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E9EE1D" w14:textId="4F97C7C1" w:rsidR="00080512" w:rsidRPr="004D3578" w:rsidRDefault="00080512">
      <w:pPr>
        <w:pStyle w:val="ZA"/>
        <w:framePr w:wrap="notBeside"/>
      </w:pPr>
      <w:bookmarkStart w:id="0" w:name="page1"/>
      <w:r w:rsidRPr="004D3578">
        <w:rPr>
          <w:sz w:val="64"/>
        </w:rPr>
        <w:t xml:space="preserve">3GPP TS </w:t>
      </w:r>
      <w:r w:rsidR="00F80346">
        <w:rPr>
          <w:sz w:val="64"/>
        </w:rPr>
        <w:t>29</w:t>
      </w:r>
      <w:r w:rsidRPr="004D3578">
        <w:rPr>
          <w:sz w:val="64"/>
        </w:rPr>
        <w:t>.</w:t>
      </w:r>
      <w:r w:rsidR="00C610B7">
        <w:rPr>
          <w:sz w:val="64"/>
        </w:rPr>
        <w:t>502</w:t>
      </w:r>
      <w:r w:rsidRPr="004D3578">
        <w:rPr>
          <w:sz w:val="64"/>
        </w:rPr>
        <w:t xml:space="preserve"> </w:t>
      </w:r>
      <w:r w:rsidRPr="004D3578">
        <w:t>V</w:t>
      </w:r>
      <w:r w:rsidR="00DE6B8B">
        <w:t>15</w:t>
      </w:r>
      <w:r w:rsidRPr="004D3578">
        <w:t>.</w:t>
      </w:r>
      <w:r w:rsidR="00F54AEE">
        <w:t>10</w:t>
      </w:r>
      <w:r w:rsidR="00984507">
        <w:t>.</w:t>
      </w:r>
      <w:r w:rsidR="00D42111">
        <w:t>0</w:t>
      </w:r>
      <w:r w:rsidRPr="004D3578">
        <w:t xml:space="preserve"> </w:t>
      </w:r>
      <w:r w:rsidRPr="004D3578">
        <w:rPr>
          <w:sz w:val="32"/>
        </w:rPr>
        <w:t>(</w:t>
      </w:r>
      <w:r w:rsidR="00F80346">
        <w:rPr>
          <w:sz w:val="32"/>
        </w:rPr>
        <w:t>20</w:t>
      </w:r>
      <w:r w:rsidR="00D60EB8">
        <w:rPr>
          <w:sz w:val="32"/>
        </w:rPr>
        <w:t>2</w:t>
      </w:r>
      <w:r w:rsidR="00F54AEE">
        <w:rPr>
          <w:sz w:val="32"/>
        </w:rPr>
        <w:t>1</w:t>
      </w:r>
      <w:r w:rsidR="00D60EB8">
        <w:rPr>
          <w:sz w:val="32"/>
        </w:rPr>
        <w:t>-0</w:t>
      </w:r>
      <w:r w:rsidR="00F54AEE">
        <w:rPr>
          <w:sz w:val="32"/>
        </w:rPr>
        <w:t>3</w:t>
      </w:r>
      <w:r w:rsidRPr="004D3578">
        <w:rPr>
          <w:sz w:val="32"/>
        </w:rPr>
        <w:t>)</w:t>
      </w:r>
    </w:p>
    <w:p w14:paraId="32E9EE1E" w14:textId="77777777" w:rsidR="00080512" w:rsidRPr="004D3578" w:rsidRDefault="00080512">
      <w:pPr>
        <w:pStyle w:val="ZB"/>
        <w:framePr w:wrap="notBeside"/>
      </w:pPr>
      <w:r w:rsidRPr="004D3578">
        <w:t>Technical Specification</w:t>
      </w:r>
    </w:p>
    <w:p w14:paraId="32E9EE1F" w14:textId="77777777" w:rsidR="00080512" w:rsidRPr="004D3578" w:rsidRDefault="00080512">
      <w:pPr>
        <w:pStyle w:val="ZT"/>
        <w:framePr w:wrap="notBeside"/>
      </w:pPr>
      <w:r w:rsidRPr="004D3578">
        <w:t>3rd Generation Partnership Project;</w:t>
      </w:r>
    </w:p>
    <w:p w14:paraId="32E9EE20"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32E9EE21" w14:textId="77777777" w:rsidR="00080512" w:rsidRPr="004D3578" w:rsidRDefault="00F80346">
      <w:pPr>
        <w:pStyle w:val="ZT"/>
        <w:framePr w:wrap="notBeside"/>
      </w:pPr>
      <w:r>
        <w:t>5G System</w:t>
      </w:r>
      <w:r w:rsidR="00080512" w:rsidRPr="004D3578">
        <w:t>;</w:t>
      </w:r>
      <w:r>
        <w:t xml:space="preserve"> </w:t>
      </w:r>
      <w:r w:rsidR="00CD775B">
        <w:t>Session Management</w:t>
      </w:r>
      <w:r>
        <w:t xml:space="preserve"> Services</w:t>
      </w:r>
      <w:r w:rsidR="006C113F">
        <w:t>;</w:t>
      </w:r>
    </w:p>
    <w:p w14:paraId="32E9EE22" w14:textId="77777777" w:rsidR="00080512" w:rsidRPr="004D3578" w:rsidRDefault="00F80346">
      <w:pPr>
        <w:pStyle w:val="ZT"/>
        <w:framePr w:wrap="notBeside"/>
      </w:pPr>
      <w:r>
        <w:t>Stage 3</w:t>
      </w:r>
    </w:p>
    <w:p w14:paraId="32E9EE23"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32E9EE24" w14:textId="77777777" w:rsidR="00917CCB" w:rsidRPr="00235394" w:rsidRDefault="00917CCB" w:rsidP="00917CCB">
      <w:pPr>
        <w:pStyle w:val="ZU"/>
        <w:framePr w:h="4929" w:hRule="exact" w:wrap="notBeside"/>
        <w:tabs>
          <w:tab w:val="right" w:pos="10206"/>
        </w:tabs>
        <w:jc w:val="left"/>
      </w:pPr>
      <w:r>
        <w:rPr>
          <w:i/>
        </w:rPr>
        <w:t xml:space="preserve">  </w:t>
      </w:r>
      <w:r w:rsidR="00BB446C">
        <w:rPr>
          <w:i/>
        </w:rPr>
        <w:drawing>
          <wp:inline distT="0" distB="0" distL="0" distR="0" wp14:anchorId="32EA0C47" wp14:editId="32EA0C48">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Pr="00235394">
        <w:rPr>
          <w:color w:val="0000FF"/>
        </w:rPr>
        <w:tab/>
      </w:r>
      <w:r w:rsidR="00BB446C" w:rsidRPr="00235394">
        <w:drawing>
          <wp:inline distT="0" distB="0" distL="0" distR="0" wp14:anchorId="32EA0C49" wp14:editId="32EA0C4A">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2E9EE25" w14:textId="77777777" w:rsidR="00080512" w:rsidRPr="004D3578" w:rsidRDefault="00080512">
      <w:pPr>
        <w:pStyle w:val="ZU"/>
        <w:framePr w:h="4929" w:hRule="exact" w:wrap="notBeside"/>
        <w:tabs>
          <w:tab w:val="right" w:pos="10206"/>
        </w:tabs>
        <w:jc w:val="left"/>
      </w:pPr>
    </w:p>
    <w:p w14:paraId="32E9EE26" w14:textId="31B990EB"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2E9EE27" w14:textId="77777777" w:rsidR="00080512" w:rsidRPr="004D3578" w:rsidRDefault="00080512">
      <w:pPr>
        <w:pStyle w:val="ZV"/>
        <w:framePr w:wrap="notBeside"/>
      </w:pPr>
    </w:p>
    <w:p w14:paraId="32E9EE28" w14:textId="77777777" w:rsidR="00080512" w:rsidRPr="004D3578" w:rsidRDefault="00080512"/>
    <w:bookmarkEnd w:id="0"/>
    <w:p w14:paraId="32E9EE29"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32E9EE2A" w14:textId="77777777" w:rsidR="00614FDF" w:rsidRPr="00977B30" w:rsidRDefault="00614FDF" w:rsidP="00614FDF">
      <w:pPr>
        <w:pStyle w:val="Guidance"/>
        <w:rPr>
          <w:color w:val="auto"/>
        </w:rPr>
      </w:pPr>
      <w:bookmarkStart w:id="1" w:name="page2"/>
      <w:r w:rsidRPr="00235394">
        <w:lastRenderedPageBreak/>
        <w:br/>
      </w:r>
    </w:p>
    <w:p w14:paraId="32E9EE2B" w14:textId="77777777" w:rsidR="00080512" w:rsidRPr="004D3578" w:rsidRDefault="00080512"/>
    <w:p w14:paraId="32E9EE2C"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32E9EE2D"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32E9EE2E" w14:textId="77777777" w:rsidR="00080512" w:rsidRPr="004D3578" w:rsidRDefault="00080512"/>
    <w:p w14:paraId="32E9EE2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2E9EE30"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2E9EE31" w14:textId="77777777" w:rsidR="00080512" w:rsidRPr="004D3578" w:rsidRDefault="00080512">
      <w:pPr>
        <w:pStyle w:val="FP"/>
        <w:framePr w:wrap="notBeside" w:hAnchor="margin" w:yAlign="center"/>
        <w:ind w:left="2835" w:right="2835"/>
        <w:jc w:val="center"/>
        <w:rPr>
          <w:rFonts w:ascii="Arial" w:hAnsi="Arial"/>
          <w:sz w:val="18"/>
        </w:rPr>
      </w:pPr>
    </w:p>
    <w:p w14:paraId="32E9EE32" w14:textId="77777777" w:rsidR="00080512" w:rsidRPr="00DD4E0C" w:rsidRDefault="00080512">
      <w:pPr>
        <w:pStyle w:val="FP"/>
        <w:framePr w:wrap="notBeside" w:hAnchor="margin" w:yAlign="center"/>
        <w:pBdr>
          <w:bottom w:val="single" w:sz="6" w:space="1" w:color="auto"/>
        </w:pBdr>
        <w:spacing w:before="240"/>
        <w:ind w:left="2835" w:right="2835"/>
        <w:jc w:val="center"/>
        <w:rPr>
          <w:lang w:val="fr-FR"/>
        </w:rPr>
      </w:pPr>
      <w:r w:rsidRPr="00DD4E0C">
        <w:rPr>
          <w:lang w:val="fr-FR"/>
        </w:rPr>
        <w:t>3GPP support office address</w:t>
      </w:r>
    </w:p>
    <w:p w14:paraId="32E9EE33"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E9EE34"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32E9EE35"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2E9EE3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2E9EE37"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2E9EE38" w14:textId="77777777" w:rsidR="00080512" w:rsidRPr="004D3578" w:rsidRDefault="00080512"/>
    <w:p w14:paraId="32E9EE3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2E9EE3A"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2E9EE3B" w14:textId="77777777" w:rsidR="00080512" w:rsidRPr="004D3578" w:rsidRDefault="00080512" w:rsidP="00FA1266">
      <w:pPr>
        <w:pStyle w:val="FP"/>
        <w:framePr w:h="3057" w:hRule="exact" w:wrap="notBeside" w:vAnchor="page" w:hAnchor="margin" w:y="12605"/>
        <w:jc w:val="center"/>
        <w:rPr>
          <w:noProof/>
        </w:rPr>
      </w:pPr>
    </w:p>
    <w:p w14:paraId="32E9EE3C" w14:textId="235B51F4"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4832A1">
        <w:rPr>
          <w:noProof/>
          <w:sz w:val="18"/>
        </w:rPr>
        <w:t>2</w:t>
      </w:r>
      <w:r w:rsidR="00F65975">
        <w:rPr>
          <w:noProof/>
          <w:sz w:val="18"/>
        </w:rPr>
        <w:t>1</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32E9EE3D"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2E9EE3E" w14:textId="77777777" w:rsidR="00FC1192" w:rsidRPr="004D3578" w:rsidRDefault="00FC1192" w:rsidP="00FA1266">
      <w:pPr>
        <w:pStyle w:val="FP"/>
        <w:framePr w:h="3057" w:hRule="exact" w:wrap="notBeside" w:vAnchor="page" w:hAnchor="margin" w:y="12605"/>
        <w:rPr>
          <w:noProof/>
          <w:sz w:val="18"/>
        </w:rPr>
      </w:pPr>
    </w:p>
    <w:p w14:paraId="32E9EE3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2E9EE4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32E9EE41"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2E9EE42" w14:textId="77777777" w:rsidR="00080512" w:rsidRPr="004D3578" w:rsidRDefault="00080512">
      <w:pPr>
        <w:pStyle w:val="TT"/>
      </w:pPr>
      <w:r w:rsidRPr="004D3578">
        <w:br w:type="page"/>
      </w:r>
      <w:r w:rsidRPr="004D3578">
        <w:lastRenderedPageBreak/>
        <w:t>Contents</w:t>
      </w:r>
    </w:p>
    <w:p w14:paraId="6F33C3AA" w14:textId="0F9B889A" w:rsidR="00F65975" w:rsidRDefault="0043293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65975">
        <w:t>Foreword</w:t>
      </w:r>
      <w:r w:rsidR="00F65975">
        <w:tab/>
      </w:r>
      <w:r w:rsidR="00F65975">
        <w:fldChar w:fldCharType="begin" w:fldLock="1"/>
      </w:r>
      <w:r w:rsidR="00F65975">
        <w:instrText xml:space="preserve"> PAGEREF _Toc67687088 \h </w:instrText>
      </w:r>
      <w:r w:rsidR="00F65975">
        <w:fldChar w:fldCharType="separate"/>
      </w:r>
      <w:r w:rsidR="00F65975">
        <w:t>7</w:t>
      </w:r>
      <w:r w:rsidR="00F65975">
        <w:fldChar w:fldCharType="end"/>
      </w:r>
    </w:p>
    <w:p w14:paraId="2FE63829" w14:textId="54BEEA1E" w:rsidR="00F65975" w:rsidRDefault="00F6597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_Toc67687089 \h </w:instrText>
      </w:r>
      <w:r>
        <w:fldChar w:fldCharType="separate"/>
      </w:r>
      <w:r>
        <w:t>8</w:t>
      </w:r>
      <w:r>
        <w:fldChar w:fldCharType="end"/>
      </w:r>
    </w:p>
    <w:p w14:paraId="2E0549D9" w14:textId="0F6C76DB" w:rsidR="00F65975" w:rsidRDefault="00F6597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_Toc67687090 \h </w:instrText>
      </w:r>
      <w:r>
        <w:fldChar w:fldCharType="separate"/>
      </w:r>
      <w:r>
        <w:t>8</w:t>
      </w:r>
      <w:r>
        <w:fldChar w:fldCharType="end"/>
      </w:r>
    </w:p>
    <w:p w14:paraId="1BEED237" w14:textId="2145904F" w:rsidR="00F65975" w:rsidRDefault="00F6597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_Toc67687091 \h </w:instrText>
      </w:r>
      <w:r>
        <w:fldChar w:fldCharType="separate"/>
      </w:r>
      <w:r>
        <w:t>9</w:t>
      </w:r>
      <w:r>
        <w:fldChar w:fldCharType="end"/>
      </w:r>
    </w:p>
    <w:p w14:paraId="34034D4A" w14:textId="5698CEAC" w:rsidR="00F65975" w:rsidRDefault="00F6597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_Toc67687092 \h </w:instrText>
      </w:r>
      <w:r>
        <w:fldChar w:fldCharType="separate"/>
      </w:r>
      <w:r>
        <w:t>9</w:t>
      </w:r>
      <w:r>
        <w:fldChar w:fldCharType="end"/>
      </w:r>
    </w:p>
    <w:p w14:paraId="7DB8EA65" w14:textId="2C35CA1A" w:rsidR="00F65975" w:rsidRDefault="00F6597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_Toc67687093 \h </w:instrText>
      </w:r>
      <w:r>
        <w:fldChar w:fldCharType="separate"/>
      </w:r>
      <w:r>
        <w:t>9</w:t>
      </w:r>
      <w:r>
        <w:fldChar w:fldCharType="end"/>
      </w:r>
    </w:p>
    <w:p w14:paraId="3A050EB7" w14:textId="1779B359" w:rsidR="00F65975" w:rsidRDefault="00F6597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_Toc67687094 \h </w:instrText>
      </w:r>
      <w:r>
        <w:fldChar w:fldCharType="separate"/>
      </w:r>
      <w:r>
        <w:t>9</w:t>
      </w:r>
      <w:r>
        <w:fldChar w:fldCharType="end"/>
      </w:r>
    </w:p>
    <w:p w14:paraId="6F125D37" w14:textId="2E153F7C" w:rsidR="00F65975" w:rsidRDefault="00F6597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_Toc67687095 \h </w:instrText>
      </w:r>
      <w:r>
        <w:fldChar w:fldCharType="separate"/>
      </w:r>
      <w:r>
        <w:t>9</w:t>
      </w:r>
      <w:r>
        <w:fldChar w:fldCharType="end"/>
      </w:r>
    </w:p>
    <w:p w14:paraId="2E8F05E9" w14:textId="15C536FA" w:rsidR="00F65975" w:rsidRDefault="00F6597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_Toc67687096 \h </w:instrText>
      </w:r>
      <w:r>
        <w:fldChar w:fldCharType="separate"/>
      </w:r>
      <w:r>
        <w:t>10</w:t>
      </w:r>
      <w:r>
        <w:fldChar w:fldCharType="end"/>
      </w:r>
    </w:p>
    <w:p w14:paraId="3FE28A18" w14:textId="5B28AA4B" w:rsidR="00F65975" w:rsidRDefault="00F6597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_Toc67687097 \h </w:instrText>
      </w:r>
      <w:r>
        <w:fldChar w:fldCharType="separate"/>
      </w:r>
      <w:r>
        <w:t>10</w:t>
      </w:r>
      <w:r>
        <w:fldChar w:fldCharType="end"/>
      </w:r>
    </w:p>
    <w:p w14:paraId="70D89B60" w14:textId="5FD7F873" w:rsidR="00F65975" w:rsidRDefault="00F6597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_Toc67687098 \h </w:instrText>
      </w:r>
      <w:r>
        <w:fldChar w:fldCharType="separate"/>
      </w:r>
      <w:r>
        <w:t>10</w:t>
      </w:r>
      <w:r>
        <w:fldChar w:fldCharType="end"/>
      </w:r>
    </w:p>
    <w:p w14:paraId="40CD97DA" w14:textId="09F8C787" w:rsidR="00F65975" w:rsidRDefault="00F6597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_Toc67687099 \h </w:instrText>
      </w:r>
      <w:r>
        <w:fldChar w:fldCharType="separate"/>
      </w:r>
      <w:r>
        <w:t>10</w:t>
      </w:r>
      <w:r>
        <w:fldChar w:fldCharType="end"/>
      </w:r>
    </w:p>
    <w:p w14:paraId="2A476847" w14:textId="3EC2FB18" w:rsidR="00F65975" w:rsidRDefault="00F6597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_Toc67687100 \h </w:instrText>
      </w:r>
      <w:r>
        <w:fldChar w:fldCharType="separate"/>
      </w:r>
      <w:r>
        <w:t>11</w:t>
      </w:r>
      <w:r>
        <w:fldChar w:fldCharType="end"/>
      </w:r>
    </w:p>
    <w:p w14:paraId="10783CB8" w14:textId="0E380718" w:rsidR="00F65975" w:rsidRDefault="00F6597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_Toc67687101 \h </w:instrText>
      </w:r>
      <w:r>
        <w:fldChar w:fldCharType="separate"/>
      </w:r>
      <w:r>
        <w:t>11</w:t>
      </w:r>
      <w:r>
        <w:fldChar w:fldCharType="end"/>
      </w:r>
    </w:p>
    <w:p w14:paraId="6FBE18E9" w14:textId="24A395C9" w:rsidR="00F65975" w:rsidRDefault="00F6597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_Toc67687102 \h </w:instrText>
      </w:r>
      <w:r>
        <w:fldChar w:fldCharType="separate"/>
      </w:r>
      <w:r>
        <w:t>11</w:t>
      </w:r>
      <w:r>
        <w:fldChar w:fldCharType="end"/>
      </w:r>
    </w:p>
    <w:p w14:paraId="6ACE9A14" w14:textId="2D619CC2" w:rsidR="00F65975" w:rsidRDefault="00F65975">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_Toc67687103 \h </w:instrText>
      </w:r>
      <w:r>
        <w:fldChar w:fldCharType="separate"/>
      </w:r>
      <w:r>
        <w:t>11</w:t>
      </w:r>
      <w:r>
        <w:fldChar w:fldCharType="end"/>
      </w:r>
    </w:p>
    <w:p w14:paraId="12F9DFCA" w14:textId="08281336" w:rsidR="00F65975" w:rsidRDefault="00F65975">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w:t>
      </w:r>
      <w:r>
        <w:tab/>
      </w:r>
      <w:r>
        <w:fldChar w:fldCharType="begin" w:fldLock="1"/>
      </w:r>
      <w:r>
        <w:instrText xml:space="preserve"> PAGEREF _Toc67687104 \h </w:instrText>
      </w:r>
      <w:r>
        <w:fldChar w:fldCharType="separate"/>
      </w:r>
      <w:r>
        <w:t>13</w:t>
      </w:r>
      <w:r>
        <w:fldChar w:fldCharType="end"/>
      </w:r>
    </w:p>
    <w:p w14:paraId="170AF8DD" w14:textId="4DA1A558" w:rsidR="00F65975" w:rsidRDefault="00F65975">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_Toc67687105 \h </w:instrText>
      </w:r>
      <w:r>
        <w:fldChar w:fldCharType="separate"/>
      </w:r>
      <w:r>
        <w:t>15</w:t>
      </w:r>
      <w:r>
        <w:fldChar w:fldCharType="end"/>
      </w:r>
    </w:p>
    <w:p w14:paraId="1AF9FDC5" w14:textId="6165E97B" w:rsidR="00F65975" w:rsidRDefault="00F6597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_Toc67687106 \h </w:instrText>
      </w:r>
      <w:r>
        <w:fldChar w:fldCharType="separate"/>
      </w:r>
      <w:r>
        <w:t>16</w:t>
      </w:r>
      <w:r>
        <w:fldChar w:fldCharType="end"/>
      </w:r>
    </w:p>
    <w:p w14:paraId="03892CFC" w14:textId="2B2FED6F" w:rsidR="00F65975" w:rsidRDefault="00F65975">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_Toc67687107 \h </w:instrText>
      </w:r>
      <w:r>
        <w:fldChar w:fldCharType="separate"/>
      </w:r>
      <w:r>
        <w:t>16</w:t>
      </w:r>
      <w:r>
        <w:fldChar w:fldCharType="end"/>
      </w:r>
    </w:p>
    <w:p w14:paraId="408F7EC9" w14:textId="6CE28D82" w:rsidR="00F65975" w:rsidRDefault="00F65975">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_Toc67687108 \h </w:instrText>
      </w:r>
      <w:r>
        <w:fldChar w:fldCharType="separate"/>
      </w:r>
      <w:r>
        <w:t>17</w:t>
      </w:r>
      <w:r>
        <w:fldChar w:fldCharType="end"/>
      </w:r>
    </w:p>
    <w:p w14:paraId="5BFFCA8C" w14:textId="5002EB6A" w:rsidR="00F65975" w:rsidRDefault="00F65975">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_Toc67687109 \h </w:instrText>
      </w:r>
      <w:r>
        <w:fldChar w:fldCharType="separate"/>
      </w:r>
      <w:r>
        <w:t>17</w:t>
      </w:r>
      <w:r>
        <w:fldChar w:fldCharType="end"/>
      </w:r>
    </w:p>
    <w:p w14:paraId="7F0A3B6A" w14:textId="72AA4D4B" w:rsidR="00F65975" w:rsidRDefault="00F65975">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_Toc67687110 \h </w:instrText>
      </w:r>
      <w:r>
        <w:fldChar w:fldCharType="separate"/>
      </w:r>
      <w:r>
        <w:t>18</w:t>
      </w:r>
      <w:r>
        <w:fldChar w:fldCharType="end"/>
      </w:r>
    </w:p>
    <w:p w14:paraId="46965A8D" w14:textId="7F405B82" w:rsidR="00F65975" w:rsidRDefault="00F65975">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_Toc67687111 \h </w:instrText>
      </w:r>
      <w:r>
        <w:fldChar w:fldCharType="separate"/>
      </w:r>
      <w:r>
        <w:t>19</w:t>
      </w:r>
      <w:r>
        <w:fldChar w:fldCharType="end"/>
      </w:r>
    </w:p>
    <w:p w14:paraId="111CB59B" w14:textId="4E3D4C24" w:rsidR="00F65975" w:rsidRDefault="00F65975">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_Toc67687112 \h </w:instrText>
      </w:r>
      <w:r>
        <w:fldChar w:fldCharType="separate"/>
      </w:r>
      <w:r>
        <w:t>20</w:t>
      </w:r>
      <w:r>
        <w:fldChar w:fldCharType="end"/>
      </w:r>
    </w:p>
    <w:p w14:paraId="156FC1BE" w14:textId="2A50B684" w:rsidR="00F65975" w:rsidRDefault="00F65975">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_Toc67687113 \h </w:instrText>
      </w:r>
      <w:r>
        <w:fldChar w:fldCharType="separate"/>
      </w:r>
      <w:r>
        <w:t>20</w:t>
      </w:r>
      <w:r>
        <w:fldChar w:fldCharType="end"/>
      </w:r>
    </w:p>
    <w:p w14:paraId="7B6865F8" w14:textId="0CAE05E8" w:rsidR="00F65975" w:rsidRDefault="00F65975">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_Toc67687114 \h </w:instrText>
      </w:r>
      <w:r>
        <w:fldChar w:fldCharType="separate"/>
      </w:r>
      <w:r>
        <w:t>22</w:t>
      </w:r>
      <w:r>
        <w:fldChar w:fldCharType="end"/>
      </w:r>
    </w:p>
    <w:p w14:paraId="6F1CD407" w14:textId="68C8ABDD" w:rsidR="00F65975" w:rsidRDefault="00F65975">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_Toc67687115 \h </w:instrText>
      </w:r>
      <w:r>
        <w:fldChar w:fldCharType="separate"/>
      </w:r>
      <w:r>
        <w:t>22</w:t>
      </w:r>
      <w:r>
        <w:fldChar w:fldCharType="end"/>
      </w:r>
    </w:p>
    <w:p w14:paraId="3FFEF0FA" w14:textId="05CCD778" w:rsidR="00F65975" w:rsidRDefault="00F65975">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_Toc67687116 \h </w:instrText>
      </w:r>
      <w:r>
        <w:fldChar w:fldCharType="separate"/>
      </w:r>
      <w:r>
        <w:t>22</w:t>
      </w:r>
      <w:r>
        <w:fldChar w:fldCharType="end"/>
      </w:r>
    </w:p>
    <w:p w14:paraId="326F77F8" w14:textId="67C9152B" w:rsidR="00F65975" w:rsidRDefault="00F65975">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_Toc67687117 \h </w:instrText>
      </w:r>
      <w:r>
        <w:fldChar w:fldCharType="separate"/>
      </w:r>
      <w:r>
        <w:t>24</w:t>
      </w:r>
      <w:r>
        <w:fldChar w:fldCharType="end"/>
      </w:r>
    </w:p>
    <w:p w14:paraId="795A3411" w14:textId="43FA7D58" w:rsidR="00F65975" w:rsidRDefault="00F65975">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_Toc67687118 \h </w:instrText>
      </w:r>
      <w:r>
        <w:fldChar w:fldCharType="separate"/>
      </w:r>
      <w:r>
        <w:t>25</w:t>
      </w:r>
      <w:r>
        <w:fldChar w:fldCharType="end"/>
      </w:r>
    </w:p>
    <w:p w14:paraId="148C5B40" w14:textId="43111251" w:rsidR="00F65975" w:rsidRDefault="00F65975">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_Toc67687119 \h </w:instrText>
      </w:r>
      <w:r>
        <w:fldChar w:fldCharType="separate"/>
      </w:r>
      <w:r>
        <w:t>26</w:t>
      </w:r>
      <w:r>
        <w:fldChar w:fldCharType="end"/>
      </w:r>
    </w:p>
    <w:p w14:paraId="67956F74" w14:textId="08140DBF" w:rsidR="00F65975" w:rsidRDefault="00F65975">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_Toc67687120 \h </w:instrText>
      </w:r>
      <w:r>
        <w:fldChar w:fldCharType="separate"/>
      </w:r>
      <w:r>
        <w:t>26</w:t>
      </w:r>
      <w:r>
        <w:fldChar w:fldCharType="end"/>
      </w:r>
    </w:p>
    <w:p w14:paraId="6AE1A0BC" w14:textId="17923D0B" w:rsidR="00F65975" w:rsidRDefault="00F65975">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_Toc67687121 \h </w:instrText>
      </w:r>
      <w:r>
        <w:fldChar w:fldCharType="separate"/>
      </w:r>
      <w:r>
        <w:t>26</w:t>
      </w:r>
      <w:r>
        <w:fldChar w:fldCharType="end"/>
      </w:r>
    </w:p>
    <w:p w14:paraId="6CE04634" w14:textId="0B7452D4" w:rsidR="00F65975" w:rsidRDefault="00F65975">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_Toc67687122 \h </w:instrText>
      </w:r>
      <w:r>
        <w:fldChar w:fldCharType="separate"/>
      </w:r>
      <w:r>
        <w:t>26</w:t>
      </w:r>
      <w:r>
        <w:fldChar w:fldCharType="end"/>
      </w:r>
    </w:p>
    <w:p w14:paraId="72F2271B" w14:textId="04511A72" w:rsidR="00F65975" w:rsidRDefault="00F65975">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_Toc67687123 \h </w:instrText>
      </w:r>
      <w:r>
        <w:fldChar w:fldCharType="separate"/>
      </w:r>
      <w:r>
        <w:t>27</w:t>
      </w:r>
      <w:r>
        <w:fldChar w:fldCharType="end"/>
      </w:r>
    </w:p>
    <w:p w14:paraId="4ED33E81" w14:textId="7515660B" w:rsidR="00F65975" w:rsidRDefault="00F65975">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_Toc67687124 \h </w:instrText>
      </w:r>
      <w:r>
        <w:fldChar w:fldCharType="separate"/>
      </w:r>
      <w:r>
        <w:t>28</w:t>
      </w:r>
      <w:r>
        <w:fldChar w:fldCharType="end"/>
      </w:r>
    </w:p>
    <w:p w14:paraId="1911B2E8" w14:textId="5A51BB61" w:rsidR="00F65975" w:rsidRDefault="00F65975">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_Toc67687125 \h </w:instrText>
      </w:r>
      <w:r>
        <w:fldChar w:fldCharType="separate"/>
      </w:r>
      <w:r>
        <w:t>28</w:t>
      </w:r>
      <w:r>
        <w:fldChar w:fldCharType="end"/>
      </w:r>
    </w:p>
    <w:p w14:paraId="5709322A" w14:textId="3D989404" w:rsidR="00F65975" w:rsidRDefault="00F65975">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_Toc67687126 \h </w:instrText>
      </w:r>
      <w:r>
        <w:fldChar w:fldCharType="separate"/>
      </w:r>
      <w:r>
        <w:t>28</w:t>
      </w:r>
      <w:r>
        <w:fldChar w:fldCharType="end"/>
      </w:r>
    </w:p>
    <w:p w14:paraId="16D664D4" w14:textId="56F44FE8" w:rsidR="00F65975" w:rsidRDefault="00F65975">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_Toc67687127 \h </w:instrText>
      </w:r>
      <w:r>
        <w:fldChar w:fldCharType="separate"/>
      </w:r>
      <w:r>
        <w:t>28</w:t>
      </w:r>
      <w:r>
        <w:fldChar w:fldCharType="end"/>
      </w:r>
    </w:p>
    <w:p w14:paraId="39E6DE40" w14:textId="13871EE0" w:rsidR="00F65975" w:rsidRDefault="00F65975">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_Toc67687128 \h </w:instrText>
      </w:r>
      <w:r>
        <w:fldChar w:fldCharType="separate"/>
      </w:r>
      <w:r>
        <w:t>29</w:t>
      </w:r>
      <w:r>
        <w:fldChar w:fldCharType="end"/>
      </w:r>
    </w:p>
    <w:p w14:paraId="68E910CB" w14:textId="48D8FB47" w:rsidR="00F65975" w:rsidRDefault="00F65975">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_Toc67687129 \h </w:instrText>
      </w:r>
      <w:r>
        <w:fldChar w:fldCharType="separate"/>
      </w:r>
      <w:r>
        <w:t>29</w:t>
      </w:r>
      <w:r>
        <w:fldChar w:fldCharType="end"/>
      </w:r>
    </w:p>
    <w:p w14:paraId="503629E4" w14:textId="1C6D0132" w:rsidR="00F65975" w:rsidRDefault="00F65975">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_Toc67687130 \h </w:instrText>
      </w:r>
      <w:r>
        <w:fldChar w:fldCharType="separate"/>
      </w:r>
      <w:r>
        <w:t>29</w:t>
      </w:r>
      <w:r>
        <w:fldChar w:fldCharType="end"/>
      </w:r>
    </w:p>
    <w:p w14:paraId="48F1EA1E" w14:textId="4BCCD63B" w:rsidR="00F65975" w:rsidRDefault="00F65975">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_Toc67687131 \h </w:instrText>
      </w:r>
      <w:r>
        <w:fldChar w:fldCharType="separate"/>
      </w:r>
      <w:r>
        <w:t>29</w:t>
      </w:r>
      <w:r>
        <w:fldChar w:fldCharType="end"/>
      </w:r>
    </w:p>
    <w:p w14:paraId="03AF5605" w14:textId="24920879" w:rsidR="00F65975" w:rsidRDefault="00F65975">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_Toc67687132 \h </w:instrText>
      </w:r>
      <w:r>
        <w:fldChar w:fldCharType="separate"/>
      </w:r>
      <w:r>
        <w:t>30</w:t>
      </w:r>
      <w:r>
        <w:fldChar w:fldCharType="end"/>
      </w:r>
    </w:p>
    <w:p w14:paraId="7883BE7A" w14:textId="5B52BD1D" w:rsidR="00F65975" w:rsidRDefault="00F65975">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_Toc67687133 \h </w:instrText>
      </w:r>
      <w:r>
        <w:fldChar w:fldCharType="separate"/>
      </w:r>
      <w:r>
        <w:t>30</w:t>
      </w:r>
      <w:r>
        <w:fldChar w:fldCharType="end"/>
      </w:r>
    </w:p>
    <w:p w14:paraId="712F4527" w14:textId="5F16839A" w:rsidR="00F65975" w:rsidRDefault="00F65975">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_Toc67687134 \h </w:instrText>
      </w:r>
      <w:r>
        <w:fldChar w:fldCharType="separate"/>
      </w:r>
      <w:r>
        <w:t>30</w:t>
      </w:r>
      <w:r>
        <w:fldChar w:fldCharType="end"/>
      </w:r>
    </w:p>
    <w:p w14:paraId="3D7CECAB" w14:textId="3263C075" w:rsidR="00F65975" w:rsidRDefault="00F6597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_Toc67687135 \h </w:instrText>
      </w:r>
      <w:r>
        <w:fldChar w:fldCharType="separate"/>
      </w:r>
      <w:r>
        <w:t>31</w:t>
      </w:r>
      <w:r>
        <w:fldChar w:fldCharType="end"/>
      </w:r>
    </w:p>
    <w:p w14:paraId="7C902D91" w14:textId="39F3AE18" w:rsidR="00F65975" w:rsidRDefault="00F65975">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_Toc67687136 \h </w:instrText>
      </w:r>
      <w:r>
        <w:fldChar w:fldCharType="separate"/>
      </w:r>
      <w:r>
        <w:t>31</w:t>
      </w:r>
      <w:r>
        <w:fldChar w:fldCharType="end"/>
      </w:r>
    </w:p>
    <w:p w14:paraId="4230FE86" w14:textId="65A975CF" w:rsidR="00F65975" w:rsidRDefault="00F65975">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_Toc67687137 \h </w:instrText>
      </w:r>
      <w:r>
        <w:fldChar w:fldCharType="separate"/>
      </w:r>
      <w:r>
        <w:t>32</w:t>
      </w:r>
      <w:r>
        <w:fldChar w:fldCharType="end"/>
      </w:r>
    </w:p>
    <w:p w14:paraId="6CA1356A" w14:textId="1F402DF8" w:rsidR="00F65975" w:rsidRDefault="00F65975">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_Toc67687138 \h </w:instrText>
      </w:r>
      <w:r>
        <w:fldChar w:fldCharType="separate"/>
      </w:r>
      <w:r>
        <w:t>32</w:t>
      </w:r>
      <w:r>
        <w:fldChar w:fldCharType="end"/>
      </w:r>
    </w:p>
    <w:p w14:paraId="7F8B226F" w14:textId="731A7EC7" w:rsidR="00F65975" w:rsidRDefault="00F65975">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_Toc67687139 \h </w:instrText>
      </w:r>
      <w:r>
        <w:fldChar w:fldCharType="separate"/>
      </w:r>
      <w:r>
        <w:t>33</w:t>
      </w:r>
      <w:r>
        <w:fldChar w:fldCharType="end"/>
      </w:r>
    </w:p>
    <w:p w14:paraId="17B4F124" w14:textId="311E2991" w:rsidR="00F65975" w:rsidRDefault="00F65975">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_Toc67687140 \h </w:instrText>
      </w:r>
      <w:r>
        <w:fldChar w:fldCharType="separate"/>
      </w:r>
      <w:r>
        <w:t>33</w:t>
      </w:r>
      <w:r>
        <w:fldChar w:fldCharType="end"/>
      </w:r>
    </w:p>
    <w:p w14:paraId="1393AC73" w14:textId="237CA3AD" w:rsidR="00F65975" w:rsidRDefault="00F65975">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_Toc67687141 \h </w:instrText>
      </w:r>
      <w:r>
        <w:fldChar w:fldCharType="separate"/>
      </w:r>
      <w:r>
        <w:t>35</w:t>
      </w:r>
      <w:r>
        <w:fldChar w:fldCharType="end"/>
      </w:r>
    </w:p>
    <w:p w14:paraId="234B7E5D" w14:textId="655DE9DC" w:rsidR="00F65975" w:rsidRDefault="00F65975">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_Toc67687142 \h </w:instrText>
      </w:r>
      <w:r>
        <w:fldChar w:fldCharType="separate"/>
      </w:r>
      <w:r>
        <w:t>36</w:t>
      </w:r>
      <w:r>
        <w:fldChar w:fldCharType="end"/>
      </w:r>
    </w:p>
    <w:p w14:paraId="223B6D4F" w14:textId="4504AA73" w:rsidR="00F65975" w:rsidRDefault="00F65975">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_Toc67687143 \h </w:instrText>
      </w:r>
      <w:r>
        <w:fldChar w:fldCharType="separate"/>
      </w:r>
      <w:r>
        <w:t>37</w:t>
      </w:r>
      <w:r>
        <w:fldChar w:fldCharType="end"/>
      </w:r>
    </w:p>
    <w:p w14:paraId="5CDD3A07" w14:textId="063BC624" w:rsidR="00F65975" w:rsidRDefault="00F65975">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_Toc67687144 \h </w:instrText>
      </w:r>
      <w:r>
        <w:fldChar w:fldCharType="separate"/>
      </w:r>
      <w:r>
        <w:t>37</w:t>
      </w:r>
      <w:r>
        <w:fldChar w:fldCharType="end"/>
      </w:r>
    </w:p>
    <w:p w14:paraId="2E07FF94" w14:textId="41FF2C6B" w:rsidR="00F65975" w:rsidRDefault="00F65975">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w:t>
      </w:r>
      <w:r>
        <w:tab/>
      </w:r>
      <w:r>
        <w:fldChar w:fldCharType="begin" w:fldLock="1"/>
      </w:r>
      <w:r>
        <w:instrText xml:space="preserve"> PAGEREF _Toc67687145 \h </w:instrText>
      </w:r>
      <w:r>
        <w:fldChar w:fldCharType="separate"/>
      </w:r>
      <w:r>
        <w:t>37</w:t>
      </w:r>
      <w:r>
        <w:fldChar w:fldCharType="end"/>
      </w:r>
    </w:p>
    <w:p w14:paraId="03E48CDD" w14:textId="3CB9171A" w:rsidR="00F65975" w:rsidRDefault="00F65975">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_Toc67687146 \h </w:instrText>
      </w:r>
      <w:r>
        <w:fldChar w:fldCharType="separate"/>
      </w:r>
      <w:r>
        <w:t>37</w:t>
      </w:r>
      <w:r>
        <w:fldChar w:fldCharType="end"/>
      </w:r>
    </w:p>
    <w:p w14:paraId="71FCA152" w14:textId="2EE003BD" w:rsidR="00F65975" w:rsidRDefault="00F65975">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visited network requested PDU session modification</w:t>
      </w:r>
      <w:r>
        <w:tab/>
      </w:r>
      <w:r>
        <w:fldChar w:fldCharType="begin" w:fldLock="1"/>
      </w:r>
      <w:r>
        <w:instrText xml:space="preserve"> PAGEREF _Toc67687147 \h </w:instrText>
      </w:r>
      <w:r>
        <w:fldChar w:fldCharType="separate"/>
      </w:r>
      <w:r>
        <w:t>38</w:t>
      </w:r>
      <w:r>
        <w:fldChar w:fldCharType="end"/>
      </w:r>
    </w:p>
    <w:p w14:paraId="03C5B8FC" w14:textId="1EB8980F" w:rsidR="00F65975" w:rsidRDefault="00F65975">
      <w:pPr>
        <w:pStyle w:val="TOC6"/>
        <w:rPr>
          <w:rFonts w:asciiTheme="minorHAnsi" w:eastAsiaTheme="minorEastAsia" w:hAnsiTheme="minorHAnsi" w:cstheme="minorBidi"/>
          <w:sz w:val="22"/>
          <w:szCs w:val="22"/>
          <w:lang w:eastAsia="en-GB"/>
        </w:rPr>
      </w:pPr>
      <w:r w:rsidRPr="00F65975">
        <w:t>5.2.2.8.2.3</w:t>
      </w:r>
      <w:r w:rsidRPr="00F65975">
        <w:rPr>
          <w:rFonts w:asciiTheme="minorHAnsi" w:eastAsiaTheme="minorEastAsia" w:hAnsiTheme="minorHAnsi" w:cstheme="minorBidi"/>
          <w:sz w:val="22"/>
          <w:szCs w:val="22"/>
          <w:lang w:eastAsia="en-GB"/>
        </w:rPr>
        <w:tab/>
      </w:r>
      <w:r w:rsidRPr="000D7B3A">
        <w:rPr>
          <w:lang w:val="en-US"/>
        </w:rPr>
        <w:t>UE requested PDU session release</w:t>
      </w:r>
      <w:r>
        <w:tab/>
      </w:r>
      <w:r>
        <w:fldChar w:fldCharType="begin" w:fldLock="1"/>
      </w:r>
      <w:r>
        <w:instrText xml:space="preserve"> PAGEREF _Toc67687148 \h </w:instrText>
      </w:r>
      <w:r>
        <w:fldChar w:fldCharType="separate"/>
      </w:r>
      <w:r>
        <w:t>38</w:t>
      </w:r>
      <w:r>
        <w:fldChar w:fldCharType="end"/>
      </w:r>
    </w:p>
    <w:p w14:paraId="53564821" w14:textId="3D4AA37F" w:rsidR="00F65975" w:rsidRDefault="00F65975">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_Toc67687149 \h </w:instrText>
      </w:r>
      <w:r>
        <w:fldChar w:fldCharType="separate"/>
      </w:r>
      <w:r>
        <w:t>38</w:t>
      </w:r>
      <w:r>
        <w:fldChar w:fldCharType="end"/>
      </w:r>
    </w:p>
    <w:p w14:paraId="3019F6C0" w14:textId="0E67FC8E" w:rsidR="00F65975" w:rsidRDefault="00F65975">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 (Home Routed PDU session)</w:t>
      </w:r>
      <w:r>
        <w:tab/>
      </w:r>
      <w:r>
        <w:fldChar w:fldCharType="begin" w:fldLock="1"/>
      </w:r>
      <w:r>
        <w:instrText xml:space="preserve"> PAGEREF _Toc67687150 \h </w:instrText>
      </w:r>
      <w:r>
        <w:fldChar w:fldCharType="separate"/>
      </w:r>
      <w:r>
        <w:t>39</w:t>
      </w:r>
      <w:r>
        <w:fldChar w:fldCharType="end"/>
      </w:r>
    </w:p>
    <w:p w14:paraId="6F1BF8A4" w14:textId="52A2D94C" w:rsidR="00F65975" w:rsidRDefault="00F65975">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 (Home Routed PDU session)</w:t>
      </w:r>
      <w:r>
        <w:tab/>
      </w:r>
      <w:r>
        <w:fldChar w:fldCharType="begin" w:fldLock="1"/>
      </w:r>
      <w:r>
        <w:instrText xml:space="preserve"> PAGEREF _Toc67687151 \h </w:instrText>
      </w:r>
      <w:r>
        <w:fldChar w:fldCharType="separate"/>
      </w:r>
      <w:r>
        <w:t>40</w:t>
      </w:r>
      <w:r>
        <w:fldChar w:fldCharType="end"/>
      </w:r>
    </w:p>
    <w:p w14:paraId="1F1EA411" w14:textId="40BF076C" w:rsidR="00F65975" w:rsidRDefault="00F65975">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w:t>
      </w:r>
      <w:r>
        <w:tab/>
      </w:r>
      <w:r>
        <w:fldChar w:fldCharType="begin" w:fldLock="1"/>
      </w:r>
      <w:r>
        <w:instrText xml:space="preserve"> PAGEREF _Toc67687152 \h </w:instrText>
      </w:r>
      <w:r>
        <w:fldChar w:fldCharType="separate"/>
      </w:r>
      <w:r>
        <w:t>40</w:t>
      </w:r>
      <w:r>
        <w:fldChar w:fldCharType="end"/>
      </w:r>
    </w:p>
    <w:p w14:paraId="7588D6A5" w14:textId="7643660F" w:rsidR="00F65975" w:rsidRDefault="00F65975">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_Toc67687153 \h </w:instrText>
      </w:r>
      <w:r>
        <w:fldChar w:fldCharType="separate"/>
      </w:r>
      <w:r>
        <w:t>40</w:t>
      </w:r>
      <w:r>
        <w:fldChar w:fldCharType="end"/>
      </w:r>
    </w:p>
    <w:p w14:paraId="1D9F7A2B" w14:textId="73D34684" w:rsidR="00F65975" w:rsidRDefault="00F65975">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Home network requested PDU session modification</w:t>
      </w:r>
      <w:r>
        <w:tab/>
      </w:r>
      <w:r>
        <w:fldChar w:fldCharType="begin" w:fldLock="1"/>
      </w:r>
      <w:r>
        <w:instrText xml:space="preserve"> PAGEREF _Toc67687154 \h </w:instrText>
      </w:r>
      <w:r>
        <w:fldChar w:fldCharType="separate"/>
      </w:r>
      <w:r>
        <w:t>41</w:t>
      </w:r>
      <w:r>
        <w:fldChar w:fldCharType="end"/>
      </w:r>
    </w:p>
    <w:p w14:paraId="0A1E91C6" w14:textId="25748F1E" w:rsidR="00F65975" w:rsidRDefault="00F65975">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Home network requested PDU session release</w:t>
      </w:r>
      <w:r>
        <w:tab/>
      </w:r>
      <w:r>
        <w:fldChar w:fldCharType="begin" w:fldLock="1"/>
      </w:r>
      <w:r>
        <w:instrText xml:space="preserve"> PAGEREF _Toc67687155 \h </w:instrText>
      </w:r>
      <w:r>
        <w:fldChar w:fldCharType="separate"/>
      </w:r>
      <w:r>
        <w:t>41</w:t>
      </w:r>
      <w:r>
        <w:fldChar w:fldCharType="end"/>
      </w:r>
    </w:p>
    <w:p w14:paraId="51CB1DB7" w14:textId="6D43E113" w:rsidR="00F65975" w:rsidRDefault="00F65975">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_Toc67687156 \h </w:instrText>
      </w:r>
      <w:r>
        <w:fldChar w:fldCharType="separate"/>
      </w:r>
      <w:r>
        <w:t>42</w:t>
      </w:r>
      <w:r>
        <w:fldChar w:fldCharType="end"/>
      </w:r>
    </w:p>
    <w:p w14:paraId="783FC593" w14:textId="1379A516" w:rsidR="00F65975" w:rsidRDefault="00F65975">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_Toc67687157 \h </w:instrText>
      </w:r>
      <w:r>
        <w:fldChar w:fldCharType="separate"/>
      </w:r>
      <w:r>
        <w:t>42</w:t>
      </w:r>
      <w:r>
        <w:fldChar w:fldCharType="end"/>
      </w:r>
    </w:p>
    <w:p w14:paraId="418B9F46" w14:textId="7028EC1F" w:rsidR="00F65975" w:rsidRDefault="00F65975">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_Toc67687158 \h </w:instrText>
      </w:r>
      <w:r>
        <w:fldChar w:fldCharType="separate"/>
      </w:r>
      <w:r>
        <w:t>43</w:t>
      </w:r>
      <w:r>
        <w:fldChar w:fldCharType="end"/>
      </w:r>
    </w:p>
    <w:p w14:paraId="246A1879" w14:textId="39EE6E38" w:rsidR="00F65975" w:rsidRDefault="00F65975">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_Toc67687159 \h </w:instrText>
      </w:r>
      <w:r>
        <w:fldChar w:fldCharType="separate"/>
      </w:r>
      <w:r>
        <w:t>43</w:t>
      </w:r>
      <w:r>
        <w:fldChar w:fldCharType="end"/>
      </w:r>
    </w:p>
    <w:p w14:paraId="15399DD8" w14:textId="0E99F423" w:rsidR="00F65975" w:rsidRDefault="00F65975">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_Toc67687160 \h </w:instrText>
      </w:r>
      <w:r>
        <w:fldChar w:fldCharType="separate"/>
      </w:r>
      <w:r>
        <w:t>43</w:t>
      </w:r>
      <w:r>
        <w:fldChar w:fldCharType="end"/>
      </w:r>
    </w:p>
    <w:p w14:paraId="5E6930AC" w14:textId="68B8FA19" w:rsidR="00F65975" w:rsidRDefault="00F65975">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_Toc67687161 \h </w:instrText>
      </w:r>
      <w:r>
        <w:fldChar w:fldCharType="separate"/>
      </w:r>
      <w:r>
        <w:t>43</w:t>
      </w:r>
      <w:r>
        <w:fldChar w:fldCharType="end"/>
      </w:r>
    </w:p>
    <w:p w14:paraId="047D2216" w14:textId="1D2941E4" w:rsidR="00F65975" w:rsidRDefault="00F6597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_Toc67687162 \h </w:instrText>
      </w:r>
      <w:r>
        <w:fldChar w:fldCharType="separate"/>
      </w:r>
      <w:r>
        <w:t>44</w:t>
      </w:r>
      <w:r>
        <w:fldChar w:fldCharType="end"/>
      </w:r>
    </w:p>
    <w:p w14:paraId="4F91532C" w14:textId="69671A98" w:rsidR="00F65975" w:rsidRDefault="00F65975">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_Toc67687163 \h </w:instrText>
      </w:r>
      <w:r>
        <w:fldChar w:fldCharType="separate"/>
      </w:r>
      <w:r>
        <w:t>44</w:t>
      </w:r>
      <w:r>
        <w:fldChar w:fldCharType="end"/>
      </w:r>
    </w:p>
    <w:p w14:paraId="1530AD22" w14:textId="7247AEF7" w:rsidR="00F65975" w:rsidRDefault="00F65975">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_Toc67687164 \h </w:instrText>
      </w:r>
      <w:r>
        <w:fldChar w:fldCharType="separate"/>
      </w:r>
      <w:r>
        <w:t>44</w:t>
      </w:r>
      <w:r>
        <w:fldChar w:fldCharType="end"/>
      </w:r>
    </w:p>
    <w:p w14:paraId="076EA548" w14:textId="5D27D0D3" w:rsidR="00F65975" w:rsidRDefault="00F65975">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_Toc67687165 \h </w:instrText>
      </w:r>
      <w:r>
        <w:fldChar w:fldCharType="separate"/>
      </w:r>
      <w:r>
        <w:t>44</w:t>
      </w:r>
      <w:r>
        <w:fldChar w:fldCharType="end"/>
      </w:r>
    </w:p>
    <w:p w14:paraId="3AC769EA" w14:textId="6C23FEF5" w:rsidR="00F65975" w:rsidRDefault="00F65975">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_Toc67687166 \h </w:instrText>
      </w:r>
      <w:r>
        <w:fldChar w:fldCharType="separate"/>
      </w:r>
      <w:r>
        <w:t>45</w:t>
      </w:r>
      <w:r>
        <w:fldChar w:fldCharType="end"/>
      </w:r>
    </w:p>
    <w:p w14:paraId="0F36F6AD" w14:textId="37BEB27F" w:rsidR="00F65975" w:rsidRDefault="00F6597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_Toc67687167 \h </w:instrText>
      </w:r>
      <w:r>
        <w:fldChar w:fldCharType="separate"/>
      </w:r>
      <w:r>
        <w:t>45</w:t>
      </w:r>
      <w:r>
        <w:fldChar w:fldCharType="end"/>
      </w:r>
    </w:p>
    <w:p w14:paraId="4AA1F4F5" w14:textId="471F5105" w:rsidR="00F65975" w:rsidRDefault="00F6597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_Toc67687168 \h </w:instrText>
      </w:r>
      <w:r>
        <w:fldChar w:fldCharType="separate"/>
      </w:r>
      <w:r>
        <w:t>45</w:t>
      </w:r>
      <w:r>
        <w:fldChar w:fldCharType="end"/>
      </w:r>
    </w:p>
    <w:p w14:paraId="423F37FD" w14:textId="69617B06" w:rsidR="00F65975" w:rsidRDefault="00F6597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_Toc67687169 \h </w:instrText>
      </w:r>
      <w:r>
        <w:fldChar w:fldCharType="separate"/>
      </w:r>
      <w:r>
        <w:t>45</w:t>
      </w:r>
      <w:r>
        <w:fldChar w:fldCharType="end"/>
      </w:r>
    </w:p>
    <w:p w14:paraId="0E53CEB6" w14:textId="4A1C3904" w:rsidR="00F65975" w:rsidRDefault="00F6597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_Toc67687170 \h </w:instrText>
      </w:r>
      <w:r>
        <w:fldChar w:fldCharType="separate"/>
      </w:r>
      <w:r>
        <w:t>46</w:t>
      </w:r>
      <w:r>
        <w:fldChar w:fldCharType="end"/>
      </w:r>
    </w:p>
    <w:p w14:paraId="402DE1E0" w14:textId="6FF0FE81" w:rsidR="00F65975" w:rsidRDefault="00F65975">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_Toc67687171 \h </w:instrText>
      </w:r>
      <w:r>
        <w:fldChar w:fldCharType="separate"/>
      </w:r>
      <w:r>
        <w:t>46</w:t>
      </w:r>
      <w:r>
        <w:fldChar w:fldCharType="end"/>
      </w:r>
    </w:p>
    <w:p w14:paraId="3B3F2C56" w14:textId="2E49FDAC" w:rsidR="00F65975" w:rsidRDefault="00F65975">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_Toc67687172 \h </w:instrText>
      </w:r>
      <w:r>
        <w:fldChar w:fldCharType="separate"/>
      </w:r>
      <w:r>
        <w:t>46</w:t>
      </w:r>
      <w:r>
        <w:fldChar w:fldCharType="end"/>
      </w:r>
    </w:p>
    <w:p w14:paraId="0194B08B" w14:textId="34403AFB" w:rsidR="00F65975" w:rsidRDefault="00F65975">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_Toc67687173 \h </w:instrText>
      </w:r>
      <w:r>
        <w:fldChar w:fldCharType="separate"/>
      </w:r>
      <w:r>
        <w:t>46</w:t>
      </w:r>
      <w:r>
        <w:fldChar w:fldCharType="end"/>
      </w:r>
    </w:p>
    <w:p w14:paraId="40457B0B" w14:textId="5684C61D" w:rsidR="00F65975" w:rsidRDefault="00F65975">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_Toc67687174 \h </w:instrText>
      </w:r>
      <w:r>
        <w:fldChar w:fldCharType="separate"/>
      </w:r>
      <w:r>
        <w:t>46</w:t>
      </w:r>
      <w:r>
        <w:fldChar w:fldCharType="end"/>
      </w:r>
    </w:p>
    <w:p w14:paraId="448E37D4" w14:textId="7C5E8EDE" w:rsidR="00F65975" w:rsidRDefault="00F65975">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_Toc67687175 \h </w:instrText>
      </w:r>
      <w:r>
        <w:fldChar w:fldCharType="separate"/>
      </w:r>
      <w:r>
        <w:t>46</w:t>
      </w:r>
      <w:r>
        <w:fldChar w:fldCharType="end"/>
      </w:r>
    </w:p>
    <w:p w14:paraId="1F00955C" w14:textId="07054FE7" w:rsidR="00F65975" w:rsidRDefault="00F65975">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_Toc67687176 \h </w:instrText>
      </w:r>
      <w:r>
        <w:fldChar w:fldCharType="separate"/>
      </w:r>
      <w:r>
        <w:t>46</w:t>
      </w:r>
      <w:r>
        <w:fldChar w:fldCharType="end"/>
      </w:r>
    </w:p>
    <w:p w14:paraId="746EBFFD" w14:textId="06E79826" w:rsidR="00F65975" w:rsidRDefault="00F65975">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_Toc67687177 \h </w:instrText>
      </w:r>
      <w:r>
        <w:fldChar w:fldCharType="separate"/>
      </w:r>
      <w:r>
        <w:t>47</w:t>
      </w:r>
      <w:r>
        <w:fldChar w:fldCharType="end"/>
      </w:r>
    </w:p>
    <w:p w14:paraId="57C83762" w14:textId="4CAB3848" w:rsidR="00F65975" w:rsidRDefault="00F65975">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_Toc67687178 \h </w:instrText>
      </w:r>
      <w:r>
        <w:fldChar w:fldCharType="separate"/>
      </w:r>
      <w:r>
        <w:t>47</w:t>
      </w:r>
      <w:r>
        <w:fldChar w:fldCharType="end"/>
      </w:r>
    </w:p>
    <w:p w14:paraId="370188CA" w14:textId="065AC4BE" w:rsidR="00F65975" w:rsidRDefault="00F65975">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_Toc67687179 \h </w:instrText>
      </w:r>
      <w:r>
        <w:fldChar w:fldCharType="separate"/>
      </w:r>
      <w:r>
        <w:t>47</w:t>
      </w:r>
      <w:r>
        <w:fldChar w:fldCharType="end"/>
      </w:r>
    </w:p>
    <w:p w14:paraId="50E96D39" w14:textId="3820C49B" w:rsidR="00F65975" w:rsidRDefault="00F65975">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_Toc67687180 \h </w:instrText>
      </w:r>
      <w:r>
        <w:fldChar w:fldCharType="separate"/>
      </w:r>
      <w:r>
        <w:t>47</w:t>
      </w:r>
      <w:r>
        <w:fldChar w:fldCharType="end"/>
      </w:r>
    </w:p>
    <w:p w14:paraId="260FF442" w14:textId="77EFABD2" w:rsidR="00F65975" w:rsidRDefault="00F65975">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_Toc67687181 \h </w:instrText>
      </w:r>
      <w:r>
        <w:fldChar w:fldCharType="separate"/>
      </w:r>
      <w:r>
        <w:t>49</w:t>
      </w:r>
      <w:r>
        <w:fldChar w:fldCharType="end"/>
      </w:r>
    </w:p>
    <w:p w14:paraId="4D1A4591" w14:textId="1FC4D764" w:rsidR="00F65975" w:rsidRDefault="00F65975">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_Toc67687182 \h </w:instrText>
      </w:r>
      <w:r>
        <w:fldChar w:fldCharType="separate"/>
      </w:r>
      <w:r>
        <w:t>49</w:t>
      </w:r>
      <w:r>
        <w:fldChar w:fldCharType="end"/>
      </w:r>
    </w:p>
    <w:p w14:paraId="03EBB15C" w14:textId="3A529676" w:rsidR="00F65975" w:rsidRDefault="00F65975">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_Toc67687183 \h </w:instrText>
      </w:r>
      <w:r>
        <w:fldChar w:fldCharType="separate"/>
      </w:r>
      <w:r>
        <w:t>49</w:t>
      </w:r>
      <w:r>
        <w:fldChar w:fldCharType="end"/>
      </w:r>
    </w:p>
    <w:p w14:paraId="03FFB632" w14:textId="1233EC2A" w:rsidR="00F65975" w:rsidRDefault="00F65975">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_Toc67687184 \h </w:instrText>
      </w:r>
      <w:r>
        <w:fldChar w:fldCharType="separate"/>
      </w:r>
      <w:r>
        <w:t>49</w:t>
      </w:r>
      <w:r>
        <w:fldChar w:fldCharType="end"/>
      </w:r>
    </w:p>
    <w:p w14:paraId="03FD503E" w14:textId="64F73C72" w:rsidR="00F65975" w:rsidRDefault="00F65975">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_Toc67687185 \h </w:instrText>
      </w:r>
      <w:r>
        <w:fldChar w:fldCharType="separate"/>
      </w:r>
      <w:r>
        <w:t>49</w:t>
      </w:r>
      <w:r>
        <w:fldChar w:fldCharType="end"/>
      </w:r>
    </w:p>
    <w:p w14:paraId="27FC1738" w14:textId="707A29A0" w:rsidR="00F65975" w:rsidRDefault="00F65975">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_Toc67687186 \h </w:instrText>
      </w:r>
      <w:r>
        <w:fldChar w:fldCharType="separate"/>
      </w:r>
      <w:r>
        <w:t>51</w:t>
      </w:r>
      <w:r>
        <w:fldChar w:fldCharType="end"/>
      </w:r>
    </w:p>
    <w:p w14:paraId="0D1377C5" w14:textId="457575FF" w:rsidR="00F65975" w:rsidRDefault="00F65975">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_Toc67687187 \h </w:instrText>
      </w:r>
      <w:r>
        <w:fldChar w:fldCharType="separate"/>
      </w:r>
      <w:r>
        <w:t>52</w:t>
      </w:r>
      <w:r>
        <w:fldChar w:fldCharType="end"/>
      </w:r>
    </w:p>
    <w:p w14:paraId="3EE66B6D" w14:textId="4BC57833" w:rsidR="00F65975" w:rsidRDefault="00F65975">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_Toc67687188 \h </w:instrText>
      </w:r>
      <w:r>
        <w:fldChar w:fldCharType="separate"/>
      </w:r>
      <w:r>
        <w:t>52</w:t>
      </w:r>
      <w:r>
        <w:fldChar w:fldCharType="end"/>
      </w:r>
    </w:p>
    <w:p w14:paraId="28B40A8B" w14:textId="104AC060" w:rsidR="00F65975" w:rsidRDefault="00F65975">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_Toc67687189 \h </w:instrText>
      </w:r>
      <w:r>
        <w:fldChar w:fldCharType="separate"/>
      </w:r>
      <w:r>
        <w:t>52</w:t>
      </w:r>
      <w:r>
        <w:fldChar w:fldCharType="end"/>
      </w:r>
    </w:p>
    <w:p w14:paraId="1E053716" w14:textId="022F4A5F" w:rsidR="00F65975" w:rsidRDefault="00F65975">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_Toc67687190 \h </w:instrText>
      </w:r>
      <w:r>
        <w:fldChar w:fldCharType="separate"/>
      </w:r>
      <w:r>
        <w:t>52</w:t>
      </w:r>
      <w:r>
        <w:fldChar w:fldCharType="end"/>
      </w:r>
    </w:p>
    <w:p w14:paraId="491F107F" w14:textId="2BE829B1" w:rsidR="00F65975" w:rsidRDefault="00F65975">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_Toc67687191 \h </w:instrText>
      </w:r>
      <w:r>
        <w:fldChar w:fldCharType="separate"/>
      </w:r>
      <w:r>
        <w:t>52</w:t>
      </w:r>
      <w:r>
        <w:fldChar w:fldCharType="end"/>
      </w:r>
    </w:p>
    <w:p w14:paraId="47C8B93E" w14:textId="5110099D" w:rsidR="00F65975" w:rsidRDefault="00F65975">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_Toc67687192 \h </w:instrText>
      </w:r>
      <w:r>
        <w:fldChar w:fldCharType="separate"/>
      </w:r>
      <w:r>
        <w:t>52</w:t>
      </w:r>
      <w:r>
        <w:fldChar w:fldCharType="end"/>
      </w:r>
    </w:p>
    <w:p w14:paraId="7A7768F2" w14:textId="3ACB8248" w:rsidR="00F65975" w:rsidRDefault="00F65975">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_Toc67687193 \h </w:instrText>
      </w:r>
      <w:r>
        <w:fldChar w:fldCharType="separate"/>
      </w:r>
      <w:r>
        <w:t>52</w:t>
      </w:r>
      <w:r>
        <w:fldChar w:fldCharType="end"/>
      </w:r>
    </w:p>
    <w:p w14:paraId="5201FB8E" w14:textId="29301994" w:rsidR="00F65975" w:rsidRDefault="00F65975">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_Toc67687194 \h </w:instrText>
      </w:r>
      <w:r>
        <w:fldChar w:fldCharType="separate"/>
      </w:r>
      <w:r>
        <w:t>52</w:t>
      </w:r>
      <w:r>
        <w:fldChar w:fldCharType="end"/>
      </w:r>
    </w:p>
    <w:p w14:paraId="311C694D" w14:textId="41407AF0" w:rsidR="00F65975" w:rsidRDefault="00F65975">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_Toc67687195 \h </w:instrText>
      </w:r>
      <w:r>
        <w:fldChar w:fldCharType="separate"/>
      </w:r>
      <w:r>
        <w:t>52</w:t>
      </w:r>
      <w:r>
        <w:fldChar w:fldCharType="end"/>
      </w:r>
    </w:p>
    <w:p w14:paraId="2A008C56" w14:textId="370FA235" w:rsidR="00F65975" w:rsidRDefault="00F65975">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_Toc67687196 \h </w:instrText>
      </w:r>
      <w:r>
        <w:fldChar w:fldCharType="separate"/>
      </w:r>
      <w:r>
        <w:t>53</w:t>
      </w:r>
      <w:r>
        <w:fldChar w:fldCharType="end"/>
      </w:r>
    </w:p>
    <w:p w14:paraId="72147F27" w14:textId="618448CF" w:rsidR="00F65975" w:rsidRDefault="00F65975">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_Toc67687197 \h </w:instrText>
      </w:r>
      <w:r>
        <w:fldChar w:fldCharType="separate"/>
      </w:r>
      <w:r>
        <w:t>53</w:t>
      </w:r>
      <w:r>
        <w:fldChar w:fldCharType="end"/>
      </w:r>
    </w:p>
    <w:p w14:paraId="175EF90D" w14:textId="27A91526" w:rsidR="00F65975" w:rsidRDefault="00F65975">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_Toc67687198 \h </w:instrText>
      </w:r>
      <w:r>
        <w:fldChar w:fldCharType="separate"/>
      </w:r>
      <w:r>
        <w:t>53</w:t>
      </w:r>
      <w:r>
        <w:fldChar w:fldCharType="end"/>
      </w:r>
    </w:p>
    <w:p w14:paraId="31852132" w14:textId="1ACA6B7B" w:rsidR="00F65975" w:rsidRDefault="00F65975">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_Toc67687199 \h </w:instrText>
      </w:r>
      <w:r>
        <w:fldChar w:fldCharType="separate"/>
      </w:r>
      <w:r>
        <w:t>54</w:t>
      </w:r>
      <w:r>
        <w:fldChar w:fldCharType="end"/>
      </w:r>
    </w:p>
    <w:p w14:paraId="5B573ADA" w14:textId="4CEBF657" w:rsidR="00F65975" w:rsidRDefault="00F65975">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_Toc67687200 \h </w:instrText>
      </w:r>
      <w:r>
        <w:fldChar w:fldCharType="separate"/>
      </w:r>
      <w:r>
        <w:t>54</w:t>
      </w:r>
      <w:r>
        <w:fldChar w:fldCharType="end"/>
      </w:r>
    </w:p>
    <w:p w14:paraId="3C79A62C" w14:textId="1B1694AD" w:rsidR="00F65975" w:rsidRDefault="00F65975">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_Toc67687201 \h </w:instrText>
      </w:r>
      <w:r>
        <w:fldChar w:fldCharType="separate"/>
      </w:r>
      <w:r>
        <w:t>54</w:t>
      </w:r>
      <w:r>
        <w:fldChar w:fldCharType="end"/>
      </w:r>
    </w:p>
    <w:p w14:paraId="21E8ABD2" w14:textId="624FBE4A" w:rsidR="00F65975" w:rsidRDefault="00F65975">
      <w:pPr>
        <w:pStyle w:val="TOC4"/>
        <w:rPr>
          <w:rFonts w:asciiTheme="minorHAnsi" w:eastAsiaTheme="minorEastAsia" w:hAnsiTheme="minorHAnsi" w:cstheme="minorBidi"/>
          <w:sz w:val="22"/>
          <w:szCs w:val="22"/>
          <w:lang w:eastAsia="en-GB"/>
        </w:rPr>
      </w:pPr>
      <w:r w:rsidRPr="00F65975">
        <w:t>6.1.3.5</w:t>
      </w:r>
      <w:r w:rsidRPr="00F65975">
        <w:rPr>
          <w:rFonts w:asciiTheme="minorHAnsi" w:eastAsiaTheme="minorEastAsia" w:hAnsiTheme="minorHAnsi" w:cstheme="minorBidi"/>
          <w:sz w:val="22"/>
          <w:szCs w:val="22"/>
          <w:lang w:eastAsia="en-GB"/>
        </w:rPr>
        <w:tab/>
      </w:r>
      <w:r w:rsidRPr="000D7B3A">
        <w:rPr>
          <w:lang w:val="fr-FR"/>
        </w:rPr>
        <w:t>Resource: PDU sessions collection (H-SMF)</w:t>
      </w:r>
      <w:r>
        <w:tab/>
      </w:r>
      <w:r>
        <w:fldChar w:fldCharType="begin" w:fldLock="1"/>
      </w:r>
      <w:r>
        <w:instrText xml:space="preserve"> PAGEREF _Toc67687202 \h </w:instrText>
      </w:r>
      <w:r>
        <w:fldChar w:fldCharType="separate"/>
      </w:r>
      <w:r>
        <w:t>54</w:t>
      </w:r>
      <w:r>
        <w:fldChar w:fldCharType="end"/>
      </w:r>
    </w:p>
    <w:p w14:paraId="761455DA" w14:textId="378D3E56" w:rsidR="00F65975" w:rsidRDefault="00F65975">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_Toc67687203 \h </w:instrText>
      </w:r>
      <w:r>
        <w:fldChar w:fldCharType="separate"/>
      </w:r>
      <w:r>
        <w:t>54</w:t>
      </w:r>
      <w:r>
        <w:fldChar w:fldCharType="end"/>
      </w:r>
    </w:p>
    <w:p w14:paraId="052E7FBD" w14:textId="4EF1CE54" w:rsidR="00F65975" w:rsidRDefault="00F65975">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_Toc67687204 \h </w:instrText>
      </w:r>
      <w:r>
        <w:fldChar w:fldCharType="separate"/>
      </w:r>
      <w:r>
        <w:t>54</w:t>
      </w:r>
      <w:r>
        <w:fldChar w:fldCharType="end"/>
      </w:r>
    </w:p>
    <w:p w14:paraId="63E72CBB" w14:textId="57017702" w:rsidR="00F65975" w:rsidRDefault="00F65975">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_Toc67687205 \h </w:instrText>
      </w:r>
      <w:r>
        <w:fldChar w:fldCharType="separate"/>
      </w:r>
      <w:r>
        <w:t>55</w:t>
      </w:r>
      <w:r>
        <w:fldChar w:fldCharType="end"/>
      </w:r>
    </w:p>
    <w:p w14:paraId="36ABEF2E" w14:textId="07C3BE03" w:rsidR="00F65975" w:rsidRDefault="00F65975">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_Toc67687206 \h </w:instrText>
      </w:r>
      <w:r>
        <w:fldChar w:fldCharType="separate"/>
      </w:r>
      <w:r>
        <w:t>55</w:t>
      </w:r>
      <w:r>
        <w:fldChar w:fldCharType="end"/>
      </w:r>
    </w:p>
    <w:p w14:paraId="7D038B1A" w14:textId="52636126" w:rsidR="00F65975" w:rsidRDefault="00F65975">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_Toc67687207 \h </w:instrText>
      </w:r>
      <w:r>
        <w:fldChar w:fldCharType="separate"/>
      </w:r>
      <w:r>
        <w:t>57</w:t>
      </w:r>
      <w:r>
        <w:fldChar w:fldCharType="end"/>
      </w:r>
    </w:p>
    <w:p w14:paraId="0BFC6B05" w14:textId="0F7EC102" w:rsidR="00F65975" w:rsidRDefault="00F65975">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_Toc67687208 \h </w:instrText>
      </w:r>
      <w:r>
        <w:fldChar w:fldCharType="separate"/>
      </w:r>
      <w:r>
        <w:t>57</w:t>
      </w:r>
      <w:r>
        <w:fldChar w:fldCharType="end"/>
      </w:r>
    </w:p>
    <w:p w14:paraId="6DA25AFB" w14:textId="5181018E" w:rsidR="00F65975" w:rsidRDefault="00F65975">
      <w:pPr>
        <w:pStyle w:val="TOC4"/>
        <w:rPr>
          <w:rFonts w:asciiTheme="minorHAnsi" w:eastAsiaTheme="minorEastAsia" w:hAnsiTheme="minorHAnsi" w:cstheme="minorBidi"/>
          <w:sz w:val="22"/>
          <w:szCs w:val="22"/>
          <w:lang w:eastAsia="en-GB"/>
        </w:rPr>
      </w:pPr>
      <w:r w:rsidRPr="00F65975">
        <w:t>6.1.3.6</w:t>
      </w:r>
      <w:r w:rsidRPr="00F65975">
        <w:rPr>
          <w:rFonts w:asciiTheme="minorHAnsi" w:eastAsiaTheme="minorEastAsia" w:hAnsiTheme="minorHAnsi" w:cstheme="minorBidi"/>
          <w:sz w:val="22"/>
          <w:szCs w:val="22"/>
          <w:lang w:eastAsia="en-GB"/>
        </w:rPr>
        <w:tab/>
      </w:r>
      <w:r w:rsidRPr="000D7B3A">
        <w:rPr>
          <w:lang w:val="en-US"/>
        </w:rPr>
        <w:t>Resource: Individual PDU session (H-SMF)</w:t>
      </w:r>
      <w:r>
        <w:tab/>
      </w:r>
      <w:r>
        <w:fldChar w:fldCharType="begin" w:fldLock="1"/>
      </w:r>
      <w:r>
        <w:instrText xml:space="preserve"> PAGEREF _Toc67687209 \h </w:instrText>
      </w:r>
      <w:r>
        <w:fldChar w:fldCharType="separate"/>
      </w:r>
      <w:r>
        <w:t>57</w:t>
      </w:r>
      <w:r>
        <w:fldChar w:fldCharType="end"/>
      </w:r>
    </w:p>
    <w:p w14:paraId="088949EB" w14:textId="1CF44AA1" w:rsidR="00F65975" w:rsidRDefault="00F65975">
      <w:pPr>
        <w:pStyle w:val="TOC5"/>
        <w:rPr>
          <w:rFonts w:asciiTheme="minorHAnsi" w:eastAsiaTheme="minorEastAsia" w:hAnsiTheme="minorHAnsi" w:cstheme="minorBidi"/>
          <w:sz w:val="22"/>
          <w:szCs w:val="22"/>
          <w:lang w:eastAsia="en-GB"/>
        </w:rPr>
      </w:pPr>
      <w:r w:rsidRPr="00F65975">
        <w:t>6.1.3.6.1</w:t>
      </w:r>
      <w:r w:rsidRPr="00F65975">
        <w:rPr>
          <w:rFonts w:asciiTheme="minorHAnsi" w:eastAsiaTheme="minorEastAsia" w:hAnsiTheme="minorHAnsi" w:cstheme="minorBidi"/>
          <w:sz w:val="22"/>
          <w:szCs w:val="22"/>
          <w:lang w:eastAsia="en-GB"/>
        </w:rPr>
        <w:tab/>
      </w:r>
      <w:r w:rsidRPr="000D7B3A">
        <w:rPr>
          <w:lang w:val="en-US"/>
        </w:rPr>
        <w:t>Description</w:t>
      </w:r>
      <w:r>
        <w:tab/>
      </w:r>
      <w:r>
        <w:fldChar w:fldCharType="begin" w:fldLock="1"/>
      </w:r>
      <w:r>
        <w:instrText xml:space="preserve"> PAGEREF _Toc67687210 \h </w:instrText>
      </w:r>
      <w:r>
        <w:fldChar w:fldCharType="separate"/>
      </w:r>
      <w:r>
        <w:t>57</w:t>
      </w:r>
      <w:r>
        <w:fldChar w:fldCharType="end"/>
      </w:r>
    </w:p>
    <w:p w14:paraId="15E5843B" w14:textId="0CDCEFEE" w:rsidR="00F65975" w:rsidRDefault="00F65975">
      <w:pPr>
        <w:pStyle w:val="TOC5"/>
        <w:rPr>
          <w:rFonts w:asciiTheme="minorHAnsi" w:eastAsiaTheme="minorEastAsia" w:hAnsiTheme="minorHAnsi" w:cstheme="minorBidi"/>
          <w:sz w:val="22"/>
          <w:szCs w:val="22"/>
          <w:lang w:eastAsia="en-GB"/>
        </w:rPr>
      </w:pPr>
      <w:r w:rsidRPr="00F65975">
        <w:t>6.1.3.6.2</w:t>
      </w:r>
      <w:r w:rsidRPr="00F65975">
        <w:rPr>
          <w:rFonts w:asciiTheme="minorHAnsi" w:eastAsiaTheme="minorEastAsia" w:hAnsiTheme="minorHAnsi" w:cstheme="minorBidi"/>
          <w:sz w:val="22"/>
          <w:szCs w:val="22"/>
          <w:lang w:eastAsia="en-GB"/>
        </w:rPr>
        <w:tab/>
      </w:r>
      <w:r w:rsidRPr="000D7B3A">
        <w:rPr>
          <w:lang w:val="en-US"/>
        </w:rPr>
        <w:t>Resource Definition</w:t>
      </w:r>
      <w:r>
        <w:tab/>
      </w:r>
      <w:r>
        <w:fldChar w:fldCharType="begin" w:fldLock="1"/>
      </w:r>
      <w:r>
        <w:instrText xml:space="preserve"> PAGEREF _Toc67687211 \h </w:instrText>
      </w:r>
      <w:r>
        <w:fldChar w:fldCharType="separate"/>
      </w:r>
      <w:r>
        <w:t>57</w:t>
      </w:r>
      <w:r>
        <w:fldChar w:fldCharType="end"/>
      </w:r>
    </w:p>
    <w:p w14:paraId="210E8654" w14:textId="7C8C7D1E" w:rsidR="00F65975" w:rsidRDefault="00F65975">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_Toc67687212 \h </w:instrText>
      </w:r>
      <w:r>
        <w:fldChar w:fldCharType="separate"/>
      </w:r>
      <w:r>
        <w:t>57</w:t>
      </w:r>
      <w:r>
        <w:fldChar w:fldCharType="end"/>
      </w:r>
    </w:p>
    <w:p w14:paraId="45441583" w14:textId="3ADE494C" w:rsidR="00F65975" w:rsidRDefault="00F65975">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_Toc67687213 \h </w:instrText>
      </w:r>
      <w:r>
        <w:fldChar w:fldCharType="separate"/>
      </w:r>
      <w:r>
        <w:t>57</w:t>
      </w:r>
      <w:r>
        <w:fldChar w:fldCharType="end"/>
      </w:r>
    </w:p>
    <w:p w14:paraId="5FFA29FD" w14:textId="42C01932" w:rsidR="00F65975" w:rsidRDefault="00F65975">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_Toc67687214 \h </w:instrText>
      </w:r>
      <w:r>
        <w:fldChar w:fldCharType="separate"/>
      </w:r>
      <w:r>
        <w:t>57</w:t>
      </w:r>
      <w:r>
        <w:fldChar w:fldCharType="end"/>
      </w:r>
    </w:p>
    <w:p w14:paraId="1B29C23A" w14:textId="7CBC67C5" w:rsidR="00F65975" w:rsidRDefault="00F65975">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_Toc67687215 \h </w:instrText>
      </w:r>
      <w:r>
        <w:fldChar w:fldCharType="separate"/>
      </w:r>
      <w:r>
        <w:t>57</w:t>
      </w:r>
      <w:r>
        <w:fldChar w:fldCharType="end"/>
      </w:r>
    </w:p>
    <w:p w14:paraId="2C0CF374" w14:textId="7250ABEB" w:rsidR="00F65975" w:rsidRDefault="00F65975">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_Toc67687216 \h </w:instrText>
      </w:r>
      <w:r>
        <w:fldChar w:fldCharType="separate"/>
      </w:r>
      <w:r>
        <w:t>57</w:t>
      </w:r>
      <w:r>
        <w:fldChar w:fldCharType="end"/>
      </w:r>
    </w:p>
    <w:p w14:paraId="07E46E74" w14:textId="6DCDE19D" w:rsidR="00F65975" w:rsidRDefault="00F65975">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_Toc67687217 \h </w:instrText>
      </w:r>
      <w:r>
        <w:fldChar w:fldCharType="separate"/>
      </w:r>
      <w:r>
        <w:t>57</w:t>
      </w:r>
      <w:r>
        <w:fldChar w:fldCharType="end"/>
      </w:r>
    </w:p>
    <w:p w14:paraId="616E0C4A" w14:textId="796112F3" w:rsidR="00F65975" w:rsidRDefault="00F65975">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_Toc67687218 \h </w:instrText>
      </w:r>
      <w:r>
        <w:fldChar w:fldCharType="separate"/>
      </w:r>
      <w:r>
        <w:t>58</w:t>
      </w:r>
      <w:r>
        <w:fldChar w:fldCharType="end"/>
      </w:r>
    </w:p>
    <w:p w14:paraId="55DA5CE8" w14:textId="1D4455A0" w:rsidR="00F65975" w:rsidRDefault="00F65975">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_Toc67687219 \h </w:instrText>
      </w:r>
      <w:r>
        <w:fldChar w:fldCharType="separate"/>
      </w:r>
      <w:r>
        <w:t>58</w:t>
      </w:r>
      <w:r>
        <w:fldChar w:fldCharType="end"/>
      </w:r>
    </w:p>
    <w:p w14:paraId="352B0AF2" w14:textId="3D956B52" w:rsidR="00F65975" w:rsidRDefault="00F65975">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_Toc67687220 \h </w:instrText>
      </w:r>
      <w:r>
        <w:fldChar w:fldCharType="separate"/>
      </w:r>
      <w:r>
        <w:t>58</w:t>
      </w:r>
      <w:r>
        <w:fldChar w:fldCharType="end"/>
      </w:r>
    </w:p>
    <w:p w14:paraId="4F4FB783" w14:textId="1A9E68E3" w:rsidR="00F65975" w:rsidRDefault="00F65975">
      <w:pPr>
        <w:pStyle w:val="TOC4"/>
        <w:rPr>
          <w:rFonts w:asciiTheme="minorHAnsi" w:eastAsiaTheme="minorEastAsia" w:hAnsiTheme="minorHAnsi" w:cstheme="minorBidi"/>
          <w:sz w:val="22"/>
          <w:szCs w:val="22"/>
          <w:lang w:eastAsia="en-GB"/>
        </w:rPr>
      </w:pPr>
      <w:r w:rsidRPr="00F65975">
        <w:t>6.1.3.7</w:t>
      </w:r>
      <w:r w:rsidRPr="00F65975">
        <w:rPr>
          <w:rFonts w:asciiTheme="minorHAnsi" w:eastAsiaTheme="minorEastAsia" w:hAnsiTheme="minorHAnsi" w:cstheme="minorBidi"/>
          <w:sz w:val="22"/>
          <w:szCs w:val="22"/>
          <w:lang w:eastAsia="en-GB"/>
        </w:rPr>
        <w:tab/>
      </w:r>
      <w:r w:rsidRPr="000D7B3A">
        <w:rPr>
          <w:lang w:val="en-US"/>
        </w:rPr>
        <w:t>Resource: Individual PDU session (V-SMF)</w:t>
      </w:r>
      <w:r>
        <w:tab/>
      </w:r>
      <w:r>
        <w:fldChar w:fldCharType="begin" w:fldLock="1"/>
      </w:r>
      <w:r>
        <w:instrText xml:space="preserve"> PAGEREF _Toc67687221 \h </w:instrText>
      </w:r>
      <w:r>
        <w:fldChar w:fldCharType="separate"/>
      </w:r>
      <w:r>
        <w:t>59</w:t>
      </w:r>
      <w:r>
        <w:fldChar w:fldCharType="end"/>
      </w:r>
    </w:p>
    <w:p w14:paraId="403FEF03" w14:textId="61E0D21B" w:rsidR="00F65975" w:rsidRDefault="00F65975">
      <w:pPr>
        <w:pStyle w:val="TOC5"/>
        <w:rPr>
          <w:rFonts w:asciiTheme="minorHAnsi" w:eastAsiaTheme="minorEastAsia" w:hAnsiTheme="minorHAnsi" w:cstheme="minorBidi"/>
          <w:sz w:val="22"/>
          <w:szCs w:val="22"/>
          <w:lang w:eastAsia="en-GB"/>
        </w:rPr>
      </w:pPr>
      <w:r w:rsidRPr="00F65975">
        <w:t>6.1.3.7.1</w:t>
      </w:r>
      <w:r w:rsidRPr="00F65975">
        <w:rPr>
          <w:rFonts w:asciiTheme="minorHAnsi" w:eastAsiaTheme="minorEastAsia" w:hAnsiTheme="minorHAnsi" w:cstheme="minorBidi"/>
          <w:sz w:val="22"/>
          <w:szCs w:val="22"/>
          <w:lang w:eastAsia="en-GB"/>
        </w:rPr>
        <w:tab/>
      </w:r>
      <w:r w:rsidRPr="000D7B3A">
        <w:rPr>
          <w:lang w:val="en-US"/>
        </w:rPr>
        <w:t>Description</w:t>
      </w:r>
      <w:r>
        <w:tab/>
      </w:r>
      <w:r>
        <w:fldChar w:fldCharType="begin" w:fldLock="1"/>
      </w:r>
      <w:r>
        <w:instrText xml:space="preserve"> PAGEREF _Toc67687222 \h </w:instrText>
      </w:r>
      <w:r>
        <w:fldChar w:fldCharType="separate"/>
      </w:r>
      <w:r>
        <w:t>59</w:t>
      </w:r>
      <w:r>
        <w:fldChar w:fldCharType="end"/>
      </w:r>
    </w:p>
    <w:p w14:paraId="6FC1186F" w14:textId="49BA4B2B" w:rsidR="00F65975" w:rsidRDefault="00F65975">
      <w:pPr>
        <w:pStyle w:val="TOC5"/>
        <w:rPr>
          <w:rFonts w:asciiTheme="minorHAnsi" w:eastAsiaTheme="minorEastAsia" w:hAnsiTheme="minorHAnsi" w:cstheme="minorBidi"/>
          <w:sz w:val="22"/>
          <w:szCs w:val="22"/>
          <w:lang w:eastAsia="en-GB"/>
        </w:rPr>
      </w:pPr>
      <w:r w:rsidRPr="00F65975">
        <w:t>6.1.3.7.2</w:t>
      </w:r>
      <w:r w:rsidRPr="00F65975">
        <w:rPr>
          <w:rFonts w:asciiTheme="minorHAnsi" w:eastAsiaTheme="minorEastAsia" w:hAnsiTheme="minorHAnsi" w:cstheme="minorBidi"/>
          <w:sz w:val="22"/>
          <w:szCs w:val="22"/>
          <w:lang w:eastAsia="en-GB"/>
        </w:rPr>
        <w:tab/>
      </w:r>
      <w:r w:rsidRPr="000D7B3A">
        <w:rPr>
          <w:lang w:val="en-US"/>
        </w:rPr>
        <w:t>Resource Definition</w:t>
      </w:r>
      <w:r>
        <w:tab/>
      </w:r>
      <w:r>
        <w:fldChar w:fldCharType="begin" w:fldLock="1"/>
      </w:r>
      <w:r>
        <w:instrText xml:space="preserve"> PAGEREF _Toc67687223 \h </w:instrText>
      </w:r>
      <w:r>
        <w:fldChar w:fldCharType="separate"/>
      </w:r>
      <w:r>
        <w:t>59</w:t>
      </w:r>
      <w:r>
        <w:fldChar w:fldCharType="end"/>
      </w:r>
    </w:p>
    <w:p w14:paraId="5DD34C10" w14:textId="51F43304" w:rsidR="00F65975" w:rsidRDefault="00F65975">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_Toc67687224 \h </w:instrText>
      </w:r>
      <w:r>
        <w:fldChar w:fldCharType="separate"/>
      </w:r>
      <w:r>
        <w:t>59</w:t>
      </w:r>
      <w:r>
        <w:fldChar w:fldCharType="end"/>
      </w:r>
    </w:p>
    <w:p w14:paraId="0E19F7D4" w14:textId="210EFB38" w:rsidR="00F65975" w:rsidRDefault="00F65975">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_Toc67687225 \h </w:instrText>
      </w:r>
      <w:r>
        <w:fldChar w:fldCharType="separate"/>
      </w:r>
      <w:r>
        <w:t>59</w:t>
      </w:r>
      <w:r>
        <w:fldChar w:fldCharType="end"/>
      </w:r>
    </w:p>
    <w:p w14:paraId="154536B7" w14:textId="1E4DC8FC" w:rsidR="00F65975" w:rsidRDefault="00F65975">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_Toc67687226 \h </w:instrText>
      </w:r>
      <w:r>
        <w:fldChar w:fldCharType="separate"/>
      </w:r>
      <w:r>
        <w:t>60</w:t>
      </w:r>
      <w:r>
        <w:fldChar w:fldCharType="end"/>
      </w:r>
    </w:p>
    <w:p w14:paraId="1B50D4E3" w14:textId="796965A4" w:rsidR="00F65975" w:rsidRDefault="00F65975">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_Toc67687227 \h </w:instrText>
      </w:r>
      <w:r>
        <w:fldChar w:fldCharType="separate"/>
      </w:r>
      <w:r>
        <w:t>60</w:t>
      </w:r>
      <w:r>
        <w:fldChar w:fldCharType="end"/>
      </w:r>
    </w:p>
    <w:p w14:paraId="0703CA1B" w14:textId="1FB7EBF4" w:rsidR="00F65975" w:rsidRDefault="00F65975">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_Toc67687228 \h </w:instrText>
      </w:r>
      <w:r>
        <w:fldChar w:fldCharType="separate"/>
      </w:r>
      <w:r>
        <w:t>60</w:t>
      </w:r>
      <w:r>
        <w:fldChar w:fldCharType="end"/>
      </w:r>
    </w:p>
    <w:p w14:paraId="376D25C8" w14:textId="4058375A" w:rsidR="00F65975" w:rsidRDefault="00F65975">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_Toc67687229 \h </w:instrText>
      </w:r>
      <w:r>
        <w:fldChar w:fldCharType="separate"/>
      </w:r>
      <w:r>
        <w:t>60</w:t>
      </w:r>
      <w:r>
        <w:fldChar w:fldCharType="end"/>
      </w:r>
    </w:p>
    <w:p w14:paraId="714F376E" w14:textId="483BB2EE" w:rsidR="00F65975" w:rsidRDefault="00F65975">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_Toc67687230 \h </w:instrText>
      </w:r>
      <w:r>
        <w:fldChar w:fldCharType="separate"/>
      </w:r>
      <w:r>
        <w:t>60</w:t>
      </w:r>
      <w:r>
        <w:fldChar w:fldCharType="end"/>
      </w:r>
    </w:p>
    <w:p w14:paraId="070E65A2" w14:textId="0976C9B3" w:rsidR="00F65975" w:rsidRDefault="00F6597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_Toc67687231 \h </w:instrText>
      </w:r>
      <w:r>
        <w:fldChar w:fldCharType="separate"/>
      </w:r>
      <w:r>
        <w:t>61</w:t>
      </w:r>
      <w:r>
        <w:fldChar w:fldCharType="end"/>
      </w:r>
    </w:p>
    <w:p w14:paraId="4E5DB644" w14:textId="0F8CBC00" w:rsidR="00F65975" w:rsidRDefault="00F65975">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_Toc67687232 \h </w:instrText>
      </w:r>
      <w:r>
        <w:fldChar w:fldCharType="separate"/>
      </w:r>
      <w:r>
        <w:t>61</w:t>
      </w:r>
      <w:r>
        <w:fldChar w:fldCharType="end"/>
      </w:r>
    </w:p>
    <w:p w14:paraId="7C26344D" w14:textId="6E266D88" w:rsidR="00F65975" w:rsidRDefault="00F65975">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_Toc67687233 \h </w:instrText>
      </w:r>
      <w:r>
        <w:fldChar w:fldCharType="separate"/>
      </w:r>
      <w:r>
        <w:t>61</w:t>
      </w:r>
      <w:r>
        <w:fldChar w:fldCharType="end"/>
      </w:r>
    </w:p>
    <w:p w14:paraId="60B179DD" w14:textId="5F933FAF" w:rsidR="00F65975" w:rsidRDefault="00F65975">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_Toc67687234 \h </w:instrText>
      </w:r>
      <w:r>
        <w:fldChar w:fldCharType="separate"/>
      </w:r>
      <w:r>
        <w:t>62</w:t>
      </w:r>
      <w:r>
        <w:fldChar w:fldCharType="end"/>
      </w:r>
    </w:p>
    <w:p w14:paraId="139CF1EC" w14:textId="3517BEB5" w:rsidR="00F65975" w:rsidRDefault="00F65975">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_Toc67687235 \h </w:instrText>
      </w:r>
      <w:r>
        <w:fldChar w:fldCharType="separate"/>
      </w:r>
      <w:r>
        <w:t>62</w:t>
      </w:r>
      <w:r>
        <w:fldChar w:fldCharType="end"/>
      </w:r>
    </w:p>
    <w:p w14:paraId="06F9AE06" w14:textId="3B054F37" w:rsidR="00F65975" w:rsidRDefault="00F65975">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_Toc67687236 \h </w:instrText>
      </w:r>
      <w:r>
        <w:fldChar w:fldCharType="separate"/>
      </w:r>
      <w:r>
        <w:t>62</w:t>
      </w:r>
      <w:r>
        <w:fldChar w:fldCharType="end"/>
      </w:r>
    </w:p>
    <w:p w14:paraId="3395D401" w14:textId="2C8E7C26" w:rsidR="00F65975" w:rsidRDefault="00F65975">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_Toc67687237 \h </w:instrText>
      </w:r>
      <w:r>
        <w:fldChar w:fldCharType="separate"/>
      </w:r>
      <w:r>
        <w:t>62</w:t>
      </w:r>
      <w:r>
        <w:fldChar w:fldCharType="end"/>
      </w:r>
    </w:p>
    <w:p w14:paraId="15F2EA35" w14:textId="64009154" w:rsidR="00F65975" w:rsidRDefault="00F65975">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_Toc67687238 \h </w:instrText>
      </w:r>
      <w:r>
        <w:fldChar w:fldCharType="separate"/>
      </w:r>
      <w:r>
        <w:t>62</w:t>
      </w:r>
      <w:r>
        <w:fldChar w:fldCharType="end"/>
      </w:r>
    </w:p>
    <w:p w14:paraId="230F9D71" w14:textId="39E321D3" w:rsidR="00F65975" w:rsidRDefault="00F65975">
      <w:pPr>
        <w:pStyle w:val="TOC4"/>
        <w:rPr>
          <w:rFonts w:asciiTheme="minorHAnsi" w:eastAsiaTheme="minorEastAsia" w:hAnsiTheme="minorHAnsi" w:cstheme="minorBidi"/>
          <w:sz w:val="22"/>
          <w:szCs w:val="22"/>
          <w:lang w:eastAsia="en-GB"/>
        </w:rPr>
      </w:pPr>
      <w:r w:rsidRPr="00F65975">
        <w:t>6.1.6.2</w:t>
      </w:r>
      <w:r w:rsidRPr="00F65975">
        <w:rPr>
          <w:rFonts w:asciiTheme="minorHAnsi" w:eastAsiaTheme="minorEastAsia" w:hAnsiTheme="minorHAnsi" w:cstheme="minorBidi"/>
          <w:sz w:val="22"/>
          <w:szCs w:val="22"/>
          <w:lang w:eastAsia="en-GB"/>
        </w:rPr>
        <w:tab/>
      </w:r>
      <w:r w:rsidRPr="000D7B3A">
        <w:rPr>
          <w:lang w:val="en-US"/>
        </w:rPr>
        <w:t>Structured data types</w:t>
      </w:r>
      <w:r>
        <w:tab/>
      </w:r>
      <w:r>
        <w:fldChar w:fldCharType="begin" w:fldLock="1"/>
      </w:r>
      <w:r>
        <w:instrText xml:space="preserve"> PAGEREF _Toc67687239 \h </w:instrText>
      </w:r>
      <w:r>
        <w:fldChar w:fldCharType="separate"/>
      </w:r>
      <w:r>
        <w:t>64</w:t>
      </w:r>
      <w:r>
        <w:fldChar w:fldCharType="end"/>
      </w:r>
    </w:p>
    <w:p w14:paraId="2917B5A5" w14:textId="44B8552C" w:rsidR="00F65975" w:rsidRDefault="00F65975">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_Toc67687240 \h </w:instrText>
      </w:r>
      <w:r>
        <w:fldChar w:fldCharType="separate"/>
      </w:r>
      <w:r>
        <w:t>64</w:t>
      </w:r>
      <w:r>
        <w:fldChar w:fldCharType="end"/>
      </w:r>
    </w:p>
    <w:p w14:paraId="0DA03A42" w14:textId="658A5A72" w:rsidR="00F65975" w:rsidRDefault="00F65975">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_Toc67687241 \h </w:instrText>
      </w:r>
      <w:r>
        <w:fldChar w:fldCharType="separate"/>
      </w:r>
      <w:r>
        <w:t>65</w:t>
      </w:r>
      <w:r>
        <w:fldChar w:fldCharType="end"/>
      </w:r>
    </w:p>
    <w:p w14:paraId="56E7BC1C" w14:textId="014F7AD7" w:rsidR="00F65975" w:rsidRDefault="00F65975">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_Toc67687242 \h </w:instrText>
      </w:r>
      <w:r>
        <w:fldChar w:fldCharType="separate"/>
      </w:r>
      <w:r>
        <w:t>69</w:t>
      </w:r>
      <w:r>
        <w:fldChar w:fldCharType="end"/>
      </w:r>
    </w:p>
    <w:p w14:paraId="1328589D" w14:textId="21BEB6E2" w:rsidR="00F65975" w:rsidRDefault="00F65975">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_Toc67687243 \h </w:instrText>
      </w:r>
      <w:r>
        <w:fldChar w:fldCharType="separate"/>
      </w:r>
      <w:r>
        <w:t>70</w:t>
      </w:r>
      <w:r>
        <w:fldChar w:fldCharType="end"/>
      </w:r>
    </w:p>
    <w:p w14:paraId="0DDC3BBB" w14:textId="410E768C" w:rsidR="00F65975" w:rsidRDefault="00F65975">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_Toc67687244 \h </w:instrText>
      </w:r>
      <w:r>
        <w:fldChar w:fldCharType="separate"/>
      </w:r>
      <w:r>
        <w:t>75</w:t>
      </w:r>
      <w:r>
        <w:fldChar w:fldCharType="end"/>
      </w:r>
    </w:p>
    <w:p w14:paraId="54EC2D5B" w14:textId="72574399" w:rsidR="00F65975" w:rsidRDefault="00F65975">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_Toc67687245 \h </w:instrText>
      </w:r>
      <w:r>
        <w:fldChar w:fldCharType="separate"/>
      </w:r>
      <w:r>
        <w:t>76</w:t>
      </w:r>
      <w:r>
        <w:fldChar w:fldCharType="end"/>
      </w:r>
    </w:p>
    <w:p w14:paraId="0394CD49" w14:textId="7F46E493" w:rsidR="00F65975" w:rsidRDefault="00F65975">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_Toc67687246 \h </w:instrText>
      </w:r>
      <w:r>
        <w:fldChar w:fldCharType="separate"/>
      </w:r>
      <w:r>
        <w:t>77</w:t>
      </w:r>
      <w:r>
        <w:fldChar w:fldCharType="end"/>
      </w:r>
    </w:p>
    <w:p w14:paraId="7E941918" w14:textId="73377BA1" w:rsidR="00F65975" w:rsidRDefault="00F65975">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_Toc67687247 \h </w:instrText>
      </w:r>
      <w:r>
        <w:fldChar w:fldCharType="separate"/>
      </w:r>
      <w:r>
        <w:t>77</w:t>
      </w:r>
      <w:r>
        <w:fldChar w:fldCharType="end"/>
      </w:r>
    </w:p>
    <w:p w14:paraId="1293BB09" w14:textId="301D4EA0" w:rsidR="00F65975" w:rsidRDefault="00F65975">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_Toc67687248 \h </w:instrText>
      </w:r>
      <w:r>
        <w:fldChar w:fldCharType="separate"/>
      </w:r>
      <w:r>
        <w:t>78</w:t>
      </w:r>
      <w:r>
        <w:fldChar w:fldCharType="end"/>
      </w:r>
    </w:p>
    <w:p w14:paraId="487B11ED" w14:textId="0205AC75" w:rsidR="00F65975" w:rsidRDefault="00F65975">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_Toc67687249 \h </w:instrText>
      </w:r>
      <w:r>
        <w:fldChar w:fldCharType="separate"/>
      </w:r>
      <w:r>
        <w:t>82</w:t>
      </w:r>
      <w:r>
        <w:fldChar w:fldCharType="end"/>
      </w:r>
    </w:p>
    <w:p w14:paraId="346B79C7" w14:textId="21EB190E" w:rsidR="00F65975" w:rsidRDefault="00F65975">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_Toc67687250 \h </w:instrText>
      </w:r>
      <w:r>
        <w:fldChar w:fldCharType="separate"/>
      </w:r>
      <w:r>
        <w:t>85</w:t>
      </w:r>
      <w:r>
        <w:fldChar w:fldCharType="end"/>
      </w:r>
    </w:p>
    <w:p w14:paraId="1A2BA87A" w14:textId="1C289FAC" w:rsidR="00F65975" w:rsidRDefault="00F65975">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_Toc67687251 \h </w:instrText>
      </w:r>
      <w:r>
        <w:fldChar w:fldCharType="separate"/>
      </w:r>
      <w:r>
        <w:t>89</w:t>
      </w:r>
      <w:r>
        <w:fldChar w:fldCharType="end"/>
      </w:r>
    </w:p>
    <w:p w14:paraId="17EB1A5A" w14:textId="2171FEA9" w:rsidR="00F65975" w:rsidRDefault="00F65975">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_Toc67687252 \h </w:instrText>
      </w:r>
      <w:r>
        <w:fldChar w:fldCharType="separate"/>
      </w:r>
      <w:r>
        <w:t>90</w:t>
      </w:r>
      <w:r>
        <w:fldChar w:fldCharType="end"/>
      </w:r>
    </w:p>
    <w:p w14:paraId="315EB3DB" w14:textId="03DA18F0" w:rsidR="00F65975" w:rsidRDefault="00F65975">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_Toc67687253 \h </w:instrText>
      </w:r>
      <w:r>
        <w:fldChar w:fldCharType="separate"/>
      </w:r>
      <w:r>
        <w:t>91</w:t>
      </w:r>
      <w:r>
        <w:fldChar w:fldCharType="end"/>
      </w:r>
    </w:p>
    <w:p w14:paraId="1926A523" w14:textId="787F2F23" w:rsidR="00F65975" w:rsidRDefault="00F65975">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_Toc67687254 \h </w:instrText>
      </w:r>
      <w:r>
        <w:fldChar w:fldCharType="separate"/>
      </w:r>
      <w:r>
        <w:t>92</w:t>
      </w:r>
      <w:r>
        <w:fldChar w:fldCharType="end"/>
      </w:r>
    </w:p>
    <w:p w14:paraId="7A99FB9D" w14:textId="323BFC2E" w:rsidR="00F65975" w:rsidRDefault="00F65975">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_Toc67687255 \h </w:instrText>
      </w:r>
      <w:r>
        <w:fldChar w:fldCharType="separate"/>
      </w:r>
      <w:r>
        <w:t>95</w:t>
      </w:r>
      <w:r>
        <w:fldChar w:fldCharType="end"/>
      </w:r>
    </w:p>
    <w:p w14:paraId="0056B651" w14:textId="20362C3E" w:rsidR="00F65975" w:rsidRDefault="00F65975">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_Toc67687256 \h </w:instrText>
      </w:r>
      <w:r>
        <w:fldChar w:fldCharType="separate"/>
      </w:r>
      <w:r>
        <w:t>96</w:t>
      </w:r>
      <w:r>
        <w:fldChar w:fldCharType="end"/>
      </w:r>
    </w:p>
    <w:p w14:paraId="199CF3B5" w14:textId="372FAE1D" w:rsidR="00F65975" w:rsidRDefault="00F65975">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_Toc67687257 \h </w:instrText>
      </w:r>
      <w:r>
        <w:fldChar w:fldCharType="separate"/>
      </w:r>
      <w:r>
        <w:t>96</w:t>
      </w:r>
      <w:r>
        <w:fldChar w:fldCharType="end"/>
      </w:r>
    </w:p>
    <w:p w14:paraId="353E15A9" w14:textId="6E37AF5F" w:rsidR="00F65975" w:rsidRDefault="00F65975">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_Toc67687258 \h </w:instrText>
      </w:r>
      <w:r>
        <w:fldChar w:fldCharType="separate"/>
      </w:r>
      <w:r>
        <w:t>96</w:t>
      </w:r>
      <w:r>
        <w:fldChar w:fldCharType="end"/>
      </w:r>
    </w:p>
    <w:p w14:paraId="29D1D15D" w14:textId="74C02D21" w:rsidR="00F65975" w:rsidRDefault="00F65975">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_Toc67687259 \h </w:instrText>
      </w:r>
      <w:r>
        <w:fldChar w:fldCharType="separate"/>
      </w:r>
      <w:r>
        <w:t>97</w:t>
      </w:r>
      <w:r>
        <w:fldChar w:fldCharType="end"/>
      </w:r>
    </w:p>
    <w:p w14:paraId="7159A816" w14:textId="183E770E" w:rsidR="00F65975" w:rsidRDefault="00F65975">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_Toc67687260 \h </w:instrText>
      </w:r>
      <w:r>
        <w:fldChar w:fldCharType="separate"/>
      </w:r>
      <w:r>
        <w:t>97</w:t>
      </w:r>
      <w:r>
        <w:fldChar w:fldCharType="end"/>
      </w:r>
    </w:p>
    <w:p w14:paraId="179242E4" w14:textId="75036B21" w:rsidR="00F65975" w:rsidRDefault="00F65975">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_Toc67687261 \h </w:instrText>
      </w:r>
      <w:r>
        <w:fldChar w:fldCharType="separate"/>
      </w:r>
      <w:r>
        <w:t>98</w:t>
      </w:r>
      <w:r>
        <w:fldChar w:fldCharType="end"/>
      </w:r>
    </w:p>
    <w:p w14:paraId="611CD1B5" w14:textId="1238633E" w:rsidR="00F65975" w:rsidRDefault="00F65975">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_Toc67687262 \h </w:instrText>
      </w:r>
      <w:r>
        <w:fldChar w:fldCharType="separate"/>
      </w:r>
      <w:r>
        <w:t>98</w:t>
      </w:r>
      <w:r>
        <w:fldChar w:fldCharType="end"/>
      </w:r>
    </w:p>
    <w:p w14:paraId="29A60564" w14:textId="3CCEDE46" w:rsidR="00F65975" w:rsidRDefault="00F65975">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_Toc67687263 \h </w:instrText>
      </w:r>
      <w:r>
        <w:fldChar w:fldCharType="separate"/>
      </w:r>
      <w:r>
        <w:t>99</w:t>
      </w:r>
      <w:r>
        <w:fldChar w:fldCharType="end"/>
      </w:r>
    </w:p>
    <w:p w14:paraId="612991BC" w14:textId="57FE5E40" w:rsidR="00F65975" w:rsidRDefault="00F65975">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_Toc67687264 \h </w:instrText>
      </w:r>
      <w:r>
        <w:fldChar w:fldCharType="separate"/>
      </w:r>
      <w:r>
        <w:t>99</w:t>
      </w:r>
      <w:r>
        <w:fldChar w:fldCharType="end"/>
      </w:r>
    </w:p>
    <w:p w14:paraId="12C8D349" w14:textId="6431EB34" w:rsidR="00F65975" w:rsidRDefault="00F65975">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_Toc67687265 \h </w:instrText>
      </w:r>
      <w:r>
        <w:fldChar w:fldCharType="separate"/>
      </w:r>
      <w:r>
        <w:t>99</w:t>
      </w:r>
      <w:r>
        <w:fldChar w:fldCharType="end"/>
      </w:r>
    </w:p>
    <w:p w14:paraId="3D5E3FE8" w14:textId="19B76FFF" w:rsidR="00F65975" w:rsidRDefault="00F65975">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_Toc67687266 \h </w:instrText>
      </w:r>
      <w:r>
        <w:fldChar w:fldCharType="separate"/>
      </w:r>
      <w:r>
        <w:t>99</w:t>
      </w:r>
      <w:r>
        <w:fldChar w:fldCharType="end"/>
      </w:r>
    </w:p>
    <w:p w14:paraId="63C67D72" w14:textId="3054FC05" w:rsidR="00F65975" w:rsidRDefault="00F65975">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_Toc67687267 \h </w:instrText>
      </w:r>
      <w:r>
        <w:fldChar w:fldCharType="separate"/>
      </w:r>
      <w:r>
        <w:t>99</w:t>
      </w:r>
      <w:r>
        <w:fldChar w:fldCharType="end"/>
      </w:r>
    </w:p>
    <w:p w14:paraId="50C77A45" w14:textId="7B9E1C85" w:rsidR="00F65975" w:rsidRDefault="00F65975">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_Toc67687268 \h </w:instrText>
      </w:r>
      <w:r>
        <w:fldChar w:fldCharType="separate"/>
      </w:r>
      <w:r>
        <w:t>99</w:t>
      </w:r>
      <w:r>
        <w:fldChar w:fldCharType="end"/>
      </w:r>
    </w:p>
    <w:p w14:paraId="0FAA8C93" w14:textId="5BF0D512" w:rsidR="00F65975" w:rsidRDefault="00F65975">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_Toc67687269 \h </w:instrText>
      </w:r>
      <w:r>
        <w:fldChar w:fldCharType="separate"/>
      </w:r>
      <w:r>
        <w:t>100</w:t>
      </w:r>
      <w:r>
        <w:fldChar w:fldCharType="end"/>
      </w:r>
    </w:p>
    <w:p w14:paraId="1CDF9F46" w14:textId="4996CD56" w:rsidR="00F65975" w:rsidRDefault="00F65975">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_Toc67687270 \h </w:instrText>
      </w:r>
      <w:r>
        <w:fldChar w:fldCharType="separate"/>
      </w:r>
      <w:r>
        <w:t>101</w:t>
      </w:r>
      <w:r>
        <w:fldChar w:fldCharType="end"/>
      </w:r>
    </w:p>
    <w:p w14:paraId="49EDF8ED" w14:textId="7418EACB" w:rsidR="00F65975" w:rsidRDefault="00F65975">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_Toc67687271 \h </w:instrText>
      </w:r>
      <w:r>
        <w:fldChar w:fldCharType="separate"/>
      </w:r>
      <w:r>
        <w:t>101</w:t>
      </w:r>
      <w:r>
        <w:fldChar w:fldCharType="end"/>
      </w:r>
    </w:p>
    <w:p w14:paraId="4973744A" w14:textId="16E0F2E0" w:rsidR="00F65975" w:rsidRDefault="00F65975">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_Toc67687272 \h </w:instrText>
      </w:r>
      <w:r>
        <w:fldChar w:fldCharType="separate"/>
      </w:r>
      <w:r>
        <w:t>101</w:t>
      </w:r>
      <w:r>
        <w:fldChar w:fldCharType="end"/>
      </w:r>
    </w:p>
    <w:p w14:paraId="6D410CB4" w14:textId="72D15285" w:rsidR="00F65975" w:rsidRDefault="00F65975">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_Toc67687273 \h </w:instrText>
      </w:r>
      <w:r>
        <w:fldChar w:fldCharType="separate"/>
      </w:r>
      <w:r>
        <w:t>101</w:t>
      </w:r>
      <w:r>
        <w:fldChar w:fldCharType="end"/>
      </w:r>
    </w:p>
    <w:p w14:paraId="73913CB7" w14:textId="4A279588" w:rsidR="00F65975" w:rsidRDefault="00F65975">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_Toc67687274 \h </w:instrText>
      </w:r>
      <w:r>
        <w:fldChar w:fldCharType="separate"/>
      </w:r>
      <w:r>
        <w:t>102</w:t>
      </w:r>
      <w:r>
        <w:fldChar w:fldCharType="end"/>
      </w:r>
    </w:p>
    <w:p w14:paraId="25D324E7" w14:textId="274C3530" w:rsidR="00F65975" w:rsidRDefault="00F65975">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_Toc67687275 \h </w:instrText>
      </w:r>
      <w:r>
        <w:fldChar w:fldCharType="separate"/>
      </w:r>
      <w:r>
        <w:t>102</w:t>
      </w:r>
      <w:r>
        <w:fldChar w:fldCharType="end"/>
      </w:r>
    </w:p>
    <w:p w14:paraId="303B8577" w14:textId="39020612" w:rsidR="00F65975" w:rsidRDefault="00F65975">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_Toc67687276 \h </w:instrText>
      </w:r>
      <w:r>
        <w:fldChar w:fldCharType="separate"/>
      </w:r>
      <w:r>
        <w:t>103</w:t>
      </w:r>
      <w:r>
        <w:fldChar w:fldCharType="end"/>
      </w:r>
    </w:p>
    <w:p w14:paraId="767BEE02" w14:textId="2F4D52A5" w:rsidR="00F65975" w:rsidRDefault="00F65975">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_Toc67687277 \h </w:instrText>
      </w:r>
      <w:r>
        <w:fldChar w:fldCharType="separate"/>
      </w:r>
      <w:r>
        <w:t>103</w:t>
      </w:r>
      <w:r>
        <w:fldChar w:fldCharType="end"/>
      </w:r>
    </w:p>
    <w:p w14:paraId="0B66C362" w14:textId="793AD6E7" w:rsidR="00F65975" w:rsidRDefault="00F65975">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_Toc67687278 \h </w:instrText>
      </w:r>
      <w:r>
        <w:fldChar w:fldCharType="separate"/>
      </w:r>
      <w:r>
        <w:t>103</w:t>
      </w:r>
      <w:r>
        <w:fldChar w:fldCharType="end"/>
      </w:r>
    </w:p>
    <w:p w14:paraId="00623570" w14:textId="4B12F0EC" w:rsidR="00F65975" w:rsidRDefault="00F65975">
      <w:pPr>
        <w:pStyle w:val="TOC4"/>
        <w:rPr>
          <w:rFonts w:asciiTheme="minorHAnsi" w:eastAsiaTheme="minorEastAsia" w:hAnsiTheme="minorHAnsi" w:cstheme="minorBidi"/>
          <w:sz w:val="22"/>
          <w:szCs w:val="22"/>
          <w:lang w:eastAsia="en-GB"/>
        </w:rPr>
      </w:pPr>
      <w:r w:rsidRPr="00F65975">
        <w:t>6.1.6.3</w:t>
      </w:r>
      <w:r w:rsidRPr="00F65975">
        <w:rPr>
          <w:rFonts w:asciiTheme="minorHAnsi" w:eastAsiaTheme="minorEastAsia" w:hAnsiTheme="minorHAnsi" w:cstheme="minorBidi"/>
          <w:sz w:val="22"/>
          <w:szCs w:val="22"/>
          <w:lang w:eastAsia="en-GB"/>
        </w:rPr>
        <w:tab/>
      </w:r>
      <w:r w:rsidRPr="000D7B3A">
        <w:rPr>
          <w:lang w:val="en-US"/>
        </w:rPr>
        <w:t>Simple data types and enumerations</w:t>
      </w:r>
      <w:r>
        <w:tab/>
      </w:r>
      <w:r>
        <w:fldChar w:fldCharType="begin" w:fldLock="1"/>
      </w:r>
      <w:r>
        <w:instrText xml:space="preserve"> PAGEREF _Toc67687279 \h </w:instrText>
      </w:r>
      <w:r>
        <w:fldChar w:fldCharType="separate"/>
      </w:r>
      <w:r>
        <w:t>103</w:t>
      </w:r>
      <w:r>
        <w:fldChar w:fldCharType="end"/>
      </w:r>
    </w:p>
    <w:p w14:paraId="52A8AAF4" w14:textId="245D997C" w:rsidR="00F65975" w:rsidRDefault="00F65975">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_Toc67687280 \h </w:instrText>
      </w:r>
      <w:r>
        <w:fldChar w:fldCharType="separate"/>
      </w:r>
      <w:r>
        <w:t>103</w:t>
      </w:r>
      <w:r>
        <w:fldChar w:fldCharType="end"/>
      </w:r>
    </w:p>
    <w:p w14:paraId="2BB3455C" w14:textId="64264BFA" w:rsidR="00F65975" w:rsidRDefault="00F65975">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_Toc67687281 \h </w:instrText>
      </w:r>
      <w:r>
        <w:fldChar w:fldCharType="separate"/>
      </w:r>
      <w:r>
        <w:t>104</w:t>
      </w:r>
      <w:r>
        <w:fldChar w:fldCharType="end"/>
      </w:r>
    </w:p>
    <w:p w14:paraId="17789FCF" w14:textId="3C136EFB" w:rsidR="00F65975" w:rsidRDefault="00F65975">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_Toc67687282 \h </w:instrText>
      </w:r>
      <w:r>
        <w:fldChar w:fldCharType="separate"/>
      </w:r>
      <w:r>
        <w:t>104</w:t>
      </w:r>
      <w:r>
        <w:fldChar w:fldCharType="end"/>
      </w:r>
    </w:p>
    <w:p w14:paraId="09978352" w14:textId="29A07E8F" w:rsidR="00F65975" w:rsidRDefault="00F65975">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_Toc67687283 \h </w:instrText>
      </w:r>
      <w:r>
        <w:fldChar w:fldCharType="separate"/>
      </w:r>
      <w:r>
        <w:t>105</w:t>
      </w:r>
      <w:r>
        <w:fldChar w:fldCharType="end"/>
      </w:r>
    </w:p>
    <w:p w14:paraId="1495A055" w14:textId="486A4F57" w:rsidR="00F65975" w:rsidRDefault="00F65975">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_Toc67687284 \h </w:instrText>
      </w:r>
      <w:r>
        <w:fldChar w:fldCharType="separate"/>
      </w:r>
      <w:r>
        <w:t>105</w:t>
      </w:r>
      <w:r>
        <w:fldChar w:fldCharType="end"/>
      </w:r>
    </w:p>
    <w:p w14:paraId="4B34918E" w14:textId="01B411B7" w:rsidR="00F65975" w:rsidRDefault="00F65975">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_Toc67687285 \h </w:instrText>
      </w:r>
      <w:r>
        <w:fldChar w:fldCharType="separate"/>
      </w:r>
      <w:r>
        <w:t>105</w:t>
      </w:r>
      <w:r>
        <w:fldChar w:fldCharType="end"/>
      </w:r>
    </w:p>
    <w:p w14:paraId="3AC0C2A9" w14:textId="3EC6FCEA" w:rsidR="00F65975" w:rsidRDefault="00F65975">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_Toc67687286 \h </w:instrText>
      </w:r>
      <w:r>
        <w:fldChar w:fldCharType="separate"/>
      </w:r>
      <w:r>
        <w:t>105</w:t>
      </w:r>
      <w:r>
        <w:fldChar w:fldCharType="end"/>
      </w:r>
    </w:p>
    <w:p w14:paraId="0FF8B194" w14:textId="17A0D251" w:rsidR="00F65975" w:rsidRDefault="00F65975">
      <w:pPr>
        <w:pStyle w:val="TOC5"/>
        <w:rPr>
          <w:rFonts w:asciiTheme="minorHAnsi" w:eastAsiaTheme="minorEastAsia" w:hAnsiTheme="minorHAnsi" w:cstheme="minorBidi"/>
          <w:sz w:val="22"/>
          <w:szCs w:val="22"/>
          <w:lang w:eastAsia="en-GB"/>
        </w:rPr>
      </w:pPr>
      <w:r w:rsidRPr="00F65975">
        <w:t>6.1.6.3.8</w:t>
      </w:r>
      <w:r w:rsidRPr="00F65975">
        <w:rPr>
          <w:rFonts w:asciiTheme="minorHAnsi" w:eastAsiaTheme="minorEastAsia" w:hAnsiTheme="minorHAnsi" w:cstheme="minorBidi"/>
          <w:sz w:val="22"/>
          <w:szCs w:val="22"/>
          <w:lang w:eastAsia="en-GB"/>
        </w:rPr>
        <w:tab/>
      </w:r>
      <w:r w:rsidRPr="000D7B3A">
        <w:rPr>
          <w:lang w:val="en-US"/>
        </w:rPr>
        <w:t>Enumeration: Cause</w:t>
      </w:r>
      <w:r>
        <w:tab/>
      </w:r>
      <w:r>
        <w:fldChar w:fldCharType="begin" w:fldLock="1"/>
      </w:r>
      <w:r>
        <w:instrText xml:space="preserve"> PAGEREF _Toc67687287 \h </w:instrText>
      </w:r>
      <w:r>
        <w:fldChar w:fldCharType="separate"/>
      </w:r>
      <w:r>
        <w:t>106</w:t>
      </w:r>
      <w:r>
        <w:fldChar w:fldCharType="end"/>
      </w:r>
    </w:p>
    <w:p w14:paraId="52C1289F" w14:textId="3D2107F5" w:rsidR="00F65975" w:rsidRDefault="00F65975">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_Toc67687288 \h </w:instrText>
      </w:r>
      <w:r>
        <w:fldChar w:fldCharType="separate"/>
      </w:r>
      <w:r>
        <w:t>106</w:t>
      </w:r>
      <w:r>
        <w:fldChar w:fldCharType="end"/>
      </w:r>
    </w:p>
    <w:p w14:paraId="57403BE5" w14:textId="3998B9EF" w:rsidR="00F65975" w:rsidRDefault="00F65975">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_Toc67687289 \h </w:instrText>
      </w:r>
      <w:r>
        <w:fldChar w:fldCharType="separate"/>
      </w:r>
      <w:r>
        <w:t>106</w:t>
      </w:r>
      <w:r>
        <w:fldChar w:fldCharType="end"/>
      </w:r>
    </w:p>
    <w:p w14:paraId="56469BC1" w14:textId="5D13FA87" w:rsidR="00F65975" w:rsidRDefault="00F65975">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_Toc67687290 \h </w:instrText>
      </w:r>
      <w:r>
        <w:fldChar w:fldCharType="separate"/>
      </w:r>
      <w:r>
        <w:t>107</w:t>
      </w:r>
      <w:r>
        <w:fldChar w:fldCharType="end"/>
      </w:r>
    </w:p>
    <w:p w14:paraId="6DD2139A" w14:textId="4ED57539" w:rsidR="00F65975" w:rsidRDefault="00F65975">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_Toc67687291 \h </w:instrText>
      </w:r>
      <w:r>
        <w:fldChar w:fldCharType="separate"/>
      </w:r>
      <w:r>
        <w:t>107</w:t>
      </w:r>
      <w:r>
        <w:fldChar w:fldCharType="end"/>
      </w:r>
    </w:p>
    <w:p w14:paraId="2F46E8A4" w14:textId="563B9133" w:rsidR="00F65975" w:rsidRDefault="00F65975">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_Toc67687292 \h </w:instrText>
      </w:r>
      <w:r>
        <w:fldChar w:fldCharType="separate"/>
      </w:r>
      <w:r>
        <w:t>107</w:t>
      </w:r>
      <w:r>
        <w:fldChar w:fldCharType="end"/>
      </w:r>
    </w:p>
    <w:p w14:paraId="4E57B26B" w14:textId="21B6CDAA" w:rsidR="00F65975" w:rsidRDefault="00F65975">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_Toc67687293 \h </w:instrText>
      </w:r>
      <w:r>
        <w:fldChar w:fldCharType="separate"/>
      </w:r>
      <w:r>
        <w:t>108</w:t>
      </w:r>
      <w:r>
        <w:fldChar w:fldCharType="end"/>
      </w:r>
    </w:p>
    <w:p w14:paraId="1564A0B8" w14:textId="3F7E0F02" w:rsidR="00F65975" w:rsidRDefault="00F65975">
      <w:pPr>
        <w:pStyle w:val="TOC5"/>
        <w:rPr>
          <w:rFonts w:asciiTheme="minorHAnsi" w:eastAsiaTheme="minorEastAsia" w:hAnsiTheme="minorHAnsi" w:cstheme="minorBidi"/>
          <w:sz w:val="22"/>
          <w:szCs w:val="22"/>
          <w:lang w:eastAsia="en-GB"/>
        </w:rPr>
      </w:pPr>
      <w:r w:rsidRPr="00F65975">
        <w:t>6.1.6.4.1</w:t>
      </w:r>
      <w:r w:rsidRPr="00F65975">
        <w:rPr>
          <w:rFonts w:asciiTheme="minorHAnsi" w:eastAsiaTheme="minorEastAsia" w:hAnsiTheme="minorHAnsi" w:cstheme="minorBidi"/>
          <w:sz w:val="22"/>
          <w:szCs w:val="22"/>
          <w:lang w:eastAsia="en-GB"/>
        </w:rPr>
        <w:tab/>
      </w:r>
      <w:r w:rsidRPr="000D7B3A">
        <w:rPr>
          <w:lang w:val="en-US"/>
        </w:rPr>
        <w:t>Introduction</w:t>
      </w:r>
      <w:r>
        <w:tab/>
      </w:r>
      <w:r>
        <w:fldChar w:fldCharType="begin" w:fldLock="1"/>
      </w:r>
      <w:r>
        <w:instrText xml:space="preserve"> PAGEREF _Toc67687294 \h </w:instrText>
      </w:r>
      <w:r>
        <w:fldChar w:fldCharType="separate"/>
      </w:r>
      <w:r>
        <w:t>108</w:t>
      </w:r>
      <w:r>
        <w:fldChar w:fldCharType="end"/>
      </w:r>
    </w:p>
    <w:p w14:paraId="50767142" w14:textId="198473B5" w:rsidR="00F65975" w:rsidRDefault="00F65975">
      <w:pPr>
        <w:pStyle w:val="TOC5"/>
        <w:rPr>
          <w:rFonts w:asciiTheme="minorHAnsi" w:eastAsiaTheme="minorEastAsia" w:hAnsiTheme="minorHAnsi" w:cstheme="minorBidi"/>
          <w:sz w:val="22"/>
          <w:szCs w:val="22"/>
          <w:lang w:eastAsia="en-GB"/>
        </w:rPr>
      </w:pPr>
      <w:r w:rsidRPr="00F65975">
        <w:t>6.1.6.4.2</w:t>
      </w:r>
      <w:r w:rsidRPr="00F65975">
        <w:rPr>
          <w:rFonts w:asciiTheme="minorHAnsi" w:eastAsiaTheme="minorEastAsia" w:hAnsiTheme="minorHAnsi" w:cstheme="minorBidi"/>
          <w:sz w:val="22"/>
          <w:szCs w:val="22"/>
          <w:lang w:eastAsia="en-GB"/>
        </w:rPr>
        <w:tab/>
      </w:r>
      <w:r w:rsidRPr="000D7B3A">
        <w:rPr>
          <w:lang w:val="en-US"/>
        </w:rPr>
        <w:t>N1 SM Message</w:t>
      </w:r>
      <w:r>
        <w:tab/>
      </w:r>
      <w:r>
        <w:fldChar w:fldCharType="begin" w:fldLock="1"/>
      </w:r>
      <w:r>
        <w:instrText xml:space="preserve"> PAGEREF _Toc67687295 \h </w:instrText>
      </w:r>
      <w:r>
        <w:fldChar w:fldCharType="separate"/>
      </w:r>
      <w:r>
        <w:t>108</w:t>
      </w:r>
      <w:r>
        <w:fldChar w:fldCharType="end"/>
      </w:r>
    </w:p>
    <w:p w14:paraId="6AE3D694" w14:textId="77504215" w:rsidR="00F65975" w:rsidRDefault="00F65975">
      <w:pPr>
        <w:pStyle w:val="TOC5"/>
        <w:rPr>
          <w:rFonts w:asciiTheme="minorHAnsi" w:eastAsiaTheme="minorEastAsia" w:hAnsiTheme="minorHAnsi" w:cstheme="minorBidi"/>
          <w:sz w:val="22"/>
          <w:szCs w:val="22"/>
          <w:lang w:eastAsia="en-GB"/>
        </w:rPr>
      </w:pPr>
      <w:r w:rsidRPr="00F65975">
        <w:t>6.1.6.4.3</w:t>
      </w:r>
      <w:r w:rsidRPr="00F65975">
        <w:rPr>
          <w:rFonts w:asciiTheme="minorHAnsi" w:eastAsiaTheme="minorEastAsia" w:hAnsiTheme="minorHAnsi" w:cstheme="minorBidi"/>
          <w:sz w:val="22"/>
          <w:szCs w:val="22"/>
          <w:lang w:eastAsia="en-GB"/>
        </w:rPr>
        <w:tab/>
      </w:r>
      <w:r w:rsidRPr="000D7B3A">
        <w:rPr>
          <w:lang w:val="en-US"/>
        </w:rPr>
        <w:t>N2 SM Information</w:t>
      </w:r>
      <w:r>
        <w:tab/>
      </w:r>
      <w:r>
        <w:fldChar w:fldCharType="begin" w:fldLock="1"/>
      </w:r>
      <w:r>
        <w:instrText xml:space="preserve"> PAGEREF _Toc67687296 \h </w:instrText>
      </w:r>
      <w:r>
        <w:fldChar w:fldCharType="separate"/>
      </w:r>
      <w:r>
        <w:t>108</w:t>
      </w:r>
      <w:r>
        <w:fldChar w:fldCharType="end"/>
      </w:r>
    </w:p>
    <w:p w14:paraId="41ABD14B" w14:textId="64749C6F" w:rsidR="00F65975" w:rsidRDefault="00F65975">
      <w:pPr>
        <w:pStyle w:val="TOC5"/>
        <w:rPr>
          <w:rFonts w:asciiTheme="minorHAnsi" w:eastAsiaTheme="minorEastAsia" w:hAnsiTheme="minorHAnsi" w:cstheme="minorBidi"/>
          <w:sz w:val="22"/>
          <w:szCs w:val="22"/>
          <w:lang w:eastAsia="en-GB"/>
        </w:rPr>
      </w:pPr>
      <w:r w:rsidRPr="00F65975">
        <w:t>6.1.6.4.4</w:t>
      </w:r>
      <w:r w:rsidRPr="00F65975">
        <w:rPr>
          <w:rFonts w:asciiTheme="minorHAnsi" w:eastAsiaTheme="minorEastAsia" w:hAnsiTheme="minorHAnsi" w:cstheme="minorBidi"/>
          <w:sz w:val="22"/>
          <w:szCs w:val="22"/>
          <w:lang w:eastAsia="en-GB"/>
        </w:rPr>
        <w:tab/>
      </w:r>
      <w:r w:rsidRPr="000D7B3A">
        <w:rPr>
          <w:lang w:val="en-US"/>
        </w:rPr>
        <w:t xml:space="preserve">n1SmInfoFromUe, n1SmInfoToUe, </w:t>
      </w:r>
      <w:r>
        <w:t>unknownN1SmInfo</w:t>
      </w:r>
      <w:r>
        <w:tab/>
      </w:r>
      <w:r>
        <w:fldChar w:fldCharType="begin" w:fldLock="1"/>
      </w:r>
      <w:r>
        <w:instrText xml:space="preserve"> PAGEREF _Toc67687297 \h </w:instrText>
      </w:r>
      <w:r>
        <w:fldChar w:fldCharType="separate"/>
      </w:r>
      <w:r>
        <w:t>109</w:t>
      </w:r>
      <w:r>
        <w:fldChar w:fldCharType="end"/>
      </w:r>
    </w:p>
    <w:p w14:paraId="778908E1" w14:textId="2EB768AB" w:rsidR="00F65975" w:rsidRDefault="00F65975">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_Toc67687298 \h </w:instrText>
      </w:r>
      <w:r>
        <w:fldChar w:fldCharType="separate"/>
      </w:r>
      <w:r>
        <w:t>111</w:t>
      </w:r>
      <w:r>
        <w:fldChar w:fldCharType="end"/>
      </w:r>
    </w:p>
    <w:p w14:paraId="5F268963" w14:textId="4322A152" w:rsidR="00F65975" w:rsidRDefault="00F65975">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_Toc67687299 \h </w:instrText>
      </w:r>
      <w:r>
        <w:fldChar w:fldCharType="separate"/>
      </w:r>
      <w:r>
        <w:t>111</w:t>
      </w:r>
      <w:r>
        <w:fldChar w:fldCharType="end"/>
      </w:r>
    </w:p>
    <w:p w14:paraId="6471794C" w14:textId="5489E8CF" w:rsidR="00F65975" w:rsidRDefault="00F65975">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_Toc67687300 \h </w:instrText>
      </w:r>
      <w:r>
        <w:fldChar w:fldCharType="separate"/>
      </w:r>
      <w:r>
        <w:t>111</w:t>
      </w:r>
      <w:r>
        <w:fldChar w:fldCharType="end"/>
      </w:r>
    </w:p>
    <w:p w14:paraId="70474CBF" w14:textId="3D7ECB42" w:rsidR="00F65975" w:rsidRDefault="00F65975">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_Toc67687301 \h </w:instrText>
      </w:r>
      <w:r>
        <w:fldChar w:fldCharType="separate"/>
      </w:r>
      <w:r>
        <w:t>111</w:t>
      </w:r>
      <w:r>
        <w:fldChar w:fldCharType="end"/>
      </w:r>
    </w:p>
    <w:p w14:paraId="7A582A0D" w14:textId="3FF0C893" w:rsidR="00F65975" w:rsidRDefault="00F65975">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_Toc67687302 \h </w:instrText>
      </w:r>
      <w:r>
        <w:fldChar w:fldCharType="separate"/>
      </w:r>
      <w:r>
        <w:t>114</w:t>
      </w:r>
      <w:r>
        <w:fldChar w:fldCharType="end"/>
      </w:r>
    </w:p>
    <w:p w14:paraId="23523FDE" w14:textId="154E308C" w:rsidR="00F65975" w:rsidRDefault="00F65975">
      <w:pPr>
        <w:pStyle w:val="TOC3"/>
        <w:rPr>
          <w:rFonts w:asciiTheme="minorHAnsi" w:eastAsiaTheme="minorEastAsia" w:hAnsiTheme="minorHAnsi" w:cstheme="minorBidi"/>
          <w:sz w:val="22"/>
          <w:szCs w:val="22"/>
          <w:lang w:eastAsia="en-GB"/>
        </w:rPr>
      </w:pPr>
      <w:r w:rsidRPr="00F65975">
        <w:t>6.1.9</w:t>
      </w:r>
      <w:r w:rsidRPr="00F65975">
        <w:rPr>
          <w:rFonts w:asciiTheme="minorHAnsi" w:eastAsiaTheme="minorEastAsia" w:hAnsiTheme="minorHAnsi" w:cstheme="minorBidi"/>
          <w:sz w:val="22"/>
          <w:szCs w:val="22"/>
          <w:lang w:eastAsia="en-GB"/>
        </w:rPr>
        <w:tab/>
      </w:r>
      <w:r w:rsidRPr="000D7B3A">
        <w:rPr>
          <w:lang w:val="en-US"/>
        </w:rPr>
        <w:t>Security</w:t>
      </w:r>
      <w:r>
        <w:tab/>
      </w:r>
      <w:r>
        <w:fldChar w:fldCharType="begin" w:fldLock="1"/>
      </w:r>
      <w:r>
        <w:instrText xml:space="preserve"> PAGEREF _Toc67687303 \h </w:instrText>
      </w:r>
      <w:r>
        <w:fldChar w:fldCharType="separate"/>
      </w:r>
      <w:r>
        <w:t>115</w:t>
      </w:r>
      <w:r>
        <w:fldChar w:fldCharType="end"/>
      </w:r>
    </w:p>
    <w:p w14:paraId="2568E6F7" w14:textId="3B39A1A2" w:rsidR="00F65975" w:rsidRDefault="00F65975" w:rsidP="00F65975">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_Toc67687304 \h </w:instrText>
      </w:r>
      <w:r>
        <w:fldChar w:fldCharType="separate"/>
      </w:r>
      <w:r>
        <w:t>116</w:t>
      </w:r>
      <w:r>
        <w:fldChar w:fldCharType="end"/>
      </w:r>
    </w:p>
    <w:p w14:paraId="447157DD" w14:textId="2B4CE860" w:rsidR="00F65975" w:rsidRDefault="00F65975">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_Toc67687305 \h </w:instrText>
      </w:r>
      <w:r>
        <w:fldChar w:fldCharType="separate"/>
      </w:r>
      <w:r>
        <w:t>116</w:t>
      </w:r>
      <w:r>
        <w:fldChar w:fldCharType="end"/>
      </w:r>
    </w:p>
    <w:p w14:paraId="4B4493B9" w14:textId="6AA0D23E" w:rsidR="00F65975" w:rsidRDefault="00F6597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_Toc67687306 \h </w:instrText>
      </w:r>
      <w:r>
        <w:fldChar w:fldCharType="separate"/>
      </w:r>
      <w:r>
        <w:t>116</w:t>
      </w:r>
      <w:r>
        <w:fldChar w:fldCharType="end"/>
      </w:r>
    </w:p>
    <w:p w14:paraId="20E40344" w14:textId="0A104D35" w:rsidR="00F65975" w:rsidRDefault="00F65975" w:rsidP="00F65975">
      <w:pPr>
        <w:pStyle w:val="TOC8"/>
        <w:tabs>
          <w:tab w:val="right" w:leader="dot" w:pos="9639"/>
        </w:tabs>
        <w:rPr>
          <w:rFonts w:asciiTheme="minorHAnsi" w:eastAsiaTheme="minorEastAsia" w:hAnsiTheme="minorHAnsi" w:cstheme="minorBidi"/>
          <w:b w:val="0"/>
          <w:szCs w:val="22"/>
          <w:lang w:eastAsia="en-GB"/>
        </w:rPr>
      </w:pPr>
      <w:r w:rsidRPr="00F65975">
        <w:t>Annex B (Informative):</w:t>
      </w:r>
      <w:r>
        <w:tab/>
      </w:r>
      <w:r w:rsidRPr="00F65975">
        <w:t>HTTP Multipart Messages</w:t>
      </w:r>
      <w:r w:rsidRPr="00F65975">
        <w:tab/>
      </w:r>
      <w:r>
        <w:fldChar w:fldCharType="begin" w:fldLock="1"/>
      </w:r>
      <w:r>
        <w:instrText xml:space="preserve"> PAGEREF _Toc67687307 \h </w:instrText>
      </w:r>
      <w:r>
        <w:fldChar w:fldCharType="separate"/>
      </w:r>
      <w:r>
        <w:t>148</w:t>
      </w:r>
      <w:r>
        <w:fldChar w:fldCharType="end"/>
      </w:r>
    </w:p>
    <w:p w14:paraId="665E001F" w14:textId="24AD6917" w:rsidR="00F65975" w:rsidRDefault="00F65975">
      <w:pPr>
        <w:pStyle w:val="TOC2"/>
        <w:rPr>
          <w:rFonts w:asciiTheme="minorHAnsi" w:eastAsiaTheme="minorEastAsia" w:hAnsiTheme="minorHAnsi" w:cstheme="minorBidi"/>
          <w:sz w:val="22"/>
          <w:szCs w:val="22"/>
          <w:lang w:eastAsia="en-GB"/>
        </w:rPr>
      </w:pPr>
      <w:r w:rsidRPr="00F65975">
        <w:t>B.1</w:t>
      </w:r>
      <w:r w:rsidRPr="00F65975">
        <w:rPr>
          <w:rFonts w:asciiTheme="minorHAnsi" w:eastAsiaTheme="minorEastAsia" w:hAnsiTheme="minorHAnsi" w:cstheme="minorBidi"/>
          <w:sz w:val="22"/>
          <w:szCs w:val="22"/>
          <w:lang w:eastAsia="en-GB"/>
        </w:rPr>
        <w:tab/>
      </w:r>
      <w:r w:rsidRPr="000D7B3A">
        <w:rPr>
          <w:lang w:val="en-US"/>
        </w:rPr>
        <w:t>Example of HTTP multipart message</w:t>
      </w:r>
      <w:r>
        <w:tab/>
      </w:r>
      <w:r>
        <w:fldChar w:fldCharType="begin" w:fldLock="1"/>
      </w:r>
      <w:r>
        <w:instrText xml:space="preserve"> PAGEREF _Toc67687308 \h </w:instrText>
      </w:r>
      <w:r>
        <w:fldChar w:fldCharType="separate"/>
      </w:r>
      <w:r>
        <w:t>148</w:t>
      </w:r>
      <w:r>
        <w:fldChar w:fldCharType="end"/>
      </w:r>
    </w:p>
    <w:p w14:paraId="3F379CD9" w14:textId="3DCA6080" w:rsidR="00F65975" w:rsidRDefault="00F65975">
      <w:pPr>
        <w:pStyle w:val="TOC3"/>
        <w:rPr>
          <w:rFonts w:asciiTheme="minorHAnsi" w:eastAsiaTheme="minorEastAsia" w:hAnsiTheme="minorHAnsi" w:cstheme="minorBidi"/>
          <w:sz w:val="22"/>
          <w:szCs w:val="22"/>
          <w:lang w:eastAsia="en-GB"/>
        </w:rPr>
      </w:pPr>
      <w:r w:rsidRPr="00F65975">
        <w:t>B.1.1</w:t>
      </w:r>
      <w:r w:rsidRPr="00F65975">
        <w:rPr>
          <w:rFonts w:asciiTheme="minorHAnsi" w:eastAsiaTheme="minorEastAsia" w:hAnsiTheme="minorHAnsi" w:cstheme="minorBidi"/>
          <w:sz w:val="22"/>
          <w:szCs w:val="22"/>
          <w:lang w:eastAsia="en-GB"/>
        </w:rPr>
        <w:tab/>
      </w:r>
      <w:r w:rsidRPr="000D7B3A">
        <w:rPr>
          <w:lang w:val="en-US"/>
        </w:rPr>
        <w:t>General</w:t>
      </w:r>
      <w:r>
        <w:tab/>
      </w:r>
      <w:r>
        <w:fldChar w:fldCharType="begin" w:fldLock="1"/>
      </w:r>
      <w:r>
        <w:instrText xml:space="preserve"> PAGEREF _Toc67687309 \h </w:instrText>
      </w:r>
      <w:r>
        <w:fldChar w:fldCharType="separate"/>
      </w:r>
      <w:r>
        <w:t>148</w:t>
      </w:r>
      <w:r>
        <w:fldChar w:fldCharType="end"/>
      </w:r>
    </w:p>
    <w:p w14:paraId="538906C6" w14:textId="4D684E4C" w:rsidR="00F65975" w:rsidRDefault="00F65975">
      <w:pPr>
        <w:pStyle w:val="TOC3"/>
        <w:rPr>
          <w:rFonts w:asciiTheme="minorHAnsi" w:eastAsiaTheme="minorEastAsia" w:hAnsiTheme="minorHAnsi" w:cstheme="minorBidi"/>
          <w:sz w:val="22"/>
          <w:szCs w:val="22"/>
          <w:lang w:eastAsia="en-GB"/>
        </w:rPr>
      </w:pPr>
      <w:r w:rsidRPr="00F65975">
        <w:t>B.1.2</w:t>
      </w:r>
      <w:r w:rsidRPr="00F65975">
        <w:rPr>
          <w:rFonts w:asciiTheme="minorHAnsi" w:eastAsiaTheme="minorEastAsia" w:hAnsiTheme="minorHAnsi" w:cstheme="minorBidi"/>
          <w:sz w:val="22"/>
          <w:szCs w:val="22"/>
        </w:rPr>
        <w:tab/>
      </w:r>
      <w:r w:rsidRPr="000D7B3A">
        <w:rPr>
          <w:lang w:val="en-US" w:eastAsia="fr-FR"/>
        </w:rPr>
        <w:t>Example HTTP multipart message with N1 SM Message binary data</w:t>
      </w:r>
      <w:r>
        <w:tab/>
      </w:r>
      <w:r>
        <w:fldChar w:fldCharType="begin" w:fldLock="1"/>
      </w:r>
      <w:r>
        <w:instrText xml:space="preserve"> PAGEREF _Toc67687310 \h </w:instrText>
      </w:r>
      <w:r>
        <w:fldChar w:fldCharType="separate"/>
      </w:r>
      <w:r>
        <w:t>148</w:t>
      </w:r>
      <w:r>
        <w:fldChar w:fldCharType="end"/>
      </w:r>
    </w:p>
    <w:p w14:paraId="4AD5C0E1" w14:textId="2D7B74B6" w:rsidR="00F65975" w:rsidRDefault="00F65975" w:rsidP="00F65975">
      <w:pPr>
        <w:pStyle w:val="TOC8"/>
        <w:tabs>
          <w:tab w:val="right" w:leader="dot" w:pos="9639"/>
        </w:tabs>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_Toc67687311 \h </w:instrText>
      </w:r>
      <w:r>
        <w:fldChar w:fldCharType="separate"/>
      </w:r>
      <w:r>
        <w:t>149</w:t>
      </w:r>
      <w:r>
        <w:fldChar w:fldCharType="end"/>
      </w:r>
    </w:p>
    <w:p w14:paraId="32E9EF1F" w14:textId="0555679C" w:rsidR="00080512" w:rsidRPr="004D3578" w:rsidRDefault="00432932">
      <w:r>
        <w:rPr>
          <w:noProof/>
          <w:sz w:val="22"/>
        </w:rPr>
        <w:fldChar w:fldCharType="end"/>
      </w:r>
    </w:p>
    <w:p w14:paraId="32E9EF20" w14:textId="77777777" w:rsidR="00080512" w:rsidRPr="004D3578" w:rsidRDefault="00080512">
      <w:pPr>
        <w:pStyle w:val="Heading1"/>
      </w:pPr>
      <w:r w:rsidRPr="004D3578">
        <w:br w:type="page"/>
      </w:r>
      <w:bookmarkStart w:id="3" w:name="_Toc20129438"/>
      <w:bookmarkStart w:id="4" w:name="_Toc27584065"/>
      <w:bookmarkStart w:id="5" w:name="_Toc36455367"/>
      <w:bookmarkStart w:id="6" w:name="_Toc45026753"/>
      <w:bookmarkStart w:id="7" w:name="_Toc67687088"/>
      <w:r w:rsidRPr="004D3578">
        <w:lastRenderedPageBreak/>
        <w:t>Foreword</w:t>
      </w:r>
      <w:bookmarkEnd w:id="3"/>
      <w:bookmarkEnd w:id="4"/>
      <w:bookmarkEnd w:id="5"/>
      <w:bookmarkEnd w:id="6"/>
      <w:bookmarkEnd w:id="7"/>
    </w:p>
    <w:p w14:paraId="32E9EF21"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2E9EF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E9EF23" w14:textId="77777777" w:rsidR="00080512" w:rsidRPr="004D3578" w:rsidRDefault="00080512">
      <w:pPr>
        <w:pStyle w:val="B1"/>
      </w:pPr>
      <w:r w:rsidRPr="004D3578">
        <w:t>Version x.y.z</w:t>
      </w:r>
    </w:p>
    <w:p w14:paraId="32E9EF24" w14:textId="77777777" w:rsidR="00080512" w:rsidRPr="004D3578" w:rsidRDefault="00080512">
      <w:pPr>
        <w:pStyle w:val="B1"/>
      </w:pPr>
      <w:r w:rsidRPr="004D3578">
        <w:t>where:</w:t>
      </w:r>
    </w:p>
    <w:p w14:paraId="32E9EF25" w14:textId="77777777" w:rsidR="00080512" w:rsidRPr="004D3578" w:rsidRDefault="00080512">
      <w:pPr>
        <w:pStyle w:val="B2"/>
      </w:pPr>
      <w:r w:rsidRPr="004D3578">
        <w:t>x</w:t>
      </w:r>
      <w:r w:rsidRPr="004D3578">
        <w:tab/>
        <w:t>the first digit:</w:t>
      </w:r>
    </w:p>
    <w:p w14:paraId="32E9EF26" w14:textId="77777777" w:rsidR="00080512" w:rsidRPr="004D3578" w:rsidRDefault="00080512">
      <w:pPr>
        <w:pStyle w:val="B3"/>
      </w:pPr>
      <w:r w:rsidRPr="004D3578">
        <w:t>1</w:t>
      </w:r>
      <w:r w:rsidRPr="004D3578">
        <w:tab/>
        <w:t>presented to TSG for information;</w:t>
      </w:r>
    </w:p>
    <w:p w14:paraId="32E9EF27" w14:textId="77777777" w:rsidR="00080512" w:rsidRPr="004D3578" w:rsidRDefault="00080512">
      <w:pPr>
        <w:pStyle w:val="B3"/>
      </w:pPr>
      <w:r w:rsidRPr="004D3578">
        <w:t>2</w:t>
      </w:r>
      <w:r w:rsidRPr="004D3578">
        <w:tab/>
        <w:t>presented to TSG for approval;</w:t>
      </w:r>
    </w:p>
    <w:p w14:paraId="32E9EF28" w14:textId="310FAB4D" w:rsidR="00080512" w:rsidRPr="004D3578" w:rsidRDefault="00080512">
      <w:pPr>
        <w:pStyle w:val="B3"/>
      </w:pPr>
      <w:r w:rsidRPr="004D3578">
        <w:t>3</w:t>
      </w:r>
      <w:r w:rsidRPr="004D3578">
        <w:tab/>
        <w:t>or greater indicates TSG approved document under change control.</w:t>
      </w:r>
    </w:p>
    <w:p w14:paraId="32E9EF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E9EF2A" w14:textId="77777777" w:rsidR="00080512" w:rsidRPr="004D3578" w:rsidRDefault="00080512">
      <w:pPr>
        <w:pStyle w:val="B2"/>
      </w:pPr>
      <w:r w:rsidRPr="004D3578">
        <w:t>z</w:t>
      </w:r>
      <w:r w:rsidRPr="004D3578">
        <w:tab/>
        <w:t>the third digit is incremented when editorial only changes have been incorporated in the document.</w:t>
      </w:r>
    </w:p>
    <w:p w14:paraId="32E9EF2B" w14:textId="77777777" w:rsidR="00080512" w:rsidRPr="004D3578" w:rsidRDefault="00080512">
      <w:pPr>
        <w:pStyle w:val="Heading1"/>
      </w:pPr>
      <w:r w:rsidRPr="004D3578">
        <w:br w:type="page"/>
      </w:r>
      <w:bookmarkStart w:id="8" w:name="_Toc20129439"/>
      <w:bookmarkStart w:id="9" w:name="_Toc27584066"/>
      <w:bookmarkStart w:id="10" w:name="_Toc36455368"/>
      <w:bookmarkStart w:id="11" w:name="_Toc45026754"/>
      <w:bookmarkStart w:id="12" w:name="_Toc67687089"/>
      <w:r w:rsidRPr="004D3578">
        <w:lastRenderedPageBreak/>
        <w:t>1</w:t>
      </w:r>
      <w:r w:rsidRPr="004D3578">
        <w:tab/>
        <w:t>Scope</w:t>
      </w:r>
      <w:bookmarkEnd w:id="8"/>
      <w:bookmarkEnd w:id="9"/>
      <w:bookmarkEnd w:id="10"/>
      <w:bookmarkEnd w:id="11"/>
      <w:bookmarkEnd w:id="12"/>
    </w:p>
    <w:p w14:paraId="32E9EF2C" w14:textId="77777777" w:rsidR="000A45AE" w:rsidRDefault="000A45AE" w:rsidP="000A45AE">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p>
    <w:p w14:paraId="32E9EF2D" w14:textId="6FD2313D" w:rsidR="000A45AE" w:rsidRPr="005E4D39" w:rsidRDefault="000A45AE" w:rsidP="000A45AE">
      <w:r>
        <w:t xml:space="preserve">The 5G System stage 2 architecture and procedures are specified in </w:t>
      </w:r>
      <w:r w:rsidR="00CA4B50">
        <w:t>3GPP TS </w:t>
      </w:r>
      <w:r w:rsidR="00CA4B50" w:rsidRPr="005E4D39">
        <w:t>23.501 </w:t>
      </w:r>
      <w:r w:rsidRPr="005E4D39">
        <w:t>[2] and </w:t>
      </w:r>
      <w:r w:rsidR="00CA4B50" w:rsidRPr="005E4D39">
        <w:t>3GPP</w:t>
      </w:r>
      <w:r w:rsidR="00CA4B50">
        <w:t> </w:t>
      </w:r>
      <w:r w:rsidR="00CA4B50" w:rsidRPr="005E4D39">
        <w:t>TS</w:t>
      </w:r>
      <w:r w:rsidR="00CA4B50">
        <w:t> </w:t>
      </w:r>
      <w:r w:rsidR="00CA4B50" w:rsidRPr="005E4D39">
        <w:t>23.502 </w:t>
      </w:r>
      <w:r w:rsidRPr="005E4D39">
        <w:t>[3].</w:t>
      </w:r>
    </w:p>
    <w:p w14:paraId="32E9EF2E" w14:textId="39E6EED4" w:rsidR="000A45AE" w:rsidRDefault="000A45AE" w:rsidP="000A45AE">
      <w:r w:rsidRPr="005E4D39">
        <w:t xml:space="preserve">The Technical Realization of the Service Based Architecture and the Principles and Guidelines for Services Definition are specified in </w:t>
      </w:r>
      <w:r w:rsidR="00CA4B50" w:rsidRPr="005E4D39">
        <w:t>3GPP</w:t>
      </w:r>
      <w:r w:rsidR="00CA4B50">
        <w:t> </w:t>
      </w:r>
      <w:r w:rsidR="00CA4B50" w:rsidRPr="005E4D39">
        <w:t>TS</w:t>
      </w:r>
      <w:r w:rsidR="00CA4B50">
        <w:t> </w:t>
      </w:r>
      <w:r w:rsidR="00CA4B50" w:rsidRPr="005E4D39">
        <w:t>29.500 </w:t>
      </w:r>
      <w:r w:rsidRPr="005E4D39">
        <w:t>[4] and </w:t>
      </w:r>
      <w:r w:rsidR="00CA4B50" w:rsidRPr="005E4D39">
        <w:t>3GPP</w:t>
      </w:r>
      <w:r w:rsidR="00CA4B50">
        <w:t> </w:t>
      </w:r>
      <w:r w:rsidR="00CA4B50" w:rsidRPr="005E4D39">
        <w:t>TS</w:t>
      </w:r>
      <w:r w:rsidR="00CA4B50">
        <w:t> </w:t>
      </w:r>
      <w:r w:rsidR="00CA4B50" w:rsidRPr="005E4D39">
        <w:t>29.501 </w:t>
      </w:r>
      <w:r w:rsidRPr="005E4D39">
        <w:t>[5].</w:t>
      </w:r>
    </w:p>
    <w:p w14:paraId="32E9EF2F" w14:textId="11AAA1CF" w:rsidR="000A45AE" w:rsidRDefault="000A45AE" w:rsidP="000A45AE">
      <w:r>
        <w:t xml:space="preserve">The Session Management Event Exposure Service is specified in </w:t>
      </w:r>
      <w:r w:rsidR="00CA4B50">
        <w:t>3GPP TS 29.508 </w:t>
      </w:r>
      <w:r>
        <w:t>[6].</w:t>
      </w:r>
    </w:p>
    <w:p w14:paraId="32E9EF30" w14:textId="77777777" w:rsidR="00080512" w:rsidRPr="004D3578" w:rsidRDefault="00080512">
      <w:pPr>
        <w:pStyle w:val="Heading1"/>
      </w:pPr>
      <w:bookmarkStart w:id="13" w:name="_Toc20129440"/>
      <w:bookmarkStart w:id="14" w:name="_Toc27584067"/>
      <w:bookmarkStart w:id="15" w:name="_Toc36455369"/>
      <w:bookmarkStart w:id="16" w:name="_Toc45026755"/>
      <w:bookmarkStart w:id="17" w:name="_Toc67687090"/>
      <w:r w:rsidRPr="004D3578">
        <w:t>2</w:t>
      </w:r>
      <w:r w:rsidRPr="004D3578">
        <w:tab/>
        <w:t>References</w:t>
      </w:r>
      <w:bookmarkEnd w:id="13"/>
      <w:bookmarkEnd w:id="14"/>
      <w:bookmarkEnd w:id="15"/>
      <w:bookmarkEnd w:id="16"/>
      <w:bookmarkEnd w:id="17"/>
    </w:p>
    <w:p w14:paraId="32E9EF31" w14:textId="77777777" w:rsidR="00080512" w:rsidRPr="004D3578" w:rsidRDefault="00080512">
      <w:r w:rsidRPr="004D3578">
        <w:t>The following documents contain provisions which, through reference in this text, constitute provisions of the present document.</w:t>
      </w:r>
    </w:p>
    <w:p w14:paraId="32E9EF32" w14:textId="77777777" w:rsidR="00080512" w:rsidRPr="004D3578" w:rsidRDefault="00051834" w:rsidP="00051834">
      <w:pPr>
        <w:pStyle w:val="B1"/>
      </w:pPr>
      <w:bookmarkStart w:id="18" w:name="OLE_LINK1"/>
      <w:bookmarkStart w:id="19" w:name="OLE_LINK2"/>
      <w:bookmarkStart w:id="20" w:name="OLE_LINK3"/>
      <w:bookmarkStart w:id="21"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E9EF33" w14:textId="77777777" w:rsidR="00080512" w:rsidRPr="004D3578" w:rsidRDefault="00051834" w:rsidP="00051834">
      <w:pPr>
        <w:pStyle w:val="B1"/>
      </w:pPr>
      <w:r>
        <w:t>-</w:t>
      </w:r>
      <w:r>
        <w:tab/>
      </w:r>
      <w:r w:rsidR="00080512" w:rsidRPr="004D3578">
        <w:t>For a specific reference, subsequent revisions do not apply.</w:t>
      </w:r>
    </w:p>
    <w:p w14:paraId="32E9EF3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8"/>
    <w:bookmarkEnd w:id="19"/>
    <w:bookmarkEnd w:id="20"/>
    <w:bookmarkEnd w:id="21"/>
    <w:p w14:paraId="32E9EF35" w14:textId="4A5E755F" w:rsidR="00EC4A25" w:rsidRDefault="00EC4A25" w:rsidP="00EC4A25">
      <w:pPr>
        <w:pStyle w:val="EX"/>
      </w:pPr>
      <w:r w:rsidRPr="004D3578">
        <w:t>[1]</w:t>
      </w:r>
      <w:r w:rsidRPr="004D3578">
        <w:tab/>
      </w:r>
      <w:r w:rsidR="00CA4B50" w:rsidRPr="004D3578">
        <w:t>3GPP</w:t>
      </w:r>
      <w:r w:rsidR="00CA4B50">
        <w:t> </w:t>
      </w:r>
      <w:r w:rsidR="00CA4B50" w:rsidRPr="004D3578">
        <w:t>TR</w:t>
      </w:r>
      <w:r w:rsidR="00CA4B50">
        <w:t> </w:t>
      </w:r>
      <w:r w:rsidR="00CA4B50" w:rsidRPr="004D3578">
        <w:t>21.905:</w:t>
      </w:r>
      <w:r w:rsidRPr="004D3578">
        <w:t xml:space="preserve"> "Vocabulary for 3GPP Specifications".</w:t>
      </w:r>
    </w:p>
    <w:p w14:paraId="32E9EF36" w14:textId="150CC2CD" w:rsidR="000A45AE" w:rsidRPr="005E4D39" w:rsidRDefault="000A45AE" w:rsidP="000A45AE">
      <w:pPr>
        <w:pStyle w:val="EX"/>
      </w:pPr>
      <w:r>
        <w:t>[2]</w:t>
      </w:r>
      <w:r>
        <w:tab/>
      </w:r>
      <w:r w:rsidR="00CA4B50">
        <w:t>3GPP </w:t>
      </w:r>
      <w:r w:rsidR="00CA4B50" w:rsidRPr="005E4D39">
        <w:t>TS</w:t>
      </w:r>
      <w:r w:rsidR="00CA4B50">
        <w:t> </w:t>
      </w:r>
      <w:r w:rsidR="00CA4B50" w:rsidRPr="005E4D39">
        <w:t>23.501:</w:t>
      </w:r>
      <w:r w:rsidRPr="005E4D39">
        <w:t xml:space="preserve"> "System Architecture for the 5G System; Stage 2".</w:t>
      </w:r>
    </w:p>
    <w:p w14:paraId="32E9EF37" w14:textId="03ED550F" w:rsidR="000A45AE" w:rsidRPr="005E4D39" w:rsidRDefault="000A45AE" w:rsidP="000A45AE">
      <w:pPr>
        <w:pStyle w:val="EX"/>
      </w:pPr>
      <w:r w:rsidRPr="005E4D39">
        <w:t>[</w:t>
      </w:r>
      <w:r>
        <w:t>3</w:t>
      </w:r>
      <w:r w:rsidRPr="005E4D39">
        <w:t>]</w:t>
      </w:r>
      <w:r w:rsidRPr="005E4D39">
        <w:tab/>
      </w:r>
      <w:r w:rsidR="00CA4B50" w:rsidRPr="005E4D39">
        <w:t>3GPP</w:t>
      </w:r>
      <w:r w:rsidR="00CA4B50">
        <w:t> </w:t>
      </w:r>
      <w:r w:rsidR="00CA4B50" w:rsidRPr="005E4D39">
        <w:t>TS</w:t>
      </w:r>
      <w:r w:rsidR="00CA4B50">
        <w:t> </w:t>
      </w:r>
      <w:r w:rsidR="00CA4B50" w:rsidRPr="005E4D39">
        <w:t>23.502:</w:t>
      </w:r>
      <w:r w:rsidRPr="005E4D39">
        <w:t xml:space="preserve"> "Procedures for the 5G System; Stage 2".</w:t>
      </w:r>
    </w:p>
    <w:p w14:paraId="32E9EF38" w14:textId="6F75D7AC" w:rsidR="000A45AE" w:rsidRPr="005E4D39" w:rsidRDefault="000A45AE" w:rsidP="000A45AE">
      <w:pPr>
        <w:pStyle w:val="EX"/>
      </w:pPr>
      <w:r w:rsidRPr="005E4D39">
        <w:t>[</w:t>
      </w:r>
      <w:r>
        <w:t>4</w:t>
      </w:r>
      <w:r w:rsidRPr="005E4D39">
        <w:t>]</w:t>
      </w:r>
      <w:r w:rsidRPr="005E4D39">
        <w:tab/>
      </w:r>
      <w:r w:rsidR="00CA4B50" w:rsidRPr="005E4D39">
        <w:t>3GPP</w:t>
      </w:r>
      <w:r w:rsidR="00CA4B50">
        <w:t> </w:t>
      </w:r>
      <w:r w:rsidR="00CA4B50" w:rsidRPr="005E4D39">
        <w:t>TS</w:t>
      </w:r>
      <w:r w:rsidR="00CA4B50">
        <w:t> </w:t>
      </w:r>
      <w:r w:rsidR="00CA4B50" w:rsidRPr="005E4D39">
        <w:t>29.500:</w:t>
      </w:r>
      <w:r w:rsidRPr="005E4D39">
        <w:t xml:space="preserve"> "5G System; Technical Realization of Service Based Architecture; Stage 3".</w:t>
      </w:r>
    </w:p>
    <w:p w14:paraId="32E9EF39" w14:textId="63ECA7E6" w:rsidR="000A45AE" w:rsidRDefault="000A45AE" w:rsidP="000A45AE">
      <w:pPr>
        <w:pStyle w:val="EX"/>
      </w:pPr>
      <w:r w:rsidRPr="005E4D39">
        <w:t>[</w:t>
      </w:r>
      <w:r>
        <w:t>5</w:t>
      </w:r>
      <w:r w:rsidRPr="005E4D39">
        <w:t>]</w:t>
      </w:r>
      <w:r w:rsidRPr="005E4D39">
        <w:tab/>
      </w:r>
      <w:r w:rsidR="00CA4B50" w:rsidRPr="005E4D39">
        <w:t>3GPP</w:t>
      </w:r>
      <w:r w:rsidR="00CA4B50">
        <w:t> </w:t>
      </w:r>
      <w:r w:rsidR="00CA4B50" w:rsidRPr="005E4D39">
        <w:t>TS</w:t>
      </w:r>
      <w:r w:rsidR="00CA4B50">
        <w:t> </w:t>
      </w:r>
      <w:r w:rsidR="00CA4B50" w:rsidRPr="005E4D39">
        <w:t>29.501:</w:t>
      </w:r>
      <w:r w:rsidRPr="005E4D39">
        <w:t xml:space="preserve"> "5G</w:t>
      </w:r>
      <w:r>
        <w:t xml:space="preserve"> System; Principles and Guidelines for Services Definition; Stage 3".</w:t>
      </w:r>
    </w:p>
    <w:p w14:paraId="32E9EF3A" w14:textId="28C94F19" w:rsidR="00EC4EF0" w:rsidRDefault="000A45AE" w:rsidP="007B24EB">
      <w:pPr>
        <w:pStyle w:val="EX"/>
      </w:pPr>
      <w:r>
        <w:t>[6]</w:t>
      </w:r>
      <w:r>
        <w:tab/>
      </w:r>
      <w:r w:rsidR="00CA4B50" w:rsidRPr="005E4D39">
        <w:t>3GPP</w:t>
      </w:r>
      <w:r w:rsidR="00CA4B50">
        <w:t> </w:t>
      </w:r>
      <w:r w:rsidR="00CA4B50" w:rsidRPr="005E4D39">
        <w:t>TS</w:t>
      </w:r>
      <w:r w:rsidR="00CA4B50">
        <w:t> </w:t>
      </w:r>
      <w:r w:rsidR="00CA4B50" w:rsidRPr="005E4D39">
        <w:t>29.50</w:t>
      </w:r>
      <w:r w:rsidR="00CA4B50">
        <w:t>8</w:t>
      </w:r>
      <w:r w:rsidR="00CA4B50" w:rsidRPr="005E4D39">
        <w:t>:</w:t>
      </w:r>
      <w:r w:rsidRPr="005E4D39">
        <w:t xml:space="preserve"> "5G</w:t>
      </w:r>
      <w:r>
        <w:t xml:space="preserve"> System; Session Management Event Exposure Service; Stage 3".</w:t>
      </w:r>
    </w:p>
    <w:p w14:paraId="32E9EF3B" w14:textId="3856DC53" w:rsidR="00490E17" w:rsidRDefault="00490E17" w:rsidP="00490E17">
      <w:pPr>
        <w:pStyle w:val="EX"/>
      </w:pPr>
      <w:r>
        <w:t>[7]</w:t>
      </w:r>
      <w:r>
        <w:tab/>
      </w:r>
      <w:r w:rsidR="00CA4B50" w:rsidRPr="005E4D39">
        <w:t>3GPP</w:t>
      </w:r>
      <w:r w:rsidR="00CA4B50">
        <w:t> </w:t>
      </w:r>
      <w:r w:rsidR="00CA4B50" w:rsidRPr="005E4D39">
        <w:t>TS</w:t>
      </w:r>
      <w:r w:rsidR="00CA4B50">
        <w:t> </w:t>
      </w:r>
      <w:r w:rsidR="00CA4B50" w:rsidRPr="005E4D39">
        <w:t>2</w:t>
      </w:r>
      <w:r w:rsidR="00CA4B50">
        <w:t>4</w:t>
      </w:r>
      <w:r w:rsidR="00CA4B50" w:rsidRPr="005E4D39">
        <w:t>.50</w:t>
      </w:r>
      <w:r w:rsidR="00CA4B50">
        <w:t>1</w:t>
      </w:r>
      <w:r w:rsidR="00CA4B50" w:rsidRPr="005E4D39">
        <w:t>:</w:t>
      </w:r>
      <w:r w:rsidRPr="005E4D39">
        <w:t xml:space="preserve"> "</w:t>
      </w:r>
      <w:r>
        <w:t>Non-Access-Stratum (NAS) protocol for 5G System (5GS); Stage 3".</w:t>
      </w:r>
    </w:p>
    <w:p w14:paraId="32E9EF3C" w14:textId="72D59F1B" w:rsidR="00490E17" w:rsidRDefault="00490E17" w:rsidP="00490E17">
      <w:pPr>
        <w:pStyle w:val="EX"/>
      </w:pPr>
      <w:r>
        <w:t>[8]</w:t>
      </w:r>
      <w:r>
        <w:tab/>
      </w:r>
      <w:r w:rsidR="00CA4B50" w:rsidRPr="005E4D39">
        <w:t>3GPP</w:t>
      </w:r>
      <w:r w:rsidR="00CA4B50">
        <w:t> </w:t>
      </w:r>
      <w:r w:rsidR="00CA4B50" w:rsidRPr="005E4D39">
        <w:t>TS</w:t>
      </w:r>
      <w:r w:rsidR="00CA4B50">
        <w:t> </w:t>
      </w:r>
      <w:r w:rsidR="00CA4B50" w:rsidRPr="005E4D39">
        <w:t>2</w:t>
      </w:r>
      <w:r w:rsidR="00CA4B50">
        <w:t>4</w:t>
      </w:r>
      <w:r w:rsidR="00CA4B50" w:rsidRPr="005E4D39">
        <w:t>.</w:t>
      </w:r>
      <w:r w:rsidR="00CA4B50">
        <w:t>007</w:t>
      </w:r>
      <w:r w:rsidR="00CA4B50" w:rsidRPr="005E4D39">
        <w:t>:</w:t>
      </w:r>
      <w:r w:rsidRPr="005E4D39">
        <w:t xml:space="preserve"> "</w:t>
      </w:r>
      <w:r>
        <w:t>Mobile radio interface signalling layer 3; General aspects".</w:t>
      </w:r>
    </w:p>
    <w:p w14:paraId="32E9EF3D" w14:textId="7AC2D37D" w:rsidR="002E69DE" w:rsidRDefault="002E69DE" w:rsidP="002E69DE">
      <w:pPr>
        <w:pStyle w:val="EX"/>
      </w:pPr>
      <w:r>
        <w:t>[</w:t>
      </w:r>
      <w:r w:rsidR="007D4220">
        <w:t>9</w:t>
      </w:r>
      <w:r>
        <w:t>]</w:t>
      </w:r>
      <w:r>
        <w:tab/>
      </w:r>
      <w:r w:rsidR="00CA4B50" w:rsidRPr="005E4D39">
        <w:t>3GPP</w:t>
      </w:r>
      <w:r w:rsidR="00CA4B50">
        <w:t> </w:t>
      </w:r>
      <w:r w:rsidR="00CA4B50" w:rsidRPr="005E4D39">
        <w:t>TS</w:t>
      </w:r>
      <w:r w:rsidR="00CA4B50">
        <w:t> 38</w:t>
      </w:r>
      <w:r w:rsidR="00CA4B50" w:rsidRPr="005E4D39">
        <w:t>.</w:t>
      </w:r>
      <w:r w:rsidR="00CA4B50">
        <w:t>413</w:t>
      </w:r>
      <w:r w:rsidR="00CA4B50" w:rsidRPr="005E4D39">
        <w:t>:</w:t>
      </w:r>
      <w:r w:rsidRPr="005E4D39">
        <w:t xml:space="preserve"> "</w:t>
      </w:r>
      <w:r>
        <w:t>NG Radio Access Network (NG-RAN); NG Application Protocol (NGAP)".</w:t>
      </w:r>
    </w:p>
    <w:p w14:paraId="32E9EF3E" w14:textId="4E8BE2B1" w:rsidR="002E69DE" w:rsidRDefault="002E69DE" w:rsidP="002E69DE">
      <w:pPr>
        <w:pStyle w:val="EX"/>
        <w:rPr>
          <w:snapToGrid w:val="0"/>
        </w:rPr>
      </w:pPr>
      <w:r>
        <w:rPr>
          <w:snapToGrid w:val="0"/>
        </w:rPr>
        <w:t>[</w:t>
      </w:r>
      <w:r w:rsidR="007D4220">
        <w:rPr>
          <w:snapToGrid w:val="0"/>
        </w:rPr>
        <w:t>10</w:t>
      </w:r>
      <w:r>
        <w:rPr>
          <w:snapToGrid w:val="0"/>
        </w:rPr>
        <w:t>]</w:t>
      </w:r>
      <w:r>
        <w:rPr>
          <w:snapToGrid w:val="0"/>
        </w:rPr>
        <w:tab/>
      </w:r>
      <w:r w:rsidR="00CA4B50">
        <w:rPr>
          <w:snapToGrid w:val="0"/>
        </w:rPr>
        <w:t>IETF RFC 2387:</w:t>
      </w:r>
      <w:r>
        <w:rPr>
          <w:snapToGrid w:val="0"/>
        </w:rPr>
        <w:t xml:space="preserve"> "The MIME Multipart/Related Content-type".</w:t>
      </w:r>
    </w:p>
    <w:p w14:paraId="32E9EF3F" w14:textId="02254364" w:rsidR="002E69DE" w:rsidRDefault="002E69DE" w:rsidP="002E69DE">
      <w:pPr>
        <w:pStyle w:val="EX"/>
        <w:rPr>
          <w:lang w:eastAsia="zh-CN"/>
        </w:rPr>
      </w:pPr>
      <w:r>
        <w:rPr>
          <w:lang w:eastAsia="zh-CN"/>
        </w:rPr>
        <w:t>[</w:t>
      </w:r>
      <w:r w:rsidR="007D4220">
        <w:rPr>
          <w:lang w:eastAsia="zh-CN"/>
        </w:rPr>
        <w:t>11</w:t>
      </w:r>
      <w:r>
        <w:rPr>
          <w:lang w:eastAsia="zh-CN"/>
        </w:rPr>
        <w:t>]</w:t>
      </w:r>
      <w:r>
        <w:rPr>
          <w:lang w:eastAsia="zh-CN"/>
        </w:rPr>
        <w:tab/>
      </w:r>
      <w:r w:rsidR="00CA4B50" w:rsidRPr="006E3855">
        <w:rPr>
          <w:lang w:eastAsia="zh-CN"/>
        </w:rPr>
        <w:t>IETF</w:t>
      </w:r>
      <w:r w:rsidR="00CA4B50">
        <w:rPr>
          <w:lang w:eastAsia="zh-CN"/>
        </w:rPr>
        <w:t> </w:t>
      </w:r>
      <w:r w:rsidR="00CA4B50" w:rsidRPr="006E3855">
        <w:rPr>
          <w:lang w:eastAsia="zh-CN"/>
        </w:rPr>
        <w:t>RFC</w:t>
      </w:r>
      <w:r w:rsidR="00CA4B50">
        <w:rPr>
          <w:lang w:eastAsia="zh-CN"/>
        </w:rPr>
        <w:t> 8259</w:t>
      </w:r>
      <w:r w:rsidR="00CA4B50" w:rsidRPr="006E3855">
        <w:rPr>
          <w:lang w:eastAsia="zh-CN"/>
        </w:rPr>
        <w:t>:</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32E9EF40" w14:textId="416A8DFD" w:rsidR="002E69DE" w:rsidRDefault="002E69DE" w:rsidP="002E69DE">
      <w:pPr>
        <w:pStyle w:val="EX"/>
        <w:rPr>
          <w:snapToGrid w:val="0"/>
        </w:rPr>
      </w:pPr>
      <w:r>
        <w:rPr>
          <w:snapToGrid w:val="0"/>
        </w:rPr>
        <w:t>[</w:t>
      </w:r>
      <w:r w:rsidR="007D4220">
        <w:rPr>
          <w:snapToGrid w:val="0"/>
        </w:rPr>
        <w:t>12</w:t>
      </w:r>
      <w:r>
        <w:rPr>
          <w:snapToGrid w:val="0"/>
        </w:rPr>
        <w:t>]</w:t>
      </w:r>
      <w:r>
        <w:rPr>
          <w:snapToGrid w:val="0"/>
        </w:rPr>
        <w:tab/>
      </w:r>
      <w:r w:rsidR="00CA4B50">
        <w:rPr>
          <w:snapToGrid w:val="0"/>
        </w:rPr>
        <w:t>IETF RFC 2045:</w:t>
      </w:r>
      <w:r>
        <w:rPr>
          <w:snapToGrid w:val="0"/>
        </w:rPr>
        <w:t xml:space="preserve"> "Multipurpose Internet Mail Extensions (MIME) Part One: Format of Internet Message Bodies".</w:t>
      </w:r>
    </w:p>
    <w:p w14:paraId="32E9EF41" w14:textId="44F7577D" w:rsidR="00490E17" w:rsidRDefault="00F86A32" w:rsidP="007B24EB">
      <w:pPr>
        <w:pStyle w:val="EX"/>
      </w:pPr>
      <w:r>
        <w:t>[13]</w:t>
      </w:r>
      <w:r>
        <w:tab/>
      </w:r>
      <w:r w:rsidR="00CA4B50" w:rsidRPr="005E4D39">
        <w:t>3GPP</w:t>
      </w:r>
      <w:r w:rsidR="00CA4B50">
        <w:t> </w:t>
      </w:r>
      <w:r w:rsidR="00CA4B50" w:rsidRPr="005E4D39">
        <w:t>TS</w:t>
      </w:r>
      <w:r w:rsidR="00CA4B50">
        <w:t> </w:t>
      </w:r>
      <w:r w:rsidR="00CA4B50" w:rsidRPr="005E4D39">
        <w:t>29.5</w:t>
      </w:r>
      <w:r w:rsidR="00CA4B50">
        <w:t>71</w:t>
      </w:r>
      <w:r w:rsidR="00CA4B50" w:rsidRPr="005E4D39">
        <w:t>:</w:t>
      </w:r>
      <w:r w:rsidRPr="005E4D39">
        <w:t xml:space="preserve"> "5G</w:t>
      </w:r>
      <w:r>
        <w:t xml:space="preserve"> System; Common Data Types for Service Based Interfaces; Stage 3".</w:t>
      </w:r>
    </w:p>
    <w:p w14:paraId="32E9EF42" w14:textId="164852B9" w:rsidR="00BE3568" w:rsidRPr="00C02424" w:rsidRDefault="00BE3568" w:rsidP="00BE3568">
      <w:pPr>
        <w:pStyle w:val="EX"/>
        <w:rPr>
          <w:noProof/>
          <w:lang w:eastAsia="zh-CN"/>
        </w:rPr>
      </w:pPr>
      <w:r w:rsidRPr="00C02424">
        <w:rPr>
          <w:noProof/>
        </w:rPr>
        <w:t>[</w:t>
      </w:r>
      <w:r>
        <w:rPr>
          <w:noProof/>
          <w:lang w:eastAsia="zh-CN"/>
        </w:rPr>
        <w:t>14</w:t>
      </w:r>
      <w:r w:rsidRPr="00C02424">
        <w:rPr>
          <w:noProof/>
        </w:rPr>
        <w:t>]</w:t>
      </w:r>
      <w:r w:rsidRPr="00C02424">
        <w:rPr>
          <w:noProof/>
        </w:rPr>
        <w:tab/>
      </w:r>
      <w:r w:rsidR="00CA4B50" w:rsidRPr="00C02424">
        <w:rPr>
          <w:noProof/>
        </w:rPr>
        <w:t>IETF</w:t>
      </w:r>
      <w:r w:rsidR="00CA4B50">
        <w:rPr>
          <w:noProof/>
        </w:rPr>
        <w:t> </w:t>
      </w:r>
      <w:r w:rsidR="00CA4B50" w:rsidRPr="00C02424">
        <w:rPr>
          <w:noProof/>
        </w:rPr>
        <w:t>RFC</w:t>
      </w:r>
      <w:r w:rsidR="00CA4B50">
        <w:rPr>
          <w:noProof/>
        </w:rPr>
        <w:t> </w:t>
      </w:r>
      <w:r w:rsidR="00CA4B50" w:rsidRPr="00C02424">
        <w:rPr>
          <w:noProof/>
        </w:rPr>
        <w:t>7540:</w:t>
      </w:r>
      <w:r w:rsidRPr="00C02424">
        <w:rPr>
          <w:noProof/>
        </w:rPr>
        <w:t xml:space="preserve"> "Hypertext Transfer Protocol Version 2 (HTTP/2)".</w:t>
      </w:r>
    </w:p>
    <w:p w14:paraId="32E9EF43" w14:textId="7A5DE05B" w:rsidR="00BE3568" w:rsidRPr="0023018E" w:rsidRDefault="00BE3568" w:rsidP="00BE3568">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sidR="00CA4B50">
        <w:rPr>
          <w:rStyle w:val="Hyperlink"/>
          <w:noProof/>
        </w:rPr>
        <w:t>.</w:t>
      </w:r>
    </w:p>
    <w:p w14:paraId="32E9EF44" w14:textId="10DB121D" w:rsidR="00BE3568" w:rsidRDefault="009F58C8" w:rsidP="007B24EB">
      <w:pPr>
        <w:pStyle w:val="EX"/>
      </w:pPr>
      <w:r w:rsidRPr="00990165">
        <w:t>[</w:t>
      </w:r>
      <w:r>
        <w:t>16</w:t>
      </w:r>
      <w:r w:rsidRPr="00990165">
        <w:t>]</w:t>
      </w:r>
      <w:r w:rsidRPr="00990165">
        <w:tab/>
      </w:r>
      <w:r w:rsidR="00CA4B50" w:rsidRPr="00990165">
        <w:t>3GPP</w:t>
      </w:r>
      <w:r w:rsidR="00CA4B50">
        <w:t> </w:t>
      </w:r>
      <w:r w:rsidR="00CA4B50" w:rsidRPr="00990165">
        <w:t>TS</w:t>
      </w:r>
      <w:r w:rsidR="00CA4B50">
        <w:t> </w:t>
      </w:r>
      <w:r w:rsidR="00CA4B50" w:rsidRPr="00990165">
        <w:t>29.274:</w:t>
      </w:r>
      <w:r w:rsidRPr="00990165">
        <w:t xml:space="preserve"> "3GPP Evolved Packet System (EPS); Evolved General Packet Radio Service (GPRS) Tunnelling Protocol for Control plane (GTPv2-C); Stage 3".</w:t>
      </w:r>
    </w:p>
    <w:p w14:paraId="32E9EF45" w14:textId="2C004BA4" w:rsidR="0026346C" w:rsidRDefault="0026346C" w:rsidP="0026346C">
      <w:pPr>
        <w:pStyle w:val="EX"/>
        <w:rPr>
          <w:lang w:eastAsia="zh-CN"/>
        </w:rPr>
      </w:pPr>
      <w:r>
        <w:rPr>
          <w:lang w:eastAsia="zh-CN"/>
        </w:rPr>
        <w:t>[17]</w:t>
      </w:r>
      <w:r>
        <w:rPr>
          <w:lang w:eastAsia="zh-CN"/>
        </w:rPr>
        <w:tab/>
      </w:r>
      <w:r w:rsidR="00CA4B50">
        <w:rPr>
          <w:lang w:eastAsia="zh-CN"/>
        </w:rPr>
        <w:t>3GPP TS 33.501:</w:t>
      </w:r>
      <w:r>
        <w:rPr>
          <w:lang w:eastAsia="zh-CN"/>
        </w:rPr>
        <w:t xml:space="preserve"> "</w:t>
      </w:r>
      <w:r w:rsidRPr="00A449BB">
        <w:rPr>
          <w:lang w:eastAsia="zh-CN"/>
        </w:rPr>
        <w:t>Security architecture and procedures for 5G system</w:t>
      </w:r>
      <w:r>
        <w:rPr>
          <w:lang w:eastAsia="zh-CN"/>
        </w:rPr>
        <w:t>".</w:t>
      </w:r>
    </w:p>
    <w:p w14:paraId="32E9EF46" w14:textId="465C765B" w:rsidR="0026346C" w:rsidRDefault="0026346C" w:rsidP="0026346C">
      <w:pPr>
        <w:pStyle w:val="EX"/>
        <w:rPr>
          <w:lang w:eastAsia="zh-CN"/>
        </w:rPr>
      </w:pPr>
      <w:r>
        <w:rPr>
          <w:lang w:eastAsia="zh-CN"/>
        </w:rPr>
        <w:lastRenderedPageBreak/>
        <w:t>[18]</w:t>
      </w:r>
      <w:r>
        <w:rPr>
          <w:lang w:eastAsia="zh-CN"/>
        </w:rPr>
        <w:tab/>
      </w:r>
      <w:r w:rsidR="00CA4B50">
        <w:rPr>
          <w:lang w:val="en-US"/>
        </w:rPr>
        <w:t>IETF RFC 6749:</w:t>
      </w:r>
      <w:r>
        <w:rPr>
          <w:lang w:val="en-US"/>
        </w:rPr>
        <w:t xml:space="preserve"> "</w:t>
      </w:r>
      <w:r w:rsidRPr="00A449BB">
        <w:rPr>
          <w:lang w:val="en-US"/>
        </w:rPr>
        <w:t>The OAuth 2.0 Authorization Framework</w:t>
      </w:r>
      <w:r>
        <w:rPr>
          <w:lang w:val="en-US"/>
        </w:rPr>
        <w:t>".</w:t>
      </w:r>
    </w:p>
    <w:p w14:paraId="32E9EF47" w14:textId="1E7E4208" w:rsidR="0026346C" w:rsidRDefault="0026346C" w:rsidP="007B24EB">
      <w:pPr>
        <w:pStyle w:val="EX"/>
        <w:rPr>
          <w:lang w:eastAsia="zh-CN"/>
        </w:rPr>
      </w:pPr>
      <w:r>
        <w:rPr>
          <w:lang w:eastAsia="zh-CN"/>
        </w:rPr>
        <w:t>[19]</w:t>
      </w:r>
      <w:r>
        <w:rPr>
          <w:lang w:eastAsia="zh-CN"/>
        </w:rPr>
        <w:tab/>
      </w:r>
      <w:r w:rsidR="00CA4B50">
        <w:rPr>
          <w:lang w:eastAsia="zh-CN"/>
        </w:rPr>
        <w:t>3GPP TS 29.510:</w:t>
      </w:r>
      <w:r>
        <w:rPr>
          <w:lang w:eastAsia="zh-CN"/>
        </w:rPr>
        <w:t xml:space="preserve"> "Network Function Repository Services; Stage 3".</w:t>
      </w:r>
    </w:p>
    <w:p w14:paraId="32E9EF48" w14:textId="7B50B070" w:rsidR="003249CE" w:rsidRDefault="003249CE" w:rsidP="007B24EB">
      <w:pPr>
        <w:pStyle w:val="EX"/>
      </w:pPr>
      <w:r>
        <w:t>[20]</w:t>
      </w:r>
      <w:r>
        <w:tab/>
      </w:r>
      <w:r w:rsidR="00CA4B50" w:rsidRPr="005E4D39">
        <w:t>3GPP</w:t>
      </w:r>
      <w:r w:rsidR="00CA4B50">
        <w:t> </w:t>
      </w:r>
      <w:r w:rsidR="00CA4B50" w:rsidRPr="005E4D39">
        <w:t>TS</w:t>
      </w:r>
      <w:r w:rsidR="00CA4B50">
        <w:t> </w:t>
      </w:r>
      <w:r w:rsidR="00CA4B50" w:rsidRPr="005E4D39">
        <w:t>29.5</w:t>
      </w:r>
      <w:r w:rsidR="00CA4B50">
        <w:t>18</w:t>
      </w:r>
      <w:r w:rsidR="00CA4B50" w:rsidRPr="005E4D39">
        <w:t>:</w:t>
      </w:r>
      <w:r w:rsidRPr="005E4D39">
        <w:t xml:space="preserve"> "5G</w:t>
      </w:r>
      <w:r>
        <w:t xml:space="preserve"> System; Access and Mobility Management Service; Stage 3".</w:t>
      </w:r>
    </w:p>
    <w:p w14:paraId="32E9EF49" w14:textId="25092752" w:rsidR="007C443B" w:rsidRDefault="007C443B" w:rsidP="007B24EB">
      <w:pPr>
        <w:pStyle w:val="EX"/>
      </w:pPr>
      <w:r>
        <w:t>[21]</w:t>
      </w:r>
      <w:r>
        <w:tab/>
      </w:r>
      <w:r w:rsidR="00CA4B50" w:rsidRPr="005E4D39">
        <w:t>3GPP</w:t>
      </w:r>
      <w:r w:rsidR="00CA4B50">
        <w:t> </w:t>
      </w:r>
      <w:r w:rsidR="00CA4B50" w:rsidRPr="005E4D39">
        <w:t>TS</w:t>
      </w:r>
      <w:r w:rsidR="00CA4B50">
        <w:t> </w:t>
      </w:r>
      <w:r w:rsidR="00CA4B50" w:rsidRPr="005E4D39">
        <w:t>2</w:t>
      </w:r>
      <w:r w:rsidR="00CA4B50">
        <w:t>3</w:t>
      </w:r>
      <w:r w:rsidR="00CA4B50" w:rsidRPr="005E4D39">
        <w:t>.</w:t>
      </w:r>
      <w:r w:rsidR="00CA4B50">
        <w:t>380</w:t>
      </w:r>
      <w:r w:rsidR="00CA4B50" w:rsidRPr="005E4D39">
        <w:t>:</w:t>
      </w:r>
      <w:r w:rsidRPr="005E4D39">
        <w:t xml:space="preserve"> "</w:t>
      </w:r>
      <w:r>
        <w:t>IMS Restoration Procedures".</w:t>
      </w:r>
    </w:p>
    <w:p w14:paraId="32E9EF4A" w14:textId="62611532" w:rsidR="001B3C45" w:rsidRDefault="001B3C45" w:rsidP="001B3C45">
      <w:pPr>
        <w:pStyle w:val="EX"/>
      </w:pPr>
      <w:r>
        <w:t>[22</w:t>
      </w:r>
      <w:r w:rsidRPr="00A739B0">
        <w:t>]</w:t>
      </w:r>
      <w:r w:rsidRPr="00A739B0">
        <w:tab/>
      </w:r>
      <w:r w:rsidR="00CA4B50" w:rsidRPr="00A739B0">
        <w:t>3GPP</w:t>
      </w:r>
      <w:r w:rsidR="00CA4B50">
        <w:t> </w:t>
      </w:r>
      <w:r w:rsidR="00CA4B50" w:rsidRPr="00A739B0">
        <w:t>TS</w:t>
      </w:r>
      <w:r w:rsidR="00CA4B50">
        <w:t> </w:t>
      </w:r>
      <w:r w:rsidR="00CA4B50">
        <w:rPr>
          <w:rFonts w:hint="eastAsia"/>
        </w:rPr>
        <w:t>32</w:t>
      </w:r>
      <w:r w:rsidR="00CA4B50" w:rsidRPr="00A739B0">
        <w:t>.</w:t>
      </w:r>
      <w:r w:rsidR="00CA4B50">
        <w:rPr>
          <w:rFonts w:hint="eastAsia"/>
        </w:rPr>
        <w:t>42</w:t>
      </w:r>
      <w:r w:rsidR="00CA4B50" w:rsidRPr="00A739B0">
        <w:t>2:</w:t>
      </w:r>
      <w:r w:rsidRPr="00A739B0">
        <w:t xml:space="preserve">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32E9EF4B" w14:textId="4AB3B958" w:rsidR="00476E80" w:rsidRDefault="0057186F" w:rsidP="001B3C45">
      <w:pPr>
        <w:pStyle w:val="EX"/>
      </w:pPr>
      <w:r>
        <w:t>[23]</w:t>
      </w:r>
      <w:r>
        <w:tab/>
      </w:r>
      <w:r w:rsidR="00CA4B50">
        <w:t>IETF RFC 7807</w:t>
      </w:r>
      <w:r w:rsidR="00CA4B50" w:rsidRPr="006233A7">
        <w:t>:</w:t>
      </w:r>
      <w:r w:rsidRPr="006233A7">
        <w:t xml:space="preserve"> "</w:t>
      </w:r>
      <w:r>
        <w:t>Problem Details for HTTP APIs</w:t>
      </w:r>
      <w:r w:rsidRPr="006233A7">
        <w:t>"</w:t>
      </w:r>
      <w:r>
        <w:t>.</w:t>
      </w:r>
    </w:p>
    <w:p w14:paraId="32E9EF4C" w14:textId="30FAF472" w:rsidR="003E2FE0" w:rsidRDefault="003E2FE0" w:rsidP="001B3C45">
      <w:pPr>
        <w:pStyle w:val="EX"/>
      </w:pPr>
      <w:r>
        <w:t>[24]</w:t>
      </w:r>
      <w:r>
        <w:tab/>
      </w:r>
      <w:r w:rsidR="00CA4B50" w:rsidRPr="005E4D39">
        <w:t>3GPP</w:t>
      </w:r>
      <w:r w:rsidR="00CA4B50">
        <w:t> </w:t>
      </w:r>
      <w:r w:rsidR="00CA4B50" w:rsidRPr="005E4D39">
        <w:t>TS</w:t>
      </w:r>
      <w:r w:rsidR="00CA4B50">
        <w:t> </w:t>
      </w:r>
      <w:r w:rsidR="00CA4B50" w:rsidRPr="005E4D39">
        <w:t>2</w:t>
      </w:r>
      <w:r w:rsidR="00CA4B50">
        <w:t>3</w:t>
      </w:r>
      <w:r w:rsidR="00CA4B50" w:rsidRPr="005E4D39">
        <w:t>.</w:t>
      </w:r>
      <w:r w:rsidR="00CA4B50">
        <w:t>527</w:t>
      </w:r>
      <w:r w:rsidR="00CA4B50" w:rsidRPr="005E4D39">
        <w:t>:</w:t>
      </w:r>
      <w:r w:rsidRPr="005E4D39">
        <w:t xml:space="preserve"> "</w:t>
      </w:r>
      <w:r>
        <w:t>5G System; Restoration Procedures".</w:t>
      </w:r>
    </w:p>
    <w:p w14:paraId="4B802180" w14:textId="2C27B97F" w:rsidR="0050154D" w:rsidRDefault="0050154D" w:rsidP="0050154D">
      <w:pPr>
        <w:pStyle w:val="EX"/>
      </w:pPr>
      <w:r>
        <w:t>[25]</w:t>
      </w:r>
      <w:r>
        <w:tab/>
      </w:r>
      <w:r w:rsidR="00CA4B50" w:rsidRPr="005E4D39">
        <w:t>3GPP</w:t>
      </w:r>
      <w:r w:rsidR="00CA4B50">
        <w:t> </w:t>
      </w:r>
      <w:r w:rsidR="00CA4B50" w:rsidRPr="005E4D39">
        <w:t>TS</w:t>
      </w:r>
      <w:r w:rsidR="00CA4B50">
        <w:t> 32</w:t>
      </w:r>
      <w:r w:rsidR="00CA4B50" w:rsidRPr="005E4D39">
        <w:t>.</w:t>
      </w:r>
      <w:r w:rsidR="00CA4B50">
        <w:t>255</w:t>
      </w:r>
      <w:r w:rsidR="00CA4B50" w:rsidRPr="005E4D39">
        <w:t>:</w:t>
      </w:r>
      <w:r w:rsidRPr="005E4D39">
        <w:t xml:space="preserve"> "</w:t>
      </w:r>
      <w:r>
        <w:t>Charging management; 5G data connectivity domain charging; stage 2".</w:t>
      </w:r>
    </w:p>
    <w:p w14:paraId="4CB947DD" w14:textId="14ED863D" w:rsidR="0050154D" w:rsidRDefault="0050154D" w:rsidP="0050154D">
      <w:pPr>
        <w:pStyle w:val="EX"/>
      </w:pPr>
      <w:r>
        <w:t>[26]</w:t>
      </w:r>
      <w:r>
        <w:tab/>
      </w:r>
      <w:r w:rsidR="00CA4B50" w:rsidRPr="005E4D39">
        <w:t>3GPP</w:t>
      </w:r>
      <w:r w:rsidR="00CA4B50">
        <w:t> </w:t>
      </w:r>
      <w:r w:rsidR="00CA4B50" w:rsidRPr="005E4D39">
        <w:t>TS</w:t>
      </w:r>
      <w:r w:rsidR="00CA4B50">
        <w:t> 32</w:t>
      </w:r>
      <w:r w:rsidR="00CA4B50" w:rsidRPr="005E4D39">
        <w:t>.</w:t>
      </w:r>
      <w:r w:rsidR="00CA4B50">
        <w:t>291</w:t>
      </w:r>
      <w:r w:rsidR="00CA4B50" w:rsidRPr="005E4D39">
        <w:t>:</w:t>
      </w:r>
      <w:r w:rsidRPr="005E4D39">
        <w:t xml:space="preserve"> "</w:t>
      </w:r>
      <w:r>
        <w:t>Charging management; 5G system, charging service; Stage 3".</w:t>
      </w:r>
    </w:p>
    <w:p w14:paraId="749819B8" w14:textId="5D566E20" w:rsidR="00BE10CE" w:rsidRDefault="00BE10CE" w:rsidP="00BE10CE">
      <w:pPr>
        <w:pStyle w:val="EX"/>
        <w:rPr>
          <w:snapToGrid w:val="0"/>
        </w:rPr>
      </w:pPr>
      <w:r w:rsidRPr="006C1437">
        <w:t>[</w:t>
      </w:r>
      <w:r>
        <w:t>27</w:t>
      </w:r>
      <w:r w:rsidRPr="006C1437">
        <w:t>]</w:t>
      </w:r>
      <w:r w:rsidRPr="006C1437">
        <w:tab/>
      </w:r>
      <w:r w:rsidR="00CA4B50" w:rsidRPr="006C1437">
        <w:t>3GPP</w:t>
      </w:r>
      <w:r w:rsidR="00CA4B50">
        <w:t> </w:t>
      </w:r>
      <w:r w:rsidR="00CA4B50" w:rsidRPr="006C1437">
        <w:t>TS</w:t>
      </w:r>
      <w:r w:rsidR="00CA4B50">
        <w:t> </w:t>
      </w:r>
      <w:r w:rsidR="00CA4B50" w:rsidRPr="006C1437">
        <w:rPr>
          <w:lang w:eastAsia="zh-CN"/>
        </w:rPr>
        <w:t>24.301</w:t>
      </w:r>
      <w:r w:rsidR="00CA4B50" w:rsidRPr="006C1437">
        <w:rPr>
          <w:snapToGrid w:val="0"/>
        </w:rPr>
        <w:t>:</w:t>
      </w:r>
      <w:r w:rsidRPr="006C1437">
        <w:rPr>
          <w:snapToGrid w:val="0"/>
        </w:rPr>
        <w:t xml:space="preserve"> "</w:t>
      </w:r>
      <w:r w:rsidRPr="006C1437">
        <w:t>Non-Access-Stratum (NAS) protocol for Evolved Packet System (EPS); Stage</w:t>
      </w:r>
      <w:r>
        <w:t> </w:t>
      </w:r>
      <w:r w:rsidRPr="006C1437">
        <w:t>3</w:t>
      </w:r>
      <w:r w:rsidRPr="006C1437">
        <w:rPr>
          <w:snapToGrid w:val="0"/>
        </w:rPr>
        <w:t>".</w:t>
      </w:r>
    </w:p>
    <w:p w14:paraId="32E9EF4D" w14:textId="460FFA5D" w:rsidR="001B3C45" w:rsidRDefault="005E0371" w:rsidP="007B24EB">
      <w:pPr>
        <w:pStyle w:val="EX"/>
      </w:pPr>
      <w:r>
        <w:t>[28]</w:t>
      </w:r>
      <w:r>
        <w:tab/>
      </w:r>
      <w:r w:rsidR="00CA4B50" w:rsidRPr="005E4D39">
        <w:t>3GPP</w:t>
      </w:r>
      <w:r w:rsidR="00CA4B50">
        <w:t> </w:t>
      </w:r>
      <w:r w:rsidR="00CA4B50" w:rsidRPr="005E4D39">
        <w:t>T</w:t>
      </w:r>
      <w:r w:rsidR="00CA4B50">
        <w:t>R 21.900</w:t>
      </w:r>
      <w:r w:rsidR="00CA4B50" w:rsidRPr="005E4D39">
        <w:t>:</w:t>
      </w:r>
      <w:r w:rsidRPr="005E4D39">
        <w:t xml:space="preserve"> "</w:t>
      </w:r>
      <w:r w:rsidRPr="00ED0BD9">
        <w:t>Technical Specification Group working methods</w:t>
      </w:r>
      <w:r>
        <w:t>".</w:t>
      </w:r>
    </w:p>
    <w:p w14:paraId="32E9EF4E" w14:textId="77777777" w:rsidR="00436C5C" w:rsidRPr="004D3578" w:rsidRDefault="00DE6B8B" w:rsidP="00436C5C">
      <w:pPr>
        <w:pStyle w:val="Heading1"/>
      </w:pPr>
      <w:bookmarkStart w:id="22" w:name="_Toc20129441"/>
      <w:bookmarkStart w:id="23" w:name="_Toc27584068"/>
      <w:bookmarkStart w:id="24" w:name="_Toc36455370"/>
      <w:bookmarkStart w:id="25" w:name="_Toc45026756"/>
      <w:bookmarkStart w:id="26" w:name="_Toc67687091"/>
      <w:r>
        <w:t>3</w:t>
      </w:r>
      <w:r>
        <w:tab/>
      </w:r>
      <w:r w:rsidR="00436C5C" w:rsidRPr="004D3578">
        <w:t>Definitions and abbreviations</w:t>
      </w:r>
      <w:bookmarkEnd w:id="22"/>
      <w:bookmarkEnd w:id="23"/>
      <w:bookmarkEnd w:id="24"/>
      <w:bookmarkEnd w:id="25"/>
      <w:bookmarkEnd w:id="26"/>
    </w:p>
    <w:p w14:paraId="32E9EF4F" w14:textId="77777777" w:rsidR="00436C5C" w:rsidRPr="004D3578" w:rsidRDefault="00436C5C" w:rsidP="00436C5C">
      <w:pPr>
        <w:pStyle w:val="Heading2"/>
      </w:pPr>
      <w:bookmarkStart w:id="27" w:name="_Toc20129442"/>
      <w:bookmarkStart w:id="28" w:name="_Toc27584069"/>
      <w:bookmarkStart w:id="29" w:name="_Toc36455371"/>
      <w:bookmarkStart w:id="30" w:name="_Toc45026757"/>
      <w:bookmarkStart w:id="31" w:name="_Toc67687092"/>
      <w:r w:rsidRPr="004D3578">
        <w:t>3.1</w:t>
      </w:r>
      <w:r w:rsidRPr="004D3578">
        <w:tab/>
        <w:t>Definitions</w:t>
      </w:r>
      <w:bookmarkEnd w:id="27"/>
      <w:bookmarkEnd w:id="28"/>
      <w:bookmarkEnd w:id="29"/>
      <w:bookmarkEnd w:id="30"/>
      <w:bookmarkEnd w:id="31"/>
    </w:p>
    <w:p w14:paraId="32E9EF50" w14:textId="65222D79" w:rsidR="00436C5C" w:rsidRPr="004D3578" w:rsidRDefault="00436C5C" w:rsidP="00436C5C">
      <w:r w:rsidRPr="004D3578">
        <w:t>For the purposes of the present document, the terms and definitions given in</w:t>
      </w:r>
      <w:r w:rsidR="00151DAB">
        <w:t xml:space="preserve"> 3GPP TR</w:t>
      </w:r>
      <w:r w:rsidR="00CA4B50">
        <w:t> </w:t>
      </w:r>
      <w:r w:rsidR="00CA4B50" w:rsidRPr="004D3578">
        <w:t>21.905</w:t>
      </w:r>
      <w:r w:rsidR="00CA4B50">
        <w:t> </w:t>
      </w:r>
      <w:r w:rsidR="00CA4B50" w:rsidRPr="004D3578">
        <w:t>[</w:t>
      </w:r>
      <w:r w:rsidRPr="004D3578">
        <w:t>1] and the following apply. A term defined in the present document takes precedence over the definition of the same term, if any, in</w:t>
      </w:r>
      <w:r w:rsidR="00151DAB">
        <w:t xml:space="preserve"> 3GPP TR</w:t>
      </w:r>
      <w:r w:rsidR="00CA4B50">
        <w:t> </w:t>
      </w:r>
      <w:r w:rsidR="00CA4B50" w:rsidRPr="004D3578">
        <w:t>21.905</w:t>
      </w:r>
      <w:r w:rsidR="00CA4B50">
        <w:t> </w:t>
      </w:r>
      <w:r w:rsidR="00CA4B50" w:rsidRPr="004D3578">
        <w:t>[</w:t>
      </w:r>
      <w:r w:rsidRPr="004D3578">
        <w:t>1].</w:t>
      </w:r>
    </w:p>
    <w:p w14:paraId="32E9EF51" w14:textId="77777777" w:rsidR="00080512" w:rsidRPr="004D3578" w:rsidRDefault="00080512" w:rsidP="00436C5C">
      <w:pPr>
        <w:pStyle w:val="Heading2"/>
      </w:pPr>
      <w:bookmarkStart w:id="32" w:name="_Toc20129443"/>
      <w:bookmarkStart w:id="33" w:name="_Toc27584070"/>
      <w:bookmarkStart w:id="34" w:name="_Toc36455372"/>
      <w:bookmarkStart w:id="35" w:name="_Toc45026758"/>
      <w:bookmarkStart w:id="36" w:name="_Toc67687093"/>
      <w:r w:rsidRPr="004D3578">
        <w:t>3.</w:t>
      </w:r>
      <w:r w:rsidR="00436C5C">
        <w:t>2</w:t>
      </w:r>
      <w:r w:rsidRPr="004D3578">
        <w:tab/>
        <w:t>Abbreviations</w:t>
      </w:r>
      <w:bookmarkEnd w:id="32"/>
      <w:bookmarkEnd w:id="33"/>
      <w:bookmarkEnd w:id="34"/>
      <w:bookmarkEnd w:id="35"/>
      <w:bookmarkEnd w:id="36"/>
    </w:p>
    <w:p w14:paraId="32E9EF52" w14:textId="7CB055AF" w:rsidR="00080512" w:rsidRPr="004D3578" w:rsidRDefault="00080512">
      <w:pPr>
        <w:keepNext/>
      </w:pPr>
      <w:r w:rsidRPr="004D3578">
        <w:t>For the purposes of the present document, the abb</w:t>
      </w:r>
      <w:r w:rsidR="004D3578" w:rsidRPr="004D3578">
        <w:t>reviations given in</w:t>
      </w:r>
      <w:r w:rsidR="00151DAB">
        <w:t xml:space="preserve"> 3GPP TR</w:t>
      </w:r>
      <w:r w:rsidR="00CA4B50">
        <w:t> </w:t>
      </w:r>
      <w:r w:rsidR="00CA4B50" w:rsidRPr="004D3578">
        <w:t>21.905</w:t>
      </w:r>
      <w:r w:rsidR="00CA4B50">
        <w:t> </w:t>
      </w:r>
      <w:r w:rsidR="00CA4B50" w:rsidRPr="004D3578">
        <w:t>[</w:t>
      </w:r>
      <w:r w:rsidR="004D3578" w:rsidRPr="004D3578">
        <w:t>1</w:t>
      </w:r>
      <w:r w:rsidRPr="004D3578">
        <w:t>] and the following apply. An abbreviation defined in the present document takes precedence over the definition of the same abbre</w:t>
      </w:r>
      <w:r w:rsidR="004D3578" w:rsidRPr="004D3578">
        <w:t>viation, if any, in</w:t>
      </w:r>
      <w:r w:rsidR="00151DAB">
        <w:t xml:space="preserve"> 3GPP TR</w:t>
      </w:r>
      <w:r w:rsidR="00CA4B50">
        <w:t> </w:t>
      </w:r>
      <w:r w:rsidR="00CA4B50" w:rsidRPr="004D3578">
        <w:t>21.905</w:t>
      </w:r>
      <w:r w:rsidR="00CA4B50">
        <w:t> </w:t>
      </w:r>
      <w:r w:rsidR="00CA4B50" w:rsidRPr="004D3578">
        <w:t>[</w:t>
      </w:r>
      <w:r w:rsidR="004D3578" w:rsidRPr="004D3578">
        <w:t>1</w:t>
      </w:r>
      <w:r w:rsidRPr="004D3578">
        <w:t>].</w:t>
      </w:r>
    </w:p>
    <w:p w14:paraId="32E9EF53" w14:textId="77777777" w:rsidR="000F5270" w:rsidRDefault="000F5270" w:rsidP="000F5270">
      <w:pPr>
        <w:pStyle w:val="EW"/>
      </w:pPr>
      <w:r>
        <w:t>DNN</w:t>
      </w:r>
      <w:r>
        <w:tab/>
        <w:t>Data Network Name</w:t>
      </w:r>
    </w:p>
    <w:p w14:paraId="32E9EF54" w14:textId="77777777" w:rsidR="00DA2975" w:rsidRDefault="00DA2975" w:rsidP="00DA2975">
      <w:pPr>
        <w:pStyle w:val="EW"/>
      </w:pPr>
      <w:r>
        <w:t>HR</w:t>
      </w:r>
      <w:r w:rsidRPr="004D3578">
        <w:tab/>
      </w:r>
      <w:r>
        <w:t>Home Routed</w:t>
      </w:r>
    </w:p>
    <w:p w14:paraId="32E9EF55" w14:textId="77777777" w:rsidR="00DA2975" w:rsidRPr="002B35B4" w:rsidRDefault="002E69DE" w:rsidP="00DA2975">
      <w:pPr>
        <w:pStyle w:val="EW"/>
        <w:rPr>
          <w:lang w:val="fr-FR"/>
        </w:rPr>
      </w:pPr>
      <w:r w:rsidRPr="002B35B4">
        <w:rPr>
          <w:lang w:val="fr-FR"/>
        </w:rPr>
        <w:t>JSON</w:t>
      </w:r>
      <w:r w:rsidRPr="002B35B4">
        <w:rPr>
          <w:lang w:val="fr-FR"/>
        </w:rPr>
        <w:tab/>
        <w:t>Javascript Object Notation</w:t>
      </w:r>
      <w:r w:rsidR="00DA2975" w:rsidRPr="002B35B4">
        <w:rPr>
          <w:lang w:val="fr-FR"/>
        </w:rPr>
        <w:t>NAS</w:t>
      </w:r>
      <w:r w:rsidR="00DA2975" w:rsidRPr="002B35B4">
        <w:rPr>
          <w:lang w:val="fr-FR"/>
        </w:rPr>
        <w:tab/>
        <w:t>Non-Access Stratum</w:t>
      </w:r>
    </w:p>
    <w:p w14:paraId="32E9EF56" w14:textId="77777777" w:rsidR="003249CE" w:rsidRDefault="003249CE" w:rsidP="00DA2975">
      <w:pPr>
        <w:pStyle w:val="EW"/>
      </w:pPr>
      <w:r w:rsidRPr="00B6630E">
        <w:t>LADN</w:t>
      </w:r>
      <w:r w:rsidRPr="00B6630E">
        <w:tab/>
        <w:t>Local Area Data Network</w:t>
      </w:r>
    </w:p>
    <w:p w14:paraId="32E9EF57" w14:textId="77777777" w:rsidR="00DA2975" w:rsidRDefault="00DA2975" w:rsidP="00DA2975">
      <w:pPr>
        <w:pStyle w:val="EW"/>
      </w:pPr>
      <w:r>
        <w:t>SM</w:t>
      </w:r>
      <w:r>
        <w:tab/>
        <w:t>Session Management</w:t>
      </w:r>
    </w:p>
    <w:p w14:paraId="32E9EF58" w14:textId="77777777" w:rsidR="005B30C8" w:rsidRPr="004D3578" w:rsidRDefault="00DA2975">
      <w:pPr>
        <w:pStyle w:val="EW"/>
      </w:pPr>
      <w:r>
        <w:t>SMF</w:t>
      </w:r>
      <w:r>
        <w:tab/>
        <w:t>Session Management Function</w:t>
      </w:r>
    </w:p>
    <w:p w14:paraId="32E9EF59" w14:textId="77777777" w:rsidR="00080512" w:rsidRDefault="00080512">
      <w:pPr>
        <w:pStyle w:val="Heading1"/>
      </w:pPr>
      <w:bookmarkStart w:id="37" w:name="_Toc20129444"/>
      <w:bookmarkStart w:id="38" w:name="_Toc27584071"/>
      <w:bookmarkStart w:id="39" w:name="_Toc36455373"/>
      <w:bookmarkStart w:id="40" w:name="_Toc45026759"/>
      <w:bookmarkStart w:id="41" w:name="_Toc67687094"/>
      <w:r w:rsidRPr="004D3578">
        <w:t>4</w:t>
      </w:r>
      <w:r w:rsidRPr="004D3578">
        <w:tab/>
      </w:r>
      <w:r w:rsidR="00496495">
        <w:t>Overview</w:t>
      </w:r>
      <w:bookmarkEnd w:id="37"/>
      <w:bookmarkEnd w:id="38"/>
      <w:bookmarkEnd w:id="39"/>
      <w:bookmarkEnd w:id="40"/>
      <w:bookmarkEnd w:id="41"/>
    </w:p>
    <w:p w14:paraId="32E9EF5A" w14:textId="77777777" w:rsidR="000A45AE" w:rsidRDefault="000A45AE" w:rsidP="000A45AE">
      <w:pPr>
        <w:pStyle w:val="Heading2"/>
      </w:pPr>
      <w:bookmarkStart w:id="42" w:name="_Toc20129445"/>
      <w:bookmarkStart w:id="43" w:name="_Toc27584072"/>
      <w:bookmarkStart w:id="44" w:name="_Toc36455374"/>
      <w:bookmarkStart w:id="45" w:name="_Toc45026760"/>
      <w:bookmarkStart w:id="46" w:name="_Toc67687095"/>
      <w:r>
        <w:t>4.1</w:t>
      </w:r>
      <w:r>
        <w:tab/>
        <w:t>Introduction</w:t>
      </w:r>
      <w:bookmarkEnd w:id="42"/>
      <w:bookmarkEnd w:id="43"/>
      <w:bookmarkEnd w:id="44"/>
      <w:bookmarkEnd w:id="45"/>
      <w:bookmarkEnd w:id="46"/>
    </w:p>
    <w:p w14:paraId="32E9EF5B" w14:textId="7EE19803" w:rsidR="00DA2975" w:rsidRDefault="00DA2975" w:rsidP="00DA2975">
      <w:r>
        <w:t>Within the 5GC, the SMF offers services to the AMF, other SMF (V-SMF or H-SMF), PCF and NEF via the Nsmf service based interface (see</w:t>
      </w:r>
      <w:r w:rsidR="00151DAB">
        <w:t xml:space="preserve"> 3GPP TS</w:t>
      </w:r>
      <w:r w:rsidR="00CA4B50">
        <w:t> 23.501 [</w:t>
      </w:r>
      <w:r>
        <w:t>2] and</w:t>
      </w:r>
      <w:r w:rsidR="00151DAB">
        <w:t xml:space="preserve"> 3GPP TS</w:t>
      </w:r>
      <w:r w:rsidR="00CA4B50">
        <w:t> 23.502 [</w:t>
      </w:r>
      <w:r>
        <w:t>3]).</w:t>
      </w:r>
    </w:p>
    <w:p w14:paraId="32E9EF5C" w14:textId="77777777" w:rsidR="00DA2975" w:rsidRDefault="00DA2975" w:rsidP="00DA2975">
      <w:r>
        <w:t>Figure 4</w:t>
      </w:r>
      <w:r w:rsidR="000C7A0F">
        <w:t>.1</w:t>
      </w:r>
      <w:r>
        <w:t>-1 provides the reference model (in service based interface representation and in reference point representation), with focus on the SMF and the scope of the present specification.</w:t>
      </w:r>
    </w:p>
    <w:p w14:paraId="32E9EF5D" w14:textId="77777777" w:rsidR="00DA2975" w:rsidRDefault="00DA2975" w:rsidP="00DA2975">
      <w:pPr>
        <w:pStyle w:val="TH"/>
        <w:rPr>
          <w:lang w:eastAsia="zh-CN"/>
        </w:rPr>
      </w:pPr>
      <w:r w:rsidRPr="00475454">
        <w:object w:dxaOrig="5803" w:dyaOrig="4015" w14:anchorId="32EA0C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96pt" o:ole="">
            <v:imagedata r:id="rId12" o:title=""/>
          </v:shape>
          <o:OLEObject Type="Embed" ProgID="Visio.Drawing.11" ShapeID="_x0000_i1025" DrawAspect="Content" ObjectID="_1678299965" r:id="rId13"/>
        </w:object>
      </w:r>
    </w:p>
    <w:p w14:paraId="32E9EF5E" w14:textId="412B6B82" w:rsidR="00DA2975" w:rsidRDefault="00DA2975" w:rsidP="00DA2975">
      <w:pPr>
        <w:pStyle w:val="TF"/>
        <w:rPr>
          <w:lang w:eastAsia="zh-CN"/>
        </w:rPr>
      </w:pPr>
      <w:r>
        <w:t>Figure 4</w:t>
      </w:r>
      <w:r w:rsidR="000C7A0F">
        <w:t>.1</w:t>
      </w:r>
      <w:r>
        <w:t xml:space="preserve">-1: Reference </w:t>
      </w:r>
      <w:r>
        <w:rPr>
          <w:lang w:eastAsia="zh-CN"/>
        </w:rPr>
        <w:t>model – SMF</w:t>
      </w:r>
    </w:p>
    <w:p w14:paraId="32E9EF5F" w14:textId="7FC48C40" w:rsidR="00DA2975" w:rsidRDefault="00DA2975" w:rsidP="00DA2975">
      <w:r>
        <w:t xml:space="preserve">The functionalities supported by the SMF are listed in </w:t>
      </w:r>
      <w:r w:rsidR="005B1EEB">
        <w:t>clause</w:t>
      </w:r>
      <w:r>
        <w:t xml:space="preserve"> 6.2.2 of</w:t>
      </w:r>
      <w:r w:rsidR="00151DAB">
        <w:t xml:space="preserve"> 3GPP TS</w:t>
      </w:r>
      <w:r w:rsidR="00CA4B50">
        <w:t> 23.501 [</w:t>
      </w:r>
      <w:r>
        <w:t>2].</w:t>
      </w:r>
    </w:p>
    <w:p w14:paraId="32E9EF60" w14:textId="77777777" w:rsidR="00943FC1" w:rsidRDefault="00943FC1" w:rsidP="00943FC1">
      <w:pPr>
        <w:pStyle w:val="Heading1"/>
      </w:pPr>
      <w:bookmarkStart w:id="47" w:name="_Toc20129446"/>
      <w:bookmarkStart w:id="48" w:name="_Toc27584073"/>
      <w:bookmarkStart w:id="49" w:name="_Toc36455375"/>
      <w:bookmarkStart w:id="50" w:name="_Toc45026761"/>
      <w:bookmarkStart w:id="51" w:name="_Toc67687096"/>
      <w:r>
        <w:t>5</w:t>
      </w:r>
      <w:r w:rsidRPr="004D3578">
        <w:tab/>
      </w:r>
      <w:r w:rsidR="004E0785">
        <w:t>S</w:t>
      </w:r>
      <w:r>
        <w:t>ervices</w:t>
      </w:r>
      <w:r w:rsidR="004E0785">
        <w:t xml:space="preserve"> </w:t>
      </w:r>
      <w:r w:rsidR="004D67AB">
        <w:t xml:space="preserve">offered by the </w:t>
      </w:r>
      <w:r w:rsidR="00C610B7">
        <w:t>SMF</w:t>
      </w:r>
      <w:bookmarkEnd w:id="47"/>
      <w:bookmarkEnd w:id="48"/>
      <w:bookmarkEnd w:id="49"/>
      <w:bookmarkEnd w:id="50"/>
      <w:bookmarkEnd w:id="51"/>
    </w:p>
    <w:p w14:paraId="32E9EF61" w14:textId="77777777" w:rsidR="00943FC1" w:rsidRDefault="00943FC1" w:rsidP="00943FC1">
      <w:pPr>
        <w:pStyle w:val="Heading2"/>
      </w:pPr>
      <w:bookmarkStart w:id="52" w:name="_Toc20129447"/>
      <w:bookmarkStart w:id="53" w:name="_Toc27584074"/>
      <w:bookmarkStart w:id="54" w:name="_Toc36455376"/>
      <w:bookmarkStart w:id="55" w:name="_Toc45026762"/>
      <w:bookmarkStart w:id="56" w:name="_Toc67687097"/>
      <w:r>
        <w:t>5.1</w:t>
      </w:r>
      <w:r>
        <w:tab/>
        <w:t>Introduction</w:t>
      </w:r>
      <w:bookmarkEnd w:id="52"/>
      <w:bookmarkEnd w:id="53"/>
      <w:bookmarkEnd w:id="54"/>
      <w:bookmarkEnd w:id="55"/>
      <w:bookmarkEnd w:id="56"/>
    </w:p>
    <w:p w14:paraId="32E9EF62" w14:textId="39C83F75" w:rsidR="00DA2975" w:rsidRDefault="00DA2975" w:rsidP="00DA2975">
      <w:pPr>
        <w:rPr>
          <w:lang w:val="en-US"/>
        </w:rPr>
      </w:pPr>
      <w:r>
        <w:rPr>
          <w:lang w:val="en-US"/>
        </w:rPr>
        <w:t>The SMF supports the following services.</w:t>
      </w:r>
    </w:p>
    <w:p w14:paraId="32E9EF63" w14:textId="77777777" w:rsidR="00DA2975" w:rsidRPr="00B6630E" w:rsidRDefault="00DA2975" w:rsidP="00DA2975">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DA2975" w:rsidRPr="0087631B" w14:paraId="32E9EF67" w14:textId="77777777" w:rsidTr="0033441A">
        <w:trPr>
          <w:cantSplit/>
          <w:trHeight w:val="241"/>
          <w:tblHeader/>
        </w:trPr>
        <w:tc>
          <w:tcPr>
            <w:tcW w:w="2268" w:type="dxa"/>
          </w:tcPr>
          <w:p w14:paraId="32E9EF64" w14:textId="77777777" w:rsidR="00DA2975" w:rsidRPr="0087631B" w:rsidRDefault="00DA2975" w:rsidP="000C7A0F">
            <w:pPr>
              <w:pStyle w:val="TAH"/>
            </w:pPr>
            <w:r w:rsidRPr="0087631B">
              <w:t>Service Name</w:t>
            </w:r>
          </w:p>
        </w:tc>
        <w:tc>
          <w:tcPr>
            <w:tcW w:w="4644" w:type="dxa"/>
          </w:tcPr>
          <w:p w14:paraId="32E9EF65" w14:textId="77777777" w:rsidR="00DA2975" w:rsidRPr="0087631B" w:rsidRDefault="00DA2975" w:rsidP="000C7A0F">
            <w:pPr>
              <w:pStyle w:val="TAH"/>
            </w:pPr>
            <w:r w:rsidRPr="0087631B">
              <w:t>Description</w:t>
            </w:r>
          </w:p>
        </w:tc>
        <w:tc>
          <w:tcPr>
            <w:tcW w:w="1560" w:type="dxa"/>
          </w:tcPr>
          <w:p w14:paraId="32E9EF66" w14:textId="77777777" w:rsidR="00DA2975" w:rsidRPr="0087631B" w:rsidRDefault="00DA2975" w:rsidP="000C7A0F">
            <w:pPr>
              <w:pStyle w:val="TAH"/>
            </w:pPr>
            <w:r w:rsidRPr="0087631B">
              <w:t>Example</w:t>
            </w:r>
            <w:r w:rsidRPr="0087631B" w:rsidDel="00121273">
              <w:t xml:space="preserve"> </w:t>
            </w:r>
            <w:r w:rsidRPr="0087631B">
              <w:t>Consumer</w:t>
            </w:r>
          </w:p>
        </w:tc>
      </w:tr>
      <w:tr w:rsidR="00DA2975" w:rsidRPr="0087631B" w14:paraId="32E9EF6B" w14:textId="77777777" w:rsidTr="0033441A">
        <w:trPr>
          <w:cantSplit/>
          <w:trHeight w:val="241"/>
        </w:trPr>
        <w:tc>
          <w:tcPr>
            <w:tcW w:w="2268" w:type="dxa"/>
          </w:tcPr>
          <w:p w14:paraId="32E9EF68" w14:textId="77777777" w:rsidR="00DA2975" w:rsidRPr="0087631B" w:rsidRDefault="00DA2975" w:rsidP="000C7A0F">
            <w:pPr>
              <w:pStyle w:val="TAL"/>
              <w:rPr>
                <w:lang w:eastAsia="zh-CN"/>
              </w:rPr>
            </w:pPr>
            <w:r>
              <w:rPr>
                <w:lang w:eastAsia="zh-CN"/>
              </w:rPr>
              <w:t>Nsmf_PDUSession</w:t>
            </w:r>
          </w:p>
        </w:tc>
        <w:tc>
          <w:tcPr>
            <w:tcW w:w="4644" w:type="dxa"/>
          </w:tcPr>
          <w:p w14:paraId="32E9EF69" w14:textId="77777777" w:rsidR="00DA2975" w:rsidRPr="0087631B" w:rsidRDefault="00DA2975" w:rsidP="000C7A0F">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w:t>
            </w:r>
          </w:p>
        </w:tc>
        <w:tc>
          <w:tcPr>
            <w:tcW w:w="1560" w:type="dxa"/>
          </w:tcPr>
          <w:p w14:paraId="32E9EF6A" w14:textId="77777777" w:rsidR="00DA2975" w:rsidRPr="0087631B" w:rsidRDefault="00DA2975" w:rsidP="000C7A0F">
            <w:pPr>
              <w:pStyle w:val="TAC"/>
              <w:rPr>
                <w:lang w:eastAsia="zh-CN"/>
              </w:rPr>
            </w:pPr>
            <w:r>
              <w:rPr>
                <w:lang w:eastAsia="zh-CN"/>
              </w:rPr>
              <w:t>V-SMF, H-SMF, AMF</w:t>
            </w:r>
          </w:p>
        </w:tc>
      </w:tr>
      <w:tr w:rsidR="00DA2975" w14:paraId="32E9EF6F" w14:textId="77777777" w:rsidTr="0033441A">
        <w:trPr>
          <w:cantSplit/>
          <w:trHeight w:val="241"/>
        </w:trPr>
        <w:tc>
          <w:tcPr>
            <w:tcW w:w="2268" w:type="dxa"/>
          </w:tcPr>
          <w:p w14:paraId="32E9EF6C" w14:textId="77777777" w:rsidR="00DA2975" w:rsidRDefault="00DA2975" w:rsidP="000C7A0F">
            <w:pPr>
              <w:pStyle w:val="TAL"/>
              <w:rPr>
                <w:lang w:eastAsia="zh-CN"/>
              </w:rPr>
            </w:pPr>
            <w:r>
              <w:rPr>
                <w:lang w:eastAsia="zh-CN"/>
              </w:rPr>
              <w:t>Nsmf_EventExposure</w:t>
            </w:r>
          </w:p>
        </w:tc>
        <w:tc>
          <w:tcPr>
            <w:tcW w:w="4644" w:type="dxa"/>
          </w:tcPr>
          <w:p w14:paraId="32E9EF6D" w14:textId="77777777" w:rsidR="00DA2975" w:rsidRDefault="00DA2975" w:rsidP="000C7A0F">
            <w:pPr>
              <w:pStyle w:val="TAL"/>
            </w:pPr>
            <w:r>
              <w:t>This service exposes the events happening on the PDU sessions to the consumer NFs.</w:t>
            </w:r>
          </w:p>
        </w:tc>
        <w:tc>
          <w:tcPr>
            <w:tcW w:w="1560" w:type="dxa"/>
          </w:tcPr>
          <w:p w14:paraId="32E9EF6E" w14:textId="77777777" w:rsidR="00DA2975" w:rsidRDefault="00DA2975" w:rsidP="000C7A0F">
            <w:pPr>
              <w:pStyle w:val="TAC"/>
              <w:rPr>
                <w:lang w:eastAsia="zh-CN"/>
              </w:rPr>
            </w:pPr>
            <w:r>
              <w:rPr>
                <w:lang w:eastAsia="zh-CN"/>
              </w:rPr>
              <w:t>PCF, NEF, AMF</w:t>
            </w:r>
          </w:p>
        </w:tc>
      </w:tr>
    </w:tbl>
    <w:p w14:paraId="32E9EF70" w14:textId="77777777" w:rsidR="00DA2975" w:rsidRDefault="00DA2975" w:rsidP="00DA2975">
      <w:pPr>
        <w:rPr>
          <w:lang w:val="en-US"/>
        </w:rPr>
      </w:pPr>
    </w:p>
    <w:p w14:paraId="32E9EF71" w14:textId="2F2E4682" w:rsidR="00DA2975" w:rsidRDefault="00DA2975" w:rsidP="00DA2975">
      <w:pPr>
        <w:rPr>
          <w:lang w:val="en-US"/>
        </w:rPr>
      </w:pPr>
      <w:r>
        <w:rPr>
          <w:lang w:val="en-US"/>
        </w:rPr>
        <w:t xml:space="preserve">The Nsmf_EventExposure service is specified </w:t>
      </w:r>
      <w:r>
        <w:t>in</w:t>
      </w:r>
      <w:r w:rsidR="00151DAB">
        <w:t xml:space="preserve"> 3GPP TS</w:t>
      </w:r>
      <w:r w:rsidR="00CA4B50">
        <w:t> 29.508 [</w:t>
      </w:r>
      <w:r>
        <w:t>6].</w:t>
      </w:r>
    </w:p>
    <w:p w14:paraId="32E9EF72" w14:textId="77777777" w:rsidR="00943FC1" w:rsidRDefault="00943FC1" w:rsidP="00943FC1">
      <w:pPr>
        <w:pStyle w:val="Heading2"/>
      </w:pPr>
      <w:bookmarkStart w:id="57" w:name="_Toc20129448"/>
      <w:bookmarkStart w:id="58" w:name="_Toc27584075"/>
      <w:bookmarkStart w:id="59" w:name="_Toc36455377"/>
      <w:bookmarkStart w:id="60" w:name="_Toc45026763"/>
      <w:bookmarkStart w:id="61" w:name="_Toc67687098"/>
      <w:r>
        <w:t>5.2</w:t>
      </w:r>
      <w:r>
        <w:tab/>
      </w:r>
      <w:r w:rsidR="00C610B7">
        <w:t>Nsmf_PDUSession</w:t>
      </w:r>
      <w:r w:rsidR="00AF47A0" w:rsidRPr="00AF47A0">
        <w:t xml:space="preserve"> </w:t>
      </w:r>
      <w:r w:rsidR="00AF47A0">
        <w:t>Service</w:t>
      </w:r>
      <w:bookmarkEnd w:id="57"/>
      <w:bookmarkEnd w:id="58"/>
      <w:bookmarkEnd w:id="59"/>
      <w:bookmarkEnd w:id="60"/>
      <w:bookmarkEnd w:id="61"/>
    </w:p>
    <w:p w14:paraId="32E9EF73" w14:textId="77777777" w:rsidR="00943FC1" w:rsidRDefault="00943FC1" w:rsidP="00943FC1">
      <w:pPr>
        <w:pStyle w:val="Heading3"/>
      </w:pPr>
      <w:bookmarkStart w:id="62" w:name="_Toc20129449"/>
      <w:bookmarkStart w:id="63" w:name="_Toc27584076"/>
      <w:bookmarkStart w:id="64" w:name="_Toc36455378"/>
      <w:bookmarkStart w:id="65" w:name="_Toc45026764"/>
      <w:bookmarkStart w:id="66" w:name="_Toc67687099"/>
      <w:r>
        <w:t>5.2.1</w:t>
      </w:r>
      <w:r>
        <w:tab/>
      </w:r>
      <w:r w:rsidR="007C608D">
        <w:t>Service Description</w:t>
      </w:r>
      <w:bookmarkEnd w:id="62"/>
      <w:bookmarkEnd w:id="63"/>
      <w:bookmarkEnd w:id="64"/>
      <w:bookmarkEnd w:id="65"/>
      <w:bookmarkEnd w:id="66"/>
    </w:p>
    <w:p w14:paraId="32E9EF74" w14:textId="77777777" w:rsidR="00DA2975" w:rsidRDefault="00DA2975" w:rsidP="00DA2975">
      <w:r>
        <w:t xml:space="preserve">The </w:t>
      </w:r>
      <w:r w:rsidR="000C7A0F">
        <w:t>Nsmf_</w:t>
      </w:r>
      <w:r>
        <w:t>PDUSession service operates on the PDU Sessions. The service operations exposed by this service allow other NFs to establish, modify and release the PDU Sessions. The following are the key functionalities of this NF service:</w:t>
      </w:r>
    </w:p>
    <w:p w14:paraId="32E9EF75" w14:textId="77777777" w:rsidR="00DA2975" w:rsidRDefault="00DA2975" w:rsidP="00DA2975">
      <w:pPr>
        <w:pStyle w:val="B1"/>
      </w:pPr>
      <w:r>
        <w:t>-</w:t>
      </w:r>
      <w:r>
        <w:tab/>
        <w:t xml:space="preserve">Creation, modification and deletion of </w:t>
      </w:r>
      <w:r w:rsidR="00010A19">
        <w:t xml:space="preserve">SM contexts for </w:t>
      </w:r>
      <w:r>
        <w:t>PDU Sessions upon receiving N1 message notification from AMF carrying the NAS SM messages;</w:t>
      </w:r>
      <w:r w:rsidR="00010A19" w:rsidRPr="00010A19">
        <w:t xml:space="preserve"> </w:t>
      </w:r>
      <w:r w:rsidR="00010A19">
        <w:t>an SM context represents an association between the NF Service Consumer (e.g. AMF) and the SMF for a PDU session;</w:t>
      </w:r>
    </w:p>
    <w:p w14:paraId="32E9EF76" w14:textId="77777777" w:rsidR="00383AD4" w:rsidRDefault="00DF015C" w:rsidP="00DA2975">
      <w:pPr>
        <w:pStyle w:val="B1"/>
      </w:pPr>
      <w:r>
        <w:t>-</w:t>
      </w:r>
      <w:r>
        <w:tab/>
      </w:r>
      <w:r w:rsidR="0026346C">
        <w:t>Retrieval</w:t>
      </w:r>
      <w:r>
        <w:t xml:space="preserve"> of SM contexts of PDU sessions, e.g. to move PDU sessions towards the EPC using the N26 interface;</w:t>
      </w:r>
    </w:p>
    <w:p w14:paraId="32E9EF77" w14:textId="52372E30" w:rsidR="00010A19" w:rsidRDefault="00010A19" w:rsidP="00DA2975">
      <w:pPr>
        <w:pStyle w:val="B1"/>
      </w:pPr>
      <w:r>
        <w:t>-</w:t>
      </w:r>
      <w:r>
        <w:tab/>
        <w:t>Creation, modification and deletion of PDU sessions between the V-SMF and H-SMF, in HR roaming scenarios;</w:t>
      </w:r>
    </w:p>
    <w:p w14:paraId="32E9EF78" w14:textId="77777777" w:rsidR="00DA2975" w:rsidRDefault="00DA2975" w:rsidP="00DA2975">
      <w:pPr>
        <w:pStyle w:val="B1"/>
      </w:pPr>
      <w:r>
        <w:lastRenderedPageBreak/>
        <w:t>-</w:t>
      </w:r>
      <w:r>
        <w:tab/>
        <w:t>Association of policy and charging rules with PDU Sessions and binding the policy and charging rules to flows;</w:t>
      </w:r>
    </w:p>
    <w:p w14:paraId="32E9EF79" w14:textId="77777777" w:rsidR="00DA2975" w:rsidRDefault="00DA2975" w:rsidP="00DA2975">
      <w:pPr>
        <w:pStyle w:val="B1"/>
      </w:pPr>
      <w:r>
        <w:t>-</w:t>
      </w:r>
      <w:r>
        <w:tab/>
        <w:t>Interacting with the UPF over N4 for creating, modifying and releasing user plane sessions;</w:t>
      </w:r>
    </w:p>
    <w:p w14:paraId="32E9EF7A" w14:textId="77777777" w:rsidR="00DA2975" w:rsidRDefault="00DA2975" w:rsidP="00DA2975">
      <w:pPr>
        <w:pStyle w:val="B1"/>
      </w:pPr>
      <w:r>
        <w:t>-</w:t>
      </w:r>
      <w:r>
        <w:tab/>
        <w:t>Process user plane events from the UPF and apply the corresponding policy and charging rules.</w:t>
      </w:r>
    </w:p>
    <w:p w14:paraId="32E9EF7B" w14:textId="77777777" w:rsidR="00DA2975" w:rsidRPr="003078D0" w:rsidRDefault="00DA2975" w:rsidP="00DA2975">
      <w:r>
        <w:t xml:space="preserve">The </w:t>
      </w:r>
      <w:r w:rsidR="000C7A0F">
        <w:t>Nsmf_</w:t>
      </w:r>
      <w:r>
        <w:t>PDUSession service supports the following service operations.</w:t>
      </w:r>
    </w:p>
    <w:p w14:paraId="32E9EF7C" w14:textId="77777777" w:rsidR="00DA2975" w:rsidRDefault="00DA2975" w:rsidP="00DA2975">
      <w:pPr>
        <w:pStyle w:val="TH"/>
      </w:pPr>
      <w:r w:rsidRPr="00990165">
        <w:t xml:space="preserve">Table </w:t>
      </w:r>
      <w:r>
        <w:t>5.2.1</w:t>
      </w:r>
      <w:r w:rsidRPr="00990165">
        <w:t>-1:</w:t>
      </w:r>
      <w:r>
        <w:t xml:space="preserve"> Service operations supported by the </w:t>
      </w:r>
      <w:r w:rsidR="000C7A0F">
        <w:t>Nsmf_</w:t>
      </w:r>
      <w:r>
        <w:t>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DA2975" w14:paraId="32E9EF82" w14:textId="77777777" w:rsidTr="0033441A">
        <w:tc>
          <w:tcPr>
            <w:tcW w:w="1951" w:type="dxa"/>
          </w:tcPr>
          <w:p w14:paraId="32E9EF7D" w14:textId="77777777" w:rsidR="00DA2975" w:rsidRPr="009B67AF" w:rsidRDefault="00DA2975" w:rsidP="000C7A0F">
            <w:pPr>
              <w:pStyle w:val="TAH"/>
            </w:pPr>
            <w:r w:rsidRPr="009B67AF">
              <w:t>Service Operations</w:t>
            </w:r>
          </w:p>
        </w:tc>
        <w:tc>
          <w:tcPr>
            <w:tcW w:w="3969" w:type="dxa"/>
          </w:tcPr>
          <w:p w14:paraId="32E9EF7E" w14:textId="77777777" w:rsidR="00DA2975" w:rsidRPr="009B67AF" w:rsidRDefault="00DA2975" w:rsidP="000C7A0F">
            <w:pPr>
              <w:pStyle w:val="TAH"/>
            </w:pPr>
            <w:r>
              <w:t>Description</w:t>
            </w:r>
          </w:p>
        </w:tc>
        <w:tc>
          <w:tcPr>
            <w:tcW w:w="1843" w:type="dxa"/>
          </w:tcPr>
          <w:p w14:paraId="32E9EF7F" w14:textId="77777777" w:rsidR="00DA2975" w:rsidRPr="009B67AF" w:rsidRDefault="00DA2975" w:rsidP="000C7A0F">
            <w:pPr>
              <w:pStyle w:val="TAH"/>
            </w:pPr>
            <w:r w:rsidRPr="009B67AF">
              <w:t>Operation</w:t>
            </w:r>
          </w:p>
          <w:p w14:paraId="32E9EF80" w14:textId="77777777" w:rsidR="00DA2975" w:rsidRPr="009B67AF" w:rsidRDefault="00DA2975" w:rsidP="000C7A0F">
            <w:pPr>
              <w:pStyle w:val="TAH"/>
            </w:pPr>
            <w:r w:rsidRPr="009B67AF">
              <w:t>Semantics</w:t>
            </w:r>
          </w:p>
        </w:tc>
        <w:tc>
          <w:tcPr>
            <w:tcW w:w="1701" w:type="dxa"/>
          </w:tcPr>
          <w:p w14:paraId="32E9EF81" w14:textId="77777777" w:rsidR="00DA2975" w:rsidRPr="009B67AF" w:rsidRDefault="00DA2975" w:rsidP="000C7A0F">
            <w:pPr>
              <w:pStyle w:val="TAH"/>
            </w:pPr>
            <w:r w:rsidRPr="009B67AF">
              <w:t>Example Consumer(s)</w:t>
            </w:r>
          </w:p>
        </w:tc>
      </w:tr>
      <w:tr w:rsidR="00DA2975" w:rsidRPr="00A473A5" w14:paraId="32E9EF87" w14:textId="77777777" w:rsidTr="0033441A">
        <w:tc>
          <w:tcPr>
            <w:tcW w:w="1951" w:type="dxa"/>
          </w:tcPr>
          <w:p w14:paraId="32E9EF83" w14:textId="77777777" w:rsidR="00DA2975" w:rsidRPr="009B67AF" w:rsidRDefault="00DA2975" w:rsidP="000C7A0F">
            <w:pPr>
              <w:pStyle w:val="TAL"/>
            </w:pPr>
            <w:r w:rsidRPr="009B67AF">
              <w:t xml:space="preserve">Create SM </w:t>
            </w:r>
            <w:r w:rsidR="000C7A0F">
              <w:t>C</w:t>
            </w:r>
            <w:r w:rsidRPr="009B67AF">
              <w:t>ontext</w:t>
            </w:r>
          </w:p>
        </w:tc>
        <w:tc>
          <w:tcPr>
            <w:tcW w:w="3969" w:type="dxa"/>
          </w:tcPr>
          <w:p w14:paraId="32E9EF84" w14:textId="77777777" w:rsidR="00DA2975" w:rsidRPr="009B67AF" w:rsidRDefault="00DA2975" w:rsidP="000C7A0F">
            <w:pPr>
              <w:pStyle w:val="TAL"/>
            </w:pPr>
            <w:r>
              <w:t>C</w:t>
            </w:r>
            <w:r w:rsidRPr="009B67AF">
              <w:t xml:space="preserve">reate </w:t>
            </w:r>
            <w:r>
              <w:t xml:space="preserve">an </w:t>
            </w:r>
            <w:r w:rsidRPr="009B67AF">
              <w:t>SM context</w:t>
            </w:r>
            <w:r>
              <w:t xml:space="preserve"> in SMF, or in V-SMF in HR roaming scenarios, for a PDU session.</w:t>
            </w:r>
          </w:p>
        </w:tc>
        <w:tc>
          <w:tcPr>
            <w:tcW w:w="1843" w:type="dxa"/>
          </w:tcPr>
          <w:p w14:paraId="32E9EF85" w14:textId="77777777" w:rsidR="00DA2975" w:rsidRPr="009B67AF" w:rsidRDefault="00DA2975" w:rsidP="000C7A0F">
            <w:pPr>
              <w:pStyle w:val="TAL"/>
            </w:pPr>
            <w:r w:rsidRPr="009B67AF">
              <w:t>Request/Response</w:t>
            </w:r>
          </w:p>
        </w:tc>
        <w:tc>
          <w:tcPr>
            <w:tcW w:w="1701" w:type="dxa"/>
          </w:tcPr>
          <w:p w14:paraId="32E9EF86" w14:textId="77777777" w:rsidR="00DA2975" w:rsidRPr="009B67AF" w:rsidRDefault="00DA2975" w:rsidP="000C7A0F">
            <w:pPr>
              <w:pStyle w:val="TAL"/>
            </w:pPr>
            <w:r w:rsidRPr="009B67AF">
              <w:t>AMF</w:t>
            </w:r>
          </w:p>
        </w:tc>
      </w:tr>
      <w:tr w:rsidR="00DA2975" w:rsidRPr="00A473A5" w14:paraId="32E9EF8C" w14:textId="77777777" w:rsidTr="0033441A">
        <w:tc>
          <w:tcPr>
            <w:tcW w:w="1951" w:type="dxa"/>
          </w:tcPr>
          <w:p w14:paraId="32E9EF88" w14:textId="77777777" w:rsidR="00DA2975" w:rsidRPr="009B67AF" w:rsidRDefault="00DA2975" w:rsidP="000C7A0F">
            <w:pPr>
              <w:pStyle w:val="TAL"/>
            </w:pPr>
            <w:r w:rsidRPr="009B67AF">
              <w:t xml:space="preserve">Update SM </w:t>
            </w:r>
            <w:r w:rsidR="000C7A0F">
              <w:t>C</w:t>
            </w:r>
            <w:r w:rsidRPr="009B67AF">
              <w:t>ontext</w:t>
            </w:r>
          </w:p>
        </w:tc>
        <w:tc>
          <w:tcPr>
            <w:tcW w:w="3969" w:type="dxa"/>
          </w:tcPr>
          <w:p w14:paraId="32E9EF89" w14:textId="77777777" w:rsidR="00DA2975" w:rsidRPr="009B67AF" w:rsidRDefault="00DA2975" w:rsidP="000C7A0F">
            <w:pPr>
              <w:pStyle w:val="TAL"/>
            </w:pPr>
            <w:r>
              <w:t>Update the SM context of a PDU session</w:t>
            </w:r>
            <w:r w:rsidR="00010A19">
              <w:t xml:space="preserve"> and/or provide the SMF with</w:t>
            </w:r>
            <w:r>
              <w:t xml:space="preserve"> N1 or N2 SM </w:t>
            </w:r>
            <w:r w:rsidR="00010A19">
              <w:t>i</w:t>
            </w:r>
            <w:r>
              <w:t>nformation</w:t>
            </w:r>
            <w:r w:rsidR="00010A19">
              <w:t xml:space="preserve"> received from the UE or from the AN</w:t>
            </w:r>
            <w:r>
              <w:t>.</w:t>
            </w:r>
          </w:p>
        </w:tc>
        <w:tc>
          <w:tcPr>
            <w:tcW w:w="1843" w:type="dxa"/>
          </w:tcPr>
          <w:p w14:paraId="32E9EF8A" w14:textId="77777777" w:rsidR="00DA2975" w:rsidRPr="009B67AF" w:rsidRDefault="00DA2975" w:rsidP="000C7A0F">
            <w:pPr>
              <w:pStyle w:val="TAL"/>
            </w:pPr>
            <w:r w:rsidRPr="009B67AF">
              <w:t>Request/Response</w:t>
            </w:r>
          </w:p>
        </w:tc>
        <w:tc>
          <w:tcPr>
            <w:tcW w:w="1701" w:type="dxa"/>
          </w:tcPr>
          <w:p w14:paraId="32E9EF8B" w14:textId="77777777" w:rsidR="00DA2975" w:rsidRPr="009B67AF" w:rsidRDefault="00DA2975" w:rsidP="000C7A0F">
            <w:pPr>
              <w:pStyle w:val="TAL"/>
            </w:pPr>
            <w:r w:rsidRPr="009B67AF">
              <w:t>AMF</w:t>
            </w:r>
          </w:p>
        </w:tc>
      </w:tr>
      <w:tr w:rsidR="00DA2975" w:rsidRPr="00A473A5" w14:paraId="32E9EF91" w14:textId="77777777" w:rsidTr="0033441A">
        <w:tc>
          <w:tcPr>
            <w:tcW w:w="1951" w:type="dxa"/>
          </w:tcPr>
          <w:p w14:paraId="32E9EF8D" w14:textId="77777777" w:rsidR="00DA2975" w:rsidRPr="009B67AF" w:rsidRDefault="00DA2975" w:rsidP="000C7A0F">
            <w:pPr>
              <w:pStyle w:val="TAL"/>
            </w:pPr>
            <w:r w:rsidRPr="009B67AF">
              <w:t xml:space="preserve">Release SM </w:t>
            </w:r>
            <w:r w:rsidR="000C7A0F">
              <w:t>C</w:t>
            </w:r>
            <w:r w:rsidRPr="009B67AF">
              <w:t>ontext</w:t>
            </w:r>
          </w:p>
        </w:tc>
        <w:tc>
          <w:tcPr>
            <w:tcW w:w="3969" w:type="dxa"/>
          </w:tcPr>
          <w:p w14:paraId="32E9EF8E" w14:textId="77777777" w:rsidR="00DA2975" w:rsidRPr="009B67AF" w:rsidRDefault="00DA2975" w:rsidP="000C7A0F">
            <w:pPr>
              <w:pStyle w:val="TAL"/>
            </w:pPr>
            <w:r>
              <w:t>Release the SM context of a PDU session</w:t>
            </w:r>
            <w:r w:rsidR="00010A19">
              <w:t xml:space="preserve"> when the PDU session has been released</w:t>
            </w:r>
            <w:r>
              <w:t>.</w:t>
            </w:r>
          </w:p>
        </w:tc>
        <w:tc>
          <w:tcPr>
            <w:tcW w:w="1843" w:type="dxa"/>
          </w:tcPr>
          <w:p w14:paraId="32E9EF8F" w14:textId="77777777" w:rsidR="00DA2975" w:rsidRPr="009B67AF" w:rsidRDefault="00DA2975" w:rsidP="000C7A0F">
            <w:pPr>
              <w:pStyle w:val="TAL"/>
            </w:pPr>
            <w:r w:rsidRPr="009B67AF">
              <w:t>Request/Response</w:t>
            </w:r>
          </w:p>
        </w:tc>
        <w:tc>
          <w:tcPr>
            <w:tcW w:w="1701" w:type="dxa"/>
          </w:tcPr>
          <w:p w14:paraId="32E9EF90" w14:textId="77777777" w:rsidR="00DA2975" w:rsidRPr="009B67AF" w:rsidRDefault="00DA2975" w:rsidP="000C7A0F">
            <w:pPr>
              <w:pStyle w:val="TAL"/>
            </w:pPr>
            <w:r w:rsidRPr="009B67AF">
              <w:t>AMF</w:t>
            </w:r>
          </w:p>
        </w:tc>
      </w:tr>
      <w:tr w:rsidR="00010A19" w:rsidRPr="00A473A5" w14:paraId="32E9EF97" w14:textId="77777777" w:rsidTr="006D30B6">
        <w:tc>
          <w:tcPr>
            <w:tcW w:w="1951" w:type="dxa"/>
          </w:tcPr>
          <w:p w14:paraId="32E9EF92" w14:textId="77777777" w:rsidR="00FA4ED4" w:rsidRDefault="00010A19" w:rsidP="006D30B6">
            <w:pPr>
              <w:pStyle w:val="TAL"/>
            </w:pPr>
            <w:r>
              <w:t xml:space="preserve">Notify </w:t>
            </w:r>
            <w:r w:rsidRPr="009B67AF">
              <w:t xml:space="preserve">SM </w:t>
            </w:r>
            <w:r>
              <w:t>C</w:t>
            </w:r>
            <w:r w:rsidRPr="009B67AF">
              <w:t>ontext</w:t>
            </w:r>
            <w:r>
              <w:t xml:space="preserve"> Status</w:t>
            </w:r>
          </w:p>
          <w:p w14:paraId="32E9EF93" w14:textId="77777777" w:rsidR="00010A19" w:rsidRPr="009B67AF" w:rsidRDefault="00FA4ED4" w:rsidP="006D30B6">
            <w:pPr>
              <w:pStyle w:val="TAL"/>
            </w:pPr>
            <w:r>
              <w:t>(see NOTE 1)</w:t>
            </w:r>
            <w:r w:rsidR="00010A19">
              <w:t xml:space="preserve"> </w:t>
            </w:r>
          </w:p>
        </w:tc>
        <w:tc>
          <w:tcPr>
            <w:tcW w:w="3969" w:type="dxa"/>
          </w:tcPr>
          <w:p w14:paraId="32E9EF94" w14:textId="77777777" w:rsidR="00010A19" w:rsidRPr="009B67AF" w:rsidRDefault="00010A19" w:rsidP="006D30B6">
            <w:pPr>
              <w:pStyle w:val="TAL"/>
            </w:pPr>
            <w:r>
              <w:t>Notify the NF Service Consumer about the status of an SM Context of a PDU session (e.g. the SM Context is released within the SMF).</w:t>
            </w:r>
          </w:p>
        </w:tc>
        <w:tc>
          <w:tcPr>
            <w:tcW w:w="1843" w:type="dxa"/>
          </w:tcPr>
          <w:p w14:paraId="32E9EF95" w14:textId="77777777" w:rsidR="00010A19" w:rsidRPr="009B67AF" w:rsidRDefault="00010A19" w:rsidP="006D30B6">
            <w:pPr>
              <w:pStyle w:val="TAL"/>
            </w:pPr>
            <w:r>
              <w:t>Subscribe/Notify</w:t>
            </w:r>
          </w:p>
        </w:tc>
        <w:tc>
          <w:tcPr>
            <w:tcW w:w="1701" w:type="dxa"/>
          </w:tcPr>
          <w:p w14:paraId="32E9EF96" w14:textId="77777777" w:rsidR="00010A19" w:rsidRPr="009B67AF" w:rsidRDefault="00010A19" w:rsidP="006D30B6">
            <w:pPr>
              <w:pStyle w:val="TAL"/>
            </w:pPr>
            <w:r w:rsidRPr="009B67AF">
              <w:t>AMF</w:t>
            </w:r>
          </w:p>
        </w:tc>
      </w:tr>
      <w:tr w:rsidR="00754805" w:rsidRPr="00A473A5" w14:paraId="32E9EF9D" w14:textId="77777777" w:rsidTr="001433FE">
        <w:tc>
          <w:tcPr>
            <w:tcW w:w="1951" w:type="dxa"/>
          </w:tcPr>
          <w:p w14:paraId="32E9EF98" w14:textId="77777777" w:rsidR="00FA4ED4" w:rsidRDefault="0026346C" w:rsidP="001433FE">
            <w:pPr>
              <w:pStyle w:val="TAL"/>
            </w:pPr>
            <w:r>
              <w:t xml:space="preserve">Retrieve </w:t>
            </w:r>
            <w:r w:rsidR="00754805" w:rsidRPr="009B67AF">
              <w:t xml:space="preserve">SM </w:t>
            </w:r>
            <w:r w:rsidR="00754805">
              <w:t>C</w:t>
            </w:r>
            <w:r w:rsidR="00754805" w:rsidRPr="009B67AF">
              <w:t>ontext</w:t>
            </w:r>
          </w:p>
          <w:p w14:paraId="32E9EF99" w14:textId="77777777" w:rsidR="00754805" w:rsidRPr="009B67AF" w:rsidRDefault="00FA4ED4" w:rsidP="001433FE">
            <w:pPr>
              <w:pStyle w:val="TAL"/>
            </w:pPr>
            <w:r>
              <w:t xml:space="preserve">(see NOTE 2) </w:t>
            </w:r>
            <w:r w:rsidR="00754805">
              <w:t xml:space="preserve"> </w:t>
            </w:r>
          </w:p>
        </w:tc>
        <w:tc>
          <w:tcPr>
            <w:tcW w:w="3969" w:type="dxa"/>
          </w:tcPr>
          <w:p w14:paraId="32E9EF9A" w14:textId="77777777" w:rsidR="00754805" w:rsidRPr="009B67AF" w:rsidRDefault="0026346C" w:rsidP="001433FE">
            <w:pPr>
              <w:pStyle w:val="TAL"/>
            </w:pPr>
            <w:r>
              <w:t xml:space="preserve">Retrieve </w:t>
            </w:r>
            <w:r w:rsidR="00754805">
              <w:t>an SM context of a PDU session from SMF, or from V-SMF in HR roaming scenarios</w:t>
            </w:r>
            <w:r>
              <w:t>, for 5GS to EPS mobility</w:t>
            </w:r>
            <w:r w:rsidR="00754805">
              <w:t>.</w:t>
            </w:r>
          </w:p>
        </w:tc>
        <w:tc>
          <w:tcPr>
            <w:tcW w:w="1843" w:type="dxa"/>
          </w:tcPr>
          <w:p w14:paraId="32E9EF9B" w14:textId="77777777" w:rsidR="00754805" w:rsidRPr="009B67AF" w:rsidRDefault="00754805" w:rsidP="001433FE">
            <w:pPr>
              <w:pStyle w:val="TAL"/>
            </w:pPr>
            <w:r>
              <w:t>Request/Response</w:t>
            </w:r>
          </w:p>
        </w:tc>
        <w:tc>
          <w:tcPr>
            <w:tcW w:w="1701" w:type="dxa"/>
          </w:tcPr>
          <w:p w14:paraId="32E9EF9C" w14:textId="77777777" w:rsidR="00754805" w:rsidRPr="009B67AF" w:rsidRDefault="00754805" w:rsidP="001433FE">
            <w:pPr>
              <w:pStyle w:val="TAL"/>
            </w:pPr>
            <w:r w:rsidRPr="009B67AF">
              <w:t>AMF</w:t>
            </w:r>
          </w:p>
        </w:tc>
      </w:tr>
      <w:tr w:rsidR="00DA2975" w:rsidRPr="00A473A5" w14:paraId="32E9EFA2" w14:textId="77777777" w:rsidTr="0033441A">
        <w:tc>
          <w:tcPr>
            <w:tcW w:w="1951" w:type="dxa"/>
          </w:tcPr>
          <w:p w14:paraId="32E9EF9E" w14:textId="77777777" w:rsidR="00DA2975" w:rsidRPr="009B67AF" w:rsidRDefault="00DA2975" w:rsidP="000C7A0F">
            <w:pPr>
              <w:pStyle w:val="TAL"/>
            </w:pPr>
            <w:r w:rsidRPr="009B67AF">
              <w:t>Create</w:t>
            </w:r>
          </w:p>
        </w:tc>
        <w:tc>
          <w:tcPr>
            <w:tcW w:w="3969" w:type="dxa"/>
          </w:tcPr>
          <w:p w14:paraId="32E9EF9F" w14:textId="77777777" w:rsidR="00DA2975" w:rsidRPr="009B67AF" w:rsidRDefault="00DA2975" w:rsidP="000C7A0F">
            <w:pPr>
              <w:pStyle w:val="TAL"/>
            </w:pPr>
            <w:r>
              <w:t>Create a PDU session in the H-SMF, in HR roaming scenarios.</w:t>
            </w:r>
          </w:p>
        </w:tc>
        <w:tc>
          <w:tcPr>
            <w:tcW w:w="1843" w:type="dxa"/>
          </w:tcPr>
          <w:p w14:paraId="32E9EFA0" w14:textId="77777777" w:rsidR="00DA2975" w:rsidRPr="009B67AF" w:rsidRDefault="00DA2975" w:rsidP="000C7A0F">
            <w:pPr>
              <w:pStyle w:val="TAL"/>
            </w:pPr>
            <w:r w:rsidRPr="009B67AF">
              <w:t>Request/Response</w:t>
            </w:r>
          </w:p>
        </w:tc>
        <w:tc>
          <w:tcPr>
            <w:tcW w:w="1701" w:type="dxa"/>
          </w:tcPr>
          <w:p w14:paraId="32E9EFA1" w14:textId="77777777" w:rsidR="00DA2975" w:rsidRPr="009B67AF" w:rsidRDefault="00DA2975" w:rsidP="000C7A0F">
            <w:pPr>
              <w:pStyle w:val="TAL"/>
            </w:pPr>
            <w:r w:rsidRPr="009B67AF">
              <w:t>V-SMF</w:t>
            </w:r>
          </w:p>
        </w:tc>
      </w:tr>
      <w:tr w:rsidR="00DA2975" w:rsidRPr="00A473A5" w14:paraId="32E9EFA7" w14:textId="77777777" w:rsidTr="0033441A">
        <w:tc>
          <w:tcPr>
            <w:tcW w:w="1951" w:type="dxa"/>
          </w:tcPr>
          <w:p w14:paraId="32E9EFA3" w14:textId="77777777" w:rsidR="00DA2975" w:rsidRPr="009B67AF" w:rsidRDefault="00DA2975" w:rsidP="000C7A0F">
            <w:pPr>
              <w:pStyle w:val="TAL"/>
            </w:pPr>
            <w:r w:rsidRPr="009B67AF">
              <w:t>Update</w:t>
            </w:r>
          </w:p>
        </w:tc>
        <w:tc>
          <w:tcPr>
            <w:tcW w:w="3969" w:type="dxa"/>
          </w:tcPr>
          <w:p w14:paraId="32E9EFA4" w14:textId="77777777" w:rsidR="00DA2975" w:rsidRPr="009B67AF" w:rsidRDefault="00DA2975" w:rsidP="000C7A0F">
            <w:pPr>
              <w:pStyle w:val="TAL"/>
            </w:pPr>
            <w:r>
              <w:t>U</w:t>
            </w:r>
            <w:r w:rsidRPr="009B67AF">
              <w:t>pdate</w:t>
            </w:r>
            <w:r>
              <w:t xml:space="preserve"> a PDU session in the H-SMF or V-SMF, in HR roaming scenarios.</w:t>
            </w:r>
          </w:p>
        </w:tc>
        <w:tc>
          <w:tcPr>
            <w:tcW w:w="1843" w:type="dxa"/>
          </w:tcPr>
          <w:p w14:paraId="32E9EFA5" w14:textId="77777777" w:rsidR="00DA2975" w:rsidRPr="009B67AF" w:rsidRDefault="00DA2975" w:rsidP="000C7A0F">
            <w:pPr>
              <w:pStyle w:val="TAL"/>
            </w:pPr>
            <w:r w:rsidRPr="009B67AF">
              <w:t>Request/Response</w:t>
            </w:r>
          </w:p>
        </w:tc>
        <w:tc>
          <w:tcPr>
            <w:tcW w:w="1701" w:type="dxa"/>
          </w:tcPr>
          <w:p w14:paraId="32E9EFA6" w14:textId="77777777" w:rsidR="00DA2975" w:rsidRPr="009B67AF" w:rsidRDefault="00DA2975" w:rsidP="000C7A0F">
            <w:pPr>
              <w:pStyle w:val="TAL"/>
            </w:pPr>
            <w:r w:rsidRPr="009B67AF">
              <w:t>V-SMF, H-SMF</w:t>
            </w:r>
          </w:p>
        </w:tc>
      </w:tr>
      <w:tr w:rsidR="00DA2975" w:rsidRPr="00A473A5" w14:paraId="32E9EFAC" w14:textId="77777777" w:rsidTr="0033441A">
        <w:tc>
          <w:tcPr>
            <w:tcW w:w="1951" w:type="dxa"/>
          </w:tcPr>
          <w:p w14:paraId="32E9EFA8" w14:textId="77777777" w:rsidR="00DA2975" w:rsidRPr="009B67AF" w:rsidRDefault="00DA2975" w:rsidP="000C7A0F">
            <w:pPr>
              <w:pStyle w:val="TAL"/>
            </w:pPr>
            <w:r w:rsidRPr="009B67AF">
              <w:t>Release</w:t>
            </w:r>
          </w:p>
        </w:tc>
        <w:tc>
          <w:tcPr>
            <w:tcW w:w="3969" w:type="dxa"/>
          </w:tcPr>
          <w:p w14:paraId="32E9EFA9" w14:textId="77777777" w:rsidR="00DA2975" w:rsidRPr="009B67AF" w:rsidRDefault="00DA2975" w:rsidP="000C7A0F">
            <w:pPr>
              <w:pStyle w:val="TAL"/>
            </w:pPr>
            <w:r>
              <w:t>R</w:t>
            </w:r>
            <w:r w:rsidRPr="009B67AF">
              <w:t>elease</w:t>
            </w:r>
            <w:r>
              <w:t xml:space="preserve"> a PDU session</w:t>
            </w:r>
            <w:r w:rsidR="00010A19">
              <w:t xml:space="preserve"> in the H-SMF</w:t>
            </w:r>
            <w:r>
              <w:t xml:space="preserve">, in HR roaming scenarios. </w:t>
            </w:r>
          </w:p>
        </w:tc>
        <w:tc>
          <w:tcPr>
            <w:tcW w:w="1843" w:type="dxa"/>
          </w:tcPr>
          <w:p w14:paraId="32E9EFAA" w14:textId="77777777" w:rsidR="00DA2975" w:rsidRPr="009B67AF" w:rsidRDefault="00DA2975" w:rsidP="000C7A0F">
            <w:pPr>
              <w:pStyle w:val="TAL"/>
            </w:pPr>
            <w:r w:rsidRPr="009B67AF">
              <w:t>Request/Response</w:t>
            </w:r>
          </w:p>
        </w:tc>
        <w:tc>
          <w:tcPr>
            <w:tcW w:w="1701" w:type="dxa"/>
          </w:tcPr>
          <w:p w14:paraId="32E9EFAB" w14:textId="77777777" w:rsidR="00DA2975" w:rsidRPr="009B67AF" w:rsidRDefault="00010A19" w:rsidP="000C7A0F">
            <w:pPr>
              <w:pStyle w:val="TAL"/>
            </w:pPr>
            <w:r>
              <w:t>V-SMF</w:t>
            </w:r>
          </w:p>
        </w:tc>
      </w:tr>
      <w:tr w:rsidR="00010A19" w:rsidRPr="009B67AF" w14:paraId="32E9EFB2" w14:textId="77777777" w:rsidTr="00010A19">
        <w:tc>
          <w:tcPr>
            <w:tcW w:w="1951" w:type="dxa"/>
            <w:tcBorders>
              <w:top w:val="single" w:sz="4" w:space="0" w:color="auto"/>
              <w:left w:val="single" w:sz="4" w:space="0" w:color="auto"/>
              <w:bottom w:val="single" w:sz="4" w:space="0" w:color="auto"/>
              <w:right w:val="single" w:sz="4" w:space="0" w:color="auto"/>
            </w:tcBorders>
          </w:tcPr>
          <w:p w14:paraId="32E9EFAD" w14:textId="77777777" w:rsidR="00FA4ED4" w:rsidRDefault="00010A19" w:rsidP="006D30B6">
            <w:pPr>
              <w:pStyle w:val="TAL"/>
            </w:pPr>
            <w:r>
              <w:t>Notify Status</w:t>
            </w:r>
          </w:p>
          <w:p w14:paraId="32E9EFAE" w14:textId="77777777" w:rsidR="00010A19" w:rsidRPr="009B67AF" w:rsidRDefault="00FA4ED4" w:rsidP="006D30B6">
            <w:pPr>
              <w:pStyle w:val="TAL"/>
            </w:pPr>
            <w:r>
              <w:t>(see NOTE 3)</w:t>
            </w:r>
            <w:r w:rsidR="00010A19">
              <w:t xml:space="preserve"> </w:t>
            </w:r>
          </w:p>
        </w:tc>
        <w:tc>
          <w:tcPr>
            <w:tcW w:w="3969" w:type="dxa"/>
            <w:tcBorders>
              <w:top w:val="single" w:sz="4" w:space="0" w:color="auto"/>
              <w:left w:val="single" w:sz="4" w:space="0" w:color="auto"/>
              <w:bottom w:val="single" w:sz="4" w:space="0" w:color="auto"/>
              <w:right w:val="single" w:sz="4" w:space="0" w:color="auto"/>
            </w:tcBorders>
          </w:tcPr>
          <w:p w14:paraId="32E9EFAF" w14:textId="77777777" w:rsidR="00010A19" w:rsidRDefault="00010A19" w:rsidP="006D30B6">
            <w:pPr>
              <w:pStyle w:val="TAL"/>
            </w:pPr>
            <w:r>
              <w:t>Notify the NF Service Consumer about the status of a PDU session (e.g. the PDU session is released due to local reasons within the H-SMF).</w:t>
            </w:r>
          </w:p>
        </w:tc>
        <w:tc>
          <w:tcPr>
            <w:tcW w:w="1843" w:type="dxa"/>
            <w:tcBorders>
              <w:top w:val="single" w:sz="4" w:space="0" w:color="auto"/>
              <w:left w:val="single" w:sz="4" w:space="0" w:color="auto"/>
              <w:bottom w:val="single" w:sz="4" w:space="0" w:color="auto"/>
              <w:right w:val="single" w:sz="4" w:space="0" w:color="auto"/>
            </w:tcBorders>
          </w:tcPr>
          <w:p w14:paraId="32E9EFB0" w14:textId="77777777" w:rsidR="00010A19" w:rsidRPr="009B67AF" w:rsidRDefault="00010A19" w:rsidP="006D30B6">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32E9EFB1" w14:textId="77777777" w:rsidR="00010A19" w:rsidRPr="009B67AF" w:rsidRDefault="00010A19" w:rsidP="006D30B6">
            <w:pPr>
              <w:pStyle w:val="TAL"/>
            </w:pPr>
            <w:r>
              <w:t>V-SMF</w:t>
            </w:r>
          </w:p>
        </w:tc>
      </w:tr>
      <w:tr w:rsidR="00FA4ED4" w:rsidRPr="009B67AF" w14:paraId="32E9EFB6" w14:textId="77777777" w:rsidTr="00CD03E9">
        <w:tc>
          <w:tcPr>
            <w:tcW w:w="9464" w:type="dxa"/>
            <w:gridSpan w:val="4"/>
            <w:tcBorders>
              <w:top w:val="single" w:sz="4" w:space="0" w:color="auto"/>
              <w:left w:val="single" w:sz="4" w:space="0" w:color="auto"/>
              <w:bottom w:val="single" w:sz="4" w:space="0" w:color="auto"/>
              <w:right w:val="single" w:sz="4" w:space="0" w:color="auto"/>
            </w:tcBorders>
          </w:tcPr>
          <w:p w14:paraId="32E9EFB3" w14:textId="77777777" w:rsidR="00FA4ED4" w:rsidRDefault="00FA4ED4" w:rsidP="00EA1C32">
            <w:pPr>
              <w:pStyle w:val="TAN"/>
            </w:pPr>
            <w:r>
              <w:t>NOTE 1:</w:t>
            </w:r>
            <w:r>
              <w:tab/>
              <w:t>This corresponds to the SMContextStatusNotify service operation defined in 3GPP TS 23.502 [3].</w:t>
            </w:r>
          </w:p>
          <w:p w14:paraId="32E9EFB4" w14:textId="77777777" w:rsidR="00FA4ED4" w:rsidRDefault="00FA4ED4" w:rsidP="00CD03E9">
            <w:pPr>
              <w:pStyle w:val="TAN"/>
            </w:pPr>
            <w:r>
              <w:t>NOTE 2:</w:t>
            </w:r>
            <w:r>
              <w:tab/>
              <w:t>This corresponds to the ContextRequest service operation defined in 3GPP TS 23.502 [3].</w:t>
            </w:r>
          </w:p>
          <w:p w14:paraId="32E9EFB5" w14:textId="77777777" w:rsidR="00FA4ED4" w:rsidRDefault="00FA4ED4" w:rsidP="00EA1C32">
            <w:pPr>
              <w:pStyle w:val="TAN"/>
            </w:pPr>
            <w:r>
              <w:t>NOTE 3:</w:t>
            </w:r>
            <w:r>
              <w:tab/>
              <w:t>This corresponds to the StatusNotify service operation defined in 3GPP TS 23.502 [3].</w:t>
            </w:r>
          </w:p>
        </w:tc>
      </w:tr>
    </w:tbl>
    <w:p w14:paraId="32E9EFB7" w14:textId="77777777" w:rsidR="00802EBD" w:rsidRDefault="00802EBD" w:rsidP="00802EBD"/>
    <w:p w14:paraId="32E9EFB8" w14:textId="77777777" w:rsidR="00943FC1" w:rsidRDefault="00943FC1" w:rsidP="00943FC1">
      <w:pPr>
        <w:pStyle w:val="Heading3"/>
      </w:pPr>
      <w:bookmarkStart w:id="67" w:name="_Toc20129450"/>
      <w:bookmarkStart w:id="68" w:name="_Toc27584077"/>
      <w:bookmarkStart w:id="69" w:name="_Toc36455379"/>
      <w:bookmarkStart w:id="70" w:name="_Toc45026765"/>
      <w:bookmarkStart w:id="71" w:name="_Toc67687100"/>
      <w:r>
        <w:t>5.2</w:t>
      </w:r>
      <w:r w:rsidR="004E0785">
        <w:t>.2</w:t>
      </w:r>
      <w:r>
        <w:tab/>
      </w:r>
      <w:r w:rsidR="008B6CCA">
        <w:t>Service Operations</w:t>
      </w:r>
      <w:bookmarkEnd w:id="67"/>
      <w:bookmarkEnd w:id="68"/>
      <w:bookmarkEnd w:id="69"/>
      <w:bookmarkEnd w:id="70"/>
      <w:bookmarkEnd w:id="71"/>
    </w:p>
    <w:p w14:paraId="32E9EFB9" w14:textId="77777777" w:rsidR="00AF47A0" w:rsidRDefault="00AF47A0" w:rsidP="00AF47A0">
      <w:pPr>
        <w:pStyle w:val="Heading4"/>
      </w:pPr>
      <w:bookmarkStart w:id="72" w:name="_Toc20129451"/>
      <w:bookmarkStart w:id="73" w:name="_Toc27584078"/>
      <w:bookmarkStart w:id="74" w:name="_Toc36455380"/>
      <w:bookmarkStart w:id="75" w:name="_Toc45026766"/>
      <w:bookmarkStart w:id="76" w:name="_Toc67687101"/>
      <w:r>
        <w:t>5.2.2.1</w:t>
      </w:r>
      <w:r>
        <w:tab/>
      </w:r>
      <w:r w:rsidR="00083EA1">
        <w:t>Introduction</w:t>
      </w:r>
      <w:bookmarkEnd w:id="72"/>
      <w:bookmarkEnd w:id="73"/>
      <w:bookmarkEnd w:id="74"/>
      <w:bookmarkEnd w:id="75"/>
      <w:bookmarkEnd w:id="76"/>
    </w:p>
    <w:p w14:paraId="32E9EFBA" w14:textId="29F3DA9B" w:rsidR="00271834" w:rsidRDefault="00271834" w:rsidP="00F5014C">
      <w:r>
        <w:t>See Table 5.2.1-1 for an overview of the service operations supported by the Nsmf_PDUSession</w:t>
      </w:r>
      <w:r w:rsidR="007F2B55">
        <w:t xml:space="preserve"> service</w:t>
      </w:r>
      <w:r>
        <w:t>.</w:t>
      </w:r>
    </w:p>
    <w:p w14:paraId="32E9EFBB" w14:textId="77777777" w:rsidR="00D93024" w:rsidRDefault="00D93024" w:rsidP="00D93024">
      <w:pPr>
        <w:pStyle w:val="Heading4"/>
      </w:pPr>
      <w:bookmarkStart w:id="77" w:name="_Toc20129452"/>
      <w:bookmarkStart w:id="78" w:name="_Toc27584079"/>
      <w:bookmarkStart w:id="79" w:name="_Toc36455381"/>
      <w:bookmarkStart w:id="80" w:name="_Toc45026767"/>
      <w:bookmarkStart w:id="81" w:name="_Toc67687102"/>
      <w:r>
        <w:t>5.2.2.2</w:t>
      </w:r>
      <w:r>
        <w:tab/>
      </w:r>
      <w:r w:rsidR="00C610B7">
        <w:t>Create SM Context service operation</w:t>
      </w:r>
      <w:bookmarkEnd w:id="77"/>
      <w:bookmarkEnd w:id="78"/>
      <w:bookmarkEnd w:id="79"/>
      <w:bookmarkEnd w:id="80"/>
      <w:bookmarkEnd w:id="81"/>
    </w:p>
    <w:p w14:paraId="32E9EFBC" w14:textId="77777777" w:rsidR="00D93024" w:rsidRDefault="00D93024" w:rsidP="00AC65ED">
      <w:pPr>
        <w:pStyle w:val="Heading5"/>
      </w:pPr>
      <w:bookmarkStart w:id="82" w:name="_Toc20129453"/>
      <w:bookmarkStart w:id="83" w:name="_Toc27584080"/>
      <w:bookmarkStart w:id="84" w:name="_Toc36455382"/>
      <w:bookmarkStart w:id="85" w:name="_Toc45026768"/>
      <w:bookmarkStart w:id="86" w:name="_Toc67687103"/>
      <w:r>
        <w:t>5.2.2.2.1</w:t>
      </w:r>
      <w:r>
        <w:tab/>
        <w:t>General</w:t>
      </w:r>
      <w:bookmarkEnd w:id="82"/>
      <w:bookmarkEnd w:id="83"/>
      <w:bookmarkEnd w:id="84"/>
      <w:bookmarkEnd w:id="85"/>
      <w:bookmarkEnd w:id="86"/>
    </w:p>
    <w:p w14:paraId="32E9EFBD" w14:textId="0B1626C2" w:rsidR="000F5270" w:rsidRDefault="00087269" w:rsidP="00087269">
      <w:r>
        <w:t>The Create SM Context service operation shall be used to create an individual SM context, for a given PDU session, in the SMF, or in the V-SMF for HR roaming scenarios</w:t>
      </w:r>
      <w:r w:rsidR="000F5270">
        <w:t>.</w:t>
      </w:r>
    </w:p>
    <w:p w14:paraId="32E9EFBE" w14:textId="6BD987A9" w:rsidR="00087269" w:rsidRDefault="000F5270" w:rsidP="00087269">
      <w:r>
        <w:t>It is used</w:t>
      </w:r>
      <w:r w:rsidR="00087269">
        <w:t xml:space="preserve"> in the following procedures:</w:t>
      </w:r>
    </w:p>
    <w:p w14:paraId="32E9EFBF" w14:textId="32244CB4" w:rsidR="00087269" w:rsidRDefault="00087269" w:rsidP="00087269">
      <w:pPr>
        <w:pStyle w:val="B1"/>
      </w:pPr>
      <w:r>
        <w:t>-</w:t>
      </w:r>
      <w:r>
        <w:tab/>
        <w:t xml:space="preserve">UE requested PDU Session Establishment (see </w:t>
      </w:r>
      <w:r w:rsidR="005B1EEB">
        <w:t>clause</w:t>
      </w:r>
      <w:r>
        <w:t xml:space="preserve"> 4.3.2 of</w:t>
      </w:r>
      <w:r w:rsidR="00151DAB">
        <w:t xml:space="preserve"> 3GPP TS</w:t>
      </w:r>
      <w:r w:rsidR="00CA4B50">
        <w:t> 23.502 [</w:t>
      </w:r>
      <w:r>
        <w:t>3]);</w:t>
      </w:r>
    </w:p>
    <w:p w14:paraId="32E9EFC0" w14:textId="3C000FB5" w:rsidR="002E45F9" w:rsidRDefault="002E45F9" w:rsidP="00ED293A">
      <w:pPr>
        <w:pStyle w:val="B1"/>
      </w:pPr>
      <w:r>
        <w:t>-</w:t>
      </w:r>
      <w:r>
        <w:tab/>
        <w:t xml:space="preserve">EPS to 5GS Idle mode mobility or handover using N26 interface (see </w:t>
      </w:r>
      <w:r w:rsidR="005B1EEB">
        <w:t>clause</w:t>
      </w:r>
      <w:r>
        <w:t xml:space="preserve"> 4.11</w:t>
      </w:r>
      <w:r w:rsidR="00AE162D">
        <w:t>.1</w:t>
      </w:r>
      <w:r w:rsidRPr="009158B7">
        <w:t xml:space="preserve"> </w:t>
      </w:r>
      <w:r>
        <w:t>of</w:t>
      </w:r>
      <w:r w:rsidR="00151DAB">
        <w:t xml:space="preserve"> 3GPP TS</w:t>
      </w:r>
      <w:r w:rsidR="00CA4B50">
        <w:t> 23.502 [</w:t>
      </w:r>
      <w:r>
        <w:t>3])</w:t>
      </w:r>
      <w:r w:rsidR="00B146FC">
        <w:t>;</w:t>
      </w:r>
    </w:p>
    <w:p w14:paraId="32E9EFC1" w14:textId="3EE07ED9" w:rsidR="00ED293A" w:rsidRDefault="00ED293A" w:rsidP="00ED293A">
      <w:pPr>
        <w:pStyle w:val="B1"/>
      </w:pPr>
      <w:r>
        <w:t>-</w:t>
      </w:r>
      <w:r>
        <w:tab/>
        <w:t xml:space="preserve">EPS to 5GS mobility without N26 interface (see </w:t>
      </w:r>
      <w:r w:rsidR="005B1EEB">
        <w:t>clause</w:t>
      </w:r>
      <w:r>
        <w:t xml:space="preserve"> 4.11.2.3</w:t>
      </w:r>
      <w:r w:rsidR="00151DAB">
        <w:t xml:space="preserve"> 3GPP TS</w:t>
      </w:r>
      <w:r w:rsidR="00CA4B50">
        <w:t> 23.502 [</w:t>
      </w:r>
      <w:r>
        <w:t>3]);</w:t>
      </w:r>
    </w:p>
    <w:p w14:paraId="32E9EFC2" w14:textId="0668FDEE" w:rsidR="00A76DF2" w:rsidRDefault="00087269" w:rsidP="00087269">
      <w:pPr>
        <w:pStyle w:val="B1"/>
      </w:pPr>
      <w:r>
        <w:lastRenderedPageBreak/>
        <w:t>-</w:t>
      </w:r>
      <w:r>
        <w:tab/>
        <w:t xml:space="preserve">Handover of a PDU session </w:t>
      </w:r>
      <w:r w:rsidR="00793F63">
        <w:t xml:space="preserve">between </w:t>
      </w:r>
      <w:r>
        <w:t xml:space="preserve">3GPP access </w:t>
      </w:r>
      <w:r w:rsidR="00793F63">
        <w:t xml:space="preserve">and non-3GPP access, when the target AMF does not know the SMF resource identifier of the SM context used by the source AMF, e.g. </w:t>
      </w:r>
      <w:r w:rsidR="001E62A0">
        <w:t xml:space="preserve">when the target AMF is not in the PLMN of the N3IWF </w:t>
      </w:r>
      <w:r>
        <w:t xml:space="preserve">(see </w:t>
      </w:r>
      <w:r w:rsidR="005B1EEB">
        <w:t>clause</w:t>
      </w:r>
      <w:r>
        <w:t xml:space="preserve"> 4.9.2.</w:t>
      </w:r>
      <w:r w:rsidR="001E62A0">
        <w:t>3.2</w:t>
      </w:r>
      <w:r>
        <w:t xml:space="preserve"> of</w:t>
      </w:r>
      <w:r w:rsidR="00151DAB">
        <w:t xml:space="preserve"> 3GPP TS</w:t>
      </w:r>
      <w:r w:rsidR="00CA4B50">
        <w:t> 23.502 [</w:t>
      </w:r>
      <w:r>
        <w:t>3])</w:t>
      </w:r>
      <w:r w:rsidR="001E62A0">
        <w:t xml:space="preserve">, or when the UE is roaming and the selected N3IWF is in the HPLMN (see </w:t>
      </w:r>
      <w:r w:rsidR="005B1EEB">
        <w:t>clause</w:t>
      </w:r>
      <w:r w:rsidR="001E62A0">
        <w:t xml:space="preserve"> 4.9.2.4.2 of</w:t>
      </w:r>
      <w:r w:rsidR="00151DAB">
        <w:t xml:space="preserve"> 3GPP TS</w:t>
      </w:r>
      <w:r w:rsidR="00CA4B50">
        <w:t> 23.502 [</w:t>
      </w:r>
      <w:r w:rsidR="001E62A0">
        <w:t>3])</w:t>
      </w:r>
      <w:r w:rsidR="00A76DF2">
        <w:t>;</w:t>
      </w:r>
    </w:p>
    <w:p w14:paraId="32E9EFC3" w14:textId="7A3ADAAA" w:rsidR="006D67A5" w:rsidRDefault="006D67A5" w:rsidP="006D67A5">
      <w:pPr>
        <w:pStyle w:val="B1"/>
      </w:pPr>
      <w:r>
        <w:t>-</w:t>
      </w:r>
      <w:r>
        <w:tab/>
        <w:t xml:space="preserve">Handover from EPS to 5GC-N3IWF (see </w:t>
      </w:r>
      <w:r w:rsidR="005B1EEB">
        <w:t>clause</w:t>
      </w:r>
      <w:r>
        <w:t xml:space="preserve"> 4.11.3.1 of</w:t>
      </w:r>
      <w:r w:rsidR="00151DAB">
        <w:t xml:space="preserve"> 3GPP TS</w:t>
      </w:r>
      <w:r w:rsidR="00CA4B50">
        <w:t> 23.502 [</w:t>
      </w:r>
      <w:r>
        <w:t>3]);</w:t>
      </w:r>
    </w:p>
    <w:p w14:paraId="32E9EFC4" w14:textId="3CD06A91" w:rsidR="00087269" w:rsidRDefault="006D67A5" w:rsidP="00087269">
      <w:pPr>
        <w:pStyle w:val="B1"/>
      </w:pPr>
      <w:r>
        <w:t>-</w:t>
      </w:r>
      <w:r>
        <w:tab/>
        <w:t xml:space="preserve">Handover from EPC/ePDG to 5GS (see </w:t>
      </w:r>
      <w:r w:rsidR="005B1EEB">
        <w:t>clause</w:t>
      </w:r>
      <w:r>
        <w:t xml:space="preserve"> 4.11.4.1 of</w:t>
      </w:r>
      <w:r w:rsidR="00151DAB">
        <w:t xml:space="preserve"> 3GPP TS</w:t>
      </w:r>
      <w:r w:rsidR="00CA4B50">
        <w:t> 23.502 [</w:t>
      </w:r>
      <w:r>
        <w:t>3])</w:t>
      </w:r>
      <w:r w:rsidR="00087269">
        <w:t>.</w:t>
      </w:r>
    </w:p>
    <w:p w14:paraId="32E9EFC5" w14:textId="77777777" w:rsidR="00087269" w:rsidRDefault="00087269" w:rsidP="00087269">
      <w:r>
        <w:t>There shall be only one individual SM context per PDU session.</w:t>
      </w:r>
    </w:p>
    <w:p w14:paraId="32E9EFC6" w14:textId="77777777" w:rsidR="00E27DC9" w:rsidRDefault="00087269" w:rsidP="00B56CFA">
      <w:r>
        <w:t>The NF Service Consumer (e.g. AMF) shall create an SM context by using the HTTP POST method as shown in Figure 5.2.2.2.1-1.</w:t>
      </w:r>
    </w:p>
    <w:p w14:paraId="32E9EFC7" w14:textId="77777777" w:rsidR="00BF17DC" w:rsidRDefault="00BF17DC" w:rsidP="0033441A">
      <w:pPr>
        <w:pStyle w:val="TH"/>
      </w:pPr>
      <w:r w:rsidRPr="00D64FA1">
        <w:rPr>
          <w:lang w:val="fr-FR"/>
        </w:rPr>
        <w:object w:dxaOrig="8714" w:dyaOrig="2144" w14:anchorId="32EA0C4C">
          <v:shape id="_x0000_i1026" type="#_x0000_t75" style="width:437pt;height:107.5pt" o:ole="">
            <v:imagedata r:id="rId14" o:title=""/>
          </v:shape>
          <o:OLEObject Type="Embed" ProgID="Visio.Drawing.11" ShapeID="_x0000_i1026" DrawAspect="Content" ObjectID="_1678299966" r:id="rId15"/>
        </w:object>
      </w:r>
    </w:p>
    <w:p w14:paraId="32E9EFC8" w14:textId="77777777" w:rsidR="00087269" w:rsidRDefault="00087269" w:rsidP="0033441A">
      <w:pPr>
        <w:pStyle w:val="TF"/>
      </w:pPr>
      <w:r>
        <w:t>Figure 5.2.2.2.1-1: SM context creation</w:t>
      </w:r>
    </w:p>
    <w:p w14:paraId="32E9EFC9" w14:textId="77777777" w:rsidR="007E4E9C" w:rsidRDefault="000C7A0F" w:rsidP="000C7A0F">
      <w:pPr>
        <w:pStyle w:val="B1"/>
      </w:pPr>
      <w:r>
        <w:t>1.</w:t>
      </w:r>
      <w:r>
        <w:tab/>
      </w:r>
      <w:r w:rsidR="00087269">
        <w:t xml:space="preserve">The NF Service Consumer shall send a POST request to the resource representing the </w:t>
      </w:r>
      <w:r w:rsidR="00793F63">
        <w:t xml:space="preserve">SM contexts </w:t>
      </w:r>
      <w:r w:rsidR="00087269">
        <w:t>collection resource of the SMF. The payload body of the POST request shall contain</w:t>
      </w:r>
      <w:r w:rsidR="007E4E9C">
        <w:t>:</w:t>
      </w:r>
    </w:p>
    <w:p w14:paraId="32E9EFCA" w14:textId="32421DDB" w:rsidR="00255747" w:rsidRDefault="007E4E9C" w:rsidP="00DB011A">
      <w:pPr>
        <w:pStyle w:val="B2"/>
      </w:pPr>
      <w:r>
        <w:t>-</w:t>
      </w:r>
      <w:r>
        <w:tab/>
      </w:r>
      <w:r w:rsidR="00087269">
        <w:t xml:space="preserve">a representation of the individual </w:t>
      </w:r>
      <w:r w:rsidR="00793F63">
        <w:t>SM context</w:t>
      </w:r>
      <w:r w:rsidR="00087269">
        <w:t xml:space="preserve"> resource to be created</w:t>
      </w:r>
      <w:r w:rsidR="00793F63">
        <w:t>;</w:t>
      </w:r>
    </w:p>
    <w:p w14:paraId="32E9EFCB" w14:textId="2D80202B" w:rsidR="00255747" w:rsidRDefault="00255747" w:rsidP="00DB011A">
      <w:pPr>
        <w:pStyle w:val="B2"/>
      </w:pPr>
      <w:r>
        <w:t>-</w:t>
      </w:r>
      <w:r>
        <w:tab/>
      </w:r>
      <w:r w:rsidR="007E4E9C">
        <w:t xml:space="preserve">the Request Type IE, if </w:t>
      </w:r>
      <w:r>
        <w:t xml:space="preserve">it is </w:t>
      </w:r>
      <w:r w:rsidR="007E4E9C">
        <w:t>received from the UE and if the request refers to an existing PDU session or an existing Emergency PDU session</w:t>
      </w:r>
      <w:r>
        <w:t>;</w:t>
      </w:r>
      <w:r w:rsidR="008D1CA3">
        <w:t xml:space="preserve"> </w:t>
      </w:r>
      <w:r>
        <w:t>the Request Type IE</w:t>
      </w:r>
      <w:r w:rsidR="007E4E9C">
        <w:t xml:space="preserve"> may be included otherwise;</w:t>
      </w:r>
    </w:p>
    <w:p w14:paraId="32E9EFCC" w14:textId="77777777" w:rsidR="007E4E9C" w:rsidRDefault="00255747" w:rsidP="00DB011A">
      <w:pPr>
        <w:pStyle w:val="B2"/>
      </w:pPr>
      <w:r>
        <w:t>-</w:t>
      </w:r>
      <w:r>
        <w:tab/>
      </w:r>
      <w:r w:rsidR="006A75EE">
        <w:t>the Old PDU Session ID</w:t>
      </w:r>
      <w:r>
        <w:t>,</w:t>
      </w:r>
      <w:r w:rsidR="006A75EE">
        <w:t xml:space="preserve"> if </w:t>
      </w:r>
      <w:r>
        <w:t>it is</w:t>
      </w:r>
      <w:r w:rsidR="006A75EE">
        <w:t xml:space="preserve"> received from the UE (i.e. for a PDU session establishment for the SSC mode 3 operation);</w:t>
      </w:r>
    </w:p>
    <w:p w14:paraId="32E9EFCD" w14:textId="3352FF75" w:rsidR="003249CE" w:rsidRDefault="003249CE" w:rsidP="00DB011A">
      <w:pPr>
        <w:pStyle w:val="B2"/>
      </w:pPr>
      <w:r>
        <w:t>-</w:t>
      </w:r>
      <w:r>
        <w:tab/>
        <w:t>the indication that the UE is inside or outside of the LADN (</w:t>
      </w:r>
      <w:r w:rsidRPr="00B6630E">
        <w:t>Local Area Data Network</w:t>
      </w:r>
      <w:r>
        <w:t>) service area, if the DNN corresponds to a LADN;</w:t>
      </w:r>
    </w:p>
    <w:p w14:paraId="32E9EFCE" w14:textId="77777777" w:rsidR="00255747" w:rsidRDefault="007E4E9C" w:rsidP="00DB011A">
      <w:pPr>
        <w:pStyle w:val="B2"/>
      </w:pPr>
      <w:r>
        <w:t>-</w:t>
      </w:r>
      <w:r>
        <w:tab/>
      </w:r>
      <w:r w:rsidR="00793F63">
        <w:t>a subscription for SM context status notification</w:t>
      </w:r>
      <w:r w:rsidR="00255747">
        <w:t>;</w:t>
      </w:r>
    </w:p>
    <w:p w14:paraId="32E9EFCF" w14:textId="1AD593FD" w:rsidR="001B3C45" w:rsidRDefault="00255747" w:rsidP="00DB011A">
      <w:pPr>
        <w:pStyle w:val="B2"/>
      </w:pPr>
      <w:r>
        <w:t>-</w:t>
      </w:r>
      <w:r>
        <w:tab/>
        <w:t xml:space="preserve">the </w:t>
      </w:r>
      <w:r w:rsidR="00690664">
        <w:t>s</w:t>
      </w:r>
      <w:r w:rsidR="00690664" w:rsidRPr="008F623B">
        <w:t>ervingNfId</w:t>
      </w:r>
      <w:r w:rsidR="00690664" w:rsidDel="00690664">
        <w:t xml:space="preserve"> </w:t>
      </w:r>
      <w:r>
        <w:t>identifying the serving AMF</w:t>
      </w:r>
      <w:r w:rsidR="001B3C45">
        <w:t>;</w:t>
      </w:r>
    </w:p>
    <w:p w14:paraId="32E9EFD0" w14:textId="4B6B44B0" w:rsidR="00087269" w:rsidRDefault="001B3C45" w:rsidP="00DB011A">
      <w:pPr>
        <w:pStyle w:val="B2"/>
      </w:pPr>
      <w:r>
        <w:t>-</w:t>
      </w:r>
      <w:r>
        <w:tab/>
        <w:t>trace control and configuration parameters, if trace is to be activated (</w:t>
      </w:r>
      <w:r>
        <w:rPr>
          <w:szCs w:val="18"/>
        </w:rPr>
        <w:t>see</w:t>
      </w:r>
      <w:r w:rsidR="00151DAB">
        <w:rPr>
          <w:szCs w:val="18"/>
        </w:rPr>
        <w:t xml:space="preserve"> 3GPP TS</w:t>
      </w:r>
      <w:r w:rsidR="00CA4B50">
        <w:rPr>
          <w:szCs w:val="18"/>
        </w:rPr>
        <w:t> 32.422 [</w:t>
      </w:r>
      <w:r>
        <w:rPr>
          <w:szCs w:val="18"/>
        </w:rPr>
        <w:t>22])</w:t>
      </w:r>
      <w:r w:rsidR="00087269">
        <w:t>.</w:t>
      </w:r>
    </w:p>
    <w:p w14:paraId="32E9EFD1" w14:textId="6E5E27B2" w:rsidR="00DF13C8" w:rsidRDefault="00DF13C8" w:rsidP="00F5014C">
      <w:pPr>
        <w:pStyle w:val="B2"/>
        <w:ind w:left="567" w:firstLine="0"/>
      </w:pPr>
      <w:r>
        <w:t xml:space="preserve">For the UE requested PDU Session Establishment procedure in home routed roaming scenario (see </w:t>
      </w:r>
      <w:r w:rsidR="005B1EEB">
        <w:t>clause</w:t>
      </w:r>
      <w:r>
        <w:t xml:space="preserve"> 4.3.2.2.2 of</w:t>
      </w:r>
      <w:r w:rsidR="00151DAB">
        <w:t xml:space="preserve"> 3GPP TS</w:t>
      </w:r>
      <w:r w:rsidR="00CA4B50">
        <w:t> 23.502 [</w:t>
      </w:r>
      <w:r>
        <w:t>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14:paraId="32E9EFD2" w14:textId="77777777" w:rsidR="00DF13C8" w:rsidRDefault="00DF13C8" w:rsidP="00DF13C8">
      <w:pPr>
        <w:pStyle w:val="B2"/>
      </w:pPr>
      <w:r>
        <w:t>-</w:t>
      </w:r>
      <w:r>
        <w:tab/>
        <w:t>depending on operator policy, the V-SMF may try reaching the hSmfUri via an alternate path; or</w:t>
      </w:r>
    </w:p>
    <w:p w14:paraId="32E9EFD3" w14:textId="7E03507A" w:rsidR="00DF13C8" w:rsidRDefault="00DF13C8" w:rsidP="00DB011A">
      <w:pPr>
        <w:pStyle w:val="B2"/>
      </w:pPr>
      <w:r>
        <w:t>-</w:t>
      </w:r>
      <w:r>
        <w:tab/>
        <w:t>if additional H-SMF URI is provided, the V-SMF may try to create the PDU session on one of the additional H-SMF(s) provided.</w:t>
      </w:r>
    </w:p>
    <w:p w14:paraId="32E9EFD4" w14:textId="60335AD8" w:rsidR="008D1CA3" w:rsidRDefault="008D1CA3" w:rsidP="008D1CA3">
      <w:pPr>
        <w:pStyle w:val="B2"/>
      </w:pPr>
      <w:r>
        <w:t>The payload body of the POST request may further contain:</w:t>
      </w:r>
    </w:p>
    <w:p w14:paraId="32E9EFD5" w14:textId="1F4D379B" w:rsidR="008D1CA3" w:rsidRDefault="008D1CA3" w:rsidP="00DB011A">
      <w:pPr>
        <w:pStyle w:val="B2"/>
      </w:pPr>
      <w:r>
        <w:t>-</w:t>
      </w:r>
      <w:r>
        <w:tab/>
        <w:t xml:space="preserve">the name of the AMF service to which SM context status notification are to be sent (see </w:t>
      </w:r>
      <w:r w:rsidR="005B1EEB">
        <w:t>clause</w:t>
      </w:r>
      <w:r>
        <w:t xml:space="preserve"> 6.5.2.2 of</w:t>
      </w:r>
      <w:r w:rsidR="00151DAB">
        <w:t xml:space="preserve"> 3GPP TS</w:t>
      </w:r>
      <w:r w:rsidR="00CA4B50">
        <w:t> 29.500 [</w:t>
      </w:r>
      <w:r>
        <w:t>4]), encoded in</w:t>
      </w:r>
      <w:r w:rsidRPr="004A28FE">
        <w:t xml:space="preserve"> </w:t>
      </w:r>
      <w:r>
        <w:t>the serviceName attribute.</w:t>
      </w:r>
    </w:p>
    <w:p w14:paraId="32E9EFD6" w14:textId="2D30FA7E" w:rsidR="00C92B8E" w:rsidRDefault="000C7A0F" w:rsidP="0033441A">
      <w:pPr>
        <w:pStyle w:val="B1"/>
      </w:pPr>
      <w:r w:rsidRPr="000C7A0F">
        <w:t>2</w:t>
      </w:r>
      <w:r w:rsidR="00E27DC9">
        <w:t>a</w:t>
      </w:r>
      <w:r w:rsidRPr="000C7A0F">
        <w:t>.</w:t>
      </w:r>
      <w:r w:rsidRPr="000C7A0F">
        <w:tab/>
      </w:r>
      <w:r w:rsidR="00087269" w:rsidRPr="0057039A">
        <w:t xml:space="preserve">On success, "201 Created" shall be returned, the payload body of the POST response shall contain the representation </w:t>
      </w:r>
      <w:r w:rsidR="00793F63">
        <w:t>describing the status of the request</w:t>
      </w:r>
      <w:r w:rsidR="00793F63" w:rsidRPr="0057039A">
        <w:t xml:space="preserve"> </w:t>
      </w:r>
      <w:r w:rsidR="00087269" w:rsidRPr="00E33AA9">
        <w:t xml:space="preserve">and the "Location" header shall </w:t>
      </w:r>
      <w:r w:rsidR="00793F63">
        <w:t xml:space="preserve">be present and shall </w:t>
      </w:r>
      <w:r w:rsidR="00087269" w:rsidRPr="00E33AA9">
        <w:t xml:space="preserve">contain the URI of the created resource. </w:t>
      </w:r>
      <w:r w:rsidR="00803680">
        <w:t>The authority and/or deployment-specific string</w:t>
      </w:r>
      <w:r w:rsidR="00803680" w:rsidRPr="009F195B">
        <w:t xml:space="preserve"> </w:t>
      </w:r>
      <w:r w:rsidR="00803680">
        <w:t xml:space="preserve">of the apiRoot of the created </w:t>
      </w:r>
      <w:r w:rsidR="00803680">
        <w:lastRenderedPageBreak/>
        <w:t>resource URI may differ from the authority and/or deployment-specific string</w:t>
      </w:r>
      <w:r w:rsidR="00803680" w:rsidRPr="009F195B">
        <w:t xml:space="preserve"> </w:t>
      </w:r>
      <w:r w:rsidR="00803680">
        <w:t>of the apiRoot of the request URI received in the POST request.</w:t>
      </w:r>
      <w:r w:rsidR="007E4E9C">
        <w:br/>
      </w:r>
      <w:r w:rsidR="007E4E9C">
        <w:br/>
        <w:t xml:space="preserve">If the Request Type was received in the request and </w:t>
      </w:r>
      <w:r w:rsidR="001455EE">
        <w:t>set to EXISTING_PDU_SESSION</w:t>
      </w:r>
      <w:r w:rsidR="001455EE">
        <w:rPr>
          <w:noProof/>
          <w:lang w:eastAsia="zh-CN"/>
        </w:rPr>
        <w:t xml:space="preserve"> or </w:t>
      </w:r>
      <w:r w:rsidR="001455EE">
        <w:t xml:space="preserve">EXISTING_EMERGENCY_PDU_SESSION (i.e. </w:t>
      </w:r>
      <w:r w:rsidR="007E4E9C">
        <w:t>indicat</w:t>
      </w:r>
      <w:r w:rsidR="001455EE">
        <w:t>ing that</w:t>
      </w:r>
      <w:r w:rsidR="007E4E9C">
        <w:t xml:space="preserve"> this is a request for an existing PDU session or an existing emergency PDU session</w:t>
      </w:r>
      <w:r w:rsidR="007D7370">
        <w:t>)</w:t>
      </w:r>
      <w:r w:rsidR="007E4E9C">
        <w:t xml:space="preserve">, the SMF shall identify the existing PDU session or emergency PDU session based on the PDU Session ID; in this case, the SMF shall not create a new SM context but instead update the existing SM context and provide the representation of the updated SM context in the </w:t>
      </w:r>
      <w:r w:rsidR="007E4E9C" w:rsidRPr="0057039A">
        <w:t xml:space="preserve">"201 Created" </w:t>
      </w:r>
      <w:r w:rsidR="007E4E9C">
        <w:t>response to the NF Service Consumer.</w:t>
      </w:r>
    </w:p>
    <w:p w14:paraId="32E9EFD7" w14:textId="4B068E70" w:rsidR="00C92B8E" w:rsidRDefault="00C92B8E" w:rsidP="00C92B8E">
      <w:pPr>
        <w:pStyle w:val="B1"/>
        <w:ind w:hanging="1"/>
      </w:pPr>
      <w:r>
        <w:t>The POST request shall be considered as colliding with an existing SM context if:</w:t>
      </w:r>
    </w:p>
    <w:p w14:paraId="32E9EFD8" w14:textId="77777777" w:rsidR="00C92B8E" w:rsidRDefault="00C92B8E" w:rsidP="00C92B8E">
      <w:pPr>
        <w:pStyle w:val="B2"/>
      </w:pPr>
      <w:r>
        <w:t>-</w:t>
      </w:r>
      <w:r>
        <w:tab/>
        <w:t>it includes the same SUPI, or PEI for an emergency registered UE without a UICC or without an authenticated SUPI, and the same PDU Session ID as for an existing SM context; and</w:t>
      </w:r>
    </w:p>
    <w:p w14:paraId="32E9EFD9"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EFDA" w14:textId="55933049" w:rsidR="00C92B8E" w:rsidRDefault="00C92B8E" w:rsidP="00C92B8E">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If the smContextStatusUri of the existing SM context differs from the smContextStatusUri received in the POST request, the SMF shall also send an SM context status notification (see </w:t>
      </w:r>
      <w:r w:rsidR="005B1EEB">
        <w:t>clause</w:t>
      </w:r>
      <w:r>
        <w:t xml:space="preserv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5B1EEB">
        <w:t>clause</w:t>
      </w:r>
      <w:r>
        <w:t xml:space="preserve"> 5.2.2.9).</w:t>
      </w:r>
    </w:p>
    <w:p w14:paraId="32E9EFDB" w14:textId="243A4D36" w:rsidR="00087269" w:rsidRDefault="006A75EE" w:rsidP="00C92B8E">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6BB0E835" w14:textId="694FE737" w:rsidR="002F6700" w:rsidRDefault="002F6700" w:rsidP="00C327E7">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32E9EFDC" w14:textId="0AB032F2" w:rsidR="003249CE" w:rsidRDefault="00E27DC9" w:rsidP="00E27DC9">
      <w:pPr>
        <w:pStyle w:val="B1"/>
      </w:pPr>
      <w:r>
        <w:t>2b.</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EFDD" w14:textId="77777777" w:rsidR="00E27DC9" w:rsidRDefault="00E27DC9" w:rsidP="00F5014C">
      <w:pPr>
        <w:pStyle w:val="B1"/>
        <w:ind w:hanging="1"/>
      </w:pPr>
      <w:r>
        <w:t xml:space="preserve">On failure, </w:t>
      </w:r>
      <w:r w:rsidR="00BF17DC">
        <w:t>or redirection</w:t>
      </w:r>
      <w:r w:rsidR="00BF17DC" w:rsidRPr="00B73374">
        <w:t xml:space="preserve"> </w:t>
      </w:r>
      <w:r w:rsidR="00BF17DC">
        <w:t xml:space="preserve">during a UE requested PDU Session Establishment, </w:t>
      </w:r>
      <w:r>
        <w:t xml:space="preserve">one of the HTTP status code listed in </w:t>
      </w:r>
      <w:r w:rsidRPr="001769FF">
        <w:t>Table 6.</w:t>
      </w:r>
      <w:r>
        <w:t>1.3.2.</w:t>
      </w:r>
      <w:r w:rsidRPr="001769FF">
        <w:t>3.1-</w:t>
      </w:r>
      <w:r>
        <w:t>3 shall be returned</w:t>
      </w:r>
      <w:r w:rsidR="00BF17DC">
        <w:t>.</w:t>
      </w:r>
      <w:r>
        <w:t xml:space="preserve"> </w:t>
      </w:r>
      <w:r w:rsidR="00BF17DC">
        <w:t xml:space="preserve">For a 4xx/5xx response, </w:t>
      </w:r>
      <w:r w:rsidRPr="00FA1305">
        <w:t xml:space="preserve">the message body </w:t>
      </w:r>
      <w:r w:rsidR="00BF17DC">
        <w:t xml:space="preserve">shall </w:t>
      </w:r>
      <w:r w:rsidRPr="00FA1305">
        <w:t>contain a</w:t>
      </w:r>
      <w:r>
        <w:t>n SmContextCreateError structure</w:t>
      </w:r>
      <w:r w:rsidRPr="00FA1305">
        <w:t>,</w:t>
      </w:r>
      <w:r>
        <w:t xml:space="preserve"> including:</w:t>
      </w:r>
    </w:p>
    <w:p w14:paraId="32E9EFDE" w14:textId="77777777" w:rsidR="00E27DC9" w:rsidRDefault="00E27DC9" w:rsidP="00E27DC9">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32E9EFDF" w14:textId="121F01AD" w:rsidR="00E27DC9" w:rsidRPr="00AC60A1" w:rsidRDefault="00E27DC9" w:rsidP="00AC60A1">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2E9EFE0" w14:textId="77777777" w:rsidR="00A76DF2" w:rsidRDefault="00A76DF2" w:rsidP="00A76DF2">
      <w:pPr>
        <w:pStyle w:val="Heading5"/>
      </w:pPr>
      <w:bookmarkStart w:id="87" w:name="_Toc20129454"/>
      <w:bookmarkStart w:id="88" w:name="_Toc27584081"/>
      <w:bookmarkStart w:id="89" w:name="_Toc36455383"/>
      <w:bookmarkStart w:id="90" w:name="_Toc45026769"/>
      <w:bookmarkStart w:id="91" w:name="_Toc67687104"/>
      <w:r>
        <w:t>5.2.2.2.2</w:t>
      </w:r>
      <w:r>
        <w:tab/>
        <w:t>EPS to 5GS Idle mode mobility using N26 interface</w:t>
      </w:r>
      <w:bookmarkEnd w:id="87"/>
      <w:bookmarkEnd w:id="88"/>
      <w:bookmarkEnd w:id="89"/>
      <w:bookmarkEnd w:id="90"/>
      <w:bookmarkEnd w:id="91"/>
    </w:p>
    <w:p w14:paraId="32E9EFE1" w14:textId="06B157F0" w:rsidR="00255747" w:rsidRDefault="00A76DF2" w:rsidP="00B56CFA">
      <w:r>
        <w:t>The NF Service Consumer (e.g. AMF) shall request the SMF to move a UE EPS PDN connection to 5GS using N26 interface, as follows.</w:t>
      </w:r>
    </w:p>
    <w:p w14:paraId="32E9EFE2" w14:textId="77777777" w:rsidR="00BF17DC" w:rsidRDefault="00BF17DC" w:rsidP="00A76DF2">
      <w:pPr>
        <w:pStyle w:val="TH"/>
      </w:pPr>
      <w:r w:rsidRPr="00D64FA1">
        <w:rPr>
          <w:lang w:val="fr-FR"/>
        </w:rPr>
        <w:object w:dxaOrig="8837" w:dyaOrig="3494" w14:anchorId="32EA0C4D">
          <v:shape id="_x0000_i1027" type="#_x0000_t75" style="width:442.5pt;height:174.5pt" o:ole="">
            <v:imagedata r:id="rId16" o:title=""/>
          </v:shape>
          <o:OLEObject Type="Embed" ProgID="Visio.Drawing.11" ShapeID="_x0000_i1027" DrawAspect="Content" ObjectID="_1678299967" r:id="rId17"/>
        </w:object>
      </w:r>
    </w:p>
    <w:p w14:paraId="32E9EFE3" w14:textId="77777777" w:rsidR="00A76DF2" w:rsidRDefault="00A76DF2" w:rsidP="00A76DF2">
      <w:pPr>
        <w:pStyle w:val="TF"/>
      </w:pPr>
      <w:r>
        <w:t>Figure 5.2.2.2.2-1: EPS to 5GS Idle mode mobility using N26 interface</w:t>
      </w:r>
    </w:p>
    <w:p w14:paraId="32E9EFE4" w14:textId="5C873B52" w:rsidR="00A76DF2" w:rsidRDefault="00A76DF2" w:rsidP="00A76DF2">
      <w:pPr>
        <w:pStyle w:val="B1"/>
      </w:pPr>
      <w:r>
        <w:t>1.</w:t>
      </w:r>
      <w:r>
        <w:tab/>
        <w:t>The NF Service Consumer shall send a POST request</w:t>
      </w:r>
      <w:r w:rsidR="00F67D85" w:rsidRPr="00F67D85">
        <w:t xml:space="preserve"> </w:t>
      </w:r>
      <w:r w:rsidR="00F67D85">
        <w:t>towards the SMF (+PGW-C) of each UE EPS PDN connection</w:t>
      </w:r>
      <w:r>
        <w:t xml:space="preserve">, as specified in </w:t>
      </w:r>
      <w:r w:rsidR="005B1EEB">
        <w:t>clause</w:t>
      </w:r>
      <w:r>
        <w:t xml:space="preserve"> 5.2.2.2.1, with the following </w:t>
      </w:r>
      <w:r w:rsidR="00255747">
        <w:t xml:space="preserve">additional </w:t>
      </w:r>
      <w:r>
        <w:t>information:</w:t>
      </w:r>
    </w:p>
    <w:p w14:paraId="32E9EFE5" w14:textId="4A8FF8FA" w:rsidR="00A76DF2" w:rsidRDefault="00A76DF2" w:rsidP="00A76DF2">
      <w:pPr>
        <w:pStyle w:val="B2"/>
      </w:pPr>
      <w:r>
        <w:t>-</w:t>
      </w:r>
      <w:r>
        <w:tab/>
        <w:t>UE EPS PDN connection, including the EPS bearer contexts</w:t>
      </w:r>
      <w:r w:rsidR="00255747">
        <w:t>,</w:t>
      </w:r>
      <w:r w:rsidR="00255747" w:rsidRPr="0045606A">
        <w:t xml:space="preserve"> </w:t>
      </w:r>
      <w:r w:rsidR="00255747">
        <w:t>received from the MME, representing the individual SM context resource to be created</w:t>
      </w:r>
      <w:r>
        <w:t>;</w:t>
      </w:r>
    </w:p>
    <w:p w14:paraId="35D052AD" w14:textId="3459AC71" w:rsidR="009C39D6" w:rsidRDefault="00A76DF2" w:rsidP="00A76DF2">
      <w:pPr>
        <w:pStyle w:val="B2"/>
      </w:pPr>
      <w:r>
        <w:t>-</w:t>
      </w:r>
      <w:r>
        <w:tab/>
      </w:r>
      <w:r w:rsidR="009C39D6">
        <w:t xml:space="preserve">the </w:t>
      </w:r>
      <w:r>
        <w:t>pduSessionsActivateList</w:t>
      </w:r>
      <w:r w:rsidR="009C39D6" w:rsidRPr="009C39D6">
        <w:t xml:space="preserve"> </w:t>
      </w:r>
      <w:r w:rsidR="009C39D6">
        <w:t>attribute</w:t>
      </w:r>
      <w:r>
        <w:t>, including the PDU Session ID of all the PDU session(s) to be re-activated</w:t>
      </w:r>
      <w:r w:rsidR="009C39D6">
        <w:t>;</w:t>
      </w:r>
    </w:p>
    <w:p w14:paraId="32E9EFE6" w14:textId="45BAE179" w:rsidR="00A76DF2" w:rsidRDefault="009C39D6" w:rsidP="00A76DF2">
      <w:pPr>
        <w:pStyle w:val="B2"/>
      </w:pPr>
      <w:r>
        <w:t>-</w:t>
      </w:r>
      <w:r>
        <w:tab/>
        <w:t>the epsBearerCxtStatus attribute, indicating the status of all the EPS bearer contexts in the UE, if corresponding information is received in the Registration Request from the UE</w:t>
      </w:r>
      <w:r w:rsidR="00A76DF2">
        <w:t>.</w:t>
      </w:r>
    </w:p>
    <w:p w14:paraId="525A9D4C" w14:textId="6F392BF0" w:rsidR="00740925" w:rsidRDefault="00A76DF2" w:rsidP="00A76DF2">
      <w:pPr>
        <w:pStyle w:val="B1"/>
      </w:pPr>
      <w:r>
        <w:t>2</w:t>
      </w:r>
      <w:r w:rsidR="00C66CE9">
        <w:t>a</w:t>
      </w:r>
      <w:r>
        <w:t>.</w:t>
      </w:r>
      <w:r>
        <w:tab/>
        <w:t>Upon receipt of such a request, if</w:t>
      </w:r>
      <w:r w:rsidR="00740925">
        <w:t>:</w:t>
      </w:r>
    </w:p>
    <w:p w14:paraId="07BF10D8" w14:textId="7F577B90" w:rsidR="00740925" w:rsidRDefault="00740925" w:rsidP="00740925">
      <w:pPr>
        <w:pStyle w:val="B2"/>
      </w:pPr>
      <w:r>
        <w:t>-</w:t>
      </w:r>
      <w:r>
        <w:tab/>
      </w:r>
      <w:r w:rsidR="00A76DF2">
        <w:t xml:space="preserve">a corresponding PDU session is found based on the EPS bearer contexts (after invoking a </w:t>
      </w:r>
      <w:r w:rsidR="00255747">
        <w:t xml:space="preserve">Create </w:t>
      </w:r>
      <w:r w:rsidR="00A76DF2">
        <w:t>service operation towards the H-SMF</w:t>
      </w:r>
      <w:r w:rsidR="00255747">
        <w:t>, for a Home Routed PDU session</w:t>
      </w:r>
      <w:r w:rsidR="00A76DF2">
        <w:t>)</w:t>
      </w:r>
      <w:r>
        <w:t>;</w:t>
      </w:r>
    </w:p>
    <w:p w14:paraId="603F119E" w14:textId="59095F4F" w:rsidR="00740925" w:rsidRDefault="00740925" w:rsidP="00740925">
      <w:pPr>
        <w:pStyle w:val="B2"/>
      </w:pPr>
      <w:r>
        <w:t>-</w:t>
      </w:r>
      <w:r>
        <w:tab/>
        <w:t>the default EPS bearer context of the corresponding PDU session is not reported as inactive by the UE in the epsBearerCtxStatus attribute, if received; and</w:t>
      </w:r>
    </w:p>
    <w:p w14:paraId="1C860C9E" w14:textId="5A2C3A5F" w:rsidR="0013729C" w:rsidRDefault="00740925" w:rsidP="00740925">
      <w:pPr>
        <w:pStyle w:val="B2"/>
      </w:pPr>
      <w:r>
        <w:t>-</w:t>
      </w:r>
      <w:r>
        <w:tab/>
      </w:r>
      <w:r w:rsidR="00A76DF2">
        <w:t>it is possible to proceed with moving the PDN connection to 5GS,</w:t>
      </w:r>
    </w:p>
    <w:p w14:paraId="32E9EFE7" w14:textId="563A36F8" w:rsidR="00A76DF2" w:rsidRDefault="0013729C" w:rsidP="00C327E7">
      <w:pPr>
        <w:pStyle w:val="B2"/>
      </w:pPr>
      <w:r>
        <w:t xml:space="preserve">then </w:t>
      </w:r>
      <w:r w:rsidR="00A76DF2">
        <w:t>the SMF shall return a 201 Created response including the following information:</w:t>
      </w:r>
    </w:p>
    <w:p w14:paraId="32E9EFE8" w14:textId="6DC8407A" w:rsidR="00A76DF2" w:rsidRDefault="00A76DF2" w:rsidP="00A76DF2">
      <w:pPr>
        <w:pStyle w:val="B2"/>
      </w:pPr>
      <w:r>
        <w:t>-</w:t>
      </w:r>
      <w:r>
        <w:tab/>
        <w:t>PDU Session ID corresponding to the default EPS bearer ID of the EPS PDN connection;</w:t>
      </w:r>
    </w:p>
    <w:p w14:paraId="32E9EFE9" w14:textId="365E6CBA" w:rsidR="00A76DF2" w:rsidRDefault="00A76DF2" w:rsidP="00A76DF2">
      <w:pPr>
        <w:pStyle w:val="B2"/>
      </w:pPr>
      <w:r>
        <w:t>-</w:t>
      </w:r>
      <w:r>
        <w:tab/>
      </w:r>
      <w:r w:rsidR="0013729C">
        <w:t xml:space="preserve">the </w:t>
      </w:r>
      <w:r>
        <w:t>allocatedEbiList</w:t>
      </w:r>
      <w:r w:rsidR="0013729C" w:rsidRPr="0013729C">
        <w:t xml:space="preserve"> </w:t>
      </w:r>
      <w:r w:rsidR="0013729C">
        <w:t>attribute</w:t>
      </w:r>
      <w:r>
        <w:t>, containing the EBI(s) allocated to the PDU session;</w:t>
      </w:r>
    </w:p>
    <w:p w14:paraId="32E9EFEA" w14:textId="620CCCE2" w:rsidR="00A76DF2" w:rsidRDefault="00A76DF2" w:rsidP="00A76DF2">
      <w:pPr>
        <w:pStyle w:val="B1"/>
        <w:ind w:hanging="1"/>
      </w:pPr>
      <w:r>
        <w:t xml:space="preserve">and, if the PDU session </w:t>
      </w:r>
      <w:r w:rsidR="00F67D85">
        <w:t xml:space="preserve">that is derived by the SMF based on the EPS bearer contexts </w:t>
      </w:r>
      <w:r>
        <w:t>was requested to be re-activated, i.e. if the PDU Session ID was present in the pduSessionsActivateList:</w:t>
      </w:r>
    </w:p>
    <w:p w14:paraId="32E9EFEB" w14:textId="5C7A4B07" w:rsidR="00A76DF2" w:rsidRDefault="00A76DF2" w:rsidP="00A76DF2">
      <w:pPr>
        <w:pStyle w:val="B2"/>
      </w:pPr>
      <w:r>
        <w:t>-</w:t>
      </w:r>
      <w:r>
        <w:tab/>
      </w:r>
      <w:r w:rsidR="0013729C">
        <w:t xml:space="preserve">the </w:t>
      </w:r>
      <w:r w:rsidR="00DA6B66">
        <w:t>upCnxState</w:t>
      </w:r>
      <w:r w:rsidR="00DA6B66" w:rsidRPr="004B0FB5" w:rsidDel="00DA6B66">
        <w:t xml:space="preserve"> </w:t>
      </w:r>
      <w:r w:rsidRPr="004B0FB5">
        <w:t>attribute set to ACTIVATING;</w:t>
      </w:r>
    </w:p>
    <w:p w14:paraId="32E9EFEC" w14:textId="6C814317" w:rsidR="00A76DF2" w:rsidRDefault="00A76DF2" w:rsidP="00A76DF2">
      <w:pPr>
        <w:pStyle w:val="B2"/>
      </w:pPr>
      <w:r>
        <w:t>-</w:t>
      </w:r>
      <w:r>
        <w:tab/>
        <w:t xml:space="preserve">N2 SM information to request the 5G-AN to assign resources to the PDU session (see PDU Session Resource Setup </w:t>
      </w:r>
      <w:r w:rsidR="000A019E">
        <w:t xml:space="preserve">Request Transfer IE </w:t>
      </w:r>
      <w:r>
        <w:t xml:space="preserve">in </w:t>
      </w:r>
      <w:r w:rsidR="005B1EEB">
        <w:t>clause</w:t>
      </w:r>
      <w:r>
        <w:t xml:space="preserve"> </w:t>
      </w:r>
      <w:r w:rsidR="003D53DD">
        <w:t>9.3.4.1</w:t>
      </w:r>
      <w:r>
        <w:t xml:space="preserve"> of</w:t>
      </w:r>
      <w:r w:rsidR="00151DAB">
        <w:t xml:space="preserve"> 3GPP TS</w:t>
      </w:r>
      <w:r w:rsidR="00CA4B50">
        <w:t> 38.413 [</w:t>
      </w:r>
      <w:r>
        <w:t xml:space="preserve">9]), including </w:t>
      </w:r>
      <w:r w:rsidR="003D53DD">
        <w:t xml:space="preserve">(among others) </w:t>
      </w:r>
      <w:r>
        <w:t>the transport layer address and tunnel endpoint of the uplink termination point for the user plane data for this PDU session (i.e. UPF's GTP-U F-TEID for uplink traffic).</w:t>
      </w:r>
    </w:p>
    <w:p w14:paraId="27E11C25" w14:textId="77777777" w:rsidR="0013729C" w:rsidRDefault="00A76DF2" w:rsidP="00A76DF2">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32E9EFED" w14:textId="7E470154" w:rsidR="00A76DF2" w:rsidRDefault="0013729C" w:rsidP="00A76DF2">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w:t>
      </w:r>
      <w:r w:rsidR="005B1EEB">
        <w:t>clause</w:t>
      </w:r>
      <w:r>
        <w:t> 4.11.1.3.3 of</w:t>
      </w:r>
      <w:r w:rsidR="00151DAB">
        <w:t xml:space="preserve"> 3GPP TS</w:t>
      </w:r>
      <w:r w:rsidR="00CA4B50">
        <w:t> 23.502 [</w:t>
      </w:r>
      <w:r>
        <w:t xml:space="preserve">3].  </w:t>
      </w:r>
      <w:r w:rsidR="00A76DF2">
        <w:br/>
      </w:r>
      <w:r w:rsidR="00A76DF2">
        <w:br/>
      </w:r>
      <w:r w:rsidR="00A76DF2">
        <w:lastRenderedPageBreak/>
        <w:t>The NF Service Consumer (e.g. AMF) shall store the association of the PDU Session ID and the SMF ID, and store the allocated EBI(s) associated to the PDU Session ID.</w:t>
      </w:r>
    </w:p>
    <w:p w14:paraId="32E9EFEE" w14:textId="77777777" w:rsidR="00C92B8E" w:rsidRDefault="00C92B8E" w:rsidP="00C92B8E">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EF" w14:textId="5F7DDE54" w:rsidR="00A76DF2" w:rsidRDefault="00A76DF2" w:rsidP="00A76DF2">
      <w:pPr>
        <w:pStyle w:val="B1"/>
      </w:pPr>
      <w:r>
        <w:t>2</w:t>
      </w:r>
      <w:r w:rsidR="00C66CE9">
        <w:t>b</w:t>
      </w:r>
      <w:r>
        <w:t>.</w:t>
      </w:r>
      <w:r>
        <w:tab/>
      </w:r>
      <w:r w:rsidR="00C66CE9">
        <w:t>Same as step 2b of figure 5.2.2.2.1-1. Steps 3 to 4 are skipped in this case.</w:t>
      </w:r>
    </w:p>
    <w:p w14:paraId="32E9EFF0" w14:textId="164D26C1" w:rsidR="00C90D18" w:rsidRDefault="00C90D18" w:rsidP="00C90D18">
      <w:pPr>
        <w:pStyle w:val="B1"/>
        <w:ind w:firstLine="0"/>
      </w:pPr>
      <w:r>
        <w:t>If the SMF determines that seamless session continuity from EPS to 5GS is not supported for the PDU session, the SMF shall set the "cause" attribute in the ProblemDetails structure to "NO_EPS_5GS_CONTINUITY".</w:t>
      </w:r>
    </w:p>
    <w:p w14:paraId="28D4753C" w14:textId="094EB80E" w:rsidR="0013729C" w:rsidRDefault="0013729C" w:rsidP="00C90D18">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32E9EFF1" w14:textId="7AC736A5" w:rsidR="00255747" w:rsidRDefault="00255747" w:rsidP="00255747">
      <w:pPr>
        <w:pStyle w:val="B1"/>
      </w:pPr>
      <w:r>
        <w:t>3.</w:t>
      </w:r>
      <w:r>
        <w:tab/>
        <w:t>Same as step 3 of figure 5.2.2.3.2.2-1, if the SMF returned a 201 Created response with the upConnectionState set to ACTIVATING and N2 SM Information,</w:t>
      </w:r>
    </w:p>
    <w:p w14:paraId="32E9EFF2" w14:textId="47885AFE" w:rsidR="00255747" w:rsidRPr="00AC60A1" w:rsidRDefault="00255747" w:rsidP="00AC60A1">
      <w:pPr>
        <w:pStyle w:val="B1"/>
      </w:pPr>
      <w:r>
        <w:t>4.</w:t>
      </w:r>
      <w:r w:rsidR="00B767EA">
        <w:tab/>
      </w:r>
      <w:r>
        <w:t>Same as step 4 of figure 5.2.2.3.2.2-1.</w:t>
      </w:r>
    </w:p>
    <w:p w14:paraId="32E9EFF3" w14:textId="77777777" w:rsidR="007115C0" w:rsidRDefault="007115C0" w:rsidP="007115C0">
      <w:pPr>
        <w:pStyle w:val="Heading5"/>
      </w:pPr>
      <w:bookmarkStart w:id="92" w:name="_Toc20129455"/>
      <w:bookmarkStart w:id="93" w:name="_Toc27584082"/>
      <w:bookmarkStart w:id="94" w:name="_Toc36455384"/>
      <w:bookmarkStart w:id="95" w:name="_Toc45026770"/>
      <w:bookmarkStart w:id="96" w:name="_Toc67687105"/>
      <w:r>
        <w:t>5.2.2.2.</w:t>
      </w:r>
      <w:r w:rsidR="00B146FC">
        <w:t>3</w:t>
      </w:r>
      <w:r>
        <w:tab/>
        <w:t xml:space="preserve">EPS to 5GS </w:t>
      </w:r>
      <w:r w:rsidR="00255747">
        <w:t>H</w:t>
      </w:r>
      <w:r>
        <w:t xml:space="preserve">andover </w:t>
      </w:r>
      <w:r w:rsidR="00255747">
        <w:t xml:space="preserve">Preparation </w:t>
      </w:r>
      <w:r>
        <w:t>using N26 interface</w:t>
      </w:r>
      <w:bookmarkEnd w:id="92"/>
      <w:bookmarkEnd w:id="93"/>
      <w:bookmarkEnd w:id="94"/>
      <w:bookmarkEnd w:id="95"/>
      <w:bookmarkEnd w:id="96"/>
    </w:p>
    <w:p w14:paraId="7E463EA9" w14:textId="55179046" w:rsidR="00AE162D" w:rsidRPr="00757B26" w:rsidRDefault="007115C0" w:rsidP="00F25EA1">
      <w:r>
        <w:t>The NF Service Consumer (e.g. AMF) shall request the SMF to handover a UE EPS PDN connection to 5GS using N26 interface, as follows.</w:t>
      </w:r>
    </w:p>
    <w:p w14:paraId="32E9EFF5" w14:textId="5862D3BC" w:rsidR="00BF17DC" w:rsidRDefault="00200773" w:rsidP="007115C0">
      <w:pPr>
        <w:pStyle w:val="TH"/>
      </w:pPr>
      <w:r w:rsidRPr="00D64FA1">
        <w:rPr>
          <w:lang w:val="fr-FR"/>
        </w:rPr>
        <w:object w:dxaOrig="8821" w:dyaOrig="3370" w14:anchorId="42DE1C2E">
          <v:shape id="_x0000_i1028" type="#_x0000_t75" style="width:442.5pt;height:169pt" o:ole="">
            <v:imagedata r:id="rId18" o:title=""/>
          </v:shape>
          <o:OLEObject Type="Embed" ProgID="Visio.Drawing.11" ShapeID="_x0000_i1028" DrawAspect="Content" ObjectID="_1678299968" r:id="rId19"/>
        </w:object>
      </w:r>
    </w:p>
    <w:p w14:paraId="32E9EFF6" w14:textId="77777777" w:rsidR="007115C0" w:rsidRDefault="007115C0" w:rsidP="007115C0">
      <w:pPr>
        <w:pStyle w:val="TF"/>
      </w:pPr>
      <w:bookmarkStart w:id="97" w:name="_Hlk512345248"/>
      <w:r>
        <w:t>Figure 5.2.2.2.</w:t>
      </w:r>
      <w:r w:rsidR="00B146FC">
        <w:t>3</w:t>
      </w:r>
      <w:r>
        <w:t xml:space="preserve">-1: </w:t>
      </w:r>
      <w:bookmarkEnd w:id="97"/>
      <w:r>
        <w:t>EPS to 5GS handover using N26 interface</w:t>
      </w:r>
    </w:p>
    <w:p w14:paraId="32E9EFF7" w14:textId="0406AAA5" w:rsidR="007115C0" w:rsidRDefault="007115C0" w:rsidP="007115C0">
      <w:pPr>
        <w:pStyle w:val="B1"/>
      </w:pPr>
      <w:r>
        <w:t>1.</w:t>
      </w:r>
      <w:r>
        <w:tab/>
        <w:t xml:space="preserve">The NF Service Consumer shall send a POST request, as specified in </w:t>
      </w:r>
      <w:r w:rsidR="005B1EEB">
        <w:t>clause</w:t>
      </w:r>
      <w:r>
        <w:t xml:space="preserve"> 5.2.2.2.1, with the following </w:t>
      </w:r>
      <w:r w:rsidR="00255747">
        <w:t xml:space="preserve">additional </w:t>
      </w:r>
      <w:r>
        <w:t>information:</w:t>
      </w:r>
    </w:p>
    <w:p w14:paraId="32E9EFF8" w14:textId="104F7254" w:rsidR="007115C0" w:rsidRDefault="007115C0" w:rsidP="007115C0">
      <w:pPr>
        <w:pStyle w:val="B2"/>
      </w:pPr>
      <w:r>
        <w:t>-</w:t>
      </w:r>
      <w:r>
        <w:tab/>
        <w:t>UE EPS PDN connection, including the EPS bearer contexts</w:t>
      </w:r>
      <w:r w:rsidR="00255747">
        <w:t>, representing the individual SM context resource to be created</w:t>
      </w:r>
      <w:r>
        <w:t>;</w:t>
      </w:r>
    </w:p>
    <w:p w14:paraId="32E9EFF9" w14:textId="5925A123" w:rsidR="007115C0" w:rsidRDefault="007115C0" w:rsidP="007115C0">
      <w:pPr>
        <w:pStyle w:val="B2"/>
      </w:pPr>
      <w:r>
        <w:t>-</w:t>
      </w:r>
      <w:r>
        <w:tab/>
        <w:t xml:space="preserve">hoState attribute set to PREPARING (see </w:t>
      </w:r>
      <w:r w:rsidR="005B1EEB">
        <w:t>clause</w:t>
      </w:r>
      <w:r>
        <w:t xml:space="preserve"> 5.2.2.3.4.1);</w:t>
      </w:r>
    </w:p>
    <w:p w14:paraId="5E136F36" w14:textId="70677020" w:rsidR="00BA6DEA" w:rsidRDefault="00BA6DEA" w:rsidP="007115C0">
      <w:pPr>
        <w:pStyle w:val="B2"/>
        <w:rPr>
          <w:lang w:val="en-US"/>
        </w:rPr>
      </w:pPr>
      <w:r w:rsidRPr="002B35B4">
        <w:rPr>
          <w:lang w:val="en-US"/>
        </w:rPr>
        <w:t>-</w:t>
      </w:r>
      <w:r w:rsidRPr="002B35B4">
        <w:rPr>
          <w:lang w:val="en-US"/>
        </w:rPr>
        <w:tab/>
        <w:t>target</w:t>
      </w:r>
      <w:r>
        <w:rPr>
          <w:lang w:val="en-US"/>
        </w:rPr>
        <w:t xml:space="preserve">Id identifying the target RAN Node ID and TAI </w:t>
      </w:r>
      <w:r w:rsidR="004D204C">
        <w:rPr>
          <w:lang w:val="en-US"/>
        </w:rPr>
        <w:t xml:space="preserve">based on the Target ID IE </w:t>
      </w:r>
      <w:r>
        <w:rPr>
          <w:lang w:val="en-US"/>
        </w:rPr>
        <w:t xml:space="preserve">received in the Forward Relocation Request </w:t>
      </w:r>
      <w:r w:rsidR="004D204C">
        <w:rPr>
          <w:lang w:val="en-US"/>
        </w:rPr>
        <w:t xml:space="preserve">message </w:t>
      </w:r>
      <w:r>
        <w:rPr>
          <w:lang w:val="en-US"/>
        </w:rPr>
        <w:t>from the source MME.</w:t>
      </w:r>
    </w:p>
    <w:p w14:paraId="1391677A" w14:textId="6842B236" w:rsidR="004D204C" w:rsidRPr="00A773FB" w:rsidRDefault="004D204C" w:rsidP="00C327E7">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32E9EFFA" w14:textId="77777777" w:rsidR="007115C0" w:rsidRDefault="007115C0" w:rsidP="007115C0">
      <w:pPr>
        <w:pStyle w:val="B1"/>
      </w:pPr>
      <w:r>
        <w:t>2</w:t>
      </w:r>
      <w:r w:rsidR="00C66CE9">
        <w:t>a</w:t>
      </w:r>
      <w:r>
        <w:t>.</w:t>
      </w:r>
      <w:r>
        <w:tab/>
        <w:t xml:space="preserve">Upon receipt of such a request, if a corresponding PDU session is found based on the EPS bearer contexts (after invoking a </w:t>
      </w:r>
      <w:r w:rsidR="00255747">
        <w:t>Create</w:t>
      </w:r>
      <w:r>
        <w:t xml:space="preserve"> service operation towards the H-SMF</w:t>
      </w:r>
      <w:r w:rsidR="00255747">
        <w:t>, for a Home Routed PDU session</w:t>
      </w:r>
      <w:r>
        <w:t xml:space="preserve">) and it is possible to </w:t>
      </w:r>
      <w:r>
        <w:lastRenderedPageBreak/>
        <w:t>proceed with handing over the PDN connection to 5GS, the SMF shall return a 201 Created response including the following information:</w:t>
      </w:r>
    </w:p>
    <w:p w14:paraId="32E9EFFB" w14:textId="4B458112" w:rsidR="007115C0" w:rsidRDefault="007115C0" w:rsidP="007115C0">
      <w:pPr>
        <w:pStyle w:val="B2"/>
      </w:pPr>
      <w:r>
        <w:t>-</w:t>
      </w:r>
      <w:r>
        <w:tab/>
        <w:t>hoState attribute set to PREPARING and N2 SM information to request the target 5G-AN to assign resources to the PDU session, as specified in step 2 of Figure 5.2.2.3.4.2-1;</w:t>
      </w:r>
    </w:p>
    <w:p w14:paraId="32E9EFFC" w14:textId="44757CB6" w:rsidR="007115C0" w:rsidRDefault="007115C0" w:rsidP="007115C0">
      <w:pPr>
        <w:pStyle w:val="B2"/>
      </w:pPr>
      <w:r>
        <w:t>-</w:t>
      </w:r>
      <w:r>
        <w:tab/>
        <w:t>PDU Session ID corresponding to the default EPS bearer ID of the EPS PDN connection;</w:t>
      </w:r>
    </w:p>
    <w:p w14:paraId="72C5EE8F" w14:textId="6A3E1E8B" w:rsidR="0015656C" w:rsidRDefault="0015656C" w:rsidP="007115C0">
      <w:pPr>
        <w:pStyle w:val="B2"/>
      </w:pPr>
      <w:r>
        <w:t>-</w:t>
      </w:r>
      <w:r>
        <w:tab/>
        <w:t>allocatedEbiList, containing the EBI(s) allocated to the PDU session.</w:t>
      </w:r>
    </w:p>
    <w:p w14:paraId="32E9EFFD" w14:textId="77777777" w:rsidR="007115C0" w:rsidRDefault="007115C0" w:rsidP="007115C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FE" w14:textId="13E302D5" w:rsidR="00C92B8E" w:rsidRDefault="00C92B8E" w:rsidP="00C92B8E">
      <w:pPr>
        <w:pStyle w:val="NO"/>
      </w:pPr>
      <w:r>
        <w:t>NOTE</w:t>
      </w:r>
      <w:r w:rsidR="004D204C">
        <w:t xml:space="preserve"> 2</w:t>
      </w:r>
      <w:r>
        <w:t>:</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FF" w14:textId="6C269ED3" w:rsidR="007115C0" w:rsidRDefault="007115C0" w:rsidP="007115C0">
      <w:pPr>
        <w:pStyle w:val="B1"/>
      </w:pPr>
      <w:r>
        <w:t>2</w:t>
      </w:r>
      <w:r w:rsidR="00C66CE9">
        <w:t>b</w:t>
      </w:r>
      <w:r>
        <w:t>.</w:t>
      </w:r>
      <w:r>
        <w:tab/>
      </w:r>
      <w:r w:rsidR="00C66CE9">
        <w:t>Same as step 2b of figure 5.2.2.2.1-1</w:t>
      </w:r>
      <w:r w:rsidR="00C90D18" w:rsidRPr="00C90D18">
        <w:t xml:space="preserve"> </w:t>
      </w:r>
      <w:r w:rsidR="00C90D18">
        <w:t>with the following additions</w:t>
      </w:r>
      <w:r w:rsidR="00C66CE9">
        <w:t>. Steps 3 to 4' are skipped in this case.</w:t>
      </w:r>
    </w:p>
    <w:p w14:paraId="32E9F002" w14:textId="20A7E6D0" w:rsidR="00C90D18" w:rsidRDefault="00C90D18" w:rsidP="00F5014C">
      <w:pPr>
        <w:pStyle w:val="B1"/>
        <w:ind w:hanging="1"/>
      </w:pPr>
      <w:r>
        <w:t>If the SMF determines that seamless session continuity from EPS to 5GS is not supported for the PDU session, the SMF shall set the "cause" attribute in the ProblemDetails structure to "NO_EPS_5GS_CONTINUITY".</w:t>
      </w:r>
    </w:p>
    <w:p w14:paraId="6BCB9F21" w14:textId="74EF5207" w:rsidR="003A2F5A" w:rsidRDefault="003A2F5A" w:rsidP="00C327E7">
      <w:pPr>
        <w:pStyle w:val="B1"/>
        <w:ind w:firstLine="0"/>
      </w:pPr>
      <w:r>
        <w:rPr>
          <w:noProof/>
        </w:rPr>
        <w:t>When receiving a 4xx/5xx response from the SMF, the NF service consumer (e.g. the AMF) shall regard the hoState of the SM Context to be NONE.</w:t>
      </w:r>
    </w:p>
    <w:p w14:paraId="32E9F003" w14:textId="77777777" w:rsidR="00D93024" w:rsidRDefault="00D93024" w:rsidP="00AC65ED">
      <w:pPr>
        <w:pStyle w:val="Heading4"/>
      </w:pPr>
      <w:bookmarkStart w:id="98" w:name="_Toc20129456"/>
      <w:bookmarkStart w:id="99" w:name="_Toc27584083"/>
      <w:bookmarkStart w:id="100" w:name="_Toc36455385"/>
      <w:bookmarkStart w:id="101" w:name="_Toc45026771"/>
      <w:bookmarkStart w:id="102" w:name="_Toc67687106"/>
      <w:r>
        <w:t>5.2.2.3</w:t>
      </w:r>
      <w:r>
        <w:tab/>
      </w:r>
      <w:r w:rsidR="00C610B7">
        <w:t>Update SM Context</w:t>
      </w:r>
      <w:r w:rsidR="00C610B7" w:rsidRPr="00C610B7">
        <w:t xml:space="preserve"> </w:t>
      </w:r>
      <w:r w:rsidR="00C610B7">
        <w:t>service operation</w:t>
      </w:r>
      <w:bookmarkEnd w:id="98"/>
      <w:bookmarkEnd w:id="99"/>
      <w:bookmarkEnd w:id="100"/>
      <w:bookmarkEnd w:id="101"/>
      <w:bookmarkEnd w:id="102"/>
    </w:p>
    <w:p w14:paraId="32E9F004" w14:textId="77777777" w:rsidR="00E13DB8" w:rsidRDefault="00E13DB8" w:rsidP="00E13DB8">
      <w:pPr>
        <w:pStyle w:val="Heading5"/>
      </w:pPr>
      <w:bookmarkStart w:id="103" w:name="_Toc20129457"/>
      <w:bookmarkStart w:id="104" w:name="_Toc27584084"/>
      <w:bookmarkStart w:id="105" w:name="_Toc36455386"/>
      <w:bookmarkStart w:id="106" w:name="_Toc45026772"/>
      <w:bookmarkStart w:id="107" w:name="_Toc67687107"/>
      <w:r>
        <w:t>5.2.2.3.1</w:t>
      </w:r>
      <w:r>
        <w:tab/>
        <w:t>General</w:t>
      </w:r>
      <w:bookmarkEnd w:id="103"/>
      <w:bookmarkEnd w:id="104"/>
      <w:bookmarkEnd w:id="105"/>
      <w:bookmarkEnd w:id="106"/>
      <w:bookmarkEnd w:id="107"/>
    </w:p>
    <w:p w14:paraId="32E9F005" w14:textId="644E6B3D" w:rsidR="003214B8" w:rsidRDefault="003214B8" w:rsidP="003214B8">
      <w:r>
        <w:t>The Update SM Context service operation shall be used to update an individual SM context and/or provide N1 or N2 SM information received from the UE or the AN, for a given PDU session, towards the SMF, or the V-SMF for HR roaming scenarios.</w:t>
      </w:r>
    </w:p>
    <w:p w14:paraId="32E9F006" w14:textId="2F74ED69" w:rsidR="003214B8" w:rsidRDefault="003214B8" w:rsidP="003214B8">
      <w:r>
        <w:t>It is used in the following procedures:</w:t>
      </w:r>
    </w:p>
    <w:p w14:paraId="32E9F007" w14:textId="125F728F" w:rsidR="003214B8" w:rsidRDefault="003214B8" w:rsidP="003214B8">
      <w:pPr>
        <w:pStyle w:val="B1"/>
      </w:pPr>
      <w:r>
        <w:t>-</w:t>
      </w:r>
      <w:r>
        <w:tab/>
        <w:t xml:space="preserve">PDU Session modification (see </w:t>
      </w:r>
      <w:r w:rsidR="005B1EEB">
        <w:t>clause</w:t>
      </w:r>
      <w:r>
        <w:t xml:space="preserve"> 4.3.3 of</w:t>
      </w:r>
      <w:r w:rsidR="00151DAB">
        <w:t xml:space="preserve"> 3GPP TS</w:t>
      </w:r>
      <w:r w:rsidR="00CA4B50">
        <w:t> 23.502 [</w:t>
      </w:r>
      <w:r>
        <w:t>3]);</w:t>
      </w:r>
    </w:p>
    <w:p w14:paraId="32E9F008" w14:textId="7AFC3553" w:rsidR="00B15635" w:rsidRDefault="00B15635" w:rsidP="00B15635">
      <w:pPr>
        <w:pStyle w:val="B1"/>
      </w:pPr>
      <w:r>
        <w:t>-</w:t>
      </w:r>
      <w:r>
        <w:tab/>
        <w:t xml:space="preserve">UE </w:t>
      </w:r>
      <w:r w:rsidR="00967B09">
        <w:rPr>
          <w:rFonts w:hint="eastAsia"/>
          <w:lang w:eastAsia="zh-CN"/>
        </w:rPr>
        <w:t xml:space="preserve">or network </w:t>
      </w:r>
      <w:r>
        <w:t xml:space="preserve">requested PDU session release (see </w:t>
      </w:r>
      <w:r w:rsidR="005B1EEB">
        <w:t>clause</w:t>
      </w:r>
      <w:r>
        <w:t xml:space="preserve"> 4.3.4.2 and </w:t>
      </w:r>
      <w:r w:rsidR="005B1EEB">
        <w:t>clause</w:t>
      </w:r>
      <w:r>
        <w:t xml:space="preserve"> 4.3.4.3 of</w:t>
      </w:r>
      <w:r w:rsidR="00151DAB">
        <w:t xml:space="preserve"> 3GPP TS</w:t>
      </w:r>
      <w:r w:rsidR="00CA4B50">
        <w:t> 23.502 [</w:t>
      </w:r>
      <w:r>
        <w:t>3]);</w:t>
      </w:r>
    </w:p>
    <w:p w14:paraId="32E9F009" w14:textId="01700BC2" w:rsidR="003214B8" w:rsidRDefault="003214B8" w:rsidP="003214B8">
      <w:pPr>
        <w:pStyle w:val="B1"/>
      </w:pPr>
      <w:r>
        <w:t>-</w:t>
      </w:r>
      <w:r>
        <w:tab/>
        <w:t xml:space="preserve">Activation or Deactivation of </w:t>
      </w:r>
      <w:r w:rsidR="00946B01">
        <w:t xml:space="preserve">the </w:t>
      </w:r>
      <w:r>
        <w:t>User Plane connecti</w:t>
      </w:r>
      <w:r w:rsidR="00946B01">
        <w:t>on</w:t>
      </w:r>
      <w:r>
        <w:t xml:space="preserve"> of an existing PDU session, i.e. establishment or release of the N3 tunnel between the AN and serving CN (see </w:t>
      </w:r>
      <w:r w:rsidR="005B1EEB">
        <w:t>clause</w:t>
      </w:r>
      <w:r>
        <w:t xml:space="preserve"> 5.6.8 of</w:t>
      </w:r>
      <w:r w:rsidR="00151DAB">
        <w:t xml:space="preserve"> 3GPP TS</w:t>
      </w:r>
      <w:r w:rsidR="00CA4B50">
        <w:t> 23.501 [</w:t>
      </w:r>
      <w:r>
        <w:t xml:space="preserve">2] and </w:t>
      </w:r>
      <w:r w:rsidR="005B1EEB">
        <w:t>clause</w:t>
      </w:r>
      <w:r>
        <w:t xml:space="preserve">s </w:t>
      </w:r>
      <w:r w:rsidR="00967B09">
        <w:rPr>
          <w:rFonts w:hint="eastAsia"/>
          <w:lang w:eastAsia="zh-CN"/>
        </w:rPr>
        <w:t>4.2.2.2</w:t>
      </w:r>
      <w:r w:rsidR="00967B09">
        <w:rPr>
          <w:lang w:eastAsia="zh-CN"/>
        </w:rPr>
        <w:t>,</w:t>
      </w:r>
      <w:r w:rsidR="00967B09">
        <w:rPr>
          <w:rFonts w:hint="eastAsia"/>
          <w:lang w:eastAsia="zh-CN"/>
        </w:rPr>
        <w:t xml:space="preserve"> </w:t>
      </w:r>
      <w:r>
        <w:t>4.2.3 and 4.2.6 of</w:t>
      </w:r>
      <w:r w:rsidR="00151DAB">
        <w:t xml:space="preserve"> 3GPP TS</w:t>
      </w:r>
      <w:r w:rsidR="00CA4B50">
        <w:t> 23.502 [</w:t>
      </w:r>
      <w:r>
        <w:t>3]);</w:t>
      </w:r>
    </w:p>
    <w:p w14:paraId="32E9F00A" w14:textId="37D0D78D" w:rsidR="003214B8" w:rsidRDefault="003214B8" w:rsidP="003214B8">
      <w:pPr>
        <w:pStyle w:val="B1"/>
      </w:pPr>
      <w:r>
        <w:t>-</w:t>
      </w:r>
      <w:r>
        <w:tab/>
        <w:t xml:space="preserve">Xn and N2 Handover procedures (see </w:t>
      </w:r>
      <w:r w:rsidR="005B1EEB">
        <w:t>clause</w:t>
      </w:r>
      <w:r>
        <w:t>s 4.9.1 of</w:t>
      </w:r>
      <w:r w:rsidR="00151DAB">
        <w:t xml:space="preserve"> 3GPP TS</w:t>
      </w:r>
      <w:r w:rsidR="00CA4B50">
        <w:t> 23.502 [</w:t>
      </w:r>
      <w:r>
        <w:t>3]);</w:t>
      </w:r>
    </w:p>
    <w:p w14:paraId="32E9F00B" w14:textId="6BC1FC77" w:rsidR="003214B8" w:rsidRDefault="003214B8" w:rsidP="003214B8">
      <w:pPr>
        <w:pStyle w:val="B1"/>
      </w:pPr>
      <w:r>
        <w:t>-</w:t>
      </w:r>
      <w:r>
        <w:tab/>
        <w:t xml:space="preserve">Handover between 3GPP and untrusted non-3GPP access procedures (see </w:t>
      </w:r>
      <w:r w:rsidR="005B1EEB">
        <w:t>clause</w:t>
      </w:r>
      <w:r>
        <w:t xml:space="preserve"> 4.9.2 of</w:t>
      </w:r>
      <w:r w:rsidR="00151DAB">
        <w:t xml:space="preserve"> 3GPP TS</w:t>
      </w:r>
      <w:r w:rsidR="00CA4B50">
        <w:t> 23.502 [</w:t>
      </w:r>
      <w:r>
        <w:t>3]);</w:t>
      </w:r>
    </w:p>
    <w:p w14:paraId="32E9F00C" w14:textId="22DA6EC3" w:rsidR="003214B8" w:rsidRDefault="003214B8" w:rsidP="003214B8">
      <w:pPr>
        <w:pStyle w:val="B1"/>
      </w:pPr>
      <w:r>
        <w:t>-</w:t>
      </w:r>
      <w:r>
        <w:tab/>
        <w:t xml:space="preserve">Inter-AMF change due to AMF planned maintenance or AMF failure (see </w:t>
      </w:r>
      <w:r w:rsidR="005B1EEB">
        <w:t>clause</w:t>
      </w:r>
      <w:r>
        <w:t xml:space="preserve"> 5.21.2 of</w:t>
      </w:r>
      <w:r w:rsidR="00151DAB">
        <w:t xml:space="preserve"> 3GPP TS</w:t>
      </w:r>
      <w:r w:rsidR="00CA4B50">
        <w:t> 23.501 [</w:t>
      </w:r>
      <w:r>
        <w:t xml:space="preserve">2]), or inter-AMF mobility in CM-IDLE mode (see </w:t>
      </w:r>
      <w:r w:rsidR="005B1EEB">
        <w:t>clause</w:t>
      </w:r>
      <w:r>
        <w:t xml:space="preserve"> 4.2.2.2 of</w:t>
      </w:r>
      <w:r w:rsidR="00151DAB">
        <w:t xml:space="preserve"> 3GPP TS</w:t>
      </w:r>
      <w:r w:rsidR="00CA4B50">
        <w:t> 23.502 [</w:t>
      </w:r>
      <w:r>
        <w:t>3]);</w:t>
      </w:r>
    </w:p>
    <w:p w14:paraId="32E9F00D" w14:textId="73EC38F8" w:rsidR="003A2063" w:rsidRDefault="003A2063" w:rsidP="003A2063">
      <w:pPr>
        <w:pStyle w:val="B1"/>
      </w:pPr>
      <w:r>
        <w:t>-</w:t>
      </w:r>
      <w:r>
        <w:tab/>
        <w:t xml:space="preserve">RAN Initiated QoS Flow Mobility (see </w:t>
      </w:r>
      <w:r w:rsidR="005B1EEB">
        <w:t>clause</w:t>
      </w:r>
      <w:r>
        <w:t xml:space="preserve"> 4.14.1 of</w:t>
      </w:r>
      <w:r w:rsidR="00151DAB">
        <w:t xml:space="preserve"> 3GPP TS</w:t>
      </w:r>
      <w:r w:rsidR="00CA4B50">
        <w:t> 23.502 [</w:t>
      </w:r>
      <w:r>
        <w:t xml:space="preserve">3] and </w:t>
      </w:r>
      <w:r w:rsidR="005B1EEB">
        <w:t>clause</w:t>
      </w:r>
      <w:r>
        <w:t xml:space="preserve"> 8.2.5 of</w:t>
      </w:r>
      <w:r w:rsidR="00151DAB">
        <w:t xml:space="preserve"> 3GPP TS</w:t>
      </w:r>
      <w:r w:rsidR="00CA4B50">
        <w:t> 38.413 [</w:t>
      </w:r>
      <w:r>
        <w:t>9]);</w:t>
      </w:r>
    </w:p>
    <w:p w14:paraId="32E9F00E" w14:textId="2C704023" w:rsidR="003214B8" w:rsidRDefault="003214B8" w:rsidP="003214B8">
      <w:pPr>
        <w:pStyle w:val="B1"/>
      </w:pPr>
      <w:r>
        <w:t>-</w:t>
      </w:r>
      <w:r>
        <w:tab/>
        <w:t xml:space="preserve">All procedures requiring to provide N1 or N2 SM information to the SMF, e.g. UE requested PDU Session Establishment procedure (see </w:t>
      </w:r>
      <w:r w:rsidR="005B1EEB">
        <w:t>clause</w:t>
      </w:r>
      <w:r>
        <w:t xml:space="preserve"> 4.3.2.2</w:t>
      </w:r>
      <w:r w:rsidRPr="009158B7">
        <w:t xml:space="preserve"> </w:t>
      </w:r>
      <w:r>
        <w:t>of</w:t>
      </w:r>
      <w:r w:rsidR="00151DAB">
        <w:t xml:space="preserve"> 3GPP TS</w:t>
      </w:r>
      <w:r w:rsidR="00CA4B50">
        <w:t> 23.502 [</w:t>
      </w:r>
      <w:r>
        <w:t>3])</w:t>
      </w:r>
      <w:r w:rsidR="00967B09">
        <w:rPr>
          <w:rFonts w:hint="eastAsia"/>
          <w:lang w:eastAsia="zh-CN"/>
        </w:rPr>
        <w:t xml:space="preserve">, session </w:t>
      </w:r>
      <w:r w:rsidR="00967B09">
        <w:rPr>
          <w:lang w:eastAsia="zh-CN"/>
        </w:rPr>
        <w:t>continuity</w:t>
      </w:r>
      <w:r w:rsidR="00967B09">
        <w:rPr>
          <w:rFonts w:hint="eastAsia"/>
          <w:lang w:eastAsia="zh-CN"/>
        </w:rPr>
        <w:t xml:space="preserve"> procedure (see </w:t>
      </w:r>
      <w:r w:rsidR="005B1EEB">
        <w:rPr>
          <w:rFonts w:hint="eastAsia"/>
          <w:lang w:eastAsia="zh-CN"/>
        </w:rPr>
        <w:t>clause</w:t>
      </w:r>
      <w:r w:rsidR="00967B09">
        <w:rPr>
          <w:rFonts w:hint="eastAsia"/>
          <w:lang w:eastAsia="zh-CN"/>
        </w:rPr>
        <w:t xml:space="preserve"> 4.3.5 of</w:t>
      </w:r>
      <w:r w:rsidR="00151DAB">
        <w:rPr>
          <w:rFonts w:hint="eastAsia"/>
          <w:lang w:eastAsia="zh-CN"/>
        </w:rPr>
        <w:t xml:space="preserve"> 3GPP TS</w:t>
      </w:r>
      <w:r w:rsidR="00CA4B50">
        <w:rPr>
          <w:lang w:eastAsia="zh-CN"/>
        </w:rPr>
        <w:t> </w:t>
      </w:r>
      <w:r w:rsidR="00CA4B50">
        <w:rPr>
          <w:rFonts w:hint="eastAsia"/>
          <w:lang w:val="en-US" w:eastAsia="zh-CN"/>
        </w:rPr>
        <w:t>23.502</w:t>
      </w:r>
      <w:r w:rsidR="00CA4B50">
        <w:rPr>
          <w:lang w:eastAsia="zh-CN"/>
        </w:rPr>
        <w:t> </w:t>
      </w:r>
      <w:r w:rsidR="00CA4B50">
        <w:rPr>
          <w:rFonts w:hint="eastAsia"/>
          <w:lang w:val="en-US" w:eastAsia="zh-CN"/>
        </w:rPr>
        <w:t>[</w:t>
      </w:r>
      <w:r w:rsidR="00967B09">
        <w:rPr>
          <w:rFonts w:hint="eastAsia"/>
          <w:lang w:val="en-US" w:eastAsia="zh-CN"/>
        </w:rPr>
        <w:t>3]</w:t>
      </w:r>
      <w:r w:rsidR="00967B09">
        <w:rPr>
          <w:rFonts w:hint="eastAsia"/>
          <w:lang w:eastAsia="zh-CN"/>
        </w:rPr>
        <w:t>)</w:t>
      </w:r>
      <w:r>
        <w:t>;</w:t>
      </w:r>
    </w:p>
    <w:p w14:paraId="32E9F00F" w14:textId="20D87197" w:rsidR="0062651C" w:rsidRDefault="003214B8" w:rsidP="003214B8">
      <w:pPr>
        <w:pStyle w:val="B1"/>
      </w:pPr>
      <w:r>
        <w:t>-</w:t>
      </w:r>
      <w:r>
        <w:tab/>
      </w:r>
      <w:r w:rsidR="00A76DF2">
        <w:t xml:space="preserve">EPS to 5GS Idle mode mobility or handover using N26 interface </w:t>
      </w:r>
      <w:r>
        <w:t xml:space="preserve">(see </w:t>
      </w:r>
      <w:r w:rsidR="005B1EEB">
        <w:t>clause</w:t>
      </w:r>
      <w:r>
        <w:t xml:space="preserve"> 4.11</w:t>
      </w:r>
      <w:r w:rsidRPr="009158B7">
        <w:t xml:space="preserve"> </w:t>
      </w:r>
      <w:r>
        <w:t>of</w:t>
      </w:r>
      <w:r w:rsidR="00151DAB">
        <w:t xml:space="preserve"> 3GPP TS</w:t>
      </w:r>
      <w:r w:rsidR="00CA4B50">
        <w:t> 23.502 [</w:t>
      </w:r>
      <w:r>
        <w:t>3])</w:t>
      </w:r>
      <w:r w:rsidR="0062651C">
        <w:t>;</w:t>
      </w:r>
    </w:p>
    <w:p w14:paraId="32E9F010" w14:textId="1E9E93AF" w:rsidR="007C443B" w:rsidRDefault="0062651C" w:rsidP="003214B8">
      <w:pPr>
        <w:pStyle w:val="B1"/>
      </w:pPr>
      <w:r>
        <w:t>-</w:t>
      </w:r>
      <w:r>
        <w:tab/>
        <w:t xml:space="preserve">5GS to EPS Handover using N26 interface (see </w:t>
      </w:r>
      <w:r w:rsidR="005B1EEB">
        <w:t>clause</w:t>
      </w:r>
      <w:r>
        <w:t xml:space="preserve"> 4.11.1.2</w:t>
      </w:r>
      <w:r w:rsidRPr="009158B7">
        <w:t xml:space="preserve"> </w:t>
      </w:r>
      <w:r>
        <w:t>of</w:t>
      </w:r>
      <w:r w:rsidR="00151DAB">
        <w:t xml:space="preserve"> 3GPP TS</w:t>
      </w:r>
      <w:r w:rsidR="00CA4B50">
        <w:t> 23.502 [</w:t>
      </w:r>
      <w:r>
        <w:t>3])</w:t>
      </w:r>
      <w:r w:rsidR="007C443B">
        <w:t>;</w:t>
      </w:r>
    </w:p>
    <w:p w14:paraId="5AE738F8" w14:textId="0CC1E1DC" w:rsidR="00724CCA" w:rsidRDefault="007C443B" w:rsidP="003214B8">
      <w:pPr>
        <w:pStyle w:val="B1"/>
      </w:pPr>
      <w:r>
        <w:lastRenderedPageBreak/>
        <w:t>-</w:t>
      </w:r>
      <w:r>
        <w:tab/>
        <w:t xml:space="preserve">PDU Session Reactivation during P-CSCF Restoration procedure via AMF (see </w:t>
      </w:r>
      <w:r w:rsidR="005B1EEB">
        <w:t>clause</w:t>
      </w:r>
      <w:r>
        <w:t xml:space="preserve"> 5.</w:t>
      </w:r>
      <w:r w:rsidR="003E0C28">
        <w:rPr>
          <w:lang w:eastAsia="zh-CN"/>
        </w:rPr>
        <w:t>8</w:t>
      </w:r>
      <w:r>
        <w:t>.</w:t>
      </w:r>
      <w:r>
        <w:rPr>
          <w:lang w:eastAsia="zh-CN"/>
        </w:rPr>
        <w:t>4</w:t>
      </w:r>
      <w:r>
        <w:t>.3 of</w:t>
      </w:r>
      <w:r w:rsidR="00151DAB">
        <w:t xml:space="preserve"> 3GPP TS</w:t>
      </w:r>
      <w:r w:rsidR="00CA4B50">
        <w:t> 23.380 [</w:t>
      </w:r>
      <w:r w:rsidR="006F6945">
        <w:t>21</w:t>
      </w:r>
      <w:r>
        <w:t>])</w:t>
      </w:r>
      <w:r w:rsidR="00724CCA">
        <w:t>;</w:t>
      </w:r>
    </w:p>
    <w:p w14:paraId="194F0565" w14:textId="48496447" w:rsidR="004B5893" w:rsidRDefault="004B5893" w:rsidP="004B5893">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5B1EEB">
        <w:t>clause</w:t>
      </w:r>
      <w:r>
        <w:t xml:space="preserve"> 4.3.4.2 of</w:t>
      </w:r>
      <w:r w:rsidR="00151DAB">
        <w:t xml:space="preserve"> 3GPP TS</w:t>
      </w:r>
      <w:r w:rsidR="00CA4B50">
        <w:t> 23.502 [</w:t>
      </w:r>
      <w:r>
        <w:t>3]);</w:t>
      </w:r>
    </w:p>
    <w:p w14:paraId="63EB3251" w14:textId="7D473328" w:rsidR="00B70DBF" w:rsidRDefault="00724CCA" w:rsidP="003214B8">
      <w:pPr>
        <w:pStyle w:val="B1"/>
      </w:pPr>
      <w:r>
        <w:t>-</w:t>
      </w:r>
      <w:r>
        <w:tab/>
        <w:t xml:space="preserve">AMF receives an "initial request" with PDU Session Id which already exists in PDU session context of the UE (see </w:t>
      </w:r>
      <w:r w:rsidR="005B1EEB">
        <w:t>clause</w:t>
      </w:r>
      <w:r>
        <w:t> </w:t>
      </w:r>
      <w:r w:rsidRPr="00257A94">
        <w:t>5.4.5.2.5 of</w:t>
      </w:r>
      <w:r w:rsidR="00151DAB">
        <w:t xml:space="preserve"> 3GPP TS</w:t>
      </w:r>
      <w:r w:rsidR="00CA4B50">
        <w:t> </w:t>
      </w:r>
      <w:r w:rsidR="00CA4B50" w:rsidRPr="00257A94">
        <w:t>24.501</w:t>
      </w:r>
      <w:r w:rsidR="00CA4B50">
        <w:t> </w:t>
      </w:r>
      <w:r w:rsidR="00CA4B50" w:rsidRPr="00257A94">
        <w:t>[</w:t>
      </w:r>
      <w:r>
        <w:rPr>
          <w:lang w:val="en-US"/>
        </w:rPr>
        <w:t>7</w:t>
      </w:r>
      <w:r w:rsidRPr="00257A94">
        <w:t>]</w:t>
      </w:r>
      <w:r>
        <w:t>)</w:t>
      </w:r>
      <w:r w:rsidR="00B70DBF">
        <w:t>;</w:t>
      </w:r>
    </w:p>
    <w:p w14:paraId="32E9F011" w14:textId="3BCA60A2" w:rsidR="003214B8" w:rsidRDefault="00B70DBF" w:rsidP="003214B8">
      <w:pPr>
        <w:pStyle w:val="B1"/>
      </w:pPr>
      <w:r>
        <w:t>-</w:t>
      </w:r>
      <w:r>
        <w:tab/>
        <w:t xml:space="preserve">Secondary RAT Usage Data Reporting (see </w:t>
      </w:r>
      <w:r w:rsidR="005B1EEB">
        <w:t>clause</w:t>
      </w:r>
      <w:r>
        <w:t xml:space="preserve"> 4.21 of</w:t>
      </w:r>
      <w:r w:rsidR="00151DAB">
        <w:t xml:space="preserve"> 3GPP TS</w:t>
      </w:r>
      <w:r w:rsidR="00CA4B50">
        <w:t> 23.502 [</w:t>
      </w:r>
      <w:r>
        <w:t>3])</w:t>
      </w:r>
      <w:r w:rsidR="003214B8">
        <w:t>.</w:t>
      </w:r>
    </w:p>
    <w:p w14:paraId="32E9F012" w14:textId="52E1BC62" w:rsidR="00E62A53" w:rsidRDefault="003214B8" w:rsidP="00B56CFA">
      <w:r>
        <w:t xml:space="preserve">The NF Service Consumer (e.g. AMF) shall update an individual SM context and/or provide N1 or N2 SM information to the SMF by using the HTTP </w:t>
      </w:r>
      <w:r w:rsidR="00E62A53">
        <w:t xml:space="preserve">POST </w:t>
      </w:r>
      <w:r>
        <w:t xml:space="preserve">method </w:t>
      </w:r>
      <w:r w:rsidR="00E62A53">
        <w:t xml:space="preserve">(modify custom operation) </w:t>
      </w:r>
      <w:r>
        <w:t>as shown in Figure 5.2.2.3.1-1.</w:t>
      </w:r>
    </w:p>
    <w:p w14:paraId="32E9F013" w14:textId="77777777" w:rsidR="00BF17DC" w:rsidRDefault="00BF17DC" w:rsidP="003214B8">
      <w:pPr>
        <w:pStyle w:val="TH"/>
      </w:pPr>
      <w:r>
        <w:object w:dxaOrig="8714" w:dyaOrig="2144" w14:anchorId="32EA0C4F">
          <v:shape id="_x0000_i1029" type="#_x0000_t75" style="width:437pt;height:107.5pt" o:ole="">
            <v:imagedata r:id="rId20" o:title=""/>
          </v:shape>
          <o:OLEObject Type="Embed" ProgID="Visio.Drawing.11" ShapeID="_x0000_i1029" DrawAspect="Content" ObjectID="_1678299969" r:id="rId21"/>
        </w:object>
      </w:r>
    </w:p>
    <w:p w14:paraId="32E9F014" w14:textId="77777777" w:rsidR="003214B8" w:rsidRDefault="003214B8" w:rsidP="003214B8">
      <w:pPr>
        <w:pStyle w:val="TF"/>
      </w:pPr>
      <w:r>
        <w:t>Figure 5.2.2.3.1-1: SM context update</w:t>
      </w:r>
    </w:p>
    <w:p w14:paraId="32E9F015" w14:textId="4B0F02F8" w:rsidR="003214B8" w:rsidRDefault="003214B8" w:rsidP="003214B8">
      <w:pPr>
        <w:pStyle w:val="B1"/>
      </w:pPr>
      <w:r>
        <w:t>1.</w:t>
      </w:r>
      <w:r>
        <w:tab/>
        <w:t xml:space="preserve">The NF Service Consumer shall send a </w:t>
      </w:r>
      <w:r w:rsidR="00E62A53">
        <w:t>POST</w:t>
      </w:r>
      <w:r>
        <w:t xml:space="preserve"> request to the resource representing the individual SM context resource in the SMF. The payload body of the </w:t>
      </w:r>
      <w:r w:rsidR="00E77F28">
        <w:t xml:space="preserve">POST </w:t>
      </w:r>
      <w:r>
        <w:t>request shall contain the modification instructions and/or the N1 or N2 SM information.</w:t>
      </w:r>
      <w:r w:rsidR="00CB4D70" w:rsidRPr="00CB4D70">
        <w:t xml:space="preserve"> </w:t>
      </w:r>
      <w:r w:rsidR="00CB4D70">
        <w:t xml:space="preserve">If the request contains EBI(s) to revoke, then the </w:t>
      </w:r>
      <w:r w:rsidR="00CB4D70">
        <w:rPr>
          <w:rFonts w:cs="Arial"/>
          <w:szCs w:val="18"/>
        </w:rPr>
        <w:t>SMF shall disassociate the EBI(s) with the QFI(s) with which they are associated.</w:t>
      </w:r>
    </w:p>
    <w:p w14:paraId="32E9F016" w14:textId="5D8CFF12" w:rsidR="00650D39" w:rsidRDefault="003214B8" w:rsidP="003214B8">
      <w:pPr>
        <w:pStyle w:val="B1"/>
      </w:pPr>
      <w:r w:rsidRPr="000C7A0F">
        <w:t>2</w:t>
      </w:r>
      <w:r w:rsidR="004A3588">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32E9F017" w14:textId="77777777" w:rsidR="00650D39" w:rsidRDefault="00650D39" w:rsidP="00AC60A1">
      <w:pPr>
        <w:pStyle w:val="B1"/>
        <w:ind w:firstLine="0"/>
      </w:pPr>
      <w:r>
        <w:t>The SMF may indicate to the NF Service Consumer that it shall release EBI(s) that were assigned to the PDU session by including the releaseEbiList IE, e.g. when a QoS flow is released.</w:t>
      </w:r>
    </w:p>
    <w:p w14:paraId="32E9F018" w14:textId="77777777" w:rsidR="004A3588" w:rsidRDefault="004A3588" w:rsidP="004A3588">
      <w:pPr>
        <w:pStyle w:val="B1"/>
      </w:pPr>
      <w:r>
        <w:t>2b.</w:t>
      </w:r>
      <w:r>
        <w:tab/>
        <w:t>On failure, one of the HTTP status code listed in Table 6.1.3.3.3.2-3 shall be returned</w:t>
      </w:r>
      <w:r w:rsidR="00BF17DC">
        <w:t>.</w:t>
      </w:r>
      <w:r>
        <w:t xml:space="preserve"> </w:t>
      </w:r>
      <w:r w:rsidR="00BF17DC" w:rsidRPr="00BF17DC">
        <w:t xml:space="preserve"> </w:t>
      </w:r>
      <w:r w:rsidR="00BF17DC">
        <w:t>For a 4xx/5xx response,</w:t>
      </w:r>
      <w:r w:rsidRPr="00FA1305">
        <w:t xml:space="preserve"> the message body </w:t>
      </w:r>
      <w:r w:rsidR="00BF17DC">
        <w:t xml:space="preserve">shall </w:t>
      </w:r>
      <w:r w:rsidRPr="00FA1305">
        <w:t>contain a</w:t>
      </w:r>
      <w:r>
        <w:t>n SmContextUpdateError structure</w:t>
      </w:r>
      <w:r w:rsidRPr="00FA1305">
        <w:t>,</w:t>
      </w:r>
      <w:r>
        <w:t xml:space="preserve"> including:</w:t>
      </w:r>
    </w:p>
    <w:p w14:paraId="32E9F019" w14:textId="77777777" w:rsidR="004A3588" w:rsidRDefault="004A3588" w:rsidP="004A3588">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6.1.3.3.3.2-3;</w:t>
      </w:r>
    </w:p>
    <w:p w14:paraId="32E9F01A" w14:textId="3904DA76" w:rsidR="004A3588" w:rsidRDefault="004A3588" w:rsidP="004A3588">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32E9F01B" w14:textId="0D7A5727" w:rsidR="004A3588" w:rsidRPr="00AC60A1" w:rsidRDefault="004A3588" w:rsidP="00AC60A1">
      <w:pPr>
        <w:pStyle w:val="B2"/>
        <w:rPr>
          <w:lang w:val="en-US"/>
        </w:rPr>
      </w:pPr>
      <w:r>
        <w:rPr>
          <w:lang w:val="en-US"/>
        </w:rPr>
        <w:t>-</w:t>
      </w:r>
      <w:r>
        <w:rPr>
          <w:lang w:val="en-US"/>
        </w:rPr>
        <w:tab/>
        <w:t>N2 SM information, if the SMF needs and can return a response to the NG-RAN.</w:t>
      </w:r>
    </w:p>
    <w:p w14:paraId="32E9F01C" w14:textId="296E29CB" w:rsidR="003214B8" w:rsidRPr="00D93024" w:rsidRDefault="003214B8" w:rsidP="00DD4E0C">
      <w:r>
        <w:t xml:space="preserve">The following </w:t>
      </w:r>
      <w:r w:rsidR="005B1EEB">
        <w:t>clause</w:t>
      </w:r>
      <w:r>
        <w:t>s specify additional requirements applicable to specific scenarios.</w:t>
      </w:r>
    </w:p>
    <w:p w14:paraId="32E9F01D" w14:textId="77777777" w:rsidR="00E13DB8" w:rsidRDefault="00E13DB8" w:rsidP="00E13DB8">
      <w:pPr>
        <w:pStyle w:val="Heading5"/>
      </w:pPr>
      <w:bookmarkStart w:id="108" w:name="_Toc20129458"/>
      <w:bookmarkStart w:id="109" w:name="_Toc27584085"/>
      <w:bookmarkStart w:id="110" w:name="_Toc36455387"/>
      <w:bookmarkStart w:id="111" w:name="_Toc45026773"/>
      <w:bookmarkStart w:id="112" w:name="_Toc67687108"/>
      <w:r>
        <w:t>5.2.2.3.2</w:t>
      </w:r>
      <w:r>
        <w:tab/>
      </w:r>
      <w:r w:rsidR="003214B8">
        <w:t xml:space="preserve">Activation and Deactivation of </w:t>
      </w:r>
      <w:r w:rsidR="00946B01">
        <w:t xml:space="preserve">the </w:t>
      </w:r>
      <w:r w:rsidR="003214B8">
        <w:t>User Plane connecti</w:t>
      </w:r>
      <w:r w:rsidR="00946B01">
        <w:t>on</w:t>
      </w:r>
      <w:r w:rsidR="003214B8">
        <w:t xml:space="preserve"> of a PDU session</w:t>
      </w:r>
      <w:bookmarkEnd w:id="108"/>
      <w:bookmarkEnd w:id="109"/>
      <w:bookmarkEnd w:id="110"/>
      <w:bookmarkEnd w:id="111"/>
      <w:bookmarkEnd w:id="112"/>
    </w:p>
    <w:p w14:paraId="32E9F01E" w14:textId="77777777" w:rsidR="00946B01" w:rsidRDefault="00946B01" w:rsidP="00946B01">
      <w:pPr>
        <w:pStyle w:val="Heading6"/>
      </w:pPr>
      <w:bookmarkStart w:id="113" w:name="_Toc20129459"/>
      <w:bookmarkStart w:id="114" w:name="_Toc27584086"/>
      <w:bookmarkStart w:id="115" w:name="_Toc36455388"/>
      <w:bookmarkStart w:id="116" w:name="_Toc45026774"/>
      <w:bookmarkStart w:id="117" w:name="_Toc67687109"/>
      <w:r>
        <w:t>5.2.2.3.2.1</w:t>
      </w:r>
      <w:r>
        <w:tab/>
        <w:t>General</w:t>
      </w:r>
      <w:bookmarkEnd w:id="113"/>
      <w:bookmarkEnd w:id="114"/>
      <w:bookmarkEnd w:id="115"/>
      <w:bookmarkEnd w:id="116"/>
      <w:bookmarkEnd w:id="117"/>
    </w:p>
    <w:p w14:paraId="32E9F01F" w14:textId="7D6C0728" w:rsidR="00946B01" w:rsidRDefault="00946B01" w:rsidP="00946B01">
      <w:r>
        <w:t xml:space="preserve">The </w:t>
      </w:r>
      <w:r w:rsidR="00DA6B66">
        <w:t>upCnxState</w:t>
      </w:r>
      <w:r w:rsidR="00DA6B66" w:rsidDel="00DA6B66">
        <w:t xml:space="preserve"> </w:t>
      </w:r>
      <w:r>
        <w:t>attribute of an SM context represents the state of the U</w:t>
      </w:r>
      <w:r w:rsidR="000D2EEA">
        <w:t xml:space="preserve">ser </w:t>
      </w:r>
      <w:r>
        <w:t>P</w:t>
      </w:r>
      <w:r w:rsidR="000D2EEA">
        <w:t>lane</w:t>
      </w:r>
      <w:r>
        <w:t xml:space="preserve"> connection of the PDU session. The </w:t>
      </w:r>
      <w:r w:rsidR="00DA6B66">
        <w:t>upCnxState</w:t>
      </w:r>
      <w:r w:rsidR="00DA6B66" w:rsidDel="00DA6B66">
        <w:t xml:space="preserve"> </w:t>
      </w:r>
      <w:r>
        <w:t>attribute may take the following values:</w:t>
      </w:r>
    </w:p>
    <w:p w14:paraId="32E9F020" w14:textId="77777777" w:rsidR="00946B01" w:rsidRDefault="00946B01" w:rsidP="00946B01">
      <w:pPr>
        <w:pStyle w:val="B1"/>
      </w:pPr>
      <w:r>
        <w:t>-</w:t>
      </w:r>
      <w:r>
        <w:tab/>
        <w:t>ACTIVATED: a N3 tunnel is established between the 5G-AN and UPF (F-TEIDs assigned for both uplink and downlink traffic);</w:t>
      </w:r>
    </w:p>
    <w:p w14:paraId="32E9F021" w14:textId="77777777" w:rsidR="00946B01" w:rsidRDefault="00946B01" w:rsidP="00946B01">
      <w:pPr>
        <w:pStyle w:val="B1"/>
      </w:pPr>
      <w:r>
        <w:t>-</w:t>
      </w:r>
      <w:r>
        <w:tab/>
        <w:t>DEACTIVATED: no N3 tunnel is established between the 5G-AN and UPF;</w:t>
      </w:r>
    </w:p>
    <w:p w14:paraId="32E9F022" w14:textId="6C6AC947" w:rsidR="00946B01" w:rsidRDefault="00946B01" w:rsidP="00946B01">
      <w:pPr>
        <w:pStyle w:val="B1"/>
      </w:pPr>
      <w:r>
        <w:t>-</w:t>
      </w:r>
      <w:r>
        <w:tab/>
        <w:t>ACTIVATING: a N3 tunnel is being established (5G-AN's F-TEID for downlink traffic is not assigned yet).</w:t>
      </w:r>
    </w:p>
    <w:p w14:paraId="027CB7C6" w14:textId="02461430" w:rsidR="000D2EEA" w:rsidRDefault="005B1EEB" w:rsidP="000D2EEA">
      <w:r>
        <w:lastRenderedPageBreak/>
        <w:t>Clause</w:t>
      </w:r>
      <w:r w:rsidR="000D2EEA">
        <w:t>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05A2E2F3" w14:textId="73E48695" w:rsidR="000D2EEA" w:rsidRDefault="000D2EEA" w:rsidP="000D2EEA">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w:t>
      </w:r>
      <w:r w:rsidR="00151DAB">
        <w:t xml:space="preserve"> 3GPP TS</w:t>
      </w:r>
      <w:r w:rsidR="00CA4B50">
        <w:t> 23.502 [</w:t>
      </w:r>
      <w:r>
        <w:t xml:space="preserve">3] to request the establishment or release of the PDU session's resources in the 5G-AN. The Update SM Context service operation is then used as specified in </w:t>
      </w:r>
      <w:r w:rsidR="005B1EEB">
        <w:t>clause</w:t>
      </w:r>
      <w:r>
        <w:t xml:space="preserve"> 5.2.2.3.1 to transfer the response to the SMF.</w:t>
      </w:r>
    </w:p>
    <w:p w14:paraId="57B88EB2" w14:textId="657D2025" w:rsidR="000D2EEA" w:rsidRPr="005B71A2" w:rsidRDefault="005B1EEB" w:rsidP="00757B26">
      <w:r>
        <w:t>Clause</w:t>
      </w:r>
      <w:r w:rsidR="000D2EEA">
        <w:t xml:space="preserve"> 5.2.2.3.2.</w:t>
      </w:r>
      <w:r w:rsidR="00437038">
        <w:t>4</w:t>
      </w:r>
      <w:r w:rsidR="000D2EEA">
        <w:t xml:space="preserve"> specifies how the NF Service Consumer (e.g. AMF) indicates to the SMF that the access type of a PDU session can be changed from non-3GPP access to 3GPP access, during a Network Triggered Service Request initiated for a PDU session associated to the non-3GPP access, if</w:t>
      </w:r>
      <w:r w:rsidR="000D2EEA" w:rsidRPr="00EE48A7">
        <w:t xml:space="preserve"> the PDU Session for which the UE was paged or notified is in the List Of Allowed </w:t>
      </w:r>
      <w:r w:rsidR="000D2EEA">
        <w:t>PDU Sessions provided by the UE</w:t>
      </w:r>
      <w:r w:rsidR="000D2EEA" w:rsidRPr="00EE48A7">
        <w:t xml:space="preserve"> </w:t>
      </w:r>
      <w:r w:rsidR="000D2EEA">
        <w:t xml:space="preserve">and if the AMF has received N2 SM Information only or N1 SM Container and N2 SM Information for that PDU session from the SMF in step 3a of </w:t>
      </w:r>
      <w:r>
        <w:t>clause</w:t>
      </w:r>
      <w:r w:rsidR="000D2EEA">
        <w:t> 4.2.3.3</w:t>
      </w:r>
      <w:r w:rsidR="000D2EEA" w:rsidRPr="00E12BDF">
        <w:t xml:space="preserve"> </w:t>
      </w:r>
      <w:r w:rsidR="000D2EEA">
        <w:t>of</w:t>
      </w:r>
      <w:r w:rsidR="00151DAB">
        <w:t xml:space="preserve"> 3GPP TS</w:t>
      </w:r>
      <w:r w:rsidR="00CA4B50">
        <w:t> 23.502 [</w:t>
      </w:r>
      <w:r w:rsidR="000D2EEA">
        <w:t>3].</w:t>
      </w:r>
    </w:p>
    <w:p w14:paraId="32E9F023" w14:textId="7A51AAE7" w:rsidR="00946B01" w:rsidRDefault="00946B01" w:rsidP="00946B01">
      <w:pPr>
        <w:pStyle w:val="Heading6"/>
      </w:pPr>
      <w:bookmarkStart w:id="118" w:name="_Toc20129460"/>
      <w:bookmarkStart w:id="119" w:name="_Toc27584087"/>
      <w:bookmarkStart w:id="120" w:name="_Toc36455389"/>
      <w:bookmarkStart w:id="121" w:name="_Toc45026775"/>
      <w:bookmarkStart w:id="122" w:name="_Toc67687110"/>
      <w:r>
        <w:t>5.2.2.3.2.2</w:t>
      </w:r>
      <w:r>
        <w:tab/>
        <w:t>Activation of User Plane connectivity of a PDU session</w:t>
      </w:r>
      <w:bookmarkEnd w:id="118"/>
      <w:bookmarkEnd w:id="119"/>
      <w:bookmarkEnd w:id="120"/>
      <w:bookmarkEnd w:id="121"/>
      <w:bookmarkEnd w:id="122"/>
    </w:p>
    <w:p w14:paraId="32E9F024" w14:textId="77777777" w:rsidR="00E77F28" w:rsidRDefault="003214B8" w:rsidP="00B56CFA">
      <w:r>
        <w:t xml:space="preserve">The NF Service Consumer </w:t>
      </w:r>
      <w:r w:rsidR="001D6A2F">
        <w:t xml:space="preserve">(e.g. AMF) </w:t>
      </w:r>
      <w:r>
        <w:t>shall request the SMF to activate the User Plane connecti</w:t>
      </w:r>
      <w:r w:rsidR="001D6A2F">
        <w:t>on</w:t>
      </w:r>
      <w:r>
        <w:t xml:space="preserve"> of an existing PDU session, i.e. establish the N3 tunnel between the 5G-AN and UPF, </w:t>
      </w:r>
      <w:r w:rsidR="001D6A2F">
        <w:t>as follows.</w:t>
      </w:r>
    </w:p>
    <w:p w14:paraId="32E9F025" w14:textId="77777777" w:rsidR="00BF17DC" w:rsidRDefault="00BF17DC" w:rsidP="001D6A2F">
      <w:pPr>
        <w:pStyle w:val="TH"/>
      </w:pPr>
      <w:r>
        <w:object w:dxaOrig="8810" w:dyaOrig="4082" w14:anchorId="32EA0C50">
          <v:shape id="_x0000_i1030" type="#_x0000_t75" style="width:437pt;height:205.5pt" o:ole="">
            <v:imagedata r:id="rId22" o:title=""/>
          </v:shape>
          <o:OLEObject Type="Embed" ProgID="Visio.Drawing.11" ShapeID="_x0000_i1030" DrawAspect="Content" ObjectID="_1678299970" r:id="rId23"/>
        </w:object>
      </w:r>
    </w:p>
    <w:p w14:paraId="32E9F026" w14:textId="77777777" w:rsidR="001D6A2F" w:rsidRDefault="001D6A2F" w:rsidP="001D6A2F">
      <w:pPr>
        <w:pStyle w:val="TF"/>
      </w:pPr>
      <w:r>
        <w:t>Figure 5.2.2.3.2.2-1: Activation of the User Plane connection of a PDU session</w:t>
      </w:r>
    </w:p>
    <w:p w14:paraId="32E9F027" w14:textId="2A165A21" w:rsidR="001D6A2F" w:rsidRDefault="001D6A2F" w:rsidP="001D6A2F">
      <w:pPr>
        <w:pStyle w:val="B1"/>
      </w:pPr>
      <w:r>
        <w:t>1.</w:t>
      </w:r>
      <w:r>
        <w:tab/>
        <w:t xml:space="preserve">The NF Service Consumer shall request the SMF to activate the user plane connection of the PDU session by sending a </w:t>
      </w:r>
      <w:r w:rsidR="00E77F28">
        <w:t xml:space="preserve">POST </w:t>
      </w:r>
      <w:r>
        <w:t xml:space="preserve">request, as specified in </w:t>
      </w:r>
      <w:r w:rsidR="005B1EEB">
        <w:t>clause</w:t>
      </w:r>
      <w:r>
        <w:t xml:space="preserve"> 5.2.2.3.1, with the following information:</w:t>
      </w:r>
    </w:p>
    <w:p w14:paraId="32E9F028" w14:textId="368C615B" w:rsidR="001D6A2F" w:rsidRDefault="001D6A2F" w:rsidP="001D6A2F">
      <w:pPr>
        <w:pStyle w:val="B2"/>
      </w:pPr>
      <w:r>
        <w:t>-</w:t>
      </w:r>
      <w:r>
        <w:tab/>
      </w:r>
      <w:r w:rsidR="003249CE">
        <w:t xml:space="preserve">the </w:t>
      </w:r>
      <w:r w:rsidR="00DA6B66">
        <w:t>upCnxState</w:t>
      </w:r>
      <w:r w:rsidR="00DA6B66" w:rsidDel="00DA6B66">
        <w:t xml:space="preserve"> </w:t>
      </w:r>
      <w:r>
        <w:t>attribute set to ACTIVATING;</w:t>
      </w:r>
    </w:p>
    <w:p w14:paraId="32E9F029" w14:textId="427FB0D5" w:rsidR="001D6A2F" w:rsidRDefault="001D6A2F" w:rsidP="001D6A2F">
      <w:pPr>
        <w:pStyle w:val="B2"/>
      </w:pPr>
      <w:r>
        <w:t>-</w:t>
      </w:r>
      <w:r>
        <w:tab/>
      </w:r>
      <w:r w:rsidR="003249CE">
        <w:t xml:space="preserve">the </w:t>
      </w:r>
      <w:r>
        <w:t>user location and access type associated to the PDU session, if modified;</w:t>
      </w:r>
    </w:p>
    <w:p w14:paraId="32E9F02A" w14:textId="0A3DB910" w:rsidR="003249CE" w:rsidRDefault="003249CE" w:rsidP="001D6A2F">
      <w:pPr>
        <w:pStyle w:val="B2"/>
      </w:pPr>
      <w:r>
        <w:t>-</w:t>
      </w:r>
      <w:r>
        <w:tab/>
        <w:t>the indication that the UE is inside or outside of the LADN service area, if the DNN of the established PDU session corresponds to a LADN;</w:t>
      </w:r>
    </w:p>
    <w:p w14:paraId="32E9F02B" w14:textId="69AE43B0" w:rsidR="001D6A2F" w:rsidRDefault="001D6A2F" w:rsidP="001D6A2F">
      <w:pPr>
        <w:pStyle w:val="B2"/>
      </w:pPr>
      <w:r>
        <w:t>-</w:t>
      </w:r>
      <w:r>
        <w:tab/>
        <w:t>other information, if necessary.</w:t>
      </w:r>
    </w:p>
    <w:p w14:paraId="32E9F02C" w14:textId="1BAB0C71" w:rsidR="001D6A2F" w:rsidRDefault="001D6A2F" w:rsidP="001D6A2F">
      <w:pPr>
        <w:pStyle w:val="B1"/>
      </w:pPr>
      <w:r>
        <w:t>2</w:t>
      </w:r>
      <w:r w:rsidR="004A3588">
        <w:t>a</w:t>
      </w:r>
      <w:r>
        <w:t>.</w:t>
      </w:r>
      <w:r>
        <w:tab/>
        <w:t xml:space="preserve">Upon receipt of such a request, if the SMF can proceed with activating the user plane connection of the PDU session (see </w:t>
      </w:r>
      <w:r w:rsidR="005B1EEB">
        <w:t>clause</w:t>
      </w:r>
      <w:r>
        <w:t xml:space="preserve"> 4.2.3 of</w:t>
      </w:r>
      <w:r w:rsidR="00151DAB">
        <w:t xml:space="preserve"> 3GPP TS</w:t>
      </w:r>
      <w:r w:rsidR="00CA4B50">
        <w:t> 23.501 [</w:t>
      </w:r>
      <w:r>
        <w:t xml:space="preserve">2], the SMF shall set the </w:t>
      </w:r>
      <w:r w:rsidR="00DA6B66">
        <w:t>upCnxState</w:t>
      </w:r>
      <w:r w:rsidR="00DA6B66" w:rsidDel="00DA6B66">
        <w:t xml:space="preserve"> </w:t>
      </w:r>
      <w:r>
        <w:t>attribute to ACTIVATING and shall return a 200 OK response including the following information:</w:t>
      </w:r>
    </w:p>
    <w:p w14:paraId="32E9F02D" w14:textId="5D67A48E" w:rsidR="001D6A2F" w:rsidRDefault="001D6A2F" w:rsidP="001D6A2F">
      <w:pPr>
        <w:pStyle w:val="B2"/>
      </w:pPr>
      <w:r>
        <w:t>-</w:t>
      </w:r>
      <w:r>
        <w:tab/>
      </w:r>
      <w:r w:rsidR="00DA6B66">
        <w:t>upCnxState</w:t>
      </w:r>
      <w:r w:rsidR="00DA6B66" w:rsidDel="00DA6B66">
        <w:t xml:space="preserve"> </w:t>
      </w:r>
      <w:r>
        <w:t>attribute set to ACTIVATING;</w:t>
      </w:r>
    </w:p>
    <w:p w14:paraId="32E9F02E" w14:textId="53ED869D" w:rsidR="001D6A2F" w:rsidRDefault="001D6A2F" w:rsidP="001D6A2F">
      <w:pPr>
        <w:pStyle w:val="B2"/>
      </w:pPr>
      <w:r>
        <w:t>-</w:t>
      </w:r>
      <w:r>
        <w:tab/>
        <w:t xml:space="preserve">N2 SM information to request the 5G-AN to assign resources to the PDU session (see PDU Session Resource Setup </w:t>
      </w:r>
      <w:r w:rsidR="003D53DD">
        <w:t xml:space="preserve">Request Transfer IE </w:t>
      </w:r>
      <w:r>
        <w:t xml:space="preserve">in </w:t>
      </w:r>
      <w:r w:rsidR="005B1EEB">
        <w:t>clause</w:t>
      </w:r>
      <w:r>
        <w:t xml:space="preserve"> </w:t>
      </w:r>
      <w:r w:rsidR="003D53DD">
        <w:t>9.3.4.1</w:t>
      </w:r>
      <w:r>
        <w:t xml:space="preserve"> of</w:t>
      </w:r>
      <w:r w:rsidR="00151DAB">
        <w:t xml:space="preserve"> 3GPP TS</w:t>
      </w:r>
      <w:r w:rsidR="00CA4B50">
        <w:t> 38.413 [</w:t>
      </w:r>
      <w:r w:rsidR="00DD4582">
        <w:t>9</w:t>
      </w:r>
      <w:r>
        <w:t xml:space="preserve">]), including the transport layer address and </w:t>
      </w:r>
      <w:r>
        <w:lastRenderedPageBreak/>
        <w:t>tunnel endpoint of the uplink termination point for the user plane data for this PDU session (i.e. UPF's GTP-U F-TEID for uplink traffic).</w:t>
      </w:r>
    </w:p>
    <w:p w14:paraId="32E9F02F" w14:textId="1B1F8162" w:rsidR="001D6A2F" w:rsidRDefault="001D6A2F" w:rsidP="002B35B4">
      <w:pPr>
        <w:pStyle w:val="B1"/>
        <w:ind w:hanging="1"/>
      </w:pPr>
      <w:r>
        <w:t xml:space="preserve">If the SMF finds the PDU session already activated when receiving the request in step 1, the SMF shall delete the N3 tunnel information and update the UPF accordingly (see step 8a of </w:t>
      </w:r>
      <w:r w:rsidR="005B1EEB">
        <w:t>clause</w:t>
      </w:r>
      <w:r>
        <w:t xml:space="preserve"> 4.2.3.2 of</w:t>
      </w:r>
      <w:r w:rsidR="00151DAB">
        <w:t xml:space="preserve"> 3GPP TS</w:t>
      </w:r>
      <w:r w:rsidR="00CA4B50">
        <w:t> 23.502 [</w:t>
      </w:r>
      <w:r>
        <w:t>3]).</w:t>
      </w:r>
    </w:p>
    <w:p w14:paraId="32E9F030" w14:textId="77777777" w:rsidR="003249CE" w:rsidRDefault="001D6A2F" w:rsidP="001D6A2F">
      <w:pPr>
        <w:pStyle w:val="B1"/>
      </w:pPr>
      <w:r>
        <w:t>2</w:t>
      </w:r>
      <w:r w:rsidR="004A3588">
        <w:t>b</w:t>
      </w:r>
      <w:r>
        <w:t>.</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F031" w14:textId="421E5741" w:rsidR="001D6A2F" w:rsidRDefault="001D6A2F" w:rsidP="00F5014C">
      <w:pPr>
        <w:pStyle w:val="B1"/>
        <w:ind w:hanging="1"/>
      </w:pPr>
      <w:r>
        <w:t>If the SMF cannot proceed with activating the user plane connection of the PDU session (e.g. if the PDU session corresponds to a PDU session of SSC mode 2 and the SMF decides to change the PDU Session Anchor), the SMF shall return a</w:t>
      </w:r>
      <w:r w:rsidR="004A3588">
        <w:t>n</w:t>
      </w:r>
      <w:r>
        <w:t xml:space="preserve"> </w:t>
      </w:r>
      <w:r w:rsidR="004A3588">
        <w:t>error</w:t>
      </w:r>
      <w:r>
        <w:t xml:space="preserve"> response, </w:t>
      </w:r>
      <w:r w:rsidR="004A3588">
        <w:t>as specified for step 2b of figure 5.2.2.3.1-1</w:t>
      </w:r>
      <w:r w:rsidR="00BF17DC">
        <w:t xml:space="preserve">. </w:t>
      </w:r>
      <w:r w:rsidR="00BF17DC" w:rsidRPr="00BF17DC">
        <w:t xml:space="preserve"> </w:t>
      </w:r>
      <w:r w:rsidR="00BF17DC">
        <w:t>For a 4xx/5xx response, the SmContextUpdateError structure shall include</w:t>
      </w:r>
      <w:r>
        <w:t xml:space="preserve"> the following </w:t>
      </w:r>
      <w:r w:rsidR="004A3588">
        <w:t xml:space="preserve">additional </w:t>
      </w:r>
      <w:r>
        <w:t>information:</w:t>
      </w:r>
    </w:p>
    <w:p w14:paraId="32E9F032" w14:textId="7CF14644" w:rsidR="001D6A2F" w:rsidRDefault="001D6A2F" w:rsidP="001D6A2F">
      <w:pPr>
        <w:pStyle w:val="B2"/>
      </w:pPr>
      <w:r>
        <w:t>-</w:t>
      </w:r>
      <w:r>
        <w:tab/>
      </w:r>
      <w:r w:rsidR="00DA6B66">
        <w:t>upCnxState</w:t>
      </w:r>
      <w:r w:rsidR="00DA6B66" w:rsidDel="00DA6B66">
        <w:t xml:space="preserve"> </w:t>
      </w:r>
      <w:r>
        <w:t>attribute set to DEACTIVATED.</w:t>
      </w:r>
    </w:p>
    <w:p w14:paraId="32E9F033" w14:textId="07628B74" w:rsidR="001D6A2F" w:rsidRDefault="001D6A2F" w:rsidP="001D6A2F">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w:t>
      </w:r>
      <w:r w:rsidR="005B1EEB">
        <w:t>clause</w:t>
      </w:r>
      <w:r>
        <w:t xml:space="preserve"> 5.2.2.3.1, with the following information:</w:t>
      </w:r>
    </w:p>
    <w:p w14:paraId="32E9F034" w14:textId="5393DB15" w:rsidR="001D6A2F" w:rsidRDefault="001D6A2F" w:rsidP="001D6A2F">
      <w:pPr>
        <w:pStyle w:val="B2"/>
      </w:pPr>
      <w:r>
        <w:t>-</w:t>
      </w:r>
      <w:r>
        <w:tab/>
        <w:t>N2 SM information received from the 5G-AN</w:t>
      </w:r>
      <w:r w:rsidR="003D53DD">
        <w:t xml:space="preserve"> (see</w:t>
      </w:r>
      <w:r w:rsidR="003D53DD" w:rsidRPr="0012337F">
        <w:t xml:space="preserve"> </w:t>
      </w:r>
      <w:r w:rsidR="003D53DD">
        <w:t xml:space="preserve">PDU Session Resource Setup Response Transfer IE in </w:t>
      </w:r>
      <w:r w:rsidR="005B1EEB">
        <w:t>clause</w:t>
      </w:r>
      <w:r w:rsidR="003D53DD">
        <w:t xml:space="preserve"> 9.3.4.2 of</w:t>
      </w:r>
      <w:r w:rsidR="00151DAB">
        <w:t xml:space="preserve"> 3GPP TS</w:t>
      </w:r>
      <w:r w:rsidR="00CA4B50">
        <w:t> 38.413 [</w:t>
      </w:r>
      <w:r w:rsidR="003D53DD">
        <w:t>9])</w:t>
      </w:r>
      <w:r>
        <w:t xml:space="preserve">, including the transport layer address and tunnel endpoint of </w:t>
      </w:r>
      <w:r w:rsidR="003D53DD">
        <w:t>one or two</w:t>
      </w:r>
      <w:r>
        <w:t xml:space="preserve"> downlink termination point</w:t>
      </w:r>
      <w:r w:rsidR="003D53DD">
        <w:t>(s)</w:t>
      </w:r>
      <w:r>
        <w:t xml:space="preserve"> </w:t>
      </w:r>
      <w:r w:rsidR="003D53DD">
        <w:t xml:space="preserve">and the associated list of QoS flows </w:t>
      </w:r>
      <w:r>
        <w:t>for this PDU session (i.e. 5G-AN's GTP-U F-TEID</w:t>
      </w:r>
      <w:r w:rsidR="003D53DD">
        <w:t>(s)</w:t>
      </w:r>
      <w:r>
        <w:t xml:space="preserve"> for downlink traffic), if the 5G-AN succeeded in establishing resources for the PDU sessions; or</w:t>
      </w:r>
    </w:p>
    <w:p w14:paraId="32E9F035" w14:textId="7B9A0E41" w:rsidR="001D6A2F" w:rsidRDefault="001D6A2F" w:rsidP="001D6A2F">
      <w:pPr>
        <w:pStyle w:val="B2"/>
      </w:pPr>
      <w:r>
        <w:t>-</w:t>
      </w:r>
      <w:r>
        <w:tab/>
        <w:t xml:space="preserve">N2 SM information </w:t>
      </w:r>
      <w:r w:rsidR="003D53DD">
        <w:t xml:space="preserve">received from the 5G-AN (see PDU Session Resource Setup Unsuccessful Transfer IE in </w:t>
      </w:r>
      <w:r w:rsidR="005B1EEB">
        <w:t>clause</w:t>
      </w:r>
      <w:r w:rsidR="003D53DD">
        <w:t xml:space="preserve"> 9.3.4.16 of</w:t>
      </w:r>
      <w:r w:rsidR="00151DAB">
        <w:t xml:space="preserve"> 3GPP TS</w:t>
      </w:r>
      <w:r w:rsidR="00CA4B50">
        <w:t> 38.413 [</w:t>
      </w:r>
      <w:r w:rsidR="003D53DD">
        <w:t xml:space="preserve">9]), </w:t>
      </w:r>
      <w:r>
        <w:t>including the Cause of the failure, if resources failed to be established for the PDU session.</w:t>
      </w:r>
    </w:p>
    <w:p w14:paraId="32E9F036" w14:textId="77777777" w:rsidR="001D6A2F" w:rsidRPr="00DE3C3D" w:rsidRDefault="001D6A2F" w:rsidP="001D6A2F">
      <w:pPr>
        <w:pStyle w:val="B1"/>
        <w:ind w:hanging="1"/>
      </w:pPr>
      <w:bookmarkStart w:id="123" w:name="_Hlk501646145"/>
      <w:r>
        <w:t>Upon receipt of this request, the SMF shall:</w:t>
      </w:r>
    </w:p>
    <w:p w14:paraId="32E9F037" w14:textId="5BF9AA25" w:rsidR="001D6A2F" w:rsidRDefault="001D6A2F" w:rsidP="001D6A2F">
      <w:pPr>
        <w:pStyle w:val="B2"/>
      </w:pPr>
      <w:r>
        <w:t>-</w:t>
      </w:r>
      <w:r>
        <w:tab/>
        <w:t>update the UPF with the 5G-AN's F-TEID</w:t>
      </w:r>
      <w:r w:rsidR="003D53DD">
        <w:t>(s)</w:t>
      </w:r>
      <w:r>
        <w:t xml:space="preserve"> and set the </w:t>
      </w:r>
      <w:r w:rsidR="00DA6B66">
        <w:t>upCnxState</w:t>
      </w:r>
      <w:r w:rsidR="00DA6B66" w:rsidDel="00DA6B66">
        <w:t xml:space="preserve"> </w:t>
      </w:r>
      <w:r>
        <w:t>attribute to ACTIVATED, if the 5G-AN succeeded in establishing resources for the PDU sessions; or</w:t>
      </w:r>
    </w:p>
    <w:p w14:paraId="32E9F038" w14:textId="2CA754A9" w:rsidR="001D6A2F" w:rsidRDefault="001D6A2F" w:rsidP="001D6A2F">
      <w:pPr>
        <w:pStyle w:val="B2"/>
      </w:pPr>
      <w:r>
        <w:t>-</w:t>
      </w:r>
      <w:r>
        <w:tab/>
        <w:t>consider that the activation of the U</w:t>
      </w:r>
      <w:r w:rsidR="000D2EEA">
        <w:t xml:space="preserve">ser </w:t>
      </w:r>
      <w:r>
        <w:t>P</w:t>
      </w:r>
      <w:r w:rsidR="000D2EEA">
        <w:t>lane</w:t>
      </w:r>
      <w:r>
        <w:t xml:space="preserve"> connection has failed and set the </w:t>
      </w:r>
      <w:r w:rsidR="00DA6B66">
        <w:t>upCnxState</w:t>
      </w:r>
      <w:r w:rsidR="00DA6B66" w:rsidDel="00DA6B66">
        <w:t xml:space="preserve"> </w:t>
      </w:r>
      <w:r>
        <w:t>attribute to DEACTIVATED" otherwise.</w:t>
      </w:r>
    </w:p>
    <w:p w14:paraId="32E9F039" w14:textId="349B1FF2" w:rsidR="001D6A2F" w:rsidRDefault="001D6A2F" w:rsidP="001D6A2F">
      <w:pPr>
        <w:pStyle w:val="B1"/>
      </w:pPr>
      <w:r>
        <w:t>4.</w:t>
      </w:r>
      <w:r>
        <w:tab/>
        <w:t>The SMF shall</w:t>
      </w:r>
      <w:bookmarkEnd w:id="123"/>
      <w:r>
        <w:t xml:space="preserve"> then return a 200 OK response including the </w:t>
      </w:r>
      <w:r w:rsidR="00DA6B66">
        <w:t>upCnxState</w:t>
      </w:r>
      <w:r w:rsidR="00DA6B66" w:rsidDel="00DA6B66">
        <w:t xml:space="preserve"> </w:t>
      </w:r>
      <w:r>
        <w:t>attribute representing the final state of the user plane connection.</w:t>
      </w:r>
      <w:r w:rsidR="00E7640D" w:rsidRPr="00E7640D">
        <w:t xml:space="preserve"> </w:t>
      </w:r>
      <w:r w:rsidR="00E7640D">
        <w:t>If the activation of the User Plane connection failed due to insufficient resources, the cause IE shall be included in the response and set to "INSUFFICIENT_UP_RESOURCES".</w:t>
      </w:r>
    </w:p>
    <w:p w14:paraId="32E9F03A" w14:textId="2A67A1CD" w:rsidR="00006320" w:rsidRDefault="00006320" w:rsidP="00006320">
      <w:pPr>
        <w:pStyle w:val="Heading6"/>
      </w:pPr>
      <w:bookmarkStart w:id="124" w:name="_Toc20129461"/>
      <w:bookmarkStart w:id="125" w:name="_Toc27584088"/>
      <w:bookmarkStart w:id="126" w:name="_Toc36455390"/>
      <w:bookmarkStart w:id="127" w:name="_Toc45026776"/>
      <w:bookmarkStart w:id="128" w:name="_Toc67687111"/>
      <w:r>
        <w:t>5.2.2.3.2.3</w:t>
      </w:r>
      <w:r>
        <w:tab/>
        <w:t>Deactivation of User Plane connectivity of a PDU session</w:t>
      </w:r>
      <w:bookmarkEnd w:id="124"/>
      <w:bookmarkEnd w:id="125"/>
      <w:bookmarkEnd w:id="126"/>
      <w:bookmarkEnd w:id="127"/>
      <w:bookmarkEnd w:id="128"/>
    </w:p>
    <w:p w14:paraId="32E9F03B" w14:textId="77777777" w:rsidR="00691914" w:rsidRDefault="003214B8" w:rsidP="003214B8">
      <w:r>
        <w:t xml:space="preserve">The NF Service Consumer </w:t>
      </w:r>
      <w:r w:rsidR="00006320">
        <w:t xml:space="preserve">(e.g. AMF) </w:t>
      </w:r>
      <w:r>
        <w:t xml:space="preserve">shall request the SMF to deactivate the User Plane connectivity of an existing PDU session, i.e. release the N3 tunnel, </w:t>
      </w:r>
      <w:r w:rsidR="00691914">
        <w:t>as follows.</w:t>
      </w:r>
    </w:p>
    <w:p w14:paraId="32E9F03C" w14:textId="77777777" w:rsidR="00E77F28" w:rsidRDefault="00E77F28" w:rsidP="00691914">
      <w:pPr>
        <w:pStyle w:val="TH"/>
      </w:pPr>
      <w:r>
        <w:object w:dxaOrig="8810" w:dyaOrig="2254" w14:anchorId="32EA0C51">
          <v:shape id="_x0000_i1031" type="#_x0000_t75" style="width:437pt;height:113.5pt" o:ole="">
            <v:imagedata r:id="rId24" o:title=""/>
          </v:shape>
          <o:OLEObject Type="Embed" ProgID="Visio.Drawing.11" ShapeID="_x0000_i1031" DrawAspect="Content" ObjectID="_1678299971" r:id="rId25"/>
        </w:object>
      </w:r>
    </w:p>
    <w:p w14:paraId="32E9F03D" w14:textId="77777777" w:rsidR="00691914" w:rsidRDefault="00691914" w:rsidP="00691914">
      <w:pPr>
        <w:pStyle w:val="TF"/>
      </w:pPr>
      <w:r>
        <w:t xml:space="preserve">Figure 5.2.2.3.2.2-1: </w:t>
      </w:r>
      <w:r w:rsidR="005A3446">
        <w:t>De</w:t>
      </w:r>
      <w:r w:rsidR="009D5F43">
        <w:t>a</w:t>
      </w:r>
      <w:r>
        <w:t>ctivation of the User Plane connection of a PDU session</w:t>
      </w:r>
    </w:p>
    <w:p w14:paraId="32E9F03E" w14:textId="64B6F71C" w:rsidR="00691914" w:rsidRDefault="00691914" w:rsidP="00691914">
      <w:pPr>
        <w:pStyle w:val="B1"/>
      </w:pPr>
      <w:r>
        <w:t>1.</w:t>
      </w:r>
      <w:r>
        <w:tab/>
        <w:t xml:space="preserve">The NF Service Consumer shall request the SMF to deactivate the user plane connection of the PDU session by sending a </w:t>
      </w:r>
      <w:r w:rsidR="00E77F28">
        <w:t xml:space="preserve">POST </w:t>
      </w:r>
      <w:r>
        <w:t xml:space="preserve">request, as specified in </w:t>
      </w:r>
      <w:r w:rsidR="005B1EEB">
        <w:t>clause</w:t>
      </w:r>
      <w:r>
        <w:t xml:space="preserve"> 5.2.2.3.1, with the following information:</w:t>
      </w:r>
    </w:p>
    <w:p w14:paraId="32E9F03F" w14:textId="5A32CB81" w:rsidR="00691914" w:rsidRDefault="00691914" w:rsidP="00691914">
      <w:pPr>
        <w:pStyle w:val="B2"/>
      </w:pPr>
      <w:r>
        <w:lastRenderedPageBreak/>
        <w:t>-</w:t>
      </w:r>
      <w:r>
        <w:tab/>
      </w:r>
      <w:r w:rsidR="00DA6B66">
        <w:t>upCnxState</w:t>
      </w:r>
      <w:r w:rsidR="00DA6B66" w:rsidDel="00DA6B66">
        <w:t xml:space="preserve"> </w:t>
      </w:r>
      <w:r>
        <w:t>attribute set to DEACTIVATED;</w:t>
      </w:r>
    </w:p>
    <w:p w14:paraId="32E9F040" w14:textId="69B60800" w:rsidR="00691914" w:rsidRDefault="00691914" w:rsidP="00691914">
      <w:pPr>
        <w:pStyle w:val="B2"/>
      </w:pPr>
      <w:r>
        <w:t>-</w:t>
      </w:r>
      <w:r>
        <w:tab/>
        <w:t>user location</w:t>
      </w:r>
      <w:r w:rsidR="00022F45" w:rsidRPr="00022F45">
        <w:t xml:space="preserve"> </w:t>
      </w:r>
      <w:r w:rsidR="00022F45">
        <w:t>and user location timestamp</w:t>
      </w:r>
      <w:r>
        <w:t>;</w:t>
      </w:r>
    </w:p>
    <w:p w14:paraId="32E9F041" w14:textId="77777777" w:rsidR="00691914" w:rsidRDefault="00691914" w:rsidP="00691914">
      <w:pPr>
        <w:pStyle w:val="B2"/>
      </w:pPr>
      <w:r>
        <w:t>-</w:t>
      </w:r>
      <w:r>
        <w:tab/>
        <w:t>cause of the user plane deactivation; the cause may indicate a cause received from the 5G-AN or due to an AMF internal event;</w:t>
      </w:r>
    </w:p>
    <w:p w14:paraId="32E9F042" w14:textId="075DD6AC" w:rsidR="00691914" w:rsidRDefault="00691914" w:rsidP="00691914">
      <w:pPr>
        <w:pStyle w:val="B2"/>
      </w:pPr>
      <w:r>
        <w:t>-</w:t>
      </w:r>
      <w:r>
        <w:tab/>
        <w:t>other information, if necessary.</w:t>
      </w:r>
    </w:p>
    <w:p w14:paraId="32E9F043" w14:textId="360142D3" w:rsidR="00691914" w:rsidRDefault="00691914" w:rsidP="00691914">
      <w:pPr>
        <w:pStyle w:val="B1"/>
      </w:pPr>
      <w:r>
        <w:t>2.</w:t>
      </w:r>
      <w:r>
        <w:tab/>
        <w:t xml:space="preserve">Upon receipt of such a request, the SMF shall deactivate release the N3 tunnel of the PDU session, set the </w:t>
      </w:r>
      <w:r w:rsidR="00DA6B66">
        <w:t>upCnxState</w:t>
      </w:r>
      <w:r w:rsidR="00DA6B66" w:rsidDel="00DA6B66">
        <w:t xml:space="preserve"> </w:t>
      </w:r>
      <w:r>
        <w:t xml:space="preserve">attribute to DEACTIVATED and return a 200 OK response including the </w:t>
      </w:r>
      <w:r w:rsidR="00DA6B66">
        <w:t>upCnxState</w:t>
      </w:r>
      <w:r w:rsidR="00DA6B66" w:rsidDel="00DA6B66">
        <w:t xml:space="preserve"> </w:t>
      </w:r>
      <w:r>
        <w:t>attribute set to DEACTIVATED.</w:t>
      </w:r>
    </w:p>
    <w:p w14:paraId="7E1103B2" w14:textId="665582D6" w:rsidR="000D2EEA" w:rsidRDefault="000D2EEA" w:rsidP="000D2EEA">
      <w:pPr>
        <w:pStyle w:val="Heading6"/>
      </w:pPr>
      <w:bookmarkStart w:id="129" w:name="_Toc20129462"/>
      <w:bookmarkStart w:id="130" w:name="_Toc27584089"/>
      <w:bookmarkStart w:id="131" w:name="_Toc36455391"/>
      <w:bookmarkStart w:id="132" w:name="_Toc45026777"/>
      <w:bookmarkStart w:id="133" w:name="_Toc67687112"/>
      <w:r>
        <w:t>5.2.2.3.2.4</w:t>
      </w:r>
      <w:r>
        <w:tab/>
        <w:t>Changing the access type of a PDU session from non-3GPP access to 3GPP access during a Service Request procedure</w:t>
      </w:r>
      <w:bookmarkEnd w:id="129"/>
      <w:bookmarkEnd w:id="130"/>
      <w:bookmarkEnd w:id="131"/>
      <w:bookmarkEnd w:id="132"/>
      <w:bookmarkEnd w:id="133"/>
    </w:p>
    <w:p w14:paraId="6DC7CFB4" w14:textId="696D7749" w:rsidR="000D2EEA" w:rsidRDefault="000D2EEA" w:rsidP="000D2EEA">
      <w:r>
        <w:t>The NF Service Consumer (e.g. AMF) shall indicate to the SMF that the access type of a PDU session can be changed as follows:</w:t>
      </w:r>
    </w:p>
    <w:p w14:paraId="257818F7" w14:textId="77777777" w:rsidR="000D2EEA" w:rsidRDefault="000D2EEA" w:rsidP="000D2EEA">
      <w:pPr>
        <w:pStyle w:val="TH"/>
      </w:pPr>
      <w:r>
        <w:object w:dxaOrig="8790" w:dyaOrig="2241" w14:anchorId="263944CC">
          <v:shape id="_x0000_i1032" type="#_x0000_t75" style="width:437.5pt;height:113.5pt" o:ole="">
            <v:imagedata r:id="rId26" o:title=""/>
          </v:shape>
          <o:OLEObject Type="Embed" ProgID="Visio.Drawing.11" ShapeID="_x0000_i1032" DrawAspect="Content" ObjectID="_1678299972" r:id="rId27"/>
        </w:object>
      </w:r>
    </w:p>
    <w:p w14:paraId="0B6276DA" w14:textId="20DA9E37" w:rsidR="000D2EEA" w:rsidRDefault="000D2EEA" w:rsidP="000D2EEA">
      <w:pPr>
        <w:pStyle w:val="TF"/>
      </w:pPr>
      <w:r>
        <w:t>Figure 5.2.2.3.2.4-1: Indicating that the access type of a PDU session can be changed</w:t>
      </w:r>
    </w:p>
    <w:p w14:paraId="5B7648BC" w14:textId="2786152C" w:rsidR="000D2EEA" w:rsidRDefault="000D2EEA" w:rsidP="000D2EEA">
      <w:pPr>
        <w:pStyle w:val="B1"/>
      </w:pPr>
      <w:r>
        <w:t>1.</w:t>
      </w:r>
      <w:r>
        <w:tab/>
        <w:t xml:space="preserve">The NF Service Consumer shall indicate that the access type of a PDU session can be changed by sending a POST request, as specified in </w:t>
      </w:r>
      <w:r w:rsidR="005B1EEB">
        <w:t>clause</w:t>
      </w:r>
      <w:r>
        <w:t xml:space="preserve"> 5.2.2.3.1, with the following information:</w:t>
      </w:r>
    </w:p>
    <w:p w14:paraId="63D12F55" w14:textId="5DE6F0CE" w:rsidR="000D2EEA" w:rsidRDefault="000D2EEA" w:rsidP="000D2EEA">
      <w:pPr>
        <w:pStyle w:val="B2"/>
      </w:pPr>
      <w:r>
        <w:t>-</w:t>
      </w:r>
      <w:r>
        <w:tab/>
        <w:t>anTypeCanBeChanged attribute set to "true";</w:t>
      </w:r>
    </w:p>
    <w:p w14:paraId="6B11C451" w14:textId="7FB0F509" w:rsidR="000D2EEA" w:rsidRDefault="000D2EEA" w:rsidP="000D2EEA">
      <w:pPr>
        <w:pStyle w:val="B2"/>
      </w:pPr>
      <w:r>
        <w:t>-</w:t>
      </w:r>
      <w:r>
        <w:tab/>
        <w:t>other information, if necessary.</w:t>
      </w:r>
    </w:p>
    <w:p w14:paraId="23A53B9B" w14:textId="019AD85C" w:rsidR="000D2EEA" w:rsidRDefault="000D2EEA" w:rsidP="000D2EEA">
      <w:pPr>
        <w:pStyle w:val="B1"/>
      </w:pPr>
      <w:r>
        <w:t>2a.</w:t>
      </w:r>
      <w:r>
        <w:tab/>
        <w:t xml:space="preserve">Same as step 2a of figure 5.2.2.3.1-1. </w:t>
      </w:r>
      <w:r w:rsidR="00462BBC">
        <w:t xml:space="preserve">In HR roaming scenarios, the V-SMF shall invoke the Update service operation towards the H-SMF to notify that the access type of the PDU session can be changed (see </w:t>
      </w:r>
      <w:r w:rsidR="005B1EEB">
        <w:t>clause</w:t>
      </w:r>
      <w:r w:rsidR="00462BBC">
        <w:t> </w:t>
      </w:r>
      <w:r w:rsidR="00462BBC" w:rsidRPr="00020B58">
        <w:t>5</w:t>
      </w:r>
      <w:r w:rsidR="00462BBC">
        <w:t>.2.2.8.2.2).</w:t>
      </w:r>
    </w:p>
    <w:p w14:paraId="14EC7D9B" w14:textId="42B5512E" w:rsidR="000D2EEA" w:rsidRDefault="000D2EEA" w:rsidP="000D2EEA">
      <w:pPr>
        <w:pStyle w:val="B1"/>
      </w:pPr>
      <w:r>
        <w:t>2b.</w:t>
      </w:r>
      <w:r>
        <w:tab/>
        <w:t>Same as step 2b of figure 5.2.2.3.1-1.</w:t>
      </w:r>
    </w:p>
    <w:p w14:paraId="4F9B640C" w14:textId="4EC3C30D" w:rsidR="000D2EEA" w:rsidRDefault="000D2EEA" w:rsidP="000D2EEA">
      <w:pPr>
        <w:pStyle w:val="NO"/>
        <w:rPr>
          <w:lang w:eastAsia="zh-CN"/>
        </w:rPr>
      </w:pPr>
      <w:r>
        <w:t>NOTE:</w:t>
      </w:r>
      <w:r>
        <w:tab/>
        <w:t xml:space="preserve">This is used during a Service Request procedure (see </w:t>
      </w:r>
      <w:r w:rsidR="005B1EEB">
        <w:t>clause</w:t>
      </w:r>
      <w:r>
        <w:t xml:space="preserve"> 4.2.3.2 of</w:t>
      </w:r>
      <w:r w:rsidR="00151DAB">
        <w:t xml:space="preserve"> 3GPP TS</w:t>
      </w:r>
      <w:r w:rsidR="00CA4B50">
        <w:t> 23.502 [</w:t>
      </w:r>
      <w:r>
        <w:t>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 xml:space="preserve">and if the AMF has received N2 SM Information only or N1 SM Container and N2 SM Information for that PDU session from the SMF in step 3a of </w:t>
      </w:r>
      <w:r w:rsidR="005B1EEB">
        <w:t>clause</w:t>
      </w:r>
      <w:r>
        <w:t> 4.2.3.3</w:t>
      </w:r>
      <w:r w:rsidRPr="00E12BDF">
        <w:t xml:space="preserve"> </w:t>
      </w:r>
      <w:r>
        <w:t>of</w:t>
      </w:r>
      <w:r w:rsidR="00151DAB">
        <w:t xml:space="preserve"> 3GPP TS</w:t>
      </w:r>
      <w:r w:rsidR="00CA4B50">
        <w:t> 23.502 [</w:t>
      </w:r>
      <w:r>
        <w:t>3].</w:t>
      </w:r>
    </w:p>
    <w:p w14:paraId="1343D5C2" w14:textId="0D32804F" w:rsidR="000D2EEA" w:rsidRDefault="000D2EEA" w:rsidP="000D2EEA">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32E9F044" w14:textId="77777777" w:rsidR="00E13DB8" w:rsidRDefault="00E13DB8" w:rsidP="00E13DB8">
      <w:pPr>
        <w:pStyle w:val="Heading5"/>
      </w:pPr>
      <w:bookmarkStart w:id="134" w:name="_Toc20129463"/>
      <w:bookmarkStart w:id="135" w:name="_Toc27584090"/>
      <w:bookmarkStart w:id="136" w:name="_Toc36455392"/>
      <w:bookmarkStart w:id="137" w:name="_Toc45026778"/>
      <w:bookmarkStart w:id="138" w:name="_Toc67687113"/>
      <w:r>
        <w:t>5.2.2.3.3</w:t>
      </w:r>
      <w:r>
        <w:tab/>
      </w:r>
      <w:r w:rsidR="003214B8">
        <w:t>Xn Handover</w:t>
      </w:r>
      <w:bookmarkEnd w:id="134"/>
      <w:bookmarkEnd w:id="135"/>
      <w:bookmarkEnd w:id="136"/>
      <w:bookmarkEnd w:id="137"/>
      <w:bookmarkEnd w:id="138"/>
    </w:p>
    <w:p w14:paraId="32E9F045" w14:textId="77777777" w:rsidR="00E77F28" w:rsidRDefault="003214B8" w:rsidP="00B56CFA">
      <w:r>
        <w:t xml:space="preserve">The NF Service Consumer </w:t>
      </w:r>
      <w:r w:rsidR="00BB3EDD">
        <w:t xml:space="preserve">(e.g. AMF) </w:t>
      </w:r>
      <w:r>
        <w:t xml:space="preserve">shall </w:t>
      </w:r>
      <w:r w:rsidR="00BB3EDD">
        <w:t>request</w:t>
      </w:r>
      <w:r>
        <w:t xml:space="preserve"> the SMF </w:t>
      </w:r>
      <w:r w:rsidR="00BB3EDD">
        <w:t>to switch the downlink N3 tunnel of the PDU session towards a new</w:t>
      </w:r>
      <w:r w:rsidR="00B56CFA">
        <w:t xml:space="preserve"> GTP tunnel endpoint as follows.</w:t>
      </w:r>
    </w:p>
    <w:p w14:paraId="32E9F046" w14:textId="77777777" w:rsidR="00BF17DC" w:rsidRDefault="005F68E7" w:rsidP="00BB3EDD">
      <w:pPr>
        <w:pStyle w:val="TH"/>
      </w:pPr>
      <w:r>
        <w:object w:dxaOrig="8714" w:dyaOrig="2680" w14:anchorId="32EA0C52">
          <v:shape id="_x0000_i1033" type="#_x0000_t75" style="width:437pt;height:133.5pt" o:ole="">
            <v:imagedata r:id="rId28" o:title=""/>
          </v:shape>
          <o:OLEObject Type="Embed" ProgID="Visio.Drawing.11" ShapeID="_x0000_i1033" DrawAspect="Content" ObjectID="_1678299973" r:id="rId29"/>
        </w:object>
      </w:r>
    </w:p>
    <w:p w14:paraId="32E9F047" w14:textId="77777777" w:rsidR="00BB3EDD" w:rsidRDefault="00BB3EDD" w:rsidP="00BB3EDD">
      <w:pPr>
        <w:pStyle w:val="TF"/>
      </w:pPr>
      <w:r>
        <w:t>Figure 5.2.2.3.3-1: Xn handover</w:t>
      </w:r>
    </w:p>
    <w:p w14:paraId="32E9F048" w14:textId="657118B6" w:rsidR="00BB3EDD" w:rsidRDefault="00BB3EDD" w:rsidP="00BB3EDD">
      <w:pPr>
        <w:pStyle w:val="B1"/>
      </w:pPr>
      <w:r>
        <w:t>1.</w:t>
      </w:r>
      <w:r>
        <w:tab/>
        <w:t xml:space="preserve">The NF Service Consumer shall request the SMF to switch the downlink N3 tunnel of the PDU session towards a new GTP tunnel endpoint by sending a </w:t>
      </w:r>
      <w:r w:rsidR="00E77F28">
        <w:t xml:space="preserve">POST </w:t>
      </w:r>
      <w:r>
        <w:t xml:space="preserve">request, as specified in </w:t>
      </w:r>
      <w:r w:rsidR="005B1EEB">
        <w:t>clause</w:t>
      </w:r>
      <w:r>
        <w:t xml:space="preserve"> 5.2.2.3.1, with the following information:</w:t>
      </w:r>
    </w:p>
    <w:p w14:paraId="32E9F049" w14:textId="3ECDD8EE" w:rsidR="005F68E7" w:rsidRDefault="005F68E7" w:rsidP="00BB3EDD">
      <w:pPr>
        <w:pStyle w:val="B2"/>
      </w:pPr>
      <w:r>
        <w:t>-</w:t>
      </w:r>
      <w:r>
        <w:tab/>
        <w:t>the indication that the PDU session is to be switched;</w:t>
      </w:r>
    </w:p>
    <w:p w14:paraId="32E9F04A" w14:textId="7DA67AC8" w:rsidR="00BB3EDD" w:rsidRDefault="00BB3EDD" w:rsidP="00BB3EDD">
      <w:pPr>
        <w:pStyle w:val="B2"/>
      </w:pPr>
      <w:r>
        <w:t>-</w:t>
      </w:r>
      <w:r>
        <w:tab/>
        <w:t xml:space="preserve">N2 SM information received from the </w:t>
      </w:r>
      <w:r w:rsidR="00F314D4">
        <w:t xml:space="preserve">target </w:t>
      </w:r>
      <w:r>
        <w:t xml:space="preserve">5G-AN (see Path Switch Request Transfer IE in </w:t>
      </w:r>
      <w:r w:rsidR="005B1EEB">
        <w:t>clause</w:t>
      </w:r>
      <w:r>
        <w:t xml:space="preserve"> </w:t>
      </w:r>
      <w:r w:rsidR="003D53DD">
        <w:t>9.3.4.8</w:t>
      </w:r>
      <w:r>
        <w:t xml:space="preserve"> of</w:t>
      </w:r>
      <w:r w:rsidR="00151DAB">
        <w:t xml:space="preserve"> 3GPP TS</w:t>
      </w:r>
      <w:r w:rsidR="00CA4B50">
        <w:t> 38.413 [</w:t>
      </w:r>
      <w:r w:rsidR="00857CA1">
        <w:t>9</w:t>
      </w:r>
      <w:r>
        <w:t>]), including the new transport layer address and tunnel endpoint of the downlink termination point for the user data for this PDU session (i.e. 5G-AN's GTP-U F-TEID for downlink traffic);</w:t>
      </w:r>
    </w:p>
    <w:p w14:paraId="657CA82B" w14:textId="58C0C4F9" w:rsidR="00F314D4" w:rsidRDefault="00F314D4" w:rsidP="00BB3EDD">
      <w:pPr>
        <w:pStyle w:val="B2"/>
      </w:pPr>
      <w:r>
        <w:t>-</w:t>
      </w:r>
      <w:r>
        <w:tab/>
        <w:t xml:space="preserve">additional N2 SM information received from the source 5G-AN (see </w:t>
      </w:r>
      <w:r>
        <w:rPr>
          <w:lang w:eastAsia="ja-JP"/>
        </w:rPr>
        <w:t xml:space="preserve">Secondary RAT </w:t>
      </w:r>
      <w:r w:rsidR="007470D7">
        <w:rPr>
          <w:lang w:eastAsia="ja-JP"/>
        </w:rPr>
        <w:t xml:space="preserve">Data </w:t>
      </w:r>
      <w:r>
        <w:rPr>
          <w:lang w:eastAsia="ja-JP"/>
        </w:rPr>
        <w:t>Usage Report Transfer</w:t>
      </w:r>
      <w:r>
        <w:t xml:space="preserve"> IE in </w:t>
      </w:r>
      <w:r w:rsidR="005B1EEB">
        <w:t>clause</w:t>
      </w:r>
      <w:r>
        <w:t xml:space="preserve"> 9.3.4.</w:t>
      </w:r>
      <w:r w:rsidR="007470D7">
        <w:t>23</w:t>
      </w:r>
      <w:r>
        <w:t xml:space="preserve"> of</w:t>
      </w:r>
      <w:r w:rsidR="00151DAB">
        <w:t xml:space="preserve"> 3GPP TS</w:t>
      </w:r>
      <w:r w:rsidR="00CA4B50">
        <w:t> 38.413 [</w:t>
      </w:r>
      <w:r>
        <w:t>9]), if any;</w:t>
      </w:r>
    </w:p>
    <w:p w14:paraId="32E9F04B" w14:textId="20415DD1" w:rsidR="00BB3EDD" w:rsidRDefault="00BB3EDD" w:rsidP="00BB3EDD">
      <w:pPr>
        <w:pStyle w:val="B2"/>
      </w:pPr>
      <w:r>
        <w:t>-</w:t>
      </w:r>
      <w:r>
        <w:tab/>
      </w:r>
      <w:r w:rsidR="002C4CE9">
        <w:t xml:space="preserve">the </w:t>
      </w:r>
      <w:r>
        <w:t>user location associated to the PDU session;</w:t>
      </w:r>
    </w:p>
    <w:p w14:paraId="32E9F04C" w14:textId="59DF64C0" w:rsidR="002C4CE9" w:rsidRDefault="002C4CE9" w:rsidP="002C4CE9">
      <w:pPr>
        <w:pStyle w:val="B2"/>
      </w:pPr>
      <w:r>
        <w:t>-</w:t>
      </w:r>
      <w:r>
        <w:tab/>
        <w:t>the indication that the UE is inside or outside of the LADN service area, if the DNN of the established PDU session corresponds to a LADN;</w:t>
      </w:r>
    </w:p>
    <w:p w14:paraId="32E9F04D" w14:textId="7F95E041" w:rsidR="00BB3EDD" w:rsidRDefault="00BB3EDD" w:rsidP="00BB3EDD">
      <w:pPr>
        <w:pStyle w:val="B1"/>
        <w:ind w:hanging="1"/>
      </w:pPr>
      <w:r>
        <w:t>-</w:t>
      </w:r>
      <w:r>
        <w:tab/>
        <w:t>other information, if necessary.</w:t>
      </w:r>
    </w:p>
    <w:p w14:paraId="32E9F04E" w14:textId="1A120664" w:rsidR="00BB3EDD" w:rsidRDefault="00BB3EDD" w:rsidP="00BB3EDD">
      <w:pPr>
        <w:pStyle w:val="B1"/>
      </w:pPr>
      <w:r>
        <w:t>2</w:t>
      </w:r>
      <w:r w:rsidR="004A3588">
        <w:t>a</w:t>
      </w:r>
      <w:r>
        <w:t>.</w:t>
      </w:r>
      <w:r>
        <w:tab/>
      </w:r>
      <w:r w:rsidR="003D53DD">
        <w:t>I</w:t>
      </w:r>
      <w:r>
        <w:t>f the SMF can proceed with switching the user plane connection of the PDU session, the SMF shall return a 200 OK response including the following information:</w:t>
      </w:r>
    </w:p>
    <w:p w14:paraId="32E9F04F" w14:textId="1C114675" w:rsidR="00BB3EDD" w:rsidRDefault="00BB3EDD" w:rsidP="00BB3EDD">
      <w:pPr>
        <w:pStyle w:val="B2"/>
      </w:pPr>
      <w:r>
        <w:t>-</w:t>
      </w:r>
      <w:r>
        <w:tab/>
        <w:t>N2 SM information (see Path Switch Request Ack</w:t>
      </w:r>
      <w:r w:rsidR="003D53DD">
        <w:t>nowledge</w:t>
      </w:r>
      <w:r>
        <w:t xml:space="preserve"> Transfer IE in </w:t>
      </w:r>
      <w:r w:rsidR="005B1EEB">
        <w:t>clause</w:t>
      </w:r>
      <w:r>
        <w:t xml:space="preserve"> </w:t>
      </w:r>
      <w:r w:rsidR="003D53DD">
        <w:t>9.3.4.9</w:t>
      </w:r>
      <w:r>
        <w:t xml:space="preserve"> of</w:t>
      </w:r>
      <w:r w:rsidR="00151DAB">
        <w:t xml:space="preserve"> 3GPP TS</w:t>
      </w:r>
      <w:r w:rsidR="00CA4B50">
        <w:t> 38.413 [</w:t>
      </w:r>
      <w:r w:rsidR="00857CA1">
        <w:t>9</w:t>
      </w:r>
      <w:r>
        <w:t>]), including the transport layer address and tunnel endpoint of the uplink termination point for the user data for this PDU session (i.e. UPF's GTP-U F-TEID for uplink traffic).</w:t>
      </w:r>
    </w:p>
    <w:p w14:paraId="32E9F050" w14:textId="76CBECBD" w:rsidR="002C4CE9" w:rsidRDefault="002C4CE9" w:rsidP="00EA1C32">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5B1EEB">
        <w:t>clause</w:t>
      </w:r>
      <w:r>
        <w:t xml:space="preserve"> 5.6.5 of</w:t>
      </w:r>
      <w:r w:rsidR="00151DAB">
        <w:t xml:space="preserve"> 3GPP TS</w:t>
      </w:r>
      <w:r w:rsidR="00CA4B50">
        <w:t> 23.501 [</w:t>
      </w:r>
      <w:r>
        <w:t>2].</w:t>
      </w:r>
    </w:p>
    <w:p w14:paraId="4910C425" w14:textId="3353312B" w:rsidR="003D53DD" w:rsidRDefault="00BB3EDD" w:rsidP="00BB3EDD">
      <w:pPr>
        <w:pStyle w:val="B1"/>
      </w:pPr>
      <w:r>
        <w:t>2</w:t>
      </w:r>
      <w:r w:rsidR="004A3588">
        <w:t>b</w:t>
      </w:r>
      <w:r>
        <w:t>.</w:t>
      </w:r>
      <w:r>
        <w:tab/>
      </w:r>
      <w:r w:rsidR="003D53DD">
        <w:t>If the SMF cannot proceed with switching the user plane connection of the PDU session, the SMF shall return an error response, as specified for</w:t>
      </w:r>
      <w:r w:rsidR="004A3588">
        <w:t xml:space="preserve"> step 2b of figure 5.2.2.3.1-1</w:t>
      </w:r>
      <w:r w:rsidR="003D53DD">
        <w:t>, including:</w:t>
      </w:r>
    </w:p>
    <w:p w14:paraId="32E9F051" w14:textId="032AE0A9" w:rsidR="00BB3EDD" w:rsidRDefault="003D53DD" w:rsidP="00757B26">
      <w:pPr>
        <w:pStyle w:val="B2"/>
      </w:pPr>
      <w:r>
        <w:t>-</w:t>
      </w:r>
      <w:r>
        <w:tab/>
        <w:t xml:space="preserve">N2 SM information (see Path Switch Request Unsuccessul Transfer IE in </w:t>
      </w:r>
      <w:r w:rsidR="005B1EEB">
        <w:t>clause</w:t>
      </w:r>
      <w:r>
        <w:t xml:space="preserve"> 9.3.4.20 of</w:t>
      </w:r>
      <w:r w:rsidR="00151DAB">
        <w:t xml:space="preserve"> 3GPP TS</w:t>
      </w:r>
      <w:r w:rsidR="00CA4B50">
        <w:t> 38.413 [</w:t>
      </w:r>
      <w:r>
        <w:t>9]), including the cause of the failure</w:t>
      </w:r>
      <w:r w:rsidR="004A3588">
        <w:t>.</w:t>
      </w:r>
    </w:p>
    <w:p w14:paraId="32E9F052" w14:textId="77777777" w:rsidR="007F5393" w:rsidRDefault="007F5393" w:rsidP="007F5393"/>
    <w:p w14:paraId="32E9F053" w14:textId="77777777" w:rsidR="007F5393" w:rsidRDefault="007F5393" w:rsidP="007F5393">
      <w:r>
        <w:t>For a PDU session that is rejected by the target RAN (i.e. a PDU session indicated as failed to setup in the PATH SWITCH REQUEST), the NF Service Consumer (e.g. AMF) shall indicate the failure to setup the PDU session in the target RAN as follows.</w:t>
      </w:r>
    </w:p>
    <w:p w14:paraId="32E9F054" w14:textId="77777777" w:rsidR="007F5393" w:rsidRDefault="007F5393" w:rsidP="007F5393">
      <w:pPr>
        <w:pStyle w:val="TH"/>
      </w:pPr>
      <w:r>
        <w:object w:dxaOrig="8701" w:dyaOrig="2661" w14:anchorId="32EA0C53">
          <v:shape id="_x0000_i1034" type="#_x0000_t75" style="width:437pt;height:133.5pt" o:ole="">
            <v:imagedata r:id="rId30" o:title=""/>
          </v:shape>
          <o:OLEObject Type="Embed" ProgID="Visio.Drawing.11" ShapeID="_x0000_i1034" DrawAspect="Content" ObjectID="_1678299974" r:id="rId31"/>
        </w:object>
      </w:r>
    </w:p>
    <w:p w14:paraId="32E9F055" w14:textId="77777777" w:rsidR="007F5393" w:rsidRDefault="007F5393" w:rsidP="007F5393">
      <w:pPr>
        <w:pStyle w:val="TF"/>
      </w:pPr>
      <w:r>
        <w:t>Figure 5.2.2.3.3-2: Xn handover – PDU session rejected by the target RAN</w:t>
      </w:r>
    </w:p>
    <w:p w14:paraId="32E9F056" w14:textId="1B07D61D" w:rsidR="007F5393" w:rsidRDefault="007F5393" w:rsidP="007F5393">
      <w:pPr>
        <w:pStyle w:val="B1"/>
      </w:pPr>
      <w:r>
        <w:t>1.</w:t>
      </w:r>
      <w:r>
        <w:tab/>
        <w:t xml:space="preserve">The NF Service Consumer shall indicate to the SMF that the PDU session could not be setup in the target RAN by sending a POST request, as specified in </w:t>
      </w:r>
      <w:r w:rsidR="005B1EEB">
        <w:t>clause</w:t>
      </w:r>
      <w:r>
        <w:t xml:space="preserve"> 5.2.2.3.1, with the following information:</w:t>
      </w:r>
    </w:p>
    <w:p w14:paraId="32E9F057" w14:textId="16ADE896" w:rsidR="007F5393" w:rsidRDefault="007F5393" w:rsidP="007F5393">
      <w:pPr>
        <w:pStyle w:val="B2"/>
      </w:pPr>
      <w:r>
        <w:t>-</w:t>
      </w:r>
      <w:r>
        <w:tab/>
        <w:t>the indication that the PDU session failed to be switched;</w:t>
      </w:r>
    </w:p>
    <w:p w14:paraId="32E9F058" w14:textId="5E88063B" w:rsidR="007F5393" w:rsidRDefault="007F5393" w:rsidP="007F5393">
      <w:pPr>
        <w:pStyle w:val="B2"/>
      </w:pPr>
      <w:r>
        <w:t>-</w:t>
      </w:r>
      <w:r>
        <w:tab/>
        <w:t xml:space="preserve">N2 SM information received from the </w:t>
      </w:r>
      <w:r w:rsidR="00F314D4">
        <w:t xml:space="preserve">target </w:t>
      </w:r>
      <w:r>
        <w:t xml:space="preserve">5G-AN (see Path Switch Request Setup Failed Transfer IE in </w:t>
      </w:r>
      <w:r w:rsidR="005B1EEB">
        <w:t>clause</w:t>
      </w:r>
      <w:r>
        <w:t xml:space="preserve"> 9.3.4.15 of</w:t>
      </w:r>
      <w:r w:rsidR="00151DAB">
        <w:t xml:space="preserve"> 3GPP TS</w:t>
      </w:r>
      <w:r w:rsidR="00CA4B50">
        <w:t> 38.413 [</w:t>
      </w:r>
      <w:r>
        <w:t>9]), including the cause why the session could not be setup;</w:t>
      </w:r>
    </w:p>
    <w:p w14:paraId="5B8C2226" w14:textId="76516E2E" w:rsidR="00F314D4" w:rsidRDefault="00F314D4" w:rsidP="007F5393">
      <w:pPr>
        <w:pStyle w:val="B2"/>
      </w:pPr>
      <w:r>
        <w:t>-</w:t>
      </w:r>
      <w:r>
        <w:tab/>
        <w:t xml:space="preserve">additional N2 SM information received from the source 5G-AN (see </w:t>
      </w:r>
      <w:r>
        <w:rPr>
          <w:lang w:eastAsia="ja-JP"/>
        </w:rPr>
        <w:t xml:space="preserve">Secondary RAT </w:t>
      </w:r>
      <w:r w:rsidR="007470D7">
        <w:rPr>
          <w:lang w:eastAsia="ja-JP"/>
        </w:rPr>
        <w:t xml:space="preserve">Data </w:t>
      </w:r>
      <w:r>
        <w:rPr>
          <w:lang w:eastAsia="ja-JP"/>
        </w:rPr>
        <w:t>Usage Report Transfer</w:t>
      </w:r>
      <w:r>
        <w:t xml:space="preserve"> IE in </w:t>
      </w:r>
      <w:r w:rsidR="005B1EEB">
        <w:t>clause</w:t>
      </w:r>
      <w:r>
        <w:t xml:space="preserve"> 9.3.4.</w:t>
      </w:r>
      <w:r w:rsidR="007470D7">
        <w:t>23</w:t>
      </w:r>
      <w:r>
        <w:t xml:space="preserve"> of</w:t>
      </w:r>
      <w:r w:rsidR="00151DAB">
        <w:t xml:space="preserve"> 3GPP TS</w:t>
      </w:r>
      <w:r w:rsidR="00CA4B50">
        <w:t> 38.413 [</w:t>
      </w:r>
      <w:r>
        <w:t>9]), if any;</w:t>
      </w:r>
    </w:p>
    <w:p w14:paraId="32E9F059" w14:textId="79E2239E" w:rsidR="007F5393" w:rsidRDefault="007F5393" w:rsidP="007F5393">
      <w:pPr>
        <w:pStyle w:val="B1"/>
        <w:ind w:hanging="1"/>
      </w:pPr>
      <w:r>
        <w:t>-</w:t>
      </w:r>
      <w:r>
        <w:tab/>
        <w:t>other information, if necessary.</w:t>
      </w:r>
    </w:p>
    <w:p w14:paraId="32E9F05A" w14:textId="73CC78A1" w:rsidR="007F5393" w:rsidRDefault="007F5393" w:rsidP="007F5393">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5B1EEB">
        <w:t>clause</w:t>
      </w:r>
      <w:r>
        <w:t xml:space="preserve"> 4.9.1.2 of</w:t>
      </w:r>
      <w:r w:rsidR="00151DAB">
        <w:t xml:space="preserve"> 3GPP TS</w:t>
      </w:r>
      <w:r w:rsidR="00CA4B50">
        <w:t> 23.502 [</w:t>
      </w:r>
      <w:r>
        <w:t>3].</w:t>
      </w:r>
    </w:p>
    <w:p w14:paraId="32E9F05B" w14:textId="2AB4AEB3" w:rsidR="007F5393" w:rsidRDefault="007F5393" w:rsidP="00BB3EDD">
      <w:pPr>
        <w:pStyle w:val="B1"/>
      </w:pPr>
      <w:r>
        <w:t>2b.</w:t>
      </w:r>
      <w:r>
        <w:tab/>
        <w:t>Same as step 2b of figure 5.2.2.3.1-1.</w:t>
      </w:r>
    </w:p>
    <w:p w14:paraId="32E9F05C" w14:textId="77777777" w:rsidR="003214B8" w:rsidRDefault="003214B8" w:rsidP="003214B8">
      <w:pPr>
        <w:pStyle w:val="Heading5"/>
      </w:pPr>
      <w:bookmarkStart w:id="139" w:name="_Toc20129464"/>
      <w:bookmarkStart w:id="140" w:name="_Toc27584091"/>
      <w:bookmarkStart w:id="141" w:name="_Toc36455393"/>
      <w:bookmarkStart w:id="142" w:name="_Toc45026779"/>
      <w:bookmarkStart w:id="143" w:name="_Toc67687114"/>
      <w:r>
        <w:t>5.2.2.3.4</w:t>
      </w:r>
      <w:r>
        <w:tab/>
        <w:t>N2 Handover</w:t>
      </w:r>
      <w:bookmarkEnd w:id="139"/>
      <w:bookmarkEnd w:id="140"/>
      <w:bookmarkEnd w:id="141"/>
      <w:bookmarkEnd w:id="142"/>
      <w:bookmarkEnd w:id="143"/>
    </w:p>
    <w:p w14:paraId="32E9F05D" w14:textId="77777777" w:rsidR="00566251" w:rsidRDefault="00566251" w:rsidP="00566251">
      <w:pPr>
        <w:pStyle w:val="Heading6"/>
      </w:pPr>
      <w:bookmarkStart w:id="144" w:name="_Toc20129465"/>
      <w:bookmarkStart w:id="145" w:name="_Toc27584092"/>
      <w:bookmarkStart w:id="146" w:name="_Toc36455394"/>
      <w:bookmarkStart w:id="147" w:name="_Toc45026780"/>
      <w:bookmarkStart w:id="148" w:name="_Toc67687115"/>
      <w:r>
        <w:t>5.2.2.3.4.1</w:t>
      </w:r>
      <w:r>
        <w:tab/>
        <w:t>General</w:t>
      </w:r>
      <w:bookmarkEnd w:id="144"/>
      <w:bookmarkEnd w:id="145"/>
      <w:bookmarkEnd w:id="146"/>
      <w:bookmarkEnd w:id="147"/>
      <w:bookmarkEnd w:id="148"/>
    </w:p>
    <w:p w14:paraId="32E9F05E" w14:textId="77777777" w:rsidR="00566251" w:rsidRDefault="00566251" w:rsidP="00566251">
      <w:r>
        <w:t>The hoState attribute of an SM context represents the handover state of the PDU session. The hoState attribute may take the following values:</w:t>
      </w:r>
    </w:p>
    <w:p w14:paraId="32E9F05F" w14:textId="77777777" w:rsidR="00566251" w:rsidRDefault="00566251" w:rsidP="00566251">
      <w:pPr>
        <w:pStyle w:val="B1"/>
      </w:pPr>
      <w:r>
        <w:t>-</w:t>
      </w:r>
      <w:r>
        <w:tab/>
        <w:t>NONE: no handover is in progress for the PDU session;</w:t>
      </w:r>
    </w:p>
    <w:p w14:paraId="32E9F060" w14:textId="77777777" w:rsidR="00566251" w:rsidRDefault="00566251" w:rsidP="00566251">
      <w:pPr>
        <w:pStyle w:val="B1"/>
      </w:pPr>
      <w:r>
        <w:t>-</w:t>
      </w:r>
      <w:r>
        <w:tab/>
        <w:t>PREPARING: a handover is in preparation for the PDU session; SMF is preparing the N3 tunnel between the target 5G-AN and UPF, i.e. the UPF's F-TEID is assigned for uplink traffic;</w:t>
      </w:r>
    </w:p>
    <w:p w14:paraId="32E9F061" w14:textId="77777777" w:rsidR="00566251" w:rsidRDefault="00566251" w:rsidP="00566251">
      <w:pPr>
        <w:pStyle w:val="B1"/>
      </w:pPr>
      <w:r>
        <w:t>-</w:t>
      </w:r>
      <w:r>
        <w:tab/>
        <w:t>PREPARED: a handover is prepared for the PDU session; SMF is updated for the N3 tunnel between the target 5G-AN and UPF, with the target 5G-AN's F-TEID to be assigned for downlink traffic upon handover execution;</w:t>
      </w:r>
    </w:p>
    <w:p w14:paraId="32E9F062" w14:textId="77777777" w:rsidR="00566251" w:rsidRDefault="00566251" w:rsidP="00566251">
      <w:pPr>
        <w:pStyle w:val="B1"/>
      </w:pPr>
      <w:r>
        <w:t>-</w:t>
      </w:r>
      <w:r>
        <w:tab/>
        <w:t>COMPLETED: the handover is completed (successfully);</w:t>
      </w:r>
    </w:p>
    <w:p w14:paraId="32E9F063" w14:textId="77777777" w:rsidR="00566251" w:rsidRPr="005B71A2" w:rsidRDefault="00566251" w:rsidP="00566251">
      <w:pPr>
        <w:pStyle w:val="B1"/>
      </w:pPr>
      <w:r>
        <w:t>-</w:t>
      </w:r>
      <w:r>
        <w:tab/>
        <w:t>CANCELLED: the handover is cancelled.</w:t>
      </w:r>
    </w:p>
    <w:p w14:paraId="32E9F064" w14:textId="709ECFAF" w:rsidR="00566251" w:rsidRDefault="00566251" w:rsidP="00566251">
      <w:pPr>
        <w:pStyle w:val="Heading6"/>
      </w:pPr>
      <w:bookmarkStart w:id="149" w:name="_Toc20129466"/>
      <w:bookmarkStart w:id="150" w:name="_Toc27584093"/>
      <w:bookmarkStart w:id="151" w:name="_Toc36455395"/>
      <w:bookmarkStart w:id="152" w:name="_Toc45026781"/>
      <w:bookmarkStart w:id="153" w:name="_Toc67687116"/>
      <w:r>
        <w:t>5.2.2.3.4.2</w:t>
      </w:r>
      <w:r>
        <w:tab/>
        <w:t>N2 Handover Preparation</w:t>
      </w:r>
      <w:bookmarkEnd w:id="149"/>
      <w:bookmarkEnd w:id="150"/>
      <w:bookmarkEnd w:id="151"/>
      <w:bookmarkEnd w:id="152"/>
      <w:bookmarkEnd w:id="153"/>
    </w:p>
    <w:p w14:paraId="32E9F065" w14:textId="1792516E" w:rsidR="00E77F28" w:rsidRDefault="00566251" w:rsidP="00B56CFA">
      <w:r>
        <w:t xml:space="preserve">The NF Service Consumer (e.g. </w:t>
      </w:r>
      <w:r w:rsidR="00193194">
        <w:t>T-</w:t>
      </w:r>
      <w:r>
        <w:t>AMF) shall request the SMF to prepare the handover of an existing PDU session, i.e. prepare the N3 tunnel between the target 5G-AN and UPF, as follows.</w:t>
      </w:r>
    </w:p>
    <w:p w14:paraId="32E9F066" w14:textId="15510033" w:rsidR="00BF17DC" w:rsidRDefault="00BF17DC" w:rsidP="00566251">
      <w:pPr>
        <w:pStyle w:val="TH"/>
      </w:pPr>
    </w:p>
    <w:p w14:paraId="1980BB87" w14:textId="6F34D98A" w:rsidR="003D53DD" w:rsidRDefault="003D53DD" w:rsidP="00566251">
      <w:pPr>
        <w:pStyle w:val="TH"/>
      </w:pPr>
    </w:p>
    <w:p w14:paraId="391942BC" w14:textId="1014EAD6" w:rsidR="004A73B2" w:rsidRDefault="004A73B2" w:rsidP="00566251">
      <w:pPr>
        <w:pStyle w:val="TH"/>
      </w:pPr>
      <w:r>
        <w:object w:dxaOrig="8790" w:dyaOrig="4065" w14:anchorId="1A642CBC">
          <v:shape id="_x0000_i1035" type="#_x0000_t75" style="width:437.5pt;height:205.5pt" o:ole="">
            <v:imagedata r:id="rId32" o:title=""/>
          </v:shape>
          <o:OLEObject Type="Embed" ProgID="Visio.Drawing.11" ShapeID="_x0000_i1035" DrawAspect="Content" ObjectID="_1678299975" r:id="rId33"/>
        </w:object>
      </w:r>
    </w:p>
    <w:p w14:paraId="32E9F067" w14:textId="77777777" w:rsidR="00566251" w:rsidRDefault="00566251" w:rsidP="00566251">
      <w:pPr>
        <w:pStyle w:val="TF"/>
      </w:pPr>
      <w:r>
        <w:t>Figure 5.2.2.3.4.2-1: N2 Handover Preparation</w:t>
      </w:r>
    </w:p>
    <w:p w14:paraId="32E9F068" w14:textId="634AAF51" w:rsidR="00566251" w:rsidRDefault="00566251" w:rsidP="00566251">
      <w:pPr>
        <w:pStyle w:val="B1"/>
      </w:pPr>
      <w:r>
        <w:t>1.</w:t>
      </w:r>
      <w:r>
        <w:tab/>
        <w:t xml:space="preserve">The NF Service Consumer shall request the SMF to prepare the handover of the PDU session by sending a </w:t>
      </w:r>
      <w:r w:rsidR="00E77F28">
        <w:t xml:space="preserve">POST </w:t>
      </w:r>
      <w:r>
        <w:t xml:space="preserve">request, as specified in </w:t>
      </w:r>
      <w:r w:rsidR="005B1EEB">
        <w:t>clause</w:t>
      </w:r>
      <w:r>
        <w:t xml:space="preserve"> 5.2.2.3.1, with the following information:</w:t>
      </w:r>
    </w:p>
    <w:p w14:paraId="32E9F069" w14:textId="6A28ED38" w:rsidR="00566251" w:rsidRDefault="00566251" w:rsidP="00566251">
      <w:pPr>
        <w:pStyle w:val="B2"/>
      </w:pPr>
      <w:r>
        <w:t>-</w:t>
      </w:r>
      <w:r>
        <w:tab/>
        <w:t>updating the hoState attribute of the individual SM Context resource in the SMF to PREPARING;</w:t>
      </w:r>
    </w:p>
    <w:p w14:paraId="32E9F06A" w14:textId="55C84D42" w:rsidR="00566251" w:rsidRPr="002B35B4" w:rsidRDefault="00566251" w:rsidP="00566251">
      <w:pPr>
        <w:pStyle w:val="B2"/>
        <w:rPr>
          <w:lang w:val="en-US"/>
        </w:rPr>
      </w:pPr>
      <w:r w:rsidRPr="002B35B4">
        <w:rPr>
          <w:lang w:val="en-US"/>
        </w:rPr>
        <w:t>-</w:t>
      </w:r>
      <w:r w:rsidRPr="002B35B4">
        <w:rPr>
          <w:lang w:val="en-US"/>
        </w:rPr>
        <w:tab/>
        <w:t>target</w:t>
      </w:r>
      <w:r w:rsidR="00694493">
        <w:rPr>
          <w:lang w:val="en-US"/>
        </w:rPr>
        <w:t>Id</w:t>
      </w:r>
      <w:r w:rsidRPr="002B35B4">
        <w:rPr>
          <w:lang w:val="en-US"/>
        </w:rPr>
        <w:t xml:space="preserve"> </w:t>
      </w:r>
      <w:r w:rsidR="00431885">
        <w:rPr>
          <w:lang w:val="en-US"/>
        </w:rPr>
        <w:t>identifying the target RAN Node ID and TAI received in the Handover Required from the source NG-RAN</w:t>
      </w:r>
      <w:r w:rsidRPr="002B35B4">
        <w:rPr>
          <w:lang w:val="en-US"/>
        </w:rPr>
        <w:t>;</w:t>
      </w:r>
    </w:p>
    <w:p w14:paraId="32E9F06B" w14:textId="0048BCE4" w:rsidR="00566251" w:rsidRDefault="00566251" w:rsidP="00566251">
      <w:pPr>
        <w:pStyle w:val="B2"/>
      </w:pPr>
      <w:r>
        <w:t>-</w:t>
      </w:r>
      <w:r>
        <w:tab/>
      </w:r>
      <w:r w:rsidR="00690664" w:rsidRPr="008F623B">
        <w:t>targetServingNfId</w:t>
      </w:r>
      <w:r w:rsidR="00690664">
        <w:t xml:space="preserve"> set to the t</w:t>
      </w:r>
      <w:r>
        <w:t>arget AMF I</w:t>
      </w:r>
      <w:r w:rsidR="00690664">
        <w:t>d</w:t>
      </w:r>
      <w:r>
        <w:t>, for a N2 handover with AMF change;</w:t>
      </w:r>
    </w:p>
    <w:p w14:paraId="439D6C5A" w14:textId="603BCA6E" w:rsidR="003D53DD" w:rsidRDefault="003D53DD" w:rsidP="003D53DD">
      <w:pPr>
        <w:pStyle w:val="B2"/>
      </w:pPr>
      <w:r>
        <w:t>-</w:t>
      </w:r>
      <w:r>
        <w:tab/>
        <w:t xml:space="preserve">N2 SM information received from the source NG-RAN (see Handover Required Transfer IE in </w:t>
      </w:r>
      <w:r w:rsidR="005B1EEB">
        <w:t>clause</w:t>
      </w:r>
      <w:r>
        <w:t xml:space="preserve"> 9.3.4.14 of</w:t>
      </w:r>
      <w:r w:rsidR="00151DAB">
        <w:t xml:space="preserve"> 3GPP TS</w:t>
      </w:r>
      <w:r w:rsidR="00CA4B50">
        <w:t> 38.413 [</w:t>
      </w:r>
      <w:r>
        <w:t>9]), indicating whether a direct path is available.</w:t>
      </w:r>
    </w:p>
    <w:p w14:paraId="32E9F06C" w14:textId="1D1AE51E" w:rsidR="00566251" w:rsidRDefault="00566251" w:rsidP="00566251">
      <w:pPr>
        <w:pStyle w:val="B2"/>
      </w:pPr>
      <w:r>
        <w:t>-</w:t>
      </w:r>
      <w:r>
        <w:tab/>
        <w:t>other information, if necessary.</w:t>
      </w:r>
    </w:p>
    <w:p w14:paraId="32E9F06D" w14:textId="39009F96" w:rsidR="00566251" w:rsidRDefault="00566251" w:rsidP="00566251">
      <w:pPr>
        <w:pStyle w:val="B1"/>
      </w:pPr>
      <w:r>
        <w:t>2</w:t>
      </w:r>
      <w:r w:rsidR="006E3195">
        <w:t>a</w:t>
      </w:r>
      <w:r>
        <w:t>.</w:t>
      </w:r>
      <w:r>
        <w:tab/>
        <w:t xml:space="preserve">Upon receipt of such a request, if the SMF can proceed with preparing the handover of the PDU session (see </w:t>
      </w:r>
      <w:r w:rsidR="005B1EEB">
        <w:t>clause</w:t>
      </w:r>
      <w:r>
        <w:t xml:space="preserve"> 4.9.1.3 of</w:t>
      </w:r>
      <w:r w:rsidR="00151DAB">
        <w:t xml:space="preserve"> 3GPP TS</w:t>
      </w:r>
      <w:r w:rsidR="00CA4B50">
        <w:t> 23.501 [</w:t>
      </w:r>
      <w:r>
        <w:t>2]), the SMF shall set the hoState attribute to PREPARING and shall return a 200 OK response including the following information:</w:t>
      </w:r>
    </w:p>
    <w:p w14:paraId="32E9F06E" w14:textId="2BD4847B" w:rsidR="00566251" w:rsidRDefault="00566251" w:rsidP="00566251">
      <w:pPr>
        <w:pStyle w:val="B2"/>
      </w:pPr>
      <w:r>
        <w:t>-</w:t>
      </w:r>
      <w:r>
        <w:tab/>
        <w:t>hoState attribute set to PREPARING;</w:t>
      </w:r>
    </w:p>
    <w:p w14:paraId="32E9F06F" w14:textId="09A95333" w:rsidR="00566251" w:rsidRDefault="00566251" w:rsidP="00566251">
      <w:pPr>
        <w:pStyle w:val="B2"/>
      </w:pPr>
      <w:r>
        <w:t>-</w:t>
      </w:r>
      <w:r>
        <w:tab/>
        <w:t xml:space="preserve">N2 SM information to request the target 5G-AN to assign resources to the PDU session (see </w:t>
      </w:r>
      <w:r w:rsidR="003D53DD">
        <w:t>PDU Session Resource Setup Request Transfer IE</w:t>
      </w:r>
      <w:r>
        <w:t xml:space="preserve"> in </w:t>
      </w:r>
      <w:r w:rsidR="005B1EEB">
        <w:t>clause</w:t>
      </w:r>
      <w:r>
        <w:t xml:space="preserve"> </w:t>
      </w:r>
      <w:r w:rsidR="003D53DD">
        <w:t>9.3.4.1</w:t>
      </w:r>
      <w:r w:rsidR="00BD1894">
        <w:t xml:space="preserve"> of</w:t>
      </w:r>
      <w:r w:rsidR="00151DAB">
        <w:t xml:space="preserve"> 3GPP TS</w:t>
      </w:r>
      <w:r w:rsidR="00CA4B50">
        <w:t> 38.413 [</w:t>
      </w:r>
      <w:r w:rsidR="00BD1894">
        <w:t>9</w:t>
      </w:r>
      <w:r>
        <w:t>]), including (among others) the transport layer address and tunnel endpoint of the uplink termination point for the user plane data for this PDU session (i.e. UPF's GTP-U F-TEID for uplink traffic).</w:t>
      </w:r>
    </w:p>
    <w:p w14:paraId="32E9F070" w14:textId="185E43B9" w:rsidR="00DD3FB3" w:rsidRDefault="00DD3FB3" w:rsidP="00DB011A">
      <w:pPr>
        <w:pStyle w:val="B1"/>
        <w:ind w:hanging="1"/>
      </w:pPr>
      <w:r>
        <w:t xml:space="preserve">The SMF shall store the </w:t>
      </w:r>
      <w:r w:rsidR="00690664">
        <w:t>t</w:t>
      </w:r>
      <w:r w:rsidR="00690664" w:rsidRPr="008F623B">
        <w:t>argetServingNfId</w:t>
      </w:r>
      <w:r>
        <w:t xml:space="preserve">, if received in the request, but the SMF shall still consider the AMF (previously) received in the </w:t>
      </w:r>
      <w:r w:rsidR="00690664">
        <w:t>s</w:t>
      </w:r>
      <w:r w:rsidR="00690664" w:rsidRPr="008F623B">
        <w:t>ervingNfId</w:t>
      </w:r>
      <w:r w:rsidR="00690664">
        <w:t xml:space="preserve"> </w:t>
      </w:r>
      <w:r>
        <w:t>IE as the serving AMF for the UE.</w:t>
      </w:r>
    </w:p>
    <w:p w14:paraId="03E2BB0A" w14:textId="3107AB95" w:rsidR="004A73B2" w:rsidRDefault="00566251" w:rsidP="00C327E7">
      <w:pPr>
        <w:pStyle w:val="B1"/>
      </w:pPr>
      <w:r>
        <w:t>2</w:t>
      </w:r>
      <w:r w:rsidR="006E3195">
        <w:t>b</w:t>
      </w:r>
      <w:r>
        <w:t>.</w:t>
      </w:r>
      <w:r>
        <w:tab/>
        <w:t>If the SMF cannot proceed with preparing the handover of the PDU session (e.g. the UE moves into a non-allowed service area), the SMF shall return a</w:t>
      </w:r>
      <w:r w:rsidR="006E3195">
        <w:t>n</w:t>
      </w:r>
      <w:r>
        <w:t xml:space="preserve"> </w:t>
      </w:r>
      <w:r w:rsidR="006E3195">
        <w:t>error</w:t>
      </w:r>
      <w:r>
        <w:t xml:space="preserve"> response, </w:t>
      </w:r>
      <w:r w:rsidR="006E3195">
        <w:t>as specified in step 2b of figure 5.2.2.3.1-1</w:t>
      </w:r>
      <w:r w:rsidR="00BF17DC">
        <w:t xml:space="preserve">. </w:t>
      </w:r>
      <w:r w:rsidR="004A73B2">
        <w:br/>
      </w:r>
      <w:r w:rsidR="00523342">
        <w:rPr>
          <w:noProof/>
        </w:rPr>
        <w:br/>
      </w:r>
      <w:r w:rsidR="004A73B2">
        <w:rPr>
          <w:noProof/>
        </w:rPr>
        <w:t>When receiving a 4xx/5xx response from the SMF, the NF service consumer (e.g. the AMF) shall regard the hoState of the SM Context to be NONE.</w:t>
      </w:r>
    </w:p>
    <w:p w14:paraId="32E9F073" w14:textId="64332139" w:rsidR="00566251" w:rsidRDefault="00566251" w:rsidP="00566251">
      <w:pPr>
        <w:pStyle w:val="B1"/>
      </w:pPr>
      <w:r>
        <w:t>3.</w:t>
      </w:r>
      <w:r>
        <w:tab/>
        <w:t>If the SMF returned a 200 OK response</w:t>
      </w:r>
      <w:r w:rsidR="00351B3A" w:rsidRPr="00351B3A">
        <w:t xml:space="preserve"> </w:t>
      </w:r>
      <w:r w:rsidR="00351B3A">
        <w:t>in step 2a</w:t>
      </w:r>
      <w:r>
        <w:t xml:space="preserve">, the NF Service Consumer (e.g. AMF) shall subsequently update the SM context in the SMF by sending </w:t>
      </w:r>
      <w:r w:rsidR="00E77F28">
        <w:t xml:space="preserve">POST </w:t>
      </w:r>
      <w:r>
        <w:t xml:space="preserve">request, as specified in </w:t>
      </w:r>
      <w:r w:rsidR="005B1EEB">
        <w:t>clause</w:t>
      </w:r>
      <w:r>
        <w:t xml:space="preserve"> 5.2.2.3.1, with the following information:</w:t>
      </w:r>
    </w:p>
    <w:p w14:paraId="32E9F074" w14:textId="77777777" w:rsidR="00566251" w:rsidRDefault="00566251" w:rsidP="00566251">
      <w:pPr>
        <w:pStyle w:val="B2"/>
      </w:pPr>
      <w:r>
        <w:lastRenderedPageBreak/>
        <w:t>-</w:t>
      </w:r>
      <w:r>
        <w:tab/>
        <w:t>hoState attribute set to PREPARED;</w:t>
      </w:r>
    </w:p>
    <w:p w14:paraId="32E9F075" w14:textId="794D36F7" w:rsidR="00566251" w:rsidRDefault="00566251" w:rsidP="00566251">
      <w:pPr>
        <w:pStyle w:val="B2"/>
      </w:pPr>
      <w:r>
        <w:t>-</w:t>
      </w:r>
      <w:r>
        <w:tab/>
        <w:t>N2 SM information received from the target 5G-AN</w:t>
      </w:r>
      <w:r w:rsidR="003D53DD">
        <w:t xml:space="preserve"> (see Handover Request Acknowledge Transfer IE in </w:t>
      </w:r>
      <w:r w:rsidR="005B1EEB">
        <w:t>clause</w:t>
      </w:r>
      <w:r w:rsidR="003D53DD">
        <w:t xml:space="preserve"> 9.3.4.11 of</w:t>
      </w:r>
      <w:r w:rsidR="00151DAB">
        <w:t xml:space="preserve"> 3GPP TS</w:t>
      </w:r>
      <w:r w:rsidR="00CA4B50">
        <w:t> 38.413 [</w:t>
      </w:r>
      <w:r w:rsidR="003D53DD">
        <w:t>9])</w:t>
      </w:r>
      <w:r>
        <w:t xml:space="preserve">, including </w:t>
      </w:r>
      <w:r w:rsidR="003D53DD">
        <w:t xml:space="preserve">(among others) </w:t>
      </w:r>
      <w:r>
        <w:t>the transport layer address and tunnel endpoint of the downlink termination point for the user data for this PDU session (i.e. target 5G-AN's GTP-U F-TEID for downlink traffic), if the target 5G-AN succeeded in establishing resources for the PDU session;</w:t>
      </w:r>
    </w:p>
    <w:p w14:paraId="32E9F076" w14:textId="7264D2E5" w:rsidR="00566251" w:rsidRDefault="00566251" w:rsidP="00566251">
      <w:pPr>
        <w:pStyle w:val="B2"/>
      </w:pPr>
      <w:r>
        <w:t>-</w:t>
      </w:r>
      <w:r>
        <w:tab/>
        <w:t xml:space="preserve">N2 SM information </w:t>
      </w:r>
      <w:r w:rsidR="003D53DD">
        <w:t xml:space="preserve">received from the target 5G-AN (see Handover Resource Allocation Unsuccessful Transfer IE in </w:t>
      </w:r>
      <w:r w:rsidR="005B1EEB">
        <w:t>clause</w:t>
      </w:r>
      <w:r w:rsidR="003D53DD">
        <w:t xml:space="preserve"> 9.3.4.19 of</w:t>
      </w:r>
      <w:r w:rsidR="00151DAB">
        <w:t xml:space="preserve"> 3GPP TS</w:t>
      </w:r>
      <w:r w:rsidR="00CA4B50">
        <w:t> 38.413 [</w:t>
      </w:r>
      <w:r w:rsidR="003D53DD">
        <w:t xml:space="preserve">9]), </w:t>
      </w:r>
      <w:r>
        <w:t>including the Cause of the failure, if resources failed to be established for the PDU sessions.</w:t>
      </w:r>
    </w:p>
    <w:p w14:paraId="32E9F077" w14:textId="2139E2AA" w:rsidR="00566251" w:rsidRDefault="00566251" w:rsidP="00566251">
      <w:pPr>
        <w:pStyle w:val="B1"/>
      </w:pPr>
      <w:r>
        <w:t>4</w:t>
      </w:r>
      <w:r w:rsidR="006E3195">
        <w:t>a</w:t>
      </w:r>
      <w:r>
        <w:t>.</w:t>
      </w:r>
      <w:r>
        <w:tab/>
        <w:t xml:space="preserve">If the </w:t>
      </w:r>
      <w:r w:rsidR="003D53DD">
        <w:t xml:space="preserve">target </w:t>
      </w:r>
      <w:r>
        <w:t>5G-AN succeeded in establishing resources for the PDU sessions, the SMF shall set the hoState attribute to PREPARED and return a 200 OK response including the following information:</w:t>
      </w:r>
    </w:p>
    <w:p w14:paraId="32E9F078" w14:textId="44B956D2" w:rsidR="00566251" w:rsidRDefault="00566251" w:rsidP="00566251">
      <w:pPr>
        <w:pStyle w:val="B2"/>
      </w:pPr>
      <w:r>
        <w:t>-</w:t>
      </w:r>
      <w:r>
        <w:tab/>
        <w:t>hoState attribute to PREPARED;</w:t>
      </w:r>
    </w:p>
    <w:p w14:paraId="32E9F079" w14:textId="012FD79F" w:rsidR="00566251" w:rsidRDefault="00566251" w:rsidP="00566251">
      <w:pPr>
        <w:pStyle w:val="B2"/>
      </w:pPr>
      <w:r>
        <w:t>-</w:t>
      </w:r>
      <w:r>
        <w:tab/>
        <w:t xml:space="preserve">N2 SM information </w:t>
      </w:r>
      <w:r w:rsidR="003D53DD">
        <w:t xml:space="preserve">(see Handover Command Transfer IE in </w:t>
      </w:r>
      <w:r w:rsidR="005B1EEB">
        <w:t>clause</w:t>
      </w:r>
      <w:r w:rsidR="003D53DD">
        <w:t xml:space="preserve"> 9.3.4.10 of</w:t>
      </w:r>
      <w:r w:rsidR="00151DAB">
        <w:t xml:space="preserve"> 3GPP TS</w:t>
      </w:r>
      <w:r w:rsidR="00CA4B50">
        <w:t> 38.413 [</w:t>
      </w:r>
      <w:r w:rsidR="003D53DD">
        <w:t xml:space="preserve">9]) </w:t>
      </w:r>
      <w:r>
        <w:t>containing DL forwarding tunnel information to be sent to the source 5G-AN by the AMF</w:t>
      </w:r>
      <w:r w:rsidR="000268A9">
        <w:t xml:space="preserve"> </w:t>
      </w:r>
      <w:r w:rsidR="00A64FA1">
        <w:t xml:space="preserve">if direct or indirect data forwarding applies </w:t>
      </w:r>
      <w:r w:rsidR="000268A9">
        <w:t xml:space="preserve">(see step 11f of </w:t>
      </w:r>
      <w:r w:rsidR="005B1EEB">
        <w:t>clause</w:t>
      </w:r>
      <w:r w:rsidR="000268A9">
        <w:t xml:space="preserve"> 4.9.1.3.2 of</w:t>
      </w:r>
      <w:r w:rsidR="00151DAB">
        <w:t xml:space="preserve"> 3GPP TS</w:t>
      </w:r>
      <w:r w:rsidR="00CA4B50">
        <w:t> 23.502 [</w:t>
      </w:r>
      <w:r w:rsidR="000268A9">
        <w:t>3])</w:t>
      </w:r>
      <w:r>
        <w:t>.</w:t>
      </w:r>
    </w:p>
    <w:p w14:paraId="32E9F07B" w14:textId="7FDED03D" w:rsidR="00566251" w:rsidRDefault="00566251" w:rsidP="00566251">
      <w:pPr>
        <w:pStyle w:val="B1"/>
      </w:pPr>
      <w:r>
        <w:t>4</w:t>
      </w:r>
      <w:r w:rsidR="006E3195">
        <w:t>b</w:t>
      </w:r>
      <w:r>
        <w:t>.</w:t>
      </w:r>
      <w:r>
        <w:tab/>
        <w:t>If the SMF cannot proceed with preparing the handover of the PDU session (e.g. the target 5G-AN failed to establish resources for the PDU session), the SMF shall set the hoState to NONE, release resources reserved for the handover to the target 5G-AN, and return a</w:t>
      </w:r>
      <w:r w:rsidR="006E3195">
        <w:t>n</w:t>
      </w:r>
      <w:r>
        <w:t xml:space="preserve"> </w:t>
      </w:r>
      <w:r w:rsidR="006E3195">
        <w:t>error</w:t>
      </w:r>
      <w:r>
        <w:t xml:space="preserve"> response</w:t>
      </w:r>
      <w:r w:rsidR="006E3195" w:rsidRPr="006E3195">
        <w:t xml:space="preserve"> </w:t>
      </w:r>
      <w:r w:rsidR="006E3195">
        <w:t>as specified in step 2b of figure 5.2.2.3.1-1</w:t>
      </w:r>
      <w:r w:rsidR="00BF17DC">
        <w:t>. For a 4xx/5xx response, the SmContextUpdateError structure shall include</w:t>
      </w:r>
      <w:r>
        <w:t xml:space="preserve"> the following </w:t>
      </w:r>
      <w:r w:rsidR="006E3195">
        <w:t xml:space="preserve">additional </w:t>
      </w:r>
      <w:r>
        <w:t>information:</w:t>
      </w:r>
    </w:p>
    <w:p w14:paraId="655466B1" w14:textId="0B81FD6A" w:rsidR="0089630E" w:rsidRDefault="00A64FA1" w:rsidP="00566251">
      <w:pPr>
        <w:pStyle w:val="B2"/>
      </w:pPr>
      <w:r>
        <w:t>-</w:t>
      </w:r>
      <w:r>
        <w:tab/>
        <w:t xml:space="preserve">N2 SM information (see Handover Preparation Unsuccessful Transfer IE in </w:t>
      </w:r>
      <w:r w:rsidR="005B1EEB">
        <w:t>clause</w:t>
      </w:r>
      <w:r>
        <w:t xml:space="preserve"> 9.3.4.18 of</w:t>
      </w:r>
      <w:r w:rsidR="00151DAB">
        <w:t xml:space="preserve"> 3GPP TS</w:t>
      </w:r>
      <w:r w:rsidR="00CA4B50">
        <w:t> 38.413 [</w:t>
      </w:r>
      <w:r>
        <w:t>9]) indicating the cause of the failure</w:t>
      </w:r>
      <w:r w:rsidR="0089630E">
        <w:t>;</w:t>
      </w:r>
    </w:p>
    <w:p w14:paraId="32E9F07C" w14:textId="28665451" w:rsidR="00566251" w:rsidRDefault="0089630E" w:rsidP="00566251">
      <w:pPr>
        <w:pStyle w:val="B2"/>
      </w:pPr>
      <w:r>
        <w:t>-</w:t>
      </w:r>
      <w:r>
        <w:tab/>
        <w:t>the cause in the error attribute set to HANDOVER_RESOURCE_ALLOCATION_FAILURE, if the target 5G-AN failed to establish resources for the PDU session</w:t>
      </w:r>
      <w:r w:rsidR="00566251">
        <w:t>.</w:t>
      </w:r>
    </w:p>
    <w:p w14:paraId="3EA2E3CD" w14:textId="12BFD00A" w:rsidR="00351B3A" w:rsidRDefault="00351B3A" w:rsidP="00C327E7">
      <w:pPr>
        <w:pStyle w:val="B1"/>
        <w:rPr>
          <w:noProof/>
        </w:rPr>
      </w:pPr>
      <w:r>
        <w:rPr>
          <w:noProof/>
        </w:rPr>
        <w:tab/>
        <w:t>When receiving a 4xx/5xx response from the SMF, the NF service consumer (e.g. the AMF) shall regard the hoState of the SM Context to be NONE.</w:t>
      </w:r>
    </w:p>
    <w:p w14:paraId="639CD16B" w14:textId="78BD6BAF" w:rsidR="00D359E6" w:rsidRDefault="00D359E6" w:rsidP="00D359E6">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E9F07D" w14:textId="3ED3DD3B" w:rsidR="00566251" w:rsidRDefault="00566251" w:rsidP="00566251">
      <w:pPr>
        <w:pStyle w:val="Heading6"/>
      </w:pPr>
      <w:bookmarkStart w:id="154" w:name="_Toc20129467"/>
      <w:bookmarkStart w:id="155" w:name="_Toc27584094"/>
      <w:bookmarkStart w:id="156" w:name="_Toc36455396"/>
      <w:bookmarkStart w:id="157" w:name="_Toc45026782"/>
      <w:bookmarkStart w:id="158" w:name="_Toc67687117"/>
      <w:r>
        <w:t>5.2.2.3.4.3</w:t>
      </w:r>
      <w:r>
        <w:tab/>
        <w:t>N2 Handover Execution</w:t>
      </w:r>
      <w:bookmarkEnd w:id="154"/>
      <w:bookmarkEnd w:id="155"/>
      <w:bookmarkEnd w:id="156"/>
      <w:bookmarkEnd w:id="157"/>
      <w:bookmarkEnd w:id="158"/>
    </w:p>
    <w:p w14:paraId="32E9F07E" w14:textId="60DB0955" w:rsidR="00566251" w:rsidRDefault="00566251" w:rsidP="00566251">
      <w:r>
        <w:t xml:space="preserve">The NF Service Consumer (e.g. </w:t>
      </w:r>
      <w:r w:rsidR="00D359E6">
        <w:t>T-</w:t>
      </w:r>
      <w:r>
        <w:t>AMF) shall request the SMF to complete the execution the handover of an existing PDU session, upon being notified by the target 5G-AN that the handover to the target 5G-AN has been successful, as follows.</w:t>
      </w:r>
    </w:p>
    <w:p w14:paraId="32E9F07F" w14:textId="542FEBF0" w:rsidR="00E77F28" w:rsidRDefault="00E77F28" w:rsidP="00566251">
      <w:pPr>
        <w:pStyle w:val="TH"/>
      </w:pPr>
    </w:p>
    <w:p w14:paraId="6906D753" w14:textId="750F54C2" w:rsidR="00761A5B" w:rsidRDefault="00761A5B" w:rsidP="00566251">
      <w:pPr>
        <w:pStyle w:val="TH"/>
      </w:pPr>
      <w:r>
        <w:object w:dxaOrig="8790" w:dyaOrig="2381" w14:anchorId="13D532EC">
          <v:shape id="_x0000_i1036" type="#_x0000_t75" style="width:437.5pt;height:118pt" o:ole="">
            <v:imagedata r:id="rId34" o:title=""/>
          </v:shape>
          <o:OLEObject Type="Embed" ProgID="Visio.Drawing.11" ShapeID="_x0000_i1036" DrawAspect="Content" ObjectID="_1678299976" r:id="rId35"/>
        </w:object>
      </w:r>
    </w:p>
    <w:p w14:paraId="32E9F080" w14:textId="77777777" w:rsidR="00566251" w:rsidRDefault="00566251" w:rsidP="00566251">
      <w:pPr>
        <w:pStyle w:val="TF"/>
      </w:pPr>
      <w:r>
        <w:t>Figure 5.2.2.3.4.3-1: N2 Handover Execution</w:t>
      </w:r>
    </w:p>
    <w:p w14:paraId="32E9F081" w14:textId="4E01E71B" w:rsidR="00566251" w:rsidRDefault="00566251" w:rsidP="00566251">
      <w:pPr>
        <w:pStyle w:val="B1"/>
      </w:pPr>
      <w:r>
        <w:t>1.</w:t>
      </w:r>
      <w:r>
        <w:tab/>
        <w:t xml:space="preserve">The NF Service Consumer shall request the SMF to complete the execution of the handover of the PDU session by sending a </w:t>
      </w:r>
      <w:r w:rsidR="00E77F28">
        <w:t xml:space="preserve">POST </w:t>
      </w:r>
      <w:r>
        <w:t xml:space="preserve">request, as specified in </w:t>
      </w:r>
      <w:r w:rsidR="005B1EEB">
        <w:t>clause</w:t>
      </w:r>
      <w:r>
        <w:t xml:space="preserve"> 5.2.2.3.1, with the following information:</w:t>
      </w:r>
    </w:p>
    <w:p w14:paraId="32E9F082" w14:textId="15D904A0" w:rsidR="00566251" w:rsidRDefault="00566251" w:rsidP="00566251">
      <w:pPr>
        <w:pStyle w:val="B2"/>
      </w:pPr>
      <w:r>
        <w:t>-</w:t>
      </w:r>
      <w:r>
        <w:tab/>
        <w:t>updating the hoState attribute of the individual SM Context resource in the SMF to COMPLETED;</w:t>
      </w:r>
    </w:p>
    <w:p w14:paraId="32E9F083" w14:textId="7497C7B8" w:rsidR="00DD3FB3" w:rsidRDefault="00DD3FB3" w:rsidP="00DD3FB3">
      <w:pPr>
        <w:pStyle w:val="B2"/>
      </w:pPr>
      <w:r>
        <w:lastRenderedPageBreak/>
        <w:t>-</w:t>
      </w:r>
      <w:r>
        <w:tab/>
      </w:r>
      <w:r w:rsidR="00690664">
        <w:t>servingN</w:t>
      </w:r>
      <w:r w:rsidR="00690664" w:rsidRPr="00456AF9">
        <w:t>fId</w:t>
      </w:r>
      <w:r>
        <w:t xml:space="preserve"> set to the new serving AMF Id, for a N2 handover with AMF change;</w:t>
      </w:r>
    </w:p>
    <w:p w14:paraId="1A16267A" w14:textId="77777777" w:rsidR="008679C6" w:rsidRDefault="002C4CE9" w:rsidP="002C4CE9">
      <w:pPr>
        <w:pStyle w:val="B2"/>
      </w:pPr>
      <w:r>
        <w:t>-</w:t>
      </w:r>
      <w:r>
        <w:tab/>
        <w:t>the indication that the UE is inside or outside of the LADN service area, if the DNN of the established PDU session corresponds to a LADN;</w:t>
      </w:r>
    </w:p>
    <w:p w14:paraId="32E9F084" w14:textId="2CFCBFDE" w:rsidR="002C4CE9" w:rsidRDefault="008679C6" w:rsidP="002C4CE9">
      <w:pPr>
        <w:pStyle w:val="B2"/>
      </w:pPr>
      <w:r>
        <w:t>-</w:t>
      </w:r>
      <w:r>
        <w:tab/>
        <w:t xml:space="preserve">N2 SM information received from the source 5G-AN (see </w:t>
      </w:r>
      <w:r>
        <w:rPr>
          <w:lang w:eastAsia="ja-JP"/>
        </w:rPr>
        <w:t xml:space="preserve">Secondary RAT </w:t>
      </w:r>
      <w:r w:rsidR="007470D7">
        <w:rPr>
          <w:lang w:eastAsia="ja-JP"/>
        </w:rPr>
        <w:t xml:space="preserve">Data </w:t>
      </w:r>
      <w:r>
        <w:rPr>
          <w:lang w:eastAsia="ja-JP"/>
        </w:rPr>
        <w:t>Usage Report Transfer</w:t>
      </w:r>
      <w:r>
        <w:t xml:space="preserve"> IE in </w:t>
      </w:r>
      <w:r w:rsidR="005B1EEB">
        <w:t>clause</w:t>
      </w:r>
      <w:r>
        <w:t xml:space="preserve"> 9.3.4.</w:t>
      </w:r>
      <w:r w:rsidR="007470D7">
        <w:t>23</w:t>
      </w:r>
      <w:r>
        <w:t xml:space="preserve"> of</w:t>
      </w:r>
      <w:r w:rsidR="00151DAB">
        <w:t xml:space="preserve"> 3GPP TS</w:t>
      </w:r>
      <w:r w:rsidR="00CA4B50">
        <w:t> 38.413 [</w:t>
      </w:r>
      <w:r>
        <w:t>9]), if any;</w:t>
      </w:r>
    </w:p>
    <w:p w14:paraId="32E9F085" w14:textId="11BF9802" w:rsidR="00566251" w:rsidRDefault="00566251" w:rsidP="00566251">
      <w:pPr>
        <w:pStyle w:val="B2"/>
      </w:pPr>
      <w:r>
        <w:t>-</w:t>
      </w:r>
      <w:r>
        <w:tab/>
        <w:t>other information, if necessary.</w:t>
      </w:r>
    </w:p>
    <w:p w14:paraId="32E9F086" w14:textId="77777777" w:rsidR="00566251" w:rsidRDefault="00566251" w:rsidP="00566251">
      <w:pPr>
        <w:pStyle w:val="B1"/>
      </w:pPr>
      <w:r>
        <w:t>2.</w:t>
      </w:r>
      <w:r>
        <w:tab/>
        <w:t>Upon receipt of such a request, the SMF shall return a 200 OK response including the following information:</w:t>
      </w:r>
    </w:p>
    <w:p w14:paraId="32E9F087" w14:textId="7E373833" w:rsidR="00566251" w:rsidRDefault="00566251" w:rsidP="00566251">
      <w:pPr>
        <w:pStyle w:val="B2"/>
      </w:pPr>
      <w:r>
        <w:t>-</w:t>
      </w:r>
      <w:r>
        <w:tab/>
        <w:t>hoState attribute set to COMPLETED.</w:t>
      </w:r>
    </w:p>
    <w:p w14:paraId="32E9F088" w14:textId="23A7F362" w:rsidR="00566251" w:rsidRDefault="00566251" w:rsidP="002B35B4">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00DD3FB3" w:rsidRPr="00DD3FB3">
        <w:t xml:space="preserve"> </w:t>
      </w:r>
      <w:r w:rsidR="00DD3FB3">
        <w:t xml:space="preserve">and delete any stored </w:t>
      </w:r>
      <w:r w:rsidR="00690664" w:rsidRPr="008F623B">
        <w:t>targetServingNfId</w:t>
      </w:r>
      <w:r>
        <w:t>.</w:t>
      </w:r>
    </w:p>
    <w:p w14:paraId="32E9F089" w14:textId="71A09976" w:rsidR="002C4CE9" w:rsidRDefault="002C4CE9" w:rsidP="002B35B4">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5B1EEB">
        <w:t>clause</w:t>
      </w:r>
      <w:r>
        <w:t xml:space="preserve"> 5.6.5 of</w:t>
      </w:r>
      <w:r w:rsidR="00151DAB">
        <w:t xml:space="preserve"> 3GPP TS</w:t>
      </w:r>
      <w:r w:rsidR="00CA4B50">
        <w:t> 23.501 [</w:t>
      </w:r>
      <w:r>
        <w:t>2].</w:t>
      </w:r>
    </w:p>
    <w:p w14:paraId="09DE026B" w14:textId="6FB29583" w:rsidR="00D359E6" w:rsidRDefault="00D359E6" w:rsidP="00D359E6">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w:t>
      </w:r>
      <w:r w:rsidR="00151DAB">
        <w:rPr>
          <w:lang w:eastAsia="zh-CN"/>
        </w:rPr>
        <w:t xml:space="preserve"> 3GPP TS</w:t>
      </w:r>
      <w:r w:rsidR="00CA4B50">
        <w:t> 23.502 [</w:t>
      </w:r>
      <w:r>
        <w:t>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6550216" w14:textId="2773F490" w:rsidR="00D359E6" w:rsidRDefault="00D359E6" w:rsidP="007A7918">
      <w:r>
        <w:t>If the handover fails completely on the target 5G-AN due to the execution phase not completed successfully (i.e. missing NGAP HANDOVER NOTIFY), the (T-)AMF shall request the SMF to cancel the handover of the PDU session as described in clause 5.2.2.3.4.4.</w:t>
      </w:r>
    </w:p>
    <w:p w14:paraId="32E9F08A" w14:textId="267A11DB" w:rsidR="00566251" w:rsidRDefault="00566251" w:rsidP="00566251">
      <w:pPr>
        <w:pStyle w:val="Heading6"/>
      </w:pPr>
      <w:bookmarkStart w:id="159" w:name="_Toc20129468"/>
      <w:bookmarkStart w:id="160" w:name="_Toc27584095"/>
      <w:bookmarkStart w:id="161" w:name="_Toc36455397"/>
      <w:bookmarkStart w:id="162" w:name="_Toc45026783"/>
      <w:bookmarkStart w:id="163" w:name="_Toc67687118"/>
      <w:r>
        <w:t>5.2.2.3.4.4</w:t>
      </w:r>
      <w:r>
        <w:tab/>
        <w:t>N2 Handover Cancellation</w:t>
      </w:r>
      <w:bookmarkEnd w:id="159"/>
      <w:bookmarkEnd w:id="160"/>
      <w:bookmarkEnd w:id="161"/>
      <w:bookmarkEnd w:id="162"/>
      <w:bookmarkEnd w:id="163"/>
    </w:p>
    <w:p w14:paraId="32E9F08B" w14:textId="340BB45C" w:rsidR="00566251" w:rsidRDefault="00566251" w:rsidP="00566251">
      <w:r>
        <w:t xml:space="preserve">The NF Service Consumer (e.g. </w:t>
      </w:r>
      <w:r w:rsidR="00D359E6">
        <w:t>T-</w:t>
      </w:r>
      <w:r>
        <w:t>AMF) shall request the SMF to cancel the handover of an existing PDU session, e.g. upon receipt of such a request from the source 5G-AN, as follows.</w:t>
      </w:r>
    </w:p>
    <w:p w14:paraId="32E9F08C" w14:textId="77777777" w:rsidR="00E77F28" w:rsidRDefault="00E77F28" w:rsidP="00566251">
      <w:pPr>
        <w:pStyle w:val="TH"/>
      </w:pPr>
      <w:r>
        <w:object w:dxaOrig="8810" w:dyaOrig="2396" w14:anchorId="32EA0C56">
          <v:shape id="_x0000_i1037" type="#_x0000_t75" style="width:437pt;height:118pt" o:ole="">
            <v:imagedata r:id="rId36" o:title=""/>
          </v:shape>
          <o:OLEObject Type="Embed" ProgID="Visio.Drawing.11" ShapeID="_x0000_i1037" DrawAspect="Content" ObjectID="_1678299977" r:id="rId37"/>
        </w:object>
      </w:r>
    </w:p>
    <w:p w14:paraId="32E9F08D" w14:textId="77777777" w:rsidR="00566251" w:rsidRDefault="00566251" w:rsidP="00566251">
      <w:pPr>
        <w:pStyle w:val="TF"/>
      </w:pPr>
      <w:r>
        <w:t>Figure 5.2.2.3.4.3-1: N2 Handover Cancellation</w:t>
      </w:r>
    </w:p>
    <w:p w14:paraId="32E9F08E" w14:textId="4012F0EF" w:rsidR="00566251" w:rsidRDefault="00566251" w:rsidP="00566251">
      <w:pPr>
        <w:pStyle w:val="B1"/>
      </w:pPr>
      <w:r>
        <w:t>1.</w:t>
      </w:r>
      <w:r>
        <w:tab/>
        <w:t xml:space="preserve">The NF Service Consumer shall request the SMF to </w:t>
      </w:r>
      <w:r w:rsidR="00690664">
        <w:t xml:space="preserve">cancel </w:t>
      </w:r>
      <w:r>
        <w:t xml:space="preserve">the execution of the handover of the PDU session by sending a </w:t>
      </w:r>
      <w:r w:rsidR="00E77F28">
        <w:t xml:space="preserve">POST </w:t>
      </w:r>
      <w:r>
        <w:t xml:space="preserve">request, as specified in </w:t>
      </w:r>
      <w:r w:rsidR="005B1EEB">
        <w:t>clause</w:t>
      </w:r>
      <w:r>
        <w:t xml:space="preserve"> 5.2.2.3.1, with the following information:</w:t>
      </w:r>
    </w:p>
    <w:p w14:paraId="32E9F08F" w14:textId="44156746" w:rsidR="00566251" w:rsidRDefault="00566251" w:rsidP="00566251">
      <w:pPr>
        <w:pStyle w:val="B2"/>
      </w:pPr>
      <w:r>
        <w:t>-</w:t>
      </w:r>
      <w:r>
        <w:tab/>
        <w:t>updating the hoState attribute of the individual SM Context resource in the SMF to CANCELLED;</w:t>
      </w:r>
    </w:p>
    <w:p w14:paraId="32E9F090" w14:textId="77777777" w:rsidR="00566251" w:rsidRDefault="00566251" w:rsidP="00566251">
      <w:pPr>
        <w:pStyle w:val="B2"/>
      </w:pPr>
      <w:r>
        <w:t>-</w:t>
      </w:r>
      <w:r>
        <w:tab/>
        <w:t>cause information;</w:t>
      </w:r>
    </w:p>
    <w:p w14:paraId="32E9F091" w14:textId="0D277411" w:rsidR="00566251" w:rsidRDefault="00566251" w:rsidP="00566251">
      <w:pPr>
        <w:pStyle w:val="B2"/>
      </w:pPr>
      <w:r>
        <w:t>-</w:t>
      </w:r>
      <w:r>
        <w:tab/>
        <w:t>other information, if necessary.</w:t>
      </w:r>
    </w:p>
    <w:p w14:paraId="32E9F092" w14:textId="77777777" w:rsidR="00566251" w:rsidRDefault="00566251" w:rsidP="00566251">
      <w:pPr>
        <w:pStyle w:val="B1"/>
      </w:pPr>
      <w:r>
        <w:t>2.</w:t>
      </w:r>
      <w:r>
        <w:tab/>
        <w:t>Upon receipt of such a request, the SMF return a 200 OK response including the following information:</w:t>
      </w:r>
    </w:p>
    <w:p w14:paraId="32E9F093" w14:textId="3D9C5B7C" w:rsidR="00566251" w:rsidRDefault="00566251" w:rsidP="00566251">
      <w:pPr>
        <w:pStyle w:val="B2"/>
      </w:pPr>
      <w:r>
        <w:lastRenderedPageBreak/>
        <w:t>-</w:t>
      </w:r>
      <w:r>
        <w:tab/>
        <w:t>hoState attribute set to CANCELLED.</w:t>
      </w:r>
    </w:p>
    <w:p w14:paraId="32E9F094" w14:textId="53188379" w:rsidR="00566251" w:rsidRDefault="00566251" w:rsidP="002B35B4">
      <w:pPr>
        <w:pStyle w:val="B1"/>
        <w:ind w:hanging="1"/>
      </w:pPr>
      <w:r>
        <w:t>The SMF shall cancel the execution of the handover, e.g. release resources reserved for the handover to the target 5G-AN, set the hoState to NONE</w:t>
      </w:r>
      <w:r w:rsidR="00DD3FB3" w:rsidRPr="00DD3FB3">
        <w:t xml:space="preserve"> </w:t>
      </w:r>
      <w:r w:rsidR="00DD3FB3">
        <w:t xml:space="preserve">and delete any stored </w:t>
      </w:r>
      <w:r w:rsidR="00690664" w:rsidRPr="008F623B">
        <w:t>targetServingNfId</w:t>
      </w:r>
      <w:r>
        <w:t>.</w:t>
      </w:r>
    </w:p>
    <w:p w14:paraId="32E9F095" w14:textId="77777777" w:rsidR="003214B8" w:rsidRDefault="003214B8" w:rsidP="003214B8">
      <w:pPr>
        <w:pStyle w:val="Heading5"/>
      </w:pPr>
      <w:bookmarkStart w:id="164" w:name="_Toc20129469"/>
      <w:bookmarkStart w:id="165" w:name="_Toc27584096"/>
      <w:bookmarkStart w:id="166" w:name="_Toc36455398"/>
      <w:bookmarkStart w:id="167" w:name="_Toc45026784"/>
      <w:bookmarkStart w:id="168" w:name="_Toc67687119"/>
      <w:r>
        <w:t>5.2.2.3.5</w:t>
      </w:r>
      <w:r>
        <w:tab/>
        <w:t>Handover</w:t>
      </w:r>
      <w:r w:rsidRPr="007E5115">
        <w:t xml:space="preserve"> </w:t>
      </w:r>
      <w:r>
        <w:t>between 3GPP and untrusted non-3GPP access procedures</w:t>
      </w:r>
      <w:bookmarkEnd w:id="164"/>
      <w:bookmarkEnd w:id="165"/>
      <w:bookmarkEnd w:id="166"/>
      <w:bookmarkEnd w:id="167"/>
      <w:bookmarkEnd w:id="168"/>
    </w:p>
    <w:p w14:paraId="32E9F096" w14:textId="77777777" w:rsidR="00132C3B" w:rsidRDefault="00132C3B" w:rsidP="00132C3B">
      <w:pPr>
        <w:pStyle w:val="Heading6"/>
      </w:pPr>
      <w:bookmarkStart w:id="169" w:name="_Toc20129470"/>
      <w:bookmarkStart w:id="170" w:name="_Toc27584097"/>
      <w:bookmarkStart w:id="171" w:name="_Toc36455399"/>
      <w:bookmarkStart w:id="172" w:name="_Toc45026785"/>
      <w:bookmarkStart w:id="173" w:name="_Toc67687120"/>
      <w:r>
        <w:t>5.2.2.3.5.1</w:t>
      </w:r>
      <w:r>
        <w:tab/>
        <w:t>General</w:t>
      </w:r>
      <w:bookmarkEnd w:id="169"/>
      <w:bookmarkEnd w:id="170"/>
      <w:bookmarkEnd w:id="171"/>
      <w:bookmarkEnd w:id="172"/>
      <w:bookmarkEnd w:id="173"/>
    </w:p>
    <w:p w14:paraId="32E9F097" w14:textId="326E7D70" w:rsidR="006D67A5" w:rsidRDefault="006D67A5" w:rsidP="006D67A5">
      <w:pPr>
        <w:rPr>
          <w:rFonts w:cs="Arial"/>
          <w:szCs w:val="18"/>
        </w:rPr>
      </w:pPr>
      <w:r>
        <w:t xml:space="preserve">The handover of a PDU session between 3GPP and untrusted non-3GPP access shall be supported as specified in </w:t>
      </w:r>
      <w:r w:rsidR="005B1EEB">
        <w:t>clause</w:t>
      </w:r>
      <w:r>
        <w:t xml:space="preserve"> 4.9.2 of </w:t>
      </w:r>
      <w:r>
        <w:rPr>
          <w:rFonts w:cs="Arial"/>
          <w:szCs w:val="18"/>
        </w:rPr>
        <w:t>3GPP TS 23.502 [3]. Such a handover may involve:</w:t>
      </w:r>
    </w:p>
    <w:p w14:paraId="32E9F098" w14:textId="53CEFFE9" w:rsidR="006D67A5" w:rsidRDefault="006D67A5" w:rsidP="00DB011A">
      <w:pPr>
        <w:pStyle w:val="B1"/>
      </w:pPr>
      <w:r>
        <w:t>-</w:t>
      </w:r>
      <w:r>
        <w:tab/>
        <w:t xml:space="preserve">the same AMF, or a target AMF in the same PLMN as the source AMF (see </w:t>
      </w:r>
      <w:r w:rsidR="005B1EEB">
        <w:t>clause</w:t>
      </w:r>
      <w:r>
        <w:t xml:space="preserve">s 4.9.2.1, 4.9.2.2, 4.9.2.3.1 and 4.9.2.4.1 of </w:t>
      </w:r>
      <w:r>
        <w:rPr>
          <w:rFonts w:cs="Arial"/>
          <w:szCs w:val="18"/>
        </w:rPr>
        <w:t>3GPP TS 23.502 [3])</w:t>
      </w:r>
      <w:r w:rsidR="005639BB">
        <w:rPr>
          <w:rFonts w:cs="Arial"/>
          <w:szCs w:val="18"/>
        </w:rPr>
        <w:t xml:space="preserve">. The </w:t>
      </w:r>
      <w:r w:rsidR="005639BB">
        <w:t>Update SM Context service operation is used in these cases</w:t>
      </w:r>
      <w:r>
        <w:t>; or</w:t>
      </w:r>
    </w:p>
    <w:p w14:paraId="32E9F099" w14:textId="6C570627" w:rsidR="006D67A5" w:rsidRDefault="006D67A5" w:rsidP="00DB011A">
      <w:pPr>
        <w:pStyle w:val="B1"/>
      </w:pPr>
      <w:r>
        <w:t>-</w:t>
      </w:r>
      <w:r>
        <w:tab/>
        <w:t>a target AMF in a different PLMN than the source AMF</w:t>
      </w:r>
      <w:r w:rsidRPr="008047EE">
        <w:t xml:space="preserve"> </w:t>
      </w:r>
      <w:r>
        <w:t xml:space="preserve">(see </w:t>
      </w:r>
      <w:r w:rsidR="005B1EEB">
        <w:t>clause</w:t>
      </w:r>
      <w:r>
        <w:t xml:space="preserve">s 4.9.2.3.2 and 4.9.2.4.2 of </w:t>
      </w:r>
      <w:r>
        <w:rPr>
          <w:rFonts w:cs="Arial"/>
          <w:szCs w:val="18"/>
        </w:rPr>
        <w:t>3GPP TS 23.502 [3])</w:t>
      </w:r>
      <w:r>
        <w:t xml:space="preserve">. </w:t>
      </w:r>
      <w:r w:rsidR="005639BB">
        <w:t xml:space="preserve">The Create SM Context service operation is used in this case (see </w:t>
      </w:r>
      <w:r w:rsidR="005B1EEB">
        <w:t>clause</w:t>
      </w:r>
      <w:r w:rsidR="005639BB">
        <w:t> 5.2.2.2).</w:t>
      </w:r>
    </w:p>
    <w:p w14:paraId="32E9F09A" w14:textId="473C7FC3" w:rsidR="006D67A5" w:rsidRDefault="006D67A5" w:rsidP="006D67A5">
      <w:bookmarkStart w:id="174" w:name="_Hlk507630052"/>
      <w:r>
        <w:t>For a Home-Routed PDU session, the target AMF may be located in the VPLMN, or in the HPLMN when the N3IWF is in the HPLMN.</w:t>
      </w:r>
      <w:bookmarkEnd w:id="174"/>
    </w:p>
    <w:p w14:paraId="32E9F09B" w14:textId="77777777" w:rsidR="00132C3B" w:rsidRDefault="00132C3B" w:rsidP="00132C3B">
      <w:pPr>
        <w:pStyle w:val="Heading6"/>
      </w:pPr>
      <w:bookmarkStart w:id="175" w:name="_Toc20129471"/>
      <w:bookmarkStart w:id="176" w:name="_Toc27584098"/>
      <w:bookmarkStart w:id="177" w:name="_Toc36455400"/>
      <w:bookmarkStart w:id="178" w:name="_Toc45026786"/>
      <w:bookmarkStart w:id="179" w:name="_Toc67687121"/>
      <w:r>
        <w:t>5.2.2.3.5.2</w:t>
      </w:r>
      <w:r>
        <w:tab/>
        <w:t>Handover of a PDU session without AMF change or with target AMF in same PLMN</w:t>
      </w:r>
      <w:bookmarkEnd w:id="175"/>
      <w:bookmarkEnd w:id="176"/>
      <w:bookmarkEnd w:id="177"/>
      <w:bookmarkEnd w:id="178"/>
      <w:bookmarkEnd w:id="179"/>
    </w:p>
    <w:p w14:paraId="32E9F09C" w14:textId="77777777" w:rsidR="00132C3B" w:rsidRDefault="00132C3B" w:rsidP="00132C3B">
      <w:r>
        <w:t>In these scenarios, the same V-SMF is used before and after the handover.</w:t>
      </w:r>
    </w:p>
    <w:p w14:paraId="32E9F09D" w14:textId="76FE27D0" w:rsidR="00E77F28" w:rsidRDefault="00132C3B" w:rsidP="00B56CFA">
      <w:r>
        <w:t>The NF Service Consumer (e.g. AMF) shall request the SMF to handover an existing PDU session from 3GPP access to untrusted non-3GPP access, or vice-versa, as follows.</w:t>
      </w:r>
    </w:p>
    <w:p w14:paraId="32E9F09E" w14:textId="77777777" w:rsidR="00BF17DC" w:rsidRDefault="00BF17DC" w:rsidP="00132C3B">
      <w:pPr>
        <w:pStyle w:val="TH"/>
      </w:pPr>
      <w:r>
        <w:object w:dxaOrig="8714" w:dyaOrig="2396" w14:anchorId="32EA0C57">
          <v:shape id="_x0000_i1038" type="#_x0000_t75" style="width:437pt;height:118pt" o:ole="">
            <v:imagedata r:id="rId38" o:title=""/>
          </v:shape>
          <o:OLEObject Type="Embed" ProgID="Visio.Drawing.11" ShapeID="_x0000_i1038" DrawAspect="Content" ObjectID="_1678299978" r:id="rId39"/>
        </w:object>
      </w:r>
    </w:p>
    <w:p w14:paraId="32E9F09F" w14:textId="77777777" w:rsidR="00132C3B" w:rsidRDefault="00132C3B" w:rsidP="00132C3B">
      <w:pPr>
        <w:pStyle w:val="TF"/>
      </w:pPr>
      <w:r>
        <w:t>Figure 5.2.2.3.5.2-1: Handover between 3GPP and untrusted non-3GPP access</w:t>
      </w:r>
    </w:p>
    <w:p w14:paraId="32E9F0A0" w14:textId="0F4A5DD0" w:rsidR="00132C3B" w:rsidRDefault="00132C3B" w:rsidP="00132C3B">
      <w:pPr>
        <w:pStyle w:val="B1"/>
      </w:pPr>
      <w:r>
        <w:t>1.</w:t>
      </w:r>
      <w:r>
        <w:tab/>
        <w:t xml:space="preserve">The NF Service Consumer shall request the SMF to handover an existing PDU session from 3GPP access to untrusted non-3GPP access, or vice-versa, by sending a </w:t>
      </w:r>
      <w:r w:rsidR="00E77F28">
        <w:t xml:space="preserve">POST </w:t>
      </w:r>
      <w:r>
        <w:t xml:space="preserve">request, as specified in </w:t>
      </w:r>
      <w:r w:rsidR="005B1EEB">
        <w:t>clause</w:t>
      </w:r>
      <w:r>
        <w:t xml:space="preserve"> 5.2.2.3.1, with the following information:</w:t>
      </w:r>
    </w:p>
    <w:p w14:paraId="32E9F0A1" w14:textId="0427BCBA" w:rsidR="00132C3B" w:rsidRDefault="00132C3B" w:rsidP="00132C3B">
      <w:pPr>
        <w:pStyle w:val="B2"/>
      </w:pPr>
      <w:r>
        <w:t>-</w:t>
      </w:r>
      <w:r>
        <w:tab/>
        <w:t>updating the anType attribute of the individual SM Context resource in the SMF to the target access type, i.e. to 3GPP_ACCESS or NON_3GPP_ACCESS;</w:t>
      </w:r>
    </w:p>
    <w:p w14:paraId="32E9F0A2" w14:textId="475B225B" w:rsidR="00132C3B" w:rsidRDefault="00132C3B" w:rsidP="00132C3B">
      <w:pPr>
        <w:pStyle w:val="B2"/>
      </w:pPr>
      <w:r>
        <w:t>-</w:t>
      </w:r>
      <w:r>
        <w:tab/>
        <w:t>other information, if necessary.</w:t>
      </w:r>
    </w:p>
    <w:p w14:paraId="32E9F0A3" w14:textId="0E41EA62" w:rsidR="00132C3B" w:rsidRDefault="00132C3B" w:rsidP="00132C3B">
      <w:pPr>
        <w:pStyle w:val="B1"/>
      </w:pPr>
      <w:r>
        <w:t>2</w:t>
      </w:r>
      <w:r w:rsidR="00B800BD">
        <w:t>a</w:t>
      </w:r>
      <w:r>
        <w:t>.</w:t>
      </w:r>
      <w:r>
        <w:tab/>
      </w:r>
      <w:r w:rsidR="00B631AF">
        <w:t>Same as step 2a of Figure 5.2.2.3.1-1.</w:t>
      </w:r>
    </w:p>
    <w:p w14:paraId="32E9F0A4" w14:textId="11C9659B" w:rsidR="00132C3B" w:rsidRDefault="00132C3B" w:rsidP="00132C3B">
      <w:pPr>
        <w:pStyle w:val="B1"/>
      </w:pPr>
      <w:r>
        <w:t>2</w:t>
      </w:r>
      <w:r w:rsidR="00B800BD">
        <w:t>b</w:t>
      </w:r>
      <w:r>
        <w:t>.</w:t>
      </w:r>
      <w:r>
        <w:tab/>
        <w:t>If the SMF cannot proceed with handing over the PDU session to the target access type, the SMF shall return a</w:t>
      </w:r>
      <w:r w:rsidR="00B800BD">
        <w:t>n</w:t>
      </w:r>
      <w:r>
        <w:t xml:space="preserve"> </w:t>
      </w:r>
      <w:r w:rsidR="00B800BD">
        <w:t>error</w:t>
      </w:r>
      <w:r>
        <w:t xml:space="preserve"> response, </w:t>
      </w:r>
      <w:r w:rsidR="00B800BD">
        <w:t>as specified for step 2b of figure 5.2.2.3.1-1</w:t>
      </w:r>
      <w:r w:rsidR="00BF17DC">
        <w:t xml:space="preserve">. </w:t>
      </w:r>
      <w:r w:rsidR="00750CE1">
        <w:t xml:space="preserve">For a 4xx/5xx response, the SmContextUpdateError structure shall include </w:t>
      </w:r>
      <w:r>
        <w:t xml:space="preserve">the following </w:t>
      </w:r>
      <w:r w:rsidR="00B800BD">
        <w:t xml:space="preserve">additional </w:t>
      </w:r>
      <w:r>
        <w:t>information:</w:t>
      </w:r>
    </w:p>
    <w:p w14:paraId="32E9F0A5" w14:textId="764BA107" w:rsidR="00132C3B" w:rsidRDefault="00132C3B" w:rsidP="00132C3B">
      <w:pPr>
        <w:pStyle w:val="B2"/>
        <w:rPr>
          <w:lang w:val="en-US"/>
        </w:rPr>
      </w:pPr>
      <w:r>
        <w:rPr>
          <w:lang w:val="en-US"/>
        </w:rPr>
        <w:t>-</w:t>
      </w:r>
      <w:r>
        <w:rPr>
          <w:lang w:val="en-US"/>
        </w:rPr>
        <w:tab/>
        <w:t>N1 SM Information to reject the UE request.</w:t>
      </w:r>
    </w:p>
    <w:p w14:paraId="32E9F0A6" w14:textId="77777777" w:rsidR="003214B8" w:rsidRDefault="003214B8" w:rsidP="003214B8">
      <w:pPr>
        <w:pStyle w:val="Heading5"/>
      </w:pPr>
      <w:bookmarkStart w:id="180" w:name="_Toc20129472"/>
      <w:bookmarkStart w:id="181" w:name="_Toc27584099"/>
      <w:bookmarkStart w:id="182" w:name="_Toc36455401"/>
      <w:bookmarkStart w:id="183" w:name="_Toc45026787"/>
      <w:bookmarkStart w:id="184" w:name="_Toc67687122"/>
      <w:r>
        <w:t>5.2.2.3.6</w:t>
      </w:r>
      <w:r>
        <w:tab/>
        <w:t>Inter-AMF change or mobility</w:t>
      </w:r>
      <w:bookmarkEnd w:id="180"/>
      <w:bookmarkEnd w:id="181"/>
      <w:bookmarkEnd w:id="182"/>
      <w:bookmarkEnd w:id="183"/>
      <w:bookmarkEnd w:id="184"/>
    </w:p>
    <w:p w14:paraId="32E9F0A7" w14:textId="3FE9F82F" w:rsidR="00E77F28" w:rsidRDefault="006823A9" w:rsidP="00B56CFA">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w:t>
      </w:r>
      <w:r w:rsidR="00151DAB">
        <w:t xml:space="preserve"> 3GPP TS</w:t>
      </w:r>
      <w:r w:rsidR="00CA4B50">
        <w:t> </w:t>
      </w:r>
      <w:r w:rsidR="00CA4B50" w:rsidRPr="005E4D39">
        <w:t>23.501</w:t>
      </w:r>
      <w:r w:rsidR="00CA4B50">
        <w:t> </w:t>
      </w:r>
      <w:r w:rsidR="00CA4B50" w:rsidRPr="005E4D39">
        <w:t>[</w:t>
      </w:r>
      <w:r w:rsidRPr="005E4D39">
        <w:t>2] and</w:t>
      </w:r>
      <w:r w:rsidR="00151DAB">
        <w:t xml:space="preserve"> 3GPP TS</w:t>
      </w:r>
      <w:r w:rsidR="00CA4B50">
        <w:t> </w:t>
      </w:r>
      <w:r w:rsidR="00CA4B50" w:rsidRPr="005E4D39">
        <w:t>23.502</w:t>
      </w:r>
      <w:r w:rsidR="00CA4B50">
        <w:t> </w:t>
      </w:r>
      <w:r w:rsidR="00CA4B50" w:rsidRPr="005E4D39">
        <w:t>[</w:t>
      </w:r>
      <w:r w:rsidRPr="005E4D39">
        <w:t>3]</w:t>
      </w:r>
      <w:r>
        <w:t>, as follows.</w:t>
      </w:r>
    </w:p>
    <w:p w14:paraId="32E9F0A8" w14:textId="77777777" w:rsidR="00D64AFE" w:rsidRDefault="00B631AF" w:rsidP="006823A9">
      <w:pPr>
        <w:pStyle w:val="TH"/>
      </w:pPr>
      <w:r>
        <w:object w:dxaOrig="8714" w:dyaOrig="2396" w14:anchorId="32EA0C58">
          <v:shape id="_x0000_i1039" type="#_x0000_t75" style="width:437pt;height:118pt" o:ole="">
            <v:imagedata r:id="rId40" o:title=""/>
          </v:shape>
          <o:OLEObject Type="Embed" ProgID="Visio.Drawing.11" ShapeID="_x0000_i1039" DrawAspect="Content" ObjectID="_1678299979" r:id="rId41"/>
        </w:object>
      </w:r>
    </w:p>
    <w:p w14:paraId="32E9F0A9" w14:textId="77777777" w:rsidR="006823A9" w:rsidRDefault="006823A9" w:rsidP="006823A9">
      <w:pPr>
        <w:pStyle w:val="TF"/>
      </w:pPr>
      <w:r>
        <w:t>Figure 5.2.2.3.6-1: Inter-AMF change or mobility</w:t>
      </w:r>
    </w:p>
    <w:p w14:paraId="32E9F0AA" w14:textId="5CA60669" w:rsidR="006823A9" w:rsidRDefault="006823A9" w:rsidP="006823A9">
      <w:pPr>
        <w:pStyle w:val="B1"/>
      </w:pPr>
      <w:r>
        <w:t>1.</w:t>
      </w:r>
      <w:r>
        <w:tab/>
        <w:t xml:space="preserve">The NF Service Consumer shall update the SMF with the new serving AMF, by sending a </w:t>
      </w:r>
      <w:r w:rsidR="00E77F28">
        <w:t xml:space="preserve">POST </w:t>
      </w:r>
      <w:r>
        <w:t xml:space="preserve">request, as specified in </w:t>
      </w:r>
      <w:r w:rsidR="005B1EEB">
        <w:t>clause</w:t>
      </w:r>
      <w:r>
        <w:t xml:space="preserve"> 5.2.2.3.1, with the following information:</w:t>
      </w:r>
    </w:p>
    <w:p w14:paraId="32E9F0AB" w14:textId="037FEC50" w:rsidR="006823A9" w:rsidRDefault="006823A9" w:rsidP="006823A9">
      <w:pPr>
        <w:pStyle w:val="B2"/>
      </w:pPr>
      <w:r>
        <w:t>-</w:t>
      </w:r>
      <w:r>
        <w:tab/>
      </w:r>
      <w:r w:rsidR="00690664">
        <w:t>servingN</w:t>
      </w:r>
      <w:r w:rsidR="00690664" w:rsidRPr="00456AF9">
        <w:t>fId</w:t>
      </w:r>
      <w:r>
        <w:t xml:space="preserve"> set to the new serving AMF Id;</w:t>
      </w:r>
    </w:p>
    <w:p w14:paraId="32E9F0AC" w14:textId="7D6D0CDD" w:rsidR="006823A9" w:rsidRDefault="006823A9" w:rsidP="006823A9">
      <w:pPr>
        <w:pStyle w:val="B2"/>
      </w:pPr>
      <w:r>
        <w:t>-</w:t>
      </w:r>
      <w:r>
        <w:tab/>
        <w:t xml:space="preserve">other information, if necessary, e.g. to activate the user plane connection of the PDU session (see </w:t>
      </w:r>
      <w:r w:rsidR="005B1EEB">
        <w:t>clause</w:t>
      </w:r>
      <w:r>
        <w:t xml:space="preserve"> 5.2.2.3.2.2).</w:t>
      </w:r>
    </w:p>
    <w:p w14:paraId="32E9F0AD" w14:textId="5B936847" w:rsidR="006823A9" w:rsidRDefault="006823A9" w:rsidP="006823A9">
      <w:pPr>
        <w:pStyle w:val="B1"/>
      </w:pPr>
      <w:r>
        <w:t>2</w:t>
      </w:r>
      <w:r w:rsidR="00B800BD">
        <w:t>a</w:t>
      </w:r>
      <w:r>
        <w:t>.</w:t>
      </w:r>
      <w:r>
        <w:tab/>
      </w:r>
      <w:r w:rsidR="00B631AF">
        <w:t>Same as step 2a of Figure 5.2.2.3.1-1.</w:t>
      </w:r>
    </w:p>
    <w:p w14:paraId="32E9F0AE" w14:textId="41145E82" w:rsidR="006823A9" w:rsidRDefault="006823A9" w:rsidP="006823A9">
      <w:pPr>
        <w:pStyle w:val="B1"/>
      </w:pPr>
      <w:r>
        <w:t>2</w:t>
      </w:r>
      <w:r w:rsidR="00B800BD">
        <w:t>b</w:t>
      </w:r>
      <w:r>
        <w:t>.</w:t>
      </w:r>
      <w:r>
        <w:tab/>
      </w:r>
      <w:r w:rsidR="00B631AF">
        <w:t xml:space="preserve">Same as </w:t>
      </w:r>
      <w:r w:rsidR="00B800BD">
        <w:t>step 2b of figure 5.2.2.3.1-1.</w:t>
      </w:r>
    </w:p>
    <w:p w14:paraId="32E9F0AF" w14:textId="77777777" w:rsidR="00FB09A9" w:rsidRDefault="00FB09A9" w:rsidP="00FB09A9">
      <w:pPr>
        <w:pStyle w:val="Heading5"/>
      </w:pPr>
      <w:bookmarkStart w:id="185" w:name="_Toc20129473"/>
      <w:bookmarkStart w:id="186" w:name="_Toc27584100"/>
      <w:bookmarkStart w:id="187" w:name="_Toc36455402"/>
      <w:bookmarkStart w:id="188" w:name="_Toc45026788"/>
      <w:bookmarkStart w:id="189" w:name="_Toc67687123"/>
      <w:r>
        <w:t>5.2.2.3.7</w:t>
      </w:r>
      <w:r>
        <w:tab/>
        <w:t>RAN Initiated QoS Flow Mobility</w:t>
      </w:r>
      <w:bookmarkEnd w:id="185"/>
      <w:bookmarkEnd w:id="186"/>
      <w:bookmarkEnd w:id="187"/>
      <w:bookmarkEnd w:id="188"/>
      <w:bookmarkEnd w:id="189"/>
    </w:p>
    <w:p w14:paraId="32E9F0B0" w14:textId="77777777" w:rsidR="00E77F28" w:rsidRDefault="00FB09A9" w:rsidP="00B56CFA">
      <w:r>
        <w:t>The NF Service Consumer (e.g. AMF) shall request the SMF to transfer QoS flows to and from Secondary RAN node, or more generally, handle a NG-RAN PDU Session Resourc</w:t>
      </w:r>
      <w:r w:rsidR="00B56CFA">
        <w:t>e Modify Indication, as follows.</w:t>
      </w:r>
    </w:p>
    <w:p w14:paraId="32E9F0B1" w14:textId="77777777" w:rsidR="00D64AFE" w:rsidRDefault="00D64AFE" w:rsidP="00FB09A9">
      <w:pPr>
        <w:pStyle w:val="TH"/>
      </w:pPr>
      <w:r>
        <w:object w:dxaOrig="8714" w:dyaOrig="2679" w14:anchorId="32EA0C59">
          <v:shape id="_x0000_i1040" type="#_x0000_t75" style="width:437pt;height:133.5pt" o:ole="">
            <v:imagedata r:id="rId42" o:title=""/>
          </v:shape>
          <o:OLEObject Type="Embed" ProgID="Visio.Drawing.11" ShapeID="_x0000_i1040" DrawAspect="Content" ObjectID="_1678299980" r:id="rId43"/>
        </w:object>
      </w:r>
    </w:p>
    <w:p w14:paraId="32E9F0B2" w14:textId="77777777" w:rsidR="00FB09A9" w:rsidRDefault="00FB09A9" w:rsidP="00FB09A9">
      <w:pPr>
        <w:pStyle w:val="TF"/>
      </w:pPr>
      <w:r>
        <w:t>Figure 5.2.2.3.7-1: RAN Initiated QoS Flow Mobility</w:t>
      </w:r>
    </w:p>
    <w:p w14:paraId="32E9F0B3" w14:textId="457A7E96" w:rsidR="00FB09A9" w:rsidRDefault="00FB09A9" w:rsidP="00FB09A9">
      <w:pPr>
        <w:pStyle w:val="B1"/>
      </w:pPr>
      <w:r>
        <w:t>1.</w:t>
      </w:r>
      <w:r>
        <w:tab/>
        <w:t xml:space="preserve">The NF Service Consumer shall request the SMF to modify the PDU session, as requested by the NG-RAN, by sending a </w:t>
      </w:r>
      <w:r w:rsidR="00E77F28">
        <w:t xml:space="preserve">POST </w:t>
      </w:r>
      <w:r>
        <w:t xml:space="preserve">request, as specified in </w:t>
      </w:r>
      <w:r w:rsidR="005B1EEB">
        <w:t>clause</w:t>
      </w:r>
      <w:r>
        <w:t xml:space="preserve"> 5.2.2.3.1, with the following information:</w:t>
      </w:r>
    </w:p>
    <w:p w14:paraId="32E9F0B4" w14:textId="578A8D99" w:rsidR="00FB09A9" w:rsidRDefault="00FB09A9" w:rsidP="00FB09A9">
      <w:pPr>
        <w:pStyle w:val="B2"/>
      </w:pPr>
      <w:r>
        <w:t>-</w:t>
      </w:r>
      <w:r>
        <w:tab/>
        <w:t xml:space="preserve">N2 SM information received from the 5G-AN (see PDU Session Resource Modify Indication </w:t>
      </w:r>
      <w:r w:rsidR="00B631AF">
        <w:t xml:space="preserve">Transfer </w:t>
      </w:r>
      <w:r>
        <w:t xml:space="preserve">IE in </w:t>
      </w:r>
      <w:r w:rsidR="005B1EEB">
        <w:t>clause</w:t>
      </w:r>
      <w:r>
        <w:t xml:space="preserve"> </w:t>
      </w:r>
      <w:r w:rsidR="008E59E9">
        <w:t>9.3.4.6</w:t>
      </w:r>
      <w:r>
        <w:t xml:space="preserve"> of</w:t>
      </w:r>
      <w:r w:rsidR="00151DAB">
        <w:t xml:space="preserve"> 3GPP TS</w:t>
      </w:r>
      <w:r w:rsidR="00CA4B50">
        <w:t> 38.413 [</w:t>
      </w:r>
      <w:r>
        <w:t>9]), including the transport layer information for the QoS flows of this PDU session (i.e. 5G-AN's GTP-U F-TEIDs for downlink traffic);</w:t>
      </w:r>
    </w:p>
    <w:p w14:paraId="32E9F0B5" w14:textId="075726C6" w:rsidR="00FB09A9" w:rsidRDefault="00FB09A9" w:rsidP="00FB09A9">
      <w:pPr>
        <w:pStyle w:val="B1"/>
        <w:ind w:hanging="1"/>
      </w:pPr>
      <w:r>
        <w:t>-</w:t>
      </w:r>
      <w:r>
        <w:tab/>
        <w:t>other information, if necessary.</w:t>
      </w:r>
    </w:p>
    <w:p w14:paraId="32E9F0B6" w14:textId="77777777" w:rsidR="00FB09A9" w:rsidRDefault="00FB09A9" w:rsidP="00FB09A9">
      <w:pPr>
        <w:pStyle w:val="B1"/>
      </w:pPr>
      <w:r>
        <w:t>2</w:t>
      </w:r>
      <w:r w:rsidR="00B800BD">
        <w:t>a</w:t>
      </w:r>
      <w:r>
        <w:t>.</w:t>
      </w:r>
      <w:r>
        <w:tab/>
        <w:t>Upon receipt of such a request, if the SMF can proceed with switching the QoS flows of the PDU session, the SMF shall return a 200 OK response including the following information:</w:t>
      </w:r>
    </w:p>
    <w:p w14:paraId="32E9F0B7" w14:textId="00B2F376" w:rsidR="00FB09A9" w:rsidRDefault="00FB09A9" w:rsidP="00FB09A9">
      <w:pPr>
        <w:pStyle w:val="B2"/>
      </w:pPr>
      <w:r>
        <w:t>-</w:t>
      </w:r>
      <w:r>
        <w:tab/>
        <w:t xml:space="preserve">N2 SM information (see </w:t>
      </w:r>
      <w:bookmarkStart w:id="190" w:name="_Hlk505616055"/>
      <w:r>
        <w:t xml:space="preserve">PDU Session Resource Modify </w:t>
      </w:r>
      <w:bookmarkEnd w:id="190"/>
      <w:r>
        <w:t xml:space="preserve">Confirm </w:t>
      </w:r>
      <w:r w:rsidR="00B631AF">
        <w:t xml:space="preserve">Transfer </w:t>
      </w:r>
      <w:r>
        <w:t xml:space="preserve">IE in </w:t>
      </w:r>
      <w:r w:rsidR="005B1EEB">
        <w:t>clause</w:t>
      </w:r>
      <w:r>
        <w:t xml:space="preserve"> </w:t>
      </w:r>
      <w:r w:rsidR="008E59E9">
        <w:t>9.3.4.7</w:t>
      </w:r>
      <w:r>
        <w:t xml:space="preserve"> of</w:t>
      </w:r>
      <w:r w:rsidR="00151DAB">
        <w:t xml:space="preserve"> 3GPP TS</w:t>
      </w:r>
      <w:r w:rsidR="00CA4B50">
        <w:t> 38.413 [</w:t>
      </w:r>
      <w:r>
        <w:t>9]), including the list of QoS flows which were modified successfully.</w:t>
      </w:r>
    </w:p>
    <w:p w14:paraId="32E9F0B8" w14:textId="37BCA477" w:rsidR="00FB09A9" w:rsidRDefault="00FB09A9" w:rsidP="00FB09A9">
      <w:pPr>
        <w:pStyle w:val="B1"/>
      </w:pPr>
      <w:r>
        <w:t>2</w:t>
      </w:r>
      <w:r w:rsidR="00B800BD">
        <w:t>b</w:t>
      </w:r>
      <w:r>
        <w:t>.</w:t>
      </w:r>
      <w:r>
        <w:tab/>
        <w:t>If the SMF cannot proceed with switching the QoS flows of the PDU session, the SMF shall return a</w:t>
      </w:r>
      <w:r w:rsidR="00B800BD">
        <w:t>n</w:t>
      </w:r>
      <w:r>
        <w:t xml:space="preserve"> </w:t>
      </w:r>
      <w:r w:rsidR="00B800BD">
        <w:t>error</w:t>
      </w:r>
      <w:r>
        <w:t xml:space="preserve"> response, </w:t>
      </w:r>
      <w:r w:rsidR="00B800BD">
        <w:t>as specified for step 2b of figure 5.2.2.3.1-1</w:t>
      </w:r>
      <w:r w:rsidR="00B631AF">
        <w:t>, including:</w:t>
      </w:r>
    </w:p>
    <w:p w14:paraId="32E9F0B9" w14:textId="6D8EF28A" w:rsidR="00B631AF" w:rsidRDefault="00B631AF" w:rsidP="00F5014C">
      <w:pPr>
        <w:pStyle w:val="B2"/>
      </w:pPr>
      <w:r>
        <w:lastRenderedPageBreak/>
        <w:t>-</w:t>
      </w:r>
      <w:r>
        <w:tab/>
        <w:t xml:space="preserve">N2 SM information (see PDU Session Resource Modify Confirm Transfer IE in </w:t>
      </w:r>
      <w:r w:rsidR="005B1EEB">
        <w:t>clause</w:t>
      </w:r>
      <w:r>
        <w:t xml:space="preserve"> </w:t>
      </w:r>
      <w:r w:rsidR="008E59E9">
        <w:t>9.3.4.7</w:t>
      </w:r>
      <w:r>
        <w:t xml:space="preserve"> of</w:t>
      </w:r>
      <w:r w:rsidR="00151DAB">
        <w:t xml:space="preserve"> 3GPP TS</w:t>
      </w:r>
      <w:r w:rsidR="00CA4B50">
        <w:t> 38.413 [</w:t>
      </w:r>
      <w:r>
        <w:t>9]), including the list of QoS flows which failed to be modified.</w:t>
      </w:r>
    </w:p>
    <w:p w14:paraId="32E9F0BA" w14:textId="77777777" w:rsidR="007115C0" w:rsidRDefault="007115C0" w:rsidP="007115C0">
      <w:pPr>
        <w:pStyle w:val="Heading5"/>
      </w:pPr>
      <w:bookmarkStart w:id="191" w:name="_Toc20129474"/>
      <w:bookmarkStart w:id="192" w:name="_Toc27584101"/>
      <w:bookmarkStart w:id="193" w:name="_Toc36455403"/>
      <w:bookmarkStart w:id="194" w:name="_Toc45026789"/>
      <w:bookmarkStart w:id="195" w:name="_Toc67687124"/>
      <w:r>
        <w:t>5.2.2.3.</w:t>
      </w:r>
      <w:r w:rsidR="006D6A64">
        <w:t>8</w:t>
      </w:r>
      <w:r>
        <w:tab/>
        <w:t xml:space="preserve">EPS to 5GS </w:t>
      </w:r>
      <w:r w:rsidR="00255747">
        <w:t>H</w:t>
      </w:r>
      <w:r>
        <w:t>andover using N26 interface</w:t>
      </w:r>
      <w:bookmarkEnd w:id="191"/>
      <w:bookmarkEnd w:id="192"/>
      <w:bookmarkEnd w:id="193"/>
      <w:bookmarkEnd w:id="194"/>
      <w:bookmarkEnd w:id="195"/>
    </w:p>
    <w:p w14:paraId="32E9F0BB" w14:textId="77777777" w:rsidR="007115C0" w:rsidRDefault="007115C0" w:rsidP="007115C0">
      <w:pPr>
        <w:pStyle w:val="Heading6"/>
      </w:pPr>
      <w:bookmarkStart w:id="196" w:name="_Toc20129475"/>
      <w:bookmarkStart w:id="197" w:name="_Toc27584102"/>
      <w:bookmarkStart w:id="198" w:name="_Toc36455404"/>
      <w:bookmarkStart w:id="199" w:name="_Toc45026790"/>
      <w:bookmarkStart w:id="200" w:name="_Toc67687125"/>
      <w:r>
        <w:t>5.2.2.3.</w:t>
      </w:r>
      <w:r w:rsidR="006D6A64">
        <w:t>8</w:t>
      </w:r>
      <w:r>
        <w:t>.1</w:t>
      </w:r>
      <w:r>
        <w:tab/>
        <w:t>General</w:t>
      </w:r>
      <w:bookmarkEnd w:id="196"/>
      <w:bookmarkEnd w:id="197"/>
      <w:bookmarkEnd w:id="198"/>
      <w:bookmarkEnd w:id="199"/>
      <w:bookmarkEnd w:id="200"/>
    </w:p>
    <w:p w14:paraId="32E9F0BC" w14:textId="16965305" w:rsidR="007115C0" w:rsidRDefault="007115C0" w:rsidP="007115C0">
      <w:r>
        <w:t xml:space="preserve">The NF Service Consumer (e.g. AMF) shall request the SMF to handover a UE EPS PDN connection to 5GS using N26 interface, following the same requirements as specified for N2 handover in </w:t>
      </w:r>
      <w:r w:rsidR="005B1EEB">
        <w:t>clause</w:t>
      </w:r>
      <w:r>
        <w:t xml:space="preserve"> 5.2.2.3.4 with the modifications specified in this </w:t>
      </w:r>
      <w:r w:rsidR="005B1EEB">
        <w:t>clause</w:t>
      </w:r>
      <w:r>
        <w:t>.</w:t>
      </w:r>
    </w:p>
    <w:p w14:paraId="32E9F0BD" w14:textId="77777777" w:rsidR="007115C0" w:rsidRDefault="007115C0" w:rsidP="007115C0">
      <w:pPr>
        <w:pStyle w:val="Heading6"/>
      </w:pPr>
      <w:bookmarkStart w:id="201" w:name="_Toc20129476"/>
      <w:bookmarkStart w:id="202" w:name="_Toc27584103"/>
      <w:bookmarkStart w:id="203" w:name="_Toc36455405"/>
      <w:bookmarkStart w:id="204" w:name="_Toc45026791"/>
      <w:bookmarkStart w:id="205" w:name="_Toc67687126"/>
      <w:r>
        <w:t>5.2.2.3.</w:t>
      </w:r>
      <w:r w:rsidR="006D6A64">
        <w:t>8</w:t>
      </w:r>
      <w:r>
        <w:t>.2</w:t>
      </w:r>
      <w:r>
        <w:tab/>
        <w:t>EPS to 5GS Handover Preparation</w:t>
      </w:r>
      <w:bookmarkEnd w:id="201"/>
      <w:bookmarkEnd w:id="202"/>
      <w:bookmarkEnd w:id="203"/>
      <w:bookmarkEnd w:id="204"/>
      <w:bookmarkEnd w:id="205"/>
    </w:p>
    <w:p w14:paraId="32E9F0BE" w14:textId="6374A858" w:rsidR="00255747" w:rsidRDefault="007115C0" w:rsidP="00B56CFA">
      <w:r>
        <w:t xml:space="preserve">The requirements specified in </w:t>
      </w:r>
      <w:r w:rsidR="005B1EEB">
        <w:t>clause</w:t>
      </w:r>
      <w:r>
        <w:t xml:space="preserve"> 5.2.2.3.4.2 shall apply with the following modifications.</w:t>
      </w:r>
    </w:p>
    <w:p w14:paraId="32E9F0BF" w14:textId="77777777" w:rsidR="00D64AFE" w:rsidRDefault="00D64AFE" w:rsidP="007115C0">
      <w:pPr>
        <w:pStyle w:val="TH"/>
      </w:pPr>
      <w:r w:rsidRPr="00D64FA1">
        <w:rPr>
          <w:lang w:val="fr-FR"/>
        </w:rPr>
        <w:object w:dxaOrig="8781" w:dyaOrig="3530" w14:anchorId="32EA0C5A">
          <v:shape id="_x0000_i1041" type="#_x0000_t75" style="width:437.5pt;height:175.5pt" o:ole="">
            <v:imagedata r:id="rId44" o:title=""/>
          </v:shape>
          <o:OLEObject Type="Embed" ProgID="Visio.Drawing.11" ShapeID="_x0000_i1041" DrawAspect="Content" ObjectID="_1678299981" r:id="rId45"/>
        </w:object>
      </w:r>
    </w:p>
    <w:p w14:paraId="32E9F0C0" w14:textId="77777777" w:rsidR="007115C0" w:rsidRDefault="007115C0" w:rsidP="007115C0">
      <w:pPr>
        <w:pStyle w:val="TF"/>
      </w:pPr>
      <w:r>
        <w:t>Figure 5.2.2.3.</w:t>
      </w:r>
      <w:r w:rsidR="006D6A64">
        <w:t>8</w:t>
      </w:r>
      <w:r>
        <w:t>.2-1: EPS to 5GS Handover Preparation</w:t>
      </w:r>
    </w:p>
    <w:p w14:paraId="32E9F0C1" w14:textId="77777777" w:rsidR="007115C0" w:rsidRDefault="007115C0" w:rsidP="00AC60A1">
      <w:pPr>
        <w:pStyle w:val="B1"/>
      </w:pPr>
      <w:r>
        <w:t>1.</w:t>
      </w:r>
      <w:r>
        <w:tab/>
        <w:t>Same as step 1 of Figure 5.2.2.</w:t>
      </w:r>
      <w:r w:rsidR="00255747">
        <w:t>2.</w:t>
      </w:r>
      <w:r>
        <w:t>3-1.</w:t>
      </w:r>
    </w:p>
    <w:p w14:paraId="32E9F0C2" w14:textId="77777777" w:rsidR="007115C0" w:rsidRDefault="007115C0" w:rsidP="00AC60A1">
      <w:pPr>
        <w:pStyle w:val="B1"/>
      </w:pPr>
      <w:r>
        <w:t>2</w:t>
      </w:r>
      <w:r w:rsidR="00601FC4">
        <w:t>a</w:t>
      </w:r>
      <w:r>
        <w:t>.</w:t>
      </w:r>
      <w:r>
        <w:tab/>
        <w:t>Same as step 2</w:t>
      </w:r>
      <w:r w:rsidRPr="00053FAE">
        <w:t xml:space="preserve"> </w:t>
      </w:r>
      <w:r>
        <w:t>of Figure 5.2.2.</w:t>
      </w:r>
      <w:r w:rsidR="00255747">
        <w:t>2.</w:t>
      </w:r>
      <w:r>
        <w:t>3-1.</w:t>
      </w:r>
    </w:p>
    <w:p w14:paraId="32E9F0C3" w14:textId="77777777" w:rsidR="00601FC4" w:rsidRDefault="00601FC4" w:rsidP="007115C0">
      <w:pPr>
        <w:pStyle w:val="B1"/>
      </w:pPr>
      <w:r>
        <w:t>2b.</w:t>
      </w:r>
      <w:r w:rsidR="0040603A">
        <w:tab/>
      </w:r>
      <w:r>
        <w:t>Same as step 2b of figure 5.2.2.3.1-1.</w:t>
      </w:r>
    </w:p>
    <w:p w14:paraId="32E9F0C4" w14:textId="77777777" w:rsidR="007115C0" w:rsidRDefault="007115C0" w:rsidP="007115C0">
      <w:pPr>
        <w:pStyle w:val="B1"/>
      </w:pPr>
      <w:r>
        <w:t>3.</w:t>
      </w:r>
      <w:r>
        <w:tab/>
        <w:t>Same as step 3</w:t>
      </w:r>
      <w:r w:rsidRPr="00053FAE">
        <w:t xml:space="preserve"> </w:t>
      </w:r>
      <w:r>
        <w:t>of Figure 5.2.2.3.4.2-1.</w:t>
      </w:r>
    </w:p>
    <w:p w14:paraId="32E9F0C5" w14:textId="5D996A24" w:rsidR="007115C0" w:rsidRDefault="007115C0" w:rsidP="007115C0">
      <w:pPr>
        <w:pStyle w:val="B1"/>
      </w:pPr>
      <w:r>
        <w:t>4</w:t>
      </w:r>
      <w:r w:rsidR="00601FC4">
        <w:t>a</w:t>
      </w:r>
      <w:r>
        <w:t>.</w:t>
      </w:r>
      <w:r w:rsidR="00B767EA">
        <w:tab/>
      </w:r>
      <w:r>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32E9F0C6" w14:textId="6189BFF1" w:rsidR="007115C0" w:rsidRDefault="007115C0" w:rsidP="007115C0">
      <w:pPr>
        <w:pStyle w:val="B2"/>
      </w:pPr>
      <w:r>
        <w:t>-</w:t>
      </w:r>
      <w:r>
        <w:tab/>
        <w:t>the epsBearerSetup IE(s), containing the list of EPS bearer context(s) successfully handed over to the 5GS</w:t>
      </w:r>
      <w:r w:rsidR="00255747" w:rsidRPr="00255747">
        <w:t xml:space="preserve"> </w:t>
      </w:r>
      <w:r w:rsidR="00255747">
        <w:t>and the CN tunnel information for data forwarding</w:t>
      </w:r>
      <w:r>
        <w:t>, generated based on the list of accepted QFI(s) received from the 5G-RAN;</w:t>
      </w:r>
    </w:p>
    <w:p w14:paraId="32E9F0C7" w14:textId="35883441" w:rsidR="00601FC4" w:rsidRDefault="00601FC4" w:rsidP="00AC60A1">
      <w:pPr>
        <w:pStyle w:val="B1"/>
      </w:pPr>
      <w:r>
        <w:t>4b.</w:t>
      </w:r>
      <w:r w:rsidR="00B767EA">
        <w:tab/>
      </w:r>
      <w:r>
        <w:t xml:space="preserve">Same as step 2b of figure </w:t>
      </w:r>
      <w:r w:rsidR="0089630E">
        <w:t>5.2.2.3.4.2-1</w:t>
      </w:r>
      <w:r>
        <w:t>.</w:t>
      </w:r>
    </w:p>
    <w:p w14:paraId="32E9F0C8" w14:textId="77777777" w:rsidR="007115C0" w:rsidRDefault="007115C0" w:rsidP="007115C0">
      <w:pPr>
        <w:pStyle w:val="Heading6"/>
      </w:pPr>
      <w:bookmarkStart w:id="206" w:name="_Toc20129477"/>
      <w:bookmarkStart w:id="207" w:name="_Toc27584104"/>
      <w:bookmarkStart w:id="208" w:name="_Toc36455406"/>
      <w:bookmarkStart w:id="209" w:name="_Toc45026792"/>
      <w:bookmarkStart w:id="210" w:name="_Toc67687127"/>
      <w:r>
        <w:t>5.2.2.3.</w:t>
      </w:r>
      <w:r w:rsidR="006D6A64">
        <w:t>8</w:t>
      </w:r>
      <w:r>
        <w:t>.3</w:t>
      </w:r>
      <w:r>
        <w:tab/>
        <w:t>EPS to 5GS Handover Execution</w:t>
      </w:r>
      <w:bookmarkEnd w:id="206"/>
      <w:bookmarkEnd w:id="207"/>
      <w:bookmarkEnd w:id="208"/>
      <w:bookmarkEnd w:id="209"/>
      <w:bookmarkEnd w:id="210"/>
    </w:p>
    <w:p w14:paraId="32E9F0C9" w14:textId="48DFB29D" w:rsidR="007115C0" w:rsidRDefault="007115C0" w:rsidP="007115C0">
      <w:r>
        <w:t xml:space="preserve">The requirements specified in </w:t>
      </w:r>
      <w:r w:rsidR="005B1EEB">
        <w:t>clause</w:t>
      </w:r>
      <w:r>
        <w:t xml:space="preserve"> 5.2.2.3.4.3 shall apply, with the following modifications.</w:t>
      </w:r>
    </w:p>
    <w:p w14:paraId="32E9F0CA" w14:textId="7C956AB9" w:rsidR="007115C0" w:rsidRDefault="007115C0" w:rsidP="007115C0">
      <w:r>
        <w:t xml:space="preserve">In step 2 of Figure 5.2.2.3.4.3-1, for a Home Routed PDU session, the SMF shall complete the execution of the handover by initiating an Update service operation towards the H-SMF in order to switch the PDU session towards the V-UPF (see </w:t>
      </w:r>
      <w:r w:rsidR="005B1EEB">
        <w:t>clause</w:t>
      </w:r>
      <w:r>
        <w:t xml:space="preserve"> 5.2.2.8.2.3).</w:t>
      </w:r>
    </w:p>
    <w:p w14:paraId="32E9F0CB" w14:textId="77777777" w:rsidR="007115C0" w:rsidRDefault="007115C0" w:rsidP="007115C0">
      <w:pPr>
        <w:pStyle w:val="Heading6"/>
      </w:pPr>
      <w:bookmarkStart w:id="211" w:name="_Toc20129478"/>
      <w:bookmarkStart w:id="212" w:name="_Toc27584105"/>
      <w:bookmarkStart w:id="213" w:name="_Toc36455407"/>
      <w:bookmarkStart w:id="214" w:name="_Toc45026793"/>
      <w:bookmarkStart w:id="215" w:name="_Toc67687128"/>
      <w:r>
        <w:lastRenderedPageBreak/>
        <w:t>5.2.2.3.</w:t>
      </w:r>
      <w:r w:rsidR="006D6A64">
        <w:t>8</w:t>
      </w:r>
      <w:r>
        <w:t>.4</w:t>
      </w:r>
      <w:r>
        <w:tab/>
        <w:t>EPS to 5GS Handover Cancellation</w:t>
      </w:r>
      <w:bookmarkEnd w:id="211"/>
      <w:bookmarkEnd w:id="212"/>
      <w:bookmarkEnd w:id="213"/>
      <w:bookmarkEnd w:id="214"/>
      <w:bookmarkEnd w:id="215"/>
    </w:p>
    <w:p w14:paraId="32E9F0CC" w14:textId="4E8FE3EB" w:rsidR="007115C0" w:rsidRDefault="007115C0" w:rsidP="007115C0">
      <w:r>
        <w:t xml:space="preserve">The requirements specified in </w:t>
      </w:r>
      <w:r w:rsidR="005B1EEB">
        <w:t>clause</w:t>
      </w:r>
      <w:r>
        <w:t xml:space="preserve"> 5.2.2.3.4.4 shall apply.</w:t>
      </w:r>
    </w:p>
    <w:p w14:paraId="32E9F0CD" w14:textId="0A363F1A" w:rsidR="009D428D" w:rsidRDefault="009D428D" w:rsidP="009D428D">
      <w:pPr>
        <w:pStyle w:val="Heading5"/>
      </w:pPr>
      <w:bookmarkStart w:id="216" w:name="_Toc20129479"/>
      <w:bookmarkStart w:id="217" w:name="_Toc27584106"/>
      <w:bookmarkStart w:id="218" w:name="_Toc36455408"/>
      <w:bookmarkStart w:id="219" w:name="_Toc45026794"/>
      <w:bookmarkStart w:id="220" w:name="_Toc67687129"/>
      <w:r>
        <w:t>5.2.2.3.</w:t>
      </w:r>
      <w:r w:rsidR="006D6A64">
        <w:t>9</w:t>
      </w:r>
      <w:r>
        <w:tab/>
        <w:t>5GS to EPS Handover using N26 interface</w:t>
      </w:r>
      <w:bookmarkEnd w:id="216"/>
      <w:bookmarkEnd w:id="217"/>
      <w:bookmarkEnd w:id="218"/>
      <w:bookmarkEnd w:id="219"/>
      <w:bookmarkEnd w:id="220"/>
    </w:p>
    <w:p w14:paraId="32E9F0CE" w14:textId="5E1F7DB8" w:rsidR="00E77F28" w:rsidRDefault="009D428D" w:rsidP="00B56CFA">
      <w:r>
        <w:t>The NF Service Consumer (e.g. AMF) shall request the SMF to establish indirect data forwarding tunnels during a 5GS to EPS handover, as follows.</w:t>
      </w:r>
    </w:p>
    <w:p w14:paraId="32E9F0CF" w14:textId="77777777" w:rsidR="00D64AFE" w:rsidRDefault="00D64AFE" w:rsidP="009D428D">
      <w:pPr>
        <w:pStyle w:val="TH"/>
      </w:pPr>
      <w:r>
        <w:object w:dxaOrig="8714" w:dyaOrig="2332" w14:anchorId="32EA0C5B">
          <v:shape id="_x0000_i1042" type="#_x0000_t75" style="width:437pt;height:118.5pt" o:ole="">
            <v:imagedata r:id="rId46" o:title=""/>
          </v:shape>
          <o:OLEObject Type="Embed" ProgID="Visio.Drawing.11" ShapeID="_x0000_i1042" DrawAspect="Content" ObjectID="_1678299982" r:id="rId47"/>
        </w:object>
      </w:r>
    </w:p>
    <w:p w14:paraId="32E9F0D0" w14:textId="77777777" w:rsidR="009D428D" w:rsidRDefault="009D428D" w:rsidP="009D428D">
      <w:pPr>
        <w:pStyle w:val="TF"/>
      </w:pPr>
      <w:r>
        <w:t>Figure 5.2.2.3.</w:t>
      </w:r>
      <w:r w:rsidR="006D6A64">
        <w:t>9</w:t>
      </w:r>
      <w:r>
        <w:t>-1: 5GS to EPS Handover using N26 interface (data forwarding tunnels setup)</w:t>
      </w:r>
    </w:p>
    <w:p w14:paraId="32E9F0D1" w14:textId="7926DB4D" w:rsidR="009D428D" w:rsidRDefault="009D428D" w:rsidP="009D428D">
      <w:pPr>
        <w:pStyle w:val="B1"/>
      </w:pPr>
      <w:r>
        <w:t>1.</w:t>
      </w:r>
      <w:r>
        <w:tab/>
        <w:t xml:space="preserve">The NF Service Consumer shall send a </w:t>
      </w:r>
      <w:r w:rsidR="00E77F28">
        <w:t xml:space="preserve">POST </w:t>
      </w:r>
      <w:r>
        <w:t xml:space="preserve">request, as specified in </w:t>
      </w:r>
      <w:r w:rsidR="005B1EEB">
        <w:t>clause</w:t>
      </w:r>
      <w:r>
        <w:t xml:space="preserve"> 5.2.2.3.1, with the following information:</w:t>
      </w:r>
    </w:p>
    <w:p w14:paraId="32E9F0D2" w14:textId="62B8028B" w:rsidR="009D428D" w:rsidRDefault="009D428D" w:rsidP="009D428D">
      <w:pPr>
        <w:pStyle w:val="B2"/>
      </w:pPr>
      <w:r>
        <w:t>-</w:t>
      </w:r>
      <w:r>
        <w:tab/>
        <w:t>dataForwarding IE set to true;</w:t>
      </w:r>
    </w:p>
    <w:p w14:paraId="32E9F0D3" w14:textId="77777777" w:rsidR="009D428D" w:rsidRDefault="009D428D" w:rsidP="009D428D">
      <w:pPr>
        <w:pStyle w:val="B2"/>
      </w:pPr>
      <w:r>
        <w:t>-</w:t>
      </w:r>
      <w:r>
        <w:tab/>
        <w:t>EPS bearer contexts received from the MME in the Forward Relocation Response.</w:t>
      </w:r>
    </w:p>
    <w:p w14:paraId="32E9F0D4" w14:textId="77777777" w:rsidR="009D428D" w:rsidRDefault="009D428D" w:rsidP="00DB011A">
      <w:pPr>
        <w:pStyle w:val="B1"/>
      </w:pPr>
      <w:r>
        <w:t>2</w:t>
      </w:r>
      <w:r w:rsidR="00601FC4">
        <w:t>a</w:t>
      </w:r>
      <w:r>
        <w:t>.</w:t>
      </w:r>
      <w:r>
        <w:tab/>
        <w:t>Upon receipt of such a request, the SMF shall map the EPS bearers for Data Forwarding to the 5G QoS flows based on the association between the EPS bearer ID(s) and QFI(s) for the QoS flow(s), and shall return a 200 OK response including the following information:</w:t>
      </w:r>
    </w:p>
    <w:p w14:paraId="32E9F0D5" w14:textId="77777777" w:rsidR="009D428D" w:rsidRDefault="009D428D" w:rsidP="009D428D">
      <w:pPr>
        <w:pStyle w:val="B2"/>
      </w:pPr>
      <w:r>
        <w:t>-</w:t>
      </w:r>
      <w:r>
        <w:tab/>
        <w:t>N2 SM information providing the 5G-AN with the CN transport layer address and tunnel endpoint (i.e. UPF's GTP-U F-TEID) for Data Forwarding and the QoS flows for Data Forwarding for this PDU session.</w:t>
      </w:r>
    </w:p>
    <w:p w14:paraId="32E9F0D6" w14:textId="48468C27"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p>
    <w:p w14:paraId="697B2E2E" w14:textId="6226F696" w:rsidR="0089630E" w:rsidRDefault="0089630E" w:rsidP="00757B26">
      <w:r>
        <w:t>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32E9F0DF" w14:textId="77777777" w:rsidR="007C443B" w:rsidRDefault="007C443B" w:rsidP="007C443B">
      <w:pPr>
        <w:pStyle w:val="Heading5"/>
      </w:pPr>
      <w:bookmarkStart w:id="221" w:name="_Toc20129480"/>
      <w:bookmarkStart w:id="222" w:name="_Toc27584107"/>
      <w:bookmarkStart w:id="223" w:name="_Toc36455409"/>
      <w:bookmarkStart w:id="224" w:name="_Toc45026795"/>
      <w:bookmarkStart w:id="225" w:name="_Toc67687130"/>
      <w:r>
        <w:t>5.2.2.3.10</w:t>
      </w:r>
      <w:r>
        <w:tab/>
        <w:t>P-CSCF Restoration Procedure via AMF</w:t>
      </w:r>
      <w:bookmarkEnd w:id="221"/>
      <w:bookmarkEnd w:id="222"/>
      <w:bookmarkEnd w:id="223"/>
      <w:bookmarkEnd w:id="224"/>
      <w:bookmarkEnd w:id="225"/>
    </w:p>
    <w:p w14:paraId="32E9F0E0" w14:textId="169C54B5" w:rsidR="007C443B" w:rsidRPr="007C1A75" w:rsidRDefault="007C443B" w:rsidP="007C443B">
      <w:r>
        <w:t xml:space="preserve">The requirements specified in </w:t>
      </w:r>
      <w:r w:rsidR="005B1EEB">
        <w:t>clause</w:t>
      </w:r>
      <w:r>
        <w:t xml:space="preserve"> 5.2.2.3.1 shall apply with the following modifications.</w:t>
      </w:r>
    </w:p>
    <w:p w14:paraId="32E9F0E1" w14:textId="77777777" w:rsidR="007C443B" w:rsidRDefault="007C443B" w:rsidP="007C443B">
      <w:pPr>
        <w:pStyle w:val="B1"/>
      </w:pPr>
      <w:r>
        <w:t>1.</w:t>
      </w:r>
      <w:r>
        <w:tab/>
        <w:t>Same as step 1 of Figure 5.2.2.3.1-1, with the following modifications.</w:t>
      </w:r>
    </w:p>
    <w:p w14:paraId="32E9F0E2" w14:textId="557B7F18" w:rsidR="007C443B" w:rsidRDefault="007C443B" w:rsidP="007C443B">
      <w:pPr>
        <w:pStyle w:val="B1"/>
        <w:ind w:hanging="1"/>
      </w:pPr>
      <w:r>
        <w:t>The POST request shall contain:</w:t>
      </w:r>
    </w:p>
    <w:p w14:paraId="32E9F0E3" w14:textId="77777777" w:rsidR="007C443B" w:rsidRDefault="007C443B" w:rsidP="007C443B">
      <w:pPr>
        <w:pStyle w:val="B2"/>
        <w:rPr>
          <w:lang w:val="en-US"/>
        </w:rPr>
      </w:pPr>
      <w:r w:rsidRPr="00DB011A">
        <w:rPr>
          <w:lang w:val="en-US"/>
        </w:rPr>
        <w:t>-</w:t>
      </w:r>
      <w:r w:rsidRPr="00DB011A">
        <w:rPr>
          <w:lang w:val="en-US"/>
        </w:rPr>
        <w:tab/>
      </w:r>
      <w:r>
        <w:rPr>
          <w:lang w:val="en-US"/>
        </w:rPr>
        <w:t>the release IE set to true;</w:t>
      </w:r>
    </w:p>
    <w:p w14:paraId="32E9F0E4" w14:textId="47F70C4A" w:rsidR="007C443B" w:rsidRDefault="007C443B" w:rsidP="00F5014C">
      <w:pPr>
        <w:pStyle w:val="B2"/>
      </w:pPr>
      <w:r>
        <w:t>-</w:t>
      </w:r>
      <w:r>
        <w:tab/>
        <w:t>the cause IE set to REL_DUE_TO_REACTIVATION.</w:t>
      </w:r>
    </w:p>
    <w:p w14:paraId="4BEE064D" w14:textId="265E6670" w:rsidR="00724CCA" w:rsidRDefault="00724CCA" w:rsidP="00724CCA">
      <w:pPr>
        <w:pStyle w:val="Heading5"/>
      </w:pPr>
      <w:bookmarkStart w:id="226" w:name="_Toc20129481"/>
      <w:bookmarkStart w:id="227" w:name="_Toc27584108"/>
      <w:bookmarkStart w:id="228" w:name="_Toc36455410"/>
      <w:bookmarkStart w:id="229" w:name="_Toc45026796"/>
      <w:bookmarkStart w:id="230" w:name="_Toc67687131"/>
      <w:r>
        <w:t>5.2.2.3.11</w:t>
      </w:r>
      <w:r>
        <w:tab/>
        <w:t>AMF requested PDU Session Release due to duplicated PDU Session Id</w:t>
      </w:r>
      <w:bookmarkEnd w:id="226"/>
      <w:bookmarkEnd w:id="227"/>
      <w:bookmarkEnd w:id="228"/>
      <w:bookmarkEnd w:id="229"/>
      <w:bookmarkEnd w:id="230"/>
    </w:p>
    <w:p w14:paraId="05748946" w14:textId="0D4D23D4" w:rsidR="00724CCA" w:rsidRDefault="00724CCA" w:rsidP="00724CCA">
      <w:pPr>
        <w:rPr>
          <w:lang w:eastAsia="zh-CN"/>
        </w:rPr>
      </w:pPr>
      <w:r>
        <w:t xml:space="preserve">When the AMF receives an "initial request" with PDU Session Id which already exists in PDU session context of the UE (see </w:t>
      </w:r>
      <w:r w:rsidR="005B1EEB">
        <w:t>clause</w:t>
      </w:r>
      <w:r>
        <w:t> </w:t>
      </w:r>
      <w:r w:rsidRPr="00257A94">
        <w:t>5.4.5.2.5 of</w:t>
      </w:r>
      <w:r w:rsidR="00151DAB">
        <w:t xml:space="preserve"> 3GPP TS</w:t>
      </w:r>
      <w:r w:rsidR="00CA4B50">
        <w:t> </w:t>
      </w:r>
      <w:r w:rsidR="00CA4B50" w:rsidRPr="00257A94">
        <w:t>24.501</w:t>
      </w:r>
      <w:r w:rsidR="00CA4B50">
        <w:t> </w:t>
      </w:r>
      <w:r w:rsidR="00CA4B50" w:rsidRPr="00257A94">
        <w:t>[</w:t>
      </w:r>
      <w:r>
        <w:rPr>
          <w:lang w:val="en-US"/>
        </w:rPr>
        <w:t>7</w:t>
      </w:r>
      <w:r w:rsidRPr="00257A94">
        <w:t>]</w:t>
      </w:r>
      <w:r>
        <w:t>),</w:t>
      </w:r>
      <w:r w:rsidR="008B6662" w:rsidRPr="008B6662">
        <w:rPr>
          <w:lang w:eastAsia="zh-CN"/>
        </w:rPr>
        <w:t xml:space="preserve"> </w:t>
      </w:r>
      <w:r w:rsidR="008B6662">
        <w:rPr>
          <w:lang w:eastAsia="zh-CN"/>
        </w:rPr>
        <w:t>the</w:t>
      </w:r>
      <w:r w:rsidR="008B6662">
        <w:t xml:space="preserve"> AMF shall </w:t>
      </w:r>
      <w:r w:rsidR="008B6662">
        <w:rPr>
          <w:lang w:eastAsia="zh-CN"/>
        </w:rPr>
        <w:t>request</w:t>
      </w:r>
      <w:r w:rsidR="008B6662">
        <w:t xml:space="preserve"> </w:t>
      </w:r>
      <w:r w:rsidR="008B6662">
        <w:rPr>
          <w:lang w:eastAsia="zh-CN"/>
        </w:rPr>
        <w:t xml:space="preserve">the </w:t>
      </w:r>
      <w:r w:rsidR="008B6662">
        <w:t>SMF to release the existing PDU Session</w:t>
      </w:r>
      <w:r w:rsidR="008B6662">
        <w:rPr>
          <w:lang w:eastAsia="zh-CN"/>
        </w:rPr>
        <w:t xml:space="preserve">; upon subsequent receipt of an SM context status notification indicating that the SM context has been deleted in the </w:t>
      </w:r>
      <w:r w:rsidR="008B6662">
        <w:rPr>
          <w:lang w:eastAsia="zh-CN"/>
        </w:rPr>
        <w:lastRenderedPageBreak/>
        <w:t xml:space="preserve">SMF, the AMF shall release the stored context </w:t>
      </w:r>
      <w:r w:rsidR="008B6662">
        <w:t xml:space="preserve">for the PDU session </w:t>
      </w:r>
      <w:r w:rsidR="008B6662">
        <w:rPr>
          <w:lang w:eastAsia="zh-CN"/>
        </w:rPr>
        <w:t xml:space="preserve">and proceed with the </w:t>
      </w:r>
      <w:r w:rsidR="008B6662">
        <w:t>"initial request" with</w:t>
      </w:r>
      <w:r w:rsidR="008B6662">
        <w:rPr>
          <w:lang w:eastAsia="zh-CN"/>
        </w:rPr>
        <w:t xml:space="preserve"> the</w:t>
      </w:r>
      <w:r w:rsidR="008B6662">
        <w:t xml:space="preserve"> PDU Session Id</w:t>
      </w:r>
      <w:r>
        <w:t>.</w:t>
      </w:r>
    </w:p>
    <w:p w14:paraId="62C2F8FA" w14:textId="68A1D255" w:rsidR="00724CCA" w:rsidRPr="007C1A75" w:rsidRDefault="00724CCA" w:rsidP="00724CCA">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5B1EEB">
        <w:t>clause</w:t>
      </w:r>
      <w:r>
        <w:t xml:space="preserve"> 5.2.2.3.1 shall apply with the following modifications.</w:t>
      </w:r>
    </w:p>
    <w:p w14:paraId="6CD671A6" w14:textId="77777777" w:rsidR="00724CCA" w:rsidRDefault="00724CCA" w:rsidP="00724CCA">
      <w:pPr>
        <w:pStyle w:val="B1"/>
      </w:pPr>
      <w:r>
        <w:t>1.</w:t>
      </w:r>
      <w:r>
        <w:tab/>
        <w:t>Same as step 1 of Figure 5.2.2.3.1-1, with the following modifications.</w:t>
      </w:r>
    </w:p>
    <w:p w14:paraId="79D2DD8B" w14:textId="7DC7AE21" w:rsidR="00724CCA" w:rsidRDefault="00724CCA" w:rsidP="00724CCA">
      <w:pPr>
        <w:pStyle w:val="B1"/>
        <w:ind w:hanging="1"/>
      </w:pPr>
      <w:r>
        <w:t>The POST request shall contain:</w:t>
      </w:r>
    </w:p>
    <w:p w14:paraId="298A2199" w14:textId="77777777" w:rsidR="00724CCA" w:rsidRDefault="00724CCA" w:rsidP="00724CCA">
      <w:pPr>
        <w:pStyle w:val="B2"/>
        <w:rPr>
          <w:lang w:val="en-US"/>
        </w:rPr>
      </w:pPr>
      <w:r w:rsidRPr="00DB011A">
        <w:rPr>
          <w:lang w:val="en-US"/>
        </w:rPr>
        <w:t>-</w:t>
      </w:r>
      <w:r w:rsidRPr="00DB011A">
        <w:rPr>
          <w:lang w:val="en-US"/>
        </w:rPr>
        <w:tab/>
      </w:r>
      <w:r>
        <w:rPr>
          <w:lang w:val="en-US"/>
        </w:rPr>
        <w:t>the release IE set to true;</w:t>
      </w:r>
    </w:p>
    <w:p w14:paraId="3337A70D" w14:textId="77777777" w:rsidR="00724CCA" w:rsidRDefault="00724CCA" w:rsidP="00724CCA">
      <w:pPr>
        <w:pStyle w:val="B2"/>
      </w:pPr>
      <w:r>
        <w:t>-</w:t>
      </w:r>
      <w:r>
        <w:tab/>
        <w:t xml:space="preserve">the cause IE set to </w:t>
      </w:r>
      <w:r>
        <w:rPr>
          <w:noProof/>
        </w:rPr>
        <w:t>REL_DUE_TO_DUPLICATE_SESSION_ID</w:t>
      </w:r>
      <w:r>
        <w:t>.</w:t>
      </w:r>
    </w:p>
    <w:p w14:paraId="6B9F4B85" w14:textId="0EF0C6B9" w:rsidR="00724CCA" w:rsidRDefault="00724CCA" w:rsidP="00757B26">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37FC73B2" w14:textId="179DEF17" w:rsidR="004B5893" w:rsidRDefault="004B5893" w:rsidP="004B5893">
      <w:pPr>
        <w:pStyle w:val="Heading5"/>
      </w:pPr>
      <w:bookmarkStart w:id="231" w:name="_Toc20129482"/>
      <w:bookmarkStart w:id="232" w:name="_Toc27584109"/>
      <w:bookmarkStart w:id="233" w:name="_Toc36455411"/>
      <w:bookmarkStart w:id="234" w:name="_Toc45026797"/>
      <w:bookmarkStart w:id="235" w:name="_Toc67687132"/>
      <w:r>
        <w:t>5.2.2.3.12</w:t>
      </w:r>
      <w:r>
        <w:tab/>
        <w:t>AMF requested PDU Session Release due to slice not available</w:t>
      </w:r>
      <w:bookmarkEnd w:id="231"/>
      <w:bookmarkEnd w:id="232"/>
      <w:bookmarkEnd w:id="233"/>
      <w:bookmarkEnd w:id="234"/>
      <w:bookmarkEnd w:id="235"/>
    </w:p>
    <w:p w14:paraId="6AEF4F26" w14:textId="0EDAECFB" w:rsidR="004B5893" w:rsidRPr="007C1A75" w:rsidRDefault="004B5893" w:rsidP="004B5893">
      <w:r>
        <w:t xml:space="preserve">The requirements specified in </w:t>
      </w:r>
      <w:r w:rsidR="005B1EEB">
        <w:t>clause</w:t>
      </w:r>
      <w:r>
        <w:t xml:space="preserve"> 5.2.2.3.1 shall apply with the following modifications.</w:t>
      </w:r>
    </w:p>
    <w:p w14:paraId="79BC5CB0" w14:textId="77777777" w:rsidR="004B5893" w:rsidRDefault="004B5893" w:rsidP="004B5893">
      <w:pPr>
        <w:pStyle w:val="B1"/>
      </w:pPr>
      <w:r>
        <w:t>1.</w:t>
      </w:r>
      <w:r>
        <w:tab/>
        <w:t>Same as step 1 of Figure 5.2.2.3.1-1, with the following modifications.</w:t>
      </w:r>
    </w:p>
    <w:p w14:paraId="4A3CBDC1" w14:textId="70703633" w:rsidR="004B5893" w:rsidRDefault="004B5893" w:rsidP="004B5893">
      <w:pPr>
        <w:pStyle w:val="B1"/>
        <w:ind w:hanging="1"/>
      </w:pPr>
      <w:r>
        <w:t>The POST request shall contain:</w:t>
      </w:r>
    </w:p>
    <w:p w14:paraId="17486BA9" w14:textId="77777777" w:rsidR="004B5893" w:rsidRDefault="004B5893" w:rsidP="004B5893">
      <w:pPr>
        <w:pStyle w:val="B2"/>
        <w:rPr>
          <w:lang w:val="en-US"/>
        </w:rPr>
      </w:pPr>
      <w:r w:rsidRPr="00DB011A">
        <w:rPr>
          <w:lang w:val="en-US"/>
        </w:rPr>
        <w:t>-</w:t>
      </w:r>
      <w:r w:rsidRPr="00DB011A">
        <w:rPr>
          <w:lang w:val="en-US"/>
        </w:rPr>
        <w:tab/>
      </w:r>
      <w:r>
        <w:rPr>
          <w:lang w:val="en-US"/>
        </w:rPr>
        <w:t>the release IE set to true;</w:t>
      </w:r>
    </w:p>
    <w:p w14:paraId="460460C0" w14:textId="6E34443E" w:rsidR="004B5893" w:rsidRDefault="004B5893" w:rsidP="004B5893">
      <w:pPr>
        <w:pStyle w:val="B2"/>
      </w:pPr>
      <w:r>
        <w:t>-</w:t>
      </w:r>
      <w:r>
        <w:tab/>
        <w:t xml:space="preserve">the cause IE set to </w:t>
      </w:r>
      <w:r w:rsidRPr="00A32FD5">
        <w:t>REL_DUE_</w:t>
      </w:r>
      <w:r>
        <w:t>TO_SLICE_NOT_AVAILABLE.</w:t>
      </w:r>
    </w:p>
    <w:p w14:paraId="32E9F0E5" w14:textId="77777777" w:rsidR="00C610B7" w:rsidRDefault="00C610B7" w:rsidP="00C610B7">
      <w:pPr>
        <w:pStyle w:val="Heading4"/>
      </w:pPr>
      <w:bookmarkStart w:id="236" w:name="_Toc20129483"/>
      <w:bookmarkStart w:id="237" w:name="_Toc27584110"/>
      <w:bookmarkStart w:id="238" w:name="_Toc36455412"/>
      <w:bookmarkStart w:id="239" w:name="_Toc45026798"/>
      <w:bookmarkStart w:id="240" w:name="_Toc67687133"/>
      <w:r>
        <w:t>5.2.2.4</w:t>
      </w:r>
      <w:r>
        <w:tab/>
        <w:t>Release SM Context</w:t>
      </w:r>
      <w:r w:rsidRPr="00C610B7">
        <w:t xml:space="preserve"> </w:t>
      </w:r>
      <w:r>
        <w:t>service operation</w:t>
      </w:r>
      <w:bookmarkEnd w:id="236"/>
      <w:bookmarkEnd w:id="237"/>
      <w:bookmarkEnd w:id="238"/>
      <w:bookmarkEnd w:id="239"/>
      <w:bookmarkEnd w:id="240"/>
    </w:p>
    <w:p w14:paraId="32E9F0E6" w14:textId="77777777" w:rsidR="00E13DB8" w:rsidRDefault="00E13DB8" w:rsidP="00E13DB8">
      <w:pPr>
        <w:pStyle w:val="Heading5"/>
      </w:pPr>
      <w:bookmarkStart w:id="241" w:name="_Toc20129484"/>
      <w:bookmarkStart w:id="242" w:name="_Toc27584111"/>
      <w:bookmarkStart w:id="243" w:name="_Toc36455413"/>
      <w:bookmarkStart w:id="244" w:name="_Toc45026799"/>
      <w:bookmarkStart w:id="245" w:name="_Toc67687134"/>
      <w:r>
        <w:t>5.2.2.4.1</w:t>
      </w:r>
      <w:r>
        <w:tab/>
        <w:t>General</w:t>
      </w:r>
      <w:bookmarkEnd w:id="241"/>
      <w:bookmarkEnd w:id="242"/>
      <w:bookmarkEnd w:id="243"/>
      <w:bookmarkEnd w:id="244"/>
      <w:bookmarkEnd w:id="245"/>
    </w:p>
    <w:p w14:paraId="32E9F0E7" w14:textId="1BDC3971" w:rsidR="000C7A0F" w:rsidRDefault="000C7A0F" w:rsidP="000C7A0F">
      <w:r>
        <w:t xml:space="preserve">The Release SM Context service operation </w:t>
      </w:r>
      <w:r w:rsidR="0086410A">
        <w:t xml:space="preserve">shall be </w:t>
      </w:r>
      <w:r>
        <w:t>used to release the SM Context of a given PDU session, in the SMF, or in the V-SMF for HR roaming scenarios, in the following procedures:</w:t>
      </w:r>
    </w:p>
    <w:p w14:paraId="32E9F0E8" w14:textId="13DDF933" w:rsidR="000C7A0F" w:rsidRDefault="000C7A0F" w:rsidP="000C7A0F">
      <w:pPr>
        <w:pStyle w:val="B1"/>
      </w:pPr>
      <w:r>
        <w:t>-</w:t>
      </w:r>
      <w:r>
        <w:tab/>
        <w:t xml:space="preserve">UE initiated Deregistration (see </w:t>
      </w:r>
      <w:r w:rsidR="005B1EEB">
        <w:t>clause</w:t>
      </w:r>
      <w:r>
        <w:t xml:space="preserve"> 4.2.2.3.2 of</w:t>
      </w:r>
      <w:r w:rsidR="00151DAB">
        <w:t xml:space="preserve"> 3GPP TS</w:t>
      </w:r>
      <w:r w:rsidR="00CA4B50">
        <w:t> 23.502 [</w:t>
      </w:r>
      <w:r>
        <w:t>3]);</w:t>
      </w:r>
    </w:p>
    <w:p w14:paraId="32E9F0E9" w14:textId="37B48F38" w:rsidR="0086410A" w:rsidRDefault="000C7A0F" w:rsidP="000C7A0F">
      <w:pPr>
        <w:pStyle w:val="B1"/>
      </w:pPr>
      <w:r>
        <w:t>-</w:t>
      </w:r>
      <w:r>
        <w:tab/>
        <w:t>Network initiated Deregistration, e.g. AMF initiated deregistration</w:t>
      </w:r>
      <w:r w:rsidR="004B7551">
        <w:t xml:space="preserve"> (see </w:t>
      </w:r>
      <w:r w:rsidR="005B1EEB">
        <w:t>clause</w:t>
      </w:r>
      <w:r w:rsidR="004B7551">
        <w:t xml:space="preserve"> 4.2.2.3.</w:t>
      </w:r>
      <w:r w:rsidR="004B7551">
        <w:rPr>
          <w:rFonts w:hint="eastAsia"/>
          <w:lang w:eastAsia="zh-CN"/>
        </w:rPr>
        <w:t>3</w:t>
      </w:r>
      <w:r w:rsidR="004B7551">
        <w:t xml:space="preserve"> of</w:t>
      </w:r>
      <w:r w:rsidR="00151DAB">
        <w:t xml:space="preserve"> 3GPP TS</w:t>
      </w:r>
      <w:r w:rsidR="00CA4B50">
        <w:t> 23.502 [</w:t>
      </w:r>
      <w:r w:rsidR="004B7551">
        <w:t>3])</w:t>
      </w:r>
      <w:r w:rsidR="004B7551">
        <w:rPr>
          <w:rFonts w:hint="eastAsia"/>
          <w:lang w:eastAsia="zh-CN"/>
        </w:rPr>
        <w:t xml:space="preserve">, UDM triggered deregistration by sending Deregistration </w:t>
      </w:r>
      <w:r w:rsidR="004B7551">
        <w:rPr>
          <w:lang w:eastAsia="zh-CN"/>
        </w:rPr>
        <w:t xml:space="preserve">notification </w:t>
      </w:r>
      <w:r w:rsidR="004B7551">
        <w:rPr>
          <w:rFonts w:hint="eastAsia"/>
          <w:lang w:eastAsia="zh-CN"/>
        </w:rPr>
        <w:t xml:space="preserve">with initial Registration indication </w:t>
      </w:r>
      <w:r w:rsidR="004B7551">
        <w:t xml:space="preserve">(see </w:t>
      </w:r>
      <w:r w:rsidR="005B1EEB">
        <w:t>clause</w:t>
      </w:r>
      <w:r w:rsidR="004B7551">
        <w:t xml:space="preserve"> 4.2.2.</w:t>
      </w:r>
      <w:r w:rsidR="004B7551">
        <w:rPr>
          <w:rFonts w:hint="eastAsia"/>
          <w:lang w:eastAsia="zh-CN"/>
        </w:rPr>
        <w:t>2</w:t>
      </w:r>
      <w:r w:rsidR="004B7551">
        <w:t>.</w:t>
      </w:r>
      <w:r w:rsidR="004B7551">
        <w:rPr>
          <w:rFonts w:hint="eastAsia"/>
          <w:lang w:eastAsia="zh-CN"/>
        </w:rPr>
        <w:t>2</w:t>
      </w:r>
      <w:r w:rsidR="004B7551">
        <w:t xml:space="preserve"> of</w:t>
      </w:r>
      <w:r w:rsidR="00151DAB">
        <w:t xml:space="preserve"> 3GPP TS</w:t>
      </w:r>
      <w:r w:rsidR="00CA4B50">
        <w:t> 23.502 [</w:t>
      </w:r>
      <w:r w:rsidR="004B7551">
        <w:t>3])</w:t>
      </w:r>
      <w:r w:rsidR="0086410A">
        <w:t>;</w:t>
      </w:r>
    </w:p>
    <w:p w14:paraId="1A4C3DE3" w14:textId="54EF02E4" w:rsidR="00C32D49" w:rsidRDefault="0086410A" w:rsidP="000C7A0F">
      <w:pPr>
        <w:pStyle w:val="B1"/>
      </w:pPr>
      <w:r>
        <w:t>-</w:t>
      </w:r>
      <w:r>
        <w:tab/>
        <w:t xml:space="preserve">Network requested PDU session release (see </w:t>
      </w:r>
      <w:r w:rsidR="005B1EEB">
        <w:t>clause</w:t>
      </w:r>
      <w:r>
        <w:t xml:space="preserve"> 4.3.4.2 of</w:t>
      </w:r>
      <w:r w:rsidR="00151DAB">
        <w:t xml:space="preserve"> 3GPP TS</w:t>
      </w:r>
      <w:r w:rsidR="00CA4B50">
        <w:t> 23.502 [</w:t>
      </w:r>
      <w:r>
        <w:t>3]), e.g. AMF initiated release when</w:t>
      </w:r>
      <w:r w:rsidR="00C32D49">
        <w:t>:</w:t>
      </w:r>
    </w:p>
    <w:p w14:paraId="32E9F0EA" w14:textId="7F839182" w:rsidR="009D428D" w:rsidRDefault="002D72C6" w:rsidP="002D72C6">
      <w:pPr>
        <w:pStyle w:val="B2"/>
      </w:pPr>
      <w:r>
        <w:t>-</w:t>
      </w:r>
      <w:r>
        <w:tab/>
      </w:r>
      <w:r w:rsidR="0086410A">
        <w:t>there is a mismatch of the PDU session status between the UE and the AMF</w:t>
      </w:r>
      <w:r w:rsidR="0056191B" w:rsidRPr="0056191B">
        <w:t xml:space="preserve"> </w:t>
      </w:r>
      <w:r w:rsidR="0056191B">
        <w:t>or when a required user plane security enforcement cannot be fulfilled by the NG-RAN</w:t>
      </w:r>
      <w:r w:rsidR="009D428D">
        <w:t>;</w:t>
      </w:r>
      <w:r>
        <w:t xml:space="preserve"> or</w:t>
      </w:r>
    </w:p>
    <w:p w14:paraId="75722055" w14:textId="19A78444" w:rsidR="002D72C6" w:rsidRDefault="002D72C6" w:rsidP="00A773FB">
      <w:pPr>
        <w:pStyle w:val="B2"/>
      </w:pPr>
      <w:r>
        <w:t>-</w:t>
      </w:r>
      <w:r>
        <w:tab/>
        <w:t xml:space="preserve">there is a </w:t>
      </w:r>
      <w:r w:rsidRPr="00ED1C3D">
        <w:rPr>
          <w:lang w:eastAsia="zh-CN"/>
        </w:rPr>
        <w:t>change of the set of network slices for a UE where a network slice instance is no longer available (as described in</w:t>
      </w:r>
      <w:r w:rsidR="00151DAB">
        <w:rPr>
          <w:lang w:eastAsia="zh-CN"/>
        </w:rPr>
        <w:t xml:space="preserve"> 3GPP TS</w:t>
      </w:r>
      <w:r w:rsidR="00CA4B50">
        <w:rPr>
          <w:lang w:eastAsia="zh-CN"/>
        </w:rPr>
        <w:t> 23.501 </w:t>
      </w:r>
      <w:r w:rsidR="00CA4B50" w:rsidRPr="00ED1C3D">
        <w:rPr>
          <w:lang w:eastAsia="zh-CN"/>
        </w:rPr>
        <w:t>[</w:t>
      </w:r>
      <w:r w:rsidRPr="00ED1C3D">
        <w:rPr>
          <w:lang w:eastAsia="zh-CN"/>
        </w:rPr>
        <w:t>2]</w:t>
      </w:r>
      <w:r>
        <w:rPr>
          <w:lang w:eastAsia="zh-CN"/>
        </w:rPr>
        <w:t>,</w:t>
      </w:r>
      <w:r w:rsidRPr="00ED1C3D">
        <w:rPr>
          <w:lang w:eastAsia="zh-CN"/>
        </w:rPr>
        <w:t xml:space="preserve"> </w:t>
      </w:r>
      <w:r w:rsidR="005B1EEB">
        <w:rPr>
          <w:lang w:eastAsia="zh-CN"/>
        </w:rPr>
        <w:t>clause</w:t>
      </w:r>
      <w:r>
        <w:rPr>
          <w:lang w:eastAsia="zh-CN"/>
        </w:rPr>
        <w:t> </w:t>
      </w:r>
      <w:r w:rsidRPr="00ED1C3D">
        <w:rPr>
          <w:lang w:eastAsia="zh-CN"/>
        </w:rPr>
        <w:t>5.15.5.2.2)</w:t>
      </w:r>
      <w:r>
        <w:rPr>
          <w:lang w:eastAsia="zh-CN"/>
        </w:rPr>
        <w:t xml:space="preserve"> and the PDU session is not activated</w:t>
      </w:r>
      <w:r>
        <w:t>;</w:t>
      </w:r>
    </w:p>
    <w:p w14:paraId="62E76CC4" w14:textId="77777777" w:rsidR="00066CA2" w:rsidRDefault="009D428D" w:rsidP="000C7A0F">
      <w:pPr>
        <w:pStyle w:val="B1"/>
      </w:pPr>
      <w:r>
        <w:t>-</w:t>
      </w:r>
      <w:r>
        <w:tab/>
        <w:t>5GS to EPS Idle mode mobility or handover for a Home Routed PDU session, to release the SM context in the V-SMF only</w:t>
      </w:r>
      <w:r w:rsidR="00066CA2">
        <w:t>, for the PDU sessions that are transferred to EPC;</w:t>
      </w:r>
    </w:p>
    <w:p w14:paraId="32E9F0EB" w14:textId="29A3BB6E" w:rsidR="000C7A0F" w:rsidRDefault="00066CA2" w:rsidP="000C7A0F">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5B1EEB">
        <w:t>clause</w:t>
      </w:r>
      <w:r>
        <w:t>s 4.11.1.2.1 and 4.11.1.3.2 of</w:t>
      </w:r>
      <w:r w:rsidR="00151DAB">
        <w:t xml:space="preserve"> 3GPP TS</w:t>
      </w:r>
      <w:r w:rsidR="00CA4B50">
        <w:t> 23.502 [</w:t>
      </w:r>
      <w:r>
        <w:t>3]</w:t>
      </w:r>
      <w:r>
        <w:rPr>
          <w:lang w:eastAsia="zh-CN"/>
        </w:rPr>
        <w:t>)</w:t>
      </w:r>
      <w:r w:rsidR="000C7A0F">
        <w:t>.</w:t>
      </w:r>
    </w:p>
    <w:p w14:paraId="32E9F0EC" w14:textId="0B2C23CF" w:rsidR="00651FC6" w:rsidRDefault="000C7A0F" w:rsidP="00B56CFA">
      <w:r>
        <w:t>The NF Service Consumer (e.g. AMF) shall release the SM Context of a given PDU session by using the HTTP "release" custom operation as shown in Figure 5.2.2.</w:t>
      </w:r>
      <w:r w:rsidR="007E5E74">
        <w:t>4</w:t>
      </w:r>
      <w:r>
        <w:t>.1-1.</w:t>
      </w:r>
    </w:p>
    <w:p w14:paraId="32E9F0ED" w14:textId="77777777" w:rsidR="00666217" w:rsidRDefault="00666217" w:rsidP="0033441A">
      <w:pPr>
        <w:pStyle w:val="TH"/>
      </w:pPr>
      <w:r w:rsidRPr="00D64FA1">
        <w:rPr>
          <w:lang w:val="fr-FR"/>
        </w:rPr>
        <w:object w:dxaOrig="8714" w:dyaOrig="2144" w14:anchorId="32EA0C5D">
          <v:shape id="_x0000_i1043" type="#_x0000_t75" style="width:437pt;height:107.5pt" o:ole="">
            <v:imagedata r:id="rId48" o:title=""/>
          </v:shape>
          <o:OLEObject Type="Embed" ProgID="Visio.Drawing.11" ShapeID="_x0000_i1043" DrawAspect="Content" ObjectID="_1678299983" r:id="rId49"/>
        </w:object>
      </w:r>
    </w:p>
    <w:p w14:paraId="32E9F0EE" w14:textId="77777777" w:rsidR="000C7A0F" w:rsidRDefault="000C7A0F" w:rsidP="0033441A">
      <w:pPr>
        <w:pStyle w:val="TF"/>
      </w:pPr>
      <w:r>
        <w:t>Figure 5.2.2.</w:t>
      </w:r>
      <w:r w:rsidR="007E5E74">
        <w:t>4</w:t>
      </w:r>
      <w:r>
        <w:t>.1-1: SM context release</w:t>
      </w:r>
    </w:p>
    <w:p w14:paraId="32E9F0EF" w14:textId="77C22AFB" w:rsidR="000C7A0F" w:rsidRDefault="00AE13FF" w:rsidP="00AE13FF">
      <w:pPr>
        <w:pStyle w:val="B1"/>
      </w:pPr>
      <w:r>
        <w:t>1.</w:t>
      </w:r>
      <w:r>
        <w:tab/>
      </w:r>
      <w:r w:rsidR="000C7A0F" w:rsidRPr="00AE13FF">
        <w:t xml:space="preserve">The NF Service Consumer shall send a POST request to the resource representing the </w:t>
      </w:r>
      <w:r w:rsidR="0086410A">
        <w:t xml:space="preserve">individual SM context </w:t>
      </w:r>
      <w:r w:rsidR="000C7A0F" w:rsidRPr="00AE13FF">
        <w:t>to be deleted. The payload body of the POST request shall contain any data that needs to be passed to the SMF</w:t>
      </w:r>
      <w:r w:rsidR="00240BC9" w:rsidRPr="00240BC9">
        <w:t xml:space="preserve"> </w:t>
      </w:r>
      <w:r w:rsidR="00240BC9">
        <w:t>and/or N2 SM information (if Secondary RAT usage data needs to be reported)</w:t>
      </w:r>
      <w:r w:rsidR="000C7A0F" w:rsidRPr="00AE13FF">
        <w:t>.</w:t>
      </w:r>
      <w:r w:rsidR="00AA1A08">
        <w:br/>
      </w:r>
      <w:r w:rsidR="00AA1A08">
        <w:br/>
        <w:t>For a 5GS to EPS Idle mode mobility or handover, for a Home Routed PDU session</w:t>
      </w:r>
      <w:r w:rsidR="00D03DB7" w:rsidRPr="00D03DB7">
        <w:t xml:space="preserve"> </w:t>
      </w:r>
      <w:r w:rsidR="00D03DB7">
        <w:t>associated with 3GPP access and with assigned EBI(s)</w:t>
      </w:r>
      <w:r w:rsidR="00AA1A08">
        <w:t xml:space="preserve">, the </w:t>
      </w:r>
      <w:r w:rsidR="006D6A64">
        <w:t xml:space="preserve">POST </w:t>
      </w:r>
      <w:r w:rsidR="00AA1A08">
        <w:t xml:space="preserve">request shall contain </w:t>
      </w:r>
      <w:r w:rsidR="00D03DB7">
        <w:t xml:space="preserve">the </w:t>
      </w:r>
      <w:r w:rsidR="00AA1A08">
        <w:t>vsmfReleaseOnly indication.</w:t>
      </w:r>
    </w:p>
    <w:p w14:paraId="505EBA05" w14:textId="1EB5E6F8" w:rsidR="00D03DB7" w:rsidRPr="00AE13FF" w:rsidRDefault="00D03DB7" w:rsidP="00757B26">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32E9F0F0" w14:textId="084404D1" w:rsidR="000C7A0F" w:rsidRDefault="00AE13FF" w:rsidP="00F5014C">
      <w:pPr>
        <w:pStyle w:val="B1"/>
      </w:pPr>
      <w:r>
        <w:t>2</w:t>
      </w:r>
      <w:r w:rsidR="00666217">
        <w:t>a</w:t>
      </w:r>
      <w:r>
        <w:t>.</w:t>
      </w:r>
      <w:r>
        <w:tab/>
      </w:r>
      <w:r w:rsidR="000C7A0F" w:rsidRPr="00AE13FF">
        <w:t xml:space="preserve">On success, the SMF shall return </w:t>
      </w:r>
      <w:r w:rsidR="00666217">
        <w:t xml:space="preserve">a </w:t>
      </w:r>
      <w:r w:rsidR="000C7A0F">
        <w:t xml:space="preserve">"204 No Content" </w:t>
      </w:r>
      <w:r w:rsidR="00666217">
        <w:t xml:space="preserve">response </w:t>
      </w:r>
      <w:r w:rsidR="000C7A0F">
        <w:t>with an empty payload body in the POST response</w:t>
      </w:r>
      <w:r w:rsidR="00666217">
        <w:t>.</w:t>
      </w:r>
    </w:p>
    <w:p w14:paraId="32E9F0F1" w14:textId="21DC4117" w:rsidR="00AA1A08" w:rsidRDefault="00AA1A08" w:rsidP="00DB011A">
      <w:pPr>
        <w:pStyle w:val="B1"/>
        <w:ind w:hanging="1"/>
      </w:pPr>
      <w:r>
        <w:t xml:space="preserve">If the </w:t>
      </w:r>
      <w:r w:rsidR="006D6A64">
        <w:t xml:space="preserve">POST </w:t>
      </w:r>
      <w:r>
        <w:t>request contains a vsmfReleaseOnly indication (i.e. for a 5GS to EPS Idle mode mobility or handover, for a Home Routed PDU session</w:t>
      </w:r>
      <w:r w:rsidR="00D03DB7" w:rsidRPr="00D03DB7">
        <w:t xml:space="preserve"> </w:t>
      </w:r>
      <w:r w:rsidR="00D03DB7">
        <w:t>with assigned EBI(s)</w:t>
      </w:r>
      <w:r>
        <w:t>), the V-SMF shall release its SM context and corresponding PDU session resource locally, i.e. without signalling towards the H-SMF.</w:t>
      </w:r>
    </w:p>
    <w:p w14:paraId="32E9F0F2" w14:textId="34797F19" w:rsidR="00666217" w:rsidRDefault="00666217" w:rsidP="00B56CFA">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32E9F0F3" w14:textId="77777777" w:rsidR="00010A19" w:rsidRDefault="00010A19" w:rsidP="00010A19">
      <w:pPr>
        <w:pStyle w:val="Heading4"/>
      </w:pPr>
      <w:bookmarkStart w:id="246" w:name="_Toc20129485"/>
      <w:bookmarkStart w:id="247" w:name="_Toc27584112"/>
      <w:bookmarkStart w:id="248" w:name="_Toc36455414"/>
      <w:bookmarkStart w:id="249" w:name="_Toc45026800"/>
      <w:bookmarkStart w:id="250" w:name="_Toc67687135"/>
      <w:r>
        <w:t>5.2.2.5</w:t>
      </w:r>
      <w:r>
        <w:tab/>
        <w:t>Notify</w:t>
      </w:r>
      <w:r w:rsidRPr="00C610B7">
        <w:t xml:space="preserve"> </w:t>
      </w:r>
      <w:r>
        <w:t>SM Context Status service operation</w:t>
      </w:r>
      <w:bookmarkEnd w:id="246"/>
      <w:bookmarkEnd w:id="247"/>
      <w:bookmarkEnd w:id="248"/>
      <w:bookmarkEnd w:id="249"/>
      <w:bookmarkEnd w:id="250"/>
    </w:p>
    <w:p w14:paraId="32E9F0F4" w14:textId="77777777" w:rsidR="00010A19" w:rsidRDefault="00010A19" w:rsidP="00010A19">
      <w:pPr>
        <w:pStyle w:val="Heading5"/>
      </w:pPr>
      <w:bookmarkStart w:id="251" w:name="_Toc20129486"/>
      <w:bookmarkStart w:id="252" w:name="_Toc27584113"/>
      <w:bookmarkStart w:id="253" w:name="_Toc36455415"/>
      <w:bookmarkStart w:id="254" w:name="_Toc45026801"/>
      <w:bookmarkStart w:id="255" w:name="_Toc67687136"/>
      <w:r>
        <w:t>5.2.2.5.1</w:t>
      </w:r>
      <w:r>
        <w:tab/>
        <w:t>General</w:t>
      </w:r>
      <w:bookmarkEnd w:id="251"/>
      <w:bookmarkEnd w:id="252"/>
      <w:bookmarkEnd w:id="253"/>
      <w:bookmarkEnd w:id="254"/>
      <w:bookmarkEnd w:id="255"/>
    </w:p>
    <w:p w14:paraId="32E9F0F5" w14:textId="340DAC43" w:rsidR="00395426" w:rsidRDefault="00395426" w:rsidP="00395426">
      <w:r>
        <w:t>The Notify SM Context Status service operation shall be used by the SMF to notify the NF Service Consumer about the status of an SM context related to a PDU session (e.g. when the SM context is released</w:t>
      </w:r>
      <w:r w:rsidR="00B25179" w:rsidRPr="00B25179">
        <w:t xml:space="preserve"> </w:t>
      </w:r>
      <w:r w:rsidR="004C0491" w:rsidRPr="008771D2">
        <w:t>and the release is not triggered by a Release SM Context Request</w:t>
      </w:r>
      <w:r w:rsidR="004C0491">
        <w:t xml:space="preserve">, </w:t>
      </w:r>
      <w:r w:rsidR="00B25179">
        <w:t xml:space="preserve">or </w:t>
      </w:r>
      <w:r w:rsidR="004C0491" w:rsidRPr="008771D2">
        <w:t>when the SM context is</w:t>
      </w:r>
      <w:r w:rsidR="004C0491">
        <w:t xml:space="preserve"> </w:t>
      </w:r>
      <w:r w:rsidR="00B25179">
        <w:t>moved to another system</w:t>
      </w:r>
      <w:r>
        <w:t>) in the SMF, or the V-SMF for HR roaming scenarios.</w:t>
      </w:r>
    </w:p>
    <w:p w14:paraId="32E9F0F6" w14:textId="0B965970" w:rsidR="00395426" w:rsidRDefault="00395426" w:rsidP="00395426">
      <w:r>
        <w:t>It is used in the following procedures:</w:t>
      </w:r>
    </w:p>
    <w:p w14:paraId="32E9F0F7" w14:textId="651FD463" w:rsidR="00395426" w:rsidRDefault="00395426" w:rsidP="00395426">
      <w:pPr>
        <w:pStyle w:val="B1"/>
      </w:pPr>
      <w:r>
        <w:t>-</w:t>
      </w:r>
      <w:r>
        <w:tab/>
        <w:t xml:space="preserve">UE requested PDU Session Establishment procedure, when the PDU session establishment fails after the Create SM Context response (see </w:t>
      </w:r>
      <w:r w:rsidR="005B1EEB">
        <w:t>clause</w:t>
      </w:r>
      <w:r>
        <w:t xml:space="preserve"> 4.3.2.2</w:t>
      </w:r>
      <w:r w:rsidRPr="009158B7">
        <w:t xml:space="preserve"> </w:t>
      </w:r>
      <w:r>
        <w:t>of</w:t>
      </w:r>
      <w:r w:rsidR="00151DAB">
        <w:t xml:space="preserve"> 3GPP TS</w:t>
      </w:r>
      <w:r w:rsidR="00CA4B50">
        <w:t> 23.502 [</w:t>
      </w:r>
      <w:r>
        <w:t>3]);</w:t>
      </w:r>
    </w:p>
    <w:p w14:paraId="16972A4B" w14:textId="2461D8BB" w:rsidR="00B25179" w:rsidRDefault="00395426" w:rsidP="00395426">
      <w:pPr>
        <w:pStyle w:val="B1"/>
      </w:pPr>
      <w:r>
        <w:t>-</w:t>
      </w:r>
      <w:r>
        <w:tab/>
        <w:t xml:space="preserve">UE or Network requested PDU session release (see </w:t>
      </w:r>
      <w:r w:rsidR="005B1EEB">
        <w:t>clause</w:t>
      </w:r>
      <w:r>
        <w:t xml:space="preserve"> 4.3.4.2</w:t>
      </w:r>
      <w:r w:rsidRPr="009158B7">
        <w:t xml:space="preserve"> </w:t>
      </w:r>
      <w:r>
        <w:t>of</w:t>
      </w:r>
      <w:r w:rsidR="00151DAB">
        <w:t xml:space="preserve"> 3GPP TS</w:t>
      </w:r>
      <w:r w:rsidR="00CA4B50">
        <w:t> 23.502 [</w:t>
      </w:r>
      <w:r>
        <w:t>3]), e.g. SMF initiated release</w:t>
      </w:r>
      <w:r w:rsidR="00B25179">
        <w:t>;</w:t>
      </w:r>
    </w:p>
    <w:p w14:paraId="39B1BBFC" w14:textId="7C153EE1" w:rsidR="00B25179" w:rsidRDefault="00B25179" w:rsidP="00B25179">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rsidR="005B1EEB">
        <w:t>clause</w:t>
      </w:r>
      <w:r>
        <w:t xml:space="preserv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w:t>
      </w:r>
      <w:r w:rsidR="00151DAB">
        <w:t xml:space="preserve"> 3GPP TS</w:t>
      </w:r>
      <w:r w:rsidR="00CA4B50">
        <w:t> 23.502 [</w:t>
      </w:r>
      <w:r>
        <w:t>3]);</w:t>
      </w:r>
    </w:p>
    <w:p w14:paraId="72857F1F" w14:textId="468AE686" w:rsidR="00B25179" w:rsidRDefault="00B25179" w:rsidP="00B25179">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5B1EEB">
        <w:t>clause</w:t>
      </w:r>
      <w:r>
        <w:t xml:space="preserve"> </w:t>
      </w:r>
      <w:r w:rsidRPr="00DE59B4">
        <w:rPr>
          <w:noProof/>
        </w:rPr>
        <w:t>4.</w:t>
      </w:r>
      <w:r>
        <w:rPr>
          <w:noProof/>
        </w:rPr>
        <w:t xml:space="preserve">11.2.2 </w:t>
      </w:r>
      <w:r>
        <w:t>of</w:t>
      </w:r>
      <w:r w:rsidR="00151DAB">
        <w:t xml:space="preserve"> 3GPP TS</w:t>
      </w:r>
      <w:r w:rsidR="00CA4B50">
        <w:t> 23.502 [</w:t>
      </w:r>
      <w:r>
        <w:t>3]);</w:t>
      </w:r>
    </w:p>
    <w:p w14:paraId="066ABA88" w14:textId="6233ACE4" w:rsidR="00B25179" w:rsidRDefault="00B25179" w:rsidP="00B25179">
      <w:pPr>
        <w:pStyle w:val="B1"/>
      </w:pPr>
      <w:r>
        <w:t>-</w:t>
      </w:r>
      <w:r>
        <w:tab/>
      </w:r>
      <w:r w:rsidRPr="00050CA8">
        <w:t>Handover from 5GC-N3IWF to EPS</w:t>
      </w:r>
      <w:r>
        <w:t xml:space="preserve"> (</w:t>
      </w:r>
      <w:r>
        <w:rPr>
          <w:noProof/>
        </w:rPr>
        <w:t xml:space="preserve">see </w:t>
      </w:r>
      <w:r w:rsidR="005B1EEB">
        <w:t>clause</w:t>
      </w:r>
      <w:r>
        <w:t xml:space="preserve"> </w:t>
      </w:r>
      <w:r w:rsidRPr="00DE59B4">
        <w:rPr>
          <w:noProof/>
        </w:rPr>
        <w:t>4.</w:t>
      </w:r>
      <w:r>
        <w:rPr>
          <w:noProof/>
        </w:rPr>
        <w:t xml:space="preserve">11.3.2 </w:t>
      </w:r>
      <w:r>
        <w:t>of</w:t>
      </w:r>
      <w:r w:rsidR="00151DAB">
        <w:t xml:space="preserve"> 3GPP TS</w:t>
      </w:r>
      <w:r w:rsidR="00CA4B50">
        <w:t> 23.502 [</w:t>
      </w:r>
      <w:r>
        <w:t>3]);</w:t>
      </w:r>
    </w:p>
    <w:p w14:paraId="32E9F0F8" w14:textId="0EA260C8" w:rsidR="00395426" w:rsidRDefault="00B25179" w:rsidP="00395426">
      <w:pPr>
        <w:pStyle w:val="B1"/>
      </w:pPr>
      <w:r>
        <w:t>-</w:t>
      </w:r>
      <w:r>
        <w:tab/>
        <w:t>Handover from 5GS</w:t>
      </w:r>
      <w:r w:rsidRPr="00CB3BD5">
        <w:t xml:space="preserve"> </w:t>
      </w:r>
      <w:r>
        <w:t>to EPC/ePDG (</w:t>
      </w:r>
      <w:r>
        <w:rPr>
          <w:noProof/>
        </w:rPr>
        <w:t xml:space="preserve">see </w:t>
      </w:r>
      <w:r w:rsidR="005B1EEB">
        <w:t>clause</w:t>
      </w:r>
      <w:r>
        <w:t xml:space="preserve"> </w:t>
      </w:r>
      <w:r w:rsidRPr="00DE59B4">
        <w:rPr>
          <w:noProof/>
        </w:rPr>
        <w:t>4.</w:t>
      </w:r>
      <w:r>
        <w:rPr>
          <w:noProof/>
        </w:rPr>
        <w:t xml:space="preserve">11.4.2 </w:t>
      </w:r>
      <w:r>
        <w:t>of</w:t>
      </w:r>
      <w:r w:rsidR="00151DAB">
        <w:t xml:space="preserve"> 3GPP TS</w:t>
      </w:r>
      <w:r w:rsidR="00CA4B50">
        <w:t> 23.502 [</w:t>
      </w:r>
      <w:r>
        <w:t>3])</w:t>
      </w:r>
      <w:r w:rsidR="00395426">
        <w:t>.</w:t>
      </w:r>
    </w:p>
    <w:p w14:paraId="32E9F0FA" w14:textId="3766858E" w:rsidR="0052030D" w:rsidRDefault="00395426" w:rsidP="00F25EA1">
      <w:r>
        <w:t>The SMF shall notify the NF Service Consumer by using the HTTP POST method as shown in Figure 5.2.2.5.1-1.</w:t>
      </w:r>
    </w:p>
    <w:p w14:paraId="32E9F0FB" w14:textId="77777777" w:rsidR="004D4764" w:rsidRDefault="004D4764" w:rsidP="00395426">
      <w:pPr>
        <w:pStyle w:val="TH"/>
      </w:pPr>
      <w:r w:rsidRPr="00D64FA1">
        <w:rPr>
          <w:lang w:val="fr-FR"/>
        </w:rPr>
        <w:object w:dxaOrig="8701" w:dyaOrig="2131" w14:anchorId="32EA0C5E">
          <v:shape id="_x0000_i1044" type="#_x0000_t75" style="width:437pt;height:108.5pt" o:ole="">
            <v:imagedata r:id="rId50" o:title=""/>
          </v:shape>
          <o:OLEObject Type="Embed" ProgID="Visio.Drawing.11" ShapeID="_x0000_i1044" DrawAspect="Content" ObjectID="_1678299984" r:id="rId51"/>
        </w:object>
      </w:r>
    </w:p>
    <w:p w14:paraId="32E9F0FC" w14:textId="77777777" w:rsidR="00395426" w:rsidRDefault="00395426" w:rsidP="00395426">
      <w:pPr>
        <w:pStyle w:val="TF"/>
      </w:pPr>
      <w:r>
        <w:t>Figure 5.2.2.5.1-1: SM context status notification</w:t>
      </w:r>
    </w:p>
    <w:p w14:paraId="32E9F0FD" w14:textId="6B031AD2" w:rsidR="00395426" w:rsidRDefault="00395426" w:rsidP="00395426">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7128DEF3" w14:textId="31E3185C" w:rsidR="00B25179" w:rsidRDefault="00B25179" w:rsidP="00395426">
      <w:pPr>
        <w:pStyle w:val="B1"/>
      </w:pPr>
      <w:r>
        <w:tab/>
        <w:t xml:space="preserve">If the notification is triggered by PDU session handover, the </w:t>
      </w:r>
      <w:r>
        <w:rPr>
          <w:lang w:val="en-US"/>
        </w:rPr>
        <w:t>notification payload shall contain the Cause IE with the value "</w:t>
      </w:r>
      <w:r w:rsidRPr="00EA2206">
        <w:rPr>
          <w:noProof/>
        </w:rPr>
        <w:t>PDU_SESSION_</w:t>
      </w:r>
      <w:r>
        <w:rPr>
          <w:noProof/>
        </w:rPr>
        <w:t>HANDED_OVER</w:t>
      </w:r>
      <w:r>
        <w:rPr>
          <w:lang w:val="en-US"/>
        </w:rPr>
        <w:t>".</w:t>
      </w:r>
    </w:p>
    <w:p w14:paraId="32E9F0FE" w14:textId="5056DA40" w:rsidR="00650D39" w:rsidRDefault="00395426" w:rsidP="00395426">
      <w:pPr>
        <w:pStyle w:val="B1"/>
      </w:pPr>
      <w:r w:rsidRPr="000C7A0F">
        <w:t>2</w:t>
      </w:r>
      <w:r w:rsidR="0052030D">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2E9F0FF" w14:textId="2EFF9F0B" w:rsidR="00395426" w:rsidRDefault="00650D39" w:rsidP="00AC60A1">
      <w:pPr>
        <w:pStyle w:val="B1"/>
        <w:ind w:firstLine="0"/>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32E9F100" w14:textId="1F854203" w:rsidR="0052030D" w:rsidRDefault="0052030D" w:rsidP="00F5014C">
      <w:pPr>
        <w:pStyle w:val="B1"/>
      </w:pPr>
      <w:r>
        <w:t>2b.</w:t>
      </w:r>
      <w:r>
        <w:tab/>
        <w:t>On failure</w:t>
      </w:r>
      <w:r w:rsidR="004D4764" w:rsidRPr="004D4764">
        <w:t xml:space="preserve"> </w:t>
      </w:r>
      <w:r w:rsidR="004D4764">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2E9F101" w14:textId="77777777" w:rsidR="004D4764" w:rsidRPr="00986E88" w:rsidRDefault="004D4764" w:rsidP="00EA1C32">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32E9F102" w14:textId="77777777" w:rsidR="004D4764" w:rsidRDefault="004D4764" w:rsidP="00EA1C32">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32E9F103" w14:textId="5FF6C532" w:rsidR="004D4764" w:rsidRDefault="004D4764" w:rsidP="00EA1C32">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5B1EEB">
        <w:t>clause</w:t>
      </w:r>
      <w:r>
        <w:t xml:space="preserve"> 6.5.2 of</w:t>
      </w:r>
      <w:r w:rsidR="00151DAB">
        <w:t xml:space="preserve"> 3GPP TS</w:t>
      </w:r>
      <w:r w:rsidR="00CA4B50">
        <w:t> 29.500 [</w:t>
      </w:r>
      <w:r>
        <w:t xml:space="preserve">4]), and the SMF knows alternate or backup Address(es) where to send Notifications (e.g. via the GUAMI and/or backupAmfInfo received when the SM context was established or via </w:t>
      </w:r>
      <w:r w:rsidRPr="00D3070D">
        <w:t>AMFStatusChange Notifications</w:t>
      </w:r>
      <w:r w:rsidR="009F0B09">
        <w:t>, or via the Nnrf_NFDiscovery service specified in</w:t>
      </w:r>
      <w:r w:rsidR="00151DAB">
        <w:t xml:space="preserve"> 3GPP TS</w:t>
      </w:r>
      <w:r w:rsidR="00CA4B50">
        <w:t> 29.510 [</w:t>
      </w:r>
      <w:r w:rsidR="009F0B09">
        <w:t xml:space="preserve">19] using the service name and GUAMI or backupAMFInfo obtained during the creation of the SM context, see </w:t>
      </w:r>
      <w:r w:rsidR="005B1EEB">
        <w:t>clause</w:t>
      </w:r>
      <w:r w:rsidR="009F0B09">
        <w:t xml:space="preserve"> 6.5.2.2 of</w:t>
      </w:r>
      <w:r w:rsidR="00151DAB">
        <w:t xml:space="preserve"> 3GPP TS</w:t>
      </w:r>
      <w:r w:rsidR="00CA4B50">
        <w:t> 29.500 [</w:t>
      </w:r>
      <w:r w:rsidR="009F0B09">
        <w:t>4]</w:t>
      </w:r>
      <w:r>
        <w:t xml:space="preserve">), the SMF shall exchange the authority part of the corresponding Notification URI with one of those addresses and shall use that URI in subsequent communication; the SMF shall resend the </w:t>
      </w:r>
      <w:r w:rsidR="00E3041E">
        <w:t>notification</w:t>
      </w:r>
      <w:r w:rsidRPr="00E23840">
        <w:t xml:space="preserve"> </w:t>
      </w:r>
      <w:r>
        <w:t>to that URI.</w:t>
      </w:r>
    </w:p>
    <w:p w14:paraId="32E9F104" w14:textId="77777777" w:rsidR="00754805" w:rsidRDefault="00754805" w:rsidP="00754805">
      <w:pPr>
        <w:pStyle w:val="Heading4"/>
      </w:pPr>
      <w:bookmarkStart w:id="256" w:name="_Toc20129487"/>
      <w:bookmarkStart w:id="257" w:name="_Toc27584114"/>
      <w:bookmarkStart w:id="258" w:name="_Toc36455416"/>
      <w:bookmarkStart w:id="259" w:name="_Toc45026802"/>
      <w:bookmarkStart w:id="260" w:name="_Toc67687137"/>
      <w:r>
        <w:t>5.2.2.6</w:t>
      </w:r>
      <w:r>
        <w:tab/>
      </w:r>
      <w:r w:rsidR="0026346C">
        <w:t xml:space="preserve">Retrieve </w:t>
      </w:r>
      <w:r>
        <w:t>SM Context service operation</w:t>
      </w:r>
      <w:bookmarkEnd w:id="256"/>
      <w:bookmarkEnd w:id="257"/>
      <w:bookmarkEnd w:id="258"/>
      <w:bookmarkEnd w:id="259"/>
      <w:bookmarkEnd w:id="260"/>
    </w:p>
    <w:p w14:paraId="32E9F105" w14:textId="77777777" w:rsidR="00754805" w:rsidRDefault="00754805" w:rsidP="00754805">
      <w:pPr>
        <w:pStyle w:val="Heading5"/>
      </w:pPr>
      <w:bookmarkStart w:id="261" w:name="_Toc20129488"/>
      <w:bookmarkStart w:id="262" w:name="_Toc27584115"/>
      <w:bookmarkStart w:id="263" w:name="_Toc36455417"/>
      <w:bookmarkStart w:id="264" w:name="_Toc45026803"/>
      <w:bookmarkStart w:id="265" w:name="_Toc67687138"/>
      <w:r>
        <w:t>5.2.2.6.1</w:t>
      </w:r>
      <w:r>
        <w:tab/>
        <w:t>General</w:t>
      </w:r>
      <w:bookmarkEnd w:id="261"/>
      <w:bookmarkEnd w:id="262"/>
      <w:bookmarkEnd w:id="263"/>
      <w:bookmarkEnd w:id="264"/>
      <w:bookmarkEnd w:id="265"/>
    </w:p>
    <w:p w14:paraId="32E9F106" w14:textId="56423ED6" w:rsidR="00754805" w:rsidRDefault="00754805" w:rsidP="00754805">
      <w:r>
        <w:t xml:space="preserve">The </w:t>
      </w:r>
      <w:r w:rsidR="0026346C">
        <w:t xml:space="preserve">Retrieve </w:t>
      </w:r>
      <w:r>
        <w:t xml:space="preserve">SM Context service operation shall be used to </w:t>
      </w:r>
      <w:r w:rsidR="0026346C">
        <w:t xml:space="preserve">retrieve </w:t>
      </w:r>
      <w:r>
        <w:t>an individual SM context, for a given PDU session, from the SMF, or from the V-SMF for HR roaming scenarios.</w:t>
      </w:r>
    </w:p>
    <w:p w14:paraId="32E9F107" w14:textId="4671781A" w:rsidR="00754805" w:rsidRDefault="00754805" w:rsidP="00754805">
      <w:r>
        <w:t>It is used in the following procedures:</w:t>
      </w:r>
    </w:p>
    <w:p w14:paraId="32E9F108" w14:textId="7A5F1546" w:rsidR="00754805" w:rsidRDefault="00754805" w:rsidP="00754805">
      <w:pPr>
        <w:pStyle w:val="B1"/>
      </w:pPr>
      <w:r>
        <w:t>-</w:t>
      </w:r>
      <w:r>
        <w:tab/>
        <w:t xml:space="preserve">5GS to EPS handover using N26 interface (see </w:t>
      </w:r>
      <w:r w:rsidR="005B1EEB">
        <w:t>clause</w:t>
      </w:r>
      <w:r>
        <w:t xml:space="preserve"> 4.11.1.2.1 of</w:t>
      </w:r>
      <w:r w:rsidR="00151DAB">
        <w:t xml:space="preserve"> 3GPP TS</w:t>
      </w:r>
      <w:r w:rsidR="00CA4B50">
        <w:t> 23.502 [</w:t>
      </w:r>
      <w:r>
        <w:t>3]), for PDU sessions associated with 3GPP access;</w:t>
      </w:r>
    </w:p>
    <w:p w14:paraId="32E9F109" w14:textId="5EC35CDC" w:rsidR="00754805" w:rsidRDefault="00754805" w:rsidP="00754805">
      <w:pPr>
        <w:pStyle w:val="B1"/>
      </w:pPr>
      <w:r>
        <w:t>-</w:t>
      </w:r>
      <w:r>
        <w:tab/>
        <w:t xml:space="preserve">5GS to EPS Idle mode mobility using N26 interface (see </w:t>
      </w:r>
      <w:r w:rsidR="005B1EEB">
        <w:t>clause</w:t>
      </w:r>
      <w:r>
        <w:t xml:space="preserve"> 4.11.1.3.2 of</w:t>
      </w:r>
      <w:r w:rsidR="00151DAB">
        <w:t xml:space="preserve"> 3GPP TS</w:t>
      </w:r>
      <w:r w:rsidR="00CA4B50">
        <w:t> 23.502 [</w:t>
      </w:r>
      <w:r>
        <w:t>3]), for PDU sessions associated with 3GPP access.</w:t>
      </w:r>
    </w:p>
    <w:p w14:paraId="32E9F10A" w14:textId="731E6BC1" w:rsidR="0040121A" w:rsidRDefault="00754805" w:rsidP="00B56CFA">
      <w:r>
        <w:lastRenderedPageBreak/>
        <w:t xml:space="preserve">The NF Service Consumer (e.g. AMF) shall </w:t>
      </w:r>
      <w:r w:rsidR="0026346C">
        <w:t xml:space="preserve">retrieve </w:t>
      </w:r>
      <w:r>
        <w:t xml:space="preserve">an SM context by using the HTTP </w:t>
      </w:r>
      <w:r w:rsidR="0026346C">
        <w:t xml:space="preserve">POST </w:t>
      </w:r>
      <w:r w:rsidR="0040121A">
        <w:t>method</w:t>
      </w:r>
      <w:r>
        <w:t xml:space="preserve"> </w:t>
      </w:r>
      <w:r w:rsidR="0026346C">
        <w:t xml:space="preserve">(retrieve custom operation) </w:t>
      </w:r>
      <w:r>
        <w:t>as shown in Figure 5.2.2.6.1-1.</w:t>
      </w:r>
    </w:p>
    <w:p w14:paraId="32E9F10B" w14:textId="77777777" w:rsidR="0026346C" w:rsidRDefault="0026346C" w:rsidP="00754805">
      <w:pPr>
        <w:pStyle w:val="TH"/>
      </w:pPr>
      <w:r w:rsidRPr="00D64FA1">
        <w:rPr>
          <w:lang w:val="fr-FR"/>
        </w:rPr>
        <w:object w:dxaOrig="8714" w:dyaOrig="2144" w14:anchorId="32EA0C5F">
          <v:shape id="_x0000_i1045" type="#_x0000_t75" style="width:437pt;height:107.5pt" o:ole="">
            <v:imagedata r:id="rId52" o:title=""/>
          </v:shape>
          <o:OLEObject Type="Embed" ProgID="Visio.Drawing.11" ShapeID="_x0000_i1045" DrawAspect="Content" ObjectID="_1678299985" r:id="rId53"/>
        </w:object>
      </w:r>
    </w:p>
    <w:p w14:paraId="32E9F10C" w14:textId="77777777" w:rsidR="00754805" w:rsidRDefault="00754805" w:rsidP="00754805">
      <w:pPr>
        <w:pStyle w:val="TF"/>
      </w:pPr>
      <w:r>
        <w:t xml:space="preserve">Figure 5.2.2.6.1-1: SM context </w:t>
      </w:r>
      <w:r w:rsidR="0026346C">
        <w:t>retrieval</w:t>
      </w:r>
    </w:p>
    <w:p w14:paraId="32E9F10D" w14:textId="77777777" w:rsidR="0040121A" w:rsidRDefault="00754805" w:rsidP="00754805">
      <w:pPr>
        <w:pStyle w:val="B1"/>
      </w:pPr>
      <w:r>
        <w:t>1.</w:t>
      </w:r>
      <w:r>
        <w:tab/>
        <w:t xml:space="preserve">The NF Service Consumer shall send a </w:t>
      </w:r>
      <w:r w:rsidR="0026346C">
        <w:t xml:space="preserve">POST </w:t>
      </w:r>
      <w:r>
        <w:t xml:space="preserve">request to the resource representing the </w:t>
      </w:r>
      <w:r w:rsidR="0026346C">
        <w:t xml:space="preserve">individual </w:t>
      </w:r>
      <w:r>
        <w:t xml:space="preserve">SM context to be </w:t>
      </w:r>
      <w:r w:rsidR="0026346C">
        <w:t>retrieved</w:t>
      </w:r>
      <w:r>
        <w:t xml:space="preserve">. The </w:t>
      </w:r>
      <w:r w:rsidR="0026346C">
        <w:t xml:space="preserve">POST </w:t>
      </w:r>
      <w:r>
        <w:t xml:space="preserve">request </w:t>
      </w:r>
      <w:r w:rsidR="0040121A">
        <w:t>may</w:t>
      </w:r>
      <w:r>
        <w:t xml:space="preserve"> contain </w:t>
      </w:r>
      <w:r w:rsidR="0026346C">
        <w:t>a payload body with</w:t>
      </w:r>
      <w:r>
        <w:t xml:space="preserve"> </w:t>
      </w:r>
      <w:r w:rsidR="0026346C">
        <w:t xml:space="preserve">the following </w:t>
      </w:r>
      <w:r>
        <w:t>parameters</w:t>
      </w:r>
      <w:r w:rsidR="0040121A">
        <w:t>:</w:t>
      </w:r>
    </w:p>
    <w:p w14:paraId="32E9F10E" w14:textId="77777777" w:rsidR="00754805" w:rsidRDefault="0040121A" w:rsidP="00DB011A">
      <w:pPr>
        <w:pStyle w:val="B2"/>
      </w:pPr>
      <w:r>
        <w:t>-</w:t>
      </w:r>
      <w:r>
        <w:tab/>
      </w:r>
      <w:r w:rsidR="00754805">
        <w:t>target MME capabilities</w:t>
      </w:r>
      <w:r>
        <w:t>,</w:t>
      </w:r>
      <w:r w:rsidR="00754805">
        <w:t xml:space="preserve"> </w:t>
      </w:r>
      <w:r>
        <w:t>if</w:t>
      </w:r>
      <w:r w:rsidR="00754805">
        <w:t xml:space="preserve"> available</w:t>
      </w:r>
      <w:r>
        <w:t>,</w:t>
      </w:r>
      <w:r w:rsidR="00754805">
        <w:t xml:space="preserve"> to allow the SMF to determine whether to include EPS bearer contexts for non-IP PDN type or not.</w:t>
      </w:r>
    </w:p>
    <w:p w14:paraId="32E9F10F" w14:textId="77777777" w:rsidR="0026346C" w:rsidRDefault="00754805" w:rsidP="00754805">
      <w:pPr>
        <w:pStyle w:val="B1"/>
      </w:pPr>
      <w:r w:rsidRPr="000C7A0F">
        <w:t>2</w:t>
      </w:r>
      <w:r w:rsidR="0026346C">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rsidR="0026346C">
        <w:t>POST</w:t>
      </w:r>
      <w:r w:rsidR="0026346C" w:rsidRPr="0057039A">
        <w:t xml:space="preserve"> </w:t>
      </w:r>
      <w:r w:rsidRPr="0057039A">
        <w:t xml:space="preserve">response shall contain </w:t>
      </w:r>
      <w:r>
        <w:t>the mapped EPS bearer contexts</w:t>
      </w:r>
      <w:r w:rsidRPr="00E33AA9">
        <w:t xml:space="preserve">. </w:t>
      </w:r>
      <w:r w:rsidR="0040121A">
        <w:br/>
      </w:r>
      <w:r w:rsidR="0040121A">
        <w:br/>
      </w:r>
      <w:r>
        <w:t xml:space="preserve">If </w:t>
      </w:r>
      <w:r w:rsidR="0040121A">
        <w:t xml:space="preserve">the target MME capabilities were provided in the </w:t>
      </w:r>
      <w:r w:rsidR="0026346C">
        <w:t xml:space="preserve">request </w:t>
      </w:r>
      <w:r w:rsidR="0040121A">
        <w:t xml:space="preserve">parameters, and if </w:t>
      </w:r>
      <w:r>
        <w:t>the target MME supports the non-IP PDN type, the SMF shall return, for a PDU session with PDU session type "Ethernet" or "Unstructured", an EPS bearer context with the "non-IP" PDN type.</w:t>
      </w:r>
    </w:p>
    <w:p w14:paraId="32E9F110" w14:textId="77777777" w:rsidR="00754805" w:rsidRPr="00E33AA9" w:rsidRDefault="0026346C" w:rsidP="00754805">
      <w:pPr>
        <w:pStyle w:val="B1"/>
      </w:pPr>
      <w:r>
        <w:t>2b.</w:t>
      </w:r>
      <w:r>
        <w:tab/>
      </w:r>
      <w:r w:rsidR="00754805">
        <w:t xml:space="preserve">On failure, </w:t>
      </w:r>
      <w:r>
        <w:t xml:space="preserve">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32E9F111" w14:textId="77777777" w:rsidR="00C610B7" w:rsidRDefault="00C610B7" w:rsidP="00C610B7">
      <w:pPr>
        <w:pStyle w:val="Heading4"/>
      </w:pPr>
      <w:bookmarkStart w:id="266" w:name="_Toc20129489"/>
      <w:bookmarkStart w:id="267" w:name="_Toc27584116"/>
      <w:bookmarkStart w:id="268" w:name="_Toc36455418"/>
      <w:bookmarkStart w:id="269" w:name="_Toc45026804"/>
      <w:bookmarkStart w:id="270" w:name="_Toc67687139"/>
      <w:r>
        <w:t>5.2.2.</w:t>
      </w:r>
      <w:r w:rsidR="00754805">
        <w:t>7</w:t>
      </w:r>
      <w:r>
        <w:tab/>
        <w:t>Create</w:t>
      </w:r>
      <w:r w:rsidRPr="00C610B7">
        <w:t xml:space="preserve"> </w:t>
      </w:r>
      <w:r>
        <w:t>service operation</w:t>
      </w:r>
      <w:bookmarkEnd w:id="266"/>
      <w:bookmarkEnd w:id="267"/>
      <w:bookmarkEnd w:id="268"/>
      <w:bookmarkEnd w:id="269"/>
      <w:bookmarkEnd w:id="270"/>
    </w:p>
    <w:p w14:paraId="32E9F112" w14:textId="77777777" w:rsidR="00E13DB8" w:rsidRDefault="00E13DB8" w:rsidP="00E13DB8">
      <w:pPr>
        <w:pStyle w:val="Heading5"/>
      </w:pPr>
      <w:bookmarkStart w:id="271" w:name="_Toc20129490"/>
      <w:bookmarkStart w:id="272" w:name="_Toc27584117"/>
      <w:bookmarkStart w:id="273" w:name="_Toc36455419"/>
      <w:bookmarkStart w:id="274" w:name="_Toc45026805"/>
      <w:bookmarkStart w:id="275" w:name="_Toc67687140"/>
      <w:r>
        <w:t>5.2.2.</w:t>
      </w:r>
      <w:r w:rsidR="00754805">
        <w:t>7</w:t>
      </w:r>
      <w:r>
        <w:t>.1</w:t>
      </w:r>
      <w:r>
        <w:tab/>
        <w:t>General</w:t>
      </w:r>
      <w:bookmarkEnd w:id="271"/>
      <w:bookmarkEnd w:id="272"/>
      <w:bookmarkEnd w:id="273"/>
      <w:bookmarkEnd w:id="274"/>
      <w:bookmarkEnd w:id="275"/>
    </w:p>
    <w:p w14:paraId="32E9F113" w14:textId="77777777" w:rsidR="00BD5876" w:rsidRDefault="00BD5876" w:rsidP="00BD5876">
      <w:r>
        <w:t>The Create service operation shall be used to create an individual PDU session in the H-SMF for HR roaming scenarios.</w:t>
      </w:r>
    </w:p>
    <w:p w14:paraId="32E9F114" w14:textId="0FDF1D27" w:rsidR="00BD5876" w:rsidRDefault="00BD5876" w:rsidP="00BD5876">
      <w:r>
        <w:t>It is used in the following procedures:</w:t>
      </w:r>
    </w:p>
    <w:p w14:paraId="32E9F115" w14:textId="0FE77F36" w:rsidR="007E4E9C" w:rsidRDefault="00BD5876" w:rsidP="00DB011A">
      <w:pPr>
        <w:pStyle w:val="B1"/>
      </w:pPr>
      <w:r>
        <w:t>-</w:t>
      </w:r>
      <w:r>
        <w:tab/>
        <w:t xml:space="preserve">UE requested PDU Session Establishment (see </w:t>
      </w:r>
      <w:r w:rsidR="005B1EEB">
        <w:t>clause</w:t>
      </w:r>
      <w:r>
        <w:t xml:space="preserve"> 4.3.2.2.2 of</w:t>
      </w:r>
      <w:r w:rsidR="00151DAB">
        <w:t xml:space="preserve"> 3GPP TS</w:t>
      </w:r>
      <w:r w:rsidR="00CA4B50">
        <w:t> 23.502 [</w:t>
      </w:r>
      <w:r>
        <w:t>3])</w:t>
      </w:r>
      <w:r w:rsidR="007E4E9C">
        <w:t>;</w:t>
      </w:r>
    </w:p>
    <w:p w14:paraId="136F6116" w14:textId="2EFAF83F" w:rsidR="00E7640D" w:rsidRDefault="00255747" w:rsidP="00DB011A">
      <w:pPr>
        <w:pStyle w:val="B1"/>
      </w:pPr>
      <w:r>
        <w:t>-</w:t>
      </w:r>
      <w:r>
        <w:tab/>
        <w:t xml:space="preserve">EPS to 5GS Idle mode mobility or handover using N26 interface (see </w:t>
      </w:r>
      <w:r w:rsidR="005B1EEB">
        <w:t>clause</w:t>
      </w:r>
      <w:r>
        <w:t xml:space="preserve"> 4.11</w:t>
      </w:r>
      <w:r w:rsidRPr="009158B7">
        <w:t xml:space="preserve"> </w:t>
      </w:r>
      <w:r>
        <w:t>of</w:t>
      </w:r>
      <w:r w:rsidR="00151DAB">
        <w:t xml:space="preserve"> 3GPP TS</w:t>
      </w:r>
      <w:r w:rsidR="00CA4B50">
        <w:t> 23.502 [</w:t>
      </w:r>
      <w:r>
        <w:t>3]);</w:t>
      </w:r>
    </w:p>
    <w:p w14:paraId="32E9F116" w14:textId="70E75ED7" w:rsidR="006D67A5" w:rsidRDefault="007E4E9C" w:rsidP="00DB011A">
      <w:pPr>
        <w:pStyle w:val="B1"/>
      </w:pPr>
      <w:r>
        <w:t>-</w:t>
      </w:r>
      <w:r>
        <w:tab/>
        <w:t xml:space="preserve">EPS to 5GS mobility without N26 interface (see </w:t>
      </w:r>
      <w:r w:rsidR="005B1EEB">
        <w:t>clause</w:t>
      </w:r>
      <w:r>
        <w:t xml:space="preserve"> 4.11.2.3</w:t>
      </w:r>
      <w:r w:rsidR="00151DAB">
        <w:t xml:space="preserve"> 3GPP TS</w:t>
      </w:r>
      <w:r w:rsidR="00CA4B50">
        <w:t> 23.502 [</w:t>
      </w:r>
      <w:r>
        <w:t>3])</w:t>
      </w:r>
      <w:r w:rsidR="006D67A5">
        <w:t>;</w:t>
      </w:r>
    </w:p>
    <w:p w14:paraId="32E9F117" w14:textId="480A5846" w:rsidR="006D67A5" w:rsidRDefault="006D67A5" w:rsidP="006D67A5">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5B1EEB">
        <w:t>clause</w:t>
      </w:r>
      <w:r>
        <w:t xml:space="preserve"> 4.9.2.3.2 of</w:t>
      </w:r>
      <w:r w:rsidR="00151DAB">
        <w:t xml:space="preserve"> 3GPP TS</w:t>
      </w:r>
      <w:r w:rsidR="00CA4B50">
        <w:t> 23.502 [</w:t>
      </w:r>
      <w:r>
        <w:t>3]);</w:t>
      </w:r>
    </w:p>
    <w:p w14:paraId="32E9F118" w14:textId="4681457E" w:rsidR="006D67A5" w:rsidRDefault="006D67A5" w:rsidP="006D67A5">
      <w:pPr>
        <w:pStyle w:val="B1"/>
      </w:pPr>
      <w:r>
        <w:t>-</w:t>
      </w:r>
      <w:r>
        <w:tab/>
        <w:t xml:space="preserve">Handover from EPS to 5GC-N3IWF (see </w:t>
      </w:r>
      <w:r w:rsidR="005B1EEB">
        <w:t>clause</w:t>
      </w:r>
      <w:r>
        <w:t xml:space="preserve"> 4.11.3.1 of</w:t>
      </w:r>
      <w:r w:rsidR="00151DAB">
        <w:t xml:space="preserve"> 3GPP TS</w:t>
      </w:r>
      <w:r w:rsidR="00CA4B50">
        <w:t> 23.502 [</w:t>
      </w:r>
      <w:r>
        <w:t>3]);</w:t>
      </w:r>
    </w:p>
    <w:p w14:paraId="32E9F119" w14:textId="74CE92D2" w:rsidR="007E4E9C" w:rsidRDefault="006D67A5" w:rsidP="00DB011A">
      <w:pPr>
        <w:pStyle w:val="B1"/>
      </w:pPr>
      <w:r>
        <w:t>-</w:t>
      </w:r>
      <w:r>
        <w:tab/>
        <w:t xml:space="preserve">Handover from EPC/ePDG to 5GS (see </w:t>
      </w:r>
      <w:r w:rsidR="005B1EEB">
        <w:t>clause</w:t>
      </w:r>
      <w:r>
        <w:t xml:space="preserve"> 4.11.4.1 of</w:t>
      </w:r>
      <w:r w:rsidR="00151DAB">
        <w:t xml:space="preserve"> 3GPP TS</w:t>
      </w:r>
      <w:r w:rsidR="00CA4B50">
        <w:t> 23.502 [</w:t>
      </w:r>
      <w:r>
        <w:t>3])</w:t>
      </w:r>
      <w:r w:rsidR="00BD5876">
        <w:t>.</w:t>
      </w:r>
    </w:p>
    <w:p w14:paraId="32E9F11A" w14:textId="7118BCC7" w:rsidR="00F1180E" w:rsidRDefault="00BD5876" w:rsidP="00B56CFA">
      <w:r>
        <w:t>The NF Service Consumer (e.g. V-SMF) shall create a PDU session by using the HTTP POST method as shown in Figure 5.2.2.</w:t>
      </w:r>
      <w:r w:rsidR="00754805">
        <w:t>7</w:t>
      </w:r>
      <w:r>
        <w:t>.1-1.</w:t>
      </w:r>
    </w:p>
    <w:p w14:paraId="32E9F11B" w14:textId="77777777" w:rsidR="00D64AFE" w:rsidRDefault="00D64AFE" w:rsidP="00BD5876">
      <w:pPr>
        <w:pStyle w:val="TH"/>
      </w:pPr>
      <w:r>
        <w:object w:dxaOrig="8714" w:dyaOrig="2144" w14:anchorId="32EA0C60">
          <v:shape id="_x0000_i1046" type="#_x0000_t75" style="width:437pt;height:107.5pt" o:ole="">
            <v:imagedata r:id="rId54" o:title=""/>
          </v:shape>
          <o:OLEObject Type="Embed" ProgID="Visio.Drawing.11" ShapeID="_x0000_i1046" DrawAspect="Content" ObjectID="_1678299986" r:id="rId55"/>
        </w:object>
      </w:r>
    </w:p>
    <w:p w14:paraId="32E9F11C" w14:textId="77777777" w:rsidR="00BD5876" w:rsidRDefault="00BD5876" w:rsidP="00BD5876">
      <w:pPr>
        <w:pStyle w:val="TF"/>
      </w:pPr>
      <w:r>
        <w:t>Figure 5.2.2.</w:t>
      </w:r>
      <w:r w:rsidR="00754805">
        <w:t>7</w:t>
      </w:r>
      <w:r>
        <w:t>.1-1: PDU session creation</w:t>
      </w:r>
    </w:p>
    <w:p w14:paraId="32E9F11D" w14:textId="30DE6D6F" w:rsidR="007E4E9C" w:rsidRDefault="00BD5876" w:rsidP="00BD5876">
      <w:pPr>
        <w:pStyle w:val="B1"/>
      </w:pPr>
      <w:r>
        <w:t>1.</w:t>
      </w:r>
      <w:r>
        <w:tab/>
        <w:t>The NF Service Consumer shall send a POST request to the resource representing the PDU sessions collection resource of the H-SMF. The payload body of the POST request shall contain</w:t>
      </w:r>
      <w:r w:rsidR="007E4E9C">
        <w:t>:</w:t>
      </w:r>
    </w:p>
    <w:p w14:paraId="32E9F11E" w14:textId="60190FFE" w:rsidR="00255747" w:rsidRDefault="007E4E9C" w:rsidP="00DB011A">
      <w:pPr>
        <w:pStyle w:val="B2"/>
      </w:pPr>
      <w:r>
        <w:t>-</w:t>
      </w:r>
      <w:r>
        <w:tab/>
      </w:r>
      <w:r w:rsidR="00BD5876">
        <w:t>a representation of the individual PDU session resource to be created;</w:t>
      </w:r>
    </w:p>
    <w:p w14:paraId="32E9F11F" w14:textId="77777777" w:rsidR="007E4E9C" w:rsidRDefault="00255747" w:rsidP="00DB011A">
      <w:pPr>
        <w:pStyle w:val="B2"/>
      </w:pPr>
      <w:r>
        <w:t>-</w:t>
      </w:r>
      <w:r>
        <w:tab/>
      </w:r>
      <w:r w:rsidR="007E4E9C">
        <w:t>the Request Type IE</w:t>
      </w:r>
      <w:r>
        <w:t>,</w:t>
      </w:r>
      <w:r w:rsidR="007E4E9C">
        <w:t xml:space="preserve"> if </w:t>
      </w:r>
      <w:r w:rsidR="00437539">
        <w:t xml:space="preserve">it is </w:t>
      </w:r>
      <w:r w:rsidR="007E4E9C">
        <w:t>received from the UE and if the request refers to an existing PDU session or an existing Emergency PDU session</w:t>
      </w:r>
      <w:r>
        <w:t>;</w:t>
      </w:r>
      <w:r w:rsidR="007E4E9C">
        <w:t xml:space="preserve"> </w:t>
      </w:r>
      <w:r>
        <w:t xml:space="preserve">the Request Type </w:t>
      </w:r>
      <w:r w:rsidR="007E4E9C">
        <w:t>may be included otherwise;</w:t>
      </w:r>
    </w:p>
    <w:p w14:paraId="32E9F120" w14:textId="77777777" w:rsidR="00255747" w:rsidRDefault="00255747" w:rsidP="00255747">
      <w:pPr>
        <w:pStyle w:val="B2"/>
      </w:pPr>
      <w:r>
        <w:t>-</w:t>
      </w:r>
      <w:r>
        <w:tab/>
        <w:t>the vsmfId IE identifying the serving SMF;</w:t>
      </w:r>
    </w:p>
    <w:p w14:paraId="32E9F121" w14:textId="3C8766DB" w:rsidR="00255747" w:rsidRDefault="00255747" w:rsidP="00255747">
      <w:pPr>
        <w:pStyle w:val="B2"/>
        <w:rPr>
          <w:lang w:val="en-US"/>
        </w:rPr>
      </w:pPr>
      <w:r>
        <w:t>-</w:t>
      </w:r>
      <w:r>
        <w:tab/>
        <w:t xml:space="preserve">the </w:t>
      </w:r>
      <w:r>
        <w:rPr>
          <w:lang w:val="en-US"/>
        </w:rPr>
        <w:t>vcnTunnelInfo;</w:t>
      </w:r>
    </w:p>
    <w:p w14:paraId="32E9F122" w14:textId="77777777" w:rsidR="00255747" w:rsidRDefault="00255747" w:rsidP="00DB011A">
      <w:pPr>
        <w:pStyle w:val="B2"/>
      </w:pPr>
      <w:r>
        <w:rPr>
          <w:lang w:val="en-US"/>
        </w:rPr>
        <w:t>-</w:t>
      </w:r>
      <w:r>
        <w:rPr>
          <w:lang w:val="en-US"/>
        </w:rPr>
        <w:tab/>
        <w:t>the anType</w:t>
      </w:r>
      <w:r>
        <w:t>;</w:t>
      </w:r>
    </w:p>
    <w:p w14:paraId="32E9F123" w14:textId="3181A265" w:rsidR="00BD5876" w:rsidRDefault="007E4E9C" w:rsidP="00DB011A">
      <w:pPr>
        <w:pStyle w:val="B2"/>
      </w:pPr>
      <w:r>
        <w:t>-</w:t>
      </w:r>
      <w:r>
        <w:tab/>
      </w:r>
      <w:r w:rsidR="00BD5876">
        <w:t>a URI ({vsmfPduSessionUri}) representing the PDU session resource in the V-SMF, for possible use by the H-SMF to subsequently modify or release the PDU session.</w:t>
      </w:r>
    </w:p>
    <w:p w14:paraId="3E60EC06" w14:textId="11203A83" w:rsidR="00D7213D" w:rsidRDefault="00D7213D" w:rsidP="00A773FB">
      <w:pPr>
        <w:pStyle w:val="B1"/>
        <w:ind w:hanging="1"/>
      </w:pPr>
      <w:r>
        <w:t xml:space="preserve">As specified in </w:t>
      </w:r>
      <w:r w:rsidR="005B1EEB">
        <w:t>clause</w:t>
      </w:r>
      <w:r>
        <w:t xml:space="preserve"> </w:t>
      </w:r>
      <w:r w:rsidRPr="00050CA8">
        <w:t>4.3.2.2.2</w:t>
      </w:r>
      <w:r w:rsidRPr="00A10EBB">
        <w:t xml:space="preserve"> </w:t>
      </w:r>
      <w:r>
        <w:t>of</w:t>
      </w:r>
      <w:r w:rsidR="00151DAB">
        <w:t xml:space="preserve"> 3GPP TS</w:t>
      </w:r>
      <w:r w:rsidR="00CA4B50">
        <w:t> 23.502 [</w:t>
      </w:r>
      <w:r>
        <w:t xml:space="preserve">3], the NF Service Consumer shall be able to receive an Update request before receiving the Create Response, e.g. for EPS bearer ID allocation (see </w:t>
      </w:r>
      <w:r w:rsidR="005B1EEB">
        <w:t>clause</w:t>
      </w:r>
      <w:r>
        <w:t xml:space="preserve"> </w:t>
      </w:r>
      <w:r w:rsidRPr="00B31444">
        <w:rPr>
          <w:lang w:eastAsia="zh-CN"/>
        </w:rPr>
        <w:t>4.11.1</w:t>
      </w:r>
      <w:r w:rsidRPr="00BA7BE6">
        <w:rPr>
          <w:lang w:eastAsia="zh-CN"/>
        </w:rPr>
        <w:t>.4.1</w:t>
      </w:r>
      <w:r w:rsidRPr="00A10EBB">
        <w:t xml:space="preserve"> </w:t>
      </w:r>
      <w:r>
        <w:t>of</w:t>
      </w:r>
      <w:r w:rsidR="00151DAB">
        <w:t xml:space="preserve"> 3GPP TS</w:t>
      </w:r>
      <w:r w:rsidR="00CA4B50">
        <w:t> 23.502 [</w:t>
      </w:r>
      <w:r>
        <w:t xml:space="preserve">3]) or </w:t>
      </w:r>
      <w:r w:rsidRPr="0085429D">
        <w:t>Secondary authorization/authentication</w:t>
      </w:r>
      <w:r>
        <w:t xml:space="preserve"> (see </w:t>
      </w:r>
      <w:r w:rsidR="005B1EEB">
        <w:t>clause</w:t>
      </w:r>
      <w:r>
        <w:t xml:space="preserve"> 4.3.2.3 of</w:t>
      </w:r>
      <w:r w:rsidR="00151DAB">
        <w:t xml:space="preserve"> 3GPP TS</w:t>
      </w:r>
      <w:r w:rsidR="00CA4B50">
        <w:t> 23.502 [</w:t>
      </w:r>
      <w:r>
        <w:t>3])</w:t>
      </w:r>
      <w:r>
        <w:rPr>
          <w:rFonts w:cs="Arial"/>
          <w:szCs w:val="18"/>
        </w:rPr>
        <w:t>.</w:t>
      </w:r>
    </w:p>
    <w:p w14:paraId="32E9F124" w14:textId="77777777" w:rsidR="00255747" w:rsidRDefault="00BD5876" w:rsidP="00BD5876">
      <w:pPr>
        <w:pStyle w:val="B1"/>
      </w:pPr>
      <w:r w:rsidRPr="000C7A0F">
        <w:t>2</w:t>
      </w:r>
      <w:r w:rsidR="00F1180E">
        <w:t>a</w:t>
      </w:r>
      <w:r w:rsidRPr="000C7A0F">
        <w:t>.</w:t>
      </w:r>
      <w:r w:rsidRPr="000C7A0F">
        <w:tab/>
      </w:r>
      <w:r w:rsidRPr="0057039A">
        <w:t>On success, "201 Created" shall be returned, the payload body of the POST response shall contain</w:t>
      </w:r>
      <w:r w:rsidR="00255747">
        <w:t>:</w:t>
      </w:r>
    </w:p>
    <w:p w14:paraId="32E9F125" w14:textId="553FD76E" w:rsidR="00437539" w:rsidRDefault="00255747" w:rsidP="00AC60A1">
      <w:pPr>
        <w:pStyle w:val="B2"/>
      </w:pPr>
      <w:r>
        <w:t>-</w:t>
      </w:r>
      <w:r>
        <w:tab/>
      </w:r>
      <w:r w:rsidR="00BD5876" w:rsidRPr="0057039A">
        <w:t xml:space="preserve">the representation </w:t>
      </w:r>
      <w:r w:rsidR="00BD5876">
        <w:t>describing the status of the request</w:t>
      </w:r>
      <w:r w:rsidR="00437539">
        <w:t>;</w:t>
      </w:r>
    </w:p>
    <w:p w14:paraId="32E9F126" w14:textId="77777777" w:rsidR="00255747" w:rsidRDefault="00437539" w:rsidP="00AC60A1">
      <w:pPr>
        <w:pStyle w:val="B2"/>
      </w:pPr>
      <w:r>
        <w:t>-</w:t>
      </w:r>
      <w:r>
        <w:tab/>
      </w:r>
      <w:r w:rsidR="00E41950">
        <w:t>the QoS flow(s) to establish for the PDU session</w:t>
      </w:r>
      <w:r w:rsidR="00255747">
        <w:t>;</w:t>
      </w:r>
    </w:p>
    <w:p w14:paraId="32E9F127" w14:textId="74B747E6" w:rsidR="00437539" w:rsidRDefault="00437539" w:rsidP="00AC60A1">
      <w:pPr>
        <w:pStyle w:val="B2"/>
      </w:pPr>
      <w:r>
        <w:t>-</w:t>
      </w:r>
      <w:r>
        <w:tab/>
        <w:t xml:space="preserve">the epsPdnCnxInfo IE and, for each EPS bearer, an epsBearerInfo IE, if the PDU session </w:t>
      </w:r>
      <w:r w:rsidR="002D1323">
        <w:t xml:space="preserve">is associated to (or handed over to) the 3GPP access type and </w:t>
      </w:r>
      <w:r>
        <w:t>may be moved to EPS during its lifetime</w:t>
      </w:r>
      <w:r>
        <w:rPr>
          <w:lang w:eastAsia="zh-CN"/>
        </w:rPr>
        <w:t>;</w:t>
      </w:r>
    </w:p>
    <w:p w14:paraId="32E9F128" w14:textId="491B5C58" w:rsidR="00255747" w:rsidRDefault="00255747" w:rsidP="00AC60A1">
      <w:pPr>
        <w:pStyle w:val="B2"/>
      </w:pPr>
      <w:r>
        <w:t>-</w:t>
      </w:r>
      <w:r>
        <w:tab/>
      </w:r>
      <w:r w:rsidR="00BD5876" w:rsidRPr="00E33AA9">
        <w:t>the "Location" header contain</w:t>
      </w:r>
      <w:r>
        <w:t>ing</w:t>
      </w:r>
      <w:r w:rsidR="00BD5876" w:rsidRPr="00E33AA9">
        <w:t xml:space="preserve"> the URI of the created resource.</w:t>
      </w:r>
    </w:p>
    <w:p w14:paraId="5C948951" w14:textId="45F32EAC" w:rsidR="002D1323" w:rsidRDefault="002D1323" w:rsidP="00AC60A1">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32E9F129" w14:textId="168A8ECA" w:rsidR="00803680" w:rsidRDefault="00803680" w:rsidP="00AC60A1">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32E9F12A" w14:textId="5E4DA091" w:rsidR="00BD5876" w:rsidRDefault="00D7213D" w:rsidP="00AC60A1">
      <w:pPr>
        <w:pStyle w:val="B1"/>
        <w:ind w:hanging="1"/>
      </w:pPr>
      <w:r>
        <w:t xml:space="preserve">If an Update Request was sent to the V-SMF before the Create Response, the URI in the "Location" header and in the hsmfPduSessionUri IE of the H-SMF initiated Update Request shall be the same. </w:t>
      </w:r>
      <w:r w:rsidR="007E4E9C" w:rsidRPr="00255747">
        <w:t xml:space="preserve">If the Request Type was received in the request and </w:t>
      </w:r>
      <w:r w:rsidR="007D7370">
        <w:t>set to EXISTING_PDU_SESSION</w:t>
      </w:r>
      <w:r w:rsidR="007D7370">
        <w:rPr>
          <w:noProof/>
          <w:lang w:eastAsia="zh-CN"/>
        </w:rPr>
        <w:t xml:space="preserve"> or </w:t>
      </w:r>
      <w:r w:rsidR="007D7370">
        <w:t xml:space="preserve">EXISTING_EMERGENCY_PDU_SESSION (i.e. </w:t>
      </w:r>
      <w:r w:rsidR="007E4E9C" w:rsidRPr="00255747">
        <w:t>indicat</w:t>
      </w:r>
      <w:r w:rsidR="007D7370">
        <w:t>ing that</w:t>
      </w:r>
      <w:r w:rsidR="007E4E9C" w:rsidRPr="00255747">
        <w:t xml:space="preserve"> this is a request for an existing PDU session or an existing emergency PDU session</w:t>
      </w:r>
      <w:r w:rsidR="007D7370">
        <w:t>)</w:t>
      </w:r>
      <w:r w:rsidR="007E4E9C"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32E9F12B" w14:textId="39B26EB1" w:rsidR="00C92B8E" w:rsidRDefault="00C92B8E" w:rsidP="00C92B8E">
      <w:pPr>
        <w:pStyle w:val="B1"/>
        <w:ind w:hanging="1"/>
      </w:pPr>
      <w:r>
        <w:t>The POST request shall be considered as colliding with an existing PDU session context if:</w:t>
      </w:r>
    </w:p>
    <w:p w14:paraId="32E9F12C" w14:textId="0D4D4429" w:rsidR="00C92B8E" w:rsidRDefault="00C92B8E" w:rsidP="00C92B8E">
      <w:pPr>
        <w:pStyle w:val="B2"/>
      </w:pPr>
      <w:r>
        <w:t>-</w:t>
      </w:r>
      <w:r>
        <w:tab/>
        <w:t>it includes the same SUPI, or PEI for an emergency registered UE without a UICC or without an authenticated SUPI, and the same PDU Session ID as for an existing PDU session context; and</w:t>
      </w:r>
    </w:p>
    <w:p w14:paraId="32E9F12D" w14:textId="77777777" w:rsidR="00C92B8E" w:rsidRDefault="00C92B8E" w:rsidP="00C92B8E">
      <w:pPr>
        <w:pStyle w:val="B2"/>
      </w:pPr>
      <w:r>
        <w:lastRenderedPageBreak/>
        <w:t>-</w:t>
      </w:r>
      <w:r>
        <w:tab/>
        <w:t>this is a request to establish a new PDU session, i.e. the RequestType is absent in the request or is present and set to INITIAL_REQUEST or INITIAL_EMERGENCY_REQUEST.</w:t>
      </w:r>
    </w:p>
    <w:p w14:paraId="32E9F12E" w14:textId="26F31525" w:rsidR="00C92B8E" w:rsidRDefault="00C92B8E" w:rsidP="00EA1C32">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If the vsmfPduSessionUri of the existing PDU session context differs from the vsmfPduSessionUri received in the POST request, the SMF shall also send a status notification (see </w:t>
      </w:r>
      <w:r w:rsidR="005B1EEB">
        <w:t>clause</w:t>
      </w:r>
      <w:r>
        <w:t xml:space="preserve"> 5.2.2.10) targeting the vsmfPduSessionUri of the existing PDU session context to notify the release of the existing PDU session context.</w:t>
      </w:r>
    </w:p>
    <w:p w14:paraId="41011FA5" w14:textId="114CF78C" w:rsidR="009D1C5D" w:rsidRDefault="009D1C5D" w:rsidP="00757B26">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32E9F12F" w14:textId="683C93C9" w:rsidR="00437539" w:rsidRDefault="00437539" w:rsidP="00AC60A1">
      <w:pPr>
        <w:pStyle w:val="B1"/>
        <w:ind w:hanging="1"/>
      </w:pPr>
      <w:r>
        <w:t>The NF Service Consumer shall store any epsPdnCnxInfo and EPS bearer information received from the H-SMF.</w:t>
      </w:r>
    </w:p>
    <w:p w14:paraId="57B550A5" w14:textId="257C9DA1" w:rsidR="00E63746" w:rsidRDefault="00E63746" w:rsidP="00E63746">
      <w:pPr>
        <w:pStyle w:val="B1"/>
        <w:ind w:hanging="1"/>
        <w:rPr>
          <w:rFonts w:cs="Arial"/>
          <w:szCs w:val="18"/>
        </w:rPr>
      </w:pPr>
      <w:r>
        <w:rPr>
          <w:rFonts w:cs="Arial"/>
          <w:szCs w:val="18"/>
        </w:rPr>
        <w:t xml:space="preserve">If the response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w:t>
      </w:r>
    </w:p>
    <w:p w14:paraId="7DB6983D" w14:textId="7975B2E4" w:rsidR="00AC0345" w:rsidRDefault="00AC0345" w:rsidP="00AC0345">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335CD0E9" w14:textId="39E4F479" w:rsidR="002D1323" w:rsidRDefault="002D1323" w:rsidP="005B7652">
      <w:pPr>
        <w:pStyle w:val="B1"/>
        <w:ind w:firstLine="0"/>
      </w:pPr>
      <w:r>
        <w:rPr>
          <w:lang w:val="en-US"/>
        </w:rPr>
        <w:t xml:space="preserve">If one or more requested QoS flow(s) fail to be established, </w:t>
      </w:r>
      <w:r>
        <w:t xml:space="preserve">the </w:t>
      </w:r>
      <w:r>
        <w:rPr>
          <w:lang w:val="en-US"/>
        </w:rPr>
        <w:t xml:space="preserve">V-SMF shall send an Update Request including the qosFlowsRelNotifyList attribute to report the failure to the H-SMF (see clause 5.2.2.8.2.2), or a Release Request to release the PDU session if no QoS flow can be established (see clause </w:t>
      </w:r>
      <w:r>
        <w:t>5.2.2.9)</w:t>
      </w:r>
      <w:r>
        <w:rPr>
          <w:lang w:val="en-US"/>
        </w:rPr>
        <w:t>.</w:t>
      </w:r>
    </w:p>
    <w:p w14:paraId="32E9F130" w14:textId="70FF16A7" w:rsidR="00F1180E" w:rsidRDefault="00F1180E" w:rsidP="00F1180E">
      <w:pPr>
        <w:pStyle w:val="B1"/>
      </w:pPr>
      <w:r>
        <w:t>2b.</w:t>
      </w:r>
      <w:r w:rsidR="00B767EA">
        <w:tab/>
      </w:r>
      <w:r>
        <w:t>On failure</w:t>
      </w:r>
      <w:r w:rsidR="00D64AFE">
        <w:t>, or redirection</w:t>
      </w:r>
      <w:r w:rsidR="00D64AFE" w:rsidRPr="00B73374">
        <w:t xml:space="preserve"> </w:t>
      </w:r>
      <w:r w:rsidR="00D64AFE">
        <w:t xml:space="preserve">during a UE requested PDU Session Establishment, </w:t>
      </w:r>
      <w:r>
        <w:t>one of the HTTP status code listed in Table 6.1.3.5.3.1-3 shall be returned</w:t>
      </w:r>
      <w:r w:rsidR="00D64AFE">
        <w:t>.</w:t>
      </w:r>
      <w:r>
        <w:t xml:space="preserve"> </w:t>
      </w:r>
      <w:r w:rsidR="00D64AFE">
        <w:t>For a 4xx/5xx response,</w:t>
      </w:r>
      <w:r w:rsidRPr="00FA1305">
        <w:t xml:space="preserve"> the message body </w:t>
      </w:r>
      <w:r w:rsidR="00D64AFE">
        <w:t xml:space="preserve">shall </w:t>
      </w:r>
      <w:r w:rsidRPr="00FA1305">
        <w:t>contain a</w:t>
      </w:r>
      <w:r>
        <w:t xml:space="preserve"> PduSessionCreateError structure</w:t>
      </w:r>
      <w:r w:rsidRPr="00FA1305">
        <w:t>,</w:t>
      </w:r>
      <w:r>
        <w:t xml:space="preserve"> including:</w:t>
      </w:r>
    </w:p>
    <w:p w14:paraId="32E9F131" w14:textId="77777777" w:rsidR="00F1180E" w:rsidRDefault="00F1180E" w:rsidP="00F1180E">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6.1.3.5.3.1-3;</w:t>
      </w:r>
    </w:p>
    <w:p w14:paraId="32E9F132" w14:textId="38B7FE9C" w:rsidR="00F1180E" w:rsidRDefault="00F1180E" w:rsidP="00F1180E">
      <w:pPr>
        <w:pStyle w:val="B2"/>
        <w:rPr>
          <w:lang w:val="en-US"/>
        </w:rPr>
      </w:pPr>
      <w:r>
        <w:rPr>
          <w:lang w:val="en-US"/>
        </w:rPr>
        <w:t>-</w:t>
      </w:r>
      <w:r>
        <w:rPr>
          <w:lang w:val="en-US"/>
        </w:rPr>
        <w:tab/>
        <w:t xml:space="preserve">the n1SmCause IE with the 5GSM cause </w:t>
      </w:r>
      <w:r w:rsidR="00D64AFE">
        <w:rPr>
          <w:lang w:val="en-US"/>
        </w:rPr>
        <w:t xml:space="preserve">that </w:t>
      </w:r>
      <w:r>
        <w:rPr>
          <w:lang w:val="en-US"/>
        </w:rPr>
        <w:t xml:space="preserve">the H-SMF </w:t>
      </w:r>
      <w:r w:rsidR="00E7640D">
        <w:rPr>
          <w:lang w:val="en-US"/>
        </w:rPr>
        <w:t xml:space="preserve">proposes </w:t>
      </w:r>
      <w:r>
        <w:rPr>
          <w:lang w:val="en-US"/>
        </w:rPr>
        <w:t>the V-SMF to return to the UE, if the request included n1SmInfoFromUe;</w:t>
      </w:r>
    </w:p>
    <w:p w14:paraId="32E9F133" w14:textId="05AF6757" w:rsidR="00654002" w:rsidRDefault="00F1180E" w:rsidP="00654002">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32E9F134" w14:textId="49D06AC9" w:rsidR="00255747" w:rsidRDefault="00255747" w:rsidP="00255747">
      <w:pPr>
        <w:pStyle w:val="Heading5"/>
      </w:pPr>
      <w:bookmarkStart w:id="276" w:name="_Toc20129491"/>
      <w:bookmarkStart w:id="277" w:name="_Toc27584118"/>
      <w:bookmarkStart w:id="278" w:name="_Toc36455420"/>
      <w:bookmarkStart w:id="279" w:name="_Toc45026806"/>
      <w:bookmarkStart w:id="280" w:name="_Toc67687141"/>
      <w:r>
        <w:t>5.2.2.7.2</w:t>
      </w:r>
      <w:r>
        <w:tab/>
        <w:t>EPS to 5GS Idle mode mobility</w:t>
      </w:r>
      <w:bookmarkEnd w:id="276"/>
      <w:bookmarkEnd w:id="277"/>
      <w:bookmarkEnd w:id="278"/>
      <w:bookmarkEnd w:id="279"/>
      <w:bookmarkEnd w:id="280"/>
    </w:p>
    <w:p w14:paraId="32E9F135" w14:textId="5F0A4D64" w:rsidR="00255747" w:rsidRPr="007C1A75" w:rsidRDefault="00255747" w:rsidP="00255747">
      <w:r>
        <w:t xml:space="preserve">The requirements specified in </w:t>
      </w:r>
      <w:r w:rsidR="005B1EEB">
        <w:t>clause</w:t>
      </w:r>
      <w:r>
        <w:t xml:space="preserve"> 5.2.2.7.1 shall apply with the following modifications.</w:t>
      </w:r>
    </w:p>
    <w:p w14:paraId="32E9F136" w14:textId="77777777" w:rsidR="00255747" w:rsidRDefault="00255747" w:rsidP="00255747">
      <w:pPr>
        <w:pStyle w:val="B1"/>
      </w:pPr>
      <w:r>
        <w:t>1.</w:t>
      </w:r>
      <w:r>
        <w:tab/>
        <w:t>Same as step 1 of Figure 5.2.2.7.1-1, with the following additions.</w:t>
      </w:r>
    </w:p>
    <w:p w14:paraId="32E9F137" w14:textId="5B9D8CB1" w:rsidR="00255747" w:rsidRDefault="00255747" w:rsidP="00255747">
      <w:pPr>
        <w:pStyle w:val="B1"/>
        <w:ind w:hanging="1"/>
      </w:pPr>
      <w:r>
        <w:t>The POST request shall contain:</w:t>
      </w:r>
    </w:p>
    <w:p w14:paraId="32E9F138" w14:textId="77777777" w:rsidR="00255747" w:rsidRDefault="00255747" w:rsidP="00824262">
      <w:pPr>
        <w:pStyle w:val="B2"/>
      </w:pPr>
      <w:r>
        <w:t>-</w:t>
      </w:r>
      <w:r>
        <w:tab/>
        <w:t>the list of EPS Bearer Ids received from the MME;</w:t>
      </w:r>
    </w:p>
    <w:p w14:paraId="4956FBA1" w14:textId="462B3CD0" w:rsidR="0012068B" w:rsidRDefault="00255747" w:rsidP="00824262">
      <w:pPr>
        <w:pStyle w:val="B2"/>
      </w:pPr>
      <w:r>
        <w:t>-</w:t>
      </w:r>
      <w:r>
        <w:tab/>
        <w:t>the PGW S8-C F-TEID received from the MME</w:t>
      </w:r>
      <w:r w:rsidR="0012068B">
        <w:t>;</w:t>
      </w:r>
    </w:p>
    <w:p w14:paraId="32E9F139" w14:textId="45EE733F" w:rsidR="00255747" w:rsidRPr="00824262" w:rsidRDefault="0012068B" w:rsidP="00824262">
      <w:pPr>
        <w:pStyle w:val="B2"/>
      </w:pPr>
      <w:r w:rsidRPr="00824262">
        <w:t>-</w:t>
      </w:r>
      <w:r w:rsidRPr="00824262">
        <w:tab/>
        <w:t xml:space="preserve">the epsBearerCxtStatus attribute, indicating the status of all the EPS bearer contexts in the UE, if </w:t>
      </w:r>
      <w:r w:rsidR="007B01C4" w:rsidRPr="00824262">
        <w:t>c</w:t>
      </w:r>
      <w:r w:rsidRPr="00824262">
        <w:t xml:space="preserve">orresponding information has been received in the Create SM Context request (see </w:t>
      </w:r>
      <w:r w:rsidR="005B1EEB">
        <w:t>clause</w:t>
      </w:r>
      <w:r w:rsidRPr="00824262">
        <w:t> 5.2.2.2.2)</w:t>
      </w:r>
      <w:r w:rsidR="00255747" w:rsidRPr="00824262">
        <w:t>.</w:t>
      </w:r>
    </w:p>
    <w:p w14:paraId="510F06E5" w14:textId="03C8E197" w:rsidR="00EF700E" w:rsidRDefault="00255747" w:rsidP="00255747">
      <w:pPr>
        <w:pStyle w:val="B1"/>
      </w:pPr>
      <w:r w:rsidRPr="000C7A0F">
        <w:t>2</w:t>
      </w:r>
      <w:r w:rsidR="00C90D18">
        <w:t>a</w:t>
      </w:r>
      <w:r w:rsidRPr="000C7A0F">
        <w:t>.</w:t>
      </w:r>
      <w:r w:rsidRPr="000C7A0F">
        <w:tab/>
      </w:r>
      <w:r>
        <w:t>Same as step 2 of Figure 5.2.2.7.1-1, with the following modifications.</w:t>
      </w:r>
      <w:r w:rsidRPr="00E33AA9">
        <w:t xml:space="preserve"> </w:t>
      </w:r>
      <w:r>
        <w:br/>
      </w:r>
      <w:r>
        <w:br/>
        <w:t>If</w:t>
      </w:r>
      <w:r w:rsidR="00EF700E">
        <w:t>:</w:t>
      </w:r>
    </w:p>
    <w:p w14:paraId="6BF76220" w14:textId="0C71B855" w:rsidR="00EF700E" w:rsidRDefault="00EF700E" w:rsidP="00EF700E">
      <w:pPr>
        <w:pStyle w:val="B2"/>
      </w:pPr>
      <w:r>
        <w:t>-</w:t>
      </w:r>
      <w:r>
        <w:tab/>
      </w:r>
      <w:r w:rsidR="00255747">
        <w:t>the H-SMF finds a corresponding PDU session based on the EPS Bearer Ids and PGW S8-C F-TEID received in the request</w:t>
      </w:r>
      <w:r>
        <w:t>;</w:t>
      </w:r>
    </w:p>
    <w:p w14:paraId="26F738E6" w14:textId="77777777" w:rsidR="00EF700E" w:rsidRDefault="00EF700E" w:rsidP="00EF700E">
      <w:pPr>
        <w:pStyle w:val="B2"/>
      </w:pPr>
      <w:r>
        <w:lastRenderedPageBreak/>
        <w:t>-</w:t>
      </w:r>
      <w:r>
        <w:tab/>
        <w:t>the default EPS bearer context of the corresponding PDU session is not reported as inactive by the UE in the epsBearerCtxStatus attribute, if received; and</w:t>
      </w:r>
    </w:p>
    <w:p w14:paraId="311610C6" w14:textId="4C831228" w:rsidR="00EF700E" w:rsidRDefault="00EF700E" w:rsidP="00EF700E">
      <w:pPr>
        <w:pStyle w:val="B2"/>
      </w:pPr>
      <w:r>
        <w:t>-</w:t>
      </w:r>
      <w:r>
        <w:tab/>
        <w:t>the H-SMF</w:t>
      </w:r>
      <w:r w:rsidR="00255747">
        <w:t xml:space="preserve"> can proceed with moving the PDN connection to 5GS,</w:t>
      </w:r>
    </w:p>
    <w:p w14:paraId="32E9F13A" w14:textId="55066580" w:rsidR="00255747" w:rsidRDefault="00EF700E" w:rsidP="00C327E7">
      <w:pPr>
        <w:pStyle w:val="B2"/>
      </w:pPr>
      <w:r>
        <w:t xml:space="preserve">then </w:t>
      </w:r>
      <w:r w:rsidR="00255747">
        <w:t>the H-SMF shall return a 201 Created response including the following additional information:</w:t>
      </w:r>
    </w:p>
    <w:p w14:paraId="32E9F13B" w14:textId="5B5C5A20" w:rsidR="00255747" w:rsidRDefault="00255747" w:rsidP="00255747">
      <w:pPr>
        <w:pStyle w:val="B2"/>
      </w:pPr>
      <w:r>
        <w:t>-</w:t>
      </w:r>
      <w:r>
        <w:tab/>
        <w:t>PDU Session ID corresponding to the EPS PDN connection;</w:t>
      </w:r>
    </w:p>
    <w:p w14:paraId="32E9F13C" w14:textId="07699F85" w:rsidR="00255747" w:rsidRDefault="00255747" w:rsidP="00AC60A1">
      <w:pPr>
        <w:pStyle w:val="B2"/>
      </w:pPr>
      <w:r>
        <w:t>-</w:t>
      </w:r>
      <w:r>
        <w:tab/>
        <w:t>other PDU session parameters, such as PDU Session Type, Session AMBR, QoS flows information.</w:t>
      </w:r>
    </w:p>
    <w:p w14:paraId="7A195B93" w14:textId="440D7A0C" w:rsidR="00EF700E" w:rsidRDefault="00EF700E" w:rsidP="00EF700E">
      <w:pPr>
        <w:pStyle w:val="B1"/>
        <w:ind w:hanging="1"/>
      </w:pPr>
      <w:r>
        <w:t xml:space="preserve">If the epsBearerCxtStatus attribute is received in the request, the H-SMF shall check whether some EPS bearer(s) of the corresponding PDU session have been deleted by the UE but not notified to the EPS, and if so, the SMF shall release these EPS bearers, corresponding QoS rules and QoS flow level parameters locally, as specified in </w:t>
      </w:r>
      <w:r w:rsidR="005B1EEB">
        <w:t>clause</w:t>
      </w:r>
      <w:r>
        <w:t> 4.11.1.3.3 of</w:t>
      </w:r>
      <w:r w:rsidR="00151DAB">
        <w:t xml:space="preserve"> 3GPP TS</w:t>
      </w:r>
      <w:r w:rsidR="00CA4B50">
        <w:t> 23.502 [</w:t>
      </w:r>
      <w:r>
        <w:t>3].</w:t>
      </w:r>
    </w:p>
    <w:p w14:paraId="32E9F13D"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3E"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3F" w14:textId="1654B533" w:rsidR="00C90D18" w:rsidRDefault="00C90D18" w:rsidP="00F5014C">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4AB8122F" w14:textId="69FCB001" w:rsidR="00E728F2" w:rsidRDefault="00E728F2" w:rsidP="00E728F2">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32E9F140" w14:textId="77777777" w:rsidR="00255747" w:rsidRDefault="00255747" w:rsidP="00255747">
      <w:pPr>
        <w:pStyle w:val="Heading5"/>
      </w:pPr>
      <w:bookmarkStart w:id="281" w:name="_Toc20129492"/>
      <w:bookmarkStart w:id="282" w:name="_Toc27584119"/>
      <w:bookmarkStart w:id="283" w:name="_Toc36455421"/>
      <w:bookmarkStart w:id="284" w:name="_Toc45026807"/>
      <w:bookmarkStart w:id="285" w:name="_Toc67687142"/>
      <w:r>
        <w:t>5.2.2.7.3</w:t>
      </w:r>
      <w:r>
        <w:tab/>
        <w:t>EPS to 5GS Handover Preparation</w:t>
      </w:r>
      <w:bookmarkEnd w:id="281"/>
      <w:bookmarkEnd w:id="282"/>
      <w:bookmarkEnd w:id="283"/>
      <w:bookmarkEnd w:id="284"/>
      <w:bookmarkEnd w:id="285"/>
    </w:p>
    <w:p w14:paraId="32E9F141" w14:textId="2F752776" w:rsidR="00255747" w:rsidRPr="007C1A75" w:rsidRDefault="00255747" w:rsidP="00255747">
      <w:r>
        <w:t xml:space="preserve">The requirements specified in </w:t>
      </w:r>
      <w:r w:rsidR="005B1EEB">
        <w:t>clause</w:t>
      </w:r>
      <w:r>
        <w:t xml:space="preserve"> 5.2.2.7.1 shall apply with the following modifications.</w:t>
      </w:r>
    </w:p>
    <w:p w14:paraId="32E9F142" w14:textId="77777777" w:rsidR="00255747" w:rsidRDefault="00255747" w:rsidP="00255747">
      <w:pPr>
        <w:pStyle w:val="B1"/>
      </w:pPr>
      <w:r>
        <w:t>1.</w:t>
      </w:r>
      <w:r>
        <w:tab/>
        <w:t>Same as step 1 of Figure 5.2.2.7.1-1, with the following modifications.</w:t>
      </w:r>
    </w:p>
    <w:p w14:paraId="32E9F143" w14:textId="239D6C7E" w:rsidR="00255747" w:rsidRDefault="00255747" w:rsidP="00255747">
      <w:pPr>
        <w:pStyle w:val="B1"/>
        <w:ind w:hanging="1"/>
      </w:pPr>
      <w:r>
        <w:t>The POST request shall contain:</w:t>
      </w:r>
    </w:p>
    <w:p w14:paraId="32E9F144" w14:textId="77777777" w:rsidR="00255747" w:rsidRDefault="00255747" w:rsidP="00255747">
      <w:pPr>
        <w:pStyle w:val="B1"/>
        <w:ind w:hanging="1"/>
      </w:pPr>
      <w:r>
        <w:t>-</w:t>
      </w:r>
      <w:r>
        <w:tab/>
        <w:t>the list of EPS Bearer Ids received from the MME;</w:t>
      </w:r>
    </w:p>
    <w:p w14:paraId="32E9F145" w14:textId="77777777" w:rsidR="00255747" w:rsidRDefault="00255747" w:rsidP="00255747">
      <w:pPr>
        <w:pStyle w:val="B1"/>
        <w:ind w:hanging="1"/>
      </w:pPr>
      <w:r>
        <w:t>-</w:t>
      </w:r>
      <w:r>
        <w:tab/>
        <w:t>the PGW S8-C F-TEID received from the MME;</w:t>
      </w:r>
    </w:p>
    <w:p w14:paraId="32E9F146" w14:textId="12D32F78" w:rsidR="00255747" w:rsidRPr="00230BE7" w:rsidRDefault="00255747" w:rsidP="00255747">
      <w:pPr>
        <w:pStyle w:val="B2"/>
      </w:pPr>
      <w:r>
        <w:t>-</w:t>
      </w:r>
      <w:r>
        <w:tab/>
        <w:t>the hoPreparationIndication IE set to "true", to indicate that a handover preparation is in progress and the PGW-C/SMF shall not switch the DL user plane of the PDU session yet.</w:t>
      </w:r>
    </w:p>
    <w:p w14:paraId="32E9F147"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p>
    <w:p w14:paraId="32E9F148" w14:textId="77777777" w:rsidR="00255747" w:rsidRDefault="00255747" w:rsidP="00255747">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32E9F149" w14:textId="6C98582A" w:rsidR="00255747" w:rsidRDefault="00255747" w:rsidP="00255747">
      <w:pPr>
        <w:pStyle w:val="B2"/>
      </w:pPr>
      <w:r>
        <w:t>-</w:t>
      </w:r>
      <w:r>
        <w:tab/>
        <w:t>PDU Session ID corresponding to the EPS PDN connection;</w:t>
      </w:r>
    </w:p>
    <w:p w14:paraId="32E9F14A" w14:textId="77777777" w:rsidR="00255747" w:rsidRDefault="00255747" w:rsidP="00255747">
      <w:pPr>
        <w:pStyle w:val="B2"/>
      </w:pPr>
      <w:r>
        <w:t>-</w:t>
      </w:r>
      <w:r>
        <w:tab/>
        <w:t>other PDU session parameters, such as PDU Session Type, Session AMBR, QoS flows information.</w:t>
      </w:r>
    </w:p>
    <w:p w14:paraId="32E9F14B" w14:textId="2B7B476F" w:rsidR="00255747" w:rsidRDefault="00255747" w:rsidP="00AC60A1">
      <w:pPr>
        <w:pStyle w:val="B1"/>
        <w:ind w:hanging="1"/>
      </w:pPr>
      <w:r>
        <w:t>The SMF shall not switch the DL user plane of the PDU session, if the hoPreparationIndication IE was set to "true" in the request.</w:t>
      </w:r>
    </w:p>
    <w:p w14:paraId="32E9F14C"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4D"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4E" w14:textId="77777777" w:rsidR="00C90D18" w:rsidRPr="00E33AA9" w:rsidRDefault="00C90D18" w:rsidP="00AC60A1">
      <w:pPr>
        <w:pStyle w:val="B1"/>
        <w:ind w:hanging="1"/>
      </w:pPr>
      <w:r w:rsidRPr="00B95BAE">
        <w:lastRenderedPageBreak/>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F" w14:textId="77777777" w:rsidR="00C610B7" w:rsidRDefault="00C610B7" w:rsidP="00C610B7">
      <w:pPr>
        <w:pStyle w:val="Heading4"/>
      </w:pPr>
      <w:bookmarkStart w:id="286" w:name="_Toc20129493"/>
      <w:bookmarkStart w:id="287" w:name="_Toc27584120"/>
      <w:bookmarkStart w:id="288" w:name="_Toc36455422"/>
      <w:bookmarkStart w:id="289" w:name="_Toc45026808"/>
      <w:bookmarkStart w:id="290" w:name="_Toc67687143"/>
      <w:r>
        <w:t>5.2.2.</w:t>
      </w:r>
      <w:r w:rsidR="00754805">
        <w:t>8</w:t>
      </w:r>
      <w:r>
        <w:tab/>
        <w:t>Update</w:t>
      </w:r>
      <w:r w:rsidRPr="00C610B7">
        <w:t xml:space="preserve"> </w:t>
      </w:r>
      <w:r>
        <w:t>service operation</w:t>
      </w:r>
      <w:bookmarkEnd w:id="286"/>
      <w:bookmarkEnd w:id="287"/>
      <w:bookmarkEnd w:id="288"/>
      <w:bookmarkEnd w:id="289"/>
      <w:bookmarkEnd w:id="290"/>
    </w:p>
    <w:p w14:paraId="32E9F150" w14:textId="77777777" w:rsidR="00E13DB8" w:rsidRDefault="00E13DB8" w:rsidP="00E13DB8">
      <w:pPr>
        <w:pStyle w:val="Heading5"/>
      </w:pPr>
      <w:bookmarkStart w:id="291" w:name="_Toc20129494"/>
      <w:bookmarkStart w:id="292" w:name="_Toc27584121"/>
      <w:bookmarkStart w:id="293" w:name="_Toc36455423"/>
      <w:bookmarkStart w:id="294" w:name="_Toc45026809"/>
      <w:bookmarkStart w:id="295" w:name="_Toc67687144"/>
      <w:r>
        <w:t>5.2.2.</w:t>
      </w:r>
      <w:r w:rsidR="00754805">
        <w:t>8</w:t>
      </w:r>
      <w:r>
        <w:t>.1</w:t>
      </w:r>
      <w:r>
        <w:tab/>
        <w:t>General</w:t>
      </w:r>
      <w:bookmarkEnd w:id="291"/>
      <w:bookmarkEnd w:id="292"/>
      <w:bookmarkEnd w:id="293"/>
      <w:bookmarkEnd w:id="294"/>
      <w:bookmarkEnd w:id="295"/>
    </w:p>
    <w:p w14:paraId="32E9F151" w14:textId="337030B0" w:rsidR="00B26D3E" w:rsidRDefault="00B26D3E" w:rsidP="00B26D3E">
      <w:r>
        <w:t>The Update service operation shall be used in HR roaming scenarios to:</w:t>
      </w:r>
    </w:p>
    <w:p w14:paraId="32E9F152" w14:textId="72088EBA" w:rsidR="00B26D3E" w:rsidRDefault="00B26D3E" w:rsidP="00B26D3E">
      <w:pPr>
        <w:pStyle w:val="B1"/>
      </w:pPr>
      <w:r>
        <w:t>-</w:t>
      </w:r>
      <w:r>
        <w:tab/>
        <w:t>update an individual PDU session in the H-SMF</w:t>
      </w:r>
      <w:r w:rsidRPr="00DE6B17">
        <w:t xml:space="preserve"> </w:t>
      </w:r>
      <w:r>
        <w:t>and/or provide the H-SMF with information received by the V-SMF in N1 SM signalling from the UE;</w:t>
      </w:r>
    </w:p>
    <w:p w14:paraId="32E9F153" w14:textId="77777777" w:rsidR="00B26D3E" w:rsidRDefault="00B26D3E" w:rsidP="00B26D3E">
      <w:pPr>
        <w:pStyle w:val="B1"/>
      </w:pPr>
      <w:r>
        <w:t>-</w:t>
      </w:r>
      <w:r>
        <w:tab/>
        <w:t>update an individual PDU session in the V-SMF and/or provide information necessary for the V-SMF to send N1 SM signalling to the UE.</w:t>
      </w:r>
    </w:p>
    <w:p w14:paraId="32E9F154" w14:textId="4D5857A7" w:rsidR="00B26D3E" w:rsidRDefault="00B26D3E" w:rsidP="00B26D3E">
      <w:r>
        <w:t>It is invoked by the V-SMF in the following procedures:</w:t>
      </w:r>
    </w:p>
    <w:p w14:paraId="32E9F155" w14:textId="0546DBF8" w:rsidR="00B26D3E" w:rsidRDefault="00B26D3E" w:rsidP="00B26D3E">
      <w:pPr>
        <w:pStyle w:val="B1"/>
      </w:pPr>
      <w:r>
        <w:t>-</w:t>
      </w:r>
      <w:r>
        <w:tab/>
        <w:t xml:space="preserve">UE or visited network requested PDU </w:t>
      </w:r>
      <w:r w:rsidR="009A54F5">
        <w:t>s</w:t>
      </w:r>
      <w:r>
        <w:t xml:space="preserve">ession modification (see </w:t>
      </w:r>
      <w:r w:rsidR="005B1EEB">
        <w:t>clause</w:t>
      </w:r>
      <w:r>
        <w:t xml:space="preserve"> 4.3.3.3 of</w:t>
      </w:r>
      <w:r w:rsidR="00151DAB">
        <w:t xml:space="preserve"> 3GPP TS</w:t>
      </w:r>
      <w:r w:rsidR="00CA4B50">
        <w:t> 23.502 [</w:t>
      </w:r>
      <w:r>
        <w:t>3]);</w:t>
      </w:r>
    </w:p>
    <w:p w14:paraId="32E9F156" w14:textId="3B761930" w:rsidR="00B26D3E" w:rsidRDefault="00B26D3E" w:rsidP="00B26D3E">
      <w:pPr>
        <w:pStyle w:val="B1"/>
      </w:pPr>
      <w:r>
        <w:t>-</w:t>
      </w:r>
      <w:r>
        <w:tab/>
        <w:t xml:space="preserve">UE requested PDU </w:t>
      </w:r>
      <w:r w:rsidR="009A54F5">
        <w:t>s</w:t>
      </w:r>
      <w:r>
        <w:t xml:space="preserve">ession release (see </w:t>
      </w:r>
      <w:r w:rsidR="005B1EEB">
        <w:t>clause</w:t>
      </w:r>
      <w:r>
        <w:t xml:space="preserve"> 4.3.4.3 of</w:t>
      </w:r>
      <w:r w:rsidR="00151DAB">
        <w:t xml:space="preserve"> 3GPP TS</w:t>
      </w:r>
      <w:r w:rsidR="00CA4B50">
        <w:t> 23.502 [</w:t>
      </w:r>
      <w:r>
        <w:t>3</w:t>
      </w:r>
      <w:r w:rsidR="00453CBE">
        <w:t>])</w:t>
      </w:r>
      <w:r>
        <w:t>;</w:t>
      </w:r>
    </w:p>
    <w:p w14:paraId="32E9F157" w14:textId="70670A06" w:rsidR="00FE01D9" w:rsidRDefault="00FE01D9" w:rsidP="00FE01D9">
      <w:pPr>
        <w:pStyle w:val="B1"/>
      </w:pPr>
      <w:r>
        <w:t>-</w:t>
      </w:r>
      <w:r>
        <w:tab/>
        <w:t xml:space="preserve">EPS to 5GS handover </w:t>
      </w:r>
      <w:r w:rsidR="00255747">
        <w:t xml:space="preserve">execution </w:t>
      </w:r>
      <w:r>
        <w:t xml:space="preserve">using N26 interface (see </w:t>
      </w:r>
      <w:r w:rsidR="005B1EEB">
        <w:t>clause</w:t>
      </w:r>
      <w:r>
        <w:t xml:space="preserve"> 4.11</w:t>
      </w:r>
      <w:r w:rsidRPr="009158B7">
        <w:t xml:space="preserve"> </w:t>
      </w:r>
      <w:r>
        <w:t>of</w:t>
      </w:r>
      <w:r w:rsidR="00151DAB">
        <w:t xml:space="preserve"> 3GPP TS</w:t>
      </w:r>
      <w:r w:rsidR="00CA4B50">
        <w:t> 23.502 [</w:t>
      </w:r>
      <w:r>
        <w:t>3]);</w:t>
      </w:r>
    </w:p>
    <w:p w14:paraId="32E9F158" w14:textId="48F984E6" w:rsidR="006D67A5" w:rsidRDefault="006D67A5" w:rsidP="006D67A5">
      <w:pPr>
        <w:pStyle w:val="B1"/>
      </w:pPr>
      <w:r>
        <w:t>-</w:t>
      </w:r>
      <w:r>
        <w:tab/>
        <w:t xml:space="preserve">Handover between 3GPP and untrusted non-3GPP access procedures (see </w:t>
      </w:r>
      <w:r w:rsidR="005B1EEB">
        <w:t>clause</w:t>
      </w:r>
      <w:r>
        <w:t xml:space="preserve"> 4.9.2 of</w:t>
      </w:r>
      <w:r w:rsidR="00151DAB">
        <w:t xml:space="preserve"> 3GPP TS</w:t>
      </w:r>
      <w:r w:rsidR="00CA4B50">
        <w:t> 23.502 [</w:t>
      </w:r>
      <w:r>
        <w:t>3]), for a Home Routed PDU session, without AMF change or with target AMF in same PLMN;</w:t>
      </w:r>
    </w:p>
    <w:p w14:paraId="32E9F159" w14:textId="77596383" w:rsidR="00B26D3E" w:rsidRDefault="00B26D3E" w:rsidP="00B26D3E">
      <w:pPr>
        <w:pStyle w:val="B1"/>
      </w:pPr>
      <w:r>
        <w:t>-</w:t>
      </w:r>
      <w:r>
        <w:tab/>
        <w:t>All procedures requiring to provide the H-SMF with information received by the V-SMF in N1 SM signalling from the UE to the H-SMF</w:t>
      </w:r>
      <w:r w:rsidR="007470D7">
        <w:t>;</w:t>
      </w:r>
    </w:p>
    <w:p w14:paraId="298CE577" w14:textId="28DCC9D0" w:rsidR="007470D7" w:rsidRDefault="007470D7" w:rsidP="007470D7">
      <w:pPr>
        <w:pStyle w:val="B1"/>
      </w:pPr>
      <w:r>
        <w:t>-</w:t>
      </w:r>
      <w:r>
        <w:tab/>
        <w:t>Secondary RAT Usage Data Reporting (see clause 4.21 of 3GPP TS 23.502 [3]).</w:t>
      </w:r>
    </w:p>
    <w:p w14:paraId="32E9F15A" w14:textId="0F8CB0D9" w:rsidR="00B26D3E" w:rsidRDefault="00B26D3E" w:rsidP="00B26D3E">
      <w:r>
        <w:t>It is invoked by the H-SMF in the following procedures:</w:t>
      </w:r>
    </w:p>
    <w:p w14:paraId="32E9F15B" w14:textId="7D564064" w:rsidR="00B26D3E" w:rsidRDefault="00B26D3E" w:rsidP="00B26D3E">
      <w:pPr>
        <w:pStyle w:val="B1"/>
      </w:pPr>
      <w:r>
        <w:t>-</w:t>
      </w:r>
      <w:r>
        <w:tab/>
        <w:t xml:space="preserve">Home network requested PDU </w:t>
      </w:r>
      <w:r w:rsidR="009A54F5">
        <w:t>s</w:t>
      </w:r>
      <w:r>
        <w:t xml:space="preserve">ession modification (see </w:t>
      </w:r>
      <w:r w:rsidR="005B1EEB">
        <w:t>clause</w:t>
      </w:r>
      <w:r>
        <w:t xml:space="preserve"> 4.3.3.3 of</w:t>
      </w:r>
      <w:r w:rsidR="00151DAB">
        <w:t xml:space="preserve"> 3GPP TS</w:t>
      </w:r>
      <w:r w:rsidR="00CA4B50">
        <w:t> 23.502 [</w:t>
      </w:r>
      <w:r>
        <w:t>3]);</w:t>
      </w:r>
    </w:p>
    <w:p w14:paraId="32E9F15C" w14:textId="6E730431" w:rsidR="009A54F5" w:rsidRDefault="009A54F5" w:rsidP="00B26D3E">
      <w:pPr>
        <w:pStyle w:val="B1"/>
      </w:pPr>
      <w:r>
        <w:t>-</w:t>
      </w:r>
      <w:r>
        <w:tab/>
        <w:t xml:space="preserve">Home network requested PDU session release (see </w:t>
      </w:r>
      <w:r w:rsidR="005B1EEB">
        <w:t>clause</w:t>
      </w:r>
      <w:r>
        <w:t xml:space="preserve"> 4.3.4.3 of</w:t>
      </w:r>
      <w:r w:rsidR="00151DAB">
        <w:t xml:space="preserve"> 3GPP TS</w:t>
      </w:r>
      <w:r w:rsidR="00CA4B50">
        <w:t> 23.502 [</w:t>
      </w:r>
      <w:r>
        <w:t>3]);</w:t>
      </w:r>
    </w:p>
    <w:p w14:paraId="32E9F15D" w14:textId="77777777" w:rsidR="00C43287" w:rsidRDefault="00B26D3E" w:rsidP="00B26D3E">
      <w:pPr>
        <w:pStyle w:val="B1"/>
      </w:pPr>
      <w:r>
        <w:t>-</w:t>
      </w:r>
      <w:r>
        <w:tab/>
        <w:t>All procedures requiring to provide information necessary for the V-SMF to send N1 SM signalling to the UE</w:t>
      </w:r>
      <w:r w:rsidR="00C43287">
        <w:t>;</w:t>
      </w:r>
    </w:p>
    <w:p w14:paraId="3407C090" w14:textId="13BAA003" w:rsidR="00D7213D" w:rsidRDefault="00C43287" w:rsidP="00B26D3E">
      <w:pPr>
        <w:pStyle w:val="B1"/>
      </w:pPr>
      <w:r>
        <w:t>-</w:t>
      </w:r>
      <w:r>
        <w:tab/>
        <w:t xml:space="preserve">EPS Bearer ID allocation </w:t>
      </w:r>
      <w:r w:rsidR="001455EE">
        <w:rPr>
          <w:lang w:eastAsia="zh-CN"/>
        </w:rPr>
        <w:t>or revocation</w:t>
      </w:r>
      <w:r w:rsidR="001455EE">
        <w:t xml:space="preserve"> </w:t>
      </w:r>
      <w:r>
        <w:t xml:space="preserve">(see </w:t>
      </w:r>
      <w:r w:rsidR="005B1EEB">
        <w:t>clause</w:t>
      </w:r>
      <w:r w:rsidR="001455EE">
        <w:t>s</w:t>
      </w:r>
      <w:r>
        <w:t xml:space="preserve"> 4.11.1.4.1 </w:t>
      </w:r>
      <w:r w:rsidR="001455EE">
        <w:rPr>
          <w:lang w:eastAsia="zh-CN"/>
        </w:rPr>
        <w:t>and</w:t>
      </w:r>
      <w:r w:rsidR="001455EE">
        <w:t xml:space="preserve"> 4.11.1.4.3 </w:t>
      </w:r>
      <w:r>
        <w:t>of</w:t>
      </w:r>
      <w:r w:rsidR="00151DAB">
        <w:t xml:space="preserve"> 3GPP TS</w:t>
      </w:r>
      <w:r w:rsidR="00CA4B50">
        <w:t> 23.502 [</w:t>
      </w:r>
      <w:r>
        <w:t>3])</w:t>
      </w:r>
      <w:r w:rsidR="00D7213D">
        <w:t>;</w:t>
      </w:r>
    </w:p>
    <w:p w14:paraId="32E9F15E" w14:textId="088296DC" w:rsidR="00B26D3E" w:rsidRPr="00D93024" w:rsidRDefault="00D7213D" w:rsidP="00B26D3E">
      <w:pPr>
        <w:pStyle w:val="B1"/>
      </w:pPr>
      <w:r>
        <w:t>-</w:t>
      </w:r>
      <w:r>
        <w:tab/>
        <w:t xml:space="preserve">Secondary authorization/authentication by an DN-AAA server (see </w:t>
      </w:r>
      <w:r w:rsidR="005B1EEB">
        <w:t>clause</w:t>
      </w:r>
      <w:r>
        <w:t xml:space="preserve"> 4.3.2.3 of of</w:t>
      </w:r>
      <w:r w:rsidR="00151DAB">
        <w:t xml:space="preserve"> 3GPP TS</w:t>
      </w:r>
      <w:r w:rsidR="00CA4B50">
        <w:t> 23.502 [</w:t>
      </w:r>
      <w:r>
        <w:t>3])</w:t>
      </w:r>
      <w:r w:rsidR="00B26D3E">
        <w:t>.</w:t>
      </w:r>
    </w:p>
    <w:p w14:paraId="32E9F15F" w14:textId="77777777" w:rsidR="00E13DB8" w:rsidRDefault="00E13DB8" w:rsidP="00E13DB8">
      <w:pPr>
        <w:pStyle w:val="Heading5"/>
      </w:pPr>
      <w:bookmarkStart w:id="296" w:name="_Toc20129495"/>
      <w:bookmarkStart w:id="297" w:name="_Toc27584122"/>
      <w:bookmarkStart w:id="298" w:name="_Toc36455424"/>
      <w:bookmarkStart w:id="299" w:name="_Toc45026810"/>
      <w:bookmarkStart w:id="300" w:name="_Toc67687145"/>
      <w:r>
        <w:t>5.2.2.</w:t>
      </w:r>
      <w:r w:rsidR="00754805">
        <w:t>8</w:t>
      </w:r>
      <w:r>
        <w:t>.2</w:t>
      </w:r>
      <w:r>
        <w:tab/>
      </w:r>
      <w:r w:rsidR="006C399E">
        <w:t>Update service operation towards H-SMF</w:t>
      </w:r>
      <w:bookmarkEnd w:id="296"/>
      <w:bookmarkEnd w:id="297"/>
      <w:bookmarkEnd w:id="298"/>
      <w:bookmarkEnd w:id="299"/>
      <w:bookmarkEnd w:id="300"/>
    </w:p>
    <w:p w14:paraId="32E9F160" w14:textId="77777777" w:rsidR="00A76DF2" w:rsidRDefault="00A76DF2" w:rsidP="00DB011A">
      <w:pPr>
        <w:pStyle w:val="Heading6"/>
      </w:pPr>
      <w:bookmarkStart w:id="301" w:name="_Toc20129496"/>
      <w:bookmarkStart w:id="302" w:name="_Toc27584123"/>
      <w:bookmarkStart w:id="303" w:name="_Toc36455425"/>
      <w:bookmarkStart w:id="304" w:name="_Toc45026811"/>
      <w:bookmarkStart w:id="305" w:name="_Toc67687146"/>
      <w:r>
        <w:t>5.2.2.8.2.1</w:t>
      </w:r>
      <w:r>
        <w:tab/>
        <w:t>General</w:t>
      </w:r>
      <w:bookmarkEnd w:id="301"/>
      <w:bookmarkEnd w:id="302"/>
      <w:bookmarkEnd w:id="303"/>
      <w:bookmarkEnd w:id="304"/>
      <w:bookmarkEnd w:id="305"/>
    </w:p>
    <w:p w14:paraId="32E9F161" w14:textId="4AD0D207" w:rsidR="00E77F28" w:rsidRDefault="006C399E" w:rsidP="00B56CFA">
      <w:r>
        <w:t>The NF Service Consumer (e.g. V-SMF) shall update a PDU session in the H-SMF</w:t>
      </w:r>
      <w:r w:rsidRPr="00247A99">
        <w:t xml:space="preserve"> </w:t>
      </w:r>
      <w:r>
        <w:t xml:space="preserve">and/or provide the H-SMF with information received by the V-SMF in N1 SM signalling from the UE, by using the HTTP </w:t>
      </w:r>
      <w:r w:rsidR="00E77F28">
        <w:t xml:space="preserve">POST </w:t>
      </w:r>
      <w:r>
        <w:t xml:space="preserve">method </w:t>
      </w:r>
      <w:r w:rsidR="00E77F28">
        <w:t xml:space="preserve">(modify custom operation) </w:t>
      </w:r>
      <w:r>
        <w:t>as shown in Figure 5.2.2.</w:t>
      </w:r>
      <w:r w:rsidR="003A7B75">
        <w:t>8</w:t>
      </w:r>
      <w:r>
        <w:t>.2-1.</w:t>
      </w:r>
    </w:p>
    <w:p w14:paraId="32E9F162" w14:textId="77777777" w:rsidR="005D5DEC" w:rsidRDefault="005D5DEC" w:rsidP="006C399E">
      <w:pPr>
        <w:pStyle w:val="TH"/>
      </w:pPr>
      <w:r>
        <w:object w:dxaOrig="8714" w:dyaOrig="2144" w14:anchorId="32EA0C61">
          <v:shape id="_x0000_i1047" type="#_x0000_t75" style="width:437pt;height:107.5pt" o:ole="">
            <v:imagedata r:id="rId56" o:title=""/>
          </v:shape>
          <o:OLEObject Type="Embed" ProgID="Visio.Drawing.11" ShapeID="_x0000_i1047" DrawAspect="Content" ObjectID="_1678299987" r:id="rId57"/>
        </w:object>
      </w:r>
    </w:p>
    <w:p w14:paraId="32E9F163" w14:textId="77777777" w:rsidR="006C399E" w:rsidRPr="00DD4E0C" w:rsidRDefault="006C399E" w:rsidP="006C399E">
      <w:pPr>
        <w:pStyle w:val="TF"/>
        <w:rPr>
          <w:lang w:val="en-US"/>
        </w:rPr>
      </w:pPr>
      <w:r w:rsidRPr="00DD4E0C">
        <w:rPr>
          <w:lang w:val="en-US"/>
        </w:rPr>
        <w:t>Figure 5.2.2.</w:t>
      </w:r>
      <w:r w:rsidR="00754805">
        <w:rPr>
          <w:lang w:val="en-US"/>
        </w:rPr>
        <w:t>8</w:t>
      </w:r>
      <w:r w:rsidRPr="00DD4E0C">
        <w:rPr>
          <w:lang w:val="en-US"/>
        </w:rPr>
        <w:t>.</w:t>
      </w:r>
      <w:r>
        <w:rPr>
          <w:lang w:val="en-US"/>
        </w:rPr>
        <w:t>2</w:t>
      </w:r>
      <w:r w:rsidRPr="00DD4E0C">
        <w:rPr>
          <w:lang w:val="en-US"/>
        </w:rPr>
        <w:t>-1: P</w:t>
      </w:r>
      <w:r w:rsidR="005D5DEC">
        <w:rPr>
          <w:lang w:val="en-US"/>
        </w:rPr>
        <w:t>DU</w:t>
      </w:r>
      <w:r w:rsidRPr="00DD4E0C">
        <w:rPr>
          <w:lang w:val="en-US"/>
        </w:rPr>
        <w:t xml:space="preserve"> session update</w:t>
      </w:r>
      <w:r>
        <w:rPr>
          <w:lang w:val="en-US"/>
        </w:rPr>
        <w:t xml:space="preserve"> towards H-SMF</w:t>
      </w:r>
    </w:p>
    <w:p w14:paraId="32E9F164" w14:textId="77777777" w:rsidR="009A54F5" w:rsidRDefault="006C399E" w:rsidP="006C399E">
      <w:pPr>
        <w:pStyle w:val="B1"/>
      </w:pPr>
      <w:r>
        <w:lastRenderedPageBreak/>
        <w:t>1.</w:t>
      </w:r>
      <w:r>
        <w:tab/>
        <w:t xml:space="preserve">The NF Service Consumer shall send a </w:t>
      </w:r>
      <w:r w:rsidR="00E77F28">
        <w:t xml:space="preserve">POST </w:t>
      </w:r>
      <w:r>
        <w:t xml:space="preserve">request to the resource representing the individual PDU session resource in the H-SMF. The payload body of the </w:t>
      </w:r>
      <w:r w:rsidR="00E77F28">
        <w:t xml:space="preserve">POST </w:t>
      </w:r>
      <w:r>
        <w:t>request shall contain</w:t>
      </w:r>
      <w:r w:rsidR="009A54F5">
        <w:t>:</w:t>
      </w:r>
    </w:p>
    <w:p w14:paraId="32E9F165" w14:textId="011C574B" w:rsidR="009A54F5" w:rsidRDefault="009A54F5" w:rsidP="009A54F5">
      <w:pPr>
        <w:pStyle w:val="B2"/>
      </w:pPr>
      <w:r>
        <w:t>-</w:t>
      </w:r>
      <w:r>
        <w:tab/>
        <w:t>the requestIndication IE indicating the request type;</w:t>
      </w:r>
    </w:p>
    <w:p w14:paraId="32E9F166" w14:textId="77777777" w:rsidR="006C399E" w:rsidRDefault="009A54F5" w:rsidP="00DB011A">
      <w:pPr>
        <w:pStyle w:val="B2"/>
      </w:pPr>
      <w:r>
        <w:t>-</w:t>
      </w:r>
      <w:r>
        <w:tab/>
      </w:r>
      <w:r w:rsidR="006C399E">
        <w:t>the modification instructions and/or the information received by the V-SMF in N1 signalling from the UE.</w:t>
      </w:r>
    </w:p>
    <w:p w14:paraId="32E9F167" w14:textId="374D75EB" w:rsidR="005D5DEC" w:rsidRDefault="006C399E" w:rsidP="006C399E">
      <w:pPr>
        <w:pStyle w:val="B1"/>
      </w:pPr>
      <w:r w:rsidRPr="000C7A0F">
        <w:t>2</w:t>
      </w:r>
      <w:r w:rsidR="005D5DEC">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V-SMF to send N1 SM signalling to the UE</w:t>
      </w:r>
      <w:r w:rsidRPr="00E33AA9">
        <w:t>.</w:t>
      </w:r>
    </w:p>
    <w:p w14:paraId="32E9F168" w14:textId="77777777" w:rsidR="005D5DEC" w:rsidRDefault="005D5DEC" w:rsidP="006C399E">
      <w:pPr>
        <w:pStyle w:val="B1"/>
      </w:pPr>
      <w:r>
        <w:t>2b.</w:t>
      </w:r>
      <w:r>
        <w:tab/>
      </w:r>
      <w:r w:rsidR="006C399E">
        <w:t xml:space="preserve">On failure, </w:t>
      </w:r>
      <w:r>
        <w:t>one of the HTTP status code listed in Table 6.1.3.3.3.2-3 shall be returned. For a 4xx/5xx response,</w:t>
      </w:r>
      <w:r w:rsidRPr="00FA1305">
        <w:t xml:space="preserve"> the message body </w:t>
      </w:r>
      <w:r>
        <w:t xml:space="preserve">shall </w:t>
      </w:r>
      <w:r w:rsidRPr="00FA1305">
        <w:t>contain a</w:t>
      </w:r>
      <w:r>
        <w:t xml:space="preserve"> HsmfUpdateError structure</w:t>
      </w:r>
      <w:r w:rsidRPr="00FA1305">
        <w:t>,</w:t>
      </w:r>
      <w:r>
        <w:t xml:space="preserve"> including:</w:t>
      </w:r>
    </w:p>
    <w:p w14:paraId="32E9F169" w14:textId="77777777" w:rsidR="005D5DEC" w:rsidRDefault="005D5DEC" w:rsidP="005D5DEC">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32E9F16A" w14:textId="481642AA" w:rsidR="005D5DEC" w:rsidRPr="003A40AE" w:rsidRDefault="005D5DEC" w:rsidP="005D5DEC">
      <w:pPr>
        <w:pStyle w:val="B2"/>
        <w:rPr>
          <w:lang w:val="en-US"/>
        </w:rPr>
      </w:pPr>
      <w:r>
        <w:rPr>
          <w:lang w:val="en-US"/>
        </w:rPr>
        <w:t>-</w:t>
      </w:r>
      <w:r>
        <w:rPr>
          <w:lang w:val="en-US"/>
        </w:rPr>
        <w:tab/>
        <w:t xml:space="preserve">the n1SmCause IE with the 5GSM cause the H-SMF </w:t>
      </w:r>
      <w:r w:rsidR="00E7640D">
        <w:rPr>
          <w:lang w:val="en-US"/>
        </w:rPr>
        <w:t>proposes</w:t>
      </w:r>
      <w:r>
        <w:rPr>
          <w:lang w:val="en-US"/>
        </w:rPr>
        <w:t xml:space="preserve"> the V-SMF to return to the UE, if the request included n1SmInfoFromUe;</w:t>
      </w:r>
    </w:p>
    <w:p w14:paraId="32E9F16B" w14:textId="190851B8" w:rsidR="005D5DEC" w:rsidRDefault="005D5DEC" w:rsidP="005D5DEC">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if the SMF needs to return NAS SM information which the V-SMF does not need to interpret;</w:t>
      </w:r>
    </w:p>
    <w:p w14:paraId="32E9F16C" w14:textId="174D1F6D" w:rsidR="005D5DEC" w:rsidRDefault="005D5DEC" w:rsidP="005D5DEC">
      <w:pPr>
        <w:pStyle w:val="B2"/>
        <w:rPr>
          <w:lang w:val="en-US"/>
        </w:rPr>
      </w:pPr>
      <w:r>
        <w:rPr>
          <w:lang w:val="en-US"/>
        </w:rPr>
        <w:t>-</w:t>
      </w:r>
      <w:r>
        <w:rPr>
          <w:lang w:val="en-US"/>
        </w:rPr>
        <w:tab/>
        <w:t xml:space="preserve">the procedure transaction id that was that received in the request, if </w:t>
      </w:r>
      <w:r>
        <w:rPr>
          <w:rFonts w:cs="Arial"/>
          <w:szCs w:val="18"/>
        </w:rPr>
        <w:t>this is a response sent to a UE requested PDU session modification.</w:t>
      </w:r>
    </w:p>
    <w:p w14:paraId="32E9F16D" w14:textId="77777777" w:rsidR="00F16F55" w:rsidRDefault="00F16F55" w:rsidP="00F16F55">
      <w:pPr>
        <w:pStyle w:val="Heading6"/>
      </w:pPr>
      <w:bookmarkStart w:id="306" w:name="_Toc20129497"/>
      <w:bookmarkStart w:id="307" w:name="_Toc27584124"/>
      <w:bookmarkStart w:id="308" w:name="_Toc36455426"/>
      <w:bookmarkStart w:id="309" w:name="_Toc45026812"/>
      <w:bookmarkStart w:id="310" w:name="_Toc67687147"/>
      <w:r>
        <w:t>5.2.2.8.2.2</w:t>
      </w:r>
      <w:r>
        <w:tab/>
        <w:t>UE or visited network requested PDU session modification</w:t>
      </w:r>
      <w:bookmarkEnd w:id="306"/>
      <w:bookmarkEnd w:id="307"/>
      <w:bookmarkEnd w:id="308"/>
      <w:bookmarkEnd w:id="309"/>
      <w:bookmarkEnd w:id="310"/>
    </w:p>
    <w:p w14:paraId="32E9F16E" w14:textId="096B6759" w:rsidR="00F16F55" w:rsidRPr="007C1A75" w:rsidRDefault="00F16F55" w:rsidP="00F16F55">
      <w:r>
        <w:t xml:space="preserve">The requirements specified in </w:t>
      </w:r>
      <w:r w:rsidR="005B1EEB">
        <w:t>clause</w:t>
      </w:r>
      <w:r>
        <w:t xml:space="preserve"> 5.2.2.8.2.1 shall apply with the following modifications.</w:t>
      </w:r>
    </w:p>
    <w:p w14:paraId="32E9F16F" w14:textId="77777777" w:rsidR="00F16F55" w:rsidRDefault="00F16F55" w:rsidP="00F16F55">
      <w:pPr>
        <w:pStyle w:val="B1"/>
      </w:pPr>
      <w:r>
        <w:t>1.</w:t>
      </w:r>
      <w:r>
        <w:tab/>
        <w:t>Same as step 1 of Figure 5.2.2.8.2-1, with the following modifications.</w:t>
      </w:r>
    </w:p>
    <w:p w14:paraId="32E9F170" w14:textId="04BB48A1" w:rsidR="00F16F55" w:rsidRDefault="00F16F55" w:rsidP="00DB011A">
      <w:pPr>
        <w:pStyle w:val="B1"/>
        <w:ind w:hanging="1"/>
      </w:pPr>
      <w:r>
        <w:t xml:space="preserve">The </w:t>
      </w:r>
      <w:r w:rsidR="00E77F28">
        <w:t xml:space="preserve">POST </w:t>
      </w:r>
      <w:r>
        <w:t>request shall contain:</w:t>
      </w:r>
    </w:p>
    <w:p w14:paraId="32E9F171" w14:textId="5C2D65A9" w:rsidR="00F16F55" w:rsidRDefault="00F16F55" w:rsidP="00DB011A">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00283FD2" w:rsidRPr="00283FD2">
        <w:t xml:space="preserve"> </w:t>
      </w:r>
      <w:r w:rsidR="00283FD2">
        <w:t>or UE requested Qos flow descriptions</w:t>
      </w:r>
      <w:r>
        <w:t xml:space="preserve">, in an N1 SM container IE as specified in </w:t>
      </w:r>
      <w:r w:rsidR="005B1EEB">
        <w:t>clause</w:t>
      </w:r>
      <w:r>
        <w:t xml:space="preserve"> 5.2.3.1, for a UE requested PDU session modification; or</w:t>
      </w:r>
    </w:p>
    <w:p w14:paraId="47957983" w14:textId="3C39D881" w:rsidR="00462BBC" w:rsidRDefault="00F16F55" w:rsidP="00DB011A">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 xml:space="preserve">the modifications requested by the visited network or the notifications initiated by the visited network, </w:t>
      </w:r>
      <w:r w:rsidR="00462BBC">
        <w:t xml:space="preserve">for a visited network requested PDU session modification, </w:t>
      </w:r>
      <w:r>
        <w:t>e.g.</w:t>
      </w:r>
      <w:r w:rsidR="003F7D59" w:rsidRPr="003F7D59">
        <w:t xml:space="preserve"> </w:t>
      </w:r>
      <w:r w:rsidR="003F7D59">
        <w:t>to</w:t>
      </w:r>
      <w:r w:rsidR="00462BBC">
        <w:t>:</w:t>
      </w:r>
    </w:p>
    <w:p w14:paraId="5A003116" w14:textId="1BFE5D53" w:rsidR="007319C9" w:rsidRDefault="00462BBC" w:rsidP="00462BBC">
      <w:pPr>
        <w:pStyle w:val="B3"/>
        <w:rPr>
          <w:lang w:eastAsia="ja-JP"/>
        </w:rPr>
      </w:pPr>
      <w:r>
        <w:t>-</w:t>
      </w:r>
      <w:r>
        <w:tab/>
      </w:r>
      <w:r w:rsidR="00F16F55">
        <w:t xml:space="preserve">report the release of </w:t>
      </w:r>
      <w:r w:rsidR="00F16F55">
        <w:rPr>
          <w:lang w:eastAsia="ja-JP"/>
        </w:rPr>
        <w:t>QoS flow(s) or notify QoS flow(s) whose targets QoS are no longer fulfilled</w:t>
      </w:r>
      <w:r w:rsidR="007319C9">
        <w:rPr>
          <w:lang w:eastAsia="ja-JP"/>
        </w:rPr>
        <w:t>;</w:t>
      </w:r>
    </w:p>
    <w:p w14:paraId="32E9F172" w14:textId="1FDE0C87" w:rsidR="00F16F55" w:rsidRDefault="007319C9" w:rsidP="00462BBC">
      <w:pPr>
        <w:pStyle w:val="B3"/>
      </w:pPr>
      <w:r>
        <w:t>-</w:t>
      </w:r>
      <w:r>
        <w:rPr>
          <w:lang w:eastAsia="ja-JP"/>
        </w:rPr>
        <w:tab/>
      </w:r>
      <w:r w:rsidR="0056191B">
        <w:rPr>
          <w:lang w:eastAsia="ja-JP"/>
        </w:rPr>
        <w:t>report that the</w:t>
      </w:r>
      <w:r w:rsidR="0056191B" w:rsidRPr="00201E0C">
        <w:rPr>
          <w:noProof/>
        </w:rPr>
        <w:t xml:space="preserve"> </w:t>
      </w:r>
      <w:r w:rsidR="0056191B">
        <w:rPr>
          <w:noProof/>
        </w:rPr>
        <w:t>user plane security enforcement with a value Preferred is not fulfilled or is fulfilled again</w:t>
      </w:r>
      <w:r w:rsidR="00F16F55">
        <w:t>;</w:t>
      </w:r>
    </w:p>
    <w:p w14:paraId="3613C86B" w14:textId="29C8FD5E" w:rsidR="007319C9" w:rsidRDefault="007319C9" w:rsidP="00C327E7">
      <w:pPr>
        <w:pStyle w:val="B3"/>
      </w:pPr>
      <w:r>
        <w:t>-</w:t>
      </w:r>
      <w:r>
        <w:tab/>
        <w:t>report that access type of the PDU session can be changed; in this case, the anTypeCanBeChanged attribute shall be set to "true".</w:t>
      </w:r>
    </w:p>
    <w:p w14:paraId="32E9F173" w14:textId="77777777" w:rsidR="00F16F55" w:rsidRPr="00DB011A" w:rsidRDefault="00F16F55" w:rsidP="00F16F55">
      <w:pPr>
        <w:pStyle w:val="Heading6"/>
        <w:rPr>
          <w:lang w:val="en-US"/>
        </w:rPr>
      </w:pPr>
      <w:bookmarkStart w:id="311" w:name="_Toc20129498"/>
      <w:bookmarkStart w:id="312" w:name="_Toc27584125"/>
      <w:bookmarkStart w:id="313" w:name="_Toc36455427"/>
      <w:bookmarkStart w:id="314" w:name="_Toc45026813"/>
      <w:bookmarkStart w:id="315" w:name="_Toc67687148"/>
      <w:r w:rsidRPr="00DB011A">
        <w:rPr>
          <w:lang w:val="en-US"/>
        </w:rPr>
        <w:t>5.2.2.8.2.</w:t>
      </w:r>
      <w:r>
        <w:rPr>
          <w:lang w:val="en-US"/>
        </w:rPr>
        <w:t>3</w:t>
      </w:r>
      <w:r w:rsidRPr="00DB011A">
        <w:rPr>
          <w:lang w:val="en-US"/>
        </w:rPr>
        <w:tab/>
        <w:t>UE requested PDU session release</w:t>
      </w:r>
      <w:bookmarkEnd w:id="311"/>
      <w:bookmarkEnd w:id="312"/>
      <w:bookmarkEnd w:id="313"/>
      <w:bookmarkEnd w:id="314"/>
      <w:bookmarkEnd w:id="315"/>
    </w:p>
    <w:p w14:paraId="32E9F174" w14:textId="62FF5CA3" w:rsidR="00F16F55" w:rsidRPr="007C1A75" w:rsidRDefault="00F16F55" w:rsidP="00F16F55">
      <w:r>
        <w:t xml:space="preserve">The requirements specified in </w:t>
      </w:r>
      <w:r w:rsidR="005B1EEB">
        <w:t>clause</w:t>
      </w:r>
      <w:r>
        <w:t xml:space="preserve"> 5.2.2.8.2.1 shall apply with the following modifications.</w:t>
      </w:r>
    </w:p>
    <w:p w14:paraId="32E9F175" w14:textId="77777777" w:rsidR="00F16F55" w:rsidRDefault="00F16F55" w:rsidP="00F16F55">
      <w:pPr>
        <w:pStyle w:val="B1"/>
      </w:pPr>
      <w:r>
        <w:t>1.</w:t>
      </w:r>
      <w:r>
        <w:tab/>
        <w:t>Same as step 1 of Figure 5.2.2.8.2-1, with the following modifications.</w:t>
      </w:r>
    </w:p>
    <w:p w14:paraId="32E9F176" w14:textId="249347D3" w:rsidR="00F16F55" w:rsidRDefault="00F16F55" w:rsidP="00F16F55">
      <w:pPr>
        <w:pStyle w:val="B1"/>
        <w:ind w:hanging="1"/>
      </w:pPr>
      <w:r>
        <w:t xml:space="preserve">The </w:t>
      </w:r>
      <w:r w:rsidR="00E77F28">
        <w:t xml:space="preserve">POST </w:t>
      </w:r>
      <w:r>
        <w:t>request shall contain:</w:t>
      </w:r>
    </w:p>
    <w:p w14:paraId="32E9F177" w14:textId="413726A5" w:rsidR="00F16F55" w:rsidRPr="00DB011A" w:rsidRDefault="00F16F55" w:rsidP="00F16F55">
      <w:pPr>
        <w:pStyle w:val="B2"/>
        <w:rPr>
          <w:lang w:val="en-US"/>
        </w:rPr>
      </w:pPr>
      <w:r w:rsidRPr="00DB011A">
        <w:rPr>
          <w:lang w:val="en-US"/>
        </w:rPr>
        <w:t>-</w:t>
      </w:r>
      <w:r w:rsidRPr="00DB011A">
        <w:rPr>
          <w:lang w:val="en-US"/>
        </w:rPr>
        <w:tab/>
        <w:t>the requestIndication set to UE_REQ_PDU_SES_</w:t>
      </w:r>
      <w:r>
        <w:rPr>
          <w:lang w:val="en-US"/>
        </w:rPr>
        <w:t>REL.</w:t>
      </w:r>
    </w:p>
    <w:p w14:paraId="32E9F178" w14:textId="77777777" w:rsidR="003919DA" w:rsidRDefault="003919DA" w:rsidP="003919DA">
      <w:pPr>
        <w:pStyle w:val="Heading6"/>
      </w:pPr>
      <w:bookmarkStart w:id="316" w:name="_Toc20129499"/>
      <w:bookmarkStart w:id="317" w:name="_Toc27584126"/>
      <w:bookmarkStart w:id="318" w:name="_Toc36455428"/>
      <w:bookmarkStart w:id="319" w:name="_Toc45026814"/>
      <w:bookmarkStart w:id="320" w:name="_Toc67687149"/>
      <w:r>
        <w:t>5.2.2.8.2.</w:t>
      </w:r>
      <w:r w:rsidR="0007511B">
        <w:t>4</w:t>
      </w:r>
      <w:r>
        <w:tab/>
        <w:t xml:space="preserve">EPS to 5GS Handover </w:t>
      </w:r>
      <w:r w:rsidR="00255747">
        <w:t>Execution</w:t>
      </w:r>
      <w:bookmarkEnd w:id="316"/>
      <w:bookmarkEnd w:id="317"/>
      <w:bookmarkEnd w:id="318"/>
      <w:bookmarkEnd w:id="319"/>
      <w:bookmarkEnd w:id="320"/>
    </w:p>
    <w:p w14:paraId="32E9F179" w14:textId="67A599B3" w:rsidR="003919DA" w:rsidRPr="007C1A75" w:rsidRDefault="003919DA" w:rsidP="003919DA">
      <w:r>
        <w:t xml:space="preserve">The requirements specified in </w:t>
      </w:r>
      <w:r w:rsidR="005B1EEB">
        <w:t>clause</w:t>
      </w:r>
      <w:r>
        <w:t xml:space="preserve"> 5.2.2.8.2.1 shall apply with the following modifications.</w:t>
      </w:r>
    </w:p>
    <w:p w14:paraId="32E9F17A" w14:textId="77777777" w:rsidR="003919DA" w:rsidRDefault="003919DA" w:rsidP="003919DA">
      <w:pPr>
        <w:pStyle w:val="B1"/>
      </w:pPr>
      <w:r>
        <w:t>1.</w:t>
      </w:r>
      <w:r>
        <w:tab/>
        <w:t>Same as step 1 of Figure 5.2.2.8.2-1, with the following modifications.</w:t>
      </w:r>
    </w:p>
    <w:p w14:paraId="32E9F17B" w14:textId="77777777" w:rsidR="003919DA" w:rsidRDefault="00255747" w:rsidP="003919DA">
      <w:pPr>
        <w:pStyle w:val="B1"/>
        <w:ind w:hanging="1"/>
      </w:pPr>
      <w:r>
        <w:t>T</w:t>
      </w:r>
      <w:r w:rsidR="003919DA">
        <w:t xml:space="preserve">he </w:t>
      </w:r>
      <w:r w:rsidR="003D5E0C">
        <w:t xml:space="preserve">POST </w:t>
      </w:r>
      <w:r w:rsidR="003919DA">
        <w:t>request shall contain:</w:t>
      </w:r>
    </w:p>
    <w:p w14:paraId="32E9F17C" w14:textId="77777777" w:rsidR="003919DA" w:rsidRDefault="003919DA" w:rsidP="003919DA">
      <w:pPr>
        <w:pStyle w:val="B1"/>
        <w:ind w:hanging="1"/>
      </w:pPr>
      <w:r>
        <w:lastRenderedPageBreak/>
        <w:t>-</w:t>
      </w:r>
      <w:r>
        <w:tab/>
        <w:t>the list of EPS Bearer Ids successfully handed over to 5GS;</w:t>
      </w:r>
    </w:p>
    <w:p w14:paraId="32E9F17D" w14:textId="6F33D123" w:rsidR="003919DA" w:rsidRDefault="003919DA" w:rsidP="00DB011A">
      <w:pPr>
        <w:pStyle w:val="B2"/>
      </w:pPr>
      <w:r>
        <w:t>-</w:t>
      </w:r>
      <w:r>
        <w:tab/>
        <w:t xml:space="preserve">the hoPreparationIndication IE set to "false", to indicate that there is no handover preparation in progress anymore and </w:t>
      </w:r>
      <w:r w:rsidR="0089630E">
        <w:t xml:space="preserve">that </w:t>
      </w:r>
      <w:r>
        <w:t>the PGW-C/SMF shall switch the DL user plane of the PDU session.</w:t>
      </w:r>
    </w:p>
    <w:p w14:paraId="32E9F17E" w14:textId="77777777" w:rsidR="003919DA" w:rsidRDefault="003919DA" w:rsidP="003919DA">
      <w:pPr>
        <w:pStyle w:val="B1"/>
      </w:pPr>
      <w:r w:rsidRPr="000C7A0F">
        <w:t>2.</w:t>
      </w:r>
      <w:r w:rsidRPr="000C7A0F">
        <w:tab/>
      </w:r>
      <w:r>
        <w:t>Same as step 2 of Figure 5.2.2.8.2-1, with the following modifications.</w:t>
      </w:r>
    </w:p>
    <w:p w14:paraId="32E9F17F" w14:textId="2851754E" w:rsidR="003919DA" w:rsidRDefault="00255747" w:rsidP="00DB011A">
      <w:pPr>
        <w:pStyle w:val="B1"/>
        <w:ind w:hanging="1"/>
      </w:pPr>
      <w:r>
        <w:t>T</w:t>
      </w:r>
      <w:r w:rsidR="003919DA">
        <w:t>he SMF shall return a 200 OK response. The SMF shall switch the DL user plane of the PDU session using the N9 tunnel information that has been received in the vcnTunnelInfo, if</w:t>
      </w:r>
      <w:r w:rsidR="003919DA" w:rsidRPr="00810EDB">
        <w:t xml:space="preserve"> </w:t>
      </w:r>
      <w:r w:rsidR="003919DA">
        <w:t>the hoPreparationIndication IE was set to "false" in the request.</w:t>
      </w:r>
    </w:p>
    <w:p w14:paraId="7D23632D" w14:textId="2BE4F097" w:rsidR="0089630E" w:rsidRPr="007C1A75" w:rsidRDefault="0089630E" w:rsidP="0089630E">
      <w:r>
        <w:t xml:space="preserve">If the handover preparation failed (e.g. the target 5G-AN failed to establish resources for the PDU session), the requirements specified in </w:t>
      </w:r>
      <w:r w:rsidR="005B1EEB">
        <w:t>clause</w:t>
      </w:r>
      <w:r>
        <w:t xml:space="preserve"> 5.2.2.8.2.1 shall apply with the following modifications.</w:t>
      </w:r>
    </w:p>
    <w:p w14:paraId="51A0AECE" w14:textId="77777777" w:rsidR="0089630E" w:rsidRDefault="0089630E" w:rsidP="0089630E">
      <w:pPr>
        <w:pStyle w:val="B1"/>
      </w:pPr>
      <w:r>
        <w:t>1.</w:t>
      </w:r>
      <w:r>
        <w:tab/>
        <w:t>Same as step 1 of Figure 5.2.2.8.2-1, with the following modifications.</w:t>
      </w:r>
    </w:p>
    <w:p w14:paraId="1C5EFF9C" w14:textId="77777777" w:rsidR="0089630E" w:rsidRDefault="0089630E" w:rsidP="0089630E">
      <w:pPr>
        <w:pStyle w:val="B1"/>
        <w:ind w:hanging="1"/>
      </w:pPr>
      <w:r>
        <w:t>The POST request shall contain:</w:t>
      </w:r>
    </w:p>
    <w:p w14:paraId="0380D74C" w14:textId="502950E6" w:rsidR="0089630E" w:rsidRDefault="0089630E" w:rsidP="0089630E">
      <w:pPr>
        <w:pStyle w:val="B1"/>
        <w:ind w:hanging="1"/>
      </w:pPr>
      <w:r>
        <w:t>-</w:t>
      </w:r>
      <w:r>
        <w:tab/>
        <w:t>the cause attribute set to "HO_FAILURE";</w:t>
      </w:r>
    </w:p>
    <w:p w14:paraId="00D02700" w14:textId="77777777" w:rsidR="0089630E" w:rsidRDefault="0089630E" w:rsidP="0089630E">
      <w:pPr>
        <w:pStyle w:val="B1"/>
        <w:ind w:hanging="1"/>
      </w:pPr>
      <w:r>
        <w:t>-</w:t>
      </w:r>
      <w:r>
        <w:tab/>
        <w:t>an empty list of EPS Bearer Ids;</w:t>
      </w:r>
    </w:p>
    <w:p w14:paraId="4C74DACE" w14:textId="31EB2EFE" w:rsidR="0089630E" w:rsidRDefault="0089630E" w:rsidP="0089630E">
      <w:pPr>
        <w:pStyle w:val="B2"/>
      </w:pPr>
      <w:r>
        <w:t>-</w:t>
      </w:r>
      <w:r>
        <w:tab/>
        <w:t>the hoPreparationIndication IE set to "false", to indicate that there is no handover preparation in progress anymore.</w:t>
      </w:r>
    </w:p>
    <w:p w14:paraId="39FAE655" w14:textId="77777777" w:rsidR="0089630E" w:rsidRDefault="0089630E" w:rsidP="0089630E">
      <w:pPr>
        <w:pStyle w:val="B1"/>
      </w:pPr>
      <w:r w:rsidRPr="000C7A0F">
        <w:t>2.</w:t>
      </w:r>
      <w:r w:rsidRPr="000C7A0F">
        <w:tab/>
      </w:r>
      <w:r>
        <w:t>Same as step 2 of Figure 5.2.2.8.2-1, with the following modifications.</w:t>
      </w:r>
    </w:p>
    <w:p w14:paraId="580E08DA" w14:textId="7E238392" w:rsidR="0089630E" w:rsidRDefault="0089630E" w:rsidP="0089630E">
      <w:pPr>
        <w:pStyle w:val="B1"/>
        <w:ind w:hanging="1"/>
      </w:pPr>
      <w:r>
        <w:t>The H-SMF shall return a 200 OK response. The H-SMF shall release the resources prepared for the handover.</w:t>
      </w:r>
    </w:p>
    <w:p w14:paraId="32E9F180" w14:textId="77777777" w:rsidR="006D67A5" w:rsidRDefault="006D67A5" w:rsidP="006D67A5">
      <w:pPr>
        <w:pStyle w:val="Heading6"/>
      </w:pPr>
      <w:bookmarkStart w:id="321" w:name="_Toc20129500"/>
      <w:bookmarkStart w:id="322" w:name="_Toc27584127"/>
      <w:bookmarkStart w:id="323" w:name="_Toc36455429"/>
      <w:bookmarkStart w:id="324" w:name="_Toc45026815"/>
      <w:bookmarkStart w:id="325" w:name="_Toc67687150"/>
      <w:r>
        <w:t>5.2.2.8.2</w:t>
      </w:r>
      <w:r w:rsidR="00F16F55">
        <w:t>.</w:t>
      </w:r>
      <w:r w:rsidR="0007511B">
        <w:t>5</w:t>
      </w:r>
      <w:r>
        <w:tab/>
        <w:t>Handover between 3GPP and untrusted non-3GPP access (Home Routed PDU session)</w:t>
      </w:r>
      <w:bookmarkEnd w:id="321"/>
      <w:bookmarkEnd w:id="322"/>
      <w:bookmarkEnd w:id="323"/>
      <w:bookmarkEnd w:id="324"/>
      <w:bookmarkEnd w:id="325"/>
    </w:p>
    <w:p w14:paraId="32E9F181" w14:textId="448D9D90" w:rsidR="006D67A5" w:rsidRPr="007C1A75" w:rsidRDefault="006D67A5" w:rsidP="006D67A5">
      <w:r>
        <w:t xml:space="preserve">For Handover between 3GPP and untrusted non-3GPP access procedures, for a Home Routed PDU session, without AMF change or with the target AMF in the same PLMN, the requirements specified in </w:t>
      </w:r>
      <w:r w:rsidR="005B1EEB">
        <w:t>clause</w:t>
      </w:r>
      <w:r>
        <w:t xml:space="preserve"> 5.2.2.8.2.1 shall apply with the following modifications.</w:t>
      </w:r>
    </w:p>
    <w:p w14:paraId="32E9F182" w14:textId="77777777" w:rsidR="006D67A5" w:rsidRDefault="006D67A5" w:rsidP="006D67A5">
      <w:pPr>
        <w:pStyle w:val="B1"/>
      </w:pPr>
      <w:r>
        <w:t>1.</w:t>
      </w:r>
      <w:r>
        <w:tab/>
        <w:t>Same as step 1 of Figure 5.2.2.8.2-1, with the following modifications.</w:t>
      </w:r>
    </w:p>
    <w:p w14:paraId="32E9F183" w14:textId="77777777" w:rsidR="006D67A5" w:rsidRDefault="006D67A5" w:rsidP="00DB011A">
      <w:pPr>
        <w:pStyle w:val="B1"/>
        <w:ind w:firstLine="0"/>
      </w:pPr>
      <w:r>
        <w:t xml:space="preserve">The </w:t>
      </w:r>
      <w:r w:rsidR="00E77F28">
        <w:t xml:space="preserve">POST </w:t>
      </w:r>
      <w:r>
        <w:t xml:space="preserve">request shall contain the </w:t>
      </w:r>
      <w:r>
        <w:rPr>
          <w:lang w:val="en-US"/>
        </w:rPr>
        <w:t xml:space="preserve">anType set to </w:t>
      </w:r>
      <w:r>
        <w:t>the target access type, i.e. to 3GPP_ACCESS or NON_3GPP_ACCESS.</w:t>
      </w:r>
    </w:p>
    <w:p w14:paraId="32E9F184" w14:textId="7275137B" w:rsidR="006D67A5" w:rsidRDefault="006D67A5" w:rsidP="00DB011A">
      <w:pPr>
        <w:pStyle w:val="B1"/>
        <w:ind w:firstLine="0"/>
      </w:pPr>
      <w:r>
        <w:t>The requestIndication IE shall be set to PDU_SES_MOB.</w:t>
      </w:r>
    </w:p>
    <w:p w14:paraId="4703C0EE" w14:textId="77777777" w:rsidR="002D1323" w:rsidRDefault="002D1323" w:rsidP="002D1323">
      <w:pPr>
        <w:pStyle w:val="B1"/>
      </w:pPr>
      <w:r>
        <w:t>2a.</w:t>
      </w:r>
      <w:r>
        <w:tab/>
        <w:t>Same as step 2a of Figure 5.2.2.8.2-1, with the following modifications.</w:t>
      </w:r>
    </w:p>
    <w:p w14:paraId="760D5561" w14:textId="77777777" w:rsidR="002D1323" w:rsidRDefault="002D1323" w:rsidP="002D1323">
      <w:pPr>
        <w:pStyle w:val="B1"/>
        <w:ind w:firstLine="0"/>
      </w:pPr>
      <w:r>
        <w:t>T</w:t>
      </w:r>
      <w:r w:rsidRPr="0057039A">
        <w:t xml:space="preserve">he payload body of the POST response shall </w:t>
      </w:r>
      <w:r>
        <w:t xml:space="preserve">include: </w:t>
      </w:r>
    </w:p>
    <w:p w14:paraId="78917228" w14:textId="77777777" w:rsidR="002D1323" w:rsidRDefault="002D1323" w:rsidP="002D1323">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w:t>
      </w:r>
      <w:r w:rsidRPr="001E4275">
        <w:t>;</w:t>
      </w:r>
      <w:r>
        <w:t xml:space="preserve"> and</w:t>
      </w:r>
    </w:p>
    <w:p w14:paraId="7ED5558C" w14:textId="77777777" w:rsidR="002D1323" w:rsidRDefault="002D1323" w:rsidP="002D1323">
      <w:pPr>
        <w:pStyle w:val="B2"/>
      </w:pPr>
      <w:r>
        <w:t>-</w:t>
      </w:r>
      <w:r>
        <w:tab/>
        <w:t>the epsPdnCnxInfo IE and, for each EPS bearer, an epsBearerInfo IE, if the PDU session may be moved to EPS during its lifetime, for a handover from non-3GPP access to 3GPP access.</w:t>
      </w:r>
    </w:p>
    <w:p w14:paraId="593FE726" w14:textId="77777777" w:rsidR="002D1323" w:rsidRDefault="002D1323" w:rsidP="002D1323">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 </w:t>
      </w:r>
    </w:p>
    <w:p w14:paraId="0393906C" w14:textId="77777777" w:rsidR="002D1323" w:rsidRDefault="002D1323" w:rsidP="002D1323">
      <w:pPr>
        <w:pStyle w:val="B1"/>
        <w:ind w:firstLine="0"/>
      </w:pPr>
      <w:r>
        <w:t>Upon receipt of the 200 OK response, the V-SMF shall delete any above information received earlier for the source access type and use the new information received for the target access type (see clause 6.1.6.2.12).</w:t>
      </w:r>
    </w:p>
    <w:p w14:paraId="4F183D20" w14:textId="77777777" w:rsidR="002D1323" w:rsidRPr="00140E21" w:rsidRDefault="002D1323" w:rsidP="002D1323">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r>
        <w:t xml:space="preserve"> </w:t>
      </w:r>
    </w:p>
    <w:p w14:paraId="6FEDCFCF" w14:textId="77777777" w:rsidR="002D1323" w:rsidRDefault="002D1323" w:rsidP="002D1323">
      <w:pPr>
        <w:pStyle w:val="B1"/>
        <w:ind w:firstLine="0"/>
      </w:pPr>
      <w:r>
        <w:lastRenderedPageBreak/>
        <w:t xml:space="preserve">For a handover from non-3GPP access to 3GPP access, if the PDU session may be moved to EPS during its lifetime, the H-SMF may send an Update Request towards the V-SMF to request the allocation of EBIs prior to step 2a. </w:t>
      </w:r>
    </w:p>
    <w:p w14:paraId="10794A93" w14:textId="2B970112" w:rsidR="002D1323" w:rsidRDefault="002D1323" w:rsidP="00DB011A">
      <w:pPr>
        <w:pStyle w:val="B1"/>
        <w:ind w:firstLine="0"/>
      </w:pPr>
      <w:r>
        <w:rPr>
          <w:lang w:val="en-US"/>
        </w:rPr>
        <w:t xml:space="preserve">If one or more requested QoS flow(s) fail to be established in the target access type, </w:t>
      </w:r>
      <w:r>
        <w:t xml:space="preserve">the </w:t>
      </w:r>
      <w:r>
        <w:rPr>
          <w:lang w:val="en-US"/>
        </w:rPr>
        <w:t xml:space="preserve">V-SMF shall send an Update Request including the qosFlowsRelNotifyList attribute to report the failure to the H-SMF (see clause 5.2.2.8.2.2), or a Release Request to release the PDU session if no QoS flow can be established (see clause </w:t>
      </w:r>
      <w:r>
        <w:t>5.2.2.9)</w:t>
      </w:r>
      <w:r>
        <w:rPr>
          <w:lang w:val="en-US"/>
        </w:rPr>
        <w:t>.</w:t>
      </w:r>
      <w:r>
        <w:t xml:space="preserve"> </w:t>
      </w:r>
    </w:p>
    <w:p w14:paraId="32E9F185" w14:textId="77777777" w:rsidR="007C443B" w:rsidRDefault="007C443B" w:rsidP="007C443B">
      <w:pPr>
        <w:pStyle w:val="Heading6"/>
      </w:pPr>
      <w:bookmarkStart w:id="326" w:name="_Toc20129501"/>
      <w:bookmarkStart w:id="327" w:name="_Toc27584128"/>
      <w:bookmarkStart w:id="328" w:name="_Toc36455430"/>
      <w:bookmarkStart w:id="329" w:name="_Toc45026816"/>
      <w:bookmarkStart w:id="330" w:name="_Toc67687151"/>
      <w:r>
        <w:t>5.2.2.8.2.6</w:t>
      </w:r>
      <w:r>
        <w:tab/>
        <w:t>P-CSCF Restoration Procedure via AMF (Home Routed PDU session)</w:t>
      </w:r>
      <w:bookmarkEnd w:id="326"/>
      <w:bookmarkEnd w:id="327"/>
      <w:bookmarkEnd w:id="328"/>
      <w:bookmarkEnd w:id="329"/>
      <w:bookmarkEnd w:id="330"/>
    </w:p>
    <w:p w14:paraId="32E9F186" w14:textId="1788D341" w:rsidR="007C443B" w:rsidRPr="007C1A75" w:rsidRDefault="007C443B" w:rsidP="007C443B">
      <w:r>
        <w:t xml:space="preserve">The requirements specified in </w:t>
      </w:r>
      <w:r w:rsidR="005B1EEB">
        <w:t>clause</w:t>
      </w:r>
      <w:r>
        <w:t xml:space="preserve"> 5.2.2.8.2.1 shall apply with the following modifications.</w:t>
      </w:r>
    </w:p>
    <w:p w14:paraId="32E9F187" w14:textId="77777777" w:rsidR="007C443B" w:rsidRDefault="007C443B" w:rsidP="007C443B">
      <w:pPr>
        <w:pStyle w:val="B1"/>
      </w:pPr>
      <w:r>
        <w:t>1.</w:t>
      </w:r>
      <w:r>
        <w:tab/>
        <w:t>Same as step 1 of Figure 5.2.2.8.2-1, with the following modifications:</w:t>
      </w:r>
    </w:p>
    <w:p w14:paraId="32E9F188" w14:textId="77777777" w:rsidR="007C443B" w:rsidRDefault="007C443B" w:rsidP="007C443B">
      <w:pPr>
        <w:pStyle w:val="B1"/>
        <w:ind w:firstLine="0"/>
      </w:pPr>
      <w:r>
        <w:t>The POST request shall contain</w:t>
      </w:r>
      <w:r>
        <w:rPr>
          <w:lang w:val="en-US"/>
        </w:rPr>
        <w:t>:</w:t>
      </w:r>
    </w:p>
    <w:p w14:paraId="32E9F189" w14:textId="77777777" w:rsidR="007C443B" w:rsidRDefault="007C443B" w:rsidP="007C443B">
      <w:pPr>
        <w:pStyle w:val="B1"/>
        <w:ind w:firstLine="0"/>
      </w:pPr>
      <w:r>
        <w:t>-</w:t>
      </w:r>
      <w:r>
        <w:tab/>
        <w:t xml:space="preserve">the requestIndication IE set to </w:t>
      </w:r>
      <w:r w:rsidRPr="000A4859">
        <w:rPr>
          <w:lang w:val="en-US"/>
        </w:rPr>
        <w:t>NW_REQ_PDU_SES_REL</w:t>
      </w:r>
      <w:r>
        <w:t>;</w:t>
      </w:r>
    </w:p>
    <w:p w14:paraId="32E9F18A" w14:textId="77777777" w:rsidR="007C443B" w:rsidRPr="006D67A5" w:rsidRDefault="007C443B" w:rsidP="00DB011A">
      <w:pPr>
        <w:pStyle w:val="B1"/>
        <w:ind w:firstLine="0"/>
      </w:pPr>
      <w:r>
        <w:t>-</w:t>
      </w:r>
      <w:r>
        <w:tab/>
        <w:t>the cause IE set to REL_DUE_TO_REACTIVATION.</w:t>
      </w:r>
    </w:p>
    <w:p w14:paraId="32E9F18B" w14:textId="77777777" w:rsidR="00E13DB8" w:rsidRDefault="00E13DB8" w:rsidP="00E13DB8">
      <w:pPr>
        <w:pStyle w:val="Heading5"/>
      </w:pPr>
      <w:bookmarkStart w:id="331" w:name="_Toc20129502"/>
      <w:bookmarkStart w:id="332" w:name="_Toc27584129"/>
      <w:bookmarkStart w:id="333" w:name="_Toc36455431"/>
      <w:bookmarkStart w:id="334" w:name="_Toc45026817"/>
      <w:bookmarkStart w:id="335" w:name="_Toc67687152"/>
      <w:r>
        <w:t>5.2.2.</w:t>
      </w:r>
      <w:r w:rsidR="00754805">
        <w:t>8</w:t>
      </w:r>
      <w:r>
        <w:t>.3</w:t>
      </w:r>
      <w:r w:rsidR="00B767EA">
        <w:tab/>
      </w:r>
      <w:r w:rsidR="006C399E">
        <w:t>Update service operation towards V-SMF</w:t>
      </w:r>
      <w:bookmarkEnd w:id="331"/>
      <w:bookmarkEnd w:id="332"/>
      <w:bookmarkEnd w:id="333"/>
      <w:bookmarkEnd w:id="334"/>
      <w:bookmarkEnd w:id="335"/>
    </w:p>
    <w:p w14:paraId="32E9F18C" w14:textId="77777777" w:rsidR="00892204" w:rsidRPr="000E24D4" w:rsidRDefault="00892204" w:rsidP="00DB011A">
      <w:pPr>
        <w:pStyle w:val="Heading6"/>
      </w:pPr>
      <w:bookmarkStart w:id="336" w:name="_Toc20129503"/>
      <w:bookmarkStart w:id="337" w:name="_Toc27584130"/>
      <w:bookmarkStart w:id="338" w:name="_Toc36455432"/>
      <w:bookmarkStart w:id="339" w:name="_Toc45026818"/>
      <w:bookmarkStart w:id="340" w:name="_Toc67687153"/>
      <w:r>
        <w:t>5.2.2.8.3.1</w:t>
      </w:r>
      <w:r>
        <w:tab/>
        <w:t>General</w:t>
      </w:r>
      <w:bookmarkEnd w:id="336"/>
      <w:bookmarkEnd w:id="337"/>
      <w:bookmarkEnd w:id="338"/>
      <w:bookmarkEnd w:id="339"/>
      <w:bookmarkEnd w:id="340"/>
    </w:p>
    <w:p w14:paraId="32E9F18D" w14:textId="267682BE" w:rsidR="00651FC6" w:rsidRDefault="006C399E" w:rsidP="00B56CFA">
      <w:r>
        <w:t>The NF Service Consumer (e.g. H-SMF) shall update a PDU session in the V-SMF</w:t>
      </w:r>
      <w:r w:rsidRPr="00247A99">
        <w:t xml:space="preserve"> </w:t>
      </w:r>
      <w:r>
        <w:t>and/or provide information necessary for the V-SMF to send N1 SM signalling to the UE</w:t>
      </w:r>
      <w:r w:rsidR="00C43287">
        <w:t xml:space="preserve">, or request to allocate </w:t>
      </w:r>
      <w:r w:rsidR="001455EE">
        <w:t xml:space="preserve">or revoke </w:t>
      </w:r>
      <w:r w:rsidR="00C43287">
        <w:t>EPS Bearer ID(s) for the PDU session</w:t>
      </w:r>
      <w:r>
        <w:t>, by using the HTTP "modify" custom operation as shown in Figure 5.2.2.</w:t>
      </w:r>
      <w:r w:rsidR="00754805">
        <w:t>8</w:t>
      </w:r>
      <w:r>
        <w:t>.3</w:t>
      </w:r>
      <w:r w:rsidR="00453CBE">
        <w:t>.1</w:t>
      </w:r>
      <w:r>
        <w:t>-1.</w:t>
      </w:r>
    </w:p>
    <w:p w14:paraId="32E9F18E" w14:textId="77777777" w:rsidR="004F2971" w:rsidRDefault="004F2971" w:rsidP="006C399E">
      <w:pPr>
        <w:pStyle w:val="TH"/>
      </w:pPr>
      <w:r w:rsidRPr="00D64FA1">
        <w:rPr>
          <w:lang w:val="fr-FR"/>
        </w:rPr>
        <w:object w:dxaOrig="8714" w:dyaOrig="2144" w14:anchorId="32EA0C62">
          <v:shape id="_x0000_i1048" type="#_x0000_t75" style="width:437pt;height:107.5pt" o:ole="">
            <v:imagedata r:id="rId58" o:title=""/>
          </v:shape>
          <o:OLEObject Type="Embed" ProgID="Visio.Drawing.11" ShapeID="_x0000_i1048" DrawAspect="Content" ObjectID="_1678299988" r:id="rId59"/>
        </w:object>
      </w:r>
    </w:p>
    <w:p w14:paraId="32E9F18F" w14:textId="77777777" w:rsidR="006C399E" w:rsidRPr="00C23D0D" w:rsidRDefault="006C399E" w:rsidP="006C399E">
      <w:pPr>
        <w:pStyle w:val="TF"/>
        <w:rPr>
          <w:lang w:val="en-US"/>
        </w:rPr>
      </w:pPr>
      <w:r w:rsidRPr="00C23D0D">
        <w:rPr>
          <w:lang w:val="en-US"/>
        </w:rPr>
        <w:t>Figure 5.2.2.</w:t>
      </w:r>
      <w:r w:rsidR="00754805">
        <w:rPr>
          <w:lang w:val="en-US"/>
        </w:rPr>
        <w:t>8</w:t>
      </w:r>
      <w:r w:rsidRPr="00C23D0D">
        <w:rPr>
          <w:lang w:val="en-US"/>
        </w:rPr>
        <w:t>.</w:t>
      </w:r>
      <w:r>
        <w:rPr>
          <w:lang w:val="en-US"/>
        </w:rPr>
        <w:t>3</w:t>
      </w:r>
      <w:r w:rsidR="00453CBE">
        <w:rPr>
          <w:lang w:val="en-US"/>
        </w:rPr>
        <w:t>.1</w:t>
      </w:r>
      <w:r w:rsidRPr="00C23D0D">
        <w:rPr>
          <w:lang w:val="en-US"/>
        </w:rPr>
        <w:t>-1: P</w:t>
      </w:r>
      <w:r w:rsidR="004F2971">
        <w:rPr>
          <w:lang w:val="en-US"/>
        </w:rPr>
        <w:t>DU</w:t>
      </w:r>
      <w:r w:rsidRPr="00C23D0D">
        <w:rPr>
          <w:lang w:val="en-US"/>
        </w:rPr>
        <w:t xml:space="preserve"> session update</w:t>
      </w:r>
      <w:r>
        <w:rPr>
          <w:lang w:val="en-US"/>
        </w:rPr>
        <w:t xml:space="preserve"> towards V-SMF</w:t>
      </w:r>
    </w:p>
    <w:p w14:paraId="32E9F190" w14:textId="77777777" w:rsidR="00892204" w:rsidRDefault="006C399E" w:rsidP="006C399E">
      <w:pPr>
        <w:pStyle w:val="B1"/>
      </w:pPr>
      <w:r>
        <w:t>1.</w:t>
      </w:r>
      <w:r>
        <w:tab/>
        <w:t>The NF Service Consumer shall send a POST request to the resource representing the individual PDU session resource in the V-SMF. The payload body of the POST request shall contain</w:t>
      </w:r>
      <w:r w:rsidR="00892204">
        <w:t>:</w:t>
      </w:r>
    </w:p>
    <w:p w14:paraId="32E9F191" w14:textId="77777777" w:rsidR="00892204" w:rsidRDefault="00892204" w:rsidP="00DB011A">
      <w:pPr>
        <w:pStyle w:val="B2"/>
      </w:pPr>
      <w:r>
        <w:t>-</w:t>
      </w:r>
      <w:r>
        <w:tab/>
        <w:t>the requestIndication IE indicating the request type;</w:t>
      </w:r>
    </w:p>
    <w:p w14:paraId="149DC245" w14:textId="4EEF59AC" w:rsidR="00807512" w:rsidRDefault="00892204" w:rsidP="00DB011A">
      <w:pPr>
        <w:pStyle w:val="B2"/>
      </w:pPr>
      <w:r>
        <w:t>-</w:t>
      </w:r>
      <w:r>
        <w:tab/>
      </w:r>
      <w:r w:rsidR="006C399E">
        <w:t>the modification instructions and/or the information</w:t>
      </w:r>
      <w:r w:rsidR="006C399E" w:rsidRPr="000F5A0C">
        <w:t xml:space="preserve"> </w:t>
      </w:r>
      <w:r w:rsidR="006C399E">
        <w:t>necessary for the V-SMF to send N1 SM signalling to the UE</w:t>
      </w:r>
      <w:r w:rsidR="00807512">
        <w:t>;</w:t>
      </w:r>
    </w:p>
    <w:p w14:paraId="32E9F192" w14:textId="2B827CE8" w:rsidR="006C399E" w:rsidRDefault="00807512" w:rsidP="00DB011A">
      <w:pPr>
        <w:pStyle w:val="B2"/>
      </w:pPr>
      <w:r>
        <w:t>-</w:t>
      </w:r>
      <w:r>
        <w:tab/>
        <w:t>the hsmfPduSessionUri IE if the</w:t>
      </w:r>
      <w:r>
        <w:rPr>
          <w:rFonts w:cs="Arial"/>
          <w:szCs w:val="18"/>
        </w:rPr>
        <w:t xml:space="preserve"> Update Request is sent to the V-SMF before the Create Response, and the H-SMF PDU session resource URI has not been previously provided to the V-SMF;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5B1EEB">
        <w:rPr>
          <w:rFonts w:cs="Arial"/>
          <w:szCs w:val="18"/>
        </w:rPr>
        <w:t>clause</w:t>
      </w:r>
      <w:r>
        <w:rPr>
          <w:rFonts w:cs="Arial"/>
          <w:szCs w:val="18"/>
        </w:rPr>
        <w:t xml:space="preserve"> 6.1.8 is supported</w:t>
      </w:r>
      <w:r w:rsidR="006C399E">
        <w:t>.</w:t>
      </w:r>
    </w:p>
    <w:p w14:paraId="32E9F193" w14:textId="4BB98959" w:rsidR="004F2971" w:rsidRDefault="006C399E" w:rsidP="006C399E">
      <w:pPr>
        <w:pStyle w:val="B1"/>
      </w:pPr>
      <w:r w:rsidRPr="000C7A0F">
        <w:t>2</w:t>
      </w:r>
      <w:r w:rsidR="004F2971">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in N1 signalling from the UE</w:t>
      </w:r>
      <w:r w:rsidRPr="00E33AA9">
        <w:t>.</w:t>
      </w:r>
    </w:p>
    <w:p w14:paraId="32E9F194" w14:textId="77777777" w:rsidR="006C399E" w:rsidRDefault="004F2971" w:rsidP="006C399E">
      <w:pPr>
        <w:pStyle w:val="B1"/>
      </w:pPr>
      <w:r>
        <w:t>2b.</w:t>
      </w:r>
      <w:r>
        <w:tab/>
      </w:r>
      <w:r w:rsidR="006C399E">
        <w:t xml:space="preserve">On failure, </w:t>
      </w:r>
      <w:r>
        <w:t xml:space="preserve">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32E9F195" w14:textId="77777777" w:rsidR="004F2971" w:rsidRDefault="004F2971" w:rsidP="004F2971">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32E9F196" w14:textId="47FE8781" w:rsidR="004F2971" w:rsidRPr="003A40AE" w:rsidRDefault="004F2971" w:rsidP="004F2971">
      <w:pPr>
        <w:pStyle w:val="B2"/>
        <w:rPr>
          <w:lang w:val="en-US"/>
        </w:rPr>
      </w:pPr>
      <w:r>
        <w:rPr>
          <w:lang w:val="en-US"/>
        </w:rPr>
        <w:lastRenderedPageBreak/>
        <w:t>-</w:t>
      </w:r>
      <w:r>
        <w:rPr>
          <w:lang w:val="en-US"/>
        </w:rPr>
        <w:tab/>
        <w:t>the n1SmCause IE with the 5GSM cause returned by the UE, if available;</w:t>
      </w:r>
    </w:p>
    <w:p w14:paraId="32E9F197" w14:textId="0AA134B0" w:rsidR="004F2971" w:rsidRDefault="004F2971" w:rsidP="004F2971">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that the V-SMF does not comprehend;</w:t>
      </w:r>
    </w:p>
    <w:p w14:paraId="32E9F198" w14:textId="77777777" w:rsidR="004F2971" w:rsidRDefault="004F2971" w:rsidP="004F2971">
      <w:pPr>
        <w:pStyle w:val="B2"/>
        <w:rPr>
          <w:lang w:val="en-US"/>
        </w:rPr>
      </w:pPr>
      <w:r>
        <w:rPr>
          <w:lang w:val="en-US"/>
        </w:rPr>
        <w:t>-</w:t>
      </w:r>
      <w:r>
        <w:rPr>
          <w:lang w:val="en-US"/>
        </w:rPr>
        <w:tab/>
        <w:t>the procedure transaction id received from the UE, if available.</w:t>
      </w:r>
    </w:p>
    <w:p w14:paraId="32E9F199" w14:textId="77777777" w:rsidR="00892204" w:rsidRDefault="00892204" w:rsidP="00892204">
      <w:pPr>
        <w:pStyle w:val="Heading6"/>
      </w:pPr>
      <w:bookmarkStart w:id="341" w:name="_Toc20129504"/>
      <w:bookmarkStart w:id="342" w:name="_Toc27584131"/>
      <w:bookmarkStart w:id="343" w:name="_Toc36455433"/>
      <w:bookmarkStart w:id="344" w:name="_Toc45026819"/>
      <w:bookmarkStart w:id="345" w:name="_Toc67687154"/>
      <w:r>
        <w:t>5.2.2.8.3.2</w:t>
      </w:r>
      <w:r>
        <w:tab/>
        <w:t>Home network requested PDU session modification</w:t>
      </w:r>
      <w:bookmarkEnd w:id="341"/>
      <w:bookmarkEnd w:id="342"/>
      <w:bookmarkEnd w:id="343"/>
      <w:bookmarkEnd w:id="344"/>
      <w:bookmarkEnd w:id="345"/>
    </w:p>
    <w:p w14:paraId="32E9F19A" w14:textId="535A7363" w:rsidR="00892204" w:rsidRPr="007C1A75" w:rsidRDefault="00892204" w:rsidP="00892204">
      <w:r>
        <w:t xml:space="preserve">The requirements specified in </w:t>
      </w:r>
      <w:r w:rsidR="005B1EEB">
        <w:t>clause</w:t>
      </w:r>
      <w:r>
        <w:t xml:space="preserve"> 5.2.2.8.3.1 shall apply with the following modifications.</w:t>
      </w:r>
    </w:p>
    <w:p w14:paraId="32E9F19B" w14:textId="77777777" w:rsidR="00892204" w:rsidRDefault="00892204" w:rsidP="00892204">
      <w:pPr>
        <w:pStyle w:val="B1"/>
      </w:pPr>
      <w:r>
        <w:t>1.</w:t>
      </w:r>
      <w:r>
        <w:tab/>
        <w:t>Same as step 1 of Figure 5.2.2.8.3-1, with the following modifications.</w:t>
      </w:r>
    </w:p>
    <w:p w14:paraId="32E9F19C" w14:textId="41F5B827" w:rsidR="00892204" w:rsidRPr="00DB011A"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2E9F19D" w14:textId="77777777" w:rsidR="00892204" w:rsidRDefault="00892204" w:rsidP="00892204">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32E9F19E" w14:textId="0AA6836B" w:rsidR="00437539" w:rsidRDefault="00437539" w:rsidP="00437539">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32E9F19F" w14:textId="1F9F1D4C" w:rsidR="00437539" w:rsidRDefault="00437539" w:rsidP="00892204">
      <w:pPr>
        <w:pStyle w:val="B1"/>
        <w:ind w:hanging="1"/>
      </w:pPr>
      <w:r>
        <w:rPr>
          <w:rFonts w:cs="Arial"/>
          <w:szCs w:val="18"/>
        </w:rPr>
        <w:t xml:space="preserve">The NF Service Consumer may include the revokeEbiList IE to request the V-SMF to release some EBI(s) and delete any corresponding EPS bearer context stored in the V-SMF. </w:t>
      </w:r>
      <w:r w:rsidR="007D4104">
        <w:rPr>
          <w:rFonts w:cs="Arial"/>
          <w:szCs w:val="18"/>
        </w:rPr>
        <w:t>The V-SMF shall disassociate the EBI(s) with the QFI(s) with which they are associated.</w:t>
      </w:r>
    </w:p>
    <w:p w14:paraId="32E9F1A0" w14:textId="77777777" w:rsidR="00892204" w:rsidRDefault="00892204" w:rsidP="00892204">
      <w:pPr>
        <w:pStyle w:val="B1"/>
      </w:pPr>
      <w:r>
        <w:t>2.</w:t>
      </w:r>
      <w:r>
        <w:tab/>
        <w:t>Same as step 2 of Figure 5.2.2.8.3-1, with the following modifications.</w:t>
      </w:r>
    </w:p>
    <w:p w14:paraId="32E9F1A1" w14:textId="310C4BC8" w:rsidR="00892204" w:rsidRDefault="00892204" w:rsidP="00892204">
      <w:pPr>
        <w:pStyle w:val="B1"/>
        <w:ind w:hanging="1"/>
      </w:pPr>
      <w:r>
        <w:t>The V-SMF 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qosFlowsAddModifyList</w:t>
      </w:r>
      <w:r>
        <w:rPr>
          <w:lang w:eastAsia="ja-JP"/>
        </w:rPr>
        <w:t xml:space="preserve"> IE and/or the </w:t>
      </w:r>
      <w:r w:rsidRPr="006A34CC">
        <w:rPr>
          <w:lang w:eastAsia="ja-JP"/>
        </w:rPr>
        <w:t>qosFlowsFailedtoAddModifyList</w:t>
      </w:r>
      <w:r>
        <w:rPr>
          <w:rFonts w:eastAsia="SimSun"/>
          <w:lang w:eastAsia="zh-CN"/>
        </w:rPr>
        <w:t xml:space="preserve"> IE respectively</w:t>
      </w:r>
      <w:r>
        <w:rPr>
          <w:rFonts w:eastAsia="SimSun" w:hint="eastAsia"/>
          <w:lang w:eastAsia="zh-CN"/>
        </w:rPr>
        <w:t>.</w:t>
      </w:r>
    </w:p>
    <w:p w14:paraId="32E9F1A2" w14:textId="43DF39C7" w:rsidR="00892204" w:rsidRDefault="00892204" w:rsidP="00892204">
      <w:pPr>
        <w:pStyle w:val="B1"/>
        <w:ind w:hanging="1"/>
      </w:pPr>
      <w:r>
        <w:t xml:space="preserve">If the NG-RAN rejects the establishment of a voice QoS flow due to EPS Fallback for IMS voice (see </w:t>
      </w:r>
      <w:r w:rsidR="005B1EEB">
        <w:t>clause</w:t>
      </w:r>
      <w:r>
        <w:t xml:space="preserve"> 4.13 of</w:t>
      </w:r>
      <w:r w:rsidR="00151DAB">
        <w:t xml:space="preserve"> 3GPP TS</w:t>
      </w:r>
      <w:r w:rsidR="00CA4B50">
        <w:t> 23.502 [</w:t>
      </w:r>
      <w:r>
        <w:t>3]), the V-SMF 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32E9F1A3" w14:textId="77777777" w:rsidR="00892204" w:rsidRDefault="00892204" w:rsidP="00892204">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2E9F1A4" w14:textId="51710B35" w:rsidR="00437539" w:rsidRDefault="00437539" w:rsidP="00892204">
      <w:pPr>
        <w:pStyle w:val="B1"/>
        <w:ind w:hanging="1"/>
        <w:rPr>
          <w:rFonts w:cs="Arial"/>
          <w:szCs w:val="18"/>
        </w:rPr>
      </w:pPr>
      <w:r>
        <w:t xml:space="preserve">The V-SMF shall store any EPS bearer information received from the H-SMF. If the revokeEbiList IE is present in the request, the V-SMF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78C7D1F5" w14:textId="656EE8BA" w:rsidR="00E63746" w:rsidRDefault="00E63746" w:rsidP="00892204">
      <w:pPr>
        <w:pStyle w:val="B1"/>
        <w:ind w:hanging="1"/>
      </w:pPr>
      <w:r>
        <w:rPr>
          <w:rFonts w:cs="Arial"/>
          <w:szCs w:val="18"/>
        </w:rPr>
        <w:t xml:space="preserve">If the request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w:t>
      </w:r>
    </w:p>
    <w:p w14:paraId="32E9F1A5" w14:textId="77777777" w:rsidR="00892204" w:rsidRDefault="00892204" w:rsidP="00892204">
      <w:pPr>
        <w:pStyle w:val="Heading6"/>
      </w:pPr>
      <w:bookmarkStart w:id="346" w:name="_Toc20129505"/>
      <w:bookmarkStart w:id="347" w:name="_Toc27584132"/>
      <w:bookmarkStart w:id="348" w:name="_Toc36455434"/>
      <w:bookmarkStart w:id="349" w:name="_Toc45026820"/>
      <w:bookmarkStart w:id="350" w:name="_Toc67687155"/>
      <w:r>
        <w:t>5.2.2.8.3.</w:t>
      </w:r>
      <w:r w:rsidR="002733CF">
        <w:t>3</w:t>
      </w:r>
      <w:r>
        <w:tab/>
        <w:t>Home network requested PDU session release</w:t>
      </w:r>
      <w:bookmarkEnd w:id="346"/>
      <w:bookmarkEnd w:id="347"/>
      <w:bookmarkEnd w:id="348"/>
      <w:bookmarkEnd w:id="349"/>
      <w:bookmarkEnd w:id="350"/>
    </w:p>
    <w:p w14:paraId="32E9F1A6" w14:textId="36234B60" w:rsidR="00892204" w:rsidRPr="007C1A75" w:rsidRDefault="00892204" w:rsidP="00892204">
      <w:r>
        <w:t xml:space="preserve">The requirements specified in </w:t>
      </w:r>
      <w:r w:rsidR="005B1EEB">
        <w:t>clause</w:t>
      </w:r>
      <w:r>
        <w:t xml:space="preserve"> 5.2.2.8.3.1 shall apply with the following modifications.</w:t>
      </w:r>
    </w:p>
    <w:p w14:paraId="32E9F1A7" w14:textId="77777777" w:rsidR="00892204" w:rsidRDefault="00892204" w:rsidP="00892204">
      <w:pPr>
        <w:pStyle w:val="B1"/>
      </w:pPr>
      <w:r>
        <w:t>1.</w:t>
      </w:r>
      <w:r>
        <w:tab/>
        <w:t>Same as step 1 of Figure 5.2.2.8.3-1, with the following modifications.</w:t>
      </w:r>
    </w:p>
    <w:p w14:paraId="32E9F1A8" w14:textId="7DC7BFDB" w:rsidR="00892204"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1D89B6B5" w14:textId="77777777" w:rsidR="00B25179" w:rsidRDefault="00B25179" w:rsidP="00B25179">
      <w:pPr>
        <w:pStyle w:val="B1"/>
      </w:pPr>
      <w:r>
        <w:t>2.</w:t>
      </w:r>
      <w:r>
        <w:tab/>
        <w:t>Same as step 2 of Figure 5.2.2.8.3-1, with the following modifications.</w:t>
      </w:r>
    </w:p>
    <w:p w14:paraId="4732FCC5" w14:textId="77777777" w:rsidR="00B25179" w:rsidRDefault="00B25179" w:rsidP="00B25179">
      <w:pPr>
        <w:pStyle w:val="B1"/>
        <w:ind w:hanging="1"/>
      </w:pPr>
      <w:r>
        <w:lastRenderedPageBreak/>
        <w:t>If the requestIndication in the request is set to NW_REQ_PDU_SES_REL, the V-SMF shall initiate the release of RAN resources allocated for the PDU session if any and shall send a PDU session release command to the UE.</w:t>
      </w:r>
    </w:p>
    <w:p w14:paraId="0A17E231" w14:textId="77777777" w:rsidR="00B25179" w:rsidRDefault="00B25179" w:rsidP="00B25179">
      <w:pPr>
        <w:pStyle w:val="B1"/>
        <w:ind w:hanging="1"/>
      </w:pPr>
      <w:r>
        <w:t>The V-SMF shall not release the SM context for the PDU session.</w:t>
      </w:r>
    </w:p>
    <w:p w14:paraId="7CB1E652" w14:textId="6AF0757F" w:rsidR="00B25179" w:rsidRPr="00A773FB" w:rsidRDefault="00B25179" w:rsidP="00B25179">
      <w:pPr>
        <w:pStyle w:val="NO"/>
      </w:pPr>
      <w:r>
        <w:t>NOTE:</w:t>
      </w:r>
      <w:r>
        <w:tab/>
        <w:t xml:space="preserve">The SM context will be released when receiving Status notification from </w:t>
      </w:r>
      <w:r w:rsidR="00A5010E">
        <w:t xml:space="preserve">the </w:t>
      </w:r>
      <w:r>
        <w:t xml:space="preserve">H-SMF indicating the PDU session is released </w:t>
      </w:r>
      <w:r w:rsidR="00577A00">
        <w:t>i</w:t>
      </w:r>
      <w:r>
        <w:t xml:space="preserve">n </w:t>
      </w:r>
      <w:r w:rsidR="00A5010E">
        <w:t xml:space="preserve">the </w:t>
      </w:r>
      <w:r>
        <w:t>H-SMF.</w:t>
      </w:r>
    </w:p>
    <w:p w14:paraId="32E9F1A9" w14:textId="77777777" w:rsidR="006D67A5" w:rsidRDefault="006D67A5" w:rsidP="006D67A5">
      <w:pPr>
        <w:pStyle w:val="Heading6"/>
      </w:pPr>
      <w:bookmarkStart w:id="351" w:name="_Toc20129506"/>
      <w:bookmarkStart w:id="352" w:name="_Toc27584133"/>
      <w:bookmarkStart w:id="353" w:name="_Toc36455435"/>
      <w:bookmarkStart w:id="354" w:name="_Toc45026821"/>
      <w:bookmarkStart w:id="355" w:name="_Toc67687156"/>
      <w:r>
        <w:t>5.2.2.8.3.</w:t>
      </w:r>
      <w:r w:rsidR="00722470">
        <w:t>4</w:t>
      </w:r>
      <w:r>
        <w:tab/>
        <w:t>Handover between 3GPP and untrusted non-3GPP access, from 5GC-N3IWF to EPS or from 5GS to EPC/ePDG</w:t>
      </w:r>
      <w:bookmarkEnd w:id="351"/>
      <w:bookmarkEnd w:id="352"/>
      <w:bookmarkEnd w:id="353"/>
      <w:bookmarkEnd w:id="354"/>
      <w:bookmarkEnd w:id="355"/>
    </w:p>
    <w:p w14:paraId="32E9F1AA" w14:textId="036EB424" w:rsidR="006D67A5" w:rsidRPr="007C1A75" w:rsidRDefault="006D67A5" w:rsidP="006D67A5">
      <w:r>
        <w:t xml:space="preserve">The requirements specified in </w:t>
      </w:r>
      <w:r w:rsidR="005B1EEB">
        <w:t>clause</w:t>
      </w:r>
      <w:r>
        <w:t xml:space="preserve"> 5.2.2.8.3.1 shall apply with the following modifications.</w:t>
      </w:r>
    </w:p>
    <w:p w14:paraId="32E9F1AB" w14:textId="77777777" w:rsidR="006D67A5" w:rsidRDefault="006D67A5" w:rsidP="006D67A5">
      <w:pPr>
        <w:pStyle w:val="B1"/>
      </w:pPr>
      <w:r>
        <w:t>1.</w:t>
      </w:r>
      <w:r>
        <w:tab/>
        <w:t>Same as step 1 of Figure 5.2.2.8.3-1, with the following modifications.</w:t>
      </w:r>
    </w:p>
    <w:p w14:paraId="32E9F1AC" w14:textId="77777777" w:rsidR="006D67A5" w:rsidRDefault="006D67A5" w:rsidP="00DB011A">
      <w:pPr>
        <w:pStyle w:val="B1"/>
        <w:ind w:hanging="1"/>
      </w:pPr>
      <w:r>
        <w:t>The NF Service Consumer shall request the source V-SMF to release the resources in the VPLMN without sending a PDU session release command to the UE, by setting the requestIndication IE to NW_REQ_PDU_SES_REL and the Cause IE indicating "Release due to Handover", in the following scenarios:</w:t>
      </w:r>
    </w:p>
    <w:p w14:paraId="32E9F1AD" w14:textId="6DB823EB" w:rsidR="006D67A5" w:rsidRDefault="006D67A5" w:rsidP="006D67A5">
      <w:pPr>
        <w:pStyle w:val="B2"/>
      </w:pPr>
      <w:r>
        <w:t>-</w:t>
      </w:r>
      <w:r>
        <w:tab/>
        <w:t xml:space="preserve">Handover of a PDU session between 3GPP and untrusted non-3GPP access, when the UE is roaming and the selected N3IWF is in the HPLMN (see </w:t>
      </w:r>
      <w:r w:rsidR="005B1EEB">
        <w:t>clause</w:t>
      </w:r>
      <w:r>
        <w:t xml:space="preserve"> 4.9.2.4.2 of</w:t>
      </w:r>
      <w:r w:rsidR="00151DAB">
        <w:t xml:space="preserve"> 3GPP TS</w:t>
      </w:r>
      <w:r w:rsidR="00CA4B50">
        <w:t> 23.502 [</w:t>
      </w:r>
      <w:r>
        <w:t>3]);</w:t>
      </w:r>
    </w:p>
    <w:p w14:paraId="32E9F1AE" w14:textId="54D73634" w:rsidR="006D67A5" w:rsidRDefault="006D67A5" w:rsidP="006D67A5">
      <w:pPr>
        <w:pStyle w:val="B2"/>
      </w:pPr>
      <w:r>
        <w:t>-</w:t>
      </w:r>
      <w:r>
        <w:tab/>
        <w:t xml:space="preserve">Handover from 5GC-N3IWF to EPS (see </w:t>
      </w:r>
      <w:r w:rsidR="005B1EEB">
        <w:t>clause</w:t>
      </w:r>
      <w:r>
        <w:t xml:space="preserve"> 4.11.3.2 of</w:t>
      </w:r>
      <w:r w:rsidR="00151DAB">
        <w:t xml:space="preserve"> 3GPP TS</w:t>
      </w:r>
      <w:r w:rsidR="00CA4B50">
        <w:t> 23.502 [</w:t>
      </w:r>
      <w:r>
        <w:t>3]);</w:t>
      </w:r>
    </w:p>
    <w:p w14:paraId="32E9F1AF" w14:textId="4F5B8920" w:rsidR="006D67A5" w:rsidRDefault="006D67A5" w:rsidP="006D67A5">
      <w:pPr>
        <w:pStyle w:val="B2"/>
      </w:pPr>
      <w:r>
        <w:t>-</w:t>
      </w:r>
      <w:r>
        <w:tab/>
        <w:t xml:space="preserve">Handover from 5GS to EPC/ePDG (see </w:t>
      </w:r>
      <w:r w:rsidR="005B1EEB">
        <w:t>clause</w:t>
      </w:r>
      <w:r>
        <w:t xml:space="preserve"> 4.11.4.2 of</w:t>
      </w:r>
      <w:r w:rsidR="00151DAB">
        <w:t xml:space="preserve"> 3GPP TS</w:t>
      </w:r>
      <w:r w:rsidR="00CA4B50">
        <w:t> 23.502 [</w:t>
      </w:r>
      <w:r>
        <w:t>3]).</w:t>
      </w:r>
    </w:p>
    <w:p w14:paraId="32E9F1B0" w14:textId="77777777" w:rsidR="006D67A5" w:rsidRDefault="006D67A5" w:rsidP="006D67A5">
      <w:pPr>
        <w:pStyle w:val="B1"/>
      </w:pPr>
      <w:r>
        <w:t>2.</w:t>
      </w:r>
      <w:r>
        <w:tab/>
        <w:t>Same as step 2 of Figure 5.2.2.8.3-1, with the following modifications.</w:t>
      </w:r>
    </w:p>
    <w:p w14:paraId="32E9F1B1" w14:textId="34C82FF3" w:rsidR="006D67A5" w:rsidRDefault="00A5010E" w:rsidP="00DB011A">
      <w:pPr>
        <w:pStyle w:val="B1"/>
        <w:ind w:hanging="1"/>
      </w:pPr>
      <w:r>
        <w:t>If the requestIndication in the request is set to NW_REQ_PDU_SES_REL and</w:t>
      </w:r>
      <w:r w:rsidR="006D67A5">
        <w:t xml:space="preserve"> if the Cause IE indicates "Release due to Handover", </w:t>
      </w:r>
      <w:r>
        <w:t>the V-SMF shall initiate the release of RAN resources reserved for the PDU session if any but</w:t>
      </w:r>
      <w:r w:rsidR="006D67A5">
        <w:t xml:space="preserve"> shall not send a PDU session release command to the UE.</w:t>
      </w:r>
    </w:p>
    <w:p w14:paraId="369CDE9F" w14:textId="77777777" w:rsidR="00A5010E" w:rsidRDefault="00A5010E" w:rsidP="00A5010E">
      <w:pPr>
        <w:pStyle w:val="B1"/>
        <w:ind w:hanging="1"/>
      </w:pPr>
      <w:r>
        <w:t>The V-SMF shall not release the SM context for the PDU session.</w:t>
      </w:r>
    </w:p>
    <w:p w14:paraId="79732CB9" w14:textId="79686ED4" w:rsidR="00A5010E" w:rsidRDefault="00A5010E" w:rsidP="00A773FB">
      <w:pPr>
        <w:pStyle w:val="NO"/>
      </w:pPr>
      <w:r>
        <w:t>NOTE:</w:t>
      </w:r>
      <w:r>
        <w:tab/>
        <w:t>The SM context will be released when receiving Status notification from the H-SMF indicating the PDU session is released in the H-SMF.</w:t>
      </w:r>
    </w:p>
    <w:p w14:paraId="32E9F1B2" w14:textId="6D72209B" w:rsidR="00C43287" w:rsidRDefault="00C43287" w:rsidP="00C43287">
      <w:pPr>
        <w:pStyle w:val="Heading6"/>
      </w:pPr>
      <w:bookmarkStart w:id="356" w:name="_Toc20129507"/>
      <w:bookmarkStart w:id="357" w:name="_Toc27584134"/>
      <w:bookmarkStart w:id="358" w:name="_Toc36455436"/>
      <w:bookmarkStart w:id="359" w:name="_Toc45026822"/>
      <w:bookmarkStart w:id="360" w:name="_Toc67687157"/>
      <w:r>
        <w:t>5.2.2.8.3.5</w:t>
      </w:r>
      <w:r>
        <w:tab/>
        <w:t xml:space="preserve">EPS Bearer ID </w:t>
      </w:r>
      <w:r w:rsidR="001455EE">
        <w:t>assignment</w:t>
      </w:r>
      <w:bookmarkEnd w:id="356"/>
      <w:bookmarkEnd w:id="357"/>
      <w:bookmarkEnd w:id="358"/>
      <w:bookmarkEnd w:id="359"/>
      <w:bookmarkEnd w:id="360"/>
    </w:p>
    <w:p w14:paraId="32E9F1B3" w14:textId="798811DE" w:rsidR="00C43287" w:rsidRPr="007C1A75" w:rsidRDefault="00C43287" w:rsidP="00C43287">
      <w:r>
        <w:t xml:space="preserve">The requirements specified in </w:t>
      </w:r>
      <w:r w:rsidR="005B1EEB">
        <w:t>clause</w:t>
      </w:r>
      <w:r>
        <w:t xml:space="preserve"> 5.2.2.8.3.1 shall apply with the following modifications.</w:t>
      </w:r>
    </w:p>
    <w:p w14:paraId="32E9F1B4" w14:textId="77777777" w:rsidR="00C43287" w:rsidRDefault="00C43287" w:rsidP="00C43287">
      <w:pPr>
        <w:pStyle w:val="B1"/>
      </w:pPr>
      <w:r>
        <w:t>1.</w:t>
      </w:r>
      <w:r>
        <w:tab/>
        <w:t>Same as step 1 of Figure 5.2.2.8.3-1, with the following modifications.</w:t>
      </w:r>
    </w:p>
    <w:p w14:paraId="32E9F1B5" w14:textId="02201501" w:rsidR="00C43287" w:rsidRPr="00DB011A" w:rsidRDefault="00C43287" w:rsidP="00C43287">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2E9F1B6" w14:textId="3EA30699" w:rsidR="00C43287" w:rsidRDefault="00C43287" w:rsidP="00C43287">
      <w:pPr>
        <w:pStyle w:val="B1"/>
        <w:ind w:hanging="1"/>
        <w:rPr>
          <w:rFonts w:cs="Arial"/>
          <w:szCs w:val="18"/>
        </w:rPr>
      </w:pPr>
      <w:r>
        <w:rPr>
          <w:rFonts w:cs="Arial"/>
          <w:szCs w:val="18"/>
        </w:rPr>
        <w:t xml:space="preserve">The NF Service Consumer </w:t>
      </w:r>
      <w:r w:rsidR="001455EE">
        <w:rPr>
          <w:rFonts w:cs="Arial"/>
          <w:szCs w:val="18"/>
        </w:rPr>
        <w:t xml:space="preserve">may </w:t>
      </w:r>
      <w:r>
        <w:rPr>
          <w:rFonts w:cs="Arial"/>
          <w:szCs w:val="18"/>
        </w:rPr>
        <w:t>include the assignEbiList IE to request the allocation of EBI(s). The NF Service Consumer may include the revokeEbiList IE to request the V-SMF to release some EBI(s) and delete any corresponding EPS bearer context stored in the V-SMF.</w:t>
      </w:r>
      <w:r w:rsidR="007D4104" w:rsidRPr="007D4104">
        <w:rPr>
          <w:rFonts w:cs="Arial"/>
          <w:szCs w:val="18"/>
        </w:rPr>
        <w:t xml:space="preserve"> </w:t>
      </w:r>
      <w:r w:rsidR="007D4104">
        <w:rPr>
          <w:rFonts w:cs="Arial"/>
          <w:szCs w:val="18"/>
        </w:rPr>
        <w:t>The V-SMF shall disassociate the EBI(s) with the QFI(s) with which they are associated.</w:t>
      </w:r>
    </w:p>
    <w:p w14:paraId="32E9F1B7" w14:textId="2B22B0B8" w:rsidR="00C43287" w:rsidRDefault="00C43287" w:rsidP="00C43287">
      <w:pPr>
        <w:pStyle w:val="B1"/>
        <w:ind w:hanging="1"/>
      </w:pPr>
      <w:r>
        <w:rPr>
          <w:rFonts w:cs="Arial"/>
          <w:szCs w:val="18"/>
        </w:rPr>
        <w:t xml:space="preserve">Upon receipt of this request, the V-SMF shall request the AMF to assign (and release if required) EBIs (see </w:t>
      </w:r>
      <w:r w:rsidR="005B1EEB">
        <w:rPr>
          <w:rFonts w:cs="Arial"/>
          <w:szCs w:val="18"/>
        </w:rPr>
        <w:t>clause</w:t>
      </w:r>
      <w:r>
        <w:rPr>
          <w:rFonts w:cs="Arial"/>
          <w:szCs w:val="18"/>
        </w:rPr>
        <w:t xml:space="preserve"> 5.2.2.6 of</w:t>
      </w:r>
      <w:r w:rsidR="00151DAB">
        <w:rPr>
          <w:rFonts w:cs="Arial"/>
          <w:szCs w:val="18"/>
        </w:rPr>
        <w:t xml:space="preserve"> 3GPP TS</w:t>
      </w:r>
      <w:r w:rsidR="00CA4B50">
        <w:t> 29.518 [</w:t>
      </w:r>
      <w:r>
        <w:t>20].</w:t>
      </w:r>
    </w:p>
    <w:p w14:paraId="32E9F1B8" w14:textId="77777777" w:rsidR="00C43287" w:rsidRDefault="00C43287" w:rsidP="00C43287">
      <w:pPr>
        <w:pStyle w:val="B1"/>
      </w:pPr>
      <w:r>
        <w:t>2a.</w:t>
      </w:r>
      <w:r>
        <w:tab/>
        <w:t>Same as step 2a of Figure 5.2.2.8.3-1, with the following modifications.</w:t>
      </w:r>
    </w:p>
    <w:p w14:paraId="32E9F1B9" w14:textId="6AE30886" w:rsidR="00C43287" w:rsidRDefault="00C43287" w:rsidP="00C43287">
      <w:pPr>
        <w:pStyle w:val="B1"/>
        <w:ind w:hanging="1"/>
      </w:pPr>
      <w:r>
        <w:rPr>
          <w:lang w:eastAsia="ja-JP"/>
        </w:rPr>
        <w:t>If the AMF has successfully assigned all or part of the requested EBIs, the SMF 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32E9F1BA" w14:textId="77777777" w:rsidR="00C43287" w:rsidRDefault="00C43287" w:rsidP="00C43287">
      <w:pPr>
        <w:pStyle w:val="B1"/>
      </w:pPr>
      <w:r>
        <w:t>2b.</w:t>
      </w:r>
      <w:r>
        <w:tab/>
        <w:t>Same as step 2b of Figure 5.2.2.8.3-1, with the following modifications.</w:t>
      </w:r>
    </w:p>
    <w:p w14:paraId="32E9F1BB" w14:textId="5A8BF520" w:rsidR="00C43287" w:rsidRDefault="00C43287" w:rsidP="00C43287">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2E9F1BC" w14:textId="77777777" w:rsidR="00C610B7" w:rsidRDefault="00C610B7" w:rsidP="00C610B7">
      <w:pPr>
        <w:pStyle w:val="Heading4"/>
      </w:pPr>
      <w:bookmarkStart w:id="361" w:name="_Toc20129508"/>
      <w:bookmarkStart w:id="362" w:name="_Toc27584135"/>
      <w:bookmarkStart w:id="363" w:name="_Toc36455437"/>
      <w:bookmarkStart w:id="364" w:name="_Toc45026823"/>
      <w:bookmarkStart w:id="365" w:name="_Toc67687158"/>
      <w:r>
        <w:lastRenderedPageBreak/>
        <w:t>5.2.2.</w:t>
      </w:r>
      <w:r w:rsidR="00754805">
        <w:t>9</w:t>
      </w:r>
      <w:r>
        <w:tab/>
        <w:t>Release</w:t>
      </w:r>
      <w:r w:rsidRPr="00C610B7">
        <w:t xml:space="preserve"> </w:t>
      </w:r>
      <w:r>
        <w:t>service operation</w:t>
      </w:r>
      <w:bookmarkEnd w:id="361"/>
      <w:bookmarkEnd w:id="362"/>
      <w:bookmarkEnd w:id="363"/>
      <w:bookmarkEnd w:id="364"/>
      <w:bookmarkEnd w:id="365"/>
    </w:p>
    <w:p w14:paraId="32E9F1BD" w14:textId="77777777" w:rsidR="00E13DB8" w:rsidRDefault="00E13DB8" w:rsidP="00E13DB8">
      <w:pPr>
        <w:pStyle w:val="Heading5"/>
      </w:pPr>
      <w:bookmarkStart w:id="366" w:name="_Toc20129509"/>
      <w:bookmarkStart w:id="367" w:name="_Toc27584136"/>
      <w:bookmarkStart w:id="368" w:name="_Toc36455438"/>
      <w:bookmarkStart w:id="369" w:name="_Toc45026824"/>
      <w:bookmarkStart w:id="370" w:name="_Toc67687159"/>
      <w:r>
        <w:t>5.2.2.</w:t>
      </w:r>
      <w:r w:rsidR="00754805">
        <w:t>9</w:t>
      </w:r>
      <w:r>
        <w:t>.1</w:t>
      </w:r>
      <w:r>
        <w:tab/>
        <w:t>General</w:t>
      </w:r>
      <w:bookmarkEnd w:id="366"/>
      <w:bookmarkEnd w:id="367"/>
      <w:bookmarkEnd w:id="368"/>
      <w:bookmarkEnd w:id="369"/>
      <w:bookmarkEnd w:id="370"/>
    </w:p>
    <w:p w14:paraId="32E9F1BE" w14:textId="77777777" w:rsidR="00B22C74" w:rsidRDefault="00B22C74" w:rsidP="00B22C74">
      <w:r>
        <w:t>The Release service operation shall be used to request an immediate and unconditional deletion of an invidual PDU session resource in the H-SMF, in HR roaming scenarios.</w:t>
      </w:r>
    </w:p>
    <w:p w14:paraId="32E9F1BF" w14:textId="4647BF1E" w:rsidR="00B22C74" w:rsidRDefault="00B22C74" w:rsidP="00B22C74">
      <w:r>
        <w:t>It is invoked by the V-SMF in the following procedures:</w:t>
      </w:r>
    </w:p>
    <w:p w14:paraId="32E9F1C0" w14:textId="4277DDD8" w:rsidR="00B22C74" w:rsidRDefault="00B22C74" w:rsidP="00B22C74">
      <w:pPr>
        <w:pStyle w:val="B1"/>
      </w:pPr>
      <w:r>
        <w:t>-</w:t>
      </w:r>
      <w:r>
        <w:tab/>
        <w:t xml:space="preserve">UE initiated Deregistration (see </w:t>
      </w:r>
      <w:r w:rsidR="005B1EEB">
        <w:t>clause</w:t>
      </w:r>
      <w:r>
        <w:t xml:space="preserve"> 4.2.2.3.2 of</w:t>
      </w:r>
      <w:r w:rsidR="00151DAB">
        <w:t xml:space="preserve"> 3GPP TS</w:t>
      </w:r>
      <w:r w:rsidR="00CA4B50">
        <w:t> 23.502 [</w:t>
      </w:r>
      <w:r>
        <w:t>3]);</w:t>
      </w:r>
    </w:p>
    <w:p w14:paraId="32E9F1C1" w14:textId="3F0DA88C" w:rsidR="00B22C74" w:rsidRDefault="00B22C74" w:rsidP="00B22C74">
      <w:pPr>
        <w:pStyle w:val="B1"/>
      </w:pPr>
      <w:r>
        <w:t>-</w:t>
      </w:r>
      <w:r>
        <w:tab/>
        <w:t xml:space="preserve">Network initiated Deregistration (see </w:t>
      </w:r>
      <w:r w:rsidR="005B1EEB">
        <w:t>clause</w:t>
      </w:r>
      <w:r>
        <w:t xml:space="preserve"> 4.2.2.3.2 of</w:t>
      </w:r>
      <w:r w:rsidR="00151DAB">
        <w:t xml:space="preserve"> 3GPP TS</w:t>
      </w:r>
      <w:r w:rsidR="00CA4B50">
        <w:t> 23.502 [</w:t>
      </w:r>
      <w:r>
        <w:t>3]), e.g. AMF initiated deregistration;</w:t>
      </w:r>
    </w:p>
    <w:p w14:paraId="136285F4" w14:textId="6BDB42FD" w:rsidR="00A33AE1" w:rsidRDefault="00B22C74" w:rsidP="00B22C74">
      <w:pPr>
        <w:pStyle w:val="B1"/>
      </w:pPr>
      <w:r>
        <w:t>-</w:t>
      </w:r>
      <w:r>
        <w:tab/>
        <w:t xml:space="preserve">visited network requested PDU Session release (see </w:t>
      </w:r>
      <w:r w:rsidR="005B1EEB">
        <w:t>clause</w:t>
      </w:r>
      <w:r>
        <w:t xml:space="preserve"> 4.3.4.3 of</w:t>
      </w:r>
      <w:r w:rsidR="00151DAB">
        <w:t xml:space="preserve"> 3GPP TS</w:t>
      </w:r>
      <w:r w:rsidR="00CA4B50">
        <w:t> 23.502 [</w:t>
      </w:r>
      <w:r>
        <w:t>3]), e.g. AMF initiated release when there is a mismatch of the PDU session status between the UE and the AMF</w:t>
      </w:r>
      <w:r w:rsidR="0056191B" w:rsidRPr="0056191B">
        <w:t xml:space="preserve"> </w:t>
      </w:r>
      <w:r w:rsidR="0056191B">
        <w:t>or when a required user plane security enforcement cannot be fulfilled by the NG-RAN</w:t>
      </w:r>
      <w:r w:rsidR="00A33AE1">
        <w:t>;</w:t>
      </w:r>
    </w:p>
    <w:p w14:paraId="32E9F1C2" w14:textId="55E298AA" w:rsidR="00B22C74" w:rsidRDefault="00A33AE1" w:rsidP="00B22C74">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5B1EEB">
        <w:t>clause</w:t>
      </w:r>
      <w:r>
        <w:t>s 4.11.1.2.1 and 4.11.1.3.2 of</w:t>
      </w:r>
      <w:r w:rsidR="00151DAB">
        <w:t xml:space="preserve"> 3GPP TS</w:t>
      </w:r>
      <w:r w:rsidR="00CA4B50">
        <w:t> 23.502 [</w:t>
      </w:r>
      <w:r>
        <w:t>3]</w:t>
      </w:r>
      <w:r>
        <w:rPr>
          <w:lang w:eastAsia="zh-CN"/>
        </w:rPr>
        <w:t>)</w:t>
      </w:r>
      <w:r w:rsidR="00B22C74">
        <w:t>.</w:t>
      </w:r>
    </w:p>
    <w:p w14:paraId="32E9F1C3" w14:textId="22CAFE88" w:rsidR="00651FC6" w:rsidRDefault="00B22C74" w:rsidP="00B56CFA">
      <w:r>
        <w:t>The NF Service Consumer (e.g. V-SMF) shall release a PDU session in the H-SMF</w:t>
      </w:r>
      <w:r w:rsidRPr="00247A99">
        <w:t xml:space="preserve"> </w:t>
      </w:r>
      <w:r>
        <w:t>by using the HTTP "release" custom operation as shown in Figure 5.2.2.</w:t>
      </w:r>
      <w:r w:rsidR="00754805">
        <w:t>9</w:t>
      </w:r>
      <w:r>
        <w:t>.1-1.</w:t>
      </w:r>
    </w:p>
    <w:p w14:paraId="32E9F1C4" w14:textId="77777777" w:rsidR="00FE0C26" w:rsidRDefault="00FE0C26" w:rsidP="00B22C74">
      <w:pPr>
        <w:pStyle w:val="TH"/>
      </w:pPr>
      <w:r w:rsidRPr="00D64FA1">
        <w:rPr>
          <w:lang w:val="fr-FR"/>
        </w:rPr>
        <w:object w:dxaOrig="8714" w:dyaOrig="2144" w14:anchorId="32EA0C63">
          <v:shape id="_x0000_i1049" type="#_x0000_t75" style="width:437pt;height:107.5pt" o:ole="">
            <v:imagedata r:id="rId60" o:title=""/>
          </v:shape>
          <o:OLEObject Type="Embed" ProgID="Visio.Drawing.11" ShapeID="_x0000_i1049" DrawAspect="Content" ObjectID="_1678299989" r:id="rId61"/>
        </w:object>
      </w:r>
    </w:p>
    <w:p w14:paraId="32E9F1C5" w14:textId="77777777" w:rsidR="00B22C74" w:rsidRPr="00C23D0D" w:rsidRDefault="00B22C74" w:rsidP="00B22C74">
      <w:pPr>
        <w:pStyle w:val="TF"/>
        <w:rPr>
          <w:lang w:val="en-US"/>
        </w:rPr>
      </w:pPr>
      <w:r w:rsidRPr="00C23D0D">
        <w:rPr>
          <w:lang w:val="en-US"/>
        </w:rPr>
        <w:t>Figure 5.2.2.</w:t>
      </w:r>
      <w:r w:rsidR="00754805">
        <w:rPr>
          <w:lang w:val="en-US"/>
        </w:rPr>
        <w:t>9</w:t>
      </w:r>
      <w:r w:rsidRPr="00C23D0D">
        <w:rPr>
          <w:lang w:val="en-US"/>
        </w:rPr>
        <w:t>.</w:t>
      </w:r>
      <w:r>
        <w:rPr>
          <w:lang w:val="en-US"/>
        </w:rPr>
        <w:t>1</w:t>
      </w:r>
      <w:r w:rsidRPr="00C23D0D">
        <w:rPr>
          <w:lang w:val="en-US"/>
        </w:rPr>
        <w:t xml:space="preserve">-1: Pdu session </w:t>
      </w:r>
      <w:r>
        <w:rPr>
          <w:lang w:val="en-US"/>
        </w:rPr>
        <w:t>release</w:t>
      </w:r>
    </w:p>
    <w:p w14:paraId="32E9F1C6" w14:textId="77777777" w:rsidR="00B22C74" w:rsidRDefault="00B22C74" w:rsidP="00B22C74">
      <w:pPr>
        <w:pStyle w:val="B1"/>
      </w:pPr>
      <w:r>
        <w:t>1.</w:t>
      </w:r>
      <w:r>
        <w:tab/>
        <w:t>The NF Service Consumer shall send a POST request to the resource representing the individual PDU session resource in the H-SMF. The payload body of the POST request shall contain any data that needs to be passed to the H-SMF.</w:t>
      </w:r>
    </w:p>
    <w:p w14:paraId="32E9F1C7" w14:textId="28433156" w:rsidR="00B22C74" w:rsidRDefault="00B22C74" w:rsidP="00F5014C">
      <w:pPr>
        <w:pStyle w:val="B1"/>
      </w:pPr>
      <w:r w:rsidRPr="000C7A0F">
        <w:t>2</w:t>
      </w:r>
      <w:r w:rsidR="00FE0C26">
        <w:t>a</w:t>
      </w:r>
      <w:r w:rsidRPr="000C7A0F">
        <w:t>.</w:t>
      </w:r>
      <w:r w:rsidRPr="000C7A0F">
        <w:tab/>
      </w:r>
      <w:r w:rsidRPr="0057039A">
        <w:t xml:space="preserve">On success, </w:t>
      </w:r>
      <w:r>
        <w:t>the H-SMF shall return</w:t>
      </w:r>
      <w:r w:rsidR="00FE0C26">
        <w:t xml:space="preserve"> a</w:t>
      </w:r>
      <w:r>
        <w:t xml:space="preserve"> </w:t>
      </w:r>
      <w:r w:rsidRPr="0057039A">
        <w:t>"20</w:t>
      </w:r>
      <w:r>
        <w:t>4</w:t>
      </w:r>
      <w:r w:rsidRPr="0057039A">
        <w:t xml:space="preserve"> </w:t>
      </w:r>
      <w:r>
        <w:t>No Content</w:t>
      </w:r>
      <w:r w:rsidRPr="0057039A">
        <w:t>"</w:t>
      </w:r>
      <w:r>
        <w:t xml:space="preserve"> </w:t>
      </w:r>
      <w:r w:rsidR="00FE0C26">
        <w:t xml:space="preserve">response </w:t>
      </w:r>
      <w:r>
        <w:t>with an empty payload body in the POST response</w:t>
      </w:r>
      <w:r w:rsidRPr="00E33AA9">
        <w:t>.</w:t>
      </w:r>
    </w:p>
    <w:p w14:paraId="32E9F1C8" w14:textId="34C886A3" w:rsidR="00FE0C26" w:rsidRDefault="00FE0C26" w:rsidP="00F5014C">
      <w:pPr>
        <w:pStyle w:val="B1"/>
      </w:pPr>
      <w:r>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1.3.6.4.3.2</w:t>
      </w:r>
      <w:r w:rsidRPr="001769FF">
        <w:t>-</w:t>
      </w:r>
      <w:r>
        <w:t>2.</w:t>
      </w:r>
    </w:p>
    <w:p w14:paraId="32E9F1C9" w14:textId="77777777" w:rsidR="00010A19" w:rsidRDefault="00010A19" w:rsidP="00010A19">
      <w:pPr>
        <w:pStyle w:val="Heading4"/>
      </w:pPr>
      <w:bookmarkStart w:id="371" w:name="_Toc20129510"/>
      <w:bookmarkStart w:id="372" w:name="_Toc27584137"/>
      <w:bookmarkStart w:id="373" w:name="_Toc36455439"/>
      <w:bookmarkStart w:id="374" w:name="_Toc45026825"/>
      <w:bookmarkStart w:id="375" w:name="_Toc67687160"/>
      <w:r>
        <w:t>5.2.2.</w:t>
      </w:r>
      <w:r w:rsidR="00754805">
        <w:t>10</w:t>
      </w:r>
      <w:r>
        <w:tab/>
        <w:t>Notify</w:t>
      </w:r>
      <w:r w:rsidRPr="00C610B7">
        <w:t xml:space="preserve"> </w:t>
      </w:r>
      <w:r>
        <w:t>Status service operation</w:t>
      </w:r>
      <w:bookmarkEnd w:id="371"/>
      <w:bookmarkEnd w:id="372"/>
      <w:bookmarkEnd w:id="373"/>
      <w:bookmarkEnd w:id="374"/>
      <w:bookmarkEnd w:id="375"/>
    </w:p>
    <w:p w14:paraId="32E9F1CA" w14:textId="77777777" w:rsidR="00010A19" w:rsidRDefault="00010A19" w:rsidP="00010A19">
      <w:pPr>
        <w:pStyle w:val="Heading5"/>
      </w:pPr>
      <w:bookmarkStart w:id="376" w:name="_Toc20129511"/>
      <w:bookmarkStart w:id="377" w:name="_Toc27584138"/>
      <w:bookmarkStart w:id="378" w:name="_Toc36455440"/>
      <w:bookmarkStart w:id="379" w:name="_Toc45026826"/>
      <w:bookmarkStart w:id="380" w:name="_Toc67687161"/>
      <w:r>
        <w:t>5.2.2.</w:t>
      </w:r>
      <w:r w:rsidR="00754805">
        <w:t>10</w:t>
      </w:r>
      <w:r>
        <w:t>.1</w:t>
      </w:r>
      <w:r>
        <w:tab/>
        <w:t>General</w:t>
      </w:r>
      <w:bookmarkEnd w:id="376"/>
      <w:bookmarkEnd w:id="377"/>
      <w:bookmarkEnd w:id="378"/>
      <w:bookmarkEnd w:id="379"/>
      <w:bookmarkEnd w:id="380"/>
    </w:p>
    <w:p w14:paraId="32E9F1CB" w14:textId="1E35CA35" w:rsidR="00473B2B" w:rsidRDefault="00473B2B" w:rsidP="00473B2B">
      <w:r>
        <w:t>The Notify Status service operation shall be used to notify the NF Service Consumer about the status of a PDU session (e.g. when the PDU session is released</w:t>
      </w:r>
      <w:r w:rsidR="007909A2" w:rsidRPr="007909A2">
        <w:t xml:space="preserve"> </w:t>
      </w:r>
      <w:r w:rsidR="004C0491" w:rsidRPr="008771D2">
        <w:t>and the release is not triggered by a Release Request</w:t>
      </w:r>
      <w:r w:rsidR="004C0491">
        <w:t xml:space="preserve">, </w:t>
      </w:r>
      <w:r w:rsidR="007909A2">
        <w:t xml:space="preserve">or </w:t>
      </w:r>
      <w:r w:rsidR="004C0491" w:rsidRPr="008771D2">
        <w:t xml:space="preserve">when the </w:t>
      </w:r>
      <w:r w:rsidR="004C0491">
        <w:rPr>
          <w:rFonts w:hint="eastAsia"/>
          <w:lang w:eastAsia="zh-CN"/>
        </w:rPr>
        <w:t>PDU</w:t>
      </w:r>
      <w:r w:rsidR="004C0491" w:rsidRPr="008771D2">
        <w:t xml:space="preserve"> </w:t>
      </w:r>
      <w:r w:rsidR="004C0491">
        <w:rPr>
          <w:rFonts w:hint="eastAsia"/>
          <w:lang w:eastAsia="zh-CN"/>
        </w:rPr>
        <w:t>session</w:t>
      </w:r>
      <w:r w:rsidR="004C0491">
        <w:t xml:space="preserve"> </w:t>
      </w:r>
      <w:r w:rsidR="004C0491">
        <w:rPr>
          <w:rFonts w:hint="eastAsia"/>
          <w:lang w:eastAsia="zh-CN"/>
        </w:rPr>
        <w:t xml:space="preserve">is </w:t>
      </w:r>
      <w:r w:rsidR="007909A2">
        <w:t>moved to another system</w:t>
      </w:r>
      <w:r>
        <w:t>), in HR roaming scenarios.</w:t>
      </w:r>
    </w:p>
    <w:p w14:paraId="32E9F1CC" w14:textId="0BE1DF41" w:rsidR="00473B2B" w:rsidRDefault="00473B2B" w:rsidP="00473B2B">
      <w:r>
        <w:t>It is used in the following procedures:</w:t>
      </w:r>
    </w:p>
    <w:p w14:paraId="32E9F1CD" w14:textId="49FED8B1" w:rsidR="00473B2B" w:rsidRDefault="00473B2B" w:rsidP="00473B2B">
      <w:pPr>
        <w:pStyle w:val="B1"/>
      </w:pPr>
      <w:r>
        <w:t>-</w:t>
      </w:r>
      <w:r>
        <w:tab/>
        <w:t xml:space="preserve">Home network requested PDU Session release (see </w:t>
      </w:r>
      <w:r w:rsidR="005B1EEB">
        <w:t>clause</w:t>
      </w:r>
      <w:r>
        <w:t xml:space="preserve"> 4.3.4.3 of</w:t>
      </w:r>
      <w:r w:rsidR="00151DAB">
        <w:t xml:space="preserve"> 3GPP TS</w:t>
      </w:r>
      <w:r w:rsidR="00CA4B50">
        <w:t> 23.502 [</w:t>
      </w:r>
      <w:r>
        <w:t>3]), e.g. H-SMF initiated release.</w:t>
      </w:r>
    </w:p>
    <w:p w14:paraId="5F0B7E82" w14:textId="3951D62E" w:rsidR="007909A2" w:rsidRDefault="007909A2" w:rsidP="007909A2">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5B1EEB">
        <w:t>clause</w:t>
      </w:r>
      <w:r w:rsidRPr="008943CC">
        <w:t xml:space="preserve"> </w:t>
      </w:r>
      <w:r w:rsidRPr="008943CC">
        <w:rPr>
          <w:noProof/>
        </w:rPr>
        <w:t xml:space="preserve">4.9.2.4.2 </w:t>
      </w:r>
      <w:r w:rsidRPr="008943CC">
        <w:t>of</w:t>
      </w:r>
      <w:r w:rsidR="00151DAB">
        <w:t xml:space="preserve"> 3GPP TS</w:t>
      </w:r>
      <w:r w:rsidR="00CA4B50">
        <w:t> </w:t>
      </w:r>
      <w:r w:rsidR="00CA4B50" w:rsidRPr="008943CC">
        <w:t>23.502</w:t>
      </w:r>
      <w:r w:rsidR="00CA4B50">
        <w:t> </w:t>
      </w:r>
      <w:r w:rsidR="00CA4B50" w:rsidRPr="008943CC">
        <w:t>[</w:t>
      </w:r>
      <w:r w:rsidRPr="008943CC">
        <w:t>3]);</w:t>
      </w:r>
    </w:p>
    <w:p w14:paraId="57011EE3" w14:textId="73541AD3" w:rsidR="007909A2" w:rsidRDefault="007909A2" w:rsidP="007909A2">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5B1EEB">
        <w:t>clause</w:t>
      </w:r>
      <w:r>
        <w:t xml:space="preserve"> </w:t>
      </w:r>
      <w:r w:rsidRPr="00DE59B4">
        <w:rPr>
          <w:noProof/>
        </w:rPr>
        <w:t>4.</w:t>
      </w:r>
      <w:r>
        <w:rPr>
          <w:noProof/>
        </w:rPr>
        <w:t xml:space="preserve">11.2.2 </w:t>
      </w:r>
      <w:r>
        <w:t>of</w:t>
      </w:r>
      <w:r w:rsidR="00151DAB">
        <w:t xml:space="preserve"> 3GPP TS</w:t>
      </w:r>
      <w:r w:rsidR="00CA4B50">
        <w:t> 23.502 [</w:t>
      </w:r>
      <w:r>
        <w:t>3]);</w:t>
      </w:r>
    </w:p>
    <w:p w14:paraId="610AC640" w14:textId="252B26A2" w:rsidR="007909A2" w:rsidRDefault="007909A2" w:rsidP="007909A2">
      <w:pPr>
        <w:pStyle w:val="B1"/>
      </w:pPr>
      <w:r>
        <w:t>-</w:t>
      </w:r>
      <w:r>
        <w:tab/>
      </w:r>
      <w:r w:rsidRPr="00050CA8">
        <w:t>Handover from 5GC-N3IWF to EPS</w:t>
      </w:r>
      <w:r>
        <w:t xml:space="preserve"> (</w:t>
      </w:r>
      <w:r>
        <w:rPr>
          <w:noProof/>
        </w:rPr>
        <w:t xml:space="preserve">see </w:t>
      </w:r>
      <w:r w:rsidR="005B1EEB">
        <w:t>clause</w:t>
      </w:r>
      <w:r>
        <w:t xml:space="preserve"> </w:t>
      </w:r>
      <w:r w:rsidRPr="00DE59B4">
        <w:rPr>
          <w:noProof/>
        </w:rPr>
        <w:t>4.</w:t>
      </w:r>
      <w:r>
        <w:rPr>
          <w:noProof/>
        </w:rPr>
        <w:t xml:space="preserve">11.3.2 </w:t>
      </w:r>
      <w:r>
        <w:t>of</w:t>
      </w:r>
      <w:r w:rsidR="00151DAB">
        <w:t xml:space="preserve"> 3GPP TS</w:t>
      </w:r>
      <w:r w:rsidR="00CA4B50">
        <w:t> 23.502 [</w:t>
      </w:r>
      <w:r>
        <w:t>3]);</w:t>
      </w:r>
    </w:p>
    <w:p w14:paraId="4C9EAE62" w14:textId="5C47A582" w:rsidR="007909A2" w:rsidRDefault="007909A2" w:rsidP="007909A2">
      <w:pPr>
        <w:pStyle w:val="B1"/>
      </w:pPr>
      <w:r>
        <w:t>-</w:t>
      </w:r>
      <w:r>
        <w:tab/>
        <w:t>Handover from 5GS</w:t>
      </w:r>
      <w:r w:rsidRPr="00CB3BD5">
        <w:t xml:space="preserve"> </w:t>
      </w:r>
      <w:r>
        <w:t>to EPC/ePDG (</w:t>
      </w:r>
      <w:r>
        <w:rPr>
          <w:noProof/>
        </w:rPr>
        <w:t xml:space="preserve">see </w:t>
      </w:r>
      <w:r w:rsidR="005B1EEB">
        <w:t>clause</w:t>
      </w:r>
      <w:r>
        <w:t xml:space="preserve"> </w:t>
      </w:r>
      <w:r w:rsidRPr="00DE59B4">
        <w:rPr>
          <w:noProof/>
        </w:rPr>
        <w:t>4.</w:t>
      </w:r>
      <w:r>
        <w:rPr>
          <w:noProof/>
        </w:rPr>
        <w:t xml:space="preserve">11.4.2 </w:t>
      </w:r>
      <w:r>
        <w:t>of</w:t>
      </w:r>
      <w:r w:rsidR="00151DAB">
        <w:t xml:space="preserve"> 3GPP TS</w:t>
      </w:r>
      <w:r w:rsidR="00CA4B50">
        <w:t> 23.502 [</w:t>
      </w:r>
      <w:r>
        <w:t>3]);</w:t>
      </w:r>
    </w:p>
    <w:p w14:paraId="32E9F1CE" w14:textId="60937900" w:rsidR="00473B2B" w:rsidRDefault="00473B2B" w:rsidP="00B56CFA">
      <w:r>
        <w:t>The H-SMF shall notify the NF Service Consumer (e.g. V-SMF) by using the HTTP POST method as shown in Figure 5.2.2.</w:t>
      </w:r>
      <w:r w:rsidR="00754805">
        <w:t>10</w:t>
      </w:r>
      <w:r>
        <w:t>-1.</w:t>
      </w:r>
    </w:p>
    <w:p w14:paraId="32E9F1CF" w14:textId="77777777" w:rsidR="009A1E94" w:rsidRDefault="009A1E94" w:rsidP="00473B2B">
      <w:pPr>
        <w:pStyle w:val="TH"/>
      </w:pPr>
      <w:r w:rsidRPr="00D64FA1">
        <w:rPr>
          <w:lang w:val="fr-FR"/>
        </w:rPr>
        <w:object w:dxaOrig="8714" w:dyaOrig="2144" w14:anchorId="32EA0C64">
          <v:shape id="_x0000_i1050" type="#_x0000_t75" style="width:437pt;height:107.5pt" o:ole="">
            <v:imagedata r:id="rId62" o:title=""/>
          </v:shape>
          <o:OLEObject Type="Embed" ProgID="Visio.Drawing.11" ShapeID="_x0000_i1050" DrawAspect="Content" ObjectID="_1678299990" r:id="rId63"/>
        </w:object>
      </w:r>
    </w:p>
    <w:p w14:paraId="32E9F1D0" w14:textId="77777777" w:rsidR="00473B2B" w:rsidRPr="00592952" w:rsidRDefault="00473B2B" w:rsidP="00473B2B">
      <w:pPr>
        <w:pStyle w:val="TF"/>
        <w:rPr>
          <w:lang w:val="en-US"/>
        </w:rPr>
      </w:pPr>
      <w:r w:rsidRPr="00473B2B">
        <w:rPr>
          <w:lang w:val="en-US"/>
        </w:rPr>
        <w:t>Figure 5.2.2.</w:t>
      </w:r>
      <w:r w:rsidR="00754805">
        <w:rPr>
          <w:lang w:val="en-US"/>
        </w:rPr>
        <w:t>10</w:t>
      </w:r>
      <w:r w:rsidRPr="00473B2B">
        <w:rPr>
          <w:lang w:val="en-US"/>
        </w:rPr>
        <w:t>-1: PDU session status notification</w:t>
      </w:r>
    </w:p>
    <w:p w14:paraId="32E9F1D1" w14:textId="67D49F12" w:rsidR="00473B2B" w:rsidRDefault="00473B2B" w:rsidP="00473B2B">
      <w:pPr>
        <w:pStyle w:val="B1"/>
      </w:pPr>
      <w:r>
        <w:t>1.</w:t>
      </w:r>
      <w:r>
        <w:tab/>
        <w:t>The H-SMF shall send a POST request to the resource representing the individual PDU session resource in the V-SMF. The payload body of the POST request shall contain the notification payload, with the status information.</w:t>
      </w:r>
    </w:p>
    <w:p w14:paraId="62E75991" w14:textId="7CCC772C" w:rsidR="007909A2" w:rsidRDefault="007909A2" w:rsidP="00A773FB">
      <w:pPr>
        <w:pStyle w:val="B1"/>
        <w:ind w:firstLine="0"/>
      </w:pPr>
      <w:r>
        <w:t xml:space="preserve">If the notification is triggered by PDU session handover, the </w:t>
      </w:r>
      <w:r>
        <w:rPr>
          <w:lang w:val="en-US"/>
        </w:rPr>
        <w:t>notification payload shall contain the Cause IE with value "</w:t>
      </w:r>
      <w:r w:rsidRPr="00EA2206">
        <w:rPr>
          <w:noProof/>
        </w:rPr>
        <w:t>PDU_SESSION_</w:t>
      </w:r>
      <w:r>
        <w:rPr>
          <w:noProof/>
        </w:rPr>
        <w:t>HANDED_OVER</w:t>
      </w:r>
      <w:r>
        <w:rPr>
          <w:lang w:val="en-US"/>
        </w:rPr>
        <w:t>".</w:t>
      </w:r>
    </w:p>
    <w:p w14:paraId="32E9F1D2" w14:textId="485F8D8D" w:rsidR="00473B2B" w:rsidRDefault="00473B2B" w:rsidP="00473B2B">
      <w:pPr>
        <w:pStyle w:val="B1"/>
      </w:pPr>
      <w:r w:rsidRPr="000C7A0F">
        <w:t>2</w:t>
      </w:r>
      <w:r w:rsidR="009A1E94">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14C62DFF" w14:textId="6E40F342" w:rsidR="008F1D8C" w:rsidRDefault="008F1D8C" w:rsidP="00A773FB">
      <w:pPr>
        <w:pStyle w:val="B1"/>
        <w:ind w:firstLine="0"/>
      </w:pPr>
      <w:r>
        <w:t xml:space="preserve">If the H-SMF indicated in the request that the PDU session in the H-SMF is released, the NF Service Consumer (i.e. the V-SMF) shall </w:t>
      </w:r>
      <w:r w:rsidRPr="00197649">
        <w:rPr>
          <w:lang w:val="en-US"/>
        </w:rPr>
        <w:t xml:space="preserve">release </w:t>
      </w:r>
      <w:r>
        <w:rPr>
          <w:lang w:val="en-US"/>
        </w:rPr>
        <w:t xml:space="preserve">the SM context </w:t>
      </w:r>
      <w:r>
        <w:rPr>
          <w:rFonts w:eastAsia="SimSun"/>
          <w:lang w:eastAsia="zh-CN"/>
        </w:rPr>
        <w:t>for the PDU session.</w:t>
      </w:r>
    </w:p>
    <w:p w14:paraId="32E9F1D3" w14:textId="3D90ECAF" w:rsidR="009A1E94" w:rsidRDefault="009A1E94" w:rsidP="00473B2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2E9F1D4" w14:textId="77777777" w:rsidR="00490E17" w:rsidRDefault="00490E17" w:rsidP="00490E17">
      <w:pPr>
        <w:pStyle w:val="Heading3"/>
      </w:pPr>
      <w:bookmarkStart w:id="381" w:name="_Toc20129512"/>
      <w:bookmarkStart w:id="382" w:name="_Toc27584139"/>
      <w:bookmarkStart w:id="383" w:name="_Toc36455441"/>
      <w:bookmarkStart w:id="384" w:name="_Toc45026827"/>
      <w:bookmarkStart w:id="385" w:name="_Toc67687162"/>
      <w:r>
        <w:t>5.2.3</w:t>
      </w:r>
      <w:r>
        <w:tab/>
        <w:t>General procedures</w:t>
      </w:r>
      <w:bookmarkEnd w:id="381"/>
      <w:bookmarkEnd w:id="382"/>
      <w:bookmarkEnd w:id="383"/>
      <w:bookmarkEnd w:id="384"/>
      <w:bookmarkEnd w:id="385"/>
    </w:p>
    <w:p w14:paraId="32E9F1D5" w14:textId="77777777" w:rsidR="00490E17" w:rsidRDefault="00490E17" w:rsidP="00490E17">
      <w:pPr>
        <w:pStyle w:val="Heading4"/>
      </w:pPr>
      <w:bookmarkStart w:id="386" w:name="_Toc20129513"/>
      <w:bookmarkStart w:id="387" w:name="_Toc27584140"/>
      <w:bookmarkStart w:id="388" w:name="_Toc36455442"/>
      <w:bookmarkStart w:id="389" w:name="_Toc45026828"/>
      <w:bookmarkStart w:id="390" w:name="_Toc67687163"/>
      <w:r>
        <w:t>5.2.3.1</w:t>
      </w:r>
      <w:r>
        <w:tab/>
        <w:t>Transfer of NAS SM information between UE and H-SMF for Home Routed PDU sessions</w:t>
      </w:r>
      <w:bookmarkEnd w:id="386"/>
      <w:bookmarkEnd w:id="387"/>
      <w:bookmarkEnd w:id="388"/>
      <w:bookmarkEnd w:id="389"/>
      <w:bookmarkEnd w:id="390"/>
    </w:p>
    <w:p w14:paraId="32E9F1D6" w14:textId="77777777" w:rsidR="00490E17" w:rsidRDefault="00490E17" w:rsidP="00490E17">
      <w:pPr>
        <w:pStyle w:val="Heading5"/>
      </w:pPr>
      <w:bookmarkStart w:id="391" w:name="_Toc20129514"/>
      <w:bookmarkStart w:id="392" w:name="_Toc27584141"/>
      <w:bookmarkStart w:id="393" w:name="_Toc36455443"/>
      <w:bookmarkStart w:id="394" w:name="_Toc45026829"/>
      <w:bookmarkStart w:id="395" w:name="_Toc67687164"/>
      <w:r>
        <w:t>5.2.3.1.1</w:t>
      </w:r>
      <w:r>
        <w:tab/>
        <w:t>General</w:t>
      </w:r>
      <w:bookmarkEnd w:id="391"/>
      <w:bookmarkEnd w:id="392"/>
      <w:bookmarkEnd w:id="393"/>
      <w:bookmarkEnd w:id="394"/>
      <w:bookmarkEnd w:id="395"/>
    </w:p>
    <w:p w14:paraId="32E9F1D7" w14:textId="39972828" w:rsidR="00490E17" w:rsidRDefault="00490E17" w:rsidP="00490E17">
      <w:r>
        <w:t xml:space="preserve">As specified in </w:t>
      </w:r>
      <w:r w:rsidR="005B1EEB">
        <w:t>clause</w:t>
      </w:r>
      <w:r>
        <w:t xml:space="preserve"> 4.3.1 of</w:t>
      </w:r>
      <w:r w:rsidR="00151DAB">
        <w:t xml:space="preserve"> 3GPP TS</w:t>
      </w:r>
      <w:r w:rsidR="00CA4B50">
        <w:t> 23.502 [</w:t>
      </w:r>
      <w:r>
        <w:t>3], for Home Routed PDU sessions, there is NAS SM information that the V-SMF and H-SMF need to interpret, and NAS SM information that the V-SMF only needs to transfer between the UE and H-SMF but which it does not need to interpret.</w:t>
      </w:r>
    </w:p>
    <w:p w14:paraId="32E9F1D8" w14:textId="77777777" w:rsidR="00490E17" w:rsidRDefault="00490E17" w:rsidP="00490E17">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32E9F1D9" w14:textId="77777777" w:rsidR="00490E17" w:rsidRDefault="00490E17" w:rsidP="00490E17">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32E9F1DA" w14:textId="77777777" w:rsidR="00490E17" w:rsidRDefault="00490E17" w:rsidP="00490E17">
      <w:pPr>
        <w:pStyle w:val="Heading5"/>
      </w:pPr>
      <w:bookmarkStart w:id="396" w:name="_Toc20129515"/>
      <w:bookmarkStart w:id="397" w:name="_Toc27584142"/>
      <w:bookmarkStart w:id="398" w:name="_Toc36455444"/>
      <w:bookmarkStart w:id="399" w:name="_Toc45026830"/>
      <w:bookmarkStart w:id="400" w:name="_Toc67687165"/>
      <w:r>
        <w:t>5.2.3.1.2</w:t>
      </w:r>
      <w:r>
        <w:tab/>
        <w:t>V-SMF Behaviour</w:t>
      </w:r>
      <w:bookmarkEnd w:id="396"/>
      <w:bookmarkEnd w:id="397"/>
      <w:bookmarkEnd w:id="398"/>
      <w:bookmarkEnd w:id="399"/>
      <w:bookmarkEnd w:id="400"/>
    </w:p>
    <w:p w14:paraId="32E9F1DB" w14:textId="616E59E5" w:rsidR="00490E17" w:rsidRDefault="00490E17" w:rsidP="002B35B4">
      <w:r>
        <w:t xml:space="preserve">The V-SMF shall transfer NAS SM information that it only needs to transfer to the H-SMF </w:t>
      </w:r>
      <w:r w:rsidR="000A78ED">
        <w:t xml:space="preserve">(i.e. known IEs, and IEs that have </w:t>
      </w:r>
      <w:r w:rsidR="000A78ED" w:rsidRPr="00BB2DD1">
        <w:t xml:space="preserve">an unknown value not set to "reserved" according to the </w:t>
      </w:r>
      <w:r w:rsidR="000A78ED">
        <w:t>release</w:t>
      </w:r>
      <w:r w:rsidR="000A78ED" w:rsidRPr="00BB2DD1">
        <w:t xml:space="preserve"> to which the V-SMF complies</w:t>
      </w:r>
      <w:r w:rsidR="000A78ED">
        <w:t xml:space="preserve">, that only need to </w:t>
      </w:r>
      <w:r w:rsidR="000A78ED">
        <w:lastRenderedPageBreak/>
        <w:t>be forwarded by the V-SMF)</w:t>
      </w:r>
      <w:r w:rsidR="00F96BDD">
        <w:t xml:space="preserve"> </w:t>
      </w:r>
      <w:r>
        <w:t xml:space="preserve">in n1SmInfoFromUe </w:t>
      </w:r>
      <w:r w:rsidR="007D4D07">
        <w:t xml:space="preserve">binary data </w:t>
      </w:r>
      <w:r>
        <w:t>within the HTTP payload. This carr</w:t>
      </w:r>
      <w:r w:rsidR="007D4D07">
        <w:t>ies</w:t>
      </w:r>
      <w:r>
        <w:t xml:space="preserve"> N1 SM IE(s), encoded as specified in</w:t>
      </w:r>
      <w:r w:rsidR="00151DAB">
        <w:t xml:space="preserve"> 3GPP TS</w:t>
      </w:r>
      <w:r w:rsidR="00CA4B50">
        <w:t> 24.501 [</w:t>
      </w:r>
      <w:r w:rsidR="00C22548">
        <w:t>7</w:t>
      </w:r>
      <w:r>
        <w:t xml:space="preserve">], including the Type </w:t>
      </w:r>
      <w:r w:rsidR="006730A0">
        <w:t xml:space="preserve">field </w:t>
      </w:r>
      <w:r>
        <w:t>and</w:t>
      </w:r>
      <w:r w:rsidR="006730A0">
        <w:t>, for TLV or TLV-E IEs, the</w:t>
      </w:r>
      <w:r>
        <w:t xml:space="preserve"> Length field.</w:t>
      </w:r>
    </w:p>
    <w:p w14:paraId="32E9F1DC" w14:textId="77777777" w:rsidR="00490E17" w:rsidRPr="00810B36" w:rsidRDefault="00490E17" w:rsidP="002B35B4">
      <w:pPr>
        <w:pStyle w:val="NO"/>
      </w:pPr>
      <w:r>
        <w:t>NOTE 1:</w:t>
      </w:r>
      <w:r>
        <w:tab/>
        <w:t>N1 SM IEs defined without a Type field need to be defined over N16 as specific IEs.</w:t>
      </w:r>
    </w:p>
    <w:p w14:paraId="32E9F1DD" w14:textId="5BA070EB" w:rsidR="00490E17" w:rsidRDefault="00490E17" w:rsidP="00490E17">
      <w:r>
        <w:t xml:space="preserve">The V-SMF shall transfer NAS SM information that it does not comprehend (i.e. </w:t>
      </w:r>
      <w:r w:rsidRPr="00BB2DD1">
        <w:t>unknown IEs</w:t>
      </w:r>
      <w:r w:rsidR="00F96BDD">
        <w:t>,</w:t>
      </w:r>
      <w:r w:rsidRPr="00BB2DD1">
        <w:t xml:space="preserve"> or </w:t>
      </w:r>
      <w:r w:rsidR="00F96BDD">
        <w:t xml:space="preserve">known </w:t>
      </w:r>
      <w:r w:rsidRPr="00BB2DD1">
        <w:t xml:space="preserve">IEs </w:t>
      </w:r>
      <w:r w:rsidR="00F96BDD">
        <w:t>to be interpreted by the V-SMF that have</w:t>
      </w:r>
      <w:r w:rsidR="00F96BDD" w:rsidRPr="00BB2DD1">
        <w:t xml:space="preserve"> </w:t>
      </w:r>
      <w:r w:rsidRPr="00BB2DD1">
        <w:t xml:space="preserve">an unknown value not set to "reserved" according to the </w:t>
      </w:r>
      <w:r>
        <w:t>release</w:t>
      </w:r>
      <w:r w:rsidRPr="00BB2DD1">
        <w:t xml:space="preserve"> to which the V-SMF complies</w:t>
      </w:r>
      <w:r>
        <w:t xml:space="preserve">) in unknownN1SmInfo </w:t>
      </w:r>
      <w:r w:rsidR="007D4D07">
        <w:t xml:space="preserve">binary data </w:t>
      </w:r>
      <w:r>
        <w:t>within the HTTP payload. This carr</w:t>
      </w:r>
      <w:r w:rsidR="007D4D07">
        <w:t>ies</w:t>
      </w:r>
      <w:r>
        <w:t xml:space="preserve"> N1 SM IE(s), encoded as specified in</w:t>
      </w:r>
      <w:r w:rsidR="00151DAB">
        <w:t xml:space="preserve"> 3GPP TS</w:t>
      </w:r>
      <w:r w:rsidR="00CA4B50">
        <w:t> 24.501 [</w:t>
      </w:r>
      <w:r w:rsidR="00C22548">
        <w:t>7</w:t>
      </w:r>
      <w:r>
        <w:t xml:space="preserve">], including the Type </w:t>
      </w:r>
      <w:r w:rsidR="006730A0">
        <w:t xml:space="preserve">field </w:t>
      </w:r>
      <w:r>
        <w:t>and</w:t>
      </w:r>
      <w:r w:rsidR="006730A0">
        <w:t>, for TLV or TLV-E IEs, the</w:t>
      </w:r>
      <w:r>
        <w:t xml:space="preserve"> Length field.</w:t>
      </w:r>
    </w:p>
    <w:p w14:paraId="32E9F1DE" w14:textId="15849A94" w:rsidR="00490E17" w:rsidRDefault="00490E17" w:rsidP="00490E17">
      <w:r>
        <w:t xml:space="preserve">When receiving n1SmInfoToUe </w:t>
      </w:r>
      <w:r w:rsidR="007D4D07">
        <w:t xml:space="preserve">binary data </w:t>
      </w:r>
      <w:r>
        <w:t xml:space="preserve">in the HTTP payload from the H-SMF, the V-SMF shall parse all the N1 SM IEs received in the </w:t>
      </w:r>
      <w:r w:rsidR="007D4D07">
        <w:t xml:space="preserve">binary data </w:t>
      </w:r>
      <w:r>
        <w:t>and construct the NAS SM message to the UE according to</w:t>
      </w:r>
      <w:r w:rsidR="00151DAB">
        <w:t xml:space="preserve"> 3GPP TS</w:t>
      </w:r>
      <w:r w:rsidR="00CA4B50">
        <w:t> 24.501 [</w:t>
      </w:r>
      <w:r w:rsidR="00C22548">
        <w:t>7</w:t>
      </w:r>
      <w:r>
        <w:t xml:space="preserve">]. The V-SMF shall append unknown NAS SM IEs received in the </w:t>
      </w:r>
      <w:r w:rsidR="007D4D07">
        <w:t xml:space="preserve">binary data </w:t>
      </w:r>
      <w:r>
        <w:t>at the end of the NAS SM message it sends to the UE.</w:t>
      </w:r>
    </w:p>
    <w:p w14:paraId="32E9F1DF" w14:textId="58DF1630" w:rsidR="00490E17" w:rsidRPr="009A30C4" w:rsidRDefault="00490E17" w:rsidP="00490E17">
      <w:pPr>
        <w:pStyle w:val="NO"/>
      </w:pPr>
      <w:r>
        <w:t>NOTE 2</w:t>
      </w:r>
      <w:r w:rsidRPr="009A30C4">
        <w:t>:</w:t>
      </w:r>
      <w:r>
        <w:tab/>
        <w:t>T</w:t>
      </w:r>
      <w:r w:rsidRPr="009A30C4">
        <w:t>he V-SMF</w:t>
      </w:r>
      <w:r>
        <w:rPr>
          <w:lang w:val="en-US"/>
        </w:rPr>
        <w:t xml:space="preserve"> can infer the length of an unknown IE based on the IEI value. See </w:t>
      </w:r>
      <w:r w:rsidR="005B1EEB">
        <w:rPr>
          <w:lang w:val="en-US"/>
        </w:rPr>
        <w:t>clause</w:t>
      </w:r>
      <w:r>
        <w:rPr>
          <w:lang w:val="en-US"/>
        </w:rPr>
        <w:t xml:space="preserve"> 11.2.4 of</w:t>
      </w:r>
      <w:r w:rsidR="00151DAB">
        <w:rPr>
          <w:lang w:val="en-US"/>
        </w:rPr>
        <w:t xml:space="preserve"> 3GPP TS</w:t>
      </w:r>
      <w:r w:rsidR="00CA4B50">
        <w:rPr>
          <w:lang w:val="en-US"/>
        </w:rPr>
        <w:t> 24.007 [</w:t>
      </w:r>
      <w:r w:rsidR="00C22548">
        <w:rPr>
          <w:lang w:val="en-US"/>
        </w:rPr>
        <w:t>8</w:t>
      </w:r>
      <w:r>
        <w:rPr>
          <w:lang w:val="en-US"/>
        </w:rPr>
        <w:t>].</w:t>
      </w:r>
    </w:p>
    <w:p w14:paraId="32E9F1E0" w14:textId="77777777" w:rsidR="00490E17" w:rsidRDefault="00490E17" w:rsidP="00490E17">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32E9F1E1" w14:textId="1495EDCA" w:rsidR="00490E17" w:rsidRDefault="00490E17" w:rsidP="00490E17">
      <w:pPr>
        <w:pStyle w:val="NO"/>
      </w:pPr>
      <w:r>
        <w:t>NOTE 3:</w:t>
      </w:r>
      <w:r>
        <w:tab/>
        <w:t>The V-SMF encodes comprehended IEs at their right place in the NAS SM message</w:t>
      </w:r>
    </w:p>
    <w:p w14:paraId="32E9F1E2" w14:textId="77777777" w:rsidR="00490E17" w:rsidRDefault="00490E17" w:rsidP="00490E17">
      <w:pPr>
        <w:pStyle w:val="Heading5"/>
      </w:pPr>
      <w:bookmarkStart w:id="401" w:name="_Toc20129516"/>
      <w:bookmarkStart w:id="402" w:name="_Toc27584143"/>
      <w:bookmarkStart w:id="403" w:name="_Toc36455445"/>
      <w:bookmarkStart w:id="404" w:name="_Toc45026831"/>
      <w:bookmarkStart w:id="405" w:name="_Toc67687166"/>
      <w:r>
        <w:t>5.2.3.1.3</w:t>
      </w:r>
      <w:r>
        <w:tab/>
        <w:t>H-SMF Behaviour</w:t>
      </w:r>
      <w:bookmarkEnd w:id="401"/>
      <w:bookmarkEnd w:id="402"/>
      <w:bookmarkEnd w:id="403"/>
      <w:bookmarkEnd w:id="404"/>
      <w:bookmarkEnd w:id="405"/>
    </w:p>
    <w:p w14:paraId="32E9F1E3" w14:textId="6A158B99" w:rsidR="00490E17" w:rsidRDefault="00490E17" w:rsidP="002B35B4">
      <w:r>
        <w:t xml:space="preserve">When receiving unknownN1SmInfo </w:t>
      </w:r>
      <w:r w:rsidR="007D4D07">
        <w:t xml:space="preserve">binary data </w:t>
      </w:r>
      <w:r>
        <w:t xml:space="preserve">in the HTTP payload from the V-SMF, the H-SMF shall process any N1 SM IE received in this </w:t>
      </w:r>
      <w:r w:rsidR="007D4D07">
        <w:t xml:space="preserve">binary data </w:t>
      </w:r>
      <w:r>
        <w:t>that do not require to be interpreted by the V-SMF. Other N1 SM IEs shall be dropped, e.g. IEs that the H-SMF comprehends but which require to be interpreted by the V-SMF.</w:t>
      </w:r>
    </w:p>
    <w:p w14:paraId="32E9F1E4" w14:textId="52E2D25F" w:rsidR="00490E17" w:rsidRDefault="00490E17" w:rsidP="00490E17">
      <w:r>
        <w:t xml:space="preserve">The H-SMF shall transfer NAS SM information which the V-SMF does not need to interpret (i.e. that it only needs to transfer to the UE) in n1SmInfoToUe </w:t>
      </w:r>
      <w:r w:rsidR="007D4D07">
        <w:t xml:space="preserve">binary data </w:t>
      </w:r>
      <w:r>
        <w:t>within the HTTP payload. This carr</w:t>
      </w:r>
      <w:r w:rsidR="007D4D07">
        <w:t>ies</w:t>
      </w:r>
      <w:r>
        <w:t xml:space="preserve"> N1 SM IE(s), encoded as specified in</w:t>
      </w:r>
      <w:r w:rsidR="00151DAB">
        <w:t xml:space="preserve"> 3GPP TS</w:t>
      </w:r>
      <w:r w:rsidR="00CA4B50">
        <w:t> 24.501 [</w:t>
      </w:r>
      <w:r w:rsidR="00C22548">
        <w:t>7</w:t>
      </w:r>
      <w:r>
        <w:t xml:space="preserve">], including the Type </w:t>
      </w:r>
      <w:r w:rsidR="006730A0">
        <w:t xml:space="preserve">field </w:t>
      </w:r>
      <w:r>
        <w:t>and</w:t>
      </w:r>
      <w:r w:rsidR="006730A0">
        <w:t>, for TLV or TLV-E IEs, the</w:t>
      </w:r>
      <w:r>
        <w:t xml:space="preserve"> Length field.</w:t>
      </w:r>
    </w:p>
    <w:p w14:paraId="32E9F1E5" w14:textId="77777777" w:rsidR="00490E17" w:rsidRPr="00810B36" w:rsidRDefault="00490E17" w:rsidP="00490E17">
      <w:pPr>
        <w:pStyle w:val="NO"/>
      </w:pPr>
      <w:r>
        <w:t>NOTE 1:</w:t>
      </w:r>
      <w:r>
        <w:tab/>
        <w:t>N1 SM IEs defined without a Type field need to be defined over N16 as specific IEs.</w:t>
      </w:r>
    </w:p>
    <w:p w14:paraId="32E9F1E6" w14:textId="344A0C4F" w:rsidR="00490E17" w:rsidRDefault="00490E17" w:rsidP="002B35B4">
      <w:r>
        <w:t xml:space="preserve">The NAS SM IEs in n1SmInfoToUe </w:t>
      </w:r>
      <w:r w:rsidR="007D4D07">
        <w:t xml:space="preserve">binary data </w:t>
      </w:r>
      <w:r>
        <w:t>shall be encoded in the same order as specified in</w:t>
      </w:r>
      <w:r w:rsidR="00151DAB">
        <w:t xml:space="preserve"> 3GPP TS</w:t>
      </w:r>
      <w:r w:rsidR="00CA4B50">
        <w:t> 24.501 [</w:t>
      </w:r>
      <w:r w:rsidR="00C22548">
        <w:t>7</w:t>
      </w:r>
      <w:r>
        <w:t>].</w:t>
      </w:r>
    </w:p>
    <w:p w14:paraId="32E9F1E7" w14:textId="77777777" w:rsidR="00490E17" w:rsidRDefault="00490E17" w:rsidP="00490E17">
      <w:r>
        <w:t>N1 SM information which does not require to be interpreted by the V-SMF is information that is not defined as specific IEs over N16.</w:t>
      </w:r>
    </w:p>
    <w:p w14:paraId="32E9F1E8" w14:textId="77777777" w:rsidR="000E77D4" w:rsidRDefault="000E77D4" w:rsidP="000E77D4">
      <w:pPr>
        <w:pStyle w:val="Heading1"/>
      </w:pPr>
      <w:bookmarkStart w:id="406" w:name="_Toc20129517"/>
      <w:bookmarkStart w:id="407" w:name="_Toc27584144"/>
      <w:bookmarkStart w:id="408" w:name="_Toc36455446"/>
      <w:bookmarkStart w:id="409" w:name="_Toc45026832"/>
      <w:bookmarkStart w:id="410" w:name="_Toc67687167"/>
      <w:r>
        <w:t>6</w:t>
      </w:r>
      <w:r>
        <w:tab/>
        <w:t>API Definitions</w:t>
      </w:r>
      <w:bookmarkEnd w:id="406"/>
      <w:bookmarkEnd w:id="407"/>
      <w:bookmarkEnd w:id="408"/>
      <w:bookmarkEnd w:id="409"/>
      <w:bookmarkEnd w:id="410"/>
    </w:p>
    <w:p w14:paraId="32E9F1E9" w14:textId="322BF800" w:rsidR="000E77D4" w:rsidRDefault="000E77D4" w:rsidP="000E77D4">
      <w:pPr>
        <w:pStyle w:val="Heading2"/>
      </w:pPr>
      <w:bookmarkStart w:id="411" w:name="_Toc20129518"/>
      <w:bookmarkStart w:id="412" w:name="_Toc27584145"/>
      <w:bookmarkStart w:id="413" w:name="_Toc36455447"/>
      <w:bookmarkStart w:id="414" w:name="_Toc45026833"/>
      <w:bookmarkStart w:id="415" w:name="_Toc67687168"/>
      <w:r>
        <w:t>6.1</w:t>
      </w:r>
      <w:r>
        <w:tab/>
      </w:r>
      <w:r w:rsidR="00C610B7">
        <w:t>Nsmf_PDUSession</w:t>
      </w:r>
      <w:r>
        <w:t xml:space="preserve"> Service API</w:t>
      </w:r>
      <w:bookmarkEnd w:id="411"/>
      <w:bookmarkEnd w:id="412"/>
      <w:bookmarkEnd w:id="413"/>
      <w:bookmarkEnd w:id="414"/>
      <w:bookmarkEnd w:id="415"/>
    </w:p>
    <w:p w14:paraId="32E9F1EA" w14:textId="77777777" w:rsidR="00873975" w:rsidRDefault="00873975" w:rsidP="000E77D4">
      <w:pPr>
        <w:pStyle w:val="Heading3"/>
      </w:pPr>
      <w:bookmarkStart w:id="416" w:name="_Toc20129519"/>
      <w:bookmarkStart w:id="417" w:name="_Toc27584146"/>
      <w:bookmarkStart w:id="418" w:name="_Toc36455448"/>
      <w:bookmarkStart w:id="419" w:name="_Toc45026834"/>
      <w:bookmarkStart w:id="420" w:name="_Toc67687169"/>
      <w:r>
        <w:t>6.1</w:t>
      </w:r>
      <w:r w:rsidR="000E77D4">
        <w:t>.1</w:t>
      </w:r>
      <w:r>
        <w:tab/>
      </w:r>
      <w:r w:rsidR="00B14B23">
        <w:t>API URI</w:t>
      </w:r>
      <w:bookmarkEnd w:id="416"/>
      <w:bookmarkEnd w:id="417"/>
      <w:bookmarkEnd w:id="418"/>
      <w:bookmarkEnd w:id="419"/>
      <w:bookmarkEnd w:id="420"/>
    </w:p>
    <w:p w14:paraId="6810C99B" w14:textId="77777777" w:rsidR="00B415EE" w:rsidRPr="00E23840" w:rsidRDefault="00B415EE" w:rsidP="00B415EE">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67133219" w14:textId="4A07FE01" w:rsidR="00B415EE" w:rsidRPr="00E23840" w:rsidRDefault="00B415EE" w:rsidP="00B415EE">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5B1EEB">
        <w:rPr>
          <w:noProof/>
          <w:lang w:eastAsia="zh-CN"/>
        </w:rPr>
        <w:t>clause</w:t>
      </w:r>
      <w:r w:rsidRPr="00E23840">
        <w:rPr>
          <w:noProof/>
          <w:lang w:eastAsia="zh-CN"/>
        </w:rPr>
        <w:t> 4.4.1 of</w:t>
      </w:r>
      <w:r w:rsidR="00151DAB">
        <w:rPr>
          <w:noProof/>
          <w:lang w:eastAsia="zh-CN"/>
        </w:rPr>
        <w:t xml:space="preserve"> 3GPP TS</w:t>
      </w:r>
      <w:r w:rsidR="00CA4B50">
        <w:rPr>
          <w:noProof/>
          <w:lang w:eastAsia="zh-CN"/>
        </w:rPr>
        <w:t> </w:t>
      </w:r>
      <w:r w:rsidR="00CA4B50" w:rsidRPr="00E23840">
        <w:rPr>
          <w:noProof/>
          <w:lang w:eastAsia="zh-CN"/>
        </w:rPr>
        <w:t>29.501</w:t>
      </w:r>
      <w:r w:rsidR="00CA4B50">
        <w:rPr>
          <w:noProof/>
          <w:lang w:eastAsia="zh-CN"/>
        </w:rPr>
        <w:t> </w:t>
      </w:r>
      <w:r w:rsidR="00CA4B50" w:rsidRPr="00E23840">
        <w:rPr>
          <w:noProof/>
          <w:lang w:eastAsia="zh-CN"/>
        </w:rPr>
        <w:t>[</w:t>
      </w:r>
      <w:r>
        <w:rPr>
          <w:noProof/>
          <w:lang w:eastAsia="zh-CN"/>
        </w:rPr>
        <w:t>5</w:t>
      </w:r>
      <w:r w:rsidRPr="00E23840">
        <w:rPr>
          <w:noProof/>
          <w:lang w:eastAsia="zh-CN"/>
        </w:rPr>
        <w:t>], i.e.:</w:t>
      </w:r>
    </w:p>
    <w:p w14:paraId="6675CD69" w14:textId="77777777" w:rsidR="00B415EE" w:rsidRPr="00E23840" w:rsidRDefault="00B415EE" w:rsidP="00B415EE">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5056174D" w14:textId="77777777" w:rsidR="00B415EE" w:rsidRPr="00E23840" w:rsidRDefault="00B415EE" w:rsidP="00B415EE">
      <w:pPr>
        <w:rPr>
          <w:noProof/>
          <w:lang w:eastAsia="zh-CN"/>
        </w:rPr>
      </w:pPr>
      <w:r w:rsidRPr="00E23840">
        <w:rPr>
          <w:noProof/>
          <w:lang w:eastAsia="zh-CN"/>
        </w:rPr>
        <w:t>with the following components:</w:t>
      </w:r>
    </w:p>
    <w:p w14:paraId="11C8BCDE" w14:textId="6488F6D9" w:rsidR="00B415EE" w:rsidRPr="00E23840" w:rsidRDefault="00B415EE" w:rsidP="00B415EE">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151DAB">
        <w:rPr>
          <w:noProof/>
        </w:rPr>
        <w:t xml:space="preserve"> 3GPP TS</w:t>
      </w:r>
      <w:r w:rsidR="00CA4B50">
        <w:rPr>
          <w:noProof/>
          <w:lang w:eastAsia="zh-CN"/>
        </w:rPr>
        <w:t> </w:t>
      </w:r>
      <w:r w:rsidR="00CA4B50" w:rsidRPr="00E23840">
        <w:rPr>
          <w:noProof/>
          <w:lang w:eastAsia="zh-CN"/>
        </w:rPr>
        <w:t>29.501</w:t>
      </w:r>
      <w:r w:rsidR="00CA4B50">
        <w:rPr>
          <w:noProof/>
          <w:lang w:eastAsia="zh-CN"/>
        </w:rPr>
        <w:t> </w:t>
      </w:r>
      <w:r w:rsidR="00CA4B50" w:rsidRPr="00E23840">
        <w:rPr>
          <w:noProof/>
          <w:lang w:eastAsia="zh-CN"/>
        </w:rPr>
        <w:t>[</w:t>
      </w:r>
      <w:r>
        <w:rPr>
          <w:noProof/>
          <w:lang w:eastAsia="zh-CN"/>
        </w:rPr>
        <w:t>5</w:t>
      </w:r>
      <w:r w:rsidRPr="00E23840">
        <w:rPr>
          <w:noProof/>
          <w:lang w:eastAsia="zh-CN"/>
        </w:rPr>
        <w:t>].</w:t>
      </w:r>
    </w:p>
    <w:p w14:paraId="5D024698" w14:textId="77777777" w:rsidR="00B415EE" w:rsidRPr="00E23840" w:rsidRDefault="00B415EE" w:rsidP="00B415EE">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B5B2D08" w14:textId="77777777" w:rsidR="00B415EE" w:rsidRPr="00E23840" w:rsidRDefault="00B415EE" w:rsidP="00B415EE">
      <w:pPr>
        <w:pStyle w:val="B1"/>
        <w:rPr>
          <w:noProof/>
        </w:rPr>
      </w:pPr>
      <w:r w:rsidRPr="00E23840">
        <w:rPr>
          <w:noProof/>
        </w:rPr>
        <w:t>-</w:t>
      </w:r>
      <w:r w:rsidRPr="00E23840">
        <w:rPr>
          <w:noProof/>
        </w:rPr>
        <w:tab/>
        <w:t>The {apiVersion} shall be "v</w:t>
      </w:r>
      <w:r>
        <w:rPr>
          <w:noProof/>
        </w:rPr>
        <w:t>1</w:t>
      </w:r>
      <w:r w:rsidRPr="00E23840">
        <w:rPr>
          <w:noProof/>
        </w:rPr>
        <w:t>".</w:t>
      </w:r>
    </w:p>
    <w:p w14:paraId="7389A305" w14:textId="07C93B49" w:rsidR="00B415EE" w:rsidRDefault="00B415EE" w:rsidP="00C327E7">
      <w:pPr>
        <w:pStyle w:val="B1"/>
        <w:rPr>
          <w:noProof/>
          <w:lang w:eastAsia="zh-CN"/>
        </w:rPr>
      </w:pPr>
      <w:r w:rsidRPr="00E23840">
        <w:rPr>
          <w:noProof/>
        </w:rPr>
        <w:lastRenderedPageBreak/>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5B1EEB">
        <w:rPr>
          <w:noProof/>
        </w:rPr>
        <w:t>clause</w:t>
      </w:r>
      <w:r w:rsidRPr="00E23840">
        <w:rPr>
          <w:noProof/>
          <w:lang w:eastAsia="zh-CN"/>
        </w:rPr>
        <w:t> </w:t>
      </w:r>
      <w:r>
        <w:rPr>
          <w:noProof/>
          <w:lang w:eastAsia="zh-CN"/>
        </w:rPr>
        <w:t>6.1.3</w:t>
      </w:r>
      <w:r w:rsidRPr="00E23840">
        <w:rPr>
          <w:noProof/>
        </w:rPr>
        <w:t>.</w:t>
      </w:r>
    </w:p>
    <w:p w14:paraId="32E9F1EE" w14:textId="77777777" w:rsidR="000E77D4" w:rsidRDefault="000E77D4" w:rsidP="000E77D4">
      <w:pPr>
        <w:pStyle w:val="Heading3"/>
      </w:pPr>
      <w:bookmarkStart w:id="421" w:name="_Toc20129520"/>
      <w:bookmarkStart w:id="422" w:name="_Toc27584147"/>
      <w:bookmarkStart w:id="423" w:name="_Toc36455449"/>
      <w:bookmarkStart w:id="424" w:name="_Toc45026835"/>
      <w:bookmarkStart w:id="425" w:name="_Toc67687170"/>
      <w:r>
        <w:t>6.1.2</w:t>
      </w:r>
      <w:r>
        <w:tab/>
        <w:t>Usage of HTTP</w:t>
      </w:r>
      <w:bookmarkEnd w:id="421"/>
      <w:bookmarkEnd w:id="422"/>
      <w:bookmarkEnd w:id="423"/>
      <w:bookmarkEnd w:id="424"/>
      <w:bookmarkEnd w:id="425"/>
    </w:p>
    <w:p w14:paraId="32E9F1EF" w14:textId="77777777" w:rsidR="000C5200" w:rsidRPr="000C5200" w:rsidRDefault="000C5200" w:rsidP="000C5200">
      <w:pPr>
        <w:pStyle w:val="Heading4"/>
      </w:pPr>
      <w:bookmarkStart w:id="426" w:name="_Toc20129521"/>
      <w:bookmarkStart w:id="427" w:name="_Toc27584148"/>
      <w:bookmarkStart w:id="428" w:name="_Toc36455450"/>
      <w:bookmarkStart w:id="429" w:name="_Toc45026836"/>
      <w:bookmarkStart w:id="430" w:name="_Toc67687171"/>
      <w:r>
        <w:t>6.1.2.1</w:t>
      </w:r>
      <w:r>
        <w:tab/>
        <w:t>General</w:t>
      </w:r>
      <w:bookmarkEnd w:id="426"/>
      <w:bookmarkEnd w:id="427"/>
      <w:bookmarkEnd w:id="428"/>
      <w:bookmarkEnd w:id="429"/>
      <w:bookmarkEnd w:id="430"/>
    </w:p>
    <w:p w14:paraId="32E9F1F0" w14:textId="4ED9775A" w:rsidR="00BE3568" w:rsidRDefault="00BE3568" w:rsidP="00BE3568">
      <w:r>
        <w:t xml:space="preserve">HTTP/2, as defined in </w:t>
      </w:r>
      <w:r w:rsidR="00CA4B50">
        <w:t>IETF RFC 7540 </w:t>
      </w:r>
      <w:r>
        <w:t>[14], shall be used as specified in clause 5 of</w:t>
      </w:r>
      <w:r w:rsidR="00151DAB">
        <w:t xml:space="preserve"> 3GPP TS</w:t>
      </w:r>
      <w:r w:rsidR="00CA4B50">
        <w:t> 29.500 [</w:t>
      </w:r>
      <w:r>
        <w:t>4].</w:t>
      </w:r>
    </w:p>
    <w:p w14:paraId="32E9F1F1" w14:textId="1D1B2EE8" w:rsidR="00BE3568" w:rsidRPr="008C21B1" w:rsidRDefault="00BE3568" w:rsidP="00BE3568">
      <w:r w:rsidRPr="008C21B1">
        <w:t>HTTP</w:t>
      </w:r>
      <w:r>
        <w:rPr>
          <w:lang w:eastAsia="zh-CN"/>
        </w:rPr>
        <w:t xml:space="preserve">/2 </w:t>
      </w:r>
      <w:r w:rsidRPr="008C21B1">
        <w:t xml:space="preserve">shall be </w:t>
      </w:r>
      <w:r>
        <w:t>transported</w:t>
      </w:r>
      <w:r w:rsidRPr="008C21B1">
        <w:t xml:space="preserve"> as specified in </w:t>
      </w:r>
      <w:r w:rsidR="005B1EEB">
        <w:t>clause</w:t>
      </w:r>
      <w:r>
        <w:t> </w:t>
      </w:r>
      <w:r w:rsidRPr="008C21B1">
        <w:t>5</w:t>
      </w:r>
      <w:r>
        <w:t>.3</w:t>
      </w:r>
      <w:r w:rsidRPr="008C21B1">
        <w:t xml:space="preserve"> of</w:t>
      </w:r>
      <w:r w:rsidR="00151DAB">
        <w:t xml:space="preserve"> 3GPP TS</w:t>
      </w:r>
      <w:r w:rsidR="00CA4B50">
        <w:t> </w:t>
      </w:r>
      <w:r w:rsidR="00CA4B50" w:rsidRPr="008C21B1">
        <w:t>29.500</w:t>
      </w:r>
      <w:r w:rsidR="00CA4B50">
        <w:t> </w:t>
      </w:r>
      <w:r w:rsidR="00CA4B50" w:rsidRPr="008C21B1">
        <w:t>[</w:t>
      </w:r>
      <w:r w:rsidRPr="008C21B1">
        <w:t>4].</w:t>
      </w:r>
    </w:p>
    <w:p w14:paraId="32E9F1F2" w14:textId="5BD5E327" w:rsidR="00BE3568" w:rsidRDefault="00BE3568" w:rsidP="00BE3568">
      <w:r>
        <w:t xml:space="preserve">HTTP messages and bodies for the </w:t>
      </w:r>
      <w:r w:rsidRPr="0023018E">
        <w:t>Nsmf_</w:t>
      </w:r>
      <w:r>
        <w:t>PDUSession service shall comply with the OpenAPI [15] specification contained in Annex A.</w:t>
      </w:r>
    </w:p>
    <w:p w14:paraId="32E9F1F3" w14:textId="77777777" w:rsidR="00FA10C2" w:rsidRPr="000C5200" w:rsidRDefault="00FA10C2" w:rsidP="00FA10C2">
      <w:pPr>
        <w:pStyle w:val="Heading4"/>
      </w:pPr>
      <w:bookmarkStart w:id="431" w:name="_Toc20129522"/>
      <w:bookmarkStart w:id="432" w:name="_Toc27584149"/>
      <w:bookmarkStart w:id="433" w:name="_Toc36455451"/>
      <w:bookmarkStart w:id="434" w:name="_Toc45026837"/>
      <w:bookmarkStart w:id="435" w:name="_Toc67687172"/>
      <w:r>
        <w:t>6.1.2.2</w:t>
      </w:r>
      <w:r>
        <w:tab/>
        <w:t>HTTP standard headers</w:t>
      </w:r>
      <w:bookmarkEnd w:id="431"/>
      <w:bookmarkEnd w:id="432"/>
      <w:bookmarkEnd w:id="433"/>
      <w:bookmarkEnd w:id="434"/>
      <w:bookmarkEnd w:id="435"/>
    </w:p>
    <w:p w14:paraId="32E9F1F4" w14:textId="77777777" w:rsidR="00FA10C2" w:rsidRDefault="00FA10C2" w:rsidP="00FA10C2">
      <w:pPr>
        <w:pStyle w:val="Heading5"/>
        <w:rPr>
          <w:lang w:eastAsia="zh-CN"/>
        </w:rPr>
      </w:pPr>
      <w:bookmarkStart w:id="436" w:name="_Toc20129523"/>
      <w:bookmarkStart w:id="437" w:name="_Toc27584150"/>
      <w:bookmarkStart w:id="438" w:name="_Toc36455452"/>
      <w:bookmarkStart w:id="439" w:name="_Toc45026838"/>
      <w:bookmarkStart w:id="440" w:name="_Toc67687173"/>
      <w:r>
        <w:t>6.1.2.2.1</w:t>
      </w:r>
      <w:r>
        <w:rPr>
          <w:rFonts w:hint="eastAsia"/>
          <w:lang w:eastAsia="zh-CN"/>
        </w:rPr>
        <w:tab/>
      </w:r>
      <w:r>
        <w:rPr>
          <w:lang w:eastAsia="zh-CN"/>
        </w:rPr>
        <w:t>General</w:t>
      </w:r>
      <w:bookmarkEnd w:id="436"/>
      <w:bookmarkEnd w:id="437"/>
      <w:bookmarkEnd w:id="438"/>
      <w:bookmarkEnd w:id="439"/>
      <w:bookmarkEnd w:id="440"/>
    </w:p>
    <w:p w14:paraId="32E9F1F5" w14:textId="46E3202E" w:rsidR="00BE3568" w:rsidRDefault="00BE3568" w:rsidP="00BE3568">
      <w:r>
        <w:t>The usage of HTTP standard headers</w:t>
      </w:r>
      <w:r w:rsidRPr="001726B8">
        <w:t xml:space="preserve"> </w:t>
      </w:r>
      <w:r>
        <w:t xml:space="preserve">shall be supported as specified in </w:t>
      </w:r>
      <w:r w:rsidR="005B1EEB">
        <w:t>clause</w:t>
      </w:r>
      <w:r>
        <w:t xml:space="preserve"> 5.2.2 </w:t>
      </w:r>
      <w:r w:rsidRPr="008C21B1">
        <w:t>of</w:t>
      </w:r>
      <w:r w:rsidR="00151DAB">
        <w:t xml:space="preserve"> 3GPP TS</w:t>
      </w:r>
      <w:r w:rsidR="00CA4B50">
        <w:t> </w:t>
      </w:r>
      <w:r w:rsidR="00CA4B50" w:rsidRPr="008C21B1">
        <w:t>29.500</w:t>
      </w:r>
      <w:r w:rsidR="00CA4B50">
        <w:t> </w:t>
      </w:r>
      <w:r w:rsidR="00CA4B50" w:rsidRPr="008C21B1">
        <w:t>[</w:t>
      </w:r>
      <w:r w:rsidRPr="008C21B1">
        <w:t>4]</w:t>
      </w:r>
      <w:r>
        <w:t>.</w:t>
      </w:r>
    </w:p>
    <w:p w14:paraId="32E9F1F6" w14:textId="37783020" w:rsidR="00FD6006" w:rsidRDefault="00FD6006" w:rsidP="00AC65ED">
      <w:pPr>
        <w:pStyle w:val="Heading5"/>
      </w:pPr>
      <w:bookmarkStart w:id="441" w:name="_Toc20129524"/>
      <w:bookmarkStart w:id="442" w:name="_Toc27584151"/>
      <w:bookmarkStart w:id="443" w:name="_Toc36455453"/>
      <w:bookmarkStart w:id="444" w:name="_Toc45026839"/>
      <w:bookmarkStart w:id="445" w:name="_Toc67687174"/>
      <w:r>
        <w:t>6.1.2.</w:t>
      </w:r>
      <w:r w:rsidR="00FA10C2">
        <w:t>2.</w:t>
      </w:r>
      <w:r>
        <w:t>2</w:t>
      </w:r>
      <w:r>
        <w:tab/>
        <w:t>Content type</w:t>
      </w:r>
      <w:bookmarkEnd w:id="441"/>
      <w:bookmarkEnd w:id="442"/>
      <w:bookmarkEnd w:id="443"/>
      <w:bookmarkEnd w:id="444"/>
      <w:bookmarkEnd w:id="445"/>
    </w:p>
    <w:p w14:paraId="32E9F1F7" w14:textId="77777777" w:rsidR="0057186F" w:rsidRDefault="0057186F" w:rsidP="0057186F">
      <w:r>
        <w:t>The following content types shall be supported:</w:t>
      </w:r>
    </w:p>
    <w:p w14:paraId="32E9F1F8" w14:textId="1608DDD0" w:rsidR="002E69DE" w:rsidRDefault="0057186F" w:rsidP="00EA1C32">
      <w:pPr>
        <w:pStyle w:val="B1"/>
      </w:pPr>
      <w:r>
        <w:t>-</w:t>
      </w:r>
      <w:r>
        <w:tab/>
        <w:t>t</w:t>
      </w:r>
      <w:r w:rsidR="002E69DE">
        <w:t xml:space="preserve">he JSON format </w:t>
      </w:r>
      <w:r w:rsidRPr="00B64892">
        <w:t>(</w:t>
      </w:r>
      <w:r w:rsidR="00CA4B50" w:rsidRPr="00B64892">
        <w:t>IETF</w:t>
      </w:r>
      <w:r w:rsidR="00CA4B50">
        <w:t> </w:t>
      </w:r>
      <w:r w:rsidR="00CA4B50" w:rsidRPr="00B64892">
        <w:t>RFC</w:t>
      </w:r>
      <w:r w:rsidR="00CA4B50">
        <w:t> 8259 </w:t>
      </w:r>
      <w:r w:rsidRPr="00B64892">
        <w:t>[</w:t>
      </w:r>
      <w:r>
        <w:t>11</w:t>
      </w:r>
      <w:r w:rsidRPr="00B64892">
        <w:t>])</w:t>
      </w:r>
      <w:r w:rsidR="002E69DE">
        <w:t xml:space="preserve">. The use of the JSON format shall be signalled by the content type "application/json". See also </w:t>
      </w:r>
      <w:r w:rsidR="005B1EEB">
        <w:t>clause</w:t>
      </w:r>
      <w:r w:rsidR="002E69DE">
        <w:t xml:space="preserve"> 5.4 of</w:t>
      </w:r>
      <w:r w:rsidR="00151DAB">
        <w:t xml:space="preserve"> 3GPP TS</w:t>
      </w:r>
      <w:r w:rsidR="00CA4B50">
        <w:t> 29.500 [</w:t>
      </w:r>
      <w:r w:rsidR="002E69DE">
        <w:t>4].</w:t>
      </w:r>
    </w:p>
    <w:p w14:paraId="32E9F1F9" w14:textId="59D62DEE" w:rsidR="0057186F" w:rsidRDefault="0057186F" w:rsidP="0057186F">
      <w:pPr>
        <w:pStyle w:val="B1"/>
        <w:rPr>
          <w:noProof/>
          <w:snapToGrid w:val="0"/>
        </w:rPr>
      </w:pPr>
      <w:r>
        <w:t>-</w:t>
      </w:r>
      <w:r>
        <w:tab/>
        <w:t>the Problem Details JSON Object (</w:t>
      </w:r>
      <w:r w:rsidR="00CA4B50">
        <w:rPr>
          <w:noProof/>
          <w:snapToGrid w:val="0"/>
        </w:rPr>
        <w:t>IETF RFC 7807 </w:t>
      </w:r>
      <w:r>
        <w:rPr>
          <w:noProof/>
          <w:snapToGrid w:val="0"/>
        </w:rPr>
        <w:t>[23]). The use of the Problem Details JSON object in a HTTP response body shall be signalled by the content type "application/problem+json".</w:t>
      </w:r>
    </w:p>
    <w:p w14:paraId="32E9F1FA" w14:textId="389E54A6" w:rsidR="0057186F" w:rsidRDefault="0057186F" w:rsidP="0057186F">
      <w:pPr>
        <w:pStyle w:val="NO"/>
      </w:pPr>
      <w:r>
        <w:t>NOTE:</w:t>
      </w:r>
      <w:r w:rsidR="00B767EA">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5B1EEB">
        <w:t>clause</w:t>
      </w:r>
      <w:r>
        <w:t xml:space="preserve"> 4.8 of</w:t>
      </w:r>
      <w:r w:rsidR="00151DAB">
        <w:t xml:space="preserve"> 3GPP TS</w:t>
      </w:r>
      <w:r w:rsidR="00CA4B50">
        <w:t> 29.501 [</w:t>
      </w:r>
      <w:r>
        <w:t>5].</w:t>
      </w:r>
    </w:p>
    <w:p w14:paraId="32E9F1FB" w14:textId="0533F71A" w:rsidR="002E69DE" w:rsidRDefault="002E69DE" w:rsidP="002E69DE">
      <w:r>
        <w:t xml:space="preserve">Multipart messages shall also be supported (see </w:t>
      </w:r>
      <w:r w:rsidR="005B1EEB">
        <w:t>clause</w:t>
      </w:r>
      <w:r>
        <w:t xml:space="preserve"> 6.1.2.4) using the content type "multipart/related", comprising:</w:t>
      </w:r>
    </w:p>
    <w:p w14:paraId="32E9F1FC" w14:textId="18DB171D" w:rsidR="002E69DE" w:rsidRDefault="002E69DE" w:rsidP="002E69DE">
      <w:pPr>
        <w:pStyle w:val="B1"/>
      </w:pPr>
      <w:r>
        <w:t>-</w:t>
      </w:r>
      <w:r>
        <w:tab/>
        <w:t>one JSON body part with the "application/json" content type; and</w:t>
      </w:r>
    </w:p>
    <w:p w14:paraId="32E9F1FD" w14:textId="56D00A5D" w:rsidR="002E69DE" w:rsidRDefault="002E69DE" w:rsidP="002E69DE">
      <w:pPr>
        <w:pStyle w:val="B1"/>
      </w:pPr>
      <w:r>
        <w:t>-</w:t>
      </w:r>
      <w:r>
        <w:tab/>
        <w:t>one or two binary body parts with 3gpp vendor specific content subtypes.</w:t>
      </w:r>
    </w:p>
    <w:p w14:paraId="32E9F1FE" w14:textId="77777777" w:rsidR="002E69DE" w:rsidRDefault="002E69DE" w:rsidP="002E69DE">
      <w:r>
        <w:t>The 3gpp vendor specific content subtypes defined in Table 6.1.2.2.2-1 shall be supported.</w:t>
      </w:r>
    </w:p>
    <w:p w14:paraId="32E9F1FF" w14:textId="69875BE6" w:rsidR="002E69DE" w:rsidRPr="00384E92" w:rsidRDefault="002E69DE" w:rsidP="002E69DE">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2E69DE" w:rsidRPr="00384E92" w14:paraId="32E9F202" w14:textId="77777777" w:rsidTr="002B35B4">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32E9F200" w14:textId="77777777" w:rsidR="002E69DE" w:rsidRPr="001769FF" w:rsidRDefault="002E69DE" w:rsidP="001433FE">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01" w14:textId="77777777" w:rsidR="002E69DE" w:rsidRPr="001769FF" w:rsidRDefault="002E69DE" w:rsidP="001433FE">
            <w:pPr>
              <w:pStyle w:val="TAH"/>
            </w:pPr>
            <w:r>
              <w:t>Description</w:t>
            </w:r>
          </w:p>
        </w:tc>
      </w:tr>
      <w:tr w:rsidR="002E69DE" w:rsidRPr="00384E92" w14:paraId="32E9F205"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3" w14:textId="77777777" w:rsidR="002E69DE" w:rsidRPr="001769FF" w:rsidRDefault="002E69DE" w:rsidP="001433FE">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4" w14:textId="216B47DE" w:rsidR="002E69DE" w:rsidRPr="001769FF" w:rsidRDefault="002E69DE" w:rsidP="001433FE">
            <w:pPr>
              <w:pStyle w:val="TAL"/>
            </w:pPr>
            <w:r>
              <w:t xml:space="preserve">Binary encoded payload, encoding NG Application Protocol (NGAP) IEs, as specified in </w:t>
            </w:r>
            <w:r w:rsidR="005B1EEB">
              <w:t>clause</w:t>
            </w:r>
            <w:r>
              <w:t xml:space="preserve"> 9.</w:t>
            </w:r>
            <w:r w:rsidR="008E59E9">
              <w:t>3</w:t>
            </w:r>
            <w:r>
              <w:t xml:space="preserve"> of 3GPP TS 38.413 [</w:t>
            </w:r>
            <w:r w:rsidR="007D4220">
              <w:t>9</w:t>
            </w:r>
            <w:r>
              <w:t>] (ASN.1 encoded).</w:t>
            </w:r>
          </w:p>
        </w:tc>
      </w:tr>
      <w:tr w:rsidR="002E69DE" w:rsidRPr="00384E92" w14:paraId="32E9F208"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6" w14:textId="77777777" w:rsidR="002E69DE" w:rsidRDefault="002E69DE" w:rsidP="001433FE">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7" w14:textId="77777777" w:rsidR="002E69DE" w:rsidRDefault="002E69DE" w:rsidP="001433FE">
            <w:pPr>
              <w:pStyle w:val="TAL"/>
            </w:pPr>
            <w:r>
              <w:t>Binary encoded payload, encoding a 5GS NAS message</w:t>
            </w:r>
            <w:r w:rsidR="007D4D07">
              <w:t xml:space="preserve"> or 5G NAS IEs</w:t>
            </w:r>
            <w:r>
              <w:t>, a</w:t>
            </w:r>
            <w:r w:rsidR="007D4220">
              <w:t>s specified in 3GPP TS 24.501 [7</w:t>
            </w:r>
            <w:r>
              <w:t xml:space="preserve">].  </w:t>
            </w:r>
          </w:p>
        </w:tc>
      </w:tr>
      <w:tr w:rsidR="002E69DE" w:rsidRPr="002B35B4" w14:paraId="32E9F20A" w14:textId="77777777" w:rsidTr="001433FE">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2E9F209" w14:textId="77777777" w:rsidR="002E69DE" w:rsidRPr="002B35B4" w:rsidRDefault="002E69DE" w:rsidP="001433FE">
            <w:pPr>
              <w:pStyle w:val="TAN"/>
              <w:rPr>
                <w:lang w:val="en-US"/>
              </w:rPr>
            </w:pPr>
            <w:r w:rsidRPr="002B35B4">
              <w:rPr>
                <w:lang w:val="en-US"/>
              </w:rPr>
              <w:t>NOTE:</w:t>
            </w:r>
            <w:r w:rsidR="00B767EA">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32E9F20B" w14:textId="77777777" w:rsidR="002E69DE" w:rsidRDefault="002E69DE" w:rsidP="002E69DE">
      <w:pPr>
        <w:rPr>
          <w:lang w:val="en-US"/>
        </w:rPr>
      </w:pPr>
    </w:p>
    <w:p w14:paraId="32E9F20C" w14:textId="3A0BF3D6" w:rsidR="002E69DE" w:rsidRDefault="002E69DE" w:rsidP="002E69DE">
      <w:r>
        <w:t xml:space="preserve">See </w:t>
      </w:r>
      <w:r w:rsidR="005B1EEB">
        <w:t>clause</w:t>
      </w:r>
      <w:r>
        <w:t xml:space="preserve"> 6.1.2.4 for the binary payloads supported in the binary body part of multipart messages.</w:t>
      </w:r>
    </w:p>
    <w:p w14:paraId="32E9F20D" w14:textId="77777777" w:rsidR="000C5200" w:rsidRPr="000C5200" w:rsidRDefault="000C5200" w:rsidP="000C5200">
      <w:pPr>
        <w:pStyle w:val="Heading4"/>
      </w:pPr>
      <w:bookmarkStart w:id="446" w:name="_Toc20129525"/>
      <w:bookmarkStart w:id="447" w:name="_Toc27584152"/>
      <w:bookmarkStart w:id="448" w:name="_Toc36455454"/>
      <w:bookmarkStart w:id="449" w:name="_Toc45026840"/>
      <w:bookmarkStart w:id="450" w:name="_Toc67687175"/>
      <w:r>
        <w:t>6.1.2.</w:t>
      </w:r>
      <w:r w:rsidR="00FD6006">
        <w:t>3</w:t>
      </w:r>
      <w:r>
        <w:tab/>
        <w:t>HTTP custom headers</w:t>
      </w:r>
      <w:bookmarkEnd w:id="446"/>
      <w:bookmarkEnd w:id="447"/>
      <w:bookmarkEnd w:id="448"/>
      <w:bookmarkEnd w:id="449"/>
      <w:bookmarkEnd w:id="450"/>
    </w:p>
    <w:p w14:paraId="32E9F20E" w14:textId="77777777" w:rsidR="000C5200" w:rsidRDefault="00FD6006" w:rsidP="000C5200">
      <w:pPr>
        <w:pStyle w:val="Heading5"/>
        <w:rPr>
          <w:lang w:eastAsia="zh-CN"/>
        </w:rPr>
      </w:pPr>
      <w:bookmarkStart w:id="451" w:name="_Toc20129526"/>
      <w:bookmarkStart w:id="452" w:name="_Toc27584153"/>
      <w:bookmarkStart w:id="453" w:name="_Toc36455455"/>
      <w:bookmarkStart w:id="454" w:name="_Toc45026841"/>
      <w:bookmarkStart w:id="455" w:name="_Toc67687176"/>
      <w:r>
        <w:t>6.1.2.3.1</w:t>
      </w:r>
      <w:r w:rsidR="000C5200">
        <w:rPr>
          <w:rFonts w:hint="eastAsia"/>
          <w:lang w:eastAsia="zh-CN"/>
        </w:rPr>
        <w:tab/>
      </w:r>
      <w:r w:rsidR="000C5200">
        <w:rPr>
          <w:lang w:eastAsia="zh-CN"/>
        </w:rPr>
        <w:t>General</w:t>
      </w:r>
      <w:bookmarkEnd w:id="451"/>
      <w:bookmarkEnd w:id="452"/>
      <w:bookmarkEnd w:id="453"/>
      <w:bookmarkEnd w:id="454"/>
      <w:bookmarkEnd w:id="455"/>
    </w:p>
    <w:p w14:paraId="32E9F20F" w14:textId="08DD8364" w:rsidR="007E2ACA" w:rsidRDefault="007E2ACA" w:rsidP="007E2ACA">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32E9F210" w14:textId="166EDAD7" w:rsidR="007E2ACA" w:rsidRDefault="007E2ACA" w:rsidP="007E2ACA">
      <w:r>
        <w:t xml:space="preserve">For 3GPP specific HTTP custom headers used across all service based interfaces, see </w:t>
      </w:r>
      <w:r w:rsidR="005B1EEB">
        <w:t>clause</w:t>
      </w:r>
      <w:r>
        <w:t xml:space="preserve"> 5.2.3 of</w:t>
      </w:r>
      <w:r w:rsidR="00151DAB">
        <w:t xml:space="preserve"> 3GPP TS</w:t>
      </w:r>
      <w:r w:rsidR="00CA4B50">
        <w:t> 29.500 [</w:t>
      </w:r>
      <w:r>
        <w:t>4].</w:t>
      </w:r>
    </w:p>
    <w:p w14:paraId="32E9F211" w14:textId="77777777" w:rsidR="002E69DE" w:rsidRPr="000C5200" w:rsidRDefault="002E69DE" w:rsidP="002E69DE">
      <w:pPr>
        <w:pStyle w:val="Heading4"/>
      </w:pPr>
      <w:bookmarkStart w:id="456" w:name="_Toc20129527"/>
      <w:bookmarkStart w:id="457" w:name="_Toc27584154"/>
      <w:bookmarkStart w:id="458" w:name="_Toc36455456"/>
      <w:bookmarkStart w:id="459" w:name="_Toc45026842"/>
      <w:bookmarkStart w:id="460" w:name="_Toc67687177"/>
      <w:r>
        <w:lastRenderedPageBreak/>
        <w:t>6.1.2.4</w:t>
      </w:r>
      <w:r>
        <w:tab/>
        <w:t>HTTP multipart messages</w:t>
      </w:r>
      <w:bookmarkEnd w:id="456"/>
      <w:bookmarkEnd w:id="457"/>
      <w:bookmarkEnd w:id="458"/>
      <w:bookmarkEnd w:id="459"/>
      <w:bookmarkEnd w:id="460"/>
    </w:p>
    <w:p w14:paraId="32E9F212" w14:textId="77777777" w:rsidR="002E69DE" w:rsidRDefault="002E69DE" w:rsidP="002E69DE">
      <w:r>
        <w:t>HTTP multipart messages shall be supported, to transfer opaque N1 and/or N2 SM</w:t>
      </w:r>
      <w:r w:rsidR="007D4D07">
        <w:t>payloads</w:t>
      </w:r>
      <w:r>
        <w:t>, in the following service operations (and HTTP messages):</w:t>
      </w:r>
    </w:p>
    <w:p w14:paraId="32E9F213" w14:textId="77777777" w:rsidR="002E69DE" w:rsidRDefault="002E69DE" w:rsidP="002E69DE">
      <w:pPr>
        <w:pStyle w:val="B1"/>
      </w:pPr>
      <w:r>
        <w:t>-</w:t>
      </w:r>
      <w:r>
        <w:tab/>
        <w:t>Create SM Context Request and Response (POST);</w:t>
      </w:r>
    </w:p>
    <w:p w14:paraId="32E9F214" w14:textId="28E5E017" w:rsidR="007D4D07" w:rsidRDefault="002E69DE" w:rsidP="002E69DE">
      <w:pPr>
        <w:pStyle w:val="B1"/>
      </w:pPr>
      <w:r>
        <w:t>-</w:t>
      </w:r>
      <w:r>
        <w:tab/>
        <w:t>Update SM Context Request and Response (</w:t>
      </w:r>
      <w:r w:rsidR="00E77F28">
        <w:t>POST</w:t>
      </w:r>
      <w:r>
        <w:t>)</w:t>
      </w:r>
      <w:r w:rsidR="007D4D07">
        <w:t>;</w:t>
      </w:r>
    </w:p>
    <w:p w14:paraId="15D29F89" w14:textId="66050043" w:rsidR="00240BC9" w:rsidRDefault="00240BC9" w:rsidP="00240BC9">
      <w:pPr>
        <w:pStyle w:val="B1"/>
      </w:pPr>
      <w:r>
        <w:t>-</w:t>
      </w:r>
      <w:r>
        <w:tab/>
        <w:t>Release SM Context Request (POST);</w:t>
      </w:r>
    </w:p>
    <w:p w14:paraId="32E9F215" w14:textId="77777777" w:rsidR="007D4D07" w:rsidRDefault="007D4D07" w:rsidP="007D4D07">
      <w:pPr>
        <w:pStyle w:val="B1"/>
      </w:pPr>
      <w:r>
        <w:t>-</w:t>
      </w:r>
      <w:r>
        <w:tab/>
        <w:t>Create Request and Response (POST);</w:t>
      </w:r>
    </w:p>
    <w:p w14:paraId="32E9F216" w14:textId="3E98717F" w:rsidR="002E69DE" w:rsidRDefault="007D4D07" w:rsidP="007D4D07">
      <w:pPr>
        <w:pStyle w:val="B1"/>
      </w:pPr>
      <w:r>
        <w:t>-</w:t>
      </w:r>
      <w:r>
        <w:tab/>
        <w:t>Update Request and Response (POST</w:t>
      </w:r>
      <w:r w:rsidR="008679C6">
        <w:t xml:space="preserve"> </w:t>
      </w:r>
      <w:r>
        <w:t>(modify))</w:t>
      </w:r>
      <w:r w:rsidR="002E69DE">
        <w:t>.</w:t>
      </w:r>
    </w:p>
    <w:p w14:paraId="32E9F217" w14:textId="77777777" w:rsidR="0095220C" w:rsidRDefault="002E69DE" w:rsidP="002E69DE">
      <w:r>
        <w:t>HTTP multipart messages shall include one JSON body part and one or two binary body parts comprising</w:t>
      </w:r>
      <w:r w:rsidR="0095220C">
        <w:t>:</w:t>
      </w:r>
    </w:p>
    <w:p w14:paraId="32E9F218" w14:textId="5B529304" w:rsidR="0095220C" w:rsidRDefault="0095220C" w:rsidP="00DB011A">
      <w:pPr>
        <w:pStyle w:val="B1"/>
      </w:pPr>
      <w:r>
        <w:t>-</w:t>
      </w:r>
      <w:r>
        <w:tab/>
        <w:t>an</w:t>
      </w:r>
      <w:r w:rsidR="002E69DE">
        <w:t xml:space="preserve"> N1 SM </w:t>
      </w:r>
      <w:r>
        <w:t>payload</w:t>
      </w:r>
      <w:r w:rsidR="002E69DE">
        <w:t xml:space="preserve">, </w:t>
      </w:r>
      <w:r>
        <w:t xml:space="preserve">an </w:t>
      </w:r>
      <w:r w:rsidR="002E69DE">
        <w:t xml:space="preserve">N2 SM </w:t>
      </w:r>
      <w:r>
        <w:t xml:space="preserve">payload </w:t>
      </w:r>
      <w:r w:rsidR="002E69DE">
        <w:t>or both</w:t>
      </w:r>
      <w:r>
        <w:t>,</w:t>
      </w:r>
      <w:r w:rsidRPr="0095220C">
        <w:t xml:space="preserve"> </w:t>
      </w:r>
      <w:r>
        <w:t>over N11</w:t>
      </w:r>
      <w:r w:rsidR="002E69DE">
        <w:t xml:space="preserve"> (see </w:t>
      </w:r>
      <w:r w:rsidR="005B1EEB">
        <w:t>clause</w:t>
      </w:r>
      <w:r w:rsidR="002E69DE">
        <w:t xml:space="preserve"> 6.1.6.4)</w:t>
      </w:r>
      <w:r>
        <w:t>;</w:t>
      </w:r>
    </w:p>
    <w:p w14:paraId="6DD37CAA" w14:textId="4751EAEF" w:rsidR="008679C6" w:rsidRDefault="0095220C" w:rsidP="00DB011A">
      <w:pPr>
        <w:pStyle w:val="B1"/>
      </w:pPr>
      <w:r>
        <w:t>-</w:t>
      </w:r>
      <w:r>
        <w:tab/>
        <w:t xml:space="preserve">one or two N1 SM payloads, over N16 (see </w:t>
      </w:r>
      <w:r w:rsidR="005B1EEB">
        <w:t>clause</w:t>
      </w:r>
      <w:r>
        <w:t xml:space="preserve"> 6.1.6.4)</w:t>
      </w:r>
      <w:r w:rsidR="008679C6">
        <w:t>;</w:t>
      </w:r>
    </w:p>
    <w:p w14:paraId="32E9F219" w14:textId="42905989" w:rsidR="002E69DE" w:rsidRDefault="008679C6" w:rsidP="00DB011A">
      <w:pPr>
        <w:pStyle w:val="B1"/>
      </w:pPr>
      <w:r>
        <w:t>-</w:t>
      </w:r>
      <w:r>
        <w:tab/>
        <w:t xml:space="preserve">one or two N2 SM payloads over N11 (see </w:t>
      </w:r>
      <w:r w:rsidR="005B1EEB">
        <w:t>clause</w:t>
      </w:r>
      <w:r>
        <w:t xml:space="preserve"> 5.2.2.3.3)</w:t>
      </w:r>
      <w:r w:rsidR="002E69DE">
        <w:t>.</w:t>
      </w:r>
    </w:p>
    <w:p w14:paraId="32E9F21A" w14:textId="77777777" w:rsidR="002E69DE" w:rsidRDefault="002E69DE" w:rsidP="002E69DE">
      <w:r>
        <w:t>The JSON body part shall be the "root" body part of the multipart message. It shall be encoded as the first body part of the multipart message. The "Start" parameter does not need to be included.</w:t>
      </w:r>
    </w:p>
    <w:p w14:paraId="32E9F21B" w14:textId="5D74A07A" w:rsidR="002E69DE" w:rsidRDefault="002E69DE" w:rsidP="002E69DE">
      <w:r>
        <w:t xml:space="preserve">The multipart message shall include a "type" parameter </w:t>
      </w:r>
      <w:r w:rsidR="007D4220">
        <w:t xml:space="preserve">(see </w:t>
      </w:r>
      <w:r w:rsidR="00CA4B50">
        <w:t>IETF RFC 2387 [10]</w:t>
      </w:r>
      <w:r>
        <w:t>) specifying the media type of the root body part, i.e. "application/json".</w:t>
      </w:r>
    </w:p>
    <w:p w14:paraId="32E9F21C" w14:textId="02DD1C0F" w:rsidR="002E69DE" w:rsidRDefault="002E69DE" w:rsidP="002E69DE">
      <w:pPr>
        <w:pStyle w:val="NO"/>
      </w:pPr>
      <w:r>
        <w:t>NOTE:</w:t>
      </w:r>
      <w:r>
        <w:tab/>
        <w:t xml:space="preserve">The "root" body part (or "root" object) is </w:t>
      </w:r>
      <w:r>
        <w:rPr>
          <w:lang w:val="en-US"/>
        </w:rPr>
        <w:t>the first body part the application processes when receiving a multipart/relat</w:t>
      </w:r>
      <w:r w:rsidR="007D4220">
        <w:rPr>
          <w:lang w:val="en-US"/>
        </w:rPr>
        <w:t xml:space="preserve">ed message, see </w:t>
      </w:r>
      <w:r w:rsidR="00CA4B50">
        <w:rPr>
          <w:lang w:val="en-US"/>
        </w:rPr>
        <w:t>IETF RFC 2387 [10]</w:t>
      </w:r>
      <w:r>
        <w:rPr>
          <w:lang w:val="en-US"/>
        </w:rPr>
        <w:t>. The default root is the first body within the multipart/related message</w:t>
      </w:r>
      <w:r>
        <w:t>. The "Start" parameter indicates the root body part, e.g. when this is not the first body part in the message.</w:t>
      </w:r>
    </w:p>
    <w:p w14:paraId="32E9F21D" w14:textId="0AB13B00" w:rsidR="002E69DE" w:rsidRDefault="0095220C" w:rsidP="002E69DE">
      <w:r>
        <w:t>For each binary body part in a HTTP multipart message, the</w:t>
      </w:r>
      <w:r w:rsidR="002E69DE">
        <w:t xml:space="preserve"> binary body part shall include a Content-ID header (see </w:t>
      </w:r>
      <w:r w:rsidR="00CA4B50">
        <w:t>IETF RFC 2045 </w:t>
      </w:r>
      <w:r w:rsidR="002E69DE">
        <w:t>[</w:t>
      </w:r>
      <w:r w:rsidR="007D4220">
        <w:t>12</w:t>
      </w:r>
      <w:r w:rsidR="002E69DE">
        <w:t xml:space="preserve">]), and the JSON body part shall </w:t>
      </w:r>
      <w:r>
        <w:t xml:space="preserve">include an attribute, defined with the RefToBinaryData type, that contains the value of the Content-ID header field of </w:t>
      </w:r>
      <w:r w:rsidR="002E69DE">
        <w:t xml:space="preserve">the </w:t>
      </w:r>
      <w:r>
        <w:t xml:space="preserve">referenced </w:t>
      </w:r>
      <w:r w:rsidR="002E69DE">
        <w:t>binary body part.</w:t>
      </w:r>
    </w:p>
    <w:p w14:paraId="32E9F21E" w14:textId="4A9DF81D" w:rsidR="002E69DE" w:rsidRDefault="002E69DE" w:rsidP="002E69DE">
      <w:r>
        <w:t>Examples of multipart/related messages can be found in Annex B.</w:t>
      </w:r>
    </w:p>
    <w:p w14:paraId="32E9F21F" w14:textId="77777777" w:rsidR="00C92B8E" w:rsidRPr="00EA1C32" w:rsidRDefault="00C92B8E" w:rsidP="00C92B8E">
      <w:pPr>
        <w:pStyle w:val="Heading4"/>
      </w:pPr>
      <w:bookmarkStart w:id="461" w:name="_Toc20129528"/>
      <w:bookmarkStart w:id="462" w:name="_Toc27584155"/>
      <w:bookmarkStart w:id="463" w:name="_Toc36455457"/>
      <w:bookmarkStart w:id="464" w:name="_Toc45026843"/>
      <w:bookmarkStart w:id="465" w:name="_Toc67687178"/>
      <w:r w:rsidRPr="00EA1C32">
        <w:t>6.1.2.</w:t>
      </w:r>
      <w:r w:rsidR="001B4514">
        <w:t>5</w:t>
      </w:r>
      <w:r w:rsidRPr="00EA1C32">
        <w:tab/>
        <w:t>HTTP/2 request retries</w:t>
      </w:r>
      <w:bookmarkEnd w:id="461"/>
      <w:bookmarkEnd w:id="462"/>
      <w:bookmarkEnd w:id="463"/>
      <w:bookmarkEnd w:id="464"/>
      <w:bookmarkEnd w:id="465"/>
    </w:p>
    <w:p w14:paraId="32E9F220" w14:textId="3FF8674D" w:rsidR="00C92B8E" w:rsidRDefault="00C92B8E" w:rsidP="00C92B8E">
      <w:r>
        <w:t xml:space="preserve">The principles specified in </w:t>
      </w:r>
      <w:r w:rsidR="005B1EEB">
        <w:t>clause</w:t>
      </w:r>
      <w:r>
        <w:t xml:space="preserve"> 5.2.8 of</w:t>
      </w:r>
      <w:r w:rsidR="00151DAB">
        <w:t xml:space="preserve"> 3GPP TS</w:t>
      </w:r>
      <w:r w:rsidR="00CA4B50">
        <w:t> 29.500 [</w:t>
      </w:r>
      <w:r>
        <w:t>4] shall be applied with the following modifications.</w:t>
      </w:r>
    </w:p>
    <w:p w14:paraId="32E9F221" w14:textId="3D61857A" w:rsidR="00C92B8E" w:rsidRDefault="00C92B8E" w:rsidP="00C92B8E">
      <w:r>
        <w:t>The NF Service Consumer may retry any HTTP POST request on the same resource through a new TCP connection after a TCP connection failure.</w:t>
      </w:r>
    </w:p>
    <w:p w14:paraId="32E9F222" w14:textId="614A6BD1" w:rsidR="00C92B8E" w:rsidRDefault="00C92B8E" w:rsidP="00C92B8E">
      <w:r>
        <w:t>The SMF shall support handling repeated retries successfully.</w:t>
      </w:r>
    </w:p>
    <w:p w14:paraId="32E9F223" w14:textId="062A8388" w:rsidR="00C92B8E" w:rsidRDefault="00C92B8E" w:rsidP="00EA1C32">
      <w:pPr>
        <w:pStyle w:val="NO"/>
      </w:pPr>
      <w:r>
        <w:t>NOTE:</w:t>
      </w:r>
      <w:r>
        <w:tab/>
        <w:t xml:space="preserve">See </w:t>
      </w:r>
      <w:r w:rsidR="005B1EEB">
        <w:t>clause</w:t>
      </w:r>
      <w:r>
        <w:t>s 5.2.2.2 and 5.2.2.7</w:t>
      </w:r>
      <w:r w:rsidRPr="001479FE">
        <w:t xml:space="preserve"> </w:t>
      </w:r>
      <w:r>
        <w:t>for the handling by the SMF of an HTTP POST request that would have already been processed by the SMF and that would be retried by the NF Service Consumer.</w:t>
      </w:r>
    </w:p>
    <w:p w14:paraId="32E9F224" w14:textId="31F0B3C8" w:rsidR="00C92B8E" w:rsidRDefault="00C92B8E" w:rsidP="00EA1C32">
      <w:r>
        <w:t>HTTP conditional requests are not supported by the Nsmf_PDUSession service in this version of the API.</w:t>
      </w:r>
    </w:p>
    <w:p w14:paraId="32E9F225" w14:textId="7A2DCF9A" w:rsidR="00E44765" w:rsidRDefault="00A258AF" w:rsidP="000E77D4">
      <w:pPr>
        <w:pStyle w:val="Heading3"/>
      </w:pPr>
      <w:bookmarkStart w:id="466" w:name="_Toc20129529"/>
      <w:bookmarkStart w:id="467" w:name="_Toc27584156"/>
      <w:bookmarkStart w:id="468" w:name="_Toc36455458"/>
      <w:bookmarkStart w:id="469" w:name="_Toc45026844"/>
      <w:bookmarkStart w:id="470" w:name="_Toc67687179"/>
      <w:r>
        <w:t>6.</w:t>
      </w:r>
      <w:r w:rsidR="000E77D4">
        <w:t>1.</w:t>
      </w:r>
      <w:r w:rsidR="00FD6006">
        <w:t>3</w:t>
      </w:r>
      <w:r>
        <w:tab/>
      </w:r>
      <w:r w:rsidR="00E44765">
        <w:t>Resources</w:t>
      </w:r>
      <w:bookmarkEnd w:id="466"/>
      <w:bookmarkEnd w:id="467"/>
      <w:bookmarkEnd w:id="468"/>
      <w:bookmarkEnd w:id="469"/>
      <w:bookmarkEnd w:id="470"/>
    </w:p>
    <w:p w14:paraId="32E9F226" w14:textId="77777777" w:rsidR="000A7435" w:rsidRDefault="000A7435" w:rsidP="000E77D4">
      <w:pPr>
        <w:pStyle w:val="Heading4"/>
      </w:pPr>
      <w:bookmarkStart w:id="471" w:name="_Toc20129530"/>
      <w:bookmarkStart w:id="472" w:name="_Toc27584157"/>
      <w:bookmarkStart w:id="473" w:name="_Toc36455459"/>
      <w:bookmarkStart w:id="474" w:name="_Toc45026845"/>
      <w:bookmarkStart w:id="475" w:name="_Toc67687180"/>
      <w:r>
        <w:t>6.</w:t>
      </w:r>
      <w:r w:rsidR="000E77D4">
        <w:t>1.</w:t>
      </w:r>
      <w:r w:rsidR="00FD6006">
        <w:t>3</w:t>
      </w:r>
      <w:r>
        <w:t>.1</w:t>
      </w:r>
      <w:r>
        <w:tab/>
      </w:r>
      <w:r w:rsidR="008B2858">
        <w:t>Overview</w:t>
      </w:r>
      <w:bookmarkEnd w:id="471"/>
      <w:bookmarkEnd w:id="472"/>
      <w:bookmarkEnd w:id="473"/>
      <w:bookmarkEnd w:id="474"/>
      <w:bookmarkEnd w:id="475"/>
    </w:p>
    <w:p w14:paraId="32E9F227" w14:textId="4A823FE1" w:rsidR="00255747" w:rsidRDefault="000369F8" w:rsidP="00B56CFA">
      <w:r>
        <w:t>Figure 6.1.3.1-1 describes the resource</w:t>
      </w:r>
      <w:r w:rsidR="00767821" w:rsidRPr="00767821">
        <w:t xml:space="preserve"> </w:t>
      </w:r>
      <w:r w:rsidR="00767821">
        <w:t>URI structure of</w:t>
      </w:r>
      <w:r w:rsidRPr="008C18E3">
        <w:t xml:space="preserve"> the </w:t>
      </w:r>
      <w:r w:rsidR="00767821">
        <w:t>Nsmf_PDUSession</w:t>
      </w:r>
      <w:r w:rsidRPr="008C18E3">
        <w:t xml:space="preserve"> API</w:t>
      </w:r>
      <w:r>
        <w:t>.</w:t>
      </w:r>
    </w:p>
    <w:p w14:paraId="30FD568C" w14:textId="2B03B01F" w:rsidR="0044169E" w:rsidRDefault="0044169E" w:rsidP="0033441A">
      <w:pPr>
        <w:pStyle w:val="TH"/>
      </w:pPr>
    </w:p>
    <w:p w14:paraId="43856AD3" w14:textId="0A83DE68" w:rsidR="00315CF9" w:rsidRPr="00A258AF" w:rsidRDefault="00315CF9" w:rsidP="0033441A">
      <w:pPr>
        <w:pStyle w:val="TH"/>
        <w:rPr>
          <w:lang w:val="en-US"/>
        </w:rPr>
      </w:pPr>
      <w:r w:rsidRPr="0069718D">
        <w:object w:dxaOrig="6440" w:dyaOrig="9171" w14:anchorId="299D16E3">
          <v:shape id="_x0000_i1051" type="#_x0000_t75" style="width:231.5pt;height:334.5pt" o:ole="">
            <v:imagedata r:id="rId64" o:title=""/>
          </v:shape>
          <o:OLEObject Type="Embed" ProgID="Visio.Drawing.11" ShapeID="_x0000_i1051" DrawAspect="Content" ObjectID="_1678299991" r:id="rId65"/>
        </w:object>
      </w:r>
    </w:p>
    <w:p w14:paraId="32E9F229" w14:textId="77777777" w:rsidR="00E37ACC" w:rsidRPr="008C18E3" w:rsidRDefault="00E37ACC" w:rsidP="00D06113">
      <w:pPr>
        <w:pStyle w:val="TF"/>
      </w:pPr>
      <w:r w:rsidRPr="008C18E3">
        <w:t>Figure 6.</w:t>
      </w:r>
      <w:r w:rsidR="00FD6006">
        <w:t>1.3</w:t>
      </w:r>
      <w:r w:rsidR="00D06113">
        <w:t>.1</w:t>
      </w:r>
      <w:r w:rsidRPr="008C18E3">
        <w:t xml:space="preserve">-1: </w:t>
      </w:r>
      <w:r w:rsidR="00DB65D8">
        <w:t xml:space="preserve">Resource </w:t>
      </w:r>
      <w:r w:rsidRPr="008C18E3">
        <w:t xml:space="preserve">URI structure of the </w:t>
      </w:r>
      <w:r w:rsidR="00767821">
        <w:t>Nsmf_PDUSession</w:t>
      </w:r>
      <w:r w:rsidRPr="008C18E3">
        <w:t xml:space="preserve"> API</w:t>
      </w:r>
    </w:p>
    <w:p w14:paraId="32E9F22B" w14:textId="62760937" w:rsidR="00803680" w:rsidRDefault="00803680" w:rsidP="00B631AF">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32E9F22C" w14:textId="77777777" w:rsidR="008B2858" w:rsidRDefault="008B2858" w:rsidP="008B2858">
      <w:r>
        <w:t>Table 6.</w:t>
      </w:r>
      <w:r w:rsidR="000E77D4">
        <w:t>1.</w:t>
      </w:r>
      <w:r w:rsidR="00FD6006">
        <w:t>3.1</w:t>
      </w:r>
      <w:r>
        <w:t>-1 provides an overview of the resources and applicable HTTP methods.</w:t>
      </w:r>
    </w:p>
    <w:p w14:paraId="32E9F22D" w14:textId="77777777" w:rsidR="008C18E3" w:rsidRPr="00384E92" w:rsidRDefault="008C18E3" w:rsidP="00D06113">
      <w:pPr>
        <w:pStyle w:val="TH"/>
      </w:pPr>
      <w:r w:rsidRPr="00384E92">
        <w:lastRenderedPageBreak/>
        <w:t>Table 6.</w:t>
      </w:r>
      <w:r w:rsidR="000E77D4">
        <w:t>1.</w:t>
      </w:r>
      <w:r w:rsidR="00FD6006">
        <w:t>3</w:t>
      </w:r>
      <w:r w:rsidR="00D06113">
        <w:t>.1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1"/>
        <w:gridCol w:w="5586"/>
        <w:gridCol w:w="1082"/>
        <w:gridCol w:w="1708"/>
      </w:tblGrid>
      <w:tr w:rsidR="00746DD1" w:rsidRPr="008C18E3" w14:paraId="32E9F233" w14:textId="77777777" w:rsidTr="005F2BF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E" w14:textId="77777777" w:rsidR="00746DD1" w:rsidRPr="008C18E3" w:rsidRDefault="00746DD1" w:rsidP="003521F9">
            <w:pPr>
              <w:pStyle w:val="TAH"/>
            </w:pPr>
            <w:r w:rsidRPr="008C18E3">
              <w:t>Resource name</w:t>
            </w:r>
          </w:p>
        </w:tc>
        <w:tc>
          <w:tcPr>
            <w:tcW w:w="29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F" w14:textId="77777777" w:rsidR="00746DD1" w:rsidRPr="008C18E3" w:rsidRDefault="00746DD1" w:rsidP="003521F9">
            <w:pPr>
              <w:pStyle w:val="TAH"/>
            </w:pPr>
            <w:r w:rsidRPr="008C18E3">
              <w:t>Resource URI</w:t>
            </w:r>
          </w:p>
        </w:tc>
        <w:tc>
          <w:tcPr>
            <w:tcW w:w="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0" w14:textId="77777777" w:rsidR="00746DD1" w:rsidRPr="008C18E3" w:rsidRDefault="00746DD1" w:rsidP="003521F9">
            <w:pPr>
              <w:pStyle w:val="TAH"/>
            </w:pPr>
            <w:r w:rsidRPr="008C18E3">
              <w:t>HTTP method</w:t>
            </w:r>
            <w:r>
              <w:t xml:space="preserve"> or custom operation</w:t>
            </w:r>
          </w:p>
        </w:tc>
        <w:tc>
          <w:tcPr>
            <w:tcW w:w="9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1" w14:textId="77777777" w:rsidR="00746DD1" w:rsidRDefault="00746DD1" w:rsidP="003521F9">
            <w:pPr>
              <w:pStyle w:val="TAH"/>
            </w:pPr>
            <w:r>
              <w:t>Description</w:t>
            </w:r>
          </w:p>
          <w:p w14:paraId="32E9F232" w14:textId="77777777" w:rsidR="00746DD1" w:rsidRPr="008C18E3" w:rsidRDefault="00746DD1" w:rsidP="003521F9">
            <w:pPr>
              <w:pStyle w:val="TAH"/>
            </w:pPr>
            <w:r>
              <w:t>(service operation)</w:t>
            </w:r>
          </w:p>
        </w:tc>
      </w:tr>
      <w:tr w:rsidR="00746DD1" w:rsidRPr="008C18E3" w14:paraId="32E9F239" w14:textId="77777777" w:rsidTr="005F2BF1">
        <w:trPr>
          <w:jc w:val="center"/>
        </w:trPr>
        <w:tc>
          <w:tcPr>
            <w:tcW w:w="586" w:type="pct"/>
            <w:tcBorders>
              <w:left w:val="single" w:sz="4" w:space="0" w:color="auto"/>
              <w:right w:val="single" w:sz="4" w:space="0" w:color="auto"/>
            </w:tcBorders>
          </w:tcPr>
          <w:p w14:paraId="32E9F234" w14:textId="77777777" w:rsidR="00746DD1" w:rsidRDefault="00746DD1" w:rsidP="003521F9">
            <w:pPr>
              <w:pStyle w:val="TAC"/>
            </w:pPr>
            <w:r>
              <w:t>SM contexts</w:t>
            </w:r>
          </w:p>
          <w:p w14:paraId="32E9F235" w14:textId="77777777" w:rsidR="00746DD1" w:rsidRPr="008C18E3" w:rsidRDefault="00746DD1" w:rsidP="003521F9">
            <w:pPr>
              <w:pStyle w:val="TAC"/>
            </w:pPr>
            <w:r>
              <w:t>collection</w:t>
            </w:r>
          </w:p>
        </w:tc>
        <w:tc>
          <w:tcPr>
            <w:tcW w:w="2944" w:type="pct"/>
            <w:tcBorders>
              <w:left w:val="single" w:sz="4" w:space="0" w:color="auto"/>
              <w:right w:val="single" w:sz="4" w:space="0" w:color="auto"/>
            </w:tcBorders>
          </w:tcPr>
          <w:p w14:paraId="32E9F236" w14:textId="47885EC4" w:rsidR="00746DD1" w:rsidRPr="008C18E3" w:rsidRDefault="00746DD1" w:rsidP="003521F9">
            <w:pPr>
              <w:pStyle w:val="TAL"/>
            </w:pPr>
            <w:r>
              <w:t>{apiRoot}/nsmf-pdusession/</w:t>
            </w:r>
            <w:r w:rsidR="00610F24">
              <w:t>{apiVersion}</w:t>
            </w:r>
            <w:r>
              <w:t>/sm-contexts</w:t>
            </w:r>
          </w:p>
        </w:tc>
        <w:tc>
          <w:tcPr>
            <w:tcW w:w="570" w:type="pct"/>
            <w:tcBorders>
              <w:top w:val="single" w:sz="4" w:space="0" w:color="auto"/>
              <w:left w:val="single" w:sz="4" w:space="0" w:color="auto"/>
              <w:bottom w:val="single" w:sz="4" w:space="0" w:color="auto"/>
              <w:right w:val="single" w:sz="4" w:space="0" w:color="auto"/>
            </w:tcBorders>
          </w:tcPr>
          <w:p w14:paraId="32E9F237" w14:textId="77777777" w:rsidR="00746DD1" w:rsidRPr="008C18E3" w:rsidRDefault="00746DD1" w:rsidP="003521F9">
            <w:pPr>
              <w:pStyle w:val="TAC"/>
            </w:pPr>
            <w:r>
              <w:t>POST</w:t>
            </w:r>
          </w:p>
        </w:tc>
        <w:tc>
          <w:tcPr>
            <w:tcW w:w="900" w:type="pct"/>
            <w:tcBorders>
              <w:top w:val="single" w:sz="4" w:space="0" w:color="auto"/>
              <w:left w:val="single" w:sz="4" w:space="0" w:color="auto"/>
              <w:bottom w:val="single" w:sz="4" w:space="0" w:color="auto"/>
              <w:right w:val="single" w:sz="4" w:space="0" w:color="auto"/>
            </w:tcBorders>
          </w:tcPr>
          <w:p w14:paraId="32E9F238" w14:textId="77777777" w:rsidR="00746DD1" w:rsidRPr="008C18E3" w:rsidRDefault="00746DD1" w:rsidP="003521F9">
            <w:pPr>
              <w:pStyle w:val="TAL"/>
            </w:pPr>
            <w:r>
              <w:t xml:space="preserve">Create SM Context </w:t>
            </w:r>
          </w:p>
        </w:tc>
      </w:tr>
      <w:tr w:rsidR="0026346C" w:rsidRPr="0033441A" w14:paraId="32E9F23E" w14:textId="77777777" w:rsidTr="005F2BF1">
        <w:trPr>
          <w:trHeight w:val="102"/>
          <w:jc w:val="center"/>
        </w:trPr>
        <w:tc>
          <w:tcPr>
            <w:tcW w:w="586" w:type="pct"/>
            <w:vMerge w:val="restart"/>
            <w:tcBorders>
              <w:left w:val="single" w:sz="4" w:space="0" w:color="auto"/>
              <w:right w:val="single" w:sz="4" w:space="0" w:color="auto"/>
            </w:tcBorders>
            <w:vAlign w:val="center"/>
          </w:tcPr>
          <w:p w14:paraId="32E9F23A" w14:textId="77777777" w:rsidR="0026346C" w:rsidRPr="00384E92" w:rsidRDefault="0026346C" w:rsidP="00F057BE">
            <w:pPr>
              <w:pStyle w:val="TAC"/>
            </w:pPr>
            <w:r>
              <w:t>Individual SM context</w:t>
            </w:r>
          </w:p>
        </w:tc>
        <w:tc>
          <w:tcPr>
            <w:tcW w:w="2944" w:type="pct"/>
            <w:tcBorders>
              <w:left w:val="single" w:sz="4" w:space="0" w:color="auto"/>
              <w:right w:val="single" w:sz="4" w:space="0" w:color="auto"/>
            </w:tcBorders>
            <w:vAlign w:val="center"/>
          </w:tcPr>
          <w:p w14:paraId="32E9F23B" w14:textId="55A8664F" w:rsidR="0026346C" w:rsidRPr="00C327E7" w:rsidRDefault="0026346C" w:rsidP="00F057BE">
            <w:pPr>
              <w:pStyle w:val="TAL"/>
            </w:pPr>
            <w:r w:rsidRPr="00C327E7">
              <w:t>{apiRoot}/nsmf-pdusession/</w:t>
            </w:r>
            <w:r w:rsidR="00610F24">
              <w:t>{apiVersion}</w:t>
            </w:r>
            <w:r w:rsidRPr="00C327E7">
              <w:t>/sm-contexts/{smContextRef}/retrieve</w:t>
            </w:r>
          </w:p>
        </w:tc>
        <w:tc>
          <w:tcPr>
            <w:tcW w:w="570" w:type="pct"/>
            <w:tcBorders>
              <w:top w:val="single" w:sz="4" w:space="0" w:color="auto"/>
              <w:left w:val="single" w:sz="4" w:space="0" w:color="auto"/>
              <w:right w:val="single" w:sz="4" w:space="0" w:color="auto"/>
            </w:tcBorders>
          </w:tcPr>
          <w:p w14:paraId="32E9F23C" w14:textId="77777777" w:rsidR="0026346C" w:rsidRPr="0033441A" w:rsidRDefault="0026346C" w:rsidP="00F057BE">
            <w:pPr>
              <w:pStyle w:val="TAC"/>
              <w:rPr>
                <w:lang w:val="fr-FR"/>
              </w:rPr>
            </w:pPr>
            <w:r>
              <w:rPr>
                <w:lang w:val="fr-FR"/>
              </w:rPr>
              <w:t>retrieve (POST)</w:t>
            </w:r>
          </w:p>
        </w:tc>
        <w:tc>
          <w:tcPr>
            <w:tcW w:w="900" w:type="pct"/>
            <w:tcBorders>
              <w:top w:val="single" w:sz="4" w:space="0" w:color="auto"/>
              <w:left w:val="single" w:sz="4" w:space="0" w:color="auto"/>
              <w:right w:val="single" w:sz="4" w:space="0" w:color="auto"/>
            </w:tcBorders>
          </w:tcPr>
          <w:p w14:paraId="32E9F23D" w14:textId="77777777" w:rsidR="0026346C" w:rsidRPr="0033441A" w:rsidRDefault="0026346C" w:rsidP="00F057BE">
            <w:pPr>
              <w:pStyle w:val="TAL"/>
              <w:rPr>
                <w:lang w:val="en-US"/>
              </w:rPr>
            </w:pPr>
            <w:r>
              <w:t>Retrieve SM Context</w:t>
            </w:r>
          </w:p>
        </w:tc>
      </w:tr>
      <w:tr w:rsidR="0026346C" w:rsidRPr="0033441A" w14:paraId="32E9F244" w14:textId="77777777" w:rsidTr="005F2BF1">
        <w:trPr>
          <w:trHeight w:val="102"/>
          <w:jc w:val="center"/>
        </w:trPr>
        <w:tc>
          <w:tcPr>
            <w:tcW w:w="586" w:type="pct"/>
            <w:vMerge/>
            <w:tcBorders>
              <w:left w:val="single" w:sz="4" w:space="0" w:color="auto"/>
              <w:right w:val="single" w:sz="4" w:space="0" w:color="auto"/>
            </w:tcBorders>
            <w:vAlign w:val="center"/>
          </w:tcPr>
          <w:p w14:paraId="32E9F23F" w14:textId="77777777" w:rsidR="0026346C" w:rsidRDefault="0026346C" w:rsidP="00F057BE">
            <w:pPr>
              <w:pStyle w:val="TAC"/>
            </w:pPr>
          </w:p>
        </w:tc>
        <w:tc>
          <w:tcPr>
            <w:tcW w:w="2944" w:type="pct"/>
            <w:tcBorders>
              <w:left w:val="single" w:sz="4" w:space="0" w:color="auto"/>
              <w:right w:val="single" w:sz="4" w:space="0" w:color="auto"/>
            </w:tcBorders>
            <w:vAlign w:val="center"/>
          </w:tcPr>
          <w:p w14:paraId="32E9F240" w14:textId="3869CE20" w:rsidR="0026346C" w:rsidRPr="00C327E7" w:rsidRDefault="0026346C" w:rsidP="00F057BE">
            <w:pPr>
              <w:pStyle w:val="TAL"/>
            </w:pPr>
            <w:r w:rsidRPr="00C327E7">
              <w:t>{apiRoot}/nsmf-pdusession/</w:t>
            </w:r>
            <w:r w:rsidR="00610F24">
              <w:t>{apiVersion}</w:t>
            </w:r>
            <w:r w:rsidRPr="00C327E7">
              <w:t>/sm-contexts/{smContextRef}/modify</w:t>
            </w:r>
          </w:p>
        </w:tc>
        <w:tc>
          <w:tcPr>
            <w:tcW w:w="570" w:type="pct"/>
            <w:tcBorders>
              <w:top w:val="single" w:sz="4" w:space="0" w:color="auto"/>
              <w:left w:val="single" w:sz="4" w:space="0" w:color="auto"/>
              <w:right w:val="single" w:sz="4" w:space="0" w:color="auto"/>
            </w:tcBorders>
          </w:tcPr>
          <w:p w14:paraId="32E9F241" w14:textId="77777777" w:rsidR="0026346C" w:rsidRDefault="0026346C" w:rsidP="00E77F28">
            <w:pPr>
              <w:pStyle w:val="TAC"/>
              <w:rPr>
                <w:lang w:val="fr-FR"/>
              </w:rPr>
            </w:pPr>
            <w:r w:rsidRPr="00C327E7">
              <w:t xml:space="preserve"> </w:t>
            </w:r>
            <w:r>
              <w:rPr>
                <w:lang w:val="fr-FR"/>
              </w:rPr>
              <w:t>modify</w:t>
            </w:r>
          </w:p>
          <w:p w14:paraId="32E9F242" w14:textId="77777777" w:rsidR="0026346C" w:rsidRPr="0033441A" w:rsidRDefault="0026346C" w:rsidP="00E77F28">
            <w:pPr>
              <w:pStyle w:val="TAC"/>
              <w:rPr>
                <w:lang w:val="fr-FR"/>
              </w:rPr>
            </w:pPr>
            <w:r>
              <w:rPr>
                <w:lang w:val="fr-FR"/>
              </w:rPr>
              <w:t>(POST)</w:t>
            </w:r>
          </w:p>
        </w:tc>
        <w:tc>
          <w:tcPr>
            <w:tcW w:w="900" w:type="pct"/>
            <w:tcBorders>
              <w:left w:val="single" w:sz="4" w:space="0" w:color="auto"/>
              <w:right w:val="single" w:sz="4" w:space="0" w:color="auto"/>
            </w:tcBorders>
          </w:tcPr>
          <w:p w14:paraId="32E9F243" w14:textId="77777777" w:rsidR="0026346C" w:rsidRPr="0033441A" w:rsidRDefault="0026346C" w:rsidP="00F057BE">
            <w:pPr>
              <w:pStyle w:val="TAL"/>
              <w:rPr>
                <w:lang w:val="en-US"/>
              </w:rPr>
            </w:pPr>
            <w:r>
              <w:t xml:space="preserve">Update SM Context </w:t>
            </w:r>
          </w:p>
        </w:tc>
      </w:tr>
      <w:tr w:rsidR="00F057BE" w:rsidRPr="0033441A" w14:paraId="32E9F24B" w14:textId="77777777" w:rsidTr="005F2BF1">
        <w:trPr>
          <w:jc w:val="center"/>
        </w:trPr>
        <w:tc>
          <w:tcPr>
            <w:tcW w:w="586" w:type="pct"/>
            <w:vMerge/>
            <w:tcBorders>
              <w:left w:val="single" w:sz="4" w:space="0" w:color="auto"/>
              <w:right w:val="single" w:sz="4" w:space="0" w:color="auto"/>
            </w:tcBorders>
            <w:vAlign w:val="center"/>
          </w:tcPr>
          <w:p w14:paraId="32E9F245" w14:textId="77777777" w:rsidR="00F057BE" w:rsidRPr="00DB011A" w:rsidRDefault="00F057BE" w:rsidP="003521F9">
            <w:pPr>
              <w:pStyle w:val="TAL"/>
            </w:pPr>
          </w:p>
        </w:tc>
        <w:tc>
          <w:tcPr>
            <w:tcW w:w="2944" w:type="pct"/>
            <w:tcBorders>
              <w:left w:val="single" w:sz="4" w:space="0" w:color="auto"/>
              <w:right w:val="single" w:sz="4" w:space="0" w:color="auto"/>
            </w:tcBorders>
            <w:vAlign w:val="center"/>
          </w:tcPr>
          <w:p w14:paraId="32E9F246" w14:textId="4E156AE8" w:rsidR="00F057BE" w:rsidRPr="0033441A" w:rsidRDefault="00F057BE" w:rsidP="003521F9">
            <w:pPr>
              <w:pStyle w:val="TAL"/>
              <w:rPr>
                <w:lang w:val="en-US"/>
              </w:rPr>
            </w:pPr>
            <w:r w:rsidRPr="0033441A">
              <w:rPr>
                <w:lang w:val="en-US"/>
              </w:rPr>
              <w:t>{apiRoot}/</w:t>
            </w:r>
            <w:r>
              <w:t xml:space="preserve"> nsmf</w:t>
            </w:r>
            <w:r w:rsidR="00F82463">
              <w:t>-</w:t>
            </w:r>
            <w:r w:rsidRPr="0033441A">
              <w:rPr>
                <w:lang w:val="en-US"/>
              </w:rPr>
              <w:t>pdus</w:t>
            </w:r>
            <w:r>
              <w:rPr>
                <w:lang w:val="en-US"/>
              </w:rPr>
              <w:t>ession</w:t>
            </w:r>
            <w:r w:rsidRPr="0033441A">
              <w:rPr>
                <w:lang w:val="en-US"/>
              </w:rPr>
              <w:t>/</w:t>
            </w:r>
            <w:r w:rsidR="00610F24">
              <w:t>{apiVersion}</w:t>
            </w:r>
            <w:r w:rsidRPr="0033441A">
              <w:rPr>
                <w:lang w:val="en-US"/>
              </w:rPr>
              <w:t>/</w:t>
            </w:r>
            <w:r>
              <w:t>sm-</w:t>
            </w:r>
            <w:r w:rsidRPr="008C200F">
              <w:t>contexts</w:t>
            </w:r>
            <w:r>
              <w:rPr>
                <w:lang w:val="en-US"/>
              </w:rPr>
              <w:t>/{smContextRef</w:t>
            </w:r>
            <w:r w:rsidRPr="0033441A">
              <w:rPr>
                <w:lang w:val="en-US"/>
              </w:rPr>
              <w:t>}/release</w:t>
            </w:r>
          </w:p>
        </w:tc>
        <w:tc>
          <w:tcPr>
            <w:tcW w:w="570" w:type="pct"/>
            <w:tcBorders>
              <w:top w:val="single" w:sz="4" w:space="0" w:color="auto"/>
              <w:left w:val="single" w:sz="4" w:space="0" w:color="auto"/>
              <w:bottom w:val="single" w:sz="4" w:space="0" w:color="auto"/>
              <w:right w:val="single" w:sz="4" w:space="0" w:color="auto"/>
            </w:tcBorders>
          </w:tcPr>
          <w:p w14:paraId="32E9F247" w14:textId="77777777" w:rsidR="00F057BE" w:rsidRDefault="00F057BE" w:rsidP="003521F9">
            <w:pPr>
              <w:pStyle w:val="TAC"/>
              <w:rPr>
                <w:lang w:val="en-US"/>
              </w:rPr>
            </w:pPr>
            <w:r>
              <w:rPr>
                <w:lang w:val="en-US"/>
              </w:rPr>
              <w:t>release</w:t>
            </w:r>
          </w:p>
          <w:p w14:paraId="32E9F248" w14:textId="77777777" w:rsidR="00F057BE" w:rsidRDefault="00F057BE" w:rsidP="003521F9">
            <w:pPr>
              <w:pStyle w:val="TAC"/>
              <w:rPr>
                <w:lang w:val="en-US"/>
              </w:rPr>
            </w:pPr>
            <w:r>
              <w:rPr>
                <w:lang w:val="en-US"/>
              </w:rPr>
              <w:t>(POST)</w:t>
            </w:r>
          </w:p>
          <w:p w14:paraId="32E9F249" w14:textId="77777777" w:rsidR="00F057BE" w:rsidRPr="0033441A" w:rsidRDefault="00F057BE" w:rsidP="003521F9">
            <w:pPr>
              <w:pStyle w:val="TAC"/>
              <w:rPr>
                <w:lang w:val="en-US"/>
              </w:rPr>
            </w:pPr>
          </w:p>
        </w:tc>
        <w:tc>
          <w:tcPr>
            <w:tcW w:w="900" w:type="pct"/>
            <w:tcBorders>
              <w:top w:val="single" w:sz="4" w:space="0" w:color="auto"/>
              <w:left w:val="single" w:sz="4" w:space="0" w:color="auto"/>
              <w:bottom w:val="single" w:sz="4" w:space="0" w:color="auto"/>
              <w:right w:val="single" w:sz="4" w:space="0" w:color="auto"/>
            </w:tcBorders>
          </w:tcPr>
          <w:p w14:paraId="32E9F24A" w14:textId="77777777" w:rsidR="00F057BE" w:rsidRPr="0033441A" w:rsidRDefault="00F057BE" w:rsidP="003521F9">
            <w:pPr>
              <w:pStyle w:val="TAL"/>
              <w:rPr>
                <w:lang w:val="en-US"/>
              </w:rPr>
            </w:pPr>
            <w:r>
              <w:t xml:space="preserve">Release SM Context </w:t>
            </w:r>
          </w:p>
        </w:tc>
      </w:tr>
      <w:tr w:rsidR="00746DD1" w:rsidRPr="00DD4E0C" w14:paraId="32E9F251" w14:textId="77777777" w:rsidTr="005F2BF1">
        <w:trPr>
          <w:jc w:val="center"/>
        </w:trPr>
        <w:tc>
          <w:tcPr>
            <w:tcW w:w="586" w:type="pct"/>
            <w:tcBorders>
              <w:left w:val="single" w:sz="4" w:space="0" w:color="auto"/>
              <w:right w:val="single" w:sz="4" w:space="0" w:color="auto"/>
            </w:tcBorders>
            <w:vAlign w:val="center"/>
          </w:tcPr>
          <w:p w14:paraId="32E9F24C" w14:textId="0F57180F" w:rsidR="00746DD1" w:rsidRPr="00C752BB" w:rsidRDefault="00746DD1" w:rsidP="003521F9">
            <w:pPr>
              <w:pStyle w:val="TAC"/>
              <w:rPr>
                <w:lang w:val="fr-FR"/>
              </w:rPr>
            </w:pPr>
            <w:r w:rsidRPr="00C752BB">
              <w:rPr>
                <w:lang w:val="fr-FR"/>
              </w:rPr>
              <w:t>PDU sessions collection</w:t>
            </w:r>
          </w:p>
          <w:p w14:paraId="32E9F24D" w14:textId="77777777" w:rsidR="00746DD1" w:rsidRPr="00C752BB" w:rsidRDefault="00746DD1" w:rsidP="003521F9">
            <w:pPr>
              <w:pStyle w:val="TAC"/>
              <w:rPr>
                <w:lang w:val="fr-FR"/>
              </w:rPr>
            </w:pPr>
            <w:r w:rsidRPr="00C752BB">
              <w:rPr>
                <w:lang w:val="fr-FR"/>
              </w:rPr>
              <w:t>(H-SMF)</w:t>
            </w:r>
          </w:p>
        </w:tc>
        <w:tc>
          <w:tcPr>
            <w:tcW w:w="2944" w:type="pct"/>
            <w:tcBorders>
              <w:left w:val="single" w:sz="4" w:space="0" w:color="auto"/>
              <w:right w:val="single" w:sz="4" w:space="0" w:color="auto"/>
            </w:tcBorders>
            <w:vAlign w:val="center"/>
          </w:tcPr>
          <w:p w14:paraId="32E9F24E" w14:textId="26B3127C" w:rsidR="00746DD1" w:rsidRPr="00DD4E0C" w:rsidDel="005E0502" w:rsidRDefault="00746DD1" w:rsidP="003521F9">
            <w:pPr>
              <w:pStyle w:val="TAL"/>
              <w:rPr>
                <w:lang w:val="fr-FR"/>
              </w:rPr>
            </w:pPr>
            <w:r w:rsidRPr="00DD4E0C">
              <w:rPr>
                <w:lang w:val="fr-FR"/>
              </w:rPr>
              <w:t>{apiRoot}/nsmf-pdusession/</w:t>
            </w:r>
            <w:r w:rsidR="00610F24" w:rsidRPr="00C327E7">
              <w:rPr>
                <w:lang w:val="fr-FR"/>
              </w:rPr>
              <w:t>{apiVersion}</w:t>
            </w:r>
            <w:r w:rsidRPr="00DD4E0C">
              <w:rPr>
                <w:lang w:val="fr-FR"/>
              </w:rPr>
              <w:t>/pdu-</w:t>
            </w:r>
            <w:r>
              <w:rPr>
                <w:lang w:val="fr-FR"/>
              </w:rPr>
              <w:t>session</w:t>
            </w:r>
            <w:r w:rsidRPr="00DD4E0C">
              <w:rPr>
                <w:lang w:val="fr-FR"/>
              </w:rPr>
              <w:t>s</w:t>
            </w:r>
          </w:p>
        </w:tc>
        <w:tc>
          <w:tcPr>
            <w:tcW w:w="570" w:type="pct"/>
            <w:tcBorders>
              <w:top w:val="single" w:sz="4" w:space="0" w:color="auto"/>
              <w:left w:val="single" w:sz="4" w:space="0" w:color="auto"/>
              <w:bottom w:val="single" w:sz="4" w:space="0" w:color="auto"/>
              <w:right w:val="single" w:sz="4" w:space="0" w:color="auto"/>
            </w:tcBorders>
          </w:tcPr>
          <w:p w14:paraId="32E9F24F"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0" w14:textId="77777777" w:rsidR="00746DD1" w:rsidRPr="00DD4E0C" w:rsidRDefault="00746DD1" w:rsidP="003521F9">
            <w:pPr>
              <w:pStyle w:val="TAL"/>
              <w:rPr>
                <w:lang w:val="fr-FR"/>
              </w:rPr>
            </w:pPr>
            <w:r>
              <w:rPr>
                <w:lang w:val="fr-FR"/>
              </w:rPr>
              <w:t xml:space="preserve">Create </w:t>
            </w:r>
          </w:p>
        </w:tc>
      </w:tr>
      <w:tr w:rsidR="00A87DAF" w:rsidRPr="0079409D" w14:paraId="32E9F259" w14:textId="77777777" w:rsidTr="005F2BF1">
        <w:trPr>
          <w:trHeight w:val="631"/>
          <w:jc w:val="center"/>
        </w:trPr>
        <w:tc>
          <w:tcPr>
            <w:tcW w:w="586" w:type="pct"/>
            <w:vMerge w:val="restart"/>
            <w:tcBorders>
              <w:left w:val="single" w:sz="4" w:space="0" w:color="auto"/>
              <w:right w:val="single" w:sz="4" w:space="0" w:color="auto"/>
            </w:tcBorders>
            <w:vAlign w:val="center"/>
          </w:tcPr>
          <w:p w14:paraId="32E9F252" w14:textId="77777777" w:rsidR="00A87DAF" w:rsidRDefault="00A87DAF" w:rsidP="003521F9">
            <w:pPr>
              <w:pStyle w:val="TAC"/>
              <w:rPr>
                <w:lang w:val="en-US"/>
              </w:rPr>
            </w:pPr>
            <w:r w:rsidRPr="00DD4E0C">
              <w:rPr>
                <w:lang w:val="en-US"/>
              </w:rPr>
              <w:t>Individual PDU session</w:t>
            </w:r>
          </w:p>
          <w:p w14:paraId="32E9F253" w14:textId="77777777" w:rsidR="00A87DAF" w:rsidRPr="0079409D" w:rsidRDefault="00A87DAF" w:rsidP="003521F9">
            <w:pPr>
              <w:pStyle w:val="TAC"/>
              <w:rPr>
                <w:lang w:val="en-US"/>
              </w:rPr>
            </w:pPr>
            <w:r>
              <w:rPr>
                <w:lang w:val="en-US"/>
              </w:rPr>
              <w:t>(</w:t>
            </w:r>
            <w:r w:rsidRPr="00DD4E0C">
              <w:rPr>
                <w:lang w:val="en-US"/>
              </w:rPr>
              <w:t>H-SMF</w:t>
            </w:r>
            <w:r>
              <w:rPr>
                <w:lang w:val="en-US"/>
              </w:rPr>
              <w:t>)</w:t>
            </w:r>
          </w:p>
        </w:tc>
        <w:tc>
          <w:tcPr>
            <w:tcW w:w="2944" w:type="pct"/>
            <w:tcBorders>
              <w:left w:val="single" w:sz="4" w:space="0" w:color="auto"/>
              <w:right w:val="single" w:sz="4" w:space="0" w:color="auto"/>
            </w:tcBorders>
            <w:vAlign w:val="center"/>
          </w:tcPr>
          <w:p w14:paraId="32E9F254" w14:textId="3ED8EE79" w:rsidR="00A87DAF" w:rsidRPr="00DD4E0C" w:rsidDel="005E0502" w:rsidRDefault="00A87DAF" w:rsidP="003521F9">
            <w:pPr>
              <w:pStyle w:val="TAL"/>
              <w:rPr>
                <w:lang w:val="fr-FR"/>
              </w:rPr>
            </w:pPr>
            <w:r w:rsidRPr="00904791">
              <w:rPr>
                <w:lang w:val="fr-FR"/>
              </w:rPr>
              <w:t>{apiRoot}/nsmf-pdusession/</w:t>
            </w:r>
            <w:r w:rsidR="00610F24" w:rsidRPr="00C327E7">
              <w:rPr>
                <w:lang w:val="fr-FR"/>
              </w:rPr>
              <w:t>{apiVersion}</w:t>
            </w:r>
            <w:r w:rsidRPr="00904791">
              <w:rPr>
                <w:lang w:val="fr-FR"/>
              </w:rPr>
              <w:t>/pdu-</w:t>
            </w:r>
            <w:r>
              <w:rPr>
                <w:lang w:val="fr-FR"/>
              </w:rPr>
              <w:t>session</w:t>
            </w:r>
            <w:r w:rsidRPr="00904791">
              <w:rPr>
                <w:lang w:val="fr-FR"/>
              </w:rPr>
              <w:t>s</w:t>
            </w:r>
            <w:r>
              <w:rPr>
                <w:lang w:val="fr-FR"/>
              </w:rPr>
              <w:t>/{pduSessionRef}/modify</w:t>
            </w:r>
          </w:p>
        </w:tc>
        <w:tc>
          <w:tcPr>
            <w:tcW w:w="570" w:type="pct"/>
            <w:tcBorders>
              <w:top w:val="single" w:sz="4" w:space="0" w:color="auto"/>
              <w:left w:val="single" w:sz="4" w:space="0" w:color="auto"/>
              <w:right w:val="single" w:sz="4" w:space="0" w:color="auto"/>
            </w:tcBorders>
          </w:tcPr>
          <w:p w14:paraId="32E9F255" w14:textId="77777777" w:rsidR="00A87DAF" w:rsidRDefault="00A87DAF" w:rsidP="00E77F28">
            <w:pPr>
              <w:pStyle w:val="TAC"/>
              <w:rPr>
                <w:lang w:val="fr-FR"/>
              </w:rPr>
            </w:pPr>
            <w:r>
              <w:rPr>
                <w:lang w:val="fr-FR"/>
              </w:rPr>
              <w:t xml:space="preserve"> modify</w:t>
            </w:r>
          </w:p>
          <w:p w14:paraId="32E9F256" w14:textId="77777777" w:rsidR="00A87DAF" w:rsidRPr="00DD4E0C" w:rsidRDefault="00A87DAF" w:rsidP="00E77F28">
            <w:pPr>
              <w:pStyle w:val="TAC"/>
              <w:rPr>
                <w:lang w:val="fr-FR"/>
              </w:rPr>
            </w:pPr>
            <w:r>
              <w:rPr>
                <w:lang w:val="fr-FR"/>
              </w:rPr>
              <w:t>(POST)</w:t>
            </w:r>
          </w:p>
        </w:tc>
        <w:tc>
          <w:tcPr>
            <w:tcW w:w="900" w:type="pct"/>
            <w:tcBorders>
              <w:top w:val="single" w:sz="4" w:space="0" w:color="auto"/>
              <w:left w:val="single" w:sz="4" w:space="0" w:color="auto"/>
              <w:right w:val="single" w:sz="4" w:space="0" w:color="auto"/>
            </w:tcBorders>
          </w:tcPr>
          <w:p w14:paraId="32E9F257" w14:textId="1B42BF76" w:rsidR="00A87DAF" w:rsidRDefault="00A87DAF" w:rsidP="003521F9">
            <w:pPr>
              <w:pStyle w:val="TAL"/>
              <w:rPr>
                <w:lang w:val="en-US"/>
              </w:rPr>
            </w:pPr>
            <w:r w:rsidRPr="0079409D">
              <w:rPr>
                <w:lang w:val="en-US"/>
              </w:rPr>
              <w:t>Update</w:t>
            </w:r>
          </w:p>
          <w:p w14:paraId="32E9F258" w14:textId="77777777" w:rsidR="00A87DAF" w:rsidRPr="0079409D" w:rsidRDefault="00A87DAF" w:rsidP="003521F9">
            <w:pPr>
              <w:pStyle w:val="TAL"/>
              <w:rPr>
                <w:lang w:val="en-US"/>
              </w:rPr>
            </w:pPr>
            <w:r>
              <w:rPr>
                <w:lang w:val="en-US"/>
              </w:rPr>
              <w:t>(initiated by V-SMF)</w:t>
            </w:r>
          </w:p>
        </w:tc>
      </w:tr>
      <w:tr w:rsidR="00746DD1" w:rsidRPr="0079409D" w14:paraId="32E9F25F" w14:textId="77777777" w:rsidTr="005F2BF1">
        <w:trPr>
          <w:jc w:val="center"/>
        </w:trPr>
        <w:tc>
          <w:tcPr>
            <w:tcW w:w="586" w:type="pct"/>
            <w:vMerge/>
            <w:tcBorders>
              <w:left w:val="single" w:sz="4" w:space="0" w:color="auto"/>
              <w:right w:val="single" w:sz="4" w:space="0" w:color="auto"/>
            </w:tcBorders>
            <w:vAlign w:val="center"/>
          </w:tcPr>
          <w:p w14:paraId="32E9F25A" w14:textId="77777777" w:rsidR="00746DD1" w:rsidRPr="00DB011A" w:rsidRDefault="00746DD1" w:rsidP="003521F9">
            <w:pPr>
              <w:pStyle w:val="TAC"/>
              <w:rPr>
                <w:lang w:val="en-US"/>
              </w:rPr>
            </w:pPr>
          </w:p>
        </w:tc>
        <w:tc>
          <w:tcPr>
            <w:tcW w:w="2944" w:type="pct"/>
            <w:tcBorders>
              <w:left w:val="single" w:sz="4" w:space="0" w:color="auto"/>
              <w:right w:val="single" w:sz="4" w:space="0" w:color="auto"/>
            </w:tcBorders>
            <w:vAlign w:val="center"/>
          </w:tcPr>
          <w:p w14:paraId="32E9F25B" w14:textId="2341601D" w:rsidR="00746DD1" w:rsidRPr="00DD4E0C" w:rsidDel="005E0502" w:rsidRDefault="00746DD1" w:rsidP="003521F9">
            <w:pPr>
              <w:pStyle w:val="TAL"/>
              <w:rPr>
                <w:lang w:val="fr-FR"/>
              </w:rPr>
            </w:pPr>
            <w:r w:rsidRPr="00904791">
              <w:rPr>
                <w:lang w:val="fr-FR"/>
              </w:rPr>
              <w:t>{apiRoot}/nsmf-pdusession/</w:t>
            </w:r>
            <w:r w:rsidR="00610F24">
              <w:t>{apiVersion}</w:t>
            </w:r>
            <w:r w:rsidRPr="00904791">
              <w:rPr>
                <w:lang w:val="fr-FR"/>
              </w:rPr>
              <w:t>/pdu-</w:t>
            </w:r>
            <w:r>
              <w:rPr>
                <w:lang w:val="fr-FR"/>
              </w:rPr>
              <w:t>session</w:t>
            </w:r>
            <w:r w:rsidRPr="00904791">
              <w:rPr>
                <w:lang w:val="fr-FR"/>
              </w:rPr>
              <w:t>s</w:t>
            </w:r>
            <w:r>
              <w:rPr>
                <w:lang w:val="fr-FR"/>
              </w:rPr>
              <w:t>/{pduSessionRef}/release</w:t>
            </w:r>
          </w:p>
        </w:tc>
        <w:tc>
          <w:tcPr>
            <w:tcW w:w="570" w:type="pct"/>
            <w:tcBorders>
              <w:top w:val="single" w:sz="4" w:space="0" w:color="auto"/>
              <w:left w:val="single" w:sz="4" w:space="0" w:color="auto"/>
              <w:bottom w:val="single" w:sz="4" w:space="0" w:color="auto"/>
              <w:right w:val="single" w:sz="4" w:space="0" w:color="auto"/>
            </w:tcBorders>
          </w:tcPr>
          <w:p w14:paraId="32E9F25C" w14:textId="77777777" w:rsidR="00746DD1" w:rsidRDefault="00746DD1" w:rsidP="003521F9">
            <w:pPr>
              <w:pStyle w:val="TAC"/>
              <w:rPr>
                <w:lang w:val="fr-FR"/>
              </w:rPr>
            </w:pPr>
            <w:r>
              <w:rPr>
                <w:lang w:val="fr-FR"/>
              </w:rPr>
              <w:t>release</w:t>
            </w:r>
          </w:p>
          <w:p w14:paraId="32E9F25D"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E" w14:textId="77777777" w:rsidR="00746DD1" w:rsidRPr="0079409D" w:rsidRDefault="00746DD1" w:rsidP="003521F9">
            <w:pPr>
              <w:pStyle w:val="TAL"/>
              <w:rPr>
                <w:lang w:val="en-US"/>
              </w:rPr>
            </w:pPr>
            <w:r w:rsidRPr="00DD4E0C">
              <w:rPr>
                <w:lang w:val="en-US"/>
              </w:rPr>
              <w:t xml:space="preserve">Release </w:t>
            </w:r>
          </w:p>
        </w:tc>
      </w:tr>
      <w:tr w:rsidR="00746DD1" w:rsidRPr="0079409D" w14:paraId="32E9F268" w14:textId="77777777" w:rsidTr="005F2BF1">
        <w:trPr>
          <w:jc w:val="center"/>
        </w:trPr>
        <w:tc>
          <w:tcPr>
            <w:tcW w:w="586" w:type="pct"/>
            <w:vMerge w:val="restart"/>
            <w:tcBorders>
              <w:left w:val="single" w:sz="4" w:space="0" w:color="auto"/>
              <w:right w:val="single" w:sz="4" w:space="0" w:color="auto"/>
            </w:tcBorders>
            <w:vAlign w:val="center"/>
          </w:tcPr>
          <w:p w14:paraId="32E9F260" w14:textId="77777777" w:rsidR="00746DD1" w:rsidRDefault="00746DD1" w:rsidP="003521F9">
            <w:pPr>
              <w:pStyle w:val="TAC"/>
              <w:rPr>
                <w:lang w:val="en-US"/>
              </w:rPr>
            </w:pPr>
            <w:r>
              <w:rPr>
                <w:lang w:val="en-US"/>
              </w:rPr>
              <w:t>Individual PDU session</w:t>
            </w:r>
          </w:p>
          <w:p w14:paraId="32E9F261" w14:textId="77777777" w:rsidR="00746DD1" w:rsidRPr="0079409D" w:rsidRDefault="00746DD1" w:rsidP="003521F9">
            <w:pPr>
              <w:pStyle w:val="TAC"/>
              <w:rPr>
                <w:lang w:val="en-US"/>
              </w:rPr>
            </w:pPr>
            <w:r>
              <w:rPr>
                <w:lang w:val="en-US"/>
              </w:rPr>
              <w:t>(V-SMF)</w:t>
            </w:r>
          </w:p>
        </w:tc>
        <w:tc>
          <w:tcPr>
            <w:tcW w:w="2944" w:type="pct"/>
            <w:tcBorders>
              <w:left w:val="single" w:sz="4" w:space="0" w:color="auto"/>
              <w:right w:val="single" w:sz="4" w:space="0" w:color="auto"/>
            </w:tcBorders>
            <w:vAlign w:val="center"/>
          </w:tcPr>
          <w:p w14:paraId="32E9F262" w14:textId="77777777" w:rsidR="00746DD1" w:rsidRDefault="00746DD1" w:rsidP="003521F9">
            <w:pPr>
              <w:pStyle w:val="TAL"/>
              <w:rPr>
                <w:lang w:val="en-US"/>
              </w:rPr>
            </w:pPr>
            <w:r>
              <w:rPr>
                <w:lang w:val="en-US"/>
              </w:rPr>
              <w:t>{vsmfPduSessionUri}/modify</w:t>
            </w:r>
          </w:p>
          <w:p w14:paraId="32E9F263" w14:textId="77777777" w:rsidR="00746DD1" w:rsidRPr="0079409D" w:rsidDel="005E0502" w:rsidRDefault="00746DD1" w:rsidP="003521F9">
            <w:pPr>
              <w:pStyle w:val="TAL"/>
              <w:rPr>
                <w:lang w:val="en-US"/>
              </w:rPr>
            </w:pPr>
          </w:p>
        </w:tc>
        <w:tc>
          <w:tcPr>
            <w:tcW w:w="570" w:type="pct"/>
            <w:tcBorders>
              <w:top w:val="single" w:sz="4" w:space="0" w:color="auto"/>
              <w:left w:val="single" w:sz="4" w:space="0" w:color="auto"/>
              <w:bottom w:val="single" w:sz="4" w:space="0" w:color="auto"/>
              <w:right w:val="single" w:sz="4" w:space="0" w:color="auto"/>
            </w:tcBorders>
          </w:tcPr>
          <w:p w14:paraId="32E9F264" w14:textId="77777777" w:rsidR="00746DD1" w:rsidRDefault="00746DD1" w:rsidP="003521F9">
            <w:pPr>
              <w:pStyle w:val="TAC"/>
              <w:rPr>
                <w:lang w:val="en-US"/>
              </w:rPr>
            </w:pPr>
            <w:r>
              <w:rPr>
                <w:lang w:val="en-US"/>
              </w:rPr>
              <w:t>modify</w:t>
            </w:r>
          </w:p>
          <w:p w14:paraId="32E9F265" w14:textId="77777777" w:rsidR="00746DD1" w:rsidRPr="0079409D"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6" w14:textId="6AB7CB56" w:rsidR="00746DD1" w:rsidRDefault="00746DD1" w:rsidP="003521F9">
            <w:pPr>
              <w:pStyle w:val="TAL"/>
              <w:rPr>
                <w:lang w:val="en-US"/>
              </w:rPr>
            </w:pPr>
            <w:r>
              <w:rPr>
                <w:lang w:val="en-US"/>
              </w:rPr>
              <w:t>Updated</w:t>
            </w:r>
          </w:p>
          <w:p w14:paraId="32E9F267" w14:textId="77777777" w:rsidR="00746DD1" w:rsidRPr="0079409D" w:rsidRDefault="00746DD1" w:rsidP="003521F9">
            <w:pPr>
              <w:pStyle w:val="TAL"/>
              <w:rPr>
                <w:lang w:val="en-US"/>
              </w:rPr>
            </w:pPr>
            <w:r>
              <w:rPr>
                <w:lang w:val="en-US"/>
              </w:rPr>
              <w:t>(initiated by H-SMF)</w:t>
            </w:r>
          </w:p>
        </w:tc>
      </w:tr>
      <w:tr w:rsidR="00746DD1" w14:paraId="32E9F26D" w14:textId="77777777" w:rsidTr="005F2BF1">
        <w:trPr>
          <w:jc w:val="center"/>
        </w:trPr>
        <w:tc>
          <w:tcPr>
            <w:tcW w:w="586" w:type="pct"/>
            <w:vMerge/>
            <w:tcBorders>
              <w:left w:val="single" w:sz="4" w:space="0" w:color="auto"/>
              <w:right w:val="single" w:sz="4" w:space="0" w:color="auto"/>
            </w:tcBorders>
            <w:vAlign w:val="center"/>
          </w:tcPr>
          <w:p w14:paraId="32E9F269" w14:textId="77777777" w:rsidR="00746DD1" w:rsidRDefault="00746DD1" w:rsidP="003521F9">
            <w:pPr>
              <w:pStyle w:val="TAL"/>
              <w:rPr>
                <w:lang w:val="en-US"/>
              </w:rPr>
            </w:pPr>
          </w:p>
        </w:tc>
        <w:tc>
          <w:tcPr>
            <w:tcW w:w="2944" w:type="pct"/>
            <w:tcBorders>
              <w:left w:val="single" w:sz="4" w:space="0" w:color="auto"/>
              <w:right w:val="single" w:sz="4" w:space="0" w:color="auto"/>
            </w:tcBorders>
            <w:vAlign w:val="center"/>
          </w:tcPr>
          <w:p w14:paraId="32E9F26A" w14:textId="77777777" w:rsidR="00746DD1" w:rsidRDefault="00746DD1" w:rsidP="003521F9">
            <w:pPr>
              <w:pStyle w:val="TAL"/>
              <w:rPr>
                <w:lang w:val="en-US"/>
              </w:rPr>
            </w:pPr>
            <w:r>
              <w:rPr>
                <w:lang w:val="en-US"/>
              </w:rPr>
              <w:t>{vsmfPduSessionUri}</w:t>
            </w:r>
          </w:p>
        </w:tc>
        <w:tc>
          <w:tcPr>
            <w:tcW w:w="570" w:type="pct"/>
            <w:tcBorders>
              <w:top w:val="single" w:sz="4" w:space="0" w:color="auto"/>
              <w:left w:val="single" w:sz="4" w:space="0" w:color="auto"/>
              <w:bottom w:val="single" w:sz="4" w:space="0" w:color="auto"/>
              <w:right w:val="single" w:sz="4" w:space="0" w:color="auto"/>
            </w:tcBorders>
          </w:tcPr>
          <w:p w14:paraId="32E9F26B" w14:textId="77777777" w:rsidR="00746DD1"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C" w14:textId="77777777" w:rsidR="00746DD1" w:rsidRDefault="00746DD1" w:rsidP="003521F9">
            <w:pPr>
              <w:pStyle w:val="TAL"/>
              <w:rPr>
                <w:lang w:val="en-US"/>
              </w:rPr>
            </w:pPr>
            <w:r>
              <w:rPr>
                <w:lang w:val="en-US"/>
              </w:rPr>
              <w:t xml:space="preserve">Notify Status </w:t>
            </w:r>
          </w:p>
        </w:tc>
      </w:tr>
    </w:tbl>
    <w:p w14:paraId="32E9F26E" w14:textId="77777777" w:rsidR="00746DD1" w:rsidRDefault="00746DD1" w:rsidP="00E92A1E"/>
    <w:p w14:paraId="32E9F26F" w14:textId="77777777" w:rsidR="003C71B6" w:rsidRDefault="003C71B6" w:rsidP="000E77D4">
      <w:pPr>
        <w:pStyle w:val="Heading4"/>
      </w:pPr>
      <w:bookmarkStart w:id="476" w:name="_Toc20129531"/>
      <w:bookmarkStart w:id="477" w:name="_Toc27584158"/>
      <w:bookmarkStart w:id="478" w:name="_Toc36455460"/>
      <w:bookmarkStart w:id="479" w:name="_Toc45026846"/>
      <w:bookmarkStart w:id="480" w:name="_Toc67687181"/>
      <w:r>
        <w:t>6.</w:t>
      </w:r>
      <w:r w:rsidR="000E77D4">
        <w:t>1.</w:t>
      </w:r>
      <w:r w:rsidR="00FD6006">
        <w:t>3</w:t>
      </w:r>
      <w:r w:rsidR="00D06113">
        <w:t>.2</w:t>
      </w:r>
      <w:r>
        <w:tab/>
      </w:r>
      <w:r w:rsidR="008B6CCA">
        <w:t xml:space="preserve">Resource: </w:t>
      </w:r>
      <w:r w:rsidR="00793F63">
        <w:t>SM contexts collection</w:t>
      </w:r>
      <w:bookmarkEnd w:id="476"/>
      <w:bookmarkEnd w:id="477"/>
      <w:bookmarkEnd w:id="478"/>
      <w:bookmarkEnd w:id="479"/>
      <w:bookmarkEnd w:id="480"/>
    </w:p>
    <w:p w14:paraId="32E9F270" w14:textId="77777777" w:rsidR="001769FF" w:rsidRDefault="001769FF" w:rsidP="000E77D4">
      <w:pPr>
        <w:pStyle w:val="Heading5"/>
      </w:pPr>
      <w:bookmarkStart w:id="481" w:name="_Toc20129532"/>
      <w:bookmarkStart w:id="482" w:name="_Toc27584159"/>
      <w:bookmarkStart w:id="483" w:name="_Toc36455461"/>
      <w:bookmarkStart w:id="484" w:name="_Toc45026847"/>
      <w:bookmarkStart w:id="485" w:name="_Toc67687182"/>
      <w:r>
        <w:t>6.</w:t>
      </w:r>
      <w:r w:rsidR="000E77D4">
        <w:t>1.</w:t>
      </w:r>
      <w:r w:rsidR="00FD6006">
        <w:t>3</w:t>
      </w:r>
      <w:r>
        <w:t>.</w:t>
      </w:r>
      <w:r w:rsidR="00BB4921">
        <w:t>2</w:t>
      </w:r>
      <w:r>
        <w:t>.</w:t>
      </w:r>
      <w:r w:rsidR="00BB4921">
        <w:t>1</w:t>
      </w:r>
      <w:r>
        <w:tab/>
      </w:r>
      <w:r w:rsidR="00387BE7">
        <w:t>Description</w:t>
      </w:r>
      <w:bookmarkEnd w:id="481"/>
      <w:bookmarkEnd w:id="482"/>
      <w:bookmarkEnd w:id="483"/>
      <w:bookmarkEnd w:id="484"/>
      <w:bookmarkEnd w:id="485"/>
    </w:p>
    <w:p w14:paraId="32E9F271" w14:textId="77777777" w:rsidR="00BD542F" w:rsidRDefault="00793F63" w:rsidP="00CD494F">
      <w:r>
        <w:t>This resource represents the collection of the individual SM contexts created in the SMF.</w:t>
      </w:r>
    </w:p>
    <w:p w14:paraId="32E9F272" w14:textId="07696346" w:rsidR="00BD542F" w:rsidRDefault="00BD542F" w:rsidP="00BD542F">
      <w:r>
        <w:t xml:space="preserve">This resource is modelled with the Collection resource archetype (see </w:t>
      </w:r>
      <w:r w:rsidR="005B1EEB">
        <w:t>clause</w:t>
      </w:r>
      <w:r>
        <w:t xml:space="preserve"> C.2 of</w:t>
      </w:r>
      <w:r w:rsidR="00151DAB">
        <w:t xml:space="preserve"> 3GPP TS</w:t>
      </w:r>
      <w:r w:rsidR="00CA4B50">
        <w:t> 29.501 [</w:t>
      </w:r>
      <w:r>
        <w:t>5]).</w:t>
      </w:r>
    </w:p>
    <w:p w14:paraId="32E9F273" w14:textId="77777777" w:rsidR="00B12CFB" w:rsidRDefault="00B12CFB" w:rsidP="000E77D4">
      <w:pPr>
        <w:pStyle w:val="Heading5"/>
      </w:pPr>
      <w:bookmarkStart w:id="486" w:name="_Toc20129533"/>
      <w:bookmarkStart w:id="487" w:name="_Toc27584160"/>
      <w:bookmarkStart w:id="488" w:name="_Toc36455462"/>
      <w:bookmarkStart w:id="489" w:name="_Toc45026848"/>
      <w:bookmarkStart w:id="490" w:name="_Toc67687183"/>
      <w:r>
        <w:t>6.</w:t>
      </w:r>
      <w:r w:rsidR="000E77D4">
        <w:t>1.</w:t>
      </w:r>
      <w:r w:rsidR="00FD6006">
        <w:t>3</w:t>
      </w:r>
      <w:r w:rsidR="00BB4921">
        <w:t>.2.2</w:t>
      </w:r>
      <w:r>
        <w:tab/>
        <w:t xml:space="preserve">Resource </w:t>
      </w:r>
      <w:r w:rsidR="00BB4921">
        <w:t>D</w:t>
      </w:r>
      <w:r>
        <w:t>efinition</w:t>
      </w:r>
      <w:bookmarkEnd w:id="486"/>
      <w:bookmarkEnd w:id="487"/>
      <w:bookmarkEnd w:id="488"/>
      <w:bookmarkEnd w:id="489"/>
      <w:bookmarkEnd w:id="490"/>
    </w:p>
    <w:p w14:paraId="32E9F274" w14:textId="1E110F4E" w:rsidR="00B12CFB" w:rsidRDefault="00B12CFB" w:rsidP="00B12CFB">
      <w:r>
        <w:t xml:space="preserve">Resource URI: </w:t>
      </w:r>
      <w:r w:rsidR="00793F63">
        <w:rPr>
          <w:b/>
        </w:rPr>
        <w:t>{apiRoot}/nsmf-</w:t>
      </w:r>
      <w:r w:rsidR="00793F63" w:rsidRPr="005E0502">
        <w:rPr>
          <w:b/>
        </w:rPr>
        <w:t>pdus</w:t>
      </w:r>
      <w:r w:rsidR="00793F63">
        <w:rPr>
          <w:b/>
        </w:rPr>
        <w:t>ession</w:t>
      </w:r>
      <w:r w:rsidR="00793F63" w:rsidRPr="005E0502">
        <w:rPr>
          <w:b/>
        </w:rPr>
        <w:t>/</w:t>
      </w:r>
      <w:r w:rsidR="00610F24">
        <w:rPr>
          <w:b/>
        </w:rPr>
        <w:t>{apiVersion}</w:t>
      </w:r>
      <w:r w:rsidR="00793F63" w:rsidRPr="005E0502">
        <w:rPr>
          <w:b/>
        </w:rPr>
        <w:t>/sm-contexts</w:t>
      </w:r>
    </w:p>
    <w:p w14:paraId="32E9F275" w14:textId="77777777" w:rsidR="00B12CFB" w:rsidRDefault="00B12CFB" w:rsidP="00B12CFB">
      <w:pPr>
        <w:rPr>
          <w:rFonts w:ascii="Arial" w:hAnsi="Arial" w:cs="Arial"/>
        </w:rPr>
      </w:pPr>
      <w:r>
        <w:t>This resource shall support the resource URI variables defined in table 6.</w:t>
      </w:r>
      <w:r w:rsidR="00FD6006">
        <w:t>1.3</w:t>
      </w:r>
      <w:r>
        <w:t>.</w:t>
      </w:r>
      <w:r w:rsidR="00F660F7">
        <w:t>2</w:t>
      </w:r>
      <w:r w:rsidR="006E509B">
        <w:t>.2</w:t>
      </w:r>
      <w:r>
        <w:t>-1</w:t>
      </w:r>
      <w:r>
        <w:rPr>
          <w:rFonts w:ascii="Arial" w:hAnsi="Arial" w:cs="Arial"/>
        </w:rPr>
        <w:t>.</w:t>
      </w:r>
    </w:p>
    <w:p w14:paraId="32E9F276" w14:textId="77777777" w:rsidR="00B12CFB" w:rsidRDefault="00BB4921" w:rsidP="00B12CFB">
      <w:pPr>
        <w:pStyle w:val="TH"/>
        <w:rPr>
          <w:rFonts w:cs="Arial"/>
        </w:rPr>
      </w:pPr>
      <w:r>
        <w:t>Table 6</w:t>
      </w:r>
      <w:r w:rsidR="00B12CFB">
        <w:t>.</w:t>
      </w:r>
      <w:r w:rsidR="000E77D4">
        <w:t>1.</w:t>
      </w:r>
      <w:r w:rsidR="00FD6006">
        <w:t>3</w:t>
      </w:r>
      <w:r w:rsidR="00B12CFB">
        <w:t>.</w:t>
      </w:r>
      <w:r w:rsidR="00F660F7">
        <w:t>2</w:t>
      </w:r>
      <w:r>
        <w:t>.2</w:t>
      </w:r>
      <w:r w:rsidR="00B12CFB">
        <w:t xml:space="preserve">-1: Resource URI variables for </w:t>
      </w:r>
      <w:r>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B12CFB" w14:paraId="32E9F27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77" w14:textId="77777777" w:rsidR="00B12CFB" w:rsidRDefault="00B12CF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278" w14:textId="77777777" w:rsidR="00B12CFB" w:rsidRDefault="00B12CFB">
            <w:pPr>
              <w:pStyle w:val="TAH"/>
            </w:pPr>
            <w:r>
              <w:t>Definition</w:t>
            </w:r>
          </w:p>
        </w:tc>
      </w:tr>
      <w:tr w:rsidR="00793F63" w:rsidRPr="00B12CFB" w14:paraId="32E9F27C"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32E9F27A" w14:textId="77777777" w:rsidR="00793F63" w:rsidRDefault="00793F63" w:rsidP="00793F63">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27B" w14:textId="4CCE2B04" w:rsidR="00793F63" w:rsidRDefault="00793F63" w:rsidP="00793F63">
            <w:pPr>
              <w:pStyle w:val="TAL"/>
            </w:pPr>
            <w:r>
              <w:t xml:space="preserve">See </w:t>
            </w:r>
            <w:r w:rsidR="005B1EEB">
              <w:t>clause</w:t>
            </w:r>
            <w:r>
              <w:t xml:space="preserve"> 6.1.1.</w:t>
            </w:r>
          </w:p>
        </w:tc>
      </w:tr>
      <w:tr w:rsidR="00610F24" w:rsidRPr="00B12CFB" w14:paraId="62261087"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0BBDD992" w14:textId="082DB36C" w:rsidR="00610F24" w:rsidRDefault="00610F24" w:rsidP="00610F24">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D5071AF" w14:textId="086924E0" w:rsidR="00610F24" w:rsidRDefault="00610F24" w:rsidP="00610F24">
            <w:pPr>
              <w:pStyle w:val="TAL"/>
            </w:pPr>
            <w:r>
              <w:t xml:space="preserve">See </w:t>
            </w:r>
            <w:r w:rsidR="005B1EEB">
              <w:t>clause</w:t>
            </w:r>
            <w:r>
              <w:t xml:space="preserve"> 6.1.1.</w:t>
            </w:r>
          </w:p>
        </w:tc>
      </w:tr>
    </w:tbl>
    <w:p w14:paraId="32E9F27D" w14:textId="77777777" w:rsidR="00B12CFB" w:rsidRPr="00384E92" w:rsidRDefault="00B12CFB" w:rsidP="00977B30"/>
    <w:p w14:paraId="32E9F27E" w14:textId="77777777" w:rsidR="001769FF" w:rsidRDefault="001769FF" w:rsidP="000E77D4">
      <w:pPr>
        <w:pStyle w:val="Heading5"/>
      </w:pPr>
      <w:bookmarkStart w:id="491" w:name="_Toc20129534"/>
      <w:bookmarkStart w:id="492" w:name="_Toc27584161"/>
      <w:bookmarkStart w:id="493" w:name="_Toc36455463"/>
      <w:bookmarkStart w:id="494" w:name="_Toc45026849"/>
      <w:bookmarkStart w:id="495" w:name="_Toc67687184"/>
      <w:r>
        <w:t>6.</w:t>
      </w:r>
      <w:r w:rsidR="000E77D4">
        <w:t>1.</w:t>
      </w:r>
      <w:r w:rsidR="00FD6006">
        <w:t>3</w:t>
      </w:r>
      <w:r w:rsidR="00BB4921">
        <w:t>.2</w:t>
      </w:r>
      <w:r>
        <w:t>.</w:t>
      </w:r>
      <w:r w:rsidR="00D67984">
        <w:t>3</w:t>
      </w:r>
      <w:r>
        <w:tab/>
      </w:r>
      <w:r w:rsidR="00B12CFB">
        <w:t>Resource</w:t>
      </w:r>
      <w:r w:rsidR="00D06113">
        <w:t xml:space="preserve"> </w:t>
      </w:r>
      <w:r w:rsidR="007B2F95">
        <w:t xml:space="preserve">Standard </w:t>
      </w:r>
      <w:r w:rsidR="00BB4921">
        <w:t>M</w:t>
      </w:r>
      <w:r>
        <w:t>ethods</w:t>
      </w:r>
      <w:bookmarkEnd w:id="491"/>
      <w:bookmarkEnd w:id="492"/>
      <w:bookmarkEnd w:id="493"/>
      <w:bookmarkEnd w:id="494"/>
      <w:bookmarkEnd w:id="495"/>
    </w:p>
    <w:p w14:paraId="32E9F27F" w14:textId="77777777" w:rsidR="001769FF" w:rsidRPr="00384E92" w:rsidRDefault="001769FF" w:rsidP="000E77D4">
      <w:pPr>
        <w:pStyle w:val="Heading6"/>
      </w:pPr>
      <w:bookmarkStart w:id="496" w:name="_Toc20129535"/>
      <w:bookmarkStart w:id="497" w:name="_Toc27584162"/>
      <w:bookmarkStart w:id="498" w:name="_Toc36455464"/>
      <w:bookmarkStart w:id="499" w:name="_Toc45026850"/>
      <w:bookmarkStart w:id="500" w:name="_Toc67687185"/>
      <w:r w:rsidRPr="00384E92">
        <w:t>6.</w:t>
      </w:r>
      <w:r w:rsidR="000E77D4">
        <w:t>1.</w:t>
      </w:r>
      <w:r w:rsidR="00FD6006">
        <w:t>3</w:t>
      </w:r>
      <w:r w:rsidR="00D67984">
        <w:t>.</w:t>
      </w:r>
      <w:r w:rsidR="00D06113">
        <w:t>2.</w:t>
      </w:r>
      <w:r w:rsidR="00F660F7">
        <w:t>3</w:t>
      </w:r>
      <w:r w:rsidRPr="00384E92">
        <w:t>.1</w:t>
      </w:r>
      <w:r w:rsidRPr="00384E92">
        <w:tab/>
      </w:r>
      <w:r w:rsidR="00793F63">
        <w:t>POST</w:t>
      </w:r>
      <w:bookmarkEnd w:id="496"/>
      <w:bookmarkEnd w:id="497"/>
      <w:bookmarkEnd w:id="498"/>
      <w:bookmarkEnd w:id="499"/>
      <w:bookmarkEnd w:id="500"/>
    </w:p>
    <w:p w14:paraId="32E9F280" w14:textId="77777777" w:rsidR="00793F63" w:rsidRDefault="00793F63" w:rsidP="00793F63">
      <w:r>
        <w:t>This method creates an individual SM context resource in the SMF, or in V-SMF in HR roaming scenarios.</w:t>
      </w:r>
    </w:p>
    <w:p w14:paraId="32E9F281" w14:textId="77777777" w:rsidR="00662956" w:rsidRDefault="00662956" w:rsidP="003A58D9">
      <w:r>
        <w:t>This method shall support the URI query parameters specified in table</w:t>
      </w:r>
      <w:r w:rsidR="00977B30">
        <w:t> </w:t>
      </w:r>
      <w:r>
        <w:t>6.</w:t>
      </w:r>
      <w:r w:rsidR="000E77D4">
        <w:t>1.</w:t>
      </w:r>
      <w:r w:rsidR="00FD6006">
        <w:t>3</w:t>
      </w:r>
      <w:r>
        <w:t>.2.3.1-1.</w:t>
      </w:r>
    </w:p>
    <w:p w14:paraId="32E9F282" w14:textId="37798E39" w:rsidR="001769FF" w:rsidRPr="00384E92" w:rsidRDefault="001769FF" w:rsidP="00DA0F34">
      <w:pPr>
        <w:pStyle w:val="TH"/>
        <w:rPr>
          <w:rFonts w:cs="Arial"/>
        </w:rPr>
      </w:pPr>
      <w:r w:rsidRPr="00384E92">
        <w:lastRenderedPageBreak/>
        <w:t>Table 6.</w:t>
      </w:r>
      <w:r w:rsidR="000E77D4">
        <w:t>1.</w:t>
      </w:r>
      <w:r w:rsidR="00FD6006">
        <w:t>3</w:t>
      </w:r>
      <w:r w:rsidR="00BB4921">
        <w:t>.</w:t>
      </w:r>
      <w:r w:rsidR="00F660F7">
        <w:t>2.3</w:t>
      </w:r>
      <w:r w:rsidR="00384A14">
        <w:t>.1</w:t>
      </w:r>
      <w:r w:rsidRPr="00384E92">
        <w:t xml:space="preserve">-1: URI query parameters supported by the </w:t>
      </w:r>
      <w:r w:rsidR="00793F63">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384E92" w14:paraId="32E9F288" w14:textId="77777777" w:rsidTr="00BF21F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83" w14:textId="77777777" w:rsidR="00BF21F8" w:rsidRPr="001769FF" w:rsidRDefault="00BF21F8" w:rsidP="00DA0F34">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284" w14:textId="77777777" w:rsidR="00BF21F8" w:rsidRPr="001769FF" w:rsidRDefault="00BF21F8" w:rsidP="00DA0F34">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285" w14:textId="77777777" w:rsidR="00BF21F8" w:rsidRPr="001769FF" w:rsidRDefault="00BF21F8" w:rsidP="00DA0F3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286" w14:textId="77777777" w:rsidR="00BF21F8" w:rsidRPr="001769FF" w:rsidRDefault="00BF21F8" w:rsidP="00DA0F34">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87" w14:textId="77777777" w:rsidR="00BF21F8" w:rsidRPr="001769FF" w:rsidRDefault="00BF21F8" w:rsidP="00DA0F34">
            <w:pPr>
              <w:pStyle w:val="TAH"/>
            </w:pPr>
            <w:r>
              <w:t>Description</w:t>
            </w:r>
          </w:p>
        </w:tc>
      </w:tr>
      <w:tr w:rsidR="00BF21F8" w:rsidRPr="00384E92" w14:paraId="32E9F28E"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289" w14:textId="77777777" w:rsidR="00BF21F8" w:rsidRPr="001769FF" w:rsidRDefault="00BF21F8" w:rsidP="00BF21F8">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28A" w14:textId="77777777" w:rsidR="00BF21F8" w:rsidRPr="001769FF" w:rsidRDefault="00BF21F8" w:rsidP="00BF21F8">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28B" w14:textId="77777777" w:rsidR="00BF21F8" w:rsidRPr="001769FF" w:rsidRDefault="00BF21F8" w:rsidP="00AC65ED">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28C" w14:textId="77777777" w:rsidR="00BF21F8" w:rsidRPr="001769FF" w:rsidRDefault="00BF21F8" w:rsidP="00BF21F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28D" w14:textId="77777777" w:rsidR="00BF21F8" w:rsidRPr="001769FF" w:rsidRDefault="00BF21F8" w:rsidP="00BF21F8">
            <w:pPr>
              <w:pStyle w:val="TAL"/>
            </w:pPr>
          </w:p>
        </w:tc>
      </w:tr>
    </w:tbl>
    <w:p w14:paraId="32E9F28F" w14:textId="77777777" w:rsidR="001769FF" w:rsidRDefault="001769FF" w:rsidP="00977B30"/>
    <w:p w14:paraId="32E9F290" w14:textId="77777777" w:rsidR="00BB4921" w:rsidRPr="00384E92" w:rsidRDefault="00BB4921" w:rsidP="00BB4921">
      <w:r>
        <w:t xml:space="preserve">This method shall support the </w:t>
      </w:r>
      <w:r w:rsidR="00F04A38">
        <w:t xml:space="preserve">request </w:t>
      </w:r>
      <w:r>
        <w:t>data structures specified in table</w:t>
      </w:r>
      <w:r w:rsidR="00977B30">
        <w:t> </w:t>
      </w:r>
      <w:r w:rsidR="00662956">
        <w:t>6.</w:t>
      </w:r>
      <w:r w:rsidR="00FD6006">
        <w:t>1</w:t>
      </w:r>
      <w:r w:rsidR="00662956">
        <w:t>.</w:t>
      </w:r>
      <w:r w:rsidR="00FD6006">
        <w:t>3.2</w:t>
      </w:r>
      <w:r w:rsidR="00662956">
        <w:t>.3.1</w:t>
      </w:r>
      <w:r>
        <w:t>-2</w:t>
      </w:r>
      <w:r w:rsidR="0028320D">
        <w:t xml:space="preserve"> and </w:t>
      </w:r>
      <w:r w:rsidR="00F04A38">
        <w:t>the response data structures and response codes</w:t>
      </w:r>
      <w:r w:rsidR="008B4F38">
        <w:t xml:space="preserve"> specified in table</w:t>
      </w:r>
      <w:r w:rsidR="00977B30">
        <w:t> </w:t>
      </w:r>
      <w:r w:rsidR="0028320D">
        <w:t>6.1.3.2.3.1-3.</w:t>
      </w:r>
    </w:p>
    <w:p w14:paraId="32E9F291" w14:textId="4D51E68A" w:rsidR="001769FF" w:rsidRPr="001769FF" w:rsidRDefault="001769FF" w:rsidP="00DA0F34">
      <w:pPr>
        <w:pStyle w:val="TH"/>
      </w:pPr>
      <w:r w:rsidRPr="001769FF">
        <w:t>Table 6.</w:t>
      </w:r>
      <w:r w:rsidR="000E77D4">
        <w:t>1.</w:t>
      </w:r>
      <w:r w:rsidR="00FD6006">
        <w:t>3</w:t>
      </w:r>
      <w:r w:rsidR="00D67984">
        <w:t>.</w:t>
      </w:r>
      <w:r w:rsidR="00F660F7">
        <w:t>2.</w:t>
      </w:r>
      <w:r w:rsidRPr="001769FF">
        <w:t xml:space="preserve">3.1-2: Data structures supported by the </w:t>
      </w:r>
      <w:r w:rsidR="00793F63">
        <w:t>POST</w:t>
      </w:r>
      <w:r w:rsidRPr="001769FF">
        <w:t xml:space="preserve"> </w:t>
      </w:r>
      <w:r w:rsidR="002D049F">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1769FF" w14:paraId="32E9F296"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292" w14:textId="77777777" w:rsidR="001B26E5" w:rsidRPr="001769FF" w:rsidRDefault="001B26E5" w:rsidP="00B0363A">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293" w14:textId="77777777" w:rsidR="001B26E5" w:rsidRPr="001769FF" w:rsidRDefault="002C08EA" w:rsidP="00B0363A">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294" w14:textId="77777777" w:rsidR="001B26E5" w:rsidRPr="001769FF" w:rsidRDefault="002C08EA" w:rsidP="00B0363A">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295" w14:textId="77777777" w:rsidR="001B26E5" w:rsidRPr="001769FF" w:rsidRDefault="001B26E5" w:rsidP="00B0363A">
            <w:pPr>
              <w:pStyle w:val="TAH"/>
            </w:pPr>
            <w:r>
              <w:t>Description</w:t>
            </w:r>
          </w:p>
        </w:tc>
      </w:tr>
      <w:tr w:rsidR="001B26E5" w:rsidRPr="001769FF" w14:paraId="32E9F29B"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297" w14:textId="77777777" w:rsidR="001B26E5" w:rsidRPr="001769FF" w:rsidRDefault="00793F63" w:rsidP="00424946">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32E9F298" w14:textId="77777777" w:rsidR="001B26E5" w:rsidRPr="001769FF" w:rsidRDefault="00793F63" w:rsidP="002C08EA">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299" w14:textId="77777777" w:rsidR="001B26E5" w:rsidRPr="001769FF" w:rsidRDefault="00793F63" w:rsidP="0042494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29A" w14:textId="77777777" w:rsidR="001B26E5" w:rsidRPr="001769FF" w:rsidRDefault="00793F63" w:rsidP="00424946">
            <w:pPr>
              <w:pStyle w:val="TAL"/>
            </w:pPr>
            <w:r>
              <w:t>Representation of the SM context to be created in the SMF.</w:t>
            </w:r>
          </w:p>
        </w:tc>
      </w:tr>
    </w:tbl>
    <w:p w14:paraId="32E9F29C" w14:textId="77777777" w:rsidR="002C08EA" w:rsidRDefault="002C08EA" w:rsidP="001769FF"/>
    <w:p w14:paraId="32E9F29D" w14:textId="77777777" w:rsidR="00424946" w:rsidRPr="001769FF" w:rsidRDefault="00424946" w:rsidP="00424946">
      <w:pPr>
        <w:pStyle w:val="TH"/>
      </w:pPr>
      <w:r w:rsidRPr="001769FF">
        <w:lastRenderedPageBreak/>
        <w:t>Table 6.</w:t>
      </w:r>
      <w:r>
        <w:t>1.3.2.</w:t>
      </w:r>
      <w:r w:rsidRPr="001769FF">
        <w:t>3.1-</w:t>
      </w:r>
      <w:r>
        <w:t>3</w:t>
      </w:r>
      <w:r w:rsidRPr="001769FF">
        <w:t>: Data structures</w:t>
      </w:r>
      <w:r>
        <w:t xml:space="preserve"> supported by the </w:t>
      </w:r>
      <w:r w:rsidR="00793F63">
        <w:t>POST</w:t>
      </w:r>
      <w:r>
        <w:t xml:space="preserve"> </w:t>
      </w:r>
      <w:r w:rsidR="002D049F">
        <w:t xml:space="preserve">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C08EA" w:rsidRPr="001769FF" w14:paraId="32E9F2A4"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9E" w14:textId="77777777" w:rsidR="002C08EA" w:rsidRPr="001769FF" w:rsidRDefault="002C08EA" w:rsidP="0042494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29F" w14:textId="77777777" w:rsidR="002C08EA" w:rsidRPr="001769FF" w:rsidRDefault="002C08EA" w:rsidP="0042494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2A0" w14:textId="77777777" w:rsidR="002C08EA" w:rsidRPr="001769FF" w:rsidRDefault="002C08EA" w:rsidP="0042494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2A1" w14:textId="77777777" w:rsidR="002C08EA" w:rsidRPr="001769FF" w:rsidRDefault="002C08EA" w:rsidP="00424946">
            <w:pPr>
              <w:pStyle w:val="TAH"/>
            </w:pPr>
            <w:r w:rsidRPr="001769FF">
              <w:t>Response</w:t>
            </w:r>
          </w:p>
          <w:p w14:paraId="32E9F2A2" w14:textId="77777777" w:rsidR="002C08EA" w:rsidRPr="001769FF" w:rsidRDefault="002C08EA" w:rsidP="0042494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2A3" w14:textId="77777777" w:rsidR="002C08EA" w:rsidRPr="001769FF" w:rsidRDefault="002C08EA" w:rsidP="00424946">
            <w:pPr>
              <w:pStyle w:val="TAH"/>
            </w:pPr>
            <w:r>
              <w:t>Description</w:t>
            </w:r>
          </w:p>
        </w:tc>
      </w:tr>
      <w:tr w:rsidR="00793F63" w:rsidRPr="001769FF" w14:paraId="32E9F2A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5" w14:textId="77777777" w:rsidR="00793F63" w:rsidRPr="001769FF" w:rsidDel="00793F63" w:rsidRDefault="00793F63" w:rsidP="00793F63">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14:paraId="32E9F2A6" w14:textId="77777777" w:rsidR="00793F63" w:rsidDel="00793F63" w:rsidRDefault="00793F63" w:rsidP="00793F63">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A7" w14:textId="77777777" w:rsidR="00793F63" w:rsidRPr="001769FF" w:rsidDel="00793F63" w:rsidRDefault="00793F63" w:rsidP="00793F63">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A8" w14:textId="77777777" w:rsidR="00793F63" w:rsidRPr="001769FF" w:rsidDel="00793F63" w:rsidRDefault="00793F63" w:rsidP="00793F63">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9" w14:textId="77777777" w:rsidR="00793F63" w:rsidRPr="001769FF" w:rsidDel="00793F63" w:rsidRDefault="00C66CE9" w:rsidP="00793F63">
            <w:pPr>
              <w:pStyle w:val="TAL"/>
            </w:pPr>
            <w:r>
              <w:t>S</w:t>
            </w:r>
            <w:r w:rsidR="00793F63">
              <w:t xml:space="preserve">uccessful creation of an SM context. </w:t>
            </w:r>
          </w:p>
        </w:tc>
      </w:tr>
      <w:tr w:rsidR="00D64AFE" w:rsidRPr="001769FF" w14:paraId="32E9F2B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B"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AC"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AD"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AE"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F" w14:textId="0F84E3DA"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2B6"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1"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B2"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B3"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B4"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5" w14:textId="7825E4BB"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on </w:t>
            </w:r>
            <w:r w:rsidR="00AA5D75" w:rsidRPr="007C440A">
              <w:rPr>
                <w:lang w:eastAsia="zh-CN"/>
              </w:rPr>
              <w:t>an alternative service instance within the</w:t>
            </w:r>
            <w:r w:rsidR="00AA5D75">
              <w:t xml:space="preserve"> </w:t>
            </w:r>
            <w:r>
              <w:t xml:space="preserve">SMF that was selected by the AMF.     </w:t>
            </w:r>
          </w:p>
        </w:tc>
      </w:tr>
      <w:tr w:rsidR="00C66CE9" w:rsidRPr="001769FF" w14:paraId="32E9F2BC"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7"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8"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9"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BA" w14:textId="77777777" w:rsidR="00C66CE9" w:rsidRDefault="00C66CE9" w:rsidP="00C66CE9">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B" w14:textId="77777777" w:rsidR="00C66CE9" w:rsidRDefault="00C66CE9" w:rsidP="007E670C">
            <w:pPr>
              <w:pStyle w:val="TAL"/>
            </w:pPr>
            <w:r>
              <w:t xml:space="preserve">The </w:t>
            </w:r>
            <w:r w:rsidR="005C2369">
              <w:t>"cause"</w:t>
            </w:r>
            <w:r w:rsidRPr="00FA1305">
              <w:t xml:space="preserve"> attribute </w:t>
            </w:r>
            <w:r>
              <w:t xml:space="preserve">shall be </w:t>
            </w:r>
            <w:r w:rsidRPr="00FA1305">
              <w:t>set</w:t>
            </w:r>
            <w:r>
              <w:t xml:space="preserve"> to one of the error</w:t>
            </w:r>
            <w:r w:rsidR="0057186F">
              <w:t>s defined in Table 5.2.7.2-1 of 3GPP TS 29.500 [4].</w:t>
            </w:r>
          </w:p>
        </w:tc>
      </w:tr>
      <w:tr w:rsidR="00C66CE9" w:rsidRPr="001769FF" w14:paraId="32E9F2D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D"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E"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F"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C0" w14:textId="77777777" w:rsidR="00C66CE9" w:rsidRDefault="00C66CE9" w:rsidP="00C66CE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C1"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C2" w14:textId="77777777" w:rsidR="00C66CE9" w:rsidRDefault="00C66CE9" w:rsidP="00C66CE9">
            <w:pPr>
              <w:pStyle w:val="TAL"/>
            </w:pPr>
            <w:r>
              <w:t>- N1_SM_ERROR</w:t>
            </w:r>
          </w:p>
          <w:p w14:paraId="32E9F2C3" w14:textId="77777777" w:rsidR="00C66CE9" w:rsidRDefault="00C66CE9" w:rsidP="00C66CE9">
            <w:pPr>
              <w:pStyle w:val="TAL"/>
            </w:pPr>
            <w:r>
              <w:t>- SNSSAI_DENIED</w:t>
            </w:r>
          </w:p>
          <w:p w14:paraId="32E9F2C4" w14:textId="77777777" w:rsidR="00C66CE9" w:rsidRDefault="00C66CE9" w:rsidP="00C66CE9">
            <w:pPr>
              <w:pStyle w:val="TAL"/>
            </w:pPr>
            <w:r>
              <w:t>- DNN_DENIED</w:t>
            </w:r>
          </w:p>
          <w:p w14:paraId="32E9F2C5" w14:textId="77777777" w:rsidR="00C66CE9" w:rsidRDefault="00C66CE9" w:rsidP="00C66CE9">
            <w:pPr>
              <w:pStyle w:val="TAL"/>
            </w:pPr>
            <w:r>
              <w:t>- PDUTYPE_DENIED</w:t>
            </w:r>
          </w:p>
          <w:p w14:paraId="32E9F2C6" w14:textId="77777777" w:rsidR="00C66CE9" w:rsidRDefault="00C66CE9" w:rsidP="00C66CE9">
            <w:pPr>
              <w:pStyle w:val="TAL"/>
            </w:pPr>
            <w:r>
              <w:t>- SSC_DENIED</w:t>
            </w:r>
          </w:p>
          <w:p w14:paraId="32E9F2C7" w14:textId="77777777" w:rsidR="00C66CE9" w:rsidRDefault="00C66CE9" w:rsidP="00C66CE9">
            <w:pPr>
              <w:pStyle w:val="TAL"/>
            </w:pPr>
            <w:r>
              <w:t>- SUBS</w:t>
            </w:r>
            <w:r w:rsidR="0057186F">
              <w:t>CRIPTION</w:t>
            </w:r>
            <w:r>
              <w:t>_DENIED</w:t>
            </w:r>
          </w:p>
          <w:p w14:paraId="32E9F2C8" w14:textId="77777777" w:rsidR="00C66CE9" w:rsidRDefault="00C66CE9" w:rsidP="00C66CE9">
            <w:pPr>
              <w:pStyle w:val="TAL"/>
            </w:pPr>
            <w:r>
              <w:t>- DNN_NOT_SUPPORTED</w:t>
            </w:r>
          </w:p>
          <w:p w14:paraId="32E9F2C9" w14:textId="77777777" w:rsidR="00C66CE9" w:rsidRDefault="00C66CE9" w:rsidP="00C66CE9">
            <w:pPr>
              <w:pStyle w:val="TAL"/>
            </w:pPr>
            <w:r>
              <w:t>- PDUTYPE_NOT_SUPPORTED</w:t>
            </w:r>
          </w:p>
          <w:p w14:paraId="32E9F2CA" w14:textId="77777777" w:rsidR="00C66CE9" w:rsidRDefault="00C66CE9" w:rsidP="00C66CE9">
            <w:pPr>
              <w:pStyle w:val="TAL"/>
            </w:pPr>
            <w:r>
              <w:t>- SSC_NOT_SUPPORTED</w:t>
            </w:r>
          </w:p>
          <w:p w14:paraId="32E9F2CB" w14:textId="77777777" w:rsidR="00C66CE9" w:rsidRDefault="00C66CE9" w:rsidP="00C66CE9">
            <w:pPr>
              <w:pStyle w:val="TAL"/>
            </w:pPr>
            <w:r>
              <w:t>- H</w:t>
            </w:r>
            <w:r w:rsidR="0057186F">
              <w:t>OME_</w:t>
            </w:r>
            <w:r>
              <w:t>R</w:t>
            </w:r>
            <w:r w:rsidR="0057186F">
              <w:t>OUTED_ROAMING</w:t>
            </w:r>
            <w:r>
              <w:t>_REQUIRED</w:t>
            </w:r>
          </w:p>
          <w:p w14:paraId="32E9F2CC" w14:textId="77777777" w:rsidR="00C66CE9" w:rsidRDefault="00C66CE9" w:rsidP="00C66CE9">
            <w:pPr>
              <w:pStyle w:val="TAL"/>
            </w:pPr>
            <w:r>
              <w:t>- OUT_OF_LADN_S</w:t>
            </w:r>
            <w:r w:rsidR="0057186F">
              <w:t>ERVICE_</w:t>
            </w:r>
            <w:r>
              <w:t>A</w:t>
            </w:r>
            <w:r w:rsidR="0057186F">
              <w:t>REA</w:t>
            </w:r>
          </w:p>
          <w:p w14:paraId="32E9F2CD" w14:textId="77777777" w:rsidR="001B3C45" w:rsidRDefault="001B3C45" w:rsidP="00C66CE9">
            <w:pPr>
              <w:pStyle w:val="TAL"/>
              <w:rPr>
                <w:noProof/>
              </w:rPr>
            </w:pPr>
            <w:r>
              <w:t xml:space="preserve">- </w:t>
            </w:r>
            <w:r w:rsidRPr="004F6282">
              <w:rPr>
                <w:noProof/>
              </w:rPr>
              <w:t>NO_EPS_5GS_CONTINUITY</w:t>
            </w:r>
          </w:p>
          <w:p w14:paraId="32E9F2CE" w14:textId="231B743B" w:rsidR="00614AA3" w:rsidRDefault="00614AA3" w:rsidP="00C66CE9">
            <w:pPr>
              <w:pStyle w:val="TAL"/>
              <w:rPr>
                <w:noProof/>
              </w:rPr>
            </w:pPr>
            <w:r>
              <w:t xml:space="preserve">- </w:t>
            </w:r>
            <w:r>
              <w:rPr>
                <w:noProof/>
              </w:rPr>
              <w:t>INTEGRITY_PROTECTED_MDR_NOT_ACCEPTABLE</w:t>
            </w:r>
          </w:p>
          <w:p w14:paraId="6F46CD07" w14:textId="22F30BA9" w:rsidR="00A173C3" w:rsidRDefault="00A173C3" w:rsidP="00C66CE9">
            <w:pPr>
              <w:pStyle w:val="TAL"/>
            </w:pPr>
            <w:r>
              <w:t>- DEFAULT_EPS_BEARER_INACTIVE</w:t>
            </w:r>
          </w:p>
          <w:p w14:paraId="32E9F2CF" w14:textId="77777777" w:rsidR="00C66CE9" w:rsidRDefault="00C66CE9" w:rsidP="00C66CE9">
            <w:pPr>
              <w:pStyle w:val="TAL"/>
            </w:pPr>
            <w:r>
              <w:t>See table 6.1.7.3-1 for the description of these errors.</w:t>
            </w:r>
          </w:p>
        </w:tc>
      </w:tr>
      <w:tr w:rsidR="00C66CE9" w:rsidRPr="001769FF" w14:paraId="32E9F2D8"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1"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2"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3"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4" w14:textId="77777777" w:rsidR="00C66CE9" w:rsidRDefault="00C66CE9" w:rsidP="00C66CE9">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5"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D6" w14:textId="77777777" w:rsidR="00C66CE9" w:rsidRDefault="00C66CE9" w:rsidP="00C66CE9">
            <w:pPr>
              <w:pStyle w:val="TAL"/>
            </w:pPr>
            <w:r>
              <w:t>- CONTEXT_NOT_FOUND</w:t>
            </w:r>
          </w:p>
          <w:p w14:paraId="32E9F2D7" w14:textId="77777777" w:rsidR="00C66CE9" w:rsidRDefault="00C66CE9" w:rsidP="00C66CE9">
            <w:pPr>
              <w:pStyle w:val="TAL"/>
            </w:pPr>
            <w:r>
              <w:t>See table 6.1.7.3-1 for the description of these errors.</w:t>
            </w:r>
          </w:p>
        </w:tc>
      </w:tr>
      <w:tr w:rsidR="00C66CE9" w:rsidRPr="001769FF" w14:paraId="32E9F2E1"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9"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A"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B"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C" w14:textId="77777777" w:rsidR="00C66CE9" w:rsidRDefault="00C66CE9" w:rsidP="00C66CE9">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D"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DE"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w:t>
            </w:r>
          </w:p>
          <w:p w14:paraId="32E9F2DF"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_SLICE_DNN</w:t>
            </w:r>
          </w:p>
          <w:p w14:paraId="32E9F2E0" w14:textId="77777777" w:rsidR="00C66CE9" w:rsidRDefault="00C66CE9" w:rsidP="00C66CE9">
            <w:pPr>
              <w:pStyle w:val="TAL"/>
            </w:pPr>
            <w:r>
              <w:t>See table 6.1.7.3-1 for the description of these errors.</w:t>
            </w:r>
          </w:p>
        </w:tc>
      </w:tr>
      <w:tr w:rsidR="00C66CE9" w:rsidRPr="001769FF" w14:paraId="32E9F2E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2"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3"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4"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5" w14:textId="77777777" w:rsidR="00C66CE9" w:rsidRDefault="00C66CE9" w:rsidP="00C66CE9">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6"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E7" w14:textId="77777777" w:rsidR="00C66CE9" w:rsidRDefault="00C66CE9" w:rsidP="00C66CE9">
            <w:pPr>
              <w:pStyle w:val="TAL"/>
              <w:rPr>
                <w:lang w:val="en-US"/>
              </w:rPr>
            </w:pPr>
            <w:r>
              <w:t xml:space="preserve">- </w:t>
            </w:r>
            <w:r w:rsidRPr="00C575C6">
              <w:rPr>
                <w:lang w:val="en-US"/>
              </w:rPr>
              <w:t>DNN_CONGESTION</w:t>
            </w:r>
          </w:p>
          <w:p w14:paraId="32E9F2E8" w14:textId="76E67104" w:rsidR="00C66CE9" w:rsidRDefault="00732B18" w:rsidP="00C66CE9">
            <w:pPr>
              <w:pStyle w:val="TAL"/>
              <w:rPr>
                <w:lang w:val="en-US"/>
              </w:rPr>
            </w:pPr>
            <w:r>
              <w:rPr>
                <w:lang w:val="en-US"/>
              </w:rPr>
              <w:t>- S</w:t>
            </w:r>
            <w:r w:rsidR="00667A88">
              <w:rPr>
                <w:lang w:val="en-US"/>
              </w:rPr>
              <w:t>_</w:t>
            </w:r>
            <w:r>
              <w:rPr>
                <w:lang w:val="en-US"/>
              </w:rPr>
              <w:t>NSSAI_</w:t>
            </w:r>
            <w:r w:rsidRPr="00C575C6">
              <w:rPr>
                <w:lang w:val="en-US"/>
              </w:rPr>
              <w:t>CONGESTION</w:t>
            </w:r>
          </w:p>
          <w:p w14:paraId="32E9F2E9" w14:textId="77777777" w:rsidR="00C66CE9" w:rsidRDefault="00C66CE9" w:rsidP="00C66CE9">
            <w:pPr>
              <w:pStyle w:val="TAL"/>
            </w:pPr>
            <w:r>
              <w:t>See table 6.1.7.3-1 for the description of these errors.</w:t>
            </w:r>
          </w:p>
        </w:tc>
      </w:tr>
      <w:tr w:rsidR="00C66CE9" w:rsidRPr="001769FF" w14:paraId="32E9F2F3"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B"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C"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D"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E" w14:textId="77777777" w:rsidR="00C66CE9" w:rsidRDefault="00C66CE9" w:rsidP="00C66CE9">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F"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F0" w14:textId="77777777" w:rsidR="00C66CE9" w:rsidRDefault="00C66CE9" w:rsidP="00C66CE9">
            <w:pPr>
              <w:pStyle w:val="TAL"/>
              <w:rPr>
                <w:lang w:val="en-US"/>
              </w:rPr>
            </w:pPr>
            <w:r>
              <w:rPr>
                <w:lang w:val="en-US"/>
              </w:rPr>
              <w:t>- PEER_NOT_RESPONDING</w:t>
            </w:r>
          </w:p>
          <w:p w14:paraId="32E9F2F1" w14:textId="77777777" w:rsidR="00C66CE9" w:rsidRPr="00AC60A1" w:rsidRDefault="00C66CE9" w:rsidP="00C66CE9">
            <w:pPr>
              <w:pStyle w:val="TAL"/>
              <w:rPr>
                <w:lang w:val="en-US"/>
              </w:rPr>
            </w:pPr>
            <w:r>
              <w:rPr>
                <w:lang w:val="en-US"/>
              </w:rPr>
              <w:t xml:space="preserve">- </w:t>
            </w:r>
            <w:r w:rsidRPr="00C575C6">
              <w:rPr>
                <w:lang w:val="en-US"/>
              </w:rPr>
              <w:t>NETWORK_FAILURE</w:t>
            </w:r>
          </w:p>
          <w:p w14:paraId="32E9F2F2" w14:textId="77777777" w:rsidR="00C66CE9" w:rsidRDefault="00C66CE9" w:rsidP="00C66CE9">
            <w:pPr>
              <w:pStyle w:val="TAL"/>
            </w:pPr>
            <w:r>
              <w:t>See table 6.1.7.3-1 for the description of these errors.</w:t>
            </w:r>
          </w:p>
        </w:tc>
      </w:tr>
      <w:tr w:rsidR="006F3E15" w:rsidRPr="001769FF" w14:paraId="4669128A" w14:textId="77777777" w:rsidTr="006F3E1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BE2C9EA" w14:textId="7126BE7E" w:rsidR="006F3E15" w:rsidRDefault="006F3E15" w:rsidP="006F3E15">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2F4" w14:textId="77777777" w:rsidR="00424946" w:rsidRPr="00384E92" w:rsidRDefault="00424946" w:rsidP="001769FF"/>
    <w:p w14:paraId="32E9F2F5" w14:textId="77777777" w:rsidR="007B2F95" w:rsidRDefault="007B2F95" w:rsidP="007B2F95">
      <w:pPr>
        <w:pStyle w:val="Heading5"/>
      </w:pPr>
      <w:bookmarkStart w:id="501" w:name="_Toc20129536"/>
      <w:bookmarkStart w:id="502" w:name="_Toc27584163"/>
      <w:bookmarkStart w:id="503" w:name="_Toc36455465"/>
      <w:bookmarkStart w:id="504" w:name="_Toc45026851"/>
      <w:bookmarkStart w:id="505" w:name="_Toc67687186"/>
      <w:r>
        <w:t>6.1.3.2.4</w:t>
      </w:r>
      <w:r>
        <w:tab/>
        <w:t xml:space="preserve">Resource Custom </w:t>
      </w:r>
      <w:r w:rsidR="00BA054B">
        <w:t>Operations</w:t>
      </w:r>
      <w:bookmarkEnd w:id="501"/>
      <w:bookmarkEnd w:id="502"/>
      <w:bookmarkEnd w:id="503"/>
      <w:bookmarkEnd w:id="504"/>
      <w:bookmarkEnd w:id="505"/>
    </w:p>
    <w:p w14:paraId="32E9F2F6" w14:textId="77777777" w:rsidR="006D6A64" w:rsidRPr="006D6A64" w:rsidRDefault="006D6A64" w:rsidP="006D6A64">
      <w:r>
        <w:t>None.</w:t>
      </w:r>
    </w:p>
    <w:p w14:paraId="32E9F2F7" w14:textId="77777777" w:rsidR="00662956" w:rsidRDefault="00662956" w:rsidP="000E77D4">
      <w:pPr>
        <w:pStyle w:val="Heading4"/>
      </w:pPr>
      <w:bookmarkStart w:id="506" w:name="_Toc20129537"/>
      <w:bookmarkStart w:id="507" w:name="_Toc27584164"/>
      <w:bookmarkStart w:id="508" w:name="_Toc36455466"/>
      <w:bookmarkStart w:id="509" w:name="_Toc45026852"/>
      <w:bookmarkStart w:id="510" w:name="_Toc67687187"/>
      <w:r>
        <w:lastRenderedPageBreak/>
        <w:t>6.</w:t>
      </w:r>
      <w:r w:rsidR="000E77D4">
        <w:t>1.</w:t>
      </w:r>
      <w:r w:rsidR="00FD6006">
        <w:t>3</w:t>
      </w:r>
      <w:r>
        <w:t>.3</w:t>
      </w:r>
      <w:r>
        <w:tab/>
      </w:r>
      <w:r w:rsidR="008B6CCA">
        <w:t xml:space="preserve">Resource: </w:t>
      </w:r>
      <w:r w:rsidR="0058081A">
        <w:t>Individual SM context</w:t>
      </w:r>
      <w:bookmarkEnd w:id="506"/>
      <w:bookmarkEnd w:id="507"/>
      <w:bookmarkEnd w:id="508"/>
      <w:bookmarkEnd w:id="509"/>
      <w:bookmarkEnd w:id="510"/>
    </w:p>
    <w:p w14:paraId="32E9F2F8" w14:textId="77777777" w:rsidR="0058081A" w:rsidRDefault="0058081A" w:rsidP="0058081A">
      <w:pPr>
        <w:pStyle w:val="Heading5"/>
      </w:pPr>
      <w:bookmarkStart w:id="511" w:name="_Toc20129538"/>
      <w:bookmarkStart w:id="512" w:name="_Toc27584165"/>
      <w:bookmarkStart w:id="513" w:name="_Toc36455467"/>
      <w:bookmarkStart w:id="514" w:name="_Toc45026853"/>
      <w:bookmarkStart w:id="515" w:name="_Toc67687188"/>
      <w:r>
        <w:t>6.1.3.3.1</w:t>
      </w:r>
      <w:r>
        <w:tab/>
        <w:t>Description</w:t>
      </w:r>
      <w:bookmarkEnd w:id="511"/>
      <w:bookmarkEnd w:id="512"/>
      <w:bookmarkEnd w:id="513"/>
      <w:bookmarkEnd w:id="514"/>
      <w:bookmarkEnd w:id="515"/>
    </w:p>
    <w:p w14:paraId="32E9F2F9" w14:textId="5A06210F" w:rsidR="0058081A" w:rsidRDefault="0058081A" w:rsidP="0058081A">
      <w:r>
        <w:t>This resource represents an individual SM context created in the SMF.</w:t>
      </w:r>
    </w:p>
    <w:p w14:paraId="32E9F2FA" w14:textId="6257EC85" w:rsidR="00135C6C" w:rsidRPr="00183983" w:rsidRDefault="00135C6C" w:rsidP="00135C6C">
      <w:r>
        <w:t xml:space="preserve">This resource is modelled with the Document resource archetype (see </w:t>
      </w:r>
      <w:r w:rsidR="005B1EEB">
        <w:t>clause</w:t>
      </w:r>
      <w:r>
        <w:t xml:space="preserve"> C.1 of</w:t>
      </w:r>
      <w:r w:rsidR="00151DAB">
        <w:t xml:space="preserve"> 3GPP TS</w:t>
      </w:r>
      <w:r w:rsidR="00CA4B50">
        <w:t> 29.501 [</w:t>
      </w:r>
      <w:r>
        <w:t>5]).</w:t>
      </w:r>
    </w:p>
    <w:p w14:paraId="32E9F2FB" w14:textId="77777777" w:rsidR="0058081A" w:rsidRDefault="0058081A" w:rsidP="0058081A">
      <w:pPr>
        <w:pStyle w:val="Heading5"/>
      </w:pPr>
      <w:bookmarkStart w:id="516" w:name="_Toc20129539"/>
      <w:bookmarkStart w:id="517" w:name="_Toc27584166"/>
      <w:bookmarkStart w:id="518" w:name="_Toc36455468"/>
      <w:bookmarkStart w:id="519" w:name="_Toc45026854"/>
      <w:bookmarkStart w:id="520" w:name="_Toc67687189"/>
      <w:r>
        <w:t>6.1.3.3.2</w:t>
      </w:r>
      <w:r>
        <w:tab/>
        <w:t>Resource Definition</w:t>
      </w:r>
      <w:bookmarkEnd w:id="516"/>
      <w:bookmarkEnd w:id="517"/>
      <w:bookmarkEnd w:id="518"/>
      <w:bookmarkEnd w:id="519"/>
      <w:bookmarkEnd w:id="520"/>
    </w:p>
    <w:p w14:paraId="32E9F2FC" w14:textId="18476B20" w:rsidR="0058081A" w:rsidRDefault="0058081A" w:rsidP="0058081A">
      <w:r>
        <w:t xml:space="preserve">Resource URI: </w:t>
      </w:r>
      <w:r>
        <w:rPr>
          <w:b/>
        </w:rPr>
        <w:t>{apiRoot}/nsmf-</w:t>
      </w:r>
      <w:r w:rsidRPr="005E0502">
        <w:rPr>
          <w:b/>
        </w:rPr>
        <w:t>pdus</w:t>
      </w:r>
      <w:r>
        <w:rPr>
          <w:b/>
        </w:rPr>
        <w:t>ession</w:t>
      </w:r>
      <w:r w:rsidRPr="005E0502">
        <w:rPr>
          <w:b/>
        </w:rPr>
        <w:t>/</w:t>
      </w:r>
      <w:bookmarkStart w:id="521" w:name="_Hlk6318174"/>
      <w:r w:rsidR="00B76A8B">
        <w:rPr>
          <w:b/>
        </w:rPr>
        <w:t>{apiVersion}</w:t>
      </w:r>
      <w:bookmarkEnd w:id="521"/>
      <w:r w:rsidRPr="005E0502">
        <w:rPr>
          <w:b/>
        </w:rPr>
        <w:t>/sm-contexts</w:t>
      </w:r>
      <w:r>
        <w:rPr>
          <w:b/>
        </w:rPr>
        <w:t>/{smContextRef}</w:t>
      </w:r>
    </w:p>
    <w:p w14:paraId="32E9F2FD" w14:textId="77777777" w:rsidR="0058081A" w:rsidRDefault="0058081A" w:rsidP="0058081A">
      <w:pPr>
        <w:rPr>
          <w:rFonts w:ascii="Arial" w:hAnsi="Arial" w:cs="Arial"/>
        </w:rPr>
      </w:pPr>
      <w:r>
        <w:t>This resource shall support the resource URI variables defined in table 6.1.3.3.2-1</w:t>
      </w:r>
      <w:r>
        <w:rPr>
          <w:rFonts w:ascii="Arial" w:hAnsi="Arial" w:cs="Arial"/>
        </w:rPr>
        <w:t>.</w:t>
      </w:r>
    </w:p>
    <w:p w14:paraId="32E9F2FE" w14:textId="77777777" w:rsidR="0058081A" w:rsidRDefault="0058081A" w:rsidP="0058081A">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8081A" w:rsidRPr="00B12CFB" w14:paraId="32E9F30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FF" w14:textId="77777777" w:rsidR="0058081A" w:rsidRDefault="0058081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00" w14:textId="77777777" w:rsidR="0058081A" w:rsidRDefault="0058081A" w:rsidP="00A423F5">
            <w:pPr>
              <w:pStyle w:val="TAH"/>
            </w:pPr>
            <w:r>
              <w:t>Definition</w:t>
            </w:r>
          </w:p>
        </w:tc>
      </w:tr>
      <w:tr w:rsidR="0058081A" w:rsidRPr="00B12CFB" w14:paraId="32E9F304"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2" w14:textId="77777777" w:rsidR="0058081A" w:rsidRDefault="0058081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3" w14:textId="651D394A" w:rsidR="0058081A" w:rsidRDefault="0058081A" w:rsidP="00A423F5">
            <w:pPr>
              <w:pStyle w:val="TAL"/>
            </w:pPr>
            <w:r>
              <w:t xml:space="preserve">See </w:t>
            </w:r>
            <w:r w:rsidR="005B1EEB">
              <w:t>clause</w:t>
            </w:r>
            <w:r>
              <w:t xml:space="preserve"> 6.1.1.</w:t>
            </w:r>
          </w:p>
        </w:tc>
      </w:tr>
      <w:tr w:rsidR="00B76A8B" w:rsidRPr="00B12CFB" w14:paraId="0801D755"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5952C7DD" w14:textId="4A40B1EF"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CA53E8" w14:textId="01A097EE" w:rsidR="00B76A8B" w:rsidRDefault="00B76A8B" w:rsidP="00B76A8B">
            <w:pPr>
              <w:pStyle w:val="TAL"/>
            </w:pPr>
            <w:r>
              <w:t xml:space="preserve">See </w:t>
            </w:r>
            <w:r w:rsidR="005B1EEB">
              <w:t>clause</w:t>
            </w:r>
            <w:r>
              <w:t xml:space="preserve"> 6.1.1.</w:t>
            </w:r>
          </w:p>
        </w:tc>
      </w:tr>
      <w:tr w:rsidR="00AD2BD2" w:rsidRPr="00B12CFB" w14:paraId="32E9F30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5" w14:textId="77777777" w:rsidR="00AD2BD2" w:rsidRDefault="00AD2BD2" w:rsidP="00AD2BD2">
            <w:pPr>
              <w:pStyle w:val="TAL"/>
            </w:pPr>
            <w:r>
              <w:t>smContextRef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6" w14:textId="77777777" w:rsidR="00AD2BD2" w:rsidRDefault="00AD2BD2" w:rsidP="00AD2BD2">
            <w:pPr>
              <w:pStyle w:val="TAL"/>
            </w:pPr>
            <w:r>
              <w:t>SM context reference assigned by the SMF during the Create SM Context service operation.</w:t>
            </w:r>
          </w:p>
        </w:tc>
      </w:tr>
    </w:tbl>
    <w:p w14:paraId="32E9F308" w14:textId="77777777" w:rsidR="0058081A" w:rsidRPr="00384E92" w:rsidRDefault="0058081A" w:rsidP="0058081A"/>
    <w:p w14:paraId="32E9F309" w14:textId="77777777" w:rsidR="0058081A" w:rsidRDefault="0058081A" w:rsidP="0058081A">
      <w:pPr>
        <w:pStyle w:val="Heading5"/>
      </w:pPr>
      <w:bookmarkStart w:id="522" w:name="_Toc20129540"/>
      <w:bookmarkStart w:id="523" w:name="_Toc27584167"/>
      <w:bookmarkStart w:id="524" w:name="_Toc36455469"/>
      <w:bookmarkStart w:id="525" w:name="_Toc45026855"/>
      <w:bookmarkStart w:id="526" w:name="_Toc67687190"/>
      <w:r>
        <w:t>6.1.3.3.3</w:t>
      </w:r>
      <w:r>
        <w:tab/>
        <w:t>Resource Standard Methods</w:t>
      </w:r>
      <w:bookmarkEnd w:id="522"/>
      <w:bookmarkEnd w:id="523"/>
      <w:bookmarkEnd w:id="524"/>
      <w:bookmarkEnd w:id="525"/>
      <w:bookmarkEnd w:id="526"/>
    </w:p>
    <w:p w14:paraId="32E9F30A" w14:textId="0550DA33" w:rsidR="00760FE7" w:rsidRPr="00760FE7" w:rsidRDefault="00760FE7" w:rsidP="00F5014C">
      <w:r>
        <w:t>None.</w:t>
      </w:r>
    </w:p>
    <w:p w14:paraId="32E9F30B" w14:textId="77777777" w:rsidR="0058081A" w:rsidRDefault="0058081A" w:rsidP="0058081A">
      <w:pPr>
        <w:pStyle w:val="Heading5"/>
      </w:pPr>
      <w:bookmarkStart w:id="527" w:name="_Toc20129541"/>
      <w:bookmarkStart w:id="528" w:name="_Toc27584168"/>
      <w:bookmarkStart w:id="529" w:name="_Toc36455470"/>
      <w:bookmarkStart w:id="530" w:name="_Toc45026856"/>
      <w:bookmarkStart w:id="531" w:name="_Toc67687191"/>
      <w:r>
        <w:t>6.1.3.3.4</w:t>
      </w:r>
      <w:r>
        <w:tab/>
        <w:t>Resource Custom Operations</w:t>
      </w:r>
      <w:bookmarkEnd w:id="527"/>
      <w:bookmarkEnd w:id="528"/>
      <w:bookmarkEnd w:id="529"/>
      <w:bookmarkEnd w:id="530"/>
      <w:bookmarkEnd w:id="531"/>
    </w:p>
    <w:p w14:paraId="32E9F30C" w14:textId="77777777" w:rsidR="0058081A" w:rsidRPr="00384E92" w:rsidRDefault="0058081A" w:rsidP="0058081A">
      <w:pPr>
        <w:pStyle w:val="Heading6"/>
        <w:ind w:left="0" w:firstLine="0"/>
      </w:pPr>
      <w:bookmarkStart w:id="532" w:name="_Toc20129542"/>
      <w:bookmarkStart w:id="533" w:name="_Toc27584169"/>
      <w:bookmarkStart w:id="534" w:name="_Toc36455471"/>
      <w:bookmarkStart w:id="535" w:name="_Toc45026857"/>
      <w:bookmarkStart w:id="536" w:name="_Toc67687192"/>
      <w:r w:rsidRPr="00384E92">
        <w:t>6.</w:t>
      </w:r>
      <w:r>
        <w:t>1.3.3.4</w:t>
      </w:r>
      <w:r w:rsidRPr="00384E92">
        <w:t>.1</w:t>
      </w:r>
      <w:r w:rsidRPr="00384E92">
        <w:tab/>
      </w:r>
      <w:r>
        <w:t>Overview</w:t>
      </w:r>
      <w:bookmarkEnd w:id="532"/>
      <w:bookmarkEnd w:id="533"/>
      <w:bookmarkEnd w:id="534"/>
      <w:bookmarkEnd w:id="535"/>
      <w:bookmarkEnd w:id="536"/>
    </w:p>
    <w:p w14:paraId="32E9F30D" w14:textId="77777777" w:rsidR="0058081A" w:rsidRPr="00384E92" w:rsidRDefault="0058081A" w:rsidP="0058081A">
      <w:pPr>
        <w:pStyle w:val="TH"/>
      </w:pPr>
      <w:r w:rsidRPr="00384E92">
        <w:t>Table 6.</w:t>
      </w:r>
      <w:r>
        <w:t>1.3.3.4.1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7"/>
        <w:gridCol w:w="1962"/>
        <w:gridCol w:w="4447"/>
      </w:tblGrid>
      <w:tr w:rsidR="0058081A" w:rsidRPr="00384E92" w14:paraId="32E9F311"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E" w14:textId="77777777" w:rsidR="0058081A" w:rsidRPr="008C18E3" w:rsidRDefault="0058081A" w:rsidP="00A423F5">
            <w:pPr>
              <w:pStyle w:val="TAH"/>
            </w:pPr>
            <w:r>
              <w:t>Custom operaration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F" w14:textId="77777777" w:rsidR="0058081A" w:rsidRPr="008C18E3" w:rsidRDefault="0058081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10" w14:textId="77777777" w:rsidR="0058081A" w:rsidRPr="008C18E3" w:rsidRDefault="0058081A" w:rsidP="00A423F5">
            <w:pPr>
              <w:pStyle w:val="TAH"/>
            </w:pPr>
            <w:r>
              <w:t>Description</w:t>
            </w:r>
          </w:p>
        </w:tc>
      </w:tr>
      <w:tr w:rsidR="000979E9" w:rsidRPr="00384E92" w14:paraId="6984DBB8" w14:textId="77777777" w:rsidTr="00E25195">
        <w:trPr>
          <w:jc w:val="center"/>
        </w:trPr>
        <w:tc>
          <w:tcPr>
            <w:tcW w:w="1612" w:type="pct"/>
            <w:tcBorders>
              <w:top w:val="single" w:sz="4" w:space="0" w:color="auto"/>
              <w:left w:val="single" w:sz="4" w:space="0" w:color="auto"/>
              <w:bottom w:val="single" w:sz="4" w:space="0" w:color="auto"/>
              <w:right w:val="single" w:sz="4" w:space="0" w:color="auto"/>
            </w:tcBorders>
            <w:hideMark/>
          </w:tcPr>
          <w:p w14:paraId="1D1207F5" w14:textId="0D0F77A5" w:rsidR="000979E9" w:rsidRPr="008C18E3" w:rsidRDefault="000979E9"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57C805BD" w14:textId="77777777" w:rsidR="000979E9" w:rsidRPr="008C18E3" w:rsidRDefault="000979E9"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F91054B" w14:textId="2059AB85" w:rsidR="000979E9" w:rsidRPr="008C18E3" w:rsidRDefault="000979E9" w:rsidP="00E25195">
            <w:pPr>
              <w:pStyle w:val="TAL"/>
            </w:pPr>
            <w:r>
              <w:t>Update SM Context service operation.</w:t>
            </w:r>
          </w:p>
        </w:tc>
      </w:tr>
      <w:tr w:rsidR="0058081A" w:rsidRPr="00384E92" w14:paraId="32E9F319"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hideMark/>
          </w:tcPr>
          <w:p w14:paraId="32E9F316" w14:textId="77777777" w:rsidR="0058081A" w:rsidRPr="008C18E3" w:rsidRDefault="0058081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317" w14:textId="77777777" w:rsidR="0058081A" w:rsidRPr="008C18E3" w:rsidRDefault="0058081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318" w14:textId="77777777" w:rsidR="0058081A" w:rsidRPr="008C18E3" w:rsidRDefault="0058081A" w:rsidP="00A423F5">
            <w:pPr>
              <w:pStyle w:val="TAL"/>
            </w:pPr>
            <w:r>
              <w:t>Release SM Context service operation.</w:t>
            </w:r>
          </w:p>
        </w:tc>
      </w:tr>
      <w:tr w:rsidR="0026346C" w:rsidRPr="00384E92" w14:paraId="32E9F31D"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tcPr>
          <w:p w14:paraId="32E9F31A" w14:textId="77777777" w:rsidR="0026346C" w:rsidRDefault="0026346C" w:rsidP="0026346C">
            <w:pPr>
              <w:pStyle w:val="TAL"/>
            </w:pPr>
            <w:r>
              <w:t>{resourceUri}/retrieve</w:t>
            </w:r>
          </w:p>
        </w:tc>
        <w:tc>
          <w:tcPr>
            <w:tcW w:w="840" w:type="pct"/>
            <w:tcBorders>
              <w:top w:val="single" w:sz="4" w:space="0" w:color="auto"/>
              <w:left w:val="single" w:sz="4" w:space="0" w:color="auto"/>
              <w:bottom w:val="single" w:sz="4" w:space="0" w:color="auto"/>
              <w:right w:val="single" w:sz="4" w:space="0" w:color="auto"/>
            </w:tcBorders>
          </w:tcPr>
          <w:p w14:paraId="32E9F31B" w14:textId="77777777" w:rsidR="0026346C" w:rsidRDefault="0026346C" w:rsidP="0026346C">
            <w:pPr>
              <w:pStyle w:val="TAC"/>
            </w:pPr>
            <w:r>
              <w:t>POST</w:t>
            </w:r>
          </w:p>
        </w:tc>
        <w:tc>
          <w:tcPr>
            <w:tcW w:w="1903" w:type="pct"/>
            <w:tcBorders>
              <w:top w:val="single" w:sz="4" w:space="0" w:color="auto"/>
              <w:left w:val="single" w:sz="4" w:space="0" w:color="auto"/>
              <w:bottom w:val="single" w:sz="4" w:space="0" w:color="auto"/>
              <w:right w:val="single" w:sz="4" w:space="0" w:color="auto"/>
            </w:tcBorders>
          </w:tcPr>
          <w:p w14:paraId="32E9F31C" w14:textId="77777777" w:rsidR="0026346C" w:rsidRDefault="0026346C" w:rsidP="0026346C">
            <w:pPr>
              <w:pStyle w:val="TAL"/>
            </w:pPr>
            <w:r>
              <w:t>Retrieve SM Context service operation</w:t>
            </w:r>
          </w:p>
        </w:tc>
      </w:tr>
    </w:tbl>
    <w:p w14:paraId="32E9F31E" w14:textId="77777777" w:rsidR="0058081A" w:rsidRDefault="0058081A" w:rsidP="0058081A"/>
    <w:p w14:paraId="32E9F31F" w14:textId="77777777" w:rsidR="00E77F28" w:rsidRDefault="00E77F28" w:rsidP="00E77F28">
      <w:pPr>
        <w:pStyle w:val="Heading6"/>
        <w:ind w:left="0" w:firstLine="0"/>
      </w:pPr>
      <w:bookmarkStart w:id="537" w:name="_Toc20129543"/>
      <w:bookmarkStart w:id="538" w:name="_Toc27584170"/>
      <w:bookmarkStart w:id="539" w:name="_Toc36455472"/>
      <w:bookmarkStart w:id="540" w:name="_Toc45026858"/>
      <w:bookmarkStart w:id="541" w:name="_Toc67687193"/>
      <w:r>
        <w:t>6.1.3.3.4.</w:t>
      </w:r>
      <w:r w:rsidR="0007511B">
        <w:t>2</w:t>
      </w:r>
      <w:r>
        <w:tab/>
        <w:t>Operation: modify</w:t>
      </w:r>
      <w:bookmarkEnd w:id="537"/>
      <w:bookmarkEnd w:id="538"/>
      <w:bookmarkEnd w:id="539"/>
      <w:bookmarkEnd w:id="540"/>
      <w:bookmarkEnd w:id="541"/>
    </w:p>
    <w:p w14:paraId="32E9F320" w14:textId="77777777" w:rsidR="00E77F28" w:rsidRDefault="00E77F28" w:rsidP="00E77F28">
      <w:pPr>
        <w:pStyle w:val="Heading7"/>
      </w:pPr>
      <w:bookmarkStart w:id="542" w:name="_Toc20129544"/>
      <w:bookmarkStart w:id="543" w:name="_Toc27584171"/>
      <w:bookmarkStart w:id="544" w:name="_Toc36455473"/>
      <w:bookmarkStart w:id="545" w:name="_Toc45026859"/>
      <w:bookmarkStart w:id="546" w:name="_Toc67687194"/>
      <w:r>
        <w:t>6.1.3.3.4.</w:t>
      </w:r>
      <w:r w:rsidR="0007511B">
        <w:t>2</w:t>
      </w:r>
      <w:r>
        <w:t>.1</w:t>
      </w:r>
      <w:r>
        <w:tab/>
        <w:t>Description</w:t>
      </w:r>
      <w:bookmarkEnd w:id="542"/>
      <w:bookmarkEnd w:id="543"/>
      <w:bookmarkEnd w:id="544"/>
      <w:bookmarkEnd w:id="545"/>
      <w:bookmarkEnd w:id="546"/>
    </w:p>
    <w:p w14:paraId="32E9F321" w14:textId="77777777" w:rsidR="00E77F28" w:rsidRDefault="00E77F28" w:rsidP="00E77F28">
      <w:pPr>
        <w:pStyle w:val="Heading7"/>
      </w:pPr>
      <w:bookmarkStart w:id="547" w:name="_Toc20129545"/>
      <w:bookmarkStart w:id="548" w:name="_Toc27584172"/>
      <w:bookmarkStart w:id="549" w:name="_Toc36455474"/>
      <w:bookmarkStart w:id="550" w:name="_Toc45026860"/>
      <w:bookmarkStart w:id="551" w:name="_Toc67687195"/>
      <w:r>
        <w:t>6.1.3.3.4.</w:t>
      </w:r>
      <w:r w:rsidR="0007511B">
        <w:t>2</w:t>
      </w:r>
      <w:r>
        <w:t>.2</w:t>
      </w:r>
      <w:r>
        <w:tab/>
        <w:t>Operation Definition</w:t>
      </w:r>
      <w:bookmarkEnd w:id="547"/>
      <w:bookmarkEnd w:id="548"/>
      <w:bookmarkEnd w:id="549"/>
      <w:bookmarkEnd w:id="550"/>
      <w:bookmarkEnd w:id="551"/>
    </w:p>
    <w:p w14:paraId="32E9F322" w14:textId="09CF8F7A" w:rsidR="00E77F28" w:rsidRDefault="00E77F28" w:rsidP="00E77F28">
      <w:r>
        <w:t>This custom operation updates an individual SM context resource and/or provide N1 or N2 SM information received from the UE or the AN, for a given PDU session, towards the SMF, or in V-SMF in HR roaming scenario.</w:t>
      </w:r>
    </w:p>
    <w:p w14:paraId="32E9F323" w14:textId="77777777" w:rsidR="00E77F28" w:rsidRDefault="00E77F28" w:rsidP="00E77F28">
      <w:r>
        <w:t>This operation shall support the request data structures specified in table 6.1.3.3.4.</w:t>
      </w:r>
      <w:r w:rsidR="0007511B">
        <w:t>2</w:t>
      </w:r>
      <w:r>
        <w:t>.2-1 and the response data structure and response codes specified in table 6.1.3.3.4.</w:t>
      </w:r>
      <w:r w:rsidR="0007511B">
        <w:t>2</w:t>
      </w:r>
      <w:r>
        <w:t>.2-2.</w:t>
      </w:r>
    </w:p>
    <w:p w14:paraId="32E9F324" w14:textId="7ABFF097" w:rsidR="00E77F28" w:rsidRDefault="00E77F28" w:rsidP="00E77F28">
      <w:pPr>
        <w:pStyle w:val="TH"/>
      </w:pPr>
      <w:r>
        <w:t>Table 6.1.3.3.4.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329"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325"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326"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327"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28" w14:textId="77777777" w:rsidR="00E77F28" w:rsidRDefault="00E77F28" w:rsidP="00CB3EFC">
            <w:pPr>
              <w:pStyle w:val="TAH"/>
            </w:pPr>
            <w:r>
              <w:t>Description</w:t>
            </w:r>
          </w:p>
        </w:tc>
      </w:tr>
      <w:tr w:rsidR="00E77F28" w:rsidRPr="002F576A" w14:paraId="32E9F32E"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32A" w14:textId="77777777" w:rsidR="00E77F28" w:rsidRDefault="00E77F28" w:rsidP="00CB3EFC">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32B"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32C"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32D" w14:textId="77777777" w:rsidR="00E77F28" w:rsidRDefault="00E77F28" w:rsidP="00CB3EFC">
            <w:pPr>
              <w:pStyle w:val="TAL"/>
            </w:pPr>
            <w:r>
              <w:t>Representation of the updates to apply to the SM context.</w:t>
            </w:r>
          </w:p>
        </w:tc>
      </w:tr>
    </w:tbl>
    <w:p w14:paraId="32E9F32F" w14:textId="77777777" w:rsidR="00E77F28" w:rsidRDefault="00E77F28" w:rsidP="00E77F28"/>
    <w:p w14:paraId="32E9F330" w14:textId="77777777" w:rsidR="00E77F28" w:rsidRDefault="00E77F28" w:rsidP="00E77F28">
      <w:pPr>
        <w:pStyle w:val="TH"/>
      </w:pPr>
      <w:r>
        <w:lastRenderedPageBreak/>
        <w:t>Table 6.1.3.3.4.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E77F28" w14:paraId="32E9F337" w14:textId="77777777" w:rsidTr="004C452C">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32E9F331" w14:textId="77777777" w:rsidR="00E77F28" w:rsidRDefault="00E77F28" w:rsidP="00CB3EFC">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E9F332" w14:textId="77777777" w:rsidR="00E77F28" w:rsidRDefault="00E77F28" w:rsidP="00CB3EFC">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2E9F333" w14:textId="77777777" w:rsidR="00E77F28" w:rsidRDefault="00E77F28" w:rsidP="00CB3EFC">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2E9F334" w14:textId="77777777" w:rsidR="00E77F28" w:rsidRDefault="00E77F28" w:rsidP="00CB3EFC">
            <w:pPr>
              <w:pStyle w:val="TAH"/>
            </w:pPr>
            <w:r>
              <w:t>Response</w:t>
            </w:r>
          </w:p>
          <w:p w14:paraId="32E9F335" w14:textId="77777777" w:rsidR="00E77F28" w:rsidRDefault="00E77F28" w:rsidP="00CB3EFC">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32E9F336" w14:textId="77777777" w:rsidR="00E77F28" w:rsidRDefault="00E77F28" w:rsidP="00CB3EFC">
            <w:pPr>
              <w:pStyle w:val="TAH"/>
            </w:pPr>
            <w:r>
              <w:t>Description</w:t>
            </w:r>
          </w:p>
        </w:tc>
      </w:tr>
      <w:tr w:rsidR="00E77F28" w:rsidRPr="002F576A" w14:paraId="32E9F33D"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hideMark/>
          </w:tcPr>
          <w:p w14:paraId="32E9F338" w14:textId="77777777" w:rsidR="00E77F28" w:rsidRDefault="00E77F28" w:rsidP="00CB3EFC">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32E9F339" w14:textId="77777777" w:rsidR="00E77F28" w:rsidRDefault="00E77F28" w:rsidP="00CB3EFC">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32E9F33A" w14:textId="77777777" w:rsidR="00E77F28" w:rsidRDefault="00E77F28" w:rsidP="00CB3EFC">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2E9F33B" w14:textId="77777777" w:rsidR="00E77F28" w:rsidRDefault="00E77F28" w:rsidP="00CB3EFC">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32E9F33C" w14:textId="77777777" w:rsidR="00E77F28" w:rsidRDefault="00601FC4" w:rsidP="00CB3EFC">
            <w:pPr>
              <w:pStyle w:val="TAL"/>
            </w:pPr>
            <w:r>
              <w:t>S</w:t>
            </w:r>
            <w:r w:rsidR="00E77F28">
              <w:t>uccessful update of the SM context, when the SMF needs to return information in the response.</w:t>
            </w:r>
          </w:p>
        </w:tc>
      </w:tr>
      <w:tr w:rsidR="00E77F28" w:rsidRPr="002F576A" w14:paraId="32E9F343"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3E" w14:textId="77777777" w:rsidR="00E77F28" w:rsidRDefault="00E77F28" w:rsidP="00CB3EFC">
            <w:pPr>
              <w:pStyle w:val="TAL"/>
            </w:pPr>
          </w:p>
        </w:tc>
        <w:tc>
          <w:tcPr>
            <w:tcW w:w="150" w:type="pct"/>
            <w:tcBorders>
              <w:top w:val="single" w:sz="4" w:space="0" w:color="auto"/>
              <w:left w:val="single" w:sz="6" w:space="0" w:color="000000"/>
              <w:bottom w:val="single" w:sz="4" w:space="0" w:color="auto"/>
              <w:right w:val="single" w:sz="6" w:space="0" w:color="000000"/>
            </w:tcBorders>
          </w:tcPr>
          <w:p w14:paraId="32E9F33F" w14:textId="77777777" w:rsidR="00E77F28" w:rsidRDefault="00E77F28" w:rsidP="00CB3EFC">
            <w:pPr>
              <w:pStyle w:val="TAC"/>
            </w:pPr>
          </w:p>
        </w:tc>
        <w:tc>
          <w:tcPr>
            <w:tcW w:w="560" w:type="pct"/>
            <w:tcBorders>
              <w:top w:val="single" w:sz="4" w:space="0" w:color="auto"/>
              <w:left w:val="single" w:sz="6" w:space="0" w:color="000000"/>
              <w:bottom w:val="single" w:sz="4" w:space="0" w:color="auto"/>
              <w:right w:val="single" w:sz="6" w:space="0" w:color="000000"/>
            </w:tcBorders>
          </w:tcPr>
          <w:p w14:paraId="32E9F340" w14:textId="77777777" w:rsidR="00E77F28" w:rsidRDefault="00E77F28" w:rsidP="00CB3EFC">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32E9F341" w14:textId="77777777" w:rsidR="00E77F28" w:rsidRDefault="00E77F28" w:rsidP="00CB3EFC">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2E9F342" w14:textId="77777777" w:rsidR="00E77F28" w:rsidRDefault="00601FC4" w:rsidP="00CB3EFC">
            <w:pPr>
              <w:pStyle w:val="TAL"/>
            </w:pPr>
            <w:r>
              <w:t>S</w:t>
            </w:r>
            <w:r w:rsidR="00E77F28">
              <w:t>uccessful update of the SM context, when the SMF does not need to return information in the response.</w:t>
            </w:r>
          </w:p>
        </w:tc>
      </w:tr>
      <w:tr w:rsidR="00601FC4" w:rsidRPr="00AC60A1" w14:paraId="32E9F349"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4" w14:textId="77777777" w:rsidR="00601FC4" w:rsidRDefault="00601FC4" w:rsidP="00601FC4">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5"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6"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7" w14:textId="77777777" w:rsidR="00601FC4" w:rsidRDefault="00601FC4" w:rsidP="00601FC4">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32E9F348" w14:textId="77777777" w:rsidR="00601FC4" w:rsidRDefault="00601FC4" w:rsidP="00673124">
            <w:pPr>
              <w:pStyle w:val="TAL"/>
            </w:pPr>
            <w:r>
              <w:t xml:space="preserve">The </w:t>
            </w:r>
            <w:r w:rsidR="005C2369">
              <w:t>"cause"</w:t>
            </w:r>
            <w:r w:rsidRPr="00FA1305">
              <w:t xml:space="preserve"> attribute </w:t>
            </w:r>
            <w:r>
              <w:t xml:space="preserve">shall be </w:t>
            </w:r>
            <w:r w:rsidRPr="00FA1305">
              <w:t>set</w:t>
            </w:r>
            <w:r>
              <w:t xml:space="preserve"> to one of the </w:t>
            </w:r>
            <w:r w:rsidR="0057186F">
              <w:t>errors defined in Table 5.2.7.2-1 of 3GPP TS 29.500 [4].</w:t>
            </w:r>
          </w:p>
        </w:tc>
      </w:tr>
      <w:tr w:rsidR="00601FC4" w:rsidRPr="00AC60A1" w14:paraId="32E9F356"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A"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B"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C"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D" w14:textId="77777777" w:rsidR="00601FC4" w:rsidRDefault="00601FC4" w:rsidP="00601FC4">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32E9F34E"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4F" w14:textId="77777777" w:rsidR="00601FC4" w:rsidRDefault="00601FC4" w:rsidP="00601FC4">
            <w:pPr>
              <w:pStyle w:val="TAL"/>
            </w:pPr>
            <w:r>
              <w:t>- N1_SM_ERROR</w:t>
            </w:r>
          </w:p>
          <w:p w14:paraId="32E9F350" w14:textId="77777777" w:rsidR="00601FC4" w:rsidRDefault="00601FC4" w:rsidP="00601FC4">
            <w:pPr>
              <w:pStyle w:val="TAL"/>
            </w:pPr>
            <w:r>
              <w:t>- N2_SM_ERROR</w:t>
            </w:r>
          </w:p>
          <w:p w14:paraId="32E9F351" w14:textId="77777777" w:rsidR="00601FC4" w:rsidRDefault="00601FC4" w:rsidP="00601FC4">
            <w:pPr>
              <w:pStyle w:val="TAL"/>
            </w:pPr>
            <w:r>
              <w:t>- SUBS</w:t>
            </w:r>
            <w:r w:rsidR="0057186F">
              <w:t>CRIPTION</w:t>
            </w:r>
            <w:r>
              <w:t>_DENIED</w:t>
            </w:r>
          </w:p>
          <w:p w14:paraId="32E9F352" w14:textId="77777777" w:rsidR="00601FC4" w:rsidRDefault="00601FC4" w:rsidP="00601FC4">
            <w:pPr>
              <w:pStyle w:val="TAL"/>
            </w:pPr>
            <w:r>
              <w:t>- OUT_OF_LADN_S</w:t>
            </w:r>
            <w:r w:rsidR="0057186F">
              <w:t>ERVICE_</w:t>
            </w:r>
            <w:r>
              <w:t>A</w:t>
            </w:r>
            <w:r w:rsidR="0057186F">
              <w:t>REA</w:t>
            </w:r>
          </w:p>
          <w:p w14:paraId="32E9F353" w14:textId="77777777" w:rsidR="00601FC4" w:rsidRDefault="00601FC4" w:rsidP="00601FC4">
            <w:pPr>
              <w:pStyle w:val="TAL"/>
            </w:pPr>
            <w:r>
              <w:t>- PRIO</w:t>
            </w:r>
            <w:r w:rsidR="0057186F">
              <w:t>RITIZED</w:t>
            </w:r>
            <w:r>
              <w:t>_SERVICES_ONLY</w:t>
            </w:r>
          </w:p>
          <w:p w14:paraId="32E9F354" w14:textId="77777777" w:rsidR="00601FC4" w:rsidRDefault="00601FC4" w:rsidP="00601FC4">
            <w:pPr>
              <w:pStyle w:val="TAL"/>
            </w:pPr>
            <w:r>
              <w:t>- P</w:t>
            </w:r>
            <w:r w:rsidR="0057186F">
              <w:t>DU_</w:t>
            </w:r>
            <w:r>
              <w:t>S</w:t>
            </w:r>
            <w:r w:rsidR="0057186F">
              <w:t>ESSION_</w:t>
            </w:r>
            <w:r>
              <w:t>A</w:t>
            </w:r>
            <w:r w:rsidR="0057186F">
              <w:t>NCHOR</w:t>
            </w:r>
            <w:r>
              <w:t>_CHANGE</w:t>
            </w:r>
          </w:p>
          <w:p w14:paraId="32E9F355" w14:textId="77777777" w:rsidR="00601FC4" w:rsidRDefault="00601FC4" w:rsidP="00601FC4">
            <w:pPr>
              <w:pStyle w:val="TAL"/>
            </w:pPr>
            <w:r>
              <w:t>See table 6.1.7.3-1 for the description of these errors.</w:t>
            </w:r>
          </w:p>
        </w:tc>
      </w:tr>
      <w:tr w:rsidR="00601FC4" w:rsidRPr="00AC60A1" w14:paraId="32E9F35E"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7"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58"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59"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5A" w14:textId="77777777" w:rsidR="00601FC4" w:rsidRDefault="00601FC4" w:rsidP="00601FC4">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32E9F35B"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5C" w14:textId="77777777" w:rsidR="00601FC4" w:rsidRDefault="00601FC4" w:rsidP="00601FC4">
            <w:pPr>
              <w:pStyle w:val="TAL"/>
            </w:pPr>
            <w:r>
              <w:t>- CONTEXT_NOT_FOUND</w:t>
            </w:r>
          </w:p>
          <w:p w14:paraId="32E9F35D" w14:textId="77777777" w:rsidR="00601FC4" w:rsidRDefault="00601FC4" w:rsidP="00601FC4">
            <w:pPr>
              <w:pStyle w:val="TAL"/>
            </w:pPr>
            <w:r>
              <w:t>See table 6.1.7.3-1 for the description of these errors.</w:t>
            </w:r>
          </w:p>
        </w:tc>
      </w:tr>
      <w:tr w:rsidR="00601FC4" w:rsidRPr="00AC60A1" w14:paraId="32E9F364"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F"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0"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1"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2" w14:textId="77777777" w:rsidR="00601FC4" w:rsidRDefault="00601FC4" w:rsidP="00601FC4">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32E9F363" w14:textId="77777777" w:rsidR="00601FC4" w:rsidRDefault="00601FC4"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w:t>
            </w:r>
          </w:p>
        </w:tc>
      </w:tr>
      <w:tr w:rsidR="00601FC4" w:rsidRPr="00AC60A1" w14:paraId="32E9F36D" w14:textId="77777777" w:rsidTr="00757B26">
        <w:trPr>
          <w:jc w:val="center"/>
        </w:trPr>
        <w:tc>
          <w:tcPr>
            <w:tcW w:w="1107" w:type="pct"/>
            <w:tcBorders>
              <w:top w:val="single" w:sz="4" w:space="0" w:color="auto"/>
              <w:left w:val="single" w:sz="6" w:space="0" w:color="000000"/>
              <w:bottom w:val="single" w:sz="4" w:space="0" w:color="auto"/>
              <w:right w:val="single" w:sz="6" w:space="0" w:color="000000"/>
            </w:tcBorders>
          </w:tcPr>
          <w:p w14:paraId="32E9F365"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6"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7"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8" w14:textId="77777777" w:rsidR="00601FC4" w:rsidRDefault="00601FC4" w:rsidP="00601FC4">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32E9F369"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36A" w14:textId="77777777" w:rsidR="00601FC4" w:rsidRDefault="00601FC4" w:rsidP="00601FC4">
            <w:pPr>
              <w:pStyle w:val="TAL"/>
              <w:rPr>
                <w:lang w:val="en-US"/>
              </w:rPr>
            </w:pPr>
            <w:r>
              <w:t xml:space="preserve">- </w:t>
            </w:r>
            <w:r w:rsidRPr="00C575C6">
              <w:rPr>
                <w:lang w:val="en-US"/>
              </w:rPr>
              <w:t>DNN_CONGESTION</w:t>
            </w:r>
          </w:p>
          <w:p w14:paraId="32E9F36B" w14:textId="77777777" w:rsidR="00601FC4" w:rsidRDefault="00732B18" w:rsidP="00601FC4">
            <w:pPr>
              <w:pStyle w:val="TAL"/>
              <w:rPr>
                <w:lang w:val="en-US"/>
              </w:rPr>
            </w:pPr>
            <w:r>
              <w:rPr>
                <w:lang w:val="en-US"/>
              </w:rPr>
              <w:t>- S-NSSAI_</w:t>
            </w:r>
            <w:r w:rsidRPr="00C575C6">
              <w:rPr>
                <w:lang w:val="en-US"/>
              </w:rPr>
              <w:t xml:space="preserve"> CONGESTION</w:t>
            </w:r>
          </w:p>
          <w:p w14:paraId="32E9F36C" w14:textId="77777777" w:rsidR="00601FC4" w:rsidRDefault="00601FC4" w:rsidP="00601FC4">
            <w:pPr>
              <w:pStyle w:val="TAL"/>
            </w:pPr>
            <w:r>
              <w:t>See table 6.1.7.3-1 for the description of these errors.</w:t>
            </w:r>
          </w:p>
        </w:tc>
      </w:tr>
      <w:tr w:rsidR="004C452C" w:rsidRPr="00AC60A1" w14:paraId="6BF2C4B6" w14:textId="77777777" w:rsidTr="004C452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766C079" w14:textId="29DA1896"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6E" w14:textId="77777777" w:rsidR="00E77F28" w:rsidRDefault="00E77F28" w:rsidP="00E77F28"/>
    <w:p w14:paraId="32E9F36F" w14:textId="77777777" w:rsidR="0058081A" w:rsidRPr="00384E92" w:rsidRDefault="0058081A" w:rsidP="0058081A">
      <w:pPr>
        <w:pStyle w:val="Heading6"/>
        <w:ind w:left="0" w:firstLine="0"/>
      </w:pPr>
      <w:bookmarkStart w:id="552" w:name="_Toc20129546"/>
      <w:bookmarkStart w:id="553" w:name="_Toc27584173"/>
      <w:bookmarkStart w:id="554" w:name="_Toc36455475"/>
      <w:bookmarkStart w:id="555" w:name="_Toc45026861"/>
      <w:bookmarkStart w:id="556" w:name="_Toc67687196"/>
      <w:r w:rsidRPr="00384E92">
        <w:t>6.</w:t>
      </w:r>
      <w:r>
        <w:t>1.3.3.4</w:t>
      </w:r>
      <w:r w:rsidRPr="00384E92">
        <w:t>.</w:t>
      </w:r>
      <w:r w:rsidR="0007511B">
        <w:t>3</w:t>
      </w:r>
      <w:r w:rsidRPr="00384E92">
        <w:tab/>
      </w:r>
      <w:r>
        <w:t>Operation: release</w:t>
      </w:r>
      <w:bookmarkEnd w:id="552"/>
      <w:bookmarkEnd w:id="553"/>
      <w:bookmarkEnd w:id="554"/>
      <w:bookmarkEnd w:id="555"/>
      <w:bookmarkEnd w:id="556"/>
    </w:p>
    <w:p w14:paraId="32E9F370" w14:textId="77777777" w:rsidR="0058081A" w:rsidRDefault="0058081A" w:rsidP="0058081A">
      <w:pPr>
        <w:pStyle w:val="Heading7"/>
      </w:pPr>
      <w:bookmarkStart w:id="557" w:name="_Toc20129547"/>
      <w:bookmarkStart w:id="558" w:name="_Toc27584174"/>
      <w:bookmarkStart w:id="559" w:name="_Toc36455476"/>
      <w:bookmarkStart w:id="560" w:name="_Toc45026862"/>
      <w:bookmarkStart w:id="561" w:name="_Toc67687197"/>
      <w:r>
        <w:t>6.1.3.3.4.</w:t>
      </w:r>
      <w:r w:rsidR="0007511B">
        <w:t>3</w:t>
      </w:r>
      <w:r>
        <w:t>.1</w:t>
      </w:r>
      <w:r>
        <w:tab/>
        <w:t>Description</w:t>
      </w:r>
      <w:bookmarkEnd w:id="557"/>
      <w:bookmarkEnd w:id="558"/>
      <w:bookmarkEnd w:id="559"/>
      <w:bookmarkEnd w:id="560"/>
      <w:bookmarkEnd w:id="561"/>
    </w:p>
    <w:p w14:paraId="32E9F371" w14:textId="77777777" w:rsidR="0058081A" w:rsidRDefault="0058081A" w:rsidP="0058081A">
      <w:pPr>
        <w:pStyle w:val="Heading7"/>
      </w:pPr>
      <w:bookmarkStart w:id="562" w:name="_Toc20129548"/>
      <w:bookmarkStart w:id="563" w:name="_Toc27584175"/>
      <w:bookmarkStart w:id="564" w:name="_Toc36455477"/>
      <w:bookmarkStart w:id="565" w:name="_Toc45026863"/>
      <w:bookmarkStart w:id="566" w:name="_Toc67687198"/>
      <w:r>
        <w:t>6.1.3.3.4.</w:t>
      </w:r>
      <w:r w:rsidR="0007511B">
        <w:t>3</w:t>
      </w:r>
      <w:r>
        <w:t>.2</w:t>
      </w:r>
      <w:r>
        <w:tab/>
        <w:t>Operation Definition</w:t>
      </w:r>
      <w:bookmarkEnd w:id="562"/>
      <w:bookmarkEnd w:id="563"/>
      <w:bookmarkEnd w:id="564"/>
      <w:bookmarkEnd w:id="565"/>
      <w:bookmarkEnd w:id="566"/>
    </w:p>
    <w:p w14:paraId="32E9F372" w14:textId="77777777" w:rsidR="0058081A" w:rsidRDefault="0058081A" w:rsidP="0058081A">
      <w:r>
        <w:t>This custom operation releases an individual SM context resource in the SMF, or in V-SMF in HR roaming scenario</w:t>
      </w:r>
    </w:p>
    <w:p w14:paraId="32E9F373" w14:textId="77777777" w:rsidR="0058081A" w:rsidRPr="00384E92" w:rsidRDefault="0058081A" w:rsidP="0058081A">
      <w:r>
        <w:t>This operation shall support the request data structures specified in table 6.1.3.3.4.</w:t>
      </w:r>
      <w:r w:rsidR="0007511B">
        <w:t>3</w:t>
      </w:r>
      <w:r>
        <w:t>.2-1 and the response data structure and response codes specified in table 6.1.3.3.4.</w:t>
      </w:r>
      <w:r w:rsidR="0007511B">
        <w:t>3</w:t>
      </w:r>
      <w:r>
        <w:t>.2-2.</w:t>
      </w:r>
    </w:p>
    <w:p w14:paraId="32E9F374" w14:textId="307DD6AE" w:rsidR="0058081A" w:rsidRPr="001769FF" w:rsidRDefault="0058081A" w:rsidP="0058081A">
      <w:pPr>
        <w:pStyle w:val="TH"/>
      </w:pPr>
      <w:r w:rsidRPr="001769FF">
        <w:t>Table 6.</w:t>
      </w:r>
      <w:r>
        <w:t>1.3.3.4.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8081A" w:rsidRPr="001769FF" w14:paraId="32E9F379"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75" w14:textId="77777777" w:rsidR="0058081A" w:rsidRPr="001769FF" w:rsidRDefault="0058081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76" w14:textId="77777777" w:rsidR="0058081A" w:rsidRPr="001769FF" w:rsidRDefault="0058081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77" w14:textId="77777777" w:rsidR="0058081A" w:rsidRPr="001769FF" w:rsidRDefault="0058081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78" w14:textId="77777777" w:rsidR="0058081A" w:rsidRPr="001769FF" w:rsidRDefault="0058081A" w:rsidP="00A423F5">
            <w:pPr>
              <w:pStyle w:val="TAH"/>
            </w:pPr>
            <w:r>
              <w:t>Description</w:t>
            </w:r>
          </w:p>
        </w:tc>
      </w:tr>
      <w:tr w:rsidR="0058081A" w:rsidRPr="001769FF" w14:paraId="32E9F37E"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7A" w14:textId="77777777" w:rsidR="0058081A" w:rsidRPr="001769FF" w:rsidRDefault="0058081A" w:rsidP="00A423F5">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32E9F37B" w14:textId="77777777" w:rsidR="0058081A" w:rsidRPr="001769FF" w:rsidRDefault="0058081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37C" w14:textId="77777777" w:rsidR="0058081A" w:rsidRPr="001769FF" w:rsidRDefault="0058081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7D" w14:textId="77777777" w:rsidR="0058081A" w:rsidRPr="001769FF" w:rsidRDefault="0058081A" w:rsidP="00A423F5">
            <w:pPr>
              <w:pStyle w:val="TAL"/>
            </w:pPr>
            <w:r>
              <w:t xml:space="preserve">Representation of the data to be sent to the SMF when releasing the SM context. </w:t>
            </w:r>
          </w:p>
        </w:tc>
      </w:tr>
    </w:tbl>
    <w:p w14:paraId="32E9F37F" w14:textId="77777777" w:rsidR="0058081A" w:rsidRDefault="0058081A" w:rsidP="0058081A"/>
    <w:p w14:paraId="32E9F380" w14:textId="77777777" w:rsidR="0058081A" w:rsidRPr="001769FF" w:rsidRDefault="0058081A" w:rsidP="0058081A">
      <w:pPr>
        <w:pStyle w:val="TH"/>
      </w:pPr>
      <w:r w:rsidRPr="001769FF">
        <w:lastRenderedPageBreak/>
        <w:t>Table 6.</w:t>
      </w:r>
      <w:r>
        <w:t>1.3.3.4.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8081A" w:rsidRPr="001769FF" w14:paraId="32E9F387"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81" w14:textId="77777777" w:rsidR="0058081A" w:rsidRPr="001769FF" w:rsidRDefault="0058081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82" w14:textId="77777777" w:rsidR="0058081A" w:rsidRPr="001769FF" w:rsidRDefault="0058081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83" w14:textId="77777777" w:rsidR="0058081A" w:rsidRPr="001769FF" w:rsidRDefault="0058081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84" w14:textId="77777777" w:rsidR="0058081A" w:rsidRPr="001769FF" w:rsidRDefault="0058081A" w:rsidP="00A423F5">
            <w:pPr>
              <w:pStyle w:val="TAH"/>
            </w:pPr>
            <w:r w:rsidRPr="001769FF">
              <w:t>Response</w:t>
            </w:r>
          </w:p>
          <w:p w14:paraId="32E9F385" w14:textId="77777777" w:rsidR="0058081A" w:rsidRPr="001769FF" w:rsidRDefault="0058081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86" w14:textId="77777777" w:rsidR="0058081A" w:rsidRPr="001769FF" w:rsidRDefault="0058081A" w:rsidP="00A423F5">
            <w:pPr>
              <w:pStyle w:val="TAH"/>
            </w:pPr>
            <w:r>
              <w:t>Description</w:t>
            </w:r>
          </w:p>
        </w:tc>
      </w:tr>
      <w:tr w:rsidR="0058081A" w:rsidRPr="001769FF" w14:paraId="32E9F38D"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88" w14:textId="77777777" w:rsidR="0058081A" w:rsidRDefault="0058081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389" w14:textId="77777777" w:rsidR="0058081A" w:rsidRDefault="0058081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38A" w14:textId="77777777" w:rsidR="0058081A" w:rsidRDefault="0058081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38B" w14:textId="77777777" w:rsidR="0058081A" w:rsidRDefault="0058081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8C" w14:textId="77777777" w:rsidR="0058081A" w:rsidRDefault="00666217" w:rsidP="00A423F5">
            <w:pPr>
              <w:pStyle w:val="TAL"/>
            </w:pPr>
            <w:r>
              <w:t>S</w:t>
            </w:r>
            <w:r w:rsidR="0058081A">
              <w:t xml:space="preserve">uccessful release of </w:t>
            </w:r>
            <w:r>
              <w:t xml:space="preserve">an </w:t>
            </w:r>
            <w:r w:rsidR="0058081A">
              <w:t>SM context.</w:t>
            </w:r>
          </w:p>
        </w:tc>
      </w:tr>
      <w:tr w:rsidR="004C452C" w:rsidRPr="001769FF" w14:paraId="0C1321BE" w14:textId="77777777" w:rsidTr="004C452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33D49" w14:textId="79FC2169"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96" w14:textId="77777777" w:rsidR="0058081A" w:rsidRDefault="0058081A" w:rsidP="0058081A"/>
    <w:p w14:paraId="32E9F397" w14:textId="77777777" w:rsidR="0026346C" w:rsidRPr="00384E92" w:rsidRDefault="0026346C" w:rsidP="0026346C">
      <w:pPr>
        <w:pStyle w:val="Heading6"/>
        <w:ind w:left="0" w:firstLine="0"/>
      </w:pPr>
      <w:bookmarkStart w:id="567" w:name="_Toc20129549"/>
      <w:bookmarkStart w:id="568" w:name="_Toc27584176"/>
      <w:bookmarkStart w:id="569" w:name="_Toc36455478"/>
      <w:bookmarkStart w:id="570" w:name="_Toc45026864"/>
      <w:bookmarkStart w:id="571" w:name="_Toc67687199"/>
      <w:r w:rsidRPr="00384E92">
        <w:t>6.</w:t>
      </w:r>
      <w:r>
        <w:t>1.3.3.4</w:t>
      </w:r>
      <w:r w:rsidRPr="00384E92">
        <w:t>.</w:t>
      </w:r>
      <w:r>
        <w:t>4</w:t>
      </w:r>
      <w:r w:rsidRPr="00384E92">
        <w:tab/>
      </w:r>
      <w:r>
        <w:t>Operation: retrieve</w:t>
      </w:r>
      <w:bookmarkEnd w:id="567"/>
      <w:bookmarkEnd w:id="568"/>
      <w:bookmarkEnd w:id="569"/>
      <w:bookmarkEnd w:id="570"/>
      <w:bookmarkEnd w:id="571"/>
    </w:p>
    <w:p w14:paraId="32E9F398" w14:textId="77777777" w:rsidR="0026346C" w:rsidRDefault="0026346C" w:rsidP="0026346C">
      <w:pPr>
        <w:pStyle w:val="Heading7"/>
      </w:pPr>
      <w:bookmarkStart w:id="572" w:name="_Toc20129550"/>
      <w:bookmarkStart w:id="573" w:name="_Toc27584177"/>
      <w:bookmarkStart w:id="574" w:name="_Toc36455479"/>
      <w:bookmarkStart w:id="575" w:name="_Toc45026865"/>
      <w:bookmarkStart w:id="576" w:name="_Toc67687200"/>
      <w:r>
        <w:t>6.1.3.3.4.4.1</w:t>
      </w:r>
      <w:r>
        <w:tab/>
        <w:t>Description</w:t>
      </w:r>
      <w:bookmarkEnd w:id="572"/>
      <w:bookmarkEnd w:id="573"/>
      <w:bookmarkEnd w:id="574"/>
      <w:bookmarkEnd w:id="575"/>
      <w:bookmarkEnd w:id="576"/>
    </w:p>
    <w:p w14:paraId="32E9F399" w14:textId="77777777" w:rsidR="0026346C" w:rsidRDefault="0026346C" w:rsidP="0026346C">
      <w:pPr>
        <w:pStyle w:val="Heading7"/>
      </w:pPr>
      <w:bookmarkStart w:id="577" w:name="_Toc20129551"/>
      <w:bookmarkStart w:id="578" w:name="_Toc27584178"/>
      <w:bookmarkStart w:id="579" w:name="_Toc36455480"/>
      <w:bookmarkStart w:id="580" w:name="_Toc45026866"/>
      <w:bookmarkStart w:id="581" w:name="_Toc67687201"/>
      <w:r>
        <w:t>6.1.3.3.4.4.2</w:t>
      </w:r>
      <w:r>
        <w:tab/>
        <w:t>Operation Definition</w:t>
      </w:r>
      <w:bookmarkEnd w:id="577"/>
      <w:bookmarkEnd w:id="578"/>
      <w:bookmarkEnd w:id="579"/>
      <w:bookmarkEnd w:id="580"/>
      <w:bookmarkEnd w:id="581"/>
    </w:p>
    <w:p w14:paraId="32E9F39A" w14:textId="77777777" w:rsidR="0026346C" w:rsidRDefault="0026346C" w:rsidP="0026346C">
      <w:r>
        <w:t>This custom operation retrieves an individual SM context resource from the SMF, or from the V-SMF in HR roaming scenario.</w:t>
      </w:r>
    </w:p>
    <w:p w14:paraId="32E9F39B" w14:textId="77777777" w:rsidR="0026346C" w:rsidRPr="00384E92" w:rsidRDefault="0026346C" w:rsidP="0026346C">
      <w:r>
        <w:t>This operation shall support the request data structures specified in table 6.1.3.3.4.4.2-1 and the response data structure and response codes specified in table 6.1.3.3.4.4.2-2.</w:t>
      </w:r>
    </w:p>
    <w:p w14:paraId="32E9F39C" w14:textId="66A19492" w:rsidR="0026346C" w:rsidRPr="001769FF" w:rsidRDefault="0026346C" w:rsidP="0026346C">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346C" w:rsidRPr="001769FF" w14:paraId="32E9F3A1" w14:textId="77777777" w:rsidTr="00F7025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9D" w14:textId="77777777" w:rsidR="0026346C" w:rsidRPr="001769FF" w:rsidRDefault="0026346C" w:rsidP="00F7025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9E" w14:textId="77777777" w:rsidR="0026346C" w:rsidRPr="001769FF" w:rsidRDefault="0026346C" w:rsidP="00F7025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9F" w14:textId="77777777" w:rsidR="0026346C" w:rsidRPr="001769FF" w:rsidRDefault="0026346C" w:rsidP="00F7025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A0" w14:textId="77777777" w:rsidR="0026346C" w:rsidRPr="001769FF" w:rsidRDefault="0026346C" w:rsidP="00F70259">
            <w:pPr>
              <w:pStyle w:val="TAH"/>
            </w:pPr>
            <w:r>
              <w:t>Description</w:t>
            </w:r>
          </w:p>
        </w:tc>
      </w:tr>
      <w:tr w:rsidR="0026346C" w:rsidRPr="001769FF" w14:paraId="32E9F3A6" w14:textId="77777777" w:rsidTr="00F7025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A2" w14:textId="77777777" w:rsidR="0026346C" w:rsidRPr="001769FF" w:rsidRDefault="0026346C" w:rsidP="00F70259">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32E9F3A3" w14:textId="77777777" w:rsidR="0026346C" w:rsidRPr="001769FF" w:rsidRDefault="0026346C" w:rsidP="00F70259">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32E9F3A4" w14:textId="77777777" w:rsidR="0026346C" w:rsidRPr="001769FF" w:rsidRDefault="0026346C" w:rsidP="00F70259">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A5" w14:textId="77777777" w:rsidR="0026346C" w:rsidRPr="001769FF" w:rsidRDefault="0026346C" w:rsidP="00F70259">
            <w:pPr>
              <w:pStyle w:val="TAL"/>
            </w:pPr>
            <w:r>
              <w:t xml:space="preserve">Optional parameters used to retrieve the SM context, e.g. target MME capabilities. </w:t>
            </w:r>
          </w:p>
        </w:tc>
      </w:tr>
    </w:tbl>
    <w:p w14:paraId="32E9F3A7" w14:textId="77777777" w:rsidR="0026346C" w:rsidRDefault="0026346C" w:rsidP="0026346C"/>
    <w:p w14:paraId="32E9F3A8" w14:textId="77777777" w:rsidR="0026346C" w:rsidRPr="001769FF" w:rsidRDefault="0026346C" w:rsidP="0026346C">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6346C" w:rsidRPr="001769FF" w14:paraId="32E9F3AF" w14:textId="77777777" w:rsidTr="00F7025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A9" w14:textId="77777777" w:rsidR="0026346C" w:rsidRPr="001769FF" w:rsidRDefault="0026346C" w:rsidP="00F7025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AA" w14:textId="77777777" w:rsidR="0026346C" w:rsidRPr="001769FF" w:rsidRDefault="0026346C" w:rsidP="00F7025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AB" w14:textId="77777777" w:rsidR="0026346C" w:rsidRPr="001769FF" w:rsidRDefault="0026346C" w:rsidP="00F7025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AC" w14:textId="77777777" w:rsidR="0026346C" w:rsidRPr="001769FF" w:rsidRDefault="0026346C" w:rsidP="00F70259">
            <w:pPr>
              <w:pStyle w:val="TAH"/>
            </w:pPr>
            <w:r w:rsidRPr="001769FF">
              <w:t>Response</w:t>
            </w:r>
          </w:p>
          <w:p w14:paraId="32E9F3AD" w14:textId="77777777" w:rsidR="0026346C" w:rsidRPr="001769FF" w:rsidRDefault="0026346C" w:rsidP="00F7025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AE" w14:textId="77777777" w:rsidR="0026346C" w:rsidRPr="001769FF" w:rsidRDefault="0026346C" w:rsidP="00F70259">
            <w:pPr>
              <w:pStyle w:val="TAH"/>
            </w:pPr>
            <w:r>
              <w:t>Description</w:t>
            </w:r>
          </w:p>
        </w:tc>
      </w:tr>
      <w:tr w:rsidR="0026346C" w:rsidRPr="001769FF" w14:paraId="32E9F3B5"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0" w14:textId="77777777" w:rsidR="0026346C" w:rsidRPr="001769FF" w:rsidRDefault="0026346C" w:rsidP="00F70259">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32E9F3B1" w14:textId="77777777" w:rsidR="0026346C" w:rsidRPr="001769FF"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2" w14:textId="77777777" w:rsidR="0026346C" w:rsidRPr="001769FF"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3" w14:textId="77777777" w:rsidR="0026346C" w:rsidRPr="001769FF" w:rsidRDefault="0026346C" w:rsidP="00F70259">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B4" w14:textId="77777777" w:rsidR="0026346C" w:rsidRPr="001769FF" w:rsidRDefault="0026346C" w:rsidP="00F70259">
            <w:pPr>
              <w:pStyle w:val="TAL"/>
            </w:pPr>
            <w:r>
              <w:t>Successful retrieval of the SM context.</w:t>
            </w:r>
          </w:p>
        </w:tc>
      </w:tr>
      <w:tr w:rsidR="0026346C" w:rsidRPr="001769FF" w14:paraId="32E9F3C3"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C" w14:textId="77777777" w:rsidR="0026346C" w:rsidRDefault="0026346C" w:rsidP="00F70259">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2E9F3BD" w14:textId="77777777" w:rsidR="0026346C"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E" w14:textId="77777777" w:rsidR="0026346C"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F" w14:textId="77777777" w:rsidR="0026346C" w:rsidRDefault="0026346C" w:rsidP="00F7025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C0" w14:textId="77777777" w:rsidR="0026346C" w:rsidRDefault="0026346C" w:rsidP="00F70259">
            <w:pPr>
              <w:pStyle w:val="TAL"/>
            </w:pPr>
            <w:r>
              <w:t>The "cause"</w:t>
            </w:r>
            <w:r w:rsidRPr="00FA1305">
              <w:t xml:space="preserve"> attribute </w:t>
            </w:r>
            <w:r>
              <w:t xml:space="preserve">shall be </w:t>
            </w:r>
            <w:r w:rsidRPr="00FA1305">
              <w:t>set</w:t>
            </w:r>
            <w:r>
              <w:t xml:space="preserve"> to one of the following application error:</w:t>
            </w:r>
          </w:p>
          <w:p w14:paraId="32E9F3C1" w14:textId="77777777" w:rsidR="0026346C" w:rsidRDefault="0026346C" w:rsidP="00F70259">
            <w:pPr>
              <w:pStyle w:val="TAL"/>
            </w:pPr>
            <w:r>
              <w:t>- TARGET_MME_CAP</w:t>
            </w:r>
            <w:r w:rsidR="00673124">
              <w:t>ABILITY</w:t>
            </w:r>
          </w:p>
          <w:p w14:paraId="32E9F3C2" w14:textId="77777777" w:rsidR="0026346C" w:rsidRDefault="0026346C" w:rsidP="00F70259">
            <w:pPr>
              <w:pStyle w:val="TAL"/>
            </w:pPr>
            <w:r>
              <w:t>See table 6.1.7.3-1 for the description of these errors.</w:t>
            </w:r>
          </w:p>
        </w:tc>
      </w:tr>
      <w:tr w:rsidR="00141339" w:rsidRPr="001769FF" w14:paraId="71B3B497"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2CE756" w14:textId="4170BC71" w:rsidR="00141339" w:rsidDel="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CC" w14:textId="77777777" w:rsidR="0026346C" w:rsidRDefault="0026346C" w:rsidP="0058081A"/>
    <w:p w14:paraId="32E9F3CD" w14:textId="77777777" w:rsidR="00BD5876" w:rsidRPr="00DD4E0C" w:rsidRDefault="00BD5876" w:rsidP="00BD5876">
      <w:pPr>
        <w:pStyle w:val="Heading4"/>
        <w:rPr>
          <w:lang w:val="fr-FR"/>
        </w:rPr>
      </w:pPr>
      <w:bookmarkStart w:id="582" w:name="_Toc20129552"/>
      <w:bookmarkStart w:id="583" w:name="_Toc27584179"/>
      <w:bookmarkStart w:id="584" w:name="_Toc36455481"/>
      <w:bookmarkStart w:id="585" w:name="_Toc45026867"/>
      <w:bookmarkStart w:id="586" w:name="_Toc67687202"/>
      <w:r w:rsidRPr="00DD4E0C">
        <w:rPr>
          <w:lang w:val="fr-FR"/>
        </w:rPr>
        <w:t>6.1.3.</w:t>
      </w:r>
      <w:r>
        <w:rPr>
          <w:lang w:val="fr-FR"/>
        </w:rPr>
        <w:t>5</w:t>
      </w:r>
      <w:r w:rsidRPr="00DD4E0C">
        <w:rPr>
          <w:lang w:val="fr-FR"/>
        </w:rPr>
        <w:tab/>
        <w:t>Resource: PDU sessions collection (H-SMF)</w:t>
      </w:r>
      <w:bookmarkEnd w:id="582"/>
      <w:bookmarkEnd w:id="583"/>
      <w:bookmarkEnd w:id="584"/>
      <w:bookmarkEnd w:id="585"/>
      <w:bookmarkEnd w:id="586"/>
    </w:p>
    <w:p w14:paraId="32E9F3CE" w14:textId="77777777" w:rsidR="00BD5876" w:rsidRDefault="00BD5876" w:rsidP="00BD5876">
      <w:pPr>
        <w:pStyle w:val="Heading5"/>
      </w:pPr>
      <w:bookmarkStart w:id="587" w:name="_Toc20129553"/>
      <w:bookmarkStart w:id="588" w:name="_Toc27584180"/>
      <w:bookmarkStart w:id="589" w:name="_Toc36455482"/>
      <w:bookmarkStart w:id="590" w:name="_Toc45026868"/>
      <w:bookmarkStart w:id="591" w:name="_Toc67687203"/>
      <w:r>
        <w:t>6.1.3.5.1</w:t>
      </w:r>
      <w:r>
        <w:tab/>
        <w:t>Description</w:t>
      </w:r>
      <w:bookmarkEnd w:id="587"/>
      <w:bookmarkEnd w:id="588"/>
      <w:bookmarkEnd w:id="589"/>
      <w:bookmarkEnd w:id="590"/>
      <w:bookmarkEnd w:id="591"/>
    </w:p>
    <w:p w14:paraId="32E9F3CF" w14:textId="5FCD8A31" w:rsidR="00BD5876" w:rsidRDefault="00BD5876" w:rsidP="00BD5876">
      <w:r>
        <w:t>This resource represents the collection of the individual PDU sessions created in the H-SMF.</w:t>
      </w:r>
    </w:p>
    <w:p w14:paraId="32E9F3D0" w14:textId="0806C32C" w:rsidR="00135C6C" w:rsidRDefault="00135C6C" w:rsidP="00135C6C">
      <w:r>
        <w:t xml:space="preserve">This resource is modelled with the Collection resource archetype (see </w:t>
      </w:r>
      <w:r w:rsidR="005B1EEB">
        <w:t>clause</w:t>
      </w:r>
      <w:r>
        <w:t xml:space="preserve"> C.2 of</w:t>
      </w:r>
      <w:r w:rsidR="00151DAB">
        <w:t xml:space="preserve"> 3GPP TS</w:t>
      </w:r>
      <w:r w:rsidR="00CA4B50">
        <w:t> 29.501 [</w:t>
      </w:r>
      <w:r>
        <w:t>5]).</w:t>
      </w:r>
    </w:p>
    <w:p w14:paraId="32E9F3D1" w14:textId="77777777" w:rsidR="00BD5876" w:rsidRDefault="00BD5876" w:rsidP="00BD5876">
      <w:pPr>
        <w:pStyle w:val="Heading5"/>
      </w:pPr>
      <w:bookmarkStart w:id="592" w:name="_Toc20129554"/>
      <w:bookmarkStart w:id="593" w:name="_Toc27584181"/>
      <w:bookmarkStart w:id="594" w:name="_Toc36455483"/>
      <w:bookmarkStart w:id="595" w:name="_Toc45026869"/>
      <w:bookmarkStart w:id="596" w:name="_Toc67687204"/>
      <w:r>
        <w:t>6.1.3.5.2</w:t>
      </w:r>
      <w:r>
        <w:tab/>
        <w:t>Resource Definition</w:t>
      </w:r>
      <w:bookmarkEnd w:id="592"/>
      <w:bookmarkEnd w:id="593"/>
      <w:bookmarkEnd w:id="594"/>
      <w:bookmarkEnd w:id="595"/>
      <w:bookmarkEnd w:id="596"/>
    </w:p>
    <w:p w14:paraId="32E9F3D2" w14:textId="06E576FB" w:rsidR="00BD5876" w:rsidRPr="007A7918" w:rsidRDefault="00BD5876" w:rsidP="00BD5876">
      <w:r w:rsidRPr="007A7918">
        <w:t xml:space="preserve">Resource URI: </w:t>
      </w:r>
      <w:r w:rsidRPr="007A7918">
        <w:rPr>
          <w:b/>
        </w:rPr>
        <w:t>{apiRoot}/nsmf-pdusession/</w:t>
      </w:r>
      <w:r w:rsidR="00B76A8B" w:rsidRPr="007A7918">
        <w:rPr>
          <w:b/>
        </w:rPr>
        <w:t>{apiVersion}</w:t>
      </w:r>
      <w:r w:rsidRPr="007A7918">
        <w:rPr>
          <w:b/>
        </w:rPr>
        <w:t>/pdu-sessions</w:t>
      </w:r>
    </w:p>
    <w:p w14:paraId="32E9F3D3" w14:textId="77777777" w:rsidR="00BD5876" w:rsidRDefault="00BD5876" w:rsidP="00BD5876">
      <w:pPr>
        <w:rPr>
          <w:rFonts w:ascii="Arial" w:hAnsi="Arial" w:cs="Arial"/>
        </w:rPr>
      </w:pPr>
      <w:r>
        <w:t>This resource shall support the resource URI variables defined in table 6.1.3.5.2-1</w:t>
      </w:r>
      <w:r>
        <w:rPr>
          <w:rFonts w:ascii="Arial" w:hAnsi="Arial" w:cs="Arial"/>
        </w:rPr>
        <w:t>.</w:t>
      </w:r>
    </w:p>
    <w:p w14:paraId="32E9F3D4" w14:textId="77777777" w:rsidR="00BD5876" w:rsidRDefault="00BD5876" w:rsidP="00BD5876">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876" w:rsidRPr="00B12CFB" w14:paraId="32E9F3D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3D5" w14:textId="77777777" w:rsidR="00BD5876" w:rsidRDefault="00BD5876"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D6" w14:textId="77777777" w:rsidR="00BD5876" w:rsidRDefault="00BD5876" w:rsidP="00A423F5">
            <w:pPr>
              <w:pStyle w:val="TAH"/>
            </w:pPr>
            <w:r>
              <w:t>Definition</w:t>
            </w:r>
          </w:p>
        </w:tc>
      </w:tr>
      <w:tr w:rsidR="00BD5876" w:rsidRPr="00B12CFB" w14:paraId="32E9F3DA"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D8" w14:textId="77777777" w:rsidR="00BD5876" w:rsidRDefault="00BD5876"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D9" w14:textId="1ED0330B" w:rsidR="00BD5876" w:rsidRDefault="00BD5876" w:rsidP="00A423F5">
            <w:pPr>
              <w:pStyle w:val="TAL"/>
            </w:pPr>
            <w:r>
              <w:t xml:space="preserve">See </w:t>
            </w:r>
            <w:r w:rsidR="005B1EEB">
              <w:t>clause</w:t>
            </w:r>
            <w:r>
              <w:t xml:space="preserve"> 6.1.1.</w:t>
            </w:r>
          </w:p>
        </w:tc>
      </w:tr>
      <w:tr w:rsidR="00B76A8B" w:rsidRPr="00B12CFB" w14:paraId="2DC9E965"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75394F87" w14:textId="7EECD4EB"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ACE495" w14:textId="05316D8E" w:rsidR="00B76A8B" w:rsidRDefault="00B76A8B" w:rsidP="00B76A8B">
            <w:pPr>
              <w:pStyle w:val="TAL"/>
            </w:pPr>
            <w:r>
              <w:t xml:space="preserve">See </w:t>
            </w:r>
            <w:r w:rsidR="005B1EEB">
              <w:t>clause</w:t>
            </w:r>
            <w:r>
              <w:t xml:space="preserve"> 6.1.1.</w:t>
            </w:r>
          </w:p>
        </w:tc>
      </w:tr>
    </w:tbl>
    <w:p w14:paraId="32E9F3DB" w14:textId="77777777" w:rsidR="00BD5876" w:rsidRPr="00384E92" w:rsidRDefault="00BD5876" w:rsidP="00BD5876"/>
    <w:p w14:paraId="32E9F3DC" w14:textId="77777777" w:rsidR="00BD5876" w:rsidRDefault="00BD5876" w:rsidP="00BD5876">
      <w:pPr>
        <w:pStyle w:val="Heading5"/>
      </w:pPr>
      <w:bookmarkStart w:id="597" w:name="_Toc20129555"/>
      <w:bookmarkStart w:id="598" w:name="_Toc27584182"/>
      <w:bookmarkStart w:id="599" w:name="_Toc36455484"/>
      <w:bookmarkStart w:id="600" w:name="_Toc45026870"/>
      <w:bookmarkStart w:id="601" w:name="_Toc67687205"/>
      <w:r>
        <w:t>6.1.3.5.3</w:t>
      </w:r>
      <w:r>
        <w:tab/>
        <w:t>Resource Standard Methods</w:t>
      </w:r>
      <w:bookmarkEnd w:id="597"/>
      <w:bookmarkEnd w:id="598"/>
      <w:bookmarkEnd w:id="599"/>
      <w:bookmarkEnd w:id="600"/>
      <w:bookmarkEnd w:id="601"/>
    </w:p>
    <w:p w14:paraId="32E9F3DD" w14:textId="77777777" w:rsidR="00BD5876" w:rsidRPr="00384E92" w:rsidRDefault="00BD5876" w:rsidP="00BD5876">
      <w:pPr>
        <w:pStyle w:val="Heading6"/>
      </w:pPr>
      <w:bookmarkStart w:id="602" w:name="_Toc20129556"/>
      <w:bookmarkStart w:id="603" w:name="_Toc27584183"/>
      <w:bookmarkStart w:id="604" w:name="_Toc36455485"/>
      <w:bookmarkStart w:id="605" w:name="_Toc45026871"/>
      <w:bookmarkStart w:id="606" w:name="_Toc67687206"/>
      <w:r w:rsidRPr="00384E92">
        <w:t>6.</w:t>
      </w:r>
      <w:r>
        <w:t>1.3.5.3</w:t>
      </w:r>
      <w:r w:rsidRPr="00384E92">
        <w:t>.1</w:t>
      </w:r>
      <w:r w:rsidRPr="00384E92">
        <w:tab/>
      </w:r>
      <w:r>
        <w:t>POST</w:t>
      </w:r>
      <w:bookmarkEnd w:id="602"/>
      <w:bookmarkEnd w:id="603"/>
      <w:bookmarkEnd w:id="604"/>
      <w:bookmarkEnd w:id="605"/>
      <w:bookmarkEnd w:id="606"/>
    </w:p>
    <w:p w14:paraId="32E9F3DE" w14:textId="77777777" w:rsidR="00BD5876" w:rsidRDefault="00BD5876" w:rsidP="00BD5876">
      <w:r>
        <w:t>This method creates an individual PDU session resource in the H-SMF.</w:t>
      </w:r>
    </w:p>
    <w:p w14:paraId="32E9F3DF" w14:textId="77777777" w:rsidR="00BD5876" w:rsidRDefault="00BD5876" w:rsidP="00BD5876">
      <w:r>
        <w:t>This method shall support the URI query parameters specified in table 6.1.3.5.3.1-1.</w:t>
      </w:r>
    </w:p>
    <w:p w14:paraId="32E9F3E0" w14:textId="5F40BE06" w:rsidR="00BD5876" w:rsidRPr="00384E92" w:rsidRDefault="00BD5876" w:rsidP="00BD5876">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D5876" w:rsidRPr="00384E92" w14:paraId="32E9F3E6"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E1" w14:textId="77777777" w:rsidR="00BD5876" w:rsidRPr="001769FF" w:rsidRDefault="00BD5876"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3E2" w14:textId="77777777" w:rsidR="00BD5876" w:rsidRPr="001769FF" w:rsidRDefault="00BD5876"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3E3" w14:textId="77777777" w:rsidR="00BD5876" w:rsidRPr="001769FF" w:rsidRDefault="00BD5876"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3E4" w14:textId="77777777" w:rsidR="00BD5876" w:rsidRPr="001769FF" w:rsidRDefault="00BD5876"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3E5" w14:textId="77777777" w:rsidR="00BD5876" w:rsidRPr="001769FF" w:rsidRDefault="00BD5876" w:rsidP="00A423F5">
            <w:pPr>
              <w:pStyle w:val="TAH"/>
            </w:pPr>
            <w:r>
              <w:t>Description</w:t>
            </w:r>
          </w:p>
        </w:tc>
      </w:tr>
      <w:tr w:rsidR="00BD5876" w:rsidRPr="00384E92" w14:paraId="32E9F3EC"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3E7" w14:textId="77777777" w:rsidR="00BD5876" w:rsidRPr="001769FF" w:rsidRDefault="00BD5876"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3E8" w14:textId="77777777" w:rsidR="00BD5876" w:rsidRPr="001769FF" w:rsidRDefault="00BD5876"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3E9" w14:textId="77777777" w:rsidR="00BD5876" w:rsidRPr="001769FF" w:rsidRDefault="00BD5876"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3EA" w14:textId="77777777" w:rsidR="00BD5876" w:rsidRPr="001769FF" w:rsidRDefault="00BD5876"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3EB" w14:textId="77777777" w:rsidR="00BD5876" w:rsidRPr="001769FF" w:rsidRDefault="00BD5876" w:rsidP="00A423F5">
            <w:pPr>
              <w:pStyle w:val="TAL"/>
            </w:pPr>
          </w:p>
        </w:tc>
      </w:tr>
    </w:tbl>
    <w:p w14:paraId="32E9F3ED" w14:textId="77777777" w:rsidR="00BD5876" w:rsidRDefault="00BD5876" w:rsidP="00BD5876"/>
    <w:p w14:paraId="32E9F3EE" w14:textId="77777777" w:rsidR="00BD5876" w:rsidRPr="00384E92" w:rsidRDefault="00BD5876" w:rsidP="00BD5876">
      <w:r>
        <w:t>This method shall support the request data structures specified in table 6.1.3.5.3.1-2 and the response data structures and response codes specified in table 6.1.3.5.3.1-3.</w:t>
      </w:r>
    </w:p>
    <w:p w14:paraId="32E9F3EF" w14:textId="51C6CC9D" w:rsidR="00BD5876" w:rsidRPr="001769FF" w:rsidRDefault="00BD5876" w:rsidP="00BD587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D5876" w:rsidRPr="001769FF" w14:paraId="32E9F3F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F0" w14:textId="77777777" w:rsidR="00BD5876" w:rsidRPr="001769FF" w:rsidRDefault="00BD5876"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F1" w14:textId="77777777" w:rsidR="00BD5876" w:rsidRPr="001769FF" w:rsidRDefault="00BD5876"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F2" w14:textId="77777777" w:rsidR="00BD5876" w:rsidRPr="001769FF" w:rsidRDefault="00BD5876"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F3" w14:textId="77777777" w:rsidR="00BD5876" w:rsidRPr="001769FF" w:rsidRDefault="00BD5876" w:rsidP="00A423F5">
            <w:pPr>
              <w:pStyle w:val="TAH"/>
            </w:pPr>
            <w:r>
              <w:t>Description</w:t>
            </w:r>
          </w:p>
        </w:tc>
      </w:tr>
      <w:tr w:rsidR="00BD5876" w:rsidRPr="001769FF" w14:paraId="32E9F3F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F5" w14:textId="77777777" w:rsidR="00BD5876" w:rsidRPr="001769FF" w:rsidRDefault="00BD5876" w:rsidP="00A423F5">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32E9F3F6" w14:textId="77777777" w:rsidR="00BD5876" w:rsidRPr="001769FF" w:rsidRDefault="00BD5876"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3F7" w14:textId="77777777" w:rsidR="00BD5876" w:rsidRPr="001769FF" w:rsidRDefault="00BD5876"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F8" w14:textId="77777777" w:rsidR="00BD5876" w:rsidRPr="001769FF" w:rsidRDefault="00BD5876" w:rsidP="00A423F5">
            <w:pPr>
              <w:pStyle w:val="TAL"/>
            </w:pPr>
            <w:r>
              <w:t>Representation of the PDU session to be created in the H-SMF.</w:t>
            </w:r>
          </w:p>
        </w:tc>
      </w:tr>
    </w:tbl>
    <w:p w14:paraId="32E9F3FA" w14:textId="77777777" w:rsidR="00BD5876" w:rsidRDefault="00BD5876" w:rsidP="00BD5876"/>
    <w:p w14:paraId="32E9F3FB" w14:textId="77777777" w:rsidR="00BD5876" w:rsidRPr="001769FF" w:rsidRDefault="00BD5876" w:rsidP="00BD587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D5876" w:rsidRPr="001769FF" w14:paraId="32E9F40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FC" w14:textId="77777777" w:rsidR="00BD5876" w:rsidRPr="001769FF" w:rsidRDefault="00BD5876"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FD" w14:textId="77777777" w:rsidR="00BD5876" w:rsidRPr="001769FF" w:rsidRDefault="00BD5876"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FE" w14:textId="77777777" w:rsidR="00BD5876" w:rsidRPr="001769FF" w:rsidRDefault="00BD5876"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FF" w14:textId="77777777" w:rsidR="00BD5876" w:rsidRPr="001769FF" w:rsidRDefault="00BD5876" w:rsidP="00A423F5">
            <w:pPr>
              <w:pStyle w:val="TAH"/>
            </w:pPr>
            <w:r w:rsidRPr="001769FF">
              <w:t>Response</w:t>
            </w:r>
          </w:p>
          <w:p w14:paraId="32E9F400" w14:textId="77777777" w:rsidR="00BD5876" w:rsidRPr="001769FF" w:rsidRDefault="00BD5876"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01" w14:textId="77777777" w:rsidR="00BD5876" w:rsidRPr="001769FF" w:rsidRDefault="00BD5876" w:rsidP="00A423F5">
            <w:pPr>
              <w:pStyle w:val="TAH"/>
            </w:pPr>
            <w:r>
              <w:t>Description</w:t>
            </w:r>
          </w:p>
        </w:tc>
      </w:tr>
      <w:tr w:rsidR="00BD5876" w:rsidRPr="001769FF" w14:paraId="32E9F40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3" w14:textId="77777777" w:rsidR="00BD5876" w:rsidRPr="001769FF" w:rsidRDefault="00BD5876" w:rsidP="00A423F5">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32E9F404" w14:textId="77777777" w:rsidR="00BD5876" w:rsidRPr="001769FF" w:rsidRDefault="00BD5876"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05" w14:textId="77777777" w:rsidR="00BD5876" w:rsidRPr="001769FF" w:rsidRDefault="00BD5876"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06" w14:textId="77777777" w:rsidR="00BD5876" w:rsidRPr="001769FF" w:rsidRDefault="00BD5876" w:rsidP="00A423F5">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7" w14:textId="77777777" w:rsidR="00BD5876" w:rsidRPr="001769FF" w:rsidRDefault="00F1180E" w:rsidP="00A423F5">
            <w:pPr>
              <w:pStyle w:val="TAL"/>
            </w:pPr>
            <w:r>
              <w:t>S</w:t>
            </w:r>
            <w:r w:rsidR="00BD5876">
              <w:t xml:space="preserve">uccessful creation of a PDU session. </w:t>
            </w:r>
          </w:p>
        </w:tc>
      </w:tr>
      <w:tr w:rsidR="00D64AFE" w:rsidRPr="001769FF" w14:paraId="32E9F40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9"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0A"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0B"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0C"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D" w14:textId="2C12322F"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414"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F"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10"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11"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12"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3" w14:textId="511BF4FD"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48548F">
              <w:rPr>
                <w:rFonts w:hint="eastAsia"/>
                <w:lang w:eastAsia="zh-CN"/>
              </w:rPr>
              <w:t xml:space="preserve">resource located </w:t>
            </w:r>
            <w:r w:rsidR="0048548F">
              <w:rPr>
                <w:lang w:eastAsia="zh-CN"/>
              </w:rPr>
              <w:t xml:space="preserve">on </w:t>
            </w:r>
            <w:r w:rsidR="0048548F" w:rsidRPr="007C440A">
              <w:rPr>
                <w:lang w:eastAsia="zh-CN"/>
              </w:rPr>
              <w:t>an alternative service instance within the</w:t>
            </w:r>
            <w:r w:rsidR="0048548F">
              <w:t xml:space="preserve"> </w:t>
            </w:r>
            <w:r>
              <w:t xml:space="preserve">SMF that was selected by the AMF.     </w:t>
            </w:r>
          </w:p>
        </w:tc>
      </w:tr>
      <w:tr w:rsidR="00F1180E" w:rsidRPr="001769FF" w14:paraId="32E9F41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5"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6"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7"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8" w14:textId="77777777" w:rsidR="00F1180E" w:rsidRDefault="00F1180E" w:rsidP="00F1180E">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9" w14:textId="77777777" w:rsidR="00F1180E" w:rsidRDefault="00F1180E"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errors defined in Table 5.2.7.2-1 of 3GPP TS 29.500 [4].</w:t>
            </w:r>
          </w:p>
        </w:tc>
      </w:tr>
      <w:tr w:rsidR="00F1180E" w:rsidRPr="001769FF" w14:paraId="32E9F42D"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B"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C"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D"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E" w14:textId="77777777" w:rsidR="00F1180E" w:rsidRDefault="00F1180E" w:rsidP="00F1180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F"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20" w14:textId="77777777" w:rsidR="00F1180E" w:rsidRDefault="00F1180E" w:rsidP="00F1180E">
            <w:pPr>
              <w:pStyle w:val="TAL"/>
            </w:pPr>
            <w:r>
              <w:t>- N1_SM_ERROR</w:t>
            </w:r>
          </w:p>
          <w:p w14:paraId="32E9F421" w14:textId="77777777" w:rsidR="00F1180E" w:rsidRDefault="00F1180E" w:rsidP="00F1180E">
            <w:pPr>
              <w:pStyle w:val="TAL"/>
            </w:pPr>
            <w:r>
              <w:t>- SNSSAI_DENIED</w:t>
            </w:r>
          </w:p>
          <w:p w14:paraId="32E9F422" w14:textId="77777777" w:rsidR="00F1180E" w:rsidRDefault="00F1180E" w:rsidP="00F1180E">
            <w:pPr>
              <w:pStyle w:val="TAL"/>
            </w:pPr>
            <w:r>
              <w:t>- DNN_DENIED</w:t>
            </w:r>
          </w:p>
          <w:p w14:paraId="32E9F423" w14:textId="77777777" w:rsidR="00F1180E" w:rsidRDefault="00F1180E" w:rsidP="00F1180E">
            <w:pPr>
              <w:pStyle w:val="TAL"/>
            </w:pPr>
            <w:r>
              <w:t>- PDUTYPE_DENIED</w:t>
            </w:r>
          </w:p>
          <w:p w14:paraId="32E9F424" w14:textId="77777777" w:rsidR="00F1180E" w:rsidRDefault="00F1180E" w:rsidP="00F1180E">
            <w:pPr>
              <w:pStyle w:val="TAL"/>
            </w:pPr>
            <w:r>
              <w:t>- SSC_DENIED</w:t>
            </w:r>
          </w:p>
          <w:p w14:paraId="32E9F425" w14:textId="77777777" w:rsidR="00F1180E" w:rsidRDefault="00F1180E" w:rsidP="00F1180E">
            <w:pPr>
              <w:pStyle w:val="TAL"/>
            </w:pPr>
            <w:r>
              <w:t>- SUBS</w:t>
            </w:r>
            <w:r w:rsidR="00673124">
              <w:t>CRIPTION</w:t>
            </w:r>
            <w:r>
              <w:t>_DENIED</w:t>
            </w:r>
          </w:p>
          <w:p w14:paraId="32E9F426" w14:textId="77777777" w:rsidR="00F1180E" w:rsidRDefault="00F1180E" w:rsidP="00F1180E">
            <w:pPr>
              <w:pStyle w:val="TAL"/>
            </w:pPr>
            <w:r>
              <w:t>- DNN_NOT_SUPPORTED</w:t>
            </w:r>
          </w:p>
          <w:p w14:paraId="32E9F427" w14:textId="77777777" w:rsidR="00F1180E" w:rsidRDefault="00F1180E" w:rsidP="00F1180E">
            <w:pPr>
              <w:pStyle w:val="TAL"/>
            </w:pPr>
            <w:r>
              <w:t>- PDUTYPE_NOT_SUPPORTED</w:t>
            </w:r>
          </w:p>
          <w:p w14:paraId="32E9F428" w14:textId="77777777" w:rsidR="00F1180E" w:rsidRDefault="00F1180E" w:rsidP="00F1180E">
            <w:pPr>
              <w:pStyle w:val="TAL"/>
            </w:pPr>
            <w:r>
              <w:t>- SSC_NOT_SUPPORTED</w:t>
            </w:r>
          </w:p>
          <w:p w14:paraId="32E9F429" w14:textId="77777777" w:rsidR="001B3C45" w:rsidRDefault="001B3C45" w:rsidP="00F1180E">
            <w:pPr>
              <w:pStyle w:val="TAL"/>
              <w:rPr>
                <w:noProof/>
              </w:rPr>
            </w:pPr>
            <w:r>
              <w:t xml:space="preserve">- </w:t>
            </w:r>
            <w:r w:rsidRPr="004F6282">
              <w:rPr>
                <w:noProof/>
              </w:rPr>
              <w:t>NO_EPS_5GS_CONTINUITY</w:t>
            </w:r>
          </w:p>
          <w:p w14:paraId="32E9F42A" w14:textId="77777777" w:rsidR="00614AA3" w:rsidRDefault="00614AA3" w:rsidP="00F1180E">
            <w:pPr>
              <w:pStyle w:val="TAL"/>
            </w:pPr>
            <w:r>
              <w:t xml:space="preserve">- </w:t>
            </w:r>
            <w:r>
              <w:rPr>
                <w:noProof/>
              </w:rPr>
              <w:t>INTEGRITY_PROTECTED_MDR_NOT_ACCEPTABLE</w:t>
            </w:r>
          </w:p>
          <w:p w14:paraId="32E9F42B" w14:textId="77777777" w:rsidR="00F1180E" w:rsidRDefault="00F1180E" w:rsidP="00F1180E">
            <w:pPr>
              <w:pStyle w:val="TAL"/>
            </w:pPr>
          </w:p>
          <w:p w14:paraId="32E9F42C" w14:textId="77777777" w:rsidR="00F1180E" w:rsidRDefault="00F1180E" w:rsidP="00F1180E">
            <w:pPr>
              <w:pStyle w:val="TAL"/>
            </w:pPr>
            <w:r>
              <w:t>See table 6.1.7.3-1 for the description of these errors.</w:t>
            </w:r>
          </w:p>
        </w:tc>
      </w:tr>
      <w:tr w:rsidR="00F1180E" w:rsidRPr="001769FF" w14:paraId="32E9F435"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2E"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2F"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0"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1" w14:textId="77777777" w:rsidR="00F1180E" w:rsidRDefault="00F1180E" w:rsidP="00F1180E">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2"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33" w14:textId="77777777" w:rsidR="00F1180E" w:rsidRDefault="00F1180E" w:rsidP="00F1180E">
            <w:pPr>
              <w:pStyle w:val="TAL"/>
            </w:pPr>
            <w:r>
              <w:t>- CONTEXT_NOT_FOUND</w:t>
            </w:r>
          </w:p>
          <w:p w14:paraId="32E9F434" w14:textId="77777777" w:rsidR="00F1180E" w:rsidRDefault="00F1180E" w:rsidP="00F1180E">
            <w:pPr>
              <w:pStyle w:val="TAL"/>
            </w:pPr>
            <w:r>
              <w:t>See table 6.1.7.3-1 for the description of these errors.</w:t>
            </w:r>
          </w:p>
        </w:tc>
      </w:tr>
      <w:tr w:rsidR="00F1180E" w:rsidRPr="001769FF" w14:paraId="32E9F43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6"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37"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8"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9" w14:textId="77777777" w:rsidR="00F1180E" w:rsidRDefault="00F1180E" w:rsidP="00F1180E">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A"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3B" w14:textId="77777777" w:rsidR="00F1180E" w:rsidRDefault="00F1180E" w:rsidP="00F1180E">
            <w:pPr>
              <w:pStyle w:val="TAL"/>
              <w:rPr>
                <w:lang w:val="en-US"/>
              </w:rPr>
            </w:pPr>
            <w:r>
              <w:rPr>
                <w:lang w:val="en-US"/>
              </w:rPr>
              <w:t>- INSUFFIC_</w:t>
            </w:r>
            <w:r w:rsidRPr="00C575C6">
              <w:rPr>
                <w:lang w:val="en-US"/>
              </w:rPr>
              <w:t>RES</w:t>
            </w:r>
            <w:r w:rsidR="00673124">
              <w:rPr>
                <w:lang w:val="en-US"/>
              </w:rPr>
              <w:t>OURCES</w:t>
            </w:r>
            <w:r>
              <w:rPr>
                <w:lang w:val="en-US"/>
              </w:rPr>
              <w:t>_SLICE</w:t>
            </w:r>
          </w:p>
          <w:p w14:paraId="32E9F43C" w14:textId="77777777" w:rsidR="00F1180E" w:rsidRDefault="00F1180E" w:rsidP="00F1180E">
            <w:pPr>
              <w:pStyle w:val="TAL"/>
            </w:pPr>
            <w:r>
              <w:t xml:space="preserve">- </w:t>
            </w:r>
            <w:r>
              <w:rPr>
                <w:lang w:val="en-US"/>
              </w:rPr>
              <w:t>INSUFFIC_</w:t>
            </w:r>
            <w:r w:rsidRPr="00C575C6">
              <w:rPr>
                <w:lang w:val="en-US"/>
              </w:rPr>
              <w:t>RES</w:t>
            </w:r>
            <w:r w:rsidR="00673124">
              <w:rPr>
                <w:lang w:val="en-US"/>
              </w:rPr>
              <w:t>OURCES</w:t>
            </w:r>
            <w:r>
              <w:rPr>
                <w:lang w:val="en-US"/>
              </w:rPr>
              <w:t>_SLICE_DNN</w:t>
            </w:r>
          </w:p>
          <w:p w14:paraId="32E9F43D" w14:textId="77777777" w:rsidR="00F1180E" w:rsidRDefault="00F1180E" w:rsidP="00F1180E">
            <w:pPr>
              <w:pStyle w:val="TAL"/>
            </w:pPr>
            <w:r>
              <w:t>See table 6.1.7.3-1 for the description of these errors.</w:t>
            </w:r>
          </w:p>
        </w:tc>
      </w:tr>
      <w:tr w:rsidR="00F1180E" w:rsidRPr="001769FF" w14:paraId="32E9F447"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F"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0"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1"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2" w14:textId="77777777" w:rsidR="00F1180E" w:rsidRDefault="00F1180E" w:rsidP="00F1180E">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3"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44" w14:textId="77777777" w:rsidR="00F1180E" w:rsidRDefault="00F1180E" w:rsidP="00F1180E">
            <w:pPr>
              <w:pStyle w:val="TAL"/>
              <w:rPr>
                <w:lang w:val="en-US"/>
              </w:rPr>
            </w:pPr>
            <w:r>
              <w:t xml:space="preserve">- </w:t>
            </w:r>
            <w:r w:rsidRPr="00C575C6">
              <w:rPr>
                <w:lang w:val="en-US"/>
              </w:rPr>
              <w:t>DNN_CONGESTION</w:t>
            </w:r>
          </w:p>
          <w:p w14:paraId="32E9F445" w14:textId="77777777" w:rsidR="005D5DEC" w:rsidRDefault="005D5DEC" w:rsidP="00F1180E">
            <w:pPr>
              <w:pStyle w:val="TAL"/>
              <w:rPr>
                <w:lang w:val="en-US"/>
              </w:rPr>
            </w:pPr>
            <w:r>
              <w:rPr>
                <w:lang w:val="en-US"/>
              </w:rPr>
              <w:t>- S-NSSAI_</w:t>
            </w:r>
            <w:r w:rsidRPr="00C575C6">
              <w:rPr>
                <w:lang w:val="en-US"/>
              </w:rPr>
              <w:t xml:space="preserve"> CONGESTION</w:t>
            </w:r>
          </w:p>
          <w:p w14:paraId="32E9F446" w14:textId="77777777" w:rsidR="00F1180E" w:rsidRDefault="00F1180E" w:rsidP="00F1180E">
            <w:pPr>
              <w:pStyle w:val="TAL"/>
            </w:pPr>
            <w:r>
              <w:t>See table 6.1.7.3-1 for the description of these errors.</w:t>
            </w:r>
          </w:p>
        </w:tc>
      </w:tr>
      <w:tr w:rsidR="00F1180E" w:rsidRPr="001769FF" w14:paraId="32E9F450"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48"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9"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A"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B" w14:textId="77777777" w:rsidR="00F1180E" w:rsidRDefault="00F1180E" w:rsidP="00F1180E">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C"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4D" w14:textId="77777777" w:rsidR="00F1180E" w:rsidRDefault="00F1180E" w:rsidP="00F1180E">
            <w:pPr>
              <w:pStyle w:val="TAL"/>
              <w:rPr>
                <w:lang w:val="en-US"/>
              </w:rPr>
            </w:pPr>
            <w:r>
              <w:rPr>
                <w:lang w:val="en-US"/>
              </w:rPr>
              <w:t>- PEER_NOT_RESPONDING</w:t>
            </w:r>
          </w:p>
          <w:p w14:paraId="32E9F44E" w14:textId="77777777" w:rsidR="00F1180E" w:rsidRPr="00AC60A1" w:rsidRDefault="00F1180E" w:rsidP="00F1180E">
            <w:pPr>
              <w:pStyle w:val="TAL"/>
              <w:rPr>
                <w:lang w:val="en-US"/>
              </w:rPr>
            </w:pPr>
            <w:r>
              <w:rPr>
                <w:lang w:val="en-US"/>
              </w:rPr>
              <w:t xml:space="preserve">- </w:t>
            </w:r>
            <w:r w:rsidRPr="00C575C6">
              <w:rPr>
                <w:lang w:val="en-US"/>
              </w:rPr>
              <w:t>NETWORK_FAILURE</w:t>
            </w:r>
          </w:p>
          <w:p w14:paraId="32E9F44F" w14:textId="77777777" w:rsidR="00F1180E" w:rsidRDefault="00F1180E" w:rsidP="00F1180E">
            <w:pPr>
              <w:pStyle w:val="TAL"/>
            </w:pPr>
            <w:r>
              <w:t>See table 6.1.7.3-1 for the description of these errors.</w:t>
            </w:r>
          </w:p>
        </w:tc>
      </w:tr>
      <w:tr w:rsidR="00141339" w:rsidRPr="001769FF" w14:paraId="37AFD0FA"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F83255" w14:textId="6597DF7E"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51" w14:textId="77777777" w:rsidR="00BD5876" w:rsidRDefault="00BD5876" w:rsidP="00DF1C99"/>
    <w:p w14:paraId="32E9F452" w14:textId="77777777" w:rsidR="00BD5876" w:rsidRDefault="00BD5876" w:rsidP="00BD5876">
      <w:pPr>
        <w:pStyle w:val="Heading5"/>
      </w:pPr>
      <w:bookmarkStart w:id="607" w:name="_Toc20129557"/>
      <w:bookmarkStart w:id="608" w:name="_Toc27584184"/>
      <w:bookmarkStart w:id="609" w:name="_Toc36455486"/>
      <w:bookmarkStart w:id="610" w:name="_Toc45026872"/>
      <w:bookmarkStart w:id="611" w:name="_Toc67687207"/>
      <w:r>
        <w:lastRenderedPageBreak/>
        <w:t>6.1.3.5.4</w:t>
      </w:r>
      <w:r>
        <w:tab/>
        <w:t>Resource Custom Operations</w:t>
      </w:r>
      <w:bookmarkEnd w:id="607"/>
      <w:bookmarkEnd w:id="608"/>
      <w:bookmarkEnd w:id="609"/>
      <w:bookmarkEnd w:id="610"/>
      <w:bookmarkEnd w:id="611"/>
    </w:p>
    <w:p w14:paraId="32E9F453" w14:textId="77777777" w:rsidR="00BD5876" w:rsidRPr="00384E92" w:rsidRDefault="00BD5876" w:rsidP="00BD5876">
      <w:pPr>
        <w:pStyle w:val="Heading6"/>
        <w:ind w:left="0" w:firstLine="0"/>
      </w:pPr>
      <w:bookmarkStart w:id="612" w:name="_Toc20129558"/>
      <w:bookmarkStart w:id="613" w:name="_Toc27584185"/>
      <w:bookmarkStart w:id="614" w:name="_Toc36455487"/>
      <w:bookmarkStart w:id="615" w:name="_Toc45026873"/>
      <w:bookmarkStart w:id="616" w:name="_Toc67687208"/>
      <w:r w:rsidRPr="00384E92">
        <w:t>6.</w:t>
      </w:r>
      <w:r>
        <w:t>1.3.5.4</w:t>
      </w:r>
      <w:r w:rsidRPr="00384E92">
        <w:t>.1</w:t>
      </w:r>
      <w:r w:rsidRPr="00384E92">
        <w:tab/>
      </w:r>
      <w:r>
        <w:t>Overview</w:t>
      </w:r>
      <w:bookmarkEnd w:id="612"/>
      <w:bookmarkEnd w:id="613"/>
      <w:bookmarkEnd w:id="614"/>
      <w:bookmarkEnd w:id="615"/>
      <w:bookmarkEnd w:id="616"/>
    </w:p>
    <w:p w14:paraId="32E9F454" w14:textId="77777777" w:rsidR="00BD5876" w:rsidRPr="00384E92" w:rsidRDefault="00BD5876" w:rsidP="00BD5876">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D5876" w:rsidRPr="00384E92" w14:paraId="32E9F45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5" w14:textId="77777777" w:rsidR="00BD5876" w:rsidRPr="008C18E3" w:rsidRDefault="00BD5876" w:rsidP="00A423F5">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6" w14:textId="77777777" w:rsidR="00BD5876" w:rsidRPr="008C18E3" w:rsidRDefault="00BD5876"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7" w14:textId="77777777" w:rsidR="00BD5876" w:rsidRPr="008C18E3" w:rsidRDefault="00BD5876" w:rsidP="00A423F5">
            <w:pPr>
              <w:pStyle w:val="TAH"/>
            </w:pPr>
            <w:r>
              <w:t>Description</w:t>
            </w:r>
          </w:p>
        </w:tc>
      </w:tr>
      <w:tr w:rsidR="00BD5876" w:rsidRPr="00384E92" w14:paraId="32E9F45C"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459" w14:textId="77777777" w:rsidR="00BD5876" w:rsidRPr="008C18E3" w:rsidRDefault="00BD5876" w:rsidP="00A423F5">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2E9F45A" w14:textId="77777777" w:rsidR="00BD5876" w:rsidRPr="008C18E3" w:rsidRDefault="00BD5876" w:rsidP="00A423F5">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32E9F45B" w14:textId="77777777" w:rsidR="00BD5876" w:rsidRPr="008C18E3" w:rsidRDefault="00BD5876" w:rsidP="00A423F5">
            <w:pPr>
              <w:pStyle w:val="TAL"/>
            </w:pPr>
          </w:p>
        </w:tc>
      </w:tr>
    </w:tbl>
    <w:p w14:paraId="32E9F45D" w14:textId="77777777" w:rsidR="004C1DF2" w:rsidRDefault="004C1DF2" w:rsidP="0058081A"/>
    <w:p w14:paraId="32E9F45E" w14:textId="77777777" w:rsidR="00790F6A" w:rsidRPr="004E2C68" w:rsidRDefault="00790F6A" w:rsidP="00790F6A">
      <w:pPr>
        <w:pStyle w:val="Heading4"/>
        <w:rPr>
          <w:lang w:val="en-US"/>
        </w:rPr>
      </w:pPr>
      <w:bookmarkStart w:id="617" w:name="_Toc20129559"/>
      <w:bookmarkStart w:id="618" w:name="_Toc27584186"/>
      <w:bookmarkStart w:id="619" w:name="_Toc36455488"/>
      <w:bookmarkStart w:id="620" w:name="_Toc45026874"/>
      <w:bookmarkStart w:id="621" w:name="_Toc67687209"/>
      <w:r w:rsidRPr="004E2C68">
        <w:rPr>
          <w:lang w:val="en-US"/>
        </w:rPr>
        <w:t>6.1.3.6</w:t>
      </w:r>
      <w:r w:rsidRPr="004E2C68">
        <w:rPr>
          <w:lang w:val="en-US"/>
        </w:rPr>
        <w:tab/>
        <w:t>Resource: Individual PDU session (H-SMF)</w:t>
      </w:r>
      <w:bookmarkEnd w:id="617"/>
      <w:bookmarkEnd w:id="618"/>
      <w:bookmarkEnd w:id="619"/>
      <w:bookmarkEnd w:id="620"/>
      <w:bookmarkEnd w:id="621"/>
    </w:p>
    <w:p w14:paraId="32E9F45F" w14:textId="77777777" w:rsidR="00790F6A" w:rsidRPr="004E2C68" w:rsidRDefault="00790F6A" w:rsidP="00790F6A">
      <w:pPr>
        <w:pStyle w:val="Heading5"/>
        <w:rPr>
          <w:lang w:val="en-US"/>
        </w:rPr>
      </w:pPr>
      <w:bookmarkStart w:id="622" w:name="_Toc20129560"/>
      <w:bookmarkStart w:id="623" w:name="_Toc27584187"/>
      <w:bookmarkStart w:id="624" w:name="_Toc36455489"/>
      <w:bookmarkStart w:id="625" w:name="_Toc45026875"/>
      <w:bookmarkStart w:id="626" w:name="_Toc67687210"/>
      <w:r w:rsidRPr="004E2C68">
        <w:rPr>
          <w:lang w:val="en-US"/>
        </w:rPr>
        <w:t>6.1.3.6.1</w:t>
      </w:r>
      <w:r w:rsidRPr="004E2C68">
        <w:rPr>
          <w:lang w:val="en-US"/>
        </w:rPr>
        <w:tab/>
        <w:t>Description</w:t>
      </w:r>
      <w:bookmarkEnd w:id="622"/>
      <w:bookmarkEnd w:id="623"/>
      <w:bookmarkEnd w:id="624"/>
      <w:bookmarkEnd w:id="625"/>
      <w:bookmarkEnd w:id="626"/>
    </w:p>
    <w:p w14:paraId="32E9F460" w14:textId="52A4741B" w:rsidR="00790F6A" w:rsidRDefault="00790F6A" w:rsidP="00790F6A">
      <w:r>
        <w:t>This resource represents an individual PDU session created in the H-SMF.</w:t>
      </w:r>
    </w:p>
    <w:p w14:paraId="32E9F461" w14:textId="17469202" w:rsidR="00135C6C" w:rsidRDefault="00135C6C" w:rsidP="00135C6C">
      <w:r>
        <w:t xml:space="preserve">This resource is modelled with the Document resource archetype (see </w:t>
      </w:r>
      <w:r w:rsidR="005B1EEB">
        <w:t>clause</w:t>
      </w:r>
      <w:r>
        <w:t xml:space="preserve"> C.1 of</w:t>
      </w:r>
      <w:r w:rsidR="00151DAB">
        <w:t xml:space="preserve"> 3GPP TS</w:t>
      </w:r>
      <w:r w:rsidR="00CA4B50">
        <w:t> 29.501 [</w:t>
      </w:r>
      <w:r>
        <w:t>5]).</w:t>
      </w:r>
    </w:p>
    <w:p w14:paraId="32E9F462" w14:textId="77777777" w:rsidR="00790F6A" w:rsidRPr="00DD4E0C" w:rsidRDefault="00790F6A" w:rsidP="00790F6A">
      <w:pPr>
        <w:pStyle w:val="Heading5"/>
        <w:rPr>
          <w:lang w:val="en-US"/>
        </w:rPr>
      </w:pPr>
      <w:bookmarkStart w:id="627" w:name="_Toc20129561"/>
      <w:bookmarkStart w:id="628" w:name="_Toc27584188"/>
      <w:bookmarkStart w:id="629" w:name="_Toc36455490"/>
      <w:bookmarkStart w:id="630" w:name="_Toc45026876"/>
      <w:bookmarkStart w:id="631" w:name="_Toc67687211"/>
      <w:r w:rsidRPr="00DD4E0C">
        <w:rPr>
          <w:lang w:val="en-US"/>
        </w:rPr>
        <w:t>6.1.3.</w:t>
      </w:r>
      <w:r>
        <w:rPr>
          <w:lang w:val="en-US"/>
        </w:rPr>
        <w:t>6</w:t>
      </w:r>
      <w:r w:rsidRPr="00DD4E0C">
        <w:rPr>
          <w:lang w:val="en-US"/>
        </w:rPr>
        <w:t>.2</w:t>
      </w:r>
      <w:r w:rsidRPr="00DD4E0C">
        <w:rPr>
          <w:lang w:val="en-US"/>
        </w:rPr>
        <w:tab/>
        <w:t>Resource Definition</w:t>
      </w:r>
      <w:bookmarkEnd w:id="627"/>
      <w:bookmarkEnd w:id="628"/>
      <w:bookmarkEnd w:id="629"/>
      <w:bookmarkEnd w:id="630"/>
      <w:bookmarkEnd w:id="631"/>
    </w:p>
    <w:p w14:paraId="32E9F463" w14:textId="3892656D" w:rsidR="00790F6A" w:rsidRPr="007A7918" w:rsidRDefault="00790F6A" w:rsidP="00790F6A">
      <w:r w:rsidRPr="007A7918">
        <w:t xml:space="preserve">Resource URI: </w:t>
      </w:r>
      <w:r w:rsidRPr="007A7918">
        <w:rPr>
          <w:b/>
        </w:rPr>
        <w:t>{apiRoot}/nsmf-pdusession/</w:t>
      </w:r>
      <w:r w:rsidR="00B76A8B" w:rsidRPr="007A7918">
        <w:rPr>
          <w:b/>
        </w:rPr>
        <w:t>{apiVersion}</w:t>
      </w:r>
      <w:r w:rsidRPr="007A7918">
        <w:rPr>
          <w:b/>
        </w:rPr>
        <w:t>/pdu-sessions/{pduSessionRef}</w:t>
      </w:r>
    </w:p>
    <w:p w14:paraId="32E9F464" w14:textId="77777777" w:rsidR="00790F6A" w:rsidRDefault="00790F6A" w:rsidP="00790F6A">
      <w:pPr>
        <w:rPr>
          <w:rFonts w:ascii="Arial" w:hAnsi="Arial" w:cs="Arial"/>
        </w:rPr>
      </w:pPr>
      <w:r>
        <w:t>This resource shall support the resource URI variables defined in table 6.1.3.6.2-1</w:t>
      </w:r>
      <w:r>
        <w:rPr>
          <w:rFonts w:ascii="Arial" w:hAnsi="Arial" w:cs="Arial"/>
        </w:rPr>
        <w:t>.</w:t>
      </w:r>
    </w:p>
    <w:p w14:paraId="32E9F465" w14:textId="77777777" w:rsidR="00790F6A" w:rsidRDefault="00790F6A" w:rsidP="00790F6A">
      <w:pPr>
        <w:pStyle w:val="TH"/>
        <w:rPr>
          <w:rFonts w:cs="Arial"/>
        </w:rPr>
      </w:pPr>
      <w:r>
        <w:t>Table 6.1.3.</w:t>
      </w:r>
      <w:r w:rsidR="00175A0F">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90F6A" w:rsidRPr="00B12CFB" w14:paraId="32E9F468"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466" w14:textId="77777777" w:rsidR="00790F6A" w:rsidRDefault="00790F6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467" w14:textId="77777777" w:rsidR="00790F6A" w:rsidRDefault="00790F6A" w:rsidP="00A423F5">
            <w:pPr>
              <w:pStyle w:val="TAH"/>
            </w:pPr>
            <w:r>
              <w:t>Definition</w:t>
            </w:r>
          </w:p>
        </w:tc>
      </w:tr>
      <w:tr w:rsidR="00790F6A" w:rsidRPr="00B12CFB" w14:paraId="32E9F46B"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9" w14:textId="77777777" w:rsidR="00790F6A" w:rsidRDefault="00790F6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A" w14:textId="2C12ADB8" w:rsidR="00790F6A" w:rsidRDefault="00790F6A" w:rsidP="00A423F5">
            <w:pPr>
              <w:pStyle w:val="TAL"/>
            </w:pPr>
            <w:r>
              <w:t xml:space="preserve">See </w:t>
            </w:r>
            <w:r w:rsidR="005B1EEB">
              <w:t>clause</w:t>
            </w:r>
            <w:r>
              <w:t xml:space="preserve"> 6.1.1.</w:t>
            </w:r>
          </w:p>
        </w:tc>
      </w:tr>
      <w:tr w:rsidR="00B76A8B" w:rsidRPr="00B12CFB" w14:paraId="1849D36E"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17C942EB" w14:textId="293E6018"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18DFAE" w14:textId="6E5B521A" w:rsidR="00B76A8B" w:rsidRDefault="00B76A8B" w:rsidP="00B76A8B">
            <w:pPr>
              <w:pStyle w:val="TAL"/>
            </w:pPr>
            <w:r>
              <w:t xml:space="preserve">See </w:t>
            </w:r>
            <w:r w:rsidR="005B1EEB">
              <w:t>clause</w:t>
            </w:r>
            <w:r>
              <w:t xml:space="preserve"> 6.1.1.</w:t>
            </w:r>
          </w:p>
        </w:tc>
      </w:tr>
      <w:tr w:rsidR="00790F6A" w:rsidRPr="00B12CFB" w14:paraId="32E9F46E"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C" w14:textId="77777777" w:rsidR="00790F6A" w:rsidRDefault="00790F6A" w:rsidP="00A423F5">
            <w:pPr>
              <w:pStyle w:val="TAL"/>
            </w:pPr>
            <w:r>
              <w:t>pduSessionRef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D" w14:textId="77777777" w:rsidR="00790F6A" w:rsidRDefault="00790F6A" w:rsidP="00A423F5">
            <w:pPr>
              <w:pStyle w:val="TAL"/>
            </w:pPr>
            <w:r>
              <w:t xml:space="preserve">PDU session reference assigned by the H-SMF during the Create service operation. </w:t>
            </w:r>
          </w:p>
        </w:tc>
      </w:tr>
    </w:tbl>
    <w:p w14:paraId="32E9F46F" w14:textId="77777777" w:rsidR="00790F6A" w:rsidRPr="00384E92" w:rsidRDefault="00790F6A" w:rsidP="00790F6A"/>
    <w:p w14:paraId="32E9F470" w14:textId="77777777" w:rsidR="00790F6A" w:rsidRDefault="00790F6A" w:rsidP="00790F6A">
      <w:pPr>
        <w:pStyle w:val="Heading5"/>
      </w:pPr>
      <w:bookmarkStart w:id="632" w:name="_Toc20129562"/>
      <w:bookmarkStart w:id="633" w:name="_Toc27584189"/>
      <w:bookmarkStart w:id="634" w:name="_Toc36455491"/>
      <w:bookmarkStart w:id="635" w:name="_Toc45026877"/>
      <w:bookmarkStart w:id="636" w:name="_Toc67687212"/>
      <w:r>
        <w:t>6.1.3.6.3</w:t>
      </w:r>
      <w:r>
        <w:tab/>
        <w:t>Resource Standard Methods</w:t>
      </w:r>
      <w:bookmarkEnd w:id="632"/>
      <w:bookmarkEnd w:id="633"/>
      <w:bookmarkEnd w:id="634"/>
      <w:bookmarkEnd w:id="635"/>
      <w:bookmarkEnd w:id="636"/>
    </w:p>
    <w:p w14:paraId="32E9F471" w14:textId="77777777" w:rsidR="00760FE7" w:rsidRPr="00760FE7" w:rsidRDefault="00760FE7" w:rsidP="00F5014C">
      <w:r>
        <w:t>None.</w:t>
      </w:r>
    </w:p>
    <w:p w14:paraId="32E9F472" w14:textId="77777777" w:rsidR="00790F6A" w:rsidRDefault="00790F6A" w:rsidP="00790F6A">
      <w:pPr>
        <w:pStyle w:val="Heading5"/>
      </w:pPr>
      <w:bookmarkStart w:id="637" w:name="_Toc20129563"/>
      <w:bookmarkStart w:id="638" w:name="_Toc27584190"/>
      <w:bookmarkStart w:id="639" w:name="_Toc36455492"/>
      <w:bookmarkStart w:id="640" w:name="_Toc45026878"/>
      <w:bookmarkStart w:id="641" w:name="_Toc67687213"/>
      <w:r>
        <w:t>6.1.3.6.4</w:t>
      </w:r>
      <w:r>
        <w:tab/>
        <w:t>Resource Custom Operations</w:t>
      </w:r>
      <w:bookmarkEnd w:id="637"/>
      <w:bookmarkEnd w:id="638"/>
      <w:bookmarkEnd w:id="639"/>
      <w:bookmarkEnd w:id="640"/>
      <w:bookmarkEnd w:id="641"/>
    </w:p>
    <w:p w14:paraId="32E9F473" w14:textId="77777777" w:rsidR="00790F6A" w:rsidRPr="00384E92" w:rsidRDefault="00790F6A" w:rsidP="00790F6A">
      <w:pPr>
        <w:pStyle w:val="Heading6"/>
        <w:ind w:left="0" w:firstLine="0"/>
      </w:pPr>
      <w:bookmarkStart w:id="642" w:name="_Toc20129564"/>
      <w:bookmarkStart w:id="643" w:name="_Toc27584191"/>
      <w:bookmarkStart w:id="644" w:name="_Toc36455493"/>
      <w:bookmarkStart w:id="645" w:name="_Toc45026879"/>
      <w:bookmarkStart w:id="646" w:name="_Toc67687214"/>
      <w:r w:rsidRPr="00384E92">
        <w:t>6.</w:t>
      </w:r>
      <w:r>
        <w:t>1.3.6.4</w:t>
      </w:r>
      <w:r w:rsidRPr="00384E92">
        <w:t>.1</w:t>
      </w:r>
      <w:r w:rsidRPr="00384E92">
        <w:tab/>
      </w:r>
      <w:r>
        <w:t>Overview</w:t>
      </w:r>
      <w:bookmarkEnd w:id="642"/>
      <w:bookmarkEnd w:id="643"/>
      <w:bookmarkEnd w:id="644"/>
      <w:bookmarkEnd w:id="645"/>
      <w:bookmarkEnd w:id="646"/>
    </w:p>
    <w:p w14:paraId="32E9F474" w14:textId="77777777" w:rsidR="00790F6A" w:rsidRPr="00384E92" w:rsidRDefault="00790F6A" w:rsidP="00790F6A">
      <w:pPr>
        <w:pStyle w:val="TH"/>
      </w:pPr>
      <w:r w:rsidRPr="00384E92">
        <w:t>Table 6.</w:t>
      </w:r>
      <w:r>
        <w:t>1.3.6.4.1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8"/>
        <w:gridCol w:w="1963"/>
        <w:gridCol w:w="4445"/>
      </w:tblGrid>
      <w:tr w:rsidR="00790F6A" w:rsidRPr="00384E92" w14:paraId="32E9F478"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5" w14:textId="77777777" w:rsidR="00790F6A" w:rsidRPr="008C18E3" w:rsidRDefault="00790F6A" w:rsidP="00A423F5">
            <w:pPr>
              <w:pStyle w:val="TAH"/>
            </w:pPr>
            <w:r>
              <w:t>Custom operation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6" w14:textId="77777777" w:rsidR="00790F6A" w:rsidRPr="008C18E3" w:rsidRDefault="00790F6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7" w14:textId="77777777" w:rsidR="00790F6A" w:rsidRPr="008C18E3" w:rsidRDefault="00790F6A" w:rsidP="00A423F5">
            <w:pPr>
              <w:pStyle w:val="TAH"/>
            </w:pPr>
            <w:r>
              <w:t>Description</w:t>
            </w:r>
          </w:p>
        </w:tc>
      </w:tr>
      <w:tr w:rsidR="00B735E1" w:rsidRPr="00384E92" w14:paraId="20D739C2" w14:textId="77777777" w:rsidTr="00E25195">
        <w:trPr>
          <w:jc w:val="center"/>
        </w:trPr>
        <w:tc>
          <w:tcPr>
            <w:tcW w:w="1613" w:type="pct"/>
            <w:tcBorders>
              <w:top w:val="single" w:sz="4" w:space="0" w:color="auto"/>
              <w:left w:val="single" w:sz="4" w:space="0" w:color="auto"/>
              <w:bottom w:val="single" w:sz="4" w:space="0" w:color="auto"/>
              <w:right w:val="single" w:sz="4" w:space="0" w:color="auto"/>
            </w:tcBorders>
            <w:hideMark/>
          </w:tcPr>
          <w:p w14:paraId="7D64FBB3" w14:textId="1EA94490" w:rsidR="00B735E1" w:rsidRPr="008C18E3" w:rsidRDefault="00B735E1"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2618FE56" w14:textId="77777777" w:rsidR="00B735E1" w:rsidRPr="008C18E3" w:rsidRDefault="00B735E1"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7E1E9E8" w14:textId="5A44BECC" w:rsidR="00B735E1" w:rsidRPr="008C18E3" w:rsidRDefault="00B735E1" w:rsidP="00E25195">
            <w:pPr>
              <w:pStyle w:val="TAL"/>
            </w:pPr>
            <w:r>
              <w:t>Update service operation.</w:t>
            </w:r>
          </w:p>
        </w:tc>
      </w:tr>
      <w:tr w:rsidR="00790F6A" w:rsidRPr="00384E92" w14:paraId="32E9F480"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hideMark/>
          </w:tcPr>
          <w:p w14:paraId="32E9F47D" w14:textId="77777777" w:rsidR="00790F6A" w:rsidRPr="008C18E3" w:rsidRDefault="00790F6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47E" w14:textId="77777777" w:rsidR="00790F6A" w:rsidRPr="008C18E3" w:rsidRDefault="00790F6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47F" w14:textId="77777777" w:rsidR="00790F6A" w:rsidRPr="008C18E3" w:rsidRDefault="00790F6A" w:rsidP="00A423F5">
            <w:pPr>
              <w:pStyle w:val="TAL"/>
            </w:pPr>
            <w:r>
              <w:t>Release service operation.</w:t>
            </w:r>
          </w:p>
        </w:tc>
      </w:tr>
    </w:tbl>
    <w:p w14:paraId="32E9F481" w14:textId="77777777" w:rsidR="00790F6A" w:rsidRDefault="00790F6A" w:rsidP="00790F6A"/>
    <w:p w14:paraId="32E9F482" w14:textId="77777777" w:rsidR="00E77F28" w:rsidRDefault="00E77F28" w:rsidP="00E77F28">
      <w:pPr>
        <w:pStyle w:val="Heading6"/>
        <w:ind w:left="0" w:firstLine="0"/>
      </w:pPr>
      <w:bookmarkStart w:id="647" w:name="_Toc20129565"/>
      <w:bookmarkStart w:id="648" w:name="_Toc27584192"/>
      <w:bookmarkStart w:id="649" w:name="_Toc36455494"/>
      <w:bookmarkStart w:id="650" w:name="_Toc45026880"/>
      <w:bookmarkStart w:id="651" w:name="_Toc67687215"/>
      <w:r>
        <w:t>6.1.3.6.4.</w:t>
      </w:r>
      <w:r w:rsidR="0007511B">
        <w:t>2</w:t>
      </w:r>
      <w:r>
        <w:tab/>
        <w:t>Operation: modify</w:t>
      </w:r>
      <w:bookmarkEnd w:id="647"/>
      <w:bookmarkEnd w:id="648"/>
      <w:bookmarkEnd w:id="649"/>
      <w:bookmarkEnd w:id="650"/>
      <w:bookmarkEnd w:id="651"/>
    </w:p>
    <w:p w14:paraId="32E9F483" w14:textId="77777777" w:rsidR="00E77F28" w:rsidRDefault="00E77F28" w:rsidP="00E77F28">
      <w:pPr>
        <w:pStyle w:val="Heading7"/>
      </w:pPr>
      <w:bookmarkStart w:id="652" w:name="_Toc20129566"/>
      <w:bookmarkStart w:id="653" w:name="_Toc27584193"/>
      <w:bookmarkStart w:id="654" w:name="_Toc36455495"/>
      <w:bookmarkStart w:id="655" w:name="_Toc45026881"/>
      <w:bookmarkStart w:id="656" w:name="_Toc67687216"/>
      <w:r>
        <w:t>6.1.3.6.4.</w:t>
      </w:r>
      <w:r w:rsidR="0007511B">
        <w:t>2</w:t>
      </w:r>
      <w:r>
        <w:t>.1</w:t>
      </w:r>
      <w:r>
        <w:tab/>
        <w:t>Description</w:t>
      </w:r>
      <w:bookmarkEnd w:id="652"/>
      <w:bookmarkEnd w:id="653"/>
      <w:bookmarkEnd w:id="654"/>
      <w:bookmarkEnd w:id="655"/>
      <w:bookmarkEnd w:id="656"/>
    </w:p>
    <w:p w14:paraId="32E9F484" w14:textId="77777777" w:rsidR="00E77F28" w:rsidRDefault="00E77F28" w:rsidP="00E77F28">
      <w:pPr>
        <w:pStyle w:val="Heading7"/>
      </w:pPr>
      <w:bookmarkStart w:id="657" w:name="_Toc20129567"/>
      <w:bookmarkStart w:id="658" w:name="_Toc27584194"/>
      <w:bookmarkStart w:id="659" w:name="_Toc36455496"/>
      <w:bookmarkStart w:id="660" w:name="_Toc45026882"/>
      <w:bookmarkStart w:id="661" w:name="_Toc67687217"/>
      <w:r>
        <w:t>6.1.3.6.4.</w:t>
      </w:r>
      <w:r w:rsidR="0007511B">
        <w:t>2</w:t>
      </w:r>
      <w:r>
        <w:t>.2</w:t>
      </w:r>
      <w:r>
        <w:tab/>
        <w:t>Operation Definition</w:t>
      </w:r>
      <w:bookmarkEnd w:id="657"/>
      <w:bookmarkEnd w:id="658"/>
      <w:bookmarkEnd w:id="659"/>
      <w:bookmarkEnd w:id="660"/>
      <w:bookmarkEnd w:id="661"/>
    </w:p>
    <w:p w14:paraId="32E9F485" w14:textId="4E1D938A" w:rsidR="00E77F28" w:rsidRDefault="00E77F28" w:rsidP="00E77F28">
      <w:r>
        <w:t>This custom operation updates an individual PDU session resource in the H-SMF and/or provide the H-SMF with information received by the V-SMF in N1 SM signalling from the UE.</w:t>
      </w:r>
    </w:p>
    <w:p w14:paraId="32E9F486" w14:textId="77777777" w:rsidR="00E77F28" w:rsidRDefault="00E77F28" w:rsidP="00E77F28">
      <w:r>
        <w:t>This operation shall support the request data structures specified in table 6.1.3.6.4.</w:t>
      </w:r>
      <w:r w:rsidR="0007511B">
        <w:t>2</w:t>
      </w:r>
      <w:r>
        <w:t>.2-1 and the response data structure and response codes specified in table 6.1.3.6.4.</w:t>
      </w:r>
      <w:r w:rsidR="0007511B">
        <w:t>2</w:t>
      </w:r>
      <w:r>
        <w:t>.2-2.</w:t>
      </w:r>
    </w:p>
    <w:p w14:paraId="32E9F487" w14:textId="5FB20440" w:rsidR="00E77F28" w:rsidRDefault="00E77F28" w:rsidP="00E77F28">
      <w:pPr>
        <w:pStyle w:val="TH"/>
      </w:pPr>
      <w:r>
        <w:lastRenderedPageBreak/>
        <w:t>Table 6.1.3.6.4.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48C"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488"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489"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48A"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8B" w14:textId="77777777" w:rsidR="00E77F28" w:rsidRDefault="00E77F28" w:rsidP="00CB3EFC">
            <w:pPr>
              <w:pStyle w:val="TAH"/>
            </w:pPr>
            <w:r>
              <w:t>Description</w:t>
            </w:r>
          </w:p>
        </w:tc>
      </w:tr>
      <w:tr w:rsidR="00E77F28" w:rsidRPr="002F576A" w14:paraId="32E9F491"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48D" w14:textId="77777777" w:rsidR="00E77F28" w:rsidRDefault="00E77F28" w:rsidP="00CB3EFC">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48E"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48F"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490" w14:textId="77777777" w:rsidR="00E77F28" w:rsidRDefault="00E77F28" w:rsidP="00CB3EFC">
            <w:pPr>
              <w:pStyle w:val="TAL"/>
            </w:pPr>
            <w:r>
              <w:t>Representation of the updates to apply to the PDU session.</w:t>
            </w:r>
          </w:p>
        </w:tc>
      </w:tr>
    </w:tbl>
    <w:p w14:paraId="32E9F492" w14:textId="77777777" w:rsidR="00E77F28" w:rsidRDefault="00E77F28" w:rsidP="00E77F28"/>
    <w:p w14:paraId="32E9F493" w14:textId="77777777" w:rsidR="00E77F28" w:rsidRDefault="00E77F28" w:rsidP="00E77F28">
      <w:pPr>
        <w:pStyle w:val="TH"/>
      </w:pPr>
      <w:r>
        <w:t>Table 6.1.3.6.4.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E77F28" w14:paraId="32E9F49A" w14:textId="77777777" w:rsidTr="00141339">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32E9F494" w14:textId="77777777" w:rsidR="00E77F28" w:rsidRDefault="00E77F28" w:rsidP="00CB3EFC">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2E9F495" w14:textId="77777777" w:rsidR="00E77F28" w:rsidRDefault="00E77F28" w:rsidP="00CB3EFC">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2E9F496" w14:textId="77777777" w:rsidR="00E77F28" w:rsidRDefault="00E77F28" w:rsidP="00CB3EFC">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2E9F497" w14:textId="77777777" w:rsidR="00E77F28" w:rsidRDefault="00E77F28" w:rsidP="00CB3EFC">
            <w:pPr>
              <w:pStyle w:val="TAH"/>
            </w:pPr>
            <w:r>
              <w:t>Response</w:t>
            </w:r>
          </w:p>
          <w:p w14:paraId="32E9F498" w14:textId="77777777" w:rsidR="00E77F28" w:rsidRDefault="00E77F28" w:rsidP="00CB3EFC">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2E9F499" w14:textId="77777777" w:rsidR="00E77F28" w:rsidRDefault="00E77F28" w:rsidP="00CB3EFC">
            <w:pPr>
              <w:pStyle w:val="TAH"/>
            </w:pPr>
            <w:r>
              <w:t>Description</w:t>
            </w:r>
          </w:p>
        </w:tc>
      </w:tr>
      <w:tr w:rsidR="00E77F28" w:rsidRPr="002F576A" w14:paraId="32E9F4A0"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hideMark/>
          </w:tcPr>
          <w:p w14:paraId="32E9F49B" w14:textId="77777777" w:rsidR="00E77F28" w:rsidRDefault="00E77F28" w:rsidP="00CB3EFC">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32E9F49C" w14:textId="77777777" w:rsidR="00E77F28" w:rsidRDefault="00E77F28" w:rsidP="00CB3EFC">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32E9F49D" w14:textId="77777777" w:rsidR="00E77F28" w:rsidRDefault="00E77F28" w:rsidP="00CB3EFC">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32E9F49E" w14:textId="77777777" w:rsidR="00E77F28" w:rsidRDefault="00E77F28" w:rsidP="00CB3EFC">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32E9F49F" w14:textId="77777777" w:rsidR="00E77F28" w:rsidRDefault="00E77F28" w:rsidP="00CB3EFC">
            <w:pPr>
              <w:pStyle w:val="TAL"/>
            </w:pPr>
            <w:r>
              <w:t>This case represents a successful update of the PDU session, when the H-SMF needs to return information in the response.</w:t>
            </w:r>
          </w:p>
        </w:tc>
      </w:tr>
      <w:tr w:rsidR="00E77F28" w:rsidRPr="002F576A" w14:paraId="32E9F4A6"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1" w14:textId="77777777" w:rsidR="00E77F28" w:rsidRDefault="00E77F28" w:rsidP="00CB3EFC">
            <w:pPr>
              <w:pStyle w:val="TAL"/>
            </w:pPr>
          </w:p>
        </w:tc>
        <w:tc>
          <w:tcPr>
            <w:tcW w:w="219" w:type="pct"/>
            <w:tcBorders>
              <w:top w:val="single" w:sz="4" w:space="0" w:color="auto"/>
              <w:left w:val="single" w:sz="6" w:space="0" w:color="000000"/>
              <w:bottom w:val="single" w:sz="4" w:space="0" w:color="auto"/>
              <w:right w:val="single" w:sz="6" w:space="0" w:color="000000"/>
            </w:tcBorders>
          </w:tcPr>
          <w:p w14:paraId="32E9F4A2" w14:textId="77777777" w:rsidR="00E77F28" w:rsidRDefault="00E77F28" w:rsidP="00CB3EFC">
            <w:pPr>
              <w:pStyle w:val="TAC"/>
            </w:pPr>
          </w:p>
        </w:tc>
        <w:tc>
          <w:tcPr>
            <w:tcW w:w="643" w:type="pct"/>
            <w:tcBorders>
              <w:top w:val="single" w:sz="4" w:space="0" w:color="auto"/>
              <w:left w:val="single" w:sz="6" w:space="0" w:color="000000"/>
              <w:bottom w:val="single" w:sz="4" w:space="0" w:color="auto"/>
              <w:right w:val="single" w:sz="6" w:space="0" w:color="000000"/>
            </w:tcBorders>
          </w:tcPr>
          <w:p w14:paraId="32E9F4A3" w14:textId="77777777" w:rsidR="00E77F28" w:rsidRDefault="00E77F28" w:rsidP="00CB3EFC">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32E9F4A4" w14:textId="77777777" w:rsidR="00E77F28" w:rsidRDefault="00E77F28" w:rsidP="00CB3EFC">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32E9F4A5" w14:textId="77777777" w:rsidR="00E77F28" w:rsidRDefault="00E77F28" w:rsidP="00CB3EFC">
            <w:pPr>
              <w:pStyle w:val="TAL"/>
            </w:pPr>
            <w:r>
              <w:t>This case represents a successful update of the PDU session, when the H-SMF does not need to return information in the response.</w:t>
            </w:r>
          </w:p>
        </w:tc>
      </w:tr>
      <w:tr w:rsidR="005D5DEC" w:rsidRPr="00F5014C" w14:paraId="32E9F4AC"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7" w14:textId="77777777" w:rsidR="005D5DEC" w:rsidRDefault="005D5DEC" w:rsidP="005D5DEC">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32E9F4A8"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9"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AA" w14:textId="77777777" w:rsidR="005D5DEC" w:rsidRDefault="005D5DEC" w:rsidP="005D5DEC">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32E9F4AB"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errors defined in Table 5.2.7.2-1 of 3GPP TS 29.500 [4].</w:t>
            </w:r>
          </w:p>
        </w:tc>
      </w:tr>
      <w:tr w:rsidR="005D5DEC" w:rsidRPr="00F5014C" w14:paraId="32E9F4B7"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D"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AE"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F"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0" w14:textId="77777777" w:rsidR="005D5DEC" w:rsidRDefault="005D5DEC" w:rsidP="005D5DEC">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32E9F4B1"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r w:rsidR="0087215E">
              <w:t>s</w:t>
            </w:r>
            <w:r>
              <w:t>:</w:t>
            </w:r>
          </w:p>
          <w:p w14:paraId="32E9F4B2" w14:textId="77777777" w:rsidR="005D5DEC" w:rsidRDefault="005D5DEC" w:rsidP="005D5DEC">
            <w:pPr>
              <w:pStyle w:val="TAL"/>
            </w:pPr>
            <w:r>
              <w:t>- N1_SM_ERROR</w:t>
            </w:r>
          </w:p>
          <w:p w14:paraId="32E9F4B3" w14:textId="77777777" w:rsidR="005D5DEC" w:rsidRDefault="005D5DEC" w:rsidP="005D5DEC">
            <w:pPr>
              <w:pStyle w:val="TAL"/>
            </w:pPr>
            <w:r>
              <w:t>- SUBS</w:t>
            </w:r>
            <w:r w:rsidR="0087215E">
              <w:t>CRIPTION</w:t>
            </w:r>
            <w:r>
              <w:t>_DENIED</w:t>
            </w:r>
          </w:p>
          <w:p w14:paraId="32E9F4B4" w14:textId="77777777" w:rsidR="005D5DEC" w:rsidRDefault="005D5DEC" w:rsidP="005D5DEC">
            <w:pPr>
              <w:pStyle w:val="TAL"/>
            </w:pPr>
            <w:r>
              <w:t>- P</w:t>
            </w:r>
            <w:r w:rsidR="0087215E">
              <w:t>DU_</w:t>
            </w:r>
            <w:r>
              <w:t>S</w:t>
            </w:r>
            <w:r w:rsidR="0087215E">
              <w:t>ESSION_</w:t>
            </w:r>
            <w:r>
              <w:t>A</w:t>
            </w:r>
            <w:r w:rsidR="0087215E">
              <w:t>NCHOR</w:t>
            </w:r>
            <w:r>
              <w:t>_CHANGE</w:t>
            </w:r>
          </w:p>
          <w:p w14:paraId="32E9F4B5" w14:textId="77777777" w:rsidR="005D5DEC" w:rsidRDefault="005D5DEC" w:rsidP="005D5DEC">
            <w:pPr>
              <w:pStyle w:val="TAL"/>
            </w:pPr>
          </w:p>
          <w:p w14:paraId="32E9F4B6" w14:textId="77777777" w:rsidR="005D5DEC" w:rsidRDefault="005D5DEC" w:rsidP="005D5DEC">
            <w:pPr>
              <w:pStyle w:val="TAL"/>
            </w:pPr>
            <w:r>
              <w:t>See table 6.1.7.3-1 for the description of these errors.</w:t>
            </w:r>
          </w:p>
        </w:tc>
      </w:tr>
      <w:tr w:rsidR="005D5DEC" w:rsidRPr="00F5014C" w14:paraId="32E9F4BF"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B8"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B9"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BA"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B" w14:textId="77777777" w:rsidR="005D5DEC" w:rsidRDefault="005D5DEC" w:rsidP="005D5DEC">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32E9F4BC"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p>
          <w:p w14:paraId="32E9F4BD" w14:textId="77777777" w:rsidR="005D5DEC" w:rsidRDefault="005D5DEC" w:rsidP="005D5DEC">
            <w:pPr>
              <w:pStyle w:val="TAL"/>
            </w:pPr>
            <w:r>
              <w:t>- CONTEXT_NOT_FOUND</w:t>
            </w:r>
          </w:p>
          <w:p w14:paraId="32E9F4BE" w14:textId="77777777" w:rsidR="005D5DEC" w:rsidRDefault="005D5DEC" w:rsidP="005D5DEC">
            <w:pPr>
              <w:pStyle w:val="TAL"/>
            </w:pPr>
            <w:r>
              <w:t>See table 6.1.7.3-1 for the description of these errors.</w:t>
            </w:r>
          </w:p>
        </w:tc>
      </w:tr>
      <w:tr w:rsidR="005D5DEC" w:rsidRPr="00F5014C" w14:paraId="32E9F4C5"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C0"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1"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2"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3" w14:textId="77777777" w:rsidR="005D5DEC" w:rsidRDefault="005D5DEC" w:rsidP="005D5DEC">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32E9F4C4"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w:t>
            </w:r>
          </w:p>
        </w:tc>
      </w:tr>
      <w:tr w:rsidR="005D5DEC" w:rsidRPr="00F5014C" w14:paraId="32E9F4CF" w14:textId="77777777" w:rsidTr="00757B26">
        <w:trPr>
          <w:jc w:val="center"/>
        </w:trPr>
        <w:tc>
          <w:tcPr>
            <w:tcW w:w="848" w:type="pct"/>
            <w:tcBorders>
              <w:top w:val="single" w:sz="4" w:space="0" w:color="auto"/>
              <w:left w:val="single" w:sz="6" w:space="0" w:color="000000"/>
              <w:bottom w:val="single" w:sz="4" w:space="0" w:color="auto"/>
              <w:right w:val="single" w:sz="6" w:space="0" w:color="000000"/>
            </w:tcBorders>
          </w:tcPr>
          <w:p w14:paraId="32E9F4C6"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7"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8"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9" w14:textId="77777777" w:rsidR="005D5DEC" w:rsidRDefault="005D5DEC" w:rsidP="005D5DEC">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2E9F4CA" w14:textId="77777777" w:rsidR="005D5DEC" w:rsidRDefault="005D5DEC" w:rsidP="005D5DE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or to one of the </w:t>
            </w:r>
            <w:r>
              <w:t>following application error</w:t>
            </w:r>
            <w:r w:rsidR="0087215E">
              <w:t>s</w:t>
            </w:r>
            <w:r>
              <w:t>:</w:t>
            </w:r>
          </w:p>
          <w:p w14:paraId="32E9F4CB" w14:textId="77777777" w:rsidR="005D5DEC" w:rsidRDefault="005D5DEC" w:rsidP="005D5DEC">
            <w:pPr>
              <w:pStyle w:val="TAL"/>
            </w:pPr>
            <w:r>
              <w:t xml:space="preserve">- </w:t>
            </w:r>
            <w:r w:rsidRPr="009F4178">
              <w:t>DNN_CONGESTION</w:t>
            </w:r>
          </w:p>
          <w:p w14:paraId="32E9F4CC" w14:textId="77777777" w:rsidR="005D5DEC" w:rsidRDefault="005D5DEC" w:rsidP="005D5DEC">
            <w:pPr>
              <w:pStyle w:val="TAL"/>
              <w:rPr>
                <w:lang w:val="en-US"/>
              </w:rPr>
            </w:pPr>
            <w:r>
              <w:rPr>
                <w:lang w:val="en-US"/>
              </w:rPr>
              <w:t>- S-NSSAI_</w:t>
            </w:r>
            <w:r w:rsidRPr="00C575C6">
              <w:rPr>
                <w:lang w:val="en-US"/>
              </w:rPr>
              <w:t xml:space="preserve"> CONGESTION</w:t>
            </w:r>
          </w:p>
          <w:p w14:paraId="32E9F4CD" w14:textId="77777777" w:rsidR="005D5DEC" w:rsidRPr="009F4178" w:rsidRDefault="005D5DEC" w:rsidP="005D5DEC">
            <w:pPr>
              <w:pStyle w:val="TAL"/>
            </w:pPr>
          </w:p>
          <w:p w14:paraId="32E9F4CE" w14:textId="77777777" w:rsidR="005D5DEC" w:rsidRDefault="005D5DEC" w:rsidP="005D5DEC">
            <w:pPr>
              <w:pStyle w:val="TAL"/>
            </w:pPr>
            <w:r>
              <w:t>See table 6.1.7.3-1 for the description of these errors.</w:t>
            </w:r>
          </w:p>
        </w:tc>
      </w:tr>
      <w:tr w:rsidR="00141339" w:rsidRPr="00F5014C" w14:paraId="781E6C11"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C81019" w14:textId="2C965DC1"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D0" w14:textId="77777777" w:rsidR="00E77F28" w:rsidRDefault="00E77F28" w:rsidP="00E77F28"/>
    <w:p w14:paraId="32E9F4D1" w14:textId="77777777" w:rsidR="00790F6A" w:rsidRPr="00384E92" w:rsidRDefault="00790F6A" w:rsidP="00790F6A">
      <w:pPr>
        <w:pStyle w:val="Heading6"/>
        <w:ind w:left="0" w:firstLine="0"/>
      </w:pPr>
      <w:bookmarkStart w:id="662" w:name="_Toc20129568"/>
      <w:bookmarkStart w:id="663" w:name="_Toc27584195"/>
      <w:bookmarkStart w:id="664" w:name="_Toc36455497"/>
      <w:bookmarkStart w:id="665" w:name="_Toc45026883"/>
      <w:bookmarkStart w:id="666" w:name="_Toc67687218"/>
      <w:r w:rsidRPr="00384E92">
        <w:t>6.</w:t>
      </w:r>
      <w:r>
        <w:t>1.3.6.4</w:t>
      </w:r>
      <w:r w:rsidRPr="00384E92">
        <w:t>.</w:t>
      </w:r>
      <w:r w:rsidR="0007511B">
        <w:t>3</w:t>
      </w:r>
      <w:r w:rsidRPr="00384E92">
        <w:tab/>
      </w:r>
      <w:r>
        <w:t>Operation: release</w:t>
      </w:r>
      <w:bookmarkEnd w:id="662"/>
      <w:bookmarkEnd w:id="663"/>
      <w:bookmarkEnd w:id="664"/>
      <w:bookmarkEnd w:id="665"/>
      <w:bookmarkEnd w:id="666"/>
    </w:p>
    <w:p w14:paraId="32E9F4D2" w14:textId="77777777" w:rsidR="00790F6A" w:rsidRDefault="00790F6A" w:rsidP="00790F6A">
      <w:pPr>
        <w:pStyle w:val="Heading7"/>
      </w:pPr>
      <w:bookmarkStart w:id="667" w:name="_Toc20129569"/>
      <w:bookmarkStart w:id="668" w:name="_Toc27584196"/>
      <w:bookmarkStart w:id="669" w:name="_Toc36455498"/>
      <w:bookmarkStart w:id="670" w:name="_Toc45026884"/>
      <w:bookmarkStart w:id="671" w:name="_Toc67687219"/>
      <w:r>
        <w:t>6.1.3.6.4.</w:t>
      </w:r>
      <w:r w:rsidR="0007511B">
        <w:t>3</w:t>
      </w:r>
      <w:r>
        <w:t>.1</w:t>
      </w:r>
      <w:r>
        <w:tab/>
        <w:t>Description</w:t>
      </w:r>
      <w:bookmarkEnd w:id="667"/>
      <w:bookmarkEnd w:id="668"/>
      <w:bookmarkEnd w:id="669"/>
      <w:bookmarkEnd w:id="670"/>
      <w:bookmarkEnd w:id="671"/>
    </w:p>
    <w:p w14:paraId="32E9F4D3" w14:textId="77777777" w:rsidR="00790F6A" w:rsidRDefault="00790F6A" w:rsidP="00790F6A">
      <w:pPr>
        <w:pStyle w:val="Heading7"/>
      </w:pPr>
      <w:bookmarkStart w:id="672" w:name="_Toc20129570"/>
      <w:bookmarkStart w:id="673" w:name="_Toc27584197"/>
      <w:bookmarkStart w:id="674" w:name="_Toc36455499"/>
      <w:bookmarkStart w:id="675" w:name="_Toc45026885"/>
      <w:bookmarkStart w:id="676" w:name="_Toc67687220"/>
      <w:r>
        <w:t>6.1.3.6.4.</w:t>
      </w:r>
      <w:r w:rsidR="0007511B">
        <w:t>3</w:t>
      </w:r>
      <w:r>
        <w:t>.2</w:t>
      </w:r>
      <w:r>
        <w:tab/>
        <w:t>Operation Definition</w:t>
      </w:r>
      <w:bookmarkEnd w:id="672"/>
      <w:bookmarkEnd w:id="673"/>
      <w:bookmarkEnd w:id="674"/>
      <w:bookmarkEnd w:id="675"/>
      <w:bookmarkEnd w:id="676"/>
    </w:p>
    <w:p w14:paraId="32E9F4D4" w14:textId="4B59F366" w:rsidR="00790F6A" w:rsidRDefault="00790F6A" w:rsidP="00790F6A">
      <w:r>
        <w:t>This custom operation releases an individual PDU session resource in the H-SMF, in HR roaming scenario.</w:t>
      </w:r>
    </w:p>
    <w:p w14:paraId="32E9F4D5" w14:textId="77777777" w:rsidR="00790F6A" w:rsidRPr="00384E92" w:rsidRDefault="00790F6A" w:rsidP="00790F6A">
      <w:r>
        <w:t>This operation shall support the request data structures specified in table 6.1.3.6.4.</w:t>
      </w:r>
      <w:r w:rsidR="0007511B">
        <w:t>3</w:t>
      </w:r>
      <w:r>
        <w:t>.2-1 and the response data structure and response codes specified in table 6.1.3.6.4.</w:t>
      </w:r>
      <w:r w:rsidR="0007511B">
        <w:t>3</w:t>
      </w:r>
      <w:r>
        <w:t>.2-2.</w:t>
      </w:r>
    </w:p>
    <w:p w14:paraId="32E9F4D6" w14:textId="54DB7C53" w:rsidR="00790F6A" w:rsidRPr="001769FF" w:rsidRDefault="00790F6A" w:rsidP="00790F6A">
      <w:pPr>
        <w:pStyle w:val="TH"/>
      </w:pPr>
      <w:r w:rsidRPr="001769FF">
        <w:t>Table 6.</w:t>
      </w:r>
      <w:r>
        <w:t>1.3.6.4.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90F6A" w:rsidRPr="001769FF" w14:paraId="32E9F4DB"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4D7" w14:textId="77777777" w:rsidR="00790F6A" w:rsidRPr="001769FF" w:rsidRDefault="00790F6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4D8" w14:textId="77777777" w:rsidR="00790F6A" w:rsidRPr="001769FF" w:rsidRDefault="00790F6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4D9" w14:textId="77777777" w:rsidR="00790F6A" w:rsidRPr="001769FF" w:rsidRDefault="00790F6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4DA" w14:textId="77777777" w:rsidR="00790F6A" w:rsidRPr="001769FF" w:rsidRDefault="00790F6A" w:rsidP="00A423F5">
            <w:pPr>
              <w:pStyle w:val="TAH"/>
            </w:pPr>
            <w:r>
              <w:t>Description</w:t>
            </w:r>
          </w:p>
        </w:tc>
      </w:tr>
      <w:tr w:rsidR="00790F6A" w:rsidRPr="001769FF" w14:paraId="32E9F4E0"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4DC" w14:textId="77777777" w:rsidR="00790F6A" w:rsidRPr="001769FF" w:rsidRDefault="00790F6A" w:rsidP="00A423F5">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32E9F4DD" w14:textId="77777777" w:rsidR="00790F6A" w:rsidRPr="001769FF" w:rsidRDefault="00790F6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4DE" w14:textId="77777777" w:rsidR="00790F6A" w:rsidRPr="001769FF" w:rsidRDefault="00790F6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4DF" w14:textId="77777777" w:rsidR="00790F6A" w:rsidRPr="001769FF" w:rsidRDefault="00790F6A" w:rsidP="00A423F5">
            <w:pPr>
              <w:pStyle w:val="TAL"/>
            </w:pPr>
            <w:r>
              <w:t xml:space="preserve">Representation of the data to be sent to the H-SMF when releasing the PDU session. </w:t>
            </w:r>
          </w:p>
        </w:tc>
      </w:tr>
    </w:tbl>
    <w:p w14:paraId="32E9F4E1" w14:textId="77777777" w:rsidR="00790F6A" w:rsidRDefault="00790F6A" w:rsidP="00790F6A"/>
    <w:p w14:paraId="32E9F4E2" w14:textId="77777777" w:rsidR="00790F6A" w:rsidRPr="001769FF" w:rsidRDefault="00790F6A" w:rsidP="00790F6A">
      <w:pPr>
        <w:pStyle w:val="TH"/>
      </w:pPr>
      <w:r w:rsidRPr="001769FF">
        <w:lastRenderedPageBreak/>
        <w:t>Table 6.</w:t>
      </w:r>
      <w:r>
        <w:t>1.3.6.4.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90F6A" w:rsidRPr="001769FF" w14:paraId="32E9F4E9"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4E3" w14:textId="77777777" w:rsidR="00790F6A" w:rsidRPr="001769FF" w:rsidRDefault="00790F6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4E4" w14:textId="77777777" w:rsidR="00790F6A" w:rsidRPr="001769FF" w:rsidRDefault="00790F6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4E5" w14:textId="77777777" w:rsidR="00790F6A" w:rsidRPr="001769FF" w:rsidRDefault="00790F6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4E6" w14:textId="77777777" w:rsidR="00790F6A" w:rsidRPr="001769FF" w:rsidRDefault="00790F6A" w:rsidP="00A423F5">
            <w:pPr>
              <w:pStyle w:val="TAH"/>
            </w:pPr>
            <w:r w:rsidRPr="001769FF">
              <w:t>Response</w:t>
            </w:r>
          </w:p>
          <w:p w14:paraId="32E9F4E7" w14:textId="77777777" w:rsidR="00790F6A" w:rsidRPr="001769FF" w:rsidRDefault="00790F6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E8" w14:textId="77777777" w:rsidR="00790F6A" w:rsidRPr="001769FF" w:rsidRDefault="00790F6A" w:rsidP="00A423F5">
            <w:pPr>
              <w:pStyle w:val="TAH"/>
            </w:pPr>
            <w:r>
              <w:t>Description</w:t>
            </w:r>
          </w:p>
        </w:tc>
      </w:tr>
      <w:tr w:rsidR="00790F6A" w:rsidRPr="001769FF" w14:paraId="32E9F4EF"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EA" w14:textId="77777777" w:rsidR="00790F6A" w:rsidRDefault="00790F6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EB" w14:textId="77777777" w:rsidR="00790F6A" w:rsidRDefault="00790F6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EC" w14:textId="77777777" w:rsidR="00790F6A" w:rsidRDefault="00790F6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ED" w14:textId="77777777" w:rsidR="00790F6A" w:rsidRDefault="00790F6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EE" w14:textId="77777777" w:rsidR="00790F6A" w:rsidRDefault="00FE0C26" w:rsidP="00A423F5">
            <w:pPr>
              <w:pStyle w:val="TAL"/>
            </w:pPr>
            <w:r>
              <w:t>S</w:t>
            </w:r>
            <w:r w:rsidR="00790F6A">
              <w:t xml:space="preserve">uccessful release of </w:t>
            </w:r>
            <w:r>
              <w:t>a</w:t>
            </w:r>
            <w:r w:rsidR="00790F6A">
              <w:t xml:space="preserve"> PDU session.</w:t>
            </w:r>
          </w:p>
        </w:tc>
      </w:tr>
      <w:tr w:rsidR="00141339" w:rsidRPr="001769FF" w14:paraId="2DF2566E"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54C40F" w14:textId="0F6BD0D5"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F8" w14:textId="77777777" w:rsidR="00790F6A" w:rsidRDefault="00790F6A" w:rsidP="0058081A"/>
    <w:p w14:paraId="32E9F4F9" w14:textId="77777777" w:rsidR="00947128" w:rsidRPr="00F5014C" w:rsidRDefault="00947128" w:rsidP="00947128">
      <w:pPr>
        <w:pStyle w:val="Heading4"/>
        <w:rPr>
          <w:lang w:val="en-US"/>
        </w:rPr>
      </w:pPr>
      <w:bookmarkStart w:id="677" w:name="_Toc20129571"/>
      <w:bookmarkStart w:id="678" w:name="_Toc27584198"/>
      <w:bookmarkStart w:id="679" w:name="_Toc36455500"/>
      <w:bookmarkStart w:id="680" w:name="_Toc45026886"/>
      <w:bookmarkStart w:id="681" w:name="_Toc67687221"/>
      <w:r w:rsidRPr="00F5014C">
        <w:rPr>
          <w:lang w:val="en-US"/>
        </w:rPr>
        <w:t>6.1.3.</w:t>
      </w:r>
      <w:r w:rsidR="003E448D" w:rsidRPr="00F5014C">
        <w:rPr>
          <w:lang w:val="en-US"/>
        </w:rPr>
        <w:t>7</w:t>
      </w:r>
      <w:r w:rsidRPr="00F5014C">
        <w:rPr>
          <w:lang w:val="en-US"/>
        </w:rPr>
        <w:tab/>
        <w:t>Resource: Individual PDU session (V-SMF)</w:t>
      </w:r>
      <w:bookmarkEnd w:id="677"/>
      <w:bookmarkEnd w:id="678"/>
      <w:bookmarkEnd w:id="679"/>
      <w:bookmarkEnd w:id="680"/>
      <w:bookmarkEnd w:id="681"/>
    </w:p>
    <w:p w14:paraId="32E9F4FA" w14:textId="77777777" w:rsidR="00947128" w:rsidRPr="00F5014C" w:rsidRDefault="00947128" w:rsidP="00947128">
      <w:pPr>
        <w:pStyle w:val="Heading5"/>
        <w:rPr>
          <w:lang w:val="en-US"/>
        </w:rPr>
      </w:pPr>
      <w:bookmarkStart w:id="682" w:name="_Toc20129572"/>
      <w:bookmarkStart w:id="683" w:name="_Toc27584199"/>
      <w:bookmarkStart w:id="684" w:name="_Toc36455501"/>
      <w:bookmarkStart w:id="685" w:name="_Toc45026887"/>
      <w:bookmarkStart w:id="686" w:name="_Toc67687222"/>
      <w:r w:rsidRPr="00F5014C">
        <w:rPr>
          <w:lang w:val="en-US"/>
        </w:rPr>
        <w:t>6.1.3.</w:t>
      </w:r>
      <w:r w:rsidR="003E448D" w:rsidRPr="00F5014C">
        <w:rPr>
          <w:lang w:val="en-US"/>
        </w:rPr>
        <w:t>7</w:t>
      </w:r>
      <w:r w:rsidRPr="00F5014C">
        <w:rPr>
          <w:lang w:val="en-US"/>
        </w:rPr>
        <w:t>.1</w:t>
      </w:r>
      <w:r w:rsidRPr="00F5014C">
        <w:rPr>
          <w:lang w:val="en-US"/>
        </w:rPr>
        <w:tab/>
        <w:t>Description</w:t>
      </w:r>
      <w:bookmarkEnd w:id="682"/>
      <w:bookmarkEnd w:id="683"/>
      <w:bookmarkEnd w:id="684"/>
      <w:bookmarkEnd w:id="685"/>
      <w:bookmarkEnd w:id="686"/>
    </w:p>
    <w:p w14:paraId="32E9F4FB" w14:textId="54B6209F" w:rsidR="00947128" w:rsidRDefault="00947128" w:rsidP="00947128">
      <w:r>
        <w:t>This resource represents an individual PDU session created in the V-SMF.</w:t>
      </w:r>
    </w:p>
    <w:p w14:paraId="32E9F4FC" w14:textId="2A6AC54A" w:rsidR="00135C6C" w:rsidRDefault="00135C6C" w:rsidP="00135C6C">
      <w:r>
        <w:t xml:space="preserve">This resource is modelled with the Document resource archetype (see </w:t>
      </w:r>
      <w:r w:rsidR="005B1EEB">
        <w:t>clause</w:t>
      </w:r>
      <w:r>
        <w:t xml:space="preserve"> C.1 of</w:t>
      </w:r>
      <w:r w:rsidR="00151DAB">
        <w:t xml:space="preserve"> 3GPP TS</w:t>
      </w:r>
      <w:r w:rsidR="00CA4B50">
        <w:t> 29.501 [</w:t>
      </w:r>
      <w:r>
        <w:t>5]).</w:t>
      </w:r>
    </w:p>
    <w:p w14:paraId="32E9F4FD" w14:textId="77777777" w:rsidR="00947128" w:rsidRPr="00DD4E0C" w:rsidRDefault="00947128" w:rsidP="00947128">
      <w:pPr>
        <w:pStyle w:val="Heading5"/>
        <w:rPr>
          <w:lang w:val="en-US"/>
        </w:rPr>
      </w:pPr>
      <w:bookmarkStart w:id="687" w:name="_Toc20129573"/>
      <w:bookmarkStart w:id="688" w:name="_Toc27584200"/>
      <w:bookmarkStart w:id="689" w:name="_Toc36455502"/>
      <w:bookmarkStart w:id="690" w:name="_Toc45026888"/>
      <w:bookmarkStart w:id="691" w:name="_Toc67687223"/>
      <w:r w:rsidRPr="00DD4E0C">
        <w:rPr>
          <w:lang w:val="en-US"/>
        </w:rPr>
        <w:t>6.1.3.</w:t>
      </w:r>
      <w:r w:rsidR="003E448D">
        <w:rPr>
          <w:lang w:val="en-US"/>
        </w:rPr>
        <w:t>7</w:t>
      </w:r>
      <w:r w:rsidRPr="00DD4E0C">
        <w:rPr>
          <w:lang w:val="en-US"/>
        </w:rPr>
        <w:t>.2</w:t>
      </w:r>
      <w:r w:rsidRPr="00DD4E0C">
        <w:rPr>
          <w:lang w:val="en-US"/>
        </w:rPr>
        <w:tab/>
        <w:t>Resource Definition</w:t>
      </w:r>
      <w:bookmarkEnd w:id="687"/>
      <w:bookmarkEnd w:id="688"/>
      <w:bookmarkEnd w:id="689"/>
      <w:bookmarkEnd w:id="690"/>
      <w:bookmarkEnd w:id="691"/>
    </w:p>
    <w:p w14:paraId="32E9F4FE" w14:textId="77777777" w:rsidR="00947128" w:rsidRPr="00DD4E0C" w:rsidRDefault="00947128" w:rsidP="00947128">
      <w:pPr>
        <w:rPr>
          <w:lang w:val="en-US"/>
        </w:rPr>
      </w:pPr>
      <w:r w:rsidRPr="00DD4E0C">
        <w:rPr>
          <w:lang w:val="en-US"/>
        </w:rPr>
        <w:t xml:space="preserve">Resource URI: </w:t>
      </w:r>
      <w:r w:rsidRPr="00DD4E0C">
        <w:rPr>
          <w:b/>
          <w:lang w:val="en-US"/>
        </w:rPr>
        <w:t>{vsmfPduSessionUri}</w:t>
      </w:r>
    </w:p>
    <w:p w14:paraId="32E9F4FF" w14:textId="77777777" w:rsidR="00947128" w:rsidRDefault="00947128" w:rsidP="00947128">
      <w:pPr>
        <w:rPr>
          <w:rFonts w:ascii="Arial" w:hAnsi="Arial" w:cs="Arial"/>
        </w:rPr>
      </w:pPr>
      <w:r>
        <w:t>This resource shall support the resource URI variables defined in table 6.1.3.</w:t>
      </w:r>
      <w:r w:rsidR="003E448D">
        <w:t>7</w:t>
      </w:r>
      <w:r>
        <w:t>.2-1</w:t>
      </w:r>
      <w:r>
        <w:rPr>
          <w:rFonts w:ascii="Arial" w:hAnsi="Arial" w:cs="Arial"/>
        </w:rPr>
        <w:t>.</w:t>
      </w:r>
    </w:p>
    <w:p w14:paraId="32E9F500" w14:textId="77777777" w:rsidR="00947128" w:rsidRDefault="00947128" w:rsidP="00947128">
      <w:pPr>
        <w:pStyle w:val="TH"/>
        <w:rPr>
          <w:rFonts w:cs="Arial"/>
        </w:rPr>
      </w:pPr>
      <w:r>
        <w:t>Table 6.1.3.</w:t>
      </w:r>
      <w:r w:rsidR="003E448D">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47128" w:rsidRPr="00B12CFB" w14:paraId="32E9F503"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501" w14:textId="77777777" w:rsidR="00947128" w:rsidRDefault="00947128"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502" w14:textId="77777777" w:rsidR="00947128" w:rsidRDefault="00947128" w:rsidP="00A423F5">
            <w:pPr>
              <w:pStyle w:val="TAH"/>
            </w:pPr>
            <w:r>
              <w:t>Definition</w:t>
            </w:r>
          </w:p>
        </w:tc>
      </w:tr>
      <w:tr w:rsidR="00947128" w:rsidRPr="00B12CFB" w14:paraId="32E9F506"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504" w14:textId="77777777" w:rsidR="00947128" w:rsidRDefault="00947128" w:rsidP="00A423F5">
            <w:pPr>
              <w:pStyle w:val="TAL"/>
            </w:pPr>
            <w:r>
              <w:t>vsmfPduSessionUri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505" w14:textId="77777777" w:rsidR="00947128" w:rsidRDefault="00947128" w:rsidP="00A423F5">
            <w:pPr>
              <w:pStyle w:val="TAL"/>
            </w:pPr>
            <w:r>
              <w:t xml:space="preserve">PDU session reference assigned by the V-SMF during the Create service operation. </w:t>
            </w:r>
          </w:p>
        </w:tc>
      </w:tr>
    </w:tbl>
    <w:p w14:paraId="32E9F507" w14:textId="77777777" w:rsidR="00947128" w:rsidRPr="00384E92" w:rsidRDefault="00947128" w:rsidP="00947128"/>
    <w:p w14:paraId="32E9F508" w14:textId="77777777" w:rsidR="00947128" w:rsidRDefault="00947128" w:rsidP="00947128">
      <w:pPr>
        <w:pStyle w:val="Heading5"/>
      </w:pPr>
      <w:bookmarkStart w:id="692" w:name="_Toc20129574"/>
      <w:bookmarkStart w:id="693" w:name="_Toc27584201"/>
      <w:bookmarkStart w:id="694" w:name="_Toc36455503"/>
      <w:bookmarkStart w:id="695" w:name="_Toc45026889"/>
      <w:bookmarkStart w:id="696" w:name="_Toc67687224"/>
      <w:r>
        <w:t>6.1.3.</w:t>
      </w:r>
      <w:r w:rsidR="003E448D">
        <w:t>7</w:t>
      </w:r>
      <w:r>
        <w:t>.3</w:t>
      </w:r>
      <w:r>
        <w:tab/>
        <w:t>Resource Standard Methods</w:t>
      </w:r>
      <w:bookmarkEnd w:id="692"/>
      <w:bookmarkEnd w:id="693"/>
      <w:bookmarkEnd w:id="694"/>
      <w:bookmarkEnd w:id="695"/>
      <w:bookmarkEnd w:id="696"/>
    </w:p>
    <w:p w14:paraId="32E9F509" w14:textId="77777777" w:rsidR="00947128" w:rsidRPr="00384E92" w:rsidRDefault="00947128" w:rsidP="00947128">
      <w:pPr>
        <w:pStyle w:val="Heading6"/>
      </w:pPr>
      <w:bookmarkStart w:id="697" w:name="_Toc20129575"/>
      <w:bookmarkStart w:id="698" w:name="_Toc27584202"/>
      <w:bookmarkStart w:id="699" w:name="_Toc36455504"/>
      <w:bookmarkStart w:id="700" w:name="_Toc45026890"/>
      <w:bookmarkStart w:id="701" w:name="_Toc67687225"/>
      <w:r w:rsidRPr="00384E92">
        <w:t>6.</w:t>
      </w:r>
      <w:r>
        <w:t>1.3.</w:t>
      </w:r>
      <w:r w:rsidR="003E448D">
        <w:t>7</w:t>
      </w:r>
      <w:r>
        <w:t>.3</w:t>
      </w:r>
      <w:r w:rsidRPr="00384E92">
        <w:t>.1</w:t>
      </w:r>
      <w:r w:rsidRPr="00384E92">
        <w:tab/>
      </w:r>
      <w:r>
        <w:t>POST</w:t>
      </w:r>
      <w:bookmarkEnd w:id="697"/>
      <w:bookmarkEnd w:id="698"/>
      <w:bookmarkEnd w:id="699"/>
      <w:bookmarkEnd w:id="700"/>
      <w:bookmarkEnd w:id="701"/>
    </w:p>
    <w:p w14:paraId="32E9F50A" w14:textId="77777777" w:rsidR="00947128" w:rsidRDefault="00947128" w:rsidP="00947128">
      <w:r>
        <w:t>This method sends a status notification to the NF Service Consumer.</w:t>
      </w:r>
    </w:p>
    <w:p w14:paraId="32E9F50B" w14:textId="77777777" w:rsidR="00947128" w:rsidRDefault="00947128" w:rsidP="00947128">
      <w:r>
        <w:t>This method shall support the URI query parameters specified in table 6.1.3.</w:t>
      </w:r>
      <w:r w:rsidR="003E448D">
        <w:t>7</w:t>
      </w:r>
      <w:r>
        <w:t>.3.1-1.</w:t>
      </w:r>
    </w:p>
    <w:p w14:paraId="32E9F50C" w14:textId="184546F5" w:rsidR="00947128" w:rsidRPr="00384E92" w:rsidRDefault="00947128" w:rsidP="00947128">
      <w:pPr>
        <w:pStyle w:val="TH"/>
        <w:rPr>
          <w:rFonts w:cs="Arial"/>
        </w:rPr>
      </w:pPr>
      <w:r w:rsidRPr="00384E92">
        <w:t>Table 6.</w:t>
      </w:r>
      <w:r>
        <w:t>1.3.</w:t>
      </w:r>
      <w:r w:rsidR="003E448D">
        <w:t>7</w:t>
      </w:r>
      <w:r>
        <w:t>.3.1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47128" w:rsidRPr="00384E92" w14:paraId="32E9F51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0D" w14:textId="77777777" w:rsidR="00947128" w:rsidRPr="001769FF" w:rsidRDefault="00947128"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0E" w14:textId="77777777" w:rsidR="00947128" w:rsidRPr="001769FF" w:rsidRDefault="00947128"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0F" w14:textId="77777777" w:rsidR="00947128" w:rsidRPr="001769FF" w:rsidRDefault="00947128"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10" w14:textId="77777777" w:rsidR="00947128" w:rsidRPr="001769FF" w:rsidRDefault="00947128"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11" w14:textId="77777777" w:rsidR="00947128" w:rsidRPr="001769FF" w:rsidRDefault="00947128" w:rsidP="00A423F5">
            <w:pPr>
              <w:pStyle w:val="TAH"/>
            </w:pPr>
            <w:r>
              <w:t>Description</w:t>
            </w:r>
          </w:p>
        </w:tc>
      </w:tr>
      <w:tr w:rsidR="00947128" w:rsidRPr="00384E92" w14:paraId="32E9F518"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13" w14:textId="77777777" w:rsidR="00947128" w:rsidRPr="001769FF" w:rsidRDefault="00947128"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14" w14:textId="77777777" w:rsidR="00947128" w:rsidRPr="001769FF" w:rsidRDefault="00947128"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15" w14:textId="77777777" w:rsidR="00947128" w:rsidRPr="001769FF" w:rsidRDefault="00947128"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16" w14:textId="77777777" w:rsidR="00947128" w:rsidRPr="001769FF" w:rsidRDefault="00947128"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17" w14:textId="77777777" w:rsidR="00947128" w:rsidRPr="001769FF" w:rsidRDefault="00947128" w:rsidP="00A423F5">
            <w:pPr>
              <w:pStyle w:val="TAL"/>
            </w:pPr>
          </w:p>
        </w:tc>
      </w:tr>
    </w:tbl>
    <w:p w14:paraId="32E9F519" w14:textId="77777777" w:rsidR="00947128" w:rsidRDefault="00947128" w:rsidP="00947128"/>
    <w:p w14:paraId="32E9F51A" w14:textId="77777777" w:rsidR="00947128" w:rsidRPr="00384E92" w:rsidRDefault="00947128" w:rsidP="00947128">
      <w:r>
        <w:t>This method shall support the request data structures specified in table 6.1.3.</w:t>
      </w:r>
      <w:r w:rsidR="003E448D">
        <w:t>7</w:t>
      </w:r>
      <w:r>
        <w:t>.3.1-2 and the response data structures and response codes specified in table 6.1.3.</w:t>
      </w:r>
      <w:r w:rsidR="003E448D">
        <w:t>7</w:t>
      </w:r>
      <w:r>
        <w:t>.3.1-3.</w:t>
      </w:r>
    </w:p>
    <w:p w14:paraId="32E9F51B" w14:textId="34BFF16F" w:rsidR="00947128" w:rsidRPr="001769FF" w:rsidRDefault="00947128" w:rsidP="00947128">
      <w:pPr>
        <w:pStyle w:val="TH"/>
      </w:pPr>
      <w:r w:rsidRPr="001769FF">
        <w:t>Table 6.</w:t>
      </w:r>
      <w:r>
        <w:t>1.3.</w:t>
      </w:r>
      <w:r w:rsidR="003E448D">
        <w:t>7</w:t>
      </w:r>
      <w:r>
        <w:t>.</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20"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1C"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1D"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1E"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1F" w14:textId="77777777" w:rsidR="00947128" w:rsidRPr="001769FF" w:rsidRDefault="00947128" w:rsidP="00A423F5">
            <w:pPr>
              <w:pStyle w:val="TAH"/>
            </w:pPr>
            <w:r>
              <w:t>Description</w:t>
            </w:r>
          </w:p>
        </w:tc>
      </w:tr>
      <w:tr w:rsidR="00947128" w:rsidRPr="001769FF" w14:paraId="32E9F525"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21" w14:textId="77777777" w:rsidR="00947128" w:rsidRPr="001769FF" w:rsidRDefault="00947128" w:rsidP="00A423F5">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22"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23"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24" w14:textId="77777777" w:rsidR="00947128" w:rsidRPr="001769FF" w:rsidRDefault="00947128" w:rsidP="00A423F5">
            <w:pPr>
              <w:pStyle w:val="TAL"/>
            </w:pPr>
            <w:r>
              <w:t>Representation of the status notification.</w:t>
            </w:r>
          </w:p>
        </w:tc>
      </w:tr>
    </w:tbl>
    <w:p w14:paraId="32E9F526" w14:textId="77777777" w:rsidR="00947128" w:rsidRDefault="00947128" w:rsidP="00947128"/>
    <w:p w14:paraId="32E9F527" w14:textId="77777777" w:rsidR="00947128" w:rsidRPr="001769FF" w:rsidRDefault="00947128" w:rsidP="00947128">
      <w:pPr>
        <w:pStyle w:val="TH"/>
      </w:pPr>
      <w:r w:rsidRPr="001769FF">
        <w:lastRenderedPageBreak/>
        <w:t>Table 6.</w:t>
      </w:r>
      <w:r>
        <w:t>1.3.</w:t>
      </w:r>
      <w:r w:rsidR="003E448D">
        <w:t>7</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2E"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28"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29"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2A"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2B" w14:textId="77777777" w:rsidR="00947128" w:rsidRPr="001769FF" w:rsidRDefault="00947128" w:rsidP="00A423F5">
            <w:pPr>
              <w:pStyle w:val="TAH"/>
            </w:pPr>
            <w:r w:rsidRPr="001769FF">
              <w:t>Response</w:t>
            </w:r>
          </w:p>
          <w:p w14:paraId="32E9F52C"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2D" w14:textId="77777777" w:rsidR="00947128" w:rsidRPr="001769FF" w:rsidRDefault="00947128" w:rsidP="00A423F5">
            <w:pPr>
              <w:pStyle w:val="TAH"/>
            </w:pPr>
            <w:r>
              <w:t>Description</w:t>
            </w:r>
          </w:p>
        </w:tc>
      </w:tr>
      <w:tr w:rsidR="00947128" w:rsidRPr="001769FF" w14:paraId="32E9F534"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2F"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30"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31"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32"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33" w14:textId="77777777" w:rsidR="00947128" w:rsidRDefault="009A1E94" w:rsidP="00A423F5">
            <w:pPr>
              <w:pStyle w:val="TAL"/>
            </w:pPr>
            <w:r>
              <w:t>S</w:t>
            </w:r>
            <w:r w:rsidR="00947128">
              <w:t>uccessful notification of status change</w:t>
            </w:r>
          </w:p>
        </w:tc>
      </w:tr>
      <w:tr w:rsidR="00141339" w:rsidRPr="001769FF" w14:paraId="7D8B31FB"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A5C535" w14:textId="70EE46EE"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3D" w14:textId="77777777" w:rsidR="00947128" w:rsidRPr="00384E92" w:rsidRDefault="00947128" w:rsidP="00947128"/>
    <w:p w14:paraId="32E9F53E" w14:textId="77777777" w:rsidR="00947128" w:rsidRDefault="00947128" w:rsidP="00947128">
      <w:pPr>
        <w:pStyle w:val="Heading5"/>
      </w:pPr>
      <w:bookmarkStart w:id="702" w:name="_Toc20129576"/>
      <w:bookmarkStart w:id="703" w:name="_Toc27584203"/>
      <w:bookmarkStart w:id="704" w:name="_Toc36455505"/>
      <w:bookmarkStart w:id="705" w:name="_Toc45026891"/>
      <w:bookmarkStart w:id="706" w:name="_Toc67687226"/>
      <w:r>
        <w:t>6.1.3.</w:t>
      </w:r>
      <w:r w:rsidR="003E448D">
        <w:t>7</w:t>
      </w:r>
      <w:r>
        <w:t>.4</w:t>
      </w:r>
      <w:r>
        <w:tab/>
        <w:t>Resource Custom Operations</w:t>
      </w:r>
      <w:bookmarkEnd w:id="702"/>
      <w:bookmarkEnd w:id="703"/>
      <w:bookmarkEnd w:id="704"/>
      <w:bookmarkEnd w:id="705"/>
      <w:bookmarkEnd w:id="706"/>
    </w:p>
    <w:p w14:paraId="32E9F53F" w14:textId="77777777" w:rsidR="00947128" w:rsidRPr="00384E92" w:rsidRDefault="00947128" w:rsidP="00947128">
      <w:pPr>
        <w:pStyle w:val="Heading6"/>
        <w:ind w:left="0" w:firstLine="0"/>
      </w:pPr>
      <w:bookmarkStart w:id="707" w:name="_Toc20129577"/>
      <w:bookmarkStart w:id="708" w:name="_Toc27584204"/>
      <w:bookmarkStart w:id="709" w:name="_Toc36455506"/>
      <w:bookmarkStart w:id="710" w:name="_Toc45026892"/>
      <w:bookmarkStart w:id="711" w:name="_Toc67687227"/>
      <w:r w:rsidRPr="00384E92">
        <w:t>6.</w:t>
      </w:r>
      <w:r>
        <w:t>1.3.</w:t>
      </w:r>
      <w:r w:rsidR="003E448D">
        <w:t>7</w:t>
      </w:r>
      <w:r>
        <w:t>.4</w:t>
      </w:r>
      <w:r w:rsidRPr="00384E92">
        <w:t>.1</w:t>
      </w:r>
      <w:r w:rsidRPr="00384E92">
        <w:tab/>
      </w:r>
      <w:r>
        <w:t>Overview</w:t>
      </w:r>
      <w:bookmarkEnd w:id="707"/>
      <w:bookmarkEnd w:id="708"/>
      <w:bookmarkEnd w:id="709"/>
      <w:bookmarkEnd w:id="710"/>
      <w:bookmarkEnd w:id="711"/>
    </w:p>
    <w:p w14:paraId="32E9F540" w14:textId="77777777" w:rsidR="00947128" w:rsidRPr="00384E92" w:rsidRDefault="00947128" w:rsidP="00947128">
      <w:pPr>
        <w:pStyle w:val="TH"/>
      </w:pPr>
      <w:r w:rsidRPr="00384E92">
        <w:t>Table 6.</w:t>
      </w:r>
      <w:r>
        <w:t>1.3.</w:t>
      </w:r>
      <w:r w:rsidR="003E448D">
        <w:t>7</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947128" w:rsidRPr="00384E92" w14:paraId="32E9F544"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1" w14:textId="77777777" w:rsidR="00947128" w:rsidRPr="008C18E3" w:rsidRDefault="00947128" w:rsidP="00A423F5">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2" w14:textId="77777777" w:rsidR="00947128" w:rsidRPr="008C18E3" w:rsidRDefault="00947128"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3" w14:textId="77777777" w:rsidR="00947128" w:rsidRPr="008C18E3" w:rsidRDefault="00947128" w:rsidP="00A423F5">
            <w:pPr>
              <w:pStyle w:val="TAH"/>
            </w:pPr>
            <w:r>
              <w:t>Description</w:t>
            </w:r>
          </w:p>
        </w:tc>
      </w:tr>
      <w:tr w:rsidR="00947128" w:rsidRPr="00384E92" w14:paraId="32E9F54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545" w14:textId="77777777" w:rsidR="00947128" w:rsidRPr="008C18E3" w:rsidRDefault="00947128" w:rsidP="00A423F5">
            <w:pPr>
              <w:pStyle w:val="TAL"/>
            </w:pPr>
            <w:r>
              <w:t>{vsmfPduSessionUri}/modify</w:t>
            </w:r>
          </w:p>
        </w:tc>
        <w:tc>
          <w:tcPr>
            <w:tcW w:w="964" w:type="pct"/>
            <w:tcBorders>
              <w:top w:val="single" w:sz="4" w:space="0" w:color="auto"/>
              <w:left w:val="single" w:sz="4" w:space="0" w:color="auto"/>
              <w:bottom w:val="single" w:sz="4" w:space="0" w:color="auto"/>
              <w:right w:val="single" w:sz="4" w:space="0" w:color="auto"/>
            </w:tcBorders>
            <w:hideMark/>
          </w:tcPr>
          <w:p w14:paraId="32E9F546" w14:textId="77777777" w:rsidR="00947128" w:rsidRPr="008C18E3" w:rsidRDefault="00947128" w:rsidP="00A423F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32E9F547" w14:textId="77777777" w:rsidR="00947128" w:rsidRPr="008C18E3" w:rsidRDefault="00947128" w:rsidP="00A423F5">
            <w:pPr>
              <w:pStyle w:val="TAL"/>
            </w:pPr>
            <w:r>
              <w:t>Update service operation (initiated by H-SMF)</w:t>
            </w:r>
          </w:p>
        </w:tc>
      </w:tr>
    </w:tbl>
    <w:p w14:paraId="32E9F549" w14:textId="77777777" w:rsidR="00947128" w:rsidRDefault="00947128" w:rsidP="00947128"/>
    <w:p w14:paraId="32E9F54A" w14:textId="77777777" w:rsidR="00947128" w:rsidRPr="00384E92" w:rsidRDefault="00947128" w:rsidP="00947128">
      <w:pPr>
        <w:pStyle w:val="Heading6"/>
        <w:ind w:left="0" w:firstLine="0"/>
      </w:pPr>
      <w:bookmarkStart w:id="712" w:name="_Toc20129578"/>
      <w:bookmarkStart w:id="713" w:name="_Toc27584205"/>
      <w:bookmarkStart w:id="714" w:name="_Toc36455507"/>
      <w:bookmarkStart w:id="715" w:name="_Toc45026893"/>
      <w:bookmarkStart w:id="716" w:name="_Toc67687228"/>
      <w:r w:rsidRPr="00384E92">
        <w:t>6.</w:t>
      </w:r>
      <w:r>
        <w:t>1.3.</w:t>
      </w:r>
      <w:r w:rsidR="003E448D">
        <w:t>7</w:t>
      </w:r>
      <w:r>
        <w:t>.4</w:t>
      </w:r>
      <w:r w:rsidRPr="00384E92">
        <w:t>.</w:t>
      </w:r>
      <w:r>
        <w:t>2</w:t>
      </w:r>
      <w:r w:rsidRPr="00384E92">
        <w:tab/>
      </w:r>
      <w:r>
        <w:t>Operation: modify</w:t>
      </w:r>
      <w:bookmarkEnd w:id="712"/>
      <w:bookmarkEnd w:id="713"/>
      <w:bookmarkEnd w:id="714"/>
      <w:bookmarkEnd w:id="715"/>
      <w:bookmarkEnd w:id="716"/>
    </w:p>
    <w:p w14:paraId="32E9F54B" w14:textId="77777777" w:rsidR="00947128" w:rsidRDefault="00947128" w:rsidP="00947128">
      <w:pPr>
        <w:pStyle w:val="Heading7"/>
      </w:pPr>
      <w:bookmarkStart w:id="717" w:name="_Toc20129579"/>
      <w:bookmarkStart w:id="718" w:name="_Toc27584206"/>
      <w:bookmarkStart w:id="719" w:name="_Toc36455508"/>
      <w:bookmarkStart w:id="720" w:name="_Toc45026894"/>
      <w:bookmarkStart w:id="721" w:name="_Toc67687229"/>
      <w:r>
        <w:t>6.1.3.</w:t>
      </w:r>
      <w:r w:rsidR="003E448D">
        <w:t>7</w:t>
      </w:r>
      <w:r>
        <w:t>.4.2.1</w:t>
      </w:r>
      <w:r>
        <w:tab/>
        <w:t>Description</w:t>
      </w:r>
      <w:bookmarkEnd w:id="717"/>
      <w:bookmarkEnd w:id="718"/>
      <w:bookmarkEnd w:id="719"/>
      <w:bookmarkEnd w:id="720"/>
      <w:bookmarkEnd w:id="721"/>
    </w:p>
    <w:p w14:paraId="32E9F54C" w14:textId="77777777" w:rsidR="00947128" w:rsidRDefault="00947128" w:rsidP="00947128">
      <w:pPr>
        <w:pStyle w:val="Heading7"/>
      </w:pPr>
      <w:bookmarkStart w:id="722" w:name="_Toc20129580"/>
      <w:bookmarkStart w:id="723" w:name="_Toc27584207"/>
      <w:bookmarkStart w:id="724" w:name="_Toc36455509"/>
      <w:bookmarkStart w:id="725" w:name="_Toc45026895"/>
      <w:bookmarkStart w:id="726" w:name="_Toc67687230"/>
      <w:r>
        <w:t>6.1.3.</w:t>
      </w:r>
      <w:r w:rsidR="003E448D">
        <w:t>7</w:t>
      </w:r>
      <w:r>
        <w:t>.4.2.2</w:t>
      </w:r>
      <w:r>
        <w:tab/>
        <w:t>Operation Definition</w:t>
      </w:r>
      <w:bookmarkEnd w:id="722"/>
      <w:bookmarkEnd w:id="723"/>
      <w:bookmarkEnd w:id="724"/>
      <w:bookmarkEnd w:id="725"/>
      <w:bookmarkEnd w:id="726"/>
    </w:p>
    <w:p w14:paraId="32E9F54D" w14:textId="429DED4A" w:rsidR="00947128" w:rsidRDefault="00947128" w:rsidP="00947128">
      <w:r>
        <w:t>This custom operation modifies an individual PDU session resource in the V-SMF, in HR roaming scenario.</w:t>
      </w:r>
    </w:p>
    <w:p w14:paraId="32E9F54E" w14:textId="77777777" w:rsidR="00947128" w:rsidRPr="00384E92" w:rsidRDefault="00947128" w:rsidP="00947128">
      <w:r>
        <w:t>This operation shall support the request data structures specified in table 6.1.3.</w:t>
      </w:r>
      <w:r w:rsidR="003E448D">
        <w:t>7</w:t>
      </w:r>
      <w:r>
        <w:t>.4.2.2-1 and the response data structure and response codes specified in table 6.1.3.</w:t>
      </w:r>
      <w:r w:rsidR="003E448D">
        <w:t>7</w:t>
      </w:r>
      <w:r>
        <w:t>.4.2.2-2.</w:t>
      </w:r>
    </w:p>
    <w:p w14:paraId="32E9F54F" w14:textId="3FA5120A" w:rsidR="00947128" w:rsidRPr="001769FF" w:rsidRDefault="00947128" w:rsidP="00947128">
      <w:pPr>
        <w:pStyle w:val="TH"/>
      </w:pPr>
      <w:r w:rsidRPr="001769FF">
        <w:t>Table 6.</w:t>
      </w:r>
      <w:r>
        <w:t>1.3.</w:t>
      </w:r>
      <w:r w:rsidR="003E448D">
        <w:t>7</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5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50"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51"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52"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53" w14:textId="77777777" w:rsidR="00947128" w:rsidRPr="001769FF" w:rsidRDefault="00947128" w:rsidP="00A423F5">
            <w:pPr>
              <w:pStyle w:val="TAH"/>
            </w:pPr>
            <w:r>
              <w:t>Description</w:t>
            </w:r>
          </w:p>
        </w:tc>
      </w:tr>
      <w:tr w:rsidR="00947128" w:rsidRPr="001769FF" w14:paraId="32E9F55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55" w14:textId="77777777" w:rsidR="00947128" w:rsidRPr="001769FF" w:rsidRDefault="00947128" w:rsidP="00A423F5">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32E9F556"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57"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58" w14:textId="77777777" w:rsidR="00947128" w:rsidRPr="001769FF" w:rsidRDefault="00947128" w:rsidP="00A423F5">
            <w:pPr>
              <w:pStyle w:val="TAL"/>
            </w:pPr>
            <w:r>
              <w:t xml:space="preserve">Representation of the updates to apply to the PDU session. </w:t>
            </w:r>
          </w:p>
        </w:tc>
      </w:tr>
    </w:tbl>
    <w:p w14:paraId="32E9F55A" w14:textId="77777777" w:rsidR="00947128" w:rsidRDefault="00947128" w:rsidP="00947128"/>
    <w:p w14:paraId="32E9F55B" w14:textId="77777777" w:rsidR="00947128" w:rsidRPr="001769FF" w:rsidRDefault="00947128" w:rsidP="00947128">
      <w:pPr>
        <w:pStyle w:val="TH"/>
      </w:pPr>
      <w:r w:rsidRPr="001769FF">
        <w:lastRenderedPageBreak/>
        <w:t>Table 6.</w:t>
      </w:r>
      <w:r>
        <w:t>1.3.</w:t>
      </w:r>
      <w:r w:rsidR="003E448D">
        <w:t>7</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6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5C"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5D"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5E"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5F" w14:textId="77777777" w:rsidR="00947128" w:rsidRPr="001769FF" w:rsidRDefault="00947128" w:rsidP="00A423F5">
            <w:pPr>
              <w:pStyle w:val="TAH"/>
            </w:pPr>
            <w:r w:rsidRPr="001769FF">
              <w:t>Response</w:t>
            </w:r>
          </w:p>
          <w:p w14:paraId="32E9F560"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61" w14:textId="77777777" w:rsidR="00947128" w:rsidRPr="001769FF" w:rsidRDefault="00947128" w:rsidP="00A423F5">
            <w:pPr>
              <w:pStyle w:val="TAH"/>
            </w:pPr>
            <w:r>
              <w:t>Description</w:t>
            </w:r>
          </w:p>
        </w:tc>
      </w:tr>
      <w:tr w:rsidR="00947128" w:rsidRPr="001769FF" w14:paraId="32E9F56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3" w14:textId="77777777" w:rsidR="00947128" w:rsidRPr="001769FF" w:rsidRDefault="00947128" w:rsidP="00A423F5">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32E9F564" w14:textId="77777777" w:rsidR="00947128" w:rsidRPr="001769FF" w:rsidRDefault="00947128"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65" w14:textId="77777777" w:rsidR="00947128" w:rsidRPr="001769FF" w:rsidRDefault="00947128"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66" w14:textId="77777777" w:rsidR="00947128" w:rsidRPr="001769FF" w:rsidRDefault="00947128" w:rsidP="00A423F5">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7" w14:textId="77777777" w:rsidR="00947128" w:rsidRPr="001769FF" w:rsidRDefault="00947128" w:rsidP="00A423F5">
            <w:pPr>
              <w:pStyle w:val="TAL"/>
            </w:pPr>
            <w:r>
              <w:t>This case represents a successful update of the PDU session, when the V-SMF needs to return information in the response.</w:t>
            </w:r>
          </w:p>
        </w:tc>
      </w:tr>
      <w:tr w:rsidR="00947128" w:rsidRPr="001769FF" w14:paraId="32E9F56E"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9"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6A"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6B"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6C"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D" w14:textId="77777777" w:rsidR="00947128" w:rsidRDefault="00947128" w:rsidP="00A423F5">
            <w:pPr>
              <w:pStyle w:val="TAL"/>
            </w:pPr>
            <w:r>
              <w:t>This case represents a successful update of the PDU session, when the V-SMF does not need to return information in the response.</w:t>
            </w:r>
          </w:p>
        </w:tc>
      </w:tr>
      <w:tr w:rsidR="004F2971" w:rsidRPr="001769FF" w14:paraId="32E9F57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F" w14:textId="77777777" w:rsidR="004F2971" w:rsidRDefault="004F2971" w:rsidP="004F2971">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2E9F570"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1"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2" w14:textId="77777777" w:rsidR="004F2971" w:rsidRDefault="004F2971" w:rsidP="004F2971">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3" w14:textId="77777777" w:rsidR="004F2971" w:rsidRDefault="004F2971" w:rsidP="00900417">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8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7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7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8" w14:textId="77777777" w:rsidR="004F2971" w:rsidRDefault="004F2971" w:rsidP="004F297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7A" w14:textId="77777777" w:rsidR="004F2971" w:rsidRDefault="004F2971" w:rsidP="004F2971">
            <w:pPr>
              <w:pStyle w:val="TAL"/>
            </w:pPr>
            <w:r>
              <w:t>- N1_SM_ERROR</w:t>
            </w:r>
          </w:p>
          <w:p w14:paraId="32E9F57C" w14:textId="77777777" w:rsidR="004F2971" w:rsidRDefault="004F2971" w:rsidP="004F2971">
            <w:pPr>
              <w:pStyle w:val="TAL"/>
            </w:pPr>
            <w:r>
              <w:t>- UNABLE_TO_PAGE_UE</w:t>
            </w:r>
          </w:p>
          <w:p w14:paraId="32E9F57D" w14:textId="77777777" w:rsidR="004F2971" w:rsidRDefault="004F2971" w:rsidP="004F2971">
            <w:pPr>
              <w:pStyle w:val="TAL"/>
            </w:pPr>
            <w:r>
              <w:t>- UE_NOT_RESPONDING</w:t>
            </w:r>
          </w:p>
          <w:p w14:paraId="32E9F57E" w14:textId="77777777" w:rsidR="004F2971" w:rsidRDefault="004F2971" w:rsidP="004F2971">
            <w:pPr>
              <w:pStyle w:val="TAL"/>
            </w:pPr>
            <w:r>
              <w:t>- REJECTED_BY_UE</w:t>
            </w:r>
          </w:p>
          <w:p w14:paraId="32E9F57F" w14:textId="77777777" w:rsidR="004F2971" w:rsidRDefault="004F2971" w:rsidP="004F2971">
            <w:pPr>
              <w:pStyle w:val="TAL"/>
            </w:pPr>
            <w:r>
              <w:t>- REJ</w:t>
            </w:r>
            <w:r w:rsidR="00867F5D">
              <w:t>ECTED</w:t>
            </w:r>
            <w:r>
              <w:t>_DUE_VPLMN_POLICY</w:t>
            </w:r>
          </w:p>
          <w:p w14:paraId="32E9F580" w14:textId="77777777" w:rsidR="004F2971" w:rsidRDefault="004F2971" w:rsidP="004F2971">
            <w:pPr>
              <w:pStyle w:val="TAL"/>
            </w:pPr>
            <w:r>
              <w:t>- HO_TAU_IN_PROGRESS</w:t>
            </w:r>
          </w:p>
          <w:p w14:paraId="32E9F581" w14:textId="77777777" w:rsidR="00C43287" w:rsidRDefault="00C43287" w:rsidP="00C43287">
            <w:pPr>
              <w:pStyle w:val="TAL"/>
            </w:pPr>
            <w:r>
              <w:t>- EBI_EXHAUSTED</w:t>
            </w:r>
          </w:p>
          <w:p w14:paraId="32E9F582" w14:textId="7F46D7F4" w:rsidR="00C43287" w:rsidRDefault="00C43287" w:rsidP="004F2971">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5B1EEB">
              <w:t>clause</w:t>
            </w:r>
            <w:r w:rsidRPr="00957365">
              <w:t xml:space="preserve"> </w:t>
            </w:r>
            <w:r w:rsidRPr="00EA1C32">
              <w:t>4.11.1.4.1 of 3GPP TS 23.502 [3].</w:t>
            </w:r>
          </w:p>
          <w:p w14:paraId="29FDC8CF" w14:textId="19FD1CC5" w:rsidR="004172D4" w:rsidRPr="004172D4" w:rsidRDefault="004172D4" w:rsidP="004F2971">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5B1EEB">
              <w:rPr>
                <w:rFonts w:cs="Arial"/>
                <w:szCs w:val="18"/>
              </w:rPr>
              <w:t>clause</w:t>
            </w:r>
            <w:r>
              <w:rPr>
                <w:rFonts w:cs="Arial"/>
                <w:szCs w:val="18"/>
              </w:rPr>
              <w:t xml:space="preserve"> 5.17.2.3.1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.501 [</w:t>
            </w:r>
            <w:r>
              <w:rPr>
                <w:rFonts w:cs="Arial"/>
                <w:szCs w:val="18"/>
              </w:rPr>
              <w:t>2].</w:t>
            </w:r>
          </w:p>
          <w:p w14:paraId="32E9F583" w14:textId="77777777" w:rsidR="004F2971" w:rsidRDefault="004F2971" w:rsidP="004F2971">
            <w:pPr>
              <w:pStyle w:val="TAL"/>
            </w:pPr>
            <w:r>
              <w:t>See table 6.1.7.3-1 for the description of these errors.</w:t>
            </w:r>
          </w:p>
        </w:tc>
      </w:tr>
      <w:tr w:rsidR="004F2971" w:rsidRPr="001769FF" w14:paraId="32E9F58C"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88" w14:textId="77777777" w:rsidR="004F2971" w:rsidRDefault="004F2971" w:rsidP="004F297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8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p>
          <w:p w14:paraId="32E9F58A" w14:textId="77777777" w:rsidR="004F2971" w:rsidRDefault="004F2971" w:rsidP="004F2971">
            <w:pPr>
              <w:pStyle w:val="TAL"/>
            </w:pPr>
            <w:r>
              <w:t>- CONTEXT_NOT_FOUND</w:t>
            </w:r>
          </w:p>
          <w:p w14:paraId="32E9F58B" w14:textId="77777777" w:rsidR="004F2971" w:rsidRDefault="004F2971" w:rsidP="004F2971">
            <w:pPr>
              <w:pStyle w:val="TAL"/>
            </w:pPr>
            <w:r>
              <w:t>See table 6.1.7.3-1 for the description of these errors.</w:t>
            </w:r>
          </w:p>
        </w:tc>
      </w:tr>
      <w:tr w:rsidR="004F2971" w:rsidRPr="001769FF" w14:paraId="32E9F592"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D"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E"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F"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0" w14:textId="77777777" w:rsidR="004F2971" w:rsidRDefault="004F2971" w:rsidP="004F2971">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1"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98"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3"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4"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5"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6" w14:textId="77777777" w:rsidR="004F2971" w:rsidRDefault="004F2971" w:rsidP="004F2971">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7"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A1"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9"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A"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B"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C" w14:textId="77777777" w:rsidR="004F2971" w:rsidRDefault="004F2971" w:rsidP="004F2971">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D"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9E" w14:textId="77777777" w:rsidR="004F2971" w:rsidRDefault="004F2971" w:rsidP="004F2971">
            <w:pPr>
              <w:pStyle w:val="TAL"/>
            </w:pPr>
            <w:r>
              <w:t>- PEER_NOT_RESPONDING</w:t>
            </w:r>
          </w:p>
          <w:p w14:paraId="32E9F59F" w14:textId="77777777" w:rsidR="004F2971" w:rsidRPr="009F4178" w:rsidRDefault="004F2971" w:rsidP="004F2971">
            <w:pPr>
              <w:pStyle w:val="TAL"/>
            </w:pPr>
            <w:r>
              <w:t>- NETWORK_FAILURE</w:t>
            </w:r>
          </w:p>
          <w:p w14:paraId="32E9F5A0" w14:textId="77777777" w:rsidR="004F2971" w:rsidRDefault="004F2971" w:rsidP="004F2971">
            <w:pPr>
              <w:pStyle w:val="TAL"/>
            </w:pPr>
            <w:r>
              <w:t>See table 6.1.7.3-1 for the description of these errors.</w:t>
            </w:r>
          </w:p>
        </w:tc>
      </w:tr>
      <w:tr w:rsidR="00141339" w:rsidRPr="001769FF" w14:paraId="59BAB435"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AE3F2F" w14:textId="26B8E307"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A2" w14:textId="77777777" w:rsidR="00947128" w:rsidRPr="00384E92" w:rsidRDefault="00947128" w:rsidP="0058081A"/>
    <w:p w14:paraId="32E9F5A3" w14:textId="3AB1E186" w:rsidR="002013A9" w:rsidRDefault="002013A9" w:rsidP="000E77D4">
      <w:pPr>
        <w:pStyle w:val="Heading3"/>
      </w:pPr>
      <w:bookmarkStart w:id="727" w:name="_Toc20129581"/>
      <w:bookmarkStart w:id="728" w:name="_Toc27584208"/>
      <w:bookmarkStart w:id="729" w:name="_Toc36455510"/>
      <w:bookmarkStart w:id="730" w:name="_Toc45026896"/>
      <w:bookmarkStart w:id="731" w:name="_Toc67687231"/>
      <w:r>
        <w:t>6.</w:t>
      </w:r>
      <w:r w:rsidR="000E77D4">
        <w:t>1.</w:t>
      </w:r>
      <w:r w:rsidR="00FD6006">
        <w:t>4</w:t>
      </w:r>
      <w:r>
        <w:tab/>
      </w:r>
      <w:r w:rsidR="00662956">
        <w:t xml:space="preserve">Custom </w:t>
      </w:r>
      <w:r w:rsidR="00BA054B">
        <w:t>Operations</w:t>
      </w:r>
      <w:r w:rsidR="008D05F4">
        <w:t xml:space="preserve"> without associated resources</w:t>
      </w:r>
      <w:bookmarkEnd w:id="727"/>
      <w:bookmarkEnd w:id="728"/>
      <w:bookmarkEnd w:id="729"/>
      <w:bookmarkEnd w:id="730"/>
      <w:bookmarkEnd w:id="731"/>
    </w:p>
    <w:p w14:paraId="32E9F5A4" w14:textId="77777777" w:rsidR="00036CEA" w:rsidRDefault="00036CEA" w:rsidP="00036CEA">
      <w:r>
        <w:t>None.</w:t>
      </w:r>
    </w:p>
    <w:p w14:paraId="32E9F5A5" w14:textId="77777777" w:rsidR="00406386" w:rsidRDefault="00406386" w:rsidP="00406386">
      <w:pPr>
        <w:pStyle w:val="Heading3"/>
      </w:pPr>
      <w:bookmarkStart w:id="732" w:name="_Toc20129582"/>
      <w:bookmarkStart w:id="733" w:name="_Toc27584209"/>
      <w:bookmarkStart w:id="734" w:name="_Toc36455511"/>
      <w:bookmarkStart w:id="735" w:name="_Toc45026897"/>
      <w:bookmarkStart w:id="736" w:name="_Toc67687232"/>
      <w:r>
        <w:t>6.1.5</w:t>
      </w:r>
      <w:r>
        <w:tab/>
        <w:t>Notifications</w:t>
      </w:r>
      <w:bookmarkEnd w:id="732"/>
      <w:bookmarkEnd w:id="733"/>
      <w:bookmarkEnd w:id="734"/>
      <w:bookmarkEnd w:id="735"/>
      <w:bookmarkEnd w:id="736"/>
    </w:p>
    <w:p w14:paraId="32E9F5A6" w14:textId="77777777" w:rsidR="00406386" w:rsidRPr="000A7435" w:rsidRDefault="00406386" w:rsidP="00406386">
      <w:pPr>
        <w:pStyle w:val="Heading4"/>
      </w:pPr>
      <w:bookmarkStart w:id="737" w:name="_Toc20129583"/>
      <w:bookmarkStart w:id="738" w:name="_Toc27584210"/>
      <w:bookmarkStart w:id="739" w:name="_Toc36455512"/>
      <w:bookmarkStart w:id="740" w:name="_Toc45026898"/>
      <w:bookmarkStart w:id="741" w:name="_Toc67687233"/>
      <w:r>
        <w:t>6.1.5.1</w:t>
      </w:r>
      <w:r>
        <w:tab/>
        <w:t>General</w:t>
      </w:r>
      <w:bookmarkEnd w:id="737"/>
      <w:bookmarkEnd w:id="738"/>
      <w:bookmarkEnd w:id="739"/>
      <w:bookmarkEnd w:id="740"/>
      <w:bookmarkEnd w:id="741"/>
    </w:p>
    <w:p w14:paraId="32E9F5A7" w14:textId="3E811EA7" w:rsidR="00DD1653" w:rsidRDefault="00DD1653" w:rsidP="00DD1653">
      <w:r>
        <w:t xml:space="preserve">This </w:t>
      </w:r>
      <w:r w:rsidR="005B1EEB">
        <w:t>clause</w:t>
      </w:r>
      <w:r>
        <w:t xml:space="preserve"> specifies the notifications provided by the Nsmf_PDUSession service.</w:t>
      </w:r>
    </w:p>
    <w:p w14:paraId="32E9F5A8" w14:textId="1A4DC413" w:rsidR="00DD1653" w:rsidRDefault="00DD1653" w:rsidP="00DD1653">
      <w:r>
        <w:t xml:space="preserve">The delivery of notifications shall be supported as specified in </w:t>
      </w:r>
      <w:r w:rsidR="005B1EEB">
        <w:t>clause</w:t>
      </w:r>
      <w:r>
        <w:t xml:space="preserve"> 6.2 of</w:t>
      </w:r>
      <w:r w:rsidR="00151DAB">
        <w:t xml:space="preserve"> 3GPP TS</w:t>
      </w:r>
      <w:r w:rsidR="00CA4B50">
        <w:t> 29.500 [</w:t>
      </w:r>
      <w:r>
        <w:t>4]</w:t>
      </w:r>
      <w:r w:rsidRPr="005F50A8">
        <w:t xml:space="preserve"> </w:t>
      </w:r>
      <w:r>
        <w:t>for Server-initiated communication.</w:t>
      </w:r>
    </w:p>
    <w:p w14:paraId="32E9F5A9" w14:textId="77777777" w:rsidR="00DD1653" w:rsidRPr="00384E92" w:rsidRDefault="00DD1653" w:rsidP="00DD1653">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DD1653" w:rsidRPr="00384E92" w14:paraId="32E9F5AF" w14:textId="77777777" w:rsidTr="003521F9">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A" w14:textId="77777777" w:rsidR="00DD1653" w:rsidRPr="008C18E3" w:rsidRDefault="00DD1653" w:rsidP="003521F9">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B" w14:textId="77777777" w:rsidR="00DD1653" w:rsidRPr="008C18E3" w:rsidRDefault="00DD1653" w:rsidP="003521F9">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C" w14:textId="77777777" w:rsidR="00DD1653" w:rsidRPr="008C18E3" w:rsidRDefault="00DD1653" w:rsidP="003521F9">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D" w14:textId="77777777" w:rsidR="00DD1653" w:rsidRDefault="00DD1653" w:rsidP="003521F9">
            <w:pPr>
              <w:pStyle w:val="TAH"/>
            </w:pPr>
            <w:r>
              <w:t>Description</w:t>
            </w:r>
          </w:p>
          <w:p w14:paraId="32E9F5AE" w14:textId="77777777" w:rsidR="00DD1653" w:rsidRPr="008C18E3" w:rsidRDefault="00DD1653" w:rsidP="003521F9">
            <w:pPr>
              <w:pStyle w:val="TAH"/>
            </w:pPr>
            <w:r>
              <w:t>(service operation)</w:t>
            </w:r>
          </w:p>
        </w:tc>
      </w:tr>
      <w:tr w:rsidR="00DD1653" w:rsidRPr="00CD494F" w14:paraId="32E9F5B5" w14:textId="77777777" w:rsidTr="003521F9">
        <w:trPr>
          <w:jc w:val="center"/>
        </w:trPr>
        <w:tc>
          <w:tcPr>
            <w:tcW w:w="705" w:type="pct"/>
            <w:tcBorders>
              <w:left w:val="single" w:sz="4" w:space="0" w:color="auto"/>
              <w:right w:val="single" w:sz="4" w:space="0" w:color="auto"/>
            </w:tcBorders>
            <w:vAlign w:val="center"/>
          </w:tcPr>
          <w:p w14:paraId="32E9F5B0" w14:textId="77777777" w:rsidR="00DD1653" w:rsidRPr="0033441A" w:rsidRDefault="00DD1653" w:rsidP="003521F9">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32E9F5B1" w14:textId="5525ADFE" w:rsidR="00DD1653" w:rsidRDefault="00DD1653" w:rsidP="003521F9">
            <w:pPr>
              <w:pStyle w:val="TAL"/>
              <w:rPr>
                <w:lang w:val="en-US"/>
              </w:rPr>
            </w:pPr>
            <w:r w:rsidRPr="00DD4E0C">
              <w:rPr>
                <w:lang w:val="en-US"/>
              </w:rPr>
              <w:t>{smContextStatusUri}</w:t>
            </w:r>
          </w:p>
          <w:p w14:paraId="32E9F5B2" w14:textId="77777777" w:rsidR="00DD1653" w:rsidRPr="00DD4E0C" w:rsidDel="005E0502" w:rsidRDefault="00DD1653" w:rsidP="003521F9">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32E9F5B3" w14:textId="77777777" w:rsidR="00DD1653" w:rsidRPr="00904791" w:rsidRDefault="00DD1653" w:rsidP="003521F9">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2E9F5B4" w14:textId="77777777" w:rsidR="00DD1653" w:rsidRPr="00CD494F" w:rsidRDefault="00DD1653" w:rsidP="003521F9">
            <w:pPr>
              <w:pStyle w:val="TAL"/>
              <w:rPr>
                <w:lang w:val="en-US"/>
              </w:rPr>
            </w:pPr>
            <w:r w:rsidRPr="00CD494F">
              <w:rPr>
                <w:lang w:val="en-US"/>
              </w:rPr>
              <w:t>Notify SM Context Status</w:t>
            </w:r>
            <w:r>
              <w:rPr>
                <w:lang w:val="en-US"/>
              </w:rPr>
              <w:t xml:space="preserve"> </w:t>
            </w:r>
          </w:p>
        </w:tc>
      </w:tr>
    </w:tbl>
    <w:p w14:paraId="32E9F5B6" w14:textId="77777777" w:rsidR="00DD1653" w:rsidRPr="00384E92" w:rsidRDefault="00DD1653" w:rsidP="00DD1653"/>
    <w:p w14:paraId="32E9F5B7" w14:textId="77777777" w:rsidR="00406386" w:rsidRDefault="00406386" w:rsidP="00406386">
      <w:pPr>
        <w:pStyle w:val="Heading4"/>
      </w:pPr>
      <w:bookmarkStart w:id="742" w:name="_Toc20129584"/>
      <w:bookmarkStart w:id="743" w:name="_Toc27584211"/>
      <w:bookmarkStart w:id="744" w:name="_Toc36455513"/>
      <w:bookmarkStart w:id="745" w:name="_Toc45026899"/>
      <w:bookmarkStart w:id="746" w:name="_Toc67687234"/>
      <w:r>
        <w:t>6.1.5.2</w:t>
      </w:r>
      <w:r>
        <w:tab/>
      </w:r>
      <w:r w:rsidR="00DD1653">
        <w:t>SM Context Status Notification</w:t>
      </w:r>
      <w:bookmarkEnd w:id="742"/>
      <w:bookmarkEnd w:id="743"/>
      <w:bookmarkEnd w:id="744"/>
      <w:bookmarkEnd w:id="745"/>
      <w:bookmarkEnd w:id="746"/>
    </w:p>
    <w:p w14:paraId="32E9F5B8" w14:textId="77777777" w:rsidR="00DD1653" w:rsidRDefault="00DD1653" w:rsidP="00DD1653">
      <w:pPr>
        <w:pStyle w:val="Heading5"/>
      </w:pPr>
      <w:bookmarkStart w:id="747" w:name="_Toc20129585"/>
      <w:bookmarkStart w:id="748" w:name="_Toc27584212"/>
      <w:bookmarkStart w:id="749" w:name="_Toc36455514"/>
      <w:bookmarkStart w:id="750" w:name="_Toc45026900"/>
      <w:bookmarkStart w:id="751" w:name="_Toc67687235"/>
      <w:r>
        <w:t>6.1.5.2.1</w:t>
      </w:r>
      <w:r>
        <w:tab/>
        <w:t>Description</w:t>
      </w:r>
      <w:bookmarkEnd w:id="747"/>
      <w:bookmarkEnd w:id="748"/>
      <w:bookmarkEnd w:id="749"/>
      <w:bookmarkEnd w:id="750"/>
      <w:bookmarkEnd w:id="751"/>
    </w:p>
    <w:p w14:paraId="32E9F5B9" w14:textId="77777777" w:rsidR="00DD1653" w:rsidRPr="00183983" w:rsidRDefault="00DD1653" w:rsidP="00DD1653">
      <w:r>
        <w:t>If the NF Service Consumer (e.g AMF) has provided the callback URI for getting notified about change of SM context status, the SMF shall notify the NF Service Consumer when the SM context status information is updated.</w:t>
      </w:r>
    </w:p>
    <w:p w14:paraId="32E9F5BA" w14:textId="77777777" w:rsidR="00DD1653" w:rsidRDefault="00DD1653" w:rsidP="00DD1653">
      <w:pPr>
        <w:pStyle w:val="Heading5"/>
      </w:pPr>
      <w:bookmarkStart w:id="752" w:name="_Toc20129586"/>
      <w:bookmarkStart w:id="753" w:name="_Toc27584213"/>
      <w:bookmarkStart w:id="754" w:name="_Toc36455515"/>
      <w:bookmarkStart w:id="755" w:name="_Toc45026901"/>
      <w:bookmarkStart w:id="756" w:name="_Toc67687236"/>
      <w:r>
        <w:t>6.1.5.2.2</w:t>
      </w:r>
      <w:r>
        <w:tab/>
        <w:t>Notification Definition</w:t>
      </w:r>
      <w:bookmarkEnd w:id="752"/>
      <w:bookmarkEnd w:id="753"/>
      <w:bookmarkEnd w:id="754"/>
      <w:bookmarkEnd w:id="755"/>
      <w:bookmarkEnd w:id="756"/>
    </w:p>
    <w:p w14:paraId="32E9F5BB" w14:textId="2190BAB9" w:rsidR="00DD1653" w:rsidRDefault="00DD1653" w:rsidP="00DD1653">
      <w:r>
        <w:t>The POST method shall be used for SM context status notification and the URI shall be the callback reference provided by the NF Service Consumer during the subscription to this notification.</w:t>
      </w:r>
    </w:p>
    <w:p w14:paraId="32E9F5BC" w14:textId="48580FB1" w:rsidR="00DD1653" w:rsidRPr="00046794" w:rsidRDefault="00DD1653" w:rsidP="00DD1653">
      <w:r>
        <w:t xml:space="preserve">Resource URI: </w:t>
      </w:r>
      <w:r>
        <w:rPr>
          <w:b/>
        </w:rPr>
        <w:t>{smContextStatusUri}</w:t>
      </w:r>
    </w:p>
    <w:p w14:paraId="32E9F5BD" w14:textId="77777777" w:rsidR="00DD1653" w:rsidRDefault="00DD1653" w:rsidP="00DD1653">
      <w:r>
        <w:t>Support of URI query parameters is specified in table 6.1.5.2.2-1.</w:t>
      </w:r>
    </w:p>
    <w:p w14:paraId="32E9F5BE" w14:textId="755ED3E3" w:rsidR="00DD1653" w:rsidRPr="00384E92" w:rsidRDefault="00DD1653" w:rsidP="00DD1653">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D1653" w:rsidRPr="00384E92" w14:paraId="32E9F5C4"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BF" w14:textId="77777777" w:rsidR="00DD1653" w:rsidRPr="001769FF" w:rsidRDefault="00DD1653" w:rsidP="003521F9">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C0" w14:textId="77777777" w:rsidR="00DD1653" w:rsidRPr="001769FF" w:rsidRDefault="00DD1653" w:rsidP="003521F9">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C1" w14:textId="77777777" w:rsidR="00DD1653" w:rsidRPr="001769FF" w:rsidRDefault="00DD1653" w:rsidP="003521F9">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C2" w14:textId="77777777" w:rsidR="00DD1653" w:rsidRPr="001769FF" w:rsidRDefault="00DD1653" w:rsidP="003521F9">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C3" w14:textId="77777777" w:rsidR="00DD1653" w:rsidRPr="001769FF" w:rsidRDefault="00DD1653" w:rsidP="003521F9">
            <w:pPr>
              <w:pStyle w:val="TAH"/>
            </w:pPr>
            <w:r>
              <w:t>Description</w:t>
            </w:r>
          </w:p>
        </w:tc>
      </w:tr>
      <w:tr w:rsidR="00DD1653" w:rsidRPr="00384E92" w14:paraId="32E9F5CA" w14:textId="77777777" w:rsidTr="003521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C5" w14:textId="77777777" w:rsidR="00DD1653" w:rsidRPr="001769FF" w:rsidRDefault="00DD1653" w:rsidP="003521F9">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C6" w14:textId="77777777" w:rsidR="00DD1653" w:rsidRPr="001769FF" w:rsidRDefault="00DD1653" w:rsidP="003521F9">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C7" w14:textId="77777777" w:rsidR="00DD1653" w:rsidRPr="001769FF" w:rsidRDefault="00DD1653" w:rsidP="003521F9">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C8" w14:textId="77777777" w:rsidR="00DD1653" w:rsidRPr="001769FF" w:rsidRDefault="00DD1653" w:rsidP="003521F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C9" w14:textId="77777777" w:rsidR="00DD1653" w:rsidRPr="001769FF" w:rsidRDefault="00DD1653" w:rsidP="003521F9">
            <w:pPr>
              <w:pStyle w:val="TAL"/>
            </w:pPr>
          </w:p>
        </w:tc>
      </w:tr>
    </w:tbl>
    <w:p w14:paraId="32E9F5CB" w14:textId="77777777" w:rsidR="00DD1653" w:rsidRDefault="00DD1653" w:rsidP="00DD1653"/>
    <w:p w14:paraId="32E9F5CC" w14:textId="77777777" w:rsidR="00DD1653" w:rsidRPr="00384E92" w:rsidRDefault="00DD1653" w:rsidP="00DD1653">
      <w:r>
        <w:t>Support of request data structures is specified in table 6.1.5.2.2-2, and support of response data structures and response codes is specified in table 6.1.5.2-3.</w:t>
      </w:r>
    </w:p>
    <w:p w14:paraId="32E9F5CD" w14:textId="51F39C75" w:rsidR="00DD1653" w:rsidRPr="001769FF" w:rsidRDefault="00DD1653" w:rsidP="00DD1653">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D1653" w:rsidRPr="001769FF" w14:paraId="32E9F5D2" w14:textId="77777777" w:rsidTr="003521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CE" w14:textId="77777777" w:rsidR="00DD1653" w:rsidRPr="001769FF" w:rsidRDefault="00DD1653" w:rsidP="003521F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CF" w14:textId="77777777" w:rsidR="00DD1653" w:rsidRPr="001769FF" w:rsidRDefault="00DD1653" w:rsidP="003521F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D0" w14:textId="77777777" w:rsidR="00DD1653" w:rsidRPr="001769FF" w:rsidRDefault="00DD1653" w:rsidP="003521F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D1" w14:textId="77777777" w:rsidR="00DD1653" w:rsidRPr="001769FF" w:rsidRDefault="00DD1653" w:rsidP="003521F9">
            <w:pPr>
              <w:pStyle w:val="TAH"/>
            </w:pPr>
            <w:r>
              <w:t>Description</w:t>
            </w:r>
          </w:p>
        </w:tc>
      </w:tr>
      <w:tr w:rsidR="00DD1653" w:rsidRPr="001769FF" w14:paraId="32E9F5D7" w14:textId="77777777" w:rsidTr="003521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D3" w14:textId="77777777" w:rsidR="00DD1653" w:rsidRPr="001769FF" w:rsidRDefault="00DD1653" w:rsidP="003521F9">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D4" w14:textId="77777777" w:rsidR="00DD1653" w:rsidRPr="001769FF" w:rsidRDefault="00DD1653" w:rsidP="003521F9">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D5" w14:textId="77777777" w:rsidR="00DD1653" w:rsidRPr="001769FF" w:rsidRDefault="00DD1653" w:rsidP="003521F9">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D6" w14:textId="77777777" w:rsidR="00DD1653" w:rsidRPr="001769FF" w:rsidRDefault="00DD1653" w:rsidP="003521F9">
            <w:pPr>
              <w:pStyle w:val="TAL"/>
            </w:pPr>
            <w:r>
              <w:t>Representation of the SM context status notification.</w:t>
            </w:r>
          </w:p>
        </w:tc>
      </w:tr>
    </w:tbl>
    <w:p w14:paraId="32E9F5D8" w14:textId="77777777" w:rsidR="00DD1653" w:rsidRDefault="00DD1653" w:rsidP="00DD1653"/>
    <w:p w14:paraId="32E9F5D9" w14:textId="77777777" w:rsidR="00DD1653" w:rsidRPr="001769FF" w:rsidRDefault="00DD1653" w:rsidP="00DD1653">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D1653" w:rsidRPr="001769FF" w14:paraId="32E9F5E0"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DA" w14:textId="77777777" w:rsidR="00DD1653" w:rsidRPr="001769FF" w:rsidRDefault="00DD1653" w:rsidP="003521F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DB" w14:textId="77777777" w:rsidR="00DD1653" w:rsidRPr="001769FF" w:rsidRDefault="00DD1653" w:rsidP="003521F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DC" w14:textId="77777777" w:rsidR="00DD1653" w:rsidRPr="001769FF" w:rsidRDefault="00DD1653" w:rsidP="003521F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DD" w14:textId="77777777" w:rsidR="00DD1653" w:rsidRPr="001769FF" w:rsidRDefault="00DD1653" w:rsidP="003521F9">
            <w:pPr>
              <w:pStyle w:val="TAH"/>
            </w:pPr>
            <w:r w:rsidRPr="001769FF">
              <w:t>Response</w:t>
            </w:r>
          </w:p>
          <w:p w14:paraId="32E9F5DE" w14:textId="77777777" w:rsidR="00DD1653" w:rsidRPr="001769FF" w:rsidRDefault="00DD1653" w:rsidP="003521F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DF" w14:textId="77777777" w:rsidR="00DD1653" w:rsidRPr="001769FF" w:rsidRDefault="00DD1653" w:rsidP="003521F9">
            <w:pPr>
              <w:pStyle w:val="TAH"/>
            </w:pPr>
            <w:r>
              <w:t>Description</w:t>
            </w:r>
          </w:p>
        </w:tc>
      </w:tr>
      <w:tr w:rsidR="00DD1653" w:rsidRPr="001769FF" w14:paraId="32E9F5E6" w14:textId="77777777" w:rsidTr="003521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1" w14:textId="77777777" w:rsidR="00DD1653" w:rsidRDefault="004D4764" w:rsidP="003521F9">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E2" w14:textId="77777777" w:rsidR="00DD1653" w:rsidRDefault="00DD1653" w:rsidP="003521F9">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E3" w14:textId="77777777" w:rsidR="00DD1653" w:rsidRDefault="00DD1653" w:rsidP="003521F9">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E4" w14:textId="77777777" w:rsidR="00DD1653" w:rsidRDefault="00DD1653" w:rsidP="003521F9">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E5" w14:textId="77777777" w:rsidR="00DD1653" w:rsidRDefault="0052030D" w:rsidP="003521F9">
            <w:pPr>
              <w:pStyle w:val="TAL"/>
            </w:pPr>
            <w:r>
              <w:t>S</w:t>
            </w:r>
            <w:r w:rsidR="00DD1653">
              <w:t>uccessful notification of the SM context status change</w:t>
            </w:r>
          </w:p>
        </w:tc>
      </w:tr>
      <w:tr w:rsidR="004D4764" w:rsidRPr="001769FF" w14:paraId="32E9F5F4"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F" w14:textId="77777777" w:rsidR="004D4764" w:rsidRPr="00D275D9" w:rsidRDefault="004D4764" w:rsidP="006602B2">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F0" w14:textId="77777777" w:rsidR="004D4764" w:rsidRDefault="004D4764" w:rsidP="006602B2">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F1" w14:textId="77777777" w:rsidR="004D4764" w:rsidRDefault="004D4764" w:rsidP="006602B2">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F2" w14:textId="77777777" w:rsidR="004D4764" w:rsidRDefault="004D4764" w:rsidP="006602B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F3" w14:textId="6349E66E" w:rsidR="004D4764" w:rsidRDefault="004D4764" w:rsidP="006602B2">
            <w:pPr>
              <w:pStyle w:val="TAL"/>
            </w:pPr>
            <w:r>
              <w:t xml:space="preserve">The NF service consumer shall generate a Location header field containing a URI pointing to </w:t>
            </w:r>
            <w:r w:rsidR="0048548F">
              <w:t xml:space="preserve">the endpoint of </w:t>
            </w:r>
            <w:r>
              <w:t>another NF service consumer to which the notification should be sen</w:t>
            </w:r>
            <w:r w:rsidR="0048548F">
              <w:t>t</w:t>
            </w:r>
            <w:r>
              <w:t>.</w:t>
            </w:r>
          </w:p>
        </w:tc>
      </w:tr>
      <w:tr w:rsidR="00141339" w:rsidRPr="001769FF" w14:paraId="75A1E65F"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48BDB1" w14:textId="7CBF677D"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F5" w14:textId="77777777" w:rsidR="00DD1653" w:rsidRDefault="00DD1653" w:rsidP="00DD1653"/>
    <w:p w14:paraId="32E9F5F6" w14:textId="77777777" w:rsidR="00E3491B" w:rsidRDefault="00E3491B" w:rsidP="000E77D4">
      <w:pPr>
        <w:pStyle w:val="Heading3"/>
      </w:pPr>
      <w:bookmarkStart w:id="757" w:name="_Toc20129587"/>
      <w:bookmarkStart w:id="758" w:name="_Toc27584214"/>
      <w:bookmarkStart w:id="759" w:name="_Toc36455516"/>
      <w:bookmarkStart w:id="760" w:name="_Toc45026902"/>
      <w:bookmarkStart w:id="761" w:name="_Toc67687237"/>
      <w:r>
        <w:t>6.</w:t>
      </w:r>
      <w:r w:rsidR="000E77D4">
        <w:t>1.</w:t>
      </w:r>
      <w:r w:rsidR="004B1E63">
        <w:t>6</w:t>
      </w:r>
      <w:r>
        <w:tab/>
      </w:r>
      <w:r w:rsidR="00FD48E5">
        <w:t>Data Model</w:t>
      </w:r>
      <w:bookmarkEnd w:id="757"/>
      <w:bookmarkEnd w:id="758"/>
      <w:bookmarkEnd w:id="759"/>
      <w:bookmarkEnd w:id="760"/>
      <w:bookmarkEnd w:id="761"/>
    </w:p>
    <w:p w14:paraId="32E9F5F7" w14:textId="77777777" w:rsidR="00E3491B" w:rsidRDefault="00E3491B" w:rsidP="000E77D4">
      <w:pPr>
        <w:pStyle w:val="Heading4"/>
      </w:pPr>
      <w:bookmarkStart w:id="762" w:name="_Toc20129588"/>
      <w:bookmarkStart w:id="763" w:name="_Toc27584215"/>
      <w:bookmarkStart w:id="764" w:name="_Toc36455517"/>
      <w:bookmarkStart w:id="765" w:name="_Toc45026903"/>
      <w:bookmarkStart w:id="766" w:name="_Toc67687238"/>
      <w:r>
        <w:t>6.</w:t>
      </w:r>
      <w:r w:rsidR="000E77D4">
        <w:t>1.</w:t>
      </w:r>
      <w:r w:rsidR="004B1E63">
        <w:t>6</w:t>
      </w:r>
      <w:r>
        <w:t>.1</w:t>
      </w:r>
      <w:r>
        <w:tab/>
        <w:t>General</w:t>
      </w:r>
      <w:bookmarkEnd w:id="762"/>
      <w:bookmarkEnd w:id="763"/>
      <w:bookmarkEnd w:id="764"/>
      <w:bookmarkEnd w:id="765"/>
      <w:bookmarkEnd w:id="766"/>
    </w:p>
    <w:p w14:paraId="32E9F5F8" w14:textId="477AD2DE" w:rsidR="000F36CF" w:rsidRDefault="000F36CF" w:rsidP="000F36CF">
      <w:r>
        <w:t xml:space="preserve">This </w:t>
      </w:r>
      <w:r w:rsidR="005B1EEB">
        <w:t>clause</w:t>
      </w:r>
      <w:r>
        <w:t xml:space="preserve"> specifies the application data model supported </w:t>
      </w:r>
      <w:r w:rsidR="00D91F28">
        <w:t>by</w:t>
      </w:r>
      <w:r>
        <w:t xml:space="preserve"> the API.</w:t>
      </w:r>
    </w:p>
    <w:p w14:paraId="32E9F5F9" w14:textId="77777777" w:rsidR="00B75785" w:rsidRDefault="00A94618" w:rsidP="00B75785">
      <w:r>
        <w:lastRenderedPageBreak/>
        <w:t>T</w:t>
      </w:r>
      <w:r w:rsidR="00B75785" w:rsidRPr="009C4D60">
        <w:t xml:space="preserve">able </w:t>
      </w:r>
      <w:r>
        <w:t>6.1.6.1</w:t>
      </w:r>
      <w:r w:rsidR="0052604D">
        <w:t>-</w:t>
      </w:r>
      <w:r>
        <w:t>1</w:t>
      </w:r>
      <w:r w:rsidR="0052604D">
        <w:t xml:space="preserve"> </w:t>
      </w:r>
      <w:r w:rsidR="00B75785">
        <w:t xml:space="preserve">specifies </w:t>
      </w:r>
      <w:r w:rsidR="00B75785" w:rsidRPr="009C4D60">
        <w:t xml:space="preserve">the </w:t>
      </w:r>
      <w:r w:rsidR="0052604D">
        <w:t>data types</w:t>
      </w:r>
      <w:r w:rsidR="00B75785" w:rsidRPr="009C4D60">
        <w:t xml:space="preserve"> defined for the </w:t>
      </w:r>
      <w:r w:rsidR="0052604D">
        <w:t>N</w:t>
      </w:r>
      <w:r w:rsidR="00E13DB8" w:rsidRPr="00E13DB8">
        <w:t>smf</w:t>
      </w:r>
      <w:r w:rsidR="00B75785" w:rsidRPr="009C4D60">
        <w:t xml:space="preserve"> </w:t>
      </w:r>
      <w:r w:rsidR="0052604D">
        <w:t>service based interface</w:t>
      </w:r>
      <w:r w:rsidR="00B75785" w:rsidRPr="009C4D60">
        <w:t xml:space="preserve"> protocol</w:t>
      </w:r>
      <w:r w:rsidR="0052604D">
        <w:t>.</w:t>
      </w:r>
    </w:p>
    <w:p w14:paraId="32E9F5FA" w14:textId="77777777" w:rsidR="00B75785" w:rsidRPr="009C4D60" w:rsidRDefault="00B75785" w:rsidP="00B75785">
      <w:pPr>
        <w:pStyle w:val="TH"/>
      </w:pPr>
      <w:r w:rsidRPr="009C4D60">
        <w:t xml:space="preserve">Table </w:t>
      </w:r>
      <w:r>
        <w:t>6.1.6.1</w:t>
      </w:r>
      <w:r w:rsidR="0052604D">
        <w:t>-</w:t>
      </w:r>
      <w:r w:rsidRPr="009C4D60">
        <w:t xml:space="preserve">1: </w:t>
      </w:r>
      <w:r>
        <w:t>N</w:t>
      </w:r>
      <w:r w:rsidR="00E13DB8" w:rsidRPr="00E13DB8">
        <w:t>smf</w:t>
      </w:r>
      <w:r>
        <w:t xml:space="preserve"> specific Data Types</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78"/>
        <w:gridCol w:w="1547"/>
        <w:gridCol w:w="4886"/>
      </w:tblGrid>
      <w:tr w:rsidR="00AF798B" w14:paraId="32E9F5F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shd w:val="clear" w:color="auto" w:fill="C0C0C0"/>
            <w:hideMark/>
          </w:tcPr>
          <w:p w14:paraId="32E9F5FB" w14:textId="77777777" w:rsidR="00AF798B" w:rsidRPr="009A7B1D" w:rsidRDefault="00AF798B" w:rsidP="001433FE">
            <w:pPr>
              <w:pStyle w:val="TAH"/>
            </w:pPr>
            <w:bookmarkStart w:id="767" w:name="_Hlk508281348"/>
            <w:r w:rsidRPr="009A7B1D">
              <w:t>Data type</w:t>
            </w:r>
          </w:p>
        </w:tc>
        <w:tc>
          <w:tcPr>
            <w:tcW w:w="1547" w:type="dxa"/>
            <w:tcBorders>
              <w:top w:val="single" w:sz="4" w:space="0" w:color="auto"/>
              <w:left w:val="single" w:sz="4" w:space="0" w:color="auto"/>
              <w:bottom w:val="single" w:sz="4" w:space="0" w:color="auto"/>
              <w:right w:val="single" w:sz="4" w:space="0" w:color="auto"/>
            </w:tcBorders>
            <w:shd w:val="clear" w:color="auto" w:fill="C0C0C0"/>
          </w:tcPr>
          <w:p w14:paraId="32E9F5FC" w14:textId="5522C0A0" w:rsidR="00AF798B" w:rsidRPr="009A7B1D" w:rsidRDefault="00CA4B50" w:rsidP="001433FE">
            <w:pPr>
              <w:pStyle w:val="TAH"/>
            </w:pPr>
            <w:r>
              <w:t>Clause</w:t>
            </w:r>
            <w:r w:rsidR="00AF798B" w:rsidRPr="009A7B1D">
              <w:t xml:space="preserve"> defined</w:t>
            </w:r>
          </w:p>
        </w:tc>
        <w:tc>
          <w:tcPr>
            <w:tcW w:w="4886" w:type="dxa"/>
            <w:tcBorders>
              <w:top w:val="single" w:sz="4" w:space="0" w:color="auto"/>
              <w:left w:val="single" w:sz="4" w:space="0" w:color="auto"/>
              <w:bottom w:val="single" w:sz="4" w:space="0" w:color="auto"/>
              <w:right w:val="single" w:sz="4" w:space="0" w:color="auto"/>
            </w:tcBorders>
            <w:shd w:val="clear" w:color="auto" w:fill="C0C0C0"/>
            <w:hideMark/>
          </w:tcPr>
          <w:p w14:paraId="32E9F5FD" w14:textId="77777777" w:rsidR="00AF798B" w:rsidRPr="009A7B1D" w:rsidRDefault="00AF798B" w:rsidP="001433FE">
            <w:pPr>
              <w:pStyle w:val="TAH"/>
            </w:pPr>
            <w:r w:rsidRPr="009A7B1D">
              <w:t>Description</w:t>
            </w:r>
          </w:p>
        </w:tc>
      </w:tr>
      <w:tr w:rsidR="00AF798B" w14:paraId="32E9F60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5FF" w14:textId="77777777" w:rsidR="00AF798B" w:rsidRDefault="00AF798B" w:rsidP="001433FE">
            <w:pPr>
              <w:pStyle w:val="TAL"/>
            </w:pPr>
            <w:r>
              <w:t>SmContextCreateData</w:t>
            </w:r>
          </w:p>
        </w:tc>
        <w:tc>
          <w:tcPr>
            <w:tcW w:w="1547" w:type="dxa"/>
            <w:tcBorders>
              <w:top w:val="single" w:sz="4" w:space="0" w:color="auto"/>
              <w:left w:val="single" w:sz="4" w:space="0" w:color="auto"/>
              <w:bottom w:val="single" w:sz="4" w:space="0" w:color="auto"/>
              <w:right w:val="single" w:sz="4" w:space="0" w:color="auto"/>
            </w:tcBorders>
          </w:tcPr>
          <w:p w14:paraId="32E9F600" w14:textId="77777777" w:rsidR="00AF798B" w:rsidRDefault="00AF798B" w:rsidP="00AF798B">
            <w:pPr>
              <w:pStyle w:val="TAC"/>
            </w:pPr>
            <w:r>
              <w:t>6.1.6.2.2</w:t>
            </w:r>
          </w:p>
        </w:tc>
        <w:tc>
          <w:tcPr>
            <w:tcW w:w="4886" w:type="dxa"/>
            <w:tcBorders>
              <w:top w:val="single" w:sz="4" w:space="0" w:color="auto"/>
              <w:left w:val="single" w:sz="4" w:space="0" w:color="auto"/>
              <w:bottom w:val="single" w:sz="4" w:space="0" w:color="auto"/>
              <w:right w:val="single" w:sz="4" w:space="0" w:color="auto"/>
            </w:tcBorders>
          </w:tcPr>
          <w:p w14:paraId="32E9F601" w14:textId="77777777" w:rsidR="00AF798B" w:rsidRDefault="00AF798B" w:rsidP="001433FE">
            <w:pPr>
              <w:pStyle w:val="TAL"/>
              <w:rPr>
                <w:rFonts w:cs="Arial"/>
                <w:szCs w:val="18"/>
              </w:rPr>
            </w:pPr>
            <w:r>
              <w:rPr>
                <w:rFonts w:cs="Arial"/>
                <w:szCs w:val="18"/>
              </w:rPr>
              <w:t>Information within Create SM Context Request</w:t>
            </w:r>
          </w:p>
        </w:tc>
      </w:tr>
      <w:tr w:rsidR="00AF798B" w14:paraId="32E9F60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3" w14:textId="77777777" w:rsidR="00AF798B" w:rsidRDefault="00AF798B" w:rsidP="001433FE">
            <w:pPr>
              <w:pStyle w:val="TAL"/>
            </w:pPr>
            <w:r>
              <w:t>SmContextCreatedData</w:t>
            </w:r>
          </w:p>
        </w:tc>
        <w:tc>
          <w:tcPr>
            <w:tcW w:w="1547" w:type="dxa"/>
            <w:tcBorders>
              <w:top w:val="single" w:sz="4" w:space="0" w:color="auto"/>
              <w:left w:val="single" w:sz="4" w:space="0" w:color="auto"/>
              <w:bottom w:val="single" w:sz="4" w:space="0" w:color="auto"/>
              <w:right w:val="single" w:sz="4" w:space="0" w:color="auto"/>
            </w:tcBorders>
          </w:tcPr>
          <w:p w14:paraId="32E9F604" w14:textId="77777777" w:rsidR="00AF798B" w:rsidRDefault="00AF798B" w:rsidP="00AF798B">
            <w:pPr>
              <w:pStyle w:val="TAC"/>
            </w:pPr>
            <w:r>
              <w:t>6.1.6.2.3</w:t>
            </w:r>
          </w:p>
        </w:tc>
        <w:tc>
          <w:tcPr>
            <w:tcW w:w="4886" w:type="dxa"/>
            <w:tcBorders>
              <w:top w:val="single" w:sz="4" w:space="0" w:color="auto"/>
              <w:left w:val="single" w:sz="4" w:space="0" w:color="auto"/>
              <w:bottom w:val="single" w:sz="4" w:space="0" w:color="auto"/>
              <w:right w:val="single" w:sz="4" w:space="0" w:color="auto"/>
            </w:tcBorders>
          </w:tcPr>
          <w:p w14:paraId="32E9F605" w14:textId="77777777" w:rsidR="00AF798B" w:rsidRDefault="00AF798B" w:rsidP="001433FE">
            <w:pPr>
              <w:pStyle w:val="TAL"/>
              <w:rPr>
                <w:rFonts w:cs="Arial"/>
                <w:szCs w:val="18"/>
              </w:rPr>
            </w:pPr>
            <w:r>
              <w:rPr>
                <w:rFonts w:cs="Arial"/>
                <w:szCs w:val="18"/>
              </w:rPr>
              <w:t>Information within Create SM Context Response</w:t>
            </w:r>
          </w:p>
        </w:tc>
      </w:tr>
      <w:tr w:rsidR="00AF798B" w14:paraId="32E9F60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7" w14:textId="77777777" w:rsidR="00AF798B" w:rsidRDefault="00AF798B" w:rsidP="001433FE">
            <w:pPr>
              <w:pStyle w:val="TAL"/>
            </w:pPr>
            <w:r>
              <w:t>SmContextUpdateData</w:t>
            </w:r>
          </w:p>
        </w:tc>
        <w:tc>
          <w:tcPr>
            <w:tcW w:w="1547" w:type="dxa"/>
            <w:tcBorders>
              <w:top w:val="single" w:sz="4" w:space="0" w:color="auto"/>
              <w:left w:val="single" w:sz="4" w:space="0" w:color="auto"/>
              <w:bottom w:val="single" w:sz="4" w:space="0" w:color="auto"/>
              <w:right w:val="single" w:sz="4" w:space="0" w:color="auto"/>
            </w:tcBorders>
          </w:tcPr>
          <w:p w14:paraId="32E9F608" w14:textId="77777777" w:rsidR="00AF798B" w:rsidRDefault="00AF798B" w:rsidP="00AF798B">
            <w:pPr>
              <w:pStyle w:val="TAC"/>
            </w:pPr>
            <w:r>
              <w:t>6.1.6.2.4</w:t>
            </w:r>
          </w:p>
        </w:tc>
        <w:tc>
          <w:tcPr>
            <w:tcW w:w="4886" w:type="dxa"/>
            <w:tcBorders>
              <w:top w:val="single" w:sz="4" w:space="0" w:color="auto"/>
              <w:left w:val="single" w:sz="4" w:space="0" w:color="auto"/>
              <w:bottom w:val="single" w:sz="4" w:space="0" w:color="auto"/>
              <w:right w:val="single" w:sz="4" w:space="0" w:color="auto"/>
            </w:tcBorders>
          </w:tcPr>
          <w:p w14:paraId="32E9F609" w14:textId="77777777" w:rsidR="00AF798B" w:rsidRDefault="00AF798B" w:rsidP="001433FE">
            <w:pPr>
              <w:pStyle w:val="TAL"/>
              <w:rPr>
                <w:rFonts w:cs="Arial"/>
                <w:szCs w:val="18"/>
              </w:rPr>
            </w:pPr>
            <w:r>
              <w:rPr>
                <w:rFonts w:cs="Arial"/>
                <w:szCs w:val="18"/>
              </w:rPr>
              <w:t>Information within Update SM Context Request</w:t>
            </w:r>
          </w:p>
        </w:tc>
      </w:tr>
      <w:tr w:rsidR="00AF798B" w14:paraId="32E9F60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B" w14:textId="77777777" w:rsidR="00AF798B" w:rsidRDefault="00AF798B" w:rsidP="001433FE">
            <w:pPr>
              <w:pStyle w:val="TAL"/>
            </w:pPr>
            <w:r>
              <w:t>SmContextUpdatedData</w:t>
            </w:r>
          </w:p>
        </w:tc>
        <w:tc>
          <w:tcPr>
            <w:tcW w:w="1547" w:type="dxa"/>
            <w:tcBorders>
              <w:top w:val="single" w:sz="4" w:space="0" w:color="auto"/>
              <w:left w:val="single" w:sz="4" w:space="0" w:color="auto"/>
              <w:bottom w:val="single" w:sz="4" w:space="0" w:color="auto"/>
              <w:right w:val="single" w:sz="4" w:space="0" w:color="auto"/>
            </w:tcBorders>
          </w:tcPr>
          <w:p w14:paraId="32E9F60C" w14:textId="77777777" w:rsidR="00AF798B" w:rsidRDefault="00AF798B" w:rsidP="00AF798B">
            <w:pPr>
              <w:pStyle w:val="TAC"/>
            </w:pPr>
            <w:r>
              <w:t>6.1.6.2.5</w:t>
            </w:r>
          </w:p>
        </w:tc>
        <w:tc>
          <w:tcPr>
            <w:tcW w:w="4886" w:type="dxa"/>
            <w:tcBorders>
              <w:top w:val="single" w:sz="4" w:space="0" w:color="auto"/>
              <w:left w:val="single" w:sz="4" w:space="0" w:color="auto"/>
              <w:bottom w:val="single" w:sz="4" w:space="0" w:color="auto"/>
              <w:right w:val="single" w:sz="4" w:space="0" w:color="auto"/>
            </w:tcBorders>
          </w:tcPr>
          <w:p w14:paraId="32E9F60D" w14:textId="77777777" w:rsidR="00AF798B" w:rsidRDefault="00AF798B" w:rsidP="001433FE">
            <w:pPr>
              <w:pStyle w:val="TAL"/>
              <w:rPr>
                <w:rFonts w:cs="Arial"/>
                <w:szCs w:val="18"/>
              </w:rPr>
            </w:pPr>
            <w:r>
              <w:rPr>
                <w:rFonts w:cs="Arial"/>
                <w:szCs w:val="18"/>
              </w:rPr>
              <w:t>Information within Update SM Context Response</w:t>
            </w:r>
          </w:p>
        </w:tc>
      </w:tr>
      <w:tr w:rsidR="00AF798B" w14:paraId="32E9F61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F" w14:textId="77777777" w:rsidR="00AF798B" w:rsidRDefault="00AF798B" w:rsidP="001433FE">
            <w:pPr>
              <w:pStyle w:val="TAL"/>
            </w:pPr>
            <w:r>
              <w:t>SmContextReleaseData</w:t>
            </w:r>
          </w:p>
        </w:tc>
        <w:tc>
          <w:tcPr>
            <w:tcW w:w="1547" w:type="dxa"/>
            <w:tcBorders>
              <w:top w:val="single" w:sz="4" w:space="0" w:color="auto"/>
              <w:left w:val="single" w:sz="4" w:space="0" w:color="auto"/>
              <w:bottom w:val="single" w:sz="4" w:space="0" w:color="auto"/>
              <w:right w:val="single" w:sz="4" w:space="0" w:color="auto"/>
            </w:tcBorders>
          </w:tcPr>
          <w:p w14:paraId="32E9F610" w14:textId="77777777" w:rsidR="00AF798B" w:rsidRDefault="00AF798B" w:rsidP="00AF798B">
            <w:pPr>
              <w:pStyle w:val="TAC"/>
            </w:pPr>
            <w:r>
              <w:t>6.1.6.2.6</w:t>
            </w:r>
          </w:p>
        </w:tc>
        <w:tc>
          <w:tcPr>
            <w:tcW w:w="4886" w:type="dxa"/>
            <w:tcBorders>
              <w:top w:val="single" w:sz="4" w:space="0" w:color="auto"/>
              <w:left w:val="single" w:sz="4" w:space="0" w:color="auto"/>
              <w:bottom w:val="single" w:sz="4" w:space="0" w:color="auto"/>
              <w:right w:val="single" w:sz="4" w:space="0" w:color="auto"/>
            </w:tcBorders>
          </w:tcPr>
          <w:p w14:paraId="32E9F611" w14:textId="77777777" w:rsidR="00AF798B" w:rsidRDefault="00AF798B" w:rsidP="001433FE">
            <w:pPr>
              <w:pStyle w:val="TAL"/>
              <w:rPr>
                <w:rFonts w:cs="Arial"/>
                <w:szCs w:val="18"/>
              </w:rPr>
            </w:pPr>
            <w:r>
              <w:rPr>
                <w:rFonts w:cs="Arial"/>
                <w:szCs w:val="18"/>
              </w:rPr>
              <w:t>Information within Release SM Context Request</w:t>
            </w:r>
          </w:p>
        </w:tc>
      </w:tr>
      <w:tr w:rsidR="00514061" w14:paraId="32E9F61A"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17" w14:textId="77777777" w:rsidR="00514061" w:rsidRDefault="00514061" w:rsidP="00F70259">
            <w:pPr>
              <w:pStyle w:val="TAL"/>
            </w:pPr>
            <w:r>
              <w:t>SMContextRetrieveData</w:t>
            </w:r>
          </w:p>
        </w:tc>
        <w:tc>
          <w:tcPr>
            <w:tcW w:w="1547" w:type="dxa"/>
            <w:tcBorders>
              <w:top w:val="single" w:sz="4" w:space="0" w:color="auto"/>
              <w:left w:val="single" w:sz="4" w:space="0" w:color="auto"/>
              <w:bottom w:val="single" w:sz="4" w:space="0" w:color="auto"/>
              <w:right w:val="single" w:sz="4" w:space="0" w:color="auto"/>
            </w:tcBorders>
          </w:tcPr>
          <w:p w14:paraId="32E9F618" w14:textId="77777777" w:rsidR="00514061" w:rsidRDefault="00514061" w:rsidP="00F70259">
            <w:pPr>
              <w:pStyle w:val="TAC"/>
            </w:pPr>
            <w:r>
              <w:t>6.1.6.2.7</w:t>
            </w:r>
          </w:p>
        </w:tc>
        <w:tc>
          <w:tcPr>
            <w:tcW w:w="4886" w:type="dxa"/>
            <w:tcBorders>
              <w:top w:val="single" w:sz="4" w:space="0" w:color="auto"/>
              <w:left w:val="single" w:sz="4" w:space="0" w:color="auto"/>
              <w:bottom w:val="single" w:sz="4" w:space="0" w:color="auto"/>
              <w:right w:val="single" w:sz="4" w:space="0" w:color="auto"/>
            </w:tcBorders>
          </w:tcPr>
          <w:p w14:paraId="32E9F619" w14:textId="77777777" w:rsidR="00514061" w:rsidRDefault="00514061" w:rsidP="00F70259">
            <w:pPr>
              <w:pStyle w:val="TAL"/>
              <w:rPr>
                <w:rFonts w:cs="Arial"/>
                <w:szCs w:val="18"/>
              </w:rPr>
            </w:pPr>
            <w:r>
              <w:rPr>
                <w:rFonts w:cs="Arial"/>
                <w:szCs w:val="18"/>
              </w:rPr>
              <w:t>Information within Retrieve SM Context Request</w:t>
            </w:r>
          </w:p>
        </w:tc>
      </w:tr>
      <w:tr w:rsidR="00AF798B" w14:paraId="32E9F61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B" w14:textId="77777777" w:rsidR="00AF798B" w:rsidRDefault="00AF798B" w:rsidP="001433FE">
            <w:pPr>
              <w:pStyle w:val="TAL"/>
            </w:pPr>
            <w:r>
              <w:t>SmContextStatusNotification</w:t>
            </w:r>
          </w:p>
        </w:tc>
        <w:tc>
          <w:tcPr>
            <w:tcW w:w="1547" w:type="dxa"/>
            <w:tcBorders>
              <w:top w:val="single" w:sz="4" w:space="0" w:color="auto"/>
              <w:left w:val="single" w:sz="4" w:space="0" w:color="auto"/>
              <w:bottom w:val="single" w:sz="4" w:space="0" w:color="auto"/>
              <w:right w:val="single" w:sz="4" w:space="0" w:color="auto"/>
            </w:tcBorders>
          </w:tcPr>
          <w:p w14:paraId="32E9F61C" w14:textId="77777777" w:rsidR="00AF798B" w:rsidRDefault="00AF798B" w:rsidP="00AF798B">
            <w:pPr>
              <w:pStyle w:val="TAC"/>
            </w:pPr>
            <w:r>
              <w:t>6.1.6.2.8</w:t>
            </w:r>
          </w:p>
        </w:tc>
        <w:tc>
          <w:tcPr>
            <w:tcW w:w="4886" w:type="dxa"/>
            <w:tcBorders>
              <w:top w:val="single" w:sz="4" w:space="0" w:color="auto"/>
              <w:left w:val="single" w:sz="4" w:space="0" w:color="auto"/>
              <w:bottom w:val="single" w:sz="4" w:space="0" w:color="auto"/>
              <w:right w:val="single" w:sz="4" w:space="0" w:color="auto"/>
            </w:tcBorders>
          </w:tcPr>
          <w:p w14:paraId="32E9F61D" w14:textId="77777777" w:rsidR="00AF798B" w:rsidRDefault="00AF798B" w:rsidP="001433FE">
            <w:pPr>
              <w:pStyle w:val="TAL"/>
              <w:rPr>
                <w:rFonts w:cs="Arial"/>
                <w:szCs w:val="18"/>
              </w:rPr>
            </w:pPr>
            <w:r>
              <w:rPr>
                <w:rFonts w:cs="Arial"/>
                <w:szCs w:val="18"/>
              </w:rPr>
              <w:t>Information within Notify SM Context Status Request</w:t>
            </w:r>
          </w:p>
        </w:tc>
      </w:tr>
      <w:tr w:rsidR="00AF798B" w14:paraId="32E9F62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F" w14:textId="77777777" w:rsidR="00AF798B" w:rsidRDefault="00AF798B" w:rsidP="001433FE">
            <w:pPr>
              <w:pStyle w:val="TAL"/>
            </w:pPr>
            <w:r>
              <w:t>PduSessionCreateData</w:t>
            </w:r>
          </w:p>
        </w:tc>
        <w:tc>
          <w:tcPr>
            <w:tcW w:w="1547" w:type="dxa"/>
            <w:tcBorders>
              <w:top w:val="single" w:sz="4" w:space="0" w:color="auto"/>
              <w:left w:val="single" w:sz="4" w:space="0" w:color="auto"/>
              <w:bottom w:val="single" w:sz="4" w:space="0" w:color="auto"/>
              <w:right w:val="single" w:sz="4" w:space="0" w:color="auto"/>
            </w:tcBorders>
          </w:tcPr>
          <w:p w14:paraId="32E9F620" w14:textId="77777777" w:rsidR="00AF798B" w:rsidRDefault="00AF798B" w:rsidP="00AF798B">
            <w:pPr>
              <w:pStyle w:val="TAC"/>
            </w:pPr>
            <w:r>
              <w:t>6.1.6.2.9</w:t>
            </w:r>
          </w:p>
        </w:tc>
        <w:tc>
          <w:tcPr>
            <w:tcW w:w="4886" w:type="dxa"/>
            <w:tcBorders>
              <w:top w:val="single" w:sz="4" w:space="0" w:color="auto"/>
              <w:left w:val="single" w:sz="4" w:space="0" w:color="auto"/>
              <w:bottom w:val="single" w:sz="4" w:space="0" w:color="auto"/>
              <w:right w:val="single" w:sz="4" w:space="0" w:color="auto"/>
            </w:tcBorders>
          </w:tcPr>
          <w:p w14:paraId="32E9F621" w14:textId="77777777" w:rsidR="00AF798B" w:rsidRDefault="00AF798B" w:rsidP="001433FE">
            <w:pPr>
              <w:pStyle w:val="TAL"/>
              <w:rPr>
                <w:rFonts w:cs="Arial"/>
                <w:szCs w:val="18"/>
              </w:rPr>
            </w:pPr>
            <w:r>
              <w:rPr>
                <w:rFonts w:cs="Arial"/>
                <w:szCs w:val="18"/>
              </w:rPr>
              <w:t>Information within Create Request</w:t>
            </w:r>
          </w:p>
        </w:tc>
      </w:tr>
      <w:tr w:rsidR="00AF798B" w14:paraId="32E9F62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3" w14:textId="77777777" w:rsidR="00AF798B" w:rsidRDefault="00AF798B" w:rsidP="001433FE">
            <w:pPr>
              <w:pStyle w:val="TAL"/>
            </w:pPr>
            <w:r>
              <w:t>PduSessionCreatedData</w:t>
            </w:r>
          </w:p>
        </w:tc>
        <w:tc>
          <w:tcPr>
            <w:tcW w:w="1547" w:type="dxa"/>
            <w:tcBorders>
              <w:top w:val="single" w:sz="4" w:space="0" w:color="auto"/>
              <w:left w:val="single" w:sz="4" w:space="0" w:color="auto"/>
              <w:bottom w:val="single" w:sz="4" w:space="0" w:color="auto"/>
              <w:right w:val="single" w:sz="4" w:space="0" w:color="auto"/>
            </w:tcBorders>
          </w:tcPr>
          <w:p w14:paraId="32E9F624" w14:textId="77777777" w:rsidR="00AF798B" w:rsidRDefault="00AF798B" w:rsidP="00AF798B">
            <w:pPr>
              <w:pStyle w:val="TAC"/>
            </w:pPr>
            <w:r>
              <w:t>6.1.6.2.10</w:t>
            </w:r>
          </w:p>
        </w:tc>
        <w:tc>
          <w:tcPr>
            <w:tcW w:w="4886" w:type="dxa"/>
            <w:tcBorders>
              <w:top w:val="single" w:sz="4" w:space="0" w:color="auto"/>
              <w:left w:val="single" w:sz="4" w:space="0" w:color="auto"/>
              <w:bottom w:val="single" w:sz="4" w:space="0" w:color="auto"/>
              <w:right w:val="single" w:sz="4" w:space="0" w:color="auto"/>
            </w:tcBorders>
          </w:tcPr>
          <w:p w14:paraId="32E9F625" w14:textId="77777777" w:rsidR="00AF798B" w:rsidRDefault="00AF798B" w:rsidP="001433FE">
            <w:pPr>
              <w:pStyle w:val="TAL"/>
              <w:rPr>
                <w:rFonts w:cs="Arial"/>
                <w:szCs w:val="18"/>
              </w:rPr>
            </w:pPr>
            <w:r>
              <w:rPr>
                <w:rFonts w:cs="Arial"/>
                <w:szCs w:val="18"/>
              </w:rPr>
              <w:t>Information within Create Response</w:t>
            </w:r>
          </w:p>
        </w:tc>
      </w:tr>
      <w:tr w:rsidR="00AF798B" w14:paraId="32E9F62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7" w14:textId="77777777" w:rsidR="00AF798B" w:rsidRDefault="00AF798B" w:rsidP="001433FE">
            <w:pPr>
              <w:pStyle w:val="TAL"/>
            </w:pPr>
            <w:r>
              <w:t>HsmfUpdateData</w:t>
            </w:r>
          </w:p>
        </w:tc>
        <w:tc>
          <w:tcPr>
            <w:tcW w:w="1547" w:type="dxa"/>
            <w:tcBorders>
              <w:top w:val="single" w:sz="4" w:space="0" w:color="auto"/>
              <w:left w:val="single" w:sz="4" w:space="0" w:color="auto"/>
              <w:bottom w:val="single" w:sz="4" w:space="0" w:color="auto"/>
              <w:right w:val="single" w:sz="4" w:space="0" w:color="auto"/>
            </w:tcBorders>
          </w:tcPr>
          <w:p w14:paraId="32E9F628" w14:textId="77777777" w:rsidR="00AF798B" w:rsidRDefault="00AF798B" w:rsidP="00AF798B">
            <w:pPr>
              <w:pStyle w:val="TAC"/>
            </w:pPr>
            <w:r>
              <w:t>6.1.6.2.11</w:t>
            </w:r>
          </w:p>
        </w:tc>
        <w:tc>
          <w:tcPr>
            <w:tcW w:w="4886" w:type="dxa"/>
            <w:tcBorders>
              <w:top w:val="single" w:sz="4" w:space="0" w:color="auto"/>
              <w:left w:val="single" w:sz="4" w:space="0" w:color="auto"/>
              <w:bottom w:val="single" w:sz="4" w:space="0" w:color="auto"/>
              <w:right w:val="single" w:sz="4" w:space="0" w:color="auto"/>
            </w:tcBorders>
          </w:tcPr>
          <w:p w14:paraId="32E9F629" w14:textId="77777777" w:rsidR="00AF798B" w:rsidRDefault="00AF798B" w:rsidP="001433FE">
            <w:pPr>
              <w:pStyle w:val="TAL"/>
              <w:rPr>
                <w:rFonts w:cs="Arial"/>
                <w:szCs w:val="18"/>
              </w:rPr>
            </w:pPr>
            <w:r>
              <w:rPr>
                <w:rFonts w:cs="Arial"/>
                <w:szCs w:val="18"/>
              </w:rPr>
              <w:t>Information within Update Request towards H-SMF</w:t>
            </w:r>
          </w:p>
        </w:tc>
      </w:tr>
      <w:tr w:rsidR="00AF798B" w14:paraId="32E9F62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B" w14:textId="77777777" w:rsidR="00AF798B" w:rsidRDefault="00AF798B" w:rsidP="001433FE">
            <w:pPr>
              <w:pStyle w:val="TAL"/>
            </w:pPr>
            <w:r>
              <w:t>HsmfUpdatedData</w:t>
            </w:r>
          </w:p>
        </w:tc>
        <w:tc>
          <w:tcPr>
            <w:tcW w:w="1547" w:type="dxa"/>
            <w:tcBorders>
              <w:top w:val="single" w:sz="4" w:space="0" w:color="auto"/>
              <w:left w:val="single" w:sz="4" w:space="0" w:color="auto"/>
              <w:bottom w:val="single" w:sz="4" w:space="0" w:color="auto"/>
              <w:right w:val="single" w:sz="4" w:space="0" w:color="auto"/>
            </w:tcBorders>
          </w:tcPr>
          <w:p w14:paraId="32E9F62C" w14:textId="77777777" w:rsidR="00AF798B" w:rsidRDefault="00AF798B" w:rsidP="00AF798B">
            <w:pPr>
              <w:pStyle w:val="TAC"/>
            </w:pPr>
            <w:r>
              <w:t>6.1.6.2.12</w:t>
            </w:r>
          </w:p>
        </w:tc>
        <w:tc>
          <w:tcPr>
            <w:tcW w:w="4886" w:type="dxa"/>
            <w:tcBorders>
              <w:top w:val="single" w:sz="4" w:space="0" w:color="auto"/>
              <w:left w:val="single" w:sz="4" w:space="0" w:color="auto"/>
              <w:bottom w:val="single" w:sz="4" w:space="0" w:color="auto"/>
              <w:right w:val="single" w:sz="4" w:space="0" w:color="auto"/>
            </w:tcBorders>
          </w:tcPr>
          <w:p w14:paraId="32E9F62D" w14:textId="77777777" w:rsidR="00AF798B" w:rsidRDefault="00AF798B" w:rsidP="001433FE">
            <w:pPr>
              <w:pStyle w:val="TAL"/>
              <w:rPr>
                <w:rFonts w:cs="Arial"/>
                <w:szCs w:val="18"/>
              </w:rPr>
            </w:pPr>
            <w:r>
              <w:rPr>
                <w:rFonts w:cs="Arial"/>
                <w:szCs w:val="18"/>
              </w:rPr>
              <w:t>Information within Update Response from H-SMF</w:t>
            </w:r>
          </w:p>
        </w:tc>
      </w:tr>
      <w:tr w:rsidR="00AF798B" w14:paraId="32E9F63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F" w14:textId="77777777" w:rsidR="00AF798B" w:rsidRDefault="00AF798B" w:rsidP="001433FE">
            <w:pPr>
              <w:pStyle w:val="TAL"/>
            </w:pPr>
            <w:r>
              <w:t>ReleaseData</w:t>
            </w:r>
          </w:p>
        </w:tc>
        <w:tc>
          <w:tcPr>
            <w:tcW w:w="1547" w:type="dxa"/>
            <w:tcBorders>
              <w:top w:val="single" w:sz="4" w:space="0" w:color="auto"/>
              <w:left w:val="single" w:sz="4" w:space="0" w:color="auto"/>
              <w:bottom w:val="single" w:sz="4" w:space="0" w:color="auto"/>
              <w:right w:val="single" w:sz="4" w:space="0" w:color="auto"/>
            </w:tcBorders>
          </w:tcPr>
          <w:p w14:paraId="32E9F630" w14:textId="77777777" w:rsidR="00AF798B" w:rsidRDefault="00AF798B" w:rsidP="00AF798B">
            <w:pPr>
              <w:pStyle w:val="TAC"/>
            </w:pPr>
            <w:r>
              <w:t>6.1.6.2.13</w:t>
            </w:r>
          </w:p>
        </w:tc>
        <w:tc>
          <w:tcPr>
            <w:tcW w:w="4886" w:type="dxa"/>
            <w:tcBorders>
              <w:top w:val="single" w:sz="4" w:space="0" w:color="auto"/>
              <w:left w:val="single" w:sz="4" w:space="0" w:color="auto"/>
              <w:bottom w:val="single" w:sz="4" w:space="0" w:color="auto"/>
              <w:right w:val="single" w:sz="4" w:space="0" w:color="auto"/>
            </w:tcBorders>
          </w:tcPr>
          <w:p w14:paraId="32E9F631" w14:textId="77777777" w:rsidR="00AF798B" w:rsidRDefault="00AF798B" w:rsidP="001433FE">
            <w:pPr>
              <w:pStyle w:val="TAL"/>
              <w:rPr>
                <w:rFonts w:cs="Arial"/>
                <w:szCs w:val="18"/>
              </w:rPr>
            </w:pPr>
            <w:r>
              <w:rPr>
                <w:rFonts w:cs="Arial"/>
                <w:szCs w:val="18"/>
              </w:rPr>
              <w:t>Information within Release Request</w:t>
            </w:r>
          </w:p>
        </w:tc>
      </w:tr>
      <w:tr w:rsidR="00514061" w14:paraId="32E9F636"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33" w14:textId="77777777" w:rsidR="00514061" w:rsidRDefault="00514061" w:rsidP="00F70259">
            <w:pPr>
              <w:pStyle w:val="TAL"/>
              <w:rPr>
                <w:lang w:eastAsia="zh-CN"/>
              </w:rPr>
            </w:pPr>
            <w:r>
              <w:t>HsmfUpdateError</w:t>
            </w:r>
          </w:p>
        </w:tc>
        <w:tc>
          <w:tcPr>
            <w:tcW w:w="1547" w:type="dxa"/>
            <w:tcBorders>
              <w:top w:val="single" w:sz="4" w:space="0" w:color="auto"/>
              <w:left w:val="single" w:sz="4" w:space="0" w:color="auto"/>
              <w:bottom w:val="single" w:sz="4" w:space="0" w:color="auto"/>
              <w:right w:val="single" w:sz="4" w:space="0" w:color="auto"/>
            </w:tcBorders>
          </w:tcPr>
          <w:p w14:paraId="32E9F634" w14:textId="77777777" w:rsidR="00514061" w:rsidRDefault="00514061" w:rsidP="00F70259">
            <w:pPr>
              <w:pStyle w:val="TAC"/>
            </w:pPr>
            <w:r>
              <w:t>6.1.6.2.14</w:t>
            </w:r>
          </w:p>
        </w:tc>
        <w:tc>
          <w:tcPr>
            <w:tcW w:w="4886" w:type="dxa"/>
            <w:tcBorders>
              <w:top w:val="single" w:sz="4" w:space="0" w:color="auto"/>
              <w:left w:val="single" w:sz="4" w:space="0" w:color="auto"/>
              <w:bottom w:val="single" w:sz="4" w:space="0" w:color="auto"/>
              <w:right w:val="single" w:sz="4" w:space="0" w:color="auto"/>
            </w:tcBorders>
          </w:tcPr>
          <w:p w14:paraId="32E9F635" w14:textId="77777777" w:rsidR="00514061" w:rsidRDefault="00514061" w:rsidP="00F70259">
            <w:pPr>
              <w:pStyle w:val="TAL"/>
              <w:rPr>
                <w:rFonts w:cs="Arial"/>
                <w:szCs w:val="18"/>
              </w:rPr>
            </w:pPr>
            <w:r>
              <w:rPr>
                <w:rFonts w:cs="Arial"/>
                <w:szCs w:val="18"/>
              </w:rPr>
              <w:t xml:space="preserve">Error within Update Response from H-SMF </w:t>
            </w:r>
          </w:p>
        </w:tc>
      </w:tr>
      <w:tr w:rsidR="00AF798B" w14:paraId="32E9F63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7" w14:textId="77777777" w:rsidR="00AF798B" w:rsidRDefault="00AF798B" w:rsidP="001433FE">
            <w:pPr>
              <w:pStyle w:val="TAL"/>
            </w:pPr>
            <w:r>
              <w:t>VsmfUpdateData</w:t>
            </w:r>
          </w:p>
        </w:tc>
        <w:tc>
          <w:tcPr>
            <w:tcW w:w="1547" w:type="dxa"/>
            <w:tcBorders>
              <w:top w:val="single" w:sz="4" w:space="0" w:color="auto"/>
              <w:left w:val="single" w:sz="4" w:space="0" w:color="auto"/>
              <w:bottom w:val="single" w:sz="4" w:space="0" w:color="auto"/>
              <w:right w:val="single" w:sz="4" w:space="0" w:color="auto"/>
            </w:tcBorders>
          </w:tcPr>
          <w:p w14:paraId="32E9F638" w14:textId="77777777" w:rsidR="00AF798B" w:rsidRDefault="00AF798B" w:rsidP="00AF798B">
            <w:pPr>
              <w:pStyle w:val="TAC"/>
            </w:pPr>
            <w:r>
              <w:t>6.1.6.2.15</w:t>
            </w:r>
          </w:p>
        </w:tc>
        <w:tc>
          <w:tcPr>
            <w:tcW w:w="4886" w:type="dxa"/>
            <w:tcBorders>
              <w:top w:val="single" w:sz="4" w:space="0" w:color="auto"/>
              <w:left w:val="single" w:sz="4" w:space="0" w:color="auto"/>
              <w:bottom w:val="single" w:sz="4" w:space="0" w:color="auto"/>
              <w:right w:val="single" w:sz="4" w:space="0" w:color="auto"/>
            </w:tcBorders>
          </w:tcPr>
          <w:p w14:paraId="32E9F639" w14:textId="77777777" w:rsidR="00AF798B" w:rsidRDefault="00AF798B" w:rsidP="001433FE">
            <w:pPr>
              <w:pStyle w:val="TAL"/>
              <w:rPr>
                <w:rFonts w:cs="Arial"/>
                <w:szCs w:val="18"/>
              </w:rPr>
            </w:pPr>
            <w:r>
              <w:rPr>
                <w:rFonts w:cs="Arial"/>
                <w:szCs w:val="18"/>
              </w:rPr>
              <w:t>Information within Update Request towards V-SMF</w:t>
            </w:r>
          </w:p>
        </w:tc>
      </w:tr>
      <w:tr w:rsidR="00AF798B" w14:paraId="32E9F63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B" w14:textId="77777777" w:rsidR="00AF798B" w:rsidRDefault="00AF798B" w:rsidP="001433FE">
            <w:pPr>
              <w:pStyle w:val="TAL"/>
            </w:pPr>
            <w:r>
              <w:t>VsmfUpdatedData</w:t>
            </w:r>
          </w:p>
        </w:tc>
        <w:tc>
          <w:tcPr>
            <w:tcW w:w="1547" w:type="dxa"/>
            <w:tcBorders>
              <w:top w:val="single" w:sz="4" w:space="0" w:color="auto"/>
              <w:left w:val="single" w:sz="4" w:space="0" w:color="auto"/>
              <w:bottom w:val="single" w:sz="4" w:space="0" w:color="auto"/>
              <w:right w:val="single" w:sz="4" w:space="0" w:color="auto"/>
            </w:tcBorders>
          </w:tcPr>
          <w:p w14:paraId="32E9F63C" w14:textId="77777777" w:rsidR="00AF798B" w:rsidRDefault="00AF798B" w:rsidP="00AF798B">
            <w:pPr>
              <w:pStyle w:val="TAC"/>
            </w:pPr>
            <w:r>
              <w:t>6.1.6.2.16</w:t>
            </w:r>
          </w:p>
        </w:tc>
        <w:tc>
          <w:tcPr>
            <w:tcW w:w="4886" w:type="dxa"/>
            <w:tcBorders>
              <w:top w:val="single" w:sz="4" w:space="0" w:color="auto"/>
              <w:left w:val="single" w:sz="4" w:space="0" w:color="auto"/>
              <w:bottom w:val="single" w:sz="4" w:space="0" w:color="auto"/>
              <w:right w:val="single" w:sz="4" w:space="0" w:color="auto"/>
            </w:tcBorders>
          </w:tcPr>
          <w:p w14:paraId="32E9F63D" w14:textId="77777777" w:rsidR="00AF798B" w:rsidRDefault="00AF798B" w:rsidP="001433FE">
            <w:pPr>
              <w:pStyle w:val="TAL"/>
              <w:rPr>
                <w:rFonts w:cs="Arial"/>
                <w:szCs w:val="18"/>
              </w:rPr>
            </w:pPr>
            <w:r>
              <w:rPr>
                <w:rFonts w:cs="Arial"/>
                <w:szCs w:val="18"/>
              </w:rPr>
              <w:t>Information within Update Response from V-SMF</w:t>
            </w:r>
          </w:p>
        </w:tc>
      </w:tr>
      <w:tr w:rsidR="00AF798B" w14:paraId="32E9F64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F" w14:textId="77777777" w:rsidR="00AF798B" w:rsidRDefault="00AF798B" w:rsidP="001433FE">
            <w:pPr>
              <w:pStyle w:val="TAL"/>
            </w:pPr>
            <w:r>
              <w:t>StatusNotification</w:t>
            </w:r>
          </w:p>
        </w:tc>
        <w:tc>
          <w:tcPr>
            <w:tcW w:w="1547" w:type="dxa"/>
            <w:tcBorders>
              <w:top w:val="single" w:sz="4" w:space="0" w:color="auto"/>
              <w:left w:val="single" w:sz="4" w:space="0" w:color="auto"/>
              <w:bottom w:val="single" w:sz="4" w:space="0" w:color="auto"/>
              <w:right w:val="single" w:sz="4" w:space="0" w:color="auto"/>
            </w:tcBorders>
          </w:tcPr>
          <w:p w14:paraId="32E9F640" w14:textId="77777777" w:rsidR="00AF798B" w:rsidRDefault="00AF798B" w:rsidP="00AF798B">
            <w:pPr>
              <w:pStyle w:val="TAC"/>
            </w:pPr>
            <w:r>
              <w:t>6.1.6.2.17</w:t>
            </w:r>
          </w:p>
        </w:tc>
        <w:tc>
          <w:tcPr>
            <w:tcW w:w="4886" w:type="dxa"/>
            <w:tcBorders>
              <w:top w:val="single" w:sz="4" w:space="0" w:color="auto"/>
              <w:left w:val="single" w:sz="4" w:space="0" w:color="auto"/>
              <w:bottom w:val="single" w:sz="4" w:space="0" w:color="auto"/>
              <w:right w:val="single" w:sz="4" w:space="0" w:color="auto"/>
            </w:tcBorders>
          </w:tcPr>
          <w:p w14:paraId="32E9F641" w14:textId="77777777" w:rsidR="00AF798B" w:rsidRDefault="00AF798B" w:rsidP="001433FE">
            <w:pPr>
              <w:pStyle w:val="TAL"/>
              <w:rPr>
                <w:rFonts w:cs="Arial"/>
                <w:szCs w:val="18"/>
              </w:rPr>
            </w:pPr>
            <w:r>
              <w:rPr>
                <w:rFonts w:cs="Arial"/>
                <w:szCs w:val="18"/>
              </w:rPr>
              <w:t xml:space="preserve">Information within Notify Status Request </w:t>
            </w:r>
          </w:p>
        </w:tc>
      </w:tr>
      <w:tr w:rsidR="009F58C8" w14:paraId="32E9F64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3" w14:textId="77777777" w:rsidR="009F58C8" w:rsidRDefault="009F58C8" w:rsidP="009F58C8">
            <w:pPr>
              <w:pStyle w:val="TAL"/>
            </w:pPr>
            <w:r>
              <w:t>QosFlowItem</w:t>
            </w:r>
          </w:p>
        </w:tc>
        <w:tc>
          <w:tcPr>
            <w:tcW w:w="1547" w:type="dxa"/>
            <w:tcBorders>
              <w:top w:val="single" w:sz="4" w:space="0" w:color="auto"/>
              <w:left w:val="single" w:sz="4" w:space="0" w:color="auto"/>
              <w:bottom w:val="single" w:sz="4" w:space="0" w:color="auto"/>
              <w:right w:val="single" w:sz="4" w:space="0" w:color="auto"/>
            </w:tcBorders>
          </w:tcPr>
          <w:p w14:paraId="32E9F644" w14:textId="77777777" w:rsidR="009F58C8" w:rsidRDefault="009F58C8" w:rsidP="009F58C8">
            <w:pPr>
              <w:pStyle w:val="TAC"/>
            </w:pPr>
            <w:r>
              <w:t>6.1.6.2.1</w:t>
            </w:r>
            <w:r w:rsidR="00446B4D">
              <w:t>8</w:t>
            </w:r>
          </w:p>
        </w:tc>
        <w:tc>
          <w:tcPr>
            <w:tcW w:w="4886" w:type="dxa"/>
            <w:tcBorders>
              <w:top w:val="single" w:sz="4" w:space="0" w:color="auto"/>
              <w:left w:val="single" w:sz="4" w:space="0" w:color="auto"/>
              <w:bottom w:val="single" w:sz="4" w:space="0" w:color="auto"/>
              <w:right w:val="single" w:sz="4" w:space="0" w:color="auto"/>
            </w:tcBorders>
          </w:tcPr>
          <w:p w14:paraId="32E9F645" w14:textId="77777777" w:rsidR="009F58C8" w:rsidRDefault="009F58C8" w:rsidP="009F58C8">
            <w:pPr>
              <w:pStyle w:val="TAL"/>
              <w:rPr>
                <w:rFonts w:cs="Arial"/>
                <w:szCs w:val="18"/>
              </w:rPr>
            </w:pPr>
            <w:r>
              <w:rPr>
                <w:rFonts w:cs="Arial"/>
                <w:szCs w:val="18"/>
              </w:rPr>
              <w:t xml:space="preserve">Individual QoS flow </w:t>
            </w:r>
          </w:p>
        </w:tc>
      </w:tr>
      <w:tr w:rsidR="009F58C8" w14:paraId="32E9F64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7" w14:textId="77777777" w:rsidR="009F58C8" w:rsidRDefault="009F58C8" w:rsidP="009F58C8">
            <w:pPr>
              <w:pStyle w:val="TAL"/>
            </w:pPr>
            <w:r>
              <w:t>QosFlowSetupItem</w:t>
            </w:r>
          </w:p>
        </w:tc>
        <w:tc>
          <w:tcPr>
            <w:tcW w:w="1547" w:type="dxa"/>
            <w:tcBorders>
              <w:top w:val="single" w:sz="4" w:space="0" w:color="auto"/>
              <w:left w:val="single" w:sz="4" w:space="0" w:color="auto"/>
              <w:bottom w:val="single" w:sz="4" w:space="0" w:color="auto"/>
              <w:right w:val="single" w:sz="4" w:space="0" w:color="auto"/>
            </w:tcBorders>
          </w:tcPr>
          <w:p w14:paraId="32E9F648" w14:textId="77777777" w:rsidR="009F58C8" w:rsidRDefault="009F58C8" w:rsidP="009F58C8">
            <w:pPr>
              <w:pStyle w:val="TAC"/>
            </w:pPr>
            <w:r>
              <w:t>6.1.6.2.</w:t>
            </w:r>
            <w:r w:rsidR="00446B4D">
              <w:t>19</w:t>
            </w:r>
          </w:p>
        </w:tc>
        <w:tc>
          <w:tcPr>
            <w:tcW w:w="4886" w:type="dxa"/>
            <w:tcBorders>
              <w:top w:val="single" w:sz="4" w:space="0" w:color="auto"/>
              <w:left w:val="single" w:sz="4" w:space="0" w:color="auto"/>
              <w:bottom w:val="single" w:sz="4" w:space="0" w:color="auto"/>
              <w:right w:val="single" w:sz="4" w:space="0" w:color="auto"/>
            </w:tcBorders>
          </w:tcPr>
          <w:p w14:paraId="32E9F649" w14:textId="77777777" w:rsidR="009F58C8" w:rsidRDefault="009F58C8" w:rsidP="009F58C8">
            <w:pPr>
              <w:pStyle w:val="TAL"/>
              <w:rPr>
                <w:rFonts w:cs="Arial"/>
                <w:szCs w:val="18"/>
              </w:rPr>
            </w:pPr>
            <w:r>
              <w:rPr>
                <w:rFonts w:cs="Arial"/>
                <w:szCs w:val="18"/>
              </w:rPr>
              <w:t>Individual QoS flow to setup</w:t>
            </w:r>
          </w:p>
        </w:tc>
      </w:tr>
      <w:tr w:rsidR="009F58C8" w14:paraId="32E9F64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B" w14:textId="77777777" w:rsidR="009F58C8" w:rsidRDefault="009F58C8" w:rsidP="009F58C8">
            <w:pPr>
              <w:pStyle w:val="TAL"/>
            </w:pPr>
            <w:r>
              <w:t>QosFlowAddModifyRequestItem</w:t>
            </w:r>
          </w:p>
        </w:tc>
        <w:tc>
          <w:tcPr>
            <w:tcW w:w="1547" w:type="dxa"/>
            <w:tcBorders>
              <w:top w:val="single" w:sz="4" w:space="0" w:color="auto"/>
              <w:left w:val="single" w:sz="4" w:space="0" w:color="auto"/>
              <w:bottom w:val="single" w:sz="4" w:space="0" w:color="auto"/>
              <w:right w:val="single" w:sz="4" w:space="0" w:color="auto"/>
            </w:tcBorders>
          </w:tcPr>
          <w:p w14:paraId="32E9F64C" w14:textId="77777777" w:rsidR="009F58C8" w:rsidRDefault="009F58C8" w:rsidP="009F58C8">
            <w:pPr>
              <w:pStyle w:val="TAC"/>
            </w:pPr>
            <w:r>
              <w:t>6.1.6.2.2</w:t>
            </w:r>
            <w:r w:rsidR="00446B4D">
              <w:t>0</w:t>
            </w:r>
          </w:p>
        </w:tc>
        <w:tc>
          <w:tcPr>
            <w:tcW w:w="4886" w:type="dxa"/>
            <w:tcBorders>
              <w:top w:val="single" w:sz="4" w:space="0" w:color="auto"/>
              <w:left w:val="single" w:sz="4" w:space="0" w:color="auto"/>
              <w:bottom w:val="single" w:sz="4" w:space="0" w:color="auto"/>
              <w:right w:val="single" w:sz="4" w:space="0" w:color="auto"/>
            </w:tcBorders>
          </w:tcPr>
          <w:p w14:paraId="32E9F64D" w14:textId="77777777" w:rsidR="009F58C8" w:rsidRDefault="009F58C8" w:rsidP="009F58C8">
            <w:pPr>
              <w:pStyle w:val="TAL"/>
              <w:rPr>
                <w:rFonts w:cs="Arial"/>
                <w:szCs w:val="18"/>
              </w:rPr>
            </w:pPr>
            <w:r>
              <w:rPr>
                <w:rFonts w:cs="Arial"/>
                <w:szCs w:val="18"/>
              </w:rPr>
              <w:t>Individual QoS flow requested to be created or modified</w:t>
            </w:r>
          </w:p>
        </w:tc>
      </w:tr>
      <w:tr w:rsidR="009F58C8" w14:paraId="32E9F65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F" w14:textId="77777777" w:rsidR="009F58C8" w:rsidRDefault="009F58C8" w:rsidP="009F58C8">
            <w:pPr>
              <w:pStyle w:val="TAL"/>
            </w:pPr>
            <w:r>
              <w:t>QosFlowReleaseRequestItem</w:t>
            </w:r>
          </w:p>
        </w:tc>
        <w:tc>
          <w:tcPr>
            <w:tcW w:w="1547" w:type="dxa"/>
            <w:tcBorders>
              <w:top w:val="single" w:sz="4" w:space="0" w:color="auto"/>
              <w:left w:val="single" w:sz="4" w:space="0" w:color="auto"/>
              <w:bottom w:val="single" w:sz="4" w:space="0" w:color="auto"/>
              <w:right w:val="single" w:sz="4" w:space="0" w:color="auto"/>
            </w:tcBorders>
          </w:tcPr>
          <w:p w14:paraId="32E9F650" w14:textId="77777777" w:rsidR="009F58C8" w:rsidRDefault="009F58C8" w:rsidP="009F58C8">
            <w:pPr>
              <w:pStyle w:val="TAC"/>
            </w:pPr>
            <w:r>
              <w:t>6.1.6.2.2</w:t>
            </w:r>
            <w:r w:rsidR="00446B4D">
              <w:t>1</w:t>
            </w:r>
          </w:p>
        </w:tc>
        <w:tc>
          <w:tcPr>
            <w:tcW w:w="4886" w:type="dxa"/>
            <w:tcBorders>
              <w:top w:val="single" w:sz="4" w:space="0" w:color="auto"/>
              <w:left w:val="single" w:sz="4" w:space="0" w:color="auto"/>
              <w:bottom w:val="single" w:sz="4" w:space="0" w:color="auto"/>
              <w:right w:val="single" w:sz="4" w:space="0" w:color="auto"/>
            </w:tcBorders>
          </w:tcPr>
          <w:p w14:paraId="32E9F651" w14:textId="77777777" w:rsidR="009F58C8" w:rsidRDefault="009F58C8" w:rsidP="009F58C8">
            <w:pPr>
              <w:pStyle w:val="TAL"/>
              <w:rPr>
                <w:rFonts w:cs="Arial"/>
                <w:szCs w:val="18"/>
              </w:rPr>
            </w:pPr>
            <w:r>
              <w:rPr>
                <w:rFonts w:cs="Arial"/>
                <w:szCs w:val="18"/>
              </w:rPr>
              <w:t>Individual QoS flow requested to be released</w:t>
            </w:r>
          </w:p>
        </w:tc>
      </w:tr>
      <w:tr w:rsidR="009F58C8" w14:paraId="32E9F65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3" w14:textId="77777777" w:rsidR="009F58C8" w:rsidRDefault="009F58C8" w:rsidP="009F58C8">
            <w:pPr>
              <w:pStyle w:val="TAL"/>
            </w:pPr>
            <w:r>
              <w:t>QosFlowProfile</w:t>
            </w:r>
          </w:p>
        </w:tc>
        <w:tc>
          <w:tcPr>
            <w:tcW w:w="1547" w:type="dxa"/>
            <w:tcBorders>
              <w:top w:val="single" w:sz="4" w:space="0" w:color="auto"/>
              <w:left w:val="single" w:sz="4" w:space="0" w:color="auto"/>
              <w:bottom w:val="single" w:sz="4" w:space="0" w:color="auto"/>
              <w:right w:val="single" w:sz="4" w:space="0" w:color="auto"/>
            </w:tcBorders>
          </w:tcPr>
          <w:p w14:paraId="32E9F654" w14:textId="77777777" w:rsidR="009F58C8" w:rsidRDefault="009F58C8" w:rsidP="009F58C8">
            <w:pPr>
              <w:pStyle w:val="TAC"/>
            </w:pPr>
            <w:r>
              <w:t>6.1.6.2.2</w:t>
            </w:r>
            <w:r w:rsidR="00446B4D">
              <w:t>2</w:t>
            </w:r>
          </w:p>
        </w:tc>
        <w:tc>
          <w:tcPr>
            <w:tcW w:w="4886" w:type="dxa"/>
            <w:tcBorders>
              <w:top w:val="single" w:sz="4" w:space="0" w:color="auto"/>
              <w:left w:val="single" w:sz="4" w:space="0" w:color="auto"/>
              <w:bottom w:val="single" w:sz="4" w:space="0" w:color="auto"/>
              <w:right w:val="single" w:sz="4" w:space="0" w:color="auto"/>
            </w:tcBorders>
          </w:tcPr>
          <w:p w14:paraId="32E9F655" w14:textId="77777777" w:rsidR="009F58C8" w:rsidRDefault="009F58C8" w:rsidP="009F58C8">
            <w:pPr>
              <w:pStyle w:val="TAL"/>
              <w:rPr>
                <w:rFonts w:cs="Arial"/>
                <w:szCs w:val="18"/>
              </w:rPr>
            </w:pPr>
            <w:r>
              <w:rPr>
                <w:rFonts w:cs="Arial"/>
                <w:szCs w:val="18"/>
              </w:rPr>
              <w:t>QoS flow profile</w:t>
            </w:r>
          </w:p>
        </w:tc>
      </w:tr>
      <w:tr w:rsidR="009F58C8" w14:paraId="32E9F65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7" w14:textId="77777777" w:rsidR="009F58C8" w:rsidRDefault="009F58C8" w:rsidP="009F58C8">
            <w:pPr>
              <w:pStyle w:val="TAL"/>
            </w:pPr>
            <w:r>
              <w:t>GbrQosFlowInformation</w:t>
            </w:r>
          </w:p>
        </w:tc>
        <w:tc>
          <w:tcPr>
            <w:tcW w:w="1547" w:type="dxa"/>
            <w:tcBorders>
              <w:top w:val="single" w:sz="4" w:space="0" w:color="auto"/>
              <w:left w:val="single" w:sz="4" w:space="0" w:color="auto"/>
              <w:bottom w:val="single" w:sz="4" w:space="0" w:color="auto"/>
              <w:right w:val="single" w:sz="4" w:space="0" w:color="auto"/>
            </w:tcBorders>
          </w:tcPr>
          <w:p w14:paraId="32E9F658" w14:textId="77777777" w:rsidR="009F58C8" w:rsidRDefault="009F58C8" w:rsidP="009F58C8">
            <w:pPr>
              <w:pStyle w:val="TAC"/>
            </w:pPr>
            <w:r>
              <w:t>6.1.6.2.2</w:t>
            </w:r>
            <w:r w:rsidR="00446B4D">
              <w:t>3</w:t>
            </w:r>
          </w:p>
        </w:tc>
        <w:tc>
          <w:tcPr>
            <w:tcW w:w="4886" w:type="dxa"/>
            <w:tcBorders>
              <w:top w:val="single" w:sz="4" w:space="0" w:color="auto"/>
              <w:left w:val="single" w:sz="4" w:space="0" w:color="auto"/>
              <w:bottom w:val="single" w:sz="4" w:space="0" w:color="auto"/>
              <w:right w:val="single" w:sz="4" w:space="0" w:color="auto"/>
            </w:tcBorders>
          </w:tcPr>
          <w:p w14:paraId="32E9F659" w14:textId="77777777" w:rsidR="009F58C8" w:rsidRDefault="009F58C8" w:rsidP="009F58C8">
            <w:pPr>
              <w:pStyle w:val="TAL"/>
              <w:rPr>
                <w:rFonts w:cs="Arial"/>
                <w:szCs w:val="18"/>
              </w:rPr>
            </w:pPr>
            <w:r>
              <w:rPr>
                <w:rFonts w:cs="Arial"/>
                <w:szCs w:val="18"/>
              </w:rPr>
              <w:t>GBR QoS flow information</w:t>
            </w:r>
          </w:p>
        </w:tc>
      </w:tr>
      <w:tr w:rsidR="000218BC" w14:paraId="32E9F65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B" w14:textId="77777777" w:rsidR="000218BC" w:rsidRDefault="000218BC" w:rsidP="00247885">
            <w:pPr>
              <w:pStyle w:val="TAL"/>
            </w:pPr>
            <w:r>
              <w:t>QosFlowNotifyItem</w:t>
            </w:r>
          </w:p>
        </w:tc>
        <w:tc>
          <w:tcPr>
            <w:tcW w:w="1547" w:type="dxa"/>
            <w:tcBorders>
              <w:top w:val="single" w:sz="4" w:space="0" w:color="auto"/>
              <w:left w:val="single" w:sz="4" w:space="0" w:color="auto"/>
              <w:bottom w:val="single" w:sz="4" w:space="0" w:color="auto"/>
              <w:right w:val="single" w:sz="4" w:space="0" w:color="auto"/>
            </w:tcBorders>
          </w:tcPr>
          <w:p w14:paraId="32E9F65C" w14:textId="77777777" w:rsidR="000218BC" w:rsidRDefault="000218BC" w:rsidP="00247885">
            <w:pPr>
              <w:pStyle w:val="TAC"/>
            </w:pPr>
            <w:r w:rsidRPr="008809C8">
              <w:t>6.1.6.2.</w:t>
            </w:r>
            <w:r>
              <w:t>2</w:t>
            </w:r>
            <w:r w:rsidR="00446B4D">
              <w:t>4</w:t>
            </w:r>
          </w:p>
        </w:tc>
        <w:tc>
          <w:tcPr>
            <w:tcW w:w="4886" w:type="dxa"/>
            <w:tcBorders>
              <w:top w:val="single" w:sz="4" w:space="0" w:color="auto"/>
              <w:left w:val="single" w:sz="4" w:space="0" w:color="auto"/>
              <w:bottom w:val="single" w:sz="4" w:space="0" w:color="auto"/>
              <w:right w:val="single" w:sz="4" w:space="0" w:color="auto"/>
            </w:tcBorders>
          </w:tcPr>
          <w:p w14:paraId="32E9F65D" w14:textId="77777777" w:rsidR="000218BC" w:rsidRDefault="0056191B" w:rsidP="00247885">
            <w:pPr>
              <w:pStyle w:val="TAL"/>
              <w:rPr>
                <w:rFonts w:cs="Arial"/>
                <w:szCs w:val="18"/>
              </w:rPr>
            </w:pPr>
            <w:r>
              <w:rPr>
                <w:rFonts w:cs="Arial"/>
                <w:szCs w:val="18"/>
              </w:rPr>
              <w:t>Notification related to a QoS flow</w:t>
            </w:r>
          </w:p>
        </w:tc>
      </w:tr>
      <w:tr w:rsidR="00C1229A" w14:paraId="32E9F66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F" w14:textId="77777777" w:rsidR="00C1229A" w:rsidRDefault="00C1229A" w:rsidP="001433FE">
            <w:pPr>
              <w:pStyle w:val="TAL"/>
            </w:pPr>
            <w:r>
              <w:t>SMContext</w:t>
            </w:r>
            <w:r w:rsidR="0026346C">
              <w:t>Retrieved</w:t>
            </w:r>
            <w:r>
              <w:t>Data</w:t>
            </w:r>
          </w:p>
        </w:tc>
        <w:tc>
          <w:tcPr>
            <w:tcW w:w="1547" w:type="dxa"/>
            <w:tcBorders>
              <w:top w:val="single" w:sz="4" w:space="0" w:color="auto"/>
              <w:left w:val="single" w:sz="4" w:space="0" w:color="auto"/>
              <w:bottom w:val="single" w:sz="4" w:space="0" w:color="auto"/>
              <w:right w:val="single" w:sz="4" w:space="0" w:color="auto"/>
            </w:tcBorders>
          </w:tcPr>
          <w:p w14:paraId="32E9F660" w14:textId="77777777" w:rsidR="00C1229A" w:rsidRDefault="00C1229A" w:rsidP="00AF798B">
            <w:pPr>
              <w:pStyle w:val="TAC"/>
            </w:pPr>
            <w:r>
              <w:t>6.1.6.2.</w:t>
            </w:r>
            <w:r w:rsidR="00446B4D">
              <w:t>27</w:t>
            </w:r>
          </w:p>
        </w:tc>
        <w:tc>
          <w:tcPr>
            <w:tcW w:w="4886" w:type="dxa"/>
            <w:tcBorders>
              <w:top w:val="single" w:sz="4" w:space="0" w:color="auto"/>
              <w:left w:val="single" w:sz="4" w:space="0" w:color="auto"/>
              <w:bottom w:val="single" w:sz="4" w:space="0" w:color="auto"/>
              <w:right w:val="single" w:sz="4" w:space="0" w:color="auto"/>
            </w:tcBorders>
          </w:tcPr>
          <w:p w14:paraId="32E9F661" w14:textId="77777777" w:rsidR="00C1229A" w:rsidRDefault="009F58C8" w:rsidP="001433FE">
            <w:pPr>
              <w:pStyle w:val="TAL"/>
              <w:rPr>
                <w:rFonts w:cs="Arial"/>
                <w:szCs w:val="18"/>
              </w:rPr>
            </w:pPr>
            <w:r>
              <w:rPr>
                <w:rFonts w:cs="Arial"/>
                <w:szCs w:val="18"/>
              </w:rPr>
              <w:t xml:space="preserve">Information within </w:t>
            </w:r>
            <w:r w:rsidR="0026346C">
              <w:rPr>
                <w:rFonts w:cs="Arial"/>
                <w:szCs w:val="18"/>
              </w:rPr>
              <w:t>Retrieve</w:t>
            </w:r>
            <w:r>
              <w:rPr>
                <w:rFonts w:cs="Arial"/>
                <w:szCs w:val="18"/>
              </w:rPr>
              <w:t xml:space="preserve"> SM Context Response</w:t>
            </w:r>
          </w:p>
        </w:tc>
      </w:tr>
      <w:tr w:rsidR="000218BC" w14:paraId="32E9F66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3" w14:textId="77777777" w:rsidR="000218BC" w:rsidRDefault="000218BC" w:rsidP="00247885">
            <w:pPr>
              <w:pStyle w:val="TAL"/>
              <w:rPr>
                <w:lang w:eastAsia="zh-CN"/>
              </w:rPr>
            </w:pPr>
            <w:r>
              <w:rPr>
                <w:lang w:eastAsia="zh-CN"/>
              </w:rPr>
              <w:t>TunnelInfo</w:t>
            </w:r>
          </w:p>
        </w:tc>
        <w:tc>
          <w:tcPr>
            <w:tcW w:w="1547" w:type="dxa"/>
            <w:tcBorders>
              <w:top w:val="single" w:sz="4" w:space="0" w:color="auto"/>
              <w:left w:val="single" w:sz="4" w:space="0" w:color="auto"/>
              <w:bottom w:val="single" w:sz="4" w:space="0" w:color="auto"/>
              <w:right w:val="single" w:sz="4" w:space="0" w:color="auto"/>
            </w:tcBorders>
          </w:tcPr>
          <w:p w14:paraId="32E9F664" w14:textId="77777777" w:rsidR="000218BC" w:rsidRDefault="000218BC" w:rsidP="00247885">
            <w:pPr>
              <w:pStyle w:val="TAC"/>
            </w:pPr>
            <w:r>
              <w:t>6.1.6.2.</w:t>
            </w:r>
            <w:r w:rsidR="00446B4D">
              <w:t>28</w:t>
            </w:r>
          </w:p>
        </w:tc>
        <w:tc>
          <w:tcPr>
            <w:tcW w:w="4886" w:type="dxa"/>
            <w:tcBorders>
              <w:top w:val="single" w:sz="4" w:space="0" w:color="auto"/>
              <w:left w:val="single" w:sz="4" w:space="0" w:color="auto"/>
              <w:bottom w:val="single" w:sz="4" w:space="0" w:color="auto"/>
              <w:right w:val="single" w:sz="4" w:space="0" w:color="auto"/>
            </w:tcBorders>
          </w:tcPr>
          <w:p w14:paraId="32E9F665" w14:textId="77777777" w:rsidR="000218BC" w:rsidRDefault="000218BC" w:rsidP="00247885">
            <w:pPr>
              <w:pStyle w:val="TAL"/>
              <w:rPr>
                <w:rFonts w:cs="Arial"/>
                <w:szCs w:val="18"/>
              </w:rPr>
            </w:pPr>
            <w:r>
              <w:rPr>
                <w:rFonts w:cs="Arial"/>
                <w:szCs w:val="18"/>
              </w:rPr>
              <w:t>Tunnel Information</w:t>
            </w:r>
          </w:p>
        </w:tc>
      </w:tr>
      <w:tr w:rsidR="000218BC" w14:paraId="32E9F66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7" w14:textId="77777777" w:rsidR="000218BC" w:rsidRDefault="000218BC" w:rsidP="00247885">
            <w:pPr>
              <w:pStyle w:val="TAL"/>
              <w:rPr>
                <w:lang w:eastAsia="zh-CN"/>
              </w:rPr>
            </w:pPr>
            <w:r>
              <w:rPr>
                <w:lang w:eastAsia="zh-CN"/>
              </w:rPr>
              <w:t>StatusInfo</w:t>
            </w:r>
          </w:p>
        </w:tc>
        <w:tc>
          <w:tcPr>
            <w:tcW w:w="1547" w:type="dxa"/>
            <w:tcBorders>
              <w:top w:val="single" w:sz="4" w:space="0" w:color="auto"/>
              <w:left w:val="single" w:sz="4" w:space="0" w:color="auto"/>
              <w:bottom w:val="single" w:sz="4" w:space="0" w:color="auto"/>
              <w:right w:val="single" w:sz="4" w:space="0" w:color="auto"/>
            </w:tcBorders>
          </w:tcPr>
          <w:p w14:paraId="32E9F668" w14:textId="77777777" w:rsidR="000218BC" w:rsidRDefault="000218BC" w:rsidP="00247885">
            <w:pPr>
              <w:pStyle w:val="TAC"/>
            </w:pPr>
            <w:r>
              <w:t>6.1.6.2.</w:t>
            </w:r>
            <w:r w:rsidR="00446B4D">
              <w:t>29</w:t>
            </w:r>
          </w:p>
        </w:tc>
        <w:tc>
          <w:tcPr>
            <w:tcW w:w="4886" w:type="dxa"/>
            <w:tcBorders>
              <w:top w:val="single" w:sz="4" w:space="0" w:color="auto"/>
              <w:left w:val="single" w:sz="4" w:space="0" w:color="auto"/>
              <w:bottom w:val="single" w:sz="4" w:space="0" w:color="auto"/>
              <w:right w:val="single" w:sz="4" w:space="0" w:color="auto"/>
            </w:tcBorders>
          </w:tcPr>
          <w:p w14:paraId="32E9F669" w14:textId="77777777" w:rsidR="000218BC" w:rsidRDefault="000218BC" w:rsidP="00247885">
            <w:pPr>
              <w:pStyle w:val="TAL"/>
              <w:rPr>
                <w:rFonts w:cs="Arial"/>
                <w:szCs w:val="18"/>
              </w:rPr>
            </w:pPr>
            <w:r>
              <w:rPr>
                <w:rFonts w:cs="Arial"/>
                <w:szCs w:val="18"/>
              </w:rPr>
              <w:t>Status of SM context or of PDU session</w:t>
            </w:r>
          </w:p>
        </w:tc>
      </w:tr>
      <w:tr w:rsidR="00020B7A" w14:paraId="32E9F66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6B" w14:textId="77777777" w:rsidR="00020B7A" w:rsidRDefault="00020B7A" w:rsidP="00F70259">
            <w:pPr>
              <w:pStyle w:val="TAL"/>
              <w:rPr>
                <w:lang w:eastAsia="zh-CN"/>
              </w:rPr>
            </w:pPr>
            <w:r>
              <w:t>VsmfUpdateError</w:t>
            </w:r>
          </w:p>
        </w:tc>
        <w:tc>
          <w:tcPr>
            <w:tcW w:w="1547" w:type="dxa"/>
            <w:tcBorders>
              <w:top w:val="single" w:sz="4" w:space="0" w:color="auto"/>
              <w:left w:val="single" w:sz="4" w:space="0" w:color="auto"/>
              <w:bottom w:val="single" w:sz="4" w:space="0" w:color="auto"/>
              <w:right w:val="single" w:sz="4" w:space="0" w:color="auto"/>
            </w:tcBorders>
          </w:tcPr>
          <w:p w14:paraId="32E9F66C" w14:textId="77777777" w:rsidR="00020B7A" w:rsidRDefault="00020B7A" w:rsidP="00F70259">
            <w:pPr>
              <w:pStyle w:val="TAC"/>
            </w:pPr>
            <w:r>
              <w:t>6.1.6.2.30</w:t>
            </w:r>
          </w:p>
        </w:tc>
        <w:tc>
          <w:tcPr>
            <w:tcW w:w="4886" w:type="dxa"/>
            <w:tcBorders>
              <w:top w:val="single" w:sz="4" w:space="0" w:color="auto"/>
              <w:left w:val="single" w:sz="4" w:space="0" w:color="auto"/>
              <w:bottom w:val="single" w:sz="4" w:space="0" w:color="auto"/>
              <w:right w:val="single" w:sz="4" w:space="0" w:color="auto"/>
            </w:tcBorders>
          </w:tcPr>
          <w:p w14:paraId="32E9F66D" w14:textId="77777777" w:rsidR="00020B7A" w:rsidRDefault="00020B7A" w:rsidP="00F70259">
            <w:pPr>
              <w:pStyle w:val="TAL"/>
              <w:rPr>
                <w:rFonts w:cs="Arial"/>
                <w:szCs w:val="18"/>
              </w:rPr>
            </w:pPr>
            <w:r>
              <w:rPr>
                <w:rFonts w:cs="Arial"/>
                <w:szCs w:val="18"/>
              </w:rPr>
              <w:t xml:space="preserve">Error within Update Response from V-SMF </w:t>
            </w:r>
          </w:p>
        </w:tc>
      </w:tr>
      <w:tr w:rsidR="00437539" w14:paraId="32E9F67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F" w14:textId="77777777" w:rsidR="00437539" w:rsidRDefault="00437539" w:rsidP="00437539">
            <w:pPr>
              <w:pStyle w:val="TAL"/>
              <w:rPr>
                <w:lang w:eastAsia="zh-CN"/>
              </w:rPr>
            </w:pPr>
            <w:r>
              <w:rPr>
                <w:lang w:eastAsia="zh-CN"/>
              </w:rPr>
              <w:t>EpsPdnCnxInfo</w:t>
            </w:r>
          </w:p>
        </w:tc>
        <w:tc>
          <w:tcPr>
            <w:tcW w:w="1547" w:type="dxa"/>
            <w:tcBorders>
              <w:top w:val="single" w:sz="4" w:space="0" w:color="auto"/>
              <w:left w:val="single" w:sz="4" w:space="0" w:color="auto"/>
              <w:bottom w:val="single" w:sz="4" w:space="0" w:color="auto"/>
              <w:right w:val="single" w:sz="4" w:space="0" w:color="auto"/>
            </w:tcBorders>
          </w:tcPr>
          <w:p w14:paraId="32E9F670" w14:textId="77777777" w:rsidR="00437539" w:rsidRDefault="00437539" w:rsidP="00437539">
            <w:pPr>
              <w:pStyle w:val="TAC"/>
            </w:pPr>
            <w:r>
              <w:t>6.1.6.2.</w:t>
            </w:r>
            <w:r w:rsidR="00446B4D">
              <w:t>31</w:t>
            </w:r>
          </w:p>
        </w:tc>
        <w:tc>
          <w:tcPr>
            <w:tcW w:w="4886" w:type="dxa"/>
            <w:tcBorders>
              <w:top w:val="single" w:sz="4" w:space="0" w:color="auto"/>
              <w:left w:val="single" w:sz="4" w:space="0" w:color="auto"/>
              <w:bottom w:val="single" w:sz="4" w:space="0" w:color="auto"/>
              <w:right w:val="single" w:sz="4" w:space="0" w:color="auto"/>
            </w:tcBorders>
          </w:tcPr>
          <w:p w14:paraId="32E9F671" w14:textId="77777777" w:rsidR="00437539" w:rsidRDefault="00437539" w:rsidP="00437539">
            <w:pPr>
              <w:pStyle w:val="TAL"/>
              <w:rPr>
                <w:rFonts w:cs="Arial"/>
                <w:szCs w:val="18"/>
              </w:rPr>
            </w:pPr>
            <w:r>
              <w:rPr>
                <w:rFonts w:cs="Arial"/>
                <w:szCs w:val="18"/>
              </w:rPr>
              <w:t>EPS PDN Connection Information from H-SMF to V-SMF</w:t>
            </w:r>
          </w:p>
        </w:tc>
      </w:tr>
      <w:tr w:rsidR="00437539" w14:paraId="32E9F67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3" w14:textId="77777777" w:rsidR="00437539" w:rsidRDefault="00437539" w:rsidP="00437539">
            <w:pPr>
              <w:pStyle w:val="TAL"/>
              <w:rPr>
                <w:lang w:eastAsia="zh-CN"/>
              </w:rPr>
            </w:pPr>
            <w:r>
              <w:rPr>
                <w:lang w:eastAsia="zh-CN"/>
              </w:rPr>
              <w:t>EpsBearerInfo</w:t>
            </w:r>
          </w:p>
        </w:tc>
        <w:tc>
          <w:tcPr>
            <w:tcW w:w="1547" w:type="dxa"/>
            <w:tcBorders>
              <w:top w:val="single" w:sz="4" w:space="0" w:color="auto"/>
              <w:left w:val="single" w:sz="4" w:space="0" w:color="auto"/>
              <w:bottom w:val="single" w:sz="4" w:space="0" w:color="auto"/>
              <w:right w:val="single" w:sz="4" w:space="0" w:color="auto"/>
            </w:tcBorders>
          </w:tcPr>
          <w:p w14:paraId="32E9F674" w14:textId="77777777" w:rsidR="00437539" w:rsidRDefault="00437539" w:rsidP="00437539">
            <w:pPr>
              <w:pStyle w:val="TAC"/>
            </w:pPr>
            <w:r>
              <w:t>6.1.6.2.</w:t>
            </w:r>
            <w:r w:rsidR="00446B4D">
              <w:t>32</w:t>
            </w:r>
          </w:p>
        </w:tc>
        <w:tc>
          <w:tcPr>
            <w:tcW w:w="4886" w:type="dxa"/>
            <w:tcBorders>
              <w:top w:val="single" w:sz="4" w:space="0" w:color="auto"/>
              <w:left w:val="single" w:sz="4" w:space="0" w:color="auto"/>
              <w:bottom w:val="single" w:sz="4" w:space="0" w:color="auto"/>
              <w:right w:val="single" w:sz="4" w:space="0" w:color="auto"/>
            </w:tcBorders>
          </w:tcPr>
          <w:p w14:paraId="32E9F675" w14:textId="77777777" w:rsidR="00437539" w:rsidRDefault="00437539" w:rsidP="00437539">
            <w:pPr>
              <w:pStyle w:val="TAL"/>
              <w:rPr>
                <w:rFonts w:cs="Arial"/>
                <w:szCs w:val="18"/>
              </w:rPr>
            </w:pPr>
            <w:r>
              <w:rPr>
                <w:rFonts w:cs="Arial"/>
                <w:szCs w:val="18"/>
              </w:rPr>
              <w:t>EPS Bearer Information from H-SMF to V-SMF</w:t>
            </w:r>
          </w:p>
        </w:tc>
      </w:tr>
      <w:tr w:rsidR="0056191B" w14:paraId="32E9F67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7" w14:textId="77777777" w:rsidR="0056191B" w:rsidRDefault="0056191B" w:rsidP="0056191B">
            <w:pPr>
              <w:pStyle w:val="TAL"/>
              <w:rPr>
                <w:lang w:eastAsia="zh-CN"/>
              </w:rPr>
            </w:pPr>
            <w:r>
              <w:t>PduSessionNotifyItem</w:t>
            </w:r>
          </w:p>
        </w:tc>
        <w:tc>
          <w:tcPr>
            <w:tcW w:w="1547" w:type="dxa"/>
            <w:tcBorders>
              <w:top w:val="single" w:sz="4" w:space="0" w:color="auto"/>
              <w:left w:val="single" w:sz="4" w:space="0" w:color="auto"/>
              <w:bottom w:val="single" w:sz="4" w:space="0" w:color="auto"/>
              <w:right w:val="single" w:sz="4" w:space="0" w:color="auto"/>
            </w:tcBorders>
          </w:tcPr>
          <w:p w14:paraId="32E9F678" w14:textId="77777777" w:rsidR="0056191B" w:rsidRDefault="0056191B" w:rsidP="0056191B">
            <w:pPr>
              <w:pStyle w:val="TAC"/>
            </w:pPr>
            <w:r w:rsidRPr="008809C8">
              <w:t>6.1.6.2.</w:t>
            </w:r>
            <w:r w:rsidR="00446B4D">
              <w:t>33</w:t>
            </w:r>
          </w:p>
        </w:tc>
        <w:tc>
          <w:tcPr>
            <w:tcW w:w="4886" w:type="dxa"/>
            <w:tcBorders>
              <w:top w:val="single" w:sz="4" w:space="0" w:color="auto"/>
              <w:left w:val="single" w:sz="4" w:space="0" w:color="auto"/>
              <w:bottom w:val="single" w:sz="4" w:space="0" w:color="auto"/>
              <w:right w:val="single" w:sz="4" w:space="0" w:color="auto"/>
            </w:tcBorders>
          </w:tcPr>
          <w:p w14:paraId="32E9F679" w14:textId="77777777" w:rsidR="0056191B" w:rsidRDefault="0056191B" w:rsidP="0056191B">
            <w:pPr>
              <w:pStyle w:val="TAL"/>
              <w:rPr>
                <w:rFonts w:cs="Arial"/>
                <w:szCs w:val="18"/>
              </w:rPr>
            </w:pPr>
            <w:r>
              <w:rPr>
                <w:rFonts w:cs="Arial"/>
                <w:szCs w:val="18"/>
              </w:rPr>
              <w:t>Notification related to a PDU session</w:t>
            </w:r>
          </w:p>
        </w:tc>
      </w:tr>
      <w:tr w:rsidR="00CD7DC1" w14:paraId="32E9F67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B" w14:textId="77777777" w:rsidR="00CD7DC1" w:rsidRDefault="00CD7DC1" w:rsidP="00CD7DC1">
            <w:pPr>
              <w:pStyle w:val="TAL"/>
            </w:pPr>
            <w:r>
              <w:rPr>
                <w:rFonts w:hint="eastAsia"/>
                <w:lang w:eastAsia="zh-CN"/>
              </w:rPr>
              <w:t>EbiArpM</w:t>
            </w:r>
            <w:r>
              <w:rPr>
                <w:lang w:eastAsia="zh-CN"/>
              </w:rPr>
              <w:t>apping</w:t>
            </w:r>
          </w:p>
        </w:tc>
        <w:tc>
          <w:tcPr>
            <w:tcW w:w="1547" w:type="dxa"/>
            <w:tcBorders>
              <w:top w:val="single" w:sz="4" w:space="0" w:color="auto"/>
              <w:left w:val="single" w:sz="4" w:space="0" w:color="auto"/>
              <w:bottom w:val="single" w:sz="4" w:space="0" w:color="auto"/>
              <w:right w:val="single" w:sz="4" w:space="0" w:color="auto"/>
            </w:tcBorders>
          </w:tcPr>
          <w:p w14:paraId="32E9F67C" w14:textId="77777777" w:rsidR="00CD7DC1" w:rsidRDefault="00CD7DC1" w:rsidP="00CD7DC1">
            <w:pPr>
              <w:pStyle w:val="TAC"/>
            </w:pPr>
            <w:r>
              <w:rPr>
                <w:rFonts w:hint="eastAsia"/>
              </w:rPr>
              <w:t>6.1.6.2.</w:t>
            </w:r>
            <w:r w:rsidR="00446B4D">
              <w:t>34</w:t>
            </w:r>
          </w:p>
        </w:tc>
        <w:tc>
          <w:tcPr>
            <w:tcW w:w="4886" w:type="dxa"/>
            <w:tcBorders>
              <w:top w:val="single" w:sz="4" w:space="0" w:color="auto"/>
              <w:left w:val="single" w:sz="4" w:space="0" w:color="auto"/>
              <w:bottom w:val="single" w:sz="4" w:space="0" w:color="auto"/>
              <w:right w:val="single" w:sz="4" w:space="0" w:color="auto"/>
            </w:tcBorders>
          </w:tcPr>
          <w:p w14:paraId="32E9F67D" w14:textId="77777777" w:rsidR="00CD7DC1" w:rsidRDefault="00CD7DC1" w:rsidP="00CD7DC1">
            <w:pPr>
              <w:pStyle w:val="TAL"/>
              <w:rPr>
                <w:rFonts w:cs="Arial"/>
                <w:szCs w:val="18"/>
              </w:rPr>
            </w:pPr>
            <w:r>
              <w:rPr>
                <w:rFonts w:cs="Arial" w:hint="eastAsia"/>
                <w:szCs w:val="18"/>
              </w:rPr>
              <w:t>EBI to ARP mapping</w:t>
            </w:r>
          </w:p>
        </w:tc>
      </w:tr>
      <w:tr w:rsidR="00C66CE9" w14:paraId="32E9F68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F" w14:textId="77777777" w:rsidR="00C66CE9" w:rsidRDefault="00C66CE9" w:rsidP="00C66CE9">
            <w:pPr>
              <w:pStyle w:val="TAL"/>
              <w:rPr>
                <w:lang w:eastAsia="zh-CN"/>
              </w:rPr>
            </w:pPr>
            <w:r>
              <w:t>SmContextCreateError</w:t>
            </w:r>
          </w:p>
        </w:tc>
        <w:tc>
          <w:tcPr>
            <w:tcW w:w="1547" w:type="dxa"/>
            <w:tcBorders>
              <w:top w:val="single" w:sz="4" w:space="0" w:color="auto"/>
              <w:left w:val="single" w:sz="4" w:space="0" w:color="auto"/>
              <w:bottom w:val="single" w:sz="4" w:space="0" w:color="auto"/>
              <w:right w:val="single" w:sz="4" w:space="0" w:color="auto"/>
            </w:tcBorders>
          </w:tcPr>
          <w:p w14:paraId="32E9F680" w14:textId="77777777" w:rsidR="00C66CE9" w:rsidRDefault="00C66CE9" w:rsidP="00C66CE9">
            <w:pPr>
              <w:pStyle w:val="TAC"/>
            </w:pPr>
            <w:r>
              <w:t>6.1.6.2.</w:t>
            </w:r>
            <w:r w:rsidR="00446B4D">
              <w:t>35</w:t>
            </w:r>
          </w:p>
        </w:tc>
        <w:tc>
          <w:tcPr>
            <w:tcW w:w="4886" w:type="dxa"/>
            <w:tcBorders>
              <w:top w:val="single" w:sz="4" w:space="0" w:color="auto"/>
              <w:left w:val="single" w:sz="4" w:space="0" w:color="auto"/>
              <w:bottom w:val="single" w:sz="4" w:space="0" w:color="auto"/>
              <w:right w:val="single" w:sz="4" w:space="0" w:color="auto"/>
            </w:tcBorders>
          </w:tcPr>
          <w:p w14:paraId="32E9F681" w14:textId="77777777" w:rsidR="00C66CE9" w:rsidRDefault="00C66CE9" w:rsidP="00C66CE9">
            <w:pPr>
              <w:pStyle w:val="TAL"/>
              <w:rPr>
                <w:rFonts w:cs="Arial"/>
                <w:szCs w:val="18"/>
              </w:rPr>
            </w:pPr>
            <w:r>
              <w:rPr>
                <w:rFonts w:cs="Arial"/>
                <w:szCs w:val="18"/>
              </w:rPr>
              <w:t>Error within Create SM Context Response</w:t>
            </w:r>
          </w:p>
        </w:tc>
      </w:tr>
      <w:tr w:rsidR="00601FC4" w14:paraId="32E9F686" w14:textId="77777777" w:rsidTr="00CB3EFC">
        <w:trPr>
          <w:jc w:val="center"/>
        </w:trPr>
        <w:tc>
          <w:tcPr>
            <w:tcW w:w="2878" w:type="dxa"/>
            <w:tcBorders>
              <w:top w:val="single" w:sz="4" w:space="0" w:color="auto"/>
              <w:left w:val="single" w:sz="4" w:space="0" w:color="auto"/>
              <w:bottom w:val="single" w:sz="4" w:space="0" w:color="auto"/>
              <w:right w:val="single" w:sz="4" w:space="0" w:color="auto"/>
            </w:tcBorders>
          </w:tcPr>
          <w:p w14:paraId="32E9F683" w14:textId="77777777" w:rsidR="00601FC4" w:rsidRDefault="00601FC4" w:rsidP="00CB3EFC">
            <w:pPr>
              <w:pStyle w:val="TAL"/>
              <w:rPr>
                <w:lang w:eastAsia="zh-CN"/>
              </w:rPr>
            </w:pPr>
            <w:r>
              <w:t>SmContextUpdateError</w:t>
            </w:r>
          </w:p>
        </w:tc>
        <w:tc>
          <w:tcPr>
            <w:tcW w:w="1547" w:type="dxa"/>
            <w:tcBorders>
              <w:top w:val="single" w:sz="4" w:space="0" w:color="auto"/>
              <w:left w:val="single" w:sz="4" w:space="0" w:color="auto"/>
              <w:bottom w:val="single" w:sz="4" w:space="0" w:color="auto"/>
              <w:right w:val="single" w:sz="4" w:space="0" w:color="auto"/>
            </w:tcBorders>
          </w:tcPr>
          <w:p w14:paraId="32E9F684" w14:textId="77777777" w:rsidR="00601FC4" w:rsidRDefault="00601FC4" w:rsidP="00CB3EFC">
            <w:pPr>
              <w:pStyle w:val="TAC"/>
            </w:pPr>
            <w:r>
              <w:t>6.1.6.2.</w:t>
            </w:r>
            <w:r w:rsidR="00446B4D">
              <w:t>36</w:t>
            </w:r>
          </w:p>
        </w:tc>
        <w:tc>
          <w:tcPr>
            <w:tcW w:w="4886" w:type="dxa"/>
            <w:tcBorders>
              <w:top w:val="single" w:sz="4" w:space="0" w:color="auto"/>
              <w:left w:val="single" w:sz="4" w:space="0" w:color="auto"/>
              <w:bottom w:val="single" w:sz="4" w:space="0" w:color="auto"/>
              <w:right w:val="single" w:sz="4" w:space="0" w:color="auto"/>
            </w:tcBorders>
          </w:tcPr>
          <w:p w14:paraId="32E9F685" w14:textId="77777777" w:rsidR="00601FC4" w:rsidRDefault="00601FC4" w:rsidP="00CB3EFC">
            <w:pPr>
              <w:pStyle w:val="TAL"/>
              <w:rPr>
                <w:rFonts w:cs="Arial"/>
                <w:szCs w:val="18"/>
              </w:rPr>
            </w:pPr>
            <w:r>
              <w:rPr>
                <w:rFonts w:cs="Arial"/>
                <w:szCs w:val="18"/>
              </w:rPr>
              <w:t>Error within Update SM Context Response</w:t>
            </w:r>
          </w:p>
        </w:tc>
      </w:tr>
      <w:tr w:rsidR="00F1180E" w14:paraId="32E9F68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7" w14:textId="77777777" w:rsidR="00F1180E" w:rsidRDefault="00F1180E" w:rsidP="00F1180E">
            <w:pPr>
              <w:pStyle w:val="TAL"/>
              <w:rPr>
                <w:lang w:eastAsia="zh-CN"/>
              </w:rPr>
            </w:pPr>
            <w:r>
              <w:t>PduSessionCreateError</w:t>
            </w:r>
          </w:p>
        </w:tc>
        <w:tc>
          <w:tcPr>
            <w:tcW w:w="1547" w:type="dxa"/>
            <w:tcBorders>
              <w:top w:val="single" w:sz="4" w:space="0" w:color="auto"/>
              <w:left w:val="single" w:sz="4" w:space="0" w:color="auto"/>
              <w:bottom w:val="single" w:sz="4" w:space="0" w:color="auto"/>
              <w:right w:val="single" w:sz="4" w:space="0" w:color="auto"/>
            </w:tcBorders>
          </w:tcPr>
          <w:p w14:paraId="32E9F688" w14:textId="77777777" w:rsidR="00F1180E" w:rsidRDefault="00F1180E" w:rsidP="00F1180E">
            <w:pPr>
              <w:pStyle w:val="TAC"/>
            </w:pPr>
            <w:r>
              <w:t>6.1.6.2.</w:t>
            </w:r>
            <w:r w:rsidR="00446B4D">
              <w:t>37</w:t>
            </w:r>
          </w:p>
        </w:tc>
        <w:tc>
          <w:tcPr>
            <w:tcW w:w="4886" w:type="dxa"/>
            <w:tcBorders>
              <w:top w:val="single" w:sz="4" w:space="0" w:color="auto"/>
              <w:left w:val="single" w:sz="4" w:space="0" w:color="auto"/>
              <w:bottom w:val="single" w:sz="4" w:space="0" w:color="auto"/>
              <w:right w:val="single" w:sz="4" w:space="0" w:color="auto"/>
            </w:tcBorders>
          </w:tcPr>
          <w:p w14:paraId="32E9F689" w14:textId="77777777" w:rsidR="00F1180E" w:rsidRDefault="00F1180E" w:rsidP="00F1180E">
            <w:pPr>
              <w:pStyle w:val="TAL"/>
              <w:rPr>
                <w:rFonts w:cs="Arial"/>
                <w:szCs w:val="18"/>
              </w:rPr>
            </w:pPr>
            <w:r>
              <w:rPr>
                <w:rFonts w:cs="Arial"/>
                <w:szCs w:val="18"/>
              </w:rPr>
              <w:t>Error within Create Response</w:t>
            </w:r>
          </w:p>
        </w:tc>
      </w:tr>
      <w:tr w:rsidR="0026346C" w14:paraId="32E9F68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8B" w14:textId="77777777" w:rsidR="0026346C" w:rsidRDefault="0026346C" w:rsidP="00F70259">
            <w:pPr>
              <w:pStyle w:val="TAL"/>
              <w:rPr>
                <w:lang w:eastAsia="zh-CN"/>
              </w:rPr>
            </w:pPr>
            <w:r>
              <w:rPr>
                <w:lang w:eastAsia="zh-CN"/>
              </w:rPr>
              <w:t>MmeCapabilities</w:t>
            </w:r>
          </w:p>
        </w:tc>
        <w:tc>
          <w:tcPr>
            <w:tcW w:w="1547" w:type="dxa"/>
            <w:tcBorders>
              <w:top w:val="single" w:sz="4" w:space="0" w:color="auto"/>
              <w:left w:val="single" w:sz="4" w:space="0" w:color="auto"/>
              <w:bottom w:val="single" w:sz="4" w:space="0" w:color="auto"/>
              <w:right w:val="single" w:sz="4" w:space="0" w:color="auto"/>
            </w:tcBorders>
          </w:tcPr>
          <w:p w14:paraId="32E9F68C" w14:textId="77777777" w:rsidR="0026346C" w:rsidRDefault="0026346C" w:rsidP="00F70259">
            <w:pPr>
              <w:pStyle w:val="TAC"/>
            </w:pPr>
            <w:r>
              <w:t>6.1.6.2.</w:t>
            </w:r>
            <w:r w:rsidR="00E53DA4">
              <w:t>38</w:t>
            </w:r>
          </w:p>
        </w:tc>
        <w:tc>
          <w:tcPr>
            <w:tcW w:w="4886" w:type="dxa"/>
            <w:tcBorders>
              <w:top w:val="single" w:sz="4" w:space="0" w:color="auto"/>
              <w:left w:val="single" w:sz="4" w:space="0" w:color="auto"/>
              <w:bottom w:val="single" w:sz="4" w:space="0" w:color="auto"/>
              <w:right w:val="single" w:sz="4" w:space="0" w:color="auto"/>
            </w:tcBorders>
          </w:tcPr>
          <w:p w14:paraId="32E9F68D" w14:textId="77777777" w:rsidR="0026346C" w:rsidRDefault="0026346C" w:rsidP="00F70259">
            <w:pPr>
              <w:pStyle w:val="TAL"/>
              <w:rPr>
                <w:rFonts w:cs="Arial"/>
                <w:szCs w:val="18"/>
              </w:rPr>
            </w:pPr>
            <w:r>
              <w:rPr>
                <w:rFonts w:cs="Arial"/>
                <w:szCs w:val="18"/>
              </w:rPr>
              <w:t>MME capabilities</w:t>
            </w:r>
          </w:p>
        </w:tc>
      </w:tr>
      <w:tr w:rsidR="000218BC" w14:paraId="32E9F69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F" w14:textId="77777777" w:rsidR="000218BC" w:rsidRDefault="000218BC" w:rsidP="00247885">
            <w:pPr>
              <w:pStyle w:val="TAL"/>
              <w:rPr>
                <w:lang w:eastAsia="zh-CN"/>
              </w:rPr>
            </w:pPr>
            <w:r>
              <w:rPr>
                <w:lang w:eastAsia="zh-CN"/>
              </w:rPr>
              <w:t>GtpTeid</w:t>
            </w:r>
          </w:p>
        </w:tc>
        <w:tc>
          <w:tcPr>
            <w:tcW w:w="1547" w:type="dxa"/>
            <w:tcBorders>
              <w:top w:val="single" w:sz="4" w:space="0" w:color="auto"/>
              <w:left w:val="single" w:sz="4" w:space="0" w:color="auto"/>
              <w:bottom w:val="single" w:sz="4" w:space="0" w:color="auto"/>
              <w:right w:val="single" w:sz="4" w:space="0" w:color="auto"/>
            </w:tcBorders>
          </w:tcPr>
          <w:p w14:paraId="32E9F69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1" w14:textId="77777777" w:rsidR="000218BC" w:rsidRDefault="000218BC" w:rsidP="00247885">
            <w:pPr>
              <w:pStyle w:val="TAL"/>
              <w:rPr>
                <w:rFonts w:cs="Arial"/>
                <w:szCs w:val="18"/>
              </w:rPr>
            </w:pPr>
            <w:r>
              <w:rPr>
                <w:rFonts w:cs="Arial"/>
                <w:szCs w:val="18"/>
              </w:rPr>
              <w:t>GTP Tunnel Endpoint Identifier</w:t>
            </w:r>
          </w:p>
        </w:tc>
      </w:tr>
      <w:tr w:rsidR="00CA44AA" w14:paraId="32E9F69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3" w14:textId="77777777" w:rsidR="00CA44AA" w:rsidRDefault="00CA44AA" w:rsidP="00247885">
            <w:pPr>
              <w:pStyle w:val="TAL"/>
              <w:rPr>
                <w:lang w:eastAsia="zh-CN"/>
              </w:rPr>
            </w:pPr>
            <w:r>
              <w:rPr>
                <w:lang w:val="en-US"/>
              </w:rPr>
              <w:t>ProcedureTransactionId</w:t>
            </w:r>
          </w:p>
        </w:tc>
        <w:tc>
          <w:tcPr>
            <w:tcW w:w="1547" w:type="dxa"/>
            <w:tcBorders>
              <w:top w:val="single" w:sz="4" w:space="0" w:color="auto"/>
              <w:left w:val="single" w:sz="4" w:space="0" w:color="auto"/>
              <w:bottom w:val="single" w:sz="4" w:space="0" w:color="auto"/>
              <w:right w:val="single" w:sz="4" w:space="0" w:color="auto"/>
            </w:tcBorders>
          </w:tcPr>
          <w:p w14:paraId="32E9F694" w14:textId="77777777" w:rsidR="00CA44AA" w:rsidRDefault="00CA44AA"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5" w14:textId="77777777" w:rsidR="00CA44AA" w:rsidRDefault="00CA44AA" w:rsidP="00247885">
            <w:pPr>
              <w:pStyle w:val="TAL"/>
              <w:rPr>
                <w:rFonts w:cs="Arial"/>
                <w:szCs w:val="18"/>
              </w:rPr>
            </w:pPr>
            <w:r>
              <w:rPr>
                <w:rFonts w:cs="Arial"/>
                <w:szCs w:val="18"/>
              </w:rPr>
              <w:t>Procedure Transaction Identifier</w:t>
            </w:r>
          </w:p>
        </w:tc>
      </w:tr>
      <w:tr w:rsidR="000218BC" w14:paraId="32E9F69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7" w14:textId="77777777" w:rsidR="000218BC" w:rsidRDefault="000218BC" w:rsidP="00247885">
            <w:pPr>
              <w:pStyle w:val="TAL"/>
              <w:rPr>
                <w:lang w:eastAsia="zh-CN"/>
              </w:rPr>
            </w:pPr>
            <w:r>
              <w:rPr>
                <w:lang w:eastAsia="zh-CN"/>
              </w:rPr>
              <w:t>EpsPdnC</w:t>
            </w:r>
            <w:r w:rsidR="00437539">
              <w:rPr>
                <w:lang w:eastAsia="zh-CN"/>
              </w:rPr>
              <w:t>nxContainer</w:t>
            </w:r>
          </w:p>
        </w:tc>
        <w:tc>
          <w:tcPr>
            <w:tcW w:w="1547" w:type="dxa"/>
            <w:tcBorders>
              <w:top w:val="single" w:sz="4" w:space="0" w:color="auto"/>
              <w:left w:val="single" w:sz="4" w:space="0" w:color="auto"/>
              <w:bottom w:val="single" w:sz="4" w:space="0" w:color="auto"/>
              <w:right w:val="single" w:sz="4" w:space="0" w:color="auto"/>
            </w:tcBorders>
          </w:tcPr>
          <w:p w14:paraId="32E9F698"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9" w14:textId="77777777" w:rsidR="000218BC" w:rsidRDefault="000218BC" w:rsidP="00247885">
            <w:pPr>
              <w:pStyle w:val="TAL"/>
              <w:rPr>
                <w:rFonts w:cs="Arial"/>
                <w:szCs w:val="18"/>
              </w:rPr>
            </w:pPr>
            <w:r>
              <w:rPr>
                <w:rFonts w:cs="Arial"/>
                <w:szCs w:val="18"/>
              </w:rPr>
              <w:t xml:space="preserve">UE EPS PDN Connection </w:t>
            </w:r>
            <w:r w:rsidR="00437539">
              <w:rPr>
                <w:rFonts w:cs="Arial"/>
                <w:szCs w:val="18"/>
              </w:rPr>
              <w:t>container from SMF to AMF</w:t>
            </w:r>
          </w:p>
        </w:tc>
      </w:tr>
      <w:tr w:rsidR="000218BC" w14:paraId="32E9F69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B" w14:textId="77777777" w:rsidR="000218BC" w:rsidRDefault="000218BC" w:rsidP="00247885">
            <w:pPr>
              <w:pStyle w:val="TAL"/>
              <w:rPr>
                <w:lang w:eastAsia="zh-CN"/>
              </w:rPr>
            </w:pPr>
            <w:r>
              <w:rPr>
                <w:lang w:eastAsia="zh-CN"/>
              </w:rPr>
              <w:t>EpsBearerId</w:t>
            </w:r>
          </w:p>
        </w:tc>
        <w:tc>
          <w:tcPr>
            <w:tcW w:w="1547" w:type="dxa"/>
            <w:tcBorders>
              <w:top w:val="single" w:sz="4" w:space="0" w:color="auto"/>
              <w:left w:val="single" w:sz="4" w:space="0" w:color="auto"/>
              <w:bottom w:val="single" w:sz="4" w:space="0" w:color="auto"/>
              <w:right w:val="single" w:sz="4" w:space="0" w:color="auto"/>
            </w:tcBorders>
          </w:tcPr>
          <w:p w14:paraId="32E9F69C"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D" w14:textId="77777777" w:rsidR="000218BC" w:rsidRDefault="000218BC" w:rsidP="00247885">
            <w:pPr>
              <w:pStyle w:val="TAL"/>
              <w:rPr>
                <w:rFonts w:cs="Arial"/>
                <w:szCs w:val="18"/>
              </w:rPr>
            </w:pPr>
            <w:r>
              <w:rPr>
                <w:rFonts w:cs="Arial"/>
                <w:szCs w:val="18"/>
              </w:rPr>
              <w:t>EPS Bearer Id</w:t>
            </w:r>
          </w:p>
        </w:tc>
      </w:tr>
      <w:tr w:rsidR="000218BC" w14:paraId="32E9F6A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F" w14:textId="77777777" w:rsidR="000218BC" w:rsidRDefault="000218BC" w:rsidP="00247885">
            <w:pPr>
              <w:pStyle w:val="TAL"/>
              <w:rPr>
                <w:lang w:eastAsia="zh-CN"/>
              </w:rPr>
            </w:pPr>
            <w:r>
              <w:rPr>
                <w:lang w:eastAsia="zh-CN"/>
              </w:rPr>
              <w:t>EpsBearerCont</w:t>
            </w:r>
            <w:r w:rsidR="00437539">
              <w:rPr>
                <w:lang w:eastAsia="zh-CN"/>
              </w:rPr>
              <w:t>ainer</w:t>
            </w:r>
          </w:p>
        </w:tc>
        <w:tc>
          <w:tcPr>
            <w:tcW w:w="1547" w:type="dxa"/>
            <w:tcBorders>
              <w:top w:val="single" w:sz="4" w:space="0" w:color="auto"/>
              <w:left w:val="single" w:sz="4" w:space="0" w:color="auto"/>
              <w:bottom w:val="single" w:sz="4" w:space="0" w:color="auto"/>
              <w:right w:val="single" w:sz="4" w:space="0" w:color="auto"/>
            </w:tcBorders>
          </w:tcPr>
          <w:p w14:paraId="32E9F6A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A1" w14:textId="77777777" w:rsidR="000218BC" w:rsidRDefault="000218BC" w:rsidP="00247885">
            <w:pPr>
              <w:pStyle w:val="TAL"/>
              <w:rPr>
                <w:rFonts w:cs="Arial"/>
                <w:szCs w:val="18"/>
              </w:rPr>
            </w:pPr>
            <w:r>
              <w:rPr>
                <w:rFonts w:cs="Arial"/>
                <w:szCs w:val="18"/>
              </w:rPr>
              <w:t xml:space="preserve">EPS Bearer </w:t>
            </w:r>
            <w:r w:rsidR="00437539">
              <w:rPr>
                <w:rFonts w:cs="Arial"/>
                <w:szCs w:val="18"/>
              </w:rPr>
              <w:t>container from SMF to AMF</w:t>
            </w:r>
          </w:p>
        </w:tc>
      </w:tr>
      <w:tr w:rsidR="009F58C8" w14:paraId="32E9F6A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3" w14:textId="77777777" w:rsidR="009F58C8" w:rsidRDefault="009F58C8" w:rsidP="00342AE2">
            <w:pPr>
              <w:pStyle w:val="TAL"/>
              <w:rPr>
                <w:lang w:eastAsia="zh-CN"/>
              </w:rPr>
            </w:pPr>
            <w:r>
              <w:rPr>
                <w:lang w:eastAsia="zh-CN"/>
              </w:rPr>
              <w:t>UpCnxState</w:t>
            </w:r>
          </w:p>
        </w:tc>
        <w:tc>
          <w:tcPr>
            <w:tcW w:w="1547" w:type="dxa"/>
            <w:tcBorders>
              <w:top w:val="single" w:sz="4" w:space="0" w:color="auto"/>
              <w:left w:val="single" w:sz="4" w:space="0" w:color="auto"/>
              <w:bottom w:val="single" w:sz="4" w:space="0" w:color="auto"/>
              <w:right w:val="single" w:sz="4" w:space="0" w:color="auto"/>
            </w:tcBorders>
          </w:tcPr>
          <w:p w14:paraId="32E9F6A4" w14:textId="77777777" w:rsidR="009F58C8" w:rsidRDefault="009F58C8" w:rsidP="00342AE2">
            <w:pPr>
              <w:pStyle w:val="TAC"/>
            </w:pPr>
            <w:r>
              <w:t>6.1.6.3.</w:t>
            </w:r>
            <w:r w:rsidR="00815CFA">
              <w:t>3</w:t>
            </w:r>
          </w:p>
        </w:tc>
        <w:tc>
          <w:tcPr>
            <w:tcW w:w="4886" w:type="dxa"/>
            <w:tcBorders>
              <w:top w:val="single" w:sz="4" w:space="0" w:color="auto"/>
              <w:left w:val="single" w:sz="4" w:space="0" w:color="auto"/>
              <w:bottom w:val="single" w:sz="4" w:space="0" w:color="auto"/>
              <w:right w:val="single" w:sz="4" w:space="0" w:color="auto"/>
            </w:tcBorders>
          </w:tcPr>
          <w:p w14:paraId="32E9F6A5" w14:textId="77777777" w:rsidR="009F58C8" w:rsidRDefault="009F58C8" w:rsidP="00342AE2">
            <w:pPr>
              <w:pStyle w:val="TAL"/>
              <w:rPr>
                <w:rFonts w:cs="Arial"/>
                <w:szCs w:val="18"/>
              </w:rPr>
            </w:pPr>
            <w:r>
              <w:rPr>
                <w:rFonts w:cs="Arial"/>
                <w:szCs w:val="18"/>
              </w:rPr>
              <w:t>User Plane Connection State</w:t>
            </w:r>
          </w:p>
        </w:tc>
      </w:tr>
      <w:tr w:rsidR="009F58C8" w14:paraId="32E9F6A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7" w14:textId="77777777" w:rsidR="009F58C8" w:rsidRDefault="009F58C8" w:rsidP="00342AE2">
            <w:pPr>
              <w:pStyle w:val="TAL"/>
              <w:rPr>
                <w:lang w:eastAsia="zh-CN"/>
              </w:rPr>
            </w:pPr>
            <w:r>
              <w:rPr>
                <w:lang w:eastAsia="zh-CN"/>
              </w:rPr>
              <w:t>HoState</w:t>
            </w:r>
          </w:p>
        </w:tc>
        <w:tc>
          <w:tcPr>
            <w:tcW w:w="1547" w:type="dxa"/>
            <w:tcBorders>
              <w:top w:val="single" w:sz="4" w:space="0" w:color="auto"/>
              <w:left w:val="single" w:sz="4" w:space="0" w:color="auto"/>
              <w:bottom w:val="single" w:sz="4" w:space="0" w:color="auto"/>
              <w:right w:val="single" w:sz="4" w:space="0" w:color="auto"/>
            </w:tcBorders>
          </w:tcPr>
          <w:p w14:paraId="32E9F6A8" w14:textId="77777777" w:rsidR="009F58C8" w:rsidRDefault="009F58C8" w:rsidP="00342AE2">
            <w:pPr>
              <w:pStyle w:val="TAC"/>
            </w:pPr>
            <w:r>
              <w:t>6.1.6.3.</w:t>
            </w:r>
            <w:r w:rsidR="00815CFA">
              <w:t>4</w:t>
            </w:r>
          </w:p>
        </w:tc>
        <w:tc>
          <w:tcPr>
            <w:tcW w:w="4886" w:type="dxa"/>
            <w:tcBorders>
              <w:top w:val="single" w:sz="4" w:space="0" w:color="auto"/>
              <w:left w:val="single" w:sz="4" w:space="0" w:color="auto"/>
              <w:bottom w:val="single" w:sz="4" w:space="0" w:color="auto"/>
              <w:right w:val="single" w:sz="4" w:space="0" w:color="auto"/>
            </w:tcBorders>
          </w:tcPr>
          <w:p w14:paraId="32E9F6A9" w14:textId="77777777" w:rsidR="009F58C8" w:rsidRDefault="009F58C8" w:rsidP="00342AE2">
            <w:pPr>
              <w:pStyle w:val="TAL"/>
              <w:rPr>
                <w:rFonts w:cs="Arial"/>
                <w:szCs w:val="18"/>
              </w:rPr>
            </w:pPr>
            <w:r>
              <w:rPr>
                <w:rFonts w:cs="Arial"/>
                <w:szCs w:val="18"/>
              </w:rPr>
              <w:t>Handover State</w:t>
            </w:r>
          </w:p>
        </w:tc>
      </w:tr>
      <w:tr w:rsidR="000218BC" w14:paraId="32E9F6A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B" w14:textId="77777777" w:rsidR="000218BC" w:rsidRDefault="000218BC" w:rsidP="00247885">
            <w:pPr>
              <w:pStyle w:val="TAL"/>
              <w:rPr>
                <w:lang w:eastAsia="zh-CN"/>
              </w:rPr>
            </w:pPr>
            <w:r>
              <w:rPr>
                <w:lang w:eastAsia="zh-CN"/>
              </w:rPr>
              <w:t>RequestType</w:t>
            </w:r>
          </w:p>
        </w:tc>
        <w:tc>
          <w:tcPr>
            <w:tcW w:w="1547" w:type="dxa"/>
            <w:tcBorders>
              <w:top w:val="single" w:sz="4" w:space="0" w:color="auto"/>
              <w:left w:val="single" w:sz="4" w:space="0" w:color="auto"/>
              <w:bottom w:val="single" w:sz="4" w:space="0" w:color="auto"/>
              <w:right w:val="single" w:sz="4" w:space="0" w:color="auto"/>
            </w:tcBorders>
          </w:tcPr>
          <w:p w14:paraId="32E9F6AC" w14:textId="77777777" w:rsidR="000218BC" w:rsidRDefault="000218BC" w:rsidP="00247885">
            <w:pPr>
              <w:pStyle w:val="TAC"/>
            </w:pPr>
            <w:r>
              <w:t>6.1.6.3.5</w:t>
            </w:r>
          </w:p>
        </w:tc>
        <w:tc>
          <w:tcPr>
            <w:tcW w:w="4886" w:type="dxa"/>
            <w:tcBorders>
              <w:top w:val="single" w:sz="4" w:space="0" w:color="auto"/>
              <w:left w:val="single" w:sz="4" w:space="0" w:color="auto"/>
              <w:bottom w:val="single" w:sz="4" w:space="0" w:color="auto"/>
              <w:right w:val="single" w:sz="4" w:space="0" w:color="auto"/>
            </w:tcBorders>
          </w:tcPr>
          <w:p w14:paraId="32E9F6AD" w14:textId="77777777" w:rsidR="000218BC" w:rsidRDefault="000218BC" w:rsidP="00247885">
            <w:pPr>
              <w:pStyle w:val="TAL"/>
              <w:rPr>
                <w:rFonts w:cs="Arial"/>
                <w:szCs w:val="18"/>
              </w:rPr>
            </w:pPr>
            <w:r>
              <w:rPr>
                <w:rFonts w:cs="Arial"/>
                <w:szCs w:val="18"/>
              </w:rPr>
              <w:t>Request Type in Create (SM context) service operation.</w:t>
            </w:r>
          </w:p>
        </w:tc>
      </w:tr>
      <w:tr w:rsidR="000218BC" w14:paraId="32E9F6B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F" w14:textId="77777777" w:rsidR="000218BC" w:rsidRDefault="000218BC" w:rsidP="00247885">
            <w:pPr>
              <w:pStyle w:val="TAL"/>
              <w:rPr>
                <w:lang w:eastAsia="zh-CN"/>
              </w:rPr>
            </w:pPr>
            <w:r>
              <w:rPr>
                <w:lang w:eastAsia="zh-CN"/>
              </w:rPr>
              <w:t>RequestIndication</w:t>
            </w:r>
          </w:p>
        </w:tc>
        <w:tc>
          <w:tcPr>
            <w:tcW w:w="1547" w:type="dxa"/>
            <w:tcBorders>
              <w:top w:val="single" w:sz="4" w:space="0" w:color="auto"/>
              <w:left w:val="single" w:sz="4" w:space="0" w:color="auto"/>
              <w:bottom w:val="single" w:sz="4" w:space="0" w:color="auto"/>
              <w:right w:val="single" w:sz="4" w:space="0" w:color="auto"/>
            </w:tcBorders>
          </w:tcPr>
          <w:p w14:paraId="32E9F6B0" w14:textId="77777777" w:rsidR="000218BC" w:rsidRDefault="000218BC" w:rsidP="00247885">
            <w:pPr>
              <w:pStyle w:val="TAC"/>
            </w:pPr>
            <w:r>
              <w:t>6.1.6.3.6</w:t>
            </w:r>
          </w:p>
        </w:tc>
        <w:tc>
          <w:tcPr>
            <w:tcW w:w="4886" w:type="dxa"/>
            <w:tcBorders>
              <w:top w:val="single" w:sz="4" w:space="0" w:color="auto"/>
              <w:left w:val="single" w:sz="4" w:space="0" w:color="auto"/>
              <w:bottom w:val="single" w:sz="4" w:space="0" w:color="auto"/>
              <w:right w:val="single" w:sz="4" w:space="0" w:color="auto"/>
            </w:tcBorders>
          </w:tcPr>
          <w:p w14:paraId="32E9F6B1" w14:textId="77777777" w:rsidR="000218BC" w:rsidRDefault="000218BC" w:rsidP="00247885">
            <w:pPr>
              <w:pStyle w:val="TAL"/>
              <w:rPr>
                <w:rFonts w:cs="Arial"/>
                <w:szCs w:val="18"/>
              </w:rPr>
            </w:pPr>
            <w:r>
              <w:rPr>
                <w:rFonts w:cs="Arial"/>
                <w:szCs w:val="18"/>
              </w:rPr>
              <w:t>Request Indication in Update (SM context) service operation.</w:t>
            </w:r>
          </w:p>
        </w:tc>
      </w:tr>
      <w:tr w:rsidR="009F58C8" w14:paraId="32E9F6B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3" w14:textId="77777777" w:rsidR="009F58C8" w:rsidRDefault="009F58C8" w:rsidP="00342AE2">
            <w:pPr>
              <w:pStyle w:val="TAL"/>
              <w:rPr>
                <w:lang w:eastAsia="zh-CN"/>
              </w:rPr>
            </w:pPr>
            <w:r>
              <w:rPr>
                <w:lang w:eastAsia="zh-CN"/>
              </w:rPr>
              <w:t>NotificationCause</w:t>
            </w:r>
          </w:p>
        </w:tc>
        <w:tc>
          <w:tcPr>
            <w:tcW w:w="1547" w:type="dxa"/>
            <w:tcBorders>
              <w:top w:val="single" w:sz="4" w:space="0" w:color="auto"/>
              <w:left w:val="single" w:sz="4" w:space="0" w:color="auto"/>
              <w:bottom w:val="single" w:sz="4" w:space="0" w:color="auto"/>
              <w:right w:val="single" w:sz="4" w:space="0" w:color="auto"/>
            </w:tcBorders>
          </w:tcPr>
          <w:p w14:paraId="32E9F6B4" w14:textId="77777777" w:rsidR="009F58C8" w:rsidRDefault="009F58C8" w:rsidP="00342AE2">
            <w:pPr>
              <w:pStyle w:val="TAC"/>
            </w:pPr>
            <w:r>
              <w:t>6.1.6.3.</w:t>
            </w:r>
            <w:r w:rsidR="00815CFA">
              <w:t>7</w:t>
            </w:r>
          </w:p>
        </w:tc>
        <w:tc>
          <w:tcPr>
            <w:tcW w:w="4886" w:type="dxa"/>
            <w:tcBorders>
              <w:top w:val="single" w:sz="4" w:space="0" w:color="auto"/>
              <w:left w:val="single" w:sz="4" w:space="0" w:color="auto"/>
              <w:bottom w:val="single" w:sz="4" w:space="0" w:color="auto"/>
              <w:right w:val="single" w:sz="4" w:space="0" w:color="auto"/>
            </w:tcBorders>
          </w:tcPr>
          <w:p w14:paraId="32E9F6B5" w14:textId="77777777" w:rsidR="009F58C8" w:rsidRDefault="009F58C8" w:rsidP="00342AE2">
            <w:pPr>
              <w:pStyle w:val="TAL"/>
              <w:rPr>
                <w:rFonts w:cs="Arial"/>
                <w:szCs w:val="18"/>
              </w:rPr>
            </w:pPr>
            <w:r>
              <w:rPr>
                <w:rFonts w:cs="Arial"/>
                <w:szCs w:val="18"/>
              </w:rPr>
              <w:t>Cause for generating a notification</w:t>
            </w:r>
          </w:p>
        </w:tc>
      </w:tr>
      <w:tr w:rsidR="000218BC" w14:paraId="32E9F6B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7" w14:textId="77777777" w:rsidR="000218BC" w:rsidRDefault="000218BC" w:rsidP="00247885">
            <w:pPr>
              <w:pStyle w:val="TAL"/>
              <w:rPr>
                <w:lang w:eastAsia="zh-CN"/>
              </w:rPr>
            </w:pPr>
            <w:r>
              <w:rPr>
                <w:lang w:eastAsia="zh-CN"/>
              </w:rPr>
              <w:t>Cause</w:t>
            </w:r>
          </w:p>
        </w:tc>
        <w:tc>
          <w:tcPr>
            <w:tcW w:w="1547" w:type="dxa"/>
            <w:tcBorders>
              <w:top w:val="single" w:sz="4" w:space="0" w:color="auto"/>
              <w:left w:val="single" w:sz="4" w:space="0" w:color="auto"/>
              <w:bottom w:val="single" w:sz="4" w:space="0" w:color="auto"/>
              <w:right w:val="single" w:sz="4" w:space="0" w:color="auto"/>
            </w:tcBorders>
          </w:tcPr>
          <w:p w14:paraId="32E9F6B8" w14:textId="77777777" w:rsidR="000218BC" w:rsidRDefault="000218BC" w:rsidP="00247885">
            <w:pPr>
              <w:pStyle w:val="TAC"/>
            </w:pPr>
            <w:r>
              <w:t>6.1.6.3.8</w:t>
            </w:r>
          </w:p>
        </w:tc>
        <w:tc>
          <w:tcPr>
            <w:tcW w:w="4886" w:type="dxa"/>
            <w:tcBorders>
              <w:top w:val="single" w:sz="4" w:space="0" w:color="auto"/>
              <w:left w:val="single" w:sz="4" w:space="0" w:color="auto"/>
              <w:bottom w:val="single" w:sz="4" w:space="0" w:color="auto"/>
              <w:right w:val="single" w:sz="4" w:space="0" w:color="auto"/>
            </w:tcBorders>
          </w:tcPr>
          <w:p w14:paraId="32E9F6B9" w14:textId="77777777" w:rsidR="000218BC" w:rsidRDefault="000218BC" w:rsidP="00247885">
            <w:pPr>
              <w:pStyle w:val="TAL"/>
              <w:rPr>
                <w:rFonts w:cs="Arial"/>
                <w:szCs w:val="18"/>
              </w:rPr>
            </w:pPr>
            <w:r>
              <w:rPr>
                <w:rFonts w:cs="Arial"/>
                <w:szCs w:val="18"/>
              </w:rPr>
              <w:t>Cause information</w:t>
            </w:r>
          </w:p>
        </w:tc>
      </w:tr>
      <w:tr w:rsidR="009F58C8" w14:paraId="32E9F6B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B" w14:textId="77777777" w:rsidR="009F58C8" w:rsidRDefault="009F58C8" w:rsidP="00342AE2">
            <w:pPr>
              <w:pStyle w:val="TAL"/>
              <w:rPr>
                <w:lang w:eastAsia="zh-CN"/>
              </w:rPr>
            </w:pPr>
            <w:r>
              <w:rPr>
                <w:lang w:eastAsia="zh-CN"/>
              </w:rPr>
              <w:t>ResourceStatus</w:t>
            </w:r>
          </w:p>
        </w:tc>
        <w:tc>
          <w:tcPr>
            <w:tcW w:w="1547" w:type="dxa"/>
            <w:tcBorders>
              <w:top w:val="single" w:sz="4" w:space="0" w:color="auto"/>
              <w:left w:val="single" w:sz="4" w:space="0" w:color="auto"/>
              <w:bottom w:val="single" w:sz="4" w:space="0" w:color="auto"/>
              <w:right w:val="single" w:sz="4" w:space="0" w:color="auto"/>
            </w:tcBorders>
          </w:tcPr>
          <w:p w14:paraId="32E9F6BC" w14:textId="77777777" w:rsidR="009F58C8" w:rsidRDefault="009F58C8" w:rsidP="00342AE2">
            <w:pPr>
              <w:pStyle w:val="TAC"/>
            </w:pPr>
            <w:r>
              <w:t>6.1.6.3.</w:t>
            </w:r>
            <w:r w:rsidR="00815CFA">
              <w:t>9</w:t>
            </w:r>
          </w:p>
        </w:tc>
        <w:tc>
          <w:tcPr>
            <w:tcW w:w="4886" w:type="dxa"/>
            <w:tcBorders>
              <w:top w:val="single" w:sz="4" w:space="0" w:color="auto"/>
              <w:left w:val="single" w:sz="4" w:space="0" w:color="auto"/>
              <w:bottom w:val="single" w:sz="4" w:space="0" w:color="auto"/>
              <w:right w:val="single" w:sz="4" w:space="0" w:color="auto"/>
            </w:tcBorders>
          </w:tcPr>
          <w:p w14:paraId="32E9F6BD" w14:textId="77777777" w:rsidR="009F58C8" w:rsidRDefault="009F58C8" w:rsidP="00342AE2">
            <w:pPr>
              <w:pStyle w:val="TAL"/>
              <w:rPr>
                <w:rFonts w:cs="Arial"/>
                <w:szCs w:val="18"/>
              </w:rPr>
            </w:pPr>
            <w:r>
              <w:rPr>
                <w:rFonts w:cs="Arial"/>
                <w:szCs w:val="18"/>
              </w:rPr>
              <w:t>Status of SM context or PDU session resource</w:t>
            </w:r>
          </w:p>
        </w:tc>
      </w:tr>
      <w:tr w:rsidR="009C509A" w14:paraId="32E9F6C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F" w14:textId="77777777" w:rsidR="009C509A" w:rsidRDefault="009C509A" w:rsidP="009C509A">
            <w:pPr>
              <w:pStyle w:val="TAL"/>
              <w:rPr>
                <w:lang w:eastAsia="zh-CN"/>
              </w:rPr>
            </w:pPr>
            <w:r>
              <w:rPr>
                <w:lang w:eastAsia="zh-CN"/>
              </w:rPr>
              <w:t>DnnSelectionMode</w:t>
            </w:r>
          </w:p>
        </w:tc>
        <w:tc>
          <w:tcPr>
            <w:tcW w:w="1547" w:type="dxa"/>
            <w:tcBorders>
              <w:top w:val="single" w:sz="4" w:space="0" w:color="auto"/>
              <w:left w:val="single" w:sz="4" w:space="0" w:color="auto"/>
              <w:bottom w:val="single" w:sz="4" w:space="0" w:color="auto"/>
              <w:right w:val="single" w:sz="4" w:space="0" w:color="auto"/>
            </w:tcBorders>
          </w:tcPr>
          <w:p w14:paraId="32E9F6C0" w14:textId="77777777" w:rsidR="009C509A" w:rsidRDefault="009C509A" w:rsidP="009C509A">
            <w:pPr>
              <w:pStyle w:val="TAC"/>
            </w:pPr>
            <w:r>
              <w:t>6.1.6.3.</w:t>
            </w:r>
            <w:r w:rsidR="00446B4D">
              <w:t>10</w:t>
            </w:r>
          </w:p>
        </w:tc>
        <w:tc>
          <w:tcPr>
            <w:tcW w:w="4886" w:type="dxa"/>
            <w:tcBorders>
              <w:top w:val="single" w:sz="4" w:space="0" w:color="auto"/>
              <w:left w:val="single" w:sz="4" w:space="0" w:color="auto"/>
              <w:bottom w:val="single" w:sz="4" w:space="0" w:color="auto"/>
              <w:right w:val="single" w:sz="4" w:space="0" w:color="auto"/>
            </w:tcBorders>
          </w:tcPr>
          <w:p w14:paraId="32E9F6C1" w14:textId="77777777" w:rsidR="009C509A" w:rsidRDefault="009C509A" w:rsidP="009C509A">
            <w:pPr>
              <w:pStyle w:val="TAL"/>
              <w:rPr>
                <w:rFonts w:cs="Arial"/>
                <w:szCs w:val="18"/>
              </w:rPr>
            </w:pPr>
            <w:r>
              <w:rPr>
                <w:rFonts w:cs="Arial"/>
                <w:szCs w:val="18"/>
              </w:rPr>
              <w:t>DNN Selection Mode</w:t>
            </w:r>
          </w:p>
        </w:tc>
      </w:tr>
      <w:tr w:rsidR="00C00E37" w14:paraId="32E9F6C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3" w14:textId="77777777" w:rsidR="00C00E37" w:rsidRDefault="00C00E37" w:rsidP="00C00E37">
            <w:pPr>
              <w:pStyle w:val="TAL"/>
              <w:rPr>
                <w:lang w:eastAsia="zh-CN"/>
              </w:rPr>
            </w:pPr>
            <w:r>
              <w:rPr>
                <w:lang w:eastAsia="zh-CN"/>
              </w:rPr>
              <w:t>EpsInterworkingIndication</w:t>
            </w:r>
          </w:p>
        </w:tc>
        <w:tc>
          <w:tcPr>
            <w:tcW w:w="1547" w:type="dxa"/>
            <w:tcBorders>
              <w:top w:val="single" w:sz="4" w:space="0" w:color="auto"/>
              <w:left w:val="single" w:sz="4" w:space="0" w:color="auto"/>
              <w:bottom w:val="single" w:sz="4" w:space="0" w:color="auto"/>
              <w:right w:val="single" w:sz="4" w:space="0" w:color="auto"/>
            </w:tcBorders>
          </w:tcPr>
          <w:p w14:paraId="32E9F6C4" w14:textId="77777777" w:rsidR="00C00E37" w:rsidRDefault="00C00E37" w:rsidP="00C00E37">
            <w:pPr>
              <w:pStyle w:val="TAC"/>
            </w:pPr>
            <w:r>
              <w:t>6.1.6.3.</w:t>
            </w:r>
            <w:r w:rsidR="00EF3507">
              <w:t>11</w:t>
            </w:r>
          </w:p>
        </w:tc>
        <w:tc>
          <w:tcPr>
            <w:tcW w:w="4886" w:type="dxa"/>
            <w:tcBorders>
              <w:top w:val="single" w:sz="4" w:space="0" w:color="auto"/>
              <w:left w:val="single" w:sz="4" w:space="0" w:color="auto"/>
              <w:bottom w:val="single" w:sz="4" w:space="0" w:color="auto"/>
              <w:right w:val="single" w:sz="4" w:space="0" w:color="auto"/>
            </w:tcBorders>
          </w:tcPr>
          <w:p w14:paraId="32E9F6C5" w14:textId="77777777" w:rsidR="00C00E37" w:rsidRDefault="00C00E37" w:rsidP="00C00E37">
            <w:pPr>
              <w:pStyle w:val="TAL"/>
              <w:rPr>
                <w:rFonts w:cs="Arial"/>
                <w:szCs w:val="18"/>
              </w:rPr>
            </w:pPr>
            <w:r>
              <w:rPr>
                <w:rFonts w:cs="Arial"/>
                <w:szCs w:val="18"/>
              </w:rPr>
              <w:t>EPS Interworking Indication</w:t>
            </w:r>
          </w:p>
        </w:tc>
      </w:tr>
      <w:tr w:rsidR="00D73198" w14:paraId="32E9F6C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7" w14:textId="77777777" w:rsidR="00D73198" w:rsidRDefault="00D73198" w:rsidP="00D73198">
            <w:pPr>
              <w:pStyle w:val="TAL"/>
              <w:rPr>
                <w:lang w:eastAsia="zh-CN"/>
              </w:rPr>
            </w:pPr>
            <w:r>
              <w:rPr>
                <w:lang w:eastAsia="zh-CN"/>
              </w:rPr>
              <w:t>N2SmInfoType</w:t>
            </w:r>
          </w:p>
        </w:tc>
        <w:tc>
          <w:tcPr>
            <w:tcW w:w="1547" w:type="dxa"/>
            <w:tcBorders>
              <w:top w:val="single" w:sz="4" w:space="0" w:color="auto"/>
              <w:left w:val="single" w:sz="4" w:space="0" w:color="auto"/>
              <w:bottom w:val="single" w:sz="4" w:space="0" w:color="auto"/>
              <w:right w:val="single" w:sz="4" w:space="0" w:color="auto"/>
            </w:tcBorders>
          </w:tcPr>
          <w:p w14:paraId="32E9F6C8" w14:textId="77777777" w:rsidR="00D73198" w:rsidRDefault="00D73198" w:rsidP="00D73198">
            <w:pPr>
              <w:pStyle w:val="TAC"/>
            </w:pPr>
            <w:r>
              <w:t>6.1.6.3.12</w:t>
            </w:r>
          </w:p>
        </w:tc>
        <w:tc>
          <w:tcPr>
            <w:tcW w:w="4886" w:type="dxa"/>
            <w:tcBorders>
              <w:top w:val="single" w:sz="4" w:space="0" w:color="auto"/>
              <w:left w:val="single" w:sz="4" w:space="0" w:color="auto"/>
              <w:bottom w:val="single" w:sz="4" w:space="0" w:color="auto"/>
              <w:right w:val="single" w:sz="4" w:space="0" w:color="auto"/>
            </w:tcBorders>
          </w:tcPr>
          <w:p w14:paraId="32E9F6C9" w14:textId="77777777" w:rsidR="00D73198" w:rsidRDefault="00D73198" w:rsidP="00D73198">
            <w:pPr>
              <w:pStyle w:val="TAL"/>
              <w:rPr>
                <w:rFonts w:cs="Arial"/>
                <w:szCs w:val="18"/>
              </w:rPr>
            </w:pPr>
            <w:r>
              <w:rPr>
                <w:rFonts w:cs="Arial"/>
                <w:szCs w:val="18"/>
              </w:rPr>
              <w:t>N2 SM Information Type</w:t>
            </w:r>
          </w:p>
        </w:tc>
      </w:tr>
      <w:tr w:rsidR="008E59E9" w14:paraId="08B7D59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7F3D9DE0" w14:textId="5350DE06" w:rsidR="008E59E9" w:rsidRDefault="008E59E9" w:rsidP="008E59E9">
            <w:pPr>
              <w:pStyle w:val="TAL"/>
              <w:rPr>
                <w:lang w:eastAsia="zh-CN"/>
              </w:rPr>
            </w:pPr>
            <w:r>
              <w:t>MaxIntegrityProtectedDataRate</w:t>
            </w:r>
          </w:p>
        </w:tc>
        <w:tc>
          <w:tcPr>
            <w:tcW w:w="1547" w:type="dxa"/>
            <w:tcBorders>
              <w:top w:val="single" w:sz="4" w:space="0" w:color="auto"/>
              <w:left w:val="single" w:sz="4" w:space="0" w:color="auto"/>
              <w:bottom w:val="single" w:sz="4" w:space="0" w:color="auto"/>
              <w:right w:val="single" w:sz="4" w:space="0" w:color="auto"/>
            </w:tcBorders>
          </w:tcPr>
          <w:p w14:paraId="79DE8C90" w14:textId="541DE045" w:rsidR="008E59E9" w:rsidRDefault="008E59E9" w:rsidP="008E59E9">
            <w:pPr>
              <w:pStyle w:val="TAC"/>
            </w:pPr>
            <w:r>
              <w:t>6.1.6.3.</w:t>
            </w:r>
            <w:r w:rsidR="00AA33B7">
              <w:t>13</w:t>
            </w:r>
          </w:p>
        </w:tc>
        <w:tc>
          <w:tcPr>
            <w:tcW w:w="4886" w:type="dxa"/>
            <w:tcBorders>
              <w:top w:val="single" w:sz="4" w:space="0" w:color="auto"/>
              <w:left w:val="single" w:sz="4" w:space="0" w:color="auto"/>
              <w:bottom w:val="single" w:sz="4" w:space="0" w:color="auto"/>
              <w:right w:val="single" w:sz="4" w:space="0" w:color="auto"/>
            </w:tcBorders>
          </w:tcPr>
          <w:p w14:paraId="69C3699F" w14:textId="3BEA88BA" w:rsidR="008E59E9" w:rsidRDefault="008E59E9" w:rsidP="008E59E9">
            <w:pPr>
              <w:pStyle w:val="TAL"/>
              <w:rPr>
                <w:rFonts w:cs="Arial"/>
                <w:szCs w:val="18"/>
              </w:rPr>
            </w:pPr>
            <w:r>
              <w:rPr>
                <w:rFonts w:cs="Arial"/>
                <w:szCs w:val="18"/>
              </w:rPr>
              <w:t>Maximum Integrity Protected Data Rate</w:t>
            </w:r>
          </w:p>
        </w:tc>
      </w:tr>
      <w:bookmarkEnd w:id="767"/>
    </w:tbl>
    <w:p w14:paraId="32E9F6CB" w14:textId="77777777" w:rsidR="00AF798B" w:rsidRDefault="00AF798B" w:rsidP="00977B30"/>
    <w:p w14:paraId="32E9F6CC" w14:textId="5A19584F" w:rsidR="00B75785" w:rsidRDefault="0052604D" w:rsidP="00B75785">
      <w:r>
        <w:t>T</w:t>
      </w:r>
      <w:r w:rsidRPr="009C4D60">
        <w:t xml:space="preserve">able </w:t>
      </w:r>
      <w:r>
        <w:t>6.1.6.1-2 specifies data types</w:t>
      </w:r>
      <w:r w:rsidR="00B75785" w:rsidRPr="009C4D60">
        <w:t xml:space="preserve"> </w:t>
      </w:r>
      <w:r w:rsidR="00B75785">
        <w:t xml:space="preserve">re-used by </w:t>
      </w:r>
      <w:r w:rsidRPr="009C4D60">
        <w:t xml:space="preserve">the </w:t>
      </w:r>
      <w:r>
        <w:t>N</w:t>
      </w:r>
      <w:r w:rsidR="00E13DB8" w:rsidRPr="00E13DB8">
        <w:t>smf</w:t>
      </w:r>
      <w:r w:rsidRPr="009C4D60">
        <w:t xml:space="preserve"> </w:t>
      </w:r>
      <w:r>
        <w:t>service based interface</w:t>
      </w:r>
      <w:r w:rsidRPr="009C4D60">
        <w:t xml:space="preserve"> </w:t>
      </w:r>
      <w:r w:rsidR="00B75785" w:rsidRPr="009C4D60">
        <w:t>protocol</w:t>
      </w:r>
      <w:r w:rsidR="00B75785">
        <w:t xml:space="preserve"> from </w:t>
      </w:r>
      <w:r>
        <w:t xml:space="preserve">other </w:t>
      </w:r>
      <w:r w:rsidR="008C5F54">
        <w:t>specifications</w:t>
      </w:r>
      <w:r w:rsidR="00B75785">
        <w:t xml:space="preserve">, including a reference to their respective specifications and when needed, a short description of their use within </w:t>
      </w:r>
      <w:r>
        <w:t>the N</w:t>
      </w:r>
      <w:r w:rsidR="00E13DB8" w:rsidRPr="00E13DB8">
        <w:t>smf</w:t>
      </w:r>
      <w:r w:rsidRPr="009C4D60">
        <w:t xml:space="preserve"> </w:t>
      </w:r>
      <w:r>
        <w:t>service based interface</w:t>
      </w:r>
      <w:r w:rsidR="00B75785">
        <w:t>.</w:t>
      </w:r>
    </w:p>
    <w:p w14:paraId="32E9F6CD" w14:textId="77777777" w:rsidR="00B75785" w:rsidRPr="009C4D60" w:rsidRDefault="00B75785" w:rsidP="00B75785">
      <w:pPr>
        <w:pStyle w:val="TH"/>
      </w:pPr>
      <w:r w:rsidRPr="009C4D60">
        <w:lastRenderedPageBreak/>
        <w:t xml:space="preserve">Table </w:t>
      </w:r>
      <w:r w:rsidR="0052604D">
        <w:t>6.1.6.1-2</w:t>
      </w:r>
      <w:r w:rsidRPr="009C4D60">
        <w:t xml:space="preserve">: </w:t>
      </w:r>
      <w:r w:rsidR="00E13DB8">
        <w:t>N</w:t>
      </w:r>
      <w:r w:rsidR="00E13DB8" w:rsidRPr="00E13DB8">
        <w:t>smf</w:t>
      </w:r>
      <w:r w:rsidR="0052604D">
        <w:t xml:space="preserve"> re-used Data Types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8"/>
        <w:gridCol w:w="1977"/>
        <w:gridCol w:w="4950"/>
      </w:tblGrid>
      <w:tr w:rsidR="00271F8E" w14:paraId="32E9F6D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shd w:val="clear" w:color="auto" w:fill="C0C0C0"/>
            <w:hideMark/>
          </w:tcPr>
          <w:p w14:paraId="32E9F6CE" w14:textId="77777777" w:rsidR="00271F8E" w:rsidRPr="009A7B1D" w:rsidRDefault="00271F8E" w:rsidP="001433FE">
            <w:pPr>
              <w:pStyle w:val="TAH"/>
            </w:pPr>
            <w:r w:rsidRPr="009A7B1D">
              <w:t>Data type</w:t>
            </w:r>
          </w:p>
        </w:tc>
        <w:tc>
          <w:tcPr>
            <w:tcW w:w="1977" w:type="dxa"/>
            <w:tcBorders>
              <w:top w:val="single" w:sz="4" w:space="0" w:color="auto"/>
              <w:left w:val="single" w:sz="4" w:space="0" w:color="auto"/>
              <w:bottom w:val="single" w:sz="4" w:space="0" w:color="auto"/>
              <w:right w:val="single" w:sz="4" w:space="0" w:color="auto"/>
            </w:tcBorders>
            <w:shd w:val="clear" w:color="auto" w:fill="C0C0C0"/>
          </w:tcPr>
          <w:p w14:paraId="32E9F6CF" w14:textId="77777777" w:rsidR="00271F8E" w:rsidRPr="009A7B1D" w:rsidRDefault="00271F8E" w:rsidP="001433FE">
            <w:pPr>
              <w:pStyle w:val="TAH"/>
            </w:pPr>
            <w:r w:rsidRPr="009A7B1D">
              <w:t>Reference</w:t>
            </w:r>
          </w:p>
        </w:tc>
        <w:tc>
          <w:tcPr>
            <w:tcW w:w="4950" w:type="dxa"/>
            <w:tcBorders>
              <w:top w:val="single" w:sz="4" w:space="0" w:color="auto"/>
              <w:left w:val="single" w:sz="4" w:space="0" w:color="auto"/>
              <w:bottom w:val="single" w:sz="4" w:space="0" w:color="auto"/>
              <w:right w:val="single" w:sz="4" w:space="0" w:color="auto"/>
            </w:tcBorders>
            <w:shd w:val="clear" w:color="auto" w:fill="C0C0C0"/>
            <w:hideMark/>
          </w:tcPr>
          <w:p w14:paraId="32E9F6D0" w14:textId="77777777" w:rsidR="00271F8E" w:rsidRPr="009A7B1D" w:rsidRDefault="00271F8E" w:rsidP="001433FE">
            <w:pPr>
              <w:pStyle w:val="TAH"/>
            </w:pPr>
            <w:r w:rsidRPr="009A7B1D">
              <w:t>Comments</w:t>
            </w:r>
          </w:p>
        </w:tc>
      </w:tr>
      <w:tr w:rsidR="009F58C8" w14:paraId="32E9F6D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2" w14:textId="77777777" w:rsidR="009F58C8" w:rsidRDefault="009F58C8" w:rsidP="009F58C8">
            <w:pPr>
              <w:pStyle w:val="TAL"/>
            </w:pPr>
            <w:r>
              <w:t>Uint32</w:t>
            </w:r>
          </w:p>
        </w:tc>
        <w:tc>
          <w:tcPr>
            <w:tcW w:w="1977" w:type="dxa"/>
            <w:tcBorders>
              <w:top w:val="single" w:sz="4" w:space="0" w:color="auto"/>
              <w:left w:val="single" w:sz="4" w:space="0" w:color="auto"/>
              <w:bottom w:val="single" w:sz="4" w:space="0" w:color="auto"/>
              <w:right w:val="single" w:sz="4" w:space="0" w:color="auto"/>
            </w:tcBorders>
          </w:tcPr>
          <w:p w14:paraId="32E9F6D3" w14:textId="601E752D"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D4" w14:textId="77777777" w:rsidR="009F58C8" w:rsidRDefault="009F58C8" w:rsidP="009F58C8">
            <w:pPr>
              <w:pStyle w:val="TAL"/>
              <w:rPr>
                <w:rFonts w:cs="Arial"/>
                <w:szCs w:val="18"/>
              </w:rPr>
            </w:pPr>
            <w:r>
              <w:t>Unsigned 32-bit integers</w:t>
            </w:r>
          </w:p>
        </w:tc>
      </w:tr>
      <w:tr w:rsidR="009F58C8" w14:paraId="32E9F6D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6" w14:textId="77777777" w:rsidR="009F58C8" w:rsidRDefault="009F58C8" w:rsidP="009F58C8">
            <w:pPr>
              <w:pStyle w:val="TAL"/>
            </w:pPr>
            <w:r>
              <w:t>Ipv4Addr</w:t>
            </w:r>
          </w:p>
        </w:tc>
        <w:tc>
          <w:tcPr>
            <w:tcW w:w="1977" w:type="dxa"/>
            <w:tcBorders>
              <w:top w:val="single" w:sz="4" w:space="0" w:color="auto"/>
              <w:left w:val="single" w:sz="4" w:space="0" w:color="auto"/>
              <w:bottom w:val="single" w:sz="4" w:space="0" w:color="auto"/>
              <w:right w:val="single" w:sz="4" w:space="0" w:color="auto"/>
            </w:tcBorders>
          </w:tcPr>
          <w:p w14:paraId="32E9F6D7" w14:textId="30C104AA"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D8" w14:textId="77777777" w:rsidR="009F58C8" w:rsidRDefault="009F58C8" w:rsidP="009F58C8">
            <w:pPr>
              <w:pStyle w:val="TAL"/>
              <w:rPr>
                <w:rFonts w:cs="Arial"/>
                <w:szCs w:val="18"/>
              </w:rPr>
            </w:pPr>
            <w:r>
              <w:t>IPv4 Address</w:t>
            </w:r>
          </w:p>
        </w:tc>
      </w:tr>
      <w:tr w:rsidR="009F58C8" w14:paraId="32E9F6D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A" w14:textId="77777777" w:rsidR="009F58C8" w:rsidRDefault="009F58C8" w:rsidP="009F58C8">
            <w:pPr>
              <w:pStyle w:val="TAL"/>
            </w:pPr>
            <w:r>
              <w:t>Ipv6Prefix</w:t>
            </w:r>
          </w:p>
        </w:tc>
        <w:tc>
          <w:tcPr>
            <w:tcW w:w="1977" w:type="dxa"/>
            <w:tcBorders>
              <w:top w:val="single" w:sz="4" w:space="0" w:color="auto"/>
              <w:left w:val="single" w:sz="4" w:space="0" w:color="auto"/>
              <w:bottom w:val="single" w:sz="4" w:space="0" w:color="auto"/>
              <w:right w:val="single" w:sz="4" w:space="0" w:color="auto"/>
            </w:tcBorders>
          </w:tcPr>
          <w:p w14:paraId="32E9F6DB" w14:textId="6B43F15D"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DC" w14:textId="77777777" w:rsidR="009F58C8" w:rsidRDefault="009F58C8" w:rsidP="009F58C8">
            <w:pPr>
              <w:pStyle w:val="TAL"/>
              <w:rPr>
                <w:rFonts w:cs="Arial"/>
                <w:szCs w:val="18"/>
              </w:rPr>
            </w:pPr>
            <w:r>
              <w:t>IPv6 Prefix</w:t>
            </w:r>
          </w:p>
        </w:tc>
      </w:tr>
      <w:tr w:rsidR="009F58C8" w14:paraId="32E9F6E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E" w14:textId="77777777" w:rsidR="009F58C8" w:rsidRDefault="009F58C8" w:rsidP="009F58C8">
            <w:pPr>
              <w:pStyle w:val="TAL"/>
            </w:pPr>
            <w:r>
              <w:t>Uri</w:t>
            </w:r>
          </w:p>
        </w:tc>
        <w:tc>
          <w:tcPr>
            <w:tcW w:w="1977" w:type="dxa"/>
            <w:tcBorders>
              <w:top w:val="single" w:sz="4" w:space="0" w:color="auto"/>
              <w:left w:val="single" w:sz="4" w:space="0" w:color="auto"/>
              <w:bottom w:val="single" w:sz="4" w:space="0" w:color="auto"/>
              <w:right w:val="single" w:sz="4" w:space="0" w:color="auto"/>
            </w:tcBorders>
          </w:tcPr>
          <w:p w14:paraId="32E9F6DF" w14:textId="23254E62"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0" w14:textId="77777777" w:rsidR="009F58C8" w:rsidRDefault="009F58C8" w:rsidP="009F58C8">
            <w:pPr>
              <w:pStyle w:val="TAL"/>
              <w:rPr>
                <w:rFonts w:cs="Arial"/>
                <w:szCs w:val="18"/>
              </w:rPr>
            </w:pPr>
            <w:r>
              <w:t>Uniform Resource Identifier</w:t>
            </w:r>
          </w:p>
        </w:tc>
      </w:tr>
      <w:tr w:rsidR="00271F8E" w14:paraId="32E9F6E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2" w14:textId="77777777" w:rsidR="00271F8E" w:rsidRDefault="00271F8E" w:rsidP="001433FE">
            <w:pPr>
              <w:pStyle w:val="TAL"/>
            </w:pPr>
            <w:r>
              <w:t>Supi</w:t>
            </w:r>
          </w:p>
        </w:tc>
        <w:tc>
          <w:tcPr>
            <w:tcW w:w="1977" w:type="dxa"/>
            <w:tcBorders>
              <w:top w:val="single" w:sz="4" w:space="0" w:color="auto"/>
              <w:left w:val="single" w:sz="4" w:space="0" w:color="auto"/>
              <w:bottom w:val="single" w:sz="4" w:space="0" w:color="auto"/>
              <w:right w:val="single" w:sz="4" w:space="0" w:color="auto"/>
            </w:tcBorders>
          </w:tcPr>
          <w:p w14:paraId="32E9F6E3" w14:textId="5DED73E3"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4" w14:textId="77777777" w:rsidR="00271F8E" w:rsidRDefault="00271F8E" w:rsidP="001433FE">
            <w:pPr>
              <w:pStyle w:val="TAL"/>
              <w:rPr>
                <w:rFonts w:cs="Arial"/>
                <w:szCs w:val="18"/>
              </w:rPr>
            </w:pPr>
            <w:r>
              <w:rPr>
                <w:rFonts w:cs="Arial"/>
                <w:szCs w:val="18"/>
              </w:rPr>
              <w:t>Subscription Permanent Identifier</w:t>
            </w:r>
          </w:p>
        </w:tc>
      </w:tr>
      <w:tr w:rsidR="00271F8E" w14:paraId="32E9F6E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6" w14:textId="77777777" w:rsidR="00271F8E" w:rsidRDefault="00271F8E" w:rsidP="001433FE">
            <w:pPr>
              <w:pStyle w:val="TAL"/>
            </w:pPr>
            <w:r>
              <w:t>Pei</w:t>
            </w:r>
          </w:p>
        </w:tc>
        <w:tc>
          <w:tcPr>
            <w:tcW w:w="1977" w:type="dxa"/>
            <w:tcBorders>
              <w:top w:val="single" w:sz="4" w:space="0" w:color="auto"/>
              <w:left w:val="single" w:sz="4" w:space="0" w:color="auto"/>
              <w:bottom w:val="single" w:sz="4" w:space="0" w:color="auto"/>
              <w:right w:val="single" w:sz="4" w:space="0" w:color="auto"/>
            </w:tcBorders>
          </w:tcPr>
          <w:p w14:paraId="32E9F6E7" w14:textId="4CCDB776"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8" w14:textId="77777777" w:rsidR="00271F8E" w:rsidRDefault="00271F8E" w:rsidP="001433FE">
            <w:pPr>
              <w:pStyle w:val="TAL"/>
              <w:rPr>
                <w:rFonts w:cs="Arial"/>
                <w:szCs w:val="18"/>
              </w:rPr>
            </w:pPr>
            <w:r>
              <w:rPr>
                <w:rFonts w:cs="Arial"/>
                <w:szCs w:val="18"/>
              </w:rPr>
              <w:t>Permanent Equipment Identifier</w:t>
            </w:r>
          </w:p>
        </w:tc>
      </w:tr>
      <w:tr w:rsidR="00271F8E" w14:paraId="32E9F6E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A" w14:textId="77777777" w:rsidR="00271F8E" w:rsidRDefault="00271F8E" w:rsidP="001433FE">
            <w:pPr>
              <w:pStyle w:val="TAL"/>
            </w:pPr>
            <w:r>
              <w:t>Gpsi</w:t>
            </w:r>
          </w:p>
        </w:tc>
        <w:tc>
          <w:tcPr>
            <w:tcW w:w="1977" w:type="dxa"/>
            <w:tcBorders>
              <w:top w:val="single" w:sz="4" w:space="0" w:color="auto"/>
              <w:left w:val="single" w:sz="4" w:space="0" w:color="auto"/>
              <w:bottom w:val="single" w:sz="4" w:space="0" w:color="auto"/>
              <w:right w:val="single" w:sz="4" w:space="0" w:color="auto"/>
            </w:tcBorders>
          </w:tcPr>
          <w:p w14:paraId="32E9F6EB" w14:textId="34B0012F"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C" w14:textId="77777777" w:rsidR="00271F8E" w:rsidRDefault="00271F8E" w:rsidP="001433FE">
            <w:pPr>
              <w:pStyle w:val="TAL"/>
              <w:rPr>
                <w:rFonts w:cs="Arial"/>
                <w:szCs w:val="18"/>
              </w:rPr>
            </w:pPr>
            <w:r>
              <w:rPr>
                <w:rFonts w:cs="Arial"/>
                <w:szCs w:val="18"/>
              </w:rPr>
              <w:t>General Public Subscription Identifier</w:t>
            </w:r>
          </w:p>
        </w:tc>
      </w:tr>
      <w:tr w:rsidR="00271F8E" w14:paraId="32E9F6F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E" w14:textId="77777777" w:rsidR="00271F8E" w:rsidRDefault="00271F8E" w:rsidP="001433FE">
            <w:pPr>
              <w:pStyle w:val="TAL"/>
            </w:pPr>
            <w:r>
              <w:t>AccessType</w:t>
            </w:r>
          </w:p>
        </w:tc>
        <w:tc>
          <w:tcPr>
            <w:tcW w:w="1977" w:type="dxa"/>
            <w:tcBorders>
              <w:top w:val="single" w:sz="4" w:space="0" w:color="auto"/>
              <w:left w:val="single" w:sz="4" w:space="0" w:color="auto"/>
              <w:bottom w:val="single" w:sz="4" w:space="0" w:color="auto"/>
              <w:right w:val="single" w:sz="4" w:space="0" w:color="auto"/>
            </w:tcBorders>
          </w:tcPr>
          <w:p w14:paraId="32E9F6EF" w14:textId="7307417D"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0" w14:textId="77777777" w:rsidR="00271F8E" w:rsidRDefault="00271F8E" w:rsidP="001433FE">
            <w:pPr>
              <w:pStyle w:val="TAL"/>
              <w:rPr>
                <w:rFonts w:cs="Arial"/>
                <w:szCs w:val="18"/>
              </w:rPr>
            </w:pPr>
            <w:r>
              <w:rPr>
                <w:rFonts w:cs="Arial"/>
                <w:szCs w:val="18"/>
              </w:rPr>
              <w:t>Access Type (3GPP or non-3GPP access)</w:t>
            </w:r>
          </w:p>
        </w:tc>
      </w:tr>
      <w:tr w:rsidR="00EF1212" w14:paraId="32E9F6F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2" w14:textId="77777777" w:rsidR="00EF1212" w:rsidRDefault="00EF1212" w:rsidP="00342AE2">
            <w:pPr>
              <w:pStyle w:val="TAL"/>
            </w:pPr>
            <w:r>
              <w:t>SupportedFeatures</w:t>
            </w:r>
          </w:p>
        </w:tc>
        <w:tc>
          <w:tcPr>
            <w:tcW w:w="1977" w:type="dxa"/>
            <w:tcBorders>
              <w:top w:val="single" w:sz="4" w:space="0" w:color="auto"/>
              <w:left w:val="single" w:sz="4" w:space="0" w:color="auto"/>
              <w:bottom w:val="single" w:sz="4" w:space="0" w:color="auto"/>
              <w:right w:val="single" w:sz="4" w:space="0" w:color="auto"/>
            </w:tcBorders>
          </w:tcPr>
          <w:p w14:paraId="32E9F6F3" w14:textId="5330F268" w:rsidR="00EF1212" w:rsidRDefault="00EF1212"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4" w14:textId="77777777" w:rsidR="00EF1212" w:rsidRDefault="00EF1212" w:rsidP="00342AE2">
            <w:pPr>
              <w:pStyle w:val="TAL"/>
              <w:rPr>
                <w:rFonts w:cs="Arial"/>
                <w:szCs w:val="18"/>
              </w:rPr>
            </w:pPr>
            <w:r>
              <w:rPr>
                <w:rFonts w:cs="Arial"/>
                <w:szCs w:val="18"/>
              </w:rPr>
              <w:t>Supported features</w:t>
            </w:r>
          </w:p>
        </w:tc>
      </w:tr>
      <w:tr w:rsidR="009F58C8" w14:paraId="32E9F6F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6" w14:textId="77777777" w:rsidR="009F58C8" w:rsidRDefault="009F58C8" w:rsidP="00342AE2">
            <w:pPr>
              <w:pStyle w:val="TAL"/>
            </w:pPr>
            <w:r>
              <w:t>Qfi</w:t>
            </w:r>
          </w:p>
        </w:tc>
        <w:tc>
          <w:tcPr>
            <w:tcW w:w="1977" w:type="dxa"/>
            <w:tcBorders>
              <w:top w:val="single" w:sz="4" w:space="0" w:color="auto"/>
              <w:left w:val="single" w:sz="4" w:space="0" w:color="auto"/>
              <w:bottom w:val="single" w:sz="4" w:space="0" w:color="auto"/>
              <w:right w:val="single" w:sz="4" w:space="0" w:color="auto"/>
            </w:tcBorders>
          </w:tcPr>
          <w:p w14:paraId="32E9F6F7" w14:textId="2FA073B6"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8" w14:textId="77777777" w:rsidR="009F58C8" w:rsidRPr="009F58C8" w:rsidRDefault="009F58C8" w:rsidP="00342AE2">
            <w:pPr>
              <w:pStyle w:val="TAL"/>
              <w:rPr>
                <w:rFonts w:cs="Arial"/>
                <w:szCs w:val="18"/>
              </w:rPr>
            </w:pPr>
            <w:r w:rsidRPr="009F58C8">
              <w:rPr>
                <w:rFonts w:cs="Arial"/>
                <w:szCs w:val="18"/>
              </w:rPr>
              <w:t>QoS Flow Identifier</w:t>
            </w:r>
          </w:p>
        </w:tc>
      </w:tr>
      <w:tr w:rsidR="009F58C8" w14:paraId="32E9F6F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A" w14:textId="77777777" w:rsidR="009F58C8" w:rsidRDefault="009F58C8" w:rsidP="00342AE2">
            <w:pPr>
              <w:pStyle w:val="TAL"/>
            </w:pPr>
            <w:r>
              <w:t>pduSessionId</w:t>
            </w:r>
          </w:p>
        </w:tc>
        <w:tc>
          <w:tcPr>
            <w:tcW w:w="1977" w:type="dxa"/>
            <w:tcBorders>
              <w:top w:val="single" w:sz="4" w:space="0" w:color="auto"/>
              <w:left w:val="single" w:sz="4" w:space="0" w:color="auto"/>
              <w:bottom w:val="single" w:sz="4" w:space="0" w:color="auto"/>
              <w:right w:val="single" w:sz="4" w:space="0" w:color="auto"/>
            </w:tcBorders>
          </w:tcPr>
          <w:p w14:paraId="32E9F6FB" w14:textId="10D07E41"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C" w14:textId="77777777" w:rsidR="009F58C8" w:rsidRPr="009F58C8" w:rsidRDefault="009F58C8" w:rsidP="00342AE2">
            <w:pPr>
              <w:pStyle w:val="TAL"/>
              <w:rPr>
                <w:rFonts w:cs="Arial"/>
                <w:szCs w:val="18"/>
              </w:rPr>
            </w:pPr>
            <w:r w:rsidRPr="009F58C8">
              <w:rPr>
                <w:rFonts w:cs="Arial"/>
                <w:szCs w:val="18"/>
              </w:rPr>
              <w:t>PDU Session Identifier</w:t>
            </w:r>
          </w:p>
        </w:tc>
      </w:tr>
      <w:tr w:rsidR="009F58C8" w14:paraId="32E9F70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E" w14:textId="77777777" w:rsidR="009F58C8" w:rsidRDefault="009F58C8" w:rsidP="00342AE2">
            <w:pPr>
              <w:pStyle w:val="TAL"/>
            </w:pPr>
            <w:r>
              <w:t>pduSessionType</w:t>
            </w:r>
          </w:p>
        </w:tc>
        <w:tc>
          <w:tcPr>
            <w:tcW w:w="1977" w:type="dxa"/>
            <w:tcBorders>
              <w:top w:val="single" w:sz="4" w:space="0" w:color="auto"/>
              <w:left w:val="single" w:sz="4" w:space="0" w:color="auto"/>
              <w:bottom w:val="single" w:sz="4" w:space="0" w:color="auto"/>
              <w:right w:val="single" w:sz="4" w:space="0" w:color="auto"/>
            </w:tcBorders>
          </w:tcPr>
          <w:p w14:paraId="32E9F6FF" w14:textId="68E74856"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0" w14:textId="77777777" w:rsidR="009F58C8" w:rsidRPr="009F58C8" w:rsidRDefault="009F58C8" w:rsidP="00342AE2">
            <w:pPr>
              <w:pStyle w:val="TAL"/>
              <w:rPr>
                <w:rFonts w:cs="Arial"/>
                <w:szCs w:val="18"/>
              </w:rPr>
            </w:pPr>
            <w:r w:rsidRPr="009F58C8">
              <w:rPr>
                <w:rFonts w:cs="Arial"/>
                <w:szCs w:val="18"/>
              </w:rPr>
              <w:t>PDU Session Type</w:t>
            </w:r>
          </w:p>
        </w:tc>
      </w:tr>
      <w:tr w:rsidR="009F58C8" w14:paraId="32E9F70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2" w14:textId="77777777" w:rsidR="009F58C8" w:rsidRDefault="009F58C8" w:rsidP="00342AE2">
            <w:pPr>
              <w:pStyle w:val="TAL"/>
            </w:pPr>
            <w:r>
              <w:t>Ambr</w:t>
            </w:r>
          </w:p>
        </w:tc>
        <w:tc>
          <w:tcPr>
            <w:tcW w:w="1977" w:type="dxa"/>
            <w:tcBorders>
              <w:top w:val="single" w:sz="4" w:space="0" w:color="auto"/>
              <w:left w:val="single" w:sz="4" w:space="0" w:color="auto"/>
              <w:bottom w:val="single" w:sz="4" w:space="0" w:color="auto"/>
              <w:right w:val="single" w:sz="4" w:space="0" w:color="auto"/>
            </w:tcBorders>
          </w:tcPr>
          <w:p w14:paraId="32E9F703" w14:textId="1F5EB874"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4" w14:textId="77777777" w:rsidR="009F58C8" w:rsidRPr="009F58C8" w:rsidRDefault="009F58C8" w:rsidP="00342AE2">
            <w:pPr>
              <w:pStyle w:val="TAL"/>
              <w:rPr>
                <w:rFonts w:cs="Arial"/>
                <w:szCs w:val="18"/>
              </w:rPr>
            </w:pPr>
            <w:r w:rsidRPr="009F58C8">
              <w:rPr>
                <w:rFonts w:cs="Arial"/>
                <w:szCs w:val="18"/>
              </w:rPr>
              <w:t>PDU Session Aggregate Maximum Bit Rate</w:t>
            </w:r>
          </w:p>
        </w:tc>
      </w:tr>
      <w:tr w:rsidR="009F58C8" w14:paraId="32E9F70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6" w14:textId="77777777" w:rsidR="009F58C8" w:rsidRDefault="001B2A09" w:rsidP="00342AE2">
            <w:pPr>
              <w:pStyle w:val="TAL"/>
            </w:pPr>
            <w:r>
              <w:t>5Q</w:t>
            </w:r>
            <w:r w:rsidR="009F58C8">
              <w:t>i</w:t>
            </w:r>
          </w:p>
        </w:tc>
        <w:tc>
          <w:tcPr>
            <w:tcW w:w="1977" w:type="dxa"/>
            <w:tcBorders>
              <w:top w:val="single" w:sz="4" w:space="0" w:color="auto"/>
              <w:left w:val="single" w:sz="4" w:space="0" w:color="auto"/>
              <w:bottom w:val="single" w:sz="4" w:space="0" w:color="auto"/>
              <w:right w:val="single" w:sz="4" w:space="0" w:color="auto"/>
            </w:tcBorders>
          </w:tcPr>
          <w:p w14:paraId="32E9F707" w14:textId="44CB0809"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8" w14:textId="77777777" w:rsidR="009F58C8" w:rsidRPr="009F58C8" w:rsidRDefault="009F58C8" w:rsidP="00342AE2">
            <w:pPr>
              <w:pStyle w:val="TAL"/>
              <w:rPr>
                <w:rFonts w:cs="Arial"/>
                <w:szCs w:val="18"/>
              </w:rPr>
            </w:pPr>
            <w:r w:rsidRPr="009F58C8">
              <w:rPr>
                <w:rFonts w:cs="Arial"/>
                <w:szCs w:val="18"/>
              </w:rPr>
              <w:t>5G QoS Identifier</w:t>
            </w:r>
          </w:p>
        </w:tc>
      </w:tr>
      <w:tr w:rsidR="009F58C8" w14:paraId="32E9F70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A" w14:textId="77777777" w:rsidR="009F58C8" w:rsidRDefault="009F58C8" w:rsidP="00342AE2">
            <w:pPr>
              <w:pStyle w:val="TAL"/>
            </w:pPr>
            <w:r>
              <w:t>Arp</w:t>
            </w:r>
          </w:p>
        </w:tc>
        <w:tc>
          <w:tcPr>
            <w:tcW w:w="1977" w:type="dxa"/>
            <w:tcBorders>
              <w:top w:val="single" w:sz="4" w:space="0" w:color="auto"/>
              <w:left w:val="single" w:sz="4" w:space="0" w:color="auto"/>
              <w:bottom w:val="single" w:sz="4" w:space="0" w:color="auto"/>
              <w:right w:val="single" w:sz="4" w:space="0" w:color="auto"/>
            </w:tcBorders>
          </w:tcPr>
          <w:p w14:paraId="32E9F70B" w14:textId="693428D4"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C" w14:textId="77777777" w:rsidR="009F58C8" w:rsidRPr="009F58C8" w:rsidRDefault="009F58C8" w:rsidP="00342AE2">
            <w:pPr>
              <w:pStyle w:val="TAL"/>
              <w:rPr>
                <w:rFonts w:cs="Arial"/>
                <w:szCs w:val="18"/>
              </w:rPr>
            </w:pPr>
            <w:r w:rsidRPr="009F58C8">
              <w:rPr>
                <w:rFonts w:cs="Arial"/>
                <w:szCs w:val="18"/>
              </w:rPr>
              <w:t>Allocation and Retention Priority</w:t>
            </w:r>
          </w:p>
        </w:tc>
      </w:tr>
      <w:tr w:rsidR="009F58C8" w14:paraId="32E9F71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E" w14:textId="77777777" w:rsidR="009F58C8" w:rsidRDefault="009F58C8" w:rsidP="00342AE2">
            <w:pPr>
              <w:pStyle w:val="TAL"/>
            </w:pPr>
            <w:r>
              <w:t>ReflectiveQo</w:t>
            </w:r>
            <w:r w:rsidR="002326EA">
              <w:t>S</w:t>
            </w:r>
            <w:r>
              <w:t>Attribute</w:t>
            </w:r>
          </w:p>
        </w:tc>
        <w:tc>
          <w:tcPr>
            <w:tcW w:w="1977" w:type="dxa"/>
            <w:tcBorders>
              <w:top w:val="single" w:sz="4" w:space="0" w:color="auto"/>
              <w:left w:val="single" w:sz="4" w:space="0" w:color="auto"/>
              <w:bottom w:val="single" w:sz="4" w:space="0" w:color="auto"/>
              <w:right w:val="single" w:sz="4" w:space="0" w:color="auto"/>
            </w:tcBorders>
          </w:tcPr>
          <w:p w14:paraId="32E9F70F" w14:textId="0EC260AE"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0" w14:textId="77777777" w:rsidR="009F58C8" w:rsidRPr="009F58C8" w:rsidRDefault="009F58C8" w:rsidP="00342AE2">
            <w:pPr>
              <w:pStyle w:val="TAL"/>
              <w:rPr>
                <w:rFonts w:cs="Arial"/>
                <w:szCs w:val="18"/>
              </w:rPr>
            </w:pPr>
            <w:r w:rsidRPr="009F58C8">
              <w:rPr>
                <w:rFonts w:cs="Arial"/>
                <w:szCs w:val="18"/>
              </w:rPr>
              <w:t>Reflective QoS Attribute</w:t>
            </w:r>
          </w:p>
        </w:tc>
      </w:tr>
      <w:tr w:rsidR="00FA48A0" w14:paraId="32E9F71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2" w14:textId="77777777" w:rsidR="00FA48A0" w:rsidRDefault="001B2A09" w:rsidP="00FA48A0">
            <w:pPr>
              <w:pStyle w:val="TAL"/>
            </w:pPr>
            <w:r>
              <w:rPr>
                <w:lang w:eastAsia="zh-CN"/>
              </w:rPr>
              <w:t>Dynamic5Q</w:t>
            </w:r>
            <w:r w:rsidR="00FA48A0">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3" w14:textId="727D2FD4" w:rsidR="00FA48A0" w:rsidRDefault="00FA48A0" w:rsidP="00FA48A0">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4" w14:textId="77777777" w:rsidR="00FA48A0" w:rsidRPr="009F58C8" w:rsidRDefault="00FA48A0" w:rsidP="00FA48A0">
            <w:pPr>
              <w:pStyle w:val="TAL"/>
              <w:rPr>
                <w:rFonts w:cs="Arial"/>
                <w:szCs w:val="18"/>
              </w:rPr>
            </w:pPr>
            <w:r>
              <w:rPr>
                <w:rFonts w:cs="Arial"/>
                <w:szCs w:val="18"/>
              </w:rPr>
              <w:t xml:space="preserve">QoS characteristics for a 5QI that is neither standardized nor pre-configured. </w:t>
            </w:r>
          </w:p>
        </w:tc>
      </w:tr>
      <w:tr w:rsidR="00FA48A0" w14:paraId="32E9F71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6" w14:textId="77777777" w:rsidR="00FA48A0" w:rsidRDefault="00FA48A0" w:rsidP="00FA48A0">
            <w:pPr>
              <w:pStyle w:val="TAL"/>
            </w:pPr>
            <w:r>
              <w:rPr>
                <w:lang w:eastAsia="zh-CN"/>
              </w:rPr>
              <w:t>NonD</w:t>
            </w:r>
            <w:r w:rsidR="001B2A09">
              <w:rPr>
                <w:lang w:eastAsia="zh-CN"/>
              </w:rPr>
              <w:t>ynamic5Q</w:t>
            </w:r>
            <w:r>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7" w14:textId="7FE735D9" w:rsidR="00FA48A0" w:rsidRDefault="00FA48A0" w:rsidP="00FA48A0">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8" w14:textId="77777777" w:rsidR="00FA48A0" w:rsidRPr="009F58C8" w:rsidRDefault="00FA48A0" w:rsidP="00FA48A0">
            <w:pPr>
              <w:pStyle w:val="TAL"/>
              <w:rPr>
                <w:rFonts w:cs="Arial"/>
                <w:szCs w:val="18"/>
              </w:rPr>
            </w:pPr>
            <w:r>
              <w:rPr>
                <w:rFonts w:cs="Arial"/>
                <w:szCs w:val="18"/>
              </w:rPr>
              <w:t xml:space="preserve">QoS characteristics that replace the default QoS characteristics for a standardized or pre-configured 5QI. </w:t>
            </w:r>
          </w:p>
        </w:tc>
      </w:tr>
      <w:tr w:rsidR="005E364F" w14:paraId="32E9F71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A" w14:textId="77777777" w:rsidR="005E364F" w:rsidRDefault="005E364F" w:rsidP="00CB3EFC">
            <w:pPr>
              <w:pStyle w:val="TAL"/>
            </w:pPr>
            <w:r>
              <w:t>PacketLossRate</w:t>
            </w:r>
          </w:p>
        </w:tc>
        <w:tc>
          <w:tcPr>
            <w:tcW w:w="1977" w:type="dxa"/>
            <w:tcBorders>
              <w:top w:val="single" w:sz="4" w:space="0" w:color="auto"/>
              <w:left w:val="single" w:sz="4" w:space="0" w:color="auto"/>
              <w:bottom w:val="single" w:sz="4" w:space="0" w:color="auto"/>
              <w:right w:val="single" w:sz="4" w:space="0" w:color="auto"/>
            </w:tcBorders>
          </w:tcPr>
          <w:p w14:paraId="32E9F71B" w14:textId="63C8D291" w:rsidR="005E364F" w:rsidRDefault="005E364F" w:rsidP="00CB3EFC">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C" w14:textId="77777777" w:rsidR="005E364F" w:rsidRPr="009F58C8" w:rsidRDefault="005E364F" w:rsidP="00CB3EFC">
            <w:pPr>
              <w:pStyle w:val="TAL"/>
              <w:rPr>
                <w:rFonts w:cs="Arial"/>
                <w:szCs w:val="18"/>
              </w:rPr>
            </w:pPr>
            <w:r>
              <w:rPr>
                <w:rFonts w:cs="Arial"/>
                <w:szCs w:val="18"/>
              </w:rPr>
              <w:t>Packet Loss Rate</w:t>
            </w:r>
          </w:p>
        </w:tc>
      </w:tr>
      <w:tr w:rsidR="009F58C8" w14:paraId="32E9F72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E" w14:textId="77777777" w:rsidR="009F58C8" w:rsidRDefault="009F58C8" w:rsidP="00342AE2">
            <w:pPr>
              <w:pStyle w:val="TAL"/>
            </w:pPr>
            <w:r>
              <w:t>NotificationControl</w:t>
            </w:r>
          </w:p>
        </w:tc>
        <w:tc>
          <w:tcPr>
            <w:tcW w:w="1977" w:type="dxa"/>
            <w:tcBorders>
              <w:top w:val="single" w:sz="4" w:space="0" w:color="auto"/>
              <w:left w:val="single" w:sz="4" w:space="0" w:color="auto"/>
              <w:bottom w:val="single" w:sz="4" w:space="0" w:color="auto"/>
              <w:right w:val="single" w:sz="4" w:space="0" w:color="auto"/>
            </w:tcBorders>
          </w:tcPr>
          <w:p w14:paraId="32E9F71F" w14:textId="65533D9C"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0" w14:textId="77777777" w:rsidR="009F58C8" w:rsidRPr="009F58C8" w:rsidRDefault="009F58C8" w:rsidP="00342AE2">
            <w:pPr>
              <w:pStyle w:val="TAL"/>
              <w:rPr>
                <w:rFonts w:cs="Arial"/>
                <w:szCs w:val="18"/>
              </w:rPr>
            </w:pPr>
            <w:r w:rsidRPr="009F58C8">
              <w:rPr>
                <w:rFonts w:cs="Arial"/>
                <w:szCs w:val="18"/>
              </w:rPr>
              <w:t>Notification Control</w:t>
            </w:r>
          </w:p>
        </w:tc>
      </w:tr>
      <w:tr w:rsidR="009F58C8" w14:paraId="32E9F72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2" w14:textId="77777777" w:rsidR="009F58C8" w:rsidRDefault="009F58C8" w:rsidP="00342AE2">
            <w:pPr>
              <w:pStyle w:val="TAL"/>
            </w:pPr>
            <w:r>
              <w:t>Dnn</w:t>
            </w:r>
          </w:p>
        </w:tc>
        <w:tc>
          <w:tcPr>
            <w:tcW w:w="1977" w:type="dxa"/>
            <w:tcBorders>
              <w:top w:val="single" w:sz="4" w:space="0" w:color="auto"/>
              <w:left w:val="single" w:sz="4" w:space="0" w:color="auto"/>
              <w:bottom w:val="single" w:sz="4" w:space="0" w:color="auto"/>
              <w:right w:val="single" w:sz="4" w:space="0" w:color="auto"/>
            </w:tcBorders>
          </w:tcPr>
          <w:p w14:paraId="32E9F723" w14:textId="61851981"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4" w14:textId="77777777" w:rsidR="009F58C8" w:rsidRDefault="009F58C8" w:rsidP="00342AE2">
            <w:pPr>
              <w:pStyle w:val="TAL"/>
              <w:rPr>
                <w:rFonts w:cs="Arial"/>
                <w:szCs w:val="18"/>
              </w:rPr>
            </w:pPr>
            <w:r>
              <w:rPr>
                <w:rFonts w:cs="Arial"/>
                <w:szCs w:val="18"/>
              </w:rPr>
              <w:t>Data Network Name</w:t>
            </w:r>
          </w:p>
        </w:tc>
      </w:tr>
      <w:tr w:rsidR="009F58C8" w14:paraId="32E9F72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6" w14:textId="77777777" w:rsidR="009F58C8" w:rsidRDefault="009F58C8" w:rsidP="00342AE2">
            <w:pPr>
              <w:pStyle w:val="TAL"/>
            </w:pPr>
            <w:r>
              <w:t>S</w:t>
            </w:r>
            <w:r w:rsidR="005E364F">
              <w:t>n</w:t>
            </w:r>
            <w:r>
              <w:t>ssai</w:t>
            </w:r>
          </w:p>
        </w:tc>
        <w:tc>
          <w:tcPr>
            <w:tcW w:w="1977" w:type="dxa"/>
            <w:tcBorders>
              <w:top w:val="single" w:sz="4" w:space="0" w:color="auto"/>
              <w:left w:val="single" w:sz="4" w:space="0" w:color="auto"/>
              <w:bottom w:val="single" w:sz="4" w:space="0" w:color="auto"/>
              <w:right w:val="single" w:sz="4" w:space="0" w:color="auto"/>
            </w:tcBorders>
          </w:tcPr>
          <w:p w14:paraId="32E9F727" w14:textId="3B73A19A"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8" w14:textId="77777777" w:rsidR="009F58C8" w:rsidRDefault="009F58C8" w:rsidP="00342AE2">
            <w:pPr>
              <w:pStyle w:val="TAL"/>
              <w:rPr>
                <w:rFonts w:cs="Arial"/>
                <w:szCs w:val="18"/>
              </w:rPr>
            </w:pPr>
            <w:r w:rsidRPr="009F58C8">
              <w:rPr>
                <w:rFonts w:cs="Arial"/>
                <w:szCs w:val="18"/>
              </w:rPr>
              <w:t>Single Network Slice Selection Assistance Information</w:t>
            </w:r>
          </w:p>
        </w:tc>
      </w:tr>
      <w:tr w:rsidR="009F58C8" w14:paraId="32E9F72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A" w14:textId="77777777" w:rsidR="009F58C8" w:rsidRDefault="009F58C8" w:rsidP="00342AE2">
            <w:pPr>
              <w:pStyle w:val="TAL"/>
            </w:pPr>
            <w:r>
              <w:t>NfInstanceId</w:t>
            </w:r>
          </w:p>
        </w:tc>
        <w:tc>
          <w:tcPr>
            <w:tcW w:w="1977" w:type="dxa"/>
            <w:tcBorders>
              <w:top w:val="single" w:sz="4" w:space="0" w:color="auto"/>
              <w:left w:val="single" w:sz="4" w:space="0" w:color="auto"/>
              <w:bottom w:val="single" w:sz="4" w:space="0" w:color="auto"/>
              <w:right w:val="single" w:sz="4" w:space="0" w:color="auto"/>
            </w:tcBorders>
          </w:tcPr>
          <w:p w14:paraId="32E9F72B" w14:textId="7731D102"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C" w14:textId="77777777" w:rsidR="009F58C8" w:rsidRPr="009F58C8" w:rsidRDefault="009F58C8" w:rsidP="00342AE2">
            <w:pPr>
              <w:pStyle w:val="TAL"/>
              <w:rPr>
                <w:rFonts w:cs="Arial"/>
                <w:szCs w:val="18"/>
              </w:rPr>
            </w:pPr>
            <w:r w:rsidRPr="009F58C8">
              <w:rPr>
                <w:rFonts w:cs="Arial"/>
                <w:szCs w:val="18"/>
              </w:rPr>
              <w:t>NF Instance Identifier</w:t>
            </w:r>
          </w:p>
        </w:tc>
      </w:tr>
      <w:tr w:rsidR="009F58C8" w14:paraId="32E9F73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E" w14:textId="77777777" w:rsidR="009F58C8" w:rsidRDefault="009F58C8" w:rsidP="00342AE2">
            <w:pPr>
              <w:pStyle w:val="TAL"/>
            </w:pPr>
            <w:r>
              <w:t>UserLocation</w:t>
            </w:r>
          </w:p>
        </w:tc>
        <w:tc>
          <w:tcPr>
            <w:tcW w:w="1977" w:type="dxa"/>
            <w:tcBorders>
              <w:top w:val="single" w:sz="4" w:space="0" w:color="auto"/>
              <w:left w:val="single" w:sz="4" w:space="0" w:color="auto"/>
              <w:bottom w:val="single" w:sz="4" w:space="0" w:color="auto"/>
              <w:right w:val="single" w:sz="4" w:space="0" w:color="auto"/>
            </w:tcBorders>
          </w:tcPr>
          <w:p w14:paraId="32E9F72F" w14:textId="325E6C50"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0" w14:textId="77777777" w:rsidR="009F58C8" w:rsidRPr="009F58C8" w:rsidRDefault="009F58C8" w:rsidP="00342AE2">
            <w:pPr>
              <w:pStyle w:val="TAL"/>
              <w:rPr>
                <w:rFonts w:cs="Arial"/>
                <w:szCs w:val="18"/>
              </w:rPr>
            </w:pPr>
            <w:r w:rsidRPr="009F58C8">
              <w:rPr>
                <w:rFonts w:cs="Arial"/>
                <w:szCs w:val="18"/>
              </w:rPr>
              <w:t>User Location</w:t>
            </w:r>
          </w:p>
        </w:tc>
      </w:tr>
      <w:tr w:rsidR="009F58C8" w14:paraId="32E9F73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2" w14:textId="77777777" w:rsidR="009F58C8" w:rsidRDefault="009F58C8" w:rsidP="00342AE2">
            <w:pPr>
              <w:pStyle w:val="TAL"/>
            </w:pPr>
            <w:r>
              <w:t>TimeZone</w:t>
            </w:r>
          </w:p>
        </w:tc>
        <w:tc>
          <w:tcPr>
            <w:tcW w:w="1977" w:type="dxa"/>
            <w:tcBorders>
              <w:top w:val="single" w:sz="4" w:space="0" w:color="auto"/>
              <w:left w:val="single" w:sz="4" w:space="0" w:color="auto"/>
              <w:bottom w:val="single" w:sz="4" w:space="0" w:color="auto"/>
              <w:right w:val="single" w:sz="4" w:space="0" w:color="auto"/>
            </w:tcBorders>
          </w:tcPr>
          <w:p w14:paraId="32E9F733" w14:textId="77B5A6A6"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4" w14:textId="77777777" w:rsidR="009F58C8" w:rsidRPr="009F58C8" w:rsidRDefault="009F58C8" w:rsidP="00342AE2">
            <w:pPr>
              <w:pStyle w:val="TAL"/>
              <w:rPr>
                <w:rFonts w:cs="Arial"/>
                <w:szCs w:val="18"/>
              </w:rPr>
            </w:pPr>
            <w:r w:rsidRPr="009F58C8">
              <w:rPr>
                <w:rFonts w:cs="Arial"/>
                <w:szCs w:val="18"/>
              </w:rPr>
              <w:t>Time Zone</w:t>
            </w:r>
          </w:p>
        </w:tc>
      </w:tr>
      <w:tr w:rsidR="009F58C8" w14:paraId="32E9F73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6" w14:textId="77777777" w:rsidR="009F58C8" w:rsidRDefault="009F58C8" w:rsidP="00342AE2">
            <w:pPr>
              <w:pStyle w:val="TAL"/>
            </w:pPr>
            <w:r>
              <w:t>ProblemDetails</w:t>
            </w:r>
          </w:p>
        </w:tc>
        <w:tc>
          <w:tcPr>
            <w:tcW w:w="1977" w:type="dxa"/>
            <w:tcBorders>
              <w:top w:val="single" w:sz="4" w:space="0" w:color="auto"/>
              <w:left w:val="single" w:sz="4" w:space="0" w:color="auto"/>
              <w:bottom w:val="single" w:sz="4" w:space="0" w:color="auto"/>
              <w:right w:val="single" w:sz="4" w:space="0" w:color="auto"/>
            </w:tcBorders>
          </w:tcPr>
          <w:p w14:paraId="32E9F737" w14:textId="09644D95"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8" w14:textId="77777777" w:rsidR="009F58C8" w:rsidRDefault="009F58C8" w:rsidP="00342AE2">
            <w:pPr>
              <w:pStyle w:val="TAL"/>
              <w:rPr>
                <w:rFonts w:cs="Arial"/>
                <w:szCs w:val="18"/>
              </w:rPr>
            </w:pPr>
            <w:r>
              <w:rPr>
                <w:rFonts w:cs="Arial"/>
                <w:szCs w:val="18"/>
              </w:rPr>
              <w:t>Error description</w:t>
            </w:r>
          </w:p>
        </w:tc>
      </w:tr>
      <w:tr w:rsidR="0056191B" w14:paraId="32E9F73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A" w14:textId="77777777" w:rsidR="0056191B" w:rsidRDefault="0056191B" w:rsidP="0056191B">
            <w:pPr>
              <w:pStyle w:val="TAL"/>
            </w:pPr>
            <w:r>
              <w:t>UpSecurity</w:t>
            </w:r>
          </w:p>
        </w:tc>
        <w:tc>
          <w:tcPr>
            <w:tcW w:w="1977" w:type="dxa"/>
            <w:tcBorders>
              <w:top w:val="single" w:sz="4" w:space="0" w:color="auto"/>
              <w:left w:val="single" w:sz="4" w:space="0" w:color="auto"/>
              <w:bottom w:val="single" w:sz="4" w:space="0" w:color="auto"/>
              <w:right w:val="single" w:sz="4" w:space="0" w:color="auto"/>
            </w:tcBorders>
          </w:tcPr>
          <w:p w14:paraId="32E9F73B" w14:textId="09616D68" w:rsidR="0056191B" w:rsidRDefault="0056191B" w:rsidP="0056191B">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C" w14:textId="77777777" w:rsidR="0056191B" w:rsidRDefault="0056191B" w:rsidP="0056191B">
            <w:pPr>
              <w:pStyle w:val="TAL"/>
              <w:rPr>
                <w:rFonts w:cs="Arial"/>
                <w:szCs w:val="18"/>
              </w:rPr>
            </w:pPr>
            <w:r>
              <w:rPr>
                <w:rFonts w:cs="Arial"/>
                <w:szCs w:val="18"/>
              </w:rPr>
              <w:t>User Plane Security Policy Enforcement information</w:t>
            </w:r>
          </w:p>
        </w:tc>
      </w:tr>
      <w:tr w:rsidR="00494FF9" w14:paraId="32E9F74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E" w14:textId="77777777" w:rsidR="00494FF9" w:rsidRDefault="00494FF9" w:rsidP="00494FF9">
            <w:pPr>
              <w:pStyle w:val="TAL"/>
            </w:pPr>
            <w:r>
              <w:rPr>
                <w:lang w:eastAsia="zh-CN"/>
              </w:rPr>
              <w:t>RefToBinaryData</w:t>
            </w:r>
          </w:p>
        </w:tc>
        <w:tc>
          <w:tcPr>
            <w:tcW w:w="1977" w:type="dxa"/>
            <w:tcBorders>
              <w:top w:val="single" w:sz="4" w:space="0" w:color="auto"/>
              <w:left w:val="single" w:sz="4" w:space="0" w:color="auto"/>
              <w:bottom w:val="single" w:sz="4" w:space="0" w:color="auto"/>
              <w:right w:val="single" w:sz="4" w:space="0" w:color="auto"/>
            </w:tcBorders>
          </w:tcPr>
          <w:p w14:paraId="32E9F73F" w14:textId="4624E466" w:rsidR="00494FF9" w:rsidRDefault="00494FF9" w:rsidP="00494FF9">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0" w14:textId="77777777" w:rsidR="00494FF9" w:rsidRDefault="00494FF9" w:rsidP="00494FF9">
            <w:pPr>
              <w:pStyle w:val="TAL"/>
              <w:rPr>
                <w:rFonts w:cs="Arial"/>
                <w:szCs w:val="18"/>
              </w:rPr>
            </w:pPr>
            <w:r>
              <w:rPr>
                <w:rFonts w:cs="Arial"/>
                <w:szCs w:val="18"/>
              </w:rPr>
              <w:t>Cross-Reference to binary data encoded within a binary body part in an HTTP multipart message.</w:t>
            </w:r>
          </w:p>
        </w:tc>
      </w:tr>
      <w:tr w:rsidR="00C456A0" w14:paraId="32E9F74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2" w14:textId="77777777" w:rsidR="00C456A0" w:rsidRDefault="00C456A0" w:rsidP="00C456A0">
            <w:pPr>
              <w:pStyle w:val="TAL"/>
              <w:rPr>
                <w:lang w:eastAsia="zh-CN"/>
              </w:rPr>
            </w:pPr>
            <w:r w:rsidRPr="00F8607F">
              <w:t>Guami</w:t>
            </w:r>
          </w:p>
        </w:tc>
        <w:tc>
          <w:tcPr>
            <w:tcW w:w="1977" w:type="dxa"/>
            <w:tcBorders>
              <w:top w:val="single" w:sz="4" w:space="0" w:color="auto"/>
              <w:left w:val="single" w:sz="4" w:space="0" w:color="auto"/>
              <w:bottom w:val="single" w:sz="4" w:space="0" w:color="auto"/>
              <w:right w:val="single" w:sz="4" w:space="0" w:color="auto"/>
            </w:tcBorders>
          </w:tcPr>
          <w:p w14:paraId="32E9F743" w14:textId="0AB35867" w:rsidR="00C456A0" w:rsidRDefault="00C456A0" w:rsidP="00C456A0">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4" w14:textId="77777777" w:rsidR="00C456A0" w:rsidRDefault="00C456A0" w:rsidP="00C456A0">
            <w:pPr>
              <w:pStyle w:val="TAL"/>
              <w:rPr>
                <w:rFonts w:cs="Arial"/>
                <w:szCs w:val="18"/>
              </w:rPr>
            </w:pPr>
            <w:r w:rsidRPr="00B6630E">
              <w:rPr>
                <w:rFonts w:eastAsia="DengXian"/>
                <w:bCs/>
              </w:rPr>
              <w:t>Globally Unique AMF ID</w:t>
            </w:r>
          </w:p>
        </w:tc>
      </w:tr>
      <w:tr w:rsidR="00C456A0" w14:paraId="32E9F74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6" w14:textId="77777777" w:rsidR="00C456A0" w:rsidRDefault="007A3FED" w:rsidP="00C456A0">
            <w:pPr>
              <w:pStyle w:val="TAL"/>
              <w:rPr>
                <w:lang w:eastAsia="zh-CN"/>
              </w:rPr>
            </w:pPr>
            <w:r>
              <w:t>BackupAmfInfo</w:t>
            </w:r>
          </w:p>
        </w:tc>
        <w:tc>
          <w:tcPr>
            <w:tcW w:w="1977" w:type="dxa"/>
            <w:tcBorders>
              <w:top w:val="single" w:sz="4" w:space="0" w:color="auto"/>
              <w:left w:val="single" w:sz="4" w:space="0" w:color="auto"/>
              <w:bottom w:val="single" w:sz="4" w:space="0" w:color="auto"/>
              <w:right w:val="single" w:sz="4" w:space="0" w:color="auto"/>
            </w:tcBorders>
          </w:tcPr>
          <w:p w14:paraId="32E9F747" w14:textId="1B54F12C" w:rsidR="00C456A0" w:rsidRDefault="00C456A0" w:rsidP="00C456A0">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8" w14:textId="77777777" w:rsidR="00C456A0" w:rsidRDefault="007A3FED" w:rsidP="00C456A0">
            <w:pPr>
              <w:pStyle w:val="TAL"/>
              <w:rPr>
                <w:rFonts w:cs="Arial"/>
                <w:szCs w:val="18"/>
              </w:rPr>
            </w:pPr>
            <w:r>
              <w:rPr>
                <w:rFonts w:cs="Arial"/>
                <w:szCs w:val="18"/>
              </w:rPr>
              <w:t>Backup AMF Information</w:t>
            </w:r>
          </w:p>
        </w:tc>
      </w:tr>
      <w:tr w:rsidR="003249CE" w14:paraId="32E9F74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A" w14:textId="77777777" w:rsidR="003249CE" w:rsidRPr="00F8607F" w:rsidRDefault="003249CE" w:rsidP="003249CE">
            <w:pPr>
              <w:pStyle w:val="TAL"/>
            </w:pPr>
            <w:r>
              <w:t>PresenceState</w:t>
            </w:r>
          </w:p>
        </w:tc>
        <w:tc>
          <w:tcPr>
            <w:tcW w:w="1977" w:type="dxa"/>
            <w:tcBorders>
              <w:top w:val="single" w:sz="4" w:space="0" w:color="auto"/>
              <w:left w:val="single" w:sz="4" w:space="0" w:color="auto"/>
              <w:bottom w:val="single" w:sz="4" w:space="0" w:color="auto"/>
              <w:right w:val="single" w:sz="4" w:space="0" w:color="auto"/>
            </w:tcBorders>
          </w:tcPr>
          <w:p w14:paraId="32E9F74B" w14:textId="4AD52209" w:rsidR="003249CE" w:rsidRPr="00F8607F" w:rsidRDefault="003249CE" w:rsidP="003249CE">
            <w:pPr>
              <w:pStyle w:val="TAC"/>
            </w:pPr>
            <w:r>
              <w:t>3GPP TS 29.5</w:t>
            </w:r>
            <w:r w:rsidR="003E2FE0">
              <w:t>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C" w14:textId="77777777" w:rsidR="003249CE" w:rsidRPr="00F8607F" w:rsidRDefault="003249CE" w:rsidP="003249CE">
            <w:pPr>
              <w:pStyle w:val="TAL"/>
              <w:rPr>
                <w:rFonts w:cs="Arial"/>
                <w:szCs w:val="18"/>
              </w:rPr>
            </w:pPr>
            <w:r>
              <w:rPr>
                <w:rFonts w:cs="Arial"/>
                <w:szCs w:val="18"/>
              </w:rPr>
              <w:t>Indicates the UE presence in or out of a LADN service area</w:t>
            </w:r>
          </w:p>
        </w:tc>
      </w:tr>
      <w:tr w:rsidR="001B3C45" w14:paraId="32E9F75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E" w14:textId="77777777" w:rsidR="001B3C45" w:rsidRDefault="001B3C45" w:rsidP="001B3C45">
            <w:pPr>
              <w:pStyle w:val="TAL"/>
            </w:pPr>
            <w:r>
              <w:t>TraceData</w:t>
            </w:r>
          </w:p>
        </w:tc>
        <w:tc>
          <w:tcPr>
            <w:tcW w:w="1977" w:type="dxa"/>
            <w:tcBorders>
              <w:top w:val="single" w:sz="4" w:space="0" w:color="auto"/>
              <w:left w:val="single" w:sz="4" w:space="0" w:color="auto"/>
              <w:bottom w:val="single" w:sz="4" w:space="0" w:color="auto"/>
              <w:right w:val="single" w:sz="4" w:space="0" w:color="auto"/>
            </w:tcBorders>
          </w:tcPr>
          <w:p w14:paraId="32E9F74F" w14:textId="05F22931" w:rsidR="001B3C45" w:rsidRDefault="001B3C45" w:rsidP="001B3C45">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0" w14:textId="77777777" w:rsidR="001B3C45" w:rsidRDefault="001B3C45" w:rsidP="001B3C45">
            <w:pPr>
              <w:pStyle w:val="TAL"/>
              <w:rPr>
                <w:rFonts w:cs="Arial"/>
                <w:szCs w:val="18"/>
              </w:rPr>
            </w:pPr>
            <w:r>
              <w:rPr>
                <w:rFonts w:cs="Arial"/>
                <w:szCs w:val="18"/>
              </w:rPr>
              <w:t>Trace control and configuration parameters</w:t>
            </w:r>
          </w:p>
        </w:tc>
      </w:tr>
      <w:tr w:rsidR="00543DFF" w14:paraId="32E9F75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2" w14:textId="77777777" w:rsidR="00543DFF" w:rsidRDefault="00543DFF" w:rsidP="00543DFF">
            <w:pPr>
              <w:pStyle w:val="TAL"/>
            </w:pPr>
            <w:r>
              <w:t>PlmnId</w:t>
            </w:r>
          </w:p>
        </w:tc>
        <w:tc>
          <w:tcPr>
            <w:tcW w:w="1977" w:type="dxa"/>
            <w:tcBorders>
              <w:top w:val="single" w:sz="4" w:space="0" w:color="auto"/>
              <w:left w:val="single" w:sz="4" w:space="0" w:color="auto"/>
              <w:bottom w:val="single" w:sz="4" w:space="0" w:color="auto"/>
              <w:right w:val="single" w:sz="4" w:space="0" w:color="auto"/>
            </w:tcBorders>
          </w:tcPr>
          <w:p w14:paraId="32E9F753" w14:textId="737A3BB5" w:rsidR="00543DFF" w:rsidRPr="00F8607F" w:rsidRDefault="00543DFF" w:rsidP="00543DFF">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4" w14:textId="77777777" w:rsidR="00543DFF" w:rsidRDefault="00543DFF" w:rsidP="00543DFF">
            <w:pPr>
              <w:pStyle w:val="TAL"/>
              <w:rPr>
                <w:rFonts w:cs="Arial"/>
                <w:szCs w:val="18"/>
              </w:rPr>
            </w:pPr>
            <w:r>
              <w:rPr>
                <w:rFonts w:cs="Arial"/>
                <w:szCs w:val="18"/>
              </w:rPr>
              <w:t>PLMN Identity</w:t>
            </w:r>
          </w:p>
        </w:tc>
      </w:tr>
      <w:tr w:rsidR="00816D58" w14:paraId="32E9F75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6" w14:textId="77777777" w:rsidR="00816D58" w:rsidRDefault="00816D58" w:rsidP="00816D58">
            <w:pPr>
              <w:pStyle w:val="TAL"/>
            </w:pPr>
            <w:r>
              <w:t>RatType</w:t>
            </w:r>
          </w:p>
        </w:tc>
        <w:tc>
          <w:tcPr>
            <w:tcW w:w="1977" w:type="dxa"/>
            <w:tcBorders>
              <w:top w:val="single" w:sz="4" w:space="0" w:color="auto"/>
              <w:left w:val="single" w:sz="4" w:space="0" w:color="auto"/>
              <w:bottom w:val="single" w:sz="4" w:space="0" w:color="auto"/>
              <w:right w:val="single" w:sz="4" w:space="0" w:color="auto"/>
            </w:tcBorders>
          </w:tcPr>
          <w:p w14:paraId="32E9F757" w14:textId="57D2822F" w:rsidR="00816D58" w:rsidRPr="00F8607F" w:rsidRDefault="00816D58" w:rsidP="00816D58">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8" w14:textId="77777777" w:rsidR="00816D58" w:rsidRDefault="00816D58" w:rsidP="00816D58">
            <w:pPr>
              <w:pStyle w:val="TAL"/>
              <w:rPr>
                <w:rFonts w:cs="Arial"/>
                <w:szCs w:val="18"/>
              </w:rPr>
            </w:pPr>
            <w:r>
              <w:rPr>
                <w:rFonts w:cs="Arial"/>
                <w:szCs w:val="18"/>
              </w:rPr>
              <w:t>RAT Type</w:t>
            </w:r>
          </w:p>
        </w:tc>
      </w:tr>
      <w:tr w:rsidR="00D12558" w14:paraId="32E9F75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A" w14:textId="77777777" w:rsidR="00D12558" w:rsidRDefault="00D12558" w:rsidP="00777461">
            <w:pPr>
              <w:pStyle w:val="TAL"/>
            </w:pPr>
            <w:r>
              <w:t>NgApCause</w:t>
            </w:r>
          </w:p>
        </w:tc>
        <w:tc>
          <w:tcPr>
            <w:tcW w:w="1977" w:type="dxa"/>
            <w:tcBorders>
              <w:top w:val="single" w:sz="4" w:space="0" w:color="auto"/>
              <w:left w:val="single" w:sz="4" w:space="0" w:color="auto"/>
              <w:bottom w:val="single" w:sz="4" w:space="0" w:color="auto"/>
              <w:right w:val="single" w:sz="4" w:space="0" w:color="auto"/>
            </w:tcBorders>
          </w:tcPr>
          <w:p w14:paraId="32E9F75B" w14:textId="44FC00B8" w:rsidR="00D12558" w:rsidRDefault="00D12558" w:rsidP="00777461">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C" w14:textId="77777777" w:rsidR="00D12558" w:rsidRDefault="00D12558" w:rsidP="00777461">
            <w:pPr>
              <w:pStyle w:val="TAL"/>
              <w:rPr>
                <w:rFonts w:cs="Arial"/>
                <w:szCs w:val="18"/>
              </w:rPr>
            </w:pPr>
            <w:r>
              <w:rPr>
                <w:rFonts w:cs="Arial"/>
                <w:szCs w:val="18"/>
              </w:rPr>
              <w:t>NGAP Cause</w:t>
            </w:r>
          </w:p>
        </w:tc>
      </w:tr>
      <w:tr w:rsidR="00803680" w14:paraId="32E9F76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E" w14:textId="77777777" w:rsidR="00803680" w:rsidRDefault="00803680" w:rsidP="00803680">
            <w:pPr>
              <w:pStyle w:val="TAL"/>
            </w:pPr>
            <w:r>
              <w:rPr>
                <w:lang w:eastAsia="zh-CN"/>
              </w:rPr>
              <w:t>5GMmCause</w:t>
            </w:r>
          </w:p>
        </w:tc>
        <w:tc>
          <w:tcPr>
            <w:tcW w:w="1977" w:type="dxa"/>
            <w:tcBorders>
              <w:top w:val="single" w:sz="4" w:space="0" w:color="auto"/>
              <w:left w:val="single" w:sz="4" w:space="0" w:color="auto"/>
              <w:bottom w:val="single" w:sz="4" w:space="0" w:color="auto"/>
              <w:right w:val="single" w:sz="4" w:space="0" w:color="auto"/>
            </w:tcBorders>
          </w:tcPr>
          <w:p w14:paraId="32E9F75F" w14:textId="2D8C74D4" w:rsidR="00803680" w:rsidRPr="00F8607F" w:rsidRDefault="00803680" w:rsidP="00803680">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60" w14:textId="77777777" w:rsidR="00803680" w:rsidRDefault="00803680" w:rsidP="00803680">
            <w:pPr>
              <w:pStyle w:val="TAL"/>
              <w:rPr>
                <w:rFonts w:cs="Arial"/>
                <w:szCs w:val="18"/>
              </w:rPr>
            </w:pPr>
            <w:r>
              <w:rPr>
                <w:rFonts w:cs="Arial"/>
                <w:szCs w:val="18"/>
              </w:rPr>
              <w:t>5G MM Cause</w:t>
            </w:r>
          </w:p>
        </w:tc>
      </w:tr>
      <w:tr w:rsidR="002C5916" w14:paraId="665383F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5442CDD" w14:textId="38FB2006" w:rsidR="002C5916" w:rsidRDefault="002C5916" w:rsidP="002C5916">
            <w:pPr>
              <w:pStyle w:val="TAL"/>
              <w:rPr>
                <w:lang w:eastAsia="zh-CN"/>
              </w:rPr>
            </w:pPr>
            <w:r>
              <w:rPr>
                <w:lang w:eastAsia="zh-CN"/>
              </w:rPr>
              <w:t>DurationSec</w:t>
            </w:r>
          </w:p>
        </w:tc>
        <w:tc>
          <w:tcPr>
            <w:tcW w:w="1977" w:type="dxa"/>
            <w:tcBorders>
              <w:top w:val="single" w:sz="4" w:space="0" w:color="auto"/>
              <w:left w:val="single" w:sz="4" w:space="0" w:color="auto"/>
              <w:bottom w:val="single" w:sz="4" w:space="0" w:color="auto"/>
              <w:right w:val="single" w:sz="4" w:space="0" w:color="auto"/>
            </w:tcBorders>
          </w:tcPr>
          <w:p w14:paraId="1379DF99" w14:textId="168C2DBB" w:rsidR="002C5916" w:rsidRPr="00F8607F" w:rsidRDefault="002C5916" w:rsidP="002C5916">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4583A4BB" w14:textId="79815DB7" w:rsidR="002C5916" w:rsidRDefault="002C5916" w:rsidP="002C5916">
            <w:pPr>
              <w:pStyle w:val="TAL"/>
              <w:rPr>
                <w:rFonts w:cs="Arial"/>
                <w:szCs w:val="18"/>
              </w:rPr>
            </w:pPr>
            <w:r>
              <w:rPr>
                <w:rFonts w:cs="Arial"/>
                <w:szCs w:val="18"/>
              </w:rPr>
              <w:t>Duration in units of seconds</w:t>
            </w:r>
          </w:p>
        </w:tc>
      </w:tr>
      <w:tr w:rsidR="008E59E9" w14:paraId="5003C71A"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24A11245" w14:textId="0D9115CA" w:rsidR="008E59E9" w:rsidRDefault="008E59E9" w:rsidP="008E59E9">
            <w:pPr>
              <w:pStyle w:val="TAL"/>
              <w:rPr>
                <w:lang w:eastAsia="zh-CN"/>
              </w:rPr>
            </w:pPr>
            <w:r>
              <w:rPr>
                <w:lang w:eastAsia="zh-CN"/>
              </w:rPr>
              <w:t>AdditionalQosFlowInfo</w:t>
            </w:r>
          </w:p>
        </w:tc>
        <w:tc>
          <w:tcPr>
            <w:tcW w:w="1977" w:type="dxa"/>
            <w:tcBorders>
              <w:top w:val="single" w:sz="4" w:space="0" w:color="auto"/>
              <w:left w:val="single" w:sz="4" w:space="0" w:color="auto"/>
              <w:bottom w:val="single" w:sz="4" w:space="0" w:color="auto"/>
              <w:right w:val="single" w:sz="4" w:space="0" w:color="auto"/>
            </w:tcBorders>
          </w:tcPr>
          <w:p w14:paraId="5246AFE4" w14:textId="4A35B157" w:rsidR="008E59E9" w:rsidRPr="00F8607F" w:rsidRDefault="008E59E9" w:rsidP="008E59E9">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7CD69AF6" w14:textId="4A578F55" w:rsidR="008E59E9" w:rsidRDefault="008E59E9" w:rsidP="008E59E9">
            <w:pPr>
              <w:pStyle w:val="TAL"/>
              <w:rPr>
                <w:rFonts w:cs="Arial"/>
                <w:szCs w:val="18"/>
              </w:rPr>
            </w:pPr>
            <w:r>
              <w:rPr>
                <w:rFonts w:cs="Arial"/>
                <w:szCs w:val="18"/>
              </w:rPr>
              <w:t>Additional QoS Flow Information</w:t>
            </w:r>
          </w:p>
        </w:tc>
      </w:tr>
      <w:tr w:rsidR="00E1556A" w14:paraId="7647A68C"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501B701" w14:textId="75083AE1" w:rsidR="00E1556A" w:rsidRDefault="00E1556A" w:rsidP="00E1556A">
            <w:pPr>
              <w:pStyle w:val="TAL"/>
              <w:rPr>
                <w:lang w:eastAsia="zh-CN"/>
              </w:rPr>
            </w:pPr>
            <w:r>
              <w:t>NfGroupId</w:t>
            </w:r>
          </w:p>
        </w:tc>
        <w:tc>
          <w:tcPr>
            <w:tcW w:w="1977" w:type="dxa"/>
            <w:tcBorders>
              <w:top w:val="single" w:sz="4" w:space="0" w:color="auto"/>
              <w:left w:val="single" w:sz="4" w:space="0" w:color="auto"/>
              <w:bottom w:val="single" w:sz="4" w:space="0" w:color="auto"/>
              <w:right w:val="single" w:sz="4" w:space="0" w:color="auto"/>
            </w:tcBorders>
          </w:tcPr>
          <w:p w14:paraId="1DD67330" w14:textId="4491AA04" w:rsidR="00E1556A" w:rsidRPr="00F8607F" w:rsidRDefault="00E1556A" w:rsidP="00E1556A">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470DC4E7" w14:textId="238FF746" w:rsidR="00E1556A" w:rsidRDefault="00E1556A" w:rsidP="00E1556A">
            <w:pPr>
              <w:pStyle w:val="TAL"/>
              <w:rPr>
                <w:rFonts w:cs="Arial"/>
                <w:szCs w:val="18"/>
              </w:rPr>
            </w:pPr>
            <w:r>
              <w:rPr>
                <w:rFonts w:cs="Arial"/>
                <w:szCs w:val="18"/>
                <w:lang w:eastAsia="zh-CN"/>
              </w:rPr>
              <w:t>Network Function Group Id</w:t>
            </w:r>
          </w:p>
        </w:tc>
      </w:tr>
      <w:tr w:rsidR="00240BC9" w14:paraId="479C4A5A"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6696D803" w14:textId="12CA0ED0" w:rsidR="00240BC9" w:rsidRDefault="00240BC9" w:rsidP="00240BC9">
            <w:pPr>
              <w:pStyle w:val="TAL"/>
              <w:rPr>
                <w:lang w:eastAsia="zh-CN"/>
              </w:rPr>
            </w:pPr>
            <w:r>
              <w:rPr>
                <w:lang w:eastAsia="zh-CN"/>
              </w:rPr>
              <w:t>SecondaryRatUsageReport</w:t>
            </w:r>
          </w:p>
        </w:tc>
        <w:tc>
          <w:tcPr>
            <w:tcW w:w="1977" w:type="dxa"/>
            <w:tcBorders>
              <w:top w:val="single" w:sz="4" w:space="0" w:color="auto"/>
              <w:left w:val="single" w:sz="4" w:space="0" w:color="auto"/>
              <w:bottom w:val="single" w:sz="4" w:space="0" w:color="auto"/>
              <w:right w:val="single" w:sz="4" w:space="0" w:color="auto"/>
            </w:tcBorders>
          </w:tcPr>
          <w:p w14:paraId="43E9E825" w14:textId="23AB5E68" w:rsidR="00240BC9" w:rsidRPr="00F8607F" w:rsidRDefault="00240BC9" w:rsidP="00240BC9">
            <w:pPr>
              <w:pStyle w:val="TAC"/>
            </w:pPr>
            <w:r w:rsidRPr="00CD477C">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7F7BB359" w14:textId="5EBF7386" w:rsidR="00240BC9" w:rsidRDefault="00240BC9" w:rsidP="00240BC9">
            <w:pPr>
              <w:pStyle w:val="TAL"/>
              <w:rPr>
                <w:rFonts w:cs="Arial"/>
                <w:szCs w:val="18"/>
              </w:rPr>
            </w:pPr>
            <w:r>
              <w:t xml:space="preserve">Secondary RAT </w:t>
            </w:r>
            <w:r w:rsidRPr="00C62591">
              <w:t>Usage Report</w:t>
            </w:r>
          </w:p>
        </w:tc>
      </w:tr>
      <w:tr w:rsidR="00C6105A" w14:paraId="56183811" w14:textId="77777777" w:rsidTr="00C604EB">
        <w:trPr>
          <w:jc w:val="center"/>
        </w:trPr>
        <w:tc>
          <w:tcPr>
            <w:tcW w:w="2338" w:type="dxa"/>
            <w:tcBorders>
              <w:top w:val="single" w:sz="4" w:space="0" w:color="auto"/>
              <w:left w:val="single" w:sz="4" w:space="0" w:color="auto"/>
              <w:bottom w:val="single" w:sz="4" w:space="0" w:color="auto"/>
              <w:right w:val="single" w:sz="4" w:space="0" w:color="auto"/>
            </w:tcBorders>
          </w:tcPr>
          <w:p w14:paraId="6DAE5C02" w14:textId="53759950" w:rsidR="00C6105A" w:rsidRDefault="00C6105A" w:rsidP="00C6105A">
            <w:pPr>
              <w:pStyle w:val="TAL"/>
              <w:rPr>
                <w:lang w:eastAsia="zh-CN"/>
              </w:rPr>
            </w:pPr>
            <w:r>
              <w:rPr>
                <w:lang w:eastAsia="zh-CN"/>
              </w:rPr>
              <w:t>SecondaryRatUsageInfo</w:t>
            </w:r>
          </w:p>
        </w:tc>
        <w:tc>
          <w:tcPr>
            <w:tcW w:w="1977" w:type="dxa"/>
            <w:tcBorders>
              <w:top w:val="single" w:sz="4" w:space="0" w:color="auto"/>
              <w:left w:val="single" w:sz="4" w:space="0" w:color="auto"/>
              <w:bottom w:val="single" w:sz="4" w:space="0" w:color="auto"/>
              <w:right w:val="single" w:sz="4" w:space="0" w:color="auto"/>
            </w:tcBorders>
          </w:tcPr>
          <w:p w14:paraId="550CB8B4" w14:textId="4F42C75B" w:rsidR="00C6105A" w:rsidRPr="00F8607F" w:rsidRDefault="00C6105A" w:rsidP="00C6105A">
            <w:pPr>
              <w:pStyle w:val="TAC"/>
            </w:pPr>
            <w:r w:rsidRPr="00CD477C">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6416B485" w14:textId="58286C4E" w:rsidR="00C6105A" w:rsidRDefault="00C6105A" w:rsidP="00C6105A">
            <w:pPr>
              <w:pStyle w:val="TAL"/>
              <w:rPr>
                <w:rFonts w:cs="Arial"/>
                <w:szCs w:val="18"/>
              </w:rPr>
            </w:pPr>
            <w:r>
              <w:t xml:space="preserve">Secondary RAT </w:t>
            </w:r>
            <w:r w:rsidRPr="00C62591">
              <w:t xml:space="preserve">Usage </w:t>
            </w:r>
            <w:r>
              <w:t>Information</w:t>
            </w:r>
          </w:p>
        </w:tc>
      </w:tr>
      <w:tr w:rsidR="00B735E1" w14:paraId="7D354A2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234FE24F" w14:textId="77777777" w:rsidR="00B735E1" w:rsidRDefault="00B735E1" w:rsidP="00E25195">
            <w:pPr>
              <w:pStyle w:val="TAL"/>
            </w:pPr>
            <w:r>
              <w:rPr>
                <w:lang w:eastAsia="zh-CN"/>
              </w:rPr>
              <w:t>ServiceName</w:t>
            </w:r>
          </w:p>
        </w:tc>
        <w:tc>
          <w:tcPr>
            <w:tcW w:w="1977" w:type="dxa"/>
            <w:tcBorders>
              <w:top w:val="single" w:sz="4" w:space="0" w:color="auto"/>
              <w:left w:val="single" w:sz="4" w:space="0" w:color="auto"/>
              <w:bottom w:val="single" w:sz="4" w:space="0" w:color="auto"/>
              <w:right w:val="single" w:sz="4" w:space="0" w:color="auto"/>
            </w:tcBorders>
          </w:tcPr>
          <w:p w14:paraId="4AA9C884" w14:textId="3857DE65" w:rsidR="00B735E1" w:rsidRPr="00F8607F" w:rsidRDefault="00B735E1" w:rsidP="00E25195">
            <w:pPr>
              <w:pStyle w:val="TAC"/>
            </w:pPr>
            <w:r>
              <w:t>3GPP TS 29.510</w:t>
            </w:r>
            <w:r w:rsidR="00CA4B50">
              <w:t> </w:t>
            </w:r>
            <w:r>
              <w:t>[19</w:t>
            </w:r>
            <w:r w:rsidRPr="00F8607F">
              <w:t>]</w:t>
            </w:r>
          </w:p>
        </w:tc>
        <w:tc>
          <w:tcPr>
            <w:tcW w:w="4950" w:type="dxa"/>
            <w:tcBorders>
              <w:top w:val="single" w:sz="4" w:space="0" w:color="auto"/>
              <w:left w:val="single" w:sz="4" w:space="0" w:color="auto"/>
              <w:bottom w:val="single" w:sz="4" w:space="0" w:color="auto"/>
              <w:right w:val="single" w:sz="4" w:space="0" w:color="auto"/>
            </w:tcBorders>
          </w:tcPr>
          <w:p w14:paraId="6E7E454B" w14:textId="77777777" w:rsidR="00B735E1" w:rsidRDefault="00B735E1" w:rsidP="00E25195">
            <w:pPr>
              <w:pStyle w:val="TAL"/>
              <w:rPr>
                <w:rFonts w:cs="Arial"/>
                <w:szCs w:val="18"/>
              </w:rPr>
            </w:pPr>
            <w:r>
              <w:rPr>
                <w:rFonts w:cs="Arial"/>
                <w:szCs w:val="18"/>
              </w:rPr>
              <w:t>Service Name</w:t>
            </w:r>
          </w:p>
        </w:tc>
      </w:tr>
      <w:tr w:rsidR="009C460B" w14:paraId="5FF7C4C6" w14:textId="77777777" w:rsidTr="00462BBC">
        <w:trPr>
          <w:jc w:val="center"/>
        </w:trPr>
        <w:tc>
          <w:tcPr>
            <w:tcW w:w="2338" w:type="dxa"/>
            <w:tcBorders>
              <w:top w:val="single" w:sz="4" w:space="0" w:color="auto"/>
              <w:left w:val="single" w:sz="4" w:space="0" w:color="auto"/>
              <w:bottom w:val="single" w:sz="4" w:space="0" w:color="auto"/>
              <w:right w:val="single" w:sz="4" w:space="0" w:color="auto"/>
            </w:tcBorders>
          </w:tcPr>
          <w:p w14:paraId="4E0F01B3" w14:textId="7FB11F9D" w:rsidR="009C460B" w:rsidRDefault="009C460B" w:rsidP="009C460B">
            <w:pPr>
              <w:pStyle w:val="TAL"/>
              <w:rPr>
                <w:lang w:eastAsia="zh-CN"/>
              </w:rPr>
            </w:pPr>
            <w:r>
              <w:t>NgRanTargetId</w:t>
            </w:r>
          </w:p>
        </w:tc>
        <w:tc>
          <w:tcPr>
            <w:tcW w:w="1977" w:type="dxa"/>
            <w:tcBorders>
              <w:top w:val="single" w:sz="4" w:space="0" w:color="auto"/>
              <w:left w:val="single" w:sz="4" w:space="0" w:color="auto"/>
              <w:bottom w:val="single" w:sz="4" w:space="0" w:color="auto"/>
              <w:right w:val="single" w:sz="4" w:space="0" w:color="auto"/>
            </w:tcBorders>
          </w:tcPr>
          <w:p w14:paraId="30C11050" w14:textId="59300837" w:rsidR="009C460B" w:rsidRPr="00F8607F" w:rsidRDefault="009C460B" w:rsidP="009C460B">
            <w:pPr>
              <w:pStyle w:val="TAC"/>
            </w:pPr>
            <w:r>
              <w:t>3GPP TS 29.518</w:t>
            </w:r>
            <w:r w:rsidR="00CA4B50">
              <w:t> </w:t>
            </w:r>
            <w:r>
              <w:t>[20</w:t>
            </w:r>
            <w:r w:rsidRPr="00F8607F">
              <w:t>]</w:t>
            </w:r>
          </w:p>
        </w:tc>
        <w:tc>
          <w:tcPr>
            <w:tcW w:w="4950" w:type="dxa"/>
            <w:tcBorders>
              <w:top w:val="single" w:sz="4" w:space="0" w:color="auto"/>
              <w:left w:val="single" w:sz="4" w:space="0" w:color="auto"/>
              <w:bottom w:val="single" w:sz="4" w:space="0" w:color="auto"/>
              <w:right w:val="single" w:sz="4" w:space="0" w:color="auto"/>
            </w:tcBorders>
          </w:tcPr>
          <w:p w14:paraId="799B9032" w14:textId="0BAF6898" w:rsidR="009C460B" w:rsidRDefault="009C460B" w:rsidP="009C460B">
            <w:pPr>
              <w:pStyle w:val="TAL"/>
              <w:rPr>
                <w:rFonts w:cs="Arial"/>
                <w:szCs w:val="18"/>
              </w:rPr>
            </w:pPr>
            <w:r>
              <w:t>NG-RAN Target Id</w:t>
            </w:r>
          </w:p>
        </w:tc>
      </w:tr>
      <w:tr w:rsidR="0050154D" w14:paraId="07AD92DE"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741EA4AA" w14:textId="02B920D1" w:rsidR="0050154D" w:rsidRDefault="0050154D" w:rsidP="0050154D">
            <w:pPr>
              <w:pStyle w:val="TAL"/>
              <w:rPr>
                <w:lang w:eastAsia="zh-CN"/>
              </w:rPr>
            </w:pPr>
            <w:r>
              <w:t>RoamingChargingProfile</w:t>
            </w:r>
          </w:p>
        </w:tc>
        <w:tc>
          <w:tcPr>
            <w:tcW w:w="1977" w:type="dxa"/>
            <w:tcBorders>
              <w:top w:val="single" w:sz="4" w:space="0" w:color="auto"/>
              <w:left w:val="single" w:sz="4" w:space="0" w:color="auto"/>
              <w:bottom w:val="single" w:sz="4" w:space="0" w:color="auto"/>
              <w:right w:val="single" w:sz="4" w:space="0" w:color="auto"/>
            </w:tcBorders>
          </w:tcPr>
          <w:p w14:paraId="569FFAB4" w14:textId="7946A2E4" w:rsidR="0050154D" w:rsidRPr="00F8607F" w:rsidRDefault="0050154D" w:rsidP="0050154D">
            <w:pPr>
              <w:pStyle w:val="TAC"/>
            </w:pPr>
            <w:r w:rsidRPr="00F8607F">
              <w:t>3GPP TS </w:t>
            </w:r>
            <w:r>
              <w:t>32.291 </w:t>
            </w:r>
            <w:r w:rsidRPr="00F8607F">
              <w:t>[</w:t>
            </w:r>
            <w:r>
              <w:t>26</w:t>
            </w:r>
            <w:r w:rsidRPr="00F8607F">
              <w:t>]</w:t>
            </w:r>
          </w:p>
        </w:tc>
        <w:tc>
          <w:tcPr>
            <w:tcW w:w="4950" w:type="dxa"/>
            <w:tcBorders>
              <w:top w:val="single" w:sz="4" w:space="0" w:color="auto"/>
              <w:left w:val="single" w:sz="4" w:space="0" w:color="auto"/>
              <w:bottom w:val="single" w:sz="4" w:space="0" w:color="auto"/>
              <w:right w:val="single" w:sz="4" w:space="0" w:color="auto"/>
            </w:tcBorders>
          </w:tcPr>
          <w:p w14:paraId="5261A96D" w14:textId="3298B4AE" w:rsidR="0050154D" w:rsidRDefault="0050154D" w:rsidP="0050154D">
            <w:pPr>
              <w:pStyle w:val="TAL"/>
              <w:rPr>
                <w:rFonts w:cs="Arial"/>
                <w:szCs w:val="18"/>
              </w:rPr>
            </w:pPr>
            <w:r>
              <w:rPr>
                <w:rFonts w:cs="Arial"/>
                <w:szCs w:val="18"/>
              </w:rPr>
              <w:t>Roaming Charging Profile</w:t>
            </w:r>
          </w:p>
        </w:tc>
      </w:tr>
    </w:tbl>
    <w:p w14:paraId="32E9F762" w14:textId="77777777" w:rsidR="00271F8E" w:rsidRDefault="00271F8E" w:rsidP="00977B30"/>
    <w:p w14:paraId="32E9F763" w14:textId="77777777" w:rsidR="00E3491B" w:rsidRDefault="00E3491B" w:rsidP="000E77D4">
      <w:pPr>
        <w:pStyle w:val="Heading4"/>
        <w:rPr>
          <w:lang w:val="en-US"/>
        </w:rPr>
      </w:pPr>
      <w:bookmarkStart w:id="768" w:name="_Toc20129589"/>
      <w:bookmarkStart w:id="769" w:name="_Toc27584216"/>
      <w:bookmarkStart w:id="770" w:name="_Toc36455518"/>
      <w:bookmarkStart w:id="771" w:name="_Toc45026904"/>
      <w:bookmarkStart w:id="772" w:name="_Toc67687239"/>
      <w:r w:rsidRPr="00445F4F">
        <w:rPr>
          <w:lang w:val="en-US"/>
        </w:rPr>
        <w:t>6.</w:t>
      </w:r>
      <w:r w:rsidR="000E77D4">
        <w:rPr>
          <w:lang w:val="en-US"/>
        </w:rPr>
        <w:t>1.</w:t>
      </w:r>
      <w:r w:rsidR="004B1E63">
        <w:rPr>
          <w:lang w:val="en-US"/>
        </w:rPr>
        <w:t>6</w:t>
      </w:r>
      <w:r w:rsidRPr="00445F4F">
        <w:rPr>
          <w:lang w:val="en-US"/>
        </w:rPr>
        <w:t>.</w:t>
      </w:r>
      <w:r w:rsidR="00B44433" w:rsidRPr="00445F4F">
        <w:rPr>
          <w:lang w:val="en-US"/>
        </w:rPr>
        <w:t>2</w:t>
      </w:r>
      <w:r w:rsidRPr="00445F4F">
        <w:rPr>
          <w:lang w:val="en-US"/>
        </w:rPr>
        <w:tab/>
      </w:r>
      <w:r w:rsidR="008174B8">
        <w:rPr>
          <w:lang w:val="en-US"/>
        </w:rPr>
        <w:t>Structured</w:t>
      </w:r>
      <w:r w:rsidR="00BC662F" w:rsidRPr="00445F4F">
        <w:rPr>
          <w:lang w:val="en-US"/>
        </w:rPr>
        <w:t xml:space="preserve"> </w:t>
      </w:r>
      <w:r w:rsidR="008174B8">
        <w:rPr>
          <w:lang w:val="en-US"/>
        </w:rPr>
        <w:t>d</w:t>
      </w:r>
      <w:r w:rsidR="00902771" w:rsidRPr="00445F4F">
        <w:rPr>
          <w:lang w:val="en-US"/>
        </w:rPr>
        <w:t>ata types</w:t>
      </w:r>
      <w:bookmarkEnd w:id="768"/>
      <w:bookmarkEnd w:id="769"/>
      <w:bookmarkEnd w:id="770"/>
      <w:bookmarkEnd w:id="771"/>
      <w:bookmarkEnd w:id="772"/>
    </w:p>
    <w:p w14:paraId="32E9F764" w14:textId="77777777" w:rsidR="00902771" w:rsidRDefault="00902771" w:rsidP="000E77D4">
      <w:pPr>
        <w:pStyle w:val="Heading5"/>
      </w:pPr>
      <w:bookmarkStart w:id="773" w:name="_Toc20129590"/>
      <w:bookmarkStart w:id="774" w:name="_Toc27584217"/>
      <w:bookmarkStart w:id="775" w:name="_Toc36455519"/>
      <w:bookmarkStart w:id="776" w:name="_Toc45026905"/>
      <w:bookmarkStart w:id="777" w:name="_Toc67687240"/>
      <w:r>
        <w:t>6.</w:t>
      </w:r>
      <w:r w:rsidR="000E77D4">
        <w:t>1.</w:t>
      </w:r>
      <w:r w:rsidR="004B1E63">
        <w:t>6</w:t>
      </w:r>
      <w:r>
        <w:t>.</w:t>
      </w:r>
      <w:r w:rsidR="00B44433">
        <w:t>2</w:t>
      </w:r>
      <w:r>
        <w:t>.1</w:t>
      </w:r>
      <w:r>
        <w:tab/>
        <w:t>Introduction</w:t>
      </w:r>
      <w:bookmarkEnd w:id="773"/>
      <w:bookmarkEnd w:id="774"/>
      <w:bookmarkEnd w:id="775"/>
      <w:bookmarkEnd w:id="776"/>
      <w:bookmarkEnd w:id="777"/>
    </w:p>
    <w:p w14:paraId="32E9F765" w14:textId="195DBE7F" w:rsidR="00FD48E5" w:rsidRDefault="00FD48E5" w:rsidP="00FD48E5">
      <w:r>
        <w:t xml:space="preserve">This </w:t>
      </w:r>
      <w:r w:rsidR="005B1EEB">
        <w:t>clause</w:t>
      </w:r>
      <w:r>
        <w:t xml:space="preserve"> defines the structures to be used in resource representations.</w:t>
      </w:r>
    </w:p>
    <w:p w14:paraId="32E9F766" w14:textId="77777777" w:rsidR="00902771" w:rsidRDefault="00902771" w:rsidP="00AC65ED">
      <w:pPr>
        <w:pStyle w:val="Heading5"/>
      </w:pPr>
      <w:bookmarkStart w:id="778" w:name="_Toc20129591"/>
      <w:bookmarkStart w:id="779" w:name="_Toc27584218"/>
      <w:bookmarkStart w:id="780" w:name="_Toc36455520"/>
      <w:bookmarkStart w:id="781" w:name="_Toc45026906"/>
      <w:bookmarkStart w:id="782" w:name="_Toc67687241"/>
      <w:r>
        <w:lastRenderedPageBreak/>
        <w:t>6.</w:t>
      </w:r>
      <w:r w:rsidR="000E77D4">
        <w:t>1.</w:t>
      </w:r>
      <w:r w:rsidR="004B1E63">
        <w:t>6</w:t>
      </w:r>
      <w:r>
        <w:t>.</w:t>
      </w:r>
      <w:r w:rsidR="00B44433">
        <w:t>2</w:t>
      </w:r>
      <w:r>
        <w:t>.</w:t>
      </w:r>
      <w:r w:rsidR="007277D4">
        <w:t>2</w:t>
      </w:r>
      <w:r>
        <w:tab/>
        <w:t>Type</w:t>
      </w:r>
      <w:r w:rsidR="00FB31D1">
        <w:t>:</w:t>
      </w:r>
      <w:r>
        <w:t xml:space="preserve"> </w:t>
      </w:r>
      <w:r w:rsidR="00793F63">
        <w:t>SmContextCreateData</w:t>
      </w:r>
      <w:bookmarkEnd w:id="778"/>
      <w:bookmarkEnd w:id="779"/>
      <w:bookmarkEnd w:id="780"/>
      <w:bookmarkEnd w:id="781"/>
      <w:bookmarkEnd w:id="782"/>
    </w:p>
    <w:p w14:paraId="32E9F767" w14:textId="77777777" w:rsidR="00FD48E5" w:rsidRDefault="00FD48E5" w:rsidP="00FD48E5">
      <w:pPr>
        <w:pStyle w:val="TH"/>
      </w:pPr>
      <w:r>
        <w:rPr>
          <w:noProof/>
        </w:rPr>
        <w:t>Table </w:t>
      </w:r>
      <w:r>
        <w:t>6.</w:t>
      </w:r>
      <w:r w:rsidR="000E77D4">
        <w:t>1.</w:t>
      </w:r>
      <w:r w:rsidR="004B1E63">
        <w:t>6</w:t>
      </w:r>
      <w:r>
        <w:t>.2.</w:t>
      </w:r>
      <w:r w:rsidR="007277D4">
        <w:t>2</w:t>
      </w:r>
      <w:r>
        <w:t xml:space="preserve">-1: </w:t>
      </w:r>
      <w:r>
        <w:rPr>
          <w:noProof/>
        </w:rPr>
        <w:t xml:space="preserve">Definition of type </w:t>
      </w:r>
      <w:r w:rsidR="00793F63">
        <w:t>SmContextCreateData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277D4" w:rsidRPr="00FD48E5" w14:paraId="32E9F76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768" w14:textId="77777777" w:rsidR="007277D4" w:rsidRDefault="007277D4">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769" w14:textId="77777777" w:rsidR="007277D4" w:rsidRDefault="007277D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76A" w14:textId="77777777" w:rsidR="007277D4" w:rsidRPr="007277D4" w:rsidRDefault="007277D4" w:rsidP="00AC65E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76B" w14:textId="77777777" w:rsidR="007277D4" w:rsidRDefault="007277D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76C" w14:textId="77777777" w:rsidR="007277D4" w:rsidRDefault="007277D4">
            <w:pPr>
              <w:pStyle w:val="TAH"/>
              <w:rPr>
                <w:rFonts w:cs="Arial"/>
                <w:szCs w:val="18"/>
              </w:rPr>
            </w:pPr>
            <w:r>
              <w:rPr>
                <w:rFonts w:cs="Arial"/>
                <w:szCs w:val="18"/>
              </w:rPr>
              <w:t>Description</w:t>
            </w:r>
          </w:p>
        </w:tc>
      </w:tr>
      <w:tr w:rsidR="00793F63" w14:paraId="32E9F774"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6E" w14:textId="77777777" w:rsidR="00793F63" w:rsidRDefault="00793F63" w:rsidP="006D30B6">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32E9F76F" w14:textId="77777777" w:rsidR="00793F63" w:rsidRDefault="00793F63" w:rsidP="006D30B6">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2E9F77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7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72" w14:textId="3C61C1EA" w:rsidR="00793F63" w:rsidRDefault="00793F63" w:rsidP="006D30B6">
            <w:pPr>
              <w:pStyle w:val="TAL"/>
              <w:rPr>
                <w:rFonts w:cs="Arial"/>
                <w:szCs w:val="18"/>
              </w:rPr>
            </w:pPr>
            <w:r>
              <w:rPr>
                <w:rFonts w:cs="Arial"/>
                <w:szCs w:val="18"/>
              </w:rPr>
              <w:t>This IE shall be present, except if the UE is emergency registered and UICCless.</w:t>
            </w:r>
          </w:p>
          <w:p w14:paraId="32E9F773" w14:textId="77777777" w:rsidR="00793F63" w:rsidRDefault="00793F63" w:rsidP="006D30B6">
            <w:pPr>
              <w:pStyle w:val="TAL"/>
              <w:rPr>
                <w:rFonts w:cs="Arial"/>
                <w:szCs w:val="18"/>
              </w:rPr>
            </w:pPr>
            <w:r>
              <w:rPr>
                <w:rFonts w:cs="Arial"/>
                <w:szCs w:val="18"/>
              </w:rPr>
              <w:t xml:space="preserve">When present, it shall contain the subscriber permanent identify. </w:t>
            </w:r>
          </w:p>
        </w:tc>
      </w:tr>
      <w:tr w:rsidR="00B735E1" w14:paraId="48EDE67D" w14:textId="77777777" w:rsidTr="00E25195">
        <w:trPr>
          <w:jc w:val="center"/>
        </w:trPr>
        <w:tc>
          <w:tcPr>
            <w:tcW w:w="2090" w:type="dxa"/>
            <w:tcBorders>
              <w:top w:val="single" w:sz="4" w:space="0" w:color="auto"/>
              <w:left w:val="single" w:sz="4" w:space="0" w:color="auto"/>
              <w:bottom w:val="single" w:sz="4" w:space="0" w:color="auto"/>
              <w:right w:val="single" w:sz="4" w:space="0" w:color="auto"/>
            </w:tcBorders>
          </w:tcPr>
          <w:p w14:paraId="2818E6C8" w14:textId="10450E52" w:rsidR="00B735E1" w:rsidRDefault="00B735E1" w:rsidP="00B735E1">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5E5A563B" w14:textId="4443148A" w:rsidR="00B735E1" w:rsidRDefault="00B735E1" w:rsidP="00B735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AAEB87" w14:textId="5C77C72D" w:rsidR="00B735E1" w:rsidRDefault="00B735E1" w:rsidP="00B735E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1A6892" w14:textId="7A20E967" w:rsidR="00B735E1" w:rsidRDefault="00B735E1" w:rsidP="00B735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BA70F60" w14:textId="77777777" w:rsidR="00B735E1" w:rsidRDefault="00B735E1" w:rsidP="00B735E1">
            <w:pPr>
              <w:pStyle w:val="TAL"/>
              <w:rPr>
                <w:rFonts w:cs="Arial"/>
                <w:szCs w:val="18"/>
              </w:rPr>
            </w:pPr>
            <w:r>
              <w:rPr>
                <w:rFonts w:cs="Arial"/>
                <w:szCs w:val="18"/>
              </w:rPr>
              <w:t>This IE shall be present if the SUPI is present in the message but is not authenticated and is for an emergency registered UE.</w:t>
            </w:r>
          </w:p>
          <w:p w14:paraId="3305B290" w14:textId="77777777" w:rsidR="00B735E1" w:rsidRDefault="00B735E1" w:rsidP="00B735E1">
            <w:pPr>
              <w:pStyle w:val="TAL"/>
              <w:rPr>
                <w:rFonts w:cs="Arial"/>
                <w:szCs w:val="18"/>
              </w:rPr>
            </w:pPr>
            <w:r>
              <w:rPr>
                <w:rFonts w:cs="Arial"/>
                <w:szCs w:val="18"/>
              </w:rPr>
              <w:t>When present, it shall be set as follows:</w:t>
            </w:r>
          </w:p>
          <w:p w14:paraId="05D97E02" w14:textId="77777777" w:rsidR="00B735E1" w:rsidRDefault="00B735E1" w:rsidP="00757B26">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2C7CC066" w14:textId="3E2AAA71" w:rsidR="00B735E1" w:rsidRDefault="00B735E1" w:rsidP="00757B26">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793F63" w14:paraId="32E9F785"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7E" w14:textId="77777777" w:rsidR="00793F63" w:rsidRDefault="00793F63" w:rsidP="006D30B6">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77F" w14:textId="77777777" w:rsidR="00793F63" w:rsidRDefault="00793F63" w:rsidP="006D30B6">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78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82" w14:textId="0D58F531" w:rsidR="00793F63" w:rsidRDefault="00793F63" w:rsidP="006D30B6">
            <w:pPr>
              <w:pStyle w:val="TAL"/>
              <w:rPr>
                <w:rFonts w:cs="Arial"/>
                <w:szCs w:val="18"/>
              </w:rPr>
            </w:pPr>
            <w:r>
              <w:rPr>
                <w:rFonts w:cs="Arial"/>
                <w:szCs w:val="18"/>
              </w:rPr>
              <w:t>This IE shall be present if the UE is emergency registered and it is either UIClless or the SUPI is not authenticated.</w:t>
            </w:r>
          </w:p>
          <w:p w14:paraId="32E9F783" w14:textId="28C321B5" w:rsidR="00793F63" w:rsidRDefault="00793F63" w:rsidP="006D30B6">
            <w:pPr>
              <w:pStyle w:val="TAL"/>
              <w:rPr>
                <w:rFonts w:cs="Arial"/>
                <w:szCs w:val="18"/>
              </w:rPr>
            </w:pPr>
            <w:r>
              <w:rPr>
                <w:rFonts w:cs="Arial"/>
                <w:szCs w:val="18"/>
              </w:rPr>
              <w:t>For all other cases, this IE shall be present if it is available.</w:t>
            </w:r>
          </w:p>
          <w:p w14:paraId="32E9F784" w14:textId="77777777" w:rsidR="00793F63" w:rsidRDefault="00793F63" w:rsidP="006D30B6">
            <w:pPr>
              <w:pStyle w:val="TAL"/>
              <w:rPr>
                <w:rFonts w:cs="Arial"/>
                <w:szCs w:val="18"/>
              </w:rPr>
            </w:pPr>
            <w:r>
              <w:rPr>
                <w:rFonts w:cs="Arial"/>
                <w:szCs w:val="18"/>
              </w:rPr>
              <w:t>When present, it shall contain the permanent equipment identifier.</w:t>
            </w:r>
          </w:p>
        </w:tc>
      </w:tr>
      <w:tr w:rsidR="000E6043" w:rsidRPr="00FD48E5" w14:paraId="32E9F78B"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86" w14:textId="77777777" w:rsidR="000E6043" w:rsidRDefault="000E6043" w:rsidP="009A221B">
            <w:pPr>
              <w:pStyle w:val="TAL"/>
              <w:rPr>
                <w:lang w:val="en-US"/>
              </w:rPr>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787" w14:textId="77777777" w:rsidR="000E6043" w:rsidRDefault="000E6043" w:rsidP="009A221B">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788" w14:textId="77777777" w:rsidR="000E6043" w:rsidRDefault="000E6043" w:rsidP="009A22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9" w14:textId="77777777" w:rsidR="000E6043" w:rsidRDefault="000E6043" w:rsidP="009A22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8A" w14:textId="77777777" w:rsidR="000E6043" w:rsidRDefault="000E6043" w:rsidP="009A221B">
            <w:pPr>
              <w:pStyle w:val="TAL"/>
              <w:rPr>
                <w:rFonts w:cs="Arial"/>
                <w:szCs w:val="18"/>
              </w:rPr>
            </w:pPr>
            <w:r>
              <w:rPr>
                <w:rFonts w:cs="Arial"/>
                <w:szCs w:val="18"/>
              </w:rPr>
              <w:t xml:space="preserve">This IE shall be present if it is available. When present, it shall contain the user's GPSI. </w:t>
            </w:r>
          </w:p>
        </w:tc>
      </w:tr>
      <w:tr w:rsidR="00793F63" w14:paraId="32E9F792"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8C" w14:textId="77777777" w:rsidR="00793F63" w:rsidRDefault="00793F63" w:rsidP="006D30B6">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78D" w14:textId="77777777" w:rsidR="00793F63" w:rsidRDefault="00793F63" w:rsidP="006D30B6">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78E" w14:textId="77777777" w:rsidR="00793F63" w:rsidRDefault="00AD2BD2"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F" w14:textId="77777777" w:rsidR="00793F63" w:rsidRDefault="00AD2BD2"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90" w14:textId="60F0EC7A" w:rsidR="00AD2BD2" w:rsidRDefault="00AD2BD2" w:rsidP="00AD2BD2">
            <w:pPr>
              <w:pStyle w:val="TAL"/>
              <w:rPr>
                <w:rFonts w:cs="Arial"/>
                <w:szCs w:val="18"/>
              </w:rPr>
            </w:pPr>
            <w:r>
              <w:rPr>
                <w:rFonts w:cs="Arial"/>
                <w:szCs w:val="18"/>
              </w:rPr>
              <w:t>This IE shall be present, except during an EPS to 5GS Idle mode mobility or handover using the N26 interface.</w:t>
            </w:r>
          </w:p>
          <w:p w14:paraId="32E9F791"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PDU Session ID.</w:t>
            </w:r>
          </w:p>
        </w:tc>
      </w:tr>
      <w:tr w:rsidR="00793F63" w14:paraId="32E9F799"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93" w14:textId="77777777" w:rsidR="00793F63" w:rsidRDefault="00793F63" w:rsidP="006D30B6">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32E9F794" w14:textId="77777777" w:rsidR="00793F63" w:rsidRDefault="00793F63" w:rsidP="006D30B6">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32E9F795" w14:textId="77777777" w:rsidR="00793F63" w:rsidRDefault="00AD2BD2"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96" w14:textId="77777777" w:rsidR="00793F63" w:rsidRDefault="00AD2BD2"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97" w14:textId="77777777" w:rsidR="00AD2BD2" w:rsidRDefault="00AD2BD2" w:rsidP="00AD2BD2">
            <w:pPr>
              <w:pStyle w:val="TAL"/>
              <w:rPr>
                <w:rFonts w:cs="Arial"/>
                <w:szCs w:val="18"/>
              </w:rPr>
            </w:pPr>
            <w:r>
              <w:rPr>
                <w:rFonts w:cs="Arial"/>
                <w:szCs w:val="18"/>
              </w:rPr>
              <w:t>This IE shall be present, except during an EPS to 5GS Idle mode mobility or handover using the N26 interface.</w:t>
            </w:r>
          </w:p>
          <w:p w14:paraId="32E9F798"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requested DNN. </w:t>
            </w:r>
          </w:p>
        </w:tc>
      </w:tr>
      <w:tr w:rsidR="00271F8E" w14:paraId="32E9F7A1"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9A" w14:textId="77777777" w:rsidR="00271F8E" w:rsidRDefault="00271F8E" w:rsidP="001433FE">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79B" w14:textId="77777777" w:rsidR="00271F8E" w:rsidRDefault="00271F8E" w:rsidP="001433FE">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79C" w14:textId="77777777" w:rsidR="00271F8E" w:rsidRDefault="009D363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9D" w14:textId="77777777" w:rsidR="00271F8E" w:rsidRDefault="009D3639" w:rsidP="001433FE">
            <w:pPr>
              <w:pStyle w:val="TAL"/>
            </w:pPr>
            <w:r>
              <w:t>0..</w:t>
            </w:r>
            <w:r w:rsidR="00271F8E">
              <w:t>1</w:t>
            </w:r>
          </w:p>
        </w:tc>
        <w:tc>
          <w:tcPr>
            <w:tcW w:w="4359" w:type="dxa"/>
            <w:tcBorders>
              <w:top w:val="single" w:sz="4" w:space="0" w:color="auto"/>
              <w:left w:val="single" w:sz="4" w:space="0" w:color="auto"/>
              <w:bottom w:val="single" w:sz="4" w:space="0" w:color="auto"/>
              <w:right w:val="single" w:sz="4" w:space="0" w:color="auto"/>
            </w:tcBorders>
          </w:tcPr>
          <w:p w14:paraId="32E9F79E" w14:textId="77777777" w:rsidR="00271F8E" w:rsidRDefault="009D3639" w:rsidP="009D3639">
            <w:pPr>
              <w:pStyle w:val="TAL"/>
              <w:rPr>
                <w:rFonts w:cs="Arial"/>
                <w:szCs w:val="18"/>
              </w:rPr>
            </w:pPr>
            <w:r>
              <w:rPr>
                <w:rFonts w:cs="Arial"/>
                <w:szCs w:val="18"/>
              </w:rPr>
              <w:t>This IE shall be present</w:t>
            </w:r>
            <w:r w:rsidR="006602B2">
              <w:rPr>
                <w:rFonts w:cs="Arial"/>
                <w:szCs w:val="18"/>
              </w:rPr>
              <w:t xml:space="preserve"> during the PDU session establishment procedure</w:t>
            </w:r>
            <w:r>
              <w:rPr>
                <w:rFonts w:cs="Arial"/>
                <w:szCs w:val="18"/>
              </w:rPr>
              <w:t>.</w:t>
            </w:r>
            <w:r w:rsidR="006602B2">
              <w:rPr>
                <w:rFonts w:cs="Arial"/>
                <w:szCs w:val="18"/>
              </w:rPr>
              <w:t xml:space="preserve"> In this case</w:t>
            </w:r>
            <w:r>
              <w:rPr>
                <w:rFonts w:cs="Arial"/>
                <w:szCs w:val="18"/>
              </w:rPr>
              <w:t>, it</w:t>
            </w:r>
            <w:r w:rsidR="00271F8E">
              <w:rPr>
                <w:rFonts w:cs="Arial"/>
                <w:szCs w:val="18"/>
              </w:rPr>
              <w:t xml:space="preserve"> shall contain the requested S-NSSAI for the serving PLMN.</w:t>
            </w:r>
            <w:r w:rsidR="000268A9">
              <w:rPr>
                <w:rFonts w:cs="Arial"/>
                <w:szCs w:val="18"/>
              </w:rPr>
              <w:t xml:space="preserve"> This corresponds to an S-NSSAI from the allowed NSSAI.</w:t>
            </w:r>
          </w:p>
          <w:p w14:paraId="32E9F79F" w14:textId="77777777" w:rsidR="006602B2" w:rsidRDefault="006602B2" w:rsidP="009D3639">
            <w:pPr>
              <w:pStyle w:val="TAL"/>
              <w:rPr>
                <w:rFonts w:cs="Arial"/>
                <w:szCs w:val="18"/>
              </w:rPr>
            </w:pPr>
          </w:p>
          <w:p w14:paraId="32E9F7A0" w14:textId="77777777" w:rsidR="006602B2" w:rsidRDefault="006602B2" w:rsidP="009D3639">
            <w:pPr>
              <w:pStyle w:val="TAL"/>
              <w:rPr>
                <w:rFonts w:cs="Arial"/>
                <w:szCs w:val="18"/>
              </w:rPr>
            </w:pPr>
            <w:r>
              <w:rPr>
                <w:rFonts w:cs="Arial"/>
                <w:szCs w:val="18"/>
              </w:rPr>
              <w:t>This IE shall also be present during an EPS to 5GS idle mode mobility or handover using the N26 interface. In this case, it shall contain the S-NSSAI configured in the AMF for EPS interworking.</w:t>
            </w:r>
          </w:p>
        </w:tc>
      </w:tr>
      <w:tr w:rsidR="00793F63" w14:paraId="32E9F7A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2" w14:textId="77777777" w:rsidR="00793F63" w:rsidRDefault="00271F8E" w:rsidP="006D30B6">
            <w:pPr>
              <w:pStyle w:val="TAL"/>
            </w:pPr>
            <w:r>
              <w:t>hplmnSn</w:t>
            </w:r>
            <w:r w:rsidR="00793F63">
              <w:t>ssai</w:t>
            </w:r>
          </w:p>
        </w:tc>
        <w:tc>
          <w:tcPr>
            <w:tcW w:w="1559" w:type="dxa"/>
            <w:tcBorders>
              <w:top w:val="single" w:sz="4" w:space="0" w:color="auto"/>
              <w:left w:val="single" w:sz="4" w:space="0" w:color="auto"/>
              <w:bottom w:val="single" w:sz="4" w:space="0" w:color="auto"/>
              <w:right w:val="single" w:sz="4" w:space="0" w:color="auto"/>
            </w:tcBorders>
          </w:tcPr>
          <w:p w14:paraId="32E9F7A3" w14:textId="77777777" w:rsidR="00793F63" w:rsidRDefault="00793F63" w:rsidP="006D30B6">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7A4" w14:textId="77777777" w:rsidR="00793F63" w:rsidRDefault="00271F8E"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A5" w14:textId="77777777" w:rsidR="00793F63" w:rsidRDefault="00271F8E"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A6" w14:textId="2519F004" w:rsidR="009D3639" w:rsidRDefault="009D3639" w:rsidP="009D3639">
            <w:pPr>
              <w:pStyle w:val="TAL"/>
              <w:rPr>
                <w:rFonts w:cs="Arial"/>
                <w:szCs w:val="18"/>
              </w:rPr>
            </w:pPr>
            <w:r>
              <w:rPr>
                <w:rFonts w:cs="Arial"/>
                <w:szCs w:val="18"/>
              </w:rPr>
              <w:t xml:space="preserve">This IE shall be present for a </w:t>
            </w:r>
            <w:r w:rsidR="002872F9">
              <w:rPr>
                <w:rFonts w:cs="Arial"/>
                <w:szCs w:val="18"/>
              </w:rPr>
              <w:t>roaming</w:t>
            </w:r>
            <w:r>
              <w:rPr>
                <w:rFonts w:cs="Arial"/>
                <w:szCs w:val="18"/>
              </w:rPr>
              <w:t xml:space="preserve"> PDU session, except during an EPS to 5GS idle mode mobility or handover using the N26 interface.</w:t>
            </w:r>
          </w:p>
          <w:p w14:paraId="32E9F7A7" w14:textId="6F198C10" w:rsidR="00793F63" w:rsidRDefault="009D3639" w:rsidP="009D3639">
            <w:pPr>
              <w:pStyle w:val="TAL"/>
              <w:rPr>
                <w:rFonts w:cs="Arial"/>
                <w:szCs w:val="18"/>
              </w:rPr>
            </w:pPr>
            <w:r>
              <w:rPr>
                <w:rFonts w:cs="Arial"/>
                <w:szCs w:val="18"/>
              </w:rPr>
              <w:t>When present, it</w:t>
            </w:r>
            <w:r w:rsidR="00793F63">
              <w:rPr>
                <w:rFonts w:cs="Arial"/>
                <w:szCs w:val="18"/>
              </w:rPr>
              <w:t xml:space="preserve"> shall contain the requested S-NSSAI</w:t>
            </w:r>
            <w:r w:rsidR="00271F8E">
              <w:rPr>
                <w:rFonts w:cs="Arial"/>
                <w:szCs w:val="18"/>
              </w:rPr>
              <w:t xml:space="preserve"> for the HPLMN</w:t>
            </w:r>
            <w:r w:rsidR="00793F63">
              <w:rPr>
                <w:rFonts w:cs="Arial"/>
                <w:szCs w:val="18"/>
              </w:rPr>
              <w:t>.</w:t>
            </w:r>
            <w:r w:rsidR="000268A9">
              <w:rPr>
                <w:rFonts w:cs="Arial"/>
                <w:szCs w:val="18"/>
              </w:rPr>
              <w:t xml:space="preserve"> This corresponds to an S-NSSAI from the </w:t>
            </w:r>
            <w:r w:rsidR="005D77E2" w:rsidRPr="00B80937">
              <w:rPr>
                <w:rFonts w:cs="Arial"/>
                <w:szCs w:val="18"/>
              </w:rPr>
              <w:t>Mapping Of Allowed NSSAI</w:t>
            </w:r>
            <w:r w:rsidR="005D77E2" w:rsidRPr="00B80937">
              <w:rPr>
                <w:sz w:val="16"/>
              </w:rPr>
              <w:t xml:space="preserve"> </w:t>
            </w:r>
            <w:r w:rsidR="000268A9">
              <w:rPr>
                <w:rFonts w:cs="Arial"/>
                <w:szCs w:val="18"/>
              </w:rPr>
              <w:t>corresponding to the SNSSAI value included in the sNssai IE.</w:t>
            </w:r>
          </w:p>
        </w:tc>
      </w:tr>
      <w:tr w:rsidR="00793F63" w14:paraId="32E9F7AE"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9" w14:textId="77777777" w:rsidR="00793F63" w:rsidRDefault="00DB5DB1" w:rsidP="006D30B6">
            <w:pPr>
              <w:pStyle w:val="TAL"/>
            </w:pPr>
            <w:r>
              <w:t>servingN</w:t>
            </w:r>
            <w:r w:rsidRPr="00456AF9">
              <w:t>fId</w:t>
            </w:r>
          </w:p>
        </w:tc>
        <w:tc>
          <w:tcPr>
            <w:tcW w:w="1559" w:type="dxa"/>
            <w:tcBorders>
              <w:top w:val="single" w:sz="4" w:space="0" w:color="auto"/>
              <w:left w:val="single" w:sz="4" w:space="0" w:color="auto"/>
              <w:bottom w:val="single" w:sz="4" w:space="0" w:color="auto"/>
              <w:right w:val="single" w:sz="4" w:space="0" w:color="auto"/>
            </w:tcBorders>
          </w:tcPr>
          <w:p w14:paraId="32E9F7AA" w14:textId="77777777" w:rsidR="00793F63" w:rsidRDefault="005E364F" w:rsidP="006D30B6">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7AB"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AC"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AD" w14:textId="77777777" w:rsidR="00793F63" w:rsidRDefault="00793F63" w:rsidP="006D30B6">
            <w:pPr>
              <w:pStyle w:val="TAL"/>
              <w:rPr>
                <w:rFonts w:cs="Arial"/>
                <w:szCs w:val="18"/>
              </w:rPr>
            </w:pPr>
            <w:r>
              <w:rPr>
                <w:rFonts w:cs="Arial"/>
                <w:szCs w:val="18"/>
              </w:rPr>
              <w:t xml:space="preserve">This IE shall contain the identifier of the serving </w:t>
            </w:r>
            <w:r w:rsidR="00DB5DB1">
              <w:rPr>
                <w:rFonts w:cs="Arial"/>
                <w:szCs w:val="18"/>
              </w:rPr>
              <w:t>NF (e.g. serving AMF)</w:t>
            </w:r>
            <w:r>
              <w:rPr>
                <w:rFonts w:cs="Arial"/>
                <w:szCs w:val="18"/>
              </w:rPr>
              <w:t>.</w:t>
            </w:r>
          </w:p>
        </w:tc>
      </w:tr>
      <w:tr w:rsidR="00C456A0" w14:paraId="32E9F7B5"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F" w14:textId="77777777" w:rsidR="00C456A0" w:rsidRDefault="00C456A0" w:rsidP="00C456A0">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32E9F7B0" w14:textId="77777777" w:rsidR="00C456A0" w:rsidRDefault="00C456A0" w:rsidP="00C456A0">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2E9F7B1"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7B2" w14:textId="77777777" w:rsidR="00C456A0" w:rsidRDefault="00C456A0" w:rsidP="00C456A0">
            <w:pPr>
              <w:pStyle w:val="TAL"/>
            </w:pPr>
            <w:r w:rsidRPr="006856F4">
              <w:t>0..1</w:t>
            </w:r>
          </w:p>
        </w:tc>
        <w:tc>
          <w:tcPr>
            <w:tcW w:w="4359" w:type="dxa"/>
            <w:tcBorders>
              <w:top w:val="single" w:sz="4" w:space="0" w:color="auto"/>
              <w:left w:val="single" w:sz="4" w:space="0" w:color="auto"/>
              <w:bottom w:val="single" w:sz="4" w:space="0" w:color="auto"/>
              <w:right w:val="single" w:sz="4" w:space="0" w:color="auto"/>
            </w:tcBorders>
          </w:tcPr>
          <w:p w14:paraId="32E9F7B3" w14:textId="77777777" w:rsidR="00C456A0" w:rsidRPr="00F8607F" w:rsidRDefault="00C456A0" w:rsidP="00C456A0">
            <w:pPr>
              <w:pStyle w:val="TAL"/>
              <w:rPr>
                <w:rFonts w:cs="Arial"/>
                <w:szCs w:val="18"/>
              </w:rPr>
            </w:pPr>
            <w:r w:rsidRPr="00F8607F">
              <w:rPr>
                <w:rFonts w:cs="Arial"/>
                <w:szCs w:val="18"/>
              </w:rPr>
              <w:t>This IE shall contain the serving AMF's GUAMI</w:t>
            </w:r>
            <w:r>
              <w:rPr>
                <w:rFonts w:cs="Arial"/>
                <w:szCs w:val="18"/>
              </w:rPr>
              <w:t>.</w:t>
            </w:r>
          </w:p>
          <w:p w14:paraId="32E9F7B4" w14:textId="77777777" w:rsidR="00C456A0" w:rsidRDefault="00C456A0" w:rsidP="00C456A0">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r>
      <w:tr w:rsidR="008D1CA3" w14:paraId="32E9F7B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7B6" w14:textId="77777777" w:rsidR="008D1CA3" w:rsidRDefault="008D1CA3" w:rsidP="00777461">
            <w:pPr>
              <w:pStyle w:val="TAL"/>
            </w:pPr>
            <w:r>
              <w:t>serviceName</w:t>
            </w:r>
          </w:p>
        </w:tc>
        <w:tc>
          <w:tcPr>
            <w:tcW w:w="1559" w:type="dxa"/>
            <w:tcBorders>
              <w:top w:val="single" w:sz="4" w:space="0" w:color="auto"/>
              <w:left w:val="single" w:sz="4" w:space="0" w:color="auto"/>
              <w:bottom w:val="single" w:sz="4" w:space="0" w:color="auto"/>
              <w:right w:val="single" w:sz="4" w:space="0" w:color="auto"/>
            </w:tcBorders>
          </w:tcPr>
          <w:p w14:paraId="32E9F7B7" w14:textId="73102B11" w:rsidR="008D1CA3" w:rsidRDefault="00073DAB" w:rsidP="00777461">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14:paraId="32E9F7B8" w14:textId="77777777" w:rsidR="008D1CA3" w:rsidRDefault="008D1CA3"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7B9" w14:textId="77777777" w:rsidR="008D1CA3" w:rsidRDefault="008D1CA3"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BA" w14:textId="72C0174F" w:rsidR="008D1CA3" w:rsidRDefault="008D1CA3" w:rsidP="00777461">
            <w:pPr>
              <w:pStyle w:val="TAL"/>
              <w:rPr>
                <w:rFonts w:cs="Arial"/>
                <w:szCs w:val="18"/>
              </w:rPr>
            </w:pPr>
            <w:r>
              <w:rPr>
                <w:rFonts w:cs="Arial"/>
                <w:szCs w:val="18"/>
              </w:rPr>
              <w:t xml:space="preserve">When present, this IE shall contain the name of the AMF service to which SM context status notifications are to be sent (see </w:t>
            </w:r>
            <w:r w:rsidR="005B1EEB">
              <w:t>clause</w:t>
            </w:r>
            <w:r>
              <w:t xml:space="preserve"> 6.5.2.2 of 3GPP TS 29.500 [4]</w:t>
            </w:r>
            <w:r>
              <w:rPr>
                <w:rFonts w:cs="Arial"/>
                <w:szCs w:val="18"/>
              </w:rPr>
              <w:t>). This IE may be included if the NF service consumer is an AMF.</w:t>
            </w:r>
          </w:p>
        </w:tc>
      </w:tr>
      <w:tr w:rsidR="00543DFF" w14:paraId="32E9F7C1"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7BC"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7BD"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7BE" w14:textId="77777777" w:rsidR="00543DFF" w:rsidRDefault="00543DFF" w:rsidP="006602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BF" w14:textId="77777777" w:rsidR="00543DFF" w:rsidRDefault="00543DFF" w:rsidP="006602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C0"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7E4E9C" w14:paraId="32E9F7C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2" w14:textId="77777777" w:rsidR="007E4E9C" w:rsidRDefault="007E4E9C" w:rsidP="003521F9">
            <w:pPr>
              <w:pStyle w:val="TAL"/>
            </w:pPr>
            <w:r>
              <w:t>requestType</w:t>
            </w:r>
          </w:p>
        </w:tc>
        <w:tc>
          <w:tcPr>
            <w:tcW w:w="1559" w:type="dxa"/>
            <w:tcBorders>
              <w:top w:val="single" w:sz="4" w:space="0" w:color="auto"/>
              <w:left w:val="single" w:sz="4" w:space="0" w:color="auto"/>
              <w:bottom w:val="single" w:sz="4" w:space="0" w:color="auto"/>
              <w:right w:val="single" w:sz="4" w:space="0" w:color="auto"/>
            </w:tcBorders>
          </w:tcPr>
          <w:p w14:paraId="32E9F7C3" w14:textId="77777777" w:rsidR="007E4E9C" w:rsidRDefault="007E4E9C" w:rsidP="003521F9">
            <w:pPr>
              <w:pStyle w:val="TAL"/>
            </w:pPr>
            <w:r>
              <w:t>RequestType</w:t>
            </w:r>
          </w:p>
        </w:tc>
        <w:tc>
          <w:tcPr>
            <w:tcW w:w="425" w:type="dxa"/>
            <w:tcBorders>
              <w:top w:val="single" w:sz="4" w:space="0" w:color="auto"/>
              <w:left w:val="single" w:sz="4" w:space="0" w:color="auto"/>
              <w:bottom w:val="single" w:sz="4" w:space="0" w:color="auto"/>
              <w:right w:val="single" w:sz="4" w:space="0" w:color="auto"/>
            </w:tcBorders>
          </w:tcPr>
          <w:p w14:paraId="32E9F7C4" w14:textId="77777777" w:rsidR="007E4E9C" w:rsidRDefault="007E4E9C"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C5" w14:textId="77777777" w:rsidR="007E4E9C" w:rsidRDefault="007E4E9C"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C6" w14:textId="77777777" w:rsidR="007E4E9C" w:rsidRDefault="007E4E9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7C7" w14:textId="77777777" w:rsidR="007E4E9C" w:rsidRDefault="007E4E9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793F63" w14:paraId="32E9F7CE"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9" w14:textId="77777777" w:rsidR="00793F63" w:rsidRDefault="00793F63" w:rsidP="006D30B6">
            <w:pPr>
              <w:pStyle w:val="TAL"/>
            </w:pPr>
            <w:r>
              <w:lastRenderedPageBreak/>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7CA" w14:textId="77777777" w:rsidR="00793F63" w:rsidRDefault="0095220C" w:rsidP="006D30B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7CB" w14:textId="77777777" w:rsidR="00793F63" w:rsidRDefault="00255747"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CC" w14:textId="77777777" w:rsidR="00793F63" w:rsidRDefault="00255747"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CD" w14:textId="36BA9199" w:rsidR="00793F63" w:rsidRDefault="0095220C" w:rsidP="006D30B6">
            <w:pPr>
              <w:pStyle w:val="TAL"/>
              <w:rPr>
                <w:rFonts w:cs="Arial"/>
                <w:szCs w:val="18"/>
              </w:rPr>
            </w:pPr>
            <w:r>
              <w:rPr>
                <w:rFonts w:cs="Arial"/>
                <w:szCs w:val="18"/>
              </w:rPr>
              <w:t xml:space="preserve">This IE shall </w:t>
            </w:r>
            <w:r w:rsidR="00B631AF">
              <w:rPr>
                <w:rFonts w:cs="Arial"/>
                <w:szCs w:val="18"/>
              </w:rPr>
              <w:t xml:space="preserve">be present and </w:t>
            </w:r>
            <w:r>
              <w:rPr>
                <w:rFonts w:cs="Arial"/>
                <w:szCs w:val="18"/>
              </w:rPr>
              <w:t xml:space="preserve">reference the N1 SM Message binary data (see </w:t>
            </w:r>
            <w:r w:rsidR="005B1EEB">
              <w:rPr>
                <w:rFonts w:cs="Arial"/>
                <w:szCs w:val="18"/>
              </w:rPr>
              <w:t>clause</w:t>
            </w:r>
            <w:r>
              <w:rPr>
                <w:rFonts w:cs="Arial"/>
                <w:szCs w:val="18"/>
              </w:rPr>
              <w:t xml:space="preserve"> 6.1.6.4.2)</w:t>
            </w:r>
            <w:r w:rsidR="00255747">
              <w:rPr>
                <w:rFonts w:cs="Arial"/>
                <w:szCs w:val="18"/>
              </w:rPr>
              <w:t>, except during an EPS to 5GS Idle mode mobility or handover using N26</w:t>
            </w:r>
            <w:r>
              <w:rPr>
                <w:rFonts w:cs="Arial"/>
                <w:szCs w:val="18"/>
              </w:rPr>
              <w:t>.</w:t>
            </w:r>
          </w:p>
        </w:tc>
      </w:tr>
      <w:tr w:rsidR="00793F63" w14:paraId="32E9F7D4"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F" w14:textId="77777777" w:rsidR="00793F63" w:rsidRDefault="00793F63" w:rsidP="006D30B6">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7D0" w14:textId="77777777" w:rsidR="00793F63" w:rsidRDefault="00271F8E" w:rsidP="006D30B6">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7D1"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D2"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D3" w14:textId="77777777" w:rsidR="00793F63" w:rsidRDefault="00793F63" w:rsidP="006D30B6">
            <w:pPr>
              <w:pStyle w:val="TAL"/>
              <w:rPr>
                <w:rFonts w:cs="Arial"/>
                <w:szCs w:val="18"/>
              </w:rPr>
            </w:pPr>
            <w:r>
              <w:rPr>
                <w:rFonts w:cs="Arial"/>
                <w:szCs w:val="18"/>
              </w:rPr>
              <w:t>This IE shall indicate the Access Network Type to which the PDU session is to be associated.</w:t>
            </w:r>
          </w:p>
        </w:tc>
      </w:tr>
      <w:tr w:rsidR="00816D58" w14:paraId="32E9F7DA"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7D5"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7D6"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7D7"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D8"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D9"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49CE" w14:paraId="32E9F7E0"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DB" w14:textId="77777777" w:rsidR="003249CE" w:rsidRDefault="003249CE" w:rsidP="003249CE">
            <w:pPr>
              <w:pStyle w:val="TAL"/>
            </w:pPr>
            <w:r>
              <w:t>presenceInLadn</w:t>
            </w:r>
          </w:p>
        </w:tc>
        <w:tc>
          <w:tcPr>
            <w:tcW w:w="1559" w:type="dxa"/>
            <w:tcBorders>
              <w:top w:val="single" w:sz="4" w:space="0" w:color="auto"/>
              <w:left w:val="single" w:sz="4" w:space="0" w:color="auto"/>
              <w:bottom w:val="single" w:sz="4" w:space="0" w:color="auto"/>
              <w:right w:val="single" w:sz="4" w:space="0" w:color="auto"/>
            </w:tcBorders>
          </w:tcPr>
          <w:p w14:paraId="32E9F7DC" w14:textId="77777777" w:rsidR="003249CE" w:rsidRDefault="003249CE" w:rsidP="003249CE">
            <w:pPr>
              <w:pStyle w:val="TAL"/>
            </w:pPr>
            <w:r>
              <w:t>PresenceState</w:t>
            </w:r>
          </w:p>
        </w:tc>
        <w:tc>
          <w:tcPr>
            <w:tcW w:w="425" w:type="dxa"/>
            <w:tcBorders>
              <w:top w:val="single" w:sz="4" w:space="0" w:color="auto"/>
              <w:left w:val="single" w:sz="4" w:space="0" w:color="auto"/>
              <w:bottom w:val="single" w:sz="4" w:space="0" w:color="auto"/>
              <w:right w:val="single" w:sz="4" w:space="0" w:color="auto"/>
            </w:tcBorders>
          </w:tcPr>
          <w:p w14:paraId="32E9F7DD" w14:textId="77777777" w:rsidR="003249CE" w:rsidRDefault="003249CE" w:rsidP="00324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DE" w14:textId="77777777" w:rsidR="003249CE" w:rsidRDefault="003249CE" w:rsidP="003249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DF" w14:textId="77777777" w:rsidR="003249CE" w:rsidRDefault="003249CE" w:rsidP="003249CE">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r>
      <w:tr w:rsidR="00793F63" w14:paraId="32E9F7E6"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1" w14:textId="77777777" w:rsidR="00793F63" w:rsidRDefault="00793F63" w:rsidP="006D30B6">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7E2" w14:textId="77777777" w:rsidR="00793F63" w:rsidRDefault="00793F63" w:rsidP="006D30B6">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7E3" w14:textId="77777777" w:rsidR="00793F63" w:rsidRDefault="003919DA"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E4" w14:textId="77777777" w:rsidR="00793F63" w:rsidRDefault="0056191B"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E5" w14:textId="77777777" w:rsidR="00793F63" w:rsidRDefault="00793F63" w:rsidP="006D30B6">
            <w:pPr>
              <w:pStyle w:val="TAL"/>
              <w:rPr>
                <w:rFonts w:cs="Arial"/>
                <w:szCs w:val="18"/>
              </w:rPr>
            </w:pPr>
            <w:r>
              <w:rPr>
                <w:rFonts w:cs="Arial"/>
                <w:szCs w:val="18"/>
              </w:rPr>
              <w:t>This IE shall contain the UE location information</w:t>
            </w:r>
            <w:r w:rsidR="003919DA">
              <w:rPr>
                <w:rFonts w:cs="Arial"/>
                <w:szCs w:val="18"/>
              </w:rPr>
              <w:t>, if it is available</w:t>
            </w:r>
            <w:r>
              <w:rPr>
                <w:rFonts w:cs="Arial"/>
                <w:szCs w:val="18"/>
              </w:rPr>
              <w:t>.</w:t>
            </w:r>
            <w:r w:rsidR="00543DFF">
              <w:rPr>
                <w:rFonts w:cs="Arial"/>
                <w:szCs w:val="18"/>
              </w:rPr>
              <w:t xml:space="preserve"> See NOTE.</w:t>
            </w:r>
          </w:p>
        </w:tc>
      </w:tr>
      <w:tr w:rsidR="00793F63" w14:paraId="32E9F7EC"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7" w14:textId="77777777" w:rsidR="00793F63" w:rsidRDefault="00793F63" w:rsidP="006D30B6">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7E8" w14:textId="77777777" w:rsidR="00793F63" w:rsidRDefault="00793F63" w:rsidP="006D30B6">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7E9" w14:textId="77777777" w:rsidR="00793F63" w:rsidRDefault="003919DA"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EA" w14:textId="77777777" w:rsidR="00793F63" w:rsidRDefault="0056191B"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EB" w14:textId="77777777" w:rsidR="00793F63" w:rsidRDefault="00793F63" w:rsidP="006D30B6">
            <w:pPr>
              <w:pStyle w:val="TAL"/>
              <w:rPr>
                <w:rFonts w:cs="Arial"/>
                <w:szCs w:val="18"/>
              </w:rPr>
            </w:pPr>
            <w:r>
              <w:rPr>
                <w:rFonts w:cs="Arial"/>
                <w:szCs w:val="18"/>
              </w:rPr>
              <w:t>This IE shall contain the UE Time Zone</w:t>
            </w:r>
            <w:r w:rsidR="003919DA">
              <w:rPr>
                <w:rFonts w:cs="Arial"/>
                <w:szCs w:val="18"/>
              </w:rPr>
              <w:t>, if it is available</w:t>
            </w:r>
            <w:r>
              <w:rPr>
                <w:rFonts w:cs="Arial"/>
                <w:szCs w:val="18"/>
              </w:rPr>
              <w:t>.</w:t>
            </w:r>
          </w:p>
        </w:tc>
      </w:tr>
      <w:tr w:rsidR="0045457F" w14:paraId="32E9F7F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D" w14:textId="77777777" w:rsidR="0045457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7EE"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7EF"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7F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F1" w14:textId="15ACE85A" w:rsidR="0045457F" w:rsidRDefault="0045457F" w:rsidP="0045457F">
            <w:pPr>
              <w:pStyle w:val="TAL"/>
              <w:rPr>
                <w:rFonts w:cs="Arial"/>
                <w:szCs w:val="18"/>
              </w:rPr>
            </w:pPr>
            <w:r>
              <w:rPr>
                <w:rFonts w:cs="Arial"/>
                <w:szCs w:val="18"/>
              </w:rPr>
              <w:t>Additional UE location.</w:t>
            </w:r>
          </w:p>
          <w:p w14:paraId="32E9F7F2" w14:textId="255A8AFB" w:rsidR="0045457F" w:rsidRDefault="0045457F" w:rsidP="0045457F">
            <w:pPr>
              <w:pStyle w:val="TAL"/>
              <w:rPr>
                <w:rFonts w:cs="Arial"/>
                <w:szCs w:val="18"/>
              </w:rPr>
            </w:pPr>
            <w:r>
              <w:rPr>
                <w:rFonts w:cs="Arial"/>
                <w:szCs w:val="18"/>
              </w:rPr>
              <w:t>This IE may be present, if anType indicates a non-3GPP access and valid 3GPP access user location information is available.</w:t>
            </w:r>
          </w:p>
          <w:p w14:paraId="32E9F7F3" w14:textId="1D928133" w:rsidR="00022F45" w:rsidRDefault="0045457F" w:rsidP="0045457F">
            <w:pPr>
              <w:pStyle w:val="TAL"/>
              <w:rPr>
                <w:rFonts w:cs="Arial"/>
                <w:szCs w:val="18"/>
              </w:rPr>
            </w:pPr>
            <w:r>
              <w:rPr>
                <w:rFonts w:cs="Arial"/>
                <w:szCs w:val="18"/>
              </w:rPr>
              <w:t>When present, it shall contain</w:t>
            </w:r>
            <w:r w:rsidR="00022F45">
              <w:rPr>
                <w:rFonts w:cs="Arial"/>
                <w:szCs w:val="18"/>
              </w:rPr>
              <w:t>:</w:t>
            </w:r>
          </w:p>
          <w:p w14:paraId="32E9F7F4" w14:textId="77777777" w:rsidR="00022F45" w:rsidRDefault="00022F45" w:rsidP="00EA1C32">
            <w:pPr>
              <w:pStyle w:val="B1"/>
              <w:rPr>
                <w:rFonts w:cs="Arial"/>
                <w:szCs w:val="18"/>
              </w:rPr>
            </w:pPr>
            <w:r>
              <w:rPr>
                <w:rFonts w:ascii="Arial" w:hAnsi="Arial" w:cs="Arial"/>
                <w:sz w:val="18"/>
                <w:szCs w:val="18"/>
              </w:rPr>
              <w:t>-</w:t>
            </w:r>
            <w:r>
              <w:tab/>
            </w:r>
            <w:r w:rsidR="0045457F" w:rsidRPr="00022F45">
              <w:rPr>
                <w:rFonts w:ascii="Arial" w:hAnsi="Arial" w:cs="Arial"/>
                <w:sz w:val="18"/>
                <w:szCs w:val="18"/>
              </w:rPr>
              <w:t>the last known 3GPP access user location</w:t>
            </w:r>
            <w:r>
              <w:rPr>
                <w:rFonts w:ascii="Arial" w:hAnsi="Arial" w:cs="Arial"/>
                <w:sz w:val="18"/>
                <w:szCs w:val="18"/>
              </w:rPr>
              <w:t>; and</w:t>
            </w:r>
          </w:p>
          <w:p w14:paraId="32E9F7F5"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7F6" w14:textId="3A4CD962" w:rsidR="0045457F" w:rsidRDefault="004E0BC1" w:rsidP="0045457F">
            <w:pPr>
              <w:pStyle w:val="TAL"/>
              <w:rPr>
                <w:rFonts w:cs="Arial"/>
                <w:szCs w:val="18"/>
              </w:rPr>
            </w:pPr>
            <w:r>
              <w:rPr>
                <w:rFonts w:cs="Arial"/>
                <w:szCs w:val="18"/>
              </w:rPr>
              <w:t>(</w:t>
            </w:r>
            <w:r w:rsidR="00543DFF">
              <w:rPr>
                <w:rFonts w:cs="Arial"/>
                <w:szCs w:val="18"/>
              </w:rPr>
              <w:t>NOTE</w:t>
            </w:r>
            <w:r>
              <w:rPr>
                <w:rFonts w:cs="Arial"/>
                <w:szCs w:val="18"/>
              </w:rPr>
              <w:t>)</w:t>
            </w:r>
          </w:p>
        </w:tc>
      </w:tr>
      <w:tr w:rsidR="00793F63" w14:paraId="32E9F7F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F8" w14:textId="77777777" w:rsidR="00793F63" w:rsidRDefault="00793F63" w:rsidP="006D30B6">
            <w:pPr>
              <w:pStyle w:val="TAL"/>
            </w:pPr>
            <w:r>
              <w:t>smContextStatusUri</w:t>
            </w:r>
          </w:p>
        </w:tc>
        <w:tc>
          <w:tcPr>
            <w:tcW w:w="1559" w:type="dxa"/>
            <w:tcBorders>
              <w:top w:val="single" w:sz="4" w:space="0" w:color="auto"/>
              <w:left w:val="single" w:sz="4" w:space="0" w:color="auto"/>
              <w:bottom w:val="single" w:sz="4" w:space="0" w:color="auto"/>
              <w:right w:val="single" w:sz="4" w:space="0" w:color="auto"/>
            </w:tcBorders>
          </w:tcPr>
          <w:p w14:paraId="32E9F7F9" w14:textId="77777777" w:rsidR="00793F63" w:rsidRDefault="00793F63" w:rsidP="006D30B6">
            <w:pPr>
              <w:pStyle w:val="TAL"/>
            </w:pPr>
            <w:r>
              <w:t>U</w:t>
            </w:r>
            <w:r w:rsidR="005E364F">
              <w:t>ri</w:t>
            </w:r>
          </w:p>
        </w:tc>
        <w:tc>
          <w:tcPr>
            <w:tcW w:w="425" w:type="dxa"/>
            <w:tcBorders>
              <w:top w:val="single" w:sz="4" w:space="0" w:color="auto"/>
              <w:left w:val="single" w:sz="4" w:space="0" w:color="auto"/>
              <w:bottom w:val="single" w:sz="4" w:space="0" w:color="auto"/>
              <w:right w:val="single" w:sz="4" w:space="0" w:color="auto"/>
            </w:tcBorders>
          </w:tcPr>
          <w:p w14:paraId="32E9F7FA"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FB"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FC" w14:textId="77777777" w:rsidR="00793F63" w:rsidRDefault="00793F63" w:rsidP="006D30B6">
            <w:pPr>
              <w:pStyle w:val="TAL"/>
              <w:rPr>
                <w:rFonts w:cs="Arial"/>
                <w:szCs w:val="18"/>
              </w:rPr>
            </w:pPr>
            <w:r>
              <w:rPr>
                <w:rFonts w:cs="Arial"/>
                <w:szCs w:val="18"/>
              </w:rPr>
              <w:t>This IE shall include the callback URI to receive notification of SM context status.</w:t>
            </w:r>
          </w:p>
        </w:tc>
      </w:tr>
      <w:tr w:rsidR="00793F63" w14:paraId="32E9F803"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FE" w14:textId="77777777" w:rsidR="00793F63" w:rsidRDefault="00793F63" w:rsidP="006D30B6">
            <w:pPr>
              <w:pStyle w:val="TAL"/>
            </w:pPr>
            <w:r>
              <w:t>hSmf</w:t>
            </w:r>
            <w:r w:rsidR="00DF13C8">
              <w:t>Uri</w:t>
            </w:r>
          </w:p>
        </w:tc>
        <w:tc>
          <w:tcPr>
            <w:tcW w:w="1559" w:type="dxa"/>
            <w:tcBorders>
              <w:top w:val="single" w:sz="4" w:space="0" w:color="auto"/>
              <w:left w:val="single" w:sz="4" w:space="0" w:color="auto"/>
              <w:bottom w:val="single" w:sz="4" w:space="0" w:color="auto"/>
              <w:right w:val="single" w:sz="4" w:space="0" w:color="auto"/>
            </w:tcBorders>
          </w:tcPr>
          <w:p w14:paraId="32E9F7FF" w14:textId="77777777" w:rsidR="00793F63" w:rsidRDefault="00DF13C8" w:rsidP="006D30B6">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0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02" w14:textId="2A5D4E59" w:rsidR="00793F63" w:rsidRDefault="00793F63" w:rsidP="006D30B6">
            <w:pPr>
              <w:pStyle w:val="TAL"/>
              <w:rPr>
                <w:rFonts w:cs="Arial"/>
                <w:szCs w:val="18"/>
              </w:rPr>
            </w:pPr>
            <w:r>
              <w:rPr>
                <w:rFonts w:cs="Arial"/>
                <w:szCs w:val="18"/>
              </w:rPr>
              <w:t xml:space="preserve">This IE shall be present in HR roaming scenarios. When present, it shall contain the </w:t>
            </w:r>
            <w:r w:rsidR="00DF13C8">
              <w:rPr>
                <w:rFonts w:cs="Arial"/>
                <w:szCs w:val="18"/>
              </w:rPr>
              <w:t>URI of the Nsmf_PDUSession service</w:t>
            </w:r>
            <w:r>
              <w:rPr>
                <w:rFonts w:cs="Arial"/>
                <w:szCs w:val="18"/>
              </w:rPr>
              <w:t xml:space="preserve"> of the selected H-SMF.</w:t>
            </w:r>
            <w:r w:rsidR="00DF13C8">
              <w:rPr>
                <w:rFonts w:cs="Arial"/>
                <w:szCs w:val="18"/>
              </w:rPr>
              <w:t xml:space="preserve"> The URI shall be formatted as specified in </w:t>
            </w:r>
            <w:r w:rsidR="005B1EEB">
              <w:rPr>
                <w:rFonts w:cs="Arial"/>
                <w:szCs w:val="18"/>
              </w:rPr>
              <w:t>clause</w:t>
            </w:r>
            <w:r w:rsidR="00DF13C8">
              <w:rPr>
                <w:rFonts w:cs="Arial"/>
                <w:szCs w:val="18"/>
              </w:rPr>
              <w:t xml:space="preserve"> 6.1.1.</w:t>
            </w:r>
          </w:p>
        </w:tc>
      </w:tr>
      <w:tr w:rsidR="00793F63" w14:paraId="32E9F80A"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04" w14:textId="77777777" w:rsidR="00793F63" w:rsidRDefault="00793F63" w:rsidP="006D30B6">
            <w:pPr>
              <w:pStyle w:val="TAL"/>
            </w:pPr>
            <w:r w:rsidRPr="00793F63">
              <w:t>old</w:t>
            </w:r>
            <w:r>
              <w:t>PduSessionId</w:t>
            </w:r>
          </w:p>
        </w:tc>
        <w:tc>
          <w:tcPr>
            <w:tcW w:w="1559" w:type="dxa"/>
            <w:tcBorders>
              <w:top w:val="single" w:sz="4" w:space="0" w:color="auto"/>
              <w:left w:val="single" w:sz="4" w:space="0" w:color="auto"/>
              <w:bottom w:val="single" w:sz="4" w:space="0" w:color="auto"/>
              <w:right w:val="single" w:sz="4" w:space="0" w:color="auto"/>
            </w:tcBorders>
          </w:tcPr>
          <w:p w14:paraId="32E9F805" w14:textId="77777777" w:rsidR="00793F63" w:rsidRDefault="00793F63" w:rsidP="006D30B6">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06"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7"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08" w14:textId="77777777" w:rsidR="00793F63" w:rsidRDefault="00793F63" w:rsidP="006D30B6">
            <w:pPr>
              <w:pStyle w:val="TAL"/>
              <w:rPr>
                <w:rFonts w:cs="Arial"/>
                <w:szCs w:val="18"/>
              </w:rPr>
            </w:pPr>
            <w:r>
              <w:rPr>
                <w:rFonts w:cs="Arial"/>
                <w:szCs w:val="18"/>
              </w:rPr>
              <w:t>This IE shall be present if this information is received from the UE.</w:t>
            </w:r>
          </w:p>
          <w:p w14:paraId="32E9F809" w14:textId="21EC8707" w:rsidR="00793F63" w:rsidRDefault="00793F63" w:rsidP="006D30B6">
            <w:pPr>
              <w:pStyle w:val="TAL"/>
              <w:rPr>
                <w:rFonts w:cs="Arial"/>
                <w:szCs w:val="18"/>
              </w:rPr>
            </w:pPr>
            <w:r>
              <w:rPr>
                <w:rFonts w:cs="Arial"/>
                <w:szCs w:val="18"/>
              </w:rPr>
              <w:t>When present, it shall contain the old PDU Session ID</w:t>
            </w:r>
            <w:r w:rsidR="006A75EE">
              <w:rPr>
                <w:rFonts w:cs="Arial"/>
                <w:szCs w:val="18"/>
              </w:rPr>
              <w:t xml:space="preserve"> received from the UE</w:t>
            </w:r>
            <w:r>
              <w:rPr>
                <w:rFonts w:cs="Arial"/>
                <w:szCs w:val="18"/>
              </w:rPr>
              <w:t xml:space="preserve">. See </w:t>
            </w:r>
            <w:r w:rsidR="005B1EEB">
              <w:rPr>
                <w:rFonts w:cs="Arial"/>
                <w:szCs w:val="18"/>
              </w:rPr>
              <w:t>clause</w:t>
            </w:r>
            <w:r w:rsidR="006A75EE">
              <w:rPr>
                <w:rFonts w:cs="Arial"/>
                <w:szCs w:val="18"/>
              </w:rPr>
              <w:t xml:space="preserve">s </w:t>
            </w:r>
            <w:r w:rsidR="006A75EE">
              <w:rPr>
                <w:lang w:val="en-US"/>
              </w:rPr>
              <w:t>4.3.2.2.1 and</w:t>
            </w:r>
            <w:r>
              <w:rPr>
                <w:rFonts w:cs="Arial"/>
                <w:szCs w:val="18"/>
              </w:rPr>
              <w:t xml:space="preserve"> 4.3.5.2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.502 [</w:t>
            </w:r>
            <w:r>
              <w:rPr>
                <w:rFonts w:cs="Arial"/>
                <w:szCs w:val="18"/>
              </w:rPr>
              <w:t xml:space="preserve">3]. </w:t>
            </w:r>
          </w:p>
        </w:tc>
      </w:tr>
      <w:tr w:rsidR="00AD2BD2" w14:paraId="32E9F811"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0B" w14:textId="77777777" w:rsidR="00AD2BD2" w:rsidRPr="00793F63" w:rsidRDefault="00AD2BD2" w:rsidP="00AD2BD2">
            <w:pPr>
              <w:pStyle w:val="TAL"/>
            </w:pPr>
            <w:r>
              <w:t>pduSessionsActivateList</w:t>
            </w:r>
          </w:p>
        </w:tc>
        <w:tc>
          <w:tcPr>
            <w:tcW w:w="1559" w:type="dxa"/>
            <w:tcBorders>
              <w:top w:val="single" w:sz="4" w:space="0" w:color="auto"/>
              <w:left w:val="single" w:sz="4" w:space="0" w:color="auto"/>
              <w:bottom w:val="single" w:sz="4" w:space="0" w:color="auto"/>
              <w:right w:val="single" w:sz="4" w:space="0" w:color="auto"/>
            </w:tcBorders>
          </w:tcPr>
          <w:p w14:paraId="32E9F80C" w14:textId="77777777" w:rsidR="00AD2BD2" w:rsidRDefault="00C017F0" w:rsidP="00AD2BD2">
            <w:pPr>
              <w:pStyle w:val="TAL"/>
            </w:pPr>
            <w:r>
              <w:t>array(</w:t>
            </w:r>
            <w:r w:rsidR="00AD2BD2">
              <w:t>PduSessionId</w:t>
            </w:r>
            <w:r>
              <w:t>)</w:t>
            </w:r>
          </w:p>
        </w:tc>
        <w:tc>
          <w:tcPr>
            <w:tcW w:w="425" w:type="dxa"/>
            <w:tcBorders>
              <w:top w:val="single" w:sz="4" w:space="0" w:color="auto"/>
              <w:left w:val="single" w:sz="4" w:space="0" w:color="auto"/>
              <w:bottom w:val="single" w:sz="4" w:space="0" w:color="auto"/>
              <w:right w:val="single" w:sz="4" w:space="0" w:color="auto"/>
            </w:tcBorders>
          </w:tcPr>
          <w:p w14:paraId="32E9F80D"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E" w14:textId="313C4C9C" w:rsidR="00AD2BD2" w:rsidRDefault="00D86742" w:rsidP="00AD2BD2">
            <w:pPr>
              <w:pStyle w:val="TAL"/>
            </w:pPr>
            <w:r>
              <w:t>1</w:t>
            </w:r>
            <w:r w:rsidR="00AD2BD2">
              <w:t>..N</w:t>
            </w:r>
          </w:p>
        </w:tc>
        <w:tc>
          <w:tcPr>
            <w:tcW w:w="4359" w:type="dxa"/>
            <w:tcBorders>
              <w:top w:val="single" w:sz="4" w:space="0" w:color="auto"/>
              <w:left w:val="single" w:sz="4" w:space="0" w:color="auto"/>
              <w:bottom w:val="single" w:sz="4" w:space="0" w:color="auto"/>
              <w:right w:val="single" w:sz="4" w:space="0" w:color="auto"/>
            </w:tcBorders>
          </w:tcPr>
          <w:p w14:paraId="32E9F80F" w14:textId="187335FB" w:rsidR="00AD2BD2" w:rsidRDefault="00AD2BD2" w:rsidP="00AD2BD2">
            <w:pPr>
              <w:pStyle w:val="TAL"/>
              <w:rPr>
                <w:rFonts w:cs="Arial"/>
                <w:szCs w:val="18"/>
              </w:rPr>
            </w:pPr>
            <w:r>
              <w:rPr>
                <w:rFonts w:cs="Arial"/>
                <w:szCs w:val="18"/>
              </w:rPr>
              <w:t xml:space="preserve">This IE shall be present, during an EPS to 5GS Idle mode mobility using the N26 interface, if </w:t>
            </w:r>
            <w:r w:rsidR="00D86742">
              <w:rPr>
                <w:rFonts w:cs="Arial"/>
                <w:szCs w:val="18"/>
              </w:rPr>
              <w:t>the UE indicated PDU session(s) to be activated</w:t>
            </w:r>
            <w:r>
              <w:rPr>
                <w:rFonts w:cs="Arial"/>
                <w:szCs w:val="18"/>
              </w:rPr>
              <w:t xml:space="preserve"> in the Registration Request.</w:t>
            </w:r>
          </w:p>
          <w:p w14:paraId="32E9F810" w14:textId="489C95C7" w:rsidR="00AD2BD2" w:rsidRDefault="00AD2BD2" w:rsidP="00AD2BD2">
            <w:pPr>
              <w:pStyle w:val="TAL"/>
              <w:rPr>
                <w:rFonts w:cs="Arial"/>
                <w:szCs w:val="18"/>
              </w:rPr>
            </w:pPr>
            <w:r>
              <w:rPr>
                <w:rFonts w:cs="Arial"/>
                <w:szCs w:val="18"/>
              </w:rPr>
              <w:t xml:space="preserve">When present, it shall indicate all the PDU session(s) requested to be re-activated by the UE. </w:t>
            </w:r>
          </w:p>
        </w:tc>
      </w:tr>
      <w:tr w:rsidR="00AD2BD2" w14:paraId="32E9F81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12" w14:textId="77777777" w:rsidR="00AD2BD2" w:rsidRPr="00793F63" w:rsidRDefault="00AD2BD2" w:rsidP="00AD2BD2">
            <w:pPr>
              <w:pStyle w:val="TAL"/>
            </w:pPr>
            <w:r>
              <w:t>ueEpsPdnConnection</w:t>
            </w:r>
          </w:p>
        </w:tc>
        <w:tc>
          <w:tcPr>
            <w:tcW w:w="1559" w:type="dxa"/>
            <w:tcBorders>
              <w:top w:val="single" w:sz="4" w:space="0" w:color="auto"/>
              <w:left w:val="single" w:sz="4" w:space="0" w:color="auto"/>
              <w:bottom w:val="single" w:sz="4" w:space="0" w:color="auto"/>
              <w:right w:val="single" w:sz="4" w:space="0" w:color="auto"/>
            </w:tcBorders>
          </w:tcPr>
          <w:p w14:paraId="32E9F813" w14:textId="77777777" w:rsidR="00AD2BD2" w:rsidRDefault="00AD2BD2" w:rsidP="00AD2BD2">
            <w:pPr>
              <w:pStyle w:val="TAL"/>
            </w:pPr>
            <w:r>
              <w:t>EpsPdnC</w:t>
            </w:r>
            <w:r w:rsidR="00437539">
              <w:t>nxContainer</w:t>
            </w:r>
          </w:p>
        </w:tc>
        <w:tc>
          <w:tcPr>
            <w:tcW w:w="425" w:type="dxa"/>
            <w:tcBorders>
              <w:top w:val="single" w:sz="4" w:space="0" w:color="auto"/>
              <w:left w:val="single" w:sz="4" w:space="0" w:color="auto"/>
              <w:bottom w:val="single" w:sz="4" w:space="0" w:color="auto"/>
              <w:right w:val="single" w:sz="4" w:space="0" w:color="auto"/>
            </w:tcBorders>
          </w:tcPr>
          <w:p w14:paraId="32E9F814"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15" w14:textId="77777777" w:rsidR="00AD2BD2" w:rsidRDefault="00AD2BD2" w:rsidP="00AD2BD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16" w14:textId="16EA975B" w:rsidR="00AD2BD2" w:rsidRDefault="00AD2BD2" w:rsidP="00AD2BD2">
            <w:pPr>
              <w:pStyle w:val="TAL"/>
              <w:rPr>
                <w:rFonts w:cs="Arial"/>
                <w:szCs w:val="18"/>
              </w:rPr>
            </w:pPr>
            <w:r>
              <w:rPr>
                <w:rFonts w:cs="Arial"/>
                <w:szCs w:val="18"/>
              </w:rPr>
              <w:t xml:space="preserve">This IE shall be present, during an EPS to 5GS Idle mode mobility </w:t>
            </w:r>
            <w:r w:rsidR="00B631AF">
              <w:rPr>
                <w:rFonts w:cs="Arial"/>
                <w:szCs w:val="18"/>
              </w:rPr>
              <w:t xml:space="preserve">or handover </w:t>
            </w:r>
            <w:r>
              <w:rPr>
                <w:rFonts w:cs="Arial"/>
                <w:szCs w:val="18"/>
              </w:rPr>
              <w:t>using the N26 interface.</w:t>
            </w:r>
          </w:p>
          <w:p w14:paraId="32E9F817" w14:textId="77777777" w:rsidR="00AD2BD2" w:rsidRDefault="00AD2BD2" w:rsidP="00AD2BD2">
            <w:pPr>
              <w:pStyle w:val="TAL"/>
              <w:rPr>
                <w:rFonts w:cs="Arial"/>
                <w:szCs w:val="18"/>
              </w:rPr>
            </w:pPr>
            <w:r>
              <w:rPr>
                <w:rFonts w:cs="Arial"/>
                <w:szCs w:val="18"/>
              </w:rPr>
              <w:t>When present, it shall contain an MME/SGSN UE EPS PDN connection including the EPS bearer context(s).</w:t>
            </w:r>
          </w:p>
        </w:tc>
      </w:tr>
      <w:tr w:rsidR="001B606B" w14:paraId="32E9F81F"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19" w14:textId="77777777" w:rsidR="001B606B" w:rsidRDefault="001B606B" w:rsidP="001B606B">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1A" w14:textId="77777777" w:rsidR="001B606B" w:rsidRDefault="001B606B" w:rsidP="001B606B">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1B" w14:textId="77777777" w:rsidR="001B606B" w:rsidRDefault="001B606B" w:rsidP="001B606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1C" w14:textId="77777777" w:rsidR="001B606B" w:rsidRDefault="001B606B" w:rsidP="001B606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1D" w14:textId="77777777" w:rsidR="001B606B" w:rsidRDefault="001B606B" w:rsidP="001B606B">
            <w:pPr>
              <w:pStyle w:val="TAL"/>
              <w:rPr>
                <w:rFonts w:cs="Arial"/>
                <w:szCs w:val="18"/>
              </w:rPr>
            </w:pPr>
            <w:r>
              <w:rPr>
                <w:rFonts w:cs="Arial"/>
                <w:szCs w:val="18"/>
              </w:rPr>
              <w:t>This IE shall be present during an EPS to 5GS handover using N26 interface, to request the preparation of a handover of the PDU session.</w:t>
            </w:r>
          </w:p>
          <w:p w14:paraId="32E9F81E" w14:textId="5935F8D1" w:rsidR="001B606B" w:rsidRDefault="001B606B" w:rsidP="001B606B">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w:t>
            </w:r>
            <w:r w:rsidR="00255747">
              <w:rPr>
                <w:rFonts w:cs="Arial"/>
                <w:szCs w:val="18"/>
              </w:rPr>
              <w:t>3</w:t>
            </w:r>
            <w:r>
              <w:rPr>
                <w:rFonts w:cs="Arial"/>
                <w:szCs w:val="18"/>
              </w:rPr>
              <w:t>.</w:t>
            </w:r>
          </w:p>
        </w:tc>
      </w:tr>
      <w:tr w:rsidR="00DF13C8" w14:paraId="32E9F82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20" w14:textId="77777777" w:rsidR="00DF13C8" w:rsidRDefault="00DF13C8" w:rsidP="00DF13C8">
            <w:pPr>
              <w:pStyle w:val="TAL"/>
            </w:pPr>
            <w:r w:rsidRPr="00456AF9">
              <w:rPr>
                <w:rFonts w:hint="eastAsia"/>
              </w:rPr>
              <w:t>additionalHsmf</w:t>
            </w:r>
            <w:r>
              <w:t>Uri</w:t>
            </w:r>
          </w:p>
        </w:tc>
        <w:tc>
          <w:tcPr>
            <w:tcW w:w="1559" w:type="dxa"/>
            <w:tcBorders>
              <w:top w:val="single" w:sz="4" w:space="0" w:color="auto"/>
              <w:left w:val="single" w:sz="4" w:space="0" w:color="auto"/>
              <w:bottom w:val="single" w:sz="4" w:space="0" w:color="auto"/>
              <w:right w:val="single" w:sz="4" w:space="0" w:color="auto"/>
            </w:tcBorders>
          </w:tcPr>
          <w:p w14:paraId="32E9F821" w14:textId="77777777" w:rsidR="00DF13C8" w:rsidRDefault="00DF13C8" w:rsidP="00DF13C8">
            <w:pPr>
              <w:pStyle w:val="TAL"/>
            </w:pPr>
            <w:r w:rsidRPr="00456AF9">
              <w:rPr>
                <w:rFonts w:hint="eastAsia"/>
              </w:rPr>
              <w:t>array(</w:t>
            </w:r>
            <w:r>
              <w:t>Uri</w:t>
            </w:r>
            <w:r w:rsidRPr="00456AF9">
              <w:t>)</w:t>
            </w:r>
          </w:p>
        </w:tc>
        <w:tc>
          <w:tcPr>
            <w:tcW w:w="425" w:type="dxa"/>
            <w:tcBorders>
              <w:top w:val="single" w:sz="4" w:space="0" w:color="auto"/>
              <w:left w:val="single" w:sz="4" w:space="0" w:color="auto"/>
              <w:bottom w:val="single" w:sz="4" w:space="0" w:color="auto"/>
              <w:right w:val="single" w:sz="4" w:space="0" w:color="auto"/>
            </w:tcBorders>
          </w:tcPr>
          <w:p w14:paraId="32E9F822" w14:textId="77777777" w:rsidR="00DF13C8" w:rsidRDefault="00DF13C8" w:rsidP="00DF13C8">
            <w:pPr>
              <w:pStyle w:val="TAC"/>
            </w:pPr>
            <w:r w:rsidRPr="00456AF9">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2E9F823" w14:textId="3A2ABCB9" w:rsidR="00DF13C8" w:rsidRDefault="00D86742" w:rsidP="00DF13C8">
            <w:pPr>
              <w:pStyle w:val="TAL"/>
            </w:pPr>
            <w:r>
              <w:t>1</w:t>
            </w:r>
            <w:r w:rsidR="00DF13C8" w:rsidRPr="00456AF9">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2E9F824" w14:textId="77777777" w:rsidR="00DF13C8" w:rsidRDefault="00DF13C8" w:rsidP="00DF13C8">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32E9F825" w14:textId="77777777" w:rsidR="00DF13C8" w:rsidRDefault="00DF13C8" w:rsidP="00DF13C8">
            <w:pPr>
              <w:pStyle w:val="TAL"/>
              <w:rPr>
                <w:rFonts w:cs="Arial"/>
                <w:szCs w:val="18"/>
              </w:rPr>
            </w:pPr>
          </w:p>
          <w:p w14:paraId="32E9F826" w14:textId="779EBEE0" w:rsidR="00DF13C8" w:rsidRDefault="00DF13C8" w:rsidP="00DF13C8">
            <w:pPr>
              <w:pStyle w:val="TAL"/>
              <w:rPr>
                <w:rFonts w:cs="Arial"/>
                <w:szCs w:val="18"/>
              </w:rPr>
            </w:pPr>
            <w:r>
              <w:rPr>
                <w:rFonts w:cs="Arial"/>
                <w:szCs w:val="18"/>
              </w:rPr>
              <w:t xml:space="preserve">The URI shall be formatted as specified in </w:t>
            </w:r>
            <w:r w:rsidR="005B1EEB">
              <w:rPr>
                <w:rFonts w:cs="Arial"/>
                <w:szCs w:val="18"/>
              </w:rPr>
              <w:t>clause</w:t>
            </w:r>
            <w:r>
              <w:rPr>
                <w:rFonts w:cs="Arial"/>
                <w:szCs w:val="18"/>
              </w:rPr>
              <w:t xml:space="preserve"> 6.1.1.</w:t>
            </w:r>
          </w:p>
        </w:tc>
      </w:tr>
      <w:tr w:rsidR="00037541" w14:paraId="32E9F82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28" w14:textId="77777777" w:rsidR="00037541" w:rsidRDefault="00037541" w:rsidP="00037541">
            <w:pPr>
              <w:pStyle w:val="TAL"/>
            </w:pPr>
            <w:r>
              <w:lastRenderedPageBreak/>
              <w:t>pcfId</w:t>
            </w:r>
          </w:p>
        </w:tc>
        <w:tc>
          <w:tcPr>
            <w:tcW w:w="1559" w:type="dxa"/>
            <w:tcBorders>
              <w:top w:val="single" w:sz="4" w:space="0" w:color="auto"/>
              <w:left w:val="single" w:sz="4" w:space="0" w:color="auto"/>
              <w:bottom w:val="single" w:sz="4" w:space="0" w:color="auto"/>
              <w:right w:val="single" w:sz="4" w:space="0" w:color="auto"/>
            </w:tcBorders>
          </w:tcPr>
          <w:p w14:paraId="32E9F829" w14:textId="77777777" w:rsidR="00037541" w:rsidRDefault="00037541" w:rsidP="00037541">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82A" w14:textId="77777777" w:rsidR="00037541" w:rsidRDefault="00037541" w:rsidP="000375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2B" w14:textId="77777777" w:rsidR="00037541" w:rsidRDefault="00037541" w:rsidP="000375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2C" w14:textId="77777777" w:rsidR="00037541" w:rsidRDefault="00037541" w:rsidP="00037541">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r>
      <w:tr w:rsidR="00BB2C8B" w14:paraId="32E9F833"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82E" w14:textId="77777777" w:rsidR="00BB2C8B" w:rsidRDefault="00BB2C8B" w:rsidP="00777461">
            <w:pPr>
              <w:pStyle w:val="TAL"/>
            </w:pPr>
            <w:r>
              <w:rPr>
                <w:rFonts w:hint="eastAsia"/>
              </w:rPr>
              <w:t>nrfUri</w:t>
            </w:r>
          </w:p>
        </w:tc>
        <w:tc>
          <w:tcPr>
            <w:tcW w:w="1559" w:type="dxa"/>
            <w:tcBorders>
              <w:top w:val="single" w:sz="4" w:space="0" w:color="auto"/>
              <w:left w:val="single" w:sz="4" w:space="0" w:color="auto"/>
              <w:bottom w:val="single" w:sz="4" w:space="0" w:color="auto"/>
              <w:right w:val="single" w:sz="4" w:space="0" w:color="auto"/>
            </w:tcBorders>
          </w:tcPr>
          <w:p w14:paraId="32E9F82F" w14:textId="77777777" w:rsidR="00BB2C8B" w:rsidRDefault="00BB2C8B" w:rsidP="00777461">
            <w:pPr>
              <w:pStyle w:val="TAL"/>
            </w:pPr>
            <w:r>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32E9F830" w14:textId="77777777" w:rsidR="00BB2C8B" w:rsidRDefault="00BB2C8B" w:rsidP="00777461">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2E9F831" w14:textId="77777777" w:rsidR="00BB2C8B" w:rsidRDefault="00BB2C8B" w:rsidP="00777461">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2E9F832" w14:textId="77777777" w:rsidR="00BB2C8B" w:rsidRDefault="00BB2C8B" w:rsidP="00777461">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r>
      <w:tr w:rsidR="00EF1212" w14:paraId="32E9F839"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34"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35"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36"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37"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38" w14:textId="441DFEDB"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9C509A" w14:paraId="32E9F83F"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3A" w14:textId="77777777" w:rsidR="009C509A" w:rsidRDefault="009C509A" w:rsidP="009C509A">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32E9F83B" w14:textId="77777777" w:rsidR="009C509A" w:rsidRDefault="009C509A" w:rsidP="009C509A">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2E9F83C" w14:textId="77777777" w:rsidR="009C509A" w:rsidRDefault="009C509A" w:rsidP="009C50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3D" w14:textId="77777777" w:rsidR="009C509A" w:rsidRDefault="009C509A" w:rsidP="009C50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3E"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r>
      <w:tr w:rsidR="00C456A0" w14:paraId="32E9F84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40" w14:textId="77777777" w:rsidR="00C456A0" w:rsidRDefault="00C456A0" w:rsidP="00C456A0">
            <w:pPr>
              <w:pStyle w:val="TAL"/>
            </w:pPr>
            <w:r w:rsidRPr="00F8607F">
              <w:t>backupAmfInfo</w:t>
            </w:r>
          </w:p>
        </w:tc>
        <w:tc>
          <w:tcPr>
            <w:tcW w:w="1559" w:type="dxa"/>
            <w:tcBorders>
              <w:top w:val="single" w:sz="4" w:space="0" w:color="auto"/>
              <w:left w:val="single" w:sz="4" w:space="0" w:color="auto"/>
              <w:bottom w:val="single" w:sz="4" w:space="0" w:color="auto"/>
              <w:right w:val="single" w:sz="4" w:space="0" w:color="auto"/>
            </w:tcBorders>
          </w:tcPr>
          <w:p w14:paraId="32E9F841" w14:textId="77777777" w:rsidR="00C456A0" w:rsidRDefault="00C456A0" w:rsidP="00C456A0">
            <w:pPr>
              <w:pStyle w:val="TAL"/>
            </w:pPr>
            <w:r w:rsidRPr="00F8607F">
              <w:t>array(BackupAmfInfo)</w:t>
            </w:r>
          </w:p>
        </w:tc>
        <w:tc>
          <w:tcPr>
            <w:tcW w:w="425" w:type="dxa"/>
            <w:tcBorders>
              <w:top w:val="single" w:sz="4" w:space="0" w:color="auto"/>
              <w:left w:val="single" w:sz="4" w:space="0" w:color="auto"/>
              <w:bottom w:val="single" w:sz="4" w:space="0" w:color="auto"/>
              <w:right w:val="single" w:sz="4" w:space="0" w:color="auto"/>
            </w:tcBorders>
          </w:tcPr>
          <w:p w14:paraId="32E9F842"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43" w14:textId="1496DF59" w:rsidR="00C456A0" w:rsidRDefault="00D86742" w:rsidP="00C456A0">
            <w:pPr>
              <w:pStyle w:val="TAL"/>
            </w:pPr>
            <w:r>
              <w:t>1</w:t>
            </w:r>
            <w:r w:rsidR="00C456A0" w:rsidRPr="00F8607F">
              <w:t>..N</w:t>
            </w:r>
          </w:p>
        </w:tc>
        <w:tc>
          <w:tcPr>
            <w:tcW w:w="4359" w:type="dxa"/>
            <w:tcBorders>
              <w:top w:val="single" w:sz="4" w:space="0" w:color="auto"/>
              <w:left w:val="single" w:sz="4" w:space="0" w:color="auto"/>
              <w:bottom w:val="single" w:sz="4" w:space="0" w:color="auto"/>
              <w:right w:val="single" w:sz="4" w:space="0" w:color="auto"/>
            </w:tcBorders>
          </w:tcPr>
          <w:p w14:paraId="32E9F844" w14:textId="77777777" w:rsidR="00C456A0" w:rsidRPr="00F8607F" w:rsidRDefault="00C456A0" w:rsidP="00C456A0">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32E9F845" w14:textId="77777777" w:rsidR="00C456A0" w:rsidRDefault="00C456A0" w:rsidP="00F5014C">
            <w:pPr>
              <w:pStyle w:val="B1"/>
              <w:rPr>
                <w:rFonts w:ascii="Arial" w:hAnsi="Arial"/>
                <w:sz w:val="18"/>
              </w:rPr>
            </w:pPr>
            <w:r w:rsidRPr="00F8607F">
              <w:rPr>
                <w:rFonts w:ascii="Arial" w:hAnsi="Arial"/>
                <w:sz w:val="18"/>
              </w:rPr>
              <w:t>- First interaction with SMF.</w:t>
            </w:r>
          </w:p>
          <w:p w14:paraId="32E9F846" w14:textId="77777777" w:rsidR="00C456A0" w:rsidRDefault="00C456A0" w:rsidP="00F5014C">
            <w:pPr>
              <w:pStyle w:val="B1"/>
              <w:rPr>
                <w:rFonts w:cs="Arial"/>
                <w:szCs w:val="18"/>
              </w:rPr>
            </w:pPr>
            <w:r w:rsidRPr="00F8607F">
              <w:rPr>
                <w:rFonts w:ascii="Arial" w:hAnsi="Arial"/>
                <w:sz w:val="18"/>
              </w:rPr>
              <w:t>- Modification of the BackupAmfInfo.</w:t>
            </w:r>
          </w:p>
        </w:tc>
      </w:tr>
      <w:tr w:rsidR="001B3C45" w14:paraId="32E9F84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48" w14:textId="77777777" w:rsidR="001B3C45" w:rsidRPr="00F8607F" w:rsidRDefault="001B3C45" w:rsidP="001B3C45">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32E9F849" w14:textId="77777777" w:rsidR="001B3C45" w:rsidRPr="00F8607F" w:rsidRDefault="001B3C45" w:rsidP="001B3C45">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32E9F84A" w14:textId="77777777" w:rsidR="001B3C45" w:rsidRPr="00F8607F" w:rsidRDefault="001B3C45" w:rsidP="001B3C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4B" w14:textId="77777777" w:rsidR="001B3C45" w:rsidRPr="00F8607F" w:rsidRDefault="001B3C45" w:rsidP="001B3C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4C" w14:textId="77777777" w:rsidR="001B3C45" w:rsidRPr="00F8607F" w:rsidRDefault="001B3C45" w:rsidP="001B3C45">
            <w:pPr>
              <w:pStyle w:val="TAL"/>
              <w:rPr>
                <w:szCs w:val="18"/>
              </w:rPr>
            </w:pPr>
            <w:r>
              <w:rPr>
                <w:szCs w:val="18"/>
              </w:rPr>
              <w:t xml:space="preserve">This IE shall be included if trace is required to be activated (see 3GPP TS 32.422 [22]). </w:t>
            </w:r>
          </w:p>
        </w:tc>
      </w:tr>
      <w:tr w:rsidR="00E1556A" w14:paraId="688E1F42"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344BC50" w14:textId="6B592E42" w:rsidR="00E1556A" w:rsidRPr="00F8607F" w:rsidRDefault="00E1556A" w:rsidP="00E1556A">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0EF91857" w14:textId="57508D11" w:rsidR="00E1556A" w:rsidRPr="00F8607F" w:rsidRDefault="00E1556A" w:rsidP="00E1556A">
            <w:pPr>
              <w:pStyle w:val="TAL"/>
            </w:pPr>
            <w:r>
              <w:rPr>
                <w:lang w:eastAsia="zh-CN"/>
              </w:rPr>
              <w:t>NfGroupId</w:t>
            </w:r>
          </w:p>
        </w:tc>
        <w:tc>
          <w:tcPr>
            <w:tcW w:w="425" w:type="dxa"/>
            <w:tcBorders>
              <w:top w:val="single" w:sz="4" w:space="0" w:color="auto"/>
              <w:left w:val="single" w:sz="4" w:space="0" w:color="auto"/>
              <w:bottom w:val="single" w:sz="4" w:space="0" w:color="auto"/>
              <w:right w:val="single" w:sz="4" w:space="0" w:color="auto"/>
            </w:tcBorders>
          </w:tcPr>
          <w:p w14:paraId="05277BD4" w14:textId="48409F04" w:rsidR="00E1556A" w:rsidRPr="00F8607F" w:rsidRDefault="00E1556A" w:rsidP="00E155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C62CA9" w14:textId="72212E1F" w:rsidR="00E1556A" w:rsidRPr="00F8607F" w:rsidRDefault="00E1556A" w:rsidP="00E1556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AC3586" w14:textId="7DF35B03" w:rsidR="00E1556A" w:rsidRPr="00F8607F" w:rsidRDefault="00E1556A" w:rsidP="00E1556A">
            <w:pPr>
              <w:pStyle w:val="TAL"/>
              <w:rPr>
                <w:szCs w:val="18"/>
              </w:rPr>
            </w:pPr>
            <w:r>
              <w:rPr>
                <w:szCs w:val="18"/>
              </w:rPr>
              <w:t>When present, it shall indicate the identity of the UDM group serving the UE.</w:t>
            </w:r>
          </w:p>
        </w:tc>
      </w:tr>
      <w:tr w:rsidR="00E1556A" w14:paraId="4AF2EE5C"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2AEA8A2B" w14:textId="7BF776C0" w:rsidR="00E1556A" w:rsidRPr="00F8607F" w:rsidRDefault="00E1556A" w:rsidP="00E1556A">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02C355B6" w14:textId="5F939CE8" w:rsidR="00E1556A" w:rsidRPr="00F8607F" w:rsidRDefault="00E1556A" w:rsidP="00E1556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BBE28A" w14:textId="3CF7658B" w:rsidR="00E1556A" w:rsidRPr="00F8607F" w:rsidRDefault="00E1556A" w:rsidP="00E155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EE7D2F" w14:textId="79FF6999" w:rsidR="00E1556A" w:rsidRPr="00F8607F" w:rsidRDefault="00E1556A" w:rsidP="00E1556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555A2" w14:textId="56830632" w:rsidR="00E1556A" w:rsidRPr="00F8607F" w:rsidRDefault="00E1556A" w:rsidP="00E1556A">
            <w:pPr>
              <w:pStyle w:val="TAL"/>
              <w:rPr>
                <w:szCs w:val="18"/>
              </w:rPr>
            </w:pPr>
            <w:r>
              <w:rPr>
                <w:szCs w:val="18"/>
              </w:rPr>
              <w:t>When present, it shall indicate the Routing Indicator of the UE.</w:t>
            </w:r>
          </w:p>
        </w:tc>
      </w:tr>
      <w:tr w:rsidR="00C00E37" w14:paraId="32E9F857"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84E" w14:textId="77777777" w:rsidR="00C00E37" w:rsidRPr="00F8607F"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84F" w14:textId="77777777" w:rsidR="00C00E37" w:rsidRPr="00F8607F"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850" w14:textId="77777777" w:rsidR="00C00E37" w:rsidRPr="00F8607F"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51" w14:textId="77777777" w:rsidR="00C00E37" w:rsidRPr="00F8607F"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52" w14:textId="77777777" w:rsidR="00C00E37" w:rsidRDefault="00C00E37" w:rsidP="00777461">
            <w:pPr>
              <w:pStyle w:val="TAL"/>
              <w:rPr>
                <w:rFonts w:cs="Arial"/>
                <w:szCs w:val="18"/>
              </w:rPr>
            </w:pPr>
            <w:r>
              <w:rPr>
                <w:rFonts w:cs="Arial"/>
                <w:szCs w:val="18"/>
              </w:rPr>
              <w:t>The AMF may provide the indication when a PGW-C+SMF is selected to serve the PDU Session.</w:t>
            </w:r>
          </w:p>
          <w:p w14:paraId="32E9F853" w14:textId="77777777" w:rsidR="00C00E37" w:rsidRDefault="00C00E37" w:rsidP="00777461">
            <w:pPr>
              <w:pStyle w:val="TAL"/>
              <w:rPr>
                <w:rFonts w:cs="Arial"/>
                <w:szCs w:val="18"/>
              </w:rPr>
            </w:pPr>
          </w:p>
          <w:p w14:paraId="32E9F854"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32E9F855" w14:textId="77777777" w:rsidR="00C00E37" w:rsidRDefault="00C00E37" w:rsidP="00777461">
            <w:pPr>
              <w:pStyle w:val="TAL"/>
              <w:rPr>
                <w:rFonts w:cs="Arial"/>
                <w:szCs w:val="18"/>
              </w:rPr>
            </w:pPr>
          </w:p>
          <w:p w14:paraId="32E9F856" w14:textId="613D1A9B" w:rsidR="00C00E37" w:rsidRPr="00497AC3" w:rsidRDefault="00C00E37" w:rsidP="00777461">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w:t>
            </w:r>
            <w:r w:rsidR="004172D4">
              <w:rPr>
                <w:rFonts w:cs="Arial"/>
                <w:szCs w:val="18"/>
              </w:rPr>
              <w:t>" and "</w:t>
            </w:r>
            <w:r w:rsidR="004172D4" w:rsidRPr="000B71E3">
              <w:rPr>
                <w:rFonts w:cs="Arial"/>
                <w:szCs w:val="18"/>
              </w:rPr>
              <w:t>Interworking with EPS Indication</w:t>
            </w:r>
            <w:r w:rsidR="004172D4">
              <w:rPr>
                <w:rFonts w:cs="Arial"/>
                <w:szCs w:val="18"/>
              </w:rPr>
              <w:t>" for the DNN</w:t>
            </w:r>
            <w:r>
              <w:rPr>
                <w:rFonts w:cs="Arial"/>
                <w:szCs w:val="18"/>
              </w:rPr>
              <w:t>) and configurations.</w:t>
            </w:r>
          </w:p>
        </w:tc>
      </w:tr>
      <w:tr w:rsidR="004E0BC1" w14:paraId="6CE70B99"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B7385FD" w14:textId="42825F91" w:rsidR="004E0BC1" w:rsidRPr="00F8607F" w:rsidRDefault="004E0BC1" w:rsidP="004E0BC1">
            <w:pPr>
              <w:pStyle w:val="TAL"/>
            </w:pPr>
            <w:r>
              <w:rPr>
                <w:rFonts w:hint="eastAsia"/>
                <w:lang w:eastAsia="zh-CN"/>
              </w:rPr>
              <w:t>indirectForwardingFlag</w:t>
            </w:r>
          </w:p>
        </w:tc>
        <w:tc>
          <w:tcPr>
            <w:tcW w:w="1559" w:type="dxa"/>
            <w:tcBorders>
              <w:top w:val="single" w:sz="4" w:space="0" w:color="auto"/>
              <w:left w:val="single" w:sz="4" w:space="0" w:color="auto"/>
              <w:bottom w:val="single" w:sz="4" w:space="0" w:color="auto"/>
              <w:right w:val="single" w:sz="4" w:space="0" w:color="auto"/>
            </w:tcBorders>
          </w:tcPr>
          <w:p w14:paraId="29E813DA" w14:textId="1E992155" w:rsidR="004E0BC1" w:rsidRPr="00F8607F" w:rsidRDefault="004E0BC1" w:rsidP="004E0BC1">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74E5CF9" w14:textId="73A083AE" w:rsidR="004E0BC1" w:rsidRPr="00F8607F" w:rsidRDefault="004E0BC1" w:rsidP="004E0BC1">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51A0F0" w14:textId="6FE8A730" w:rsidR="004E0BC1" w:rsidRPr="00F8607F" w:rsidRDefault="004E0BC1" w:rsidP="004E0BC1">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B62DBBE" w14:textId="638F4E94" w:rsidR="004E0BC1" w:rsidRDefault="004E0BC1" w:rsidP="004E0BC1">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5B1EEB">
              <w:rPr>
                <w:rFonts w:hint="eastAsia"/>
                <w:lang w:val="en-US" w:eastAsia="zh-CN"/>
              </w:rPr>
              <w:t>clause</w:t>
            </w:r>
            <w:r>
              <w:rPr>
                <w:rFonts w:hint="eastAsia"/>
                <w:lang w:val="en-US" w:eastAsia="zh-CN"/>
              </w:rPr>
              <w:t xml:space="preserv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2A94D2E1" w14:textId="77777777" w:rsidR="004E0BC1" w:rsidRDefault="004E0BC1" w:rsidP="004E0BC1">
            <w:pPr>
              <w:pStyle w:val="TAL"/>
              <w:rPr>
                <w:lang w:eastAsia="zh-CN"/>
              </w:rPr>
            </w:pPr>
            <w:r w:rsidRPr="004F2714">
              <w:rPr>
                <w:rFonts w:cs="Arial"/>
                <w:szCs w:val="18"/>
              </w:rPr>
              <w:t>When present, it shall be set as follows:</w:t>
            </w:r>
          </w:p>
          <w:p w14:paraId="70511F3B" w14:textId="7ECE8A03" w:rsidR="004E0BC1" w:rsidRDefault="004E0BC1" w:rsidP="00757B26">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39E83E73" w14:textId="77777777" w:rsidR="004E0BC1" w:rsidRDefault="004E0BC1" w:rsidP="00757B26">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03A50615" w14:textId="5003B94A" w:rsidR="004E0BC1" w:rsidRPr="00497AC3" w:rsidRDefault="004E0BC1" w:rsidP="00757B26">
            <w:pPr>
              <w:pStyle w:val="TAL"/>
              <w:ind w:leftChars="100" w:left="200"/>
              <w:rPr>
                <w:rFonts w:cs="Arial"/>
                <w:szCs w:val="18"/>
              </w:rPr>
            </w:pPr>
          </w:p>
        </w:tc>
      </w:tr>
      <w:tr w:rsidR="009C460B" w14:paraId="0B9D026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2D368F0" w14:textId="1883553C" w:rsidR="009C460B" w:rsidRDefault="009C460B" w:rsidP="009C460B">
            <w:pPr>
              <w:pStyle w:val="TAL"/>
              <w:rPr>
                <w:lang w:eastAsia="zh-CN"/>
              </w:rPr>
            </w:pPr>
            <w:r>
              <w:t>targetId</w:t>
            </w:r>
          </w:p>
        </w:tc>
        <w:tc>
          <w:tcPr>
            <w:tcW w:w="1559" w:type="dxa"/>
            <w:tcBorders>
              <w:top w:val="single" w:sz="4" w:space="0" w:color="auto"/>
              <w:left w:val="single" w:sz="4" w:space="0" w:color="auto"/>
              <w:bottom w:val="single" w:sz="4" w:space="0" w:color="auto"/>
              <w:right w:val="single" w:sz="4" w:space="0" w:color="auto"/>
            </w:tcBorders>
          </w:tcPr>
          <w:p w14:paraId="236D8A32" w14:textId="0169B09F" w:rsidR="009C460B" w:rsidRDefault="009C460B" w:rsidP="009C460B">
            <w:pPr>
              <w:pStyle w:val="TAL"/>
              <w:rPr>
                <w:lang w:eastAsia="zh-CN"/>
              </w:rPr>
            </w:pPr>
            <w:r>
              <w:t>NgRanTargetId</w:t>
            </w:r>
          </w:p>
        </w:tc>
        <w:tc>
          <w:tcPr>
            <w:tcW w:w="425" w:type="dxa"/>
            <w:tcBorders>
              <w:top w:val="single" w:sz="4" w:space="0" w:color="auto"/>
              <w:left w:val="single" w:sz="4" w:space="0" w:color="auto"/>
              <w:bottom w:val="single" w:sz="4" w:space="0" w:color="auto"/>
              <w:right w:val="single" w:sz="4" w:space="0" w:color="auto"/>
            </w:tcBorders>
          </w:tcPr>
          <w:p w14:paraId="3C5B5853" w14:textId="4EA984B9" w:rsidR="009C460B" w:rsidRDefault="009C460B" w:rsidP="009C460B">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758342B" w14:textId="5855998E" w:rsidR="009C460B" w:rsidRDefault="009C460B" w:rsidP="009C460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6F0B48D" w14:textId="40BD483D" w:rsidR="009C460B" w:rsidRDefault="009C460B" w:rsidP="009C460B">
            <w:pPr>
              <w:pStyle w:val="TAL"/>
              <w:rPr>
                <w:rFonts w:cs="Arial"/>
                <w:szCs w:val="18"/>
              </w:rPr>
            </w:pPr>
            <w:r>
              <w:rPr>
                <w:rFonts w:cs="Arial"/>
                <w:szCs w:val="18"/>
              </w:rPr>
              <w:t>This IE shall be present during an EPS to 5GS handover preparation using the N26 interface</w:t>
            </w:r>
            <w:r w:rsidRPr="00900B48">
              <w:rPr>
                <w:rFonts w:cs="Arial"/>
                <w:szCs w:val="18"/>
              </w:rPr>
              <w:t>, when the hoState IE is set to the value "PREPARING"</w:t>
            </w:r>
            <w:r>
              <w:rPr>
                <w:rFonts w:cs="Arial"/>
                <w:szCs w:val="18"/>
              </w:rPr>
              <w:t>.</w:t>
            </w:r>
          </w:p>
          <w:p w14:paraId="2DD626D8" w14:textId="3B4B6881" w:rsidR="009C460B" w:rsidRDefault="009C460B" w:rsidP="009C460B">
            <w:pPr>
              <w:pStyle w:val="TAL"/>
              <w:rPr>
                <w:rFonts w:cs="Arial"/>
                <w:szCs w:val="18"/>
                <w:lang w:eastAsia="zh-CN"/>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Forward Relocation Request from the Source MME.</w:t>
            </w:r>
          </w:p>
        </w:tc>
      </w:tr>
      <w:tr w:rsidR="00A173C3" w14:paraId="62A56CCE"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6A404FD8" w14:textId="3CB8B8C7" w:rsidR="00A173C3" w:rsidRDefault="00A173C3" w:rsidP="00A173C3">
            <w:pPr>
              <w:pStyle w:val="TAL"/>
              <w:rPr>
                <w:lang w:eastAsia="zh-CN"/>
              </w:rPr>
            </w:pPr>
            <w:r>
              <w:rPr>
                <w:lang w:eastAsia="zh-CN"/>
              </w:rPr>
              <w:t>epsBearerCtxStatus</w:t>
            </w:r>
          </w:p>
        </w:tc>
        <w:tc>
          <w:tcPr>
            <w:tcW w:w="1559" w:type="dxa"/>
            <w:tcBorders>
              <w:top w:val="single" w:sz="4" w:space="0" w:color="auto"/>
              <w:left w:val="single" w:sz="4" w:space="0" w:color="auto"/>
              <w:bottom w:val="single" w:sz="4" w:space="0" w:color="auto"/>
              <w:right w:val="single" w:sz="4" w:space="0" w:color="auto"/>
            </w:tcBorders>
          </w:tcPr>
          <w:p w14:paraId="4044139F" w14:textId="15957B12" w:rsidR="00A173C3" w:rsidRDefault="00A173C3" w:rsidP="00A173C3">
            <w:pPr>
              <w:pStyle w:val="TAL"/>
              <w:rPr>
                <w:lang w:eastAsia="zh-CN"/>
              </w:rPr>
            </w:pPr>
            <w:r>
              <w:rPr>
                <w:lang w:eastAsia="zh-CN"/>
              </w:rPr>
              <w:t>EpsBearerContextStatus</w:t>
            </w:r>
          </w:p>
        </w:tc>
        <w:tc>
          <w:tcPr>
            <w:tcW w:w="425" w:type="dxa"/>
            <w:tcBorders>
              <w:top w:val="single" w:sz="4" w:space="0" w:color="auto"/>
              <w:left w:val="single" w:sz="4" w:space="0" w:color="auto"/>
              <w:bottom w:val="single" w:sz="4" w:space="0" w:color="auto"/>
              <w:right w:val="single" w:sz="4" w:space="0" w:color="auto"/>
            </w:tcBorders>
          </w:tcPr>
          <w:p w14:paraId="0EB181CC" w14:textId="229F0DAD" w:rsidR="00A173C3" w:rsidRDefault="00A173C3" w:rsidP="00A173C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CD2A14" w14:textId="4ADC58CC" w:rsidR="00A173C3" w:rsidRDefault="00A173C3" w:rsidP="00A173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4777BC" w14:textId="38891F42" w:rsidR="00A173C3" w:rsidRDefault="00A173C3" w:rsidP="00A173C3">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52D8CFB6" w14:textId="0AC910D0" w:rsidR="00A173C3" w:rsidRDefault="00A173C3" w:rsidP="00A173C3">
            <w:pPr>
              <w:pStyle w:val="TAL"/>
              <w:rPr>
                <w:rFonts w:cs="Arial"/>
                <w:szCs w:val="18"/>
                <w:lang w:eastAsia="zh-CN"/>
              </w:rPr>
            </w:pPr>
            <w:r>
              <w:rPr>
                <w:rFonts w:cs="Arial"/>
                <w:szCs w:val="18"/>
                <w:lang w:eastAsia="zh-CN"/>
              </w:rPr>
              <w:t xml:space="preserve">When present, it shall be set to the value received from the UE. </w:t>
            </w:r>
          </w:p>
        </w:tc>
      </w:tr>
      <w:tr w:rsidR="00543DFF" w14:paraId="32E9F859"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858"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85A" w14:textId="77777777" w:rsidR="00FD48E5" w:rsidRPr="00DB011A" w:rsidRDefault="00FD48E5" w:rsidP="00977B30"/>
    <w:p w14:paraId="32E9F85B" w14:textId="77777777" w:rsidR="00387BE7" w:rsidRDefault="00E37CBB" w:rsidP="00AC65ED">
      <w:pPr>
        <w:pStyle w:val="Heading5"/>
      </w:pPr>
      <w:bookmarkStart w:id="783" w:name="_Toc20129592"/>
      <w:bookmarkStart w:id="784" w:name="_Toc27584219"/>
      <w:bookmarkStart w:id="785" w:name="_Toc36455521"/>
      <w:bookmarkStart w:id="786" w:name="_Toc45026907"/>
      <w:bookmarkStart w:id="787" w:name="_Toc67687242"/>
      <w:r>
        <w:lastRenderedPageBreak/>
        <w:t>6.1.</w:t>
      </w:r>
      <w:r w:rsidR="004B1E63">
        <w:t>6</w:t>
      </w:r>
      <w:r>
        <w:t>.2.3</w:t>
      </w:r>
      <w:r w:rsidR="00387BE7">
        <w:tab/>
        <w:t>Type</w:t>
      </w:r>
      <w:r w:rsidR="00FB31D1">
        <w:t>:</w:t>
      </w:r>
      <w:r w:rsidR="00387BE7">
        <w:t xml:space="preserve"> </w:t>
      </w:r>
      <w:r w:rsidR="00793F63">
        <w:t>SMContextCreatedData</w:t>
      </w:r>
      <w:bookmarkEnd w:id="783"/>
      <w:bookmarkEnd w:id="784"/>
      <w:bookmarkEnd w:id="785"/>
      <w:bookmarkEnd w:id="786"/>
      <w:bookmarkEnd w:id="787"/>
    </w:p>
    <w:p w14:paraId="32E9F85C" w14:textId="77777777" w:rsidR="00793F63" w:rsidRDefault="00793F63" w:rsidP="00793F63">
      <w:pPr>
        <w:pStyle w:val="TH"/>
      </w:pPr>
      <w:r>
        <w:rPr>
          <w:noProof/>
        </w:rPr>
        <w:t>Table </w:t>
      </w:r>
      <w:r>
        <w:t xml:space="preserve">6.1.6.2.3-1: </w:t>
      </w:r>
      <w:r>
        <w:rPr>
          <w:noProof/>
        </w:rPr>
        <w:t xml:space="preserve">Definition of type </w:t>
      </w:r>
      <w:r>
        <w:t>SmContextCreatedData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93F63" w:rsidRPr="00FD48E5" w14:paraId="32E9F862" w14:textId="77777777" w:rsidTr="006D30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5D" w14:textId="77777777" w:rsidR="00793F63" w:rsidRDefault="00793F63" w:rsidP="006D30B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5E" w14:textId="77777777" w:rsidR="00793F63" w:rsidRDefault="00793F63" w:rsidP="006D30B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5F" w14:textId="77777777" w:rsidR="00793F63" w:rsidRPr="007277D4" w:rsidRDefault="00793F63" w:rsidP="006D30B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60" w14:textId="77777777" w:rsidR="00793F63" w:rsidRDefault="00793F63" w:rsidP="006D30B6">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61" w14:textId="77777777" w:rsidR="00793F63" w:rsidRDefault="00793F63" w:rsidP="006D30B6">
            <w:pPr>
              <w:pStyle w:val="TAH"/>
              <w:rPr>
                <w:rFonts w:cs="Arial"/>
                <w:szCs w:val="18"/>
              </w:rPr>
            </w:pPr>
            <w:r>
              <w:rPr>
                <w:rFonts w:cs="Arial"/>
                <w:szCs w:val="18"/>
              </w:rPr>
              <w:t>Description</w:t>
            </w:r>
          </w:p>
        </w:tc>
      </w:tr>
      <w:tr w:rsidR="004D6805" w:rsidRPr="00FD48E5" w14:paraId="32E9F86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63" w14:textId="77777777" w:rsidR="004D6805" w:rsidRDefault="004D6805" w:rsidP="006602B2">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2E9F864" w14:textId="77777777" w:rsidR="004D6805" w:rsidRDefault="004D6805" w:rsidP="006602B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65" w14:textId="77777777" w:rsidR="004D6805" w:rsidRDefault="004D6805"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6" w14:textId="77777777" w:rsidR="004D6805" w:rsidRDefault="004D6805"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7" w14:textId="77777777" w:rsidR="004D6805" w:rsidRDefault="004D6805" w:rsidP="006602B2">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URI of the H-SMF towards which the PDU session was established. </w:t>
            </w:r>
          </w:p>
        </w:tc>
      </w:tr>
      <w:tr w:rsidR="00AD2BD2" w:rsidRPr="00FD48E5" w14:paraId="32E9F86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69" w14:textId="77777777" w:rsidR="00AD2BD2" w:rsidRDefault="00AD2BD2" w:rsidP="003521F9">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86A" w14:textId="77777777" w:rsidR="00AD2BD2" w:rsidRDefault="00AD2BD2" w:rsidP="003521F9">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6B"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C"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D" w14:textId="7F80EB4F" w:rsidR="00AD2BD2" w:rsidRDefault="00AD2BD2" w:rsidP="003521F9">
            <w:pPr>
              <w:pStyle w:val="TAL"/>
              <w:rPr>
                <w:rFonts w:cs="Arial"/>
                <w:szCs w:val="18"/>
              </w:rPr>
            </w:pPr>
            <w:r>
              <w:rPr>
                <w:rFonts w:cs="Arial"/>
                <w:szCs w:val="18"/>
              </w:rPr>
              <w:t>This IE shall be present, during an EPS to 5GS Idle mode mobility or handover using the N26 interface.</w:t>
            </w:r>
          </w:p>
          <w:p w14:paraId="32E9F86E" w14:textId="77777777" w:rsidR="00AD2BD2" w:rsidRDefault="00AD2BD2" w:rsidP="003521F9">
            <w:pPr>
              <w:pStyle w:val="TAL"/>
              <w:rPr>
                <w:rFonts w:cs="Arial"/>
                <w:szCs w:val="18"/>
              </w:rPr>
            </w:pPr>
            <w:r>
              <w:rPr>
                <w:rFonts w:cs="Arial"/>
                <w:szCs w:val="18"/>
              </w:rPr>
              <w:t xml:space="preserve">When present, it shall be set to the PDU Session ID. </w:t>
            </w:r>
          </w:p>
        </w:tc>
      </w:tr>
      <w:tr w:rsidR="009D3639" w:rsidRPr="00FD48E5" w14:paraId="32E9F876"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0"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871"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872"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3"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4"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875" w14:textId="77777777" w:rsidR="009D3639" w:rsidRDefault="009D3639" w:rsidP="009D3639">
            <w:pPr>
              <w:pStyle w:val="TAL"/>
              <w:rPr>
                <w:rFonts w:cs="Arial"/>
                <w:szCs w:val="18"/>
              </w:rPr>
            </w:pPr>
            <w:r>
              <w:rPr>
                <w:rFonts w:cs="Arial"/>
                <w:szCs w:val="18"/>
              </w:rPr>
              <w:t>When present, it shall contain the S-NSSAI assigned to the PDU session.</w:t>
            </w:r>
          </w:p>
        </w:tc>
      </w:tr>
      <w:tr w:rsidR="00AD2BD2" w:rsidRPr="00FD48E5" w14:paraId="32E9F87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7" w14:textId="77777777" w:rsidR="00AD2BD2" w:rsidRDefault="00AD2BD2" w:rsidP="003521F9">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878" w14:textId="77777777" w:rsidR="00AD2BD2" w:rsidRDefault="00AD2BD2" w:rsidP="003521F9">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879"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A"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B" w14:textId="77777777" w:rsidR="00AD2BD2" w:rsidRDefault="00AD2BD2" w:rsidP="003521F9">
            <w:pPr>
              <w:pStyle w:val="TAL"/>
              <w:rPr>
                <w:rFonts w:cs="Arial"/>
                <w:szCs w:val="18"/>
              </w:rPr>
            </w:pPr>
            <w:r>
              <w:rPr>
                <w:rFonts w:cs="Arial"/>
                <w:szCs w:val="18"/>
              </w:rPr>
              <w:t>This IE shall be present if the SMF was requested to activate the user plane connection of the PDU session in the corresponding request.</w:t>
            </w:r>
          </w:p>
          <w:p w14:paraId="32E9F87C" w14:textId="57ED07D8" w:rsidR="00AD2BD2" w:rsidRDefault="00AD2BD2" w:rsidP="003521F9">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5.2.2.2.2.</w:t>
            </w:r>
          </w:p>
        </w:tc>
      </w:tr>
      <w:tr w:rsidR="00AD2BD2" w:rsidRPr="00FD48E5" w14:paraId="32E9F88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E" w14:textId="77777777" w:rsidR="00AD2BD2" w:rsidRDefault="00AD2BD2" w:rsidP="003521F9">
            <w:pPr>
              <w:pStyle w:val="TAL"/>
            </w:pPr>
            <w:r>
              <w:t>n2Sm</w:t>
            </w:r>
            <w:r w:rsidR="00CA44AA">
              <w:t>Info</w:t>
            </w:r>
          </w:p>
        </w:tc>
        <w:tc>
          <w:tcPr>
            <w:tcW w:w="1559" w:type="dxa"/>
            <w:tcBorders>
              <w:top w:val="single" w:sz="4" w:space="0" w:color="auto"/>
              <w:left w:val="single" w:sz="4" w:space="0" w:color="auto"/>
              <w:bottom w:val="single" w:sz="4" w:space="0" w:color="auto"/>
              <w:right w:val="single" w:sz="4" w:space="0" w:color="auto"/>
            </w:tcBorders>
          </w:tcPr>
          <w:p w14:paraId="32E9F87F" w14:textId="77777777" w:rsidR="00AD2BD2" w:rsidRDefault="00CA44AA" w:rsidP="003521F9">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880"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1"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82" w14:textId="77777777" w:rsidR="00AD2BD2" w:rsidRDefault="00AD2BD2" w:rsidP="003521F9">
            <w:pPr>
              <w:pStyle w:val="TAL"/>
              <w:rPr>
                <w:rFonts w:cs="Arial"/>
                <w:szCs w:val="18"/>
              </w:rPr>
            </w:pPr>
            <w:r>
              <w:rPr>
                <w:rFonts w:cs="Arial"/>
                <w:szCs w:val="18"/>
              </w:rPr>
              <w:t xml:space="preserve">This IE shall be present if N2 SM Information needs to be sent to the AN. </w:t>
            </w:r>
          </w:p>
        </w:tc>
      </w:tr>
      <w:tr w:rsidR="002929FF" w:rsidRPr="00FD48E5" w14:paraId="32E9F88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4"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885" w14:textId="77777777" w:rsidR="002929FF" w:rsidRDefault="00D73198" w:rsidP="002929FF">
            <w:pPr>
              <w:pStyle w:val="TAL"/>
              <w:rPr>
                <w:lang w:val="en-US"/>
              </w:rPr>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886"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887"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888" w14:textId="77777777" w:rsidR="002929FF" w:rsidRDefault="002929FF" w:rsidP="002929FF">
            <w:pPr>
              <w:pStyle w:val="TAL"/>
              <w:rPr>
                <w:rFonts w:cs="Arial"/>
                <w:szCs w:val="18"/>
              </w:rPr>
            </w:pPr>
            <w:r>
              <w:rPr>
                <w:rFonts w:cs="Arial"/>
                <w:szCs w:val="18"/>
              </w:rPr>
              <w:t>This IE shall be present if "n2SmInfo" attribute is present.</w:t>
            </w:r>
          </w:p>
          <w:p w14:paraId="32E9F889"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AD2BD2" w:rsidRPr="00FD48E5" w14:paraId="32E9F89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B" w14:textId="77777777" w:rsidR="00AD2BD2" w:rsidRDefault="00AD2BD2" w:rsidP="003521F9">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88C" w14:textId="77777777" w:rsidR="00AD2BD2" w:rsidRDefault="00C017F0" w:rsidP="003521F9">
            <w:pPr>
              <w:pStyle w:val="TAL"/>
            </w:pPr>
            <w:r>
              <w:rPr>
                <w:lang w:val="en-US"/>
              </w:rPr>
              <w:t>array(</w:t>
            </w:r>
            <w:r w:rsidR="00B631AF">
              <w:rPr>
                <w:lang w:val="en-US"/>
              </w:rPr>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88D"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E" w14:textId="7B032083" w:rsidR="00AD2BD2" w:rsidRDefault="00D86742" w:rsidP="003521F9">
            <w:pPr>
              <w:pStyle w:val="TAL"/>
            </w:pPr>
            <w:r>
              <w:t>1</w:t>
            </w:r>
            <w:r w:rsidR="00AD2BD2">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88F" w14:textId="420330DC" w:rsidR="00AD2BD2" w:rsidRDefault="00AD2BD2" w:rsidP="003521F9">
            <w:pPr>
              <w:pStyle w:val="TAL"/>
              <w:rPr>
                <w:rFonts w:cs="Arial"/>
                <w:szCs w:val="18"/>
              </w:rPr>
            </w:pPr>
            <w:r>
              <w:rPr>
                <w:rFonts w:cs="Arial"/>
                <w:szCs w:val="18"/>
              </w:rPr>
              <w:t xml:space="preserve">This IE shall be present if the consumer NF is an AMF and Inter-system mobility happens. When present, it shall contain </w:t>
            </w:r>
            <w:r w:rsidR="00B631AF">
              <w:rPr>
                <w:rFonts w:cs="Arial"/>
                <w:szCs w:val="18"/>
              </w:rPr>
              <w:t>an array of EBI to ARP mappings</w:t>
            </w:r>
            <w:r>
              <w:rPr>
                <w:rFonts w:cs="Arial"/>
                <w:szCs w:val="18"/>
              </w:rPr>
              <w:t xml:space="preserve"> currently allocated to the PDU session.</w:t>
            </w:r>
          </w:p>
        </w:tc>
      </w:tr>
      <w:tr w:rsidR="00521F00" w:rsidRPr="00FD48E5" w14:paraId="32E9F89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91" w14:textId="77777777" w:rsidR="00521F00" w:rsidRDefault="00521F00" w:rsidP="00521F00">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92" w14:textId="77777777" w:rsidR="00521F00" w:rsidRDefault="00521F00" w:rsidP="00521F00">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93"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4"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5" w14:textId="77777777" w:rsidR="00521F00" w:rsidRDefault="00521F00" w:rsidP="00521F00">
            <w:pPr>
              <w:pStyle w:val="TAL"/>
              <w:rPr>
                <w:rFonts w:cs="Arial"/>
                <w:szCs w:val="18"/>
              </w:rPr>
            </w:pPr>
            <w:r>
              <w:rPr>
                <w:rFonts w:cs="Arial"/>
                <w:szCs w:val="18"/>
              </w:rPr>
              <w:t>This IE shall be present if the SMF was requested to prepare an EPS to 5GS handover for the PDU session in the corresponding request.</w:t>
            </w:r>
          </w:p>
          <w:p w14:paraId="32E9F896" w14:textId="73F87E64" w:rsidR="00521F00" w:rsidRDefault="00521F00" w:rsidP="00521F00">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w:t>
            </w:r>
            <w:r w:rsidR="00255747">
              <w:rPr>
                <w:rFonts w:cs="Arial"/>
                <w:szCs w:val="18"/>
              </w:rPr>
              <w:t>3</w:t>
            </w:r>
            <w:r>
              <w:rPr>
                <w:rFonts w:cs="Arial"/>
                <w:szCs w:val="18"/>
              </w:rPr>
              <w:t>.</w:t>
            </w:r>
          </w:p>
        </w:tc>
      </w:tr>
      <w:tr w:rsidR="00AC0345" w:rsidRPr="00FD48E5" w14:paraId="4911118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46A5DB79" w14:textId="54B3D2EE" w:rsidR="00AC0345" w:rsidRDefault="00AC0345" w:rsidP="00AC0345">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63E19941" w14:textId="11AFD14D" w:rsidR="00AC0345" w:rsidRDefault="00AC0345" w:rsidP="00AC0345">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60C14CD2" w14:textId="20FD2C79" w:rsidR="00AC0345" w:rsidRDefault="00AC0345" w:rsidP="00AC0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ACF7F1" w14:textId="2B9FEBF5" w:rsidR="00AC0345" w:rsidRDefault="00AC0345" w:rsidP="00AC03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2BF337" w14:textId="77777777" w:rsidR="00AC0345" w:rsidRDefault="00AC0345" w:rsidP="00AC0345">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C327E7">
              <w:t xml:space="preserve">no </w:t>
            </w:r>
            <w:r w:rsidRPr="00AC0345">
              <w:t xml:space="preserve">GPSI </w:t>
            </w:r>
            <w:r w:rsidRPr="00C327E7">
              <w:t xml:space="preserve">IE </w:t>
            </w:r>
            <w:r w:rsidRPr="00AC0345">
              <w:t xml:space="preserve">is provided in the request, e.g. for a PDU session moved from another access or another system, and the SMF knows </w:t>
            </w:r>
            <w:r w:rsidRPr="00C327E7">
              <w:t xml:space="preserve">that </w:t>
            </w:r>
            <w:r w:rsidRPr="00AC0345">
              <w:t xml:space="preserve">a GPSI is already associated with the PDU session (or </w:t>
            </w:r>
            <w:r w:rsidRPr="00C327E7">
              <w:t xml:space="preserve">a GPSI is </w:t>
            </w:r>
            <w:r w:rsidRPr="00AC0345">
              <w:t xml:space="preserve">received </w:t>
            </w:r>
            <w:r>
              <w:t>from h-SMF for a HR PDU session).</w:t>
            </w:r>
          </w:p>
          <w:p w14:paraId="7E1E5D51" w14:textId="77777777" w:rsidR="00AC0345" w:rsidRDefault="00AC0345" w:rsidP="00AC0345">
            <w:pPr>
              <w:pStyle w:val="TAL"/>
              <w:rPr>
                <w:rFonts w:cs="Arial"/>
                <w:szCs w:val="18"/>
              </w:rPr>
            </w:pPr>
          </w:p>
          <w:p w14:paraId="70B0C8B7" w14:textId="6DEEF28C" w:rsidR="00AC0345" w:rsidRDefault="00AC0345" w:rsidP="00AC0345">
            <w:pPr>
              <w:pStyle w:val="TAL"/>
              <w:rPr>
                <w:rFonts w:cs="Arial"/>
                <w:szCs w:val="18"/>
              </w:rPr>
            </w:pPr>
            <w:r>
              <w:rPr>
                <w:rFonts w:cs="Arial"/>
                <w:szCs w:val="18"/>
              </w:rPr>
              <w:t>When present, it shall contain the user's GPSI associated with the PDU session.</w:t>
            </w:r>
          </w:p>
        </w:tc>
      </w:tr>
      <w:tr w:rsidR="004322C2" w14:paraId="747A775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0539F33C" w14:textId="4792FB56" w:rsidR="004322C2" w:rsidRPr="00793F63" w:rsidRDefault="004322C2" w:rsidP="004322C2">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B34FE45" w14:textId="6CC0E410" w:rsidR="004322C2" w:rsidRDefault="004322C2" w:rsidP="004322C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0B5CC1" w14:textId="3EFA2124" w:rsidR="004322C2" w:rsidRDefault="004322C2" w:rsidP="004322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F24116" w14:textId="1CD62823" w:rsidR="004322C2" w:rsidRDefault="004322C2" w:rsidP="004322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CE9A2F" w14:textId="0FD028B8" w:rsidR="004322C2" w:rsidRDefault="004322C2" w:rsidP="004322C2">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31B7D531" w14:textId="7768D3F6" w:rsidR="004322C2" w:rsidRDefault="004322C2" w:rsidP="004322C2">
            <w:pPr>
              <w:pStyle w:val="TAL"/>
              <w:rPr>
                <w:rFonts w:cs="Arial"/>
                <w:szCs w:val="18"/>
              </w:rPr>
            </w:pPr>
            <w:r>
              <w:rPr>
                <w:rFonts w:cs="Arial"/>
                <w:szCs w:val="18"/>
              </w:rPr>
              <w:t xml:space="preserve">This IE may be used by the AMF to identify PDU session contexts affected by a failure or restart of the SMF service instance (see </w:t>
            </w:r>
            <w:r w:rsidR="005B1EEB">
              <w:rPr>
                <w:rFonts w:cs="Arial"/>
                <w:szCs w:val="18"/>
              </w:rPr>
              <w:t>clause</w:t>
            </w:r>
            <w:r>
              <w:rPr>
                <w:rFonts w:cs="Arial"/>
                <w:szCs w:val="18"/>
              </w:rPr>
              <w:t xml:space="preserve"> 6.2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.527 [</w:t>
            </w:r>
            <w:r>
              <w:rPr>
                <w:rFonts w:cs="Arial"/>
                <w:szCs w:val="18"/>
              </w:rPr>
              <w:t>24]).</w:t>
            </w:r>
          </w:p>
        </w:tc>
      </w:tr>
      <w:tr w:rsidR="0089734A" w14:paraId="6E28F4AF"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8DA5DC7" w14:textId="50F2A4DB" w:rsidR="0089734A" w:rsidRPr="00793F63" w:rsidRDefault="0089734A" w:rsidP="0089734A">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C4C561D" w14:textId="07AB385C" w:rsidR="0089734A" w:rsidRDefault="0089734A" w:rsidP="0089734A">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77906C10" w14:textId="4E9DC9E2" w:rsidR="0089734A" w:rsidRDefault="0089734A" w:rsidP="0089734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A8E9BF1" w14:textId="1656C03E" w:rsidR="0089734A" w:rsidRDefault="0089734A" w:rsidP="0089734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016FC0" w14:textId="1EA9EFD8" w:rsidR="0089734A" w:rsidRDefault="0089734A" w:rsidP="0089734A">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5B1EEB">
              <w:rPr>
                <w:rFonts w:cs="Arial"/>
                <w:szCs w:val="18"/>
              </w:rPr>
              <w:t>clause</w:t>
            </w:r>
            <w:r>
              <w:rPr>
                <w:rFonts w:cs="Arial"/>
                <w:szCs w:val="18"/>
              </w:rPr>
              <w:t xml:space="preserve"> 6.</w:t>
            </w:r>
            <w:r w:rsidR="001616CC">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EF1212" w14:paraId="32E9F89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898"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99"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9A"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B"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C" w14:textId="551FB339"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bl>
    <w:p w14:paraId="32E9F89E" w14:textId="77777777" w:rsidR="00793F63" w:rsidRPr="00793F63" w:rsidRDefault="00793F63" w:rsidP="00DD4E0C"/>
    <w:p w14:paraId="32E9F89F" w14:textId="77777777" w:rsidR="0058081A" w:rsidRDefault="0058081A" w:rsidP="0058081A">
      <w:pPr>
        <w:pStyle w:val="Heading5"/>
      </w:pPr>
      <w:bookmarkStart w:id="788" w:name="_Toc20129593"/>
      <w:bookmarkStart w:id="789" w:name="_Toc27584220"/>
      <w:bookmarkStart w:id="790" w:name="_Toc36455522"/>
      <w:bookmarkStart w:id="791" w:name="_Toc45026908"/>
      <w:bookmarkStart w:id="792" w:name="_Toc67687243"/>
      <w:r>
        <w:lastRenderedPageBreak/>
        <w:t>6.1.6.2.4</w:t>
      </w:r>
      <w:r>
        <w:tab/>
        <w:t>Type: SMContextUpdateData</w:t>
      </w:r>
      <w:bookmarkEnd w:id="788"/>
      <w:bookmarkEnd w:id="789"/>
      <w:bookmarkEnd w:id="790"/>
      <w:bookmarkEnd w:id="791"/>
      <w:bookmarkEnd w:id="792"/>
    </w:p>
    <w:p w14:paraId="32E9F8A0" w14:textId="77777777" w:rsidR="0058081A" w:rsidRDefault="0058081A" w:rsidP="0058081A">
      <w:pPr>
        <w:pStyle w:val="TH"/>
      </w:pPr>
      <w:r>
        <w:rPr>
          <w:noProof/>
        </w:rPr>
        <w:t>Table </w:t>
      </w:r>
      <w:r>
        <w:t xml:space="preserve">6.1.6.2.4-1: </w:t>
      </w:r>
      <w:r>
        <w:rPr>
          <w:noProof/>
        </w:rPr>
        <w:t xml:space="preserve">Definition of type </w:t>
      </w:r>
      <w:r>
        <w:t>SmContextUpdateData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8A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A1" w14:textId="77777777" w:rsidR="0058081A" w:rsidRDefault="0058081A"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A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A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A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A5" w14:textId="77777777" w:rsidR="0058081A" w:rsidRDefault="0058081A" w:rsidP="00A423F5">
            <w:pPr>
              <w:pStyle w:val="TAH"/>
              <w:rPr>
                <w:rFonts w:cs="Arial"/>
                <w:szCs w:val="18"/>
              </w:rPr>
            </w:pPr>
            <w:r>
              <w:rPr>
                <w:rFonts w:cs="Arial"/>
                <w:szCs w:val="18"/>
              </w:rPr>
              <w:t>Description</w:t>
            </w:r>
          </w:p>
        </w:tc>
      </w:tr>
      <w:tr w:rsidR="0058081A" w:rsidRPr="00FD48E5" w14:paraId="32E9F8A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A7" w14:textId="77777777" w:rsidR="0058081A" w:rsidRDefault="0058081A"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8A8" w14:textId="77777777" w:rsidR="0058081A" w:rsidRDefault="0058081A"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8A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A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AB" w14:textId="77777777" w:rsidR="0058081A" w:rsidRDefault="0058081A" w:rsidP="00A423F5">
            <w:pPr>
              <w:pStyle w:val="TAL"/>
              <w:rPr>
                <w:rFonts w:cs="Arial"/>
                <w:szCs w:val="18"/>
              </w:rPr>
            </w:pPr>
            <w:r>
              <w:rPr>
                <w:rFonts w:cs="Arial"/>
                <w:szCs w:val="18"/>
              </w:rPr>
              <w:t>This IE shall be present if it is available and has not been provided earlier to the SMF.</w:t>
            </w:r>
          </w:p>
          <w:p w14:paraId="32E9F8AC" w14:textId="77777777" w:rsidR="0058081A" w:rsidRDefault="0058081A" w:rsidP="00A423F5">
            <w:pPr>
              <w:pStyle w:val="TAL"/>
              <w:rPr>
                <w:rFonts w:cs="Arial"/>
                <w:szCs w:val="18"/>
              </w:rPr>
            </w:pPr>
            <w:r>
              <w:rPr>
                <w:rFonts w:cs="Arial"/>
                <w:szCs w:val="18"/>
              </w:rPr>
              <w:t>When present, this IE shall contain the permanent equipment identifier.</w:t>
            </w:r>
          </w:p>
        </w:tc>
      </w:tr>
      <w:tr w:rsidR="0058081A" w:rsidRPr="00FD48E5" w14:paraId="32E9F8B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4" w14:textId="77777777" w:rsidR="0058081A" w:rsidRDefault="00DB5DB1" w:rsidP="00A423F5">
            <w:pPr>
              <w:pStyle w:val="TAL"/>
            </w:pPr>
            <w:r>
              <w:t>servingN</w:t>
            </w:r>
            <w:r w:rsidR="00930C37">
              <w:t>f</w:t>
            </w:r>
            <w:r w:rsidR="0058081A">
              <w:t>Id</w:t>
            </w:r>
          </w:p>
        </w:tc>
        <w:tc>
          <w:tcPr>
            <w:tcW w:w="1559" w:type="dxa"/>
            <w:tcBorders>
              <w:top w:val="single" w:sz="4" w:space="0" w:color="auto"/>
              <w:left w:val="single" w:sz="4" w:space="0" w:color="auto"/>
              <w:bottom w:val="single" w:sz="4" w:space="0" w:color="auto"/>
              <w:right w:val="single" w:sz="4" w:space="0" w:color="auto"/>
            </w:tcBorders>
          </w:tcPr>
          <w:p w14:paraId="32E9F8B5" w14:textId="77777777" w:rsidR="0058081A" w:rsidRDefault="00DD3FB3"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8B6"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7"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B8" w14:textId="3FB6C76D" w:rsidR="0058081A" w:rsidRDefault="0058081A" w:rsidP="00A423F5">
            <w:pPr>
              <w:pStyle w:val="TAL"/>
              <w:rPr>
                <w:rFonts w:cs="Arial"/>
                <w:szCs w:val="18"/>
              </w:rPr>
            </w:pPr>
            <w:r>
              <w:rPr>
                <w:rFonts w:cs="Arial"/>
                <w:szCs w:val="18"/>
              </w:rPr>
              <w:t>This IE shall be present upon inter-AMF change or mobility</w:t>
            </w:r>
            <w:r w:rsidR="00AD2BD2">
              <w:rPr>
                <w:rFonts w:cs="Arial"/>
                <w:szCs w:val="18"/>
              </w:rPr>
              <w:t xml:space="preserve">, </w:t>
            </w:r>
            <w:r w:rsidR="00DD3FB3">
              <w:rPr>
                <w:rFonts w:cs="Arial"/>
                <w:szCs w:val="18"/>
              </w:rPr>
              <w:t>or upon a N2 handover execution with AMF change</w:t>
            </w:r>
            <w:r>
              <w:rPr>
                <w:rFonts w:cs="Arial"/>
                <w:szCs w:val="18"/>
              </w:rPr>
              <w:t>.</w:t>
            </w:r>
          </w:p>
          <w:p w14:paraId="32E9F8B9" w14:textId="77777777" w:rsidR="0058081A" w:rsidRDefault="0058081A" w:rsidP="00A423F5">
            <w:pPr>
              <w:pStyle w:val="TAL"/>
              <w:rPr>
                <w:rFonts w:cs="Arial"/>
                <w:szCs w:val="18"/>
              </w:rPr>
            </w:pPr>
            <w:r>
              <w:rPr>
                <w:rFonts w:cs="Arial"/>
                <w:szCs w:val="18"/>
              </w:rPr>
              <w:t xml:space="preserve">When present, it shall contain the identifier of the serving </w:t>
            </w:r>
            <w:r w:rsidR="00DB5DB1">
              <w:rPr>
                <w:rFonts w:cs="Arial"/>
                <w:szCs w:val="18"/>
              </w:rPr>
              <w:t xml:space="preserve">NF (e.g. </w:t>
            </w:r>
            <w:r>
              <w:rPr>
                <w:rFonts w:cs="Arial"/>
                <w:szCs w:val="18"/>
              </w:rPr>
              <w:t>AMF</w:t>
            </w:r>
            <w:r w:rsidR="00DB5DB1">
              <w:rPr>
                <w:rFonts w:cs="Arial"/>
                <w:szCs w:val="18"/>
              </w:rPr>
              <w:t>)</w:t>
            </w:r>
            <w:r>
              <w:rPr>
                <w:rFonts w:cs="Arial"/>
                <w:szCs w:val="18"/>
              </w:rPr>
              <w:t>.</w:t>
            </w:r>
          </w:p>
        </w:tc>
      </w:tr>
      <w:tr w:rsidR="00DB5DB1" w:rsidRPr="00FD48E5" w14:paraId="32E9F8C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B" w14:textId="77777777" w:rsidR="00DB5DB1" w:rsidRDefault="00DB5DB1" w:rsidP="00DB5DB1">
            <w:pPr>
              <w:pStyle w:val="TAL"/>
            </w:pPr>
            <w:r w:rsidRPr="00456AF9">
              <w:t>smContextStatusUri</w:t>
            </w:r>
          </w:p>
        </w:tc>
        <w:tc>
          <w:tcPr>
            <w:tcW w:w="1559" w:type="dxa"/>
            <w:tcBorders>
              <w:top w:val="single" w:sz="4" w:space="0" w:color="auto"/>
              <w:left w:val="single" w:sz="4" w:space="0" w:color="auto"/>
              <w:bottom w:val="single" w:sz="4" w:space="0" w:color="auto"/>
              <w:right w:val="single" w:sz="4" w:space="0" w:color="auto"/>
            </w:tcBorders>
          </w:tcPr>
          <w:p w14:paraId="32E9F8BC" w14:textId="77777777" w:rsidR="00DB5DB1" w:rsidRDefault="00DB5DB1" w:rsidP="00DB5DB1">
            <w:pPr>
              <w:pStyle w:val="TAL"/>
            </w:pPr>
            <w:r w:rsidRPr="00456AF9">
              <w:t>Uri</w:t>
            </w:r>
          </w:p>
        </w:tc>
        <w:tc>
          <w:tcPr>
            <w:tcW w:w="425" w:type="dxa"/>
            <w:tcBorders>
              <w:top w:val="single" w:sz="4" w:space="0" w:color="auto"/>
              <w:left w:val="single" w:sz="4" w:space="0" w:color="auto"/>
              <w:bottom w:val="single" w:sz="4" w:space="0" w:color="auto"/>
              <w:right w:val="single" w:sz="4" w:space="0" w:color="auto"/>
            </w:tcBorders>
          </w:tcPr>
          <w:p w14:paraId="32E9F8BD" w14:textId="77777777" w:rsidR="00DB5DB1" w:rsidRDefault="00DB5DB1" w:rsidP="00DB5DB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E" w14:textId="77777777" w:rsidR="00DB5DB1" w:rsidRDefault="00DB5DB1" w:rsidP="00DB5DB1">
            <w:pPr>
              <w:pStyle w:val="TAL"/>
            </w:pPr>
            <w:r>
              <w:t>0..</w:t>
            </w:r>
            <w:r w:rsidRPr="00456AF9">
              <w:t>1</w:t>
            </w:r>
          </w:p>
        </w:tc>
        <w:tc>
          <w:tcPr>
            <w:tcW w:w="4359" w:type="dxa"/>
            <w:tcBorders>
              <w:top w:val="single" w:sz="4" w:space="0" w:color="auto"/>
              <w:left w:val="single" w:sz="4" w:space="0" w:color="auto"/>
              <w:bottom w:val="single" w:sz="4" w:space="0" w:color="auto"/>
              <w:right w:val="single" w:sz="4" w:space="0" w:color="auto"/>
            </w:tcBorders>
          </w:tcPr>
          <w:p w14:paraId="32E9F8BF" w14:textId="77777777" w:rsidR="00DB5DB1" w:rsidRDefault="00DB5DB1" w:rsidP="00DB5DB1">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sidR="004D4764">
              <w:rPr>
                <w:rFonts w:cs="Arial"/>
                <w:szCs w:val="18"/>
              </w:rPr>
              <w:t xml:space="preserve"> It may be present otherwise.</w:t>
            </w:r>
          </w:p>
          <w:p w14:paraId="32E9F8C0" w14:textId="77777777" w:rsidR="00DB5DB1" w:rsidRDefault="00DB5DB1" w:rsidP="00DB5DB1">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r>
      <w:tr w:rsidR="00C456A0" w:rsidRPr="00FD48E5" w14:paraId="32E9F8C8"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8C2" w14:textId="77777777" w:rsidR="00C456A0" w:rsidRDefault="00C456A0" w:rsidP="00C456A0">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32E9F8C3" w14:textId="77777777" w:rsidR="00C456A0" w:rsidRDefault="00C456A0" w:rsidP="00C456A0">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2E9F8C4"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C5" w14:textId="77777777" w:rsidR="00C456A0" w:rsidRDefault="00C456A0" w:rsidP="00C456A0">
            <w:pPr>
              <w:pStyle w:val="TAL"/>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2E9F8C6" w14:textId="620D7D5B" w:rsidR="00C456A0" w:rsidRPr="00F8607F" w:rsidRDefault="00C456A0" w:rsidP="00C456A0">
            <w:pPr>
              <w:pStyle w:val="TAL"/>
              <w:rPr>
                <w:rFonts w:cs="Arial"/>
                <w:szCs w:val="18"/>
              </w:rPr>
            </w:pPr>
            <w:r w:rsidRPr="00F8607F">
              <w:rPr>
                <w:rFonts w:cs="Arial"/>
                <w:szCs w:val="18"/>
              </w:rPr>
              <w:t>This IE shall be present if the servingNfId of AMF is present.</w:t>
            </w:r>
          </w:p>
          <w:p w14:paraId="32E9F8C7" w14:textId="77777777" w:rsidR="00C456A0" w:rsidRDefault="00C456A0" w:rsidP="00C456A0">
            <w:pPr>
              <w:pStyle w:val="TAL"/>
              <w:rPr>
                <w:rFonts w:cs="Arial"/>
                <w:szCs w:val="18"/>
              </w:rPr>
            </w:pPr>
            <w:r w:rsidRPr="00F8607F">
              <w:rPr>
                <w:rFonts w:cs="Arial"/>
                <w:szCs w:val="18"/>
              </w:rPr>
              <w:t>When present, it shall contain the serving AMF's GUAMI.</w:t>
            </w:r>
          </w:p>
        </w:tc>
      </w:tr>
      <w:tr w:rsidR="00543DFF" w14:paraId="32E9F8CF"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C9"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8CA"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8CB"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CC"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CD" w14:textId="3A8F0751" w:rsidR="00543DFF" w:rsidRPr="00F8607F" w:rsidRDefault="00543DFF" w:rsidP="006602B2">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2E9F8CE" w14:textId="77777777" w:rsidR="00543DFF" w:rsidRDefault="00543DFF" w:rsidP="006602B2">
            <w:pPr>
              <w:pStyle w:val="TAL"/>
              <w:rPr>
                <w:rFonts w:cs="Arial"/>
                <w:szCs w:val="18"/>
              </w:rPr>
            </w:pPr>
            <w:r>
              <w:rPr>
                <w:rFonts w:cs="Arial"/>
                <w:szCs w:val="18"/>
              </w:rPr>
              <w:t xml:space="preserve">When present, it shall contain the </w:t>
            </w:r>
            <w:r>
              <w:t xml:space="preserve">serving core network operator PLMN ID. </w:t>
            </w:r>
          </w:p>
        </w:tc>
      </w:tr>
      <w:tr w:rsidR="00C456A0" w:rsidRPr="00FD48E5" w14:paraId="32E9F8D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0" w14:textId="77777777" w:rsidR="00C456A0" w:rsidRDefault="00C456A0" w:rsidP="00C456A0">
            <w:pPr>
              <w:pStyle w:val="TAL"/>
            </w:pPr>
            <w:r w:rsidRPr="00F8607F">
              <w:t>backupAmfInfo</w:t>
            </w:r>
          </w:p>
        </w:tc>
        <w:tc>
          <w:tcPr>
            <w:tcW w:w="1559" w:type="dxa"/>
            <w:tcBorders>
              <w:top w:val="single" w:sz="4" w:space="0" w:color="auto"/>
              <w:left w:val="single" w:sz="4" w:space="0" w:color="auto"/>
              <w:bottom w:val="single" w:sz="4" w:space="0" w:color="auto"/>
              <w:right w:val="single" w:sz="4" w:space="0" w:color="auto"/>
            </w:tcBorders>
          </w:tcPr>
          <w:p w14:paraId="32E9F8D1" w14:textId="77777777" w:rsidR="00C456A0" w:rsidRDefault="00C456A0" w:rsidP="00C456A0">
            <w:pPr>
              <w:pStyle w:val="TAL"/>
            </w:pPr>
            <w:r>
              <w:t>array(</w:t>
            </w:r>
            <w:r w:rsidRPr="009C0F62">
              <w:t>BackupAmfInfo</w:t>
            </w:r>
            <w:r>
              <w:t>)</w:t>
            </w:r>
          </w:p>
        </w:tc>
        <w:tc>
          <w:tcPr>
            <w:tcW w:w="425" w:type="dxa"/>
            <w:tcBorders>
              <w:top w:val="single" w:sz="4" w:space="0" w:color="auto"/>
              <w:left w:val="single" w:sz="4" w:space="0" w:color="auto"/>
              <w:bottom w:val="single" w:sz="4" w:space="0" w:color="auto"/>
              <w:right w:val="single" w:sz="4" w:space="0" w:color="auto"/>
            </w:tcBorders>
          </w:tcPr>
          <w:p w14:paraId="32E9F8D2"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D3" w14:textId="0F7637B9" w:rsidR="00C456A0" w:rsidRDefault="00D86742" w:rsidP="00C456A0">
            <w:pPr>
              <w:pStyle w:val="TAL"/>
            </w:pPr>
            <w:r>
              <w:t>1</w:t>
            </w:r>
            <w:r w:rsidR="00C456A0" w:rsidRPr="00F8607F">
              <w:t>..N</w:t>
            </w:r>
          </w:p>
        </w:tc>
        <w:tc>
          <w:tcPr>
            <w:tcW w:w="4359" w:type="dxa"/>
            <w:tcBorders>
              <w:top w:val="single" w:sz="4" w:space="0" w:color="auto"/>
              <w:left w:val="single" w:sz="4" w:space="0" w:color="auto"/>
              <w:bottom w:val="single" w:sz="4" w:space="0" w:color="auto"/>
              <w:right w:val="single" w:sz="4" w:space="0" w:color="auto"/>
            </w:tcBorders>
          </w:tcPr>
          <w:p w14:paraId="04699D11" w14:textId="77777777" w:rsidR="00C456A0" w:rsidRDefault="00C456A0" w:rsidP="00C456A0">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2E9F8D4" w14:textId="0D5D5338" w:rsidR="00D86742" w:rsidRDefault="00D86742" w:rsidP="00C456A0">
            <w:pPr>
              <w:pStyle w:val="TAL"/>
              <w:rPr>
                <w:rFonts w:cs="Arial"/>
                <w:szCs w:val="18"/>
              </w:rPr>
            </w:pPr>
            <w:r>
              <w:rPr>
                <w:szCs w:val="18"/>
              </w:rPr>
              <w:t>For deleting the backupAmfInfo, it shall contain the Null value.</w:t>
            </w:r>
          </w:p>
        </w:tc>
      </w:tr>
      <w:tr w:rsidR="0058081A" w:rsidRPr="00FD48E5" w14:paraId="32E9F8D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6" w14:textId="77777777" w:rsidR="0058081A" w:rsidRDefault="0058081A"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8D7" w14:textId="77777777" w:rsidR="0058081A"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8D8"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D9"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DA" w14:textId="1C18808D" w:rsidR="0058081A" w:rsidRDefault="0058081A" w:rsidP="00A423F5">
            <w:pPr>
              <w:pStyle w:val="TAL"/>
              <w:rPr>
                <w:rFonts w:cs="Arial"/>
                <w:szCs w:val="18"/>
              </w:rPr>
            </w:pPr>
            <w:r>
              <w:rPr>
                <w:rFonts w:cs="Arial"/>
                <w:szCs w:val="18"/>
              </w:rPr>
              <w:t xml:space="preserve">This IE shall be present upon a change of </w:t>
            </w:r>
            <w:r w:rsidR="002E4AA3">
              <w:rPr>
                <w:rFonts w:cs="Arial"/>
                <w:szCs w:val="18"/>
              </w:rPr>
              <w:t xml:space="preserve">the </w:t>
            </w:r>
            <w:r>
              <w:rPr>
                <w:rFonts w:cs="Arial"/>
                <w:szCs w:val="18"/>
              </w:rPr>
              <w:t>Access Network Type</w:t>
            </w:r>
            <w:r w:rsidR="002E4AA3">
              <w:rPr>
                <w:rFonts w:cs="Arial"/>
                <w:szCs w:val="18"/>
              </w:rPr>
              <w:t xml:space="preserve"> associated to the PDU session, e.g. during a </w:t>
            </w:r>
            <w:r w:rsidR="002E4AA3">
              <w:t xml:space="preserve">handover of the PDU session between 3GPP access and untrusted non-3GPP access (see </w:t>
            </w:r>
            <w:r w:rsidR="005B1EEB">
              <w:t>clause</w:t>
            </w:r>
            <w:r w:rsidR="002E4AA3">
              <w:t xml:space="preserve"> 5.2.2.3.5.2)</w:t>
            </w:r>
            <w:r>
              <w:rPr>
                <w:rFonts w:cs="Arial"/>
                <w:szCs w:val="18"/>
              </w:rPr>
              <w:t>.</w:t>
            </w:r>
          </w:p>
          <w:p w14:paraId="32E9F8DB" w14:textId="77777777" w:rsidR="0058081A" w:rsidRDefault="0058081A" w:rsidP="00A423F5">
            <w:pPr>
              <w:pStyle w:val="TAL"/>
              <w:rPr>
                <w:rFonts w:cs="Arial"/>
                <w:szCs w:val="18"/>
              </w:rPr>
            </w:pPr>
            <w:r>
              <w:rPr>
                <w:rFonts w:cs="Arial"/>
                <w:szCs w:val="18"/>
              </w:rPr>
              <w:t>When present, this IE shall indicate the Access Network Type to which the PDU session is to be associated.</w:t>
            </w:r>
          </w:p>
        </w:tc>
      </w:tr>
      <w:tr w:rsidR="00816D58" w14:paraId="32E9F8E2"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D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8D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8D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1"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3249CE" w:rsidRPr="00FD48E5" w14:paraId="32E9F8E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3" w14:textId="77777777" w:rsidR="003249CE" w:rsidRDefault="003249CE" w:rsidP="003249CE">
            <w:pPr>
              <w:pStyle w:val="TAL"/>
            </w:pPr>
            <w:r>
              <w:t>presenceInLadn</w:t>
            </w:r>
          </w:p>
        </w:tc>
        <w:tc>
          <w:tcPr>
            <w:tcW w:w="1559" w:type="dxa"/>
            <w:tcBorders>
              <w:top w:val="single" w:sz="4" w:space="0" w:color="auto"/>
              <w:left w:val="single" w:sz="4" w:space="0" w:color="auto"/>
              <w:bottom w:val="single" w:sz="4" w:space="0" w:color="auto"/>
              <w:right w:val="single" w:sz="4" w:space="0" w:color="auto"/>
            </w:tcBorders>
          </w:tcPr>
          <w:p w14:paraId="32E9F8E4" w14:textId="77777777" w:rsidR="003249CE" w:rsidRDefault="003249CE" w:rsidP="003249CE">
            <w:pPr>
              <w:pStyle w:val="TAL"/>
            </w:pPr>
            <w:r>
              <w:t>PresenceState</w:t>
            </w:r>
          </w:p>
        </w:tc>
        <w:tc>
          <w:tcPr>
            <w:tcW w:w="425" w:type="dxa"/>
            <w:tcBorders>
              <w:top w:val="single" w:sz="4" w:space="0" w:color="auto"/>
              <w:left w:val="single" w:sz="4" w:space="0" w:color="auto"/>
              <w:bottom w:val="single" w:sz="4" w:space="0" w:color="auto"/>
              <w:right w:val="single" w:sz="4" w:space="0" w:color="auto"/>
            </w:tcBorders>
          </w:tcPr>
          <w:p w14:paraId="32E9F8E5" w14:textId="77777777" w:rsidR="003249CE" w:rsidRDefault="003249CE" w:rsidP="00324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6" w14:textId="77777777" w:rsidR="003249CE" w:rsidRDefault="003249CE" w:rsidP="003249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7" w14:textId="756736F7" w:rsidR="003249CE" w:rsidRDefault="003249CE" w:rsidP="003249CE">
            <w:pPr>
              <w:pStyle w:val="TAL"/>
              <w:rPr>
                <w:rFonts w:cs="Arial"/>
                <w:szCs w:val="18"/>
              </w:rPr>
            </w:pPr>
            <w:r>
              <w:rPr>
                <w:rFonts w:cs="Arial"/>
                <w:szCs w:val="18"/>
              </w:rPr>
              <w:t xml:space="preserve">This IE shall be present during a Service Request procedure (see </w:t>
            </w:r>
            <w:r w:rsidR="005B1EEB">
              <w:rPr>
                <w:rFonts w:cs="Arial"/>
                <w:szCs w:val="18"/>
              </w:rPr>
              <w:t>clause</w:t>
            </w:r>
            <w:r>
              <w:rPr>
                <w:rFonts w:cs="Arial"/>
                <w:szCs w:val="18"/>
              </w:rPr>
              <w:t xml:space="preserve"> </w:t>
            </w:r>
            <w:r>
              <w:t>5.2.2.3.2.2</w:t>
            </w:r>
            <w:r>
              <w:rPr>
                <w:rFonts w:cs="Arial"/>
                <w:szCs w:val="18"/>
              </w:rPr>
              <w:t>)</w:t>
            </w:r>
            <w:r w:rsidR="002C4CE9">
              <w:rPr>
                <w:rFonts w:cs="Arial"/>
                <w:szCs w:val="18"/>
              </w:rPr>
              <w:t xml:space="preserve"> ), an Xn handover (see </w:t>
            </w:r>
            <w:r w:rsidR="005B1EEB">
              <w:rPr>
                <w:rFonts w:cs="Arial"/>
                <w:szCs w:val="18"/>
              </w:rPr>
              <w:t>clause</w:t>
            </w:r>
            <w:r w:rsidR="002C4CE9">
              <w:rPr>
                <w:rFonts w:cs="Arial"/>
                <w:szCs w:val="18"/>
              </w:rPr>
              <w:t xml:space="preserve"> 5.2.2.3.3) or a N2 handover execution (see </w:t>
            </w:r>
            <w:r w:rsidR="005B1EEB">
              <w:rPr>
                <w:rFonts w:cs="Arial"/>
                <w:szCs w:val="18"/>
              </w:rPr>
              <w:t>clause</w:t>
            </w:r>
            <w:r w:rsidR="002C4CE9">
              <w:rPr>
                <w:rFonts w:cs="Arial"/>
                <w:szCs w:val="18"/>
              </w:rPr>
              <w:t xml:space="preserve"> 5.2.2.3.4.3),</w:t>
            </w:r>
            <w:r>
              <w:rPr>
                <w:rFonts w:cs="Arial"/>
                <w:szCs w:val="18"/>
              </w:rPr>
              <w:t xml:space="preserve">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r>
      <w:tr w:rsidR="0058081A" w:rsidRPr="00FD48E5" w14:paraId="32E9F8F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9"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8EA"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8EB"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C"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D" w14:textId="77777777" w:rsidR="0058081A" w:rsidRDefault="0058081A" w:rsidP="00A423F5">
            <w:pPr>
              <w:pStyle w:val="TAL"/>
              <w:rPr>
                <w:rFonts w:cs="Arial"/>
                <w:szCs w:val="18"/>
              </w:rPr>
            </w:pPr>
            <w:r>
              <w:rPr>
                <w:rFonts w:cs="Arial"/>
                <w:szCs w:val="18"/>
              </w:rPr>
              <w:t xml:space="preserve">This IE shall be present if it is available and </w:t>
            </w:r>
            <w:r w:rsidR="00DF5D11">
              <w:rPr>
                <w:rFonts w:cs="Arial"/>
                <w:szCs w:val="18"/>
              </w:rPr>
              <w:t xml:space="preserve">if it </w:t>
            </w:r>
            <w:r>
              <w:rPr>
                <w:rFonts w:cs="Arial"/>
                <w:szCs w:val="18"/>
              </w:rPr>
              <w:t>needs to be reported to the SMF</w:t>
            </w:r>
            <w:r w:rsidR="00DF5D11">
              <w:rPr>
                <w:rFonts w:cs="Arial"/>
                <w:szCs w:val="18"/>
              </w:rPr>
              <w:t xml:space="preserve"> (e.g. the user location has changed or the user plane of the PDU session is deactivated)</w:t>
            </w:r>
            <w:r>
              <w:rPr>
                <w:rFonts w:cs="Arial"/>
                <w:szCs w:val="18"/>
              </w:rPr>
              <w:t>.</w:t>
            </w:r>
          </w:p>
          <w:p w14:paraId="32E9F8EE" w14:textId="730857B1" w:rsidR="00022F45" w:rsidRDefault="0058081A" w:rsidP="00A423F5">
            <w:pPr>
              <w:pStyle w:val="TAL"/>
              <w:rPr>
                <w:rFonts w:cs="Arial"/>
                <w:szCs w:val="18"/>
              </w:rPr>
            </w:pPr>
            <w:r>
              <w:rPr>
                <w:rFonts w:cs="Arial"/>
                <w:szCs w:val="18"/>
              </w:rPr>
              <w:t>When present, this IE shall contain</w:t>
            </w:r>
            <w:r w:rsidR="00022F45">
              <w:rPr>
                <w:rFonts w:cs="Arial"/>
                <w:szCs w:val="18"/>
              </w:rPr>
              <w:t>:</w:t>
            </w:r>
          </w:p>
          <w:p w14:paraId="32E9F8EF" w14:textId="22192387" w:rsidR="00022F45" w:rsidRDefault="00022F45" w:rsidP="00EA1C32">
            <w:pPr>
              <w:pStyle w:val="B1"/>
            </w:pPr>
            <w:r>
              <w:rPr>
                <w:rFonts w:ascii="Arial" w:hAnsi="Arial"/>
                <w:sz w:val="18"/>
              </w:rPr>
              <w:t>-</w:t>
            </w:r>
            <w:r>
              <w:tab/>
            </w:r>
            <w:r w:rsidR="0058081A" w:rsidRPr="00EA1C32">
              <w:rPr>
                <w:rFonts w:ascii="Arial" w:hAnsi="Arial" w:cs="Arial"/>
                <w:sz w:val="18"/>
                <w:szCs w:val="18"/>
              </w:rPr>
              <w:t>the UE location information</w:t>
            </w:r>
            <w:r w:rsidRPr="00EA1C32">
              <w:rPr>
                <w:rFonts w:ascii="Arial" w:hAnsi="Arial" w:cs="Arial"/>
                <w:sz w:val="18"/>
                <w:szCs w:val="18"/>
              </w:rPr>
              <w:t>; and</w:t>
            </w:r>
          </w:p>
          <w:p w14:paraId="32E9F8F0" w14:textId="77777777" w:rsidR="00022F45" w:rsidRDefault="00022F45" w:rsidP="00EA1C32">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32E9F8F1" w14:textId="77777777" w:rsidR="0058081A" w:rsidRDefault="00543DFF" w:rsidP="00A423F5">
            <w:pPr>
              <w:pStyle w:val="TAL"/>
              <w:rPr>
                <w:rFonts w:cs="Arial"/>
                <w:szCs w:val="18"/>
              </w:rPr>
            </w:pPr>
            <w:r>
              <w:rPr>
                <w:rFonts w:cs="Arial"/>
                <w:szCs w:val="18"/>
              </w:rPr>
              <w:t>See NOTE.</w:t>
            </w:r>
          </w:p>
        </w:tc>
      </w:tr>
      <w:tr w:rsidR="0058081A" w:rsidRPr="00FD48E5" w14:paraId="32E9F8F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F3"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8F4"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8F5"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F6"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7" w14:textId="77777777" w:rsidR="0058081A" w:rsidRDefault="0058081A" w:rsidP="00A423F5">
            <w:pPr>
              <w:pStyle w:val="TAL"/>
              <w:rPr>
                <w:rFonts w:cs="Arial"/>
                <w:szCs w:val="18"/>
              </w:rPr>
            </w:pPr>
            <w:r>
              <w:rPr>
                <w:rFonts w:cs="Arial"/>
                <w:szCs w:val="18"/>
              </w:rPr>
              <w:t>This IE shall be present if it is available, the UE Time Zone has changed and needs to be reported to the SMF.</w:t>
            </w:r>
          </w:p>
          <w:p w14:paraId="32E9F8F8" w14:textId="77777777" w:rsidR="0058081A" w:rsidRDefault="0058081A" w:rsidP="00A423F5">
            <w:pPr>
              <w:pStyle w:val="TAL"/>
              <w:rPr>
                <w:rFonts w:cs="Arial"/>
                <w:szCs w:val="18"/>
              </w:rPr>
            </w:pPr>
            <w:r>
              <w:rPr>
                <w:rFonts w:cs="Arial"/>
                <w:szCs w:val="18"/>
              </w:rPr>
              <w:t>When present, this IE shall contain the UE Time Zone.</w:t>
            </w:r>
          </w:p>
        </w:tc>
      </w:tr>
      <w:tr w:rsidR="0045457F" w:rsidRPr="00FD48E5" w14:paraId="32E9F90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8FA" w14:textId="77777777" w:rsidR="0045457F" w:rsidRDefault="0045457F" w:rsidP="0045457F">
            <w:pPr>
              <w:pStyle w:val="TAL"/>
            </w:pPr>
            <w:r>
              <w:lastRenderedPageBreak/>
              <w:t>addUeLocation</w:t>
            </w:r>
          </w:p>
        </w:tc>
        <w:tc>
          <w:tcPr>
            <w:tcW w:w="1559" w:type="dxa"/>
            <w:tcBorders>
              <w:top w:val="single" w:sz="4" w:space="0" w:color="auto"/>
              <w:left w:val="single" w:sz="4" w:space="0" w:color="auto"/>
              <w:bottom w:val="single" w:sz="4" w:space="0" w:color="auto"/>
              <w:right w:val="single" w:sz="4" w:space="0" w:color="auto"/>
            </w:tcBorders>
          </w:tcPr>
          <w:p w14:paraId="32E9F8F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8F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F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E" w14:textId="3974C032" w:rsidR="0045457F" w:rsidRDefault="0045457F" w:rsidP="0045457F">
            <w:pPr>
              <w:pStyle w:val="TAL"/>
              <w:rPr>
                <w:rFonts w:cs="Arial"/>
                <w:szCs w:val="18"/>
              </w:rPr>
            </w:pPr>
            <w:r>
              <w:rPr>
                <w:rFonts w:cs="Arial"/>
                <w:szCs w:val="18"/>
              </w:rPr>
              <w:t>Additional UE location.</w:t>
            </w:r>
          </w:p>
          <w:p w14:paraId="32E9F8FF" w14:textId="4EFE02F3" w:rsidR="0045457F" w:rsidRDefault="0045457F" w:rsidP="0045457F">
            <w:pPr>
              <w:pStyle w:val="TAL"/>
              <w:rPr>
                <w:rFonts w:cs="Arial"/>
                <w:szCs w:val="18"/>
              </w:rPr>
            </w:pPr>
            <w:r>
              <w:rPr>
                <w:rFonts w:cs="Arial"/>
                <w:szCs w:val="18"/>
              </w:rPr>
              <w:t>This IE may be present, if anType indicates a non-3GPP access and a valid 3GPP access user location information is available.</w:t>
            </w:r>
          </w:p>
          <w:p w14:paraId="32E9F900" w14:textId="01C3F461" w:rsidR="00022F45" w:rsidRDefault="0045457F" w:rsidP="0045457F">
            <w:pPr>
              <w:pStyle w:val="TAL"/>
              <w:rPr>
                <w:rFonts w:cs="Arial"/>
                <w:szCs w:val="18"/>
              </w:rPr>
            </w:pPr>
            <w:r>
              <w:rPr>
                <w:rFonts w:cs="Arial"/>
                <w:szCs w:val="18"/>
              </w:rPr>
              <w:t>When present, it shall contain</w:t>
            </w:r>
            <w:r w:rsidR="00022F45">
              <w:rPr>
                <w:rFonts w:cs="Arial"/>
                <w:szCs w:val="18"/>
              </w:rPr>
              <w:t>:</w:t>
            </w:r>
          </w:p>
          <w:p w14:paraId="32E9F901" w14:textId="5582E762" w:rsidR="00022F45" w:rsidRPr="00022F45" w:rsidRDefault="00022F45" w:rsidP="00EA1C32">
            <w:pPr>
              <w:pStyle w:val="B1"/>
            </w:pPr>
            <w:r>
              <w:t>-</w:t>
            </w:r>
            <w:r>
              <w:tab/>
            </w:r>
            <w:r w:rsidR="0045457F" w:rsidRPr="00EA1C32">
              <w:rPr>
                <w:rFonts w:ascii="Arial" w:hAnsi="Arial" w:cs="Arial"/>
                <w:sz w:val="18"/>
                <w:szCs w:val="18"/>
              </w:rPr>
              <w:t>the last known 3GPP access user location</w:t>
            </w:r>
            <w:r>
              <w:rPr>
                <w:rFonts w:ascii="Arial" w:hAnsi="Arial" w:cs="Arial"/>
                <w:sz w:val="18"/>
                <w:szCs w:val="18"/>
              </w:rPr>
              <w:t>; and</w:t>
            </w:r>
          </w:p>
          <w:p w14:paraId="32E9F902"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903" w14:textId="77777777" w:rsidR="0045457F" w:rsidRDefault="00543DFF" w:rsidP="0045457F">
            <w:pPr>
              <w:pStyle w:val="TAL"/>
              <w:rPr>
                <w:rFonts w:cs="Arial"/>
                <w:szCs w:val="18"/>
              </w:rPr>
            </w:pPr>
            <w:r>
              <w:rPr>
                <w:rFonts w:cs="Arial"/>
                <w:szCs w:val="18"/>
              </w:rPr>
              <w:t>See NOTE.</w:t>
            </w:r>
          </w:p>
        </w:tc>
      </w:tr>
      <w:tr w:rsidR="00B550FC" w:rsidRPr="00FD48E5" w14:paraId="32E9F90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5"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06"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07"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8"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09" w14:textId="77777777" w:rsidR="00B550FC" w:rsidRDefault="00B550FC" w:rsidP="001433FE">
            <w:pPr>
              <w:pStyle w:val="TAL"/>
              <w:rPr>
                <w:rFonts w:cs="Arial"/>
                <w:szCs w:val="18"/>
              </w:rPr>
            </w:pPr>
            <w:r>
              <w:rPr>
                <w:rFonts w:cs="Arial"/>
                <w:szCs w:val="18"/>
              </w:rPr>
              <w:t>This IE shall be present to request the activation or the deactivation of the user plane connection of the PDU session.</w:t>
            </w:r>
          </w:p>
          <w:p w14:paraId="32E9F90A" w14:textId="144D78A5" w:rsidR="00B550FC" w:rsidRDefault="00B550FC"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954735" w:rsidRPr="00FD48E5" w14:paraId="32E9F91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C"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0D"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0E"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F"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0" w14:textId="77777777" w:rsidR="00954735" w:rsidRDefault="00954735" w:rsidP="001433FE">
            <w:pPr>
              <w:pStyle w:val="TAL"/>
              <w:rPr>
                <w:rFonts w:cs="Arial"/>
                <w:szCs w:val="18"/>
              </w:rPr>
            </w:pPr>
            <w:r>
              <w:rPr>
                <w:rFonts w:cs="Arial"/>
                <w:szCs w:val="18"/>
              </w:rPr>
              <w:t>This IE shall be present to request the preparation, execution or cancellation of a handover of the PDU session.</w:t>
            </w:r>
          </w:p>
          <w:p w14:paraId="32E9F911" w14:textId="3200B804" w:rsidR="00954735" w:rsidRDefault="00954735"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5.2.2.3.4.</w:t>
            </w:r>
          </w:p>
        </w:tc>
      </w:tr>
      <w:tr w:rsidR="005F68E7" w:rsidRPr="00FD48E5" w14:paraId="32E9F91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13" w14:textId="77777777" w:rsidR="005F68E7" w:rsidRDefault="005F68E7" w:rsidP="005F68E7">
            <w:pPr>
              <w:pStyle w:val="TAL"/>
            </w:pPr>
            <w:r>
              <w:t>toBeSwitched</w:t>
            </w:r>
          </w:p>
        </w:tc>
        <w:tc>
          <w:tcPr>
            <w:tcW w:w="1559" w:type="dxa"/>
            <w:tcBorders>
              <w:top w:val="single" w:sz="4" w:space="0" w:color="auto"/>
              <w:left w:val="single" w:sz="4" w:space="0" w:color="auto"/>
              <w:bottom w:val="single" w:sz="4" w:space="0" w:color="auto"/>
              <w:right w:val="single" w:sz="4" w:space="0" w:color="auto"/>
            </w:tcBorders>
          </w:tcPr>
          <w:p w14:paraId="32E9F914" w14:textId="77777777" w:rsidR="005F68E7" w:rsidRDefault="005F68E7" w:rsidP="005F68E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5" w14:textId="77777777" w:rsidR="005F68E7" w:rsidRDefault="005F68E7" w:rsidP="005F68E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16" w14:textId="77777777" w:rsidR="005F68E7" w:rsidRDefault="005F68E7" w:rsidP="005F68E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7" w14:textId="7F221D2D" w:rsidR="005F68E7" w:rsidRDefault="005F68E7" w:rsidP="005F68E7">
            <w:pPr>
              <w:pStyle w:val="TAL"/>
              <w:rPr>
                <w:rFonts w:cs="Arial"/>
                <w:szCs w:val="18"/>
              </w:rPr>
            </w:pPr>
            <w:r>
              <w:rPr>
                <w:rFonts w:cs="Arial"/>
                <w:szCs w:val="18"/>
              </w:rPr>
              <w:t xml:space="preserve">This IE shall be present during an Xn Handover (see </w:t>
            </w:r>
            <w:r w:rsidR="005B1EEB">
              <w:rPr>
                <w:rFonts w:cs="Arial"/>
                <w:szCs w:val="18"/>
              </w:rPr>
              <w:t>clause</w:t>
            </w:r>
            <w:r>
              <w:rPr>
                <w:rFonts w:cs="Arial"/>
                <w:szCs w:val="18"/>
              </w:rPr>
              <w:t xml:space="preserve"> 5.2.2.3.3) to request to switch the PDU session to a new </w:t>
            </w:r>
            <w:r>
              <w:t>downlink N3 tunnel endpoint</w:t>
            </w:r>
            <w:r>
              <w:rPr>
                <w:rFonts w:cs="Arial"/>
                <w:szCs w:val="18"/>
              </w:rPr>
              <w:t>.</w:t>
            </w:r>
          </w:p>
          <w:p w14:paraId="32E9F918" w14:textId="77777777" w:rsidR="005F68E7" w:rsidRDefault="005F68E7" w:rsidP="005F68E7">
            <w:pPr>
              <w:pStyle w:val="TAL"/>
              <w:rPr>
                <w:rFonts w:cs="Arial"/>
                <w:szCs w:val="18"/>
              </w:rPr>
            </w:pPr>
          </w:p>
          <w:p w14:paraId="32E9F919" w14:textId="77777777" w:rsidR="005F68E7" w:rsidRDefault="005F68E7" w:rsidP="005F68E7">
            <w:pPr>
              <w:pStyle w:val="TAL"/>
              <w:rPr>
                <w:rFonts w:cs="Arial"/>
                <w:szCs w:val="18"/>
              </w:rPr>
            </w:pPr>
            <w:r>
              <w:rPr>
                <w:rFonts w:cs="Arial"/>
                <w:szCs w:val="18"/>
              </w:rPr>
              <w:t>When present, it shall be set as follows:</w:t>
            </w:r>
          </w:p>
          <w:p w14:paraId="32E9F91A" w14:textId="77777777" w:rsidR="005F68E7" w:rsidRDefault="005F68E7" w:rsidP="00F5014C">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32E9F91B" w14:textId="77777777" w:rsidR="005F68E7" w:rsidRDefault="005F68E7" w:rsidP="00F5014C">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r>
      <w:tr w:rsidR="007F5393" w:rsidRPr="00FD48E5" w14:paraId="32E9F92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1D" w14:textId="77777777" w:rsidR="007F5393" w:rsidRDefault="007F5393" w:rsidP="00CD03E9">
            <w:pPr>
              <w:pStyle w:val="TAL"/>
            </w:pPr>
            <w:r>
              <w:t>failedToBeSwitched</w:t>
            </w:r>
          </w:p>
        </w:tc>
        <w:tc>
          <w:tcPr>
            <w:tcW w:w="1559" w:type="dxa"/>
            <w:tcBorders>
              <w:top w:val="single" w:sz="4" w:space="0" w:color="auto"/>
              <w:left w:val="single" w:sz="4" w:space="0" w:color="auto"/>
              <w:bottom w:val="single" w:sz="4" w:space="0" w:color="auto"/>
              <w:right w:val="single" w:sz="4" w:space="0" w:color="auto"/>
            </w:tcBorders>
          </w:tcPr>
          <w:p w14:paraId="32E9F91E" w14:textId="77777777" w:rsidR="007F5393" w:rsidRDefault="007F5393" w:rsidP="00CD03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F" w14:textId="77777777" w:rsidR="007F5393" w:rsidRDefault="007F5393"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0" w14:textId="77777777" w:rsidR="007F5393" w:rsidRDefault="007F5393"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1" w14:textId="01C55438" w:rsidR="007F5393" w:rsidRDefault="007F5393" w:rsidP="00CD03E9">
            <w:pPr>
              <w:pStyle w:val="TAL"/>
              <w:rPr>
                <w:rFonts w:cs="Arial"/>
                <w:szCs w:val="18"/>
              </w:rPr>
            </w:pPr>
            <w:r>
              <w:rPr>
                <w:rFonts w:cs="Arial"/>
                <w:szCs w:val="18"/>
              </w:rPr>
              <w:t xml:space="preserve">This IE shall be present during an Xn Handover (see </w:t>
            </w:r>
            <w:r w:rsidR="005B1EEB">
              <w:rPr>
                <w:rFonts w:cs="Arial"/>
                <w:szCs w:val="18"/>
              </w:rPr>
              <w:t>clause</w:t>
            </w:r>
            <w:r>
              <w:rPr>
                <w:rFonts w:cs="Arial"/>
                <w:szCs w:val="18"/>
              </w:rPr>
              <w:t xml:space="preserve"> 5.2.2.3.3) if the PDU session failed to be setup in the target RAN.</w:t>
            </w:r>
          </w:p>
          <w:p w14:paraId="32E9F922" w14:textId="77777777" w:rsidR="007F5393" w:rsidRDefault="007F5393" w:rsidP="00CD03E9">
            <w:pPr>
              <w:pStyle w:val="TAL"/>
              <w:rPr>
                <w:rFonts w:cs="Arial"/>
                <w:szCs w:val="18"/>
              </w:rPr>
            </w:pPr>
          </w:p>
          <w:p w14:paraId="32E9F923" w14:textId="77777777" w:rsidR="007F5393" w:rsidRPr="000936A5" w:rsidRDefault="007F5393" w:rsidP="00CD03E9">
            <w:pPr>
              <w:pStyle w:val="TAL"/>
              <w:rPr>
                <w:rFonts w:cs="Arial"/>
                <w:szCs w:val="18"/>
                <w:lang w:eastAsia="zh-CN"/>
              </w:rPr>
            </w:pPr>
            <w:r>
              <w:rPr>
                <w:rFonts w:cs="Arial"/>
                <w:szCs w:val="18"/>
              </w:rPr>
              <w:t xml:space="preserve">When present, it shall be to true to indicate that the PDU session failed to be setup in the target RAN. </w:t>
            </w:r>
          </w:p>
        </w:tc>
      </w:tr>
      <w:tr w:rsidR="0058081A" w:rsidRPr="00FD48E5" w14:paraId="32E9F92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5"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26"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9" w14:textId="77777777" w:rsidR="0058081A" w:rsidRDefault="0058081A" w:rsidP="00A423F5">
            <w:pPr>
              <w:pStyle w:val="TAL"/>
              <w:rPr>
                <w:rFonts w:cs="Arial"/>
                <w:szCs w:val="18"/>
              </w:rPr>
            </w:pPr>
            <w:r>
              <w:rPr>
                <w:rFonts w:cs="Arial"/>
                <w:szCs w:val="18"/>
              </w:rPr>
              <w:t>This IE shall be present if N1 SM Information has been received from the UE.</w:t>
            </w:r>
          </w:p>
          <w:p w14:paraId="32E9F92A" w14:textId="502A505F" w:rsidR="0095220C" w:rsidRDefault="0095220C" w:rsidP="00A423F5">
            <w:pPr>
              <w:pStyle w:val="TAL"/>
              <w:rPr>
                <w:rFonts w:cs="Arial"/>
                <w:szCs w:val="18"/>
              </w:rPr>
            </w:pPr>
            <w:r>
              <w:rPr>
                <w:rFonts w:cs="Arial"/>
                <w:szCs w:val="18"/>
              </w:rPr>
              <w:t xml:space="preserve">When present, this IE shall reference the N1 SM Message binary data (see </w:t>
            </w:r>
            <w:r w:rsidR="005B1EEB">
              <w:rPr>
                <w:rFonts w:cs="Arial"/>
                <w:szCs w:val="18"/>
              </w:rPr>
              <w:t>clause</w:t>
            </w:r>
            <w:r>
              <w:rPr>
                <w:rFonts w:cs="Arial"/>
                <w:szCs w:val="18"/>
              </w:rPr>
              <w:t xml:space="preserve"> 6.1.6.4.2).</w:t>
            </w:r>
          </w:p>
        </w:tc>
      </w:tr>
      <w:tr w:rsidR="0058081A" w:rsidRPr="00FD48E5" w14:paraId="32E9F93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C"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2D"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0" w14:textId="19F372A6" w:rsidR="0058081A" w:rsidRDefault="0058081A" w:rsidP="00A423F5">
            <w:pPr>
              <w:pStyle w:val="TAL"/>
              <w:rPr>
                <w:rFonts w:cs="Arial"/>
                <w:szCs w:val="18"/>
              </w:rPr>
            </w:pPr>
            <w:r>
              <w:rPr>
                <w:rFonts w:cs="Arial"/>
                <w:szCs w:val="18"/>
              </w:rPr>
              <w:t>This IE shall be present if N2 SM Information has been received from the AN.</w:t>
            </w:r>
          </w:p>
          <w:p w14:paraId="32E9F931" w14:textId="57ABBE49" w:rsidR="0095220C" w:rsidRDefault="0095220C" w:rsidP="00A423F5">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2929FF" w:rsidRPr="00FD48E5" w14:paraId="32E9F93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3"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34"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35"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36"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37" w14:textId="2B81FED5" w:rsidR="002929FF" w:rsidRDefault="002929FF" w:rsidP="002929FF">
            <w:pPr>
              <w:pStyle w:val="TAL"/>
              <w:rPr>
                <w:rFonts w:cs="Arial"/>
                <w:szCs w:val="18"/>
              </w:rPr>
            </w:pPr>
            <w:r>
              <w:rPr>
                <w:rFonts w:cs="Arial"/>
                <w:szCs w:val="18"/>
              </w:rPr>
              <w:t>This IE shall be present if "n2SmInfo" attribute is present.</w:t>
            </w:r>
          </w:p>
          <w:p w14:paraId="32E9F938"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rPr>
              <w:t xml:space="preserve">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9C460B" w:rsidRPr="00FD48E5" w14:paraId="7370A4B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AB32615" w14:textId="23F9F9FD" w:rsidR="009C460B" w:rsidRDefault="009C460B" w:rsidP="009C460B">
            <w:pPr>
              <w:pStyle w:val="TAL"/>
            </w:pPr>
            <w:r>
              <w:t>targetId</w:t>
            </w:r>
          </w:p>
        </w:tc>
        <w:tc>
          <w:tcPr>
            <w:tcW w:w="1559" w:type="dxa"/>
            <w:tcBorders>
              <w:top w:val="single" w:sz="4" w:space="0" w:color="auto"/>
              <w:left w:val="single" w:sz="4" w:space="0" w:color="auto"/>
              <w:bottom w:val="single" w:sz="4" w:space="0" w:color="auto"/>
              <w:right w:val="single" w:sz="4" w:space="0" w:color="auto"/>
            </w:tcBorders>
          </w:tcPr>
          <w:p w14:paraId="65C8A2D5" w14:textId="47F836BA" w:rsidR="009C460B" w:rsidRDefault="009C460B" w:rsidP="009C460B">
            <w:pPr>
              <w:pStyle w:val="TAL"/>
            </w:pPr>
            <w:r>
              <w:t>NgRanTargetId</w:t>
            </w:r>
          </w:p>
        </w:tc>
        <w:tc>
          <w:tcPr>
            <w:tcW w:w="425" w:type="dxa"/>
            <w:tcBorders>
              <w:top w:val="single" w:sz="4" w:space="0" w:color="auto"/>
              <w:left w:val="single" w:sz="4" w:space="0" w:color="auto"/>
              <w:bottom w:val="single" w:sz="4" w:space="0" w:color="auto"/>
              <w:right w:val="single" w:sz="4" w:space="0" w:color="auto"/>
            </w:tcBorders>
          </w:tcPr>
          <w:p w14:paraId="5D1BAFDA" w14:textId="185852EB" w:rsidR="009C460B" w:rsidRDefault="009C460B" w:rsidP="009C460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361C4F" w14:textId="0F71B094" w:rsidR="009C460B" w:rsidRDefault="009C460B" w:rsidP="009C460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8FE1E1" w14:textId="3519F185" w:rsidR="009C460B" w:rsidRDefault="009C460B" w:rsidP="009C460B">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58E8BB92" w14:textId="05D92C7D" w:rsidR="009C460B" w:rsidRDefault="009C460B" w:rsidP="009C460B">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r>
      <w:tr w:rsidR="00DD3FB3" w:rsidRPr="00FD48E5" w14:paraId="32E9F94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A" w14:textId="77777777" w:rsidR="00DD3FB3" w:rsidRDefault="00DD3FB3" w:rsidP="003521F9">
            <w:pPr>
              <w:pStyle w:val="TAL"/>
            </w:pPr>
            <w:r>
              <w:t>target</w:t>
            </w:r>
            <w:r w:rsidR="00DB5DB1">
              <w:t>ServingN</w:t>
            </w:r>
            <w:r>
              <w:t>fId</w:t>
            </w:r>
          </w:p>
        </w:tc>
        <w:tc>
          <w:tcPr>
            <w:tcW w:w="1559" w:type="dxa"/>
            <w:tcBorders>
              <w:top w:val="single" w:sz="4" w:space="0" w:color="auto"/>
              <w:left w:val="single" w:sz="4" w:space="0" w:color="auto"/>
              <w:bottom w:val="single" w:sz="4" w:space="0" w:color="auto"/>
              <w:right w:val="single" w:sz="4" w:space="0" w:color="auto"/>
            </w:tcBorders>
          </w:tcPr>
          <w:p w14:paraId="32E9F93B" w14:textId="77777777" w:rsidR="00DD3FB3" w:rsidRDefault="00DD3FB3" w:rsidP="003521F9">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93C" w14:textId="77777777" w:rsidR="00DD3FB3" w:rsidRDefault="00DD3FB3"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3D" w14:textId="77777777" w:rsidR="00DD3FB3" w:rsidRDefault="00DD3FB3"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E" w14:textId="3F534160" w:rsidR="00DD3FB3" w:rsidRDefault="00DD3FB3" w:rsidP="003521F9">
            <w:pPr>
              <w:pStyle w:val="TAL"/>
              <w:rPr>
                <w:rFonts w:cs="Arial"/>
                <w:szCs w:val="18"/>
              </w:rPr>
            </w:pPr>
            <w:r>
              <w:rPr>
                <w:rFonts w:cs="Arial"/>
                <w:szCs w:val="18"/>
              </w:rPr>
              <w:t>This IE shall be present during a N2 handover preparation with AMF change</w:t>
            </w:r>
            <w:r w:rsidR="004172D4" w:rsidRPr="00900B48">
              <w:rPr>
                <w:rFonts w:cs="Arial"/>
                <w:szCs w:val="18"/>
              </w:rPr>
              <w:t>, when the hoState IE is set to the value "PREPARING"</w:t>
            </w:r>
            <w:r>
              <w:rPr>
                <w:rFonts w:cs="Arial"/>
                <w:szCs w:val="18"/>
              </w:rPr>
              <w:t>.</w:t>
            </w:r>
          </w:p>
          <w:p w14:paraId="32E9F93F" w14:textId="77777777" w:rsidR="00DD3FB3" w:rsidRDefault="00DD3FB3" w:rsidP="003521F9">
            <w:pPr>
              <w:pStyle w:val="TAL"/>
              <w:rPr>
                <w:rFonts w:cs="Arial"/>
                <w:szCs w:val="18"/>
              </w:rPr>
            </w:pPr>
            <w:r>
              <w:rPr>
                <w:rFonts w:cs="Arial"/>
                <w:szCs w:val="18"/>
              </w:rPr>
              <w:t xml:space="preserve">When present, it shall contain the identifier of the target </w:t>
            </w:r>
            <w:r w:rsidR="00DB5DB1">
              <w:rPr>
                <w:rFonts w:cs="Arial"/>
                <w:szCs w:val="18"/>
              </w:rPr>
              <w:t xml:space="preserve">serving NF (e.g. </w:t>
            </w:r>
            <w:r>
              <w:rPr>
                <w:rFonts w:cs="Arial"/>
                <w:szCs w:val="18"/>
              </w:rPr>
              <w:t>AMF</w:t>
            </w:r>
            <w:r w:rsidR="00DB5DB1">
              <w:rPr>
                <w:rFonts w:cs="Arial"/>
                <w:szCs w:val="18"/>
              </w:rPr>
              <w:t>)</w:t>
            </w:r>
            <w:r>
              <w:rPr>
                <w:rFonts w:cs="Arial"/>
                <w:szCs w:val="18"/>
              </w:rPr>
              <w:t>.</w:t>
            </w:r>
          </w:p>
        </w:tc>
      </w:tr>
      <w:tr w:rsidR="00AA1A08" w:rsidRPr="00FD48E5" w14:paraId="32E9F94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1" w14:textId="77777777" w:rsidR="00AA1A08" w:rsidRDefault="00AA1A08" w:rsidP="00AA1A08">
            <w:pPr>
              <w:pStyle w:val="TAL"/>
            </w:pPr>
            <w:r>
              <w:lastRenderedPageBreak/>
              <w:t>dataForwarding</w:t>
            </w:r>
          </w:p>
        </w:tc>
        <w:tc>
          <w:tcPr>
            <w:tcW w:w="1559" w:type="dxa"/>
            <w:tcBorders>
              <w:top w:val="single" w:sz="4" w:space="0" w:color="auto"/>
              <w:left w:val="single" w:sz="4" w:space="0" w:color="auto"/>
              <w:bottom w:val="single" w:sz="4" w:space="0" w:color="auto"/>
              <w:right w:val="single" w:sz="4" w:space="0" w:color="auto"/>
            </w:tcBorders>
          </w:tcPr>
          <w:p w14:paraId="32E9F942"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43"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4"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45" w14:textId="77FFD358" w:rsidR="00AA1A08" w:rsidRDefault="00AA1A08" w:rsidP="00AA1A08">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5.2.2.3.</w:t>
            </w:r>
            <w:r w:rsidR="00EA3B64">
              <w:rPr>
                <w:rFonts w:cs="Arial"/>
                <w:szCs w:val="18"/>
              </w:rPr>
              <w:t>9</w:t>
            </w:r>
            <w:r>
              <w:rPr>
                <w:rFonts w:cs="Arial"/>
                <w:szCs w:val="18"/>
              </w:rPr>
              <w:t xml:space="preserve"> during a 5GS to EPS handover.</w:t>
            </w:r>
          </w:p>
          <w:p w14:paraId="32E9F946" w14:textId="77777777" w:rsidR="00AA1A08" w:rsidRDefault="00AA1A08" w:rsidP="00AA1A08">
            <w:pPr>
              <w:pStyle w:val="TAL"/>
              <w:rPr>
                <w:rFonts w:cs="Arial"/>
                <w:szCs w:val="18"/>
              </w:rPr>
            </w:pPr>
            <w:r>
              <w:rPr>
                <w:rFonts w:cs="Arial"/>
                <w:szCs w:val="18"/>
              </w:rPr>
              <w:t>When present, it shall be set as follows:</w:t>
            </w:r>
          </w:p>
          <w:p w14:paraId="32E9F947" w14:textId="2C5BBE26" w:rsidR="00AA1A08" w:rsidRPr="00AC60A1" w:rsidRDefault="00AA1A08" w:rsidP="00AC60A1">
            <w:pPr>
              <w:pStyle w:val="B1"/>
              <w:rPr>
                <w:rFonts w:ascii="Arial" w:hAnsi="Arial"/>
                <w:sz w:val="18"/>
                <w:lang w:eastAsia="zh-CN"/>
              </w:rPr>
            </w:pPr>
            <w:r w:rsidRPr="00AC60A1">
              <w:rPr>
                <w:rFonts w:ascii="Arial" w:hAnsi="Arial"/>
                <w:sz w:val="18"/>
                <w:lang w:eastAsia="zh-CN"/>
              </w:rPr>
              <w:t xml:space="preserve">- true: </w:t>
            </w:r>
            <w:r w:rsidR="004E0BC1">
              <w:rPr>
                <w:rFonts w:ascii="Arial" w:hAnsi="Arial"/>
                <w:sz w:val="18"/>
                <w:lang w:eastAsia="zh-CN"/>
              </w:rPr>
              <w:t xml:space="preserve">setup the </w:t>
            </w:r>
            <w:r w:rsidRPr="00AC60A1">
              <w:rPr>
                <w:rFonts w:ascii="Arial" w:hAnsi="Arial"/>
                <w:sz w:val="18"/>
                <w:lang w:eastAsia="zh-CN"/>
              </w:rPr>
              <w:t xml:space="preserve">indirect data forwarding </w:t>
            </w:r>
            <w:r w:rsidR="004E0BC1">
              <w:rPr>
                <w:rFonts w:ascii="Arial" w:hAnsi="Arial"/>
                <w:sz w:val="18"/>
                <w:lang w:eastAsia="zh-CN"/>
              </w:rPr>
              <w:t>tunnels</w:t>
            </w:r>
            <w:r w:rsidRPr="00AC60A1">
              <w:rPr>
                <w:rFonts w:ascii="Arial" w:hAnsi="Arial"/>
                <w:sz w:val="18"/>
                <w:lang w:eastAsia="zh-CN"/>
              </w:rPr>
              <w:t>;</w:t>
            </w:r>
          </w:p>
          <w:p w14:paraId="32E9F948" w14:textId="47599C0D" w:rsidR="00AA1A08" w:rsidRDefault="00AA1A08" w:rsidP="00AC60A1">
            <w:pPr>
              <w:pStyle w:val="B1"/>
            </w:pPr>
            <w:r w:rsidRPr="00A77EF6">
              <w:rPr>
                <w:rFonts w:ascii="Arial" w:hAnsi="Arial"/>
                <w:sz w:val="18"/>
                <w:lang w:eastAsia="zh-CN"/>
              </w:rPr>
              <w:t xml:space="preserve">- false (default): indirect data forwarding </w:t>
            </w:r>
            <w:r w:rsidR="004E0BC1" w:rsidRPr="004F2714">
              <w:rPr>
                <w:rFonts w:ascii="Arial" w:hAnsi="Arial"/>
                <w:sz w:val="18"/>
                <w:lang w:eastAsia="zh-CN"/>
              </w:rPr>
              <w:t xml:space="preserve">tunnels </w:t>
            </w:r>
            <w:r w:rsidR="004E0BC1">
              <w:rPr>
                <w:rFonts w:ascii="Arial" w:hAnsi="Arial"/>
                <w:sz w:val="18"/>
                <w:lang w:eastAsia="zh-CN"/>
              </w:rPr>
              <w:t>are</w:t>
            </w:r>
            <w:r w:rsidR="004E0BC1" w:rsidRPr="004F2714">
              <w:rPr>
                <w:rFonts w:ascii="Arial" w:hAnsi="Arial"/>
                <w:sz w:val="18"/>
                <w:lang w:eastAsia="zh-CN"/>
              </w:rPr>
              <w:t xml:space="preserve"> not required to be setup</w:t>
            </w:r>
            <w:r w:rsidR="004E0BC1">
              <w:rPr>
                <w:rFonts w:ascii="Arial" w:hAnsi="Arial"/>
                <w:sz w:val="18"/>
                <w:lang w:eastAsia="zh-CN"/>
              </w:rPr>
              <w:t xml:space="preserve"> (see </w:t>
            </w:r>
            <w:r w:rsidR="005B1EEB">
              <w:rPr>
                <w:rFonts w:ascii="Arial" w:hAnsi="Arial"/>
                <w:sz w:val="18"/>
                <w:lang w:eastAsia="zh-CN"/>
              </w:rPr>
              <w:t>clause</w:t>
            </w:r>
            <w:r w:rsidR="004E0BC1">
              <w:rPr>
                <w:rFonts w:ascii="Arial" w:hAnsi="Arial"/>
                <w:sz w:val="18"/>
                <w:lang w:eastAsia="zh-CN"/>
              </w:rPr>
              <w:t> 5.2.2.3.9)</w:t>
            </w:r>
            <w:r w:rsidRPr="00A77EF6">
              <w:rPr>
                <w:rFonts w:ascii="Arial" w:hAnsi="Arial"/>
                <w:sz w:val="18"/>
                <w:lang w:eastAsia="zh-CN"/>
              </w:rPr>
              <w:t>.</w:t>
            </w:r>
          </w:p>
        </w:tc>
      </w:tr>
      <w:tr w:rsidR="00AA1A08" w:rsidRPr="00FD48E5" w14:paraId="32E9F95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A" w14:textId="77777777" w:rsidR="00AA1A08" w:rsidRDefault="00AA1A08" w:rsidP="00AA1A08">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4B" w14:textId="77777777" w:rsidR="00AA1A08" w:rsidRDefault="00C017F0" w:rsidP="00AA1A08">
            <w:pPr>
              <w:pStyle w:val="TAL"/>
            </w:pPr>
            <w:r>
              <w:t>array(</w:t>
            </w:r>
            <w:r w:rsidR="00AA1A08">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4C"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D" w14:textId="77777777" w:rsidR="00AA1A08" w:rsidRDefault="00AA1A08" w:rsidP="00AA1A08">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94E" w14:textId="569A6FED" w:rsidR="00AA1A08" w:rsidRDefault="00AA1A08" w:rsidP="00AA1A08">
            <w:pPr>
              <w:pStyle w:val="TAL"/>
              <w:rPr>
                <w:rFonts w:cs="Arial"/>
                <w:szCs w:val="18"/>
              </w:rPr>
            </w:pPr>
            <w:r>
              <w:rPr>
                <w:rFonts w:cs="Arial"/>
                <w:szCs w:val="18"/>
              </w:rPr>
              <w:t>This IE shall be present during a 5GS to EPS handover using the N26 interface.</w:t>
            </w:r>
          </w:p>
          <w:p w14:paraId="32E9F94F" w14:textId="65205016" w:rsidR="00AA1A08" w:rsidRDefault="00AA1A08" w:rsidP="00AA1A08">
            <w:pPr>
              <w:pStyle w:val="TAL"/>
              <w:rPr>
                <w:rFonts w:cs="Arial"/>
                <w:szCs w:val="18"/>
              </w:rPr>
            </w:pPr>
            <w:r>
              <w:rPr>
                <w:rFonts w:cs="Arial"/>
                <w:szCs w:val="18"/>
              </w:rPr>
              <w:t xml:space="preserve">When present, it shall include the EPS bearer context(s) successfully setup in EPS. </w:t>
            </w:r>
            <w:r w:rsidR="008670DC">
              <w:rPr>
                <w:rFonts w:cs="Arial"/>
                <w:szCs w:val="18"/>
              </w:rPr>
              <w:t xml:space="preserve">The array shall be empty if no resource was successfully allocated in EPS for any PDU session.   </w:t>
            </w:r>
          </w:p>
        </w:tc>
      </w:tr>
      <w:tr w:rsidR="00B631AF" w:rsidRPr="00FD48E5" w14:paraId="32E9F956"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1"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952" w14:textId="77777777" w:rsidR="00B631AF" w:rsidRDefault="00B631AF" w:rsidP="00B631AF">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53"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4" w14:textId="24A3E13D" w:rsidR="00B631AF" w:rsidRDefault="00D86742" w:rsidP="00B631AF">
            <w:pPr>
              <w:pStyle w:val="TAL"/>
            </w:pPr>
            <w:r>
              <w:t>1</w:t>
            </w:r>
            <w:r w:rsidR="00B631AF">
              <w:t>..N</w:t>
            </w:r>
          </w:p>
        </w:tc>
        <w:tc>
          <w:tcPr>
            <w:tcW w:w="4359" w:type="dxa"/>
            <w:tcBorders>
              <w:top w:val="single" w:sz="4" w:space="0" w:color="auto"/>
              <w:left w:val="single" w:sz="4" w:space="0" w:color="auto"/>
              <w:bottom w:val="single" w:sz="4" w:space="0" w:color="auto"/>
              <w:right w:val="single" w:sz="4" w:space="0" w:color="auto"/>
            </w:tcBorders>
          </w:tcPr>
          <w:p w14:paraId="32E9F955" w14:textId="33CAC05F" w:rsidR="00B631AF" w:rsidRDefault="00B631AF" w:rsidP="00B631AF">
            <w:pPr>
              <w:pStyle w:val="TAL"/>
              <w:rPr>
                <w:rFonts w:cs="Arial"/>
                <w:szCs w:val="18"/>
              </w:rPr>
            </w:pPr>
            <w:r>
              <w:t xml:space="preserve">This IE shall be present to request the SMF to revoke some EBIs (see </w:t>
            </w:r>
            <w:r w:rsidR="005B1EEB">
              <w:t>clause</w:t>
            </w:r>
            <w:r>
              <w:t xml:space="preserve"> 4.11.1.4.1 of 3GPP TS 23.502 [3]</w:t>
            </w:r>
            <w:r>
              <w:rPr>
                <w:sz w:val="16"/>
              </w:rPr>
              <w:t>)</w:t>
            </w:r>
            <w:r>
              <w:t>. When present, it shall contain the EBIs to revoke</w:t>
            </w:r>
            <w:r>
              <w:rPr>
                <w:sz w:val="16"/>
              </w:rPr>
              <w:t>.</w:t>
            </w:r>
          </w:p>
        </w:tc>
      </w:tr>
      <w:tr w:rsidR="007C443B" w:rsidRPr="00FD48E5" w14:paraId="32E9F962"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7" w14:textId="77777777" w:rsidR="007C443B" w:rsidRDefault="007C443B" w:rsidP="007C443B">
            <w:pPr>
              <w:pStyle w:val="TAL"/>
            </w:pPr>
            <w:r>
              <w:t>release</w:t>
            </w:r>
          </w:p>
        </w:tc>
        <w:tc>
          <w:tcPr>
            <w:tcW w:w="1559" w:type="dxa"/>
            <w:tcBorders>
              <w:top w:val="single" w:sz="4" w:space="0" w:color="auto"/>
              <w:left w:val="single" w:sz="4" w:space="0" w:color="auto"/>
              <w:bottom w:val="single" w:sz="4" w:space="0" w:color="auto"/>
              <w:right w:val="single" w:sz="4" w:space="0" w:color="auto"/>
            </w:tcBorders>
          </w:tcPr>
          <w:p w14:paraId="32E9F958" w14:textId="77777777" w:rsidR="007C443B" w:rsidRDefault="007C443B" w:rsidP="007C443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59"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A"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5B" w14:textId="7DC4B2CE" w:rsidR="007C443B" w:rsidRDefault="007C443B" w:rsidP="007C443B">
            <w:pPr>
              <w:pStyle w:val="TAL"/>
              <w:rPr>
                <w:rFonts w:cs="Arial"/>
                <w:szCs w:val="18"/>
              </w:rPr>
            </w:pPr>
            <w:r>
              <w:rPr>
                <w:rFonts w:cs="Arial"/>
                <w:szCs w:val="18"/>
              </w:rPr>
              <w:t>This IE shall be used to indicate a network initiated PDU session release is requested.</w:t>
            </w:r>
          </w:p>
          <w:p w14:paraId="32E9F95C" w14:textId="77777777" w:rsidR="007C443B" w:rsidRDefault="007C443B" w:rsidP="007C443B">
            <w:pPr>
              <w:pStyle w:val="TAL"/>
              <w:rPr>
                <w:rFonts w:cs="Arial"/>
                <w:szCs w:val="18"/>
              </w:rPr>
            </w:pPr>
          </w:p>
          <w:p w14:paraId="32E9F95D" w14:textId="37F0FEE9" w:rsidR="007C443B" w:rsidRDefault="007C443B" w:rsidP="007C443B">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5.2.2.3.10 during P-CSCF restoration procedure</w:t>
            </w:r>
            <w:r w:rsidR="00185CBE">
              <w:rPr>
                <w:rFonts w:cs="Arial"/>
                <w:szCs w:val="18"/>
              </w:rPr>
              <w:t>,</w:t>
            </w:r>
            <w:r w:rsidR="007B1E45" w:rsidRPr="00861614">
              <w:rPr>
                <w:rFonts w:cs="Arial"/>
                <w:szCs w:val="18"/>
              </w:rPr>
              <w:t xml:space="preserve"> </w:t>
            </w:r>
            <w:r w:rsidR="00185CBE">
              <w:rPr>
                <w:rFonts w:cs="Arial"/>
                <w:szCs w:val="18"/>
              </w:rPr>
              <w:t xml:space="preserve">in </w:t>
            </w:r>
            <w:r w:rsidR="005B1EEB">
              <w:rPr>
                <w:rFonts w:cs="Arial"/>
                <w:szCs w:val="18"/>
              </w:rPr>
              <w:t>clause</w:t>
            </w:r>
            <w:r w:rsidR="007B1E45" w:rsidRPr="00861614">
              <w:rPr>
                <w:rFonts w:cs="Arial"/>
                <w:szCs w:val="18"/>
              </w:rPr>
              <w:t xml:space="preserve"> 5.2.2.3.</w:t>
            </w:r>
            <w:r w:rsidR="007B1E45">
              <w:rPr>
                <w:rFonts w:cs="Arial"/>
                <w:szCs w:val="18"/>
              </w:rPr>
              <w:t>11</w:t>
            </w:r>
            <w:r w:rsidR="007B1E45" w:rsidRPr="00861614">
              <w:rPr>
                <w:rFonts w:cs="Arial"/>
                <w:szCs w:val="18"/>
              </w:rPr>
              <w:t xml:space="preserve"> during </w:t>
            </w:r>
            <w:r w:rsidR="007B1E45" w:rsidRPr="00861614">
              <w:t>AMF requested PDU Session Release due to duplicated PDU Session Id</w:t>
            </w:r>
            <w:r w:rsidR="004B5893">
              <w:t xml:space="preserve">, and in </w:t>
            </w:r>
            <w:r w:rsidR="005B1EEB">
              <w:rPr>
                <w:rFonts w:cs="Arial"/>
                <w:szCs w:val="18"/>
              </w:rPr>
              <w:t>clause</w:t>
            </w:r>
            <w:r w:rsidR="004B5893">
              <w:rPr>
                <w:rFonts w:cs="Arial"/>
                <w:szCs w:val="18"/>
              </w:rPr>
              <w:t xml:space="preserve"> 5.2.2.3.12 during </w:t>
            </w:r>
            <w:r w:rsidR="004B5893">
              <w:t>AMF requested PDU Session Release due to slice not available</w:t>
            </w:r>
            <w:r>
              <w:rPr>
                <w:rFonts w:cs="Arial"/>
                <w:szCs w:val="18"/>
              </w:rPr>
              <w:t>.</w:t>
            </w:r>
          </w:p>
          <w:p w14:paraId="32E9F95E" w14:textId="77777777" w:rsidR="007C443B" w:rsidRDefault="007C443B" w:rsidP="007C443B">
            <w:pPr>
              <w:pStyle w:val="TAL"/>
              <w:rPr>
                <w:rFonts w:cs="Arial"/>
                <w:szCs w:val="18"/>
              </w:rPr>
            </w:pPr>
          </w:p>
          <w:p w14:paraId="32E9F95F" w14:textId="77777777" w:rsidR="007C443B" w:rsidRDefault="007C443B" w:rsidP="007C443B">
            <w:pPr>
              <w:pStyle w:val="TAL"/>
              <w:rPr>
                <w:rFonts w:cs="Arial"/>
                <w:szCs w:val="18"/>
              </w:rPr>
            </w:pPr>
            <w:r>
              <w:rPr>
                <w:rFonts w:cs="Arial"/>
                <w:szCs w:val="18"/>
              </w:rPr>
              <w:t>When present, it shall be set as follows:</w:t>
            </w:r>
          </w:p>
          <w:p w14:paraId="32E9F960" w14:textId="7E0C959F" w:rsidR="007C443B" w:rsidRDefault="007C443B" w:rsidP="00F5014C">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32E9F961" w14:textId="77777777" w:rsidR="007C443B" w:rsidRDefault="007C443B" w:rsidP="00F5014C">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r>
      <w:tr w:rsidR="005D7D49" w:rsidRPr="00FD48E5" w14:paraId="32E9F968"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63" w14:textId="77777777" w:rsidR="005D7D49" w:rsidRDefault="005D7D49" w:rsidP="001E2CE3">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64" w14:textId="77777777" w:rsidR="005D7D49" w:rsidRDefault="005D7D49" w:rsidP="001E2CE3">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65" w14:textId="77777777" w:rsidR="005D7D49" w:rsidRDefault="005D7D49"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66" w14:textId="77777777" w:rsidR="005D7D49" w:rsidRDefault="005D7D49"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7" w14:textId="77777777" w:rsidR="005D7D49" w:rsidRDefault="005D7D49" w:rsidP="001E2CE3">
            <w:pPr>
              <w:pStyle w:val="TAL"/>
              <w:rPr>
                <w:rFonts w:cs="Arial"/>
                <w:szCs w:val="18"/>
              </w:rPr>
            </w:pPr>
            <w:r>
              <w:rPr>
                <w:rFonts w:cs="Arial"/>
                <w:szCs w:val="18"/>
              </w:rPr>
              <w:t xml:space="preserve">When present, this IE shall indicate the cause for the requested modification, e.g. the </w:t>
            </w:r>
            <w:r w:rsidR="00D12558">
              <w:rPr>
                <w:rFonts w:cs="Arial"/>
                <w:szCs w:val="18"/>
              </w:rPr>
              <w:t xml:space="preserve">NF Service Consumer </w:t>
            </w:r>
            <w:r>
              <w:rPr>
                <w:rFonts w:cs="Arial"/>
                <w:szCs w:val="18"/>
              </w:rPr>
              <w:t>cause for requesting to deactivate the user plane connection of the PDU session.</w:t>
            </w:r>
          </w:p>
        </w:tc>
      </w:tr>
      <w:tr w:rsidR="00D12558" w:rsidRPr="00FD48E5" w14:paraId="32E9F96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6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6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6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6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r>
      <w:tr w:rsidR="00803680" w:rsidRPr="00FD48E5" w14:paraId="32E9F97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6F" w14:textId="3E04B89A" w:rsidR="00803680" w:rsidRDefault="00803680" w:rsidP="00803680">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70"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71"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2"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3" w14:textId="77777777" w:rsidR="00803680" w:rsidRDefault="00803680" w:rsidP="00803680">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r>
      <w:tr w:rsidR="00D80699" w:rsidRPr="00FD48E5" w14:paraId="32E9F97B"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75" w14:textId="77777777" w:rsidR="00D80699" w:rsidRDefault="00D80699" w:rsidP="00CD03E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976" w14:textId="77777777" w:rsidR="00D80699" w:rsidRDefault="00D80699" w:rsidP="00CD03E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977" w14:textId="77777777" w:rsidR="00D80699" w:rsidRDefault="00D80699"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8" w14:textId="77777777" w:rsidR="00D80699" w:rsidRDefault="00D80699"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9" w14:textId="77777777" w:rsidR="00D80699" w:rsidRDefault="00D80699" w:rsidP="00CD03E9">
            <w:pPr>
              <w:pStyle w:val="TAL"/>
              <w:rPr>
                <w:rFonts w:cs="Arial"/>
                <w:szCs w:val="18"/>
              </w:rPr>
            </w:pPr>
            <w:r>
              <w:rPr>
                <w:rFonts w:cs="Arial"/>
                <w:szCs w:val="18"/>
              </w:rPr>
              <w:t>This IE shall be present, during an EPS to 5GS idle mode mobility or handover using the N26 interface, if the S-NSSAI for the serving PLMN derived from the S-NSSAI of the home PLMN differs from the S-NSSAI provided in the Create SM Context Request.</w:t>
            </w:r>
          </w:p>
          <w:p w14:paraId="32E9F97A" w14:textId="77777777" w:rsidR="00D80699" w:rsidRDefault="00D80699" w:rsidP="00CD03E9">
            <w:pPr>
              <w:pStyle w:val="TAL"/>
              <w:rPr>
                <w:rFonts w:cs="Arial"/>
                <w:szCs w:val="18"/>
              </w:rPr>
            </w:pPr>
            <w:r>
              <w:rPr>
                <w:rFonts w:cs="Arial"/>
                <w:szCs w:val="18"/>
              </w:rPr>
              <w:t xml:space="preserve">When present, it shall contain the S-NSSAI for the serving PLMN. </w:t>
            </w:r>
          </w:p>
        </w:tc>
      </w:tr>
      <w:tr w:rsidR="001B3C45" w:rsidRPr="00FD48E5" w14:paraId="32E9F983"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7C" w14:textId="77777777" w:rsidR="001B3C45" w:rsidRDefault="001B3C45" w:rsidP="001B3C45">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32E9F97D" w14:textId="77777777" w:rsidR="001B3C45" w:rsidRDefault="001B3C45" w:rsidP="001B3C45">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32E9F97E" w14:textId="77777777" w:rsidR="001B3C45" w:rsidRDefault="001B3C45" w:rsidP="001B3C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F" w14:textId="77777777" w:rsidR="001B3C45" w:rsidRDefault="001B3C45" w:rsidP="001B3C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0" w14:textId="43D500A7" w:rsidR="001B3C45" w:rsidRDefault="001B3C45" w:rsidP="001B3C45">
            <w:pPr>
              <w:pStyle w:val="TAL"/>
              <w:rPr>
                <w:szCs w:val="18"/>
              </w:rPr>
            </w:pPr>
            <w:r>
              <w:rPr>
                <w:szCs w:val="18"/>
              </w:rPr>
              <w:t>This IE shall be included if trace is required to be activated, modified or deactivated (see 3GPP TS 32.422 [22]).</w:t>
            </w:r>
          </w:p>
          <w:p w14:paraId="32E9F981" w14:textId="5D86E54D" w:rsidR="001B3C45" w:rsidRDefault="001B3C45" w:rsidP="001B3C45">
            <w:pPr>
              <w:pStyle w:val="TAL"/>
              <w:rPr>
                <w:szCs w:val="18"/>
              </w:rPr>
            </w:pPr>
            <w:r>
              <w:rPr>
                <w:rFonts w:cs="Arial"/>
                <w:szCs w:val="18"/>
              </w:rPr>
              <w:t>For trace modification, it shall contain a complete replacement of trace data.</w:t>
            </w:r>
          </w:p>
          <w:p w14:paraId="32E9F982" w14:textId="77777777" w:rsidR="001B3C45" w:rsidRDefault="001B3C45" w:rsidP="001B3C45">
            <w:pPr>
              <w:pStyle w:val="TAL"/>
              <w:rPr>
                <w:rFonts w:cs="Arial"/>
                <w:szCs w:val="18"/>
              </w:rPr>
            </w:pPr>
            <w:r>
              <w:rPr>
                <w:rFonts w:cs="Arial"/>
                <w:szCs w:val="18"/>
              </w:rPr>
              <w:t>For trace deactivation, it shall contain the Null value.</w:t>
            </w:r>
          </w:p>
        </w:tc>
      </w:tr>
      <w:tr w:rsidR="00C00E37" w:rsidRPr="00FD48E5" w14:paraId="32E9F98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84" w14:textId="77777777" w:rsidR="00C00E37" w:rsidRDefault="00C00E37" w:rsidP="00777461">
            <w:pPr>
              <w:pStyle w:val="TAL"/>
            </w:pPr>
            <w:r>
              <w:lastRenderedPageBreak/>
              <w:t>epsInterworkingInd</w:t>
            </w:r>
          </w:p>
        </w:tc>
        <w:tc>
          <w:tcPr>
            <w:tcW w:w="1559" w:type="dxa"/>
            <w:tcBorders>
              <w:top w:val="single" w:sz="4" w:space="0" w:color="auto"/>
              <w:left w:val="single" w:sz="4" w:space="0" w:color="auto"/>
              <w:bottom w:val="single" w:sz="4" w:space="0" w:color="auto"/>
              <w:right w:val="single" w:sz="4" w:space="0" w:color="auto"/>
            </w:tcBorders>
          </w:tcPr>
          <w:p w14:paraId="32E9F985"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986"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87"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8" w14:textId="77777777" w:rsidR="00C00E37" w:rsidRDefault="00C00E37" w:rsidP="00777461">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32E9F989" w14:textId="77777777" w:rsidR="00C00E37" w:rsidRDefault="00C00E37" w:rsidP="00777461">
            <w:pPr>
              <w:pStyle w:val="TAL"/>
              <w:rPr>
                <w:rFonts w:cs="Arial"/>
                <w:szCs w:val="18"/>
              </w:rPr>
            </w:pPr>
          </w:p>
          <w:p w14:paraId="32E9F98A"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E4AA3" w:rsidRPr="00FD48E5" w14:paraId="76F97802"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53E4581" w14:textId="621C029F" w:rsidR="002E4AA3" w:rsidRDefault="002E4AA3" w:rsidP="002E4AA3">
            <w:pPr>
              <w:pStyle w:val="TAL"/>
            </w:pPr>
            <w:r>
              <w:t>anTypeCanBeChanged</w:t>
            </w:r>
          </w:p>
        </w:tc>
        <w:tc>
          <w:tcPr>
            <w:tcW w:w="1559" w:type="dxa"/>
            <w:tcBorders>
              <w:top w:val="single" w:sz="4" w:space="0" w:color="auto"/>
              <w:left w:val="single" w:sz="4" w:space="0" w:color="auto"/>
              <w:bottom w:val="single" w:sz="4" w:space="0" w:color="auto"/>
              <w:right w:val="single" w:sz="4" w:space="0" w:color="auto"/>
            </w:tcBorders>
          </w:tcPr>
          <w:p w14:paraId="00FD49E6" w14:textId="679D8592" w:rsidR="002E4AA3" w:rsidRDefault="002E4AA3" w:rsidP="002E4A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089C7A" w14:textId="211A1CE4" w:rsidR="002E4AA3" w:rsidRDefault="002E4AA3" w:rsidP="002E4A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67B656" w14:textId="01D30B0F" w:rsidR="002E4AA3" w:rsidRDefault="002E4AA3" w:rsidP="002E4A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5BE2B8" w14:textId="7DD7BA4C" w:rsidR="002E4AA3" w:rsidRDefault="002E4AA3" w:rsidP="002E4AA3">
            <w:pPr>
              <w:pStyle w:val="TAL"/>
            </w:pPr>
            <w:r>
              <w:rPr>
                <w:rFonts w:cs="Arial"/>
                <w:szCs w:val="18"/>
              </w:rPr>
              <w:t>This IE shall be present and set to true to indicate that the Access Network Type associated to the PDU session</w:t>
            </w:r>
            <w:r>
              <w:t xml:space="preserve"> can be changed (see </w:t>
            </w:r>
            <w:r w:rsidR="005B1EEB">
              <w:t>clause</w:t>
            </w:r>
            <w:r>
              <w:t xml:space="preserve"> 5.2.2.3.2.4), </w:t>
            </w:r>
            <w:r>
              <w:rPr>
                <w:rFonts w:cs="Arial"/>
                <w:szCs w:val="18"/>
              </w:rPr>
              <w:t>during a Service Request procedure (</w:t>
            </w:r>
            <w:r>
              <w:t xml:space="preserve">see </w:t>
            </w:r>
            <w:r w:rsidR="005B1EEB">
              <w:t>clause</w:t>
            </w:r>
            <w:r>
              <w:t xml:space="preserv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5B1EEB">
              <w:t>clause</w:t>
            </w:r>
            <w:r>
              <w:t> 4.2.3.3</w:t>
            </w:r>
            <w:r w:rsidRPr="00E12BDF">
              <w:t xml:space="preserve"> </w:t>
            </w:r>
            <w:r>
              <w:t>of 3GPP TS 23.502 [3].</w:t>
            </w:r>
          </w:p>
          <w:p w14:paraId="18155D07" w14:textId="77777777" w:rsidR="002E4AA3" w:rsidRDefault="002E4AA3" w:rsidP="002E4AA3">
            <w:pPr>
              <w:pStyle w:val="TAL"/>
            </w:pPr>
          </w:p>
          <w:p w14:paraId="069E9828" w14:textId="77777777" w:rsidR="002E4AA3" w:rsidRDefault="002E4AA3" w:rsidP="002E4AA3">
            <w:pPr>
              <w:pStyle w:val="TAL"/>
              <w:rPr>
                <w:rFonts w:cs="Arial"/>
                <w:szCs w:val="18"/>
              </w:rPr>
            </w:pPr>
            <w:r>
              <w:rPr>
                <w:rFonts w:cs="Arial"/>
                <w:szCs w:val="18"/>
              </w:rPr>
              <w:t>When present, it shall be set as follows:</w:t>
            </w:r>
          </w:p>
          <w:p w14:paraId="3D42FCC1" w14:textId="1B17A4A0" w:rsidR="002E4AA3" w:rsidRDefault="002E4AA3" w:rsidP="00757B26">
            <w:pPr>
              <w:pStyle w:val="B1"/>
              <w:rPr>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587AB834" w14:textId="4B52A9A5" w:rsidR="002E4AA3" w:rsidRDefault="002E4AA3" w:rsidP="00757B26">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the access type of the PDU session cannot be changed (default).</w:t>
            </w:r>
          </w:p>
        </w:tc>
      </w:tr>
      <w:tr w:rsidR="008679C6" w:rsidRPr="00FD48E5" w14:paraId="3D90F404"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131CB9E3" w14:textId="564B4AA6" w:rsidR="008679C6" w:rsidRDefault="008679C6" w:rsidP="008679C6">
            <w:pPr>
              <w:pStyle w:val="TAL"/>
            </w:pPr>
            <w:r>
              <w:t>n2SmInfoExt1</w:t>
            </w:r>
          </w:p>
        </w:tc>
        <w:tc>
          <w:tcPr>
            <w:tcW w:w="1559" w:type="dxa"/>
            <w:tcBorders>
              <w:top w:val="single" w:sz="4" w:space="0" w:color="auto"/>
              <w:left w:val="single" w:sz="4" w:space="0" w:color="auto"/>
              <w:bottom w:val="single" w:sz="4" w:space="0" w:color="auto"/>
              <w:right w:val="single" w:sz="4" w:space="0" w:color="auto"/>
            </w:tcBorders>
          </w:tcPr>
          <w:p w14:paraId="5013F8A1" w14:textId="217BA403"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936170D" w14:textId="1F4FDB89"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1F0A0B" w14:textId="55A5E571"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60159D" w14:textId="751345F2" w:rsidR="008679C6" w:rsidRDefault="008679C6" w:rsidP="008679C6">
            <w:pPr>
              <w:pStyle w:val="TAL"/>
              <w:rPr>
                <w:rFonts w:cs="Arial"/>
                <w:szCs w:val="18"/>
              </w:rPr>
            </w:pPr>
            <w:r>
              <w:rPr>
                <w:rFonts w:cs="Arial"/>
                <w:szCs w:val="18"/>
              </w:rPr>
              <w:t>This IE shall be present if more than one N2 SM Information has been received from the AN.</w:t>
            </w:r>
          </w:p>
          <w:p w14:paraId="10D103F1" w14:textId="6A787DCA" w:rsidR="008679C6" w:rsidRDefault="008679C6" w:rsidP="008679C6">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8679C6" w:rsidRPr="00FD48E5" w14:paraId="1346513F"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131768D7" w14:textId="5B8E206F" w:rsidR="008679C6" w:rsidRDefault="008679C6" w:rsidP="008679C6">
            <w:pPr>
              <w:pStyle w:val="TAL"/>
            </w:pPr>
            <w:r>
              <w:t>n2SmInfoTypeExt1</w:t>
            </w:r>
          </w:p>
        </w:tc>
        <w:tc>
          <w:tcPr>
            <w:tcW w:w="1559" w:type="dxa"/>
            <w:tcBorders>
              <w:top w:val="single" w:sz="4" w:space="0" w:color="auto"/>
              <w:left w:val="single" w:sz="4" w:space="0" w:color="auto"/>
              <w:bottom w:val="single" w:sz="4" w:space="0" w:color="auto"/>
              <w:right w:val="single" w:sz="4" w:space="0" w:color="auto"/>
            </w:tcBorders>
          </w:tcPr>
          <w:p w14:paraId="041DC917" w14:textId="767F2826"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05B827B0" w14:textId="0734343E"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7447D" w14:textId="78C4DA81"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FF789B" w14:textId="7F6F3B1D" w:rsidR="008679C6" w:rsidRDefault="008679C6" w:rsidP="008679C6">
            <w:pPr>
              <w:pStyle w:val="TAL"/>
              <w:rPr>
                <w:rFonts w:cs="Arial"/>
                <w:szCs w:val="18"/>
              </w:rPr>
            </w:pPr>
            <w:r>
              <w:rPr>
                <w:rFonts w:cs="Arial"/>
                <w:szCs w:val="18"/>
              </w:rPr>
              <w:t>This IE shall be present if "</w:t>
            </w:r>
            <w:r>
              <w:t>n2SmInfoExt1</w:t>
            </w:r>
            <w:r>
              <w:rPr>
                <w:rFonts w:cs="Arial"/>
                <w:szCs w:val="18"/>
              </w:rPr>
              <w:t>" attribute is present.</w:t>
            </w:r>
          </w:p>
          <w:p w14:paraId="516B0FB4" w14:textId="0DC2A1F6" w:rsidR="008679C6" w:rsidRDefault="008679C6" w:rsidP="008679C6">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r>
      <w:tr w:rsidR="00543DFF" w14:paraId="32E9F98D"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98C"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98E" w14:textId="77777777" w:rsidR="0058081A" w:rsidRDefault="0058081A" w:rsidP="0058081A"/>
    <w:p w14:paraId="32E9F98F" w14:textId="77777777" w:rsidR="0058081A" w:rsidRDefault="0058081A" w:rsidP="0058081A">
      <w:pPr>
        <w:pStyle w:val="Heading5"/>
      </w:pPr>
      <w:bookmarkStart w:id="793" w:name="_Toc20129594"/>
      <w:bookmarkStart w:id="794" w:name="_Toc27584221"/>
      <w:bookmarkStart w:id="795" w:name="_Toc36455523"/>
      <w:bookmarkStart w:id="796" w:name="_Toc45026909"/>
      <w:bookmarkStart w:id="797" w:name="_Toc67687244"/>
      <w:r>
        <w:lastRenderedPageBreak/>
        <w:t>6.1.6.2.5</w:t>
      </w:r>
      <w:r>
        <w:tab/>
        <w:t>Type: SMContextUpdatedData</w:t>
      </w:r>
      <w:bookmarkEnd w:id="793"/>
      <w:bookmarkEnd w:id="794"/>
      <w:bookmarkEnd w:id="795"/>
      <w:bookmarkEnd w:id="796"/>
      <w:bookmarkEnd w:id="797"/>
    </w:p>
    <w:p w14:paraId="32E9F990" w14:textId="77777777" w:rsidR="0058081A" w:rsidRDefault="0058081A" w:rsidP="0058081A">
      <w:pPr>
        <w:pStyle w:val="TH"/>
      </w:pPr>
      <w:r>
        <w:rPr>
          <w:noProof/>
        </w:rPr>
        <w:t>Table </w:t>
      </w:r>
      <w:r>
        <w:t xml:space="preserve">6.1.6.2.5-1: </w:t>
      </w:r>
      <w:r>
        <w:rPr>
          <w:noProof/>
        </w:rPr>
        <w:t xml:space="preserve">Definition of type </w:t>
      </w:r>
      <w:r>
        <w:t>SmContextUpdatedData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9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91"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9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9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9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95" w14:textId="77777777" w:rsidR="0058081A" w:rsidRDefault="0058081A" w:rsidP="00A423F5">
            <w:pPr>
              <w:pStyle w:val="TAH"/>
              <w:rPr>
                <w:rFonts w:cs="Arial"/>
                <w:szCs w:val="18"/>
              </w:rPr>
            </w:pPr>
            <w:r>
              <w:rPr>
                <w:rFonts w:cs="Arial"/>
                <w:szCs w:val="18"/>
              </w:rPr>
              <w:t>Description</w:t>
            </w:r>
          </w:p>
        </w:tc>
      </w:tr>
      <w:tr w:rsidR="00B550FC" w:rsidRPr="00FD48E5" w14:paraId="32E9F99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7"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98"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99"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9A"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9B" w14:textId="77777777" w:rsidR="00B550FC" w:rsidRDefault="00B550FC" w:rsidP="001433FE">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99C" w14:textId="347E335E" w:rsidR="00B550FC" w:rsidRDefault="00B550FC"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954735" w:rsidRPr="00FD48E5" w14:paraId="32E9F9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E"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9F"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A0"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1"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A2" w14:textId="77777777" w:rsidR="00954735" w:rsidRDefault="00954735" w:rsidP="001433FE">
            <w:pPr>
              <w:pStyle w:val="TAL"/>
              <w:rPr>
                <w:rFonts w:cs="Arial"/>
                <w:szCs w:val="18"/>
              </w:rPr>
            </w:pPr>
            <w:r>
              <w:rPr>
                <w:rFonts w:cs="Arial"/>
                <w:szCs w:val="18"/>
              </w:rPr>
              <w:t>This IE shall be present if the SMF was requested to prepare, execute or cancel a handover for the PDU session in the corresponding request.</w:t>
            </w:r>
          </w:p>
          <w:p w14:paraId="32E9F9A3" w14:textId="5F08298F" w:rsidR="00954735" w:rsidRDefault="00954735"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5.2.2.3.4.</w:t>
            </w:r>
          </w:p>
        </w:tc>
      </w:tr>
      <w:tr w:rsidR="00271F8E" w:rsidRPr="00FD48E5" w14:paraId="32E9F9A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5" w14:textId="77777777" w:rsidR="00271F8E" w:rsidRDefault="00271F8E" w:rsidP="001433FE">
            <w:pPr>
              <w:pStyle w:val="TAL"/>
            </w:pPr>
            <w:r>
              <w:t>releaseEbiList</w:t>
            </w:r>
          </w:p>
        </w:tc>
        <w:tc>
          <w:tcPr>
            <w:tcW w:w="1559" w:type="dxa"/>
            <w:tcBorders>
              <w:top w:val="single" w:sz="4" w:space="0" w:color="auto"/>
              <w:left w:val="single" w:sz="4" w:space="0" w:color="auto"/>
              <w:bottom w:val="single" w:sz="4" w:space="0" w:color="auto"/>
              <w:right w:val="single" w:sz="4" w:space="0" w:color="auto"/>
            </w:tcBorders>
          </w:tcPr>
          <w:p w14:paraId="32E9F9A6" w14:textId="77777777" w:rsidR="00271F8E" w:rsidRDefault="00C017F0" w:rsidP="001433FE">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A7"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8" w14:textId="562AC4C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9" w14:textId="77777777" w:rsidR="00271F8E" w:rsidRDefault="00271F8E" w:rsidP="001433FE">
            <w:pPr>
              <w:pStyle w:val="TAL"/>
              <w:rPr>
                <w:rFonts w:cs="Arial"/>
                <w:szCs w:val="18"/>
              </w:rPr>
            </w:pPr>
            <w:r>
              <w:rPr>
                <w:rFonts w:cs="Arial"/>
                <w:szCs w:val="18"/>
              </w:rPr>
              <w:t>This IE shall be present if the SMF determines that some EBIs are not needed. When present, it shall contain the EBIs to be released.</w:t>
            </w:r>
          </w:p>
        </w:tc>
      </w:tr>
      <w:tr w:rsidR="00271F8E" w:rsidRPr="00FD48E5" w14:paraId="32E9F9B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B" w14:textId="77777777" w:rsidR="00271F8E" w:rsidRDefault="00271F8E" w:rsidP="001433FE">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9AC" w14:textId="77777777" w:rsidR="00271F8E" w:rsidRDefault="00C017F0" w:rsidP="001433FE">
            <w:pPr>
              <w:pStyle w:val="TAL"/>
            </w:pPr>
            <w:r>
              <w:rPr>
                <w:lang w:val="en-US"/>
              </w:rPr>
              <w:t>array(</w:t>
            </w:r>
            <w:r w:rsidR="00CD7DC1">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9AD"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E" w14:textId="41CD235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F" w14:textId="77777777" w:rsidR="00271F8E" w:rsidRDefault="00271F8E" w:rsidP="001433FE">
            <w:pPr>
              <w:pStyle w:val="TAL"/>
              <w:rPr>
                <w:rFonts w:cs="Arial"/>
                <w:szCs w:val="18"/>
              </w:rPr>
            </w:pPr>
            <w:r>
              <w:rPr>
                <w:rFonts w:cs="Arial"/>
                <w:szCs w:val="18"/>
              </w:rPr>
              <w:t xml:space="preserve">This IE shall be present if the consumer NF is an AMF and Inter-system mobility happens. When present, it shall contain </w:t>
            </w:r>
            <w:r w:rsidR="00CD7DC1">
              <w:rPr>
                <w:rFonts w:cs="Arial"/>
                <w:szCs w:val="18"/>
              </w:rPr>
              <w:t xml:space="preserve">an array of </w:t>
            </w:r>
            <w:r>
              <w:rPr>
                <w:rFonts w:cs="Arial"/>
                <w:szCs w:val="18"/>
              </w:rPr>
              <w:t>EBI</w:t>
            </w:r>
            <w:r w:rsidR="00CD7DC1">
              <w:rPr>
                <w:rFonts w:cs="Arial"/>
                <w:szCs w:val="18"/>
              </w:rPr>
              <w:t xml:space="preserve"> to ARP mapping</w:t>
            </w:r>
            <w:r>
              <w:rPr>
                <w:rFonts w:cs="Arial"/>
                <w:szCs w:val="18"/>
              </w:rPr>
              <w:t>s currently allocated to the PDU session.</w:t>
            </w:r>
          </w:p>
        </w:tc>
      </w:tr>
      <w:tr w:rsidR="00CD7DC1" w:rsidRPr="00FD48E5" w14:paraId="32E9F9B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1" w14:textId="77777777" w:rsidR="00CD7DC1" w:rsidRDefault="00CD7DC1" w:rsidP="00CD7DC1">
            <w:pPr>
              <w:pStyle w:val="TAL"/>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9B2"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9B3"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9B4" w14:textId="75D2DC1C" w:rsidR="00CD7DC1" w:rsidRDefault="00D86742"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9B5"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58081A" w:rsidRPr="00FD48E5" w14:paraId="32E9F9B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7"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B8"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B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B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BB" w14:textId="77777777" w:rsidR="0058081A" w:rsidRDefault="0058081A" w:rsidP="00A423F5">
            <w:pPr>
              <w:pStyle w:val="TAL"/>
              <w:rPr>
                <w:rFonts w:cs="Arial"/>
                <w:szCs w:val="18"/>
              </w:rPr>
            </w:pPr>
            <w:r>
              <w:rPr>
                <w:rFonts w:cs="Arial"/>
                <w:szCs w:val="18"/>
              </w:rPr>
              <w:t>This IE shall be present if N1 SM Information needs to be sent to the UE.</w:t>
            </w:r>
          </w:p>
          <w:p w14:paraId="32E9F9BC" w14:textId="4CACFB51" w:rsidR="0095220C" w:rsidRDefault="0095220C" w:rsidP="00A423F5">
            <w:pPr>
              <w:pStyle w:val="TAL"/>
              <w:rPr>
                <w:rFonts w:cs="Arial"/>
                <w:szCs w:val="18"/>
              </w:rPr>
            </w:pPr>
            <w:r>
              <w:rPr>
                <w:rFonts w:cs="Arial"/>
                <w:szCs w:val="18"/>
              </w:rPr>
              <w:t xml:space="preserve">When present, this IE shall reference the N1 SM Message binary data (see </w:t>
            </w:r>
            <w:r w:rsidR="005B1EEB">
              <w:rPr>
                <w:rFonts w:cs="Arial"/>
                <w:szCs w:val="18"/>
              </w:rPr>
              <w:t>clause</w:t>
            </w:r>
            <w:r>
              <w:rPr>
                <w:rFonts w:cs="Arial"/>
                <w:szCs w:val="18"/>
              </w:rPr>
              <w:t xml:space="preserve"> 6.1.6.4.2).</w:t>
            </w:r>
          </w:p>
        </w:tc>
      </w:tr>
      <w:tr w:rsidR="0058081A" w:rsidRPr="00FD48E5" w14:paraId="32E9F9C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E"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BF"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C0"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1"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C2" w14:textId="693BBE72" w:rsidR="0058081A" w:rsidRDefault="0058081A" w:rsidP="00A423F5">
            <w:pPr>
              <w:pStyle w:val="TAL"/>
              <w:rPr>
                <w:rFonts w:cs="Arial"/>
                <w:szCs w:val="18"/>
              </w:rPr>
            </w:pPr>
            <w:r>
              <w:rPr>
                <w:rFonts w:cs="Arial"/>
                <w:szCs w:val="18"/>
              </w:rPr>
              <w:t>This IE shall be present if N2 SM Information needs to be sent to the AN.</w:t>
            </w:r>
          </w:p>
          <w:p w14:paraId="32E9F9C3" w14:textId="550FF2F0" w:rsidR="0095220C" w:rsidRDefault="0095220C" w:rsidP="00A423F5">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2929FF" w:rsidRPr="00FD48E5" w14:paraId="32E9F9C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5"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C6"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C7"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C8"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C9" w14:textId="77777777" w:rsidR="002929FF" w:rsidRDefault="002929FF" w:rsidP="002929FF">
            <w:pPr>
              <w:pStyle w:val="TAL"/>
              <w:rPr>
                <w:rFonts w:cs="Arial"/>
                <w:szCs w:val="18"/>
              </w:rPr>
            </w:pPr>
            <w:r>
              <w:rPr>
                <w:rFonts w:cs="Arial"/>
                <w:szCs w:val="18"/>
              </w:rPr>
              <w:t>This IE shall be present if "n2SmInfo" attribute is present.</w:t>
            </w:r>
          </w:p>
          <w:p w14:paraId="32E9F9CA"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 xml:space="preserve"> for the NG AP SMF related IE container carried in "</w:t>
            </w:r>
            <w:r>
              <w:t>n2SmInfo" attribute.</w:t>
            </w:r>
          </w:p>
        </w:tc>
      </w:tr>
      <w:tr w:rsidR="00521F00" w:rsidRPr="00FD48E5" w14:paraId="32E9F9D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C" w14:textId="77777777" w:rsidR="00521F00" w:rsidRDefault="00521F00" w:rsidP="003521F9">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CD" w14:textId="77777777" w:rsidR="00521F00" w:rsidRDefault="00C017F0" w:rsidP="003521F9">
            <w:pPr>
              <w:pStyle w:val="TAL"/>
            </w:pPr>
            <w:r>
              <w:t>array(</w:t>
            </w:r>
            <w:r w:rsidR="00521F00">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CE" w14:textId="77777777" w:rsidR="00521F00" w:rsidRDefault="00521F00"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F" w14:textId="35530DE4" w:rsidR="00521F00" w:rsidRDefault="008670DC" w:rsidP="003521F9">
            <w:pPr>
              <w:pStyle w:val="TAL"/>
            </w:pPr>
            <w:r>
              <w:t>1</w:t>
            </w:r>
            <w:r w:rsidR="00521F00">
              <w:t>..N</w:t>
            </w:r>
          </w:p>
        </w:tc>
        <w:tc>
          <w:tcPr>
            <w:tcW w:w="4359" w:type="dxa"/>
            <w:tcBorders>
              <w:top w:val="single" w:sz="4" w:space="0" w:color="auto"/>
              <w:left w:val="single" w:sz="4" w:space="0" w:color="auto"/>
              <w:bottom w:val="single" w:sz="4" w:space="0" w:color="auto"/>
              <w:right w:val="single" w:sz="4" w:space="0" w:color="auto"/>
            </w:tcBorders>
          </w:tcPr>
          <w:p w14:paraId="32E9F9D0" w14:textId="3405FF72" w:rsidR="00521F00" w:rsidRDefault="00521F00" w:rsidP="003521F9">
            <w:pPr>
              <w:pStyle w:val="TAL"/>
              <w:rPr>
                <w:rFonts w:cs="Arial"/>
                <w:szCs w:val="18"/>
              </w:rPr>
            </w:pPr>
            <w:r>
              <w:rPr>
                <w:rFonts w:cs="Arial"/>
                <w:szCs w:val="18"/>
              </w:rPr>
              <w:t>This IE shall be present during an EPS to 5GS handover using the N26 interface.</w:t>
            </w:r>
          </w:p>
          <w:p w14:paraId="32E9F9D1" w14:textId="77777777" w:rsidR="00521F00" w:rsidRDefault="00521F00" w:rsidP="003521F9">
            <w:pPr>
              <w:pStyle w:val="TAL"/>
              <w:rPr>
                <w:rFonts w:cs="Arial"/>
                <w:szCs w:val="18"/>
              </w:rPr>
            </w:pPr>
            <w:r>
              <w:rPr>
                <w:rFonts w:cs="Arial"/>
                <w:szCs w:val="18"/>
              </w:rPr>
              <w:t xml:space="preserve">When present, it shall include the EPS bearer context(s) successfully handed over to 5GS. </w:t>
            </w:r>
          </w:p>
        </w:tc>
      </w:tr>
      <w:tr w:rsidR="00AA1A08" w:rsidRPr="00FD48E5" w14:paraId="32E9F9D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D3" w14:textId="77777777" w:rsidR="00AA1A08" w:rsidRDefault="00AA1A08" w:rsidP="00AA1A08">
            <w:pPr>
              <w:pStyle w:val="TAL"/>
            </w:pPr>
            <w:r>
              <w:t>dataForwarding</w:t>
            </w:r>
          </w:p>
        </w:tc>
        <w:tc>
          <w:tcPr>
            <w:tcW w:w="1559" w:type="dxa"/>
            <w:tcBorders>
              <w:top w:val="single" w:sz="4" w:space="0" w:color="auto"/>
              <w:left w:val="single" w:sz="4" w:space="0" w:color="auto"/>
              <w:bottom w:val="single" w:sz="4" w:space="0" w:color="auto"/>
              <w:right w:val="single" w:sz="4" w:space="0" w:color="auto"/>
            </w:tcBorders>
          </w:tcPr>
          <w:p w14:paraId="32E9F9D4"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D5"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D6"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D7" w14:textId="65257EB2" w:rsidR="00AA1A08" w:rsidRDefault="00AA1A08" w:rsidP="00AA1A08">
            <w:pPr>
              <w:pStyle w:val="TAL"/>
              <w:rPr>
                <w:rFonts w:cs="Arial"/>
                <w:szCs w:val="18"/>
              </w:rPr>
            </w:pPr>
            <w:r>
              <w:rPr>
                <w:rFonts w:cs="Arial"/>
                <w:szCs w:val="18"/>
              </w:rPr>
              <w:t>This IE shall be present if it was present in the corresponding request.</w:t>
            </w:r>
          </w:p>
          <w:p w14:paraId="32E9F9D8" w14:textId="586368B0" w:rsidR="00AA1A08" w:rsidRDefault="00AA1A08" w:rsidP="00AA1A08">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w:t>
            </w:r>
            <w:r w:rsidR="00EA3B64">
              <w:rPr>
                <w:rFonts w:cs="Arial"/>
                <w:szCs w:val="18"/>
              </w:rPr>
              <w:t>9</w:t>
            </w:r>
            <w:r>
              <w:rPr>
                <w:rFonts w:cs="Arial"/>
                <w:szCs w:val="18"/>
              </w:rPr>
              <w:t xml:space="preserve">. </w:t>
            </w:r>
          </w:p>
        </w:tc>
      </w:tr>
      <w:tr w:rsidR="00E7640D" w:rsidRPr="00FD48E5" w14:paraId="1D833E1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65062AF5" w14:textId="28E182AF" w:rsidR="00E7640D" w:rsidRDefault="00E7640D" w:rsidP="00E7640D">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8AAEFB1" w14:textId="6E5F4638" w:rsidR="00E7640D" w:rsidRDefault="00E7640D" w:rsidP="00E7640D">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10BA285A" w14:textId="5815B998" w:rsidR="00E7640D" w:rsidRDefault="00E7640D" w:rsidP="00E7640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AAD05F" w14:textId="547DE1BF" w:rsidR="00E7640D" w:rsidRDefault="00E7640D" w:rsidP="00E764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408B7E2" w14:textId="2E0551D6" w:rsidR="00E7640D" w:rsidRDefault="00E7640D" w:rsidP="00E7640D">
            <w:pPr>
              <w:pStyle w:val="TAL"/>
              <w:rPr>
                <w:rFonts w:cs="Arial"/>
                <w:szCs w:val="18"/>
              </w:rPr>
            </w:pPr>
            <w:r>
              <w:t>This IE shall be present if the activation of the User Plane connection failed due to insufficient resources</w:t>
            </w:r>
            <w:r>
              <w:rPr>
                <w:rFonts w:cs="Arial"/>
                <w:szCs w:val="18"/>
              </w:rPr>
              <w:t xml:space="preserve"> (see </w:t>
            </w:r>
            <w:r w:rsidR="005B1EEB">
              <w:rPr>
                <w:rFonts w:cs="Arial"/>
                <w:szCs w:val="18"/>
              </w:rPr>
              <w:t>clause</w:t>
            </w:r>
            <w:r>
              <w:rPr>
                <w:rFonts w:cs="Arial"/>
                <w:szCs w:val="18"/>
              </w:rPr>
              <w:t xml:space="preserve"> </w:t>
            </w:r>
            <w:r>
              <w:t>5.2.2.3.2.2</w:t>
            </w:r>
            <w:r>
              <w:rPr>
                <w:rFonts w:cs="Arial"/>
                <w:szCs w:val="18"/>
              </w:rPr>
              <w:t xml:space="preserve">). </w:t>
            </w:r>
          </w:p>
        </w:tc>
      </w:tr>
    </w:tbl>
    <w:p w14:paraId="32E9F9DA" w14:textId="77777777" w:rsidR="0058081A" w:rsidRDefault="0058081A" w:rsidP="0058081A"/>
    <w:p w14:paraId="32E9F9DB" w14:textId="77777777" w:rsidR="0058081A" w:rsidRDefault="0058081A" w:rsidP="0058081A">
      <w:pPr>
        <w:pStyle w:val="Heading5"/>
      </w:pPr>
      <w:bookmarkStart w:id="798" w:name="_Toc20129595"/>
      <w:bookmarkStart w:id="799" w:name="_Toc27584222"/>
      <w:bookmarkStart w:id="800" w:name="_Toc36455524"/>
      <w:bookmarkStart w:id="801" w:name="_Toc45026910"/>
      <w:bookmarkStart w:id="802" w:name="_Toc67687245"/>
      <w:r>
        <w:lastRenderedPageBreak/>
        <w:t>6.1.6.2.6</w:t>
      </w:r>
      <w:r>
        <w:tab/>
        <w:t>Type: SMContextReleaseData</w:t>
      </w:r>
      <w:bookmarkEnd w:id="798"/>
      <w:bookmarkEnd w:id="799"/>
      <w:bookmarkEnd w:id="800"/>
      <w:bookmarkEnd w:id="801"/>
      <w:bookmarkEnd w:id="802"/>
    </w:p>
    <w:p w14:paraId="32E9F9DC" w14:textId="77777777" w:rsidR="0058081A" w:rsidRDefault="0058081A" w:rsidP="0058081A">
      <w:pPr>
        <w:pStyle w:val="TH"/>
      </w:pPr>
      <w:r>
        <w:rPr>
          <w:noProof/>
        </w:rPr>
        <w:t>Table </w:t>
      </w:r>
      <w:r>
        <w:t xml:space="preserve">6.1.6.2.6-1: </w:t>
      </w:r>
      <w:r>
        <w:rPr>
          <w:noProof/>
        </w:rPr>
        <w:t xml:space="preserve">Definition of type </w:t>
      </w:r>
      <w:r>
        <w:t>SmContextReleaseData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E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DD"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DE"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DF"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E0"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E1" w14:textId="77777777" w:rsidR="0058081A" w:rsidRDefault="0058081A" w:rsidP="00A423F5">
            <w:pPr>
              <w:pStyle w:val="TAH"/>
              <w:rPr>
                <w:rFonts w:cs="Arial"/>
                <w:szCs w:val="18"/>
              </w:rPr>
            </w:pPr>
            <w:r>
              <w:rPr>
                <w:rFonts w:cs="Arial"/>
                <w:szCs w:val="18"/>
              </w:rPr>
              <w:t>Description</w:t>
            </w:r>
          </w:p>
        </w:tc>
      </w:tr>
      <w:tr w:rsidR="00C126F7" w:rsidRPr="00FD48E5" w14:paraId="32E9F9E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9E3" w14:textId="77777777" w:rsidR="00C126F7" w:rsidDel="005E364F" w:rsidRDefault="00C126F7" w:rsidP="00CB3EFC">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E4" w14:textId="77777777" w:rsidR="00C126F7" w:rsidRDefault="00C126F7" w:rsidP="00CB3EFC">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E5" w14:textId="77777777" w:rsidR="00C126F7" w:rsidRDefault="00C126F7"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6" w14:textId="77777777" w:rsidR="00C126F7" w:rsidRDefault="00C126F7"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7" w14:textId="77777777" w:rsidR="00C126F7" w:rsidRDefault="00C126F7" w:rsidP="00CB3EFC">
            <w:pPr>
              <w:pStyle w:val="TAL"/>
              <w:rPr>
                <w:rFonts w:cs="Arial"/>
                <w:szCs w:val="18"/>
              </w:rPr>
            </w:pPr>
            <w:r>
              <w:rPr>
                <w:rFonts w:cs="Arial"/>
                <w:szCs w:val="18"/>
              </w:rPr>
              <w:t xml:space="preserve">This IE shall be present, if the information is available. When present, this IE shall indicate the </w:t>
            </w:r>
            <w:r w:rsidR="008018EB">
              <w:rPr>
                <w:rFonts w:cs="Arial"/>
                <w:szCs w:val="18"/>
              </w:rPr>
              <w:t xml:space="preserve">NF Service Consumer </w:t>
            </w:r>
            <w:r>
              <w:rPr>
                <w:rFonts w:cs="Arial"/>
                <w:szCs w:val="18"/>
              </w:rPr>
              <w:t xml:space="preserve">cause for the requested SM context release. </w:t>
            </w:r>
          </w:p>
        </w:tc>
      </w:tr>
      <w:tr w:rsidR="00D12558" w:rsidRPr="00FD48E5" w14:paraId="32E9F9E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E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E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E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NGAP cause for the requested SM context release.</w:t>
            </w:r>
          </w:p>
        </w:tc>
      </w:tr>
      <w:tr w:rsidR="00EC35CC" w:rsidRPr="00FD48E5" w14:paraId="32E9F9F4" w14:textId="77777777" w:rsidTr="005D2B56">
        <w:trPr>
          <w:jc w:val="center"/>
        </w:trPr>
        <w:tc>
          <w:tcPr>
            <w:tcW w:w="2090" w:type="dxa"/>
            <w:tcBorders>
              <w:top w:val="single" w:sz="4" w:space="0" w:color="auto"/>
              <w:left w:val="single" w:sz="4" w:space="0" w:color="auto"/>
              <w:bottom w:val="single" w:sz="4" w:space="0" w:color="auto"/>
              <w:right w:val="single" w:sz="4" w:space="0" w:color="auto"/>
            </w:tcBorders>
          </w:tcPr>
          <w:p w14:paraId="32E9F9EF" w14:textId="4E48B713" w:rsidR="00EC35CC" w:rsidRDefault="00EC35CC" w:rsidP="005D2B56">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F0" w14:textId="77777777" w:rsidR="00EC35CC" w:rsidRDefault="00EC35CC" w:rsidP="005D2B56">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F1" w14:textId="77777777" w:rsidR="00EC35CC" w:rsidRDefault="00EC35CC" w:rsidP="005D2B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2" w14:textId="77777777" w:rsidR="00EC35CC" w:rsidRDefault="00EC35CC" w:rsidP="005D2B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3" w14:textId="77777777" w:rsidR="00EC35CC" w:rsidRDefault="00EC35CC" w:rsidP="005D2B56">
            <w:pPr>
              <w:pStyle w:val="TAL"/>
              <w:rPr>
                <w:rFonts w:cs="Arial"/>
                <w:szCs w:val="18"/>
              </w:rPr>
            </w:pPr>
            <w:r>
              <w:t>This IE shall be included if the PDU session is released by the AMF due to any 5GMM failure. When present, this IE shall contain the 5GMM cause code value received from the UE.</w:t>
            </w:r>
          </w:p>
        </w:tc>
      </w:tr>
      <w:tr w:rsidR="0058081A" w:rsidRPr="00FD48E5" w14:paraId="32E9F9F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5"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9F6"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9F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9" w14:textId="6A7A5B09" w:rsidR="0058081A" w:rsidRDefault="0058081A" w:rsidP="00A423F5">
            <w:pPr>
              <w:pStyle w:val="TAL"/>
              <w:rPr>
                <w:rFonts w:cs="Arial"/>
                <w:szCs w:val="18"/>
              </w:rPr>
            </w:pPr>
            <w:r>
              <w:rPr>
                <w:rFonts w:cs="Arial"/>
                <w:szCs w:val="18"/>
              </w:rPr>
              <w:t>This IE shall be present, if available.</w:t>
            </w:r>
          </w:p>
          <w:p w14:paraId="32E9F9FA" w14:textId="68D73AB0" w:rsidR="0058081A" w:rsidRDefault="0058081A" w:rsidP="00A423F5">
            <w:pPr>
              <w:pStyle w:val="TAL"/>
              <w:rPr>
                <w:rFonts w:cs="Arial"/>
                <w:szCs w:val="18"/>
              </w:rPr>
            </w:pPr>
            <w:r>
              <w:rPr>
                <w:rFonts w:cs="Arial"/>
                <w:szCs w:val="18"/>
              </w:rPr>
              <w:t xml:space="preserve">When present, it shall contain the UE </w:t>
            </w:r>
            <w:r w:rsidR="002F776F">
              <w:rPr>
                <w:rFonts w:cs="Arial"/>
                <w:szCs w:val="18"/>
              </w:rPr>
              <w:t xml:space="preserve">Time Zone </w:t>
            </w:r>
            <w:r>
              <w:rPr>
                <w:rFonts w:cs="Arial"/>
                <w:szCs w:val="18"/>
              </w:rPr>
              <w:t>information.</w:t>
            </w:r>
            <w:r w:rsidR="00543DFF">
              <w:rPr>
                <w:rFonts w:cs="Arial"/>
                <w:szCs w:val="18"/>
              </w:rPr>
              <w:t xml:space="preserve"> See NOTE.</w:t>
            </w:r>
          </w:p>
        </w:tc>
      </w:tr>
      <w:tr w:rsidR="0058081A" w:rsidRPr="00FD48E5" w14:paraId="32E9FA0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C"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9FD"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9F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0" w14:textId="73036971" w:rsidR="0058081A" w:rsidRDefault="0058081A" w:rsidP="00A423F5">
            <w:pPr>
              <w:pStyle w:val="TAL"/>
              <w:rPr>
                <w:rFonts w:cs="Arial"/>
                <w:szCs w:val="18"/>
              </w:rPr>
            </w:pPr>
            <w:r>
              <w:rPr>
                <w:rFonts w:cs="Arial"/>
                <w:szCs w:val="18"/>
              </w:rPr>
              <w:t>This IE shall be present, if available.</w:t>
            </w:r>
          </w:p>
          <w:p w14:paraId="32E9FA01" w14:textId="77777777" w:rsidR="0058081A" w:rsidRDefault="0058081A" w:rsidP="00A423F5">
            <w:pPr>
              <w:pStyle w:val="TAL"/>
              <w:rPr>
                <w:rFonts w:cs="Arial"/>
                <w:szCs w:val="18"/>
              </w:rPr>
            </w:pPr>
            <w:r>
              <w:rPr>
                <w:rFonts w:cs="Arial"/>
                <w:szCs w:val="18"/>
              </w:rPr>
              <w:t>When present, it shall contain the UE location information.</w:t>
            </w:r>
          </w:p>
        </w:tc>
      </w:tr>
      <w:tr w:rsidR="0045457F" w:rsidRPr="00FD48E5" w14:paraId="32E9FA0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3" w14:textId="77777777" w:rsidR="0045457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A04"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A05"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06"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7" w14:textId="64F119F2" w:rsidR="0045457F" w:rsidRDefault="0045457F" w:rsidP="0045457F">
            <w:pPr>
              <w:pStyle w:val="TAL"/>
              <w:rPr>
                <w:rFonts w:cs="Arial"/>
                <w:szCs w:val="18"/>
              </w:rPr>
            </w:pPr>
            <w:r>
              <w:rPr>
                <w:rFonts w:cs="Arial"/>
                <w:szCs w:val="18"/>
              </w:rPr>
              <w:t>Additional UE location.</w:t>
            </w:r>
          </w:p>
          <w:p w14:paraId="32E9FA08" w14:textId="107D4989"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A09" w14:textId="317AC079" w:rsidR="00DF5D11" w:rsidRDefault="0045457F" w:rsidP="0045457F">
            <w:pPr>
              <w:pStyle w:val="TAL"/>
              <w:rPr>
                <w:rFonts w:cs="Arial"/>
                <w:szCs w:val="18"/>
              </w:rPr>
            </w:pPr>
            <w:r>
              <w:rPr>
                <w:rFonts w:cs="Arial"/>
                <w:szCs w:val="18"/>
              </w:rPr>
              <w:t>When present, it shall contain</w:t>
            </w:r>
            <w:r w:rsidR="00DF5D11">
              <w:rPr>
                <w:rFonts w:cs="Arial"/>
                <w:szCs w:val="18"/>
              </w:rPr>
              <w:t>:</w:t>
            </w:r>
          </w:p>
          <w:p w14:paraId="32E9FA0A" w14:textId="4D36A22C"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cs="Arial"/>
                <w:sz w:val="18"/>
                <w:szCs w:val="18"/>
              </w:rPr>
              <w:t>the last known 3GPP access user location</w:t>
            </w:r>
            <w:r>
              <w:rPr>
                <w:rFonts w:ascii="Arial" w:hAnsi="Arial" w:cs="Arial"/>
                <w:sz w:val="18"/>
                <w:szCs w:val="18"/>
              </w:rPr>
              <w:t>; and</w:t>
            </w:r>
          </w:p>
          <w:p w14:paraId="32E9FA0B" w14:textId="77777777" w:rsidR="00DF5D11" w:rsidRDefault="00DF5D11" w:rsidP="00EA1C32">
            <w:pPr>
              <w:pStyle w:val="B1"/>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0C" w14:textId="77777777" w:rsidR="0045457F" w:rsidRDefault="00543DFF" w:rsidP="0045457F">
            <w:pPr>
              <w:pStyle w:val="TAL"/>
              <w:rPr>
                <w:rFonts w:cs="Arial"/>
                <w:szCs w:val="18"/>
              </w:rPr>
            </w:pPr>
            <w:r>
              <w:rPr>
                <w:rFonts w:cs="Arial"/>
                <w:szCs w:val="18"/>
              </w:rPr>
              <w:t>See NOTE.</w:t>
            </w:r>
          </w:p>
        </w:tc>
      </w:tr>
      <w:tr w:rsidR="00AA1A08" w:rsidRPr="00FD48E5" w14:paraId="32E9FA1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E" w14:textId="77777777" w:rsidR="00AA1A08" w:rsidRDefault="00AA1A08" w:rsidP="00AA1A08">
            <w:pPr>
              <w:pStyle w:val="TAL"/>
            </w:pPr>
            <w:r>
              <w:t>vsmfReleaseOnly</w:t>
            </w:r>
          </w:p>
        </w:tc>
        <w:tc>
          <w:tcPr>
            <w:tcW w:w="1559" w:type="dxa"/>
            <w:tcBorders>
              <w:top w:val="single" w:sz="4" w:space="0" w:color="auto"/>
              <w:left w:val="single" w:sz="4" w:space="0" w:color="auto"/>
              <w:bottom w:val="single" w:sz="4" w:space="0" w:color="auto"/>
              <w:right w:val="single" w:sz="4" w:space="0" w:color="auto"/>
            </w:tcBorders>
          </w:tcPr>
          <w:p w14:paraId="32E9FA0F"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10"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11"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12" w14:textId="48BA553B" w:rsidR="00AA1A08" w:rsidRDefault="00AA1A08" w:rsidP="00AA1A08">
            <w:pPr>
              <w:pStyle w:val="TAL"/>
              <w:rPr>
                <w:rFonts w:cs="Arial"/>
                <w:szCs w:val="18"/>
              </w:rPr>
            </w:pPr>
            <w:r>
              <w:rPr>
                <w:rFonts w:cs="Arial"/>
                <w:szCs w:val="18"/>
              </w:rPr>
              <w:t>This IE shall be present and set to "true" during a 5GS to EPS Idle mode mobility or handover, for a Home Routed PDU session</w:t>
            </w:r>
            <w:r w:rsidR="00D03DB7">
              <w:rPr>
                <w:rFonts w:cs="Arial"/>
                <w:szCs w:val="18"/>
              </w:rPr>
              <w:t xml:space="preserve"> associated with 3GPP access and with assigned EBI(s)</w:t>
            </w:r>
            <w:r>
              <w:rPr>
                <w:rFonts w:cs="Arial"/>
                <w:szCs w:val="18"/>
              </w:rPr>
              <w:t>. When present, it shall be set as follows:</w:t>
            </w:r>
          </w:p>
          <w:p w14:paraId="32E9FA13" w14:textId="43F83F03" w:rsidR="00AA1A08" w:rsidRDefault="00AA1A08"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32E9FA14" w14:textId="77777777" w:rsidR="00AA1A08" w:rsidRDefault="00AA1A08" w:rsidP="00AC60A1">
            <w:pPr>
              <w:pStyle w:val="B1"/>
              <w:tabs>
                <w:tab w:val="num" w:pos="644"/>
              </w:tabs>
              <w:ind w:left="644" w:hanging="360"/>
              <w:rPr>
                <w:rFonts w:cs="Arial"/>
                <w:szCs w:val="18"/>
              </w:rPr>
            </w:pPr>
            <w:r w:rsidRPr="00AC60A1">
              <w:rPr>
                <w:rFonts w:ascii="Arial" w:hAnsi="Arial" w:cs="Arial"/>
                <w:sz w:val="18"/>
                <w:szCs w:val="18"/>
                <w:lang w:eastAsia="zh-CN"/>
              </w:rPr>
              <w:t>- false (default): release the SM context and PDU session in V-SMF and H-SMF.</w:t>
            </w:r>
          </w:p>
        </w:tc>
      </w:tr>
      <w:tr w:rsidR="008679C6" w:rsidRPr="00FD48E5" w14:paraId="28ADA7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C025E2D" w14:textId="4B84A6E2" w:rsidR="008679C6" w:rsidRDefault="008679C6" w:rsidP="008679C6">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61E3CA19" w14:textId="3B0314ED"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7ACD148B" w14:textId="0046A65D"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9A152E" w14:textId="3168DE3B"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2249DD" w14:textId="25962571" w:rsidR="008679C6" w:rsidRDefault="008679C6" w:rsidP="008679C6">
            <w:pPr>
              <w:pStyle w:val="TAL"/>
              <w:rPr>
                <w:rFonts w:cs="Arial"/>
                <w:szCs w:val="18"/>
              </w:rPr>
            </w:pPr>
            <w:r>
              <w:rPr>
                <w:rFonts w:cs="Arial"/>
                <w:szCs w:val="18"/>
              </w:rPr>
              <w:t>This IE shall be present if N2 SM Information has been received from the AN.</w:t>
            </w:r>
          </w:p>
          <w:p w14:paraId="3A2B42C7" w14:textId="1FFD4415" w:rsidR="008679C6" w:rsidRDefault="008679C6" w:rsidP="008679C6">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8679C6" w:rsidRPr="00FD48E5" w14:paraId="402C903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50590674" w14:textId="045F9D94" w:rsidR="008679C6" w:rsidRDefault="008679C6" w:rsidP="008679C6">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25980FD" w14:textId="632CF6AE"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EB60C27" w14:textId="4F005439"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D0E62" w14:textId="5AABF595"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93E08" w14:textId="77777777" w:rsidR="008679C6" w:rsidRDefault="008679C6" w:rsidP="008679C6">
            <w:pPr>
              <w:pStyle w:val="TAL"/>
              <w:rPr>
                <w:rFonts w:cs="Arial"/>
                <w:szCs w:val="18"/>
              </w:rPr>
            </w:pPr>
            <w:r>
              <w:rPr>
                <w:rFonts w:cs="Arial"/>
                <w:szCs w:val="18"/>
              </w:rPr>
              <w:t>This IE shall be present if "n2SmInfo" attribute is present.</w:t>
            </w:r>
          </w:p>
          <w:p w14:paraId="4F1DAAC1" w14:textId="21CD77C6" w:rsidR="008679C6" w:rsidRDefault="008679C6" w:rsidP="008679C6">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543DFF" w14:paraId="32E9FA17"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16"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A18" w14:textId="77777777" w:rsidR="0058081A" w:rsidRDefault="0058081A" w:rsidP="0058081A"/>
    <w:p w14:paraId="32E9FA19" w14:textId="77777777" w:rsidR="0058081A" w:rsidRDefault="0058081A" w:rsidP="0058081A">
      <w:pPr>
        <w:pStyle w:val="Heading5"/>
      </w:pPr>
      <w:bookmarkStart w:id="803" w:name="_Toc20129596"/>
      <w:bookmarkStart w:id="804" w:name="_Toc27584223"/>
      <w:bookmarkStart w:id="805" w:name="_Toc36455525"/>
      <w:bookmarkStart w:id="806" w:name="_Toc45026911"/>
      <w:bookmarkStart w:id="807" w:name="_Toc67687246"/>
      <w:r>
        <w:lastRenderedPageBreak/>
        <w:t>6.1.6.2.7</w:t>
      </w:r>
      <w:r>
        <w:tab/>
        <w:t xml:space="preserve">Type: </w:t>
      </w:r>
      <w:r w:rsidR="00514061">
        <w:t>SMContextRetrieveData</w:t>
      </w:r>
      <w:bookmarkEnd w:id="803"/>
      <w:bookmarkEnd w:id="804"/>
      <w:bookmarkEnd w:id="805"/>
      <w:bookmarkEnd w:id="806"/>
      <w:bookmarkEnd w:id="807"/>
    </w:p>
    <w:p w14:paraId="32E9FA1A" w14:textId="77777777" w:rsidR="0058081A" w:rsidRDefault="0058081A" w:rsidP="0058081A">
      <w:pPr>
        <w:pStyle w:val="TH"/>
      </w:pPr>
      <w:r>
        <w:rPr>
          <w:noProof/>
        </w:rPr>
        <w:t>Table </w:t>
      </w:r>
      <w:r>
        <w:t xml:space="preserve">6.1.6.2.7-1: </w:t>
      </w:r>
      <w:r>
        <w:rPr>
          <w:noProof/>
        </w:rPr>
        <w:t xml:space="preserve">Definition of type </w:t>
      </w:r>
      <w:r w:rsidR="00514061">
        <w:t>SmContextRetrieveData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A20"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1B"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1C"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1D"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1E"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1F" w14:textId="77777777" w:rsidR="0058081A" w:rsidRDefault="0058081A" w:rsidP="00A423F5">
            <w:pPr>
              <w:pStyle w:val="TAH"/>
              <w:rPr>
                <w:rFonts w:cs="Arial"/>
                <w:szCs w:val="18"/>
              </w:rPr>
            </w:pPr>
            <w:r>
              <w:rPr>
                <w:rFonts w:cs="Arial"/>
                <w:szCs w:val="18"/>
              </w:rPr>
              <w:t>Description</w:t>
            </w:r>
          </w:p>
        </w:tc>
      </w:tr>
      <w:tr w:rsidR="00514061" w:rsidRPr="00FD48E5" w14:paraId="32E9FA2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21" w14:textId="77777777" w:rsidR="00514061" w:rsidRDefault="00514061" w:rsidP="00514061">
            <w:pPr>
              <w:pStyle w:val="TAL"/>
            </w:pPr>
            <w:r>
              <w:t>targetMmeCap</w:t>
            </w:r>
          </w:p>
        </w:tc>
        <w:tc>
          <w:tcPr>
            <w:tcW w:w="1559" w:type="dxa"/>
            <w:tcBorders>
              <w:top w:val="single" w:sz="4" w:space="0" w:color="auto"/>
              <w:left w:val="single" w:sz="4" w:space="0" w:color="auto"/>
              <w:bottom w:val="single" w:sz="4" w:space="0" w:color="auto"/>
              <w:right w:val="single" w:sz="4" w:space="0" w:color="auto"/>
            </w:tcBorders>
          </w:tcPr>
          <w:p w14:paraId="32E9FA22" w14:textId="77777777" w:rsidR="00514061" w:rsidRDefault="00514061" w:rsidP="00514061">
            <w:pPr>
              <w:pStyle w:val="TAL"/>
            </w:pPr>
            <w:r>
              <w:t>MmeCapabilities</w:t>
            </w:r>
          </w:p>
        </w:tc>
        <w:tc>
          <w:tcPr>
            <w:tcW w:w="425" w:type="dxa"/>
            <w:tcBorders>
              <w:top w:val="single" w:sz="4" w:space="0" w:color="auto"/>
              <w:left w:val="single" w:sz="4" w:space="0" w:color="auto"/>
              <w:bottom w:val="single" w:sz="4" w:space="0" w:color="auto"/>
              <w:right w:val="single" w:sz="4" w:space="0" w:color="auto"/>
            </w:tcBorders>
          </w:tcPr>
          <w:p w14:paraId="32E9FA23" w14:textId="77777777" w:rsidR="00514061" w:rsidRDefault="00514061" w:rsidP="005140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24" w14:textId="77777777" w:rsidR="00514061" w:rsidRDefault="00514061" w:rsidP="005140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25" w14:textId="77777777" w:rsidR="00514061" w:rsidRDefault="00514061" w:rsidP="00514061">
            <w:pPr>
              <w:pStyle w:val="TAL"/>
              <w:rPr>
                <w:rFonts w:cs="Arial"/>
                <w:szCs w:val="18"/>
              </w:rPr>
            </w:pPr>
            <w:r>
              <w:rPr>
                <w:rFonts w:cs="Arial"/>
                <w:szCs w:val="18"/>
              </w:rPr>
              <w:t>This IE shall be present if it is available. When present, it shall contain the target MME capabilities.</w:t>
            </w:r>
          </w:p>
        </w:tc>
      </w:tr>
    </w:tbl>
    <w:p w14:paraId="32E9FA27" w14:textId="77777777" w:rsidR="00514061" w:rsidRPr="00514061" w:rsidRDefault="00514061" w:rsidP="0058081A">
      <w:pPr>
        <w:rPr>
          <w:lang w:val="en-US"/>
        </w:rPr>
      </w:pPr>
    </w:p>
    <w:p w14:paraId="32E9FA28" w14:textId="77777777" w:rsidR="004C1DF2" w:rsidRDefault="004C1DF2" w:rsidP="004C1DF2">
      <w:pPr>
        <w:pStyle w:val="Heading5"/>
      </w:pPr>
      <w:bookmarkStart w:id="808" w:name="_Toc20129597"/>
      <w:bookmarkStart w:id="809" w:name="_Toc27584224"/>
      <w:bookmarkStart w:id="810" w:name="_Toc36455526"/>
      <w:bookmarkStart w:id="811" w:name="_Toc45026912"/>
      <w:bookmarkStart w:id="812" w:name="_Toc67687247"/>
      <w:r>
        <w:t>6.1.6.2.8</w:t>
      </w:r>
      <w:r>
        <w:tab/>
        <w:t>Type: SMContextStatusNotification</w:t>
      </w:r>
      <w:bookmarkEnd w:id="808"/>
      <w:bookmarkEnd w:id="809"/>
      <w:bookmarkEnd w:id="810"/>
      <w:bookmarkEnd w:id="811"/>
      <w:bookmarkEnd w:id="812"/>
    </w:p>
    <w:p w14:paraId="32E9FA29" w14:textId="77777777" w:rsidR="004C1DF2" w:rsidRDefault="004C1DF2" w:rsidP="004C1DF2">
      <w:pPr>
        <w:pStyle w:val="TH"/>
      </w:pPr>
      <w:r>
        <w:rPr>
          <w:noProof/>
        </w:rPr>
        <w:t>Table </w:t>
      </w:r>
      <w:r>
        <w:t xml:space="preserve">6.1.6.2.8-1: </w:t>
      </w:r>
      <w:r>
        <w:rPr>
          <w:noProof/>
        </w:rPr>
        <w:t xml:space="preserve">Definition of type </w:t>
      </w:r>
      <w:r>
        <w:t>SmContextStatusNotification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C1DF2" w:rsidRPr="00FD48E5" w14:paraId="32E9FA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2A" w14:textId="77777777" w:rsidR="004C1DF2" w:rsidRDefault="004C1DF2"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2B" w14:textId="77777777" w:rsidR="004C1DF2" w:rsidRDefault="004C1DF2"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2C" w14:textId="77777777" w:rsidR="004C1DF2" w:rsidRPr="007277D4" w:rsidRDefault="004C1DF2"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2D" w14:textId="77777777" w:rsidR="004C1DF2" w:rsidRDefault="004C1DF2"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2E" w14:textId="77777777" w:rsidR="004C1DF2" w:rsidRDefault="004C1DF2" w:rsidP="00A423F5">
            <w:pPr>
              <w:pStyle w:val="TAH"/>
              <w:rPr>
                <w:rFonts w:cs="Arial"/>
                <w:szCs w:val="18"/>
              </w:rPr>
            </w:pPr>
            <w:r>
              <w:rPr>
                <w:rFonts w:cs="Arial"/>
                <w:szCs w:val="18"/>
              </w:rPr>
              <w:t>Description</w:t>
            </w:r>
          </w:p>
        </w:tc>
      </w:tr>
      <w:tr w:rsidR="004C1DF2" w:rsidRPr="00FD48E5" w14:paraId="32E9FA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30" w14:textId="77777777" w:rsidR="004C1DF2" w:rsidRDefault="004C1DF2"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A31" w14:textId="77777777" w:rsidR="004C1DF2" w:rsidRDefault="004C1DF2"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A32" w14:textId="77777777" w:rsidR="004C1DF2" w:rsidRDefault="004C1DF2"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33" w14:textId="77777777" w:rsidR="004C1DF2" w:rsidRDefault="004C1DF2"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34" w14:textId="77777777" w:rsidR="004C1DF2" w:rsidRDefault="004C1DF2" w:rsidP="00A423F5">
            <w:pPr>
              <w:pStyle w:val="TAL"/>
              <w:rPr>
                <w:rFonts w:cs="Arial"/>
                <w:szCs w:val="18"/>
              </w:rPr>
            </w:pPr>
            <w:r>
              <w:rPr>
                <w:rFonts w:cs="Arial"/>
                <w:szCs w:val="18"/>
              </w:rPr>
              <w:t>This IE shall contain status information about the SM context.</w:t>
            </w:r>
          </w:p>
        </w:tc>
      </w:tr>
    </w:tbl>
    <w:p w14:paraId="32E9FA36" w14:textId="77777777" w:rsidR="004C1DF2" w:rsidRDefault="004C1DF2" w:rsidP="004C1DF2"/>
    <w:p w14:paraId="32E9FA37" w14:textId="77777777" w:rsidR="00321884" w:rsidRDefault="00321884" w:rsidP="00321884">
      <w:pPr>
        <w:pStyle w:val="Heading5"/>
      </w:pPr>
      <w:bookmarkStart w:id="813" w:name="_Toc20129598"/>
      <w:bookmarkStart w:id="814" w:name="_Toc27584225"/>
      <w:bookmarkStart w:id="815" w:name="_Toc36455527"/>
      <w:bookmarkStart w:id="816" w:name="_Toc45026913"/>
      <w:bookmarkStart w:id="817" w:name="_Toc67687248"/>
      <w:r>
        <w:lastRenderedPageBreak/>
        <w:t>6.1.6.2.9</w:t>
      </w:r>
      <w:r>
        <w:tab/>
        <w:t>Type: PduSessionCreateData</w:t>
      </w:r>
      <w:bookmarkEnd w:id="813"/>
      <w:bookmarkEnd w:id="814"/>
      <w:bookmarkEnd w:id="815"/>
      <w:bookmarkEnd w:id="816"/>
      <w:bookmarkEnd w:id="817"/>
    </w:p>
    <w:p w14:paraId="32E9FA38" w14:textId="77777777" w:rsidR="00321884" w:rsidRDefault="00321884" w:rsidP="00321884">
      <w:pPr>
        <w:pStyle w:val="TH"/>
      </w:pPr>
      <w:r>
        <w:rPr>
          <w:noProof/>
        </w:rPr>
        <w:t>Table </w:t>
      </w:r>
      <w:r>
        <w:t xml:space="preserve">6.1.6.2.9-1: </w:t>
      </w:r>
      <w:r>
        <w:rPr>
          <w:noProof/>
        </w:rPr>
        <w:t xml:space="preserve">Definition of type </w:t>
      </w:r>
      <w:r>
        <w:t>PduSessionCreateData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A3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39"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3A"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3B"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3C"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3D" w14:textId="77777777" w:rsidR="00321884" w:rsidRDefault="00321884" w:rsidP="00A423F5">
            <w:pPr>
              <w:pStyle w:val="TAH"/>
              <w:rPr>
                <w:rFonts w:cs="Arial"/>
                <w:szCs w:val="18"/>
              </w:rPr>
            </w:pPr>
            <w:r>
              <w:rPr>
                <w:rFonts w:cs="Arial"/>
                <w:szCs w:val="18"/>
              </w:rPr>
              <w:t>Description</w:t>
            </w:r>
          </w:p>
        </w:tc>
      </w:tr>
      <w:tr w:rsidR="00321884" w:rsidRPr="00FD48E5" w14:paraId="32E9FA4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3F" w14:textId="77777777" w:rsidR="00321884" w:rsidRDefault="00321884" w:rsidP="00A423F5">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32E9FA40" w14:textId="77777777" w:rsidR="00321884" w:rsidRDefault="00321884" w:rsidP="00A423F5">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2E9FA4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4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43" w14:textId="0C27213E" w:rsidR="00321884" w:rsidRDefault="00321884" w:rsidP="00A423F5">
            <w:pPr>
              <w:pStyle w:val="TAL"/>
              <w:rPr>
                <w:rFonts w:cs="Arial"/>
                <w:szCs w:val="18"/>
              </w:rPr>
            </w:pPr>
            <w:r>
              <w:rPr>
                <w:rFonts w:cs="Arial"/>
                <w:szCs w:val="18"/>
              </w:rPr>
              <w:t>This IE shall be present, except if the UE is emergency registered and UICCless.</w:t>
            </w:r>
          </w:p>
          <w:p w14:paraId="32E9FA44" w14:textId="77777777" w:rsidR="00321884" w:rsidRDefault="00321884" w:rsidP="00A423F5">
            <w:pPr>
              <w:pStyle w:val="TAL"/>
              <w:rPr>
                <w:rFonts w:cs="Arial"/>
                <w:szCs w:val="18"/>
              </w:rPr>
            </w:pPr>
            <w:r>
              <w:rPr>
                <w:rFonts w:cs="Arial"/>
                <w:szCs w:val="18"/>
              </w:rPr>
              <w:t xml:space="preserve">When present, it shall contain the subscriber permanent identify. </w:t>
            </w:r>
          </w:p>
        </w:tc>
      </w:tr>
      <w:tr w:rsidR="0050154D" w:rsidRPr="00FD48E5" w14:paraId="15E0404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24429C47" w14:textId="73A04512" w:rsidR="0050154D" w:rsidRDefault="0050154D" w:rsidP="0050154D">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2A720478" w14:textId="6686C58A" w:rsidR="0050154D" w:rsidRDefault="0050154D" w:rsidP="005015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3223DAB" w14:textId="5B552A34" w:rsidR="0050154D" w:rsidRDefault="0050154D" w:rsidP="005015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A4AD4E" w14:textId="6D40FC62" w:rsidR="0050154D" w:rsidRDefault="0050154D" w:rsidP="005015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1F203A" w14:textId="77777777" w:rsidR="0050154D" w:rsidRDefault="0050154D" w:rsidP="0050154D">
            <w:pPr>
              <w:pStyle w:val="TAL"/>
              <w:rPr>
                <w:rFonts w:cs="Arial"/>
                <w:szCs w:val="18"/>
              </w:rPr>
            </w:pPr>
            <w:r>
              <w:rPr>
                <w:rFonts w:cs="Arial"/>
                <w:szCs w:val="18"/>
              </w:rPr>
              <w:t>This IE shall be present if the SUPI is present in the message but is not authenticated and is for an emergency registered UE.</w:t>
            </w:r>
          </w:p>
          <w:p w14:paraId="52244F2D" w14:textId="77777777" w:rsidR="0050154D" w:rsidRDefault="0050154D" w:rsidP="0050154D">
            <w:pPr>
              <w:pStyle w:val="TAL"/>
              <w:rPr>
                <w:rFonts w:cs="Arial"/>
                <w:szCs w:val="18"/>
              </w:rPr>
            </w:pPr>
            <w:r>
              <w:rPr>
                <w:rFonts w:cs="Arial"/>
                <w:szCs w:val="18"/>
              </w:rPr>
              <w:t>When present, it shall be set as follows:</w:t>
            </w:r>
          </w:p>
          <w:p w14:paraId="1C17F440" w14:textId="77777777" w:rsidR="0050154D" w:rsidRDefault="0050154D" w:rsidP="0050154D">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unauthenticated SUPI;</w:t>
            </w:r>
          </w:p>
          <w:p w14:paraId="13EA12CF" w14:textId="0543FB9A" w:rsidR="0050154D" w:rsidRDefault="0050154D" w:rsidP="0050154D">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321884" w:rsidRPr="00FD48E5" w14:paraId="32E9FA5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4F" w14:textId="77777777" w:rsidR="00321884" w:rsidRDefault="0032188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A50" w14:textId="77777777" w:rsidR="00321884" w:rsidRDefault="0032188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A5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53" w14:textId="5432FC0C" w:rsidR="00321884" w:rsidRDefault="00321884" w:rsidP="00A423F5">
            <w:pPr>
              <w:pStyle w:val="TAL"/>
              <w:rPr>
                <w:rFonts w:cs="Arial"/>
                <w:szCs w:val="18"/>
              </w:rPr>
            </w:pPr>
            <w:r>
              <w:rPr>
                <w:rFonts w:cs="Arial"/>
                <w:szCs w:val="18"/>
              </w:rPr>
              <w:t>This IE shall be present if the UE is emergency registered and it is either UIClless or the SUPI is not authenticated.</w:t>
            </w:r>
          </w:p>
          <w:p w14:paraId="32E9FA54" w14:textId="42FC3EDD" w:rsidR="00321884" w:rsidRDefault="00321884" w:rsidP="00A423F5">
            <w:pPr>
              <w:pStyle w:val="TAL"/>
              <w:rPr>
                <w:rFonts w:cs="Arial"/>
                <w:szCs w:val="18"/>
              </w:rPr>
            </w:pPr>
            <w:r>
              <w:rPr>
                <w:rFonts w:cs="Arial"/>
                <w:szCs w:val="18"/>
              </w:rPr>
              <w:t>For all other cases, this IE shall be present if it is available.</w:t>
            </w:r>
          </w:p>
          <w:p w14:paraId="32E9FA55" w14:textId="77777777" w:rsidR="00321884" w:rsidRDefault="00321884" w:rsidP="00A423F5">
            <w:pPr>
              <w:pStyle w:val="TAL"/>
              <w:rPr>
                <w:rFonts w:cs="Arial"/>
                <w:szCs w:val="18"/>
              </w:rPr>
            </w:pPr>
            <w:r>
              <w:rPr>
                <w:rFonts w:cs="Arial"/>
                <w:szCs w:val="18"/>
              </w:rPr>
              <w:t>When present, it shall contain the permanent equipment identifier.</w:t>
            </w:r>
          </w:p>
        </w:tc>
      </w:tr>
      <w:tr w:rsidR="00321884" w:rsidRPr="00FD48E5" w14:paraId="32E9FA5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7" w14:textId="77777777" w:rsidR="00321884" w:rsidRDefault="00321884" w:rsidP="00A423F5">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A58" w14:textId="77777777" w:rsidR="00321884" w:rsidRDefault="00321884" w:rsidP="00A423F5">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A59"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A"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5B" w14:textId="77777777" w:rsidR="00321884" w:rsidRDefault="00321884" w:rsidP="00A423F5">
            <w:pPr>
              <w:pStyle w:val="TAL"/>
              <w:rPr>
                <w:rFonts w:cs="Arial"/>
                <w:szCs w:val="18"/>
              </w:rPr>
            </w:pPr>
            <w:r>
              <w:rPr>
                <w:rFonts w:cs="Arial"/>
                <w:szCs w:val="18"/>
              </w:rPr>
              <w:t>This IE shall contain the PDU Session ID</w:t>
            </w:r>
            <w:r w:rsidR="00255747">
              <w:rPr>
                <w:rFonts w:cs="Arial"/>
                <w:szCs w:val="18"/>
              </w:rPr>
              <w:t>, except during an EPS to 5GS Idle mode mobility or handover using the N26 interface</w:t>
            </w:r>
            <w:r>
              <w:rPr>
                <w:rFonts w:cs="Arial"/>
                <w:szCs w:val="18"/>
              </w:rPr>
              <w:t>.</w:t>
            </w:r>
          </w:p>
        </w:tc>
      </w:tr>
      <w:tr w:rsidR="00321884" w:rsidRPr="00FD48E5" w14:paraId="32E9FA6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D" w14:textId="77777777" w:rsidR="00321884" w:rsidRDefault="00321884" w:rsidP="00A423F5">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32E9FA5E" w14:textId="77777777" w:rsidR="00321884" w:rsidRDefault="00321884" w:rsidP="00A423F5">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32E9FA5F"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0"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1" w14:textId="77777777" w:rsidR="00321884" w:rsidRDefault="00321884" w:rsidP="00A423F5">
            <w:pPr>
              <w:pStyle w:val="TAL"/>
              <w:rPr>
                <w:rFonts w:cs="Arial"/>
                <w:szCs w:val="18"/>
              </w:rPr>
            </w:pPr>
            <w:r>
              <w:rPr>
                <w:rFonts w:cs="Arial"/>
                <w:szCs w:val="18"/>
              </w:rPr>
              <w:t xml:space="preserve">This IE shall contain the requested DNN. </w:t>
            </w:r>
          </w:p>
        </w:tc>
      </w:tr>
      <w:tr w:rsidR="00321884" w:rsidRPr="00FD48E5" w14:paraId="32E9FA6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3" w14:textId="77777777" w:rsidR="00321884" w:rsidRDefault="00321884" w:rsidP="00A423F5">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A64" w14:textId="77777777" w:rsidR="00321884" w:rsidRDefault="00321884" w:rsidP="00A423F5">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A65" w14:textId="77777777" w:rsidR="00321884" w:rsidRDefault="009D3639"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66" w14:textId="77777777" w:rsidR="00321884" w:rsidRDefault="009D3639"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67" w14:textId="62046A57" w:rsidR="009D3639" w:rsidRDefault="009D3639" w:rsidP="009D3639">
            <w:pPr>
              <w:pStyle w:val="TAL"/>
              <w:rPr>
                <w:rFonts w:cs="Arial"/>
                <w:szCs w:val="18"/>
              </w:rPr>
            </w:pPr>
            <w:r>
              <w:rPr>
                <w:rFonts w:cs="Arial"/>
                <w:szCs w:val="18"/>
              </w:rPr>
              <w:t>This IE shall be present, except during an EPS to 5GS idle mode mobility or handover using the N26 interface.</w:t>
            </w:r>
          </w:p>
          <w:p w14:paraId="32E9FA68" w14:textId="77777777" w:rsidR="00321884" w:rsidRDefault="009D3639" w:rsidP="009D3639">
            <w:pPr>
              <w:pStyle w:val="TAL"/>
              <w:rPr>
                <w:rFonts w:cs="Arial"/>
                <w:szCs w:val="18"/>
              </w:rPr>
            </w:pPr>
            <w:r>
              <w:rPr>
                <w:rFonts w:cs="Arial"/>
                <w:szCs w:val="18"/>
              </w:rPr>
              <w:t>When present, it</w:t>
            </w:r>
            <w:r w:rsidR="00321884">
              <w:rPr>
                <w:rFonts w:cs="Arial"/>
                <w:szCs w:val="18"/>
              </w:rPr>
              <w:t xml:space="preserve"> shall contain the requested S-NSSAI mapped to the HPLMN S-NSSAI by the VPLMN.</w:t>
            </w:r>
          </w:p>
        </w:tc>
      </w:tr>
      <w:tr w:rsidR="00321884" w:rsidRPr="00FD48E5" w14:paraId="32E9FA6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A" w14:textId="77777777" w:rsidR="00321884" w:rsidRDefault="00321884" w:rsidP="00A423F5">
            <w:pPr>
              <w:pStyle w:val="TAL"/>
            </w:pPr>
            <w:r>
              <w:t>vsmfId</w:t>
            </w:r>
          </w:p>
        </w:tc>
        <w:tc>
          <w:tcPr>
            <w:tcW w:w="1559" w:type="dxa"/>
            <w:tcBorders>
              <w:top w:val="single" w:sz="4" w:space="0" w:color="auto"/>
              <w:left w:val="single" w:sz="4" w:space="0" w:color="auto"/>
              <w:bottom w:val="single" w:sz="4" w:space="0" w:color="auto"/>
              <w:right w:val="single" w:sz="4" w:space="0" w:color="auto"/>
            </w:tcBorders>
          </w:tcPr>
          <w:p w14:paraId="32E9FA6B" w14:textId="77777777" w:rsidR="00321884" w:rsidRDefault="005E364F"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6C"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D"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E" w14:textId="77777777" w:rsidR="00321884" w:rsidRDefault="00321884" w:rsidP="00A423F5">
            <w:pPr>
              <w:pStyle w:val="TAL"/>
              <w:rPr>
                <w:rFonts w:cs="Arial"/>
                <w:szCs w:val="18"/>
              </w:rPr>
            </w:pPr>
            <w:r>
              <w:rPr>
                <w:rFonts w:cs="Arial"/>
                <w:szCs w:val="18"/>
              </w:rPr>
              <w:t>This IE shall contain the identifier of the serving SMF.</w:t>
            </w:r>
          </w:p>
        </w:tc>
      </w:tr>
      <w:tr w:rsidR="00543DFF" w14:paraId="32E9FA7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0"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A71"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A72" w14:textId="77777777" w:rsidR="00543DFF" w:rsidRDefault="00543DFF" w:rsidP="006602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73" w14:textId="77777777" w:rsidR="00543DFF" w:rsidRDefault="00543DFF" w:rsidP="006602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74"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472E5C" w14:paraId="32E9FA7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6" w14:textId="77777777" w:rsidR="00472E5C" w:rsidRDefault="00472E5C" w:rsidP="003521F9">
            <w:pPr>
              <w:pStyle w:val="TAL"/>
            </w:pPr>
            <w:r>
              <w:t>requestType</w:t>
            </w:r>
          </w:p>
        </w:tc>
        <w:tc>
          <w:tcPr>
            <w:tcW w:w="1559" w:type="dxa"/>
            <w:tcBorders>
              <w:top w:val="single" w:sz="4" w:space="0" w:color="auto"/>
              <w:left w:val="single" w:sz="4" w:space="0" w:color="auto"/>
              <w:bottom w:val="single" w:sz="4" w:space="0" w:color="auto"/>
              <w:right w:val="single" w:sz="4" w:space="0" w:color="auto"/>
            </w:tcBorders>
          </w:tcPr>
          <w:p w14:paraId="32E9FA77" w14:textId="77777777" w:rsidR="00472E5C" w:rsidRDefault="00472E5C" w:rsidP="003521F9">
            <w:pPr>
              <w:pStyle w:val="TAL"/>
            </w:pPr>
            <w:r>
              <w:t>RequestType</w:t>
            </w:r>
          </w:p>
        </w:tc>
        <w:tc>
          <w:tcPr>
            <w:tcW w:w="425" w:type="dxa"/>
            <w:tcBorders>
              <w:top w:val="single" w:sz="4" w:space="0" w:color="auto"/>
              <w:left w:val="single" w:sz="4" w:space="0" w:color="auto"/>
              <w:bottom w:val="single" w:sz="4" w:space="0" w:color="auto"/>
              <w:right w:val="single" w:sz="4" w:space="0" w:color="auto"/>
            </w:tcBorders>
          </w:tcPr>
          <w:p w14:paraId="32E9FA78" w14:textId="77777777" w:rsidR="00472E5C" w:rsidRDefault="00472E5C"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79" w14:textId="77777777" w:rsidR="00472E5C" w:rsidRDefault="00472E5C"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7A" w14:textId="77777777" w:rsidR="00472E5C" w:rsidRDefault="00472E5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A7B" w14:textId="77777777" w:rsidR="00472E5C" w:rsidRDefault="00472E5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255747" w:rsidRPr="00FD48E5" w14:paraId="32E9FA8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D" w14:textId="77777777" w:rsidR="00255747" w:rsidRDefault="00255747" w:rsidP="0025574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A7E" w14:textId="77777777" w:rsidR="00255747" w:rsidRDefault="00255747" w:rsidP="00255747">
            <w:pPr>
              <w:pStyle w:val="TAL"/>
            </w:pPr>
            <w:r>
              <w:t>array(EpsBearerId)</w:t>
            </w:r>
          </w:p>
        </w:tc>
        <w:tc>
          <w:tcPr>
            <w:tcW w:w="425" w:type="dxa"/>
            <w:tcBorders>
              <w:top w:val="single" w:sz="4" w:space="0" w:color="auto"/>
              <w:left w:val="single" w:sz="4" w:space="0" w:color="auto"/>
              <w:bottom w:val="single" w:sz="4" w:space="0" w:color="auto"/>
              <w:right w:val="single" w:sz="4" w:space="0" w:color="auto"/>
            </w:tcBorders>
          </w:tcPr>
          <w:p w14:paraId="32E9FA7F"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0" w14:textId="69BD705A" w:rsidR="00255747" w:rsidRDefault="00D86742" w:rsidP="00255747">
            <w:pPr>
              <w:pStyle w:val="TAL"/>
            </w:pPr>
            <w:r>
              <w:t>1</w:t>
            </w:r>
            <w:r w:rsidR="00255747">
              <w:t>..N</w:t>
            </w:r>
          </w:p>
        </w:tc>
        <w:tc>
          <w:tcPr>
            <w:tcW w:w="4359" w:type="dxa"/>
            <w:tcBorders>
              <w:top w:val="single" w:sz="4" w:space="0" w:color="auto"/>
              <w:left w:val="single" w:sz="4" w:space="0" w:color="auto"/>
              <w:bottom w:val="single" w:sz="4" w:space="0" w:color="auto"/>
              <w:right w:val="single" w:sz="4" w:space="0" w:color="auto"/>
            </w:tcBorders>
          </w:tcPr>
          <w:p w14:paraId="32E9FA81" w14:textId="5E708570" w:rsidR="00255747" w:rsidRDefault="00255747" w:rsidP="00255747">
            <w:pPr>
              <w:pStyle w:val="TAL"/>
              <w:rPr>
                <w:rFonts w:cs="Arial"/>
                <w:szCs w:val="18"/>
              </w:rPr>
            </w:pPr>
            <w:r>
              <w:rPr>
                <w:rFonts w:cs="Arial"/>
                <w:szCs w:val="18"/>
              </w:rPr>
              <w:t>This IE shall be present during an EPS to 5GS Idle mode mobility or handover preparation using the N26 interface.</w:t>
            </w:r>
          </w:p>
          <w:p w14:paraId="32E9FA82" w14:textId="77777777" w:rsidR="00255747" w:rsidRDefault="00255747" w:rsidP="00255747">
            <w:pPr>
              <w:pStyle w:val="TAL"/>
              <w:rPr>
                <w:rFonts w:cs="Arial"/>
                <w:szCs w:val="18"/>
              </w:rPr>
            </w:pPr>
            <w:r>
              <w:rPr>
                <w:rFonts w:cs="Arial"/>
                <w:szCs w:val="18"/>
              </w:rPr>
              <w:t>When present, it shall contain the list of EPS bearer Id(s) received from the MME.</w:t>
            </w:r>
          </w:p>
        </w:tc>
      </w:tr>
      <w:tr w:rsidR="00255747" w:rsidRPr="00FD48E5" w14:paraId="32E9FA8A"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4" w14:textId="77777777" w:rsidR="00255747" w:rsidRDefault="00255747" w:rsidP="0025574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A85" w14:textId="77777777" w:rsidR="00255747" w:rsidRDefault="00255747" w:rsidP="0025574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A86"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7"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88" w14:textId="1DBC00DE" w:rsidR="00255747" w:rsidRDefault="00255747" w:rsidP="00255747">
            <w:pPr>
              <w:pStyle w:val="TAL"/>
              <w:rPr>
                <w:rFonts w:cs="Arial"/>
                <w:szCs w:val="18"/>
              </w:rPr>
            </w:pPr>
            <w:r>
              <w:rPr>
                <w:rFonts w:cs="Arial"/>
                <w:szCs w:val="18"/>
              </w:rPr>
              <w:t>This IE shall be present during an EPS to 5GS Idle mode mobility or handover preparation using the N26 interface.</w:t>
            </w:r>
          </w:p>
          <w:p w14:paraId="32E9FA89" w14:textId="5A991C3C" w:rsidR="00255747" w:rsidRDefault="00255747" w:rsidP="0025574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DF4B6D">
              <w:t xml:space="preserve"> (starting from octet</w:t>
            </w:r>
            <w:r w:rsidR="00E116F5">
              <w:t> </w:t>
            </w:r>
            <w:r w:rsidR="00DF4B6D">
              <w:t>1)</w:t>
            </w:r>
            <w:r>
              <w:t>, received from the MME</w:t>
            </w:r>
            <w:r>
              <w:rPr>
                <w:rFonts w:cs="Arial"/>
                <w:szCs w:val="18"/>
              </w:rPr>
              <w:t>.</w:t>
            </w:r>
          </w:p>
        </w:tc>
      </w:tr>
      <w:tr w:rsidR="00321884" w:rsidRPr="00FD48E5" w14:paraId="32E9FA90"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B" w14:textId="77777777" w:rsidR="00321884" w:rsidRDefault="00321884" w:rsidP="00A423F5">
            <w:pPr>
              <w:pStyle w:val="TAL"/>
            </w:pPr>
            <w:r>
              <w:t>vsmfPduSessionUri</w:t>
            </w:r>
          </w:p>
        </w:tc>
        <w:tc>
          <w:tcPr>
            <w:tcW w:w="1559" w:type="dxa"/>
            <w:tcBorders>
              <w:top w:val="single" w:sz="4" w:space="0" w:color="auto"/>
              <w:left w:val="single" w:sz="4" w:space="0" w:color="auto"/>
              <w:bottom w:val="single" w:sz="4" w:space="0" w:color="auto"/>
              <w:right w:val="single" w:sz="4" w:space="0" w:color="auto"/>
            </w:tcBorders>
          </w:tcPr>
          <w:p w14:paraId="32E9FA8C" w14:textId="77777777" w:rsidR="00321884" w:rsidRDefault="00271F8E" w:rsidP="00A423F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A8D"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8E"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8F" w14:textId="77777777" w:rsidR="00321884" w:rsidRDefault="00321884" w:rsidP="00A423F5">
            <w:pPr>
              <w:pStyle w:val="TAL"/>
              <w:rPr>
                <w:rFonts w:cs="Arial"/>
                <w:szCs w:val="18"/>
              </w:rPr>
            </w:pPr>
            <w:r>
              <w:rPr>
                <w:rFonts w:cs="Arial"/>
                <w:szCs w:val="18"/>
              </w:rPr>
              <w:t>This IE shall include the URI representing the PDU session in the V-SMF.</w:t>
            </w:r>
          </w:p>
        </w:tc>
      </w:tr>
      <w:tr w:rsidR="00321884" w:rsidRPr="00FD48E5" w14:paraId="32E9FA9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1" w14:textId="77777777" w:rsidR="00321884" w:rsidRDefault="0032188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A92"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A93"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4"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5" w14:textId="77777777" w:rsidR="00321884" w:rsidRDefault="00321884" w:rsidP="00A423F5">
            <w:pPr>
              <w:pStyle w:val="TAL"/>
              <w:rPr>
                <w:rFonts w:cs="Arial"/>
                <w:szCs w:val="18"/>
              </w:rPr>
            </w:pPr>
            <w:r>
              <w:rPr>
                <w:rFonts w:cs="Arial"/>
                <w:szCs w:val="18"/>
              </w:rPr>
              <w:t>This IE shall contain the N9 tunnel information on the visited CN side.</w:t>
            </w:r>
          </w:p>
        </w:tc>
      </w:tr>
      <w:tr w:rsidR="00321884" w:rsidRPr="00FD48E5" w14:paraId="32E9FA9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7" w14:textId="77777777" w:rsidR="00321884" w:rsidRDefault="0032188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A98" w14:textId="77777777" w:rsidR="00321884"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A99"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A"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B" w14:textId="77777777" w:rsidR="00321884" w:rsidRDefault="00321884" w:rsidP="00A423F5">
            <w:pPr>
              <w:pStyle w:val="TAL"/>
              <w:rPr>
                <w:rFonts w:cs="Arial"/>
                <w:szCs w:val="18"/>
              </w:rPr>
            </w:pPr>
            <w:r>
              <w:rPr>
                <w:rFonts w:cs="Arial"/>
                <w:szCs w:val="18"/>
              </w:rPr>
              <w:t>This IE shall indicate the Access Network Type to which the PDU session is to be associated.</w:t>
            </w:r>
          </w:p>
        </w:tc>
      </w:tr>
      <w:tr w:rsidR="00816D58" w14:paraId="32E9FAA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A9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A9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A1"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1884" w:rsidRPr="00FD48E5" w14:paraId="32E9FAA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3" w14:textId="77777777" w:rsidR="00321884" w:rsidRDefault="0032188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AA4" w14:textId="77777777" w:rsidR="00321884" w:rsidRDefault="0032188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AA5"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6"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7" w14:textId="77777777" w:rsidR="00321884" w:rsidRDefault="00321884" w:rsidP="00A423F5">
            <w:pPr>
              <w:pStyle w:val="TAL"/>
              <w:rPr>
                <w:rFonts w:cs="Arial"/>
                <w:szCs w:val="18"/>
              </w:rPr>
            </w:pPr>
            <w:r>
              <w:rPr>
                <w:rFonts w:cs="Arial"/>
                <w:szCs w:val="18"/>
              </w:rPr>
              <w:t>This IE shall contain the UE location information</w:t>
            </w:r>
            <w:r w:rsidR="00255747">
              <w:rPr>
                <w:rFonts w:cs="Arial"/>
                <w:szCs w:val="18"/>
              </w:rPr>
              <w:t>, if it is available</w:t>
            </w:r>
            <w:r>
              <w:rPr>
                <w:rFonts w:cs="Arial"/>
                <w:szCs w:val="18"/>
              </w:rPr>
              <w:t>.</w:t>
            </w:r>
            <w:r w:rsidR="00543DFF">
              <w:rPr>
                <w:rFonts w:cs="Arial"/>
                <w:szCs w:val="18"/>
              </w:rPr>
              <w:t xml:space="preserve"> See NOTE.</w:t>
            </w:r>
          </w:p>
        </w:tc>
      </w:tr>
      <w:tr w:rsidR="00321884" w:rsidRPr="00FD48E5" w14:paraId="32E9FAA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9" w14:textId="77777777" w:rsidR="00321884" w:rsidRDefault="0032188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AAA" w14:textId="77777777" w:rsidR="00321884" w:rsidRDefault="0032188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AAB"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C"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D" w14:textId="77777777" w:rsidR="00321884" w:rsidRDefault="00321884" w:rsidP="00A423F5">
            <w:pPr>
              <w:pStyle w:val="TAL"/>
              <w:rPr>
                <w:rFonts w:cs="Arial"/>
                <w:szCs w:val="18"/>
              </w:rPr>
            </w:pPr>
            <w:r>
              <w:rPr>
                <w:rFonts w:cs="Arial"/>
                <w:szCs w:val="18"/>
              </w:rPr>
              <w:t>This IE shall contain the UE Time Zone</w:t>
            </w:r>
            <w:r w:rsidR="00255747">
              <w:rPr>
                <w:rFonts w:cs="Arial"/>
                <w:szCs w:val="18"/>
              </w:rPr>
              <w:t>, if it is available</w:t>
            </w:r>
            <w:r>
              <w:rPr>
                <w:rFonts w:cs="Arial"/>
                <w:szCs w:val="18"/>
              </w:rPr>
              <w:t>.</w:t>
            </w:r>
          </w:p>
        </w:tc>
      </w:tr>
      <w:tr w:rsidR="0045457F" w:rsidRPr="00FD48E5" w14:paraId="32E9FAB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F" w14:textId="77777777" w:rsidR="0045457F" w:rsidDel="005E364F" w:rsidRDefault="0045457F" w:rsidP="0045457F">
            <w:pPr>
              <w:pStyle w:val="TAL"/>
            </w:pPr>
            <w:r>
              <w:lastRenderedPageBreak/>
              <w:t>addUeLocation</w:t>
            </w:r>
          </w:p>
        </w:tc>
        <w:tc>
          <w:tcPr>
            <w:tcW w:w="1559" w:type="dxa"/>
            <w:tcBorders>
              <w:top w:val="single" w:sz="4" w:space="0" w:color="auto"/>
              <w:left w:val="single" w:sz="4" w:space="0" w:color="auto"/>
              <w:bottom w:val="single" w:sz="4" w:space="0" w:color="auto"/>
              <w:right w:val="single" w:sz="4" w:space="0" w:color="auto"/>
            </w:tcBorders>
          </w:tcPr>
          <w:p w14:paraId="32E9FAB0" w14:textId="77777777" w:rsidR="0045457F" w:rsidDel="005E364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AB1" w14:textId="77777777" w:rsidR="0045457F" w:rsidDel="005E364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B2" w14:textId="77777777" w:rsidR="0045457F" w:rsidDel="005E364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3" w14:textId="5079FCB2" w:rsidR="0045457F" w:rsidRDefault="0045457F" w:rsidP="0045457F">
            <w:pPr>
              <w:pStyle w:val="TAL"/>
              <w:rPr>
                <w:rFonts w:cs="Arial"/>
                <w:szCs w:val="18"/>
              </w:rPr>
            </w:pPr>
            <w:r>
              <w:rPr>
                <w:rFonts w:cs="Arial"/>
                <w:szCs w:val="18"/>
              </w:rPr>
              <w:t>Additional UE location.</w:t>
            </w:r>
          </w:p>
          <w:p w14:paraId="32E9FAB4" w14:textId="72E00D68" w:rsidR="0045457F" w:rsidRDefault="0045457F" w:rsidP="0045457F">
            <w:pPr>
              <w:pStyle w:val="TAL"/>
              <w:rPr>
                <w:rFonts w:cs="Arial"/>
                <w:szCs w:val="18"/>
              </w:rPr>
            </w:pPr>
            <w:r>
              <w:rPr>
                <w:rFonts w:cs="Arial"/>
                <w:szCs w:val="18"/>
              </w:rPr>
              <w:t>This IE may be present, if anType indicates a non-3GPP access and a valid 3GPP access user location information is available.</w:t>
            </w:r>
          </w:p>
          <w:p w14:paraId="32E9FAB5" w14:textId="186F3955" w:rsidR="00DF5D11" w:rsidRDefault="0045457F" w:rsidP="0045457F">
            <w:pPr>
              <w:pStyle w:val="TAL"/>
              <w:rPr>
                <w:rFonts w:cs="Arial"/>
                <w:szCs w:val="18"/>
              </w:rPr>
            </w:pPr>
            <w:r>
              <w:rPr>
                <w:rFonts w:cs="Arial"/>
                <w:szCs w:val="18"/>
              </w:rPr>
              <w:t>When present, it shall contain</w:t>
            </w:r>
            <w:r w:rsidR="00DF5D11">
              <w:rPr>
                <w:rFonts w:cs="Arial"/>
                <w:szCs w:val="18"/>
              </w:rPr>
              <w:t>:</w:t>
            </w:r>
          </w:p>
          <w:p w14:paraId="32E9FAB6" w14:textId="77777777"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sz w:val="18"/>
              </w:rPr>
              <w:t>the last known 3GPP access user location</w:t>
            </w:r>
            <w:r w:rsidRPr="00DF5D11">
              <w:rPr>
                <w:rFonts w:ascii="Arial" w:hAnsi="Arial"/>
                <w:sz w:val="18"/>
              </w:rPr>
              <w:t>;</w:t>
            </w:r>
            <w:r>
              <w:t xml:space="preserve"> </w:t>
            </w:r>
            <w:r w:rsidRPr="00EA1C32">
              <w:rPr>
                <w:rFonts w:ascii="Arial" w:hAnsi="Arial"/>
                <w:sz w:val="18"/>
              </w:rPr>
              <w:t>and</w:t>
            </w:r>
          </w:p>
          <w:p w14:paraId="32E9FAB7" w14:textId="7DF730BE" w:rsidR="00DF5D11" w:rsidRDefault="00DF5D11" w:rsidP="00DF5D11">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B8" w14:textId="77777777" w:rsidR="0045457F" w:rsidDel="005E364F" w:rsidRDefault="00543DFF" w:rsidP="0045457F">
            <w:pPr>
              <w:pStyle w:val="TAL"/>
              <w:rPr>
                <w:rFonts w:cs="Arial"/>
                <w:szCs w:val="18"/>
              </w:rPr>
            </w:pPr>
            <w:r>
              <w:rPr>
                <w:rFonts w:cs="Arial"/>
                <w:szCs w:val="18"/>
              </w:rPr>
              <w:t>See NOTE.</w:t>
            </w:r>
          </w:p>
        </w:tc>
      </w:tr>
      <w:tr w:rsidR="0056485C" w:rsidRPr="00FD48E5" w14:paraId="32E9FAB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BA" w14:textId="77777777" w:rsidR="0056485C" w:rsidRDefault="0056485C" w:rsidP="001433FE">
            <w:pPr>
              <w:pStyle w:val="TAL"/>
              <w:rPr>
                <w:lang w:val="en-US"/>
              </w:rPr>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ABB" w14:textId="77777777" w:rsidR="0056485C" w:rsidRDefault="0056485C" w:rsidP="001433FE">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ABC"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BD"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E" w14:textId="77777777" w:rsidR="0056485C" w:rsidRDefault="0056485C" w:rsidP="001433FE">
            <w:pPr>
              <w:pStyle w:val="TAL"/>
              <w:rPr>
                <w:rFonts w:cs="Arial"/>
                <w:szCs w:val="18"/>
              </w:rPr>
            </w:pPr>
            <w:r>
              <w:rPr>
                <w:rFonts w:cs="Arial"/>
                <w:szCs w:val="18"/>
              </w:rPr>
              <w:t xml:space="preserve">This IE shall be present if it is available. When present, it shall contain the user's GPSI. </w:t>
            </w:r>
          </w:p>
        </w:tc>
      </w:tr>
      <w:tr w:rsidR="00C22548" w:rsidRPr="00FD48E5" w14:paraId="32E9FAC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0" w14:textId="77777777" w:rsidR="00C22548" w:rsidRDefault="00C22548" w:rsidP="00C22548">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AC1"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2"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3"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4" w14:textId="239AA27E" w:rsidR="00C22548" w:rsidRDefault="00C22548" w:rsidP="00C22548">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C22548" w:rsidRPr="00FD48E5" w14:paraId="32E9FACB"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6" w14:textId="77777777" w:rsidR="00C22548" w:rsidRDefault="00C22548" w:rsidP="00C22548">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AC7"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8"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9"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A" w14:textId="265106A4" w:rsidR="00C22548" w:rsidRDefault="00C22548" w:rsidP="00C22548">
            <w:pPr>
              <w:pStyle w:val="TAL"/>
              <w:rPr>
                <w:rFonts w:cs="Arial"/>
                <w:szCs w:val="18"/>
              </w:rPr>
            </w:pPr>
            <w:r>
              <w:rPr>
                <w:rFonts w:cs="Arial"/>
                <w:szCs w:val="18"/>
              </w:rPr>
              <w:t>This IE shall be present if the V-SMF has received unknown N1 SM information from the UE. When present, this IE shall</w:t>
            </w:r>
            <w:r w:rsidR="0095220C">
              <w:rPr>
                <w:rFonts w:cs="Arial"/>
                <w:szCs w:val="18"/>
              </w:rPr>
              <w:t xml:space="preserve"> </w:t>
            </w:r>
            <w:r w:rsidR="00625BA5">
              <w:rPr>
                <w:rFonts w:cs="Arial"/>
                <w:szCs w:val="18"/>
              </w:rPr>
              <w:t>r</w:t>
            </w:r>
            <w:r w:rsidR="0095220C">
              <w:rPr>
                <w:rFonts w:cs="Arial"/>
                <w:szCs w:val="18"/>
              </w:rPr>
              <w:t xml:space="preserve">eference the </w:t>
            </w:r>
            <w:r w:rsidR="0095220C">
              <w:rPr>
                <w:lang w:val="en-US"/>
              </w:rPr>
              <w:t>unknownN1SmInfo</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EF1212" w:rsidRPr="00FD48E5" w14:paraId="32E9FAD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C" w14:textId="77777777" w:rsidR="00EF1212" w:rsidRDefault="00EF1212" w:rsidP="00342AE2">
            <w:pPr>
              <w:pStyle w:val="TAL"/>
              <w:rPr>
                <w:lang w:val="en-US"/>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ACD"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ACE"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F"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0" w14:textId="65683B21"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F6442A" w14:paraId="32E9FAD7"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2" w14:textId="77777777" w:rsidR="00F6442A" w:rsidRPr="00793F63" w:rsidRDefault="00F6442A" w:rsidP="001E2CE3">
            <w:pPr>
              <w:pStyle w:val="TAL"/>
            </w:pPr>
            <w:r>
              <w:t>hPcfId</w:t>
            </w:r>
          </w:p>
        </w:tc>
        <w:tc>
          <w:tcPr>
            <w:tcW w:w="1559" w:type="dxa"/>
            <w:tcBorders>
              <w:top w:val="single" w:sz="4" w:space="0" w:color="auto"/>
              <w:left w:val="single" w:sz="4" w:space="0" w:color="auto"/>
              <w:bottom w:val="single" w:sz="4" w:space="0" w:color="auto"/>
              <w:right w:val="single" w:sz="4" w:space="0" w:color="auto"/>
            </w:tcBorders>
          </w:tcPr>
          <w:p w14:paraId="32E9FAD3" w14:textId="77777777" w:rsidR="00F6442A" w:rsidRDefault="00F6442A" w:rsidP="001E2CE3">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D4" w14:textId="77777777" w:rsidR="00F6442A" w:rsidRDefault="00F6442A"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D5" w14:textId="77777777" w:rsidR="00F6442A" w:rsidRDefault="00F6442A"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6" w14:textId="77777777" w:rsidR="00F6442A" w:rsidRDefault="00F6442A" w:rsidP="001E2CE3">
            <w:pPr>
              <w:pStyle w:val="TAL"/>
              <w:rPr>
                <w:rFonts w:cs="Arial"/>
                <w:szCs w:val="18"/>
              </w:rPr>
            </w:pPr>
            <w:r>
              <w:rPr>
                <w:rFonts w:cs="Arial"/>
                <w:szCs w:val="18"/>
              </w:rPr>
              <w:t xml:space="preserve">When present, this IE shall contain the identifier of the H-PCF selected by the AMF for the UE (for Access and Mobility Policy Control). </w:t>
            </w:r>
          </w:p>
        </w:tc>
      </w:tr>
      <w:tr w:rsidR="00255747" w14:paraId="32E9FAE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8" w14:textId="77777777" w:rsidR="00255747" w:rsidRDefault="00255747" w:rsidP="00255747">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AD9" w14:textId="77777777" w:rsidR="00255747" w:rsidRDefault="00255747" w:rsidP="0025574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DA"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DB"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C" w14:textId="0F15D214" w:rsidR="00255747" w:rsidRDefault="00255747" w:rsidP="00255747">
            <w:pPr>
              <w:pStyle w:val="TAL"/>
              <w:rPr>
                <w:rFonts w:cs="Arial"/>
                <w:szCs w:val="18"/>
              </w:rPr>
            </w:pPr>
            <w:r>
              <w:rPr>
                <w:rFonts w:cs="Arial"/>
                <w:szCs w:val="18"/>
              </w:rPr>
              <w:t>This IE shall be present during an EPS to 5GS handover preparation using the N26 interface.</w:t>
            </w:r>
          </w:p>
          <w:p w14:paraId="32E9FADD" w14:textId="77777777" w:rsidR="00255747" w:rsidRDefault="00255747" w:rsidP="00255747">
            <w:pPr>
              <w:pStyle w:val="TAL"/>
              <w:rPr>
                <w:rFonts w:cs="Arial"/>
                <w:szCs w:val="18"/>
              </w:rPr>
            </w:pPr>
          </w:p>
          <w:p w14:paraId="32E9FADE" w14:textId="77777777" w:rsidR="00255747" w:rsidRDefault="00255747" w:rsidP="00255747">
            <w:pPr>
              <w:pStyle w:val="TAL"/>
              <w:rPr>
                <w:rFonts w:cs="Arial"/>
                <w:szCs w:val="18"/>
              </w:rPr>
            </w:pPr>
            <w:r>
              <w:rPr>
                <w:rFonts w:cs="Arial"/>
                <w:szCs w:val="18"/>
              </w:rPr>
              <w:t>When present, it shall be set as follows:</w:t>
            </w:r>
          </w:p>
          <w:p w14:paraId="32E9FADF" w14:textId="5328EFDA"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32E9FAE0" w14:textId="77777777"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w:t>
            </w:r>
          </w:p>
          <w:p w14:paraId="32E9FAE1" w14:textId="64866CF0" w:rsidR="00255747" w:rsidRDefault="00255747" w:rsidP="00255747">
            <w:pPr>
              <w:pStyle w:val="TAL"/>
              <w:rPr>
                <w:rFonts w:cs="Arial"/>
                <w:szCs w:val="18"/>
              </w:rPr>
            </w:pPr>
            <w:r>
              <w:rPr>
                <w:rFonts w:cs="Arial"/>
                <w:szCs w:val="18"/>
              </w:rPr>
              <w:t>It shall be set to "true" during an EPS to 5GS handover preparation using the N26 interface.</w:t>
            </w:r>
          </w:p>
          <w:p w14:paraId="32E9FAE2" w14:textId="77777777" w:rsidR="00255747" w:rsidRDefault="00255747" w:rsidP="00255747">
            <w:pPr>
              <w:pStyle w:val="TAL"/>
              <w:rPr>
                <w:rFonts w:cs="Arial"/>
                <w:szCs w:val="18"/>
              </w:rPr>
            </w:pPr>
          </w:p>
        </w:tc>
      </w:tr>
      <w:tr w:rsidR="009C509A" w14:paraId="32E9FAE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4" w14:textId="77777777" w:rsidR="009C509A" w:rsidRDefault="009C509A" w:rsidP="009C509A">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32E9FAE5" w14:textId="77777777" w:rsidR="009C509A" w:rsidRDefault="009C509A" w:rsidP="009C509A">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2E9FAE6" w14:textId="77777777" w:rsidR="009C509A" w:rsidRDefault="009C509A" w:rsidP="009C50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E7" w14:textId="77777777" w:rsidR="009C509A" w:rsidRDefault="009C509A" w:rsidP="009C50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8"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r>
      <w:tr w:rsidR="004836FF" w14:paraId="0E0A8DAF"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2F432190" w14:textId="77777777" w:rsidR="004836FF" w:rsidRDefault="004836FF" w:rsidP="00867EA1">
            <w:pPr>
              <w:pStyle w:val="TAL"/>
            </w:pPr>
            <w:r>
              <w:t>alwaysOnRequested</w:t>
            </w:r>
          </w:p>
        </w:tc>
        <w:tc>
          <w:tcPr>
            <w:tcW w:w="1559" w:type="dxa"/>
            <w:tcBorders>
              <w:top w:val="single" w:sz="4" w:space="0" w:color="auto"/>
              <w:left w:val="single" w:sz="4" w:space="0" w:color="auto"/>
              <w:bottom w:val="single" w:sz="4" w:space="0" w:color="auto"/>
              <w:right w:val="single" w:sz="4" w:space="0" w:color="auto"/>
            </w:tcBorders>
          </w:tcPr>
          <w:p w14:paraId="3D6B5B44" w14:textId="77777777" w:rsidR="004836FF" w:rsidRDefault="004836FF" w:rsidP="00867EA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A992441" w14:textId="77777777" w:rsidR="004836FF" w:rsidRDefault="004836FF" w:rsidP="00867E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10C8AD" w14:textId="77777777" w:rsidR="004836FF" w:rsidRDefault="004836FF" w:rsidP="00867E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EF6060" w14:textId="140E1EDD" w:rsidR="004836FF" w:rsidRDefault="004836FF" w:rsidP="00867EA1">
            <w:pPr>
              <w:pStyle w:val="TAL"/>
              <w:rPr>
                <w:rFonts w:cs="Arial"/>
                <w:szCs w:val="18"/>
              </w:rPr>
            </w:pPr>
            <w:r>
              <w:rPr>
                <w:rFonts w:cs="Arial"/>
                <w:szCs w:val="18"/>
              </w:rPr>
              <w:t>This IE shall be present and set to true if the UE requests to setup an always-on PDU session and this is allowed by local policy in the V-SMF.</w:t>
            </w:r>
          </w:p>
          <w:p w14:paraId="20512050" w14:textId="77777777" w:rsidR="004836FF" w:rsidRDefault="004836FF" w:rsidP="00867EA1">
            <w:pPr>
              <w:pStyle w:val="TAL"/>
              <w:rPr>
                <w:rFonts w:cs="Arial"/>
                <w:szCs w:val="18"/>
              </w:rPr>
            </w:pPr>
          </w:p>
          <w:p w14:paraId="635163F1" w14:textId="77777777" w:rsidR="004836FF" w:rsidRDefault="004836FF" w:rsidP="00867EA1">
            <w:pPr>
              <w:pStyle w:val="TAL"/>
              <w:rPr>
                <w:rFonts w:cs="Arial"/>
                <w:szCs w:val="18"/>
              </w:rPr>
            </w:pPr>
            <w:r>
              <w:rPr>
                <w:rFonts w:cs="Arial"/>
                <w:szCs w:val="18"/>
              </w:rPr>
              <w:t>When present, it shall be set as follows:</w:t>
            </w:r>
          </w:p>
          <w:p w14:paraId="44740E4F" w14:textId="77777777" w:rsidR="004836FF" w:rsidRDefault="004836FF" w:rsidP="00867EA1">
            <w:pPr>
              <w:pStyle w:val="TAL"/>
              <w:rPr>
                <w:rFonts w:cs="Arial"/>
                <w:szCs w:val="18"/>
              </w:rPr>
            </w:pPr>
          </w:p>
          <w:p w14:paraId="3355CCE9" w14:textId="77777777" w:rsidR="004836FF" w:rsidRDefault="004836FF" w:rsidP="00867EA1">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7DA2C2CF" w14:textId="77777777" w:rsidR="004836FF" w:rsidRDefault="004836FF" w:rsidP="00867EA1">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 (default): not a request for an always-on PDU session</w:t>
            </w:r>
          </w:p>
          <w:p w14:paraId="681879EE" w14:textId="77777777" w:rsidR="004836FF" w:rsidRDefault="004836FF" w:rsidP="00867EA1">
            <w:pPr>
              <w:pStyle w:val="TAL"/>
              <w:rPr>
                <w:rFonts w:cs="Arial"/>
                <w:szCs w:val="18"/>
              </w:rPr>
            </w:pPr>
          </w:p>
        </w:tc>
      </w:tr>
      <w:tr w:rsidR="00D068FA" w14:paraId="6DA0542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C4644A0" w14:textId="681D05C1" w:rsidR="00D068FA" w:rsidRDefault="00D068FA" w:rsidP="00D068FA">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0EC391EF" w14:textId="3C72A1E4" w:rsidR="00D068FA" w:rsidRDefault="00D068FA" w:rsidP="00D068FA">
            <w:pPr>
              <w:pStyle w:val="TAL"/>
            </w:pPr>
            <w:r>
              <w:rPr>
                <w:lang w:eastAsia="zh-CN"/>
              </w:rPr>
              <w:t>NfGroupId</w:t>
            </w:r>
          </w:p>
        </w:tc>
        <w:tc>
          <w:tcPr>
            <w:tcW w:w="425" w:type="dxa"/>
            <w:tcBorders>
              <w:top w:val="single" w:sz="4" w:space="0" w:color="auto"/>
              <w:left w:val="single" w:sz="4" w:space="0" w:color="auto"/>
              <w:bottom w:val="single" w:sz="4" w:space="0" w:color="auto"/>
              <w:right w:val="single" w:sz="4" w:space="0" w:color="auto"/>
            </w:tcBorders>
          </w:tcPr>
          <w:p w14:paraId="7FC22F33" w14:textId="14B98D6F" w:rsidR="00D068FA" w:rsidRDefault="00D068FA" w:rsidP="00D068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9AC44" w14:textId="2D739A7D" w:rsidR="00D068FA" w:rsidRDefault="00D068FA" w:rsidP="00D068F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D72868B" w14:textId="46FA8BF8" w:rsidR="00D068FA" w:rsidRDefault="00D068FA" w:rsidP="00D068FA">
            <w:pPr>
              <w:pStyle w:val="TAL"/>
              <w:rPr>
                <w:rFonts w:cs="Arial"/>
                <w:szCs w:val="18"/>
              </w:rPr>
            </w:pPr>
            <w:r>
              <w:rPr>
                <w:szCs w:val="18"/>
              </w:rPr>
              <w:t>When present, it shall indicate the identity of the UDM group serving the UE.</w:t>
            </w:r>
          </w:p>
        </w:tc>
      </w:tr>
      <w:tr w:rsidR="00D068FA" w14:paraId="0A89B93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EE708FE" w14:textId="14D88BC7" w:rsidR="00D068FA" w:rsidRDefault="00D068FA" w:rsidP="00D068FA">
            <w:pPr>
              <w:pStyle w:val="TAL"/>
            </w:pPr>
            <w:r w:rsidRPr="002857AD">
              <w:lastRenderedPageBreak/>
              <w:t>routingIndicator</w:t>
            </w:r>
          </w:p>
        </w:tc>
        <w:tc>
          <w:tcPr>
            <w:tcW w:w="1559" w:type="dxa"/>
            <w:tcBorders>
              <w:top w:val="single" w:sz="4" w:space="0" w:color="auto"/>
              <w:left w:val="single" w:sz="4" w:space="0" w:color="auto"/>
              <w:bottom w:val="single" w:sz="4" w:space="0" w:color="auto"/>
              <w:right w:val="single" w:sz="4" w:space="0" w:color="auto"/>
            </w:tcBorders>
          </w:tcPr>
          <w:p w14:paraId="4050DEB3" w14:textId="52770D3C" w:rsidR="00D068FA" w:rsidRDefault="00D068FA" w:rsidP="00D068F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97C5E7A" w14:textId="3C439CA0" w:rsidR="00D068FA" w:rsidRDefault="00D068FA" w:rsidP="00D068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416C47" w14:textId="08DC7A33" w:rsidR="00D068FA" w:rsidRDefault="00D068FA" w:rsidP="00D068F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E3A04E" w14:textId="0D48A25D" w:rsidR="00D068FA" w:rsidRDefault="00D068FA" w:rsidP="00D068FA">
            <w:pPr>
              <w:pStyle w:val="TAL"/>
              <w:rPr>
                <w:rFonts w:cs="Arial"/>
                <w:szCs w:val="18"/>
              </w:rPr>
            </w:pPr>
            <w:r>
              <w:rPr>
                <w:szCs w:val="18"/>
              </w:rPr>
              <w:t>When present, it shall indicate the Routing Indicator of the UE.</w:t>
            </w:r>
          </w:p>
        </w:tc>
      </w:tr>
      <w:tr w:rsidR="00C00E37" w14:paraId="32E9FAF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A"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AEB"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AEC"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ED"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E"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AEF" w14:textId="77777777" w:rsidR="00C00E37" w:rsidRDefault="00C00E37" w:rsidP="00777461">
            <w:pPr>
              <w:pStyle w:val="TAL"/>
              <w:rPr>
                <w:rFonts w:cs="Arial"/>
                <w:szCs w:val="18"/>
              </w:rPr>
            </w:pPr>
          </w:p>
          <w:p w14:paraId="32E9FAF0"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3E2FE0" w14:paraId="32E9FAF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F2" w14:textId="77777777" w:rsidR="003E2FE0" w:rsidRDefault="003E2FE0" w:rsidP="003E2FE0">
            <w:pPr>
              <w:pStyle w:val="TAL"/>
            </w:pPr>
            <w:r>
              <w:t>vSmfService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2E9FAF3" w14:textId="77777777" w:rsidR="003E2FE0" w:rsidRDefault="003E2FE0" w:rsidP="003E2FE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AF4" w14:textId="77777777" w:rsidR="003E2FE0" w:rsidRDefault="003E2FE0" w:rsidP="003E2FE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F5" w14:textId="77777777" w:rsidR="003E2FE0" w:rsidRDefault="003E2FE0" w:rsidP="003E2F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F6" w14:textId="7CC2B86F" w:rsidR="003E2FE0" w:rsidRDefault="003E2FE0" w:rsidP="003E2FE0">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32E9FAF7" w14:textId="0CE2FEDE" w:rsidR="003E2FE0" w:rsidRDefault="003E2FE0" w:rsidP="003E2FE0">
            <w:pPr>
              <w:pStyle w:val="TAL"/>
              <w:rPr>
                <w:rFonts w:cs="Arial"/>
                <w:szCs w:val="18"/>
              </w:rPr>
            </w:pPr>
            <w:r>
              <w:rPr>
                <w:rFonts w:cs="Arial"/>
                <w:szCs w:val="18"/>
              </w:rPr>
              <w:t xml:space="preserve">This IE may be used by the H-SMF to identify PDU sessions affected by a failure or restart of the V-SMF service (see </w:t>
            </w:r>
            <w:r w:rsidR="005B1EEB">
              <w:rPr>
                <w:rFonts w:cs="Arial"/>
                <w:szCs w:val="18"/>
              </w:rPr>
              <w:t>clause</w:t>
            </w:r>
            <w:r w:rsidR="005202F6">
              <w:rPr>
                <w:rFonts w:cs="Arial"/>
                <w:szCs w:val="18"/>
              </w:rPr>
              <w:t>s</w:t>
            </w:r>
            <w:r>
              <w:rPr>
                <w:rFonts w:cs="Arial"/>
                <w:szCs w:val="18"/>
              </w:rPr>
              <w:t xml:space="preserve"> </w:t>
            </w:r>
            <w:r w:rsidR="002A0976">
              <w:rPr>
                <w:rFonts w:cs="Arial"/>
                <w:szCs w:val="18"/>
              </w:rPr>
              <w:t>6</w:t>
            </w:r>
            <w:r>
              <w:rPr>
                <w:rFonts w:cs="Arial"/>
                <w:szCs w:val="18"/>
              </w:rPr>
              <w:t xml:space="preserve">.2 </w:t>
            </w:r>
            <w:r w:rsidR="005202F6">
              <w:rPr>
                <w:rFonts w:cs="Arial"/>
                <w:szCs w:val="18"/>
              </w:rPr>
              <w:t>and 6.</w:t>
            </w:r>
            <w:r w:rsidR="001616CC">
              <w:rPr>
                <w:rFonts w:cs="Arial"/>
                <w:szCs w:val="18"/>
              </w:rPr>
              <w:t>3</w:t>
            </w:r>
            <w:r w:rsidR="005202F6">
              <w:rPr>
                <w:rFonts w:cs="Arial"/>
                <w:szCs w:val="18"/>
              </w:rPr>
              <w:t xml:space="preserve"> </w:t>
            </w:r>
            <w:r>
              <w:rPr>
                <w:rFonts w:cs="Arial"/>
                <w:szCs w:val="18"/>
              </w:rPr>
              <w:t>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.527 [</w:t>
            </w:r>
            <w:r w:rsidR="002A0976">
              <w:rPr>
                <w:rFonts w:cs="Arial"/>
                <w:szCs w:val="18"/>
              </w:rPr>
              <w:t>24</w:t>
            </w:r>
            <w:r>
              <w:rPr>
                <w:rFonts w:cs="Arial"/>
                <w:szCs w:val="18"/>
              </w:rPr>
              <w:t>]).</w:t>
            </w:r>
          </w:p>
        </w:tc>
      </w:tr>
      <w:tr w:rsidR="005202F6" w14:paraId="289EF2AB"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6A036D91" w14:textId="77777777" w:rsidR="005202F6" w:rsidRDefault="005202F6" w:rsidP="00073DAB">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08F4EDC" w14:textId="77777777" w:rsidR="005202F6" w:rsidRDefault="005202F6" w:rsidP="00073DAB">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D11913" w14:textId="77777777" w:rsidR="005202F6" w:rsidRDefault="005202F6" w:rsidP="00073DAB">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4BBCEDC" w14:textId="77777777" w:rsidR="005202F6" w:rsidRDefault="005202F6" w:rsidP="00073DAB">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3FBA969" w14:textId="59C05B2F" w:rsidR="005202F6" w:rsidRDefault="005202F6" w:rsidP="00073DAB">
            <w:pPr>
              <w:pStyle w:val="TAL"/>
              <w:rPr>
                <w:rFonts w:cs="Arial"/>
                <w:szCs w:val="18"/>
              </w:rPr>
            </w:pPr>
            <w:r w:rsidRPr="002857AD">
              <w:rPr>
                <w:rFonts w:cs="Arial"/>
                <w:szCs w:val="18"/>
              </w:rPr>
              <w:t xml:space="preserve">Timestamp when </w:t>
            </w:r>
            <w:r>
              <w:rPr>
                <w:rFonts w:cs="Arial"/>
                <w:szCs w:val="18"/>
              </w:rPr>
              <w:t>the V-SMF service instance serving the PDU session wa</w:t>
            </w:r>
            <w:r w:rsidR="00F24E28">
              <w:rPr>
                <w:rFonts w:cs="Arial"/>
                <w:szCs w:val="18"/>
              </w:rPr>
              <w:t xml:space="preserve">s (re)started (see </w:t>
            </w:r>
            <w:r w:rsidR="005B1EEB">
              <w:rPr>
                <w:rFonts w:cs="Arial"/>
                <w:szCs w:val="18"/>
              </w:rPr>
              <w:t>clause</w:t>
            </w:r>
            <w:r w:rsidR="00F24E28">
              <w:rPr>
                <w:rFonts w:cs="Arial"/>
                <w:szCs w:val="18"/>
              </w:rPr>
              <w:t xml:space="preserve"> 6.3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343388" w14:paraId="6705D3C9"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7F7A77C0" w14:textId="55918312" w:rsidR="00343388" w:rsidRDefault="00343388" w:rsidP="00343388">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1850EADA" w14:textId="4A5E31EA" w:rsidR="00343388" w:rsidRDefault="00343388" w:rsidP="00343388">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34E6876" w14:textId="1AADB8D3"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0A6AB5" w14:textId="15982FD3"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AC74B4" w14:textId="24F714A5" w:rsidR="00343388" w:rsidRDefault="00343388" w:rsidP="00343388">
            <w:pPr>
              <w:pStyle w:val="TAL"/>
              <w:rPr>
                <w:rFonts w:cs="Arial"/>
                <w:szCs w:val="18"/>
              </w:rPr>
            </w:pPr>
            <w:r>
              <w:rPr>
                <w:rFonts w:cs="Arial"/>
                <w:szCs w:val="18"/>
              </w:rPr>
              <w:t xml:space="preserve">Roaming Charging Profile applicable in the VPLMN (see </w:t>
            </w:r>
            <w:r w:rsidR="005B1EEB">
              <w:rPr>
                <w:noProof/>
                <w:lang w:val="en-US"/>
              </w:rPr>
              <w:t>clause</w:t>
            </w:r>
            <w:r>
              <w:rPr>
                <w:noProof/>
                <w:lang w:val="en-US"/>
              </w:rPr>
              <w:t xml:space="preserve">s 5.1.9.1, 5.2.1.7 and 5.2.2.12.2 of 3GPP TS 32.255 [25]). </w:t>
            </w:r>
          </w:p>
        </w:tc>
      </w:tr>
      <w:tr w:rsidR="00343388" w14:paraId="3D60DC6E"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56ECAC6B" w14:textId="71EE6D79" w:rsidR="00343388" w:rsidRDefault="00343388" w:rsidP="00343388">
            <w:pPr>
              <w:pStyle w:val="TAL"/>
            </w:pPr>
            <w:r>
              <w:t>chargingId</w:t>
            </w:r>
          </w:p>
        </w:tc>
        <w:tc>
          <w:tcPr>
            <w:tcW w:w="1559" w:type="dxa"/>
            <w:tcBorders>
              <w:top w:val="single" w:sz="4" w:space="0" w:color="auto"/>
              <w:left w:val="single" w:sz="4" w:space="0" w:color="auto"/>
              <w:bottom w:val="single" w:sz="4" w:space="0" w:color="auto"/>
              <w:right w:val="single" w:sz="4" w:space="0" w:color="auto"/>
            </w:tcBorders>
          </w:tcPr>
          <w:p w14:paraId="509F6F0C" w14:textId="62EAA5A7" w:rsidR="00343388" w:rsidRDefault="00343388" w:rsidP="0034338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F73ED10" w14:textId="5EE1EAAE"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5A4026" w14:textId="1BF50E73"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DF30D2" w14:textId="625E1F44" w:rsidR="00343388" w:rsidRDefault="00343388" w:rsidP="00343388">
            <w:pPr>
              <w:pStyle w:val="TAL"/>
              <w:rPr>
                <w:rFonts w:cs="Arial"/>
                <w:szCs w:val="18"/>
              </w:rPr>
            </w:pPr>
            <w:r>
              <w:rPr>
                <w:rFonts w:cs="Arial"/>
                <w:szCs w:val="18"/>
              </w:rPr>
              <w:t xml:space="preserve">Charging ID (see </w:t>
            </w:r>
            <w:r w:rsidR="005B1EEB">
              <w:rPr>
                <w:noProof/>
                <w:lang w:val="en-US"/>
              </w:rPr>
              <w:t>clause</w:t>
            </w:r>
            <w:r>
              <w:rPr>
                <w:noProof/>
                <w:lang w:val="en-US"/>
              </w:rPr>
              <w:t xml:space="preserve">s 5.1.9.1 of 3GPP TS 32.255 [25]). </w:t>
            </w:r>
          </w:p>
        </w:tc>
      </w:tr>
      <w:tr w:rsidR="009D1C5D" w14:paraId="2211AA31"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698DCC16" w14:textId="29465A1E" w:rsidR="009D1C5D" w:rsidRDefault="009D1C5D" w:rsidP="009D1C5D">
            <w:pPr>
              <w:pStyle w:val="TAL"/>
            </w:pPr>
            <w:r w:rsidRPr="00D165B3">
              <w:t>oldPduSessionId</w:t>
            </w:r>
          </w:p>
        </w:tc>
        <w:tc>
          <w:tcPr>
            <w:tcW w:w="1559" w:type="dxa"/>
            <w:tcBorders>
              <w:top w:val="single" w:sz="4" w:space="0" w:color="auto"/>
              <w:left w:val="single" w:sz="4" w:space="0" w:color="auto"/>
              <w:bottom w:val="single" w:sz="4" w:space="0" w:color="auto"/>
              <w:right w:val="single" w:sz="4" w:space="0" w:color="auto"/>
            </w:tcBorders>
          </w:tcPr>
          <w:p w14:paraId="7FDB4726" w14:textId="0AFBFC0E" w:rsidR="009D1C5D" w:rsidRDefault="009D1C5D" w:rsidP="009D1C5D">
            <w:pPr>
              <w:pStyle w:val="TAL"/>
            </w:pPr>
            <w:r w:rsidRPr="00D165B3">
              <w:t>PduSessionId</w:t>
            </w:r>
          </w:p>
        </w:tc>
        <w:tc>
          <w:tcPr>
            <w:tcW w:w="425" w:type="dxa"/>
            <w:tcBorders>
              <w:top w:val="single" w:sz="4" w:space="0" w:color="auto"/>
              <w:left w:val="single" w:sz="4" w:space="0" w:color="auto"/>
              <w:bottom w:val="single" w:sz="4" w:space="0" w:color="auto"/>
              <w:right w:val="single" w:sz="4" w:space="0" w:color="auto"/>
            </w:tcBorders>
          </w:tcPr>
          <w:p w14:paraId="1A4587E0" w14:textId="00015FAF" w:rsidR="009D1C5D" w:rsidRDefault="009D1C5D" w:rsidP="009D1C5D">
            <w:pPr>
              <w:pStyle w:val="TAC"/>
            </w:pPr>
            <w:r w:rsidRPr="00D165B3">
              <w:t>C</w:t>
            </w:r>
          </w:p>
        </w:tc>
        <w:tc>
          <w:tcPr>
            <w:tcW w:w="1134" w:type="dxa"/>
            <w:tcBorders>
              <w:top w:val="single" w:sz="4" w:space="0" w:color="auto"/>
              <w:left w:val="single" w:sz="4" w:space="0" w:color="auto"/>
              <w:bottom w:val="single" w:sz="4" w:space="0" w:color="auto"/>
              <w:right w:val="single" w:sz="4" w:space="0" w:color="auto"/>
            </w:tcBorders>
          </w:tcPr>
          <w:p w14:paraId="787A54A5" w14:textId="4FC071B3" w:rsidR="009D1C5D" w:rsidRDefault="009D1C5D" w:rsidP="009D1C5D">
            <w:pPr>
              <w:pStyle w:val="TAL"/>
            </w:pPr>
            <w:r w:rsidRPr="00D165B3">
              <w:t>0..1</w:t>
            </w:r>
          </w:p>
        </w:tc>
        <w:tc>
          <w:tcPr>
            <w:tcW w:w="4359" w:type="dxa"/>
            <w:tcBorders>
              <w:top w:val="single" w:sz="4" w:space="0" w:color="auto"/>
              <w:left w:val="single" w:sz="4" w:space="0" w:color="auto"/>
              <w:bottom w:val="single" w:sz="4" w:space="0" w:color="auto"/>
              <w:right w:val="single" w:sz="4" w:space="0" w:color="auto"/>
            </w:tcBorders>
          </w:tcPr>
          <w:p w14:paraId="24D6B18D" w14:textId="77777777" w:rsidR="009D1C5D" w:rsidRPr="00D165B3" w:rsidRDefault="009D1C5D" w:rsidP="009D1C5D">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080E2798" w14:textId="50C401FF" w:rsidR="009D1C5D" w:rsidRDefault="009D1C5D" w:rsidP="009D1C5D">
            <w:pPr>
              <w:pStyle w:val="TAL"/>
              <w:rPr>
                <w:rFonts w:cs="Arial"/>
                <w:szCs w:val="18"/>
              </w:rPr>
            </w:pPr>
            <w:r w:rsidRPr="00D165B3">
              <w:rPr>
                <w:rFonts w:cs="Arial"/>
                <w:szCs w:val="18"/>
              </w:rPr>
              <w:t xml:space="preserve">When present, it shall contain the old PDU Session ID received from the UE. See </w:t>
            </w:r>
            <w:r w:rsidR="005B1EEB">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w:t>
            </w:r>
            <w:r w:rsidR="003D33E7">
              <w:rPr>
                <w:rFonts w:cs="Arial"/>
                <w:szCs w:val="18"/>
              </w:rPr>
              <w:t xml:space="preserve"> 3GPP </w:t>
            </w:r>
            <w:r w:rsidR="00F25774">
              <w:rPr>
                <w:rFonts w:cs="Arial"/>
                <w:szCs w:val="18"/>
              </w:rPr>
              <w:t>TS </w:t>
            </w:r>
            <w:r w:rsidR="003D33E7">
              <w:rPr>
                <w:rFonts w:cs="Arial"/>
                <w:szCs w:val="18"/>
              </w:rPr>
              <w:t>23</w:t>
            </w:r>
            <w:r w:rsidR="00CA4B50" w:rsidRPr="00D165B3">
              <w:rPr>
                <w:rFonts w:cs="Arial"/>
                <w:szCs w:val="18"/>
              </w:rPr>
              <w:t>.502</w:t>
            </w:r>
            <w:r w:rsidR="00CA4B50">
              <w:rPr>
                <w:rFonts w:cs="Arial"/>
                <w:szCs w:val="18"/>
              </w:rPr>
              <w:t> </w:t>
            </w:r>
            <w:r w:rsidR="00CA4B50" w:rsidRPr="00D165B3">
              <w:rPr>
                <w:rFonts w:cs="Arial"/>
                <w:szCs w:val="18"/>
              </w:rPr>
              <w:t>[</w:t>
            </w:r>
            <w:r w:rsidRPr="00D165B3">
              <w:rPr>
                <w:rFonts w:cs="Arial"/>
                <w:szCs w:val="18"/>
              </w:rPr>
              <w:t xml:space="preserve">3]. </w:t>
            </w:r>
          </w:p>
        </w:tc>
      </w:tr>
      <w:tr w:rsidR="00913B64" w14:paraId="099ECBC9"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3F05992C" w14:textId="42412119" w:rsidR="00913B64" w:rsidRDefault="00913B64" w:rsidP="00913B64">
            <w:pPr>
              <w:pStyle w:val="TAL"/>
            </w:pPr>
            <w:r>
              <w:rPr>
                <w:lang w:eastAsia="zh-CN"/>
              </w:rPr>
              <w:t>epsBearerCtxStatus</w:t>
            </w:r>
          </w:p>
        </w:tc>
        <w:tc>
          <w:tcPr>
            <w:tcW w:w="1559" w:type="dxa"/>
            <w:tcBorders>
              <w:top w:val="single" w:sz="4" w:space="0" w:color="auto"/>
              <w:left w:val="single" w:sz="4" w:space="0" w:color="auto"/>
              <w:bottom w:val="single" w:sz="4" w:space="0" w:color="auto"/>
              <w:right w:val="single" w:sz="4" w:space="0" w:color="auto"/>
            </w:tcBorders>
          </w:tcPr>
          <w:p w14:paraId="54D20746" w14:textId="579F90FA" w:rsidR="00913B64" w:rsidRDefault="00913B64" w:rsidP="00913B64">
            <w:pPr>
              <w:pStyle w:val="TAL"/>
            </w:pPr>
            <w:r>
              <w:rPr>
                <w:lang w:eastAsia="zh-CN"/>
              </w:rPr>
              <w:t>EpsBearerContextStatus</w:t>
            </w:r>
          </w:p>
        </w:tc>
        <w:tc>
          <w:tcPr>
            <w:tcW w:w="425" w:type="dxa"/>
            <w:tcBorders>
              <w:top w:val="single" w:sz="4" w:space="0" w:color="auto"/>
              <w:left w:val="single" w:sz="4" w:space="0" w:color="auto"/>
              <w:bottom w:val="single" w:sz="4" w:space="0" w:color="auto"/>
              <w:right w:val="single" w:sz="4" w:space="0" w:color="auto"/>
            </w:tcBorders>
          </w:tcPr>
          <w:p w14:paraId="186DDD8D" w14:textId="1F8998F2" w:rsidR="00913B64" w:rsidRDefault="00913B64" w:rsidP="00913B6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D92AE3" w14:textId="7CBD3262" w:rsidR="00913B64" w:rsidRDefault="00913B64" w:rsidP="00913B6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42DBD5" w14:textId="552A6459" w:rsidR="00913B64" w:rsidRDefault="00913B64" w:rsidP="00913B64">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142FD22D" w14:textId="7CF8222A" w:rsidR="00913B64" w:rsidRDefault="00913B64" w:rsidP="00913B64">
            <w:pPr>
              <w:pStyle w:val="TAL"/>
              <w:rPr>
                <w:rFonts w:cs="Arial"/>
                <w:szCs w:val="18"/>
              </w:rPr>
            </w:pPr>
            <w:r>
              <w:rPr>
                <w:rFonts w:cs="Arial"/>
                <w:szCs w:val="18"/>
                <w:lang w:eastAsia="zh-CN"/>
              </w:rPr>
              <w:t xml:space="preserve">When present, it shall be set to the value received in the Create SM Context request. </w:t>
            </w:r>
          </w:p>
        </w:tc>
      </w:tr>
      <w:tr w:rsidR="00E04066" w14:paraId="212B5483"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4CC9676B" w14:textId="369F2090" w:rsidR="00E04066" w:rsidRDefault="00E04066" w:rsidP="00E04066">
            <w:pPr>
              <w:pStyle w:val="TAL"/>
              <w:rPr>
                <w:lang w:eastAsia="zh-CN"/>
              </w:rPr>
            </w:pPr>
            <w:r>
              <w:t>amfNfId</w:t>
            </w:r>
          </w:p>
        </w:tc>
        <w:tc>
          <w:tcPr>
            <w:tcW w:w="1559" w:type="dxa"/>
            <w:tcBorders>
              <w:top w:val="single" w:sz="4" w:space="0" w:color="auto"/>
              <w:left w:val="single" w:sz="4" w:space="0" w:color="auto"/>
              <w:bottom w:val="single" w:sz="4" w:space="0" w:color="auto"/>
              <w:right w:val="single" w:sz="4" w:space="0" w:color="auto"/>
            </w:tcBorders>
          </w:tcPr>
          <w:p w14:paraId="65915D98" w14:textId="11B1108D" w:rsidR="00E04066" w:rsidRDefault="00E04066" w:rsidP="00E04066">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14C07560" w14:textId="50D4BBB3" w:rsidR="00E04066" w:rsidRDefault="00E04066" w:rsidP="00E04066">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6639F98" w14:textId="0C31B100" w:rsidR="00E04066" w:rsidRDefault="00E04066" w:rsidP="00E04066">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96000D9" w14:textId="56588512" w:rsidR="00E04066" w:rsidRDefault="00E04066" w:rsidP="00E04066">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14:paraId="26EE5B25" w14:textId="291F2360" w:rsidR="00E04066" w:rsidRDefault="00E04066" w:rsidP="00E04066">
            <w:pPr>
              <w:pStyle w:val="TAL"/>
              <w:rPr>
                <w:rFonts w:cs="Arial"/>
                <w:szCs w:val="18"/>
                <w:lang w:eastAsia="zh-CN"/>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w:t>
            </w:r>
            <w:r w:rsidR="005B1EEB">
              <w:rPr>
                <w:rFonts w:cs="Arial"/>
                <w:szCs w:val="18"/>
              </w:rPr>
              <w:t>clause</w:t>
            </w:r>
            <w:r>
              <w:rPr>
                <w:rFonts w:cs="Arial"/>
                <w:szCs w:val="18"/>
              </w:rPr>
              <w:t xml:space="preserve">s </w:t>
            </w:r>
            <w:r w:rsidRPr="00050CA8">
              <w:t>4.3.2.2.2</w:t>
            </w:r>
            <w:r>
              <w:t xml:space="preserve"> of</w:t>
            </w:r>
            <w:r w:rsidR="003D33E7">
              <w:t xml:space="preserve"> 3GPP </w:t>
            </w:r>
            <w:r w:rsidR="00F25774">
              <w:rPr>
                <w:rFonts w:cs="Arial"/>
                <w:szCs w:val="18"/>
              </w:rPr>
              <w:t>TS </w:t>
            </w:r>
            <w:r w:rsidR="003D33E7">
              <w:t>23</w:t>
            </w:r>
            <w:r w:rsidR="00CA4B50" w:rsidRPr="00D165B3">
              <w:rPr>
                <w:rFonts w:cs="Arial"/>
                <w:szCs w:val="18"/>
              </w:rPr>
              <w:t>.502</w:t>
            </w:r>
            <w:r w:rsidR="00CA4B50">
              <w:rPr>
                <w:rFonts w:cs="Arial"/>
                <w:szCs w:val="18"/>
              </w:rPr>
              <w:t> </w:t>
            </w:r>
            <w:r w:rsidR="00CA4B50" w:rsidRPr="00D165B3">
              <w:rPr>
                <w:rFonts w:cs="Arial"/>
                <w:szCs w:val="18"/>
              </w:rPr>
              <w:t>[</w:t>
            </w:r>
            <w:r w:rsidRPr="00D165B3">
              <w:rPr>
                <w:rFonts w:cs="Arial"/>
                <w:szCs w:val="18"/>
              </w:rPr>
              <w:t>3]</w:t>
            </w:r>
            <w:r>
              <w:rPr>
                <w:rFonts w:cs="Arial"/>
                <w:szCs w:val="18"/>
              </w:rPr>
              <w:t>.</w:t>
            </w:r>
          </w:p>
        </w:tc>
      </w:tr>
      <w:tr w:rsidR="00E04066" w14:paraId="4BF2091E"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68054C6F" w14:textId="56F5101D" w:rsidR="00E04066" w:rsidRDefault="00E04066" w:rsidP="00E04066">
            <w:pPr>
              <w:pStyle w:val="TAL"/>
              <w:rPr>
                <w:lang w:eastAsia="zh-CN"/>
              </w:rPr>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2E521A91" w14:textId="12781F00" w:rsidR="00E04066" w:rsidRDefault="00E04066" w:rsidP="00E04066">
            <w:pPr>
              <w:pStyle w:val="TAL"/>
              <w:rPr>
                <w:lang w:eastAsia="zh-CN"/>
              </w:rPr>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1ED1E7CC" w14:textId="2549FD25" w:rsidR="00E04066" w:rsidRDefault="00E04066" w:rsidP="00E04066">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5B63CA5" w14:textId="22814C7C" w:rsidR="00E04066" w:rsidRDefault="00E04066" w:rsidP="00E04066">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555FF4EE" w14:textId="1CF5DC1B" w:rsidR="00E04066" w:rsidRPr="00F8607F" w:rsidRDefault="00E04066" w:rsidP="00E04066">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6B418757" w14:textId="5D443E07" w:rsidR="00E04066" w:rsidRDefault="00E04066" w:rsidP="00E04066">
            <w:pPr>
              <w:pStyle w:val="TAL"/>
              <w:rPr>
                <w:rFonts w:cs="Arial"/>
                <w:szCs w:val="18"/>
                <w:lang w:eastAsia="zh-CN"/>
              </w:rPr>
            </w:pPr>
            <w:r w:rsidRPr="00F8607F">
              <w:rPr>
                <w:rFonts w:cs="Arial"/>
                <w:szCs w:val="18"/>
              </w:rPr>
              <w:t>When present, it shall contain the serving AMF's GUAMI.</w:t>
            </w:r>
          </w:p>
        </w:tc>
      </w:tr>
      <w:tr w:rsidR="008646BF" w14:paraId="5FBCC92C"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10119CFF" w14:textId="0308BFB8" w:rsidR="008646BF" w:rsidRPr="00F8607F" w:rsidRDefault="008646BF" w:rsidP="008646BF">
            <w:pPr>
              <w:pStyle w:val="TAL"/>
            </w:pPr>
            <w:r>
              <w:t>maxIntegrityProtectedDataRateUl</w:t>
            </w:r>
          </w:p>
        </w:tc>
        <w:tc>
          <w:tcPr>
            <w:tcW w:w="1559" w:type="dxa"/>
            <w:tcBorders>
              <w:top w:val="single" w:sz="4" w:space="0" w:color="auto"/>
              <w:left w:val="single" w:sz="4" w:space="0" w:color="auto"/>
              <w:bottom w:val="single" w:sz="4" w:space="0" w:color="auto"/>
              <w:right w:val="single" w:sz="4" w:space="0" w:color="auto"/>
            </w:tcBorders>
          </w:tcPr>
          <w:p w14:paraId="0EC0A51A" w14:textId="01AFA1E8" w:rsidR="008646BF" w:rsidRPr="00F8607F" w:rsidRDefault="008646BF" w:rsidP="008646BF">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0F8A8E58" w14:textId="49E30443" w:rsidR="008646BF" w:rsidRPr="00F8607F" w:rsidRDefault="008646BF" w:rsidP="008646B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1838CC6" w14:textId="25275F64" w:rsidR="008646BF" w:rsidRPr="00F8607F" w:rsidRDefault="008646BF" w:rsidP="008646B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8342E9" w14:textId="6B253471" w:rsidR="008646BF" w:rsidRDefault="008646BF" w:rsidP="008646BF">
            <w:pPr>
              <w:pStyle w:val="TAL"/>
              <w:rPr>
                <w:rFonts w:cs="Arial"/>
                <w:szCs w:val="18"/>
              </w:rPr>
            </w:pPr>
            <w:r>
              <w:rPr>
                <w:rFonts w:cs="Arial"/>
                <w:szCs w:val="18"/>
              </w:rPr>
              <w:t>This IE shall be present if it is available.</w:t>
            </w:r>
          </w:p>
          <w:p w14:paraId="3EBC7AB8" w14:textId="30AADEB4" w:rsidR="008646BF" w:rsidRPr="00F8607F" w:rsidRDefault="008646BF" w:rsidP="008646BF">
            <w:pPr>
              <w:pStyle w:val="TAL"/>
              <w:rPr>
                <w:rFonts w:cs="Arial"/>
                <w:szCs w:val="18"/>
              </w:rPr>
            </w:pPr>
            <w:r>
              <w:rPr>
                <w:rFonts w:cs="Arial"/>
                <w:szCs w:val="18"/>
              </w:rPr>
              <w:t xml:space="preserve">When present, it shall indicate the maximum integrity protected data rate supported by the UE for uplink. </w:t>
            </w:r>
          </w:p>
        </w:tc>
      </w:tr>
      <w:tr w:rsidR="008646BF" w14:paraId="08D18042"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18763258" w14:textId="262E752F" w:rsidR="008646BF" w:rsidRPr="00F8607F" w:rsidRDefault="008646BF" w:rsidP="008646BF">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09760F2C" w14:textId="5F526516" w:rsidR="008646BF" w:rsidRPr="00F8607F" w:rsidRDefault="008646BF" w:rsidP="008646BF">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1130BD1D" w14:textId="76FCF519" w:rsidR="008646BF" w:rsidRPr="00F8607F" w:rsidRDefault="008646BF" w:rsidP="008646B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D3C8DF" w14:textId="6153C6CD" w:rsidR="008646BF" w:rsidRPr="00F8607F" w:rsidRDefault="008646BF" w:rsidP="008646B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E9716" w14:textId="77777777" w:rsidR="008646BF" w:rsidRDefault="008646BF" w:rsidP="008646BF">
            <w:pPr>
              <w:pStyle w:val="TAL"/>
              <w:rPr>
                <w:rFonts w:cs="Arial"/>
                <w:szCs w:val="18"/>
              </w:rPr>
            </w:pPr>
            <w:r>
              <w:rPr>
                <w:rFonts w:cs="Arial"/>
                <w:szCs w:val="18"/>
              </w:rPr>
              <w:t>This IE shall be present if it is available.</w:t>
            </w:r>
          </w:p>
          <w:p w14:paraId="78CDC37D" w14:textId="72F7276B" w:rsidR="008646BF" w:rsidRPr="00F8607F" w:rsidRDefault="008646BF" w:rsidP="008646BF">
            <w:pPr>
              <w:pStyle w:val="TAL"/>
              <w:rPr>
                <w:rFonts w:cs="Arial"/>
                <w:szCs w:val="18"/>
              </w:rPr>
            </w:pPr>
            <w:r>
              <w:rPr>
                <w:rFonts w:cs="Arial"/>
                <w:szCs w:val="18"/>
              </w:rPr>
              <w:t>When present, it shall indicate the maximum integrity protected data rate supported by the UE for downlink.</w:t>
            </w:r>
          </w:p>
        </w:tc>
      </w:tr>
      <w:tr w:rsidR="00543DFF" w14:paraId="32E9FAFA" w14:textId="77777777" w:rsidTr="0050154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F9" w14:textId="77777777" w:rsidR="00543DFF" w:rsidRPr="00F8607F" w:rsidRDefault="00543DFF" w:rsidP="006602B2">
            <w:pPr>
              <w:pStyle w:val="TAN"/>
            </w:pPr>
            <w:r>
              <w:t>NOTE:</w:t>
            </w:r>
            <w:r>
              <w:tab/>
              <w:t xml:space="preserve">In shared </w:t>
            </w:r>
            <w:r w:rsidRPr="00CB22FA">
              <w:t xml:space="preserve">networks, </w:t>
            </w:r>
            <w:r w:rsidRPr="002E45CB">
              <w:t xml:space="preserve">the PLMN ID that is communicated </w:t>
            </w:r>
            <w:r>
              <w:t xml:space="preserve">in this IE </w:t>
            </w:r>
            <w:r w:rsidRPr="002E45CB">
              <w:t xml:space="preserve">shall be that of the selected Core Network Operator. </w:t>
            </w:r>
          </w:p>
        </w:tc>
      </w:tr>
    </w:tbl>
    <w:p w14:paraId="32E9FAFB" w14:textId="77777777" w:rsidR="00321884" w:rsidRPr="00EA1C32" w:rsidRDefault="00321884" w:rsidP="00321884"/>
    <w:p w14:paraId="32E9FAFC" w14:textId="77777777" w:rsidR="00321884" w:rsidRDefault="00321884" w:rsidP="00321884">
      <w:pPr>
        <w:pStyle w:val="Heading5"/>
      </w:pPr>
      <w:bookmarkStart w:id="818" w:name="_Toc20129599"/>
      <w:bookmarkStart w:id="819" w:name="_Toc27584226"/>
      <w:bookmarkStart w:id="820" w:name="_Toc36455528"/>
      <w:bookmarkStart w:id="821" w:name="_Toc45026914"/>
      <w:bookmarkStart w:id="822" w:name="_Toc67687249"/>
      <w:r>
        <w:lastRenderedPageBreak/>
        <w:t>6.1.6.2.10</w:t>
      </w:r>
      <w:r>
        <w:tab/>
        <w:t>Type: PduSessionCreatedData</w:t>
      </w:r>
      <w:bookmarkEnd w:id="818"/>
      <w:bookmarkEnd w:id="819"/>
      <w:bookmarkEnd w:id="820"/>
      <w:bookmarkEnd w:id="821"/>
      <w:bookmarkEnd w:id="822"/>
    </w:p>
    <w:p w14:paraId="32E9FAFD" w14:textId="77777777" w:rsidR="00321884" w:rsidRDefault="00321884" w:rsidP="00321884">
      <w:pPr>
        <w:pStyle w:val="TH"/>
      </w:pPr>
      <w:r>
        <w:rPr>
          <w:noProof/>
        </w:rPr>
        <w:t>Table </w:t>
      </w:r>
      <w:r>
        <w:t xml:space="preserve">6.1.6.2.10-1: </w:t>
      </w:r>
      <w:r>
        <w:rPr>
          <w:noProof/>
        </w:rPr>
        <w:t xml:space="preserve">Definition of type </w:t>
      </w:r>
      <w:r>
        <w:t>PduSessionCreatedData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B0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FE"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FF"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00"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01"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02" w14:textId="77777777" w:rsidR="00321884" w:rsidRDefault="00321884" w:rsidP="00A423F5">
            <w:pPr>
              <w:pStyle w:val="TAH"/>
              <w:rPr>
                <w:rFonts w:cs="Arial"/>
                <w:szCs w:val="18"/>
              </w:rPr>
            </w:pPr>
            <w:r>
              <w:rPr>
                <w:rFonts w:cs="Arial"/>
                <w:szCs w:val="18"/>
              </w:rPr>
              <w:t>Description</w:t>
            </w:r>
          </w:p>
        </w:tc>
      </w:tr>
      <w:tr w:rsidR="0056485C" w:rsidRPr="00FD48E5" w14:paraId="32E9FB0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04" w14:textId="77777777" w:rsidR="0056485C" w:rsidRDefault="0056485C" w:rsidP="001433FE">
            <w:pPr>
              <w:pStyle w:val="TAL"/>
              <w:rPr>
                <w:lang w:val="en-US"/>
              </w:rPr>
            </w:pPr>
            <w:r>
              <w:t>pduSessionType</w:t>
            </w:r>
          </w:p>
        </w:tc>
        <w:tc>
          <w:tcPr>
            <w:tcW w:w="1559" w:type="dxa"/>
            <w:tcBorders>
              <w:top w:val="single" w:sz="4" w:space="0" w:color="auto"/>
              <w:left w:val="single" w:sz="4" w:space="0" w:color="auto"/>
              <w:bottom w:val="single" w:sz="4" w:space="0" w:color="auto"/>
              <w:right w:val="single" w:sz="4" w:space="0" w:color="auto"/>
            </w:tcBorders>
          </w:tcPr>
          <w:p w14:paraId="32E9FB05" w14:textId="77777777" w:rsidR="0056485C" w:rsidRDefault="0056485C" w:rsidP="001433FE">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32E9FB06" w14:textId="77777777" w:rsidR="0056485C" w:rsidRDefault="0056485C"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7" w14:textId="77777777" w:rsidR="0056485C" w:rsidRDefault="0056485C"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8" w14:textId="77777777" w:rsidR="0056485C" w:rsidRDefault="0056485C" w:rsidP="001433FE">
            <w:pPr>
              <w:pStyle w:val="TAL"/>
              <w:rPr>
                <w:rFonts w:cs="Arial"/>
                <w:szCs w:val="18"/>
              </w:rPr>
            </w:pPr>
            <w:r>
              <w:rPr>
                <w:rFonts w:cs="Arial"/>
                <w:szCs w:val="18"/>
              </w:rPr>
              <w:t>This IE shall indicate the selected PDU type.</w:t>
            </w:r>
          </w:p>
        </w:tc>
      </w:tr>
      <w:tr w:rsidR="006730A0" w:rsidRPr="00FD48E5" w14:paraId="32E9FB1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0A" w14:textId="77777777" w:rsidR="006730A0" w:rsidRDefault="006730A0" w:rsidP="006730A0">
            <w:pPr>
              <w:pStyle w:val="TAL"/>
              <w:rPr>
                <w:lang w:val="en-US"/>
              </w:rPr>
            </w:pPr>
            <w:r>
              <w:t>sscMode</w:t>
            </w:r>
          </w:p>
        </w:tc>
        <w:tc>
          <w:tcPr>
            <w:tcW w:w="1559" w:type="dxa"/>
            <w:tcBorders>
              <w:top w:val="single" w:sz="4" w:space="0" w:color="auto"/>
              <w:left w:val="single" w:sz="4" w:space="0" w:color="auto"/>
              <w:bottom w:val="single" w:sz="4" w:space="0" w:color="auto"/>
              <w:right w:val="single" w:sz="4" w:space="0" w:color="auto"/>
            </w:tcBorders>
          </w:tcPr>
          <w:p w14:paraId="32E9FB0B" w14:textId="77777777" w:rsidR="006730A0" w:rsidRDefault="006730A0" w:rsidP="006730A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B0C" w14:textId="77777777" w:rsidR="006730A0" w:rsidRDefault="006730A0" w:rsidP="006730A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D" w14:textId="77777777" w:rsidR="006730A0" w:rsidRDefault="006730A0" w:rsidP="006730A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E" w14:textId="1F09C61C" w:rsidR="006730A0" w:rsidRDefault="006730A0" w:rsidP="006730A0">
            <w:pPr>
              <w:pStyle w:val="TAL"/>
              <w:rPr>
                <w:rFonts w:cs="Arial"/>
                <w:szCs w:val="18"/>
              </w:rPr>
            </w:pPr>
            <w:r>
              <w:rPr>
                <w:rFonts w:cs="Arial"/>
                <w:szCs w:val="18"/>
              </w:rPr>
              <w:t>This IE shall indicate the SSC mode applicable to the PDU session.</w:t>
            </w:r>
          </w:p>
          <w:p w14:paraId="32E9FB0F" w14:textId="3DB9257F" w:rsidR="006730A0" w:rsidRDefault="006730A0" w:rsidP="006730A0">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sidR="004E796E">
              <w:rPr>
                <w:lang w:eastAsia="zh-CN"/>
              </w:rPr>
              <w:t>7</w:t>
            </w:r>
            <w:r w:rsidRPr="00175576">
              <w:rPr>
                <w:lang w:eastAsia="zh-CN"/>
              </w:rPr>
              <w:t>"</w:t>
            </w:r>
            <w:r>
              <w:rPr>
                <w:lang w:eastAsia="zh-CN"/>
              </w:rPr>
              <w:t>,</w:t>
            </w:r>
            <w:r>
              <w:rPr>
                <w:rFonts w:cs="Arial"/>
                <w:szCs w:val="18"/>
              </w:rPr>
              <w:t xml:space="preserve"> representing the </w:t>
            </w:r>
            <w:r w:rsidR="004E796E">
              <w:rPr>
                <w:rFonts w:cs="Arial"/>
                <w:szCs w:val="18"/>
              </w:rPr>
              <w:t>3</w:t>
            </w:r>
            <w:r>
              <w:rPr>
                <w:rFonts w:cs="Arial"/>
                <w:szCs w:val="18"/>
              </w:rPr>
              <w:t xml:space="preserve"> bits of the SSC mode value of the SSC mode IE specified in </w:t>
            </w:r>
            <w:r w:rsidR="005B1EEB">
              <w:rPr>
                <w:rFonts w:cs="Arial"/>
                <w:szCs w:val="18"/>
              </w:rPr>
              <w:t>clause</w:t>
            </w:r>
            <w:r>
              <w:rPr>
                <w:rFonts w:cs="Arial"/>
                <w:szCs w:val="18"/>
              </w:rPr>
              <w:t xml:space="preserve"> </w:t>
            </w:r>
            <w:r w:rsidR="004E796E">
              <w:rPr>
                <w:rFonts w:cs="Arial"/>
                <w:szCs w:val="18"/>
              </w:rPr>
              <w:t>9.11.4.16</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0455333F" w14:textId="77777777" w:rsidR="00BF79F2" w:rsidRDefault="00BF79F2" w:rsidP="006730A0">
            <w:pPr>
              <w:pStyle w:val="TAL"/>
              <w:rPr>
                <w:rFonts w:cs="Arial"/>
                <w:szCs w:val="18"/>
              </w:rPr>
            </w:pPr>
          </w:p>
          <w:p w14:paraId="20EE2466" w14:textId="5F50AE64" w:rsidR="00BF79F2" w:rsidRPr="00BF79F2" w:rsidRDefault="00BF79F2" w:rsidP="006730A0">
            <w:pPr>
              <w:pStyle w:val="TAL"/>
            </w:pPr>
            <w:r>
              <w:t xml:space="preserve">Pattern: </w:t>
            </w:r>
            <w:r w:rsidRPr="00591266">
              <w:t>"</w:t>
            </w:r>
            <w:r w:rsidRPr="002857AD">
              <w:rPr>
                <w:lang w:val="en-US"/>
              </w:rPr>
              <w:t>^</w:t>
            </w:r>
            <w:r w:rsidRPr="00591266">
              <w:t>[</w:t>
            </w:r>
            <w:r>
              <w:t>0-7</w:t>
            </w:r>
            <w:r w:rsidRPr="00591266">
              <w:t>]</w:t>
            </w:r>
            <w:r>
              <w:t>$</w:t>
            </w:r>
            <w:r w:rsidRPr="00591266">
              <w:t>"</w:t>
            </w:r>
          </w:p>
          <w:p w14:paraId="5E3700FC" w14:textId="77777777" w:rsidR="00BF79F2" w:rsidRDefault="00BF79F2" w:rsidP="006730A0">
            <w:pPr>
              <w:pStyle w:val="TAL"/>
              <w:rPr>
                <w:rFonts w:cs="Arial"/>
                <w:szCs w:val="18"/>
              </w:rPr>
            </w:pPr>
          </w:p>
          <w:p w14:paraId="32E9FB10" w14:textId="269FDEE7" w:rsidR="006730A0" w:rsidRDefault="006730A0" w:rsidP="006730A0">
            <w:pPr>
              <w:pStyle w:val="TAL"/>
              <w:rPr>
                <w:rFonts w:cs="Arial"/>
                <w:szCs w:val="18"/>
              </w:rPr>
            </w:pPr>
            <w:r>
              <w:rPr>
                <w:rFonts w:cs="Arial"/>
                <w:szCs w:val="18"/>
              </w:rPr>
              <w:t>Example: SSC mode 3 shall be encoded as "3".</w:t>
            </w:r>
          </w:p>
          <w:p w14:paraId="32E9FB11" w14:textId="77777777" w:rsidR="006730A0" w:rsidRDefault="006730A0" w:rsidP="006730A0">
            <w:pPr>
              <w:pStyle w:val="TAL"/>
              <w:rPr>
                <w:rFonts w:cs="Arial"/>
                <w:szCs w:val="18"/>
              </w:rPr>
            </w:pPr>
            <w:r>
              <w:rPr>
                <w:rFonts w:cs="Arial"/>
                <w:szCs w:val="18"/>
              </w:rPr>
              <w:t>See NOTE.</w:t>
            </w:r>
          </w:p>
        </w:tc>
      </w:tr>
      <w:tr w:rsidR="00321884" w:rsidRPr="00FD48E5" w14:paraId="32E9FB1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3" w14:textId="77777777" w:rsidR="00321884" w:rsidRDefault="00321884" w:rsidP="00A423F5">
            <w:pPr>
              <w:pStyle w:val="TAL"/>
              <w:rPr>
                <w:lang w:val="en-US"/>
              </w:rPr>
            </w:pPr>
            <w:r>
              <w:rPr>
                <w:lang w:val="en-US"/>
              </w:rPr>
              <w:t>hcnTunnelInfo</w:t>
            </w:r>
          </w:p>
        </w:tc>
        <w:tc>
          <w:tcPr>
            <w:tcW w:w="1559" w:type="dxa"/>
            <w:tcBorders>
              <w:top w:val="single" w:sz="4" w:space="0" w:color="auto"/>
              <w:left w:val="single" w:sz="4" w:space="0" w:color="auto"/>
              <w:bottom w:val="single" w:sz="4" w:space="0" w:color="auto"/>
              <w:right w:val="single" w:sz="4" w:space="0" w:color="auto"/>
            </w:tcBorders>
          </w:tcPr>
          <w:p w14:paraId="32E9FB14"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15"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6"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7" w14:textId="77777777" w:rsidR="00321884" w:rsidRDefault="00321884" w:rsidP="00A423F5">
            <w:pPr>
              <w:pStyle w:val="TAL"/>
              <w:rPr>
                <w:rFonts w:cs="Arial"/>
                <w:szCs w:val="18"/>
              </w:rPr>
            </w:pPr>
            <w:r>
              <w:rPr>
                <w:rFonts w:cs="Arial"/>
                <w:szCs w:val="18"/>
              </w:rPr>
              <w:t>This IE shall contain the N9 tunnel information on the home CN side.</w:t>
            </w:r>
          </w:p>
        </w:tc>
      </w:tr>
      <w:tr w:rsidR="00321884" w:rsidRPr="00FD48E5" w14:paraId="32E9FB1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9" w14:textId="77777777" w:rsidR="00321884" w:rsidRDefault="00321884" w:rsidP="00A423F5">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B1A" w14:textId="77777777" w:rsidR="00321884" w:rsidRDefault="00321884" w:rsidP="00A423F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B1B"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C"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D" w14:textId="77777777" w:rsidR="00321884" w:rsidRDefault="00321884" w:rsidP="00A423F5">
            <w:pPr>
              <w:pStyle w:val="TAL"/>
              <w:rPr>
                <w:rFonts w:cs="Arial"/>
                <w:szCs w:val="18"/>
              </w:rPr>
            </w:pPr>
            <w:r>
              <w:rPr>
                <w:rFonts w:cs="Arial"/>
                <w:szCs w:val="18"/>
              </w:rPr>
              <w:t>This IE shall contain the Session AMBR granted to the PDU session.</w:t>
            </w:r>
          </w:p>
        </w:tc>
      </w:tr>
      <w:tr w:rsidR="00CD78C5" w:rsidRPr="00FD48E5" w14:paraId="32E9FB24" w14:textId="77777777" w:rsidTr="004E199E">
        <w:trPr>
          <w:jc w:val="center"/>
        </w:trPr>
        <w:tc>
          <w:tcPr>
            <w:tcW w:w="2090" w:type="dxa"/>
            <w:tcBorders>
              <w:top w:val="single" w:sz="4" w:space="0" w:color="auto"/>
              <w:left w:val="single" w:sz="4" w:space="0" w:color="auto"/>
              <w:bottom w:val="single" w:sz="4" w:space="0" w:color="auto"/>
              <w:right w:val="single" w:sz="4" w:space="0" w:color="auto"/>
            </w:tcBorders>
          </w:tcPr>
          <w:p w14:paraId="32E9FB1F" w14:textId="77777777" w:rsidR="00CD78C5" w:rsidRDefault="00CD78C5" w:rsidP="004E199E">
            <w:pPr>
              <w:pStyle w:val="TAL"/>
            </w:pPr>
            <w:r>
              <w:t>qosFlowsSetupList</w:t>
            </w:r>
          </w:p>
        </w:tc>
        <w:tc>
          <w:tcPr>
            <w:tcW w:w="1559" w:type="dxa"/>
            <w:tcBorders>
              <w:top w:val="single" w:sz="4" w:space="0" w:color="auto"/>
              <w:left w:val="single" w:sz="4" w:space="0" w:color="auto"/>
              <w:bottom w:val="single" w:sz="4" w:space="0" w:color="auto"/>
              <w:right w:val="single" w:sz="4" w:space="0" w:color="auto"/>
            </w:tcBorders>
          </w:tcPr>
          <w:p w14:paraId="32E9FB20" w14:textId="77777777" w:rsidR="00CD78C5" w:rsidRDefault="00C017F0" w:rsidP="004E199E">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32E9FB21" w14:textId="77777777" w:rsidR="00CD78C5" w:rsidRDefault="00CD78C5" w:rsidP="004E199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22" w14:textId="77777777" w:rsidR="00CD78C5" w:rsidRDefault="00CD78C5" w:rsidP="004E199E">
            <w:pPr>
              <w:pStyle w:val="TAL"/>
            </w:pPr>
            <w:r>
              <w:t>1</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23" w14:textId="77777777" w:rsidR="00CD78C5" w:rsidRDefault="00CD78C5" w:rsidP="004E199E">
            <w:pPr>
              <w:pStyle w:val="TAL"/>
              <w:rPr>
                <w:rFonts w:cs="Arial"/>
                <w:szCs w:val="18"/>
              </w:rPr>
            </w:pPr>
            <w:r>
              <w:rPr>
                <w:rFonts w:cs="Arial"/>
                <w:szCs w:val="18"/>
              </w:rPr>
              <w:t>This IE shall contain the set of QoS flow(s) to establish for the PDU session. It shall contain at least the Qos flow associated to the default Qos rule.</w:t>
            </w:r>
          </w:p>
        </w:tc>
      </w:tr>
      <w:tr w:rsidR="003C4464" w:rsidRPr="00FD48E5" w14:paraId="03A44F5A" w14:textId="77777777" w:rsidTr="0008153B">
        <w:trPr>
          <w:jc w:val="center"/>
        </w:trPr>
        <w:tc>
          <w:tcPr>
            <w:tcW w:w="2090" w:type="dxa"/>
            <w:tcBorders>
              <w:top w:val="single" w:sz="4" w:space="0" w:color="auto"/>
              <w:left w:val="single" w:sz="4" w:space="0" w:color="auto"/>
              <w:bottom w:val="single" w:sz="4" w:space="0" w:color="auto"/>
              <w:right w:val="single" w:sz="4" w:space="0" w:color="auto"/>
            </w:tcBorders>
          </w:tcPr>
          <w:p w14:paraId="3188C38E" w14:textId="07F0C9BA" w:rsidR="003C4464" w:rsidRDefault="003C4464" w:rsidP="003C4464">
            <w:pPr>
              <w:pStyle w:val="TAL"/>
            </w:pPr>
            <w:r w:rsidRPr="004D222C">
              <w:rPr>
                <w:noProof/>
              </w:rPr>
              <w:t>hSmfInstanceId</w:t>
            </w:r>
          </w:p>
        </w:tc>
        <w:tc>
          <w:tcPr>
            <w:tcW w:w="1559" w:type="dxa"/>
            <w:tcBorders>
              <w:top w:val="single" w:sz="4" w:space="0" w:color="auto"/>
              <w:left w:val="single" w:sz="4" w:space="0" w:color="auto"/>
              <w:bottom w:val="single" w:sz="4" w:space="0" w:color="auto"/>
              <w:right w:val="single" w:sz="4" w:space="0" w:color="auto"/>
            </w:tcBorders>
          </w:tcPr>
          <w:p w14:paraId="66C2E8B0" w14:textId="3B778E62" w:rsidR="003C4464" w:rsidRDefault="003C4464" w:rsidP="003C4464">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E659A6D" w14:textId="749E06B6" w:rsidR="003C4464" w:rsidRDefault="003C4464" w:rsidP="003C446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2366A" w14:textId="6D746E66" w:rsidR="003C4464" w:rsidRDefault="003C4464" w:rsidP="003C446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34E7326" w14:textId="26BC29AE" w:rsidR="003C4464" w:rsidRDefault="003C4464" w:rsidP="003C4464">
            <w:pPr>
              <w:pStyle w:val="TAL"/>
              <w:rPr>
                <w:rFonts w:cs="Arial"/>
                <w:szCs w:val="18"/>
              </w:rPr>
            </w:pPr>
            <w:r>
              <w:rPr>
                <w:rFonts w:cs="Arial"/>
                <w:szCs w:val="18"/>
              </w:rPr>
              <w:t>This IE shall contain the identifier of the home SMF.</w:t>
            </w:r>
          </w:p>
        </w:tc>
      </w:tr>
      <w:tr w:rsidR="00255747" w:rsidRPr="00FD48E5" w14:paraId="32E9FB2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5" w14:textId="77777777" w:rsidR="00255747" w:rsidRDefault="00255747" w:rsidP="0025574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B26" w14:textId="77777777" w:rsidR="00255747" w:rsidRDefault="00255747" w:rsidP="0025574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B27"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8"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29" w14:textId="46D0030C" w:rsidR="00255747" w:rsidRDefault="00255747" w:rsidP="00255747">
            <w:pPr>
              <w:pStyle w:val="TAL"/>
              <w:rPr>
                <w:rFonts w:cs="Arial"/>
                <w:szCs w:val="18"/>
              </w:rPr>
            </w:pPr>
            <w:r>
              <w:rPr>
                <w:rFonts w:cs="Arial"/>
                <w:szCs w:val="18"/>
              </w:rPr>
              <w:t>This IE shall be present during an EPS to 5GS Idle mode mobility or handover preparation using the N26 interface.</w:t>
            </w:r>
          </w:p>
          <w:p w14:paraId="32E9FB2A" w14:textId="77777777" w:rsidR="00255747" w:rsidRDefault="00255747" w:rsidP="00255747">
            <w:pPr>
              <w:pStyle w:val="TAL"/>
              <w:rPr>
                <w:rFonts w:cs="Arial"/>
                <w:szCs w:val="18"/>
              </w:rPr>
            </w:pPr>
            <w:r>
              <w:rPr>
                <w:rFonts w:cs="Arial"/>
                <w:szCs w:val="18"/>
              </w:rPr>
              <w:t xml:space="preserve">When present, it shall be set to the PDU Session ID. </w:t>
            </w:r>
          </w:p>
        </w:tc>
      </w:tr>
      <w:tr w:rsidR="009D3639" w:rsidRPr="00FD48E5" w14:paraId="32E9FB3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C"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B2D"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B2E"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F"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0"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B31" w14:textId="77777777" w:rsidR="009D3639" w:rsidRDefault="009D3639" w:rsidP="009D3639">
            <w:pPr>
              <w:pStyle w:val="TAL"/>
              <w:rPr>
                <w:rFonts w:cs="Arial"/>
                <w:szCs w:val="18"/>
              </w:rPr>
            </w:pPr>
            <w:r>
              <w:rPr>
                <w:rFonts w:cs="Arial"/>
                <w:szCs w:val="18"/>
              </w:rPr>
              <w:t>When present, it shall contain the S-NSSAI assigned to the PDU session in the Home PLMN.</w:t>
            </w:r>
          </w:p>
        </w:tc>
      </w:tr>
      <w:tr w:rsidR="0056485C" w:rsidRPr="00FD48E5" w14:paraId="32E9FB3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3" w14:textId="77777777" w:rsidR="0056485C" w:rsidRDefault="0056485C" w:rsidP="001433FE">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32E9FB34"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3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3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7" w14:textId="1F886250" w:rsidR="0056485C" w:rsidRDefault="0056485C" w:rsidP="001433FE">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5B1EEB">
              <w:rPr>
                <w:rFonts w:cs="Arial"/>
                <w:szCs w:val="18"/>
              </w:rPr>
              <w:t>clause</w:t>
            </w:r>
            <w:r>
              <w:rPr>
                <w:rFonts w:cs="Arial"/>
                <w:szCs w:val="18"/>
              </w:rPr>
              <w:t xml:space="preserve"> 4.4.4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.502 [</w:t>
            </w:r>
            <w:r>
              <w:rPr>
                <w:rFonts w:cs="Arial"/>
                <w:szCs w:val="18"/>
              </w:rPr>
              <w:t>3]).</w:t>
            </w:r>
          </w:p>
          <w:p w14:paraId="32E9FB38" w14:textId="77777777" w:rsidR="0056485C" w:rsidRDefault="0056485C" w:rsidP="001433FE">
            <w:pPr>
              <w:pStyle w:val="TAL"/>
              <w:rPr>
                <w:rFonts w:cs="Arial"/>
                <w:szCs w:val="18"/>
              </w:rPr>
            </w:pPr>
          </w:p>
          <w:p w14:paraId="32E9FB39" w14:textId="77777777" w:rsidR="0056485C" w:rsidRDefault="0056485C" w:rsidP="001433FE">
            <w:pPr>
              <w:pStyle w:val="TAL"/>
              <w:rPr>
                <w:rFonts w:cs="Arial"/>
                <w:szCs w:val="18"/>
              </w:rPr>
            </w:pPr>
            <w:r>
              <w:rPr>
                <w:rFonts w:cs="Arial"/>
                <w:szCs w:val="18"/>
              </w:rPr>
              <w:t>When present, it shall be set as follows:</w:t>
            </w:r>
          </w:p>
          <w:p w14:paraId="32E9FB3A" w14:textId="05B0B266"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32E9FB3B" w14:textId="77777777" w:rsidR="0056485C" w:rsidRDefault="0056485C" w:rsidP="001433FE">
            <w:pPr>
              <w:pStyle w:val="B1"/>
              <w:tabs>
                <w:tab w:val="num" w:pos="644"/>
              </w:tabs>
              <w:ind w:left="644" w:hanging="360"/>
            </w:pPr>
            <w:r>
              <w:rPr>
                <w:rFonts w:ascii="Arial" w:hAnsi="Arial" w:cs="Arial"/>
                <w:sz w:val="18"/>
                <w:szCs w:val="18"/>
                <w:lang w:eastAsia="zh-CN"/>
              </w:rPr>
              <w:t xml:space="preserve">- false (default): disable Pause of Charging. </w:t>
            </w:r>
          </w:p>
        </w:tc>
      </w:tr>
      <w:tr w:rsidR="0056485C" w:rsidRPr="00FD48E5" w14:paraId="32E9FB4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D" w14:textId="77777777" w:rsidR="0056485C" w:rsidRDefault="0056485C" w:rsidP="001433FE">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32E9FB3E" w14:textId="77777777" w:rsidR="0056485C" w:rsidRDefault="0056485C" w:rsidP="001433FE">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32E9FB3F"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0"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1" w14:textId="77777777" w:rsidR="0056485C" w:rsidRDefault="0056485C" w:rsidP="001433FE">
            <w:pPr>
              <w:pStyle w:val="TAL"/>
              <w:rPr>
                <w:rFonts w:cs="Arial"/>
                <w:szCs w:val="18"/>
              </w:rPr>
            </w:pPr>
            <w:r>
              <w:rPr>
                <w:rFonts w:cs="Arial"/>
                <w:szCs w:val="18"/>
              </w:rPr>
              <w:t xml:space="preserve">This IE shall be present if the H-SMF assigns a UE IPv4 address to the PDU session. </w:t>
            </w:r>
          </w:p>
        </w:tc>
      </w:tr>
      <w:tr w:rsidR="0056485C" w:rsidRPr="00FD48E5" w14:paraId="32E9FB4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3" w14:textId="77777777" w:rsidR="0056485C" w:rsidRDefault="0056485C" w:rsidP="001433FE">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2E9FB44" w14:textId="77777777" w:rsidR="0056485C" w:rsidRDefault="0056485C" w:rsidP="001433FE">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32E9FB4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7" w14:textId="77777777" w:rsidR="0056485C" w:rsidRDefault="0056485C" w:rsidP="001433FE">
            <w:pPr>
              <w:pStyle w:val="TAL"/>
              <w:rPr>
                <w:rFonts w:cs="Arial"/>
                <w:szCs w:val="18"/>
              </w:rPr>
            </w:pPr>
            <w:r>
              <w:rPr>
                <w:rFonts w:cs="Arial"/>
                <w:szCs w:val="18"/>
              </w:rPr>
              <w:t>This IE shall be present if the H-SMF assigns a UE IPv6 prefix to the PDU session.</w:t>
            </w:r>
          </w:p>
        </w:tc>
      </w:tr>
      <w:tr w:rsidR="00C22548" w:rsidRPr="00FD48E5" w14:paraId="32E9FB4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9"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B4A"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4B"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C"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D" w14:textId="1DAE0D20"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AA1A08" w:rsidRPr="00FD48E5" w14:paraId="32E9FB54"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4F" w14:textId="77777777" w:rsidR="00AA1A08" w:rsidRDefault="00437539" w:rsidP="003521F9">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32E9FB50" w14:textId="77777777" w:rsidR="00AA1A08" w:rsidRDefault="00437539" w:rsidP="003521F9">
            <w:pPr>
              <w:pStyle w:val="TAL"/>
            </w:pPr>
            <w:r>
              <w:t>EpsPdnC</w:t>
            </w:r>
            <w:r w:rsidR="002D6746">
              <w:t>nx</w:t>
            </w:r>
            <w:r>
              <w:t>Info</w:t>
            </w:r>
          </w:p>
        </w:tc>
        <w:tc>
          <w:tcPr>
            <w:tcW w:w="425" w:type="dxa"/>
            <w:tcBorders>
              <w:top w:val="single" w:sz="4" w:space="0" w:color="auto"/>
              <w:left w:val="single" w:sz="4" w:space="0" w:color="auto"/>
              <w:bottom w:val="single" w:sz="4" w:space="0" w:color="auto"/>
              <w:right w:val="single" w:sz="4" w:space="0" w:color="auto"/>
            </w:tcBorders>
          </w:tcPr>
          <w:p w14:paraId="32E9FB51" w14:textId="77777777" w:rsidR="00AA1A08" w:rsidRDefault="00AA1A08"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2" w14:textId="77777777" w:rsidR="00AA1A08" w:rsidRDefault="00AA1A08"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3" w14:textId="77777777" w:rsidR="00AA1A08" w:rsidRDefault="00AA1A08" w:rsidP="003521F9">
            <w:pPr>
              <w:pStyle w:val="TAL"/>
              <w:rPr>
                <w:rFonts w:cs="Arial"/>
                <w:szCs w:val="18"/>
              </w:rPr>
            </w:pPr>
            <w:r>
              <w:rPr>
                <w:rFonts w:cs="Arial"/>
                <w:szCs w:val="18"/>
              </w:rPr>
              <w:t>This IE shall be present if the PDU session may be moved to EPS during its lifetime.</w:t>
            </w:r>
          </w:p>
        </w:tc>
      </w:tr>
      <w:tr w:rsidR="00437539" w14:paraId="32E9FB5A"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5" w14:textId="77777777" w:rsidR="00437539" w:rsidRDefault="00437539" w:rsidP="00437539">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32E9FB56" w14:textId="77777777" w:rsidR="00437539" w:rsidRDefault="00437539" w:rsidP="00437539">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B57" w14:textId="77777777" w:rsidR="00437539" w:rsidRDefault="00437539" w:rsidP="004375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8" w14:textId="77777777" w:rsidR="00437539" w:rsidRDefault="00437539" w:rsidP="0043753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E9FB59" w14:textId="77777777" w:rsidR="00437539" w:rsidRDefault="00437539" w:rsidP="00437539">
            <w:pPr>
              <w:pStyle w:val="TAL"/>
              <w:rPr>
                <w:rFonts w:cs="Arial"/>
                <w:szCs w:val="18"/>
              </w:rPr>
            </w:pPr>
            <w:r>
              <w:rPr>
                <w:rFonts w:cs="Arial"/>
                <w:szCs w:val="18"/>
              </w:rPr>
              <w:t>This IE shall be present if the PDU session may be moved to EPS during its lifetime.</w:t>
            </w:r>
          </w:p>
        </w:tc>
      </w:tr>
      <w:tr w:rsidR="00EF1212" w14:paraId="32E9FB60"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B"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B5C"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B5D"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E"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F" w14:textId="08F195D9"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8E59E9" w14:paraId="5B75C83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0D7E97E6" w14:textId="7BB7E68F" w:rsidR="008E59E9" w:rsidRDefault="008E59E9" w:rsidP="008E59E9">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4C95FFBC" w14:textId="5914F5C8" w:rsidR="008E59E9" w:rsidRDefault="008E59E9" w:rsidP="008E59E9">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180BD71" w14:textId="1425E0FC" w:rsidR="008E59E9" w:rsidRDefault="008E59E9" w:rsidP="008E59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F07257" w14:textId="0C34E989"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89F108" w14:textId="0D59C086" w:rsidR="008E59E9" w:rsidRDefault="008E59E9" w:rsidP="008E59E9">
            <w:pPr>
              <w:pStyle w:val="TAL"/>
              <w:rPr>
                <w:rFonts w:cs="Arial"/>
                <w:szCs w:val="18"/>
              </w:rPr>
            </w:pPr>
            <w:r>
              <w:rPr>
                <w:rFonts w:cs="Arial"/>
                <w:szCs w:val="18"/>
              </w:rPr>
              <w:t>This IE shall be present if the upSecurity IE is present and indicates that integrity protection is preferred or required.</w:t>
            </w:r>
          </w:p>
          <w:p w14:paraId="6F991E20" w14:textId="473B96B1" w:rsidR="008646BF" w:rsidRDefault="008646BF" w:rsidP="008646BF">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4D5F48B9" w14:textId="60259DBF" w:rsidR="008646BF" w:rsidRDefault="008646BF" w:rsidP="008646BF">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646BF" w14:paraId="644C5AC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5C3001DE" w14:textId="1965478E" w:rsidR="008646BF" w:rsidRDefault="008646BF" w:rsidP="008646BF">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38C4812F" w14:textId="5D76D5A5" w:rsidR="008646BF" w:rsidRDefault="008646BF" w:rsidP="008646BF">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659CB240" w14:textId="32EF0A96" w:rsidR="008646BF" w:rsidRDefault="008646BF" w:rsidP="008646B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76F3AB5" w14:textId="1775E8B2" w:rsidR="008646BF" w:rsidRDefault="008646BF" w:rsidP="008646B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6CC417" w14:textId="5410DF1D" w:rsidR="008646BF" w:rsidRDefault="008646BF" w:rsidP="008646BF">
            <w:pPr>
              <w:pStyle w:val="TAL"/>
              <w:rPr>
                <w:rFonts w:cs="Arial"/>
                <w:szCs w:val="18"/>
              </w:rPr>
            </w:pPr>
            <w:r>
              <w:rPr>
                <w:rFonts w:cs="Arial"/>
                <w:szCs w:val="18"/>
              </w:rPr>
              <w:t>This IE may be present if the upSecurity IE is present and indicates that integrity protection is preferred or required.</w:t>
            </w:r>
          </w:p>
          <w:p w14:paraId="112C1C74" w14:textId="64AB6E82" w:rsidR="008646BF" w:rsidRDefault="008646BF" w:rsidP="008646BF">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4836FF" w14:paraId="37DBD529"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0C829D5" w14:textId="7E5C91FB" w:rsidR="004836FF" w:rsidRDefault="004836FF" w:rsidP="004836FF">
            <w:pPr>
              <w:pStyle w:val="TAL"/>
            </w:pPr>
            <w:r>
              <w:lastRenderedPageBreak/>
              <w:t>alwaysOnGranted</w:t>
            </w:r>
          </w:p>
        </w:tc>
        <w:tc>
          <w:tcPr>
            <w:tcW w:w="1559" w:type="dxa"/>
            <w:tcBorders>
              <w:top w:val="single" w:sz="4" w:space="0" w:color="auto"/>
              <w:left w:val="single" w:sz="4" w:space="0" w:color="auto"/>
              <w:bottom w:val="single" w:sz="4" w:space="0" w:color="auto"/>
              <w:right w:val="single" w:sz="4" w:space="0" w:color="auto"/>
            </w:tcBorders>
          </w:tcPr>
          <w:p w14:paraId="09F98FC6" w14:textId="40594D15" w:rsidR="004836FF" w:rsidRDefault="004836FF" w:rsidP="004836F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60D45AB" w14:textId="3CEF050E"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368771" w14:textId="38A1CF8A"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3B8BA" w14:textId="77777777" w:rsidR="004836FF" w:rsidRDefault="004836FF" w:rsidP="004836FF">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H-SMF determines, based on local policy, that the PDU session needs to be established as an always-on PDU session.</w:t>
            </w:r>
          </w:p>
          <w:p w14:paraId="4DF27802" w14:textId="77777777" w:rsidR="004836FF" w:rsidRDefault="004836FF" w:rsidP="004836FF">
            <w:pPr>
              <w:pStyle w:val="TAL"/>
              <w:rPr>
                <w:rFonts w:cs="Arial"/>
                <w:szCs w:val="18"/>
              </w:rPr>
            </w:pPr>
          </w:p>
          <w:p w14:paraId="69F2C6A8" w14:textId="77777777" w:rsidR="004836FF" w:rsidRDefault="004836FF" w:rsidP="004836FF">
            <w:pPr>
              <w:pStyle w:val="TAL"/>
              <w:rPr>
                <w:rFonts w:cs="Arial"/>
                <w:szCs w:val="18"/>
              </w:rPr>
            </w:pPr>
            <w:r>
              <w:rPr>
                <w:rFonts w:cs="Arial"/>
                <w:szCs w:val="18"/>
              </w:rPr>
              <w:t>When present, it shall be set as follows:</w:t>
            </w:r>
          </w:p>
          <w:p w14:paraId="21BC0462" w14:textId="77777777" w:rsidR="004836FF" w:rsidRDefault="004836FF" w:rsidP="004836FF">
            <w:pPr>
              <w:pStyle w:val="TAL"/>
              <w:rPr>
                <w:rFonts w:cs="Arial"/>
                <w:szCs w:val="18"/>
              </w:rPr>
            </w:pPr>
          </w:p>
          <w:p w14:paraId="3494A6DF" w14:textId="77777777" w:rsidR="004836FF" w:rsidRDefault="004836FF" w:rsidP="00757B26">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74F6B71D" w14:textId="37A0F2F0" w:rsidR="004836FF" w:rsidRDefault="004836FF" w:rsidP="00757B26">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r>
      <w:tr w:rsidR="00AC0345" w14:paraId="13DEAC39"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DE7E13B" w14:textId="21231A85" w:rsidR="00AC0345" w:rsidRDefault="00AC0345" w:rsidP="00AC0345">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63B8680D" w14:textId="5ABD2DF1" w:rsidR="00AC0345" w:rsidRDefault="00AC0345" w:rsidP="00AC0345">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47CAFD6" w14:textId="26985749" w:rsidR="00AC0345" w:rsidRDefault="00AC0345" w:rsidP="00AC0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727AE9" w14:textId="3D59521A" w:rsidR="00AC0345" w:rsidRDefault="00AC0345" w:rsidP="00AC03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AF8D55" w14:textId="77777777" w:rsidR="00AC0345" w:rsidRDefault="00AC0345" w:rsidP="00AC0345">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C327E7">
              <w:t xml:space="preserve">no </w:t>
            </w:r>
            <w:r w:rsidRPr="00AC0345">
              <w:t xml:space="preserve">GPSI </w:t>
            </w:r>
            <w:r w:rsidRPr="00C327E7">
              <w:t xml:space="preserve">IE </w:t>
            </w:r>
            <w:r w:rsidRPr="00AC0345">
              <w:t xml:space="preserve">is provided in the request, e.g. for a PDU session moved from another access or another system, and the SMF knows </w:t>
            </w:r>
            <w:r w:rsidRPr="00C327E7">
              <w:t xml:space="preserve">that </w:t>
            </w:r>
            <w:r w:rsidRPr="00AC0345">
              <w:t xml:space="preserve">a GPSI is already associated </w:t>
            </w:r>
            <w:r>
              <w:t>with the PDU session.</w:t>
            </w:r>
          </w:p>
          <w:p w14:paraId="37CDC035" w14:textId="77777777" w:rsidR="00AC0345" w:rsidRDefault="00AC0345" w:rsidP="00AC0345">
            <w:pPr>
              <w:pStyle w:val="TAL"/>
              <w:rPr>
                <w:rFonts w:cs="Arial"/>
                <w:szCs w:val="18"/>
              </w:rPr>
            </w:pPr>
          </w:p>
          <w:p w14:paraId="78E21222" w14:textId="6B539249" w:rsidR="00AC0345" w:rsidRDefault="00AC0345" w:rsidP="00AC0345">
            <w:pPr>
              <w:pStyle w:val="TAL"/>
              <w:rPr>
                <w:rFonts w:cs="Arial"/>
                <w:szCs w:val="18"/>
              </w:rPr>
            </w:pPr>
            <w:r>
              <w:rPr>
                <w:rFonts w:cs="Arial"/>
                <w:szCs w:val="18"/>
              </w:rPr>
              <w:t>When present, it shall contain the user's GPSI associated with the PDU session.</w:t>
            </w:r>
          </w:p>
        </w:tc>
      </w:tr>
      <w:tr w:rsidR="0056191B" w14:paraId="32E9FB6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61" w14:textId="77777777" w:rsidR="0056191B" w:rsidRDefault="0056191B" w:rsidP="0056191B">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32E9FB62" w14:textId="77777777" w:rsidR="0056191B" w:rsidRDefault="0056191B" w:rsidP="0056191B">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32E9FB63" w14:textId="77777777" w:rsidR="0056191B" w:rsidRDefault="0056191B" w:rsidP="005619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64"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65" w14:textId="77777777" w:rsidR="0056191B" w:rsidRDefault="0056191B" w:rsidP="0056191B">
            <w:pPr>
              <w:pStyle w:val="TAL"/>
              <w:rPr>
                <w:rFonts w:cs="Arial"/>
                <w:szCs w:val="18"/>
              </w:rPr>
            </w:pPr>
            <w:r>
              <w:rPr>
                <w:rFonts w:cs="Arial"/>
                <w:szCs w:val="18"/>
              </w:rPr>
              <w:t>When present, this IE shall indicate the security policy for integrity protection and encryption for the user plane of the PDU session.</w:t>
            </w:r>
          </w:p>
        </w:tc>
      </w:tr>
      <w:tr w:rsidR="00343388" w14:paraId="5779F12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667FC938" w14:textId="500FD40E" w:rsidR="00343388" w:rsidRDefault="00343388" w:rsidP="00343388">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4F574E92" w14:textId="0A470B75" w:rsidR="00343388" w:rsidRDefault="00343388" w:rsidP="00343388">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636E2016" w14:textId="628F5055"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D1DF29" w14:textId="2F09BC00"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6AE257" w14:textId="3A125991" w:rsidR="00343388" w:rsidRDefault="00343388" w:rsidP="00343388">
            <w:pPr>
              <w:pStyle w:val="TAL"/>
              <w:rPr>
                <w:rFonts w:cs="Arial"/>
                <w:szCs w:val="18"/>
              </w:rPr>
            </w:pPr>
            <w:r>
              <w:rPr>
                <w:rFonts w:cs="Arial"/>
                <w:szCs w:val="18"/>
              </w:rPr>
              <w:t xml:space="preserve">Roaming Charging Profile selected by the HPLMN (see </w:t>
            </w:r>
            <w:r w:rsidR="005B1EEB">
              <w:rPr>
                <w:noProof/>
                <w:lang w:val="en-US"/>
              </w:rPr>
              <w:t>clause</w:t>
            </w:r>
            <w:r>
              <w:rPr>
                <w:noProof/>
                <w:lang w:val="en-US"/>
              </w:rPr>
              <w:t xml:space="preserve">s 5.1.9.1, 5.2.1.7 and 5.2.2.12.2 of 3GPP TS 32.255 [25]). </w:t>
            </w:r>
          </w:p>
        </w:tc>
      </w:tr>
      <w:tr w:rsidR="00377EFE" w14:paraId="6A557DB8"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DC4AC7B" w14:textId="1F406AC3" w:rsidR="00377EFE" w:rsidRDefault="00377EFE" w:rsidP="00377EFE">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D19CABE" w14:textId="054C6D92" w:rsidR="00377EFE" w:rsidRDefault="00377EFE" w:rsidP="00377EF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183AF9F" w14:textId="60142C64" w:rsidR="00377EFE" w:rsidRDefault="00377EFE" w:rsidP="00377E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F51D02" w14:textId="00F7D492" w:rsidR="00377EFE" w:rsidRDefault="00377EFE" w:rsidP="00377E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A28928" w14:textId="66B8B417" w:rsidR="00377EFE" w:rsidRDefault="00377EFE" w:rsidP="00377EFE">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w:t>
            </w:r>
          </w:p>
          <w:p w14:paraId="7D66C30B" w14:textId="1DE540EF" w:rsidR="00377EFE" w:rsidRDefault="00377EFE" w:rsidP="00377EFE">
            <w:pPr>
              <w:pStyle w:val="TAL"/>
              <w:rPr>
                <w:rFonts w:cs="Arial"/>
                <w:szCs w:val="18"/>
              </w:rPr>
            </w:pPr>
            <w:r>
              <w:rPr>
                <w:rFonts w:cs="Arial"/>
                <w:szCs w:val="18"/>
              </w:rPr>
              <w:t xml:space="preserve">This IE may be used by the V-SMF to identify PDU sessions affected by a failure or restart of the H-SMF service (see </w:t>
            </w:r>
            <w:r w:rsidR="005B1EEB">
              <w:rPr>
                <w:rFonts w:cs="Arial"/>
                <w:szCs w:val="18"/>
              </w:rPr>
              <w:t>clause</w:t>
            </w:r>
            <w:r>
              <w:rPr>
                <w:rFonts w:cs="Arial"/>
                <w:szCs w:val="18"/>
              </w:rPr>
              <w:t xml:space="preserve"> 6.2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.527 [</w:t>
            </w:r>
            <w:r>
              <w:rPr>
                <w:rFonts w:cs="Arial"/>
                <w:szCs w:val="18"/>
              </w:rPr>
              <w:t>24]).</w:t>
            </w:r>
          </w:p>
        </w:tc>
      </w:tr>
      <w:tr w:rsidR="005202F6" w14:paraId="2B2F856C"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2E78FD57" w14:textId="189B3AB3"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729BD007" w14:textId="1627B49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88A0E7" w14:textId="0C484E0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A91A5FE" w14:textId="4CE6A428"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099E695" w14:textId="6EE1FB38" w:rsidR="005202F6" w:rsidRDefault="005202F6" w:rsidP="005202F6">
            <w:pPr>
              <w:pStyle w:val="TAL"/>
              <w:rPr>
                <w:rFonts w:cs="Arial"/>
                <w:szCs w:val="18"/>
              </w:rPr>
            </w:pPr>
            <w:r w:rsidRPr="002857AD">
              <w:rPr>
                <w:rFonts w:cs="Arial"/>
                <w:szCs w:val="18"/>
              </w:rPr>
              <w:t xml:space="preserve">Timestamp when the </w:t>
            </w:r>
            <w:r>
              <w:rPr>
                <w:rFonts w:cs="Arial"/>
                <w:szCs w:val="18"/>
              </w:rPr>
              <w:t>H-SMF service instance serving the PDU session wa</w:t>
            </w:r>
            <w:r w:rsidR="00F24E28">
              <w:rPr>
                <w:rFonts w:cs="Arial"/>
                <w:szCs w:val="18"/>
              </w:rPr>
              <w:t xml:space="preserve">s (re)started (see </w:t>
            </w:r>
            <w:r w:rsidR="005B1EEB">
              <w:rPr>
                <w:rFonts w:cs="Arial"/>
                <w:szCs w:val="18"/>
              </w:rPr>
              <w:t>clause</w:t>
            </w:r>
            <w:r w:rsidR="00F24E28">
              <w:rPr>
                <w:rFonts w:cs="Arial"/>
                <w:szCs w:val="18"/>
              </w:rPr>
              <w:t xml:space="preserve"> 6.3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7C29DA" w14:paraId="67EEE8F7"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2B10F984" w14:textId="0049AE20" w:rsidR="007C29DA" w:rsidRPr="002857AD" w:rsidRDefault="007C29DA" w:rsidP="007C29DA">
            <w:pPr>
              <w:pStyle w:val="TAL"/>
            </w:pPr>
            <w:r>
              <w:t>ueIpv6InterfaceId</w:t>
            </w:r>
          </w:p>
        </w:tc>
        <w:tc>
          <w:tcPr>
            <w:tcW w:w="1559" w:type="dxa"/>
            <w:tcBorders>
              <w:top w:val="single" w:sz="4" w:space="0" w:color="auto"/>
              <w:left w:val="single" w:sz="4" w:space="0" w:color="auto"/>
              <w:bottom w:val="single" w:sz="4" w:space="0" w:color="auto"/>
              <w:right w:val="single" w:sz="4" w:space="0" w:color="auto"/>
            </w:tcBorders>
          </w:tcPr>
          <w:p w14:paraId="454114B2" w14:textId="25A9BD6B" w:rsidR="007C29DA" w:rsidRPr="002857AD" w:rsidRDefault="007C29DA" w:rsidP="007C29D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CC3BF09" w14:textId="7BD489C3" w:rsidR="007C29DA" w:rsidRPr="002857AD" w:rsidRDefault="007C29DA" w:rsidP="007C29D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84BC53" w14:textId="23B5E88A" w:rsidR="007C29DA" w:rsidRPr="002857AD" w:rsidRDefault="007C29DA" w:rsidP="007C29D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A6C2CA" w14:textId="77777777" w:rsidR="007C29DA" w:rsidRDefault="007C29DA" w:rsidP="007C29DA">
            <w:pPr>
              <w:pStyle w:val="TAL"/>
              <w:rPr>
                <w:rFonts w:cs="Arial"/>
                <w:szCs w:val="18"/>
              </w:rPr>
            </w:pPr>
            <w:r>
              <w:rPr>
                <w:rFonts w:cs="Arial"/>
                <w:szCs w:val="18"/>
              </w:rPr>
              <w:t xml:space="preserve">This IE shall be present if the H-SMF has assigned IPv6 interface identifier to the UE during the PDU session establishment for the </w:t>
            </w:r>
            <w:r w:rsidRPr="006F7909">
              <w:t>Home-routed Roaming</w:t>
            </w:r>
            <w:r>
              <w:t xml:space="preserve"> scenario</w:t>
            </w:r>
            <w:r>
              <w:rPr>
                <w:rFonts w:cs="Arial"/>
                <w:szCs w:val="18"/>
              </w:rPr>
              <w:t>.</w:t>
            </w:r>
          </w:p>
          <w:p w14:paraId="5C8B6BE4" w14:textId="6A8C5462" w:rsidR="007C29DA" w:rsidRDefault="007C29DA" w:rsidP="007C29DA">
            <w:pPr>
              <w:pStyle w:val="TAL"/>
              <w:rPr>
                <w:rFonts w:cs="Arial"/>
                <w:szCs w:val="18"/>
              </w:rPr>
            </w:pPr>
            <w:r>
              <w:rPr>
                <w:rFonts w:cs="Arial"/>
                <w:szCs w:val="18"/>
              </w:rPr>
              <w:t xml:space="preserve">When present, it shall encode the UE IPv6 Interface Identifier </w:t>
            </w:r>
            <w:r w:rsidRPr="00131E7B">
              <w:rPr>
                <w:rFonts w:cs="Arial"/>
                <w:szCs w:val="18"/>
              </w:rPr>
              <w:t xml:space="preserve">to be used by the UE for its link-local address configuration </w:t>
            </w:r>
            <w:r>
              <w:rPr>
                <w:rFonts w:cs="Arial"/>
                <w:szCs w:val="18"/>
              </w:rPr>
              <w:t xml:space="preserve">with </w:t>
            </w:r>
            <w:r w:rsidR="001F1E1C">
              <w:rPr>
                <w:rFonts w:cs="Arial"/>
                <w:szCs w:val="18"/>
              </w:rPr>
              <w:t>16</w:t>
            </w:r>
            <w:r>
              <w:rPr>
                <w:rFonts w:cs="Arial"/>
                <w:szCs w:val="18"/>
              </w:rPr>
              <w:t xml:space="preserve"> hex</w:t>
            </w:r>
            <w:r w:rsidR="00131E7B">
              <w:rPr>
                <w:rFonts w:cs="Arial"/>
                <w:szCs w:val="18"/>
              </w:rPr>
              <w:t>adecimal</w:t>
            </w:r>
            <w:r>
              <w:rPr>
                <w:rFonts w:cs="Arial"/>
                <w:szCs w:val="18"/>
              </w:rPr>
              <w:t xml:space="preserve"> digits.</w:t>
            </w:r>
          </w:p>
          <w:p w14:paraId="6BB6DF9E" w14:textId="77777777" w:rsidR="007C29DA" w:rsidRDefault="007C29DA" w:rsidP="007C29DA">
            <w:pPr>
              <w:pStyle w:val="TAL"/>
              <w:rPr>
                <w:rFonts w:cs="Arial"/>
                <w:szCs w:val="18"/>
              </w:rPr>
            </w:pPr>
          </w:p>
          <w:p w14:paraId="7B397FF6" w14:textId="240FC720" w:rsidR="007C29DA" w:rsidRPr="002857AD" w:rsidRDefault="007C29DA" w:rsidP="007C29DA">
            <w:pPr>
              <w:pStyle w:val="TAL"/>
              <w:rPr>
                <w:rFonts w:cs="Arial"/>
                <w:szCs w:val="18"/>
              </w:rPr>
            </w:pPr>
            <w:r>
              <w:t xml:space="preserve">Pattern: </w:t>
            </w:r>
            <w:r w:rsidRPr="0099516E">
              <w:t>"^[A-Fa-f0-9]{</w:t>
            </w:r>
            <w:r w:rsidR="001F1E1C">
              <w:t>16</w:t>
            </w:r>
            <w:r w:rsidRPr="0099516E">
              <w:t>}$"</w:t>
            </w:r>
          </w:p>
        </w:tc>
      </w:tr>
      <w:tr w:rsidR="006730A0" w14:paraId="32E9FB68"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B67" w14:textId="77777777" w:rsidR="006730A0" w:rsidRPr="000D0555" w:rsidRDefault="006730A0" w:rsidP="00CB3EFC">
            <w:pPr>
              <w:pStyle w:val="TAN"/>
            </w:pPr>
            <w:r>
              <w:t>NOTE:</w:t>
            </w:r>
            <w:r>
              <w:tab/>
              <w:t xml:space="preserve">This IE contains information that the V-SMF only needs to transfer to the UE (without interpretation). It is sent as a separate IE rather than within the n1SmInfoToUE binary data because the Selected SSC mode IE is defined as a "V" IE (i.e. without a Type field) in the NAS PDU Session Establishment Accept message. </w:t>
            </w:r>
          </w:p>
        </w:tc>
      </w:tr>
    </w:tbl>
    <w:p w14:paraId="32E9FB69" w14:textId="77777777" w:rsidR="0056485C" w:rsidRPr="0056485C" w:rsidRDefault="0056485C" w:rsidP="0058081A">
      <w:pPr>
        <w:rPr>
          <w:lang w:val="en-US"/>
        </w:rPr>
      </w:pPr>
    </w:p>
    <w:p w14:paraId="32E9FB6A" w14:textId="77777777" w:rsidR="00FD44D4" w:rsidRDefault="00FD44D4" w:rsidP="00FD44D4">
      <w:pPr>
        <w:pStyle w:val="Heading5"/>
      </w:pPr>
      <w:bookmarkStart w:id="823" w:name="_Toc20129600"/>
      <w:bookmarkStart w:id="824" w:name="_Toc27584227"/>
      <w:bookmarkStart w:id="825" w:name="_Toc36455529"/>
      <w:bookmarkStart w:id="826" w:name="_Toc45026915"/>
      <w:bookmarkStart w:id="827" w:name="_Toc67687250"/>
      <w:r>
        <w:lastRenderedPageBreak/>
        <w:t>6.1.6.2.11</w:t>
      </w:r>
      <w:r>
        <w:tab/>
        <w:t>Type: HsmfUpdateData</w:t>
      </w:r>
      <w:bookmarkEnd w:id="823"/>
      <w:bookmarkEnd w:id="824"/>
      <w:bookmarkEnd w:id="825"/>
      <w:bookmarkEnd w:id="826"/>
      <w:bookmarkEnd w:id="827"/>
    </w:p>
    <w:p w14:paraId="32E9FB6B" w14:textId="77777777" w:rsidR="00FD44D4" w:rsidRDefault="00FD44D4" w:rsidP="00FD44D4">
      <w:pPr>
        <w:pStyle w:val="TH"/>
      </w:pPr>
      <w:r>
        <w:rPr>
          <w:noProof/>
        </w:rPr>
        <w:t>Table </w:t>
      </w:r>
      <w:r>
        <w:t xml:space="preserve">6.1.6.2.11-1: </w:t>
      </w:r>
      <w:r>
        <w:rPr>
          <w:noProof/>
        </w:rPr>
        <w:t xml:space="preserve">Definition of type </w:t>
      </w:r>
      <w:r>
        <w:t>HsmfUpdateData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B7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B6C" w14:textId="77777777" w:rsidR="00FD44D4" w:rsidRDefault="00FD44D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B6D"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6E"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6F"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70" w14:textId="77777777" w:rsidR="00FD44D4" w:rsidRDefault="00FD44D4" w:rsidP="00A423F5">
            <w:pPr>
              <w:pStyle w:val="TAH"/>
              <w:rPr>
                <w:rFonts w:cs="Arial"/>
                <w:szCs w:val="18"/>
              </w:rPr>
            </w:pPr>
            <w:r>
              <w:rPr>
                <w:rFonts w:cs="Arial"/>
                <w:szCs w:val="18"/>
              </w:rPr>
              <w:t>Description</w:t>
            </w:r>
          </w:p>
        </w:tc>
      </w:tr>
      <w:tr w:rsidR="00453CBE" w:rsidRPr="00FD48E5" w14:paraId="32E9FB7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72"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B73"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B74"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75"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76" w14:textId="77777777" w:rsidR="00453CBE" w:rsidRDefault="00453CBE" w:rsidP="003521F9">
            <w:pPr>
              <w:pStyle w:val="TAL"/>
              <w:rPr>
                <w:rFonts w:cs="Arial"/>
                <w:szCs w:val="18"/>
              </w:rPr>
            </w:pPr>
            <w:r>
              <w:rPr>
                <w:rFonts w:cs="Arial"/>
                <w:szCs w:val="18"/>
              </w:rPr>
              <w:t>This IE shall indicate the request type.</w:t>
            </w:r>
          </w:p>
        </w:tc>
      </w:tr>
      <w:tr w:rsidR="00FD44D4" w:rsidRPr="00FD48E5" w14:paraId="32E9FB7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8" w14:textId="77777777" w:rsidR="00FD44D4" w:rsidRDefault="00FD44D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B79" w14:textId="77777777" w:rsidR="00FD44D4" w:rsidRDefault="00FD44D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B7A"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7B"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7C" w14:textId="77777777" w:rsidR="00FD44D4" w:rsidRDefault="00FD44D4" w:rsidP="00A423F5">
            <w:pPr>
              <w:pStyle w:val="TAL"/>
              <w:rPr>
                <w:rFonts w:cs="Arial"/>
                <w:szCs w:val="18"/>
              </w:rPr>
            </w:pPr>
            <w:r>
              <w:rPr>
                <w:rFonts w:cs="Arial"/>
                <w:szCs w:val="18"/>
              </w:rPr>
              <w:t>This IE shall be present if it is available and has not been provided earlier to the H-SMF.</w:t>
            </w:r>
          </w:p>
          <w:p w14:paraId="32E9FB7D" w14:textId="77777777" w:rsidR="00FD44D4" w:rsidRDefault="00FD44D4" w:rsidP="00A423F5">
            <w:pPr>
              <w:pStyle w:val="TAL"/>
              <w:rPr>
                <w:rFonts w:cs="Arial"/>
                <w:szCs w:val="18"/>
              </w:rPr>
            </w:pPr>
            <w:r>
              <w:rPr>
                <w:rFonts w:cs="Arial"/>
                <w:szCs w:val="18"/>
              </w:rPr>
              <w:t>When present, this IE shall contain the permanent equipment identifier.</w:t>
            </w:r>
          </w:p>
        </w:tc>
      </w:tr>
      <w:tr w:rsidR="00FD44D4" w:rsidRPr="00FD48E5" w14:paraId="32E9FB8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F" w14:textId="77777777" w:rsidR="00FD44D4" w:rsidRDefault="00FD44D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B80" w14:textId="77777777" w:rsidR="00FD44D4" w:rsidRDefault="00FD44D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81"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2" w14:textId="77777777" w:rsidR="00FD44D4" w:rsidRDefault="00FD44D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83" w14:textId="56E1C9AB" w:rsidR="00FD44D4" w:rsidRDefault="00FD44D4" w:rsidP="00A423F5">
            <w:pPr>
              <w:pStyle w:val="TAL"/>
              <w:rPr>
                <w:rFonts w:cs="Arial"/>
                <w:szCs w:val="18"/>
              </w:rPr>
            </w:pPr>
            <w:r>
              <w:rPr>
                <w:rFonts w:cs="Arial"/>
                <w:szCs w:val="18"/>
              </w:rPr>
              <w:t>This IE shall be present if the N9 tunnel information on the visited CN side provided earlier to the H-SMF has changed.</w:t>
            </w:r>
          </w:p>
          <w:p w14:paraId="32E9FB84" w14:textId="77777777" w:rsidR="00FD44D4" w:rsidRDefault="00FD44D4" w:rsidP="00A423F5">
            <w:pPr>
              <w:pStyle w:val="TAL"/>
              <w:rPr>
                <w:rFonts w:cs="Arial"/>
                <w:szCs w:val="18"/>
              </w:rPr>
            </w:pPr>
            <w:r>
              <w:rPr>
                <w:rFonts w:cs="Arial"/>
                <w:szCs w:val="18"/>
              </w:rPr>
              <w:t>When present, this IE shall contain the new N9 tunnel information on the visited CN side.</w:t>
            </w:r>
          </w:p>
        </w:tc>
      </w:tr>
      <w:tr w:rsidR="00543DFF" w14:paraId="32E9FB8B"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86"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B87"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B88"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9"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8A" w14:textId="77777777" w:rsidR="00543DFF" w:rsidRDefault="00543DFF" w:rsidP="006602B2">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if it has changed.</w:t>
            </w:r>
          </w:p>
        </w:tc>
      </w:tr>
      <w:tr w:rsidR="00FD44D4" w:rsidRPr="00FD48E5" w14:paraId="32E9FB9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8C" w14:textId="77777777" w:rsidR="00FD44D4" w:rsidRDefault="00FD44D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B8D" w14:textId="77777777" w:rsidR="00FD44D4" w:rsidRDefault="0056485C"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B8E"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F"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0" w14:textId="2F0293DE" w:rsidR="00FD44D4" w:rsidRDefault="00FD44D4" w:rsidP="00A423F5">
            <w:pPr>
              <w:pStyle w:val="TAL"/>
              <w:rPr>
                <w:rFonts w:cs="Arial"/>
                <w:szCs w:val="18"/>
              </w:rPr>
            </w:pPr>
            <w:r>
              <w:rPr>
                <w:rFonts w:cs="Arial"/>
                <w:szCs w:val="18"/>
              </w:rPr>
              <w:t>This IE shall be present if the Access Network Type provided earlier to the H-SMF has changed</w:t>
            </w:r>
            <w:r w:rsidR="002E4AA3">
              <w:rPr>
                <w:rFonts w:cs="Arial"/>
                <w:szCs w:val="18"/>
              </w:rPr>
              <w:t xml:space="preserve">, e.g. during a </w:t>
            </w:r>
            <w:r w:rsidR="002E4AA3">
              <w:t xml:space="preserve">handover of the PDU session between 3GPP access and untrusted non-3GPP access (see </w:t>
            </w:r>
            <w:r w:rsidR="005B1EEB">
              <w:t>clause</w:t>
            </w:r>
            <w:r w:rsidR="002E4AA3">
              <w:t xml:space="preserve"> 5.2.2.8.2.5)</w:t>
            </w:r>
            <w:r>
              <w:rPr>
                <w:rFonts w:cs="Arial"/>
                <w:szCs w:val="18"/>
              </w:rPr>
              <w:t>.</w:t>
            </w:r>
          </w:p>
          <w:p w14:paraId="32E9FB91" w14:textId="77777777" w:rsidR="00FD44D4" w:rsidRDefault="00FD44D4" w:rsidP="00A423F5">
            <w:pPr>
              <w:pStyle w:val="TAL"/>
              <w:rPr>
                <w:rFonts w:cs="Arial"/>
                <w:szCs w:val="18"/>
              </w:rPr>
            </w:pPr>
            <w:r>
              <w:rPr>
                <w:rFonts w:cs="Arial"/>
                <w:szCs w:val="18"/>
              </w:rPr>
              <w:t>When present, this IE shall indicate the new Access Network Type to which the PDU session is to be associated.</w:t>
            </w:r>
          </w:p>
        </w:tc>
      </w:tr>
      <w:tr w:rsidR="00816D58" w14:paraId="32E9FB9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93"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B94"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B95"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6"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7"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FD44D4" w:rsidRPr="00FD48E5" w14:paraId="32E9FBA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99" w14:textId="77777777" w:rsidR="00FD44D4" w:rsidRDefault="00FD44D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B9A" w14:textId="77777777" w:rsidR="00FD44D4" w:rsidRDefault="00FD44D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B9B"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C"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D" w14:textId="77777777" w:rsidR="00FD44D4" w:rsidRDefault="00FD44D4" w:rsidP="00A423F5">
            <w:pPr>
              <w:pStyle w:val="TAL"/>
              <w:rPr>
                <w:rFonts w:cs="Arial"/>
                <w:szCs w:val="18"/>
              </w:rPr>
            </w:pPr>
            <w:r>
              <w:rPr>
                <w:rFonts w:cs="Arial"/>
                <w:szCs w:val="18"/>
              </w:rPr>
              <w:t>This IE shall be present if it is available, the UE Location has changed and needs to be reported to the H-SMF.</w:t>
            </w:r>
          </w:p>
          <w:p w14:paraId="32E9FB9E" w14:textId="10EF70F6" w:rsidR="00FF2C45" w:rsidRDefault="00FD44D4" w:rsidP="00A423F5">
            <w:pPr>
              <w:pStyle w:val="TAL"/>
              <w:rPr>
                <w:rFonts w:cs="Arial"/>
                <w:szCs w:val="18"/>
              </w:rPr>
            </w:pPr>
            <w:r>
              <w:rPr>
                <w:rFonts w:cs="Arial"/>
                <w:szCs w:val="18"/>
              </w:rPr>
              <w:t>When present, this IE shall contain</w:t>
            </w:r>
            <w:r w:rsidR="00FF2C45">
              <w:rPr>
                <w:rFonts w:cs="Arial"/>
                <w:szCs w:val="18"/>
              </w:rPr>
              <w:t>:</w:t>
            </w:r>
          </w:p>
          <w:p w14:paraId="32E9FB9F" w14:textId="4CCD4184" w:rsidR="00FF2C45" w:rsidRDefault="00FF2C45" w:rsidP="00FF2C45">
            <w:pPr>
              <w:pStyle w:val="B1"/>
            </w:pPr>
            <w:r>
              <w:rPr>
                <w:rFonts w:ascii="Arial" w:hAnsi="Arial"/>
                <w:sz w:val="18"/>
              </w:rPr>
              <w:t>-</w:t>
            </w:r>
            <w:r w:rsidRPr="00F11BB0">
              <w:rPr>
                <w:rFonts w:ascii="Arial" w:hAnsi="Arial"/>
                <w:sz w:val="18"/>
              </w:rPr>
              <w:tab/>
            </w:r>
            <w:r w:rsidR="00FD44D4" w:rsidRPr="00FF2C45">
              <w:rPr>
                <w:rFonts w:ascii="Arial" w:hAnsi="Arial" w:cs="Arial"/>
                <w:sz w:val="18"/>
                <w:szCs w:val="18"/>
              </w:rPr>
              <w:t>the new UE location information</w:t>
            </w:r>
            <w:r>
              <w:rPr>
                <w:rFonts w:ascii="Arial" w:hAnsi="Arial" w:cs="Arial"/>
                <w:sz w:val="18"/>
                <w:szCs w:val="18"/>
              </w:rPr>
              <w:t>; and</w:t>
            </w:r>
          </w:p>
          <w:p w14:paraId="32E9FBA0" w14:textId="77777777" w:rsidR="00FF2C45" w:rsidRDefault="00FF2C45" w:rsidP="00FF2C45">
            <w:pPr>
              <w:pStyle w:val="B1"/>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32E9FBA1" w14:textId="48867944" w:rsidR="00FD44D4" w:rsidRDefault="006C46C1" w:rsidP="00A423F5">
            <w:pPr>
              <w:pStyle w:val="TAL"/>
              <w:rPr>
                <w:rFonts w:cs="Arial"/>
                <w:szCs w:val="18"/>
              </w:rPr>
            </w:pPr>
            <w:r>
              <w:rPr>
                <w:rFonts w:cs="Arial"/>
                <w:szCs w:val="18"/>
              </w:rPr>
              <w:t>(</w:t>
            </w:r>
            <w:r w:rsidR="00543DFF">
              <w:rPr>
                <w:rFonts w:cs="Arial"/>
                <w:szCs w:val="18"/>
              </w:rPr>
              <w:t>NOTE</w:t>
            </w:r>
            <w:r>
              <w:rPr>
                <w:rFonts w:cs="Arial"/>
                <w:szCs w:val="18"/>
              </w:rPr>
              <w:t xml:space="preserve"> 1)</w:t>
            </w:r>
          </w:p>
        </w:tc>
      </w:tr>
      <w:tr w:rsidR="00FD44D4" w:rsidRPr="00FD48E5" w14:paraId="32E9FBA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A3" w14:textId="77777777" w:rsidR="00FD44D4" w:rsidRDefault="00FD44D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BA4" w14:textId="77777777" w:rsidR="00FD44D4" w:rsidRDefault="00FD44D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BA5"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A6"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7" w14:textId="77777777" w:rsidR="00FD44D4" w:rsidRDefault="00FD44D4" w:rsidP="00A423F5">
            <w:pPr>
              <w:pStyle w:val="TAL"/>
              <w:rPr>
                <w:rFonts w:cs="Arial"/>
                <w:szCs w:val="18"/>
              </w:rPr>
            </w:pPr>
            <w:r>
              <w:rPr>
                <w:rFonts w:cs="Arial"/>
                <w:szCs w:val="18"/>
              </w:rPr>
              <w:t>This IE shall be present if it is available, the UE Time Zone has changed and needs to be reported to the H-SMF.</w:t>
            </w:r>
          </w:p>
          <w:p w14:paraId="32E9FBA8" w14:textId="77777777" w:rsidR="00FD44D4" w:rsidRDefault="00FD44D4" w:rsidP="00A423F5">
            <w:pPr>
              <w:pStyle w:val="TAL"/>
              <w:rPr>
                <w:rFonts w:cs="Arial"/>
                <w:szCs w:val="18"/>
              </w:rPr>
            </w:pPr>
            <w:r>
              <w:rPr>
                <w:rFonts w:cs="Arial"/>
                <w:szCs w:val="18"/>
              </w:rPr>
              <w:t>When present, this IE shall contain the new UE Time Zone.</w:t>
            </w:r>
          </w:p>
        </w:tc>
      </w:tr>
      <w:tr w:rsidR="0045457F" w:rsidRPr="00FD48E5" w14:paraId="32E9FBB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AA" w14:textId="77777777" w:rsidR="0045457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BA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BA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A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E" w14:textId="79574EF9" w:rsidR="0045457F" w:rsidRDefault="0045457F" w:rsidP="0045457F">
            <w:pPr>
              <w:pStyle w:val="TAL"/>
              <w:rPr>
                <w:rFonts w:cs="Arial"/>
                <w:szCs w:val="18"/>
              </w:rPr>
            </w:pPr>
            <w:r>
              <w:rPr>
                <w:rFonts w:cs="Arial"/>
                <w:szCs w:val="18"/>
              </w:rPr>
              <w:t>Additional UE location.</w:t>
            </w:r>
          </w:p>
          <w:p w14:paraId="32E9FBAF" w14:textId="257DA77C" w:rsidR="0045457F" w:rsidRDefault="0045457F" w:rsidP="0045457F">
            <w:pPr>
              <w:pStyle w:val="TAL"/>
              <w:rPr>
                <w:rFonts w:cs="Arial"/>
                <w:szCs w:val="18"/>
              </w:rPr>
            </w:pPr>
            <w:r>
              <w:rPr>
                <w:rFonts w:cs="Arial"/>
                <w:szCs w:val="18"/>
              </w:rPr>
              <w:t>This IE may be present, if anType indicates a non-3GPP access and a valid 3GPP access user location information is available.</w:t>
            </w:r>
          </w:p>
          <w:p w14:paraId="32E9FBB0" w14:textId="608F11CB"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BB1" w14:textId="6BAA791A" w:rsidR="00FF2C45" w:rsidRDefault="00FF2C45" w:rsidP="00EA1C32">
            <w:pPr>
              <w:pStyle w:val="B1"/>
            </w:pPr>
            <w:r>
              <w:rPr>
                <w:rFonts w:ascii="Arial" w:hAnsi="Arial"/>
                <w:sz w:val="18"/>
              </w:rPr>
              <w:t>-</w:t>
            </w:r>
            <w:r w:rsidRPr="00186CC9">
              <w:rPr>
                <w:rFonts w:ascii="Arial" w:hAnsi="Arial"/>
                <w:sz w:val="18"/>
              </w:rPr>
              <w:tab/>
            </w:r>
            <w:r w:rsidR="0045457F" w:rsidRPr="00FF2C45">
              <w:rPr>
                <w:rFonts w:ascii="Arial" w:hAnsi="Arial"/>
                <w:sz w:val="18"/>
              </w:rPr>
              <w:t>the last known 3GPP access user location</w:t>
            </w:r>
            <w:r>
              <w:rPr>
                <w:rFonts w:ascii="Arial" w:hAnsi="Arial"/>
                <w:sz w:val="18"/>
              </w:rPr>
              <w:t>; and</w:t>
            </w:r>
          </w:p>
          <w:p w14:paraId="32E9FBB2" w14:textId="77777777" w:rsidR="00FF2C45" w:rsidRDefault="00FF2C45" w:rsidP="00EA1C32">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BB3" w14:textId="5D81ADB1" w:rsidR="0045457F" w:rsidRDefault="006C46C1" w:rsidP="0045457F">
            <w:pPr>
              <w:pStyle w:val="TAL"/>
              <w:rPr>
                <w:rFonts w:cs="Arial"/>
                <w:szCs w:val="18"/>
              </w:rPr>
            </w:pPr>
            <w:r>
              <w:rPr>
                <w:rFonts w:cs="Arial"/>
                <w:szCs w:val="18"/>
              </w:rPr>
              <w:t>(</w:t>
            </w:r>
            <w:r w:rsidR="00543DFF">
              <w:rPr>
                <w:rFonts w:cs="Arial"/>
                <w:szCs w:val="18"/>
              </w:rPr>
              <w:t>NOTE</w:t>
            </w:r>
            <w:r>
              <w:rPr>
                <w:rFonts w:cs="Arial"/>
                <w:szCs w:val="18"/>
              </w:rPr>
              <w:t xml:space="preserve"> 1)</w:t>
            </w:r>
          </w:p>
        </w:tc>
      </w:tr>
      <w:tr w:rsidR="0056485C" w:rsidRPr="00FD48E5" w14:paraId="32E9FBB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B5" w14:textId="77777777" w:rsidR="0056485C" w:rsidRDefault="0056485C" w:rsidP="001433FE">
            <w:pPr>
              <w:pStyle w:val="TAL"/>
            </w:pPr>
            <w:r>
              <w:t>pauseCharging</w:t>
            </w:r>
          </w:p>
        </w:tc>
        <w:tc>
          <w:tcPr>
            <w:tcW w:w="1559" w:type="dxa"/>
            <w:tcBorders>
              <w:top w:val="single" w:sz="4" w:space="0" w:color="auto"/>
              <w:left w:val="single" w:sz="4" w:space="0" w:color="auto"/>
              <w:bottom w:val="single" w:sz="4" w:space="0" w:color="auto"/>
              <w:right w:val="single" w:sz="4" w:space="0" w:color="auto"/>
            </w:tcBorders>
          </w:tcPr>
          <w:p w14:paraId="32E9FBB6"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B7"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B8"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B9" w14:textId="05F4CAEB" w:rsidR="0056485C" w:rsidRDefault="0056485C" w:rsidP="001433FE">
            <w:pPr>
              <w:pStyle w:val="TAL"/>
              <w:rPr>
                <w:rFonts w:cs="Arial"/>
                <w:szCs w:val="18"/>
              </w:rPr>
            </w:pPr>
            <w:r>
              <w:rPr>
                <w:rFonts w:cs="Arial"/>
                <w:szCs w:val="18"/>
              </w:rPr>
              <w:t xml:space="preserve">This IE shall be present if the H-SMF enabled the use of Pause </w:t>
            </w:r>
            <w:r>
              <w:rPr>
                <w:rFonts w:cs="Arial"/>
                <w:szCs w:val="18"/>
                <w:lang w:eastAsia="zh-CN"/>
              </w:rPr>
              <w:t>Pause of Charging for the PDU session</w:t>
            </w:r>
            <w:r>
              <w:rPr>
                <w:rFonts w:cs="Arial"/>
                <w:szCs w:val="18"/>
              </w:rPr>
              <w:t xml:space="preserve"> during the PDU session establishment and</w:t>
            </w:r>
          </w:p>
          <w:p w14:paraId="32E9FBBA" w14:textId="3B6FAC0A" w:rsidR="0056485C" w:rsidRDefault="0056485C" w:rsidP="001433FE">
            <w:pPr>
              <w:pStyle w:val="TAL"/>
              <w:rPr>
                <w:rFonts w:cs="Arial"/>
                <w:szCs w:val="18"/>
              </w:rPr>
            </w:pPr>
            <w:r>
              <w:rPr>
                <w:rFonts w:cs="Arial"/>
                <w:szCs w:val="18"/>
              </w:rPr>
              <w:t xml:space="preserve">Pause of Charging needs to be started or stopped (see </w:t>
            </w:r>
            <w:r w:rsidR="005B1EEB">
              <w:rPr>
                <w:rFonts w:cs="Arial"/>
                <w:szCs w:val="18"/>
              </w:rPr>
              <w:t>clause</w:t>
            </w:r>
            <w:r>
              <w:rPr>
                <w:rFonts w:cs="Arial"/>
                <w:szCs w:val="18"/>
              </w:rPr>
              <w:t xml:space="preserve"> 4.4.4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.502 [</w:t>
            </w:r>
            <w:r>
              <w:rPr>
                <w:rFonts w:cs="Arial"/>
                <w:szCs w:val="18"/>
              </w:rPr>
              <w:t>3]).</w:t>
            </w:r>
          </w:p>
          <w:p w14:paraId="32E9FBBB" w14:textId="77777777" w:rsidR="0056485C" w:rsidRDefault="0056485C" w:rsidP="001433FE">
            <w:pPr>
              <w:pStyle w:val="TAL"/>
              <w:rPr>
                <w:rFonts w:cs="Arial"/>
                <w:szCs w:val="18"/>
              </w:rPr>
            </w:pPr>
          </w:p>
          <w:p w14:paraId="32E9FBBC" w14:textId="77777777" w:rsidR="0056485C" w:rsidRDefault="0056485C" w:rsidP="001433FE">
            <w:pPr>
              <w:pStyle w:val="TAL"/>
              <w:rPr>
                <w:rFonts w:cs="Arial"/>
                <w:szCs w:val="18"/>
              </w:rPr>
            </w:pPr>
            <w:r>
              <w:rPr>
                <w:rFonts w:cs="Arial"/>
                <w:szCs w:val="18"/>
              </w:rPr>
              <w:t>When present, it shall be set as follows:</w:t>
            </w:r>
          </w:p>
          <w:p w14:paraId="32E9FBBD" w14:textId="329ACA0B"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to Start Pause of Charging;</w:t>
            </w:r>
          </w:p>
          <w:p w14:paraId="32E9FBBE" w14:textId="77777777" w:rsidR="0056485C" w:rsidRDefault="0056485C" w:rsidP="001433FE">
            <w:pPr>
              <w:pStyle w:val="B1"/>
              <w:tabs>
                <w:tab w:val="num" w:pos="644"/>
              </w:tabs>
              <w:ind w:left="644" w:hanging="360"/>
            </w:pPr>
            <w:r>
              <w:rPr>
                <w:rFonts w:ascii="Arial" w:hAnsi="Arial" w:cs="Arial"/>
                <w:sz w:val="18"/>
                <w:szCs w:val="18"/>
                <w:lang w:eastAsia="zh-CN"/>
              </w:rPr>
              <w:t xml:space="preserve">- false: to Stop Pause of Charging. </w:t>
            </w:r>
          </w:p>
        </w:tc>
      </w:tr>
      <w:tr w:rsidR="00154C0E" w:rsidRPr="00FD48E5" w14:paraId="32E9FBC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C0" w14:textId="77777777" w:rsidR="00154C0E" w:rsidRDefault="00154C0E" w:rsidP="00342AE2">
            <w:pPr>
              <w:pStyle w:val="TAL"/>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BC1" w14:textId="77777777" w:rsidR="00154C0E" w:rsidRDefault="00154C0E" w:rsidP="00342AE2">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BC2" w14:textId="77777777" w:rsidR="00154C0E" w:rsidRDefault="00154C0E"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3" w14:textId="77777777" w:rsidR="00154C0E" w:rsidRDefault="00154C0E"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4" w14:textId="77777777" w:rsidR="00154C0E" w:rsidRDefault="00154C0E" w:rsidP="00342AE2">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r>
      <w:tr w:rsidR="00C22548" w:rsidRPr="00FD48E5" w14:paraId="32E9FBC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6" w14:textId="77777777" w:rsidR="00C22548" w:rsidRDefault="00C22548" w:rsidP="001433FE">
            <w:pPr>
              <w:pStyle w:val="TAL"/>
              <w:rPr>
                <w:lang w:val="en-US"/>
              </w:rPr>
            </w:pPr>
            <w:r>
              <w:rPr>
                <w:lang w:val="en-US"/>
              </w:rPr>
              <w:lastRenderedPageBreak/>
              <w:t>n1SmInfoFromUe</w:t>
            </w:r>
          </w:p>
        </w:tc>
        <w:tc>
          <w:tcPr>
            <w:tcW w:w="1559" w:type="dxa"/>
            <w:tcBorders>
              <w:top w:val="single" w:sz="4" w:space="0" w:color="auto"/>
              <w:left w:val="single" w:sz="4" w:space="0" w:color="auto"/>
              <w:bottom w:val="single" w:sz="4" w:space="0" w:color="auto"/>
              <w:right w:val="single" w:sz="4" w:space="0" w:color="auto"/>
            </w:tcBorders>
          </w:tcPr>
          <w:p w14:paraId="32E9FBC7"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8"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9"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A" w14:textId="4B698094"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C22548" w:rsidRPr="00FD48E5" w14:paraId="32E9FBD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C"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BCD"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E"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F"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D0" w14:textId="42CCFC06"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95220C">
              <w:rPr>
                <w:rFonts w:cs="Arial"/>
                <w:szCs w:val="18"/>
              </w:rPr>
              <w:t xml:space="preserve">reference the </w:t>
            </w:r>
            <w:r w:rsidR="0095220C">
              <w:rPr>
                <w:lang w:val="en-US"/>
              </w:rPr>
              <w:t>unknownN1SmInfo</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453CBE" w:rsidRPr="00FD48E5" w14:paraId="32E9FBD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2" w14:textId="77777777" w:rsidR="00453CBE" w:rsidRDefault="00453CBE" w:rsidP="003521F9">
            <w:pPr>
              <w:pStyle w:val="TAL"/>
            </w:pPr>
            <w:r>
              <w:t>qosFlowsRelNotifyList</w:t>
            </w:r>
          </w:p>
        </w:tc>
        <w:tc>
          <w:tcPr>
            <w:tcW w:w="1559" w:type="dxa"/>
            <w:tcBorders>
              <w:top w:val="single" w:sz="4" w:space="0" w:color="auto"/>
              <w:left w:val="single" w:sz="4" w:space="0" w:color="auto"/>
              <w:bottom w:val="single" w:sz="4" w:space="0" w:color="auto"/>
              <w:right w:val="single" w:sz="4" w:space="0" w:color="auto"/>
            </w:tcBorders>
          </w:tcPr>
          <w:p w14:paraId="32E9FBD3" w14:textId="77777777" w:rsidR="00453CBE" w:rsidRDefault="00C017F0" w:rsidP="003521F9">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BD4"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5" w14:textId="507054C4" w:rsidR="00453CBE" w:rsidRDefault="00D86742" w:rsidP="003521F9">
            <w:pPr>
              <w:pStyle w:val="TAL"/>
            </w:pPr>
            <w:r>
              <w:t>1</w:t>
            </w:r>
            <w:r w:rsidR="00453CB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6" w14:textId="77777777" w:rsidR="00453CBE" w:rsidRDefault="00453CBE" w:rsidP="003521F9">
            <w:pPr>
              <w:pStyle w:val="TAL"/>
              <w:rPr>
                <w:rFonts w:cs="Arial"/>
                <w:szCs w:val="18"/>
              </w:rPr>
            </w:pPr>
            <w:r>
              <w:rPr>
                <w:rFonts w:cs="Arial"/>
                <w:szCs w:val="18"/>
              </w:rPr>
              <w:t>This IE shall be present if QoS flows have been released.</w:t>
            </w:r>
          </w:p>
        </w:tc>
      </w:tr>
      <w:tr w:rsidR="00453CBE" w:rsidRPr="00FD48E5" w14:paraId="32E9FBD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8" w14:textId="77777777" w:rsidR="00453CBE" w:rsidRDefault="00453CBE" w:rsidP="003521F9">
            <w:pPr>
              <w:pStyle w:val="TAL"/>
            </w:pPr>
            <w:r>
              <w:t>qosFlowsNotifyList</w:t>
            </w:r>
          </w:p>
        </w:tc>
        <w:tc>
          <w:tcPr>
            <w:tcW w:w="1559" w:type="dxa"/>
            <w:tcBorders>
              <w:top w:val="single" w:sz="4" w:space="0" w:color="auto"/>
              <w:left w:val="single" w:sz="4" w:space="0" w:color="auto"/>
              <w:bottom w:val="single" w:sz="4" w:space="0" w:color="auto"/>
              <w:right w:val="single" w:sz="4" w:space="0" w:color="auto"/>
            </w:tcBorders>
          </w:tcPr>
          <w:p w14:paraId="32E9FBD9" w14:textId="77777777" w:rsidR="00453CBE" w:rsidRDefault="00C017F0" w:rsidP="003521F9">
            <w:pPr>
              <w:pStyle w:val="TAL"/>
            </w:pPr>
            <w:r>
              <w:t>array(QosFlowNotifyItem)</w:t>
            </w:r>
          </w:p>
        </w:tc>
        <w:tc>
          <w:tcPr>
            <w:tcW w:w="425" w:type="dxa"/>
            <w:tcBorders>
              <w:top w:val="single" w:sz="4" w:space="0" w:color="auto"/>
              <w:left w:val="single" w:sz="4" w:space="0" w:color="auto"/>
              <w:bottom w:val="single" w:sz="4" w:space="0" w:color="auto"/>
              <w:right w:val="single" w:sz="4" w:space="0" w:color="auto"/>
            </w:tcBorders>
          </w:tcPr>
          <w:p w14:paraId="32E9FBDA"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B" w14:textId="0070CF8E" w:rsidR="00453CBE" w:rsidRDefault="00D86742" w:rsidP="003521F9">
            <w:pPr>
              <w:pStyle w:val="TAL"/>
            </w:pPr>
            <w:r>
              <w:t>1</w:t>
            </w:r>
            <w:r w:rsidR="00453CB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C" w14:textId="77777777" w:rsidR="00453CBE" w:rsidRDefault="00453CBE" w:rsidP="003521F9">
            <w:pPr>
              <w:pStyle w:val="TAL"/>
              <w:rPr>
                <w:rFonts w:cs="Arial"/>
                <w:szCs w:val="18"/>
              </w:rPr>
            </w:pPr>
            <w:r>
              <w:rPr>
                <w:rFonts w:cs="Arial"/>
                <w:szCs w:val="18"/>
              </w:rPr>
              <w:t>This IE shall be present if the QoS targets for GBR QoS flow(s) are not fulfilled anymore or when they are fulfilled again.</w:t>
            </w:r>
          </w:p>
        </w:tc>
      </w:tr>
      <w:tr w:rsidR="0056191B" w:rsidRPr="00FD48E5" w14:paraId="32E9FBE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E" w14:textId="77777777" w:rsidR="0056191B" w:rsidRDefault="0056191B" w:rsidP="0056191B">
            <w:pPr>
              <w:pStyle w:val="TAL"/>
            </w:pPr>
            <w:r>
              <w:t>NotifyList</w:t>
            </w:r>
          </w:p>
        </w:tc>
        <w:tc>
          <w:tcPr>
            <w:tcW w:w="1559" w:type="dxa"/>
            <w:tcBorders>
              <w:top w:val="single" w:sz="4" w:space="0" w:color="auto"/>
              <w:left w:val="single" w:sz="4" w:space="0" w:color="auto"/>
              <w:bottom w:val="single" w:sz="4" w:space="0" w:color="auto"/>
              <w:right w:val="single" w:sz="4" w:space="0" w:color="auto"/>
            </w:tcBorders>
          </w:tcPr>
          <w:p w14:paraId="32E9FBDF" w14:textId="77777777" w:rsidR="0056191B" w:rsidRDefault="0056191B" w:rsidP="0056191B">
            <w:pPr>
              <w:pStyle w:val="TAL"/>
            </w:pPr>
            <w:r>
              <w:t>array(PduSessionNotifyItem)</w:t>
            </w:r>
          </w:p>
        </w:tc>
        <w:tc>
          <w:tcPr>
            <w:tcW w:w="425" w:type="dxa"/>
            <w:tcBorders>
              <w:top w:val="single" w:sz="4" w:space="0" w:color="auto"/>
              <w:left w:val="single" w:sz="4" w:space="0" w:color="auto"/>
              <w:bottom w:val="single" w:sz="4" w:space="0" w:color="auto"/>
              <w:right w:val="single" w:sz="4" w:space="0" w:color="auto"/>
            </w:tcBorders>
          </w:tcPr>
          <w:p w14:paraId="32E9FBE0"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1" w14:textId="02D720BA" w:rsidR="0056191B" w:rsidRDefault="00D86742" w:rsidP="0056191B">
            <w:pPr>
              <w:pStyle w:val="TAL"/>
            </w:pPr>
            <w:r>
              <w:t>1</w:t>
            </w:r>
            <w:r w:rsidR="0056191B">
              <w:t>..N</w:t>
            </w:r>
          </w:p>
        </w:tc>
        <w:tc>
          <w:tcPr>
            <w:tcW w:w="4359" w:type="dxa"/>
            <w:tcBorders>
              <w:top w:val="single" w:sz="4" w:space="0" w:color="auto"/>
              <w:left w:val="single" w:sz="4" w:space="0" w:color="auto"/>
              <w:bottom w:val="single" w:sz="4" w:space="0" w:color="auto"/>
              <w:right w:val="single" w:sz="4" w:space="0" w:color="auto"/>
            </w:tcBorders>
          </w:tcPr>
          <w:p w14:paraId="32E9FBE2" w14:textId="77777777" w:rsidR="0056191B" w:rsidRDefault="0056191B" w:rsidP="0056191B">
            <w:pPr>
              <w:pStyle w:val="TAL"/>
              <w:rPr>
                <w:rFonts w:cs="Arial"/>
                <w:szCs w:val="18"/>
              </w:rPr>
            </w:pPr>
            <w:r>
              <w:rPr>
                <w:rFonts w:cs="Arial"/>
                <w:szCs w:val="18"/>
              </w:rPr>
              <w:t xml:space="preserve">Description of notifications related to the PDU session. This IE shall be present if the NG-RAN has established </w:t>
            </w:r>
            <w:r>
              <w:rPr>
                <w:noProof/>
              </w:rPr>
              <w:t xml:space="preserve">user plane resources for the PDU session that do not fulfil the User Plane Security Enforcement with a value Preferred, or when the user plane security enforcement is fulfilled again. </w:t>
            </w:r>
          </w:p>
        </w:tc>
      </w:tr>
      <w:tr w:rsidR="00AD2BD2" w:rsidRPr="00FD48E5" w14:paraId="32E9FBE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4" w14:textId="77777777" w:rsidR="00AD2BD2" w:rsidRDefault="00AD2BD2" w:rsidP="00AD2BD2">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BE5" w14:textId="77777777" w:rsidR="00AD2BD2" w:rsidRDefault="00C017F0" w:rsidP="00AD2BD2">
            <w:pPr>
              <w:pStyle w:val="TAL"/>
            </w:pPr>
            <w:r>
              <w:t>array(</w:t>
            </w:r>
            <w:r w:rsidR="00AD2BD2">
              <w:t>EpsBearerId</w:t>
            </w:r>
            <w:r>
              <w:t>)</w:t>
            </w:r>
          </w:p>
        </w:tc>
        <w:tc>
          <w:tcPr>
            <w:tcW w:w="425" w:type="dxa"/>
            <w:tcBorders>
              <w:top w:val="single" w:sz="4" w:space="0" w:color="auto"/>
              <w:left w:val="single" w:sz="4" w:space="0" w:color="auto"/>
              <w:bottom w:val="single" w:sz="4" w:space="0" w:color="auto"/>
              <w:right w:val="single" w:sz="4" w:space="0" w:color="auto"/>
            </w:tcBorders>
          </w:tcPr>
          <w:p w14:paraId="32E9FBE6"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7" w14:textId="77777777" w:rsidR="00AD2BD2" w:rsidRDefault="00AD2BD2" w:rsidP="00AD2BD2">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BE8" w14:textId="7745D026" w:rsidR="00AD2BD2" w:rsidRDefault="00AD2BD2" w:rsidP="00AD2BD2">
            <w:pPr>
              <w:pStyle w:val="TAL"/>
              <w:rPr>
                <w:rFonts w:cs="Arial"/>
                <w:szCs w:val="18"/>
              </w:rPr>
            </w:pPr>
            <w:r>
              <w:rPr>
                <w:rFonts w:cs="Arial"/>
                <w:szCs w:val="18"/>
              </w:rPr>
              <w:t xml:space="preserve">This IE shall be present during an EPS to 5GS </w:t>
            </w:r>
            <w:r w:rsidR="00521F00">
              <w:rPr>
                <w:rFonts w:cs="Arial"/>
                <w:szCs w:val="18"/>
              </w:rPr>
              <w:t xml:space="preserve">handover </w:t>
            </w:r>
            <w:r w:rsidR="00255747">
              <w:rPr>
                <w:rFonts w:cs="Arial"/>
                <w:szCs w:val="18"/>
              </w:rPr>
              <w:t>execution</w:t>
            </w:r>
            <w:r w:rsidR="00521F00">
              <w:rPr>
                <w:rFonts w:cs="Arial"/>
                <w:szCs w:val="18"/>
              </w:rPr>
              <w:t xml:space="preserve"> using the N26 interface</w:t>
            </w:r>
            <w:r>
              <w:rPr>
                <w:rFonts w:cs="Arial"/>
                <w:szCs w:val="18"/>
              </w:rPr>
              <w:t>.</w:t>
            </w:r>
          </w:p>
          <w:p w14:paraId="32E9FBE9" w14:textId="03BEBC89" w:rsidR="00AD2BD2" w:rsidRDefault="00AD2BD2" w:rsidP="00AD2BD2">
            <w:pPr>
              <w:pStyle w:val="TAL"/>
              <w:rPr>
                <w:rFonts w:cs="Arial"/>
                <w:szCs w:val="18"/>
              </w:rPr>
            </w:pPr>
            <w:r>
              <w:rPr>
                <w:rFonts w:cs="Arial"/>
                <w:szCs w:val="18"/>
              </w:rPr>
              <w:t>When present, it shall contain the list of EPS bearer Id(s)</w:t>
            </w:r>
            <w:r w:rsidR="00D86742">
              <w:rPr>
                <w:rFonts w:cs="Arial"/>
                <w:szCs w:val="18"/>
              </w:rPr>
              <w:t xml:space="preserve"> </w:t>
            </w:r>
            <w:r w:rsidR="00255747">
              <w:t>successfully handed over to 5GS</w:t>
            </w:r>
            <w:r>
              <w:rPr>
                <w:rFonts w:cs="Arial"/>
                <w:szCs w:val="18"/>
              </w:rPr>
              <w:t>.</w:t>
            </w:r>
            <w:r w:rsidR="008670DC">
              <w:rPr>
                <w:rFonts w:cs="Arial"/>
                <w:szCs w:val="18"/>
              </w:rPr>
              <w:t xml:space="preserve"> The array shall be empty if no resource was successfully allocated in 5GS for any PDU session.</w:t>
            </w:r>
          </w:p>
        </w:tc>
      </w:tr>
      <w:tr w:rsidR="00521F00" w:rsidRPr="00FD48E5" w14:paraId="32E9FBF8"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B" w14:textId="77777777" w:rsidR="00521F00" w:rsidRDefault="00521F00" w:rsidP="00521F00">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BEC" w14:textId="77777777" w:rsidR="00521F00" w:rsidRDefault="00521F00" w:rsidP="00521F0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ED"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E"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EF" w14:textId="4C4F3EEF" w:rsidR="00521F00" w:rsidRDefault="00521F00" w:rsidP="00521F00">
            <w:pPr>
              <w:pStyle w:val="TAL"/>
              <w:rPr>
                <w:rFonts w:cs="Arial"/>
                <w:szCs w:val="18"/>
              </w:rPr>
            </w:pPr>
            <w:r>
              <w:rPr>
                <w:rFonts w:cs="Arial"/>
                <w:szCs w:val="18"/>
              </w:rPr>
              <w:t>This IE shall be present during an EPS to 5GS handover preparation and handover execution using the N26 interface.</w:t>
            </w:r>
          </w:p>
          <w:p w14:paraId="32E9FBF0" w14:textId="77777777" w:rsidR="00521F00" w:rsidRDefault="00521F00" w:rsidP="00521F00">
            <w:pPr>
              <w:pStyle w:val="TAL"/>
              <w:rPr>
                <w:rFonts w:cs="Arial"/>
                <w:szCs w:val="18"/>
              </w:rPr>
            </w:pPr>
          </w:p>
          <w:p w14:paraId="32E9FBF1" w14:textId="77777777" w:rsidR="00521F00" w:rsidRDefault="00521F00" w:rsidP="00521F00">
            <w:pPr>
              <w:pStyle w:val="TAL"/>
              <w:rPr>
                <w:rFonts w:cs="Arial"/>
                <w:szCs w:val="18"/>
              </w:rPr>
            </w:pPr>
            <w:r>
              <w:rPr>
                <w:rFonts w:cs="Arial"/>
                <w:szCs w:val="18"/>
              </w:rPr>
              <w:t>When present, it shall be set as follows:</w:t>
            </w:r>
          </w:p>
          <w:p w14:paraId="32E9FBF2" w14:textId="172E3DDA"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32E9FBF3" w14:textId="77777777"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w:t>
            </w:r>
          </w:p>
          <w:p w14:paraId="32E9FBF4" w14:textId="6407A4AB" w:rsidR="00521F00" w:rsidRDefault="00521F00" w:rsidP="00521F00">
            <w:pPr>
              <w:pStyle w:val="TAL"/>
              <w:rPr>
                <w:rFonts w:cs="Arial"/>
                <w:szCs w:val="18"/>
              </w:rPr>
            </w:pPr>
            <w:r>
              <w:rPr>
                <w:rFonts w:cs="Arial"/>
                <w:szCs w:val="18"/>
              </w:rPr>
              <w:t>It shall be set to "true" during an EPS to 5GS handover preparation using the N26 interface.</w:t>
            </w:r>
          </w:p>
          <w:p w14:paraId="32E9FBF5" w14:textId="77777777" w:rsidR="00521F00" w:rsidRDefault="00521F00" w:rsidP="00521F00">
            <w:pPr>
              <w:pStyle w:val="TAL"/>
              <w:rPr>
                <w:rFonts w:cs="Arial"/>
                <w:szCs w:val="18"/>
              </w:rPr>
            </w:pPr>
          </w:p>
          <w:p w14:paraId="32E9FBF6" w14:textId="1445111C" w:rsidR="00521F00" w:rsidRDefault="00521F00" w:rsidP="00521F00">
            <w:pPr>
              <w:pStyle w:val="TAL"/>
              <w:rPr>
                <w:rFonts w:cs="Arial"/>
                <w:szCs w:val="18"/>
              </w:rPr>
            </w:pPr>
            <w:r>
              <w:rPr>
                <w:rFonts w:cs="Arial"/>
                <w:szCs w:val="18"/>
              </w:rPr>
              <w:t>It shall be set to "false" during an EPS to 5GS handover execution using the N26 interface.</w:t>
            </w:r>
          </w:p>
          <w:p w14:paraId="32E9FBF7" w14:textId="77777777" w:rsidR="00521F00" w:rsidRDefault="00521F00" w:rsidP="00521F00">
            <w:pPr>
              <w:pStyle w:val="TAL"/>
              <w:rPr>
                <w:rFonts w:cs="Arial"/>
                <w:szCs w:val="18"/>
              </w:rPr>
            </w:pPr>
          </w:p>
        </w:tc>
      </w:tr>
      <w:tr w:rsidR="00B631AF" w:rsidRPr="00FD48E5" w14:paraId="32E9FBF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9"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BFA" w14:textId="77777777" w:rsidR="00B631AF" w:rsidRDefault="00B631AF" w:rsidP="00B631AF">
            <w:pPr>
              <w:pStyle w:val="TAL"/>
            </w:pPr>
            <w:r w:rsidRPr="00F55D51">
              <w:t>array(EpsBearerId)</w:t>
            </w:r>
          </w:p>
        </w:tc>
        <w:tc>
          <w:tcPr>
            <w:tcW w:w="425" w:type="dxa"/>
            <w:tcBorders>
              <w:top w:val="single" w:sz="4" w:space="0" w:color="auto"/>
              <w:left w:val="single" w:sz="4" w:space="0" w:color="auto"/>
              <w:bottom w:val="single" w:sz="4" w:space="0" w:color="auto"/>
              <w:right w:val="single" w:sz="4" w:space="0" w:color="auto"/>
            </w:tcBorders>
          </w:tcPr>
          <w:p w14:paraId="32E9FBFB"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FC" w14:textId="120F4482" w:rsidR="00B631AF" w:rsidRDefault="00D86742" w:rsidP="00B631AF">
            <w:pPr>
              <w:pStyle w:val="TAL"/>
            </w:pPr>
            <w:r>
              <w:t>1</w:t>
            </w:r>
            <w:r w:rsidR="00B631AF">
              <w:t>..N</w:t>
            </w:r>
          </w:p>
        </w:tc>
        <w:tc>
          <w:tcPr>
            <w:tcW w:w="4359" w:type="dxa"/>
            <w:tcBorders>
              <w:top w:val="single" w:sz="4" w:space="0" w:color="auto"/>
              <w:left w:val="single" w:sz="4" w:space="0" w:color="auto"/>
              <w:bottom w:val="single" w:sz="4" w:space="0" w:color="auto"/>
              <w:right w:val="single" w:sz="4" w:space="0" w:color="auto"/>
            </w:tcBorders>
          </w:tcPr>
          <w:p w14:paraId="32E9FBFD" w14:textId="59FB6EA1" w:rsidR="00B631AF" w:rsidRDefault="00B631AF" w:rsidP="00B631AF">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to revoke some EBIs (see </w:t>
            </w:r>
            <w:r w:rsidR="005B1EEB">
              <w:rPr>
                <w:rFonts w:cs="Arial"/>
                <w:szCs w:val="18"/>
              </w:rPr>
              <w:t>clause</w:t>
            </w:r>
            <w:r w:rsidRPr="00F55D51">
              <w:rPr>
                <w:rFonts w:cs="Arial"/>
                <w:szCs w:val="18"/>
              </w:rPr>
              <w:t xml:space="preserve"> 4.11.1.4.1 of</w:t>
            </w:r>
            <w:r w:rsidR="003D33E7">
              <w:rPr>
                <w:rFonts w:cs="Arial"/>
                <w:szCs w:val="18"/>
              </w:rPr>
              <w:t xml:space="preserve"> 3GPP </w:t>
            </w:r>
            <w:r w:rsidR="00F25774">
              <w:rPr>
                <w:rFonts w:cs="Arial"/>
                <w:szCs w:val="18"/>
              </w:rPr>
              <w:t>TS </w:t>
            </w:r>
            <w:r w:rsidR="003D33E7">
              <w:rPr>
                <w:rFonts w:cs="Arial"/>
                <w:szCs w:val="18"/>
              </w:rPr>
              <w:t>23</w:t>
            </w:r>
            <w:r w:rsidR="00CA4B50" w:rsidRPr="00F55D51">
              <w:rPr>
                <w:rFonts w:cs="Arial"/>
                <w:szCs w:val="18"/>
              </w:rPr>
              <w:t>.502</w:t>
            </w:r>
            <w:r w:rsidR="00CA4B50">
              <w:rPr>
                <w:rFonts w:cs="Arial"/>
                <w:szCs w:val="18"/>
              </w:rPr>
              <w:t> </w:t>
            </w:r>
            <w:r w:rsidR="00CA4B50" w:rsidRPr="00F55D51">
              <w:rPr>
                <w:rFonts w:cs="Arial"/>
                <w:szCs w:val="18"/>
              </w:rPr>
              <w:t>[</w:t>
            </w:r>
            <w:r w:rsidRPr="00F55D51">
              <w:rPr>
                <w:rFonts w:cs="Arial"/>
                <w:szCs w:val="18"/>
              </w:rPr>
              <w:t>3]). When present, it shall contain the EBIs to revoke.</w:t>
            </w:r>
          </w:p>
        </w:tc>
      </w:tr>
      <w:tr w:rsidR="007C443B" w:rsidRPr="00FD48E5" w14:paraId="32E9FC0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F" w14:textId="77777777" w:rsidR="007C443B" w:rsidRDefault="007C443B" w:rsidP="007C443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00" w14:textId="77777777" w:rsidR="007C443B" w:rsidRPr="00F55D51" w:rsidRDefault="007C443B" w:rsidP="007C443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01"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2"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3" w14:textId="4A732226" w:rsidR="007C443B" w:rsidRDefault="007C443B" w:rsidP="007C443B">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5.2.2.8.2.6 during P-CSCF restoration procedure for home-routed PDU session.</w:t>
            </w:r>
          </w:p>
          <w:p w14:paraId="32E9FC04" w14:textId="77777777" w:rsidR="007C443B" w:rsidRPr="00F55D51" w:rsidRDefault="007C443B" w:rsidP="007C443B">
            <w:pPr>
              <w:pStyle w:val="TAL"/>
              <w:rPr>
                <w:rFonts w:cs="Arial"/>
                <w:szCs w:val="18"/>
              </w:rPr>
            </w:pPr>
            <w:r>
              <w:rPr>
                <w:rFonts w:cs="Arial"/>
                <w:szCs w:val="18"/>
              </w:rPr>
              <w:t xml:space="preserve">When present, this IE shall indicate the </w:t>
            </w:r>
            <w:r w:rsidR="008018EB">
              <w:rPr>
                <w:rFonts w:cs="Arial"/>
                <w:szCs w:val="18"/>
              </w:rPr>
              <w:t xml:space="preserve">NF Service Consumer </w:t>
            </w:r>
            <w:r>
              <w:rPr>
                <w:rFonts w:cs="Arial"/>
                <w:szCs w:val="18"/>
              </w:rPr>
              <w:t>cause of the requested modification.</w:t>
            </w:r>
          </w:p>
        </w:tc>
      </w:tr>
      <w:tr w:rsidR="008018EB" w:rsidRPr="00FD48E5" w14:paraId="32E9FC0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6"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07"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08"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9"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A" w14:textId="77777777" w:rsidR="008018EB" w:rsidRDefault="008018EB" w:rsidP="00777461">
            <w:pPr>
              <w:pStyle w:val="TAL"/>
              <w:rPr>
                <w:rFonts w:cs="Arial"/>
                <w:szCs w:val="18"/>
              </w:rPr>
            </w:pPr>
            <w:r>
              <w:rPr>
                <w:rFonts w:cs="Arial"/>
                <w:szCs w:val="18"/>
              </w:rPr>
              <w:t>This IE shall be present, if the information is available</w:t>
            </w:r>
            <w:r w:rsidRPr="00AC5F14">
              <w:t xml:space="preserve"> 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sidRPr="00E02933">
              <w:t>.</w:t>
            </w:r>
            <w:r>
              <w:t xml:space="preserve"> </w:t>
            </w:r>
            <w:r>
              <w:rPr>
                <w:rFonts w:cs="Arial"/>
                <w:szCs w:val="18"/>
              </w:rPr>
              <w:t>When present, this IE shall indicate the NGAP cause for the requested modification.</w:t>
            </w:r>
          </w:p>
        </w:tc>
      </w:tr>
      <w:tr w:rsidR="00803680" w:rsidRPr="00FD48E5" w14:paraId="32E9FC11"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C" w14:textId="6EC3F265" w:rsidR="00803680" w:rsidRDefault="00803680" w:rsidP="00803680">
            <w:pPr>
              <w:pStyle w:val="TAL"/>
            </w:pPr>
            <w:r>
              <w:rPr>
                <w:lang w:eastAsia="zh-CN"/>
              </w:rPr>
              <w:lastRenderedPageBreak/>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0D"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0E"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F"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0" w14:textId="77777777" w:rsidR="00803680" w:rsidRDefault="00803680" w:rsidP="00803680">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836FF" w:rsidRPr="00FD48E5" w14:paraId="23DB3F2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C646902" w14:textId="72C95702" w:rsidR="004836FF" w:rsidRDefault="004836FF" w:rsidP="004836FF">
            <w:pPr>
              <w:pStyle w:val="TAL"/>
            </w:pPr>
            <w:r>
              <w:t>alwaysOnRequested</w:t>
            </w:r>
          </w:p>
        </w:tc>
        <w:tc>
          <w:tcPr>
            <w:tcW w:w="1559" w:type="dxa"/>
            <w:tcBorders>
              <w:top w:val="single" w:sz="4" w:space="0" w:color="auto"/>
              <w:left w:val="single" w:sz="4" w:space="0" w:color="auto"/>
              <w:bottom w:val="single" w:sz="4" w:space="0" w:color="auto"/>
              <w:right w:val="single" w:sz="4" w:space="0" w:color="auto"/>
            </w:tcBorders>
          </w:tcPr>
          <w:p w14:paraId="531D2F51" w14:textId="311BD619" w:rsidR="004836FF" w:rsidRDefault="004836FF" w:rsidP="004836F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AD1C1B" w14:textId="13F145FE"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1BFDF2" w14:textId="2A16CAA3"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7688CE1" w14:textId="38AE229C" w:rsidR="004836FF" w:rsidRDefault="004836FF" w:rsidP="004836FF">
            <w:pPr>
              <w:pStyle w:val="TAL"/>
              <w:rPr>
                <w:rFonts w:cs="Arial"/>
                <w:szCs w:val="18"/>
              </w:rPr>
            </w:pPr>
            <w:r>
              <w:rPr>
                <w:rFonts w:cs="Arial"/>
                <w:szCs w:val="18"/>
              </w:rPr>
              <w:t>This IE shall be present and set to true if the UE requests to change the PDU session to an always-on PDU session and this is allowed by local policy in the V-SMF.</w:t>
            </w:r>
          </w:p>
          <w:p w14:paraId="10F18063" w14:textId="77777777" w:rsidR="004836FF" w:rsidRDefault="004836FF" w:rsidP="004836FF">
            <w:pPr>
              <w:pStyle w:val="TAL"/>
              <w:rPr>
                <w:rFonts w:cs="Arial"/>
                <w:szCs w:val="18"/>
              </w:rPr>
            </w:pPr>
          </w:p>
          <w:p w14:paraId="1BD717FB" w14:textId="77777777" w:rsidR="004836FF" w:rsidRDefault="004836FF" w:rsidP="004836FF">
            <w:pPr>
              <w:pStyle w:val="TAL"/>
              <w:rPr>
                <w:rFonts w:cs="Arial"/>
                <w:szCs w:val="18"/>
              </w:rPr>
            </w:pPr>
            <w:r>
              <w:rPr>
                <w:rFonts w:cs="Arial"/>
                <w:szCs w:val="18"/>
              </w:rPr>
              <w:t>When present, it shall be set as follows:</w:t>
            </w:r>
          </w:p>
          <w:p w14:paraId="25BFACA3" w14:textId="77777777" w:rsidR="004836FF" w:rsidRDefault="004836FF" w:rsidP="004836FF">
            <w:pPr>
              <w:pStyle w:val="TAL"/>
              <w:rPr>
                <w:rFonts w:cs="Arial"/>
                <w:szCs w:val="18"/>
              </w:rPr>
            </w:pPr>
          </w:p>
          <w:p w14:paraId="454EA263" w14:textId="77777777" w:rsidR="004836FF" w:rsidRDefault="004836FF" w:rsidP="004836F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61EEDE83" w14:textId="392BB35C" w:rsidR="004836FF" w:rsidRDefault="004836FF" w:rsidP="00757B26">
            <w:pPr>
              <w:pStyle w:val="B1"/>
              <w:tabs>
                <w:tab w:val="num" w:pos="644"/>
              </w:tabs>
              <w:ind w:left="644" w:hanging="360"/>
              <w:rPr>
                <w:rFonts w:cs="Arial"/>
                <w:szCs w:val="18"/>
              </w:rPr>
            </w:pPr>
            <w:r>
              <w:rPr>
                <w:rFonts w:ascii="Arial" w:hAnsi="Arial" w:cs="Arial"/>
                <w:sz w:val="18"/>
                <w:szCs w:val="18"/>
                <w:lang w:eastAsia="zh-CN"/>
              </w:rPr>
              <w:t>- false (default): not a request for an always-on PDU session</w:t>
            </w:r>
          </w:p>
        </w:tc>
      </w:tr>
      <w:tr w:rsidR="00C00E37" w:rsidRPr="00FD48E5" w14:paraId="32E9FC19"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12"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C13"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C14"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15"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6"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C17" w14:textId="77777777" w:rsidR="00C00E37" w:rsidRDefault="00C00E37" w:rsidP="00777461">
            <w:pPr>
              <w:pStyle w:val="TAL"/>
              <w:rPr>
                <w:rFonts w:cs="Arial"/>
                <w:szCs w:val="18"/>
              </w:rPr>
            </w:pPr>
          </w:p>
          <w:p w14:paraId="32E9FC18"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40BC9" w:rsidRPr="00FD48E5" w14:paraId="01886B01"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0696EB8" w14:textId="79C95E65" w:rsidR="00240BC9" w:rsidRDefault="00240BC9" w:rsidP="00240BC9">
            <w:pPr>
              <w:pStyle w:val="TAL"/>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37C94550" w14:textId="3D3737BC" w:rsidR="00240BC9" w:rsidRDefault="00240BC9" w:rsidP="00240BC9">
            <w:pPr>
              <w:pStyle w:val="TAL"/>
            </w:pPr>
            <w:r>
              <w:t>array(</w:t>
            </w:r>
            <w:r>
              <w:rPr>
                <w:lang w:eastAsia="zh-CN"/>
              </w:rPr>
              <w:t>SecondaryRatUsageReport</w:t>
            </w:r>
            <w:r>
              <w:t>)</w:t>
            </w:r>
          </w:p>
        </w:tc>
        <w:tc>
          <w:tcPr>
            <w:tcW w:w="425" w:type="dxa"/>
            <w:tcBorders>
              <w:top w:val="single" w:sz="4" w:space="0" w:color="auto"/>
              <w:left w:val="single" w:sz="4" w:space="0" w:color="auto"/>
              <w:bottom w:val="single" w:sz="4" w:space="0" w:color="auto"/>
              <w:right w:val="single" w:sz="4" w:space="0" w:color="auto"/>
            </w:tcBorders>
          </w:tcPr>
          <w:p w14:paraId="3F74D7F1" w14:textId="0A6208A2"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8D1624" w14:textId="6DF1E074"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F8197B6" w14:textId="607B8361" w:rsidR="00240BC9" w:rsidRDefault="00240BC9" w:rsidP="006C46C1">
            <w:pPr>
              <w:pStyle w:val="TAL"/>
              <w:rPr>
                <w:rFonts w:cs="Arial"/>
                <w:szCs w:val="18"/>
              </w:rPr>
            </w:pPr>
            <w:r>
              <w:rPr>
                <w:rFonts w:cs="Arial"/>
                <w:szCs w:val="18"/>
              </w:rPr>
              <w:t>This IE may be present to report usage data for a secondary RAT</w:t>
            </w:r>
            <w:r w:rsidR="006C46C1">
              <w:rPr>
                <w:rFonts w:cs="Arial"/>
                <w:szCs w:val="18"/>
              </w:rPr>
              <w:t xml:space="preserve"> for Qo</w:t>
            </w:r>
            <w:r w:rsidR="007202F8">
              <w:rPr>
                <w:rFonts w:cs="Arial"/>
                <w:szCs w:val="18"/>
              </w:rPr>
              <w:t>S</w:t>
            </w:r>
            <w:r w:rsidR="006C46C1">
              <w:rPr>
                <w:rFonts w:cs="Arial"/>
                <w:szCs w:val="18"/>
              </w:rPr>
              <w:t xml:space="preserve"> flows</w:t>
            </w:r>
            <w:r>
              <w:rPr>
                <w:rFonts w:cs="Arial"/>
                <w:szCs w:val="18"/>
              </w:rPr>
              <w:t>.</w:t>
            </w:r>
          </w:p>
          <w:p w14:paraId="0CA06D29" w14:textId="3E8F8780" w:rsidR="006C46C1" w:rsidRDefault="006C46C1" w:rsidP="006C46C1">
            <w:pPr>
              <w:pStyle w:val="TAL"/>
              <w:rPr>
                <w:rFonts w:cs="Arial"/>
                <w:szCs w:val="18"/>
              </w:rPr>
            </w:pPr>
            <w:r>
              <w:rPr>
                <w:rFonts w:cs="Arial"/>
                <w:szCs w:val="18"/>
              </w:rPr>
              <w:t>(NOTE 2)</w:t>
            </w:r>
          </w:p>
        </w:tc>
      </w:tr>
      <w:tr w:rsidR="006C46C1" w:rsidRPr="00FD48E5" w14:paraId="519E99B8"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73903708" w14:textId="6E44F3C9" w:rsidR="006C46C1" w:rsidRPr="00B30907" w:rsidRDefault="006C46C1" w:rsidP="006C46C1">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7E9C35AC" w14:textId="66494E3E" w:rsidR="006C46C1" w:rsidRDefault="006C46C1" w:rsidP="006C46C1">
            <w:pPr>
              <w:pStyle w:val="TAL"/>
            </w:pPr>
            <w:r>
              <w:t>array(</w:t>
            </w:r>
            <w:r>
              <w:rPr>
                <w:lang w:eastAsia="zh-CN"/>
              </w:rPr>
              <w:t>SecondaryRatUsageInfo</w:t>
            </w:r>
            <w:r>
              <w:t>)</w:t>
            </w:r>
          </w:p>
        </w:tc>
        <w:tc>
          <w:tcPr>
            <w:tcW w:w="425" w:type="dxa"/>
            <w:tcBorders>
              <w:top w:val="single" w:sz="4" w:space="0" w:color="auto"/>
              <w:left w:val="single" w:sz="4" w:space="0" w:color="auto"/>
              <w:bottom w:val="single" w:sz="4" w:space="0" w:color="auto"/>
              <w:right w:val="single" w:sz="4" w:space="0" w:color="auto"/>
            </w:tcBorders>
          </w:tcPr>
          <w:p w14:paraId="49C40CC8" w14:textId="254B93D7" w:rsidR="006C46C1" w:rsidRDefault="006C46C1" w:rsidP="006C46C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2B33E5" w14:textId="5F73677C" w:rsidR="006C46C1" w:rsidRDefault="006C46C1" w:rsidP="006C46C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172867F" w14:textId="6955EBB7" w:rsidR="006C46C1" w:rsidRDefault="006C46C1" w:rsidP="006C46C1">
            <w:pPr>
              <w:pStyle w:val="TAL"/>
              <w:rPr>
                <w:rFonts w:cs="Arial"/>
                <w:szCs w:val="18"/>
              </w:rPr>
            </w:pPr>
            <w:r>
              <w:rPr>
                <w:rFonts w:cs="Arial"/>
                <w:szCs w:val="18"/>
              </w:rPr>
              <w:t>This IE may be present to report usage data for a secondary RAT for QoS flows and/or the whole PDU session.</w:t>
            </w:r>
          </w:p>
        </w:tc>
      </w:tr>
      <w:tr w:rsidR="00BE5AF8" w:rsidRPr="00FD48E5" w14:paraId="31F251C8"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0A26F534" w14:textId="5EC0E562" w:rsidR="00BE5AF8" w:rsidRDefault="00BE5AF8" w:rsidP="00BE5AF8">
            <w:pPr>
              <w:pStyle w:val="TAL"/>
            </w:pPr>
            <w:r>
              <w:t>anTypeCanBeChanged</w:t>
            </w:r>
          </w:p>
        </w:tc>
        <w:tc>
          <w:tcPr>
            <w:tcW w:w="1559" w:type="dxa"/>
            <w:tcBorders>
              <w:top w:val="single" w:sz="4" w:space="0" w:color="auto"/>
              <w:left w:val="single" w:sz="4" w:space="0" w:color="auto"/>
              <w:bottom w:val="single" w:sz="4" w:space="0" w:color="auto"/>
              <w:right w:val="single" w:sz="4" w:space="0" w:color="auto"/>
            </w:tcBorders>
          </w:tcPr>
          <w:p w14:paraId="1399892F" w14:textId="292CCF92" w:rsidR="00BE5AF8" w:rsidRDefault="00BE5AF8" w:rsidP="00BE5AF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43099E2" w14:textId="3723EE41" w:rsidR="00BE5AF8" w:rsidRDefault="00BE5AF8" w:rsidP="00BE5A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78C235B" w14:textId="787801C3" w:rsidR="00BE5AF8" w:rsidRDefault="00BE5AF8" w:rsidP="00BE5A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E880FD" w14:textId="0F9E5D4A" w:rsidR="00BE5AF8" w:rsidRDefault="00BE5AF8" w:rsidP="00BE5AF8">
            <w:pPr>
              <w:pStyle w:val="TAL"/>
            </w:pPr>
            <w:r>
              <w:rPr>
                <w:rFonts w:cs="Arial"/>
                <w:szCs w:val="18"/>
              </w:rPr>
              <w:t>This IE shall be present and set to true to indicate that the Access Network Type associated to the PDU session</w:t>
            </w:r>
            <w:r>
              <w:t xml:space="preserve"> can be changed (see </w:t>
            </w:r>
            <w:r w:rsidR="005B1EEB">
              <w:t>clause</w:t>
            </w:r>
            <w:r>
              <w:t xml:space="preserve"> 5.2.2.8.2.2), </w:t>
            </w:r>
            <w:r>
              <w:rPr>
                <w:rFonts w:cs="Arial"/>
                <w:szCs w:val="18"/>
              </w:rPr>
              <w:t>during a Service Request procedure (</w:t>
            </w:r>
            <w:r>
              <w:t xml:space="preserve">see </w:t>
            </w:r>
            <w:r w:rsidR="005B1EEB">
              <w:t>clause</w:t>
            </w:r>
            <w:r>
              <w:t>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5B1EEB">
              <w:t>clause</w:t>
            </w:r>
            <w:r>
              <w:t> 4.2.3.3</w:t>
            </w:r>
            <w:r w:rsidRPr="00E12BDF">
              <w:t xml:space="preserve"> </w:t>
            </w:r>
            <w:r>
              <w:t>of 3GPP TS 23.502 [3].</w:t>
            </w:r>
          </w:p>
          <w:p w14:paraId="28A93A29" w14:textId="77777777" w:rsidR="00BE5AF8" w:rsidRDefault="00BE5AF8" w:rsidP="00BE5AF8">
            <w:pPr>
              <w:pStyle w:val="TAL"/>
            </w:pPr>
          </w:p>
          <w:p w14:paraId="7F28FEF9" w14:textId="77777777" w:rsidR="00BE5AF8" w:rsidRDefault="00BE5AF8" w:rsidP="00BE5AF8">
            <w:pPr>
              <w:pStyle w:val="TAL"/>
              <w:rPr>
                <w:rFonts w:cs="Arial"/>
                <w:szCs w:val="18"/>
              </w:rPr>
            </w:pPr>
            <w:r>
              <w:rPr>
                <w:rFonts w:cs="Arial"/>
                <w:szCs w:val="18"/>
              </w:rPr>
              <w:t>When present, it shall be set as follows:</w:t>
            </w:r>
          </w:p>
          <w:p w14:paraId="19BCB86E" w14:textId="77777777" w:rsidR="00A04DED" w:rsidRDefault="00BE5AF8" w:rsidP="00A04DE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36353300" w14:textId="1A17AFB7" w:rsidR="00BE5AF8" w:rsidRDefault="00BE5AF8" w:rsidP="00A04DED">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r>
      <w:tr w:rsidR="001E2CC5" w14:paraId="32E9FC1B"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5AE90" w14:textId="0B72806F" w:rsidR="001E2CC5" w:rsidRDefault="001E2CC5" w:rsidP="006602B2">
            <w:pPr>
              <w:pStyle w:val="TAN"/>
            </w:pPr>
            <w:r>
              <w:t>NOTE</w:t>
            </w:r>
            <w:r w:rsidR="006C46C1">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32E9FC1A" w14:textId="31676167" w:rsidR="006C46C1" w:rsidRPr="00F8607F" w:rsidRDefault="006C46C1" w:rsidP="006602B2">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1C" w14:textId="77777777" w:rsidR="00FD44D4" w:rsidRDefault="00FD44D4" w:rsidP="00FD44D4"/>
    <w:p w14:paraId="32E9FC1D" w14:textId="77777777" w:rsidR="00FD44D4" w:rsidRDefault="00FD44D4" w:rsidP="00FD44D4">
      <w:pPr>
        <w:pStyle w:val="Heading5"/>
      </w:pPr>
      <w:bookmarkStart w:id="828" w:name="_Toc20129601"/>
      <w:bookmarkStart w:id="829" w:name="_Toc27584228"/>
      <w:bookmarkStart w:id="830" w:name="_Toc36455530"/>
      <w:bookmarkStart w:id="831" w:name="_Toc45026916"/>
      <w:bookmarkStart w:id="832" w:name="_Toc67687251"/>
      <w:r>
        <w:lastRenderedPageBreak/>
        <w:t>6.1.6.2.12</w:t>
      </w:r>
      <w:r>
        <w:tab/>
        <w:t>Type: HsmfUpdatedData</w:t>
      </w:r>
      <w:bookmarkEnd w:id="828"/>
      <w:bookmarkEnd w:id="829"/>
      <w:bookmarkEnd w:id="830"/>
      <w:bookmarkEnd w:id="831"/>
      <w:bookmarkEnd w:id="832"/>
    </w:p>
    <w:p w14:paraId="32E9FC1E" w14:textId="77777777" w:rsidR="00FD44D4" w:rsidRDefault="00FD44D4" w:rsidP="00FD44D4">
      <w:pPr>
        <w:pStyle w:val="TH"/>
      </w:pPr>
      <w:r>
        <w:rPr>
          <w:noProof/>
        </w:rPr>
        <w:t>Table </w:t>
      </w:r>
      <w:r>
        <w:t xml:space="preserve">6.1.6.2.12-1: </w:t>
      </w:r>
      <w:r>
        <w:rPr>
          <w:noProof/>
        </w:rPr>
        <w:t>Definition of type Hsmf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2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1F"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0"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21"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22"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23" w14:textId="77777777" w:rsidR="00FD44D4" w:rsidRDefault="00FD44D4" w:rsidP="00A423F5">
            <w:pPr>
              <w:pStyle w:val="TAH"/>
              <w:rPr>
                <w:rFonts w:cs="Arial"/>
                <w:szCs w:val="18"/>
              </w:rPr>
            </w:pPr>
            <w:r>
              <w:rPr>
                <w:rFonts w:cs="Arial"/>
                <w:szCs w:val="18"/>
              </w:rPr>
              <w:t>Description</w:t>
            </w:r>
          </w:p>
        </w:tc>
      </w:tr>
      <w:tr w:rsidR="00C22548" w:rsidRPr="00FD48E5" w14:paraId="32E9FC2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25"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26"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27"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28"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29" w14:textId="0CF733DF"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2D1323" w14:paraId="5FBA239B" w14:textId="77777777" w:rsidTr="002D1323">
        <w:trPr>
          <w:jc w:val="center"/>
        </w:trPr>
        <w:tc>
          <w:tcPr>
            <w:tcW w:w="2090" w:type="dxa"/>
            <w:tcBorders>
              <w:top w:val="single" w:sz="4" w:space="0" w:color="auto"/>
              <w:left w:val="single" w:sz="4" w:space="0" w:color="auto"/>
              <w:bottom w:val="single" w:sz="4" w:space="0" w:color="auto"/>
              <w:right w:val="single" w:sz="4" w:space="0" w:color="auto"/>
            </w:tcBorders>
          </w:tcPr>
          <w:p w14:paraId="534A9EF2" w14:textId="77777777" w:rsidR="002D1323" w:rsidRDefault="002D1323" w:rsidP="00691503">
            <w:pPr>
              <w:pStyle w:val="TAL"/>
              <w:rPr>
                <w:lang w:val="en-US"/>
              </w:rPr>
            </w:pPr>
            <w:r w:rsidRPr="002D1323">
              <w:rPr>
                <w:lang w:val="en-US"/>
              </w:rPr>
              <w:t>qosFlowsSetupList</w:t>
            </w:r>
          </w:p>
        </w:tc>
        <w:tc>
          <w:tcPr>
            <w:tcW w:w="1559" w:type="dxa"/>
            <w:tcBorders>
              <w:top w:val="single" w:sz="4" w:space="0" w:color="auto"/>
              <w:left w:val="single" w:sz="4" w:space="0" w:color="auto"/>
              <w:bottom w:val="single" w:sz="4" w:space="0" w:color="auto"/>
              <w:right w:val="single" w:sz="4" w:space="0" w:color="auto"/>
            </w:tcBorders>
          </w:tcPr>
          <w:p w14:paraId="70C0798F" w14:textId="77777777" w:rsidR="002D1323" w:rsidRDefault="002D1323" w:rsidP="00691503">
            <w:pPr>
              <w:pStyle w:val="TAL"/>
              <w:rPr>
                <w:lang w:val="en-US"/>
              </w:rPr>
            </w:pPr>
            <w:r w:rsidRPr="002D1323">
              <w:rPr>
                <w:lang w:val="en-US"/>
              </w:rPr>
              <w:t>array(QosFlowSetupItem)</w:t>
            </w:r>
          </w:p>
        </w:tc>
        <w:tc>
          <w:tcPr>
            <w:tcW w:w="425" w:type="dxa"/>
            <w:tcBorders>
              <w:top w:val="single" w:sz="4" w:space="0" w:color="auto"/>
              <w:left w:val="single" w:sz="4" w:space="0" w:color="auto"/>
              <w:bottom w:val="single" w:sz="4" w:space="0" w:color="auto"/>
              <w:right w:val="single" w:sz="4" w:space="0" w:color="auto"/>
            </w:tcBorders>
          </w:tcPr>
          <w:p w14:paraId="23046660" w14:textId="77777777" w:rsidR="002D1323" w:rsidRDefault="002D1323" w:rsidP="0069150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D83B6D" w14:textId="77777777" w:rsidR="002D1323" w:rsidRDefault="002D1323" w:rsidP="0069150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6CBA89" w14:textId="77777777" w:rsidR="002D1323" w:rsidRPr="002D1323" w:rsidRDefault="002D1323" w:rsidP="00691503">
            <w:pPr>
              <w:pStyle w:val="TAL"/>
              <w:rPr>
                <w:rFonts w:cs="Arial"/>
                <w:szCs w:val="18"/>
              </w:rPr>
            </w:pPr>
            <w:r>
              <w:rPr>
                <w:rFonts w:cs="Arial"/>
                <w:szCs w:val="18"/>
              </w:rPr>
              <w:t xml:space="preserve">This IE shall be present during a handover between </w:t>
            </w:r>
            <w:r w:rsidRPr="002D1323">
              <w:rPr>
                <w:rFonts w:cs="Arial"/>
                <w:szCs w:val="18"/>
              </w:rPr>
              <w:t>3GPP and non-3GPP accesses.</w:t>
            </w:r>
          </w:p>
          <w:p w14:paraId="6A3CF002" w14:textId="77777777" w:rsidR="002D1323" w:rsidRDefault="002D1323" w:rsidP="00691503">
            <w:pPr>
              <w:pStyle w:val="TAL"/>
              <w:rPr>
                <w:rFonts w:cs="Arial"/>
                <w:szCs w:val="18"/>
              </w:rPr>
            </w:pPr>
            <w:r w:rsidRPr="002D1323">
              <w:rPr>
                <w:rFonts w:cs="Arial"/>
                <w:szCs w:val="18"/>
              </w:rPr>
              <w:t xml:space="preserve">When present, it shall </w:t>
            </w:r>
            <w:r>
              <w:rPr>
                <w:rFonts w:cs="Arial"/>
                <w:szCs w:val="18"/>
              </w:rPr>
              <w:t xml:space="preserve">contain the set of QoS flow(s) to establish for the PDU session for the target access type. </w:t>
            </w:r>
          </w:p>
          <w:p w14:paraId="3ED07F8D" w14:textId="77777777" w:rsidR="002D1323" w:rsidRDefault="002D1323" w:rsidP="00691503">
            <w:pPr>
              <w:pStyle w:val="TAL"/>
              <w:rPr>
                <w:rFonts w:cs="Arial"/>
                <w:szCs w:val="18"/>
              </w:rPr>
            </w:pPr>
            <w:r>
              <w:rPr>
                <w:rFonts w:cs="Arial"/>
                <w:szCs w:val="18"/>
              </w:rPr>
              <w:t>(NOTE)</w:t>
            </w:r>
          </w:p>
        </w:tc>
      </w:tr>
      <w:tr w:rsidR="002D1323" w14:paraId="453419F7" w14:textId="77777777" w:rsidTr="002D1323">
        <w:trPr>
          <w:jc w:val="center"/>
        </w:trPr>
        <w:tc>
          <w:tcPr>
            <w:tcW w:w="2090" w:type="dxa"/>
            <w:tcBorders>
              <w:top w:val="single" w:sz="4" w:space="0" w:color="auto"/>
              <w:left w:val="single" w:sz="4" w:space="0" w:color="auto"/>
              <w:bottom w:val="single" w:sz="4" w:space="0" w:color="auto"/>
              <w:right w:val="single" w:sz="4" w:space="0" w:color="auto"/>
            </w:tcBorders>
          </w:tcPr>
          <w:p w14:paraId="02F4D3EB" w14:textId="77777777" w:rsidR="002D1323" w:rsidRPr="002D1323" w:rsidRDefault="002D1323" w:rsidP="00691503">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5729359" w14:textId="77777777" w:rsidR="002D1323" w:rsidRPr="002D1323" w:rsidRDefault="002D1323" w:rsidP="00691503">
            <w:pPr>
              <w:pStyle w:val="TAL"/>
              <w:rPr>
                <w:lang w:val="en-US"/>
              </w:rPr>
            </w:pPr>
            <w:r w:rsidRPr="002D1323">
              <w:rPr>
                <w:lang w:val="en-US"/>
              </w:rPr>
              <w:t>Ambr</w:t>
            </w:r>
          </w:p>
        </w:tc>
        <w:tc>
          <w:tcPr>
            <w:tcW w:w="425" w:type="dxa"/>
            <w:tcBorders>
              <w:top w:val="single" w:sz="4" w:space="0" w:color="auto"/>
              <w:left w:val="single" w:sz="4" w:space="0" w:color="auto"/>
              <w:bottom w:val="single" w:sz="4" w:space="0" w:color="auto"/>
              <w:right w:val="single" w:sz="4" w:space="0" w:color="auto"/>
            </w:tcBorders>
          </w:tcPr>
          <w:p w14:paraId="178B80EC" w14:textId="77777777" w:rsidR="002D1323" w:rsidRDefault="002D1323" w:rsidP="0069150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DDA20F" w14:textId="77777777" w:rsidR="002D1323" w:rsidRDefault="002D1323" w:rsidP="0069150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EFD38" w14:textId="77777777" w:rsidR="002D1323" w:rsidRPr="002D1323" w:rsidRDefault="002D1323" w:rsidP="00691503">
            <w:pPr>
              <w:pStyle w:val="TAL"/>
              <w:rPr>
                <w:rFonts w:cs="Arial"/>
                <w:szCs w:val="18"/>
              </w:rPr>
            </w:pPr>
            <w:r>
              <w:rPr>
                <w:rFonts w:cs="Arial"/>
                <w:szCs w:val="18"/>
              </w:rPr>
              <w:t xml:space="preserve">This IE shall be present during a handover between </w:t>
            </w:r>
            <w:r w:rsidRPr="002D1323">
              <w:rPr>
                <w:rFonts w:cs="Arial"/>
                <w:szCs w:val="18"/>
              </w:rPr>
              <w:t>3GPP and non-3GPP accesses.</w:t>
            </w:r>
          </w:p>
          <w:p w14:paraId="60650E61" w14:textId="77777777" w:rsidR="002D1323" w:rsidRDefault="002D1323" w:rsidP="00691503">
            <w:pPr>
              <w:pStyle w:val="TAL"/>
              <w:rPr>
                <w:rFonts w:cs="Arial"/>
                <w:szCs w:val="18"/>
              </w:rPr>
            </w:pPr>
            <w:r>
              <w:rPr>
                <w:rFonts w:cs="Arial"/>
                <w:szCs w:val="18"/>
              </w:rPr>
              <w:t>When present, this IE shall contain the Session AMBR authorized for the PDU session for the target access type.</w:t>
            </w:r>
          </w:p>
          <w:p w14:paraId="1FE5928E" w14:textId="77777777" w:rsidR="002D1323" w:rsidRDefault="002D1323" w:rsidP="00691503">
            <w:pPr>
              <w:pStyle w:val="TAL"/>
              <w:rPr>
                <w:rFonts w:cs="Arial"/>
                <w:szCs w:val="18"/>
              </w:rPr>
            </w:pPr>
            <w:r>
              <w:rPr>
                <w:rFonts w:cs="Arial"/>
                <w:szCs w:val="18"/>
              </w:rPr>
              <w:t>(NOTE)</w:t>
            </w:r>
          </w:p>
        </w:tc>
      </w:tr>
      <w:tr w:rsidR="002D1323" w14:paraId="7ADCDD22" w14:textId="77777777" w:rsidTr="002D1323">
        <w:trPr>
          <w:jc w:val="center"/>
        </w:trPr>
        <w:tc>
          <w:tcPr>
            <w:tcW w:w="2090" w:type="dxa"/>
            <w:tcBorders>
              <w:top w:val="single" w:sz="4" w:space="0" w:color="auto"/>
              <w:left w:val="single" w:sz="4" w:space="0" w:color="auto"/>
              <w:bottom w:val="single" w:sz="4" w:space="0" w:color="auto"/>
              <w:right w:val="single" w:sz="4" w:space="0" w:color="auto"/>
            </w:tcBorders>
          </w:tcPr>
          <w:p w14:paraId="7AD50466" w14:textId="77777777" w:rsidR="002D1323" w:rsidRDefault="002D1323" w:rsidP="00691503">
            <w:pPr>
              <w:pStyle w:val="TAL"/>
              <w:rPr>
                <w:lang w:val="en-US"/>
              </w:rPr>
            </w:pPr>
            <w:r w:rsidRPr="002D1323">
              <w:rPr>
                <w:lang w:val="en-US"/>
              </w:rPr>
              <w:t>epsPdnCnxInfo</w:t>
            </w:r>
          </w:p>
        </w:tc>
        <w:tc>
          <w:tcPr>
            <w:tcW w:w="1559" w:type="dxa"/>
            <w:tcBorders>
              <w:top w:val="single" w:sz="4" w:space="0" w:color="auto"/>
              <w:left w:val="single" w:sz="4" w:space="0" w:color="auto"/>
              <w:bottom w:val="single" w:sz="4" w:space="0" w:color="auto"/>
              <w:right w:val="single" w:sz="4" w:space="0" w:color="auto"/>
            </w:tcBorders>
          </w:tcPr>
          <w:p w14:paraId="5916BDEE" w14:textId="77777777" w:rsidR="002D1323" w:rsidRPr="002D1323" w:rsidRDefault="002D1323" w:rsidP="00691503">
            <w:pPr>
              <w:pStyle w:val="TAL"/>
              <w:rPr>
                <w:lang w:val="en-US"/>
              </w:rPr>
            </w:pPr>
            <w:r w:rsidRPr="002D1323">
              <w:rPr>
                <w:lang w:val="en-US"/>
              </w:rPr>
              <w:t>EpsPdnCnxInfo</w:t>
            </w:r>
          </w:p>
        </w:tc>
        <w:tc>
          <w:tcPr>
            <w:tcW w:w="425" w:type="dxa"/>
            <w:tcBorders>
              <w:top w:val="single" w:sz="4" w:space="0" w:color="auto"/>
              <w:left w:val="single" w:sz="4" w:space="0" w:color="auto"/>
              <w:bottom w:val="single" w:sz="4" w:space="0" w:color="auto"/>
              <w:right w:val="single" w:sz="4" w:space="0" w:color="auto"/>
            </w:tcBorders>
          </w:tcPr>
          <w:p w14:paraId="58813D7C" w14:textId="77777777" w:rsidR="002D1323" w:rsidRDefault="002D1323" w:rsidP="0069150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12098B5" w14:textId="77777777" w:rsidR="002D1323" w:rsidRDefault="002D1323" w:rsidP="0069150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A8F4FB8" w14:textId="77777777" w:rsidR="002D1323" w:rsidRPr="002D1323" w:rsidRDefault="002D1323" w:rsidP="00691503">
            <w:pPr>
              <w:pStyle w:val="TAL"/>
              <w:rPr>
                <w:rFonts w:cs="Arial"/>
                <w:szCs w:val="18"/>
              </w:rPr>
            </w:pPr>
            <w:r>
              <w:rPr>
                <w:rFonts w:cs="Arial"/>
                <w:szCs w:val="18"/>
              </w:rPr>
              <w:t xml:space="preserve">This IE shall be present during a handover from </w:t>
            </w:r>
            <w:r w:rsidRPr="002D1323">
              <w:rPr>
                <w:rFonts w:cs="Arial"/>
                <w:szCs w:val="18"/>
              </w:rPr>
              <w:t xml:space="preserve">non-3GPP access to 3GPP access, </w:t>
            </w:r>
            <w:r>
              <w:rPr>
                <w:rFonts w:cs="Arial"/>
                <w:szCs w:val="18"/>
              </w:rPr>
              <w:t xml:space="preserve">if the PDU session may be moved to EPS during its lifetime. </w:t>
            </w:r>
          </w:p>
          <w:p w14:paraId="36F1F1FA" w14:textId="77777777" w:rsidR="002D1323" w:rsidRDefault="002D1323" w:rsidP="00691503">
            <w:pPr>
              <w:pStyle w:val="TAL"/>
              <w:rPr>
                <w:rFonts w:cs="Arial"/>
                <w:szCs w:val="18"/>
              </w:rPr>
            </w:pPr>
            <w:r>
              <w:rPr>
                <w:rFonts w:cs="Arial"/>
                <w:szCs w:val="18"/>
              </w:rPr>
              <w:t>(NOTE)</w:t>
            </w:r>
          </w:p>
        </w:tc>
      </w:tr>
      <w:tr w:rsidR="002D1323" w:rsidRPr="008D1583" w14:paraId="65443B47" w14:textId="77777777" w:rsidTr="002D1323">
        <w:trPr>
          <w:jc w:val="center"/>
        </w:trPr>
        <w:tc>
          <w:tcPr>
            <w:tcW w:w="2090" w:type="dxa"/>
            <w:tcBorders>
              <w:top w:val="single" w:sz="4" w:space="0" w:color="auto"/>
              <w:left w:val="single" w:sz="4" w:space="0" w:color="auto"/>
              <w:bottom w:val="single" w:sz="4" w:space="0" w:color="auto"/>
              <w:right w:val="single" w:sz="4" w:space="0" w:color="auto"/>
            </w:tcBorders>
          </w:tcPr>
          <w:p w14:paraId="061C4EFA" w14:textId="77777777" w:rsidR="002D1323" w:rsidRPr="002D1323" w:rsidRDefault="002D1323" w:rsidP="00691503">
            <w:pPr>
              <w:pStyle w:val="TAL"/>
              <w:rPr>
                <w:lang w:val="en-US"/>
              </w:rPr>
            </w:pPr>
            <w:r w:rsidRPr="002D1323">
              <w:rPr>
                <w:lang w:val="en-US"/>
              </w:rPr>
              <w:t>epsBearerInfo</w:t>
            </w:r>
          </w:p>
        </w:tc>
        <w:tc>
          <w:tcPr>
            <w:tcW w:w="1559" w:type="dxa"/>
            <w:tcBorders>
              <w:top w:val="single" w:sz="4" w:space="0" w:color="auto"/>
              <w:left w:val="single" w:sz="4" w:space="0" w:color="auto"/>
              <w:bottom w:val="single" w:sz="4" w:space="0" w:color="auto"/>
              <w:right w:val="single" w:sz="4" w:space="0" w:color="auto"/>
            </w:tcBorders>
          </w:tcPr>
          <w:p w14:paraId="070E7669" w14:textId="77777777" w:rsidR="002D1323" w:rsidRPr="002D1323" w:rsidRDefault="002D1323" w:rsidP="00691503">
            <w:pPr>
              <w:pStyle w:val="TAL"/>
              <w:rPr>
                <w:lang w:val="en-US"/>
              </w:rPr>
            </w:pPr>
            <w:r w:rsidRPr="002D1323">
              <w:rPr>
                <w:lang w:val="en-US"/>
              </w:rPr>
              <w:t>array(EpsBearerInfo)</w:t>
            </w:r>
          </w:p>
        </w:tc>
        <w:tc>
          <w:tcPr>
            <w:tcW w:w="425" w:type="dxa"/>
            <w:tcBorders>
              <w:top w:val="single" w:sz="4" w:space="0" w:color="auto"/>
              <w:left w:val="single" w:sz="4" w:space="0" w:color="auto"/>
              <w:bottom w:val="single" w:sz="4" w:space="0" w:color="auto"/>
              <w:right w:val="single" w:sz="4" w:space="0" w:color="auto"/>
            </w:tcBorders>
          </w:tcPr>
          <w:p w14:paraId="50E1465A" w14:textId="77777777" w:rsidR="002D1323" w:rsidRDefault="002D1323" w:rsidP="0069150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54CAFA" w14:textId="77777777" w:rsidR="002D1323" w:rsidRDefault="002D1323" w:rsidP="0069150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8FBC251" w14:textId="77777777" w:rsidR="002D1323" w:rsidRDefault="002D1323" w:rsidP="00691503">
            <w:pPr>
              <w:pStyle w:val="TAL"/>
              <w:rPr>
                <w:rFonts w:cs="Arial"/>
                <w:szCs w:val="18"/>
              </w:rPr>
            </w:pPr>
            <w:r>
              <w:rPr>
                <w:rFonts w:cs="Arial"/>
                <w:szCs w:val="18"/>
              </w:rPr>
              <w:t xml:space="preserve">This IE shall be present during a handover from </w:t>
            </w:r>
            <w:r w:rsidRPr="002D1323">
              <w:rPr>
                <w:rFonts w:cs="Arial"/>
                <w:szCs w:val="18"/>
              </w:rPr>
              <w:t xml:space="preserve">non-3GPP access to 3GPP access, </w:t>
            </w:r>
            <w:r>
              <w:rPr>
                <w:rFonts w:cs="Arial"/>
                <w:szCs w:val="18"/>
              </w:rPr>
              <w:t xml:space="preserve">if the PDU session may be moved to EPS during its lifetime. </w:t>
            </w:r>
          </w:p>
          <w:p w14:paraId="1D5A940A" w14:textId="77777777" w:rsidR="002D1323" w:rsidRDefault="002D1323" w:rsidP="00691503">
            <w:pPr>
              <w:pStyle w:val="TAL"/>
              <w:rPr>
                <w:rFonts w:cs="Arial"/>
                <w:szCs w:val="18"/>
              </w:rPr>
            </w:pPr>
            <w:r w:rsidRPr="002D1323">
              <w:rPr>
                <w:rFonts w:cs="Arial"/>
                <w:szCs w:val="18"/>
              </w:rPr>
              <w:t>When present, it shall include the complete epsBearerInfo IE(s) for all EBIs.</w:t>
            </w:r>
          </w:p>
          <w:p w14:paraId="36EE0BB7" w14:textId="77777777" w:rsidR="002D1323" w:rsidRPr="002D1323" w:rsidRDefault="002D1323" w:rsidP="00691503">
            <w:pPr>
              <w:pStyle w:val="TAL"/>
              <w:rPr>
                <w:rFonts w:cs="Arial"/>
                <w:szCs w:val="18"/>
              </w:rPr>
            </w:pPr>
            <w:r>
              <w:rPr>
                <w:rFonts w:cs="Arial"/>
                <w:szCs w:val="18"/>
              </w:rPr>
              <w:t>(NOTE)</w:t>
            </w:r>
          </w:p>
        </w:tc>
      </w:tr>
      <w:tr w:rsidR="002D1323" w14:paraId="3AB9A770" w14:textId="77777777" w:rsidTr="002D1323">
        <w:trPr>
          <w:jc w:val="center"/>
        </w:trPr>
        <w:tc>
          <w:tcPr>
            <w:tcW w:w="2090" w:type="dxa"/>
            <w:tcBorders>
              <w:top w:val="single" w:sz="4" w:space="0" w:color="auto"/>
              <w:left w:val="single" w:sz="4" w:space="0" w:color="auto"/>
              <w:bottom w:val="single" w:sz="4" w:space="0" w:color="auto"/>
              <w:right w:val="single" w:sz="4" w:space="0" w:color="auto"/>
            </w:tcBorders>
          </w:tcPr>
          <w:p w14:paraId="05A2FDCB" w14:textId="77777777" w:rsidR="002D1323" w:rsidRPr="002D1323" w:rsidRDefault="002D1323" w:rsidP="00691503">
            <w:pPr>
              <w:pStyle w:val="TAL"/>
              <w:rPr>
                <w:lang w:val="en-US"/>
              </w:rPr>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58EF16E8" w14:textId="77777777" w:rsidR="002D1323" w:rsidRPr="002D1323" w:rsidRDefault="002D1323" w:rsidP="00691503">
            <w:pPr>
              <w:pStyle w:val="TAL"/>
              <w:rPr>
                <w:lang w:val="en-US"/>
              </w:rPr>
            </w:pPr>
            <w:r w:rsidRPr="002D1323">
              <w:rPr>
                <w:lang w:val="en-US"/>
              </w:rPr>
              <w:t>ProcedureTransactionId</w:t>
            </w:r>
          </w:p>
        </w:tc>
        <w:tc>
          <w:tcPr>
            <w:tcW w:w="425" w:type="dxa"/>
            <w:tcBorders>
              <w:top w:val="single" w:sz="4" w:space="0" w:color="auto"/>
              <w:left w:val="single" w:sz="4" w:space="0" w:color="auto"/>
              <w:bottom w:val="single" w:sz="4" w:space="0" w:color="auto"/>
              <w:right w:val="single" w:sz="4" w:space="0" w:color="auto"/>
            </w:tcBorders>
          </w:tcPr>
          <w:p w14:paraId="674EAB07" w14:textId="77777777" w:rsidR="002D1323" w:rsidRDefault="002D1323" w:rsidP="0069150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042932" w14:textId="77777777" w:rsidR="002D1323" w:rsidRDefault="002D1323" w:rsidP="0069150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AD5475" w14:textId="77777777" w:rsidR="002D1323" w:rsidRPr="002D1323" w:rsidRDefault="002D1323" w:rsidP="00691503">
            <w:pPr>
              <w:pStyle w:val="TAL"/>
              <w:rPr>
                <w:rFonts w:cs="Arial"/>
                <w:szCs w:val="18"/>
              </w:rPr>
            </w:pPr>
            <w:r>
              <w:rPr>
                <w:rFonts w:cs="Arial"/>
                <w:szCs w:val="18"/>
              </w:rPr>
              <w:t xml:space="preserve">This IE shall be present during a handover between </w:t>
            </w:r>
            <w:r w:rsidRPr="002D1323">
              <w:rPr>
                <w:rFonts w:cs="Arial"/>
                <w:szCs w:val="18"/>
              </w:rPr>
              <w:t>3GPP and non-3GPP accesses.</w:t>
            </w:r>
          </w:p>
          <w:p w14:paraId="768DD88E" w14:textId="77777777" w:rsidR="002D1323" w:rsidRDefault="002D1323" w:rsidP="00691503">
            <w:pPr>
              <w:pStyle w:val="TAL"/>
              <w:rPr>
                <w:rFonts w:cs="Arial"/>
                <w:szCs w:val="18"/>
              </w:rPr>
            </w:pPr>
            <w:r>
              <w:rPr>
                <w:rFonts w:cs="Arial"/>
                <w:szCs w:val="18"/>
              </w:rPr>
              <w:t>When present, it shall contain the PTI value received in the corresponding request.</w:t>
            </w:r>
          </w:p>
        </w:tc>
      </w:tr>
      <w:tr w:rsidR="002D1323" w14:paraId="74E0E603" w14:textId="77777777" w:rsidTr="002D1323">
        <w:trPr>
          <w:jc w:val="center"/>
        </w:trPr>
        <w:tc>
          <w:tcPr>
            <w:tcW w:w="2090" w:type="dxa"/>
            <w:tcBorders>
              <w:top w:val="single" w:sz="4" w:space="0" w:color="auto"/>
              <w:left w:val="single" w:sz="4" w:space="0" w:color="auto"/>
              <w:bottom w:val="single" w:sz="4" w:space="0" w:color="auto"/>
              <w:right w:val="single" w:sz="4" w:space="0" w:color="auto"/>
            </w:tcBorders>
          </w:tcPr>
          <w:p w14:paraId="7F59443B" w14:textId="77777777" w:rsidR="002D1323" w:rsidRPr="002D1323" w:rsidRDefault="002D1323" w:rsidP="00691503">
            <w:pPr>
              <w:pStyle w:val="TAL"/>
              <w:rPr>
                <w:lang w:val="en-US"/>
              </w:rPr>
            </w:pPr>
            <w:r w:rsidRPr="002D1323">
              <w:rPr>
                <w:lang w:val="en-US"/>
              </w:rPr>
              <w:t>upSecurity</w:t>
            </w:r>
          </w:p>
        </w:tc>
        <w:tc>
          <w:tcPr>
            <w:tcW w:w="1559" w:type="dxa"/>
            <w:tcBorders>
              <w:top w:val="single" w:sz="4" w:space="0" w:color="auto"/>
              <w:left w:val="single" w:sz="4" w:space="0" w:color="auto"/>
              <w:bottom w:val="single" w:sz="4" w:space="0" w:color="auto"/>
              <w:right w:val="single" w:sz="4" w:space="0" w:color="auto"/>
            </w:tcBorders>
          </w:tcPr>
          <w:p w14:paraId="1E9B95C1" w14:textId="77777777" w:rsidR="002D1323" w:rsidRPr="002D1323" w:rsidRDefault="002D1323" w:rsidP="00691503">
            <w:pPr>
              <w:pStyle w:val="TAL"/>
              <w:rPr>
                <w:lang w:val="en-US"/>
              </w:rPr>
            </w:pPr>
            <w:r w:rsidRPr="002D1323">
              <w:rPr>
                <w:lang w:val="en-US"/>
              </w:rPr>
              <w:t>UpSecurity</w:t>
            </w:r>
          </w:p>
        </w:tc>
        <w:tc>
          <w:tcPr>
            <w:tcW w:w="425" w:type="dxa"/>
            <w:tcBorders>
              <w:top w:val="single" w:sz="4" w:space="0" w:color="auto"/>
              <w:left w:val="single" w:sz="4" w:space="0" w:color="auto"/>
              <w:bottom w:val="single" w:sz="4" w:space="0" w:color="auto"/>
              <w:right w:val="single" w:sz="4" w:space="0" w:color="auto"/>
            </w:tcBorders>
          </w:tcPr>
          <w:p w14:paraId="51CCCC94" w14:textId="77777777" w:rsidR="002D1323" w:rsidRDefault="002D1323" w:rsidP="006915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D11DD6" w14:textId="77777777" w:rsidR="002D1323" w:rsidRDefault="002D1323" w:rsidP="0069150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726CF0" w14:textId="77777777" w:rsidR="002D1323" w:rsidRDefault="002D1323" w:rsidP="00691503">
            <w:pPr>
              <w:pStyle w:val="TAL"/>
              <w:rPr>
                <w:rFonts w:cs="Arial"/>
                <w:szCs w:val="18"/>
              </w:rPr>
            </w:pPr>
            <w:r>
              <w:rPr>
                <w:rFonts w:cs="Arial"/>
                <w:szCs w:val="18"/>
              </w:rPr>
              <w:t xml:space="preserve">This IE may be present during a handover from </w:t>
            </w:r>
            <w:r w:rsidRPr="002D1323">
              <w:rPr>
                <w:rFonts w:cs="Arial"/>
                <w:szCs w:val="18"/>
              </w:rPr>
              <w:t xml:space="preserve">non-3GPP access to 3GPP access, to </w:t>
            </w:r>
            <w:r>
              <w:rPr>
                <w:rFonts w:cs="Arial"/>
                <w:szCs w:val="18"/>
              </w:rPr>
              <w:t>indicate the security policy for integrity protection and encryption for the user plane of the PDU session in the target access type.</w:t>
            </w:r>
          </w:p>
          <w:p w14:paraId="45CA16FE" w14:textId="77777777" w:rsidR="002D1323" w:rsidRDefault="002D1323" w:rsidP="00691503">
            <w:pPr>
              <w:pStyle w:val="TAL"/>
              <w:rPr>
                <w:rFonts w:cs="Arial"/>
                <w:szCs w:val="18"/>
              </w:rPr>
            </w:pPr>
            <w:r>
              <w:rPr>
                <w:rFonts w:cs="Arial"/>
                <w:szCs w:val="18"/>
              </w:rPr>
              <w:t>(NOTE)</w:t>
            </w:r>
          </w:p>
        </w:tc>
      </w:tr>
      <w:tr w:rsidR="002D1323" w14:paraId="6B17416D" w14:textId="77777777" w:rsidTr="002D1323">
        <w:trPr>
          <w:jc w:val="center"/>
        </w:trPr>
        <w:tc>
          <w:tcPr>
            <w:tcW w:w="2090" w:type="dxa"/>
            <w:tcBorders>
              <w:top w:val="single" w:sz="4" w:space="0" w:color="auto"/>
              <w:left w:val="single" w:sz="4" w:space="0" w:color="auto"/>
              <w:bottom w:val="single" w:sz="4" w:space="0" w:color="auto"/>
              <w:right w:val="single" w:sz="4" w:space="0" w:color="auto"/>
            </w:tcBorders>
          </w:tcPr>
          <w:p w14:paraId="72E4F5D3" w14:textId="77777777" w:rsidR="002D1323" w:rsidRDefault="002D1323" w:rsidP="00691503">
            <w:pPr>
              <w:pStyle w:val="TAL"/>
              <w:rPr>
                <w:lang w:val="en-US"/>
              </w:rPr>
            </w:pPr>
            <w:r w:rsidRPr="002D1323">
              <w:rPr>
                <w:lang w:val="en-US"/>
              </w:rPr>
              <w:t>maxIntegrityProtectedDataRateUl</w:t>
            </w:r>
          </w:p>
        </w:tc>
        <w:tc>
          <w:tcPr>
            <w:tcW w:w="1559" w:type="dxa"/>
            <w:tcBorders>
              <w:top w:val="single" w:sz="4" w:space="0" w:color="auto"/>
              <w:left w:val="single" w:sz="4" w:space="0" w:color="auto"/>
              <w:bottom w:val="single" w:sz="4" w:space="0" w:color="auto"/>
              <w:right w:val="single" w:sz="4" w:space="0" w:color="auto"/>
            </w:tcBorders>
          </w:tcPr>
          <w:p w14:paraId="54B79FDB" w14:textId="77777777" w:rsidR="002D1323" w:rsidRPr="002D1323" w:rsidRDefault="002D1323" w:rsidP="00691503">
            <w:pPr>
              <w:pStyle w:val="TAL"/>
              <w:rPr>
                <w:lang w:val="en-US"/>
              </w:rPr>
            </w:pPr>
            <w:r w:rsidRPr="002D1323">
              <w:rPr>
                <w:lang w:val="en-US"/>
              </w:rP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237C664F" w14:textId="77777777" w:rsidR="002D1323" w:rsidRDefault="002D1323" w:rsidP="0069150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6D9EB1" w14:textId="77777777" w:rsidR="002D1323" w:rsidRDefault="002D1323" w:rsidP="0069150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66DDCC4" w14:textId="77777777" w:rsidR="002D1323" w:rsidRDefault="002D1323" w:rsidP="00691503">
            <w:pPr>
              <w:pStyle w:val="TAL"/>
              <w:rPr>
                <w:rFonts w:cs="Arial"/>
                <w:szCs w:val="18"/>
              </w:rPr>
            </w:pPr>
            <w:r>
              <w:rPr>
                <w:rFonts w:cs="Arial"/>
                <w:szCs w:val="18"/>
              </w:rPr>
              <w:t>This IE shall be present</w:t>
            </w:r>
            <w:r w:rsidRPr="002D1323">
              <w:rPr>
                <w:rFonts w:cs="Arial"/>
                <w:szCs w:val="18"/>
              </w:rPr>
              <w:t xml:space="preserve"> </w:t>
            </w:r>
            <w:r>
              <w:rPr>
                <w:rFonts w:cs="Arial"/>
                <w:szCs w:val="18"/>
              </w:rPr>
              <w:t>if the upSecurity IE is present and indicates that integrity protection is preferred or required.</w:t>
            </w:r>
          </w:p>
          <w:p w14:paraId="1FBB3DC5" w14:textId="77777777" w:rsidR="002D1323" w:rsidRPr="002D1323" w:rsidRDefault="002D1323" w:rsidP="00691503">
            <w:pPr>
              <w:pStyle w:val="TAL"/>
              <w:rPr>
                <w:rFonts w:cs="Arial"/>
                <w:szCs w:val="18"/>
              </w:rPr>
            </w:pPr>
            <w:r w:rsidRPr="002D1323">
              <w:rPr>
                <w:rFonts w:cs="Arial"/>
                <w:szCs w:val="18"/>
              </w:rPr>
              <w:t xml:space="preserve">When present, it shall indicate the maximum integrity protected data rate for uplink. </w:t>
            </w:r>
          </w:p>
          <w:p w14:paraId="6D3D7DFD" w14:textId="77777777" w:rsidR="002D1323" w:rsidRDefault="002D1323" w:rsidP="00691503">
            <w:pPr>
              <w:pStyle w:val="TAL"/>
              <w:rPr>
                <w:rFonts w:cs="Arial"/>
                <w:szCs w:val="18"/>
              </w:rPr>
            </w:pPr>
            <w:r>
              <w:rPr>
                <w:rFonts w:cs="Arial"/>
                <w:szCs w:val="18"/>
              </w:rPr>
              <w:t>(NOTE)</w:t>
            </w:r>
          </w:p>
        </w:tc>
      </w:tr>
      <w:tr w:rsidR="002D1323" w14:paraId="6518C33F" w14:textId="77777777" w:rsidTr="002D1323">
        <w:trPr>
          <w:jc w:val="center"/>
        </w:trPr>
        <w:tc>
          <w:tcPr>
            <w:tcW w:w="2090" w:type="dxa"/>
            <w:tcBorders>
              <w:top w:val="single" w:sz="4" w:space="0" w:color="auto"/>
              <w:left w:val="single" w:sz="4" w:space="0" w:color="auto"/>
              <w:bottom w:val="single" w:sz="4" w:space="0" w:color="auto"/>
              <w:right w:val="single" w:sz="4" w:space="0" w:color="auto"/>
            </w:tcBorders>
          </w:tcPr>
          <w:p w14:paraId="7635EFCD" w14:textId="77777777" w:rsidR="002D1323" w:rsidRPr="002D1323" w:rsidRDefault="002D1323" w:rsidP="00691503">
            <w:pPr>
              <w:pStyle w:val="TAL"/>
              <w:rPr>
                <w:lang w:val="en-US"/>
              </w:rPr>
            </w:pPr>
            <w:r w:rsidRPr="002D1323">
              <w:rPr>
                <w:lang w:val="en-US"/>
              </w:rP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0E3D7965" w14:textId="77777777" w:rsidR="002D1323" w:rsidRPr="002D1323" w:rsidRDefault="002D1323" w:rsidP="00691503">
            <w:pPr>
              <w:pStyle w:val="TAL"/>
              <w:rPr>
                <w:lang w:val="en-US"/>
              </w:rPr>
            </w:pPr>
            <w:r w:rsidRPr="002D1323">
              <w:rPr>
                <w:lang w:val="en-US"/>
              </w:rP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6766DD26" w14:textId="77777777" w:rsidR="002D1323" w:rsidRDefault="002D1323" w:rsidP="0069150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3EE341" w14:textId="77777777" w:rsidR="002D1323" w:rsidRDefault="002D1323" w:rsidP="0069150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11665" w14:textId="77777777" w:rsidR="002D1323" w:rsidRDefault="002D1323" w:rsidP="00691503">
            <w:pPr>
              <w:pStyle w:val="TAL"/>
              <w:rPr>
                <w:rFonts w:cs="Arial"/>
                <w:szCs w:val="18"/>
              </w:rPr>
            </w:pPr>
            <w:r>
              <w:rPr>
                <w:rFonts w:cs="Arial"/>
                <w:szCs w:val="18"/>
              </w:rPr>
              <w:t>This IE shall be present</w:t>
            </w:r>
            <w:r w:rsidRPr="002D1323">
              <w:rPr>
                <w:rFonts w:cs="Arial"/>
                <w:szCs w:val="18"/>
              </w:rPr>
              <w:t xml:space="preserve"> </w:t>
            </w:r>
            <w:r>
              <w:rPr>
                <w:rFonts w:cs="Arial"/>
                <w:szCs w:val="18"/>
              </w:rPr>
              <w:t>if the upSecurity IE is present and indicates that integrity protection is preferred or required.</w:t>
            </w:r>
          </w:p>
          <w:p w14:paraId="39E4FC2E" w14:textId="77777777" w:rsidR="002D1323" w:rsidRPr="002D1323" w:rsidRDefault="002D1323" w:rsidP="00691503">
            <w:pPr>
              <w:pStyle w:val="TAL"/>
              <w:rPr>
                <w:rFonts w:cs="Arial"/>
                <w:szCs w:val="18"/>
              </w:rPr>
            </w:pPr>
            <w:r w:rsidRPr="002D1323">
              <w:rPr>
                <w:rFonts w:cs="Arial"/>
                <w:szCs w:val="18"/>
              </w:rPr>
              <w:t xml:space="preserve">When present, it shall indicate the maximum integrity protected data rate for downlink. </w:t>
            </w:r>
          </w:p>
          <w:p w14:paraId="20AB423C" w14:textId="77777777" w:rsidR="002D1323" w:rsidRDefault="002D1323" w:rsidP="00691503">
            <w:pPr>
              <w:pStyle w:val="TAL"/>
              <w:rPr>
                <w:rFonts w:cs="Arial"/>
                <w:szCs w:val="18"/>
              </w:rPr>
            </w:pPr>
            <w:r>
              <w:rPr>
                <w:rFonts w:cs="Arial"/>
                <w:szCs w:val="18"/>
              </w:rPr>
              <w:t>(NOTE)</w:t>
            </w:r>
          </w:p>
        </w:tc>
      </w:tr>
      <w:tr w:rsidR="002D1323" w14:paraId="6BE411D8" w14:textId="77777777" w:rsidTr="006915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0744B9" w14:textId="77777777" w:rsidR="002D1323" w:rsidRDefault="002D1323" w:rsidP="00691503">
            <w:pPr>
              <w:pStyle w:val="TAN"/>
            </w:pPr>
            <w:r>
              <w:t>NOTE:</w:t>
            </w:r>
            <w:r>
              <w:tab/>
            </w:r>
            <w:r>
              <w:rPr>
                <w:rFonts w:cs="Arial"/>
                <w:szCs w:val="18"/>
              </w:rPr>
              <w:t xml:space="preserve">During a handover between </w:t>
            </w:r>
            <w:r>
              <w:t xml:space="preserve">3GPP and non-3GPP accesses, the V-SMF shall delete any corresponding information received earlier for the source access type and use the new information received for the target access type.  </w:t>
            </w:r>
          </w:p>
        </w:tc>
      </w:tr>
    </w:tbl>
    <w:p w14:paraId="32E9FC2B" w14:textId="77777777" w:rsidR="00FD44D4" w:rsidRDefault="00FD44D4" w:rsidP="00FD44D4"/>
    <w:p w14:paraId="32E9FC2C" w14:textId="77777777" w:rsidR="00FD44D4" w:rsidRDefault="00FD44D4" w:rsidP="00FD44D4">
      <w:pPr>
        <w:pStyle w:val="Heading5"/>
      </w:pPr>
      <w:bookmarkStart w:id="833" w:name="_Toc20129602"/>
      <w:bookmarkStart w:id="834" w:name="_Toc27584229"/>
      <w:bookmarkStart w:id="835" w:name="_Toc36455531"/>
      <w:bookmarkStart w:id="836" w:name="_Toc45026917"/>
      <w:bookmarkStart w:id="837" w:name="_Toc67687252"/>
      <w:r>
        <w:lastRenderedPageBreak/>
        <w:t>6.1.6.2.13</w:t>
      </w:r>
      <w:r>
        <w:tab/>
        <w:t>Type: ReleaseData</w:t>
      </w:r>
      <w:bookmarkEnd w:id="833"/>
      <w:bookmarkEnd w:id="834"/>
      <w:bookmarkEnd w:id="835"/>
      <w:bookmarkEnd w:id="836"/>
      <w:bookmarkEnd w:id="837"/>
    </w:p>
    <w:p w14:paraId="32E9FC2D" w14:textId="77777777" w:rsidR="00FD44D4" w:rsidRDefault="00FD44D4" w:rsidP="00FD44D4">
      <w:pPr>
        <w:pStyle w:val="TH"/>
      </w:pPr>
      <w:r>
        <w:rPr>
          <w:noProof/>
        </w:rPr>
        <w:t>Table </w:t>
      </w:r>
      <w:r>
        <w:t xml:space="preserve">6.1.6.2.13-1: </w:t>
      </w:r>
      <w:r>
        <w:rPr>
          <w:noProof/>
        </w:rPr>
        <w:t xml:space="preserve">Definition of type </w:t>
      </w:r>
      <w:r>
        <w: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3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2E"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F"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30"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31"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32" w14:textId="77777777" w:rsidR="00FD44D4" w:rsidRDefault="00FD44D4" w:rsidP="00A423F5">
            <w:pPr>
              <w:pStyle w:val="TAH"/>
              <w:rPr>
                <w:rFonts w:cs="Arial"/>
                <w:szCs w:val="18"/>
              </w:rPr>
            </w:pPr>
            <w:r>
              <w:rPr>
                <w:rFonts w:cs="Arial"/>
                <w:szCs w:val="18"/>
              </w:rPr>
              <w:t>Description</w:t>
            </w:r>
          </w:p>
        </w:tc>
      </w:tr>
      <w:tr w:rsidR="0056191B" w:rsidRPr="00FD48E5" w14:paraId="32E9FC3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34" w14:textId="77777777" w:rsidR="0056191B" w:rsidRDefault="0056191B" w:rsidP="0056191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35" w14:textId="77777777" w:rsidR="0056191B" w:rsidRDefault="0056191B" w:rsidP="0056191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36"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7"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8" w14:textId="77777777" w:rsidR="0056191B" w:rsidRDefault="0056191B" w:rsidP="0056191B">
            <w:pPr>
              <w:pStyle w:val="TAL"/>
              <w:rPr>
                <w:rFonts w:cs="Arial"/>
                <w:szCs w:val="18"/>
              </w:rPr>
            </w:pPr>
            <w:r>
              <w:rPr>
                <w:rFonts w:cs="Arial"/>
                <w:szCs w:val="18"/>
              </w:rPr>
              <w:t>This IE shall be present, if the information is available. When present, this IE shall indicate the</w:t>
            </w:r>
            <w:r w:rsidR="008018EB">
              <w:rPr>
                <w:rFonts w:cs="Arial"/>
                <w:szCs w:val="18"/>
              </w:rPr>
              <w:t xml:space="preserve"> NF Service Consumer</w:t>
            </w:r>
            <w:r>
              <w:rPr>
                <w:rFonts w:cs="Arial"/>
                <w:szCs w:val="18"/>
              </w:rPr>
              <w:t xml:space="preserve"> cause for the requested PDU session release. </w:t>
            </w:r>
          </w:p>
        </w:tc>
      </w:tr>
      <w:tr w:rsidR="008018EB" w:rsidRPr="00FD48E5" w14:paraId="32E9FC3F"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3A"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3B"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3C"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D"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E"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r>
      <w:tr w:rsidR="0013566D" w:rsidRPr="00FD48E5" w14:paraId="32E9FC4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40" w14:textId="6E3702F7"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41"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42"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3"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4"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5457F" w:rsidRPr="00FD48E5" w14:paraId="32E9FC4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6" w14:textId="77777777" w:rsidR="0045457F" w:rsidDel="005E364F" w:rsidRDefault="0045457F" w:rsidP="0045457F">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C47"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C48"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9"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A" w14:textId="42B5D9EC" w:rsidR="0045457F" w:rsidRDefault="0045457F" w:rsidP="0045457F">
            <w:pPr>
              <w:pStyle w:val="TAL"/>
              <w:rPr>
                <w:rFonts w:cs="Arial"/>
                <w:szCs w:val="18"/>
              </w:rPr>
            </w:pPr>
            <w:r>
              <w:rPr>
                <w:rFonts w:cs="Arial"/>
                <w:szCs w:val="18"/>
              </w:rPr>
              <w:t>This IE shall be present, if available.</w:t>
            </w:r>
          </w:p>
          <w:p w14:paraId="32E9FC4B"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D" w14:textId="77777777" w:rsidR="0045457F" w:rsidDel="005E364F" w:rsidRDefault="0045457F" w:rsidP="0045457F">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C4E" w14:textId="77777777" w:rsidR="0045457F" w:rsidRDefault="0045457F" w:rsidP="0045457F">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C4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5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1" w14:textId="55760408" w:rsidR="0045457F" w:rsidRDefault="0045457F" w:rsidP="0045457F">
            <w:pPr>
              <w:pStyle w:val="TAL"/>
              <w:rPr>
                <w:rFonts w:cs="Arial"/>
                <w:szCs w:val="18"/>
              </w:rPr>
            </w:pPr>
            <w:r>
              <w:rPr>
                <w:rFonts w:cs="Arial"/>
                <w:szCs w:val="18"/>
              </w:rPr>
              <w:t>This IE shall be present, if available.</w:t>
            </w:r>
          </w:p>
          <w:p w14:paraId="32E9FC52"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54" w14:textId="77777777" w:rsidR="0045457F" w:rsidDel="005E364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C55"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C56"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5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8" w14:textId="2B8583D2" w:rsidR="0045457F" w:rsidRDefault="0045457F" w:rsidP="0045457F">
            <w:pPr>
              <w:pStyle w:val="TAL"/>
              <w:rPr>
                <w:rFonts w:cs="Arial"/>
                <w:szCs w:val="18"/>
              </w:rPr>
            </w:pPr>
            <w:r>
              <w:rPr>
                <w:rFonts w:cs="Arial"/>
                <w:szCs w:val="18"/>
              </w:rPr>
              <w:t>Additional UE location.</w:t>
            </w:r>
          </w:p>
          <w:p w14:paraId="32E9FC59" w14:textId="3C1ECBC2"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C5A" w14:textId="047B9B5C"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C5B" w14:textId="1503CFA6"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Pr>
                <w:rFonts w:ascii="Arial" w:hAnsi="Arial" w:cs="Arial"/>
                <w:sz w:val="18"/>
                <w:szCs w:val="18"/>
              </w:rPr>
              <w:t>; and</w:t>
            </w:r>
          </w:p>
          <w:p w14:paraId="32E9FC5C"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240BC9" w:rsidRPr="00FD48E5" w14:paraId="213E075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B7A1CF6" w14:textId="1480F586" w:rsidR="00240BC9" w:rsidRPr="00943D09" w:rsidRDefault="00240BC9" w:rsidP="00240BC9">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56B5DD96" w14:textId="3257DCCA" w:rsidR="00240BC9" w:rsidRPr="00943D09" w:rsidRDefault="00240BC9" w:rsidP="00240BC9">
            <w:pPr>
              <w:pStyle w:val="TAL"/>
              <w:rPr>
                <w:lang w:val="en-US"/>
              </w:rPr>
            </w:pPr>
            <w:r w:rsidRPr="00B77C8E">
              <w:rPr>
                <w:lang w:val="en-US"/>
              </w:rPr>
              <w:t>array(</w:t>
            </w:r>
            <w:r>
              <w:rPr>
                <w:lang w:eastAsia="zh-CN"/>
              </w:rPr>
              <w:t>SecondaryRatUsageReport</w:t>
            </w:r>
            <w:r w:rsidRPr="00B77C8E">
              <w:rPr>
                <w:lang w:val="en-US"/>
              </w:rPr>
              <w:t>)</w:t>
            </w:r>
          </w:p>
        </w:tc>
        <w:tc>
          <w:tcPr>
            <w:tcW w:w="425" w:type="dxa"/>
            <w:tcBorders>
              <w:top w:val="single" w:sz="4" w:space="0" w:color="auto"/>
              <w:left w:val="single" w:sz="4" w:space="0" w:color="auto"/>
              <w:bottom w:val="single" w:sz="4" w:space="0" w:color="auto"/>
              <w:right w:val="single" w:sz="4" w:space="0" w:color="auto"/>
            </w:tcBorders>
          </w:tcPr>
          <w:p w14:paraId="1A02A3A1" w14:textId="6FBDF351"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4C0CAF" w14:textId="652C64A2"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5BD9E5C" w14:textId="10D9E76B"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6A8F946D" w14:textId="6B1D1109" w:rsidR="007202F8" w:rsidRDefault="007202F8" w:rsidP="00240BC9">
            <w:pPr>
              <w:pStyle w:val="TAL"/>
              <w:rPr>
                <w:rFonts w:cs="Arial"/>
                <w:szCs w:val="18"/>
              </w:rPr>
            </w:pPr>
            <w:r>
              <w:rPr>
                <w:rFonts w:cs="Arial"/>
                <w:szCs w:val="18"/>
              </w:rPr>
              <w:t>(NOTE)</w:t>
            </w:r>
          </w:p>
        </w:tc>
      </w:tr>
      <w:tr w:rsidR="007202F8" w:rsidRPr="00FD48E5" w14:paraId="5DF439F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43D79A00" w14:textId="36C1EFF8"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13BC71E" w14:textId="491FCAF2" w:rsidR="007202F8" w:rsidRPr="00B77C8E" w:rsidRDefault="007202F8" w:rsidP="007202F8">
            <w:pPr>
              <w:pStyle w:val="TAL"/>
              <w:rPr>
                <w:lang w:val="en-US"/>
              </w:rPr>
            </w:pPr>
            <w:r w:rsidRPr="00AF5B8D">
              <w:rPr>
                <w:lang w:val="en-US"/>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2D52B0ED" w14:textId="63B97530" w:rsidR="007202F8" w:rsidRDefault="007202F8" w:rsidP="007202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5A4492" w14:textId="5CD19305" w:rsidR="007202F8" w:rsidRDefault="007202F8" w:rsidP="007202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057207" w14:textId="6F0205D3"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1D70E5D3" w14:textId="77777777" w:rsidTr="00C604E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E19DD5" w14:textId="13BDE532"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5E" w14:textId="77777777" w:rsidR="00FD44D4" w:rsidRDefault="00FD44D4" w:rsidP="00FD44D4"/>
    <w:p w14:paraId="32E9FC5F" w14:textId="77777777" w:rsidR="00FD44D4" w:rsidRDefault="00FD44D4" w:rsidP="00FD44D4">
      <w:pPr>
        <w:pStyle w:val="Heading5"/>
      </w:pPr>
      <w:bookmarkStart w:id="838" w:name="_Toc20129603"/>
      <w:bookmarkStart w:id="839" w:name="_Toc27584230"/>
      <w:bookmarkStart w:id="840" w:name="_Toc36455532"/>
      <w:bookmarkStart w:id="841" w:name="_Toc45026918"/>
      <w:bookmarkStart w:id="842" w:name="_Toc67687253"/>
      <w:r>
        <w:lastRenderedPageBreak/>
        <w:t>6.1.6.2.14</w:t>
      </w:r>
      <w:r>
        <w:tab/>
        <w:t xml:space="preserve">Type: </w:t>
      </w:r>
      <w:r w:rsidR="00514061">
        <w:t>HsmfUpdateError</w:t>
      </w:r>
      <w:bookmarkEnd w:id="838"/>
      <w:bookmarkEnd w:id="839"/>
      <w:bookmarkEnd w:id="840"/>
      <w:bookmarkEnd w:id="841"/>
      <w:bookmarkEnd w:id="842"/>
    </w:p>
    <w:p w14:paraId="32E9FC60" w14:textId="77777777" w:rsidR="00FD44D4" w:rsidRDefault="00FD44D4" w:rsidP="00FD44D4">
      <w:pPr>
        <w:pStyle w:val="TH"/>
      </w:pPr>
      <w:r>
        <w:rPr>
          <w:noProof/>
        </w:rPr>
        <w:t>Table </w:t>
      </w:r>
      <w:r>
        <w:t xml:space="preserve">6.1.6.2.14-1: </w:t>
      </w:r>
      <w:r>
        <w:rPr>
          <w:noProof/>
        </w:rPr>
        <w:t xml:space="preserve">Definition of type </w:t>
      </w:r>
      <w:r w:rsidR="00514061">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66"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61"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62"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63"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64"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65" w14:textId="77777777" w:rsidR="00FD44D4" w:rsidRDefault="00FD44D4" w:rsidP="00A423F5">
            <w:pPr>
              <w:pStyle w:val="TAH"/>
              <w:rPr>
                <w:rFonts w:cs="Arial"/>
                <w:szCs w:val="18"/>
              </w:rPr>
            </w:pPr>
            <w:r>
              <w:rPr>
                <w:rFonts w:cs="Arial"/>
                <w:szCs w:val="18"/>
              </w:rPr>
              <w:t>Description</w:t>
            </w:r>
          </w:p>
        </w:tc>
      </w:tr>
      <w:tr w:rsidR="00514061" w14:paraId="32E9FC6C"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7" w14:textId="77777777" w:rsidR="00514061" w:rsidRDefault="00514061"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C68" w14:textId="77777777" w:rsidR="00514061" w:rsidRDefault="00514061" w:rsidP="00F70259">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C69" w14:textId="77777777" w:rsidR="00514061" w:rsidRDefault="00514061" w:rsidP="00F7025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6A" w14:textId="77777777" w:rsidR="00514061" w:rsidRDefault="00514061"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6B" w14:textId="77777777" w:rsidR="00514061" w:rsidRDefault="00514061" w:rsidP="00F70259">
            <w:pPr>
              <w:pStyle w:val="TAL"/>
              <w:rPr>
                <w:rFonts w:cs="Arial"/>
                <w:szCs w:val="18"/>
              </w:rPr>
            </w:pPr>
            <w:r w:rsidRPr="00514061">
              <w:rPr>
                <w:rFonts w:cs="Arial"/>
                <w:szCs w:val="18"/>
              </w:rPr>
              <w:t>More information on the error shall be provided in the "cause" attribute of the "ProblemDetails" structure.</w:t>
            </w:r>
          </w:p>
        </w:tc>
      </w:tr>
      <w:tr w:rsidR="00514061" w14:paraId="32E9FC7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D" w14:textId="77777777" w:rsidR="00514061" w:rsidRDefault="00514061" w:rsidP="00F70259">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32E9FC6E" w14:textId="77777777" w:rsidR="00514061" w:rsidRDefault="00514061" w:rsidP="00F70259">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6F"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0"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1" w14:textId="77777777" w:rsidR="00514061" w:rsidRPr="00514061" w:rsidRDefault="00514061" w:rsidP="00F70259">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514061" w14:paraId="32E9FC7B"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73" w14:textId="77777777" w:rsidR="00514061" w:rsidRPr="00514061" w:rsidRDefault="00514061"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C74" w14:textId="77777777" w:rsidR="00514061" w:rsidRPr="00514061" w:rsidRDefault="00514061" w:rsidP="00F7025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C75"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6"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7" w14:textId="4E41C1C2" w:rsidR="00514061" w:rsidRPr="00514061" w:rsidRDefault="00514061" w:rsidP="00F70259">
            <w:pPr>
              <w:pStyle w:val="TAL"/>
              <w:rPr>
                <w:rFonts w:cs="Arial"/>
                <w:szCs w:val="18"/>
              </w:rPr>
            </w:pPr>
            <w:r w:rsidRPr="00514061">
              <w:rPr>
                <w:rFonts w:cs="Arial"/>
                <w:szCs w:val="18"/>
              </w:rPr>
              <w:t>This IE shall be present if the request included n1SmInfoFromUe.</w:t>
            </w:r>
          </w:p>
          <w:p w14:paraId="32E9FC78" w14:textId="5FFFB645" w:rsidR="00514061" w:rsidRDefault="00514061" w:rsidP="00F70259">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4E796E">
              <w:rPr>
                <w:rFonts w:cs="Arial"/>
                <w:szCs w:val="18"/>
              </w:rPr>
              <w:t>11</w:t>
            </w:r>
            <w:r>
              <w:rPr>
                <w:rFonts w:cs="Arial"/>
                <w:szCs w:val="18"/>
              </w:rPr>
              <w:t>.4.2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78C4762F" w14:textId="76FB2702" w:rsidR="00BF79F2" w:rsidRDefault="00BF79F2" w:rsidP="00F70259">
            <w:pPr>
              <w:pStyle w:val="TAL"/>
              <w:rPr>
                <w:rFonts w:cs="Arial"/>
                <w:szCs w:val="18"/>
              </w:rPr>
            </w:pPr>
          </w:p>
          <w:p w14:paraId="1C147D67" w14:textId="3548D67A" w:rsidR="00BF79F2" w:rsidRPr="00BF79F2" w:rsidRDefault="00BF79F2" w:rsidP="00F70259">
            <w:pPr>
              <w:pStyle w:val="TAL"/>
            </w:pPr>
            <w:r>
              <w:t xml:space="preserve">Pattern: </w:t>
            </w:r>
            <w:r w:rsidRPr="00591266">
              <w:t>"</w:t>
            </w:r>
            <w:r w:rsidRPr="002857AD">
              <w:rPr>
                <w:lang w:val="en-US"/>
              </w:rPr>
              <w:t>^</w:t>
            </w:r>
            <w:r w:rsidRPr="00591266">
              <w:t>[</w:t>
            </w:r>
            <w:r>
              <w:t>A-F0-9</w:t>
            </w:r>
            <w:r w:rsidRPr="00591266">
              <w:t>]</w:t>
            </w:r>
            <w:r>
              <w:t>{2}$</w:t>
            </w:r>
            <w:r w:rsidRPr="00591266">
              <w:t>"</w:t>
            </w:r>
          </w:p>
          <w:p w14:paraId="38C1F969" w14:textId="77777777" w:rsidR="00BF79F2" w:rsidRDefault="00BF79F2" w:rsidP="00F70259">
            <w:pPr>
              <w:pStyle w:val="TAL"/>
              <w:rPr>
                <w:rFonts w:cs="Arial"/>
                <w:szCs w:val="18"/>
              </w:rPr>
            </w:pPr>
          </w:p>
          <w:p w14:paraId="32E9FC79" w14:textId="77777777" w:rsidR="00514061" w:rsidRDefault="00514061" w:rsidP="00F70259">
            <w:pPr>
              <w:pStyle w:val="TAL"/>
              <w:rPr>
                <w:rFonts w:cs="Arial"/>
                <w:szCs w:val="18"/>
              </w:rPr>
            </w:pPr>
            <w:r>
              <w:rPr>
                <w:rFonts w:cs="Arial"/>
                <w:szCs w:val="18"/>
              </w:rPr>
              <w:t>Example: the cause "Invalid mandatory information" shall be encoded as "60".</w:t>
            </w:r>
          </w:p>
          <w:p w14:paraId="32E9FC7A" w14:textId="77777777" w:rsidR="00514061" w:rsidRDefault="00514061" w:rsidP="00F70259">
            <w:pPr>
              <w:pStyle w:val="TAL"/>
              <w:rPr>
                <w:rFonts w:cs="Arial"/>
                <w:szCs w:val="18"/>
              </w:rPr>
            </w:pPr>
            <w:r>
              <w:rPr>
                <w:rFonts w:cs="Arial"/>
                <w:szCs w:val="18"/>
              </w:rPr>
              <w:t>See NOTE.</w:t>
            </w:r>
          </w:p>
        </w:tc>
      </w:tr>
      <w:tr w:rsidR="00714BBB" w14:paraId="45203C5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AD83C39" w14:textId="77777777" w:rsidR="00714BBB" w:rsidRDefault="00714BBB" w:rsidP="0089734A">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648B253B" w14:textId="77777777" w:rsidR="00714BBB" w:rsidRDefault="00714BBB" w:rsidP="0089734A">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4920300F" w14:textId="77777777" w:rsidR="00714BBB" w:rsidRDefault="00714BBB" w:rsidP="008973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E0914E" w14:textId="77777777" w:rsidR="00714BBB" w:rsidRDefault="00714BBB" w:rsidP="008973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333FB8" w14:textId="707DC7E3" w:rsidR="00714BBB" w:rsidRPr="00514061" w:rsidRDefault="00714BBB" w:rsidP="0089734A">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5B1EEB">
              <w:rPr>
                <w:rFonts w:cs="Arial"/>
                <w:szCs w:val="18"/>
              </w:rPr>
              <w:t>clause</w:t>
            </w:r>
            <w:r>
              <w:rPr>
                <w:rFonts w:cs="Arial"/>
                <w:szCs w:val="18"/>
              </w:rPr>
              <w:t xml:space="preserve"> 6.1.6.4.4). </w:t>
            </w:r>
          </w:p>
        </w:tc>
      </w:tr>
      <w:tr w:rsidR="00714BBB" w14:paraId="6C3264E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630D8BDB" w14:textId="6643E984"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19BB4154" w14:textId="5662575A"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3FC5F527" w14:textId="15BDEED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5AB781" w14:textId="32806B19"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3E9DA4" w14:textId="03997261" w:rsidR="00714BBB" w:rsidRPr="00514061" w:rsidRDefault="00714BBB" w:rsidP="00714BBB">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5202F6" w14:paraId="0EA7602F"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1C994FEB" w14:textId="737EBA64"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09BAC88" w14:textId="5FC1929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F36C628" w14:textId="2021022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35CC3D2" w14:textId="2D5D139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8D14094" w14:textId="7E5DB41C" w:rsidR="005202F6" w:rsidRPr="00514061" w:rsidRDefault="005202F6" w:rsidP="005202F6">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4E796E" w14:paraId="32E9FC81" w14:textId="77777777" w:rsidTr="004E796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80" w14:textId="61863AF0" w:rsidR="004E796E" w:rsidRPr="00514061" w:rsidRDefault="004E796E" w:rsidP="004E796E">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32E9FC84" w14:textId="77777777" w:rsidR="00FD44D4" w:rsidRPr="00514061" w:rsidRDefault="00FD44D4" w:rsidP="0058081A">
      <w:pPr>
        <w:rPr>
          <w:lang w:val="en-US"/>
        </w:rPr>
      </w:pPr>
    </w:p>
    <w:p w14:paraId="32E9FC85" w14:textId="77777777" w:rsidR="003E448D" w:rsidRDefault="003E448D" w:rsidP="003E448D">
      <w:pPr>
        <w:pStyle w:val="Heading5"/>
      </w:pPr>
      <w:bookmarkStart w:id="843" w:name="_Toc20129604"/>
      <w:bookmarkStart w:id="844" w:name="_Toc27584231"/>
      <w:bookmarkStart w:id="845" w:name="_Toc36455533"/>
      <w:bookmarkStart w:id="846" w:name="_Toc45026919"/>
      <w:bookmarkStart w:id="847" w:name="_Toc67687254"/>
      <w:r>
        <w:lastRenderedPageBreak/>
        <w:t>6.1.6.2.15</w:t>
      </w:r>
      <w:r>
        <w:tab/>
        <w:t>Type: VsmfUpdateData</w:t>
      </w:r>
      <w:bookmarkEnd w:id="843"/>
      <w:bookmarkEnd w:id="844"/>
      <w:bookmarkEnd w:id="845"/>
      <w:bookmarkEnd w:id="846"/>
      <w:bookmarkEnd w:id="847"/>
    </w:p>
    <w:p w14:paraId="32E9FC86" w14:textId="77777777" w:rsidR="003E448D" w:rsidRDefault="003E448D" w:rsidP="003E448D">
      <w:pPr>
        <w:pStyle w:val="TH"/>
      </w:pPr>
      <w:r>
        <w:rPr>
          <w:noProof/>
        </w:rPr>
        <w:t>Table </w:t>
      </w:r>
      <w:r>
        <w:t xml:space="preserve">6.1.6.2.15-1: </w:t>
      </w:r>
      <w:r>
        <w:rPr>
          <w:noProof/>
        </w:rPr>
        <w:t xml:space="preserve">Definition of type </w:t>
      </w:r>
      <w:r>
        <w:t>VsmfUpdateData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8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87" w14:textId="77777777" w:rsidR="003E448D" w:rsidRDefault="003E448D"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88"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89"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8A"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8B" w14:textId="77777777" w:rsidR="003E448D" w:rsidRDefault="003E448D" w:rsidP="00A423F5">
            <w:pPr>
              <w:pStyle w:val="TAH"/>
              <w:rPr>
                <w:rFonts w:cs="Arial"/>
                <w:szCs w:val="18"/>
              </w:rPr>
            </w:pPr>
            <w:r>
              <w:rPr>
                <w:rFonts w:cs="Arial"/>
                <w:szCs w:val="18"/>
              </w:rPr>
              <w:t>Description</w:t>
            </w:r>
          </w:p>
        </w:tc>
      </w:tr>
      <w:tr w:rsidR="00453CBE" w:rsidRPr="00FD48E5" w14:paraId="32E9FC9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8D"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C8E"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C8F"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90"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1" w14:textId="77777777" w:rsidR="00453CBE" w:rsidRDefault="00453CBE" w:rsidP="003521F9">
            <w:pPr>
              <w:pStyle w:val="TAL"/>
              <w:rPr>
                <w:rFonts w:cs="Arial"/>
                <w:szCs w:val="18"/>
              </w:rPr>
            </w:pPr>
            <w:r>
              <w:rPr>
                <w:rFonts w:cs="Arial"/>
                <w:szCs w:val="18"/>
              </w:rPr>
              <w:t>This IE shall indicate the request type.</w:t>
            </w:r>
          </w:p>
        </w:tc>
      </w:tr>
      <w:tr w:rsidR="00E41950" w:rsidRPr="00FD48E5" w14:paraId="32E9FC9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3" w14:textId="77777777" w:rsidR="00E41950" w:rsidRDefault="00E41950" w:rsidP="001433FE">
            <w:pPr>
              <w:pStyle w:val="TAL"/>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C94" w14:textId="77777777" w:rsidR="00E41950" w:rsidRDefault="00E41950" w:rsidP="001433FE">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C95"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6"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7" w14:textId="77777777" w:rsidR="00E41950" w:rsidRDefault="00E41950" w:rsidP="001433FE">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r>
      <w:tr w:rsidR="00E41950" w:rsidRPr="00FD48E5" w14:paraId="32E9FC9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9" w14:textId="77777777" w:rsidR="00E41950" w:rsidRDefault="00E41950" w:rsidP="001433FE">
            <w:pPr>
              <w:pStyle w:val="TAL"/>
            </w:pPr>
            <w:r>
              <w:t>qosFlowsAddModRequestList</w:t>
            </w:r>
          </w:p>
        </w:tc>
        <w:tc>
          <w:tcPr>
            <w:tcW w:w="1559" w:type="dxa"/>
            <w:tcBorders>
              <w:top w:val="single" w:sz="4" w:space="0" w:color="auto"/>
              <w:left w:val="single" w:sz="4" w:space="0" w:color="auto"/>
              <w:bottom w:val="single" w:sz="4" w:space="0" w:color="auto"/>
              <w:right w:val="single" w:sz="4" w:space="0" w:color="auto"/>
            </w:tcBorders>
          </w:tcPr>
          <w:p w14:paraId="32E9FC9A" w14:textId="77777777" w:rsidR="00E41950" w:rsidRDefault="00C017F0" w:rsidP="001433FE">
            <w:pPr>
              <w:pStyle w:val="TAL"/>
            </w:pPr>
            <w:r>
              <w:t>array(QosFlowAddModifyRequestItem)</w:t>
            </w:r>
          </w:p>
        </w:tc>
        <w:tc>
          <w:tcPr>
            <w:tcW w:w="425" w:type="dxa"/>
            <w:tcBorders>
              <w:top w:val="single" w:sz="4" w:space="0" w:color="auto"/>
              <w:left w:val="single" w:sz="4" w:space="0" w:color="auto"/>
              <w:bottom w:val="single" w:sz="4" w:space="0" w:color="auto"/>
              <w:right w:val="single" w:sz="4" w:space="0" w:color="auto"/>
            </w:tcBorders>
          </w:tcPr>
          <w:p w14:paraId="32E9FC9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C" w14:textId="08003F0C"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9D" w14:textId="77777777" w:rsidR="00E41950" w:rsidRDefault="00E41950" w:rsidP="001433FE">
            <w:pPr>
              <w:pStyle w:val="TAL"/>
              <w:rPr>
                <w:rFonts w:cs="Arial"/>
                <w:szCs w:val="18"/>
              </w:rPr>
            </w:pPr>
            <w:r>
              <w:rPr>
                <w:rFonts w:cs="Arial"/>
                <w:szCs w:val="18"/>
              </w:rPr>
              <w:t>This IE shall be present if QoS flows are requested to be established or modified.</w:t>
            </w:r>
          </w:p>
        </w:tc>
      </w:tr>
      <w:tr w:rsidR="00E41950" w:rsidRPr="00FD48E5" w14:paraId="32E9FC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F" w14:textId="77777777" w:rsidR="00E41950" w:rsidRDefault="00E41950" w:rsidP="001433FE">
            <w:pPr>
              <w:pStyle w:val="TAL"/>
            </w:pPr>
            <w:r>
              <w:t>qosFlowsRelRequestList</w:t>
            </w:r>
          </w:p>
        </w:tc>
        <w:tc>
          <w:tcPr>
            <w:tcW w:w="1559" w:type="dxa"/>
            <w:tcBorders>
              <w:top w:val="single" w:sz="4" w:space="0" w:color="auto"/>
              <w:left w:val="single" w:sz="4" w:space="0" w:color="auto"/>
              <w:bottom w:val="single" w:sz="4" w:space="0" w:color="auto"/>
              <w:right w:val="single" w:sz="4" w:space="0" w:color="auto"/>
            </w:tcBorders>
          </w:tcPr>
          <w:p w14:paraId="32E9FCA0" w14:textId="77777777" w:rsidR="00E41950" w:rsidRDefault="00C017F0" w:rsidP="001433FE">
            <w:pPr>
              <w:pStyle w:val="TAL"/>
            </w:pPr>
            <w:r>
              <w:t>array(QosFlowReleaseRequestItem)</w:t>
            </w:r>
          </w:p>
        </w:tc>
        <w:tc>
          <w:tcPr>
            <w:tcW w:w="425" w:type="dxa"/>
            <w:tcBorders>
              <w:top w:val="single" w:sz="4" w:space="0" w:color="auto"/>
              <w:left w:val="single" w:sz="4" w:space="0" w:color="auto"/>
              <w:bottom w:val="single" w:sz="4" w:space="0" w:color="auto"/>
              <w:right w:val="single" w:sz="4" w:space="0" w:color="auto"/>
            </w:tcBorders>
          </w:tcPr>
          <w:p w14:paraId="32E9FCA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A2" w14:textId="0C7F5FE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A3" w14:textId="77777777" w:rsidR="00E41950" w:rsidRDefault="00E41950" w:rsidP="001433FE">
            <w:pPr>
              <w:pStyle w:val="TAL"/>
              <w:rPr>
                <w:rFonts w:cs="Arial"/>
                <w:szCs w:val="18"/>
              </w:rPr>
            </w:pPr>
            <w:r>
              <w:rPr>
                <w:rFonts w:cs="Arial"/>
                <w:szCs w:val="18"/>
              </w:rPr>
              <w:t>This IE shall be present if QoS flows are requested to be released.</w:t>
            </w:r>
          </w:p>
        </w:tc>
      </w:tr>
      <w:tr w:rsidR="00437539" w:rsidRPr="00FD48E5" w14:paraId="32E9FCA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CA5" w14:textId="77777777" w:rsidR="00437539" w:rsidRDefault="00437539" w:rsidP="00437539">
            <w:pPr>
              <w:pStyle w:val="TAL"/>
              <w:ind w:left="284" w:hanging="284"/>
              <w:rPr>
                <w:lang w:val="en-US"/>
              </w:rPr>
            </w:pPr>
            <w:r>
              <w:t>epsBearerInfo</w:t>
            </w:r>
          </w:p>
        </w:tc>
        <w:tc>
          <w:tcPr>
            <w:tcW w:w="1559" w:type="dxa"/>
            <w:tcBorders>
              <w:top w:val="single" w:sz="4" w:space="0" w:color="auto"/>
              <w:left w:val="single" w:sz="4" w:space="0" w:color="auto"/>
              <w:bottom w:val="single" w:sz="4" w:space="0" w:color="auto"/>
              <w:right w:val="single" w:sz="4" w:space="0" w:color="auto"/>
            </w:tcBorders>
          </w:tcPr>
          <w:p w14:paraId="32E9FCA6" w14:textId="77777777" w:rsidR="00437539" w:rsidRDefault="00437539" w:rsidP="00437539">
            <w:pPr>
              <w:pStyle w:val="TAL"/>
              <w:ind w:left="284" w:hanging="284"/>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CA7" w14:textId="77777777" w:rsidR="00437539" w:rsidRDefault="00437539" w:rsidP="00437539">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8" w14:textId="0D8F6276" w:rsidR="00437539" w:rsidRDefault="00DD2587" w:rsidP="00437539">
            <w:pPr>
              <w:pStyle w:val="TAL"/>
              <w:ind w:left="284" w:hanging="284"/>
            </w:pPr>
            <w:r>
              <w:t>1</w:t>
            </w:r>
            <w:r w:rsidR="00437539">
              <w:t>..N</w:t>
            </w:r>
          </w:p>
        </w:tc>
        <w:tc>
          <w:tcPr>
            <w:tcW w:w="4359" w:type="dxa"/>
            <w:tcBorders>
              <w:top w:val="single" w:sz="4" w:space="0" w:color="auto"/>
              <w:left w:val="single" w:sz="4" w:space="0" w:color="auto"/>
              <w:bottom w:val="single" w:sz="4" w:space="0" w:color="auto"/>
              <w:right w:val="single" w:sz="4" w:space="0" w:color="auto"/>
            </w:tcBorders>
          </w:tcPr>
          <w:p w14:paraId="32E9FCA9" w14:textId="4BB320FE" w:rsidR="00437539" w:rsidRPr="002D266C" w:rsidRDefault="00437539" w:rsidP="002D266C">
            <w:pPr>
              <w:pStyle w:val="TAL"/>
            </w:pPr>
            <w:r w:rsidRPr="002D266C">
              <w:t>This IE shall be present if the PDU session may be moved to EPS during its lifetime and the ePSBearerInfo has changed.</w:t>
            </w:r>
          </w:p>
          <w:p w14:paraId="32E9FCAA" w14:textId="77777777" w:rsidR="00437539" w:rsidRPr="002D266C" w:rsidRDefault="00437539" w:rsidP="002D266C">
            <w:pPr>
              <w:pStyle w:val="TAL"/>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r>
      <w:tr w:rsidR="00C43287" w:rsidRPr="00FD48E5" w14:paraId="32E9FCB1"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CAC" w14:textId="77777777" w:rsidR="00C43287" w:rsidRDefault="00C43287" w:rsidP="006602B2">
            <w:pPr>
              <w:pStyle w:val="TAL"/>
              <w:ind w:left="284" w:hanging="284"/>
              <w:rPr>
                <w:lang w:val="en-US"/>
              </w:rPr>
            </w:pPr>
            <w:r>
              <w:t>assignEbiList</w:t>
            </w:r>
          </w:p>
        </w:tc>
        <w:tc>
          <w:tcPr>
            <w:tcW w:w="1559" w:type="dxa"/>
            <w:tcBorders>
              <w:top w:val="single" w:sz="4" w:space="0" w:color="auto"/>
              <w:left w:val="single" w:sz="4" w:space="0" w:color="auto"/>
              <w:bottom w:val="single" w:sz="4" w:space="0" w:color="auto"/>
              <w:right w:val="single" w:sz="4" w:space="0" w:color="auto"/>
            </w:tcBorders>
          </w:tcPr>
          <w:p w14:paraId="32E9FCAD" w14:textId="77777777" w:rsidR="00C43287" w:rsidRDefault="00C43287" w:rsidP="006602B2">
            <w:pPr>
              <w:pStyle w:val="TAL"/>
              <w:ind w:left="284" w:hanging="284"/>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CAE" w14:textId="77777777" w:rsidR="00C43287" w:rsidRDefault="00C43287" w:rsidP="006602B2">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F" w14:textId="50C10329" w:rsidR="00C43287" w:rsidRDefault="00DD2587" w:rsidP="006602B2">
            <w:pPr>
              <w:pStyle w:val="TAL"/>
              <w:ind w:left="284" w:hanging="284"/>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CB0" w14:textId="77777777" w:rsidR="00C43287" w:rsidRDefault="00C43287" w:rsidP="006602B2">
            <w:pPr>
              <w:pStyle w:val="TAL"/>
            </w:pPr>
            <w:r>
              <w:t xml:space="preserve">This IE shall be present if the H-SMF requests EBIs to be assigned.  </w:t>
            </w:r>
          </w:p>
        </w:tc>
      </w:tr>
      <w:tr w:rsidR="00437539" w:rsidRPr="00FD48E5" w14:paraId="32E9FC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2" w14:textId="77777777" w:rsidR="00437539" w:rsidRDefault="00437539" w:rsidP="00AC60A1">
            <w:pPr>
              <w:pStyle w:val="TAL"/>
              <w:ind w:left="284" w:hanging="284"/>
              <w:rPr>
                <w:lang w:val="en-US"/>
              </w:rPr>
            </w:pPr>
            <w:r>
              <w:t>revokeEbiList</w:t>
            </w:r>
          </w:p>
        </w:tc>
        <w:tc>
          <w:tcPr>
            <w:tcW w:w="1559" w:type="dxa"/>
            <w:tcBorders>
              <w:top w:val="single" w:sz="4" w:space="0" w:color="auto"/>
              <w:left w:val="single" w:sz="4" w:space="0" w:color="auto"/>
              <w:bottom w:val="single" w:sz="4" w:space="0" w:color="auto"/>
              <w:right w:val="single" w:sz="4" w:space="0" w:color="auto"/>
            </w:tcBorders>
          </w:tcPr>
          <w:p w14:paraId="32E9FCB3" w14:textId="77777777" w:rsidR="00437539" w:rsidRDefault="00437539" w:rsidP="00AC60A1">
            <w:pPr>
              <w:pStyle w:val="TAL"/>
              <w:ind w:left="284" w:hanging="284"/>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CB4" w14:textId="77777777" w:rsidR="00437539" w:rsidRDefault="00437539" w:rsidP="00AC60A1">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B5" w14:textId="17A321E0" w:rsidR="00437539" w:rsidRDefault="00DD2587" w:rsidP="00AC60A1">
            <w:pPr>
              <w:pStyle w:val="TAL"/>
              <w:ind w:left="284" w:hanging="284"/>
            </w:pPr>
            <w:r>
              <w:t>1</w:t>
            </w:r>
            <w:r w:rsidR="00437539">
              <w:t>..N</w:t>
            </w:r>
          </w:p>
        </w:tc>
        <w:tc>
          <w:tcPr>
            <w:tcW w:w="4359" w:type="dxa"/>
            <w:tcBorders>
              <w:top w:val="single" w:sz="4" w:space="0" w:color="auto"/>
              <w:left w:val="single" w:sz="4" w:space="0" w:color="auto"/>
              <w:bottom w:val="single" w:sz="4" w:space="0" w:color="auto"/>
              <w:right w:val="single" w:sz="4" w:space="0" w:color="auto"/>
            </w:tcBorders>
          </w:tcPr>
          <w:p w14:paraId="32E9FCB6" w14:textId="77777777" w:rsidR="00437539" w:rsidRDefault="00437539" w:rsidP="002D266C">
            <w:pPr>
              <w:pStyle w:val="TAL"/>
            </w:pPr>
            <w:r>
              <w:t xml:space="preserve">This IE shall be present if the H-SMF requests the V-SMF to revoke some EBI(s). When present, it shall contain the EBIs to revoke. </w:t>
            </w:r>
          </w:p>
        </w:tc>
      </w:tr>
      <w:tr w:rsidR="00CD7DC1" w:rsidRPr="00FD48E5" w14:paraId="32E9FCB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8" w14:textId="77777777" w:rsidR="00CD7DC1" w:rsidRDefault="00CD7DC1" w:rsidP="00CD7DC1">
            <w:pPr>
              <w:pStyle w:val="TAL"/>
              <w:rPr>
                <w:lang w:val="en-US"/>
              </w:rPr>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CB9"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CBA"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CBB" w14:textId="68574A04" w:rsidR="00CD7DC1" w:rsidRDefault="00DD2587"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CBC"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154C0E" w:rsidRPr="00FD48E5" w14:paraId="32E9FCC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E" w14:textId="77777777" w:rsidR="00154C0E" w:rsidRDefault="00154C0E" w:rsidP="00154C0E">
            <w:pPr>
              <w:pStyle w:val="TAL"/>
              <w:rPr>
                <w:lang w:val="en-US"/>
              </w:rPr>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CBF" w14:textId="77777777" w:rsidR="00154C0E" w:rsidRDefault="00154C0E" w:rsidP="00154C0E">
            <w:pPr>
              <w:pStyle w:val="TAL"/>
              <w:rPr>
                <w:lang w:val="en-US"/>
              </w:rPr>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C0" w14:textId="77777777" w:rsidR="00154C0E" w:rsidRDefault="00154C0E" w:rsidP="00154C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1" w14:textId="77777777" w:rsidR="00154C0E" w:rsidRDefault="00154C0E" w:rsidP="00154C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2" w14:textId="77777777" w:rsidR="00154C0E" w:rsidRDefault="00154C0E" w:rsidP="00154C0E">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r>
      <w:tr w:rsidR="00C22548" w:rsidRPr="00FD48E5" w14:paraId="32E9FCC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C4"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C5"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C6"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7"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8" w14:textId="25F2DEF5"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066066">
              <w:rPr>
                <w:rFonts w:cs="Arial"/>
                <w:szCs w:val="18"/>
              </w:rPr>
              <w:t xml:space="preserve">reference the </w:t>
            </w:r>
            <w:r w:rsidR="00066066">
              <w:rPr>
                <w:lang w:val="en-US"/>
              </w:rPr>
              <w:t>n1SmInfoToUe</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836FF" w:rsidRPr="00FD48E5" w14:paraId="33C9F17E"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1FC3589" w14:textId="732A7DF6" w:rsidR="004836FF" w:rsidRDefault="004836FF" w:rsidP="004836FF">
            <w:pPr>
              <w:pStyle w:val="TAL"/>
            </w:pPr>
            <w:r w:rsidRPr="00DD14FE">
              <w:t>alwaysOnGranted</w:t>
            </w:r>
          </w:p>
        </w:tc>
        <w:tc>
          <w:tcPr>
            <w:tcW w:w="1559" w:type="dxa"/>
            <w:tcBorders>
              <w:top w:val="single" w:sz="4" w:space="0" w:color="auto"/>
              <w:left w:val="single" w:sz="4" w:space="0" w:color="auto"/>
              <w:bottom w:val="single" w:sz="4" w:space="0" w:color="auto"/>
              <w:right w:val="single" w:sz="4" w:space="0" w:color="auto"/>
            </w:tcBorders>
          </w:tcPr>
          <w:p w14:paraId="039EAE4D" w14:textId="402F4260" w:rsidR="004836FF" w:rsidRDefault="004836FF" w:rsidP="004836FF">
            <w:pPr>
              <w:pStyle w:val="TAL"/>
            </w:pPr>
            <w:r w:rsidRPr="00DD14FE">
              <w:t>bool</w:t>
            </w:r>
            <w:r>
              <w:t>e</w:t>
            </w:r>
            <w:r w:rsidRPr="00DD14FE">
              <w:t>an</w:t>
            </w:r>
          </w:p>
        </w:tc>
        <w:tc>
          <w:tcPr>
            <w:tcW w:w="425" w:type="dxa"/>
            <w:tcBorders>
              <w:top w:val="single" w:sz="4" w:space="0" w:color="auto"/>
              <w:left w:val="single" w:sz="4" w:space="0" w:color="auto"/>
              <w:bottom w:val="single" w:sz="4" w:space="0" w:color="auto"/>
              <w:right w:val="single" w:sz="4" w:space="0" w:color="auto"/>
            </w:tcBorders>
          </w:tcPr>
          <w:p w14:paraId="7991782A" w14:textId="70122807"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BBEC4D" w14:textId="03967581"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268B23" w14:textId="3205913B" w:rsidR="004836FF" w:rsidRDefault="004836FF" w:rsidP="004836FF">
            <w:pPr>
              <w:pStyle w:val="TAL"/>
              <w:rPr>
                <w:rFonts w:cs="Arial"/>
                <w:szCs w:val="18"/>
              </w:rPr>
            </w:pPr>
            <w:r>
              <w:rPr>
                <w:rFonts w:cs="Arial"/>
                <w:szCs w:val="18"/>
              </w:rPr>
              <w:t>This IE shall be present if:</w:t>
            </w:r>
          </w:p>
          <w:p w14:paraId="67B49D2C" w14:textId="1AA15FEC" w:rsidR="004836FF" w:rsidRDefault="006B4138" w:rsidP="004836FF">
            <w:pPr>
              <w:pStyle w:val="B1"/>
              <w:tabs>
                <w:tab w:val="num" w:pos="644"/>
              </w:tabs>
              <w:ind w:left="644" w:hanging="360"/>
              <w:rPr>
                <w:rFonts w:ascii="Arial" w:hAnsi="Arial" w:cs="Arial"/>
                <w:sz w:val="18"/>
                <w:szCs w:val="18"/>
              </w:rPr>
            </w:pPr>
            <w:r>
              <w:t>-</w:t>
            </w:r>
            <w:r>
              <w:tab/>
            </w:r>
            <w:r w:rsidR="004836FF" w:rsidRPr="00512A47">
              <w:rPr>
                <w:rFonts w:ascii="Arial" w:hAnsi="Arial" w:cs="Arial"/>
                <w:sz w:val="18"/>
                <w:szCs w:val="18"/>
              </w:rPr>
              <w:t xml:space="preserve">an alwaysOnRequested IE was received in an </w:t>
            </w:r>
            <w:r w:rsidR="004836FF">
              <w:rPr>
                <w:rFonts w:ascii="Arial" w:hAnsi="Arial" w:cs="Arial"/>
                <w:sz w:val="18"/>
                <w:szCs w:val="18"/>
              </w:rPr>
              <w:t xml:space="preserve">earlier V-SMF initiated </w:t>
            </w:r>
            <w:r w:rsidR="004836FF" w:rsidRPr="00512A47">
              <w:rPr>
                <w:rFonts w:ascii="Arial" w:hAnsi="Arial" w:cs="Arial"/>
                <w:sz w:val="18"/>
                <w:szCs w:val="18"/>
              </w:rPr>
              <w:t>Update request to change the PDU session to an always-on PDU session</w:t>
            </w:r>
            <w:r w:rsidR="004836FF">
              <w:rPr>
                <w:rFonts w:ascii="Arial" w:hAnsi="Arial" w:cs="Arial"/>
                <w:sz w:val="18"/>
                <w:szCs w:val="18"/>
              </w:rPr>
              <w:t>;</w:t>
            </w:r>
            <w:r w:rsidR="004836FF" w:rsidRPr="00512A47">
              <w:rPr>
                <w:rFonts w:ascii="Arial" w:hAnsi="Arial" w:cs="Arial"/>
                <w:sz w:val="18"/>
                <w:szCs w:val="18"/>
              </w:rPr>
              <w:t xml:space="preserve"> or</w:t>
            </w:r>
          </w:p>
          <w:p w14:paraId="16FE8A90" w14:textId="0E67A949" w:rsidR="004836FF" w:rsidRDefault="006B4138" w:rsidP="004836FF">
            <w:pPr>
              <w:pStyle w:val="B1"/>
              <w:tabs>
                <w:tab w:val="num" w:pos="644"/>
              </w:tabs>
              <w:ind w:left="644" w:hanging="360"/>
              <w:rPr>
                <w:rFonts w:ascii="Arial" w:hAnsi="Arial" w:cs="Arial"/>
                <w:sz w:val="18"/>
                <w:szCs w:val="18"/>
              </w:rPr>
            </w:pPr>
            <w:r>
              <w:t>-</w:t>
            </w:r>
            <w:r>
              <w:tab/>
            </w:r>
            <w:r w:rsidR="004836FF" w:rsidRPr="00512A47">
              <w:rPr>
                <w:rFonts w:ascii="Arial" w:hAnsi="Arial" w:cs="Arial"/>
                <w:sz w:val="18"/>
                <w:szCs w:val="18"/>
              </w:rPr>
              <w:t>the H-SMF determines, based on local policy, that the PDU session needs to be established as an always-on PDU session</w:t>
            </w:r>
            <w:r w:rsidR="004836FF">
              <w:rPr>
                <w:rFonts w:ascii="Arial" w:hAnsi="Arial" w:cs="Arial"/>
                <w:sz w:val="18"/>
                <w:szCs w:val="18"/>
              </w:rPr>
              <w:t>.</w:t>
            </w:r>
          </w:p>
          <w:p w14:paraId="3E16672B" w14:textId="77777777" w:rsidR="004836FF" w:rsidRDefault="004836FF" w:rsidP="004836FF">
            <w:pPr>
              <w:pStyle w:val="TAL"/>
              <w:rPr>
                <w:rFonts w:cs="Arial"/>
                <w:szCs w:val="18"/>
              </w:rPr>
            </w:pPr>
            <w:r>
              <w:rPr>
                <w:rFonts w:cs="Arial"/>
                <w:szCs w:val="18"/>
              </w:rPr>
              <w:t>When present, it shall be set as follows:</w:t>
            </w:r>
          </w:p>
          <w:p w14:paraId="7C80A094" w14:textId="77777777" w:rsidR="004836FF" w:rsidRDefault="004836FF" w:rsidP="004836FF">
            <w:pPr>
              <w:pStyle w:val="TAL"/>
              <w:rPr>
                <w:rFonts w:cs="Arial"/>
                <w:szCs w:val="18"/>
              </w:rPr>
            </w:pPr>
          </w:p>
          <w:p w14:paraId="76C7A33C" w14:textId="3B3BD743" w:rsidR="004836FF" w:rsidRDefault="006B4138" w:rsidP="00757B26">
            <w:pPr>
              <w:pStyle w:val="B1"/>
              <w:tabs>
                <w:tab w:val="num" w:pos="644"/>
              </w:tabs>
              <w:ind w:left="644" w:hanging="360"/>
              <w:rPr>
                <w:rFonts w:cs="Arial"/>
                <w:szCs w:val="18"/>
                <w:lang w:eastAsia="zh-CN"/>
              </w:rPr>
            </w:pPr>
            <w:r>
              <w:t>-</w:t>
            </w:r>
            <w:r>
              <w:tab/>
            </w:r>
            <w:r w:rsidR="004836FF">
              <w:rPr>
                <w:rFonts w:ascii="Arial" w:hAnsi="Arial" w:cs="Arial"/>
                <w:sz w:val="18"/>
                <w:szCs w:val="18"/>
                <w:lang w:eastAsia="zh-CN"/>
              </w:rPr>
              <w:t>true: always-on PDU session granted.</w:t>
            </w:r>
          </w:p>
          <w:p w14:paraId="3065285B" w14:textId="7162F6DD" w:rsidR="004836FF" w:rsidRDefault="006B4138" w:rsidP="00757B26">
            <w:pPr>
              <w:pStyle w:val="B1"/>
              <w:tabs>
                <w:tab w:val="num" w:pos="644"/>
              </w:tabs>
              <w:ind w:left="644" w:hanging="360"/>
              <w:rPr>
                <w:rFonts w:cs="Arial"/>
                <w:szCs w:val="18"/>
              </w:rPr>
            </w:pPr>
            <w:r>
              <w:t>-</w:t>
            </w:r>
            <w:r>
              <w:tab/>
            </w:r>
            <w:r w:rsidR="004836FF">
              <w:rPr>
                <w:rFonts w:ascii="Arial" w:hAnsi="Arial" w:cs="Arial"/>
                <w:sz w:val="18"/>
                <w:szCs w:val="18"/>
                <w:lang w:eastAsia="zh-CN"/>
              </w:rPr>
              <w:t>false (default): always-on PDU session not granted.</w:t>
            </w:r>
          </w:p>
        </w:tc>
      </w:tr>
      <w:tr w:rsidR="0005439A" w:rsidRPr="00FD48E5" w14:paraId="1FCA0B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648DA0B" w14:textId="762CA45B" w:rsidR="0005439A" w:rsidRDefault="0005439A" w:rsidP="0005439A">
            <w:pPr>
              <w:pStyle w:val="TAL"/>
            </w:pPr>
            <w:r>
              <w:lastRenderedPageBreak/>
              <w:t>hsmfPduSessionUri</w:t>
            </w:r>
          </w:p>
        </w:tc>
        <w:tc>
          <w:tcPr>
            <w:tcW w:w="1559" w:type="dxa"/>
            <w:tcBorders>
              <w:top w:val="single" w:sz="4" w:space="0" w:color="auto"/>
              <w:left w:val="single" w:sz="4" w:space="0" w:color="auto"/>
              <w:bottom w:val="single" w:sz="4" w:space="0" w:color="auto"/>
              <w:right w:val="single" w:sz="4" w:space="0" w:color="auto"/>
            </w:tcBorders>
          </w:tcPr>
          <w:p w14:paraId="43E1CC0F" w14:textId="29AA2A9A" w:rsidR="0005439A" w:rsidRDefault="0005439A" w:rsidP="0005439A">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85E4326" w14:textId="00310D06" w:rsidR="0005439A" w:rsidRDefault="0005439A" w:rsidP="000543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42F1A1" w14:textId="74CD3FB2" w:rsidR="0005439A" w:rsidRDefault="0005439A" w:rsidP="000543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11896E" w14:textId="77777777" w:rsidR="0005439A" w:rsidRDefault="0005439A" w:rsidP="0005439A">
            <w:pPr>
              <w:pStyle w:val="TAL"/>
              <w:rPr>
                <w:rFonts w:cs="Arial"/>
                <w:szCs w:val="18"/>
              </w:rPr>
            </w:pPr>
            <w:r>
              <w:rPr>
                <w:rFonts w:cs="Arial"/>
                <w:szCs w:val="18"/>
              </w:rPr>
              <w:t>This IE shall be included if:</w:t>
            </w:r>
          </w:p>
          <w:p w14:paraId="18D1E2E8" w14:textId="5A066A67" w:rsidR="0005439A" w:rsidRPr="006B4138" w:rsidRDefault="006B4138" w:rsidP="006B4138">
            <w:pPr>
              <w:pStyle w:val="B1"/>
              <w:tabs>
                <w:tab w:val="num" w:pos="644"/>
              </w:tabs>
              <w:ind w:left="644" w:hanging="360"/>
              <w:rPr>
                <w:rFonts w:ascii="Arial" w:hAnsi="Arial" w:cs="Arial"/>
                <w:sz w:val="18"/>
                <w:szCs w:val="18"/>
              </w:rPr>
            </w:pPr>
            <w:r>
              <w:t>-</w:t>
            </w:r>
            <w:r>
              <w:tab/>
            </w:r>
            <w:r w:rsidR="0005439A" w:rsidRPr="006B4138">
              <w:rPr>
                <w:rFonts w:ascii="Arial" w:hAnsi="Arial" w:cs="Arial"/>
                <w:sz w:val="18"/>
                <w:szCs w:val="18"/>
              </w:rPr>
              <w:t xml:space="preserve">an Update Request is sent to the V-SMF before the Create Response (e.g. for EPS bearer ID allocation as specified in </w:t>
            </w:r>
            <w:r w:rsidR="005B1EEB">
              <w:rPr>
                <w:rFonts w:ascii="Arial" w:hAnsi="Arial" w:cs="Arial"/>
                <w:sz w:val="18"/>
                <w:szCs w:val="18"/>
              </w:rPr>
              <w:t>clause</w:t>
            </w:r>
            <w:r w:rsidR="0005439A" w:rsidRPr="006B4138">
              <w:rPr>
                <w:rFonts w:ascii="Arial" w:hAnsi="Arial" w:cs="Arial"/>
                <w:sz w:val="18"/>
                <w:szCs w:val="18"/>
              </w:rPr>
              <w:t xml:space="preserve"> 4.11.1.4.1 of</w:t>
            </w:r>
            <w:r w:rsidR="003D33E7">
              <w:rPr>
                <w:rFonts w:ascii="Arial" w:hAnsi="Arial" w:cs="Arial"/>
                <w:sz w:val="18"/>
                <w:szCs w:val="18"/>
              </w:rPr>
              <w:t xml:space="preserve"> 3GPP </w:t>
            </w:r>
            <w:r w:rsidR="00F25774">
              <w:rPr>
                <w:rFonts w:ascii="Arial" w:hAnsi="Arial" w:cs="Arial"/>
                <w:sz w:val="18"/>
                <w:szCs w:val="18"/>
              </w:rPr>
              <w:t>TS </w:t>
            </w:r>
            <w:r w:rsidR="003D33E7">
              <w:rPr>
                <w:rFonts w:ascii="Arial" w:hAnsi="Arial" w:cs="Arial"/>
                <w:sz w:val="18"/>
                <w:szCs w:val="18"/>
              </w:rPr>
              <w:t>23</w:t>
            </w:r>
            <w:r w:rsidR="00CA4B50" w:rsidRPr="006B4138">
              <w:rPr>
                <w:rFonts w:ascii="Arial" w:hAnsi="Arial" w:cs="Arial"/>
                <w:sz w:val="18"/>
                <w:szCs w:val="18"/>
              </w:rPr>
              <w:t>.502</w:t>
            </w:r>
            <w:r w:rsidR="00CA4B50">
              <w:rPr>
                <w:rFonts w:ascii="Arial" w:hAnsi="Arial" w:cs="Arial"/>
                <w:sz w:val="18"/>
                <w:szCs w:val="18"/>
              </w:rPr>
              <w:t> </w:t>
            </w:r>
            <w:r w:rsidR="00CA4B50" w:rsidRPr="006B4138">
              <w:rPr>
                <w:rFonts w:ascii="Arial" w:hAnsi="Arial" w:cs="Arial"/>
                <w:sz w:val="18"/>
                <w:szCs w:val="18"/>
              </w:rPr>
              <w:t>[</w:t>
            </w:r>
            <w:r w:rsidR="0005439A" w:rsidRPr="006B4138">
              <w:rPr>
                <w:rFonts w:ascii="Arial" w:hAnsi="Arial" w:cs="Arial"/>
                <w:sz w:val="18"/>
                <w:szCs w:val="18"/>
              </w:rPr>
              <w:t xml:space="preserve">3], or for Secondary authorization/authentication as specified in </w:t>
            </w:r>
            <w:r w:rsidR="005B1EEB">
              <w:rPr>
                <w:rFonts w:ascii="Arial" w:hAnsi="Arial" w:cs="Arial"/>
                <w:sz w:val="18"/>
                <w:szCs w:val="18"/>
              </w:rPr>
              <w:t>clause</w:t>
            </w:r>
            <w:r w:rsidR="0005439A" w:rsidRPr="006B4138">
              <w:rPr>
                <w:rFonts w:ascii="Arial" w:hAnsi="Arial" w:cs="Arial"/>
                <w:sz w:val="18"/>
                <w:szCs w:val="18"/>
              </w:rPr>
              <w:t xml:space="preserve"> 4.3.2.3 of</w:t>
            </w:r>
            <w:r w:rsidR="003D33E7">
              <w:rPr>
                <w:rFonts w:ascii="Arial" w:hAnsi="Arial" w:cs="Arial"/>
                <w:sz w:val="18"/>
                <w:szCs w:val="18"/>
              </w:rPr>
              <w:t xml:space="preserve"> 3GPP </w:t>
            </w:r>
            <w:r w:rsidR="00F25774">
              <w:rPr>
                <w:rFonts w:ascii="Arial" w:hAnsi="Arial" w:cs="Arial"/>
                <w:sz w:val="18"/>
                <w:szCs w:val="18"/>
              </w:rPr>
              <w:t>TS </w:t>
            </w:r>
            <w:r w:rsidR="003D33E7">
              <w:rPr>
                <w:rFonts w:ascii="Arial" w:hAnsi="Arial" w:cs="Arial"/>
                <w:sz w:val="18"/>
                <w:szCs w:val="18"/>
              </w:rPr>
              <w:t>23</w:t>
            </w:r>
            <w:r w:rsidR="00CA4B50" w:rsidRPr="006B4138">
              <w:rPr>
                <w:rFonts w:ascii="Arial" w:hAnsi="Arial" w:cs="Arial"/>
                <w:sz w:val="18"/>
                <w:szCs w:val="18"/>
              </w:rPr>
              <w:t>.502</w:t>
            </w:r>
            <w:r w:rsidR="00CA4B50">
              <w:rPr>
                <w:rFonts w:ascii="Arial" w:hAnsi="Arial" w:cs="Arial"/>
                <w:sz w:val="18"/>
                <w:szCs w:val="18"/>
              </w:rPr>
              <w:t> </w:t>
            </w:r>
            <w:r w:rsidR="00CA4B50" w:rsidRPr="006B4138">
              <w:rPr>
                <w:rFonts w:ascii="Arial" w:hAnsi="Arial" w:cs="Arial"/>
                <w:sz w:val="18"/>
                <w:szCs w:val="18"/>
              </w:rPr>
              <w:t>[</w:t>
            </w:r>
            <w:r w:rsidR="0005439A" w:rsidRPr="006B4138">
              <w:rPr>
                <w:rFonts w:ascii="Arial" w:hAnsi="Arial" w:cs="Arial"/>
                <w:sz w:val="18"/>
                <w:szCs w:val="18"/>
              </w:rPr>
              <w:t>3]), and</w:t>
            </w:r>
          </w:p>
          <w:p w14:paraId="46FA9C9F" w14:textId="0E09454E" w:rsidR="0005439A" w:rsidRPr="006B4138" w:rsidRDefault="006B4138" w:rsidP="006B4138">
            <w:pPr>
              <w:pStyle w:val="B1"/>
              <w:tabs>
                <w:tab w:val="num" w:pos="644"/>
              </w:tabs>
              <w:ind w:left="644" w:hanging="360"/>
              <w:rPr>
                <w:rFonts w:ascii="Arial" w:hAnsi="Arial" w:cs="Arial"/>
                <w:sz w:val="18"/>
                <w:szCs w:val="18"/>
              </w:rPr>
            </w:pPr>
            <w:r>
              <w:t>-</w:t>
            </w:r>
            <w:r>
              <w:tab/>
            </w:r>
            <w:r w:rsidR="0005439A" w:rsidRPr="006B4138">
              <w:rPr>
                <w:rFonts w:ascii="Arial" w:hAnsi="Arial" w:cs="Arial"/>
                <w:sz w:val="18"/>
                <w:szCs w:val="18"/>
              </w:rPr>
              <w:t>the H-SMF PDU Session Resource URI has not been previously provided to the V-SMF.</w:t>
            </w:r>
          </w:p>
          <w:p w14:paraId="175769E7" w14:textId="77777777" w:rsidR="0005439A" w:rsidRDefault="0005439A" w:rsidP="0005439A">
            <w:pPr>
              <w:pStyle w:val="TAL"/>
              <w:rPr>
                <w:rFonts w:cs="Arial"/>
                <w:szCs w:val="18"/>
              </w:rPr>
            </w:pPr>
          </w:p>
          <w:p w14:paraId="0F866E88" w14:textId="77777777" w:rsidR="0005439A" w:rsidRDefault="0005439A" w:rsidP="0005439A">
            <w:pPr>
              <w:pStyle w:val="TAL"/>
              <w:rPr>
                <w:rFonts w:cs="Arial"/>
                <w:szCs w:val="18"/>
              </w:rPr>
            </w:pPr>
            <w:r>
              <w:rPr>
                <w:rFonts w:cs="Arial"/>
                <w:szCs w:val="18"/>
              </w:rPr>
              <w:t>This IE shall not be included otherwise.</w:t>
            </w:r>
          </w:p>
          <w:p w14:paraId="334AFFF2" w14:textId="77777777" w:rsidR="0005439A" w:rsidRDefault="0005439A" w:rsidP="0005439A">
            <w:pPr>
              <w:pStyle w:val="TAL"/>
              <w:rPr>
                <w:rFonts w:cs="Arial"/>
                <w:szCs w:val="18"/>
              </w:rPr>
            </w:pPr>
          </w:p>
          <w:p w14:paraId="1A3C8BC0" w14:textId="5F49A4A7" w:rsidR="0005439A" w:rsidRDefault="0005439A" w:rsidP="0005439A">
            <w:pPr>
              <w:pStyle w:val="TAL"/>
              <w:rPr>
                <w:rFonts w:cs="Arial"/>
                <w:szCs w:val="18"/>
              </w:rPr>
            </w:pPr>
            <w:r>
              <w:rPr>
                <w:rFonts w:cs="Arial"/>
                <w:szCs w:val="18"/>
              </w:rPr>
              <w:t>When present, this IE shall include the URI representing the PDU session resrouce in the H-SMF.</w:t>
            </w:r>
          </w:p>
        </w:tc>
      </w:tr>
      <w:tr w:rsidR="0005439A" w:rsidRPr="00FD48E5" w14:paraId="12E3015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0BA767CA" w14:textId="273E8E49" w:rsidR="0005439A" w:rsidRDefault="0005439A" w:rsidP="0005439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045711F" w14:textId="25E5446A" w:rsidR="0005439A" w:rsidRDefault="0005439A" w:rsidP="0005439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31189B3" w14:textId="677E4B55" w:rsidR="0005439A" w:rsidRDefault="0005439A" w:rsidP="000543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DC9742" w14:textId="731CD7E3" w:rsidR="0005439A" w:rsidRDefault="0005439A" w:rsidP="000543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382EF" w14:textId="264E1D21" w:rsidR="0005439A" w:rsidRDefault="0005439A" w:rsidP="0005439A">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5B1EEB">
              <w:rPr>
                <w:rFonts w:cs="Arial"/>
                <w:szCs w:val="18"/>
              </w:rPr>
              <w:t>clause</w:t>
            </w:r>
            <w:r>
              <w:rPr>
                <w:rFonts w:cs="Arial"/>
                <w:szCs w:val="18"/>
              </w:rPr>
              <w:t xml:space="preserve"> 6.1.8 is supported. </w:t>
            </w:r>
          </w:p>
        </w:tc>
      </w:tr>
      <w:tr w:rsidR="00646AA5" w:rsidRPr="00FD48E5" w14:paraId="32E9FCC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CA" w14:textId="77777777" w:rsidR="00646AA5" w:rsidRDefault="00646AA5" w:rsidP="00646AA5">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CB" w14:textId="77777777" w:rsidR="00646AA5" w:rsidRDefault="00646AA5" w:rsidP="00646AA5">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CC" w14:textId="77777777" w:rsidR="00646AA5" w:rsidRDefault="00646AA5" w:rsidP="00646AA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CD" w14:textId="77777777" w:rsidR="00646AA5" w:rsidRDefault="00646AA5" w:rsidP="00646AA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E" w14:textId="77777777" w:rsidR="00646AA5" w:rsidRDefault="00646AA5" w:rsidP="00646AA5">
            <w:pPr>
              <w:pStyle w:val="TAL"/>
              <w:rPr>
                <w:rFonts w:cs="Arial"/>
                <w:szCs w:val="18"/>
              </w:rPr>
            </w:pPr>
            <w:r>
              <w:rPr>
                <w:rFonts w:cs="Arial"/>
                <w:szCs w:val="18"/>
              </w:rPr>
              <w:t xml:space="preserve">When present, this IE shall indicate the cause for the requested modification. </w:t>
            </w:r>
          </w:p>
        </w:tc>
      </w:tr>
      <w:tr w:rsidR="00714BBB" w:rsidRPr="00FD48E5" w14:paraId="3D79D58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E589458" w14:textId="51BD43DC" w:rsidR="00714BBB" w:rsidRDefault="00714BBB" w:rsidP="00714BBB">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73FB9E0" w14:textId="64E1234A" w:rsidR="00714BBB" w:rsidRDefault="00714BBB" w:rsidP="00714BB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2CAB246" w14:textId="2C13BBF4"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25F07D" w14:textId="0C1E52F7"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809C" w14:textId="113ABCAE" w:rsidR="00714BBB" w:rsidRDefault="00714BBB" w:rsidP="00714BBB">
            <w:pPr>
              <w:pStyle w:val="TAL"/>
              <w:rPr>
                <w:rFonts w:cs="Arial"/>
                <w:szCs w:val="18"/>
              </w:rPr>
            </w:pPr>
            <w:r>
              <w:rPr>
                <w:rFonts w:cs="Arial"/>
                <w:szCs w:val="18"/>
              </w:rPr>
              <w:t xml:space="preserve">When present, this IE shall contain the 5GSM cause the H-SMF </w:t>
            </w:r>
            <w:r w:rsidR="00E7640D">
              <w:rPr>
                <w:rFonts w:cs="Arial"/>
                <w:szCs w:val="18"/>
              </w:rPr>
              <w:t xml:space="preserve">proposes </w:t>
            </w:r>
            <w:r>
              <w:rPr>
                <w:rFonts w:cs="Arial"/>
                <w:szCs w:val="18"/>
              </w:rPr>
              <w:t xml:space="preserve">the V-SMF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5B1EEB">
              <w:rPr>
                <w:rFonts w:cs="Arial"/>
                <w:szCs w:val="18"/>
              </w:rPr>
              <w:t>clause</w:t>
            </w:r>
            <w:r>
              <w:rPr>
                <w:rFonts w:cs="Arial"/>
                <w:szCs w:val="18"/>
              </w:rPr>
              <w:t xml:space="preserve"> 9.11.4.2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718FA0F5" w14:textId="77777777" w:rsidR="00714BBB" w:rsidRDefault="00714BBB" w:rsidP="00714BBB">
            <w:pPr>
              <w:pStyle w:val="TAL"/>
              <w:rPr>
                <w:rFonts w:cs="Arial"/>
                <w:szCs w:val="18"/>
              </w:rPr>
            </w:pPr>
            <w:r>
              <w:rPr>
                <w:rFonts w:cs="Arial"/>
                <w:szCs w:val="18"/>
              </w:rPr>
              <w:t>Example: the cause "Invalid mandatory information" shall be encoded as "60".</w:t>
            </w:r>
          </w:p>
          <w:p w14:paraId="1B87A2B6" w14:textId="2E1ED15E" w:rsidR="00714BBB" w:rsidRDefault="00714BBB" w:rsidP="00714BBB">
            <w:pPr>
              <w:pStyle w:val="TAL"/>
              <w:rPr>
                <w:rFonts w:cs="Arial"/>
                <w:szCs w:val="18"/>
              </w:rPr>
            </w:pPr>
            <w:r>
              <w:rPr>
                <w:rFonts w:cs="Arial"/>
                <w:szCs w:val="18"/>
              </w:rPr>
              <w:t>See NOTE.</w:t>
            </w:r>
          </w:p>
        </w:tc>
      </w:tr>
      <w:tr w:rsidR="00714BBB" w:rsidRPr="00FD48E5" w14:paraId="58F4B64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D698E3A" w14:textId="6F52BF03"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75820CE7" w14:textId="5476DB50"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35DED9" w14:textId="6EC8646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B2F815" w14:textId="18C0A32E"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6E421E2" w14:textId="3140D495" w:rsidR="00714BBB" w:rsidRDefault="00714BBB" w:rsidP="00714BBB">
            <w:pPr>
              <w:pStyle w:val="TAL"/>
              <w:rPr>
                <w:rFonts w:cs="Arial"/>
                <w:szCs w:val="18"/>
              </w:rPr>
            </w:pPr>
            <w:r>
              <w:rPr>
                <w:rFonts w:cs="Arial"/>
                <w:szCs w:val="18"/>
              </w:rPr>
              <w:t xml:space="preserve">When present, this IE shall indicate a Back-off timer value, in seconds, that the V-SMF may use when sending the NAS message (PDU Session Release Command) towards the UE.  </w:t>
            </w:r>
          </w:p>
        </w:tc>
      </w:tr>
      <w:tr w:rsidR="00714BBB" w:rsidRPr="00FD48E5" w14:paraId="74F63508" w14:textId="77777777" w:rsidTr="0089734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4025C7" w14:textId="2673C486" w:rsidR="00714BBB" w:rsidRDefault="00714BBB" w:rsidP="00757B26">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32E9FCD0" w14:textId="77777777" w:rsidR="003E448D" w:rsidRDefault="003E448D" w:rsidP="003E448D"/>
    <w:p w14:paraId="32E9FCD1" w14:textId="77777777" w:rsidR="003E448D" w:rsidRDefault="003E448D" w:rsidP="003E448D">
      <w:pPr>
        <w:pStyle w:val="Heading5"/>
      </w:pPr>
      <w:bookmarkStart w:id="848" w:name="_Toc20129605"/>
      <w:bookmarkStart w:id="849" w:name="_Toc27584232"/>
      <w:bookmarkStart w:id="850" w:name="_Toc36455534"/>
      <w:bookmarkStart w:id="851" w:name="_Toc45026920"/>
      <w:bookmarkStart w:id="852" w:name="_Toc67687255"/>
      <w:r>
        <w:lastRenderedPageBreak/>
        <w:t>6.1.6.2.16</w:t>
      </w:r>
      <w:r>
        <w:tab/>
        <w:t>Type: VsmfUpdatedData</w:t>
      </w:r>
      <w:bookmarkEnd w:id="848"/>
      <w:bookmarkEnd w:id="849"/>
      <w:bookmarkEnd w:id="850"/>
      <w:bookmarkEnd w:id="851"/>
      <w:bookmarkEnd w:id="852"/>
    </w:p>
    <w:p w14:paraId="32E9FCD2" w14:textId="77777777" w:rsidR="003E448D" w:rsidRDefault="003E448D" w:rsidP="003E448D">
      <w:pPr>
        <w:pStyle w:val="TH"/>
      </w:pPr>
      <w:r>
        <w:rPr>
          <w:noProof/>
        </w:rPr>
        <w:t>Table </w:t>
      </w:r>
      <w:r>
        <w:t xml:space="preserve">6.1.6.2.16-1: </w:t>
      </w:r>
      <w:r>
        <w:rPr>
          <w:noProof/>
        </w:rPr>
        <w:t>Definition of type Vsmf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D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D3"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D4"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D5"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D6"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D7" w14:textId="77777777" w:rsidR="003E448D" w:rsidRDefault="003E448D" w:rsidP="00A423F5">
            <w:pPr>
              <w:pStyle w:val="TAH"/>
              <w:rPr>
                <w:rFonts w:cs="Arial"/>
                <w:szCs w:val="18"/>
              </w:rPr>
            </w:pPr>
            <w:r>
              <w:rPr>
                <w:rFonts w:cs="Arial"/>
                <w:szCs w:val="18"/>
              </w:rPr>
              <w:t>Description</w:t>
            </w:r>
          </w:p>
        </w:tc>
      </w:tr>
      <w:tr w:rsidR="00E41950" w:rsidRPr="00FD48E5" w14:paraId="32E9FCD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9" w14:textId="77777777" w:rsidR="00E41950" w:rsidRDefault="00E41950" w:rsidP="001433FE">
            <w:pPr>
              <w:pStyle w:val="TAL"/>
            </w:pPr>
            <w:r>
              <w:t>qosFlowsAddModList</w:t>
            </w:r>
          </w:p>
        </w:tc>
        <w:tc>
          <w:tcPr>
            <w:tcW w:w="1559" w:type="dxa"/>
            <w:tcBorders>
              <w:top w:val="single" w:sz="4" w:space="0" w:color="auto"/>
              <w:left w:val="single" w:sz="4" w:space="0" w:color="auto"/>
              <w:bottom w:val="single" w:sz="4" w:space="0" w:color="auto"/>
              <w:right w:val="single" w:sz="4" w:space="0" w:color="auto"/>
            </w:tcBorders>
          </w:tcPr>
          <w:p w14:paraId="32E9FCDA"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D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DC" w14:textId="77BF6BC4"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DD" w14:textId="77777777" w:rsidR="00E41950" w:rsidRDefault="00E41950" w:rsidP="001433FE">
            <w:pPr>
              <w:pStyle w:val="TAL"/>
              <w:rPr>
                <w:rFonts w:cs="Arial"/>
                <w:szCs w:val="18"/>
              </w:rPr>
            </w:pPr>
            <w:r>
              <w:rPr>
                <w:rFonts w:cs="Arial"/>
                <w:szCs w:val="18"/>
              </w:rPr>
              <w:t>This IE shall be present if QoS flows have been successfully established or modified.</w:t>
            </w:r>
          </w:p>
        </w:tc>
      </w:tr>
      <w:tr w:rsidR="00E41950" w:rsidRPr="00FD48E5" w14:paraId="32E9FCE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F" w14:textId="77777777" w:rsidR="00E41950" w:rsidRDefault="00E41950" w:rsidP="001433FE">
            <w:pPr>
              <w:pStyle w:val="TAL"/>
            </w:pPr>
            <w:r>
              <w:t>qosFlowsRelList</w:t>
            </w:r>
          </w:p>
        </w:tc>
        <w:tc>
          <w:tcPr>
            <w:tcW w:w="1559" w:type="dxa"/>
            <w:tcBorders>
              <w:top w:val="single" w:sz="4" w:space="0" w:color="auto"/>
              <w:left w:val="single" w:sz="4" w:space="0" w:color="auto"/>
              <w:bottom w:val="single" w:sz="4" w:space="0" w:color="auto"/>
              <w:right w:val="single" w:sz="4" w:space="0" w:color="auto"/>
            </w:tcBorders>
          </w:tcPr>
          <w:p w14:paraId="32E9FCE0"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2" w14:textId="05964920"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3" w14:textId="77777777" w:rsidR="00E41950" w:rsidRDefault="00E41950" w:rsidP="001433FE">
            <w:pPr>
              <w:pStyle w:val="TAL"/>
              <w:rPr>
                <w:rFonts w:cs="Arial"/>
                <w:szCs w:val="18"/>
              </w:rPr>
            </w:pPr>
            <w:r>
              <w:rPr>
                <w:rFonts w:cs="Arial"/>
                <w:szCs w:val="18"/>
              </w:rPr>
              <w:t>This IE shall be present if QoS flows have been successfully released.</w:t>
            </w:r>
          </w:p>
        </w:tc>
      </w:tr>
      <w:tr w:rsidR="00E41950" w:rsidRPr="00FD48E5" w14:paraId="32E9FCE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5" w14:textId="77777777" w:rsidR="00E41950" w:rsidRDefault="00E41950" w:rsidP="001433FE">
            <w:pPr>
              <w:pStyle w:val="TAL"/>
            </w:pPr>
            <w:r>
              <w:t>qosFlowsFailedtoAddModList</w:t>
            </w:r>
          </w:p>
        </w:tc>
        <w:tc>
          <w:tcPr>
            <w:tcW w:w="1559" w:type="dxa"/>
            <w:tcBorders>
              <w:top w:val="single" w:sz="4" w:space="0" w:color="auto"/>
              <w:left w:val="single" w:sz="4" w:space="0" w:color="auto"/>
              <w:bottom w:val="single" w:sz="4" w:space="0" w:color="auto"/>
              <w:right w:val="single" w:sz="4" w:space="0" w:color="auto"/>
            </w:tcBorders>
          </w:tcPr>
          <w:p w14:paraId="32E9FCE6"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7"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8" w14:textId="717FFB1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9" w14:textId="77777777" w:rsidR="00E41950" w:rsidRDefault="00E41950" w:rsidP="001433FE">
            <w:pPr>
              <w:pStyle w:val="TAL"/>
              <w:rPr>
                <w:rFonts w:cs="Arial"/>
                <w:szCs w:val="18"/>
              </w:rPr>
            </w:pPr>
            <w:r>
              <w:rPr>
                <w:rFonts w:cs="Arial"/>
                <w:szCs w:val="18"/>
              </w:rPr>
              <w:t>This IE shall be present if QoS flows failed to be established or modified.</w:t>
            </w:r>
          </w:p>
        </w:tc>
      </w:tr>
      <w:tr w:rsidR="00E41950" w:rsidRPr="00FD48E5" w14:paraId="32E9FCF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B" w14:textId="77777777" w:rsidR="00E41950" w:rsidRDefault="00E41950" w:rsidP="001433FE">
            <w:pPr>
              <w:pStyle w:val="TAL"/>
            </w:pPr>
            <w:r>
              <w:t>qosFlowsFailedtoRelList</w:t>
            </w:r>
          </w:p>
        </w:tc>
        <w:tc>
          <w:tcPr>
            <w:tcW w:w="1559" w:type="dxa"/>
            <w:tcBorders>
              <w:top w:val="single" w:sz="4" w:space="0" w:color="auto"/>
              <w:left w:val="single" w:sz="4" w:space="0" w:color="auto"/>
              <w:bottom w:val="single" w:sz="4" w:space="0" w:color="auto"/>
              <w:right w:val="single" w:sz="4" w:space="0" w:color="auto"/>
            </w:tcBorders>
          </w:tcPr>
          <w:p w14:paraId="32E9FCEC"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D"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E" w14:textId="55D13AA3"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F" w14:textId="77777777" w:rsidR="00E41950" w:rsidRDefault="00E41950" w:rsidP="001433FE">
            <w:pPr>
              <w:pStyle w:val="TAL"/>
              <w:rPr>
                <w:rFonts w:cs="Arial"/>
                <w:szCs w:val="18"/>
              </w:rPr>
            </w:pPr>
            <w:r>
              <w:rPr>
                <w:rFonts w:cs="Arial"/>
                <w:szCs w:val="18"/>
              </w:rPr>
              <w:t>This IE shall be present if QoS flows failed to be released.</w:t>
            </w:r>
          </w:p>
        </w:tc>
      </w:tr>
      <w:tr w:rsidR="00C22548" w:rsidRPr="00FD48E5" w14:paraId="32E9FCF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1" w14:textId="77777777" w:rsidR="00C22548" w:rsidRDefault="00C22548" w:rsidP="001433FE">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CF2"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3"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4"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5" w14:textId="4C1DE0FF"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066066">
              <w:rPr>
                <w:rFonts w:cs="Arial"/>
                <w:szCs w:val="18"/>
              </w:rPr>
              <w:t xml:space="preserve">reference the </w:t>
            </w:r>
            <w:r w:rsidR="00066066">
              <w:rPr>
                <w:lang w:val="en-US"/>
              </w:rPr>
              <w:t>n1SmInfoFromUe</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C22548" w:rsidRPr="00FD48E5" w14:paraId="32E9FCF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7"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CF8"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9"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A"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B" w14:textId="031A4769"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066066">
              <w:rPr>
                <w:rFonts w:cs="Arial"/>
                <w:szCs w:val="18"/>
              </w:rPr>
              <w:t xml:space="preserve">reference the </w:t>
            </w:r>
            <w:r w:rsidR="00066066">
              <w:rPr>
                <w:lang w:val="en-US"/>
              </w:rPr>
              <w:t>unknownN1SmInfo</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5457F" w:rsidRPr="00FD48E5" w14:paraId="32E9FD0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D" w14:textId="77777777" w:rsidR="0045457F" w:rsidRDefault="0045457F" w:rsidP="0045457F">
            <w:pPr>
              <w:pStyle w:val="TAL"/>
              <w:rPr>
                <w:lang w:val="en-US"/>
              </w:rPr>
            </w:pPr>
            <w:r>
              <w:t>ueLocation</w:t>
            </w:r>
          </w:p>
        </w:tc>
        <w:tc>
          <w:tcPr>
            <w:tcW w:w="1559" w:type="dxa"/>
            <w:tcBorders>
              <w:top w:val="single" w:sz="4" w:space="0" w:color="auto"/>
              <w:left w:val="single" w:sz="4" w:space="0" w:color="auto"/>
              <w:bottom w:val="single" w:sz="4" w:space="0" w:color="auto"/>
              <w:right w:val="single" w:sz="4" w:space="0" w:color="auto"/>
            </w:tcBorders>
          </w:tcPr>
          <w:p w14:paraId="32E9FCFE" w14:textId="77777777" w:rsidR="0045457F" w:rsidRDefault="0045457F" w:rsidP="0045457F">
            <w:pPr>
              <w:pStyle w:val="TAL"/>
              <w:rPr>
                <w:lang w:val="en-US"/>
              </w:rPr>
            </w:pPr>
            <w:r>
              <w:t>UserLocation</w:t>
            </w:r>
          </w:p>
        </w:tc>
        <w:tc>
          <w:tcPr>
            <w:tcW w:w="425" w:type="dxa"/>
            <w:tcBorders>
              <w:top w:val="single" w:sz="4" w:space="0" w:color="auto"/>
              <w:left w:val="single" w:sz="4" w:space="0" w:color="auto"/>
              <w:bottom w:val="single" w:sz="4" w:space="0" w:color="auto"/>
              <w:right w:val="single" w:sz="4" w:space="0" w:color="auto"/>
            </w:tcBorders>
          </w:tcPr>
          <w:p w14:paraId="32E9FCF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1"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2" w14:textId="77777777" w:rsidR="0045457F" w:rsidRDefault="0045457F" w:rsidP="0045457F">
            <w:pPr>
              <w:pStyle w:val="TAL"/>
              <w:rPr>
                <w:rFonts w:cs="Arial"/>
                <w:szCs w:val="18"/>
              </w:rPr>
            </w:pPr>
            <w:r>
              <w:rPr>
                <w:rFonts w:cs="Arial"/>
                <w:szCs w:val="18"/>
              </w:rPr>
              <w:t>When present, this IE shall contain the UE location information.</w:t>
            </w:r>
          </w:p>
        </w:tc>
      </w:tr>
      <w:tr w:rsidR="0045457F" w:rsidRPr="00FD48E5" w14:paraId="32E9FD0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4" w14:textId="77777777" w:rsidR="0045457F" w:rsidRDefault="0045457F" w:rsidP="0045457F">
            <w:pPr>
              <w:pStyle w:val="TAL"/>
              <w:rPr>
                <w:lang w:val="en-US"/>
              </w:rPr>
            </w:pPr>
            <w:r>
              <w:t>ueTimeZone</w:t>
            </w:r>
          </w:p>
        </w:tc>
        <w:tc>
          <w:tcPr>
            <w:tcW w:w="1559" w:type="dxa"/>
            <w:tcBorders>
              <w:top w:val="single" w:sz="4" w:space="0" w:color="auto"/>
              <w:left w:val="single" w:sz="4" w:space="0" w:color="auto"/>
              <w:bottom w:val="single" w:sz="4" w:space="0" w:color="auto"/>
              <w:right w:val="single" w:sz="4" w:space="0" w:color="auto"/>
            </w:tcBorders>
          </w:tcPr>
          <w:p w14:paraId="32E9FD05" w14:textId="77777777" w:rsidR="0045457F" w:rsidRDefault="0045457F" w:rsidP="0045457F">
            <w:pPr>
              <w:pStyle w:val="TAL"/>
              <w:rPr>
                <w:lang w:val="en-US"/>
              </w:rPr>
            </w:pPr>
            <w:r>
              <w:t>TimeZone</w:t>
            </w:r>
          </w:p>
        </w:tc>
        <w:tc>
          <w:tcPr>
            <w:tcW w:w="425" w:type="dxa"/>
            <w:tcBorders>
              <w:top w:val="single" w:sz="4" w:space="0" w:color="auto"/>
              <w:left w:val="single" w:sz="4" w:space="0" w:color="auto"/>
              <w:bottom w:val="single" w:sz="4" w:space="0" w:color="auto"/>
              <w:right w:val="single" w:sz="4" w:space="0" w:color="auto"/>
            </w:tcBorders>
          </w:tcPr>
          <w:p w14:paraId="32E9FD06"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8"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9" w14:textId="77777777" w:rsidR="0045457F" w:rsidRDefault="0045457F" w:rsidP="0045457F">
            <w:pPr>
              <w:pStyle w:val="TAL"/>
              <w:rPr>
                <w:rFonts w:cs="Arial"/>
                <w:szCs w:val="18"/>
              </w:rPr>
            </w:pPr>
            <w:r>
              <w:rPr>
                <w:rFonts w:cs="Arial"/>
                <w:szCs w:val="18"/>
              </w:rPr>
              <w:t>When present, this IE shall contain the new UE Time Zone.</w:t>
            </w:r>
          </w:p>
        </w:tc>
      </w:tr>
      <w:tr w:rsidR="0045457F" w:rsidRPr="00FD48E5" w14:paraId="32E9FD1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B" w14:textId="77777777" w:rsidR="0045457F" w:rsidRDefault="0045457F" w:rsidP="0045457F">
            <w:pPr>
              <w:pStyle w:val="TAL"/>
              <w:rPr>
                <w:lang w:val="en-US"/>
              </w:rPr>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D0C" w14:textId="77777777" w:rsidR="0045457F" w:rsidRDefault="0045457F" w:rsidP="0045457F">
            <w:pPr>
              <w:pStyle w:val="TAL"/>
              <w:rPr>
                <w:lang w:val="en-US"/>
              </w:rPr>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D0D"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0E"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F" w14:textId="3BE9B242" w:rsidR="0045457F" w:rsidRDefault="0045457F" w:rsidP="0045457F">
            <w:pPr>
              <w:pStyle w:val="TAL"/>
              <w:rPr>
                <w:rFonts w:cs="Arial"/>
                <w:szCs w:val="18"/>
              </w:rPr>
            </w:pPr>
            <w:r>
              <w:rPr>
                <w:rFonts w:cs="Arial"/>
                <w:szCs w:val="18"/>
              </w:rPr>
              <w:t>Additional UE location.</w:t>
            </w:r>
          </w:p>
          <w:p w14:paraId="32E9FD10" w14:textId="0F68596F"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D11" w14:textId="313BA76E"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D12"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sidRPr="00FF2C45">
              <w:rPr>
                <w:rFonts w:ascii="Arial" w:hAnsi="Arial" w:cs="Arial"/>
                <w:sz w:val="18"/>
                <w:szCs w:val="18"/>
              </w:rPr>
              <w:t>; and</w:t>
            </w:r>
          </w:p>
          <w:p w14:paraId="32E9FD13"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C43287" w:rsidRPr="00FD48E5" w14:paraId="32E9FD1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5" w14:textId="77777777" w:rsidR="00C43287" w:rsidRPr="00943D09" w:rsidRDefault="00C43287" w:rsidP="00C43287">
            <w:pPr>
              <w:pStyle w:val="TAL"/>
              <w:rPr>
                <w:lang w:val="en-US"/>
              </w:rPr>
            </w:pPr>
            <w:r>
              <w:rPr>
                <w:lang w:val="en-US"/>
              </w:rPr>
              <w:t>assignedEbiList</w:t>
            </w:r>
          </w:p>
        </w:tc>
        <w:tc>
          <w:tcPr>
            <w:tcW w:w="1559" w:type="dxa"/>
            <w:tcBorders>
              <w:top w:val="single" w:sz="4" w:space="0" w:color="auto"/>
              <w:left w:val="single" w:sz="4" w:space="0" w:color="auto"/>
              <w:bottom w:val="single" w:sz="4" w:space="0" w:color="auto"/>
              <w:right w:val="single" w:sz="4" w:space="0" w:color="auto"/>
            </w:tcBorders>
          </w:tcPr>
          <w:p w14:paraId="32E9FD16" w14:textId="77777777" w:rsidR="00C43287" w:rsidRPr="00943D09" w:rsidRDefault="00C43287" w:rsidP="00C43287">
            <w:pPr>
              <w:pStyle w:val="TAL"/>
              <w:rPr>
                <w:lang w:val="en-US"/>
              </w:rPr>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D17"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8" w14:textId="56C3548F"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9" w14:textId="77777777" w:rsidR="00C43287" w:rsidRDefault="00C43287" w:rsidP="00C43287">
            <w:pPr>
              <w:pStyle w:val="TAL"/>
              <w:rPr>
                <w:rFonts w:cs="Arial"/>
                <w:szCs w:val="18"/>
              </w:rPr>
            </w:pPr>
            <w:r>
              <w:rPr>
                <w:rFonts w:cs="Arial"/>
                <w:szCs w:val="18"/>
              </w:rPr>
              <w:t>This IE shall be present if the AMF assigned the requested EBI(s). When present, it shall contain the EBIs that were successfully assigned.</w:t>
            </w:r>
          </w:p>
        </w:tc>
      </w:tr>
      <w:tr w:rsidR="00C43287" w:rsidRPr="00FD48E5" w14:paraId="32E9FD2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B" w14:textId="77777777" w:rsidR="00C43287" w:rsidRPr="00943D09" w:rsidRDefault="00C43287" w:rsidP="00C43287">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D1C" w14:textId="77777777" w:rsidR="00C43287" w:rsidRPr="00943D09" w:rsidRDefault="00C43287" w:rsidP="00C43287">
            <w:pPr>
              <w:pStyle w:val="TAL"/>
              <w:rPr>
                <w:lang w:val="en-US"/>
              </w:rPr>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D1D"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E" w14:textId="1E8FC785"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F" w14:textId="77777777" w:rsidR="00C43287" w:rsidRDefault="00C43287" w:rsidP="00C43287">
            <w:pPr>
              <w:pStyle w:val="TAL"/>
              <w:rPr>
                <w:rFonts w:cs="Arial"/>
                <w:szCs w:val="18"/>
              </w:rPr>
            </w:pPr>
            <w:r>
              <w:rPr>
                <w:rFonts w:cs="Arial"/>
                <w:szCs w:val="18"/>
              </w:rPr>
              <w:t xml:space="preserve">This IE shall be present if the AMF failed to assign EBIs for a set of ARPs. </w:t>
            </w:r>
          </w:p>
        </w:tc>
      </w:tr>
      <w:tr w:rsidR="00C43287" w:rsidRPr="00FD48E5" w14:paraId="32E9FD2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21" w14:textId="77777777" w:rsidR="00C43287" w:rsidRPr="00943D09" w:rsidRDefault="00C43287" w:rsidP="00C43287">
            <w:pPr>
              <w:pStyle w:val="TAL"/>
              <w:rPr>
                <w:lang w:val="en-US"/>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2E9FD22" w14:textId="77777777" w:rsidR="00C43287" w:rsidRPr="00943D09" w:rsidRDefault="00C43287" w:rsidP="00C43287">
            <w:pPr>
              <w:pStyle w:val="TAL"/>
              <w:rPr>
                <w:lang w:val="en-US"/>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2E9FD23" w14:textId="77777777" w:rsidR="00C43287" w:rsidRDefault="00C43287" w:rsidP="00C4328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D24" w14:textId="0CE5FD6E" w:rsidR="00C43287" w:rsidRDefault="00DD2587" w:rsidP="00C43287">
            <w:pPr>
              <w:pStyle w:val="TAL"/>
            </w:pPr>
            <w:r>
              <w:rPr>
                <w:lang w:eastAsia="zh-CN"/>
              </w:rPr>
              <w:t>1</w:t>
            </w:r>
            <w:r w:rsidR="00C43287">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2E9FD25" w14:textId="77777777" w:rsidR="00C43287" w:rsidRDefault="00C43287" w:rsidP="00C4328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r>
      <w:tr w:rsidR="00240BC9" w:rsidRPr="00FD48E5" w14:paraId="7127AA6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D3CE198" w14:textId="18A25C95" w:rsidR="00240BC9" w:rsidRDefault="00240BC9" w:rsidP="00240BC9">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73A73525" w14:textId="27C67375" w:rsidR="00240BC9" w:rsidRDefault="00240BC9" w:rsidP="00240BC9">
            <w:pPr>
              <w:pStyle w:val="TAL"/>
              <w:rPr>
                <w:lang w:eastAsia="zh-CN"/>
              </w:rPr>
            </w:pPr>
            <w:r w:rsidRPr="00B30907">
              <w:rPr>
                <w:lang w:eastAsia="zh-CN"/>
              </w:rPr>
              <w:t>array(</w:t>
            </w:r>
            <w:r>
              <w:rPr>
                <w:lang w:eastAsia="zh-CN"/>
              </w:rPr>
              <w:t>SecondaryRatUsageReport</w:t>
            </w:r>
            <w:r w:rsidRPr="00B30907">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0AEBDBB" w14:textId="0348133E" w:rsidR="00240BC9" w:rsidRDefault="00240BC9" w:rsidP="00240BC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1A159" w14:textId="7F16ECCA" w:rsidR="00240BC9" w:rsidDel="00DD2587" w:rsidRDefault="00240BC9" w:rsidP="00240BC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560954" w14:textId="6952E8B8"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0B87BB43" w14:textId="32DEAED6" w:rsidR="007202F8" w:rsidRDefault="007202F8" w:rsidP="00240BC9">
            <w:pPr>
              <w:pStyle w:val="TAL"/>
              <w:rPr>
                <w:rFonts w:cs="Arial"/>
                <w:szCs w:val="18"/>
                <w:lang w:eastAsia="zh-CN"/>
              </w:rPr>
            </w:pPr>
            <w:r>
              <w:rPr>
                <w:rFonts w:cs="Arial"/>
                <w:szCs w:val="18"/>
                <w:lang w:eastAsia="zh-CN"/>
              </w:rPr>
              <w:t>(NOTE)</w:t>
            </w:r>
          </w:p>
        </w:tc>
      </w:tr>
      <w:tr w:rsidR="007202F8" w:rsidRPr="00FD48E5" w14:paraId="6E4AFBE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3407FFB" w14:textId="4EDA81D2"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C7A6E57" w14:textId="2FB3441C" w:rsidR="007202F8" w:rsidRPr="00B30907" w:rsidRDefault="007202F8" w:rsidP="007202F8">
            <w:pPr>
              <w:pStyle w:val="TAL"/>
              <w:rPr>
                <w:lang w:eastAsia="zh-CN"/>
              </w:rPr>
            </w:pPr>
            <w:r w:rsidRPr="00AF5B8D">
              <w:rPr>
                <w:lang w:eastAsia="zh-CN"/>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5FE7D540" w14:textId="0B48B274" w:rsidR="007202F8" w:rsidRDefault="007202F8" w:rsidP="007202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ECDA54" w14:textId="7EF2BC2B" w:rsidR="007202F8" w:rsidRDefault="007202F8" w:rsidP="007202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80BFCE" w14:textId="4129A805"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2223F409" w14:textId="77777777" w:rsidTr="00C604E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FE153" w14:textId="4BE35120"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D27" w14:textId="77777777" w:rsidR="003E448D" w:rsidRDefault="003E448D" w:rsidP="003E448D"/>
    <w:p w14:paraId="32E9FD28" w14:textId="77777777" w:rsidR="003E448D" w:rsidRDefault="003E448D" w:rsidP="003E448D">
      <w:pPr>
        <w:pStyle w:val="Heading5"/>
      </w:pPr>
      <w:bookmarkStart w:id="853" w:name="_Toc20129606"/>
      <w:bookmarkStart w:id="854" w:name="_Toc27584233"/>
      <w:bookmarkStart w:id="855" w:name="_Toc36455535"/>
      <w:bookmarkStart w:id="856" w:name="_Toc45026921"/>
      <w:bookmarkStart w:id="857" w:name="_Toc67687256"/>
      <w:r>
        <w:lastRenderedPageBreak/>
        <w:t>6.1.6.2.17</w:t>
      </w:r>
      <w:r>
        <w:tab/>
        <w:t>Type: StatusNotification</w:t>
      </w:r>
      <w:bookmarkEnd w:id="853"/>
      <w:bookmarkEnd w:id="854"/>
      <w:bookmarkEnd w:id="855"/>
      <w:bookmarkEnd w:id="856"/>
      <w:bookmarkEnd w:id="857"/>
    </w:p>
    <w:p w14:paraId="32E9FD29" w14:textId="77777777" w:rsidR="003E448D" w:rsidRDefault="003E448D" w:rsidP="003E448D">
      <w:pPr>
        <w:pStyle w:val="TH"/>
      </w:pPr>
      <w:r>
        <w:rPr>
          <w:noProof/>
        </w:rPr>
        <w:t>Table </w:t>
      </w:r>
      <w:r>
        <w:t xml:space="preserve">6.1.6.2.17-1: </w:t>
      </w:r>
      <w:r>
        <w:rPr>
          <w:noProof/>
        </w:rPr>
        <w:t xml:space="preserve">Definition of type </w:t>
      </w:r>
      <w:r>
        <w: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D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2A"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2B"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2C"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2D"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2E" w14:textId="77777777" w:rsidR="003E448D" w:rsidRDefault="003E448D" w:rsidP="00A423F5">
            <w:pPr>
              <w:pStyle w:val="TAH"/>
              <w:rPr>
                <w:rFonts w:cs="Arial"/>
                <w:szCs w:val="18"/>
              </w:rPr>
            </w:pPr>
            <w:r>
              <w:rPr>
                <w:rFonts w:cs="Arial"/>
                <w:szCs w:val="18"/>
              </w:rPr>
              <w:t>Description</w:t>
            </w:r>
          </w:p>
        </w:tc>
      </w:tr>
      <w:tr w:rsidR="003E448D" w:rsidRPr="00FD48E5" w14:paraId="32E9FD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D30" w14:textId="77777777" w:rsidR="003E448D" w:rsidRDefault="003E448D"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D31" w14:textId="77777777" w:rsidR="003E448D" w:rsidRDefault="003E448D"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D32" w14:textId="77777777" w:rsidR="003E448D" w:rsidRDefault="003E448D"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33" w14:textId="77777777" w:rsidR="003E448D" w:rsidRDefault="003E448D"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34" w14:textId="77777777" w:rsidR="003E448D" w:rsidRDefault="003E448D" w:rsidP="00A423F5">
            <w:pPr>
              <w:pStyle w:val="TAL"/>
              <w:rPr>
                <w:rFonts w:cs="Arial"/>
                <w:szCs w:val="18"/>
              </w:rPr>
            </w:pPr>
            <w:r>
              <w:rPr>
                <w:rFonts w:cs="Arial"/>
                <w:szCs w:val="18"/>
              </w:rPr>
              <w:t>This IE shall contain status information about the PDU session.</w:t>
            </w:r>
          </w:p>
        </w:tc>
      </w:tr>
    </w:tbl>
    <w:p w14:paraId="32E9FD36" w14:textId="77777777" w:rsidR="00E41950" w:rsidRDefault="00E41950" w:rsidP="00AF70D0"/>
    <w:p w14:paraId="32E9FD37" w14:textId="77777777" w:rsidR="00E41950" w:rsidRDefault="00E41950" w:rsidP="00E41950">
      <w:pPr>
        <w:pStyle w:val="Heading5"/>
      </w:pPr>
      <w:bookmarkStart w:id="858" w:name="_Toc20129607"/>
      <w:bookmarkStart w:id="859" w:name="_Toc27584234"/>
      <w:bookmarkStart w:id="860" w:name="_Toc36455536"/>
      <w:bookmarkStart w:id="861" w:name="_Toc45026922"/>
      <w:bookmarkStart w:id="862" w:name="_Toc67687257"/>
      <w:r>
        <w:t>6.1.6.2.1</w:t>
      </w:r>
      <w:r w:rsidR="00E86560">
        <w:t>8</w:t>
      </w:r>
      <w:r>
        <w:tab/>
        <w:t>Type: QosFlowItem</w:t>
      </w:r>
      <w:bookmarkEnd w:id="858"/>
      <w:bookmarkEnd w:id="859"/>
      <w:bookmarkEnd w:id="860"/>
      <w:bookmarkEnd w:id="861"/>
      <w:bookmarkEnd w:id="862"/>
    </w:p>
    <w:p w14:paraId="32E9FD38" w14:textId="77777777" w:rsidR="00E41950" w:rsidRDefault="00E41950" w:rsidP="00E41950">
      <w:pPr>
        <w:pStyle w:val="TH"/>
      </w:pPr>
      <w:r>
        <w:rPr>
          <w:noProof/>
        </w:rPr>
        <w:t>Table </w:t>
      </w:r>
      <w:r>
        <w:t>6.1.6.2.1</w:t>
      </w:r>
      <w:r w:rsidR="00E86560">
        <w:t>8</w:t>
      </w:r>
      <w:r>
        <w:t xml:space="preserve">-1: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3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39"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3A"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3B"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3C"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3D" w14:textId="77777777" w:rsidR="00E41950" w:rsidRDefault="00E41950" w:rsidP="001433FE">
            <w:pPr>
              <w:pStyle w:val="TAH"/>
              <w:rPr>
                <w:rFonts w:cs="Arial"/>
                <w:szCs w:val="18"/>
              </w:rPr>
            </w:pPr>
            <w:r>
              <w:rPr>
                <w:rFonts w:cs="Arial"/>
                <w:szCs w:val="18"/>
              </w:rPr>
              <w:t>Description</w:t>
            </w:r>
          </w:p>
        </w:tc>
      </w:tr>
      <w:tr w:rsidR="00E41950" w:rsidRPr="00FD48E5" w14:paraId="32E9FD4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3F"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40"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41"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42"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43"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4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45" w14:textId="77777777" w:rsidR="00E41950" w:rsidRDefault="00E41950" w:rsidP="001433FE">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D46" w14:textId="77777777" w:rsidR="00E41950" w:rsidRDefault="00E41950" w:rsidP="001433FE">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D47"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48"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49" w14:textId="77777777" w:rsidR="00E41950" w:rsidRDefault="00E41950" w:rsidP="001433FE">
            <w:pPr>
              <w:pStyle w:val="TAL"/>
              <w:rPr>
                <w:rFonts w:cs="Arial"/>
                <w:szCs w:val="18"/>
              </w:rPr>
            </w:pPr>
            <w:r>
              <w:rPr>
                <w:rFonts w:cs="Arial"/>
                <w:szCs w:val="18"/>
              </w:rPr>
              <w:t>When present, this IE shall contain cause information.</w:t>
            </w:r>
          </w:p>
        </w:tc>
      </w:tr>
    </w:tbl>
    <w:p w14:paraId="32E9FD4B" w14:textId="77777777" w:rsidR="00E41950" w:rsidRPr="00356347" w:rsidRDefault="00E41950" w:rsidP="002B35B4"/>
    <w:p w14:paraId="32E9FD4C" w14:textId="77777777" w:rsidR="00E41950" w:rsidRDefault="00E41950" w:rsidP="00E41950">
      <w:pPr>
        <w:pStyle w:val="Heading5"/>
      </w:pPr>
      <w:bookmarkStart w:id="863" w:name="_Toc20129608"/>
      <w:bookmarkStart w:id="864" w:name="_Toc27584235"/>
      <w:bookmarkStart w:id="865" w:name="_Toc36455537"/>
      <w:bookmarkStart w:id="866" w:name="_Toc45026923"/>
      <w:bookmarkStart w:id="867" w:name="_Toc67687258"/>
      <w:r>
        <w:t>6.1.6.2.</w:t>
      </w:r>
      <w:r w:rsidR="00E86560">
        <w:t>19</w:t>
      </w:r>
      <w:r>
        <w:tab/>
        <w:t>Type: QosFlowSetupItem</w:t>
      </w:r>
      <w:bookmarkEnd w:id="863"/>
      <w:bookmarkEnd w:id="864"/>
      <w:bookmarkEnd w:id="865"/>
      <w:bookmarkEnd w:id="866"/>
      <w:bookmarkEnd w:id="867"/>
    </w:p>
    <w:p w14:paraId="32E9FD4D" w14:textId="77777777" w:rsidR="00E41950" w:rsidRDefault="00E41950" w:rsidP="00E41950">
      <w:pPr>
        <w:pStyle w:val="TH"/>
      </w:pPr>
      <w:r>
        <w:rPr>
          <w:noProof/>
        </w:rPr>
        <w:t>Table </w:t>
      </w:r>
      <w:r>
        <w:t>6.1.6.2.</w:t>
      </w:r>
      <w:r w:rsidR="00E86560">
        <w:t>19</w:t>
      </w:r>
      <w:r>
        <w:t xml:space="preserve">-1: </w:t>
      </w:r>
      <w:r>
        <w:rPr>
          <w:noProof/>
        </w:rPr>
        <w:t xml:space="preserve">Definition of type </w:t>
      </w:r>
      <w:r>
        <w:t>QosFlowSetupItem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5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4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4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5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5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52" w14:textId="77777777" w:rsidR="00E41950" w:rsidRDefault="00E41950" w:rsidP="001433FE">
            <w:pPr>
              <w:pStyle w:val="TAH"/>
              <w:rPr>
                <w:rFonts w:cs="Arial"/>
                <w:szCs w:val="18"/>
              </w:rPr>
            </w:pPr>
            <w:r>
              <w:rPr>
                <w:rFonts w:cs="Arial"/>
                <w:szCs w:val="18"/>
              </w:rPr>
              <w:t>Description</w:t>
            </w:r>
          </w:p>
        </w:tc>
      </w:tr>
      <w:tr w:rsidR="00E41950" w:rsidRPr="00FD48E5" w14:paraId="32E9FD5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4"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55"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5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8"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5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A"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5B"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5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E" w14:textId="28F1747D" w:rsidR="00E41950" w:rsidRDefault="00E41950" w:rsidP="001433FE">
            <w:pPr>
              <w:pStyle w:val="TAL"/>
              <w:rPr>
                <w:rFonts w:cs="Arial"/>
                <w:szCs w:val="18"/>
              </w:rPr>
            </w:pPr>
            <w:r>
              <w:rPr>
                <w:rFonts w:cs="Arial"/>
                <w:szCs w:val="18"/>
              </w:rPr>
              <w:t>This IE shall contain the QoS Rule(s) associated to the QoS flow</w:t>
            </w:r>
            <w:r w:rsidR="00283FD2">
              <w:rPr>
                <w:rFonts w:cs="Arial"/>
                <w:szCs w:val="18"/>
              </w:rPr>
              <w:t xml:space="preserve"> to be sent to the UE</w:t>
            </w:r>
            <w:r>
              <w:rPr>
                <w:rFonts w:cs="Arial"/>
                <w:szCs w:val="18"/>
              </w:rPr>
              <w:t xml:space="preserv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sidR="00D33524">
              <w:rPr>
                <w:rFonts w:cs="Arial"/>
                <w:szCs w:val="18"/>
              </w:rPr>
              <w:t>7</w:t>
            </w:r>
            <w:r>
              <w:rPr>
                <w:rFonts w:cs="Arial"/>
                <w:szCs w:val="18"/>
              </w:rPr>
              <w:t>]</w:t>
            </w:r>
            <w:r w:rsidR="00DF4B6D">
              <w:t xml:space="preserve"> (starting from octet 4)</w:t>
            </w:r>
            <w:r>
              <w:rPr>
                <w:rFonts w:cs="Arial"/>
                <w:szCs w:val="18"/>
              </w:rPr>
              <w:t>.</w:t>
            </w:r>
          </w:p>
        </w:tc>
      </w:tr>
      <w:tr w:rsidR="007D4104" w:rsidRPr="00FD48E5" w14:paraId="4EF2FFC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8E1813C" w14:textId="6CA4D43F" w:rsidR="007D4104" w:rsidRDefault="007D4104" w:rsidP="007D4104">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5E27BDC7" w14:textId="0A6F5C12" w:rsidR="007D4104" w:rsidRDefault="007D4104" w:rsidP="007D4104">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5A8531C" w14:textId="6D2BC739" w:rsidR="007D4104" w:rsidRDefault="007D4104" w:rsidP="007D410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92E85" w14:textId="4386C7BF" w:rsidR="007D4104" w:rsidRDefault="007D4104" w:rsidP="007D410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CA5385" w14:textId="24A9D5E9" w:rsidR="007D4104" w:rsidRDefault="007D4104" w:rsidP="007D4104">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r>
      <w:tr w:rsidR="00283FD2" w:rsidRPr="00FD48E5" w14:paraId="32E9FD6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60"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61"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62"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3"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4" w14:textId="51C85ECC"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r w:rsidR="00DF4B6D">
              <w:t xml:space="preserve"> (starting from octet 1)</w:t>
            </w:r>
            <w:r>
              <w:rPr>
                <w:rFonts w:cs="Arial"/>
                <w:szCs w:val="18"/>
              </w:rPr>
              <w:t xml:space="preserve">, encoding one single Qos flow description for the QoS flow to be set up. </w:t>
            </w:r>
          </w:p>
        </w:tc>
      </w:tr>
      <w:tr w:rsidR="00E41950" w:rsidRPr="00FD48E5" w14:paraId="32E9FD6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66"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67"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68"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9"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A" w14:textId="77777777" w:rsidR="00E41950" w:rsidRDefault="00E41950" w:rsidP="001433FE">
            <w:pPr>
              <w:pStyle w:val="TAL"/>
              <w:rPr>
                <w:rFonts w:cs="Arial"/>
                <w:szCs w:val="18"/>
              </w:rPr>
            </w:pPr>
            <w:r>
              <w:rPr>
                <w:rFonts w:cs="Arial"/>
                <w:szCs w:val="18"/>
              </w:rPr>
              <w:t>When present, this IE shall contain the description of the QoS Flow level Qos parameters.</w:t>
            </w:r>
          </w:p>
        </w:tc>
      </w:tr>
    </w:tbl>
    <w:p w14:paraId="32E9FD6C" w14:textId="77777777" w:rsidR="00E41950" w:rsidRDefault="00E41950" w:rsidP="00E41950">
      <w:pPr>
        <w:rPr>
          <w:lang w:val="en-US"/>
        </w:rPr>
      </w:pPr>
    </w:p>
    <w:p w14:paraId="32E9FD6D" w14:textId="77777777" w:rsidR="00E41950" w:rsidRDefault="00E41950" w:rsidP="00E41950">
      <w:pPr>
        <w:pStyle w:val="Heading5"/>
      </w:pPr>
      <w:bookmarkStart w:id="868" w:name="_Toc20129609"/>
      <w:bookmarkStart w:id="869" w:name="_Toc27584236"/>
      <w:bookmarkStart w:id="870" w:name="_Toc36455538"/>
      <w:bookmarkStart w:id="871" w:name="_Toc45026924"/>
      <w:bookmarkStart w:id="872" w:name="_Toc67687259"/>
      <w:r>
        <w:lastRenderedPageBreak/>
        <w:t>6.1.6.2.2</w:t>
      </w:r>
      <w:r w:rsidR="00E86560">
        <w:t>0</w:t>
      </w:r>
      <w:r>
        <w:tab/>
        <w:t>Type: QosFlowAddModifyRequestItem</w:t>
      </w:r>
      <w:bookmarkEnd w:id="868"/>
      <w:bookmarkEnd w:id="869"/>
      <w:bookmarkEnd w:id="870"/>
      <w:bookmarkEnd w:id="871"/>
      <w:bookmarkEnd w:id="872"/>
    </w:p>
    <w:p w14:paraId="32E9FD6E" w14:textId="77777777" w:rsidR="00E41950" w:rsidRDefault="00E41950" w:rsidP="00E41950">
      <w:pPr>
        <w:pStyle w:val="TH"/>
      </w:pPr>
      <w:r>
        <w:rPr>
          <w:noProof/>
        </w:rPr>
        <w:t>Table </w:t>
      </w:r>
      <w:r>
        <w:t>6.1.6.2.2</w:t>
      </w:r>
      <w:r w:rsidR="00E86560">
        <w:t>0</w:t>
      </w:r>
      <w:r>
        <w:t xml:space="preserve">-1: </w:t>
      </w:r>
      <w:r>
        <w:rPr>
          <w:noProof/>
        </w:rPr>
        <w:t xml:space="preserve">Definition of type </w:t>
      </w:r>
      <w:r>
        <w:t>QosFlowAddModifyRequestItem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7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6F"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70"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71"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72"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73" w14:textId="77777777" w:rsidR="00E41950" w:rsidRDefault="00E41950" w:rsidP="001433FE">
            <w:pPr>
              <w:pStyle w:val="TAH"/>
              <w:rPr>
                <w:rFonts w:cs="Arial"/>
                <w:szCs w:val="18"/>
              </w:rPr>
            </w:pPr>
            <w:r>
              <w:rPr>
                <w:rFonts w:cs="Arial"/>
                <w:szCs w:val="18"/>
              </w:rPr>
              <w:t>Description</w:t>
            </w:r>
          </w:p>
        </w:tc>
      </w:tr>
      <w:tr w:rsidR="00E41950" w:rsidRPr="00FD48E5" w14:paraId="32E9FD7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5"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76"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77"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78"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79" w14:textId="77777777" w:rsidR="00E41950" w:rsidRDefault="00E41950" w:rsidP="001433FE">
            <w:pPr>
              <w:pStyle w:val="TAL"/>
              <w:rPr>
                <w:rFonts w:cs="Arial"/>
                <w:szCs w:val="18"/>
              </w:rPr>
            </w:pPr>
            <w:r>
              <w:rPr>
                <w:rFonts w:cs="Arial"/>
                <w:szCs w:val="18"/>
              </w:rPr>
              <w:t>This IE shall contain the QoS Flow Identifier.</w:t>
            </w:r>
          </w:p>
        </w:tc>
      </w:tr>
      <w:tr w:rsidR="007D4104" w:rsidRPr="00FD48E5" w14:paraId="668FB9DB"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3C38F8A" w14:textId="3E3CC6A2" w:rsidR="007D4104" w:rsidRDefault="007D4104" w:rsidP="007D4104">
            <w:pPr>
              <w:pStyle w:val="TAL"/>
            </w:pPr>
            <w:r>
              <w:rPr>
                <w:rFonts w:hint="eastAsia"/>
              </w:rPr>
              <w:t>ebi</w:t>
            </w:r>
          </w:p>
        </w:tc>
        <w:tc>
          <w:tcPr>
            <w:tcW w:w="1559" w:type="dxa"/>
            <w:tcBorders>
              <w:top w:val="single" w:sz="4" w:space="0" w:color="auto"/>
              <w:left w:val="single" w:sz="4" w:space="0" w:color="auto"/>
              <w:bottom w:val="single" w:sz="4" w:space="0" w:color="auto"/>
              <w:right w:val="single" w:sz="4" w:space="0" w:color="auto"/>
            </w:tcBorders>
          </w:tcPr>
          <w:p w14:paraId="4066719B" w14:textId="3C9CFF1B" w:rsidR="007D4104" w:rsidRDefault="007D4104" w:rsidP="007D4104">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521244C" w14:textId="6DF388DF" w:rsidR="007D4104" w:rsidRDefault="007D4104" w:rsidP="007D41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7A3B0B" w14:textId="32D6B997" w:rsidR="007D4104" w:rsidRDefault="007D4104" w:rsidP="007D4104">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338011F" w14:textId="729AA2F4" w:rsidR="007D4104" w:rsidRDefault="007D4104" w:rsidP="007D4104">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r>
      <w:tr w:rsidR="00E41950" w:rsidRPr="00FD48E5" w14:paraId="32E9FD8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B"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7C"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7D"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7E"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7F" w14:textId="6ED47955"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sidR="00D33524">
              <w:rPr>
                <w:rFonts w:cs="Arial"/>
                <w:szCs w:val="18"/>
              </w:rPr>
              <w:t>7</w:t>
            </w:r>
            <w:r>
              <w:rPr>
                <w:rFonts w:cs="Arial"/>
                <w:szCs w:val="18"/>
              </w:rPr>
              <w:t>]</w:t>
            </w:r>
            <w:r w:rsidR="00DF4B6D">
              <w:t xml:space="preserve"> (starting from octet 4)</w:t>
            </w:r>
            <w:r>
              <w:rPr>
                <w:rFonts w:cs="Arial"/>
                <w:szCs w:val="18"/>
              </w:rPr>
              <w:t>.</w:t>
            </w:r>
          </w:p>
        </w:tc>
      </w:tr>
      <w:tr w:rsidR="00283FD2" w:rsidRPr="00FD48E5" w14:paraId="32E9FD86"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81"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82"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83"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4"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5" w14:textId="384F7A3A"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r w:rsidR="00DF4B6D">
              <w:t xml:space="preserve"> (starting from octet 1)</w:t>
            </w:r>
            <w:r>
              <w:rPr>
                <w:rFonts w:cs="Arial"/>
                <w:szCs w:val="18"/>
              </w:rPr>
              <w:t xml:space="preserve">, encoding one single Qos flow description for the QoS flow to be added or modified. </w:t>
            </w:r>
          </w:p>
        </w:tc>
      </w:tr>
      <w:tr w:rsidR="00E41950" w:rsidRPr="00FD48E5" w14:paraId="32E9FD8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87"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88"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89"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A"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B" w14:textId="77777777" w:rsidR="00E41950" w:rsidRDefault="00E41950" w:rsidP="001433FE">
            <w:pPr>
              <w:pStyle w:val="TAL"/>
              <w:rPr>
                <w:rFonts w:cs="Arial"/>
                <w:szCs w:val="18"/>
              </w:rPr>
            </w:pPr>
            <w:r>
              <w:rPr>
                <w:rFonts w:cs="Arial"/>
                <w:szCs w:val="18"/>
              </w:rPr>
              <w:t xml:space="preserve">When present, this IE shall contain the description of the QoS Flow level </w:t>
            </w:r>
            <w:r w:rsidR="009C367A">
              <w:rPr>
                <w:rFonts w:cs="Arial"/>
                <w:szCs w:val="18"/>
              </w:rPr>
              <w:t xml:space="preserve">QoS </w:t>
            </w:r>
            <w:r>
              <w:rPr>
                <w:rFonts w:cs="Arial"/>
                <w:szCs w:val="18"/>
              </w:rPr>
              <w:t>parameters.</w:t>
            </w:r>
          </w:p>
          <w:p w14:paraId="32E9FD8C" w14:textId="77777777" w:rsidR="00E41950" w:rsidRDefault="00E41950" w:rsidP="001433FE">
            <w:pPr>
              <w:pStyle w:val="TAL"/>
              <w:rPr>
                <w:rFonts w:cs="Arial"/>
                <w:szCs w:val="18"/>
              </w:rPr>
            </w:pPr>
            <w:r>
              <w:rPr>
                <w:rFonts w:cs="Arial"/>
                <w:szCs w:val="18"/>
              </w:rPr>
              <w:t>When modifying a QoS flow, the IE shall only contain the QoS Flow profile's attributes which are modified.</w:t>
            </w:r>
          </w:p>
        </w:tc>
      </w:tr>
    </w:tbl>
    <w:p w14:paraId="32E9FD8E" w14:textId="77777777" w:rsidR="00E41950" w:rsidRDefault="00E41950" w:rsidP="00E41950">
      <w:pPr>
        <w:rPr>
          <w:lang w:val="en-US"/>
        </w:rPr>
      </w:pPr>
    </w:p>
    <w:p w14:paraId="32E9FD8F" w14:textId="77777777" w:rsidR="00E41950" w:rsidRDefault="00E41950" w:rsidP="00E41950">
      <w:pPr>
        <w:pStyle w:val="Heading5"/>
      </w:pPr>
      <w:bookmarkStart w:id="873" w:name="_Toc20129610"/>
      <w:bookmarkStart w:id="874" w:name="_Toc27584237"/>
      <w:bookmarkStart w:id="875" w:name="_Toc36455539"/>
      <w:bookmarkStart w:id="876" w:name="_Toc45026925"/>
      <w:bookmarkStart w:id="877" w:name="_Toc67687260"/>
      <w:r>
        <w:t>6.1.6.2.2</w:t>
      </w:r>
      <w:r w:rsidR="00E86560">
        <w:t>1</w:t>
      </w:r>
      <w:r>
        <w:tab/>
        <w:t>Type: QosFlowReleaseRequestItem</w:t>
      </w:r>
      <w:bookmarkEnd w:id="873"/>
      <w:bookmarkEnd w:id="874"/>
      <w:bookmarkEnd w:id="875"/>
      <w:bookmarkEnd w:id="876"/>
      <w:bookmarkEnd w:id="877"/>
    </w:p>
    <w:p w14:paraId="32E9FD90" w14:textId="77777777" w:rsidR="00E41950" w:rsidRDefault="00E41950" w:rsidP="00E41950">
      <w:pPr>
        <w:pStyle w:val="TH"/>
      </w:pPr>
      <w:r>
        <w:rPr>
          <w:noProof/>
        </w:rPr>
        <w:t>Table </w:t>
      </w:r>
      <w:r>
        <w:t>6.1.6.2.2</w:t>
      </w:r>
      <w:r w:rsidR="00E86560">
        <w:t>1</w:t>
      </w:r>
      <w:r>
        <w:t xml:space="preserve">-1: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9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91"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92"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93"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94"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95" w14:textId="77777777" w:rsidR="00E41950" w:rsidRDefault="00E41950" w:rsidP="001433FE">
            <w:pPr>
              <w:pStyle w:val="TAH"/>
              <w:rPr>
                <w:rFonts w:cs="Arial"/>
                <w:szCs w:val="18"/>
              </w:rPr>
            </w:pPr>
            <w:r>
              <w:rPr>
                <w:rFonts w:cs="Arial"/>
                <w:szCs w:val="18"/>
              </w:rPr>
              <w:t>Description</w:t>
            </w:r>
          </w:p>
        </w:tc>
      </w:tr>
      <w:tr w:rsidR="00E41950" w:rsidRPr="00FD48E5" w14:paraId="32E9FD9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7"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98"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99"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9A"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9B"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A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D"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9E"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9F"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1" w14:textId="7F25116C"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sidR="00D33524">
              <w:rPr>
                <w:rFonts w:cs="Arial"/>
                <w:szCs w:val="18"/>
              </w:rPr>
              <w:t>7</w:t>
            </w:r>
            <w:r>
              <w:rPr>
                <w:rFonts w:cs="Arial"/>
                <w:szCs w:val="18"/>
              </w:rPr>
              <w:t>]</w:t>
            </w:r>
            <w:r w:rsidR="00DF4B6D">
              <w:t xml:space="preserve"> (starting from octet 4)</w:t>
            </w:r>
            <w:r>
              <w:rPr>
                <w:rFonts w:cs="Arial"/>
                <w:szCs w:val="18"/>
              </w:rPr>
              <w:t>.</w:t>
            </w:r>
          </w:p>
        </w:tc>
      </w:tr>
      <w:tr w:rsidR="00283FD2" w:rsidRPr="00FD48E5" w14:paraId="32E9FDA8" w14:textId="77777777" w:rsidTr="00283FD2">
        <w:trPr>
          <w:jc w:val="center"/>
        </w:trPr>
        <w:tc>
          <w:tcPr>
            <w:tcW w:w="2090" w:type="dxa"/>
            <w:tcBorders>
              <w:top w:val="single" w:sz="4" w:space="0" w:color="auto"/>
              <w:left w:val="single" w:sz="4" w:space="0" w:color="auto"/>
              <w:bottom w:val="single" w:sz="4" w:space="0" w:color="auto"/>
              <w:right w:val="single" w:sz="4" w:space="0" w:color="auto"/>
            </w:tcBorders>
          </w:tcPr>
          <w:p w14:paraId="32E9FDA3"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A4"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A5"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6"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7" w14:textId="6EB13254"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r w:rsidR="00DF4B6D">
              <w:t xml:space="preserve"> (starting from octet 1)</w:t>
            </w:r>
            <w:r>
              <w:rPr>
                <w:rFonts w:cs="Arial"/>
                <w:szCs w:val="18"/>
              </w:rPr>
              <w:t xml:space="preserve">, encoding one single Qos flow description for the QoS flow to be released. </w:t>
            </w:r>
          </w:p>
        </w:tc>
      </w:tr>
    </w:tbl>
    <w:p w14:paraId="32E9FDA9" w14:textId="77777777" w:rsidR="00E41950" w:rsidRDefault="00E41950" w:rsidP="00E41950">
      <w:pPr>
        <w:rPr>
          <w:lang w:val="en-US"/>
        </w:rPr>
      </w:pPr>
    </w:p>
    <w:p w14:paraId="32E9FDAA" w14:textId="77777777" w:rsidR="00E41950" w:rsidRDefault="00E41950" w:rsidP="00E41950">
      <w:pPr>
        <w:pStyle w:val="Heading5"/>
      </w:pPr>
      <w:bookmarkStart w:id="878" w:name="_Toc20129611"/>
      <w:bookmarkStart w:id="879" w:name="_Toc27584238"/>
      <w:bookmarkStart w:id="880" w:name="_Toc36455540"/>
      <w:bookmarkStart w:id="881" w:name="_Toc45026926"/>
      <w:bookmarkStart w:id="882" w:name="_Toc67687261"/>
      <w:r>
        <w:lastRenderedPageBreak/>
        <w:t>6.1.6.2.2</w:t>
      </w:r>
      <w:r w:rsidR="00E86560">
        <w:t>2</w:t>
      </w:r>
      <w:r>
        <w:tab/>
        <w:t>Type: QosFlowProfile</w:t>
      </w:r>
      <w:bookmarkEnd w:id="878"/>
      <w:bookmarkEnd w:id="879"/>
      <w:bookmarkEnd w:id="880"/>
      <w:bookmarkEnd w:id="881"/>
      <w:bookmarkEnd w:id="882"/>
    </w:p>
    <w:p w14:paraId="32E9FDAB" w14:textId="77777777" w:rsidR="00E41950" w:rsidRDefault="00E41950" w:rsidP="00E41950">
      <w:pPr>
        <w:pStyle w:val="TH"/>
      </w:pPr>
      <w:r>
        <w:rPr>
          <w:noProof/>
        </w:rPr>
        <w:t>Table </w:t>
      </w:r>
      <w:r>
        <w:t>6.1.6.2.2</w:t>
      </w:r>
      <w:r w:rsidR="00E86560">
        <w:t>2</w:t>
      </w:r>
      <w:r>
        <w:t xml:space="preserve">-1: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B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AC"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AD"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AE"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AF"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B0" w14:textId="77777777" w:rsidR="00E41950" w:rsidRDefault="00E41950" w:rsidP="001433FE">
            <w:pPr>
              <w:pStyle w:val="TAH"/>
              <w:rPr>
                <w:rFonts w:cs="Arial"/>
                <w:szCs w:val="18"/>
              </w:rPr>
            </w:pPr>
            <w:r>
              <w:rPr>
                <w:rFonts w:cs="Arial"/>
                <w:szCs w:val="18"/>
              </w:rPr>
              <w:t>Description</w:t>
            </w:r>
          </w:p>
        </w:tc>
      </w:tr>
      <w:tr w:rsidR="00E41950" w:rsidRPr="00FD48E5" w14:paraId="32E9FD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B2" w14:textId="77777777" w:rsidR="00E41950" w:rsidRDefault="00E41950" w:rsidP="001433FE">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2E9FDB3" w14:textId="77777777" w:rsidR="00E41950" w:rsidRDefault="001B2A09" w:rsidP="001433FE">
            <w:pPr>
              <w:pStyle w:val="TAL"/>
            </w:pPr>
            <w:r>
              <w:t>5Q</w:t>
            </w:r>
            <w:r w:rsidR="00E41950">
              <w:t>i</w:t>
            </w:r>
          </w:p>
        </w:tc>
        <w:tc>
          <w:tcPr>
            <w:tcW w:w="425" w:type="dxa"/>
            <w:tcBorders>
              <w:top w:val="single" w:sz="4" w:space="0" w:color="auto"/>
              <w:left w:val="single" w:sz="4" w:space="0" w:color="auto"/>
              <w:bottom w:val="single" w:sz="4" w:space="0" w:color="auto"/>
              <w:right w:val="single" w:sz="4" w:space="0" w:color="auto"/>
            </w:tcBorders>
          </w:tcPr>
          <w:p w14:paraId="32E9FDB4" w14:textId="77777777" w:rsidR="00E41950" w:rsidRDefault="00FA48A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B5"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B6" w14:textId="77777777" w:rsidR="00E41950" w:rsidRDefault="00E41950" w:rsidP="001433FE">
            <w:pPr>
              <w:pStyle w:val="TAL"/>
              <w:rPr>
                <w:rFonts w:cs="Arial"/>
                <w:szCs w:val="18"/>
              </w:rPr>
            </w:pPr>
            <w:r>
              <w:rPr>
                <w:rFonts w:cs="Arial"/>
                <w:szCs w:val="18"/>
              </w:rPr>
              <w:t>This IE shall contain the 5G QoS Identifier (5QI) of the QoS flow.</w:t>
            </w:r>
          </w:p>
        </w:tc>
      </w:tr>
      <w:tr w:rsidR="009C367A" w:rsidRPr="00FD48E5" w14:paraId="32E9FDB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8" w14:textId="77777777" w:rsidR="009C367A" w:rsidRPr="002B35B4" w:rsidRDefault="00843B28" w:rsidP="003521F9">
            <w:pPr>
              <w:pStyle w:val="TAL"/>
              <w:rPr>
                <w:lang w:val="en-US"/>
              </w:rPr>
            </w:pPr>
            <w:r>
              <w:rPr>
                <w:lang w:val="en-US"/>
              </w:rPr>
              <w:t>nonDynamic5Q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B9" w14:textId="77777777" w:rsidR="009C367A" w:rsidRDefault="009C367A" w:rsidP="003521F9">
            <w:pPr>
              <w:pStyle w:val="TAL"/>
            </w:pPr>
            <w:r>
              <w:t>NonDyn</w:t>
            </w:r>
            <w:r w:rsidR="001B2A09">
              <w:t>amic5Q</w:t>
            </w:r>
            <w:r>
              <w:t>i</w:t>
            </w:r>
          </w:p>
        </w:tc>
        <w:tc>
          <w:tcPr>
            <w:tcW w:w="425" w:type="dxa"/>
            <w:tcBorders>
              <w:top w:val="single" w:sz="4" w:space="0" w:color="auto"/>
              <w:left w:val="single" w:sz="4" w:space="0" w:color="auto"/>
              <w:bottom w:val="single" w:sz="4" w:space="0" w:color="auto"/>
              <w:right w:val="single" w:sz="4" w:space="0" w:color="auto"/>
            </w:tcBorders>
          </w:tcPr>
          <w:p w14:paraId="32E9FDBA"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BB"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BC" w14:textId="77777777" w:rsidR="009C367A" w:rsidRDefault="009C367A" w:rsidP="003521F9">
            <w:pPr>
              <w:pStyle w:val="TAL"/>
              <w:rPr>
                <w:rFonts w:cs="Arial"/>
                <w:szCs w:val="18"/>
              </w:rPr>
            </w:pPr>
            <w:r>
              <w:rPr>
                <w:rFonts w:cs="Arial"/>
                <w:szCs w:val="18"/>
              </w:rPr>
              <w:t>When present, this IE shall indicate the QoS Characteristics for a standardized or pre-configured 5QI for downlink and uplink.</w:t>
            </w:r>
          </w:p>
          <w:p w14:paraId="32E9FDBD" w14:textId="77777777" w:rsidR="009C367A" w:rsidRDefault="009C367A" w:rsidP="003521F9">
            <w:pPr>
              <w:pStyle w:val="TAL"/>
              <w:rPr>
                <w:rFonts w:cs="Arial"/>
                <w:szCs w:val="18"/>
              </w:rPr>
            </w:pPr>
            <w:r>
              <w:rPr>
                <w:rFonts w:cs="Arial"/>
                <w:szCs w:val="18"/>
              </w:rPr>
              <w:t>See NOTE 1.</w:t>
            </w:r>
          </w:p>
        </w:tc>
      </w:tr>
      <w:tr w:rsidR="009C367A" w:rsidRPr="00FD48E5" w14:paraId="32E9FDC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F" w14:textId="77777777" w:rsidR="009C367A" w:rsidRPr="002B35B4" w:rsidRDefault="00843B28" w:rsidP="003521F9">
            <w:pPr>
              <w:pStyle w:val="TAL"/>
              <w:rPr>
                <w:lang w:val="en-US"/>
              </w:rPr>
            </w:pPr>
            <w:r>
              <w:rPr>
                <w:lang w:val="en-US"/>
              </w:rPr>
              <w:t>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C0" w14:textId="77777777" w:rsidR="009C367A" w:rsidRDefault="001B2A09" w:rsidP="003521F9">
            <w:pPr>
              <w:pStyle w:val="TAL"/>
            </w:pPr>
            <w:r>
              <w:t>Dynamic5Q</w:t>
            </w:r>
            <w:r w:rsidR="009C367A">
              <w:t>i</w:t>
            </w:r>
          </w:p>
        </w:tc>
        <w:tc>
          <w:tcPr>
            <w:tcW w:w="425" w:type="dxa"/>
            <w:tcBorders>
              <w:top w:val="single" w:sz="4" w:space="0" w:color="auto"/>
              <w:left w:val="single" w:sz="4" w:space="0" w:color="auto"/>
              <w:bottom w:val="single" w:sz="4" w:space="0" w:color="auto"/>
              <w:right w:val="single" w:sz="4" w:space="0" w:color="auto"/>
            </w:tcBorders>
          </w:tcPr>
          <w:p w14:paraId="32E9FDC1"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2"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C3" w14:textId="77777777" w:rsidR="009C367A" w:rsidRDefault="009C367A" w:rsidP="003521F9">
            <w:pPr>
              <w:pStyle w:val="TAL"/>
              <w:rPr>
                <w:rFonts w:cs="Arial"/>
                <w:szCs w:val="18"/>
              </w:rPr>
            </w:pPr>
            <w:r>
              <w:rPr>
                <w:rFonts w:cs="Arial"/>
                <w:szCs w:val="18"/>
              </w:rPr>
              <w:t>When present, this IE shall indicate the QoS Characteristics for a Non-standardised or not pre-configured 5QI for downlink and uplink.</w:t>
            </w:r>
          </w:p>
          <w:p w14:paraId="32E9FDC4" w14:textId="77777777" w:rsidR="009C367A" w:rsidRDefault="009C367A" w:rsidP="003521F9">
            <w:pPr>
              <w:pStyle w:val="TAL"/>
              <w:rPr>
                <w:rFonts w:cs="Arial"/>
                <w:szCs w:val="18"/>
              </w:rPr>
            </w:pPr>
            <w:r>
              <w:rPr>
                <w:rFonts w:cs="Arial"/>
                <w:szCs w:val="18"/>
              </w:rPr>
              <w:t>See NOTE 1.</w:t>
            </w:r>
          </w:p>
        </w:tc>
      </w:tr>
      <w:tr w:rsidR="00E41950" w:rsidRPr="00FD48E5" w14:paraId="32E9FDC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6" w14:textId="77777777" w:rsidR="00E41950" w:rsidRPr="002B35B4" w:rsidRDefault="00E41950" w:rsidP="001433FE">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32E9FDC7" w14:textId="77777777" w:rsidR="00E41950" w:rsidRDefault="00E41950" w:rsidP="001433FE">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2E9FDC8" w14:textId="77777777" w:rsidR="00E41950" w:rsidRDefault="003521F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9" w14:textId="77777777" w:rsidR="00E41950" w:rsidRDefault="003521F9" w:rsidP="001433FE">
            <w:pPr>
              <w:pStyle w:val="TAL"/>
            </w:pPr>
            <w:r>
              <w:t>0..</w:t>
            </w:r>
            <w:r w:rsidR="00E41950">
              <w:t>1</w:t>
            </w:r>
          </w:p>
        </w:tc>
        <w:tc>
          <w:tcPr>
            <w:tcW w:w="4359" w:type="dxa"/>
            <w:tcBorders>
              <w:top w:val="single" w:sz="4" w:space="0" w:color="auto"/>
              <w:left w:val="single" w:sz="4" w:space="0" w:color="auto"/>
              <w:bottom w:val="single" w:sz="4" w:space="0" w:color="auto"/>
              <w:right w:val="single" w:sz="4" w:space="0" w:color="auto"/>
            </w:tcBorders>
          </w:tcPr>
          <w:p w14:paraId="32E9FDCA" w14:textId="77777777" w:rsidR="009C367A" w:rsidRDefault="009C367A" w:rsidP="009C367A">
            <w:pPr>
              <w:pStyle w:val="TAL"/>
              <w:rPr>
                <w:rFonts w:cs="Arial"/>
                <w:szCs w:val="18"/>
              </w:rPr>
            </w:pPr>
            <w:r>
              <w:rPr>
                <w:rFonts w:cs="Arial"/>
                <w:szCs w:val="18"/>
              </w:rPr>
              <w:t>This IE shall be present when establishing a QoS flow; it may be present when modifying a QoS flow.</w:t>
            </w:r>
          </w:p>
          <w:p w14:paraId="32E9FDCB" w14:textId="77777777" w:rsidR="00E41950" w:rsidRDefault="00E41950" w:rsidP="001433FE">
            <w:pPr>
              <w:pStyle w:val="TAL"/>
              <w:rPr>
                <w:rFonts w:cs="Arial"/>
                <w:szCs w:val="18"/>
              </w:rPr>
            </w:pPr>
            <w:r>
              <w:rPr>
                <w:rFonts w:cs="Arial"/>
                <w:szCs w:val="18"/>
              </w:rPr>
              <w:t>When present, this IE shall contain the Allocation and Retention Priority (ARP) assigned to the QoS flow.</w:t>
            </w:r>
          </w:p>
        </w:tc>
      </w:tr>
      <w:tr w:rsidR="00E41950" w:rsidRPr="00FD48E5" w14:paraId="32E9FDD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D" w14:textId="77777777" w:rsidR="00E41950" w:rsidRDefault="00E41950" w:rsidP="001433FE">
            <w:pPr>
              <w:pStyle w:val="TAL"/>
              <w:rPr>
                <w:lang w:val="en-US"/>
              </w:rPr>
            </w:pPr>
            <w:r>
              <w:rPr>
                <w:lang w:val="en-US"/>
              </w:rPr>
              <w:t>gbrQosFlowInfo</w:t>
            </w:r>
          </w:p>
        </w:tc>
        <w:tc>
          <w:tcPr>
            <w:tcW w:w="1559" w:type="dxa"/>
            <w:tcBorders>
              <w:top w:val="single" w:sz="4" w:space="0" w:color="auto"/>
              <w:left w:val="single" w:sz="4" w:space="0" w:color="auto"/>
              <w:bottom w:val="single" w:sz="4" w:space="0" w:color="auto"/>
              <w:right w:val="single" w:sz="4" w:space="0" w:color="auto"/>
            </w:tcBorders>
          </w:tcPr>
          <w:p w14:paraId="32E9FDCE" w14:textId="77777777" w:rsidR="00E41950" w:rsidRDefault="00E41950" w:rsidP="001433FE">
            <w:pPr>
              <w:pStyle w:val="TAL"/>
            </w:pPr>
            <w:r>
              <w:t>GbrQo</w:t>
            </w:r>
            <w:r w:rsidR="005E364F">
              <w:t>s</w:t>
            </w:r>
            <w:r>
              <w:t>FlowInfo</w:t>
            </w:r>
            <w:r w:rsidR="00BD492D">
              <w:t>rmation</w:t>
            </w:r>
          </w:p>
        </w:tc>
        <w:tc>
          <w:tcPr>
            <w:tcW w:w="425" w:type="dxa"/>
            <w:tcBorders>
              <w:top w:val="single" w:sz="4" w:space="0" w:color="auto"/>
              <w:left w:val="single" w:sz="4" w:space="0" w:color="auto"/>
              <w:bottom w:val="single" w:sz="4" w:space="0" w:color="auto"/>
              <w:right w:val="single" w:sz="4" w:space="0" w:color="auto"/>
            </w:tcBorders>
          </w:tcPr>
          <w:p w14:paraId="32E9FDCF"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D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1" w14:textId="77777777" w:rsidR="00E41950" w:rsidRDefault="00E41950" w:rsidP="001433FE">
            <w:pPr>
              <w:pStyle w:val="TAL"/>
              <w:rPr>
                <w:rFonts w:cs="Arial"/>
                <w:szCs w:val="18"/>
              </w:rPr>
            </w:pPr>
            <w:r>
              <w:rPr>
                <w:rFonts w:cs="Arial"/>
                <w:szCs w:val="18"/>
              </w:rPr>
              <w:t>This IE shall be present when establishing a GBR QoS flow or if the GBR QoS flow information is modified.</w:t>
            </w:r>
          </w:p>
        </w:tc>
      </w:tr>
      <w:tr w:rsidR="00E41950" w:rsidRPr="00FD48E5" w14:paraId="32E9FDD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D3" w14:textId="77777777" w:rsidR="00E41950" w:rsidRDefault="00E41950" w:rsidP="001433FE">
            <w:pPr>
              <w:pStyle w:val="TAL"/>
              <w:rPr>
                <w:lang w:val="en-US"/>
              </w:rPr>
            </w:pPr>
            <w:r>
              <w:rPr>
                <w:lang w:val="en-US"/>
              </w:rPr>
              <w:t>rqa</w:t>
            </w:r>
          </w:p>
        </w:tc>
        <w:tc>
          <w:tcPr>
            <w:tcW w:w="1559" w:type="dxa"/>
            <w:tcBorders>
              <w:top w:val="single" w:sz="4" w:space="0" w:color="auto"/>
              <w:left w:val="single" w:sz="4" w:space="0" w:color="auto"/>
              <w:bottom w:val="single" w:sz="4" w:space="0" w:color="auto"/>
              <w:right w:val="single" w:sz="4" w:space="0" w:color="auto"/>
            </w:tcBorders>
          </w:tcPr>
          <w:p w14:paraId="32E9FDD4" w14:textId="77777777" w:rsidR="00E41950" w:rsidRDefault="009C367A" w:rsidP="001433FE">
            <w:pPr>
              <w:pStyle w:val="TAL"/>
            </w:pPr>
            <w:r>
              <w:t>ReflectiveQo</w:t>
            </w:r>
            <w:r w:rsidR="002326EA">
              <w:t>S</w:t>
            </w:r>
            <w:r>
              <w:t>Attribute</w:t>
            </w:r>
          </w:p>
        </w:tc>
        <w:tc>
          <w:tcPr>
            <w:tcW w:w="425" w:type="dxa"/>
            <w:tcBorders>
              <w:top w:val="single" w:sz="4" w:space="0" w:color="auto"/>
              <w:left w:val="single" w:sz="4" w:space="0" w:color="auto"/>
              <w:bottom w:val="single" w:sz="4" w:space="0" w:color="auto"/>
              <w:right w:val="single" w:sz="4" w:space="0" w:color="auto"/>
            </w:tcBorders>
          </w:tcPr>
          <w:p w14:paraId="32E9FDD5"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D6"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7" w14:textId="77777777" w:rsidR="00E41950" w:rsidRDefault="00E41950" w:rsidP="001433FE">
            <w:pPr>
              <w:pStyle w:val="TAL"/>
              <w:rPr>
                <w:rFonts w:cs="Arial"/>
                <w:szCs w:val="18"/>
              </w:rPr>
            </w:pPr>
            <w:r>
              <w:rPr>
                <w:rFonts w:cs="Arial"/>
                <w:szCs w:val="18"/>
              </w:rPr>
              <w:t>This IE may be present for a non-GBR QoS flow</w:t>
            </w:r>
            <w:r w:rsidR="009C367A">
              <w:rPr>
                <w:rFonts w:cs="Arial"/>
                <w:szCs w:val="18"/>
              </w:rPr>
              <w:t xml:space="preserve"> and it shall be ignored otherwise</w:t>
            </w:r>
            <w:r>
              <w:rPr>
                <w:rFonts w:cs="Arial"/>
                <w:szCs w:val="18"/>
              </w:rPr>
              <w:t xml:space="preserve">. When present, it shall indicate whether certain traffic on this QoS flow may be subject to Reflective QoS. </w:t>
            </w:r>
          </w:p>
        </w:tc>
      </w:tr>
      <w:tr w:rsidR="008E59E9" w:rsidRPr="00FD48E5" w14:paraId="53B6EC4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0669516" w14:textId="3463F419" w:rsidR="008E59E9" w:rsidRDefault="008E59E9" w:rsidP="008E59E9">
            <w:pPr>
              <w:pStyle w:val="TAL"/>
              <w:rPr>
                <w:lang w:val="en-US"/>
              </w:rPr>
            </w:pPr>
            <w:r>
              <w:rPr>
                <w:lang w:val="en-US"/>
              </w:rPr>
              <w:t>additionalQosFlowInfo</w:t>
            </w:r>
          </w:p>
        </w:tc>
        <w:tc>
          <w:tcPr>
            <w:tcW w:w="1559" w:type="dxa"/>
            <w:tcBorders>
              <w:top w:val="single" w:sz="4" w:space="0" w:color="auto"/>
              <w:left w:val="single" w:sz="4" w:space="0" w:color="auto"/>
              <w:bottom w:val="single" w:sz="4" w:space="0" w:color="auto"/>
              <w:right w:val="single" w:sz="4" w:space="0" w:color="auto"/>
            </w:tcBorders>
          </w:tcPr>
          <w:p w14:paraId="1A7226B1" w14:textId="799821B8" w:rsidR="008E59E9" w:rsidRDefault="008E59E9" w:rsidP="008E59E9">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28430289" w14:textId="5C528A5A" w:rsidR="008E59E9" w:rsidRDefault="008E59E9" w:rsidP="008E59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C4F805" w14:textId="659277EF"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6B9EC5" w14:textId="2EB774C7" w:rsidR="008E59E9" w:rsidRDefault="008E59E9" w:rsidP="008E59E9">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5B1EEB">
              <w:rPr>
                <w:rFonts w:eastAsia="Malgun Gothic"/>
                <w:lang w:eastAsia="ko-KR"/>
              </w:rPr>
              <w:t>clause</w:t>
            </w:r>
            <w:r>
              <w:rPr>
                <w:rFonts w:eastAsia="Malgun Gothic"/>
                <w:lang w:eastAsia="ko-KR"/>
              </w:rPr>
              <w:t xml:space="preserve"> 9.3.1.12 of </w:t>
            </w:r>
            <w:r>
              <w:t xml:space="preserve">3GPP TS 38.413 [9]. </w:t>
            </w:r>
          </w:p>
        </w:tc>
      </w:tr>
      <w:tr w:rsidR="009C367A" w:rsidRPr="00FD48E5" w14:paraId="32E9FDDA" w14:textId="77777777" w:rsidTr="003521F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DD9" w14:textId="77777777" w:rsidR="009C367A" w:rsidRDefault="009C367A" w:rsidP="003521F9">
            <w:pPr>
              <w:pStyle w:val="TAN"/>
            </w:pPr>
            <w:r>
              <w:t>NOTE 1:</w:t>
            </w:r>
            <w:r>
              <w:tab/>
            </w:r>
            <w:r w:rsidR="00843B28">
              <w:rPr>
                <w:rFonts w:cs="Arial"/>
                <w:szCs w:val="18"/>
              </w:rPr>
              <w:t>Either the nonDynamic5Qi IE or the dynamic5Q</w:t>
            </w:r>
            <w:r>
              <w:rPr>
                <w:rFonts w:cs="Arial"/>
                <w:szCs w:val="18"/>
              </w:rPr>
              <w:t>i IE may be present when establishing a QoS</w:t>
            </w:r>
            <w:r w:rsidR="00843B28">
              <w:rPr>
                <w:rFonts w:cs="Arial"/>
                <w:szCs w:val="18"/>
              </w:rPr>
              <w:t xml:space="preserve"> flow. Either the nonDynamic5Qi IE or the dynamic5Q</w:t>
            </w:r>
            <w:r>
              <w:rPr>
                <w:rFonts w:cs="Arial"/>
                <w:szCs w:val="18"/>
              </w:rPr>
              <w:t>i IE may be present when modifying a QoS flow; when pr</w:t>
            </w:r>
            <w:r w:rsidR="00843B28">
              <w:rPr>
                <w:rFonts w:cs="Arial"/>
                <w:szCs w:val="18"/>
              </w:rPr>
              <w:t>esent, the received nonDynamic5Q</w:t>
            </w:r>
            <w:r>
              <w:rPr>
                <w:rFonts w:cs="Arial"/>
                <w:szCs w:val="18"/>
              </w:rPr>
              <w:t>i IE or dyna</w:t>
            </w:r>
            <w:r w:rsidR="00843B28">
              <w:rPr>
                <w:rFonts w:cs="Arial"/>
                <w:szCs w:val="18"/>
              </w:rPr>
              <w:t>mic5Q</w:t>
            </w:r>
            <w:r>
              <w:rPr>
                <w:rFonts w:cs="Arial"/>
                <w:szCs w:val="18"/>
              </w:rPr>
              <w:t xml:space="preserve">i IE shall replace any value received previously for this IE. </w:t>
            </w:r>
          </w:p>
        </w:tc>
      </w:tr>
    </w:tbl>
    <w:p w14:paraId="32E9FDDB" w14:textId="77777777" w:rsidR="00E41950" w:rsidRDefault="00E41950" w:rsidP="00E41950">
      <w:pPr>
        <w:rPr>
          <w:lang w:val="en-US"/>
        </w:rPr>
      </w:pPr>
    </w:p>
    <w:p w14:paraId="32E9FDDC" w14:textId="77777777" w:rsidR="00E41950" w:rsidRDefault="00E41950" w:rsidP="00E41950">
      <w:pPr>
        <w:pStyle w:val="Heading5"/>
      </w:pPr>
      <w:bookmarkStart w:id="883" w:name="_Toc20129612"/>
      <w:bookmarkStart w:id="884" w:name="_Toc27584239"/>
      <w:bookmarkStart w:id="885" w:name="_Toc36455541"/>
      <w:bookmarkStart w:id="886" w:name="_Toc45026927"/>
      <w:bookmarkStart w:id="887" w:name="_Toc67687262"/>
      <w:r>
        <w:t>6.1.6.2.2</w:t>
      </w:r>
      <w:r w:rsidR="00E86560">
        <w:t>3</w:t>
      </w:r>
      <w:r>
        <w:tab/>
        <w:t>Type: GbrQosFlowInformation</w:t>
      </w:r>
      <w:bookmarkEnd w:id="883"/>
      <w:bookmarkEnd w:id="884"/>
      <w:bookmarkEnd w:id="885"/>
      <w:bookmarkEnd w:id="886"/>
      <w:bookmarkEnd w:id="887"/>
    </w:p>
    <w:p w14:paraId="32E9FDDD" w14:textId="77777777" w:rsidR="00E41950" w:rsidRDefault="00E41950" w:rsidP="00E41950">
      <w:pPr>
        <w:pStyle w:val="TH"/>
      </w:pPr>
      <w:r>
        <w:rPr>
          <w:noProof/>
        </w:rPr>
        <w:t>Table </w:t>
      </w:r>
      <w:r>
        <w:t>6.1.6.2.2</w:t>
      </w:r>
      <w:r w:rsidR="00E86560">
        <w:t>3</w:t>
      </w:r>
      <w:r>
        <w:t xml:space="preserve">-1: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E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D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D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E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E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E2" w14:textId="77777777" w:rsidR="00E41950" w:rsidRDefault="00E41950" w:rsidP="001433FE">
            <w:pPr>
              <w:pStyle w:val="TAH"/>
              <w:rPr>
                <w:rFonts w:cs="Arial"/>
                <w:szCs w:val="18"/>
              </w:rPr>
            </w:pPr>
            <w:r>
              <w:rPr>
                <w:rFonts w:cs="Arial"/>
                <w:szCs w:val="18"/>
              </w:rPr>
              <w:t>Description</w:t>
            </w:r>
          </w:p>
        </w:tc>
      </w:tr>
      <w:tr w:rsidR="00E41950" w:rsidRPr="00FD48E5" w14:paraId="32E9FDE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4" w14:textId="77777777" w:rsidR="00E41950" w:rsidRDefault="003521F9" w:rsidP="001433FE">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32E9FDE5"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8" w14:textId="77777777" w:rsidR="00E41950" w:rsidRDefault="00E41950" w:rsidP="001433FE">
            <w:pPr>
              <w:pStyle w:val="TAL"/>
              <w:rPr>
                <w:rFonts w:cs="Arial"/>
                <w:szCs w:val="18"/>
              </w:rPr>
            </w:pPr>
            <w:r>
              <w:rPr>
                <w:rFonts w:cs="Arial"/>
                <w:szCs w:val="18"/>
              </w:rPr>
              <w:t xml:space="preserve">This IE shall contain the Maximum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E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A" w14:textId="77777777" w:rsidR="00E41950" w:rsidRDefault="003521F9" w:rsidP="001433FE">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32E9FDEB"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E" w14:textId="77777777" w:rsidR="00E41950" w:rsidRDefault="00E41950" w:rsidP="001433FE">
            <w:pPr>
              <w:pStyle w:val="TAL"/>
              <w:rPr>
                <w:rFonts w:cs="Arial"/>
                <w:szCs w:val="18"/>
              </w:rPr>
            </w:pPr>
            <w:r>
              <w:rPr>
                <w:rFonts w:cs="Arial"/>
                <w:szCs w:val="18"/>
              </w:rPr>
              <w:t xml:space="preserve">This IE shall contain the Maximum Bit Rate in Uplink. </w:t>
            </w:r>
            <w:r w:rsidR="003521F9">
              <w:rPr>
                <w:rFonts w:cs="Arial"/>
                <w:szCs w:val="18"/>
              </w:rPr>
              <w:t xml:space="preserve">See </w:t>
            </w:r>
            <w:r w:rsidR="003521F9">
              <w:t>3GPP TS </w:t>
            </w:r>
            <w:r w:rsidR="003521F9" w:rsidRPr="005E4D39">
              <w:t>23.501 [2</w:t>
            </w:r>
            <w:r w:rsidR="003521F9">
              <w:t>].</w:t>
            </w:r>
          </w:p>
        </w:tc>
      </w:tr>
      <w:tr w:rsidR="00E41950" w:rsidRPr="00FD48E5" w14:paraId="32E9FDF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0" w14:textId="77777777" w:rsidR="00E41950" w:rsidRDefault="003521F9" w:rsidP="001433FE">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2E9FDF1"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2"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3"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4" w14:textId="77777777" w:rsidR="00E41950" w:rsidRDefault="00E41950" w:rsidP="001433FE">
            <w:pPr>
              <w:pStyle w:val="TAL"/>
              <w:rPr>
                <w:rFonts w:cs="Arial"/>
                <w:szCs w:val="18"/>
              </w:rPr>
            </w:pPr>
            <w:r>
              <w:rPr>
                <w:rFonts w:cs="Arial"/>
                <w:szCs w:val="18"/>
              </w:rPr>
              <w:t xml:space="preserve">This IE shall contain the Guaranted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F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6" w14:textId="77777777" w:rsidR="00E41950" w:rsidRDefault="003521F9" w:rsidP="001433FE">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32E9FDF7"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8"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9"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A" w14:textId="77777777" w:rsidR="00E41950" w:rsidRDefault="00E41950" w:rsidP="001433FE">
            <w:pPr>
              <w:pStyle w:val="TAL"/>
              <w:rPr>
                <w:rFonts w:cs="Arial"/>
                <w:szCs w:val="18"/>
              </w:rPr>
            </w:pPr>
            <w:r>
              <w:rPr>
                <w:rFonts w:cs="Arial"/>
                <w:szCs w:val="18"/>
              </w:rPr>
              <w:t xml:space="preserve">This IE shall contain the Guaranted Bit Rate in Uplink. </w:t>
            </w:r>
            <w:r w:rsidR="003521F9">
              <w:rPr>
                <w:rFonts w:cs="Arial"/>
                <w:szCs w:val="18"/>
              </w:rPr>
              <w:t xml:space="preserve">See </w:t>
            </w:r>
            <w:r w:rsidR="003521F9">
              <w:t>3GPP TS </w:t>
            </w:r>
            <w:r w:rsidR="003521F9" w:rsidRPr="005E4D39">
              <w:t>23.501 [2</w:t>
            </w:r>
            <w:r w:rsidR="003521F9">
              <w:t>].</w:t>
            </w:r>
          </w:p>
        </w:tc>
      </w:tr>
      <w:tr w:rsidR="003521F9" w:rsidRPr="00FD48E5" w14:paraId="32E9FE0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FC" w14:textId="77777777" w:rsidR="003521F9" w:rsidRDefault="003521F9" w:rsidP="003521F9">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32E9FDFD" w14:textId="77777777" w:rsidR="003521F9" w:rsidRDefault="003521F9" w:rsidP="003521F9">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32E9FDFE" w14:textId="77777777" w:rsidR="003521F9" w:rsidRDefault="003521F9" w:rsidP="003521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FF" w14:textId="77777777" w:rsidR="003521F9" w:rsidRDefault="003521F9"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0" w14:textId="77777777" w:rsidR="003521F9" w:rsidRDefault="003521F9" w:rsidP="003521F9">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E41950" w:rsidRPr="00FD48E5" w14:paraId="32E9FE0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2" w14:textId="77777777" w:rsidR="00E41950" w:rsidRDefault="00E41950" w:rsidP="001433FE">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32E9FE03"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4"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5"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6"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 xml:space="preserve">indicate </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rate for lost packets that can be tolerated in the d</w:t>
            </w:r>
            <w:r w:rsidR="00E41950">
              <w:rPr>
                <w:rFonts w:cs="Arial"/>
                <w:szCs w:val="18"/>
              </w:rPr>
              <w:t>ownlink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r w:rsidR="00E41950" w:rsidRPr="00FD48E5" w14:paraId="32E9FE0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8" w14:textId="77777777" w:rsidR="00E41950" w:rsidRDefault="00E41950" w:rsidP="001433FE">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32E9FE09"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A"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B"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C"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indicate</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 xml:space="preserve">rate for lost packets that can be tolerated in the </w:t>
            </w:r>
            <w:r w:rsidR="00E41950">
              <w:rPr>
                <w:rFonts w:cs="Arial"/>
                <w:szCs w:val="18"/>
              </w:rPr>
              <w:t>Uplink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bl>
    <w:p w14:paraId="32E9FE0E" w14:textId="77777777" w:rsidR="00E41950" w:rsidRDefault="00E41950" w:rsidP="0058081A">
      <w:pPr>
        <w:rPr>
          <w:lang w:val="en-US"/>
        </w:rPr>
      </w:pPr>
    </w:p>
    <w:p w14:paraId="32E9FE0F" w14:textId="77777777" w:rsidR="002C35F5" w:rsidRDefault="002C35F5" w:rsidP="002C35F5">
      <w:pPr>
        <w:pStyle w:val="Heading5"/>
      </w:pPr>
      <w:bookmarkStart w:id="888" w:name="_Toc20129613"/>
      <w:bookmarkStart w:id="889" w:name="_Toc27584240"/>
      <w:bookmarkStart w:id="890" w:name="_Toc36455542"/>
      <w:bookmarkStart w:id="891" w:name="_Toc45026928"/>
      <w:bookmarkStart w:id="892" w:name="_Toc67687263"/>
      <w:r>
        <w:lastRenderedPageBreak/>
        <w:t>6.1.6.2.2</w:t>
      </w:r>
      <w:r w:rsidR="00E86560">
        <w:t>4</w:t>
      </w:r>
      <w:r>
        <w:tab/>
        <w:t>Type: QosFlowNotifyItem</w:t>
      </w:r>
      <w:bookmarkEnd w:id="888"/>
      <w:bookmarkEnd w:id="889"/>
      <w:bookmarkEnd w:id="890"/>
      <w:bookmarkEnd w:id="891"/>
      <w:bookmarkEnd w:id="892"/>
    </w:p>
    <w:p w14:paraId="32E9FE10" w14:textId="77777777" w:rsidR="002C35F5" w:rsidRDefault="002C35F5" w:rsidP="002C35F5">
      <w:pPr>
        <w:pStyle w:val="TH"/>
      </w:pPr>
      <w:r>
        <w:rPr>
          <w:noProof/>
        </w:rPr>
        <w:t>Table </w:t>
      </w:r>
      <w:r>
        <w:t>6.1.6.2.2</w:t>
      </w:r>
      <w:r w:rsidR="00E86560">
        <w:t>4</w:t>
      </w:r>
      <w:r>
        <w:t xml:space="preserve">-1: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5F5" w:rsidRPr="00FD48E5" w14:paraId="32E9FE1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11" w14:textId="77777777" w:rsidR="002C35F5" w:rsidRDefault="002C35F5"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12" w14:textId="77777777" w:rsidR="002C35F5" w:rsidRDefault="002C35F5"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13" w14:textId="77777777" w:rsidR="002C35F5" w:rsidRPr="007277D4" w:rsidRDefault="002C35F5"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14" w14:textId="77777777" w:rsidR="002C35F5" w:rsidRDefault="002C35F5"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15" w14:textId="77777777" w:rsidR="002C35F5" w:rsidRDefault="002C35F5" w:rsidP="00342AE2">
            <w:pPr>
              <w:pStyle w:val="TAH"/>
              <w:rPr>
                <w:rFonts w:cs="Arial"/>
                <w:szCs w:val="18"/>
              </w:rPr>
            </w:pPr>
            <w:r>
              <w:rPr>
                <w:rFonts w:cs="Arial"/>
                <w:szCs w:val="18"/>
              </w:rPr>
              <w:t>Description</w:t>
            </w:r>
          </w:p>
        </w:tc>
      </w:tr>
      <w:tr w:rsidR="002C35F5" w:rsidRPr="00FD48E5" w14:paraId="32E9FE1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7" w14:textId="77777777" w:rsidR="002C35F5" w:rsidRDefault="002C35F5" w:rsidP="00342AE2">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E18" w14:textId="77777777" w:rsidR="002C35F5" w:rsidRDefault="002C35F5" w:rsidP="00342AE2">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E19"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1A"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1B" w14:textId="77777777" w:rsidR="002C35F5" w:rsidRDefault="002C35F5" w:rsidP="00342AE2">
            <w:pPr>
              <w:pStyle w:val="TAL"/>
              <w:rPr>
                <w:rFonts w:cs="Arial"/>
                <w:szCs w:val="18"/>
              </w:rPr>
            </w:pPr>
            <w:r>
              <w:rPr>
                <w:rFonts w:cs="Arial"/>
                <w:szCs w:val="18"/>
              </w:rPr>
              <w:t>This IE shall contain the QoS Flow Identifier.</w:t>
            </w:r>
          </w:p>
        </w:tc>
      </w:tr>
      <w:tr w:rsidR="002C35F5" w:rsidRPr="00FD48E5" w14:paraId="32E9FE22"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D" w14:textId="77777777" w:rsidR="002C35F5" w:rsidRDefault="002C35F5" w:rsidP="00342AE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1E" w14:textId="77777777" w:rsidR="002C35F5" w:rsidRDefault="002C35F5" w:rsidP="00342AE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1F"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20"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21" w14:textId="77777777" w:rsidR="002C35F5" w:rsidRDefault="002C35F5" w:rsidP="00342AE2">
            <w:pPr>
              <w:pStyle w:val="TAL"/>
              <w:rPr>
                <w:rFonts w:cs="Arial"/>
                <w:szCs w:val="18"/>
              </w:rPr>
            </w:pPr>
          </w:p>
        </w:tc>
      </w:tr>
    </w:tbl>
    <w:p w14:paraId="32E9FE23" w14:textId="77777777" w:rsidR="002C35F5" w:rsidRDefault="002C35F5" w:rsidP="002C35F5">
      <w:pPr>
        <w:rPr>
          <w:lang w:val="en-US"/>
        </w:rPr>
      </w:pPr>
    </w:p>
    <w:p w14:paraId="32E9FE24" w14:textId="77777777" w:rsidR="002C35F5" w:rsidRDefault="002C35F5" w:rsidP="002C35F5">
      <w:pPr>
        <w:pStyle w:val="Heading5"/>
      </w:pPr>
      <w:bookmarkStart w:id="893" w:name="_Toc20129614"/>
      <w:bookmarkStart w:id="894" w:name="_Toc27584241"/>
      <w:bookmarkStart w:id="895" w:name="_Toc36455543"/>
      <w:bookmarkStart w:id="896" w:name="_Toc45026929"/>
      <w:bookmarkStart w:id="897" w:name="_Toc67687264"/>
      <w:r>
        <w:t>6.1.6.2.</w:t>
      </w:r>
      <w:r w:rsidR="00E86560">
        <w:t>25</w:t>
      </w:r>
      <w:r>
        <w:tab/>
        <w:t xml:space="preserve">Type: </w:t>
      </w:r>
      <w:r w:rsidR="00FA48A0">
        <w:t>Void</w:t>
      </w:r>
      <w:bookmarkEnd w:id="893"/>
      <w:bookmarkEnd w:id="894"/>
      <w:bookmarkEnd w:id="895"/>
      <w:bookmarkEnd w:id="896"/>
      <w:bookmarkEnd w:id="897"/>
    </w:p>
    <w:p w14:paraId="32E9FE25" w14:textId="77777777" w:rsidR="002C35F5" w:rsidRDefault="002C35F5" w:rsidP="002C35F5"/>
    <w:p w14:paraId="32E9FE26" w14:textId="77777777" w:rsidR="002C35F5" w:rsidRDefault="002C35F5" w:rsidP="002C35F5">
      <w:pPr>
        <w:pStyle w:val="Heading5"/>
      </w:pPr>
      <w:bookmarkStart w:id="898" w:name="_Toc20129615"/>
      <w:bookmarkStart w:id="899" w:name="_Toc27584242"/>
      <w:bookmarkStart w:id="900" w:name="_Toc36455544"/>
      <w:bookmarkStart w:id="901" w:name="_Toc45026930"/>
      <w:bookmarkStart w:id="902" w:name="_Toc67687265"/>
      <w:r>
        <w:t>6.1.6.2.</w:t>
      </w:r>
      <w:r w:rsidR="00E86560">
        <w:t>26</w:t>
      </w:r>
      <w:r>
        <w:tab/>
        <w:t xml:space="preserve">Type: </w:t>
      </w:r>
      <w:r w:rsidR="00FA48A0">
        <w:t>Void</w:t>
      </w:r>
      <w:bookmarkEnd w:id="898"/>
      <w:bookmarkEnd w:id="899"/>
      <w:bookmarkEnd w:id="900"/>
      <w:bookmarkEnd w:id="901"/>
      <w:bookmarkEnd w:id="902"/>
    </w:p>
    <w:p w14:paraId="32E9FE27" w14:textId="77777777" w:rsidR="00B365DB" w:rsidRDefault="00B365DB" w:rsidP="00B365DB"/>
    <w:p w14:paraId="32E9FE28" w14:textId="77777777" w:rsidR="001C1420" w:rsidRDefault="001C1420" w:rsidP="001C1420">
      <w:pPr>
        <w:pStyle w:val="Heading5"/>
      </w:pPr>
      <w:bookmarkStart w:id="903" w:name="_Toc20129616"/>
      <w:bookmarkStart w:id="904" w:name="_Toc27584243"/>
      <w:bookmarkStart w:id="905" w:name="_Toc36455545"/>
      <w:bookmarkStart w:id="906" w:name="_Toc45026931"/>
      <w:bookmarkStart w:id="907" w:name="_Toc67687266"/>
      <w:r>
        <w:t>6.1.6.2.</w:t>
      </w:r>
      <w:r w:rsidR="00E86560">
        <w:t>27</w:t>
      </w:r>
      <w:r>
        <w:tab/>
        <w:t>Type: SMContext</w:t>
      </w:r>
      <w:r w:rsidR="0026346C">
        <w:t>Retrieved</w:t>
      </w:r>
      <w:r>
        <w:t>Data</w:t>
      </w:r>
      <w:bookmarkEnd w:id="903"/>
      <w:bookmarkEnd w:id="904"/>
      <w:bookmarkEnd w:id="905"/>
      <w:bookmarkEnd w:id="906"/>
      <w:bookmarkEnd w:id="907"/>
    </w:p>
    <w:p w14:paraId="32E9FE29" w14:textId="77777777" w:rsidR="001C1420" w:rsidRDefault="001C1420" w:rsidP="001C1420">
      <w:pPr>
        <w:pStyle w:val="TH"/>
      </w:pPr>
      <w:r>
        <w:rPr>
          <w:noProof/>
        </w:rPr>
        <w:t>Table </w:t>
      </w:r>
      <w:r>
        <w:t>6.1.6.2.</w:t>
      </w:r>
      <w:r w:rsidR="00E86560">
        <w:t>27</w:t>
      </w:r>
      <w:r>
        <w:t xml:space="preserve">-1: </w:t>
      </w:r>
      <w:r>
        <w:rPr>
          <w:noProof/>
        </w:rPr>
        <w:t xml:space="preserve">Definition of type </w:t>
      </w:r>
      <w:r>
        <w:t>SmContext</w:t>
      </w:r>
      <w:r w:rsidR="0026346C">
        <w:t>Retrieved</w:t>
      </w:r>
      <w: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C1420" w:rsidRPr="00FD48E5" w14:paraId="32E9FE2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2A" w14:textId="77777777" w:rsidR="001C1420" w:rsidRDefault="001C142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2B" w14:textId="77777777" w:rsidR="001C1420" w:rsidRDefault="001C142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2C" w14:textId="77777777" w:rsidR="001C1420" w:rsidRPr="007277D4" w:rsidRDefault="001C142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2D" w14:textId="77777777" w:rsidR="001C1420" w:rsidRDefault="001C142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2E" w14:textId="77777777" w:rsidR="001C1420" w:rsidRDefault="001C1420" w:rsidP="001433FE">
            <w:pPr>
              <w:pStyle w:val="TAH"/>
              <w:rPr>
                <w:rFonts w:cs="Arial"/>
                <w:szCs w:val="18"/>
              </w:rPr>
            </w:pPr>
            <w:r>
              <w:rPr>
                <w:rFonts w:cs="Arial"/>
                <w:szCs w:val="18"/>
              </w:rPr>
              <w:t>Description</w:t>
            </w:r>
          </w:p>
        </w:tc>
      </w:tr>
      <w:tr w:rsidR="001C1420" w:rsidRPr="00FD48E5" w14:paraId="32E9FE3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30" w14:textId="77777777" w:rsidR="001C1420" w:rsidRDefault="001C1420" w:rsidP="001433FE">
            <w:pPr>
              <w:pStyle w:val="TAL"/>
            </w:pPr>
            <w:r>
              <w:t>ueEpsPdnConnection</w:t>
            </w:r>
          </w:p>
        </w:tc>
        <w:tc>
          <w:tcPr>
            <w:tcW w:w="1559" w:type="dxa"/>
            <w:tcBorders>
              <w:top w:val="single" w:sz="4" w:space="0" w:color="auto"/>
              <w:left w:val="single" w:sz="4" w:space="0" w:color="auto"/>
              <w:bottom w:val="single" w:sz="4" w:space="0" w:color="auto"/>
              <w:right w:val="single" w:sz="4" w:space="0" w:color="auto"/>
            </w:tcBorders>
          </w:tcPr>
          <w:p w14:paraId="32E9FE31" w14:textId="77777777" w:rsidR="001C1420" w:rsidRDefault="001C1420" w:rsidP="001433FE">
            <w:pPr>
              <w:pStyle w:val="TAL"/>
            </w:pPr>
            <w:r>
              <w:t>EpsPdnC</w:t>
            </w:r>
            <w:r w:rsidR="00437539">
              <w:t>nxContainer</w:t>
            </w:r>
          </w:p>
        </w:tc>
        <w:tc>
          <w:tcPr>
            <w:tcW w:w="425" w:type="dxa"/>
            <w:tcBorders>
              <w:top w:val="single" w:sz="4" w:space="0" w:color="auto"/>
              <w:left w:val="single" w:sz="4" w:space="0" w:color="auto"/>
              <w:bottom w:val="single" w:sz="4" w:space="0" w:color="auto"/>
              <w:right w:val="single" w:sz="4" w:space="0" w:color="auto"/>
            </w:tcBorders>
          </w:tcPr>
          <w:p w14:paraId="32E9FE32" w14:textId="77777777" w:rsidR="001C1420" w:rsidRDefault="005E364F"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33" w14:textId="77777777" w:rsidR="001C1420" w:rsidRDefault="005E364F"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34" w14:textId="77777777" w:rsidR="001C1420" w:rsidRDefault="001C1420" w:rsidP="001433FE">
            <w:pPr>
              <w:pStyle w:val="TAL"/>
              <w:rPr>
                <w:rFonts w:cs="Arial"/>
                <w:szCs w:val="18"/>
              </w:rPr>
            </w:pPr>
            <w:r>
              <w:rPr>
                <w:rFonts w:cs="Arial"/>
                <w:szCs w:val="18"/>
              </w:rPr>
              <w:t>This IE shall contain an MME/SGSN UE EPS PDN Connection including the mapped EPS bearer context(s).</w:t>
            </w:r>
          </w:p>
        </w:tc>
      </w:tr>
    </w:tbl>
    <w:p w14:paraId="32E9FE36" w14:textId="77777777" w:rsidR="001C1420" w:rsidRDefault="001C1420" w:rsidP="001C1420"/>
    <w:p w14:paraId="32E9FE37" w14:textId="77777777" w:rsidR="009F58C8" w:rsidRDefault="009F58C8" w:rsidP="009F58C8">
      <w:pPr>
        <w:pStyle w:val="Heading5"/>
      </w:pPr>
      <w:bookmarkStart w:id="908" w:name="_Toc20129617"/>
      <w:bookmarkStart w:id="909" w:name="_Toc27584244"/>
      <w:bookmarkStart w:id="910" w:name="_Toc36455546"/>
      <w:bookmarkStart w:id="911" w:name="_Toc45026932"/>
      <w:bookmarkStart w:id="912" w:name="_Toc67687267"/>
      <w:r>
        <w:t>6.1.6.2.</w:t>
      </w:r>
      <w:r w:rsidR="00E86560">
        <w:t>28</w:t>
      </w:r>
      <w:r>
        <w:tab/>
        <w:t xml:space="preserve">Type: </w:t>
      </w:r>
      <w:r>
        <w:rPr>
          <w:lang w:eastAsia="zh-CN"/>
        </w:rPr>
        <w:t>TunnelInfo</w:t>
      </w:r>
      <w:bookmarkEnd w:id="908"/>
      <w:bookmarkEnd w:id="909"/>
      <w:bookmarkEnd w:id="910"/>
      <w:bookmarkEnd w:id="911"/>
      <w:bookmarkEnd w:id="912"/>
    </w:p>
    <w:p w14:paraId="32E9FE38" w14:textId="77777777" w:rsidR="009F58C8" w:rsidRDefault="009F58C8" w:rsidP="009F58C8">
      <w:pPr>
        <w:pStyle w:val="TH"/>
      </w:pPr>
      <w:r>
        <w:rPr>
          <w:noProof/>
        </w:rPr>
        <w:t>Table </w:t>
      </w:r>
      <w:r>
        <w:t>6.1.6.2.</w:t>
      </w:r>
      <w:r w:rsidR="00E86560">
        <w:t>28</w:t>
      </w:r>
      <w:r>
        <w:t xml:space="preserve">-1: </w:t>
      </w:r>
      <w:r>
        <w:rPr>
          <w:noProof/>
        </w:rPr>
        <w:t xml:space="preserve">Definition of type </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3E"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39"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3A"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3B"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3C"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3D" w14:textId="77777777" w:rsidR="009F58C8" w:rsidRDefault="009F58C8" w:rsidP="00342AE2">
            <w:pPr>
              <w:pStyle w:val="TAH"/>
              <w:rPr>
                <w:rFonts w:cs="Arial"/>
                <w:szCs w:val="18"/>
              </w:rPr>
            </w:pPr>
            <w:r>
              <w:rPr>
                <w:rFonts w:cs="Arial"/>
                <w:szCs w:val="18"/>
              </w:rPr>
              <w:t>Description</w:t>
            </w:r>
          </w:p>
        </w:tc>
      </w:tr>
      <w:tr w:rsidR="009F58C8" w:rsidRPr="00E425E8" w14:paraId="32E9FE4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3F" w14:textId="77777777" w:rsidR="009F58C8" w:rsidRDefault="009F58C8" w:rsidP="00342AE2">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32E9FE40" w14:textId="77777777" w:rsidR="009F58C8" w:rsidRDefault="009F58C8" w:rsidP="00342AE2">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32E9FE41"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2"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3" w14:textId="77777777" w:rsidR="009F58C8" w:rsidRDefault="009F58C8" w:rsidP="00342AE2">
            <w:pPr>
              <w:pStyle w:val="TAL"/>
              <w:rPr>
                <w:rFonts w:cs="Arial"/>
                <w:szCs w:val="18"/>
              </w:rPr>
            </w:pPr>
            <w:r>
              <w:rPr>
                <w:rFonts w:cs="Arial"/>
                <w:szCs w:val="18"/>
              </w:rPr>
              <w:t>When present, this IE shall contain the GTP tunnel IPv4 address.</w:t>
            </w:r>
          </w:p>
          <w:p w14:paraId="32E9FE44"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4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6" w14:textId="77777777" w:rsidR="009F58C8" w:rsidRDefault="00DE7D78" w:rsidP="00342AE2">
            <w:pPr>
              <w:pStyle w:val="TAL"/>
            </w:pPr>
            <w:r>
              <w:t>i</w:t>
            </w:r>
            <w:r w:rsidR="009F58C8">
              <w:t>pv6Addr</w:t>
            </w:r>
          </w:p>
        </w:tc>
        <w:tc>
          <w:tcPr>
            <w:tcW w:w="1559" w:type="dxa"/>
            <w:tcBorders>
              <w:top w:val="single" w:sz="4" w:space="0" w:color="auto"/>
              <w:left w:val="single" w:sz="4" w:space="0" w:color="auto"/>
              <w:bottom w:val="single" w:sz="4" w:space="0" w:color="auto"/>
              <w:right w:val="single" w:sz="4" w:space="0" w:color="auto"/>
            </w:tcBorders>
          </w:tcPr>
          <w:p w14:paraId="32E9FE47" w14:textId="77777777" w:rsidR="009F58C8" w:rsidRDefault="009F58C8" w:rsidP="00342AE2">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32E9FE48"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9"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A" w14:textId="77777777" w:rsidR="009F58C8" w:rsidRDefault="009F58C8" w:rsidP="00342AE2">
            <w:pPr>
              <w:pStyle w:val="TAL"/>
              <w:rPr>
                <w:rFonts w:cs="Arial"/>
                <w:szCs w:val="18"/>
              </w:rPr>
            </w:pPr>
            <w:r>
              <w:rPr>
                <w:rFonts w:cs="Arial"/>
                <w:szCs w:val="18"/>
              </w:rPr>
              <w:t>When present, this IE shall contain the GTP tunnel IPv6 address.</w:t>
            </w:r>
          </w:p>
          <w:p w14:paraId="32E9FE4B"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54"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D" w14:textId="77777777" w:rsidR="009F58C8" w:rsidRDefault="009F58C8" w:rsidP="00342AE2">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2E9FE4E" w14:textId="77777777" w:rsidR="009F58C8" w:rsidRDefault="005E364F" w:rsidP="00342AE2">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32E9FE4F"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50"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51" w14:textId="5892F1F7" w:rsidR="009F58C8" w:rsidRDefault="009F58C8" w:rsidP="00342AE2">
            <w:pPr>
              <w:pStyle w:val="TAL"/>
            </w:pPr>
            <w:r>
              <w:rPr>
                <w:rFonts w:cs="Arial"/>
                <w:szCs w:val="18"/>
              </w:rPr>
              <w:t>This IE shall contain the 4-octet GTP tunnel endpoint identifier</w:t>
            </w:r>
            <w:r w:rsidR="005E364F">
              <w:rPr>
                <w:rFonts w:cs="Arial"/>
                <w:szCs w:val="18"/>
              </w:rPr>
              <w:t>.</w:t>
            </w:r>
          </w:p>
          <w:p w14:paraId="32E9FE52" w14:textId="77777777" w:rsidR="009F58C8" w:rsidRDefault="009F58C8" w:rsidP="00342AE2">
            <w:pPr>
              <w:pStyle w:val="TAL"/>
            </w:pPr>
            <w:r>
              <w:rPr>
                <w:rFonts w:cs="Arial"/>
                <w:szCs w:val="18"/>
              </w:rPr>
              <w:t>If both ipv4Addr and ipv6Addr are present, the TEID shall be shared by both addresses.</w:t>
            </w:r>
          </w:p>
          <w:p w14:paraId="32E9FE53" w14:textId="77777777" w:rsidR="009F58C8" w:rsidRPr="004C1D09" w:rsidRDefault="009F58C8" w:rsidP="00342AE2">
            <w:pPr>
              <w:pStyle w:val="TAL"/>
            </w:pPr>
          </w:p>
        </w:tc>
      </w:tr>
    </w:tbl>
    <w:p w14:paraId="32E9FE55" w14:textId="77777777" w:rsidR="009F58C8" w:rsidRDefault="009F58C8" w:rsidP="0058081A"/>
    <w:p w14:paraId="32E9FE56" w14:textId="77777777" w:rsidR="009F58C8" w:rsidRDefault="009F58C8" w:rsidP="009F58C8">
      <w:pPr>
        <w:pStyle w:val="Heading5"/>
      </w:pPr>
      <w:bookmarkStart w:id="913" w:name="_Toc20129618"/>
      <w:bookmarkStart w:id="914" w:name="_Toc27584245"/>
      <w:bookmarkStart w:id="915" w:name="_Toc36455547"/>
      <w:bookmarkStart w:id="916" w:name="_Toc45026933"/>
      <w:bookmarkStart w:id="917" w:name="_Toc67687268"/>
      <w:r>
        <w:t>6.1.6.2.</w:t>
      </w:r>
      <w:r w:rsidR="00E86560">
        <w:t>29</w:t>
      </w:r>
      <w:r>
        <w:tab/>
        <w:t xml:space="preserve">Type: </w:t>
      </w:r>
      <w:r>
        <w:rPr>
          <w:lang w:eastAsia="zh-CN"/>
        </w:rPr>
        <w:t>StatusInfo</w:t>
      </w:r>
      <w:bookmarkEnd w:id="913"/>
      <w:bookmarkEnd w:id="914"/>
      <w:bookmarkEnd w:id="915"/>
      <w:bookmarkEnd w:id="916"/>
      <w:bookmarkEnd w:id="917"/>
    </w:p>
    <w:p w14:paraId="32E9FE57" w14:textId="77777777" w:rsidR="009F58C8" w:rsidRDefault="009F58C8" w:rsidP="009F58C8">
      <w:pPr>
        <w:pStyle w:val="TH"/>
      </w:pPr>
      <w:r>
        <w:rPr>
          <w:noProof/>
        </w:rPr>
        <w:t>Table </w:t>
      </w:r>
      <w:r>
        <w:t>6.1.6.2.</w:t>
      </w:r>
      <w:r w:rsidR="00E86560">
        <w:t>29</w:t>
      </w:r>
      <w:r>
        <w:t xml:space="preserve">-1: </w:t>
      </w:r>
      <w:r>
        <w:rPr>
          <w:noProof/>
        </w:rPr>
        <w:t xml:space="preserve">Definition of type </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5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58"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59"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5A"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5B"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5C" w14:textId="77777777" w:rsidR="009F58C8" w:rsidRDefault="009F58C8" w:rsidP="00342AE2">
            <w:pPr>
              <w:pStyle w:val="TAH"/>
              <w:rPr>
                <w:rFonts w:cs="Arial"/>
                <w:szCs w:val="18"/>
              </w:rPr>
            </w:pPr>
            <w:r>
              <w:rPr>
                <w:rFonts w:cs="Arial"/>
                <w:szCs w:val="18"/>
              </w:rPr>
              <w:t>Description</w:t>
            </w:r>
          </w:p>
        </w:tc>
      </w:tr>
      <w:tr w:rsidR="009F58C8" w:rsidRPr="00E425E8" w14:paraId="32E9FE63"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5E" w14:textId="77777777" w:rsidR="009F58C8" w:rsidRDefault="009F58C8" w:rsidP="00342AE2">
            <w:pPr>
              <w:pStyle w:val="TAL"/>
            </w:pPr>
            <w:r>
              <w:t>resourceStatus</w:t>
            </w:r>
          </w:p>
        </w:tc>
        <w:tc>
          <w:tcPr>
            <w:tcW w:w="1559" w:type="dxa"/>
            <w:tcBorders>
              <w:top w:val="single" w:sz="4" w:space="0" w:color="auto"/>
              <w:left w:val="single" w:sz="4" w:space="0" w:color="auto"/>
              <w:bottom w:val="single" w:sz="4" w:space="0" w:color="auto"/>
              <w:right w:val="single" w:sz="4" w:space="0" w:color="auto"/>
            </w:tcBorders>
          </w:tcPr>
          <w:p w14:paraId="32E9FE5F" w14:textId="77777777" w:rsidR="009F58C8" w:rsidRDefault="009F58C8" w:rsidP="00342AE2">
            <w:pPr>
              <w:pStyle w:val="TAL"/>
              <w:rPr>
                <w:lang w:eastAsia="zh-CN"/>
              </w:rPr>
            </w:pPr>
            <w:r>
              <w:t>ResourceStatus</w:t>
            </w:r>
          </w:p>
        </w:tc>
        <w:tc>
          <w:tcPr>
            <w:tcW w:w="425" w:type="dxa"/>
            <w:tcBorders>
              <w:top w:val="single" w:sz="4" w:space="0" w:color="auto"/>
              <w:left w:val="single" w:sz="4" w:space="0" w:color="auto"/>
              <w:bottom w:val="single" w:sz="4" w:space="0" w:color="auto"/>
              <w:right w:val="single" w:sz="4" w:space="0" w:color="auto"/>
            </w:tcBorders>
          </w:tcPr>
          <w:p w14:paraId="32E9FE60"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61"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62" w14:textId="77777777" w:rsidR="009F58C8" w:rsidRDefault="009F58C8" w:rsidP="00342AE2">
            <w:pPr>
              <w:pStyle w:val="TAL"/>
              <w:rPr>
                <w:rFonts w:cs="Arial"/>
                <w:szCs w:val="18"/>
              </w:rPr>
            </w:pPr>
            <w:r>
              <w:rPr>
                <w:rFonts w:cs="Arial"/>
                <w:szCs w:val="18"/>
              </w:rPr>
              <w:t xml:space="preserve">This IE shall indicate the status of the SM context or PDU session resource.  </w:t>
            </w:r>
          </w:p>
        </w:tc>
      </w:tr>
      <w:tr w:rsidR="009F58C8" w:rsidRPr="00E425E8" w14:paraId="32E9FE69"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64" w14:textId="77777777" w:rsidR="009F58C8" w:rsidRDefault="009F58C8" w:rsidP="00342AE2">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E65" w14:textId="77777777" w:rsidR="009F58C8" w:rsidRDefault="009F58C8" w:rsidP="00342AE2">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E66" w14:textId="77777777" w:rsidR="009F58C8" w:rsidRDefault="009F58C8" w:rsidP="00342AE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E9FE67"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68" w14:textId="77777777" w:rsidR="009F58C8" w:rsidRDefault="009F58C8" w:rsidP="00342AE2">
            <w:pPr>
              <w:pStyle w:val="TAL"/>
              <w:rPr>
                <w:rFonts w:cs="Arial"/>
                <w:szCs w:val="18"/>
              </w:rPr>
            </w:pPr>
            <w:r>
              <w:rPr>
                <w:rFonts w:cs="Arial"/>
                <w:szCs w:val="18"/>
              </w:rPr>
              <w:t>When present, this IE shall indicate the cause for the resource status change.</w:t>
            </w:r>
          </w:p>
        </w:tc>
      </w:tr>
    </w:tbl>
    <w:p w14:paraId="32E9FE6A" w14:textId="77777777" w:rsidR="00FC2D93" w:rsidRDefault="00FC2D93" w:rsidP="00874731"/>
    <w:p w14:paraId="32E9FE6B" w14:textId="77777777" w:rsidR="00066066" w:rsidRDefault="00066066" w:rsidP="00066066">
      <w:pPr>
        <w:pStyle w:val="Heading5"/>
      </w:pPr>
      <w:bookmarkStart w:id="918" w:name="_Toc20129619"/>
      <w:bookmarkStart w:id="919" w:name="_Toc27584246"/>
      <w:bookmarkStart w:id="920" w:name="_Toc36455548"/>
      <w:bookmarkStart w:id="921" w:name="_Toc45026934"/>
      <w:bookmarkStart w:id="922" w:name="_Toc67687269"/>
      <w:r>
        <w:lastRenderedPageBreak/>
        <w:t>6.1.6.2.</w:t>
      </w:r>
      <w:r w:rsidR="005B010B">
        <w:t>3</w:t>
      </w:r>
      <w:r w:rsidR="00E86560">
        <w:t>0</w:t>
      </w:r>
      <w:r>
        <w:tab/>
        <w:t xml:space="preserve">Type: </w:t>
      </w:r>
      <w:r w:rsidR="00020B7A">
        <w:t>VsmfUpdateError</w:t>
      </w:r>
      <w:bookmarkEnd w:id="918"/>
      <w:bookmarkEnd w:id="919"/>
      <w:bookmarkEnd w:id="920"/>
      <w:bookmarkEnd w:id="921"/>
      <w:bookmarkEnd w:id="922"/>
    </w:p>
    <w:p w14:paraId="32E9FE6C" w14:textId="77777777" w:rsidR="00066066" w:rsidRDefault="00066066" w:rsidP="00066066">
      <w:pPr>
        <w:pStyle w:val="TH"/>
      </w:pPr>
      <w:r>
        <w:rPr>
          <w:noProof/>
        </w:rPr>
        <w:t>Table </w:t>
      </w:r>
      <w:r>
        <w:t>6.1.6.2.</w:t>
      </w:r>
      <w:r w:rsidR="005B010B">
        <w:t>3</w:t>
      </w:r>
      <w:r w:rsidR="00E86560">
        <w:t>0</w:t>
      </w:r>
      <w:r>
        <w:t xml:space="preserve">-1: </w:t>
      </w:r>
      <w:r>
        <w:rPr>
          <w:noProof/>
        </w:rPr>
        <w:t xml:space="preserve">Definition of type </w:t>
      </w:r>
      <w:r w:rsidR="00020B7A">
        <w:t>VsmfUpdateError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66066" w:rsidRPr="00FD48E5" w14:paraId="32E9FE72"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6D" w14:textId="77777777" w:rsidR="00066066" w:rsidRDefault="00066066"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6E" w14:textId="77777777" w:rsidR="00066066" w:rsidRDefault="00066066"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6F" w14:textId="77777777" w:rsidR="00066066" w:rsidRPr="007277D4" w:rsidRDefault="00066066"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70" w14:textId="77777777" w:rsidR="00066066" w:rsidRDefault="00066066"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71" w14:textId="77777777" w:rsidR="00066066" w:rsidRDefault="00066066" w:rsidP="00342AE2">
            <w:pPr>
              <w:pStyle w:val="TAH"/>
              <w:rPr>
                <w:rFonts w:cs="Arial"/>
                <w:szCs w:val="18"/>
              </w:rPr>
            </w:pPr>
            <w:r>
              <w:rPr>
                <w:rFonts w:cs="Arial"/>
                <w:szCs w:val="18"/>
              </w:rPr>
              <w:t>Description</w:t>
            </w:r>
          </w:p>
        </w:tc>
      </w:tr>
      <w:tr w:rsidR="00020B7A" w14:paraId="32E9FE7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3" w14:textId="77777777" w:rsidR="00020B7A" w:rsidRDefault="00020B7A"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E74" w14:textId="77777777" w:rsidR="00020B7A" w:rsidRDefault="00020B7A" w:rsidP="00F70259">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32E9FE75" w14:textId="77777777" w:rsidR="00020B7A" w:rsidRDefault="00020B7A" w:rsidP="00F70259">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76" w14:textId="77777777" w:rsidR="00020B7A" w:rsidRDefault="00020B7A"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77" w14:textId="77777777" w:rsidR="00020B7A" w:rsidRDefault="00020B7A" w:rsidP="00F70259">
            <w:pPr>
              <w:pStyle w:val="TAL"/>
              <w:rPr>
                <w:rFonts w:cs="Arial"/>
                <w:szCs w:val="18"/>
              </w:rPr>
            </w:pPr>
            <w:r w:rsidRPr="00020B7A">
              <w:rPr>
                <w:rFonts w:cs="Arial"/>
                <w:szCs w:val="18"/>
              </w:rPr>
              <w:t>More information on the error shall be provided in the "cause" attribute of the "ProblemDetails" structure.</w:t>
            </w:r>
          </w:p>
        </w:tc>
      </w:tr>
      <w:tr w:rsidR="00020B7A" w14:paraId="32E9FE7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9" w14:textId="77777777" w:rsidR="00020B7A" w:rsidRDefault="00020B7A" w:rsidP="00F70259">
            <w:pPr>
              <w:pStyle w:val="TAL"/>
            </w:pPr>
            <w:r w:rsidRPr="00020B7A">
              <w:t>pti</w:t>
            </w:r>
          </w:p>
        </w:tc>
        <w:tc>
          <w:tcPr>
            <w:tcW w:w="1559" w:type="dxa"/>
            <w:tcBorders>
              <w:top w:val="single" w:sz="4" w:space="0" w:color="auto"/>
              <w:left w:val="single" w:sz="4" w:space="0" w:color="auto"/>
              <w:bottom w:val="single" w:sz="4" w:space="0" w:color="auto"/>
              <w:right w:val="single" w:sz="4" w:space="0" w:color="auto"/>
            </w:tcBorders>
          </w:tcPr>
          <w:p w14:paraId="32E9FE7A" w14:textId="77777777" w:rsidR="00020B7A" w:rsidRDefault="00020B7A" w:rsidP="00F70259">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E7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7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7D" w14:textId="77777777" w:rsidR="00020B7A" w:rsidRPr="00020B7A" w:rsidRDefault="00020B7A" w:rsidP="00F70259">
            <w:pPr>
              <w:pStyle w:val="TAL"/>
              <w:rPr>
                <w:rFonts w:cs="Arial"/>
                <w:szCs w:val="18"/>
              </w:rPr>
            </w:pPr>
            <w:r>
              <w:rPr>
                <w:rFonts w:cs="Arial"/>
                <w:szCs w:val="18"/>
              </w:rPr>
              <w:t>This IE shall be present if available. When present, it shall contain the PTI value received from the UE.</w:t>
            </w:r>
          </w:p>
        </w:tc>
      </w:tr>
      <w:tr w:rsidR="00020B7A" w14:paraId="32E9FE8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F" w14:textId="77777777" w:rsidR="00020B7A" w:rsidRPr="00020B7A" w:rsidRDefault="00020B7A"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E80" w14:textId="77777777" w:rsidR="00020B7A" w:rsidRPr="00020B7A" w:rsidRDefault="00020B7A" w:rsidP="00F7025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2E9FE8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3" w14:textId="77777777" w:rsidR="00020B7A" w:rsidRPr="00020B7A" w:rsidRDefault="00020B7A" w:rsidP="00F70259">
            <w:pPr>
              <w:pStyle w:val="TAL"/>
              <w:rPr>
                <w:rFonts w:cs="Arial"/>
                <w:szCs w:val="18"/>
              </w:rPr>
            </w:pPr>
            <w:r w:rsidRPr="00020B7A">
              <w:rPr>
                <w:rFonts w:cs="Arial"/>
                <w:szCs w:val="18"/>
              </w:rPr>
              <w:t>This IE shall be present if available.</w:t>
            </w:r>
          </w:p>
          <w:p w14:paraId="32E9FE84" w14:textId="185963C1" w:rsidR="00020B7A" w:rsidRDefault="00020B7A" w:rsidP="00F70259">
            <w:pPr>
              <w:pStyle w:val="TAL"/>
              <w:rPr>
                <w:rFonts w:cs="Arial"/>
                <w:szCs w:val="18"/>
              </w:rPr>
            </w:pPr>
            <w:r>
              <w:rPr>
                <w:rFonts w:cs="Arial"/>
                <w:szCs w:val="18"/>
              </w:rPr>
              <w:t>When present, it shall contain the 5GSM cause received from the UE.</w:t>
            </w:r>
          </w:p>
          <w:p w14:paraId="32E9FE85" w14:textId="0736FF1F" w:rsidR="00020B7A" w:rsidRDefault="00020B7A" w:rsidP="00F70259">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714BBB">
              <w:rPr>
                <w:rFonts w:cs="Arial"/>
                <w:szCs w:val="18"/>
              </w:rPr>
              <w:t>11</w:t>
            </w:r>
            <w:r>
              <w:rPr>
                <w:rFonts w:cs="Arial"/>
                <w:szCs w:val="18"/>
              </w:rPr>
              <w:t>.4.2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46CDAEC3" w14:textId="3378C317" w:rsidR="00BF79F2" w:rsidRDefault="00BF79F2" w:rsidP="00F70259">
            <w:pPr>
              <w:pStyle w:val="TAL"/>
              <w:rPr>
                <w:rFonts w:cs="Arial"/>
                <w:szCs w:val="18"/>
              </w:rPr>
            </w:pPr>
          </w:p>
          <w:p w14:paraId="68275461" w14:textId="77777777" w:rsidR="00BF79F2"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AE12A3D" w14:textId="77777777" w:rsidR="00BF79F2" w:rsidRDefault="00BF79F2" w:rsidP="00F70259">
            <w:pPr>
              <w:pStyle w:val="TAL"/>
              <w:rPr>
                <w:rFonts w:cs="Arial"/>
                <w:szCs w:val="18"/>
              </w:rPr>
            </w:pPr>
          </w:p>
          <w:p w14:paraId="32E9FE86" w14:textId="77777777" w:rsidR="00020B7A" w:rsidRDefault="00020B7A" w:rsidP="00F70259">
            <w:pPr>
              <w:pStyle w:val="TAL"/>
              <w:rPr>
                <w:rFonts w:cs="Arial"/>
                <w:szCs w:val="18"/>
              </w:rPr>
            </w:pPr>
            <w:r>
              <w:rPr>
                <w:rFonts w:cs="Arial"/>
                <w:szCs w:val="18"/>
              </w:rPr>
              <w:t>Example: the cause "Invalid mandatory information" shall be encoded as "60".</w:t>
            </w:r>
          </w:p>
          <w:p w14:paraId="32E9FE87" w14:textId="77777777" w:rsidR="00020B7A" w:rsidRDefault="00020B7A" w:rsidP="00F70259">
            <w:pPr>
              <w:pStyle w:val="TAL"/>
              <w:rPr>
                <w:rFonts w:cs="Arial"/>
                <w:szCs w:val="18"/>
              </w:rPr>
            </w:pPr>
            <w:r>
              <w:rPr>
                <w:rFonts w:cs="Arial"/>
                <w:szCs w:val="18"/>
              </w:rPr>
              <w:t>See NOTE.</w:t>
            </w:r>
          </w:p>
        </w:tc>
      </w:tr>
      <w:tr w:rsidR="00020B7A" w14:paraId="32E9FE8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9" w14:textId="77777777" w:rsidR="00020B7A" w:rsidRPr="00020B7A" w:rsidRDefault="00020B7A" w:rsidP="00F70259">
            <w:pPr>
              <w:pStyle w:val="TAL"/>
            </w:pPr>
            <w:r w:rsidRPr="00020B7A">
              <w:t>n1SmInfoFromUe</w:t>
            </w:r>
          </w:p>
        </w:tc>
        <w:tc>
          <w:tcPr>
            <w:tcW w:w="1559" w:type="dxa"/>
            <w:tcBorders>
              <w:top w:val="single" w:sz="4" w:space="0" w:color="auto"/>
              <w:left w:val="single" w:sz="4" w:space="0" w:color="auto"/>
              <w:bottom w:val="single" w:sz="4" w:space="0" w:color="auto"/>
              <w:right w:val="single" w:sz="4" w:space="0" w:color="auto"/>
            </w:tcBorders>
          </w:tcPr>
          <w:p w14:paraId="32E9FE8A" w14:textId="77777777" w:rsidR="00020B7A" w:rsidRP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8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D" w14:textId="7B386ADC" w:rsidR="00020B7A" w:rsidRDefault="00020B7A" w:rsidP="00F70259">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5B1EEB">
              <w:rPr>
                <w:rFonts w:cs="Arial"/>
                <w:szCs w:val="18"/>
              </w:rPr>
              <w:t>clause</w:t>
            </w:r>
            <w:r>
              <w:rPr>
                <w:rFonts w:cs="Arial"/>
                <w:szCs w:val="18"/>
              </w:rPr>
              <w:t xml:space="preserve"> 6.1.6.4.4). </w:t>
            </w:r>
          </w:p>
        </w:tc>
      </w:tr>
      <w:tr w:rsidR="00020B7A" w14:paraId="32E9FE94"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F" w14:textId="77777777" w:rsidR="00020B7A" w:rsidRDefault="00020B7A" w:rsidP="00F70259">
            <w:pPr>
              <w:pStyle w:val="TAL"/>
            </w:pPr>
            <w:r w:rsidRPr="00020B7A">
              <w:t>unknownN1SmInfo</w:t>
            </w:r>
          </w:p>
        </w:tc>
        <w:tc>
          <w:tcPr>
            <w:tcW w:w="1559" w:type="dxa"/>
            <w:tcBorders>
              <w:top w:val="single" w:sz="4" w:space="0" w:color="auto"/>
              <w:left w:val="single" w:sz="4" w:space="0" w:color="auto"/>
              <w:bottom w:val="single" w:sz="4" w:space="0" w:color="auto"/>
              <w:right w:val="single" w:sz="4" w:space="0" w:color="auto"/>
            </w:tcBorders>
          </w:tcPr>
          <w:p w14:paraId="32E9FE90" w14:textId="77777777" w:rsid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9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9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3" w14:textId="4A5E2125" w:rsidR="00020B7A" w:rsidRPr="00020B7A" w:rsidRDefault="00020B7A" w:rsidP="00F70259">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5B1EEB">
              <w:rPr>
                <w:rFonts w:cs="Arial"/>
                <w:szCs w:val="18"/>
              </w:rPr>
              <w:t>clause</w:t>
            </w:r>
            <w:r>
              <w:rPr>
                <w:rFonts w:cs="Arial"/>
                <w:szCs w:val="18"/>
              </w:rPr>
              <w:t xml:space="preserve"> 6.1.6.4.4). </w:t>
            </w:r>
          </w:p>
        </w:tc>
      </w:tr>
      <w:tr w:rsidR="00C43287" w:rsidRPr="00FD48E5" w14:paraId="32E9FE9A"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5" w14:textId="77777777" w:rsidR="00C43287" w:rsidRDefault="00C43287" w:rsidP="006602B2">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E96" w14:textId="77777777" w:rsidR="00C43287" w:rsidRDefault="00C43287" w:rsidP="006602B2">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E97" w14:textId="77777777" w:rsidR="00C43287" w:rsidRDefault="00C43287"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8" w14:textId="11FF8AA9" w:rsidR="00C43287" w:rsidRDefault="00DD2587" w:rsidP="006602B2">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E99" w14:textId="77777777" w:rsidR="00C43287" w:rsidRDefault="00C43287" w:rsidP="006602B2">
            <w:pPr>
              <w:pStyle w:val="TAL"/>
              <w:rPr>
                <w:rFonts w:cs="Arial"/>
                <w:szCs w:val="18"/>
              </w:rPr>
            </w:pPr>
            <w:r>
              <w:rPr>
                <w:rFonts w:cs="Arial"/>
                <w:szCs w:val="18"/>
              </w:rPr>
              <w:t xml:space="preserve">This IE shall be present if the AMF failed to assign the requested EBIs. </w:t>
            </w:r>
          </w:p>
        </w:tc>
      </w:tr>
      <w:tr w:rsidR="008018EB" w:rsidRPr="00FD48E5" w14:paraId="32E9FEA0"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B"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E9C"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E9D"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E"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F"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r>
      <w:tr w:rsidR="0013566D" w:rsidRPr="00FD48E5" w14:paraId="32E9FEA6"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A1" w14:textId="1377395C"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EA2"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EA3"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A4"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A5"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5202F6" w:rsidRPr="00FD48E5" w14:paraId="1C7792C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666EB38" w14:textId="247F06A6"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55A959E" w14:textId="382EE5F9"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F2A92CF" w14:textId="7A3948D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F4EE2D2" w14:textId="02AD2419"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060610A" w14:textId="50B4C176"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B735E1" w:rsidRPr="00FD48E5" w14:paraId="73645956" w14:textId="77777777" w:rsidTr="00B735E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631D36" w14:textId="7AD2F428" w:rsidR="00B735E1" w:rsidRDefault="00B735E1" w:rsidP="00B735E1">
            <w:pPr>
              <w:pStyle w:val="TAN"/>
              <w:rPr>
                <w:rFonts w:cs="Arial"/>
                <w:szCs w:val="18"/>
              </w:rPr>
            </w:pPr>
            <w:r>
              <w:t>NOTE:</w:t>
            </w:r>
            <w:r>
              <w:tab/>
              <w:t>This IE is sent as a separate IE rather than within the n1SmInfoFromUE binary data because the 5GSM cause IE is defined as a "V" IE (i.e. without a Type field) in the NAS PDU Session Modification Command Reject message.</w:t>
            </w:r>
          </w:p>
        </w:tc>
      </w:tr>
    </w:tbl>
    <w:p w14:paraId="32E9FEA9" w14:textId="77777777" w:rsidR="00066066" w:rsidRDefault="00066066" w:rsidP="0058081A"/>
    <w:p w14:paraId="32E9FEAA" w14:textId="77777777" w:rsidR="00437539" w:rsidRDefault="00437539" w:rsidP="00437539">
      <w:pPr>
        <w:pStyle w:val="Heading5"/>
      </w:pPr>
      <w:bookmarkStart w:id="923" w:name="_Toc20129620"/>
      <w:bookmarkStart w:id="924" w:name="_Toc27584247"/>
      <w:bookmarkStart w:id="925" w:name="_Toc36455549"/>
      <w:bookmarkStart w:id="926" w:name="_Toc45026935"/>
      <w:bookmarkStart w:id="927" w:name="_Toc67687270"/>
      <w:r>
        <w:lastRenderedPageBreak/>
        <w:t>6.1.6.2.</w:t>
      </w:r>
      <w:r w:rsidR="00E86560">
        <w:t>31</w:t>
      </w:r>
      <w:r>
        <w:tab/>
        <w:t xml:space="preserve">Type: </w:t>
      </w:r>
      <w:r>
        <w:rPr>
          <w:lang w:eastAsia="zh-CN"/>
        </w:rPr>
        <w:t>EpsPdnCnxInfo</w:t>
      </w:r>
      <w:bookmarkEnd w:id="923"/>
      <w:bookmarkEnd w:id="924"/>
      <w:bookmarkEnd w:id="925"/>
      <w:bookmarkEnd w:id="926"/>
      <w:bookmarkEnd w:id="927"/>
    </w:p>
    <w:p w14:paraId="32E9FEAB" w14:textId="77777777" w:rsidR="00437539" w:rsidRDefault="00437539" w:rsidP="00437539">
      <w:pPr>
        <w:pStyle w:val="TH"/>
      </w:pPr>
      <w:r>
        <w:rPr>
          <w:noProof/>
        </w:rPr>
        <w:t>Table </w:t>
      </w:r>
      <w:r>
        <w:t>6.1.6.2.</w:t>
      </w:r>
      <w:r w:rsidR="00E86560">
        <w:t>31</w:t>
      </w:r>
      <w:r>
        <w:t xml:space="preserve">-1: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B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AC"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AD"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AE"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AF"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B0" w14:textId="77777777" w:rsidR="00437539" w:rsidRDefault="00437539" w:rsidP="00CB3EFC">
            <w:pPr>
              <w:pStyle w:val="TAH"/>
              <w:rPr>
                <w:rFonts w:cs="Arial"/>
                <w:szCs w:val="18"/>
              </w:rPr>
            </w:pPr>
            <w:r>
              <w:rPr>
                <w:rFonts w:cs="Arial"/>
                <w:szCs w:val="18"/>
              </w:rPr>
              <w:t>Description</w:t>
            </w:r>
          </w:p>
        </w:tc>
      </w:tr>
      <w:tr w:rsidR="00437539" w14:paraId="32E9FEB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2" w14:textId="77777777" w:rsidR="00437539" w:rsidRDefault="00437539" w:rsidP="00CB3EFC">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EB3"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4"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B5"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B6" w14:textId="29D143A7" w:rsidR="00437539" w:rsidRDefault="00437539" w:rsidP="00CB3EFC">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DF4B6D">
              <w:t xml:space="preserve"> (starting from octet 1)</w:t>
            </w:r>
            <w:r>
              <w:rPr>
                <w:rFonts w:cs="Arial"/>
                <w:szCs w:val="18"/>
              </w:rPr>
              <w:t xml:space="preserve">. </w:t>
            </w:r>
          </w:p>
        </w:tc>
      </w:tr>
      <w:tr w:rsidR="00437539" w14:paraId="32E9FEB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8" w14:textId="77777777" w:rsidR="00437539" w:rsidRDefault="00437539" w:rsidP="00CB3EFC">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32E9FEB9"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A" w14:textId="77777777" w:rsidR="00437539" w:rsidRDefault="00437539" w:rsidP="00CB3EF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BB" w14:textId="77777777" w:rsidR="00437539" w:rsidRDefault="0043753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BC" w14:textId="28444DB2" w:rsidR="00437539" w:rsidRDefault="00437539" w:rsidP="00CB3EFC">
            <w:pPr>
              <w:pStyle w:val="TAL"/>
              <w:rPr>
                <w:rFonts w:cs="Arial"/>
                <w:szCs w:val="18"/>
              </w:rPr>
            </w:pPr>
            <w:r>
              <w:t>Base64-encoded characters, encoding the PGW FQDN IE as specified in Figure 8.66-1 of 3GPP TS 29.274 [16]</w:t>
            </w:r>
            <w:r w:rsidR="00DF4B6D">
              <w:t xml:space="preserve"> (starting from octet 1)</w:t>
            </w:r>
            <w:r>
              <w:t xml:space="preserve">. </w:t>
            </w:r>
            <w:r>
              <w:rPr>
                <w:rFonts w:cs="Arial"/>
                <w:szCs w:val="18"/>
              </w:rPr>
              <w:t>It shall be present, if it is available.</w:t>
            </w:r>
          </w:p>
        </w:tc>
      </w:tr>
      <w:tr w:rsidR="00FF3E13" w14:paraId="653F15CE"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DD16F0A" w14:textId="2C7D252C" w:rsidR="00FF3E13" w:rsidRPr="00095A67" w:rsidRDefault="00FF3E13" w:rsidP="00095A67">
            <w:pPr>
              <w:pStyle w:val="TAL"/>
            </w:pPr>
            <w:r>
              <w:t>l</w:t>
            </w:r>
            <w:r w:rsidRPr="006C1437">
              <w:t>inkedBearerI</w:t>
            </w:r>
            <w:r>
              <w:t>d</w:t>
            </w:r>
          </w:p>
          <w:p w14:paraId="7DA35F69" w14:textId="259A3106" w:rsidR="00FF3E13" w:rsidRDefault="00FF3E13" w:rsidP="00FF3E13">
            <w:pPr>
              <w:pStyle w:val="TAL"/>
            </w:pPr>
          </w:p>
        </w:tc>
        <w:tc>
          <w:tcPr>
            <w:tcW w:w="1559" w:type="dxa"/>
            <w:tcBorders>
              <w:top w:val="single" w:sz="4" w:space="0" w:color="auto"/>
              <w:left w:val="single" w:sz="4" w:space="0" w:color="auto"/>
              <w:bottom w:val="single" w:sz="4" w:space="0" w:color="auto"/>
              <w:right w:val="single" w:sz="4" w:space="0" w:color="auto"/>
            </w:tcBorders>
          </w:tcPr>
          <w:p w14:paraId="7F90444A" w14:textId="2757709F" w:rsidR="00FF3E13" w:rsidRDefault="00FF3E13" w:rsidP="00FF3E13">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5C98C28B" w14:textId="60885B80" w:rsidR="00FF3E13" w:rsidRDefault="00FF3E13" w:rsidP="00FF3E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6C2B7B" w14:textId="6A2B323C" w:rsidR="00FF3E13" w:rsidRDefault="00FF3E13" w:rsidP="00FF3E13">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CCF77C" w14:textId="163327DA" w:rsidR="00FF3E13" w:rsidRDefault="00FF3E13" w:rsidP="00FF3E13">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32E9FEBE" w14:textId="77777777" w:rsidR="00437539" w:rsidRDefault="00437539" w:rsidP="00437539"/>
    <w:p w14:paraId="32E9FEBF" w14:textId="77777777" w:rsidR="00437539" w:rsidRDefault="00437539" w:rsidP="00437539">
      <w:pPr>
        <w:pStyle w:val="Heading5"/>
      </w:pPr>
      <w:bookmarkStart w:id="928" w:name="_Toc20129621"/>
      <w:bookmarkStart w:id="929" w:name="_Toc27584248"/>
      <w:bookmarkStart w:id="930" w:name="_Toc36455550"/>
      <w:bookmarkStart w:id="931" w:name="_Toc45026936"/>
      <w:bookmarkStart w:id="932" w:name="_Toc67687271"/>
      <w:r>
        <w:t>6.1.6.2.</w:t>
      </w:r>
      <w:r w:rsidR="00E86560">
        <w:t>32</w:t>
      </w:r>
      <w:r>
        <w:tab/>
        <w:t xml:space="preserve">Type: </w:t>
      </w:r>
      <w:r>
        <w:rPr>
          <w:lang w:eastAsia="zh-CN"/>
        </w:rPr>
        <w:t>EpsBearerInfo</w:t>
      </w:r>
      <w:bookmarkEnd w:id="928"/>
      <w:bookmarkEnd w:id="929"/>
      <w:bookmarkEnd w:id="930"/>
      <w:bookmarkEnd w:id="931"/>
      <w:bookmarkEnd w:id="932"/>
    </w:p>
    <w:p w14:paraId="32E9FEC0" w14:textId="77777777" w:rsidR="00437539" w:rsidRDefault="00437539" w:rsidP="00437539">
      <w:pPr>
        <w:pStyle w:val="TH"/>
      </w:pPr>
      <w:r>
        <w:rPr>
          <w:noProof/>
        </w:rPr>
        <w:t>Table </w:t>
      </w:r>
      <w:r>
        <w:t>6.1.6.2.</w:t>
      </w:r>
      <w:r w:rsidR="00E86560">
        <w:t>32</w:t>
      </w:r>
      <w:r>
        <w:t xml:space="preserve">-1: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C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C1"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C2"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C3"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C4"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C5" w14:textId="77777777" w:rsidR="00437539" w:rsidRDefault="00437539" w:rsidP="00CB3EFC">
            <w:pPr>
              <w:pStyle w:val="TAH"/>
              <w:rPr>
                <w:rFonts w:cs="Arial"/>
                <w:szCs w:val="18"/>
              </w:rPr>
            </w:pPr>
            <w:r>
              <w:rPr>
                <w:rFonts w:cs="Arial"/>
                <w:szCs w:val="18"/>
              </w:rPr>
              <w:t>Description</w:t>
            </w:r>
          </w:p>
        </w:tc>
      </w:tr>
      <w:tr w:rsidR="00437539" w14:paraId="32E9FEC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7" w14:textId="77777777" w:rsidR="00437539" w:rsidRDefault="00437539" w:rsidP="00CB3EFC">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32E9FEC8" w14:textId="77777777" w:rsidR="00437539" w:rsidRDefault="00437539" w:rsidP="00CB3EFC">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2E9FEC9"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CA"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CB" w14:textId="77777777" w:rsidR="00437539" w:rsidRDefault="00437539" w:rsidP="00CB3EFC">
            <w:pPr>
              <w:pStyle w:val="TAL"/>
              <w:rPr>
                <w:rFonts w:cs="Arial"/>
                <w:szCs w:val="18"/>
              </w:rPr>
            </w:pPr>
            <w:r>
              <w:rPr>
                <w:rFonts w:cs="Arial"/>
                <w:szCs w:val="18"/>
              </w:rPr>
              <w:t>EPS Bearer ID</w:t>
            </w:r>
          </w:p>
        </w:tc>
      </w:tr>
      <w:tr w:rsidR="00437539" w14:paraId="32E9FED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D" w14:textId="77777777" w:rsidR="00437539" w:rsidRDefault="00437539" w:rsidP="00CB3EFC">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32E9FECE"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CF"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0"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1" w14:textId="5D92C7E1" w:rsidR="00437539" w:rsidRDefault="00437539" w:rsidP="00CB3EFC">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DF4B6D">
              <w:t xml:space="preserve"> (starting from octet 1)</w:t>
            </w:r>
            <w:r>
              <w:rPr>
                <w:rFonts w:cs="Arial"/>
                <w:szCs w:val="18"/>
              </w:rPr>
              <w:t xml:space="preserve">. </w:t>
            </w:r>
          </w:p>
        </w:tc>
      </w:tr>
      <w:tr w:rsidR="00437539" w14:paraId="32E9FED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D3" w14:textId="77777777" w:rsidR="00437539" w:rsidRDefault="00437539" w:rsidP="00CB3EFC">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32E9FED4"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D5"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6"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7" w14:textId="5B6F6CD5" w:rsidR="00437539" w:rsidRDefault="00437539" w:rsidP="00CB3EFC">
            <w:pPr>
              <w:pStyle w:val="TAL"/>
              <w:rPr>
                <w:rFonts w:cs="Arial"/>
                <w:szCs w:val="18"/>
              </w:rPr>
            </w:pPr>
            <w:r>
              <w:t>Base64-encoded characters, encoding the Bearer QoS IE as specified in Figure 8.15-1 of 3GPP TS 29.274 [16]</w:t>
            </w:r>
            <w:r w:rsidR="00DF4B6D">
              <w:t xml:space="preserve"> (starting from octet 1)</w:t>
            </w:r>
            <w:r>
              <w:t>.</w:t>
            </w:r>
          </w:p>
        </w:tc>
      </w:tr>
    </w:tbl>
    <w:p w14:paraId="32E9FED9" w14:textId="77777777" w:rsidR="00437539" w:rsidRDefault="00437539" w:rsidP="0058081A"/>
    <w:p w14:paraId="32E9FEDA" w14:textId="77777777" w:rsidR="0056191B" w:rsidRDefault="0056191B" w:rsidP="0056191B">
      <w:pPr>
        <w:pStyle w:val="Heading5"/>
      </w:pPr>
      <w:bookmarkStart w:id="933" w:name="_Toc20129622"/>
      <w:bookmarkStart w:id="934" w:name="_Toc27584249"/>
      <w:bookmarkStart w:id="935" w:name="_Toc36455551"/>
      <w:bookmarkStart w:id="936" w:name="_Toc45026937"/>
      <w:bookmarkStart w:id="937" w:name="_Toc67687272"/>
      <w:r>
        <w:t>6.1.6.2.</w:t>
      </w:r>
      <w:r w:rsidR="00E86560">
        <w:t>33</w:t>
      </w:r>
      <w:r>
        <w:tab/>
        <w:t>Type: PduSessionNotifyItem</w:t>
      </w:r>
      <w:bookmarkEnd w:id="933"/>
      <w:bookmarkEnd w:id="934"/>
      <w:bookmarkEnd w:id="935"/>
      <w:bookmarkEnd w:id="936"/>
      <w:bookmarkEnd w:id="937"/>
    </w:p>
    <w:p w14:paraId="32E9FEDB" w14:textId="77777777" w:rsidR="0056191B" w:rsidRDefault="0056191B" w:rsidP="0056191B">
      <w:pPr>
        <w:pStyle w:val="TH"/>
      </w:pPr>
      <w:r>
        <w:rPr>
          <w:noProof/>
        </w:rPr>
        <w:t>Table </w:t>
      </w:r>
      <w:r>
        <w:t>6.1.6.2.</w:t>
      </w:r>
      <w:r w:rsidR="00E86560">
        <w:t>33</w:t>
      </w:r>
      <w:r>
        <w:t xml:space="preserve">-1: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191B" w:rsidRPr="00FD48E5" w14:paraId="32E9FEE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DC" w14:textId="77777777" w:rsidR="0056191B" w:rsidRDefault="0056191B"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DD" w14:textId="77777777" w:rsidR="0056191B" w:rsidRDefault="0056191B"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DE" w14:textId="77777777" w:rsidR="0056191B" w:rsidRPr="007277D4" w:rsidRDefault="0056191B"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DF" w14:textId="77777777" w:rsidR="0056191B" w:rsidRDefault="0056191B"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0" w14:textId="77777777" w:rsidR="0056191B" w:rsidRDefault="0056191B" w:rsidP="00CB3EFC">
            <w:pPr>
              <w:pStyle w:val="TAH"/>
              <w:rPr>
                <w:rFonts w:cs="Arial"/>
                <w:szCs w:val="18"/>
              </w:rPr>
            </w:pPr>
            <w:r>
              <w:rPr>
                <w:rFonts w:cs="Arial"/>
                <w:szCs w:val="18"/>
              </w:rPr>
              <w:t>Description</w:t>
            </w:r>
          </w:p>
        </w:tc>
      </w:tr>
      <w:tr w:rsidR="0056191B" w:rsidRPr="00FD48E5" w14:paraId="32E9FEE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E2" w14:textId="77777777" w:rsidR="0056191B" w:rsidRDefault="0056191B" w:rsidP="00CB3EFC">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E3" w14:textId="77777777" w:rsidR="0056191B" w:rsidRDefault="0056191B" w:rsidP="00CB3EFC">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E4" w14:textId="77777777" w:rsidR="0056191B" w:rsidRDefault="0056191B"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E5" w14:textId="77777777" w:rsidR="0056191B" w:rsidRDefault="0056191B"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E6" w14:textId="77777777" w:rsidR="0056191B" w:rsidRDefault="0056191B" w:rsidP="00CB3EFC">
            <w:pPr>
              <w:pStyle w:val="TAL"/>
              <w:rPr>
                <w:rFonts w:cs="Arial"/>
                <w:szCs w:val="18"/>
              </w:rPr>
            </w:pPr>
          </w:p>
        </w:tc>
      </w:tr>
    </w:tbl>
    <w:p w14:paraId="32E9FEE8" w14:textId="77777777" w:rsidR="0056191B" w:rsidRDefault="0056191B" w:rsidP="0058081A"/>
    <w:p w14:paraId="32E9FEE9" w14:textId="77777777" w:rsidR="00CD7DC1" w:rsidRDefault="00CD7DC1" w:rsidP="00CD7DC1">
      <w:pPr>
        <w:pStyle w:val="Heading5"/>
      </w:pPr>
      <w:bookmarkStart w:id="938" w:name="_Toc20129623"/>
      <w:bookmarkStart w:id="939" w:name="_Toc27584250"/>
      <w:bookmarkStart w:id="940" w:name="_Toc36455552"/>
      <w:bookmarkStart w:id="941" w:name="_Toc45026938"/>
      <w:bookmarkStart w:id="942" w:name="_Toc67687273"/>
      <w:r>
        <w:t>6.1.6.2.</w:t>
      </w:r>
      <w:r w:rsidR="00E86560">
        <w:t>34</w:t>
      </w:r>
      <w:r>
        <w:tab/>
        <w:t xml:space="preserve">Type: </w:t>
      </w:r>
      <w:r>
        <w:rPr>
          <w:lang w:eastAsia="zh-CN"/>
        </w:rPr>
        <w:t>EbiArpMapping</w:t>
      </w:r>
      <w:bookmarkEnd w:id="938"/>
      <w:bookmarkEnd w:id="939"/>
      <w:bookmarkEnd w:id="940"/>
      <w:bookmarkEnd w:id="941"/>
      <w:bookmarkEnd w:id="942"/>
    </w:p>
    <w:p w14:paraId="32E9FEEA" w14:textId="77777777" w:rsidR="00CD7DC1" w:rsidRDefault="00CD7DC1" w:rsidP="00CD7DC1">
      <w:pPr>
        <w:pStyle w:val="TH"/>
      </w:pPr>
      <w:r>
        <w:rPr>
          <w:noProof/>
        </w:rPr>
        <w:t>Table </w:t>
      </w:r>
      <w:r>
        <w:t>6.1.6.2.</w:t>
      </w:r>
      <w:r w:rsidR="00E86560">
        <w:t>34</w:t>
      </w:r>
      <w:r>
        <w:t xml:space="preserve">-1: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7DC1" w:rsidRPr="00FD48E5" w14:paraId="32E9FEF0"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EB" w14:textId="77777777" w:rsidR="00CD7DC1" w:rsidRDefault="00CD7DC1"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EC" w14:textId="77777777" w:rsidR="00CD7DC1" w:rsidRDefault="00CD7DC1"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ED" w14:textId="77777777" w:rsidR="00CD7DC1" w:rsidRPr="007277D4" w:rsidRDefault="00CD7DC1"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EE" w14:textId="77777777" w:rsidR="00CD7DC1" w:rsidRDefault="00CD7DC1"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F" w14:textId="77777777" w:rsidR="00CD7DC1" w:rsidRDefault="00CD7DC1" w:rsidP="00CB3EFC">
            <w:pPr>
              <w:pStyle w:val="TAH"/>
              <w:rPr>
                <w:rFonts w:cs="Arial"/>
                <w:szCs w:val="18"/>
              </w:rPr>
            </w:pPr>
            <w:r>
              <w:rPr>
                <w:rFonts w:cs="Arial"/>
                <w:szCs w:val="18"/>
              </w:rPr>
              <w:t>Description</w:t>
            </w:r>
          </w:p>
        </w:tc>
      </w:tr>
      <w:tr w:rsidR="00CD7DC1" w:rsidRPr="00E425E8" w14:paraId="32E9FEF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1" w14:textId="77777777" w:rsidR="00CD7DC1" w:rsidRDefault="00CD7DC1" w:rsidP="00CB3EFC">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EF2" w14:textId="77777777" w:rsidR="00CD7DC1" w:rsidRDefault="00CD7DC1" w:rsidP="00CB3EFC">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32E9FEF3" w14:textId="77777777" w:rsidR="00CD7DC1" w:rsidRDefault="00CD7DC1"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4" w14:textId="77777777" w:rsidR="00CD7DC1" w:rsidRDefault="00CD7DC1"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F5" w14:textId="77777777" w:rsidR="00CD7DC1" w:rsidRDefault="00CD7DC1" w:rsidP="00CB3EFC">
            <w:pPr>
              <w:pStyle w:val="TAL"/>
              <w:rPr>
                <w:rFonts w:cs="Arial"/>
                <w:szCs w:val="18"/>
              </w:rPr>
            </w:pPr>
            <w:r>
              <w:rPr>
                <w:rFonts w:cs="Arial"/>
                <w:szCs w:val="18"/>
              </w:rPr>
              <w:t>This IE shall contain the EPS bearer identities.</w:t>
            </w:r>
          </w:p>
        </w:tc>
      </w:tr>
      <w:tr w:rsidR="00CD7DC1" w:rsidRPr="00E425E8" w14:paraId="32E9FEF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7" w14:textId="77777777" w:rsidR="00CD7DC1" w:rsidRDefault="00CD7DC1" w:rsidP="00CB3EFC">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32E9FEF8" w14:textId="77777777" w:rsidR="00CD7DC1" w:rsidRDefault="00CD7DC1" w:rsidP="00CB3EFC">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2E9FEF9" w14:textId="77777777" w:rsidR="00CD7DC1" w:rsidRDefault="00CD7DC1" w:rsidP="00CB3EF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A" w14:textId="77777777" w:rsidR="00CD7DC1" w:rsidRDefault="00CD7DC1" w:rsidP="00CB3EFC">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E9FEFB" w14:textId="77777777" w:rsidR="00CD7DC1" w:rsidRDefault="00CD7DC1" w:rsidP="00CB3EFC">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2E9FEFD" w14:textId="77777777" w:rsidR="00CD7DC1" w:rsidRDefault="00CD7DC1" w:rsidP="00CD7DC1"/>
    <w:p w14:paraId="32E9FEFE" w14:textId="77777777" w:rsidR="00C66CE9" w:rsidRDefault="00C66CE9" w:rsidP="00C66CE9">
      <w:pPr>
        <w:pStyle w:val="Heading5"/>
      </w:pPr>
      <w:bookmarkStart w:id="943" w:name="_Toc20129624"/>
      <w:bookmarkStart w:id="944" w:name="_Toc27584251"/>
      <w:bookmarkStart w:id="945" w:name="_Toc36455553"/>
      <w:bookmarkStart w:id="946" w:name="_Toc45026939"/>
      <w:bookmarkStart w:id="947" w:name="_Toc67687274"/>
      <w:r>
        <w:lastRenderedPageBreak/>
        <w:t>6.1.6.2.</w:t>
      </w:r>
      <w:r w:rsidR="00E86560">
        <w:t>35</w:t>
      </w:r>
      <w:r>
        <w:tab/>
        <w:t>Type: SmContextCreateError</w:t>
      </w:r>
      <w:bookmarkEnd w:id="943"/>
      <w:bookmarkEnd w:id="944"/>
      <w:bookmarkEnd w:id="945"/>
      <w:bookmarkEnd w:id="946"/>
      <w:bookmarkEnd w:id="947"/>
    </w:p>
    <w:p w14:paraId="32E9FEFF" w14:textId="77777777" w:rsidR="00C66CE9" w:rsidRDefault="00C66CE9" w:rsidP="00C66CE9">
      <w:pPr>
        <w:pStyle w:val="TH"/>
      </w:pPr>
      <w:r>
        <w:rPr>
          <w:noProof/>
        </w:rPr>
        <w:t>Table </w:t>
      </w:r>
      <w:r>
        <w:t>6.1.6.2.</w:t>
      </w:r>
      <w:r w:rsidR="00E86560">
        <w:t>35</w:t>
      </w:r>
      <w:r>
        <w:t xml:space="preserve">-1: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66CE9" w:rsidRPr="00E86560" w14:paraId="32E9FF0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00" w14:textId="77777777" w:rsidR="00C66CE9" w:rsidRDefault="00C66CE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01" w14:textId="77777777" w:rsidR="00C66CE9" w:rsidRDefault="00C66CE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02" w14:textId="77777777" w:rsidR="00C66CE9" w:rsidRDefault="00C66CE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03" w14:textId="77777777" w:rsidR="00C66CE9" w:rsidRDefault="00C66CE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04" w14:textId="77777777" w:rsidR="00C66CE9" w:rsidRDefault="00C66CE9" w:rsidP="00CB3EFC">
            <w:pPr>
              <w:pStyle w:val="TAH"/>
              <w:rPr>
                <w:rFonts w:cs="Arial"/>
                <w:szCs w:val="18"/>
              </w:rPr>
            </w:pPr>
            <w:r>
              <w:rPr>
                <w:rFonts w:cs="Arial"/>
                <w:szCs w:val="18"/>
              </w:rPr>
              <w:t>Description</w:t>
            </w:r>
          </w:p>
        </w:tc>
      </w:tr>
      <w:tr w:rsidR="00C66CE9" w:rsidRPr="00AC60A1" w14:paraId="32E9FF0B"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06" w14:textId="77777777" w:rsidR="00C66CE9" w:rsidRDefault="00C66CE9"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07" w14:textId="77777777" w:rsidR="00C66CE9" w:rsidRDefault="00C66CE9"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08" w14:textId="77777777" w:rsidR="00C66CE9" w:rsidRDefault="00C66CE9"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09" w14:textId="77777777" w:rsidR="00C66CE9" w:rsidRDefault="00C66CE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0A" w14:textId="77777777" w:rsidR="00C66CE9" w:rsidRDefault="00C66CE9"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C66CE9" w:rsidRPr="00AC60A1" w14:paraId="32E9FF1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0C" w14:textId="77777777" w:rsidR="00C66CE9" w:rsidRDefault="00C66CE9"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0D" w14:textId="77777777" w:rsidR="00C66CE9" w:rsidRDefault="00C66CE9"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0E" w14:textId="77777777" w:rsidR="00C66CE9" w:rsidRDefault="00C66CE9"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0F" w14:textId="77777777" w:rsidR="00C66CE9" w:rsidRDefault="00C66CE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10" w14:textId="77777777" w:rsidR="00C66CE9" w:rsidRDefault="00C66CE9" w:rsidP="00CB3EFC">
            <w:pPr>
              <w:pStyle w:val="TAL"/>
              <w:rPr>
                <w:rFonts w:cs="Arial"/>
                <w:szCs w:val="18"/>
              </w:rPr>
            </w:pPr>
            <w:r>
              <w:rPr>
                <w:rFonts w:cs="Arial"/>
                <w:szCs w:val="18"/>
              </w:rPr>
              <w:t>This IE shall be present, if an N1 SM information is received in the request and the SMF is able to return N1 SM information to the UE.</w:t>
            </w:r>
          </w:p>
          <w:p w14:paraId="32E9FF11" w14:textId="22161BB6" w:rsidR="00C66CE9" w:rsidRDefault="00C66CE9" w:rsidP="00CB3EFC">
            <w:pPr>
              <w:pStyle w:val="TAL"/>
            </w:pPr>
            <w:r>
              <w:rPr>
                <w:rFonts w:cs="Arial"/>
                <w:szCs w:val="18"/>
              </w:rPr>
              <w:t xml:space="preserve">When present, it shall reference the N1 SM Message binary data (see </w:t>
            </w:r>
            <w:r w:rsidR="005B1EEB">
              <w:rPr>
                <w:rFonts w:cs="Arial"/>
                <w:szCs w:val="18"/>
              </w:rPr>
              <w:t>clause</w:t>
            </w:r>
            <w:r>
              <w:rPr>
                <w:rFonts w:cs="Arial"/>
                <w:szCs w:val="18"/>
              </w:rPr>
              <w:t xml:space="preserve"> 6.1.6.4.2).</w:t>
            </w:r>
          </w:p>
        </w:tc>
      </w:tr>
      <w:tr w:rsidR="005202F6" w:rsidRPr="00AC60A1" w14:paraId="336EEED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68A13393" w14:textId="41A7FDDD"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B448086" w14:textId="64C2ED4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033A4B" w14:textId="2515055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CE03021" w14:textId="327AF14A"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FA33681" w14:textId="4BAFB44E"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13" w14:textId="77777777" w:rsidR="00C66CE9" w:rsidRDefault="00C66CE9" w:rsidP="0058081A">
      <w:pPr>
        <w:rPr>
          <w:lang w:val="en-US"/>
        </w:rPr>
      </w:pPr>
    </w:p>
    <w:p w14:paraId="32E9FF14" w14:textId="77777777" w:rsidR="00601FC4" w:rsidRDefault="00601FC4" w:rsidP="00601FC4">
      <w:pPr>
        <w:pStyle w:val="Heading5"/>
      </w:pPr>
      <w:bookmarkStart w:id="948" w:name="_Toc20129625"/>
      <w:bookmarkStart w:id="949" w:name="_Toc27584252"/>
      <w:bookmarkStart w:id="950" w:name="_Toc36455554"/>
      <w:bookmarkStart w:id="951" w:name="_Toc45026940"/>
      <w:bookmarkStart w:id="952" w:name="_Toc67687275"/>
      <w:r>
        <w:t>6.1.6.2.</w:t>
      </w:r>
      <w:r w:rsidR="00E86560">
        <w:t>36</w:t>
      </w:r>
      <w:r>
        <w:tab/>
        <w:t>Type: SMContextUpdateError</w:t>
      </w:r>
      <w:bookmarkEnd w:id="948"/>
      <w:bookmarkEnd w:id="949"/>
      <w:bookmarkEnd w:id="950"/>
      <w:bookmarkEnd w:id="951"/>
      <w:bookmarkEnd w:id="952"/>
    </w:p>
    <w:p w14:paraId="32E9FF15" w14:textId="77777777" w:rsidR="00601FC4" w:rsidRDefault="00601FC4" w:rsidP="00601FC4">
      <w:pPr>
        <w:pStyle w:val="TH"/>
      </w:pPr>
      <w:r>
        <w:rPr>
          <w:noProof/>
        </w:rPr>
        <w:t>Table </w:t>
      </w:r>
      <w:r>
        <w:t>6.1.6.2.</w:t>
      </w:r>
      <w:r w:rsidR="00E86560">
        <w:t>36</w:t>
      </w:r>
      <w:r>
        <w:t xml:space="preserve">-1: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FC4" w14:paraId="32E9FF1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16" w14:textId="77777777" w:rsidR="00601FC4" w:rsidRDefault="00601FC4"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17" w14:textId="77777777" w:rsidR="00601FC4" w:rsidRDefault="00601FC4"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18" w14:textId="77777777" w:rsidR="00601FC4" w:rsidRDefault="00601FC4"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19" w14:textId="77777777" w:rsidR="00601FC4" w:rsidRDefault="00601FC4"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1A" w14:textId="77777777" w:rsidR="00601FC4" w:rsidRDefault="00601FC4" w:rsidP="00CB3EFC">
            <w:pPr>
              <w:pStyle w:val="TAH"/>
              <w:rPr>
                <w:rFonts w:cs="Arial"/>
                <w:szCs w:val="18"/>
              </w:rPr>
            </w:pPr>
            <w:r>
              <w:rPr>
                <w:rFonts w:cs="Arial"/>
                <w:szCs w:val="18"/>
              </w:rPr>
              <w:t>Description</w:t>
            </w:r>
          </w:p>
        </w:tc>
      </w:tr>
      <w:tr w:rsidR="00601FC4" w:rsidRPr="00AC60A1" w14:paraId="32E9FF21"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1C" w14:textId="77777777" w:rsidR="00601FC4" w:rsidRDefault="00601FC4"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1D" w14:textId="77777777" w:rsidR="00601FC4" w:rsidRDefault="00601FC4"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1E" w14:textId="77777777" w:rsidR="00601FC4" w:rsidRDefault="00601FC4"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1F" w14:textId="77777777" w:rsidR="00601FC4" w:rsidRDefault="00601FC4"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20" w14:textId="77777777" w:rsidR="00601FC4" w:rsidRDefault="00601FC4"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601FC4" w:rsidRPr="00AC60A1" w14:paraId="32E9FF2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2" w14:textId="77777777" w:rsidR="00601FC4" w:rsidRDefault="00601FC4"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23"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4"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5"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6" w14:textId="77777777" w:rsidR="00601FC4" w:rsidRDefault="00601FC4" w:rsidP="00CB3EFC">
            <w:pPr>
              <w:pStyle w:val="TAL"/>
              <w:rPr>
                <w:rFonts w:cs="Arial"/>
                <w:szCs w:val="18"/>
              </w:rPr>
            </w:pPr>
            <w:r>
              <w:rPr>
                <w:rFonts w:cs="Arial"/>
                <w:szCs w:val="18"/>
              </w:rPr>
              <w:t>This IE shall be present, if N1 SM information needs to be returned to the UE.</w:t>
            </w:r>
          </w:p>
          <w:p w14:paraId="32E9FF27" w14:textId="27D3B865" w:rsidR="00601FC4" w:rsidRDefault="00601FC4" w:rsidP="00CB3EFC">
            <w:pPr>
              <w:pStyle w:val="TAL"/>
            </w:pPr>
            <w:r>
              <w:rPr>
                <w:rFonts w:cs="Arial"/>
                <w:szCs w:val="18"/>
              </w:rPr>
              <w:t xml:space="preserve">When present, it shall reference the N1 SM Message binary data (see </w:t>
            </w:r>
            <w:r w:rsidR="005B1EEB">
              <w:rPr>
                <w:rFonts w:cs="Arial"/>
                <w:szCs w:val="18"/>
              </w:rPr>
              <w:t>clause</w:t>
            </w:r>
            <w:r>
              <w:rPr>
                <w:rFonts w:cs="Arial"/>
                <w:szCs w:val="18"/>
              </w:rPr>
              <w:t xml:space="preserve"> 6.1.6.4.2).</w:t>
            </w:r>
          </w:p>
        </w:tc>
      </w:tr>
      <w:tr w:rsidR="00601FC4" w:rsidRPr="00327AA6" w14:paraId="32E9FF2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9" w14:textId="77777777" w:rsidR="00601FC4" w:rsidRDefault="00601FC4" w:rsidP="00CB3EFC">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2E9FF2A"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B"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C"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D" w14:textId="77777777" w:rsidR="00601FC4" w:rsidRDefault="00601FC4" w:rsidP="00CB3EFC">
            <w:pPr>
              <w:pStyle w:val="TAL"/>
              <w:rPr>
                <w:rFonts w:cs="Arial"/>
                <w:szCs w:val="18"/>
              </w:rPr>
            </w:pPr>
            <w:r>
              <w:rPr>
                <w:rFonts w:cs="Arial"/>
                <w:szCs w:val="18"/>
              </w:rPr>
              <w:t>This IE shall be present, if N2 SM information needs to be returned to the NG-RAN.</w:t>
            </w:r>
          </w:p>
          <w:p w14:paraId="32E9FF2E" w14:textId="76AD83C0" w:rsidR="00601FC4" w:rsidRDefault="00601FC4" w:rsidP="00CB3EFC">
            <w:pPr>
              <w:pStyle w:val="TAL"/>
            </w:pPr>
            <w:r>
              <w:rPr>
                <w:rFonts w:cs="Arial"/>
                <w:szCs w:val="18"/>
              </w:rPr>
              <w:t xml:space="preserve">When present, it shall reference the N2 SM Message binary data (see </w:t>
            </w:r>
            <w:r w:rsidR="005B1EEB">
              <w:rPr>
                <w:rFonts w:cs="Arial"/>
                <w:szCs w:val="18"/>
              </w:rPr>
              <w:t>clause</w:t>
            </w:r>
            <w:r>
              <w:rPr>
                <w:rFonts w:cs="Arial"/>
                <w:szCs w:val="18"/>
              </w:rPr>
              <w:t xml:space="preserve"> 6.1.6.4.3).</w:t>
            </w:r>
          </w:p>
        </w:tc>
      </w:tr>
      <w:tr w:rsidR="002929FF" w:rsidRPr="00AC60A1" w14:paraId="32E9FF3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0"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F31"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F32"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33"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F34" w14:textId="77777777" w:rsidR="002929FF" w:rsidRDefault="002929FF" w:rsidP="002929FF">
            <w:pPr>
              <w:pStyle w:val="TAL"/>
              <w:rPr>
                <w:rFonts w:cs="Arial"/>
                <w:szCs w:val="18"/>
              </w:rPr>
            </w:pPr>
            <w:r>
              <w:rPr>
                <w:rFonts w:cs="Arial"/>
                <w:szCs w:val="18"/>
              </w:rPr>
              <w:t>This IE shall be present if "n2SmInfo" attribute is present.</w:t>
            </w:r>
          </w:p>
          <w:p w14:paraId="32E9FF35"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01FC4" w:rsidRPr="00AC60A1" w14:paraId="32E9FF3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7" w14:textId="77777777" w:rsidR="00601FC4" w:rsidRDefault="00601FC4" w:rsidP="00CB3EFC">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F38" w14:textId="77777777" w:rsidR="00601FC4" w:rsidRDefault="00601FC4" w:rsidP="00CB3EFC">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F39"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3A"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3B" w14:textId="77777777" w:rsidR="00601FC4" w:rsidRDefault="00601FC4" w:rsidP="00CB3EFC">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F3C" w14:textId="2EC5FCD9" w:rsidR="00601FC4" w:rsidRDefault="00601FC4" w:rsidP="00CB3EFC">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5202F6" w:rsidRPr="00AC60A1" w14:paraId="444819B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8C84FF2" w14:textId="313714E0"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7AFC956" w14:textId="2928AE04"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DCBBA97" w14:textId="18A8A4B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BC1FE3C" w14:textId="18C41BC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43134C" w14:textId="5D995A9C"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3E" w14:textId="77777777" w:rsidR="00601FC4" w:rsidRPr="00AC60A1" w:rsidRDefault="00601FC4" w:rsidP="00601FC4">
      <w:pPr>
        <w:rPr>
          <w:lang w:val="en-US"/>
        </w:rPr>
      </w:pPr>
    </w:p>
    <w:p w14:paraId="32E9FF3F" w14:textId="77777777" w:rsidR="00F1180E" w:rsidRDefault="00F1180E" w:rsidP="00F1180E">
      <w:pPr>
        <w:pStyle w:val="Heading5"/>
      </w:pPr>
      <w:bookmarkStart w:id="953" w:name="_Toc20129626"/>
      <w:bookmarkStart w:id="954" w:name="_Toc27584253"/>
      <w:bookmarkStart w:id="955" w:name="_Toc36455555"/>
      <w:bookmarkStart w:id="956" w:name="_Toc45026941"/>
      <w:bookmarkStart w:id="957" w:name="_Toc67687276"/>
      <w:r>
        <w:lastRenderedPageBreak/>
        <w:t>6.1.6.2.</w:t>
      </w:r>
      <w:r w:rsidR="00E86560">
        <w:t>37</w:t>
      </w:r>
      <w:r>
        <w:tab/>
        <w:t>Type: PduSessionCreateError</w:t>
      </w:r>
      <w:bookmarkEnd w:id="953"/>
      <w:bookmarkEnd w:id="954"/>
      <w:bookmarkEnd w:id="955"/>
      <w:bookmarkEnd w:id="956"/>
      <w:bookmarkEnd w:id="957"/>
    </w:p>
    <w:p w14:paraId="32E9FF40" w14:textId="77777777" w:rsidR="00F1180E" w:rsidRDefault="00F1180E" w:rsidP="00F1180E">
      <w:pPr>
        <w:pStyle w:val="TH"/>
      </w:pPr>
      <w:r>
        <w:rPr>
          <w:noProof/>
        </w:rPr>
        <w:t>Table </w:t>
      </w:r>
      <w:r>
        <w:t>6.1.6.2.</w:t>
      </w:r>
      <w:r w:rsidR="00E86560">
        <w:t>37</w:t>
      </w:r>
      <w:r>
        <w:t xml:space="preserve">-1: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80E" w14:paraId="32E9FF4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41" w14:textId="77777777" w:rsidR="00F1180E" w:rsidRDefault="00F1180E"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42" w14:textId="77777777" w:rsidR="00F1180E" w:rsidRDefault="00F1180E"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43" w14:textId="77777777" w:rsidR="00F1180E" w:rsidRDefault="00F1180E"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44" w14:textId="77777777" w:rsidR="00F1180E" w:rsidRDefault="00F1180E"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45" w14:textId="77777777" w:rsidR="00F1180E" w:rsidRDefault="00F1180E" w:rsidP="00CB3EFC">
            <w:pPr>
              <w:pStyle w:val="TAH"/>
              <w:rPr>
                <w:rFonts w:cs="Arial"/>
                <w:szCs w:val="18"/>
              </w:rPr>
            </w:pPr>
            <w:r>
              <w:rPr>
                <w:rFonts w:cs="Arial"/>
                <w:szCs w:val="18"/>
              </w:rPr>
              <w:t>Description</w:t>
            </w:r>
          </w:p>
        </w:tc>
      </w:tr>
      <w:tr w:rsidR="00F1180E" w:rsidRPr="00AC60A1" w14:paraId="32E9FF4C"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47" w14:textId="77777777" w:rsidR="00F1180E" w:rsidRDefault="00F1180E"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48" w14:textId="77777777" w:rsidR="00F1180E" w:rsidRDefault="00F1180E"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49" w14:textId="77777777" w:rsidR="00F1180E" w:rsidRDefault="00F1180E"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4A" w14:textId="77777777" w:rsidR="00F1180E" w:rsidRDefault="00F1180E"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4B" w14:textId="77777777" w:rsidR="00F1180E" w:rsidRDefault="00F1180E"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F1180E" w:rsidRPr="00AC60A1" w14:paraId="32E9FF5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4D" w14:textId="77777777" w:rsidR="00F1180E" w:rsidRDefault="00F1180E" w:rsidP="00CB3EFC">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F4E" w14:textId="77777777" w:rsidR="00F1180E" w:rsidRDefault="00F1180E" w:rsidP="00CB3EF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F4F"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0"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1" w14:textId="3854A07B" w:rsidR="00F1180E" w:rsidRDefault="00F1180E" w:rsidP="00CB3EFC">
            <w:pPr>
              <w:pStyle w:val="TAL"/>
              <w:rPr>
                <w:lang w:val="en-US"/>
              </w:rPr>
            </w:pPr>
            <w:r>
              <w:rPr>
                <w:lang w:val="en-US"/>
              </w:rPr>
              <w:t>This IE shall be present if the request included n1SmInfoFromUe.</w:t>
            </w:r>
          </w:p>
          <w:p w14:paraId="32E9FF52" w14:textId="4007F5CA" w:rsidR="00F1180E" w:rsidRDefault="00F1180E" w:rsidP="00CB3EFC">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714BBB">
              <w:rPr>
                <w:rFonts w:cs="Arial"/>
                <w:szCs w:val="18"/>
              </w:rPr>
              <w:t>11</w:t>
            </w:r>
            <w:r>
              <w:rPr>
                <w:rFonts w:cs="Arial"/>
                <w:szCs w:val="18"/>
              </w:rPr>
              <w:t>.4.2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31329573" w14:textId="6C085FA4" w:rsidR="00BF79F2" w:rsidRDefault="00BF79F2" w:rsidP="00CB3EFC">
            <w:pPr>
              <w:pStyle w:val="TAL"/>
              <w:rPr>
                <w:rFonts w:cs="Arial"/>
                <w:szCs w:val="18"/>
              </w:rPr>
            </w:pPr>
          </w:p>
          <w:p w14:paraId="74C1B935" w14:textId="77777777" w:rsidR="00BF79F2" w:rsidRPr="001C17B8"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70477D2" w14:textId="300C0F96" w:rsidR="00BF79F2" w:rsidRDefault="00BF79F2" w:rsidP="00CB3EFC">
            <w:pPr>
              <w:pStyle w:val="TAL"/>
              <w:rPr>
                <w:rFonts w:cs="Arial"/>
                <w:szCs w:val="18"/>
              </w:rPr>
            </w:pPr>
          </w:p>
          <w:p w14:paraId="32E9FF53" w14:textId="77777777" w:rsidR="00F1180E" w:rsidRDefault="00F1180E" w:rsidP="00CB3EFC">
            <w:pPr>
              <w:pStyle w:val="TAL"/>
              <w:rPr>
                <w:rFonts w:cs="Arial"/>
                <w:szCs w:val="18"/>
              </w:rPr>
            </w:pPr>
            <w:r>
              <w:rPr>
                <w:rFonts w:cs="Arial"/>
                <w:szCs w:val="18"/>
              </w:rPr>
              <w:t>Example: the cause "Invalid mandatory information" shall be encoded as "60".</w:t>
            </w:r>
          </w:p>
          <w:p w14:paraId="32E9FF54" w14:textId="612761A9" w:rsidR="00F1180E" w:rsidRDefault="00E7640D" w:rsidP="00CB3EFC">
            <w:pPr>
              <w:pStyle w:val="TAL"/>
              <w:rPr>
                <w:rFonts w:cs="Arial"/>
                <w:szCs w:val="18"/>
              </w:rPr>
            </w:pPr>
            <w:r>
              <w:rPr>
                <w:rFonts w:cs="Arial"/>
                <w:szCs w:val="18"/>
              </w:rPr>
              <w:t>(</w:t>
            </w:r>
            <w:r w:rsidR="00F1180E">
              <w:rPr>
                <w:rFonts w:cs="Arial"/>
                <w:szCs w:val="18"/>
              </w:rPr>
              <w:t>NOTE</w:t>
            </w:r>
            <w:r>
              <w:rPr>
                <w:rFonts w:cs="Arial"/>
                <w:szCs w:val="18"/>
              </w:rPr>
              <w:t>)</w:t>
            </w:r>
          </w:p>
        </w:tc>
      </w:tr>
      <w:tr w:rsidR="00F1180E" w:rsidRPr="00AC60A1" w14:paraId="32E9FF5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56" w14:textId="77777777" w:rsidR="00F1180E" w:rsidRDefault="00F1180E" w:rsidP="00CB3EFC">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F57" w14:textId="77777777" w:rsidR="00F1180E" w:rsidRDefault="00F1180E" w:rsidP="00CB3EFC">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F58"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9"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A" w14:textId="7D8F559C" w:rsidR="00F1180E" w:rsidRDefault="00F1180E" w:rsidP="00CB3EFC">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5B1EEB">
              <w:rPr>
                <w:rFonts w:cs="Arial"/>
                <w:szCs w:val="18"/>
              </w:rPr>
              <w:t>clause</w:t>
            </w:r>
            <w:r>
              <w:rPr>
                <w:rFonts w:cs="Arial"/>
                <w:szCs w:val="18"/>
              </w:rPr>
              <w:t xml:space="preserve"> 6.1.6.4.4). </w:t>
            </w:r>
          </w:p>
        </w:tc>
      </w:tr>
      <w:tr w:rsidR="00714BBB" w:rsidRPr="00AC60A1" w14:paraId="4AFF374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7DB33BE" w14:textId="7F5D1E82"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3F5CD332" w14:textId="3268603B"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71EF077" w14:textId="69408CC6"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FBF420" w14:textId="6C6583DC"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D142DE" w14:textId="0D807966" w:rsidR="00714BBB" w:rsidRDefault="00714BBB" w:rsidP="00714BBB">
            <w:pPr>
              <w:pStyle w:val="TAL"/>
            </w:pPr>
            <w:r>
              <w:rPr>
                <w:rFonts w:cs="Arial"/>
                <w:szCs w:val="18"/>
              </w:rPr>
              <w:t xml:space="preserve">When present, this IE shall indicate a Back-off timer value, in seconds, that the V-SMF may use when rejecting the NAS message towards the UE.  </w:t>
            </w:r>
          </w:p>
        </w:tc>
      </w:tr>
      <w:tr w:rsidR="005202F6" w:rsidRPr="00AC60A1" w14:paraId="2A9C8618"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56F23160" w14:textId="4EC28027"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45D2451" w14:textId="16BB383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446F53E" w14:textId="2768DDA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13B1FBE" w14:textId="7D0C9F5E"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3D9C28" w14:textId="596EAA5A" w:rsidR="005202F6" w:rsidRDefault="005202F6" w:rsidP="005202F6">
            <w:pPr>
              <w:pStyle w:val="TAL"/>
            </w:pPr>
            <w:r w:rsidRPr="002857AD">
              <w:rPr>
                <w:rFonts w:cs="Arial"/>
                <w:szCs w:val="18"/>
              </w:rPr>
              <w:t xml:space="preserve">Timestamp when the </w:t>
            </w:r>
            <w:r>
              <w:rPr>
                <w:rFonts w:cs="Arial"/>
                <w:szCs w:val="18"/>
              </w:rPr>
              <w:t xml:space="preserve">H-SMF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F1180E" w:rsidRPr="00AC60A1" w14:paraId="32E9FF5D"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F5C" w14:textId="3EDA7DF1" w:rsidR="00F1180E" w:rsidRDefault="00F1180E" w:rsidP="00CB3EFC">
            <w:pPr>
              <w:pStyle w:val="TAN"/>
              <w:rPr>
                <w:rFonts w:cs="Arial"/>
                <w:szCs w:val="18"/>
              </w:rPr>
            </w:pPr>
            <w:r>
              <w:t>NOTE:</w:t>
            </w:r>
            <w:r>
              <w:tab/>
              <w:t xml:space="preserve">This IE contains information that the V-SMF </w:t>
            </w:r>
            <w:r w:rsidR="00E7640D">
              <w:t xml:space="preserve">may </w:t>
            </w:r>
            <w:r>
              <w:t>transfer to the UE without interpretation. It is sent as a separate IE rather than within the n1SmInfoToUE binary data because the 5GSM cause IE is defined as a "V" IE (i.e. without a Type field) in the NAS PDU Session Establishment Reject message.</w:t>
            </w:r>
          </w:p>
        </w:tc>
      </w:tr>
    </w:tbl>
    <w:p w14:paraId="32E9FF5E" w14:textId="77777777" w:rsidR="00F1180E" w:rsidRDefault="00F1180E" w:rsidP="0058081A">
      <w:pPr>
        <w:rPr>
          <w:lang w:val="en-US"/>
        </w:rPr>
      </w:pPr>
    </w:p>
    <w:p w14:paraId="32E9FF5F" w14:textId="77777777" w:rsidR="0026346C" w:rsidRDefault="0026346C" w:rsidP="0026346C">
      <w:pPr>
        <w:pStyle w:val="Heading5"/>
      </w:pPr>
      <w:bookmarkStart w:id="958" w:name="_Toc20129627"/>
      <w:bookmarkStart w:id="959" w:name="_Toc27584254"/>
      <w:bookmarkStart w:id="960" w:name="_Toc36455556"/>
      <w:bookmarkStart w:id="961" w:name="_Toc45026942"/>
      <w:bookmarkStart w:id="962" w:name="_Toc67687277"/>
      <w:r>
        <w:t>6.1.6.2.</w:t>
      </w:r>
      <w:r w:rsidR="00E53DA4">
        <w:t>38</w:t>
      </w:r>
      <w:r>
        <w:tab/>
        <w:t xml:space="preserve">Type: </w:t>
      </w:r>
      <w:r>
        <w:rPr>
          <w:rFonts w:hint="eastAsia"/>
          <w:lang w:eastAsia="zh-CN"/>
        </w:rPr>
        <w:t>MmeCapabilities</w:t>
      </w:r>
      <w:bookmarkEnd w:id="958"/>
      <w:bookmarkEnd w:id="959"/>
      <w:bookmarkEnd w:id="960"/>
      <w:bookmarkEnd w:id="961"/>
      <w:bookmarkEnd w:id="962"/>
    </w:p>
    <w:p w14:paraId="32E9FF60" w14:textId="77777777" w:rsidR="0026346C" w:rsidRDefault="0026346C" w:rsidP="0026346C">
      <w:pPr>
        <w:pStyle w:val="TH"/>
      </w:pPr>
      <w:r>
        <w:rPr>
          <w:noProof/>
        </w:rPr>
        <w:t>Table </w:t>
      </w:r>
      <w:r>
        <w:t>6.1.6.2.</w:t>
      </w:r>
      <w:r w:rsidR="00E53DA4">
        <w:t>38</w:t>
      </w:r>
      <w:r>
        <w:t xml:space="preserve">-1: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346C" w:rsidRPr="00FD48E5" w14:paraId="32E9FF66"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61" w14:textId="77777777" w:rsidR="0026346C" w:rsidRDefault="0026346C" w:rsidP="00F7025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62" w14:textId="77777777" w:rsidR="0026346C" w:rsidRDefault="0026346C" w:rsidP="00F7025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63" w14:textId="77777777" w:rsidR="0026346C" w:rsidRPr="007277D4" w:rsidRDefault="0026346C" w:rsidP="00F7025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F64" w14:textId="77777777" w:rsidR="0026346C" w:rsidRDefault="0026346C" w:rsidP="00F7025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65" w14:textId="77777777" w:rsidR="0026346C" w:rsidRDefault="0026346C" w:rsidP="00F70259">
            <w:pPr>
              <w:pStyle w:val="TAH"/>
              <w:rPr>
                <w:rFonts w:cs="Arial"/>
                <w:szCs w:val="18"/>
              </w:rPr>
            </w:pPr>
            <w:r>
              <w:rPr>
                <w:rFonts w:cs="Arial"/>
                <w:szCs w:val="18"/>
              </w:rPr>
              <w:t>Description</w:t>
            </w:r>
          </w:p>
        </w:tc>
      </w:tr>
      <w:tr w:rsidR="0026346C" w:rsidRPr="00E425E8" w14:paraId="32E9FF6F"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F67" w14:textId="77777777" w:rsidR="0026346C" w:rsidRDefault="0026346C" w:rsidP="00F70259">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32E9FF68" w14:textId="77777777" w:rsidR="0026346C" w:rsidRDefault="0026346C" w:rsidP="00F70259">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E9FF69" w14:textId="77777777" w:rsidR="0026346C" w:rsidRDefault="0026346C"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6A" w14:textId="77777777" w:rsidR="0026346C" w:rsidRDefault="0026346C"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6B" w14:textId="219D5F75" w:rsidR="0026346C" w:rsidRDefault="0026346C" w:rsidP="00F70259">
            <w:pPr>
              <w:pStyle w:val="TAL"/>
              <w:rPr>
                <w:rFonts w:cs="Arial"/>
                <w:szCs w:val="18"/>
              </w:rPr>
            </w:pPr>
            <w:r>
              <w:rPr>
                <w:rFonts w:cs="Arial"/>
                <w:szCs w:val="18"/>
              </w:rPr>
              <w:t>This IE shall be present if non-IP PDN type is supported. It may be present otherwise. When present, this IE shall be set as follows:</w:t>
            </w:r>
          </w:p>
          <w:p w14:paraId="32E9FF6C" w14:textId="77777777" w:rsidR="0026346C" w:rsidRDefault="0026346C" w:rsidP="00F70259">
            <w:pPr>
              <w:pStyle w:val="TAL"/>
              <w:rPr>
                <w:rFonts w:cs="Arial"/>
                <w:szCs w:val="18"/>
              </w:rPr>
            </w:pPr>
          </w:p>
          <w:p w14:paraId="32E9FF6D" w14:textId="09C60B0D" w:rsidR="0026346C" w:rsidRDefault="0026346C" w:rsidP="00F70259">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32E9FF6E" w14:textId="77777777" w:rsidR="0026346C" w:rsidRPr="0065702E" w:rsidRDefault="0026346C" w:rsidP="00F70259">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32E9FF70" w14:textId="77777777" w:rsidR="0026346C" w:rsidRDefault="0026346C" w:rsidP="0058081A"/>
    <w:p w14:paraId="32E9FF71" w14:textId="77777777" w:rsidR="00C456A0" w:rsidRDefault="00C456A0" w:rsidP="00C456A0">
      <w:pPr>
        <w:pStyle w:val="Heading5"/>
      </w:pPr>
      <w:bookmarkStart w:id="963" w:name="_Toc20129628"/>
      <w:bookmarkStart w:id="964" w:name="_Toc27584255"/>
      <w:bookmarkStart w:id="965" w:name="_Toc36455557"/>
      <w:bookmarkStart w:id="966" w:name="_Toc45026943"/>
      <w:bookmarkStart w:id="967" w:name="_Toc67687278"/>
      <w:r>
        <w:t>6.1.6.2.</w:t>
      </w:r>
      <w:r w:rsidR="00E53DA4">
        <w:t>39</w:t>
      </w:r>
      <w:r>
        <w:tab/>
        <w:t xml:space="preserve">Type: </w:t>
      </w:r>
      <w:r w:rsidR="007A3FED">
        <w:t>Void</w:t>
      </w:r>
      <w:bookmarkEnd w:id="963"/>
      <w:bookmarkEnd w:id="964"/>
      <w:bookmarkEnd w:id="965"/>
      <w:bookmarkEnd w:id="966"/>
      <w:bookmarkEnd w:id="967"/>
    </w:p>
    <w:p w14:paraId="32E9FF72" w14:textId="77777777" w:rsidR="00C456A0" w:rsidRDefault="00C456A0" w:rsidP="0058081A">
      <w:pPr>
        <w:rPr>
          <w:lang w:val="en-US"/>
        </w:rPr>
      </w:pPr>
    </w:p>
    <w:p w14:paraId="32E9FF73" w14:textId="77777777" w:rsidR="00B44433" w:rsidRDefault="00087ED8" w:rsidP="000E77D4">
      <w:pPr>
        <w:pStyle w:val="Heading4"/>
        <w:rPr>
          <w:lang w:val="en-US"/>
        </w:rPr>
      </w:pPr>
      <w:bookmarkStart w:id="968" w:name="_Toc20129629"/>
      <w:bookmarkStart w:id="969" w:name="_Toc27584256"/>
      <w:bookmarkStart w:id="970" w:name="_Toc36455558"/>
      <w:bookmarkStart w:id="971" w:name="_Toc45026944"/>
      <w:bookmarkStart w:id="972" w:name="_Toc67687279"/>
      <w:r w:rsidRPr="00087ED8">
        <w:rPr>
          <w:lang w:val="en-US"/>
        </w:rPr>
        <w:t>6.</w:t>
      </w:r>
      <w:r w:rsidR="000E77D4">
        <w:rPr>
          <w:lang w:val="en-US"/>
        </w:rPr>
        <w:t>1.</w:t>
      </w:r>
      <w:r w:rsidR="004B1E63">
        <w:rPr>
          <w:lang w:val="en-US"/>
        </w:rPr>
        <w:t>6</w:t>
      </w:r>
      <w:r w:rsidRPr="00087ED8">
        <w:rPr>
          <w:lang w:val="en-US"/>
        </w:rPr>
        <w:t>.</w:t>
      </w:r>
      <w:r w:rsidR="008174B8">
        <w:rPr>
          <w:lang w:val="en-US"/>
        </w:rPr>
        <w:t>3</w:t>
      </w:r>
      <w:r w:rsidR="00B44433" w:rsidRPr="00087ED8">
        <w:rPr>
          <w:lang w:val="en-US"/>
        </w:rPr>
        <w:tab/>
      </w:r>
      <w:r w:rsidR="008174B8">
        <w:rPr>
          <w:lang w:val="en-US"/>
        </w:rPr>
        <w:t>S</w:t>
      </w:r>
      <w:r w:rsidR="00B44433" w:rsidRPr="00087ED8">
        <w:rPr>
          <w:lang w:val="en-US"/>
        </w:rPr>
        <w:t>imple data types and enumerations</w:t>
      </w:r>
      <w:bookmarkEnd w:id="968"/>
      <w:bookmarkEnd w:id="969"/>
      <w:bookmarkEnd w:id="970"/>
      <w:bookmarkEnd w:id="971"/>
      <w:bookmarkEnd w:id="972"/>
    </w:p>
    <w:p w14:paraId="32E9FF74" w14:textId="77777777" w:rsidR="00B44433" w:rsidRPr="00384E92" w:rsidRDefault="00087ED8" w:rsidP="000E77D4">
      <w:pPr>
        <w:pStyle w:val="Heading5"/>
      </w:pPr>
      <w:bookmarkStart w:id="973" w:name="_Toc20129630"/>
      <w:bookmarkStart w:id="974" w:name="_Toc27584257"/>
      <w:bookmarkStart w:id="975" w:name="_Toc36455559"/>
      <w:bookmarkStart w:id="976" w:name="_Toc45026945"/>
      <w:bookmarkStart w:id="977" w:name="_Toc67687280"/>
      <w:r>
        <w:t>6.</w:t>
      </w:r>
      <w:r w:rsidR="000E77D4">
        <w:t>1.</w:t>
      </w:r>
      <w:r w:rsidR="004B1E63">
        <w:t>6</w:t>
      </w:r>
      <w:r>
        <w:t>.</w:t>
      </w:r>
      <w:r w:rsidR="008174B8">
        <w:t>3</w:t>
      </w:r>
      <w:r>
        <w:t>.1</w:t>
      </w:r>
      <w:r w:rsidR="00B44433" w:rsidRPr="00384E92">
        <w:tab/>
        <w:t>Introduction</w:t>
      </w:r>
      <w:bookmarkEnd w:id="973"/>
      <w:bookmarkEnd w:id="974"/>
      <w:bookmarkEnd w:id="975"/>
      <w:bookmarkEnd w:id="976"/>
      <w:bookmarkEnd w:id="977"/>
    </w:p>
    <w:p w14:paraId="32E9FF75" w14:textId="7EC96FB5" w:rsidR="00B44433" w:rsidRPr="00384E92" w:rsidRDefault="00B44433" w:rsidP="00B44433">
      <w:r w:rsidRPr="00384E92">
        <w:t xml:space="preserve">This </w:t>
      </w:r>
      <w:r w:rsidR="005B1EEB">
        <w:t>clause</w:t>
      </w:r>
      <w:r w:rsidRPr="00384E92">
        <w:t xml:space="preserve"> defines simple data types and enumerations that can be referenced from data structures defined in the previous </w:t>
      </w:r>
      <w:r w:rsidR="005B1EEB">
        <w:t>clause</w:t>
      </w:r>
      <w:r w:rsidRPr="00384E92">
        <w:t>s.</w:t>
      </w:r>
    </w:p>
    <w:p w14:paraId="32E9FF76" w14:textId="6B487F50" w:rsidR="00B44433" w:rsidRPr="00384E92" w:rsidRDefault="00087ED8" w:rsidP="000E77D4">
      <w:pPr>
        <w:pStyle w:val="Heading5"/>
      </w:pPr>
      <w:bookmarkStart w:id="978" w:name="_Toc20129631"/>
      <w:bookmarkStart w:id="979" w:name="_Toc27584258"/>
      <w:bookmarkStart w:id="980" w:name="_Toc36455560"/>
      <w:bookmarkStart w:id="981" w:name="_Toc45026946"/>
      <w:bookmarkStart w:id="982" w:name="_Toc67687281"/>
      <w:r>
        <w:lastRenderedPageBreak/>
        <w:t>6.</w:t>
      </w:r>
      <w:r w:rsidR="000E77D4">
        <w:t>1.</w:t>
      </w:r>
      <w:r w:rsidR="004B1E63">
        <w:t>6</w:t>
      </w:r>
      <w:r>
        <w:t>.</w:t>
      </w:r>
      <w:r w:rsidR="008174B8">
        <w:t>3</w:t>
      </w:r>
      <w:r>
        <w:t>.2</w:t>
      </w:r>
      <w:r w:rsidR="00B44433" w:rsidRPr="00384E92">
        <w:tab/>
        <w:t>Simple data types</w:t>
      </w:r>
      <w:bookmarkEnd w:id="978"/>
      <w:bookmarkEnd w:id="979"/>
      <w:bookmarkEnd w:id="980"/>
      <w:bookmarkEnd w:id="981"/>
      <w:bookmarkEnd w:id="982"/>
    </w:p>
    <w:p w14:paraId="32E9FF77" w14:textId="77777777" w:rsidR="00B44433" w:rsidRPr="00384E92" w:rsidRDefault="00B44433" w:rsidP="00B44433">
      <w:r w:rsidRPr="00384E92">
        <w:t xml:space="preserve">The simple data types defined in table </w:t>
      </w:r>
      <w:r w:rsidR="0015708C">
        <w:t>6.</w:t>
      </w:r>
      <w:r w:rsidR="00EC3482">
        <w:t>1</w:t>
      </w:r>
      <w:r w:rsidR="0015708C">
        <w:t>.</w:t>
      </w:r>
      <w:r w:rsidR="00633F4B">
        <w:t>6</w:t>
      </w:r>
      <w:r w:rsidR="0015708C">
        <w:t>.</w:t>
      </w:r>
      <w:r w:rsidR="00EC3482">
        <w:t>3.</w:t>
      </w:r>
      <w:r w:rsidR="0015708C">
        <w:t>2-1</w:t>
      </w:r>
      <w:r w:rsidRPr="00384E92">
        <w:t xml:space="preserve"> shall be supported.</w:t>
      </w:r>
    </w:p>
    <w:p w14:paraId="32E9FF78" w14:textId="77777777" w:rsidR="00B44433" w:rsidRPr="00384E92" w:rsidRDefault="00B44433" w:rsidP="00B44433">
      <w:pPr>
        <w:pStyle w:val="TH"/>
      </w:pPr>
      <w:r w:rsidRPr="00384E92">
        <w:t xml:space="preserve">Table </w:t>
      </w:r>
      <w:r w:rsidR="00087ED8">
        <w:t>6</w:t>
      </w:r>
      <w:r w:rsidRPr="00384E92">
        <w:t>.</w:t>
      </w:r>
      <w:r w:rsidR="000E77D4">
        <w:t>1.</w:t>
      </w:r>
      <w:r w:rsidR="004B1E63">
        <w:t>6</w:t>
      </w:r>
      <w:r w:rsidRPr="00384E92">
        <w:t>.</w:t>
      </w:r>
      <w:r w:rsidR="008174B8">
        <w:t>3</w:t>
      </w:r>
      <w:r w:rsidR="00087ED8">
        <w:t>.2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906901" w:rsidRPr="006A5310" w14:paraId="32E9FF7C" w14:textId="77777777" w:rsidTr="0090690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9" w14:textId="77777777" w:rsidR="006C1737" w:rsidRPr="006C1737" w:rsidRDefault="00906901" w:rsidP="00B159D7">
            <w:pPr>
              <w:pStyle w:val="TAH"/>
            </w:pPr>
            <w:r>
              <w:t xml:space="preserve">Type </w:t>
            </w:r>
            <w:r w:rsidR="006C1737">
              <w:t>N</w:t>
            </w:r>
            <w:r w:rsidR="006C1737"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A" w14:textId="77777777" w:rsidR="006C1737" w:rsidRPr="006C1737" w:rsidRDefault="006C1737" w:rsidP="00B159D7">
            <w:pPr>
              <w:pStyle w:val="TAH"/>
            </w:pPr>
            <w:r>
              <w:t>T</w:t>
            </w:r>
            <w:r w:rsidRPr="006C1737">
              <w:t>ype</w:t>
            </w:r>
            <w:r w:rsidR="00906901">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2E9FF7B" w14:textId="77777777" w:rsidR="006C1737" w:rsidRPr="006C1737" w:rsidRDefault="006C1737" w:rsidP="00B159D7">
            <w:pPr>
              <w:pStyle w:val="TAH"/>
            </w:pPr>
            <w:r w:rsidRPr="006C1737">
              <w:t>Description</w:t>
            </w:r>
          </w:p>
        </w:tc>
      </w:tr>
      <w:tr w:rsidR="00154C0E" w:rsidRPr="00384E92" w14:paraId="32E9FF80"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7D" w14:textId="77777777" w:rsidR="00154C0E" w:rsidRDefault="00154C0E" w:rsidP="00154C0E">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7E" w14:textId="77777777" w:rsidR="00154C0E" w:rsidRDefault="00154C0E" w:rsidP="00154C0E">
            <w:pPr>
              <w:pStyle w:val="TAL"/>
            </w:pPr>
            <w:r>
              <w:t>integer</w:t>
            </w:r>
          </w:p>
        </w:tc>
        <w:tc>
          <w:tcPr>
            <w:tcW w:w="2952" w:type="pct"/>
            <w:tcBorders>
              <w:top w:val="single" w:sz="4" w:space="0" w:color="auto"/>
              <w:left w:val="nil"/>
              <w:bottom w:val="single" w:sz="4" w:space="0" w:color="auto"/>
              <w:right w:val="single" w:sz="8" w:space="0" w:color="auto"/>
            </w:tcBorders>
          </w:tcPr>
          <w:p w14:paraId="32E9FF7F" w14:textId="1BA77AF0" w:rsidR="00154C0E" w:rsidRDefault="00154C0E" w:rsidP="00154C0E">
            <w:pPr>
              <w:pStyle w:val="TAL"/>
            </w:pPr>
            <w:r>
              <w:t>Unsigned integer representing a Procedure Transaction Identity, within the range 0 to 255, as specified in 3GPP TS 24.007 [</w:t>
            </w:r>
            <w:r w:rsidR="002C35F5">
              <w:t>8</w:t>
            </w:r>
            <w:r>
              <w:t xml:space="preserve">]. </w:t>
            </w:r>
          </w:p>
        </w:tc>
      </w:tr>
      <w:tr w:rsidR="009F58C8" w:rsidRPr="00384E92" w14:paraId="32E9FF84"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1" w14:textId="77777777" w:rsidR="009F58C8" w:rsidRDefault="009F58C8" w:rsidP="009F58C8">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2" w14:textId="77777777" w:rsidR="009F58C8" w:rsidRDefault="009F58C8" w:rsidP="009F58C8">
            <w:pPr>
              <w:pStyle w:val="TAL"/>
            </w:pPr>
            <w:r>
              <w:t>integer</w:t>
            </w:r>
          </w:p>
        </w:tc>
        <w:tc>
          <w:tcPr>
            <w:tcW w:w="2952" w:type="pct"/>
            <w:tcBorders>
              <w:top w:val="single" w:sz="4" w:space="0" w:color="auto"/>
              <w:left w:val="nil"/>
              <w:bottom w:val="single" w:sz="4" w:space="0" w:color="auto"/>
              <w:right w:val="single" w:sz="8" w:space="0" w:color="auto"/>
            </w:tcBorders>
          </w:tcPr>
          <w:p w14:paraId="32E9FF83" w14:textId="01A230F2" w:rsidR="009F58C8" w:rsidRDefault="0044169E" w:rsidP="009F58C8">
            <w:pPr>
              <w:pStyle w:val="TAL"/>
            </w:pPr>
            <w:r>
              <w:t>I</w:t>
            </w:r>
            <w:r w:rsidR="009F58C8">
              <w:t xml:space="preserve">nteger identifying an EPS bearer, within the range 0 to 15, as specified in </w:t>
            </w:r>
            <w:r w:rsidR="005B1EEB">
              <w:t>clause</w:t>
            </w:r>
            <w:r>
              <w:t xml:space="preserve"> 11.2.3.1.5, bits 5 to 8, of </w:t>
            </w:r>
            <w:r w:rsidR="009F58C8">
              <w:t>3GPP TS 24.007 [</w:t>
            </w:r>
            <w:r w:rsidR="005379C9">
              <w:t>8</w:t>
            </w:r>
            <w:r w:rsidR="009F58C8">
              <w:t xml:space="preserve">]. </w:t>
            </w:r>
          </w:p>
        </w:tc>
      </w:tr>
      <w:tr w:rsidR="009F58C8" w:rsidRPr="00384E92" w14:paraId="32E9FF89"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5" w14:textId="77777777" w:rsidR="009F58C8" w:rsidRDefault="00141528" w:rsidP="009F58C8">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6"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7" w14:textId="77777777" w:rsidR="009F58C8" w:rsidRDefault="009F58C8" w:rsidP="009F58C8">
            <w:pPr>
              <w:pStyle w:val="TAL"/>
            </w:pPr>
            <w:r>
              <w:t>String with format "byte" as defined in OpenAPI Specification [</w:t>
            </w:r>
            <w:r w:rsidR="002C35F5">
              <w:t>15</w:t>
            </w:r>
            <w:r>
              <w:t xml:space="preserve">], i.e. base64-encoded characters, encoding the </w:t>
            </w:r>
            <w:r>
              <w:rPr>
                <w:lang w:eastAsia="zh-CN"/>
              </w:rPr>
              <w:t>UeEpsPdnConnection</w:t>
            </w:r>
            <w:r>
              <w:t xml:space="preserve"> IE specified in Table 7.3.1-2 or Table 7.3.6-2 of 3GPP TS 29.274 [</w:t>
            </w:r>
            <w:r w:rsidR="005379C9">
              <w:t>16</w:t>
            </w:r>
            <w:r>
              <w:t>] for the N26 interface.</w:t>
            </w:r>
          </w:p>
          <w:p w14:paraId="32E9FF88" w14:textId="53BCE273" w:rsidR="00141528" w:rsidRDefault="00141528" w:rsidP="009F58C8">
            <w:pPr>
              <w:pStyle w:val="TAL"/>
            </w:pPr>
          </w:p>
        </w:tc>
      </w:tr>
      <w:tr w:rsidR="009F58C8" w:rsidRPr="00384E92" w14:paraId="32E9FF8D" w14:textId="77777777" w:rsidTr="00AC60A1">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A" w14:textId="77777777" w:rsidR="009F58C8" w:rsidRDefault="00141528" w:rsidP="009F58C8">
            <w:pPr>
              <w:pStyle w:val="TAL"/>
              <w:rPr>
                <w:lang w:val="en-US"/>
              </w:rPr>
            </w:pPr>
            <w:r>
              <w:rPr>
                <w:lang w:val="en-US"/>
              </w:rPr>
              <w:t xml:space="preserve"> 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B"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C" w14:textId="3D2968A1" w:rsidR="009F58C8" w:rsidRDefault="009F58C8" w:rsidP="009F58C8">
            <w:pPr>
              <w:pStyle w:val="TAL"/>
            </w:pPr>
            <w:r>
              <w:t>String with format "byte" as defined in OpenAPI Specification [</w:t>
            </w:r>
            <w:r w:rsidR="002C35F5">
              <w:t>15</w:t>
            </w:r>
            <w:r>
              <w:t>], i.e. base64-encoded characters, encoding the Bearer Context IE specified in Table 7.3.2-2 of 3GPP TS 29.274 [</w:t>
            </w:r>
            <w:r w:rsidR="005379C9">
              <w:t>16</w:t>
            </w:r>
            <w:r>
              <w:t>].</w:t>
            </w:r>
            <w:r w:rsidR="00141528">
              <w:t xml:space="preserve"> </w:t>
            </w:r>
          </w:p>
        </w:tc>
      </w:tr>
      <w:tr w:rsidR="005E364F" w:rsidRPr="00384E92" w14:paraId="32E9FF96" w14:textId="77777777" w:rsidTr="00C327E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E" w14:textId="77777777" w:rsidR="005E364F" w:rsidRDefault="005E364F" w:rsidP="005E364F">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F" w14:textId="77777777" w:rsidR="005E364F" w:rsidRDefault="005E364F" w:rsidP="005E364F">
            <w:pPr>
              <w:pStyle w:val="TAL"/>
            </w:pPr>
            <w:r>
              <w:t>string</w:t>
            </w:r>
          </w:p>
        </w:tc>
        <w:tc>
          <w:tcPr>
            <w:tcW w:w="2952" w:type="pct"/>
            <w:tcBorders>
              <w:top w:val="single" w:sz="4" w:space="0" w:color="auto"/>
              <w:left w:val="nil"/>
              <w:bottom w:val="single" w:sz="4" w:space="0" w:color="auto"/>
              <w:right w:val="single" w:sz="8" w:space="0" w:color="auto"/>
            </w:tcBorders>
          </w:tcPr>
          <w:p w14:paraId="32E9FF90" w14:textId="1F0BBDCC" w:rsidR="005E364F" w:rsidRPr="00175576" w:rsidRDefault="005E364F" w:rsidP="005E364F">
            <w:pPr>
              <w:pStyle w:val="TAL"/>
            </w:pPr>
            <w:r>
              <w:rPr>
                <w:rFonts w:cs="Arial"/>
                <w:szCs w:val="18"/>
              </w:rPr>
              <w:t>4-octet GTP tunnel endpoint identifier, as defined in</w:t>
            </w:r>
            <w:r w:rsidR="003D33E7">
              <w:rPr>
                <w:rFonts w:cs="Arial"/>
                <w:szCs w:val="18"/>
              </w:rPr>
              <w:t xml:space="preserve"> 3GPP </w:t>
            </w:r>
            <w:r w:rsidR="00F25774">
              <w:rPr>
                <w:rFonts w:cs="Arial"/>
                <w:szCs w:val="18"/>
              </w:rPr>
              <w:t>TS </w:t>
            </w:r>
            <w:r w:rsidR="003D33E7">
              <w:rPr>
                <w:rFonts w:cs="Arial"/>
                <w:szCs w:val="18"/>
              </w:rPr>
              <w:t>29</w:t>
            </w:r>
            <w:r w:rsidR="00CA4B50">
              <w:rPr>
                <w:rFonts w:cs="Arial"/>
                <w:szCs w:val="18"/>
              </w:rPr>
              <w:t>.274 [</w:t>
            </w:r>
            <w:r>
              <w:rPr>
                <w:rFonts w:cs="Arial"/>
                <w:szCs w:val="18"/>
              </w:rPr>
              <w:t>16]</w:t>
            </w:r>
            <w:r w:rsidRPr="00175576">
              <w:t>, in hexadecimal representation. Each character in the string shall take a value of "0" to "9"</w:t>
            </w:r>
            <w:r w:rsidR="0058676A">
              <w:t xml:space="preserve"> or "a" to "f" </w:t>
            </w:r>
            <w:r w:rsidRPr="00175576">
              <w:t xml:space="preserve">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32E9FF91" w14:textId="77777777" w:rsidR="005E364F" w:rsidRDefault="005E364F" w:rsidP="005E364F">
            <w:pPr>
              <w:pStyle w:val="TAL"/>
            </w:pPr>
          </w:p>
          <w:p w14:paraId="32E9FF92" w14:textId="77777777" w:rsidR="005E364F" w:rsidRDefault="005E364F" w:rsidP="005E364F">
            <w:pPr>
              <w:pStyle w:val="TAL"/>
            </w:pPr>
            <w:r>
              <w:t xml:space="preserve">Pattern: </w:t>
            </w:r>
            <w:r w:rsidRPr="00591266">
              <w:t>"[</w:t>
            </w:r>
            <w:r>
              <w:t>A-Fa-f0-9</w:t>
            </w:r>
            <w:r w:rsidRPr="00591266">
              <w:t>]{</w:t>
            </w:r>
            <w:r>
              <w:t>8}</w:t>
            </w:r>
            <w:r w:rsidRPr="00591266">
              <w:t>"</w:t>
            </w:r>
          </w:p>
          <w:p w14:paraId="32E9FF93" w14:textId="77777777" w:rsidR="005E364F" w:rsidRDefault="005E364F" w:rsidP="005E364F">
            <w:pPr>
              <w:pStyle w:val="TAL"/>
            </w:pPr>
          </w:p>
          <w:p w14:paraId="32E9FF94" w14:textId="57490DAE" w:rsidR="005E364F" w:rsidRPr="00175576" w:rsidRDefault="005E364F" w:rsidP="005E364F">
            <w:pPr>
              <w:pStyle w:val="TAL"/>
            </w:pPr>
            <w:r w:rsidRPr="00175576">
              <w:t>Example:</w:t>
            </w:r>
          </w:p>
          <w:p w14:paraId="32E9FF95" w14:textId="77777777" w:rsidR="005E364F" w:rsidRDefault="005E364F" w:rsidP="005E364F">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CB7F66" w:rsidRPr="00384E92" w14:paraId="1954DDCD" w14:textId="77777777" w:rsidTr="002B35B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4AA382" w14:textId="731DB5CC" w:rsidR="00CB7F66" w:rsidRDefault="00CB7F66" w:rsidP="00CB7F66">
            <w:pPr>
              <w:pStyle w:val="TAL"/>
              <w:rPr>
                <w:lang w:val="en-US"/>
              </w:rPr>
            </w:pPr>
            <w:r>
              <w:rPr>
                <w:lang w:val="en-US"/>
              </w:rPr>
              <w:t>EpsBearerContextStatus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56F6C25" w14:textId="55D4399C" w:rsidR="00CB7F66" w:rsidRDefault="00CB7F66" w:rsidP="00CB7F66">
            <w:pPr>
              <w:pStyle w:val="TAL"/>
            </w:pPr>
            <w:r>
              <w:t>String</w:t>
            </w:r>
          </w:p>
        </w:tc>
        <w:tc>
          <w:tcPr>
            <w:tcW w:w="2952" w:type="pct"/>
            <w:tcBorders>
              <w:top w:val="single" w:sz="4" w:space="0" w:color="auto"/>
              <w:left w:val="nil"/>
              <w:bottom w:val="single" w:sz="8" w:space="0" w:color="auto"/>
              <w:right w:val="single" w:sz="8" w:space="0" w:color="auto"/>
            </w:tcBorders>
          </w:tcPr>
          <w:p w14:paraId="49B30218" w14:textId="0FFC4175" w:rsidR="00CB7F66" w:rsidRDefault="00CB7F66" w:rsidP="00CB7F66">
            <w:pPr>
              <w:pStyle w:val="TAL"/>
            </w:pPr>
            <w:r>
              <w:rPr>
                <w:rFonts w:cs="Arial"/>
                <w:szCs w:val="18"/>
              </w:rPr>
              <w:t xml:space="preserve">EPS bearer context status, as defined in octets 3 and 4 of the EPS bearer context status IE in </w:t>
            </w:r>
            <w:r w:rsidR="005B1EEB">
              <w:rPr>
                <w:rFonts w:cs="Arial"/>
                <w:szCs w:val="18"/>
              </w:rPr>
              <w:t>clause</w:t>
            </w:r>
            <w:r>
              <w:rPr>
                <w:rFonts w:cs="Arial"/>
                <w:szCs w:val="18"/>
              </w:rPr>
              <w:t xml:space="preserve"> 9.9.2.1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4.301 [</w:t>
            </w:r>
            <w:r w:rsidR="00141DCB">
              <w:rPr>
                <w:rFonts w:cs="Arial"/>
                <w:szCs w:val="18"/>
              </w:rPr>
              <w:t>27</w:t>
            </w:r>
            <w:r>
              <w:rPr>
                <w:rFonts w:cs="Arial"/>
                <w:szCs w:val="18"/>
              </w:rPr>
              <w:t>], in</w:t>
            </w:r>
            <w:r w:rsidRPr="00175576">
              <w:t xml:space="preserve"> hexadecimal representation. Each character in the string shall take a value of "0" to "9"</w:t>
            </w:r>
            <w:r w:rsidR="0094057F">
              <w:t xml:space="preserve"> or "a" to "f"</w:t>
            </w:r>
            <w:r w:rsidRPr="00175576">
              <w:t xml:space="preserve"> 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73642630" w14:textId="77777777" w:rsidR="00CB7F66" w:rsidRDefault="00CB7F66" w:rsidP="00CB7F66">
            <w:pPr>
              <w:pStyle w:val="TAL"/>
              <w:rPr>
                <w:rFonts w:cs="Arial"/>
                <w:szCs w:val="18"/>
              </w:rPr>
            </w:pPr>
          </w:p>
          <w:p w14:paraId="6419E69D" w14:textId="77777777" w:rsidR="00CB7F66" w:rsidRDefault="00CB7F66" w:rsidP="00CB7F66">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50B0F385" w14:textId="77777777" w:rsidR="00CB7F66" w:rsidRPr="00875E9E" w:rsidRDefault="00CB7F66" w:rsidP="00CB7F66">
            <w:pPr>
              <w:pStyle w:val="TAL"/>
              <w:rPr>
                <w:lang w:eastAsia="zh-CN"/>
              </w:rPr>
            </w:pPr>
          </w:p>
          <w:p w14:paraId="2F7B1108" w14:textId="289EC286" w:rsidR="00CB7F66" w:rsidRPr="00875E9E" w:rsidRDefault="00CB7F66" w:rsidP="00CB7F66">
            <w:pPr>
              <w:pStyle w:val="TAL"/>
              <w:rPr>
                <w:lang w:eastAsia="zh-CN"/>
              </w:rPr>
            </w:pPr>
            <w:r w:rsidRPr="00875E9E">
              <w:rPr>
                <w:lang w:eastAsia="zh-CN"/>
              </w:rPr>
              <w:t>Example:</w:t>
            </w:r>
          </w:p>
          <w:p w14:paraId="1F491FF9" w14:textId="77777777" w:rsidR="00CB7F66" w:rsidRDefault="00CB7F66" w:rsidP="00CB7F66">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2E94B0F1" w14:textId="77777777" w:rsidR="00CB7F66" w:rsidRDefault="00CB7F66" w:rsidP="00CB7F66">
            <w:pPr>
              <w:pStyle w:val="TAL"/>
              <w:rPr>
                <w:rFonts w:cs="Arial"/>
                <w:szCs w:val="18"/>
              </w:rPr>
            </w:pPr>
          </w:p>
        </w:tc>
      </w:tr>
    </w:tbl>
    <w:p w14:paraId="32E9FF97" w14:textId="77777777" w:rsidR="006C1737" w:rsidRPr="00384E92" w:rsidRDefault="006C1737" w:rsidP="00B44433"/>
    <w:p w14:paraId="32E9FF98" w14:textId="77777777" w:rsidR="00B44433" w:rsidRPr="00BC662F" w:rsidRDefault="00087ED8" w:rsidP="000E77D4">
      <w:pPr>
        <w:pStyle w:val="Heading5"/>
      </w:pPr>
      <w:bookmarkStart w:id="983" w:name="_Toc20129632"/>
      <w:bookmarkStart w:id="984" w:name="_Toc27584259"/>
      <w:bookmarkStart w:id="985" w:name="_Toc36455561"/>
      <w:bookmarkStart w:id="986" w:name="_Toc45026947"/>
      <w:bookmarkStart w:id="987" w:name="_Toc67687282"/>
      <w:r>
        <w:t>6.</w:t>
      </w:r>
      <w:r w:rsidR="000E77D4">
        <w:t>1.</w:t>
      </w:r>
      <w:r w:rsidR="004B1E63">
        <w:t>6</w:t>
      </w:r>
      <w:r>
        <w:t>.</w:t>
      </w:r>
      <w:r w:rsidR="008174B8">
        <w:t>3</w:t>
      </w:r>
      <w:r>
        <w:t>.3</w:t>
      </w:r>
      <w:r w:rsidR="00B44433" w:rsidRPr="00BC662F">
        <w:tab/>
        <w:t xml:space="preserve">Enumeration: </w:t>
      </w:r>
      <w:r w:rsidR="00DA6B66">
        <w:t>UpCnxState</w:t>
      </w:r>
      <w:bookmarkEnd w:id="983"/>
      <w:bookmarkEnd w:id="984"/>
      <w:bookmarkEnd w:id="985"/>
      <w:bookmarkEnd w:id="986"/>
      <w:bookmarkEnd w:id="987"/>
    </w:p>
    <w:p w14:paraId="32E9FF99" w14:textId="77777777" w:rsidR="00B550FC" w:rsidRPr="00384E92" w:rsidRDefault="00B550FC" w:rsidP="00B550FC">
      <w:r>
        <w:t xml:space="preserve">The enumeration </w:t>
      </w:r>
      <w:r w:rsidR="00DA6B66">
        <w:t>UpCnxState</w:t>
      </w:r>
      <w:r w:rsidR="00DA6B66" w:rsidDel="00DA6B66">
        <w:t xml:space="preserve"> </w:t>
      </w:r>
      <w:r>
        <w:t>represents the state of the user plane connection of a PDU session. It shall comply with the provisions defined in table 6.1.6.3.3-1.</w:t>
      </w:r>
    </w:p>
    <w:p w14:paraId="32E9FF9A" w14:textId="77777777" w:rsidR="0015708C" w:rsidRDefault="0015708C" w:rsidP="0015708C">
      <w:pPr>
        <w:pStyle w:val="TH"/>
      </w:pPr>
      <w:r>
        <w:t>Table 6.</w:t>
      </w:r>
      <w:r w:rsidR="00387BE7">
        <w:t>1.</w:t>
      </w:r>
      <w:r w:rsidR="004B1E63">
        <w:t>6</w:t>
      </w:r>
      <w:r w:rsidR="00387BE7">
        <w:t>.3</w:t>
      </w:r>
      <w:r>
        <w:t xml:space="preserve">.3-1: Enumeration </w:t>
      </w:r>
      <w:r w:rsidR="00DA6B66">
        <w:t>UpCnxState</w:t>
      </w:r>
    </w:p>
    <w:tbl>
      <w:tblPr>
        <w:tblW w:w="4650" w:type="pct"/>
        <w:tblCellMar>
          <w:left w:w="0" w:type="dxa"/>
          <w:right w:w="0" w:type="dxa"/>
        </w:tblCellMar>
        <w:tblLook w:val="04A0" w:firstRow="1" w:lastRow="0" w:firstColumn="1" w:lastColumn="0" w:noHBand="0" w:noVBand="1"/>
      </w:tblPr>
      <w:tblGrid>
        <w:gridCol w:w="3422"/>
        <w:gridCol w:w="5526"/>
      </w:tblGrid>
      <w:tr w:rsidR="0015708C" w:rsidRPr="00387BE7" w14:paraId="32E9FF9D" w14:textId="77777777" w:rsidTr="001570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9B" w14:textId="77777777" w:rsidR="0015708C" w:rsidRDefault="0015708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9C" w14:textId="77777777" w:rsidR="0015708C" w:rsidRDefault="0015708C">
            <w:pPr>
              <w:pStyle w:val="TAH"/>
            </w:pPr>
            <w:r>
              <w:t>Description</w:t>
            </w:r>
          </w:p>
        </w:tc>
      </w:tr>
      <w:tr w:rsidR="00B550FC" w:rsidRPr="0015708C" w14:paraId="32E9FFA0"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9E" w14:textId="77777777" w:rsidR="00B550FC" w:rsidRDefault="00A77EF6" w:rsidP="00B550FC">
            <w:pPr>
              <w:pStyle w:val="TAL"/>
            </w:pPr>
            <w:r>
              <w:t>"</w:t>
            </w:r>
            <w:r w:rsidR="00B550FC">
              <w:t>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9F" w14:textId="77777777" w:rsidR="00B550FC" w:rsidRDefault="00B550FC" w:rsidP="00B550FC">
            <w:pPr>
              <w:pStyle w:val="TAL"/>
            </w:pPr>
            <w:r>
              <w:t>A N3 tunnel is established between the 5G-AN and UPF</w:t>
            </w:r>
          </w:p>
        </w:tc>
      </w:tr>
      <w:tr w:rsidR="00B550FC" w:rsidRPr="0015708C" w14:paraId="32E9FFA3"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1" w14:textId="77777777" w:rsidR="00B550FC" w:rsidRDefault="00A77EF6" w:rsidP="00B550FC">
            <w:pPr>
              <w:pStyle w:val="TAL"/>
            </w:pPr>
            <w:r>
              <w:t>"</w:t>
            </w:r>
            <w:r w:rsidR="00B550FC">
              <w:t>DEACTIVATED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2" w14:textId="77777777" w:rsidR="00B550FC" w:rsidRDefault="00B550FC" w:rsidP="00B550FC">
            <w:pPr>
              <w:pStyle w:val="TAL"/>
            </w:pPr>
            <w:r>
              <w:t>No N3 tunnel is established between the 5G-AN and UPF.</w:t>
            </w:r>
          </w:p>
        </w:tc>
      </w:tr>
      <w:tr w:rsidR="00B550FC" w:rsidRPr="0015708C" w14:paraId="32E9FFA6"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4" w14:textId="77777777" w:rsidR="00B550FC" w:rsidRDefault="00A77EF6" w:rsidP="00B550FC">
            <w:pPr>
              <w:pStyle w:val="TAL"/>
            </w:pPr>
            <w:r>
              <w:t>"</w:t>
            </w:r>
            <w:r w:rsidR="00B550FC">
              <w:t>ACTIVATING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5" w14:textId="77777777" w:rsidR="00B550FC" w:rsidRDefault="00B550FC" w:rsidP="00B550FC">
            <w:pPr>
              <w:pStyle w:val="TAL"/>
            </w:pPr>
            <w:r>
              <w:t>A N3 tunnel is being established (the 5G-AN's F-TEID for downlink traffic is not assigned yet).</w:t>
            </w:r>
          </w:p>
        </w:tc>
      </w:tr>
    </w:tbl>
    <w:p w14:paraId="32E9FFA7" w14:textId="77777777" w:rsidR="0015708C" w:rsidRDefault="0015708C" w:rsidP="00B44433">
      <w:pPr>
        <w:rPr>
          <w:lang w:val="en-US"/>
        </w:rPr>
      </w:pPr>
    </w:p>
    <w:p w14:paraId="32E9FFA8" w14:textId="77777777" w:rsidR="00387BE7" w:rsidRDefault="00387BE7" w:rsidP="00387BE7">
      <w:pPr>
        <w:pStyle w:val="Heading5"/>
      </w:pPr>
      <w:bookmarkStart w:id="988" w:name="_Toc20129633"/>
      <w:bookmarkStart w:id="989" w:name="_Toc27584260"/>
      <w:bookmarkStart w:id="990" w:name="_Toc36455562"/>
      <w:bookmarkStart w:id="991" w:name="_Toc45026948"/>
      <w:bookmarkStart w:id="992" w:name="_Toc67687283"/>
      <w:r>
        <w:lastRenderedPageBreak/>
        <w:t>6.1.</w:t>
      </w:r>
      <w:r w:rsidR="004B1E63">
        <w:t>6</w:t>
      </w:r>
      <w:r>
        <w:t>.3.4</w:t>
      </w:r>
      <w:r w:rsidRPr="00BC662F">
        <w:tab/>
        <w:t xml:space="preserve">Enumeration: </w:t>
      </w:r>
      <w:r w:rsidR="00954735">
        <w:t>HoState</w:t>
      </w:r>
      <w:bookmarkEnd w:id="988"/>
      <w:bookmarkEnd w:id="989"/>
      <w:bookmarkEnd w:id="990"/>
      <w:bookmarkEnd w:id="991"/>
      <w:bookmarkEnd w:id="992"/>
    </w:p>
    <w:p w14:paraId="32E9FFA9" w14:textId="77777777" w:rsidR="00954735" w:rsidRPr="00384E92" w:rsidRDefault="00954735" w:rsidP="00954735">
      <w:r>
        <w:t>The enumeration HoState represents the handover state of a PDU session. It shall comply with the provisions defined in table 6.1.6.3.4-1.</w:t>
      </w:r>
    </w:p>
    <w:p w14:paraId="32E9FFAA" w14:textId="77777777" w:rsidR="00954735" w:rsidRDefault="00954735" w:rsidP="00954735">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954735" w:rsidRPr="00387BE7" w14:paraId="32E9FFAD" w14:textId="77777777" w:rsidTr="001433F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AB" w14:textId="77777777" w:rsidR="00954735" w:rsidRDefault="00954735" w:rsidP="001433F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AC" w14:textId="77777777" w:rsidR="00954735" w:rsidRDefault="00954735" w:rsidP="001433FE">
            <w:pPr>
              <w:pStyle w:val="TAH"/>
            </w:pPr>
            <w:r>
              <w:t>Description</w:t>
            </w:r>
          </w:p>
        </w:tc>
      </w:tr>
      <w:tr w:rsidR="00954735" w:rsidRPr="0015708C" w14:paraId="32E9FFB0"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E" w14:textId="77777777" w:rsidR="00954735" w:rsidRDefault="00A77EF6" w:rsidP="001433FE">
            <w:pPr>
              <w:pStyle w:val="TAL"/>
            </w:pPr>
            <w:r>
              <w:t>"</w:t>
            </w:r>
            <w:r w:rsidR="00954735">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F" w14:textId="77777777" w:rsidR="00954735" w:rsidRDefault="00954735" w:rsidP="001433FE">
            <w:pPr>
              <w:pStyle w:val="TAL"/>
            </w:pPr>
            <w:r>
              <w:t>No handover is in progress for the PDU session.</w:t>
            </w:r>
          </w:p>
        </w:tc>
      </w:tr>
      <w:tr w:rsidR="00954735" w:rsidRPr="0015708C" w14:paraId="32E9FFB3"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1" w14:textId="77777777" w:rsidR="00954735" w:rsidRDefault="00A77EF6" w:rsidP="001433FE">
            <w:pPr>
              <w:pStyle w:val="TAL"/>
            </w:pPr>
            <w:r>
              <w:t>"</w:t>
            </w:r>
            <w:r w:rsidR="00954735">
              <w:t>PREPARING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2" w14:textId="1B4B9A19" w:rsidR="00954735" w:rsidRDefault="00954735" w:rsidP="001433FE">
            <w:pPr>
              <w:pStyle w:val="TAL"/>
            </w:pPr>
            <w:r>
              <w:t xml:space="preserve">A handover is in preparation for the PDU session; see </w:t>
            </w:r>
            <w:r w:rsidR="005B1EEB">
              <w:t>clause</w:t>
            </w:r>
            <w:r>
              <w:t xml:space="preserve"> 5.2.2.3.4.1.</w:t>
            </w:r>
          </w:p>
        </w:tc>
      </w:tr>
      <w:tr w:rsidR="00954735" w:rsidRPr="0015708C" w14:paraId="32E9FFB6"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4" w14:textId="77777777" w:rsidR="00954735" w:rsidRDefault="00A77EF6" w:rsidP="001433FE">
            <w:pPr>
              <w:pStyle w:val="TAL"/>
            </w:pPr>
            <w:r>
              <w:t>"</w:t>
            </w:r>
            <w:r w:rsidR="00954735">
              <w:t>PREPARED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5" w14:textId="057A719D" w:rsidR="00954735" w:rsidRDefault="00954735" w:rsidP="001433FE">
            <w:pPr>
              <w:pStyle w:val="TAL"/>
            </w:pPr>
            <w:r>
              <w:t xml:space="preserve">A handover is prepared for the PDU session; see </w:t>
            </w:r>
            <w:r w:rsidR="005B1EEB">
              <w:t>clause</w:t>
            </w:r>
            <w:r>
              <w:t xml:space="preserve"> 5.2.2.3.4.1.</w:t>
            </w:r>
          </w:p>
        </w:tc>
      </w:tr>
      <w:tr w:rsidR="00954735" w:rsidRPr="0015708C" w14:paraId="32E9FFB9"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7" w14:textId="77777777" w:rsidR="00954735" w:rsidRDefault="00A77EF6" w:rsidP="001433FE">
            <w:pPr>
              <w:pStyle w:val="TAL"/>
            </w:pPr>
            <w:r>
              <w:t>"</w:t>
            </w:r>
            <w:r w:rsidR="00954735">
              <w:t>COMPLETED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8" w14:textId="77777777" w:rsidR="00954735" w:rsidRDefault="00954735" w:rsidP="001433FE">
            <w:pPr>
              <w:pStyle w:val="TAL"/>
            </w:pPr>
            <w:r>
              <w:t>The handover is completed.</w:t>
            </w:r>
          </w:p>
        </w:tc>
      </w:tr>
      <w:tr w:rsidR="00954735" w:rsidRPr="0015708C" w14:paraId="32E9FFBC"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A" w14:textId="77777777" w:rsidR="00954735" w:rsidRDefault="00A77EF6" w:rsidP="001433FE">
            <w:pPr>
              <w:pStyle w:val="TAL"/>
            </w:pPr>
            <w:r>
              <w:t>"</w:t>
            </w:r>
            <w:r w:rsidR="00954735">
              <w:t>CANCELLED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B" w14:textId="77777777" w:rsidR="00954735" w:rsidRDefault="00954735" w:rsidP="001433FE">
            <w:pPr>
              <w:pStyle w:val="TAL"/>
            </w:pPr>
            <w:r>
              <w:t>The handover is cancelled.</w:t>
            </w:r>
          </w:p>
        </w:tc>
      </w:tr>
    </w:tbl>
    <w:p w14:paraId="32E9FFBD" w14:textId="77777777" w:rsidR="00954735" w:rsidRDefault="00954735" w:rsidP="002B35B4"/>
    <w:p w14:paraId="32E9FFBE" w14:textId="77777777" w:rsidR="00472E5C" w:rsidRDefault="00472E5C" w:rsidP="00472E5C">
      <w:pPr>
        <w:pStyle w:val="Heading5"/>
      </w:pPr>
      <w:bookmarkStart w:id="993" w:name="_Toc20129634"/>
      <w:bookmarkStart w:id="994" w:name="_Toc27584261"/>
      <w:bookmarkStart w:id="995" w:name="_Toc36455563"/>
      <w:bookmarkStart w:id="996" w:name="_Toc45026949"/>
      <w:bookmarkStart w:id="997" w:name="_Toc67687284"/>
      <w:r>
        <w:t>6.1.6.3.</w:t>
      </w:r>
      <w:r w:rsidR="005B010B">
        <w:t>5</w:t>
      </w:r>
      <w:r w:rsidRPr="00BC662F">
        <w:tab/>
        <w:t xml:space="preserve">Enumeration: </w:t>
      </w:r>
      <w:r>
        <w:t>RequestType</w:t>
      </w:r>
      <w:bookmarkEnd w:id="993"/>
      <w:bookmarkEnd w:id="994"/>
      <w:bookmarkEnd w:id="995"/>
      <w:bookmarkEnd w:id="996"/>
      <w:bookmarkEnd w:id="997"/>
    </w:p>
    <w:p w14:paraId="32E9FFBF" w14:textId="77777777" w:rsidR="00472E5C" w:rsidRPr="00384E92" w:rsidRDefault="00472E5C" w:rsidP="00472E5C">
      <w:r>
        <w:t>The enumeration RequestType indicates the type of a PDU session creation request. It shall comply with the provisions defined in table 6.1.6.3.</w:t>
      </w:r>
      <w:r w:rsidR="005B010B">
        <w:t>5</w:t>
      </w:r>
      <w:r>
        <w:t>-1.</w:t>
      </w:r>
    </w:p>
    <w:p w14:paraId="32E9FFC0" w14:textId="77777777" w:rsidR="00472E5C" w:rsidRDefault="00472E5C" w:rsidP="00472E5C">
      <w:pPr>
        <w:pStyle w:val="TH"/>
      </w:pPr>
      <w:r>
        <w:t>Table 6.1.6.3.</w:t>
      </w:r>
      <w:r w:rsidR="005B010B">
        <w:t>5</w:t>
      </w:r>
      <w:r>
        <w:t>-1: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472E5C" w:rsidRPr="00387BE7" w14:paraId="32E9FFC3" w14:textId="77777777" w:rsidTr="003521F9">
        <w:tc>
          <w:tcPr>
            <w:tcW w:w="20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C1" w14:textId="77777777" w:rsidR="00472E5C" w:rsidRDefault="00472E5C" w:rsidP="003521F9">
            <w:pPr>
              <w:pStyle w:val="TAH"/>
            </w:pPr>
            <w:r>
              <w:t>Enumeration value</w:t>
            </w:r>
          </w:p>
        </w:tc>
        <w:tc>
          <w:tcPr>
            <w:tcW w:w="29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C2" w14:textId="77777777" w:rsidR="00472E5C" w:rsidRDefault="00472E5C" w:rsidP="003521F9">
            <w:pPr>
              <w:pStyle w:val="TAH"/>
            </w:pPr>
            <w:r>
              <w:t>Description</w:t>
            </w:r>
          </w:p>
        </w:tc>
      </w:tr>
      <w:tr w:rsidR="00472E5C" w:rsidRPr="0015708C" w14:paraId="32E9FFC6"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4" w14:textId="77777777" w:rsidR="00472E5C" w:rsidRDefault="00A77EF6" w:rsidP="003521F9">
            <w:pPr>
              <w:pStyle w:val="TAL"/>
            </w:pPr>
            <w:r>
              <w:t>"</w:t>
            </w:r>
            <w:r w:rsidR="00472E5C">
              <w:t>INITIAL_REQUEST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5" w14:textId="77777777" w:rsidR="00472E5C" w:rsidRDefault="00472E5C" w:rsidP="003521F9">
            <w:pPr>
              <w:pStyle w:val="TAL"/>
            </w:pPr>
            <w:r>
              <w:t xml:space="preserve">Request to establish a new PDU session. </w:t>
            </w:r>
          </w:p>
        </w:tc>
      </w:tr>
      <w:tr w:rsidR="00472E5C" w:rsidRPr="0015708C" w14:paraId="32E9FFC9"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7" w14:textId="77777777" w:rsidR="00472E5C" w:rsidRDefault="00A77EF6" w:rsidP="003521F9">
            <w:pPr>
              <w:pStyle w:val="TAL"/>
            </w:pPr>
            <w:r>
              <w:t>"</w:t>
            </w:r>
            <w:r w:rsidR="00472E5C">
              <w:t>EXISTING_PDU_SESSION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8" w14:textId="77777777" w:rsidR="00472E5C" w:rsidRDefault="00472E5C" w:rsidP="003521F9">
            <w:pPr>
              <w:pStyle w:val="TAL"/>
            </w:pPr>
            <w:r>
              <w:t>Request referring to an existing PDU session.</w:t>
            </w:r>
          </w:p>
        </w:tc>
      </w:tr>
      <w:tr w:rsidR="00472E5C" w:rsidRPr="0015708C" w14:paraId="32E9FFCC"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A" w14:textId="77777777" w:rsidR="00472E5C" w:rsidRDefault="00A77EF6" w:rsidP="003521F9">
            <w:pPr>
              <w:pStyle w:val="TAL"/>
            </w:pPr>
            <w:r>
              <w:t>"</w:t>
            </w:r>
            <w:r w:rsidR="00472E5C">
              <w:t>INITIAL_EMERGENCY_REQUEST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B" w14:textId="77777777" w:rsidR="00472E5C" w:rsidRDefault="00472E5C" w:rsidP="003521F9">
            <w:pPr>
              <w:pStyle w:val="TAL"/>
            </w:pPr>
            <w:r>
              <w:t>Request to establish a new PDU session for Emergency Services.</w:t>
            </w:r>
          </w:p>
        </w:tc>
      </w:tr>
      <w:tr w:rsidR="00472E5C" w:rsidRPr="0015708C" w14:paraId="32E9FFCF"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D" w14:textId="77777777" w:rsidR="00472E5C" w:rsidRDefault="00A77EF6" w:rsidP="003521F9">
            <w:pPr>
              <w:pStyle w:val="TAL"/>
            </w:pPr>
            <w:r>
              <w:t>"</w:t>
            </w:r>
            <w:r w:rsidR="00472E5C">
              <w:t>EXISTING_EMERGENCY_PDU_SESSION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E" w14:textId="77777777" w:rsidR="00472E5C" w:rsidRDefault="00472E5C" w:rsidP="003521F9">
            <w:pPr>
              <w:pStyle w:val="TAL"/>
            </w:pPr>
            <w:r>
              <w:t>Request referring to an existing PDU session for Emergency Services.</w:t>
            </w:r>
          </w:p>
        </w:tc>
      </w:tr>
    </w:tbl>
    <w:p w14:paraId="32E9FFD0" w14:textId="77777777" w:rsidR="00472E5C" w:rsidRDefault="00472E5C" w:rsidP="002B35B4"/>
    <w:p w14:paraId="32E9FFD1" w14:textId="77777777" w:rsidR="00453CBE" w:rsidRPr="00BC662F" w:rsidRDefault="00453CBE" w:rsidP="00453CBE">
      <w:pPr>
        <w:pStyle w:val="Heading5"/>
      </w:pPr>
      <w:bookmarkStart w:id="998" w:name="_Toc20129635"/>
      <w:bookmarkStart w:id="999" w:name="_Toc27584262"/>
      <w:bookmarkStart w:id="1000" w:name="_Toc36455564"/>
      <w:bookmarkStart w:id="1001" w:name="_Toc45026950"/>
      <w:bookmarkStart w:id="1002" w:name="_Toc67687285"/>
      <w:r>
        <w:t>6.1.6.3.</w:t>
      </w:r>
      <w:r w:rsidR="005B010B">
        <w:t>6</w:t>
      </w:r>
      <w:r w:rsidRPr="00BC662F">
        <w:tab/>
        <w:t xml:space="preserve">Enumeration: </w:t>
      </w:r>
      <w:r>
        <w:t>RequestIndication</w:t>
      </w:r>
      <w:bookmarkEnd w:id="998"/>
      <w:bookmarkEnd w:id="999"/>
      <w:bookmarkEnd w:id="1000"/>
      <w:bookmarkEnd w:id="1001"/>
      <w:bookmarkEnd w:id="1002"/>
    </w:p>
    <w:p w14:paraId="32E9FFD2" w14:textId="77777777" w:rsidR="00453CBE" w:rsidRPr="00384E92" w:rsidRDefault="00453CBE" w:rsidP="00453CBE">
      <w:r>
        <w:t>The enumeration RequestIndication indicates the request type. It shall comply with the provisions defined in table 6.1.6.3.</w:t>
      </w:r>
      <w:r w:rsidR="005B010B">
        <w:t>6</w:t>
      </w:r>
      <w:r>
        <w:t>-1.</w:t>
      </w:r>
    </w:p>
    <w:p w14:paraId="32E9FFD3" w14:textId="77777777" w:rsidR="00453CBE" w:rsidRDefault="00453CBE" w:rsidP="00453CBE">
      <w:pPr>
        <w:pStyle w:val="TH"/>
      </w:pPr>
      <w:r>
        <w:t>Table 6.1.6.3.</w:t>
      </w:r>
      <w:r w:rsidR="005B010B">
        <w:t>6</w:t>
      </w:r>
      <w:r>
        <w:t>-1: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D6"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D4"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D5" w14:textId="77777777" w:rsidR="00453CBE" w:rsidRDefault="00453CBE" w:rsidP="003521F9">
            <w:pPr>
              <w:pStyle w:val="TAH"/>
            </w:pPr>
            <w:r>
              <w:t>Description</w:t>
            </w:r>
          </w:p>
        </w:tc>
      </w:tr>
      <w:tr w:rsidR="00453CBE" w:rsidRPr="00BA5511" w14:paraId="32E9FFD9"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7" w14:textId="77777777" w:rsidR="00453CBE" w:rsidRPr="00BA5511" w:rsidRDefault="00A77EF6" w:rsidP="003521F9">
            <w:pPr>
              <w:pStyle w:val="TAL"/>
              <w:rPr>
                <w:lang w:val="fr-FR"/>
              </w:rPr>
            </w:pPr>
            <w:r>
              <w:rPr>
                <w:lang w:val="fr-FR"/>
              </w:rPr>
              <w:t>"</w:t>
            </w:r>
            <w:r w:rsidR="00453CBE"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8" w14:textId="77777777" w:rsidR="00453CBE" w:rsidRPr="00BA5511" w:rsidRDefault="00453CBE" w:rsidP="003521F9">
            <w:pPr>
              <w:pStyle w:val="TAL"/>
              <w:rPr>
                <w:lang w:val="fr-FR"/>
              </w:rPr>
            </w:pPr>
            <w:r>
              <w:rPr>
                <w:lang w:val="fr-FR"/>
              </w:rPr>
              <w:t>UE Requested PDU Session Modification</w:t>
            </w:r>
          </w:p>
        </w:tc>
      </w:tr>
      <w:tr w:rsidR="00453CBE" w:rsidRPr="00BA5511" w14:paraId="32E9FFDC"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A" w14:textId="77777777" w:rsidR="00453CBE" w:rsidRPr="00BA5511" w:rsidRDefault="00A77EF6" w:rsidP="003521F9">
            <w:pPr>
              <w:pStyle w:val="TAL"/>
              <w:rPr>
                <w:lang w:val="fr-FR"/>
              </w:rPr>
            </w:pPr>
            <w:r>
              <w:rPr>
                <w:lang w:val="fr-FR"/>
              </w:rPr>
              <w:t>"</w:t>
            </w:r>
            <w:r w:rsidR="00453CBE" w:rsidRPr="00BA5511">
              <w:rPr>
                <w:lang w:val="fr-FR"/>
              </w:rPr>
              <w:t>UE_REQ_PDU_SES_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B" w14:textId="77777777" w:rsidR="00453CBE" w:rsidRPr="00BA5511" w:rsidRDefault="00453CBE" w:rsidP="003521F9">
            <w:pPr>
              <w:pStyle w:val="TAL"/>
              <w:rPr>
                <w:lang w:val="en-US"/>
              </w:rPr>
            </w:pPr>
            <w:r w:rsidRPr="00BA5511">
              <w:rPr>
                <w:lang w:val="en-US"/>
              </w:rPr>
              <w:t>UE Requested PDU Session Release</w:t>
            </w:r>
          </w:p>
        </w:tc>
      </w:tr>
      <w:tr w:rsidR="00453CBE" w:rsidRPr="00652B88" w14:paraId="32E9FFDF"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D" w14:textId="77777777" w:rsidR="00453CBE" w:rsidRPr="00BA5511" w:rsidRDefault="00A77EF6" w:rsidP="003521F9">
            <w:pPr>
              <w:pStyle w:val="TAL"/>
              <w:rPr>
                <w:lang w:val="fr-FR"/>
              </w:rPr>
            </w:pPr>
            <w:r>
              <w:rPr>
                <w:lang w:val="fr-FR"/>
              </w:rPr>
              <w:t>"</w:t>
            </w:r>
            <w:r w:rsidR="00453CBE">
              <w:rPr>
                <w:lang w:val="fr-FR"/>
              </w:rPr>
              <w:t>PDU_SES_MOB</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E" w14:textId="77777777" w:rsidR="00453CBE" w:rsidRPr="00652B88" w:rsidRDefault="00453CBE" w:rsidP="003521F9">
            <w:pPr>
              <w:pStyle w:val="TAL"/>
              <w:rPr>
                <w:lang w:val="en-US"/>
              </w:rPr>
            </w:pPr>
            <w:r>
              <w:rPr>
                <w:lang w:val="en-US"/>
              </w:rPr>
              <w:t>PDU Session Mobility (e.g. between 3GPP and non-3GPP access, or from EPS to 5GS with N26 interface)</w:t>
            </w:r>
          </w:p>
        </w:tc>
      </w:tr>
      <w:tr w:rsidR="00453CBE" w:rsidRPr="00DB011A" w14:paraId="32E9FFE2"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0" w14:textId="77777777" w:rsidR="00453CBE"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AUTH</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1" w14:textId="77777777" w:rsidR="00453CBE" w:rsidRDefault="00453CBE" w:rsidP="003521F9">
            <w:pPr>
              <w:pStyle w:val="TAL"/>
              <w:rPr>
                <w:lang w:val="en-US"/>
              </w:rPr>
            </w:pPr>
            <w:r>
              <w:rPr>
                <w:lang w:val="en-US"/>
              </w:rPr>
              <w:t>Network</w:t>
            </w:r>
            <w:r w:rsidRPr="00BA5511">
              <w:rPr>
                <w:lang w:val="en-US"/>
              </w:rPr>
              <w:t xml:space="preserve"> Requested PDU Session </w:t>
            </w:r>
            <w:r>
              <w:rPr>
                <w:lang w:val="en-US"/>
              </w:rPr>
              <w:t>Authentication</w:t>
            </w:r>
          </w:p>
        </w:tc>
      </w:tr>
      <w:tr w:rsidR="00453CBE" w:rsidRPr="00DB011A" w14:paraId="32E9FFE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3" w14:textId="77777777" w:rsidR="00453CBE" w:rsidRPr="00DB011A" w:rsidRDefault="00A77EF6" w:rsidP="003521F9">
            <w:pPr>
              <w:pStyle w:val="TAL"/>
              <w:rPr>
                <w:lang w:val="fr-FR"/>
              </w:rPr>
            </w:pPr>
            <w:r>
              <w:rPr>
                <w:lang w:val="fr-FR"/>
              </w:rPr>
              <w:t>"</w:t>
            </w:r>
            <w:r w:rsidR="00453CBE">
              <w:rPr>
                <w:lang w:val="fr-FR"/>
              </w:rPr>
              <w:t>NW</w:t>
            </w:r>
            <w:r w:rsidR="00453CBE"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4" w14:textId="77777777" w:rsidR="00453CBE" w:rsidRPr="00DB011A" w:rsidRDefault="00453CBE" w:rsidP="003521F9">
            <w:pPr>
              <w:pStyle w:val="TAL"/>
              <w:rPr>
                <w:lang w:val="fr-FR"/>
              </w:rPr>
            </w:pPr>
            <w:r>
              <w:rPr>
                <w:lang w:val="fr-FR"/>
              </w:rPr>
              <w:t>Network Requested PDU Session Modification</w:t>
            </w:r>
          </w:p>
        </w:tc>
      </w:tr>
      <w:tr w:rsidR="00453CBE" w:rsidRPr="00BA5511" w14:paraId="32E9FFE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6" w14:textId="77777777" w:rsidR="00453CBE" w:rsidRPr="00BA5511"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7" w14:textId="77777777" w:rsidR="00453CBE" w:rsidRPr="00BA5511" w:rsidRDefault="00453CBE" w:rsidP="003521F9">
            <w:pPr>
              <w:pStyle w:val="TAL"/>
              <w:rPr>
                <w:lang w:val="en-US"/>
              </w:rPr>
            </w:pPr>
            <w:r>
              <w:rPr>
                <w:lang w:val="en-US"/>
              </w:rPr>
              <w:t>Network</w:t>
            </w:r>
            <w:r w:rsidRPr="00BA5511">
              <w:rPr>
                <w:lang w:val="en-US"/>
              </w:rPr>
              <w:t xml:space="preserve"> Requested PDU Session Release</w:t>
            </w:r>
          </w:p>
        </w:tc>
      </w:tr>
      <w:tr w:rsidR="00C43287" w:rsidRPr="00BA5511" w14:paraId="32E9FFE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9" w14:textId="77777777" w:rsidR="00C43287" w:rsidRDefault="00C43287" w:rsidP="00C4328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A" w14:textId="0CB8A554" w:rsidR="00C43287" w:rsidRDefault="00C43287" w:rsidP="00C43287">
            <w:pPr>
              <w:pStyle w:val="TAL"/>
              <w:rPr>
                <w:lang w:val="en-US"/>
              </w:rPr>
            </w:pPr>
            <w:r>
              <w:rPr>
                <w:lang w:val="en-US"/>
              </w:rPr>
              <w:t>EPS Bearer ID Assignment Request</w:t>
            </w:r>
            <w:r w:rsidR="001455EE">
              <w:rPr>
                <w:lang w:val="en-US"/>
              </w:rPr>
              <w:t xml:space="preserve"> or EPS Bearer ID Revocation Request</w:t>
            </w:r>
          </w:p>
        </w:tc>
      </w:tr>
    </w:tbl>
    <w:p w14:paraId="32E9FFEC" w14:textId="77777777" w:rsidR="00453CBE" w:rsidRDefault="00453CBE" w:rsidP="002B35B4"/>
    <w:p w14:paraId="32E9FFED" w14:textId="77777777" w:rsidR="00453CBE" w:rsidRPr="00BC662F" w:rsidRDefault="00453CBE" w:rsidP="00453CBE">
      <w:pPr>
        <w:pStyle w:val="Heading5"/>
      </w:pPr>
      <w:bookmarkStart w:id="1003" w:name="_Toc20129636"/>
      <w:bookmarkStart w:id="1004" w:name="_Toc27584263"/>
      <w:bookmarkStart w:id="1005" w:name="_Toc36455565"/>
      <w:bookmarkStart w:id="1006" w:name="_Toc45026951"/>
      <w:bookmarkStart w:id="1007" w:name="_Toc67687286"/>
      <w:r>
        <w:t>6.1.6.3.</w:t>
      </w:r>
      <w:r w:rsidR="005B010B">
        <w:t>7</w:t>
      </w:r>
      <w:r w:rsidRPr="00BC662F">
        <w:tab/>
        <w:t xml:space="preserve">Enumeration: </w:t>
      </w:r>
      <w:r>
        <w:t>NotificationCause</w:t>
      </w:r>
      <w:bookmarkEnd w:id="1003"/>
      <w:bookmarkEnd w:id="1004"/>
      <w:bookmarkEnd w:id="1005"/>
      <w:bookmarkEnd w:id="1006"/>
      <w:bookmarkEnd w:id="1007"/>
    </w:p>
    <w:p w14:paraId="32E9FFEE" w14:textId="77777777" w:rsidR="00453CBE" w:rsidRPr="00384E92" w:rsidRDefault="00453CBE" w:rsidP="00453CBE">
      <w:r>
        <w:t>The enumeration NotificationCause indicates the cause of a notification. It shall comply with the provisions defined in table 6.1.6.3.</w:t>
      </w:r>
      <w:r w:rsidR="00716BA1">
        <w:t>7</w:t>
      </w:r>
      <w:r>
        <w:t>-1.</w:t>
      </w:r>
    </w:p>
    <w:p w14:paraId="32E9FFEF" w14:textId="77777777" w:rsidR="00453CBE" w:rsidRDefault="00453CBE" w:rsidP="00453CBE">
      <w:pPr>
        <w:pStyle w:val="TH"/>
      </w:pPr>
      <w:r>
        <w:lastRenderedPageBreak/>
        <w:t>Table 6.1.6.3.</w:t>
      </w:r>
      <w:r w:rsidR="00716BA1">
        <w:t>7</w:t>
      </w:r>
      <w:r>
        <w:t>-1: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F2"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F0"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F1" w14:textId="77777777" w:rsidR="00453CBE" w:rsidRDefault="00453CBE" w:rsidP="003521F9">
            <w:pPr>
              <w:pStyle w:val="TAH"/>
            </w:pPr>
            <w:r>
              <w:t>Description</w:t>
            </w:r>
          </w:p>
        </w:tc>
      </w:tr>
      <w:tr w:rsidR="00453CBE" w:rsidRPr="0015708C" w14:paraId="32E9FFF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3" w14:textId="77777777" w:rsidR="00453CBE" w:rsidRDefault="00A77EF6" w:rsidP="003521F9">
            <w:pPr>
              <w:pStyle w:val="TAL"/>
            </w:pPr>
            <w:r>
              <w:t>"</w:t>
            </w:r>
            <w:r w:rsidR="00453CBE">
              <w:t>QOS_FULFILLED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4" w14:textId="77777777" w:rsidR="00453CBE" w:rsidRDefault="00453CBE" w:rsidP="003521F9">
            <w:pPr>
              <w:pStyle w:val="TAL"/>
            </w:pPr>
            <w:r>
              <w:t>The QoS targets are fulfilled again for the GBR QoS flow.</w:t>
            </w:r>
          </w:p>
        </w:tc>
      </w:tr>
      <w:tr w:rsidR="00453CBE" w:rsidRPr="0015708C" w14:paraId="32E9FFF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6" w14:textId="77777777" w:rsidR="00453CBE" w:rsidRPr="00DB011A" w:rsidRDefault="00A77EF6" w:rsidP="003521F9">
            <w:pPr>
              <w:pStyle w:val="TAL"/>
              <w:rPr>
                <w:lang w:val="en-US"/>
              </w:rPr>
            </w:pPr>
            <w:r>
              <w:rPr>
                <w:lang w:val="en-US"/>
              </w:rPr>
              <w:t>"</w:t>
            </w:r>
            <w:r w:rsidR="00453CBE">
              <w:rPr>
                <w:lang w:val="en-US"/>
              </w:rPr>
              <w:t>QOS_NOT_FULFILLED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7" w14:textId="77777777" w:rsidR="00453CBE" w:rsidRDefault="00453CBE" w:rsidP="003521F9">
            <w:pPr>
              <w:pStyle w:val="TAL"/>
            </w:pPr>
            <w:r>
              <w:t>The QoS targets are no longer fulfilled for the GBR QoS flow.</w:t>
            </w:r>
          </w:p>
        </w:tc>
      </w:tr>
      <w:tr w:rsidR="002A7643" w:rsidRPr="0015708C" w14:paraId="32E9FFF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9" w14:textId="77777777" w:rsidR="002A7643" w:rsidRDefault="00A77EF6" w:rsidP="002A7643">
            <w:pPr>
              <w:pStyle w:val="TAL"/>
              <w:rPr>
                <w:lang w:val="en-US"/>
              </w:rPr>
            </w:pPr>
            <w:r>
              <w:rPr>
                <w:lang w:val="en-US"/>
              </w:rPr>
              <w:t>"</w:t>
            </w:r>
            <w:r w:rsidR="002A7643">
              <w:rPr>
                <w:lang w:val="en-US"/>
              </w:rPr>
              <w:t>UP_SEC_FULFILLED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A" w14:textId="77777777" w:rsidR="002A7643" w:rsidRDefault="002A7643" w:rsidP="002A7643">
            <w:pPr>
              <w:pStyle w:val="TAL"/>
            </w:pPr>
            <w:r>
              <w:t>The user plane security enforcement "Preferred" is fulfilled again for the PDU session.</w:t>
            </w:r>
          </w:p>
        </w:tc>
      </w:tr>
      <w:tr w:rsidR="002A7643" w:rsidRPr="0015708C" w14:paraId="32E9FFFE"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C" w14:textId="77777777" w:rsidR="002A7643" w:rsidRDefault="00A77EF6" w:rsidP="002A7643">
            <w:pPr>
              <w:pStyle w:val="TAL"/>
              <w:rPr>
                <w:lang w:val="en-US"/>
              </w:rPr>
            </w:pPr>
            <w:r>
              <w:rPr>
                <w:lang w:val="en-US"/>
              </w:rPr>
              <w:t>"</w:t>
            </w:r>
            <w:r w:rsidR="002A7643">
              <w:rPr>
                <w:lang w:val="en-US"/>
              </w:rPr>
              <w:t>UP_SEC_NOT_FULFILLED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D" w14:textId="77777777" w:rsidR="002A7643" w:rsidRDefault="002A7643" w:rsidP="002A7643">
            <w:pPr>
              <w:pStyle w:val="TAL"/>
            </w:pPr>
            <w:r>
              <w:t>The user plane security enforcement "Preferred" is not fulfilled for the PDU session.</w:t>
            </w:r>
          </w:p>
        </w:tc>
      </w:tr>
    </w:tbl>
    <w:p w14:paraId="32E9FFFF" w14:textId="77777777" w:rsidR="00453CBE" w:rsidRDefault="00453CBE" w:rsidP="00453CBE">
      <w:pPr>
        <w:rPr>
          <w:lang w:val="en-US"/>
        </w:rPr>
      </w:pPr>
    </w:p>
    <w:p w14:paraId="32EA0000" w14:textId="77777777" w:rsidR="00453CBE" w:rsidRPr="00DB011A" w:rsidRDefault="00453CBE" w:rsidP="00453CBE">
      <w:pPr>
        <w:pStyle w:val="Heading5"/>
        <w:rPr>
          <w:lang w:val="en-US"/>
        </w:rPr>
      </w:pPr>
      <w:bookmarkStart w:id="1008" w:name="_Toc20129637"/>
      <w:bookmarkStart w:id="1009" w:name="_Toc27584264"/>
      <w:bookmarkStart w:id="1010" w:name="_Toc36455566"/>
      <w:bookmarkStart w:id="1011" w:name="_Toc45026952"/>
      <w:bookmarkStart w:id="1012" w:name="_Toc67687287"/>
      <w:r w:rsidRPr="00DB011A">
        <w:rPr>
          <w:lang w:val="en-US"/>
        </w:rPr>
        <w:t>6.1.6.3.</w:t>
      </w:r>
      <w:r w:rsidR="00716BA1" w:rsidRPr="00DB011A">
        <w:rPr>
          <w:lang w:val="en-US"/>
        </w:rPr>
        <w:t>8</w:t>
      </w:r>
      <w:r w:rsidRPr="00DB011A">
        <w:rPr>
          <w:lang w:val="en-US"/>
        </w:rPr>
        <w:tab/>
        <w:t>Enumeration: Cause</w:t>
      </w:r>
      <w:bookmarkEnd w:id="1008"/>
      <w:bookmarkEnd w:id="1009"/>
      <w:bookmarkEnd w:id="1010"/>
      <w:bookmarkEnd w:id="1011"/>
      <w:bookmarkEnd w:id="1012"/>
    </w:p>
    <w:p w14:paraId="32EA0001" w14:textId="77777777" w:rsidR="00453CBE" w:rsidRPr="00384E92" w:rsidRDefault="00453CBE" w:rsidP="00453CBE">
      <w:r w:rsidRPr="00DB011A">
        <w:rPr>
          <w:lang w:val="en-US"/>
        </w:rPr>
        <w:t xml:space="preserve">The enumeration Cause indicates a cause information. </w:t>
      </w:r>
      <w:r>
        <w:t>It shall comply with the provisions defined in table 6.1.6.3.</w:t>
      </w:r>
      <w:r w:rsidR="00716BA1">
        <w:t>8</w:t>
      </w:r>
      <w:r>
        <w:t>-1.</w:t>
      </w:r>
    </w:p>
    <w:p w14:paraId="32EA0002" w14:textId="77777777" w:rsidR="00453CBE" w:rsidRDefault="00453CBE" w:rsidP="00453CBE">
      <w:pPr>
        <w:pStyle w:val="TH"/>
      </w:pPr>
      <w:r>
        <w:t>Table 6.1.6.3.</w:t>
      </w:r>
      <w:r w:rsidR="00716BA1">
        <w:t>8</w:t>
      </w:r>
      <w:r>
        <w:t>-1: Enumeration Cause</w:t>
      </w:r>
    </w:p>
    <w:tbl>
      <w:tblPr>
        <w:tblW w:w="4650" w:type="pct"/>
        <w:tblCellMar>
          <w:left w:w="0" w:type="dxa"/>
          <w:right w:w="0" w:type="dxa"/>
        </w:tblCellMar>
        <w:tblLook w:val="04A0" w:firstRow="1" w:lastRow="0" w:firstColumn="1" w:lastColumn="0" w:noHBand="0" w:noVBand="1"/>
      </w:tblPr>
      <w:tblGrid>
        <w:gridCol w:w="3815"/>
        <w:gridCol w:w="5133"/>
      </w:tblGrid>
      <w:tr w:rsidR="00453CBE" w:rsidRPr="00387BE7" w14:paraId="32EA0005" w14:textId="77777777" w:rsidTr="0038117E">
        <w:tc>
          <w:tcPr>
            <w:tcW w:w="213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03" w14:textId="77777777" w:rsidR="00453CBE" w:rsidRDefault="00453CBE" w:rsidP="003521F9">
            <w:pPr>
              <w:pStyle w:val="TAH"/>
            </w:pPr>
            <w:r>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04" w14:textId="77777777" w:rsidR="00453CBE" w:rsidRDefault="00453CBE" w:rsidP="003521F9">
            <w:pPr>
              <w:pStyle w:val="TAH"/>
            </w:pPr>
            <w:r>
              <w:t>Description</w:t>
            </w:r>
          </w:p>
        </w:tc>
      </w:tr>
      <w:tr w:rsidR="00646AA5" w:rsidRPr="0015708C" w14:paraId="32EA0008"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6" w14:textId="77777777" w:rsidR="00646AA5" w:rsidRDefault="00A77EF6" w:rsidP="003521F9">
            <w:pPr>
              <w:pStyle w:val="TAL"/>
            </w:pPr>
            <w:r>
              <w:t>"</w:t>
            </w:r>
            <w:r w:rsidR="00646AA5">
              <w:t>REL_DUE_TO_HO</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7" w14:textId="77777777" w:rsidR="00646AA5" w:rsidRDefault="00646AA5" w:rsidP="003521F9">
            <w:pPr>
              <w:pStyle w:val="TAL"/>
            </w:pPr>
            <w:r>
              <w:t>Release due to Handover</w:t>
            </w:r>
          </w:p>
        </w:tc>
      </w:tr>
      <w:tr w:rsidR="00453CBE" w:rsidRPr="0015708C" w14:paraId="32EA000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9" w14:textId="77777777" w:rsidR="00453CBE" w:rsidRDefault="00A77EF6" w:rsidP="003521F9">
            <w:pPr>
              <w:pStyle w:val="TAL"/>
            </w:pPr>
            <w:r>
              <w:t>"</w:t>
            </w:r>
            <w:r w:rsidR="00453CBE">
              <w:t>EPS_FALLBACK</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A" w14:textId="77777777" w:rsidR="00453CBE" w:rsidRDefault="00453CBE" w:rsidP="003521F9">
            <w:pPr>
              <w:pStyle w:val="TAL"/>
            </w:pPr>
            <w:r>
              <w:t>Mobility due to EPS fallback for IMS voice is on-going.</w:t>
            </w:r>
          </w:p>
        </w:tc>
      </w:tr>
      <w:tr w:rsidR="000F3F1C" w:rsidRPr="0015708C" w14:paraId="32EA000E"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C" w14:textId="77777777" w:rsidR="000F3F1C" w:rsidRDefault="00A77EF6" w:rsidP="000F3F1C">
            <w:pPr>
              <w:pStyle w:val="TAL"/>
            </w:pPr>
            <w:r>
              <w:t>"</w:t>
            </w:r>
            <w:r w:rsidR="000F3F1C">
              <w:t>REL_DUE_TO_UP_SEC</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D" w14:textId="77777777" w:rsidR="000F3F1C" w:rsidRDefault="000F3F1C" w:rsidP="000F3F1C">
            <w:pPr>
              <w:pStyle w:val="TAL"/>
            </w:pPr>
            <w:r>
              <w:t>Release due to user plane Security requirements that cannot be fulfilled.</w:t>
            </w:r>
          </w:p>
        </w:tc>
      </w:tr>
      <w:tr w:rsidR="00732B18" w:rsidRPr="0015708C" w14:paraId="32EA0011"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F" w14:textId="77777777" w:rsidR="00732B18" w:rsidRDefault="00732B18" w:rsidP="00732B18">
            <w:pPr>
              <w:pStyle w:val="TAL"/>
            </w:pPr>
            <w:r>
              <w:t>"DNN_CONGESTION"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0" w14:textId="77777777" w:rsidR="00732B18" w:rsidRDefault="00732B18" w:rsidP="00732B18">
            <w:pPr>
              <w:pStyle w:val="TAL"/>
            </w:pPr>
            <w:r>
              <w:t>Release due to the DNN based congestion control.</w:t>
            </w:r>
          </w:p>
        </w:tc>
      </w:tr>
      <w:tr w:rsidR="00732B18" w:rsidRPr="0015708C" w14:paraId="32EA0014"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2" w14:textId="52F155D6" w:rsidR="00732B18" w:rsidRDefault="00732B18" w:rsidP="00732B18">
            <w:pPr>
              <w:pStyle w:val="TAL"/>
            </w:pPr>
            <w:r>
              <w:t>"S</w:t>
            </w:r>
            <w:r w:rsidR="00667A88">
              <w:t>_</w:t>
            </w:r>
            <w:r>
              <w:t>NSSAI_CONGESTION"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3" w14:textId="77777777" w:rsidR="00732B18" w:rsidRDefault="00732B18" w:rsidP="00732B18">
            <w:pPr>
              <w:pStyle w:val="TAL"/>
            </w:pPr>
            <w:r>
              <w:t>Release due to the S-NSSAI based congestion control.</w:t>
            </w:r>
          </w:p>
        </w:tc>
      </w:tr>
      <w:tr w:rsidR="007C443B" w:rsidRPr="0015708C" w14:paraId="32EA0017"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5" w14:textId="77777777" w:rsidR="007C443B" w:rsidRDefault="007C443B" w:rsidP="007C443B">
            <w:pPr>
              <w:pStyle w:val="TAL"/>
            </w:pPr>
            <w:r>
              <w:t>"REL_DUE_TO_REACTIVATION"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6" w14:textId="77777777" w:rsidR="007C443B" w:rsidRDefault="007C443B" w:rsidP="007C443B">
            <w:pPr>
              <w:pStyle w:val="TAL"/>
            </w:pPr>
            <w:r>
              <w:t>Release due to PDU session reactivation.</w:t>
            </w:r>
          </w:p>
        </w:tc>
      </w:tr>
      <w:tr w:rsidR="00615961" w:rsidRPr="0015708C" w14:paraId="32EA001A"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8" w14:textId="77777777" w:rsidR="00615961" w:rsidRDefault="00615961" w:rsidP="00615961">
            <w:pPr>
              <w:pStyle w:val="TAL"/>
            </w:pPr>
            <w:r>
              <w:t>"5G_AN_NOT_RESPONDING"</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9" w14:textId="77777777" w:rsidR="00615961" w:rsidRDefault="00615961" w:rsidP="00615961">
            <w:pPr>
              <w:pStyle w:val="TAL"/>
            </w:pPr>
            <w:r>
              <w:t>The 5G AN</w:t>
            </w:r>
            <w:r w:rsidRPr="00B7568B">
              <w:t xml:space="preserve"> </w:t>
            </w:r>
            <w:r>
              <w:t xml:space="preserve">did </w:t>
            </w:r>
            <w:r w:rsidRPr="00B7568B">
              <w:t>not respond to the request initiated by</w:t>
            </w:r>
            <w:r>
              <w:t xml:space="preserve"> the network.</w:t>
            </w:r>
          </w:p>
        </w:tc>
      </w:tr>
      <w:tr w:rsidR="00B971AE" w:rsidRPr="0015708C" w14:paraId="32EA001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B" w14:textId="77777777" w:rsidR="00B971AE" w:rsidRDefault="00B971AE" w:rsidP="00B971AE">
            <w:pPr>
              <w:pStyle w:val="TAL"/>
            </w:pPr>
            <w:r>
              <w:rPr>
                <w:noProof/>
              </w:rPr>
              <w:t>"REL_DUE_TO_SLICE_NOT</w:t>
            </w:r>
            <w:r>
              <w:rPr>
                <w:noProof/>
                <w:lang w:val="en-US"/>
              </w:rPr>
              <w:t>_AVAILABLE</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C" w14:textId="77777777" w:rsidR="00B971AE" w:rsidRDefault="00B971AE" w:rsidP="00B971AE">
            <w:pPr>
              <w:pStyle w:val="TAL"/>
            </w:pPr>
            <w:r>
              <w:t>Release due to the associated S-NSSAI becomes no longer available.</w:t>
            </w:r>
          </w:p>
        </w:tc>
      </w:tr>
      <w:tr w:rsidR="00185CBE" w:rsidRPr="0015708C" w14:paraId="17DD76E9"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9A35FB" w14:textId="0E41AD75" w:rsidR="00185CBE" w:rsidRDefault="00185CBE" w:rsidP="00185CBE">
            <w:pPr>
              <w:pStyle w:val="TAL"/>
              <w:rPr>
                <w:noProof/>
              </w:rPr>
            </w:pPr>
            <w:r w:rsidRPr="00861614">
              <w:rPr>
                <w:noProof/>
              </w:rPr>
              <w:t>"REL_DUE_TO_DUPLICATE_SESSION_ID"</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5A165" w14:textId="1879D28B" w:rsidR="00185CBE" w:rsidRDefault="00185CBE" w:rsidP="00185CBE">
            <w:pPr>
              <w:pStyle w:val="TAL"/>
            </w:pPr>
            <w:r w:rsidRPr="00861614">
              <w:t xml:space="preserve">Release due to </w:t>
            </w:r>
            <w:r w:rsidR="00351EA4">
              <w:t xml:space="preserve">a </w:t>
            </w:r>
            <w:r w:rsidRPr="00861614">
              <w:t xml:space="preserve">UE request to establish </w:t>
            </w:r>
            <w:r w:rsidR="00351EA4">
              <w:t xml:space="preserve">a </w:t>
            </w:r>
            <w:r w:rsidRPr="00861614">
              <w:t xml:space="preserve">new PDU session with </w:t>
            </w:r>
            <w:r w:rsidR="00351EA4">
              <w:t>an</w:t>
            </w:r>
            <w:r w:rsidRPr="00861614">
              <w:t xml:space="preserve"> identical PDU session Id.</w:t>
            </w:r>
          </w:p>
        </w:tc>
      </w:tr>
      <w:tr w:rsidR="0038117E" w:rsidRPr="0015708C" w14:paraId="7B037116"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698AB4" w14:textId="1A078A22" w:rsidR="0038117E" w:rsidRPr="00861614" w:rsidRDefault="0038117E" w:rsidP="0038117E">
            <w:pPr>
              <w:pStyle w:val="TAL"/>
              <w:rPr>
                <w:noProof/>
              </w:rPr>
            </w:pPr>
            <w:r>
              <w:rPr>
                <w:noProof/>
              </w:rPr>
              <w:t>"</w:t>
            </w:r>
            <w:r w:rsidRPr="00EA2206">
              <w:rPr>
                <w:noProof/>
              </w:rPr>
              <w:t>PDU_SESSION_STATUS_MISMATCH</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FAF130" w14:textId="4C70337B" w:rsidR="0038117E" w:rsidRPr="00861614" w:rsidRDefault="0038117E" w:rsidP="0038117E">
            <w:pPr>
              <w:pStyle w:val="TAL"/>
            </w:pPr>
            <w:r>
              <w:t xml:space="preserve">Release due to </w:t>
            </w:r>
            <w:r w:rsidRPr="00EA2206">
              <w:t>mismatch of PDU Session status between UE and AMF</w:t>
            </w:r>
            <w:r>
              <w:t>.</w:t>
            </w:r>
          </w:p>
        </w:tc>
      </w:tr>
      <w:tr w:rsidR="008670DC" w:rsidRPr="0015708C" w14:paraId="3260982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0CE27" w14:textId="4488055B" w:rsidR="008670DC" w:rsidRDefault="008670DC" w:rsidP="008670DC">
            <w:pPr>
              <w:pStyle w:val="TAL"/>
              <w:rPr>
                <w:noProof/>
              </w:rPr>
            </w:pPr>
            <w:r>
              <w:rPr>
                <w:noProof/>
              </w:rPr>
              <w:t>"HO_FAILURE"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D1A2D6" w14:textId="31424CDA" w:rsidR="008670DC" w:rsidRDefault="008670DC" w:rsidP="008670DC">
            <w:pPr>
              <w:pStyle w:val="TAL"/>
            </w:pPr>
            <w:r>
              <w:t xml:space="preserve">Handover preparation failure </w:t>
            </w:r>
          </w:p>
        </w:tc>
      </w:tr>
      <w:tr w:rsidR="00E7640D" w:rsidRPr="0015708C" w14:paraId="0CA1F59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83CE6" w14:textId="47287086" w:rsidR="00E7640D" w:rsidRDefault="00E7640D" w:rsidP="00E7640D">
            <w:pPr>
              <w:pStyle w:val="TAL"/>
              <w:rPr>
                <w:noProof/>
              </w:rPr>
            </w:pPr>
            <w:r>
              <w:rPr>
                <w:noProof/>
              </w:rPr>
              <w:t>"INSUFFICIENT_UP_RESOURCES"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521E4" w14:textId="7571AC74" w:rsidR="00E7640D" w:rsidRDefault="00E7640D" w:rsidP="00E7640D">
            <w:pPr>
              <w:pStyle w:val="TAL"/>
            </w:pPr>
            <w:r>
              <w:t xml:space="preserve">Failure to activate the User Plane connection of a PDU session due to insufficient user plane resources.  </w:t>
            </w:r>
          </w:p>
        </w:tc>
      </w:tr>
      <w:tr w:rsidR="009A4057" w:rsidRPr="0015708C" w14:paraId="72EDE9CC"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74C67" w14:textId="6F737BDF" w:rsidR="009A4057" w:rsidRDefault="009A4057" w:rsidP="009A4057">
            <w:pPr>
              <w:pStyle w:val="TAL"/>
              <w:rPr>
                <w:noProof/>
              </w:rPr>
            </w:pPr>
            <w:r>
              <w:rPr>
                <w:noProof/>
              </w:rPr>
              <w:t>"</w:t>
            </w:r>
            <w:r w:rsidRPr="00EA2206">
              <w:rPr>
                <w:noProof/>
              </w:rPr>
              <w:t>PDU_SESSION_</w:t>
            </w:r>
            <w:r>
              <w:rPr>
                <w:noProof/>
              </w:rPr>
              <w:t>HANDED_OVER"</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AFF38" w14:textId="3C640ADB" w:rsidR="009A4057" w:rsidRDefault="009A4057" w:rsidP="009A4057">
            <w:pPr>
              <w:pStyle w:val="TAL"/>
            </w:pPr>
            <w:r>
              <w:t>The PDU session is handed over to another system or access.</w:t>
            </w:r>
          </w:p>
        </w:tc>
      </w:tr>
    </w:tbl>
    <w:p w14:paraId="32EA001E" w14:textId="77777777" w:rsidR="00453CBE" w:rsidRDefault="00453CBE" w:rsidP="002B35B4"/>
    <w:p w14:paraId="32EA001F" w14:textId="77777777" w:rsidR="00E61E79" w:rsidRPr="00BC662F" w:rsidRDefault="00E61E79" w:rsidP="00E61E79">
      <w:pPr>
        <w:pStyle w:val="Heading5"/>
      </w:pPr>
      <w:bookmarkStart w:id="1013" w:name="_Toc20129638"/>
      <w:bookmarkStart w:id="1014" w:name="_Toc27584265"/>
      <w:bookmarkStart w:id="1015" w:name="_Toc36455567"/>
      <w:bookmarkStart w:id="1016" w:name="_Toc45026953"/>
      <w:bookmarkStart w:id="1017" w:name="_Toc67687288"/>
      <w:r>
        <w:t>6.1.6.3.</w:t>
      </w:r>
      <w:r w:rsidR="00716BA1">
        <w:t>9</w:t>
      </w:r>
      <w:r w:rsidRPr="00BC662F">
        <w:tab/>
        <w:t xml:space="preserve">Enumeration: </w:t>
      </w:r>
      <w:r>
        <w:t>ResourceStatus</w:t>
      </w:r>
      <w:bookmarkEnd w:id="1013"/>
      <w:bookmarkEnd w:id="1014"/>
      <w:bookmarkEnd w:id="1015"/>
      <w:bookmarkEnd w:id="1016"/>
      <w:bookmarkEnd w:id="1017"/>
    </w:p>
    <w:p w14:paraId="32EA0020" w14:textId="77777777" w:rsidR="00E61E79" w:rsidRPr="00384E92" w:rsidRDefault="00E61E79" w:rsidP="00E61E79">
      <w:r>
        <w:t>The enumeration ResourceStatus indicates the status of an SM context or PDU session resource. It shall comply with the provisions defined in table 6.1.6.3.</w:t>
      </w:r>
      <w:r w:rsidR="00716BA1">
        <w:t>9</w:t>
      </w:r>
      <w:r>
        <w:t>-1.</w:t>
      </w:r>
    </w:p>
    <w:p w14:paraId="32EA0021" w14:textId="77777777" w:rsidR="00E61E79" w:rsidRDefault="00E61E79" w:rsidP="00E61E79">
      <w:pPr>
        <w:pStyle w:val="TH"/>
      </w:pPr>
      <w:r>
        <w:t>Table 6.1.6.3.</w:t>
      </w:r>
      <w:r w:rsidR="00716BA1">
        <w:t>9</w:t>
      </w:r>
      <w:r>
        <w:t>-1: Enumeration ResourceStatus</w:t>
      </w:r>
    </w:p>
    <w:tbl>
      <w:tblPr>
        <w:tblW w:w="4650" w:type="pct"/>
        <w:tblCellMar>
          <w:left w:w="0" w:type="dxa"/>
          <w:right w:w="0" w:type="dxa"/>
        </w:tblCellMar>
        <w:tblLook w:val="04A0" w:firstRow="1" w:lastRow="0" w:firstColumn="1" w:lastColumn="0" w:noHBand="0" w:noVBand="1"/>
      </w:tblPr>
      <w:tblGrid>
        <w:gridCol w:w="3422"/>
        <w:gridCol w:w="5526"/>
      </w:tblGrid>
      <w:tr w:rsidR="00E61E79" w:rsidRPr="00387BE7" w14:paraId="32EA0024" w14:textId="77777777" w:rsidTr="00342AE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2" w14:textId="77777777" w:rsidR="00E61E79" w:rsidRDefault="00E61E79" w:rsidP="00342AE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3" w14:textId="77777777" w:rsidR="00E61E79" w:rsidRDefault="00E61E79" w:rsidP="00342AE2">
            <w:pPr>
              <w:pStyle w:val="TAH"/>
            </w:pPr>
            <w:r>
              <w:t>Description</w:t>
            </w:r>
          </w:p>
        </w:tc>
      </w:tr>
      <w:tr w:rsidR="00E61E79" w:rsidRPr="0015708C" w14:paraId="32EA0027"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5" w14:textId="77777777" w:rsidR="00E61E79" w:rsidRDefault="00A77EF6" w:rsidP="00342AE2">
            <w:pPr>
              <w:pStyle w:val="TAL"/>
            </w:pPr>
            <w:r>
              <w:t>"</w:t>
            </w:r>
            <w:r w:rsidR="00E61E79">
              <w:t>RELEASED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26" w14:textId="77777777" w:rsidR="00E61E79" w:rsidRDefault="00E61E79" w:rsidP="00342AE2">
            <w:pPr>
              <w:pStyle w:val="TAL"/>
            </w:pPr>
            <w:r>
              <w:t>The SM context or PDU session resource is released.</w:t>
            </w:r>
          </w:p>
        </w:tc>
      </w:tr>
    </w:tbl>
    <w:p w14:paraId="32EA0028" w14:textId="77777777" w:rsidR="00472E5C" w:rsidRDefault="00472E5C" w:rsidP="002B35B4"/>
    <w:p w14:paraId="32EA0029" w14:textId="77777777" w:rsidR="0045129A" w:rsidRPr="00BC662F" w:rsidRDefault="0045129A" w:rsidP="0045129A">
      <w:pPr>
        <w:pStyle w:val="Heading5"/>
      </w:pPr>
      <w:bookmarkStart w:id="1018" w:name="_Toc20129639"/>
      <w:bookmarkStart w:id="1019" w:name="_Toc27584266"/>
      <w:bookmarkStart w:id="1020" w:name="_Toc36455568"/>
      <w:bookmarkStart w:id="1021" w:name="_Toc45026954"/>
      <w:bookmarkStart w:id="1022" w:name="_Toc67687289"/>
      <w:r>
        <w:t>6.1.6.3.</w:t>
      </w:r>
      <w:r w:rsidR="00E86560">
        <w:t>10</w:t>
      </w:r>
      <w:r w:rsidRPr="00BC662F">
        <w:tab/>
        <w:t xml:space="preserve">Enumeration: </w:t>
      </w:r>
      <w:r>
        <w:t>DnnSelectionMode</w:t>
      </w:r>
      <w:bookmarkEnd w:id="1018"/>
      <w:bookmarkEnd w:id="1019"/>
      <w:bookmarkEnd w:id="1020"/>
      <w:bookmarkEnd w:id="1021"/>
      <w:bookmarkEnd w:id="1022"/>
    </w:p>
    <w:p w14:paraId="32EA002A" w14:textId="77777777" w:rsidR="0045129A" w:rsidRPr="00384E92" w:rsidRDefault="0045129A" w:rsidP="0045129A">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w:t>
      </w:r>
      <w:r w:rsidR="00446B4D">
        <w:t>10</w:t>
      </w:r>
      <w:r>
        <w:t>-1.</w:t>
      </w:r>
    </w:p>
    <w:p w14:paraId="32EA002B" w14:textId="77777777" w:rsidR="0045129A" w:rsidRDefault="0045129A" w:rsidP="0045129A">
      <w:pPr>
        <w:pStyle w:val="TH"/>
      </w:pPr>
      <w:r>
        <w:lastRenderedPageBreak/>
        <w:t>Table 6.1.6.3.</w:t>
      </w:r>
      <w:r w:rsidR="00E86560">
        <w:t>10</w:t>
      </w:r>
      <w:r>
        <w:t>-1: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45129A" w:rsidRPr="00387BE7" w14:paraId="32EA002E" w14:textId="77777777" w:rsidTr="00CB3E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C" w14:textId="77777777" w:rsidR="0045129A" w:rsidRDefault="0045129A" w:rsidP="00CB3EF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D" w14:textId="77777777" w:rsidR="0045129A" w:rsidRDefault="0045129A" w:rsidP="00CB3EFC">
            <w:pPr>
              <w:pStyle w:val="TAH"/>
            </w:pPr>
            <w:r>
              <w:t>Description</w:t>
            </w:r>
          </w:p>
        </w:tc>
      </w:tr>
      <w:tr w:rsidR="0045129A" w:rsidRPr="0015708C" w14:paraId="32EA0031"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F" w14:textId="77777777" w:rsidR="0045129A" w:rsidRDefault="00A77EF6" w:rsidP="00CB3EFC">
            <w:pPr>
              <w:pStyle w:val="TAL"/>
            </w:pPr>
            <w:r>
              <w:t>"</w:t>
            </w:r>
            <w:r w:rsidR="0045129A">
              <w:t>VERIFIED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0" w14:textId="77777777" w:rsidR="0045129A" w:rsidRDefault="0045129A" w:rsidP="00CB3EFC">
            <w:pPr>
              <w:pStyle w:val="TAL"/>
            </w:pPr>
            <w:r>
              <w:t>UE or network provided DNN, subscription verified</w:t>
            </w:r>
          </w:p>
        </w:tc>
      </w:tr>
      <w:tr w:rsidR="0045129A" w:rsidRPr="0015708C" w14:paraId="32EA0034"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2" w14:textId="77777777" w:rsidR="0045129A" w:rsidRPr="00AC60A1" w:rsidRDefault="00A77EF6" w:rsidP="00CB3EFC">
            <w:pPr>
              <w:pStyle w:val="TAL"/>
              <w:rPr>
                <w:lang w:val="en-US"/>
              </w:rPr>
            </w:pPr>
            <w:r>
              <w:rPr>
                <w:lang w:val="en-US"/>
              </w:rPr>
              <w:t>"</w:t>
            </w:r>
            <w:r w:rsidR="0045129A">
              <w:rPr>
                <w:lang w:val="en-US"/>
              </w:rPr>
              <w:t>UE_DNN_NOT_VERIFIED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3" w14:textId="77777777" w:rsidR="0045129A" w:rsidRPr="00AC60A1" w:rsidRDefault="0045129A" w:rsidP="00CB3EFC">
            <w:pPr>
              <w:pStyle w:val="TAL"/>
              <w:rPr>
                <w:lang w:val="en-US"/>
              </w:rPr>
            </w:pPr>
            <w:r>
              <w:rPr>
                <w:lang w:val="en-US"/>
              </w:rPr>
              <w:t>UE provided DNN, subscription not verified</w:t>
            </w:r>
          </w:p>
        </w:tc>
      </w:tr>
      <w:tr w:rsidR="0045129A" w:rsidRPr="0015708C" w14:paraId="32EA0037"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5" w14:textId="77777777" w:rsidR="0045129A" w:rsidRDefault="00A77EF6" w:rsidP="00CB3EFC">
            <w:pPr>
              <w:pStyle w:val="TAL"/>
              <w:rPr>
                <w:lang w:val="en-US"/>
              </w:rPr>
            </w:pPr>
            <w:r>
              <w:rPr>
                <w:lang w:val="en-US"/>
              </w:rPr>
              <w:t>"</w:t>
            </w:r>
            <w:r w:rsidR="0045129A">
              <w:rPr>
                <w:lang w:val="en-US"/>
              </w:rPr>
              <w:t>NW_DNN_NOT_VERIFIED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6" w14:textId="77777777" w:rsidR="0045129A" w:rsidRDefault="0045129A" w:rsidP="00CB3EFC">
            <w:pPr>
              <w:pStyle w:val="TAL"/>
              <w:rPr>
                <w:lang w:val="en-US"/>
              </w:rPr>
            </w:pPr>
            <w:r>
              <w:rPr>
                <w:lang w:val="en-US"/>
              </w:rPr>
              <w:t>Network provided DNN, subscription not verified</w:t>
            </w:r>
          </w:p>
        </w:tc>
      </w:tr>
    </w:tbl>
    <w:p w14:paraId="32EA0038" w14:textId="77777777" w:rsidR="0045129A" w:rsidRDefault="0045129A" w:rsidP="002B35B4">
      <w:pPr>
        <w:rPr>
          <w:lang w:val="en-US"/>
        </w:rPr>
      </w:pPr>
    </w:p>
    <w:p w14:paraId="32EA0039" w14:textId="77777777" w:rsidR="00C00E37" w:rsidRPr="00BC662F" w:rsidRDefault="00C00E37" w:rsidP="00C00E37">
      <w:pPr>
        <w:pStyle w:val="Heading5"/>
      </w:pPr>
      <w:bookmarkStart w:id="1023" w:name="_Toc20129640"/>
      <w:bookmarkStart w:id="1024" w:name="_Toc27584267"/>
      <w:bookmarkStart w:id="1025" w:name="_Toc36455569"/>
      <w:bookmarkStart w:id="1026" w:name="_Toc45026955"/>
      <w:bookmarkStart w:id="1027" w:name="_Toc67687290"/>
      <w:r>
        <w:t>6.1.6.3.11</w:t>
      </w:r>
      <w:r w:rsidRPr="00BC662F">
        <w:tab/>
        <w:t xml:space="preserve">Enumeration: </w:t>
      </w:r>
      <w:r>
        <w:t>EpsInterworkingIndication</w:t>
      </w:r>
      <w:bookmarkEnd w:id="1023"/>
      <w:bookmarkEnd w:id="1024"/>
      <w:bookmarkEnd w:id="1025"/>
      <w:bookmarkEnd w:id="1026"/>
      <w:bookmarkEnd w:id="1027"/>
    </w:p>
    <w:p w14:paraId="32EA003A" w14:textId="77777777" w:rsidR="00C00E37" w:rsidRPr="00384E92" w:rsidRDefault="00C00E37" w:rsidP="00C00E37">
      <w:r>
        <w:t xml:space="preserve">The enumeration EpsInterworkingIndication indicates whether and how the </w:t>
      </w:r>
      <w:r w:rsidRPr="00FA5E74">
        <w:t xml:space="preserve">PDU </w:t>
      </w:r>
      <w:r>
        <w:t>s</w:t>
      </w:r>
      <w:r w:rsidRPr="00FA5E74">
        <w:t xml:space="preserve">ession </w:t>
      </w:r>
      <w:r>
        <w:t>will possibly be moved to EPS.</w:t>
      </w:r>
    </w:p>
    <w:p w14:paraId="32EA003B" w14:textId="77777777" w:rsidR="00C00E37" w:rsidRDefault="00C00E37" w:rsidP="00C00E37">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C00E37" w:rsidRPr="00387BE7" w14:paraId="32EA003E"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3C" w14:textId="77777777" w:rsidR="00C00E37" w:rsidRDefault="00C00E37"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3D" w14:textId="77777777" w:rsidR="00C00E37" w:rsidRDefault="00C00E37" w:rsidP="00777461">
            <w:pPr>
              <w:pStyle w:val="TAH"/>
            </w:pPr>
            <w:r>
              <w:t>Description</w:t>
            </w:r>
          </w:p>
        </w:tc>
      </w:tr>
      <w:tr w:rsidR="00C00E37" w:rsidRPr="0015708C" w14:paraId="32EA004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F" w14:textId="77777777" w:rsidR="00C00E37" w:rsidRDefault="00C00E37" w:rsidP="0077746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0" w14:textId="77777777" w:rsidR="00C00E37" w:rsidRDefault="00C00E37" w:rsidP="00777461">
            <w:pPr>
              <w:pStyle w:val="TAL"/>
            </w:pPr>
            <w:r>
              <w:t>The PDU session cannot be moved EPS.</w:t>
            </w:r>
          </w:p>
        </w:tc>
      </w:tr>
      <w:tr w:rsidR="00C00E37" w:rsidRPr="0015708C" w14:paraId="32EA004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2" w14:textId="77777777" w:rsidR="00C00E37" w:rsidRPr="00AC60A1" w:rsidRDefault="00C00E37" w:rsidP="00777461">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3" w14:textId="77777777" w:rsidR="00C00E37" w:rsidRPr="00AC60A1" w:rsidRDefault="00C00E37" w:rsidP="00777461">
            <w:pPr>
              <w:pStyle w:val="TAL"/>
              <w:rPr>
                <w:lang w:val="en-US"/>
              </w:rPr>
            </w:pPr>
            <w:r>
              <w:t>The PDU session may possibly be moved to EPS, with N26 interface supported during EPS interworking procedures.</w:t>
            </w:r>
          </w:p>
        </w:tc>
      </w:tr>
      <w:tr w:rsidR="00C00E37" w:rsidRPr="0015708C" w14:paraId="32EA004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5" w14:textId="77777777" w:rsidR="00C00E37" w:rsidRDefault="00C00E37" w:rsidP="00777461">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6" w14:textId="77777777" w:rsidR="00C00E37" w:rsidRDefault="00C00E37" w:rsidP="00777461">
            <w:pPr>
              <w:pStyle w:val="TAL"/>
              <w:rPr>
                <w:lang w:val="en-US"/>
              </w:rPr>
            </w:pPr>
            <w:r>
              <w:t>The PDU session may possibly be moved to EPS, without N26 interface supported during EPS interworking procedures.</w:t>
            </w:r>
          </w:p>
        </w:tc>
      </w:tr>
    </w:tbl>
    <w:p w14:paraId="32EA0048" w14:textId="77777777" w:rsidR="00C00E37" w:rsidRDefault="00C00E37" w:rsidP="002B35B4"/>
    <w:p w14:paraId="32EA0049" w14:textId="77777777" w:rsidR="00D73198" w:rsidRDefault="00D73198" w:rsidP="00D73198">
      <w:pPr>
        <w:pStyle w:val="Heading5"/>
      </w:pPr>
      <w:bookmarkStart w:id="1028" w:name="_Toc20129641"/>
      <w:bookmarkStart w:id="1029" w:name="_Toc27584268"/>
      <w:bookmarkStart w:id="1030" w:name="_Toc36455570"/>
      <w:bookmarkStart w:id="1031" w:name="_Toc45026956"/>
      <w:bookmarkStart w:id="1032" w:name="_Toc67687291"/>
      <w:r>
        <w:t>6.1.6.3.12</w:t>
      </w:r>
      <w:r>
        <w:tab/>
        <w:t>Enumeration: N2SmInfoType</w:t>
      </w:r>
      <w:bookmarkEnd w:id="1028"/>
      <w:bookmarkEnd w:id="1029"/>
      <w:bookmarkEnd w:id="1030"/>
      <w:bookmarkEnd w:id="1031"/>
      <w:bookmarkEnd w:id="1032"/>
    </w:p>
    <w:p w14:paraId="32EA004A" w14:textId="77777777" w:rsidR="00D73198" w:rsidRDefault="00D73198" w:rsidP="00D73198">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D73198" w14:paraId="32EA004D"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4B" w14:textId="77777777" w:rsidR="00D73198" w:rsidRDefault="00D73198"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4C" w14:textId="77777777" w:rsidR="00D73198" w:rsidRDefault="00D73198" w:rsidP="00777461">
            <w:pPr>
              <w:pStyle w:val="TAH"/>
            </w:pPr>
            <w:r>
              <w:t>Description</w:t>
            </w:r>
          </w:p>
        </w:tc>
      </w:tr>
      <w:tr w:rsidR="00D73198" w14:paraId="32EA005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E" w14:textId="77777777" w:rsidR="00D73198" w:rsidRDefault="00D73198" w:rsidP="00777461">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F" w14:textId="77777777" w:rsidR="00D73198" w:rsidRDefault="00D73198" w:rsidP="00777461">
            <w:pPr>
              <w:pStyle w:val="TAL"/>
            </w:pPr>
            <w:r>
              <w:t xml:space="preserve">PDU Session Resource Setup Request Transfer </w:t>
            </w:r>
          </w:p>
        </w:tc>
      </w:tr>
      <w:tr w:rsidR="00D73198" w14:paraId="32EA005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1" w14:textId="77777777" w:rsidR="00D73198" w:rsidRDefault="00D73198" w:rsidP="00777461">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2" w14:textId="77777777" w:rsidR="00D73198" w:rsidRDefault="00D73198" w:rsidP="00777461">
            <w:pPr>
              <w:pStyle w:val="TAL"/>
            </w:pPr>
            <w:r>
              <w:t>PDU Session Resource Setup Response Transfer</w:t>
            </w:r>
          </w:p>
        </w:tc>
      </w:tr>
      <w:tr w:rsidR="00D73198" w14:paraId="32EA005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4" w14:textId="77777777" w:rsidR="00D73198" w:rsidRDefault="00D73198" w:rsidP="00777461">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5" w14:textId="77777777" w:rsidR="00D73198" w:rsidRDefault="00D73198" w:rsidP="00777461">
            <w:pPr>
              <w:pStyle w:val="TAL"/>
            </w:pPr>
            <w:r>
              <w:t>PDU Session Resource Setup Unsuccessful Transfer</w:t>
            </w:r>
          </w:p>
        </w:tc>
      </w:tr>
      <w:tr w:rsidR="00D73198" w14:paraId="32EA005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7" w14:textId="77777777" w:rsidR="00D73198" w:rsidRDefault="00D73198" w:rsidP="00777461">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8" w14:textId="77777777" w:rsidR="00D73198" w:rsidRDefault="00D73198" w:rsidP="00777461">
            <w:pPr>
              <w:pStyle w:val="TAL"/>
            </w:pPr>
            <w:r>
              <w:rPr>
                <w:rFonts w:cs="Arial"/>
                <w:bCs/>
                <w:iCs/>
                <w:lang w:eastAsia="ja-JP"/>
              </w:rPr>
              <w:t>PDU Session Resource Release Command Transfer</w:t>
            </w:r>
          </w:p>
        </w:tc>
      </w:tr>
      <w:tr w:rsidR="00D73198" w14:paraId="32EA005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A" w14:textId="77777777" w:rsidR="00D73198" w:rsidRDefault="00D73198" w:rsidP="00777461">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B" w14:textId="77777777" w:rsidR="00D73198" w:rsidRDefault="00D73198" w:rsidP="00777461">
            <w:pPr>
              <w:pStyle w:val="TAL"/>
            </w:pPr>
            <w:r>
              <w:rPr>
                <w:rFonts w:cs="Arial"/>
                <w:bCs/>
                <w:iCs/>
                <w:lang w:eastAsia="ja-JP"/>
              </w:rPr>
              <w:t>PDU Session Resource Release Response Transfer</w:t>
            </w:r>
          </w:p>
        </w:tc>
      </w:tr>
      <w:tr w:rsidR="00D73198" w14:paraId="32EA005F"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D" w14:textId="77777777" w:rsidR="00D73198" w:rsidRDefault="00D73198" w:rsidP="00777461">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E" w14:textId="77777777" w:rsidR="00D73198" w:rsidRDefault="00D73198" w:rsidP="00777461">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D73198" w14:paraId="32EA0062"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0" w14:textId="77777777" w:rsidR="00D73198" w:rsidRDefault="00D73198" w:rsidP="00777461">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1" w14:textId="77777777" w:rsidR="00D73198" w:rsidRDefault="00D73198" w:rsidP="00777461">
            <w:pPr>
              <w:pStyle w:val="TAL"/>
            </w:pPr>
            <w:r>
              <w:rPr>
                <w:rFonts w:cs="Arial"/>
                <w:bCs/>
                <w:iCs/>
                <w:lang w:eastAsia="ja-JP"/>
              </w:rPr>
              <w:t>PDU Session Resource Modify Response Transfer</w:t>
            </w:r>
          </w:p>
        </w:tc>
      </w:tr>
      <w:tr w:rsidR="00D73198" w14:paraId="32EA0065"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3" w14:textId="77777777" w:rsidR="00D73198" w:rsidRDefault="00D73198" w:rsidP="00777461">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4" w14:textId="77777777" w:rsidR="00D73198" w:rsidRDefault="00D73198" w:rsidP="00777461">
            <w:pPr>
              <w:pStyle w:val="TAL"/>
              <w:rPr>
                <w:rFonts w:cs="Arial"/>
                <w:bCs/>
                <w:iCs/>
                <w:lang w:eastAsia="ja-JP"/>
              </w:rPr>
            </w:pPr>
            <w:r>
              <w:rPr>
                <w:rFonts w:cs="Arial"/>
                <w:bCs/>
                <w:iCs/>
                <w:lang w:eastAsia="ja-JP"/>
              </w:rPr>
              <w:t>PDU Session Resource Modify Unsuccessful Transfer</w:t>
            </w:r>
          </w:p>
        </w:tc>
      </w:tr>
      <w:tr w:rsidR="00D73198" w14:paraId="32EA0068"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6" w14:textId="77777777" w:rsidR="00D73198" w:rsidRDefault="00D73198" w:rsidP="00777461">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7" w14:textId="77777777" w:rsidR="00D73198" w:rsidRDefault="00D73198" w:rsidP="00777461">
            <w:pPr>
              <w:pStyle w:val="TAL"/>
            </w:pPr>
            <w:r>
              <w:rPr>
                <w:rFonts w:cs="Arial"/>
                <w:bCs/>
                <w:iCs/>
                <w:lang w:eastAsia="ja-JP"/>
              </w:rPr>
              <w:t>PDU Session Resource Notify Transfer</w:t>
            </w:r>
          </w:p>
        </w:tc>
      </w:tr>
      <w:tr w:rsidR="00D73198" w14:paraId="32EA006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9" w14:textId="77777777" w:rsidR="00D73198" w:rsidRDefault="00D73198" w:rsidP="00777461">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A" w14:textId="77777777" w:rsidR="00D73198" w:rsidRDefault="00D73198" w:rsidP="00777461">
            <w:pPr>
              <w:pStyle w:val="TAL"/>
              <w:rPr>
                <w:rFonts w:cs="Arial"/>
                <w:bCs/>
                <w:iCs/>
                <w:lang w:eastAsia="ja-JP"/>
              </w:rPr>
            </w:pPr>
            <w:r>
              <w:rPr>
                <w:rFonts w:cs="Arial"/>
                <w:bCs/>
                <w:iCs/>
                <w:lang w:eastAsia="ja-JP"/>
              </w:rPr>
              <w:t>PDU Session Resource Notify Released Transfer</w:t>
            </w:r>
          </w:p>
        </w:tc>
      </w:tr>
      <w:tr w:rsidR="00D73198" w14:paraId="32EA006E"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C" w14:textId="77777777" w:rsidR="00D73198" w:rsidRDefault="00D73198" w:rsidP="00777461">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D" w14:textId="77777777" w:rsidR="00D73198" w:rsidRDefault="00D73198" w:rsidP="00777461">
            <w:pPr>
              <w:pStyle w:val="TAL"/>
            </w:pPr>
            <w:r>
              <w:rPr>
                <w:rFonts w:cs="Arial"/>
                <w:bCs/>
                <w:iCs/>
                <w:lang w:eastAsia="ja-JP"/>
              </w:rPr>
              <w:t>PDU Session Resource Modify Indication Transfer</w:t>
            </w:r>
          </w:p>
        </w:tc>
      </w:tr>
      <w:tr w:rsidR="00D73198" w14:paraId="32EA007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F" w14:textId="77777777" w:rsidR="00D73198" w:rsidRDefault="00D73198" w:rsidP="00777461">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0" w14:textId="77777777" w:rsidR="00D73198" w:rsidRDefault="00D73198" w:rsidP="00777461">
            <w:pPr>
              <w:pStyle w:val="TAL"/>
            </w:pPr>
            <w:r>
              <w:rPr>
                <w:rFonts w:cs="Arial"/>
                <w:bCs/>
                <w:iCs/>
                <w:lang w:eastAsia="ja-JP"/>
              </w:rPr>
              <w:t>PDU Session Resource Modify Confirm Transfer</w:t>
            </w:r>
          </w:p>
        </w:tc>
      </w:tr>
      <w:tr w:rsidR="00D73198" w14:paraId="32EA007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2" w14:textId="77777777" w:rsidR="00D73198" w:rsidRDefault="00D73198" w:rsidP="00777461">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3" w14:textId="77777777" w:rsidR="00D73198" w:rsidRDefault="00D73198" w:rsidP="00777461">
            <w:pPr>
              <w:pStyle w:val="TAL"/>
              <w:rPr>
                <w:rFonts w:cs="Arial"/>
                <w:bCs/>
                <w:iCs/>
                <w:lang w:eastAsia="ja-JP"/>
              </w:rPr>
            </w:pPr>
            <w:r>
              <w:t>Path Switch Request Transfer</w:t>
            </w:r>
          </w:p>
        </w:tc>
      </w:tr>
      <w:tr w:rsidR="00D73198" w14:paraId="32EA007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5" w14:textId="77777777" w:rsidR="00D73198" w:rsidRDefault="00D73198" w:rsidP="00777461">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6" w14:textId="77777777" w:rsidR="00D73198" w:rsidRDefault="00D73198" w:rsidP="00777461">
            <w:pPr>
              <w:pStyle w:val="TAL"/>
            </w:pPr>
            <w:r>
              <w:t>Path Switch Request Setup Failed Transfer</w:t>
            </w:r>
          </w:p>
        </w:tc>
      </w:tr>
      <w:tr w:rsidR="00D73198" w14:paraId="32EA007A"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8" w14:textId="77777777" w:rsidR="00D73198" w:rsidRDefault="00D73198" w:rsidP="00777461">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9" w14:textId="77777777" w:rsidR="00D73198" w:rsidRDefault="00D73198" w:rsidP="00777461">
            <w:pPr>
              <w:pStyle w:val="TAL"/>
              <w:rPr>
                <w:rFonts w:cs="Arial"/>
                <w:bCs/>
                <w:iCs/>
                <w:lang w:eastAsia="ja-JP"/>
              </w:rPr>
            </w:pPr>
            <w:r>
              <w:t>Path Switch Request Acknowledge Transfer</w:t>
            </w:r>
          </w:p>
        </w:tc>
      </w:tr>
      <w:tr w:rsidR="00D73198" w14:paraId="32EA007D"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B" w14:textId="77777777" w:rsidR="00D73198" w:rsidRDefault="00D73198" w:rsidP="00777461">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C" w14:textId="77777777" w:rsidR="00D73198" w:rsidRDefault="00D73198" w:rsidP="00777461">
            <w:pPr>
              <w:pStyle w:val="TAL"/>
            </w:pPr>
            <w:r>
              <w:t>Path Switch Request Unsuccessful Transfer</w:t>
            </w:r>
          </w:p>
        </w:tc>
      </w:tr>
      <w:tr w:rsidR="00D73198" w14:paraId="32EA008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E" w14:textId="77777777" w:rsidR="00D73198" w:rsidRDefault="00D73198" w:rsidP="00777461">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F" w14:textId="77777777" w:rsidR="00D73198" w:rsidRDefault="00D73198" w:rsidP="00777461">
            <w:pPr>
              <w:pStyle w:val="TAL"/>
            </w:pPr>
            <w:r>
              <w:t>Handover Required Transfer</w:t>
            </w:r>
          </w:p>
        </w:tc>
      </w:tr>
      <w:tr w:rsidR="00D73198" w14:paraId="32EA008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1" w14:textId="77777777" w:rsidR="00D73198" w:rsidRDefault="00D73198" w:rsidP="00777461">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2" w14:textId="77777777" w:rsidR="00D73198" w:rsidRDefault="00D73198" w:rsidP="00777461">
            <w:pPr>
              <w:pStyle w:val="TAL"/>
              <w:rPr>
                <w:rFonts w:cs="Arial"/>
                <w:bCs/>
                <w:iCs/>
                <w:lang w:eastAsia="ja-JP"/>
              </w:rPr>
            </w:pPr>
            <w:r>
              <w:t>Handover Command Transfer</w:t>
            </w:r>
          </w:p>
        </w:tc>
      </w:tr>
      <w:tr w:rsidR="00D73198" w14:paraId="32EA008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4" w14:textId="77777777" w:rsidR="00D73198" w:rsidRDefault="00D73198" w:rsidP="00777461">
            <w:pPr>
              <w:pStyle w:val="TAL"/>
            </w:pPr>
            <w:bookmarkStart w:id="1033" w:name="_Hlk521595594"/>
            <w:r>
              <w:t>"HANDOVER_PREP_FAIL"</w:t>
            </w:r>
            <w:bookmarkEnd w:id="1033"/>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5" w14:textId="77777777" w:rsidR="00D73198" w:rsidRDefault="00D73198" w:rsidP="00777461">
            <w:pPr>
              <w:pStyle w:val="TAL"/>
            </w:pPr>
            <w:r>
              <w:t>Handover Preparation Unsuccessful Transfer</w:t>
            </w:r>
          </w:p>
        </w:tc>
      </w:tr>
      <w:tr w:rsidR="00D73198" w14:paraId="32EA008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7" w14:textId="77777777" w:rsidR="00D73198" w:rsidRDefault="00D73198" w:rsidP="00777461">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8" w14:textId="77777777" w:rsidR="00D73198" w:rsidRDefault="00D73198" w:rsidP="00777461">
            <w:pPr>
              <w:pStyle w:val="TAL"/>
              <w:rPr>
                <w:rFonts w:cs="Arial"/>
                <w:bCs/>
                <w:iCs/>
                <w:lang w:eastAsia="ja-JP"/>
              </w:rPr>
            </w:pPr>
            <w:r>
              <w:rPr>
                <w:lang w:eastAsia="ja-JP"/>
              </w:rPr>
              <w:t>Handover Request Acknowledge Transfer</w:t>
            </w:r>
          </w:p>
        </w:tc>
      </w:tr>
      <w:tr w:rsidR="00D73198" w14:paraId="32EA008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A" w14:textId="77777777" w:rsidR="00D73198" w:rsidRDefault="00D73198" w:rsidP="00777461">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B" w14:textId="77777777" w:rsidR="00D73198" w:rsidRDefault="00D73198" w:rsidP="00777461">
            <w:pPr>
              <w:pStyle w:val="TAL"/>
              <w:rPr>
                <w:lang w:eastAsia="ja-JP"/>
              </w:rPr>
            </w:pPr>
            <w:r>
              <w:rPr>
                <w:lang w:eastAsia="ja-JP"/>
              </w:rPr>
              <w:t>Handover Resource Allocation Unsuccessful Transfer</w:t>
            </w:r>
          </w:p>
        </w:tc>
      </w:tr>
      <w:tr w:rsidR="00B24B95" w14:paraId="50B854C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F5667" w14:textId="6B273628" w:rsidR="00B24B95" w:rsidRDefault="00B24B95" w:rsidP="00B24B95">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27251" w14:textId="6DA60883" w:rsidR="00B24B95" w:rsidRDefault="00B24B95" w:rsidP="00B24B95">
            <w:pPr>
              <w:pStyle w:val="TAL"/>
              <w:rPr>
                <w:lang w:eastAsia="ja-JP"/>
              </w:rPr>
            </w:pPr>
            <w:r>
              <w:rPr>
                <w:lang w:eastAsia="ja-JP"/>
              </w:rPr>
              <w:t xml:space="preserve">Secondary RAT </w:t>
            </w:r>
            <w:r w:rsidR="007202F8">
              <w:rPr>
                <w:lang w:eastAsia="ja-JP"/>
              </w:rPr>
              <w:t xml:space="preserve">Data </w:t>
            </w:r>
            <w:r>
              <w:rPr>
                <w:lang w:eastAsia="ja-JP"/>
              </w:rPr>
              <w:t>Usage Report Transfer</w:t>
            </w:r>
          </w:p>
        </w:tc>
      </w:tr>
    </w:tbl>
    <w:p w14:paraId="32EA008D" w14:textId="52075868" w:rsidR="00C00E37" w:rsidRDefault="00C00E37" w:rsidP="002B35B4"/>
    <w:p w14:paraId="2F56951B" w14:textId="3F4BF1D5" w:rsidR="008E59E9" w:rsidRDefault="008E59E9" w:rsidP="008E59E9">
      <w:pPr>
        <w:pStyle w:val="Heading5"/>
      </w:pPr>
      <w:bookmarkStart w:id="1034" w:name="_Toc20129642"/>
      <w:bookmarkStart w:id="1035" w:name="_Toc27584269"/>
      <w:bookmarkStart w:id="1036" w:name="_Toc36455571"/>
      <w:bookmarkStart w:id="1037" w:name="_Toc45026957"/>
      <w:bookmarkStart w:id="1038" w:name="_Toc67687292"/>
      <w:r>
        <w:t>6.1.6.3.13</w:t>
      </w:r>
      <w:r>
        <w:tab/>
        <w:t>Enumeration: MaxIntegrityProtectedDataRate</w:t>
      </w:r>
      <w:bookmarkEnd w:id="1034"/>
      <w:bookmarkEnd w:id="1035"/>
      <w:bookmarkEnd w:id="1036"/>
      <w:bookmarkEnd w:id="1037"/>
      <w:bookmarkEnd w:id="1038"/>
    </w:p>
    <w:p w14:paraId="27A2FC02" w14:textId="1297CBFD" w:rsidR="008E59E9" w:rsidRDefault="008E59E9" w:rsidP="008E59E9">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8E59E9" w14:paraId="680B900C" w14:textId="77777777" w:rsidTr="008973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AB258" w14:textId="77777777" w:rsidR="008E59E9" w:rsidRDefault="008E59E9" w:rsidP="008973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8896BC" w14:textId="77777777" w:rsidR="008E59E9" w:rsidRDefault="008E59E9" w:rsidP="0089734A">
            <w:pPr>
              <w:pStyle w:val="TAH"/>
            </w:pPr>
            <w:r>
              <w:t>Description</w:t>
            </w:r>
          </w:p>
        </w:tc>
      </w:tr>
      <w:tr w:rsidR="008E59E9" w14:paraId="76E0F885"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20FD4" w14:textId="77777777" w:rsidR="008E59E9" w:rsidRDefault="008E59E9" w:rsidP="0089734A">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5E7F8" w14:textId="77777777" w:rsidR="008E59E9" w:rsidRDefault="008E59E9" w:rsidP="0089734A">
            <w:pPr>
              <w:pStyle w:val="TAL"/>
            </w:pPr>
            <w:r>
              <w:t>64 kbps</w:t>
            </w:r>
          </w:p>
        </w:tc>
      </w:tr>
      <w:tr w:rsidR="008E59E9" w14:paraId="2C6777F7"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B07F2" w14:textId="77777777" w:rsidR="008E59E9" w:rsidRDefault="008E59E9" w:rsidP="0089734A">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5C8BAE" w14:textId="77777777" w:rsidR="008E59E9" w:rsidRDefault="008E59E9" w:rsidP="0089734A">
            <w:pPr>
              <w:pStyle w:val="TAL"/>
            </w:pPr>
            <w:r>
              <w:t>Full data rate</w:t>
            </w:r>
          </w:p>
        </w:tc>
      </w:tr>
    </w:tbl>
    <w:p w14:paraId="17518E8C" w14:textId="0BBDB48C" w:rsidR="008E59E9" w:rsidRPr="00EA1C32" w:rsidRDefault="008E59E9" w:rsidP="002B35B4"/>
    <w:p w14:paraId="32EA008E" w14:textId="77777777" w:rsidR="00E055C0" w:rsidRDefault="00E055C0" w:rsidP="000E77D4">
      <w:pPr>
        <w:pStyle w:val="Heading4"/>
      </w:pPr>
      <w:bookmarkStart w:id="1039" w:name="_Toc20129643"/>
      <w:bookmarkStart w:id="1040" w:name="_Toc27584270"/>
      <w:bookmarkStart w:id="1041" w:name="_Toc36455572"/>
      <w:bookmarkStart w:id="1042" w:name="_Toc45026958"/>
      <w:bookmarkStart w:id="1043" w:name="_Toc67687293"/>
      <w:r>
        <w:lastRenderedPageBreak/>
        <w:t>6.</w:t>
      </w:r>
      <w:r w:rsidR="000E77D4">
        <w:t>1.</w:t>
      </w:r>
      <w:r w:rsidR="004B1E63">
        <w:t>6</w:t>
      </w:r>
      <w:r w:rsidR="006614AA">
        <w:t>.4</w:t>
      </w:r>
      <w:r>
        <w:tab/>
        <w:t xml:space="preserve">Binary </w:t>
      </w:r>
      <w:r w:rsidR="00BD560E">
        <w:t>data</w:t>
      </w:r>
      <w:bookmarkEnd w:id="1039"/>
      <w:bookmarkEnd w:id="1040"/>
      <w:bookmarkEnd w:id="1041"/>
      <w:bookmarkEnd w:id="1042"/>
      <w:bookmarkEnd w:id="1043"/>
    </w:p>
    <w:p w14:paraId="32EA008F" w14:textId="77777777" w:rsidR="007D4220" w:rsidRDefault="007D4220" w:rsidP="007D4220">
      <w:pPr>
        <w:pStyle w:val="Heading5"/>
        <w:rPr>
          <w:lang w:val="en-US"/>
        </w:rPr>
      </w:pPr>
      <w:bookmarkStart w:id="1044" w:name="_Toc20129644"/>
      <w:bookmarkStart w:id="1045" w:name="_Toc27584271"/>
      <w:bookmarkStart w:id="1046" w:name="_Toc36455573"/>
      <w:bookmarkStart w:id="1047" w:name="_Toc45026959"/>
      <w:bookmarkStart w:id="1048" w:name="_Toc67687294"/>
      <w:r>
        <w:rPr>
          <w:lang w:val="en-US"/>
        </w:rPr>
        <w:t>6.1.6.4.1</w:t>
      </w:r>
      <w:r>
        <w:rPr>
          <w:lang w:val="en-US"/>
        </w:rPr>
        <w:tab/>
        <w:t>Introduction</w:t>
      </w:r>
      <w:bookmarkEnd w:id="1044"/>
      <w:bookmarkEnd w:id="1045"/>
      <w:bookmarkEnd w:id="1046"/>
      <w:bookmarkEnd w:id="1047"/>
      <w:bookmarkEnd w:id="1048"/>
    </w:p>
    <w:p w14:paraId="32EA0090" w14:textId="6D996140" w:rsidR="007D4220" w:rsidRDefault="007D4220" w:rsidP="002B35B4">
      <w:pPr>
        <w:rPr>
          <w:lang w:val="en-US"/>
        </w:rPr>
      </w:pPr>
      <w:r>
        <w:rPr>
          <w:lang w:val="en-US"/>
        </w:rPr>
        <w:t xml:space="preserve">This </w:t>
      </w:r>
      <w:r w:rsidR="005B1EEB">
        <w:rPr>
          <w:lang w:val="en-US"/>
        </w:rPr>
        <w:t>clause</w:t>
      </w:r>
      <w:r>
        <w:rPr>
          <w:lang w:val="en-US"/>
        </w:rPr>
        <w:t xml:space="preserve"> defines the binary data that shall be supported in a binary body part in an HTTP multipart message (see </w:t>
      </w:r>
      <w:r w:rsidR="005B1EEB">
        <w:rPr>
          <w:lang w:val="en-US"/>
        </w:rPr>
        <w:t>clause</w:t>
      </w:r>
      <w:r>
        <w:rPr>
          <w:lang w:val="en-US"/>
        </w:rPr>
        <w:t>s 6.1.2.2.2 and 6.1.2.4).</w:t>
      </w:r>
    </w:p>
    <w:p w14:paraId="32EA0091" w14:textId="77777777" w:rsidR="007D4220" w:rsidRDefault="007D4220" w:rsidP="007D4220">
      <w:pPr>
        <w:pStyle w:val="Heading5"/>
        <w:rPr>
          <w:lang w:val="en-US"/>
        </w:rPr>
      </w:pPr>
      <w:bookmarkStart w:id="1049" w:name="_Toc20129645"/>
      <w:bookmarkStart w:id="1050" w:name="_Toc27584272"/>
      <w:bookmarkStart w:id="1051" w:name="_Toc36455574"/>
      <w:bookmarkStart w:id="1052" w:name="_Toc45026960"/>
      <w:bookmarkStart w:id="1053" w:name="_Toc67687295"/>
      <w:r>
        <w:rPr>
          <w:lang w:val="en-US"/>
        </w:rPr>
        <w:t>6.1.6.4.2</w:t>
      </w:r>
      <w:r>
        <w:rPr>
          <w:lang w:val="en-US"/>
        </w:rPr>
        <w:tab/>
        <w:t xml:space="preserve">N1 SM </w:t>
      </w:r>
      <w:r w:rsidR="00066066">
        <w:rPr>
          <w:lang w:val="en-US"/>
        </w:rPr>
        <w:t>Message</w:t>
      </w:r>
      <w:bookmarkEnd w:id="1049"/>
      <w:bookmarkEnd w:id="1050"/>
      <w:bookmarkEnd w:id="1051"/>
      <w:bookmarkEnd w:id="1052"/>
      <w:bookmarkEnd w:id="1053"/>
    </w:p>
    <w:p w14:paraId="32EA0092" w14:textId="0DA20004" w:rsidR="007D4220" w:rsidRDefault="007D4220" w:rsidP="002B35B4">
      <w:r>
        <w:rPr>
          <w:lang w:val="en-US"/>
        </w:rPr>
        <w:t xml:space="preserve">N1 SM </w:t>
      </w:r>
      <w:r w:rsidR="00066066">
        <w:rPr>
          <w:lang w:val="en-US"/>
        </w:rPr>
        <w:t>Message</w:t>
      </w:r>
      <w:r w:rsidR="00B24B95">
        <w:rPr>
          <w:lang w:val="en-US"/>
        </w:rPr>
        <w:t xml:space="preserve"> </w:t>
      </w:r>
      <w:r>
        <w:rPr>
          <w:lang w:val="en-US"/>
        </w:rPr>
        <w:t>shall encode a 5GS NAS SM message</w:t>
      </w:r>
      <w:r w:rsidRPr="006A06ED">
        <w:t xml:space="preserve"> </w:t>
      </w:r>
      <w:r>
        <w:t>as specified in</w:t>
      </w:r>
      <w:r w:rsidR="00151DAB">
        <w:t xml:space="preserve"> 3GPP TS</w:t>
      </w:r>
      <w:r w:rsidR="00CA4B50">
        <w:t> 24.501 [</w:t>
      </w:r>
      <w:r>
        <w:t xml:space="preserve">7], using </w:t>
      </w:r>
      <w:r>
        <w:rPr>
          <w:lang w:val="en-US"/>
        </w:rPr>
        <w:t xml:space="preserve">the </w:t>
      </w:r>
      <w:r>
        <w:t>vnd.3gpp.5gnas content-type.</w:t>
      </w:r>
    </w:p>
    <w:p w14:paraId="32EA0093" w14:textId="3473EFAC" w:rsidR="006730A0" w:rsidRDefault="007D4220" w:rsidP="007D4220">
      <w:pPr>
        <w:rPr>
          <w:lang w:val="en-US"/>
        </w:rPr>
      </w:pPr>
      <w:r>
        <w:rPr>
          <w:lang w:val="en-US"/>
        </w:rPr>
        <w:t xml:space="preserve">N1 SM </w:t>
      </w:r>
      <w:r w:rsidR="00066066">
        <w:rPr>
          <w:lang w:val="en-US"/>
        </w:rPr>
        <w:t>Message</w:t>
      </w:r>
      <w:r w:rsidR="006730A0">
        <w:rPr>
          <w:lang w:val="en-US"/>
        </w:rPr>
        <w:t xml:space="preserve"> </w:t>
      </w:r>
      <w:r>
        <w:rPr>
          <w:lang w:val="en-US"/>
        </w:rPr>
        <w:t xml:space="preserve">may encode </w:t>
      </w:r>
      <w:r w:rsidR="006730A0">
        <w:rPr>
          <w:lang w:val="en-US"/>
        </w:rPr>
        <w:t>any</w:t>
      </w:r>
      <w:r>
        <w:rPr>
          <w:lang w:val="en-US"/>
        </w:rPr>
        <w:t xml:space="preserve"> 5GS NAS SM message</w:t>
      </w:r>
      <w:r w:rsidR="006730A0" w:rsidRPr="006730A0">
        <w:rPr>
          <w:lang w:val="en-US"/>
        </w:rPr>
        <w:t xml:space="preserve"> </w:t>
      </w:r>
      <w:r w:rsidR="006730A0">
        <w:rPr>
          <w:lang w:val="en-US"/>
        </w:rPr>
        <w:t>specified in</w:t>
      </w:r>
      <w:r w:rsidR="00151DAB">
        <w:rPr>
          <w:lang w:val="en-US"/>
        </w:rPr>
        <w:t xml:space="preserve"> 3GPP TS</w:t>
      </w:r>
      <w:r w:rsidR="00CA4B50">
        <w:t> 24.501 [</w:t>
      </w:r>
      <w:r w:rsidR="006730A0">
        <w:t>7], as summarized in T</w:t>
      </w:r>
      <w:r w:rsidR="006730A0">
        <w:rPr>
          <w:lang w:val="en-US"/>
        </w:rPr>
        <w:t>able 6.1.6.4.2-1.</w:t>
      </w:r>
    </w:p>
    <w:p w14:paraId="32EA0094" w14:textId="77777777" w:rsidR="006730A0" w:rsidRDefault="007D4220" w:rsidP="006730A0">
      <w:pPr>
        <w:pStyle w:val="TH"/>
      </w:pPr>
      <w:r>
        <w:rPr>
          <w:lang w:val="en-US"/>
        </w:rPr>
        <w:t xml:space="preserve"> </w:t>
      </w:r>
      <w:r w:rsidR="006730A0">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6730A0" w:rsidRPr="00975C68" w14:paraId="32EA0098"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5" w14:textId="77777777" w:rsidR="006730A0" w:rsidRDefault="006730A0" w:rsidP="00CB3EFC">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32EA0096" w14:textId="77777777" w:rsidR="006730A0" w:rsidRDefault="006730A0" w:rsidP="00CB3EFC">
            <w:pPr>
              <w:pStyle w:val="TAH"/>
            </w:pPr>
            <w:r>
              <w:t>Reference</w:t>
            </w:r>
          </w:p>
          <w:p w14:paraId="32EA0097" w14:textId="77777777" w:rsidR="006730A0" w:rsidRDefault="006730A0" w:rsidP="00CB3EFC">
            <w:pPr>
              <w:pStyle w:val="TAH"/>
            </w:pPr>
            <w:r>
              <w:t>(3GPP TS 24.501 [7])</w:t>
            </w:r>
          </w:p>
        </w:tc>
      </w:tr>
      <w:tr w:rsidR="006730A0" w:rsidRPr="00AC60A1" w14:paraId="32EA009B"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9" w14:textId="77777777" w:rsidR="006730A0" w:rsidRDefault="006730A0" w:rsidP="00CB3EFC">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32EA009A" w14:textId="77777777" w:rsidR="006730A0" w:rsidRDefault="006730A0" w:rsidP="00CB3EFC">
            <w:pPr>
              <w:pStyle w:val="TAC"/>
            </w:pPr>
            <w:r>
              <w:t>8.3.1</w:t>
            </w:r>
          </w:p>
        </w:tc>
      </w:tr>
      <w:tr w:rsidR="006730A0" w:rsidRPr="00975C68" w14:paraId="32EA009E"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C" w14:textId="77777777" w:rsidR="006730A0" w:rsidRDefault="006730A0" w:rsidP="00CB3EFC">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32EA009D" w14:textId="77777777" w:rsidR="006730A0" w:rsidRDefault="006730A0" w:rsidP="00CB3EFC">
            <w:pPr>
              <w:pStyle w:val="TAC"/>
            </w:pPr>
            <w:r>
              <w:t>8.3.2</w:t>
            </w:r>
          </w:p>
        </w:tc>
      </w:tr>
      <w:tr w:rsidR="006730A0" w:rsidRPr="00975C68" w14:paraId="32EA00A1"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F" w14:textId="77777777" w:rsidR="006730A0" w:rsidRDefault="006730A0" w:rsidP="00CB3EFC">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32EA00A0" w14:textId="77777777" w:rsidR="006730A0" w:rsidRDefault="006730A0" w:rsidP="00CB3EFC">
            <w:pPr>
              <w:pStyle w:val="TAC"/>
            </w:pPr>
            <w:r>
              <w:t>8.3.3</w:t>
            </w:r>
          </w:p>
        </w:tc>
      </w:tr>
      <w:tr w:rsidR="006730A0" w:rsidRPr="00975C68" w14:paraId="32EA00A4"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2" w14:textId="77777777" w:rsidR="006730A0" w:rsidRDefault="006730A0" w:rsidP="00CB3EFC">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32EA00A3" w14:textId="77777777" w:rsidR="006730A0" w:rsidRDefault="006730A0" w:rsidP="00CB3EFC">
            <w:pPr>
              <w:pStyle w:val="TAC"/>
            </w:pPr>
            <w:r>
              <w:t>8.3.4</w:t>
            </w:r>
          </w:p>
        </w:tc>
      </w:tr>
      <w:tr w:rsidR="006730A0" w:rsidRPr="00975C68" w14:paraId="32EA00A7"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5" w14:textId="77777777" w:rsidR="006730A0" w:rsidRDefault="006730A0" w:rsidP="00CB3EFC">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32EA00A6" w14:textId="77777777" w:rsidR="006730A0" w:rsidRDefault="006730A0" w:rsidP="00CB3EFC">
            <w:pPr>
              <w:pStyle w:val="TAC"/>
            </w:pPr>
            <w:r>
              <w:t>8.3.5</w:t>
            </w:r>
          </w:p>
        </w:tc>
      </w:tr>
      <w:tr w:rsidR="00714BBB" w:rsidRPr="00975C68" w14:paraId="2DD48A87" w14:textId="77777777" w:rsidTr="0089734A">
        <w:trPr>
          <w:jc w:val="center"/>
        </w:trPr>
        <w:tc>
          <w:tcPr>
            <w:tcW w:w="3697" w:type="pct"/>
            <w:tcBorders>
              <w:top w:val="single" w:sz="4" w:space="0" w:color="auto"/>
              <w:left w:val="single" w:sz="4" w:space="0" w:color="auto"/>
              <w:bottom w:val="single" w:sz="4" w:space="0" w:color="auto"/>
              <w:right w:val="single" w:sz="4" w:space="0" w:color="auto"/>
            </w:tcBorders>
          </w:tcPr>
          <w:p w14:paraId="6DE6E3D2" w14:textId="5F2FDDA5" w:rsidR="00714BBB" w:rsidRDefault="00714BBB" w:rsidP="00714BBB">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4DBEDA96" w14:textId="00FC1ADC" w:rsidR="00714BBB" w:rsidRDefault="00714BBB" w:rsidP="00714BBB">
            <w:pPr>
              <w:pStyle w:val="TAC"/>
            </w:pPr>
            <w:r>
              <w:t>8.3.6</w:t>
            </w:r>
          </w:p>
        </w:tc>
      </w:tr>
      <w:tr w:rsidR="006730A0" w:rsidRPr="00975C68" w14:paraId="32EA00AA"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8" w14:textId="77777777" w:rsidR="006730A0" w:rsidRDefault="006730A0" w:rsidP="00CB3EFC">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32EA00A9" w14:textId="7E5276F4" w:rsidR="006730A0" w:rsidRDefault="006730A0" w:rsidP="00CB3EFC">
            <w:pPr>
              <w:pStyle w:val="TAC"/>
            </w:pPr>
            <w:r>
              <w:t>8.3.</w:t>
            </w:r>
            <w:r w:rsidR="00714BBB">
              <w:t>7</w:t>
            </w:r>
          </w:p>
        </w:tc>
      </w:tr>
      <w:tr w:rsidR="006730A0" w:rsidRPr="00975C68" w14:paraId="32EA00AD"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B" w14:textId="77777777" w:rsidR="006730A0" w:rsidRDefault="006730A0" w:rsidP="00CB3EFC">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32EA00AC" w14:textId="3CAA6567" w:rsidR="006730A0" w:rsidRDefault="006730A0" w:rsidP="00CB3EFC">
            <w:pPr>
              <w:pStyle w:val="TAC"/>
            </w:pPr>
            <w:r>
              <w:t>8.3.</w:t>
            </w:r>
            <w:r w:rsidR="00714BBB">
              <w:t>8</w:t>
            </w:r>
          </w:p>
        </w:tc>
      </w:tr>
      <w:tr w:rsidR="006730A0" w:rsidRPr="00975C68" w14:paraId="32EA00B0"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E" w14:textId="77777777" w:rsidR="006730A0" w:rsidRDefault="006730A0" w:rsidP="00CB3EFC">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32EA00AF" w14:textId="7000F682" w:rsidR="006730A0" w:rsidRDefault="006730A0" w:rsidP="00CB3EFC">
            <w:pPr>
              <w:pStyle w:val="TAC"/>
            </w:pPr>
            <w:r>
              <w:t>8.3.</w:t>
            </w:r>
            <w:r w:rsidR="00714BBB">
              <w:t>9</w:t>
            </w:r>
          </w:p>
        </w:tc>
      </w:tr>
      <w:tr w:rsidR="006730A0" w:rsidRPr="00975C68" w14:paraId="32EA00B3"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1" w14:textId="77777777" w:rsidR="006730A0" w:rsidRDefault="006730A0" w:rsidP="00CB3EFC">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32EA00B2" w14:textId="6FFDCE1D" w:rsidR="006730A0" w:rsidRDefault="006730A0" w:rsidP="00CB3EFC">
            <w:pPr>
              <w:pStyle w:val="TAC"/>
            </w:pPr>
            <w:r>
              <w:t>8.3.</w:t>
            </w:r>
            <w:r w:rsidR="00714BBB">
              <w:t>10</w:t>
            </w:r>
          </w:p>
        </w:tc>
      </w:tr>
      <w:tr w:rsidR="006730A0" w:rsidRPr="00975C68" w14:paraId="32EA00B6"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4" w14:textId="77777777" w:rsidR="006730A0" w:rsidRDefault="006730A0" w:rsidP="00CB3EFC">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32EA00B5" w14:textId="76D91628" w:rsidR="006730A0" w:rsidRDefault="006730A0" w:rsidP="00CB3EFC">
            <w:pPr>
              <w:pStyle w:val="TAC"/>
            </w:pPr>
            <w:r>
              <w:t>8.3.</w:t>
            </w:r>
            <w:r w:rsidR="00714BBB">
              <w:t>11</w:t>
            </w:r>
          </w:p>
        </w:tc>
      </w:tr>
      <w:tr w:rsidR="006730A0" w:rsidRPr="00975C68" w14:paraId="32EA00B9"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7" w14:textId="77777777" w:rsidR="006730A0" w:rsidRDefault="006730A0" w:rsidP="00CB3EFC">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32EA00B8" w14:textId="013404D4" w:rsidR="006730A0" w:rsidRDefault="006730A0" w:rsidP="00CB3EFC">
            <w:pPr>
              <w:pStyle w:val="TAC"/>
            </w:pPr>
            <w:r>
              <w:t>8.3.</w:t>
            </w:r>
            <w:r w:rsidR="00714BBB">
              <w:t>12</w:t>
            </w:r>
          </w:p>
        </w:tc>
      </w:tr>
      <w:tr w:rsidR="006730A0" w:rsidRPr="00975C68" w14:paraId="32EA00BC"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A" w14:textId="77777777" w:rsidR="006730A0" w:rsidRDefault="006730A0" w:rsidP="00CB3EFC">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32EA00BB" w14:textId="43A9FC14" w:rsidR="006730A0" w:rsidRDefault="006730A0" w:rsidP="00CB3EFC">
            <w:pPr>
              <w:pStyle w:val="TAC"/>
            </w:pPr>
            <w:r>
              <w:t>8.3.</w:t>
            </w:r>
            <w:r w:rsidR="00714BBB">
              <w:t>13</w:t>
            </w:r>
          </w:p>
        </w:tc>
      </w:tr>
      <w:tr w:rsidR="006730A0" w:rsidRPr="00975C68" w14:paraId="32EA00BF"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D" w14:textId="77777777" w:rsidR="006730A0" w:rsidRDefault="006730A0" w:rsidP="00CB3EFC">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32EA00BE" w14:textId="6B38548B" w:rsidR="006730A0" w:rsidRDefault="006730A0" w:rsidP="00CB3EFC">
            <w:pPr>
              <w:pStyle w:val="TAC"/>
            </w:pPr>
            <w:r>
              <w:t>8.3.</w:t>
            </w:r>
            <w:r w:rsidR="00714BBB">
              <w:t>14</w:t>
            </w:r>
          </w:p>
        </w:tc>
      </w:tr>
      <w:tr w:rsidR="006730A0" w:rsidRPr="00975C68" w14:paraId="32EA00C2"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0" w14:textId="77777777" w:rsidR="006730A0" w:rsidRDefault="006730A0" w:rsidP="00CB3EFC">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32EA00C1" w14:textId="6B105686" w:rsidR="006730A0" w:rsidRDefault="006730A0" w:rsidP="00CB3EFC">
            <w:pPr>
              <w:pStyle w:val="TAC"/>
            </w:pPr>
            <w:r>
              <w:t>8.3.</w:t>
            </w:r>
            <w:r w:rsidR="00714BBB">
              <w:t>15</w:t>
            </w:r>
          </w:p>
        </w:tc>
      </w:tr>
      <w:tr w:rsidR="006730A0" w:rsidRPr="00975C68" w14:paraId="32EA00C5"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3" w14:textId="77777777" w:rsidR="006730A0" w:rsidRDefault="006730A0" w:rsidP="00CB3EFC">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32EA00C4" w14:textId="6CD44099" w:rsidR="006730A0" w:rsidRDefault="006730A0" w:rsidP="00CB3EFC">
            <w:pPr>
              <w:pStyle w:val="TAC"/>
            </w:pPr>
            <w:r>
              <w:t>8.3.</w:t>
            </w:r>
            <w:r w:rsidR="00714BBB">
              <w:t>16</w:t>
            </w:r>
          </w:p>
        </w:tc>
      </w:tr>
    </w:tbl>
    <w:p w14:paraId="32EA00C6" w14:textId="77777777" w:rsidR="007D4220" w:rsidRDefault="007D4220" w:rsidP="007D4220">
      <w:pPr>
        <w:rPr>
          <w:lang w:val="en-US"/>
        </w:rPr>
      </w:pPr>
    </w:p>
    <w:p w14:paraId="32EA00C7" w14:textId="77777777" w:rsidR="007D4220" w:rsidRDefault="007D4220" w:rsidP="007D4220">
      <w:pPr>
        <w:pStyle w:val="Heading5"/>
        <w:rPr>
          <w:lang w:val="en-US"/>
        </w:rPr>
      </w:pPr>
      <w:bookmarkStart w:id="1054" w:name="_Toc20129646"/>
      <w:bookmarkStart w:id="1055" w:name="_Toc27584273"/>
      <w:bookmarkStart w:id="1056" w:name="_Toc36455575"/>
      <w:bookmarkStart w:id="1057" w:name="_Toc45026961"/>
      <w:bookmarkStart w:id="1058" w:name="_Toc67687296"/>
      <w:r>
        <w:rPr>
          <w:lang w:val="en-US"/>
        </w:rPr>
        <w:t>6.1.6.4.3</w:t>
      </w:r>
      <w:r>
        <w:rPr>
          <w:lang w:val="en-US"/>
        </w:rPr>
        <w:tab/>
        <w:t>N2 SM Information</w:t>
      </w:r>
      <w:bookmarkEnd w:id="1054"/>
      <w:bookmarkEnd w:id="1055"/>
      <w:bookmarkEnd w:id="1056"/>
      <w:bookmarkEnd w:id="1057"/>
      <w:bookmarkEnd w:id="1058"/>
    </w:p>
    <w:p w14:paraId="32EA00C8" w14:textId="48B4A758" w:rsidR="007D4220" w:rsidRPr="00302A97" w:rsidRDefault="007D4220" w:rsidP="002B35B4">
      <w:pPr>
        <w:rPr>
          <w:lang w:val="en-US"/>
        </w:rPr>
      </w:pPr>
      <w:r>
        <w:t xml:space="preserve">N2 SM Information shall encode NG Application Protocol (NGAP) IEs, as specified in </w:t>
      </w:r>
      <w:r w:rsidR="005B1EEB">
        <w:t>clause</w:t>
      </w:r>
      <w:r>
        <w:t xml:space="preserve"> 9.</w:t>
      </w:r>
      <w:r w:rsidR="008E59E9">
        <w:t>3</w:t>
      </w:r>
      <w:r>
        <w:t xml:space="preserve"> of</w:t>
      </w:r>
      <w:r w:rsidR="00151DAB">
        <w:t xml:space="preserve"> 3GPP TS</w:t>
      </w:r>
      <w:r w:rsidR="00CA4B50">
        <w:t> 38.413 [</w:t>
      </w:r>
      <w:r>
        <w:t xml:space="preserve">9] (ASN.1 encoded), using </w:t>
      </w:r>
      <w:r>
        <w:rPr>
          <w:lang w:val="en-US"/>
        </w:rPr>
        <w:t xml:space="preserve">the </w:t>
      </w:r>
      <w:r>
        <w:t>vnd.3gpp.ngap content-type.</w:t>
      </w:r>
    </w:p>
    <w:p w14:paraId="32EA00C9" w14:textId="610D645E" w:rsidR="007D4220" w:rsidRDefault="007D4220" w:rsidP="007D4220">
      <w:pPr>
        <w:rPr>
          <w:lang w:val="en-US"/>
        </w:rPr>
      </w:pPr>
      <w:r>
        <w:rPr>
          <w:lang w:val="en-US"/>
        </w:rPr>
        <w:t xml:space="preserve">N2 SM Information may encode </w:t>
      </w:r>
      <w:r w:rsidR="006730A0">
        <w:rPr>
          <w:lang w:val="en-US"/>
        </w:rPr>
        <w:t>any</w:t>
      </w:r>
      <w:r>
        <w:rPr>
          <w:lang w:val="en-US"/>
        </w:rPr>
        <w:t xml:space="preserve"> NGAP </w:t>
      </w:r>
      <w:r w:rsidR="006730A0">
        <w:rPr>
          <w:lang w:val="en-US"/>
        </w:rPr>
        <w:t xml:space="preserve">SMF related </w:t>
      </w:r>
      <w:r>
        <w:rPr>
          <w:lang w:val="en-US"/>
        </w:rPr>
        <w:t>IE</w:t>
      </w:r>
      <w:r w:rsidR="006730A0" w:rsidRPr="006730A0">
        <w:rPr>
          <w:lang w:val="en-US"/>
        </w:rPr>
        <w:t xml:space="preserve"> </w:t>
      </w:r>
      <w:r w:rsidR="006730A0">
        <w:rPr>
          <w:lang w:val="en-US"/>
        </w:rPr>
        <w:t>specified in</w:t>
      </w:r>
      <w:r w:rsidR="00151DAB">
        <w:rPr>
          <w:lang w:val="en-US"/>
        </w:rPr>
        <w:t xml:space="preserve"> 3GPP TS</w:t>
      </w:r>
      <w:r w:rsidR="00CA4B50">
        <w:t> 38.413 [</w:t>
      </w:r>
      <w:r w:rsidR="006730A0">
        <w:t>9], as summarized in T</w:t>
      </w:r>
      <w:r w:rsidR="006730A0">
        <w:rPr>
          <w:lang w:val="en-US"/>
        </w:rPr>
        <w:t>able 6.1.6.4.3-1.</w:t>
      </w:r>
    </w:p>
    <w:p w14:paraId="32EA00CA" w14:textId="77777777" w:rsidR="006730A0" w:rsidRDefault="006730A0" w:rsidP="006730A0">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0C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CB" w14:textId="77777777" w:rsidR="006730A0" w:rsidRDefault="006730A0" w:rsidP="00CB3EFC">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EA00CC" w14:textId="77777777" w:rsidR="006730A0" w:rsidRDefault="006730A0" w:rsidP="00CB3EFC">
            <w:pPr>
              <w:pStyle w:val="TAH"/>
            </w:pPr>
            <w:r>
              <w:t>Reference</w:t>
            </w:r>
          </w:p>
          <w:p w14:paraId="32EA00CD" w14:textId="77777777" w:rsidR="006730A0" w:rsidRDefault="006730A0" w:rsidP="00CB3EFC">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32EA00CE" w14:textId="77777777" w:rsidR="006730A0" w:rsidRDefault="006730A0" w:rsidP="00CB3EFC">
            <w:pPr>
              <w:pStyle w:val="TAH"/>
            </w:pPr>
            <w:r>
              <w:t>Related NGAP message</w:t>
            </w:r>
          </w:p>
        </w:tc>
      </w:tr>
      <w:tr w:rsidR="006730A0" w:rsidRPr="00AC60A1" w14:paraId="32EA00D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0" w14:textId="77777777" w:rsidR="006730A0" w:rsidRDefault="006730A0" w:rsidP="00CB3EFC">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32EA00D1" w14:textId="77777777" w:rsidR="006730A0" w:rsidRDefault="006730A0" w:rsidP="00CB3EFC">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36CD2479" w14:textId="77777777" w:rsidR="008E59E9" w:rsidRDefault="006730A0" w:rsidP="00CB3EFC">
            <w:pPr>
              <w:pStyle w:val="TAL"/>
              <w:rPr>
                <w:lang w:val="en-US"/>
              </w:rPr>
            </w:pPr>
            <w:r>
              <w:rPr>
                <w:lang w:val="en-US"/>
              </w:rPr>
              <w:t>PDU Session Resource Setup Request</w:t>
            </w:r>
          </w:p>
          <w:p w14:paraId="10A647CD" w14:textId="2F3E6CF2" w:rsidR="006730A0" w:rsidRDefault="00615961" w:rsidP="00CB3EFC">
            <w:pPr>
              <w:pStyle w:val="TAL"/>
              <w:rPr>
                <w:lang w:val="en-US"/>
              </w:rPr>
            </w:pPr>
            <w:r>
              <w:rPr>
                <w:lang w:val="en-US"/>
              </w:rPr>
              <w:t>Initial Context Setup Request</w:t>
            </w:r>
          </w:p>
          <w:p w14:paraId="32EA00D2" w14:textId="43AA5B69" w:rsidR="008E59E9" w:rsidRPr="00AC60A1" w:rsidRDefault="008E59E9" w:rsidP="00CB3EFC">
            <w:pPr>
              <w:pStyle w:val="TAL"/>
              <w:rPr>
                <w:lang w:val="en-US"/>
              </w:rPr>
            </w:pPr>
            <w:r>
              <w:rPr>
                <w:lang w:val="en-US"/>
              </w:rPr>
              <w:t>Handover Request</w:t>
            </w:r>
          </w:p>
        </w:tc>
      </w:tr>
      <w:tr w:rsidR="006730A0" w:rsidRPr="00975C68" w14:paraId="32EA00D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4" w14:textId="77777777" w:rsidR="006730A0" w:rsidRDefault="006730A0" w:rsidP="00CB3EFC">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32EA00D5" w14:textId="77777777" w:rsidR="006730A0" w:rsidRDefault="006730A0" w:rsidP="00CB3EFC">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2B510D39" w14:textId="77777777" w:rsidR="008E59E9" w:rsidRDefault="006730A0" w:rsidP="00CB3EFC">
            <w:pPr>
              <w:pStyle w:val="TAL"/>
              <w:rPr>
                <w:lang w:val="en-US"/>
              </w:rPr>
            </w:pPr>
            <w:r>
              <w:rPr>
                <w:lang w:val="en-US"/>
              </w:rPr>
              <w:t>PDU Session Resource Setup Response</w:t>
            </w:r>
          </w:p>
          <w:p w14:paraId="32EA00D6" w14:textId="08E6424E" w:rsidR="006730A0" w:rsidRPr="00975C68" w:rsidRDefault="00615961" w:rsidP="00CB3EFC">
            <w:pPr>
              <w:pStyle w:val="TAL"/>
              <w:rPr>
                <w:lang w:val="fr-FR"/>
              </w:rPr>
            </w:pPr>
            <w:r>
              <w:rPr>
                <w:lang w:val="en-US"/>
              </w:rPr>
              <w:t>Initial Context Setup Response</w:t>
            </w:r>
          </w:p>
        </w:tc>
      </w:tr>
      <w:tr w:rsidR="008E59E9" w:rsidRPr="00975C68" w14:paraId="2266CA1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CCE9620" w14:textId="2D78444A" w:rsidR="008E59E9" w:rsidRDefault="008E59E9" w:rsidP="008E59E9">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1C625106" w14:textId="79E09848" w:rsidR="008E59E9" w:rsidRDefault="008E59E9" w:rsidP="008E59E9">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83EF459" w14:textId="77777777" w:rsidR="008E59E9" w:rsidRDefault="008E59E9" w:rsidP="008E59E9">
            <w:pPr>
              <w:pStyle w:val="TAL"/>
              <w:rPr>
                <w:lang w:val="en-US"/>
              </w:rPr>
            </w:pPr>
            <w:r>
              <w:rPr>
                <w:lang w:val="en-US"/>
              </w:rPr>
              <w:t>PDU Session Resource Setup Response</w:t>
            </w:r>
          </w:p>
          <w:p w14:paraId="43189DB4" w14:textId="6230CD47" w:rsidR="008E59E9" w:rsidRPr="00975C68" w:rsidRDefault="008E59E9" w:rsidP="008E59E9">
            <w:pPr>
              <w:pStyle w:val="TAL"/>
              <w:rPr>
                <w:lang w:val="fr-FR"/>
              </w:rPr>
            </w:pPr>
            <w:r>
              <w:rPr>
                <w:lang w:val="en-US"/>
              </w:rPr>
              <w:t>Initial Context Setup Response</w:t>
            </w:r>
          </w:p>
        </w:tc>
      </w:tr>
      <w:tr w:rsidR="006730A0" w:rsidRPr="00975C68" w14:paraId="32EA00D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C" w14:textId="77777777" w:rsidR="006730A0" w:rsidRDefault="006730A0" w:rsidP="00CB3EFC">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32EA00DD" w14:textId="00A9B4BC" w:rsidR="006730A0" w:rsidRDefault="008E59E9" w:rsidP="00CB3EFC">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32EA00DE" w14:textId="77777777" w:rsidR="006730A0" w:rsidRPr="00975C68" w:rsidRDefault="006730A0" w:rsidP="00CB3EFC">
            <w:pPr>
              <w:pStyle w:val="TAL"/>
              <w:rPr>
                <w:lang w:val="en-US"/>
              </w:rPr>
            </w:pPr>
            <w:r>
              <w:rPr>
                <w:lang w:val="en-US"/>
              </w:rPr>
              <w:t>PDU Session Resource Release Command</w:t>
            </w:r>
          </w:p>
        </w:tc>
      </w:tr>
      <w:tr w:rsidR="006730A0" w:rsidRPr="00975C68" w14:paraId="32EA00E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0" w14:textId="77777777" w:rsidR="006730A0" w:rsidRDefault="006730A0" w:rsidP="00CB3EFC">
            <w:pPr>
              <w:pStyle w:val="TAC"/>
            </w:pPr>
            <w:bookmarkStart w:id="1059" w:name="_Hlk496529654"/>
            <w:r>
              <w:rPr>
                <w:rFonts w:cs="Arial"/>
                <w:bCs/>
                <w:iCs/>
                <w:lang w:eastAsia="ja-JP"/>
              </w:rPr>
              <w:t>PDU Session Resource Release Response Transfer</w:t>
            </w:r>
            <w:bookmarkEnd w:id="1059"/>
          </w:p>
        </w:tc>
        <w:tc>
          <w:tcPr>
            <w:tcW w:w="971" w:type="pct"/>
            <w:tcBorders>
              <w:top w:val="single" w:sz="4" w:space="0" w:color="auto"/>
              <w:left w:val="single" w:sz="4" w:space="0" w:color="auto"/>
              <w:bottom w:val="single" w:sz="4" w:space="0" w:color="auto"/>
              <w:right w:val="single" w:sz="4" w:space="0" w:color="auto"/>
            </w:tcBorders>
          </w:tcPr>
          <w:p w14:paraId="32EA00E1" w14:textId="09874B0B" w:rsidR="006730A0" w:rsidRDefault="008E59E9" w:rsidP="00CB3EFC">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32EA00E2" w14:textId="77777777" w:rsidR="006730A0" w:rsidRPr="00975C68" w:rsidRDefault="006730A0" w:rsidP="00CB3EFC">
            <w:pPr>
              <w:pStyle w:val="TAL"/>
              <w:rPr>
                <w:lang w:val="en-US"/>
              </w:rPr>
            </w:pPr>
            <w:r>
              <w:rPr>
                <w:lang w:val="en-US"/>
              </w:rPr>
              <w:t>PDU Session Resource Release Response</w:t>
            </w:r>
          </w:p>
        </w:tc>
      </w:tr>
      <w:tr w:rsidR="006730A0" w:rsidRPr="00975C68" w14:paraId="32EA00E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4" w14:textId="77777777" w:rsidR="006730A0" w:rsidRDefault="006730A0" w:rsidP="00CB3EFC">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32EA00E5" w14:textId="2656A80F" w:rsidR="006730A0" w:rsidRDefault="006730A0" w:rsidP="00CB3EFC">
            <w:pPr>
              <w:pStyle w:val="TAC"/>
            </w:pPr>
            <w:r>
              <w:t>9.3.4.</w:t>
            </w:r>
            <w:r w:rsidR="008E59E9">
              <w:t>3</w:t>
            </w:r>
          </w:p>
        </w:tc>
        <w:tc>
          <w:tcPr>
            <w:tcW w:w="2627" w:type="pct"/>
            <w:tcBorders>
              <w:top w:val="single" w:sz="4" w:space="0" w:color="auto"/>
              <w:left w:val="single" w:sz="4" w:space="0" w:color="auto"/>
              <w:bottom w:val="single" w:sz="4" w:space="0" w:color="auto"/>
              <w:right w:val="single" w:sz="4" w:space="0" w:color="auto"/>
            </w:tcBorders>
          </w:tcPr>
          <w:p w14:paraId="32EA00E6" w14:textId="77777777" w:rsidR="006730A0" w:rsidRPr="00975C68" w:rsidRDefault="006730A0" w:rsidP="00CB3EFC">
            <w:pPr>
              <w:pStyle w:val="TAL"/>
              <w:rPr>
                <w:lang w:val="en-US"/>
              </w:rPr>
            </w:pPr>
            <w:r>
              <w:rPr>
                <w:lang w:val="en-US"/>
              </w:rPr>
              <w:t>PDU Session Resource Modify Request</w:t>
            </w:r>
          </w:p>
        </w:tc>
      </w:tr>
      <w:tr w:rsidR="006730A0" w:rsidRPr="00975C68" w14:paraId="32EA00E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8" w14:textId="77777777" w:rsidR="006730A0" w:rsidRDefault="006730A0" w:rsidP="00CB3EFC">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32EA00E9" w14:textId="657A1C3B" w:rsidR="006730A0" w:rsidRDefault="006730A0" w:rsidP="00CB3EFC">
            <w:pPr>
              <w:pStyle w:val="TAC"/>
            </w:pPr>
            <w:r>
              <w:t>9.3.4.</w:t>
            </w:r>
            <w:r w:rsidR="008E59E9">
              <w:t>4</w:t>
            </w:r>
          </w:p>
        </w:tc>
        <w:tc>
          <w:tcPr>
            <w:tcW w:w="2627" w:type="pct"/>
            <w:tcBorders>
              <w:top w:val="single" w:sz="4" w:space="0" w:color="auto"/>
              <w:left w:val="single" w:sz="4" w:space="0" w:color="auto"/>
              <w:bottom w:val="single" w:sz="4" w:space="0" w:color="auto"/>
              <w:right w:val="single" w:sz="4" w:space="0" w:color="auto"/>
            </w:tcBorders>
          </w:tcPr>
          <w:p w14:paraId="32EA00EA" w14:textId="77777777" w:rsidR="006730A0" w:rsidRPr="00975C68" w:rsidRDefault="006730A0" w:rsidP="00CB3EFC">
            <w:pPr>
              <w:pStyle w:val="TAL"/>
              <w:rPr>
                <w:lang w:val="en-US"/>
              </w:rPr>
            </w:pPr>
            <w:r>
              <w:rPr>
                <w:lang w:val="en-US"/>
              </w:rPr>
              <w:t>PDU Session Resource Modify Response</w:t>
            </w:r>
          </w:p>
        </w:tc>
      </w:tr>
      <w:tr w:rsidR="008E59E9" w:rsidRPr="00975C68" w14:paraId="7C947C2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20D0107B" w14:textId="0CCAD546" w:rsidR="008E59E9" w:rsidRDefault="008E59E9" w:rsidP="008E59E9">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6914FBAC" w14:textId="5C64A6CF" w:rsidR="008E59E9" w:rsidRDefault="008E59E9" w:rsidP="008E59E9">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6507F024" w14:textId="1C603EE0" w:rsidR="008E59E9" w:rsidRPr="00975C68" w:rsidRDefault="008E59E9" w:rsidP="008E59E9">
            <w:pPr>
              <w:pStyle w:val="TAL"/>
              <w:rPr>
                <w:lang w:val="en-US"/>
              </w:rPr>
            </w:pPr>
            <w:r>
              <w:rPr>
                <w:lang w:val="en-US"/>
              </w:rPr>
              <w:t>PDU Session Resource Modify Response</w:t>
            </w:r>
          </w:p>
        </w:tc>
      </w:tr>
      <w:tr w:rsidR="006730A0" w:rsidRPr="00975C68" w14:paraId="32EA00E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C" w14:textId="77777777" w:rsidR="006730A0" w:rsidRDefault="006730A0" w:rsidP="00CB3EFC">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2EA00ED" w14:textId="1899DE49" w:rsidR="006730A0" w:rsidRDefault="006730A0" w:rsidP="00CB3EFC">
            <w:pPr>
              <w:pStyle w:val="TAC"/>
            </w:pPr>
            <w:r>
              <w:t>9.3.4.</w:t>
            </w:r>
            <w:r w:rsidR="008E59E9">
              <w:t>5</w:t>
            </w:r>
          </w:p>
        </w:tc>
        <w:tc>
          <w:tcPr>
            <w:tcW w:w="2627" w:type="pct"/>
            <w:tcBorders>
              <w:top w:val="single" w:sz="4" w:space="0" w:color="auto"/>
              <w:left w:val="single" w:sz="4" w:space="0" w:color="auto"/>
              <w:bottom w:val="single" w:sz="4" w:space="0" w:color="auto"/>
              <w:right w:val="single" w:sz="4" w:space="0" w:color="auto"/>
            </w:tcBorders>
          </w:tcPr>
          <w:p w14:paraId="32EA00EE" w14:textId="77777777" w:rsidR="006730A0" w:rsidRPr="00975C68" w:rsidRDefault="006730A0" w:rsidP="00CB3EFC">
            <w:pPr>
              <w:pStyle w:val="TAL"/>
              <w:rPr>
                <w:lang w:val="en-US"/>
              </w:rPr>
            </w:pPr>
            <w:r>
              <w:rPr>
                <w:lang w:val="en-US"/>
              </w:rPr>
              <w:t>PDU Session Resource Notify</w:t>
            </w:r>
          </w:p>
        </w:tc>
      </w:tr>
      <w:tr w:rsidR="008E59E9" w:rsidRPr="00975C68" w14:paraId="7FDF897C"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5F750FAA" w14:textId="40D917E5" w:rsidR="008E59E9" w:rsidRDefault="008E59E9" w:rsidP="008E59E9">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28E6E937" w14:textId="63768FFE" w:rsidR="008E59E9" w:rsidRDefault="008E59E9" w:rsidP="008E59E9">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3D8DB181" w14:textId="567F0160" w:rsidR="008E59E9" w:rsidRPr="00975C68" w:rsidRDefault="008E59E9" w:rsidP="008E59E9">
            <w:pPr>
              <w:pStyle w:val="TAL"/>
              <w:rPr>
                <w:lang w:val="en-US"/>
              </w:rPr>
            </w:pPr>
            <w:r>
              <w:rPr>
                <w:lang w:val="en-US"/>
              </w:rPr>
              <w:t>PDU Session Resource Notify</w:t>
            </w:r>
          </w:p>
        </w:tc>
      </w:tr>
      <w:tr w:rsidR="006730A0" w:rsidRPr="00975C68" w14:paraId="32EA00F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0" w14:textId="77777777" w:rsidR="006730A0" w:rsidRDefault="006730A0" w:rsidP="00CB3EFC">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32EA00F1" w14:textId="61F16664" w:rsidR="006730A0" w:rsidRDefault="006730A0" w:rsidP="00CB3EFC">
            <w:pPr>
              <w:pStyle w:val="TAC"/>
            </w:pPr>
            <w:r>
              <w:t>9.3.4.</w:t>
            </w:r>
            <w:r w:rsidR="008E59E9">
              <w:t>6</w:t>
            </w:r>
          </w:p>
        </w:tc>
        <w:tc>
          <w:tcPr>
            <w:tcW w:w="2627" w:type="pct"/>
            <w:tcBorders>
              <w:top w:val="single" w:sz="4" w:space="0" w:color="auto"/>
              <w:left w:val="single" w:sz="4" w:space="0" w:color="auto"/>
              <w:bottom w:val="single" w:sz="4" w:space="0" w:color="auto"/>
              <w:right w:val="single" w:sz="4" w:space="0" w:color="auto"/>
            </w:tcBorders>
          </w:tcPr>
          <w:p w14:paraId="32EA00F2" w14:textId="77777777" w:rsidR="006730A0" w:rsidRPr="00975C68" w:rsidRDefault="006730A0" w:rsidP="00CB3EFC">
            <w:pPr>
              <w:pStyle w:val="TAL"/>
              <w:rPr>
                <w:lang w:val="en-US"/>
              </w:rPr>
            </w:pPr>
            <w:r>
              <w:rPr>
                <w:lang w:val="en-US"/>
              </w:rPr>
              <w:t>PDU Session Resource Modify Indication</w:t>
            </w:r>
          </w:p>
        </w:tc>
      </w:tr>
      <w:tr w:rsidR="006730A0" w:rsidRPr="00975C68" w14:paraId="32EA00F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4" w14:textId="77777777" w:rsidR="006730A0" w:rsidRDefault="006730A0" w:rsidP="00CB3EFC">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32EA00F5" w14:textId="04F1FC4C" w:rsidR="006730A0" w:rsidRDefault="006730A0" w:rsidP="00CB3EFC">
            <w:pPr>
              <w:pStyle w:val="TAC"/>
            </w:pPr>
            <w:r>
              <w:t>9.3.4.</w:t>
            </w:r>
            <w:r w:rsidR="008E59E9">
              <w:t>7</w:t>
            </w:r>
          </w:p>
        </w:tc>
        <w:tc>
          <w:tcPr>
            <w:tcW w:w="2627" w:type="pct"/>
            <w:tcBorders>
              <w:top w:val="single" w:sz="4" w:space="0" w:color="auto"/>
              <w:left w:val="single" w:sz="4" w:space="0" w:color="auto"/>
              <w:bottom w:val="single" w:sz="4" w:space="0" w:color="auto"/>
              <w:right w:val="single" w:sz="4" w:space="0" w:color="auto"/>
            </w:tcBorders>
          </w:tcPr>
          <w:p w14:paraId="32EA00F6" w14:textId="77777777" w:rsidR="006730A0" w:rsidRPr="00975C68" w:rsidRDefault="006730A0" w:rsidP="00CB3EFC">
            <w:pPr>
              <w:pStyle w:val="TAL"/>
              <w:rPr>
                <w:lang w:val="en-US"/>
              </w:rPr>
            </w:pPr>
            <w:r>
              <w:rPr>
                <w:lang w:val="en-US"/>
              </w:rPr>
              <w:t>PDU Session Resource Modify Confirm</w:t>
            </w:r>
          </w:p>
        </w:tc>
      </w:tr>
      <w:tr w:rsidR="006730A0" w:rsidRPr="00975C68" w14:paraId="32EA00F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8" w14:textId="77777777" w:rsidR="006730A0" w:rsidRDefault="006730A0" w:rsidP="00CB3EFC">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32EA00F9" w14:textId="5268ADA6" w:rsidR="006730A0" w:rsidRDefault="006730A0" w:rsidP="00CB3EFC">
            <w:pPr>
              <w:pStyle w:val="TAC"/>
            </w:pPr>
            <w:r>
              <w:t>9.3.4.</w:t>
            </w:r>
            <w:r w:rsidR="008E59E9">
              <w:t>8</w:t>
            </w:r>
          </w:p>
        </w:tc>
        <w:tc>
          <w:tcPr>
            <w:tcW w:w="2627" w:type="pct"/>
            <w:tcBorders>
              <w:top w:val="single" w:sz="4" w:space="0" w:color="auto"/>
              <w:left w:val="single" w:sz="4" w:space="0" w:color="auto"/>
              <w:bottom w:val="single" w:sz="4" w:space="0" w:color="auto"/>
              <w:right w:val="single" w:sz="4" w:space="0" w:color="auto"/>
            </w:tcBorders>
          </w:tcPr>
          <w:p w14:paraId="32EA00FA" w14:textId="77777777" w:rsidR="006730A0" w:rsidRPr="00975C68" w:rsidRDefault="006730A0" w:rsidP="00CB3EFC">
            <w:pPr>
              <w:pStyle w:val="TAL"/>
              <w:rPr>
                <w:lang w:val="en-US"/>
              </w:rPr>
            </w:pPr>
            <w:r>
              <w:rPr>
                <w:lang w:val="en-US"/>
              </w:rPr>
              <w:t>Path Switch Request</w:t>
            </w:r>
          </w:p>
        </w:tc>
      </w:tr>
      <w:tr w:rsidR="008E59E9" w:rsidRPr="00975C68" w14:paraId="4EB1B2F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EA43F45" w14:textId="1CE4AEDA" w:rsidR="008E59E9" w:rsidRDefault="008E59E9" w:rsidP="008E59E9">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7E1C2BE1" w14:textId="0C14A1F0" w:rsidR="008E59E9" w:rsidRDefault="008E59E9" w:rsidP="008E59E9">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19CC53A5" w14:textId="0E952545" w:rsidR="008E59E9" w:rsidRPr="007D758D" w:rsidRDefault="008E59E9" w:rsidP="008E59E9">
            <w:pPr>
              <w:pStyle w:val="TAL"/>
              <w:rPr>
                <w:lang w:val="en-US"/>
              </w:rPr>
            </w:pPr>
            <w:r>
              <w:rPr>
                <w:lang w:val="en-US"/>
              </w:rPr>
              <w:t>Path Switch Request</w:t>
            </w:r>
          </w:p>
        </w:tc>
      </w:tr>
      <w:tr w:rsidR="006730A0" w:rsidRPr="00975C68" w14:paraId="32EA00F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C" w14:textId="77777777" w:rsidR="006730A0" w:rsidRDefault="006730A0" w:rsidP="00CB3EFC">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2EA00FD" w14:textId="14DAA26F" w:rsidR="006730A0" w:rsidRDefault="006730A0" w:rsidP="00CB3EFC">
            <w:pPr>
              <w:pStyle w:val="TAC"/>
            </w:pPr>
            <w:r>
              <w:t>9.3.4.</w:t>
            </w:r>
            <w:r w:rsidR="008E59E9">
              <w:t>9</w:t>
            </w:r>
          </w:p>
        </w:tc>
        <w:tc>
          <w:tcPr>
            <w:tcW w:w="2627" w:type="pct"/>
            <w:tcBorders>
              <w:top w:val="single" w:sz="4" w:space="0" w:color="auto"/>
              <w:left w:val="single" w:sz="4" w:space="0" w:color="auto"/>
              <w:bottom w:val="single" w:sz="4" w:space="0" w:color="auto"/>
              <w:right w:val="single" w:sz="4" w:space="0" w:color="auto"/>
            </w:tcBorders>
          </w:tcPr>
          <w:p w14:paraId="32EA00FE" w14:textId="77777777" w:rsidR="006730A0" w:rsidRPr="007D758D" w:rsidRDefault="006730A0" w:rsidP="00CB3EFC">
            <w:pPr>
              <w:pStyle w:val="TAL"/>
              <w:rPr>
                <w:lang w:val="en-US"/>
              </w:rPr>
            </w:pPr>
            <w:r>
              <w:rPr>
                <w:lang w:val="en-US"/>
              </w:rPr>
              <w:t>Path Switch Request Acknowledge</w:t>
            </w:r>
          </w:p>
        </w:tc>
      </w:tr>
      <w:tr w:rsidR="008E59E9" w:rsidRPr="00975C68" w14:paraId="0FE71FEF"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0F6FE0C" w14:textId="271D9330" w:rsidR="008E59E9" w:rsidRDefault="008E59E9" w:rsidP="008E59E9">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6E7CD232" w14:textId="34A46FE1" w:rsidR="008E59E9" w:rsidRDefault="008E59E9" w:rsidP="008E59E9">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364E39B" w14:textId="77777777" w:rsidR="008E59E9" w:rsidRDefault="008E59E9" w:rsidP="008E59E9">
            <w:pPr>
              <w:pStyle w:val="TAL"/>
              <w:rPr>
                <w:lang w:val="en-US"/>
              </w:rPr>
            </w:pPr>
            <w:r>
              <w:rPr>
                <w:lang w:val="en-US"/>
              </w:rPr>
              <w:t>Path Switch Request Acknowledge</w:t>
            </w:r>
          </w:p>
          <w:p w14:paraId="4598BF13" w14:textId="707C751E" w:rsidR="008E59E9" w:rsidRPr="00975C68" w:rsidRDefault="008E59E9" w:rsidP="008E59E9">
            <w:pPr>
              <w:pStyle w:val="TAL"/>
              <w:rPr>
                <w:lang w:val="en-US"/>
              </w:rPr>
            </w:pPr>
            <w:r>
              <w:rPr>
                <w:lang w:val="en-US"/>
              </w:rPr>
              <w:t>Path Switch Request Failure</w:t>
            </w:r>
          </w:p>
        </w:tc>
      </w:tr>
      <w:tr w:rsidR="006730A0" w:rsidRPr="00975C68" w14:paraId="32EA010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0" w14:textId="77777777" w:rsidR="006730A0" w:rsidRDefault="006730A0" w:rsidP="00CB3EFC">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32EA0101" w14:textId="1E459540" w:rsidR="006730A0" w:rsidRDefault="006730A0" w:rsidP="00CB3EFC">
            <w:pPr>
              <w:pStyle w:val="TAC"/>
            </w:pPr>
            <w:r>
              <w:t>9.3.4.1</w:t>
            </w:r>
            <w:r w:rsidR="00106F03">
              <w:t>4</w:t>
            </w:r>
          </w:p>
        </w:tc>
        <w:tc>
          <w:tcPr>
            <w:tcW w:w="2627" w:type="pct"/>
            <w:tcBorders>
              <w:top w:val="single" w:sz="4" w:space="0" w:color="auto"/>
              <w:left w:val="single" w:sz="4" w:space="0" w:color="auto"/>
              <w:bottom w:val="single" w:sz="4" w:space="0" w:color="auto"/>
              <w:right w:val="single" w:sz="4" w:space="0" w:color="auto"/>
            </w:tcBorders>
          </w:tcPr>
          <w:p w14:paraId="32EA0102" w14:textId="77777777" w:rsidR="006730A0" w:rsidRPr="00975C68" w:rsidRDefault="006730A0" w:rsidP="00CB3EFC">
            <w:pPr>
              <w:pStyle w:val="TAL"/>
              <w:rPr>
                <w:lang w:val="en-US"/>
              </w:rPr>
            </w:pPr>
            <w:r>
              <w:rPr>
                <w:lang w:val="en-US"/>
              </w:rPr>
              <w:t>Handover Required</w:t>
            </w:r>
          </w:p>
        </w:tc>
      </w:tr>
      <w:tr w:rsidR="00106F03" w:rsidRPr="00975C68" w14:paraId="54B9CC3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244BF1" w14:textId="0E2DE921" w:rsidR="00106F03" w:rsidRDefault="00106F03" w:rsidP="00106F03">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678209F5" w14:textId="6DC02145" w:rsidR="00106F03" w:rsidRDefault="00106F03" w:rsidP="00106F03">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02C4D8B2" w14:textId="0AB023E4" w:rsidR="00106F03" w:rsidRPr="00975C68" w:rsidRDefault="00106F03" w:rsidP="00106F03">
            <w:pPr>
              <w:pStyle w:val="TAL"/>
              <w:rPr>
                <w:lang w:val="en-US"/>
              </w:rPr>
            </w:pPr>
            <w:r>
              <w:rPr>
                <w:lang w:val="en-US"/>
              </w:rPr>
              <w:t>Handover Request Acknowledge</w:t>
            </w:r>
          </w:p>
        </w:tc>
      </w:tr>
      <w:tr w:rsidR="00106F03" w:rsidRPr="00975C68" w14:paraId="4CF8C74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01A38D5" w14:textId="29D7F4DD" w:rsidR="00106F03" w:rsidRDefault="00106F03" w:rsidP="00106F03">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902F0A4" w14:textId="5CD98472" w:rsidR="00106F03" w:rsidRDefault="00106F03" w:rsidP="00106F03">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50D66BF7" w14:textId="1FBAF22B" w:rsidR="00106F03" w:rsidRPr="00975C68" w:rsidRDefault="00106F03" w:rsidP="00106F03">
            <w:pPr>
              <w:pStyle w:val="TAL"/>
              <w:rPr>
                <w:lang w:val="en-US"/>
              </w:rPr>
            </w:pPr>
            <w:r>
              <w:rPr>
                <w:lang w:val="en-US"/>
              </w:rPr>
              <w:t>Handover Request Acknowledge</w:t>
            </w:r>
          </w:p>
        </w:tc>
      </w:tr>
      <w:tr w:rsidR="006730A0" w:rsidRPr="00975C68" w14:paraId="32EA010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4" w14:textId="77777777" w:rsidR="006730A0" w:rsidRDefault="006730A0" w:rsidP="00CB3EFC">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32EA0105" w14:textId="229629BC" w:rsidR="006730A0" w:rsidRDefault="006730A0" w:rsidP="00CB3EFC">
            <w:pPr>
              <w:pStyle w:val="TAC"/>
            </w:pPr>
            <w:r>
              <w:t>9.3.4.1</w:t>
            </w:r>
            <w:r w:rsidR="00106F03">
              <w:t>0</w:t>
            </w:r>
          </w:p>
        </w:tc>
        <w:tc>
          <w:tcPr>
            <w:tcW w:w="2627" w:type="pct"/>
            <w:tcBorders>
              <w:top w:val="single" w:sz="4" w:space="0" w:color="auto"/>
              <w:left w:val="single" w:sz="4" w:space="0" w:color="auto"/>
              <w:bottom w:val="single" w:sz="4" w:space="0" w:color="auto"/>
              <w:right w:val="single" w:sz="4" w:space="0" w:color="auto"/>
            </w:tcBorders>
          </w:tcPr>
          <w:p w14:paraId="32EA0106" w14:textId="77777777" w:rsidR="006730A0" w:rsidRPr="00975C68" w:rsidRDefault="006730A0" w:rsidP="00CB3EFC">
            <w:pPr>
              <w:pStyle w:val="TAL"/>
              <w:rPr>
                <w:lang w:val="en-US"/>
              </w:rPr>
            </w:pPr>
            <w:r>
              <w:rPr>
                <w:lang w:val="en-US"/>
              </w:rPr>
              <w:t>Handover Command</w:t>
            </w:r>
          </w:p>
        </w:tc>
      </w:tr>
      <w:tr w:rsidR="00106F03" w:rsidRPr="00975C68" w14:paraId="530ED6B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F148350" w14:textId="44D2DA01" w:rsidR="00106F03" w:rsidRDefault="00106F03" w:rsidP="00106F03">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20FE49F0" w14:textId="680243F5" w:rsidR="00106F03" w:rsidRDefault="00106F03" w:rsidP="00106F03">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566746AA" w14:textId="39F607EA" w:rsidR="00106F03" w:rsidRPr="00975C68" w:rsidRDefault="00106F03" w:rsidP="00106F03">
            <w:pPr>
              <w:pStyle w:val="TAL"/>
              <w:rPr>
                <w:lang w:val="en-US"/>
              </w:rPr>
            </w:pPr>
            <w:r>
              <w:rPr>
                <w:lang w:val="en-US"/>
              </w:rPr>
              <w:t>Handover Command</w:t>
            </w:r>
          </w:p>
        </w:tc>
      </w:tr>
      <w:tr w:rsidR="00240BC9" w:rsidRPr="00975C68" w14:paraId="3D87FC8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7B363AE4" w14:textId="7267DB44" w:rsidR="00240BC9" w:rsidDel="00106F03" w:rsidRDefault="00240BC9" w:rsidP="00240BC9">
            <w:pPr>
              <w:pStyle w:val="TAC"/>
              <w:rPr>
                <w:lang w:eastAsia="ja-JP"/>
              </w:rPr>
            </w:pPr>
            <w:r>
              <w:rPr>
                <w:lang w:eastAsia="ja-JP"/>
              </w:rPr>
              <w:t xml:space="preserve">Secondary RAT </w:t>
            </w:r>
            <w:r w:rsidR="007202F8">
              <w:rPr>
                <w:lang w:eastAsia="ja-JP"/>
              </w:rPr>
              <w:t xml:space="preserve">Data </w:t>
            </w:r>
            <w:r>
              <w:rPr>
                <w:lang w:eastAsia="ja-JP"/>
              </w:rPr>
              <w:t>Usage Report Transfer</w:t>
            </w:r>
          </w:p>
        </w:tc>
        <w:tc>
          <w:tcPr>
            <w:tcW w:w="971" w:type="pct"/>
            <w:tcBorders>
              <w:top w:val="single" w:sz="4" w:space="0" w:color="auto"/>
              <w:left w:val="single" w:sz="4" w:space="0" w:color="auto"/>
              <w:bottom w:val="single" w:sz="4" w:space="0" w:color="auto"/>
              <w:right w:val="single" w:sz="4" w:space="0" w:color="auto"/>
            </w:tcBorders>
          </w:tcPr>
          <w:p w14:paraId="6A7E372F" w14:textId="0F76DA39" w:rsidR="00240BC9" w:rsidDel="00106F03" w:rsidRDefault="00240BC9" w:rsidP="00240BC9">
            <w:pPr>
              <w:pStyle w:val="TAC"/>
            </w:pPr>
            <w:r>
              <w:t>9.3.4.</w:t>
            </w:r>
            <w:r w:rsidR="007202F8">
              <w:t>23</w:t>
            </w:r>
          </w:p>
        </w:tc>
        <w:tc>
          <w:tcPr>
            <w:tcW w:w="2627" w:type="pct"/>
            <w:tcBorders>
              <w:top w:val="single" w:sz="4" w:space="0" w:color="auto"/>
              <w:left w:val="single" w:sz="4" w:space="0" w:color="auto"/>
              <w:bottom w:val="single" w:sz="4" w:space="0" w:color="auto"/>
              <w:right w:val="single" w:sz="4" w:space="0" w:color="auto"/>
            </w:tcBorders>
          </w:tcPr>
          <w:p w14:paraId="0717F7BF" w14:textId="3B4B9DD0" w:rsidR="00240BC9" w:rsidDel="00106F03" w:rsidRDefault="00240BC9" w:rsidP="00240BC9">
            <w:pPr>
              <w:pStyle w:val="TAL"/>
              <w:rPr>
                <w:lang w:val="en-US"/>
              </w:rPr>
            </w:pPr>
            <w:r>
              <w:rPr>
                <w:lang w:val="en-US"/>
              </w:rPr>
              <w:t xml:space="preserve">Secondary RAT </w:t>
            </w:r>
            <w:r w:rsidR="007202F8">
              <w:rPr>
                <w:lang w:val="en-US"/>
              </w:rPr>
              <w:t xml:space="preserve">Data </w:t>
            </w:r>
            <w:r>
              <w:rPr>
                <w:lang w:val="en-US"/>
              </w:rPr>
              <w:t xml:space="preserve">Usage Report </w:t>
            </w:r>
          </w:p>
        </w:tc>
      </w:tr>
    </w:tbl>
    <w:p w14:paraId="32EA0110" w14:textId="2BBF51FB" w:rsidR="006730A0" w:rsidRDefault="006730A0" w:rsidP="007D4220">
      <w:pPr>
        <w:rPr>
          <w:lang w:val="en-US"/>
        </w:rPr>
      </w:pPr>
    </w:p>
    <w:p w14:paraId="32EA0111" w14:textId="77777777" w:rsidR="00066066" w:rsidRDefault="00066066" w:rsidP="00066066">
      <w:pPr>
        <w:pStyle w:val="Heading5"/>
        <w:rPr>
          <w:lang w:val="en-US"/>
        </w:rPr>
      </w:pPr>
      <w:bookmarkStart w:id="1060" w:name="_Toc20129647"/>
      <w:bookmarkStart w:id="1061" w:name="_Toc27584274"/>
      <w:bookmarkStart w:id="1062" w:name="_Toc36455576"/>
      <w:bookmarkStart w:id="1063" w:name="_Toc45026962"/>
      <w:bookmarkStart w:id="1064" w:name="_Toc67687297"/>
      <w:r>
        <w:rPr>
          <w:lang w:val="en-US"/>
        </w:rPr>
        <w:t>6.1.6.4.4</w:t>
      </w:r>
      <w:r>
        <w:rPr>
          <w:lang w:val="en-US"/>
        </w:rPr>
        <w:tab/>
        <w:t xml:space="preserve">n1SmInfoFromUe, n1SmInfoToUe, </w:t>
      </w:r>
      <w:r>
        <w:t>unknownN1SmInfo</w:t>
      </w:r>
      <w:bookmarkEnd w:id="1060"/>
      <w:bookmarkEnd w:id="1061"/>
      <w:bookmarkEnd w:id="1062"/>
      <w:bookmarkEnd w:id="1063"/>
      <w:bookmarkEnd w:id="1064"/>
    </w:p>
    <w:p w14:paraId="32EA0112" w14:textId="2781FEED" w:rsidR="00066066" w:rsidRDefault="00066066" w:rsidP="00066066">
      <w:r>
        <w:rPr>
          <w:lang w:val="en-US"/>
        </w:rPr>
        <w:t xml:space="preserve">n1SmInfoFromUe, n1SmInfoToUe and </w:t>
      </w:r>
      <w:r>
        <w:t>unknownN1SmInfo shall encode one or more NAS SM IEs, including the Type and Length fields, as specified in</w:t>
      </w:r>
      <w:r w:rsidR="00151DAB">
        <w:t xml:space="preserve"> 3GPP TS</w:t>
      </w:r>
      <w:r w:rsidR="00CA4B50">
        <w:t> 24.501 [</w:t>
      </w:r>
      <w:r>
        <w:t xml:space="preserve">7], using </w:t>
      </w:r>
      <w:r>
        <w:rPr>
          <w:lang w:val="en-US"/>
        </w:rPr>
        <w:t xml:space="preserve">the </w:t>
      </w:r>
      <w:r>
        <w:t>vnd.3gpp.5gnas content-type.</w:t>
      </w:r>
    </w:p>
    <w:p w14:paraId="32EA0113" w14:textId="0DA29D56" w:rsidR="00066066" w:rsidRDefault="005B1EEB" w:rsidP="00066066">
      <w:r>
        <w:t>Clause</w:t>
      </w:r>
      <w:r w:rsidR="00066066">
        <w:t xml:space="preserve"> 5.2.3.1 specifies the information that shall be included in these payloads.</w:t>
      </w:r>
    </w:p>
    <w:p w14:paraId="32EA0114" w14:textId="77777777" w:rsidR="00066066" w:rsidRDefault="00066066" w:rsidP="00066066">
      <w:pPr>
        <w:rPr>
          <w:lang w:val="en-US"/>
        </w:rPr>
      </w:pPr>
      <w:r>
        <w:rPr>
          <w:lang w:val="en-US"/>
        </w:rPr>
        <w:t xml:space="preserve">n1SmInfoFromUe </w:t>
      </w:r>
      <w:r w:rsidR="006730A0">
        <w:rPr>
          <w:lang w:val="en-US"/>
        </w:rPr>
        <w:t xml:space="preserve">and n1SmInfoToUe </w:t>
      </w:r>
      <w:r>
        <w:rPr>
          <w:lang w:val="en-US"/>
        </w:rPr>
        <w:t>may encode the 5GS NAS IEs</w:t>
      </w:r>
      <w:r w:rsidR="006730A0" w:rsidRPr="006730A0">
        <w:rPr>
          <w:lang w:val="en-US"/>
        </w:rPr>
        <w:t xml:space="preserve"> </w:t>
      </w:r>
      <w:r w:rsidR="006730A0">
        <w:rPr>
          <w:lang w:val="en-US"/>
        </w:rPr>
        <w:t>listed in tables 6.1.6.4.4-1 and 6.1.6.4.4-2.</w:t>
      </w:r>
    </w:p>
    <w:p w14:paraId="32EA0115" w14:textId="77777777" w:rsidR="006730A0" w:rsidRDefault="006730A0" w:rsidP="006730A0">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AC60A1" w14:paraId="32EA011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6"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17" w14:textId="77777777" w:rsidR="006730A0" w:rsidRDefault="006730A0" w:rsidP="00CB3EFC">
            <w:pPr>
              <w:pStyle w:val="TAH"/>
            </w:pPr>
            <w:r>
              <w:t>Reference</w:t>
            </w:r>
          </w:p>
          <w:p w14:paraId="32EA0118"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19" w14:textId="77777777" w:rsidR="006730A0" w:rsidRDefault="006730A0" w:rsidP="00CB3EFC">
            <w:pPr>
              <w:pStyle w:val="TAH"/>
            </w:pPr>
            <w:r>
              <w:t>Related NAS SM message</w:t>
            </w:r>
          </w:p>
        </w:tc>
      </w:tr>
      <w:tr w:rsidR="006730A0" w:rsidRPr="00975C68" w14:paraId="32EA011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B"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1C"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1D" w14:textId="77777777" w:rsidR="006730A0" w:rsidRPr="00975C68" w:rsidRDefault="006730A0" w:rsidP="00CB3EFC">
            <w:pPr>
              <w:pStyle w:val="TAL"/>
              <w:rPr>
                <w:lang w:val="fr-FR"/>
              </w:rPr>
            </w:pPr>
            <w:r>
              <w:rPr>
                <w:lang w:val="fr-FR"/>
              </w:rPr>
              <w:t>All NAS SM messages</w:t>
            </w:r>
          </w:p>
        </w:tc>
      </w:tr>
      <w:tr w:rsidR="006730A0" w:rsidRPr="00975C68" w14:paraId="32EA0122"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F" w14:textId="77777777" w:rsidR="006730A0" w:rsidRDefault="006730A0" w:rsidP="00CB3EFC">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32EA0120" w14:textId="67CC2806" w:rsidR="006730A0" w:rsidRDefault="00714BBB" w:rsidP="00CB3EFC">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32EA0121"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6730A0" w:rsidRPr="00975C68" w14:paraId="32EA0126"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3" w14:textId="77777777" w:rsidR="006730A0" w:rsidRDefault="006730A0" w:rsidP="00CB3EFC">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32EA0124" w14:textId="1E284E2A" w:rsidR="006730A0" w:rsidRDefault="00714BBB" w:rsidP="00CB3EFC">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32EA0125"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714BBB" w:rsidRPr="001654E3" w14:paraId="3CAEE8E0"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E6C32F" w14:textId="10865105" w:rsidR="00714BBB" w:rsidRPr="00757B26" w:rsidRDefault="00714BBB" w:rsidP="00714BBB">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0BDA8F2F" w14:textId="0BDEF9EC" w:rsidR="00714BBB" w:rsidRDefault="00714BBB" w:rsidP="00714BBB">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042682B1" w14:textId="77777777" w:rsidR="00714BBB" w:rsidRDefault="00714BBB" w:rsidP="00714BBB">
            <w:pPr>
              <w:pStyle w:val="TAL"/>
              <w:rPr>
                <w:lang w:val="fr-FR"/>
              </w:rPr>
            </w:pPr>
            <w:r w:rsidRPr="00975C68">
              <w:rPr>
                <w:lang w:val="fr-FR"/>
              </w:rPr>
              <w:t xml:space="preserve">PDU Session </w:t>
            </w:r>
            <w:r>
              <w:rPr>
                <w:lang w:val="fr-FR"/>
              </w:rPr>
              <w:t>Establishment Request</w:t>
            </w:r>
          </w:p>
          <w:p w14:paraId="5AB3BEE3" w14:textId="54707D5E"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714BBB" w:rsidRPr="001654E3" w14:paraId="0BD9C5BB"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A4BD7C4" w14:textId="7A865A68" w:rsidR="00714BBB" w:rsidRPr="00757B26" w:rsidRDefault="00714BBB" w:rsidP="00714BBB">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6AA12E33" w14:textId="0F475121" w:rsidR="00714BBB" w:rsidRDefault="00714BBB" w:rsidP="00714BBB">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A332859" w14:textId="77777777" w:rsidR="00714BBB" w:rsidRDefault="00714BBB" w:rsidP="00714BBB">
            <w:pPr>
              <w:pStyle w:val="TAL"/>
              <w:rPr>
                <w:lang w:val="fr-FR"/>
              </w:rPr>
            </w:pPr>
            <w:r w:rsidRPr="00975C68">
              <w:rPr>
                <w:lang w:val="fr-FR"/>
              </w:rPr>
              <w:t xml:space="preserve">PDU Session </w:t>
            </w:r>
            <w:r>
              <w:rPr>
                <w:lang w:val="fr-FR"/>
              </w:rPr>
              <w:t>Modification Request</w:t>
            </w:r>
          </w:p>
          <w:p w14:paraId="44765CFA" w14:textId="12EF84A1" w:rsidR="008646BF" w:rsidRPr="00AC60A1" w:rsidRDefault="008646BF" w:rsidP="00714BBB">
            <w:pPr>
              <w:pStyle w:val="TAL"/>
              <w:rPr>
                <w:lang w:val="fr-FR"/>
              </w:rPr>
            </w:pPr>
            <w:r>
              <w:rPr>
                <w:lang w:val="fr-FR"/>
              </w:rPr>
              <w:t>(NOTE 3)</w:t>
            </w:r>
          </w:p>
        </w:tc>
      </w:tr>
      <w:tr w:rsidR="006730A0" w:rsidRPr="00AC60A1" w14:paraId="32EA012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7" w14:textId="77777777" w:rsidR="006730A0" w:rsidRPr="00AC60A1" w:rsidRDefault="006730A0" w:rsidP="00CB3EFC">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32EA0128" w14:textId="0B4B6EE3" w:rsidR="006730A0" w:rsidRDefault="00714BBB" w:rsidP="00CB3EFC">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32EA0129" w14:textId="77777777" w:rsidR="006730A0" w:rsidRPr="00AC60A1" w:rsidRDefault="006730A0" w:rsidP="00CB3EFC">
            <w:pPr>
              <w:pStyle w:val="TAL"/>
              <w:rPr>
                <w:lang w:val="fr-FR"/>
              </w:rPr>
            </w:pPr>
            <w:r w:rsidRPr="00AC60A1">
              <w:rPr>
                <w:lang w:val="fr-FR"/>
              </w:rPr>
              <w:t xml:space="preserve">PDU Session </w:t>
            </w:r>
            <w:r>
              <w:rPr>
                <w:lang w:val="fr-FR"/>
              </w:rPr>
              <w:t>Establishment Request</w:t>
            </w:r>
          </w:p>
        </w:tc>
      </w:tr>
      <w:tr w:rsidR="006730A0" w:rsidRPr="00AC60A1" w14:paraId="32EA0134"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B"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2C" w14:textId="67E9B4D5" w:rsidR="006730A0" w:rsidRDefault="00714BBB"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2D"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2E" w14:textId="77777777" w:rsidR="006730A0" w:rsidRDefault="006730A0" w:rsidP="00CB3EFC">
            <w:pPr>
              <w:pStyle w:val="TAL"/>
              <w:rPr>
                <w:lang w:val="fr-FR"/>
              </w:rPr>
            </w:pPr>
            <w:r w:rsidRPr="00975C68">
              <w:rPr>
                <w:lang w:val="fr-FR"/>
              </w:rPr>
              <w:t xml:space="preserve">PDU Session </w:t>
            </w:r>
            <w:r>
              <w:rPr>
                <w:lang w:val="fr-FR"/>
              </w:rPr>
              <w:t>Authentication Complete</w:t>
            </w:r>
          </w:p>
          <w:p w14:paraId="32EA012F"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0" w14:textId="77777777" w:rsidR="006730A0" w:rsidRDefault="006730A0" w:rsidP="00CB3EFC">
            <w:pPr>
              <w:pStyle w:val="TAL"/>
              <w:rPr>
                <w:lang w:val="fr-FR"/>
              </w:rPr>
            </w:pPr>
            <w:r w:rsidRPr="00975C68">
              <w:rPr>
                <w:lang w:val="fr-FR"/>
              </w:rPr>
              <w:t xml:space="preserve">PDU Session </w:t>
            </w:r>
            <w:r>
              <w:rPr>
                <w:lang w:val="fr-FR"/>
              </w:rPr>
              <w:t>Modification Complete</w:t>
            </w:r>
          </w:p>
          <w:p w14:paraId="32EA0131" w14:textId="77777777" w:rsidR="006730A0" w:rsidRDefault="006730A0" w:rsidP="00CB3EFC">
            <w:pPr>
              <w:pStyle w:val="TAL"/>
              <w:rPr>
                <w:lang w:val="fr-FR"/>
              </w:rPr>
            </w:pPr>
            <w:r w:rsidRPr="00975C68">
              <w:rPr>
                <w:lang w:val="fr-FR"/>
              </w:rPr>
              <w:t xml:space="preserve">PDU Session </w:t>
            </w:r>
            <w:r>
              <w:rPr>
                <w:lang w:val="fr-FR"/>
              </w:rPr>
              <w:t>Modification Command Reject</w:t>
            </w:r>
          </w:p>
          <w:p w14:paraId="32EA0132" w14:textId="77777777" w:rsidR="006730A0" w:rsidRDefault="006730A0" w:rsidP="00CB3EFC">
            <w:pPr>
              <w:pStyle w:val="TAL"/>
              <w:rPr>
                <w:lang w:val="fr-FR"/>
              </w:rPr>
            </w:pPr>
            <w:r w:rsidRPr="00975C68">
              <w:rPr>
                <w:lang w:val="fr-FR"/>
              </w:rPr>
              <w:t xml:space="preserve">PDU Session </w:t>
            </w:r>
            <w:r>
              <w:rPr>
                <w:lang w:val="fr-FR"/>
              </w:rPr>
              <w:t>Release Request</w:t>
            </w:r>
          </w:p>
          <w:p w14:paraId="32EA0133" w14:textId="77777777" w:rsidR="006730A0" w:rsidRPr="00AC60A1" w:rsidRDefault="006730A0" w:rsidP="00CB3EFC">
            <w:pPr>
              <w:pStyle w:val="TAL"/>
              <w:rPr>
                <w:lang w:val="fr-FR"/>
              </w:rPr>
            </w:pPr>
            <w:r w:rsidRPr="00975C68">
              <w:rPr>
                <w:lang w:val="fr-FR"/>
              </w:rPr>
              <w:t xml:space="preserve">PDU Session </w:t>
            </w:r>
            <w:r>
              <w:rPr>
                <w:lang w:val="fr-FR"/>
              </w:rPr>
              <w:t>Release Complete</w:t>
            </w:r>
          </w:p>
        </w:tc>
      </w:tr>
      <w:tr w:rsidR="006730A0" w:rsidRPr="00AC60A1" w14:paraId="32EA013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5"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36" w14:textId="0BCB3C54" w:rsidR="006730A0" w:rsidRDefault="00714BBB"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37" w14:textId="77777777" w:rsidR="006730A0" w:rsidRDefault="006730A0" w:rsidP="00CB3EFC">
            <w:pPr>
              <w:pStyle w:val="TAL"/>
            </w:pPr>
            <w:r w:rsidRPr="00975C68">
              <w:rPr>
                <w:lang w:val="fr-FR"/>
              </w:rPr>
              <w:t xml:space="preserve">PDU Session </w:t>
            </w:r>
            <w:r>
              <w:rPr>
                <w:lang w:val="fr-FR"/>
              </w:rPr>
              <w:t>Authentication Complete</w:t>
            </w:r>
          </w:p>
        </w:tc>
      </w:tr>
      <w:tr w:rsidR="006730A0" w:rsidRPr="00AC60A1" w14:paraId="32EA013D"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9" w14:textId="77777777" w:rsidR="006730A0" w:rsidRDefault="006730A0" w:rsidP="00CB3EFC">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32EA013A" w14:textId="0ED61A0A" w:rsidR="006730A0" w:rsidRDefault="00714BBB" w:rsidP="00CB3EFC">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2EA013B"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C" w14:textId="77777777" w:rsidR="006730A0" w:rsidRDefault="006730A0" w:rsidP="00CB3EFC">
            <w:pPr>
              <w:pStyle w:val="TAL"/>
            </w:pPr>
          </w:p>
        </w:tc>
      </w:tr>
      <w:tr w:rsidR="00283FD2" w:rsidRPr="00AC60A1" w14:paraId="32EA0142" w14:textId="77777777" w:rsidTr="00714BBB">
        <w:trPr>
          <w:jc w:val="center"/>
        </w:trPr>
        <w:tc>
          <w:tcPr>
            <w:tcW w:w="1402" w:type="pct"/>
            <w:tcBorders>
              <w:top w:val="single" w:sz="4" w:space="0" w:color="auto"/>
              <w:left w:val="single" w:sz="4" w:space="0" w:color="auto"/>
              <w:bottom w:val="single" w:sz="4" w:space="0" w:color="auto"/>
              <w:right w:val="single" w:sz="4" w:space="0" w:color="auto"/>
            </w:tcBorders>
          </w:tcPr>
          <w:p w14:paraId="32EA013E" w14:textId="77777777" w:rsidR="00283FD2" w:rsidRDefault="00283FD2" w:rsidP="00777461">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32EA013F" w14:textId="46B1BBF6" w:rsidR="00283FD2" w:rsidRDefault="00714BBB" w:rsidP="00777461">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32EA0140" w14:textId="77777777" w:rsidR="00283FD2" w:rsidRDefault="00283FD2" w:rsidP="00777461">
            <w:pPr>
              <w:pStyle w:val="TAL"/>
              <w:rPr>
                <w:lang w:val="fr-FR"/>
              </w:rPr>
            </w:pPr>
            <w:r w:rsidRPr="00975C68">
              <w:rPr>
                <w:lang w:val="fr-FR"/>
              </w:rPr>
              <w:t xml:space="preserve">PDU Session </w:t>
            </w:r>
            <w:r>
              <w:rPr>
                <w:lang w:val="fr-FR"/>
              </w:rPr>
              <w:t>Modification Request</w:t>
            </w:r>
          </w:p>
          <w:p w14:paraId="32EA0141" w14:textId="77777777" w:rsidR="00283FD2" w:rsidRDefault="00283FD2" w:rsidP="00777461">
            <w:pPr>
              <w:pStyle w:val="TAL"/>
            </w:pPr>
          </w:p>
        </w:tc>
      </w:tr>
      <w:tr w:rsidR="00714BBB" w:rsidRPr="00AC60A1" w14:paraId="031A67A1"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76411A1" w14:textId="694D33E5" w:rsidR="00714BBB" w:rsidRDefault="00714BBB" w:rsidP="00714BBB">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5053291" w14:textId="51CCBCAB" w:rsidR="00714BBB" w:rsidRDefault="00714BBB" w:rsidP="00714BBB">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366EDC37" w14:textId="77777777" w:rsidR="00714BBB" w:rsidRDefault="00714BBB" w:rsidP="00714BBB">
            <w:pPr>
              <w:pStyle w:val="TAL"/>
              <w:rPr>
                <w:lang w:val="fr-FR"/>
              </w:rPr>
            </w:pPr>
            <w:r w:rsidRPr="00975C68">
              <w:rPr>
                <w:lang w:val="fr-FR"/>
              </w:rPr>
              <w:t xml:space="preserve">PDU Session </w:t>
            </w:r>
            <w:r>
              <w:rPr>
                <w:lang w:val="fr-FR"/>
              </w:rPr>
              <w:t>Modification Request</w:t>
            </w:r>
          </w:p>
          <w:p w14:paraId="5602F9A1" w14:textId="77777777" w:rsidR="00714BBB" w:rsidRDefault="00714BBB" w:rsidP="00714BBB">
            <w:pPr>
              <w:pStyle w:val="TAL"/>
              <w:rPr>
                <w:lang w:val="fr-FR"/>
              </w:rPr>
            </w:pPr>
            <w:r>
              <w:rPr>
                <w:lang w:val="fr-FR"/>
              </w:rPr>
              <w:t>PDU Session Release Request</w:t>
            </w:r>
          </w:p>
          <w:p w14:paraId="4B2F728D" w14:textId="77777777" w:rsidR="00714BBB" w:rsidRPr="00757B26" w:rsidRDefault="00714BBB" w:rsidP="00714BBB">
            <w:pPr>
              <w:pStyle w:val="TAL"/>
            </w:pPr>
            <w:r w:rsidRPr="00757B26">
              <w:t>PDU Session Release Complete</w:t>
            </w:r>
          </w:p>
          <w:p w14:paraId="1EF39EA8" w14:textId="6E40C1E5" w:rsidR="00714BBB" w:rsidRPr="00757B26" w:rsidRDefault="0063723A" w:rsidP="00714BBB">
            <w:pPr>
              <w:pStyle w:val="TAL"/>
            </w:pPr>
            <w:r>
              <w:t>(</w:t>
            </w:r>
            <w:r w:rsidR="00714BBB" w:rsidRPr="00757B26">
              <w:t xml:space="preserve">NOTE </w:t>
            </w:r>
            <w:r>
              <w:t>2)</w:t>
            </w:r>
          </w:p>
        </w:tc>
      </w:tr>
      <w:tr w:rsidR="006730A0" w:rsidRPr="00AC60A1" w14:paraId="32EA014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3" w14:textId="77777777" w:rsidR="006730A0" w:rsidRDefault="006730A0" w:rsidP="00CB3EFC">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32EA0144" w14:textId="2B84AD67" w:rsidR="006730A0" w:rsidRDefault="00714BBB" w:rsidP="00CB3EFC">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32EA0145"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46"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47" w14:textId="54A2E2FD" w:rsidR="006730A0" w:rsidRPr="00975C68" w:rsidRDefault="0063723A" w:rsidP="00CB3EFC">
            <w:pPr>
              <w:pStyle w:val="TAL"/>
              <w:rPr>
                <w:lang w:val="fr-FR"/>
              </w:rPr>
            </w:pPr>
            <w:r>
              <w:rPr>
                <w:lang w:val="fr-FR"/>
              </w:rPr>
              <w:t>(</w:t>
            </w:r>
            <w:r w:rsidR="006730A0">
              <w:rPr>
                <w:lang w:val="fr-FR"/>
              </w:rPr>
              <w:t>NOTE</w:t>
            </w:r>
            <w:r>
              <w:rPr>
                <w:lang w:val="fr-FR"/>
              </w:rPr>
              <w:t xml:space="preserve"> 1)</w:t>
            </w:r>
          </w:p>
        </w:tc>
      </w:tr>
      <w:tr w:rsidR="006B01C1" w:rsidRPr="00AC60A1" w14:paraId="003AE5BD" w14:textId="77777777" w:rsidTr="00C604EB">
        <w:trPr>
          <w:jc w:val="center"/>
        </w:trPr>
        <w:tc>
          <w:tcPr>
            <w:tcW w:w="1402" w:type="pct"/>
            <w:tcBorders>
              <w:top w:val="single" w:sz="4" w:space="0" w:color="auto"/>
              <w:left w:val="single" w:sz="4" w:space="0" w:color="auto"/>
              <w:bottom w:val="single" w:sz="4" w:space="0" w:color="auto"/>
              <w:right w:val="single" w:sz="4" w:space="0" w:color="auto"/>
            </w:tcBorders>
          </w:tcPr>
          <w:p w14:paraId="26E98AB0" w14:textId="211063AD" w:rsidR="006B01C1" w:rsidRDefault="006B01C1" w:rsidP="006B01C1">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87A388F" w14:textId="0CCCA69D" w:rsidR="006B01C1" w:rsidRDefault="006B01C1" w:rsidP="006B01C1">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32E3F2F" w14:textId="22208DF2" w:rsidR="006B01C1" w:rsidRPr="00975C68" w:rsidRDefault="006B01C1" w:rsidP="006B01C1">
            <w:pPr>
              <w:pStyle w:val="TAL"/>
              <w:rPr>
                <w:lang w:val="fr-FR"/>
              </w:rPr>
            </w:pPr>
            <w:r w:rsidRPr="00975C68">
              <w:rPr>
                <w:lang w:val="fr-FR"/>
              </w:rPr>
              <w:t xml:space="preserve">PDU Session </w:t>
            </w:r>
            <w:r>
              <w:rPr>
                <w:lang w:val="fr-FR"/>
              </w:rPr>
              <w:t>Modification Request</w:t>
            </w:r>
          </w:p>
        </w:tc>
      </w:tr>
      <w:tr w:rsidR="006730A0" w:rsidRPr="00AC60A1" w14:paraId="32EA014A"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00AF9F56" w14:textId="61165A7C" w:rsidR="006730A0" w:rsidRDefault="006730A0" w:rsidP="00CB3EFC">
            <w:pPr>
              <w:pStyle w:val="TAN"/>
              <w:rPr>
                <w:lang w:val="en-US"/>
              </w:rPr>
            </w:pPr>
            <w:r w:rsidRPr="00AC60A1">
              <w:rPr>
                <w:lang w:val="en-US"/>
              </w:rPr>
              <w:t>NOTE</w:t>
            </w:r>
            <w:r w:rsidR="0063723A">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 xml:space="preserve">contain UE capabilities that the V-SMF only needs to transfer to the H-SMF, e.g. support of reflective QoS, </w:t>
            </w:r>
            <w:r w:rsidR="0063723A">
              <w:rPr>
                <w:lang w:val="en-US"/>
              </w:rPr>
              <w:t xml:space="preserve">or support of multi-homed IPv6 PDU session, </w:t>
            </w:r>
            <w:r>
              <w:rPr>
                <w:lang w:val="en-US"/>
              </w:rPr>
              <w:t>and/or capabilities to be interpreted and used by the V-SMF.</w:t>
            </w:r>
          </w:p>
          <w:p w14:paraId="38DC47E1" w14:textId="77777777" w:rsidR="0063723A" w:rsidRDefault="0063723A" w:rsidP="00CB3EFC">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 and not within the n1SmInfoToUE binary data.</w:t>
            </w:r>
          </w:p>
          <w:p w14:paraId="32EA0149" w14:textId="4C227F00" w:rsidR="008646BF" w:rsidRPr="00AC60A1" w:rsidRDefault="008646BF" w:rsidP="00CB3EFC">
            <w:pPr>
              <w:pStyle w:val="TAN"/>
              <w:rPr>
                <w:lang w:val="en-US"/>
              </w:rPr>
            </w:pPr>
            <w:r>
              <w:t>NOTE 3:</w:t>
            </w:r>
            <w:r w:rsidR="005E1CE4">
              <w:rPr>
                <w:lang w:val="en-US"/>
              </w:rPr>
              <w:tab/>
            </w:r>
            <w:r>
              <w:t>This information is defined as a "V" IE (i.e. without a Type field) in other NAS messages, e.g. PDU Session Establishment Request, in which case it shall be sent as separate maximum integrity protected data rate IEs over N16 and not within the n1SmInfoToUE binary data.</w:t>
            </w:r>
          </w:p>
        </w:tc>
      </w:tr>
    </w:tbl>
    <w:p w14:paraId="32EA014B" w14:textId="77777777" w:rsidR="006730A0" w:rsidRPr="00AC60A1" w:rsidRDefault="006730A0" w:rsidP="00AC60A1">
      <w:pPr>
        <w:rPr>
          <w:lang w:val="en-US"/>
        </w:rPr>
      </w:pPr>
    </w:p>
    <w:p w14:paraId="32EA014C" w14:textId="77777777" w:rsidR="006730A0" w:rsidRDefault="006730A0" w:rsidP="006730A0">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151"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D"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4E" w14:textId="77777777" w:rsidR="006730A0" w:rsidRDefault="006730A0" w:rsidP="00CB3EFC">
            <w:pPr>
              <w:pStyle w:val="TAH"/>
            </w:pPr>
            <w:r>
              <w:t>Reference</w:t>
            </w:r>
          </w:p>
          <w:p w14:paraId="32EA014F"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50" w14:textId="77777777" w:rsidR="006730A0" w:rsidRDefault="006730A0" w:rsidP="00CB3EFC">
            <w:pPr>
              <w:pStyle w:val="TAH"/>
            </w:pPr>
            <w:r>
              <w:t>Related NAS SM message</w:t>
            </w:r>
          </w:p>
        </w:tc>
      </w:tr>
      <w:tr w:rsidR="006730A0" w:rsidRPr="00975C68" w14:paraId="32EA0155"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2"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53"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54" w14:textId="77777777" w:rsidR="006730A0" w:rsidRPr="00975C68" w:rsidRDefault="006730A0" w:rsidP="00CB3EFC">
            <w:pPr>
              <w:pStyle w:val="TAL"/>
              <w:rPr>
                <w:lang w:val="fr-FR"/>
              </w:rPr>
            </w:pPr>
            <w:r>
              <w:rPr>
                <w:lang w:val="fr-FR"/>
              </w:rPr>
              <w:t>All NAS SM messages</w:t>
            </w:r>
          </w:p>
        </w:tc>
      </w:tr>
      <w:tr w:rsidR="006730A0" w:rsidRPr="001654E3" w14:paraId="32EA015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6" w14:textId="77777777" w:rsidR="006730A0" w:rsidRPr="00975C68" w:rsidRDefault="006730A0" w:rsidP="00CB3EFC">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32EA0157" w14:textId="07EAF61B" w:rsidR="006730A0" w:rsidRDefault="0063723A" w:rsidP="00CB3EFC">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32EA0158"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9" w14:textId="77777777" w:rsidR="006730A0" w:rsidRPr="00975C68" w:rsidRDefault="006730A0" w:rsidP="00CB3EFC">
            <w:pPr>
              <w:pStyle w:val="TAL"/>
              <w:rPr>
                <w:lang w:val="fr-FR"/>
              </w:rPr>
            </w:pPr>
            <w:r w:rsidRPr="00975C68">
              <w:rPr>
                <w:lang w:val="fr-FR"/>
              </w:rPr>
              <w:t xml:space="preserve">PDU Session </w:t>
            </w:r>
            <w:r>
              <w:rPr>
                <w:lang w:val="fr-FR"/>
              </w:rPr>
              <w:t>Modification Command</w:t>
            </w:r>
          </w:p>
        </w:tc>
      </w:tr>
      <w:tr w:rsidR="006730A0" w:rsidRPr="00975C68" w14:paraId="32EA016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B"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5C" w14:textId="5BF01664" w:rsidR="006730A0" w:rsidRDefault="0063723A"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5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E" w14:textId="77777777" w:rsidR="006730A0" w:rsidRDefault="006730A0" w:rsidP="00CB3EFC">
            <w:pPr>
              <w:pStyle w:val="TAL"/>
              <w:rPr>
                <w:lang w:val="fr-FR"/>
              </w:rPr>
            </w:pPr>
            <w:r w:rsidRPr="00975C68">
              <w:rPr>
                <w:lang w:val="fr-FR"/>
              </w:rPr>
              <w:t xml:space="preserve">PDU Session </w:t>
            </w:r>
            <w:r>
              <w:rPr>
                <w:lang w:val="fr-FR"/>
              </w:rPr>
              <w:t>Establishment Reject</w:t>
            </w:r>
          </w:p>
          <w:p w14:paraId="296F3642" w14:textId="77777777" w:rsidR="006730A0" w:rsidRDefault="006730A0" w:rsidP="00CB3EFC">
            <w:pPr>
              <w:pStyle w:val="TAL"/>
              <w:rPr>
                <w:lang w:val="fr-FR"/>
              </w:rPr>
            </w:pPr>
            <w:r w:rsidRPr="00975C68">
              <w:rPr>
                <w:lang w:val="fr-FR"/>
              </w:rPr>
              <w:t xml:space="preserve">PDU Session </w:t>
            </w:r>
            <w:r>
              <w:rPr>
                <w:lang w:val="fr-FR"/>
              </w:rPr>
              <w:t>Authentication Command</w:t>
            </w:r>
          </w:p>
          <w:p w14:paraId="78A48B76" w14:textId="77777777" w:rsidR="0063723A" w:rsidRDefault="0063723A" w:rsidP="0063723A">
            <w:pPr>
              <w:pStyle w:val="TAL"/>
              <w:rPr>
                <w:lang w:val="fr-FR"/>
              </w:rPr>
            </w:pPr>
            <w:r>
              <w:rPr>
                <w:lang w:val="fr-FR"/>
              </w:rPr>
              <w:t>PDU Session Authentication Result</w:t>
            </w:r>
          </w:p>
          <w:p w14:paraId="32EA015F" w14:textId="5B872C32" w:rsidR="0063723A" w:rsidRPr="00AC60A1" w:rsidRDefault="0063723A" w:rsidP="0063723A">
            <w:pPr>
              <w:pStyle w:val="TAL"/>
              <w:rPr>
                <w:lang w:val="fr-FR"/>
              </w:rPr>
            </w:pPr>
            <w:r>
              <w:rPr>
                <w:lang w:val="fr-FR"/>
              </w:rPr>
              <w:t>PDU Session Release Command</w:t>
            </w:r>
          </w:p>
        </w:tc>
      </w:tr>
      <w:tr w:rsidR="0063723A" w:rsidRPr="00AC60A1" w14:paraId="17E3A309"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B42793B" w14:textId="4470D289" w:rsidR="0063723A" w:rsidRDefault="0063723A" w:rsidP="0063723A">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5031A333" w14:textId="3749992D" w:rsidR="0063723A" w:rsidRDefault="0063723A" w:rsidP="0063723A">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705F6CF3" w14:textId="1D863129" w:rsidR="0063723A" w:rsidRPr="00AC60A1" w:rsidRDefault="0063723A" w:rsidP="0063723A">
            <w:pPr>
              <w:pStyle w:val="TAL"/>
              <w:rPr>
                <w:lang w:val="fr-FR"/>
              </w:rPr>
            </w:pPr>
            <w:r>
              <w:rPr>
                <w:lang w:val="fr-FR"/>
              </w:rPr>
              <w:t>PDU Session Establishment Reject</w:t>
            </w:r>
          </w:p>
        </w:tc>
      </w:tr>
      <w:tr w:rsidR="006730A0" w:rsidRPr="001654E3" w14:paraId="32EA016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1"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62" w14:textId="2497D717" w:rsidR="006730A0" w:rsidRDefault="0063723A"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63"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4" w14:textId="77777777" w:rsidR="006730A0" w:rsidRDefault="006730A0" w:rsidP="00CB3EFC">
            <w:pPr>
              <w:pStyle w:val="TAL"/>
              <w:rPr>
                <w:lang w:val="fr-FR"/>
              </w:rPr>
            </w:pPr>
            <w:r w:rsidRPr="00975C68">
              <w:rPr>
                <w:lang w:val="fr-FR"/>
              </w:rPr>
              <w:t xml:space="preserve">PDU Session </w:t>
            </w:r>
            <w:r>
              <w:rPr>
                <w:lang w:val="fr-FR"/>
              </w:rPr>
              <w:t>Establishment Reject</w:t>
            </w:r>
          </w:p>
          <w:p w14:paraId="32EA0165" w14:textId="77867A45" w:rsidR="006730A0" w:rsidRDefault="006730A0" w:rsidP="00CB3EFC">
            <w:pPr>
              <w:pStyle w:val="TAL"/>
              <w:rPr>
                <w:lang w:val="fr-FR"/>
              </w:rPr>
            </w:pPr>
            <w:r w:rsidRPr="00975C68">
              <w:rPr>
                <w:lang w:val="fr-FR"/>
              </w:rPr>
              <w:t xml:space="preserve">PDU Session </w:t>
            </w:r>
            <w:r>
              <w:rPr>
                <w:lang w:val="fr-FR"/>
              </w:rPr>
              <w:t>Authentication Command</w:t>
            </w:r>
          </w:p>
          <w:p w14:paraId="7D0DAFA2" w14:textId="361CD3ED" w:rsidR="0063723A" w:rsidRDefault="0063723A" w:rsidP="00CB3EFC">
            <w:pPr>
              <w:pStyle w:val="TAL"/>
              <w:rPr>
                <w:lang w:val="fr-FR"/>
              </w:rPr>
            </w:pPr>
            <w:r>
              <w:rPr>
                <w:lang w:val="fr-FR"/>
              </w:rPr>
              <w:t>PDU Session Authentication Result</w:t>
            </w:r>
          </w:p>
          <w:p w14:paraId="32EA0166" w14:textId="77777777" w:rsidR="006730A0" w:rsidRDefault="006730A0" w:rsidP="00CB3EFC">
            <w:pPr>
              <w:pStyle w:val="TAL"/>
              <w:rPr>
                <w:lang w:val="fr-FR"/>
              </w:rPr>
            </w:pPr>
            <w:r w:rsidRPr="00975C68">
              <w:rPr>
                <w:lang w:val="fr-FR"/>
              </w:rPr>
              <w:t xml:space="preserve">PDU Session </w:t>
            </w:r>
            <w:r>
              <w:rPr>
                <w:lang w:val="fr-FR"/>
              </w:rPr>
              <w:t>Modification Reject</w:t>
            </w:r>
          </w:p>
          <w:p w14:paraId="32EA0167"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8" w14:textId="77777777" w:rsidR="006730A0" w:rsidRDefault="006730A0" w:rsidP="00CB3EFC">
            <w:pPr>
              <w:pStyle w:val="TAL"/>
              <w:rPr>
                <w:lang w:val="fr-FR"/>
              </w:rPr>
            </w:pPr>
            <w:r w:rsidRPr="00975C68">
              <w:rPr>
                <w:lang w:val="fr-FR"/>
              </w:rPr>
              <w:t xml:space="preserve">PDU Session </w:t>
            </w:r>
            <w:r>
              <w:rPr>
                <w:lang w:val="fr-FR"/>
              </w:rPr>
              <w:t>Release Reject</w:t>
            </w:r>
          </w:p>
          <w:p w14:paraId="32EA0169" w14:textId="77777777" w:rsidR="006730A0" w:rsidRPr="00AC60A1" w:rsidRDefault="006730A0" w:rsidP="00CB3EFC">
            <w:pPr>
              <w:pStyle w:val="TAL"/>
              <w:rPr>
                <w:lang w:val="fr-FR"/>
              </w:rPr>
            </w:pPr>
            <w:r w:rsidRPr="00975C68">
              <w:rPr>
                <w:lang w:val="fr-FR"/>
              </w:rPr>
              <w:t xml:space="preserve">PDU Session </w:t>
            </w:r>
            <w:r>
              <w:rPr>
                <w:lang w:val="fr-FR"/>
              </w:rPr>
              <w:t>Release Command</w:t>
            </w:r>
          </w:p>
        </w:tc>
      </w:tr>
      <w:tr w:rsidR="006730A0" w:rsidRPr="00AC60A1" w14:paraId="32EA017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B" w14:textId="77777777" w:rsidR="006730A0" w:rsidRPr="00AC60A1" w:rsidRDefault="006730A0" w:rsidP="00CB3EFC">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32EA016C" w14:textId="7023623F" w:rsidR="006730A0" w:rsidRPr="00AC60A1" w:rsidRDefault="0063723A" w:rsidP="00CB3EFC">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2EA016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E"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F" w14:textId="77777777" w:rsidR="006730A0" w:rsidRPr="00AC60A1" w:rsidRDefault="006730A0" w:rsidP="00CB3EFC">
            <w:pPr>
              <w:pStyle w:val="TAL"/>
              <w:rPr>
                <w:lang w:val="fr-FR"/>
              </w:rPr>
            </w:pPr>
            <w:r>
              <w:rPr>
                <w:lang w:val="fr-FR"/>
              </w:rPr>
              <w:t>See NOTE.</w:t>
            </w:r>
          </w:p>
        </w:tc>
      </w:tr>
      <w:tr w:rsidR="0063723A" w:rsidRPr="001654E3" w14:paraId="77C41C2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3C978B4C" w14:textId="3AFFCEB4" w:rsidR="0063723A" w:rsidRPr="00AC60A1" w:rsidRDefault="0063723A" w:rsidP="0063723A">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1CC7B7E1" w14:textId="02A9A9C2" w:rsidR="0063723A" w:rsidRPr="00AC60A1" w:rsidRDefault="0063723A" w:rsidP="0063723A">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41E22D33" w14:textId="77777777" w:rsidR="0063723A" w:rsidRDefault="0063723A" w:rsidP="0063723A">
            <w:pPr>
              <w:pStyle w:val="TAL"/>
              <w:rPr>
                <w:lang w:val="fr-FR"/>
              </w:rPr>
            </w:pPr>
            <w:r w:rsidRPr="00975C68">
              <w:rPr>
                <w:lang w:val="fr-FR"/>
              </w:rPr>
              <w:t xml:space="preserve">PDU Session </w:t>
            </w:r>
            <w:r>
              <w:rPr>
                <w:lang w:val="fr-FR"/>
              </w:rPr>
              <w:t>Establishment Accept</w:t>
            </w:r>
          </w:p>
          <w:p w14:paraId="5EE7A57A" w14:textId="1CECE070" w:rsidR="0063723A" w:rsidRPr="00AC60A1" w:rsidRDefault="0063723A" w:rsidP="0063723A">
            <w:pPr>
              <w:pStyle w:val="TAL"/>
              <w:rPr>
                <w:lang w:val="fr-FR"/>
              </w:rPr>
            </w:pPr>
            <w:r w:rsidRPr="00975C68">
              <w:rPr>
                <w:lang w:val="fr-FR"/>
              </w:rPr>
              <w:t xml:space="preserve">PDU Session </w:t>
            </w:r>
            <w:r>
              <w:rPr>
                <w:lang w:val="fr-FR"/>
              </w:rPr>
              <w:t>Modification Command</w:t>
            </w:r>
          </w:p>
        </w:tc>
      </w:tr>
      <w:tr w:rsidR="006730A0" w:rsidRPr="00AC60A1" w14:paraId="32EA0172"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2EA0171" w14:textId="77777777" w:rsidR="006730A0" w:rsidRPr="00AC60A1" w:rsidRDefault="006730A0" w:rsidP="00CB3EFC">
            <w:pPr>
              <w:pStyle w:val="TAN"/>
              <w:rPr>
                <w:lang w:val="en-US"/>
              </w:rPr>
            </w:pPr>
            <w:r w:rsidRPr="00AC60A1">
              <w:rPr>
                <w:lang w:val="en-US"/>
              </w:rPr>
              <w:t>NOTE:</w:t>
            </w:r>
            <w:r w:rsidRPr="00AC60A1">
              <w:rPr>
                <w:lang w:val="en-US"/>
              </w:rPr>
              <w:tab/>
              <w:t>Th</w:t>
            </w:r>
            <w:r>
              <w:rPr>
                <w:lang w:val="en-US"/>
              </w:rPr>
              <w:t xml:space="preserve">is IE </w:t>
            </w:r>
            <w:r>
              <w:rPr>
                <w:rFonts w:cs="Arial"/>
                <w:szCs w:val="18"/>
              </w:rPr>
              <w:t>indicates the 5GSM cause the H-SMF requires the V-SMF to send to the UE. T</w:t>
            </w:r>
            <w:r>
              <w:t xml:space="preserve">he V-SMF shall transfer the received value to the UE without interpretation. </w:t>
            </w:r>
            <w:r>
              <w:br/>
              <w:t>This information is defined as a "V" IE (i.e. without a Type field) in other NAS messages, e.g. PDU Session Establishment Reject message, in which case it shall be sent as a separate n1SmCause IE over N16 and not within the n1SmInfoToUE binary data.</w:t>
            </w:r>
          </w:p>
        </w:tc>
      </w:tr>
    </w:tbl>
    <w:p w14:paraId="32EA0173" w14:textId="77777777" w:rsidR="006730A0" w:rsidRDefault="006730A0" w:rsidP="00066066">
      <w:pPr>
        <w:rPr>
          <w:lang w:val="en-US"/>
        </w:rPr>
      </w:pPr>
    </w:p>
    <w:p w14:paraId="32EA0174" w14:textId="77777777" w:rsidR="006730A0" w:rsidRDefault="006730A0" w:rsidP="006730A0">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32EA0175" w14:textId="2732D65D" w:rsidR="006730A0" w:rsidRDefault="006730A0" w:rsidP="006730A0">
      <w:pPr>
        <w:pStyle w:val="NO"/>
      </w:pPr>
      <w:r>
        <w:t>NOTE:</w:t>
      </w:r>
      <w:r>
        <w:tab/>
        <w:t xml:space="preserve">The Information Element Identifier (see </w:t>
      </w:r>
      <w:r w:rsidR="005B1EEB">
        <w:t>clause</w:t>
      </w:r>
      <w:r>
        <w:t xml:space="preserve"> 11.2.1.1.3 of</w:t>
      </w:r>
      <w:r w:rsidR="00151DAB">
        <w:t xml:space="preserve"> 3GPP TS</w:t>
      </w:r>
      <w:r w:rsidR="00CA4B50">
        <w:t> 24.007 [</w:t>
      </w:r>
      <w:r>
        <w:t>8]) of a 5GS NAS IE uniquely identifies an IE in a given message.</w:t>
      </w:r>
    </w:p>
    <w:p w14:paraId="32EA0176" w14:textId="77777777" w:rsidR="000C5200" w:rsidRDefault="000C5200" w:rsidP="000C5200">
      <w:pPr>
        <w:pStyle w:val="Heading3"/>
      </w:pPr>
      <w:bookmarkStart w:id="1065" w:name="_Toc20129648"/>
      <w:bookmarkStart w:id="1066" w:name="_Toc27584275"/>
      <w:bookmarkStart w:id="1067" w:name="_Toc36455577"/>
      <w:bookmarkStart w:id="1068" w:name="_Toc45026963"/>
      <w:bookmarkStart w:id="1069" w:name="_Toc67687298"/>
      <w:r>
        <w:t>6.1.</w:t>
      </w:r>
      <w:r w:rsidR="004B1E63">
        <w:t>7</w:t>
      </w:r>
      <w:r>
        <w:tab/>
        <w:t>Error Handling</w:t>
      </w:r>
      <w:bookmarkEnd w:id="1065"/>
      <w:bookmarkEnd w:id="1066"/>
      <w:bookmarkEnd w:id="1067"/>
      <w:bookmarkEnd w:id="1068"/>
      <w:bookmarkEnd w:id="1069"/>
    </w:p>
    <w:p w14:paraId="32EA0177" w14:textId="77777777" w:rsidR="00C66CE9" w:rsidRDefault="00C66CE9" w:rsidP="00C66CE9">
      <w:pPr>
        <w:pStyle w:val="Heading4"/>
      </w:pPr>
      <w:bookmarkStart w:id="1070" w:name="_Toc20129649"/>
      <w:bookmarkStart w:id="1071" w:name="_Toc27584276"/>
      <w:bookmarkStart w:id="1072" w:name="_Toc36455578"/>
      <w:bookmarkStart w:id="1073" w:name="_Toc45026964"/>
      <w:bookmarkStart w:id="1074" w:name="_Toc67687299"/>
      <w:r>
        <w:t>6.1.7.1</w:t>
      </w:r>
      <w:r>
        <w:tab/>
        <w:t>General</w:t>
      </w:r>
      <w:bookmarkEnd w:id="1070"/>
      <w:bookmarkEnd w:id="1071"/>
      <w:bookmarkEnd w:id="1072"/>
      <w:bookmarkEnd w:id="1073"/>
      <w:bookmarkEnd w:id="1074"/>
    </w:p>
    <w:p w14:paraId="32EA0178" w14:textId="64C66C01" w:rsidR="00BE3568" w:rsidRDefault="00BE3568" w:rsidP="00BE3568">
      <w:r>
        <w:t xml:space="preserve">HTTP error handling shall be supported as specified in </w:t>
      </w:r>
      <w:r w:rsidR="005B1EEB">
        <w:t>clause</w:t>
      </w:r>
      <w:r>
        <w:t xml:space="preserve"> 5.2.4 </w:t>
      </w:r>
      <w:r w:rsidRPr="008C21B1">
        <w:t>of</w:t>
      </w:r>
      <w:r w:rsidR="00151DAB">
        <w:t xml:space="preserve"> 3GPP TS</w:t>
      </w:r>
      <w:r w:rsidR="00CA4B50">
        <w:t> </w:t>
      </w:r>
      <w:r w:rsidR="00CA4B50" w:rsidRPr="008C21B1">
        <w:t>29.500</w:t>
      </w:r>
      <w:r w:rsidR="00CA4B50">
        <w:t> </w:t>
      </w:r>
      <w:r w:rsidR="00CA4B50" w:rsidRPr="008C21B1">
        <w:t>[</w:t>
      </w:r>
      <w:r w:rsidRPr="008C21B1">
        <w:t>4]</w:t>
      </w:r>
      <w:r>
        <w:t>.</w:t>
      </w:r>
    </w:p>
    <w:p w14:paraId="32EA0179" w14:textId="77777777" w:rsidR="00C66CE9" w:rsidRDefault="00C66CE9" w:rsidP="00C66CE9">
      <w:pPr>
        <w:pStyle w:val="Heading4"/>
      </w:pPr>
      <w:bookmarkStart w:id="1075" w:name="_Toc20129650"/>
      <w:bookmarkStart w:id="1076" w:name="_Toc27584277"/>
      <w:bookmarkStart w:id="1077" w:name="_Toc36455579"/>
      <w:bookmarkStart w:id="1078" w:name="_Toc45026965"/>
      <w:bookmarkStart w:id="1079" w:name="_Toc67687300"/>
      <w:r>
        <w:t>6.1.7.2</w:t>
      </w:r>
      <w:r>
        <w:tab/>
        <w:t>Protocol Errors</w:t>
      </w:r>
      <w:bookmarkEnd w:id="1075"/>
      <w:bookmarkEnd w:id="1076"/>
      <w:bookmarkEnd w:id="1077"/>
      <w:bookmarkEnd w:id="1078"/>
      <w:bookmarkEnd w:id="1079"/>
    </w:p>
    <w:p w14:paraId="32EA017A" w14:textId="11CF8079" w:rsidR="00983A83" w:rsidRPr="00020058" w:rsidRDefault="00983A83" w:rsidP="00983A83">
      <w:r>
        <w:t xml:space="preserve">Protocol errors handling shall be supported as specified in </w:t>
      </w:r>
      <w:r w:rsidR="005B1EEB">
        <w:t>clause</w:t>
      </w:r>
      <w:r>
        <w:t xml:space="preserve"> 5.2.7 of</w:t>
      </w:r>
      <w:r w:rsidR="00151DAB">
        <w:t xml:space="preserve"> 3GPP TS</w:t>
      </w:r>
      <w:r w:rsidR="00CA4B50">
        <w:t> 29.500 [</w:t>
      </w:r>
      <w:r>
        <w:t>4].</w:t>
      </w:r>
    </w:p>
    <w:p w14:paraId="32EA017B" w14:textId="77777777" w:rsidR="00C66CE9" w:rsidRDefault="00C66CE9" w:rsidP="00C66CE9">
      <w:pPr>
        <w:pStyle w:val="Heading4"/>
      </w:pPr>
      <w:bookmarkStart w:id="1080" w:name="_Toc20129651"/>
      <w:bookmarkStart w:id="1081" w:name="_Toc27584278"/>
      <w:bookmarkStart w:id="1082" w:name="_Toc36455580"/>
      <w:bookmarkStart w:id="1083" w:name="_Toc45026966"/>
      <w:bookmarkStart w:id="1084" w:name="_Toc67687301"/>
      <w:r>
        <w:t>6.1.7.3</w:t>
      </w:r>
      <w:r>
        <w:tab/>
        <w:t>Application Errors</w:t>
      </w:r>
      <w:bookmarkEnd w:id="1080"/>
      <w:bookmarkEnd w:id="1081"/>
      <w:bookmarkEnd w:id="1082"/>
      <w:bookmarkEnd w:id="1083"/>
      <w:bookmarkEnd w:id="1084"/>
    </w:p>
    <w:p w14:paraId="32EA017C" w14:textId="3A4E2779" w:rsidR="00867F5D" w:rsidRDefault="00867F5D" w:rsidP="00C66CE9">
      <w:r>
        <w:t>The common application errors defined in Table 5.2.7.2-1 of</w:t>
      </w:r>
      <w:r w:rsidR="00151DAB">
        <w:t xml:space="preserve"> 3GPP TS</w:t>
      </w:r>
      <w:r w:rsidR="00CA4B50">
        <w:t> </w:t>
      </w:r>
      <w:r w:rsidR="00CA4B50" w:rsidRPr="008C21B1">
        <w:t>29.500</w:t>
      </w:r>
      <w:r w:rsidR="00CA4B50">
        <w:t> </w:t>
      </w:r>
      <w:r w:rsidR="00CA4B50" w:rsidRPr="008C21B1">
        <w:t>[</w:t>
      </w:r>
      <w:r w:rsidRPr="008C21B1">
        <w:t>4]</w:t>
      </w:r>
      <w:r>
        <w:t xml:space="preserve"> may be used for the Nsmf_PDUSession service.</w:t>
      </w:r>
    </w:p>
    <w:p w14:paraId="32EA017D" w14:textId="77777777" w:rsidR="00C66CE9" w:rsidRDefault="00C66CE9" w:rsidP="00C66CE9">
      <w:r>
        <w:t xml:space="preserve">The </w:t>
      </w:r>
      <w:r w:rsidR="00867F5D">
        <w:t xml:space="preserve">following </w:t>
      </w:r>
      <w:r>
        <w:t>application errors listed in Table 6.1.7.3-1</w:t>
      </w:r>
      <w:r w:rsidR="00867F5D" w:rsidRPr="00867F5D">
        <w:t xml:space="preserve"> </w:t>
      </w:r>
      <w:r w:rsidR="00867F5D">
        <w:t>are specific to the Nsmf_PDUSession service</w:t>
      </w:r>
      <w:r>
        <w:t>.</w:t>
      </w:r>
    </w:p>
    <w:p w14:paraId="32EA017E" w14:textId="77777777" w:rsidR="00C66CE9" w:rsidRDefault="00C66CE9" w:rsidP="00C66CE9">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C66CE9" w:rsidRPr="00AC60A1" w14:paraId="32EA018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7F" w14:textId="77777777" w:rsidR="00C66CE9" w:rsidRDefault="00C66CE9" w:rsidP="00CB3EFC">
            <w:pPr>
              <w:pStyle w:val="TAH"/>
            </w:pPr>
            <w:bookmarkStart w:id="1085"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32EA0180" w14:textId="77777777" w:rsidR="00C66CE9" w:rsidRDefault="00C66CE9" w:rsidP="00CB3EFC">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32EA0181" w14:textId="77777777" w:rsidR="00C66CE9" w:rsidRDefault="00C66CE9" w:rsidP="00CB3EFC">
            <w:pPr>
              <w:pStyle w:val="TAH"/>
            </w:pPr>
            <w:r>
              <w:t>Description</w:t>
            </w:r>
          </w:p>
        </w:tc>
      </w:tr>
      <w:tr w:rsidR="00C66CE9" w:rsidRPr="00D67E1C" w14:paraId="32EA018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3" w14:textId="77777777" w:rsidR="00C66CE9" w:rsidRDefault="00C66CE9" w:rsidP="00CB3EFC">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32EA018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85" w14:textId="77777777" w:rsidR="00C66CE9" w:rsidRDefault="00C66CE9" w:rsidP="00CB3EFC">
            <w:pPr>
              <w:pStyle w:val="TAL"/>
            </w:pPr>
            <w:r>
              <w:t>This indicates that an error, other than those listed in this table, was detected when processing the N1 SM information received in the request, e.g. N1 SM protocol error.</w:t>
            </w:r>
          </w:p>
        </w:tc>
      </w:tr>
      <w:tr w:rsidR="00C66CE9" w:rsidRPr="00D67E1C" w14:paraId="32EA018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7" w14:textId="77777777" w:rsidR="00C66CE9" w:rsidRDefault="00C66CE9" w:rsidP="00CB3EFC">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2EA018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9" w14:textId="77777777" w:rsidR="00C66CE9" w:rsidRDefault="00C66CE9" w:rsidP="00CB3EFC">
            <w:pPr>
              <w:pStyle w:val="TAL"/>
            </w:pPr>
            <w:r>
              <w:t>The subscriber does not have the necessary subscription to access the SNSSAI.</w:t>
            </w:r>
          </w:p>
        </w:tc>
      </w:tr>
      <w:tr w:rsidR="00C66CE9" w:rsidRPr="00D67E1C" w14:paraId="32EA018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B" w14:textId="77777777" w:rsidR="00C66CE9" w:rsidRDefault="00C66CE9" w:rsidP="00CB3EFC">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32EA018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D" w14:textId="77777777" w:rsidR="00C66CE9" w:rsidRDefault="00C66CE9" w:rsidP="00CB3EFC">
            <w:pPr>
              <w:pStyle w:val="TAL"/>
            </w:pPr>
            <w:r>
              <w:t>The subscriber does not have the necessary subscription to access the DNN.</w:t>
            </w:r>
          </w:p>
        </w:tc>
      </w:tr>
      <w:tr w:rsidR="00C66CE9" w:rsidRPr="00D67E1C" w14:paraId="32EA019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F" w14:textId="77777777" w:rsidR="00C66CE9" w:rsidRDefault="00C66CE9" w:rsidP="00CB3EFC">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32EA019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1" w14:textId="77777777" w:rsidR="00C66CE9" w:rsidRDefault="00C66CE9" w:rsidP="00CB3EFC">
            <w:pPr>
              <w:pStyle w:val="TAL"/>
            </w:pPr>
            <w:r>
              <w:t>The subscriber does not have the necessary subscription for the requested PDU session type.</w:t>
            </w:r>
          </w:p>
        </w:tc>
      </w:tr>
      <w:tr w:rsidR="00C66CE9" w:rsidRPr="00D67E1C" w14:paraId="32EA019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3" w14:textId="77777777" w:rsidR="00C66CE9" w:rsidRDefault="00C66CE9" w:rsidP="00CB3EFC">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2EA019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5" w14:textId="77777777" w:rsidR="00C66CE9" w:rsidRDefault="00C66CE9" w:rsidP="00CB3EFC">
            <w:pPr>
              <w:pStyle w:val="TAL"/>
            </w:pPr>
            <w:r>
              <w:t>The subscriber does not have the necessary subscription for the requested SSC mode.</w:t>
            </w:r>
          </w:p>
        </w:tc>
      </w:tr>
      <w:tr w:rsidR="00C66CE9" w:rsidRPr="00D67E1C" w14:paraId="32EA019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7" w14:textId="77777777" w:rsidR="00C66CE9" w:rsidRDefault="00C66CE9" w:rsidP="00CB3EFC">
            <w:pPr>
              <w:pStyle w:val="TAC"/>
            </w:pPr>
            <w:r>
              <w:t>SUBS</w:t>
            </w:r>
            <w:r w:rsidR="00867F5D">
              <w:t>CRIPTION</w:t>
            </w:r>
            <w:r>
              <w:t>_DENIED</w:t>
            </w:r>
          </w:p>
        </w:tc>
        <w:tc>
          <w:tcPr>
            <w:tcW w:w="529" w:type="pct"/>
            <w:tcBorders>
              <w:top w:val="single" w:sz="4" w:space="0" w:color="auto"/>
              <w:left w:val="single" w:sz="4" w:space="0" w:color="auto"/>
              <w:bottom w:val="single" w:sz="4" w:space="0" w:color="auto"/>
              <w:right w:val="single" w:sz="4" w:space="0" w:color="auto"/>
            </w:tcBorders>
          </w:tcPr>
          <w:p w14:paraId="32EA019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9" w14:textId="77777777" w:rsidR="00C66CE9" w:rsidRDefault="00C66CE9" w:rsidP="00CB3EFC">
            <w:pPr>
              <w:pStyle w:val="TAL"/>
            </w:pPr>
            <w:r>
              <w:t>This indicates an error, other than those listed in this table, due to lack of necessary subscription to serve the UE request.</w:t>
            </w:r>
          </w:p>
        </w:tc>
      </w:tr>
      <w:tr w:rsidR="00C66CE9" w:rsidRPr="00D67E1C" w14:paraId="32EA019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B" w14:textId="77777777" w:rsidR="00C66CE9" w:rsidRDefault="00C66CE9" w:rsidP="00CB3EFC">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32EA019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9D" w14:textId="77777777" w:rsidR="00C66CE9" w:rsidRDefault="00C66CE9" w:rsidP="00CB3EFC">
            <w:pPr>
              <w:pStyle w:val="TAL"/>
            </w:pPr>
            <w:r>
              <w:t>The DNN is not supported by the SMF.</w:t>
            </w:r>
          </w:p>
        </w:tc>
      </w:tr>
      <w:tr w:rsidR="00C66CE9" w:rsidRPr="00D67E1C" w14:paraId="32EA01A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F" w14:textId="77777777" w:rsidR="00C66CE9" w:rsidRDefault="00C66CE9" w:rsidP="00CB3EFC">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32EA01A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1" w14:textId="77777777" w:rsidR="00C66CE9" w:rsidRDefault="00C66CE9" w:rsidP="00CB3EFC">
            <w:pPr>
              <w:pStyle w:val="TAL"/>
            </w:pPr>
            <w:r>
              <w:t>The requested PDU session type is not supported by the SMF for the PDN corresponding to the DNN.</w:t>
            </w:r>
          </w:p>
        </w:tc>
      </w:tr>
      <w:tr w:rsidR="00C66CE9" w:rsidRPr="00D67E1C" w14:paraId="32EA01A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3" w14:textId="77777777" w:rsidR="00C66CE9" w:rsidRDefault="00C66CE9" w:rsidP="00CB3EFC">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32EA01A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5" w14:textId="77777777" w:rsidR="00C66CE9" w:rsidRDefault="00C66CE9" w:rsidP="00CB3EFC">
            <w:pPr>
              <w:pStyle w:val="TAL"/>
            </w:pPr>
            <w:r>
              <w:t>The requested SSC mode is not supported by the SMF for the PDN corresponding to the DNN.</w:t>
            </w:r>
          </w:p>
        </w:tc>
      </w:tr>
      <w:tr w:rsidR="00C66CE9" w:rsidRPr="00AC60A1" w14:paraId="32EA01A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7" w14:textId="77777777" w:rsidR="00C66CE9" w:rsidRDefault="00C66CE9" w:rsidP="00CB3EFC">
            <w:pPr>
              <w:pStyle w:val="TAC"/>
            </w:pPr>
            <w:r>
              <w:t>H</w:t>
            </w:r>
            <w:r w:rsidR="00867F5D">
              <w:t>OME_</w:t>
            </w:r>
            <w:r>
              <w:t>R</w:t>
            </w:r>
            <w:r w:rsidR="00867F5D">
              <w:t>OUTED_ROAMING</w:t>
            </w:r>
            <w:r>
              <w:t>_REQUIRED</w:t>
            </w:r>
          </w:p>
        </w:tc>
        <w:tc>
          <w:tcPr>
            <w:tcW w:w="529" w:type="pct"/>
            <w:tcBorders>
              <w:top w:val="single" w:sz="4" w:space="0" w:color="auto"/>
              <w:left w:val="single" w:sz="4" w:space="0" w:color="auto"/>
              <w:bottom w:val="single" w:sz="4" w:space="0" w:color="auto"/>
              <w:right w:val="single" w:sz="4" w:space="0" w:color="auto"/>
            </w:tcBorders>
          </w:tcPr>
          <w:p w14:paraId="32EA01A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9" w14:textId="77777777" w:rsidR="00C66CE9" w:rsidRDefault="00C66CE9" w:rsidP="00CB3EFC">
            <w:pPr>
              <w:pStyle w:val="TAL"/>
            </w:pPr>
            <w:r>
              <w:t xml:space="preserve">It is used in LBO roaming, </w:t>
            </w:r>
            <w:r>
              <w:rPr>
                <w:lang w:eastAsia="zh-CN"/>
              </w:rPr>
              <w:t xml:space="preserve">if the V-SMF is not able to process some part of the N1 SM information that requires Home Routed Roaming. </w:t>
            </w:r>
          </w:p>
        </w:tc>
      </w:tr>
      <w:tr w:rsidR="00C66CE9" w:rsidRPr="00AC60A1" w14:paraId="32EA01A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B" w14:textId="77777777" w:rsidR="00C66CE9" w:rsidRDefault="00C66CE9" w:rsidP="00CB3EFC">
            <w:pPr>
              <w:pStyle w:val="TAC"/>
            </w:pPr>
            <w:r>
              <w:t>OUT_OF_LADN_S</w:t>
            </w:r>
            <w:r w:rsidR="00867F5D">
              <w:t>ERVICE_</w:t>
            </w:r>
            <w:r>
              <w:t>A</w:t>
            </w:r>
            <w:r w:rsidR="00867F5D">
              <w:t>REA</w:t>
            </w:r>
          </w:p>
        </w:tc>
        <w:tc>
          <w:tcPr>
            <w:tcW w:w="529" w:type="pct"/>
            <w:tcBorders>
              <w:top w:val="single" w:sz="4" w:space="0" w:color="auto"/>
              <w:left w:val="single" w:sz="4" w:space="0" w:color="auto"/>
              <w:bottom w:val="single" w:sz="4" w:space="0" w:color="auto"/>
              <w:right w:val="single" w:sz="4" w:space="0" w:color="auto"/>
            </w:tcBorders>
          </w:tcPr>
          <w:p w14:paraId="32EA01A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D" w14:textId="77777777" w:rsidR="00C66CE9" w:rsidRDefault="00C66CE9" w:rsidP="00CB3EFC">
            <w:pPr>
              <w:pStyle w:val="TAL"/>
            </w:pPr>
            <w:r>
              <w:t>The PDU session corresponds to a LADN and the UE is outside of the LADN Service Area.</w:t>
            </w:r>
          </w:p>
        </w:tc>
      </w:tr>
      <w:tr w:rsidR="00601FC4" w:rsidRPr="00AC60A1" w14:paraId="32EA01B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F" w14:textId="77777777" w:rsidR="00601FC4" w:rsidRDefault="00601FC4" w:rsidP="00601FC4">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32EA01B0"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1" w14:textId="77777777" w:rsidR="00601FC4" w:rsidRDefault="00601FC4" w:rsidP="00601FC4">
            <w:pPr>
              <w:pStyle w:val="TAL"/>
            </w:pPr>
            <w:r>
              <w:t>This indicates that an error, other than those listed in this table, was detected when processing the N2 SM information received in the request, e.g. N2 SM protocol error.</w:t>
            </w:r>
          </w:p>
        </w:tc>
      </w:tr>
      <w:tr w:rsidR="00601FC4" w:rsidRPr="00AC60A1" w14:paraId="32EA01B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3" w14:textId="77777777" w:rsidR="00601FC4" w:rsidRDefault="00601FC4" w:rsidP="00601FC4">
            <w:pPr>
              <w:pStyle w:val="TAC"/>
            </w:pPr>
            <w:r>
              <w:t>PRIO</w:t>
            </w:r>
            <w:r w:rsidR="00867F5D">
              <w:t>RITIZED</w:t>
            </w:r>
            <w:r>
              <w:t>_SERVICES_ONLY</w:t>
            </w:r>
          </w:p>
        </w:tc>
        <w:tc>
          <w:tcPr>
            <w:tcW w:w="529" w:type="pct"/>
            <w:tcBorders>
              <w:top w:val="single" w:sz="4" w:space="0" w:color="auto"/>
              <w:left w:val="single" w:sz="4" w:space="0" w:color="auto"/>
              <w:bottom w:val="single" w:sz="4" w:space="0" w:color="auto"/>
              <w:right w:val="single" w:sz="4" w:space="0" w:color="auto"/>
            </w:tcBorders>
          </w:tcPr>
          <w:p w14:paraId="32EA01B4"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5" w14:textId="77777777" w:rsidR="00601FC4" w:rsidRDefault="00601FC4" w:rsidP="00601FC4">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601FC4" w:rsidRPr="00AC60A1" w14:paraId="32EA01B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7" w14:textId="77777777" w:rsidR="00601FC4" w:rsidRDefault="00601FC4" w:rsidP="00601FC4">
            <w:pPr>
              <w:pStyle w:val="TAC"/>
            </w:pPr>
            <w:r>
              <w:t>P</w:t>
            </w:r>
            <w:r w:rsidR="00867F5D">
              <w:t>DU_</w:t>
            </w:r>
            <w:r>
              <w:t>S</w:t>
            </w:r>
            <w:r w:rsidR="00867F5D">
              <w:t>ESSION_</w:t>
            </w:r>
            <w:r>
              <w:t>A</w:t>
            </w:r>
            <w:r w:rsidR="00867F5D">
              <w:t>NCHOR</w:t>
            </w:r>
            <w:r>
              <w:t>_CHANGE</w:t>
            </w:r>
          </w:p>
        </w:tc>
        <w:tc>
          <w:tcPr>
            <w:tcW w:w="529" w:type="pct"/>
            <w:tcBorders>
              <w:top w:val="single" w:sz="4" w:space="0" w:color="auto"/>
              <w:left w:val="single" w:sz="4" w:space="0" w:color="auto"/>
              <w:bottom w:val="single" w:sz="4" w:space="0" w:color="auto"/>
              <w:right w:val="single" w:sz="4" w:space="0" w:color="auto"/>
            </w:tcBorders>
          </w:tcPr>
          <w:p w14:paraId="32EA01B8"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9" w14:textId="77777777" w:rsidR="00601FC4" w:rsidRDefault="00601FC4" w:rsidP="00601FC4">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26346C" w:rsidRPr="00AC60A1" w14:paraId="32EA01B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B" w14:textId="77777777" w:rsidR="0026346C" w:rsidRDefault="0026346C" w:rsidP="00F70259">
            <w:pPr>
              <w:pStyle w:val="TAC"/>
            </w:pPr>
            <w:r>
              <w:t>TARGET_MME_CAP</w:t>
            </w:r>
            <w:r w:rsidR="00867F5D">
              <w:t>ABILITY</w:t>
            </w:r>
          </w:p>
        </w:tc>
        <w:tc>
          <w:tcPr>
            <w:tcW w:w="529" w:type="pct"/>
            <w:tcBorders>
              <w:top w:val="single" w:sz="4" w:space="0" w:color="auto"/>
              <w:left w:val="single" w:sz="4" w:space="0" w:color="auto"/>
              <w:bottom w:val="single" w:sz="4" w:space="0" w:color="auto"/>
              <w:right w:val="single" w:sz="4" w:space="0" w:color="auto"/>
            </w:tcBorders>
          </w:tcPr>
          <w:p w14:paraId="32EA01BC" w14:textId="77777777" w:rsidR="0026346C" w:rsidRDefault="0026346C"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D" w14:textId="77777777" w:rsidR="0026346C" w:rsidRDefault="0026346C" w:rsidP="00F70259">
            <w:pPr>
              <w:pStyle w:val="TAL"/>
            </w:pPr>
            <w:r>
              <w:t xml:space="preserve">A request to retrieve an SM context is rejected due to the target MME not capable to support the PDU session. </w:t>
            </w:r>
          </w:p>
        </w:tc>
      </w:tr>
      <w:tr w:rsidR="00C90D18" w:rsidRPr="00AC60A1" w14:paraId="32EA01C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F" w14:textId="77777777" w:rsidR="00C90D18" w:rsidRDefault="00C90D18" w:rsidP="00F70259">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32EA01C0" w14:textId="77777777" w:rsidR="00C90D18" w:rsidRDefault="00C90D18"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1" w14:textId="77777777" w:rsidR="00C90D18" w:rsidRDefault="00C90D18" w:rsidP="00F70259">
            <w:pPr>
              <w:pStyle w:val="TAL"/>
            </w:pPr>
            <w:r>
              <w:t>It is used during an EPS to 5GS Idle mode mobility or handover, if the PDU session does not support seamless session continuity to 5GS.</w:t>
            </w:r>
          </w:p>
        </w:tc>
      </w:tr>
      <w:tr w:rsidR="004F2971" w:rsidRPr="00AC60A1" w14:paraId="32EA01C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3" w14:textId="77777777" w:rsidR="004F2971" w:rsidRDefault="004F2971" w:rsidP="004F2971">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32EA01C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5" w14:textId="77777777" w:rsidR="004F2971" w:rsidRDefault="004F2971" w:rsidP="004F2971">
            <w:pPr>
              <w:pStyle w:val="TAL"/>
            </w:pPr>
            <w:r>
              <w:t xml:space="preserve">The request is rejected due to a temporarily inability to page the UE. </w:t>
            </w:r>
          </w:p>
        </w:tc>
      </w:tr>
      <w:tr w:rsidR="004F2971" w:rsidRPr="00AC60A1" w14:paraId="32EA01C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7" w14:textId="77777777" w:rsidR="004F2971" w:rsidRDefault="004F2971" w:rsidP="004F2971">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32EA01C8"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9" w14:textId="77777777" w:rsidR="004F2971" w:rsidRDefault="004F2971" w:rsidP="004F2971">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4F2971" w:rsidRPr="00AC60A1" w14:paraId="32EA01C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B" w14:textId="77777777" w:rsidR="004F2971" w:rsidRDefault="004F2971" w:rsidP="004F2971">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32EA01CC"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D" w14:textId="77777777" w:rsidR="004F2971" w:rsidRDefault="004F2971" w:rsidP="004F2971">
            <w:pPr>
              <w:pStyle w:val="TAL"/>
            </w:pPr>
            <w:r>
              <w:t>The request is rejected by the UE.</w:t>
            </w:r>
          </w:p>
        </w:tc>
      </w:tr>
      <w:tr w:rsidR="004F2971" w:rsidRPr="00AC60A1" w14:paraId="32EA01D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F" w14:textId="77777777" w:rsidR="004F2971" w:rsidRDefault="004F2971" w:rsidP="004F2971">
            <w:pPr>
              <w:pStyle w:val="TAC"/>
            </w:pPr>
            <w:r>
              <w:t>REJ</w:t>
            </w:r>
            <w:r w:rsidR="00867F5D">
              <w:t>ECTED</w:t>
            </w:r>
            <w:r>
              <w:t>_DUE_VPLMN_POLICY</w:t>
            </w:r>
          </w:p>
        </w:tc>
        <w:tc>
          <w:tcPr>
            <w:tcW w:w="529" w:type="pct"/>
            <w:tcBorders>
              <w:top w:val="single" w:sz="4" w:space="0" w:color="auto"/>
              <w:left w:val="single" w:sz="4" w:space="0" w:color="auto"/>
              <w:bottom w:val="single" w:sz="4" w:space="0" w:color="auto"/>
              <w:right w:val="single" w:sz="4" w:space="0" w:color="auto"/>
            </w:tcBorders>
          </w:tcPr>
          <w:p w14:paraId="32EA01D0"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1" w14:textId="77777777" w:rsidR="004F2971" w:rsidRDefault="004F2971" w:rsidP="004F2971">
            <w:pPr>
              <w:pStyle w:val="TAL"/>
            </w:pPr>
            <w:r>
              <w:t xml:space="preserve">The request is rejected due to VPLMN operator policy. </w:t>
            </w:r>
          </w:p>
        </w:tc>
      </w:tr>
      <w:tr w:rsidR="004F2971" w:rsidRPr="00AC60A1" w14:paraId="32EA01D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3" w14:textId="77777777" w:rsidR="004F2971" w:rsidRDefault="004F2971" w:rsidP="004F2971">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32EA01D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5" w14:textId="77777777" w:rsidR="004F2971" w:rsidRDefault="004F2971" w:rsidP="004F2971">
            <w:pPr>
              <w:pStyle w:val="TAL"/>
            </w:pPr>
            <w:r>
              <w:t>The request is rejected temporarily due to a mobilty procedure in progress.</w:t>
            </w:r>
          </w:p>
        </w:tc>
      </w:tr>
      <w:tr w:rsidR="00614AA3" w:rsidRPr="00AC60A1" w14:paraId="32EA01D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7" w14:textId="77777777" w:rsidR="00614AA3" w:rsidRDefault="00614AA3" w:rsidP="00614AA3">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32EA01D8" w14:textId="77777777" w:rsidR="00614AA3" w:rsidRDefault="00614AA3" w:rsidP="00614AA3">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9" w14:textId="77777777" w:rsidR="00614AA3" w:rsidRDefault="00614AA3" w:rsidP="00614AA3">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w:t>
            </w:r>
            <w:r w:rsidR="00B767EA">
              <w:t>"</w:t>
            </w:r>
            <w:r>
              <w:t>Required</w:t>
            </w:r>
            <w:r w:rsidR="00B767EA">
              <w:t>"</w:t>
            </w:r>
            <w:r>
              <w:t>.</w:t>
            </w:r>
          </w:p>
          <w:p w14:paraId="32EA01DA" w14:textId="77777777" w:rsidR="00614AA3" w:rsidRDefault="00614AA3" w:rsidP="00614AA3">
            <w:pPr>
              <w:pStyle w:val="TAL"/>
            </w:pPr>
          </w:p>
          <w:p w14:paraId="32EA01DB" w14:textId="77777777" w:rsidR="00614AA3" w:rsidRDefault="00614AA3" w:rsidP="00614AA3">
            <w:pPr>
              <w:pStyle w:val="TAL"/>
            </w:pPr>
            <w:r>
              <w:t>An NF service consumer that receives this error cause may use it for maintaining KPIs.</w:t>
            </w:r>
          </w:p>
        </w:tc>
      </w:tr>
      <w:tr w:rsidR="00C43287" w:rsidRPr="00AC60A1" w14:paraId="32EA01E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D" w14:textId="77777777" w:rsidR="00C43287" w:rsidRDefault="00C43287" w:rsidP="00C43287">
            <w:pPr>
              <w:pStyle w:val="TAC"/>
            </w:pPr>
            <w:r>
              <w:lastRenderedPageBreak/>
              <w:t>EBI_EXHAUSTED</w:t>
            </w:r>
          </w:p>
        </w:tc>
        <w:tc>
          <w:tcPr>
            <w:tcW w:w="529" w:type="pct"/>
            <w:tcBorders>
              <w:top w:val="single" w:sz="4" w:space="0" w:color="auto"/>
              <w:left w:val="single" w:sz="4" w:space="0" w:color="auto"/>
              <w:bottom w:val="single" w:sz="4" w:space="0" w:color="auto"/>
              <w:right w:val="single" w:sz="4" w:space="0" w:color="auto"/>
            </w:tcBorders>
          </w:tcPr>
          <w:p w14:paraId="32EA01DE" w14:textId="77777777" w:rsidR="00C43287" w:rsidRDefault="00C43287" w:rsidP="00C4328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F" w14:textId="77777777" w:rsidR="00C43287" w:rsidRDefault="00C43287" w:rsidP="00C43287">
            <w:pPr>
              <w:pStyle w:val="TAL"/>
            </w:pPr>
            <w:r>
              <w:t>The a</w:t>
            </w:r>
            <w:r>
              <w:rPr>
                <w:rFonts w:hint="eastAsia"/>
              </w:rPr>
              <w:t xml:space="preserve">llocation of EPS Bearer ID failed due to </w:t>
            </w:r>
            <w:r>
              <w:t>exhaustion of EBI as the maximum number of EBIs has already been allocated to the UE.</w:t>
            </w:r>
          </w:p>
        </w:tc>
      </w:tr>
      <w:tr w:rsidR="004172D4" w:rsidRPr="00AC60A1" w14:paraId="263448F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18B39732" w14:textId="4A754C34" w:rsidR="004172D4" w:rsidRDefault="004172D4" w:rsidP="004172D4">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3CBC1974" w14:textId="10F938CA"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7294B23" w14:textId="44046550" w:rsidR="004172D4" w:rsidRDefault="004172D4" w:rsidP="004172D4">
            <w:pPr>
              <w:pStyle w:val="TAL"/>
            </w:pPr>
            <w:r>
              <w:rPr>
                <w:rFonts w:hint="eastAsia"/>
              </w:rPr>
              <w:t>The allocation of EPS Bearer ID was rejected due to local policy in the Serving PLMN.</w:t>
            </w:r>
          </w:p>
        </w:tc>
      </w:tr>
      <w:tr w:rsidR="004172D4" w:rsidRPr="00AC60A1" w14:paraId="3B0F930D"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26C06EAB" w14:textId="77AF9649" w:rsidR="004172D4" w:rsidRDefault="004172D4" w:rsidP="004172D4">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3F6267B8" w14:textId="262561C3"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D31D044" w14:textId="03243768" w:rsidR="004172D4" w:rsidRDefault="004172D4" w:rsidP="004172D4">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591025" w:rsidRPr="00AC60A1" w14:paraId="626EE5E5" w14:textId="77777777" w:rsidTr="00DC115C">
        <w:trPr>
          <w:jc w:val="center"/>
        </w:trPr>
        <w:tc>
          <w:tcPr>
            <w:tcW w:w="2392" w:type="pct"/>
            <w:tcBorders>
              <w:top w:val="single" w:sz="4" w:space="0" w:color="auto"/>
              <w:left w:val="single" w:sz="4" w:space="0" w:color="auto"/>
              <w:bottom w:val="single" w:sz="4" w:space="0" w:color="auto"/>
              <w:right w:val="single" w:sz="4" w:space="0" w:color="auto"/>
            </w:tcBorders>
          </w:tcPr>
          <w:p w14:paraId="0AFF6834" w14:textId="71F9651F" w:rsidR="00591025" w:rsidRDefault="00591025" w:rsidP="00591025">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034D416D" w14:textId="07A94276" w:rsidR="00591025" w:rsidRDefault="00591025" w:rsidP="00591025">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5D39E5B" w14:textId="03676770" w:rsidR="00591025" w:rsidRDefault="00591025" w:rsidP="00591025">
            <w:pPr>
              <w:pStyle w:val="TAL"/>
            </w:pPr>
            <w:r>
              <w:t xml:space="preserve">It is used during EPS to 5GS mobility if the default EPS bearer context of the PDU session is reported as inactive by the UE in the epsBearerCtxStatus attribute. </w:t>
            </w:r>
          </w:p>
        </w:tc>
      </w:tr>
      <w:tr w:rsidR="008670DC" w:rsidRPr="00AC60A1" w14:paraId="0F984AFD" w14:textId="77777777" w:rsidTr="00867EA1">
        <w:trPr>
          <w:jc w:val="center"/>
        </w:trPr>
        <w:tc>
          <w:tcPr>
            <w:tcW w:w="2392" w:type="pct"/>
            <w:tcBorders>
              <w:top w:val="single" w:sz="4" w:space="0" w:color="auto"/>
              <w:left w:val="single" w:sz="4" w:space="0" w:color="auto"/>
              <w:bottom w:val="single" w:sz="4" w:space="0" w:color="auto"/>
              <w:right w:val="single" w:sz="4" w:space="0" w:color="auto"/>
            </w:tcBorders>
          </w:tcPr>
          <w:p w14:paraId="0B86A9CC" w14:textId="2158304F" w:rsidR="008670DC" w:rsidRDefault="008670DC" w:rsidP="008670DC">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482C9CA6" w14:textId="4F41FCA6" w:rsidR="008670DC" w:rsidRDefault="008670DC" w:rsidP="008670D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2826637" w14:textId="31863DC1" w:rsidR="008670DC" w:rsidRDefault="008670DC" w:rsidP="008670DC">
            <w:pPr>
              <w:pStyle w:val="TAL"/>
            </w:pPr>
            <w:r>
              <w:t xml:space="preserve">It is used during a N2 handover preparation or an EPS to 5GS handover preparation, if no resource is allocated by the target NG-RAN for the PDU session. </w:t>
            </w:r>
          </w:p>
        </w:tc>
      </w:tr>
      <w:tr w:rsidR="00C66CE9" w:rsidRPr="00AC60A1" w14:paraId="32EA01E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1" w14:textId="77777777" w:rsidR="00C66CE9" w:rsidRDefault="00C66CE9" w:rsidP="00CB3EFC">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32EA01E2" w14:textId="77777777" w:rsidR="00C66CE9" w:rsidRDefault="00C66CE9" w:rsidP="00CB3EFC">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32EA01E3" w14:textId="77777777" w:rsidR="00C66CE9" w:rsidRDefault="00C66CE9" w:rsidP="00CB3EFC">
            <w:pPr>
              <w:pStyle w:val="TAL"/>
            </w:pPr>
            <w:r>
              <w:t xml:space="preserve">It is used when no context </w:t>
            </w:r>
            <w:r w:rsidR="0026346C">
              <w:t xml:space="preserve">corresponding to the request </w:t>
            </w:r>
            <w:r>
              <w:t>exist</w:t>
            </w:r>
            <w:r w:rsidR="0026346C">
              <w:t>s</w:t>
            </w:r>
            <w:r>
              <w:t xml:space="preserve"> in the SMF.</w:t>
            </w:r>
          </w:p>
        </w:tc>
      </w:tr>
      <w:tr w:rsidR="00C66CE9" w:rsidRPr="00D67E1C" w14:paraId="32EA01E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5"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w:t>
            </w:r>
          </w:p>
        </w:tc>
        <w:tc>
          <w:tcPr>
            <w:tcW w:w="529" w:type="pct"/>
            <w:tcBorders>
              <w:top w:val="single" w:sz="4" w:space="0" w:color="auto"/>
              <w:left w:val="single" w:sz="4" w:space="0" w:color="auto"/>
              <w:bottom w:val="single" w:sz="4" w:space="0" w:color="auto"/>
              <w:right w:val="single" w:sz="4" w:space="0" w:color="auto"/>
            </w:tcBorders>
          </w:tcPr>
          <w:p w14:paraId="32EA01E6"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7" w14:textId="77777777" w:rsidR="00C66CE9" w:rsidRPr="00C575C6" w:rsidRDefault="00C66CE9" w:rsidP="00CB3EFC">
            <w:pPr>
              <w:pStyle w:val="TAL"/>
              <w:rPr>
                <w:lang w:val="en-US"/>
              </w:rPr>
            </w:pPr>
            <w:r>
              <w:rPr>
                <w:lang w:val="en-US"/>
              </w:rPr>
              <w:t>The request cannot be provided due to insufficient resources for the specific slice.</w:t>
            </w:r>
          </w:p>
        </w:tc>
      </w:tr>
      <w:tr w:rsidR="00C66CE9" w:rsidRPr="00D67E1C" w14:paraId="32EA01E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9"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_SLICE_DNN</w:t>
            </w:r>
          </w:p>
        </w:tc>
        <w:tc>
          <w:tcPr>
            <w:tcW w:w="529" w:type="pct"/>
            <w:tcBorders>
              <w:top w:val="single" w:sz="4" w:space="0" w:color="auto"/>
              <w:left w:val="single" w:sz="4" w:space="0" w:color="auto"/>
              <w:bottom w:val="single" w:sz="4" w:space="0" w:color="auto"/>
              <w:right w:val="single" w:sz="4" w:space="0" w:color="auto"/>
            </w:tcBorders>
          </w:tcPr>
          <w:p w14:paraId="32EA01EA"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B" w14:textId="77777777" w:rsidR="00C66CE9" w:rsidRPr="00C575C6" w:rsidRDefault="00C66CE9" w:rsidP="00CB3EFC">
            <w:pPr>
              <w:pStyle w:val="TAL"/>
              <w:rPr>
                <w:lang w:val="en-US"/>
              </w:rPr>
            </w:pPr>
            <w:r>
              <w:rPr>
                <w:lang w:val="en-US"/>
              </w:rPr>
              <w:t>The request cannot be provided due to insufficient resources for the specific slice and DNN.</w:t>
            </w:r>
          </w:p>
        </w:tc>
      </w:tr>
      <w:tr w:rsidR="00C66CE9" w:rsidRPr="00D67E1C" w14:paraId="32EA01F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D" w14:textId="77777777" w:rsidR="00C66CE9" w:rsidRPr="00C575C6" w:rsidRDefault="00C66CE9" w:rsidP="00CB3EFC">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32EA01EE" w14:textId="77777777" w:rsidR="00C66CE9" w:rsidRPr="00C575C6" w:rsidRDefault="00C66CE9" w:rsidP="00CB3EFC">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EF" w14:textId="77777777" w:rsidR="00C66CE9" w:rsidRPr="00C575C6" w:rsidRDefault="00C66CE9" w:rsidP="00CB3EFC">
            <w:pPr>
              <w:pStyle w:val="TAL"/>
              <w:rPr>
                <w:lang w:val="en-US"/>
              </w:rPr>
            </w:pPr>
            <w:r w:rsidRPr="00C575C6">
              <w:rPr>
                <w:lang w:val="en-US"/>
              </w:rPr>
              <w:t>The SMF has detected congestion for the requested DNN and performs overload control for that DNN which does not allow the PDU session to be established.</w:t>
            </w:r>
          </w:p>
        </w:tc>
      </w:tr>
      <w:tr w:rsidR="00732B18" w:rsidRPr="00D67E1C" w14:paraId="32EA01F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1" w14:textId="5D9E6A43" w:rsidR="00732B18" w:rsidRDefault="00732B18" w:rsidP="00732B18">
            <w:pPr>
              <w:pStyle w:val="TAC"/>
              <w:rPr>
                <w:lang w:val="en-US"/>
              </w:rPr>
            </w:pPr>
            <w:r>
              <w:rPr>
                <w:lang w:val="en-US"/>
              </w:rPr>
              <w:t>S</w:t>
            </w:r>
            <w:r w:rsidR="00667A88">
              <w:rPr>
                <w:lang w:val="en-US"/>
              </w:rPr>
              <w:t>_</w:t>
            </w:r>
            <w:r>
              <w:rPr>
                <w:lang w:val="en-US"/>
              </w:rPr>
              <w:t>NSSAI_CONGESTION</w:t>
            </w:r>
          </w:p>
        </w:tc>
        <w:tc>
          <w:tcPr>
            <w:tcW w:w="529" w:type="pct"/>
            <w:tcBorders>
              <w:top w:val="single" w:sz="4" w:space="0" w:color="auto"/>
              <w:left w:val="single" w:sz="4" w:space="0" w:color="auto"/>
              <w:bottom w:val="single" w:sz="4" w:space="0" w:color="auto"/>
              <w:right w:val="single" w:sz="4" w:space="0" w:color="auto"/>
            </w:tcBorders>
          </w:tcPr>
          <w:p w14:paraId="32EA01F2" w14:textId="77777777" w:rsidR="00732B18" w:rsidRPr="00C575C6" w:rsidRDefault="00732B18" w:rsidP="00732B18">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F3" w14:textId="77777777" w:rsidR="00732B18" w:rsidRPr="00C575C6" w:rsidRDefault="00732B18" w:rsidP="00732B18">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C66CE9" w:rsidRPr="00D67E1C" w14:paraId="32EA01F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5" w14:textId="77777777" w:rsidR="00C66CE9" w:rsidRPr="00D67E1C" w:rsidRDefault="00C66CE9" w:rsidP="00CB3EFC">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32EA01F6" w14:textId="77777777" w:rsidR="00C66CE9" w:rsidRPr="00D67E1C" w:rsidRDefault="00C66CE9" w:rsidP="00CB3EFC">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7" w14:textId="77777777" w:rsidR="00C66CE9" w:rsidRPr="006D3677" w:rsidRDefault="00C66CE9" w:rsidP="00CB3EFC">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C66CE9" w:rsidRPr="00D67E1C" w14:paraId="32EA01F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9" w14:textId="77777777" w:rsidR="00C66CE9" w:rsidRPr="00C575C6" w:rsidRDefault="00C66CE9" w:rsidP="00CB3EFC">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32EA01FA" w14:textId="77777777" w:rsidR="00C66CE9" w:rsidRPr="00C575C6" w:rsidRDefault="00C66CE9" w:rsidP="00CB3EFC">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B" w14:textId="77777777" w:rsidR="00C66CE9" w:rsidRPr="00C575C6" w:rsidRDefault="00C66CE9" w:rsidP="00CB3EFC">
            <w:pPr>
              <w:pStyle w:val="TAL"/>
              <w:rPr>
                <w:lang w:val="en-US"/>
              </w:rPr>
            </w:pPr>
            <w:r w:rsidRPr="00C575C6">
              <w:rPr>
                <w:lang w:val="en-US"/>
              </w:rPr>
              <w:t>The request is rejected due to a network problem.</w:t>
            </w:r>
          </w:p>
        </w:tc>
      </w:tr>
      <w:bookmarkEnd w:id="1085"/>
    </w:tbl>
    <w:p w14:paraId="32EA01FD" w14:textId="77777777" w:rsidR="00C66CE9" w:rsidRPr="00AC60A1" w:rsidRDefault="00C66CE9" w:rsidP="00BE3568">
      <w:pPr>
        <w:rPr>
          <w:lang w:val="en-US"/>
        </w:rPr>
      </w:pPr>
    </w:p>
    <w:p w14:paraId="32EA01FE" w14:textId="77777777" w:rsidR="00EF1212" w:rsidRDefault="00EF1212" w:rsidP="00EF1212">
      <w:pPr>
        <w:pStyle w:val="Heading3"/>
      </w:pPr>
      <w:bookmarkStart w:id="1086" w:name="_Toc20129652"/>
      <w:bookmarkStart w:id="1087" w:name="_Toc27584279"/>
      <w:bookmarkStart w:id="1088" w:name="_Toc36455581"/>
      <w:bookmarkStart w:id="1089" w:name="_Toc45026967"/>
      <w:bookmarkStart w:id="1090" w:name="_Toc67687302"/>
      <w:r>
        <w:t>6.1.8</w:t>
      </w:r>
      <w:r>
        <w:tab/>
        <w:t>Feature Negotiation</w:t>
      </w:r>
      <w:bookmarkEnd w:id="1086"/>
      <w:bookmarkEnd w:id="1087"/>
      <w:bookmarkEnd w:id="1088"/>
      <w:bookmarkEnd w:id="1089"/>
      <w:bookmarkEnd w:id="1090"/>
    </w:p>
    <w:p w14:paraId="32EA01FF" w14:textId="22D8E625" w:rsidR="00EF1212" w:rsidRDefault="00EF1212" w:rsidP="00EF1212">
      <w:pPr>
        <w:rPr>
          <w:lang w:val="en-US"/>
        </w:rPr>
      </w:pPr>
      <w:r>
        <w:rPr>
          <w:lang w:val="en-US"/>
        </w:rPr>
        <w:t xml:space="preserve">The feature negotiation mechanism specified in </w:t>
      </w:r>
      <w:r w:rsidR="005B1EEB">
        <w:rPr>
          <w:lang w:val="en-US"/>
        </w:rPr>
        <w:t>clause</w:t>
      </w:r>
      <w:r>
        <w:rPr>
          <w:lang w:val="en-US"/>
        </w:rPr>
        <w:t xml:space="preserve"> 6.6 of</w:t>
      </w:r>
      <w:r w:rsidR="00151DAB">
        <w:rPr>
          <w:lang w:val="en-US"/>
        </w:rPr>
        <w:t xml:space="preserve"> 3GPP TS</w:t>
      </w:r>
      <w:r w:rsidR="00CA4B50">
        <w:rPr>
          <w:lang w:val="en-US"/>
        </w:rPr>
        <w:t> 29.500 [</w:t>
      </w:r>
      <w:r>
        <w:rPr>
          <w:lang w:val="en-US"/>
        </w:rPr>
        <w:t>4] shall be used to negotiate the optional features applicable between the SMF and the NF Service Consumer, for the Nsmf_PDUSession service, if any.</w:t>
      </w:r>
    </w:p>
    <w:p w14:paraId="32EA0200" w14:textId="0020B60A" w:rsidR="00EF1212" w:rsidRDefault="00EF1212" w:rsidP="00EF1212">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p>
    <w:p w14:paraId="32EA0201" w14:textId="3FF68FD5" w:rsidR="00EF1212" w:rsidRDefault="00EF1212" w:rsidP="00EF1212">
      <w:pPr>
        <w:rPr>
          <w:lang w:val="en-US"/>
        </w:rPr>
      </w:pPr>
      <w:r>
        <w:rPr>
          <w:lang w:val="en-US"/>
        </w:rPr>
        <w:t xml:space="preserve">The SMF shall determine the supported features for the created SM context or PDU session resource as specified in </w:t>
      </w:r>
      <w:r w:rsidR="005B1EEB">
        <w:rPr>
          <w:lang w:val="en-US"/>
        </w:rPr>
        <w:t>clause</w:t>
      </w:r>
      <w:r>
        <w:rPr>
          <w:lang w:val="en-US"/>
        </w:rPr>
        <w:t xml:space="preserve"> 6.6 of</w:t>
      </w:r>
      <w:r w:rsidR="00151DAB">
        <w:rPr>
          <w:lang w:val="en-US"/>
        </w:rPr>
        <w:t xml:space="preserve"> 3GPP TS</w:t>
      </w:r>
      <w:r w:rsidR="00CA4B50">
        <w:rPr>
          <w:lang w:val="en-US"/>
        </w:rPr>
        <w:t> 29.500 [</w:t>
      </w:r>
      <w:r>
        <w:rPr>
          <w:lang w:val="en-US"/>
        </w:rPr>
        <w:t>4] and shall indicate the supported features by including the supportedFeatures attribute in the representation of the SM context or PDU session resource it returns in the HTTP response confirming the creation of the resource.</w:t>
      </w:r>
    </w:p>
    <w:p w14:paraId="32EA0202" w14:textId="12E7F530" w:rsidR="00EF1212" w:rsidRDefault="00EF1212" w:rsidP="00EF1212">
      <w:pPr>
        <w:rPr>
          <w:lang w:val="en-US"/>
        </w:rPr>
      </w:pPr>
      <w:r>
        <w:rPr>
          <w:lang w:val="en-US"/>
        </w:rPr>
        <w:t xml:space="preserve">The syntax of the supportedFeatures attribute is defined in </w:t>
      </w:r>
      <w:r w:rsidR="005B1EEB">
        <w:rPr>
          <w:lang w:val="en-US"/>
        </w:rPr>
        <w:t>clause</w:t>
      </w:r>
      <w:r>
        <w:rPr>
          <w:lang w:val="en-US"/>
        </w:rPr>
        <w:t xml:space="preserve"> 5.2.2 of</w:t>
      </w:r>
      <w:r w:rsidR="00151DAB">
        <w:rPr>
          <w:lang w:val="en-US"/>
        </w:rPr>
        <w:t xml:space="preserve"> 3GPP TS</w:t>
      </w:r>
      <w:r w:rsidR="00CA4B50">
        <w:rPr>
          <w:lang w:val="en-US"/>
        </w:rPr>
        <w:t> 29.571 [13]</w:t>
      </w:r>
      <w:r>
        <w:rPr>
          <w:lang w:val="en-US"/>
        </w:rPr>
        <w:t>.</w:t>
      </w:r>
    </w:p>
    <w:p w14:paraId="32EA0203" w14:textId="170BD780" w:rsidR="00EF1212" w:rsidRDefault="00EF1212" w:rsidP="00EF1212">
      <w:pPr>
        <w:rPr>
          <w:lang w:val="en-US"/>
        </w:rPr>
      </w:pPr>
      <w:r>
        <w:rPr>
          <w:lang w:val="en-US"/>
        </w:rPr>
        <w:t>The following features are defined for the Nsmf_PDUSession service.</w:t>
      </w:r>
    </w:p>
    <w:p w14:paraId="32EA0204" w14:textId="77777777" w:rsidR="00EF1212" w:rsidRPr="003B5446" w:rsidRDefault="00EF1212" w:rsidP="00EF1212">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EF1212" w:rsidRPr="003B5446" w14:paraId="32EA0209" w14:textId="77777777" w:rsidTr="00342AE2">
        <w:trPr>
          <w:cantSplit/>
          <w:jc w:val="center"/>
        </w:trPr>
        <w:tc>
          <w:tcPr>
            <w:tcW w:w="993" w:type="dxa"/>
          </w:tcPr>
          <w:p w14:paraId="32EA0205" w14:textId="77777777" w:rsidR="00EF1212" w:rsidRPr="003B5446" w:rsidRDefault="00EF1212" w:rsidP="00342AE2">
            <w:pPr>
              <w:pStyle w:val="TAH"/>
            </w:pPr>
            <w:r w:rsidRPr="003B5446">
              <w:t xml:space="preserve">Feature </w:t>
            </w:r>
            <w:r>
              <w:t>Number</w:t>
            </w:r>
          </w:p>
        </w:tc>
        <w:tc>
          <w:tcPr>
            <w:tcW w:w="1063" w:type="dxa"/>
          </w:tcPr>
          <w:p w14:paraId="32EA0206" w14:textId="77777777" w:rsidR="00EF1212" w:rsidRPr="003B5446" w:rsidRDefault="00EF1212" w:rsidP="00342AE2">
            <w:pPr>
              <w:pStyle w:val="TAH"/>
            </w:pPr>
            <w:r w:rsidRPr="003B5446">
              <w:t>Feature</w:t>
            </w:r>
          </w:p>
        </w:tc>
        <w:tc>
          <w:tcPr>
            <w:tcW w:w="639" w:type="dxa"/>
          </w:tcPr>
          <w:p w14:paraId="32EA0207" w14:textId="77777777" w:rsidR="00EF1212" w:rsidRPr="003B5446" w:rsidRDefault="00EF1212" w:rsidP="00342AE2">
            <w:pPr>
              <w:pStyle w:val="TAH"/>
            </w:pPr>
            <w:r w:rsidRPr="003B5446">
              <w:t>M/O</w:t>
            </w:r>
          </w:p>
        </w:tc>
        <w:tc>
          <w:tcPr>
            <w:tcW w:w="6520" w:type="dxa"/>
          </w:tcPr>
          <w:p w14:paraId="32EA0208" w14:textId="77777777" w:rsidR="00EF1212" w:rsidRPr="003B5446" w:rsidRDefault="00EF1212" w:rsidP="00342AE2">
            <w:pPr>
              <w:pStyle w:val="TAH"/>
            </w:pPr>
            <w:r w:rsidRPr="003B5446">
              <w:t>Description</w:t>
            </w:r>
          </w:p>
        </w:tc>
      </w:tr>
      <w:tr w:rsidR="00EF1212" w:rsidRPr="003B5446" w14:paraId="32EA020F" w14:textId="77777777" w:rsidTr="00342AE2">
        <w:trPr>
          <w:cantSplit/>
          <w:jc w:val="center"/>
        </w:trPr>
        <w:tc>
          <w:tcPr>
            <w:tcW w:w="993" w:type="dxa"/>
          </w:tcPr>
          <w:p w14:paraId="32EA020A" w14:textId="77777777" w:rsidR="00EF1212" w:rsidRPr="003B5446" w:rsidRDefault="00EF1212" w:rsidP="00342AE2">
            <w:pPr>
              <w:pStyle w:val="TAC"/>
            </w:pPr>
          </w:p>
        </w:tc>
        <w:tc>
          <w:tcPr>
            <w:tcW w:w="1063" w:type="dxa"/>
          </w:tcPr>
          <w:p w14:paraId="32EA020B" w14:textId="77777777" w:rsidR="00EF1212" w:rsidRPr="003B5446" w:rsidRDefault="00EF1212" w:rsidP="00342AE2">
            <w:pPr>
              <w:pStyle w:val="TAL"/>
              <w:rPr>
                <w:color w:val="FF0000"/>
              </w:rPr>
            </w:pPr>
          </w:p>
        </w:tc>
        <w:tc>
          <w:tcPr>
            <w:tcW w:w="639" w:type="dxa"/>
          </w:tcPr>
          <w:p w14:paraId="32EA020C" w14:textId="77777777" w:rsidR="00EF1212" w:rsidRPr="003B5446" w:rsidRDefault="00EF1212" w:rsidP="00342AE2">
            <w:pPr>
              <w:pStyle w:val="TAC"/>
              <w:rPr>
                <w:color w:val="FF0000"/>
              </w:rPr>
            </w:pPr>
          </w:p>
        </w:tc>
        <w:tc>
          <w:tcPr>
            <w:tcW w:w="6520" w:type="dxa"/>
          </w:tcPr>
          <w:p w14:paraId="32EA020D" w14:textId="77777777" w:rsidR="00EF1212" w:rsidRDefault="00EF1212" w:rsidP="00342AE2">
            <w:pPr>
              <w:pStyle w:val="TAL"/>
              <w:jc w:val="center"/>
            </w:pPr>
          </w:p>
          <w:p w14:paraId="32EA020E" w14:textId="77777777" w:rsidR="00EF1212" w:rsidRPr="00CE7AF6" w:rsidRDefault="00EF1212" w:rsidP="00342AE2">
            <w:pPr>
              <w:pStyle w:val="TAL"/>
            </w:pPr>
            <w:r w:rsidRPr="003B5446">
              <w:t xml:space="preserve"> </w:t>
            </w:r>
          </w:p>
        </w:tc>
      </w:tr>
      <w:tr w:rsidR="00EF1212" w:rsidRPr="003B5446" w14:paraId="32EA0214" w14:textId="77777777" w:rsidTr="00342AE2">
        <w:trPr>
          <w:cantSplit/>
          <w:jc w:val="center"/>
        </w:trPr>
        <w:tc>
          <w:tcPr>
            <w:tcW w:w="9215" w:type="dxa"/>
            <w:gridSpan w:val="4"/>
          </w:tcPr>
          <w:p w14:paraId="32EA0210" w14:textId="77777777" w:rsidR="00EF1212" w:rsidRPr="003B5446" w:rsidRDefault="00EF1212" w:rsidP="00342AE2">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2EA0211" w14:textId="77777777" w:rsidR="00EF1212" w:rsidRPr="003B5446" w:rsidRDefault="00EF1212" w:rsidP="00342AE2">
            <w:pPr>
              <w:pStyle w:val="TAL"/>
              <w:rPr>
                <w:bCs/>
              </w:rPr>
            </w:pPr>
            <w:r w:rsidRPr="003B5446">
              <w:rPr>
                <w:bCs/>
              </w:rPr>
              <w:t>Feature: A short name that can be used to refer to the bit and to the feature.</w:t>
            </w:r>
          </w:p>
          <w:p w14:paraId="32EA0212" w14:textId="3C5708CE" w:rsidR="00EF1212" w:rsidRPr="003B5446" w:rsidRDefault="00EF1212" w:rsidP="00342AE2">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32EA0213" w14:textId="77777777" w:rsidR="00EF1212" w:rsidRPr="003B5446" w:rsidRDefault="00EF1212" w:rsidP="00342AE2">
            <w:pPr>
              <w:pStyle w:val="TAL"/>
            </w:pPr>
            <w:r w:rsidRPr="003B5446">
              <w:t>Description: A clear textual description of the feature.</w:t>
            </w:r>
          </w:p>
        </w:tc>
      </w:tr>
    </w:tbl>
    <w:p w14:paraId="32EA0215" w14:textId="77777777" w:rsidR="00EF1212" w:rsidRDefault="00EF1212" w:rsidP="00EF1212"/>
    <w:p w14:paraId="32EA0216" w14:textId="77777777" w:rsidR="0026346C" w:rsidRDefault="0026346C" w:rsidP="0026346C">
      <w:pPr>
        <w:pStyle w:val="Heading3"/>
        <w:rPr>
          <w:lang w:val="en-US"/>
        </w:rPr>
      </w:pPr>
      <w:bookmarkStart w:id="1091" w:name="_Toc20129653"/>
      <w:bookmarkStart w:id="1092" w:name="_Toc27584280"/>
      <w:bookmarkStart w:id="1093" w:name="_Toc36455582"/>
      <w:bookmarkStart w:id="1094" w:name="_Toc45026968"/>
      <w:bookmarkStart w:id="1095" w:name="_Toc67687303"/>
      <w:r>
        <w:rPr>
          <w:lang w:val="en-US"/>
        </w:rPr>
        <w:t>6.1.9</w:t>
      </w:r>
      <w:r>
        <w:rPr>
          <w:lang w:val="en-US"/>
        </w:rPr>
        <w:tab/>
        <w:t>Security</w:t>
      </w:r>
      <w:bookmarkEnd w:id="1091"/>
      <w:bookmarkEnd w:id="1092"/>
      <w:bookmarkEnd w:id="1093"/>
      <w:bookmarkEnd w:id="1094"/>
      <w:bookmarkEnd w:id="1095"/>
    </w:p>
    <w:p w14:paraId="32EA0217" w14:textId="4FBEC90C" w:rsidR="0026346C" w:rsidRDefault="0026346C" w:rsidP="0026346C">
      <w:pPr>
        <w:rPr>
          <w:lang w:val="en-US"/>
        </w:rPr>
      </w:pPr>
      <w:r>
        <w:rPr>
          <w:lang w:val="en-US"/>
        </w:rPr>
        <w:t>As indicated in</w:t>
      </w:r>
      <w:r w:rsidR="00151DAB">
        <w:rPr>
          <w:lang w:val="en-US"/>
        </w:rPr>
        <w:t xml:space="preserve"> 3GPP TS</w:t>
      </w:r>
      <w:r w:rsidR="00CA4B50">
        <w:rPr>
          <w:lang w:val="en-US"/>
        </w:rPr>
        <w:t> 33.501 [</w:t>
      </w:r>
      <w:r>
        <w:rPr>
          <w:lang w:val="en-US"/>
        </w:rPr>
        <w:t>17]</w:t>
      </w:r>
      <w:r w:rsidR="00867EA1" w:rsidRPr="00867EA1">
        <w:rPr>
          <w:lang w:val="en-US"/>
        </w:rPr>
        <w:t xml:space="preserve"> </w:t>
      </w:r>
      <w:r w:rsidR="00867EA1">
        <w:rPr>
          <w:lang w:val="en-US"/>
        </w:rPr>
        <w:t>and</w:t>
      </w:r>
      <w:r w:rsidR="00151DAB">
        <w:rPr>
          <w:lang w:val="en-US"/>
        </w:rPr>
        <w:t xml:space="preserve"> 3GPP TS</w:t>
      </w:r>
      <w:r w:rsidR="00CA4B50">
        <w:rPr>
          <w:lang w:val="en-US"/>
        </w:rPr>
        <w:t> 29.500 [</w:t>
      </w:r>
      <w:r w:rsidR="00867EA1">
        <w:rPr>
          <w:lang w:val="en-US"/>
        </w:rPr>
        <w:t>4]</w:t>
      </w:r>
      <w:r>
        <w:rPr>
          <w:lang w:val="en-US"/>
        </w:rPr>
        <w:t xml:space="preserve">, the access to the Nsmf_PDUSession API </w:t>
      </w:r>
      <w:r w:rsidR="00867EA1">
        <w:rPr>
          <w:lang w:val="en-US"/>
        </w:rPr>
        <w:t xml:space="preserve">may </w:t>
      </w:r>
      <w:r>
        <w:rPr>
          <w:lang w:val="en-US"/>
        </w:rPr>
        <w:t xml:space="preserve">be authorized by means of the OAuth2 protocol (see </w:t>
      </w:r>
      <w:r w:rsidR="00CA4B50">
        <w:rPr>
          <w:lang w:val="en-US"/>
        </w:rPr>
        <w:t>IETF RFC 6749 </w:t>
      </w:r>
      <w:r>
        <w:rPr>
          <w:lang w:val="en-US"/>
        </w:rPr>
        <w:t xml:space="preserve">[18]), </w:t>
      </w:r>
      <w:r w:rsidR="00867EA1">
        <w:rPr>
          <w:lang w:val="en-US"/>
        </w:rPr>
        <w:t xml:space="preserve">based on local configuration, </w:t>
      </w:r>
      <w:r>
        <w:rPr>
          <w:lang w:val="en-US"/>
        </w:rPr>
        <w:t>using the "Client Credentials" authorization grant, where the NRF (see</w:t>
      </w:r>
      <w:r w:rsidR="00151DAB">
        <w:rPr>
          <w:lang w:val="en-US"/>
        </w:rPr>
        <w:t xml:space="preserve"> 3GPP TS</w:t>
      </w:r>
      <w:r w:rsidR="00CA4B50">
        <w:rPr>
          <w:lang w:val="en-US"/>
        </w:rPr>
        <w:t> 29.510 [</w:t>
      </w:r>
      <w:r>
        <w:rPr>
          <w:lang w:val="en-US"/>
        </w:rPr>
        <w:t>19]) plays the role of the authorization server.</w:t>
      </w:r>
    </w:p>
    <w:p w14:paraId="32EA0218" w14:textId="0C57FCE4" w:rsidR="0026346C" w:rsidRDefault="00601A06" w:rsidP="0026346C">
      <w:pPr>
        <w:rPr>
          <w:lang w:val="en-US"/>
        </w:rPr>
      </w:pPr>
      <w:r>
        <w:rPr>
          <w:lang w:val="en-US"/>
        </w:rPr>
        <w:t xml:space="preserve">If OAuth2 authorization is used, an </w:t>
      </w:r>
      <w:r w:rsidR="0026346C">
        <w:rPr>
          <w:lang w:val="en-US"/>
        </w:rPr>
        <w:t>NF Service Consumer, prior to consuming services offered by the Nsmf_PDUSession API, shall obtain a "token" from the authorization server, by invoking the Access Token Request service, as described in</w:t>
      </w:r>
      <w:r w:rsidR="00151DAB">
        <w:rPr>
          <w:lang w:val="en-US"/>
        </w:rPr>
        <w:t xml:space="preserve"> 3GPP TS</w:t>
      </w:r>
      <w:r w:rsidR="00CA4B50">
        <w:rPr>
          <w:lang w:val="en-US"/>
        </w:rPr>
        <w:t> 29.510 [</w:t>
      </w:r>
      <w:r w:rsidR="0026346C">
        <w:rPr>
          <w:lang w:val="en-US"/>
        </w:rPr>
        <w:t xml:space="preserve">19], </w:t>
      </w:r>
      <w:r w:rsidR="005B1EEB">
        <w:rPr>
          <w:lang w:val="en-US"/>
        </w:rPr>
        <w:t>clause</w:t>
      </w:r>
      <w:r w:rsidR="0026346C">
        <w:rPr>
          <w:lang w:val="en-US"/>
        </w:rPr>
        <w:t xml:space="preserve"> 5.4.2.2.</w:t>
      </w:r>
    </w:p>
    <w:p w14:paraId="32EA0219" w14:textId="77777777" w:rsidR="0026346C" w:rsidRDefault="0026346C" w:rsidP="0026346C">
      <w:pPr>
        <w:pStyle w:val="NO"/>
        <w:rPr>
          <w:lang w:val="en-US"/>
        </w:rPr>
      </w:pPr>
      <w:r>
        <w:rPr>
          <w:lang w:val="en-US"/>
        </w:rPr>
        <w:t>NOTE</w:t>
      </w:r>
      <w:r w:rsidR="00803680">
        <w:rPr>
          <w:lang w:val="en-US"/>
        </w:rPr>
        <w:t xml:space="preserve"> 1</w:t>
      </w:r>
      <w:r>
        <w:rPr>
          <w:lang w:val="en-US"/>
        </w:rPr>
        <w:t>:</w:t>
      </w:r>
      <w:r>
        <w:rPr>
          <w:lang w:val="en-US"/>
        </w:rPr>
        <w:tab/>
        <w:t>When multiple NRFs are deployed in a network, the NRF used as authorization server is the same NRF that the NF Service Consumer used for discovering the Nsmf_PDUSession service.</w:t>
      </w:r>
    </w:p>
    <w:p w14:paraId="32EA021A" w14:textId="77777777" w:rsidR="00803680" w:rsidRPr="00082B3E" w:rsidRDefault="00803680" w:rsidP="0026346C">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32EA021B" w14:textId="2CA8B0B7" w:rsidR="0026346C" w:rsidRPr="00F5014C" w:rsidRDefault="0026346C" w:rsidP="00EF1212">
      <w:pPr>
        <w:rPr>
          <w:lang w:val="en-US"/>
        </w:rPr>
      </w:pPr>
      <w:r>
        <w:rPr>
          <w:lang w:val="en-US"/>
        </w:rPr>
        <w:t>The Nsmf_PDUSession API define</w:t>
      </w:r>
      <w:r w:rsidR="00601A06">
        <w:rPr>
          <w:lang w:val="en-US"/>
        </w:rPr>
        <w:t>s</w:t>
      </w:r>
      <w:r>
        <w:rPr>
          <w:lang w:val="en-US"/>
        </w:rPr>
        <w:t xml:space="preserve"> a </w:t>
      </w:r>
      <w:r w:rsidR="00601A06">
        <w:rPr>
          <w:lang w:val="en-US"/>
        </w:rPr>
        <w:t xml:space="preserve">single </w:t>
      </w:r>
      <w:r>
        <w:rPr>
          <w:lang w:val="en-US"/>
        </w:rPr>
        <w:t xml:space="preserve">scope </w:t>
      </w:r>
      <w:r w:rsidR="00601A06">
        <w:rPr>
          <w:lang w:val="en-US"/>
        </w:rPr>
        <w:t>"</w:t>
      </w:r>
      <w:r w:rsidR="00601A06" w:rsidRPr="002857AD">
        <w:t>nsmf-pdusession</w:t>
      </w:r>
      <w:r w:rsidR="00601A06">
        <w:rPr>
          <w:lang w:val="en-US"/>
        </w:rPr>
        <w:t xml:space="preserve">" </w:t>
      </w:r>
      <w:r>
        <w:rPr>
          <w:lang w:val="en-US"/>
        </w:rPr>
        <w:t xml:space="preserve">for </w:t>
      </w:r>
      <w:r w:rsidR="00601A06">
        <w:rPr>
          <w:lang w:val="en-US"/>
        </w:rPr>
        <w:t>the entire service, and it does not define any additional scopes at resource and operation level</w:t>
      </w:r>
      <w:r>
        <w:rPr>
          <w:lang w:val="en-US"/>
        </w:rPr>
        <w:t>.</w:t>
      </w:r>
    </w:p>
    <w:p w14:paraId="32EA021C" w14:textId="77777777" w:rsidR="007B24EB" w:rsidRDefault="00D9134D">
      <w:pPr>
        <w:pStyle w:val="Heading8"/>
      </w:pPr>
      <w:r>
        <w:br w:type="page"/>
      </w:r>
      <w:bookmarkStart w:id="1096" w:name="_Toc20129654"/>
      <w:bookmarkStart w:id="1097" w:name="_Toc27584281"/>
      <w:bookmarkStart w:id="1098" w:name="_Toc36455583"/>
      <w:bookmarkStart w:id="1099" w:name="_Toc45026969"/>
      <w:bookmarkStart w:id="1100" w:name="_Toc67687304"/>
      <w:r w:rsidR="00080512" w:rsidRPr="004D3578">
        <w:lastRenderedPageBreak/>
        <w:t>Annex A (normative):</w:t>
      </w:r>
      <w:r w:rsidR="00080512" w:rsidRPr="004D3578">
        <w:br/>
      </w:r>
      <w:r w:rsidR="00F24ED9">
        <w:t xml:space="preserve">OpenAPI </w:t>
      </w:r>
      <w:r w:rsidR="00CA0EC8">
        <w:t>specification</w:t>
      </w:r>
      <w:bookmarkEnd w:id="1096"/>
      <w:bookmarkEnd w:id="1097"/>
      <w:bookmarkEnd w:id="1098"/>
      <w:bookmarkEnd w:id="1099"/>
      <w:bookmarkEnd w:id="1100"/>
    </w:p>
    <w:p w14:paraId="32EA021D" w14:textId="71F98D14" w:rsidR="00CA0EC8" w:rsidRDefault="00CA0EC8" w:rsidP="00CA0EC8">
      <w:pPr>
        <w:pStyle w:val="Heading2"/>
      </w:pPr>
      <w:bookmarkStart w:id="1101" w:name="_Toc20129655"/>
      <w:bookmarkStart w:id="1102" w:name="_Toc27584282"/>
      <w:bookmarkStart w:id="1103" w:name="_Toc36455584"/>
      <w:bookmarkStart w:id="1104" w:name="_Toc45026970"/>
      <w:bookmarkStart w:id="1105" w:name="_Toc67687305"/>
      <w:r>
        <w:t>A.1</w:t>
      </w:r>
      <w:r>
        <w:tab/>
        <w:t>General</w:t>
      </w:r>
      <w:bookmarkEnd w:id="1101"/>
      <w:bookmarkEnd w:id="1102"/>
      <w:bookmarkEnd w:id="1103"/>
      <w:bookmarkEnd w:id="1104"/>
      <w:bookmarkEnd w:id="1105"/>
    </w:p>
    <w:p w14:paraId="32EA021E" w14:textId="774094E7" w:rsidR="002D266C" w:rsidRDefault="00374AB0" w:rsidP="002D266C">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0A5B8004" w14:textId="77777777" w:rsidR="00930FFA" w:rsidRPr="00EA7D0A" w:rsidRDefault="00930FFA" w:rsidP="00930FF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734AC2E3" w14:textId="77777777" w:rsidR="00930FFA" w:rsidRPr="004D2E9A" w:rsidRDefault="00930FFA" w:rsidP="00930FF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6236977" w14:textId="6C2C3346" w:rsidR="00930FFA" w:rsidRDefault="00930FFA" w:rsidP="00930FFA">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151DAB">
        <w:rPr>
          <w:lang w:eastAsia="zh-CN"/>
        </w:rPr>
        <w:t xml:space="preserve"> 3GPP TR</w:t>
      </w:r>
      <w:r w:rsidR="00CA4B50">
        <w:rPr>
          <w:lang w:eastAsia="zh-CN"/>
        </w:rPr>
        <w:t> 21.900 [</w:t>
      </w:r>
      <w:r>
        <w:rPr>
          <w:lang w:eastAsia="zh-CN"/>
        </w:rPr>
        <w:t>28] for further information)</w:t>
      </w:r>
      <w:r>
        <w:t>:</w:t>
      </w:r>
    </w:p>
    <w:p w14:paraId="6791BC64" w14:textId="77777777" w:rsidR="00930FFA" w:rsidRDefault="00930FFA" w:rsidP="00930FFA">
      <w:pPr>
        <w:pStyle w:val="B1"/>
        <w:rPr>
          <w:lang w:eastAsia="zh-CN"/>
        </w:rPr>
      </w:pPr>
      <w:r>
        <w:t>-</w:t>
      </w:r>
      <w:r>
        <w:tab/>
      </w:r>
      <w:hyperlink r:id="rId66" w:history="1">
        <w:r w:rsidRPr="00D35B0A">
          <w:rPr>
            <w:rStyle w:val="Hyperlink"/>
          </w:rPr>
          <w:t>https://www.3gpp.org/ftp/Specs/archive/OpenAPI/&lt;Release&gt;/</w:t>
        </w:r>
      </w:hyperlink>
      <w:r>
        <w:rPr>
          <w:lang w:eastAsia="zh-CN"/>
        </w:rPr>
        <w:t>, and</w:t>
      </w:r>
    </w:p>
    <w:p w14:paraId="5CF53114" w14:textId="77777777" w:rsidR="00930FFA" w:rsidRDefault="00930FFA" w:rsidP="00930FFA">
      <w:pPr>
        <w:pStyle w:val="B1"/>
      </w:pPr>
      <w:r>
        <w:rPr>
          <w:lang w:eastAsia="zh-CN"/>
        </w:rPr>
        <w:t>-</w:t>
      </w:r>
      <w:r>
        <w:rPr>
          <w:lang w:eastAsia="zh-CN"/>
        </w:rPr>
        <w:tab/>
      </w:r>
      <w:hyperlink r:id="rId67"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39D4D4B" w14:textId="41389233" w:rsidR="00930FFA" w:rsidRPr="00C327E7" w:rsidRDefault="00930FFA" w:rsidP="00C327E7">
      <w:pPr>
        <w:pStyle w:val="NO"/>
      </w:pPr>
      <w:r w:rsidRPr="006D6534">
        <w:t>NOTE</w:t>
      </w:r>
      <w:r>
        <w:t> 2</w:t>
      </w:r>
      <w:r w:rsidRPr="006D6534">
        <w:t>:</w:t>
      </w:r>
      <w:bookmarkStart w:id="1106"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1106"/>
    </w:p>
    <w:p w14:paraId="32EA021F" w14:textId="77777777" w:rsidR="00080512" w:rsidRDefault="007B24EB" w:rsidP="007B24EB">
      <w:pPr>
        <w:pStyle w:val="Heading2"/>
      </w:pPr>
      <w:bookmarkStart w:id="1107" w:name="_Toc20129656"/>
      <w:bookmarkStart w:id="1108" w:name="_Toc27584283"/>
      <w:bookmarkStart w:id="1109" w:name="_Toc36455585"/>
      <w:bookmarkStart w:id="1110" w:name="_Toc45026971"/>
      <w:bookmarkStart w:id="1111" w:name="_Hlk42855657"/>
      <w:bookmarkStart w:id="1112" w:name="_Toc67687306"/>
      <w:r>
        <w:t>A.</w:t>
      </w:r>
      <w:r w:rsidR="00CA0EC8">
        <w:t>2</w:t>
      </w:r>
      <w:r>
        <w:tab/>
      </w:r>
      <w:r w:rsidR="00374AB0">
        <w:t xml:space="preserve">Nsmf_PDUSession </w:t>
      </w:r>
      <w:r w:rsidR="00CA0EC8">
        <w:t>API</w:t>
      </w:r>
      <w:bookmarkEnd w:id="1107"/>
      <w:bookmarkEnd w:id="1108"/>
      <w:bookmarkEnd w:id="1109"/>
      <w:bookmarkEnd w:id="1110"/>
      <w:bookmarkEnd w:id="1112"/>
    </w:p>
    <w:p w14:paraId="32EA0220" w14:textId="77777777" w:rsidR="0086296D" w:rsidRPr="002E5CBA" w:rsidRDefault="0086296D" w:rsidP="0086296D">
      <w:pPr>
        <w:pStyle w:val="PL"/>
        <w:rPr>
          <w:lang w:val="en-US"/>
        </w:rPr>
      </w:pPr>
      <w:r w:rsidRPr="002E5CBA">
        <w:rPr>
          <w:lang w:val="en-US"/>
        </w:rPr>
        <w:t>openapi: 3.0.0</w:t>
      </w:r>
    </w:p>
    <w:p w14:paraId="32EA0221" w14:textId="77777777" w:rsidR="0086296D" w:rsidRPr="002E5CBA" w:rsidRDefault="0086296D" w:rsidP="0086296D">
      <w:pPr>
        <w:pStyle w:val="PL"/>
        <w:rPr>
          <w:lang w:val="en-US"/>
        </w:rPr>
      </w:pPr>
    </w:p>
    <w:p w14:paraId="32EA0222" w14:textId="77777777" w:rsidR="0086296D" w:rsidRPr="002E5CBA" w:rsidRDefault="0086296D" w:rsidP="0086296D">
      <w:pPr>
        <w:pStyle w:val="PL"/>
        <w:rPr>
          <w:lang w:val="en-US"/>
        </w:rPr>
      </w:pPr>
      <w:r w:rsidRPr="002E5CBA">
        <w:rPr>
          <w:lang w:val="en-US"/>
        </w:rPr>
        <w:t>info:</w:t>
      </w:r>
    </w:p>
    <w:p w14:paraId="32EA0223" w14:textId="0514F789" w:rsidR="0086296D" w:rsidRPr="002E5CBA" w:rsidRDefault="0086296D" w:rsidP="0086296D">
      <w:pPr>
        <w:pStyle w:val="PL"/>
        <w:rPr>
          <w:lang w:val="en-US"/>
        </w:rPr>
      </w:pPr>
      <w:r w:rsidRPr="002E5CBA">
        <w:rPr>
          <w:lang w:val="en-US"/>
        </w:rPr>
        <w:t xml:space="preserve">  version: '1.</w:t>
      </w:r>
      <w:r w:rsidR="000D5108">
        <w:rPr>
          <w:lang w:val="en-US"/>
        </w:rPr>
        <w:t>0</w:t>
      </w:r>
      <w:r w:rsidRPr="002E5CBA">
        <w:rPr>
          <w:lang w:val="en-US"/>
        </w:rPr>
        <w:t>.</w:t>
      </w:r>
      <w:r w:rsidR="005D23E8">
        <w:rPr>
          <w:lang w:val="en-US"/>
        </w:rPr>
        <w:t>6</w:t>
      </w:r>
      <w:r w:rsidR="00740088" w:rsidRPr="002E5CBA">
        <w:rPr>
          <w:lang w:val="en-US"/>
        </w:rPr>
        <w:t>'</w:t>
      </w:r>
    </w:p>
    <w:p w14:paraId="32EA0224" w14:textId="77777777" w:rsidR="0086296D" w:rsidRPr="002E5CBA" w:rsidRDefault="0086296D" w:rsidP="0086296D">
      <w:pPr>
        <w:pStyle w:val="PL"/>
        <w:rPr>
          <w:lang w:val="en-US"/>
        </w:rPr>
      </w:pPr>
      <w:r w:rsidRPr="002E5CBA">
        <w:rPr>
          <w:lang w:val="en-US"/>
        </w:rPr>
        <w:t xml:space="preserve">  title: '</w:t>
      </w:r>
      <w:r w:rsidR="00CE70B9">
        <w:rPr>
          <w:lang w:val="en-US"/>
        </w:rPr>
        <w:t>Nsmf_PDUSession</w:t>
      </w:r>
      <w:r w:rsidRPr="002E5CBA">
        <w:rPr>
          <w:lang w:val="en-US"/>
        </w:rPr>
        <w:t>'</w:t>
      </w:r>
    </w:p>
    <w:p w14:paraId="36018C3D" w14:textId="77777777" w:rsidR="00AD1DC5" w:rsidRDefault="0086296D" w:rsidP="00AD1DC5">
      <w:pPr>
        <w:pStyle w:val="PL"/>
        <w:rPr>
          <w:lang w:val="fr-FR"/>
        </w:rPr>
      </w:pPr>
      <w:r w:rsidRPr="00EA441A">
        <w:t xml:space="preserve">  </w:t>
      </w:r>
      <w:r w:rsidRPr="00757B26">
        <w:rPr>
          <w:lang w:val="fr-FR"/>
        </w:rPr>
        <w:t xml:space="preserve">description: </w:t>
      </w:r>
      <w:r w:rsidR="00AD1DC5" w:rsidRPr="00C327E7">
        <w:rPr>
          <w:lang w:val="fr-FR"/>
        </w:rPr>
        <w:t>|</w:t>
      </w:r>
    </w:p>
    <w:p w14:paraId="32EA0225" w14:textId="36A378BF" w:rsidR="0086296D" w:rsidRDefault="00AD1DC5" w:rsidP="00AD1DC5">
      <w:pPr>
        <w:pStyle w:val="PL"/>
        <w:rPr>
          <w:lang w:val="fr-FR"/>
        </w:rPr>
      </w:pPr>
      <w:r w:rsidRPr="00AD1DC5">
        <w:rPr>
          <w:lang w:val="fr-FR"/>
        </w:rPr>
        <w:t xml:space="preserve">    </w:t>
      </w:r>
      <w:r w:rsidR="0086296D" w:rsidRPr="00757B26">
        <w:rPr>
          <w:lang w:val="fr-FR"/>
        </w:rPr>
        <w:t>SMF PDU Session Service</w:t>
      </w:r>
      <w:r>
        <w:rPr>
          <w:lang w:val="fr-FR"/>
        </w:rPr>
        <w:t>.</w:t>
      </w:r>
    </w:p>
    <w:p w14:paraId="495403E2" w14:textId="106907C8" w:rsidR="00AD1DC5" w:rsidRDefault="00AD1DC5" w:rsidP="00AD1DC5">
      <w:pPr>
        <w:pStyle w:val="PL"/>
      </w:pPr>
      <w:r w:rsidRPr="005B7652">
        <w:rPr>
          <w:lang w:val="en-US"/>
        </w:rPr>
        <w:t xml:space="preserve">    </w:t>
      </w:r>
      <w:r>
        <w:t>© 20</w:t>
      </w:r>
      <w:r w:rsidR="009E643A">
        <w:t>2</w:t>
      </w:r>
      <w:r w:rsidR="005D23E8">
        <w:t>1</w:t>
      </w:r>
      <w:r>
        <w:t>, 3GPP Organizational Partners (ARIB, ATIS, CCSA, ETSI, TSDSI, TTA, TTC).</w:t>
      </w:r>
    </w:p>
    <w:p w14:paraId="500B13F5" w14:textId="1BFFCAAE" w:rsidR="00AD1DC5" w:rsidRPr="00AD1DC5" w:rsidRDefault="00AD1DC5" w:rsidP="0086296D">
      <w:pPr>
        <w:pStyle w:val="PL"/>
      </w:pPr>
      <w:r>
        <w:t xml:space="preserve">    All rights reserved.</w:t>
      </w:r>
    </w:p>
    <w:p w14:paraId="32EA0226" w14:textId="77777777" w:rsidR="0086296D" w:rsidRPr="0064088A" w:rsidRDefault="0086296D" w:rsidP="0086296D">
      <w:pPr>
        <w:pStyle w:val="PL"/>
      </w:pPr>
    </w:p>
    <w:p w14:paraId="395F6298" w14:textId="77777777" w:rsidR="000D5108" w:rsidRPr="0064088A" w:rsidRDefault="000D5108" w:rsidP="000D5108">
      <w:pPr>
        <w:pStyle w:val="PL"/>
        <w:rPr>
          <w:noProof w:val="0"/>
        </w:rPr>
      </w:pPr>
      <w:r w:rsidRPr="0064088A">
        <w:rPr>
          <w:noProof w:val="0"/>
        </w:rPr>
        <w:t>externalDocs:</w:t>
      </w:r>
    </w:p>
    <w:p w14:paraId="1B562183" w14:textId="285C424C" w:rsidR="000D5108" w:rsidRPr="00D27A4B" w:rsidRDefault="000D5108" w:rsidP="000D5108">
      <w:pPr>
        <w:pStyle w:val="PL"/>
        <w:rPr>
          <w:noProof w:val="0"/>
        </w:rPr>
      </w:pPr>
      <w:r w:rsidRPr="00C327E7">
        <w:t xml:space="preserve">  </w:t>
      </w:r>
      <w:r w:rsidRPr="00D27A4B">
        <w:rPr>
          <w:noProof w:val="0"/>
        </w:rPr>
        <w:t>description: 3GPP TS 29.50</w:t>
      </w:r>
      <w:r>
        <w:rPr>
          <w:noProof w:val="0"/>
        </w:rPr>
        <w:t>2</w:t>
      </w:r>
      <w:r w:rsidRPr="00D27A4B">
        <w:rPr>
          <w:noProof w:val="0"/>
        </w:rPr>
        <w:t xml:space="preserve"> V15.</w:t>
      </w:r>
      <w:r w:rsidR="005D23E8">
        <w:rPr>
          <w:noProof w:val="0"/>
        </w:rPr>
        <w:t>10</w:t>
      </w:r>
      <w:r w:rsidRPr="00D27A4B">
        <w:rPr>
          <w:noProof w:val="0"/>
        </w:rPr>
        <w:t>.</w:t>
      </w:r>
      <w:r w:rsidR="00BB4FCE">
        <w:rPr>
          <w:noProof w:val="0"/>
        </w:rPr>
        <w:t>0</w:t>
      </w:r>
      <w:r w:rsidRPr="00D27A4B">
        <w:rPr>
          <w:noProof w:val="0"/>
        </w:rPr>
        <w:t>;</w:t>
      </w:r>
      <w:r>
        <w:rPr>
          <w:noProof w:val="0"/>
        </w:rPr>
        <w:t xml:space="preserve"> 5G System; Session Management Services; Stage 3</w:t>
      </w:r>
    </w:p>
    <w:p w14:paraId="52504C38" w14:textId="77777777" w:rsidR="000D5108" w:rsidRPr="00D27A4B" w:rsidRDefault="000D5108" w:rsidP="000D5108">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bookmarkEnd w:id="1111"/>
    <w:p w14:paraId="58077398" w14:textId="77777777" w:rsidR="000D5108" w:rsidRPr="00757B26" w:rsidRDefault="000D5108" w:rsidP="0086296D">
      <w:pPr>
        <w:pStyle w:val="PL"/>
      </w:pPr>
    </w:p>
    <w:p w14:paraId="32EA0227" w14:textId="4395771D" w:rsidR="0086296D" w:rsidRPr="00EA1C32" w:rsidRDefault="0086296D" w:rsidP="0086296D">
      <w:pPr>
        <w:pStyle w:val="PL"/>
        <w:rPr>
          <w:lang w:val="en-US"/>
        </w:rPr>
      </w:pPr>
      <w:r w:rsidRPr="00EA1C32">
        <w:rPr>
          <w:lang w:val="en-US"/>
        </w:rPr>
        <w:t>servers:</w:t>
      </w:r>
    </w:p>
    <w:p w14:paraId="32EA0228" w14:textId="77777777" w:rsidR="0086296D" w:rsidRPr="002E5CBA" w:rsidRDefault="0086296D" w:rsidP="0086296D">
      <w:pPr>
        <w:pStyle w:val="PL"/>
        <w:rPr>
          <w:lang w:val="en-US"/>
        </w:rPr>
      </w:pPr>
      <w:r w:rsidRPr="00EA1C32">
        <w:rPr>
          <w:lang w:val="en-US"/>
        </w:rPr>
        <w:t xml:space="preserve">  </w:t>
      </w:r>
      <w:r w:rsidRPr="002E5CBA">
        <w:rPr>
          <w:lang w:val="en-US"/>
        </w:rPr>
        <w:t xml:space="preserve">- url: </w:t>
      </w:r>
      <w:r w:rsidR="00CE70B9">
        <w:rPr>
          <w:lang w:val="en-US"/>
        </w:rPr>
        <w:t>'</w:t>
      </w:r>
      <w:r w:rsidRPr="002E5CBA">
        <w:rPr>
          <w:lang w:val="en-US"/>
        </w:rPr>
        <w:t>{apiRoot}/nsmf-pdusession/v1</w:t>
      </w:r>
      <w:r w:rsidR="00CE70B9">
        <w:rPr>
          <w:lang w:val="en-US"/>
        </w:rPr>
        <w:t>'</w:t>
      </w:r>
    </w:p>
    <w:p w14:paraId="32EA0229" w14:textId="77777777" w:rsidR="0086296D" w:rsidRPr="002E5CBA" w:rsidRDefault="0086296D" w:rsidP="0086296D">
      <w:pPr>
        <w:pStyle w:val="PL"/>
        <w:rPr>
          <w:lang w:val="en-US"/>
        </w:rPr>
      </w:pPr>
      <w:r w:rsidRPr="002E5CBA">
        <w:rPr>
          <w:lang w:val="en-US"/>
        </w:rPr>
        <w:t xml:space="preserve">    variables:</w:t>
      </w:r>
    </w:p>
    <w:p w14:paraId="32EA022A" w14:textId="77777777" w:rsidR="0086296D" w:rsidRPr="002E5CBA" w:rsidRDefault="0086296D" w:rsidP="0086296D">
      <w:pPr>
        <w:pStyle w:val="PL"/>
        <w:rPr>
          <w:lang w:val="en-US"/>
        </w:rPr>
      </w:pPr>
      <w:r w:rsidRPr="002E5CBA">
        <w:rPr>
          <w:lang w:val="en-US"/>
        </w:rPr>
        <w:t xml:space="preserve">      apiRoot:</w:t>
      </w:r>
    </w:p>
    <w:p w14:paraId="32EA022B" w14:textId="77777777" w:rsidR="0086296D" w:rsidRPr="002E5CBA" w:rsidRDefault="0086296D" w:rsidP="0086296D">
      <w:pPr>
        <w:pStyle w:val="PL"/>
        <w:rPr>
          <w:lang w:val="en-US"/>
        </w:rPr>
      </w:pPr>
      <w:r w:rsidRPr="002E5CBA">
        <w:rPr>
          <w:lang w:val="en-US"/>
        </w:rPr>
        <w:t xml:space="preserve">        default: </w:t>
      </w:r>
      <w:r w:rsidR="00CE70B9">
        <w:rPr>
          <w:lang w:val="en-US"/>
        </w:rPr>
        <w:t>https://example</w:t>
      </w:r>
      <w:r w:rsidRPr="002E5CBA">
        <w:rPr>
          <w:lang w:val="en-US"/>
        </w:rPr>
        <w:t>.com</w:t>
      </w:r>
    </w:p>
    <w:p w14:paraId="32EA022C" w14:textId="47DC9751" w:rsidR="0086296D" w:rsidRPr="002E5CBA" w:rsidRDefault="0086296D" w:rsidP="0086296D">
      <w:pPr>
        <w:pStyle w:val="PL"/>
        <w:rPr>
          <w:lang w:val="en-US"/>
        </w:rPr>
      </w:pPr>
      <w:r w:rsidRPr="002E5CBA">
        <w:rPr>
          <w:lang w:val="en-US"/>
        </w:rPr>
        <w:t xml:space="preserve">        description:  apiRoot as defined in </w:t>
      </w:r>
      <w:r w:rsidR="005B1EEB">
        <w:rPr>
          <w:lang w:val="en-US"/>
        </w:rPr>
        <w:t>clause</w:t>
      </w:r>
      <w:r w:rsidRPr="002E5CBA">
        <w:rPr>
          <w:lang w:val="en-US"/>
        </w:rPr>
        <w:t xml:space="preserve"> 4.4 of 3GPP TS 29.501</w:t>
      </w:r>
      <w:r w:rsidR="00803680">
        <w:rPr>
          <w:lang w:val="en-US"/>
        </w:rPr>
        <w:t xml:space="preserve">. </w:t>
      </w:r>
      <w:r w:rsidR="00803680">
        <w:rPr>
          <w:lang w:val="en-US" w:eastAsia="zh-CN"/>
        </w:rPr>
        <w:t>The sm-contexts and pdu-sessions resources</w:t>
      </w:r>
      <w:r w:rsidR="00803680" w:rsidRPr="00AA2D25">
        <w:t xml:space="preserve"> </w:t>
      </w:r>
      <w:r w:rsidR="00803680">
        <w:t>can be distributed on different processing instances or hosts</w:t>
      </w:r>
      <w:r w:rsidR="00803680">
        <w:rPr>
          <w:lang w:val="en-US" w:eastAsia="zh-CN"/>
        </w:rPr>
        <w:t xml:space="preserve">. Thus the </w:t>
      </w:r>
      <w:r w:rsidR="00803680">
        <w:t>authority and/or deployment-specific string of the apiRoot</w:t>
      </w:r>
      <w:r w:rsidR="00803680">
        <w:rPr>
          <w:lang w:val="en-US" w:eastAsia="zh-CN"/>
        </w:rPr>
        <w:t xml:space="preserve"> of the created individual sm context and pdu-session resources' URIs may differ from the </w:t>
      </w:r>
      <w:r w:rsidR="00803680">
        <w:t xml:space="preserve">authority and/or deployment-specific string of the </w:t>
      </w:r>
      <w:r w:rsidR="00803680">
        <w:rPr>
          <w:lang w:val="en-US" w:eastAsia="zh-CN"/>
        </w:rPr>
        <w:t>apiRoot of the sm-contexts and pdu-sessions collections' URIs.</w:t>
      </w:r>
    </w:p>
    <w:p w14:paraId="32EA022D" w14:textId="77777777" w:rsidR="0086296D" w:rsidRPr="002E5CBA" w:rsidRDefault="0086296D" w:rsidP="0086296D">
      <w:pPr>
        <w:pStyle w:val="PL"/>
        <w:rPr>
          <w:lang w:val="en-US"/>
        </w:rPr>
      </w:pPr>
    </w:p>
    <w:p w14:paraId="32EA022E" w14:textId="77777777" w:rsidR="0086296D" w:rsidRDefault="0086296D" w:rsidP="0086296D">
      <w:pPr>
        <w:pStyle w:val="PL"/>
        <w:rPr>
          <w:lang w:val="en-US"/>
        </w:rPr>
      </w:pPr>
      <w:r w:rsidRPr="00082B3E">
        <w:rPr>
          <w:lang w:val="en-US"/>
        </w:rPr>
        <w:t>security:</w:t>
      </w:r>
    </w:p>
    <w:p w14:paraId="32EA022F" w14:textId="77777777" w:rsidR="00CE70B9" w:rsidRPr="00082B3E" w:rsidRDefault="00CE70B9" w:rsidP="00B767EA">
      <w:pPr>
        <w:pStyle w:val="PL"/>
        <w:rPr>
          <w:lang w:val="en-US"/>
        </w:rPr>
      </w:pPr>
      <w:r>
        <w:t xml:space="preserve">  - {}</w:t>
      </w:r>
    </w:p>
    <w:p w14:paraId="32EA0230" w14:textId="55EE207F" w:rsidR="0086296D" w:rsidRDefault="0086296D" w:rsidP="0086296D">
      <w:pPr>
        <w:pStyle w:val="PL"/>
        <w:rPr>
          <w:lang w:val="en-US"/>
        </w:rPr>
      </w:pPr>
      <w:r w:rsidRPr="00082B3E">
        <w:rPr>
          <w:lang w:val="en-US"/>
        </w:rPr>
        <w:t xml:space="preserve">  - oAuth2Client</w:t>
      </w:r>
      <w:r w:rsidR="00F82463">
        <w:rPr>
          <w:lang w:val="en-US"/>
        </w:rPr>
        <w:t>C</w:t>
      </w:r>
      <w:r w:rsidRPr="00082B3E">
        <w:rPr>
          <w:lang w:val="en-US"/>
        </w:rPr>
        <w:t>redentials:</w:t>
      </w:r>
    </w:p>
    <w:p w14:paraId="2D2035E3" w14:textId="1777A6F7" w:rsidR="00601A06" w:rsidRPr="00BF6487" w:rsidRDefault="00601A06" w:rsidP="0086296D">
      <w:pPr>
        <w:pStyle w:val="PL"/>
        <w:rPr>
          <w:lang w:val="en-US"/>
        </w:rPr>
      </w:pPr>
      <w:r>
        <w:rPr>
          <w:lang w:val="en-US"/>
        </w:rPr>
        <w:t xml:space="preserve">    - </w:t>
      </w:r>
      <w:r w:rsidRPr="002857AD">
        <w:t>nsmf-pdusession</w:t>
      </w:r>
    </w:p>
    <w:p w14:paraId="32EA0231" w14:textId="77777777" w:rsidR="0086296D" w:rsidRDefault="0086296D" w:rsidP="0086296D">
      <w:pPr>
        <w:pStyle w:val="PL"/>
        <w:rPr>
          <w:lang w:val="en-US"/>
        </w:rPr>
      </w:pPr>
    </w:p>
    <w:p w14:paraId="32EA0232" w14:textId="77777777" w:rsidR="0086296D" w:rsidRPr="002E5CBA" w:rsidRDefault="0086296D" w:rsidP="0086296D">
      <w:pPr>
        <w:pStyle w:val="PL"/>
        <w:rPr>
          <w:lang w:val="en-US"/>
        </w:rPr>
      </w:pPr>
      <w:r w:rsidRPr="002E5CBA">
        <w:rPr>
          <w:lang w:val="en-US"/>
        </w:rPr>
        <w:t>paths:</w:t>
      </w:r>
    </w:p>
    <w:p w14:paraId="32EA0233" w14:textId="77777777" w:rsidR="0086296D" w:rsidRPr="002E5CBA" w:rsidRDefault="0086296D" w:rsidP="0086296D">
      <w:pPr>
        <w:pStyle w:val="PL"/>
        <w:rPr>
          <w:lang w:val="en-US"/>
        </w:rPr>
      </w:pPr>
      <w:r w:rsidRPr="002E5CBA">
        <w:rPr>
          <w:lang w:val="en-US"/>
        </w:rPr>
        <w:t xml:space="preserve">  /sm-contexts:</w:t>
      </w:r>
    </w:p>
    <w:p w14:paraId="32EA0234" w14:textId="77777777" w:rsidR="0086296D" w:rsidRPr="002E5CBA" w:rsidRDefault="0086296D" w:rsidP="0086296D">
      <w:pPr>
        <w:pStyle w:val="PL"/>
        <w:rPr>
          <w:lang w:val="en-US"/>
        </w:rPr>
      </w:pPr>
      <w:r w:rsidRPr="002E5CBA">
        <w:rPr>
          <w:lang w:val="en-US"/>
        </w:rPr>
        <w:t xml:space="preserve">    post:</w:t>
      </w:r>
    </w:p>
    <w:p w14:paraId="32EA0235" w14:textId="0DA6304E" w:rsidR="0086296D" w:rsidRPr="002E5CBA" w:rsidRDefault="0086296D" w:rsidP="0086296D">
      <w:pPr>
        <w:pStyle w:val="PL"/>
        <w:rPr>
          <w:lang w:val="en-US"/>
        </w:rPr>
      </w:pPr>
      <w:r w:rsidRPr="002E5CBA">
        <w:rPr>
          <w:lang w:val="en-US"/>
        </w:rPr>
        <w:t xml:space="preserve">      summary:  Create SM Context</w:t>
      </w:r>
    </w:p>
    <w:p w14:paraId="32EA0236" w14:textId="77777777" w:rsidR="0086296D" w:rsidRPr="002E5CBA" w:rsidRDefault="0086296D" w:rsidP="0086296D">
      <w:pPr>
        <w:pStyle w:val="PL"/>
        <w:rPr>
          <w:lang w:val="en-US"/>
        </w:rPr>
      </w:pPr>
      <w:r w:rsidRPr="002E5CBA">
        <w:rPr>
          <w:lang w:val="en-US"/>
        </w:rPr>
        <w:t xml:space="preserve">      tags:</w:t>
      </w:r>
    </w:p>
    <w:p w14:paraId="32EA0237" w14:textId="77777777" w:rsidR="0086296D" w:rsidRPr="002E5CBA" w:rsidRDefault="0086296D" w:rsidP="0086296D">
      <w:pPr>
        <w:pStyle w:val="PL"/>
        <w:rPr>
          <w:lang w:val="en-US"/>
        </w:rPr>
      </w:pPr>
      <w:r w:rsidRPr="002E5CBA">
        <w:rPr>
          <w:lang w:val="en-US"/>
        </w:rPr>
        <w:t xml:space="preserve">        - SM contexts collection</w:t>
      </w:r>
    </w:p>
    <w:p w14:paraId="32EA0238" w14:textId="77777777" w:rsidR="0086296D" w:rsidRPr="002E5CBA" w:rsidRDefault="0086296D" w:rsidP="0086296D">
      <w:pPr>
        <w:pStyle w:val="PL"/>
        <w:rPr>
          <w:lang w:val="en-US"/>
        </w:rPr>
      </w:pPr>
      <w:r w:rsidRPr="002E5CBA">
        <w:rPr>
          <w:lang w:val="en-US"/>
        </w:rPr>
        <w:t xml:space="preserve">      operationId: PostSmContexts</w:t>
      </w:r>
    </w:p>
    <w:p w14:paraId="32EA0239" w14:textId="77777777" w:rsidR="0086296D" w:rsidRPr="002E5CBA" w:rsidRDefault="0086296D" w:rsidP="0086296D">
      <w:pPr>
        <w:pStyle w:val="PL"/>
        <w:rPr>
          <w:lang w:val="en-US"/>
        </w:rPr>
      </w:pPr>
      <w:r w:rsidRPr="002E5CBA">
        <w:rPr>
          <w:lang w:val="en-US"/>
        </w:rPr>
        <w:lastRenderedPageBreak/>
        <w:t xml:space="preserve">      requestBody:</w:t>
      </w:r>
    </w:p>
    <w:p w14:paraId="32EA023A" w14:textId="77777777" w:rsidR="0086296D" w:rsidRPr="002E5CBA" w:rsidRDefault="0086296D" w:rsidP="0086296D">
      <w:pPr>
        <w:pStyle w:val="PL"/>
        <w:rPr>
          <w:lang w:val="en-US"/>
        </w:rPr>
      </w:pPr>
      <w:r w:rsidRPr="002E5CBA">
        <w:rPr>
          <w:lang w:val="en-US"/>
        </w:rPr>
        <w:t xml:space="preserve">        description: representation of the SM context to be created in the SMF</w:t>
      </w:r>
    </w:p>
    <w:p w14:paraId="32EA023B" w14:textId="77777777" w:rsidR="0086296D" w:rsidRPr="002E5CBA" w:rsidRDefault="0086296D" w:rsidP="0086296D">
      <w:pPr>
        <w:pStyle w:val="PL"/>
        <w:rPr>
          <w:lang w:val="en-US"/>
        </w:rPr>
      </w:pPr>
      <w:r w:rsidRPr="002E5CBA">
        <w:rPr>
          <w:lang w:val="en-US"/>
        </w:rPr>
        <w:t xml:space="preserve">        required: true</w:t>
      </w:r>
    </w:p>
    <w:p w14:paraId="32EA023C" w14:textId="77777777" w:rsidR="0086296D" w:rsidRPr="002E5CBA" w:rsidRDefault="0086296D" w:rsidP="0086296D">
      <w:pPr>
        <w:pStyle w:val="PL"/>
        <w:rPr>
          <w:lang w:val="en-US"/>
        </w:rPr>
      </w:pPr>
      <w:r w:rsidRPr="002E5CBA">
        <w:rPr>
          <w:lang w:val="en-US"/>
        </w:rPr>
        <w:t xml:space="preserve">        content:</w:t>
      </w:r>
    </w:p>
    <w:p w14:paraId="32EA023D" w14:textId="77777777" w:rsidR="0086296D" w:rsidRPr="002E5CBA" w:rsidRDefault="0086296D" w:rsidP="0086296D">
      <w:pPr>
        <w:pStyle w:val="PL"/>
        <w:rPr>
          <w:lang w:val="en-US"/>
        </w:rPr>
      </w:pPr>
      <w:r w:rsidRPr="002E5CBA">
        <w:rPr>
          <w:lang w:val="en-US"/>
        </w:rPr>
        <w:t xml:space="preserve">          multipart/related:</w:t>
      </w:r>
    </w:p>
    <w:p w14:paraId="32EA023E" w14:textId="77777777" w:rsidR="0086296D" w:rsidRPr="002E5CBA" w:rsidRDefault="0086296D" w:rsidP="0086296D">
      <w:pPr>
        <w:pStyle w:val="PL"/>
        <w:rPr>
          <w:lang w:val="en-US"/>
        </w:rPr>
      </w:pPr>
      <w:r w:rsidRPr="002E5CBA">
        <w:rPr>
          <w:lang w:val="en-US"/>
        </w:rPr>
        <w:t xml:space="preserve">            schema:</w:t>
      </w:r>
    </w:p>
    <w:p w14:paraId="32EA023F" w14:textId="77777777" w:rsidR="0086296D" w:rsidRPr="002E5CBA" w:rsidRDefault="0086296D" w:rsidP="0086296D">
      <w:pPr>
        <w:pStyle w:val="PL"/>
        <w:rPr>
          <w:lang w:val="en-US"/>
        </w:rPr>
      </w:pPr>
      <w:r w:rsidRPr="002E5CBA">
        <w:rPr>
          <w:lang w:val="en-US"/>
        </w:rPr>
        <w:t xml:space="preserve">              type: object</w:t>
      </w:r>
    </w:p>
    <w:p w14:paraId="32EA0240" w14:textId="77777777" w:rsidR="0086296D" w:rsidRPr="002E5CBA" w:rsidRDefault="0086296D" w:rsidP="0086296D">
      <w:pPr>
        <w:pStyle w:val="PL"/>
        <w:rPr>
          <w:lang w:val="en-US"/>
        </w:rPr>
      </w:pPr>
      <w:r w:rsidRPr="002E5CBA">
        <w:rPr>
          <w:lang w:val="en-US"/>
        </w:rPr>
        <w:t xml:space="preserve">              properties: # Request parts</w:t>
      </w:r>
    </w:p>
    <w:p w14:paraId="32EA0241" w14:textId="77777777" w:rsidR="0086296D" w:rsidRPr="002E5CBA" w:rsidRDefault="0086296D" w:rsidP="0086296D">
      <w:pPr>
        <w:pStyle w:val="PL"/>
        <w:rPr>
          <w:lang w:val="en-US"/>
        </w:rPr>
      </w:pPr>
      <w:r w:rsidRPr="002E5CBA">
        <w:rPr>
          <w:lang w:val="en-US"/>
        </w:rPr>
        <w:t xml:space="preserve">                jsonData:</w:t>
      </w:r>
    </w:p>
    <w:p w14:paraId="32EA0242" w14:textId="77777777" w:rsidR="0086296D" w:rsidRPr="002E5CBA" w:rsidRDefault="0086296D" w:rsidP="0086296D">
      <w:pPr>
        <w:pStyle w:val="PL"/>
        <w:rPr>
          <w:lang w:val="en-US"/>
        </w:rPr>
      </w:pPr>
      <w:r w:rsidRPr="002E5CBA">
        <w:rPr>
          <w:lang w:val="en-US"/>
        </w:rPr>
        <w:t xml:space="preserve">                  $ref: '#/components/schemas/SmContextCreateData'</w:t>
      </w:r>
    </w:p>
    <w:p w14:paraId="32EA0243" w14:textId="77777777" w:rsidR="0086296D" w:rsidRPr="002E5CBA" w:rsidRDefault="0086296D" w:rsidP="0086296D">
      <w:pPr>
        <w:pStyle w:val="PL"/>
        <w:rPr>
          <w:lang w:val="en-US"/>
        </w:rPr>
      </w:pPr>
      <w:r w:rsidRPr="002E5CBA">
        <w:rPr>
          <w:lang w:val="en-US"/>
        </w:rPr>
        <w:t xml:space="preserve">                binaryDataN1SmMessage:</w:t>
      </w:r>
    </w:p>
    <w:p w14:paraId="32EA0244" w14:textId="77777777" w:rsidR="0086296D" w:rsidRPr="002E5CBA" w:rsidRDefault="0086296D" w:rsidP="0086296D">
      <w:pPr>
        <w:pStyle w:val="PL"/>
        <w:rPr>
          <w:lang w:val="en-US"/>
        </w:rPr>
      </w:pPr>
      <w:r w:rsidRPr="002E5CBA">
        <w:rPr>
          <w:lang w:val="en-US"/>
        </w:rPr>
        <w:t xml:space="preserve">                  type: string</w:t>
      </w:r>
    </w:p>
    <w:p w14:paraId="32EA0245" w14:textId="77777777" w:rsidR="0086296D" w:rsidRPr="002E5CBA" w:rsidRDefault="0086296D" w:rsidP="0086296D">
      <w:pPr>
        <w:pStyle w:val="PL"/>
        <w:rPr>
          <w:lang w:val="en-US"/>
        </w:rPr>
      </w:pPr>
      <w:r w:rsidRPr="002E5CBA">
        <w:rPr>
          <w:lang w:val="en-US"/>
        </w:rPr>
        <w:t xml:space="preserve">                  format: binary</w:t>
      </w:r>
    </w:p>
    <w:p w14:paraId="32EA0246" w14:textId="77777777" w:rsidR="0086296D" w:rsidRPr="002E5CBA" w:rsidRDefault="0086296D" w:rsidP="0086296D">
      <w:pPr>
        <w:pStyle w:val="PL"/>
        <w:rPr>
          <w:lang w:val="en-US"/>
        </w:rPr>
      </w:pPr>
      <w:r w:rsidRPr="002E5CBA">
        <w:rPr>
          <w:lang w:val="en-US"/>
        </w:rPr>
        <w:t xml:space="preserve">            encoding:</w:t>
      </w:r>
    </w:p>
    <w:p w14:paraId="32EA0247"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48" w14:textId="77777777" w:rsidR="0086296D" w:rsidRPr="000659A3" w:rsidRDefault="0086296D" w:rsidP="0086296D">
      <w:pPr>
        <w:pStyle w:val="PL"/>
        <w:rPr>
          <w:lang w:val="fr-FR"/>
        </w:rPr>
      </w:pPr>
      <w:r w:rsidRPr="000659A3">
        <w:rPr>
          <w:lang w:val="fr-FR"/>
        </w:rPr>
        <w:t xml:space="preserve">                contentType:  application/json</w:t>
      </w:r>
    </w:p>
    <w:p w14:paraId="32EA0249" w14:textId="77777777" w:rsidR="0086296D" w:rsidRPr="000659A3" w:rsidRDefault="0086296D" w:rsidP="0086296D">
      <w:pPr>
        <w:pStyle w:val="PL"/>
        <w:rPr>
          <w:lang w:val="fr-FR"/>
        </w:rPr>
      </w:pPr>
      <w:r w:rsidRPr="000659A3">
        <w:rPr>
          <w:lang w:val="fr-FR"/>
        </w:rPr>
        <w:t xml:space="preserve">              binaryDataN1SmMessage:</w:t>
      </w:r>
    </w:p>
    <w:p w14:paraId="32EA024A"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4B" w14:textId="77777777" w:rsidR="0086296D" w:rsidRPr="002E5CBA" w:rsidRDefault="0086296D" w:rsidP="0086296D">
      <w:pPr>
        <w:pStyle w:val="PL"/>
        <w:rPr>
          <w:lang w:val="en-US"/>
        </w:rPr>
      </w:pPr>
      <w:r w:rsidRPr="002E5CBA">
        <w:rPr>
          <w:lang w:val="en-US"/>
        </w:rPr>
        <w:t xml:space="preserve">                headers:</w:t>
      </w:r>
    </w:p>
    <w:p w14:paraId="32EA024C" w14:textId="77777777" w:rsidR="0086296D" w:rsidRPr="002E5CBA" w:rsidRDefault="0086296D" w:rsidP="0086296D">
      <w:pPr>
        <w:pStyle w:val="PL"/>
        <w:rPr>
          <w:lang w:val="en-US"/>
        </w:rPr>
      </w:pPr>
      <w:r w:rsidRPr="002E5CBA">
        <w:rPr>
          <w:lang w:val="en-US"/>
        </w:rPr>
        <w:t xml:space="preserve">                  Content-Id:</w:t>
      </w:r>
    </w:p>
    <w:p w14:paraId="32EA024D" w14:textId="77777777" w:rsidR="0086296D" w:rsidRPr="002E5CBA" w:rsidRDefault="0086296D" w:rsidP="0086296D">
      <w:pPr>
        <w:pStyle w:val="PL"/>
        <w:rPr>
          <w:lang w:val="en-US"/>
        </w:rPr>
      </w:pPr>
      <w:r w:rsidRPr="002E5CBA">
        <w:rPr>
          <w:lang w:val="en-US"/>
        </w:rPr>
        <w:t xml:space="preserve">                    schema:</w:t>
      </w:r>
    </w:p>
    <w:p w14:paraId="32EA024E" w14:textId="77777777" w:rsidR="0086296D" w:rsidRPr="002E5CBA" w:rsidRDefault="0086296D" w:rsidP="0086296D">
      <w:pPr>
        <w:pStyle w:val="PL"/>
        <w:rPr>
          <w:lang w:val="en-US"/>
        </w:rPr>
      </w:pPr>
      <w:r w:rsidRPr="002E5CBA">
        <w:rPr>
          <w:lang w:val="en-US"/>
        </w:rPr>
        <w:t xml:space="preserve">                      type: string</w:t>
      </w:r>
    </w:p>
    <w:p w14:paraId="32EA024F" w14:textId="77777777" w:rsidR="0086296D" w:rsidRPr="002E5CBA" w:rsidRDefault="0086296D" w:rsidP="0086296D">
      <w:pPr>
        <w:pStyle w:val="PL"/>
        <w:rPr>
          <w:lang w:val="en-US"/>
        </w:rPr>
      </w:pPr>
      <w:r w:rsidRPr="002E5CBA">
        <w:rPr>
          <w:lang w:val="en-US"/>
        </w:rPr>
        <w:t xml:space="preserve">      callbacks:</w:t>
      </w:r>
    </w:p>
    <w:p w14:paraId="32EA0250" w14:textId="77777777" w:rsidR="0086296D" w:rsidRPr="002E5CBA" w:rsidRDefault="0086296D" w:rsidP="0086296D">
      <w:pPr>
        <w:pStyle w:val="PL"/>
        <w:rPr>
          <w:lang w:val="en-US"/>
        </w:rPr>
      </w:pPr>
      <w:r w:rsidRPr="002E5CBA">
        <w:rPr>
          <w:lang w:val="en-US"/>
        </w:rPr>
        <w:t xml:space="preserve">        smContextStatusNotification:</w:t>
      </w:r>
    </w:p>
    <w:p w14:paraId="32EA0251" w14:textId="77777777" w:rsidR="0086296D" w:rsidRPr="002E5CBA" w:rsidRDefault="0086296D" w:rsidP="0086296D">
      <w:pPr>
        <w:pStyle w:val="PL"/>
        <w:rPr>
          <w:lang w:val="en-US"/>
        </w:rPr>
      </w:pPr>
      <w:r w:rsidRPr="002E5CBA">
        <w:rPr>
          <w:lang w:val="en-US"/>
        </w:rPr>
        <w:t xml:space="preserve">          '{$request.body#/smContextStatusUri}':</w:t>
      </w:r>
    </w:p>
    <w:p w14:paraId="32EA0252" w14:textId="77777777" w:rsidR="0086296D" w:rsidRPr="002E5CBA" w:rsidRDefault="0086296D" w:rsidP="0086296D">
      <w:pPr>
        <w:pStyle w:val="PL"/>
        <w:rPr>
          <w:lang w:val="en-US"/>
        </w:rPr>
      </w:pPr>
      <w:r w:rsidRPr="002E5CBA">
        <w:rPr>
          <w:lang w:val="en-US"/>
        </w:rPr>
        <w:t xml:space="preserve">            post:</w:t>
      </w:r>
    </w:p>
    <w:p w14:paraId="32EA0253" w14:textId="77777777" w:rsidR="0086296D" w:rsidRPr="002E5CBA" w:rsidRDefault="0086296D" w:rsidP="0086296D">
      <w:pPr>
        <w:pStyle w:val="PL"/>
        <w:rPr>
          <w:lang w:val="en-US"/>
        </w:rPr>
      </w:pPr>
      <w:r w:rsidRPr="002E5CBA">
        <w:rPr>
          <w:lang w:val="en-US"/>
        </w:rPr>
        <w:t xml:space="preserve">              requestBody:  # contents of the callback message</w:t>
      </w:r>
    </w:p>
    <w:p w14:paraId="32EA0254" w14:textId="77777777" w:rsidR="0086296D" w:rsidRPr="002E5CBA" w:rsidRDefault="0086296D" w:rsidP="0086296D">
      <w:pPr>
        <w:pStyle w:val="PL"/>
        <w:rPr>
          <w:lang w:val="en-US"/>
        </w:rPr>
      </w:pPr>
      <w:r w:rsidRPr="002E5CBA">
        <w:rPr>
          <w:lang w:val="en-US"/>
        </w:rPr>
        <w:t xml:space="preserve">                required: true</w:t>
      </w:r>
    </w:p>
    <w:p w14:paraId="32EA0255" w14:textId="77777777" w:rsidR="0086296D" w:rsidRPr="002E5CBA" w:rsidRDefault="0086296D" w:rsidP="0086296D">
      <w:pPr>
        <w:pStyle w:val="PL"/>
        <w:rPr>
          <w:lang w:val="en-US"/>
        </w:rPr>
      </w:pPr>
      <w:r w:rsidRPr="002E5CBA">
        <w:rPr>
          <w:lang w:val="en-US"/>
        </w:rPr>
        <w:t xml:space="preserve">                content:</w:t>
      </w:r>
    </w:p>
    <w:p w14:paraId="32EA0256" w14:textId="77777777" w:rsidR="0086296D" w:rsidRPr="002E5CBA" w:rsidRDefault="0086296D" w:rsidP="0086296D">
      <w:pPr>
        <w:pStyle w:val="PL"/>
        <w:rPr>
          <w:lang w:val="en-US"/>
        </w:rPr>
      </w:pPr>
      <w:r w:rsidRPr="002E5CBA">
        <w:rPr>
          <w:lang w:val="en-US"/>
        </w:rPr>
        <w:t xml:space="preserve">                  application/json:</w:t>
      </w:r>
    </w:p>
    <w:p w14:paraId="32EA0257" w14:textId="77777777" w:rsidR="0086296D" w:rsidRPr="002E5CBA" w:rsidRDefault="0086296D" w:rsidP="0086296D">
      <w:pPr>
        <w:pStyle w:val="PL"/>
        <w:rPr>
          <w:lang w:val="en-US"/>
        </w:rPr>
      </w:pPr>
      <w:r w:rsidRPr="002E5CBA">
        <w:rPr>
          <w:lang w:val="en-US"/>
        </w:rPr>
        <w:t xml:space="preserve">                    schema:</w:t>
      </w:r>
    </w:p>
    <w:p w14:paraId="32EA0258" w14:textId="77777777" w:rsidR="0086296D" w:rsidRPr="002E5CBA" w:rsidRDefault="0086296D" w:rsidP="0086296D">
      <w:pPr>
        <w:pStyle w:val="PL"/>
        <w:rPr>
          <w:lang w:val="en-US"/>
        </w:rPr>
      </w:pPr>
      <w:r w:rsidRPr="002E5CBA">
        <w:rPr>
          <w:lang w:val="en-US"/>
        </w:rPr>
        <w:t xml:space="preserve">                      $ref: '#/components/schemas/SmContextStatusNotification'</w:t>
      </w:r>
    </w:p>
    <w:p w14:paraId="32EA0259" w14:textId="77777777" w:rsidR="0086296D" w:rsidRPr="002E5CBA" w:rsidRDefault="0086296D" w:rsidP="0086296D">
      <w:pPr>
        <w:pStyle w:val="PL"/>
        <w:rPr>
          <w:lang w:val="en-US"/>
        </w:rPr>
      </w:pPr>
      <w:r w:rsidRPr="002E5CBA">
        <w:rPr>
          <w:lang w:val="en-US"/>
        </w:rPr>
        <w:t xml:space="preserve">              responses:</w:t>
      </w:r>
    </w:p>
    <w:p w14:paraId="32EA025A" w14:textId="77777777" w:rsidR="0086296D" w:rsidRPr="002E5CBA" w:rsidRDefault="0086296D" w:rsidP="0086296D">
      <w:pPr>
        <w:pStyle w:val="PL"/>
        <w:rPr>
          <w:lang w:val="en-US"/>
        </w:rPr>
      </w:pPr>
      <w:r w:rsidRPr="002E5CBA">
        <w:rPr>
          <w:lang w:val="en-US"/>
        </w:rPr>
        <w:t xml:space="preserve">                '204':</w:t>
      </w:r>
    </w:p>
    <w:p w14:paraId="32EA025B" w14:textId="3B97D383" w:rsidR="0086296D" w:rsidRDefault="0086296D" w:rsidP="0086296D">
      <w:pPr>
        <w:pStyle w:val="PL"/>
        <w:rPr>
          <w:lang w:val="en-US"/>
        </w:rPr>
      </w:pPr>
      <w:r w:rsidRPr="002E5CBA">
        <w:rPr>
          <w:lang w:val="en-US"/>
        </w:rPr>
        <w:t xml:space="preserve">                  description: successful notification</w:t>
      </w:r>
    </w:p>
    <w:p w14:paraId="32EA025C" w14:textId="77777777" w:rsidR="004D4764" w:rsidRPr="002E5CBA" w:rsidRDefault="004D4764" w:rsidP="004D4764">
      <w:pPr>
        <w:pStyle w:val="PL"/>
        <w:rPr>
          <w:lang w:val="en-US"/>
        </w:rPr>
      </w:pPr>
      <w:r w:rsidRPr="002E5CBA">
        <w:rPr>
          <w:lang w:val="en-US"/>
        </w:rPr>
        <w:t xml:space="preserve">                '</w:t>
      </w:r>
      <w:r>
        <w:rPr>
          <w:lang w:val="en-US"/>
        </w:rPr>
        <w:t>307</w:t>
      </w:r>
      <w:r w:rsidRPr="002E5CBA">
        <w:rPr>
          <w:lang w:val="en-US"/>
        </w:rPr>
        <w:t>':</w:t>
      </w:r>
    </w:p>
    <w:p w14:paraId="32EA025D" w14:textId="711DBFFF" w:rsidR="004D4764" w:rsidRDefault="004D4764" w:rsidP="0086296D">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083DAB6C" w14:textId="77777777" w:rsidR="0048548F" w:rsidRDefault="0048548F" w:rsidP="0048548F">
      <w:pPr>
        <w:pStyle w:val="PL"/>
      </w:pPr>
      <w:r>
        <w:t xml:space="preserve">          </w:t>
      </w:r>
      <w:r>
        <w:rPr>
          <w:rFonts w:hint="eastAsia"/>
          <w:lang w:eastAsia="zh-CN"/>
        </w:rPr>
        <w:t xml:space="preserve">        </w:t>
      </w:r>
      <w:r>
        <w:t>headers:</w:t>
      </w:r>
    </w:p>
    <w:p w14:paraId="40E5F8A5" w14:textId="4A9A24C0" w:rsidR="0048548F" w:rsidRDefault="0048548F" w:rsidP="0048548F">
      <w:pPr>
        <w:pStyle w:val="PL"/>
      </w:pPr>
      <w:r>
        <w:t xml:space="preserve">            </w:t>
      </w:r>
      <w:r>
        <w:rPr>
          <w:rFonts w:hint="eastAsia"/>
          <w:lang w:eastAsia="zh-CN"/>
        </w:rPr>
        <w:t xml:space="preserve">        </w:t>
      </w:r>
      <w:r>
        <w:t>Location:</w:t>
      </w:r>
    </w:p>
    <w:p w14:paraId="5180A470" w14:textId="77777777" w:rsidR="0048548F" w:rsidRDefault="0048548F" w:rsidP="0048548F">
      <w:pPr>
        <w:pStyle w:val="PL"/>
        <w:rPr>
          <w:lang w:eastAsia="zh-CN"/>
        </w:rPr>
      </w:pPr>
      <w:r>
        <w:t xml:space="preserve">              </w:t>
      </w:r>
      <w:r>
        <w:rPr>
          <w:rFonts w:hint="eastAsia"/>
          <w:lang w:eastAsia="zh-CN"/>
        </w:rPr>
        <w:t xml:space="preserve">        </w:t>
      </w:r>
      <w:r>
        <w:t>required: true</w:t>
      </w:r>
    </w:p>
    <w:p w14:paraId="4F313600" w14:textId="77777777" w:rsidR="0048548F" w:rsidRDefault="0048548F" w:rsidP="0048548F">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2DF18B9F" w14:textId="77777777" w:rsidR="0048548F" w:rsidRDefault="0048548F" w:rsidP="0048548F">
      <w:pPr>
        <w:pStyle w:val="PL"/>
      </w:pPr>
      <w:r>
        <w:t xml:space="preserve">              </w:t>
      </w:r>
      <w:r>
        <w:rPr>
          <w:rFonts w:hint="eastAsia"/>
          <w:lang w:eastAsia="zh-CN"/>
        </w:rPr>
        <w:t xml:space="preserve">        </w:t>
      </w:r>
      <w:r>
        <w:t>schema:</w:t>
      </w:r>
    </w:p>
    <w:p w14:paraId="1D5B8C94" w14:textId="452C995E" w:rsidR="0048548F" w:rsidRDefault="0048548F" w:rsidP="0086296D">
      <w:pPr>
        <w:pStyle w:val="PL"/>
        <w:rPr>
          <w:lang w:val="en-US" w:eastAsia="zh-CN"/>
        </w:rPr>
      </w:pPr>
      <w:r>
        <w:t xml:space="preserve">                </w:t>
      </w:r>
      <w:r>
        <w:rPr>
          <w:rFonts w:hint="eastAsia"/>
          <w:lang w:eastAsia="zh-CN"/>
        </w:rPr>
        <w:t xml:space="preserve">        </w:t>
      </w:r>
      <w:r>
        <w:t>type: string</w:t>
      </w:r>
    </w:p>
    <w:p w14:paraId="32EA025E" w14:textId="1680C3A0" w:rsidR="0086296D" w:rsidRDefault="0086296D" w:rsidP="0086296D">
      <w:pPr>
        <w:pStyle w:val="PL"/>
        <w:rPr>
          <w:lang w:val="en-US"/>
        </w:rPr>
      </w:pPr>
      <w:r w:rsidRPr="002E5CBA">
        <w:rPr>
          <w:lang w:val="en-US"/>
        </w:rPr>
        <w:t xml:space="preserve">                </w:t>
      </w:r>
      <w:r>
        <w:rPr>
          <w:lang w:val="en-US"/>
        </w:rPr>
        <w:t>'400':</w:t>
      </w:r>
    </w:p>
    <w:p w14:paraId="32EA025F" w14:textId="6A816D4F"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3C5EB5B" w14:textId="64DD9DDA" w:rsidR="00141339" w:rsidRDefault="00141339" w:rsidP="00141339">
      <w:pPr>
        <w:pStyle w:val="PL"/>
        <w:rPr>
          <w:lang w:val="en-US"/>
        </w:rPr>
      </w:pPr>
      <w:r w:rsidRPr="002E5CBA">
        <w:rPr>
          <w:lang w:val="en-US"/>
        </w:rPr>
        <w:t xml:space="preserve">                </w:t>
      </w:r>
      <w:r>
        <w:rPr>
          <w:lang w:val="en-US"/>
        </w:rPr>
        <w:t>'403':</w:t>
      </w:r>
    </w:p>
    <w:p w14:paraId="024B6351" w14:textId="53309C43" w:rsidR="00141339" w:rsidRPr="001F14B1"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260" w14:textId="24FD8E09" w:rsidR="0086296D" w:rsidRDefault="0086296D" w:rsidP="0086296D">
      <w:pPr>
        <w:pStyle w:val="PL"/>
        <w:rPr>
          <w:lang w:val="en-US"/>
        </w:rPr>
      </w:pPr>
      <w:r w:rsidRPr="002E5CBA">
        <w:rPr>
          <w:lang w:val="en-US"/>
        </w:rPr>
        <w:t xml:space="preserve">                </w:t>
      </w:r>
      <w:r>
        <w:rPr>
          <w:lang w:val="en-US"/>
        </w:rPr>
        <w:t>'404':</w:t>
      </w:r>
    </w:p>
    <w:p w14:paraId="32EA0261"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262" w14:textId="2E3EC0F1" w:rsidR="007E670C" w:rsidRDefault="007E670C" w:rsidP="007E670C">
      <w:pPr>
        <w:pStyle w:val="PL"/>
        <w:rPr>
          <w:lang w:val="en-US"/>
        </w:rPr>
      </w:pPr>
      <w:r w:rsidRPr="002E5CBA">
        <w:rPr>
          <w:lang w:val="en-US"/>
        </w:rPr>
        <w:t xml:space="preserve">                </w:t>
      </w:r>
      <w:r>
        <w:rPr>
          <w:lang w:val="en-US"/>
        </w:rPr>
        <w:t>'411':</w:t>
      </w:r>
    </w:p>
    <w:p w14:paraId="32EA0263"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264" w14:textId="387CB6F1" w:rsidR="007E670C" w:rsidRDefault="007E670C" w:rsidP="007E670C">
      <w:pPr>
        <w:pStyle w:val="PL"/>
        <w:rPr>
          <w:lang w:val="en-US"/>
        </w:rPr>
      </w:pPr>
      <w:r w:rsidRPr="002E5CBA">
        <w:rPr>
          <w:lang w:val="en-US"/>
        </w:rPr>
        <w:t xml:space="preserve">                </w:t>
      </w:r>
      <w:r>
        <w:rPr>
          <w:lang w:val="en-US"/>
        </w:rPr>
        <w:t>'413':</w:t>
      </w:r>
    </w:p>
    <w:p w14:paraId="32EA0265"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266" w14:textId="238309C7" w:rsidR="007E670C" w:rsidRDefault="007E670C" w:rsidP="007E670C">
      <w:pPr>
        <w:pStyle w:val="PL"/>
        <w:rPr>
          <w:lang w:val="en-US"/>
        </w:rPr>
      </w:pPr>
      <w:r w:rsidRPr="002E5CBA">
        <w:rPr>
          <w:lang w:val="en-US"/>
        </w:rPr>
        <w:t xml:space="preserve">                </w:t>
      </w:r>
      <w:r>
        <w:rPr>
          <w:lang w:val="en-US"/>
        </w:rPr>
        <w:t>'415':</w:t>
      </w:r>
    </w:p>
    <w:p w14:paraId="32EA0267" w14:textId="063BF1BF" w:rsidR="007E670C" w:rsidRDefault="007E670C" w:rsidP="0086296D">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5D5A158A" w14:textId="751AE30B" w:rsidR="00141339" w:rsidRDefault="00141339" w:rsidP="00141339">
      <w:pPr>
        <w:pStyle w:val="PL"/>
        <w:rPr>
          <w:lang w:val="en-US"/>
        </w:rPr>
      </w:pPr>
      <w:r w:rsidRPr="002E5CBA">
        <w:rPr>
          <w:lang w:val="en-US"/>
        </w:rPr>
        <w:t xml:space="preserve">                </w:t>
      </w:r>
      <w:r>
        <w:rPr>
          <w:lang w:val="en-US"/>
        </w:rPr>
        <w:t>'429':</w:t>
      </w:r>
    </w:p>
    <w:p w14:paraId="44B5D9F1" w14:textId="364A5222" w:rsidR="00141339" w:rsidRPr="00D82896"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32EA0268" w14:textId="23850F57" w:rsidR="0086296D" w:rsidRDefault="0086296D" w:rsidP="0086296D">
      <w:pPr>
        <w:pStyle w:val="PL"/>
        <w:rPr>
          <w:lang w:val="en-US"/>
        </w:rPr>
      </w:pPr>
      <w:r w:rsidRPr="002E5CBA">
        <w:rPr>
          <w:lang w:val="en-US"/>
        </w:rPr>
        <w:t xml:space="preserve">                </w:t>
      </w:r>
      <w:r>
        <w:rPr>
          <w:lang w:val="en-US"/>
        </w:rPr>
        <w:t>'500':</w:t>
      </w:r>
    </w:p>
    <w:p w14:paraId="32EA0269"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26C" w14:textId="42AA3746" w:rsidR="0086296D" w:rsidRDefault="0086296D" w:rsidP="0086296D">
      <w:pPr>
        <w:pStyle w:val="PL"/>
        <w:rPr>
          <w:lang w:val="en-US"/>
        </w:rPr>
      </w:pPr>
      <w:r w:rsidRPr="002E5CBA">
        <w:rPr>
          <w:lang w:val="en-US"/>
        </w:rPr>
        <w:t xml:space="preserve">                </w:t>
      </w:r>
      <w:r>
        <w:rPr>
          <w:lang w:val="en-US"/>
        </w:rPr>
        <w:t>'503':</w:t>
      </w:r>
    </w:p>
    <w:p w14:paraId="32EA026D" w14:textId="77777777" w:rsidR="0086296D" w:rsidRDefault="0086296D" w:rsidP="0086296D">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32EA026E" w14:textId="77777777" w:rsidR="0086296D" w:rsidRPr="002E5CBA" w:rsidRDefault="0086296D" w:rsidP="0086296D">
      <w:pPr>
        <w:pStyle w:val="PL"/>
        <w:rPr>
          <w:lang w:val="en-US"/>
        </w:rPr>
      </w:pPr>
    </w:p>
    <w:p w14:paraId="32EA026F" w14:textId="77777777" w:rsidR="0086296D" w:rsidRPr="002E5CBA" w:rsidRDefault="0086296D" w:rsidP="0086296D">
      <w:pPr>
        <w:pStyle w:val="PL"/>
        <w:rPr>
          <w:lang w:val="en-US"/>
        </w:rPr>
      </w:pPr>
      <w:r w:rsidRPr="002E5CBA">
        <w:rPr>
          <w:lang w:val="en-US"/>
        </w:rPr>
        <w:t xml:space="preserve">      responses:</w:t>
      </w:r>
    </w:p>
    <w:p w14:paraId="32EA0270" w14:textId="77777777" w:rsidR="0086296D" w:rsidRPr="002E5CBA" w:rsidRDefault="0086296D" w:rsidP="0086296D">
      <w:pPr>
        <w:pStyle w:val="PL"/>
        <w:rPr>
          <w:lang w:val="en-US"/>
        </w:rPr>
      </w:pPr>
      <w:r w:rsidRPr="002E5CBA">
        <w:rPr>
          <w:lang w:val="en-US"/>
        </w:rPr>
        <w:t xml:space="preserve">        '201':</w:t>
      </w:r>
    </w:p>
    <w:p w14:paraId="32EA0271" w14:textId="77777777" w:rsidR="0086296D" w:rsidRPr="002E5CBA" w:rsidRDefault="0086296D" w:rsidP="0086296D">
      <w:pPr>
        <w:pStyle w:val="PL"/>
        <w:rPr>
          <w:lang w:val="en-US"/>
        </w:rPr>
      </w:pPr>
      <w:r w:rsidRPr="002E5CBA">
        <w:rPr>
          <w:lang w:val="en-US"/>
        </w:rPr>
        <w:t xml:space="preserve">          description: successful creation of an SM context</w:t>
      </w:r>
    </w:p>
    <w:p w14:paraId="32EA0272" w14:textId="77777777" w:rsidR="0086296D" w:rsidRPr="002E5CBA" w:rsidRDefault="0086296D" w:rsidP="0086296D">
      <w:pPr>
        <w:pStyle w:val="PL"/>
        <w:rPr>
          <w:lang w:val="en-US"/>
        </w:rPr>
      </w:pPr>
      <w:r w:rsidRPr="002E5CBA">
        <w:rPr>
          <w:lang w:val="en-US"/>
        </w:rPr>
        <w:t xml:space="preserve">          content:</w:t>
      </w:r>
    </w:p>
    <w:p w14:paraId="32EA0273" w14:textId="17175AE3" w:rsidR="0086296D" w:rsidRPr="002E5CBA" w:rsidRDefault="0086296D" w:rsidP="0086296D">
      <w:pPr>
        <w:pStyle w:val="PL"/>
        <w:rPr>
          <w:lang w:val="en-US"/>
        </w:rPr>
      </w:pPr>
      <w:r w:rsidRPr="002E5CBA">
        <w:rPr>
          <w:lang w:val="en-US"/>
        </w:rPr>
        <w:t xml:space="preserve">            application/json: # message without binary body part</w:t>
      </w:r>
    </w:p>
    <w:p w14:paraId="32EA0274" w14:textId="77777777" w:rsidR="0086296D" w:rsidRPr="002E5CBA" w:rsidRDefault="0086296D" w:rsidP="0086296D">
      <w:pPr>
        <w:pStyle w:val="PL"/>
        <w:rPr>
          <w:lang w:val="en-US"/>
        </w:rPr>
      </w:pPr>
      <w:r w:rsidRPr="002E5CBA">
        <w:rPr>
          <w:lang w:val="en-US"/>
        </w:rPr>
        <w:t xml:space="preserve">              schema:</w:t>
      </w:r>
    </w:p>
    <w:p w14:paraId="32EA0275" w14:textId="77777777" w:rsidR="0086296D" w:rsidRPr="002E5CBA" w:rsidRDefault="0086296D" w:rsidP="0086296D">
      <w:pPr>
        <w:pStyle w:val="PL"/>
        <w:rPr>
          <w:lang w:val="en-US"/>
        </w:rPr>
      </w:pPr>
      <w:r w:rsidRPr="002E5CBA">
        <w:rPr>
          <w:lang w:val="en-US"/>
        </w:rPr>
        <w:t xml:space="preserve">                $ref: '#/components/schemas/SmContextCreatedData'</w:t>
      </w:r>
    </w:p>
    <w:p w14:paraId="32EA0276" w14:textId="77777777" w:rsidR="0086296D" w:rsidRPr="002E5CBA" w:rsidRDefault="0086296D" w:rsidP="0086296D">
      <w:pPr>
        <w:pStyle w:val="PL"/>
        <w:rPr>
          <w:lang w:val="en-US"/>
        </w:rPr>
      </w:pPr>
      <w:r w:rsidRPr="002E5CBA">
        <w:rPr>
          <w:lang w:val="en-US"/>
        </w:rPr>
        <w:t xml:space="preserve">            multipart/related:  # message with binary body part(s)</w:t>
      </w:r>
    </w:p>
    <w:p w14:paraId="32EA0277" w14:textId="77777777" w:rsidR="0086296D" w:rsidRPr="002E5CBA" w:rsidRDefault="0086296D" w:rsidP="0086296D">
      <w:pPr>
        <w:pStyle w:val="PL"/>
        <w:rPr>
          <w:lang w:val="en-US"/>
        </w:rPr>
      </w:pPr>
      <w:r w:rsidRPr="002E5CBA">
        <w:rPr>
          <w:lang w:val="en-US"/>
        </w:rPr>
        <w:t xml:space="preserve">              schema:</w:t>
      </w:r>
    </w:p>
    <w:p w14:paraId="32EA0278" w14:textId="77777777" w:rsidR="0086296D" w:rsidRPr="002E5CBA" w:rsidRDefault="0086296D" w:rsidP="0086296D">
      <w:pPr>
        <w:pStyle w:val="PL"/>
        <w:rPr>
          <w:lang w:val="en-US"/>
        </w:rPr>
      </w:pPr>
      <w:r w:rsidRPr="002E5CBA">
        <w:rPr>
          <w:lang w:val="en-US"/>
        </w:rPr>
        <w:t xml:space="preserve">                type: object</w:t>
      </w:r>
    </w:p>
    <w:p w14:paraId="32EA0279" w14:textId="77777777" w:rsidR="0086296D" w:rsidRPr="002E5CBA" w:rsidRDefault="0086296D" w:rsidP="0086296D">
      <w:pPr>
        <w:pStyle w:val="PL"/>
        <w:rPr>
          <w:lang w:val="en-US"/>
        </w:rPr>
      </w:pPr>
      <w:r w:rsidRPr="002E5CBA">
        <w:rPr>
          <w:lang w:val="en-US"/>
        </w:rPr>
        <w:t xml:space="preserve">                properties: # Request parts</w:t>
      </w:r>
    </w:p>
    <w:p w14:paraId="32EA027A" w14:textId="77777777" w:rsidR="0086296D" w:rsidRPr="002E5CBA" w:rsidRDefault="0086296D" w:rsidP="0086296D">
      <w:pPr>
        <w:pStyle w:val="PL"/>
        <w:rPr>
          <w:lang w:val="en-US"/>
        </w:rPr>
      </w:pPr>
      <w:r w:rsidRPr="002E5CBA">
        <w:rPr>
          <w:lang w:val="en-US"/>
        </w:rPr>
        <w:t xml:space="preserve">                  jsonData:</w:t>
      </w:r>
    </w:p>
    <w:p w14:paraId="32EA027B" w14:textId="77777777" w:rsidR="0086296D" w:rsidRPr="002E5CBA" w:rsidRDefault="0086296D" w:rsidP="0086296D">
      <w:pPr>
        <w:pStyle w:val="PL"/>
        <w:rPr>
          <w:lang w:val="en-US"/>
        </w:rPr>
      </w:pPr>
      <w:r w:rsidRPr="002E5CBA">
        <w:rPr>
          <w:lang w:val="en-US"/>
        </w:rPr>
        <w:t xml:space="preserve">                    $ref: '#/components/schemas/SmContextCreatedData'</w:t>
      </w:r>
    </w:p>
    <w:p w14:paraId="32EA027C" w14:textId="77777777" w:rsidR="0086296D" w:rsidRPr="002E5CBA" w:rsidRDefault="0086296D" w:rsidP="0086296D">
      <w:pPr>
        <w:pStyle w:val="PL"/>
        <w:rPr>
          <w:lang w:val="en-US"/>
        </w:rPr>
      </w:pPr>
      <w:r w:rsidRPr="002E5CBA">
        <w:rPr>
          <w:lang w:val="en-US"/>
        </w:rPr>
        <w:t xml:space="preserve">                  binaryDataN2SmInformation:</w:t>
      </w:r>
    </w:p>
    <w:p w14:paraId="32EA027D" w14:textId="77777777" w:rsidR="0086296D" w:rsidRPr="002E5CBA" w:rsidRDefault="0086296D" w:rsidP="0086296D">
      <w:pPr>
        <w:pStyle w:val="PL"/>
        <w:rPr>
          <w:lang w:val="en-US"/>
        </w:rPr>
      </w:pPr>
      <w:r w:rsidRPr="002E5CBA">
        <w:rPr>
          <w:lang w:val="en-US"/>
        </w:rPr>
        <w:t xml:space="preserve">                    type: string</w:t>
      </w:r>
    </w:p>
    <w:p w14:paraId="32EA027E" w14:textId="77777777" w:rsidR="0086296D" w:rsidRPr="002E5CBA" w:rsidRDefault="0086296D" w:rsidP="0086296D">
      <w:pPr>
        <w:pStyle w:val="PL"/>
        <w:rPr>
          <w:lang w:val="en-US"/>
        </w:rPr>
      </w:pPr>
      <w:r w:rsidRPr="002E5CBA">
        <w:rPr>
          <w:lang w:val="en-US"/>
        </w:rPr>
        <w:lastRenderedPageBreak/>
        <w:t xml:space="preserve">                    format: binary</w:t>
      </w:r>
    </w:p>
    <w:p w14:paraId="32EA027F" w14:textId="77777777" w:rsidR="0086296D" w:rsidRPr="002E5CBA" w:rsidRDefault="0086296D" w:rsidP="0086296D">
      <w:pPr>
        <w:pStyle w:val="PL"/>
        <w:rPr>
          <w:lang w:val="en-US"/>
        </w:rPr>
      </w:pPr>
      <w:r w:rsidRPr="002E5CBA">
        <w:rPr>
          <w:lang w:val="en-US"/>
        </w:rPr>
        <w:t xml:space="preserve">              encoding:</w:t>
      </w:r>
    </w:p>
    <w:p w14:paraId="32EA0280" w14:textId="77777777" w:rsidR="0086296D" w:rsidRPr="002E5CBA" w:rsidRDefault="0086296D" w:rsidP="0086296D">
      <w:pPr>
        <w:pStyle w:val="PL"/>
        <w:rPr>
          <w:lang w:val="en-US"/>
        </w:rPr>
      </w:pPr>
      <w:r w:rsidRPr="002E5CBA">
        <w:rPr>
          <w:lang w:val="en-US"/>
        </w:rPr>
        <w:t xml:space="preserve">                jsonData:</w:t>
      </w:r>
    </w:p>
    <w:p w14:paraId="32EA0281" w14:textId="77777777" w:rsidR="0086296D" w:rsidRPr="002E5CBA" w:rsidRDefault="0086296D" w:rsidP="0086296D">
      <w:pPr>
        <w:pStyle w:val="PL"/>
        <w:rPr>
          <w:lang w:val="en-US"/>
        </w:rPr>
      </w:pPr>
      <w:r w:rsidRPr="002E5CBA">
        <w:rPr>
          <w:lang w:val="en-US"/>
        </w:rPr>
        <w:t xml:space="preserve">                  contentType:  application/json</w:t>
      </w:r>
    </w:p>
    <w:p w14:paraId="32EA0282" w14:textId="77777777" w:rsidR="0086296D" w:rsidRPr="002E5CBA" w:rsidRDefault="0086296D" w:rsidP="0086296D">
      <w:pPr>
        <w:pStyle w:val="PL"/>
        <w:rPr>
          <w:lang w:val="en-US"/>
        </w:rPr>
      </w:pPr>
      <w:r w:rsidRPr="002E5CBA">
        <w:rPr>
          <w:lang w:val="en-US"/>
        </w:rPr>
        <w:t xml:space="preserve">                binaryDataN2SmInformation:</w:t>
      </w:r>
    </w:p>
    <w:p w14:paraId="32EA0283" w14:textId="77777777" w:rsidR="0086296D" w:rsidRPr="002E5CBA" w:rsidRDefault="0086296D" w:rsidP="0086296D">
      <w:pPr>
        <w:pStyle w:val="PL"/>
        <w:rPr>
          <w:lang w:val="en-US"/>
        </w:rPr>
      </w:pPr>
      <w:r w:rsidRPr="002E5CBA">
        <w:rPr>
          <w:lang w:val="en-US"/>
        </w:rPr>
        <w:t xml:space="preserve">                  contentType:  application/vnd.3gpp.ngap</w:t>
      </w:r>
    </w:p>
    <w:p w14:paraId="32EA0284" w14:textId="77777777" w:rsidR="0086296D" w:rsidRPr="002E5CBA" w:rsidRDefault="0086296D" w:rsidP="0086296D">
      <w:pPr>
        <w:pStyle w:val="PL"/>
        <w:rPr>
          <w:lang w:val="en-US"/>
        </w:rPr>
      </w:pPr>
      <w:r w:rsidRPr="002E5CBA">
        <w:rPr>
          <w:lang w:val="en-US"/>
        </w:rPr>
        <w:t xml:space="preserve">                  headers:</w:t>
      </w:r>
    </w:p>
    <w:p w14:paraId="32EA0285" w14:textId="77777777" w:rsidR="0086296D" w:rsidRPr="002E5CBA" w:rsidRDefault="0086296D" w:rsidP="0086296D">
      <w:pPr>
        <w:pStyle w:val="PL"/>
        <w:rPr>
          <w:lang w:val="en-US"/>
        </w:rPr>
      </w:pPr>
      <w:r w:rsidRPr="002E5CBA">
        <w:rPr>
          <w:lang w:val="en-US"/>
        </w:rPr>
        <w:t xml:space="preserve">                    Content-Id:</w:t>
      </w:r>
    </w:p>
    <w:p w14:paraId="32EA0286" w14:textId="77777777" w:rsidR="0086296D" w:rsidRPr="002E5CBA" w:rsidRDefault="0086296D" w:rsidP="0086296D">
      <w:pPr>
        <w:pStyle w:val="PL"/>
        <w:rPr>
          <w:lang w:val="en-US"/>
        </w:rPr>
      </w:pPr>
      <w:r w:rsidRPr="002E5CBA">
        <w:rPr>
          <w:lang w:val="en-US"/>
        </w:rPr>
        <w:t xml:space="preserve">                      schema:</w:t>
      </w:r>
    </w:p>
    <w:p w14:paraId="32EA0287" w14:textId="327A94C8" w:rsidR="0086296D" w:rsidRDefault="0086296D" w:rsidP="0086296D">
      <w:pPr>
        <w:pStyle w:val="PL"/>
        <w:rPr>
          <w:lang w:val="en-US"/>
        </w:rPr>
      </w:pPr>
      <w:r w:rsidRPr="002E5CBA">
        <w:rPr>
          <w:lang w:val="en-US"/>
        </w:rPr>
        <w:t xml:space="preserve">                        type: string</w:t>
      </w:r>
    </w:p>
    <w:p w14:paraId="4A1A9CBA" w14:textId="77777777" w:rsidR="001E3D3C" w:rsidRDefault="001E3D3C" w:rsidP="001E3D3C">
      <w:pPr>
        <w:pStyle w:val="PL"/>
      </w:pPr>
      <w:r>
        <w:t xml:space="preserve">          headers:</w:t>
      </w:r>
    </w:p>
    <w:p w14:paraId="79FB59DE" w14:textId="77777777" w:rsidR="001E3D3C" w:rsidRDefault="001E3D3C" w:rsidP="001E3D3C">
      <w:pPr>
        <w:pStyle w:val="PL"/>
      </w:pPr>
      <w:r>
        <w:t xml:space="preserve">            Location:</w:t>
      </w:r>
    </w:p>
    <w:p w14:paraId="3AB392BC" w14:textId="385C11C0" w:rsidR="001E3D3C" w:rsidRDefault="001E3D3C" w:rsidP="001E3D3C">
      <w:pPr>
        <w:pStyle w:val="PL"/>
      </w:pPr>
      <w:r>
        <w:t xml:space="preserve">              description: 'Contains the URI of the newly created resource, according to the structure: {apiRoot}/nsmf-pdusession/</w:t>
      </w:r>
      <w:r w:rsidR="00B76A8B">
        <w:t>{apiVersion}</w:t>
      </w:r>
      <w:r>
        <w:t>/sm-contexts/{smContextRef}'</w:t>
      </w:r>
    </w:p>
    <w:p w14:paraId="1610FE28" w14:textId="77777777" w:rsidR="001E3D3C" w:rsidRDefault="001E3D3C" w:rsidP="001E3D3C">
      <w:pPr>
        <w:pStyle w:val="PL"/>
      </w:pPr>
      <w:r>
        <w:t xml:space="preserve">              required: true</w:t>
      </w:r>
    </w:p>
    <w:p w14:paraId="24F2FF6D" w14:textId="77777777" w:rsidR="001E3D3C" w:rsidRDefault="001E3D3C" w:rsidP="001E3D3C">
      <w:pPr>
        <w:pStyle w:val="PL"/>
      </w:pPr>
      <w:r>
        <w:t xml:space="preserve">              schema:</w:t>
      </w:r>
    </w:p>
    <w:p w14:paraId="193DC999" w14:textId="77777777" w:rsidR="001E3D3C" w:rsidRPr="002857AD" w:rsidRDefault="001E3D3C" w:rsidP="001E3D3C">
      <w:pPr>
        <w:pStyle w:val="PL"/>
      </w:pPr>
      <w:r>
        <w:t xml:space="preserve">                type: string</w:t>
      </w:r>
    </w:p>
    <w:p w14:paraId="7387D48B" w14:textId="77777777" w:rsidR="001E3D3C" w:rsidRPr="002E5CBA" w:rsidRDefault="001E3D3C" w:rsidP="0086296D">
      <w:pPr>
        <w:pStyle w:val="PL"/>
        <w:rPr>
          <w:lang w:val="en-US"/>
        </w:rPr>
      </w:pPr>
    </w:p>
    <w:p w14:paraId="32EA0288"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289" w14:textId="68C09A2C" w:rsidR="0086296D" w:rsidRDefault="0086296D" w:rsidP="0086296D">
      <w:pPr>
        <w:pStyle w:val="PL"/>
        <w:rPr>
          <w:lang w:val="en-US"/>
        </w:rPr>
      </w:pPr>
      <w:r w:rsidRPr="002E5CBA">
        <w:rPr>
          <w:lang w:val="en-US"/>
        </w:rPr>
        <w:t xml:space="preserve">          description: </w:t>
      </w:r>
      <w:r>
        <w:rPr>
          <w:lang w:val="en-US"/>
        </w:rPr>
        <w:t>temporary redirect</w:t>
      </w:r>
    </w:p>
    <w:p w14:paraId="7DA93EC6" w14:textId="77777777" w:rsidR="0048548F" w:rsidRDefault="0048548F" w:rsidP="0048548F">
      <w:pPr>
        <w:pStyle w:val="PL"/>
      </w:pPr>
      <w:r>
        <w:t xml:space="preserve">          headers:</w:t>
      </w:r>
    </w:p>
    <w:p w14:paraId="60DA22C5" w14:textId="77777777" w:rsidR="0048548F" w:rsidRDefault="0048548F" w:rsidP="0048548F">
      <w:pPr>
        <w:pStyle w:val="PL"/>
      </w:pPr>
      <w:r>
        <w:t xml:space="preserve">          </w:t>
      </w:r>
      <w:r>
        <w:rPr>
          <w:rFonts w:hint="eastAsia"/>
          <w:lang w:eastAsia="zh-CN"/>
        </w:rPr>
        <w:t xml:space="preserve">  </w:t>
      </w:r>
      <w:r>
        <w:t>Location:</w:t>
      </w:r>
    </w:p>
    <w:p w14:paraId="2B74CEB0"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B29F7BA" w14:textId="77777777" w:rsidR="0048548F" w:rsidRDefault="0048548F" w:rsidP="0048548F">
      <w:pPr>
        <w:pStyle w:val="PL"/>
      </w:pPr>
      <w:r>
        <w:t xml:space="preserve">          </w:t>
      </w:r>
      <w:r>
        <w:rPr>
          <w:rFonts w:hint="eastAsia"/>
          <w:lang w:eastAsia="zh-CN"/>
        </w:rPr>
        <w:t xml:space="preserve">    </w:t>
      </w:r>
      <w:r>
        <w:t>required: true</w:t>
      </w:r>
    </w:p>
    <w:p w14:paraId="5411607A" w14:textId="77777777" w:rsidR="0048548F" w:rsidRDefault="0048548F" w:rsidP="0048548F">
      <w:pPr>
        <w:pStyle w:val="PL"/>
      </w:pPr>
      <w:r>
        <w:t xml:space="preserve">          </w:t>
      </w:r>
      <w:r>
        <w:rPr>
          <w:rFonts w:hint="eastAsia"/>
          <w:lang w:eastAsia="zh-CN"/>
        </w:rPr>
        <w:t xml:space="preserve">    </w:t>
      </w:r>
      <w:r>
        <w:t>schema:</w:t>
      </w:r>
    </w:p>
    <w:p w14:paraId="3FE78577" w14:textId="608EA6EC"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28A" w14:textId="77777777" w:rsidR="0086296D" w:rsidRPr="00046E6A" w:rsidRDefault="0086296D" w:rsidP="0086296D">
      <w:pPr>
        <w:pStyle w:val="PL"/>
        <w:rPr>
          <w:lang w:val="en-US"/>
        </w:rPr>
      </w:pPr>
      <w:r w:rsidRPr="00046E6A">
        <w:rPr>
          <w:lang w:val="en-US"/>
        </w:rPr>
        <w:t xml:space="preserve">        '308':</w:t>
      </w:r>
    </w:p>
    <w:p w14:paraId="32EA028B" w14:textId="44A88CEE" w:rsidR="0086296D" w:rsidRDefault="0086296D" w:rsidP="0086296D">
      <w:pPr>
        <w:pStyle w:val="PL"/>
        <w:rPr>
          <w:lang w:val="en-US"/>
        </w:rPr>
      </w:pPr>
      <w:r w:rsidRPr="00046E6A">
        <w:rPr>
          <w:lang w:val="en-US"/>
        </w:rPr>
        <w:t xml:space="preserve">          description: permanent redirect</w:t>
      </w:r>
    </w:p>
    <w:p w14:paraId="05EDBA33" w14:textId="77777777" w:rsidR="0048548F" w:rsidRDefault="0048548F" w:rsidP="0048548F">
      <w:pPr>
        <w:pStyle w:val="PL"/>
      </w:pPr>
      <w:r>
        <w:t xml:space="preserve">          headers:</w:t>
      </w:r>
    </w:p>
    <w:p w14:paraId="0C0CEEBA" w14:textId="77777777" w:rsidR="0048548F" w:rsidRDefault="0048548F" w:rsidP="0048548F">
      <w:pPr>
        <w:pStyle w:val="PL"/>
      </w:pPr>
      <w:r>
        <w:t xml:space="preserve">          </w:t>
      </w:r>
      <w:r>
        <w:rPr>
          <w:rFonts w:hint="eastAsia"/>
          <w:lang w:eastAsia="zh-CN"/>
        </w:rPr>
        <w:t xml:space="preserve">  </w:t>
      </w:r>
      <w:r>
        <w:t>Location:</w:t>
      </w:r>
    </w:p>
    <w:p w14:paraId="672F11E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13CE13C6" w14:textId="77777777" w:rsidR="0048548F" w:rsidRDefault="0048548F" w:rsidP="0048548F">
      <w:pPr>
        <w:pStyle w:val="PL"/>
      </w:pPr>
      <w:r>
        <w:t xml:space="preserve">          </w:t>
      </w:r>
      <w:r>
        <w:rPr>
          <w:rFonts w:hint="eastAsia"/>
          <w:lang w:eastAsia="zh-CN"/>
        </w:rPr>
        <w:t xml:space="preserve">    </w:t>
      </w:r>
      <w:r>
        <w:t>required: true</w:t>
      </w:r>
    </w:p>
    <w:p w14:paraId="63D95264" w14:textId="77777777" w:rsidR="0048548F" w:rsidRDefault="0048548F" w:rsidP="0048548F">
      <w:pPr>
        <w:pStyle w:val="PL"/>
      </w:pPr>
      <w:r>
        <w:t xml:space="preserve">          </w:t>
      </w:r>
      <w:r>
        <w:rPr>
          <w:rFonts w:hint="eastAsia"/>
          <w:lang w:eastAsia="zh-CN"/>
        </w:rPr>
        <w:t xml:space="preserve">    </w:t>
      </w:r>
      <w:r>
        <w:t>schema:</w:t>
      </w:r>
    </w:p>
    <w:p w14:paraId="11336493" w14:textId="1BCAE1F7" w:rsidR="0048548F" w:rsidRPr="00046E6A" w:rsidRDefault="0048548F" w:rsidP="0086296D">
      <w:pPr>
        <w:pStyle w:val="PL"/>
        <w:rPr>
          <w:lang w:val="en-US" w:eastAsia="zh-CN"/>
        </w:rPr>
      </w:pPr>
      <w:r>
        <w:t xml:space="preserve">          </w:t>
      </w:r>
      <w:r>
        <w:rPr>
          <w:rFonts w:hint="eastAsia"/>
          <w:lang w:eastAsia="zh-CN"/>
        </w:rPr>
        <w:t xml:space="preserve">      </w:t>
      </w:r>
      <w:r>
        <w:t>type: string</w:t>
      </w:r>
    </w:p>
    <w:p w14:paraId="32EA028C" w14:textId="77777777" w:rsidR="0086296D" w:rsidRPr="002E5CBA" w:rsidRDefault="0086296D" w:rsidP="0086296D">
      <w:pPr>
        <w:pStyle w:val="PL"/>
        <w:rPr>
          <w:lang w:val="en-US"/>
        </w:rPr>
      </w:pPr>
      <w:r w:rsidRPr="002E5CBA">
        <w:rPr>
          <w:lang w:val="en-US"/>
        </w:rPr>
        <w:t xml:space="preserve">        '400':</w:t>
      </w:r>
    </w:p>
    <w:p w14:paraId="32EA028D" w14:textId="77777777" w:rsidR="0086296D" w:rsidRPr="002E5CBA" w:rsidRDefault="0086296D" w:rsidP="0086296D">
      <w:pPr>
        <w:pStyle w:val="PL"/>
        <w:rPr>
          <w:lang w:val="en-US"/>
        </w:rPr>
      </w:pPr>
      <w:r w:rsidRPr="002E5CBA">
        <w:rPr>
          <w:lang w:val="en-US"/>
        </w:rPr>
        <w:t xml:space="preserve">          description: unsuccessful creation of an SM context - bad request</w:t>
      </w:r>
    </w:p>
    <w:p w14:paraId="32EA028E" w14:textId="77777777" w:rsidR="0086296D" w:rsidRPr="002E5CBA" w:rsidRDefault="0086296D" w:rsidP="0086296D">
      <w:pPr>
        <w:pStyle w:val="PL"/>
        <w:rPr>
          <w:lang w:val="en-US"/>
        </w:rPr>
      </w:pPr>
      <w:r w:rsidRPr="002E5CBA">
        <w:rPr>
          <w:lang w:val="en-US"/>
        </w:rPr>
        <w:t xml:space="preserve">          content:</w:t>
      </w:r>
    </w:p>
    <w:p w14:paraId="32EA028F" w14:textId="72FDA779" w:rsidR="0086296D" w:rsidRPr="002E5CBA" w:rsidRDefault="0086296D" w:rsidP="0086296D">
      <w:pPr>
        <w:pStyle w:val="PL"/>
        <w:rPr>
          <w:lang w:val="en-US"/>
        </w:rPr>
      </w:pPr>
      <w:r w:rsidRPr="002E5CBA">
        <w:rPr>
          <w:lang w:val="en-US"/>
        </w:rPr>
        <w:t xml:space="preserve">            application/json: # message without binary body part</w:t>
      </w:r>
    </w:p>
    <w:p w14:paraId="32EA0290" w14:textId="77777777" w:rsidR="0086296D" w:rsidRPr="002E5CBA" w:rsidRDefault="0086296D" w:rsidP="0086296D">
      <w:pPr>
        <w:pStyle w:val="PL"/>
        <w:rPr>
          <w:lang w:val="en-US"/>
        </w:rPr>
      </w:pPr>
      <w:r w:rsidRPr="002E5CBA">
        <w:rPr>
          <w:lang w:val="en-US"/>
        </w:rPr>
        <w:t xml:space="preserve">              schema:</w:t>
      </w:r>
    </w:p>
    <w:p w14:paraId="32EA0291" w14:textId="77777777" w:rsidR="0086296D" w:rsidRPr="002E5CBA" w:rsidRDefault="0086296D" w:rsidP="0086296D">
      <w:pPr>
        <w:pStyle w:val="PL"/>
        <w:rPr>
          <w:lang w:val="en-US"/>
        </w:rPr>
      </w:pPr>
      <w:r w:rsidRPr="002E5CBA">
        <w:rPr>
          <w:lang w:val="en-US"/>
        </w:rPr>
        <w:t xml:space="preserve">                $ref: '#/components/schemas/SmContextCreateError'</w:t>
      </w:r>
    </w:p>
    <w:p w14:paraId="32EA0292" w14:textId="77777777" w:rsidR="0086296D" w:rsidRPr="002E5CBA" w:rsidRDefault="0086296D" w:rsidP="0086296D">
      <w:pPr>
        <w:pStyle w:val="PL"/>
        <w:rPr>
          <w:lang w:val="en-US"/>
        </w:rPr>
      </w:pPr>
      <w:r w:rsidRPr="002E5CBA">
        <w:rPr>
          <w:lang w:val="en-US"/>
        </w:rPr>
        <w:t xml:space="preserve">            multipart/related:  # message with binary body part(s)</w:t>
      </w:r>
    </w:p>
    <w:p w14:paraId="32EA0293" w14:textId="77777777" w:rsidR="0086296D" w:rsidRPr="002E5CBA" w:rsidRDefault="0086296D" w:rsidP="0086296D">
      <w:pPr>
        <w:pStyle w:val="PL"/>
        <w:rPr>
          <w:lang w:val="en-US"/>
        </w:rPr>
      </w:pPr>
      <w:r w:rsidRPr="002E5CBA">
        <w:rPr>
          <w:lang w:val="en-US"/>
        </w:rPr>
        <w:t xml:space="preserve">              schema:</w:t>
      </w:r>
    </w:p>
    <w:p w14:paraId="32EA0294" w14:textId="77777777" w:rsidR="0086296D" w:rsidRPr="002E5CBA" w:rsidRDefault="0086296D" w:rsidP="0086296D">
      <w:pPr>
        <w:pStyle w:val="PL"/>
        <w:rPr>
          <w:lang w:val="en-US"/>
        </w:rPr>
      </w:pPr>
      <w:r w:rsidRPr="002E5CBA">
        <w:rPr>
          <w:lang w:val="en-US"/>
        </w:rPr>
        <w:t xml:space="preserve">                type: object</w:t>
      </w:r>
    </w:p>
    <w:p w14:paraId="32EA0295" w14:textId="77777777" w:rsidR="0086296D" w:rsidRPr="002E5CBA" w:rsidRDefault="0086296D" w:rsidP="0086296D">
      <w:pPr>
        <w:pStyle w:val="PL"/>
        <w:rPr>
          <w:lang w:val="en-US"/>
        </w:rPr>
      </w:pPr>
      <w:r w:rsidRPr="002E5CBA">
        <w:rPr>
          <w:lang w:val="en-US"/>
        </w:rPr>
        <w:t xml:space="preserve">                properties: # Request parts</w:t>
      </w:r>
    </w:p>
    <w:p w14:paraId="32EA0296" w14:textId="77777777" w:rsidR="0086296D" w:rsidRPr="002E5CBA" w:rsidRDefault="0086296D" w:rsidP="0086296D">
      <w:pPr>
        <w:pStyle w:val="PL"/>
        <w:rPr>
          <w:lang w:val="en-US"/>
        </w:rPr>
      </w:pPr>
      <w:r w:rsidRPr="002E5CBA">
        <w:rPr>
          <w:lang w:val="en-US"/>
        </w:rPr>
        <w:t xml:space="preserve">                  jsonData:</w:t>
      </w:r>
    </w:p>
    <w:p w14:paraId="32EA0297" w14:textId="77777777" w:rsidR="0086296D" w:rsidRPr="002E5CBA" w:rsidRDefault="0086296D" w:rsidP="0086296D">
      <w:pPr>
        <w:pStyle w:val="PL"/>
        <w:rPr>
          <w:lang w:val="en-US"/>
        </w:rPr>
      </w:pPr>
      <w:r w:rsidRPr="002E5CBA">
        <w:rPr>
          <w:lang w:val="en-US"/>
        </w:rPr>
        <w:t xml:space="preserve">                    $ref: '#/components/schemas/SmContextCreateError'</w:t>
      </w:r>
    </w:p>
    <w:p w14:paraId="32EA0298" w14:textId="77777777" w:rsidR="0086296D" w:rsidRPr="002E5CBA" w:rsidRDefault="0086296D" w:rsidP="0086296D">
      <w:pPr>
        <w:pStyle w:val="PL"/>
        <w:rPr>
          <w:lang w:val="en-US"/>
        </w:rPr>
      </w:pPr>
      <w:r w:rsidRPr="002E5CBA">
        <w:rPr>
          <w:lang w:val="en-US"/>
        </w:rPr>
        <w:t xml:space="preserve">                  binaryDataN1SmMessage:</w:t>
      </w:r>
    </w:p>
    <w:p w14:paraId="32EA0299" w14:textId="77777777" w:rsidR="0086296D" w:rsidRPr="002E5CBA" w:rsidRDefault="0086296D" w:rsidP="0086296D">
      <w:pPr>
        <w:pStyle w:val="PL"/>
        <w:rPr>
          <w:lang w:val="en-US"/>
        </w:rPr>
      </w:pPr>
      <w:r w:rsidRPr="002E5CBA">
        <w:rPr>
          <w:lang w:val="en-US"/>
        </w:rPr>
        <w:t xml:space="preserve">                    type: string</w:t>
      </w:r>
    </w:p>
    <w:p w14:paraId="32EA029A" w14:textId="77777777" w:rsidR="0086296D" w:rsidRPr="002E5CBA" w:rsidRDefault="0086296D" w:rsidP="0086296D">
      <w:pPr>
        <w:pStyle w:val="PL"/>
        <w:rPr>
          <w:lang w:val="en-US"/>
        </w:rPr>
      </w:pPr>
      <w:r w:rsidRPr="002E5CBA">
        <w:rPr>
          <w:lang w:val="en-US"/>
        </w:rPr>
        <w:t xml:space="preserve">                    format: binary</w:t>
      </w:r>
    </w:p>
    <w:p w14:paraId="32EA029B" w14:textId="77777777" w:rsidR="0086296D" w:rsidRPr="002E5CBA" w:rsidRDefault="0086296D" w:rsidP="0086296D">
      <w:pPr>
        <w:pStyle w:val="PL"/>
        <w:rPr>
          <w:lang w:val="en-US"/>
        </w:rPr>
      </w:pPr>
      <w:r w:rsidRPr="002E5CBA">
        <w:rPr>
          <w:lang w:val="en-US"/>
        </w:rPr>
        <w:t xml:space="preserve">              encoding:</w:t>
      </w:r>
    </w:p>
    <w:p w14:paraId="32EA029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9D" w14:textId="77777777" w:rsidR="0086296D" w:rsidRPr="000659A3" w:rsidRDefault="0086296D" w:rsidP="0086296D">
      <w:pPr>
        <w:pStyle w:val="PL"/>
        <w:rPr>
          <w:lang w:val="fr-FR"/>
        </w:rPr>
      </w:pPr>
      <w:r w:rsidRPr="000659A3">
        <w:rPr>
          <w:lang w:val="fr-FR"/>
        </w:rPr>
        <w:t xml:space="preserve">                  contentType:  application/json</w:t>
      </w:r>
    </w:p>
    <w:p w14:paraId="32EA029E" w14:textId="77777777" w:rsidR="0086296D" w:rsidRPr="000659A3" w:rsidRDefault="0086296D" w:rsidP="0086296D">
      <w:pPr>
        <w:pStyle w:val="PL"/>
        <w:rPr>
          <w:lang w:val="fr-FR"/>
        </w:rPr>
      </w:pPr>
      <w:r w:rsidRPr="000659A3">
        <w:rPr>
          <w:lang w:val="fr-FR"/>
        </w:rPr>
        <w:t xml:space="preserve">                binaryDataN1SmMessage:</w:t>
      </w:r>
    </w:p>
    <w:p w14:paraId="32EA029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A0" w14:textId="77777777" w:rsidR="0086296D" w:rsidRPr="002E5CBA" w:rsidRDefault="0086296D" w:rsidP="0086296D">
      <w:pPr>
        <w:pStyle w:val="PL"/>
        <w:rPr>
          <w:lang w:val="en-US"/>
        </w:rPr>
      </w:pPr>
      <w:r w:rsidRPr="002E5CBA">
        <w:rPr>
          <w:lang w:val="en-US"/>
        </w:rPr>
        <w:t xml:space="preserve">                  headers:</w:t>
      </w:r>
    </w:p>
    <w:p w14:paraId="32EA02A1" w14:textId="77777777" w:rsidR="0086296D" w:rsidRPr="002E5CBA" w:rsidRDefault="0086296D" w:rsidP="0086296D">
      <w:pPr>
        <w:pStyle w:val="PL"/>
        <w:rPr>
          <w:lang w:val="en-US"/>
        </w:rPr>
      </w:pPr>
      <w:r w:rsidRPr="002E5CBA">
        <w:rPr>
          <w:lang w:val="en-US"/>
        </w:rPr>
        <w:t xml:space="preserve">                    Content-Id:</w:t>
      </w:r>
    </w:p>
    <w:p w14:paraId="32EA02A2" w14:textId="77777777" w:rsidR="0086296D" w:rsidRPr="002E5CBA" w:rsidRDefault="0086296D" w:rsidP="0086296D">
      <w:pPr>
        <w:pStyle w:val="PL"/>
        <w:rPr>
          <w:lang w:val="en-US"/>
        </w:rPr>
      </w:pPr>
      <w:r w:rsidRPr="002E5CBA">
        <w:rPr>
          <w:lang w:val="en-US"/>
        </w:rPr>
        <w:t xml:space="preserve">                      schema:</w:t>
      </w:r>
    </w:p>
    <w:p w14:paraId="32EA02A3" w14:textId="23AA7A66" w:rsidR="0086296D" w:rsidRPr="002E5CBA" w:rsidRDefault="0086296D" w:rsidP="0086296D">
      <w:pPr>
        <w:pStyle w:val="PL"/>
        <w:rPr>
          <w:lang w:val="en-US"/>
        </w:rPr>
      </w:pPr>
      <w:r w:rsidRPr="002E5CBA">
        <w:rPr>
          <w:lang w:val="en-US"/>
        </w:rPr>
        <w:t xml:space="preserve">                        type: string</w:t>
      </w:r>
    </w:p>
    <w:p w14:paraId="32EA02A4" w14:textId="77777777" w:rsidR="0086296D" w:rsidRPr="002E5CBA" w:rsidRDefault="0086296D" w:rsidP="0086296D">
      <w:pPr>
        <w:pStyle w:val="PL"/>
        <w:rPr>
          <w:lang w:val="en-US"/>
        </w:rPr>
      </w:pPr>
      <w:r w:rsidRPr="002E5CBA">
        <w:rPr>
          <w:lang w:val="en-US"/>
        </w:rPr>
        <w:t xml:space="preserve">        '403':</w:t>
      </w:r>
    </w:p>
    <w:p w14:paraId="32EA02A5" w14:textId="77777777" w:rsidR="0086296D" w:rsidRPr="002E5CBA" w:rsidRDefault="0086296D" w:rsidP="0086296D">
      <w:pPr>
        <w:pStyle w:val="PL"/>
        <w:rPr>
          <w:lang w:val="en-US"/>
        </w:rPr>
      </w:pPr>
      <w:r w:rsidRPr="002E5CBA">
        <w:rPr>
          <w:lang w:val="en-US"/>
        </w:rPr>
        <w:t xml:space="preserve">          description: unsuccessful creation of an SM context - forbidden</w:t>
      </w:r>
    </w:p>
    <w:p w14:paraId="32EA02A6" w14:textId="77777777" w:rsidR="0086296D" w:rsidRPr="002E5CBA" w:rsidRDefault="0086296D" w:rsidP="0086296D">
      <w:pPr>
        <w:pStyle w:val="PL"/>
        <w:rPr>
          <w:lang w:val="en-US"/>
        </w:rPr>
      </w:pPr>
      <w:r w:rsidRPr="002E5CBA">
        <w:rPr>
          <w:lang w:val="en-US"/>
        </w:rPr>
        <w:t xml:space="preserve">          content:</w:t>
      </w:r>
    </w:p>
    <w:p w14:paraId="32EA02A7" w14:textId="39D8FB8A" w:rsidR="0086296D" w:rsidRPr="002E5CBA" w:rsidRDefault="0086296D" w:rsidP="0086296D">
      <w:pPr>
        <w:pStyle w:val="PL"/>
        <w:rPr>
          <w:lang w:val="en-US"/>
        </w:rPr>
      </w:pPr>
      <w:r w:rsidRPr="002E5CBA">
        <w:rPr>
          <w:lang w:val="en-US"/>
        </w:rPr>
        <w:t xml:space="preserve">            application/json: # message without binary body part</w:t>
      </w:r>
    </w:p>
    <w:p w14:paraId="32EA02A8" w14:textId="77777777" w:rsidR="0086296D" w:rsidRPr="002E5CBA" w:rsidRDefault="0086296D" w:rsidP="0086296D">
      <w:pPr>
        <w:pStyle w:val="PL"/>
        <w:rPr>
          <w:lang w:val="en-US"/>
        </w:rPr>
      </w:pPr>
      <w:r w:rsidRPr="002E5CBA">
        <w:rPr>
          <w:lang w:val="en-US"/>
        </w:rPr>
        <w:t xml:space="preserve">              schema:</w:t>
      </w:r>
    </w:p>
    <w:p w14:paraId="32EA02A9" w14:textId="77777777" w:rsidR="0086296D" w:rsidRPr="002E5CBA" w:rsidRDefault="0086296D" w:rsidP="0086296D">
      <w:pPr>
        <w:pStyle w:val="PL"/>
        <w:rPr>
          <w:lang w:val="en-US"/>
        </w:rPr>
      </w:pPr>
      <w:r w:rsidRPr="002E5CBA">
        <w:rPr>
          <w:lang w:val="en-US"/>
        </w:rPr>
        <w:t xml:space="preserve">                $ref: '#/components/schemas/SmContextCreateError'</w:t>
      </w:r>
    </w:p>
    <w:p w14:paraId="32EA02AA" w14:textId="77777777" w:rsidR="0086296D" w:rsidRPr="002E5CBA" w:rsidRDefault="0086296D" w:rsidP="0086296D">
      <w:pPr>
        <w:pStyle w:val="PL"/>
        <w:rPr>
          <w:lang w:val="en-US"/>
        </w:rPr>
      </w:pPr>
      <w:r w:rsidRPr="002E5CBA">
        <w:rPr>
          <w:lang w:val="en-US"/>
        </w:rPr>
        <w:t xml:space="preserve">            multipart/related:  # message with binary body part(s)</w:t>
      </w:r>
    </w:p>
    <w:p w14:paraId="32EA02AB" w14:textId="77777777" w:rsidR="0086296D" w:rsidRPr="002E5CBA" w:rsidRDefault="0086296D" w:rsidP="0086296D">
      <w:pPr>
        <w:pStyle w:val="PL"/>
        <w:rPr>
          <w:lang w:val="en-US"/>
        </w:rPr>
      </w:pPr>
      <w:r w:rsidRPr="002E5CBA">
        <w:rPr>
          <w:lang w:val="en-US"/>
        </w:rPr>
        <w:t xml:space="preserve">              schema:</w:t>
      </w:r>
    </w:p>
    <w:p w14:paraId="32EA02AC" w14:textId="77777777" w:rsidR="0086296D" w:rsidRPr="002E5CBA" w:rsidRDefault="0086296D" w:rsidP="0086296D">
      <w:pPr>
        <w:pStyle w:val="PL"/>
        <w:rPr>
          <w:lang w:val="en-US"/>
        </w:rPr>
      </w:pPr>
      <w:r w:rsidRPr="002E5CBA">
        <w:rPr>
          <w:lang w:val="en-US"/>
        </w:rPr>
        <w:t xml:space="preserve">                type: object</w:t>
      </w:r>
    </w:p>
    <w:p w14:paraId="32EA02AD" w14:textId="77777777" w:rsidR="0086296D" w:rsidRPr="002E5CBA" w:rsidRDefault="0086296D" w:rsidP="0086296D">
      <w:pPr>
        <w:pStyle w:val="PL"/>
        <w:rPr>
          <w:lang w:val="en-US"/>
        </w:rPr>
      </w:pPr>
      <w:r w:rsidRPr="002E5CBA">
        <w:rPr>
          <w:lang w:val="en-US"/>
        </w:rPr>
        <w:t xml:space="preserve">                properties: # Request parts</w:t>
      </w:r>
    </w:p>
    <w:p w14:paraId="32EA02AE" w14:textId="77777777" w:rsidR="0086296D" w:rsidRPr="002E5CBA" w:rsidRDefault="0086296D" w:rsidP="0086296D">
      <w:pPr>
        <w:pStyle w:val="PL"/>
        <w:rPr>
          <w:lang w:val="en-US"/>
        </w:rPr>
      </w:pPr>
      <w:r w:rsidRPr="002E5CBA">
        <w:rPr>
          <w:lang w:val="en-US"/>
        </w:rPr>
        <w:t xml:space="preserve">                  jsonData:</w:t>
      </w:r>
    </w:p>
    <w:p w14:paraId="32EA02AF" w14:textId="77777777" w:rsidR="0086296D" w:rsidRPr="002E5CBA" w:rsidRDefault="0086296D" w:rsidP="0086296D">
      <w:pPr>
        <w:pStyle w:val="PL"/>
        <w:rPr>
          <w:lang w:val="en-US"/>
        </w:rPr>
      </w:pPr>
      <w:r w:rsidRPr="002E5CBA">
        <w:rPr>
          <w:lang w:val="en-US"/>
        </w:rPr>
        <w:t xml:space="preserve">                    $ref: '#/components/schemas/SmContextCreateError'</w:t>
      </w:r>
    </w:p>
    <w:p w14:paraId="32EA02B0" w14:textId="77777777" w:rsidR="0086296D" w:rsidRPr="002E5CBA" w:rsidRDefault="0086296D" w:rsidP="0086296D">
      <w:pPr>
        <w:pStyle w:val="PL"/>
        <w:rPr>
          <w:lang w:val="en-US"/>
        </w:rPr>
      </w:pPr>
      <w:r w:rsidRPr="002E5CBA">
        <w:rPr>
          <w:lang w:val="en-US"/>
        </w:rPr>
        <w:t xml:space="preserve">                  binaryDataN1SmMessage:</w:t>
      </w:r>
    </w:p>
    <w:p w14:paraId="32EA02B1" w14:textId="77777777" w:rsidR="0086296D" w:rsidRPr="002E5CBA" w:rsidRDefault="0086296D" w:rsidP="0086296D">
      <w:pPr>
        <w:pStyle w:val="PL"/>
        <w:rPr>
          <w:lang w:val="en-US"/>
        </w:rPr>
      </w:pPr>
      <w:r w:rsidRPr="002E5CBA">
        <w:rPr>
          <w:lang w:val="en-US"/>
        </w:rPr>
        <w:t xml:space="preserve">                    type: string</w:t>
      </w:r>
    </w:p>
    <w:p w14:paraId="32EA02B2" w14:textId="77777777" w:rsidR="0086296D" w:rsidRPr="002E5CBA" w:rsidRDefault="0086296D" w:rsidP="0086296D">
      <w:pPr>
        <w:pStyle w:val="PL"/>
        <w:rPr>
          <w:lang w:val="en-US"/>
        </w:rPr>
      </w:pPr>
      <w:r w:rsidRPr="002E5CBA">
        <w:rPr>
          <w:lang w:val="en-US"/>
        </w:rPr>
        <w:t xml:space="preserve">                    format: binary</w:t>
      </w:r>
    </w:p>
    <w:p w14:paraId="32EA02B3" w14:textId="77777777" w:rsidR="0086296D" w:rsidRPr="002E5CBA" w:rsidRDefault="0086296D" w:rsidP="0086296D">
      <w:pPr>
        <w:pStyle w:val="PL"/>
        <w:rPr>
          <w:lang w:val="en-US"/>
        </w:rPr>
      </w:pPr>
      <w:r w:rsidRPr="002E5CBA">
        <w:rPr>
          <w:lang w:val="en-US"/>
        </w:rPr>
        <w:t xml:space="preserve">              encoding:</w:t>
      </w:r>
    </w:p>
    <w:p w14:paraId="32EA02B4"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B5" w14:textId="77777777" w:rsidR="0086296D" w:rsidRPr="000659A3" w:rsidRDefault="0086296D" w:rsidP="0086296D">
      <w:pPr>
        <w:pStyle w:val="PL"/>
        <w:rPr>
          <w:lang w:val="fr-FR"/>
        </w:rPr>
      </w:pPr>
      <w:r w:rsidRPr="000659A3">
        <w:rPr>
          <w:lang w:val="fr-FR"/>
        </w:rPr>
        <w:t xml:space="preserve">                  contentType:  application/json</w:t>
      </w:r>
    </w:p>
    <w:p w14:paraId="32EA02B6" w14:textId="77777777" w:rsidR="0086296D" w:rsidRPr="000659A3" w:rsidRDefault="0086296D" w:rsidP="0086296D">
      <w:pPr>
        <w:pStyle w:val="PL"/>
        <w:rPr>
          <w:lang w:val="fr-FR"/>
        </w:rPr>
      </w:pPr>
      <w:r w:rsidRPr="000659A3">
        <w:rPr>
          <w:lang w:val="fr-FR"/>
        </w:rPr>
        <w:lastRenderedPageBreak/>
        <w:t xml:space="preserve">                binaryDataN1SmMessage:</w:t>
      </w:r>
    </w:p>
    <w:p w14:paraId="32EA02B7"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B8" w14:textId="77777777" w:rsidR="0086296D" w:rsidRPr="002E5CBA" w:rsidRDefault="0086296D" w:rsidP="0086296D">
      <w:pPr>
        <w:pStyle w:val="PL"/>
        <w:rPr>
          <w:lang w:val="en-US"/>
        </w:rPr>
      </w:pPr>
      <w:r w:rsidRPr="002E5CBA">
        <w:rPr>
          <w:lang w:val="en-US"/>
        </w:rPr>
        <w:t xml:space="preserve">                  headers:</w:t>
      </w:r>
    </w:p>
    <w:p w14:paraId="32EA02B9" w14:textId="77777777" w:rsidR="0086296D" w:rsidRPr="002E5CBA" w:rsidRDefault="0086296D" w:rsidP="0086296D">
      <w:pPr>
        <w:pStyle w:val="PL"/>
        <w:rPr>
          <w:lang w:val="en-US"/>
        </w:rPr>
      </w:pPr>
      <w:r w:rsidRPr="002E5CBA">
        <w:rPr>
          <w:lang w:val="en-US"/>
        </w:rPr>
        <w:t xml:space="preserve">                    Content-Id:</w:t>
      </w:r>
    </w:p>
    <w:p w14:paraId="32EA02BA" w14:textId="77777777" w:rsidR="0086296D" w:rsidRPr="002E5CBA" w:rsidRDefault="0086296D" w:rsidP="0086296D">
      <w:pPr>
        <w:pStyle w:val="PL"/>
        <w:rPr>
          <w:lang w:val="en-US"/>
        </w:rPr>
      </w:pPr>
      <w:r w:rsidRPr="002E5CBA">
        <w:rPr>
          <w:lang w:val="en-US"/>
        </w:rPr>
        <w:t xml:space="preserve">                      schema:</w:t>
      </w:r>
    </w:p>
    <w:p w14:paraId="32EA02BB" w14:textId="5436B8FE" w:rsidR="0086296D" w:rsidRPr="002E5CBA" w:rsidRDefault="0086296D" w:rsidP="0086296D">
      <w:pPr>
        <w:pStyle w:val="PL"/>
        <w:rPr>
          <w:lang w:val="en-US"/>
        </w:rPr>
      </w:pPr>
      <w:r w:rsidRPr="002E5CBA">
        <w:rPr>
          <w:lang w:val="en-US"/>
        </w:rPr>
        <w:t xml:space="preserve">                        type: string</w:t>
      </w:r>
    </w:p>
    <w:p w14:paraId="32EA02BC" w14:textId="77777777" w:rsidR="0086296D" w:rsidRPr="002E5CBA" w:rsidRDefault="0086296D" w:rsidP="0086296D">
      <w:pPr>
        <w:pStyle w:val="PL"/>
        <w:rPr>
          <w:lang w:val="en-US"/>
        </w:rPr>
      </w:pPr>
      <w:r w:rsidRPr="002E5CBA">
        <w:rPr>
          <w:lang w:val="en-US"/>
        </w:rPr>
        <w:t xml:space="preserve">        '404':</w:t>
      </w:r>
    </w:p>
    <w:p w14:paraId="32EA02BD" w14:textId="77777777" w:rsidR="0086296D" w:rsidRPr="002E5CBA" w:rsidRDefault="0086296D" w:rsidP="0086296D">
      <w:pPr>
        <w:pStyle w:val="PL"/>
        <w:rPr>
          <w:lang w:val="en-US"/>
        </w:rPr>
      </w:pPr>
      <w:r w:rsidRPr="002E5CBA">
        <w:rPr>
          <w:lang w:val="en-US"/>
        </w:rPr>
        <w:t xml:space="preserve">          description: unsuccessful creation of an SM context - not found</w:t>
      </w:r>
    </w:p>
    <w:p w14:paraId="32EA02BE" w14:textId="77777777" w:rsidR="0086296D" w:rsidRPr="002E5CBA" w:rsidRDefault="0086296D" w:rsidP="0086296D">
      <w:pPr>
        <w:pStyle w:val="PL"/>
        <w:rPr>
          <w:lang w:val="en-US"/>
        </w:rPr>
      </w:pPr>
      <w:r w:rsidRPr="002E5CBA">
        <w:rPr>
          <w:lang w:val="en-US"/>
        </w:rPr>
        <w:t xml:space="preserve">          content:</w:t>
      </w:r>
    </w:p>
    <w:p w14:paraId="32EA02BF" w14:textId="5263DCA3" w:rsidR="0086296D" w:rsidRPr="002E5CBA" w:rsidRDefault="0086296D" w:rsidP="0086296D">
      <w:pPr>
        <w:pStyle w:val="PL"/>
        <w:rPr>
          <w:lang w:val="en-US"/>
        </w:rPr>
      </w:pPr>
      <w:r w:rsidRPr="002E5CBA">
        <w:rPr>
          <w:lang w:val="en-US"/>
        </w:rPr>
        <w:t xml:space="preserve">            application/json: # message without binary body part</w:t>
      </w:r>
    </w:p>
    <w:p w14:paraId="32EA02C0" w14:textId="77777777" w:rsidR="0086296D" w:rsidRPr="002E5CBA" w:rsidRDefault="0086296D" w:rsidP="0086296D">
      <w:pPr>
        <w:pStyle w:val="PL"/>
        <w:rPr>
          <w:lang w:val="en-US"/>
        </w:rPr>
      </w:pPr>
      <w:r w:rsidRPr="002E5CBA">
        <w:rPr>
          <w:lang w:val="en-US"/>
        </w:rPr>
        <w:t xml:space="preserve">              schema:</w:t>
      </w:r>
    </w:p>
    <w:p w14:paraId="32EA02C1" w14:textId="77777777" w:rsidR="0086296D" w:rsidRPr="002E5CBA" w:rsidRDefault="0086296D" w:rsidP="0086296D">
      <w:pPr>
        <w:pStyle w:val="PL"/>
        <w:rPr>
          <w:lang w:val="en-US"/>
        </w:rPr>
      </w:pPr>
      <w:r w:rsidRPr="002E5CBA">
        <w:rPr>
          <w:lang w:val="en-US"/>
        </w:rPr>
        <w:t xml:space="preserve">                $ref: '#/components/schemas/SmContextCreateError'</w:t>
      </w:r>
    </w:p>
    <w:p w14:paraId="32EA02C2" w14:textId="77777777" w:rsidR="0086296D" w:rsidRPr="002E5CBA" w:rsidRDefault="0086296D" w:rsidP="0086296D">
      <w:pPr>
        <w:pStyle w:val="PL"/>
        <w:rPr>
          <w:lang w:val="en-US"/>
        </w:rPr>
      </w:pPr>
      <w:r w:rsidRPr="002E5CBA">
        <w:rPr>
          <w:lang w:val="en-US"/>
        </w:rPr>
        <w:t xml:space="preserve">            multipart/related:  # message with binary body part(s)</w:t>
      </w:r>
    </w:p>
    <w:p w14:paraId="32EA02C3" w14:textId="77777777" w:rsidR="0086296D" w:rsidRPr="002E5CBA" w:rsidRDefault="0086296D" w:rsidP="0086296D">
      <w:pPr>
        <w:pStyle w:val="PL"/>
        <w:rPr>
          <w:lang w:val="en-US"/>
        </w:rPr>
      </w:pPr>
      <w:r w:rsidRPr="002E5CBA">
        <w:rPr>
          <w:lang w:val="en-US"/>
        </w:rPr>
        <w:t xml:space="preserve">              schema:</w:t>
      </w:r>
    </w:p>
    <w:p w14:paraId="32EA02C4" w14:textId="77777777" w:rsidR="0086296D" w:rsidRPr="002E5CBA" w:rsidRDefault="0086296D" w:rsidP="0086296D">
      <w:pPr>
        <w:pStyle w:val="PL"/>
        <w:rPr>
          <w:lang w:val="en-US"/>
        </w:rPr>
      </w:pPr>
      <w:r w:rsidRPr="002E5CBA">
        <w:rPr>
          <w:lang w:val="en-US"/>
        </w:rPr>
        <w:t xml:space="preserve">                type: object</w:t>
      </w:r>
    </w:p>
    <w:p w14:paraId="32EA02C5" w14:textId="77777777" w:rsidR="0086296D" w:rsidRPr="002E5CBA" w:rsidRDefault="0086296D" w:rsidP="0086296D">
      <w:pPr>
        <w:pStyle w:val="PL"/>
        <w:rPr>
          <w:lang w:val="en-US"/>
        </w:rPr>
      </w:pPr>
      <w:r w:rsidRPr="002E5CBA">
        <w:rPr>
          <w:lang w:val="en-US"/>
        </w:rPr>
        <w:t xml:space="preserve">                properties: # Request parts</w:t>
      </w:r>
    </w:p>
    <w:p w14:paraId="32EA02C6" w14:textId="77777777" w:rsidR="0086296D" w:rsidRPr="002E5CBA" w:rsidRDefault="0086296D" w:rsidP="0086296D">
      <w:pPr>
        <w:pStyle w:val="PL"/>
        <w:rPr>
          <w:lang w:val="en-US"/>
        </w:rPr>
      </w:pPr>
      <w:r w:rsidRPr="002E5CBA">
        <w:rPr>
          <w:lang w:val="en-US"/>
        </w:rPr>
        <w:t xml:space="preserve">                  jsonData:</w:t>
      </w:r>
    </w:p>
    <w:p w14:paraId="32EA02C7" w14:textId="77777777" w:rsidR="0086296D" w:rsidRPr="002E5CBA" w:rsidRDefault="0086296D" w:rsidP="0086296D">
      <w:pPr>
        <w:pStyle w:val="PL"/>
        <w:rPr>
          <w:lang w:val="en-US"/>
        </w:rPr>
      </w:pPr>
      <w:r w:rsidRPr="002E5CBA">
        <w:rPr>
          <w:lang w:val="en-US"/>
        </w:rPr>
        <w:t xml:space="preserve">                    $ref: '#/components/schemas/SmContextCreateError'</w:t>
      </w:r>
    </w:p>
    <w:p w14:paraId="32EA02C8" w14:textId="77777777" w:rsidR="0086296D" w:rsidRPr="002E5CBA" w:rsidRDefault="0086296D" w:rsidP="0086296D">
      <w:pPr>
        <w:pStyle w:val="PL"/>
        <w:rPr>
          <w:lang w:val="en-US"/>
        </w:rPr>
      </w:pPr>
      <w:r w:rsidRPr="002E5CBA">
        <w:rPr>
          <w:lang w:val="en-US"/>
        </w:rPr>
        <w:t xml:space="preserve">                  binaryDataN1SmMessage:</w:t>
      </w:r>
    </w:p>
    <w:p w14:paraId="32EA02C9" w14:textId="77777777" w:rsidR="0086296D" w:rsidRPr="002E5CBA" w:rsidRDefault="0086296D" w:rsidP="0086296D">
      <w:pPr>
        <w:pStyle w:val="PL"/>
        <w:rPr>
          <w:lang w:val="en-US"/>
        </w:rPr>
      </w:pPr>
      <w:r w:rsidRPr="002E5CBA">
        <w:rPr>
          <w:lang w:val="en-US"/>
        </w:rPr>
        <w:t xml:space="preserve">                    type: string</w:t>
      </w:r>
    </w:p>
    <w:p w14:paraId="32EA02CA" w14:textId="77777777" w:rsidR="0086296D" w:rsidRPr="002E5CBA" w:rsidRDefault="0086296D" w:rsidP="0086296D">
      <w:pPr>
        <w:pStyle w:val="PL"/>
        <w:rPr>
          <w:lang w:val="en-US"/>
        </w:rPr>
      </w:pPr>
      <w:r w:rsidRPr="002E5CBA">
        <w:rPr>
          <w:lang w:val="en-US"/>
        </w:rPr>
        <w:t xml:space="preserve">                    format: binary</w:t>
      </w:r>
    </w:p>
    <w:p w14:paraId="32EA02CB" w14:textId="77777777" w:rsidR="0086296D" w:rsidRPr="002E5CBA" w:rsidRDefault="0086296D" w:rsidP="0086296D">
      <w:pPr>
        <w:pStyle w:val="PL"/>
        <w:rPr>
          <w:lang w:val="en-US"/>
        </w:rPr>
      </w:pPr>
      <w:r w:rsidRPr="002E5CBA">
        <w:rPr>
          <w:lang w:val="en-US"/>
        </w:rPr>
        <w:t xml:space="preserve">              encoding:</w:t>
      </w:r>
    </w:p>
    <w:p w14:paraId="32EA02C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CD" w14:textId="77777777" w:rsidR="0086296D" w:rsidRPr="000659A3" w:rsidRDefault="0086296D" w:rsidP="0086296D">
      <w:pPr>
        <w:pStyle w:val="PL"/>
        <w:rPr>
          <w:lang w:val="fr-FR"/>
        </w:rPr>
      </w:pPr>
      <w:r w:rsidRPr="000659A3">
        <w:rPr>
          <w:lang w:val="fr-FR"/>
        </w:rPr>
        <w:t xml:space="preserve">                  contentType:  application/json</w:t>
      </w:r>
    </w:p>
    <w:p w14:paraId="32EA02CE" w14:textId="77777777" w:rsidR="0086296D" w:rsidRPr="000659A3" w:rsidRDefault="0086296D" w:rsidP="0086296D">
      <w:pPr>
        <w:pStyle w:val="PL"/>
        <w:rPr>
          <w:lang w:val="fr-FR"/>
        </w:rPr>
      </w:pPr>
      <w:r w:rsidRPr="000659A3">
        <w:rPr>
          <w:lang w:val="fr-FR"/>
        </w:rPr>
        <w:t xml:space="preserve">                binaryDataN1SmMessage:</w:t>
      </w:r>
    </w:p>
    <w:p w14:paraId="32EA02C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D0" w14:textId="77777777" w:rsidR="0086296D" w:rsidRPr="002E5CBA" w:rsidRDefault="0086296D" w:rsidP="0086296D">
      <w:pPr>
        <w:pStyle w:val="PL"/>
        <w:rPr>
          <w:lang w:val="en-US"/>
        </w:rPr>
      </w:pPr>
      <w:r w:rsidRPr="002E5CBA">
        <w:rPr>
          <w:lang w:val="en-US"/>
        </w:rPr>
        <w:t xml:space="preserve">                  headers:</w:t>
      </w:r>
    </w:p>
    <w:p w14:paraId="32EA02D1" w14:textId="77777777" w:rsidR="0086296D" w:rsidRPr="002E5CBA" w:rsidRDefault="0086296D" w:rsidP="0086296D">
      <w:pPr>
        <w:pStyle w:val="PL"/>
        <w:rPr>
          <w:lang w:val="en-US"/>
        </w:rPr>
      </w:pPr>
      <w:r w:rsidRPr="002E5CBA">
        <w:rPr>
          <w:lang w:val="en-US"/>
        </w:rPr>
        <w:t xml:space="preserve">                    Content-Id:</w:t>
      </w:r>
    </w:p>
    <w:p w14:paraId="32EA02D2" w14:textId="77777777" w:rsidR="0086296D" w:rsidRPr="002E5CBA" w:rsidRDefault="0086296D" w:rsidP="0086296D">
      <w:pPr>
        <w:pStyle w:val="PL"/>
        <w:rPr>
          <w:lang w:val="en-US"/>
        </w:rPr>
      </w:pPr>
      <w:r w:rsidRPr="002E5CBA">
        <w:rPr>
          <w:lang w:val="en-US"/>
        </w:rPr>
        <w:t xml:space="preserve">                      schema:</w:t>
      </w:r>
    </w:p>
    <w:p w14:paraId="32EA02D3" w14:textId="5C14366D" w:rsidR="0086296D" w:rsidRDefault="0086296D" w:rsidP="0086296D">
      <w:pPr>
        <w:pStyle w:val="PL"/>
        <w:rPr>
          <w:lang w:val="en-US"/>
        </w:rPr>
      </w:pPr>
      <w:r w:rsidRPr="002E5CBA">
        <w:rPr>
          <w:lang w:val="en-US"/>
        </w:rPr>
        <w:t xml:space="preserve">                        type: string</w:t>
      </w:r>
    </w:p>
    <w:p w14:paraId="32EA02D4" w14:textId="0E78CBF1" w:rsidR="00900417" w:rsidRDefault="00900417" w:rsidP="00900417">
      <w:pPr>
        <w:pStyle w:val="PL"/>
        <w:rPr>
          <w:lang w:val="en-US"/>
        </w:rPr>
      </w:pPr>
      <w:r w:rsidRPr="002E5CBA">
        <w:rPr>
          <w:lang w:val="en-US"/>
        </w:rPr>
        <w:t xml:space="preserve">       </w:t>
      </w:r>
      <w:r>
        <w:rPr>
          <w:lang w:val="en-US"/>
        </w:rPr>
        <w:t xml:space="preserve"> '411':</w:t>
      </w:r>
    </w:p>
    <w:p w14:paraId="32EA02D5"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32EA02D6" w14:textId="4B3495F2" w:rsidR="00900417" w:rsidRDefault="00900417" w:rsidP="00900417">
      <w:pPr>
        <w:pStyle w:val="PL"/>
        <w:rPr>
          <w:lang w:val="en-US"/>
        </w:rPr>
      </w:pPr>
      <w:r w:rsidRPr="002E5CBA">
        <w:rPr>
          <w:lang w:val="en-US"/>
        </w:rPr>
        <w:t xml:space="preserve">       </w:t>
      </w:r>
      <w:r>
        <w:rPr>
          <w:lang w:val="en-US"/>
        </w:rPr>
        <w:t xml:space="preserve"> '413':</w:t>
      </w:r>
    </w:p>
    <w:p w14:paraId="32EA02D7"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14:paraId="32EA02D8" w14:textId="3B694400" w:rsidR="00900417" w:rsidRDefault="00900417" w:rsidP="00900417">
      <w:pPr>
        <w:pStyle w:val="PL"/>
        <w:rPr>
          <w:lang w:val="en-US"/>
        </w:rPr>
      </w:pPr>
      <w:r w:rsidRPr="002E5CBA">
        <w:rPr>
          <w:lang w:val="en-US"/>
        </w:rPr>
        <w:t xml:space="preserve">       </w:t>
      </w:r>
      <w:r>
        <w:rPr>
          <w:lang w:val="en-US"/>
        </w:rPr>
        <w:t xml:space="preserve"> '415':</w:t>
      </w:r>
    </w:p>
    <w:p w14:paraId="32EA02D9" w14:textId="331D6788" w:rsidR="00900417" w:rsidRDefault="00900417" w:rsidP="0086296D">
      <w:pPr>
        <w:pStyle w:val="PL"/>
        <w:rPr>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14:paraId="0B809B89" w14:textId="50627ABB" w:rsidR="00141339" w:rsidRDefault="00141339" w:rsidP="00141339">
      <w:pPr>
        <w:pStyle w:val="PL"/>
        <w:rPr>
          <w:lang w:val="en-US"/>
        </w:rPr>
      </w:pPr>
      <w:r w:rsidRPr="002E5CBA">
        <w:rPr>
          <w:lang w:val="en-US"/>
        </w:rPr>
        <w:t xml:space="preserve">       </w:t>
      </w:r>
      <w:r>
        <w:rPr>
          <w:lang w:val="en-US"/>
        </w:rPr>
        <w:t xml:space="preserve"> '429':</w:t>
      </w:r>
    </w:p>
    <w:p w14:paraId="0A19A7D3" w14:textId="309E9FEB"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2DA" w14:textId="77777777" w:rsidR="0086296D" w:rsidRPr="002E5CBA" w:rsidRDefault="0086296D" w:rsidP="0086296D">
      <w:pPr>
        <w:pStyle w:val="PL"/>
        <w:rPr>
          <w:lang w:val="en-US"/>
        </w:rPr>
      </w:pPr>
    </w:p>
    <w:p w14:paraId="32EA02DB" w14:textId="77777777" w:rsidR="0086296D" w:rsidRPr="002E5CBA" w:rsidRDefault="0086296D" w:rsidP="0086296D">
      <w:pPr>
        <w:pStyle w:val="PL"/>
        <w:rPr>
          <w:lang w:val="en-US"/>
        </w:rPr>
      </w:pPr>
      <w:r w:rsidRPr="002E5CBA">
        <w:rPr>
          <w:lang w:val="en-US"/>
        </w:rPr>
        <w:t xml:space="preserve">        '500':</w:t>
      </w:r>
    </w:p>
    <w:p w14:paraId="32EA02DC" w14:textId="77777777" w:rsidR="0086296D" w:rsidRPr="002E5CBA" w:rsidRDefault="0086296D" w:rsidP="0086296D">
      <w:pPr>
        <w:pStyle w:val="PL"/>
        <w:rPr>
          <w:lang w:val="en-US"/>
        </w:rPr>
      </w:pPr>
      <w:r w:rsidRPr="002E5CBA">
        <w:rPr>
          <w:lang w:val="en-US"/>
        </w:rPr>
        <w:t xml:space="preserve">          description: unsuccessful creation of an SM context - internal server error</w:t>
      </w:r>
    </w:p>
    <w:p w14:paraId="32EA02DD" w14:textId="77777777" w:rsidR="0086296D" w:rsidRPr="002E5CBA" w:rsidRDefault="0086296D" w:rsidP="0086296D">
      <w:pPr>
        <w:pStyle w:val="PL"/>
        <w:rPr>
          <w:lang w:val="en-US"/>
        </w:rPr>
      </w:pPr>
      <w:r w:rsidRPr="002E5CBA">
        <w:rPr>
          <w:lang w:val="en-US"/>
        </w:rPr>
        <w:t xml:space="preserve">          content:</w:t>
      </w:r>
    </w:p>
    <w:p w14:paraId="32EA02DE" w14:textId="6D0B43C1" w:rsidR="0086296D" w:rsidRPr="002E5CBA" w:rsidRDefault="0086296D" w:rsidP="0086296D">
      <w:pPr>
        <w:pStyle w:val="PL"/>
        <w:rPr>
          <w:lang w:val="en-US"/>
        </w:rPr>
      </w:pPr>
      <w:r w:rsidRPr="002E5CBA">
        <w:rPr>
          <w:lang w:val="en-US"/>
        </w:rPr>
        <w:t xml:space="preserve">            application/json: # message without binary body part</w:t>
      </w:r>
    </w:p>
    <w:p w14:paraId="32EA02DF" w14:textId="77777777" w:rsidR="0086296D" w:rsidRPr="002E5CBA" w:rsidRDefault="0086296D" w:rsidP="0086296D">
      <w:pPr>
        <w:pStyle w:val="PL"/>
        <w:rPr>
          <w:lang w:val="en-US"/>
        </w:rPr>
      </w:pPr>
      <w:r w:rsidRPr="002E5CBA">
        <w:rPr>
          <w:lang w:val="en-US"/>
        </w:rPr>
        <w:t xml:space="preserve">              schema:</w:t>
      </w:r>
    </w:p>
    <w:p w14:paraId="32EA02E0" w14:textId="77777777" w:rsidR="0086296D" w:rsidRPr="002E5CBA" w:rsidRDefault="0086296D" w:rsidP="0086296D">
      <w:pPr>
        <w:pStyle w:val="PL"/>
        <w:rPr>
          <w:lang w:val="en-US"/>
        </w:rPr>
      </w:pPr>
      <w:r w:rsidRPr="002E5CBA">
        <w:rPr>
          <w:lang w:val="en-US"/>
        </w:rPr>
        <w:t xml:space="preserve">                $ref: '#/components/schemas/SmContextCreateError'</w:t>
      </w:r>
    </w:p>
    <w:p w14:paraId="32EA02E1" w14:textId="77777777" w:rsidR="0086296D" w:rsidRPr="002E5CBA" w:rsidRDefault="0086296D" w:rsidP="0086296D">
      <w:pPr>
        <w:pStyle w:val="PL"/>
        <w:rPr>
          <w:lang w:val="en-US"/>
        </w:rPr>
      </w:pPr>
      <w:r w:rsidRPr="002E5CBA">
        <w:rPr>
          <w:lang w:val="en-US"/>
        </w:rPr>
        <w:t xml:space="preserve">            multipart/related:  # message with binary body part(s)</w:t>
      </w:r>
    </w:p>
    <w:p w14:paraId="32EA02E2" w14:textId="77777777" w:rsidR="0086296D" w:rsidRPr="002E5CBA" w:rsidRDefault="0086296D" w:rsidP="0086296D">
      <w:pPr>
        <w:pStyle w:val="PL"/>
        <w:rPr>
          <w:lang w:val="en-US"/>
        </w:rPr>
      </w:pPr>
      <w:r w:rsidRPr="002E5CBA">
        <w:rPr>
          <w:lang w:val="en-US"/>
        </w:rPr>
        <w:t xml:space="preserve">              schema:</w:t>
      </w:r>
    </w:p>
    <w:p w14:paraId="32EA02E3" w14:textId="77777777" w:rsidR="0086296D" w:rsidRPr="002E5CBA" w:rsidRDefault="0086296D" w:rsidP="0086296D">
      <w:pPr>
        <w:pStyle w:val="PL"/>
        <w:rPr>
          <w:lang w:val="en-US"/>
        </w:rPr>
      </w:pPr>
      <w:r w:rsidRPr="002E5CBA">
        <w:rPr>
          <w:lang w:val="en-US"/>
        </w:rPr>
        <w:t xml:space="preserve">                type: object</w:t>
      </w:r>
    </w:p>
    <w:p w14:paraId="32EA02E4" w14:textId="77777777" w:rsidR="0086296D" w:rsidRPr="002E5CBA" w:rsidRDefault="0086296D" w:rsidP="0086296D">
      <w:pPr>
        <w:pStyle w:val="PL"/>
        <w:rPr>
          <w:lang w:val="en-US"/>
        </w:rPr>
      </w:pPr>
      <w:r w:rsidRPr="002E5CBA">
        <w:rPr>
          <w:lang w:val="en-US"/>
        </w:rPr>
        <w:t xml:space="preserve">                properties: # Request parts</w:t>
      </w:r>
    </w:p>
    <w:p w14:paraId="32EA02E5" w14:textId="77777777" w:rsidR="0086296D" w:rsidRPr="002E5CBA" w:rsidRDefault="0086296D" w:rsidP="0086296D">
      <w:pPr>
        <w:pStyle w:val="PL"/>
        <w:rPr>
          <w:lang w:val="en-US"/>
        </w:rPr>
      </w:pPr>
      <w:r w:rsidRPr="002E5CBA">
        <w:rPr>
          <w:lang w:val="en-US"/>
        </w:rPr>
        <w:t xml:space="preserve">                  jsonData:</w:t>
      </w:r>
    </w:p>
    <w:p w14:paraId="32EA02E6" w14:textId="77777777" w:rsidR="0086296D" w:rsidRPr="002E5CBA" w:rsidRDefault="0086296D" w:rsidP="0086296D">
      <w:pPr>
        <w:pStyle w:val="PL"/>
        <w:rPr>
          <w:lang w:val="en-US"/>
        </w:rPr>
      </w:pPr>
      <w:r w:rsidRPr="002E5CBA">
        <w:rPr>
          <w:lang w:val="en-US"/>
        </w:rPr>
        <w:t xml:space="preserve">                    $ref: '#/components/schemas/SmContextCreateError'</w:t>
      </w:r>
    </w:p>
    <w:p w14:paraId="32EA02E7" w14:textId="77777777" w:rsidR="0086296D" w:rsidRPr="002E5CBA" w:rsidRDefault="0086296D" w:rsidP="0086296D">
      <w:pPr>
        <w:pStyle w:val="PL"/>
        <w:rPr>
          <w:lang w:val="en-US"/>
        </w:rPr>
      </w:pPr>
      <w:r w:rsidRPr="002E5CBA">
        <w:rPr>
          <w:lang w:val="en-US"/>
        </w:rPr>
        <w:t xml:space="preserve">                  binaryDataN1SmMessage:</w:t>
      </w:r>
    </w:p>
    <w:p w14:paraId="32EA02E8" w14:textId="77777777" w:rsidR="0086296D" w:rsidRPr="002E5CBA" w:rsidRDefault="0086296D" w:rsidP="0086296D">
      <w:pPr>
        <w:pStyle w:val="PL"/>
        <w:rPr>
          <w:lang w:val="en-US"/>
        </w:rPr>
      </w:pPr>
      <w:r w:rsidRPr="002E5CBA">
        <w:rPr>
          <w:lang w:val="en-US"/>
        </w:rPr>
        <w:t xml:space="preserve">                    type: string</w:t>
      </w:r>
    </w:p>
    <w:p w14:paraId="32EA02E9" w14:textId="77777777" w:rsidR="0086296D" w:rsidRPr="002E5CBA" w:rsidRDefault="0086296D" w:rsidP="0086296D">
      <w:pPr>
        <w:pStyle w:val="PL"/>
        <w:rPr>
          <w:lang w:val="en-US"/>
        </w:rPr>
      </w:pPr>
      <w:r w:rsidRPr="002E5CBA">
        <w:rPr>
          <w:lang w:val="en-US"/>
        </w:rPr>
        <w:t xml:space="preserve">                    format: binary</w:t>
      </w:r>
    </w:p>
    <w:p w14:paraId="32EA02EA" w14:textId="77777777" w:rsidR="0086296D" w:rsidRPr="002E5CBA" w:rsidRDefault="0086296D" w:rsidP="0086296D">
      <w:pPr>
        <w:pStyle w:val="PL"/>
        <w:rPr>
          <w:lang w:val="en-US"/>
        </w:rPr>
      </w:pPr>
      <w:r w:rsidRPr="002E5CBA">
        <w:rPr>
          <w:lang w:val="en-US"/>
        </w:rPr>
        <w:t xml:space="preserve">              encoding:</w:t>
      </w:r>
    </w:p>
    <w:p w14:paraId="32EA02EB"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EC" w14:textId="77777777" w:rsidR="0086296D" w:rsidRPr="000659A3" w:rsidRDefault="0086296D" w:rsidP="0086296D">
      <w:pPr>
        <w:pStyle w:val="PL"/>
        <w:rPr>
          <w:lang w:val="fr-FR"/>
        </w:rPr>
      </w:pPr>
      <w:r w:rsidRPr="000659A3">
        <w:rPr>
          <w:lang w:val="fr-FR"/>
        </w:rPr>
        <w:t xml:space="preserve">                  contentType:  application/json</w:t>
      </w:r>
    </w:p>
    <w:p w14:paraId="32EA02ED" w14:textId="77777777" w:rsidR="0086296D" w:rsidRPr="000659A3" w:rsidRDefault="0086296D" w:rsidP="0086296D">
      <w:pPr>
        <w:pStyle w:val="PL"/>
        <w:rPr>
          <w:lang w:val="fr-FR"/>
        </w:rPr>
      </w:pPr>
      <w:r w:rsidRPr="000659A3">
        <w:rPr>
          <w:lang w:val="fr-FR"/>
        </w:rPr>
        <w:t xml:space="preserve">                binaryDataN1SmMessage:</w:t>
      </w:r>
    </w:p>
    <w:p w14:paraId="32EA02EE"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EF" w14:textId="77777777" w:rsidR="0086296D" w:rsidRPr="002E5CBA" w:rsidRDefault="0086296D" w:rsidP="0086296D">
      <w:pPr>
        <w:pStyle w:val="PL"/>
        <w:rPr>
          <w:lang w:val="en-US"/>
        </w:rPr>
      </w:pPr>
      <w:r w:rsidRPr="002E5CBA">
        <w:rPr>
          <w:lang w:val="en-US"/>
        </w:rPr>
        <w:t xml:space="preserve">                  headers:</w:t>
      </w:r>
    </w:p>
    <w:p w14:paraId="32EA02F0" w14:textId="77777777" w:rsidR="0086296D" w:rsidRPr="002E5CBA" w:rsidRDefault="0086296D" w:rsidP="0086296D">
      <w:pPr>
        <w:pStyle w:val="PL"/>
        <w:rPr>
          <w:lang w:val="en-US"/>
        </w:rPr>
      </w:pPr>
      <w:r w:rsidRPr="002E5CBA">
        <w:rPr>
          <w:lang w:val="en-US"/>
        </w:rPr>
        <w:t xml:space="preserve">                    Content-Id:</w:t>
      </w:r>
    </w:p>
    <w:p w14:paraId="32EA02F1" w14:textId="77777777" w:rsidR="0086296D" w:rsidRPr="002E5CBA" w:rsidRDefault="0086296D" w:rsidP="0086296D">
      <w:pPr>
        <w:pStyle w:val="PL"/>
        <w:rPr>
          <w:lang w:val="en-US"/>
        </w:rPr>
      </w:pPr>
      <w:r w:rsidRPr="002E5CBA">
        <w:rPr>
          <w:lang w:val="en-US"/>
        </w:rPr>
        <w:t xml:space="preserve">                      schema:</w:t>
      </w:r>
    </w:p>
    <w:p w14:paraId="32EA02F2" w14:textId="64332B90" w:rsidR="0086296D" w:rsidRDefault="0086296D" w:rsidP="0086296D">
      <w:pPr>
        <w:pStyle w:val="PL"/>
        <w:rPr>
          <w:lang w:val="en-US"/>
        </w:rPr>
      </w:pPr>
      <w:r w:rsidRPr="002E5CBA">
        <w:rPr>
          <w:lang w:val="en-US"/>
        </w:rPr>
        <w:t xml:space="preserve">                        type: string</w:t>
      </w:r>
    </w:p>
    <w:p w14:paraId="32EA02F5" w14:textId="77777777" w:rsidR="0086296D" w:rsidRPr="002E5CBA" w:rsidRDefault="0086296D" w:rsidP="0086296D">
      <w:pPr>
        <w:pStyle w:val="PL"/>
        <w:rPr>
          <w:lang w:val="en-US"/>
        </w:rPr>
      </w:pPr>
      <w:r w:rsidRPr="002E5CBA">
        <w:rPr>
          <w:lang w:val="en-US"/>
        </w:rPr>
        <w:t xml:space="preserve">        '503':</w:t>
      </w:r>
    </w:p>
    <w:p w14:paraId="32EA02F6" w14:textId="77777777" w:rsidR="0086296D" w:rsidRPr="002E5CBA" w:rsidRDefault="0086296D" w:rsidP="0086296D">
      <w:pPr>
        <w:pStyle w:val="PL"/>
        <w:rPr>
          <w:lang w:val="en-US"/>
        </w:rPr>
      </w:pPr>
      <w:r w:rsidRPr="002E5CBA">
        <w:rPr>
          <w:lang w:val="en-US"/>
        </w:rPr>
        <w:t xml:space="preserve">          description: unsuccessful creation of an SM context - service unavailable</w:t>
      </w:r>
    </w:p>
    <w:p w14:paraId="32EA02F7" w14:textId="77777777" w:rsidR="0086296D" w:rsidRPr="002E5CBA" w:rsidRDefault="0086296D" w:rsidP="0086296D">
      <w:pPr>
        <w:pStyle w:val="PL"/>
        <w:rPr>
          <w:lang w:val="en-US"/>
        </w:rPr>
      </w:pPr>
      <w:r w:rsidRPr="002E5CBA">
        <w:rPr>
          <w:lang w:val="en-US"/>
        </w:rPr>
        <w:t xml:space="preserve">          content:</w:t>
      </w:r>
    </w:p>
    <w:p w14:paraId="32EA02F8" w14:textId="1A1B153F" w:rsidR="0086296D" w:rsidRPr="002E5CBA" w:rsidRDefault="0086296D" w:rsidP="0086296D">
      <w:pPr>
        <w:pStyle w:val="PL"/>
        <w:rPr>
          <w:lang w:val="en-US"/>
        </w:rPr>
      </w:pPr>
      <w:r w:rsidRPr="002E5CBA">
        <w:rPr>
          <w:lang w:val="en-US"/>
        </w:rPr>
        <w:t xml:space="preserve">            application/json: # message without binary body part</w:t>
      </w:r>
    </w:p>
    <w:p w14:paraId="32EA02F9" w14:textId="77777777" w:rsidR="0086296D" w:rsidRPr="002E5CBA" w:rsidRDefault="0086296D" w:rsidP="0086296D">
      <w:pPr>
        <w:pStyle w:val="PL"/>
        <w:rPr>
          <w:lang w:val="en-US"/>
        </w:rPr>
      </w:pPr>
      <w:r w:rsidRPr="002E5CBA">
        <w:rPr>
          <w:lang w:val="en-US"/>
        </w:rPr>
        <w:t xml:space="preserve">              schema:</w:t>
      </w:r>
    </w:p>
    <w:p w14:paraId="32EA02FA" w14:textId="77777777" w:rsidR="0086296D" w:rsidRPr="002E5CBA" w:rsidRDefault="0086296D" w:rsidP="0086296D">
      <w:pPr>
        <w:pStyle w:val="PL"/>
        <w:rPr>
          <w:lang w:val="en-US"/>
        </w:rPr>
      </w:pPr>
      <w:r w:rsidRPr="002E5CBA">
        <w:rPr>
          <w:lang w:val="en-US"/>
        </w:rPr>
        <w:t xml:space="preserve">                $ref: '#/components/schemas/SmContextCreateError'</w:t>
      </w:r>
    </w:p>
    <w:p w14:paraId="32EA02FB" w14:textId="77777777" w:rsidR="0086296D" w:rsidRPr="002E5CBA" w:rsidRDefault="0086296D" w:rsidP="0086296D">
      <w:pPr>
        <w:pStyle w:val="PL"/>
        <w:rPr>
          <w:lang w:val="en-US"/>
        </w:rPr>
      </w:pPr>
      <w:r w:rsidRPr="002E5CBA">
        <w:rPr>
          <w:lang w:val="en-US"/>
        </w:rPr>
        <w:t xml:space="preserve">            multipart/related:  # message with binary body part(s)</w:t>
      </w:r>
    </w:p>
    <w:p w14:paraId="32EA02FC" w14:textId="77777777" w:rsidR="0086296D" w:rsidRPr="002E5CBA" w:rsidRDefault="0086296D" w:rsidP="0086296D">
      <w:pPr>
        <w:pStyle w:val="PL"/>
        <w:rPr>
          <w:lang w:val="en-US"/>
        </w:rPr>
      </w:pPr>
      <w:r w:rsidRPr="002E5CBA">
        <w:rPr>
          <w:lang w:val="en-US"/>
        </w:rPr>
        <w:t xml:space="preserve">              schema:</w:t>
      </w:r>
    </w:p>
    <w:p w14:paraId="32EA02FD" w14:textId="77777777" w:rsidR="0086296D" w:rsidRPr="002E5CBA" w:rsidRDefault="0086296D" w:rsidP="0086296D">
      <w:pPr>
        <w:pStyle w:val="PL"/>
        <w:rPr>
          <w:lang w:val="en-US"/>
        </w:rPr>
      </w:pPr>
      <w:r w:rsidRPr="002E5CBA">
        <w:rPr>
          <w:lang w:val="en-US"/>
        </w:rPr>
        <w:t xml:space="preserve">                type: object</w:t>
      </w:r>
    </w:p>
    <w:p w14:paraId="32EA02FE" w14:textId="77777777" w:rsidR="0086296D" w:rsidRPr="002E5CBA" w:rsidRDefault="0086296D" w:rsidP="0086296D">
      <w:pPr>
        <w:pStyle w:val="PL"/>
        <w:rPr>
          <w:lang w:val="en-US"/>
        </w:rPr>
      </w:pPr>
      <w:r w:rsidRPr="002E5CBA">
        <w:rPr>
          <w:lang w:val="en-US"/>
        </w:rPr>
        <w:t xml:space="preserve">                properties: # Request parts</w:t>
      </w:r>
    </w:p>
    <w:p w14:paraId="32EA02FF" w14:textId="77777777" w:rsidR="0086296D" w:rsidRPr="002E5CBA" w:rsidRDefault="0086296D" w:rsidP="0086296D">
      <w:pPr>
        <w:pStyle w:val="PL"/>
        <w:rPr>
          <w:lang w:val="en-US"/>
        </w:rPr>
      </w:pPr>
      <w:r w:rsidRPr="002E5CBA">
        <w:rPr>
          <w:lang w:val="en-US"/>
        </w:rPr>
        <w:t xml:space="preserve">                  jsonData:</w:t>
      </w:r>
    </w:p>
    <w:p w14:paraId="32EA0300" w14:textId="77777777" w:rsidR="0086296D" w:rsidRPr="002E5CBA" w:rsidRDefault="0086296D" w:rsidP="0086296D">
      <w:pPr>
        <w:pStyle w:val="PL"/>
        <w:rPr>
          <w:lang w:val="en-US"/>
        </w:rPr>
      </w:pPr>
      <w:r w:rsidRPr="002E5CBA">
        <w:rPr>
          <w:lang w:val="en-US"/>
        </w:rPr>
        <w:t xml:space="preserve">                    $ref: '#/components/schemas/SmContextCreateError'</w:t>
      </w:r>
    </w:p>
    <w:p w14:paraId="32EA0301" w14:textId="77777777" w:rsidR="0086296D" w:rsidRPr="002E5CBA" w:rsidRDefault="0086296D" w:rsidP="0086296D">
      <w:pPr>
        <w:pStyle w:val="PL"/>
        <w:rPr>
          <w:lang w:val="en-US"/>
        </w:rPr>
      </w:pPr>
      <w:r w:rsidRPr="002E5CBA">
        <w:rPr>
          <w:lang w:val="en-US"/>
        </w:rPr>
        <w:t xml:space="preserve">                  binaryDataN1SmMessage:</w:t>
      </w:r>
    </w:p>
    <w:p w14:paraId="32EA0302" w14:textId="77777777" w:rsidR="0086296D" w:rsidRPr="002E5CBA" w:rsidRDefault="0086296D" w:rsidP="0086296D">
      <w:pPr>
        <w:pStyle w:val="PL"/>
        <w:rPr>
          <w:lang w:val="en-US"/>
        </w:rPr>
      </w:pPr>
      <w:r w:rsidRPr="002E5CBA">
        <w:rPr>
          <w:lang w:val="en-US"/>
        </w:rPr>
        <w:t xml:space="preserve">                    type: string</w:t>
      </w:r>
    </w:p>
    <w:p w14:paraId="32EA0303" w14:textId="77777777" w:rsidR="0086296D" w:rsidRPr="002E5CBA" w:rsidRDefault="0086296D" w:rsidP="0086296D">
      <w:pPr>
        <w:pStyle w:val="PL"/>
        <w:rPr>
          <w:lang w:val="en-US"/>
        </w:rPr>
      </w:pPr>
      <w:r w:rsidRPr="002E5CBA">
        <w:rPr>
          <w:lang w:val="en-US"/>
        </w:rPr>
        <w:t xml:space="preserve">                    format: binary</w:t>
      </w:r>
    </w:p>
    <w:p w14:paraId="32EA0304" w14:textId="77777777" w:rsidR="0086296D" w:rsidRPr="002E5CBA" w:rsidRDefault="0086296D" w:rsidP="0086296D">
      <w:pPr>
        <w:pStyle w:val="PL"/>
        <w:rPr>
          <w:lang w:val="en-US"/>
        </w:rPr>
      </w:pPr>
      <w:r w:rsidRPr="002E5CBA">
        <w:rPr>
          <w:lang w:val="en-US"/>
        </w:rPr>
        <w:lastRenderedPageBreak/>
        <w:t xml:space="preserve">              encoding:</w:t>
      </w:r>
    </w:p>
    <w:p w14:paraId="32EA0305"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306" w14:textId="77777777" w:rsidR="0086296D" w:rsidRPr="00046E6A" w:rsidRDefault="0086296D" w:rsidP="0086296D">
      <w:pPr>
        <w:pStyle w:val="PL"/>
        <w:rPr>
          <w:lang w:val="fr-FR"/>
        </w:rPr>
      </w:pPr>
      <w:r w:rsidRPr="00046E6A">
        <w:rPr>
          <w:lang w:val="fr-FR"/>
        </w:rPr>
        <w:t xml:space="preserve">                  contentType:  application/json</w:t>
      </w:r>
    </w:p>
    <w:p w14:paraId="32EA0307" w14:textId="77777777" w:rsidR="0086296D" w:rsidRPr="00046E6A" w:rsidRDefault="0086296D" w:rsidP="0086296D">
      <w:pPr>
        <w:pStyle w:val="PL"/>
        <w:rPr>
          <w:lang w:val="fr-FR"/>
        </w:rPr>
      </w:pPr>
      <w:r w:rsidRPr="00046E6A">
        <w:rPr>
          <w:lang w:val="fr-FR"/>
        </w:rPr>
        <w:t xml:space="preserve">                binaryDataN1SmMessage:</w:t>
      </w:r>
    </w:p>
    <w:p w14:paraId="32EA0308"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09" w14:textId="77777777" w:rsidR="0086296D" w:rsidRPr="002E5CBA" w:rsidRDefault="0086296D" w:rsidP="0086296D">
      <w:pPr>
        <w:pStyle w:val="PL"/>
        <w:rPr>
          <w:lang w:val="en-US"/>
        </w:rPr>
      </w:pPr>
      <w:r w:rsidRPr="002E5CBA">
        <w:rPr>
          <w:lang w:val="en-US"/>
        </w:rPr>
        <w:t xml:space="preserve">                  headers:</w:t>
      </w:r>
    </w:p>
    <w:p w14:paraId="32EA030A" w14:textId="77777777" w:rsidR="0086296D" w:rsidRPr="002E5CBA" w:rsidRDefault="0086296D" w:rsidP="0086296D">
      <w:pPr>
        <w:pStyle w:val="PL"/>
        <w:rPr>
          <w:lang w:val="en-US"/>
        </w:rPr>
      </w:pPr>
      <w:r w:rsidRPr="002E5CBA">
        <w:rPr>
          <w:lang w:val="en-US"/>
        </w:rPr>
        <w:t xml:space="preserve">                    Content-Id:</w:t>
      </w:r>
    </w:p>
    <w:p w14:paraId="32EA030B" w14:textId="77777777" w:rsidR="0086296D" w:rsidRPr="002E5CBA" w:rsidRDefault="0086296D" w:rsidP="0086296D">
      <w:pPr>
        <w:pStyle w:val="PL"/>
        <w:rPr>
          <w:lang w:val="en-US"/>
        </w:rPr>
      </w:pPr>
      <w:r w:rsidRPr="002E5CBA">
        <w:rPr>
          <w:lang w:val="en-US"/>
        </w:rPr>
        <w:t xml:space="preserve">                      schema:</w:t>
      </w:r>
    </w:p>
    <w:p w14:paraId="32EA030C" w14:textId="7F4868FA" w:rsidR="0086296D" w:rsidRPr="002E5CBA" w:rsidRDefault="0086296D" w:rsidP="0086296D">
      <w:pPr>
        <w:pStyle w:val="PL"/>
        <w:rPr>
          <w:lang w:val="en-US"/>
        </w:rPr>
      </w:pPr>
      <w:r w:rsidRPr="002E5CBA">
        <w:rPr>
          <w:lang w:val="en-US"/>
        </w:rPr>
        <w:t xml:space="preserve">                        type: string</w:t>
      </w:r>
    </w:p>
    <w:p w14:paraId="32EA030D" w14:textId="0A8EC202" w:rsidR="0086296D" w:rsidRPr="002E5CBA" w:rsidRDefault="0086296D" w:rsidP="0086296D">
      <w:pPr>
        <w:pStyle w:val="PL"/>
        <w:rPr>
          <w:lang w:val="en-US"/>
        </w:rPr>
      </w:pPr>
    </w:p>
    <w:p w14:paraId="32EA030E" w14:textId="77777777" w:rsidR="0086296D" w:rsidRPr="002E5CBA" w:rsidRDefault="0086296D" w:rsidP="0086296D">
      <w:pPr>
        <w:pStyle w:val="PL"/>
        <w:rPr>
          <w:lang w:val="en-US"/>
        </w:rPr>
      </w:pPr>
      <w:r w:rsidRPr="002E5CBA">
        <w:rPr>
          <w:lang w:val="en-US"/>
        </w:rPr>
        <w:t xml:space="preserve">        '504':</w:t>
      </w:r>
    </w:p>
    <w:p w14:paraId="32EA030F" w14:textId="77777777" w:rsidR="0086296D" w:rsidRPr="002E5CBA" w:rsidRDefault="0086296D" w:rsidP="0086296D">
      <w:pPr>
        <w:pStyle w:val="PL"/>
        <w:rPr>
          <w:lang w:val="en-US"/>
        </w:rPr>
      </w:pPr>
      <w:r w:rsidRPr="002E5CBA">
        <w:rPr>
          <w:lang w:val="en-US"/>
        </w:rPr>
        <w:t xml:space="preserve">          description: unsuccessful creation of an SM context - gateway timeout</w:t>
      </w:r>
    </w:p>
    <w:p w14:paraId="32EA0310" w14:textId="77777777" w:rsidR="0086296D" w:rsidRPr="002E5CBA" w:rsidRDefault="0086296D" w:rsidP="0086296D">
      <w:pPr>
        <w:pStyle w:val="PL"/>
        <w:rPr>
          <w:lang w:val="en-US"/>
        </w:rPr>
      </w:pPr>
      <w:r w:rsidRPr="002E5CBA">
        <w:rPr>
          <w:lang w:val="en-US"/>
        </w:rPr>
        <w:t xml:space="preserve">          content:</w:t>
      </w:r>
    </w:p>
    <w:p w14:paraId="32EA0311" w14:textId="0A51CB44" w:rsidR="0086296D" w:rsidRPr="002E5CBA" w:rsidRDefault="0086296D" w:rsidP="0086296D">
      <w:pPr>
        <w:pStyle w:val="PL"/>
        <w:rPr>
          <w:lang w:val="en-US"/>
        </w:rPr>
      </w:pPr>
      <w:r w:rsidRPr="002E5CBA">
        <w:rPr>
          <w:lang w:val="en-US"/>
        </w:rPr>
        <w:t xml:space="preserve">            application/json: # message without binary body part</w:t>
      </w:r>
    </w:p>
    <w:p w14:paraId="32EA0312" w14:textId="77777777" w:rsidR="0086296D" w:rsidRPr="002E5CBA" w:rsidRDefault="0086296D" w:rsidP="0086296D">
      <w:pPr>
        <w:pStyle w:val="PL"/>
        <w:rPr>
          <w:lang w:val="en-US"/>
        </w:rPr>
      </w:pPr>
      <w:r w:rsidRPr="002E5CBA">
        <w:rPr>
          <w:lang w:val="en-US"/>
        </w:rPr>
        <w:t xml:space="preserve">              schema:</w:t>
      </w:r>
    </w:p>
    <w:p w14:paraId="32EA0313" w14:textId="77777777" w:rsidR="0086296D" w:rsidRPr="002E5CBA" w:rsidRDefault="0086296D" w:rsidP="0086296D">
      <w:pPr>
        <w:pStyle w:val="PL"/>
        <w:rPr>
          <w:lang w:val="en-US"/>
        </w:rPr>
      </w:pPr>
      <w:r w:rsidRPr="002E5CBA">
        <w:rPr>
          <w:lang w:val="en-US"/>
        </w:rPr>
        <w:t xml:space="preserve">                $ref: '#/components/schemas/SmContextCreateError'</w:t>
      </w:r>
    </w:p>
    <w:p w14:paraId="32EA0314" w14:textId="77777777" w:rsidR="0086296D" w:rsidRPr="002E5CBA" w:rsidRDefault="0086296D" w:rsidP="0086296D">
      <w:pPr>
        <w:pStyle w:val="PL"/>
        <w:rPr>
          <w:lang w:val="en-US"/>
        </w:rPr>
      </w:pPr>
      <w:r w:rsidRPr="002E5CBA">
        <w:rPr>
          <w:lang w:val="en-US"/>
        </w:rPr>
        <w:t xml:space="preserve">            multipart/related:  # message with binary body part(s)</w:t>
      </w:r>
    </w:p>
    <w:p w14:paraId="32EA0315" w14:textId="77777777" w:rsidR="0086296D" w:rsidRPr="002E5CBA" w:rsidRDefault="0086296D" w:rsidP="0086296D">
      <w:pPr>
        <w:pStyle w:val="PL"/>
        <w:rPr>
          <w:lang w:val="en-US"/>
        </w:rPr>
      </w:pPr>
      <w:r w:rsidRPr="002E5CBA">
        <w:rPr>
          <w:lang w:val="en-US"/>
        </w:rPr>
        <w:t xml:space="preserve">              schema:</w:t>
      </w:r>
    </w:p>
    <w:p w14:paraId="32EA0316" w14:textId="77777777" w:rsidR="0086296D" w:rsidRPr="002E5CBA" w:rsidRDefault="0086296D" w:rsidP="0086296D">
      <w:pPr>
        <w:pStyle w:val="PL"/>
        <w:rPr>
          <w:lang w:val="en-US"/>
        </w:rPr>
      </w:pPr>
      <w:r w:rsidRPr="002E5CBA">
        <w:rPr>
          <w:lang w:val="en-US"/>
        </w:rPr>
        <w:t xml:space="preserve">                type: object</w:t>
      </w:r>
    </w:p>
    <w:p w14:paraId="32EA0317" w14:textId="77777777" w:rsidR="0086296D" w:rsidRPr="002E5CBA" w:rsidRDefault="0086296D" w:rsidP="0086296D">
      <w:pPr>
        <w:pStyle w:val="PL"/>
        <w:rPr>
          <w:lang w:val="en-US"/>
        </w:rPr>
      </w:pPr>
      <w:r w:rsidRPr="002E5CBA">
        <w:rPr>
          <w:lang w:val="en-US"/>
        </w:rPr>
        <w:t xml:space="preserve">                properties: # Request parts</w:t>
      </w:r>
    </w:p>
    <w:p w14:paraId="32EA0318" w14:textId="77777777" w:rsidR="0086296D" w:rsidRPr="002E5CBA" w:rsidRDefault="0086296D" w:rsidP="0086296D">
      <w:pPr>
        <w:pStyle w:val="PL"/>
        <w:rPr>
          <w:lang w:val="en-US"/>
        </w:rPr>
      </w:pPr>
      <w:r w:rsidRPr="002E5CBA">
        <w:rPr>
          <w:lang w:val="en-US"/>
        </w:rPr>
        <w:t xml:space="preserve">                  jsonData:</w:t>
      </w:r>
    </w:p>
    <w:p w14:paraId="32EA0319" w14:textId="77777777" w:rsidR="0086296D" w:rsidRPr="002E5CBA" w:rsidRDefault="0086296D" w:rsidP="0086296D">
      <w:pPr>
        <w:pStyle w:val="PL"/>
        <w:rPr>
          <w:lang w:val="en-US"/>
        </w:rPr>
      </w:pPr>
      <w:r w:rsidRPr="002E5CBA">
        <w:rPr>
          <w:lang w:val="en-US"/>
        </w:rPr>
        <w:t xml:space="preserve">                    $ref: '#/components/schemas/SmContextCreateError'</w:t>
      </w:r>
    </w:p>
    <w:p w14:paraId="32EA031A" w14:textId="77777777" w:rsidR="0086296D" w:rsidRPr="002E5CBA" w:rsidRDefault="0086296D" w:rsidP="0086296D">
      <w:pPr>
        <w:pStyle w:val="PL"/>
        <w:rPr>
          <w:lang w:val="en-US"/>
        </w:rPr>
      </w:pPr>
      <w:r w:rsidRPr="002E5CBA">
        <w:rPr>
          <w:lang w:val="en-US"/>
        </w:rPr>
        <w:t xml:space="preserve">                  binaryDataN1SmMessage:</w:t>
      </w:r>
    </w:p>
    <w:p w14:paraId="32EA031B" w14:textId="77777777" w:rsidR="0086296D" w:rsidRPr="002E5CBA" w:rsidRDefault="0086296D" w:rsidP="0086296D">
      <w:pPr>
        <w:pStyle w:val="PL"/>
        <w:rPr>
          <w:lang w:val="en-US"/>
        </w:rPr>
      </w:pPr>
      <w:r w:rsidRPr="002E5CBA">
        <w:rPr>
          <w:lang w:val="en-US"/>
        </w:rPr>
        <w:t xml:space="preserve">                    type: string</w:t>
      </w:r>
    </w:p>
    <w:p w14:paraId="32EA031C" w14:textId="77777777" w:rsidR="0086296D" w:rsidRPr="002E5CBA" w:rsidRDefault="0086296D" w:rsidP="0086296D">
      <w:pPr>
        <w:pStyle w:val="PL"/>
        <w:rPr>
          <w:lang w:val="en-US"/>
        </w:rPr>
      </w:pPr>
      <w:r w:rsidRPr="002E5CBA">
        <w:rPr>
          <w:lang w:val="en-US"/>
        </w:rPr>
        <w:t xml:space="preserve">                    format: binary</w:t>
      </w:r>
    </w:p>
    <w:p w14:paraId="32EA031D" w14:textId="77777777" w:rsidR="0086296D" w:rsidRPr="002E5CBA" w:rsidRDefault="0086296D" w:rsidP="0086296D">
      <w:pPr>
        <w:pStyle w:val="PL"/>
        <w:rPr>
          <w:lang w:val="en-US"/>
        </w:rPr>
      </w:pPr>
      <w:r w:rsidRPr="002E5CBA">
        <w:rPr>
          <w:lang w:val="en-US"/>
        </w:rPr>
        <w:t xml:space="preserve">              encoding:</w:t>
      </w:r>
    </w:p>
    <w:p w14:paraId="32EA031E"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1F" w14:textId="77777777" w:rsidR="0086296D" w:rsidRPr="000659A3" w:rsidRDefault="0086296D" w:rsidP="0086296D">
      <w:pPr>
        <w:pStyle w:val="PL"/>
        <w:rPr>
          <w:lang w:val="fr-FR"/>
        </w:rPr>
      </w:pPr>
      <w:r w:rsidRPr="000659A3">
        <w:rPr>
          <w:lang w:val="fr-FR"/>
        </w:rPr>
        <w:t xml:space="preserve">                  contentType:  application/json</w:t>
      </w:r>
    </w:p>
    <w:p w14:paraId="32EA0320" w14:textId="77777777" w:rsidR="0086296D" w:rsidRPr="000659A3" w:rsidRDefault="0086296D" w:rsidP="0086296D">
      <w:pPr>
        <w:pStyle w:val="PL"/>
        <w:rPr>
          <w:lang w:val="fr-FR"/>
        </w:rPr>
      </w:pPr>
      <w:r w:rsidRPr="000659A3">
        <w:rPr>
          <w:lang w:val="fr-FR"/>
        </w:rPr>
        <w:t xml:space="preserve">                binaryDataN1SmMessage:</w:t>
      </w:r>
    </w:p>
    <w:p w14:paraId="32EA0321"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22" w14:textId="77777777" w:rsidR="0086296D" w:rsidRPr="002E5CBA" w:rsidRDefault="0086296D" w:rsidP="0086296D">
      <w:pPr>
        <w:pStyle w:val="PL"/>
        <w:rPr>
          <w:lang w:val="en-US"/>
        </w:rPr>
      </w:pPr>
      <w:r w:rsidRPr="002E5CBA">
        <w:rPr>
          <w:lang w:val="en-US"/>
        </w:rPr>
        <w:t xml:space="preserve">                  headers:</w:t>
      </w:r>
    </w:p>
    <w:p w14:paraId="32EA0323" w14:textId="77777777" w:rsidR="0086296D" w:rsidRPr="002E5CBA" w:rsidRDefault="0086296D" w:rsidP="0086296D">
      <w:pPr>
        <w:pStyle w:val="PL"/>
        <w:rPr>
          <w:lang w:val="en-US"/>
        </w:rPr>
      </w:pPr>
      <w:r w:rsidRPr="002E5CBA">
        <w:rPr>
          <w:lang w:val="en-US"/>
        </w:rPr>
        <w:t xml:space="preserve">                    Content-Id:</w:t>
      </w:r>
    </w:p>
    <w:p w14:paraId="32EA0324" w14:textId="77777777" w:rsidR="0086296D" w:rsidRPr="002E5CBA" w:rsidRDefault="0086296D" w:rsidP="0086296D">
      <w:pPr>
        <w:pStyle w:val="PL"/>
        <w:rPr>
          <w:lang w:val="en-US"/>
        </w:rPr>
      </w:pPr>
      <w:r w:rsidRPr="002E5CBA">
        <w:rPr>
          <w:lang w:val="en-US"/>
        </w:rPr>
        <w:t xml:space="preserve">                      schema:</w:t>
      </w:r>
    </w:p>
    <w:p w14:paraId="32EA0325" w14:textId="4E39D94F" w:rsidR="0086296D" w:rsidRPr="002E5CBA" w:rsidRDefault="0086296D" w:rsidP="0086296D">
      <w:pPr>
        <w:pStyle w:val="PL"/>
        <w:rPr>
          <w:lang w:val="en-US"/>
        </w:rPr>
      </w:pPr>
      <w:r w:rsidRPr="002E5CBA">
        <w:rPr>
          <w:lang w:val="en-US"/>
        </w:rPr>
        <w:t xml:space="preserve">                        type: string</w:t>
      </w:r>
    </w:p>
    <w:p w14:paraId="32EA0326" w14:textId="77777777" w:rsidR="0086296D" w:rsidRDefault="0086296D" w:rsidP="0086296D">
      <w:pPr>
        <w:pStyle w:val="PL"/>
        <w:rPr>
          <w:lang w:val="en-US"/>
        </w:rPr>
      </w:pPr>
      <w:r w:rsidRPr="002E5CBA">
        <w:rPr>
          <w:lang w:val="en-US"/>
        </w:rPr>
        <w:t xml:space="preserve">        default:</w:t>
      </w:r>
    </w:p>
    <w:p w14:paraId="32EA0327" w14:textId="77777777" w:rsidR="00900417" w:rsidRPr="002E5CBA"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28" w14:textId="27A29609" w:rsidR="0086296D" w:rsidRPr="002E5CBA" w:rsidRDefault="0086296D" w:rsidP="0086296D">
      <w:pPr>
        <w:pStyle w:val="PL"/>
        <w:rPr>
          <w:lang w:val="en-US"/>
        </w:rPr>
      </w:pPr>
    </w:p>
    <w:p w14:paraId="32EA0329" w14:textId="10287E0A" w:rsidR="0086296D" w:rsidRPr="002E5CBA" w:rsidRDefault="0086296D" w:rsidP="0086296D">
      <w:pPr>
        <w:pStyle w:val="PL"/>
        <w:rPr>
          <w:lang w:val="en-US"/>
        </w:rPr>
      </w:pPr>
    </w:p>
    <w:p w14:paraId="32EA032A" w14:textId="77777777" w:rsidR="0086296D" w:rsidRPr="002E5CBA" w:rsidRDefault="0086296D" w:rsidP="0086296D">
      <w:pPr>
        <w:pStyle w:val="PL"/>
        <w:rPr>
          <w:lang w:val="en-US"/>
        </w:rPr>
      </w:pPr>
      <w:r w:rsidRPr="002E5CBA">
        <w:rPr>
          <w:lang w:val="en-US"/>
        </w:rPr>
        <w:t xml:space="preserve">  /sm-contexts/{smContextRef}</w:t>
      </w:r>
      <w:r>
        <w:rPr>
          <w:lang w:val="en-US"/>
        </w:rPr>
        <w:t>/retrieve</w:t>
      </w:r>
      <w:r w:rsidRPr="002E5CBA">
        <w:rPr>
          <w:lang w:val="en-US"/>
        </w:rPr>
        <w:t>:</w:t>
      </w:r>
    </w:p>
    <w:p w14:paraId="32EA032B" w14:textId="77777777" w:rsidR="0086296D" w:rsidRPr="002E5CBA" w:rsidRDefault="0086296D" w:rsidP="0086296D">
      <w:pPr>
        <w:pStyle w:val="PL"/>
        <w:rPr>
          <w:lang w:val="en-US"/>
        </w:rPr>
      </w:pPr>
      <w:r w:rsidRPr="002E5CBA">
        <w:rPr>
          <w:lang w:val="en-US"/>
        </w:rPr>
        <w:t xml:space="preserve">    </w:t>
      </w:r>
      <w:r>
        <w:rPr>
          <w:lang w:val="en-US"/>
        </w:rPr>
        <w:t>post</w:t>
      </w:r>
      <w:r w:rsidRPr="002E5CBA">
        <w:rPr>
          <w:lang w:val="en-US"/>
        </w:rPr>
        <w:t>:</w:t>
      </w:r>
    </w:p>
    <w:p w14:paraId="32EA032C" w14:textId="5459FE0A" w:rsidR="0086296D" w:rsidRPr="002E5CBA" w:rsidRDefault="0086296D" w:rsidP="0086296D">
      <w:pPr>
        <w:pStyle w:val="PL"/>
        <w:rPr>
          <w:lang w:val="en-US"/>
        </w:rPr>
      </w:pPr>
      <w:r w:rsidRPr="002E5CBA">
        <w:rPr>
          <w:lang w:val="en-US"/>
        </w:rPr>
        <w:t xml:space="preserve">      summary:  </w:t>
      </w:r>
      <w:r>
        <w:rPr>
          <w:lang w:val="en-US"/>
        </w:rPr>
        <w:t>Retrieve</w:t>
      </w:r>
      <w:r w:rsidRPr="002E5CBA">
        <w:rPr>
          <w:lang w:val="en-US"/>
        </w:rPr>
        <w:t xml:space="preserve"> SM Context</w:t>
      </w:r>
    </w:p>
    <w:p w14:paraId="32EA032D" w14:textId="77777777" w:rsidR="0086296D" w:rsidRPr="002E5CBA" w:rsidRDefault="0086296D" w:rsidP="0086296D">
      <w:pPr>
        <w:pStyle w:val="PL"/>
        <w:rPr>
          <w:lang w:val="en-US"/>
        </w:rPr>
      </w:pPr>
      <w:r w:rsidRPr="002E5CBA">
        <w:rPr>
          <w:lang w:val="en-US"/>
        </w:rPr>
        <w:t xml:space="preserve">      tags:</w:t>
      </w:r>
    </w:p>
    <w:p w14:paraId="32EA032E" w14:textId="77777777" w:rsidR="0086296D" w:rsidRPr="002E5CBA" w:rsidRDefault="0086296D" w:rsidP="0086296D">
      <w:pPr>
        <w:pStyle w:val="PL"/>
        <w:rPr>
          <w:lang w:val="en-US"/>
        </w:rPr>
      </w:pPr>
      <w:r w:rsidRPr="002E5CBA">
        <w:rPr>
          <w:lang w:val="en-US"/>
        </w:rPr>
        <w:t xml:space="preserve">        - Individual SM context</w:t>
      </w:r>
    </w:p>
    <w:p w14:paraId="32EA032F" w14:textId="77777777" w:rsidR="0086296D" w:rsidRPr="002E5CBA" w:rsidRDefault="0086296D" w:rsidP="0086296D">
      <w:pPr>
        <w:pStyle w:val="PL"/>
        <w:rPr>
          <w:lang w:val="en-US"/>
        </w:rPr>
      </w:pPr>
      <w:r w:rsidRPr="002E5CBA">
        <w:rPr>
          <w:lang w:val="en-US"/>
        </w:rPr>
        <w:t xml:space="preserve">      operationId: </w:t>
      </w:r>
      <w:r>
        <w:rPr>
          <w:lang w:val="en-US"/>
        </w:rPr>
        <w:t>Retrieve</w:t>
      </w:r>
      <w:r w:rsidRPr="002E5CBA">
        <w:rPr>
          <w:lang w:val="en-US"/>
        </w:rPr>
        <w:t>SmContext</w:t>
      </w:r>
    </w:p>
    <w:p w14:paraId="32EA0330" w14:textId="77777777" w:rsidR="0086296D" w:rsidRPr="002E5CBA" w:rsidRDefault="0086296D" w:rsidP="0086296D">
      <w:pPr>
        <w:pStyle w:val="PL"/>
        <w:rPr>
          <w:lang w:val="en-US"/>
        </w:rPr>
      </w:pPr>
      <w:r w:rsidRPr="002E5CBA">
        <w:rPr>
          <w:lang w:val="en-US"/>
        </w:rPr>
        <w:t xml:space="preserve">      parameters:</w:t>
      </w:r>
    </w:p>
    <w:p w14:paraId="32EA0331" w14:textId="77777777" w:rsidR="0086296D" w:rsidRPr="002E5CBA" w:rsidRDefault="0086296D" w:rsidP="0086296D">
      <w:pPr>
        <w:pStyle w:val="PL"/>
        <w:rPr>
          <w:lang w:val="en-US"/>
        </w:rPr>
      </w:pPr>
      <w:r w:rsidRPr="002E5CBA">
        <w:rPr>
          <w:lang w:val="en-US"/>
        </w:rPr>
        <w:t xml:space="preserve">        - name: smContextRef</w:t>
      </w:r>
    </w:p>
    <w:p w14:paraId="32EA0332" w14:textId="77777777" w:rsidR="0086296D" w:rsidRPr="002E5CBA" w:rsidRDefault="0086296D" w:rsidP="0086296D">
      <w:pPr>
        <w:pStyle w:val="PL"/>
        <w:rPr>
          <w:lang w:val="en-US"/>
        </w:rPr>
      </w:pPr>
      <w:r w:rsidRPr="002E5CBA">
        <w:rPr>
          <w:lang w:val="en-US"/>
        </w:rPr>
        <w:t xml:space="preserve">          in: path</w:t>
      </w:r>
    </w:p>
    <w:p w14:paraId="32EA0333" w14:textId="1B73B7E7" w:rsidR="0086296D" w:rsidRPr="002E5CBA" w:rsidRDefault="0086296D" w:rsidP="0086296D">
      <w:pPr>
        <w:pStyle w:val="PL"/>
        <w:rPr>
          <w:lang w:val="en-US"/>
        </w:rPr>
      </w:pPr>
      <w:r w:rsidRPr="002E5CBA">
        <w:rPr>
          <w:lang w:val="en-US"/>
        </w:rPr>
        <w:t xml:space="preserve">          description:  SM context reference</w:t>
      </w:r>
    </w:p>
    <w:p w14:paraId="32EA0334" w14:textId="4162CC78" w:rsidR="0086296D" w:rsidRPr="002E5CBA" w:rsidRDefault="0086296D" w:rsidP="0086296D">
      <w:pPr>
        <w:pStyle w:val="PL"/>
        <w:rPr>
          <w:lang w:val="en-US"/>
        </w:rPr>
      </w:pPr>
      <w:r w:rsidRPr="002E5CBA">
        <w:rPr>
          <w:lang w:val="en-US"/>
        </w:rPr>
        <w:t xml:space="preserve">          required: true</w:t>
      </w:r>
    </w:p>
    <w:p w14:paraId="32EA0335" w14:textId="77777777" w:rsidR="0086296D" w:rsidRPr="002E5CBA" w:rsidRDefault="0086296D" w:rsidP="0086296D">
      <w:pPr>
        <w:pStyle w:val="PL"/>
        <w:rPr>
          <w:lang w:val="en-US"/>
        </w:rPr>
      </w:pPr>
      <w:r w:rsidRPr="002E5CBA">
        <w:rPr>
          <w:lang w:val="en-US"/>
        </w:rPr>
        <w:t xml:space="preserve">          schema:</w:t>
      </w:r>
    </w:p>
    <w:p w14:paraId="32EA0336" w14:textId="064AF03D" w:rsidR="0086296D" w:rsidRPr="002E5CBA" w:rsidRDefault="0086296D" w:rsidP="0086296D">
      <w:pPr>
        <w:pStyle w:val="PL"/>
        <w:rPr>
          <w:lang w:val="en-US"/>
        </w:rPr>
      </w:pPr>
      <w:r w:rsidRPr="002E5CBA">
        <w:rPr>
          <w:lang w:val="en-US"/>
        </w:rPr>
        <w:t xml:space="preserve">            type: string</w:t>
      </w:r>
    </w:p>
    <w:p w14:paraId="32EA0337" w14:textId="77777777" w:rsidR="0086296D" w:rsidRPr="002E5CBA" w:rsidRDefault="0086296D" w:rsidP="0086296D">
      <w:pPr>
        <w:pStyle w:val="PL"/>
        <w:rPr>
          <w:lang w:val="en-US"/>
        </w:rPr>
      </w:pPr>
      <w:r w:rsidRPr="002E5CBA">
        <w:rPr>
          <w:lang w:val="en-US"/>
        </w:rPr>
        <w:t xml:space="preserve">      requestBody:</w:t>
      </w:r>
    </w:p>
    <w:p w14:paraId="32EA0338" w14:textId="77777777" w:rsidR="0086296D" w:rsidRPr="002E5CBA" w:rsidRDefault="0086296D" w:rsidP="0086296D">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32EA0339" w14:textId="77777777" w:rsidR="0086296D" w:rsidRPr="002E5CBA" w:rsidRDefault="0086296D" w:rsidP="0086296D">
      <w:pPr>
        <w:pStyle w:val="PL"/>
        <w:rPr>
          <w:lang w:val="en-US"/>
        </w:rPr>
      </w:pPr>
      <w:r w:rsidRPr="002E5CBA">
        <w:rPr>
          <w:lang w:val="en-US"/>
        </w:rPr>
        <w:t xml:space="preserve">        required: </w:t>
      </w:r>
      <w:r>
        <w:rPr>
          <w:lang w:val="en-US"/>
        </w:rPr>
        <w:t>false</w:t>
      </w:r>
    </w:p>
    <w:p w14:paraId="32EA033A" w14:textId="77777777" w:rsidR="0086296D" w:rsidRPr="002E5CBA" w:rsidRDefault="0086296D" w:rsidP="0086296D">
      <w:pPr>
        <w:pStyle w:val="PL"/>
        <w:rPr>
          <w:lang w:val="en-US"/>
        </w:rPr>
      </w:pPr>
      <w:r w:rsidRPr="002E5CBA">
        <w:rPr>
          <w:lang w:val="en-US"/>
        </w:rPr>
        <w:t xml:space="preserve">        content:</w:t>
      </w:r>
    </w:p>
    <w:p w14:paraId="32EA033B" w14:textId="03EF0312" w:rsidR="0086296D" w:rsidRPr="002E5CBA" w:rsidRDefault="0086296D" w:rsidP="0086296D">
      <w:pPr>
        <w:pStyle w:val="PL"/>
        <w:rPr>
          <w:lang w:val="en-US"/>
        </w:rPr>
      </w:pPr>
      <w:r w:rsidRPr="002E5CBA">
        <w:rPr>
          <w:lang w:val="en-US"/>
        </w:rPr>
        <w:t xml:space="preserve">          application/json:</w:t>
      </w:r>
    </w:p>
    <w:p w14:paraId="32EA033C" w14:textId="77777777" w:rsidR="0086296D" w:rsidRPr="002E5CBA" w:rsidRDefault="0086296D" w:rsidP="0086296D">
      <w:pPr>
        <w:pStyle w:val="PL"/>
        <w:rPr>
          <w:lang w:val="en-US"/>
        </w:rPr>
      </w:pPr>
      <w:r w:rsidRPr="002E5CBA">
        <w:rPr>
          <w:lang w:val="en-US"/>
        </w:rPr>
        <w:t xml:space="preserve">            schema:</w:t>
      </w:r>
    </w:p>
    <w:p w14:paraId="32EA033D" w14:textId="77777777" w:rsidR="0086296D" w:rsidRPr="002E5CBA" w:rsidRDefault="0086296D" w:rsidP="0086296D">
      <w:pPr>
        <w:pStyle w:val="PL"/>
        <w:rPr>
          <w:lang w:val="en-US"/>
        </w:rPr>
      </w:pPr>
      <w:r w:rsidRPr="002E5CBA">
        <w:rPr>
          <w:lang w:val="en-US"/>
        </w:rPr>
        <w:t xml:space="preserve">              $ref: '#/components/schemas/SmContext</w:t>
      </w:r>
      <w:r>
        <w:rPr>
          <w:lang w:val="en-US"/>
        </w:rPr>
        <w:t>Retrieve</w:t>
      </w:r>
      <w:r w:rsidRPr="002E5CBA">
        <w:rPr>
          <w:lang w:val="en-US"/>
        </w:rPr>
        <w:t>Data'</w:t>
      </w:r>
    </w:p>
    <w:p w14:paraId="32EA033E" w14:textId="77777777" w:rsidR="0086296D" w:rsidRPr="002E5CBA" w:rsidRDefault="0086296D" w:rsidP="0086296D">
      <w:pPr>
        <w:pStyle w:val="PL"/>
        <w:rPr>
          <w:lang w:val="en-US"/>
        </w:rPr>
      </w:pPr>
      <w:r w:rsidRPr="002E5CBA">
        <w:rPr>
          <w:lang w:val="en-US"/>
        </w:rPr>
        <w:t xml:space="preserve">      responses:</w:t>
      </w:r>
    </w:p>
    <w:p w14:paraId="32EA033F" w14:textId="77777777" w:rsidR="0086296D" w:rsidRPr="002E5CBA" w:rsidRDefault="0086296D" w:rsidP="0086296D">
      <w:pPr>
        <w:pStyle w:val="PL"/>
        <w:rPr>
          <w:lang w:val="en-US"/>
        </w:rPr>
      </w:pPr>
      <w:r w:rsidRPr="002E5CBA">
        <w:rPr>
          <w:lang w:val="en-US"/>
        </w:rPr>
        <w:t xml:space="preserve">        '200':</w:t>
      </w:r>
    </w:p>
    <w:p w14:paraId="32EA0340" w14:textId="77777777" w:rsidR="0086296D" w:rsidRPr="002E5CBA" w:rsidRDefault="0086296D" w:rsidP="0086296D">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32EA0341" w14:textId="77777777" w:rsidR="0086296D" w:rsidRPr="002E5CBA" w:rsidRDefault="0086296D" w:rsidP="0086296D">
      <w:pPr>
        <w:pStyle w:val="PL"/>
        <w:rPr>
          <w:lang w:val="en-US"/>
        </w:rPr>
      </w:pPr>
      <w:r w:rsidRPr="002E5CBA">
        <w:rPr>
          <w:lang w:val="en-US"/>
        </w:rPr>
        <w:t xml:space="preserve">          content:</w:t>
      </w:r>
    </w:p>
    <w:p w14:paraId="32EA0342" w14:textId="77777777" w:rsidR="0086296D" w:rsidRPr="002E5CBA" w:rsidRDefault="0086296D" w:rsidP="0086296D">
      <w:pPr>
        <w:pStyle w:val="PL"/>
        <w:rPr>
          <w:lang w:val="en-US"/>
        </w:rPr>
      </w:pPr>
      <w:r w:rsidRPr="002E5CBA">
        <w:rPr>
          <w:lang w:val="en-US"/>
        </w:rPr>
        <w:t xml:space="preserve">            application/json:</w:t>
      </w:r>
    </w:p>
    <w:p w14:paraId="32EA0343" w14:textId="77777777" w:rsidR="0086296D" w:rsidRPr="002E5CBA" w:rsidRDefault="0086296D" w:rsidP="0086296D">
      <w:pPr>
        <w:pStyle w:val="PL"/>
        <w:rPr>
          <w:lang w:val="en-US"/>
        </w:rPr>
      </w:pPr>
      <w:r w:rsidRPr="002E5CBA">
        <w:rPr>
          <w:lang w:val="en-US"/>
        </w:rPr>
        <w:t xml:space="preserve">              schema:</w:t>
      </w:r>
    </w:p>
    <w:p w14:paraId="32EA0344" w14:textId="77777777" w:rsidR="0086296D" w:rsidRDefault="0086296D" w:rsidP="0086296D">
      <w:pPr>
        <w:pStyle w:val="PL"/>
        <w:rPr>
          <w:lang w:val="en-US"/>
        </w:rPr>
      </w:pPr>
      <w:r w:rsidRPr="002E5CBA">
        <w:rPr>
          <w:lang w:val="en-US"/>
        </w:rPr>
        <w:t xml:space="preserve">                $ref: '#/com</w:t>
      </w:r>
      <w:r w:rsidR="00BD4D8C">
        <w:rPr>
          <w:lang w:val="en-US"/>
        </w:rPr>
        <w:t>ponents/schemas/SmContextRetrieved</w:t>
      </w:r>
      <w:r w:rsidRPr="002E5CBA">
        <w:rPr>
          <w:lang w:val="en-US"/>
        </w:rPr>
        <w:t>Data'</w:t>
      </w:r>
    </w:p>
    <w:p w14:paraId="32EA0345" w14:textId="77777777" w:rsidR="0021658A" w:rsidRDefault="0086296D" w:rsidP="0086296D">
      <w:pPr>
        <w:pStyle w:val="PL"/>
        <w:rPr>
          <w:lang w:val="en-US"/>
        </w:rPr>
      </w:pPr>
      <w:r w:rsidRPr="002E5CBA">
        <w:rPr>
          <w:lang w:val="en-US"/>
        </w:rPr>
        <w:t xml:space="preserve">        '</w:t>
      </w:r>
      <w:r>
        <w:rPr>
          <w:lang w:val="en-US"/>
        </w:rPr>
        <w:t>4</w:t>
      </w:r>
      <w:r w:rsidRPr="002E5CBA">
        <w:rPr>
          <w:lang w:val="en-US"/>
        </w:rPr>
        <w:t>00':</w:t>
      </w:r>
    </w:p>
    <w:p w14:paraId="32EA0346" w14:textId="77777777" w:rsidR="0086296D" w:rsidRDefault="0021658A" w:rsidP="0086296D">
      <w:pPr>
        <w:pStyle w:val="PL"/>
        <w:rPr>
          <w:lang w:val="en-US"/>
        </w:rPr>
      </w:pPr>
      <w:r w:rsidRPr="00046E6A">
        <w:rPr>
          <w:lang w:val="en-US"/>
        </w:rPr>
        <w:t xml:space="preserve">        </w:t>
      </w:r>
      <w:r>
        <w:rPr>
          <w:lang w:val="en-US"/>
        </w:rPr>
        <w:t xml:space="preserve">  </w:t>
      </w:r>
      <w:r w:rsidR="0086296D" w:rsidRPr="00046E6A">
        <w:rPr>
          <w:lang w:val="en-US"/>
        </w:rPr>
        <w:t>$ref: 'TS29571_CommonData.yaml#/components/responses/400'</w:t>
      </w:r>
    </w:p>
    <w:p w14:paraId="32EA0347" w14:textId="77777777" w:rsidR="0086296D" w:rsidRPr="00046E6A" w:rsidRDefault="0086296D" w:rsidP="0086296D">
      <w:pPr>
        <w:pStyle w:val="PL"/>
        <w:rPr>
          <w:lang w:val="en-US"/>
        </w:rPr>
      </w:pPr>
      <w:r w:rsidRPr="002E5CBA">
        <w:rPr>
          <w:lang w:val="en-US"/>
        </w:rPr>
        <w:t xml:space="preserve">        '</w:t>
      </w:r>
      <w:r>
        <w:rPr>
          <w:lang w:val="en-US"/>
        </w:rPr>
        <w:t>403</w:t>
      </w:r>
      <w:r w:rsidRPr="002E5CBA">
        <w:rPr>
          <w:lang w:val="en-US"/>
        </w:rPr>
        <w:t>':</w:t>
      </w:r>
    </w:p>
    <w:p w14:paraId="32EA0348"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32EA0349" w14:textId="77777777" w:rsidR="0086296D" w:rsidRPr="0026346C" w:rsidRDefault="0086296D" w:rsidP="0086296D">
      <w:pPr>
        <w:pStyle w:val="PL"/>
        <w:rPr>
          <w:lang w:val="en-US"/>
        </w:rPr>
      </w:pPr>
      <w:r w:rsidRPr="002E5CBA">
        <w:rPr>
          <w:lang w:val="en-US"/>
        </w:rPr>
        <w:t xml:space="preserve">        '</w:t>
      </w:r>
      <w:r>
        <w:rPr>
          <w:lang w:val="en-US"/>
        </w:rPr>
        <w:t>404</w:t>
      </w:r>
      <w:r w:rsidRPr="002E5CBA">
        <w:rPr>
          <w:lang w:val="en-US"/>
        </w:rPr>
        <w:t>':</w:t>
      </w:r>
    </w:p>
    <w:p w14:paraId="32EA034A"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2EA034B" w14:textId="035571C8" w:rsidR="00863E04" w:rsidRDefault="00863E04" w:rsidP="00863E04">
      <w:pPr>
        <w:pStyle w:val="PL"/>
        <w:rPr>
          <w:lang w:val="en-US"/>
        </w:rPr>
      </w:pPr>
      <w:r w:rsidRPr="002E5CBA">
        <w:rPr>
          <w:lang w:val="en-US"/>
        </w:rPr>
        <w:t xml:space="preserve">        </w:t>
      </w:r>
      <w:r>
        <w:rPr>
          <w:lang w:val="en-US"/>
        </w:rPr>
        <w:t>'411':</w:t>
      </w:r>
    </w:p>
    <w:p w14:paraId="32EA034C"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34D" w14:textId="7FFAA785" w:rsidR="00863E04" w:rsidRDefault="00863E04" w:rsidP="00863E04">
      <w:pPr>
        <w:pStyle w:val="PL"/>
        <w:rPr>
          <w:lang w:val="en-US"/>
        </w:rPr>
      </w:pPr>
      <w:r w:rsidRPr="002E5CBA">
        <w:rPr>
          <w:lang w:val="en-US"/>
        </w:rPr>
        <w:t xml:space="preserve">        </w:t>
      </w:r>
      <w:r>
        <w:rPr>
          <w:lang w:val="en-US"/>
        </w:rPr>
        <w:t>'413':</w:t>
      </w:r>
    </w:p>
    <w:p w14:paraId="32EA034E"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34F" w14:textId="4DF99D6B" w:rsidR="00863E04" w:rsidRDefault="00863E04" w:rsidP="00863E04">
      <w:pPr>
        <w:pStyle w:val="PL"/>
        <w:rPr>
          <w:lang w:val="en-US"/>
        </w:rPr>
      </w:pPr>
      <w:r w:rsidRPr="002E5CBA">
        <w:rPr>
          <w:lang w:val="en-US"/>
        </w:rPr>
        <w:t xml:space="preserve">        </w:t>
      </w:r>
      <w:r>
        <w:rPr>
          <w:lang w:val="en-US"/>
        </w:rPr>
        <w:t>'415':</w:t>
      </w:r>
    </w:p>
    <w:p w14:paraId="32EA0350" w14:textId="10162DF3"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9D2E2E2" w14:textId="7C18E543" w:rsidR="00141339" w:rsidRDefault="00141339" w:rsidP="00141339">
      <w:pPr>
        <w:pStyle w:val="PL"/>
        <w:rPr>
          <w:lang w:val="en-US"/>
        </w:rPr>
      </w:pPr>
      <w:r w:rsidRPr="002E5CBA">
        <w:rPr>
          <w:lang w:val="en-US"/>
        </w:rPr>
        <w:t xml:space="preserve">       </w:t>
      </w:r>
      <w:r>
        <w:rPr>
          <w:lang w:val="en-US"/>
        </w:rPr>
        <w:t xml:space="preserve"> '429':</w:t>
      </w:r>
    </w:p>
    <w:p w14:paraId="3DED8152" w14:textId="45F58763" w:rsidR="00141339" w:rsidRDefault="00141339" w:rsidP="0086296D">
      <w:pPr>
        <w:pStyle w:val="PL"/>
        <w:rPr>
          <w:lang w:val="en-US"/>
        </w:rPr>
      </w:pPr>
      <w:r w:rsidRPr="002E5CBA">
        <w:rPr>
          <w:lang w:val="en-US"/>
        </w:rPr>
        <w:lastRenderedPageBreak/>
        <w:t xml:space="preserve">          </w:t>
      </w:r>
      <w:r w:rsidRPr="001F14B1">
        <w:rPr>
          <w:lang w:val="en-US"/>
        </w:rPr>
        <w:t>$ref: 'TS29571_CommonDat</w:t>
      </w:r>
      <w:r>
        <w:rPr>
          <w:lang w:val="en-US"/>
        </w:rPr>
        <w:t>a.yaml#/components/responses/429</w:t>
      </w:r>
      <w:r w:rsidRPr="001F14B1">
        <w:rPr>
          <w:lang w:val="en-US"/>
        </w:rPr>
        <w:t>'</w:t>
      </w:r>
    </w:p>
    <w:p w14:paraId="32EA0351" w14:textId="77777777" w:rsidR="0086296D" w:rsidRPr="0026346C" w:rsidRDefault="0086296D" w:rsidP="0086296D">
      <w:pPr>
        <w:pStyle w:val="PL"/>
        <w:rPr>
          <w:lang w:val="en-US"/>
        </w:rPr>
      </w:pPr>
      <w:r w:rsidRPr="002E5CBA">
        <w:rPr>
          <w:lang w:val="en-US"/>
        </w:rPr>
        <w:t xml:space="preserve">        '</w:t>
      </w:r>
      <w:r>
        <w:rPr>
          <w:lang w:val="en-US"/>
        </w:rPr>
        <w:t>500</w:t>
      </w:r>
      <w:r w:rsidRPr="002E5CBA">
        <w:rPr>
          <w:lang w:val="en-US"/>
        </w:rPr>
        <w:t>':</w:t>
      </w:r>
    </w:p>
    <w:p w14:paraId="32EA0352" w14:textId="77777777" w:rsidR="0086296D" w:rsidRDefault="0086296D" w:rsidP="008629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2EA0355"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356" w14:textId="77777777" w:rsidR="0086296D" w:rsidRDefault="0086296D" w:rsidP="0086296D">
      <w:pPr>
        <w:pStyle w:val="PL"/>
        <w:rPr>
          <w:lang w:val="en-US"/>
        </w:rPr>
      </w:pPr>
      <w:r w:rsidRPr="008F2F3C">
        <w:t xml:space="preserve">        </w:t>
      </w:r>
      <w:r>
        <w:t xml:space="preserve">  </w:t>
      </w:r>
      <w:r w:rsidRPr="008F2F3C">
        <w:t>$ref: 'TS29571_CommonData.yaml#/components/responses/</w:t>
      </w:r>
      <w:r>
        <w:t>503</w:t>
      </w:r>
      <w:r w:rsidRPr="008F2F3C">
        <w:t>'</w:t>
      </w:r>
    </w:p>
    <w:p w14:paraId="32EA0357" w14:textId="77777777" w:rsidR="0086296D" w:rsidRDefault="0086296D" w:rsidP="0086296D">
      <w:pPr>
        <w:pStyle w:val="PL"/>
        <w:rPr>
          <w:lang w:val="en-US"/>
        </w:rPr>
      </w:pPr>
      <w:r w:rsidRPr="002E5CBA">
        <w:rPr>
          <w:lang w:val="en-US"/>
        </w:rPr>
        <w:t xml:space="preserve">        default:</w:t>
      </w:r>
    </w:p>
    <w:p w14:paraId="32EA0358"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59" w14:textId="5DCDC8E5" w:rsidR="0086296D" w:rsidRPr="002E5CBA" w:rsidRDefault="0086296D" w:rsidP="0086296D">
      <w:pPr>
        <w:pStyle w:val="PL"/>
        <w:rPr>
          <w:lang w:val="en-US"/>
        </w:rPr>
      </w:pPr>
    </w:p>
    <w:p w14:paraId="32EA035A" w14:textId="3AA0CEFC" w:rsidR="0086296D" w:rsidRPr="002E5CBA" w:rsidRDefault="0086296D" w:rsidP="0086296D">
      <w:pPr>
        <w:pStyle w:val="PL"/>
        <w:rPr>
          <w:lang w:val="en-US"/>
        </w:rPr>
      </w:pPr>
      <w:r w:rsidRPr="002E5CBA">
        <w:rPr>
          <w:lang w:val="en-US"/>
        </w:rPr>
        <w:t xml:space="preserve">  /sm-contexts/{smContextRef}/modify:</w:t>
      </w:r>
    </w:p>
    <w:p w14:paraId="32EA035B" w14:textId="77777777" w:rsidR="0086296D" w:rsidRPr="002E5CBA" w:rsidRDefault="0086296D" w:rsidP="0086296D">
      <w:pPr>
        <w:pStyle w:val="PL"/>
        <w:rPr>
          <w:lang w:val="en-US"/>
        </w:rPr>
      </w:pPr>
      <w:r w:rsidRPr="002E5CBA">
        <w:rPr>
          <w:lang w:val="en-US"/>
        </w:rPr>
        <w:t xml:space="preserve">    post:</w:t>
      </w:r>
    </w:p>
    <w:p w14:paraId="32EA035C" w14:textId="6E2F14B7" w:rsidR="0086296D" w:rsidRPr="002E5CBA" w:rsidRDefault="0086296D" w:rsidP="0086296D">
      <w:pPr>
        <w:pStyle w:val="PL"/>
        <w:rPr>
          <w:lang w:val="en-US"/>
        </w:rPr>
      </w:pPr>
      <w:r w:rsidRPr="002E5CBA">
        <w:rPr>
          <w:lang w:val="en-US"/>
        </w:rPr>
        <w:t xml:space="preserve">      summary:  Update SM Context</w:t>
      </w:r>
    </w:p>
    <w:p w14:paraId="32EA035D" w14:textId="77777777" w:rsidR="0086296D" w:rsidRPr="002E5CBA" w:rsidRDefault="0086296D" w:rsidP="0086296D">
      <w:pPr>
        <w:pStyle w:val="PL"/>
        <w:rPr>
          <w:lang w:val="en-US"/>
        </w:rPr>
      </w:pPr>
      <w:r w:rsidRPr="002E5CBA">
        <w:rPr>
          <w:lang w:val="en-US"/>
        </w:rPr>
        <w:t xml:space="preserve">      tags:</w:t>
      </w:r>
    </w:p>
    <w:p w14:paraId="32EA035E" w14:textId="77777777" w:rsidR="0086296D" w:rsidRPr="002E5CBA" w:rsidRDefault="0086296D" w:rsidP="0086296D">
      <w:pPr>
        <w:pStyle w:val="PL"/>
        <w:rPr>
          <w:lang w:val="en-US"/>
        </w:rPr>
      </w:pPr>
      <w:r w:rsidRPr="002E5CBA">
        <w:rPr>
          <w:lang w:val="en-US"/>
        </w:rPr>
        <w:t xml:space="preserve">        - Individual SM context</w:t>
      </w:r>
    </w:p>
    <w:p w14:paraId="32EA035F" w14:textId="77777777" w:rsidR="0086296D" w:rsidRPr="002E5CBA" w:rsidRDefault="0086296D" w:rsidP="0086296D">
      <w:pPr>
        <w:pStyle w:val="PL"/>
        <w:rPr>
          <w:lang w:val="en-US"/>
        </w:rPr>
      </w:pPr>
      <w:r w:rsidRPr="002E5CBA">
        <w:rPr>
          <w:lang w:val="en-US"/>
        </w:rPr>
        <w:t xml:space="preserve">      operationId: UpdateSmContext</w:t>
      </w:r>
    </w:p>
    <w:p w14:paraId="32EA0360" w14:textId="77777777" w:rsidR="0086296D" w:rsidRPr="002E5CBA" w:rsidRDefault="0086296D" w:rsidP="0086296D">
      <w:pPr>
        <w:pStyle w:val="PL"/>
        <w:rPr>
          <w:lang w:val="en-US"/>
        </w:rPr>
      </w:pPr>
      <w:r w:rsidRPr="002E5CBA">
        <w:rPr>
          <w:lang w:val="en-US"/>
        </w:rPr>
        <w:t xml:space="preserve">      parameters:</w:t>
      </w:r>
    </w:p>
    <w:p w14:paraId="32EA0361" w14:textId="77777777" w:rsidR="0086296D" w:rsidRPr="002E5CBA" w:rsidRDefault="0086296D" w:rsidP="0086296D">
      <w:pPr>
        <w:pStyle w:val="PL"/>
        <w:rPr>
          <w:lang w:val="en-US"/>
        </w:rPr>
      </w:pPr>
      <w:r w:rsidRPr="002E5CBA">
        <w:rPr>
          <w:lang w:val="en-US"/>
        </w:rPr>
        <w:t xml:space="preserve">        - name: smContextRef</w:t>
      </w:r>
    </w:p>
    <w:p w14:paraId="32EA0362" w14:textId="77777777" w:rsidR="0086296D" w:rsidRPr="002E5CBA" w:rsidRDefault="0086296D" w:rsidP="0086296D">
      <w:pPr>
        <w:pStyle w:val="PL"/>
        <w:rPr>
          <w:lang w:val="en-US"/>
        </w:rPr>
      </w:pPr>
      <w:r w:rsidRPr="002E5CBA">
        <w:rPr>
          <w:lang w:val="en-US"/>
        </w:rPr>
        <w:t xml:space="preserve">          in: path</w:t>
      </w:r>
    </w:p>
    <w:p w14:paraId="32EA0363" w14:textId="1F3A9E8D" w:rsidR="0086296D" w:rsidRPr="002E5CBA" w:rsidRDefault="0086296D" w:rsidP="0086296D">
      <w:pPr>
        <w:pStyle w:val="PL"/>
        <w:rPr>
          <w:lang w:val="en-US"/>
        </w:rPr>
      </w:pPr>
      <w:r w:rsidRPr="002E5CBA">
        <w:rPr>
          <w:lang w:val="en-US"/>
        </w:rPr>
        <w:t xml:space="preserve">          description:  SM context reference</w:t>
      </w:r>
    </w:p>
    <w:p w14:paraId="32EA0364" w14:textId="26E15A9F" w:rsidR="0086296D" w:rsidRPr="002E5CBA" w:rsidRDefault="0086296D" w:rsidP="0086296D">
      <w:pPr>
        <w:pStyle w:val="PL"/>
        <w:rPr>
          <w:lang w:val="en-US"/>
        </w:rPr>
      </w:pPr>
      <w:r w:rsidRPr="002E5CBA">
        <w:rPr>
          <w:lang w:val="en-US"/>
        </w:rPr>
        <w:t xml:space="preserve">          required: true</w:t>
      </w:r>
    </w:p>
    <w:p w14:paraId="32EA0365" w14:textId="77777777" w:rsidR="0086296D" w:rsidRPr="002E5CBA" w:rsidRDefault="0086296D" w:rsidP="0086296D">
      <w:pPr>
        <w:pStyle w:val="PL"/>
        <w:rPr>
          <w:lang w:val="en-US"/>
        </w:rPr>
      </w:pPr>
      <w:r w:rsidRPr="002E5CBA">
        <w:rPr>
          <w:lang w:val="en-US"/>
        </w:rPr>
        <w:t xml:space="preserve">          schema:</w:t>
      </w:r>
    </w:p>
    <w:p w14:paraId="32EA0366" w14:textId="2E5E3F9C" w:rsidR="0086296D" w:rsidRPr="002E5CBA" w:rsidRDefault="0086296D" w:rsidP="0086296D">
      <w:pPr>
        <w:pStyle w:val="PL"/>
        <w:rPr>
          <w:lang w:val="en-US"/>
        </w:rPr>
      </w:pPr>
      <w:r w:rsidRPr="002E5CBA">
        <w:rPr>
          <w:lang w:val="en-US"/>
        </w:rPr>
        <w:t xml:space="preserve">            type: string</w:t>
      </w:r>
    </w:p>
    <w:p w14:paraId="32EA0367" w14:textId="77777777" w:rsidR="0086296D" w:rsidRPr="002E5CBA" w:rsidRDefault="0086296D" w:rsidP="0086296D">
      <w:pPr>
        <w:pStyle w:val="PL"/>
        <w:rPr>
          <w:lang w:val="en-US"/>
        </w:rPr>
      </w:pPr>
      <w:r w:rsidRPr="002E5CBA">
        <w:rPr>
          <w:lang w:val="en-US"/>
        </w:rPr>
        <w:t xml:space="preserve">      requestBody:</w:t>
      </w:r>
    </w:p>
    <w:p w14:paraId="32EA0368" w14:textId="77777777" w:rsidR="0086296D" w:rsidRPr="002E5CBA" w:rsidRDefault="0086296D" w:rsidP="0086296D">
      <w:pPr>
        <w:pStyle w:val="PL"/>
        <w:rPr>
          <w:lang w:val="en-US"/>
        </w:rPr>
      </w:pPr>
      <w:r w:rsidRPr="002E5CBA">
        <w:rPr>
          <w:lang w:val="en-US"/>
        </w:rPr>
        <w:t xml:space="preserve">        description: representation of the updates to apply to the SM context</w:t>
      </w:r>
    </w:p>
    <w:p w14:paraId="32EA0369" w14:textId="77777777" w:rsidR="0086296D" w:rsidRPr="002E5CBA" w:rsidRDefault="0086296D" w:rsidP="0086296D">
      <w:pPr>
        <w:pStyle w:val="PL"/>
        <w:rPr>
          <w:lang w:val="en-US"/>
        </w:rPr>
      </w:pPr>
      <w:r w:rsidRPr="002E5CBA">
        <w:rPr>
          <w:lang w:val="en-US"/>
        </w:rPr>
        <w:t xml:space="preserve">        required: true</w:t>
      </w:r>
    </w:p>
    <w:p w14:paraId="32EA036A" w14:textId="77777777" w:rsidR="0086296D" w:rsidRPr="002E5CBA" w:rsidRDefault="0086296D" w:rsidP="0086296D">
      <w:pPr>
        <w:pStyle w:val="PL"/>
        <w:rPr>
          <w:lang w:val="en-US"/>
        </w:rPr>
      </w:pPr>
      <w:r w:rsidRPr="002E5CBA">
        <w:rPr>
          <w:lang w:val="en-US"/>
        </w:rPr>
        <w:t xml:space="preserve">        content:</w:t>
      </w:r>
    </w:p>
    <w:p w14:paraId="32EA036B" w14:textId="70BAFFD6" w:rsidR="0086296D" w:rsidRPr="002E5CBA" w:rsidRDefault="0086296D" w:rsidP="0086296D">
      <w:pPr>
        <w:pStyle w:val="PL"/>
        <w:rPr>
          <w:lang w:val="en-US"/>
        </w:rPr>
      </w:pPr>
      <w:r w:rsidRPr="002E5CBA">
        <w:rPr>
          <w:lang w:val="en-US"/>
        </w:rPr>
        <w:t xml:space="preserve">          application/json: # message without binary body part</w:t>
      </w:r>
    </w:p>
    <w:p w14:paraId="32EA036C" w14:textId="77777777" w:rsidR="0086296D" w:rsidRPr="002E5CBA" w:rsidRDefault="0086296D" w:rsidP="0086296D">
      <w:pPr>
        <w:pStyle w:val="PL"/>
        <w:rPr>
          <w:lang w:val="en-US"/>
        </w:rPr>
      </w:pPr>
      <w:r w:rsidRPr="002E5CBA">
        <w:rPr>
          <w:lang w:val="en-US"/>
        </w:rPr>
        <w:t xml:space="preserve">            schema:</w:t>
      </w:r>
    </w:p>
    <w:p w14:paraId="32EA036D" w14:textId="77777777" w:rsidR="0086296D" w:rsidRPr="002E5CBA" w:rsidRDefault="0086296D" w:rsidP="0086296D">
      <w:pPr>
        <w:pStyle w:val="PL"/>
        <w:rPr>
          <w:lang w:val="en-US"/>
        </w:rPr>
      </w:pPr>
      <w:r w:rsidRPr="002E5CBA">
        <w:rPr>
          <w:lang w:val="en-US"/>
        </w:rPr>
        <w:t xml:space="preserve">              $ref: '#/components/schemas/SmContextUpdateData'</w:t>
      </w:r>
    </w:p>
    <w:p w14:paraId="32EA036E" w14:textId="77777777" w:rsidR="0086296D" w:rsidRPr="002E5CBA" w:rsidRDefault="0086296D" w:rsidP="0086296D">
      <w:pPr>
        <w:pStyle w:val="PL"/>
        <w:rPr>
          <w:lang w:val="en-US"/>
        </w:rPr>
      </w:pPr>
      <w:r w:rsidRPr="002E5CBA">
        <w:rPr>
          <w:lang w:val="en-US"/>
        </w:rPr>
        <w:t xml:space="preserve">          multipart/related:  # message with binary body part(s)</w:t>
      </w:r>
    </w:p>
    <w:p w14:paraId="32EA036F" w14:textId="1D98E6C8" w:rsidR="0086296D" w:rsidRPr="002E5CBA" w:rsidRDefault="0086296D" w:rsidP="0086296D">
      <w:pPr>
        <w:pStyle w:val="PL"/>
        <w:rPr>
          <w:lang w:val="en-US"/>
        </w:rPr>
      </w:pPr>
      <w:r w:rsidRPr="002E5CBA">
        <w:rPr>
          <w:lang w:val="en-US"/>
        </w:rPr>
        <w:t xml:space="preserve">            schema:</w:t>
      </w:r>
    </w:p>
    <w:p w14:paraId="32EA0370" w14:textId="73624F19" w:rsidR="0086296D" w:rsidRPr="002E5CBA" w:rsidRDefault="0086296D" w:rsidP="0086296D">
      <w:pPr>
        <w:pStyle w:val="PL"/>
        <w:rPr>
          <w:lang w:val="en-US"/>
        </w:rPr>
      </w:pPr>
      <w:r w:rsidRPr="002E5CBA">
        <w:rPr>
          <w:lang w:val="en-US"/>
        </w:rPr>
        <w:t xml:space="preserve">              type: object</w:t>
      </w:r>
    </w:p>
    <w:p w14:paraId="32EA0371" w14:textId="51BC8AF6" w:rsidR="0086296D" w:rsidRPr="002E5CBA" w:rsidRDefault="0086296D" w:rsidP="0086296D">
      <w:pPr>
        <w:pStyle w:val="PL"/>
        <w:rPr>
          <w:lang w:val="en-US"/>
        </w:rPr>
      </w:pPr>
      <w:r w:rsidRPr="002E5CBA">
        <w:rPr>
          <w:lang w:val="en-US"/>
        </w:rPr>
        <w:t xml:space="preserve">              properties: # Request parts</w:t>
      </w:r>
    </w:p>
    <w:p w14:paraId="32EA0372" w14:textId="351FAD5D" w:rsidR="0086296D" w:rsidRPr="002E5CBA" w:rsidRDefault="0086296D" w:rsidP="0086296D">
      <w:pPr>
        <w:pStyle w:val="PL"/>
        <w:rPr>
          <w:lang w:val="en-US"/>
        </w:rPr>
      </w:pPr>
      <w:r w:rsidRPr="002E5CBA">
        <w:rPr>
          <w:lang w:val="en-US"/>
        </w:rPr>
        <w:t xml:space="preserve">                jsonData:</w:t>
      </w:r>
    </w:p>
    <w:p w14:paraId="32EA0373" w14:textId="698F39F7" w:rsidR="0086296D" w:rsidRPr="002E5CBA" w:rsidRDefault="0086296D" w:rsidP="0086296D">
      <w:pPr>
        <w:pStyle w:val="PL"/>
        <w:rPr>
          <w:lang w:val="en-US"/>
        </w:rPr>
      </w:pPr>
      <w:r w:rsidRPr="002E5CBA">
        <w:rPr>
          <w:lang w:val="en-US"/>
        </w:rPr>
        <w:t xml:space="preserve">                  $ref: '#/components/schemas/SmContextUpdateData'</w:t>
      </w:r>
    </w:p>
    <w:p w14:paraId="32EA0374" w14:textId="541D4D4B" w:rsidR="0086296D" w:rsidRPr="002E5CBA" w:rsidRDefault="0086296D" w:rsidP="0086296D">
      <w:pPr>
        <w:pStyle w:val="PL"/>
        <w:rPr>
          <w:lang w:val="en-US"/>
        </w:rPr>
      </w:pPr>
      <w:r w:rsidRPr="002E5CBA">
        <w:rPr>
          <w:lang w:val="en-US"/>
        </w:rPr>
        <w:t xml:space="preserve">                binaryDataN1SmMessage:</w:t>
      </w:r>
    </w:p>
    <w:p w14:paraId="32EA0375" w14:textId="4ECEAF2A" w:rsidR="0086296D" w:rsidRPr="002E5CBA" w:rsidRDefault="0086296D" w:rsidP="0086296D">
      <w:pPr>
        <w:pStyle w:val="PL"/>
        <w:rPr>
          <w:lang w:val="en-US"/>
        </w:rPr>
      </w:pPr>
      <w:r w:rsidRPr="002E5CBA">
        <w:rPr>
          <w:lang w:val="en-US"/>
        </w:rPr>
        <w:t xml:space="preserve">                  type: string</w:t>
      </w:r>
    </w:p>
    <w:p w14:paraId="32EA0376" w14:textId="339D2628" w:rsidR="0086296D" w:rsidRPr="002E5CBA" w:rsidRDefault="0086296D" w:rsidP="0086296D">
      <w:pPr>
        <w:pStyle w:val="PL"/>
        <w:rPr>
          <w:lang w:val="en-US"/>
        </w:rPr>
      </w:pPr>
      <w:r w:rsidRPr="002E5CBA">
        <w:rPr>
          <w:lang w:val="en-US"/>
        </w:rPr>
        <w:t xml:space="preserve">                  format: binary</w:t>
      </w:r>
    </w:p>
    <w:p w14:paraId="32EA0377" w14:textId="479D7D0B" w:rsidR="0086296D" w:rsidRPr="002E5CBA" w:rsidRDefault="0086296D" w:rsidP="0086296D">
      <w:pPr>
        <w:pStyle w:val="PL"/>
        <w:rPr>
          <w:lang w:val="en-US"/>
        </w:rPr>
      </w:pPr>
      <w:r w:rsidRPr="002E5CBA">
        <w:rPr>
          <w:lang w:val="en-US"/>
        </w:rPr>
        <w:t xml:space="preserve">                binaryDataN2SmInformation:</w:t>
      </w:r>
    </w:p>
    <w:p w14:paraId="32EA0378" w14:textId="0340D5C1" w:rsidR="0086296D" w:rsidRPr="002E5CBA" w:rsidRDefault="0086296D" w:rsidP="0086296D">
      <w:pPr>
        <w:pStyle w:val="PL"/>
        <w:rPr>
          <w:lang w:val="en-US"/>
        </w:rPr>
      </w:pPr>
      <w:r w:rsidRPr="002E5CBA">
        <w:rPr>
          <w:lang w:val="en-US"/>
        </w:rPr>
        <w:t xml:space="preserve">                  type: string</w:t>
      </w:r>
    </w:p>
    <w:p w14:paraId="32EA0379" w14:textId="2041D26D" w:rsidR="0086296D" w:rsidRDefault="0086296D" w:rsidP="0086296D">
      <w:pPr>
        <w:pStyle w:val="PL"/>
        <w:rPr>
          <w:lang w:val="en-US"/>
        </w:rPr>
      </w:pPr>
      <w:r w:rsidRPr="002E5CBA">
        <w:rPr>
          <w:lang w:val="en-US"/>
        </w:rPr>
        <w:t xml:space="preserve">                  format: binary</w:t>
      </w:r>
    </w:p>
    <w:p w14:paraId="150E1C57" w14:textId="180CB573"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961F9A4" w14:textId="010A861D" w:rsidR="00E1292F" w:rsidRPr="002E5CBA" w:rsidRDefault="00E1292F" w:rsidP="00E1292F">
      <w:pPr>
        <w:pStyle w:val="PL"/>
        <w:rPr>
          <w:lang w:val="en-US"/>
        </w:rPr>
      </w:pPr>
      <w:r w:rsidRPr="002E5CBA">
        <w:rPr>
          <w:lang w:val="en-US"/>
        </w:rPr>
        <w:t xml:space="preserve">                  type: string</w:t>
      </w:r>
    </w:p>
    <w:p w14:paraId="3C48C439" w14:textId="736F46F1" w:rsidR="00E1292F" w:rsidRPr="002E5CBA" w:rsidRDefault="00E1292F" w:rsidP="0086296D">
      <w:pPr>
        <w:pStyle w:val="PL"/>
        <w:rPr>
          <w:lang w:val="en-US"/>
        </w:rPr>
      </w:pPr>
      <w:r w:rsidRPr="002E5CBA">
        <w:rPr>
          <w:lang w:val="en-US"/>
        </w:rPr>
        <w:t xml:space="preserve">                  format: binary</w:t>
      </w:r>
    </w:p>
    <w:p w14:paraId="32EA037A" w14:textId="11CCBAF6" w:rsidR="0086296D" w:rsidRPr="002E5CBA" w:rsidRDefault="0086296D" w:rsidP="0086296D">
      <w:pPr>
        <w:pStyle w:val="PL"/>
        <w:rPr>
          <w:lang w:val="en-US"/>
        </w:rPr>
      </w:pPr>
      <w:r w:rsidRPr="002E5CBA">
        <w:rPr>
          <w:lang w:val="en-US"/>
        </w:rPr>
        <w:t xml:space="preserve">            encoding:</w:t>
      </w:r>
    </w:p>
    <w:p w14:paraId="32EA037B" w14:textId="5FB7FD4E" w:rsidR="0086296D" w:rsidRPr="000659A3" w:rsidRDefault="0086296D" w:rsidP="0086296D">
      <w:pPr>
        <w:pStyle w:val="PL"/>
        <w:rPr>
          <w:lang w:val="fr-FR"/>
        </w:rPr>
      </w:pPr>
      <w:r w:rsidRPr="002E5CBA">
        <w:rPr>
          <w:lang w:val="en-US"/>
        </w:rPr>
        <w:t xml:space="preserve">              </w:t>
      </w:r>
      <w:r w:rsidRPr="000659A3">
        <w:rPr>
          <w:lang w:val="fr-FR"/>
        </w:rPr>
        <w:t>jsonData:</w:t>
      </w:r>
    </w:p>
    <w:p w14:paraId="32EA037C" w14:textId="244E82D2" w:rsidR="0086296D" w:rsidRPr="000659A3" w:rsidRDefault="0086296D" w:rsidP="0086296D">
      <w:pPr>
        <w:pStyle w:val="PL"/>
        <w:rPr>
          <w:lang w:val="fr-FR"/>
        </w:rPr>
      </w:pPr>
      <w:r w:rsidRPr="000659A3">
        <w:rPr>
          <w:lang w:val="fr-FR"/>
        </w:rPr>
        <w:t xml:space="preserve">                contentType:  application/json</w:t>
      </w:r>
    </w:p>
    <w:p w14:paraId="32EA037D" w14:textId="1BEDE00B" w:rsidR="0086296D" w:rsidRPr="000659A3" w:rsidRDefault="0086296D" w:rsidP="0086296D">
      <w:pPr>
        <w:pStyle w:val="PL"/>
        <w:rPr>
          <w:lang w:val="fr-FR"/>
        </w:rPr>
      </w:pPr>
      <w:r w:rsidRPr="000659A3">
        <w:rPr>
          <w:lang w:val="fr-FR"/>
        </w:rPr>
        <w:t xml:space="preserve">              binaryDataN1SmMessage:</w:t>
      </w:r>
    </w:p>
    <w:p w14:paraId="32EA037E" w14:textId="2FFF19E0"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7F" w14:textId="49BC9063" w:rsidR="0086296D" w:rsidRPr="002E5CBA" w:rsidRDefault="0086296D" w:rsidP="0086296D">
      <w:pPr>
        <w:pStyle w:val="PL"/>
        <w:rPr>
          <w:lang w:val="en-US"/>
        </w:rPr>
      </w:pPr>
      <w:r w:rsidRPr="002E5CBA">
        <w:rPr>
          <w:lang w:val="en-US"/>
        </w:rPr>
        <w:t xml:space="preserve">                headers:</w:t>
      </w:r>
    </w:p>
    <w:p w14:paraId="32EA0380" w14:textId="4F50982A" w:rsidR="0086296D" w:rsidRPr="002E5CBA" w:rsidRDefault="0086296D" w:rsidP="0086296D">
      <w:pPr>
        <w:pStyle w:val="PL"/>
        <w:rPr>
          <w:lang w:val="en-US"/>
        </w:rPr>
      </w:pPr>
      <w:r w:rsidRPr="002E5CBA">
        <w:rPr>
          <w:lang w:val="en-US"/>
        </w:rPr>
        <w:t xml:space="preserve">                  Content-Id:</w:t>
      </w:r>
    </w:p>
    <w:p w14:paraId="32EA0381" w14:textId="48805C0D" w:rsidR="0086296D" w:rsidRPr="002E5CBA" w:rsidRDefault="0086296D" w:rsidP="0086296D">
      <w:pPr>
        <w:pStyle w:val="PL"/>
        <w:rPr>
          <w:lang w:val="en-US"/>
        </w:rPr>
      </w:pPr>
      <w:r w:rsidRPr="002E5CBA">
        <w:rPr>
          <w:lang w:val="en-US"/>
        </w:rPr>
        <w:t xml:space="preserve">                    schema:</w:t>
      </w:r>
    </w:p>
    <w:p w14:paraId="32EA0382" w14:textId="3FE9CD8F" w:rsidR="0086296D" w:rsidRPr="002E5CBA" w:rsidRDefault="0086296D" w:rsidP="0086296D">
      <w:pPr>
        <w:pStyle w:val="PL"/>
        <w:rPr>
          <w:lang w:val="en-US"/>
        </w:rPr>
      </w:pPr>
      <w:r w:rsidRPr="002E5CBA">
        <w:rPr>
          <w:lang w:val="en-US"/>
        </w:rPr>
        <w:t xml:space="preserve">                      type: string</w:t>
      </w:r>
    </w:p>
    <w:p w14:paraId="32EA0383" w14:textId="3BC7D438" w:rsidR="0086296D" w:rsidRPr="002E5CBA" w:rsidRDefault="0086296D" w:rsidP="0086296D">
      <w:pPr>
        <w:pStyle w:val="PL"/>
        <w:rPr>
          <w:lang w:val="en-US"/>
        </w:rPr>
      </w:pPr>
      <w:r w:rsidRPr="002E5CBA">
        <w:rPr>
          <w:lang w:val="en-US"/>
        </w:rPr>
        <w:t xml:space="preserve">              binaryDataN2SmInformation:</w:t>
      </w:r>
    </w:p>
    <w:p w14:paraId="32EA0384" w14:textId="477266DF" w:rsidR="0086296D" w:rsidRPr="002E5CBA" w:rsidRDefault="0086296D" w:rsidP="0086296D">
      <w:pPr>
        <w:pStyle w:val="PL"/>
        <w:rPr>
          <w:lang w:val="en-US"/>
        </w:rPr>
      </w:pPr>
      <w:r w:rsidRPr="002E5CBA">
        <w:rPr>
          <w:lang w:val="en-US"/>
        </w:rPr>
        <w:t xml:space="preserve">                contentType:  application/vnd.3gpp.ngap</w:t>
      </w:r>
    </w:p>
    <w:p w14:paraId="32EA0385" w14:textId="1E97F628" w:rsidR="0086296D" w:rsidRPr="002E5CBA" w:rsidRDefault="0086296D" w:rsidP="0086296D">
      <w:pPr>
        <w:pStyle w:val="PL"/>
        <w:rPr>
          <w:lang w:val="en-US"/>
        </w:rPr>
      </w:pPr>
      <w:r w:rsidRPr="002E5CBA">
        <w:rPr>
          <w:lang w:val="en-US"/>
        </w:rPr>
        <w:t xml:space="preserve">                headers:</w:t>
      </w:r>
    </w:p>
    <w:p w14:paraId="32EA0386" w14:textId="5DD25F5E" w:rsidR="0086296D" w:rsidRPr="002E5CBA" w:rsidRDefault="0086296D" w:rsidP="0086296D">
      <w:pPr>
        <w:pStyle w:val="PL"/>
        <w:rPr>
          <w:lang w:val="en-US"/>
        </w:rPr>
      </w:pPr>
      <w:r w:rsidRPr="002E5CBA">
        <w:rPr>
          <w:lang w:val="en-US"/>
        </w:rPr>
        <w:t xml:space="preserve">                  Content-Id:</w:t>
      </w:r>
    </w:p>
    <w:p w14:paraId="32EA0387" w14:textId="4C6F7421" w:rsidR="0086296D" w:rsidRPr="002E5CBA" w:rsidRDefault="0086296D" w:rsidP="0086296D">
      <w:pPr>
        <w:pStyle w:val="PL"/>
        <w:rPr>
          <w:lang w:val="en-US"/>
        </w:rPr>
      </w:pPr>
      <w:r w:rsidRPr="002E5CBA">
        <w:rPr>
          <w:lang w:val="en-US"/>
        </w:rPr>
        <w:t xml:space="preserve">                    schema:</w:t>
      </w:r>
    </w:p>
    <w:p w14:paraId="2748F16A" w14:textId="7CE54247" w:rsidR="00E1292F" w:rsidRDefault="0086296D" w:rsidP="0086296D">
      <w:pPr>
        <w:pStyle w:val="PL"/>
        <w:rPr>
          <w:lang w:val="en-US"/>
        </w:rPr>
      </w:pPr>
      <w:r w:rsidRPr="002E5CBA">
        <w:rPr>
          <w:lang w:val="en-US"/>
        </w:rPr>
        <w:t xml:space="preserve">                      type: string</w:t>
      </w:r>
    </w:p>
    <w:p w14:paraId="447E8086" w14:textId="35ADC30E"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4157D0E" w14:textId="55D8E43C" w:rsidR="00E1292F" w:rsidRPr="002E5CBA" w:rsidRDefault="00E1292F" w:rsidP="00E1292F">
      <w:pPr>
        <w:pStyle w:val="PL"/>
        <w:rPr>
          <w:lang w:val="en-US"/>
        </w:rPr>
      </w:pPr>
      <w:r w:rsidRPr="002E5CBA">
        <w:rPr>
          <w:lang w:val="en-US"/>
        </w:rPr>
        <w:t xml:space="preserve">                contentType:  application/vnd.3gpp.ngap</w:t>
      </w:r>
    </w:p>
    <w:p w14:paraId="076B5CE7" w14:textId="1D25361C" w:rsidR="00E1292F" w:rsidRPr="002E5CBA" w:rsidRDefault="00E1292F" w:rsidP="00E1292F">
      <w:pPr>
        <w:pStyle w:val="PL"/>
        <w:rPr>
          <w:lang w:val="en-US"/>
        </w:rPr>
      </w:pPr>
      <w:r w:rsidRPr="002E5CBA">
        <w:rPr>
          <w:lang w:val="en-US"/>
        </w:rPr>
        <w:t xml:space="preserve">                headers:</w:t>
      </w:r>
    </w:p>
    <w:p w14:paraId="3CD7C317" w14:textId="4F6AABF7" w:rsidR="00E1292F" w:rsidRPr="002E5CBA" w:rsidRDefault="00E1292F" w:rsidP="00E1292F">
      <w:pPr>
        <w:pStyle w:val="PL"/>
        <w:rPr>
          <w:lang w:val="en-US"/>
        </w:rPr>
      </w:pPr>
      <w:r w:rsidRPr="002E5CBA">
        <w:rPr>
          <w:lang w:val="en-US"/>
        </w:rPr>
        <w:t xml:space="preserve">                  Content-Id:</w:t>
      </w:r>
    </w:p>
    <w:p w14:paraId="3C641389" w14:textId="67735629" w:rsidR="00E1292F" w:rsidRPr="002E5CBA" w:rsidRDefault="00E1292F" w:rsidP="00E1292F">
      <w:pPr>
        <w:pStyle w:val="PL"/>
        <w:rPr>
          <w:lang w:val="en-US"/>
        </w:rPr>
      </w:pPr>
      <w:r w:rsidRPr="002E5CBA">
        <w:rPr>
          <w:lang w:val="en-US"/>
        </w:rPr>
        <w:t xml:space="preserve">                    schema:</w:t>
      </w:r>
    </w:p>
    <w:p w14:paraId="32EA0388" w14:textId="4485493E" w:rsidR="0086296D" w:rsidRPr="002E5CBA" w:rsidRDefault="00E1292F" w:rsidP="0086296D">
      <w:pPr>
        <w:pStyle w:val="PL"/>
        <w:rPr>
          <w:lang w:val="en-US"/>
        </w:rPr>
      </w:pPr>
      <w:r w:rsidRPr="002E5CBA">
        <w:rPr>
          <w:lang w:val="en-US"/>
        </w:rPr>
        <w:t xml:space="preserve">                      type: string</w:t>
      </w:r>
    </w:p>
    <w:p w14:paraId="32EA0389" w14:textId="77777777" w:rsidR="0086296D" w:rsidRPr="002E5CBA" w:rsidRDefault="0086296D" w:rsidP="0086296D">
      <w:pPr>
        <w:pStyle w:val="PL"/>
        <w:rPr>
          <w:lang w:val="en-US"/>
        </w:rPr>
      </w:pPr>
      <w:r w:rsidRPr="002E5CBA">
        <w:rPr>
          <w:lang w:val="en-US"/>
        </w:rPr>
        <w:t xml:space="preserve">      responses:</w:t>
      </w:r>
    </w:p>
    <w:p w14:paraId="32EA038A" w14:textId="77777777" w:rsidR="0086296D" w:rsidRPr="002E5CBA" w:rsidRDefault="0086296D" w:rsidP="0086296D">
      <w:pPr>
        <w:pStyle w:val="PL"/>
        <w:rPr>
          <w:lang w:val="en-US"/>
        </w:rPr>
      </w:pPr>
      <w:r w:rsidRPr="002E5CBA">
        <w:rPr>
          <w:lang w:val="en-US"/>
        </w:rPr>
        <w:t xml:space="preserve">        '200':</w:t>
      </w:r>
    </w:p>
    <w:p w14:paraId="32EA038B" w14:textId="77777777" w:rsidR="0086296D" w:rsidRPr="002E5CBA" w:rsidRDefault="0086296D" w:rsidP="0086296D">
      <w:pPr>
        <w:pStyle w:val="PL"/>
        <w:rPr>
          <w:lang w:val="en-US"/>
        </w:rPr>
      </w:pPr>
      <w:r w:rsidRPr="002E5CBA">
        <w:rPr>
          <w:lang w:val="en-US"/>
        </w:rPr>
        <w:t xml:space="preserve">          description: successful update of an SM context with content in the response</w:t>
      </w:r>
    </w:p>
    <w:p w14:paraId="32EA038C" w14:textId="77777777" w:rsidR="0086296D" w:rsidRPr="002E5CBA" w:rsidRDefault="0086296D" w:rsidP="0086296D">
      <w:pPr>
        <w:pStyle w:val="PL"/>
        <w:rPr>
          <w:lang w:val="en-US"/>
        </w:rPr>
      </w:pPr>
      <w:r w:rsidRPr="002E5CBA">
        <w:rPr>
          <w:lang w:val="en-US"/>
        </w:rPr>
        <w:t xml:space="preserve">          content:</w:t>
      </w:r>
    </w:p>
    <w:p w14:paraId="32EA038D" w14:textId="77777777" w:rsidR="0086296D" w:rsidRPr="002E5CBA" w:rsidRDefault="0086296D" w:rsidP="0086296D">
      <w:pPr>
        <w:pStyle w:val="PL"/>
        <w:rPr>
          <w:lang w:val="en-US"/>
        </w:rPr>
      </w:pPr>
      <w:r w:rsidRPr="002E5CBA">
        <w:rPr>
          <w:lang w:val="en-US"/>
        </w:rPr>
        <w:t xml:space="preserve">            application/json: # message without binary body part</w:t>
      </w:r>
    </w:p>
    <w:p w14:paraId="32EA038E" w14:textId="77777777" w:rsidR="0086296D" w:rsidRPr="002E5CBA" w:rsidRDefault="0086296D" w:rsidP="0086296D">
      <w:pPr>
        <w:pStyle w:val="PL"/>
        <w:rPr>
          <w:lang w:val="en-US"/>
        </w:rPr>
      </w:pPr>
      <w:r w:rsidRPr="002E5CBA">
        <w:rPr>
          <w:lang w:val="en-US"/>
        </w:rPr>
        <w:t xml:space="preserve">              schema:</w:t>
      </w:r>
    </w:p>
    <w:p w14:paraId="32EA038F" w14:textId="77777777" w:rsidR="0086296D" w:rsidRPr="002E5CBA" w:rsidRDefault="0086296D" w:rsidP="0086296D">
      <w:pPr>
        <w:pStyle w:val="PL"/>
        <w:rPr>
          <w:lang w:val="en-US"/>
        </w:rPr>
      </w:pPr>
      <w:r w:rsidRPr="002E5CBA">
        <w:rPr>
          <w:lang w:val="en-US"/>
        </w:rPr>
        <w:t xml:space="preserve">                $ref: '#/components/schemas/SmContextUpdatedData'</w:t>
      </w:r>
    </w:p>
    <w:p w14:paraId="32EA0390" w14:textId="77777777" w:rsidR="0086296D" w:rsidRPr="002E5CBA" w:rsidRDefault="0086296D" w:rsidP="0086296D">
      <w:pPr>
        <w:pStyle w:val="PL"/>
        <w:rPr>
          <w:lang w:val="en-US"/>
        </w:rPr>
      </w:pPr>
      <w:r w:rsidRPr="002E5CBA">
        <w:rPr>
          <w:lang w:val="en-US"/>
        </w:rPr>
        <w:t xml:space="preserve">            multipart/related:  # message with binary body part(s)</w:t>
      </w:r>
    </w:p>
    <w:p w14:paraId="32EA0391" w14:textId="77777777" w:rsidR="0086296D" w:rsidRPr="002E5CBA" w:rsidRDefault="0086296D" w:rsidP="0086296D">
      <w:pPr>
        <w:pStyle w:val="PL"/>
        <w:rPr>
          <w:lang w:val="en-US"/>
        </w:rPr>
      </w:pPr>
      <w:r w:rsidRPr="002E5CBA">
        <w:rPr>
          <w:lang w:val="en-US"/>
        </w:rPr>
        <w:t xml:space="preserve">              schema:</w:t>
      </w:r>
    </w:p>
    <w:p w14:paraId="32EA0392" w14:textId="77777777" w:rsidR="0086296D" w:rsidRPr="002E5CBA" w:rsidRDefault="0086296D" w:rsidP="0086296D">
      <w:pPr>
        <w:pStyle w:val="PL"/>
        <w:rPr>
          <w:lang w:val="en-US"/>
        </w:rPr>
      </w:pPr>
      <w:r w:rsidRPr="002E5CBA">
        <w:rPr>
          <w:lang w:val="en-US"/>
        </w:rPr>
        <w:t xml:space="preserve">                type: object</w:t>
      </w:r>
    </w:p>
    <w:p w14:paraId="32EA0393" w14:textId="77777777" w:rsidR="0086296D" w:rsidRPr="002E5CBA" w:rsidRDefault="0086296D" w:rsidP="0086296D">
      <w:pPr>
        <w:pStyle w:val="PL"/>
        <w:rPr>
          <w:lang w:val="en-US"/>
        </w:rPr>
      </w:pPr>
      <w:r w:rsidRPr="002E5CBA">
        <w:rPr>
          <w:lang w:val="en-US"/>
        </w:rPr>
        <w:t xml:space="preserve">                properties: # Request parts</w:t>
      </w:r>
    </w:p>
    <w:p w14:paraId="32EA0394" w14:textId="77777777" w:rsidR="0086296D" w:rsidRPr="002E5CBA" w:rsidRDefault="0086296D" w:rsidP="0086296D">
      <w:pPr>
        <w:pStyle w:val="PL"/>
        <w:rPr>
          <w:lang w:val="en-US"/>
        </w:rPr>
      </w:pPr>
      <w:r w:rsidRPr="002E5CBA">
        <w:rPr>
          <w:lang w:val="en-US"/>
        </w:rPr>
        <w:t xml:space="preserve">                  jsonData:</w:t>
      </w:r>
    </w:p>
    <w:p w14:paraId="32EA0395" w14:textId="77777777" w:rsidR="0086296D" w:rsidRPr="002E5CBA" w:rsidRDefault="0086296D" w:rsidP="0086296D">
      <w:pPr>
        <w:pStyle w:val="PL"/>
        <w:rPr>
          <w:lang w:val="en-US"/>
        </w:rPr>
      </w:pPr>
      <w:r w:rsidRPr="002E5CBA">
        <w:rPr>
          <w:lang w:val="en-US"/>
        </w:rPr>
        <w:t xml:space="preserve">                    $ref: '#/components/schemas/SmContextUpdatedData'</w:t>
      </w:r>
    </w:p>
    <w:p w14:paraId="32EA0396" w14:textId="77777777" w:rsidR="0086296D" w:rsidRPr="002E5CBA" w:rsidRDefault="0086296D" w:rsidP="0086296D">
      <w:pPr>
        <w:pStyle w:val="PL"/>
        <w:rPr>
          <w:lang w:val="en-US"/>
        </w:rPr>
      </w:pPr>
      <w:r w:rsidRPr="002E5CBA">
        <w:rPr>
          <w:lang w:val="en-US"/>
        </w:rPr>
        <w:t xml:space="preserve">                  binaryDataN1SmMessage:</w:t>
      </w:r>
    </w:p>
    <w:p w14:paraId="32EA0397" w14:textId="77777777" w:rsidR="0086296D" w:rsidRPr="002E5CBA" w:rsidRDefault="0086296D" w:rsidP="0086296D">
      <w:pPr>
        <w:pStyle w:val="PL"/>
        <w:rPr>
          <w:lang w:val="en-US"/>
        </w:rPr>
      </w:pPr>
      <w:r w:rsidRPr="002E5CBA">
        <w:rPr>
          <w:lang w:val="en-US"/>
        </w:rPr>
        <w:lastRenderedPageBreak/>
        <w:t xml:space="preserve">                    type: string</w:t>
      </w:r>
    </w:p>
    <w:p w14:paraId="32EA0398" w14:textId="77777777" w:rsidR="0086296D" w:rsidRPr="002E5CBA" w:rsidRDefault="0086296D" w:rsidP="0086296D">
      <w:pPr>
        <w:pStyle w:val="PL"/>
        <w:rPr>
          <w:lang w:val="en-US"/>
        </w:rPr>
      </w:pPr>
      <w:r w:rsidRPr="002E5CBA">
        <w:rPr>
          <w:lang w:val="en-US"/>
        </w:rPr>
        <w:t xml:space="preserve">                    format: binary</w:t>
      </w:r>
    </w:p>
    <w:p w14:paraId="32EA0399" w14:textId="77777777" w:rsidR="0086296D" w:rsidRPr="002E5CBA" w:rsidRDefault="0086296D" w:rsidP="0086296D">
      <w:pPr>
        <w:pStyle w:val="PL"/>
        <w:rPr>
          <w:lang w:val="en-US"/>
        </w:rPr>
      </w:pPr>
      <w:r w:rsidRPr="002E5CBA">
        <w:rPr>
          <w:lang w:val="en-US"/>
        </w:rPr>
        <w:t xml:space="preserve">                  binaryDataN2SmInformation:</w:t>
      </w:r>
    </w:p>
    <w:p w14:paraId="32EA039A" w14:textId="77777777" w:rsidR="0086296D" w:rsidRPr="002E5CBA" w:rsidRDefault="0086296D" w:rsidP="0086296D">
      <w:pPr>
        <w:pStyle w:val="PL"/>
        <w:rPr>
          <w:lang w:val="en-US"/>
        </w:rPr>
      </w:pPr>
      <w:r w:rsidRPr="002E5CBA">
        <w:rPr>
          <w:lang w:val="en-US"/>
        </w:rPr>
        <w:t xml:space="preserve">                    type: string</w:t>
      </w:r>
    </w:p>
    <w:p w14:paraId="32EA039B" w14:textId="77777777" w:rsidR="0086296D" w:rsidRPr="002E5CBA" w:rsidRDefault="0086296D" w:rsidP="0086296D">
      <w:pPr>
        <w:pStyle w:val="PL"/>
        <w:rPr>
          <w:lang w:val="en-US"/>
        </w:rPr>
      </w:pPr>
      <w:r w:rsidRPr="002E5CBA">
        <w:rPr>
          <w:lang w:val="en-US"/>
        </w:rPr>
        <w:t xml:space="preserve">                    format: binary</w:t>
      </w:r>
    </w:p>
    <w:p w14:paraId="32EA039C" w14:textId="77777777" w:rsidR="0086296D" w:rsidRPr="002E5CBA" w:rsidRDefault="0086296D" w:rsidP="0086296D">
      <w:pPr>
        <w:pStyle w:val="PL"/>
        <w:rPr>
          <w:lang w:val="en-US"/>
        </w:rPr>
      </w:pPr>
      <w:r w:rsidRPr="002E5CBA">
        <w:rPr>
          <w:lang w:val="en-US"/>
        </w:rPr>
        <w:t xml:space="preserve">              encoding:</w:t>
      </w:r>
    </w:p>
    <w:p w14:paraId="32EA039D"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9E" w14:textId="77777777" w:rsidR="0086296D" w:rsidRPr="000659A3" w:rsidRDefault="0086296D" w:rsidP="0086296D">
      <w:pPr>
        <w:pStyle w:val="PL"/>
        <w:rPr>
          <w:lang w:val="fr-FR"/>
        </w:rPr>
      </w:pPr>
      <w:r w:rsidRPr="000659A3">
        <w:rPr>
          <w:lang w:val="fr-FR"/>
        </w:rPr>
        <w:t xml:space="preserve">                  contentType:  application/json</w:t>
      </w:r>
    </w:p>
    <w:p w14:paraId="32EA039F" w14:textId="77777777" w:rsidR="0086296D" w:rsidRPr="000659A3" w:rsidRDefault="0086296D" w:rsidP="0086296D">
      <w:pPr>
        <w:pStyle w:val="PL"/>
        <w:rPr>
          <w:lang w:val="fr-FR"/>
        </w:rPr>
      </w:pPr>
      <w:r w:rsidRPr="000659A3">
        <w:rPr>
          <w:lang w:val="fr-FR"/>
        </w:rPr>
        <w:t xml:space="preserve">                binaryDataN1SmMessage:</w:t>
      </w:r>
    </w:p>
    <w:p w14:paraId="32EA03A0"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A1" w14:textId="77777777" w:rsidR="0086296D" w:rsidRPr="002E5CBA" w:rsidRDefault="0086296D" w:rsidP="0086296D">
      <w:pPr>
        <w:pStyle w:val="PL"/>
        <w:rPr>
          <w:lang w:val="en-US"/>
        </w:rPr>
      </w:pPr>
      <w:r w:rsidRPr="002E5CBA">
        <w:rPr>
          <w:lang w:val="en-US"/>
        </w:rPr>
        <w:t xml:space="preserve">                  headers:</w:t>
      </w:r>
    </w:p>
    <w:p w14:paraId="32EA03A2" w14:textId="77777777" w:rsidR="0086296D" w:rsidRPr="002E5CBA" w:rsidRDefault="0086296D" w:rsidP="0086296D">
      <w:pPr>
        <w:pStyle w:val="PL"/>
        <w:rPr>
          <w:lang w:val="en-US"/>
        </w:rPr>
      </w:pPr>
      <w:r w:rsidRPr="002E5CBA">
        <w:rPr>
          <w:lang w:val="en-US"/>
        </w:rPr>
        <w:t xml:space="preserve">                    Content-Id:</w:t>
      </w:r>
    </w:p>
    <w:p w14:paraId="32EA03A3" w14:textId="77777777" w:rsidR="0086296D" w:rsidRPr="002E5CBA" w:rsidRDefault="0086296D" w:rsidP="0086296D">
      <w:pPr>
        <w:pStyle w:val="PL"/>
        <w:rPr>
          <w:lang w:val="en-US"/>
        </w:rPr>
      </w:pPr>
      <w:r w:rsidRPr="002E5CBA">
        <w:rPr>
          <w:lang w:val="en-US"/>
        </w:rPr>
        <w:t xml:space="preserve">                      schema:</w:t>
      </w:r>
    </w:p>
    <w:p w14:paraId="32EA03A4" w14:textId="077FAD9C" w:rsidR="0086296D" w:rsidRPr="002E5CBA" w:rsidRDefault="0086296D" w:rsidP="0086296D">
      <w:pPr>
        <w:pStyle w:val="PL"/>
        <w:rPr>
          <w:lang w:val="en-US"/>
        </w:rPr>
      </w:pPr>
      <w:r w:rsidRPr="002E5CBA">
        <w:rPr>
          <w:lang w:val="en-US"/>
        </w:rPr>
        <w:t xml:space="preserve">                        type: string</w:t>
      </w:r>
    </w:p>
    <w:p w14:paraId="32EA03A5" w14:textId="77777777" w:rsidR="0086296D" w:rsidRPr="002E5CBA" w:rsidRDefault="0086296D" w:rsidP="0086296D">
      <w:pPr>
        <w:pStyle w:val="PL"/>
        <w:rPr>
          <w:lang w:val="en-US"/>
        </w:rPr>
      </w:pPr>
      <w:r w:rsidRPr="002E5CBA">
        <w:rPr>
          <w:lang w:val="en-US"/>
        </w:rPr>
        <w:t xml:space="preserve">                binaryDataN2SmInformation:</w:t>
      </w:r>
    </w:p>
    <w:p w14:paraId="32EA03A6" w14:textId="77777777" w:rsidR="0086296D" w:rsidRPr="002E5CBA" w:rsidRDefault="0086296D" w:rsidP="0086296D">
      <w:pPr>
        <w:pStyle w:val="PL"/>
        <w:rPr>
          <w:lang w:val="en-US"/>
        </w:rPr>
      </w:pPr>
      <w:r w:rsidRPr="002E5CBA">
        <w:rPr>
          <w:lang w:val="en-US"/>
        </w:rPr>
        <w:t xml:space="preserve">                  contentType:  application/vnd.3gpp.ngap</w:t>
      </w:r>
    </w:p>
    <w:p w14:paraId="32EA03A7" w14:textId="77777777" w:rsidR="0086296D" w:rsidRPr="002E5CBA" w:rsidRDefault="0086296D" w:rsidP="0086296D">
      <w:pPr>
        <w:pStyle w:val="PL"/>
        <w:rPr>
          <w:lang w:val="en-US"/>
        </w:rPr>
      </w:pPr>
      <w:r w:rsidRPr="002E5CBA">
        <w:rPr>
          <w:lang w:val="en-US"/>
        </w:rPr>
        <w:t xml:space="preserve">                  headers:</w:t>
      </w:r>
    </w:p>
    <w:p w14:paraId="32EA03A8" w14:textId="77777777" w:rsidR="0086296D" w:rsidRPr="002E5CBA" w:rsidRDefault="0086296D" w:rsidP="0086296D">
      <w:pPr>
        <w:pStyle w:val="PL"/>
        <w:rPr>
          <w:lang w:val="en-US"/>
        </w:rPr>
      </w:pPr>
      <w:r w:rsidRPr="002E5CBA">
        <w:rPr>
          <w:lang w:val="en-US"/>
        </w:rPr>
        <w:t xml:space="preserve">                    Content-Id:</w:t>
      </w:r>
    </w:p>
    <w:p w14:paraId="32EA03A9" w14:textId="77777777" w:rsidR="0086296D" w:rsidRPr="002E5CBA" w:rsidRDefault="0086296D" w:rsidP="0086296D">
      <w:pPr>
        <w:pStyle w:val="PL"/>
        <w:rPr>
          <w:lang w:val="en-US"/>
        </w:rPr>
      </w:pPr>
      <w:r w:rsidRPr="002E5CBA">
        <w:rPr>
          <w:lang w:val="en-US"/>
        </w:rPr>
        <w:t xml:space="preserve">                      schema:</w:t>
      </w:r>
    </w:p>
    <w:p w14:paraId="32EA03AA" w14:textId="4094BC43" w:rsidR="0086296D" w:rsidRPr="002E5CBA" w:rsidRDefault="0086296D" w:rsidP="0086296D">
      <w:pPr>
        <w:pStyle w:val="PL"/>
        <w:rPr>
          <w:lang w:val="en-US"/>
        </w:rPr>
      </w:pPr>
      <w:r w:rsidRPr="002E5CBA">
        <w:rPr>
          <w:lang w:val="en-US"/>
        </w:rPr>
        <w:t xml:space="preserve">                        type: string</w:t>
      </w:r>
    </w:p>
    <w:p w14:paraId="32EA03AB" w14:textId="77777777" w:rsidR="0086296D" w:rsidRPr="002E5CBA" w:rsidRDefault="0086296D" w:rsidP="0086296D">
      <w:pPr>
        <w:pStyle w:val="PL"/>
        <w:rPr>
          <w:lang w:val="en-US"/>
        </w:rPr>
      </w:pPr>
      <w:r w:rsidRPr="002E5CBA">
        <w:rPr>
          <w:lang w:val="en-US"/>
        </w:rPr>
        <w:t xml:space="preserve">        '204':</w:t>
      </w:r>
    </w:p>
    <w:p w14:paraId="32EA03AC" w14:textId="77777777" w:rsidR="0086296D" w:rsidRPr="002E5CBA" w:rsidRDefault="0086296D" w:rsidP="0086296D">
      <w:pPr>
        <w:pStyle w:val="PL"/>
        <w:rPr>
          <w:lang w:val="en-US"/>
        </w:rPr>
      </w:pPr>
      <w:r w:rsidRPr="002E5CBA">
        <w:rPr>
          <w:lang w:val="en-US"/>
        </w:rPr>
        <w:t xml:space="preserve">          description: successful update of an SM context without content in the response</w:t>
      </w:r>
    </w:p>
    <w:p w14:paraId="32EA03AD" w14:textId="77777777" w:rsidR="0086296D" w:rsidRPr="002E5CBA" w:rsidRDefault="0086296D" w:rsidP="0086296D">
      <w:pPr>
        <w:pStyle w:val="PL"/>
        <w:rPr>
          <w:lang w:val="en-US"/>
        </w:rPr>
      </w:pPr>
      <w:r w:rsidRPr="002E5CBA">
        <w:rPr>
          <w:lang w:val="en-US"/>
        </w:rPr>
        <w:t xml:space="preserve">        '400':</w:t>
      </w:r>
    </w:p>
    <w:p w14:paraId="32EA03AE" w14:textId="77777777" w:rsidR="0086296D" w:rsidRPr="002E5CBA" w:rsidRDefault="0086296D" w:rsidP="0086296D">
      <w:pPr>
        <w:pStyle w:val="PL"/>
        <w:rPr>
          <w:lang w:val="en-US"/>
        </w:rPr>
      </w:pPr>
      <w:r w:rsidRPr="002E5CBA">
        <w:rPr>
          <w:lang w:val="en-US"/>
        </w:rPr>
        <w:t xml:space="preserve">          description: unsuccessful update of an SM context - bad request</w:t>
      </w:r>
    </w:p>
    <w:p w14:paraId="32EA03AF" w14:textId="77777777" w:rsidR="0086296D" w:rsidRPr="002E5CBA" w:rsidRDefault="0086296D" w:rsidP="0086296D">
      <w:pPr>
        <w:pStyle w:val="PL"/>
        <w:rPr>
          <w:lang w:val="en-US"/>
        </w:rPr>
      </w:pPr>
      <w:r w:rsidRPr="002E5CBA">
        <w:rPr>
          <w:lang w:val="en-US"/>
        </w:rPr>
        <w:t xml:space="preserve">          content:</w:t>
      </w:r>
    </w:p>
    <w:p w14:paraId="32EA03B0" w14:textId="77777777" w:rsidR="0086296D" w:rsidRPr="002E5CBA" w:rsidRDefault="0086296D" w:rsidP="0086296D">
      <w:pPr>
        <w:pStyle w:val="PL"/>
        <w:rPr>
          <w:lang w:val="en-US"/>
        </w:rPr>
      </w:pPr>
      <w:r w:rsidRPr="002E5CBA">
        <w:rPr>
          <w:lang w:val="en-US"/>
        </w:rPr>
        <w:t xml:space="preserve">            application/json: # message without binary body part</w:t>
      </w:r>
    </w:p>
    <w:p w14:paraId="32EA03B1" w14:textId="77777777" w:rsidR="0086296D" w:rsidRPr="002E5CBA" w:rsidRDefault="0086296D" w:rsidP="0086296D">
      <w:pPr>
        <w:pStyle w:val="PL"/>
        <w:rPr>
          <w:lang w:val="en-US"/>
        </w:rPr>
      </w:pPr>
      <w:r w:rsidRPr="002E5CBA">
        <w:rPr>
          <w:lang w:val="en-US"/>
        </w:rPr>
        <w:t xml:space="preserve">              schema:</w:t>
      </w:r>
    </w:p>
    <w:p w14:paraId="32EA03B2" w14:textId="4796C975" w:rsidR="0086296D" w:rsidRPr="002E5CBA" w:rsidRDefault="0086296D" w:rsidP="0086296D">
      <w:pPr>
        <w:pStyle w:val="PL"/>
        <w:rPr>
          <w:lang w:val="en-US"/>
        </w:rPr>
      </w:pPr>
      <w:r w:rsidRPr="002E5CBA">
        <w:rPr>
          <w:lang w:val="en-US"/>
        </w:rPr>
        <w:t xml:space="preserve">                $ref: '#/components/schemas/SmContextUpdateError'</w:t>
      </w:r>
    </w:p>
    <w:p w14:paraId="32EA03B3" w14:textId="77777777" w:rsidR="0086296D" w:rsidRPr="002E5CBA" w:rsidRDefault="0086296D" w:rsidP="0086296D">
      <w:pPr>
        <w:pStyle w:val="PL"/>
        <w:rPr>
          <w:lang w:val="en-US"/>
        </w:rPr>
      </w:pPr>
      <w:r w:rsidRPr="002E5CBA">
        <w:rPr>
          <w:lang w:val="en-US"/>
        </w:rPr>
        <w:t xml:space="preserve">            multipart/related:  # message with binary body part(s)</w:t>
      </w:r>
    </w:p>
    <w:p w14:paraId="32EA03B4" w14:textId="77777777" w:rsidR="0086296D" w:rsidRPr="002E5CBA" w:rsidRDefault="0086296D" w:rsidP="0086296D">
      <w:pPr>
        <w:pStyle w:val="PL"/>
        <w:rPr>
          <w:lang w:val="en-US"/>
        </w:rPr>
      </w:pPr>
      <w:r w:rsidRPr="002E5CBA">
        <w:rPr>
          <w:lang w:val="en-US"/>
        </w:rPr>
        <w:t xml:space="preserve">              schema:</w:t>
      </w:r>
    </w:p>
    <w:p w14:paraId="32EA03B5" w14:textId="77777777" w:rsidR="0086296D" w:rsidRPr="002E5CBA" w:rsidRDefault="0086296D" w:rsidP="0086296D">
      <w:pPr>
        <w:pStyle w:val="PL"/>
        <w:rPr>
          <w:lang w:val="en-US"/>
        </w:rPr>
      </w:pPr>
      <w:r w:rsidRPr="002E5CBA">
        <w:rPr>
          <w:lang w:val="en-US"/>
        </w:rPr>
        <w:t xml:space="preserve">                type: object</w:t>
      </w:r>
    </w:p>
    <w:p w14:paraId="32EA03B6" w14:textId="77777777" w:rsidR="0086296D" w:rsidRPr="002E5CBA" w:rsidRDefault="0086296D" w:rsidP="0086296D">
      <w:pPr>
        <w:pStyle w:val="PL"/>
        <w:rPr>
          <w:lang w:val="en-US"/>
        </w:rPr>
      </w:pPr>
      <w:r w:rsidRPr="002E5CBA">
        <w:rPr>
          <w:lang w:val="en-US"/>
        </w:rPr>
        <w:t xml:space="preserve">                properties: # Request parts</w:t>
      </w:r>
    </w:p>
    <w:p w14:paraId="32EA03B7" w14:textId="77777777" w:rsidR="0086296D" w:rsidRPr="002E5CBA" w:rsidRDefault="0086296D" w:rsidP="0086296D">
      <w:pPr>
        <w:pStyle w:val="PL"/>
        <w:rPr>
          <w:lang w:val="en-US"/>
        </w:rPr>
      </w:pPr>
      <w:r w:rsidRPr="002E5CBA">
        <w:rPr>
          <w:lang w:val="en-US"/>
        </w:rPr>
        <w:t xml:space="preserve">                  jsonData:</w:t>
      </w:r>
    </w:p>
    <w:p w14:paraId="32EA03B8" w14:textId="77777777" w:rsidR="0086296D" w:rsidRPr="002E5CBA" w:rsidRDefault="0086296D" w:rsidP="0086296D">
      <w:pPr>
        <w:pStyle w:val="PL"/>
        <w:rPr>
          <w:lang w:val="en-US"/>
        </w:rPr>
      </w:pPr>
      <w:r w:rsidRPr="002E5CBA">
        <w:rPr>
          <w:lang w:val="en-US"/>
        </w:rPr>
        <w:t xml:space="preserve">                    $ref: '#/components/schemas/SmContextUpdateError'</w:t>
      </w:r>
    </w:p>
    <w:p w14:paraId="32EA03B9" w14:textId="77777777" w:rsidR="0086296D" w:rsidRPr="002E5CBA" w:rsidRDefault="0086296D" w:rsidP="0086296D">
      <w:pPr>
        <w:pStyle w:val="PL"/>
        <w:rPr>
          <w:lang w:val="en-US"/>
        </w:rPr>
      </w:pPr>
      <w:r w:rsidRPr="002E5CBA">
        <w:rPr>
          <w:lang w:val="en-US"/>
        </w:rPr>
        <w:t xml:space="preserve">                  binaryDataN1SmMessage:</w:t>
      </w:r>
    </w:p>
    <w:p w14:paraId="32EA03BA" w14:textId="77777777" w:rsidR="0086296D" w:rsidRPr="002E5CBA" w:rsidRDefault="0086296D" w:rsidP="0086296D">
      <w:pPr>
        <w:pStyle w:val="PL"/>
        <w:rPr>
          <w:lang w:val="en-US"/>
        </w:rPr>
      </w:pPr>
      <w:r w:rsidRPr="002E5CBA">
        <w:rPr>
          <w:lang w:val="en-US"/>
        </w:rPr>
        <w:t xml:space="preserve">                    type: string</w:t>
      </w:r>
    </w:p>
    <w:p w14:paraId="32EA03BB" w14:textId="77777777" w:rsidR="0086296D" w:rsidRPr="002E5CBA" w:rsidRDefault="0086296D" w:rsidP="0086296D">
      <w:pPr>
        <w:pStyle w:val="PL"/>
        <w:rPr>
          <w:lang w:val="en-US"/>
        </w:rPr>
      </w:pPr>
      <w:r w:rsidRPr="002E5CBA">
        <w:rPr>
          <w:lang w:val="en-US"/>
        </w:rPr>
        <w:t xml:space="preserve">                    format: binary</w:t>
      </w:r>
    </w:p>
    <w:p w14:paraId="32EA03BC" w14:textId="77777777" w:rsidR="0086296D" w:rsidRPr="002E5CBA" w:rsidRDefault="0086296D" w:rsidP="0086296D">
      <w:pPr>
        <w:pStyle w:val="PL"/>
        <w:rPr>
          <w:lang w:val="en-US"/>
        </w:rPr>
      </w:pPr>
      <w:r w:rsidRPr="002E5CBA">
        <w:rPr>
          <w:lang w:val="en-US"/>
        </w:rPr>
        <w:t xml:space="preserve">                  binaryDataN2SmInformation:</w:t>
      </w:r>
    </w:p>
    <w:p w14:paraId="32EA03BD" w14:textId="77777777" w:rsidR="0086296D" w:rsidRPr="002E5CBA" w:rsidRDefault="0086296D" w:rsidP="0086296D">
      <w:pPr>
        <w:pStyle w:val="PL"/>
        <w:rPr>
          <w:lang w:val="en-US"/>
        </w:rPr>
      </w:pPr>
      <w:r w:rsidRPr="002E5CBA">
        <w:rPr>
          <w:lang w:val="en-US"/>
        </w:rPr>
        <w:t xml:space="preserve">                    type: string</w:t>
      </w:r>
    </w:p>
    <w:p w14:paraId="32EA03BE" w14:textId="77777777" w:rsidR="0086296D" w:rsidRPr="002E5CBA" w:rsidRDefault="0086296D" w:rsidP="0086296D">
      <w:pPr>
        <w:pStyle w:val="PL"/>
        <w:rPr>
          <w:lang w:val="en-US"/>
        </w:rPr>
      </w:pPr>
      <w:r w:rsidRPr="002E5CBA">
        <w:rPr>
          <w:lang w:val="en-US"/>
        </w:rPr>
        <w:t xml:space="preserve">                    format: binary</w:t>
      </w:r>
    </w:p>
    <w:p w14:paraId="32EA03BF" w14:textId="77777777" w:rsidR="0086296D" w:rsidRPr="002E5CBA" w:rsidRDefault="0086296D" w:rsidP="0086296D">
      <w:pPr>
        <w:pStyle w:val="PL"/>
        <w:rPr>
          <w:lang w:val="en-US"/>
        </w:rPr>
      </w:pPr>
      <w:r w:rsidRPr="002E5CBA">
        <w:rPr>
          <w:lang w:val="en-US"/>
        </w:rPr>
        <w:t xml:space="preserve">              encoding:</w:t>
      </w:r>
    </w:p>
    <w:p w14:paraId="32EA03C0" w14:textId="77777777" w:rsidR="0086296D" w:rsidRPr="00046E6A" w:rsidRDefault="0086296D" w:rsidP="0086296D">
      <w:pPr>
        <w:pStyle w:val="PL"/>
        <w:rPr>
          <w:lang w:val="fr-FR"/>
        </w:rPr>
      </w:pPr>
      <w:r w:rsidRPr="000515DE">
        <w:rPr>
          <w:lang w:val="en-US"/>
        </w:rPr>
        <w:t xml:space="preserve">                </w:t>
      </w:r>
      <w:r w:rsidRPr="00046E6A">
        <w:rPr>
          <w:lang w:val="fr-FR"/>
        </w:rPr>
        <w:t>jsonData:</w:t>
      </w:r>
    </w:p>
    <w:p w14:paraId="32EA03C1" w14:textId="77777777" w:rsidR="0086296D" w:rsidRPr="00046E6A" w:rsidRDefault="0086296D" w:rsidP="0086296D">
      <w:pPr>
        <w:pStyle w:val="PL"/>
        <w:rPr>
          <w:lang w:val="fr-FR"/>
        </w:rPr>
      </w:pPr>
      <w:r w:rsidRPr="00046E6A">
        <w:rPr>
          <w:lang w:val="fr-FR"/>
        </w:rPr>
        <w:t xml:space="preserve">                  contentType:  application/json</w:t>
      </w:r>
    </w:p>
    <w:p w14:paraId="32EA03C2" w14:textId="77777777" w:rsidR="0086296D" w:rsidRPr="00046E6A" w:rsidRDefault="0086296D" w:rsidP="0086296D">
      <w:pPr>
        <w:pStyle w:val="PL"/>
        <w:rPr>
          <w:lang w:val="fr-FR"/>
        </w:rPr>
      </w:pPr>
      <w:r w:rsidRPr="00046E6A">
        <w:rPr>
          <w:lang w:val="fr-FR"/>
        </w:rPr>
        <w:t xml:space="preserve">                binaryDataN1SmMessage:</w:t>
      </w:r>
    </w:p>
    <w:p w14:paraId="32EA03C3"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C4" w14:textId="77777777" w:rsidR="0086296D" w:rsidRPr="002E5CBA" w:rsidRDefault="0086296D" w:rsidP="0086296D">
      <w:pPr>
        <w:pStyle w:val="PL"/>
        <w:rPr>
          <w:lang w:val="en-US"/>
        </w:rPr>
      </w:pPr>
      <w:r w:rsidRPr="002E5CBA">
        <w:rPr>
          <w:lang w:val="en-US"/>
        </w:rPr>
        <w:t xml:space="preserve">                  headers:</w:t>
      </w:r>
    </w:p>
    <w:p w14:paraId="32EA03C5" w14:textId="77777777" w:rsidR="0086296D" w:rsidRPr="002E5CBA" w:rsidRDefault="0086296D" w:rsidP="0086296D">
      <w:pPr>
        <w:pStyle w:val="PL"/>
        <w:rPr>
          <w:lang w:val="en-US"/>
        </w:rPr>
      </w:pPr>
      <w:r w:rsidRPr="002E5CBA">
        <w:rPr>
          <w:lang w:val="en-US"/>
        </w:rPr>
        <w:t xml:space="preserve">                    Content-Id:</w:t>
      </w:r>
    </w:p>
    <w:p w14:paraId="32EA03C6" w14:textId="77777777" w:rsidR="0086296D" w:rsidRPr="002E5CBA" w:rsidRDefault="0086296D" w:rsidP="0086296D">
      <w:pPr>
        <w:pStyle w:val="PL"/>
        <w:rPr>
          <w:lang w:val="en-US"/>
        </w:rPr>
      </w:pPr>
      <w:r w:rsidRPr="002E5CBA">
        <w:rPr>
          <w:lang w:val="en-US"/>
        </w:rPr>
        <w:t xml:space="preserve">                      schema:</w:t>
      </w:r>
    </w:p>
    <w:p w14:paraId="32EA03C7" w14:textId="0CC42978" w:rsidR="0086296D" w:rsidRPr="002E5CBA" w:rsidRDefault="0086296D" w:rsidP="0086296D">
      <w:pPr>
        <w:pStyle w:val="PL"/>
        <w:rPr>
          <w:lang w:val="en-US"/>
        </w:rPr>
      </w:pPr>
      <w:r w:rsidRPr="002E5CBA">
        <w:rPr>
          <w:lang w:val="en-US"/>
        </w:rPr>
        <w:t xml:space="preserve">                        type: string</w:t>
      </w:r>
    </w:p>
    <w:p w14:paraId="32EA03C8" w14:textId="77777777" w:rsidR="0086296D" w:rsidRPr="002E5CBA" w:rsidRDefault="0086296D" w:rsidP="0086296D">
      <w:pPr>
        <w:pStyle w:val="PL"/>
        <w:rPr>
          <w:lang w:val="en-US"/>
        </w:rPr>
      </w:pPr>
      <w:r w:rsidRPr="002E5CBA">
        <w:rPr>
          <w:lang w:val="en-US"/>
        </w:rPr>
        <w:t xml:space="preserve">                binaryDataN2SmInformation:</w:t>
      </w:r>
    </w:p>
    <w:p w14:paraId="32EA03C9" w14:textId="77777777" w:rsidR="0086296D" w:rsidRPr="002E5CBA" w:rsidRDefault="0086296D" w:rsidP="0086296D">
      <w:pPr>
        <w:pStyle w:val="PL"/>
        <w:rPr>
          <w:lang w:val="en-US"/>
        </w:rPr>
      </w:pPr>
      <w:r w:rsidRPr="002E5CBA">
        <w:rPr>
          <w:lang w:val="en-US"/>
        </w:rPr>
        <w:t xml:space="preserve">                  contentType:  application/vnd.3gpp.ngap</w:t>
      </w:r>
    </w:p>
    <w:p w14:paraId="32EA03CA" w14:textId="77777777" w:rsidR="0086296D" w:rsidRPr="002E5CBA" w:rsidRDefault="0086296D" w:rsidP="0086296D">
      <w:pPr>
        <w:pStyle w:val="PL"/>
        <w:rPr>
          <w:lang w:val="en-US"/>
        </w:rPr>
      </w:pPr>
      <w:r w:rsidRPr="002E5CBA">
        <w:rPr>
          <w:lang w:val="en-US"/>
        </w:rPr>
        <w:t xml:space="preserve">                  headers:</w:t>
      </w:r>
    </w:p>
    <w:p w14:paraId="32EA03CB" w14:textId="77777777" w:rsidR="0086296D" w:rsidRPr="002E5CBA" w:rsidRDefault="0086296D" w:rsidP="0086296D">
      <w:pPr>
        <w:pStyle w:val="PL"/>
        <w:rPr>
          <w:lang w:val="en-US"/>
        </w:rPr>
      </w:pPr>
      <w:r w:rsidRPr="002E5CBA">
        <w:rPr>
          <w:lang w:val="en-US"/>
        </w:rPr>
        <w:t xml:space="preserve">                    Content-Id:</w:t>
      </w:r>
    </w:p>
    <w:p w14:paraId="32EA03CC" w14:textId="77777777" w:rsidR="0086296D" w:rsidRPr="002E5CBA" w:rsidRDefault="0086296D" w:rsidP="0086296D">
      <w:pPr>
        <w:pStyle w:val="PL"/>
        <w:rPr>
          <w:lang w:val="en-US"/>
        </w:rPr>
      </w:pPr>
      <w:r w:rsidRPr="002E5CBA">
        <w:rPr>
          <w:lang w:val="en-US"/>
        </w:rPr>
        <w:t xml:space="preserve">                      schema:</w:t>
      </w:r>
    </w:p>
    <w:p w14:paraId="32EA03CD" w14:textId="275201F1" w:rsidR="0086296D" w:rsidRPr="002E5CBA" w:rsidRDefault="0086296D" w:rsidP="0086296D">
      <w:pPr>
        <w:pStyle w:val="PL"/>
        <w:rPr>
          <w:lang w:val="en-US"/>
        </w:rPr>
      </w:pPr>
      <w:r w:rsidRPr="002E5CBA">
        <w:rPr>
          <w:lang w:val="en-US"/>
        </w:rPr>
        <w:t xml:space="preserve">                        type: string</w:t>
      </w:r>
    </w:p>
    <w:p w14:paraId="32EA03CE" w14:textId="77777777" w:rsidR="0086296D" w:rsidRPr="002E5CBA" w:rsidRDefault="0086296D" w:rsidP="0086296D">
      <w:pPr>
        <w:pStyle w:val="PL"/>
        <w:rPr>
          <w:lang w:val="en-US"/>
        </w:rPr>
      </w:pPr>
      <w:r w:rsidRPr="002E5CBA">
        <w:rPr>
          <w:lang w:val="en-US"/>
        </w:rPr>
        <w:t xml:space="preserve">        '403':</w:t>
      </w:r>
    </w:p>
    <w:p w14:paraId="32EA03CF" w14:textId="77777777" w:rsidR="0086296D" w:rsidRPr="002E5CBA" w:rsidRDefault="0086296D" w:rsidP="0086296D">
      <w:pPr>
        <w:pStyle w:val="PL"/>
        <w:rPr>
          <w:lang w:val="en-US"/>
        </w:rPr>
      </w:pPr>
      <w:r w:rsidRPr="002E5CBA">
        <w:rPr>
          <w:lang w:val="en-US"/>
        </w:rPr>
        <w:t xml:space="preserve">          description: unsuccessful update of an SM context - forbidden</w:t>
      </w:r>
    </w:p>
    <w:p w14:paraId="32EA03D0" w14:textId="77777777" w:rsidR="0086296D" w:rsidRPr="002E5CBA" w:rsidRDefault="0086296D" w:rsidP="0086296D">
      <w:pPr>
        <w:pStyle w:val="PL"/>
        <w:rPr>
          <w:lang w:val="en-US"/>
        </w:rPr>
      </w:pPr>
      <w:r w:rsidRPr="002E5CBA">
        <w:rPr>
          <w:lang w:val="en-US"/>
        </w:rPr>
        <w:t xml:space="preserve">          content:</w:t>
      </w:r>
    </w:p>
    <w:p w14:paraId="32EA03D1" w14:textId="77777777" w:rsidR="0086296D" w:rsidRPr="002E5CBA" w:rsidRDefault="0086296D" w:rsidP="0086296D">
      <w:pPr>
        <w:pStyle w:val="PL"/>
        <w:rPr>
          <w:lang w:val="en-US"/>
        </w:rPr>
      </w:pPr>
      <w:r w:rsidRPr="002E5CBA">
        <w:rPr>
          <w:lang w:val="en-US"/>
        </w:rPr>
        <w:t xml:space="preserve">            application/json: # message without binary body part</w:t>
      </w:r>
    </w:p>
    <w:p w14:paraId="32EA03D2" w14:textId="77777777" w:rsidR="0086296D" w:rsidRPr="002E5CBA" w:rsidRDefault="0086296D" w:rsidP="0086296D">
      <w:pPr>
        <w:pStyle w:val="PL"/>
        <w:rPr>
          <w:lang w:val="en-US"/>
        </w:rPr>
      </w:pPr>
      <w:r w:rsidRPr="002E5CBA">
        <w:rPr>
          <w:lang w:val="en-US"/>
        </w:rPr>
        <w:t xml:space="preserve">              schema:</w:t>
      </w:r>
    </w:p>
    <w:p w14:paraId="32EA03D3" w14:textId="0F0AAEE6" w:rsidR="0086296D" w:rsidRPr="002E5CBA" w:rsidRDefault="0086296D" w:rsidP="0086296D">
      <w:pPr>
        <w:pStyle w:val="PL"/>
        <w:rPr>
          <w:lang w:val="en-US"/>
        </w:rPr>
      </w:pPr>
      <w:r w:rsidRPr="002E5CBA">
        <w:rPr>
          <w:lang w:val="en-US"/>
        </w:rPr>
        <w:t xml:space="preserve">                $ref: '#/components/schemas/SmContextUpdateError'</w:t>
      </w:r>
    </w:p>
    <w:p w14:paraId="32EA03D4" w14:textId="77777777" w:rsidR="0086296D" w:rsidRPr="002E5CBA" w:rsidRDefault="0086296D" w:rsidP="0086296D">
      <w:pPr>
        <w:pStyle w:val="PL"/>
        <w:rPr>
          <w:lang w:val="en-US"/>
        </w:rPr>
      </w:pPr>
      <w:r w:rsidRPr="002E5CBA">
        <w:rPr>
          <w:lang w:val="en-US"/>
        </w:rPr>
        <w:t xml:space="preserve">            multipart/related:  # message with binary body part(s)</w:t>
      </w:r>
    </w:p>
    <w:p w14:paraId="32EA03D5" w14:textId="77777777" w:rsidR="0086296D" w:rsidRPr="002E5CBA" w:rsidRDefault="0086296D" w:rsidP="0086296D">
      <w:pPr>
        <w:pStyle w:val="PL"/>
        <w:rPr>
          <w:lang w:val="en-US"/>
        </w:rPr>
      </w:pPr>
      <w:r w:rsidRPr="002E5CBA">
        <w:rPr>
          <w:lang w:val="en-US"/>
        </w:rPr>
        <w:t xml:space="preserve">              schema:</w:t>
      </w:r>
    </w:p>
    <w:p w14:paraId="32EA03D6" w14:textId="77777777" w:rsidR="0086296D" w:rsidRPr="002E5CBA" w:rsidRDefault="0086296D" w:rsidP="0086296D">
      <w:pPr>
        <w:pStyle w:val="PL"/>
        <w:rPr>
          <w:lang w:val="en-US"/>
        </w:rPr>
      </w:pPr>
      <w:r w:rsidRPr="002E5CBA">
        <w:rPr>
          <w:lang w:val="en-US"/>
        </w:rPr>
        <w:t xml:space="preserve">                type: object</w:t>
      </w:r>
    </w:p>
    <w:p w14:paraId="32EA03D7" w14:textId="77777777" w:rsidR="0086296D" w:rsidRPr="002E5CBA" w:rsidRDefault="0086296D" w:rsidP="0086296D">
      <w:pPr>
        <w:pStyle w:val="PL"/>
        <w:rPr>
          <w:lang w:val="en-US"/>
        </w:rPr>
      </w:pPr>
      <w:r w:rsidRPr="002E5CBA">
        <w:rPr>
          <w:lang w:val="en-US"/>
        </w:rPr>
        <w:t xml:space="preserve">                properties: # Request parts</w:t>
      </w:r>
    </w:p>
    <w:p w14:paraId="32EA03D8" w14:textId="77777777" w:rsidR="0086296D" w:rsidRPr="002E5CBA" w:rsidRDefault="0086296D" w:rsidP="0086296D">
      <w:pPr>
        <w:pStyle w:val="PL"/>
        <w:rPr>
          <w:lang w:val="en-US"/>
        </w:rPr>
      </w:pPr>
      <w:r w:rsidRPr="002E5CBA">
        <w:rPr>
          <w:lang w:val="en-US"/>
        </w:rPr>
        <w:t xml:space="preserve">                  jsonData:</w:t>
      </w:r>
    </w:p>
    <w:p w14:paraId="32EA03D9" w14:textId="77777777" w:rsidR="0086296D" w:rsidRPr="002E5CBA" w:rsidRDefault="0086296D" w:rsidP="0086296D">
      <w:pPr>
        <w:pStyle w:val="PL"/>
        <w:rPr>
          <w:lang w:val="en-US"/>
        </w:rPr>
      </w:pPr>
      <w:r w:rsidRPr="002E5CBA">
        <w:rPr>
          <w:lang w:val="en-US"/>
        </w:rPr>
        <w:t xml:space="preserve">                    $ref: '#/components/schemas/SmContextUpdateError'</w:t>
      </w:r>
    </w:p>
    <w:p w14:paraId="32EA03DA" w14:textId="77777777" w:rsidR="0086296D" w:rsidRPr="002E5CBA" w:rsidRDefault="0086296D" w:rsidP="0086296D">
      <w:pPr>
        <w:pStyle w:val="PL"/>
        <w:rPr>
          <w:lang w:val="en-US"/>
        </w:rPr>
      </w:pPr>
      <w:r w:rsidRPr="002E5CBA">
        <w:rPr>
          <w:lang w:val="en-US"/>
        </w:rPr>
        <w:t xml:space="preserve">                  binaryDataN1SmMessage:</w:t>
      </w:r>
    </w:p>
    <w:p w14:paraId="32EA03DB" w14:textId="77777777" w:rsidR="0086296D" w:rsidRPr="002E5CBA" w:rsidRDefault="0086296D" w:rsidP="0086296D">
      <w:pPr>
        <w:pStyle w:val="PL"/>
        <w:rPr>
          <w:lang w:val="en-US"/>
        </w:rPr>
      </w:pPr>
      <w:r w:rsidRPr="002E5CBA">
        <w:rPr>
          <w:lang w:val="en-US"/>
        </w:rPr>
        <w:t xml:space="preserve">                    type: string</w:t>
      </w:r>
    </w:p>
    <w:p w14:paraId="32EA03DC" w14:textId="77777777" w:rsidR="0086296D" w:rsidRPr="002E5CBA" w:rsidRDefault="0086296D" w:rsidP="0086296D">
      <w:pPr>
        <w:pStyle w:val="PL"/>
        <w:rPr>
          <w:lang w:val="en-US"/>
        </w:rPr>
      </w:pPr>
      <w:r w:rsidRPr="002E5CBA">
        <w:rPr>
          <w:lang w:val="en-US"/>
        </w:rPr>
        <w:t xml:space="preserve">                    format: binary</w:t>
      </w:r>
    </w:p>
    <w:p w14:paraId="32EA03DD" w14:textId="77777777" w:rsidR="0086296D" w:rsidRPr="002E5CBA" w:rsidRDefault="0086296D" w:rsidP="0086296D">
      <w:pPr>
        <w:pStyle w:val="PL"/>
        <w:rPr>
          <w:lang w:val="en-US"/>
        </w:rPr>
      </w:pPr>
      <w:r w:rsidRPr="002E5CBA">
        <w:rPr>
          <w:lang w:val="en-US"/>
        </w:rPr>
        <w:t xml:space="preserve">                  binaryDataN2SmInformation:</w:t>
      </w:r>
    </w:p>
    <w:p w14:paraId="32EA03DE" w14:textId="77777777" w:rsidR="0086296D" w:rsidRPr="002E5CBA" w:rsidRDefault="0086296D" w:rsidP="0086296D">
      <w:pPr>
        <w:pStyle w:val="PL"/>
        <w:rPr>
          <w:lang w:val="en-US"/>
        </w:rPr>
      </w:pPr>
      <w:r w:rsidRPr="002E5CBA">
        <w:rPr>
          <w:lang w:val="en-US"/>
        </w:rPr>
        <w:t xml:space="preserve">                    type: string</w:t>
      </w:r>
    </w:p>
    <w:p w14:paraId="32EA03DF" w14:textId="77777777" w:rsidR="0086296D" w:rsidRPr="002E5CBA" w:rsidRDefault="0086296D" w:rsidP="0086296D">
      <w:pPr>
        <w:pStyle w:val="PL"/>
        <w:rPr>
          <w:lang w:val="en-US"/>
        </w:rPr>
      </w:pPr>
      <w:r w:rsidRPr="002E5CBA">
        <w:rPr>
          <w:lang w:val="en-US"/>
        </w:rPr>
        <w:t xml:space="preserve">                    format: binary</w:t>
      </w:r>
    </w:p>
    <w:p w14:paraId="32EA03E0" w14:textId="77777777" w:rsidR="0086296D" w:rsidRPr="002E5CBA" w:rsidRDefault="0086296D" w:rsidP="0086296D">
      <w:pPr>
        <w:pStyle w:val="PL"/>
        <w:rPr>
          <w:lang w:val="en-US"/>
        </w:rPr>
      </w:pPr>
      <w:r w:rsidRPr="002E5CBA">
        <w:rPr>
          <w:lang w:val="en-US"/>
        </w:rPr>
        <w:t xml:space="preserve">              encoding:</w:t>
      </w:r>
    </w:p>
    <w:p w14:paraId="32EA03E1"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E2" w14:textId="77777777" w:rsidR="0086296D" w:rsidRPr="000659A3" w:rsidRDefault="0086296D" w:rsidP="0086296D">
      <w:pPr>
        <w:pStyle w:val="PL"/>
        <w:rPr>
          <w:lang w:val="fr-FR"/>
        </w:rPr>
      </w:pPr>
      <w:r w:rsidRPr="000659A3">
        <w:rPr>
          <w:lang w:val="fr-FR"/>
        </w:rPr>
        <w:t xml:space="preserve">                  contentType:  application/json</w:t>
      </w:r>
    </w:p>
    <w:p w14:paraId="32EA03E3" w14:textId="77777777" w:rsidR="0086296D" w:rsidRPr="000659A3" w:rsidRDefault="0086296D" w:rsidP="0086296D">
      <w:pPr>
        <w:pStyle w:val="PL"/>
        <w:rPr>
          <w:lang w:val="fr-FR"/>
        </w:rPr>
      </w:pPr>
      <w:r w:rsidRPr="000659A3">
        <w:rPr>
          <w:lang w:val="fr-FR"/>
        </w:rPr>
        <w:t xml:space="preserve">                binaryDataN1SmMessage:</w:t>
      </w:r>
    </w:p>
    <w:p w14:paraId="32EA03E4"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E5" w14:textId="77777777" w:rsidR="0086296D" w:rsidRPr="002E5CBA" w:rsidRDefault="0086296D" w:rsidP="0086296D">
      <w:pPr>
        <w:pStyle w:val="PL"/>
        <w:rPr>
          <w:lang w:val="en-US"/>
        </w:rPr>
      </w:pPr>
      <w:r w:rsidRPr="002E5CBA">
        <w:rPr>
          <w:lang w:val="en-US"/>
        </w:rPr>
        <w:lastRenderedPageBreak/>
        <w:t xml:space="preserve">                  headers:</w:t>
      </w:r>
    </w:p>
    <w:p w14:paraId="32EA03E6" w14:textId="77777777" w:rsidR="0086296D" w:rsidRPr="002E5CBA" w:rsidRDefault="0086296D" w:rsidP="0086296D">
      <w:pPr>
        <w:pStyle w:val="PL"/>
        <w:rPr>
          <w:lang w:val="en-US"/>
        </w:rPr>
      </w:pPr>
      <w:r w:rsidRPr="002E5CBA">
        <w:rPr>
          <w:lang w:val="en-US"/>
        </w:rPr>
        <w:t xml:space="preserve">                    Content-Id:</w:t>
      </w:r>
    </w:p>
    <w:p w14:paraId="32EA03E7" w14:textId="77777777" w:rsidR="0086296D" w:rsidRPr="002E5CBA" w:rsidRDefault="0086296D" w:rsidP="0086296D">
      <w:pPr>
        <w:pStyle w:val="PL"/>
        <w:rPr>
          <w:lang w:val="en-US"/>
        </w:rPr>
      </w:pPr>
      <w:r w:rsidRPr="002E5CBA">
        <w:rPr>
          <w:lang w:val="en-US"/>
        </w:rPr>
        <w:t xml:space="preserve">                      schema:</w:t>
      </w:r>
    </w:p>
    <w:p w14:paraId="32EA03E8" w14:textId="739A9B25" w:rsidR="0086296D" w:rsidRPr="002E5CBA" w:rsidRDefault="0086296D" w:rsidP="0086296D">
      <w:pPr>
        <w:pStyle w:val="PL"/>
        <w:rPr>
          <w:lang w:val="en-US"/>
        </w:rPr>
      </w:pPr>
      <w:r w:rsidRPr="002E5CBA">
        <w:rPr>
          <w:lang w:val="en-US"/>
        </w:rPr>
        <w:t xml:space="preserve">                        type: string</w:t>
      </w:r>
    </w:p>
    <w:p w14:paraId="32EA03E9" w14:textId="77777777" w:rsidR="0086296D" w:rsidRPr="002E5CBA" w:rsidRDefault="0086296D" w:rsidP="0086296D">
      <w:pPr>
        <w:pStyle w:val="PL"/>
        <w:rPr>
          <w:lang w:val="en-US"/>
        </w:rPr>
      </w:pPr>
      <w:r w:rsidRPr="002E5CBA">
        <w:rPr>
          <w:lang w:val="en-US"/>
        </w:rPr>
        <w:t xml:space="preserve">                binaryDataN2SmInformation:</w:t>
      </w:r>
    </w:p>
    <w:p w14:paraId="32EA03EA" w14:textId="77777777" w:rsidR="0086296D" w:rsidRPr="002E5CBA" w:rsidRDefault="0086296D" w:rsidP="0086296D">
      <w:pPr>
        <w:pStyle w:val="PL"/>
        <w:rPr>
          <w:lang w:val="en-US"/>
        </w:rPr>
      </w:pPr>
      <w:r w:rsidRPr="002E5CBA">
        <w:rPr>
          <w:lang w:val="en-US"/>
        </w:rPr>
        <w:t xml:space="preserve">                  contentType:  application/vnd.3gpp.ngap</w:t>
      </w:r>
    </w:p>
    <w:p w14:paraId="32EA03EB" w14:textId="77777777" w:rsidR="0086296D" w:rsidRPr="002E5CBA" w:rsidRDefault="0086296D" w:rsidP="0086296D">
      <w:pPr>
        <w:pStyle w:val="PL"/>
        <w:rPr>
          <w:lang w:val="en-US"/>
        </w:rPr>
      </w:pPr>
      <w:r w:rsidRPr="002E5CBA">
        <w:rPr>
          <w:lang w:val="en-US"/>
        </w:rPr>
        <w:t xml:space="preserve">                  headers:</w:t>
      </w:r>
    </w:p>
    <w:p w14:paraId="32EA03EC" w14:textId="77777777" w:rsidR="0086296D" w:rsidRPr="002E5CBA" w:rsidRDefault="0086296D" w:rsidP="0086296D">
      <w:pPr>
        <w:pStyle w:val="PL"/>
        <w:rPr>
          <w:lang w:val="en-US"/>
        </w:rPr>
      </w:pPr>
      <w:r w:rsidRPr="002E5CBA">
        <w:rPr>
          <w:lang w:val="en-US"/>
        </w:rPr>
        <w:t xml:space="preserve">                    Content-Id:</w:t>
      </w:r>
    </w:p>
    <w:p w14:paraId="32EA03ED" w14:textId="77777777" w:rsidR="0086296D" w:rsidRPr="002E5CBA" w:rsidRDefault="0086296D" w:rsidP="0086296D">
      <w:pPr>
        <w:pStyle w:val="PL"/>
        <w:rPr>
          <w:lang w:val="en-US"/>
        </w:rPr>
      </w:pPr>
      <w:r w:rsidRPr="002E5CBA">
        <w:rPr>
          <w:lang w:val="en-US"/>
        </w:rPr>
        <w:t xml:space="preserve">                      schema:</w:t>
      </w:r>
    </w:p>
    <w:p w14:paraId="32EA03EE" w14:textId="21B5849F" w:rsidR="0086296D" w:rsidRPr="002E5CBA" w:rsidRDefault="0086296D" w:rsidP="0086296D">
      <w:pPr>
        <w:pStyle w:val="PL"/>
        <w:rPr>
          <w:lang w:val="en-US"/>
        </w:rPr>
      </w:pPr>
      <w:r w:rsidRPr="002E5CBA">
        <w:rPr>
          <w:lang w:val="en-US"/>
        </w:rPr>
        <w:t xml:space="preserve">                        type: string</w:t>
      </w:r>
    </w:p>
    <w:p w14:paraId="32EA03EF" w14:textId="77777777" w:rsidR="0086296D" w:rsidRPr="002E5CBA" w:rsidRDefault="0086296D" w:rsidP="0086296D">
      <w:pPr>
        <w:pStyle w:val="PL"/>
        <w:rPr>
          <w:lang w:val="en-US"/>
        </w:rPr>
      </w:pPr>
      <w:r w:rsidRPr="002E5CBA">
        <w:rPr>
          <w:lang w:val="en-US"/>
        </w:rPr>
        <w:t xml:space="preserve">        '404':</w:t>
      </w:r>
    </w:p>
    <w:p w14:paraId="32EA03F0" w14:textId="77777777" w:rsidR="0086296D" w:rsidRPr="002E5CBA" w:rsidRDefault="0086296D" w:rsidP="0086296D">
      <w:pPr>
        <w:pStyle w:val="PL"/>
        <w:rPr>
          <w:lang w:val="en-US"/>
        </w:rPr>
      </w:pPr>
      <w:r w:rsidRPr="002E5CBA">
        <w:rPr>
          <w:lang w:val="en-US"/>
        </w:rPr>
        <w:t xml:space="preserve">          description: unsuccessful update of an SM context - not found</w:t>
      </w:r>
    </w:p>
    <w:p w14:paraId="32EA03F1" w14:textId="77777777" w:rsidR="0086296D" w:rsidRPr="002E5CBA" w:rsidRDefault="0086296D" w:rsidP="0086296D">
      <w:pPr>
        <w:pStyle w:val="PL"/>
        <w:rPr>
          <w:lang w:val="en-US"/>
        </w:rPr>
      </w:pPr>
      <w:r w:rsidRPr="002E5CBA">
        <w:rPr>
          <w:lang w:val="en-US"/>
        </w:rPr>
        <w:t xml:space="preserve">          content:</w:t>
      </w:r>
    </w:p>
    <w:p w14:paraId="32EA03F2" w14:textId="77777777" w:rsidR="0086296D" w:rsidRPr="002E5CBA" w:rsidRDefault="0086296D" w:rsidP="0086296D">
      <w:pPr>
        <w:pStyle w:val="PL"/>
        <w:rPr>
          <w:lang w:val="en-US"/>
        </w:rPr>
      </w:pPr>
      <w:r w:rsidRPr="002E5CBA">
        <w:rPr>
          <w:lang w:val="en-US"/>
        </w:rPr>
        <w:t xml:space="preserve">            application/json: # message without binary body part</w:t>
      </w:r>
    </w:p>
    <w:p w14:paraId="32EA03F3" w14:textId="77777777" w:rsidR="0086296D" w:rsidRPr="002E5CBA" w:rsidRDefault="0086296D" w:rsidP="0086296D">
      <w:pPr>
        <w:pStyle w:val="PL"/>
        <w:rPr>
          <w:lang w:val="en-US"/>
        </w:rPr>
      </w:pPr>
      <w:r w:rsidRPr="002E5CBA">
        <w:rPr>
          <w:lang w:val="en-US"/>
        </w:rPr>
        <w:t xml:space="preserve">              schema:</w:t>
      </w:r>
    </w:p>
    <w:p w14:paraId="32EA03F4" w14:textId="56361622" w:rsidR="0086296D" w:rsidRPr="002E5CBA" w:rsidRDefault="0086296D" w:rsidP="0086296D">
      <w:pPr>
        <w:pStyle w:val="PL"/>
        <w:rPr>
          <w:lang w:val="en-US"/>
        </w:rPr>
      </w:pPr>
      <w:r w:rsidRPr="002E5CBA">
        <w:rPr>
          <w:lang w:val="en-US"/>
        </w:rPr>
        <w:t xml:space="preserve">                $ref: '#/components/schemas/SmContextUpdateError'</w:t>
      </w:r>
    </w:p>
    <w:p w14:paraId="32EA03F5" w14:textId="77777777" w:rsidR="0086296D" w:rsidRPr="002E5CBA" w:rsidRDefault="0086296D" w:rsidP="0086296D">
      <w:pPr>
        <w:pStyle w:val="PL"/>
        <w:rPr>
          <w:lang w:val="en-US"/>
        </w:rPr>
      </w:pPr>
      <w:r w:rsidRPr="002E5CBA">
        <w:rPr>
          <w:lang w:val="en-US"/>
        </w:rPr>
        <w:t xml:space="preserve">            multipart/related:  # message with binary body part(s)</w:t>
      </w:r>
    </w:p>
    <w:p w14:paraId="32EA03F6" w14:textId="77777777" w:rsidR="0086296D" w:rsidRPr="002E5CBA" w:rsidRDefault="0086296D" w:rsidP="0086296D">
      <w:pPr>
        <w:pStyle w:val="PL"/>
        <w:rPr>
          <w:lang w:val="en-US"/>
        </w:rPr>
      </w:pPr>
      <w:r w:rsidRPr="002E5CBA">
        <w:rPr>
          <w:lang w:val="en-US"/>
        </w:rPr>
        <w:t xml:space="preserve">              schema:</w:t>
      </w:r>
    </w:p>
    <w:p w14:paraId="32EA03F7" w14:textId="77777777" w:rsidR="0086296D" w:rsidRPr="002E5CBA" w:rsidRDefault="0086296D" w:rsidP="0086296D">
      <w:pPr>
        <w:pStyle w:val="PL"/>
        <w:rPr>
          <w:lang w:val="en-US"/>
        </w:rPr>
      </w:pPr>
      <w:r w:rsidRPr="002E5CBA">
        <w:rPr>
          <w:lang w:val="en-US"/>
        </w:rPr>
        <w:t xml:space="preserve">                type: object</w:t>
      </w:r>
    </w:p>
    <w:p w14:paraId="32EA03F8" w14:textId="77777777" w:rsidR="0086296D" w:rsidRPr="002E5CBA" w:rsidRDefault="0086296D" w:rsidP="0086296D">
      <w:pPr>
        <w:pStyle w:val="PL"/>
        <w:rPr>
          <w:lang w:val="en-US"/>
        </w:rPr>
      </w:pPr>
      <w:r w:rsidRPr="002E5CBA">
        <w:rPr>
          <w:lang w:val="en-US"/>
        </w:rPr>
        <w:t xml:space="preserve">                properties: # Request parts</w:t>
      </w:r>
    </w:p>
    <w:p w14:paraId="32EA03F9" w14:textId="77777777" w:rsidR="0086296D" w:rsidRPr="002E5CBA" w:rsidRDefault="0086296D" w:rsidP="0086296D">
      <w:pPr>
        <w:pStyle w:val="PL"/>
        <w:rPr>
          <w:lang w:val="en-US"/>
        </w:rPr>
      </w:pPr>
      <w:r w:rsidRPr="002E5CBA">
        <w:rPr>
          <w:lang w:val="en-US"/>
        </w:rPr>
        <w:t xml:space="preserve">                  jsonData:</w:t>
      </w:r>
    </w:p>
    <w:p w14:paraId="32EA03FA" w14:textId="77777777" w:rsidR="0086296D" w:rsidRPr="002E5CBA" w:rsidRDefault="0086296D" w:rsidP="0086296D">
      <w:pPr>
        <w:pStyle w:val="PL"/>
        <w:rPr>
          <w:lang w:val="en-US"/>
        </w:rPr>
      </w:pPr>
      <w:r w:rsidRPr="002E5CBA">
        <w:rPr>
          <w:lang w:val="en-US"/>
        </w:rPr>
        <w:t xml:space="preserve">                    $ref: '#/components/schemas/SmContextUpdateError'</w:t>
      </w:r>
    </w:p>
    <w:p w14:paraId="32EA03FB" w14:textId="77777777" w:rsidR="0086296D" w:rsidRPr="002E5CBA" w:rsidRDefault="0086296D" w:rsidP="0086296D">
      <w:pPr>
        <w:pStyle w:val="PL"/>
        <w:rPr>
          <w:lang w:val="en-US"/>
        </w:rPr>
      </w:pPr>
      <w:r w:rsidRPr="002E5CBA">
        <w:rPr>
          <w:lang w:val="en-US"/>
        </w:rPr>
        <w:t xml:space="preserve">                  binaryDataN1SmMessage:</w:t>
      </w:r>
    </w:p>
    <w:p w14:paraId="32EA03FC" w14:textId="77777777" w:rsidR="0086296D" w:rsidRPr="002E5CBA" w:rsidRDefault="0086296D" w:rsidP="0086296D">
      <w:pPr>
        <w:pStyle w:val="PL"/>
        <w:rPr>
          <w:lang w:val="en-US"/>
        </w:rPr>
      </w:pPr>
      <w:r w:rsidRPr="002E5CBA">
        <w:rPr>
          <w:lang w:val="en-US"/>
        </w:rPr>
        <w:t xml:space="preserve">                    type: string</w:t>
      </w:r>
    </w:p>
    <w:p w14:paraId="32EA03FD" w14:textId="77777777" w:rsidR="0086296D" w:rsidRPr="002E5CBA" w:rsidRDefault="0086296D" w:rsidP="0086296D">
      <w:pPr>
        <w:pStyle w:val="PL"/>
        <w:rPr>
          <w:lang w:val="en-US"/>
        </w:rPr>
      </w:pPr>
      <w:r w:rsidRPr="002E5CBA">
        <w:rPr>
          <w:lang w:val="en-US"/>
        </w:rPr>
        <w:t xml:space="preserve">                    format: binary</w:t>
      </w:r>
    </w:p>
    <w:p w14:paraId="32EA03FE" w14:textId="77777777" w:rsidR="0086296D" w:rsidRPr="002E5CBA" w:rsidRDefault="0086296D" w:rsidP="0086296D">
      <w:pPr>
        <w:pStyle w:val="PL"/>
        <w:rPr>
          <w:lang w:val="en-US"/>
        </w:rPr>
      </w:pPr>
      <w:r w:rsidRPr="002E5CBA">
        <w:rPr>
          <w:lang w:val="en-US"/>
        </w:rPr>
        <w:t xml:space="preserve">                  binaryDataN2SmInformation:</w:t>
      </w:r>
    </w:p>
    <w:p w14:paraId="32EA03FF" w14:textId="77777777" w:rsidR="0086296D" w:rsidRPr="002E5CBA" w:rsidRDefault="0086296D" w:rsidP="0086296D">
      <w:pPr>
        <w:pStyle w:val="PL"/>
        <w:rPr>
          <w:lang w:val="en-US"/>
        </w:rPr>
      </w:pPr>
      <w:r w:rsidRPr="002E5CBA">
        <w:rPr>
          <w:lang w:val="en-US"/>
        </w:rPr>
        <w:t xml:space="preserve">                    type: string</w:t>
      </w:r>
    </w:p>
    <w:p w14:paraId="32EA0400" w14:textId="77777777" w:rsidR="0086296D" w:rsidRPr="002E5CBA" w:rsidRDefault="0086296D" w:rsidP="0086296D">
      <w:pPr>
        <w:pStyle w:val="PL"/>
        <w:rPr>
          <w:lang w:val="en-US"/>
        </w:rPr>
      </w:pPr>
      <w:r w:rsidRPr="002E5CBA">
        <w:rPr>
          <w:lang w:val="en-US"/>
        </w:rPr>
        <w:t xml:space="preserve">                    format: binary</w:t>
      </w:r>
    </w:p>
    <w:p w14:paraId="32EA0401" w14:textId="77777777" w:rsidR="0086296D" w:rsidRPr="002E5CBA" w:rsidRDefault="0086296D" w:rsidP="0086296D">
      <w:pPr>
        <w:pStyle w:val="PL"/>
        <w:rPr>
          <w:lang w:val="en-US"/>
        </w:rPr>
      </w:pPr>
      <w:r w:rsidRPr="002E5CBA">
        <w:rPr>
          <w:lang w:val="en-US"/>
        </w:rPr>
        <w:t xml:space="preserve">              encoding:</w:t>
      </w:r>
    </w:p>
    <w:p w14:paraId="32EA0402" w14:textId="77777777" w:rsidR="0086296D" w:rsidRPr="00CF290B" w:rsidRDefault="0086296D" w:rsidP="0086296D">
      <w:pPr>
        <w:pStyle w:val="PL"/>
        <w:rPr>
          <w:lang w:val="fr-FR"/>
        </w:rPr>
      </w:pPr>
      <w:r w:rsidRPr="002E5CBA">
        <w:rPr>
          <w:lang w:val="en-US"/>
        </w:rPr>
        <w:t xml:space="preserve">                </w:t>
      </w:r>
      <w:r w:rsidRPr="00CF290B">
        <w:rPr>
          <w:lang w:val="fr-FR"/>
        </w:rPr>
        <w:t>jsonData:</w:t>
      </w:r>
    </w:p>
    <w:p w14:paraId="32EA0403" w14:textId="77777777" w:rsidR="0086296D" w:rsidRPr="00CF290B" w:rsidRDefault="0086296D" w:rsidP="0086296D">
      <w:pPr>
        <w:pStyle w:val="PL"/>
        <w:rPr>
          <w:lang w:val="fr-FR"/>
        </w:rPr>
      </w:pPr>
      <w:r w:rsidRPr="00CF290B">
        <w:rPr>
          <w:lang w:val="fr-FR"/>
        </w:rPr>
        <w:t xml:space="preserve">                  contentType:  application/json</w:t>
      </w:r>
    </w:p>
    <w:p w14:paraId="32EA0404" w14:textId="77777777" w:rsidR="0086296D" w:rsidRPr="00CF290B" w:rsidRDefault="0086296D" w:rsidP="0086296D">
      <w:pPr>
        <w:pStyle w:val="PL"/>
        <w:rPr>
          <w:lang w:val="fr-FR"/>
        </w:rPr>
      </w:pPr>
      <w:r w:rsidRPr="00CF290B">
        <w:rPr>
          <w:lang w:val="fr-FR"/>
        </w:rPr>
        <w:t xml:space="preserve">                binaryDataN1SmMessage:</w:t>
      </w:r>
    </w:p>
    <w:p w14:paraId="32EA0405"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06" w14:textId="77777777" w:rsidR="0086296D" w:rsidRPr="002E5CBA" w:rsidRDefault="0086296D" w:rsidP="0086296D">
      <w:pPr>
        <w:pStyle w:val="PL"/>
        <w:rPr>
          <w:lang w:val="en-US"/>
        </w:rPr>
      </w:pPr>
      <w:r w:rsidRPr="002E5CBA">
        <w:rPr>
          <w:lang w:val="en-US"/>
        </w:rPr>
        <w:t xml:space="preserve">                  headers:</w:t>
      </w:r>
    </w:p>
    <w:p w14:paraId="32EA0407" w14:textId="77777777" w:rsidR="0086296D" w:rsidRPr="002E5CBA" w:rsidRDefault="0086296D" w:rsidP="0086296D">
      <w:pPr>
        <w:pStyle w:val="PL"/>
        <w:rPr>
          <w:lang w:val="en-US"/>
        </w:rPr>
      </w:pPr>
      <w:r w:rsidRPr="002E5CBA">
        <w:rPr>
          <w:lang w:val="en-US"/>
        </w:rPr>
        <w:t xml:space="preserve">                    Content-Id:</w:t>
      </w:r>
    </w:p>
    <w:p w14:paraId="32EA0408" w14:textId="77777777" w:rsidR="0086296D" w:rsidRPr="002E5CBA" w:rsidRDefault="0086296D" w:rsidP="0086296D">
      <w:pPr>
        <w:pStyle w:val="PL"/>
        <w:rPr>
          <w:lang w:val="en-US"/>
        </w:rPr>
      </w:pPr>
      <w:r w:rsidRPr="002E5CBA">
        <w:rPr>
          <w:lang w:val="en-US"/>
        </w:rPr>
        <w:t xml:space="preserve">                      schema:</w:t>
      </w:r>
    </w:p>
    <w:p w14:paraId="32EA0409" w14:textId="4022D495" w:rsidR="0086296D" w:rsidRPr="002E5CBA" w:rsidRDefault="0086296D" w:rsidP="0086296D">
      <w:pPr>
        <w:pStyle w:val="PL"/>
        <w:rPr>
          <w:lang w:val="en-US"/>
        </w:rPr>
      </w:pPr>
      <w:r w:rsidRPr="002E5CBA">
        <w:rPr>
          <w:lang w:val="en-US"/>
        </w:rPr>
        <w:t xml:space="preserve">                        type: string</w:t>
      </w:r>
    </w:p>
    <w:p w14:paraId="32EA040A" w14:textId="77777777" w:rsidR="0086296D" w:rsidRPr="002E5CBA" w:rsidRDefault="0086296D" w:rsidP="0086296D">
      <w:pPr>
        <w:pStyle w:val="PL"/>
        <w:rPr>
          <w:lang w:val="en-US"/>
        </w:rPr>
      </w:pPr>
      <w:r w:rsidRPr="002E5CBA">
        <w:rPr>
          <w:lang w:val="en-US"/>
        </w:rPr>
        <w:t xml:space="preserve">                binaryDataN2SmInformation:</w:t>
      </w:r>
    </w:p>
    <w:p w14:paraId="32EA040B" w14:textId="77777777" w:rsidR="0086296D" w:rsidRPr="002E5CBA" w:rsidRDefault="0086296D" w:rsidP="0086296D">
      <w:pPr>
        <w:pStyle w:val="PL"/>
        <w:rPr>
          <w:lang w:val="en-US"/>
        </w:rPr>
      </w:pPr>
      <w:r w:rsidRPr="002E5CBA">
        <w:rPr>
          <w:lang w:val="en-US"/>
        </w:rPr>
        <w:t xml:space="preserve">                  contentType:  application/vnd.3gpp.ngap</w:t>
      </w:r>
    </w:p>
    <w:p w14:paraId="32EA040C" w14:textId="77777777" w:rsidR="0086296D" w:rsidRPr="002E5CBA" w:rsidRDefault="0086296D" w:rsidP="0086296D">
      <w:pPr>
        <w:pStyle w:val="PL"/>
        <w:rPr>
          <w:lang w:val="en-US"/>
        </w:rPr>
      </w:pPr>
      <w:r w:rsidRPr="002E5CBA">
        <w:rPr>
          <w:lang w:val="en-US"/>
        </w:rPr>
        <w:t xml:space="preserve">                  headers:</w:t>
      </w:r>
    </w:p>
    <w:p w14:paraId="32EA040D" w14:textId="77777777" w:rsidR="0086296D" w:rsidRPr="002E5CBA" w:rsidRDefault="0086296D" w:rsidP="0086296D">
      <w:pPr>
        <w:pStyle w:val="PL"/>
        <w:rPr>
          <w:lang w:val="en-US"/>
        </w:rPr>
      </w:pPr>
      <w:r w:rsidRPr="002E5CBA">
        <w:rPr>
          <w:lang w:val="en-US"/>
        </w:rPr>
        <w:t xml:space="preserve">                    Content-Id:</w:t>
      </w:r>
    </w:p>
    <w:p w14:paraId="32EA040E" w14:textId="77777777" w:rsidR="0086296D" w:rsidRPr="002E5CBA" w:rsidRDefault="0086296D" w:rsidP="0086296D">
      <w:pPr>
        <w:pStyle w:val="PL"/>
        <w:rPr>
          <w:lang w:val="en-US"/>
        </w:rPr>
      </w:pPr>
      <w:r w:rsidRPr="002E5CBA">
        <w:rPr>
          <w:lang w:val="en-US"/>
        </w:rPr>
        <w:t xml:space="preserve">                      schema:</w:t>
      </w:r>
    </w:p>
    <w:p w14:paraId="32EA040F" w14:textId="650F151B" w:rsidR="0086296D" w:rsidRDefault="0086296D" w:rsidP="0086296D">
      <w:pPr>
        <w:pStyle w:val="PL"/>
        <w:rPr>
          <w:lang w:val="en-US"/>
        </w:rPr>
      </w:pPr>
      <w:r w:rsidRPr="002E5CBA">
        <w:rPr>
          <w:lang w:val="en-US"/>
        </w:rPr>
        <w:t xml:space="preserve">                        type: string</w:t>
      </w:r>
    </w:p>
    <w:p w14:paraId="32EA0410" w14:textId="51005571" w:rsidR="00863E04" w:rsidRDefault="00863E04" w:rsidP="00863E04">
      <w:pPr>
        <w:pStyle w:val="PL"/>
        <w:rPr>
          <w:lang w:val="en-US"/>
        </w:rPr>
      </w:pPr>
      <w:r w:rsidRPr="002E5CBA">
        <w:rPr>
          <w:lang w:val="en-US"/>
        </w:rPr>
        <w:t xml:space="preserve">        </w:t>
      </w:r>
      <w:r>
        <w:rPr>
          <w:lang w:val="en-US"/>
        </w:rPr>
        <w:t>'411':</w:t>
      </w:r>
    </w:p>
    <w:p w14:paraId="32EA0411"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12" w14:textId="14DAA339" w:rsidR="00863E04" w:rsidRDefault="00863E04" w:rsidP="00863E04">
      <w:pPr>
        <w:pStyle w:val="PL"/>
        <w:rPr>
          <w:lang w:val="en-US"/>
        </w:rPr>
      </w:pPr>
      <w:r w:rsidRPr="002E5CBA">
        <w:rPr>
          <w:lang w:val="en-US"/>
        </w:rPr>
        <w:t xml:space="preserve">        </w:t>
      </w:r>
      <w:r>
        <w:rPr>
          <w:lang w:val="en-US"/>
        </w:rPr>
        <w:t>'413':</w:t>
      </w:r>
    </w:p>
    <w:p w14:paraId="32EA0413"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14" w14:textId="22B48D03" w:rsidR="00863E04" w:rsidRDefault="00863E04" w:rsidP="00863E04">
      <w:pPr>
        <w:pStyle w:val="PL"/>
        <w:rPr>
          <w:lang w:val="en-US"/>
        </w:rPr>
      </w:pPr>
      <w:r w:rsidRPr="002E5CBA">
        <w:rPr>
          <w:lang w:val="en-US"/>
        </w:rPr>
        <w:t xml:space="preserve">        </w:t>
      </w:r>
      <w:r>
        <w:rPr>
          <w:lang w:val="en-US"/>
        </w:rPr>
        <w:t>'415':</w:t>
      </w:r>
    </w:p>
    <w:p w14:paraId="32EA0415" w14:textId="7354CF4D"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14D2FAC" w14:textId="039274A0" w:rsidR="00141339" w:rsidRDefault="00141339" w:rsidP="00141339">
      <w:pPr>
        <w:pStyle w:val="PL"/>
        <w:rPr>
          <w:lang w:val="en-US"/>
        </w:rPr>
      </w:pPr>
      <w:r w:rsidRPr="002E5CBA">
        <w:rPr>
          <w:lang w:val="en-US"/>
        </w:rPr>
        <w:t xml:space="preserve">       </w:t>
      </w:r>
      <w:r>
        <w:rPr>
          <w:lang w:val="en-US"/>
        </w:rPr>
        <w:t xml:space="preserve"> '429':</w:t>
      </w:r>
    </w:p>
    <w:p w14:paraId="17A1BB14" w14:textId="05BA4E90"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16" w14:textId="77777777" w:rsidR="0086296D" w:rsidRPr="002E5CBA" w:rsidRDefault="0086296D" w:rsidP="0086296D">
      <w:pPr>
        <w:pStyle w:val="PL"/>
        <w:rPr>
          <w:lang w:val="en-US"/>
        </w:rPr>
      </w:pPr>
      <w:r w:rsidRPr="002E5CBA">
        <w:rPr>
          <w:lang w:val="en-US"/>
        </w:rPr>
        <w:t xml:space="preserve">        '500':</w:t>
      </w:r>
    </w:p>
    <w:p w14:paraId="32EA0417" w14:textId="77777777" w:rsidR="0086296D" w:rsidRPr="002E5CBA" w:rsidRDefault="0086296D" w:rsidP="0086296D">
      <w:pPr>
        <w:pStyle w:val="PL"/>
        <w:rPr>
          <w:lang w:val="en-US"/>
        </w:rPr>
      </w:pPr>
      <w:r w:rsidRPr="002E5CBA">
        <w:rPr>
          <w:lang w:val="en-US"/>
        </w:rPr>
        <w:t xml:space="preserve">          description: unsuccessful update of an SM context - Internal server error</w:t>
      </w:r>
    </w:p>
    <w:p w14:paraId="32EA0418" w14:textId="77777777" w:rsidR="0086296D" w:rsidRPr="002E5CBA" w:rsidRDefault="0086296D" w:rsidP="0086296D">
      <w:pPr>
        <w:pStyle w:val="PL"/>
        <w:rPr>
          <w:lang w:val="en-US"/>
        </w:rPr>
      </w:pPr>
      <w:r w:rsidRPr="002E5CBA">
        <w:rPr>
          <w:lang w:val="en-US"/>
        </w:rPr>
        <w:t xml:space="preserve">          content:</w:t>
      </w:r>
    </w:p>
    <w:p w14:paraId="32EA0419" w14:textId="77777777" w:rsidR="0086296D" w:rsidRPr="002E5CBA" w:rsidRDefault="0086296D" w:rsidP="0086296D">
      <w:pPr>
        <w:pStyle w:val="PL"/>
        <w:rPr>
          <w:lang w:val="en-US"/>
        </w:rPr>
      </w:pPr>
      <w:r w:rsidRPr="002E5CBA">
        <w:rPr>
          <w:lang w:val="en-US"/>
        </w:rPr>
        <w:t xml:space="preserve">            application/json: # message without binary body part</w:t>
      </w:r>
    </w:p>
    <w:p w14:paraId="32EA041A" w14:textId="77777777" w:rsidR="0086296D" w:rsidRPr="002E5CBA" w:rsidRDefault="0086296D" w:rsidP="0086296D">
      <w:pPr>
        <w:pStyle w:val="PL"/>
        <w:rPr>
          <w:lang w:val="en-US"/>
        </w:rPr>
      </w:pPr>
      <w:r w:rsidRPr="002E5CBA">
        <w:rPr>
          <w:lang w:val="en-US"/>
        </w:rPr>
        <w:t xml:space="preserve">              schema:</w:t>
      </w:r>
    </w:p>
    <w:p w14:paraId="32EA041B" w14:textId="2490CB02" w:rsidR="0086296D" w:rsidRPr="002E5CBA" w:rsidRDefault="0086296D" w:rsidP="0086296D">
      <w:pPr>
        <w:pStyle w:val="PL"/>
        <w:rPr>
          <w:lang w:val="en-US"/>
        </w:rPr>
      </w:pPr>
      <w:r w:rsidRPr="002E5CBA">
        <w:rPr>
          <w:lang w:val="en-US"/>
        </w:rPr>
        <w:t xml:space="preserve">                $ref: '#/components/schemas/SmContextUpdateError'</w:t>
      </w:r>
    </w:p>
    <w:p w14:paraId="32EA041C" w14:textId="77777777" w:rsidR="0086296D" w:rsidRPr="002E5CBA" w:rsidRDefault="0086296D" w:rsidP="0086296D">
      <w:pPr>
        <w:pStyle w:val="PL"/>
        <w:rPr>
          <w:lang w:val="en-US"/>
        </w:rPr>
      </w:pPr>
      <w:r w:rsidRPr="002E5CBA">
        <w:rPr>
          <w:lang w:val="en-US"/>
        </w:rPr>
        <w:t xml:space="preserve">            multipart/related:  # message with binary body part(s)</w:t>
      </w:r>
    </w:p>
    <w:p w14:paraId="32EA041D" w14:textId="77777777" w:rsidR="0086296D" w:rsidRPr="002E5CBA" w:rsidRDefault="0086296D" w:rsidP="0086296D">
      <w:pPr>
        <w:pStyle w:val="PL"/>
        <w:rPr>
          <w:lang w:val="en-US"/>
        </w:rPr>
      </w:pPr>
      <w:r w:rsidRPr="002E5CBA">
        <w:rPr>
          <w:lang w:val="en-US"/>
        </w:rPr>
        <w:t xml:space="preserve">              schema:</w:t>
      </w:r>
    </w:p>
    <w:p w14:paraId="32EA041E" w14:textId="77777777" w:rsidR="0086296D" w:rsidRPr="002E5CBA" w:rsidRDefault="0086296D" w:rsidP="0086296D">
      <w:pPr>
        <w:pStyle w:val="PL"/>
        <w:rPr>
          <w:lang w:val="en-US"/>
        </w:rPr>
      </w:pPr>
      <w:r w:rsidRPr="002E5CBA">
        <w:rPr>
          <w:lang w:val="en-US"/>
        </w:rPr>
        <w:t xml:space="preserve">                type: object</w:t>
      </w:r>
    </w:p>
    <w:p w14:paraId="32EA041F" w14:textId="77777777" w:rsidR="0086296D" w:rsidRPr="002E5CBA" w:rsidRDefault="0086296D" w:rsidP="0086296D">
      <w:pPr>
        <w:pStyle w:val="PL"/>
        <w:rPr>
          <w:lang w:val="en-US"/>
        </w:rPr>
      </w:pPr>
      <w:r w:rsidRPr="002E5CBA">
        <w:rPr>
          <w:lang w:val="en-US"/>
        </w:rPr>
        <w:t xml:space="preserve">                properties: # Request parts</w:t>
      </w:r>
    </w:p>
    <w:p w14:paraId="32EA0420" w14:textId="77777777" w:rsidR="0086296D" w:rsidRPr="002E5CBA" w:rsidRDefault="0086296D" w:rsidP="0086296D">
      <w:pPr>
        <w:pStyle w:val="PL"/>
        <w:rPr>
          <w:lang w:val="en-US"/>
        </w:rPr>
      </w:pPr>
      <w:r w:rsidRPr="002E5CBA">
        <w:rPr>
          <w:lang w:val="en-US"/>
        </w:rPr>
        <w:t xml:space="preserve">                  jsonData:</w:t>
      </w:r>
    </w:p>
    <w:p w14:paraId="32EA0421" w14:textId="77777777" w:rsidR="0086296D" w:rsidRPr="002E5CBA" w:rsidRDefault="0086296D" w:rsidP="0086296D">
      <w:pPr>
        <w:pStyle w:val="PL"/>
        <w:rPr>
          <w:lang w:val="en-US"/>
        </w:rPr>
      </w:pPr>
      <w:r w:rsidRPr="002E5CBA">
        <w:rPr>
          <w:lang w:val="en-US"/>
        </w:rPr>
        <w:t xml:space="preserve">                    $ref: '#/components/schemas/SmContextUpdateError'</w:t>
      </w:r>
    </w:p>
    <w:p w14:paraId="32EA0422" w14:textId="77777777" w:rsidR="0086296D" w:rsidRPr="002E5CBA" w:rsidRDefault="0086296D" w:rsidP="0086296D">
      <w:pPr>
        <w:pStyle w:val="PL"/>
        <w:rPr>
          <w:lang w:val="en-US"/>
        </w:rPr>
      </w:pPr>
      <w:r w:rsidRPr="002E5CBA">
        <w:rPr>
          <w:lang w:val="en-US"/>
        </w:rPr>
        <w:t xml:space="preserve">                  binaryDataN1SmMessage:</w:t>
      </w:r>
    </w:p>
    <w:p w14:paraId="32EA0423" w14:textId="77777777" w:rsidR="0086296D" w:rsidRPr="002E5CBA" w:rsidRDefault="0086296D" w:rsidP="0086296D">
      <w:pPr>
        <w:pStyle w:val="PL"/>
        <w:rPr>
          <w:lang w:val="en-US"/>
        </w:rPr>
      </w:pPr>
      <w:r w:rsidRPr="002E5CBA">
        <w:rPr>
          <w:lang w:val="en-US"/>
        </w:rPr>
        <w:t xml:space="preserve">                    type: string</w:t>
      </w:r>
    </w:p>
    <w:p w14:paraId="32EA0424" w14:textId="77777777" w:rsidR="0086296D" w:rsidRPr="002E5CBA" w:rsidRDefault="0086296D" w:rsidP="0086296D">
      <w:pPr>
        <w:pStyle w:val="PL"/>
        <w:rPr>
          <w:lang w:val="en-US"/>
        </w:rPr>
      </w:pPr>
      <w:r w:rsidRPr="002E5CBA">
        <w:rPr>
          <w:lang w:val="en-US"/>
        </w:rPr>
        <w:t xml:space="preserve">                    format: binary</w:t>
      </w:r>
    </w:p>
    <w:p w14:paraId="32EA0425" w14:textId="77777777" w:rsidR="0086296D" w:rsidRPr="002E5CBA" w:rsidRDefault="0086296D" w:rsidP="0086296D">
      <w:pPr>
        <w:pStyle w:val="PL"/>
        <w:rPr>
          <w:lang w:val="en-US"/>
        </w:rPr>
      </w:pPr>
      <w:r w:rsidRPr="002E5CBA">
        <w:rPr>
          <w:lang w:val="en-US"/>
        </w:rPr>
        <w:t xml:space="preserve">                  binaryDataN2SmInformation:</w:t>
      </w:r>
    </w:p>
    <w:p w14:paraId="32EA0426" w14:textId="77777777" w:rsidR="0086296D" w:rsidRPr="002E5CBA" w:rsidRDefault="0086296D" w:rsidP="0086296D">
      <w:pPr>
        <w:pStyle w:val="PL"/>
        <w:rPr>
          <w:lang w:val="en-US"/>
        </w:rPr>
      </w:pPr>
      <w:r w:rsidRPr="002E5CBA">
        <w:rPr>
          <w:lang w:val="en-US"/>
        </w:rPr>
        <w:t xml:space="preserve">                    type: string</w:t>
      </w:r>
    </w:p>
    <w:p w14:paraId="32EA0427" w14:textId="77777777" w:rsidR="0086296D" w:rsidRPr="002E5CBA" w:rsidRDefault="0086296D" w:rsidP="0086296D">
      <w:pPr>
        <w:pStyle w:val="PL"/>
        <w:rPr>
          <w:lang w:val="en-US"/>
        </w:rPr>
      </w:pPr>
      <w:r w:rsidRPr="002E5CBA">
        <w:rPr>
          <w:lang w:val="en-US"/>
        </w:rPr>
        <w:t xml:space="preserve">                    format: binary</w:t>
      </w:r>
    </w:p>
    <w:p w14:paraId="32EA0428" w14:textId="77777777" w:rsidR="0086296D" w:rsidRPr="002E5CBA" w:rsidRDefault="0086296D" w:rsidP="0086296D">
      <w:pPr>
        <w:pStyle w:val="PL"/>
        <w:rPr>
          <w:lang w:val="en-US"/>
        </w:rPr>
      </w:pPr>
      <w:r w:rsidRPr="002E5CBA">
        <w:rPr>
          <w:lang w:val="en-US"/>
        </w:rPr>
        <w:t xml:space="preserve">              encoding:</w:t>
      </w:r>
    </w:p>
    <w:p w14:paraId="32EA0429"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42A" w14:textId="77777777" w:rsidR="0086296D" w:rsidRPr="00046E6A" w:rsidRDefault="0086296D" w:rsidP="0086296D">
      <w:pPr>
        <w:pStyle w:val="PL"/>
        <w:rPr>
          <w:lang w:val="fr-FR"/>
        </w:rPr>
      </w:pPr>
      <w:r w:rsidRPr="00046E6A">
        <w:rPr>
          <w:lang w:val="fr-FR"/>
        </w:rPr>
        <w:t xml:space="preserve">                  contentType:  application/json</w:t>
      </w:r>
    </w:p>
    <w:p w14:paraId="32EA042B" w14:textId="77777777" w:rsidR="0086296D" w:rsidRPr="00046E6A" w:rsidRDefault="0086296D" w:rsidP="0086296D">
      <w:pPr>
        <w:pStyle w:val="PL"/>
        <w:rPr>
          <w:lang w:val="fr-FR"/>
        </w:rPr>
      </w:pPr>
      <w:r w:rsidRPr="00046E6A">
        <w:rPr>
          <w:lang w:val="fr-FR"/>
        </w:rPr>
        <w:t xml:space="preserve">                binaryDataN1SmMessage:</w:t>
      </w:r>
    </w:p>
    <w:p w14:paraId="32EA042C"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42D" w14:textId="77777777" w:rsidR="0086296D" w:rsidRPr="002E5CBA" w:rsidRDefault="0086296D" w:rsidP="0086296D">
      <w:pPr>
        <w:pStyle w:val="PL"/>
        <w:rPr>
          <w:lang w:val="en-US"/>
        </w:rPr>
      </w:pPr>
      <w:r w:rsidRPr="002E5CBA">
        <w:rPr>
          <w:lang w:val="en-US"/>
        </w:rPr>
        <w:t xml:space="preserve">                  headers:</w:t>
      </w:r>
    </w:p>
    <w:p w14:paraId="32EA042E" w14:textId="77777777" w:rsidR="0086296D" w:rsidRPr="002E5CBA" w:rsidRDefault="0086296D" w:rsidP="0086296D">
      <w:pPr>
        <w:pStyle w:val="PL"/>
        <w:rPr>
          <w:lang w:val="en-US"/>
        </w:rPr>
      </w:pPr>
      <w:r w:rsidRPr="002E5CBA">
        <w:rPr>
          <w:lang w:val="en-US"/>
        </w:rPr>
        <w:t xml:space="preserve">                    Content-Id:</w:t>
      </w:r>
    </w:p>
    <w:p w14:paraId="32EA042F" w14:textId="77777777" w:rsidR="0086296D" w:rsidRPr="002E5CBA" w:rsidRDefault="0086296D" w:rsidP="0086296D">
      <w:pPr>
        <w:pStyle w:val="PL"/>
        <w:rPr>
          <w:lang w:val="en-US"/>
        </w:rPr>
      </w:pPr>
      <w:r w:rsidRPr="002E5CBA">
        <w:rPr>
          <w:lang w:val="en-US"/>
        </w:rPr>
        <w:t xml:space="preserve">                      schema:</w:t>
      </w:r>
    </w:p>
    <w:p w14:paraId="32EA0430" w14:textId="6BEE7B00" w:rsidR="0086296D" w:rsidRPr="002E5CBA" w:rsidRDefault="0086296D" w:rsidP="0086296D">
      <w:pPr>
        <w:pStyle w:val="PL"/>
        <w:rPr>
          <w:lang w:val="en-US"/>
        </w:rPr>
      </w:pPr>
      <w:r w:rsidRPr="002E5CBA">
        <w:rPr>
          <w:lang w:val="en-US"/>
        </w:rPr>
        <w:t xml:space="preserve">                        type: string</w:t>
      </w:r>
    </w:p>
    <w:p w14:paraId="32EA0431" w14:textId="77777777" w:rsidR="0086296D" w:rsidRPr="002E5CBA" w:rsidRDefault="0086296D" w:rsidP="0086296D">
      <w:pPr>
        <w:pStyle w:val="PL"/>
        <w:rPr>
          <w:lang w:val="en-US"/>
        </w:rPr>
      </w:pPr>
      <w:r w:rsidRPr="002E5CBA">
        <w:rPr>
          <w:lang w:val="en-US"/>
        </w:rPr>
        <w:lastRenderedPageBreak/>
        <w:t xml:space="preserve">                binaryDataN2SmInformation:</w:t>
      </w:r>
    </w:p>
    <w:p w14:paraId="32EA0432" w14:textId="77777777" w:rsidR="0086296D" w:rsidRPr="002E5CBA" w:rsidRDefault="0086296D" w:rsidP="0086296D">
      <w:pPr>
        <w:pStyle w:val="PL"/>
        <w:rPr>
          <w:lang w:val="en-US"/>
        </w:rPr>
      </w:pPr>
      <w:r w:rsidRPr="002E5CBA">
        <w:rPr>
          <w:lang w:val="en-US"/>
        </w:rPr>
        <w:t xml:space="preserve">                  contentType:  application/vnd.3gpp.ngap</w:t>
      </w:r>
    </w:p>
    <w:p w14:paraId="32EA0433" w14:textId="77777777" w:rsidR="0086296D" w:rsidRPr="002E5CBA" w:rsidRDefault="0086296D" w:rsidP="0086296D">
      <w:pPr>
        <w:pStyle w:val="PL"/>
        <w:rPr>
          <w:lang w:val="en-US"/>
        </w:rPr>
      </w:pPr>
      <w:r w:rsidRPr="002E5CBA">
        <w:rPr>
          <w:lang w:val="en-US"/>
        </w:rPr>
        <w:t xml:space="preserve">                  headers:</w:t>
      </w:r>
    </w:p>
    <w:p w14:paraId="32EA0434" w14:textId="77777777" w:rsidR="0086296D" w:rsidRPr="002E5CBA" w:rsidRDefault="0086296D" w:rsidP="0086296D">
      <w:pPr>
        <w:pStyle w:val="PL"/>
        <w:rPr>
          <w:lang w:val="en-US"/>
        </w:rPr>
      </w:pPr>
      <w:r w:rsidRPr="002E5CBA">
        <w:rPr>
          <w:lang w:val="en-US"/>
        </w:rPr>
        <w:t xml:space="preserve">                    Content-Id:</w:t>
      </w:r>
    </w:p>
    <w:p w14:paraId="32EA0435" w14:textId="77777777" w:rsidR="0086296D" w:rsidRPr="002E5CBA" w:rsidRDefault="0086296D" w:rsidP="0086296D">
      <w:pPr>
        <w:pStyle w:val="PL"/>
        <w:rPr>
          <w:lang w:val="en-US"/>
        </w:rPr>
      </w:pPr>
      <w:r w:rsidRPr="002E5CBA">
        <w:rPr>
          <w:lang w:val="en-US"/>
        </w:rPr>
        <w:t xml:space="preserve">                      schema:</w:t>
      </w:r>
    </w:p>
    <w:p w14:paraId="32EA0436" w14:textId="6F6763B9" w:rsidR="00863E04" w:rsidRDefault="0086296D" w:rsidP="0086296D">
      <w:pPr>
        <w:pStyle w:val="PL"/>
        <w:rPr>
          <w:lang w:val="en-US"/>
        </w:rPr>
      </w:pPr>
      <w:r w:rsidRPr="002E5CBA">
        <w:rPr>
          <w:lang w:val="en-US"/>
        </w:rPr>
        <w:t xml:space="preserve">                        type: string</w:t>
      </w:r>
    </w:p>
    <w:p w14:paraId="32EA0439" w14:textId="77777777" w:rsidR="0086296D" w:rsidRPr="002E5CBA" w:rsidRDefault="0086296D" w:rsidP="0086296D">
      <w:pPr>
        <w:pStyle w:val="PL"/>
        <w:rPr>
          <w:lang w:val="en-US"/>
        </w:rPr>
      </w:pPr>
      <w:r w:rsidRPr="002E5CBA">
        <w:rPr>
          <w:lang w:val="en-US"/>
        </w:rPr>
        <w:t xml:space="preserve">        '503':</w:t>
      </w:r>
    </w:p>
    <w:p w14:paraId="32EA043A" w14:textId="77777777" w:rsidR="0086296D" w:rsidRPr="002E5CBA" w:rsidRDefault="0086296D" w:rsidP="0086296D">
      <w:pPr>
        <w:pStyle w:val="PL"/>
        <w:rPr>
          <w:lang w:val="en-US"/>
        </w:rPr>
      </w:pPr>
      <w:r w:rsidRPr="002E5CBA">
        <w:rPr>
          <w:lang w:val="en-US"/>
        </w:rPr>
        <w:t xml:space="preserve">          description: unsuccessful update of an SM context - Service Unavailable</w:t>
      </w:r>
    </w:p>
    <w:p w14:paraId="32EA043B" w14:textId="77777777" w:rsidR="0086296D" w:rsidRPr="002E5CBA" w:rsidRDefault="0086296D" w:rsidP="0086296D">
      <w:pPr>
        <w:pStyle w:val="PL"/>
        <w:rPr>
          <w:lang w:val="en-US"/>
        </w:rPr>
      </w:pPr>
      <w:r w:rsidRPr="002E5CBA">
        <w:rPr>
          <w:lang w:val="en-US"/>
        </w:rPr>
        <w:t xml:space="preserve">          content:</w:t>
      </w:r>
    </w:p>
    <w:p w14:paraId="32EA043C" w14:textId="77777777" w:rsidR="0086296D" w:rsidRPr="002E5CBA" w:rsidRDefault="0086296D" w:rsidP="0086296D">
      <w:pPr>
        <w:pStyle w:val="PL"/>
        <w:rPr>
          <w:lang w:val="en-US"/>
        </w:rPr>
      </w:pPr>
      <w:r w:rsidRPr="002E5CBA">
        <w:rPr>
          <w:lang w:val="en-US"/>
        </w:rPr>
        <w:t xml:space="preserve">            application/json: # message without binary body part</w:t>
      </w:r>
    </w:p>
    <w:p w14:paraId="32EA043D" w14:textId="77777777" w:rsidR="0086296D" w:rsidRPr="002E5CBA" w:rsidRDefault="0086296D" w:rsidP="0086296D">
      <w:pPr>
        <w:pStyle w:val="PL"/>
        <w:rPr>
          <w:lang w:val="en-US"/>
        </w:rPr>
      </w:pPr>
      <w:r w:rsidRPr="002E5CBA">
        <w:rPr>
          <w:lang w:val="en-US"/>
        </w:rPr>
        <w:t xml:space="preserve">              schema:</w:t>
      </w:r>
    </w:p>
    <w:p w14:paraId="32EA043E" w14:textId="087411C5" w:rsidR="0086296D" w:rsidRPr="002E5CBA" w:rsidRDefault="0086296D" w:rsidP="0086296D">
      <w:pPr>
        <w:pStyle w:val="PL"/>
        <w:rPr>
          <w:lang w:val="en-US"/>
        </w:rPr>
      </w:pPr>
      <w:r w:rsidRPr="002E5CBA">
        <w:rPr>
          <w:lang w:val="en-US"/>
        </w:rPr>
        <w:t xml:space="preserve">                $ref: '#/components/schemas/SmContextUpdateError'</w:t>
      </w:r>
    </w:p>
    <w:p w14:paraId="32EA043F" w14:textId="77777777" w:rsidR="0086296D" w:rsidRPr="002E5CBA" w:rsidRDefault="0086296D" w:rsidP="0086296D">
      <w:pPr>
        <w:pStyle w:val="PL"/>
        <w:rPr>
          <w:lang w:val="en-US"/>
        </w:rPr>
      </w:pPr>
      <w:r w:rsidRPr="002E5CBA">
        <w:rPr>
          <w:lang w:val="en-US"/>
        </w:rPr>
        <w:t xml:space="preserve">            multipart/related:  # message with binary body part(s)</w:t>
      </w:r>
    </w:p>
    <w:p w14:paraId="32EA0440" w14:textId="77777777" w:rsidR="0086296D" w:rsidRPr="002E5CBA" w:rsidRDefault="0086296D" w:rsidP="0086296D">
      <w:pPr>
        <w:pStyle w:val="PL"/>
        <w:rPr>
          <w:lang w:val="en-US"/>
        </w:rPr>
      </w:pPr>
      <w:r w:rsidRPr="002E5CBA">
        <w:rPr>
          <w:lang w:val="en-US"/>
        </w:rPr>
        <w:t xml:space="preserve">              schema:</w:t>
      </w:r>
    </w:p>
    <w:p w14:paraId="32EA0441" w14:textId="77777777" w:rsidR="0086296D" w:rsidRPr="002E5CBA" w:rsidRDefault="0086296D" w:rsidP="0086296D">
      <w:pPr>
        <w:pStyle w:val="PL"/>
        <w:rPr>
          <w:lang w:val="en-US"/>
        </w:rPr>
      </w:pPr>
      <w:r w:rsidRPr="002E5CBA">
        <w:rPr>
          <w:lang w:val="en-US"/>
        </w:rPr>
        <w:t xml:space="preserve">                type: object</w:t>
      </w:r>
    </w:p>
    <w:p w14:paraId="32EA0442" w14:textId="77777777" w:rsidR="0086296D" w:rsidRPr="002E5CBA" w:rsidRDefault="0086296D" w:rsidP="0086296D">
      <w:pPr>
        <w:pStyle w:val="PL"/>
        <w:rPr>
          <w:lang w:val="en-US"/>
        </w:rPr>
      </w:pPr>
      <w:r w:rsidRPr="002E5CBA">
        <w:rPr>
          <w:lang w:val="en-US"/>
        </w:rPr>
        <w:t xml:space="preserve">                properties: # Request parts</w:t>
      </w:r>
    </w:p>
    <w:p w14:paraId="32EA0443" w14:textId="77777777" w:rsidR="0086296D" w:rsidRPr="002E5CBA" w:rsidRDefault="0086296D" w:rsidP="0086296D">
      <w:pPr>
        <w:pStyle w:val="PL"/>
        <w:rPr>
          <w:lang w:val="en-US"/>
        </w:rPr>
      </w:pPr>
      <w:r w:rsidRPr="002E5CBA">
        <w:rPr>
          <w:lang w:val="en-US"/>
        </w:rPr>
        <w:t xml:space="preserve">                  jsonData:</w:t>
      </w:r>
    </w:p>
    <w:p w14:paraId="32EA0444" w14:textId="77777777" w:rsidR="0086296D" w:rsidRPr="002E5CBA" w:rsidRDefault="0086296D" w:rsidP="0086296D">
      <w:pPr>
        <w:pStyle w:val="PL"/>
        <w:rPr>
          <w:lang w:val="en-US"/>
        </w:rPr>
      </w:pPr>
      <w:r w:rsidRPr="002E5CBA">
        <w:rPr>
          <w:lang w:val="en-US"/>
        </w:rPr>
        <w:t xml:space="preserve">                    $ref: '#/components/schemas/SmContextUpdateError'</w:t>
      </w:r>
    </w:p>
    <w:p w14:paraId="32EA0445" w14:textId="77777777" w:rsidR="0086296D" w:rsidRPr="002E5CBA" w:rsidRDefault="0086296D" w:rsidP="0086296D">
      <w:pPr>
        <w:pStyle w:val="PL"/>
        <w:rPr>
          <w:lang w:val="en-US"/>
        </w:rPr>
      </w:pPr>
      <w:r w:rsidRPr="002E5CBA">
        <w:rPr>
          <w:lang w:val="en-US"/>
        </w:rPr>
        <w:t xml:space="preserve">                  binaryDataN1SmMessage:</w:t>
      </w:r>
    </w:p>
    <w:p w14:paraId="32EA0446" w14:textId="77777777" w:rsidR="0086296D" w:rsidRPr="002E5CBA" w:rsidRDefault="0086296D" w:rsidP="0086296D">
      <w:pPr>
        <w:pStyle w:val="PL"/>
        <w:rPr>
          <w:lang w:val="en-US"/>
        </w:rPr>
      </w:pPr>
      <w:r w:rsidRPr="002E5CBA">
        <w:rPr>
          <w:lang w:val="en-US"/>
        </w:rPr>
        <w:t xml:space="preserve">                    type: string</w:t>
      </w:r>
    </w:p>
    <w:p w14:paraId="32EA0447" w14:textId="77777777" w:rsidR="0086296D" w:rsidRPr="002E5CBA" w:rsidRDefault="0086296D" w:rsidP="0086296D">
      <w:pPr>
        <w:pStyle w:val="PL"/>
        <w:rPr>
          <w:lang w:val="en-US"/>
        </w:rPr>
      </w:pPr>
      <w:r w:rsidRPr="002E5CBA">
        <w:rPr>
          <w:lang w:val="en-US"/>
        </w:rPr>
        <w:t xml:space="preserve">                    format: binary</w:t>
      </w:r>
    </w:p>
    <w:p w14:paraId="32EA0448" w14:textId="77777777" w:rsidR="0086296D" w:rsidRPr="002E5CBA" w:rsidRDefault="0086296D" w:rsidP="0086296D">
      <w:pPr>
        <w:pStyle w:val="PL"/>
        <w:rPr>
          <w:lang w:val="en-US"/>
        </w:rPr>
      </w:pPr>
      <w:r w:rsidRPr="002E5CBA">
        <w:rPr>
          <w:lang w:val="en-US"/>
        </w:rPr>
        <w:t xml:space="preserve">                  binaryDataN2SmInformation:</w:t>
      </w:r>
    </w:p>
    <w:p w14:paraId="32EA0449" w14:textId="77777777" w:rsidR="0086296D" w:rsidRPr="002E5CBA" w:rsidRDefault="0086296D" w:rsidP="0086296D">
      <w:pPr>
        <w:pStyle w:val="PL"/>
        <w:rPr>
          <w:lang w:val="en-US"/>
        </w:rPr>
      </w:pPr>
      <w:r w:rsidRPr="002E5CBA">
        <w:rPr>
          <w:lang w:val="en-US"/>
        </w:rPr>
        <w:t xml:space="preserve">                    type: string</w:t>
      </w:r>
    </w:p>
    <w:p w14:paraId="32EA044A" w14:textId="77777777" w:rsidR="0086296D" w:rsidRPr="002E5CBA" w:rsidRDefault="0086296D" w:rsidP="0086296D">
      <w:pPr>
        <w:pStyle w:val="PL"/>
        <w:rPr>
          <w:lang w:val="en-US"/>
        </w:rPr>
      </w:pPr>
      <w:r w:rsidRPr="002E5CBA">
        <w:rPr>
          <w:lang w:val="en-US"/>
        </w:rPr>
        <w:t xml:space="preserve">                    format: binary</w:t>
      </w:r>
    </w:p>
    <w:p w14:paraId="32EA044B" w14:textId="77777777" w:rsidR="0086296D" w:rsidRPr="002E5CBA" w:rsidRDefault="0086296D" w:rsidP="0086296D">
      <w:pPr>
        <w:pStyle w:val="PL"/>
        <w:rPr>
          <w:lang w:val="en-US"/>
        </w:rPr>
      </w:pPr>
      <w:r w:rsidRPr="002E5CBA">
        <w:rPr>
          <w:lang w:val="en-US"/>
        </w:rPr>
        <w:t xml:space="preserve">              encoding:</w:t>
      </w:r>
    </w:p>
    <w:p w14:paraId="32EA044C" w14:textId="77777777" w:rsidR="0086296D" w:rsidRPr="00CF290B" w:rsidRDefault="0086296D" w:rsidP="0086296D">
      <w:pPr>
        <w:pStyle w:val="PL"/>
        <w:rPr>
          <w:lang w:val="fr-FR"/>
        </w:rPr>
      </w:pPr>
      <w:r w:rsidRPr="00453F9B">
        <w:rPr>
          <w:lang w:val="en-US"/>
        </w:rPr>
        <w:t xml:space="preserve">                </w:t>
      </w:r>
      <w:r w:rsidRPr="00CF290B">
        <w:rPr>
          <w:lang w:val="fr-FR"/>
        </w:rPr>
        <w:t>jsonData:</w:t>
      </w:r>
    </w:p>
    <w:p w14:paraId="32EA044D" w14:textId="77777777" w:rsidR="0086296D" w:rsidRPr="00CF290B" w:rsidRDefault="0086296D" w:rsidP="0086296D">
      <w:pPr>
        <w:pStyle w:val="PL"/>
        <w:rPr>
          <w:lang w:val="fr-FR"/>
        </w:rPr>
      </w:pPr>
      <w:r w:rsidRPr="00CF290B">
        <w:rPr>
          <w:lang w:val="fr-FR"/>
        </w:rPr>
        <w:t xml:space="preserve">                  contentType:  application/json</w:t>
      </w:r>
    </w:p>
    <w:p w14:paraId="32EA044E" w14:textId="77777777" w:rsidR="0086296D" w:rsidRPr="00CF290B" w:rsidRDefault="0086296D" w:rsidP="0086296D">
      <w:pPr>
        <w:pStyle w:val="PL"/>
        <w:rPr>
          <w:lang w:val="fr-FR"/>
        </w:rPr>
      </w:pPr>
      <w:r w:rsidRPr="00CF290B">
        <w:rPr>
          <w:lang w:val="fr-FR"/>
        </w:rPr>
        <w:t xml:space="preserve">                binaryDataN1SmMessage:</w:t>
      </w:r>
    </w:p>
    <w:p w14:paraId="32EA044F"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50" w14:textId="77777777" w:rsidR="0086296D" w:rsidRPr="002E5CBA" w:rsidRDefault="0086296D" w:rsidP="0086296D">
      <w:pPr>
        <w:pStyle w:val="PL"/>
        <w:rPr>
          <w:lang w:val="en-US"/>
        </w:rPr>
      </w:pPr>
      <w:r w:rsidRPr="002E5CBA">
        <w:rPr>
          <w:lang w:val="en-US"/>
        </w:rPr>
        <w:t xml:space="preserve">                  headers:</w:t>
      </w:r>
    </w:p>
    <w:p w14:paraId="32EA0451" w14:textId="77777777" w:rsidR="0086296D" w:rsidRPr="002E5CBA" w:rsidRDefault="0086296D" w:rsidP="0086296D">
      <w:pPr>
        <w:pStyle w:val="PL"/>
        <w:rPr>
          <w:lang w:val="en-US"/>
        </w:rPr>
      </w:pPr>
      <w:r w:rsidRPr="002E5CBA">
        <w:rPr>
          <w:lang w:val="en-US"/>
        </w:rPr>
        <w:t xml:space="preserve">                    Content-Id:</w:t>
      </w:r>
    </w:p>
    <w:p w14:paraId="32EA0452" w14:textId="77777777" w:rsidR="0086296D" w:rsidRPr="002E5CBA" w:rsidRDefault="0086296D" w:rsidP="0086296D">
      <w:pPr>
        <w:pStyle w:val="PL"/>
        <w:rPr>
          <w:lang w:val="en-US"/>
        </w:rPr>
      </w:pPr>
      <w:r w:rsidRPr="002E5CBA">
        <w:rPr>
          <w:lang w:val="en-US"/>
        </w:rPr>
        <w:t xml:space="preserve">                      schema:</w:t>
      </w:r>
    </w:p>
    <w:p w14:paraId="32EA0453" w14:textId="6BE1C8DA" w:rsidR="0086296D" w:rsidRPr="002E5CBA" w:rsidRDefault="0086296D" w:rsidP="0086296D">
      <w:pPr>
        <w:pStyle w:val="PL"/>
        <w:rPr>
          <w:lang w:val="en-US"/>
        </w:rPr>
      </w:pPr>
      <w:r w:rsidRPr="002E5CBA">
        <w:rPr>
          <w:lang w:val="en-US"/>
        </w:rPr>
        <w:t xml:space="preserve">                        type: string</w:t>
      </w:r>
    </w:p>
    <w:p w14:paraId="32EA0454" w14:textId="77777777" w:rsidR="0086296D" w:rsidRPr="002E5CBA" w:rsidRDefault="0086296D" w:rsidP="0086296D">
      <w:pPr>
        <w:pStyle w:val="PL"/>
        <w:rPr>
          <w:lang w:val="en-US"/>
        </w:rPr>
      </w:pPr>
      <w:r w:rsidRPr="002E5CBA">
        <w:rPr>
          <w:lang w:val="en-US"/>
        </w:rPr>
        <w:t xml:space="preserve">                binaryDataN2SmInformation:</w:t>
      </w:r>
    </w:p>
    <w:p w14:paraId="32EA0455" w14:textId="77777777" w:rsidR="0086296D" w:rsidRPr="002E5CBA" w:rsidRDefault="0086296D" w:rsidP="0086296D">
      <w:pPr>
        <w:pStyle w:val="PL"/>
        <w:rPr>
          <w:lang w:val="en-US"/>
        </w:rPr>
      </w:pPr>
      <w:r w:rsidRPr="002E5CBA">
        <w:rPr>
          <w:lang w:val="en-US"/>
        </w:rPr>
        <w:t xml:space="preserve">                  contentType:  application/vnd.3gpp.ngap</w:t>
      </w:r>
    </w:p>
    <w:p w14:paraId="32EA0456" w14:textId="77777777" w:rsidR="0086296D" w:rsidRPr="002E5CBA" w:rsidRDefault="0086296D" w:rsidP="0086296D">
      <w:pPr>
        <w:pStyle w:val="PL"/>
        <w:rPr>
          <w:lang w:val="en-US"/>
        </w:rPr>
      </w:pPr>
      <w:r w:rsidRPr="002E5CBA">
        <w:rPr>
          <w:lang w:val="en-US"/>
        </w:rPr>
        <w:t xml:space="preserve">                  headers:</w:t>
      </w:r>
    </w:p>
    <w:p w14:paraId="32EA0457" w14:textId="77777777" w:rsidR="0086296D" w:rsidRPr="002E5CBA" w:rsidRDefault="0086296D" w:rsidP="0086296D">
      <w:pPr>
        <w:pStyle w:val="PL"/>
        <w:rPr>
          <w:lang w:val="en-US"/>
        </w:rPr>
      </w:pPr>
      <w:r w:rsidRPr="002E5CBA">
        <w:rPr>
          <w:lang w:val="en-US"/>
        </w:rPr>
        <w:t xml:space="preserve">                    Content-Id:</w:t>
      </w:r>
    </w:p>
    <w:p w14:paraId="32EA0458" w14:textId="77777777" w:rsidR="0086296D" w:rsidRPr="002E5CBA" w:rsidRDefault="0086296D" w:rsidP="0086296D">
      <w:pPr>
        <w:pStyle w:val="PL"/>
        <w:rPr>
          <w:lang w:val="en-US"/>
        </w:rPr>
      </w:pPr>
      <w:r w:rsidRPr="002E5CBA">
        <w:rPr>
          <w:lang w:val="en-US"/>
        </w:rPr>
        <w:t xml:space="preserve">                      schema:</w:t>
      </w:r>
    </w:p>
    <w:p w14:paraId="32EA0459" w14:textId="0EA99094" w:rsidR="0086296D" w:rsidRPr="002E5CBA" w:rsidRDefault="0086296D" w:rsidP="0086296D">
      <w:pPr>
        <w:pStyle w:val="PL"/>
        <w:rPr>
          <w:lang w:val="en-US"/>
        </w:rPr>
      </w:pPr>
      <w:r w:rsidRPr="002E5CBA">
        <w:rPr>
          <w:lang w:val="en-US"/>
        </w:rPr>
        <w:t xml:space="preserve">                        type: string</w:t>
      </w:r>
    </w:p>
    <w:p w14:paraId="32EA045A" w14:textId="77777777" w:rsidR="0086296D" w:rsidRDefault="0086296D" w:rsidP="0086296D">
      <w:pPr>
        <w:pStyle w:val="PL"/>
        <w:rPr>
          <w:lang w:val="en-US"/>
        </w:rPr>
      </w:pPr>
      <w:r w:rsidRPr="002E5CBA">
        <w:rPr>
          <w:lang w:val="en-US"/>
        </w:rPr>
        <w:t xml:space="preserve">        default:</w:t>
      </w:r>
    </w:p>
    <w:p w14:paraId="32EA045B"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5C" w14:textId="7BBA7655" w:rsidR="0086296D" w:rsidRPr="002E5CBA" w:rsidRDefault="0086296D" w:rsidP="0086296D">
      <w:pPr>
        <w:pStyle w:val="PL"/>
        <w:rPr>
          <w:lang w:val="en-US"/>
        </w:rPr>
      </w:pPr>
    </w:p>
    <w:p w14:paraId="32EA045D" w14:textId="77777777" w:rsidR="0086296D" w:rsidRPr="002E5CBA" w:rsidRDefault="0086296D" w:rsidP="0086296D">
      <w:pPr>
        <w:pStyle w:val="PL"/>
        <w:rPr>
          <w:lang w:val="en-US"/>
        </w:rPr>
      </w:pPr>
      <w:r w:rsidRPr="002E5CBA">
        <w:rPr>
          <w:lang w:val="en-US"/>
        </w:rPr>
        <w:t xml:space="preserve">  /sm-contexts/{smContextRef}/release:</w:t>
      </w:r>
    </w:p>
    <w:p w14:paraId="32EA045E" w14:textId="77777777" w:rsidR="0086296D" w:rsidRPr="002E5CBA" w:rsidRDefault="0086296D" w:rsidP="0086296D">
      <w:pPr>
        <w:pStyle w:val="PL"/>
        <w:rPr>
          <w:lang w:val="en-US"/>
        </w:rPr>
      </w:pPr>
      <w:r w:rsidRPr="002E5CBA">
        <w:rPr>
          <w:lang w:val="en-US"/>
        </w:rPr>
        <w:t xml:space="preserve">    post:</w:t>
      </w:r>
    </w:p>
    <w:p w14:paraId="32EA045F" w14:textId="341C73CE" w:rsidR="0086296D" w:rsidRPr="002E5CBA" w:rsidRDefault="0086296D" w:rsidP="0086296D">
      <w:pPr>
        <w:pStyle w:val="PL"/>
        <w:rPr>
          <w:lang w:val="en-US"/>
        </w:rPr>
      </w:pPr>
      <w:r w:rsidRPr="002E5CBA">
        <w:rPr>
          <w:lang w:val="en-US"/>
        </w:rPr>
        <w:t xml:space="preserve">      summary:  Release SM Context</w:t>
      </w:r>
    </w:p>
    <w:p w14:paraId="32EA0460" w14:textId="77777777" w:rsidR="0086296D" w:rsidRPr="002E5CBA" w:rsidRDefault="0086296D" w:rsidP="0086296D">
      <w:pPr>
        <w:pStyle w:val="PL"/>
        <w:rPr>
          <w:lang w:val="en-US"/>
        </w:rPr>
      </w:pPr>
      <w:r w:rsidRPr="002E5CBA">
        <w:rPr>
          <w:lang w:val="en-US"/>
        </w:rPr>
        <w:t xml:space="preserve">      tags:</w:t>
      </w:r>
    </w:p>
    <w:p w14:paraId="32EA0461" w14:textId="77777777" w:rsidR="0086296D" w:rsidRPr="002E5CBA" w:rsidRDefault="0086296D" w:rsidP="0086296D">
      <w:pPr>
        <w:pStyle w:val="PL"/>
        <w:rPr>
          <w:lang w:val="en-US"/>
        </w:rPr>
      </w:pPr>
      <w:r w:rsidRPr="002E5CBA">
        <w:rPr>
          <w:lang w:val="en-US"/>
        </w:rPr>
        <w:t xml:space="preserve">        - Individual SM context</w:t>
      </w:r>
    </w:p>
    <w:p w14:paraId="32EA0462" w14:textId="77777777" w:rsidR="0086296D" w:rsidRPr="002E5CBA" w:rsidRDefault="0086296D" w:rsidP="0086296D">
      <w:pPr>
        <w:pStyle w:val="PL"/>
        <w:rPr>
          <w:lang w:val="en-US"/>
        </w:rPr>
      </w:pPr>
      <w:r w:rsidRPr="002E5CBA">
        <w:rPr>
          <w:lang w:val="en-US"/>
        </w:rPr>
        <w:t xml:space="preserve">      operationId: ReleaseSmContext</w:t>
      </w:r>
    </w:p>
    <w:p w14:paraId="32EA0463" w14:textId="77777777" w:rsidR="0086296D" w:rsidRPr="002E5CBA" w:rsidRDefault="0086296D" w:rsidP="0086296D">
      <w:pPr>
        <w:pStyle w:val="PL"/>
        <w:rPr>
          <w:lang w:val="en-US"/>
        </w:rPr>
      </w:pPr>
      <w:r w:rsidRPr="002E5CBA">
        <w:rPr>
          <w:lang w:val="en-US"/>
        </w:rPr>
        <w:t xml:space="preserve">      parameters:</w:t>
      </w:r>
    </w:p>
    <w:p w14:paraId="32EA0464" w14:textId="77777777" w:rsidR="0086296D" w:rsidRPr="002E5CBA" w:rsidRDefault="0086296D" w:rsidP="0086296D">
      <w:pPr>
        <w:pStyle w:val="PL"/>
        <w:rPr>
          <w:lang w:val="en-US"/>
        </w:rPr>
      </w:pPr>
      <w:r w:rsidRPr="002E5CBA">
        <w:rPr>
          <w:lang w:val="en-US"/>
        </w:rPr>
        <w:t xml:space="preserve">        - name: smContextRef</w:t>
      </w:r>
    </w:p>
    <w:p w14:paraId="32EA0465" w14:textId="77777777" w:rsidR="0086296D" w:rsidRPr="002E5CBA" w:rsidRDefault="0086296D" w:rsidP="0086296D">
      <w:pPr>
        <w:pStyle w:val="PL"/>
        <w:rPr>
          <w:lang w:val="en-US"/>
        </w:rPr>
      </w:pPr>
      <w:r w:rsidRPr="002E5CBA">
        <w:rPr>
          <w:lang w:val="en-US"/>
        </w:rPr>
        <w:t xml:space="preserve">          in: path</w:t>
      </w:r>
    </w:p>
    <w:p w14:paraId="32EA0466" w14:textId="42938811" w:rsidR="0086296D" w:rsidRPr="002E5CBA" w:rsidRDefault="0086296D" w:rsidP="0086296D">
      <w:pPr>
        <w:pStyle w:val="PL"/>
        <w:rPr>
          <w:lang w:val="en-US"/>
        </w:rPr>
      </w:pPr>
      <w:r w:rsidRPr="002E5CBA">
        <w:rPr>
          <w:lang w:val="en-US"/>
        </w:rPr>
        <w:t xml:space="preserve">          description:  SM context reference</w:t>
      </w:r>
    </w:p>
    <w:p w14:paraId="32EA0467" w14:textId="30D7D309" w:rsidR="0086296D" w:rsidRPr="002E5CBA" w:rsidRDefault="0086296D" w:rsidP="0086296D">
      <w:pPr>
        <w:pStyle w:val="PL"/>
        <w:rPr>
          <w:lang w:val="en-US"/>
        </w:rPr>
      </w:pPr>
      <w:r w:rsidRPr="002E5CBA">
        <w:rPr>
          <w:lang w:val="en-US"/>
        </w:rPr>
        <w:t xml:space="preserve">          required: true</w:t>
      </w:r>
    </w:p>
    <w:p w14:paraId="32EA0468" w14:textId="77777777" w:rsidR="0086296D" w:rsidRPr="002E5CBA" w:rsidRDefault="0086296D" w:rsidP="0086296D">
      <w:pPr>
        <w:pStyle w:val="PL"/>
        <w:rPr>
          <w:lang w:val="en-US"/>
        </w:rPr>
      </w:pPr>
      <w:r w:rsidRPr="002E5CBA">
        <w:rPr>
          <w:lang w:val="en-US"/>
        </w:rPr>
        <w:t xml:space="preserve">          schema:</w:t>
      </w:r>
    </w:p>
    <w:p w14:paraId="32EA0469" w14:textId="62C7D875" w:rsidR="0086296D" w:rsidRPr="002E5CBA" w:rsidRDefault="0086296D" w:rsidP="0086296D">
      <w:pPr>
        <w:pStyle w:val="PL"/>
        <w:rPr>
          <w:lang w:val="en-US"/>
        </w:rPr>
      </w:pPr>
      <w:r w:rsidRPr="002E5CBA">
        <w:rPr>
          <w:lang w:val="en-US"/>
        </w:rPr>
        <w:t xml:space="preserve">            type: string</w:t>
      </w:r>
    </w:p>
    <w:p w14:paraId="32EA046A" w14:textId="77777777" w:rsidR="0086296D" w:rsidRPr="002E5CBA" w:rsidRDefault="0086296D" w:rsidP="0086296D">
      <w:pPr>
        <w:pStyle w:val="PL"/>
        <w:rPr>
          <w:lang w:val="en-US"/>
        </w:rPr>
      </w:pPr>
      <w:r w:rsidRPr="002E5CBA">
        <w:rPr>
          <w:lang w:val="en-US"/>
        </w:rPr>
        <w:t xml:space="preserve">      requestBody:</w:t>
      </w:r>
    </w:p>
    <w:p w14:paraId="32EA046B" w14:textId="77777777" w:rsidR="0086296D" w:rsidRPr="002E5CBA" w:rsidRDefault="0086296D" w:rsidP="0086296D">
      <w:pPr>
        <w:pStyle w:val="PL"/>
        <w:rPr>
          <w:lang w:val="en-US"/>
        </w:rPr>
      </w:pPr>
      <w:r w:rsidRPr="002E5CBA">
        <w:rPr>
          <w:lang w:val="en-US"/>
        </w:rPr>
        <w:t xml:space="preserve">        description: representation of the data to be sent to the SMF when releasing the SM context</w:t>
      </w:r>
    </w:p>
    <w:p w14:paraId="32EA046C" w14:textId="77777777" w:rsidR="0086296D" w:rsidRPr="002E5CBA" w:rsidRDefault="0086296D" w:rsidP="0086296D">
      <w:pPr>
        <w:pStyle w:val="PL"/>
        <w:rPr>
          <w:lang w:val="en-US"/>
        </w:rPr>
      </w:pPr>
      <w:r w:rsidRPr="002E5CBA">
        <w:rPr>
          <w:lang w:val="en-US"/>
        </w:rPr>
        <w:t xml:space="preserve">        required: false</w:t>
      </w:r>
    </w:p>
    <w:p w14:paraId="32EA046D" w14:textId="77777777" w:rsidR="0086296D" w:rsidRPr="002E5CBA" w:rsidRDefault="0086296D" w:rsidP="0086296D">
      <w:pPr>
        <w:pStyle w:val="PL"/>
        <w:rPr>
          <w:lang w:val="en-US"/>
        </w:rPr>
      </w:pPr>
      <w:r w:rsidRPr="002E5CBA">
        <w:rPr>
          <w:lang w:val="en-US"/>
        </w:rPr>
        <w:t xml:space="preserve">        content:</w:t>
      </w:r>
    </w:p>
    <w:p w14:paraId="32EA046E" w14:textId="1AF6EEFF" w:rsidR="0086296D" w:rsidRPr="002E5CBA" w:rsidRDefault="0086296D" w:rsidP="0086296D">
      <w:pPr>
        <w:pStyle w:val="PL"/>
        <w:rPr>
          <w:lang w:val="en-US"/>
        </w:rPr>
      </w:pPr>
      <w:r w:rsidRPr="002E5CBA">
        <w:rPr>
          <w:lang w:val="en-US"/>
        </w:rPr>
        <w:t xml:space="preserve">          application/json:</w:t>
      </w:r>
      <w:r w:rsidR="00240BC9" w:rsidRPr="00780A41">
        <w:rPr>
          <w:lang w:val="en-US"/>
        </w:rPr>
        <w:t xml:space="preserve"> </w:t>
      </w:r>
      <w:r w:rsidR="00240BC9" w:rsidRPr="002E5CBA">
        <w:rPr>
          <w:lang w:val="en-US"/>
        </w:rPr>
        <w:t># message without binary body part</w:t>
      </w:r>
    </w:p>
    <w:p w14:paraId="32EA046F" w14:textId="77777777" w:rsidR="0086296D" w:rsidRPr="002E5CBA" w:rsidRDefault="0086296D" w:rsidP="0086296D">
      <w:pPr>
        <w:pStyle w:val="PL"/>
        <w:rPr>
          <w:lang w:val="en-US"/>
        </w:rPr>
      </w:pPr>
      <w:r w:rsidRPr="002E5CBA">
        <w:rPr>
          <w:lang w:val="en-US"/>
        </w:rPr>
        <w:t xml:space="preserve">            schema:</w:t>
      </w:r>
    </w:p>
    <w:p w14:paraId="32EA0470" w14:textId="5EB44D75" w:rsidR="0086296D" w:rsidRDefault="0086296D" w:rsidP="0086296D">
      <w:pPr>
        <w:pStyle w:val="PL"/>
        <w:rPr>
          <w:lang w:val="en-US"/>
        </w:rPr>
      </w:pPr>
      <w:r w:rsidRPr="002E5CBA">
        <w:rPr>
          <w:lang w:val="en-US"/>
        </w:rPr>
        <w:t xml:space="preserve">              $ref: '#/components/schemas/SmContextReleaseData'</w:t>
      </w:r>
    </w:p>
    <w:p w14:paraId="1E566482" w14:textId="77777777" w:rsidR="00240BC9" w:rsidRPr="002E5CBA" w:rsidRDefault="00240BC9" w:rsidP="00240BC9">
      <w:pPr>
        <w:pStyle w:val="PL"/>
        <w:rPr>
          <w:lang w:val="en-US"/>
        </w:rPr>
      </w:pPr>
      <w:r w:rsidRPr="002E5CBA">
        <w:rPr>
          <w:lang w:val="en-US"/>
        </w:rPr>
        <w:t xml:space="preserve">          multipart/related:  # message with binary body part(s)</w:t>
      </w:r>
    </w:p>
    <w:p w14:paraId="735A9475" w14:textId="1B85DB9A" w:rsidR="00240BC9" w:rsidRPr="002E5CBA" w:rsidRDefault="00240BC9" w:rsidP="00240BC9">
      <w:pPr>
        <w:pStyle w:val="PL"/>
        <w:rPr>
          <w:lang w:val="en-US"/>
        </w:rPr>
      </w:pPr>
      <w:r w:rsidRPr="002E5CBA">
        <w:rPr>
          <w:lang w:val="en-US"/>
        </w:rPr>
        <w:t xml:space="preserve">            schema:</w:t>
      </w:r>
    </w:p>
    <w:p w14:paraId="74FE4669" w14:textId="060B613D" w:rsidR="00240BC9" w:rsidRPr="002E5CBA" w:rsidRDefault="00240BC9" w:rsidP="00240BC9">
      <w:pPr>
        <w:pStyle w:val="PL"/>
        <w:rPr>
          <w:lang w:val="en-US"/>
        </w:rPr>
      </w:pPr>
      <w:r w:rsidRPr="002E5CBA">
        <w:rPr>
          <w:lang w:val="en-US"/>
        </w:rPr>
        <w:t xml:space="preserve">              type: object</w:t>
      </w:r>
    </w:p>
    <w:p w14:paraId="59E0185D" w14:textId="32B38FBF" w:rsidR="00240BC9" w:rsidRPr="002E5CBA" w:rsidRDefault="00240BC9" w:rsidP="00240BC9">
      <w:pPr>
        <w:pStyle w:val="PL"/>
        <w:rPr>
          <w:lang w:val="en-US"/>
        </w:rPr>
      </w:pPr>
      <w:r w:rsidRPr="002E5CBA">
        <w:rPr>
          <w:lang w:val="en-US"/>
        </w:rPr>
        <w:t xml:space="preserve">              properties: # Request parts</w:t>
      </w:r>
    </w:p>
    <w:p w14:paraId="0513891F" w14:textId="29C13493" w:rsidR="00240BC9" w:rsidRPr="002E5CBA" w:rsidRDefault="00240BC9" w:rsidP="00240BC9">
      <w:pPr>
        <w:pStyle w:val="PL"/>
        <w:rPr>
          <w:lang w:val="en-US"/>
        </w:rPr>
      </w:pPr>
      <w:r w:rsidRPr="002E5CBA">
        <w:rPr>
          <w:lang w:val="en-US"/>
        </w:rPr>
        <w:t xml:space="preserve">                jsonData:</w:t>
      </w:r>
    </w:p>
    <w:p w14:paraId="59801BDD" w14:textId="55F639CD" w:rsidR="00240BC9" w:rsidRPr="002E5CBA" w:rsidRDefault="00240BC9" w:rsidP="00240BC9">
      <w:pPr>
        <w:pStyle w:val="PL"/>
        <w:rPr>
          <w:lang w:val="en-US"/>
        </w:rPr>
      </w:pPr>
      <w:r w:rsidRPr="002E5CBA">
        <w:rPr>
          <w:lang w:val="en-US"/>
        </w:rPr>
        <w:t xml:space="preserve">                  $ref: '#/components/schemas/SmContextReleaseData'</w:t>
      </w:r>
    </w:p>
    <w:p w14:paraId="22B9D091" w14:textId="3755F06F" w:rsidR="00240BC9" w:rsidRPr="002E5CBA" w:rsidRDefault="00240BC9" w:rsidP="00240BC9">
      <w:pPr>
        <w:pStyle w:val="PL"/>
        <w:rPr>
          <w:lang w:val="en-US"/>
        </w:rPr>
      </w:pPr>
      <w:r w:rsidRPr="002E5CBA">
        <w:rPr>
          <w:lang w:val="en-US"/>
        </w:rPr>
        <w:t xml:space="preserve">                binaryDataN2SmInformation:</w:t>
      </w:r>
    </w:p>
    <w:p w14:paraId="4D831800" w14:textId="5967E101" w:rsidR="00240BC9" w:rsidRPr="002E5CBA" w:rsidRDefault="00240BC9" w:rsidP="00240BC9">
      <w:pPr>
        <w:pStyle w:val="PL"/>
        <w:rPr>
          <w:lang w:val="en-US"/>
        </w:rPr>
      </w:pPr>
      <w:r w:rsidRPr="002E5CBA">
        <w:rPr>
          <w:lang w:val="en-US"/>
        </w:rPr>
        <w:t xml:space="preserve">                  type: string</w:t>
      </w:r>
    </w:p>
    <w:p w14:paraId="393CA339" w14:textId="03CE4D65" w:rsidR="00240BC9" w:rsidRPr="002E5CBA" w:rsidRDefault="00240BC9" w:rsidP="00240BC9">
      <w:pPr>
        <w:pStyle w:val="PL"/>
        <w:rPr>
          <w:lang w:val="en-US"/>
        </w:rPr>
      </w:pPr>
      <w:r w:rsidRPr="002E5CBA">
        <w:rPr>
          <w:lang w:val="en-US"/>
        </w:rPr>
        <w:t xml:space="preserve">                  format: binary</w:t>
      </w:r>
    </w:p>
    <w:p w14:paraId="664E98C6" w14:textId="1EE42605" w:rsidR="00240BC9" w:rsidRPr="002E5CBA" w:rsidRDefault="00240BC9" w:rsidP="00240BC9">
      <w:pPr>
        <w:pStyle w:val="PL"/>
        <w:rPr>
          <w:lang w:val="en-US"/>
        </w:rPr>
      </w:pPr>
      <w:r w:rsidRPr="002E5CBA">
        <w:rPr>
          <w:lang w:val="en-US"/>
        </w:rPr>
        <w:t xml:space="preserve">            encoding:</w:t>
      </w:r>
    </w:p>
    <w:p w14:paraId="7047C050" w14:textId="378112C6" w:rsidR="00240BC9" w:rsidRPr="00757B26" w:rsidRDefault="00240BC9" w:rsidP="00240BC9">
      <w:pPr>
        <w:pStyle w:val="PL"/>
      </w:pPr>
      <w:r w:rsidRPr="002E5CBA">
        <w:rPr>
          <w:lang w:val="en-US"/>
        </w:rPr>
        <w:t xml:space="preserve">              </w:t>
      </w:r>
      <w:r w:rsidRPr="00757B26">
        <w:t>jsonData:</w:t>
      </w:r>
    </w:p>
    <w:p w14:paraId="0BA9BBD8" w14:textId="79FDBBC7" w:rsidR="00240BC9" w:rsidRPr="00757B26" w:rsidRDefault="00240BC9" w:rsidP="00240BC9">
      <w:pPr>
        <w:pStyle w:val="PL"/>
      </w:pPr>
      <w:r w:rsidRPr="00757B26">
        <w:t xml:space="preserve">                contentType:  application/json</w:t>
      </w:r>
    </w:p>
    <w:p w14:paraId="09980DD6" w14:textId="2448E3D9" w:rsidR="00240BC9" w:rsidRPr="002E5CBA" w:rsidRDefault="00240BC9" w:rsidP="00240BC9">
      <w:pPr>
        <w:pStyle w:val="PL"/>
        <w:rPr>
          <w:lang w:val="en-US"/>
        </w:rPr>
      </w:pPr>
      <w:r w:rsidRPr="002E5CBA">
        <w:rPr>
          <w:lang w:val="en-US"/>
        </w:rPr>
        <w:t xml:space="preserve">              binaryDataN2SmInformation:</w:t>
      </w:r>
    </w:p>
    <w:p w14:paraId="29577F58" w14:textId="6A4E3A17" w:rsidR="00240BC9" w:rsidRPr="002E5CBA" w:rsidRDefault="00240BC9" w:rsidP="00240BC9">
      <w:pPr>
        <w:pStyle w:val="PL"/>
        <w:rPr>
          <w:lang w:val="en-US"/>
        </w:rPr>
      </w:pPr>
      <w:r w:rsidRPr="002E5CBA">
        <w:rPr>
          <w:lang w:val="en-US"/>
        </w:rPr>
        <w:t xml:space="preserve">                contentType:  application/vnd.3gpp.ngap</w:t>
      </w:r>
    </w:p>
    <w:p w14:paraId="1CBD1A14" w14:textId="47445CA6" w:rsidR="00240BC9" w:rsidRPr="002E5CBA" w:rsidRDefault="00240BC9" w:rsidP="00240BC9">
      <w:pPr>
        <w:pStyle w:val="PL"/>
        <w:rPr>
          <w:lang w:val="en-US"/>
        </w:rPr>
      </w:pPr>
      <w:r w:rsidRPr="002E5CBA">
        <w:rPr>
          <w:lang w:val="en-US"/>
        </w:rPr>
        <w:t xml:space="preserve">                headers:</w:t>
      </w:r>
    </w:p>
    <w:p w14:paraId="1D9E3334" w14:textId="6C47EFF5" w:rsidR="00240BC9" w:rsidRPr="002E5CBA" w:rsidRDefault="00240BC9" w:rsidP="00240BC9">
      <w:pPr>
        <w:pStyle w:val="PL"/>
        <w:rPr>
          <w:lang w:val="en-US"/>
        </w:rPr>
      </w:pPr>
      <w:r w:rsidRPr="002E5CBA">
        <w:rPr>
          <w:lang w:val="en-US"/>
        </w:rPr>
        <w:t xml:space="preserve">                  Content-Id:</w:t>
      </w:r>
    </w:p>
    <w:p w14:paraId="591F25BC" w14:textId="6A8FF00B" w:rsidR="00240BC9" w:rsidRPr="002E5CBA" w:rsidRDefault="00240BC9" w:rsidP="00240BC9">
      <w:pPr>
        <w:pStyle w:val="PL"/>
        <w:rPr>
          <w:lang w:val="en-US"/>
        </w:rPr>
      </w:pPr>
      <w:r w:rsidRPr="002E5CBA">
        <w:rPr>
          <w:lang w:val="en-US"/>
        </w:rPr>
        <w:lastRenderedPageBreak/>
        <w:t xml:space="preserve">                    schema:</w:t>
      </w:r>
    </w:p>
    <w:p w14:paraId="1AF780F4" w14:textId="29D029DD" w:rsidR="00240BC9" w:rsidRPr="002E5CBA" w:rsidRDefault="00240BC9" w:rsidP="00240BC9">
      <w:pPr>
        <w:pStyle w:val="PL"/>
        <w:rPr>
          <w:lang w:val="en-US"/>
        </w:rPr>
      </w:pPr>
      <w:r w:rsidRPr="002E5CBA">
        <w:rPr>
          <w:lang w:val="en-US"/>
        </w:rPr>
        <w:t xml:space="preserve">                      type: string</w:t>
      </w:r>
    </w:p>
    <w:p w14:paraId="460C75A5" w14:textId="77777777" w:rsidR="00240BC9" w:rsidRPr="002E5CBA" w:rsidRDefault="00240BC9" w:rsidP="0086296D">
      <w:pPr>
        <w:pStyle w:val="PL"/>
        <w:rPr>
          <w:lang w:val="en-US"/>
        </w:rPr>
      </w:pPr>
    </w:p>
    <w:p w14:paraId="32EA0471" w14:textId="31E2D170" w:rsidR="0086296D" w:rsidRPr="002E5CBA" w:rsidRDefault="0086296D" w:rsidP="0086296D">
      <w:pPr>
        <w:pStyle w:val="PL"/>
        <w:rPr>
          <w:lang w:val="en-US"/>
        </w:rPr>
      </w:pPr>
      <w:r w:rsidRPr="002E5CBA">
        <w:rPr>
          <w:lang w:val="en-US"/>
        </w:rPr>
        <w:t xml:space="preserve">      responses:</w:t>
      </w:r>
    </w:p>
    <w:p w14:paraId="32EA0472" w14:textId="77777777" w:rsidR="0086296D" w:rsidRPr="002E5CBA" w:rsidRDefault="0086296D" w:rsidP="0086296D">
      <w:pPr>
        <w:pStyle w:val="PL"/>
        <w:rPr>
          <w:lang w:val="en-US"/>
        </w:rPr>
      </w:pPr>
      <w:r w:rsidRPr="002E5CBA">
        <w:rPr>
          <w:lang w:val="en-US"/>
        </w:rPr>
        <w:t xml:space="preserve">        '204':</w:t>
      </w:r>
    </w:p>
    <w:p w14:paraId="32EA0473" w14:textId="77777777" w:rsidR="0086296D" w:rsidRPr="002E5CBA" w:rsidRDefault="0086296D" w:rsidP="0086296D">
      <w:pPr>
        <w:pStyle w:val="PL"/>
        <w:rPr>
          <w:lang w:val="en-US"/>
        </w:rPr>
      </w:pPr>
      <w:r w:rsidRPr="002E5CBA">
        <w:rPr>
          <w:lang w:val="en-US"/>
        </w:rPr>
        <w:t xml:space="preserve">          description: successful release of an SM context without content in the response</w:t>
      </w:r>
    </w:p>
    <w:p w14:paraId="32EA0474" w14:textId="77777777" w:rsidR="0086296D" w:rsidRDefault="0086296D" w:rsidP="0086296D">
      <w:pPr>
        <w:pStyle w:val="PL"/>
      </w:pPr>
      <w:r w:rsidRPr="002E5CBA">
        <w:rPr>
          <w:lang w:val="en-US"/>
        </w:rPr>
        <w:t xml:space="preserve">        '</w:t>
      </w:r>
      <w:r>
        <w:rPr>
          <w:lang w:val="en-US"/>
        </w:rPr>
        <w:t>4</w:t>
      </w:r>
      <w:r w:rsidRPr="002E5CBA">
        <w:rPr>
          <w:lang w:val="en-US"/>
        </w:rPr>
        <w:t>00':</w:t>
      </w:r>
    </w:p>
    <w:p w14:paraId="32EA0475" w14:textId="77777777" w:rsidR="0086296D" w:rsidRDefault="0086296D" w:rsidP="0086296D">
      <w:pPr>
        <w:pStyle w:val="PL"/>
      </w:pPr>
      <w:r w:rsidRPr="008F2F3C">
        <w:t xml:space="preserve">        </w:t>
      </w:r>
      <w:r>
        <w:t xml:space="preserve">  </w:t>
      </w:r>
      <w:r w:rsidRPr="008F2F3C">
        <w:t>$ref: 'TS29571_CommonData.yaml#/components/responses/400'</w:t>
      </w:r>
    </w:p>
    <w:p w14:paraId="32EA0476" w14:textId="77777777" w:rsidR="0086296D" w:rsidRDefault="0086296D" w:rsidP="0086296D">
      <w:pPr>
        <w:pStyle w:val="PL"/>
      </w:pPr>
      <w:r w:rsidRPr="002E5CBA">
        <w:rPr>
          <w:lang w:val="en-US"/>
        </w:rPr>
        <w:t xml:space="preserve">        '</w:t>
      </w:r>
      <w:r>
        <w:rPr>
          <w:lang w:val="en-US"/>
        </w:rPr>
        <w:t>403</w:t>
      </w:r>
      <w:r w:rsidRPr="002E5CBA">
        <w:rPr>
          <w:lang w:val="en-US"/>
        </w:rPr>
        <w:t>':</w:t>
      </w:r>
    </w:p>
    <w:p w14:paraId="32EA0477" w14:textId="77777777" w:rsidR="0086296D" w:rsidRDefault="0086296D" w:rsidP="0086296D">
      <w:pPr>
        <w:pStyle w:val="PL"/>
      </w:pPr>
      <w:r w:rsidRPr="008F2F3C">
        <w:t xml:space="preserve">        </w:t>
      </w:r>
      <w:r>
        <w:t xml:space="preserve">  </w:t>
      </w:r>
      <w:r w:rsidRPr="008F2F3C">
        <w:t>$ref: 'TS29571_CommonData.yaml#/components/responses/40</w:t>
      </w:r>
      <w:r>
        <w:t>3</w:t>
      </w:r>
      <w:r w:rsidRPr="008F2F3C">
        <w:t>'</w:t>
      </w:r>
    </w:p>
    <w:p w14:paraId="32EA0478" w14:textId="77777777" w:rsidR="0086296D" w:rsidRDefault="0086296D" w:rsidP="0086296D">
      <w:pPr>
        <w:pStyle w:val="PL"/>
        <w:rPr>
          <w:lang w:val="en-US"/>
        </w:rPr>
      </w:pPr>
      <w:r w:rsidRPr="002E5CBA">
        <w:rPr>
          <w:lang w:val="en-US"/>
        </w:rPr>
        <w:t xml:space="preserve">        '</w:t>
      </w:r>
      <w:r>
        <w:rPr>
          <w:lang w:val="en-US"/>
        </w:rPr>
        <w:t>404</w:t>
      </w:r>
      <w:r w:rsidRPr="002E5CBA">
        <w:rPr>
          <w:lang w:val="en-US"/>
        </w:rPr>
        <w:t>':</w:t>
      </w:r>
    </w:p>
    <w:p w14:paraId="32EA0479" w14:textId="77777777" w:rsidR="0086296D" w:rsidRDefault="0086296D" w:rsidP="0086296D">
      <w:pPr>
        <w:pStyle w:val="PL"/>
      </w:pPr>
      <w:r w:rsidRPr="008F2F3C">
        <w:t xml:space="preserve">        </w:t>
      </w:r>
      <w:r>
        <w:t xml:space="preserve">  </w:t>
      </w:r>
      <w:r w:rsidRPr="008F2F3C">
        <w:t>$ref: 'TS29571_CommonData.yaml#/components/responses/40</w:t>
      </w:r>
      <w:r>
        <w:t>4</w:t>
      </w:r>
      <w:r w:rsidRPr="008F2F3C">
        <w:t>'</w:t>
      </w:r>
    </w:p>
    <w:p w14:paraId="32EA047A" w14:textId="32FF79B0" w:rsidR="00863E04" w:rsidRDefault="00863E04" w:rsidP="00863E04">
      <w:pPr>
        <w:pStyle w:val="PL"/>
        <w:rPr>
          <w:lang w:val="en-US"/>
        </w:rPr>
      </w:pPr>
      <w:r w:rsidRPr="002E5CBA">
        <w:rPr>
          <w:lang w:val="en-US"/>
        </w:rPr>
        <w:t xml:space="preserve">        </w:t>
      </w:r>
      <w:r>
        <w:rPr>
          <w:lang w:val="en-US"/>
        </w:rPr>
        <w:t>'411':</w:t>
      </w:r>
    </w:p>
    <w:p w14:paraId="32EA047B"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7C" w14:textId="0DEC2171" w:rsidR="00863E04" w:rsidRDefault="00863E04" w:rsidP="00863E04">
      <w:pPr>
        <w:pStyle w:val="PL"/>
        <w:rPr>
          <w:lang w:val="en-US"/>
        </w:rPr>
      </w:pPr>
      <w:r w:rsidRPr="002E5CBA">
        <w:rPr>
          <w:lang w:val="en-US"/>
        </w:rPr>
        <w:t xml:space="preserve">        </w:t>
      </w:r>
      <w:r>
        <w:rPr>
          <w:lang w:val="en-US"/>
        </w:rPr>
        <w:t>'413':</w:t>
      </w:r>
    </w:p>
    <w:p w14:paraId="32EA047D"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7E" w14:textId="36CBB0FC" w:rsidR="00863E04" w:rsidRDefault="00863E04" w:rsidP="00863E04">
      <w:pPr>
        <w:pStyle w:val="PL"/>
        <w:rPr>
          <w:lang w:val="en-US"/>
        </w:rPr>
      </w:pPr>
      <w:r w:rsidRPr="002E5CBA">
        <w:rPr>
          <w:lang w:val="en-US"/>
        </w:rPr>
        <w:t xml:space="preserve">        </w:t>
      </w:r>
      <w:r>
        <w:rPr>
          <w:lang w:val="en-US"/>
        </w:rPr>
        <w:t>'415':</w:t>
      </w:r>
    </w:p>
    <w:p w14:paraId="32EA047F" w14:textId="1179D79C"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037EC0" w14:textId="3F519195" w:rsidR="00141339" w:rsidRDefault="00141339" w:rsidP="00141339">
      <w:pPr>
        <w:pStyle w:val="PL"/>
        <w:rPr>
          <w:lang w:val="en-US"/>
        </w:rPr>
      </w:pPr>
      <w:r w:rsidRPr="002E5CBA">
        <w:rPr>
          <w:lang w:val="en-US"/>
        </w:rPr>
        <w:t xml:space="preserve">       </w:t>
      </w:r>
      <w:r>
        <w:rPr>
          <w:lang w:val="en-US"/>
        </w:rPr>
        <w:t xml:space="preserve"> '429':</w:t>
      </w:r>
    </w:p>
    <w:p w14:paraId="0A5128DB" w14:textId="3EFA0504" w:rsidR="00141339" w:rsidRPr="00757B26"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80" w14:textId="77777777" w:rsidR="0086296D" w:rsidRDefault="0086296D" w:rsidP="0086296D">
      <w:pPr>
        <w:pStyle w:val="PL"/>
        <w:rPr>
          <w:lang w:val="en-US"/>
        </w:rPr>
      </w:pPr>
      <w:r w:rsidRPr="002E5CBA">
        <w:rPr>
          <w:lang w:val="en-US"/>
        </w:rPr>
        <w:t xml:space="preserve">        '</w:t>
      </w:r>
      <w:r>
        <w:rPr>
          <w:lang w:val="en-US"/>
        </w:rPr>
        <w:t>5</w:t>
      </w:r>
      <w:r w:rsidRPr="002E5CBA">
        <w:rPr>
          <w:lang w:val="en-US"/>
        </w:rPr>
        <w:t>00':</w:t>
      </w:r>
    </w:p>
    <w:p w14:paraId="32EA0481" w14:textId="77777777" w:rsidR="0086296D" w:rsidRDefault="0086296D" w:rsidP="0086296D">
      <w:pPr>
        <w:pStyle w:val="PL"/>
      </w:pPr>
      <w:r w:rsidRPr="008F2F3C">
        <w:t xml:space="preserve">        </w:t>
      </w:r>
      <w:r>
        <w:t xml:space="preserve">  </w:t>
      </w:r>
      <w:r w:rsidRPr="008F2F3C">
        <w:t>$ref: 'TS29571_CommonData.yaml#/components/responses/</w:t>
      </w:r>
      <w:r>
        <w:t>500</w:t>
      </w:r>
      <w:r w:rsidRPr="008F2F3C">
        <w:t>'</w:t>
      </w:r>
    </w:p>
    <w:p w14:paraId="32EA0484"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85" w14:textId="77777777" w:rsidR="0086296D" w:rsidRDefault="0086296D" w:rsidP="0086296D">
      <w:pPr>
        <w:pStyle w:val="PL"/>
      </w:pPr>
      <w:r w:rsidRPr="008F2F3C">
        <w:t xml:space="preserve">        </w:t>
      </w:r>
      <w:r>
        <w:t xml:space="preserve">  </w:t>
      </w:r>
      <w:r w:rsidRPr="008F2F3C">
        <w:t>$ref: 'TS29571_CommonData.yaml#/components/responses/</w:t>
      </w:r>
      <w:r>
        <w:t>503</w:t>
      </w:r>
      <w:r w:rsidRPr="008F2F3C">
        <w:t>'</w:t>
      </w:r>
    </w:p>
    <w:p w14:paraId="32EA0486" w14:textId="77777777" w:rsidR="00863E04" w:rsidRDefault="00863E04" w:rsidP="00863E04">
      <w:pPr>
        <w:pStyle w:val="PL"/>
        <w:rPr>
          <w:lang w:val="en-US"/>
        </w:rPr>
      </w:pPr>
      <w:r w:rsidRPr="002E5CBA">
        <w:rPr>
          <w:lang w:val="en-US"/>
        </w:rPr>
        <w:t xml:space="preserve">        default:</w:t>
      </w:r>
    </w:p>
    <w:p w14:paraId="32EA0487" w14:textId="77777777" w:rsidR="00863E04"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88" w14:textId="77777777" w:rsidR="0086296D" w:rsidRPr="002E5CBA" w:rsidRDefault="0086296D" w:rsidP="0086296D">
      <w:pPr>
        <w:pStyle w:val="PL"/>
        <w:rPr>
          <w:lang w:val="en-US"/>
        </w:rPr>
      </w:pPr>
    </w:p>
    <w:p w14:paraId="32EA0489" w14:textId="7C7E116D" w:rsidR="0086296D" w:rsidRPr="002E5CBA" w:rsidRDefault="0086296D" w:rsidP="0086296D">
      <w:pPr>
        <w:pStyle w:val="PL"/>
        <w:rPr>
          <w:lang w:val="en-US"/>
        </w:rPr>
      </w:pPr>
    </w:p>
    <w:p w14:paraId="32EA048A" w14:textId="77777777" w:rsidR="0086296D" w:rsidRPr="002E5CBA" w:rsidRDefault="0086296D" w:rsidP="0086296D">
      <w:pPr>
        <w:pStyle w:val="PL"/>
        <w:rPr>
          <w:lang w:val="en-US"/>
        </w:rPr>
      </w:pPr>
      <w:r w:rsidRPr="002E5CBA">
        <w:rPr>
          <w:lang w:val="en-US"/>
        </w:rPr>
        <w:t xml:space="preserve">  /pdu-sessions:</w:t>
      </w:r>
    </w:p>
    <w:p w14:paraId="32EA048B" w14:textId="77777777" w:rsidR="0086296D" w:rsidRPr="002E5CBA" w:rsidRDefault="0086296D" w:rsidP="0086296D">
      <w:pPr>
        <w:pStyle w:val="PL"/>
        <w:rPr>
          <w:lang w:val="en-US"/>
        </w:rPr>
      </w:pPr>
      <w:r w:rsidRPr="002E5CBA">
        <w:rPr>
          <w:lang w:val="en-US"/>
        </w:rPr>
        <w:t xml:space="preserve">    post:</w:t>
      </w:r>
    </w:p>
    <w:p w14:paraId="32EA048C" w14:textId="0B6F8341" w:rsidR="0086296D" w:rsidRPr="002E5CBA" w:rsidRDefault="0086296D" w:rsidP="0086296D">
      <w:pPr>
        <w:pStyle w:val="PL"/>
        <w:rPr>
          <w:lang w:val="en-US"/>
        </w:rPr>
      </w:pPr>
      <w:r w:rsidRPr="002E5CBA">
        <w:rPr>
          <w:lang w:val="en-US"/>
        </w:rPr>
        <w:t xml:space="preserve">      summary:  Create</w:t>
      </w:r>
    </w:p>
    <w:p w14:paraId="32EA048D" w14:textId="77777777" w:rsidR="0086296D" w:rsidRPr="002E5CBA" w:rsidRDefault="0086296D" w:rsidP="0086296D">
      <w:pPr>
        <w:pStyle w:val="PL"/>
        <w:rPr>
          <w:lang w:val="en-US"/>
        </w:rPr>
      </w:pPr>
      <w:r w:rsidRPr="002E5CBA">
        <w:rPr>
          <w:lang w:val="en-US"/>
        </w:rPr>
        <w:t xml:space="preserve">      tags:</w:t>
      </w:r>
    </w:p>
    <w:p w14:paraId="32EA048E" w14:textId="77777777" w:rsidR="0086296D" w:rsidRPr="002E5CBA" w:rsidRDefault="0086296D" w:rsidP="0086296D">
      <w:pPr>
        <w:pStyle w:val="PL"/>
        <w:rPr>
          <w:lang w:val="en-US"/>
        </w:rPr>
      </w:pPr>
      <w:r w:rsidRPr="002E5CBA">
        <w:rPr>
          <w:lang w:val="en-US"/>
        </w:rPr>
        <w:t xml:space="preserve">        - PDU sessions collection</w:t>
      </w:r>
    </w:p>
    <w:p w14:paraId="32EA048F" w14:textId="77777777" w:rsidR="0086296D" w:rsidRPr="002E5CBA" w:rsidRDefault="0086296D" w:rsidP="0086296D">
      <w:pPr>
        <w:pStyle w:val="PL"/>
        <w:rPr>
          <w:lang w:val="en-US"/>
        </w:rPr>
      </w:pPr>
      <w:r w:rsidRPr="002E5CBA">
        <w:rPr>
          <w:lang w:val="en-US"/>
        </w:rPr>
        <w:t xml:space="preserve">      operationId: PostPduSessions</w:t>
      </w:r>
    </w:p>
    <w:p w14:paraId="32EA0490" w14:textId="77777777" w:rsidR="0086296D" w:rsidRPr="002E5CBA" w:rsidRDefault="0086296D" w:rsidP="0086296D">
      <w:pPr>
        <w:pStyle w:val="PL"/>
        <w:rPr>
          <w:lang w:val="en-US"/>
        </w:rPr>
      </w:pPr>
      <w:r w:rsidRPr="002E5CBA">
        <w:rPr>
          <w:lang w:val="en-US"/>
        </w:rPr>
        <w:t xml:space="preserve">      requestBody:</w:t>
      </w:r>
    </w:p>
    <w:p w14:paraId="32EA0491" w14:textId="77777777" w:rsidR="0086296D" w:rsidRPr="002E5CBA" w:rsidRDefault="0086296D" w:rsidP="0086296D">
      <w:pPr>
        <w:pStyle w:val="PL"/>
        <w:rPr>
          <w:lang w:val="en-US"/>
        </w:rPr>
      </w:pPr>
      <w:r w:rsidRPr="002E5CBA">
        <w:rPr>
          <w:lang w:val="en-US"/>
        </w:rPr>
        <w:t xml:space="preserve">        description: representation of the PDU session to be created in the H-SMF</w:t>
      </w:r>
    </w:p>
    <w:p w14:paraId="32EA0492" w14:textId="77777777" w:rsidR="0086296D" w:rsidRPr="002E5CBA" w:rsidRDefault="0086296D" w:rsidP="0086296D">
      <w:pPr>
        <w:pStyle w:val="PL"/>
        <w:rPr>
          <w:lang w:val="en-US"/>
        </w:rPr>
      </w:pPr>
      <w:r w:rsidRPr="002E5CBA">
        <w:rPr>
          <w:lang w:val="en-US"/>
        </w:rPr>
        <w:t xml:space="preserve">        required: true</w:t>
      </w:r>
    </w:p>
    <w:p w14:paraId="32EA0493" w14:textId="77777777" w:rsidR="0086296D" w:rsidRPr="002E5CBA" w:rsidRDefault="0086296D" w:rsidP="0086296D">
      <w:pPr>
        <w:pStyle w:val="PL"/>
        <w:rPr>
          <w:lang w:val="en-US"/>
        </w:rPr>
      </w:pPr>
      <w:r w:rsidRPr="002E5CBA">
        <w:rPr>
          <w:lang w:val="en-US"/>
        </w:rPr>
        <w:t xml:space="preserve">        content:</w:t>
      </w:r>
    </w:p>
    <w:p w14:paraId="32EA0494" w14:textId="2E84E1E4" w:rsidR="0086296D" w:rsidRPr="002E5CBA" w:rsidRDefault="0086296D" w:rsidP="0086296D">
      <w:pPr>
        <w:pStyle w:val="PL"/>
        <w:rPr>
          <w:lang w:val="en-US"/>
        </w:rPr>
      </w:pPr>
      <w:r w:rsidRPr="002E5CBA">
        <w:rPr>
          <w:lang w:val="en-US"/>
        </w:rPr>
        <w:t xml:space="preserve">          application/json: # message without binary body part</w:t>
      </w:r>
    </w:p>
    <w:p w14:paraId="32EA0495" w14:textId="77777777" w:rsidR="0086296D" w:rsidRPr="002E5CBA" w:rsidRDefault="0086296D" w:rsidP="0086296D">
      <w:pPr>
        <w:pStyle w:val="PL"/>
        <w:rPr>
          <w:lang w:val="en-US"/>
        </w:rPr>
      </w:pPr>
      <w:r w:rsidRPr="002E5CBA">
        <w:rPr>
          <w:lang w:val="en-US"/>
        </w:rPr>
        <w:t xml:space="preserve">            schema:</w:t>
      </w:r>
    </w:p>
    <w:p w14:paraId="32EA0496" w14:textId="77777777" w:rsidR="0086296D" w:rsidRPr="002E5CBA" w:rsidRDefault="0086296D" w:rsidP="0086296D">
      <w:pPr>
        <w:pStyle w:val="PL"/>
        <w:rPr>
          <w:lang w:val="en-US"/>
        </w:rPr>
      </w:pPr>
      <w:r w:rsidRPr="002E5CBA">
        <w:rPr>
          <w:lang w:val="en-US"/>
        </w:rPr>
        <w:t xml:space="preserve">              $ref: '#/components/schemas/PduSessionCreateData'</w:t>
      </w:r>
    </w:p>
    <w:p w14:paraId="32EA0497" w14:textId="77777777" w:rsidR="0086296D" w:rsidRPr="002E5CBA" w:rsidRDefault="0086296D" w:rsidP="0086296D">
      <w:pPr>
        <w:pStyle w:val="PL"/>
        <w:rPr>
          <w:lang w:val="en-US"/>
        </w:rPr>
      </w:pPr>
      <w:r w:rsidRPr="002E5CBA">
        <w:rPr>
          <w:lang w:val="en-US"/>
        </w:rPr>
        <w:t xml:space="preserve">          multipart/related:  # message with binary body part(s)</w:t>
      </w:r>
    </w:p>
    <w:p w14:paraId="32EA0498" w14:textId="77777777" w:rsidR="0086296D" w:rsidRPr="002E5CBA" w:rsidRDefault="0086296D" w:rsidP="0086296D">
      <w:pPr>
        <w:pStyle w:val="PL"/>
        <w:rPr>
          <w:lang w:val="en-US"/>
        </w:rPr>
      </w:pPr>
      <w:r w:rsidRPr="002E5CBA">
        <w:rPr>
          <w:lang w:val="en-US"/>
        </w:rPr>
        <w:t xml:space="preserve">            schema:</w:t>
      </w:r>
    </w:p>
    <w:p w14:paraId="32EA0499" w14:textId="77777777" w:rsidR="0086296D" w:rsidRPr="002E5CBA" w:rsidRDefault="0086296D" w:rsidP="0086296D">
      <w:pPr>
        <w:pStyle w:val="PL"/>
        <w:rPr>
          <w:lang w:val="en-US"/>
        </w:rPr>
      </w:pPr>
      <w:r w:rsidRPr="002E5CBA">
        <w:rPr>
          <w:lang w:val="en-US"/>
        </w:rPr>
        <w:t xml:space="preserve">              type: object</w:t>
      </w:r>
    </w:p>
    <w:p w14:paraId="32EA049A" w14:textId="77777777" w:rsidR="0086296D" w:rsidRPr="002E5CBA" w:rsidRDefault="0086296D" w:rsidP="0086296D">
      <w:pPr>
        <w:pStyle w:val="PL"/>
        <w:rPr>
          <w:lang w:val="en-US"/>
        </w:rPr>
      </w:pPr>
      <w:r w:rsidRPr="002E5CBA">
        <w:rPr>
          <w:lang w:val="en-US"/>
        </w:rPr>
        <w:t xml:space="preserve">              properties: # Request parts</w:t>
      </w:r>
    </w:p>
    <w:p w14:paraId="32EA049B" w14:textId="77777777" w:rsidR="0086296D" w:rsidRPr="002E5CBA" w:rsidRDefault="0086296D" w:rsidP="0086296D">
      <w:pPr>
        <w:pStyle w:val="PL"/>
        <w:rPr>
          <w:lang w:val="en-US"/>
        </w:rPr>
      </w:pPr>
      <w:r w:rsidRPr="002E5CBA">
        <w:rPr>
          <w:lang w:val="en-US"/>
        </w:rPr>
        <w:t xml:space="preserve">                jsonData:</w:t>
      </w:r>
    </w:p>
    <w:p w14:paraId="32EA049C" w14:textId="77777777" w:rsidR="0086296D" w:rsidRPr="002E5CBA" w:rsidRDefault="0086296D" w:rsidP="0086296D">
      <w:pPr>
        <w:pStyle w:val="PL"/>
        <w:rPr>
          <w:lang w:val="en-US"/>
        </w:rPr>
      </w:pPr>
      <w:r w:rsidRPr="002E5CBA">
        <w:rPr>
          <w:lang w:val="en-US"/>
        </w:rPr>
        <w:t xml:space="preserve">                  $ref: '#/components/schemas/PduSessionCreateData'</w:t>
      </w:r>
    </w:p>
    <w:p w14:paraId="32EA049D" w14:textId="77777777" w:rsidR="0086296D" w:rsidRPr="002E5CBA" w:rsidRDefault="0086296D" w:rsidP="0086296D">
      <w:pPr>
        <w:pStyle w:val="PL"/>
        <w:rPr>
          <w:lang w:val="en-US"/>
        </w:rPr>
      </w:pPr>
      <w:r w:rsidRPr="002E5CBA">
        <w:rPr>
          <w:lang w:val="en-US"/>
        </w:rPr>
        <w:t xml:space="preserve">                binaryDataN1SmInfoFromUe:</w:t>
      </w:r>
    </w:p>
    <w:p w14:paraId="32EA049E" w14:textId="77777777" w:rsidR="0086296D" w:rsidRPr="002E5CBA" w:rsidRDefault="0086296D" w:rsidP="0086296D">
      <w:pPr>
        <w:pStyle w:val="PL"/>
        <w:rPr>
          <w:lang w:val="en-US"/>
        </w:rPr>
      </w:pPr>
      <w:r w:rsidRPr="002E5CBA">
        <w:rPr>
          <w:lang w:val="en-US"/>
        </w:rPr>
        <w:t xml:space="preserve">                  type: string</w:t>
      </w:r>
    </w:p>
    <w:p w14:paraId="32EA049F" w14:textId="77777777" w:rsidR="0086296D" w:rsidRPr="002E5CBA" w:rsidRDefault="0086296D" w:rsidP="0086296D">
      <w:pPr>
        <w:pStyle w:val="PL"/>
        <w:rPr>
          <w:lang w:val="en-US"/>
        </w:rPr>
      </w:pPr>
      <w:r w:rsidRPr="002E5CBA">
        <w:rPr>
          <w:lang w:val="en-US"/>
        </w:rPr>
        <w:t xml:space="preserve">                  format: binary</w:t>
      </w:r>
    </w:p>
    <w:p w14:paraId="32EA04A0" w14:textId="77777777" w:rsidR="0086296D" w:rsidRPr="002E5CBA" w:rsidRDefault="0086296D" w:rsidP="0086296D">
      <w:pPr>
        <w:pStyle w:val="PL"/>
        <w:rPr>
          <w:lang w:val="en-US"/>
        </w:rPr>
      </w:pPr>
      <w:r w:rsidRPr="002E5CBA">
        <w:rPr>
          <w:lang w:val="en-US"/>
        </w:rPr>
        <w:t xml:space="preserve">                binaryDataUnknownN1SmInfo:</w:t>
      </w:r>
    </w:p>
    <w:p w14:paraId="32EA04A1" w14:textId="77777777" w:rsidR="0086296D" w:rsidRPr="002E5CBA" w:rsidRDefault="0086296D" w:rsidP="0086296D">
      <w:pPr>
        <w:pStyle w:val="PL"/>
        <w:rPr>
          <w:lang w:val="en-US"/>
        </w:rPr>
      </w:pPr>
      <w:r w:rsidRPr="002E5CBA">
        <w:rPr>
          <w:lang w:val="en-US"/>
        </w:rPr>
        <w:t xml:space="preserve">                  type: string</w:t>
      </w:r>
    </w:p>
    <w:p w14:paraId="32EA04A2" w14:textId="77777777" w:rsidR="0086296D" w:rsidRPr="002E5CBA" w:rsidRDefault="0086296D" w:rsidP="0086296D">
      <w:pPr>
        <w:pStyle w:val="PL"/>
        <w:rPr>
          <w:lang w:val="en-US"/>
        </w:rPr>
      </w:pPr>
      <w:r w:rsidRPr="002E5CBA">
        <w:rPr>
          <w:lang w:val="en-US"/>
        </w:rPr>
        <w:t xml:space="preserve">                  format: binary</w:t>
      </w:r>
    </w:p>
    <w:p w14:paraId="32EA04A3" w14:textId="77777777" w:rsidR="0086296D" w:rsidRPr="002E5CBA" w:rsidRDefault="0086296D" w:rsidP="0086296D">
      <w:pPr>
        <w:pStyle w:val="PL"/>
        <w:rPr>
          <w:lang w:val="en-US"/>
        </w:rPr>
      </w:pPr>
      <w:r w:rsidRPr="002E5CBA">
        <w:rPr>
          <w:lang w:val="en-US"/>
        </w:rPr>
        <w:t xml:space="preserve">            encoding:</w:t>
      </w:r>
    </w:p>
    <w:p w14:paraId="32EA04A4" w14:textId="77777777" w:rsidR="0086296D" w:rsidRPr="002E5CBA" w:rsidRDefault="0086296D" w:rsidP="0086296D">
      <w:pPr>
        <w:pStyle w:val="PL"/>
        <w:rPr>
          <w:lang w:val="en-US"/>
        </w:rPr>
      </w:pPr>
      <w:r w:rsidRPr="002E5CBA">
        <w:rPr>
          <w:lang w:val="en-US"/>
        </w:rPr>
        <w:t xml:space="preserve">              jsonData:</w:t>
      </w:r>
    </w:p>
    <w:p w14:paraId="32EA04A5" w14:textId="77777777" w:rsidR="0086296D" w:rsidRPr="002E5CBA" w:rsidRDefault="0086296D" w:rsidP="0086296D">
      <w:pPr>
        <w:pStyle w:val="PL"/>
        <w:rPr>
          <w:lang w:val="en-US"/>
        </w:rPr>
      </w:pPr>
      <w:r w:rsidRPr="002E5CBA">
        <w:rPr>
          <w:lang w:val="en-US"/>
        </w:rPr>
        <w:t xml:space="preserve">                contentType:  application/json</w:t>
      </w:r>
    </w:p>
    <w:p w14:paraId="32EA04A6" w14:textId="77777777" w:rsidR="0086296D" w:rsidRPr="002E5CBA" w:rsidRDefault="0086296D" w:rsidP="0086296D">
      <w:pPr>
        <w:pStyle w:val="PL"/>
        <w:rPr>
          <w:lang w:val="en-US"/>
        </w:rPr>
      </w:pPr>
      <w:r w:rsidRPr="002E5CBA">
        <w:rPr>
          <w:lang w:val="en-US"/>
        </w:rPr>
        <w:t xml:space="preserve">              binaryDataN1SmInfoFromUe:</w:t>
      </w:r>
    </w:p>
    <w:p w14:paraId="32EA04A7" w14:textId="77777777" w:rsidR="0086296D" w:rsidRPr="002E5CBA" w:rsidRDefault="0086296D" w:rsidP="0086296D">
      <w:pPr>
        <w:pStyle w:val="PL"/>
        <w:rPr>
          <w:lang w:val="en-US"/>
        </w:rPr>
      </w:pPr>
      <w:r w:rsidRPr="002E5CBA">
        <w:rPr>
          <w:lang w:val="en-US"/>
        </w:rPr>
        <w:t xml:space="preserve">                contentType:  application/vnd.3gpp.5gnas</w:t>
      </w:r>
    </w:p>
    <w:p w14:paraId="32EA04A8" w14:textId="77777777" w:rsidR="0086296D" w:rsidRPr="002E5CBA" w:rsidRDefault="0086296D" w:rsidP="0086296D">
      <w:pPr>
        <w:pStyle w:val="PL"/>
        <w:rPr>
          <w:lang w:val="en-US"/>
        </w:rPr>
      </w:pPr>
      <w:r w:rsidRPr="002E5CBA">
        <w:rPr>
          <w:lang w:val="en-US"/>
        </w:rPr>
        <w:t xml:space="preserve">                headers:</w:t>
      </w:r>
    </w:p>
    <w:p w14:paraId="32EA04A9" w14:textId="77777777" w:rsidR="0086296D" w:rsidRPr="002E5CBA" w:rsidRDefault="0086296D" w:rsidP="0086296D">
      <w:pPr>
        <w:pStyle w:val="PL"/>
        <w:rPr>
          <w:lang w:val="en-US"/>
        </w:rPr>
      </w:pPr>
      <w:r w:rsidRPr="002E5CBA">
        <w:rPr>
          <w:lang w:val="en-US"/>
        </w:rPr>
        <w:t xml:space="preserve">                  Content-Id:</w:t>
      </w:r>
    </w:p>
    <w:p w14:paraId="32EA04AA" w14:textId="77777777" w:rsidR="0086296D" w:rsidRPr="002E5CBA" w:rsidRDefault="0086296D" w:rsidP="0086296D">
      <w:pPr>
        <w:pStyle w:val="PL"/>
        <w:rPr>
          <w:lang w:val="en-US"/>
        </w:rPr>
      </w:pPr>
      <w:r w:rsidRPr="002E5CBA">
        <w:rPr>
          <w:lang w:val="en-US"/>
        </w:rPr>
        <w:t xml:space="preserve">                    schema:</w:t>
      </w:r>
    </w:p>
    <w:p w14:paraId="32EA04AB" w14:textId="500B0371" w:rsidR="0086296D" w:rsidRPr="002E5CBA" w:rsidRDefault="0086296D" w:rsidP="0086296D">
      <w:pPr>
        <w:pStyle w:val="PL"/>
        <w:rPr>
          <w:lang w:val="en-US"/>
        </w:rPr>
      </w:pPr>
      <w:r w:rsidRPr="002E5CBA">
        <w:rPr>
          <w:lang w:val="en-US"/>
        </w:rPr>
        <w:t xml:space="preserve">                      type: string</w:t>
      </w:r>
    </w:p>
    <w:p w14:paraId="32EA04AC" w14:textId="77777777" w:rsidR="0086296D" w:rsidRPr="002E5CBA" w:rsidRDefault="0086296D" w:rsidP="0086296D">
      <w:pPr>
        <w:pStyle w:val="PL"/>
        <w:rPr>
          <w:lang w:val="en-US"/>
        </w:rPr>
      </w:pPr>
      <w:r w:rsidRPr="002E5CBA">
        <w:rPr>
          <w:lang w:val="en-US"/>
        </w:rPr>
        <w:t xml:space="preserve">              binaryDataUnknownN1SmInfo:</w:t>
      </w:r>
    </w:p>
    <w:p w14:paraId="32EA04AD" w14:textId="77777777" w:rsidR="0086296D" w:rsidRPr="002E5CBA" w:rsidRDefault="0086296D" w:rsidP="0086296D">
      <w:pPr>
        <w:pStyle w:val="PL"/>
        <w:rPr>
          <w:lang w:val="en-US"/>
        </w:rPr>
      </w:pPr>
      <w:r w:rsidRPr="002E5CBA">
        <w:rPr>
          <w:lang w:val="en-US"/>
        </w:rPr>
        <w:t xml:space="preserve">                contentType:  application/vnd.3gpp.5gnas</w:t>
      </w:r>
    </w:p>
    <w:p w14:paraId="32EA04AE" w14:textId="77777777" w:rsidR="0086296D" w:rsidRPr="002E5CBA" w:rsidRDefault="0086296D" w:rsidP="0086296D">
      <w:pPr>
        <w:pStyle w:val="PL"/>
        <w:rPr>
          <w:lang w:val="en-US"/>
        </w:rPr>
      </w:pPr>
      <w:r w:rsidRPr="002E5CBA">
        <w:rPr>
          <w:lang w:val="en-US"/>
        </w:rPr>
        <w:t xml:space="preserve">                headers:</w:t>
      </w:r>
    </w:p>
    <w:p w14:paraId="32EA04AF" w14:textId="77777777" w:rsidR="0086296D" w:rsidRPr="002E5CBA" w:rsidRDefault="0086296D" w:rsidP="0086296D">
      <w:pPr>
        <w:pStyle w:val="PL"/>
        <w:rPr>
          <w:lang w:val="en-US"/>
        </w:rPr>
      </w:pPr>
      <w:r w:rsidRPr="002E5CBA">
        <w:rPr>
          <w:lang w:val="en-US"/>
        </w:rPr>
        <w:t xml:space="preserve">                  Content-Id:</w:t>
      </w:r>
    </w:p>
    <w:p w14:paraId="32EA04B0" w14:textId="77777777" w:rsidR="0086296D" w:rsidRPr="002E5CBA" w:rsidRDefault="0086296D" w:rsidP="0086296D">
      <w:pPr>
        <w:pStyle w:val="PL"/>
        <w:rPr>
          <w:lang w:val="en-US"/>
        </w:rPr>
      </w:pPr>
      <w:r w:rsidRPr="002E5CBA">
        <w:rPr>
          <w:lang w:val="en-US"/>
        </w:rPr>
        <w:t xml:space="preserve">                    schema:</w:t>
      </w:r>
    </w:p>
    <w:p w14:paraId="32EA04B1" w14:textId="518FF40B" w:rsidR="0086296D" w:rsidRPr="002E5CBA" w:rsidRDefault="0086296D" w:rsidP="0086296D">
      <w:pPr>
        <w:pStyle w:val="PL"/>
        <w:rPr>
          <w:lang w:val="en-US"/>
        </w:rPr>
      </w:pPr>
      <w:r w:rsidRPr="002E5CBA">
        <w:rPr>
          <w:lang w:val="en-US"/>
        </w:rPr>
        <w:t xml:space="preserve">                      type: string</w:t>
      </w:r>
    </w:p>
    <w:p w14:paraId="32EA04B2" w14:textId="77777777" w:rsidR="0086296D" w:rsidRPr="002E5CBA" w:rsidRDefault="0086296D" w:rsidP="0086296D">
      <w:pPr>
        <w:pStyle w:val="PL"/>
        <w:rPr>
          <w:lang w:val="en-US"/>
        </w:rPr>
      </w:pPr>
      <w:r w:rsidRPr="002E5CBA">
        <w:rPr>
          <w:lang w:val="en-US"/>
        </w:rPr>
        <w:t xml:space="preserve">      callbacks:</w:t>
      </w:r>
    </w:p>
    <w:p w14:paraId="32EA04B3" w14:textId="77777777" w:rsidR="0086296D" w:rsidRPr="002E5CBA" w:rsidRDefault="0086296D" w:rsidP="0086296D">
      <w:pPr>
        <w:pStyle w:val="PL"/>
        <w:rPr>
          <w:lang w:val="en-US"/>
        </w:rPr>
      </w:pPr>
      <w:r w:rsidRPr="002E5CBA">
        <w:rPr>
          <w:lang w:val="en-US"/>
        </w:rPr>
        <w:t xml:space="preserve">        statusNotification:</w:t>
      </w:r>
    </w:p>
    <w:p w14:paraId="32EA04B4" w14:textId="77777777" w:rsidR="0086296D" w:rsidRPr="002E5CBA" w:rsidRDefault="0086296D" w:rsidP="0086296D">
      <w:pPr>
        <w:pStyle w:val="PL"/>
        <w:rPr>
          <w:lang w:val="en-US"/>
        </w:rPr>
      </w:pPr>
      <w:r w:rsidRPr="002E5CBA">
        <w:rPr>
          <w:lang w:val="en-US"/>
        </w:rPr>
        <w:t xml:space="preserve">          '{$request.body#/vsmfPduSessionUri}':</w:t>
      </w:r>
    </w:p>
    <w:p w14:paraId="32EA04B5" w14:textId="77777777" w:rsidR="0086296D" w:rsidRPr="002E5CBA" w:rsidRDefault="0086296D" w:rsidP="0086296D">
      <w:pPr>
        <w:pStyle w:val="PL"/>
        <w:rPr>
          <w:lang w:val="en-US"/>
        </w:rPr>
      </w:pPr>
      <w:r w:rsidRPr="002E5CBA">
        <w:rPr>
          <w:lang w:val="en-US"/>
        </w:rPr>
        <w:t xml:space="preserve">            post:</w:t>
      </w:r>
    </w:p>
    <w:p w14:paraId="32EA04B6" w14:textId="1A923CB7" w:rsidR="0086296D" w:rsidRPr="002E5CBA" w:rsidRDefault="0086296D" w:rsidP="0086296D">
      <w:pPr>
        <w:pStyle w:val="PL"/>
        <w:rPr>
          <w:lang w:val="en-US"/>
        </w:rPr>
      </w:pPr>
      <w:r w:rsidRPr="002E5CBA">
        <w:rPr>
          <w:lang w:val="en-US"/>
        </w:rPr>
        <w:t xml:space="preserve">              summary:  Notify Status</w:t>
      </w:r>
    </w:p>
    <w:p w14:paraId="32EA04B7" w14:textId="77777777" w:rsidR="0086296D" w:rsidRPr="002E5CBA" w:rsidRDefault="0086296D" w:rsidP="0086296D">
      <w:pPr>
        <w:pStyle w:val="PL"/>
        <w:rPr>
          <w:lang w:val="en-US"/>
        </w:rPr>
      </w:pPr>
      <w:r w:rsidRPr="002E5CBA">
        <w:rPr>
          <w:lang w:val="en-US"/>
        </w:rPr>
        <w:t xml:space="preserve">              tags:</w:t>
      </w:r>
    </w:p>
    <w:p w14:paraId="32EA04B8" w14:textId="77777777" w:rsidR="0086296D" w:rsidRPr="002E5CBA" w:rsidRDefault="0086296D" w:rsidP="0086296D">
      <w:pPr>
        <w:pStyle w:val="PL"/>
        <w:rPr>
          <w:lang w:val="en-US"/>
        </w:rPr>
      </w:pPr>
      <w:r w:rsidRPr="002E5CBA">
        <w:rPr>
          <w:lang w:val="en-US"/>
        </w:rPr>
        <w:t xml:space="preserve">                - Individual PDU session (V-SMF)</w:t>
      </w:r>
    </w:p>
    <w:p w14:paraId="32EA04B9" w14:textId="77777777" w:rsidR="0086296D" w:rsidRPr="002E5CBA" w:rsidRDefault="0086296D" w:rsidP="0086296D">
      <w:pPr>
        <w:pStyle w:val="PL"/>
        <w:rPr>
          <w:lang w:val="en-US"/>
        </w:rPr>
      </w:pPr>
      <w:r w:rsidRPr="002E5CBA">
        <w:rPr>
          <w:lang w:val="en-US"/>
        </w:rPr>
        <w:t xml:space="preserve">              operationId: NotifyStatus</w:t>
      </w:r>
    </w:p>
    <w:p w14:paraId="32EA04BA" w14:textId="77777777" w:rsidR="0086296D" w:rsidRPr="002E5CBA" w:rsidRDefault="0086296D" w:rsidP="0086296D">
      <w:pPr>
        <w:pStyle w:val="PL"/>
        <w:rPr>
          <w:lang w:val="en-US"/>
        </w:rPr>
      </w:pPr>
      <w:r w:rsidRPr="002E5CBA">
        <w:rPr>
          <w:lang w:val="en-US"/>
        </w:rPr>
        <w:t xml:space="preserve">              requestBody:</w:t>
      </w:r>
    </w:p>
    <w:p w14:paraId="32EA04BB" w14:textId="77777777" w:rsidR="0086296D" w:rsidRPr="002E5CBA" w:rsidRDefault="0086296D" w:rsidP="0086296D">
      <w:pPr>
        <w:pStyle w:val="PL"/>
        <w:rPr>
          <w:lang w:val="en-US"/>
        </w:rPr>
      </w:pPr>
      <w:r w:rsidRPr="002E5CBA">
        <w:rPr>
          <w:lang w:val="en-US"/>
        </w:rPr>
        <w:t xml:space="preserve">                description: representation of the status notification</w:t>
      </w:r>
    </w:p>
    <w:p w14:paraId="32EA04BC" w14:textId="77777777" w:rsidR="0086296D" w:rsidRPr="002E5CBA" w:rsidRDefault="0086296D" w:rsidP="0086296D">
      <w:pPr>
        <w:pStyle w:val="PL"/>
        <w:rPr>
          <w:lang w:val="en-US"/>
        </w:rPr>
      </w:pPr>
      <w:r w:rsidRPr="002E5CBA">
        <w:rPr>
          <w:lang w:val="en-US"/>
        </w:rPr>
        <w:lastRenderedPageBreak/>
        <w:t xml:space="preserve">                required: true</w:t>
      </w:r>
    </w:p>
    <w:p w14:paraId="32EA04BD" w14:textId="77777777" w:rsidR="0086296D" w:rsidRPr="002E5CBA" w:rsidRDefault="0086296D" w:rsidP="0086296D">
      <w:pPr>
        <w:pStyle w:val="PL"/>
        <w:rPr>
          <w:lang w:val="en-US"/>
        </w:rPr>
      </w:pPr>
      <w:r w:rsidRPr="002E5CBA">
        <w:rPr>
          <w:lang w:val="en-US"/>
        </w:rPr>
        <w:t xml:space="preserve">                content:</w:t>
      </w:r>
    </w:p>
    <w:p w14:paraId="32EA04BE" w14:textId="77777777" w:rsidR="0086296D" w:rsidRPr="002E5CBA" w:rsidRDefault="0086296D" w:rsidP="0086296D">
      <w:pPr>
        <w:pStyle w:val="PL"/>
        <w:rPr>
          <w:lang w:val="en-US"/>
        </w:rPr>
      </w:pPr>
      <w:r w:rsidRPr="002E5CBA">
        <w:rPr>
          <w:lang w:val="en-US"/>
        </w:rPr>
        <w:t xml:space="preserve">                  application/json:</w:t>
      </w:r>
    </w:p>
    <w:p w14:paraId="32EA04BF" w14:textId="77777777" w:rsidR="0086296D" w:rsidRPr="002E5CBA" w:rsidRDefault="0086296D" w:rsidP="0086296D">
      <w:pPr>
        <w:pStyle w:val="PL"/>
        <w:rPr>
          <w:lang w:val="en-US"/>
        </w:rPr>
      </w:pPr>
      <w:r w:rsidRPr="002E5CBA">
        <w:rPr>
          <w:lang w:val="en-US"/>
        </w:rPr>
        <w:t xml:space="preserve">                    schema:</w:t>
      </w:r>
    </w:p>
    <w:p w14:paraId="32EA04C0" w14:textId="77777777" w:rsidR="0086296D" w:rsidRPr="002E5CBA" w:rsidRDefault="0086296D" w:rsidP="0086296D">
      <w:pPr>
        <w:pStyle w:val="PL"/>
        <w:rPr>
          <w:lang w:val="en-US"/>
        </w:rPr>
      </w:pPr>
      <w:r w:rsidRPr="002E5CBA">
        <w:rPr>
          <w:lang w:val="en-US"/>
        </w:rPr>
        <w:t xml:space="preserve">                      $ref: '#/components/schemas/StatusNotification'</w:t>
      </w:r>
    </w:p>
    <w:p w14:paraId="32EA04C1" w14:textId="77777777" w:rsidR="0086296D" w:rsidRPr="002E5CBA" w:rsidRDefault="0086296D" w:rsidP="0086296D">
      <w:pPr>
        <w:pStyle w:val="PL"/>
        <w:rPr>
          <w:lang w:val="en-US"/>
        </w:rPr>
      </w:pPr>
      <w:r w:rsidRPr="002E5CBA">
        <w:rPr>
          <w:lang w:val="en-US"/>
        </w:rPr>
        <w:t xml:space="preserve">              responses:</w:t>
      </w:r>
    </w:p>
    <w:p w14:paraId="32EA04C2" w14:textId="77777777" w:rsidR="0086296D" w:rsidRPr="002E5CBA" w:rsidRDefault="0086296D" w:rsidP="0086296D">
      <w:pPr>
        <w:pStyle w:val="PL"/>
        <w:rPr>
          <w:lang w:val="en-US"/>
        </w:rPr>
      </w:pPr>
      <w:r w:rsidRPr="002E5CBA">
        <w:rPr>
          <w:lang w:val="en-US"/>
        </w:rPr>
        <w:t xml:space="preserve">                '204':</w:t>
      </w:r>
    </w:p>
    <w:p w14:paraId="32EA04C3" w14:textId="77777777" w:rsidR="0086296D" w:rsidRPr="002E5CBA" w:rsidRDefault="0086296D" w:rsidP="0086296D">
      <w:pPr>
        <w:pStyle w:val="PL"/>
        <w:rPr>
          <w:lang w:val="en-US"/>
        </w:rPr>
      </w:pPr>
      <w:r w:rsidRPr="002E5CBA">
        <w:rPr>
          <w:lang w:val="en-US"/>
        </w:rPr>
        <w:t xml:space="preserve">                  description: successful notificationof the status change</w:t>
      </w:r>
    </w:p>
    <w:p w14:paraId="32EA04C4" w14:textId="77777777" w:rsidR="0086296D" w:rsidRDefault="0086296D" w:rsidP="0086296D">
      <w:pPr>
        <w:pStyle w:val="PL"/>
        <w:rPr>
          <w:lang w:val="en-US"/>
        </w:rPr>
      </w:pPr>
      <w:r w:rsidRPr="002E5CBA">
        <w:rPr>
          <w:lang w:val="en-US"/>
        </w:rPr>
        <w:t xml:space="preserve">                '</w:t>
      </w:r>
      <w:r>
        <w:rPr>
          <w:lang w:val="en-US"/>
        </w:rPr>
        <w:t>4</w:t>
      </w:r>
      <w:r w:rsidRPr="002E5CBA">
        <w:rPr>
          <w:lang w:val="en-US"/>
        </w:rPr>
        <w:t>00':</w:t>
      </w:r>
    </w:p>
    <w:p w14:paraId="32EA04C5" w14:textId="4CA50972"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57C8C21" w14:textId="2E30274C" w:rsidR="00141339" w:rsidRDefault="00141339" w:rsidP="00141339">
      <w:pPr>
        <w:pStyle w:val="PL"/>
        <w:rPr>
          <w:lang w:val="en-US"/>
        </w:rPr>
      </w:pPr>
      <w:r w:rsidRPr="002E5CBA">
        <w:rPr>
          <w:lang w:val="en-US"/>
        </w:rPr>
        <w:t xml:space="preserve">                </w:t>
      </w:r>
      <w:r>
        <w:rPr>
          <w:lang w:val="en-US"/>
        </w:rPr>
        <w:t>'403':</w:t>
      </w:r>
    </w:p>
    <w:p w14:paraId="726834DA" w14:textId="3A881A1A" w:rsidR="00141339"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4C6" w14:textId="77777777" w:rsidR="0086296D" w:rsidRPr="00D82896" w:rsidRDefault="0086296D" w:rsidP="0086296D">
      <w:pPr>
        <w:pStyle w:val="PL"/>
        <w:rPr>
          <w:lang w:val="en-US"/>
        </w:rPr>
      </w:pPr>
      <w:r w:rsidRPr="002E5CBA">
        <w:rPr>
          <w:lang w:val="en-US"/>
        </w:rPr>
        <w:t xml:space="preserve">                '</w:t>
      </w:r>
      <w:r>
        <w:rPr>
          <w:lang w:val="en-US"/>
        </w:rPr>
        <w:t>404</w:t>
      </w:r>
      <w:r w:rsidRPr="002E5CBA">
        <w:rPr>
          <w:lang w:val="en-US"/>
        </w:rPr>
        <w:t>':</w:t>
      </w:r>
    </w:p>
    <w:p w14:paraId="32EA04C7"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4C8" w14:textId="77777777" w:rsidR="00155865" w:rsidRPr="001F14B1" w:rsidRDefault="00155865" w:rsidP="00155865">
      <w:pPr>
        <w:pStyle w:val="PL"/>
        <w:rPr>
          <w:lang w:val="en-US"/>
        </w:rPr>
      </w:pPr>
      <w:r w:rsidRPr="002E5CBA">
        <w:rPr>
          <w:lang w:val="en-US"/>
        </w:rPr>
        <w:t xml:space="preserve">                '</w:t>
      </w:r>
      <w:r>
        <w:rPr>
          <w:lang w:val="en-US"/>
        </w:rPr>
        <w:t>411</w:t>
      </w:r>
      <w:r w:rsidRPr="002E5CBA">
        <w:rPr>
          <w:lang w:val="en-US"/>
        </w:rPr>
        <w:t>':</w:t>
      </w:r>
    </w:p>
    <w:p w14:paraId="32EA04C9"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CA" w14:textId="77777777" w:rsidR="00155865" w:rsidRPr="00D82896" w:rsidRDefault="00155865" w:rsidP="00155865">
      <w:pPr>
        <w:pStyle w:val="PL"/>
        <w:rPr>
          <w:lang w:val="en-US"/>
        </w:rPr>
      </w:pPr>
      <w:r w:rsidRPr="002E5CBA">
        <w:rPr>
          <w:lang w:val="en-US"/>
        </w:rPr>
        <w:t xml:space="preserve">                '</w:t>
      </w:r>
      <w:r>
        <w:rPr>
          <w:lang w:val="en-US"/>
        </w:rPr>
        <w:t>413</w:t>
      </w:r>
      <w:r w:rsidRPr="002E5CBA">
        <w:rPr>
          <w:lang w:val="en-US"/>
        </w:rPr>
        <w:t>':</w:t>
      </w:r>
    </w:p>
    <w:p w14:paraId="32EA04CB"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CC" w14:textId="77777777" w:rsidR="00155865" w:rsidRPr="00D82896" w:rsidRDefault="00155865" w:rsidP="00155865">
      <w:pPr>
        <w:pStyle w:val="PL"/>
        <w:rPr>
          <w:lang w:val="en-US"/>
        </w:rPr>
      </w:pPr>
      <w:r w:rsidRPr="002E5CBA">
        <w:rPr>
          <w:lang w:val="en-US"/>
        </w:rPr>
        <w:t xml:space="preserve">                '</w:t>
      </w:r>
      <w:r>
        <w:rPr>
          <w:lang w:val="en-US"/>
        </w:rPr>
        <w:t>415</w:t>
      </w:r>
      <w:r w:rsidRPr="002E5CBA">
        <w:rPr>
          <w:lang w:val="en-US"/>
        </w:rPr>
        <w:t>':</w:t>
      </w:r>
    </w:p>
    <w:p w14:paraId="32EA04CD" w14:textId="636A9FF5"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2A2D3B8"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0C877604" w14:textId="10D01614" w:rsidR="00141339"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4CE"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4CF"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4D2"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D3"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32EA04D4" w14:textId="77777777" w:rsidR="00155865" w:rsidRDefault="00155865" w:rsidP="00155865">
      <w:pPr>
        <w:pStyle w:val="PL"/>
        <w:rPr>
          <w:lang w:val="en-US"/>
        </w:rPr>
      </w:pPr>
      <w:r w:rsidRPr="002E5CBA">
        <w:rPr>
          <w:lang w:val="en-US"/>
        </w:rPr>
        <w:t xml:space="preserve">                default:</w:t>
      </w:r>
    </w:p>
    <w:p w14:paraId="32EA04D5" w14:textId="77777777"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4D6" w14:textId="772FEF7A" w:rsidR="0086296D" w:rsidRPr="002E5CBA" w:rsidRDefault="0086296D" w:rsidP="0086296D">
      <w:pPr>
        <w:pStyle w:val="PL"/>
        <w:rPr>
          <w:lang w:val="en-US"/>
        </w:rPr>
      </w:pPr>
    </w:p>
    <w:p w14:paraId="32EA04D7" w14:textId="0503019A" w:rsidR="0086296D" w:rsidRPr="002E5CBA" w:rsidRDefault="0086296D" w:rsidP="0086296D">
      <w:pPr>
        <w:pStyle w:val="PL"/>
        <w:rPr>
          <w:lang w:val="en-US"/>
        </w:rPr>
      </w:pPr>
    </w:p>
    <w:p w14:paraId="32EA04D8" w14:textId="5F61222C" w:rsidR="0086296D" w:rsidRPr="002E5CBA" w:rsidRDefault="0086296D" w:rsidP="0086296D">
      <w:pPr>
        <w:pStyle w:val="PL"/>
        <w:rPr>
          <w:lang w:val="en-US"/>
        </w:rPr>
      </w:pPr>
      <w:r w:rsidRPr="002E5CBA">
        <w:rPr>
          <w:lang w:val="en-US"/>
        </w:rPr>
        <w:t xml:space="preserve">        update:</w:t>
      </w:r>
    </w:p>
    <w:p w14:paraId="32EA04D9" w14:textId="77777777" w:rsidR="0086296D" w:rsidRPr="002E5CBA" w:rsidRDefault="0086296D" w:rsidP="0086296D">
      <w:pPr>
        <w:pStyle w:val="PL"/>
        <w:rPr>
          <w:lang w:val="en-US"/>
        </w:rPr>
      </w:pPr>
      <w:r w:rsidRPr="002E5CBA">
        <w:rPr>
          <w:lang w:val="en-US"/>
        </w:rPr>
        <w:t xml:space="preserve">          '{$request.body#/vsmfPduSessionUri}/modify':</w:t>
      </w:r>
    </w:p>
    <w:p w14:paraId="32EA04DA" w14:textId="77777777" w:rsidR="0086296D" w:rsidRPr="002E5CBA" w:rsidRDefault="0086296D" w:rsidP="0086296D">
      <w:pPr>
        <w:pStyle w:val="PL"/>
        <w:rPr>
          <w:lang w:val="en-US"/>
        </w:rPr>
      </w:pPr>
      <w:r w:rsidRPr="002E5CBA">
        <w:rPr>
          <w:lang w:val="en-US"/>
        </w:rPr>
        <w:t xml:space="preserve">            post:</w:t>
      </w:r>
    </w:p>
    <w:p w14:paraId="32EA04DB" w14:textId="2C68D8CA" w:rsidR="0086296D" w:rsidRPr="002E5CBA" w:rsidRDefault="0086296D" w:rsidP="0086296D">
      <w:pPr>
        <w:pStyle w:val="PL"/>
        <w:rPr>
          <w:lang w:val="en-US"/>
        </w:rPr>
      </w:pPr>
      <w:r w:rsidRPr="002E5CBA">
        <w:rPr>
          <w:lang w:val="en-US"/>
        </w:rPr>
        <w:t xml:space="preserve">              summary:  Update (initiated by H-SMF)</w:t>
      </w:r>
    </w:p>
    <w:p w14:paraId="32EA04DC" w14:textId="77777777" w:rsidR="0086296D" w:rsidRPr="002E5CBA" w:rsidRDefault="0086296D" w:rsidP="0086296D">
      <w:pPr>
        <w:pStyle w:val="PL"/>
        <w:rPr>
          <w:lang w:val="en-US"/>
        </w:rPr>
      </w:pPr>
      <w:r w:rsidRPr="002E5CBA">
        <w:rPr>
          <w:lang w:val="en-US"/>
        </w:rPr>
        <w:t xml:space="preserve">              tags:</w:t>
      </w:r>
    </w:p>
    <w:p w14:paraId="32EA04DD" w14:textId="77777777" w:rsidR="0086296D" w:rsidRPr="002E5CBA" w:rsidRDefault="0086296D" w:rsidP="0086296D">
      <w:pPr>
        <w:pStyle w:val="PL"/>
        <w:rPr>
          <w:lang w:val="en-US"/>
        </w:rPr>
      </w:pPr>
      <w:r w:rsidRPr="002E5CBA">
        <w:rPr>
          <w:lang w:val="en-US"/>
        </w:rPr>
        <w:t xml:space="preserve">                - Individual PDU session (V-SMF)</w:t>
      </w:r>
    </w:p>
    <w:p w14:paraId="32EA04DE" w14:textId="77777777" w:rsidR="0086296D" w:rsidRPr="002E5CBA" w:rsidRDefault="0086296D" w:rsidP="0086296D">
      <w:pPr>
        <w:pStyle w:val="PL"/>
        <w:rPr>
          <w:lang w:val="en-US"/>
        </w:rPr>
      </w:pPr>
      <w:r w:rsidRPr="002E5CBA">
        <w:rPr>
          <w:lang w:val="en-US"/>
        </w:rPr>
        <w:t xml:space="preserve">              operationId: ModifyPduSession</w:t>
      </w:r>
    </w:p>
    <w:p w14:paraId="32EA04DF" w14:textId="77777777" w:rsidR="0086296D" w:rsidRPr="002E5CBA" w:rsidRDefault="0086296D" w:rsidP="0086296D">
      <w:pPr>
        <w:pStyle w:val="PL"/>
        <w:rPr>
          <w:lang w:val="en-US"/>
        </w:rPr>
      </w:pPr>
      <w:r w:rsidRPr="002E5CBA">
        <w:rPr>
          <w:lang w:val="en-US"/>
        </w:rPr>
        <w:t xml:space="preserve">              requestBody:</w:t>
      </w:r>
    </w:p>
    <w:p w14:paraId="32EA04E0" w14:textId="77777777" w:rsidR="0086296D" w:rsidRPr="002E5CBA" w:rsidRDefault="0086296D" w:rsidP="0086296D">
      <w:pPr>
        <w:pStyle w:val="PL"/>
        <w:rPr>
          <w:lang w:val="en-US"/>
        </w:rPr>
      </w:pPr>
      <w:r w:rsidRPr="002E5CBA">
        <w:rPr>
          <w:lang w:val="en-US"/>
        </w:rPr>
        <w:t xml:space="preserve">                description: representation of updates to apply to the PDU session</w:t>
      </w:r>
    </w:p>
    <w:p w14:paraId="32EA04E1" w14:textId="77777777" w:rsidR="0086296D" w:rsidRPr="002E5CBA" w:rsidRDefault="0086296D" w:rsidP="0086296D">
      <w:pPr>
        <w:pStyle w:val="PL"/>
        <w:rPr>
          <w:lang w:val="en-US"/>
        </w:rPr>
      </w:pPr>
      <w:r w:rsidRPr="002E5CBA">
        <w:rPr>
          <w:lang w:val="en-US"/>
        </w:rPr>
        <w:t xml:space="preserve">                required: true</w:t>
      </w:r>
    </w:p>
    <w:p w14:paraId="32EA04E2" w14:textId="77777777" w:rsidR="0086296D" w:rsidRPr="002E5CBA" w:rsidRDefault="0086296D" w:rsidP="0086296D">
      <w:pPr>
        <w:pStyle w:val="PL"/>
        <w:rPr>
          <w:lang w:val="en-US"/>
        </w:rPr>
      </w:pPr>
      <w:r w:rsidRPr="002E5CBA">
        <w:rPr>
          <w:lang w:val="en-US"/>
        </w:rPr>
        <w:t xml:space="preserve">                content:</w:t>
      </w:r>
    </w:p>
    <w:p w14:paraId="32EA04E3" w14:textId="188C782F" w:rsidR="0086296D" w:rsidRPr="002E5CBA" w:rsidRDefault="0086296D" w:rsidP="0086296D">
      <w:pPr>
        <w:pStyle w:val="PL"/>
        <w:rPr>
          <w:lang w:val="en-US"/>
        </w:rPr>
      </w:pPr>
      <w:r w:rsidRPr="002E5CBA">
        <w:rPr>
          <w:lang w:val="en-US"/>
        </w:rPr>
        <w:t xml:space="preserve">                  application/+json: # message without binary body part</w:t>
      </w:r>
    </w:p>
    <w:p w14:paraId="32EA04E4" w14:textId="77777777" w:rsidR="0086296D" w:rsidRPr="002E5CBA" w:rsidRDefault="0086296D" w:rsidP="0086296D">
      <w:pPr>
        <w:pStyle w:val="PL"/>
        <w:rPr>
          <w:lang w:val="en-US"/>
        </w:rPr>
      </w:pPr>
      <w:r w:rsidRPr="002E5CBA">
        <w:rPr>
          <w:lang w:val="en-US"/>
        </w:rPr>
        <w:t xml:space="preserve">                    schema:</w:t>
      </w:r>
    </w:p>
    <w:p w14:paraId="32EA04E5" w14:textId="77777777" w:rsidR="0086296D" w:rsidRPr="002E5CBA" w:rsidRDefault="0086296D" w:rsidP="0086296D">
      <w:pPr>
        <w:pStyle w:val="PL"/>
        <w:rPr>
          <w:lang w:val="en-US"/>
        </w:rPr>
      </w:pPr>
      <w:r w:rsidRPr="002E5CBA">
        <w:rPr>
          <w:lang w:val="en-US"/>
        </w:rPr>
        <w:t xml:space="preserve">                      $ref: '#/components/schemas/VsmfUpdateData'</w:t>
      </w:r>
    </w:p>
    <w:p w14:paraId="32EA04E6" w14:textId="77777777" w:rsidR="0086296D" w:rsidRPr="002E5CBA" w:rsidRDefault="0086296D" w:rsidP="0086296D">
      <w:pPr>
        <w:pStyle w:val="PL"/>
        <w:rPr>
          <w:lang w:val="en-US"/>
        </w:rPr>
      </w:pPr>
      <w:r w:rsidRPr="002E5CBA">
        <w:rPr>
          <w:lang w:val="en-US"/>
        </w:rPr>
        <w:t xml:space="preserve">                  multipart/related:  # message with binary body part(s)</w:t>
      </w:r>
    </w:p>
    <w:p w14:paraId="32EA04E7" w14:textId="77777777" w:rsidR="0086296D" w:rsidRPr="002E5CBA" w:rsidRDefault="0086296D" w:rsidP="0086296D">
      <w:pPr>
        <w:pStyle w:val="PL"/>
        <w:rPr>
          <w:lang w:val="en-US"/>
        </w:rPr>
      </w:pPr>
      <w:r w:rsidRPr="002E5CBA">
        <w:rPr>
          <w:lang w:val="en-US"/>
        </w:rPr>
        <w:t xml:space="preserve">                    schema:</w:t>
      </w:r>
    </w:p>
    <w:p w14:paraId="32EA04E8" w14:textId="77777777" w:rsidR="0086296D" w:rsidRPr="002E5CBA" w:rsidRDefault="0086296D" w:rsidP="0086296D">
      <w:pPr>
        <w:pStyle w:val="PL"/>
        <w:rPr>
          <w:lang w:val="en-US"/>
        </w:rPr>
      </w:pPr>
      <w:r w:rsidRPr="002E5CBA">
        <w:rPr>
          <w:lang w:val="en-US"/>
        </w:rPr>
        <w:t xml:space="preserve">                      type: object</w:t>
      </w:r>
    </w:p>
    <w:p w14:paraId="32EA04E9" w14:textId="77777777" w:rsidR="0086296D" w:rsidRPr="002E5CBA" w:rsidRDefault="0086296D" w:rsidP="0086296D">
      <w:pPr>
        <w:pStyle w:val="PL"/>
        <w:rPr>
          <w:lang w:val="en-US"/>
        </w:rPr>
      </w:pPr>
      <w:r w:rsidRPr="002E5CBA">
        <w:rPr>
          <w:lang w:val="en-US"/>
        </w:rPr>
        <w:t xml:space="preserve">                      properties: # Request parts</w:t>
      </w:r>
    </w:p>
    <w:p w14:paraId="32EA04EA" w14:textId="77777777" w:rsidR="0086296D" w:rsidRPr="002E5CBA" w:rsidRDefault="0086296D" w:rsidP="0086296D">
      <w:pPr>
        <w:pStyle w:val="PL"/>
        <w:rPr>
          <w:lang w:val="en-US"/>
        </w:rPr>
      </w:pPr>
      <w:r w:rsidRPr="002E5CBA">
        <w:rPr>
          <w:lang w:val="en-US"/>
        </w:rPr>
        <w:t xml:space="preserve">                        jsonData:</w:t>
      </w:r>
    </w:p>
    <w:p w14:paraId="32EA04EB" w14:textId="77777777" w:rsidR="0086296D" w:rsidRPr="002E5CBA" w:rsidRDefault="0086296D" w:rsidP="0086296D">
      <w:pPr>
        <w:pStyle w:val="PL"/>
        <w:rPr>
          <w:lang w:val="en-US"/>
        </w:rPr>
      </w:pPr>
      <w:r w:rsidRPr="002E5CBA">
        <w:rPr>
          <w:lang w:val="en-US"/>
        </w:rPr>
        <w:t xml:space="preserve">                          $ref: '#/components/schemas/VsmfUpdateData'</w:t>
      </w:r>
    </w:p>
    <w:p w14:paraId="32EA04EC" w14:textId="77777777" w:rsidR="0086296D" w:rsidRPr="002E5CBA" w:rsidRDefault="0086296D" w:rsidP="0086296D">
      <w:pPr>
        <w:pStyle w:val="PL"/>
        <w:rPr>
          <w:lang w:val="en-US"/>
        </w:rPr>
      </w:pPr>
      <w:r w:rsidRPr="002E5CBA">
        <w:rPr>
          <w:lang w:val="en-US"/>
        </w:rPr>
        <w:t xml:space="preserve">                        binaryDataN1SmInfoToUe:</w:t>
      </w:r>
    </w:p>
    <w:p w14:paraId="32EA04ED" w14:textId="77777777" w:rsidR="0086296D" w:rsidRPr="002E5CBA" w:rsidRDefault="0086296D" w:rsidP="0086296D">
      <w:pPr>
        <w:pStyle w:val="PL"/>
        <w:rPr>
          <w:lang w:val="en-US"/>
        </w:rPr>
      </w:pPr>
      <w:r w:rsidRPr="002E5CBA">
        <w:rPr>
          <w:lang w:val="en-US"/>
        </w:rPr>
        <w:t xml:space="preserve">                          type: string</w:t>
      </w:r>
    </w:p>
    <w:p w14:paraId="32EA04EE" w14:textId="77777777" w:rsidR="0086296D" w:rsidRPr="002E5CBA" w:rsidRDefault="0086296D" w:rsidP="0086296D">
      <w:pPr>
        <w:pStyle w:val="PL"/>
        <w:rPr>
          <w:lang w:val="en-US"/>
        </w:rPr>
      </w:pPr>
      <w:r w:rsidRPr="002E5CBA">
        <w:rPr>
          <w:lang w:val="en-US"/>
        </w:rPr>
        <w:t xml:space="preserve">                          format: binary</w:t>
      </w:r>
    </w:p>
    <w:p w14:paraId="32EA04EF" w14:textId="77777777" w:rsidR="0086296D" w:rsidRPr="002E5CBA" w:rsidRDefault="0086296D" w:rsidP="0086296D">
      <w:pPr>
        <w:pStyle w:val="PL"/>
        <w:rPr>
          <w:lang w:val="en-US"/>
        </w:rPr>
      </w:pPr>
      <w:r w:rsidRPr="002E5CBA">
        <w:rPr>
          <w:lang w:val="en-US"/>
        </w:rPr>
        <w:t xml:space="preserve">                    encoding:</w:t>
      </w:r>
    </w:p>
    <w:p w14:paraId="32EA04F0" w14:textId="77777777" w:rsidR="0086296D" w:rsidRPr="002E5CBA" w:rsidRDefault="0086296D" w:rsidP="0086296D">
      <w:pPr>
        <w:pStyle w:val="PL"/>
        <w:rPr>
          <w:lang w:val="en-US"/>
        </w:rPr>
      </w:pPr>
      <w:r w:rsidRPr="002E5CBA">
        <w:rPr>
          <w:lang w:val="en-US"/>
        </w:rPr>
        <w:t xml:space="preserve">                      jsonData:</w:t>
      </w:r>
    </w:p>
    <w:p w14:paraId="32EA04F1" w14:textId="77777777" w:rsidR="0086296D" w:rsidRPr="002E5CBA" w:rsidRDefault="0086296D" w:rsidP="0086296D">
      <w:pPr>
        <w:pStyle w:val="PL"/>
        <w:rPr>
          <w:lang w:val="en-US"/>
        </w:rPr>
      </w:pPr>
      <w:r w:rsidRPr="002E5CBA">
        <w:rPr>
          <w:lang w:val="en-US"/>
        </w:rPr>
        <w:t xml:space="preserve">                        contentType:  application/json</w:t>
      </w:r>
    </w:p>
    <w:p w14:paraId="32EA04F2" w14:textId="77777777" w:rsidR="0086296D" w:rsidRPr="002E5CBA" w:rsidRDefault="0086296D" w:rsidP="0086296D">
      <w:pPr>
        <w:pStyle w:val="PL"/>
        <w:rPr>
          <w:lang w:val="en-US"/>
        </w:rPr>
      </w:pPr>
      <w:r w:rsidRPr="002E5CBA">
        <w:rPr>
          <w:lang w:val="en-US"/>
        </w:rPr>
        <w:t xml:space="preserve">                      binaryDataN1SmInfoToUe:</w:t>
      </w:r>
    </w:p>
    <w:p w14:paraId="32EA04F3" w14:textId="77777777" w:rsidR="0086296D" w:rsidRPr="002E5CBA" w:rsidRDefault="0086296D" w:rsidP="0086296D">
      <w:pPr>
        <w:pStyle w:val="PL"/>
        <w:rPr>
          <w:lang w:val="en-US"/>
        </w:rPr>
      </w:pPr>
      <w:r w:rsidRPr="002E5CBA">
        <w:rPr>
          <w:lang w:val="en-US"/>
        </w:rPr>
        <w:t xml:space="preserve">                        contentType:  application/vnd.3gpp.5gnas</w:t>
      </w:r>
    </w:p>
    <w:p w14:paraId="32EA04F4" w14:textId="77777777" w:rsidR="0086296D" w:rsidRPr="002E5CBA" w:rsidRDefault="0086296D" w:rsidP="0086296D">
      <w:pPr>
        <w:pStyle w:val="PL"/>
        <w:rPr>
          <w:lang w:val="en-US"/>
        </w:rPr>
      </w:pPr>
      <w:r w:rsidRPr="002E5CBA">
        <w:rPr>
          <w:lang w:val="en-US"/>
        </w:rPr>
        <w:t xml:space="preserve">                        headers:</w:t>
      </w:r>
    </w:p>
    <w:p w14:paraId="32EA04F5" w14:textId="77777777" w:rsidR="0086296D" w:rsidRPr="002E5CBA" w:rsidRDefault="0086296D" w:rsidP="0086296D">
      <w:pPr>
        <w:pStyle w:val="PL"/>
        <w:rPr>
          <w:lang w:val="en-US"/>
        </w:rPr>
      </w:pPr>
      <w:r w:rsidRPr="002E5CBA">
        <w:rPr>
          <w:lang w:val="en-US"/>
        </w:rPr>
        <w:t xml:space="preserve">                          Content-Id:</w:t>
      </w:r>
    </w:p>
    <w:p w14:paraId="32EA04F6" w14:textId="77777777" w:rsidR="0086296D" w:rsidRPr="002E5CBA" w:rsidRDefault="0086296D" w:rsidP="0086296D">
      <w:pPr>
        <w:pStyle w:val="PL"/>
        <w:rPr>
          <w:lang w:val="en-US"/>
        </w:rPr>
      </w:pPr>
      <w:r w:rsidRPr="002E5CBA">
        <w:rPr>
          <w:lang w:val="en-US"/>
        </w:rPr>
        <w:t xml:space="preserve">                            schema:</w:t>
      </w:r>
    </w:p>
    <w:p w14:paraId="32EA04F7" w14:textId="4D5178F3" w:rsidR="0086296D" w:rsidRPr="002E5CBA" w:rsidRDefault="0086296D" w:rsidP="0086296D">
      <w:pPr>
        <w:pStyle w:val="PL"/>
        <w:rPr>
          <w:lang w:val="en-US"/>
        </w:rPr>
      </w:pPr>
      <w:r w:rsidRPr="002E5CBA">
        <w:rPr>
          <w:lang w:val="en-US"/>
        </w:rPr>
        <w:t xml:space="preserve">                              type: string</w:t>
      </w:r>
    </w:p>
    <w:p w14:paraId="32EA04F8" w14:textId="77777777" w:rsidR="0086296D" w:rsidRPr="002E5CBA" w:rsidRDefault="0086296D" w:rsidP="0086296D">
      <w:pPr>
        <w:pStyle w:val="PL"/>
        <w:rPr>
          <w:lang w:val="en-US"/>
        </w:rPr>
      </w:pPr>
      <w:r w:rsidRPr="002E5CBA">
        <w:rPr>
          <w:lang w:val="en-US"/>
        </w:rPr>
        <w:t xml:space="preserve">              responses:</w:t>
      </w:r>
    </w:p>
    <w:p w14:paraId="32EA04F9" w14:textId="77777777" w:rsidR="0086296D" w:rsidRPr="002E5CBA" w:rsidRDefault="0086296D" w:rsidP="0086296D">
      <w:pPr>
        <w:pStyle w:val="PL"/>
        <w:rPr>
          <w:lang w:val="en-US"/>
        </w:rPr>
      </w:pPr>
      <w:r w:rsidRPr="002E5CBA">
        <w:rPr>
          <w:lang w:val="en-US"/>
        </w:rPr>
        <w:t xml:space="preserve">                '200':</w:t>
      </w:r>
    </w:p>
    <w:p w14:paraId="32EA04FA"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4FB" w14:textId="77777777" w:rsidR="0086296D" w:rsidRPr="002E5CBA" w:rsidRDefault="0086296D" w:rsidP="0086296D">
      <w:pPr>
        <w:pStyle w:val="PL"/>
        <w:rPr>
          <w:lang w:val="en-US"/>
        </w:rPr>
      </w:pPr>
      <w:r w:rsidRPr="002E5CBA">
        <w:rPr>
          <w:lang w:val="en-US"/>
        </w:rPr>
        <w:t xml:space="preserve">                  content:</w:t>
      </w:r>
    </w:p>
    <w:p w14:paraId="32EA04FC" w14:textId="623BF2B4" w:rsidR="0086296D" w:rsidRPr="002E5CBA" w:rsidRDefault="0086296D" w:rsidP="0086296D">
      <w:pPr>
        <w:pStyle w:val="PL"/>
        <w:rPr>
          <w:lang w:val="en-US"/>
        </w:rPr>
      </w:pPr>
      <w:r w:rsidRPr="002E5CBA">
        <w:rPr>
          <w:lang w:val="en-US"/>
        </w:rPr>
        <w:t xml:space="preserve">                    application/json: # message without binary body part</w:t>
      </w:r>
    </w:p>
    <w:p w14:paraId="32EA04FD" w14:textId="77777777" w:rsidR="0086296D" w:rsidRPr="002E5CBA" w:rsidRDefault="0086296D" w:rsidP="0086296D">
      <w:pPr>
        <w:pStyle w:val="PL"/>
        <w:rPr>
          <w:lang w:val="en-US"/>
        </w:rPr>
      </w:pPr>
      <w:r w:rsidRPr="002E5CBA">
        <w:rPr>
          <w:lang w:val="en-US"/>
        </w:rPr>
        <w:t xml:space="preserve">                      schema:</w:t>
      </w:r>
    </w:p>
    <w:p w14:paraId="32EA04FE" w14:textId="77777777" w:rsidR="0086296D" w:rsidRPr="002E5CBA" w:rsidRDefault="0086296D" w:rsidP="0086296D">
      <w:pPr>
        <w:pStyle w:val="PL"/>
        <w:rPr>
          <w:lang w:val="en-US"/>
        </w:rPr>
      </w:pPr>
      <w:r w:rsidRPr="002E5CBA">
        <w:rPr>
          <w:lang w:val="en-US"/>
        </w:rPr>
        <w:t xml:space="preserve">                        $ref: '#/components/schemas/VsmfUpdatedData'</w:t>
      </w:r>
    </w:p>
    <w:p w14:paraId="32EA04FF" w14:textId="77777777" w:rsidR="0086296D" w:rsidRPr="002E5CBA" w:rsidRDefault="0086296D" w:rsidP="0086296D">
      <w:pPr>
        <w:pStyle w:val="PL"/>
        <w:rPr>
          <w:lang w:val="en-US"/>
        </w:rPr>
      </w:pPr>
      <w:r w:rsidRPr="002E5CBA">
        <w:rPr>
          <w:lang w:val="en-US"/>
        </w:rPr>
        <w:t xml:space="preserve">                    multipart/related:  # message with binary body part(s)</w:t>
      </w:r>
    </w:p>
    <w:p w14:paraId="32EA0500" w14:textId="77777777" w:rsidR="0086296D" w:rsidRPr="002E5CBA" w:rsidRDefault="0086296D" w:rsidP="0086296D">
      <w:pPr>
        <w:pStyle w:val="PL"/>
        <w:rPr>
          <w:lang w:val="en-US"/>
        </w:rPr>
      </w:pPr>
      <w:r w:rsidRPr="002E5CBA">
        <w:rPr>
          <w:lang w:val="en-US"/>
        </w:rPr>
        <w:t xml:space="preserve">                      schema:</w:t>
      </w:r>
    </w:p>
    <w:p w14:paraId="32EA0501" w14:textId="77777777" w:rsidR="0086296D" w:rsidRPr="002E5CBA" w:rsidRDefault="0086296D" w:rsidP="0086296D">
      <w:pPr>
        <w:pStyle w:val="PL"/>
        <w:rPr>
          <w:lang w:val="en-US"/>
        </w:rPr>
      </w:pPr>
      <w:r w:rsidRPr="002E5CBA">
        <w:rPr>
          <w:lang w:val="en-US"/>
        </w:rPr>
        <w:t xml:space="preserve">                        type: object</w:t>
      </w:r>
    </w:p>
    <w:p w14:paraId="32EA0502" w14:textId="77777777" w:rsidR="0086296D" w:rsidRPr="002E5CBA" w:rsidRDefault="0086296D" w:rsidP="0086296D">
      <w:pPr>
        <w:pStyle w:val="PL"/>
        <w:rPr>
          <w:lang w:val="en-US"/>
        </w:rPr>
      </w:pPr>
      <w:r w:rsidRPr="002E5CBA">
        <w:rPr>
          <w:lang w:val="en-US"/>
        </w:rPr>
        <w:t xml:space="preserve">                        properties: # Request parts</w:t>
      </w:r>
    </w:p>
    <w:p w14:paraId="32EA0503" w14:textId="77777777" w:rsidR="0086296D" w:rsidRPr="002E5CBA" w:rsidRDefault="0086296D" w:rsidP="0086296D">
      <w:pPr>
        <w:pStyle w:val="PL"/>
        <w:rPr>
          <w:lang w:val="en-US"/>
        </w:rPr>
      </w:pPr>
      <w:r w:rsidRPr="002E5CBA">
        <w:rPr>
          <w:lang w:val="en-US"/>
        </w:rPr>
        <w:t xml:space="preserve">                          jsonData:</w:t>
      </w:r>
    </w:p>
    <w:p w14:paraId="32EA0504" w14:textId="77777777" w:rsidR="0086296D" w:rsidRPr="002E5CBA" w:rsidRDefault="0086296D" w:rsidP="0086296D">
      <w:pPr>
        <w:pStyle w:val="PL"/>
        <w:rPr>
          <w:lang w:val="en-US"/>
        </w:rPr>
      </w:pPr>
      <w:r w:rsidRPr="002E5CBA">
        <w:rPr>
          <w:lang w:val="en-US"/>
        </w:rPr>
        <w:t xml:space="preserve">                            $ref: '#/components/schemas/VsmfUpdatedData'</w:t>
      </w:r>
    </w:p>
    <w:p w14:paraId="32EA0505" w14:textId="77777777" w:rsidR="0086296D" w:rsidRPr="002E5CBA" w:rsidRDefault="0086296D" w:rsidP="0086296D">
      <w:pPr>
        <w:pStyle w:val="PL"/>
        <w:rPr>
          <w:lang w:val="en-US"/>
        </w:rPr>
      </w:pPr>
      <w:r w:rsidRPr="002E5CBA">
        <w:rPr>
          <w:lang w:val="en-US"/>
        </w:rPr>
        <w:t xml:space="preserve">                          binaryDataN1SmInfoFromUe:</w:t>
      </w:r>
    </w:p>
    <w:p w14:paraId="32EA0506" w14:textId="77777777" w:rsidR="0086296D" w:rsidRPr="002E5CBA" w:rsidRDefault="0086296D" w:rsidP="0086296D">
      <w:pPr>
        <w:pStyle w:val="PL"/>
        <w:rPr>
          <w:lang w:val="en-US"/>
        </w:rPr>
      </w:pPr>
      <w:r w:rsidRPr="002E5CBA">
        <w:rPr>
          <w:lang w:val="en-US"/>
        </w:rPr>
        <w:t xml:space="preserve">                            type: string</w:t>
      </w:r>
    </w:p>
    <w:p w14:paraId="32EA0507" w14:textId="77777777" w:rsidR="0086296D" w:rsidRPr="002E5CBA" w:rsidRDefault="0086296D" w:rsidP="0086296D">
      <w:pPr>
        <w:pStyle w:val="PL"/>
        <w:rPr>
          <w:lang w:val="en-US"/>
        </w:rPr>
      </w:pPr>
      <w:r w:rsidRPr="002E5CBA">
        <w:rPr>
          <w:lang w:val="en-US"/>
        </w:rPr>
        <w:t xml:space="preserve">                            format: binary</w:t>
      </w:r>
    </w:p>
    <w:p w14:paraId="32EA0508" w14:textId="77777777" w:rsidR="0086296D" w:rsidRPr="002E5CBA" w:rsidRDefault="0086296D" w:rsidP="0086296D">
      <w:pPr>
        <w:pStyle w:val="PL"/>
        <w:rPr>
          <w:lang w:val="en-US"/>
        </w:rPr>
      </w:pPr>
      <w:r w:rsidRPr="002E5CBA">
        <w:rPr>
          <w:lang w:val="en-US"/>
        </w:rPr>
        <w:lastRenderedPageBreak/>
        <w:t xml:space="preserve">                          binaryDataUnknownN1SmInfo:</w:t>
      </w:r>
    </w:p>
    <w:p w14:paraId="32EA0509" w14:textId="77777777" w:rsidR="0086296D" w:rsidRPr="002E5CBA" w:rsidRDefault="0086296D" w:rsidP="0086296D">
      <w:pPr>
        <w:pStyle w:val="PL"/>
        <w:rPr>
          <w:lang w:val="en-US"/>
        </w:rPr>
      </w:pPr>
      <w:r w:rsidRPr="002E5CBA">
        <w:rPr>
          <w:lang w:val="en-US"/>
        </w:rPr>
        <w:t xml:space="preserve">                            type: string</w:t>
      </w:r>
    </w:p>
    <w:p w14:paraId="32EA050A" w14:textId="77777777" w:rsidR="0086296D" w:rsidRPr="002E5CBA" w:rsidRDefault="0086296D" w:rsidP="0086296D">
      <w:pPr>
        <w:pStyle w:val="PL"/>
        <w:rPr>
          <w:lang w:val="en-US"/>
        </w:rPr>
      </w:pPr>
      <w:r w:rsidRPr="002E5CBA">
        <w:rPr>
          <w:lang w:val="en-US"/>
        </w:rPr>
        <w:t xml:space="preserve">                            format: binary</w:t>
      </w:r>
    </w:p>
    <w:p w14:paraId="32EA050B" w14:textId="77777777" w:rsidR="0086296D" w:rsidRPr="002E5CBA" w:rsidRDefault="0086296D" w:rsidP="0086296D">
      <w:pPr>
        <w:pStyle w:val="PL"/>
        <w:rPr>
          <w:lang w:val="en-US"/>
        </w:rPr>
      </w:pPr>
      <w:r w:rsidRPr="002E5CBA">
        <w:rPr>
          <w:lang w:val="en-US"/>
        </w:rPr>
        <w:t xml:space="preserve">                      encoding:</w:t>
      </w:r>
    </w:p>
    <w:p w14:paraId="32EA050C" w14:textId="77777777" w:rsidR="0086296D" w:rsidRPr="002E5CBA" w:rsidRDefault="0086296D" w:rsidP="0086296D">
      <w:pPr>
        <w:pStyle w:val="PL"/>
        <w:rPr>
          <w:lang w:val="en-US"/>
        </w:rPr>
      </w:pPr>
      <w:r w:rsidRPr="002E5CBA">
        <w:rPr>
          <w:lang w:val="en-US"/>
        </w:rPr>
        <w:t xml:space="preserve">                        jsonData:</w:t>
      </w:r>
    </w:p>
    <w:p w14:paraId="32EA050D" w14:textId="77777777" w:rsidR="0086296D" w:rsidRPr="002E5CBA" w:rsidRDefault="0086296D" w:rsidP="0086296D">
      <w:pPr>
        <w:pStyle w:val="PL"/>
        <w:rPr>
          <w:lang w:val="en-US"/>
        </w:rPr>
      </w:pPr>
      <w:r w:rsidRPr="002E5CBA">
        <w:rPr>
          <w:lang w:val="en-US"/>
        </w:rPr>
        <w:t xml:space="preserve">                          contentType:  application/json</w:t>
      </w:r>
    </w:p>
    <w:p w14:paraId="32EA050E" w14:textId="77777777" w:rsidR="0086296D" w:rsidRPr="002E5CBA" w:rsidRDefault="0086296D" w:rsidP="0086296D">
      <w:pPr>
        <w:pStyle w:val="PL"/>
        <w:rPr>
          <w:lang w:val="en-US"/>
        </w:rPr>
      </w:pPr>
      <w:r w:rsidRPr="002E5CBA">
        <w:rPr>
          <w:lang w:val="en-US"/>
        </w:rPr>
        <w:t xml:space="preserve">                        binaryDataN1SmInfoFromUe:</w:t>
      </w:r>
    </w:p>
    <w:p w14:paraId="32EA050F" w14:textId="77777777" w:rsidR="0086296D" w:rsidRPr="002E5CBA" w:rsidRDefault="0086296D" w:rsidP="0086296D">
      <w:pPr>
        <w:pStyle w:val="PL"/>
        <w:rPr>
          <w:lang w:val="en-US"/>
        </w:rPr>
      </w:pPr>
      <w:r w:rsidRPr="002E5CBA">
        <w:rPr>
          <w:lang w:val="en-US"/>
        </w:rPr>
        <w:t xml:space="preserve">                          contentType:  application/vnd.3gpp.5gnas</w:t>
      </w:r>
    </w:p>
    <w:p w14:paraId="32EA0510" w14:textId="77777777" w:rsidR="0086296D" w:rsidRPr="002E5CBA" w:rsidRDefault="0086296D" w:rsidP="0086296D">
      <w:pPr>
        <w:pStyle w:val="PL"/>
        <w:rPr>
          <w:lang w:val="en-US"/>
        </w:rPr>
      </w:pPr>
      <w:r w:rsidRPr="002E5CBA">
        <w:rPr>
          <w:lang w:val="en-US"/>
        </w:rPr>
        <w:t xml:space="preserve">                          headers:</w:t>
      </w:r>
    </w:p>
    <w:p w14:paraId="32EA0511" w14:textId="77777777" w:rsidR="0086296D" w:rsidRPr="002E5CBA" w:rsidRDefault="0086296D" w:rsidP="0086296D">
      <w:pPr>
        <w:pStyle w:val="PL"/>
        <w:rPr>
          <w:lang w:val="en-US"/>
        </w:rPr>
      </w:pPr>
      <w:r w:rsidRPr="002E5CBA">
        <w:rPr>
          <w:lang w:val="en-US"/>
        </w:rPr>
        <w:t xml:space="preserve">                            Content-Id:</w:t>
      </w:r>
    </w:p>
    <w:p w14:paraId="32EA0512" w14:textId="77777777" w:rsidR="0086296D" w:rsidRPr="002E5CBA" w:rsidRDefault="0086296D" w:rsidP="0086296D">
      <w:pPr>
        <w:pStyle w:val="PL"/>
        <w:rPr>
          <w:lang w:val="en-US"/>
        </w:rPr>
      </w:pPr>
      <w:r w:rsidRPr="002E5CBA">
        <w:rPr>
          <w:lang w:val="en-US"/>
        </w:rPr>
        <w:t xml:space="preserve">                              schema:</w:t>
      </w:r>
    </w:p>
    <w:p w14:paraId="32EA0513" w14:textId="4999EBA0" w:rsidR="0086296D" w:rsidRPr="002E5CBA" w:rsidRDefault="0086296D" w:rsidP="0086296D">
      <w:pPr>
        <w:pStyle w:val="PL"/>
        <w:rPr>
          <w:lang w:val="en-US"/>
        </w:rPr>
      </w:pPr>
      <w:r w:rsidRPr="002E5CBA">
        <w:rPr>
          <w:lang w:val="en-US"/>
        </w:rPr>
        <w:t xml:space="preserve">                                type: string</w:t>
      </w:r>
    </w:p>
    <w:p w14:paraId="32EA0514" w14:textId="77777777" w:rsidR="0086296D" w:rsidRPr="002E5CBA" w:rsidRDefault="0086296D" w:rsidP="0086296D">
      <w:pPr>
        <w:pStyle w:val="PL"/>
        <w:rPr>
          <w:lang w:val="en-US"/>
        </w:rPr>
      </w:pPr>
      <w:r w:rsidRPr="002E5CBA">
        <w:rPr>
          <w:lang w:val="en-US"/>
        </w:rPr>
        <w:t xml:space="preserve">                        binaryDataUnknownN1SmInfo:</w:t>
      </w:r>
    </w:p>
    <w:p w14:paraId="32EA0515" w14:textId="77777777" w:rsidR="0086296D" w:rsidRPr="002E5CBA" w:rsidRDefault="0086296D" w:rsidP="0086296D">
      <w:pPr>
        <w:pStyle w:val="PL"/>
        <w:rPr>
          <w:lang w:val="en-US"/>
        </w:rPr>
      </w:pPr>
      <w:r w:rsidRPr="002E5CBA">
        <w:rPr>
          <w:lang w:val="en-US"/>
        </w:rPr>
        <w:t xml:space="preserve">                          contentType:  application/vnd.3gpp.5gnas</w:t>
      </w:r>
    </w:p>
    <w:p w14:paraId="32EA0516" w14:textId="77777777" w:rsidR="0086296D" w:rsidRPr="002E5CBA" w:rsidRDefault="0086296D" w:rsidP="0086296D">
      <w:pPr>
        <w:pStyle w:val="PL"/>
        <w:rPr>
          <w:lang w:val="en-US"/>
        </w:rPr>
      </w:pPr>
      <w:r w:rsidRPr="002E5CBA">
        <w:rPr>
          <w:lang w:val="en-US"/>
        </w:rPr>
        <w:t xml:space="preserve">                          headers:</w:t>
      </w:r>
    </w:p>
    <w:p w14:paraId="32EA0517" w14:textId="77777777" w:rsidR="0086296D" w:rsidRPr="002E5CBA" w:rsidRDefault="0086296D" w:rsidP="0086296D">
      <w:pPr>
        <w:pStyle w:val="PL"/>
        <w:rPr>
          <w:lang w:val="en-US"/>
        </w:rPr>
      </w:pPr>
      <w:r w:rsidRPr="002E5CBA">
        <w:rPr>
          <w:lang w:val="en-US"/>
        </w:rPr>
        <w:t xml:space="preserve">                            Content-Id:</w:t>
      </w:r>
    </w:p>
    <w:p w14:paraId="32EA0518" w14:textId="77777777" w:rsidR="0086296D" w:rsidRPr="002E5CBA" w:rsidRDefault="0086296D" w:rsidP="0086296D">
      <w:pPr>
        <w:pStyle w:val="PL"/>
        <w:rPr>
          <w:lang w:val="en-US"/>
        </w:rPr>
      </w:pPr>
      <w:r w:rsidRPr="002E5CBA">
        <w:rPr>
          <w:lang w:val="en-US"/>
        </w:rPr>
        <w:t xml:space="preserve">                              schema:</w:t>
      </w:r>
    </w:p>
    <w:p w14:paraId="32EA0519" w14:textId="30F141CD" w:rsidR="0086296D" w:rsidRPr="002E5CBA" w:rsidRDefault="0086296D" w:rsidP="0086296D">
      <w:pPr>
        <w:pStyle w:val="PL"/>
        <w:rPr>
          <w:lang w:val="en-US"/>
        </w:rPr>
      </w:pPr>
      <w:r w:rsidRPr="002E5CBA">
        <w:rPr>
          <w:lang w:val="en-US"/>
        </w:rPr>
        <w:t xml:space="preserve">                                type: string</w:t>
      </w:r>
    </w:p>
    <w:p w14:paraId="32EA051A" w14:textId="77777777" w:rsidR="0086296D" w:rsidRPr="002E5CBA" w:rsidRDefault="0086296D" w:rsidP="0086296D">
      <w:pPr>
        <w:pStyle w:val="PL"/>
        <w:rPr>
          <w:lang w:val="en-US"/>
        </w:rPr>
      </w:pPr>
      <w:r w:rsidRPr="002E5CBA">
        <w:rPr>
          <w:lang w:val="en-US"/>
        </w:rPr>
        <w:t xml:space="preserve">                '204':</w:t>
      </w:r>
    </w:p>
    <w:p w14:paraId="32EA051B"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1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400</w:t>
      </w:r>
      <w:r w:rsidR="0086296D" w:rsidRPr="002E5CBA">
        <w:rPr>
          <w:lang w:val="en-US"/>
        </w:rPr>
        <w:t>':</w:t>
      </w:r>
    </w:p>
    <w:p w14:paraId="32EA051D" w14:textId="77777777" w:rsidR="0086296D" w:rsidRPr="002E5CBA" w:rsidRDefault="00062058" w:rsidP="0086296D">
      <w:pPr>
        <w:pStyle w:val="PL"/>
        <w:rPr>
          <w:lang w:val="en-US"/>
        </w:rPr>
      </w:pPr>
      <w:r>
        <w:rPr>
          <w:lang w:val="en-US"/>
        </w:rPr>
        <w:t xml:space="preserve">  </w:t>
      </w:r>
      <w:r w:rsidR="0086296D" w:rsidRPr="002E5CBA">
        <w:rPr>
          <w:lang w:val="en-US"/>
        </w:rPr>
        <w:t xml:space="preserve">               </w:t>
      </w:r>
      <w:r w:rsidR="0086296D">
        <w:rPr>
          <w:lang w:val="en-US"/>
        </w:rPr>
        <w:t xml:space="preserve"> $ref: </w:t>
      </w:r>
      <w:r w:rsidR="0086296D" w:rsidRPr="002E5CBA">
        <w:rPr>
          <w:lang w:val="en-US"/>
        </w:rPr>
        <w:t>'#/components/</w:t>
      </w:r>
      <w:r w:rsidR="0086296D">
        <w:rPr>
          <w:lang w:val="en-US"/>
        </w:rPr>
        <w:t>responses</w:t>
      </w:r>
      <w:r w:rsidR="0086296D" w:rsidRPr="002E5CBA">
        <w:rPr>
          <w:lang w:val="en-US"/>
        </w:rPr>
        <w:t>/</w:t>
      </w:r>
      <w:r w:rsidR="0086296D">
        <w:rPr>
          <w:lang w:val="en-US"/>
        </w:rPr>
        <w:t>V</w:t>
      </w:r>
      <w:r w:rsidR="0086296D" w:rsidRPr="002E5CBA">
        <w:rPr>
          <w:lang w:val="en-US"/>
        </w:rPr>
        <w:t>smfUpdate</w:t>
      </w:r>
      <w:r w:rsidR="0086296D">
        <w:rPr>
          <w:lang w:val="en-US"/>
        </w:rPr>
        <w:t>Error</w:t>
      </w:r>
      <w:r w:rsidR="0086296D" w:rsidRPr="002E5CBA">
        <w:rPr>
          <w:lang w:val="en-US"/>
        </w:rPr>
        <w:t>'</w:t>
      </w:r>
    </w:p>
    <w:p w14:paraId="32EA051E" w14:textId="77777777" w:rsidR="0086296D" w:rsidRPr="002E5CBA" w:rsidRDefault="00062058" w:rsidP="0086296D">
      <w:pPr>
        <w:pStyle w:val="PL"/>
        <w:rPr>
          <w:lang w:val="en-US"/>
        </w:rPr>
      </w:pPr>
      <w:r w:rsidRPr="002E5CBA">
        <w:rPr>
          <w:lang w:val="en-US"/>
        </w:rPr>
        <w:t xml:space="preserve">                </w:t>
      </w:r>
      <w:r w:rsidR="0086296D">
        <w:rPr>
          <w:lang w:val="en-US"/>
        </w:rPr>
        <w:t>'403</w:t>
      </w:r>
      <w:r w:rsidR="0086296D" w:rsidRPr="002E5CBA">
        <w:rPr>
          <w:lang w:val="en-US"/>
        </w:rPr>
        <w:t>':</w:t>
      </w:r>
    </w:p>
    <w:p w14:paraId="32EA051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0"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404</w:t>
      </w:r>
      <w:r w:rsidR="0086296D" w:rsidRPr="002E5CBA">
        <w:rPr>
          <w:lang w:val="en-US"/>
        </w:rPr>
        <w:t>':</w:t>
      </w:r>
    </w:p>
    <w:p w14:paraId="32EA0521"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2" w14:textId="129CEBA6" w:rsidR="00155865" w:rsidRDefault="00155865" w:rsidP="00155865">
      <w:pPr>
        <w:pStyle w:val="PL"/>
        <w:rPr>
          <w:lang w:val="en-US"/>
        </w:rPr>
      </w:pPr>
      <w:r w:rsidRPr="002E5CBA">
        <w:rPr>
          <w:lang w:val="en-US"/>
        </w:rPr>
        <w:t xml:space="preserve">                </w:t>
      </w:r>
      <w:r>
        <w:rPr>
          <w:lang w:val="en-US"/>
        </w:rPr>
        <w:t>'411':</w:t>
      </w:r>
    </w:p>
    <w:p w14:paraId="32EA0523"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24" w14:textId="2908F8DA" w:rsidR="00155865" w:rsidRDefault="00155865" w:rsidP="00155865">
      <w:pPr>
        <w:pStyle w:val="PL"/>
        <w:rPr>
          <w:lang w:val="en-US"/>
        </w:rPr>
      </w:pPr>
      <w:r w:rsidRPr="002E5CBA">
        <w:rPr>
          <w:lang w:val="en-US"/>
        </w:rPr>
        <w:t xml:space="preserve">                </w:t>
      </w:r>
      <w:r>
        <w:rPr>
          <w:lang w:val="en-US"/>
        </w:rPr>
        <w:t>'413':</w:t>
      </w:r>
    </w:p>
    <w:p w14:paraId="32EA0525"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26" w14:textId="583F89DA" w:rsidR="00155865" w:rsidRDefault="00155865" w:rsidP="00155865">
      <w:pPr>
        <w:pStyle w:val="PL"/>
        <w:rPr>
          <w:lang w:val="en-US"/>
        </w:rPr>
      </w:pPr>
      <w:r w:rsidRPr="002E5CBA">
        <w:rPr>
          <w:lang w:val="en-US"/>
        </w:rPr>
        <w:t xml:space="preserve">                </w:t>
      </w:r>
      <w:r>
        <w:rPr>
          <w:lang w:val="en-US"/>
        </w:rPr>
        <w:t>'415':</w:t>
      </w:r>
    </w:p>
    <w:p w14:paraId="32EA0527" w14:textId="211BFA82"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7D62674" w14:textId="1898550D" w:rsidR="00141339" w:rsidRDefault="00141339" w:rsidP="00141339">
      <w:pPr>
        <w:pStyle w:val="PL"/>
        <w:rPr>
          <w:lang w:val="en-US"/>
        </w:rPr>
      </w:pPr>
      <w:r w:rsidRPr="002E5CBA">
        <w:rPr>
          <w:lang w:val="en-US"/>
        </w:rPr>
        <w:t xml:space="preserve">                </w:t>
      </w:r>
      <w:r>
        <w:rPr>
          <w:lang w:val="en-US"/>
        </w:rPr>
        <w:t>'429':</w:t>
      </w:r>
    </w:p>
    <w:p w14:paraId="49660712" w14:textId="4B296A3C"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28"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500</w:t>
      </w:r>
      <w:r w:rsidR="0086296D" w:rsidRPr="002E5CBA">
        <w:rPr>
          <w:lang w:val="en-US"/>
        </w:rPr>
        <w:t>':</w:t>
      </w:r>
    </w:p>
    <w:p w14:paraId="32EA0529"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503</w:t>
      </w:r>
      <w:r w:rsidR="0086296D" w:rsidRPr="002E5CBA">
        <w:rPr>
          <w:lang w:val="en-US"/>
        </w:rPr>
        <w:t>':</w:t>
      </w:r>
    </w:p>
    <w:p w14:paraId="32EA052D"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E"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504</w:t>
      </w:r>
      <w:r w:rsidR="0086296D" w:rsidRPr="002E5CBA">
        <w:rPr>
          <w:lang w:val="en-US"/>
        </w:rPr>
        <w:t>':</w:t>
      </w:r>
    </w:p>
    <w:p w14:paraId="32EA052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30" w14:textId="77777777" w:rsidR="0086296D" w:rsidRDefault="00062058" w:rsidP="0086296D">
      <w:pPr>
        <w:pStyle w:val="PL"/>
        <w:rPr>
          <w:lang w:val="en-US"/>
        </w:rPr>
      </w:pPr>
      <w:r w:rsidRPr="002E5CBA">
        <w:rPr>
          <w:lang w:val="en-US"/>
        </w:rPr>
        <w:t xml:space="preserve">                </w:t>
      </w:r>
      <w:r w:rsidR="0086296D" w:rsidRPr="002E5CBA">
        <w:rPr>
          <w:lang w:val="en-US"/>
        </w:rPr>
        <w:t>default:</w:t>
      </w:r>
    </w:p>
    <w:p w14:paraId="32EA0531"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32" w14:textId="77777777" w:rsidR="0086296D" w:rsidRPr="002E5CBA" w:rsidRDefault="0086296D" w:rsidP="0086296D">
      <w:pPr>
        <w:pStyle w:val="PL"/>
        <w:rPr>
          <w:lang w:val="en-US"/>
        </w:rPr>
      </w:pPr>
    </w:p>
    <w:p w14:paraId="32EA0533" w14:textId="77777777" w:rsidR="0086296D" w:rsidRPr="002E5CBA" w:rsidRDefault="0086296D" w:rsidP="0086296D">
      <w:pPr>
        <w:pStyle w:val="PL"/>
        <w:rPr>
          <w:lang w:val="en-US"/>
        </w:rPr>
      </w:pPr>
      <w:r w:rsidRPr="002E5CBA">
        <w:rPr>
          <w:lang w:val="en-US"/>
        </w:rPr>
        <w:t xml:space="preserve">      responses:</w:t>
      </w:r>
    </w:p>
    <w:p w14:paraId="32EA0534" w14:textId="77777777" w:rsidR="0086296D" w:rsidRPr="002E5CBA" w:rsidRDefault="0086296D" w:rsidP="0086296D">
      <w:pPr>
        <w:pStyle w:val="PL"/>
        <w:rPr>
          <w:lang w:val="en-US"/>
        </w:rPr>
      </w:pPr>
      <w:r w:rsidRPr="002E5CBA">
        <w:rPr>
          <w:lang w:val="en-US"/>
        </w:rPr>
        <w:t xml:space="preserve">        '201':</w:t>
      </w:r>
    </w:p>
    <w:p w14:paraId="32EA0535" w14:textId="77777777" w:rsidR="0086296D" w:rsidRPr="002E5CBA" w:rsidRDefault="0086296D" w:rsidP="0086296D">
      <w:pPr>
        <w:pStyle w:val="PL"/>
        <w:rPr>
          <w:lang w:val="en-US"/>
        </w:rPr>
      </w:pPr>
      <w:r w:rsidRPr="002E5CBA">
        <w:rPr>
          <w:lang w:val="en-US"/>
        </w:rPr>
        <w:t xml:space="preserve">          description: successful creation of a PDU session</w:t>
      </w:r>
    </w:p>
    <w:p w14:paraId="32EA0536" w14:textId="77777777" w:rsidR="0086296D" w:rsidRPr="002E5CBA" w:rsidRDefault="0086296D" w:rsidP="0086296D">
      <w:pPr>
        <w:pStyle w:val="PL"/>
        <w:rPr>
          <w:lang w:val="en-US"/>
        </w:rPr>
      </w:pPr>
      <w:r w:rsidRPr="002E5CBA">
        <w:rPr>
          <w:lang w:val="en-US"/>
        </w:rPr>
        <w:t xml:space="preserve">          content:</w:t>
      </w:r>
    </w:p>
    <w:p w14:paraId="32EA0537" w14:textId="270399EF" w:rsidR="0086296D" w:rsidRPr="002E5CBA" w:rsidRDefault="0086296D" w:rsidP="0086296D">
      <w:pPr>
        <w:pStyle w:val="PL"/>
        <w:rPr>
          <w:lang w:val="en-US"/>
        </w:rPr>
      </w:pPr>
      <w:r w:rsidRPr="002E5CBA">
        <w:rPr>
          <w:lang w:val="en-US"/>
        </w:rPr>
        <w:t xml:space="preserve">            application/json: # message without binary body part</w:t>
      </w:r>
    </w:p>
    <w:p w14:paraId="32EA0538" w14:textId="77777777" w:rsidR="0086296D" w:rsidRPr="002E5CBA" w:rsidRDefault="0086296D" w:rsidP="0086296D">
      <w:pPr>
        <w:pStyle w:val="PL"/>
        <w:rPr>
          <w:lang w:val="en-US"/>
        </w:rPr>
      </w:pPr>
      <w:r w:rsidRPr="002E5CBA">
        <w:rPr>
          <w:lang w:val="en-US"/>
        </w:rPr>
        <w:t xml:space="preserve">              schema:</w:t>
      </w:r>
    </w:p>
    <w:p w14:paraId="32EA0539" w14:textId="77777777" w:rsidR="0086296D" w:rsidRPr="002E5CBA" w:rsidRDefault="0086296D" w:rsidP="0086296D">
      <w:pPr>
        <w:pStyle w:val="PL"/>
        <w:rPr>
          <w:lang w:val="en-US"/>
        </w:rPr>
      </w:pPr>
      <w:r w:rsidRPr="002E5CBA">
        <w:rPr>
          <w:lang w:val="en-US"/>
        </w:rPr>
        <w:t xml:space="preserve">                $ref: '#/components/schemas/PduSessionCreatedData'</w:t>
      </w:r>
    </w:p>
    <w:p w14:paraId="32EA053A" w14:textId="77777777" w:rsidR="0086296D" w:rsidRPr="002E5CBA" w:rsidRDefault="0086296D" w:rsidP="0086296D">
      <w:pPr>
        <w:pStyle w:val="PL"/>
        <w:rPr>
          <w:lang w:val="en-US"/>
        </w:rPr>
      </w:pPr>
      <w:r w:rsidRPr="002E5CBA">
        <w:rPr>
          <w:lang w:val="en-US"/>
        </w:rPr>
        <w:t xml:space="preserve">            multipart/related:  # message with binary body part(s)</w:t>
      </w:r>
    </w:p>
    <w:p w14:paraId="32EA053B" w14:textId="77777777" w:rsidR="0086296D" w:rsidRPr="002E5CBA" w:rsidRDefault="0086296D" w:rsidP="0086296D">
      <w:pPr>
        <w:pStyle w:val="PL"/>
        <w:rPr>
          <w:lang w:val="en-US"/>
        </w:rPr>
      </w:pPr>
      <w:r w:rsidRPr="002E5CBA">
        <w:rPr>
          <w:lang w:val="en-US"/>
        </w:rPr>
        <w:t xml:space="preserve">              schema:</w:t>
      </w:r>
    </w:p>
    <w:p w14:paraId="32EA053C" w14:textId="77777777" w:rsidR="0086296D" w:rsidRPr="002E5CBA" w:rsidRDefault="0086296D" w:rsidP="0086296D">
      <w:pPr>
        <w:pStyle w:val="PL"/>
        <w:rPr>
          <w:lang w:val="en-US"/>
        </w:rPr>
      </w:pPr>
      <w:r w:rsidRPr="002E5CBA">
        <w:rPr>
          <w:lang w:val="en-US"/>
        </w:rPr>
        <w:t xml:space="preserve">                type: object</w:t>
      </w:r>
    </w:p>
    <w:p w14:paraId="32EA053D" w14:textId="77777777" w:rsidR="0086296D" w:rsidRPr="002E5CBA" w:rsidRDefault="0086296D" w:rsidP="0086296D">
      <w:pPr>
        <w:pStyle w:val="PL"/>
        <w:rPr>
          <w:lang w:val="en-US"/>
        </w:rPr>
      </w:pPr>
      <w:r w:rsidRPr="002E5CBA">
        <w:rPr>
          <w:lang w:val="en-US"/>
        </w:rPr>
        <w:t xml:space="preserve">                properties: # Request parts</w:t>
      </w:r>
    </w:p>
    <w:p w14:paraId="32EA053E" w14:textId="77777777" w:rsidR="0086296D" w:rsidRPr="002E5CBA" w:rsidRDefault="0086296D" w:rsidP="0086296D">
      <w:pPr>
        <w:pStyle w:val="PL"/>
        <w:rPr>
          <w:lang w:val="en-US"/>
        </w:rPr>
      </w:pPr>
      <w:r w:rsidRPr="002E5CBA">
        <w:rPr>
          <w:lang w:val="en-US"/>
        </w:rPr>
        <w:t xml:space="preserve">                  jsonData:</w:t>
      </w:r>
    </w:p>
    <w:p w14:paraId="32EA053F" w14:textId="77777777" w:rsidR="0086296D" w:rsidRPr="002E5CBA" w:rsidRDefault="0086296D" w:rsidP="0086296D">
      <w:pPr>
        <w:pStyle w:val="PL"/>
        <w:rPr>
          <w:lang w:val="en-US"/>
        </w:rPr>
      </w:pPr>
      <w:r w:rsidRPr="002E5CBA">
        <w:rPr>
          <w:lang w:val="en-US"/>
        </w:rPr>
        <w:t xml:space="preserve">                    $ref: '#/components/schemas/PduSessionCreatedData'</w:t>
      </w:r>
    </w:p>
    <w:p w14:paraId="32EA0540" w14:textId="77777777" w:rsidR="0086296D" w:rsidRPr="002E5CBA" w:rsidRDefault="0086296D" w:rsidP="0086296D">
      <w:pPr>
        <w:pStyle w:val="PL"/>
        <w:rPr>
          <w:lang w:val="en-US"/>
        </w:rPr>
      </w:pPr>
      <w:r w:rsidRPr="002E5CBA">
        <w:rPr>
          <w:lang w:val="en-US"/>
        </w:rPr>
        <w:t xml:space="preserve">                  binaryDataN1SmInfoToUe:</w:t>
      </w:r>
    </w:p>
    <w:p w14:paraId="32EA0541" w14:textId="77777777" w:rsidR="0086296D" w:rsidRPr="002E5CBA" w:rsidRDefault="0086296D" w:rsidP="0086296D">
      <w:pPr>
        <w:pStyle w:val="PL"/>
        <w:rPr>
          <w:lang w:val="en-US"/>
        </w:rPr>
      </w:pPr>
      <w:r w:rsidRPr="002E5CBA">
        <w:rPr>
          <w:lang w:val="en-US"/>
        </w:rPr>
        <w:t xml:space="preserve">                    type: string</w:t>
      </w:r>
    </w:p>
    <w:p w14:paraId="32EA0542" w14:textId="77777777" w:rsidR="0086296D" w:rsidRPr="002E5CBA" w:rsidRDefault="0086296D" w:rsidP="0086296D">
      <w:pPr>
        <w:pStyle w:val="PL"/>
        <w:rPr>
          <w:lang w:val="en-US"/>
        </w:rPr>
      </w:pPr>
      <w:r w:rsidRPr="002E5CBA">
        <w:rPr>
          <w:lang w:val="en-US"/>
        </w:rPr>
        <w:t xml:space="preserve">                    format: binary</w:t>
      </w:r>
    </w:p>
    <w:p w14:paraId="32EA0543" w14:textId="77777777" w:rsidR="0086296D" w:rsidRPr="002E5CBA" w:rsidRDefault="0086296D" w:rsidP="0086296D">
      <w:pPr>
        <w:pStyle w:val="PL"/>
        <w:rPr>
          <w:lang w:val="en-US"/>
        </w:rPr>
      </w:pPr>
      <w:r w:rsidRPr="002E5CBA">
        <w:rPr>
          <w:lang w:val="en-US"/>
        </w:rPr>
        <w:t xml:space="preserve">              encoding:</w:t>
      </w:r>
    </w:p>
    <w:p w14:paraId="32EA0544" w14:textId="77777777" w:rsidR="0086296D" w:rsidRPr="002E5CBA" w:rsidRDefault="0086296D" w:rsidP="0086296D">
      <w:pPr>
        <w:pStyle w:val="PL"/>
        <w:rPr>
          <w:lang w:val="en-US"/>
        </w:rPr>
      </w:pPr>
      <w:r w:rsidRPr="002E5CBA">
        <w:rPr>
          <w:lang w:val="en-US"/>
        </w:rPr>
        <w:t xml:space="preserve">                jsonData:</w:t>
      </w:r>
    </w:p>
    <w:p w14:paraId="32EA0545" w14:textId="77777777" w:rsidR="0086296D" w:rsidRPr="002E5CBA" w:rsidRDefault="0086296D" w:rsidP="0086296D">
      <w:pPr>
        <w:pStyle w:val="PL"/>
        <w:rPr>
          <w:lang w:val="en-US"/>
        </w:rPr>
      </w:pPr>
      <w:r w:rsidRPr="002E5CBA">
        <w:rPr>
          <w:lang w:val="en-US"/>
        </w:rPr>
        <w:t xml:space="preserve">                  contentType:  application/json</w:t>
      </w:r>
    </w:p>
    <w:p w14:paraId="32EA0546" w14:textId="77777777" w:rsidR="0086296D" w:rsidRPr="002E5CBA" w:rsidRDefault="0086296D" w:rsidP="0086296D">
      <w:pPr>
        <w:pStyle w:val="PL"/>
        <w:rPr>
          <w:lang w:val="en-US"/>
        </w:rPr>
      </w:pPr>
      <w:r w:rsidRPr="002E5CBA">
        <w:rPr>
          <w:lang w:val="en-US"/>
        </w:rPr>
        <w:t xml:space="preserve">                binaryDataN1SmInfoToUe:</w:t>
      </w:r>
    </w:p>
    <w:p w14:paraId="32EA0547" w14:textId="77777777" w:rsidR="0086296D" w:rsidRPr="002E5CBA" w:rsidRDefault="0086296D" w:rsidP="0086296D">
      <w:pPr>
        <w:pStyle w:val="PL"/>
        <w:rPr>
          <w:lang w:val="en-US"/>
        </w:rPr>
      </w:pPr>
      <w:r w:rsidRPr="002E5CBA">
        <w:rPr>
          <w:lang w:val="en-US"/>
        </w:rPr>
        <w:t xml:space="preserve">                  contentType:  application/vnd.3gpp.5gnas</w:t>
      </w:r>
    </w:p>
    <w:p w14:paraId="32EA0548" w14:textId="77777777" w:rsidR="0086296D" w:rsidRPr="002E5CBA" w:rsidRDefault="0086296D" w:rsidP="0086296D">
      <w:pPr>
        <w:pStyle w:val="PL"/>
        <w:rPr>
          <w:lang w:val="en-US"/>
        </w:rPr>
      </w:pPr>
      <w:r w:rsidRPr="002E5CBA">
        <w:rPr>
          <w:lang w:val="en-US"/>
        </w:rPr>
        <w:t xml:space="preserve">                  headers:</w:t>
      </w:r>
    </w:p>
    <w:p w14:paraId="32EA0549" w14:textId="77777777" w:rsidR="0086296D" w:rsidRPr="002E5CBA" w:rsidRDefault="0086296D" w:rsidP="0086296D">
      <w:pPr>
        <w:pStyle w:val="PL"/>
        <w:rPr>
          <w:lang w:val="en-US"/>
        </w:rPr>
      </w:pPr>
      <w:r w:rsidRPr="002E5CBA">
        <w:rPr>
          <w:lang w:val="en-US"/>
        </w:rPr>
        <w:t xml:space="preserve">                    Content-Id:</w:t>
      </w:r>
    </w:p>
    <w:p w14:paraId="32EA054A" w14:textId="77777777" w:rsidR="0086296D" w:rsidRPr="002E5CBA" w:rsidRDefault="0086296D" w:rsidP="0086296D">
      <w:pPr>
        <w:pStyle w:val="PL"/>
        <w:rPr>
          <w:lang w:val="en-US"/>
        </w:rPr>
      </w:pPr>
      <w:r w:rsidRPr="002E5CBA">
        <w:rPr>
          <w:lang w:val="en-US"/>
        </w:rPr>
        <w:t xml:space="preserve">                      schema:</w:t>
      </w:r>
    </w:p>
    <w:p w14:paraId="32EA054B" w14:textId="327625CC" w:rsidR="0086296D" w:rsidRDefault="0086296D" w:rsidP="0086296D">
      <w:pPr>
        <w:pStyle w:val="PL"/>
        <w:rPr>
          <w:lang w:val="en-US"/>
        </w:rPr>
      </w:pPr>
      <w:r w:rsidRPr="002E5CBA">
        <w:rPr>
          <w:lang w:val="en-US"/>
        </w:rPr>
        <w:t xml:space="preserve">                        type: string</w:t>
      </w:r>
    </w:p>
    <w:p w14:paraId="5C7A2563" w14:textId="77777777" w:rsidR="001E3D3C" w:rsidRDefault="001E3D3C" w:rsidP="001E3D3C">
      <w:pPr>
        <w:pStyle w:val="PL"/>
      </w:pPr>
      <w:r>
        <w:t xml:space="preserve">          headers:</w:t>
      </w:r>
    </w:p>
    <w:p w14:paraId="54F924D9" w14:textId="77777777" w:rsidR="001E3D3C" w:rsidRDefault="001E3D3C" w:rsidP="001E3D3C">
      <w:pPr>
        <w:pStyle w:val="PL"/>
      </w:pPr>
      <w:r>
        <w:t xml:space="preserve">            Location:</w:t>
      </w:r>
    </w:p>
    <w:p w14:paraId="75078985" w14:textId="3F21CED6" w:rsidR="001E3D3C" w:rsidRDefault="001E3D3C" w:rsidP="001E3D3C">
      <w:pPr>
        <w:pStyle w:val="PL"/>
      </w:pPr>
      <w:r>
        <w:t xml:space="preserve">              description: 'Contains the URI of the newly created resource, according to the structure: {apiRoot}/nsmf-pdusession/</w:t>
      </w:r>
      <w:r w:rsidR="00B76A8B">
        <w:t>{apiVersion}</w:t>
      </w:r>
      <w:r>
        <w:t>/pdu-sessions/{pduSessionRef}'</w:t>
      </w:r>
    </w:p>
    <w:p w14:paraId="3D33BAB6" w14:textId="77777777" w:rsidR="001E3D3C" w:rsidRDefault="001E3D3C" w:rsidP="001E3D3C">
      <w:pPr>
        <w:pStyle w:val="PL"/>
      </w:pPr>
      <w:r>
        <w:t xml:space="preserve">              required: true</w:t>
      </w:r>
    </w:p>
    <w:p w14:paraId="048EBAA7" w14:textId="77777777" w:rsidR="001E3D3C" w:rsidRDefault="001E3D3C" w:rsidP="001E3D3C">
      <w:pPr>
        <w:pStyle w:val="PL"/>
      </w:pPr>
      <w:r>
        <w:t xml:space="preserve">              schema:</w:t>
      </w:r>
    </w:p>
    <w:p w14:paraId="4A4E0F5F" w14:textId="13E17DCF" w:rsidR="001E3D3C" w:rsidRPr="00757B26" w:rsidRDefault="001E3D3C" w:rsidP="0086296D">
      <w:pPr>
        <w:pStyle w:val="PL"/>
      </w:pPr>
      <w:r>
        <w:t xml:space="preserve">                type: string</w:t>
      </w:r>
    </w:p>
    <w:p w14:paraId="32EA054C"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54D" w14:textId="7B76FD73" w:rsidR="0086296D" w:rsidRDefault="0086296D" w:rsidP="0086296D">
      <w:pPr>
        <w:pStyle w:val="PL"/>
        <w:rPr>
          <w:lang w:val="en-US"/>
        </w:rPr>
      </w:pPr>
      <w:r w:rsidRPr="002E5CBA">
        <w:rPr>
          <w:lang w:val="en-US"/>
        </w:rPr>
        <w:t xml:space="preserve">          description: </w:t>
      </w:r>
      <w:r>
        <w:rPr>
          <w:lang w:val="en-US"/>
        </w:rPr>
        <w:t>temporary redirect</w:t>
      </w:r>
    </w:p>
    <w:p w14:paraId="0C72BD76" w14:textId="77777777" w:rsidR="0048548F" w:rsidRDefault="0048548F" w:rsidP="0048548F">
      <w:pPr>
        <w:pStyle w:val="PL"/>
      </w:pPr>
      <w:r>
        <w:t xml:space="preserve">          headers:</w:t>
      </w:r>
    </w:p>
    <w:p w14:paraId="28DB1F6D" w14:textId="77777777" w:rsidR="0048548F" w:rsidRDefault="0048548F" w:rsidP="0048548F">
      <w:pPr>
        <w:pStyle w:val="PL"/>
      </w:pPr>
      <w:r>
        <w:lastRenderedPageBreak/>
        <w:t xml:space="preserve">          </w:t>
      </w:r>
      <w:r>
        <w:rPr>
          <w:rFonts w:hint="eastAsia"/>
          <w:lang w:eastAsia="zh-CN"/>
        </w:rPr>
        <w:t xml:space="preserve">  </w:t>
      </w:r>
      <w:r>
        <w:t>Location:</w:t>
      </w:r>
    </w:p>
    <w:p w14:paraId="79515DFA"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418F47AA" w14:textId="77777777" w:rsidR="0048548F" w:rsidRDefault="0048548F" w:rsidP="0048548F">
      <w:pPr>
        <w:pStyle w:val="PL"/>
      </w:pPr>
      <w:r>
        <w:t xml:space="preserve">          </w:t>
      </w:r>
      <w:r>
        <w:rPr>
          <w:rFonts w:hint="eastAsia"/>
          <w:lang w:eastAsia="zh-CN"/>
        </w:rPr>
        <w:t xml:space="preserve">    </w:t>
      </w:r>
      <w:r>
        <w:t>required: true</w:t>
      </w:r>
    </w:p>
    <w:p w14:paraId="30BD2ABD" w14:textId="77777777" w:rsidR="0048548F" w:rsidRDefault="0048548F" w:rsidP="0048548F">
      <w:pPr>
        <w:pStyle w:val="PL"/>
      </w:pPr>
      <w:r>
        <w:t xml:space="preserve">          </w:t>
      </w:r>
      <w:r>
        <w:rPr>
          <w:rFonts w:hint="eastAsia"/>
          <w:lang w:eastAsia="zh-CN"/>
        </w:rPr>
        <w:t xml:space="preserve">    </w:t>
      </w:r>
      <w:r>
        <w:t>schema:</w:t>
      </w:r>
    </w:p>
    <w:p w14:paraId="1EE62881" w14:textId="6F789691"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54E" w14:textId="77777777" w:rsidR="0086296D" w:rsidRPr="00CB5630" w:rsidRDefault="0086296D" w:rsidP="0086296D">
      <w:pPr>
        <w:pStyle w:val="PL"/>
        <w:rPr>
          <w:lang w:val="en-US"/>
        </w:rPr>
      </w:pPr>
      <w:r w:rsidRPr="00CB5630">
        <w:rPr>
          <w:lang w:val="en-US"/>
        </w:rPr>
        <w:t xml:space="preserve">        '308':</w:t>
      </w:r>
    </w:p>
    <w:p w14:paraId="32EA054F" w14:textId="6E39AB82" w:rsidR="0086296D" w:rsidRDefault="0086296D" w:rsidP="0086296D">
      <w:pPr>
        <w:pStyle w:val="PL"/>
        <w:rPr>
          <w:lang w:val="en-US"/>
        </w:rPr>
      </w:pPr>
      <w:r w:rsidRPr="00CB5630">
        <w:rPr>
          <w:lang w:val="en-US"/>
        </w:rPr>
        <w:t xml:space="preserve">          </w:t>
      </w:r>
      <w:r w:rsidRPr="00046E6A">
        <w:rPr>
          <w:lang w:val="en-US"/>
        </w:rPr>
        <w:t>description: permanent redirect</w:t>
      </w:r>
    </w:p>
    <w:p w14:paraId="2A0B26DC" w14:textId="77777777" w:rsidR="0048548F" w:rsidRDefault="0048548F" w:rsidP="0048548F">
      <w:pPr>
        <w:pStyle w:val="PL"/>
      </w:pPr>
      <w:r>
        <w:t xml:space="preserve">          headers:</w:t>
      </w:r>
    </w:p>
    <w:p w14:paraId="08DE9C78" w14:textId="77777777" w:rsidR="0048548F" w:rsidRDefault="0048548F" w:rsidP="0048548F">
      <w:pPr>
        <w:pStyle w:val="PL"/>
      </w:pPr>
      <w:r>
        <w:t xml:space="preserve">          </w:t>
      </w:r>
      <w:r>
        <w:rPr>
          <w:rFonts w:hint="eastAsia"/>
          <w:lang w:eastAsia="zh-CN"/>
        </w:rPr>
        <w:t xml:space="preserve">  </w:t>
      </w:r>
      <w:r>
        <w:t>Location:</w:t>
      </w:r>
    </w:p>
    <w:p w14:paraId="5F25533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5F5C0CB" w14:textId="77777777" w:rsidR="0048548F" w:rsidRDefault="0048548F" w:rsidP="0048548F">
      <w:pPr>
        <w:pStyle w:val="PL"/>
      </w:pPr>
      <w:r>
        <w:t xml:space="preserve">          </w:t>
      </w:r>
      <w:r>
        <w:rPr>
          <w:rFonts w:hint="eastAsia"/>
          <w:lang w:eastAsia="zh-CN"/>
        </w:rPr>
        <w:t xml:space="preserve">    </w:t>
      </w:r>
      <w:r>
        <w:t>required: true</w:t>
      </w:r>
    </w:p>
    <w:p w14:paraId="2FF1E97D" w14:textId="77777777" w:rsidR="0048548F" w:rsidRDefault="0048548F" w:rsidP="0048548F">
      <w:pPr>
        <w:pStyle w:val="PL"/>
      </w:pPr>
      <w:r>
        <w:t xml:space="preserve">          </w:t>
      </w:r>
      <w:r>
        <w:rPr>
          <w:rFonts w:hint="eastAsia"/>
          <w:lang w:eastAsia="zh-CN"/>
        </w:rPr>
        <w:t xml:space="preserve">    </w:t>
      </w:r>
      <w:r>
        <w:t>schema:</w:t>
      </w:r>
    </w:p>
    <w:p w14:paraId="35759722" w14:textId="32520F54" w:rsidR="0048548F" w:rsidRDefault="0048548F" w:rsidP="0086296D">
      <w:pPr>
        <w:pStyle w:val="PL"/>
        <w:rPr>
          <w:lang w:val="en-US" w:eastAsia="zh-CN"/>
        </w:rPr>
      </w:pPr>
      <w:r>
        <w:t xml:space="preserve">          </w:t>
      </w:r>
      <w:r>
        <w:rPr>
          <w:rFonts w:hint="eastAsia"/>
          <w:lang w:eastAsia="zh-CN"/>
        </w:rPr>
        <w:t xml:space="preserve">      </w:t>
      </w:r>
      <w:r>
        <w:t>type: string</w:t>
      </w:r>
    </w:p>
    <w:p w14:paraId="32EA0550" w14:textId="77777777" w:rsidR="0086296D" w:rsidRPr="002E5CBA" w:rsidRDefault="0086296D" w:rsidP="0086296D">
      <w:pPr>
        <w:pStyle w:val="PL"/>
        <w:rPr>
          <w:lang w:val="en-US"/>
        </w:rPr>
      </w:pPr>
      <w:r w:rsidRPr="002E5CBA">
        <w:rPr>
          <w:lang w:val="en-US"/>
        </w:rPr>
        <w:t xml:space="preserve">        '400':</w:t>
      </w:r>
    </w:p>
    <w:p w14:paraId="32EA0551"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2"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53"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4"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55"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6" w14:textId="213AC396" w:rsidR="004F1F0A" w:rsidRDefault="004F1F0A" w:rsidP="004F1F0A">
      <w:pPr>
        <w:pStyle w:val="PL"/>
        <w:rPr>
          <w:lang w:val="en-US"/>
        </w:rPr>
      </w:pPr>
      <w:r w:rsidRPr="002E5CBA">
        <w:rPr>
          <w:lang w:val="en-US"/>
        </w:rPr>
        <w:t xml:space="preserve">        </w:t>
      </w:r>
      <w:r>
        <w:rPr>
          <w:lang w:val="en-US"/>
        </w:rPr>
        <w:t>'411':</w:t>
      </w:r>
    </w:p>
    <w:p w14:paraId="32EA0557"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58" w14:textId="666E0A49" w:rsidR="004F1F0A" w:rsidRDefault="004F1F0A" w:rsidP="004F1F0A">
      <w:pPr>
        <w:pStyle w:val="PL"/>
        <w:rPr>
          <w:lang w:val="en-US"/>
        </w:rPr>
      </w:pPr>
      <w:r w:rsidRPr="002E5CBA">
        <w:rPr>
          <w:lang w:val="en-US"/>
        </w:rPr>
        <w:t xml:space="preserve">        </w:t>
      </w:r>
      <w:r>
        <w:rPr>
          <w:lang w:val="en-US"/>
        </w:rPr>
        <w:t>'413':</w:t>
      </w:r>
    </w:p>
    <w:p w14:paraId="32EA0559"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5A" w14:textId="268D8696" w:rsidR="004F1F0A" w:rsidRDefault="004F1F0A" w:rsidP="004F1F0A">
      <w:pPr>
        <w:pStyle w:val="PL"/>
        <w:rPr>
          <w:lang w:val="en-US"/>
        </w:rPr>
      </w:pPr>
      <w:r w:rsidRPr="002E5CBA">
        <w:rPr>
          <w:lang w:val="en-US"/>
        </w:rPr>
        <w:t xml:space="preserve">        </w:t>
      </w:r>
      <w:r>
        <w:rPr>
          <w:lang w:val="en-US"/>
        </w:rPr>
        <w:t>'415':</w:t>
      </w:r>
    </w:p>
    <w:p w14:paraId="32EA055B" w14:textId="616D2F7B"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867CCD6" w14:textId="1E70E9D5" w:rsidR="00141339" w:rsidRDefault="00141339" w:rsidP="00141339">
      <w:pPr>
        <w:pStyle w:val="PL"/>
        <w:rPr>
          <w:lang w:val="en-US"/>
        </w:rPr>
      </w:pPr>
      <w:r w:rsidRPr="002E5CBA">
        <w:rPr>
          <w:lang w:val="en-US"/>
        </w:rPr>
        <w:t xml:space="preserve">        </w:t>
      </w:r>
      <w:r>
        <w:rPr>
          <w:lang w:val="en-US"/>
        </w:rPr>
        <w:t>'429':</w:t>
      </w:r>
    </w:p>
    <w:p w14:paraId="34C3711A" w14:textId="08099E37"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5C"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5D"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0"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61"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2" w14:textId="77777777" w:rsidR="0086296D" w:rsidRDefault="0086296D" w:rsidP="0086296D">
      <w:pPr>
        <w:pStyle w:val="PL"/>
        <w:rPr>
          <w:lang w:val="en-US"/>
        </w:rPr>
      </w:pPr>
      <w:r w:rsidRPr="002E5CBA">
        <w:rPr>
          <w:lang w:val="en-US"/>
        </w:rPr>
        <w:t xml:space="preserve">        default:</w:t>
      </w:r>
    </w:p>
    <w:p w14:paraId="32EA0563"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64" w14:textId="7994D228" w:rsidR="0086296D" w:rsidRPr="002E5CBA" w:rsidRDefault="0086296D" w:rsidP="0086296D">
      <w:pPr>
        <w:pStyle w:val="PL"/>
        <w:rPr>
          <w:lang w:val="en-US"/>
        </w:rPr>
      </w:pPr>
    </w:p>
    <w:p w14:paraId="32EA0565" w14:textId="77777777" w:rsidR="0086296D" w:rsidRPr="00757B26" w:rsidRDefault="0086296D" w:rsidP="0086296D">
      <w:pPr>
        <w:pStyle w:val="PL"/>
        <w:rPr>
          <w:lang w:val="fr-FR"/>
        </w:rPr>
      </w:pPr>
      <w:r w:rsidRPr="000515DE">
        <w:rPr>
          <w:lang w:val="en-US"/>
        </w:rPr>
        <w:t xml:space="preserve">  </w:t>
      </w:r>
      <w:r w:rsidRPr="00757B26">
        <w:rPr>
          <w:lang w:val="fr-FR"/>
        </w:rPr>
        <w:t>/pdu-sessions/{pduSessionRef}/modify:</w:t>
      </w:r>
    </w:p>
    <w:p w14:paraId="32EA0566" w14:textId="77777777" w:rsidR="0086296D" w:rsidRPr="00757B26" w:rsidRDefault="0086296D" w:rsidP="0086296D">
      <w:pPr>
        <w:pStyle w:val="PL"/>
        <w:rPr>
          <w:lang w:val="fr-FR"/>
        </w:rPr>
      </w:pPr>
      <w:r w:rsidRPr="00757B26">
        <w:rPr>
          <w:lang w:val="fr-FR"/>
        </w:rPr>
        <w:t xml:space="preserve">    post:</w:t>
      </w:r>
    </w:p>
    <w:p w14:paraId="32EA0567" w14:textId="77777777" w:rsidR="0086296D" w:rsidRPr="002E5CBA" w:rsidRDefault="0086296D" w:rsidP="0086296D">
      <w:pPr>
        <w:pStyle w:val="PL"/>
        <w:rPr>
          <w:lang w:val="en-US"/>
        </w:rPr>
      </w:pPr>
      <w:r w:rsidRPr="00757B26">
        <w:rPr>
          <w:lang w:val="fr-FR"/>
        </w:rPr>
        <w:t xml:space="preserve">      </w:t>
      </w:r>
      <w:r w:rsidRPr="002E5CBA">
        <w:rPr>
          <w:lang w:val="en-US"/>
        </w:rPr>
        <w:t>summary:  Update (initiated by V-SMF)</w:t>
      </w:r>
    </w:p>
    <w:p w14:paraId="32EA0568" w14:textId="77777777" w:rsidR="0086296D" w:rsidRPr="002E5CBA" w:rsidRDefault="0086296D" w:rsidP="0086296D">
      <w:pPr>
        <w:pStyle w:val="PL"/>
        <w:rPr>
          <w:lang w:val="en-US"/>
        </w:rPr>
      </w:pPr>
      <w:r w:rsidRPr="002E5CBA">
        <w:rPr>
          <w:lang w:val="en-US"/>
        </w:rPr>
        <w:t xml:space="preserve">      tags:</w:t>
      </w:r>
    </w:p>
    <w:p w14:paraId="32EA0569" w14:textId="77777777" w:rsidR="0086296D" w:rsidRPr="002E5CBA" w:rsidRDefault="0086296D" w:rsidP="0086296D">
      <w:pPr>
        <w:pStyle w:val="PL"/>
        <w:rPr>
          <w:lang w:val="en-US"/>
        </w:rPr>
      </w:pPr>
      <w:r w:rsidRPr="002E5CBA">
        <w:rPr>
          <w:lang w:val="en-US"/>
        </w:rPr>
        <w:t xml:space="preserve">        - Individual PDU session (H-SMF)</w:t>
      </w:r>
    </w:p>
    <w:p w14:paraId="32EA056A" w14:textId="77777777" w:rsidR="0086296D" w:rsidRPr="002E5CBA" w:rsidRDefault="0086296D" w:rsidP="0086296D">
      <w:pPr>
        <w:pStyle w:val="PL"/>
        <w:rPr>
          <w:lang w:val="en-US"/>
        </w:rPr>
      </w:pPr>
      <w:r w:rsidRPr="002E5CBA">
        <w:rPr>
          <w:lang w:val="en-US"/>
        </w:rPr>
        <w:t xml:space="preserve">      operationId: UpdatePduSession</w:t>
      </w:r>
    </w:p>
    <w:p w14:paraId="32EA056B" w14:textId="77777777" w:rsidR="0086296D" w:rsidRPr="002E5CBA" w:rsidRDefault="0086296D" w:rsidP="0086296D">
      <w:pPr>
        <w:pStyle w:val="PL"/>
        <w:rPr>
          <w:lang w:val="en-US"/>
        </w:rPr>
      </w:pPr>
      <w:r w:rsidRPr="002E5CBA">
        <w:rPr>
          <w:lang w:val="en-US"/>
        </w:rPr>
        <w:t xml:space="preserve">      parameters:</w:t>
      </w:r>
    </w:p>
    <w:p w14:paraId="32EA056C" w14:textId="77777777" w:rsidR="0086296D" w:rsidRPr="002E5CBA" w:rsidRDefault="0086296D" w:rsidP="0086296D">
      <w:pPr>
        <w:pStyle w:val="PL"/>
        <w:rPr>
          <w:lang w:val="en-US"/>
        </w:rPr>
      </w:pPr>
      <w:r w:rsidRPr="002E5CBA">
        <w:rPr>
          <w:lang w:val="en-US"/>
        </w:rPr>
        <w:t xml:space="preserve">        - name: pduSessionRef</w:t>
      </w:r>
    </w:p>
    <w:p w14:paraId="32EA056D" w14:textId="77777777" w:rsidR="0086296D" w:rsidRPr="002E5CBA" w:rsidRDefault="0086296D" w:rsidP="0086296D">
      <w:pPr>
        <w:pStyle w:val="PL"/>
        <w:rPr>
          <w:lang w:val="en-US"/>
        </w:rPr>
      </w:pPr>
      <w:r w:rsidRPr="002E5CBA">
        <w:rPr>
          <w:lang w:val="en-US"/>
        </w:rPr>
        <w:t xml:space="preserve">          in: path</w:t>
      </w:r>
    </w:p>
    <w:p w14:paraId="32EA056E" w14:textId="35C1E05E" w:rsidR="0086296D" w:rsidRPr="002E5CBA" w:rsidRDefault="0086296D" w:rsidP="0086296D">
      <w:pPr>
        <w:pStyle w:val="PL"/>
        <w:rPr>
          <w:lang w:val="en-US"/>
        </w:rPr>
      </w:pPr>
      <w:r w:rsidRPr="002E5CBA">
        <w:rPr>
          <w:lang w:val="en-US"/>
        </w:rPr>
        <w:t xml:space="preserve">          description:  PDU session reference</w:t>
      </w:r>
    </w:p>
    <w:p w14:paraId="32EA056F" w14:textId="69C93D1A" w:rsidR="0086296D" w:rsidRPr="002E5CBA" w:rsidRDefault="0086296D" w:rsidP="0086296D">
      <w:pPr>
        <w:pStyle w:val="PL"/>
        <w:rPr>
          <w:lang w:val="en-US"/>
        </w:rPr>
      </w:pPr>
      <w:r w:rsidRPr="002E5CBA">
        <w:rPr>
          <w:lang w:val="en-US"/>
        </w:rPr>
        <w:t xml:space="preserve">          required: true</w:t>
      </w:r>
    </w:p>
    <w:p w14:paraId="32EA0570" w14:textId="77777777" w:rsidR="0086296D" w:rsidRPr="002E5CBA" w:rsidRDefault="0086296D" w:rsidP="0086296D">
      <w:pPr>
        <w:pStyle w:val="PL"/>
        <w:rPr>
          <w:lang w:val="en-US"/>
        </w:rPr>
      </w:pPr>
      <w:r w:rsidRPr="002E5CBA">
        <w:rPr>
          <w:lang w:val="en-US"/>
        </w:rPr>
        <w:t xml:space="preserve">          schema:</w:t>
      </w:r>
    </w:p>
    <w:p w14:paraId="32EA0571" w14:textId="683A0F2C" w:rsidR="0086296D" w:rsidRPr="002E5CBA" w:rsidRDefault="0086296D" w:rsidP="0086296D">
      <w:pPr>
        <w:pStyle w:val="PL"/>
        <w:rPr>
          <w:lang w:val="en-US"/>
        </w:rPr>
      </w:pPr>
      <w:r w:rsidRPr="002E5CBA">
        <w:rPr>
          <w:lang w:val="en-US"/>
        </w:rPr>
        <w:t xml:space="preserve">            type: string</w:t>
      </w:r>
    </w:p>
    <w:p w14:paraId="32EA0572" w14:textId="77777777" w:rsidR="0086296D" w:rsidRPr="002E5CBA" w:rsidRDefault="0086296D" w:rsidP="0086296D">
      <w:pPr>
        <w:pStyle w:val="PL"/>
        <w:rPr>
          <w:lang w:val="en-US"/>
        </w:rPr>
      </w:pPr>
      <w:r w:rsidRPr="002E5CBA">
        <w:rPr>
          <w:lang w:val="en-US"/>
        </w:rPr>
        <w:t xml:space="preserve">      requestBody:</w:t>
      </w:r>
    </w:p>
    <w:p w14:paraId="32EA0573" w14:textId="77777777" w:rsidR="0086296D" w:rsidRPr="002E5CBA" w:rsidRDefault="0086296D" w:rsidP="0086296D">
      <w:pPr>
        <w:pStyle w:val="PL"/>
        <w:rPr>
          <w:lang w:val="en-US"/>
        </w:rPr>
      </w:pPr>
      <w:r w:rsidRPr="002E5CBA">
        <w:rPr>
          <w:lang w:val="en-US"/>
        </w:rPr>
        <w:t xml:space="preserve">        description: representation of the updates to apply to the PDU session</w:t>
      </w:r>
    </w:p>
    <w:p w14:paraId="32EA0574" w14:textId="77777777" w:rsidR="0086296D" w:rsidRPr="002E5CBA" w:rsidRDefault="0086296D" w:rsidP="0086296D">
      <w:pPr>
        <w:pStyle w:val="PL"/>
        <w:rPr>
          <w:lang w:val="en-US"/>
        </w:rPr>
      </w:pPr>
      <w:r w:rsidRPr="002E5CBA">
        <w:rPr>
          <w:lang w:val="en-US"/>
        </w:rPr>
        <w:t xml:space="preserve">        required: true</w:t>
      </w:r>
    </w:p>
    <w:p w14:paraId="32EA0575" w14:textId="77777777" w:rsidR="0086296D" w:rsidRPr="002E5CBA" w:rsidRDefault="0086296D" w:rsidP="0086296D">
      <w:pPr>
        <w:pStyle w:val="PL"/>
        <w:rPr>
          <w:lang w:val="en-US"/>
        </w:rPr>
      </w:pPr>
      <w:r w:rsidRPr="002E5CBA">
        <w:rPr>
          <w:lang w:val="en-US"/>
        </w:rPr>
        <w:t xml:space="preserve">        content:</w:t>
      </w:r>
    </w:p>
    <w:p w14:paraId="32EA0576" w14:textId="1664E713" w:rsidR="0086296D" w:rsidRPr="002E5CBA" w:rsidRDefault="0086296D" w:rsidP="0086296D">
      <w:pPr>
        <w:pStyle w:val="PL"/>
        <w:rPr>
          <w:lang w:val="en-US"/>
        </w:rPr>
      </w:pPr>
      <w:r w:rsidRPr="002E5CBA">
        <w:rPr>
          <w:lang w:val="en-US"/>
        </w:rPr>
        <w:t xml:space="preserve">          application/json: # message without binary body part</w:t>
      </w:r>
    </w:p>
    <w:p w14:paraId="32EA0577" w14:textId="77777777" w:rsidR="0086296D" w:rsidRPr="002E5CBA" w:rsidRDefault="0086296D" w:rsidP="0086296D">
      <w:pPr>
        <w:pStyle w:val="PL"/>
        <w:rPr>
          <w:lang w:val="en-US"/>
        </w:rPr>
      </w:pPr>
      <w:r w:rsidRPr="002E5CBA">
        <w:rPr>
          <w:lang w:val="en-US"/>
        </w:rPr>
        <w:t xml:space="preserve">            schema:</w:t>
      </w:r>
    </w:p>
    <w:p w14:paraId="32EA0578" w14:textId="77777777" w:rsidR="0086296D" w:rsidRPr="002E5CBA" w:rsidRDefault="0086296D" w:rsidP="0086296D">
      <w:pPr>
        <w:pStyle w:val="PL"/>
        <w:rPr>
          <w:lang w:val="en-US"/>
        </w:rPr>
      </w:pPr>
      <w:r w:rsidRPr="002E5CBA">
        <w:rPr>
          <w:lang w:val="en-US"/>
        </w:rPr>
        <w:t xml:space="preserve">              $ref: '#/components/schemas/HsmfUpdateData'</w:t>
      </w:r>
    </w:p>
    <w:p w14:paraId="32EA0579" w14:textId="77777777" w:rsidR="0086296D" w:rsidRPr="002E5CBA" w:rsidRDefault="0086296D" w:rsidP="0086296D">
      <w:pPr>
        <w:pStyle w:val="PL"/>
        <w:rPr>
          <w:lang w:val="en-US"/>
        </w:rPr>
      </w:pPr>
      <w:r w:rsidRPr="002E5CBA">
        <w:rPr>
          <w:lang w:val="en-US"/>
        </w:rPr>
        <w:t xml:space="preserve">          multipart/related:  # message with binary body part(s)</w:t>
      </w:r>
    </w:p>
    <w:p w14:paraId="32EA057A" w14:textId="77777777" w:rsidR="0086296D" w:rsidRPr="002E5CBA" w:rsidRDefault="0086296D" w:rsidP="0086296D">
      <w:pPr>
        <w:pStyle w:val="PL"/>
        <w:rPr>
          <w:lang w:val="en-US"/>
        </w:rPr>
      </w:pPr>
      <w:r w:rsidRPr="002E5CBA">
        <w:rPr>
          <w:lang w:val="en-US"/>
        </w:rPr>
        <w:t xml:space="preserve">            schema:</w:t>
      </w:r>
    </w:p>
    <w:p w14:paraId="32EA057B" w14:textId="77777777" w:rsidR="0086296D" w:rsidRPr="002E5CBA" w:rsidRDefault="0086296D" w:rsidP="0086296D">
      <w:pPr>
        <w:pStyle w:val="PL"/>
        <w:rPr>
          <w:lang w:val="en-US"/>
        </w:rPr>
      </w:pPr>
      <w:r w:rsidRPr="002E5CBA">
        <w:rPr>
          <w:lang w:val="en-US"/>
        </w:rPr>
        <w:t xml:space="preserve">              type: object</w:t>
      </w:r>
    </w:p>
    <w:p w14:paraId="32EA057C" w14:textId="77777777" w:rsidR="0086296D" w:rsidRPr="002E5CBA" w:rsidRDefault="0086296D" w:rsidP="0086296D">
      <w:pPr>
        <w:pStyle w:val="PL"/>
        <w:rPr>
          <w:lang w:val="en-US"/>
        </w:rPr>
      </w:pPr>
      <w:r w:rsidRPr="002E5CBA">
        <w:rPr>
          <w:lang w:val="en-US"/>
        </w:rPr>
        <w:t xml:space="preserve">              properties: # Request parts</w:t>
      </w:r>
    </w:p>
    <w:p w14:paraId="32EA057D" w14:textId="77777777" w:rsidR="0086296D" w:rsidRPr="002E5CBA" w:rsidRDefault="0086296D" w:rsidP="0086296D">
      <w:pPr>
        <w:pStyle w:val="PL"/>
        <w:rPr>
          <w:lang w:val="en-US"/>
        </w:rPr>
      </w:pPr>
      <w:r w:rsidRPr="002E5CBA">
        <w:rPr>
          <w:lang w:val="en-US"/>
        </w:rPr>
        <w:t xml:space="preserve">                jsonData:</w:t>
      </w:r>
    </w:p>
    <w:p w14:paraId="32EA057E" w14:textId="77777777" w:rsidR="0086296D" w:rsidRPr="002E5CBA" w:rsidRDefault="0086296D" w:rsidP="0086296D">
      <w:pPr>
        <w:pStyle w:val="PL"/>
        <w:rPr>
          <w:lang w:val="en-US"/>
        </w:rPr>
      </w:pPr>
      <w:r w:rsidRPr="002E5CBA">
        <w:rPr>
          <w:lang w:val="en-US"/>
        </w:rPr>
        <w:t xml:space="preserve">                  $ref: '#/components/schemas/HsmfUpdateData'</w:t>
      </w:r>
    </w:p>
    <w:p w14:paraId="32EA057F" w14:textId="77777777" w:rsidR="0086296D" w:rsidRPr="002E5CBA" w:rsidRDefault="0086296D" w:rsidP="0086296D">
      <w:pPr>
        <w:pStyle w:val="PL"/>
        <w:rPr>
          <w:lang w:val="en-US"/>
        </w:rPr>
      </w:pPr>
      <w:r w:rsidRPr="002E5CBA">
        <w:rPr>
          <w:lang w:val="en-US"/>
        </w:rPr>
        <w:t xml:space="preserve">                binaryDataN1SmInfoFromUe:</w:t>
      </w:r>
    </w:p>
    <w:p w14:paraId="32EA0580" w14:textId="77777777" w:rsidR="0086296D" w:rsidRPr="002E5CBA" w:rsidRDefault="0086296D" w:rsidP="0086296D">
      <w:pPr>
        <w:pStyle w:val="PL"/>
        <w:rPr>
          <w:lang w:val="en-US"/>
        </w:rPr>
      </w:pPr>
      <w:r w:rsidRPr="002E5CBA">
        <w:rPr>
          <w:lang w:val="en-US"/>
        </w:rPr>
        <w:t xml:space="preserve">                  type: string</w:t>
      </w:r>
    </w:p>
    <w:p w14:paraId="32EA0581" w14:textId="77777777" w:rsidR="0086296D" w:rsidRPr="002E5CBA" w:rsidRDefault="0086296D" w:rsidP="0086296D">
      <w:pPr>
        <w:pStyle w:val="PL"/>
        <w:rPr>
          <w:lang w:val="en-US"/>
        </w:rPr>
      </w:pPr>
      <w:r w:rsidRPr="002E5CBA">
        <w:rPr>
          <w:lang w:val="en-US"/>
        </w:rPr>
        <w:t xml:space="preserve">                  format: binary</w:t>
      </w:r>
    </w:p>
    <w:p w14:paraId="32EA0582" w14:textId="77777777" w:rsidR="0086296D" w:rsidRPr="002E5CBA" w:rsidRDefault="0086296D" w:rsidP="0086296D">
      <w:pPr>
        <w:pStyle w:val="PL"/>
        <w:rPr>
          <w:lang w:val="en-US"/>
        </w:rPr>
      </w:pPr>
      <w:r w:rsidRPr="002E5CBA">
        <w:rPr>
          <w:lang w:val="en-US"/>
        </w:rPr>
        <w:t xml:space="preserve">                binaryDataUnknownN1SmInfo:</w:t>
      </w:r>
    </w:p>
    <w:p w14:paraId="32EA0583" w14:textId="77777777" w:rsidR="0086296D" w:rsidRPr="002E5CBA" w:rsidRDefault="0086296D" w:rsidP="0086296D">
      <w:pPr>
        <w:pStyle w:val="PL"/>
        <w:rPr>
          <w:lang w:val="en-US"/>
        </w:rPr>
      </w:pPr>
      <w:r w:rsidRPr="002E5CBA">
        <w:rPr>
          <w:lang w:val="en-US"/>
        </w:rPr>
        <w:t xml:space="preserve">                  type: string</w:t>
      </w:r>
    </w:p>
    <w:p w14:paraId="32EA0584" w14:textId="77777777" w:rsidR="0086296D" w:rsidRPr="002E5CBA" w:rsidRDefault="0086296D" w:rsidP="0086296D">
      <w:pPr>
        <w:pStyle w:val="PL"/>
        <w:rPr>
          <w:lang w:val="en-US"/>
        </w:rPr>
      </w:pPr>
      <w:r w:rsidRPr="002E5CBA">
        <w:rPr>
          <w:lang w:val="en-US"/>
        </w:rPr>
        <w:t xml:space="preserve">                  format: binary</w:t>
      </w:r>
    </w:p>
    <w:p w14:paraId="32EA0585" w14:textId="77777777" w:rsidR="0086296D" w:rsidRPr="002E5CBA" w:rsidRDefault="0086296D" w:rsidP="0086296D">
      <w:pPr>
        <w:pStyle w:val="PL"/>
        <w:rPr>
          <w:lang w:val="en-US"/>
        </w:rPr>
      </w:pPr>
      <w:r w:rsidRPr="002E5CBA">
        <w:rPr>
          <w:lang w:val="en-US"/>
        </w:rPr>
        <w:t xml:space="preserve">            encoding:</w:t>
      </w:r>
    </w:p>
    <w:p w14:paraId="32EA0586" w14:textId="77777777" w:rsidR="0086296D" w:rsidRPr="002E5CBA" w:rsidRDefault="0086296D" w:rsidP="0086296D">
      <w:pPr>
        <w:pStyle w:val="PL"/>
        <w:rPr>
          <w:lang w:val="en-US"/>
        </w:rPr>
      </w:pPr>
      <w:r w:rsidRPr="002E5CBA">
        <w:rPr>
          <w:lang w:val="en-US"/>
        </w:rPr>
        <w:t xml:space="preserve">              jsonData:</w:t>
      </w:r>
    </w:p>
    <w:p w14:paraId="32EA0587" w14:textId="77777777" w:rsidR="0086296D" w:rsidRPr="002E5CBA" w:rsidRDefault="0086296D" w:rsidP="0086296D">
      <w:pPr>
        <w:pStyle w:val="PL"/>
        <w:rPr>
          <w:lang w:val="en-US"/>
        </w:rPr>
      </w:pPr>
      <w:r w:rsidRPr="002E5CBA">
        <w:rPr>
          <w:lang w:val="en-US"/>
        </w:rPr>
        <w:t xml:space="preserve">                contentType:  application/json</w:t>
      </w:r>
    </w:p>
    <w:p w14:paraId="32EA0588" w14:textId="77777777" w:rsidR="0086296D" w:rsidRPr="002E5CBA" w:rsidRDefault="0086296D" w:rsidP="0086296D">
      <w:pPr>
        <w:pStyle w:val="PL"/>
        <w:rPr>
          <w:lang w:val="en-US"/>
        </w:rPr>
      </w:pPr>
      <w:r w:rsidRPr="002E5CBA">
        <w:rPr>
          <w:lang w:val="en-US"/>
        </w:rPr>
        <w:t xml:space="preserve">              binaryDataN1SmInfoFromUe:</w:t>
      </w:r>
    </w:p>
    <w:p w14:paraId="32EA0589" w14:textId="77777777" w:rsidR="0086296D" w:rsidRPr="002E5CBA" w:rsidRDefault="0086296D" w:rsidP="0086296D">
      <w:pPr>
        <w:pStyle w:val="PL"/>
        <w:rPr>
          <w:lang w:val="en-US"/>
        </w:rPr>
      </w:pPr>
      <w:r w:rsidRPr="002E5CBA">
        <w:rPr>
          <w:lang w:val="en-US"/>
        </w:rPr>
        <w:t xml:space="preserve">                contentType:  application/vnd.3gpp.5gnas</w:t>
      </w:r>
    </w:p>
    <w:p w14:paraId="32EA058A" w14:textId="77777777" w:rsidR="0086296D" w:rsidRPr="002E5CBA" w:rsidRDefault="0086296D" w:rsidP="0086296D">
      <w:pPr>
        <w:pStyle w:val="PL"/>
        <w:rPr>
          <w:lang w:val="en-US"/>
        </w:rPr>
      </w:pPr>
      <w:r w:rsidRPr="002E5CBA">
        <w:rPr>
          <w:lang w:val="en-US"/>
        </w:rPr>
        <w:t xml:space="preserve">                headers:</w:t>
      </w:r>
    </w:p>
    <w:p w14:paraId="32EA058B" w14:textId="77777777" w:rsidR="0086296D" w:rsidRPr="002E5CBA" w:rsidRDefault="0086296D" w:rsidP="0086296D">
      <w:pPr>
        <w:pStyle w:val="PL"/>
        <w:rPr>
          <w:lang w:val="en-US"/>
        </w:rPr>
      </w:pPr>
      <w:r w:rsidRPr="002E5CBA">
        <w:rPr>
          <w:lang w:val="en-US"/>
        </w:rPr>
        <w:t xml:space="preserve">                  Content-Id:</w:t>
      </w:r>
    </w:p>
    <w:p w14:paraId="32EA058C" w14:textId="77777777" w:rsidR="0086296D" w:rsidRPr="002E5CBA" w:rsidRDefault="0086296D" w:rsidP="0086296D">
      <w:pPr>
        <w:pStyle w:val="PL"/>
        <w:rPr>
          <w:lang w:val="en-US"/>
        </w:rPr>
      </w:pPr>
      <w:r w:rsidRPr="002E5CBA">
        <w:rPr>
          <w:lang w:val="en-US"/>
        </w:rPr>
        <w:t xml:space="preserve">                    schema:</w:t>
      </w:r>
    </w:p>
    <w:p w14:paraId="32EA058D" w14:textId="5D4F3A92" w:rsidR="0086296D" w:rsidRPr="002E5CBA" w:rsidRDefault="0086296D" w:rsidP="0086296D">
      <w:pPr>
        <w:pStyle w:val="PL"/>
        <w:rPr>
          <w:lang w:val="en-US"/>
        </w:rPr>
      </w:pPr>
      <w:r w:rsidRPr="002E5CBA">
        <w:rPr>
          <w:lang w:val="en-US"/>
        </w:rPr>
        <w:t xml:space="preserve">                      type: string</w:t>
      </w:r>
    </w:p>
    <w:p w14:paraId="32EA058E" w14:textId="77777777" w:rsidR="0086296D" w:rsidRPr="002E5CBA" w:rsidRDefault="0086296D" w:rsidP="0086296D">
      <w:pPr>
        <w:pStyle w:val="PL"/>
        <w:rPr>
          <w:lang w:val="en-US"/>
        </w:rPr>
      </w:pPr>
      <w:r w:rsidRPr="002E5CBA">
        <w:rPr>
          <w:lang w:val="en-US"/>
        </w:rPr>
        <w:t xml:space="preserve">              binaryDataUnknownN1SmInfo:</w:t>
      </w:r>
    </w:p>
    <w:p w14:paraId="32EA058F" w14:textId="77777777" w:rsidR="0086296D" w:rsidRPr="002E5CBA" w:rsidRDefault="0086296D" w:rsidP="0086296D">
      <w:pPr>
        <w:pStyle w:val="PL"/>
        <w:rPr>
          <w:lang w:val="en-US"/>
        </w:rPr>
      </w:pPr>
      <w:r w:rsidRPr="002E5CBA">
        <w:rPr>
          <w:lang w:val="en-US"/>
        </w:rPr>
        <w:lastRenderedPageBreak/>
        <w:t xml:space="preserve">                contentType:  application/vnd.3gpp.5gnas</w:t>
      </w:r>
    </w:p>
    <w:p w14:paraId="32EA0590" w14:textId="77777777" w:rsidR="0086296D" w:rsidRPr="002E5CBA" w:rsidRDefault="0086296D" w:rsidP="0086296D">
      <w:pPr>
        <w:pStyle w:val="PL"/>
        <w:rPr>
          <w:lang w:val="en-US"/>
        </w:rPr>
      </w:pPr>
      <w:r w:rsidRPr="002E5CBA">
        <w:rPr>
          <w:lang w:val="en-US"/>
        </w:rPr>
        <w:t xml:space="preserve">                headers:</w:t>
      </w:r>
    </w:p>
    <w:p w14:paraId="32EA0591" w14:textId="77777777" w:rsidR="0086296D" w:rsidRPr="002E5CBA" w:rsidRDefault="0086296D" w:rsidP="0086296D">
      <w:pPr>
        <w:pStyle w:val="PL"/>
        <w:rPr>
          <w:lang w:val="en-US"/>
        </w:rPr>
      </w:pPr>
      <w:r w:rsidRPr="002E5CBA">
        <w:rPr>
          <w:lang w:val="en-US"/>
        </w:rPr>
        <w:t xml:space="preserve">                  Content-Id:</w:t>
      </w:r>
    </w:p>
    <w:p w14:paraId="32EA0592" w14:textId="77777777" w:rsidR="0086296D" w:rsidRPr="002E5CBA" w:rsidRDefault="0086296D" w:rsidP="0086296D">
      <w:pPr>
        <w:pStyle w:val="PL"/>
        <w:rPr>
          <w:lang w:val="en-US"/>
        </w:rPr>
      </w:pPr>
      <w:r w:rsidRPr="002E5CBA">
        <w:rPr>
          <w:lang w:val="en-US"/>
        </w:rPr>
        <w:t xml:space="preserve">                    schema:</w:t>
      </w:r>
    </w:p>
    <w:p w14:paraId="32EA0593" w14:textId="4386DE90" w:rsidR="0086296D" w:rsidRPr="002E5CBA" w:rsidRDefault="0086296D" w:rsidP="0086296D">
      <w:pPr>
        <w:pStyle w:val="PL"/>
        <w:rPr>
          <w:lang w:val="en-US"/>
        </w:rPr>
      </w:pPr>
      <w:r w:rsidRPr="002E5CBA">
        <w:rPr>
          <w:lang w:val="en-US"/>
        </w:rPr>
        <w:t xml:space="preserve">                      type: string</w:t>
      </w:r>
    </w:p>
    <w:p w14:paraId="32EA0594" w14:textId="77777777" w:rsidR="0086296D" w:rsidRPr="002E5CBA" w:rsidRDefault="0086296D" w:rsidP="0086296D">
      <w:pPr>
        <w:pStyle w:val="PL"/>
        <w:rPr>
          <w:lang w:val="en-US"/>
        </w:rPr>
      </w:pPr>
      <w:r w:rsidRPr="002E5CBA">
        <w:rPr>
          <w:lang w:val="en-US"/>
        </w:rPr>
        <w:t xml:space="preserve">      responses:</w:t>
      </w:r>
    </w:p>
    <w:p w14:paraId="32EA0595" w14:textId="77777777" w:rsidR="0086296D" w:rsidRPr="002E5CBA" w:rsidRDefault="0086296D" w:rsidP="0086296D">
      <w:pPr>
        <w:pStyle w:val="PL"/>
        <w:rPr>
          <w:lang w:val="en-US"/>
        </w:rPr>
      </w:pPr>
      <w:r w:rsidRPr="002E5CBA">
        <w:rPr>
          <w:lang w:val="en-US"/>
        </w:rPr>
        <w:t xml:space="preserve">        '200':</w:t>
      </w:r>
    </w:p>
    <w:p w14:paraId="32EA0596"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597" w14:textId="77777777" w:rsidR="0086296D" w:rsidRPr="002E5CBA" w:rsidRDefault="0086296D" w:rsidP="0086296D">
      <w:pPr>
        <w:pStyle w:val="PL"/>
        <w:rPr>
          <w:lang w:val="en-US"/>
        </w:rPr>
      </w:pPr>
      <w:r w:rsidRPr="002E5CBA">
        <w:rPr>
          <w:lang w:val="en-US"/>
        </w:rPr>
        <w:t xml:space="preserve">          content:</w:t>
      </w:r>
    </w:p>
    <w:p w14:paraId="32EA0598" w14:textId="79C4F1CD" w:rsidR="0086296D" w:rsidRPr="002E5CBA" w:rsidRDefault="0086296D" w:rsidP="0086296D">
      <w:pPr>
        <w:pStyle w:val="PL"/>
        <w:rPr>
          <w:lang w:val="en-US"/>
        </w:rPr>
      </w:pPr>
      <w:r w:rsidRPr="002E5CBA">
        <w:rPr>
          <w:lang w:val="en-US"/>
        </w:rPr>
        <w:t xml:space="preserve">            application/json: # message without binary body part</w:t>
      </w:r>
    </w:p>
    <w:p w14:paraId="32EA0599" w14:textId="77777777" w:rsidR="0086296D" w:rsidRPr="002E5CBA" w:rsidRDefault="0086296D" w:rsidP="0086296D">
      <w:pPr>
        <w:pStyle w:val="PL"/>
        <w:rPr>
          <w:lang w:val="en-US"/>
        </w:rPr>
      </w:pPr>
      <w:r w:rsidRPr="002E5CBA">
        <w:rPr>
          <w:lang w:val="en-US"/>
        </w:rPr>
        <w:t xml:space="preserve">              schema:</w:t>
      </w:r>
    </w:p>
    <w:p w14:paraId="32EA059A" w14:textId="77777777" w:rsidR="0086296D" w:rsidRPr="002E5CBA" w:rsidRDefault="0086296D" w:rsidP="0086296D">
      <w:pPr>
        <w:pStyle w:val="PL"/>
        <w:rPr>
          <w:lang w:val="en-US"/>
        </w:rPr>
      </w:pPr>
      <w:r w:rsidRPr="002E5CBA">
        <w:rPr>
          <w:lang w:val="en-US"/>
        </w:rPr>
        <w:t xml:space="preserve">                $ref: '#/components/schemas/HsmfUpdatedData'</w:t>
      </w:r>
    </w:p>
    <w:p w14:paraId="32EA059B" w14:textId="77777777" w:rsidR="0086296D" w:rsidRPr="002E5CBA" w:rsidRDefault="0086296D" w:rsidP="0086296D">
      <w:pPr>
        <w:pStyle w:val="PL"/>
        <w:rPr>
          <w:lang w:val="en-US"/>
        </w:rPr>
      </w:pPr>
      <w:r w:rsidRPr="002E5CBA">
        <w:rPr>
          <w:lang w:val="en-US"/>
        </w:rPr>
        <w:t xml:space="preserve">            multipart/related:  # message with binary body part(s)</w:t>
      </w:r>
    </w:p>
    <w:p w14:paraId="32EA059C" w14:textId="77777777" w:rsidR="0086296D" w:rsidRPr="002E5CBA" w:rsidRDefault="0086296D" w:rsidP="0086296D">
      <w:pPr>
        <w:pStyle w:val="PL"/>
        <w:rPr>
          <w:lang w:val="en-US"/>
        </w:rPr>
      </w:pPr>
      <w:r w:rsidRPr="002E5CBA">
        <w:rPr>
          <w:lang w:val="en-US"/>
        </w:rPr>
        <w:t xml:space="preserve">              schema:</w:t>
      </w:r>
    </w:p>
    <w:p w14:paraId="32EA059D" w14:textId="77777777" w:rsidR="0086296D" w:rsidRPr="002E5CBA" w:rsidRDefault="0086296D" w:rsidP="0086296D">
      <w:pPr>
        <w:pStyle w:val="PL"/>
        <w:rPr>
          <w:lang w:val="en-US"/>
        </w:rPr>
      </w:pPr>
      <w:r w:rsidRPr="002E5CBA">
        <w:rPr>
          <w:lang w:val="en-US"/>
        </w:rPr>
        <w:t xml:space="preserve">                type: object</w:t>
      </w:r>
    </w:p>
    <w:p w14:paraId="32EA059E" w14:textId="77777777" w:rsidR="0086296D" w:rsidRPr="002E5CBA" w:rsidRDefault="0086296D" w:rsidP="0086296D">
      <w:pPr>
        <w:pStyle w:val="PL"/>
        <w:rPr>
          <w:lang w:val="en-US"/>
        </w:rPr>
      </w:pPr>
      <w:r w:rsidRPr="002E5CBA">
        <w:rPr>
          <w:lang w:val="en-US"/>
        </w:rPr>
        <w:t xml:space="preserve">                properties: # Request parts</w:t>
      </w:r>
    </w:p>
    <w:p w14:paraId="32EA059F" w14:textId="77777777" w:rsidR="0086296D" w:rsidRPr="002E5CBA" w:rsidRDefault="0086296D" w:rsidP="0086296D">
      <w:pPr>
        <w:pStyle w:val="PL"/>
        <w:rPr>
          <w:lang w:val="en-US"/>
        </w:rPr>
      </w:pPr>
      <w:r w:rsidRPr="002E5CBA">
        <w:rPr>
          <w:lang w:val="en-US"/>
        </w:rPr>
        <w:t xml:space="preserve">                  jsonData:</w:t>
      </w:r>
    </w:p>
    <w:p w14:paraId="32EA05A0" w14:textId="77777777" w:rsidR="0086296D" w:rsidRPr="002E5CBA" w:rsidRDefault="0086296D" w:rsidP="0086296D">
      <w:pPr>
        <w:pStyle w:val="PL"/>
        <w:rPr>
          <w:lang w:val="en-US"/>
        </w:rPr>
      </w:pPr>
      <w:r w:rsidRPr="002E5CBA">
        <w:rPr>
          <w:lang w:val="en-US"/>
        </w:rPr>
        <w:t xml:space="preserve">                    $ref: '#/components/schemas/HsmfUpdatedData'</w:t>
      </w:r>
    </w:p>
    <w:p w14:paraId="32EA05A1" w14:textId="77777777" w:rsidR="0086296D" w:rsidRPr="002E5CBA" w:rsidRDefault="0086296D" w:rsidP="0086296D">
      <w:pPr>
        <w:pStyle w:val="PL"/>
        <w:rPr>
          <w:lang w:val="en-US"/>
        </w:rPr>
      </w:pPr>
      <w:r w:rsidRPr="002E5CBA">
        <w:rPr>
          <w:lang w:val="en-US"/>
        </w:rPr>
        <w:t xml:space="preserve">                  binaryDataN1SmInfoToUe:</w:t>
      </w:r>
    </w:p>
    <w:p w14:paraId="32EA05A2" w14:textId="77777777" w:rsidR="0086296D" w:rsidRPr="002E5CBA" w:rsidRDefault="0086296D" w:rsidP="0086296D">
      <w:pPr>
        <w:pStyle w:val="PL"/>
        <w:rPr>
          <w:lang w:val="en-US"/>
        </w:rPr>
      </w:pPr>
      <w:r w:rsidRPr="002E5CBA">
        <w:rPr>
          <w:lang w:val="en-US"/>
        </w:rPr>
        <w:t xml:space="preserve">                    type: string</w:t>
      </w:r>
    </w:p>
    <w:p w14:paraId="32EA05A3" w14:textId="77777777" w:rsidR="0086296D" w:rsidRPr="002E5CBA" w:rsidRDefault="0086296D" w:rsidP="0086296D">
      <w:pPr>
        <w:pStyle w:val="PL"/>
        <w:rPr>
          <w:lang w:val="en-US"/>
        </w:rPr>
      </w:pPr>
      <w:r w:rsidRPr="002E5CBA">
        <w:rPr>
          <w:lang w:val="en-US"/>
        </w:rPr>
        <w:t xml:space="preserve">                    format: binary</w:t>
      </w:r>
    </w:p>
    <w:p w14:paraId="32EA05A4" w14:textId="77777777" w:rsidR="0086296D" w:rsidRPr="002E5CBA" w:rsidRDefault="0086296D" w:rsidP="0086296D">
      <w:pPr>
        <w:pStyle w:val="PL"/>
        <w:rPr>
          <w:lang w:val="en-US"/>
        </w:rPr>
      </w:pPr>
      <w:r w:rsidRPr="002E5CBA">
        <w:rPr>
          <w:lang w:val="en-US"/>
        </w:rPr>
        <w:t xml:space="preserve">              encoding:</w:t>
      </w:r>
    </w:p>
    <w:p w14:paraId="32EA05A5" w14:textId="77777777" w:rsidR="0086296D" w:rsidRPr="002E5CBA" w:rsidRDefault="0086296D" w:rsidP="0086296D">
      <w:pPr>
        <w:pStyle w:val="PL"/>
        <w:rPr>
          <w:lang w:val="en-US"/>
        </w:rPr>
      </w:pPr>
      <w:r w:rsidRPr="002E5CBA">
        <w:rPr>
          <w:lang w:val="en-US"/>
        </w:rPr>
        <w:t xml:space="preserve">                jsonData:</w:t>
      </w:r>
    </w:p>
    <w:p w14:paraId="32EA05A6" w14:textId="77777777" w:rsidR="0086296D" w:rsidRPr="002E5CBA" w:rsidRDefault="0086296D" w:rsidP="0086296D">
      <w:pPr>
        <w:pStyle w:val="PL"/>
        <w:rPr>
          <w:lang w:val="en-US"/>
        </w:rPr>
      </w:pPr>
      <w:r w:rsidRPr="002E5CBA">
        <w:rPr>
          <w:lang w:val="en-US"/>
        </w:rPr>
        <w:t xml:space="preserve">                  contentType:  application/json</w:t>
      </w:r>
    </w:p>
    <w:p w14:paraId="32EA05A7" w14:textId="77777777" w:rsidR="0086296D" w:rsidRPr="002E5CBA" w:rsidRDefault="0086296D" w:rsidP="0086296D">
      <w:pPr>
        <w:pStyle w:val="PL"/>
        <w:rPr>
          <w:lang w:val="en-US"/>
        </w:rPr>
      </w:pPr>
      <w:r w:rsidRPr="002E5CBA">
        <w:rPr>
          <w:lang w:val="en-US"/>
        </w:rPr>
        <w:t xml:space="preserve">                binaryDataN1SmInfoToUe:</w:t>
      </w:r>
    </w:p>
    <w:p w14:paraId="32EA05A8" w14:textId="77777777" w:rsidR="0086296D" w:rsidRPr="002E5CBA" w:rsidRDefault="0086296D" w:rsidP="0086296D">
      <w:pPr>
        <w:pStyle w:val="PL"/>
        <w:rPr>
          <w:lang w:val="en-US"/>
        </w:rPr>
      </w:pPr>
      <w:r w:rsidRPr="002E5CBA">
        <w:rPr>
          <w:lang w:val="en-US"/>
        </w:rPr>
        <w:t xml:space="preserve">                  contentType:  application/vnd.3gpp.5gnas</w:t>
      </w:r>
    </w:p>
    <w:p w14:paraId="32EA05A9" w14:textId="77777777" w:rsidR="0086296D" w:rsidRPr="002E5CBA" w:rsidRDefault="0086296D" w:rsidP="0086296D">
      <w:pPr>
        <w:pStyle w:val="PL"/>
        <w:rPr>
          <w:lang w:val="en-US"/>
        </w:rPr>
      </w:pPr>
      <w:r w:rsidRPr="002E5CBA">
        <w:rPr>
          <w:lang w:val="en-US"/>
        </w:rPr>
        <w:t xml:space="preserve">                  headers:</w:t>
      </w:r>
    </w:p>
    <w:p w14:paraId="32EA05AA" w14:textId="77777777" w:rsidR="0086296D" w:rsidRPr="002E5CBA" w:rsidRDefault="0086296D" w:rsidP="0086296D">
      <w:pPr>
        <w:pStyle w:val="PL"/>
        <w:rPr>
          <w:lang w:val="en-US"/>
        </w:rPr>
      </w:pPr>
      <w:r w:rsidRPr="002E5CBA">
        <w:rPr>
          <w:lang w:val="en-US"/>
        </w:rPr>
        <w:t xml:space="preserve">                    Content-Id:</w:t>
      </w:r>
    </w:p>
    <w:p w14:paraId="32EA05AB" w14:textId="77777777" w:rsidR="0086296D" w:rsidRPr="002E5CBA" w:rsidRDefault="0086296D" w:rsidP="0086296D">
      <w:pPr>
        <w:pStyle w:val="PL"/>
        <w:rPr>
          <w:lang w:val="en-US"/>
        </w:rPr>
      </w:pPr>
      <w:r w:rsidRPr="002E5CBA">
        <w:rPr>
          <w:lang w:val="en-US"/>
        </w:rPr>
        <w:t xml:space="preserve">                      schema:</w:t>
      </w:r>
    </w:p>
    <w:p w14:paraId="32EA05AC" w14:textId="281506E4" w:rsidR="0086296D" w:rsidRPr="002E5CBA" w:rsidRDefault="0086296D" w:rsidP="0086296D">
      <w:pPr>
        <w:pStyle w:val="PL"/>
        <w:rPr>
          <w:lang w:val="en-US"/>
        </w:rPr>
      </w:pPr>
      <w:r w:rsidRPr="002E5CBA">
        <w:rPr>
          <w:lang w:val="en-US"/>
        </w:rPr>
        <w:t xml:space="preserve">                        type: string</w:t>
      </w:r>
    </w:p>
    <w:p w14:paraId="32EA05AD" w14:textId="77777777" w:rsidR="0086296D" w:rsidRPr="002E5CBA" w:rsidRDefault="0086296D" w:rsidP="0086296D">
      <w:pPr>
        <w:pStyle w:val="PL"/>
        <w:rPr>
          <w:lang w:val="en-US"/>
        </w:rPr>
      </w:pPr>
      <w:r w:rsidRPr="002E5CBA">
        <w:rPr>
          <w:lang w:val="en-US"/>
        </w:rPr>
        <w:t xml:space="preserve">        '204':</w:t>
      </w:r>
    </w:p>
    <w:p w14:paraId="32EA05AE"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AF"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B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1"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B2"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3"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B4"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5" w14:textId="4734979D" w:rsidR="004F1F0A" w:rsidRDefault="004F1F0A" w:rsidP="004F1F0A">
      <w:pPr>
        <w:pStyle w:val="PL"/>
        <w:rPr>
          <w:lang w:val="en-US"/>
        </w:rPr>
      </w:pPr>
      <w:r w:rsidRPr="002E5CBA">
        <w:rPr>
          <w:lang w:val="en-US"/>
        </w:rPr>
        <w:t xml:space="preserve">        </w:t>
      </w:r>
      <w:r>
        <w:rPr>
          <w:lang w:val="en-US"/>
        </w:rPr>
        <w:t>'411':</w:t>
      </w:r>
    </w:p>
    <w:p w14:paraId="32EA05B6"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B7" w14:textId="47A9355B" w:rsidR="004F1F0A" w:rsidRDefault="004F1F0A" w:rsidP="004F1F0A">
      <w:pPr>
        <w:pStyle w:val="PL"/>
        <w:rPr>
          <w:lang w:val="en-US"/>
        </w:rPr>
      </w:pPr>
      <w:r w:rsidRPr="002E5CBA">
        <w:rPr>
          <w:lang w:val="en-US"/>
        </w:rPr>
        <w:t xml:space="preserve">        </w:t>
      </w:r>
      <w:r>
        <w:rPr>
          <w:lang w:val="en-US"/>
        </w:rPr>
        <w:t>'413':</w:t>
      </w:r>
    </w:p>
    <w:p w14:paraId="32EA05B8"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B9" w14:textId="4170BD4C" w:rsidR="004F1F0A" w:rsidRDefault="004F1F0A" w:rsidP="004F1F0A">
      <w:pPr>
        <w:pStyle w:val="PL"/>
        <w:rPr>
          <w:lang w:val="en-US"/>
        </w:rPr>
      </w:pPr>
      <w:r w:rsidRPr="002E5CBA">
        <w:rPr>
          <w:lang w:val="en-US"/>
        </w:rPr>
        <w:t xml:space="preserve">        </w:t>
      </w:r>
      <w:r>
        <w:rPr>
          <w:lang w:val="en-US"/>
        </w:rPr>
        <w:t>'415':</w:t>
      </w:r>
    </w:p>
    <w:p w14:paraId="32EA05BA" w14:textId="05F8F33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18924D1" w14:textId="1D1AF343" w:rsidR="00141339" w:rsidRDefault="00141339" w:rsidP="00141339">
      <w:pPr>
        <w:pStyle w:val="PL"/>
        <w:rPr>
          <w:lang w:val="en-US"/>
        </w:rPr>
      </w:pPr>
      <w:r w:rsidRPr="002E5CBA">
        <w:rPr>
          <w:lang w:val="en-US"/>
        </w:rPr>
        <w:t xml:space="preserve">        </w:t>
      </w:r>
      <w:r>
        <w:rPr>
          <w:lang w:val="en-US"/>
        </w:rPr>
        <w:t>'429':</w:t>
      </w:r>
    </w:p>
    <w:p w14:paraId="3A973AA1" w14:textId="5DEF9FF5" w:rsidR="00141339" w:rsidRPr="002E5CBA" w:rsidRDefault="00141339"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BB"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BC"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F"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C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C1" w14:textId="77777777" w:rsidR="0086296D" w:rsidRDefault="0086296D" w:rsidP="0086296D">
      <w:pPr>
        <w:pStyle w:val="PL"/>
        <w:rPr>
          <w:lang w:val="en-US"/>
        </w:rPr>
      </w:pPr>
      <w:r w:rsidRPr="002E5CBA">
        <w:rPr>
          <w:lang w:val="en-US"/>
        </w:rPr>
        <w:t xml:space="preserve">        default:</w:t>
      </w:r>
    </w:p>
    <w:p w14:paraId="32EA05C2" w14:textId="77777777" w:rsidR="004F1F0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C3" w14:textId="77777777" w:rsidR="0086296D" w:rsidRPr="002E5CBA" w:rsidRDefault="0086296D" w:rsidP="0086296D">
      <w:pPr>
        <w:pStyle w:val="PL"/>
        <w:rPr>
          <w:lang w:val="en-US"/>
        </w:rPr>
      </w:pPr>
    </w:p>
    <w:p w14:paraId="32EA05C4" w14:textId="77777777" w:rsidR="0086296D" w:rsidRPr="002E5CBA" w:rsidRDefault="0086296D" w:rsidP="0086296D">
      <w:pPr>
        <w:pStyle w:val="PL"/>
        <w:rPr>
          <w:lang w:val="en-US"/>
        </w:rPr>
      </w:pPr>
      <w:r w:rsidRPr="002E5CBA">
        <w:rPr>
          <w:lang w:val="en-US"/>
        </w:rPr>
        <w:t xml:space="preserve">  /pdu-sessions/{pduSessionRef}/release:</w:t>
      </w:r>
    </w:p>
    <w:p w14:paraId="32EA05C5" w14:textId="77777777" w:rsidR="0086296D" w:rsidRPr="002E5CBA" w:rsidRDefault="0086296D" w:rsidP="0086296D">
      <w:pPr>
        <w:pStyle w:val="PL"/>
        <w:rPr>
          <w:lang w:val="en-US"/>
        </w:rPr>
      </w:pPr>
      <w:r w:rsidRPr="002E5CBA">
        <w:rPr>
          <w:lang w:val="en-US"/>
        </w:rPr>
        <w:t xml:space="preserve">    post:</w:t>
      </w:r>
    </w:p>
    <w:p w14:paraId="32EA05C6" w14:textId="49B624BB" w:rsidR="0086296D" w:rsidRPr="002E5CBA" w:rsidRDefault="0086296D" w:rsidP="0086296D">
      <w:pPr>
        <w:pStyle w:val="PL"/>
        <w:rPr>
          <w:lang w:val="en-US"/>
        </w:rPr>
      </w:pPr>
      <w:r w:rsidRPr="002E5CBA">
        <w:rPr>
          <w:lang w:val="en-US"/>
        </w:rPr>
        <w:t xml:space="preserve">      summary:  Release</w:t>
      </w:r>
    </w:p>
    <w:p w14:paraId="32EA05C7" w14:textId="77777777" w:rsidR="0086296D" w:rsidRPr="002E5CBA" w:rsidRDefault="0086296D" w:rsidP="0086296D">
      <w:pPr>
        <w:pStyle w:val="PL"/>
        <w:rPr>
          <w:lang w:val="en-US"/>
        </w:rPr>
      </w:pPr>
      <w:r w:rsidRPr="002E5CBA">
        <w:rPr>
          <w:lang w:val="en-US"/>
        </w:rPr>
        <w:t xml:space="preserve">      tags:</w:t>
      </w:r>
    </w:p>
    <w:p w14:paraId="32EA05C8" w14:textId="77777777" w:rsidR="0086296D" w:rsidRPr="002E5CBA" w:rsidRDefault="0086296D" w:rsidP="0086296D">
      <w:pPr>
        <w:pStyle w:val="PL"/>
        <w:rPr>
          <w:lang w:val="en-US"/>
        </w:rPr>
      </w:pPr>
      <w:r w:rsidRPr="002E5CBA">
        <w:rPr>
          <w:lang w:val="en-US"/>
        </w:rPr>
        <w:t xml:space="preserve">        - Individual PDU session (H-SMF)</w:t>
      </w:r>
    </w:p>
    <w:p w14:paraId="32EA05C9" w14:textId="77777777" w:rsidR="0086296D" w:rsidRPr="002E5CBA" w:rsidRDefault="0086296D" w:rsidP="0086296D">
      <w:pPr>
        <w:pStyle w:val="PL"/>
        <w:rPr>
          <w:lang w:val="en-US"/>
        </w:rPr>
      </w:pPr>
      <w:r w:rsidRPr="002E5CBA">
        <w:rPr>
          <w:lang w:val="en-US"/>
        </w:rPr>
        <w:t xml:space="preserve">      operationId: ReleasePduSession</w:t>
      </w:r>
    </w:p>
    <w:p w14:paraId="32EA05CA" w14:textId="77777777" w:rsidR="0086296D" w:rsidRPr="002E5CBA" w:rsidRDefault="0086296D" w:rsidP="0086296D">
      <w:pPr>
        <w:pStyle w:val="PL"/>
        <w:rPr>
          <w:lang w:val="en-US"/>
        </w:rPr>
      </w:pPr>
      <w:r w:rsidRPr="002E5CBA">
        <w:rPr>
          <w:lang w:val="en-US"/>
        </w:rPr>
        <w:t xml:space="preserve">      parameters:</w:t>
      </w:r>
    </w:p>
    <w:p w14:paraId="32EA05CB" w14:textId="77777777" w:rsidR="0086296D" w:rsidRPr="002E5CBA" w:rsidRDefault="0086296D" w:rsidP="0086296D">
      <w:pPr>
        <w:pStyle w:val="PL"/>
        <w:rPr>
          <w:lang w:val="en-US"/>
        </w:rPr>
      </w:pPr>
      <w:r w:rsidRPr="002E5CBA">
        <w:rPr>
          <w:lang w:val="en-US"/>
        </w:rPr>
        <w:t xml:space="preserve">        - name: pduSessionRef</w:t>
      </w:r>
    </w:p>
    <w:p w14:paraId="32EA05CC" w14:textId="77777777" w:rsidR="0086296D" w:rsidRPr="002E5CBA" w:rsidRDefault="0086296D" w:rsidP="0086296D">
      <w:pPr>
        <w:pStyle w:val="PL"/>
        <w:rPr>
          <w:lang w:val="en-US"/>
        </w:rPr>
      </w:pPr>
      <w:r w:rsidRPr="002E5CBA">
        <w:rPr>
          <w:lang w:val="en-US"/>
        </w:rPr>
        <w:t xml:space="preserve">          in: path</w:t>
      </w:r>
    </w:p>
    <w:p w14:paraId="32EA05CD" w14:textId="63EC1F78" w:rsidR="0086296D" w:rsidRPr="002E5CBA" w:rsidRDefault="0086296D" w:rsidP="0086296D">
      <w:pPr>
        <w:pStyle w:val="PL"/>
        <w:rPr>
          <w:lang w:val="en-US"/>
        </w:rPr>
      </w:pPr>
      <w:r w:rsidRPr="002E5CBA">
        <w:rPr>
          <w:lang w:val="en-US"/>
        </w:rPr>
        <w:t xml:space="preserve">          description:  PDU session reference</w:t>
      </w:r>
    </w:p>
    <w:p w14:paraId="32EA05CE" w14:textId="74802684" w:rsidR="0086296D" w:rsidRPr="002E5CBA" w:rsidRDefault="0086296D" w:rsidP="0086296D">
      <w:pPr>
        <w:pStyle w:val="PL"/>
        <w:rPr>
          <w:lang w:val="en-US"/>
        </w:rPr>
      </w:pPr>
      <w:r w:rsidRPr="002E5CBA">
        <w:rPr>
          <w:lang w:val="en-US"/>
        </w:rPr>
        <w:t xml:space="preserve">          required: true</w:t>
      </w:r>
    </w:p>
    <w:p w14:paraId="32EA05CF" w14:textId="77777777" w:rsidR="0086296D" w:rsidRPr="002E5CBA" w:rsidRDefault="0086296D" w:rsidP="0086296D">
      <w:pPr>
        <w:pStyle w:val="PL"/>
        <w:rPr>
          <w:lang w:val="en-US"/>
        </w:rPr>
      </w:pPr>
      <w:r w:rsidRPr="002E5CBA">
        <w:rPr>
          <w:lang w:val="en-US"/>
        </w:rPr>
        <w:t xml:space="preserve">          schema:</w:t>
      </w:r>
    </w:p>
    <w:p w14:paraId="32EA05D0" w14:textId="735293AE" w:rsidR="0086296D" w:rsidRPr="002E5CBA" w:rsidRDefault="0086296D" w:rsidP="0086296D">
      <w:pPr>
        <w:pStyle w:val="PL"/>
        <w:rPr>
          <w:lang w:val="en-US"/>
        </w:rPr>
      </w:pPr>
      <w:r w:rsidRPr="002E5CBA">
        <w:rPr>
          <w:lang w:val="en-US"/>
        </w:rPr>
        <w:t xml:space="preserve">            type: string</w:t>
      </w:r>
    </w:p>
    <w:p w14:paraId="32EA05D1" w14:textId="77777777" w:rsidR="0086296D" w:rsidRPr="002E5CBA" w:rsidRDefault="0086296D" w:rsidP="0086296D">
      <w:pPr>
        <w:pStyle w:val="PL"/>
        <w:rPr>
          <w:lang w:val="en-US"/>
        </w:rPr>
      </w:pPr>
      <w:r w:rsidRPr="002E5CBA">
        <w:rPr>
          <w:lang w:val="en-US"/>
        </w:rPr>
        <w:t xml:space="preserve">      requestBody:</w:t>
      </w:r>
    </w:p>
    <w:p w14:paraId="32EA05D2" w14:textId="77777777" w:rsidR="0086296D" w:rsidRPr="002E5CBA" w:rsidRDefault="0086296D" w:rsidP="0086296D">
      <w:pPr>
        <w:pStyle w:val="PL"/>
        <w:rPr>
          <w:lang w:val="en-US"/>
        </w:rPr>
      </w:pPr>
      <w:r w:rsidRPr="002E5CBA">
        <w:rPr>
          <w:lang w:val="en-US"/>
        </w:rPr>
        <w:t xml:space="preserve">        description: representation of the data to be sent to H-SMF when releasing the PDU session</w:t>
      </w:r>
    </w:p>
    <w:p w14:paraId="32EA05D3" w14:textId="77777777" w:rsidR="0086296D" w:rsidRPr="002E5CBA" w:rsidRDefault="0086296D" w:rsidP="0086296D">
      <w:pPr>
        <w:pStyle w:val="PL"/>
        <w:rPr>
          <w:lang w:val="en-US"/>
        </w:rPr>
      </w:pPr>
      <w:r w:rsidRPr="002E5CBA">
        <w:rPr>
          <w:lang w:val="en-US"/>
        </w:rPr>
        <w:t xml:space="preserve">        required: false</w:t>
      </w:r>
    </w:p>
    <w:p w14:paraId="32EA05D4" w14:textId="77777777" w:rsidR="0086296D" w:rsidRPr="002E5CBA" w:rsidRDefault="0086296D" w:rsidP="0086296D">
      <w:pPr>
        <w:pStyle w:val="PL"/>
        <w:rPr>
          <w:lang w:val="en-US"/>
        </w:rPr>
      </w:pPr>
      <w:r w:rsidRPr="002E5CBA">
        <w:rPr>
          <w:lang w:val="en-US"/>
        </w:rPr>
        <w:t xml:space="preserve">        content:</w:t>
      </w:r>
    </w:p>
    <w:p w14:paraId="32EA05D5" w14:textId="77777777" w:rsidR="0086296D" w:rsidRPr="002E5CBA" w:rsidRDefault="0086296D" w:rsidP="0086296D">
      <w:pPr>
        <w:pStyle w:val="PL"/>
        <w:rPr>
          <w:lang w:val="en-US"/>
        </w:rPr>
      </w:pPr>
      <w:r w:rsidRPr="002E5CBA">
        <w:rPr>
          <w:lang w:val="en-US"/>
        </w:rPr>
        <w:t xml:space="preserve">          application/json:</w:t>
      </w:r>
    </w:p>
    <w:p w14:paraId="32EA05D6" w14:textId="77777777" w:rsidR="0086296D" w:rsidRPr="002E5CBA" w:rsidRDefault="0086296D" w:rsidP="0086296D">
      <w:pPr>
        <w:pStyle w:val="PL"/>
        <w:rPr>
          <w:lang w:val="en-US"/>
        </w:rPr>
      </w:pPr>
      <w:r w:rsidRPr="002E5CBA">
        <w:rPr>
          <w:lang w:val="en-US"/>
        </w:rPr>
        <w:t xml:space="preserve">            schema:</w:t>
      </w:r>
    </w:p>
    <w:p w14:paraId="32EA05D7" w14:textId="77777777" w:rsidR="0086296D" w:rsidRPr="002E5CBA" w:rsidRDefault="0086296D" w:rsidP="0086296D">
      <w:pPr>
        <w:pStyle w:val="PL"/>
        <w:rPr>
          <w:lang w:val="en-US"/>
        </w:rPr>
      </w:pPr>
      <w:r w:rsidRPr="002E5CBA">
        <w:rPr>
          <w:lang w:val="en-US"/>
        </w:rPr>
        <w:t xml:space="preserve">              $ref: '#/components/schemas/ReleaseData'</w:t>
      </w:r>
    </w:p>
    <w:p w14:paraId="32EA05D8" w14:textId="77777777" w:rsidR="0086296D" w:rsidRPr="002E5CBA" w:rsidRDefault="0086296D" w:rsidP="0086296D">
      <w:pPr>
        <w:pStyle w:val="PL"/>
        <w:rPr>
          <w:lang w:val="en-US"/>
        </w:rPr>
      </w:pPr>
      <w:r w:rsidRPr="002E5CBA">
        <w:rPr>
          <w:lang w:val="en-US"/>
        </w:rPr>
        <w:t xml:space="preserve">      responses:</w:t>
      </w:r>
    </w:p>
    <w:p w14:paraId="32EA05D9" w14:textId="77777777" w:rsidR="0086296D" w:rsidRPr="002E5CBA" w:rsidRDefault="0086296D" w:rsidP="0086296D">
      <w:pPr>
        <w:pStyle w:val="PL"/>
        <w:rPr>
          <w:lang w:val="en-US"/>
        </w:rPr>
      </w:pPr>
      <w:r w:rsidRPr="002E5CBA">
        <w:rPr>
          <w:lang w:val="en-US"/>
        </w:rPr>
        <w:t xml:space="preserve">        '204':</w:t>
      </w:r>
    </w:p>
    <w:p w14:paraId="32EA05DA" w14:textId="77777777" w:rsidR="0086296D" w:rsidRDefault="0086296D" w:rsidP="0086296D">
      <w:pPr>
        <w:pStyle w:val="PL"/>
        <w:rPr>
          <w:lang w:val="en-US"/>
        </w:rPr>
      </w:pPr>
      <w:r w:rsidRPr="002E5CBA">
        <w:rPr>
          <w:lang w:val="en-US"/>
        </w:rPr>
        <w:t xml:space="preserve">          description: successful </w:t>
      </w:r>
      <w:r>
        <w:rPr>
          <w:lang w:val="en-US"/>
        </w:rPr>
        <w:t>release of a PDU session</w:t>
      </w:r>
    </w:p>
    <w:p w14:paraId="32EA05DB"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DC"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32EA05DD" w14:textId="77777777" w:rsidR="0086296D" w:rsidRPr="001F14B1" w:rsidRDefault="0086296D" w:rsidP="0086296D">
      <w:pPr>
        <w:pStyle w:val="PL"/>
        <w:rPr>
          <w:lang w:val="en-US"/>
        </w:rPr>
      </w:pPr>
      <w:r w:rsidRPr="002E5CBA">
        <w:rPr>
          <w:lang w:val="en-US"/>
        </w:rPr>
        <w:lastRenderedPageBreak/>
        <w:t xml:space="preserve">        '</w:t>
      </w:r>
      <w:r>
        <w:rPr>
          <w:lang w:val="en-US"/>
        </w:rPr>
        <w:t>403</w:t>
      </w:r>
      <w:r w:rsidRPr="002E5CBA">
        <w:rPr>
          <w:lang w:val="en-US"/>
        </w:rPr>
        <w:t>':</w:t>
      </w:r>
    </w:p>
    <w:p w14:paraId="32EA05DE"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32EA05DF" w14:textId="77777777" w:rsidR="0086296D" w:rsidRPr="00D82896" w:rsidRDefault="0086296D" w:rsidP="0086296D">
      <w:pPr>
        <w:pStyle w:val="PL"/>
        <w:rPr>
          <w:lang w:val="en-US"/>
        </w:rPr>
      </w:pPr>
      <w:r w:rsidRPr="002E5CBA">
        <w:rPr>
          <w:lang w:val="en-US"/>
        </w:rPr>
        <w:t xml:space="preserve">        '</w:t>
      </w:r>
      <w:r>
        <w:rPr>
          <w:lang w:val="en-US"/>
        </w:rPr>
        <w:t>40</w:t>
      </w:r>
      <w:r w:rsidRPr="002E5CBA">
        <w:rPr>
          <w:lang w:val="en-US"/>
        </w:rPr>
        <w:t>4':</w:t>
      </w:r>
    </w:p>
    <w:p w14:paraId="32EA05E0"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32EA05E1" w14:textId="77777777" w:rsidR="00EB5414" w:rsidRDefault="00EB5414" w:rsidP="0086296D">
      <w:pPr>
        <w:pStyle w:val="PL"/>
        <w:rPr>
          <w:lang w:val="en-US"/>
        </w:rPr>
      </w:pPr>
      <w:r w:rsidRPr="002E5CBA">
        <w:rPr>
          <w:lang w:val="en-US"/>
        </w:rPr>
        <w:t xml:space="preserve">        '</w:t>
      </w:r>
      <w:r>
        <w:rPr>
          <w:lang w:val="en-US"/>
        </w:rPr>
        <w:t>411</w:t>
      </w:r>
      <w:r w:rsidRPr="002E5CBA">
        <w:rPr>
          <w:lang w:val="en-US"/>
        </w:rPr>
        <w:t>':</w:t>
      </w:r>
    </w:p>
    <w:p w14:paraId="32EA05E2"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E3" w14:textId="77777777" w:rsidR="004F1F0A" w:rsidRPr="00D82896" w:rsidRDefault="004F1F0A" w:rsidP="004F1F0A">
      <w:pPr>
        <w:pStyle w:val="PL"/>
        <w:rPr>
          <w:lang w:val="en-US"/>
        </w:rPr>
      </w:pPr>
      <w:r w:rsidRPr="002E5CBA">
        <w:rPr>
          <w:lang w:val="en-US"/>
        </w:rPr>
        <w:t xml:space="preserve">        '</w:t>
      </w:r>
      <w:r>
        <w:rPr>
          <w:lang w:val="en-US"/>
        </w:rPr>
        <w:t>413</w:t>
      </w:r>
      <w:r w:rsidRPr="002E5CBA">
        <w:rPr>
          <w:lang w:val="en-US"/>
        </w:rPr>
        <w:t>':</w:t>
      </w:r>
    </w:p>
    <w:p w14:paraId="32EA05E4"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E5" w14:textId="77777777" w:rsidR="004F1F0A" w:rsidRPr="00D82896" w:rsidRDefault="004F1F0A" w:rsidP="004F1F0A">
      <w:pPr>
        <w:pStyle w:val="PL"/>
        <w:rPr>
          <w:lang w:val="en-US"/>
        </w:rPr>
      </w:pPr>
      <w:r w:rsidRPr="002E5CBA">
        <w:rPr>
          <w:lang w:val="en-US"/>
        </w:rPr>
        <w:t xml:space="preserve">        '</w:t>
      </w:r>
      <w:r>
        <w:rPr>
          <w:lang w:val="en-US"/>
        </w:rPr>
        <w:t>415</w:t>
      </w:r>
      <w:r w:rsidRPr="002E5CBA">
        <w:rPr>
          <w:lang w:val="en-US"/>
        </w:rPr>
        <w:t>':</w:t>
      </w:r>
    </w:p>
    <w:p w14:paraId="32EA05E6" w14:textId="7F5ACDF4" w:rsidR="004F1F0A" w:rsidRDefault="004F1F0A"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5437B5"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599BFCE1" w14:textId="3626EBE7" w:rsidR="00141339" w:rsidRDefault="00141339"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E7"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5E8" w14:textId="77777777" w:rsidR="0086296D" w:rsidRDefault="0086296D" w:rsidP="0086296D">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32EA05EB"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5EC" w14:textId="77777777" w:rsidR="0086296D" w:rsidRPr="002E5CBA" w:rsidRDefault="0086296D" w:rsidP="0086296D">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EA05ED" w14:textId="77777777" w:rsidR="0086296D" w:rsidRDefault="0086296D" w:rsidP="0086296D">
      <w:pPr>
        <w:pStyle w:val="PL"/>
        <w:rPr>
          <w:lang w:val="en-US"/>
        </w:rPr>
      </w:pPr>
      <w:r w:rsidRPr="002E5CBA">
        <w:rPr>
          <w:lang w:val="en-US"/>
        </w:rPr>
        <w:t xml:space="preserve">        default:</w:t>
      </w:r>
    </w:p>
    <w:p w14:paraId="32EA05EE" w14:textId="77777777" w:rsidR="004F1F0A" w:rsidRPr="002E5CB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EF" w14:textId="6BABF3D8" w:rsidR="0086296D" w:rsidRPr="002E5CBA" w:rsidRDefault="0086296D" w:rsidP="0086296D">
      <w:pPr>
        <w:pStyle w:val="PL"/>
        <w:rPr>
          <w:lang w:val="en-US"/>
        </w:rPr>
      </w:pPr>
    </w:p>
    <w:p w14:paraId="32EA05F0" w14:textId="77777777" w:rsidR="0086296D" w:rsidRPr="002E5CBA" w:rsidRDefault="0086296D" w:rsidP="0086296D">
      <w:pPr>
        <w:pStyle w:val="PL"/>
        <w:rPr>
          <w:lang w:val="en-US"/>
        </w:rPr>
      </w:pPr>
      <w:r w:rsidRPr="002E5CBA">
        <w:rPr>
          <w:lang w:val="en-US"/>
        </w:rPr>
        <w:t>components:</w:t>
      </w:r>
    </w:p>
    <w:p w14:paraId="32EA05F1" w14:textId="77777777" w:rsidR="0086296D" w:rsidRPr="00082B3E" w:rsidRDefault="0086296D" w:rsidP="0086296D">
      <w:pPr>
        <w:pStyle w:val="PL"/>
        <w:rPr>
          <w:lang w:val="en-US"/>
        </w:rPr>
      </w:pPr>
      <w:r w:rsidRPr="00082B3E">
        <w:rPr>
          <w:lang w:val="en-US"/>
        </w:rPr>
        <w:t xml:space="preserve">  securitySchemes:</w:t>
      </w:r>
    </w:p>
    <w:p w14:paraId="32EA05F2" w14:textId="77777777" w:rsidR="0086296D" w:rsidRPr="00082B3E" w:rsidRDefault="0086296D" w:rsidP="0086296D">
      <w:pPr>
        <w:pStyle w:val="PL"/>
        <w:rPr>
          <w:lang w:val="en-US"/>
        </w:rPr>
      </w:pPr>
      <w:r w:rsidRPr="00082B3E">
        <w:rPr>
          <w:lang w:val="en-US"/>
        </w:rPr>
        <w:t xml:space="preserve">    oAuth2ClientCredentials:</w:t>
      </w:r>
    </w:p>
    <w:p w14:paraId="32EA05F3" w14:textId="77777777" w:rsidR="0086296D" w:rsidRPr="00082B3E" w:rsidRDefault="0086296D" w:rsidP="0086296D">
      <w:pPr>
        <w:pStyle w:val="PL"/>
        <w:rPr>
          <w:lang w:val="en-US"/>
        </w:rPr>
      </w:pPr>
      <w:r w:rsidRPr="00082B3E">
        <w:rPr>
          <w:lang w:val="en-US"/>
        </w:rPr>
        <w:t xml:space="preserve">      type: oauth2</w:t>
      </w:r>
    </w:p>
    <w:p w14:paraId="32EA05F4" w14:textId="735213B4" w:rsidR="0086296D" w:rsidRPr="00082B3E" w:rsidRDefault="0086296D" w:rsidP="0086296D">
      <w:pPr>
        <w:pStyle w:val="PL"/>
        <w:rPr>
          <w:lang w:val="en-US"/>
        </w:rPr>
      </w:pPr>
      <w:r w:rsidRPr="00082B3E">
        <w:rPr>
          <w:lang w:val="en-US"/>
        </w:rPr>
        <w:t xml:space="preserve">      flows:</w:t>
      </w:r>
    </w:p>
    <w:p w14:paraId="32EA05F5" w14:textId="2ECAC758" w:rsidR="0086296D" w:rsidRPr="00082B3E" w:rsidRDefault="0086296D" w:rsidP="0086296D">
      <w:pPr>
        <w:pStyle w:val="PL"/>
        <w:rPr>
          <w:lang w:val="en-US"/>
        </w:rPr>
      </w:pPr>
      <w:r w:rsidRPr="00082B3E">
        <w:rPr>
          <w:lang w:val="en-US"/>
        </w:rPr>
        <w:t xml:space="preserve">        clientCredentials:</w:t>
      </w:r>
    </w:p>
    <w:p w14:paraId="32EA05F6" w14:textId="77777777" w:rsidR="0086296D" w:rsidRPr="00082B3E" w:rsidRDefault="0086296D" w:rsidP="0086296D">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32EA05F7" w14:textId="700A17D3" w:rsidR="0086296D" w:rsidRDefault="0086296D" w:rsidP="0086296D">
      <w:pPr>
        <w:pStyle w:val="PL"/>
        <w:rPr>
          <w:lang w:val="en-US"/>
        </w:rPr>
      </w:pPr>
      <w:r w:rsidRPr="00082B3E">
        <w:rPr>
          <w:lang w:val="en-US"/>
        </w:rPr>
        <w:t xml:space="preserve">          scopes:</w:t>
      </w:r>
    </w:p>
    <w:p w14:paraId="55C92C72" w14:textId="65D6ADDA" w:rsidR="00601A06" w:rsidRPr="00BF6487" w:rsidRDefault="00601A06" w:rsidP="0086296D">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32EA05F8" w14:textId="77777777" w:rsidR="0086296D" w:rsidRDefault="0086296D" w:rsidP="0086296D">
      <w:pPr>
        <w:pStyle w:val="PL"/>
        <w:rPr>
          <w:lang w:val="en-US"/>
        </w:rPr>
      </w:pPr>
    </w:p>
    <w:p w14:paraId="32EA05F9" w14:textId="77777777" w:rsidR="0086296D" w:rsidRPr="002E5CBA" w:rsidRDefault="0086296D" w:rsidP="0086296D">
      <w:pPr>
        <w:pStyle w:val="PL"/>
        <w:rPr>
          <w:lang w:val="en-US"/>
        </w:rPr>
      </w:pPr>
      <w:r w:rsidRPr="002E5CBA">
        <w:rPr>
          <w:lang w:val="en-US"/>
        </w:rPr>
        <w:t xml:space="preserve">  schemas:</w:t>
      </w:r>
    </w:p>
    <w:p w14:paraId="32EA05FA" w14:textId="77777777" w:rsidR="0086296D" w:rsidRPr="002E5CBA" w:rsidRDefault="0086296D" w:rsidP="0086296D">
      <w:pPr>
        <w:pStyle w:val="PL"/>
        <w:rPr>
          <w:lang w:val="en-US"/>
        </w:rPr>
      </w:pPr>
      <w:r w:rsidRPr="002E5CBA">
        <w:rPr>
          <w:lang w:val="en-US"/>
        </w:rPr>
        <w:t>#</w:t>
      </w:r>
    </w:p>
    <w:p w14:paraId="32EA05FB" w14:textId="77777777" w:rsidR="0086296D" w:rsidRPr="002E5CBA" w:rsidRDefault="0086296D" w:rsidP="0086296D">
      <w:pPr>
        <w:pStyle w:val="PL"/>
        <w:rPr>
          <w:lang w:val="en-US"/>
        </w:rPr>
      </w:pPr>
      <w:r w:rsidRPr="002E5CBA">
        <w:rPr>
          <w:lang w:val="en-US"/>
        </w:rPr>
        <w:t># STRUCTURED DATA TYPES</w:t>
      </w:r>
    </w:p>
    <w:p w14:paraId="32EA05FC" w14:textId="77777777" w:rsidR="0086296D" w:rsidRPr="002E5CBA" w:rsidRDefault="0086296D" w:rsidP="0086296D">
      <w:pPr>
        <w:pStyle w:val="PL"/>
        <w:rPr>
          <w:lang w:val="en-US"/>
        </w:rPr>
      </w:pPr>
      <w:r w:rsidRPr="002E5CBA">
        <w:rPr>
          <w:lang w:val="en-US"/>
        </w:rPr>
        <w:t>#</w:t>
      </w:r>
    </w:p>
    <w:p w14:paraId="32EA05FD" w14:textId="77777777" w:rsidR="0086296D" w:rsidRPr="002E5CBA" w:rsidRDefault="0086296D" w:rsidP="0086296D">
      <w:pPr>
        <w:pStyle w:val="PL"/>
        <w:rPr>
          <w:lang w:val="en-US"/>
        </w:rPr>
      </w:pPr>
      <w:r w:rsidRPr="002E5CBA">
        <w:rPr>
          <w:lang w:val="en-US"/>
        </w:rPr>
        <w:t xml:space="preserve">    SmContextCreateData:</w:t>
      </w:r>
    </w:p>
    <w:p w14:paraId="32EA05FE" w14:textId="77777777" w:rsidR="0086296D" w:rsidRPr="002E5CBA" w:rsidRDefault="0086296D" w:rsidP="0086296D">
      <w:pPr>
        <w:pStyle w:val="PL"/>
        <w:rPr>
          <w:lang w:val="en-US"/>
        </w:rPr>
      </w:pPr>
      <w:r w:rsidRPr="002E5CBA">
        <w:rPr>
          <w:lang w:val="en-US"/>
        </w:rPr>
        <w:t xml:space="preserve">      type: object</w:t>
      </w:r>
    </w:p>
    <w:p w14:paraId="32EA05FF" w14:textId="77777777" w:rsidR="0086296D" w:rsidRPr="002E5CBA" w:rsidRDefault="0086296D" w:rsidP="0086296D">
      <w:pPr>
        <w:pStyle w:val="PL"/>
        <w:rPr>
          <w:lang w:val="en-US"/>
        </w:rPr>
      </w:pPr>
      <w:r w:rsidRPr="002E5CBA">
        <w:rPr>
          <w:lang w:val="en-US"/>
        </w:rPr>
        <w:t xml:space="preserve">      properties:</w:t>
      </w:r>
    </w:p>
    <w:p w14:paraId="32EA0600" w14:textId="77777777" w:rsidR="0086296D" w:rsidRPr="002E5CBA" w:rsidRDefault="0086296D" w:rsidP="0086296D">
      <w:pPr>
        <w:pStyle w:val="PL"/>
        <w:rPr>
          <w:lang w:val="en-US"/>
        </w:rPr>
      </w:pPr>
      <w:r w:rsidRPr="002E5CBA">
        <w:rPr>
          <w:lang w:val="en-US"/>
        </w:rPr>
        <w:t xml:space="preserve">        supi:</w:t>
      </w:r>
    </w:p>
    <w:p w14:paraId="32EA0601" w14:textId="77777777" w:rsidR="0086296D" w:rsidRPr="002E5CBA" w:rsidRDefault="0086296D" w:rsidP="0086296D">
      <w:pPr>
        <w:pStyle w:val="PL"/>
        <w:rPr>
          <w:lang w:val="en-US"/>
        </w:rPr>
      </w:pPr>
      <w:r w:rsidRPr="002E5CBA">
        <w:rPr>
          <w:lang w:val="en-US"/>
        </w:rPr>
        <w:t xml:space="preserve">          $ref: 'TS29571_CommonData.yaml#/components/schemas/Supi'</w:t>
      </w:r>
    </w:p>
    <w:p w14:paraId="32EA0602" w14:textId="77777777" w:rsidR="0086296D" w:rsidRPr="002E5CBA" w:rsidRDefault="0086296D" w:rsidP="0086296D">
      <w:pPr>
        <w:pStyle w:val="PL"/>
        <w:rPr>
          <w:lang w:val="en-US"/>
        </w:rPr>
      </w:pPr>
      <w:r w:rsidRPr="002E5CBA">
        <w:rPr>
          <w:lang w:val="en-US"/>
        </w:rPr>
        <w:t xml:space="preserve">        unauthenticatedSupi:</w:t>
      </w:r>
    </w:p>
    <w:p w14:paraId="32EA0603" w14:textId="77777777" w:rsidR="0086296D" w:rsidRPr="002E5CBA" w:rsidRDefault="0086296D" w:rsidP="0086296D">
      <w:pPr>
        <w:pStyle w:val="PL"/>
        <w:rPr>
          <w:lang w:val="en-US"/>
        </w:rPr>
      </w:pPr>
      <w:r w:rsidRPr="002E5CBA">
        <w:rPr>
          <w:lang w:val="en-US"/>
        </w:rPr>
        <w:t xml:space="preserve">          type: boolean</w:t>
      </w:r>
    </w:p>
    <w:p w14:paraId="32EA0604" w14:textId="77777777" w:rsidR="0086296D" w:rsidRPr="002E5CBA" w:rsidRDefault="0086296D" w:rsidP="0086296D">
      <w:pPr>
        <w:pStyle w:val="PL"/>
        <w:rPr>
          <w:lang w:val="en-US"/>
        </w:rPr>
      </w:pPr>
      <w:r w:rsidRPr="002E5CBA">
        <w:rPr>
          <w:lang w:val="en-US"/>
        </w:rPr>
        <w:t xml:space="preserve">          default:  false</w:t>
      </w:r>
    </w:p>
    <w:p w14:paraId="32EA0605" w14:textId="77777777" w:rsidR="0086296D" w:rsidRPr="002E5CBA" w:rsidRDefault="0086296D" w:rsidP="0086296D">
      <w:pPr>
        <w:pStyle w:val="PL"/>
        <w:rPr>
          <w:lang w:val="en-US"/>
        </w:rPr>
      </w:pPr>
      <w:r w:rsidRPr="002E5CBA">
        <w:rPr>
          <w:lang w:val="en-US"/>
        </w:rPr>
        <w:t xml:space="preserve">        pei:</w:t>
      </w:r>
    </w:p>
    <w:p w14:paraId="32EA0606" w14:textId="77777777" w:rsidR="0086296D" w:rsidRPr="002E5CBA" w:rsidRDefault="0086296D" w:rsidP="0086296D">
      <w:pPr>
        <w:pStyle w:val="PL"/>
        <w:rPr>
          <w:lang w:val="en-US"/>
        </w:rPr>
      </w:pPr>
      <w:r w:rsidRPr="002E5CBA">
        <w:rPr>
          <w:lang w:val="en-US"/>
        </w:rPr>
        <w:t xml:space="preserve">          $ref: 'TS29571_CommonData.yaml#/components/schemas/Pei'</w:t>
      </w:r>
    </w:p>
    <w:p w14:paraId="32EA0607" w14:textId="77777777" w:rsidR="0086296D" w:rsidRPr="002E5CBA" w:rsidRDefault="0086296D" w:rsidP="0086296D">
      <w:pPr>
        <w:pStyle w:val="PL"/>
        <w:rPr>
          <w:lang w:val="en-US"/>
        </w:rPr>
      </w:pPr>
      <w:r w:rsidRPr="002E5CBA">
        <w:rPr>
          <w:lang w:val="en-US"/>
        </w:rPr>
        <w:t xml:space="preserve">        gpsi:</w:t>
      </w:r>
    </w:p>
    <w:p w14:paraId="32EA0608" w14:textId="77777777" w:rsidR="0086296D" w:rsidRPr="002E5CBA" w:rsidRDefault="0086296D" w:rsidP="0086296D">
      <w:pPr>
        <w:pStyle w:val="PL"/>
        <w:rPr>
          <w:lang w:val="en-US"/>
        </w:rPr>
      </w:pPr>
      <w:r w:rsidRPr="002E5CBA">
        <w:rPr>
          <w:lang w:val="en-US"/>
        </w:rPr>
        <w:t xml:space="preserve">          $ref: 'TS29571_CommonData.yaml#/components/schemas/Gpsi'</w:t>
      </w:r>
    </w:p>
    <w:p w14:paraId="32EA0609" w14:textId="77777777" w:rsidR="0086296D" w:rsidRPr="002E5CBA" w:rsidRDefault="0086296D" w:rsidP="0086296D">
      <w:pPr>
        <w:pStyle w:val="PL"/>
        <w:rPr>
          <w:lang w:val="en-US"/>
        </w:rPr>
      </w:pPr>
      <w:r w:rsidRPr="002E5CBA">
        <w:rPr>
          <w:lang w:val="en-US"/>
        </w:rPr>
        <w:t xml:space="preserve">        pduSessionId:</w:t>
      </w:r>
    </w:p>
    <w:p w14:paraId="32EA060A"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0B" w14:textId="77777777" w:rsidR="0086296D" w:rsidRPr="002E5CBA" w:rsidRDefault="0086296D" w:rsidP="0086296D">
      <w:pPr>
        <w:pStyle w:val="PL"/>
        <w:rPr>
          <w:lang w:val="en-US"/>
        </w:rPr>
      </w:pPr>
      <w:r w:rsidRPr="002E5CBA">
        <w:rPr>
          <w:lang w:val="en-US"/>
        </w:rPr>
        <w:t xml:space="preserve">        dnn:</w:t>
      </w:r>
    </w:p>
    <w:p w14:paraId="32EA060C" w14:textId="77777777" w:rsidR="0086296D" w:rsidRPr="002E5CBA" w:rsidRDefault="0086296D" w:rsidP="0086296D">
      <w:pPr>
        <w:pStyle w:val="PL"/>
        <w:rPr>
          <w:lang w:val="en-US"/>
        </w:rPr>
      </w:pPr>
      <w:r w:rsidRPr="002E5CBA">
        <w:rPr>
          <w:lang w:val="en-US"/>
        </w:rPr>
        <w:t xml:space="preserve">          $ref: 'TS29571_CommonData.yaml#/components/schemas/Dnn'</w:t>
      </w:r>
    </w:p>
    <w:p w14:paraId="32EA060D" w14:textId="77777777" w:rsidR="0086296D" w:rsidRPr="002E5CBA" w:rsidRDefault="0086296D" w:rsidP="0086296D">
      <w:pPr>
        <w:pStyle w:val="PL"/>
        <w:rPr>
          <w:lang w:val="en-US"/>
        </w:rPr>
      </w:pPr>
      <w:r w:rsidRPr="002E5CBA">
        <w:rPr>
          <w:lang w:val="en-US"/>
        </w:rPr>
        <w:t xml:space="preserve">        sNssai:</w:t>
      </w:r>
    </w:p>
    <w:p w14:paraId="32EA060E" w14:textId="77777777" w:rsidR="0086296D" w:rsidRPr="002E5CBA" w:rsidRDefault="0086296D" w:rsidP="0086296D">
      <w:pPr>
        <w:pStyle w:val="PL"/>
        <w:rPr>
          <w:lang w:val="en-US"/>
        </w:rPr>
      </w:pPr>
      <w:r w:rsidRPr="002E5CBA">
        <w:rPr>
          <w:lang w:val="en-US"/>
        </w:rPr>
        <w:t xml:space="preserve">          $ref: 'TS29571_CommonData.yaml#/components/schemas/Snssai'</w:t>
      </w:r>
    </w:p>
    <w:p w14:paraId="32EA060F" w14:textId="77777777" w:rsidR="0086296D" w:rsidRPr="002E5CBA" w:rsidRDefault="0086296D" w:rsidP="0086296D">
      <w:pPr>
        <w:pStyle w:val="PL"/>
        <w:rPr>
          <w:lang w:val="en-US"/>
        </w:rPr>
      </w:pPr>
      <w:r w:rsidRPr="002E5CBA">
        <w:rPr>
          <w:lang w:val="en-US"/>
        </w:rPr>
        <w:t xml:space="preserve">        hplmnSnssai:</w:t>
      </w:r>
    </w:p>
    <w:p w14:paraId="32EA0610" w14:textId="77777777" w:rsidR="0086296D" w:rsidRPr="002E5CBA" w:rsidRDefault="0086296D" w:rsidP="0086296D">
      <w:pPr>
        <w:pStyle w:val="PL"/>
        <w:rPr>
          <w:lang w:val="en-US"/>
        </w:rPr>
      </w:pPr>
      <w:r w:rsidRPr="002E5CBA">
        <w:rPr>
          <w:lang w:val="en-US"/>
        </w:rPr>
        <w:t xml:space="preserve">          $ref: 'TS29571_CommonData.yaml#/components/schemas/Snssai'</w:t>
      </w:r>
    </w:p>
    <w:p w14:paraId="32EA0611"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12"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13"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14"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15" w14:textId="77777777" w:rsidR="008D1CA3" w:rsidRPr="002E5CBA" w:rsidRDefault="008D1CA3" w:rsidP="008D1CA3">
      <w:pPr>
        <w:pStyle w:val="PL"/>
        <w:rPr>
          <w:lang w:val="en-US"/>
        </w:rPr>
      </w:pPr>
      <w:r w:rsidRPr="002E5CBA">
        <w:rPr>
          <w:lang w:val="en-US"/>
        </w:rPr>
        <w:t xml:space="preserve">        </w:t>
      </w:r>
      <w:r>
        <w:rPr>
          <w:lang w:val="en-US"/>
        </w:rPr>
        <w:t>serviceName</w:t>
      </w:r>
      <w:r w:rsidRPr="002E5CBA">
        <w:rPr>
          <w:lang w:val="en-US"/>
        </w:rPr>
        <w:t>:</w:t>
      </w:r>
    </w:p>
    <w:p w14:paraId="07B3B421" w14:textId="29E144CC" w:rsidR="00CA6BCD" w:rsidRDefault="00CA6BCD" w:rsidP="0086296D">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32EA0617"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18"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19" w14:textId="77777777" w:rsidR="0086296D" w:rsidRPr="002E5CBA" w:rsidRDefault="0086296D" w:rsidP="0086296D">
      <w:pPr>
        <w:pStyle w:val="PL"/>
        <w:rPr>
          <w:lang w:val="en-US"/>
        </w:rPr>
      </w:pPr>
      <w:r w:rsidRPr="002E5CBA">
        <w:rPr>
          <w:lang w:val="en-US"/>
        </w:rPr>
        <w:t xml:space="preserve">        requestType:</w:t>
      </w:r>
    </w:p>
    <w:p w14:paraId="32EA061A" w14:textId="77777777" w:rsidR="0086296D" w:rsidRPr="002E5CBA" w:rsidRDefault="0086296D" w:rsidP="0086296D">
      <w:pPr>
        <w:pStyle w:val="PL"/>
        <w:rPr>
          <w:lang w:val="en-US"/>
        </w:rPr>
      </w:pPr>
      <w:r w:rsidRPr="002E5CBA">
        <w:rPr>
          <w:lang w:val="en-US"/>
        </w:rPr>
        <w:t xml:space="preserve">          $ref: '#/components/schemas/RequestType'</w:t>
      </w:r>
    </w:p>
    <w:p w14:paraId="32EA061B" w14:textId="77777777" w:rsidR="0086296D" w:rsidRPr="002E5CBA" w:rsidRDefault="0086296D" w:rsidP="0086296D">
      <w:pPr>
        <w:pStyle w:val="PL"/>
        <w:rPr>
          <w:lang w:val="en-US"/>
        </w:rPr>
      </w:pPr>
      <w:r w:rsidRPr="002E5CBA">
        <w:rPr>
          <w:lang w:val="en-US"/>
        </w:rPr>
        <w:t xml:space="preserve">        n1SmMsg:</w:t>
      </w:r>
    </w:p>
    <w:p w14:paraId="32EA061C" w14:textId="77777777" w:rsidR="0086296D" w:rsidRPr="002E5CBA" w:rsidRDefault="0086296D" w:rsidP="0086296D">
      <w:pPr>
        <w:pStyle w:val="PL"/>
        <w:rPr>
          <w:lang w:val="en-US"/>
        </w:rPr>
      </w:pPr>
      <w:r w:rsidRPr="002E5CBA">
        <w:rPr>
          <w:lang w:val="en-US"/>
        </w:rPr>
        <w:t xml:space="preserve">          </w:t>
      </w:r>
      <w:r w:rsidR="001167B5" w:rsidRPr="002E5CBA">
        <w:rPr>
          <w:lang w:val="en-US"/>
        </w:rPr>
        <w:t xml:space="preserve">$ref: </w:t>
      </w:r>
      <w:r w:rsidRPr="002E5CBA">
        <w:rPr>
          <w:lang w:val="en-US"/>
        </w:rPr>
        <w:t>'TS29571_CommonData.yaml#/components/schemas/RefToBinaryData'</w:t>
      </w:r>
    </w:p>
    <w:p w14:paraId="32EA061D" w14:textId="77777777" w:rsidR="0086296D" w:rsidRPr="002E5CBA" w:rsidRDefault="0086296D" w:rsidP="0086296D">
      <w:pPr>
        <w:pStyle w:val="PL"/>
        <w:rPr>
          <w:lang w:val="en-US"/>
        </w:rPr>
      </w:pPr>
      <w:r w:rsidRPr="002E5CBA">
        <w:rPr>
          <w:lang w:val="en-US"/>
        </w:rPr>
        <w:t xml:space="preserve">        anType:</w:t>
      </w:r>
    </w:p>
    <w:p w14:paraId="32EA061E" w14:textId="77777777" w:rsidR="0086296D" w:rsidRDefault="0086296D" w:rsidP="0086296D">
      <w:pPr>
        <w:pStyle w:val="PL"/>
        <w:rPr>
          <w:lang w:val="en-US"/>
        </w:rPr>
      </w:pPr>
      <w:r w:rsidRPr="002E5CBA">
        <w:rPr>
          <w:lang w:val="en-US"/>
        </w:rPr>
        <w:t xml:space="preserve">          $ref: 'TS29571_CommonData.yaml#/components/schemas/AccessType'</w:t>
      </w:r>
    </w:p>
    <w:p w14:paraId="32EA061F" w14:textId="77777777" w:rsidR="00816D58" w:rsidRPr="002E5CBA" w:rsidRDefault="00816D58" w:rsidP="00816D58">
      <w:pPr>
        <w:pStyle w:val="PL"/>
        <w:rPr>
          <w:lang w:val="en-US"/>
        </w:rPr>
      </w:pPr>
      <w:r>
        <w:rPr>
          <w:lang w:val="en-US"/>
        </w:rPr>
        <w:t xml:space="preserve">        rat</w:t>
      </w:r>
      <w:r w:rsidRPr="002E5CBA">
        <w:rPr>
          <w:lang w:val="en-US"/>
        </w:rPr>
        <w:t>Type:</w:t>
      </w:r>
    </w:p>
    <w:p w14:paraId="32EA0620"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21"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22" w14:textId="77777777" w:rsidR="0086296D" w:rsidRPr="002E5CBA" w:rsidRDefault="0086296D" w:rsidP="0086296D">
      <w:pPr>
        <w:pStyle w:val="PL"/>
        <w:rPr>
          <w:lang w:val="en-US"/>
        </w:rPr>
      </w:pPr>
      <w:r w:rsidRPr="002E5CBA">
        <w:rPr>
          <w:lang w:val="en-US"/>
        </w:rPr>
        <w:t xml:space="preserve">          $ref: '</w:t>
      </w:r>
      <w:r w:rsidR="003E2FE0" w:rsidRPr="002E5CBA">
        <w:rPr>
          <w:lang w:val="en-US"/>
        </w:rPr>
        <w:t>TS2</w:t>
      </w:r>
      <w:r w:rsidR="003E2FE0">
        <w:rPr>
          <w:lang w:val="en-US"/>
        </w:rPr>
        <w:t>9571_CommonData</w:t>
      </w:r>
      <w:r w:rsidRPr="002E5CBA">
        <w:rPr>
          <w:lang w:val="en-US"/>
        </w:rPr>
        <w:t>.yaml#/components/schemas/</w:t>
      </w:r>
      <w:r>
        <w:rPr>
          <w:lang w:val="en-US"/>
        </w:rPr>
        <w:t>PresenceState</w:t>
      </w:r>
      <w:r w:rsidRPr="002E5CBA">
        <w:rPr>
          <w:lang w:val="en-US"/>
        </w:rPr>
        <w:t>'</w:t>
      </w:r>
    </w:p>
    <w:p w14:paraId="32EA0623" w14:textId="77777777" w:rsidR="0086296D" w:rsidRPr="002E5CBA" w:rsidRDefault="0086296D" w:rsidP="0086296D">
      <w:pPr>
        <w:pStyle w:val="PL"/>
        <w:rPr>
          <w:lang w:val="en-US"/>
        </w:rPr>
      </w:pPr>
      <w:r w:rsidRPr="002E5CBA">
        <w:rPr>
          <w:lang w:val="en-US"/>
        </w:rPr>
        <w:t xml:space="preserve">        ueLocation:</w:t>
      </w:r>
    </w:p>
    <w:p w14:paraId="32EA0624"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5" w14:textId="77777777" w:rsidR="0086296D" w:rsidRPr="002E5CBA" w:rsidRDefault="0086296D" w:rsidP="0086296D">
      <w:pPr>
        <w:pStyle w:val="PL"/>
        <w:rPr>
          <w:lang w:val="en-US"/>
        </w:rPr>
      </w:pPr>
      <w:r w:rsidRPr="002E5CBA">
        <w:rPr>
          <w:lang w:val="en-US"/>
        </w:rPr>
        <w:t xml:space="preserve">        ueTimeZone:</w:t>
      </w:r>
    </w:p>
    <w:p w14:paraId="32EA0626"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27" w14:textId="77777777" w:rsidR="0086296D" w:rsidRPr="002E5CBA" w:rsidRDefault="0086296D" w:rsidP="0086296D">
      <w:pPr>
        <w:pStyle w:val="PL"/>
        <w:rPr>
          <w:lang w:val="en-US"/>
        </w:rPr>
      </w:pPr>
      <w:r w:rsidRPr="002E5CBA">
        <w:rPr>
          <w:lang w:val="en-US"/>
        </w:rPr>
        <w:t xml:space="preserve">        addUeLocation:</w:t>
      </w:r>
    </w:p>
    <w:p w14:paraId="32EA0628"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9" w14:textId="77777777" w:rsidR="0086296D" w:rsidRPr="002E5CBA" w:rsidRDefault="0086296D" w:rsidP="0086296D">
      <w:pPr>
        <w:pStyle w:val="PL"/>
        <w:rPr>
          <w:lang w:val="en-US"/>
        </w:rPr>
      </w:pPr>
      <w:r w:rsidRPr="002E5CBA">
        <w:rPr>
          <w:lang w:val="en-US"/>
        </w:rPr>
        <w:t xml:space="preserve">        smContextStatusUri:</w:t>
      </w:r>
    </w:p>
    <w:p w14:paraId="32EA062A" w14:textId="77777777" w:rsidR="0086296D" w:rsidRPr="002E5CBA" w:rsidRDefault="0086296D" w:rsidP="0086296D">
      <w:pPr>
        <w:pStyle w:val="PL"/>
        <w:rPr>
          <w:lang w:val="en-US"/>
        </w:rPr>
      </w:pPr>
      <w:r w:rsidRPr="002E5CBA">
        <w:rPr>
          <w:lang w:val="en-US"/>
        </w:rPr>
        <w:lastRenderedPageBreak/>
        <w:t xml:space="preserve">          $ref: 'TS29571_CommonData.yaml#/components/schemas/Uri'</w:t>
      </w:r>
    </w:p>
    <w:p w14:paraId="32EA062B" w14:textId="77777777" w:rsidR="0086296D" w:rsidRPr="002E5CBA" w:rsidRDefault="0086296D" w:rsidP="0086296D">
      <w:pPr>
        <w:pStyle w:val="PL"/>
        <w:rPr>
          <w:lang w:val="en-US"/>
        </w:rPr>
      </w:pPr>
      <w:r w:rsidRPr="002E5CBA">
        <w:rPr>
          <w:lang w:val="en-US"/>
        </w:rPr>
        <w:t xml:space="preserve">        hSmf</w:t>
      </w:r>
      <w:r>
        <w:rPr>
          <w:lang w:val="en-US"/>
        </w:rPr>
        <w:t>Uri</w:t>
      </w:r>
      <w:r w:rsidRPr="002E5CBA">
        <w:rPr>
          <w:lang w:val="en-US"/>
        </w:rPr>
        <w:t>:</w:t>
      </w:r>
    </w:p>
    <w:p w14:paraId="32EA062C" w14:textId="77777777" w:rsidR="0086296D" w:rsidRPr="002E5CBA"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2D" w14:textId="77777777" w:rsidR="0086296D" w:rsidRDefault="0086296D" w:rsidP="0086296D">
      <w:pPr>
        <w:pStyle w:val="PL"/>
      </w:pPr>
      <w:r w:rsidRPr="002E5CBA">
        <w:rPr>
          <w:lang w:val="en-US"/>
        </w:rPr>
        <w:t xml:space="preserve">        </w:t>
      </w:r>
      <w:r w:rsidRPr="00456AF9">
        <w:rPr>
          <w:rFonts w:hint="eastAsia"/>
        </w:rPr>
        <w:t>additionalHsmf</w:t>
      </w:r>
      <w:r>
        <w:t>Uri:</w:t>
      </w:r>
    </w:p>
    <w:p w14:paraId="32EA062E" w14:textId="77777777" w:rsidR="0086296D" w:rsidRDefault="0086296D" w:rsidP="0086296D">
      <w:pPr>
        <w:pStyle w:val="PL"/>
        <w:rPr>
          <w:lang w:val="en-US"/>
        </w:rPr>
      </w:pPr>
      <w:r w:rsidRPr="002E5CBA">
        <w:rPr>
          <w:lang w:val="en-US"/>
        </w:rPr>
        <w:t xml:space="preserve">          </w:t>
      </w:r>
      <w:r>
        <w:rPr>
          <w:lang w:val="en-US"/>
        </w:rPr>
        <w:t>type: array</w:t>
      </w:r>
    </w:p>
    <w:p w14:paraId="32EA062F" w14:textId="344E44A0" w:rsidR="0086296D" w:rsidRDefault="0086296D" w:rsidP="0086296D">
      <w:pPr>
        <w:pStyle w:val="PL"/>
        <w:rPr>
          <w:lang w:val="en-US"/>
        </w:rPr>
      </w:pPr>
      <w:r w:rsidRPr="002E5CBA">
        <w:rPr>
          <w:lang w:val="en-US"/>
        </w:rPr>
        <w:t xml:space="preserve">          </w:t>
      </w:r>
      <w:r>
        <w:rPr>
          <w:lang w:val="en-US"/>
        </w:rPr>
        <w:t>items:</w:t>
      </w:r>
    </w:p>
    <w:p w14:paraId="32EA0630" w14:textId="1F6DF617" w:rsidR="0086296D"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5886913E" w14:textId="6F999C57" w:rsidR="00DD2587" w:rsidRPr="002E5CBA" w:rsidRDefault="00DD2587" w:rsidP="0086296D">
      <w:pPr>
        <w:pStyle w:val="PL"/>
        <w:rPr>
          <w:lang w:val="en-US"/>
        </w:rPr>
      </w:pPr>
      <w:r>
        <w:t xml:space="preserve">          minI</w:t>
      </w:r>
      <w:r w:rsidRPr="00D65A82">
        <w:t>tems:</w:t>
      </w:r>
      <w:r>
        <w:t xml:space="preserve"> 1</w:t>
      </w:r>
    </w:p>
    <w:p w14:paraId="32EA0631" w14:textId="77777777" w:rsidR="0086296D" w:rsidRPr="002E5CBA" w:rsidRDefault="0086296D" w:rsidP="0086296D">
      <w:pPr>
        <w:pStyle w:val="PL"/>
        <w:rPr>
          <w:lang w:val="en-US"/>
        </w:rPr>
      </w:pPr>
      <w:r w:rsidRPr="002E5CBA">
        <w:rPr>
          <w:lang w:val="en-US"/>
        </w:rPr>
        <w:t xml:space="preserve">        oldPduSessionId:</w:t>
      </w:r>
    </w:p>
    <w:p w14:paraId="32EA063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3" w14:textId="77777777" w:rsidR="0086296D" w:rsidRPr="002E5CBA" w:rsidRDefault="0086296D" w:rsidP="0086296D">
      <w:pPr>
        <w:pStyle w:val="PL"/>
        <w:rPr>
          <w:lang w:val="en-US"/>
        </w:rPr>
      </w:pPr>
      <w:r w:rsidRPr="002E5CBA">
        <w:rPr>
          <w:lang w:val="en-US"/>
        </w:rPr>
        <w:t xml:space="preserve">        pduSessionsActivateList:</w:t>
      </w:r>
    </w:p>
    <w:p w14:paraId="32EA0634" w14:textId="77777777" w:rsidR="0086296D" w:rsidRPr="002E5CBA" w:rsidRDefault="0086296D" w:rsidP="0086296D">
      <w:pPr>
        <w:pStyle w:val="PL"/>
        <w:rPr>
          <w:lang w:val="en-US"/>
        </w:rPr>
      </w:pPr>
      <w:r w:rsidRPr="002E5CBA">
        <w:rPr>
          <w:lang w:val="en-US"/>
        </w:rPr>
        <w:t xml:space="preserve">          type: array</w:t>
      </w:r>
    </w:p>
    <w:p w14:paraId="32EA0635" w14:textId="77777777" w:rsidR="0086296D" w:rsidRPr="002E5CBA" w:rsidRDefault="0086296D" w:rsidP="0086296D">
      <w:pPr>
        <w:pStyle w:val="PL"/>
        <w:rPr>
          <w:lang w:val="en-US"/>
        </w:rPr>
      </w:pPr>
      <w:r w:rsidRPr="002E5CBA">
        <w:rPr>
          <w:lang w:val="en-US"/>
        </w:rPr>
        <w:t xml:space="preserve">          items:</w:t>
      </w:r>
    </w:p>
    <w:p w14:paraId="32EA0636"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7" w14:textId="4218FE4E" w:rsidR="0086296D" w:rsidRPr="002E5CBA" w:rsidRDefault="0086296D" w:rsidP="0086296D">
      <w:pPr>
        <w:pStyle w:val="PL"/>
        <w:rPr>
          <w:lang w:val="en-US"/>
        </w:rPr>
      </w:pPr>
      <w:r w:rsidRPr="002E5CBA">
        <w:rPr>
          <w:lang w:val="en-US"/>
        </w:rPr>
        <w:t xml:space="preserve">          minItems: </w:t>
      </w:r>
      <w:r w:rsidR="00DD2587">
        <w:rPr>
          <w:lang w:val="en-US"/>
        </w:rPr>
        <w:t>1</w:t>
      </w:r>
    </w:p>
    <w:p w14:paraId="32EA0638" w14:textId="77777777" w:rsidR="0086296D" w:rsidRPr="002E5CBA" w:rsidRDefault="0086296D" w:rsidP="0086296D">
      <w:pPr>
        <w:pStyle w:val="PL"/>
        <w:rPr>
          <w:lang w:val="en-US"/>
        </w:rPr>
      </w:pPr>
      <w:r w:rsidRPr="002E5CBA">
        <w:rPr>
          <w:lang w:val="en-US"/>
        </w:rPr>
        <w:t xml:space="preserve">        ueEpsPdnConnection:</w:t>
      </w:r>
    </w:p>
    <w:p w14:paraId="32EA0639" w14:textId="77777777" w:rsidR="0086296D" w:rsidRPr="002E5CBA" w:rsidRDefault="0086296D" w:rsidP="0086296D">
      <w:pPr>
        <w:pStyle w:val="PL"/>
        <w:rPr>
          <w:lang w:val="en-US"/>
        </w:rPr>
      </w:pPr>
      <w:r w:rsidRPr="002E5CBA">
        <w:rPr>
          <w:lang w:val="en-US"/>
        </w:rPr>
        <w:t xml:space="preserve">          $ref: '#/components/schemas/EpsPdnCnxContainer'</w:t>
      </w:r>
    </w:p>
    <w:p w14:paraId="32EA063A" w14:textId="77777777" w:rsidR="0086296D" w:rsidRPr="002E5CBA" w:rsidRDefault="0086296D" w:rsidP="0086296D">
      <w:pPr>
        <w:pStyle w:val="PL"/>
        <w:rPr>
          <w:lang w:val="en-US"/>
        </w:rPr>
      </w:pPr>
      <w:r w:rsidRPr="002E5CBA">
        <w:rPr>
          <w:lang w:val="en-US"/>
        </w:rPr>
        <w:t xml:space="preserve">        hoState:</w:t>
      </w:r>
    </w:p>
    <w:p w14:paraId="32EA063B" w14:textId="77777777" w:rsidR="0086296D" w:rsidRPr="002E5CBA" w:rsidRDefault="0086296D" w:rsidP="0086296D">
      <w:pPr>
        <w:pStyle w:val="PL"/>
        <w:rPr>
          <w:lang w:val="en-US"/>
        </w:rPr>
      </w:pPr>
      <w:r w:rsidRPr="002E5CBA">
        <w:rPr>
          <w:lang w:val="en-US"/>
        </w:rPr>
        <w:t xml:space="preserve">          $ref: '#/components/schemas/HoState'</w:t>
      </w:r>
    </w:p>
    <w:p w14:paraId="32EA063C" w14:textId="77777777" w:rsidR="0086296D" w:rsidRPr="002E5CBA" w:rsidRDefault="0086296D" w:rsidP="0086296D">
      <w:pPr>
        <w:pStyle w:val="PL"/>
        <w:rPr>
          <w:lang w:val="en-US"/>
        </w:rPr>
      </w:pPr>
      <w:r w:rsidRPr="002E5CBA">
        <w:rPr>
          <w:lang w:val="en-US"/>
        </w:rPr>
        <w:t xml:space="preserve">        pcfId:</w:t>
      </w:r>
    </w:p>
    <w:p w14:paraId="32EA063D" w14:textId="77777777" w:rsidR="0086296D" w:rsidRDefault="0086296D" w:rsidP="0086296D">
      <w:pPr>
        <w:pStyle w:val="PL"/>
        <w:rPr>
          <w:lang w:val="en-US"/>
        </w:rPr>
      </w:pPr>
      <w:r w:rsidRPr="002E5CBA">
        <w:rPr>
          <w:lang w:val="en-US"/>
        </w:rPr>
        <w:t xml:space="preserve">          $ref: 'TS29571_CommonData.yaml#/components/schemas/NfInstanceId'</w:t>
      </w:r>
    </w:p>
    <w:p w14:paraId="32EA063E" w14:textId="77777777" w:rsidR="00BB2C8B" w:rsidRDefault="00BB2C8B" w:rsidP="00BB2C8B">
      <w:pPr>
        <w:pStyle w:val="PL"/>
        <w:rPr>
          <w:lang w:val="en-US"/>
        </w:rPr>
      </w:pPr>
      <w:r>
        <w:rPr>
          <w:lang w:val="en-US"/>
        </w:rPr>
        <w:t xml:space="preserve">        nrfUri:</w:t>
      </w:r>
    </w:p>
    <w:p w14:paraId="32EA063F" w14:textId="77777777" w:rsidR="00BB2C8B" w:rsidRPr="002E5CBA" w:rsidRDefault="00BB2C8B" w:rsidP="0086296D">
      <w:pPr>
        <w:pStyle w:val="PL"/>
        <w:rPr>
          <w:lang w:val="en-US"/>
        </w:rPr>
      </w:pPr>
      <w:r w:rsidRPr="002E5CBA">
        <w:rPr>
          <w:lang w:val="en-US"/>
        </w:rPr>
        <w:t xml:space="preserve">          $ref: 'TS29571_CommonData.yaml#/components/schemas/</w:t>
      </w:r>
      <w:r>
        <w:rPr>
          <w:lang w:val="en-US"/>
        </w:rPr>
        <w:t>Uri'</w:t>
      </w:r>
    </w:p>
    <w:p w14:paraId="32EA0640" w14:textId="77777777" w:rsidR="0086296D" w:rsidRPr="002E5CBA" w:rsidRDefault="0086296D" w:rsidP="0086296D">
      <w:pPr>
        <w:pStyle w:val="PL"/>
        <w:rPr>
          <w:lang w:val="en-US"/>
        </w:rPr>
      </w:pPr>
      <w:r w:rsidRPr="002E5CBA">
        <w:rPr>
          <w:lang w:val="en-US"/>
        </w:rPr>
        <w:t xml:space="preserve">        supportedFeatures:</w:t>
      </w:r>
    </w:p>
    <w:p w14:paraId="32EA0641"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42" w14:textId="77777777" w:rsidR="0086296D" w:rsidRPr="002E5CBA" w:rsidRDefault="0086296D" w:rsidP="0086296D">
      <w:pPr>
        <w:pStyle w:val="PL"/>
        <w:rPr>
          <w:lang w:val="en-US"/>
        </w:rPr>
      </w:pPr>
      <w:r w:rsidRPr="002E5CBA">
        <w:rPr>
          <w:lang w:val="en-US"/>
        </w:rPr>
        <w:t xml:space="preserve">        selMode:</w:t>
      </w:r>
    </w:p>
    <w:p w14:paraId="32EA0643" w14:textId="77777777" w:rsidR="0086296D" w:rsidRDefault="0086296D" w:rsidP="0086296D">
      <w:pPr>
        <w:pStyle w:val="PL"/>
        <w:rPr>
          <w:lang w:val="en-US"/>
        </w:rPr>
      </w:pPr>
      <w:r w:rsidRPr="002E5CBA">
        <w:rPr>
          <w:lang w:val="en-US"/>
        </w:rPr>
        <w:t xml:space="preserve">          $ref: '#/components/schemas/DnnSelectionMode'</w:t>
      </w:r>
    </w:p>
    <w:p w14:paraId="32EA0644"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45" w14:textId="77777777" w:rsidR="0086296D" w:rsidRPr="002E5CBA" w:rsidRDefault="0086296D" w:rsidP="0086296D">
      <w:pPr>
        <w:pStyle w:val="PL"/>
        <w:rPr>
          <w:lang w:val="en-US"/>
        </w:rPr>
      </w:pPr>
      <w:r w:rsidRPr="002E5CBA">
        <w:rPr>
          <w:lang w:val="en-US"/>
        </w:rPr>
        <w:t xml:space="preserve">          type: array</w:t>
      </w:r>
    </w:p>
    <w:p w14:paraId="32EA0646" w14:textId="77777777" w:rsidR="0086296D" w:rsidRPr="002E5CBA" w:rsidRDefault="0086296D" w:rsidP="0086296D">
      <w:pPr>
        <w:pStyle w:val="PL"/>
        <w:rPr>
          <w:lang w:val="en-US"/>
        </w:rPr>
      </w:pPr>
      <w:r w:rsidRPr="002E5CBA">
        <w:rPr>
          <w:lang w:val="en-US"/>
        </w:rPr>
        <w:t xml:space="preserve">          items:</w:t>
      </w:r>
    </w:p>
    <w:p w14:paraId="32EA0647" w14:textId="41F1DF47"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70F74B7" w14:textId="2F7D5A40" w:rsidR="00DD2587" w:rsidRDefault="00DD2587" w:rsidP="0086296D">
      <w:pPr>
        <w:pStyle w:val="PL"/>
        <w:rPr>
          <w:lang w:val="en-US"/>
        </w:rPr>
      </w:pPr>
      <w:r>
        <w:t xml:space="preserve">          minI</w:t>
      </w:r>
      <w:r w:rsidRPr="00D65A82">
        <w:t>tems:</w:t>
      </w:r>
      <w:r>
        <w:t xml:space="preserve"> 1</w:t>
      </w:r>
    </w:p>
    <w:p w14:paraId="32EA0648" w14:textId="77777777" w:rsidR="001B3C45" w:rsidRPr="002E5CBA" w:rsidRDefault="001B3C45" w:rsidP="001B3C45">
      <w:pPr>
        <w:pStyle w:val="PL"/>
        <w:rPr>
          <w:lang w:val="en-US"/>
        </w:rPr>
      </w:pPr>
      <w:r>
        <w:rPr>
          <w:lang w:val="en-US"/>
        </w:rPr>
        <w:t xml:space="preserve">        traceData</w:t>
      </w:r>
      <w:r w:rsidRPr="002E5CBA">
        <w:rPr>
          <w:lang w:val="en-US"/>
        </w:rPr>
        <w:t>:</w:t>
      </w:r>
    </w:p>
    <w:p w14:paraId="32EA0649" w14:textId="328E68EE"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5556072A" w14:textId="77777777" w:rsidR="00D068FA" w:rsidRDefault="00D068FA" w:rsidP="00D068FA">
      <w:pPr>
        <w:pStyle w:val="PL"/>
      </w:pPr>
      <w:r>
        <w:t xml:space="preserve">        udmGroupId:</w:t>
      </w:r>
    </w:p>
    <w:p w14:paraId="605DA7A1" w14:textId="77777777" w:rsidR="00D068FA" w:rsidRDefault="00D068FA" w:rsidP="00D068FA">
      <w:pPr>
        <w:pStyle w:val="PL"/>
      </w:pPr>
      <w:r>
        <w:t xml:space="preserve">          $ref: 'TS29571_CommonData.yaml</w:t>
      </w:r>
      <w:r w:rsidRPr="00207B40">
        <w:t>#/components/schemas/</w:t>
      </w:r>
      <w:r>
        <w:t>NfGroupId</w:t>
      </w:r>
      <w:r w:rsidRPr="00207B40">
        <w:t>'</w:t>
      </w:r>
    </w:p>
    <w:p w14:paraId="03F4AF5F" w14:textId="77777777" w:rsidR="00D068FA" w:rsidRDefault="00D068FA" w:rsidP="00D068FA">
      <w:pPr>
        <w:pStyle w:val="PL"/>
      </w:pPr>
      <w:r>
        <w:t xml:space="preserve">        routingIndicator:</w:t>
      </w:r>
    </w:p>
    <w:p w14:paraId="1C5C5033" w14:textId="31CEA701" w:rsidR="00D068FA" w:rsidRPr="00757B26" w:rsidRDefault="00D068FA" w:rsidP="0086296D">
      <w:pPr>
        <w:pStyle w:val="PL"/>
      </w:pPr>
      <w:r>
        <w:t xml:space="preserve">          type: string</w:t>
      </w:r>
    </w:p>
    <w:p w14:paraId="32EA064A"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4B" w14:textId="076FD494" w:rsidR="00EF3507" w:rsidRDefault="00EF3507" w:rsidP="0086296D">
      <w:pPr>
        <w:pStyle w:val="PL"/>
        <w:rPr>
          <w:lang w:val="en-US"/>
        </w:rPr>
      </w:pPr>
      <w:r w:rsidRPr="002E5CBA">
        <w:rPr>
          <w:lang w:val="en-US"/>
        </w:rPr>
        <w:t xml:space="preserve">          $ref: '#/components/schemas/</w:t>
      </w:r>
      <w:r>
        <w:rPr>
          <w:lang w:val="en-US"/>
        </w:rPr>
        <w:t>EpsInterworkingIndication'</w:t>
      </w:r>
    </w:p>
    <w:p w14:paraId="4618AA52" w14:textId="77777777" w:rsidR="004E0BC1" w:rsidRPr="002E5CBA" w:rsidRDefault="004E0BC1" w:rsidP="004E0BC1">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683AF8CC" w14:textId="69A42E9F" w:rsidR="004E0BC1" w:rsidRDefault="004E0BC1" w:rsidP="0086296D">
      <w:pPr>
        <w:pStyle w:val="PL"/>
        <w:rPr>
          <w:lang w:val="en-US" w:eastAsia="zh-CN"/>
        </w:rPr>
      </w:pPr>
      <w:r w:rsidRPr="002E5CBA">
        <w:rPr>
          <w:lang w:val="en-US"/>
        </w:rPr>
        <w:t xml:space="preserve">          type: </w:t>
      </w:r>
      <w:r>
        <w:rPr>
          <w:rFonts w:hint="eastAsia"/>
          <w:lang w:val="en-US" w:eastAsia="zh-CN"/>
        </w:rPr>
        <w:t>boolean</w:t>
      </w:r>
    </w:p>
    <w:p w14:paraId="62E6D061" w14:textId="77777777" w:rsidR="009C460B" w:rsidRPr="002E5CBA" w:rsidRDefault="009C460B" w:rsidP="009C460B">
      <w:pPr>
        <w:pStyle w:val="PL"/>
        <w:rPr>
          <w:lang w:val="en-US"/>
        </w:rPr>
      </w:pPr>
      <w:r w:rsidRPr="002E5CBA">
        <w:rPr>
          <w:lang w:val="en-US"/>
        </w:rPr>
        <w:t xml:space="preserve">        targetId:</w:t>
      </w:r>
    </w:p>
    <w:p w14:paraId="5A9D81D5" w14:textId="7552DBF4" w:rsidR="009C460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4C6509F9"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06CD0938" w14:textId="7A527981" w:rsidR="008D3B38" w:rsidRPr="00C327E7"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32EA064C" w14:textId="77777777" w:rsidR="0086296D" w:rsidRPr="002E5CBA" w:rsidRDefault="0086296D" w:rsidP="0086296D">
      <w:pPr>
        <w:pStyle w:val="PL"/>
        <w:rPr>
          <w:lang w:val="en-US"/>
        </w:rPr>
      </w:pPr>
      <w:r w:rsidRPr="002E5CBA">
        <w:rPr>
          <w:lang w:val="en-US"/>
        </w:rPr>
        <w:t xml:space="preserve">      required:</w:t>
      </w:r>
    </w:p>
    <w:p w14:paraId="32EA064D" w14:textId="77777777" w:rsidR="0086296D" w:rsidRDefault="0086296D" w:rsidP="0086296D">
      <w:pPr>
        <w:pStyle w:val="PL"/>
        <w:rPr>
          <w:lang w:val="en-US"/>
        </w:rPr>
      </w:pPr>
      <w:r w:rsidRPr="002E5CBA">
        <w:rPr>
          <w:lang w:val="en-US"/>
        </w:rPr>
        <w:t xml:space="preserve">        - </w:t>
      </w:r>
      <w:r>
        <w:t>servingN</w:t>
      </w:r>
      <w:r w:rsidRPr="002E5CBA">
        <w:rPr>
          <w:lang w:val="en-US"/>
        </w:rPr>
        <w:t>fId</w:t>
      </w:r>
    </w:p>
    <w:p w14:paraId="32EA064E"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64F" w14:textId="77777777" w:rsidR="0086296D" w:rsidRPr="002E5CBA" w:rsidRDefault="0086296D" w:rsidP="0086296D">
      <w:pPr>
        <w:pStyle w:val="PL"/>
        <w:rPr>
          <w:lang w:val="en-US"/>
        </w:rPr>
      </w:pPr>
      <w:r w:rsidRPr="002E5CBA">
        <w:rPr>
          <w:lang w:val="en-US"/>
        </w:rPr>
        <w:t xml:space="preserve">        - anType</w:t>
      </w:r>
    </w:p>
    <w:p w14:paraId="32EA0650" w14:textId="77777777" w:rsidR="0086296D" w:rsidRPr="002E5CBA" w:rsidRDefault="0086296D" w:rsidP="0086296D">
      <w:pPr>
        <w:pStyle w:val="PL"/>
        <w:rPr>
          <w:lang w:val="en-US"/>
        </w:rPr>
      </w:pPr>
      <w:r w:rsidRPr="002E5CBA">
        <w:rPr>
          <w:lang w:val="en-US"/>
        </w:rPr>
        <w:t xml:space="preserve">        - smContextStatusUri</w:t>
      </w:r>
    </w:p>
    <w:p w14:paraId="32EA0651" w14:textId="77777777" w:rsidR="0086296D" w:rsidRPr="002E5CBA" w:rsidRDefault="0086296D" w:rsidP="0086296D">
      <w:pPr>
        <w:pStyle w:val="PL"/>
        <w:rPr>
          <w:lang w:val="en-US"/>
        </w:rPr>
      </w:pPr>
    </w:p>
    <w:p w14:paraId="32EA0652" w14:textId="77777777" w:rsidR="0086296D" w:rsidRPr="002E5CBA" w:rsidRDefault="0086296D" w:rsidP="0086296D">
      <w:pPr>
        <w:pStyle w:val="PL"/>
        <w:rPr>
          <w:lang w:val="en-US"/>
        </w:rPr>
      </w:pPr>
      <w:r w:rsidRPr="002E5CBA">
        <w:rPr>
          <w:lang w:val="en-US"/>
        </w:rPr>
        <w:t xml:space="preserve">    SmContextCreatedData:</w:t>
      </w:r>
    </w:p>
    <w:p w14:paraId="32EA0653" w14:textId="77777777" w:rsidR="0086296D" w:rsidRPr="002E5CBA" w:rsidRDefault="0086296D" w:rsidP="0086296D">
      <w:pPr>
        <w:pStyle w:val="PL"/>
        <w:rPr>
          <w:lang w:val="en-US"/>
        </w:rPr>
      </w:pPr>
      <w:r w:rsidRPr="002E5CBA">
        <w:rPr>
          <w:lang w:val="en-US"/>
        </w:rPr>
        <w:t xml:space="preserve">      type: object</w:t>
      </w:r>
    </w:p>
    <w:p w14:paraId="32EA0654" w14:textId="77777777" w:rsidR="0086296D" w:rsidRDefault="0086296D" w:rsidP="0086296D">
      <w:pPr>
        <w:pStyle w:val="PL"/>
        <w:rPr>
          <w:lang w:val="en-US"/>
        </w:rPr>
      </w:pPr>
      <w:r w:rsidRPr="002E5CBA">
        <w:rPr>
          <w:lang w:val="en-US"/>
        </w:rPr>
        <w:t xml:space="preserve">      properties:</w:t>
      </w:r>
    </w:p>
    <w:p w14:paraId="32EA0655" w14:textId="77777777" w:rsidR="002E5223" w:rsidRPr="002E5CBA" w:rsidRDefault="002E5223" w:rsidP="002E5223">
      <w:pPr>
        <w:pStyle w:val="PL"/>
        <w:rPr>
          <w:lang w:val="en-US"/>
        </w:rPr>
      </w:pPr>
      <w:r w:rsidRPr="002E5CBA">
        <w:rPr>
          <w:lang w:val="en-US"/>
        </w:rPr>
        <w:t xml:space="preserve">        hSmf</w:t>
      </w:r>
      <w:r>
        <w:rPr>
          <w:lang w:val="en-US"/>
        </w:rPr>
        <w:t>Uri</w:t>
      </w:r>
      <w:r w:rsidRPr="002E5CBA">
        <w:rPr>
          <w:lang w:val="en-US"/>
        </w:rPr>
        <w:t>:</w:t>
      </w:r>
    </w:p>
    <w:p w14:paraId="32EA0656" w14:textId="77777777" w:rsidR="002E5223" w:rsidRPr="002E5CBA" w:rsidRDefault="002E5223"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57" w14:textId="77777777" w:rsidR="0086296D" w:rsidRPr="002E5CBA" w:rsidRDefault="0086296D" w:rsidP="0086296D">
      <w:pPr>
        <w:pStyle w:val="PL"/>
        <w:rPr>
          <w:lang w:val="en-US"/>
        </w:rPr>
      </w:pPr>
      <w:r w:rsidRPr="002E5CBA">
        <w:rPr>
          <w:lang w:val="en-US"/>
        </w:rPr>
        <w:t xml:space="preserve">        pduSessionId:</w:t>
      </w:r>
    </w:p>
    <w:p w14:paraId="32EA0658"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59" w14:textId="77777777" w:rsidR="0086296D" w:rsidRPr="002E5CBA" w:rsidRDefault="0086296D" w:rsidP="0086296D">
      <w:pPr>
        <w:pStyle w:val="PL"/>
        <w:rPr>
          <w:lang w:val="en-US"/>
        </w:rPr>
      </w:pPr>
      <w:r w:rsidRPr="002E5CBA">
        <w:rPr>
          <w:lang w:val="en-US"/>
        </w:rPr>
        <w:t xml:space="preserve">        sNssai:</w:t>
      </w:r>
    </w:p>
    <w:p w14:paraId="32EA065A" w14:textId="77777777" w:rsidR="0086296D" w:rsidRPr="002E5CBA" w:rsidRDefault="0086296D" w:rsidP="0086296D">
      <w:pPr>
        <w:pStyle w:val="PL"/>
        <w:rPr>
          <w:lang w:val="en-US"/>
        </w:rPr>
      </w:pPr>
      <w:r w:rsidRPr="002E5CBA">
        <w:rPr>
          <w:lang w:val="en-US"/>
        </w:rPr>
        <w:t xml:space="preserve">          $ref: 'TS29571_CommonData.yaml#/components/schemas/Snssai'</w:t>
      </w:r>
    </w:p>
    <w:p w14:paraId="32EA065B" w14:textId="77777777" w:rsidR="0086296D" w:rsidRPr="002E5CBA" w:rsidRDefault="0086296D" w:rsidP="0086296D">
      <w:pPr>
        <w:pStyle w:val="PL"/>
        <w:rPr>
          <w:lang w:val="en-US"/>
        </w:rPr>
      </w:pPr>
      <w:r w:rsidRPr="002E5CBA">
        <w:rPr>
          <w:lang w:val="en-US"/>
        </w:rPr>
        <w:t xml:space="preserve">        upCnxState:</w:t>
      </w:r>
    </w:p>
    <w:p w14:paraId="32EA065C" w14:textId="77777777" w:rsidR="0086296D" w:rsidRPr="002E5CBA" w:rsidRDefault="0086296D" w:rsidP="0086296D">
      <w:pPr>
        <w:pStyle w:val="PL"/>
        <w:rPr>
          <w:lang w:val="en-US"/>
        </w:rPr>
      </w:pPr>
      <w:r w:rsidRPr="002E5CBA">
        <w:rPr>
          <w:lang w:val="en-US"/>
        </w:rPr>
        <w:t xml:space="preserve">          $ref: '#/components/schemas/UpCnxState'</w:t>
      </w:r>
    </w:p>
    <w:p w14:paraId="32EA065D" w14:textId="77777777" w:rsidR="0086296D" w:rsidRDefault="0086296D" w:rsidP="0086296D">
      <w:pPr>
        <w:pStyle w:val="PL"/>
        <w:rPr>
          <w:lang w:val="en-US"/>
        </w:rPr>
      </w:pPr>
      <w:r w:rsidRPr="002E5CBA">
        <w:rPr>
          <w:lang w:val="en-US"/>
        </w:rPr>
        <w:t xml:space="preserve">        n2SmInfo:</w:t>
      </w:r>
    </w:p>
    <w:p w14:paraId="32EA065E" w14:textId="77777777" w:rsidR="0086296D" w:rsidRDefault="0086296D" w:rsidP="0086296D">
      <w:pPr>
        <w:pStyle w:val="PL"/>
        <w:rPr>
          <w:lang w:val="en-US"/>
        </w:rPr>
      </w:pPr>
      <w:r w:rsidRPr="002E5CBA">
        <w:rPr>
          <w:lang w:val="en-US"/>
        </w:rPr>
        <w:t xml:space="preserve">          $ref: 'TS29571_CommonData.yaml#/components/schemas/RefToBinaryData'</w:t>
      </w:r>
    </w:p>
    <w:p w14:paraId="32EA065F"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60"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661" w14:textId="77777777" w:rsidR="0086296D" w:rsidRPr="002E5CBA" w:rsidRDefault="0086296D" w:rsidP="0086296D">
      <w:pPr>
        <w:pStyle w:val="PL"/>
        <w:rPr>
          <w:lang w:val="en-US"/>
        </w:rPr>
      </w:pPr>
      <w:r w:rsidRPr="002E5CBA">
        <w:rPr>
          <w:lang w:val="en-US"/>
        </w:rPr>
        <w:t xml:space="preserve">        allocatedEbiList:</w:t>
      </w:r>
    </w:p>
    <w:p w14:paraId="32EA0662" w14:textId="77777777" w:rsidR="0086296D" w:rsidRPr="002E5CBA" w:rsidRDefault="0086296D" w:rsidP="0086296D">
      <w:pPr>
        <w:pStyle w:val="PL"/>
        <w:rPr>
          <w:lang w:val="en-US"/>
        </w:rPr>
      </w:pPr>
      <w:r w:rsidRPr="002E5CBA">
        <w:rPr>
          <w:lang w:val="en-US"/>
        </w:rPr>
        <w:t xml:space="preserve">          type: array</w:t>
      </w:r>
    </w:p>
    <w:p w14:paraId="32EA0663" w14:textId="77777777" w:rsidR="0086296D" w:rsidRPr="002E5CBA" w:rsidRDefault="0086296D" w:rsidP="0086296D">
      <w:pPr>
        <w:pStyle w:val="PL"/>
        <w:rPr>
          <w:lang w:val="en-US"/>
        </w:rPr>
      </w:pPr>
      <w:r w:rsidRPr="002E5CBA">
        <w:rPr>
          <w:lang w:val="en-US"/>
        </w:rPr>
        <w:t xml:space="preserve">          items:</w:t>
      </w:r>
    </w:p>
    <w:p w14:paraId="32EA0664" w14:textId="77777777" w:rsidR="0086296D" w:rsidRPr="002E5CBA" w:rsidRDefault="0086296D" w:rsidP="0086296D">
      <w:pPr>
        <w:pStyle w:val="PL"/>
        <w:rPr>
          <w:lang w:val="en-US"/>
        </w:rPr>
      </w:pPr>
      <w:r w:rsidRPr="002E5CBA">
        <w:rPr>
          <w:lang w:val="en-US"/>
        </w:rPr>
        <w:t xml:space="preserve">            $ref: '#/components/schemas/EbiArpMapping'</w:t>
      </w:r>
    </w:p>
    <w:p w14:paraId="32EA0665" w14:textId="53E0D904" w:rsidR="0086296D" w:rsidRPr="002E5CBA" w:rsidRDefault="0086296D" w:rsidP="0086296D">
      <w:pPr>
        <w:pStyle w:val="PL"/>
        <w:rPr>
          <w:lang w:val="en-US"/>
        </w:rPr>
      </w:pPr>
      <w:r w:rsidRPr="002E5CBA">
        <w:rPr>
          <w:lang w:val="en-US"/>
        </w:rPr>
        <w:t xml:space="preserve">          minItems: </w:t>
      </w:r>
      <w:r w:rsidR="00540A89">
        <w:rPr>
          <w:lang w:val="en-US"/>
        </w:rPr>
        <w:t>1</w:t>
      </w:r>
    </w:p>
    <w:p w14:paraId="32EA0666" w14:textId="77777777" w:rsidR="0086296D" w:rsidRPr="002E5CBA" w:rsidRDefault="0086296D" w:rsidP="0086296D">
      <w:pPr>
        <w:pStyle w:val="PL"/>
        <w:rPr>
          <w:lang w:val="en-US"/>
        </w:rPr>
      </w:pPr>
      <w:r w:rsidRPr="002E5CBA">
        <w:rPr>
          <w:lang w:val="en-US"/>
        </w:rPr>
        <w:t xml:space="preserve">        hoState:</w:t>
      </w:r>
    </w:p>
    <w:p w14:paraId="32EA0667" w14:textId="5B5BFC18" w:rsidR="0086296D" w:rsidRDefault="0086296D" w:rsidP="0086296D">
      <w:pPr>
        <w:pStyle w:val="PL"/>
        <w:rPr>
          <w:lang w:val="en-US"/>
        </w:rPr>
      </w:pPr>
      <w:r w:rsidRPr="002E5CBA">
        <w:rPr>
          <w:lang w:val="en-US"/>
        </w:rPr>
        <w:t xml:space="preserve">          $ref: '#/components/schemas/HoState'</w:t>
      </w:r>
    </w:p>
    <w:p w14:paraId="387A1FED" w14:textId="77777777" w:rsidR="00AC0345" w:rsidRPr="002E5CBA" w:rsidRDefault="00AC0345" w:rsidP="00AC0345">
      <w:pPr>
        <w:pStyle w:val="PL"/>
        <w:rPr>
          <w:lang w:val="en-US"/>
        </w:rPr>
      </w:pPr>
      <w:r w:rsidRPr="002E5CBA">
        <w:rPr>
          <w:lang w:val="en-US"/>
        </w:rPr>
        <w:t xml:space="preserve">        gpsi:</w:t>
      </w:r>
    </w:p>
    <w:p w14:paraId="72E30633" w14:textId="50969A0D" w:rsidR="00AC0345" w:rsidRDefault="00AC0345" w:rsidP="0086296D">
      <w:pPr>
        <w:pStyle w:val="PL"/>
        <w:rPr>
          <w:lang w:val="en-US"/>
        </w:rPr>
      </w:pPr>
      <w:r w:rsidRPr="002E5CBA">
        <w:rPr>
          <w:lang w:val="en-US"/>
        </w:rPr>
        <w:t xml:space="preserve">          $ref: 'TS29571_CommonData.yaml#/components/schemas/Gpsi'</w:t>
      </w:r>
    </w:p>
    <w:p w14:paraId="77D18585" w14:textId="77777777" w:rsidR="00377EFE" w:rsidRPr="002E5CBA" w:rsidRDefault="00377EFE" w:rsidP="00377EFE">
      <w:pPr>
        <w:pStyle w:val="PL"/>
        <w:rPr>
          <w:lang w:val="en-US"/>
        </w:rPr>
      </w:pPr>
      <w:r w:rsidRPr="002E5CBA">
        <w:rPr>
          <w:lang w:val="en-US"/>
        </w:rPr>
        <w:t xml:space="preserve">        </w:t>
      </w:r>
      <w:r>
        <w:rPr>
          <w:lang w:val="en-US"/>
        </w:rPr>
        <w:t>smfServiceInstanceId</w:t>
      </w:r>
      <w:r w:rsidRPr="002E5CBA">
        <w:rPr>
          <w:lang w:val="en-US"/>
        </w:rPr>
        <w:t>:</w:t>
      </w:r>
    </w:p>
    <w:p w14:paraId="6BF7D07C" w14:textId="4638F5A6" w:rsidR="00377EFE" w:rsidRDefault="00377EFE" w:rsidP="0086296D">
      <w:pPr>
        <w:pStyle w:val="PL"/>
        <w:rPr>
          <w:lang w:val="en-US"/>
        </w:rPr>
      </w:pPr>
      <w:r>
        <w:t xml:space="preserve">          type: string</w:t>
      </w:r>
    </w:p>
    <w:p w14:paraId="534A273F" w14:textId="77777777" w:rsidR="005202F6" w:rsidRPr="002857AD" w:rsidRDefault="005202F6" w:rsidP="005202F6">
      <w:pPr>
        <w:pStyle w:val="PL"/>
      </w:pPr>
      <w:r w:rsidRPr="002857AD">
        <w:lastRenderedPageBreak/>
        <w:t xml:space="preserve">        recoveryTime:</w:t>
      </w:r>
    </w:p>
    <w:p w14:paraId="2C0F3836" w14:textId="1A1C3ECE" w:rsidR="00E63D72" w:rsidRDefault="005202F6" w:rsidP="0086296D">
      <w:pPr>
        <w:pStyle w:val="PL"/>
        <w:rPr>
          <w:lang w:val="en-US"/>
        </w:rPr>
      </w:pPr>
      <w:r w:rsidRPr="002857AD">
        <w:t xml:space="preserve">          $ref: 'TS29571_CommonData.yaml#/components/schemas/DateTime'</w:t>
      </w:r>
    </w:p>
    <w:p w14:paraId="32EA0668" w14:textId="245758DA" w:rsidR="0086296D" w:rsidRPr="002E5CBA" w:rsidRDefault="00E63D72" w:rsidP="0086296D">
      <w:pPr>
        <w:pStyle w:val="PL"/>
        <w:rPr>
          <w:lang w:val="en-US"/>
        </w:rPr>
      </w:pPr>
      <w:r w:rsidRPr="002857AD">
        <w:t xml:space="preserve">        </w:t>
      </w:r>
      <w:r w:rsidR="0086296D" w:rsidRPr="002E5CBA">
        <w:rPr>
          <w:lang w:val="en-US"/>
        </w:rPr>
        <w:t>supportedFeatures:</w:t>
      </w:r>
    </w:p>
    <w:p w14:paraId="32EA066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6A" w14:textId="77777777" w:rsidR="0086296D" w:rsidRPr="002E5CBA" w:rsidRDefault="0086296D" w:rsidP="0086296D">
      <w:pPr>
        <w:pStyle w:val="PL"/>
        <w:rPr>
          <w:lang w:val="en-US"/>
        </w:rPr>
      </w:pPr>
    </w:p>
    <w:p w14:paraId="32EA066B" w14:textId="77777777" w:rsidR="0086296D" w:rsidRPr="002E5CBA" w:rsidRDefault="0086296D" w:rsidP="0086296D">
      <w:pPr>
        <w:pStyle w:val="PL"/>
        <w:rPr>
          <w:lang w:val="en-US"/>
        </w:rPr>
      </w:pPr>
      <w:r w:rsidRPr="002E5CBA">
        <w:rPr>
          <w:lang w:val="en-US"/>
        </w:rPr>
        <w:t xml:space="preserve">    SmContextUpdateData:</w:t>
      </w:r>
    </w:p>
    <w:p w14:paraId="32EA066C" w14:textId="77777777" w:rsidR="0086296D" w:rsidRPr="002E5CBA" w:rsidRDefault="0086296D" w:rsidP="0086296D">
      <w:pPr>
        <w:pStyle w:val="PL"/>
        <w:rPr>
          <w:lang w:val="en-US"/>
        </w:rPr>
      </w:pPr>
      <w:r w:rsidRPr="002E5CBA">
        <w:rPr>
          <w:lang w:val="en-US"/>
        </w:rPr>
        <w:t xml:space="preserve">      type: object</w:t>
      </w:r>
    </w:p>
    <w:p w14:paraId="32EA066D" w14:textId="77777777" w:rsidR="0086296D" w:rsidRPr="002E5CBA" w:rsidRDefault="0086296D" w:rsidP="0086296D">
      <w:pPr>
        <w:pStyle w:val="PL"/>
        <w:rPr>
          <w:lang w:val="en-US"/>
        </w:rPr>
      </w:pPr>
      <w:r w:rsidRPr="002E5CBA">
        <w:rPr>
          <w:lang w:val="en-US"/>
        </w:rPr>
        <w:t xml:space="preserve">      properties:</w:t>
      </w:r>
    </w:p>
    <w:p w14:paraId="32EA066E" w14:textId="77777777" w:rsidR="0086296D" w:rsidRPr="002E5CBA" w:rsidRDefault="0086296D" w:rsidP="0086296D">
      <w:pPr>
        <w:pStyle w:val="PL"/>
        <w:rPr>
          <w:lang w:val="en-US"/>
        </w:rPr>
      </w:pPr>
      <w:r w:rsidRPr="002E5CBA">
        <w:rPr>
          <w:lang w:val="en-US"/>
        </w:rPr>
        <w:t xml:space="preserve">        pei:</w:t>
      </w:r>
    </w:p>
    <w:p w14:paraId="32EA066F" w14:textId="77777777" w:rsidR="0086296D" w:rsidRDefault="0086296D" w:rsidP="0086296D">
      <w:pPr>
        <w:pStyle w:val="PL"/>
        <w:rPr>
          <w:lang w:val="en-US"/>
        </w:rPr>
      </w:pPr>
      <w:r w:rsidRPr="002E5CBA">
        <w:rPr>
          <w:lang w:val="en-US"/>
        </w:rPr>
        <w:t xml:space="preserve">          $ref: 'TS29571_CommonData.yaml#/components/schemas/Pei'</w:t>
      </w:r>
    </w:p>
    <w:p w14:paraId="32EA0672"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73"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74"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75"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76"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77"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78"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79" w14:textId="77777777" w:rsidR="0086296D" w:rsidRPr="002E5CBA" w:rsidRDefault="0086296D" w:rsidP="0086296D">
      <w:pPr>
        <w:pStyle w:val="PL"/>
        <w:rPr>
          <w:lang w:val="en-US"/>
        </w:rPr>
      </w:pPr>
      <w:r w:rsidRPr="002E5CBA">
        <w:rPr>
          <w:lang w:val="en-US"/>
        </w:rPr>
        <w:t xml:space="preserve">          type: array</w:t>
      </w:r>
    </w:p>
    <w:p w14:paraId="32EA067A" w14:textId="77777777" w:rsidR="0086296D" w:rsidRPr="002E5CBA" w:rsidRDefault="0086296D" w:rsidP="0086296D">
      <w:pPr>
        <w:pStyle w:val="PL"/>
        <w:rPr>
          <w:lang w:val="en-US"/>
        </w:rPr>
      </w:pPr>
      <w:r w:rsidRPr="002E5CBA">
        <w:rPr>
          <w:lang w:val="en-US"/>
        </w:rPr>
        <w:t xml:space="preserve">          items:</w:t>
      </w:r>
    </w:p>
    <w:p w14:paraId="32EA067B" w14:textId="0E3F78F9"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FD7F402" w14:textId="77777777" w:rsidR="00540A89" w:rsidRDefault="00540A89" w:rsidP="00540A89">
      <w:pPr>
        <w:pStyle w:val="PL"/>
        <w:rPr>
          <w:lang w:val="en-US"/>
        </w:rPr>
      </w:pPr>
      <w:r w:rsidRPr="002E5CBA">
        <w:rPr>
          <w:lang w:val="en-US"/>
        </w:rPr>
        <w:t xml:space="preserve">          minItems: </w:t>
      </w:r>
      <w:r>
        <w:rPr>
          <w:lang w:val="en-US"/>
        </w:rPr>
        <w:t>1</w:t>
      </w:r>
    </w:p>
    <w:p w14:paraId="34109A83" w14:textId="7739AB7D" w:rsidR="00540A89" w:rsidRPr="002E5CBA" w:rsidRDefault="00540A89" w:rsidP="0086296D">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32EA067C" w14:textId="77777777" w:rsidR="0086296D" w:rsidRPr="002E5CBA" w:rsidRDefault="0086296D" w:rsidP="0086296D">
      <w:pPr>
        <w:pStyle w:val="PL"/>
        <w:rPr>
          <w:lang w:val="en-US"/>
        </w:rPr>
      </w:pPr>
      <w:r w:rsidRPr="002E5CBA">
        <w:rPr>
          <w:lang w:val="en-US"/>
        </w:rPr>
        <w:t xml:space="preserve">        anType:</w:t>
      </w:r>
    </w:p>
    <w:p w14:paraId="32EA067D" w14:textId="77777777" w:rsidR="0086296D" w:rsidRDefault="0086296D" w:rsidP="0086296D">
      <w:pPr>
        <w:pStyle w:val="PL"/>
        <w:rPr>
          <w:lang w:val="en-US"/>
        </w:rPr>
      </w:pPr>
      <w:r w:rsidRPr="002E5CBA">
        <w:rPr>
          <w:lang w:val="en-US"/>
        </w:rPr>
        <w:t xml:space="preserve">          $ref: 'TS29571_CommonData.yaml#/components/schemas/AccessType'</w:t>
      </w:r>
    </w:p>
    <w:p w14:paraId="32EA067E" w14:textId="77777777" w:rsidR="00816D58" w:rsidRPr="002E5CBA" w:rsidRDefault="00816D58" w:rsidP="00816D58">
      <w:pPr>
        <w:pStyle w:val="PL"/>
        <w:rPr>
          <w:lang w:val="en-US"/>
        </w:rPr>
      </w:pPr>
      <w:r>
        <w:rPr>
          <w:lang w:val="en-US"/>
        </w:rPr>
        <w:t xml:space="preserve">        rat</w:t>
      </w:r>
      <w:r w:rsidRPr="002E5CBA">
        <w:rPr>
          <w:lang w:val="en-US"/>
        </w:rPr>
        <w:t>Type:</w:t>
      </w:r>
    </w:p>
    <w:p w14:paraId="32EA067F"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80"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81" w14:textId="77777777" w:rsidR="0086296D" w:rsidRPr="002E5CBA" w:rsidRDefault="0086296D" w:rsidP="0086296D">
      <w:pPr>
        <w:pStyle w:val="PL"/>
        <w:rPr>
          <w:lang w:val="en-US"/>
        </w:rPr>
      </w:pPr>
      <w:r w:rsidRPr="002E5CBA">
        <w:rPr>
          <w:lang w:val="en-US"/>
        </w:rPr>
        <w:t xml:space="preserve">          $ref: '</w:t>
      </w:r>
      <w:r w:rsidR="001E2C5F" w:rsidRPr="002E5CBA">
        <w:rPr>
          <w:lang w:val="en-US"/>
        </w:rPr>
        <w:t>TS29571_CommonData</w:t>
      </w:r>
      <w:r w:rsidRPr="002E5CBA">
        <w:rPr>
          <w:lang w:val="en-US"/>
        </w:rPr>
        <w:t>.yaml#/components/schemas/</w:t>
      </w:r>
      <w:r>
        <w:rPr>
          <w:lang w:val="en-US"/>
        </w:rPr>
        <w:t>PresenceState</w:t>
      </w:r>
      <w:r w:rsidRPr="002E5CBA">
        <w:rPr>
          <w:lang w:val="en-US"/>
        </w:rPr>
        <w:t>'</w:t>
      </w:r>
    </w:p>
    <w:p w14:paraId="32EA0682" w14:textId="77777777" w:rsidR="0086296D" w:rsidRPr="002E5CBA" w:rsidRDefault="0086296D" w:rsidP="0086296D">
      <w:pPr>
        <w:pStyle w:val="PL"/>
        <w:rPr>
          <w:lang w:val="en-US"/>
        </w:rPr>
      </w:pPr>
      <w:r w:rsidRPr="002E5CBA">
        <w:rPr>
          <w:lang w:val="en-US"/>
        </w:rPr>
        <w:t xml:space="preserve">        ueLocation:</w:t>
      </w:r>
    </w:p>
    <w:p w14:paraId="32EA0683"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4" w14:textId="77777777" w:rsidR="0086296D" w:rsidRPr="002E5CBA" w:rsidRDefault="0086296D" w:rsidP="0086296D">
      <w:pPr>
        <w:pStyle w:val="PL"/>
        <w:rPr>
          <w:lang w:val="en-US"/>
        </w:rPr>
      </w:pPr>
      <w:r w:rsidRPr="002E5CBA">
        <w:rPr>
          <w:lang w:val="en-US"/>
        </w:rPr>
        <w:t xml:space="preserve">        ueTimeZone:</w:t>
      </w:r>
    </w:p>
    <w:p w14:paraId="32EA0685"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86" w14:textId="77777777" w:rsidR="0086296D" w:rsidRPr="002E5CBA" w:rsidRDefault="0086296D" w:rsidP="0086296D">
      <w:pPr>
        <w:pStyle w:val="PL"/>
        <w:rPr>
          <w:lang w:val="en-US"/>
        </w:rPr>
      </w:pPr>
      <w:r w:rsidRPr="002E5CBA">
        <w:rPr>
          <w:lang w:val="en-US"/>
        </w:rPr>
        <w:t xml:space="preserve">        addUeLocation:</w:t>
      </w:r>
    </w:p>
    <w:p w14:paraId="32EA0687"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8" w14:textId="77777777" w:rsidR="0086296D" w:rsidRPr="002E5CBA" w:rsidRDefault="0086296D" w:rsidP="0086296D">
      <w:pPr>
        <w:pStyle w:val="PL"/>
        <w:rPr>
          <w:lang w:val="en-US"/>
        </w:rPr>
      </w:pPr>
      <w:r w:rsidRPr="002E5CBA">
        <w:rPr>
          <w:lang w:val="en-US"/>
        </w:rPr>
        <w:t xml:space="preserve">        upCnxState:</w:t>
      </w:r>
    </w:p>
    <w:p w14:paraId="32EA0689" w14:textId="77777777" w:rsidR="0086296D" w:rsidRPr="002E5CBA" w:rsidRDefault="0086296D" w:rsidP="0086296D">
      <w:pPr>
        <w:pStyle w:val="PL"/>
        <w:rPr>
          <w:lang w:val="en-US"/>
        </w:rPr>
      </w:pPr>
      <w:r w:rsidRPr="002E5CBA">
        <w:rPr>
          <w:lang w:val="en-US"/>
        </w:rPr>
        <w:t xml:space="preserve">          $ref: '#/components/schemas/UpCnxState'</w:t>
      </w:r>
    </w:p>
    <w:p w14:paraId="32EA068A" w14:textId="77777777" w:rsidR="0086296D" w:rsidRPr="002E5CBA" w:rsidRDefault="0086296D" w:rsidP="0086296D">
      <w:pPr>
        <w:pStyle w:val="PL"/>
        <w:rPr>
          <w:lang w:val="en-US"/>
        </w:rPr>
      </w:pPr>
      <w:r w:rsidRPr="002E5CBA">
        <w:rPr>
          <w:lang w:val="en-US"/>
        </w:rPr>
        <w:t xml:space="preserve">        hoState:</w:t>
      </w:r>
    </w:p>
    <w:p w14:paraId="32EA068B" w14:textId="77777777" w:rsidR="0086296D" w:rsidRDefault="0086296D" w:rsidP="0086296D">
      <w:pPr>
        <w:pStyle w:val="PL"/>
        <w:rPr>
          <w:lang w:val="en-US"/>
        </w:rPr>
      </w:pPr>
      <w:r w:rsidRPr="002E5CBA">
        <w:rPr>
          <w:lang w:val="en-US"/>
        </w:rPr>
        <w:t xml:space="preserve">          $ref: '#/components/schemas/HoState'</w:t>
      </w:r>
    </w:p>
    <w:p w14:paraId="32EA068C" w14:textId="77777777" w:rsidR="0086296D" w:rsidRPr="002E5CBA" w:rsidRDefault="0086296D" w:rsidP="0086296D">
      <w:pPr>
        <w:pStyle w:val="PL"/>
        <w:rPr>
          <w:lang w:val="en-US"/>
        </w:rPr>
      </w:pPr>
      <w:r w:rsidRPr="002E5CBA">
        <w:rPr>
          <w:lang w:val="en-US"/>
        </w:rPr>
        <w:t xml:space="preserve">        </w:t>
      </w:r>
      <w:r>
        <w:rPr>
          <w:lang w:val="en-US"/>
        </w:rPr>
        <w:t>toBeSwitched</w:t>
      </w:r>
      <w:r w:rsidRPr="002E5CBA">
        <w:rPr>
          <w:lang w:val="en-US"/>
        </w:rPr>
        <w:t>:</w:t>
      </w:r>
    </w:p>
    <w:p w14:paraId="32EA068D" w14:textId="77777777" w:rsidR="0086296D" w:rsidRPr="002E5CBA" w:rsidRDefault="0086296D" w:rsidP="0086296D">
      <w:pPr>
        <w:pStyle w:val="PL"/>
        <w:rPr>
          <w:lang w:val="en-US"/>
        </w:rPr>
      </w:pPr>
      <w:r w:rsidRPr="002E5CBA">
        <w:rPr>
          <w:lang w:val="en-US"/>
        </w:rPr>
        <w:t xml:space="preserve">          type: boolean</w:t>
      </w:r>
    </w:p>
    <w:p w14:paraId="32EA068E" w14:textId="77777777" w:rsidR="0086296D" w:rsidRDefault="0086296D" w:rsidP="0086296D">
      <w:pPr>
        <w:pStyle w:val="PL"/>
        <w:rPr>
          <w:lang w:val="en-US"/>
        </w:rPr>
      </w:pPr>
      <w:r w:rsidRPr="002E5CBA">
        <w:rPr>
          <w:lang w:val="en-US"/>
        </w:rPr>
        <w:t xml:space="preserve">          default: false</w:t>
      </w:r>
    </w:p>
    <w:p w14:paraId="32EA068F" w14:textId="77777777" w:rsidR="007F5393" w:rsidRPr="002E5CBA" w:rsidRDefault="007F5393" w:rsidP="007F5393">
      <w:pPr>
        <w:pStyle w:val="PL"/>
        <w:rPr>
          <w:lang w:val="en-US"/>
        </w:rPr>
      </w:pPr>
      <w:r w:rsidRPr="002E5CBA">
        <w:rPr>
          <w:lang w:val="en-US"/>
        </w:rPr>
        <w:t xml:space="preserve">        </w:t>
      </w:r>
      <w:r>
        <w:rPr>
          <w:lang w:val="en-US"/>
        </w:rPr>
        <w:t>failedToBeSwitched</w:t>
      </w:r>
      <w:r w:rsidRPr="002E5CBA">
        <w:rPr>
          <w:lang w:val="en-US"/>
        </w:rPr>
        <w:t>:</w:t>
      </w:r>
    </w:p>
    <w:p w14:paraId="32EA0690" w14:textId="77777777" w:rsidR="007F5393" w:rsidRPr="002E5CBA" w:rsidRDefault="007F5393" w:rsidP="0086296D">
      <w:pPr>
        <w:pStyle w:val="PL"/>
        <w:rPr>
          <w:lang w:val="en-US"/>
        </w:rPr>
      </w:pPr>
      <w:r w:rsidRPr="002E5CBA">
        <w:rPr>
          <w:lang w:val="en-US"/>
        </w:rPr>
        <w:t xml:space="preserve">          type: boolean</w:t>
      </w:r>
    </w:p>
    <w:p w14:paraId="32EA0691" w14:textId="77777777" w:rsidR="0086296D" w:rsidRDefault="0086296D" w:rsidP="0086296D">
      <w:pPr>
        <w:pStyle w:val="PL"/>
        <w:rPr>
          <w:lang w:val="en-US"/>
        </w:rPr>
      </w:pPr>
      <w:r w:rsidRPr="002E5CBA">
        <w:rPr>
          <w:lang w:val="en-US"/>
        </w:rPr>
        <w:t xml:space="preserve">        n1SmMsg:</w:t>
      </w:r>
    </w:p>
    <w:p w14:paraId="32EA069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93" w14:textId="77777777" w:rsidR="0086296D" w:rsidRDefault="0086296D" w:rsidP="0086296D">
      <w:pPr>
        <w:pStyle w:val="PL"/>
        <w:rPr>
          <w:lang w:val="en-US"/>
        </w:rPr>
      </w:pPr>
      <w:r w:rsidRPr="002E5CBA">
        <w:rPr>
          <w:lang w:val="en-US"/>
        </w:rPr>
        <w:t xml:space="preserve">        n2SmInfo:</w:t>
      </w:r>
    </w:p>
    <w:p w14:paraId="32EA0694" w14:textId="77777777" w:rsidR="0086296D" w:rsidRDefault="0086296D" w:rsidP="0086296D">
      <w:pPr>
        <w:pStyle w:val="PL"/>
        <w:rPr>
          <w:lang w:val="en-US"/>
        </w:rPr>
      </w:pPr>
      <w:r w:rsidRPr="002E5CBA">
        <w:rPr>
          <w:lang w:val="en-US"/>
        </w:rPr>
        <w:t xml:space="preserve">          $ref: 'TS29571_CommonData.yaml#/components/schemas/RefToBinaryData'</w:t>
      </w:r>
    </w:p>
    <w:p w14:paraId="32EA0695"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96" w14:textId="604DC833" w:rsidR="0086296D"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0C170E44" w14:textId="77777777" w:rsidR="009C460B" w:rsidRPr="002E5CBA" w:rsidRDefault="009C460B" w:rsidP="009C460B">
      <w:pPr>
        <w:pStyle w:val="PL"/>
        <w:rPr>
          <w:lang w:val="en-US"/>
        </w:rPr>
      </w:pPr>
      <w:r w:rsidRPr="002E5CBA">
        <w:rPr>
          <w:lang w:val="en-US"/>
        </w:rPr>
        <w:t xml:space="preserve">        targetId:</w:t>
      </w:r>
    </w:p>
    <w:p w14:paraId="2306240C" w14:textId="5BD51FD9" w:rsidR="009C460B" w:rsidRPr="00A773F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2EA0697" w14:textId="77777777" w:rsidR="0086296D" w:rsidRPr="002E5CBA" w:rsidRDefault="0086296D" w:rsidP="0086296D">
      <w:pPr>
        <w:pStyle w:val="PL"/>
        <w:rPr>
          <w:lang w:val="en-US"/>
        </w:rPr>
      </w:pPr>
      <w:r w:rsidRPr="002E5CBA">
        <w:rPr>
          <w:lang w:val="en-US"/>
        </w:rPr>
        <w:t xml:space="preserve">        target</w:t>
      </w:r>
      <w:r>
        <w:t>ServingN</w:t>
      </w:r>
      <w:r w:rsidRPr="002E5CBA">
        <w:rPr>
          <w:lang w:val="en-US"/>
        </w:rPr>
        <w:t>fId:</w:t>
      </w:r>
    </w:p>
    <w:p w14:paraId="32EA0698" w14:textId="77777777" w:rsidR="0086296D" w:rsidRDefault="0086296D" w:rsidP="0086296D">
      <w:pPr>
        <w:pStyle w:val="PL"/>
        <w:rPr>
          <w:lang w:val="en-US"/>
        </w:rPr>
      </w:pPr>
      <w:r w:rsidRPr="002E5CBA">
        <w:rPr>
          <w:lang w:val="en-US"/>
        </w:rPr>
        <w:t xml:space="preserve">          $ref: 'TS29571_CommonData.yaml#/components/schemas/NfInstanceId'</w:t>
      </w:r>
    </w:p>
    <w:p w14:paraId="32EA0699" w14:textId="77777777" w:rsidR="0086296D" w:rsidRDefault="0086296D" w:rsidP="0086296D">
      <w:pPr>
        <w:pStyle w:val="PL"/>
      </w:pPr>
      <w:r>
        <w:t xml:space="preserve">        smContextStatusUri:</w:t>
      </w:r>
    </w:p>
    <w:p w14:paraId="32EA069A" w14:textId="77777777" w:rsidR="00BC3F17" w:rsidRDefault="0086296D" w:rsidP="0086296D">
      <w:pPr>
        <w:pStyle w:val="PL"/>
        <w:rPr>
          <w:lang w:val="en-US"/>
        </w:rPr>
      </w:pPr>
      <w:r>
        <w:t xml:space="preserve">          $ref: 'TS29571_CommonData.yaml#/components/schemas/Uri'</w:t>
      </w:r>
    </w:p>
    <w:p w14:paraId="32EA069B" w14:textId="77777777" w:rsidR="0086296D" w:rsidRPr="002E5CBA" w:rsidRDefault="00BC3F17" w:rsidP="0086296D">
      <w:pPr>
        <w:pStyle w:val="PL"/>
        <w:rPr>
          <w:lang w:val="en-US"/>
        </w:rPr>
      </w:pPr>
      <w:r>
        <w:t xml:space="preserve">        </w:t>
      </w:r>
      <w:r w:rsidR="0086296D" w:rsidRPr="002E5CBA">
        <w:rPr>
          <w:lang w:val="en-US"/>
        </w:rPr>
        <w:t>dataForwarding:</w:t>
      </w:r>
    </w:p>
    <w:p w14:paraId="32EA069C" w14:textId="77777777" w:rsidR="0086296D" w:rsidRPr="002E5CBA" w:rsidRDefault="0086296D" w:rsidP="0086296D">
      <w:pPr>
        <w:pStyle w:val="PL"/>
        <w:rPr>
          <w:lang w:val="en-US"/>
        </w:rPr>
      </w:pPr>
      <w:r w:rsidRPr="002E5CBA">
        <w:rPr>
          <w:lang w:val="en-US"/>
        </w:rPr>
        <w:t xml:space="preserve">          type: boolean</w:t>
      </w:r>
    </w:p>
    <w:p w14:paraId="32EA069D" w14:textId="77777777" w:rsidR="0086296D" w:rsidRPr="002E5CBA" w:rsidRDefault="0086296D" w:rsidP="0086296D">
      <w:pPr>
        <w:pStyle w:val="PL"/>
        <w:rPr>
          <w:lang w:val="en-US"/>
        </w:rPr>
      </w:pPr>
      <w:r w:rsidRPr="002E5CBA">
        <w:rPr>
          <w:lang w:val="en-US"/>
        </w:rPr>
        <w:t xml:space="preserve">          default: false</w:t>
      </w:r>
    </w:p>
    <w:p w14:paraId="32EA069E" w14:textId="77777777" w:rsidR="0086296D" w:rsidRPr="002E5CBA" w:rsidRDefault="0086296D" w:rsidP="0086296D">
      <w:pPr>
        <w:pStyle w:val="PL"/>
        <w:rPr>
          <w:lang w:val="en-US"/>
        </w:rPr>
      </w:pPr>
      <w:r w:rsidRPr="002E5CBA">
        <w:rPr>
          <w:lang w:val="en-US"/>
        </w:rPr>
        <w:t xml:space="preserve">        epsBearerSetup:</w:t>
      </w:r>
    </w:p>
    <w:p w14:paraId="32EA069F" w14:textId="77777777" w:rsidR="0086296D" w:rsidRPr="002E5CBA" w:rsidRDefault="0086296D" w:rsidP="0086296D">
      <w:pPr>
        <w:pStyle w:val="PL"/>
        <w:rPr>
          <w:lang w:val="en-US"/>
        </w:rPr>
      </w:pPr>
      <w:r w:rsidRPr="002E5CBA">
        <w:rPr>
          <w:lang w:val="en-US"/>
        </w:rPr>
        <w:t xml:space="preserve">          type: array</w:t>
      </w:r>
    </w:p>
    <w:p w14:paraId="32EA06A0" w14:textId="77777777" w:rsidR="0086296D" w:rsidRPr="002E5CBA" w:rsidRDefault="0086296D" w:rsidP="0086296D">
      <w:pPr>
        <w:pStyle w:val="PL"/>
        <w:rPr>
          <w:lang w:val="en-US"/>
        </w:rPr>
      </w:pPr>
      <w:r w:rsidRPr="002E5CBA">
        <w:rPr>
          <w:lang w:val="en-US"/>
        </w:rPr>
        <w:t xml:space="preserve">          items:</w:t>
      </w:r>
    </w:p>
    <w:p w14:paraId="32EA06A1" w14:textId="77777777" w:rsidR="0086296D" w:rsidRPr="002E5CBA" w:rsidRDefault="0086296D" w:rsidP="0086296D">
      <w:pPr>
        <w:pStyle w:val="PL"/>
        <w:rPr>
          <w:lang w:val="en-US"/>
        </w:rPr>
      </w:pPr>
      <w:r w:rsidRPr="002E5CBA">
        <w:rPr>
          <w:lang w:val="en-US"/>
        </w:rPr>
        <w:t xml:space="preserve">            $ref: '#/components/schemas/EpsBearerContainer'</w:t>
      </w:r>
    </w:p>
    <w:p w14:paraId="32EA06A2" w14:textId="77777777" w:rsidR="0086296D" w:rsidRPr="002E5CBA" w:rsidRDefault="0086296D" w:rsidP="0086296D">
      <w:pPr>
        <w:pStyle w:val="PL"/>
        <w:rPr>
          <w:lang w:val="en-US"/>
        </w:rPr>
      </w:pPr>
      <w:r w:rsidRPr="002E5CBA">
        <w:rPr>
          <w:lang w:val="en-US"/>
        </w:rPr>
        <w:t xml:space="preserve">          minItems: 0</w:t>
      </w:r>
    </w:p>
    <w:p w14:paraId="32EA06A3" w14:textId="77777777" w:rsidR="0086296D" w:rsidRPr="002E5CBA" w:rsidRDefault="0086296D" w:rsidP="0086296D">
      <w:pPr>
        <w:pStyle w:val="PL"/>
        <w:rPr>
          <w:lang w:val="en-US"/>
        </w:rPr>
      </w:pPr>
      <w:r w:rsidRPr="002E5CBA">
        <w:rPr>
          <w:lang w:val="en-US"/>
        </w:rPr>
        <w:t xml:space="preserve">        revokeEbiList:</w:t>
      </w:r>
    </w:p>
    <w:p w14:paraId="32EA06A4" w14:textId="77777777" w:rsidR="0086296D" w:rsidRPr="002E5CBA" w:rsidRDefault="0086296D" w:rsidP="0086296D">
      <w:pPr>
        <w:pStyle w:val="PL"/>
        <w:rPr>
          <w:lang w:val="en-US"/>
        </w:rPr>
      </w:pPr>
      <w:r w:rsidRPr="002E5CBA">
        <w:rPr>
          <w:lang w:val="en-US"/>
        </w:rPr>
        <w:t xml:space="preserve">          type: array</w:t>
      </w:r>
    </w:p>
    <w:p w14:paraId="32EA06A5" w14:textId="77777777" w:rsidR="0086296D" w:rsidRPr="002E5CBA" w:rsidRDefault="0086296D" w:rsidP="0086296D">
      <w:pPr>
        <w:pStyle w:val="PL"/>
        <w:rPr>
          <w:lang w:val="en-US"/>
        </w:rPr>
      </w:pPr>
      <w:r w:rsidRPr="002E5CBA">
        <w:rPr>
          <w:lang w:val="en-US"/>
        </w:rPr>
        <w:t xml:space="preserve">          items:</w:t>
      </w:r>
    </w:p>
    <w:p w14:paraId="32EA06A6" w14:textId="77777777" w:rsidR="0086296D" w:rsidRPr="002E5CBA" w:rsidRDefault="0086296D" w:rsidP="0086296D">
      <w:pPr>
        <w:pStyle w:val="PL"/>
        <w:rPr>
          <w:lang w:val="en-US"/>
        </w:rPr>
      </w:pPr>
      <w:r w:rsidRPr="002E5CBA">
        <w:rPr>
          <w:lang w:val="en-US"/>
        </w:rPr>
        <w:t xml:space="preserve">            $ref: '#/components/schemas/EpsBearerId'</w:t>
      </w:r>
    </w:p>
    <w:p w14:paraId="32EA06A7" w14:textId="70E683D8" w:rsidR="0086296D" w:rsidRDefault="0086296D" w:rsidP="0086296D">
      <w:pPr>
        <w:pStyle w:val="PL"/>
        <w:rPr>
          <w:lang w:val="en-US"/>
        </w:rPr>
      </w:pPr>
      <w:r w:rsidRPr="002E5CBA">
        <w:rPr>
          <w:lang w:val="en-US"/>
        </w:rPr>
        <w:t xml:space="preserve">          minItems: </w:t>
      </w:r>
      <w:r w:rsidR="00540A89">
        <w:rPr>
          <w:lang w:val="en-US"/>
        </w:rPr>
        <w:t>1</w:t>
      </w:r>
    </w:p>
    <w:p w14:paraId="32EA06A8" w14:textId="77777777" w:rsidR="0086296D" w:rsidRDefault="0086296D" w:rsidP="0086296D">
      <w:pPr>
        <w:pStyle w:val="PL"/>
        <w:rPr>
          <w:lang w:val="en-US"/>
        </w:rPr>
      </w:pPr>
      <w:r>
        <w:rPr>
          <w:lang w:val="en-US"/>
        </w:rPr>
        <w:t xml:space="preserve">        release:</w:t>
      </w:r>
    </w:p>
    <w:p w14:paraId="32EA06A9" w14:textId="77777777" w:rsidR="0086296D" w:rsidRDefault="0086296D" w:rsidP="0086296D">
      <w:pPr>
        <w:pStyle w:val="PL"/>
        <w:rPr>
          <w:lang w:val="en-US"/>
        </w:rPr>
      </w:pPr>
      <w:r>
        <w:rPr>
          <w:lang w:val="en-US"/>
        </w:rPr>
        <w:t xml:space="preserve">          type: boolean</w:t>
      </w:r>
    </w:p>
    <w:p w14:paraId="32EA06AA" w14:textId="77777777" w:rsidR="00017D59" w:rsidRDefault="0086296D" w:rsidP="0086296D">
      <w:pPr>
        <w:pStyle w:val="PL"/>
        <w:rPr>
          <w:lang w:val="en-US"/>
        </w:rPr>
      </w:pPr>
      <w:r>
        <w:rPr>
          <w:lang w:val="en-US"/>
        </w:rPr>
        <w:t xml:space="preserve">          default: false</w:t>
      </w:r>
    </w:p>
    <w:p w14:paraId="32EA06AB" w14:textId="77777777" w:rsidR="0086296D" w:rsidRPr="002E5CBA" w:rsidRDefault="00017D59" w:rsidP="0086296D">
      <w:pPr>
        <w:pStyle w:val="PL"/>
        <w:rPr>
          <w:lang w:val="en-US"/>
        </w:rPr>
      </w:pPr>
      <w:r>
        <w:rPr>
          <w:lang w:val="en-US"/>
        </w:rPr>
        <w:t xml:space="preserve">        </w:t>
      </w:r>
      <w:r w:rsidR="0086296D" w:rsidRPr="002E5CBA">
        <w:rPr>
          <w:lang w:val="en-US"/>
        </w:rPr>
        <w:t>cause:</w:t>
      </w:r>
    </w:p>
    <w:p w14:paraId="32EA06AC" w14:textId="77777777" w:rsidR="0086296D" w:rsidRDefault="0086296D" w:rsidP="0086296D">
      <w:pPr>
        <w:pStyle w:val="PL"/>
        <w:rPr>
          <w:lang w:val="en-US"/>
        </w:rPr>
      </w:pPr>
      <w:r w:rsidRPr="002E5CBA">
        <w:rPr>
          <w:lang w:val="en-US"/>
        </w:rPr>
        <w:t xml:space="preserve">          $ref: '#/components/schemas/Cause'</w:t>
      </w:r>
    </w:p>
    <w:p w14:paraId="32EA06AD" w14:textId="77777777" w:rsidR="008018EB" w:rsidRPr="002E5CBA" w:rsidRDefault="008018EB" w:rsidP="008018EB">
      <w:pPr>
        <w:pStyle w:val="PL"/>
        <w:rPr>
          <w:lang w:val="en-US"/>
        </w:rPr>
      </w:pPr>
      <w:r>
        <w:rPr>
          <w:lang w:val="en-US"/>
        </w:rPr>
        <w:t xml:space="preserve">        ngApC</w:t>
      </w:r>
      <w:r w:rsidRPr="002E5CBA">
        <w:rPr>
          <w:lang w:val="en-US"/>
        </w:rPr>
        <w:t>ause:</w:t>
      </w:r>
    </w:p>
    <w:p w14:paraId="32EA06AE" w14:textId="77777777" w:rsidR="008018EB" w:rsidRDefault="008018EB" w:rsidP="0086296D">
      <w:pPr>
        <w:pStyle w:val="PL"/>
      </w:pPr>
      <w:r>
        <w:t xml:space="preserve">          $ref: 'TS29571_CommonData.yaml#/components/schemas/NgApCause'</w:t>
      </w:r>
    </w:p>
    <w:p w14:paraId="32EA06AF" w14:textId="565CFB84"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B0" w14:textId="77777777"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B1" w14:textId="77777777" w:rsidR="00D80699" w:rsidRPr="002E5CBA" w:rsidRDefault="00D80699" w:rsidP="00D80699">
      <w:pPr>
        <w:pStyle w:val="PL"/>
        <w:rPr>
          <w:lang w:val="en-US"/>
        </w:rPr>
      </w:pPr>
      <w:r w:rsidRPr="002E5CBA">
        <w:rPr>
          <w:lang w:val="en-US"/>
        </w:rPr>
        <w:t xml:space="preserve">        sNssai:</w:t>
      </w:r>
    </w:p>
    <w:p w14:paraId="32EA06B2" w14:textId="77777777" w:rsidR="00D80699" w:rsidRDefault="00D80699" w:rsidP="0086296D">
      <w:pPr>
        <w:pStyle w:val="PL"/>
        <w:rPr>
          <w:lang w:val="en-US"/>
        </w:rPr>
      </w:pPr>
      <w:r w:rsidRPr="002E5CBA">
        <w:rPr>
          <w:lang w:val="en-US"/>
        </w:rPr>
        <w:lastRenderedPageBreak/>
        <w:t xml:space="preserve">          $ref: 'TS29571_CommonData.yaml#/components/schemas/Snssai'</w:t>
      </w:r>
    </w:p>
    <w:p w14:paraId="32EA06B3" w14:textId="77777777" w:rsidR="001B3C45" w:rsidRPr="002E5CBA" w:rsidRDefault="001B3C45" w:rsidP="001B3C45">
      <w:pPr>
        <w:pStyle w:val="PL"/>
        <w:rPr>
          <w:lang w:val="en-US"/>
        </w:rPr>
      </w:pPr>
      <w:r>
        <w:rPr>
          <w:lang w:val="en-US"/>
        </w:rPr>
        <w:t xml:space="preserve">        traceData</w:t>
      </w:r>
      <w:r w:rsidRPr="002E5CBA">
        <w:rPr>
          <w:lang w:val="en-US"/>
        </w:rPr>
        <w:t>:</w:t>
      </w:r>
    </w:p>
    <w:p w14:paraId="32EA06B4" w14:textId="77777777"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32EA06B5"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B6" w14:textId="2DCD87EF" w:rsidR="00EF3507" w:rsidRDefault="00EF3507" w:rsidP="0086296D">
      <w:pPr>
        <w:pStyle w:val="PL"/>
        <w:rPr>
          <w:lang w:val="en-US"/>
        </w:rPr>
      </w:pPr>
      <w:r w:rsidRPr="002E5CBA">
        <w:rPr>
          <w:lang w:val="en-US"/>
        </w:rPr>
        <w:t xml:space="preserve">          $ref: '#/components/schemas/</w:t>
      </w:r>
      <w:r>
        <w:rPr>
          <w:lang w:val="en-US"/>
        </w:rPr>
        <w:t>EpsInterworkingIndication'</w:t>
      </w:r>
    </w:p>
    <w:p w14:paraId="0B75AD9C" w14:textId="77777777" w:rsidR="002E4AA3" w:rsidRDefault="002E4AA3" w:rsidP="002E4AA3">
      <w:pPr>
        <w:pStyle w:val="PL"/>
        <w:rPr>
          <w:lang w:val="en-US"/>
        </w:rPr>
      </w:pPr>
      <w:r>
        <w:rPr>
          <w:lang w:val="en-US"/>
        </w:rPr>
        <w:t xml:space="preserve">        anTypeCanBeChanged:</w:t>
      </w:r>
    </w:p>
    <w:p w14:paraId="3C91F95D" w14:textId="77777777" w:rsidR="002E4AA3" w:rsidRDefault="002E4AA3" w:rsidP="002E4AA3">
      <w:pPr>
        <w:pStyle w:val="PL"/>
        <w:rPr>
          <w:lang w:val="en-US"/>
        </w:rPr>
      </w:pPr>
      <w:r>
        <w:rPr>
          <w:lang w:val="en-US"/>
        </w:rPr>
        <w:t xml:space="preserve">          type: boolean</w:t>
      </w:r>
    </w:p>
    <w:p w14:paraId="40E4AC73" w14:textId="01C6BB7F" w:rsidR="002E4AA3" w:rsidRDefault="002E4AA3" w:rsidP="0086296D">
      <w:pPr>
        <w:pStyle w:val="PL"/>
        <w:rPr>
          <w:lang w:val="en-US"/>
        </w:rPr>
      </w:pPr>
      <w:r>
        <w:rPr>
          <w:lang w:val="en-US"/>
        </w:rPr>
        <w:t xml:space="preserve">          default: false</w:t>
      </w:r>
    </w:p>
    <w:p w14:paraId="78410569" w14:textId="77777777" w:rsidR="00F03565"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1797478" w14:textId="77777777" w:rsidR="00F03565" w:rsidRDefault="00F03565" w:rsidP="00F03565">
      <w:pPr>
        <w:pStyle w:val="PL"/>
        <w:rPr>
          <w:lang w:val="en-US"/>
        </w:rPr>
      </w:pPr>
      <w:r w:rsidRPr="002E5CBA">
        <w:rPr>
          <w:lang w:val="en-US"/>
        </w:rPr>
        <w:t xml:space="preserve">          $ref: 'TS29571_CommonData.yaml#/components/schemas/RefToBinaryData'</w:t>
      </w:r>
    </w:p>
    <w:p w14:paraId="5B760C03"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4013AD29" w14:textId="3B9C439F" w:rsidR="00F03565" w:rsidRPr="002E5CBA"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32EA06B7" w14:textId="77777777" w:rsidR="0086296D" w:rsidRPr="002E5CBA" w:rsidRDefault="0086296D" w:rsidP="0086296D">
      <w:pPr>
        <w:pStyle w:val="PL"/>
        <w:rPr>
          <w:lang w:val="en-US"/>
        </w:rPr>
      </w:pPr>
    </w:p>
    <w:p w14:paraId="32EA06B8" w14:textId="77777777" w:rsidR="0086296D" w:rsidRPr="002E5CBA" w:rsidRDefault="0086296D" w:rsidP="0086296D">
      <w:pPr>
        <w:pStyle w:val="PL"/>
        <w:rPr>
          <w:lang w:val="en-US"/>
        </w:rPr>
      </w:pPr>
      <w:r w:rsidRPr="002E5CBA">
        <w:rPr>
          <w:lang w:val="en-US"/>
        </w:rPr>
        <w:t xml:space="preserve">    SmContextUpdatedData:</w:t>
      </w:r>
    </w:p>
    <w:p w14:paraId="32EA06B9" w14:textId="77777777" w:rsidR="0086296D" w:rsidRPr="002E5CBA" w:rsidRDefault="0086296D" w:rsidP="0086296D">
      <w:pPr>
        <w:pStyle w:val="PL"/>
        <w:rPr>
          <w:lang w:val="en-US"/>
        </w:rPr>
      </w:pPr>
      <w:r w:rsidRPr="002E5CBA">
        <w:rPr>
          <w:lang w:val="en-US"/>
        </w:rPr>
        <w:t xml:space="preserve">      type: object</w:t>
      </w:r>
    </w:p>
    <w:p w14:paraId="32EA06BA" w14:textId="77777777" w:rsidR="0086296D" w:rsidRPr="002E5CBA" w:rsidRDefault="0086296D" w:rsidP="0086296D">
      <w:pPr>
        <w:pStyle w:val="PL"/>
        <w:rPr>
          <w:lang w:val="en-US"/>
        </w:rPr>
      </w:pPr>
      <w:r w:rsidRPr="002E5CBA">
        <w:rPr>
          <w:lang w:val="en-US"/>
        </w:rPr>
        <w:t xml:space="preserve">      properties:</w:t>
      </w:r>
    </w:p>
    <w:p w14:paraId="32EA06BB" w14:textId="77777777" w:rsidR="0086296D" w:rsidRPr="002E5CBA" w:rsidRDefault="0086296D" w:rsidP="0086296D">
      <w:pPr>
        <w:pStyle w:val="PL"/>
        <w:rPr>
          <w:lang w:val="en-US"/>
        </w:rPr>
      </w:pPr>
      <w:r w:rsidRPr="002E5CBA">
        <w:rPr>
          <w:lang w:val="en-US"/>
        </w:rPr>
        <w:t xml:space="preserve">        upCnxState:</w:t>
      </w:r>
    </w:p>
    <w:p w14:paraId="32EA06BC" w14:textId="77777777" w:rsidR="0086296D" w:rsidRPr="002E5CBA" w:rsidRDefault="0086296D" w:rsidP="0086296D">
      <w:pPr>
        <w:pStyle w:val="PL"/>
        <w:rPr>
          <w:lang w:val="en-US"/>
        </w:rPr>
      </w:pPr>
      <w:r w:rsidRPr="002E5CBA">
        <w:rPr>
          <w:lang w:val="en-US"/>
        </w:rPr>
        <w:t xml:space="preserve">          $ref: '#/components/schemas/UpCnxState'</w:t>
      </w:r>
    </w:p>
    <w:p w14:paraId="32EA06BD" w14:textId="77777777" w:rsidR="0086296D" w:rsidRPr="002E5CBA" w:rsidRDefault="0086296D" w:rsidP="0086296D">
      <w:pPr>
        <w:pStyle w:val="PL"/>
        <w:rPr>
          <w:lang w:val="en-US"/>
        </w:rPr>
      </w:pPr>
      <w:r w:rsidRPr="002E5CBA">
        <w:rPr>
          <w:lang w:val="en-US"/>
        </w:rPr>
        <w:t xml:space="preserve">        hoState:</w:t>
      </w:r>
    </w:p>
    <w:p w14:paraId="32EA06BE" w14:textId="77777777" w:rsidR="0086296D" w:rsidRPr="002E5CBA" w:rsidRDefault="0086296D" w:rsidP="0086296D">
      <w:pPr>
        <w:pStyle w:val="PL"/>
        <w:rPr>
          <w:lang w:val="en-US"/>
        </w:rPr>
      </w:pPr>
      <w:r w:rsidRPr="002E5CBA">
        <w:rPr>
          <w:lang w:val="en-US"/>
        </w:rPr>
        <w:t xml:space="preserve">          $ref: '#/components/schemas/HoState'</w:t>
      </w:r>
    </w:p>
    <w:p w14:paraId="32EA06BF" w14:textId="77777777" w:rsidR="0086296D" w:rsidRPr="002E5CBA" w:rsidRDefault="0086296D" w:rsidP="0086296D">
      <w:pPr>
        <w:pStyle w:val="PL"/>
        <w:rPr>
          <w:lang w:val="en-US"/>
        </w:rPr>
      </w:pPr>
      <w:r w:rsidRPr="002E5CBA">
        <w:rPr>
          <w:lang w:val="en-US"/>
        </w:rPr>
        <w:t xml:space="preserve">        releaseEbiList:</w:t>
      </w:r>
    </w:p>
    <w:p w14:paraId="32EA06C0" w14:textId="77777777" w:rsidR="0086296D" w:rsidRPr="002E5CBA" w:rsidRDefault="0086296D" w:rsidP="0086296D">
      <w:pPr>
        <w:pStyle w:val="PL"/>
        <w:rPr>
          <w:lang w:val="en-US"/>
        </w:rPr>
      </w:pPr>
      <w:r w:rsidRPr="002E5CBA">
        <w:rPr>
          <w:lang w:val="en-US"/>
        </w:rPr>
        <w:t xml:space="preserve">          type: array</w:t>
      </w:r>
    </w:p>
    <w:p w14:paraId="32EA06C1" w14:textId="77777777" w:rsidR="0086296D" w:rsidRPr="002E5CBA" w:rsidRDefault="0086296D" w:rsidP="0086296D">
      <w:pPr>
        <w:pStyle w:val="PL"/>
        <w:rPr>
          <w:lang w:val="en-US"/>
        </w:rPr>
      </w:pPr>
      <w:r w:rsidRPr="002E5CBA">
        <w:rPr>
          <w:lang w:val="en-US"/>
        </w:rPr>
        <w:t xml:space="preserve">          items:</w:t>
      </w:r>
    </w:p>
    <w:p w14:paraId="32EA06C2" w14:textId="77777777" w:rsidR="0086296D" w:rsidRPr="002E5CBA" w:rsidRDefault="0086296D" w:rsidP="0086296D">
      <w:pPr>
        <w:pStyle w:val="PL"/>
        <w:rPr>
          <w:lang w:val="en-US"/>
        </w:rPr>
      </w:pPr>
      <w:r w:rsidRPr="002E5CBA">
        <w:rPr>
          <w:lang w:val="en-US"/>
        </w:rPr>
        <w:t xml:space="preserve">            $ref: '#/components/schemas/EpsBearerId'</w:t>
      </w:r>
    </w:p>
    <w:p w14:paraId="32EA06C3" w14:textId="4829CF25" w:rsidR="0086296D" w:rsidRPr="002E5CBA" w:rsidRDefault="0086296D" w:rsidP="0086296D">
      <w:pPr>
        <w:pStyle w:val="PL"/>
        <w:rPr>
          <w:lang w:val="en-US"/>
        </w:rPr>
      </w:pPr>
      <w:r w:rsidRPr="002E5CBA">
        <w:rPr>
          <w:lang w:val="en-US"/>
        </w:rPr>
        <w:t xml:space="preserve">          minItems: </w:t>
      </w:r>
      <w:r w:rsidR="00540A89">
        <w:rPr>
          <w:lang w:val="en-US"/>
        </w:rPr>
        <w:t>1</w:t>
      </w:r>
    </w:p>
    <w:p w14:paraId="32EA06C4" w14:textId="77777777" w:rsidR="0086296D" w:rsidRPr="002E5CBA" w:rsidRDefault="0086296D" w:rsidP="0086296D">
      <w:pPr>
        <w:pStyle w:val="PL"/>
        <w:rPr>
          <w:lang w:val="en-US"/>
        </w:rPr>
      </w:pPr>
      <w:r w:rsidRPr="002E5CBA">
        <w:rPr>
          <w:lang w:val="en-US"/>
        </w:rPr>
        <w:t xml:space="preserve">        allocatedEbiList:</w:t>
      </w:r>
    </w:p>
    <w:p w14:paraId="32EA06C5" w14:textId="77777777" w:rsidR="0086296D" w:rsidRPr="002E5CBA" w:rsidRDefault="0086296D" w:rsidP="0086296D">
      <w:pPr>
        <w:pStyle w:val="PL"/>
        <w:rPr>
          <w:lang w:val="en-US"/>
        </w:rPr>
      </w:pPr>
      <w:r w:rsidRPr="002E5CBA">
        <w:rPr>
          <w:lang w:val="en-US"/>
        </w:rPr>
        <w:t xml:space="preserve">          type: array</w:t>
      </w:r>
    </w:p>
    <w:p w14:paraId="32EA06C6" w14:textId="77777777" w:rsidR="0086296D" w:rsidRPr="002E5CBA" w:rsidRDefault="0086296D" w:rsidP="0086296D">
      <w:pPr>
        <w:pStyle w:val="PL"/>
        <w:rPr>
          <w:lang w:val="en-US"/>
        </w:rPr>
      </w:pPr>
      <w:r w:rsidRPr="002E5CBA">
        <w:rPr>
          <w:lang w:val="en-US"/>
        </w:rPr>
        <w:t xml:space="preserve">          items:</w:t>
      </w:r>
    </w:p>
    <w:p w14:paraId="32EA06C7" w14:textId="77777777" w:rsidR="0086296D" w:rsidRPr="002E5CBA" w:rsidRDefault="0086296D" w:rsidP="0086296D">
      <w:pPr>
        <w:pStyle w:val="PL"/>
        <w:rPr>
          <w:lang w:val="en-US"/>
        </w:rPr>
      </w:pPr>
      <w:r w:rsidRPr="002E5CBA">
        <w:rPr>
          <w:lang w:val="en-US"/>
        </w:rPr>
        <w:t xml:space="preserve">            $ref: '#/components/schemas/EbiArpMapping'</w:t>
      </w:r>
    </w:p>
    <w:p w14:paraId="32EA06C8" w14:textId="06FC9044" w:rsidR="0086296D" w:rsidRPr="002E5CBA" w:rsidRDefault="0086296D" w:rsidP="0086296D">
      <w:pPr>
        <w:pStyle w:val="PL"/>
        <w:rPr>
          <w:lang w:val="en-US"/>
        </w:rPr>
      </w:pPr>
      <w:r w:rsidRPr="002E5CBA">
        <w:rPr>
          <w:lang w:val="en-US"/>
        </w:rPr>
        <w:t xml:space="preserve">          minItems: </w:t>
      </w:r>
      <w:r w:rsidR="00540A89">
        <w:rPr>
          <w:lang w:val="en-US"/>
        </w:rPr>
        <w:t>1</w:t>
      </w:r>
    </w:p>
    <w:p w14:paraId="32EA06C9" w14:textId="77777777" w:rsidR="0086296D" w:rsidRPr="002E5CBA" w:rsidRDefault="0086296D" w:rsidP="0086296D">
      <w:pPr>
        <w:pStyle w:val="PL"/>
        <w:rPr>
          <w:lang w:val="en-US"/>
        </w:rPr>
      </w:pPr>
      <w:r w:rsidRPr="002E5CBA">
        <w:rPr>
          <w:lang w:val="en-US"/>
        </w:rPr>
        <w:t xml:space="preserve">        modifiedEbiList:</w:t>
      </w:r>
    </w:p>
    <w:p w14:paraId="32EA06CA" w14:textId="77777777" w:rsidR="0086296D" w:rsidRPr="002E5CBA" w:rsidRDefault="0086296D" w:rsidP="0086296D">
      <w:pPr>
        <w:pStyle w:val="PL"/>
        <w:rPr>
          <w:lang w:val="en-US"/>
        </w:rPr>
      </w:pPr>
      <w:r w:rsidRPr="002E5CBA">
        <w:rPr>
          <w:lang w:val="en-US"/>
        </w:rPr>
        <w:t xml:space="preserve">          type: array</w:t>
      </w:r>
    </w:p>
    <w:p w14:paraId="32EA06CB" w14:textId="77777777" w:rsidR="0086296D" w:rsidRPr="002E5CBA" w:rsidRDefault="0086296D" w:rsidP="0086296D">
      <w:pPr>
        <w:pStyle w:val="PL"/>
        <w:rPr>
          <w:lang w:val="en-US"/>
        </w:rPr>
      </w:pPr>
      <w:r w:rsidRPr="002E5CBA">
        <w:rPr>
          <w:lang w:val="en-US"/>
        </w:rPr>
        <w:t xml:space="preserve">          items:</w:t>
      </w:r>
    </w:p>
    <w:p w14:paraId="32EA06CC" w14:textId="77777777" w:rsidR="0086296D" w:rsidRPr="002E5CBA" w:rsidRDefault="0086296D" w:rsidP="0086296D">
      <w:pPr>
        <w:pStyle w:val="PL"/>
        <w:rPr>
          <w:lang w:val="en-US"/>
        </w:rPr>
      </w:pPr>
      <w:r w:rsidRPr="002E5CBA">
        <w:rPr>
          <w:lang w:val="en-US"/>
        </w:rPr>
        <w:t xml:space="preserve">            $ref: '#/components/schemas/EbiArpMapping'</w:t>
      </w:r>
    </w:p>
    <w:p w14:paraId="32EA06CD" w14:textId="223741AB" w:rsidR="0086296D" w:rsidRPr="002E5CBA" w:rsidRDefault="0086296D" w:rsidP="0086296D">
      <w:pPr>
        <w:pStyle w:val="PL"/>
        <w:rPr>
          <w:lang w:val="en-US"/>
        </w:rPr>
      </w:pPr>
      <w:r w:rsidRPr="002E5CBA">
        <w:rPr>
          <w:lang w:val="en-US"/>
        </w:rPr>
        <w:t xml:space="preserve">          minItems: </w:t>
      </w:r>
      <w:r w:rsidR="00540A89">
        <w:rPr>
          <w:lang w:val="en-US"/>
        </w:rPr>
        <w:t>1</w:t>
      </w:r>
    </w:p>
    <w:p w14:paraId="32EA06CE" w14:textId="77777777" w:rsidR="0086296D" w:rsidRDefault="0086296D" w:rsidP="0086296D">
      <w:pPr>
        <w:pStyle w:val="PL"/>
        <w:rPr>
          <w:lang w:val="en-US"/>
        </w:rPr>
      </w:pPr>
      <w:r w:rsidRPr="002E5CBA">
        <w:rPr>
          <w:lang w:val="en-US"/>
        </w:rPr>
        <w:t xml:space="preserve">        n1SmMsg:</w:t>
      </w:r>
    </w:p>
    <w:p w14:paraId="32EA06C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D0" w14:textId="77777777" w:rsidR="0086296D" w:rsidRDefault="0086296D" w:rsidP="0086296D">
      <w:pPr>
        <w:pStyle w:val="PL"/>
        <w:rPr>
          <w:lang w:val="en-US"/>
        </w:rPr>
      </w:pPr>
      <w:r w:rsidRPr="002E5CBA">
        <w:rPr>
          <w:lang w:val="en-US"/>
        </w:rPr>
        <w:t xml:space="preserve">        n2SmInfo:</w:t>
      </w:r>
    </w:p>
    <w:p w14:paraId="32EA06D1" w14:textId="77777777" w:rsidR="0086296D" w:rsidRDefault="0086296D" w:rsidP="0086296D">
      <w:pPr>
        <w:pStyle w:val="PL"/>
        <w:rPr>
          <w:lang w:val="en-US"/>
        </w:rPr>
      </w:pPr>
      <w:r w:rsidRPr="002E5CBA">
        <w:rPr>
          <w:lang w:val="en-US"/>
        </w:rPr>
        <w:t xml:space="preserve">          $ref: 'TS29571_CommonData.yaml#/components/schemas/RefToBinaryData'</w:t>
      </w:r>
    </w:p>
    <w:p w14:paraId="32EA06D2"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D3" w14:textId="77777777" w:rsidR="00F24790" w:rsidRDefault="0086296D" w:rsidP="0086296D">
      <w:pPr>
        <w:pStyle w:val="PL"/>
        <w:rPr>
          <w:lang w:val="en-US"/>
        </w:rPr>
      </w:pPr>
      <w:r w:rsidRPr="002E5CBA">
        <w:rPr>
          <w:lang w:val="en-US"/>
        </w:rPr>
        <w:t xml:space="preserve">          $ref: '#/components/schemas/</w:t>
      </w:r>
      <w:r w:rsidR="00DA3B9B">
        <w:rPr>
          <w:lang w:val="en-US"/>
        </w:rPr>
        <w:t>N2SmInfoType</w:t>
      </w:r>
      <w:r w:rsidR="00F24790">
        <w:rPr>
          <w:lang w:val="en-US"/>
        </w:rPr>
        <w:t>'</w:t>
      </w:r>
    </w:p>
    <w:p w14:paraId="32EA06D4" w14:textId="77777777" w:rsidR="0086296D" w:rsidRPr="002E5CBA" w:rsidRDefault="00F24790" w:rsidP="0086296D">
      <w:pPr>
        <w:pStyle w:val="PL"/>
        <w:rPr>
          <w:lang w:val="en-US"/>
        </w:rPr>
      </w:pPr>
      <w:r w:rsidRPr="002E5CBA">
        <w:rPr>
          <w:lang w:val="en-US"/>
        </w:rPr>
        <w:t xml:space="preserve">        </w:t>
      </w:r>
      <w:r w:rsidR="0086296D" w:rsidRPr="002E5CBA">
        <w:rPr>
          <w:lang w:val="en-US"/>
        </w:rPr>
        <w:t>epsBearerSetup:</w:t>
      </w:r>
    </w:p>
    <w:p w14:paraId="32EA06D5" w14:textId="77777777" w:rsidR="0086296D" w:rsidRPr="002E5CBA" w:rsidRDefault="0086296D" w:rsidP="0086296D">
      <w:pPr>
        <w:pStyle w:val="PL"/>
        <w:rPr>
          <w:lang w:val="en-US"/>
        </w:rPr>
      </w:pPr>
      <w:r w:rsidRPr="002E5CBA">
        <w:rPr>
          <w:lang w:val="en-US"/>
        </w:rPr>
        <w:t xml:space="preserve">          type: array</w:t>
      </w:r>
    </w:p>
    <w:p w14:paraId="32EA06D6" w14:textId="77777777" w:rsidR="0086296D" w:rsidRPr="002E5CBA" w:rsidRDefault="0086296D" w:rsidP="0086296D">
      <w:pPr>
        <w:pStyle w:val="PL"/>
        <w:rPr>
          <w:lang w:val="en-US"/>
        </w:rPr>
      </w:pPr>
      <w:r w:rsidRPr="002E5CBA">
        <w:rPr>
          <w:lang w:val="en-US"/>
        </w:rPr>
        <w:t xml:space="preserve">          items:</w:t>
      </w:r>
    </w:p>
    <w:p w14:paraId="32EA06D7" w14:textId="77777777" w:rsidR="0086296D" w:rsidRPr="002E5CBA" w:rsidRDefault="0086296D" w:rsidP="0086296D">
      <w:pPr>
        <w:pStyle w:val="PL"/>
        <w:rPr>
          <w:lang w:val="en-US"/>
        </w:rPr>
      </w:pPr>
      <w:r w:rsidRPr="002E5CBA">
        <w:rPr>
          <w:lang w:val="en-US"/>
        </w:rPr>
        <w:t xml:space="preserve">            $ref: '#/components/schemas/EpsBearerContainer'</w:t>
      </w:r>
    </w:p>
    <w:p w14:paraId="32EA06D8" w14:textId="3CDF031B" w:rsidR="0086296D" w:rsidRPr="002E5CBA" w:rsidRDefault="0086296D" w:rsidP="0086296D">
      <w:pPr>
        <w:pStyle w:val="PL"/>
        <w:rPr>
          <w:lang w:val="en-US"/>
        </w:rPr>
      </w:pPr>
      <w:r w:rsidRPr="002E5CBA">
        <w:rPr>
          <w:lang w:val="en-US"/>
        </w:rPr>
        <w:t xml:space="preserve">          minItems: </w:t>
      </w:r>
      <w:r w:rsidR="008670DC">
        <w:rPr>
          <w:lang w:val="en-US"/>
        </w:rPr>
        <w:t>1</w:t>
      </w:r>
    </w:p>
    <w:p w14:paraId="32EA06D9" w14:textId="77777777" w:rsidR="0086296D" w:rsidRPr="002E5CBA" w:rsidRDefault="0086296D" w:rsidP="0086296D">
      <w:pPr>
        <w:pStyle w:val="PL"/>
        <w:rPr>
          <w:lang w:val="en-US"/>
        </w:rPr>
      </w:pPr>
      <w:r w:rsidRPr="002E5CBA">
        <w:rPr>
          <w:lang w:val="en-US"/>
        </w:rPr>
        <w:t xml:space="preserve">        dataForwarding:</w:t>
      </w:r>
    </w:p>
    <w:p w14:paraId="32EA06DA" w14:textId="38C2C067" w:rsidR="0086296D" w:rsidRDefault="0086296D" w:rsidP="0086296D">
      <w:pPr>
        <w:pStyle w:val="PL"/>
        <w:rPr>
          <w:lang w:val="en-US"/>
        </w:rPr>
      </w:pPr>
      <w:r w:rsidRPr="002E5CBA">
        <w:rPr>
          <w:lang w:val="en-US"/>
        </w:rPr>
        <w:t xml:space="preserve">          type: boolean</w:t>
      </w:r>
    </w:p>
    <w:p w14:paraId="2CCDF51A" w14:textId="77777777" w:rsidR="00E7640D" w:rsidRPr="002E5CBA" w:rsidRDefault="00E7640D" w:rsidP="00E7640D">
      <w:pPr>
        <w:pStyle w:val="PL"/>
        <w:rPr>
          <w:lang w:val="en-US"/>
        </w:rPr>
      </w:pPr>
      <w:r>
        <w:rPr>
          <w:lang w:val="en-US"/>
        </w:rPr>
        <w:t xml:space="preserve">        </w:t>
      </w:r>
      <w:r w:rsidRPr="002E5CBA">
        <w:rPr>
          <w:lang w:val="en-US"/>
        </w:rPr>
        <w:t>cause:</w:t>
      </w:r>
    </w:p>
    <w:p w14:paraId="225C0BA8" w14:textId="4BC6BB65" w:rsidR="00E7640D" w:rsidRPr="002E5CBA" w:rsidRDefault="00E7640D" w:rsidP="0086296D">
      <w:pPr>
        <w:pStyle w:val="PL"/>
        <w:rPr>
          <w:lang w:val="en-US"/>
        </w:rPr>
      </w:pPr>
      <w:r w:rsidRPr="002E5CBA">
        <w:rPr>
          <w:lang w:val="en-US"/>
        </w:rPr>
        <w:t xml:space="preserve">          $ref: '#/components/schemas/Cause'</w:t>
      </w:r>
    </w:p>
    <w:p w14:paraId="32EA06DB" w14:textId="77777777" w:rsidR="0086296D" w:rsidRPr="002E5CBA" w:rsidRDefault="0086296D" w:rsidP="0086296D">
      <w:pPr>
        <w:pStyle w:val="PL"/>
        <w:rPr>
          <w:lang w:val="en-US"/>
        </w:rPr>
      </w:pPr>
    </w:p>
    <w:p w14:paraId="32EA06DC" w14:textId="77777777" w:rsidR="0086296D" w:rsidRPr="002E5CBA" w:rsidRDefault="0086296D" w:rsidP="0086296D">
      <w:pPr>
        <w:pStyle w:val="PL"/>
        <w:rPr>
          <w:lang w:val="en-US"/>
        </w:rPr>
      </w:pPr>
      <w:r w:rsidRPr="002E5CBA">
        <w:rPr>
          <w:lang w:val="en-US"/>
        </w:rPr>
        <w:t xml:space="preserve">    SmContextReleaseData:</w:t>
      </w:r>
    </w:p>
    <w:p w14:paraId="32EA06DD" w14:textId="77777777" w:rsidR="0086296D" w:rsidRPr="002E5CBA" w:rsidRDefault="0086296D" w:rsidP="0086296D">
      <w:pPr>
        <w:pStyle w:val="PL"/>
        <w:rPr>
          <w:lang w:val="en-US"/>
        </w:rPr>
      </w:pPr>
      <w:r w:rsidRPr="002E5CBA">
        <w:rPr>
          <w:lang w:val="en-US"/>
        </w:rPr>
        <w:t xml:space="preserve">      type: object</w:t>
      </w:r>
    </w:p>
    <w:p w14:paraId="32EA06DE" w14:textId="77777777" w:rsidR="0086296D" w:rsidRPr="002E5CBA" w:rsidRDefault="0086296D" w:rsidP="0086296D">
      <w:pPr>
        <w:pStyle w:val="PL"/>
        <w:rPr>
          <w:lang w:val="en-US"/>
        </w:rPr>
      </w:pPr>
      <w:r w:rsidRPr="002E5CBA">
        <w:rPr>
          <w:lang w:val="en-US"/>
        </w:rPr>
        <w:t xml:space="preserve">      properties:</w:t>
      </w:r>
    </w:p>
    <w:p w14:paraId="32EA06DF" w14:textId="77777777" w:rsidR="0086296D" w:rsidRPr="002E5CBA" w:rsidRDefault="0086296D" w:rsidP="0086296D">
      <w:pPr>
        <w:pStyle w:val="PL"/>
        <w:rPr>
          <w:lang w:val="en-US"/>
        </w:rPr>
      </w:pPr>
      <w:r w:rsidRPr="002E5CBA">
        <w:rPr>
          <w:lang w:val="en-US"/>
        </w:rPr>
        <w:t xml:space="preserve">        cause:</w:t>
      </w:r>
    </w:p>
    <w:p w14:paraId="32EA06E0" w14:textId="77777777" w:rsidR="0086296D" w:rsidRDefault="0086296D" w:rsidP="0086296D">
      <w:pPr>
        <w:pStyle w:val="PL"/>
        <w:rPr>
          <w:lang w:val="en-US"/>
        </w:rPr>
      </w:pPr>
      <w:r w:rsidRPr="002E5CBA">
        <w:rPr>
          <w:lang w:val="en-US"/>
        </w:rPr>
        <w:t xml:space="preserve">          $ref: '#/components/schemas/Cause'</w:t>
      </w:r>
    </w:p>
    <w:p w14:paraId="32EA06E1" w14:textId="77777777" w:rsidR="008018EB" w:rsidRPr="002E5CBA" w:rsidRDefault="008018EB" w:rsidP="008018EB">
      <w:pPr>
        <w:pStyle w:val="PL"/>
        <w:rPr>
          <w:lang w:val="en-US"/>
        </w:rPr>
      </w:pPr>
      <w:r>
        <w:rPr>
          <w:lang w:val="en-US"/>
        </w:rPr>
        <w:t xml:space="preserve">        ngApC</w:t>
      </w:r>
      <w:r w:rsidRPr="002E5CBA">
        <w:rPr>
          <w:lang w:val="en-US"/>
        </w:rPr>
        <w:t>ause:</w:t>
      </w:r>
    </w:p>
    <w:p w14:paraId="32EA06E2" w14:textId="77777777" w:rsidR="008018EB" w:rsidRDefault="008018EB" w:rsidP="0086296D">
      <w:pPr>
        <w:pStyle w:val="PL"/>
      </w:pPr>
      <w:r>
        <w:t xml:space="preserve">          $ref: 'TS29571_CommonData.yaml#/components/schemas/NgApCause'</w:t>
      </w:r>
    </w:p>
    <w:p w14:paraId="32EA06E3" w14:textId="5286EF4F"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E4"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E5" w14:textId="77777777" w:rsidR="0086296D" w:rsidRPr="002E5CBA" w:rsidRDefault="0086296D" w:rsidP="0086296D">
      <w:pPr>
        <w:pStyle w:val="PL"/>
        <w:rPr>
          <w:lang w:val="en-US"/>
        </w:rPr>
      </w:pPr>
      <w:r w:rsidRPr="002E5CBA">
        <w:rPr>
          <w:lang w:val="en-US"/>
        </w:rPr>
        <w:t xml:space="preserve">        ueLocation:</w:t>
      </w:r>
    </w:p>
    <w:p w14:paraId="32EA06E6"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7" w14:textId="77777777" w:rsidR="0086296D" w:rsidRPr="002E5CBA" w:rsidRDefault="0086296D" w:rsidP="0086296D">
      <w:pPr>
        <w:pStyle w:val="PL"/>
        <w:rPr>
          <w:lang w:val="en-US"/>
        </w:rPr>
      </w:pPr>
      <w:r w:rsidRPr="002E5CBA">
        <w:rPr>
          <w:lang w:val="en-US"/>
        </w:rPr>
        <w:t xml:space="preserve">        ueTimeZone:</w:t>
      </w:r>
    </w:p>
    <w:p w14:paraId="32EA06E8"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E9" w14:textId="77777777" w:rsidR="0086296D" w:rsidRPr="002E5CBA" w:rsidRDefault="0086296D" w:rsidP="0086296D">
      <w:pPr>
        <w:pStyle w:val="PL"/>
        <w:rPr>
          <w:lang w:val="en-US"/>
        </w:rPr>
      </w:pPr>
      <w:r w:rsidRPr="002E5CBA">
        <w:rPr>
          <w:lang w:val="en-US"/>
        </w:rPr>
        <w:t xml:space="preserve">        addUeLocation:</w:t>
      </w:r>
    </w:p>
    <w:p w14:paraId="32EA06EA"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B" w14:textId="77777777" w:rsidR="0086296D" w:rsidRPr="002E5CBA" w:rsidRDefault="0086296D" w:rsidP="0086296D">
      <w:pPr>
        <w:pStyle w:val="PL"/>
        <w:rPr>
          <w:lang w:val="en-US"/>
        </w:rPr>
      </w:pPr>
      <w:r w:rsidRPr="002E5CBA">
        <w:rPr>
          <w:lang w:val="en-US"/>
        </w:rPr>
        <w:t xml:space="preserve">        vsmfReleaseOnly:</w:t>
      </w:r>
    </w:p>
    <w:p w14:paraId="32EA06EC" w14:textId="77777777" w:rsidR="0086296D" w:rsidRPr="002E5CBA" w:rsidRDefault="0086296D" w:rsidP="0086296D">
      <w:pPr>
        <w:pStyle w:val="PL"/>
        <w:rPr>
          <w:lang w:val="en-US"/>
        </w:rPr>
      </w:pPr>
      <w:r w:rsidRPr="002E5CBA">
        <w:rPr>
          <w:lang w:val="en-US"/>
        </w:rPr>
        <w:t xml:space="preserve">          type: boolean</w:t>
      </w:r>
    </w:p>
    <w:p w14:paraId="32EA06ED" w14:textId="63C634AA" w:rsidR="0086296D" w:rsidRDefault="0086296D" w:rsidP="0086296D">
      <w:pPr>
        <w:pStyle w:val="PL"/>
        <w:rPr>
          <w:lang w:val="en-US"/>
        </w:rPr>
      </w:pPr>
      <w:r w:rsidRPr="002E5CBA">
        <w:rPr>
          <w:lang w:val="en-US"/>
        </w:rPr>
        <w:t xml:space="preserve">          default: false</w:t>
      </w:r>
    </w:p>
    <w:p w14:paraId="182A655B" w14:textId="77777777" w:rsidR="00F03565" w:rsidRDefault="00F03565" w:rsidP="00F03565">
      <w:pPr>
        <w:pStyle w:val="PL"/>
        <w:rPr>
          <w:lang w:val="en-US"/>
        </w:rPr>
      </w:pPr>
      <w:r w:rsidRPr="002E5CBA">
        <w:rPr>
          <w:lang w:val="en-US"/>
        </w:rPr>
        <w:t xml:space="preserve">        n2SmInfo:</w:t>
      </w:r>
    </w:p>
    <w:p w14:paraId="2D7F046C" w14:textId="77777777" w:rsidR="00F03565" w:rsidRDefault="00F03565" w:rsidP="00F03565">
      <w:pPr>
        <w:pStyle w:val="PL"/>
        <w:rPr>
          <w:lang w:val="en-US"/>
        </w:rPr>
      </w:pPr>
      <w:r w:rsidRPr="002E5CBA">
        <w:rPr>
          <w:lang w:val="en-US"/>
        </w:rPr>
        <w:t xml:space="preserve">          $ref: 'TS29571_CommonData.yaml#/components/schemas/RefToBinaryData'</w:t>
      </w:r>
    </w:p>
    <w:p w14:paraId="7CD96BD1"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45DF5A83" w14:textId="7CB6C881" w:rsidR="00F03565" w:rsidRPr="002E5CBA"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32EA06EE" w14:textId="662C440E" w:rsidR="0086296D" w:rsidRPr="002E5CBA" w:rsidRDefault="0086296D" w:rsidP="0086296D">
      <w:pPr>
        <w:pStyle w:val="PL"/>
        <w:rPr>
          <w:lang w:val="en-US"/>
        </w:rPr>
      </w:pPr>
    </w:p>
    <w:p w14:paraId="32EA06EF" w14:textId="77777777" w:rsidR="0086296D" w:rsidRPr="002E5CBA" w:rsidRDefault="0086296D" w:rsidP="0086296D">
      <w:pPr>
        <w:pStyle w:val="PL"/>
        <w:rPr>
          <w:lang w:val="en-US"/>
        </w:rPr>
      </w:pPr>
      <w:r w:rsidRPr="002E5CBA">
        <w:rPr>
          <w:lang w:val="en-US"/>
        </w:rPr>
        <w:t xml:space="preserve">    SmContextStatusNotification:</w:t>
      </w:r>
    </w:p>
    <w:p w14:paraId="32EA06F0" w14:textId="77777777" w:rsidR="0086296D" w:rsidRPr="002E5CBA" w:rsidRDefault="0086296D" w:rsidP="0086296D">
      <w:pPr>
        <w:pStyle w:val="PL"/>
        <w:rPr>
          <w:lang w:val="en-US"/>
        </w:rPr>
      </w:pPr>
      <w:r w:rsidRPr="002E5CBA">
        <w:rPr>
          <w:lang w:val="en-US"/>
        </w:rPr>
        <w:t xml:space="preserve">      type: object</w:t>
      </w:r>
    </w:p>
    <w:p w14:paraId="32EA06F1" w14:textId="77777777" w:rsidR="0086296D" w:rsidRPr="002E5CBA" w:rsidRDefault="0086296D" w:rsidP="0086296D">
      <w:pPr>
        <w:pStyle w:val="PL"/>
        <w:rPr>
          <w:lang w:val="en-US"/>
        </w:rPr>
      </w:pPr>
      <w:r w:rsidRPr="002E5CBA">
        <w:rPr>
          <w:lang w:val="en-US"/>
        </w:rPr>
        <w:t xml:space="preserve">      properties:</w:t>
      </w:r>
    </w:p>
    <w:p w14:paraId="32EA06F2" w14:textId="77777777" w:rsidR="0086296D" w:rsidRPr="002E5CBA" w:rsidRDefault="0086296D" w:rsidP="0086296D">
      <w:pPr>
        <w:pStyle w:val="PL"/>
        <w:rPr>
          <w:lang w:val="en-US"/>
        </w:rPr>
      </w:pPr>
      <w:r w:rsidRPr="002E5CBA">
        <w:rPr>
          <w:lang w:val="en-US"/>
        </w:rPr>
        <w:t xml:space="preserve">        statusInfo :</w:t>
      </w:r>
    </w:p>
    <w:p w14:paraId="32EA06F3" w14:textId="77777777" w:rsidR="0086296D" w:rsidRPr="002E5CBA" w:rsidRDefault="0086296D" w:rsidP="0086296D">
      <w:pPr>
        <w:pStyle w:val="PL"/>
        <w:rPr>
          <w:lang w:val="en-US"/>
        </w:rPr>
      </w:pPr>
      <w:r w:rsidRPr="002E5CBA">
        <w:rPr>
          <w:lang w:val="en-US"/>
        </w:rPr>
        <w:lastRenderedPageBreak/>
        <w:t xml:space="preserve">          $ref: '#/components/schemas/StatusInfo'</w:t>
      </w:r>
    </w:p>
    <w:p w14:paraId="32EA06F4" w14:textId="77777777" w:rsidR="0086296D" w:rsidRPr="002E5CBA" w:rsidRDefault="0086296D" w:rsidP="0086296D">
      <w:pPr>
        <w:pStyle w:val="PL"/>
        <w:rPr>
          <w:lang w:val="en-US"/>
        </w:rPr>
      </w:pPr>
      <w:r w:rsidRPr="002E5CBA">
        <w:rPr>
          <w:lang w:val="en-US"/>
        </w:rPr>
        <w:t xml:space="preserve">      required:</w:t>
      </w:r>
    </w:p>
    <w:p w14:paraId="32EA06F5" w14:textId="602FEFD8" w:rsidR="0086296D" w:rsidRPr="002E5CBA" w:rsidRDefault="0086296D" w:rsidP="0086296D">
      <w:pPr>
        <w:pStyle w:val="PL"/>
        <w:rPr>
          <w:lang w:val="en-US"/>
        </w:rPr>
      </w:pPr>
      <w:r w:rsidRPr="002E5CBA">
        <w:rPr>
          <w:lang w:val="en-US"/>
        </w:rPr>
        <w:t xml:space="preserve">        - statusInfo</w:t>
      </w:r>
    </w:p>
    <w:p w14:paraId="32EA06F6" w14:textId="77777777" w:rsidR="0086296D" w:rsidRPr="002E5CBA" w:rsidRDefault="0086296D" w:rsidP="0086296D">
      <w:pPr>
        <w:pStyle w:val="PL"/>
        <w:rPr>
          <w:lang w:val="en-US"/>
        </w:rPr>
      </w:pPr>
    </w:p>
    <w:p w14:paraId="32EA06F7" w14:textId="77777777" w:rsidR="0086296D" w:rsidRPr="002E5CBA" w:rsidRDefault="0086296D" w:rsidP="0086296D">
      <w:pPr>
        <w:pStyle w:val="PL"/>
        <w:rPr>
          <w:lang w:val="en-US"/>
        </w:rPr>
      </w:pPr>
      <w:r w:rsidRPr="002E5CBA">
        <w:rPr>
          <w:lang w:val="en-US"/>
        </w:rPr>
        <w:t xml:space="preserve">    PduSessionCreateData:</w:t>
      </w:r>
    </w:p>
    <w:p w14:paraId="32EA06F8" w14:textId="77777777" w:rsidR="0086296D" w:rsidRPr="002E5CBA" w:rsidRDefault="0086296D" w:rsidP="0086296D">
      <w:pPr>
        <w:pStyle w:val="PL"/>
        <w:rPr>
          <w:lang w:val="en-US"/>
        </w:rPr>
      </w:pPr>
      <w:r w:rsidRPr="002E5CBA">
        <w:rPr>
          <w:lang w:val="en-US"/>
        </w:rPr>
        <w:t xml:space="preserve">      type: object</w:t>
      </w:r>
    </w:p>
    <w:p w14:paraId="32EA06F9" w14:textId="77777777" w:rsidR="0086296D" w:rsidRPr="002E5CBA" w:rsidRDefault="0086296D" w:rsidP="0086296D">
      <w:pPr>
        <w:pStyle w:val="PL"/>
        <w:rPr>
          <w:lang w:val="en-US"/>
        </w:rPr>
      </w:pPr>
      <w:r w:rsidRPr="002E5CBA">
        <w:rPr>
          <w:lang w:val="en-US"/>
        </w:rPr>
        <w:t xml:space="preserve">      properties:</w:t>
      </w:r>
    </w:p>
    <w:p w14:paraId="32EA06FA" w14:textId="77777777" w:rsidR="0086296D" w:rsidRPr="002E5CBA" w:rsidRDefault="0086296D" w:rsidP="0086296D">
      <w:pPr>
        <w:pStyle w:val="PL"/>
        <w:rPr>
          <w:lang w:val="en-US"/>
        </w:rPr>
      </w:pPr>
      <w:r w:rsidRPr="002E5CBA">
        <w:rPr>
          <w:lang w:val="en-US"/>
        </w:rPr>
        <w:t xml:space="preserve">        supi:</w:t>
      </w:r>
    </w:p>
    <w:p w14:paraId="32EA06FB" w14:textId="77777777" w:rsidR="0086296D" w:rsidRPr="002E5CBA" w:rsidRDefault="0086296D" w:rsidP="0086296D">
      <w:pPr>
        <w:pStyle w:val="PL"/>
        <w:rPr>
          <w:lang w:val="en-US"/>
        </w:rPr>
      </w:pPr>
      <w:r w:rsidRPr="002E5CBA">
        <w:rPr>
          <w:lang w:val="en-US"/>
        </w:rPr>
        <w:t xml:space="preserve">          $ref: 'TS29571_CommonData.yaml#/components/schemas/Supi'</w:t>
      </w:r>
    </w:p>
    <w:p w14:paraId="32EA06FC" w14:textId="77777777" w:rsidR="0086296D" w:rsidRPr="002E5CBA" w:rsidRDefault="0086296D" w:rsidP="0086296D">
      <w:pPr>
        <w:pStyle w:val="PL"/>
        <w:rPr>
          <w:lang w:val="en-US"/>
        </w:rPr>
      </w:pPr>
      <w:r w:rsidRPr="002E5CBA">
        <w:rPr>
          <w:lang w:val="en-US"/>
        </w:rPr>
        <w:t xml:space="preserve">        unauthenticatedSupi:</w:t>
      </w:r>
    </w:p>
    <w:p w14:paraId="32EA06FD" w14:textId="77777777" w:rsidR="0086296D" w:rsidRPr="002E5CBA" w:rsidRDefault="0086296D" w:rsidP="0086296D">
      <w:pPr>
        <w:pStyle w:val="PL"/>
        <w:rPr>
          <w:lang w:val="en-US"/>
        </w:rPr>
      </w:pPr>
      <w:r w:rsidRPr="002E5CBA">
        <w:rPr>
          <w:lang w:val="en-US"/>
        </w:rPr>
        <w:t xml:space="preserve">          type: boolean</w:t>
      </w:r>
    </w:p>
    <w:p w14:paraId="32EA06FE" w14:textId="77777777" w:rsidR="0086296D" w:rsidRPr="002E5CBA" w:rsidRDefault="0086296D" w:rsidP="0086296D">
      <w:pPr>
        <w:pStyle w:val="PL"/>
        <w:rPr>
          <w:lang w:val="en-US"/>
        </w:rPr>
      </w:pPr>
      <w:r w:rsidRPr="002E5CBA">
        <w:rPr>
          <w:lang w:val="en-US"/>
        </w:rPr>
        <w:t xml:space="preserve">          default: false</w:t>
      </w:r>
    </w:p>
    <w:p w14:paraId="32EA06FF" w14:textId="77777777" w:rsidR="0086296D" w:rsidRPr="002E5CBA" w:rsidRDefault="0086296D" w:rsidP="0086296D">
      <w:pPr>
        <w:pStyle w:val="PL"/>
        <w:rPr>
          <w:lang w:val="en-US"/>
        </w:rPr>
      </w:pPr>
      <w:r w:rsidRPr="002E5CBA">
        <w:rPr>
          <w:lang w:val="en-US"/>
        </w:rPr>
        <w:t xml:space="preserve">        pei:</w:t>
      </w:r>
    </w:p>
    <w:p w14:paraId="32EA0700" w14:textId="77777777" w:rsidR="0086296D" w:rsidRPr="002E5CBA" w:rsidRDefault="0086296D" w:rsidP="0086296D">
      <w:pPr>
        <w:pStyle w:val="PL"/>
        <w:rPr>
          <w:lang w:val="en-US"/>
        </w:rPr>
      </w:pPr>
      <w:r w:rsidRPr="002E5CBA">
        <w:rPr>
          <w:lang w:val="en-US"/>
        </w:rPr>
        <w:t xml:space="preserve">          $ref: 'TS29571_CommonData.yaml#/components/schemas/Pei'</w:t>
      </w:r>
    </w:p>
    <w:p w14:paraId="32EA0701" w14:textId="77777777" w:rsidR="0086296D" w:rsidRPr="002E5CBA" w:rsidRDefault="0086296D" w:rsidP="0086296D">
      <w:pPr>
        <w:pStyle w:val="PL"/>
        <w:rPr>
          <w:lang w:val="en-US"/>
        </w:rPr>
      </w:pPr>
      <w:r w:rsidRPr="002E5CBA">
        <w:rPr>
          <w:lang w:val="en-US"/>
        </w:rPr>
        <w:t xml:space="preserve">        pduSessionId:</w:t>
      </w:r>
    </w:p>
    <w:p w14:paraId="32EA070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03" w14:textId="77777777" w:rsidR="0086296D" w:rsidRPr="002E5CBA" w:rsidRDefault="0086296D" w:rsidP="0086296D">
      <w:pPr>
        <w:pStyle w:val="PL"/>
        <w:rPr>
          <w:lang w:val="en-US"/>
        </w:rPr>
      </w:pPr>
      <w:r w:rsidRPr="002E5CBA">
        <w:rPr>
          <w:lang w:val="en-US"/>
        </w:rPr>
        <w:t xml:space="preserve">        dnn:</w:t>
      </w:r>
    </w:p>
    <w:p w14:paraId="32EA0704" w14:textId="77777777" w:rsidR="0086296D" w:rsidRPr="002E5CBA" w:rsidRDefault="0086296D" w:rsidP="0086296D">
      <w:pPr>
        <w:pStyle w:val="PL"/>
        <w:rPr>
          <w:lang w:val="en-US"/>
        </w:rPr>
      </w:pPr>
      <w:r w:rsidRPr="002E5CBA">
        <w:rPr>
          <w:lang w:val="en-US"/>
        </w:rPr>
        <w:t xml:space="preserve">          $ref: 'TS29571_CommonData.yaml#/components/schemas/Dnn'</w:t>
      </w:r>
    </w:p>
    <w:p w14:paraId="32EA0705" w14:textId="77777777" w:rsidR="0086296D" w:rsidRPr="002E5CBA" w:rsidRDefault="0086296D" w:rsidP="0086296D">
      <w:pPr>
        <w:pStyle w:val="PL"/>
        <w:rPr>
          <w:lang w:val="en-US"/>
        </w:rPr>
      </w:pPr>
      <w:r w:rsidRPr="002E5CBA">
        <w:rPr>
          <w:lang w:val="en-US"/>
        </w:rPr>
        <w:t xml:space="preserve">        sNssai:</w:t>
      </w:r>
    </w:p>
    <w:p w14:paraId="32EA0706" w14:textId="77777777" w:rsidR="0086296D" w:rsidRPr="002E5CBA" w:rsidRDefault="0086296D" w:rsidP="0086296D">
      <w:pPr>
        <w:pStyle w:val="PL"/>
        <w:rPr>
          <w:lang w:val="en-US"/>
        </w:rPr>
      </w:pPr>
      <w:r w:rsidRPr="002E5CBA">
        <w:rPr>
          <w:lang w:val="en-US"/>
        </w:rPr>
        <w:t xml:space="preserve">          $ref: 'TS29571_CommonData.yaml#/components/schemas/Snssai'</w:t>
      </w:r>
    </w:p>
    <w:p w14:paraId="32EA0707" w14:textId="77777777" w:rsidR="0086296D" w:rsidRPr="002E5CBA" w:rsidRDefault="0086296D" w:rsidP="0086296D">
      <w:pPr>
        <w:pStyle w:val="PL"/>
        <w:rPr>
          <w:lang w:val="en-US"/>
        </w:rPr>
      </w:pPr>
      <w:r w:rsidRPr="002E5CBA">
        <w:rPr>
          <w:lang w:val="en-US"/>
        </w:rPr>
        <w:t xml:space="preserve">        vsmfId:</w:t>
      </w:r>
    </w:p>
    <w:p w14:paraId="32EA0708" w14:textId="77777777" w:rsidR="0086296D" w:rsidRDefault="0086296D" w:rsidP="0086296D">
      <w:pPr>
        <w:pStyle w:val="PL"/>
        <w:rPr>
          <w:lang w:val="en-US"/>
        </w:rPr>
      </w:pPr>
      <w:r w:rsidRPr="002E5CBA">
        <w:rPr>
          <w:lang w:val="en-US"/>
        </w:rPr>
        <w:t xml:space="preserve">          $ref: 'TS29571_CommonData.yaml#/components/schemas/NfInstanceId'</w:t>
      </w:r>
    </w:p>
    <w:p w14:paraId="32EA0709"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0A"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0B" w14:textId="77777777" w:rsidR="0086296D" w:rsidRPr="002E5CBA" w:rsidRDefault="0086296D" w:rsidP="0086296D">
      <w:pPr>
        <w:pStyle w:val="PL"/>
        <w:rPr>
          <w:lang w:val="en-US"/>
        </w:rPr>
      </w:pPr>
      <w:r w:rsidRPr="002E5CBA">
        <w:rPr>
          <w:lang w:val="en-US"/>
        </w:rPr>
        <w:t xml:space="preserve">        requestType:</w:t>
      </w:r>
    </w:p>
    <w:p w14:paraId="32EA070C" w14:textId="77777777" w:rsidR="0086296D" w:rsidRPr="002E5CBA" w:rsidRDefault="0086296D" w:rsidP="0086296D">
      <w:pPr>
        <w:pStyle w:val="PL"/>
        <w:rPr>
          <w:lang w:val="en-US"/>
        </w:rPr>
      </w:pPr>
      <w:r w:rsidRPr="002E5CBA">
        <w:rPr>
          <w:lang w:val="en-US"/>
        </w:rPr>
        <w:t xml:space="preserve">          $ref: '#/components/schemas/RequestType'</w:t>
      </w:r>
    </w:p>
    <w:p w14:paraId="32EA070D" w14:textId="77777777" w:rsidR="0086296D" w:rsidRPr="002E5CBA" w:rsidRDefault="0086296D" w:rsidP="0086296D">
      <w:pPr>
        <w:pStyle w:val="PL"/>
        <w:rPr>
          <w:lang w:val="en-US"/>
        </w:rPr>
      </w:pPr>
      <w:r w:rsidRPr="002E5CBA">
        <w:rPr>
          <w:lang w:val="en-US"/>
        </w:rPr>
        <w:t xml:space="preserve">        epsBearerId:</w:t>
      </w:r>
    </w:p>
    <w:p w14:paraId="32EA070E" w14:textId="77777777" w:rsidR="0086296D" w:rsidRPr="002E5CBA" w:rsidRDefault="0086296D" w:rsidP="0086296D">
      <w:pPr>
        <w:pStyle w:val="PL"/>
        <w:rPr>
          <w:lang w:val="en-US"/>
        </w:rPr>
      </w:pPr>
      <w:r w:rsidRPr="002E5CBA">
        <w:rPr>
          <w:lang w:val="en-US"/>
        </w:rPr>
        <w:t xml:space="preserve">          type: array</w:t>
      </w:r>
    </w:p>
    <w:p w14:paraId="32EA070F" w14:textId="77777777" w:rsidR="0086296D" w:rsidRPr="002E5CBA" w:rsidRDefault="0086296D" w:rsidP="0086296D">
      <w:pPr>
        <w:pStyle w:val="PL"/>
        <w:rPr>
          <w:lang w:val="en-US"/>
        </w:rPr>
      </w:pPr>
      <w:r w:rsidRPr="002E5CBA">
        <w:rPr>
          <w:lang w:val="en-US"/>
        </w:rPr>
        <w:t xml:space="preserve">          items:</w:t>
      </w:r>
    </w:p>
    <w:p w14:paraId="32EA0710" w14:textId="77777777" w:rsidR="0086296D" w:rsidRPr="002E5CBA" w:rsidRDefault="0086296D" w:rsidP="0086296D">
      <w:pPr>
        <w:pStyle w:val="PL"/>
        <w:rPr>
          <w:lang w:val="en-US"/>
        </w:rPr>
      </w:pPr>
      <w:r w:rsidRPr="002E5CBA">
        <w:rPr>
          <w:lang w:val="en-US"/>
        </w:rPr>
        <w:t xml:space="preserve">            $ref: '#/components/schemas/EpsBearerId'</w:t>
      </w:r>
    </w:p>
    <w:p w14:paraId="32EA0711" w14:textId="1D979500" w:rsidR="0086296D" w:rsidRPr="002E5CBA" w:rsidRDefault="0086296D" w:rsidP="0086296D">
      <w:pPr>
        <w:pStyle w:val="PL"/>
        <w:rPr>
          <w:lang w:val="en-US"/>
        </w:rPr>
      </w:pPr>
      <w:r w:rsidRPr="002E5CBA">
        <w:rPr>
          <w:lang w:val="en-US"/>
        </w:rPr>
        <w:t xml:space="preserve">          minItems: </w:t>
      </w:r>
      <w:r w:rsidR="00540A89">
        <w:rPr>
          <w:lang w:val="en-US"/>
        </w:rPr>
        <w:t>1</w:t>
      </w:r>
    </w:p>
    <w:p w14:paraId="32EA0712" w14:textId="77777777" w:rsidR="0086296D" w:rsidRPr="002E5CBA" w:rsidRDefault="0086296D" w:rsidP="0086296D">
      <w:pPr>
        <w:pStyle w:val="PL"/>
        <w:rPr>
          <w:lang w:val="en-US"/>
        </w:rPr>
      </w:pPr>
      <w:r w:rsidRPr="002E5CBA">
        <w:rPr>
          <w:lang w:val="en-US"/>
        </w:rPr>
        <w:t xml:space="preserve">        pgwS8cFteid:</w:t>
      </w:r>
    </w:p>
    <w:p w14:paraId="32EA0713" w14:textId="77777777" w:rsidR="0086296D" w:rsidRPr="002E5CBA" w:rsidRDefault="0086296D" w:rsidP="0086296D">
      <w:pPr>
        <w:pStyle w:val="PL"/>
        <w:rPr>
          <w:lang w:val="en-US"/>
        </w:rPr>
      </w:pPr>
      <w:r w:rsidRPr="002E5CBA">
        <w:rPr>
          <w:lang w:val="en-US"/>
        </w:rPr>
        <w:t xml:space="preserve">          $ref: 'TS29571_CommonData.yaml#/components/schemas/Bytes'</w:t>
      </w:r>
    </w:p>
    <w:p w14:paraId="32EA0714" w14:textId="77777777" w:rsidR="0086296D" w:rsidRPr="002E5CBA" w:rsidRDefault="0086296D" w:rsidP="0086296D">
      <w:pPr>
        <w:pStyle w:val="PL"/>
        <w:rPr>
          <w:lang w:val="en-US"/>
        </w:rPr>
      </w:pPr>
      <w:r w:rsidRPr="002E5CBA">
        <w:rPr>
          <w:lang w:val="en-US"/>
        </w:rPr>
        <w:t xml:space="preserve">        vsmfPduSessionUri:</w:t>
      </w:r>
    </w:p>
    <w:p w14:paraId="32EA0715" w14:textId="77777777" w:rsidR="0086296D" w:rsidRPr="002E5CBA" w:rsidRDefault="0086296D" w:rsidP="0086296D">
      <w:pPr>
        <w:pStyle w:val="PL"/>
        <w:rPr>
          <w:lang w:val="en-US"/>
        </w:rPr>
      </w:pPr>
      <w:r w:rsidRPr="002E5CBA">
        <w:rPr>
          <w:lang w:val="en-US"/>
        </w:rPr>
        <w:t xml:space="preserve">          $ref: 'TS29571_CommonData.yaml#/components/schemas/Uri'</w:t>
      </w:r>
    </w:p>
    <w:p w14:paraId="32EA0716" w14:textId="77777777" w:rsidR="0086296D" w:rsidRPr="002E5CBA" w:rsidRDefault="0086296D" w:rsidP="0086296D">
      <w:pPr>
        <w:pStyle w:val="PL"/>
        <w:rPr>
          <w:lang w:val="en-US"/>
        </w:rPr>
      </w:pPr>
      <w:r w:rsidRPr="002E5CBA">
        <w:rPr>
          <w:lang w:val="en-US"/>
        </w:rPr>
        <w:t xml:space="preserve">        vcnTunnelInfo:</w:t>
      </w:r>
    </w:p>
    <w:p w14:paraId="32EA0717" w14:textId="77777777" w:rsidR="0086296D" w:rsidRPr="002E5CBA" w:rsidRDefault="0086296D" w:rsidP="0086296D">
      <w:pPr>
        <w:pStyle w:val="PL"/>
        <w:rPr>
          <w:lang w:val="en-US"/>
        </w:rPr>
      </w:pPr>
      <w:r w:rsidRPr="002E5CBA">
        <w:rPr>
          <w:lang w:val="en-US"/>
        </w:rPr>
        <w:t xml:space="preserve">          $ref: '#/components/schemas/TunnelInfo'</w:t>
      </w:r>
    </w:p>
    <w:p w14:paraId="32EA0718" w14:textId="77777777" w:rsidR="0086296D" w:rsidRPr="002E5CBA" w:rsidRDefault="0086296D" w:rsidP="0086296D">
      <w:pPr>
        <w:pStyle w:val="PL"/>
        <w:rPr>
          <w:lang w:val="en-US"/>
        </w:rPr>
      </w:pPr>
      <w:r w:rsidRPr="002E5CBA">
        <w:rPr>
          <w:lang w:val="en-US"/>
        </w:rPr>
        <w:t xml:space="preserve">        anType:</w:t>
      </w:r>
    </w:p>
    <w:p w14:paraId="32EA0719" w14:textId="77777777" w:rsidR="0086296D" w:rsidRDefault="0086296D" w:rsidP="0086296D">
      <w:pPr>
        <w:pStyle w:val="PL"/>
        <w:rPr>
          <w:lang w:val="en-US"/>
        </w:rPr>
      </w:pPr>
      <w:r w:rsidRPr="002E5CBA">
        <w:rPr>
          <w:lang w:val="en-US"/>
        </w:rPr>
        <w:t xml:space="preserve">          $ref: 'TS29571_CommonData.yaml#/components/schemas/AccessType'</w:t>
      </w:r>
    </w:p>
    <w:p w14:paraId="32EA071A" w14:textId="77777777" w:rsidR="00816D58" w:rsidRPr="002E5CBA" w:rsidRDefault="00816D58" w:rsidP="00816D58">
      <w:pPr>
        <w:pStyle w:val="PL"/>
        <w:rPr>
          <w:lang w:val="en-US"/>
        </w:rPr>
      </w:pPr>
      <w:r>
        <w:rPr>
          <w:lang w:val="en-US"/>
        </w:rPr>
        <w:t xml:space="preserve">        rat</w:t>
      </w:r>
      <w:r w:rsidRPr="002E5CBA">
        <w:rPr>
          <w:lang w:val="en-US"/>
        </w:rPr>
        <w:t>Type:</w:t>
      </w:r>
    </w:p>
    <w:p w14:paraId="32EA071B"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1C" w14:textId="77777777" w:rsidR="0086296D" w:rsidRPr="002E5CBA" w:rsidRDefault="0086296D" w:rsidP="0086296D">
      <w:pPr>
        <w:pStyle w:val="PL"/>
        <w:rPr>
          <w:lang w:val="en-US"/>
        </w:rPr>
      </w:pPr>
      <w:r w:rsidRPr="002E5CBA">
        <w:rPr>
          <w:lang w:val="en-US"/>
        </w:rPr>
        <w:t xml:space="preserve">        ueLocation:</w:t>
      </w:r>
    </w:p>
    <w:p w14:paraId="32EA071D"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1E" w14:textId="77777777" w:rsidR="0086296D" w:rsidRPr="002E5CBA" w:rsidRDefault="0086296D" w:rsidP="0086296D">
      <w:pPr>
        <w:pStyle w:val="PL"/>
        <w:rPr>
          <w:lang w:val="en-US"/>
        </w:rPr>
      </w:pPr>
      <w:r w:rsidRPr="002E5CBA">
        <w:rPr>
          <w:lang w:val="en-US"/>
        </w:rPr>
        <w:t xml:space="preserve">        ueTimeZone:</w:t>
      </w:r>
    </w:p>
    <w:p w14:paraId="32EA071F"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20" w14:textId="77777777" w:rsidR="0086296D" w:rsidRPr="002E5CBA" w:rsidRDefault="0086296D" w:rsidP="0086296D">
      <w:pPr>
        <w:pStyle w:val="PL"/>
        <w:rPr>
          <w:lang w:val="en-US"/>
        </w:rPr>
      </w:pPr>
      <w:r w:rsidRPr="002E5CBA">
        <w:rPr>
          <w:lang w:val="en-US"/>
        </w:rPr>
        <w:t xml:space="preserve">        addUeLocation:</w:t>
      </w:r>
    </w:p>
    <w:p w14:paraId="32EA072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22" w14:textId="77777777" w:rsidR="0086296D" w:rsidRPr="002E5CBA" w:rsidRDefault="0086296D" w:rsidP="0086296D">
      <w:pPr>
        <w:pStyle w:val="PL"/>
        <w:rPr>
          <w:lang w:val="en-US"/>
        </w:rPr>
      </w:pPr>
      <w:r w:rsidRPr="002E5CBA">
        <w:rPr>
          <w:lang w:val="en-US"/>
        </w:rPr>
        <w:t xml:space="preserve">        gpsi:</w:t>
      </w:r>
    </w:p>
    <w:p w14:paraId="32EA0723" w14:textId="77777777" w:rsidR="0086296D" w:rsidRPr="002E5CBA" w:rsidRDefault="0086296D" w:rsidP="0086296D">
      <w:pPr>
        <w:pStyle w:val="PL"/>
        <w:rPr>
          <w:lang w:val="en-US"/>
        </w:rPr>
      </w:pPr>
      <w:r w:rsidRPr="002E5CBA">
        <w:rPr>
          <w:lang w:val="en-US"/>
        </w:rPr>
        <w:t xml:space="preserve">          $ref: 'TS29571_CommonData.yaml#/components/schemas/Gpsi'</w:t>
      </w:r>
    </w:p>
    <w:p w14:paraId="32EA0724" w14:textId="77777777" w:rsidR="0086296D" w:rsidRDefault="0086296D" w:rsidP="0086296D">
      <w:pPr>
        <w:pStyle w:val="PL"/>
        <w:rPr>
          <w:lang w:val="en-US"/>
        </w:rPr>
      </w:pPr>
      <w:r w:rsidRPr="002E5CBA">
        <w:rPr>
          <w:lang w:val="en-US"/>
        </w:rPr>
        <w:t xml:space="preserve">        n1SmInfoFromUe:</w:t>
      </w:r>
    </w:p>
    <w:p w14:paraId="32EA072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6" w14:textId="77777777" w:rsidR="0086296D" w:rsidRDefault="0086296D" w:rsidP="0086296D">
      <w:pPr>
        <w:pStyle w:val="PL"/>
        <w:rPr>
          <w:lang w:val="en-US"/>
        </w:rPr>
      </w:pPr>
      <w:r w:rsidRPr="002E5CBA">
        <w:rPr>
          <w:lang w:val="en-US"/>
        </w:rPr>
        <w:t xml:space="preserve">        unknownN1SmInfo:</w:t>
      </w:r>
    </w:p>
    <w:p w14:paraId="32EA072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8" w14:textId="77777777" w:rsidR="0086296D" w:rsidRPr="002E5CBA" w:rsidRDefault="0086296D" w:rsidP="0086296D">
      <w:pPr>
        <w:pStyle w:val="PL"/>
        <w:rPr>
          <w:lang w:val="en-US"/>
        </w:rPr>
      </w:pPr>
      <w:r w:rsidRPr="002E5CBA">
        <w:rPr>
          <w:lang w:val="en-US"/>
        </w:rPr>
        <w:t xml:space="preserve">        supportedFeatures:</w:t>
      </w:r>
    </w:p>
    <w:p w14:paraId="32EA072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72A" w14:textId="77777777" w:rsidR="0086296D" w:rsidRPr="002E5CBA" w:rsidRDefault="0086296D" w:rsidP="0086296D">
      <w:pPr>
        <w:pStyle w:val="PL"/>
        <w:rPr>
          <w:lang w:val="en-US"/>
        </w:rPr>
      </w:pPr>
      <w:r w:rsidRPr="002E5CBA">
        <w:rPr>
          <w:lang w:val="en-US"/>
        </w:rPr>
        <w:t xml:space="preserve">        hPcfId:</w:t>
      </w:r>
    </w:p>
    <w:p w14:paraId="32EA072B"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72C" w14:textId="77777777" w:rsidR="0086296D" w:rsidRPr="002E5CBA" w:rsidRDefault="0086296D" w:rsidP="0086296D">
      <w:pPr>
        <w:pStyle w:val="PL"/>
        <w:rPr>
          <w:lang w:val="en-US"/>
        </w:rPr>
      </w:pPr>
      <w:r w:rsidRPr="002E5CBA">
        <w:rPr>
          <w:lang w:val="en-US"/>
        </w:rPr>
        <w:t xml:space="preserve">        hoPreparationIndication:</w:t>
      </w:r>
    </w:p>
    <w:p w14:paraId="32EA072D" w14:textId="77777777" w:rsidR="0086296D" w:rsidRPr="002E5CBA" w:rsidRDefault="0086296D" w:rsidP="0086296D">
      <w:pPr>
        <w:pStyle w:val="PL"/>
        <w:rPr>
          <w:lang w:val="en-US"/>
        </w:rPr>
      </w:pPr>
      <w:r w:rsidRPr="002E5CBA">
        <w:rPr>
          <w:lang w:val="en-US"/>
        </w:rPr>
        <w:t xml:space="preserve">          type: boolean</w:t>
      </w:r>
    </w:p>
    <w:p w14:paraId="32EA072E" w14:textId="77777777" w:rsidR="0086296D" w:rsidRPr="002E5CBA" w:rsidRDefault="0086296D" w:rsidP="0086296D">
      <w:pPr>
        <w:pStyle w:val="PL"/>
        <w:rPr>
          <w:lang w:val="en-US"/>
        </w:rPr>
      </w:pPr>
      <w:r w:rsidRPr="002E5CBA">
        <w:rPr>
          <w:lang w:val="en-US"/>
        </w:rPr>
        <w:t xml:space="preserve">        selMode:</w:t>
      </w:r>
    </w:p>
    <w:p w14:paraId="32EA072F" w14:textId="626D5B50" w:rsidR="0086296D" w:rsidRDefault="0086296D" w:rsidP="0086296D">
      <w:pPr>
        <w:pStyle w:val="PL"/>
        <w:rPr>
          <w:lang w:val="en-US"/>
        </w:rPr>
      </w:pPr>
      <w:r w:rsidRPr="002E5CBA">
        <w:rPr>
          <w:lang w:val="en-US"/>
        </w:rPr>
        <w:t xml:space="preserve">          $ref: '#/components/schemas/DnnSelectionMode'</w:t>
      </w:r>
    </w:p>
    <w:p w14:paraId="120DFB0E" w14:textId="77777777" w:rsidR="004836FF" w:rsidRPr="002E5CBA" w:rsidRDefault="004836FF" w:rsidP="004836FF">
      <w:pPr>
        <w:pStyle w:val="PL"/>
        <w:rPr>
          <w:lang w:val="en-US"/>
        </w:rPr>
      </w:pPr>
      <w:r w:rsidRPr="002E5CBA">
        <w:rPr>
          <w:lang w:val="en-US"/>
        </w:rPr>
        <w:t xml:space="preserve">        </w:t>
      </w:r>
      <w:r>
        <w:rPr>
          <w:lang w:val="en-US"/>
        </w:rPr>
        <w:t>alwaysOnRequested</w:t>
      </w:r>
      <w:r w:rsidRPr="002E5CBA">
        <w:rPr>
          <w:lang w:val="en-US"/>
        </w:rPr>
        <w:t>:</w:t>
      </w:r>
    </w:p>
    <w:p w14:paraId="3D64FA4A" w14:textId="77777777" w:rsidR="004836FF" w:rsidRPr="002E5CBA" w:rsidRDefault="004836FF" w:rsidP="004836FF">
      <w:pPr>
        <w:pStyle w:val="PL"/>
        <w:rPr>
          <w:lang w:val="en-US"/>
        </w:rPr>
      </w:pPr>
      <w:r w:rsidRPr="002E5CBA">
        <w:rPr>
          <w:lang w:val="en-US"/>
        </w:rPr>
        <w:t xml:space="preserve">          type: boolean</w:t>
      </w:r>
    </w:p>
    <w:p w14:paraId="185508F9" w14:textId="7BC473C6"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71C7A2" w14:textId="77777777" w:rsidR="00D068FA" w:rsidRDefault="00D068FA" w:rsidP="00D068FA">
      <w:pPr>
        <w:pStyle w:val="PL"/>
      </w:pPr>
      <w:r>
        <w:t xml:space="preserve">        udmGroupId:</w:t>
      </w:r>
    </w:p>
    <w:p w14:paraId="5704835E" w14:textId="77777777" w:rsidR="00D068FA" w:rsidRDefault="00D068FA" w:rsidP="00D068FA">
      <w:pPr>
        <w:pStyle w:val="PL"/>
      </w:pPr>
      <w:r>
        <w:t xml:space="preserve">          $ref: 'TS29571_CommonData.yaml</w:t>
      </w:r>
      <w:r w:rsidRPr="00207B40">
        <w:t>#/components/schemas/</w:t>
      </w:r>
      <w:r>
        <w:t>NfGroupId</w:t>
      </w:r>
      <w:r w:rsidRPr="00207B40">
        <w:t>'</w:t>
      </w:r>
    </w:p>
    <w:p w14:paraId="63308E2E" w14:textId="77777777" w:rsidR="00D068FA" w:rsidRDefault="00D068FA" w:rsidP="00D068FA">
      <w:pPr>
        <w:pStyle w:val="PL"/>
      </w:pPr>
      <w:r>
        <w:t xml:space="preserve">        routingIndicator:</w:t>
      </w:r>
    </w:p>
    <w:p w14:paraId="0170F69C" w14:textId="1555C92D" w:rsidR="00D068FA" w:rsidRPr="00757B26" w:rsidRDefault="00D068FA" w:rsidP="0086296D">
      <w:pPr>
        <w:pStyle w:val="PL"/>
      </w:pPr>
      <w:r>
        <w:t xml:space="preserve">          type: string</w:t>
      </w:r>
    </w:p>
    <w:p w14:paraId="32EA0730"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31" w14:textId="77777777" w:rsidR="00EF3507" w:rsidRDefault="00EF3507" w:rsidP="0086296D">
      <w:pPr>
        <w:pStyle w:val="PL"/>
        <w:rPr>
          <w:lang w:val="en-US"/>
        </w:rPr>
      </w:pPr>
      <w:r w:rsidRPr="002E5CBA">
        <w:rPr>
          <w:lang w:val="en-US"/>
        </w:rPr>
        <w:t xml:space="preserve">          $ref: '#/components/schemas/</w:t>
      </w:r>
      <w:r>
        <w:rPr>
          <w:lang w:val="en-US"/>
        </w:rPr>
        <w:t>EpsInterworkingIndication</w:t>
      </w:r>
      <w:r w:rsidRPr="002E5CBA">
        <w:rPr>
          <w:lang w:val="en-US"/>
        </w:rPr>
        <w:t>'</w:t>
      </w:r>
    </w:p>
    <w:p w14:paraId="32EA0732" w14:textId="77777777" w:rsidR="003E2FE0" w:rsidRPr="002E5CBA" w:rsidRDefault="003E2FE0" w:rsidP="003E2FE0">
      <w:pPr>
        <w:pStyle w:val="PL"/>
        <w:rPr>
          <w:lang w:val="en-US"/>
        </w:rPr>
      </w:pPr>
      <w:r w:rsidRPr="002E5CBA">
        <w:rPr>
          <w:lang w:val="en-US"/>
        </w:rPr>
        <w:t xml:space="preserve">        </w:t>
      </w:r>
      <w:r>
        <w:rPr>
          <w:lang w:val="en-US"/>
        </w:rPr>
        <w:t>vSmfServiceInstanceId</w:t>
      </w:r>
      <w:r w:rsidRPr="002E5CBA">
        <w:rPr>
          <w:lang w:val="en-US"/>
        </w:rPr>
        <w:t>:</w:t>
      </w:r>
    </w:p>
    <w:p w14:paraId="32EA0733" w14:textId="2271D987" w:rsidR="003E2FE0" w:rsidRDefault="003E2FE0" w:rsidP="0086296D">
      <w:pPr>
        <w:pStyle w:val="PL"/>
      </w:pPr>
      <w:r>
        <w:t xml:space="preserve">          type: string</w:t>
      </w:r>
    </w:p>
    <w:p w14:paraId="72DC8E1B" w14:textId="77777777" w:rsidR="005202F6" w:rsidRPr="002857AD" w:rsidRDefault="005202F6" w:rsidP="005202F6">
      <w:pPr>
        <w:pStyle w:val="PL"/>
      </w:pPr>
      <w:r w:rsidRPr="002857AD">
        <w:t xml:space="preserve">        recoveryTime:</w:t>
      </w:r>
    </w:p>
    <w:p w14:paraId="04B2DCEC" w14:textId="0F4158F1" w:rsidR="005202F6" w:rsidRPr="00757B26" w:rsidRDefault="005202F6" w:rsidP="0086296D">
      <w:pPr>
        <w:pStyle w:val="PL"/>
        <w:rPr>
          <w:lang w:val="en-US"/>
        </w:rPr>
      </w:pPr>
      <w:r w:rsidRPr="002857AD">
        <w:t xml:space="preserve">          $ref: 'TS29571_CommonData.yaml#/components/schemas/DateTime'</w:t>
      </w:r>
    </w:p>
    <w:p w14:paraId="1FED0AF3"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63C9CE10" w14:textId="77777777" w:rsidR="00343388" w:rsidRDefault="00343388" w:rsidP="00343388">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FF32815" w14:textId="77777777" w:rsidR="00343388" w:rsidRPr="002E5CBA" w:rsidRDefault="00343388" w:rsidP="00343388">
      <w:pPr>
        <w:pStyle w:val="PL"/>
        <w:rPr>
          <w:lang w:val="en-US"/>
        </w:rPr>
      </w:pPr>
      <w:r w:rsidRPr="002E5CBA">
        <w:rPr>
          <w:lang w:val="en-US"/>
        </w:rPr>
        <w:t xml:space="preserve">        </w:t>
      </w:r>
      <w:r>
        <w:rPr>
          <w:lang w:val="en-US"/>
        </w:rPr>
        <w:t>chargingId</w:t>
      </w:r>
      <w:r w:rsidRPr="002E5CBA">
        <w:rPr>
          <w:lang w:val="en-US"/>
        </w:rPr>
        <w:t>:</w:t>
      </w:r>
    </w:p>
    <w:p w14:paraId="77A4E9CF" w14:textId="62FA9303" w:rsidR="00343388" w:rsidRDefault="00343388" w:rsidP="0086296D">
      <w:pPr>
        <w:pStyle w:val="PL"/>
      </w:pPr>
      <w:r>
        <w:t xml:space="preserve">          type: string</w:t>
      </w:r>
    </w:p>
    <w:p w14:paraId="32E385BC" w14:textId="77777777" w:rsidR="009D1C5D" w:rsidRPr="002E5CBA" w:rsidRDefault="009D1C5D" w:rsidP="009D1C5D">
      <w:pPr>
        <w:pStyle w:val="PL"/>
        <w:rPr>
          <w:lang w:val="en-US"/>
        </w:rPr>
      </w:pPr>
      <w:r w:rsidRPr="002E5CBA">
        <w:rPr>
          <w:lang w:val="en-US"/>
        </w:rPr>
        <w:lastRenderedPageBreak/>
        <w:t xml:space="preserve">        oldPduSessionId:</w:t>
      </w:r>
    </w:p>
    <w:p w14:paraId="41E6B5E1" w14:textId="703466CB" w:rsidR="009D1C5D" w:rsidRDefault="009D1C5D" w:rsidP="0086296D">
      <w:pPr>
        <w:pStyle w:val="PL"/>
        <w:rPr>
          <w:lang w:val="en-US"/>
        </w:rPr>
      </w:pPr>
      <w:r w:rsidRPr="002E5CBA">
        <w:rPr>
          <w:lang w:val="en-US"/>
        </w:rPr>
        <w:t xml:space="preserve">          $ref: 'TS29571_CommonData.yaml#/components/schemas/PduSessionId'</w:t>
      </w:r>
    </w:p>
    <w:p w14:paraId="6024235F"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25585AB5" w14:textId="3B24D6C2" w:rsidR="008D3B38"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01106529" w14:textId="77777777" w:rsidR="00E04066" w:rsidRPr="002E5CBA" w:rsidRDefault="00E04066" w:rsidP="00E04066">
      <w:pPr>
        <w:pStyle w:val="PL"/>
        <w:rPr>
          <w:lang w:val="en-US"/>
        </w:rPr>
      </w:pPr>
      <w:r w:rsidRPr="002E5CBA">
        <w:rPr>
          <w:lang w:val="en-US"/>
        </w:rPr>
        <w:t xml:space="preserve">        </w:t>
      </w:r>
      <w:r>
        <w:t>amfN</w:t>
      </w:r>
      <w:r w:rsidRPr="002E5CBA">
        <w:rPr>
          <w:lang w:val="en-US"/>
        </w:rPr>
        <w:t>fId:</w:t>
      </w:r>
    </w:p>
    <w:p w14:paraId="6D058A91" w14:textId="77777777" w:rsidR="00E04066" w:rsidRPr="002E5CBA" w:rsidRDefault="00E04066" w:rsidP="00E04066">
      <w:pPr>
        <w:pStyle w:val="PL"/>
        <w:rPr>
          <w:lang w:val="en-US"/>
        </w:rPr>
      </w:pPr>
      <w:r w:rsidRPr="002E5CBA">
        <w:rPr>
          <w:lang w:val="en-US"/>
        </w:rPr>
        <w:t xml:space="preserve">          $ref: 'TS29571_CommonData.yaml#/components/schemas/NfInstanceId'</w:t>
      </w:r>
    </w:p>
    <w:p w14:paraId="08A1D11F" w14:textId="77777777" w:rsidR="00E04066" w:rsidRPr="002E5CBA" w:rsidRDefault="00E04066" w:rsidP="00E04066">
      <w:pPr>
        <w:pStyle w:val="PL"/>
        <w:rPr>
          <w:lang w:val="en-US"/>
        </w:rPr>
      </w:pPr>
      <w:r w:rsidRPr="002E5CBA">
        <w:rPr>
          <w:lang w:val="en-US"/>
        </w:rPr>
        <w:t xml:space="preserve">        </w:t>
      </w:r>
      <w:r>
        <w:rPr>
          <w:lang w:val="en-US"/>
        </w:rPr>
        <w:t>guami</w:t>
      </w:r>
      <w:r w:rsidRPr="002E5CBA">
        <w:rPr>
          <w:lang w:val="en-US"/>
        </w:rPr>
        <w:t>:</w:t>
      </w:r>
    </w:p>
    <w:p w14:paraId="0F4FA4C6" w14:textId="19FBD065" w:rsidR="00E04066" w:rsidRDefault="00E04066"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2973AE59" w14:textId="77777777" w:rsidR="009B7EAF" w:rsidRPr="002E5CBA" w:rsidRDefault="009B7EAF" w:rsidP="009B7EAF">
      <w:pPr>
        <w:pStyle w:val="PL"/>
        <w:rPr>
          <w:lang w:val="en-US"/>
        </w:rPr>
      </w:pPr>
      <w:r w:rsidRPr="002E5CBA">
        <w:rPr>
          <w:lang w:val="en-US"/>
        </w:rPr>
        <w:t xml:space="preserve">        </w:t>
      </w:r>
      <w:r>
        <w:t>maxIntegrityProtectedDataRateUl</w:t>
      </w:r>
      <w:r w:rsidRPr="002E5CBA">
        <w:rPr>
          <w:lang w:val="en-US"/>
        </w:rPr>
        <w:t>:</w:t>
      </w:r>
    </w:p>
    <w:p w14:paraId="55F4541D" w14:textId="77777777" w:rsidR="009B7EAF" w:rsidRDefault="009B7EAF" w:rsidP="009B7EAF">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94BB6D4" w14:textId="77777777" w:rsidR="009B7EAF" w:rsidRPr="002E5CBA" w:rsidRDefault="009B7EAF" w:rsidP="009B7EAF">
      <w:pPr>
        <w:pStyle w:val="PL"/>
        <w:rPr>
          <w:lang w:val="en-US"/>
        </w:rPr>
      </w:pPr>
      <w:r w:rsidRPr="002E5CBA">
        <w:rPr>
          <w:lang w:val="en-US"/>
        </w:rPr>
        <w:t xml:space="preserve">        </w:t>
      </w:r>
      <w:r>
        <w:t>maxIntegrityProtectedDataRateDl</w:t>
      </w:r>
      <w:r w:rsidRPr="002E5CBA">
        <w:rPr>
          <w:lang w:val="en-US"/>
        </w:rPr>
        <w:t>:</w:t>
      </w:r>
    </w:p>
    <w:p w14:paraId="6C767CA5" w14:textId="752BE534" w:rsidR="009B7EAF" w:rsidRPr="009D1C5D" w:rsidRDefault="009B7EAF"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EA0734" w14:textId="77777777" w:rsidR="0086296D" w:rsidRPr="002E5CBA" w:rsidRDefault="0086296D" w:rsidP="0086296D">
      <w:pPr>
        <w:pStyle w:val="PL"/>
        <w:rPr>
          <w:lang w:val="en-US"/>
        </w:rPr>
      </w:pPr>
      <w:r w:rsidRPr="002E5CBA">
        <w:rPr>
          <w:lang w:val="en-US"/>
        </w:rPr>
        <w:t xml:space="preserve">      required:</w:t>
      </w:r>
    </w:p>
    <w:p w14:paraId="32EA0735" w14:textId="77777777" w:rsidR="0086296D" w:rsidRPr="002E5CBA" w:rsidRDefault="0086296D" w:rsidP="0086296D">
      <w:pPr>
        <w:pStyle w:val="PL"/>
        <w:rPr>
          <w:lang w:val="en-US"/>
        </w:rPr>
      </w:pPr>
      <w:r w:rsidRPr="002E5CBA">
        <w:rPr>
          <w:lang w:val="en-US"/>
        </w:rPr>
        <w:t xml:space="preserve">        - dnn</w:t>
      </w:r>
    </w:p>
    <w:p w14:paraId="32EA0736" w14:textId="77777777" w:rsidR="0086296D" w:rsidRDefault="0086296D" w:rsidP="0086296D">
      <w:pPr>
        <w:pStyle w:val="PL"/>
        <w:rPr>
          <w:lang w:val="en-US"/>
        </w:rPr>
      </w:pPr>
      <w:r w:rsidRPr="002E5CBA">
        <w:rPr>
          <w:lang w:val="en-US"/>
        </w:rPr>
        <w:t xml:space="preserve">        - vsmfId</w:t>
      </w:r>
    </w:p>
    <w:p w14:paraId="32EA0737"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738" w14:textId="77777777" w:rsidR="0086296D" w:rsidRPr="002E5CBA" w:rsidRDefault="0086296D" w:rsidP="0086296D">
      <w:pPr>
        <w:pStyle w:val="PL"/>
        <w:rPr>
          <w:lang w:val="en-US"/>
        </w:rPr>
      </w:pPr>
      <w:r w:rsidRPr="002E5CBA">
        <w:rPr>
          <w:lang w:val="en-US"/>
        </w:rPr>
        <w:t xml:space="preserve">        - vsmfPduSessionUri</w:t>
      </w:r>
    </w:p>
    <w:p w14:paraId="32EA0739" w14:textId="77777777" w:rsidR="0086296D" w:rsidRPr="002E5CBA" w:rsidRDefault="0086296D" w:rsidP="0086296D">
      <w:pPr>
        <w:pStyle w:val="PL"/>
        <w:rPr>
          <w:lang w:val="en-US"/>
        </w:rPr>
      </w:pPr>
      <w:r w:rsidRPr="002E5CBA">
        <w:rPr>
          <w:lang w:val="en-US"/>
        </w:rPr>
        <w:t xml:space="preserve">        - vcnTunnelInfo</w:t>
      </w:r>
    </w:p>
    <w:p w14:paraId="32EA073A" w14:textId="77777777" w:rsidR="0086296D" w:rsidRPr="002E5CBA" w:rsidRDefault="0086296D" w:rsidP="0086296D">
      <w:pPr>
        <w:pStyle w:val="PL"/>
        <w:rPr>
          <w:lang w:val="en-US"/>
        </w:rPr>
      </w:pPr>
      <w:r w:rsidRPr="002E5CBA">
        <w:rPr>
          <w:lang w:val="en-US"/>
        </w:rPr>
        <w:t xml:space="preserve">        - anType</w:t>
      </w:r>
    </w:p>
    <w:p w14:paraId="32EA073B" w14:textId="77777777" w:rsidR="0086296D" w:rsidRPr="002E5CBA" w:rsidRDefault="0086296D" w:rsidP="0086296D">
      <w:pPr>
        <w:pStyle w:val="PL"/>
        <w:rPr>
          <w:lang w:val="en-US"/>
        </w:rPr>
      </w:pPr>
    </w:p>
    <w:p w14:paraId="32EA073C" w14:textId="77777777" w:rsidR="0086296D" w:rsidRPr="002E5CBA" w:rsidRDefault="0086296D" w:rsidP="0086296D">
      <w:pPr>
        <w:pStyle w:val="PL"/>
        <w:rPr>
          <w:lang w:val="en-US"/>
        </w:rPr>
      </w:pPr>
      <w:r w:rsidRPr="002E5CBA">
        <w:rPr>
          <w:lang w:val="en-US"/>
        </w:rPr>
        <w:t xml:space="preserve">    PduSessionCreatedData:</w:t>
      </w:r>
    </w:p>
    <w:p w14:paraId="32EA073D" w14:textId="77777777" w:rsidR="0086296D" w:rsidRPr="002E5CBA" w:rsidRDefault="0086296D" w:rsidP="0086296D">
      <w:pPr>
        <w:pStyle w:val="PL"/>
        <w:rPr>
          <w:lang w:val="en-US"/>
        </w:rPr>
      </w:pPr>
      <w:r w:rsidRPr="002E5CBA">
        <w:rPr>
          <w:lang w:val="en-US"/>
        </w:rPr>
        <w:t xml:space="preserve">      type: object</w:t>
      </w:r>
    </w:p>
    <w:p w14:paraId="32EA073E" w14:textId="77777777" w:rsidR="0086296D" w:rsidRPr="002E5CBA" w:rsidRDefault="0086296D" w:rsidP="0086296D">
      <w:pPr>
        <w:pStyle w:val="PL"/>
        <w:rPr>
          <w:lang w:val="en-US"/>
        </w:rPr>
      </w:pPr>
      <w:r w:rsidRPr="002E5CBA">
        <w:rPr>
          <w:lang w:val="en-US"/>
        </w:rPr>
        <w:t xml:space="preserve">      properties:</w:t>
      </w:r>
    </w:p>
    <w:p w14:paraId="32EA073F" w14:textId="77777777" w:rsidR="0086296D" w:rsidRPr="002E5CBA" w:rsidRDefault="0086296D" w:rsidP="0086296D">
      <w:pPr>
        <w:pStyle w:val="PL"/>
        <w:rPr>
          <w:lang w:val="en-US"/>
        </w:rPr>
      </w:pPr>
      <w:r w:rsidRPr="002E5CBA">
        <w:rPr>
          <w:lang w:val="en-US"/>
        </w:rPr>
        <w:t xml:space="preserve">        pduSessionType:</w:t>
      </w:r>
    </w:p>
    <w:p w14:paraId="32EA0740" w14:textId="77777777" w:rsidR="0086296D" w:rsidRPr="002E5CBA" w:rsidRDefault="0086296D" w:rsidP="0086296D">
      <w:pPr>
        <w:pStyle w:val="PL"/>
        <w:rPr>
          <w:lang w:val="en-US"/>
        </w:rPr>
      </w:pPr>
      <w:r w:rsidRPr="002E5CBA">
        <w:rPr>
          <w:lang w:val="en-US"/>
        </w:rPr>
        <w:t xml:space="preserve">          $ref: 'TS29571_CommonData.yaml#/components/schemas/PduSessionType'</w:t>
      </w:r>
    </w:p>
    <w:p w14:paraId="32EA0741" w14:textId="77777777" w:rsidR="0086296D" w:rsidRPr="002E5CBA" w:rsidRDefault="0086296D" w:rsidP="0086296D">
      <w:pPr>
        <w:pStyle w:val="PL"/>
        <w:rPr>
          <w:lang w:val="en-US"/>
        </w:rPr>
      </w:pPr>
      <w:r w:rsidRPr="002E5CBA">
        <w:rPr>
          <w:lang w:val="en-US"/>
        </w:rPr>
        <w:t xml:space="preserve">        sscMode:</w:t>
      </w:r>
    </w:p>
    <w:p w14:paraId="32EA0742" w14:textId="56011B6A" w:rsidR="0086296D" w:rsidRDefault="0086296D" w:rsidP="0086296D">
      <w:pPr>
        <w:pStyle w:val="PL"/>
        <w:rPr>
          <w:lang w:val="en-US"/>
        </w:rPr>
      </w:pPr>
      <w:r w:rsidRPr="002E5CBA">
        <w:rPr>
          <w:lang w:val="en-US"/>
        </w:rPr>
        <w:t xml:space="preserve">          type: string</w:t>
      </w:r>
    </w:p>
    <w:p w14:paraId="0385A2BA" w14:textId="07832D58"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32EA0743" w14:textId="77777777" w:rsidR="0086296D" w:rsidRPr="002E5CBA" w:rsidRDefault="0086296D" w:rsidP="0086296D">
      <w:pPr>
        <w:pStyle w:val="PL"/>
        <w:rPr>
          <w:lang w:val="en-US"/>
        </w:rPr>
      </w:pPr>
      <w:r w:rsidRPr="002E5CBA">
        <w:rPr>
          <w:lang w:val="en-US"/>
        </w:rPr>
        <w:t xml:space="preserve">        hcnTunnelInfo:</w:t>
      </w:r>
    </w:p>
    <w:p w14:paraId="32EA0744" w14:textId="77777777" w:rsidR="0086296D" w:rsidRPr="002E5CBA" w:rsidRDefault="0086296D" w:rsidP="0086296D">
      <w:pPr>
        <w:pStyle w:val="PL"/>
        <w:rPr>
          <w:lang w:val="en-US"/>
        </w:rPr>
      </w:pPr>
      <w:r w:rsidRPr="002E5CBA">
        <w:rPr>
          <w:lang w:val="en-US"/>
        </w:rPr>
        <w:t xml:space="preserve">          $ref: '#/components/schemas/TunnelInfo'</w:t>
      </w:r>
    </w:p>
    <w:p w14:paraId="32EA0745" w14:textId="77777777" w:rsidR="0086296D" w:rsidRPr="002E5CBA" w:rsidRDefault="0086296D" w:rsidP="0086296D">
      <w:pPr>
        <w:pStyle w:val="PL"/>
        <w:rPr>
          <w:lang w:val="en-US"/>
        </w:rPr>
      </w:pPr>
      <w:r w:rsidRPr="002E5CBA">
        <w:rPr>
          <w:lang w:val="en-US"/>
        </w:rPr>
        <w:t xml:space="preserve">        sessionAmbr:</w:t>
      </w:r>
    </w:p>
    <w:p w14:paraId="32EA0746" w14:textId="77777777" w:rsidR="0086296D" w:rsidRPr="002E5CBA" w:rsidRDefault="0086296D" w:rsidP="0086296D">
      <w:pPr>
        <w:pStyle w:val="PL"/>
        <w:rPr>
          <w:lang w:val="en-US"/>
        </w:rPr>
      </w:pPr>
      <w:r w:rsidRPr="002E5CBA">
        <w:rPr>
          <w:lang w:val="en-US"/>
        </w:rPr>
        <w:t xml:space="preserve">          $ref: 'TS29571_CommonData.yaml#/components/schemas/Ambr'</w:t>
      </w:r>
    </w:p>
    <w:p w14:paraId="32EA0747" w14:textId="77777777" w:rsidR="0086296D" w:rsidRPr="002E5CBA" w:rsidRDefault="0086296D" w:rsidP="0086296D">
      <w:pPr>
        <w:pStyle w:val="PL"/>
        <w:rPr>
          <w:lang w:val="en-US"/>
        </w:rPr>
      </w:pPr>
      <w:r w:rsidRPr="002E5CBA">
        <w:rPr>
          <w:lang w:val="en-US"/>
        </w:rPr>
        <w:t xml:space="preserve">        qosFlowsSetupList:</w:t>
      </w:r>
    </w:p>
    <w:p w14:paraId="32EA0748" w14:textId="77777777" w:rsidR="0086296D" w:rsidRPr="002E5CBA" w:rsidRDefault="0086296D" w:rsidP="0086296D">
      <w:pPr>
        <w:pStyle w:val="PL"/>
        <w:rPr>
          <w:lang w:val="en-US"/>
        </w:rPr>
      </w:pPr>
      <w:r w:rsidRPr="002E5CBA">
        <w:rPr>
          <w:lang w:val="en-US"/>
        </w:rPr>
        <w:t xml:space="preserve">          type: array</w:t>
      </w:r>
    </w:p>
    <w:p w14:paraId="32EA0749" w14:textId="77777777" w:rsidR="0086296D" w:rsidRPr="002E5CBA" w:rsidRDefault="0086296D" w:rsidP="0086296D">
      <w:pPr>
        <w:pStyle w:val="PL"/>
        <w:rPr>
          <w:lang w:val="en-US"/>
        </w:rPr>
      </w:pPr>
      <w:r w:rsidRPr="002E5CBA">
        <w:rPr>
          <w:lang w:val="en-US"/>
        </w:rPr>
        <w:t xml:space="preserve">          items:</w:t>
      </w:r>
    </w:p>
    <w:p w14:paraId="32EA074A" w14:textId="77777777" w:rsidR="0086296D" w:rsidRPr="002E5CBA" w:rsidRDefault="0086296D" w:rsidP="0086296D">
      <w:pPr>
        <w:pStyle w:val="PL"/>
        <w:rPr>
          <w:lang w:val="en-US"/>
        </w:rPr>
      </w:pPr>
      <w:r w:rsidRPr="002E5CBA">
        <w:rPr>
          <w:lang w:val="en-US"/>
        </w:rPr>
        <w:t xml:space="preserve">            $ref: '#/components/schemas/QosFlowSetupItem'</w:t>
      </w:r>
    </w:p>
    <w:p w14:paraId="32EA074B" w14:textId="5275F7D4" w:rsidR="0086296D" w:rsidRDefault="0086296D" w:rsidP="0086296D">
      <w:pPr>
        <w:pStyle w:val="PL"/>
        <w:rPr>
          <w:lang w:val="en-US"/>
        </w:rPr>
      </w:pPr>
      <w:r w:rsidRPr="002E5CBA">
        <w:rPr>
          <w:lang w:val="en-US"/>
        </w:rPr>
        <w:t xml:space="preserve">          minItems: 1</w:t>
      </w:r>
    </w:p>
    <w:p w14:paraId="7AC28572" w14:textId="77777777" w:rsidR="003C4464" w:rsidRPr="002E5CBA" w:rsidRDefault="003C4464" w:rsidP="003C4464">
      <w:pPr>
        <w:pStyle w:val="PL"/>
        <w:rPr>
          <w:lang w:val="en-US"/>
        </w:rPr>
      </w:pPr>
      <w:r>
        <w:rPr>
          <w:lang w:val="en-US"/>
        </w:rPr>
        <w:t xml:space="preserve">        </w:t>
      </w:r>
      <w:r w:rsidRPr="004D222C">
        <w:t>hSmfInstanceId</w:t>
      </w:r>
      <w:r w:rsidRPr="002E5CBA">
        <w:rPr>
          <w:lang w:val="en-US"/>
        </w:rPr>
        <w:t>:</w:t>
      </w:r>
    </w:p>
    <w:p w14:paraId="12B1512B" w14:textId="6634B6D5" w:rsidR="003C4464" w:rsidRPr="002E5CBA" w:rsidRDefault="003C4464" w:rsidP="0086296D">
      <w:pPr>
        <w:pStyle w:val="PL"/>
        <w:rPr>
          <w:lang w:val="en-US"/>
        </w:rPr>
      </w:pPr>
      <w:r w:rsidRPr="002E5CBA">
        <w:rPr>
          <w:lang w:val="en-US"/>
        </w:rPr>
        <w:t xml:space="preserve">          $ref: 'TS29571_CommonData.yaml#/components/schemas/NfInstanceId'</w:t>
      </w:r>
    </w:p>
    <w:p w14:paraId="32EA074C" w14:textId="77777777" w:rsidR="0086296D" w:rsidRPr="002E5CBA" w:rsidRDefault="0086296D" w:rsidP="0086296D">
      <w:pPr>
        <w:pStyle w:val="PL"/>
        <w:rPr>
          <w:lang w:val="en-US"/>
        </w:rPr>
      </w:pPr>
      <w:r w:rsidRPr="002E5CBA">
        <w:rPr>
          <w:lang w:val="en-US"/>
        </w:rPr>
        <w:t xml:space="preserve">        pduSessionId:</w:t>
      </w:r>
    </w:p>
    <w:p w14:paraId="32EA074D"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4E" w14:textId="77777777" w:rsidR="0086296D" w:rsidRPr="002E5CBA" w:rsidRDefault="0086296D" w:rsidP="0086296D">
      <w:pPr>
        <w:pStyle w:val="PL"/>
        <w:rPr>
          <w:lang w:val="en-US"/>
        </w:rPr>
      </w:pPr>
      <w:r w:rsidRPr="002E5CBA">
        <w:rPr>
          <w:lang w:val="en-US"/>
        </w:rPr>
        <w:t xml:space="preserve">        sNssai:</w:t>
      </w:r>
    </w:p>
    <w:p w14:paraId="32EA074F" w14:textId="77777777" w:rsidR="0086296D" w:rsidRPr="002E5CBA" w:rsidRDefault="0086296D" w:rsidP="0086296D">
      <w:pPr>
        <w:pStyle w:val="PL"/>
        <w:rPr>
          <w:lang w:val="en-US"/>
        </w:rPr>
      </w:pPr>
      <w:r w:rsidRPr="002E5CBA">
        <w:rPr>
          <w:lang w:val="en-US"/>
        </w:rPr>
        <w:t xml:space="preserve">          $ref: 'TS29571_CommonData.yaml#/components/schemas/Snssai'</w:t>
      </w:r>
    </w:p>
    <w:p w14:paraId="32EA0750" w14:textId="77777777" w:rsidR="0086296D" w:rsidRPr="002E5CBA" w:rsidRDefault="0086296D" w:rsidP="0086296D">
      <w:pPr>
        <w:pStyle w:val="PL"/>
        <w:rPr>
          <w:lang w:val="en-US"/>
        </w:rPr>
      </w:pPr>
      <w:r w:rsidRPr="002E5CBA">
        <w:rPr>
          <w:lang w:val="en-US"/>
        </w:rPr>
        <w:t xml:space="preserve">        enablePauseCharging:</w:t>
      </w:r>
    </w:p>
    <w:p w14:paraId="32EA0751" w14:textId="77777777" w:rsidR="0086296D" w:rsidRPr="002E5CBA" w:rsidRDefault="0086296D" w:rsidP="0086296D">
      <w:pPr>
        <w:pStyle w:val="PL"/>
        <w:rPr>
          <w:lang w:val="en-US"/>
        </w:rPr>
      </w:pPr>
      <w:r w:rsidRPr="002E5CBA">
        <w:rPr>
          <w:lang w:val="en-US"/>
        </w:rPr>
        <w:t xml:space="preserve">          type: boolean</w:t>
      </w:r>
    </w:p>
    <w:p w14:paraId="32EA0752" w14:textId="77777777" w:rsidR="0086296D" w:rsidRPr="002E5CBA" w:rsidRDefault="0086296D" w:rsidP="0086296D">
      <w:pPr>
        <w:pStyle w:val="PL"/>
        <w:rPr>
          <w:lang w:val="en-US"/>
        </w:rPr>
      </w:pPr>
      <w:r w:rsidRPr="002E5CBA">
        <w:rPr>
          <w:lang w:val="en-US"/>
        </w:rPr>
        <w:t xml:space="preserve">          default: false</w:t>
      </w:r>
    </w:p>
    <w:p w14:paraId="32EA0753" w14:textId="77777777" w:rsidR="0086296D" w:rsidRPr="002E5CBA" w:rsidRDefault="0086296D" w:rsidP="0086296D">
      <w:pPr>
        <w:pStyle w:val="PL"/>
        <w:rPr>
          <w:lang w:val="en-US"/>
        </w:rPr>
      </w:pPr>
      <w:r w:rsidRPr="002E5CBA">
        <w:rPr>
          <w:lang w:val="en-US"/>
        </w:rPr>
        <w:t xml:space="preserve">        ueIpv4Address:</w:t>
      </w:r>
    </w:p>
    <w:p w14:paraId="32EA0754"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755" w14:textId="77777777" w:rsidR="0086296D" w:rsidRPr="002E5CBA" w:rsidRDefault="0086296D" w:rsidP="0086296D">
      <w:pPr>
        <w:pStyle w:val="PL"/>
        <w:rPr>
          <w:lang w:val="en-US"/>
        </w:rPr>
      </w:pPr>
      <w:r w:rsidRPr="002E5CBA">
        <w:rPr>
          <w:lang w:val="en-US"/>
        </w:rPr>
        <w:t xml:space="preserve">        ueIpv6Prefix:</w:t>
      </w:r>
    </w:p>
    <w:p w14:paraId="32EA0756" w14:textId="77777777" w:rsidR="0086296D" w:rsidRPr="002E5CBA" w:rsidRDefault="0086296D" w:rsidP="0086296D">
      <w:pPr>
        <w:pStyle w:val="PL"/>
        <w:rPr>
          <w:lang w:val="en-US"/>
        </w:rPr>
      </w:pPr>
      <w:r w:rsidRPr="002E5CBA">
        <w:rPr>
          <w:lang w:val="en-US"/>
        </w:rPr>
        <w:t xml:space="preserve">          $ref: 'TS29571_CommonData.yaml#/components/schemas/Ipv6Prefix'</w:t>
      </w:r>
    </w:p>
    <w:p w14:paraId="32EA0757" w14:textId="77777777" w:rsidR="0086296D" w:rsidRDefault="0086296D" w:rsidP="0086296D">
      <w:pPr>
        <w:pStyle w:val="PL"/>
        <w:rPr>
          <w:lang w:val="en-US"/>
        </w:rPr>
      </w:pPr>
      <w:r w:rsidRPr="002E5CBA">
        <w:rPr>
          <w:lang w:val="en-US"/>
        </w:rPr>
        <w:t xml:space="preserve">        n1SmInfoToUe:</w:t>
      </w:r>
    </w:p>
    <w:p w14:paraId="32EA0758"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59" w14:textId="77777777" w:rsidR="0086296D" w:rsidRPr="002E5CBA" w:rsidRDefault="0086296D" w:rsidP="0086296D">
      <w:pPr>
        <w:pStyle w:val="PL"/>
        <w:rPr>
          <w:lang w:val="en-US"/>
        </w:rPr>
      </w:pPr>
      <w:r w:rsidRPr="002E5CBA">
        <w:rPr>
          <w:lang w:val="en-US"/>
        </w:rPr>
        <w:t xml:space="preserve">        epsPdnCnxInfo:</w:t>
      </w:r>
    </w:p>
    <w:p w14:paraId="32EA075A" w14:textId="77777777" w:rsidR="0086296D" w:rsidRPr="002E5CBA" w:rsidRDefault="0086296D" w:rsidP="0086296D">
      <w:pPr>
        <w:pStyle w:val="PL"/>
        <w:rPr>
          <w:lang w:val="en-US"/>
        </w:rPr>
      </w:pPr>
      <w:r w:rsidRPr="002E5CBA">
        <w:rPr>
          <w:lang w:val="en-US"/>
        </w:rPr>
        <w:t xml:space="preserve">          $ref: '#/components/schemas/EpsPdnCnxInfo'</w:t>
      </w:r>
    </w:p>
    <w:p w14:paraId="32EA075B" w14:textId="77777777" w:rsidR="0086296D" w:rsidRPr="002E5CBA" w:rsidRDefault="0086296D" w:rsidP="0086296D">
      <w:pPr>
        <w:pStyle w:val="PL"/>
        <w:rPr>
          <w:lang w:val="en-US"/>
        </w:rPr>
      </w:pPr>
      <w:r w:rsidRPr="002E5CBA">
        <w:rPr>
          <w:lang w:val="en-US"/>
        </w:rPr>
        <w:t xml:space="preserve">        epsBearerInfo:</w:t>
      </w:r>
    </w:p>
    <w:p w14:paraId="32EA075C" w14:textId="77777777" w:rsidR="0086296D" w:rsidRPr="002E5CBA" w:rsidRDefault="0086296D" w:rsidP="0086296D">
      <w:pPr>
        <w:pStyle w:val="PL"/>
        <w:rPr>
          <w:lang w:val="en-US"/>
        </w:rPr>
      </w:pPr>
      <w:r w:rsidRPr="002E5CBA">
        <w:rPr>
          <w:lang w:val="en-US"/>
        </w:rPr>
        <w:t xml:space="preserve">          type: array</w:t>
      </w:r>
    </w:p>
    <w:p w14:paraId="32EA075D" w14:textId="77777777" w:rsidR="0086296D" w:rsidRPr="002E5CBA" w:rsidRDefault="0086296D" w:rsidP="0086296D">
      <w:pPr>
        <w:pStyle w:val="PL"/>
        <w:rPr>
          <w:lang w:val="en-US"/>
        </w:rPr>
      </w:pPr>
      <w:r w:rsidRPr="002E5CBA">
        <w:rPr>
          <w:lang w:val="en-US"/>
        </w:rPr>
        <w:t xml:space="preserve">          items:</w:t>
      </w:r>
    </w:p>
    <w:p w14:paraId="32EA075E" w14:textId="77777777" w:rsidR="0086296D" w:rsidRPr="002E5CBA" w:rsidRDefault="0086296D" w:rsidP="0086296D">
      <w:pPr>
        <w:pStyle w:val="PL"/>
        <w:rPr>
          <w:lang w:val="en-US"/>
        </w:rPr>
      </w:pPr>
      <w:r w:rsidRPr="002E5CBA">
        <w:rPr>
          <w:lang w:val="en-US"/>
        </w:rPr>
        <w:t xml:space="preserve">            $ref: '#/components/schemas/EpsBearerInfo'</w:t>
      </w:r>
    </w:p>
    <w:p w14:paraId="32EA075F" w14:textId="77777777" w:rsidR="0086296D" w:rsidRPr="002E5CBA" w:rsidRDefault="0086296D" w:rsidP="0086296D">
      <w:pPr>
        <w:pStyle w:val="PL"/>
        <w:rPr>
          <w:lang w:val="en-US"/>
        </w:rPr>
      </w:pPr>
      <w:r w:rsidRPr="002E5CBA">
        <w:rPr>
          <w:lang w:val="en-US"/>
        </w:rPr>
        <w:t xml:space="preserve">          minItems: 1</w:t>
      </w:r>
    </w:p>
    <w:p w14:paraId="32EA0760" w14:textId="77777777" w:rsidR="0086296D" w:rsidRPr="002E5CBA" w:rsidRDefault="0086296D" w:rsidP="0086296D">
      <w:pPr>
        <w:pStyle w:val="PL"/>
        <w:rPr>
          <w:lang w:val="en-US"/>
        </w:rPr>
      </w:pPr>
      <w:r w:rsidRPr="002E5CBA">
        <w:rPr>
          <w:lang w:val="en-US"/>
        </w:rPr>
        <w:t xml:space="preserve">        supportedFeatures:</w:t>
      </w:r>
    </w:p>
    <w:p w14:paraId="32EA0761" w14:textId="3F5EA393" w:rsidR="0086296D" w:rsidRDefault="0086296D" w:rsidP="0086296D">
      <w:pPr>
        <w:pStyle w:val="PL"/>
        <w:rPr>
          <w:lang w:val="en-US"/>
        </w:rPr>
      </w:pPr>
      <w:r w:rsidRPr="002E5CBA">
        <w:rPr>
          <w:lang w:val="en-US"/>
        </w:rPr>
        <w:t xml:space="preserve">          $ref: 'TS29571_CommonData.yaml#/components/schemas/SupportedFeatures'</w:t>
      </w:r>
    </w:p>
    <w:p w14:paraId="654A24F9" w14:textId="77777777"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4EA56D28" w14:textId="357AAC5F" w:rsidR="00A80640" w:rsidRDefault="00A80640"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33507C5" w14:textId="77777777" w:rsidR="009B7EAF" w:rsidRPr="002E5CBA" w:rsidRDefault="009B7EAF" w:rsidP="009B7EAF">
      <w:pPr>
        <w:pStyle w:val="PL"/>
        <w:rPr>
          <w:lang w:val="en-US"/>
        </w:rPr>
      </w:pPr>
      <w:r w:rsidRPr="002E5CBA">
        <w:rPr>
          <w:lang w:val="en-US"/>
        </w:rPr>
        <w:t xml:space="preserve">        </w:t>
      </w:r>
      <w:r>
        <w:t>maxIntegrityProtectedDataRateDl</w:t>
      </w:r>
      <w:r w:rsidRPr="002E5CBA">
        <w:rPr>
          <w:lang w:val="en-US"/>
        </w:rPr>
        <w:t>:</w:t>
      </w:r>
    </w:p>
    <w:p w14:paraId="3E3395A6" w14:textId="7386B3D4" w:rsidR="009B7EAF" w:rsidRDefault="009B7EAF"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D482631" w14:textId="77777777" w:rsidR="004836FF" w:rsidRPr="002E5CBA" w:rsidRDefault="004836FF" w:rsidP="004836FF">
      <w:pPr>
        <w:pStyle w:val="PL"/>
        <w:rPr>
          <w:lang w:val="en-US"/>
        </w:rPr>
      </w:pPr>
      <w:r w:rsidRPr="002E5CBA">
        <w:rPr>
          <w:lang w:val="en-US"/>
        </w:rPr>
        <w:t xml:space="preserve">        </w:t>
      </w:r>
      <w:r>
        <w:rPr>
          <w:lang w:val="en-US"/>
        </w:rPr>
        <w:t>alwaysOnGranted</w:t>
      </w:r>
      <w:r w:rsidRPr="002E5CBA">
        <w:rPr>
          <w:lang w:val="en-US"/>
        </w:rPr>
        <w:t>:</w:t>
      </w:r>
    </w:p>
    <w:p w14:paraId="63EE058F" w14:textId="77777777" w:rsidR="004836FF" w:rsidRDefault="004836FF" w:rsidP="004836FF">
      <w:pPr>
        <w:pStyle w:val="PL"/>
        <w:rPr>
          <w:lang w:val="en-US"/>
        </w:rPr>
      </w:pPr>
      <w:r w:rsidRPr="002E5CBA">
        <w:rPr>
          <w:lang w:val="en-US"/>
        </w:rPr>
        <w:t xml:space="preserve">          type: boolean</w:t>
      </w:r>
    </w:p>
    <w:p w14:paraId="782C279E" w14:textId="3EB60282"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B65C120" w14:textId="77777777" w:rsidR="00AC0345" w:rsidRPr="002E5CBA" w:rsidRDefault="00AC0345" w:rsidP="00AC0345">
      <w:pPr>
        <w:pStyle w:val="PL"/>
        <w:rPr>
          <w:lang w:val="en-US"/>
        </w:rPr>
      </w:pPr>
      <w:r w:rsidRPr="002E5CBA">
        <w:rPr>
          <w:lang w:val="en-US"/>
        </w:rPr>
        <w:t xml:space="preserve">        gpsi:</w:t>
      </w:r>
    </w:p>
    <w:p w14:paraId="678B1A3A" w14:textId="31200F31" w:rsidR="00AC0345" w:rsidRPr="002E5CBA" w:rsidRDefault="00AC0345" w:rsidP="0086296D">
      <w:pPr>
        <w:pStyle w:val="PL"/>
        <w:rPr>
          <w:lang w:val="en-US"/>
        </w:rPr>
      </w:pPr>
      <w:r w:rsidRPr="002E5CBA">
        <w:rPr>
          <w:lang w:val="en-US"/>
        </w:rPr>
        <w:t xml:space="preserve">          $ref: 'TS29571_CommonData.yaml#/components/schemas/Gpsi'</w:t>
      </w:r>
    </w:p>
    <w:p w14:paraId="32EA0762" w14:textId="77777777" w:rsidR="0086296D" w:rsidRPr="002E5CBA" w:rsidRDefault="0086296D" w:rsidP="0086296D">
      <w:pPr>
        <w:pStyle w:val="PL"/>
        <w:rPr>
          <w:lang w:val="en-US"/>
        </w:rPr>
      </w:pPr>
      <w:r w:rsidRPr="002E5CBA">
        <w:rPr>
          <w:lang w:val="en-US"/>
        </w:rPr>
        <w:t xml:space="preserve">        upSecurity:</w:t>
      </w:r>
    </w:p>
    <w:p w14:paraId="32EA0763" w14:textId="69AF6B6A" w:rsidR="0086296D" w:rsidRDefault="0086296D" w:rsidP="0086296D">
      <w:pPr>
        <w:pStyle w:val="PL"/>
        <w:rPr>
          <w:lang w:val="en-US"/>
        </w:rPr>
      </w:pPr>
      <w:r w:rsidRPr="002E5CBA">
        <w:rPr>
          <w:lang w:val="en-US"/>
        </w:rPr>
        <w:t xml:space="preserve">          $ref: 'TS29571_CommonData.yaml#/components/schemas/UpSecurity'</w:t>
      </w:r>
    </w:p>
    <w:p w14:paraId="02C57340"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09B8AEFB" w14:textId="2008A0F2" w:rsidR="00343388" w:rsidRDefault="00343388" w:rsidP="0086296D">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0FCFCF04" w14:textId="77777777" w:rsidR="00377EFE" w:rsidRPr="002E5CBA" w:rsidRDefault="00377EFE" w:rsidP="00377EFE">
      <w:pPr>
        <w:pStyle w:val="PL"/>
        <w:rPr>
          <w:lang w:val="en-US"/>
        </w:rPr>
      </w:pPr>
      <w:r w:rsidRPr="002E5CBA">
        <w:rPr>
          <w:lang w:val="en-US"/>
        </w:rPr>
        <w:t xml:space="preserve">        </w:t>
      </w:r>
      <w:r>
        <w:rPr>
          <w:lang w:val="en-US"/>
        </w:rPr>
        <w:t>hSmfServiceInstanceId</w:t>
      </w:r>
      <w:r w:rsidRPr="002E5CBA">
        <w:rPr>
          <w:lang w:val="en-US"/>
        </w:rPr>
        <w:t>:</w:t>
      </w:r>
    </w:p>
    <w:p w14:paraId="06131F56" w14:textId="75B116BA" w:rsidR="00377EFE" w:rsidRPr="00757B26" w:rsidRDefault="00377EFE" w:rsidP="0086296D">
      <w:pPr>
        <w:pStyle w:val="PL"/>
        <w:rPr>
          <w:lang w:val="en-US"/>
        </w:rPr>
      </w:pPr>
      <w:r>
        <w:t xml:space="preserve">          type: string</w:t>
      </w:r>
    </w:p>
    <w:p w14:paraId="3831C18A" w14:textId="77777777" w:rsidR="005202F6" w:rsidRPr="002857AD" w:rsidRDefault="005202F6" w:rsidP="005202F6">
      <w:pPr>
        <w:pStyle w:val="PL"/>
      </w:pPr>
      <w:r w:rsidRPr="002857AD">
        <w:t xml:space="preserve">        recoveryTime:</w:t>
      </w:r>
    </w:p>
    <w:p w14:paraId="7E70F65A" w14:textId="790A58C1" w:rsidR="005202F6" w:rsidRDefault="005202F6" w:rsidP="0086296D">
      <w:pPr>
        <w:pStyle w:val="PL"/>
      </w:pPr>
      <w:r w:rsidRPr="002857AD">
        <w:t xml:space="preserve">          $ref: 'TS29571_CommonData.yaml#/components/schemas/DateTime'</w:t>
      </w:r>
    </w:p>
    <w:p w14:paraId="579371E6" w14:textId="77777777" w:rsidR="001F1E1C" w:rsidRDefault="001F1E1C" w:rsidP="001F1E1C">
      <w:pPr>
        <w:pStyle w:val="PL"/>
      </w:pPr>
      <w:r>
        <w:rPr>
          <w:lang w:val="en-US"/>
        </w:rPr>
        <w:lastRenderedPageBreak/>
        <w:t xml:space="preserve">        </w:t>
      </w:r>
      <w:r w:rsidRPr="00B63A39">
        <w:t>ueIpv6InterfaceId</w:t>
      </w:r>
      <w:r>
        <w:t>:</w:t>
      </w:r>
    </w:p>
    <w:p w14:paraId="4E856835" w14:textId="77777777" w:rsidR="001F1E1C" w:rsidRDefault="001F1E1C" w:rsidP="001F1E1C">
      <w:pPr>
        <w:pStyle w:val="PL"/>
        <w:rPr>
          <w:lang w:val="en-US"/>
        </w:rPr>
      </w:pPr>
      <w:r w:rsidRPr="002E5CBA">
        <w:rPr>
          <w:lang w:val="en-US"/>
        </w:rPr>
        <w:t xml:space="preserve">          type: string</w:t>
      </w:r>
    </w:p>
    <w:p w14:paraId="1CFBE943" w14:textId="716A0DFF" w:rsidR="001F1E1C" w:rsidRPr="002E5CBA" w:rsidRDefault="001F1E1C"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32EA0764" w14:textId="77777777" w:rsidR="0086296D" w:rsidRPr="002E5CBA" w:rsidRDefault="0086296D" w:rsidP="0086296D">
      <w:pPr>
        <w:pStyle w:val="PL"/>
        <w:rPr>
          <w:lang w:val="en-US"/>
        </w:rPr>
      </w:pPr>
      <w:r w:rsidRPr="002E5CBA">
        <w:rPr>
          <w:lang w:val="en-US"/>
        </w:rPr>
        <w:t xml:space="preserve">      required:</w:t>
      </w:r>
    </w:p>
    <w:p w14:paraId="32EA0765" w14:textId="77777777" w:rsidR="0086296D" w:rsidRPr="002E5CBA" w:rsidRDefault="0086296D" w:rsidP="0086296D">
      <w:pPr>
        <w:pStyle w:val="PL"/>
        <w:rPr>
          <w:lang w:val="en-US"/>
        </w:rPr>
      </w:pPr>
      <w:r w:rsidRPr="002E5CBA">
        <w:rPr>
          <w:lang w:val="en-US"/>
        </w:rPr>
        <w:t xml:space="preserve">        - pduSessionType</w:t>
      </w:r>
    </w:p>
    <w:p w14:paraId="32EA0766" w14:textId="77777777" w:rsidR="0086296D" w:rsidRPr="002E5CBA" w:rsidRDefault="0086296D" w:rsidP="0086296D">
      <w:pPr>
        <w:pStyle w:val="PL"/>
        <w:rPr>
          <w:lang w:val="en-US"/>
        </w:rPr>
      </w:pPr>
      <w:r w:rsidRPr="002E5CBA">
        <w:rPr>
          <w:lang w:val="en-US"/>
        </w:rPr>
        <w:t xml:space="preserve">        - sscMode</w:t>
      </w:r>
    </w:p>
    <w:p w14:paraId="32EA0767" w14:textId="77777777" w:rsidR="0086296D" w:rsidRPr="002E5CBA" w:rsidRDefault="0086296D" w:rsidP="0086296D">
      <w:pPr>
        <w:pStyle w:val="PL"/>
        <w:rPr>
          <w:lang w:val="en-US"/>
        </w:rPr>
      </w:pPr>
      <w:r w:rsidRPr="002E5CBA">
        <w:rPr>
          <w:lang w:val="en-US"/>
        </w:rPr>
        <w:t xml:space="preserve">        - hcnTunnelInfo</w:t>
      </w:r>
    </w:p>
    <w:p w14:paraId="32EA0768" w14:textId="77777777" w:rsidR="0086296D" w:rsidRPr="002E5CBA" w:rsidRDefault="0086296D" w:rsidP="0086296D">
      <w:pPr>
        <w:pStyle w:val="PL"/>
        <w:rPr>
          <w:lang w:val="en-US"/>
        </w:rPr>
      </w:pPr>
      <w:r w:rsidRPr="002E5CBA">
        <w:rPr>
          <w:lang w:val="en-US"/>
        </w:rPr>
        <w:t xml:space="preserve">        - sessionAmbr</w:t>
      </w:r>
    </w:p>
    <w:p w14:paraId="32EA0769" w14:textId="2F91AD3D" w:rsidR="0086296D" w:rsidRDefault="0086296D" w:rsidP="0086296D">
      <w:pPr>
        <w:pStyle w:val="PL"/>
        <w:rPr>
          <w:lang w:val="en-US"/>
        </w:rPr>
      </w:pPr>
      <w:r w:rsidRPr="002E5CBA">
        <w:rPr>
          <w:lang w:val="en-US"/>
        </w:rPr>
        <w:t xml:space="preserve">        - qosFlowsSetupList</w:t>
      </w:r>
    </w:p>
    <w:p w14:paraId="02AFD355" w14:textId="622DD951" w:rsidR="00BE1013" w:rsidRPr="002E5CBA" w:rsidRDefault="00BE1013" w:rsidP="0086296D">
      <w:pPr>
        <w:pStyle w:val="PL"/>
        <w:rPr>
          <w:lang w:val="en-US"/>
        </w:rPr>
      </w:pPr>
      <w:r>
        <w:rPr>
          <w:lang w:val="en-US"/>
        </w:rPr>
        <w:t xml:space="preserve">        - </w:t>
      </w:r>
      <w:r w:rsidRPr="004D222C">
        <w:t>hSmfInstanceId</w:t>
      </w:r>
    </w:p>
    <w:p w14:paraId="32EA076A" w14:textId="77777777" w:rsidR="0086296D" w:rsidRPr="002E5CBA" w:rsidRDefault="0086296D" w:rsidP="0086296D">
      <w:pPr>
        <w:pStyle w:val="PL"/>
        <w:rPr>
          <w:lang w:val="en-US"/>
        </w:rPr>
      </w:pPr>
    </w:p>
    <w:p w14:paraId="32EA076B" w14:textId="77777777" w:rsidR="0086296D" w:rsidRPr="002E5CBA" w:rsidRDefault="0086296D" w:rsidP="0086296D">
      <w:pPr>
        <w:pStyle w:val="PL"/>
        <w:rPr>
          <w:lang w:val="en-US"/>
        </w:rPr>
      </w:pPr>
      <w:r w:rsidRPr="002E5CBA">
        <w:rPr>
          <w:lang w:val="en-US"/>
        </w:rPr>
        <w:t xml:space="preserve">    HsmfUpdateData:</w:t>
      </w:r>
    </w:p>
    <w:p w14:paraId="32EA076C" w14:textId="77777777" w:rsidR="0086296D" w:rsidRPr="002E5CBA" w:rsidRDefault="0086296D" w:rsidP="0086296D">
      <w:pPr>
        <w:pStyle w:val="PL"/>
        <w:rPr>
          <w:lang w:val="en-US"/>
        </w:rPr>
      </w:pPr>
      <w:r w:rsidRPr="002E5CBA">
        <w:rPr>
          <w:lang w:val="en-US"/>
        </w:rPr>
        <w:t xml:space="preserve">      type: object</w:t>
      </w:r>
    </w:p>
    <w:p w14:paraId="32EA076D" w14:textId="77777777" w:rsidR="0086296D" w:rsidRPr="002E5CBA" w:rsidRDefault="0086296D" w:rsidP="0086296D">
      <w:pPr>
        <w:pStyle w:val="PL"/>
        <w:rPr>
          <w:lang w:val="en-US"/>
        </w:rPr>
      </w:pPr>
      <w:r w:rsidRPr="002E5CBA">
        <w:rPr>
          <w:lang w:val="en-US"/>
        </w:rPr>
        <w:t xml:space="preserve">      properties:</w:t>
      </w:r>
    </w:p>
    <w:p w14:paraId="32EA076E" w14:textId="77777777" w:rsidR="0086296D" w:rsidRPr="002E5CBA" w:rsidRDefault="0086296D" w:rsidP="0086296D">
      <w:pPr>
        <w:pStyle w:val="PL"/>
        <w:rPr>
          <w:lang w:val="en-US"/>
        </w:rPr>
      </w:pPr>
      <w:r w:rsidRPr="002E5CBA">
        <w:rPr>
          <w:lang w:val="en-US"/>
        </w:rPr>
        <w:t xml:space="preserve">        requestIndication:</w:t>
      </w:r>
    </w:p>
    <w:p w14:paraId="32EA076F" w14:textId="77777777" w:rsidR="0086296D" w:rsidRPr="002E5CBA" w:rsidRDefault="0086296D" w:rsidP="0086296D">
      <w:pPr>
        <w:pStyle w:val="PL"/>
        <w:rPr>
          <w:lang w:val="en-US"/>
        </w:rPr>
      </w:pPr>
      <w:r w:rsidRPr="002E5CBA">
        <w:rPr>
          <w:lang w:val="en-US"/>
        </w:rPr>
        <w:t xml:space="preserve">          $ref: '#/components/schemas/RequestIndication'</w:t>
      </w:r>
    </w:p>
    <w:p w14:paraId="32EA0770" w14:textId="77777777" w:rsidR="0086296D" w:rsidRPr="002E5CBA" w:rsidRDefault="0086296D" w:rsidP="0086296D">
      <w:pPr>
        <w:pStyle w:val="PL"/>
        <w:rPr>
          <w:lang w:val="en-US"/>
        </w:rPr>
      </w:pPr>
      <w:r w:rsidRPr="002E5CBA">
        <w:rPr>
          <w:lang w:val="en-US"/>
        </w:rPr>
        <w:t xml:space="preserve">        pei:</w:t>
      </w:r>
    </w:p>
    <w:p w14:paraId="32EA0771" w14:textId="77777777" w:rsidR="0086296D" w:rsidRPr="002E5CBA" w:rsidRDefault="0086296D" w:rsidP="0086296D">
      <w:pPr>
        <w:pStyle w:val="PL"/>
        <w:rPr>
          <w:lang w:val="en-US"/>
        </w:rPr>
      </w:pPr>
      <w:r w:rsidRPr="002E5CBA">
        <w:rPr>
          <w:lang w:val="en-US"/>
        </w:rPr>
        <w:t xml:space="preserve">          $ref: 'TS29571_CommonData.yaml#/components/schemas/Pei'</w:t>
      </w:r>
    </w:p>
    <w:p w14:paraId="32EA0772" w14:textId="77777777" w:rsidR="0086296D" w:rsidRPr="002E5CBA" w:rsidRDefault="0086296D" w:rsidP="0086296D">
      <w:pPr>
        <w:pStyle w:val="PL"/>
        <w:rPr>
          <w:lang w:val="en-US"/>
        </w:rPr>
      </w:pPr>
      <w:r w:rsidRPr="002E5CBA">
        <w:rPr>
          <w:lang w:val="en-US"/>
        </w:rPr>
        <w:t xml:space="preserve">        vcnTunnelInfo:</w:t>
      </w:r>
    </w:p>
    <w:p w14:paraId="32EA0773" w14:textId="77777777" w:rsidR="0086296D" w:rsidRDefault="0086296D" w:rsidP="0086296D">
      <w:pPr>
        <w:pStyle w:val="PL"/>
        <w:rPr>
          <w:lang w:val="en-US"/>
        </w:rPr>
      </w:pPr>
      <w:r w:rsidRPr="002E5CBA">
        <w:rPr>
          <w:lang w:val="en-US"/>
        </w:rPr>
        <w:t xml:space="preserve">          $ref: '#/components/schemas/TunnelInfo'</w:t>
      </w:r>
    </w:p>
    <w:p w14:paraId="32EA0774"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75"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76" w14:textId="77777777" w:rsidR="0086296D" w:rsidRPr="002E5CBA" w:rsidRDefault="0086296D" w:rsidP="0086296D">
      <w:pPr>
        <w:pStyle w:val="PL"/>
        <w:rPr>
          <w:lang w:val="en-US"/>
        </w:rPr>
      </w:pPr>
      <w:r w:rsidRPr="002E5CBA">
        <w:rPr>
          <w:lang w:val="en-US"/>
        </w:rPr>
        <w:t xml:space="preserve">        anType:</w:t>
      </w:r>
    </w:p>
    <w:p w14:paraId="32EA0777" w14:textId="77777777" w:rsidR="0086296D" w:rsidRDefault="0086296D" w:rsidP="0086296D">
      <w:pPr>
        <w:pStyle w:val="PL"/>
        <w:rPr>
          <w:lang w:val="en-US"/>
        </w:rPr>
      </w:pPr>
      <w:r w:rsidRPr="002E5CBA">
        <w:rPr>
          <w:lang w:val="en-US"/>
        </w:rPr>
        <w:t xml:space="preserve">          $ref: 'TS29571_CommonData.yaml#/components/schemas/AccessType'</w:t>
      </w:r>
    </w:p>
    <w:p w14:paraId="32EA0778" w14:textId="77777777" w:rsidR="00816D58" w:rsidRPr="002E5CBA" w:rsidRDefault="00816D58" w:rsidP="00816D58">
      <w:pPr>
        <w:pStyle w:val="PL"/>
        <w:rPr>
          <w:lang w:val="en-US"/>
        </w:rPr>
      </w:pPr>
      <w:r>
        <w:rPr>
          <w:lang w:val="en-US"/>
        </w:rPr>
        <w:t xml:space="preserve">        rat</w:t>
      </w:r>
      <w:r w:rsidRPr="002E5CBA">
        <w:rPr>
          <w:lang w:val="en-US"/>
        </w:rPr>
        <w:t>Type:</w:t>
      </w:r>
    </w:p>
    <w:p w14:paraId="32EA0779"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7A" w14:textId="77777777" w:rsidR="0086296D" w:rsidRPr="002E5CBA" w:rsidRDefault="0086296D" w:rsidP="0086296D">
      <w:pPr>
        <w:pStyle w:val="PL"/>
        <w:rPr>
          <w:lang w:val="en-US"/>
        </w:rPr>
      </w:pPr>
      <w:r w:rsidRPr="002E5CBA">
        <w:rPr>
          <w:lang w:val="en-US"/>
        </w:rPr>
        <w:t xml:space="preserve">        ueLocation:</w:t>
      </w:r>
    </w:p>
    <w:p w14:paraId="32EA077B"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7C" w14:textId="77777777" w:rsidR="0086296D" w:rsidRPr="002E5CBA" w:rsidRDefault="0086296D" w:rsidP="0086296D">
      <w:pPr>
        <w:pStyle w:val="PL"/>
        <w:rPr>
          <w:lang w:val="en-US"/>
        </w:rPr>
      </w:pPr>
      <w:r w:rsidRPr="002E5CBA">
        <w:rPr>
          <w:lang w:val="en-US"/>
        </w:rPr>
        <w:t xml:space="preserve">        ueTimeZone:</w:t>
      </w:r>
    </w:p>
    <w:p w14:paraId="32EA077D"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7E" w14:textId="77777777" w:rsidR="0086296D" w:rsidRPr="002E5CBA" w:rsidRDefault="0086296D" w:rsidP="0086296D">
      <w:pPr>
        <w:pStyle w:val="PL"/>
        <w:rPr>
          <w:lang w:val="en-US"/>
        </w:rPr>
      </w:pPr>
      <w:r w:rsidRPr="002E5CBA">
        <w:rPr>
          <w:lang w:val="en-US"/>
        </w:rPr>
        <w:t xml:space="preserve">        addUeLocation:</w:t>
      </w:r>
    </w:p>
    <w:p w14:paraId="32EA077F"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80" w14:textId="77777777" w:rsidR="0086296D" w:rsidRPr="002E5CBA" w:rsidRDefault="0086296D" w:rsidP="0086296D">
      <w:pPr>
        <w:pStyle w:val="PL"/>
        <w:rPr>
          <w:lang w:val="en-US"/>
        </w:rPr>
      </w:pPr>
      <w:r w:rsidRPr="002E5CBA">
        <w:rPr>
          <w:lang w:val="en-US"/>
        </w:rPr>
        <w:t xml:space="preserve">        pauseCharging:</w:t>
      </w:r>
    </w:p>
    <w:p w14:paraId="32EA0781" w14:textId="77777777" w:rsidR="0086296D" w:rsidRPr="002E5CBA" w:rsidRDefault="0086296D" w:rsidP="0086296D">
      <w:pPr>
        <w:pStyle w:val="PL"/>
        <w:rPr>
          <w:lang w:val="en-US"/>
        </w:rPr>
      </w:pPr>
      <w:r w:rsidRPr="002E5CBA">
        <w:rPr>
          <w:lang w:val="en-US"/>
        </w:rPr>
        <w:t xml:space="preserve">          type: boolean</w:t>
      </w:r>
    </w:p>
    <w:p w14:paraId="32EA0782" w14:textId="77777777" w:rsidR="0086296D" w:rsidRPr="002E5CBA" w:rsidRDefault="0086296D" w:rsidP="0086296D">
      <w:pPr>
        <w:pStyle w:val="PL"/>
        <w:rPr>
          <w:lang w:val="en-US"/>
        </w:rPr>
      </w:pPr>
      <w:r w:rsidRPr="002E5CBA">
        <w:rPr>
          <w:lang w:val="en-US"/>
        </w:rPr>
        <w:t xml:space="preserve">        pti:</w:t>
      </w:r>
    </w:p>
    <w:p w14:paraId="32EA0783" w14:textId="77777777" w:rsidR="0086296D" w:rsidRPr="002E5CBA" w:rsidRDefault="0086296D" w:rsidP="0086296D">
      <w:pPr>
        <w:pStyle w:val="PL"/>
        <w:rPr>
          <w:lang w:val="en-US"/>
        </w:rPr>
      </w:pPr>
      <w:r w:rsidRPr="002E5CBA">
        <w:rPr>
          <w:lang w:val="en-US"/>
        </w:rPr>
        <w:t xml:space="preserve">          $ref: '#/components/schemas/ProcedureTransactionId'</w:t>
      </w:r>
    </w:p>
    <w:p w14:paraId="32EA0784" w14:textId="77777777" w:rsidR="0086296D" w:rsidRDefault="0086296D" w:rsidP="0086296D">
      <w:pPr>
        <w:pStyle w:val="PL"/>
        <w:rPr>
          <w:lang w:val="en-US"/>
        </w:rPr>
      </w:pPr>
      <w:r w:rsidRPr="002E5CBA">
        <w:rPr>
          <w:lang w:val="en-US"/>
        </w:rPr>
        <w:t xml:space="preserve">        n1SmInfoFromUe:</w:t>
      </w:r>
    </w:p>
    <w:p w14:paraId="32EA078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6" w14:textId="77777777" w:rsidR="0086296D" w:rsidRDefault="0086296D" w:rsidP="0086296D">
      <w:pPr>
        <w:pStyle w:val="PL"/>
        <w:rPr>
          <w:lang w:val="en-US"/>
        </w:rPr>
      </w:pPr>
      <w:r w:rsidRPr="002E5CBA">
        <w:rPr>
          <w:lang w:val="en-US"/>
        </w:rPr>
        <w:t xml:space="preserve">        unknownN1SmInfo:</w:t>
      </w:r>
    </w:p>
    <w:p w14:paraId="32EA078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8" w14:textId="77777777" w:rsidR="0086296D" w:rsidRPr="002E5CBA" w:rsidRDefault="0086296D" w:rsidP="0086296D">
      <w:pPr>
        <w:pStyle w:val="PL"/>
        <w:rPr>
          <w:lang w:val="en-US"/>
        </w:rPr>
      </w:pPr>
      <w:r w:rsidRPr="002E5CBA">
        <w:rPr>
          <w:lang w:val="en-US"/>
        </w:rPr>
        <w:t xml:space="preserve">        qosFlowsRelNotifyList:</w:t>
      </w:r>
    </w:p>
    <w:p w14:paraId="32EA0789" w14:textId="77777777" w:rsidR="0086296D" w:rsidRPr="002E5CBA" w:rsidRDefault="0086296D" w:rsidP="0086296D">
      <w:pPr>
        <w:pStyle w:val="PL"/>
        <w:rPr>
          <w:lang w:val="en-US"/>
        </w:rPr>
      </w:pPr>
      <w:r w:rsidRPr="002E5CBA">
        <w:rPr>
          <w:lang w:val="en-US"/>
        </w:rPr>
        <w:t xml:space="preserve">          type: array</w:t>
      </w:r>
    </w:p>
    <w:p w14:paraId="32EA078A" w14:textId="77777777" w:rsidR="0086296D" w:rsidRPr="002E5CBA" w:rsidRDefault="0086296D" w:rsidP="0086296D">
      <w:pPr>
        <w:pStyle w:val="PL"/>
        <w:rPr>
          <w:lang w:val="en-US"/>
        </w:rPr>
      </w:pPr>
      <w:r w:rsidRPr="002E5CBA">
        <w:rPr>
          <w:lang w:val="en-US"/>
        </w:rPr>
        <w:t xml:space="preserve">          items:</w:t>
      </w:r>
    </w:p>
    <w:p w14:paraId="32EA078B" w14:textId="77777777" w:rsidR="0086296D" w:rsidRPr="002E5CBA" w:rsidRDefault="0086296D" w:rsidP="0086296D">
      <w:pPr>
        <w:pStyle w:val="PL"/>
        <w:rPr>
          <w:lang w:val="en-US"/>
        </w:rPr>
      </w:pPr>
      <w:r w:rsidRPr="002E5CBA">
        <w:rPr>
          <w:lang w:val="en-US"/>
        </w:rPr>
        <w:t xml:space="preserve">            $ref: '#/components/schemas/QosFlowItem'</w:t>
      </w:r>
    </w:p>
    <w:p w14:paraId="32EA078C" w14:textId="5B3BD8AC" w:rsidR="0086296D" w:rsidRPr="002E5CBA" w:rsidRDefault="0086296D" w:rsidP="0086296D">
      <w:pPr>
        <w:pStyle w:val="PL"/>
        <w:rPr>
          <w:lang w:val="en-US"/>
        </w:rPr>
      </w:pPr>
      <w:r w:rsidRPr="002E5CBA">
        <w:rPr>
          <w:lang w:val="en-US"/>
        </w:rPr>
        <w:t xml:space="preserve">          minItems: </w:t>
      </w:r>
      <w:r w:rsidR="00540A89">
        <w:rPr>
          <w:lang w:val="en-US"/>
        </w:rPr>
        <w:t>1</w:t>
      </w:r>
    </w:p>
    <w:p w14:paraId="32EA078D" w14:textId="77777777" w:rsidR="0086296D" w:rsidRPr="002E5CBA" w:rsidRDefault="0086296D" w:rsidP="0086296D">
      <w:pPr>
        <w:pStyle w:val="PL"/>
        <w:rPr>
          <w:lang w:val="en-US"/>
        </w:rPr>
      </w:pPr>
      <w:r w:rsidRPr="002E5CBA">
        <w:rPr>
          <w:lang w:val="en-US"/>
        </w:rPr>
        <w:t xml:space="preserve">        qosFlowsNotifyList:</w:t>
      </w:r>
    </w:p>
    <w:p w14:paraId="32EA078E" w14:textId="77777777" w:rsidR="0086296D" w:rsidRPr="002E5CBA" w:rsidRDefault="0086296D" w:rsidP="0086296D">
      <w:pPr>
        <w:pStyle w:val="PL"/>
        <w:rPr>
          <w:lang w:val="en-US"/>
        </w:rPr>
      </w:pPr>
      <w:r w:rsidRPr="002E5CBA">
        <w:rPr>
          <w:lang w:val="en-US"/>
        </w:rPr>
        <w:t xml:space="preserve">          type: array</w:t>
      </w:r>
    </w:p>
    <w:p w14:paraId="32EA078F" w14:textId="77777777" w:rsidR="0086296D" w:rsidRPr="002E5CBA" w:rsidRDefault="0086296D" w:rsidP="0086296D">
      <w:pPr>
        <w:pStyle w:val="PL"/>
        <w:rPr>
          <w:lang w:val="en-US"/>
        </w:rPr>
      </w:pPr>
      <w:r w:rsidRPr="002E5CBA">
        <w:rPr>
          <w:lang w:val="en-US"/>
        </w:rPr>
        <w:t xml:space="preserve">          items:</w:t>
      </w:r>
    </w:p>
    <w:p w14:paraId="32EA0790" w14:textId="77777777" w:rsidR="0086296D" w:rsidRPr="002E5CBA" w:rsidRDefault="0086296D" w:rsidP="0086296D">
      <w:pPr>
        <w:pStyle w:val="PL"/>
        <w:rPr>
          <w:lang w:val="en-US"/>
        </w:rPr>
      </w:pPr>
      <w:r w:rsidRPr="002E5CBA">
        <w:rPr>
          <w:lang w:val="en-US"/>
        </w:rPr>
        <w:t xml:space="preserve">            $ref: '#/components/schemas/QosFlowNotifyItem'</w:t>
      </w:r>
    </w:p>
    <w:p w14:paraId="32EA0791" w14:textId="21F416C1" w:rsidR="0086296D" w:rsidRPr="002E5CBA" w:rsidRDefault="0086296D" w:rsidP="0086296D">
      <w:pPr>
        <w:pStyle w:val="PL"/>
        <w:rPr>
          <w:lang w:val="en-US"/>
        </w:rPr>
      </w:pPr>
      <w:r w:rsidRPr="002E5CBA">
        <w:rPr>
          <w:lang w:val="en-US"/>
        </w:rPr>
        <w:t xml:space="preserve">          minItems: </w:t>
      </w:r>
      <w:r w:rsidR="00540A89">
        <w:rPr>
          <w:lang w:val="en-US"/>
        </w:rPr>
        <w:t>1</w:t>
      </w:r>
    </w:p>
    <w:p w14:paraId="32EA0792" w14:textId="77777777" w:rsidR="0086296D" w:rsidRPr="002E5CBA" w:rsidRDefault="0086296D" w:rsidP="0086296D">
      <w:pPr>
        <w:pStyle w:val="PL"/>
        <w:rPr>
          <w:lang w:val="en-US"/>
        </w:rPr>
      </w:pPr>
      <w:r w:rsidRPr="002E5CBA">
        <w:rPr>
          <w:lang w:val="en-US"/>
        </w:rPr>
        <w:t xml:space="preserve">        NotifyList:</w:t>
      </w:r>
    </w:p>
    <w:p w14:paraId="32EA0793" w14:textId="77777777" w:rsidR="0086296D" w:rsidRPr="002E5CBA" w:rsidRDefault="0086296D" w:rsidP="0086296D">
      <w:pPr>
        <w:pStyle w:val="PL"/>
        <w:rPr>
          <w:lang w:val="en-US"/>
        </w:rPr>
      </w:pPr>
      <w:r w:rsidRPr="002E5CBA">
        <w:rPr>
          <w:lang w:val="en-US"/>
        </w:rPr>
        <w:t xml:space="preserve">          type: array</w:t>
      </w:r>
    </w:p>
    <w:p w14:paraId="32EA0794" w14:textId="77777777" w:rsidR="0086296D" w:rsidRPr="002E5CBA" w:rsidRDefault="0086296D" w:rsidP="0086296D">
      <w:pPr>
        <w:pStyle w:val="PL"/>
        <w:rPr>
          <w:lang w:val="en-US"/>
        </w:rPr>
      </w:pPr>
      <w:r w:rsidRPr="002E5CBA">
        <w:rPr>
          <w:lang w:val="en-US"/>
        </w:rPr>
        <w:t xml:space="preserve">          items:</w:t>
      </w:r>
    </w:p>
    <w:p w14:paraId="32EA0795" w14:textId="77777777" w:rsidR="0086296D" w:rsidRPr="002E5CBA" w:rsidRDefault="0086296D" w:rsidP="0086296D">
      <w:pPr>
        <w:pStyle w:val="PL"/>
        <w:rPr>
          <w:lang w:val="en-US"/>
        </w:rPr>
      </w:pPr>
      <w:r w:rsidRPr="002E5CBA">
        <w:rPr>
          <w:lang w:val="en-US"/>
        </w:rPr>
        <w:t xml:space="preserve">            $ref: '#/components/schemas/PduSessionNotifyItem'</w:t>
      </w:r>
    </w:p>
    <w:p w14:paraId="32EA0796" w14:textId="2C199C8B" w:rsidR="0086296D" w:rsidRPr="002E5CBA" w:rsidRDefault="0086296D" w:rsidP="0086296D">
      <w:pPr>
        <w:pStyle w:val="PL"/>
        <w:rPr>
          <w:lang w:val="en-US"/>
        </w:rPr>
      </w:pPr>
      <w:r w:rsidRPr="002E5CBA">
        <w:rPr>
          <w:lang w:val="en-US"/>
        </w:rPr>
        <w:t xml:space="preserve">          minItems: </w:t>
      </w:r>
      <w:r w:rsidR="00540A89">
        <w:rPr>
          <w:lang w:val="en-US"/>
        </w:rPr>
        <w:t>1</w:t>
      </w:r>
    </w:p>
    <w:p w14:paraId="32EA0797" w14:textId="77777777" w:rsidR="0086296D" w:rsidRPr="002E5CBA" w:rsidRDefault="0086296D" w:rsidP="0086296D">
      <w:pPr>
        <w:pStyle w:val="PL"/>
        <w:rPr>
          <w:lang w:val="en-US"/>
        </w:rPr>
      </w:pPr>
      <w:r w:rsidRPr="002E5CBA">
        <w:rPr>
          <w:lang w:val="en-US"/>
        </w:rPr>
        <w:t xml:space="preserve">        epsBearerId:</w:t>
      </w:r>
    </w:p>
    <w:p w14:paraId="32EA0798" w14:textId="77777777" w:rsidR="0086296D" w:rsidRPr="002E5CBA" w:rsidRDefault="0086296D" w:rsidP="0086296D">
      <w:pPr>
        <w:pStyle w:val="PL"/>
        <w:rPr>
          <w:lang w:val="en-US"/>
        </w:rPr>
      </w:pPr>
      <w:r w:rsidRPr="002E5CBA">
        <w:rPr>
          <w:lang w:val="en-US"/>
        </w:rPr>
        <w:t xml:space="preserve">          type: array</w:t>
      </w:r>
    </w:p>
    <w:p w14:paraId="32EA0799" w14:textId="77777777" w:rsidR="0086296D" w:rsidRPr="002E5CBA" w:rsidRDefault="0086296D" w:rsidP="0086296D">
      <w:pPr>
        <w:pStyle w:val="PL"/>
        <w:rPr>
          <w:lang w:val="en-US"/>
        </w:rPr>
      </w:pPr>
      <w:r w:rsidRPr="002E5CBA">
        <w:rPr>
          <w:lang w:val="en-US"/>
        </w:rPr>
        <w:t xml:space="preserve">          items:</w:t>
      </w:r>
    </w:p>
    <w:p w14:paraId="32EA079A" w14:textId="77777777" w:rsidR="0086296D" w:rsidRPr="002E5CBA" w:rsidRDefault="0086296D" w:rsidP="0086296D">
      <w:pPr>
        <w:pStyle w:val="PL"/>
        <w:rPr>
          <w:lang w:val="en-US"/>
        </w:rPr>
      </w:pPr>
      <w:r w:rsidRPr="002E5CBA">
        <w:rPr>
          <w:lang w:val="en-US"/>
        </w:rPr>
        <w:t xml:space="preserve">            $ref: '#/components/schemas/EpsBearerId'</w:t>
      </w:r>
    </w:p>
    <w:p w14:paraId="32EA079B" w14:textId="77777777" w:rsidR="0086296D" w:rsidRPr="002E5CBA" w:rsidRDefault="0086296D" w:rsidP="0086296D">
      <w:pPr>
        <w:pStyle w:val="PL"/>
        <w:rPr>
          <w:lang w:val="en-US"/>
        </w:rPr>
      </w:pPr>
      <w:r w:rsidRPr="002E5CBA">
        <w:rPr>
          <w:lang w:val="en-US"/>
        </w:rPr>
        <w:t xml:space="preserve">          minItems: 0</w:t>
      </w:r>
    </w:p>
    <w:p w14:paraId="32EA079C" w14:textId="77777777" w:rsidR="0086296D" w:rsidRPr="002E5CBA" w:rsidRDefault="0086296D" w:rsidP="0086296D">
      <w:pPr>
        <w:pStyle w:val="PL"/>
        <w:rPr>
          <w:lang w:val="en-US"/>
        </w:rPr>
      </w:pPr>
      <w:r w:rsidRPr="002E5CBA">
        <w:rPr>
          <w:lang w:val="en-US"/>
        </w:rPr>
        <w:t xml:space="preserve">        hoPreparationIndication:</w:t>
      </w:r>
    </w:p>
    <w:p w14:paraId="32EA079D" w14:textId="77777777" w:rsidR="0086296D" w:rsidRDefault="0086296D" w:rsidP="0086296D">
      <w:pPr>
        <w:pStyle w:val="PL"/>
        <w:rPr>
          <w:lang w:val="en-US"/>
        </w:rPr>
      </w:pPr>
      <w:r w:rsidRPr="002E5CBA">
        <w:rPr>
          <w:lang w:val="en-US"/>
        </w:rPr>
        <w:t xml:space="preserve">          type: boolean</w:t>
      </w:r>
    </w:p>
    <w:p w14:paraId="32EA079E" w14:textId="77777777" w:rsidR="0086296D" w:rsidRPr="002E5CBA" w:rsidRDefault="0086296D" w:rsidP="0086296D">
      <w:pPr>
        <w:pStyle w:val="PL"/>
        <w:rPr>
          <w:lang w:val="en-US"/>
        </w:rPr>
      </w:pPr>
      <w:r w:rsidRPr="002E5CBA">
        <w:rPr>
          <w:lang w:val="en-US"/>
        </w:rPr>
        <w:t xml:space="preserve">        revokeEbiList:</w:t>
      </w:r>
    </w:p>
    <w:p w14:paraId="32EA079F" w14:textId="77777777" w:rsidR="0086296D" w:rsidRPr="002E5CBA" w:rsidRDefault="0086296D" w:rsidP="0086296D">
      <w:pPr>
        <w:pStyle w:val="PL"/>
        <w:rPr>
          <w:lang w:val="en-US"/>
        </w:rPr>
      </w:pPr>
      <w:r w:rsidRPr="002E5CBA">
        <w:rPr>
          <w:lang w:val="en-US"/>
        </w:rPr>
        <w:t xml:space="preserve">          type: array</w:t>
      </w:r>
    </w:p>
    <w:p w14:paraId="32EA07A0" w14:textId="77777777" w:rsidR="0086296D" w:rsidRPr="002E5CBA" w:rsidRDefault="0086296D" w:rsidP="0086296D">
      <w:pPr>
        <w:pStyle w:val="PL"/>
        <w:rPr>
          <w:lang w:val="en-US"/>
        </w:rPr>
      </w:pPr>
      <w:r w:rsidRPr="002E5CBA">
        <w:rPr>
          <w:lang w:val="en-US"/>
        </w:rPr>
        <w:t xml:space="preserve">          items:</w:t>
      </w:r>
    </w:p>
    <w:p w14:paraId="32EA07A1" w14:textId="77777777" w:rsidR="0086296D" w:rsidRPr="002E5CBA" w:rsidRDefault="0086296D" w:rsidP="0086296D">
      <w:pPr>
        <w:pStyle w:val="PL"/>
        <w:rPr>
          <w:lang w:val="en-US"/>
        </w:rPr>
      </w:pPr>
      <w:r w:rsidRPr="002E5CBA">
        <w:rPr>
          <w:lang w:val="en-US"/>
        </w:rPr>
        <w:t xml:space="preserve">            $ref: '#/components/schemas/EpsBearerId'</w:t>
      </w:r>
    </w:p>
    <w:p w14:paraId="32EA07A2" w14:textId="48A231C9" w:rsidR="0003694D" w:rsidRDefault="0086296D" w:rsidP="0086296D">
      <w:pPr>
        <w:pStyle w:val="PL"/>
        <w:rPr>
          <w:lang w:val="en-US"/>
        </w:rPr>
      </w:pPr>
      <w:r w:rsidRPr="002E5CBA">
        <w:rPr>
          <w:lang w:val="en-US"/>
        </w:rPr>
        <w:t xml:space="preserve">          minItems: </w:t>
      </w:r>
      <w:r w:rsidR="00540A89">
        <w:rPr>
          <w:lang w:val="en-US"/>
        </w:rPr>
        <w:t>1</w:t>
      </w:r>
    </w:p>
    <w:p w14:paraId="32EA07A3" w14:textId="77777777" w:rsidR="0086296D" w:rsidRPr="002E5CBA" w:rsidRDefault="0003694D" w:rsidP="0086296D">
      <w:pPr>
        <w:pStyle w:val="PL"/>
        <w:rPr>
          <w:lang w:val="en-US"/>
        </w:rPr>
      </w:pPr>
      <w:r w:rsidRPr="002E5CBA">
        <w:rPr>
          <w:lang w:val="en-US"/>
        </w:rPr>
        <w:t xml:space="preserve">        </w:t>
      </w:r>
      <w:r w:rsidR="0086296D" w:rsidRPr="002E5CBA">
        <w:rPr>
          <w:lang w:val="en-US"/>
        </w:rPr>
        <w:t>cause:</w:t>
      </w:r>
    </w:p>
    <w:p w14:paraId="32EA07A4" w14:textId="77777777" w:rsidR="0086296D" w:rsidRDefault="0086296D" w:rsidP="0086296D">
      <w:pPr>
        <w:pStyle w:val="PL"/>
        <w:rPr>
          <w:lang w:val="en-US"/>
        </w:rPr>
      </w:pPr>
      <w:r w:rsidRPr="002E5CBA">
        <w:rPr>
          <w:lang w:val="en-US"/>
        </w:rPr>
        <w:t xml:space="preserve">          $ref: '#/components/schemas/Cause'</w:t>
      </w:r>
    </w:p>
    <w:p w14:paraId="32EA07A5" w14:textId="77777777" w:rsidR="008018EB" w:rsidRPr="002E5CBA" w:rsidRDefault="008018EB" w:rsidP="008018EB">
      <w:pPr>
        <w:pStyle w:val="PL"/>
        <w:rPr>
          <w:lang w:val="en-US"/>
        </w:rPr>
      </w:pPr>
      <w:r>
        <w:rPr>
          <w:lang w:val="en-US"/>
        </w:rPr>
        <w:t xml:space="preserve">        ngApC</w:t>
      </w:r>
      <w:r w:rsidRPr="002E5CBA">
        <w:rPr>
          <w:lang w:val="en-US"/>
        </w:rPr>
        <w:t>ause:</w:t>
      </w:r>
    </w:p>
    <w:p w14:paraId="32EA07A6" w14:textId="77777777" w:rsidR="008018EB" w:rsidRDefault="008018EB" w:rsidP="0086296D">
      <w:pPr>
        <w:pStyle w:val="PL"/>
      </w:pPr>
      <w:r>
        <w:t xml:space="preserve">          $ref: 'TS29571_CommonData.yaml#/components/schemas/NgApCause'</w:t>
      </w:r>
    </w:p>
    <w:p w14:paraId="32EA07A7" w14:textId="5E18F8F6"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A8" w14:textId="37025C37" w:rsidR="0013566D" w:rsidRDefault="0013566D" w:rsidP="0086296D">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46497E24" w14:textId="77777777" w:rsidR="0089630E" w:rsidRPr="002E5CBA" w:rsidRDefault="0089630E" w:rsidP="0089630E">
      <w:pPr>
        <w:pStyle w:val="PL"/>
        <w:rPr>
          <w:lang w:val="en-US"/>
        </w:rPr>
      </w:pPr>
      <w:r w:rsidRPr="002E5CBA">
        <w:rPr>
          <w:lang w:val="en-US"/>
        </w:rPr>
        <w:t xml:space="preserve">        </w:t>
      </w:r>
      <w:r>
        <w:rPr>
          <w:lang w:val="en-US"/>
        </w:rPr>
        <w:t>alwaysOnRequested</w:t>
      </w:r>
      <w:r w:rsidRPr="002E5CBA">
        <w:rPr>
          <w:lang w:val="en-US"/>
        </w:rPr>
        <w:t>:</w:t>
      </w:r>
    </w:p>
    <w:p w14:paraId="0C78F316" w14:textId="77777777" w:rsidR="0089630E" w:rsidRDefault="0089630E" w:rsidP="0089630E">
      <w:pPr>
        <w:pStyle w:val="PL"/>
        <w:rPr>
          <w:lang w:val="en-US"/>
        </w:rPr>
      </w:pPr>
      <w:r w:rsidRPr="002E5CBA">
        <w:rPr>
          <w:lang w:val="en-US"/>
        </w:rPr>
        <w:t xml:space="preserve">          type: boolean</w:t>
      </w:r>
    </w:p>
    <w:p w14:paraId="7098810B" w14:textId="33504DE3" w:rsidR="0089630E" w:rsidRPr="00757B26"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2EA07A9"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AA" w14:textId="33595614" w:rsidR="00EF3507" w:rsidRDefault="00EF3507" w:rsidP="0086296D">
      <w:pPr>
        <w:pStyle w:val="PL"/>
        <w:rPr>
          <w:lang w:val="en-US"/>
        </w:rPr>
      </w:pPr>
      <w:r w:rsidRPr="002E5CBA">
        <w:rPr>
          <w:lang w:val="en-US"/>
        </w:rPr>
        <w:t xml:space="preserve">          $ref: '#/components/schemas/</w:t>
      </w:r>
      <w:r>
        <w:rPr>
          <w:lang w:val="en-US"/>
        </w:rPr>
        <w:t>EpsInterworkingIndication'</w:t>
      </w:r>
    </w:p>
    <w:p w14:paraId="3FD3FA5B" w14:textId="77777777" w:rsidR="00240BC9" w:rsidRPr="002E5CBA" w:rsidRDefault="00240BC9" w:rsidP="00240BC9">
      <w:pPr>
        <w:pStyle w:val="PL"/>
        <w:rPr>
          <w:lang w:val="en-US"/>
        </w:rPr>
      </w:pPr>
      <w:r w:rsidRPr="002E5CBA">
        <w:rPr>
          <w:lang w:val="en-US"/>
        </w:rPr>
        <w:lastRenderedPageBreak/>
        <w:t xml:space="preserve">        </w:t>
      </w:r>
      <w:r>
        <w:t>secondaryRatUsageReport</w:t>
      </w:r>
      <w:r w:rsidRPr="002E5CBA">
        <w:rPr>
          <w:lang w:val="en-US"/>
        </w:rPr>
        <w:t>:</w:t>
      </w:r>
    </w:p>
    <w:p w14:paraId="42385172" w14:textId="77777777" w:rsidR="00240BC9" w:rsidRPr="002E5CBA" w:rsidRDefault="00240BC9" w:rsidP="00240BC9">
      <w:pPr>
        <w:pStyle w:val="PL"/>
        <w:rPr>
          <w:lang w:val="en-US"/>
        </w:rPr>
      </w:pPr>
      <w:r w:rsidRPr="002E5CBA">
        <w:rPr>
          <w:lang w:val="en-US"/>
        </w:rPr>
        <w:t xml:space="preserve">          type: array</w:t>
      </w:r>
    </w:p>
    <w:p w14:paraId="05995AD5" w14:textId="77777777" w:rsidR="00240BC9" w:rsidRPr="002E5CBA" w:rsidRDefault="00240BC9" w:rsidP="00240BC9">
      <w:pPr>
        <w:pStyle w:val="PL"/>
        <w:rPr>
          <w:lang w:val="en-US"/>
        </w:rPr>
      </w:pPr>
      <w:r w:rsidRPr="002E5CBA">
        <w:rPr>
          <w:lang w:val="en-US"/>
        </w:rPr>
        <w:t xml:space="preserve">          items:</w:t>
      </w:r>
    </w:p>
    <w:p w14:paraId="673E5DBE"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195E3882" w14:textId="77777777" w:rsidR="007202F8" w:rsidRDefault="00240BC9" w:rsidP="0086296D">
      <w:pPr>
        <w:pStyle w:val="PL"/>
        <w:rPr>
          <w:lang w:val="en-US"/>
        </w:rPr>
      </w:pPr>
      <w:r w:rsidRPr="002E5CBA">
        <w:rPr>
          <w:lang w:val="en-US"/>
        </w:rPr>
        <w:t xml:space="preserve">          minItems: </w:t>
      </w:r>
      <w:r>
        <w:rPr>
          <w:lang w:val="en-US"/>
        </w:rPr>
        <w:t>1</w:t>
      </w:r>
    </w:p>
    <w:p w14:paraId="7A993DAF"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3E05E0E" w14:textId="77777777" w:rsidR="007202F8" w:rsidRPr="002E5CBA" w:rsidRDefault="007202F8" w:rsidP="007202F8">
      <w:pPr>
        <w:pStyle w:val="PL"/>
        <w:rPr>
          <w:lang w:val="en-US"/>
        </w:rPr>
      </w:pPr>
      <w:r w:rsidRPr="002E5CBA">
        <w:rPr>
          <w:lang w:val="en-US"/>
        </w:rPr>
        <w:t xml:space="preserve">          type: array</w:t>
      </w:r>
    </w:p>
    <w:p w14:paraId="3185261D" w14:textId="77777777" w:rsidR="007202F8" w:rsidRPr="002E5CBA" w:rsidRDefault="007202F8" w:rsidP="007202F8">
      <w:pPr>
        <w:pStyle w:val="PL"/>
        <w:rPr>
          <w:lang w:val="en-US"/>
        </w:rPr>
      </w:pPr>
      <w:r w:rsidRPr="002E5CBA">
        <w:rPr>
          <w:lang w:val="en-US"/>
        </w:rPr>
        <w:t xml:space="preserve">          items:</w:t>
      </w:r>
    </w:p>
    <w:p w14:paraId="5C13F702"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47FD1C" w14:textId="115CDAC4" w:rsidR="00240BC9" w:rsidRDefault="007202F8" w:rsidP="0086296D">
      <w:pPr>
        <w:pStyle w:val="PL"/>
        <w:rPr>
          <w:lang w:val="en-US"/>
        </w:rPr>
      </w:pPr>
      <w:r w:rsidRPr="002E5CBA">
        <w:rPr>
          <w:lang w:val="en-US"/>
        </w:rPr>
        <w:t xml:space="preserve">          minItems: </w:t>
      </w:r>
      <w:r>
        <w:rPr>
          <w:lang w:val="en-US"/>
        </w:rPr>
        <w:t>1</w:t>
      </w:r>
    </w:p>
    <w:p w14:paraId="63083F42" w14:textId="77777777" w:rsidR="001B0F14" w:rsidRDefault="001B0F14" w:rsidP="001B0F14">
      <w:pPr>
        <w:pStyle w:val="PL"/>
        <w:rPr>
          <w:lang w:val="en-US"/>
        </w:rPr>
      </w:pPr>
      <w:r>
        <w:rPr>
          <w:lang w:val="en-US"/>
        </w:rPr>
        <w:t xml:space="preserve">        anTypeCanBeChanged:</w:t>
      </w:r>
    </w:p>
    <w:p w14:paraId="4E6FA66F" w14:textId="77777777" w:rsidR="001B0F14" w:rsidRDefault="001B0F14" w:rsidP="001B0F14">
      <w:pPr>
        <w:pStyle w:val="PL"/>
        <w:rPr>
          <w:lang w:val="en-US"/>
        </w:rPr>
      </w:pPr>
      <w:r>
        <w:rPr>
          <w:lang w:val="en-US"/>
        </w:rPr>
        <w:t xml:space="preserve">          type: boolean</w:t>
      </w:r>
    </w:p>
    <w:p w14:paraId="51D91909" w14:textId="4228AE66" w:rsidR="001B0F14" w:rsidRPr="00EF3507" w:rsidRDefault="001B0F14" w:rsidP="0086296D">
      <w:pPr>
        <w:pStyle w:val="PL"/>
        <w:rPr>
          <w:lang w:val="en-US"/>
        </w:rPr>
      </w:pPr>
      <w:r>
        <w:rPr>
          <w:lang w:val="en-US"/>
        </w:rPr>
        <w:t xml:space="preserve">          default: false</w:t>
      </w:r>
    </w:p>
    <w:p w14:paraId="32EA07AB" w14:textId="77777777" w:rsidR="0086296D" w:rsidRPr="002E5CBA" w:rsidRDefault="0086296D" w:rsidP="0086296D">
      <w:pPr>
        <w:pStyle w:val="PL"/>
        <w:rPr>
          <w:lang w:val="en-US"/>
        </w:rPr>
      </w:pPr>
      <w:r w:rsidRPr="002E5CBA">
        <w:rPr>
          <w:lang w:val="en-US"/>
        </w:rPr>
        <w:t xml:space="preserve">      required:</w:t>
      </w:r>
    </w:p>
    <w:p w14:paraId="32EA07AC" w14:textId="77777777" w:rsidR="0086296D" w:rsidRPr="002E5CBA" w:rsidRDefault="0086296D" w:rsidP="0086296D">
      <w:pPr>
        <w:pStyle w:val="PL"/>
        <w:rPr>
          <w:lang w:val="en-US"/>
        </w:rPr>
      </w:pPr>
      <w:r w:rsidRPr="002E5CBA">
        <w:rPr>
          <w:lang w:val="en-US"/>
        </w:rPr>
        <w:t xml:space="preserve">        - requestIndication</w:t>
      </w:r>
    </w:p>
    <w:p w14:paraId="32EA07AD" w14:textId="77777777" w:rsidR="0086296D" w:rsidRPr="002E5CBA" w:rsidRDefault="0086296D" w:rsidP="0086296D">
      <w:pPr>
        <w:pStyle w:val="PL"/>
        <w:rPr>
          <w:lang w:val="en-US"/>
        </w:rPr>
      </w:pPr>
    </w:p>
    <w:p w14:paraId="32EA07AE" w14:textId="77777777" w:rsidR="0086296D" w:rsidRPr="002E5CBA" w:rsidRDefault="0086296D" w:rsidP="0086296D">
      <w:pPr>
        <w:pStyle w:val="PL"/>
        <w:rPr>
          <w:lang w:val="en-US"/>
        </w:rPr>
      </w:pPr>
      <w:r w:rsidRPr="002E5CBA">
        <w:rPr>
          <w:lang w:val="en-US"/>
        </w:rPr>
        <w:t xml:space="preserve">    HsmfUpdatedData:</w:t>
      </w:r>
    </w:p>
    <w:p w14:paraId="32EA07AF" w14:textId="77777777" w:rsidR="0086296D" w:rsidRPr="002E5CBA" w:rsidRDefault="0086296D" w:rsidP="0086296D">
      <w:pPr>
        <w:pStyle w:val="PL"/>
        <w:rPr>
          <w:lang w:val="en-US"/>
        </w:rPr>
      </w:pPr>
      <w:r w:rsidRPr="002E5CBA">
        <w:rPr>
          <w:lang w:val="en-US"/>
        </w:rPr>
        <w:t xml:space="preserve">      type: object</w:t>
      </w:r>
    </w:p>
    <w:p w14:paraId="32EA07B0" w14:textId="77777777" w:rsidR="0086296D" w:rsidRPr="002E5CBA" w:rsidRDefault="0086296D" w:rsidP="0086296D">
      <w:pPr>
        <w:pStyle w:val="PL"/>
        <w:rPr>
          <w:lang w:val="en-US"/>
        </w:rPr>
      </w:pPr>
      <w:r w:rsidRPr="002E5CBA">
        <w:rPr>
          <w:lang w:val="en-US"/>
        </w:rPr>
        <w:t xml:space="preserve">      properties:</w:t>
      </w:r>
    </w:p>
    <w:p w14:paraId="32EA07B1" w14:textId="77777777" w:rsidR="0086296D" w:rsidRDefault="0086296D" w:rsidP="0086296D">
      <w:pPr>
        <w:pStyle w:val="PL"/>
        <w:rPr>
          <w:lang w:val="en-US"/>
        </w:rPr>
      </w:pPr>
      <w:r w:rsidRPr="002E5CBA">
        <w:rPr>
          <w:lang w:val="en-US"/>
        </w:rPr>
        <w:t xml:space="preserve">        n1SmInfoToUe:</w:t>
      </w:r>
    </w:p>
    <w:p w14:paraId="32EA07B2" w14:textId="55A36CE9" w:rsidR="0086296D" w:rsidRDefault="0086296D" w:rsidP="0086296D">
      <w:pPr>
        <w:pStyle w:val="PL"/>
        <w:rPr>
          <w:lang w:val="en-US"/>
        </w:rPr>
      </w:pPr>
      <w:r w:rsidRPr="002E5CBA">
        <w:rPr>
          <w:lang w:val="en-US"/>
        </w:rPr>
        <w:t xml:space="preserve">          $ref: 'TS29571_CommonData.yaml#/components/schemas/RefToBinaryData'</w:t>
      </w:r>
    </w:p>
    <w:p w14:paraId="2955D0EE" w14:textId="77777777" w:rsidR="00172B33" w:rsidRPr="002E5CBA" w:rsidRDefault="00172B33" w:rsidP="00172B33">
      <w:pPr>
        <w:pStyle w:val="PL"/>
        <w:rPr>
          <w:lang w:val="en-US"/>
        </w:rPr>
      </w:pPr>
      <w:r w:rsidRPr="002E5CBA">
        <w:rPr>
          <w:lang w:val="en-US"/>
        </w:rPr>
        <w:t xml:space="preserve">        qosFlowsSetupList:</w:t>
      </w:r>
    </w:p>
    <w:p w14:paraId="5C3D1306" w14:textId="77777777" w:rsidR="00172B33" w:rsidRPr="002E5CBA" w:rsidRDefault="00172B33" w:rsidP="00172B33">
      <w:pPr>
        <w:pStyle w:val="PL"/>
        <w:rPr>
          <w:lang w:val="en-US"/>
        </w:rPr>
      </w:pPr>
      <w:r w:rsidRPr="002E5CBA">
        <w:rPr>
          <w:lang w:val="en-US"/>
        </w:rPr>
        <w:t xml:space="preserve">          type: array</w:t>
      </w:r>
    </w:p>
    <w:p w14:paraId="2E0FC1D8" w14:textId="77777777" w:rsidR="00172B33" w:rsidRPr="002E5CBA" w:rsidRDefault="00172B33" w:rsidP="00172B33">
      <w:pPr>
        <w:pStyle w:val="PL"/>
        <w:rPr>
          <w:lang w:val="en-US"/>
        </w:rPr>
      </w:pPr>
      <w:r w:rsidRPr="002E5CBA">
        <w:rPr>
          <w:lang w:val="en-US"/>
        </w:rPr>
        <w:t xml:space="preserve">          items:</w:t>
      </w:r>
    </w:p>
    <w:p w14:paraId="2D8C4E31" w14:textId="77777777" w:rsidR="00172B33" w:rsidRPr="002E5CBA" w:rsidRDefault="00172B33" w:rsidP="00172B33">
      <w:pPr>
        <w:pStyle w:val="PL"/>
        <w:rPr>
          <w:lang w:val="en-US"/>
        </w:rPr>
      </w:pPr>
      <w:r w:rsidRPr="002E5CBA">
        <w:rPr>
          <w:lang w:val="en-US"/>
        </w:rPr>
        <w:t xml:space="preserve">            $ref: '#/components/schemas/QosFlowSetupItem'</w:t>
      </w:r>
    </w:p>
    <w:p w14:paraId="7AA075A7" w14:textId="77777777" w:rsidR="00172B33" w:rsidRDefault="00172B33" w:rsidP="00172B33">
      <w:pPr>
        <w:pStyle w:val="PL"/>
        <w:rPr>
          <w:lang w:val="en-US"/>
        </w:rPr>
      </w:pPr>
      <w:r w:rsidRPr="002E5CBA">
        <w:rPr>
          <w:lang w:val="en-US"/>
        </w:rPr>
        <w:t xml:space="preserve">          minItems: 1</w:t>
      </w:r>
    </w:p>
    <w:p w14:paraId="78CE8F49" w14:textId="77777777" w:rsidR="00172B33" w:rsidRPr="002E5CBA" w:rsidRDefault="00172B33" w:rsidP="00172B33">
      <w:pPr>
        <w:pStyle w:val="PL"/>
        <w:rPr>
          <w:lang w:val="en-US"/>
        </w:rPr>
      </w:pPr>
      <w:r w:rsidRPr="002E5CBA">
        <w:rPr>
          <w:lang w:val="en-US"/>
        </w:rPr>
        <w:t xml:space="preserve">        sessionAmbr:</w:t>
      </w:r>
    </w:p>
    <w:p w14:paraId="275BDB08" w14:textId="77777777" w:rsidR="00172B33" w:rsidRDefault="00172B33" w:rsidP="00172B33">
      <w:pPr>
        <w:pStyle w:val="PL"/>
        <w:rPr>
          <w:lang w:val="en-US"/>
        </w:rPr>
      </w:pPr>
      <w:r w:rsidRPr="002E5CBA">
        <w:rPr>
          <w:lang w:val="en-US"/>
        </w:rPr>
        <w:t xml:space="preserve">          $ref: 'TS29571_CommonData.yaml#/components/schemas/Ambr'</w:t>
      </w:r>
    </w:p>
    <w:p w14:paraId="09EE90F6" w14:textId="77777777" w:rsidR="00172B33" w:rsidRPr="002E5CBA" w:rsidRDefault="00172B33" w:rsidP="00172B33">
      <w:pPr>
        <w:pStyle w:val="PL"/>
        <w:rPr>
          <w:lang w:val="en-US"/>
        </w:rPr>
      </w:pPr>
      <w:r w:rsidRPr="002E5CBA">
        <w:rPr>
          <w:lang w:val="en-US"/>
        </w:rPr>
        <w:t xml:space="preserve">        epsPdnCnxInfo:</w:t>
      </w:r>
    </w:p>
    <w:p w14:paraId="203BD2AF" w14:textId="77777777" w:rsidR="00172B33" w:rsidRPr="002E5CBA" w:rsidRDefault="00172B33" w:rsidP="00172B33">
      <w:pPr>
        <w:pStyle w:val="PL"/>
        <w:rPr>
          <w:lang w:val="en-US"/>
        </w:rPr>
      </w:pPr>
      <w:r w:rsidRPr="002E5CBA">
        <w:rPr>
          <w:lang w:val="en-US"/>
        </w:rPr>
        <w:t xml:space="preserve">          $ref: '#/components/schemas/EpsPdnCnxInfo'</w:t>
      </w:r>
    </w:p>
    <w:p w14:paraId="320E4896" w14:textId="77777777" w:rsidR="00172B33" w:rsidRPr="002E5CBA" w:rsidRDefault="00172B33" w:rsidP="00172B33">
      <w:pPr>
        <w:pStyle w:val="PL"/>
        <w:rPr>
          <w:lang w:val="en-US"/>
        </w:rPr>
      </w:pPr>
      <w:r w:rsidRPr="002E5CBA">
        <w:rPr>
          <w:lang w:val="en-US"/>
        </w:rPr>
        <w:t xml:space="preserve">        epsBearerInfo:</w:t>
      </w:r>
    </w:p>
    <w:p w14:paraId="69036121" w14:textId="77777777" w:rsidR="00172B33" w:rsidRPr="002E5CBA" w:rsidRDefault="00172B33" w:rsidP="00172B33">
      <w:pPr>
        <w:pStyle w:val="PL"/>
        <w:rPr>
          <w:lang w:val="en-US"/>
        </w:rPr>
      </w:pPr>
      <w:r w:rsidRPr="002E5CBA">
        <w:rPr>
          <w:lang w:val="en-US"/>
        </w:rPr>
        <w:t xml:space="preserve">          type: array</w:t>
      </w:r>
    </w:p>
    <w:p w14:paraId="41B2297F" w14:textId="77777777" w:rsidR="00172B33" w:rsidRPr="002E5CBA" w:rsidRDefault="00172B33" w:rsidP="00172B33">
      <w:pPr>
        <w:pStyle w:val="PL"/>
        <w:rPr>
          <w:lang w:val="en-US"/>
        </w:rPr>
      </w:pPr>
      <w:r w:rsidRPr="002E5CBA">
        <w:rPr>
          <w:lang w:val="en-US"/>
        </w:rPr>
        <w:t xml:space="preserve">          items:</w:t>
      </w:r>
    </w:p>
    <w:p w14:paraId="6AEEC64D" w14:textId="77777777" w:rsidR="00172B33" w:rsidRPr="002E5CBA" w:rsidRDefault="00172B33" w:rsidP="00172B33">
      <w:pPr>
        <w:pStyle w:val="PL"/>
        <w:rPr>
          <w:lang w:val="en-US"/>
        </w:rPr>
      </w:pPr>
      <w:r w:rsidRPr="002E5CBA">
        <w:rPr>
          <w:lang w:val="en-US"/>
        </w:rPr>
        <w:t xml:space="preserve">            $ref: '#/components/schemas/EpsBearerInfo'</w:t>
      </w:r>
    </w:p>
    <w:p w14:paraId="653A57A7" w14:textId="77777777" w:rsidR="00172B33" w:rsidRPr="002E5CBA" w:rsidRDefault="00172B33" w:rsidP="00172B33">
      <w:pPr>
        <w:pStyle w:val="PL"/>
        <w:rPr>
          <w:lang w:val="en-US"/>
        </w:rPr>
      </w:pPr>
      <w:r w:rsidRPr="002E5CBA">
        <w:rPr>
          <w:lang w:val="en-US"/>
        </w:rPr>
        <w:t xml:space="preserve">          minItems: 1</w:t>
      </w:r>
    </w:p>
    <w:p w14:paraId="0A41A03A" w14:textId="77777777" w:rsidR="00172B33" w:rsidRPr="002E5CBA" w:rsidRDefault="00172B33" w:rsidP="00172B33">
      <w:pPr>
        <w:pStyle w:val="PL"/>
        <w:rPr>
          <w:lang w:val="en-US"/>
        </w:rPr>
      </w:pPr>
      <w:r w:rsidRPr="002E5CBA">
        <w:rPr>
          <w:lang w:val="en-US"/>
        </w:rPr>
        <w:t xml:space="preserve">        pti:</w:t>
      </w:r>
    </w:p>
    <w:p w14:paraId="12AC7C88" w14:textId="77777777" w:rsidR="00172B33" w:rsidRPr="002E5CBA" w:rsidRDefault="00172B33" w:rsidP="00172B33">
      <w:pPr>
        <w:pStyle w:val="PL"/>
        <w:rPr>
          <w:lang w:val="en-US"/>
        </w:rPr>
      </w:pPr>
      <w:r w:rsidRPr="002E5CBA">
        <w:rPr>
          <w:lang w:val="en-US"/>
        </w:rPr>
        <w:t xml:space="preserve">          $ref: '#/components/schemas/ProcedureTransactionId'</w:t>
      </w:r>
    </w:p>
    <w:p w14:paraId="7E322E5E" w14:textId="77777777" w:rsidR="00172B33" w:rsidRPr="002E5CBA" w:rsidRDefault="00172B33" w:rsidP="00172B33">
      <w:pPr>
        <w:pStyle w:val="PL"/>
        <w:rPr>
          <w:lang w:val="en-US"/>
        </w:rPr>
      </w:pPr>
      <w:r w:rsidRPr="002E5CBA">
        <w:rPr>
          <w:lang w:val="en-US"/>
        </w:rPr>
        <w:t xml:space="preserve">        upSecurity:</w:t>
      </w:r>
    </w:p>
    <w:p w14:paraId="6629B87E" w14:textId="77777777" w:rsidR="00172B33" w:rsidRDefault="00172B33" w:rsidP="00172B33">
      <w:pPr>
        <w:pStyle w:val="PL"/>
        <w:rPr>
          <w:lang w:val="en-US"/>
        </w:rPr>
      </w:pPr>
      <w:r w:rsidRPr="002E5CBA">
        <w:rPr>
          <w:lang w:val="en-US"/>
        </w:rPr>
        <w:t xml:space="preserve">          $ref: 'TS29571_CommonData.yaml#/components/schemas/UpSecurity'</w:t>
      </w:r>
    </w:p>
    <w:p w14:paraId="6997ACC9" w14:textId="77777777" w:rsidR="00172B33" w:rsidRPr="002E5CBA" w:rsidRDefault="00172B33" w:rsidP="00172B33">
      <w:pPr>
        <w:pStyle w:val="PL"/>
        <w:rPr>
          <w:lang w:val="en-US"/>
        </w:rPr>
      </w:pPr>
      <w:r w:rsidRPr="002E5CBA">
        <w:rPr>
          <w:lang w:val="en-US"/>
        </w:rPr>
        <w:t xml:space="preserve">        </w:t>
      </w:r>
      <w:r>
        <w:t>maxIntegrityProtectedDataRateUl</w:t>
      </w:r>
      <w:r w:rsidRPr="002E5CBA">
        <w:rPr>
          <w:lang w:val="en-US"/>
        </w:rPr>
        <w:t>:</w:t>
      </w:r>
    </w:p>
    <w:p w14:paraId="7ACC9440" w14:textId="77777777" w:rsidR="00172B33" w:rsidRDefault="00172B33" w:rsidP="00172B33">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5605769" w14:textId="77777777" w:rsidR="00172B33" w:rsidRPr="002E5CBA" w:rsidRDefault="00172B33" w:rsidP="00172B33">
      <w:pPr>
        <w:pStyle w:val="PL"/>
        <w:rPr>
          <w:lang w:val="en-US"/>
        </w:rPr>
      </w:pPr>
      <w:r w:rsidRPr="002E5CBA">
        <w:rPr>
          <w:lang w:val="en-US"/>
        </w:rPr>
        <w:t xml:space="preserve">        </w:t>
      </w:r>
      <w:r>
        <w:t>maxIntegrityProtectedDataRateDl</w:t>
      </w:r>
      <w:r w:rsidRPr="002E5CBA">
        <w:rPr>
          <w:lang w:val="en-US"/>
        </w:rPr>
        <w:t>:</w:t>
      </w:r>
    </w:p>
    <w:p w14:paraId="79961490" w14:textId="6E3C07AE" w:rsidR="00172B33" w:rsidRPr="002E5CBA" w:rsidRDefault="00172B33"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EA07B3" w14:textId="77777777" w:rsidR="0086296D" w:rsidRPr="002E5CBA" w:rsidRDefault="0086296D" w:rsidP="0086296D">
      <w:pPr>
        <w:pStyle w:val="PL"/>
        <w:rPr>
          <w:lang w:val="en-US"/>
        </w:rPr>
      </w:pPr>
    </w:p>
    <w:p w14:paraId="32EA07B4" w14:textId="77777777" w:rsidR="0086296D" w:rsidRPr="002E5CBA" w:rsidRDefault="0086296D" w:rsidP="0086296D">
      <w:pPr>
        <w:pStyle w:val="PL"/>
        <w:rPr>
          <w:lang w:val="en-US"/>
        </w:rPr>
      </w:pPr>
      <w:r w:rsidRPr="002E5CBA">
        <w:rPr>
          <w:lang w:val="en-US"/>
        </w:rPr>
        <w:t xml:space="preserve">    ReleaseData:</w:t>
      </w:r>
    </w:p>
    <w:p w14:paraId="32EA07B5" w14:textId="77777777" w:rsidR="0086296D" w:rsidRPr="002E5CBA" w:rsidRDefault="0086296D" w:rsidP="0086296D">
      <w:pPr>
        <w:pStyle w:val="PL"/>
        <w:rPr>
          <w:lang w:val="en-US"/>
        </w:rPr>
      </w:pPr>
      <w:r w:rsidRPr="002E5CBA">
        <w:rPr>
          <w:lang w:val="en-US"/>
        </w:rPr>
        <w:t xml:space="preserve">      type: object</w:t>
      </w:r>
    </w:p>
    <w:p w14:paraId="32EA07B6" w14:textId="77777777" w:rsidR="0086296D" w:rsidRPr="002E5CBA" w:rsidRDefault="0086296D" w:rsidP="0086296D">
      <w:pPr>
        <w:pStyle w:val="PL"/>
        <w:rPr>
          <w:lang w:val="en-US"/>
        </w:rPr>
      </w:pPr>
      <w:r w:rsidRPr="002E5CBA">
        <w:rPr>
          <w:lang w:val="en-US"/>
        </w:rPr>
        <w:t xml:space="preserve">      properties:</w:t>
      </w:r>
    </w:p>
    <w:p w14:paraId="32EA07B7" w14:textId="77777777" w:rsidR="0086296D" w:rsidRPr="002E5CBA" w:rsidRDefault="0086296D" w:rsidP="0086296D">
      <w:pPr>
        <w:pStyle w:val="PL"/>
        <w:rPr>
          <w:lang w:val="en-US"/>
        </w:rPr>
      </w:pPr>
      <w:r w:rsidRPr="002E5CBA">
        <w:rPr>
          <w:lang w:val="en-US"/>
        </w:rPr>
        <w:t xml:space="preserve">        cause:</w:t>
      </w:r>
    </w:p>
    <w:p w14:paraId="32EA07B8" w14:textId="77777777" w:rsidR="0086296D" w:rsidRDefault="0086296D" w:rsidP="0086296D">
      <w:pPr>
        <w:pStyle w:val="PL"/>
        <w:rPr>
          <w:lang w:val="en-US"/>
        </w:rPr>
      </w:pPr>
      <w:r w:rsidRPr="002E5CBA">
        <w:rPr>
          <w:lang w:val="en-US"/>
        </w:rPr>
        <w:t xml:space="preserve">          $ref: '#/components/schemas/Cause'</w:t>
      </w:r>
    </w:p>
    <w:p w14:paraId="32EA07B9" w14:textId="77777777" w:rsidR="008018EB" w:rsidRPr="002E5CBA" w:rsidRDefault="008018EB" w:rsidP="008018EB">
      <w:pPr>
        <w:pStyle w:val="PL"/>
        <w:rPr>
          <w:lang w:val="en-US"/>
        </w:rPr>
      </w:pPr>
      <w:r>
        <w:rPr>
          <w:lang w:val="en-US"/>
        </w:rPr>
        <w:t xml:space="preserve">        ngApC</w:t>
      </w:r>
      <w:r w:rsidRPr="002E5CBA">
        <w:rPr>
          <w:lang w:val="en-US"/>
        </w:rPr>
        <w:t>ause:</w:t>
      </w:r>
    </w:p>
    <w:p w14:paraId="32EA07BA" w14:textId="77777777" w:rsidR="008018EB" w:rsidRDefault="008018EB" w:rsidP="0086296D">
      <w:pPr>
        <w:pStyle w:val="PL"/>
      </w:pPr>
      <w:r>
        <w:t xml:space="preserve">          $ref: 'TS29571_CommonData.yaml#/components/schemas/NgApCause'</w:t>
      </w:r>
    </w:p>
    <w:p w14:paraId="32EA07BB" w14:textId="7F13E4C8"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BC"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2EA07BD" w14:textId="77777777" w:rsidR="0086296D" w:rsidRPr="002E5CBA" w:rsidRDefault="0086296D" w:rsidP="0086296D">
      <w:pPr>
        <w:pStyle w:val="PL"/>
        <w:rPr>
          <w:lang w:val="en-US"/>
        </w:rPr>
      </w:pPr>
      <w:r w:rsidRPr="002E5CBA">
        <w:rPr>
          <w:lang w:val="en-US"/>
        </w:rPr>
        <w:t xml:space="preserve">        ueLocation:</w:t>
      </w:r>
    </w:p>
    <w:p w14:paraId="32EA07BE"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BF" w14:textId="77777777" w:rsidR="0086296D" w:rsidRPr="002E5CBA" w:rsidRDefault="0086296D" w:rsidP="0086296D">
      <w:pPr>
        <w:pStyle w:val="PL"/>
        <w:rPr>
          <w:lang w:val="en-US"/>
        </w:rPr>
      </w:pPr>
      <w:r w:rsidRPr="002E5CBA">
        <w:rPr>
          <w:lang w:val="en-US"/>
        </w:rPr>
        <w:t xml:space="preserve">        ueTimeZone:</w:t>
      </w:r>
    </w:p>
    <w:p w14:paraId="32EA07C0"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C1" w14:textId="77777777" w:rsidR="0086296D" w:rsidRPr="002E5CBA" w:rsidRDefault="0086296D" w:rsidP="0086296D">
      <w:pPr>
        <w:pStyle w:val="PL"/>
        <w:rPr>
          <w:lang w:val="en-US"/>
        </w:rPr>
      </w:pPr>
      <w:r w:rsidRPr="002E5CBA">
        <w:rPr>
          <w:lang w:val="en-US"/>
        </w:rPr>
        <w:t xml:space="preserve">        addUeLocation:</w:t>
      </w:r>
    </w:p>
    <w:p w14:paraId="32EA07C2" w14:textId="2D035E9B" w:rsidR="0086296D" w:rsidRDefault="0086296D" w:rsidP="0086296D">
      <w:pPr>
        <w:pStyle w:val="PL"/>
        <w:rPr>
          <w:lang w:val="en-US"/>
        </w:rPr>
      </w:pPr>
      <w:r w:rsidRPr="002E5CBA">
        <w:rPr>
          <w:lang w:val="en-US"/>
        </w:rPr>
        <w:t xml:space="preserve">          $ref: 'TS29571_CommonData.yaml#/components/schemas/UserLocation'</w:t>
      </w:r>
    </w:p>
    <w:p w14:paraId="01C6FA66"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980BCEC" w14:textId="77777777" w:rsidR="00240BC9" w:rsidRPr="002E5CBA" w:rsidRDefault="00240BC9" w:rsidP="00240BC9">
      <w:pPr>
        <w:pStyle w:val="PL"/>
        <w:rPr>
          <w:lang w:val="en-US"/>
        </w:rPr>
      </w:pPr>
      <w:r w:rsidRPr="002E5CBA">
        <w:rPr>
          <w:lang w:val="en-US"/>
        </w:rPr>
        <w:t xml:space="preserve">          type: array</w:t>
      </w:r>
    </w:p>
    <w:p w14:paraId="6ADC8778" w14:textId="77777777" w:rsidR="00240BC9" w:rsidRPr="002E5CBA" w:rsidRDefault="00240BC9" w:rsidP="00240BC9">
      <w:pPr>
        <w:pStyle w:val="PL"/>
        <w:rPr>
          <w:lang w:val="en-US"/>
        </w:rPr>
      </w:pPr>
      <w:r w:rsidRPr="002E5CBA">
        <w:rPr>
          <w:lang w:val="en-US"/>
        </w:rPr>
        <w:t xml:space="preserve">          items:</w:t>
      </w:r>
    </w:p>
    <w:p w14:paraId="2946005B"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99CDD8C" w14:textId="77777777" w:rsidR="007202F8" w:rsidRDefault="00240BC9" w:rsidP="0086296D">
      <w:pPr>
        <w:pStyle w:val="PL"/>
        <w:rPr>
          <w:lang w:val="en-US"/>
        </w:rPr>
      </w:pPr>
      <w:r w:rsidRPr="002E5CBA">
        <w:rPr>
          <w:lang w:val="en-US"/>
        </w:rPr>
        <w:t xml:space="preserve">          minItems: </w:t>
      </w:r>
      <w:r>
        <w:rPr>
          <w:lang w:val="en-US"/>
        </w:rPr>
        <w:t>1</w:t>
      </w:r>
    </w:p>
    <w:p w14:paraId="6D976DE8"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56041AF" w14:textId="77777777" w:rsidR="007202F8" w:rsidRPr="002E5CBA" w:rsidRDefault="007202F8" w:rsidP="007202F8">
      <w:pPr>
        <w:pStyle w:val="PL"/>
        <w:rPr>
          <w:lang w:val="en-US"/>
        </w:rPr>
      </w:pPr>
      <w:r w:rsidRPr="002E5CBA">
        <w:rPr>
          <w:lang w:val="en-US"/>
        </w:rPr>
        <w:t xml:space="preserve">          type: array</w:t>
      </w:r>
    </w:p>
    <w:p w14:paraId="38C4BFB3" w14:textId="77777777" w:rsidR="007202F8" w:rsidRPr="002E5CBA" w:rsidRDefault="007202F8" w:rsidP="007202F8">
      <w:pPr>
        <w:pStyle w:val="PL"/>
        <w:rPr>
          <w:lang w:val="en-US"/>
        </w:rPr>
      </w:pPr>
      <w:r w:rsidRPr="002E5CBA">
        <w:rPr>
          <w:lang w:val="en-US"/>
        </w:rPr>
        <w:t xml:space="preserve">          items:</w:t>
      </w:r>
    </w:p>
    <w:p w14:paraId="6EFB09C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75511D13" w14:textId="32415683" w:rsidR="00240BC9" w:rsidRPr="002E5CBA" w:rsidRDefault="007202F8" w:rsidP="0086296D">
      <w:pPr>
        <w:pStyle w:val="PL"/>
        <w:rPr>
          <w:lang w:val="en-US"/>
        </w:rPr>
      </w:pPr>
      <w:r w:rsidRPr="002E5CBA">
        <w:rPr>
          <w:lang w:val="en-US"/>
        </w:rPr>
        <w:t xml:space="preserve">          minItems: </w:t>
      </w:r>
      <w:r>
        <w:rPr>
          <w:lang w:val="en-US"/>
        </w:rPr>
        <w:t>1</w:t>
      </w:r>
    </w:p>
    <w:p w14:paraId="32EA07C3" w14:textId="77777777" w:rsidR="0086296D" w:rsidRPr="002E5CBA" w:rsidRDefault="0086296D" w:rsidP="0086296D">
      <w:pPr>
        <w:pStyle w:val="PL"/>
        <w:rPr>
          <w:lang w:val="en-US"/>
        </w:rPr>
      </w:pPr>
    </w:p>
    <w:p w14:paraId="32EA07C6" w14:textId="3F9F8847" w:rsidR="0086296D" w:rsidRPr="002E5CBA" w:rsidRDefault="0086296D" w:rsidP="0086296D">
      <w:pPr>
        <w:pStyle w:val="PL"/>
        <w:rPr>
          <w:lang w:val="en-US"/>
        </w:rPr>
      </w:pPr>
    </w:p>
    <w:p w14:paraId="32EA07C7" w14:textId="77777777" w:rsidR="0086296D" w:rsidRPr="002E5CBA" w:rsidRDefault="0086296D" w:rsidP="0086296D">
      <w:pPr>
        <w:pStyle w:val="PL"/>
        <w:rPr>
          <w:lang w:val="en-US"/>
        </w:rPr>
      </w:pPr>
      <w:r w:rsidRPr="002E5CBA">
        <w:rPr>
          <w:lang w:val="en-US"/>
        </w:rPr>
        <w:t xml:space="preserve">    VsmfUpdateData:</w:t>
      </w:r>
    </w:p>
    <w:p w14:paraId="32EA07C8" w14:textId="77777777" w:rsidR="0086296D" w:rsidRPr="002E5CBA" w:rsidRDefault="0086296D" w:rsidP="0086296D">
      <w:pPr>
        <w:pStyle w:val="PL"/>
        <w:rPr>
          <w:lang w:val="en-US"/>
        </w:rPr>
      </w:pPr>
      <w:r w:rsidRPr="002E5CBA">
        <w:rPr>
          <w:lang w:val="en-US"/>
        </w:rPr>
        <w:t xml:space="preserve">      type: object</w:t>
      </w:r>
    </w:p>
    <w:p w14:paraId="32EA07C9" w14:textId="77777777" w:rsidR="0086296D" w:rsidRPr="002E5CBA" w:rsidRDefault="0086296D" w:rsidP="0086296D">
      <w:pPr>
        <w:pStyle w:val="PL"/>
        <w:rPr>
          <w:lang w:val="en-US"/>
        </w:rPr>
      </w:pPr>
      <w:r w:rsidRPr="002E5CBA">
        <w:rPr>
          <w:lang w:val="en-US"/>
        </w:rPr>
        <w:t xml:space="preserve">      properties:</w:t>
      </w:r>
    </w:p>
    <w:p w14:paraId="32EA07CA" w14:textId="77777777" w:rsidR="0086296D" w:rsidRPr="002E5CBA" w:rsidRDefault="0086296D" w:rsidP="0086296D">
      <w:pPr>
        <w:pStyle w:val="PL"/>
        <w:rPr>
          <w:lang w:val="en-US"/>
        </w:rPr>
      </w:pPr>
      <w:r w:rsidRPr="002E5CBA">
        <w:rPr>
          <w:lang w:val="en-US"/>
        </w:rPr>
        <w:t xml:space="preserve">        requestIndication:</w:t>
      </w:r>
    </w:p>
    <w:p w14:paraId="32EA07CB" w14:textId="77777777" w:rsidR="0086296D" w:rsidRPr="002E5CBA" w:rsidRDefault="0086296D" w:rsidP="0086296D">
      <w:pPr>
        <w:pStyle w:val="PL"/>
        <w:rPr>
          <w:lang w:val="en-US"/>
        </w:rPr>
      </w:pPr>
      <w:r w:rsidRPr="002E5CBA">
        <w:rPr>
          <w:lang w:val="en-US"/>
        </w:rPr>
        <w:t xml:space="preserve">          $ref: '#/components/schemas/RequestIndication'</w:t>
      </w:r>
    </w:p>
    <w:p w14:paraId="32EA07CC" w14:textId="77777777" w:rsidR="0086296D" w:rsidRPr="002E5CBA" w:rsidRDefault="0086296D" w:rsidP="0086296D">
      <w:pPr>
        <w:pStyle w:val="PL"/>
        <w:rPr>
          <w:lang w:val="en-US"/>
        </w:rPr>
      </w:pPr>
      <w:r w:rsidRPr="002E5CBA">
        <w:rPr>
          <w:lang w:val="en-US"/>
        </w:rPr>
        <w:t xml:space="preserve">        sessionAmbr:</w:t>
      </w:r>
    </w:p>
    <w:p w14:paraId="32EA07CD" w14:textId="77777777" w:rsidR="0086296D" w:rsidRPr="002E5CBA" w:rsidRDefault="0086296D" w:rsidP="0086296D">
      <w:pPr>
        <w:pStyle w:val="PL"/>
        <w:rPr>
          <w:lang w:val="en-US"/>
        </w:rPr>
      </w:pPr>
      <w:r w:rsidRPr="002E5CBA">
        <w:rPr>
          <w:lang w:val="en-US"/>
        </w:rPr>
        <w:t xml:space="preserve">          $ref: 'TS29571_CommonData.yaml#/components/schemas/Ambr'</w:t>
      </w:r>
    </w:p>
    <w:p w14:paraId="32EA07CE" w14:textId="77777777" w:rsidR="0086296D" w:rsidRPr="002E5CBA" w:rsidRDefault="0086296D" w:rsidP="0086296D">
      <w:pPr>
        <w:pStyle w:val="PL"/>
        <w:rPr>
          <w:lang w:val="en-US"/>
        </w:rPr>
      </w:pPr>
      <w:r w:rsidRPr="002E5CBA">
        <w:rPr>
          <w:lang w:val="en-US"/>
        </w:rPr>
        <w:lastRenderedPageBreak/>
        <w:t xml:space="preserve">        qosFlowsAddModRequestList:</w:t>
      </w:r>
    </w:p>
    <w:p w14:paraId="32EA07CF" w14:textId="77777777" w:rsidR="0086296D" w:rsidRPr="002E5CBA" w:rsidRDefault="0086296D" w:rsidP="0086296D">
      <w:pPr>
        <w:pStyle w:val="PL"/>
        <w:rPr>
          <w:lang w:val="en-US"/>
        </w:rPr>
      </w:pPr>
      <w:r w:rsidRPr="002E5CBA">
        <w:rPr>
          <w:lang w:val="en-US"/>
        </w:rPr>
        <w:t xml:space="preserve">          type: array</w:t>
      </w:r>
    </w:p>
    <w:p w14:paraId="32EA07D0" w14:textId="77777777" w:rsidR="0086296D" w:rsidRPr="002E5CBA" w:rsidRDefault="0086296D" w:rsidP="0086296D">
      <w:pPr>
        <w:pStyle w:val="PL"/>
        <w:rPr>
          <w:lang w:val="en-US"/>
        </w:rPr>
      </w:pPr>
      <w:r w:rsidRPr="002E5CBA">
        <w:rPr>
          <w:lang w:val="en-US"/>
        </w:rPr>
        <w:t xml:space="preserve">          items:</w:t>
      </w:r>
    </w:p>
    <w:p w14:paraId="32EA07D1" w14:textId="77777777" w:rsidR="0086296D" w:rsidRPr="002E5CBA" w:rsidRDefault="0086296D" w:rsidP="0086296D">
      <w:pPr>
        <w:pStyle w:val="PL"/>
        <w:rPr>
          <w:lang w:val="en-US"/>
        </w:rPr>
      </w:pPr>
      <w:r w:rsidRPr="002E5CBA">
        <w:rPr>
          <w:lang w:val="en-US"/>
        </w:rPr>
        <w:t xml:space="preserve">            $ref: '#/components/schemas/QosFlowAddModifyRequestItem'</w:t>
      </w:r>
    </w:p>
    <w:p w14:paraId="32EA07D2" w14:textId="393CD0AE" w:rsidR="0086296D" w:rsidRPr="002E5CBA" w:rsidRDefault="0086296D" w:rsidP="0086296D">
      <w:pPr>
        <w:pStyle w:val="PL"/>
        <w:rPr>
          <w:lang w:val="en-US"/>
        </w:rPr>
      </w:pPr>
      <w:r w:rsidRPr="002E5CBA">
        <w:rPr>
          <w:lang w:val="en-US"/>
        </w:rPr>
        <w:t xml:space="preserve">          minItems: </w:t>
      </w:r>
      <w:r w:rsidR="00540A89">
        <w:rPr>
          <w:lang w:val="en-US"/>
        </w:rPr>
        <w:t>1</w:t>
      </w:r>
    </w:p>
    <w:p w14:paraId="32EA07D3" w14:textId="77777777" w:rsidR="0086296D" w:rsidRPr="002E5CBA" w:rsidRDefault="0086296D" w:rsidP="0086296D">
      <w:pPr>
        <w:pStyle w:val="PL"/>
        <w:rPr>
          <w:lang w:val="en-US"/>
        </w:rPr>
      </w:pPr>
      <w:r w:rsidRPr="002E5CBA">
        <w:rPr>
          <w:lang w:val="en-US"/>
        </w:rPr>
        <w:t xml:space="preserve">        qosFlowsRelRequestList:</w:t>
      </w:r>
    </w:p>
    <w:p w14:paraId="32EA07D4" w14:textId="77777777" w:rsidR="0086296D" w:rsidRPr="002E5CBA" w:rsidRDefault="0086296D" w:rsidP="0086296D">
      <w:pPr>
        <w:pStyle w:val="PL"/>
        <w:rPr>
          <w:lang w:val="en-US"/>
        </w:rPr>
      </w:pPr>
      <w:r w:rsidRPr="002E5CBA">
        <w:rPr>
          <w:lang w:val="en-US"/>
        </w:rPr>
        <w:t xml:space="preserve">          type: array</w:t>
      </w:r>
    </w:p>
    <w:p w14:paraId="32EA07D5" w14:textId="77777777" w:rsidR="0086296D" w:rsidRPr="002E5CBA" w:rsidRDefault="0086296D" w:rsidP="0086296D">
      <w:pPr>
        <w:pStyle w:val="PL"/>
        <w:rPr>
          <w:lang w:val="en-US"/>
        </w:rPr>
      </w:pPr>
      <w:r w:rsidRPr="002E5CBA">
        <w:rPr>
          <w:lang w:val="en-US"/>
        </w:rPr>
        <w:t xml:space="preserve">          items:</w:t>
      </w:r>
    </w:p>
    <w:p w14:paraId="32EA07D6" w14:textId="77777777" w:rsidR="0086296D" w:rsidRPr="002E5CBA" w:rsidRDefault="0086296D" w:rsidP="0086296D">
      <w:pPr>
        <w:pStyle w:val="PL"/>
        <w:rPr>
          <w:lang w:val="en-US"/>
        </w:rPr>
      </w:pPr>
      <w:r w:rsidRPr="002E5CBA">
        <w:rPr>
          <w:lang w:val="en-US"/>
        </w:rPr>
        <w:t xml:space="preserve">            $ref: '#/components/schemas/QosFlowReleaseRequestItem'</w:t>
      </w:r>
    </w:p>
    <w:p w14:paraId="32EA07D7" w14:textId="6D1E7F25" w:rsidR="0086296D" w:rsidRPr="002E5CBA" w:rsidRDefault="0086296D" w:rsidP="0086296D">
      <w:pPr>
        <w:pStyle w:val="PL"/>
        <w:rPr>
          <w:lang w:val="en-US"/>
        </w:rPr>
      </w:pPr>
      <w:r w:rsidRPr="002E5CBA">
        <w:rPr>
          <w:lang w:val="en-US"/>
        </w:rPr>
        <w:t xml:space="preserve">          minItems: </w:t>
      </w:r>
      <w:r w:rsidR="00540A89">
        <w:rPr>
          <w:lang w:val="en-US"/>
        </w:rPr>
        <w:t>1</w:t>
      </w:r>
    </w:p>
    <w:p w14:paraId="32EA07D8" w14:textId="77777777" w:rsidR="0086296D" w:rsidRPr="002E5CBA" w:rsidRDefault="0086296D" w:rsidP="0086296D">
      <w:pPr>
        <w:pStyle w:val="PL"/>
        <w:rPr>
          <w:lang w:val="en-US"/>
        </w:rPr>
      </w:pPr>
      <w:r w:rsidRPr="002E5CBA">
        <w:rPr>
          <w:lang w:val="en-US"/>
        </w:rPr>
        <w:t xml:space="preserve">        epsBearerInfo:</w:t>
      </w:r>
    </w:p>
    <w:p w14:paraId="32EA07D9" w14:textId="77777777" w:rsidR="0086296D" w:rsidRPr="002E5CBA" w:rsidRDefault="0086296D" w:rsidP="0086296D">
      <w:pPr>
        <w:pStyle w:val="PL"/>
        <w:rPr>
          <w:lang w:val="en-US"/>
        </w:rPr>
      </w:pPr>
      <w:r w:rsidRPr="002E5CBA">
        <w:rPr>
          <w:lang w:val="en-US"/>
        </w:rPr>
        <w:t xml:space="preserve">          type: array</w:t>
      </w:r>
    </w:p>
    <w:p w14:paraId="32EA07DA" w14:textId="77777777" w:rsidR="0086296D" w:rsidRPr="002E5CBA" w:rsidRDefault="0086296D" w:rsidP="0086296D">
      <w:pPr>
        <w:pStyle w:val="PL"/>
        <w:rPr>
          <w:lang w:val="en-US"/>
        </w:rPr>
      </w:pPr>
      <w:r w:rsidRPr="002E5CBA">
        <w:rPr>
          <w:lang w:val="en-US"/>
        </w:rPr>
        <w:t xml:space="preserve">          items:</w:t>
      </w:r>
    </w:p>
    <w:p w14:paraId="32EA07DB" w14:textId="77777777" w:rsidR="0086296D" w:rsidRPr="002E5CBA" w:rsidRDefault="0086296D" w:rsidP="0086296D">
      <w:pPr>
        <w:pStyle w:val="PL"/>
        <w:rPr>
          <w:lang w:val="en-US"/>
        </w:rPr>
      </w:pPr>
      <w:r w:rsidRPr="002E5CBA">
        <w:rPr>
          <w:lang w:val="en-US"/>
        </w:rPr>
        <w:t xml:space="preserve">            $ref: '#/components/schemas/EpsBearerInfo'</w:t>
      </w:r>
    </w:p>
    <w:p w14:paraId="32EA07DC" w14:textId="4600A9C6" w:rsidR="0086296D" w:rsidRDefault="0086296D" w:rsidP="0086296D">
      <w:pPr>
        <w:pStyle w:val="PL"/>
        <w:rPr>
          <w:lang w:val="en-US"/>
        </w:rPr>
      </w:pPr>
      <w:r w:rsidRPr="002E5CBA">
        <w:rPr>
          <w:lang w:val="en-US"/>
        </w:rPr>
        <w:t xml:space="preserve">          minItems: </w:t>
      </w:r>
      <w:r w:rsidR="00540A89">
        <w:rPr>
          <w:lang w:val="en-US"/>
        </w:rPr>
        <w:t>1</w:t>
      </w:r>
    </w:p>
    <w:p w14:paraId="32EA07DD" w14:textId="77777777" w:rsidR="00C43287" w:rsidRPr="002E5CBA" w:rsidRDefault="00C43287" w:rsidP="00C43287">
      <w:pPr>
        <w:pStyle w:val="PL"/>
        <w:rPr>
          <w:lang w:val="en-US"/>
        </w:rPr>
      </w:pPr>
      <w:r w:rsidRPr="002E5CBA">
        <w:rPr>
          <w:lang w:val="en-US"/>
        </w:rPr>
        <w:t xml:space="preserve">        </w:t>
      </w:r>
      <w:r>
        <w:rPr>
          <w:lang w:val="en-US"/>
        </w:rPr>
        <w:t>assignEbiList</w:t>
      </w:r>
      <w:r w:rsidRPr="002E5CBA">
        <w:rPr>
          <w:lang w:val="en-US"/>
        </w:rPr>
        <w:t>:</w:t>
      </w:r>
    </w:p>
    <w:p w14:paraId="32EA07DE" w14:textId="77777777" w:rsidR="00C43287" w:rsidRPr="002E5CBA" w:rsidRDefault="00C43287" w:rsidP="00C43287">
      <w:pPr>
        <w:pStyle w:val="PL"/>
        <w:rPr>
          <w:lang w:val="en-US"/>
        </w:rPr>
      </w:pPr>
      <w:r w:rsidRPr="002E5CBA">
        <w:rPr>
          <w:lang w:val="en-US"/>
        </w:rPr>
        <w:t xml:space="preserve">          type: array</w:t>
      </w:r>
    </w:p>
    <w:p w14:paraId="32EA07DF" w14:textId="77777777" w:rsidR="00C43287" w:rsidRPr="002E5CBA" w:rsidRDefault="00C43287" w:rsidP="00C43287">
      <w:pPr>
        <w:pStyle w:val="PL"/>
        <w:rPr>
          <w:lang w:val="en-US"/>
        </w:rPr>
      </w:pPr>
      <w:r w:rsidRPr="002E5CBA">
        <w:rPr>
          <w:lang w:val="en-US"/>
        </w:rPr>
        <w:t xml:space="preserve">          items:</w:t>
      </w:r>
    </w:p>
    <w:p w14:paraId="03C79F87" w14:textId="419A2842" w:rsidR="0001670E" w:rsidRPr="002E5CBA" w:rsidRDefault="0001670E" w:rsidP="00C43287">
      <w:pPr>
        <w:pStyle w:val="PL"/>
        <w:rPr>
          <w:lang w:val="en-US"/>
        </w:rPr>
      </w:pPr>
      <w:r w:rsidRPr="002E5CBA">
        <w:rPr>
          <w:lang w:val="en-US"/>
        </w:rPr>
        <w:t xml:space="preserve">            $ref: 'TS29571_CommonData.yaml#/components/schemas/Arp'</w:t>
      </w:r>
    </w:p>
    <w:p w14:paraId="32EA07E1" w14:textId="227DEA2C" w:rsidR="00C43287" w:rsidRPr="002E5CBA" w:rsidRDefault="00C43287" w:rsidP="0086296D">
      <w:pPr>
        <w:pStyle w:val="PL"/>
        <w:rPr>
          <w:lang w:val="en-US"/>
        </w:rPr>
      </w:pPr>
      <w:r w:rsidRPr="002E5CBA">
        <w:rPr>
          <w:lang w:val="en-US"/>
        </w:rPr>
        <w:t xml:space="preserve">          minItems: </w:t>
      </w:r>
      <w:r w:rsidR="00540A89">
        <w:rPr>
          <w:lang w:val="en-US"/>
        </w:rPr>
        <w:t>1</w:t>
      </w:r>
    </w:p>
    <w:p w14:paraId="32EA07E2" w14:textId="77777777" w:rsidR="0086296D" w:rsidRPr="002E5CBA" w:rsidRDefault="0086296D" w:rsidP="0086296D">
      <w:pPr>
        <w:pStyle w:val="PL"/>
        <w:rPr>
          <w:lang w:val="en-US"/>
        </w:rPr>
      </w:pPr>
      <w:r w:rsidRPr="002E5CBA">
        <w:rPr>
          <w:lang w:val="en-US"/>
        </w:rPr>
        <w:t xml:space="preserve">        revokeEbiList:</w:t>
      </w:r>
    </w:p>
    <w:p w14:paraId="32EA07E3" w14:textId="77777777" w:rsidR="0086296D" w:rsidRPr="002E5CBA" w:rsidRDefault="0086296D" w:rsidP="0086296D">
      <w:pPr>
        <w:pStyle w:val="PL"/>
        <w:rPr>
          <w:lang w:val="en-US"/>
        </w:rPr>
      </w:pPr>
      <w:r w:rsidRPr="002E5CBA">
        <w:rPr>
          <w:lang w:val="en-US"/>
        </w:rPr>
        <w:t xml:space="preserve">          type: array</w:t>
      </w:r>
    </w:p>
    <w:p w14:paraId="32EA07E4" w14:textId="77777777" w:rsidR="0086296D" w:rsidRPr="002E5CBA" w:rsidRDefault="0086296D" w:rsidP="0086296D">
      <w:pPr>
        <w:pStyle w:val="PL"/>
        <w:rPr>
          <w:lang w:val="en-US"/>
        </w:rPr>
      </w:pPr>
      <w:r w:rsidRPr="002E5CBA">
        <w:rPr>
          <w:lang w:val="en-US"/>
        </w:rPr>
        <w:t xml:space="preserve">          items:</w:t>
      </w:r>
    </w:p>
    <w:p w14:paraId="32EA07E5" w14:textId="77777777" w:rsidR="0086296D" w:rsidRPr="002E5CBA" w:rsidRDefault="0086296D" w:rsidP="0086296D">
      <w:pPr>
        <w:pStyle w:val="PL"/>
        <w:rPr>
          <w:lang w:val="en-US"/>
        </w:rPr>
      </w:pPr>
      <w:r w:rsidRPr="002E5CBA">
        <w:rPr>
          <w:lang w:val="en-US"/>
        </w:rPr>
        <w:t xml:space="preserve">            $ref: '#/components/schemas/EpsBearerId'</w:t>
      </w:r>
    </w:p>
    <w:p w14:paraId="32EA07E6" w14:textId="538D5A46" w:rsidR="0086296D" w:rsidRPr="002E5CBA" w:rsidRDefault="0086296D" w:rsidP="0086296D">
      <w:pPr>
        <w:pStyle w:val="PL"/>
        <w:rPr>
          <w:lang w:val="en-US"/>
        </w:rPr>
      </w:pPr>
      <w:r w:rsidRPr="002E5CBA">
        <w:rPr>
          <w:lang w:val="en-US"/>
        </w:rPr>
        <w:t xml:space="preserve">          minItems: </w:t>
      </w:r>
      <w:r w:rsidR="00540A89">
        <w:rPr>
          <w:lang w:val="en-US"/>
        </w:rPr>
        <w:t>1</w:t>
      </w:r>
    </w:p>
    <w:p w14:paraId="32EA07E7" w14:textId="77777777" w:rsidR="0086296D" w:rsidRPr="002E5CBA" w:rsidRDefault="0086296D" w:rsidP="0086296D">
      <w:pPr>
        <w:pStyle w:val="PL"/>
        <w:rPr>
          <w:lang w:val="en-US"/>
        </w:rPr>
      </w:pPr>
      <w:r w:rsidRPr="002E5CBA">
        <w:rPr>
          <w:lang w:val="en-US"/>
        </w:rPr>
        <w:t xml:space="preserve">        modifiedEbiList:</w:t>
      </w:r>
    </w:p>
    <w:p w14:paraId="32EA07E8" w14:textId="77777777" w:rsidR="0086296D" w:rsidRPr="002E5CBA" w:rsidRDefault="0086296D" w:rsidP="0086296D">
      <w:pPr>
        <w:pStyle w:val="PL"/>
        <w:rPr>
          <w:lang w:val="en-US"/>
        </w:rPr>
      </w:pPr>
      <w:r w:rsidRPr="002E5CBA">
        <w:rPr>
          <w:lang w:val="en-US"/>
        </w:rPr>
        <w:t xml:space="preserve">          type: array</w:t>
      </w:r>
    </w:p>
    <w:p w14:paraId="32EA07E9" w14:textId="77777777" w:rsidR="0086296D" w:rsidRPr="002E5CBA" w:rsidRDefault="0086296D" w:rsidP="0086296D">
      <w:pPr>
        <w:pStyle w:val="PL"/>
        <w:rPr>
          <w:lang w:val="en-US"/>
        </w:rPr>
      </w:pPr>
      <w:r w:rsidRPr="002E5CBA">
        <w:rPr>
          <w:lang w:val="en-US"/>
        </w:rPr>
        <w:t xml:space="preserve">          items:</w:t>
      </w:r>
    </w:p>
    <w:p w14:paraId="32EA07EA" w14:textId="77777777" w:rsidR="0086296D" w:rsidRPr="002E5CBA" w:rsidRDefault="0086296D" w:rsidP="0086296D">
      <w:pPr>
        <w:pStyle w:val="PL"/>
        <w:rPr>
          <w:lang w:val="en-US"/>
        </w:rPr>
      </w:pPr>
      <w:r w:rsidRPr="002E5CBA">
        <w:rPr>
          <w:lang w:val="en-US"/>
        </w:rPr>
        <w:t xml:space="preserve">            $ref: '#/components/schemas/EbiArpMapping'</w:t>
      </w:r>
    </w:p>
    <w:p w14:paraId="32EA07EB" w14:textId="70CD036C" w:rsidR="0086296D" w:rsidRPr="002E5CBA" w:rsidRDefault="0086296D" w:rsidP="0086296D">
      <w:pPr>
        <w:pStyle w:val="PL"/>
        <w:rPr>
          <w:lang w:val="en-US"/>
        </w:rPr>
      </w:pPr>
      <w:r w:rsidRPr="002E5CBA">
        <w:rPr>
          <w:lang w:val="en-US"/>
        </w:rPr>
        <w:t xml:space="preserve">          minItems: </w:t>
      </w:r>
      <w:r w:rsidR="00540A89">
        <w:rPr>
          <w:lang w:val="en-US"/>
        </w:rPr>
        <w:t>1</w:t>
      </w:r>
    </w:p>
    <w:p w14:paraId="32EA07EC" w14:textId="77777777" w:rsidR="0086296D" w:rsidRPr="002E5CBA" w:rsidRDefault="0086296D" w:rsidP="0086296D">
      <w:pPr>
        <w:pStyle w:val="PL"/>
        <w:rPr>
          <w:lang w:val="en-US"/>
        </w:rPr>
      </w:pPr>
      <w:r w:rsidRPr="002E5CBA">
        <w:rPr>
          <w:lang w:val="en-US"/>
        </w:rPr>
        <w:t xml:space="preserve">        pti:</w:t>
      </w:r>
    </w:p>
    <w:p w14:paraId="32EA07ED" w14:textId="77777777" w:rsidR="0086296D" w:rsidRPr="002E5CBA" w:rsidRDefault="0086296D" w:rsidP="0086296D">
      <w:pPr>
        <w:pStyle w:val="PL"/>
        <w:rPr>
          <w:lang w:val="en-US"/>
        </w:rPr>
      </w:pPr>
      <w:r w:rsidRPr="002E5CBA">
        <w:rPr>
          <w:lang w:val="en-US"/>
        </w:rPr>
        <w:t xml:space="preserve">          $ref: '#/components/schemas/ProcedureTransactionId'</w:t>
      </w:r>
    </w:p>
    <w:p w14:paraId="32EA07EE" w14:textId="77777777" w:rsidR="0086296D" w:rsidRDefault="0086296D" w:rsidP="0086296D">
      <w:pPr>
        <w:pStyle w:val="PL"/>
        <w:rPr>
          <w:lang w:val="en-US"/>
        </w:rPr>
      </w:pPr>
      <w:r w:rsidRPr="002E5CBA">
        <w:rPr>
          <w:lang w:val="en-US"/>
        </w:rPr>
        <w:t xml:space="preserve">        n1SmInfoToUe:</w:t>
      </w:r>
    </w:p>
    <w:p w14:paraId="32EA07EF" w14:textId="50610CA7" w:rsidR="0086296D" w:rsidRDefault="0086296D" w:rsidP="0086296D">
      <w:pPr>
        <w:pStyle w:val="PL"/>
        <w:rPr>
          <w:lang w:val="en-US"/>
        </w:rPr>
      </w:pPr>
      <w:r w:rsidRPr="002E5CBA">
        <w:rPr>
          <w:lang w:val="en-US"/>
        </w:rPr>
        <w:t xml:space="preserve">          $ref: 'TS29571_CommonData.yaml#/components/schemas/RefToBinaryData'</w:t>
      </w:r>
    </w:p>
    <w:p w14:paraId="0D8DDC81" w14:textId="77777777" w:rsidR="0089630E" w:rsidRPr="002E5CBA" w:rsidRDefault="0089630E" w:rsidP="0089630E">
      <w:pPr>
        <w:pStyle w:val="PL"/>
        <w:rPr>
          <w:lang w:val="en-US"/>
        </w:rPr>
      </w:pPr>
      <w:r w:rsidRPr="002E5CBA">
        <w:rPr>
          <w:lang w:val="en-US"/>
        </w:rPr>
        <w:t xml:space="preserve">        </w:t>
      </w:r>
      <w:r>
        <w:rPr>
          <w:lang w:val="en-US"/>
        </w:rPr>
        <w:t>alwaysOnGranted</w:t>
      </w:r>
      <w:r w:rsidRPr="002E5CBA">
        <w:rPr>
          <w:lang w:val="en-US"/>
        </w:rPr>
        <w:t>:</w:t>
      </w:r>
    </w:p>
    <w:p w14:paraId="1650F158" w14:textId="77777777" w:rsidR="0089630E" w:rsidRDefault="0089630E" w:rsidP="0089630E">
      <w:pPr>
        <w:pStyle w:val="PL"/>
        <w:rPr>
          <w:lang w:val="en-US"/>
        </w:rPr>
      </w:pPr>
      <w:r w:rsidRPr="002E5CBA">
        <w:rPr>
          <w:lang w:val="en-US"/>
        </w:rPr>
        <w:t xml:space="preserve">          type: boolean</w:t>
      </w:r>
    </w:p>
    <w:p w14:paraId="362F5097" w14:textId="28BC7EB1" w:rsidR="0089630E"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AB43D9F" w14:textId="77777777" w:rsidR="0005439A" w:rsidRPr="002E5CBA" w:rsidRDefault="0005439A" w:rsidP="0005439A">
      <w:pPr>
        <w:pStyle w:val="PL"/>
        <w:rPr>
          <w:lang w:val="en-US"/>
        </w:rPr>
      </w:pPr>
      <w:r w:rsidRPr="002E5CBA">
        <w:rPr>
          <w:lang w:val="en-US"/>
        </w:rPr>
        <w:t xml:space="preserve">        </w:t>
      </w:r>
      <w:r>
        <w:rPr>
          <w:lang w:val="en-US"/>
        </w:rPr>
        <w:t>h</w:t>
      </w:r>
      <w:r w:rsidRPr="002E5CBA">
        <w:rPr>
          <w:lang w:val="en-US"/>
        </w:rPr>
        <w:t>smfPduSessionUri:</w:t>
      </w:r>
    </w:p>
    <w:p w14:paraId="2FACDB79" w14:textId="77777777" w:rsidR="0005439A" w:rsidRPr="002E5CBA" w:rsidRDefault="0005439A" w:rsidP="0005439A">
      <w:pPr>
        <w:pStyle w:val="PL"/>
        <w:rPr>
          <w:lang w:val="en-US"/>
        </w:rPr>
      </w:pPr>
      <w:r w:rsidRPr="002E5CBA">
        <w:rPr>
          <w:lang w:val="en-US"/>
        </w:rPr>
        <w:t xml:space="preserve">          $ref: 'TS29571_CommonData.yaml#/components/schemas/Uri'</w:t>
      </w:r>
    </w:p>
    <w:p w14:paraId="156C7B37" w14:textId="77777777" w:rsidR="0005439A" w:rsidRPr="002E5CBA" w:rsidRDefault="0005439A" w:rsidP="0005439A">
      <w:pPr>
        <w:pStyle w:val="PL"/>
        <w:rPr>
          <w:lang w:val="en-US"/>
        </w:rPr>
      </w:pPr>
      <w:r w:rsidRPr="002E5CBA">
        <w:rPr>
          <w:lang w:val="en-US"/>
        </w:rPr>
        <w:t xml:space="preserve">        supportedFeatures:</w:t>
      </w:r>
    </w:p>
    <w:p w14:paraId="625513DB" w14:textId="1E49970C" w:rsidR="0005439A" w:rsidRPr="002E5CBA" w:rsidRDefault="0005439A" w:rsidP="0086296D">
      <w:pPr>
        <w:pStyle w:val="PL"/>
        <w:rPr>
          <w:lang w:val="en-US"/>
        </w:rPr>
      </w:pPr>
      <w:r w:rsidRPr="002E5CBA">
        <w:rPr>
          <w:lang w:val="en-US"/>
        </w:rPr>
        <w:t xml:space="preserve">          $ref: 'TS29571_CommonData.yaml#/components/schemas/SupportedFeatures'</w:t>
      </w:r>
    </w:p>
    <w:p w14:paraId="32EA07F0" w14:textId="77777777" w:rsidR="0086296D" w:rsidRPr="002E5CBA" w:rsidRDefault="0086296D" w:rsidP="0086296D">
      <w:pPr>
        <w:pStyle w:val="PL"/>
        <w:rPr>
          <w:lang w:val="en-US"/>
        </w:rPr>
      </w:pPr>
      <w:r w:rsidRPr="002E5CBA">
        <w:rPr>
          <w:lang w:val="en-US"/>
        </w:rPr>
        <w:t xml:space="preserve">        cause:</w:t>
      </w:r>
    </w:p>
    <w:p w14:paraId="32EA07F1" w14:textId="37E4CE64" w:rsidR="0086296D" w:rsidRDefault="0086296D" w:rsidP="0086296D">
      <w:pPr>
        <w:pStyle w:val="PL"/>
        <w:rPr>
          <w:lang w:val="en-US"/>
        </w:rPr>
      </w:pPr>
      <w:r w:rsidRPr="002E5CBA">
        <w:rPr>
          <w:lang w:val="en-US"/>
        </w:rPr>
        <w:t xml:space="preserve">          $ref: '#/components/schemas/Cause'</w:t>
      </w:r>
    </w:p>
    <w:p w14:paraId="60C09076" w14:textId="77777777" w:rsidR="0063723A" w:rsidRPr="002E5CBA" w:rsidRDefault="0063723A" w:rsidP="0063723A">
      <w:pPr>
        <w:pStyle w:val="PL"/>
        <w:rPr>
          <w:lang w:val="en-US"/>
        </w:rPr>
      </w:pPr>
      <w:r w:rsidRPr="002E5CBA">
        <w:rPr>
          <w:lang w:val="en-US"/>
        </w:rPr>
        <w:t xml:space="preserve">        n1smCause:</w:t>
      </w:r>
    </w:p>
    <w:p w14:paraId="5672F69A" w14:textId="77777777" w:rsidR="0063723A" w:rsidRDefault="0063723A" w:rsidP="0063723A">
      <w:pPr>
        <w:pStyle w:val="PL"/>
        <w:rPr>
          <w:lang w:val="en-US"/>
        </w:rPr>
      </w:pPr>
      <w:r w:rsidRPr="002E5CBA">
        <w:rPr>
          <w:lang w:val="en-US"/>
        </w:rPr>
        <w:t xml:space="preserve">          type: string</w:t>
      </w:r>
    </w:p>
    <w:p w14:paraId="136B55D4"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5FCE9D68" w14:textId="22760BD4" w:rsidR="0063723A" w:rsidRPr="002E5CB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32EA07F2" w14:textId="77777777" w:rsidR="0086296D" w:rsidRPr="002E5CBA" w:rsidRDefault="0086296D" w:rsidP="0086296D">
      <w:pPr>
        <w:pStyle w:val="PL"/>
        <w:rPr>
          <w:lang w:val="en-US"/>
        </w:rPr>
      </w:pPr>
      <w:r w:rsidRPr="002E5CBA">
        <w:rPr>
          <w:lang w:val="en-US"/>
        </w:rPr>
        <w:t xml:space="preserve">      required:</w:t>
      </w:r>
    </w:p>
    <w:p w14:paraId="32EA07F3" w14:textId="77777777" w:rsidR="0086296D" w:rsidRPr="002E5CBA" w:rsidRDefault="0086296D" w:rsidP="0086296D">
      <w:pPr>
        <w:pStyle w:val="PL"/>
        <w:rPr>
          <w:lang w:val="en-US"/>
        </w:rPr>
      </w:pPr>
      <w:r w:rsidRPr="002E5CBA">
        <w:rPr>
          <w:lang w:val="en-US"/>
        </w:rPr>
        <w:t xml:space="preserve">        - requestIndication</w:t>
      </w:r>
    </w:p>
    <w:p w14:paraId="32EA07F4" w14:textId="77777777" w:rsidR="0086296D" w:rsidRPr="002E5CBA" w:rsidRDefault="0086296D" w:rsidP="0086296D">
      <w:pPr>
        <w:pStyle w:val="PL"/>
        <w:rPr>
          <w:lang w:val="en-US"/>
        </w:rPr>
      </w:pPr>
    </w:p>
    <w:p w14:paraId="32EA07F5" w14:textId="77777777" w:rsidR="0086296D" w:rsidRPr="002E5CBA" w:rsidRDefault="0086296D" w:rsidP="0086296D">
      <w:pPr>
        <w:pStyle w:val="PL"/>
        <w:rPr>
          <w:lang w:val="en-US"/>
        </w:rPr>
      </w:pPr>
      <w:r w:rsidRPr="002E5CBA">
        <w:rPr>
          <w:lang w:val="en-US"/>
        </w:rPr>
        <w:t xml:space="preserve">    VsmfUpdatedData:</w:t>
      </w:r>
    </w:p>
    <w:p w14:paraId="32EA07F6" w14:textId="77777777" w:rsidR="0086296D" w:rsidRPr="002E5CBA" w:rsidRDefault="0086296D" w:rsidP="0086296D">
      <w:pPr>
        <w:pStyle w:val="PL"/>
        <w:rPr>
          <w:lang w:val="en-US"/>
        </w:rPr>
      </w:pPr>
      <w:r w:rsidRPr="002E5CBA">
        <w:rPr>
          <w:lang w:val="en-US"/>
        </w:rPr>
        <w:t xml:space="preserve">      type: object</w:t>
      </w:r>
    </w:p>
    <w:p w14:paraId="32EA07F7" w14:textId="77777777" w:rsidR="0086296D" w:rsidRPr="002E5CBA" w:rsidRDefault="0086296D" w:rsidP="0086296D">
      <w:pPr>
        <w:pStyle w:val="PL"/>
        <w:rPr>
          <w:lang w:val="en-US"/>
        </w:rPr>
      </w:pPr>
      <w:r w:rsidRPr="002E5CBA">
        <w:rPr>
          <w:lang w:val="en-US"/>
        </w:rPr>
        <w:t xml:space="preserve">      properties:</w:t>
      </w:r>
    </w:p>
    <w:p w14:paraId="32EA07F8" w14:textId="77777777" w:rsidR="0086296D" w:rsidRPr="002E5CBA" w:rsidRDefault="0086296D" w:rsidP="0086296D">
      <w:pPr>
        <w:pStyle w:val="PL"/>
        <w:rPr>
          <w:lang w:val="en-US"/>
        </w:rPr>
      </w:pPr>
      <w:r w:rsidRPr="002E5CBA">
        <w:rPr>
          <w:lang w:val="en-US"/>
        </w:rPr>
        <w:t xml:space="preserve">        qosFlowsAddModList:</w:t>
      </w:r>
    </w:p>
    <w:p w14:paraId="32EA07F9" w14:textId="77777777" w:rsidR="0086296D" w:rsidRPr="002E5CBA" w:rsidRDefault="0086296D" w:rsidP="0086296D">
      <w:pPr>
        <w:pStyle w:val="PL"/>
        <w:rPr>
          <w:lang w:val="en-US"/>
        </w:rPr>
      </w:pPr>
      <w:r w:rsidRPr="002E5CBA">
        <w:rPr>
          <w:lang w:val="en-US"/>
        </w:rPr>
        <w:t xml:space="preserve">          type: array</w:t>
      </w:r>
    </w:p>
    <w:p w14:paraId="32EA07FA" w14:textId="77777777" w:rsidR="0086296D" w:rsidRPr="002E5CBA" w:rsidRDefault="0086296D" w:rsidP="0086296D">
      <w:pPr>
        <w:pStyle w:val="PL"/>
        <w:rPr>
          <w:lang w:val="en-US"/>
        </w:rPr>
      </w:pPr>
      <w:r w:rsidRPr="002E5CBA">
        <w:rPr>
          <w:lang w:val="en-US"/>
        </w:rPr>
        <w:t xml:space="preserve">          items:</w:t>
      </w:r>
    </w:p>
    <w:p w14:paraId="32EA07FB" w14:textId="77777777" w:rsidR="0086296D" w:rsidRPr="002E5CBA" w:rsidRDefault="0086296D" w:rsidP="0086296D">
      <w:pPr>
        <w:pStyle w:val="PL"/>
        <w:rPr>
          <w:lang w:val="en-US"/>
        </w:rPr>
      </w:pPr>
      <w:r w:rsidRPr="002E5CBA">
        <w:rPr>
          <w:lang w:val="en-US"/>
        </w:rPr>
        <w:t xml:space="preserve">            $ref: '#/components/schemas/QosFlowItem'</w:t>
      </w:r>
    </w:p>
    <w:p w14:paraId="32EA07FC" w14:textId="040937D4" w:rsidR="0086296D" w:rsidRPr="002E5CBA" w:rsidRDefault="0086296D" w:rsidP="0086296D">
      <w:pPr>
        <w:pStyle w:val="PL"/>
        <w:rPr>
          <w:lang w:val="en-US"/>
        </w:rPr>
      </w:pPr>
      <w:r w:rsidRPr="002E5CBA">
        <w:rPr>
          <w:lang w:val="en-US"/>
        </w:rPr>
        <w:t xml:space="preserve">          minItems: </w:t>
      </w:r>
      <w:r w:rsidR="00540A89">
        <w:rPr>
          <w:lang w:val="en-US"/>
        </w:rPr>
        <w:t>1</w:t>
      </w:r>
    </w:p>
    <w:p w14:paraId="32EA07FD" w14:textId="77777777" w:rsidR="0086296D" w:rsidRPr="002E5CBA" w:rsidRDefault="0086296D" w:rsidP="0086296D">
      <w:pPr>
        <w:pStyle w:val="PL"/>
        <w:rPr>
          <w:lang w:val="en-US"/>
        </w:rPr>
      </w:pPr>
      <w:r w:rsidRPr="002E5CBA">
        <w:rPr>
          <w:lang w:val="en-US"/>
        </w:rPr>
        <w:t xml:space="preserve">        qosFlowsRelList:</w:t>
      </w:r>
    </w:p>
    <w:p w14:paraId="32EA07FE" w14:textId="77777777" w:rsidR="0086296D" w:rsidRPr="002E5CBA" w:rsidRDefault="0086296D" w:rsidP="0086296D">
      <w:pPr>
        <w:pStyle w:val="PL"/>
        <w:rPr>
          <w:lang w:val="en-US"/>
        </w:rPr>
      </w:pPr>
      <w:r w:rsidRPr="002E5CBA">
        <w:rPr>
          <w:lang w:val="en-US"/>
        </w:rPr>
        <w:t xml:space="preserve">          type: array</w:t>
      </w:r>
    </w:p>
    <w:p w14:paraId="32EA07FF" w14:textId="77777777" w:rsidR="0086296D" w:rsidRPr="002E5CBA" w:rsidRDefault="0086296D" w:rsidP="0086296D">
      <w:pPr>
        <w:pStyle w:val="PL"/>
        <w:rPr>
          <w:lang w:val="en-US"/>
        </w:rPr>
      </w:pPr>
      <w:r w:rsidRPr="002E5CBA">
        <w:rPr>
          <w:lang w:val="en-US"/>
        </w:rPr>
        <w:t xml:space="preserve">          items:</w:t>
      </w:r>
    </w:p>
    <w:p w14:paraId="32EA0800" w14:textId="77777777" w:rsidR="0086296D" w:rsidRPr="002E5CBA" w:rsidRDefault="0086296D" w:rsidP="0086296D">
      <w:pPr>
        <w:pStyle w:val="PL"/>
        <w:rPr>
          <w:lang w:val="en-US"/>
        </w:rPr>
      </w:pPr>
      <w:r w:rsidRPr="002E5CBA">
        <w:rPr>
          <w:lang w:val="en-US"/>
        </w:rPr>
        <w:t xml:space="preserve">            $ref: '#/components/schemas/QosFlowItem'</w:t>
      </w:r>
    </w:p>
    <w:p w14:paraId="32EA0801" w14:textId="70AF8193" w:rsidR="0086296D" w:rsidRPr="002E5CBA" w:rsidRDefault="0086296D" w:rsidP="0086296D">
      <w:pPr>
        <w:pStyle w:val="PL"/>
        <w:rPr>
          <w:lang w:val="en-US"/>
        </w:rPr>
      </w:pPr>
      <w:r w:rsidRPr="002E5CBA">
        <w:rPr>
          <w:lang w:val="en-US"/>
        </w:rPr>
        <w:t xml:space="preserve">          minItems: </w:t>
      </w:r>
      <w:r w:rsidR="00540A89">
        <w:rPr>
          <w:lang w:val="en-US"/>
        </w:rPr>
        <w:t>1</w:t>
      </w:r>
    </w:p>
    <w:p w14:paraId="32EA0802" w14:textId="77777777" w:rsidR="0086296D" w:rsidRPr="002E5CBA" w:rsidRDefault="0086296D" w:rsidP="0086296D">
      <w:pPr>
        <w:pStyle w:val="PL"/>
        <w:rPr>
          <w:lang w:val="en-US"/>
        </w:rPr>
      </w:pPr>
      <w:r w:rsidRPr="002E5CBA">
        <w:rPr>
          <w:lang w:val="en-US"/>
        </w:rPr>
        <w:t xml:space="preserve">        qosFlowsFailedtoAddModList:</w:t>
      </w:r>
    </w:p>
    <w:p w14:paraId="32EA0803" w14:textId="77777777" w:rsidR="0086296D" w:rsidRPr="002E5CBA" w:rsidRDefault="0086296D" w:rsidP="0086296D">
      <w:pPr>
        <w:pStyle w:val="PL"/>
        <w:rPr>
          <w:lang w:val="en-US"/>
        </w:rPr>
      </w:pPr>
      <w:r w:rsidRPr="002E5CBA">
        <w:rPr>
          <w:lang w:val="en-US"/>
        </w:rPr>
        <w:t xml:space="preserve">          type: array</w:t>
      </w:r>
    </w:p>
    <w:p w14:paraId="32EA0804" w14:textId="77777777" w:rsidR="0086296D" w:rsidRPr="002E5CBA" w:rsidRDefault="0086296D" w:rsidP="0086296D">
      <w:pPr>
        <w:pStyle w:val="PL"/>
        <w:rPr>
          <w:lang w:val="en-US"/>
        </w:rPr>
      </w:pPr>
      <w:r w:rsidRPr="002E5CBA">
        <w:rPr>
          <w:lang w:val="en-US"/>
        </w:rPr>
        <w:t xml:space="preserve">          items:</w:t>
      </w:r>
    </w:p>
    <w:p w14:paraId="32EA0805" w14:textId="77777777" w:rsidR="0086296D" w:rsidRPr="002E5CBA" w:rsidRDefault="0086296D" w:rsidP="0086296D">
      <w:pPr>
        <w:pStyle w:val="PL"/>
        <w:rPr>
          <w:lang w:val="en-US"/>
        </w:rPr>
      </w:pPr>
      <w:r w:rsidRPr="002E5CBA">
        <w:rPr>
          <w:lang w:val="en-US"/>
        </w:rPr>
        <w:t xml:space="preserve">            $ref: '#/components/schemas/QosFlowItem'</w:t>
      </w:r>
    </w:p>
    <w:p w14:paraId="32EA0806" w14:textId="180AE223" w:rsidR="0086296D" w:rsidRPr="002E5CBA" w:rsidRDefault="0086296D" w:rsidP="0086296D">
      <w:pPr>
        <w:pStyle w:val="PL"/>
        <w:rPr>
          <w:lang w:val="en-US"/>
        </w:rPr>
      </w:pPr>
      <w:r w:rsidRPr="002E5CBA">
        <w:rPr>
          <w:lang w:val="en-US"/>
        </w:rPr>
        <w:t xml:space="preserve">          minItems: </w:t>
      </w:r>
      <w:r w:rsidR="00540A89">
        <w:rPr>
          <w:lang w:val="en-US"/>
        </w:rPr>
        <w:t>1</w:t>
      </w:r>
    </w:p>
    <w:p w14:paraId="32EA0807" w14:textId="77777777" w:rsidR="0086296D" w:rsidRPr="002E5CBA" w:rsidRDefault="0086296D" w:rsidP="0086296D">
      <w:pPr>
        <w:pStyle w:val="PL"/>
        <w:rPr>
          <w:lang w:val="en-US"/>
        </w:rPr>
      </w:pPr>
      <w:r w:rsidRPr="002E5CBA">
        <w:rPr>
          <w:lang w:val="en-US"/>
        </w:rPr>
        <w:t xml:space="preserve">        qosFlowsFailedtoRelList:</w:t>
      </w:r>
    </w:p>
    <w:p w14:paraId="32EA0808" w14:textId="77777777" w:rsidR="0086296D" w:rsidRPr="002E5CBA" w:rsidRDefault="0086296D" w:rsidP="0086296D">
      <w:pPr>
        <w:pStyle w:val="PL"/>
        <w:rPr>
          <w:lang w:val="en-US"/>
        </w:rPr>
      </w:pPr>
      <w:r w:rsidRPr="002E5CBA">
        <w:rPr>
          <w:lang w:val="en-US"/>
        </w:rPr>
        <w:t xml:space="preserve">          type: array</w:t>
      </w:r>
    </w:p>
    <w:p w14:paraId="32EA0809" w14:textId="77777777" w:rsidR="0086296D" w:rsidRPr="002E5CBA" w:rsidRDefault="0086296D" w:rsidP="0086296D">
      <w:pPr>
        <w:pStyle w:val="PL"/>
        <w:rPr>
          <w:lang w:val="en-US"/>
        </w:rPr>
      </w:pPr>
      <w:r w:rsidRPr="002E5CBA">
        <w:rPr>
          <w:lang w:val="en-US"/>
        </w:rPr>
        <w:t xml:space="preserve">          items:</w:t>
      </w:r>
    </w:p>
    <w:p w14:paraId="32EA080A" w14:textId="77777777" w:rsidR="0086296D" w:rsidRPr="002E5CBA" w:rsidRDefault="0086296D" w:rsidP="0086296D">
      <w:pPr>
        <w:pStyle w:val="PL"/>
        <w:rPr>
          <w:lang w:val="en-US"/>
        </w:rPr>
      </w:pPr>
      <w:r w:rsidRPr="002E5CBA">
        <w:rPr>
          <w:lang w:val="en-US"/>
        </w:rPr>
        <w:t xml:space="preserve">            $ref: '#/components/schemas/QosFlowItem'</w:t>
      </w:r>
    </w:p>
    <w:p w14:paraId="32EA080B" w14:textId="74920465" w:rsidR="0086296D" w:rsidRPr="002E5CBA" w:rsidRDefault="0086296D" w:rsidP="0086296D">
      <w:pPr>
        <w:pStyle w:val="PL"/>
        <w:rPr>
          <w:lang w:val="en-US"/>
        </w:rPr>
      </w:pPr>
      <w:r w:rsidRPr="002E5CBA">
        <w:rPr>
          <w:lang w:val="en-US"/>
        </w:rPr>
        <w:t xml:space="preserve">          minItems: </w:t>
      </w:r>
      <w:r w:rsidR="00540A89">
        <w:rPr>
          <w:lang w:val="en-US"/>
        </w:rPr>
        <w:t>1</w:t>
      </w:r>
    </w:p>
    <w:p w14:paraId="32EA080C" w14:textId="77777777" w:rsidR="0086296D" w:rsidRDefault="0086296D" w:rsidP="0086296D">
      <w:pPr>
        <w:pStyle w:val="PL"/>
        <w:rPr>
          <w:lang w:val="en-US"/>
        </w:rPr>
      </w:pPr>
      <w:r w:rsidRPr="002E5CBA">
        <w:rPr>
          <w:lang w:val="en-US"/>
        </w:rPr>
        <w:t xml:space="preserve">        n1SmInfoFromUe:</w:t>
      </w:r>
    </w:p>
    <w:p w14:paraId="32EA080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0E" w14:textId="77777777" w:rsidR="0086296D" w:rsidRDefault="0086296D" w:rsidP="0086296D">
      <w:pPr>
        <w:pStyle w:val="PL"/>
        <w:rPr>
          <w:lang w:val="en-US"/>
        </w:rPr>
      </w:pPr>
      <w:r w:rsidRPr="002E5CBA">
        <w:rPr>
          <w:lang w:val="en-US"/>
        </w:rPr>
        <w:t xml:space="preserve">        unknownN1SmInfo:</w:t>
      </w:r>
    </w:p>
    <w:p w14:paraId="32EA080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10" w14:textId="77777777" w:rsidR="0086296D" w:rsidRPr="002E5CBA" w:rsidRDefault="0086296D" w:rsidP="0086296D">
      <w:pPr>
        <w:pStyle w:val="PL"/>
        <w:rPr>
          <w:lang w:val="en-US"/>
        </w:rPr>
      </w:pPr>
      <w:r w:rsidRPr="002E5CBA">
        <w:rPr>
          <w:lang w:val="en-US"/>
        </w:rPr>
        <w:t xml:space="preserve">        ueLocation:</w:t>
      </w:r>
    </w:p>
    <w:p w14:paraId="32EA0811" w14:textId="77777777" w:rsidR="0086296D" w:rsidRPr="002E5CBA" w:rsidRDefault="0086296D" w:rsidP="0086296D">
      <w:pPr>
        <w:pStyle w:val="PL"/>
        <w:rPr>
          <w:lang w:val="en-US"/>
        </w:rPr>
      </w:pPr>
      <w:r w:rsidRPr="002E5CBA">
        <w:rPr>
          <w:lang w:val="en-US"/>
        </w:rPr>
        <w:lastRenderedPageBreak/>
        <w:t xml:space="preserve">          $ref: 'TS29571_CommonData.yaml#/components/schemas/UserLocation'</w:t>
      </w:r>
    </w:p>
    <w:p w14:paraId="32EA0812" w14:textId="77777777" w:rsidR="0086296D" w:rsidRPr="002E5CBA" w:rsidRDefault="0086296D" w:rsidP="0086296D">
      <w:pPr>
        <w:pStyle w:val="PL"/>
        <w:rPr>
          <w:lang w:val="en-US"/>
        </w:rPr>
      </w:pPr>
      <w:r w:rsidRPr="002E5CBA">
        <w:rPr>
          <w:lang w:val="en-US"/>
        </w:rPr>
        <w:t xml:space="preserve">        ueTimeZone:</w:t>
      </w:r>
    </w:p>
    <w:p w14:paraId="32EA0813"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814" w14:textId="77777777" w:rsidR="0086296D" w:rsidRPr="002E5CBA" w:rsidRDefault="0086296D" w:rsidP="0086296D">
      <w:pPr>
        <w:pStyle w:val="PL"/>
        <w:rPr>
          <w:lang w:val="en-US"/>
        </w:rPr>
      </w:pPr>
      <w:r w:rsidRPr="002E5CBA">
        <w:rPr>
          <w:lang w:val="en-US"/>
        </w:rPr>
        <w:t xml:space="preserve">        addUeLocation:</w:t>
      </w:r>
    </w:p>
    <w:p w14:paraId="32EA0815"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6" w14:textId="77777777" w:rsidR="00C43287" w:rsidRPr="002E5CBA" w:rsidRDefault="00C43287" w:rsidP="00C43287">
      <w:pPr>
        <w:pStyle w:val="PL"/>
        <w:rPr>
          <w:lang w:val="en-US"/>
        </w:rPr>
      </w:pPr>
      <w:r w:rsidRPr="002E5CBA">
        <w:rPr>
          <w:lang w:val="en-US"/>
        </w:rPr>
        <w:t xml:space="preserve">        </w:t>
      </w:r>
      <w:r>
        <w:rPr>
          <w:lang w:val="en-US"/>
        </w:rPr>
        <w:t>assignedEbiList</w:t>
      </w:r>
      <w:r w:rsidRPr="002E5CBA">
        <w:rPr>
          <w:lang w:val="en-US"/>
        </w:rPr>
        <w:t>:</w:t>
      </w:r>
    </w:p>
    <w:p w14:paraId="32EA0817" w14:textId="77777777" w:rsidR="00C43287" w:rsidRPr="002E5CBA" w:rsidRDefault="00C43287" w:rsidP="00C43287">
      <w:pPr>
        <w:pStyle w:val="PL"/>
        <w:rPr>
          <w:lang w:val="en-US"/>
        </w:rPr>
      </w:pPr>
      <w:r w:rsidRPr="002E5CBA">
        <w:rPr>
          <w:lang w:val="en-US"/>
        </w:rPr>
        <w:t xml:space="preserve">          type: array</w:t>
      </w:r>
    </w:p>
    <w:p w14:paraId="32EA0818" w14:textId="77777777" w:rsidR="00C43287" w:rsidRPr="002E5CBA" w:rsidRDefault="00C43287" w:rsidP="00C43287">
      <w:pPr>
        <w:pStyle w:val="PL"/>
        <w:rPr>
          <w:lang w:val="en-US"/>
        </w:rPr>
      </w:pPr>
      <w:r w:rsidRPr="002E5CBA">
        <w:rPr>
          <w:lang w:val="en-US"/>
        </w:rPr>
        <w:t xml:space="preserve">          items:</w:t>
      </w:r>
    </w:p>
    <w:p w14:paraId="5C157AA9" w14:textId="52074F8E" w:rsidR="0001670E" w:rsidRPr="002E5CBA" w:rsidRDefault="0001670E" w:rsidP="00C43287">
      <w:pPr>
        <w:pStyle w:val="PL"/>
        <w:rPr>
          <w:lang w:val="en-US"/>
        </w:rPr>
      </w:pPr>
      <w:r w:rsidRPr="002E5CBA">
        <w:rPr>
          <w:lang w:val="en-US"/>
        </w:rPr>
        <w:t xml:space="preserve">            $ref: 'TS29571_CommonData.yaml#/components/schemas/Arp'</w:t>
      </w:r>
    </w:p>
    <w:p w14:paraId="32EA081A" w14:textId="20BF92ED" w:rsidR="00C43287" w:rsidRPr="002E5CBA" w:rsidRDefault="00C43287" w:rsidP="00C43287">
      <w:pPr>
        <w:pStyle w:val="PL"/>
        <w:rPr>
          <w:lang w:val="en-US"/>
        </w:rPr>
      </w:pPr>
      <w:r w:rsidRPr="002E5CBA">
        <w:rPr>
          <w:lang w:val="en-US"/>
        </w:rPr>
        <w:t xml:space="preserve">          minItems: </w:t>
      </w:r>
      <w:r w:rsidR="00540A89">
        <w:rPr>
          <w:lang w:val="en-US"/>
        </w:rPr>
        <w:t>1</w:t>
      </w:r>
    </w:p>
    <w:p w14:paraId="32EA081B"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81C" w14:textId="77777777" w:rsidR="00C43287" w:rsidRPr="002E5CBA" w:rsidRDefault="00C43287" w:rsidP="00C43287">
      <w:pPr>
        <w:pStyle w:val="PL"/>
        <w:rPr>
          <w:lang w:val="en-US"/>
        </w:rPr>
      </w:pPr>
      <w:r w:rsidRPr="002E5CBA">
        <w:rPr>
          <w:lang w:val="en-US"/>
        </w:rPr>
        <w:t xml:space="preserve">          type: array</w:t>
      </w:r>
    </w:p>
    <w:p w14:paraId="32EA081D" w14:textId="77777777" w:rsidR="00C43287" w:rsidRPr="002E5CBA" w:rsidRDefault="00C43287" w:rsidP="00C43287">
      <w:pPr>
        <w:pStyle w:val="PL"/>
        <w:rPr>
          <w:lang w:val="en-US"/>
        </w:rPr>
      </w:pPr>
      <w:r w:rsidRPr="002E5CBA">
        <w:rPr>
          <w:lang w:val="en-US"/>
        </w:rPr>
        <w:t xml:space="preserve">          items:</w:t>
      </w:r>
    </w:p>
    <w:p w14:paraId="32EA081E" w14:textId="77777777" w:rsidR="00C43287" w:rsidRPr="002E5CBA" w:rsidRDefault="00C43287" w:rsidP="00C43287">
      <w:pPr>
        <w:pStyle w:val="PL"/>
        <w:rPr>
          <w:lang w:val="en-US"/>
        </w:rPr>
      </w:pPr>
      <w:r w:rsidRPr="002E5CBA">
        <w:rPr>
          <w:lang w:val="en-US"/>
        </w:rPr>
        <w:t xml:space="preserve">            $ref: '#/components/schemas/EpsBearerId'</w:t>
      </w:r>
    </w:p>
    <w:p w14:paraId="32EA081F" w14:textId="707447DD" w:rsidR="00C43287" w:rsidRPr="002E5CBA" w:rsidRDefault="00C43287" w:rsidP="00C43287">
      <w:pPr>
        <w:pStyle w:val="PL"/>
        <w:rPr>
          <w:lang w:val="en-US"/>
        </w:rPr>
      </w:pPr>
      <w:r w:rsidRPr="002E5CBA">
        <w:rPr>
          <w:lang w:val="en-US"/>
        </w:rPr>
        <w:t xml:space="preserve">          minItems: </w:t>
      </w:r>
      <w:r w:rsidR="00540A89">
        <w:rPr>
          <w:lang w:val="en-US"/>
        </w:rPr>
        <w:t>1</w:t>
      </w:r>
    </w:p>
    <w:p w14:paraId="32EA0820" w14:textId="77777777" w:rsidR="00C43287" w:rsidRPr="002E5CBA" w:rsidRDefault="00C43287" w:rsidP="00C43287">
      <w:pPr>
        <w:pStyle w:val="PL"/>
        <w:rPr>
          <w:lang w:val="en-US"/>
        </w:rPr>
      </w:pPr>
      <w:r w:rsidRPr="002E5CBA">
        <w:rPr>
          <w:lang w:val="en-US"/>
        </w:rPr>
        <w:t xml:space="preserve">        </w:t>
      </w:r>
      <w:r>
        <w:rPr>
          <w:lang w:val="en-US"/>
        </w:rPr>
        <w:t>releasedEbiList</w:t>
      </w:r>
      <w:r w:rsidRPr="002E5CBA">
        <w:rPr>
          <w:lang w:val="en-US"/>
        </w:rPr>
        <w:t>:</w:t>
      </w:r>
    </w:p>
    <w:p w14:paraId="32EA0821" w14:textId="77777777" w:rsidR="00C43287" w:rsidRPr="002E5CBA" w:rsidRDefault="00C43287" w:rsidP="00C43287">
      <w:pPr>
        <w:pStyle w:val="PL"/>
        <w:rPr>
          <w:lang w:val="en-US"/>
        </w:rPr>
      </w:pPr>
      <w:r w:rsidRPr="002E5CBA">
        <w:rPr>
          <w:lang w:val="en-US"/>
        </w:rPr>
        <w:t xml:space="preserve">          type: array</w:t>
      </w:r>
    </w:p>
    <w:p w14:paraId="32EA0822" w14:textId="77777777" w:rsidR="00C43287" w:rsidRPr="002E5CBA" w:rsidRDefault="00C43287" w:rsidP="00C43287">
      <w:pPr>
        <w:pStyle w:val="PL"/>
        <w:rPr>
          <w:lang w:val="en-US"/>
        </w:rPr>
      </w:pPr>
      <w:r w:rsidRPr="002E5CBA">
        <w:rPr>
          <w:lang w:val="en-US"/>
        </w:rPr>
        <w:t xml:space="preserve">          items:</w:t>
      </w:r>
    </w:p>
    <w:p w14:paraId="32EA0823" w14:textId="77777777" w:rsidR="00C43287" w:rsidRPr="002E5CBA" w:rsidRDefault="00C43287" w:rsidP="00C43287">
      <w:pPr>
        <w:pStyle w:val="PL"/>
        <w:rPr>
          <w:lang w:val="en-US"/>
        </w:rPr>
      </w:pPr>
      <w:r w:rsidRPr="002E5CBA">
        <w:rPr>
          <w:lang w:val="en-US"/>
        </w:rPr>
        <w:t xml:space="preserve">            $ref: '#/components/schemas/EpsBearerId'</w:t>
      </w:r>
    </w:p>
    <w:p w14:paraId="32EA0824" w14:textId="37F5EB36" w:rsidR="00C43287" w:rsidRDefault="00C43287" w:rsidP="0086296D">
      <w:pPr>
        <w:pStyle w:val="PL"/>
        <w:rPr>
          <w:lang w:val="en-US"/>
        </w:rPr>
      </w:pPr>
      <w:r w:rsidRPr="002E5CBA">
        <w:rPr>
          <w:lang w:val="en-US"/>
        </w:rPr>
        <w:t xml:space="preserve">          minItems: </w:t>
      </w:r>
      <w:r w:rsidR="00540A89">
        <w:rPr>
          <w:lang w:val="en-US"/>
        </w:rPr>
        <w:t>1</w:t>
      </w:r>
    </w:p>
    <w:p w14:paraId="183291FF"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6717AC3D" w14:textId="77777777" w:rsidR="00240BC9" w:rsidRPr="002E5CBA" w:rsidRDefault="00240BC9" w:rsidP="00240BC9">
      <w:pPr>
        <w:pStyle w:val="PL"/>
        <w:rPr>
          <w:lang w:val="en-US"/>
        </w:rPr>
      </w:pPr>
      <w:r w:rsidRPr="002E5CBA">
        <w:rPr>
          <w:lang w:val="en-US"/>
        </w:rPr>
        <w:t xml:space="preserve">          type: array</w:t>
      </w:r>
    </w:p>
    <w:p w14:paraId="1237A0BD" w14:textId="77777777" w:rsidR="00240BC9" w:rsidRPr="002E5CBA" w:rsidRDefault="00240BC9" w:rsidP="00240BC9">
      <w:pPr>
        <w:pStyle w:val="PL"/>
        <w:rPr>
          <w:lang w:val="en-US"/>
        </w:rPr>
      </w:pPr>
      <w:r w:rsidRPr="002E5CBA">
        <w:rPr>
          <w:lang w:val="en-US"/>
        </w:rPr>
        <w:t xml:space="preserve">          items:</w:t>
      </w:r>
    </w:p>
    <w:p w14:paraId="7B1E40CF"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FE0BAA" w14:textId="77777777" w:rsidR="007202F8" w:rsidRDefault="00240BC9" w:rsidP="0086296D">
      <w:pPr>
        <w:pStyle w:val="PL"/>
        <w:rPr>
          <w:lang w:val="en-US"/>
        </w:rPr>
      </w:pPr>
      <w:r w:rsidRPr="002E5CBA">
        <w:rPr>
          <w:lang w:val="en-US"/>
        </w:rPr>
        <w:t xml:space="preserve">          minItems: </w:t>
      </w:r>
      <w:r>
        <w:rPr>
          <w:lang w:val="en-US"/>
        </w:rPr>
        <w:t>1</w:t>
      </w:r>
    </w:p>
    <w:p w14:paraId="6A138F3D"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0B6B0CBA" w14:textId="77777777" w:rsidR="007202F8" w:rsidRPr="002E5CBA" w:rsidRDefault="007202F8" w:rsidP="007202F8">
      <w:pPr>
        <w:pStyle w:val="PL"/>
        <w:rPr>
          <w:lang w:val="en-US"/>
        </w:rPr>
      </w:pPr>
      <w:r w:rsidRPr="002E5CBA">
        <w:rPr>
          <w:lang w:val="en-US"/>
        </w:rPr>
        <w:t xml:space="preserve">          type: array</w:t>
      </w:r>
    </w:p>
    <w:p w14:paraId="24D3EED3" w14:textId="77777777" w:rsidR="007202F8" w:rsidRPr="002E5CBA" w:rsidRDefault="007202F8" w:rsidP="007202F8">
      <w:pPr>
        <w:pStyle w:val="PL"/>
        <w:rPr>
          <w:lang w:val="en-US"/>
        </w:rPr>
      </w:pPr>
      <w:r w:rsidRPr="002E5CBA">
        <w:rPr>
          <w:lang w:val="en-US"/>
        </w:rPr>
        <w:t xml:space="preserve">          items:</w:t>
      </w:r>
    </w:p>
    <w:p w14:paraId="717DD16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CC0552" w14:textId="0FA0BA1B" w:rsidR="00240BC9" w:rsidRPr="002E5CBA" w:rsidRDefault="007202F8" w:rsidP="0086296D">
      <w:pPr>
        <w:pStyle w:val="PL"/>
        <w:rPr>
          <w:lang w:val="en-US"/>
        </w:rPr>
      </w:pPr>
      <w:r w:rsidRPr="002E5CBA">
        <w:rPr>
          <w:lang w:val="en-US"/>
        </w:rPr>
        <w:t xml:space="preserve">          minItems: </w:t>
      </w:r>
      <w:r>
        <w:rPr>
          <w:lang w:val="en-US"/>
        </w:rPr>
        <w:t>1</w:t>
      </w:r>
    </w:p>
    <w:p w14:paraId="32EA0825" w14:textId="77777777" w:rsidR="0086296D" w:rsidRPr="002E5CBA" w:rsidRDefault="0086296D" w:rsidP="0086296D">
      <w:pPr>
        <w:pStyle w:val="PL"/>
        <w:rPr>
          <w:lang w:val="en-US"/>
        </w:rPr>
      </w:pPr>
    </w:p>
    <w:p w14:paraId="32EA0826" w14:textId="77777777" w:rsidR="0086296D" w:rsidRPr="002E5CBA" w:rsidRDefault="0086296D" w:rsidP="0086296D">
      <w:pPr>
        <w:pStyle w:val="PL"/>
        <w:rPr>
          <w:lang w:val="en-US"/>
        </w:rPr>
      </w:pPr>
      <w:r w:rsidRPr="002E5CBA">
        <w:rPr>
          <w:lang w:val="en-US"/>
        </w:rPr>
        <w:t xml:space="preserve">    StatusNotification:</w:t>
      </w:r>
    </w:p>
    <w:p w14:paraId="32EA0827" w14:textId="77777777" w:rsidR="0086296D" w:rsidRPr="002E5CBA" w:rsidRDefault="0086296D" w:rsidP="0086296D">
      <w:pPr>
        <w:pStyle w:val="PL"/>
        <w:rPr>
          <w:lang w:val="en-US"/>
        </w:rPr>
      </w:pPr>
      <w:r w:rsidRPr="002E5CBA">
        <w:rPr>
          <w:lang w:val="en-US"/>
        </w:rPr>
        <w:t xml:space="preserve">      type: object</w:t>
      </w:r>
    </w:p>
    <w:p w14:paraId="32EA0828" w14:textId="77777777" w:rsidR="0086296D" w:rsidRPr="002E5CBA" w:rsidRDefault="0086296D" w:rsidP="0086296D">
      <w:pPr>
        <w:pStyle w:val="PL"/>
        <w:rPr>
          <w:lang w:val="en-US"/>
        </w:rPr>
      </w:pPr>
      <w:r w:rsidRPr="002E5CBA">
        <w:rPr>
          <w:lang w:val="en-US"/>
        </w:rPr>
        <w:t xml:space="preserve">      properties:</w:t>
      </w:r>
    </w:p>
    <w:p w14:paraId="32EA0829" w14:textId="77777777" w:rsidR="0086296D" w:rsidRPr="002E5CBA" w:rsidRDefault="0086296D" w:rsidP="0086296D">
      <w:pPr>
        <w:pStyle w:val="PL"/>
        <w:rPr>
          <w:lang w:val="en-US"/>
        </w:rPr>
      </w:pPr>
      <w:r w:rsidRPr="002E5CBA">
        <w:rPr>
          <w:lang w:val="en-US"/>
        </w:rPr>
        <w:t xml:space="preserve">        statusInfo :</w:t>
      </w:r>
    </w:p>
    <w:p w14:paraId="32EA082A" w14:textId="77777777" w:rsidR="0086296D" w:rsidRPr="002E5CBA" w:rsidRDefault="0086296D" w:rsidP="0086296D">
      <w:pPr>
        <w:pStyle w:val="PL"/>
        <w:rPr>
          <w:lang w:val="en-US"/>
        </w:rPr>
      </w:pPr>
      <w:r w:rsidRPr="002E5CBA">
        <w:rPr>
          <w:lang w:val="en-US"/>
        </w:rPr>
        <w:t xml:space="preserve">          $ref: '#/components/schemas/StatusInfo'</w:t>
      </w:r>
    </w:p>
    <w:p w14:paraId="32EA082B" w14:textId="77777777" w:rsidR="0086296D" w:rsidRPr="002E5CBA" w:rsidRDefault="0086296D" w:rsidP="0086296D">
      <w:pPr>
        <w:pStyle w:val="PL"/>
        <w:rPr>
          <w:lang w:val="en-US"/>
        </w:rPr>
      </w:pPr>
      <w:r w:rsidRPr="002E5CBA">
        <w:rPr>
          <w:lang w:val="en-US"/>
        </w:rPr>
        <w:t xml:space="preserve">      required:</w:t>
      </w:r>
    </w:p>
    <w:p w14:paraId="32EA082C" w14:textId="434B6558" w:rsidR="0086296D" w:rsidRPr="002E5CBA" w:rsidRDefault="0086296D" w:rsidP="0086296D">
      <w:pPr>
        <w:pStyle w:val="PL"/>
        <w:rPr>
          <w:lang w:val="en-US"/>
        </w:rPr>
      </w:pPr>
      <w:r w:rsidRPr="002E5CBA">
        <w:rPr>
          <w:lang w:val="en-US"/>
        </w:rPr>
        <w:t xml:space="preserve">        - statusInfo</w:t>
      </w:r>
    </w:p>
    <w:p w14:paraId="32EA082D" w14:textId="77777777" w:rsidR="0086296D" w:rsidRPr="002E5CBA" w:rsidRDefault="0086296D" w:rsidP="0086296D">
      <w:pPr>
        <w:pStyle w:val="PL"/>
        <w:rPr>
          <w:lang w:val="en-US"/>
        </w:rPr>
      </w:pPr>
    </w:p>
    <w:p w14:paraId="32EA082E" w14:textId="77777777" w:rsidR="0086296D" w:rsidRPr="002E5CBA" w:rsidRDefault="0086296D" w:rsidP="0086296D">
      <w:pPr>
        <w:pStyle w:val="PL"/>
        <w:rPr>
          <w:lang w:val="en-US"/>
        </w:rPr>
      </w:pPr>
      <w:r w:rsidRPr="002E5CBA">
        <w:rPr>
          <w:lang w:val="en-US"/>
        </w:rPr>
        <w:t xml:space="preserve">    QosFlowItem:</w:t>
      </w:r>
    </w:p>
    <w:p w14:paraId="32EA082F" w14:textId="77777777" w:rsidR="0086296D" w:rsidRPr="002E5CBA" w:rsidRDefault="0086296D" w:rsidP="0086296D">
      <w:pPr>
        <w:pStyle w:val="PL"/>
        <w:rPr>
          <w:lang w:val="en-US"/>
        </w:rPr>
      </w:pPr>
      <w:r w:rsidRPr="002E5CBA">
        <w:rPr>
          <w:lang w:val="en-US"/>
        </w:rPr>
        <w:t xml:space="preserve">      type: object</w:t>
      </w:r>
    </w:p>
    <w:p w14:paraId="32EA0830" w14:textId="77777777" w:rsidR="0086296D" w:rsidRPr="002E5CBA" w:rsidRDefault="0086296D" w:rsidP="0086296D">
      <w:pPr>
        <w:pStyle w:val="PL"/>
        <w:rPr>
          <w:lang w:val="en-US"/>
        </w:rPr>
      </w:pPr>
      <w:r w:rsidRPr="002E5CBA">
        <w:rPr>
          <w:lang w:val="en-US"/>
        </w:rPr>
        <w:t xml:space="preserve">      properties:</w:t>
      </w:r>
    </w:p>
    <w:p w14:paraId="32EA0831" w14:textId="77777777" w:rsidR="0086296D" w:rsidRPr="002E5CBA" w:rsidRDefault="0086296D" w:rsidP="0086296D">
      <w:pPr>
        <w:pStyle w:val="PL"/>
        <w:rPr>
          <w:lang w:val="en-US"/>
        </w:rPr>
      </w:pPr>
      <w:r w:rsidRPr="002E5CBA">
        <w:rPr>
          <w:lang w:val="en-US"/>
        </w:rPr>
        <w:t xml:space="preserve">        qfi:</w:t>
      </w:r>
    </w:p>
    <w:p w14:paraId="32EA0832" w14:textId="77777777" w:rsidR="0086296D" w:rsidRPr="002E5CBA" w:rsidRDefault="0086296D" w:rsidP="0086296D">
      <w:pPr>
        <w:pStyle w:val="PL"/>
        <w:rPr>
          <w:lang w:val="en-US"/>
        </w:rPr>
      </w:pPr>
      <w:r w:rsidRPr="002E5CBA">
        <w:rPr>
          <w:lang w:val="en-US"/>
        </w:rPr>
        <w:t xml:space="preserve">          $ref: 'TS29571_CommonData.yaml#/components/schemas/Qfi'</w:t>
      </w:r>
    </w:p>
    <w:p w14:paraId="32EA0833" w14:textId="77777777" w:rsidR="0086296D" w:rsidRPr="002E5CBA" w:rsidRDefault="0086296D" w:rsidP="0086296D">
      <w:pPr>
        <w:pStyle w:val="PL"/>
        <w:rPr>
          <w:lang w:val="en-US"/>
        </w:rPr>
      </w:pPr>
      <w:r w:rsidRPr="002E5CBA">
        <w:rPr>
          <w:lang w:val="en-US"/>
        </w:rPr>
        <w:t xml:space="preserve">        cause:</w:t>
      </w:r>
    </w:p>
    <w:p w14:paraId="32EA0834" w14:textId="77777777" w:rsidR="0086296D" w:rsidRPr="002E5CBA" w:rsidRDefault="0086296D" w:rsidP="0086296D">
      <w:pPr>
        <w:pStyle w:val="PL"/>
        <w:rPr>
          <w:lang w:val="en-US"/>
        </w:rPr>
      </w:pPr>
      <w:r w:rsidRPr="002E5CBA">
        <w:rPr>
          <w:lang w:val="en-US"/>
        </w:rPr>
        <w:t xml:space="preserve">          $ref: '#/components/schemas/Cause'</w:t>
      </w:r>
    </w:p>
    <w:p w14:paraId="32EA0835" w14:textId="77777777" w:rsidR="0086296D" w:rsidRPr="002E5CBA" w:rsidRDefault="0086296D" w:rsidP="0086296D">
      <w:pPr>
        <w:pStyle w:val="PL"/>
        <w:rPr>
          <w:lang w:val="en-US"/>
        </w:rPr>
      </w:pPr>
      <w:r w:rsidRPr="002E5CBA">
        <w:rPr>
          <w:lang w:val="en-US"/>
        </w:rPr>
        <w:t xml:space="preserve">      required:</w:t>
      </w:r>
    </w:p>
    <w:p w14:paraId="32EA0836" w14:textId="77777777" w:rsidR="0086296D" w:rsidRPr="002E5CBA" w:rsidRDefault="0086296D" w:rsidP="0086296D">
      <w:pPr>
        <w:pStyle w:val="PL"/>
        <w:rPr>
          <w:lang w:val="en-US"/>
        </w:rPr>
      </w:pPr>
      <w:r w:rsidRPr="002E5CBA">
        <w:rPr>
          <w:lang w:val="en-US"/>
        </w:rPr>
        <w:t xml:space="preserve">        - qfi</w:t>
      </w:r>
    </w:p>
    <w:p w14:paraId="32EA0837" w14:textId="2668230F" w:rsidR="0086296D" w:rsidRPr="002E5CBA" w:rsidRDefault="0086296D" w:rsidP="0086296D">
      <w:pPr>
        <w:pStyle w:val="PL"/>
        <w:rPr>
          <w:lang w:val="en-US"/>
        </w:rPr>
      </w:pPr>
    </w:p>
    <w:p w14:paraId="32EA0838" w14:textId="77777777" w:rsidR="0086296D" w:rsidRPr="002E5CBA" w:rsidRDefault="0086296D" w:rsidP="0086296D">
      <w:pPr>
        <w:pStyle w:val="PL"/>
        <w:rPr>
          <w:lang w:val="en-US"/>
        </w:rPr>
      </w:pPr>
      <w:r w:rsidRPr="002E5CBA">
        <w:rPr>
          <w:lang w:val="en-US"/>
        </w:rPr>
        <w:t xml:space="preserve">    QosFlowSetupItem:</w:t>
      </w:r>
    </w:p>
    <w:p w14:paraId="32EA0839" w14:textId="77777777" w:rsidR="0086296D" w:rsidRPr="002E5CBA" w:rsidRDefault="0086296D" w:rsidP="0086296D">
      <w:pPr>
        <w:pStyle w:val="PL"/>
        <w:rPr>
          <w:lang w:val="en-US"/>
        </w:rPr>
      </w:pPr>
      <w:r w:rsidRPr="002E5CBA">
        <w:rPr>
          <w:lang w:val="en-US"/>
        </w:rPr>
        <w:t xml:space="preserve">      type: object</w:t>
      </w:r>
    </w:p>
    <w:p w14:paraId="32EA083A" w14:textId="77777777" w:rsidR="0086296D" w:rsidRPr="002E5CBA" w:rsidRDefault="0086296D" w:rsidP="0086296D">
      <w:pPr>
        <w:pStyle w:val="PL"/>
        <w:rPr>
          <w:lang w:val="en-US"/>
        </w:rPr>
      </w:pPr>
      <w:r w:rsidRPr="002E5CBA">
        <w:rPr>
          <w:lang w:val="en-US"/>
        </w:rPr>
        <w:t xml:space="preserve">      properties:</w:t>
      </w:r>
    </w:p>
    <w:p w14:paraId="32EA083B" w14:textId="77777777" w:rsidR="0086296D" w:rsidRPr="002E5CBA" w:rsidRDefault="0086296D" w:rsidP="0086296D">
      <w:pPr>
        <w:pStyle w:val="PL"/>
        <w:rPr>
          <w:lang w:val="en-US"/>
        </w:rPr>
      </w:pPr>
      <w:r w:rsidRPr="002E5CBA">
        <w:rPr>
          <w:lang w:val="en-US"/>
        </w:rPr>
        <w:t xml:space="preserve">        qfi:</w:t>
      </w:r>
    </w:p>
    <w:p w14:paraId="32EA083C" w14:textId="77777777" w:rsidR="0086296D" w:rsidRPr="002E5CBA" w:rsidRDefault="0086296D" w:rsidP="0086296D">
      <w:pPr>
        <w:pStyle w:val="PL"/>
        <w:rPr>
          <w:lang w:val="en-US"/>
        </w:rPr>
      </w:pPr>
      <w:r w:rsidRPr="002E5CBA">
        <w:rPr>
          <w:lang w:val="en-US"/>
        </w:rPr>
        <w:t xml:space="preserve">          $ref: 'TS29571_CommonData.yaml#/components/schemas/Qfi'</w:t>
      </w:r>
    </w:p>
    <w:p w14:paraId="32EA083D" w14:textId="77777777" w:rsidR="0086296D" w:rsidRPr="002E5CBA" w:rsidRDefault="0086296D" w:rsidP="0086296D">
      <w:pPr>
        <w:pStyle w:val="PL"/>
        <w:rPr>
          <w:lang w:val="en-US"/>
        </w:rPr>
      </w:pPr>
      <w:r w:rsidRPr="002E5CBA">
        <w:rPr>
          <w:lang w:val="en-US"/>
        </w:rPr>
        <w:t xml:space="preserve">        qosRules:</w:t>
      </w:r>
    </w:p>
    <w:p w14:paraId="32EA083E" w14:textId="72E56D3A" w:rsidR="0086296D" w:rsidRDefault="0086296D" w:rsidP="0086296D">
      <w:pPr>
        <w:pStyle w:val="PL"/>
        <w:rPr>
          <w:lang w:val="en-US"/>
        </w:rPr>
      </w:pPr>
      <w:r w:rsidRPr="002E5CBA">
        <w:rPr>
          <w:lang w:val="en-US"/>
        </w:rPr>
        <w:t xml:space="preserve">          $ref: 'TS29571_CommonData.yaml#/components/schemas/Bytes'</w:t>
      </w:r>
    </w:p>
    <w:p w14:paraId="07C377B2" w14:textId="77777777" w:rsidR="007D4104" w:rsidRDefault="007D4104" w:rsidP="007D4104">
      <w:pPr>
        <w:pStyle w:val="PL"/>
        <w:rPr>
          <w:lang w:val="en-US"/>
        </w:rPr>
      </w:pPr>
      <w:r>
        <w:rPr>
          <w:lang w:val="en-US"/>
        </w:rPr>
        <w:t xml:space="preserve">        ebi:</w:t>
      </w:r>
    </w:p>
    <w:p w14:paraId="669C4B8B" w14:textId="43609F9D" w:rsidR="007D4104" w:rsidRDefault="007D4104" w:rsidP="0086296D">
      <w:pPr>
        <w:pStyle w:val="PL"/>
        <w:rPr>
          <w:lang w:val="en-US"/>
        </w:rPr>
      </w:pPr>
      <w:r w:rsidRPr="002E5CBA">
        <w:rPr>
          <w:lang w:val="en-US"/>
        </w:rPr>
        <w:t xml:space="preserve">          $ref: '#/components/schemas/EpsBearerId'</w:t>
      </w:r>
    </w:p>
    <w:p w14:paraId="32EA083F"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0" w14:textId="77777777" w:rsidR="00283FD2" w:rsidRPr="002E5CBA" w:rsidRDefault="00283FD2" w:rsidP="0086296D">
      <w:pPr>
        <w:pStyle w:val="PL"/>
        <w:rPr>
          <w:lang w:val="en-US"/>
        </w:rPr>
      </w:pPr>
      <w:r w:rsidRPr="002E5CBA">
        <w:rPr>
          <w:lang w:val="en-US"/>
        </w:rPr>
        <w:t xml:space="preserve">          $ref: 'TS29571_CommonData.yaml#/components/schemas/Bytes'</w:t>
      </w:r>
    </w:p>
    <w:p w14:paraId="32EA0841" w14:textId="77777777" w:rsidR="0086296D" w:rsidRPr="002E5CBA" w:rsidRDefault="0086296D" w:rsidP="0086296D">
      <w:pPr>
        <w:pStyle w:val="PL"/>
        <w:rPr>
          <w:lang w:val="en-US"/>
        </w:rPr>
      </w:pPr>
      <w:r w:rsidRPr="002E5CBA">
        <w:rPr>
          <w:lang w:val="en-US"/>
        </w:rPr>
        <w:t xml:space="preserve">        qosFlowProfile:</w:t>
      </w:r>
    </w:p>
    <w:p w14:paraId="32EA0842" w14:textId="77777777" w:rsidR="0086296D" w:rsidRPr="002E5CBA" w:rsidRDefault="0086296D" w:rsidP="0086296D">
      <w:pPr>
        <w:pStyle w:val="PL"/>
        <w:rPr>
          <w:lang w:val="en-US"/>
        </w:rPr>
      </w:pPr>
      <w:r w:rsidRPr="002E5CBA">
        <w:rPr>
          <w:lang w:val="en-US"/>
        </w:rPr>
        <w:t xml:space="preserve">          $ref: '#/components/schemas/QosFlowProfile'</w:t>
      </w:r>
    </w:p>
    <w:p w14:paraId="32EA0843" w14:textId="77777777" w:rsidR="0086296D" w:rsidRPr="002E5CBA" w:rsidRDefault="0086296D" w:rsidP="0086296D">
      <w:pPr>
        <w:pStyle w:val="PL"/>
        <w:rPr>
          <w:lang w:val="en-US"/>
        </w:rPr>
      </w:pPr>
      <w:r w:rsidRPr="002E5CBA">
        <w:rPr>
          <w:lang w:val="en-US"/>
        </w:rPr>
        <w:t xml:space="preserve">      required:</w:t>
      </w:r>
    </w:p>
    <w:p w14:paraId="32EA0844" w14:textId="77777777" w:rsidR="0086296D" w:rsidRPr="002E5CBA" w:rsidRDefault="0086296D" w:rsidP="0086296D">
      <w:pPr>
        <w:pStyle w:val="PL"/>
        <w:rPr>
          <w:lang w:val="en-US"/>
        </w:rPr>
      </w:pPr>
      <w:r w:rsidRPr="002E5CBA">
        <w:rPr>
          <w:lang w:val="en-US"/>
        </w:rPr>
        <w:t xml:space="preserve">        - qfi</w:t>
      </w:r>
    </w:p>
    <w:p w14:paraId="32EA0845" w14:textId="77777777" w:rsidR="0086296D" w:rsidRPr="002E5CBA" w:rsidRDefault="0086296D" w:rsidP="0086296D">
      <w:pPr>
        <w:pStyle w:val="PL"/>
        <w:rPr>
          <w:lang w:val="en-US"/>
        </w:rPr>
      </w:pPr>
      <w:r w:rsidRPr="002E5CBA">
        <w:rPr>
          <w:lang w:val="en-US"/>
        </w:rPr>
        <w:t xml:space="preserve">        - qosRules</w:t>
      </w:r>
    </w:p>
    <w:p w14:paraId="32EA0846" w14:textId="0415BE9C" w:rsidR="0086296D" w:rsidRPr="002E5CBA" w:rsidRDefault="0086296D" w:rsidP="0086296D">
      <w:pPr>
        <w:pStyle w:val="PL"/>
        <w:rPr>
          <w:lang w:val="en-US"/>
        </w:rPr>
      </w:pPr>
    </w:p>
    <w:p w14:paraId="32EA0847" w14:textId="77777777" w:rsidR="0086296D" w:rsidRPr="002E5CBA" w:rsidRDefault="0086296D" w:rsidP="0086296D">
      <w:pPr>
        <w:pStyle w:val="PL"/>
        <w:rPr>
          <w:lang w:val="en-US"/>
        </w:rPr>
      </w:pPr>
      <w:r w:rsidRPr="002E5CBA">
        <w:rPr>
          <w:lang w:val="en-US"/>
        </w:rPr>
        <w:t xml:space="preserve">    QosFlowAddModifyRequestItem:</w:t>
      </w:r>
    </w:p>
    <w:p w14:paraId="32EA0848" w14:textId="77777777" w:rsidR="0086296D" w:rsidRPr="002E5CBA" w:rsidRDefault="0086296D" w:rsidP="0086296D">
      <w:pPr>
        <w:pStyle w:val="PL"/>
        <w:rPr>
          <w:lang w:val="en-US"/>
        </w:rPr>
      </w:pPr>
      <w:r w:rsidRPr="002E5CBA">
        <w:rPr>
          <w:lang w:val="en-US"/>
        </w:rPr>
        <w:t xml:space="preserve">      type: object</w:t>
      </w:r>
    </w:p>
    <w:p w14:paraId="32EA0849" w14:textId="77777777" w:rsidR="0086296D" w:rsidRPr="002E5CBA" w:rsidRDefault="0086296D" w:rsidP="0086296D">
      <w:pPr>
        <w:pStyle w:val="PL"/>
        <w:rPr>
          <w:lang w:val="en-US"/>
        </w:rPr>
      </w:pPr>
      <w:r w:rsidRPr="002E5CBA">
        <w:rPr>
          <w:lang w:val="en-US"/>
        </w:rPr>
        <w:t xml:space="preserve">      properties:</w:t>
      </w:r>
    </w:p>
    <w:p w14:paraId="32EA084A" w14:textId="77777777" w:rsidR="0086296D" w:rsidRPr="002E5CBA" w:rsidRDefault="0086296D" w:rsidP="0086296D">
      <w:pPr>
        <w:pStyle w:val="PL"/>
        <w:rPr>
          <w:lang w:val="en-US"/>
        </w:rPr>
      </w:pPr>
      <w:r w:rsidRPr="002E5CBA">
        <w:rPr>
          <w:lang w:val="en-US"/>
        </w:rPr>
        <w:t xml:space="preserve">        qfi:</w:t>
      </w:r>
    </w:p>
    <w:p w14:paraId="32EA084B" w14:textId="3F1CA754" w:rsidR="0086296D" w:rsidRDefault="0086296D" w:rsidP="0086296D">
      <w:pPr>
        <w:pStyle w:val="PL"/>
        <w:rPr>
          <w:lang w:val="en-US"/>
        </w:rPr>
      </w:pPr>
      <w:r w:rsidRPr="002E5CBA">
        <w:rPr>
          <w:lang w:val="en-US"/>
        </w:rPr>
        <w:t xml:space="preserve">          $ref: 'TS29571_CommonData.yaml#/components/schemas/Qfi'</w:t>
      </w:r>
    </w:p>
    <w:p w14:paraId="252471E8" w14:textId="77777777" w:rsidR="007D4104" w:rsidRDefault="007D4104" w:rsidP="007D4104">
      <w:pPr>
        <w:pStyle w:val="PL"/>
        <w:rPr>
          <w:lang w:val="en-US"/>
        </w:rPr>
      </w:pPr>
      <w:r>
        <w:rPr>
          <w:lang w:val="en-US"/>
        </w:rPr>
        <w:t xml:space="preserve">        ebi:</w:t>
      </w:r>
    </w:p>
    <w:p w14:paraId="494C0733" w14:textId="51E819A6" w:rsidR="007D4104" w:rsidRPr="002E5CBA" w:rsidRDefault="007D4104" w:rsidP="0086296D">
      <w:pPr>
        <w:pStyle w:val="PL"/>
        <w:rPr>
          <w:lang w:val="en-US"/>
        </w:rPr>
      </w:pPr>
      <w:r w:rsidRPr="002E5CBA">
        <w:rPr>
          <w:lang w:val="en-US"/>
        </w:rPr>
        <w:t xml:space="preserve">          $ref: '#/components/schemas/EpsBearerId'</w:t>
      </w:r>
    </w:p>
    <w:p w14:paraId="32EA084C" w14:textId="77777777" w:rsidR="0086296D" w:rsidRPr="002E5CBA" w:rsidRDefault="0086296D" w:rsidP="0086296D">
      <w:pPr>
        <w:pStyle w:val="PL"/>
        <w:rPr>
          <w:lang w:val="en-US"/>
        </w:rPr>
      </w:pPr>
      <w:r w:rsidRPr="002E5CBA">
        <w:rPr>
          <w:lang w:val="en-US"/>
        </w:rPr>
        <w:t xml:space="preserve">        qosRules:</w:t>
      </w:r>
    </w:p>
    <w:p w14:paraId="32EA084D" w14:textId="77777777" w:rsidR="0086296D" w:rsidRDefault="0086296D" w:rsidP="0086296D">
      <w:pPr>
        <w:pStyle w:val="PL"/>
        <w:rPr>
          <w:lang w:val="en-US"/>
        </w:rPr>
      </w:pPr>
      <w:r w:rsidRPr="002E5CBA">
        <w:rPr>
          <w:lang w:val="en-US"/>
        </w:rPr>
        <w:t xml:space="preserve">          $ref: 'TS29571_CommonData.yaml#/components/schemas/Bytes'</w:t>
      </w:r>
    </w:p>
    <w:p w14:paraId="32EA084E"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F" w14:textId="77777777" w:rsidR="00283FD2" w:rsidRPr="002E5CBA" w:rsidRDefault="00283FD2" w:rsidP="0086296D">
      <w:pPr>
        <w:pStyle w:val="PL"/>
        <w:rPr>
          <w:lang w:val="en-US"/>
        </w:rPr>
      </w:pPr>
      <w:r w:rsidRPr="002E5CBA">
        <w:rPr>
          <w:lang w:val="en-US"/>
        </w:rPr>
        <w:t xml:space="preserve">          $ref: 'TS29571_CommonData.yaml#/components/schemas/Bytes'</w:t>
      </w:r>
    </w:p>
    <w:p w14:paraId="32EA0850" w14:textId="77777777" w:rsidR="0086296D" w:rsidRPr="002E5CBA" w:rsidRDefault="0086296D" w:rsidP="0086296D">
      <w:pPr>
        <w:pStyle w:val="PL"/>
        <w:rPr>
          <w:lang w:val="en-US"/>
        </w:rPr>
      </w:pPr>
      <w:r w:rsidRPr="002E5CBA">
        <w:rPr>
          <w:lang w:val="en-US"/>
        </w:rPr>
        <w:t xml:space="preserve">        qosFlowProfile:</w:t>
      </w:r>
    </w:p>
    <w:p w14:paraId="32EA0851" w14:textId="77777777" w:rsidR="0086296D" w:rsidRPr="002E5CBA" w:rsidRDefault="0086296D" w:rsidP="0086296D">
      <w:pPr>
        <w:pStyle w:val="PL"/>
        <w:rPr>
          <w:lang w:val="en-US"/>
        </w:rPr>
      </w:pPr>
      <w:r w:rsidRPr="002E5CBA">
        <w:rPr>
          <w:lang w:val="en-US"/>
        </w:rPr>
        <w:lastRenderedPageBreak/>
        <w:t xml:space="preserve">          $ref: '#/components/schemas/QosFlowProfile'</w:t>
      </w:r>
    </w:p>
    <w:p w14:paraId="32EA0852" w14:textId="77777777" w:rsidR="0086296D" w:rsidRPr="002E5CBA" w:rsidRDefault="0086296D" w:rsidP="0086296D">
      <w:pPr>
        <w:pStyle w:val="PL"/>
        <w:rPr>
          <w:lang w:val="en-US"/>
        </w:rPr>
      </w:pPr>
      <w:r w:rsidRPr="002E5CBA">
        <w:rPr>
          <w:lang w:val="en-US"/>
        </w:rPr>
        <w:t xml:space="preserve">      required:</w:t>
      </w:r>
    </w:p>
    <w:p w14:paraId="32EA0853" w14:textId="77777777" w:rsidR="0086296D" w:rsidRPr="002E5CBA" w:rsidRDefault="0086296D" w:rsidP="0086296D">
      <w:pPr>
        <w:pStyle w:val="PL"/>
        <w:rPr>
          <w:lang w:val="en-US"/>
        </w:rPr>
      </w:pPr>
      <w:r w:rsidRPr="002E5CBA">
        <w:rPr>
          <w:lang w:val="en-US"/>
        </w:rPr>
        <w:t xml:space="preserve">        - qfi</w:t>
      </w:r>
    </w:p>
    <w:p w14:paraId="32EA0854" w14:textId="513E1713" w:rsidR="0086296D" w:rsidRPr="002E5CBA" w:rsidRDefault="0086296D" w:rsidP="0086296D">
      <w:pPr>
        <w:pStyle w:val="PL"/>
        <w:rPr>
          <w:lang w:val="en-US"/>
        </w:rPr>
      </w:pPr>
    </w:p>
    <w:p w14:paraId="32EA0855" w14:textId="77777777" w:rsidR="0086296D" w:rsidRPr="002E5CBA" w:rsidRDefault="0086296D" w:rsidP="0086296D">
      <w:pPr>
        <w:pStyle w:val="PL"/>
        <w:rPr>
          <w:lang w:val="en-US"/>
        </w:rPr>
      </w:pPr>
      <w:r w:rsidRPr="002E5CBA">
        <w:rPr>
          <w:lang w:val="en-US"/>
        </w:rPr>
        <w:t xml:space="preserve">    QosFlowReleaseRequestItem:</w:t>
      </w:r>
    </w:p>
    <w:p w14:paraId="32EA0856" w14:textId="77777777" w:rsidR="0086296D" w:rsidRPr="002E5CBA" w:rsidRDefault="0086296D" w:rsidP="0086296D">
      <w:pPr>
        <w:pStyle w:val="PL"/>
        <w:rPr>
          <w:lang w:val="en-US"/>
        </w:rPr>
      </w:pPr>
      <w:r w:rsidRPr="002E5CBA">
        <w:rPr>
          <w:lang w:val="en-US"/>
        </w:rPr>
        <w:t xml:space="preserve">      type: object</w:t>
      </w:r>
    </w:p>
    <w:p w14:paraId="32EA0857" w14:textId="77777777" w:rsidR="0086296D" w:rsidRPr="002E5CBA" w:rsidRDefault="0086296D" w:rsidP="0086296D">
      <w:pPr>
        <w:pStyle w:val="PL"/>
        <w:rPr>
          <w:lang w:val="en-US"/>
        </w:rPr>
      </w:pPr>
      <w:r w:rsidRPr="002E5CBA">
        <w:rPr>
          <w:lang w:val="en-US"/>
        </w:rPr>
        <w:t xml:space="preserve">      properties:</w:t>
      </w:r>
    </w:p>
    <w:p w14:paraId="32EA0858" w14:textId="77777777" w:rsidR="0086296D" w:rsidRPr="002E5CBA" w:rsidRDefault="0086296D" w:rsidP="0086296D">
      <w:pPr>
        <w:pStyle w:val="PL"/>
        <w:rPr>
          <w:lang w:val="en-US"/>
        </w:rPr>
      </w:pPr>
      <w:r w:rsidRPr="002E5CBA">
        <w:rPr>
          <w:lang w:val="en-US"/>
        </w:rPr>
        <w:t xml:space="preserve">        qfi:</w:t>
      </w:r>
    </w:p>
    <w:p w14:paraId="32EA0859" w14:textId="77777777" w:rsidR="0086296D" w:rsidRPr="002E5CBA" w:rsidRDefault="0086296D" w:rsidP="0086296D">
      <w:pPr>
        <w:pStyle w:val="PL"/>
        <w:rPr>
          <w:lang w:val="en-US"/>
        </w:rPr>
      </w:pPr>
      <w:r w:rsidRPr="002E5CBA">
        <w:rPr>
          <w:lang w:val="en-US"/>
        </w:rPr>
        <w:t xml:space="preserve">          $ref: 'TS29571_CommonData.yaml#/components/schemas/Qfi'</w:t>
      </w:r>
    </w:p>
    <w:p w14:paraId="32EA085A" w14:textId="77777777" w:rsidR="0086296D" w:rsidRPr="002E5CBA" w:rsidRDefault="0086296D" w:rsidP="0086296D">
      <w:pPr>
        <w:pStyle w:val="PL"/>
        <w:rPr>
          <w:lang w:val="en-US"/>
        </w:rPr>
      </w:pPr>
      <w:r w:rsidRPr="002E5CBA">
        <w:rPr>
          <w:lang w:val="en-US"/>
        </w:rPr>
        <w:t xml:space="preserve">        qosRules:</w:t>
      </w:r>
    </w:p>
    <w:p w14:paraId="32EA085B" w14:textId="77777777" w:rsidR="0086296D" w:rsidRDefault="0086296D" w:rsidP="0086296D">
      <w:pPr>
        <w:pStyle w:val="PL"/>
        <w:rPr>
          <w:lang w:val="en-US"/>
        </w:rPr>
      </w:pPr>
      <w:r w:rsidRPr="002E5CBA">
        <w:rPr>
          <w:lang w:val="en-US"/>
        </w:rPr>
        <w:t xml:space="preserve">          $ref: 'TS29571_CommonData.yaml#/components/schemas/Bytes'</w:t>
      </w:r>
    </w:p>
    <w:p w14:paraId="32EA085C" w14:textId="77777777" w:rsidR="005C4371" w:rsidRPr="002E5CBA" w:rsidRDefault="005C4371" w:rsidP="005C4371">
      <w:pPr>
        <w:pStyle w:val="PL"/>
        <w:rPr>
          <w:lang w:val="en-US"/>
        </w:rPr>
      </w:pPr>
      <w:r w:rsidRPr="002E5CBA">
        <w:rPr>
          <w:lang w:val="en-US"/>
        </w:rPr>
        <w:t xml:space="preserve">        qos</w:t>
      </w:r>
      <w:r>
        <w:rPr>
          <w:lang w:val="en-US"/>
        </w:rPr>
        <w:t>FlowDescription</w:t>
      </w:r>
      <w:r w:rsidRPr="002E5CBA">
        <w:rPr>
          <w:lang w:val="en-US"/>
        </w:rPr>
        <w:t>:</w:t>
      </w:r>
    </w:p>
    <w:p w14:paraId="32EA085D" w14:textId="77777777" w:rsidR="005C4371" w:rsidRPr="002E5CBA" w:rsidRDefault="005C4371" w:rsidP="0086296D">
      <w:pPr>
        <w:pStyle w:val="PL"/>
        <w:rPr>
          <w:lang w:val="en-US"/>
        </w:rPr>
      </w:pPr>
      <w:r w:rsidRPr="002E5CBA">
        <w:rPr>
          <w:lang w:val="en-US"/>
        </w:rPr>
        <w:t xml:space="preserve">          $ref: 'TS29571_CommonData.yaml#/components/schemas/Bytes'</w:t>
      </w:r>
    </w:p>
    <w:p w14:paraId="32EA085E" w14:textId="77777777" w:rsidR="0086296D" w:rsidRPr="002E5CBA" w:rsidRDefault="0086296D" w:rsidP="0086296D">
      <w:pPr>
        <w:pStyle w:val="PL"/>
        <w:rPr>
          <w:lang w:val="en-US"/>
        </w:rPr>
      </w:pPr>
      <w:r w:rsidRPr="002E5CBA">
        <w:rPr>
          <w:lang w:val="en-US"/>
        </w:rPr>
        <w:t xml:space="preserve">      required:</w:t>
      </w:r>
    </w:p>
    <w:p w14:paraId="32EA085F" w14:textId="77777777" w:rsidR="0086296D" w:rsidRPr="002E5CBA" w:rsidRDefault="0086296D" w:rsidP="0086296D">
      <w:pPr>
        <w:pStyle w:val="PL"/>
        <w:rPr>
          <w:lang w:val="en-US"/>
        </w:rPr>
      </w:pPr>
      <w:r w:rsidRPr="002E5CBA">
        <w:rPr>
          <w:lang w:val="en-US"/>
        </w:rPr>
        <w:t xml:space="preserve">        - qfi</w:t>
      </w:r>
    </w:p>
    <w:p w14:paraId="32EA0860" w14:textId="56081AC7" w:rsidR="0086296D" w:rsidRPr="002E5CBA" w:rsidRDefault="0086296D" w:rsidP="0086296D">
      <w:pPr>
        <w:pStyle w:val="PL"/>
        <w:rPr>
          <w:lang w:val="en-US"/>
        </w:rPr>
      </w:pPr>
    </w:p>
    <w:p w14:paraId="32EA0861" w14:textId="77777777" w:rsidR="0086296D" w:rsidRPr="002E5CBA" w:rsidRDefault="0086296D" w:rsidP="0086296D">
      <w:pPr>
        <w:pStyle w:val="PL"/>
        <w:rPr>
          <w:lang w:val="en-US"/>
        </w:rPr>
      </w:pPr>
      <w:r w:rsidRPr="002E5CBA">
        <w:rPr>
          <w:lang w:val="en-US"/>
        </w:rPr>
        <w:t xml:space="preserve">    QosFlowProfile:</w:t>
      </w:r>
    </w:p>
    <w:p w14:paraId="32EA0862" w14:textId="77777777" w:rsidR="0086296D" w:rsidRPr="002E5CBA" w:rsidRDefault="0086296D" w:rsidP="0086296D">
      <w:pPr>
        <w:pStyle w:val="PL"/>
        <w:rPr>
          <w:lang w:val="en-US"/>
        </w:rPr>
      </w:pPr>
      <w:r w:rsidRPr="002E5CBA">
        <w:rPr>
          <w:lang w:val="en-US"/>
        </w:rPr>
        <w:t xml:space="preserve">      type: object</w:t>
      </w:r>
    </w:p>
    <w:p w14:paraId="32EA0863" w14:textId="77777777" w:rsidR="0086296D" w:rsidRPr="002E5CBA" w:rsidRDefault="0086296D" w:rsidP="0086296D">
      <w:pPr>
        <w:pStyle w:val="PL"/>
        <w:rPr>
          <w:lang w:val="en-US"/>
        </w:rPr>
      </w:pPr>
      <w:r w:rsidRPr="002E5CBA">
        <w:rPr>
          <w:lang w:val="en-US"/>
        </w:rPr>
        <w:t xml:space="preserve">      properties:</w:t>
      </w:r>
    </w:p>
    <w:p w14:paraId="32EA0864" w14:textId="77777777" w:rsidR="0086296D" w:rsidRPr="002E5CBA" w:rsidRDefault="0086296D" w:rsidP="0086296D">
      <w:pPr>
        <w:pStyle w:val="PL"/>
        <w:rPr>
          <w:lang w:val="en-US"/>
        </w:rPr>
      </w:pPr>
      <w:r w:rsidRPr="002E5CBA">
        <w:rPr>
          <w:lang w:val="en-US"/>
        </w:rPr>
        <w:t xml:space="preserve">        5qi:</w:t>
      </w:r>
    </w:p>
    <w:p w14:paraId="32EA0865" w14:textId="77777777" w:rsidR="0086296D" w:rsidRPr="002E5CBA" w:rsidRDefault="0086296D" w:rsidP="0086296D">
      <w:pPr>
        <w:pStyle w:val="PL"/>
        <w:rPr>
          <w:lang w:val="en-US"/>
        </w:rPr>
      </w:pPr>
      <w:r w:rsidRPr="002E5CBA">
        <w:rPr>
          <w:lang w:val="en-US"/>
        </w:rPr>
        <w:t xml:space="preserve">          $ref: 'TS29571_CommonData.yaml#/components/schemas/5</w:t>
      </w:r>
      <w:r w:rsidR="001B2A09">
        <w:rPr>
          <w:lang w:val="en-US"/>
        </w:rPr>
        <w:t>Q</w:t>
      </w:r>
      <w:r w:rsidRPr="002E5CBA">
        <w:rPr>
          <w:lang w:val="en-US"/>
        </w:rPr>
        <w:t>i'</w:t>
      </w:r>
    </w:p>
    <w:p w14:paraId="32EA0866" w14:textId="77777777" w:rsidR="0086296D" w:rsidRPr="002E5CBA" w:rsidRDefault="00843B28" w:rsidP="0086296D">
      <w:pPr>
        <w:pStyle w:val="PL"/>
        <w:rPr>
          <w:lang w:val="en-US"/>
        </w:rPr>
      </w:pPr>
      <w:r>
        <w:rPr>
          <w:lang w:val="en-US"/>
        </w:rPr>
        <w:t xml:space="preserve">        nonDynamic5Q</w:t>
      </w:r>
      <w:r w:rsidR="0086296D" w:rsidRPr="002E5CBA">
        <w:rPr>
          <w:lang w:val="en-US"/>
        </w:rPr>
        <w:t>i:</w:t>
      </w:r>
    </w:p>
    <w:p w14:paraId="32EA0867"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#/components/schemas/NonDynamic5</w:t>
      </w:r>
      <w:r w:rsidR="001B2A09">
        <w:rPr>
          <w:lang w:val="en-US"/>
        </w:rPr>
        <w:t>Q</w:t>
      </w:r>
      <w:r w:rsidRPr="002E5CBA">
        <w:rPr>
          <w:lang w:val="en-US"/>
        </w:rPr>
        <w:t>i'</w:t>
      </w:r>
    </w:p>
    <w:p w14:paraId="32EA0868" w14:textId="77777777" w:rsidR="0086296D" w:rsidRPr="002E5CBA" w:rsidRDefault="00843B28" w:rsidP="0086296D">
      <w:pPr>
        <w:pStyle w:val="PL"/>
        <w:rPr>
          <w:lang w:val="en-US"/>
        </w:rPr>
      </w:pPr>
      <w:r>
        <w:rPr>
          <w:lang w:val="en-US"/>
        </w:rPr>
        <w:t xml:space="preserve">        dynamic5Q</w:t>
      </w:r>
      <w:r w:rsidR="0086296D" w:rsidRPr="002E5CBA">
        <w:rPr>
          <w:lang w:val="en-US"/>
        </w:rPr>
        <w:t>i:</w:t>
      </w:r>
    </w:p>
    <w:p w14:paraId="32EA0869"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#/components/schemas/Dynamic5</w:t>
      </w:r>
      <w:r w:rsidR="001B2A09">
        <w:rPr>
          <w:lang w:val="en-US"/>
        </w:rPr>
        <w:t>Q</w:t>
      </w:r>
      <w:r w:rsidRPr="002E5CBA">
        <w:rPr>
          <w:lang w:val="en-US"/>
        </w:rPr>
        <w:t>i'</w:t>
      </w:r>
    </w:p>
    <w:p w14:paraId="32EA086A" w14:textId="77777777" w:rsidR="0086296D" w:rsidRPr="002E5CBA" w:rsidRDefault="0086296D" w:rsidP="0086296D">
      <w:pPr>
        <w:pStyle w:val="PL"/>
        <w:rPr>
          <w:lang w:val="en-US"/>
        </w:rPr>
      </w:pPr>
      <w:r w:rsidRPr="002E5CBA">
        <w:rPr>
          <w:lang w:val="en-US"/>
        </w:rPr>
        <w:t xml:space="preserve">        arp:</w:t>
      </w:r>
    </w:p>
    <w:p w14:paraId="32EA086B" w14:textId="77777777" w:rsidR="0086296D" w:rsidRPr="002E5CBA" w:rsidRDefault="0086296D" w:rsidP="0086296D">
      <w:pPr>
        <w:pStyle w:val="PL"/>
        <w:rPr>
          <w:lang w:val="en-US"/>
        </w:rPr>
      </w:pPr>
      <w:r w:rsidRPr="002E5CBA">
        <w:rPr>
          <w:lang w:val="en-US"/>
        </w:rPr>
        <w:t xml:space="preserve">          $ref: 'TS29571_CommonData.yaml#/components/schemas/Arp'</w:t>
      </w:r>
    </w:p>
    <w:p w14:paraId="32EA086C" w14:textId="77777777" w:rsidR="0086296D" w:rsidRPr="002E5CBA" w:rsidRDefault="0086296D" w:rsidP="0086296D">
      <w:pPr>
        <w:pStyle w:val="PL"/>
        <w:rPr>
          <w:lang w:val="en-US"/>
        </w:rPr>
      </w:pPr>
      <w:r w:rsidRPr="002E5CBA">
        <w:rPr>
          <w:lang w:val="en-US"/>
        </w:rPr>
        <w:t xml:space="preserve">        gbrQosFlowInfo:</w:t>
      </w:r>
    </w:p>
    <w:p w14:paraId="32EA086D" w14:textId="77777777" w:rsidR="0086296D" w:rsidRPr="002E5CBA" w:rsidRDefault="0086296D" w:rsidP="0086296D">
      <w:pPr>
        <w:pStyle w:val="PL"/>
        <w:rPr>
          <w:lang w:val="en-US"/>
        </w:rPr>
      </w:pPr>
      <w:r w:rsidRPr="002E5CBA">
        <w:rPr>
          <w:lang w:val="en-US"/>
        </w:rPr>
        <w:t xml:space="preserve">          $ref: '#/components/schemas/GbrQosFlowInformation'</w:t>
      </w:r>
    </w:p>
    <w:p w14:paraId="32EA086E" w14:textId="77777777" w:rsidR="0086296D" w:rsidRPr="002E5CBA" w:rsidRDefault="0086296D" w:rsidP="0086296D">
      <w:pPr>
        <w:pStyle w:val="PL"/>
        <w:rPr>
          <w:lang w:val="en-US"/>
        </w:rPr>
      </w:pPr>
      <w:r w:rsidRPr="002E5CBA">
        <w:rPr>
          <w:lang w:val="en-US"/>
        </w:rPr>
        <w:t xml:space="preserve">        rqa:</w:t>
      </w:r>
    </w:p>
    <w:p w14:paraId="32EA086F" w14:textId="2D511FBA" w:rsidR="0086296D" w:rsidRDefault="0086296D" w:rsidP="0086296D">
      <w:pPr>
        <w:pStyle w:val="PL"/>
        <w:rPr>
          <w:lang w:val="en-US"/>
        </w:rPr>
      </w:pPr>
      <w:r w:rsidRPr="002E5CBA">
        <w:rPr>
          <w:lang w:val="en-US"/>
        </w:rPr>
        <w:t xml:space="preserve">          $ref: 'TS29571_CommonData.yaml#/components/schemas/ReflectiveQo</w:t>
      </w:r>
      <w:r w:rsidR="002326EA">
        <w:rPr>
          <w:lang w:val="en-US"/>
        </w:rPr>
        <w:t>S</w:t>
      </w:r>
      <w:r w:rsidRPr="002E5CBA">
        <w:rPr>
          <w:lang w:val="en-US"/>
        </w:rPr>
        <w:t>Attribute'</w:t>
      </w:r>
    </w:p>
    <w:p w14:paraId="3EED20C9" w14:textId="77777777" w:rsidR="00A80640" w:rsidRPr="002E5CBA" w:rsidRDefault="00A80640" w:rsidP="00A80640">
      <w:pPr>
        <w:pStyle w:val="PL"/>
        <w:rPr>
          <w:lang w:val="en-US"/>
        </w:rPr>
      </w:pPr>
      <w:r w:rsidRPr="002E5CBA">
        <w:rPr>
          <w:lang w:val="en-US"/>
        </w:rPr>
        <w:t xml:space="preserve">        </w:t>
      </w:r>
      <w:r>
        <w:rPr>
          <w:lang w:val="en-US"/>
        </w:rPr>
        <w:t>additionalQosFlowInfo</w:t>
      </w:r>
      <w:r w:rsidRPr="002E5CBA">
        <w:rPr>
          <w:lang w:val="en-US"/>
        </w:rPr>
        <w:t>:</w:t>
      </w:r>
    </w:p>
    <w:p w14:paraId="1C3AFC0A" w14:textId="7D41786B" w:rsidR="00A80640" w:rsidRDefault="00A80640" w:rsidP="0086296D">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2EA0870" w14:textId="77777777" w:rsidR="00B357AA" w:rsidRPr="002E5CBA" w:rsidRDefault="00B357AA" w:rsidP="00B357AA">
      <w:pPr>
        <w:pStyle w:val="PL"/>
        <w:rPr>
          <w:lang w:val="en-US"/>
        </w:rPr>
      </w:pPr>
      <w:r w:rsidRPr="002E5CBA">
        <w:rPr>
          <w:lang w:val="en-US"/>
        </w:rPr>
        <w:t xml:space="preserve">      required:</w:t>
      </w:r>
    </w:p>
    <w:p w14:paraId="32EA0871" w14:textId="77777777" w:rsidR="00B357AA" w:rsidRPr="002E5CBA" w:rsidRDefault="00B357AA" w:rsidP="0086296D">
      <w:pPr>
        <w:pStyle w:val="PL"/>
        <w:rPr>
          <w:lang w:val="en-US"/>
        </w:rPr>
      </w:pPr>
      <w:r w:rsidRPr="002E5CBA">
        <w:rPr>
          <w:lang w:val="en-US"/>
        </w:rPr>
        <w:t xml:space="preserve">        - </w:t>
      </w:r>
      <w:r>
        <w:rPr>
          <w:lang w:val="en-US"/>
        </w:rPr>
        <w:t>5qi</w:t>
      </w:r>
    </w:p>
    <w:p w14:paraId="32EA0872" w14:textId="0FF82D32" w:rsidR="0086296D" w:rsidRPr="002E5CBA" w:rsidRDefault="0086296D" w:rsidP="0086296D">
      <w:pPr>
        <w:pStyle w:val="PL"/>
        <w:rPr>
          <w:lang w:val="en-US"/>
        </w:rPr>
      </w:pPr>
    </w:p>
    <w:p w14:paraId="32EA0873" w14:textId="77777777" w:rsidR="0086296D" w:rsidRPr="002E5CBA" w:rsidRDefault="0086296D" w:rsidP="0086296D">
      <w:pPr>
        <w:pStyle w:val="PL"/>
        <w:rPr>
          <w:lang w:val="en-US"/>
        </w:rPr>
      </w:pPr>
      <w:r w:rsidRPr="002E5CBA">
        <w:rPr>
          <w:lang w:val="en-US"/>
        </w:rPr>
        <w:t xml:space="preserve">    GbrQosFlowInformation:</w:t>
      </w:r>
    </w:p>
    <w:p w14:paraId="32EA0874" w14:textId="77777777" w:rsidR="0086296D" w:rsidRPr="002E5CBA" w:rsidRDefault="0086296D" w:rsidP="0086296D">
      <w:pPr>
        <w:pStyle w:val="PL"/>
        <w:rPr>
          <w:lang w:val="en-US"/>
        </w:rPr>
      </w:pPr>
      <w:r w:rsidRPr="002E5CBA">
        <w:rPr>
          <w:lang w:val="en-US"/>
        </w:rPr>
        <w:t xml:space="preserve">      type: object</w:t>
      </w:r>
    </w:p>
    <w:p w14:paraId="32EA0875" w14:textId="77777777" w:rsidR="0086296D" w:rsidRPr="002E5CBA" w:rsidRDefault="0086296D" w:rsidP="0086296D">
      <w:pPr>
        <w:pStyle w:val="PL"/>
        <w:rPr>
          <w:lang w:val="en-US"/>
        </w:rPr>
      </w:pPr>
      <w:r w:rsidRPr="002E5CBA">
        <w:rPr>
          <w:lang w:val="en-US"/>
        </w:rPr>
        <w:t xml:space="preserve">      properties:</w:t>
      </w:r>
    </w:p>
    <w:p w14:paraId="32EA0876" w14:textId="77777777" w:rsidR="0086296D" w:rsidRPr="002E5CBA" w:rsidRDefault="0086296D" w:rsidP="0086296D">
      <w:pPr>
        <w:pStyle w:val="PL"/>
        <w:rPr>
          <w:lang w:val="en-US"/>
        </w:rPr>
      </w:pPr>
      <w:r w:rsidRPr="002E5CBA">
        <w:rPr>
          <w:lang w:val="en-US"/>
        </w:rPr>
        <w:t xml:space="preserve">        maxFbrDl:</w:t>
      </w:r>
    </w:p>
    <w:p w14:paraId="32EA0877"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8" w14:textId="77777777" w:rsidR="0086296D" w:rsidRPr="002E5CBA" w:rsidRDefault="0086296D" w:rsidP="0086296D">
      <w:pPr>
        <w:pStyle w:val="PL"/>
        <w:rPr>
          <w:lang w:val="en-US"/>
        </w:rPr>
      </w:pPr>
      <w:r w:rsidRPr="002E5CBA">
        <w:rPr>
          <w:lang w:val="en-US"/>
        </w:rPr>
        <w:t xml:space="preserve">        maxFbrUl:</w:t>
      </w:r>
    </w:p>
    <w:p w14:paraId="32EA0879"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A" w14:textId="77777777" w:rsidR="0086296D" w:rsidRPr="002E5CBA" w:rsidRDefault="0086296D" w:rsidP="0086296D">
      <w:pPr>
        <w:pStyle w:val="PL"/>
        <w:rPr>
          <w:lang w:val="en-US"/>
        </w:rPr>
      </w:pPr>
      <w:r w:rsidRPr="002E5CBA">
        <w:rPr>
          <w:lang w:val="en-US"/>
        </w:rPr>
        <w:t xml:space="preserve">        guaFbrDl:</w:t>
      </w:r>
    </w:p>
    <w:p w14:paraId="32EA087B"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C" w14:textId="77777777" w:rsidR="0086296D" w:rsidRPr="002E5CBA" w:rsidRDefault="0086296D" w:rsidP="0086296D">
      <w:pPr>
        <w:pStyle w:val="PL"/>
        <w:rPr>
          <w:lang w:val="en-US"/>
        </w:rPr>
      </w:pPr>
      <w:r w:rsidRPr="002E5CBA">
        <w:rPr>
          <w:lang w:val="en-US"/>
        </w:rPr>
        <w:t xml:space="preserve">        guaFbrUl:</w:t>
      </w:r>
    </w:p>
    <w:p w14:paraId="32EA087D"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E" w14:textId="77777777" w:rsidR="0086296D" w:rsidRPr="002E5CBA" w:rsidRDefault="0086296D" w:rsidP="0086296D">
      <w:pPr>
        <w:pStyle w:val="PL"/>
        <w:rPr>
          <w:lang w:val="en-US"/>
        </w:rPr>
      </w:pPr>
      <w:r w:rsidRPr="002E5CBA">
        <w:rPr>
          <w:lang w:val="en-US"/>
        </w:rPr>
        <w:t xml:space="preserve">        notifControl:</w:t>
      </w:r>
    </w:p>
    <w:p w14:paraId="32EA087F" w14:textId="77777777" w:rsidR="0086296D" w:rsidRPr="002E5CBA" w:rsidRDefault="0086296D" w:rsidP="0086296D">
      <w:pPr>
        <w:pStyle w:val="PL"/>
        <w:rPr>
          <w:lang w:val="en-US"/>
        </w:rPr>
      </w:pPr>
      <w:r w:rsidRPr="002E5CBA">
        <w:rPr>
          <w:lang w:val="en-US"/>
        </w:rPr>
        <w:t xml:space="preserve">          $ref: 'TS29571_CommonData.yaml#/components/schemas/NotificationControl'</w:t>
      </w:r>
    </w:p>
    <w:p w14:paraId="32EA0880" w14:textId="77777777" w:rsidR="0086296D" w:rsidRPr="002E5CBA" w:rsidRDefault="0086296D" w:rsidP="0086296D">
      <w:pPr>
        <w:pStyle w:val="PL"/>
        <w:rPr>
          <w:lang w:val="en-US"/>
        </w:rPr>
      </w:pPr>
      <w:r w:rsidRPr="002E5CBA">
        <w:rPr>
          <w:lang w:val="en-US"/>
        </w:rPr>
        <w:t xml:space="preserve">        maxPacketLossRateDl:</w:t>
      </w:r>
    </w:p>
    <w:p w14:paraId="32EA0881"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2" w14:textId="77777777" w:rsidR="0086296D" w:rsidRPr="002E5CBA" w:rsidRDefault="0086296D" w:rsidP="0086296D">
      <w:pPr>
        <w:pStyle w:val="PL"/>
        <w:rPr>
          <w:lang w:val="en-US"/>
        </w:rPr>
      </w:pPr>
      <w:r w:rsidRPr="002E5CBA">
        <w:rPr>
          <w:lang w:val="en-US"/>
        </w:rPr>
        <w:t xml:space="preserve">        maxPacketLossRateUl:</w:t>
      </w:r>
    </w:p>
    <w:p w14:paraId="32EA0883"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4" w14:textId="77777777" w:rsidR="0086296D" w:rsidRPr="002E5CBA" w:rsidRDefault="0086296D" w:rsidP="0086296D">
      <w:pPr>
        <w:pStyle w:val="PL"/>
        <w:rPr>
          <w:lang w:val="en-US"/>
        </w:rPr>
      </w:pPr>
      <w:r w:rsidRPr="002E5CBA">
        <w:rPr>
          <w:lang w:val="en-US"/>
        </w:rPr>
        <w:t xml:space="preserve">      required:</w:t>
      </w:r>
    </w:p>
    <w:p w14:paraId="32EA0885" w14:textId="77777777" w:rsidR="0086296D" w:rsidRPr="002E5CBA" w:rsidRDefault="0086296D" w:rsidP="0086296D">
      <w:pPr>
        <w:pStyle w:val="PL"/>
        <w:rPr>
          <w:lang w:val="en-US"/>
        </w:rPr>
      </w:pPr>
      <w:r w:rsidRPr="002E5CBA">
        <w:rPr>
          <w:lang w:val="en-US"/>
        </w:rPr>
        <w:t xml:space="preserve">        - maxFbrDl</w:t>
      </w:r>
    </w:p>
    <w:p w14:paraId="32EA0886" w14:textId="77777777" w:rsidR="0086296D" w:rsidRPr="002E5CBA" w:rsidRDefault="0086296D" w:rsidP="0086296D">
      <w:pPr>
        <w:pStyle w:val="PL"/>
        <w:rPr>
          <w:lang w:val="en-US"/>
        </w:rPr>
      </w:pPr>
      <w:r w:rsidRPr="002E5CBA">
        <w:rPr>
          <w:lang w:val="en-US"/>
        </w:rPr>
        <w:t xml:space="preserve">        - maxFbrUl</w:t>
      </w:r>
    </w:p>
    <w:p w14:paraId="32EA0887" w14:textId="77777777" w:rsidR="0086296D" w:rsidRPr="002E5CBA" w:rsidRDefault="0086296D" w:rsidP="0086296D">
      <w:pPr>
        <w:pStyle w:val="PL"/>
        <w:rPr>
          <w:lang w:val="en-US"/>
        </w:rPr>
      </w:pPr>
      <w:r w:rsidRPr="002E5CBA">
        <w:rPr>
          <w:lang w:val="en-US"/>
        </w:rPr>
        <w:t xml:space="preserve">        - guaFbrDl</w:t>
      </w:r>
    </w:p>
    <w:p w14:paraId="32EA0888" w14:textId="77777777" w:rsidR="0086296D" w:rsidRPr="002E5CBA" w:rsidRDefault="0086296D" w:rsidP="0086296D">
      <w:pPr>
        <w:pStyle w:val="PL"/>
        <w:rPr>
          <w:lang w:val="en-US"/>
        </w:rPr>
      </w:pPr>
      <w:r w:rsidRPr="002E5CBA">
        <w:rPr>
          <w:lang w:val="en-US"/>
        </w:rPr>
        <w:t xml:space="preserve">        - guaFbrUl</w:t>
      </w:r>
    </w:p>
    <w:p w14:paraId="32EA0889" w14:textId="3EEA9607" w:rsidR="0086296D" w:rsidRPr="002E5CBA" w:rsidRDefault="0086296D" w:rsidP="0086296D">
      <w:pPr>
        <w:pStyle w:val="PL"/>
        <w:rPr>
          <w:lang w:val="en-US"/>
        </w:rPr>
      </w:pPr>
    </w:p>
    <w:p w14:paraId="32EA088A" w14:textId="77777777" w:rsidR="0086296D" w:rsidRPr="002E5CBA" w:rsidRDefault="0086296D" w:rsidP="0086296D">
      <w:pPr>
        <w:pStyle w:val="PL"/>
        <w:rPr>
          <w:lang w:val="en-US"/>
        </w:rPr>
      </w:pPr>
      <w:r w:rsidRPr="002E5CBA">
        <w:rPr>
          <w:lang w:val="en-US"/>
        </w:rPr>
        <w:t xml:space="preserve">    QosFlowNotifyItem:</w:t>
      </w:r>
    </w:p>
    <w:p w14:paraId="32EA088B" w14:textId="77777777" w:rsidR="0086296D" w:rsidRPr="002E5CBA" w:rsidRDefault="0086296D" w:rsidP="0086296D">
      <w:pPr>
        <w:pStyle w:val="PL"/>
        <w:rPr>
          <w:lang w:val="en-US"/>
        </w:rPr>
      </w:pPr>
      <w:r w:rsidRPr="002E5CBA">
        <w:rPr>
          <w:lang w:val="en-US"/>
        </w:rPr>
        <w:t xml:space="preserve">      type: object</w:t>
      </w:r>
    </w:p>
    <w:p w14:paraId="32EA088C" w14:textId="77777777" w:rsidR="0086296D" w:rsidRPr="002E5CBA" w:rsidRDefault="0086296D" w:rsidP="0086296D">
      <w:pPr>
        <w:pStyle w:val="PL"/>
        <w:rPr>
          <w:lang w:val="en-US"/>
        </w:rPr>
      </w:pPr>
      <w:r w:rsidRPr="002E5CBA">
        <w:rPr>
          <w:lang w:val="en-US"/>
        </w:rPr>
        <w:t xml:space="preserve">      properties:</w:t>
      </w:r>
    </w:p>
    <w:p w14:paraId="32EA088D" w14:textId="77777777" w:rsidR="0086296D" w:rsidRPr="002E5CBA" w:rsidRDefault="0086296D" w:rsidP="0086296D">
      <w:pPr>
        <w:pStyle w:val="PL"/>
        <w:rPr>
          <w:lang w:val="en-US"/>
        </w:rPr>
      </w:pPr>
      <w:r w:rsidRPr="002E5CBA">
        <w:rPr>
          <w:lang w:val="en-US"/>
        </w:rPr>
        <w:t xml:space="preserve">        qfi:</w:t>
      </w:r>
    </w:p>
    <w:p w14:paraId="32EA088E" w14:textId="77777777" w:rsidR="0086296D" w:rsidRPr="002E5CBA" w:rsidRDefault="0086296D" w:rsidP="0086296D">
      <w:pPr>
        <w:pStyle w:val="PL"/>
        <w:rPr>
          <w:lang w:val="en-US"/>
        </w:rPr>
      </w:pPr>
      <w:r w:rsidRPr="002E5CBA">
        <w:rPr>
          <w:lang w:val="en-US"/>
        </w:rPr>
        <w:t xml:space="preserve">          $ref: 'TS29571_CommonData.yaml#/components/schemas/Qfi'</w:t>
      </w:r>
    </w:p>
    <w:p w14:paraId="32EA088F" w14:textId="77777777" w:rsidR="0086296D" w:rsidRPr="002E5CBA" w:rsidRDefault="0086296D" w:rsidP="0086296D">
      <w:pPr>
        <w:pStyle w:val="PL"/>
        <w:rPr>
          <w:lang w:val="en-US"/>
        </w:rPr>
      </w:pPr>
      <w:r w:rsidRPr="002E5CBA">
        <w:rPr>
          <w:lang w:val="en-US"/>
        </w:rPr>
        <w:t xml:space="preserve">        notificationCause:</w:t>
      </w:r>
    </w:p>
    <w:p w14:paraId="32EA0890" w14:textId="77777777" w:rsidR="0086296D" w:rsidRPr="002E5CBA" w:rsidRDefault="0086296D" w:rsidP="0086296D">
      <w:pPr>
        <w:pStyle w:val="PL"/>
        <w:rPr>
          <w:lang w:val="en-US"/>
        </w:rPr>
      </w:pPr>
      <w:r w:rsidRPr="002E5CBA">
        <w:rPr>
          <w:lang w:val="en-US"/>
        </w:rPr>
        <w:t xml:space="preserve">          $ref: '#/components/schemas/NotificationCause'</w:t>
      </w:r>
    </w:p>
    <w:p w14:paraId="32EA0891" w14:textId="77777777" w:rsidR="0086296D" w:rsidRPr="002E5CBA" w:rsidRDefault="0086296D" w:rsidP="0086296D">
      <w:pPr>
        <w:pStyle w:val="PL"/>
        <w:rPr>
          <w:lang w:val="en-US"/>
        </w:rPr>
      </w:pPr>
      <w:r w:rsidRPr="002E5CBA">
        <w:rPr>
          <w:lang w:val="en-US"/>
        </w:rPr>
        <w:t xml:space="preserve">      required:</w:t>
      </w:r>
    </w:p>
    <w:p w14:paraId="32EA0892" w14:textId="77777777" w:rsidR="0086296D" w:rsidRPr="002E5CBA" w:rsidRDefault="0086296D" w:rsidP="0086296D">
      <w:pPr>
        <w:pStyle w:val="PL"/>
        <w:rPr>
          <w:lang w:val="en-US"/>
        </w:rPr>
      </w:pPr>
      <w:r w:rsidRPr="002E5CBA">
        <w:rPr>
          <w:lang w:val="en-US"/>
        </w:rPr>
        <w:t xml:space="preserve">        - qfi</w:t>
      </w:r>
    </w:p>
    <w:p w14:paraId="32EA0893" w14:textId="77777777" w:rsidR="0086296D" w:rsidRPr="002E5CBA" w:rsidRDefault="0086296D" w:rsidP="0086296D">
      <w:pPr>
        <w:pStyle w:val="PL"/>
        <w:rPr>
          <w:lang w:val="en-US"/>
        </w:rPr>
      </w:pPr>
      <w:r w:rsidRPr="002E5CBA">
        <w:rPr>
          <w:lang w:val="en-US"/>
        </w:rPr>
        <w:t xml:space="preserve">        - notificationCause</w:t>
      </w:r>
    </w:p>
    <w:p w14:paraId="32EA0894" w14:textId="488A7398" w:rsidR="0086296D" w:rsidRPr="002E5CBA" w:rsidRDefault="0086296D" w:rsidP="0086296D">
      <w:pPr>
        <w:pStyle w:val="PL"/>
        <w:rPr>
          <w:lang w:val="en-US"/>
        </w:rPr>
      </w:pPr>
    </w:p>
    <w:p w14:paraId="32EA0895" w14:textId="02815B06" w:rsidR="0086296D" w:rsidRPr="002E5CBA" w:rsidRDefault="0086296D" w:rsidP="0086296D">
      <w:pPr>
        <w:pStyle w:val="PL"/>
        <w:rPr>
          <w:lang w:val="en-US"/>
        </w:rPr>
      </w:pPr>
    </w:p>
    <w:p w14:paraId="32EA0896" w14:textId="77777777" w:rsidR="0086296D" w:rsidRPr="002E5CBA" w:rsidRDefault="0086296D" w:rsidP="0086296D">
      <w:pPr>
        <w:pStyle w:val="PL"/>
        <w:rPr>
          <w:lang w:val="en-US"/>
        </w:rPr>
      </w:pPr>
      <w:r>
        <w:rPr>
          <w:lang w:val="en-US"/>
        </w:rPr>
        <w:t xml:space="preserve">    SmContextRetrieve</w:t>
      </w:r>
      <w:r w:rsidRPr="002E5CBA">
        <w:rPr>
          <w:lang w:val="en-US"/>
        </w:rPr>
        <w:t>Data:</w:t>
      </w:r>
    </w:p>
    <w:p w14:paraId="32EA0897" w14:textId="77777777" w:rsidR="0086296D" w:rsidRPr="002E5CBA" w:rsidRDefault="0086296D" w:rsidP="0086296D">
      <w:pPr>
        <w:pStyle w:val="PL"/>
        <w:rPr>
          <w:lang w:val="en-US"/>
        </w:rPr>
      </w:pPr>
      <w:r w:rsidRPr="002E5CBA">
        <w:rPr>
          <w:lang w:val="en-US"/>
        </w:rPr>
        <w:t xml:space="preserve">      type: object</w:t>
      </w:r>
    </w:p>
    <w:p w14:paraId="32EA0898" w14:textId="77777777" w:rsidR="0086296D" w:rsidRPr="002E5CBA" w:rsidRDefault="0086296D" w:rsidP="0086296D">
      <w:pPr>
        <w:pStyle w:val="PL"/>
        <w:rPr>
          <w:lang w:val="en-US"/>
        </w:rPr>
      </w:pPr>
      <w:r w:rsidRPr="002E5CBA">
        <w:rPr>
          <w:lang w:val="en-US"/>
        </w:rPr>
        <w:t xml:space="preserve">      properties:</w:t>
      </w:r>
    </w:p>
    <w:p w14:paraId="32EA0899" w14:textId="77777777" w:rsidR="0086296D" w:rsidRPr="002E5CBA" w:rsidRDefault="0086296D" w:rsidP="0086296D">
      <w:pPr>
        <w:pStyle w:val="PL"/>
        <w:rPr>
          <w:lang w:val="en-US"/>
        </w:rPr>
      </w:pPr>
      <w:r w:rsidRPr="002E5CBA">
        <w:rPr>
          <w:lang w:val="en-US"/>
        </w:rPr>
        <w:t xml:space="preserve">        </w:t>
      </w:r>
      <w:r>
        <w:rPr>
          <w:lang w:val="en-US"/>
        </w:rPr>
        <w:t>targetMmeCap</w:t>
      </w:r>
      <w:r w:rsidRPr="002E5CBA">
        <w:rPr>
          <w:lang w:val="en-US"/>
        </w:rPr>
        <w:t>:</w:t>
      </w:r>
    </w:p>
    <w:p w14:paraId="32EA089A" w14:textId="77777777" w:rsidR="0086296D" w:rsidRPr="002E5CBA" w:rsidRDefault="0086296D" w:rsidP="0086296D">
      <w:pPr>
        <w:pStyle w:val="PL"/>
        <w:rPr>
          <w:lang w:val="en-US"/>
        </w:rPr>
      </w:pPr>
      <w:r w:rsidRPr="002E5CBA">
        <w:rPr>
          <w:lang w:val="en-US"/>
        </w:rPr>
        <w:t xml:space="preserve">          $ref: '#/components/schemas/</w:t>
      </w:r>
      <w:r>
        <w:rPr>
          <w:lang w:val="en-US"/>
        </w:rPr>
        <w:t>MmeCapabilities</w:t>
      </w:r>
      <w:r w:rsidRPr="002E5CBA">
        <w:rPr>
          <w:lang w:val="en-US"/>
        </w:rPr>
        <w:t>'</w:t>
      </w:r>
    </w:p>
    <w:p w14:paraId="32EA089B" w14:textId="77777777" w:rsidR="0086296D" w:rsidRDefault="0086296D" w:rsidP="0086296D">
      <w:pPr>
        <w:pStyle w:val="PL"/>
        <w:rPr>
          <w:lang w:val="en-US"/>
        </w:rPr>
      </w:pPr>
    </w:p>
    <w:p w14:paraId="32EA089C" w14:textId="77777777" w:rsidR="0086296D" w:rsidRPr="002E5CBA" w:rsidRDefault="0086296D" w:rsidP="0086296D">
      <w:pPr>
        <w:pStyle w:val="PL"/>
        <w:rPr>
          <w:lang w:val="en-US"/>
        </w:rPr>
      </w:pPr>
      <w:r w:rsidRPr="002E5CBA">
        <w:rPr>
          <w:lang w:val="en-US"/>
        </w:rPr>
        <w:t xml:space="preserve">    SmContext</w:t>
      </w:r>
      <w:r>
        <w:rPr>
          <w:lang w:val="en-US"/>
        </w:rPr>
        <w:t>Retrieved</w:t>
      </w:r>
      <w:r w:rsidRPr="002E5CBA">
        <w:rPr>
          <w:lang w:val="en-US"/>
        </w:rPr>
        <w:t>Data:</w:t>
      </w:r>
    </w:p>
    <w:p w14:paraId="32EA089D" w14:textId="77777777" w:rsidR="0086296D" w:rsidRPr="002E5CBA" w:rsidRDefault="0086296D" w:rsidP="0086296D">
      <w:pPr>
        <w:pStyle w:val="PL"/>
        <w:rPr>
          <w:lang w:val="en-US"/>
        </w:rPr>
      </w:pPr>
      <w:r w:rsidRPr="002E5CBA">
        <w:rPr>
          <w:lang w:val="en-US"/>
        </w:rPr>
        <w:lastRenderedPageBreak/>
        <w:t xml:space="preserve">      type: object</w:t>
      </w:r>
    </w:p>
    <w:p w14:paraId="32EA089E" w14:textId="77777777" w:rsidR="0086296D" w:rsidRPr="002E5CBA" w:rsidRDefault="0086296D" w:rsidP="0086296D">
      <w:pPr>
        <w:pStyle w:val="PL"/>
        <w:rPr>
          <w:lang w:val="en-US"/>
        </w:rPr>
      </w:pPr>
      <w:r w:rsidRPr="002E5CBA">
        <w:rPr>
          <w:lang w:val="en-US"/>
        </w:rPr>
        <w:t xml:space="preserve">      properties:</w:t>
      </w:r>
    </w:p>
    <w:p w14:paraId="32EA089F" w14:textId="77777777" w:rsidR="0086296D" w:rsidRPr="002E5CBA" w:rsidRDefault="0086296D" w:rsidP="0086296D">
      <w:pPr>
        <w:pStyle w:val="PL"/>
        <w:rPr>
          <w:lang w:val="en-US"/>
        </w:rPr>
      </w:pPr>
      <w:r w:rsidRPr="002E5CBA">
        <w:rPr>
          <w:lang w:val="en-US"/>
        </w:rPr>
        <w:t xml:space="preserve">        ueEpsPdnConnection:</w:t>
      </w:r>
    </w:p>
    <w:p w14:paraId="32EA08A0" w14:textId="77777777" w:rsidR="0086296D" w:rsidRPr="002E5CBA" w:rsidRDefault="0086296D" w:rsidP="0086296D">
      <w:pPr>
        <w:pStyle w:val="PL"/>
        <w:rPr>
          <w:lang w:val="en-US"/>
        </w:rPr>
      </w:pPr>
      <w:r w:rsidRPr="002E5CBA">
        <w:rPr>
          <w:lang w:val="en-US"/>
        </w:rPr>
        <w:t xml:space="preserve">          $ref: '#/components/schemas/EpsPdnCnxContainer'</w:t>
      </w:r>
    </w:p>
    <w:p w14:paraId="32EA08A1" w14:textId="77777777" w:rsidR="0086296D" w:rsidRPr="002E5CBA" w:rsidRDefault="0086296D" w:rsidP="0086296D">
      <w:pPr>
        <w:pStyle w:val="PL"/>
        <w:rPr>
          <w:lang w:val="en-US"/>
        </w:rPr>
      </w:pPr>
      <w:r w:rsidRPr="002E5CBA">
        <w:rPr>
          <w:lang w:val="en-US"/>
        </w:rPr>
        <w:t xml:space="preserve">      required:</w:t>
      </w:r>
    </w:p>
    <w:p w14:paraId="32EA08A2" w14:textId="77777777" w:rsidR="0086296D" w:rsidRPr="002E5CBA" w:rsidRDefault="0086296D" w:rsidP="0086296D">
      <w:pPr>
        <w:pStyle w:val="PL"/>
        <w:rPr>
          <w:lang w:val="en-US"/>
        </w:rPr>
      </w:pPr>
      <w:r w:rsidRPr="002E5CBA">
        <w:rPr>
          <w:lang w:val="en-US"/>
        </w:rPr>
        <w:t xml:space="preserve">        - ueEpsPdnConnection</w:t>
      </w:r>
    </w:p>
    <w:p w14:paraId="32EA08A3" w14:textId="378DAFA0" w:rsidR="0086296D" w:rsidRPr="002E5CBA" w:rsidRDefault="0086296D" w:rsidP="0086296D">
      <w:pPr>
        <w:pStyle w:val="PL"/>
        <w:rPr>
          <w:lang w:val="en-US"/>
        </w:rPr>
      </w:pPr>
    </w:p>
    <w:p w14:paraId="32EA08A4" w14:textId="77777777" w:rsidR="0086296D" w:rsidRPr="002E5CBA" w:rsidRDefault="0086296D" w:rsidP="0086296D">
      <w:pPr>
        <w:pStyle w:val="PL"/>
        <w:rPr>
          <w:lang w:val="en-US"/>
        </w:rPr>
      </w:pPr>
      <w:r w:rsidRPr="002E5CBA">
        <w:rPr>
          <w:lang w:val="en-US"/>
        </w:rPr>
        <w:t xml:space="preserve">    </w:t>
      </w:r>
      <w:r>
        <w:rPr>
          <w:lang w:val="en-US"/>
        </w:rPr>
        <w:t>MmeCapabilities</w:t>
      </w:r>
      <w:r w:rsidRPr="002E5CBA">
        <w:rPr>
          <w:lang w:val="en-US"/>
        </w:rPr>
        <w:t>:</w:t>
      </w:r>
    </w:p>
    <w:p w14:paraId="32EA08A5" w14:textId="77777777" w:rsidR="0086296D" w:rsidRPr="002E5CBA" w:rsidRDefault="0086296D" w:rsidP="0086296D">
      <w:pPr>
        <w:pStyle w:val="PL"/>
        <w:rPr>
          <w:lang w:val="en-US"/>
        </w:rPr>
      </w:pPr>
      <w:r w:rsidRPr="002E5CBA">
        <w:rPr>
          <w:lang w:val="en-US"/>
        </w:rPr>
        <w:t xml:space="preserve">      type: object</w:t>
      </w:r>
    </w:p>
    <w:p w14:paraId="32EA08A6" w14:textId="77777777" w:rsidR="0086296D" w:rsidRPr="002E5CBA" w:rsidRDefault="0086296D" w:rsidP="0086296D">
      <w:pPr>
        <w:pStyle w:val="PL"/>
        <w:rPr>
          <w:lang w:val="en-US"/>
        </w:rPr>
      </w:pPr>
      <w:r w:rsidRPr="002E5CBA">
        <w:rPr>
          <w:lang w:val="en-US"/>
        </w:rPr>
        <w:t xml:space="preserve">      properties:</w:t>
      </w:r>
    </w:p>
    <w:p w14:paraId="32EA08A7" w14:textId="77777777" w:rsidR="0086296D" w:rsidRPr="002E5CBA" w:rsidRDefault="0086296D" w:rsidP="0086296D">
      <w:pPr>
        <w:pStyle w:val="PL"/>
        <w:rPr>
          <w:lang w:val="en-US"/>
        </w:rPr>
      </w:pPr>
      <w:r w:rsidRPr="002E5CBA">
        <w:rPr>
          <w:lang w:val="en-US"/>
        </w:rPr>
        <w:t xml:space="preserve">        </w:t>
      </w:r>
      <w:r>
        <w:rPr>
          <w:lang w:val="en-US"/>
        </w:rPr>
        <w:t>nonIpSupported</w:t>
      </w:r>
      <w:r w:rsidRPr="002E5CBA">
        <w:rPr>
          <w:lang w:val="en-US"/>
        </w:rPr>
        <w:t>:</w:t>
      </w:r>
    </w:p>
    <w:p w14:paraId="32EA08A8" w14:textId="77777777" w:rsidR="0086296D" w:rsidRDefault="0086296D" w:rsidP="0086296D">
      <w:pPr>
        <w:pStyle w:val="PL"/>
        <w:rPr>
          <w:lang w:val="en-US"/>
        </w:rPr>
      </w:pPr>
      <w:r w:rsidRPr="002E5CBA">
        <w:rPr>
          <w:lang w:val="en-US"/>
        </w:rPr>
        <w:t xml:space="preserve">          </w:t>
      </w:r>
      <w:r>
        <w:rPr>
          <w:lang w:val="en-US"/>
        </w:rPr>
        <w:t>type: boolean</w:t>
      </w:r>
    </w:p>
    <w:p w14:paraId="32EA08A9" w14:textId="77777777" w:rsidR="0086296D" w:rsidRDefault="0086296D" w:rsidP="0086296D">
      <w:pPr>
        <w:pStyle w:val="PL"/>
        <w:rPr>
          <w:lang w:val="en-US"/>
        </w:rPr>
      </w:pPr>
      <w:r w:rsidRPr="002E5CBA">
        <w:rPr>
          <w:lang w:val="en-US"/>
        </w:rPr>
        <w:t xml:space="preserve">          </w:t>
      </w:r>
      <w:r>
        <w:rPr>
          <w:lang w:val="en-US"/>
        </w:rPr>
        <w:t>default: false</w:t>
      </w:r>
    </w:p>
    <w:p w14:paraId="32EA08AA" w14:textId="77777777" w:rsidR="0086296D" w:rsidRDefault="0086296D" w:rsidP="0086296D">
      <w:pPr>
        <w:pStyle w:val="PL"/>
        <w:rPr>
          <w:lang w:val="en-US"/>
        </w:rPr>
      </w:pPr>
    </w:p>
    <w:p w14:paraId="32EA08AB" w14:textId="77777777" w:rsidR="0086296D" w:rsidRPr="002E5CBA" w:rsidRDefault="0086296D" w:rsidP="0086296D">
      <w:pPr>
        <w:pStyle w:val="PL"/>
        <w:rPr>
          <w:lang w:val="en-US"/>
        </w:rPr>
      </w:pPr>
      <w:r w:rsidRPr="002E5CBA">
        <w:rPr>
          <w:lang w:val="en-US"/>
        </w:rPr>
        <w:t xml:space="preserve">    TunnelInfo:</w:t>
      </w:r>
    </w:p>
    <w:p w14:paraId="32EA08AC" w14:textId="77777777" w:rsidR="0086296D" w:rsidRPr="002E5CBA" w:rsidRDefault="0086296D" w:rsidP="0086296D">
      <w:pPr>
        <w:pStyle w:val="PL"/>
        <w:rPr>
          <w:lang w:val="en-US"/>
        </w:rPr>
      </w:pPr>
      <w:r w:rsidRPr="002E5CBA">
        <w:rPr>
          <w:lang w:val="en-US"/>
        </w:rPr>
        <w:t xml:space="preserve">      type: object</w:t>
      </w:r>
    </w:p>
    <w:p w14:paraId="32EA08AD" w14:textId="77777777" w:rsidR="0086296D" w:rsidRPr="002E5CBA" w:rsidRDefault="0086296D" w:rsidP="0086296D">
      <w:pPr>
        <w:pStyle w:val="PL"/>
        <w:rPr>
          <w:lang w:val="en-US"/>
        </w:rPr>
      </w:pPr>
      <w:r w:rsidRPr="002E5CBA">
        <w:rPr>
          <w:lang w:val="en-US"/>
        </w:rPr>
        <w:t xml:space="preserve">      properties:</w:t>
      </w:r>
    </w:p>
    <w:p w14:paraId="32EA08AE" w14:textId="77777777" w:rsidR="0086296D" w:rsidRPr="002E5CBA" w:rsidRDefault="0086296D" w:rsidP="0086296D">
      <w:pPr>
        <w:pStyle w:val="PL"/>
        <w:rPr>
          <w:lang w:val="en-US"/>
        </w:rPr>
      </w:pPr>
      <w:r w:rsidRPr="002E5CBA">
        <w:rPr>
          <w:lang w:val="en-US"/>
        </w:rPr>
        <w:t xml:space="preserve">        ipv4Addr:</w:t>
      </w:r>
    </w:p>
    <w:p w14:paraId="32EA08AF"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8B0" w14:textId="77777777" w:rsidR="0086296D" w:rsidRPr="002E5CBA" w:rsidRDefault="00DE7D78" w:rsidP="0086296D">
      <w:pPr>
        <w:pStyle w:val="PL"/>
        <w:rPr>
          <w:lang w:val="en-US"/>
        </w:rPr>
      </w:pPr>
      <w:r>
        <w:rPr>
          <w:lang w:val="en-US"/>
        </w:rPr>
        <w:t xml:space="preserve">        i</w:t>
      </w:r>
      <w:r w:rsidR="0086296D" w:rsidRPr="002E5CBA">
        <w:rPr>
          <w:lang w:val="en-US"/>
        </w:rPr>
        <w:t>pv6Addr:</w:t>
      </w:r>
    </w:p>
    <w:p w14:paraId="32EA08B1" w14:textId="77777777" w:rsidR="0086296D" w:rsidRPr="002E5CBA" w:rsidRDefault="0086296D" w:rsidP="0086296D">
      <w:pPr>
        <w:pStyle w:val="PL"/>
        <w:rPr>
          <w:lang w:val="en-US"/>
        </w:rPr>
      </w:pPr>
      <w:r w:rsidRPr="002E5CBA">
        <w:rPr>
          <w:lang w:val="en-US"/>
        </w:rPr>
        <w:t xml:space="preserve">          $ref: 'TS29571_CommonDat</w:t>
      </w:r>
      <w:r w:rsidR="005876C5">
        <w:rPr>
          <w:lang w:val="en-US"/>
        </w:rPr>
        <w:t>a.yaml#/components/schemas/Ipv6</w:t>
      </w:r>
      <w:r w:rsidRPr="002E5CBA">
        <w:rPr>
          <w:lang w:val="en-US"/>
        </w:rPr>
        <w:t>Addr'</w:t>
      </w:r>
    </w:p>
    <w:p w14:paraId="32EA08B2" w14:textId="77777777" w:rsidR="0086296D" w:rsidRPr="002E5CBA" w:rsidRDefault="0086296D" w:rsidP="0086296D">
      <w:pPr>
        <w:pStyle w:val="PL"/>
        <w:rPr>
          <w:lang w:val="en-US"/>
        </w:rPr>
      </w:pPr>
      <w:r w:rsidRPr="002E5CBA">
        <w:rPr>
          <w:lang w:val="en-US"/>
        </w:rPr>
        <w:t xml:space="preserve">        gtpTeid:</w:t>
      </w:r>
    </w:p>
    <w:p w14:paraId="32EA08B3" w14:textId="77777777" w:rsidR="0086296D" w:rsidRPr="002E5CBA" w:rsidRDefault="0086296D" w:rsidP="0086296D">
      <w:pPr>
        <w:pStyle w:val="PL"/>
        <w:rPr>
          <w:lang w:val="en-US"/>
        </w:rPr>
      </w:pPr>
      <w:r w:rsidRPr="002E5CBA">
        <w:rPr>
          <w:lang w:val="en-US"/>
        </w:rPr>
        <w:t xml:space="preserve">          $ref: '#/components/schemas/Teid'</w:t>
      </w:r>
    </w:p>
    <w:p w14:paraId="32EA08B4" w14:textId="77777777" w:rsidR="0086296D" w:rsidRPr="002E5CBA" w:rsidRDefault="0086296D" w:rsidP="0086296D">
      <w:pPr>
        <w:pStyle w:val="PL"/>
        <w:rPr>
          <w:lang w:val="en-US"/>
        </w:rPr>
      </w:pPr>
      <w:r w:rsidRPr="002E5CBA">
        <w:rPr>
          <w:lang w:val="en-US"/>
        </w:rPr>
        <w:t xml:space="preserve">      required:</w:t>
      </w:r>
    </w:p>
    <w:p w14:paraId="32EA08B5" w14:textId="77777777" w:rsidR="0086296D" w:rsidRPr="002E5CBA" w:rsidRDefault="0086296D" w:rsidP="0086296D">
      <w:pPr>
        <w:pStyle w:val="PL"/>
        <w:rPr>
          <w:lang w:val="en-US"/>
        </w:rPr>
      </w:pPr>
      <w:r w:rsidRPr="002E5CBA">
        <w:rPr>
          <w:lang w:val="en-US"/>
        </w:rPr>
        <w:t xml:space="preserve">        - gtpTeid</w:t>
      </w:r>
    </w:p>
    <w:p w14:paraId="32EA08B6" w14:textId="51975AAD" w:rsidR="0086296D" w:rsidRPr="002E5CBA" w:rsidRDefault="0086296D" w:rsidP="0086296D">
      <w:pPr>
        <w:pStyle w:val="PL"/>
        <w:rPr>
          <w:lang w:val="en-US"/>
        </w:rPr>
      </w:pPr>
    </w:p>
    <w:p w14:paraId="32EA08B7" w14:textId="77777777" w:rsidR="0086296D" w:rsidRPr="002E5CBA" w:rsidRDefault="0086296D" w:rsidP="0086296D">
      <w:pPr>
        <w:pStyle w:val="PL"/>
        <w:rPr>
          <w:lang w:val="en-US"/>
        </w:rPr>
      </w:pPr>
      <w:r w:rsidRPr="002E5CBA">
        <w:rPr>
          <w:lang w:val="en-US"/>
        </w:rPr>
        <w:t xml:space="preserve">    StatusInfo:</w:t>
      </w:r>
    </w:p>
    <w:p w14:paraId="32EA08B8" w14:textId="77777777" w:rsidR="0086296D" w:rsidRPr="002E5CBA" w:rsidRDefault="0086296D" w:rsidP="0086296D">
      <w:pPr>
        <w:pStyle w:val="PL"/>
        <w:rPr>
          <w:lang w:val="en-US"/>
        </w:rPr>
      </w:pPr>
      <w:r w:rsidRPr="002E5CBA">
        <w:rPr>
          <w:lang w:val="en-US"/>
        </w:rPr>
        <w:t xml:space="preserve">      type: object</w:t>
      </w:r>
    </w:p>
    <w:p w14:paraId="32EA08B9" w14:textId="77777777" w:rsidR="0086296D" w:rsidRPr="002E5CBA" w:rsidRDefault="0086296D" w:rsidP="0086296D">
      <w:pPr>
        <w:pStyle w:val="PL"/>
        <w:rPr>
          <w:lang w:val="en-US"/>
        </w:rPr>
      </w:pPr>
      <w:r w:rsidRPr="002E5CBA">
        <w:rPr>
          <w:lang w:val="en-US"/>
        </w:rPr>
        <w:t xml:space="preserve">      properties:</w:t>
      </w:r>
    </w:p>
    <w:p w14:paraId="32EA08BA" w14:textId="77777777" w:rsidR="0086296D" w:rsidRPr="002E5CBA" w:rsidRDefault="0086296D" w:rsidP="0086296D">
      <w:pPr>
        <w:pStyle w:val="PL"/>
        <w:rPr>
          <w:lang w:val="en-US"/>
        </w:rPr>
      </w:pPr>
      <w:r w:rsidRPr="002E5CBA">
        <w:rPr>
          <w:lang w:val="en-US"/>
        </w:rPr>
        <w:t xml:space="preserve">        resourceStatus:</w:t>
      </w:r>
    </w:p>
    <w:p w14:paraId="32EA08BB" w14:textId="77777777" w:rsidR="0086296D" w:rsidRPr="002E5CBA" w:rsidRDefault="0086296D" w:rsidP="0086296D">
      <w:pPr>
        <w:pStyle w:val="PL"/>
        <w:rPr>
          <w:lang w:val="en-US"/>
        </w:rPr>
      </w:pPr>
      <w:r w:rsidRPr="002E5CBA">
        <w:rPr>
          <w:lang w:val="en-US"/>
        </w:rPr>
        <w:t xml:space="preserve">          $ref: '#/components/schemas/ResourceStatus'</w:t>
      </w:r>
    </w:p>
    <w:p w14:paraId="32EA08BC" w14:textId="77777777" w:rsidR="0086296D" w:rsidRPr="002E5CBA" w:rsidRDefault="0086296D" w:rsidP="0086296D">
      <w:pPr>
        <w:pStyle w:val="PL"/>
        <w:rPr>
          <w:lang w:val="en-US"/>
        </w:rPr>
      </w:pPr>
      <w:r w:rsidRPr="002E5CBA">
        <w:rPr>
          <w:lang w:val="en-US"/>
        </w:rPr>
        <w:t xml:space="preserve">        cause:</w:t>
      </w:r>
    </w:p>
    <w:p w14:paraId="32EA08BD" w14:textId="77777777" w:rsidR="0086296D" w:rsidRPr="002E5CBA" w:rsidRDefault="0086296D" w:rsidP="0086296D">
      <w:pPr>
        <w:pStyle w:val="PL"/>
        <w:rPr>
          <w:lang w:val="en-US"/>
        </w:rPr>
      </w:pPr>
      <w:r w:rsidRPr="002E5CBA">
        <w:rPr>
          <w:lang w:val="en-US"/>
        </w:rPr>
        <w:t xml:space="preserve">          $ref: '#/components/schemas/Cause'</w:t>
      </w:r>
    </w:p>
    <w:p w14:paraId="32EA08BE" w14:textId="77777777" w:rsidR="0086296D" w:rsidRPr="002E5CBA" w:rsidRDefault="0086296D" w:rsidP="0086296D">
      <w:pPr>
        <w:pStyle w:val="PL"/>
        <w:rPr>
          <w:lang w:val="en-US"/>
        </w:rPr>
      </w:pPr>
      <w:r w:rsidRPr="002E5CBA">
        <w:rPr>
          <w:lang w:val="en-US"/>
        </w:rPr>
        <w:t xml:space="preserve">      required:</w:t>
      </w:r>
    </w:p>
    <w:p w14:paraId="32EA08BF" w14:textId="77777777" w:rsidR="0086296D" w:rsidRPr="002E5CBA" w:rsidRDefault="0086296D" w:rsidP="0086296D">
      <w:pPr>
        <w:pStyle w:val="PL"/>
        <w:rPr>
          <w:lang w:val="en-US"/>
        </w:rPr>
      </w:pPr>
      <w:r w:rsidRPr="002E5CBA">
        <w:rPr>
          <w:lang w:val="en-US"/>
        </w:rPr>
        <w:t xml:space="preserve">        - resourceStatus</w:t>
      </w:r>
    </w:p>
    <w:p w14:paraId="32EA08C0" w14:textId="367E8F9E" w:rsidR="0086296D" w:rsidRPr="002E5CBA" w:rsidRDefault="0086296D" w:rsidP="0086296D">
      <w:pPr>
        <w:pStyle w:val="PL"/>
        <w:rPr>
          <w:lang w:val="en-US"/>
        </w:rPr>
      </w:pPr>
    </w:p>
    <w:p w14:paraId="32EA08C1" w14:textId="7BD2BD1B" w:rsidR="0086296D" w:rsidRPr="002E5CBA" w:rsidRDefault="0086296D" w:rsidP="0086296D">
      <w:pPr>
        <w:pStyle w:val="PL"/>
        <w:rPr>
          <w:lang w:val="en-US"/>
        </w:rPr>
      </w:pPr>
    </w:p>
    <w:p w14:paraId="32EA08C2" w14:textId="77777777" w:rsidR="0086296D" w:rsidRPr="002E5CBA" w:rsidRDefault="0086296D" w:rsidP="0086296D">
      <w:pPr>
        <w:pStyle w:val="PL"/>
        <w:rPr>
          <w:lang w:val="en-US"/>
        </w:rPr>
      </w:pPr>
      <w:r w:rsidRPr="002E5CBA">
        <w:rPr>
          <w:lang w:val="en-US"/>
        </w:rPr>
        <w:t xml:space="preserve">    EpsPdnCnxInfo:</w:t>
      </w:r>
    </w:p>
    <w:p w14:paraId="32EA08C3" w14:textId="77777777" w:rsidR="0086296D" w:rsidRPr="002E5CBA" w:rsidRDefault="0086296D" w:rsidP="0086296D">
      <w:pPr>
        <w:pStyle w:val="PL"/>
        <w:rPr>
          <w:lang w:val="en-US"/>
        </w:rPr>
      </w:pPr>
      <w:r w:rsidRPr="002E5CBA">
        <w:rPr>
          <w:lang w:val="en-US"/>
        </w:rPr>
        <w:t xml:space="preserve">      type: object</w:t>
      </w:r>
    </w:p>
    <w:p w14:paraId="32EA08C4" w14:textId="77777777" w:rsidR="0086296D" w:rsidRPr="002E5CBA" w:rsidRDefault="0086296D" w:rsidP="0086296D">
      <w:pPr>
        <w:pStyle w:val="PL"/>
        <w:rPr>
          <w:lang w:val="en-US"/>
        </w:rPr>
      </w:pPr>
      <w:r w:rsidRPr="002E5CBA">
        <w:rPr>
          <w:lang w:val="en-US"/>
        </w:rPr>
        <w:t xml:space="preserve">      properties:</w:t>
      </w:r>
    </w:p>
    <w:p w14:paraId="32EA08C5" w14:textId="77777777" w:rsidR="0086296D" w:rsidRPr="002E5CBA" w:rsidRDefault="0086296D" w:rsidP="0086296D">
      <w:pPr>
        <w:pStyle w:val="PL"/>
        <w:rPr>
          <w:lang w:val="en-US"/>
        </w:rPr>
      </w:pPr>
      <w:r w:rsidRPr="002E5CBA">
        <w:rPr>
          <w:lang w:val="en-US"/>
        </w:rPr>
        <w:t xml:space="preserve">        pgwS8cFteid:</w:t>
      </w:r>
    </w:p>
    <w:p w14:paraId="32EA08C6" w14:textId="77777777" w:rsidR="0086296D" w:rsidRPr="002E5CBA" w:rsidRDefault="0086296D" w:rsidP="0086296D">
      <w:pPr>
        <w:pStyle w:val="PL"/>
        <w:rPr>
          <w:lang w:val="en-US"/>
        </w:rPr>
      </w:pPr>
      <w:r w:rsidRPr="002E5CBA">
        <w:rPr>
          <w:lang w:val="en-US"/>
        </w:rPr>
        <w:t xml:space="preserve">          $ref: 'TS29571_CommonData.yaml#/components/schemas/Bytes'</w:t>
      </w:r>
    </w:p>
    <w:p w14:paraId="32EA08C7" w14:textId="77777777" w:rsidR="0086296D" w:rsidRPr="002E5CBA" w:rsidRDefault="0086296D" w:rsidP="0086296D">
      <w:pPr>
        <w:pStyle w:val="PL"/>
        <w:rPr>
          <w:lang w:val="en-US"/>
        </w:rPr>
      </w:pPr>
      <w:r w:rsidRPr="002E5CBA">
        <w:rPr>
          <w:lang w:val="en-US"/>
        </w:rPr>
        <w:t xml:space="preserve">        pgwNodeName:</w:t>
      </w:r>
    </w:p>
    <w:p w14:paraId="32EA08C8" w14:textId="02D6A10C" w:rsidR="0086296D" w:rsidRDefault="0086296D" w:rsidP="0086296D">
      <w:pPr>
        <w:pStyle w:val="PL"/>
        <w:rPr>
          <w:lang w:val="en-US"/>
        </w:rPr>
      </w:pPr>
      <w:r w:rsidRPr="002E5CBA">
        <w:rPr>
          <w:lang w:val="en-US"/>
        </w:rPr>
        <w:t xml:space="preserve">          $ref: 'TS29571_CommonData.yaml#/components/schemas/Bytes'</w:t>
      </w:r>
    </w:p>
    <w:p w14:paraId="4F31EF14" w14:textId="77777777" w:rsidR="00FF3E13" w:rsidRDefault="00FF3E13" w:rsidP="00FF3E13">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7EED0081" w14:textId="343D3D04" w:rsidR="00FF3E13" w:rsidRPr="002E5CBA" w:rsidRDefault="00FF3E13" w:rsidP="0086296D">
      <w:pPr>
        <w:pStyle w:val="PL"/>
        <w:rPr>
          <w:lang w:val="en-US"/>
        </w:rPr>
      </w:pPr>
      <w:r w:rsidRPr="002E5CBA">
        <w:rPr>
          <w:lang w:val="en-US"/>
        </w:rPr>
        <w:t xml:space="preserve">          $ref: '#/components/schemas/EpsBearerId'</w:t>
      </w:r>
    </w:p>
    <w:p w14:paraId="32EA08C9" w14:textId="77777777" w:rsidR="0086296D" w:rsidRPr="002E5CBA" w:rsidRDefault="0086296D" w:rsidP="0086296D">
      <w:pPr>
        <w:pStyle w:val="PL"/>
        <w:rPr>
          <w:lang w:val="en-US"/>
        </w:rPr>
      </w:pPr>
      <w:r w:rsidRPr="002E5CBA">
        <w:rPr>
          <w:lang w:val="en-US"/>
        </w:rPr>
        <w:t xml:space="preserve">      required:</w:t>
      </w:r>
    </w:p>
    <w:p w14:paraId="32EA08CA" w14:textId="77777777" w:rsidR="0086296D" w:rsidRPr="002E5CBA" w:rsidRDefault="0086296D" w:rsidP="0086296D">
      <w:pPr>
        <w:pStyle w:val="PL"/>
        <w:rPr>
          <w:lang w:val="en-US"/>
        </w:rPr>
      </w:pPr>
      <w:r w:rsidRPr="002E5CBA">
        <w:rPr>
          <w:lang w:val="en-US"/>
        </w:rPr>
        <w:t xml:space="preserve">        - pgwS8cFteid</w:t>
      </w:r>
    </w:p>
    <w:p w14:paraId="32EA08CB" w14:textId="30586209" w:rsidR="0086296D" w:rsidRPr="002E5CBA" w:rsidRDefault="0086296D" w:rsidP="0086296D">
      <w:pPr>
        <w:pStyle w:val="PL"/>
        <w:rPr>
          <w:lang w:val="en-US"/>
        </w:rPr>
      </w:pPr>
    </w:p>
    <w:p w14:paraId="32EA08CC" w14:textId="77777777" w:rsidR="0086296D" w:rsidRPr="002E5CBA" w:rsidRDefault="0086296D" w:rsidP="0086296D">
      <w:pPr>
        <w:pStyle w:val="PL"/>
        <w:rPr>
          <w:lang w:val="en-US"/>
        </w:rPr>
      </w:pPr>
      <w:r w:rsidRPr="002E5CBA">
        <w:rPr>
          <w:lang w:val="en-US"/>
        </w:rPr>
        <w:t xml:space="preserve">    EpsBearerInfo:</w:t>
      </w:r>
    </w:p>
    <w:p w14:paraId="32EA08CD" w14:textId="77777777" w:rsidR="0086296D" w:rsidRPr="002E5CBA" w:rsidRDefault="0086296D" w:rsidP="0086296D">
      <w:pPr>
        <w:pStyle w:val="PL"/>
        <w:rPr>
          <w:lang w:val="en-US"/>
        </w:rPr>
      </w:pPr>
      <w:r w:rsidRPr="002E5CBA">
        <w:rPr>
          <w:lang w:val="en-US"/>
        </w:rPr>
        <w:t xml:space="preserve">      type: object</w:t>
      </w:r>
    </w:p>
    <w:p w14:paraId="32EA08CE" w14:textId="77777777" w:rsidR="0086296D" w:rsidRPr="002E5CBA" w:rsidRDefault="0086296D" w:rsidP="0086296D">
      <w:pPr>
        <w:pStyle w:val="PL"/>
        <w:rPr>
          <w:lang w:val="en-US"/>
        </w:rPr>
      </w:pPr>
      <w:r w:rsidRPr="002E5CBA">
        <w:rPr>
          <w:lang w:val="en-US"/>
        </w:rPr>
        <w:t xml:space="preserve">      properties:</w:t>
      </w:r>
    </w:p>
    <w:p w14:paraId="32EA08CF" w14:textId="77777777" w:rsidR="0086296D" w:rsidRPr="002E5CBA" w:rsidRDefault="0086296D" w:rsidP="0086296D">
      <w:pPr>
        <w:pStyle w:val="PL"/>
        <w:rPr>
          <w:lang w:val="en-US"/>
        </w:rPr>
      </w:pPr>
      <w:r w:rsidRPr="002E5CBA">
        <w:rPr>
          <w:lang w:val="en-US"/>
        </w:rPr>
        <w:t xml:space="preserve">        ebi:</w:t>
      </w:r>
    </w:p>
    <w:p w14:paraId="32EA08D0" w14:textId="77777777" w:rsidR="0086296D" w:rsidRPr="002E5CBA" w:rsidRDefault="0086296D" w:rsidP="0086296D">
      <w:pPr>
        <w:pStyle w:val="PL"/>
        <w:rPr>
          <w:lang w:val="en-US"/>
        </w:rPr>
      </w:pPr>
      <w:r w:rsidRPr="002E5CBA">
        <w:rPr>
          <w:lang w:val="en-US"/>
        </w:rPr>
        <w:t xml:space="preserve">          $ref: '#/components/schemas/EpsBearerId'</w:t>
      </w:r>
    </w:p>
    <w:p w14:paraId="32EA08D1" w14:textId="77777777" w:rsidR="0086296D" w:rsidRPr="002E5CBA" w:rsidRDefault="0086296D" w:rsidP="0086296D">
      <w:pPr>
        <w:pStyle w:val="PL"/>
        <w:rPr>
          <w:lang w:val="en-US"/>
        </w:rPr>
      </w:pPr>
      <w:r w:rsidRPr="002E5CBA">
        <w:rPr>
          <w:lang w:val="en-US"/>
        </w:rPr>
        <w:t xml:space="preserve">        pgwS8uFteid:</w:t>
      </w:r>
    </w:p>
    <w:p w14:paraId="32EA08D2" w14:textId="77777777" w:rsidR="0086296D" w:rsidRPr="002E5CBA" w:rsidRDefault="0086296D" w:rsidP="0086296D">
      <w:pPr>
        <w:pStyle w:val="PL"/>
        <w:rPr>
          <w:lang w:val="en-US"/>
        </w:rPr>
      </w:pPr>
      <w:r w:rsidRPr="002E5CBA">
        <w:rPr>
          <w:lang w:val="en-US"/>
        </w:rPr>
        <w:t xml:space="preserve">          $ref: 'TS29571_CommonData.yaml#/components/schemas/Bytes'</w:t>
      </w:r>
    </w:p>
    <w:p w14:paraId="32EA08D3" w14:textId="77777777" w:rsidR="0086296D" w:rsidRPr="002E5CBA" w:rsidRDefault="0086296D" w:rsidP="0086296D">
      <w:pPr>
        <w:pStyle w:val="PL"/>
        <w:rPr>
          <w:lang w:val="en-US"/>
        </w:rPr>
      </w:pPr>
      <w:r w:rsidRPr="002E5CBA">
        <w:rPr>
          <w:lang w:val="en-US"/>
        </w:rPr>
        <w:t xml:space="preserve">        bearerLevelQoS:</w:t>
      </w:r>
    </w:p>
    <w:p w14:paraId="32EA08D4" w14:textId="77777777" w:rsidR="0086296D" w:rsidRPr="002E5CBA" w:rsidRDefault="0086296D" w:rsidP="0086296D">
      <w:pPr>
        <w:pStyle w:val="PL"/>
        <w:rPr>
          <w:lang w:val="en-US"/>
        </w:rPr>
      </w:pPr>
      <w:r w:rsidRPr="002E5CBA">
        <w:rPr>
          <w:lang w:val="en-US"/>
        </w:rPr>
        <w:t xml:space="preserve">          $ref: 'TS29571_CommonData.yaml#/components/schemas/Bytes'</w:t>
      </w:r>
    </w:p>
    <w:p w14:paraId="32EA08D5" w14:textId="77777777" w:rsidR="0086296D" w:rsidRPr="002E5CBA" w:rsidRDefault="0086296D" w:rsidP="0086296D">
      <w:pPr>
        <w:pStyle w:val="PL"/>
        <w:rPr>
          <w:lang w:val="en-US"/>
        </w:rPr>
      </w:pPr>
      <w:r w:rsidRPr="002E5CBA">
        <w:rPr>
          <w:lang w:val="en-US"/>
        </w:rPr>
        <w:t xml:space="preserve">      required:</w:t>
      </w:r>
    </w:p>
    <w:p w14:paraId="32EA08D6" w14:textId="77777777" w:rsidR="0086296D" w:rsidRPr="002E5CBA" w:rsidRDefault="0086296D" w:rsidP="0086296D">
      <w:pPr>
        <w:pStyle w:val="PL"/>
        <w:rPr>
          <w:lang w:val="en-US"/>
        </w:rPr>
      </w:pPr>
      <w:r w:rsidRPr="002E5CBA">
        <w:rPr>
          <w:lang w:val="en-US"/>
        </w:rPr>
        <w:t xml:space="preserve">        - ebi</w:t>
      </w:r>
    </w:p>
    <w:p w14:paraId="32EA08D7" w14:textId="77777777" w:rsidR="0086296D" w:rsidRPr="002E5CBA" w:rsidRDefault="0086296D" w:rsidP="0086296D">
      <w:pPr>
        <w:pStyle w:val="PL"/>
        <w:rPr>
          <w:lang w:val="en-US"/>
        </w:rPr>
      </w:pPr>
      <w:r w:rsidRPr="002E5CBA">
        <w:rPr>
          <w:lang w:val="en-US"/>
        </w:rPr>
        <w:t xml:space="preserve">        - pgwS8uFteid</w:t>
      </w:r>
    </w:p>
    <w:p w14:paraId="32EA08D8" w14:textId="77777777" w:rsidR="0086296D" w:rsidRPr="002E5CBA" w:rsidRDefault="0086296D" w:rsidP="0086296D">
      <w:pPr>
        <w:pStyle w:val="PL"/>
        <w:rPr>
          <w:lang w:val="en-US"/>
        </w:rPr>
      </w:pPr>
      <w:r w:rsidRPr="002E5CBA">
        <w:rPr>
          <w:lang w:val="en-US"/>
        </w:rPr>
        <w:t xml:space="preserve">        - bearerLevelQoS</w:t>
      </w:r>
    </w:p>
    <w:p w14:paraId="32EA08D9" w14:textId="49B5D19B" w:rsidR="0086296D" w:rsidRPr="002E5CBA" w:rsidRDefault="0086296D" w:rsidP="0086296D">
      <w:pPr>
        <w:pStyle w:val="PL"/>
        <w:rPr>
          <w:lang w:val="en-US"/>
        </w:rPr>
      </w:pPr>
    </w:p>
    <w:p w14:paraId="32EA08DA" w14:textId="77777777" w:rsidR="0086296D" w:rsidRPr="002E5CBA" w:rsidRDefault="0086296D" w:rsidP="0086296D">
      <w:pPr>
        <w:pStyle w:val="PL"/>
        <w:rPr>
          <w:lang w:val="en-US"/>
        </w:rPr>
      </w:pPr>
      <w:r w:rsidRPr="002E5CBA">
        <w:rPr>
          <w:lang w:val="en-US"/>
        </w:rPr>
        <w:t xml:space="preserve">    PduSessionNotifyItem:</w:t>
      </w:r>
    </w:p>
    <w:p w14:paraId="32EA08DB" w14:textId="77777777" w:rsidR="0086296D" w:rsidRPr="002E5CBA" w:rsidRDefault="0086296D" w:rsidP="0086296D">
      <w:pPr>
        <w:pStyle w:val="PL"/>
        <w:rPr>
          <w:lang w:val="en-US"/>
        </w:rPr>
      </w:pPr>
      <w:r w:rsidRPr="002E5CBA">
        <w:rPr>
          <w:lang w:val="en-US"/>
        </w:rPr>
        <w:t xml:space="preserve">      type: object</w:t>
      </w:r>
    </w:p>
    <w:p w14:paraId="32EA08DC" w14:textId="77777777" w:rsidR="0086296D" w:rsidRPr="002E5CBA" w:rsidRDefault="0086296D" w:rsidP="0086296D">
      <w:pPr>
        <w:pStyle w:val="PL"/>
        <w:rPr>
          <w:lang w:val="en-US"/>
        </w:rPr>
      </w:pPr>
      <w:r w:rsidRPr="002E5CBA">
        <w:rPr>
          <w:lang w:val="en-US"/>
        </w:rPr>
        <w:t xml:space="preserve">      properties:</w:t>
      </w:r>
    </w:p>
    <w:p w14:paraId="32EA08DD" w14:textId="77777777" w:rsidR="0086296D" w:rsidRPr="002E5CBA" w:rsidRDefault="0086296D" w:rsidP="0086296D">
      <w:pPr>
        <w:pStyle w:val="PL"/>
        <w:rPr>
          <w:lang w:val="en-US"/>
        </w:rPr>
      </w:pPr>
      <w:r w:rsidRPr="002E5CBA">
        <w:rPr>
          <w:lang w:val="en-US"/>
        </w:rPr>
        <w:t xml:space="preserve">        notificationCause:</w:t>
      </w:r>
    </w:p>
    <w:p w14:paraId="32EA08DE" w14:textId="77777777" w:rsidR="0086296D" w:rsidRPr="002E5CBA" w:rsidRDefault="0086296D" w:rsidP="0086296D">
      <w:pPr>
        <w:pStyle w:val="PL"/>
        <w:rPr>
          <w:lang w:val="en-US"/>
        </w:rPr>
      </w:pPr>
      <w:r w:rsidRPr="002E5CBA">
        <w:rPr>
          <w:lang w:val="en-US"/>
        </w:rPr>
        <w:t xml:space="preserve">          $ref: '#/components/schemas/NotificationCause'</w:t>
      </w:r>
    </w:p>
    <w:p w14:paraId="32EA08DF" w14:textId="77777777" w:rsidR="0086296D" w:rsidRPr="002E5CBA" w:rsidRDefault="0086296D" w:rsidP="0086296D">
      <w:pPr>
        <w:pStyle w:val="PL"/>
        <w:rPr>
          <w:lang w:val="en-US"/>
        </w:rPr>
      </w:pPr>
      <w:r w:rsidRPr="002E5CBA">
        <w:rPr>
          <w:lang w:val="en-US"/>
        </w:rPr>
        <w:t xml:space="preserve">      required:</w:t>
      </w:r>
    </w:p>
    <w:p w14:paraId="32EA08E0" w14:textId="77777777" w:rsidR="0086296D" w:rsidRPr="002E5CBA" w:rsidRDefault="0086296D" w:rsidP="0086296D">
      <w:pPr>
        <w:pStyle w:val="PL"/>
        <w:rPr>
          <w:lang w:val="en-US"/>
        </w:rPr>
      </w:pPr>
      <w:r w:rsidRPr="002E5CBA">
        <w:rPr>
          <w:lang w:val="en-US"/>
        </w:rPr>
        <w:t xml:space="preserve">        - notificationCause</w:t>
      </w:r>
    </w:p>
    <w:p w14:paraId="32EA08E1" w14:textId="5F36F515" w:rsidR="0086296D" w:rsidRPr="002E5CBA" w:rsidRDefault="0086296D" w:rsidP="0086296D">
      <w:pPr>
        <w:pStyle w:val="PL"/>
        <w:rPr>
          <w:lang w:val="en-US"/>
        </w:rPr>
      </w:pPr>
    </w:p>
    <w:p w14:paraId="32EA08E2" w14:textId="77777777" w:rsidR="0086296D" w:rsidRPr="002E5CBA" w:rsidRDefault="0086296D" w:rsidP="0086296D">
      <w:pPr>
        <w:pStyle w:val="PL"/>
        <w:rPr>
          <w:lang w:val="en-US"/>
        </w:rPr>
      </w:pPr>
      <w:r w:rsidRPr="002E5CBA">
        <w:rPr>
          <w:lang w:val="en-US"/>
        </w:rPr>
        <w:t xml:space="preserve">    EbiArpMapping:</w:t>
      </w:r>
    </w:p>
    <w:p w14:paraId="32EA08E3" w14:textId="77777777" w:rsidR="0086296D" w:rsidRPr="002E5CBA" w:rsidRDefault="0086296D" w:rsidP="0086296D">
      <w:pPr>
        <w:pStyle w:val="PL"/>
        <w:rPr>
          <w:lang w:val="en-US"/>
        </w:rPr>
      </w:pPr>
      <w:r w:rsidRPr="002E5CBA">
        <w:rPr>
          <w:lang w:val="en-US"/>
        </w:rPr>
        <w:t xml:space="preserve">      type: object</w:t>
      </w:r>
    </w:p>
    <w:p w14:paraId="32EA08E4" w14:textId="77777777" w:rsidR="0086296D" w:rsidRPr="002E5CBA" w:rsidRDefault="0086296D" w:rsidP="0086296D">
      <w:pPr>
        <w:pStyle w:val="PL"/>
        <w:rPr>
          <w:lang w:val="en-US"/>
        </w:rPr>
      </w:pPr>
      <w:r w:rsidRPr="002E5CBA">
        <w:rPr>
          <w:lang w:val="en-US"/>
        </w:rPr>
        <w:t xml:space="preserve">      properties:</w:t>
      </w:r>
    </w:p>
    <w:p w14:paraId="32EA08E5" w14:textId="77777777" w:rsidR="0086296D" w:rsidRPr="002E5CBA" w:rsidRDefault="0086296D" w:rsidP="0086296D">
      <w:pPr>
        <w:pStyle w:val="PL"/>
        <w:rPr>
          <w:lang w:val="en-US"/>
        </w:rPr>
      </w:pPr>
      <w:r w:rsidRPr="002E5CBA">
        <w:rPr>
          <w:lang w:val="en-US"/>
        </w:rPr>
        <w:t xml:space="preserve">        epsBearerId:</w:t>
      </w:r>
    </w:p>
    <w:p w14:paraId="32EA08E6" w14:textId="77777777" w:rsidR="0086296D" w:rsidRPr="002E5CBA" w:rsidRDefault="0086296D" w:rsidP="0086296D">
      <w:pPr>
        <w:pStyle w:val="PL"/>
        <w:rPr>
          <w:lang w:val="en-US"/>
        </w:rPr>
      </w:pPr>
      <w:r w:rsidRPr="002E5CBA">
        <w:rPr>
          <w:lang w:val="en-US"/>
        </w:rPr>
        <w:t xml:space="preserve">          $ref: '#/components/schemas/EpsBearerId'</w:t>
      </w:r>
    </w:p>
    <w:p w14:paraId="32EA08E7" w14:textId="77777777" w:rsidR="0086296D" w:rsidRPr="002E5CBA" w:rsidRDefault="0086296D" w:rsidP="0086296D">
      <w:pPr>
        <w:pStyle w:val="PL"/>
        <w:rPr>
          <w:lang w:val="en-US"/>
        </w:rPr>
      </w:pPr>
      <w:r w:rsidRPr="002E5CBA">
        <w:rPr>
          <w:lang w:val="en-US"/>
        </w:rPr>
        <w:t xml:space="preserve">        arp:</w:t>
      </w:r>
    </w:p>
    <w:p w14:paraId="32EA08E8" w14:textId="77777777" w:rsidR="0086296D" w:rsidRPr="002E5CBA" w:rsidRDefault="0086296D" w:rsidP="0086296D">
      <w:pPr>
        <w:pStyle w:val="PL"/>
        <w:rPr>
          <w:lang w:val="en-US"/>
        </w:rPr>
      </w:pPr>
      <w:r w:rsidRPr="002E5CBA">
        <w:rPr>
          <w:lang w:val="en-US"/>
        </w:rPr>
        <w:t xml:space="preserve">          $ref: 'TS29571_CommonData.yaml#/components/schemas/Arp'</w:t>
      </w:r>
    </w:p>
    <w:p w14:paraId="32EA08E9" w14:textId="77777777" w:rsidR="0086296D" w:rsidRPr="002E5CBA" w:rsidRDefault="0086296D" w:rsidP="0086296D">
      <w:pPr>
        <w:pStyle w:val="PL"/>
        <w:rPr>
          <w:lang w:val="en-US"/>
        </w:rPr>
      </w:pPr>
      <w:r w:rsidRPr="002E5CBA">
        <w:rPr>
          <w:lang w:val="en-US"/>
        </w:rPr>
        <w:lastRenderedPageBreak/>
        <w:t xml:space="preserve">      required:</w:t>
      </w:r>
    </w:p>
    <w:p w14:paraId="32EA08EA" w14:textId="77777777" w:rsidR="0086296D" w:rsidRPr="002E5CBA" w:rsidRDefault="0086296D" w:rsidP="0086296D">
      <w:pPr>
        <w:pStyle w:val="PL"/>
        <w:rPr>
          <w:lang w:val="en-US"/>
        </w:rPr>
      </w:pPr>
      <w:r w:rsidRPr="002E5CBA">
        <w:rPr>
          <w:lang w:val="en-US"/>
        </w:rPr>
        <w:t xml:space="preserve">        - epsBearerId</w:t>
      </w:r>
    </w:p>
    <w:p w14:paraId="32EA08EB" w14:textId="77777777" w:rsidR="0086296D" w:rsidRPr="002E5CBA" w:rsidRDefault="0086296D" w:rsidP="0086296D">
      <w:pPr>
        <w:pStyle w:val="PL"/>
        <w:rPr>
          <w:lang w:val="en-US"/>
        </w:rPr>
      </w:pPr>
      <w:r w:rsidRPr="002E5CBA">
        <w:rPr>
          <w:lang w:val="en-US"/>
        </w:rPr>
        <w:t xml:space="preserve">        - arp</w:t>
      </w:r>
    </w:p>
    <w:p w14:paraId="32EA08EC" w14:textId="5A65154C" w:rsidR="0086296D" w:rsidRPr="002E5CBA" w:rsidRDefault="0086296D" w:rsidP="0086296D">
      <w:pPr>
        <w:pStyle w:val="PL"/>
        <w:rPr>
          <w:lang w:val="en-US"/>
        </w:rPr>
      </w:pPr>
    </w:p>
    <w:p w14:paraId="32EA08ED" w14:textId="77777777" w:rsidR="0086296D" w:rsidRPr="002E5CBA" w:rsidRDefault="0086296D" w:rsidP="0086296D">
      <w:pPr>
        <w:pStyle w:val="PL"/>
        <w:rPr>
          <w:lang w:val="en-US"/>
        </w:rPr>
      </w:pPr>
      <w:r w:rsidRPr="002E5CBA">
        <w:rPr>
          <w:lang w:val="en-US"/>
        </w:rPr>
        <w:t xml:space="preserve">    SmContextCreateError:</w:t>
      </w:r>
    </w:p>
    <w:p w14:paraId="32EA08EE" w14:textId="77777777" w:rsidR="0086296D" w:rsidRPr="002E5CBA" w:rsidRDefault="0086296D" w:rsidP="0086296D">
      <w:pPr>
        <w:pStyle w:val="PL"/>
        <w:rPr>
          <w:lang w:val="en-US"/>
        </w:rPr>
      </w:pPr>
      <w:r w:rsidRPr="002E5CBA">
        <w:rPr>
          <w:lang w:val="en-US"/>
        </w:rPr>
        <w:t xml:space="preserve">      type: object</w:t>
      </w:r>
    </w:p>
    <w:p w14:paraId="32EA08EF" w14:textId="77777777" w:rsidR="0086296D" w:rsidRPr="002E5CBA" w:rsidRDefault="0086296D" w:rsidP="0086296D">
      <w:pPr>
        <w:pStyle w:val="PL"/>
        <w:rPr>
          <w:lang w:val="en-US"/>
        </w:rPr>
      </w:pPr>
      <w:r w:rsidRPr="002E5CBA">
        <w:rPr>
          <w:lang w:val="en-US"/>
        </w:rPr>
        <w:t xml:space="preserve">      properties:</w:t>
      </w:r>
    </w:p>
    <w:p w14:paraId="32EA08F0" w14:textId="77777777" w:rsidR="0086296D" w:rsidRPr="002E5CBA" w:rsidRDefault="0086296D" w:rsidP="0086296D">
      <w:pPr>
        <w:pStyle w:val="PL"/>
        <w:rPr>
          <w:lang w:val="en-US"/>
        </w:rPr>
      </w:pPr>
      <w:r w:rsidRPr="002E5CBA">
        <w:rPr>
          <w:lang w:val="en-US"/>
        </w:rPr>
        <w:t xml:space="preserve">        error:</w:t>
      </w:r>
    </w:p>
    <w:p w14:paraId="32EA08F1"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2" w14:textId="77777777" w:rsidR="0086296D" w:rsidRDefault="0086296D" w:rsidP="0086296D">
      <w:pPr>
        <w:pStyle w:val="PL"/>
        <w:rPr>
          <w:lang w:val="en-US"/>
        </w:rPr>
      </w:pPr>
      <w:r w:rsidRPr="002E5CBA">
        <w:rPr>
          <w:lang w:val="en-US"/>
        </w:rPr>
        <w:t xml:space="preserve">        n1SmMsg:</w:t>
      </w:r>
    </w:p>
    <w:p w14:paraId="32EA08F3" w14:textId="17A33CFC" w:rsidR="0086296D" w:rsidRDefault="0086296D" w:rsidP="0086296D">
      <w:pPr>
        <w:pStyle w:val="PL"/>
        <w:rPr>
          <w:lang w:val="en-US"/>
        </w:rPr>
      </w:pPr>
      <w:r w:rsidRPr="002E5CBA">
        <w:rPr>
          <w:lang w:val="en-US"/>
        </w:rPr>
        <w:t xml:space="preserve">          $ref: 'TS29571_CommonData.yaml#/components/schemas/RefToBinaryData'</w:t>
      </w:r>
    </w:p>
    <w:p w14:paraId="6704F3F7" w14:textId="77777777" w:rsidR="005202F6" w:rsidRPr="002857AD" w:rsidRDefault="005202F6" w:rsidP="005202F6">
      <w:pPr>
        <w:pStyle w:val="PL"/>
      </w:pPr>
      <w:r w:rsidRPr="002857AD">
        <w:t xml:space="preserve">        recoveryTime:</w:t>
      </w:r>
    </w:p>
    <w:p w14:paraId="6C676018" w14:textId="405F82A0" w:rsidR="005202F6" w:rsidRPr="002E5CBA" w:rsidRDefault="005202F6" w:rsidP="0086296D">
      <w:pPr>
        <w:pStyle w:val="PL"/>
        <w:rPr>
          <w:lang w:val="en-US"/>
        </w:rPr>
      </w:pPr>
      <w:r w:rsidRPr="002857AD">
        <w:t xml:space="preserve">          $ref: 'TS29571_CommonData.yaml#/components/schemas/DateTime'</w:t>
      </w:r>
    </w:p>
    <w:p w14:paraId="32EA08F4" w14:textId="77777777" w:rsidR="0086296D" w:rsidRPr="002E5CBA" w:rsidRDefault="0086296D" w:rsidP="0086296D">
      <w:pPr>
        <w:pStyle w:val="PL"/>
        <w:rPr>
          <w:lang w:val="en-US"/>
        </w:rPr>
      </w:pPr>
      <w:r w:rsidRPr="002E5CBA">
        <w:rPr>
          <w:lang w:val="en-US"/>
        </w:rPr>
        <w:t xml:space="preserve">      required:</w:t>
      </w:r>
    </w:p>
    <w:p w14:paraId="32EA08F5" w14:textId="77777777" w:rsidR="0086296D" w:rsidRPr="002E5CBA" w:rsidRDefault="0086296D" w:rsidP="0086296D">
      <w:pPr>
        <w:pStyle w:val="PL"/>
        <w:rPr>
          <w:lang w:val="en-US"/>
        </w:rPr>
      </w:pPr>
      <w:r w:rsidRPr="002E5CBA">
        <w:rPr>
          <w:lang w:val="en-US"/>
        </w:rPr>
        <w:t xml:space="preserve">        - error</w:t>
      </w:r>
    </w:p>
    <w:p w14:paraId="32EA08F6" w14:textId="72EEE94F" w:rsidR="0086296D" w:rsidRPr="002E5CBA" w:rsidRDefault="0086296D" w:rsidP="0086296D">
      <w:pPr>
        <w:pStyle w:val="PL"/>
        <w:rPr>
          <w:lang w:val="en-US"/>
        </w:rPr>
      </w:pPr>
    </w:p>
    <w:p w14:paraId="32EA08F7" w14:textId="77777777" w:rsidR="0086296D" w:rsidRPr="002E5CBA" w:rsidRDefault="0086296D" w:rsidP="0086296D">
      <w:pPr>
        <w:pStyle w:val="PL"/>
        <w:rPr>
          <w:lang w:val="en-US"/>
        </w:rPr>
      </w:pPr>
      <w:r w:rsidRPr="002E5CBA">
        <w:rPr>
          <w:lang w:val="en-US"/>
        </w:rPr>
        <w:t xml:space="preserve">    SmContextUpdateError:</w:t>
      </w:r>
    </w:p>
    <w:p w14:paraId="32EA08F8" w14:textId="77777777" w:rsidR="0086296D" w:rsidRPr="002E5CBA" w:rsidRDefault="0086296D" w:rsidP="0086296D">
      <w:pPr>
        <w:pStyle w:val="PL"/>
        <w:rPr>
          <w:lang w:val="en-US"/>
        </w:rPr>
      </w:pPr>
      <w:r w:rsidRPr="002E5CBA">
        <w:rPr>
          <w:lang w:val="en-US"/>
        </w:rPr>
        <w:t xml:space="preserve">      type: object</w:t>
      </w:r>
    </w:p>
    <w:p w14:paraId="32EA08F9" w14:textId="77777777" w:rsidR="0086296D" w:rsidRPr="002E5CBA" w:rsidRDefault="0086296D" w:rsidP="0086296D">
      <w:pPr>
        <w:pStyle w:val="PL"/>
        <w:rPr>
          <w:lang w:val="en-US"/>
        </w:rPr>
      </w:pPr>
      <w:r w:rsidRPr="002E5CBA">
        <w:rPr>
          <w:lang w:val="en-US"/>
        </w:rPr>
        <w:t xml:space="preserve">      properties:</w:t>
      </w:r>
    </w:p>
    <w:p w14:paraId="32EA08FA" w14:textId="77777777" w:rsidR="0086296D" w:rsidRPr="002E5CBA" w:rsidRDefault="0086296D" w:rsidP="0086296D">
      <w:pPr>
        <w:pStyle w:val="PL"/>
        <w:rPr>
          <w:lang w:val="en-US"/>
        </w:rPr>
      </w:pPr>
      <w:r w:rsidRPr="002E5CBA">
        <w:rPr>
          <w:lang w:val="en-US"/>
        </w:rPr>
        <w:t xml:space="preserve">        error:</w:t>
      </w:r>
    </w:p>
    <w:p w14:paraId="32EA08F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C" w14:textId="77777777" w:rsidR="0086296D" w:rsidRDefault="0086296D" w:rsidP="0086296D">
      <w:pPr>
        <w:pStyle w:val="PL"/>
        <w:rPr>
          <w:lang w:val="en-US"/>
        </w:rPr>
      </w:pPr>
      <w:r w:rsidRPr="002E5CBA">
        <w:rPr>
          <w:lang w:val="en-US"/>
        </w:rPr>
        <w:t xml:space="preserve">        n1SmMsg:</w:t>
      </w:r>
    </w:p>
    <w:p w14:paraId="32EA08F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FE" w14:textId="77777777" w:rsidR="0086296D" w:rsidRDefault="0086296D" w:rsidP="0086296D">
      <w:pPr>
        <w:pStyle w:val="PL"/>
        <w:rPr>
          <w:lang w:val="en-US"/>
        </w:rPr>
      </w:pPr>
      <w:r w:rsidRPr="002E5CBA">
        <w:rPr>
          <w:lang w:val="en-US"/>
        </w:rPr>
        <w:t xml:space="preserve">        n2SmInfo:</w:t>
      </w:r>
    </w:p>
    <w:p w14:paraId="32EA08FF" w14:textId="77777777" w:rsidR="0086296D" w:rsidRDefault="0086296D" w:rsidP="0086296D">
      <w:pPr>
        <w:pStyle w:val="PL"/>
        <w:rPr>
          <w:lang w:val="en-US"/>
        </w:rPr>
      </w:pPr>
      <w:r w:rsidRPr="002E5CBA">
        <w:rPr>
          <w:lang w:val="en-US"/>
        </w:rPr>
        <w:t xml:space="preserve">          $ref: 'TS29571_CommonData.yaml#/components/schemas/RefToBinaryData'</w:t>
      </w:r>
    </w:p>
    <w:p w14:paraId="32EA0900"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901"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902" w14:textId="77777777" w:rsidR="0086296D" w:rsidRPr="002E5CBA" w:rsidRDefault="0086296D" w:rsidP="0086296D">
      <w:pPr>
        <w:pStyle w:val="PL"/>
        <w:rPr>
          <w:lang w:val="en-US"/>
        </w:rPr>
      </w:pPr>
      <w:r w:rsidRPr="002E5CBA">
        <w:rPr>
          <w:lang w:val="en-US"/>
        </w:rPr>
        <w:t xml:space="preserve">        upCnxState:</w:t>
      </w:r>
    </w:p>
    <w:p w14:paraId="32EA0903" w14:textId="78509376" w:rsidR="0086296D" w:rsidRDefault="0086296D" w:rsidP="0086296D">
      <w:pPr>
        <w:pStyle w:val="PL"/>
        <w:rPr>
          <w:lang w:val="en-US"/>
        </w:rPr>
      </w:pPr>
      <w:r w:rsidRPr="002E5CBA">
        <w:rPr>
          <w:lang w:val="en-US"/>
        </w:rPr>
        <w:t xml:space="preserve">          $ref: '#/components/schemas/UpCnxState'</w:t>
      </w:r>
    </w:p>
    <w:p w14:paraId="5E95E476" w14:textId="77777777" w:rsidR="005202F6" w:rsidRPr="002857AD" w:rsidRDefault="005202F6" w:rsidP="005202F6">
      <w:pPr>
        <w:pStyle w:val="PL"/>
      </w:pPr>
      <w:r w:rsidRPr="002857AD">
        <w:t xml:space="preserve">        recoveryTime:</w:t>
      </w:r>
    </w:p>
    <w:p w14:paraId="46361180" w14:textId="6222842D" w:rsidR="005202F6" w:rsidRPr="002E5CBA" w:rsidRDefault="005202F6" w:rsidP="0086296D">
      <w:pPr>
        <w:pStyle w:val="PL"/>
        <w:rPr>
          <w:lang w:val="en-US"/>
        </w:rPr>
      </w:pPr>
      <w:r w:rsidRPr="002857AD">
        <w:t xml:space="preserve">          $ref: 'TS29571_CommonData.yaml#/components/schemas/DateTime'</w:t>
      </w:r>
    </w:p>
    <w:p w14:paraId="32EA0904" w14:textId="77777777" w:rsidR="0086296D" w:rsidRPr="002E5CBA" w:rsidRDefault="0086296D" w:rsidP="0086296D">
      <w:pPr>
        <w:pStyle w:val="PL"/>
        <w:rPr>
          <w:lang w:val="en-US"/>
        </w:rPr>
      </w:pPr>
      <w:r w:rsidRPr="002E5CBA">
        <w:rPr>
          <w:lang w:val="en-US"/>
        </w:rPr>
        <w:t xml:space="preserve">      required:</w:t>
      </w:r>
    </w:p>
    <w:p w14:paraId="32EA0905" w14:textId="77777777" w:rsidR="0086296D" w:rsidRPr="002E5CBA" w:rsidRDefault="0086296D" w:rsidP="0086296D">
      <w:pPr>
        <w:pStyle w:val="PL"/>
        <w:rPr>
          <w:lang w:val="en-US"/>
        </w:rPr>
      </w:pPr>
      <w:r w:rsidRPr="002E5CBA">
        <w:rPr>
          <w:lang w:val="en-US"/>
        </w:rPr>
        <w:t xml:space="preserve">        - error</w:t>
      </w:r>
    </w:p>
    <w:p w14:paraId="32EA0906" w14:textId="527980B2" w:rsidR="0086296D" w:rsidRPr="002E5CBA" w:rsidRDefault="0086296D" w:rsidP="0086296D">
      <w:pPr>
        <w:pStyle w:val="PL"/>
        <w:rPr>
          <w:lang w:val="en-US"/>
        </w:rPr>
      </w:pPr>
    </w:p>
    <w:p w14:paraId="32EA0907" w14:textId="77777777" w:rsidR="0086296D" w:rsidRPr="002E5CBA" w:rsidRDefault="0086296D" w:rsidP="0086296D">
      <w:pPr>
        <w:pStyle w:val="PL"/>
        <w:rPr>
          <w:lang w:val="en-US"/>
        </w:rPr>
      </w:pPr>
      <w:r w:rsidRPr="002E5CBA">
        <w:rPr>
          <w:lang w:val="en-US"/>
        </w:rPr>
        <w:t xml:space="preserve">    PduSessionCreateError:</w:t>
      </w:r>
    </w:p>
    <w:p w14:paraId="32EA0908" w14:textId="77777777" w:rsidR="0086296D" w:rsidRPr="002E5CBA" w:rsidRDefault="0086296D" w:rsidP="0086296D">
      <w:pPr>
        <w:pStyle w:val="PL"/>
        <w:rPr>
          <w:lang w:val="en-US"/>
        </w:rPr>
      </w:pPr>
      <w:r w:rsidRPr="002E5CBA">
        <w:rPr>
          <w:lang w:val="en-US"/>
        </w:rPr>
        <w:t xml:space="preserve">      type: object</w:t>
      </w:r>
    </w:p>
    <w:p w14:paraId="32EA0909" w14:textId="77777777" w:rsidR="0086296D" w:rsidRPr="002E5CBA" w:rsidRDefault="0086296D" w:rsidP="0086296D">
      <w:pPr>
        <w:pStyle w:val="PL"/>
        <w:rPr>
          <w:lang w:val="en-US"/>
        </w:rPr>
      </w:pPr>
      <w:r w:rsidRPr="002E5CBA">
        <w:rPr>
          <w:lang w:val="en-US"/>
        </w:rPr>
        <w:t xml:space="preserve">      properties:</w:t>
      </w:r>
    </w:p>
    <w:p w14:paraId="32EA090A" w14:textId="77777777" w:rsidR="0086296D" w:rsidRPr="002E5CBA" w:rsidRDefault="0086296D" w:rsidP="0086296D">
      <w:pPr>
        <w:pStyle w:val="PL"/>
        <w:rPr>
          <w:lang w:val="en-US"/>
        </w:rPr>
      </w:pPr>
      <w:r w:rsidRPr="002E5CBA">
        <w:rPr>
          <w:lang w:val="en-US"/>
        </w:rPr>
        <w:t xml:space="preserve">        error:</w:t>
      </w:r>
    </w:p>
    <w:p w14:paraId="32EA090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0C" w14:textId="77777777" w:rsidR="0086296D" w:rsidRPr="002E5CBA" w:rsidRDefault="0086296D" w:rsidP="0086296D">
      <w:pPr>
        <w:pStyle w:val="PL"/>
        <w:rPr>
          <w:lang w:val="en-US"/>
        </w:rPr>
      </w:pPr>
      <w:r w:rsidRPr="002E5CBA">
        <w:rPr>
          <w:lang w:val="en-US"/>
        </w:rPr>
        <w:t xml:space="preserve">        n1smCause:</w:t>
      </w:r>
    </w:p>
    <w:p w14:paraId="32EA090D" w14:textId="19F8435B" w:rsidR="0086296D" w:rsidRDefault="0086296D" w:rsidP="0086296D">
      <w:pPr>
        <w:pStyle w:val="PL"/>
        <w:rPr>
          <w:lang w:val="en-US"/>
        </w:rPr>
      </w:pPr>
      <w:r w:rsidRPr="002E5CBA">
        <w:rPr>
          <w:lang w:val="en-US"/>
        </w:rPr>
        <w:t xml:space="preserve">          type: string</w:t>
      </w:r>
    </w:p>
    <w:p w14:paraId="643CADD5" w14:textId="2F056E24"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0E" w14:textId="77777777" w:rsidR="0086296D" w:rsidRDefault="0086296D" w:rsidP="0086296D">
      <w:pPr>
        <w:pStyle w:val="PL"/>
        <w:rPr>
          <w:lang w:val="en-US"/>
        </w:rPr>
      </w:pPr>
      <w:r w:rsidRPr="002E5CBA">
        <w:rPr>
          <w:lang w:val="en-US"/>
        </w:rPr>
        <w:t xml:space="preserve">        n1SmInfoToUe:</w:t>
      </w:r>
    </w:p>
    <w:p w14:paraId="32EA090F" w14:textId="4EDBD605" w:rsidR="0086296D" w:rsidRDefault="0086296D" w:rsidP="0086296D">
      <w:pPr>
        <w:pStyle w:val="PL"/>
        <w:rPr>
          <w:lang w:val="en-US"/>
        </w:rPr>
      </w:pPr>
      <w:r w:rsidRPr="002E5CBA">
        <w:rPr>
          <w:lang w:val="en-US"/>
        </w:rPr>
        <w:t xml:space="preserve">          $ref: 'TS29571_CommonData.yaml#/components/schemas/RefToBinaryData'</w:t>
      </w:r>
    </w:p>
    <w:p w14:paraId="645C3EB1"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62AE6823" w14:textId="704D58B3"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E0E876" w14:textId="77777777" w:rsidR="005202F6" w:rsidRPr="002857AD" w:rsidRDefault="005202F6" w:rsidP="005202F6">
      <w:pPr>
        <w:pStyle w:val="PL"/>
      </w:pPr>
      <w:r w:rsidRPr="002857AD">
        <w:t xml:space="preserve">        recoveryTime:</w:t>
      </w:r>
    </w:p>
    <w:p w14:paraId="6250C562" w14:textId="495C82F9" w:rsidR="005202F6" w:rsidRPr="002E5CBA" w:rsidRDefault="005202F6" w:rsidP="0086296D">
      <w:pPr>
        <w:pStyle w:val="PL"/>
        <w:rPr>
          <w:lang w:val="en-US"/>
        </w:rPr>
      </w:pPr>
      <w:r w:rsidRPr="002857AD">
        <w:t xml:space="preserve">          $ref: 'TS29571_CommonData.yaml#/components/schemas/DateTime'</w:t>
      </w:r>
    </w:p>
    <w:p w14:paraId="32EA0910" w14:textId="77777777" w:rsidR="0086296D" w:rsidRPr="002E5CBA" w:rsidRDefault="0086296D" w:rsidP="0086296D">
      <w:pPr>
        <w:pStyle w:val="PL"/>
        <w:rPr>
          <w:lang w:val="en-US"/>
        </w:rPr>
      </w:pPr>
      <w:r w:rsidRPr="002E5CBA">
        <w:rPr>
          <w:lang w:val="en-US"/>
        </w:rPr>
        <w:t xml:space="preserve">      required:</w:t>
      </w:r>
    </w:p>
    <w:p w14:paraId="32EA0911" w14:textId="77777777" w:rsidR="0086296D" w:rsidRPr="002E5CBA" w:rsidRDefault="0086296D" w:rsidP="0086296D">
      <w:pPr>
        <w:pStyle w:val="PL"/>
        <w:rPr>
          <w:lang w:val="en-US"/>
        </w:rPr>
      </w:pPr>
      <w:r w:rsidRPr="002E5CBA">
        <w:rPr>
          <w:lang w:val="en-US"/>
        </w:rPr>
        <w:t xml:space="preserve">        - error</w:t>
      </w:r>
    </w:p>
    <w:p w14:paraId="32EA0912" w14:textId="1A4B1664" w:rsidR="0086296D" w:rsidRDefault="0086296D" w:rsidP="0086296D">
      <w:pPr>
        <w:pStyle w:val="PL"/>
        <w:rPr>
          <w:lang w:val="en-US"/>
        </w:rPr>
      </w:pPr>
    </w:p>
    <w:p w14:paraId="32EA0913" w14:textId="77777777" w:rsidR="0086296D" w:rsidRPr="002E5CBA" w:rsidRDefault="0086296D" w:rsidP="0086296D">
      <w:pPr>
        <w:pStyle w:val="PL"/>
        <w:rPr>
          <w:lang w:val="en-US"/>
        </w:rPr>
      </w:pPr>
      <w:r w:rsidRPr="002E5CBA">
        <w:rPr>
          <w:lang w:val="en-US"/>
        </w:rPr>
        <w:t xml:space="preserve">    </w:t>
      </w:r>
      <w:r>
        <w:rPr>
          <w:lang w:val="en-US"/>
        </w:rPr>
        <w:t>HsmfUpdate</w:t>
      </w:r>
      <w:r w:rsidRPr="002E5CBA">
        <w:rPr>
          <w:lang w:val="en-US"/>
        </w:rPr>
        <w:t>Error:</w:t>
      </w:r>
    </w:p>
    <w:p w14:paraId="32EA0914" w14:textId="77777777" w:rsidR="0086296D" w:rsidRPr="002E5CBA" w:rsidRDefault="0086296D" w:rsidP="0086296D">
      <w:pPr>
        <w:pStyle w:val="PL"/>
        <w:rPr>
          <w:lang w:val="en-US"/>
        </w:rPr>
      </w:pPr>
      <w:r w:rsidRPr="002E5CBA">
        <w:rPr>
          <w:lang w:val="en-US"/>
        </w:rPr>
        <w:t xml:space="preserve">      type: object</w:t>
      </w:r>
    </w:p>
    <w:p w14:paraId="32EA0915" w14:textId="77777777" w:rsidR="0086296D" w:rsidRPr="002E5CBA" w:rsidRDefault="0086296D" w:rsidP="0086296D">
      <w:pPr>
        <w:pStyle w:val="PL"/>
        <w:rPr>
          <w:lang w:val="en-US"/>
        </w:rPr>
      </w:pPr>
      <w:r w:rsidRPr="002E5CBA">
        <w:rPr>
          <w:lang w:val="en-US"/>
        </w:rPr>
        <w:t xml:space="preserve">      properties:</w:t>
      </w:r>
    </w:p>
    <w:p w14:paraId="32EA0916" w14:textId="77777777" w:rsidR="0086296D" w:rsidRPr="002E5CBA" w:rsidRDefault="0086296D" w:rsidP="0086296D">
      <w:pPr>
        <w:pStyle w:val="PL"/>
        <w:rPr>
          <w:lang w:val="en-US"/>
        </w:rPr>
      </w:pPr>
      <w:r w:rsidRPr="002E5CBA">
        <w:rPr>
          <w:lang w:val="en-US"/>
        </w:rPr>
        <w:t xml:space="preserve">        error:</w:t>
      </w:r>
    </w:p>
    <w:p w14:paraId="32EA0917"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18" w14:textId="77777777" w:rsidR="0086296D" w:rsidRPr="002E5CBA" w:rsidRDefault="0086296D" w:rsidP="0086296D">
      <w:pPr>
        <w:pStyle w:val="PL"/>
        <w:rPr>
          <w:lang w:val="en-US"/>
        </w:rPr>
      </w:pPr>
      <w:r w:rsidRPr="002E5CBA">
        <w:rPr>
          <w:lang w:val="en-US"/>
        </w:rPr>
        <w:t xml:space="preserve">        pti:</w:t>
      </w:r>
    </w:p>
    <w:p w14:paraId="32EA0919" w14:textId="77777777" w:rsidR="0086296D" w:rsidRPr="002E5CBA" w:rsidRDefault="0086296D" w:rsidP="0086296D">
      <w:pPr>
        <w:pStyle w:val="PL"/>
        <w:rPr>
          <w:lang w:val="en-US"/>
        </w:rPr>
      </w:pPr>
      <w:r w:rsidRPr="002E5CBA">
        <w:rPr>
          <w:lang w:val="en-US"/>
        </w:rPr>
        <w:t xml:space="preserve">          $ref: '#/components/schemas/ProcedureTransactionId'</w:t>
      </w:r>
    </w:p>
    <w:p w14:paraId="32EA091A" w14:textId="77777777" w:rsidR="0086296D" w:rsidRPr="002E5CBA" w:rsidRDefault="0086296D" w:rsidP="0086296D">
      <w:pPr>
        <w:pStyle w:val="PL"/>
        <w:rPr>
          <w:lang w:val="en-US"/>
        </w:rPr>
      </w:pPr>
      <w:r w:rsidRPr="002E5CBA">
        <w:rPr>
          <w:lang w:val="en-US"/>
        </w:rPr>
        <w:t xml:space="preserve">        n1smCause:</w:t>
      </w:r>
    </w:p>
    <w:p w14:paraId="32EA091B" w14:textId="7C0E4775" w:rsidR="0086296D" w:rsidRDefault="0086296D" w:rsidP="0086296D">
      <w:pPr>
        <w:pStyle w:val="PL"/>
        <w:rPr>
          <w:lang w:val="en-US"/>
        </w:rPr>
      </w:pPr>
      <w:r w:rsidRPr="002E5CBA">
        <w:rPr>
          <w:lang w:val="en-US"/>
        </w:rPr>
        <w:t xml:space="preserve">          type: string</w:t>
      </w:r>
    </w:p>
    <w:p w14:paraId="4AD85967" w14:textId="389C8CC7"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1C" w14:textId="77777777" w:rsidR="0086296D" w:rsidRPr="002E5CBA" w:rsidRDefault="0086296D" w:rsidP="0086296D">
      <w:pPr>
        <w:pStyle w:val="PL"/>
        <w:rPr>
          <w:lang w:val="en-US"/>
        </w:rPr>
      </w:pPr>
      <w:r w:rsidRPr="002E5CBA">
        <w:rPr>
          <w:lang w:val="en-US"/>
        </w:rPr>
        <w:t xml:space="preserve">        n1SmInfoToUe:</w:t>
      </w:r>
    </w:p>
    <w:p w14:paraId="32EA091D" w14:textId="7D45DE5B" w:rsidR="0086296D" w:rsidRDefault="0086296D" w:rsidP="0086296D">
      <w:pPr>
        <w:pStyle w:val="PL"/>
        <w:rPr>
          <w:lang w:val="en-US"/>
        </w:rPr>
      </w:pPr>
      <w:r w:rsidRPr="002E5CBA">
        <w:rPr>
          <w:lang w:val="en-US"/>
        </w:rPr>
        <w:t xml:space="preserve">          $ref: '</w:t>
      </w:r>
      <w:r w:rsidR="00FC5219" w:rsidRPr="002E5CBA">
        <w:rPr>
          <w:lang w:val="en-US"/>
        </w:rPr>
        <w:t>TS29571_CommonData.yaml</w:t>
      </w:r>
      <w:r w:rsidRPr="002E5CBA">
        <w:rPr>
          <w:lang w:val="en-US"/>
        </w:rPr>
        <w:t>#/components/schemas/RefToBinaryData'</w:t>
      </w:r>
    </w:p>
    <w:p w14:paraId="68371EAB"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7C703E51" w14:textId="328259AD"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69084B" w14:textId="77777777" w:rsidR="005202F6" w:rsidRPr="002857AD" w:rsidRDefault="005202F6" w:rsidP="005202F6">
      <w:pPr>
        <w:pStyle w:val="PL"/>
      </w:pPr>
      <w:r w:rsidRPr="002857AD">
        <w:t xml:space="preserve">        recoveryTime:</w:t>
      </w:r>
    </w:p>
    <w:p w14:paraId="4DB71F5C" w14:textId="5CCAA421" w:rsidR="005202F6" w:rsidRPr="002E5CBA" w:rsidRDefault="005202F6" w:rsidP="0086296D">
      <w:pPr>
        <w:pStyle w:val="PL"/>
        <w:rPr>
          <w:lang w:val="en-US"/>
        </w:rPr>
      </w:pPr>
      <w:r w:rsidRPr="002857AD">
        <w:t xml:space="preserve">          $ref: 'TS29571_CommonData.yaml#/components/schemas/DateTime'</w:t>
      </w:r>
    </w:p>
    <w:p w14:paraId="32EA091E" w14:textId="77777777" w:rsidR="0086296D" w:rsidRPr="002E5CBA" w:rsidRDefault="0086296D" w:rsidP="0086296D">
      <w:pPr>
        <w:pStyle w:val="PL"/>
        <w:rPr>
          <w:lang w:val="en-US"/>
        </w:rPr>
      </w:pPr>
      <w:r w:rsidRPr="002E5CBA">
        <w:rPr>
          <w:lang w:val="en-US"/>
        </w:rPr>
        <w:t xml:space="preserve">      required:</w:t>
      </w:r>
    </w:p>
    <w:p w14:paraId="32EA091F" w14:textId="77777777" w:rsidR="0086296D" w:rsidRPr="002E5CBA" w:rsidRDefault="0086296D" w:rsidP="0086296D">
      <w:pPr>
        <w:pStyle w:val="PL"/>
        <w:rPr>
          <w:lang w:val="en-US"/>
        </w:rPr>
      </w:pPr>
      <w:r w:rsidRPr="002E5CBA">
        <w:rPr>
          <w:lang w:val="en-US"/>
        </w:rPr>
        <w:t xml:space="preserve">        - error</w:t>
      </w:r>
    </w:p>
    <w:p w14:paraId="32EA0920" w14:textId="77777777" w:rsidR="0086296D" w:rsidRDefault="0086296D" w:rsidP="0086296D">
      <w:pPr>
        <w:pStyle w:val="PL"/>
        <w:rPr>
          <w:lang w:val="en-US"/>
        </w:rPr>
      </w:pPr>
    </w:p>
    <w:p w14:paraId="32EA0921" w14:textId="77777777" w:rsidR="0086296D" w:rsidRPr="002E5CBA" w:rsidRDefault="0086296D" w:rsidP="0086296D">
      <w:pPr>
        <w:pStyle w:val="PL"/>
        <w:rPr>
          <w:lang w:val="en-US"/>
        </w:rPr>
      </w:pPr>
      <w:r>
        <w:rPr>
          <w:lang w:val="en-US"/>
        </w:rPr>
        <w:t xml:space="preserve">    VsmfUpdate</w:t>
      </w:r>
      <w:r w:rsidRPr="002E5CBA">
        <w:rPr>
          <w:lang w:val="en-US"/>
        </w:rPr>
        <w:t>Error:</w:t>
      </w:r>
    </w:p>
    <w:p w14:paraId="32EA0922" w14:textId="77777777" w:rsidR="0086296D" w:rsidRPr="002E5CBA" w:rsidRDefault="0086296D" w:rsidP="0086296D">
      <w:pPr>
        <w:pStyle w:val="PL"/>
        <w:rPr>
          <w:lang w:val="en-US"/>
        </w:rPr>
      </w:pPr>
      <w:r w:rsidRPr="002E5CBA">
        <w:rPr>
          <w:lang w:val="en-US"/>
        </w:rPr>
        <w:t xml:space="preserve">      type: object</w:t>
      </w:r>
    </w:p>
    <w:p w14:paraId="32EA0923" w14:textId="77777777" w:rsidR="0086296D" w:rsidRPr="002E5CBA" w:rsidRDefault="0086296D" w:rsidP="0086296D">
      <w:pPr>
        <w:pStyle w:val="PL"/>
        <w:rPr>
          <w:lang w:val="en-US"/>
        </w:rPr>
      </w:pPr>
      <w:r w:rsidRPr="002E5CBA">
        <w:rPr>
          <w:lang w:val="en-US"/>
        </w:rPr>
        <w:t xml:space="preserve">      properties:</w:t>
      </w:r>
    </w:p>
    <w:p w14:paraId="32EA0924" w14:textId="77777777" w:rsidR="0086296D" w:rsidRPr="002E5CBA" w:rsidRDefault="0086296D" w:rsidP="0086296D">
      <w:pPr>
        <w:pStyle w:val="PL"/>
        <w:rPr>
          <w:lang w:val="en-US"/>
        </w:rPr>
      </w:pPr>
      <w:r w:rsidRPr="002E5CBA">
        <w:rPr>
          <w:lang w:val="en-US"/>
        </w:rPr>
        <w:t xml:space="preserve">        error:</w:t>
      </w:r>
    </w:p>
    <w:p w14:paraId="32EA0925"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26" w14:textId="77777777" w:rsidR="0086296D" w:rsidRPr="002E5CBA" w:rsidRDefault="0086296D" w:rsidP="0086296D">
      <w:pPr>
        <w:pStyle w:val="PL"/>
        <w:rPr>
          <w:lang w:val="en-US"/>
        </w:rPr>
      </w:pPr>
      <w:r w:rsidRPr="002E5CBA">
        <w:rPr>
          <w:lang w:val="en-US"/>
        </w:rPr>
        <w:t xml:space="preserve">        pti:</w:t>
      </w:r>
    </w:p>
    <w:p w14:paraId="32EA0927" w14:textId="77777777" w:rsidR="0086296D" w:rsidRPr="002E5CBA" w:rsidRDefault="0086296D" w:rsidP="0086296D">
      <w:pPr>
        <w:pStyle w:val="PL"/>
        <w:rPr>
          <w:lang w:val="en-US"/>
        </w:rPr>
      </w:pPr>
      <w:r w:rsidRPr="002E5CBA">
        <w:rPr>
          <w:lang w:val="en-US"/>
        </w:rPr>
        <w:t xml:space="preserve">          $ref: '#/components/schemas/ProcedureTransactionId'</w:t>
      </w:r>
    </w:p>
    <w:p w14:paraId="32EA0928" w14:textId="77777777" w:rsidR="0086296D" w:rsidRPr="002E5CBA" w:rsidRDefault="0086296D" w:rsidP="0086296D">
      <w:pPr>
        <w:pStyle w:val="PL"/>
        <w:rPr>
          <w:lang w:val="en-US"/>
        </w:rPr>
      </w:pPr>
      <w:r w:rsidRPr="002E5CBA">
        <w:rPr>
          <w:lang w:val="en-US"/>
        </w:rPr>
        <w:t xml:space="preserve">        n1smCause:</w:t>
      </w:r>
    </w:p>
    <w:p w14:paraId="32EA0929" w14:textId="3D12441D" w:rsidR="0086296D" w:rsidRDefault="0086296D" w:rsidP="0086296D">
      <w:pPr>
        <w:pStyle w:val="PL"/>
        <w:rPr>
          <w:lang w:val="en-US"/>
        </w:rPr>
      </w:pPr>
      <w:r w:rsidRPr="002E5CBA">
        <w:rPr>
          <w:lang w:val="en-US"/>
        </w:rPr>
        <w:lastRenderedPageBreak/>
        <w:t xml:space="preserve">          type: string</w:t>
      </w:r>
    </w:p>
    <w:p w14:paraId="00CBDBAA" w14:textId="1F267060"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2A" w14:textId="77777777" w:rsidR="0086296D" w:rsidRPr="002E5CBA" w:rsidRDefault="0086296D" w:rsidP="0086296D">
      <w:pPr>
        <w:pStyle w:val="PL"/>
        <w:rPr>
          <w:lang w:val="en-US"/>
        </w:rPr>
      </w:pPr>
      <w:r w:rsidRPr="002E5CBA">
        <w:rPr>
          <w:lang w:val="en-US"/>
        </w:rPr>
        <w:t xml:space="preserve">        n1SmInfo</w:t>
      </w:r>
      <w:r>
        <w:rPr>
          <w:lang w:val="en-US"/>
        </w:rPr>
        <w:t>From</w:t>
      </w:r>
      <w:r w:rsidRPr="002E5CBA">
        <w:rPr>
          <w:lang w:val="en-US"/>
        </w:rPr>
        <w:t>Ue:</w:t>
      </w:r>
    </w:p>
    <w:p w14:paraId="32EA092B" w14:textId="77777777" w:rsidR="0086296D" w:rsidRDefault="0086296D" w:rsidP="0086296D">
      <w:pPr>
        <w:pStyle w:val="PL"/>
        <w:rPr>
          <w:lang w:val="en-US"/>
        </w:rPr>
      </w:pPr>
      <w:r w:rsidRPr="002E5CBA">
        <w:rPr>
          <w:lang w:val="en-US"/>
        </w:rPr>
        <w:t xml:space="preserve">          $ref: '</w:t>
      </w:r>
      <w:r w:rsidR="006C39F4" w:rsidRPr="002E5CBA">
        <w:rPr>
          <w:lang w:val="en-US"/>
        </w:rPr>
        <w:t>TS29571_CommonData.yaml</w:t>
      </w:r>
      <w:r w:rsidRPr="002E5CBA">
        <w:rPr>
          <w:lang w:val="en-US"/>
        </w:rPr>
        <w:t>#/components/schemas/RefToBinaryData'</w:t>
      </w:r>
    </w:p>
    <w:p w14:paraId="32EA092C" w14:textId="77777777" w:rsidR="0086296D" w:rsidRPr="002E5CBA" w:rsidRDefault="0086296D" w:rsidP="0086296D">
      <w:pPr>
        <w:pStyle w:val="PL"/>
        <w:rPr>
          <w:lang w:val="en-US"/>
        </w:rPr>
      </w:pPr>
      <w:r w:rsidRPr="002E5CBA">
        <w:rPr>
          <w:lang w:val="en-US"/>
        </w:rPr>
        <w:t xml:space="preserve">        unknownN1SmInfo:</w:t>
      </w:r>
    </w:p>
    <w:p w14:paraId="32EA092D" w14:textId="77777777" w:rsidR="0086296D" w:rsidRDefault="0086296D" w:rsidP="0086296D">
      <w:pPr>
        <w:pStyle w:val="PL"/>
        <w:rPr>
          <w:lang w:val="en-US"/>
        </w:rPr>
      </w:pPr>
      <w:r w:rsidRPr="002E5CBA">
        <w:rPr>
          <w:lang w:val="en-US"/>
        </w:rPr>
        <w:t xml:space="preserve">          $ref: '</w:t>
      </w:r>
      <w:r w:rsidR="00B609BE" w:rsidRPr="002E5CBA">
        <w:rPr>
          <w:lang w:val="en-US"/>
        </w:rPr>
        <w:t>TS29571_CommonData.yaml</w:t>
      </w:r>
      <w:r w:rsidRPr="002E5CBA">
        <w:rPr>
          <w:lang w:val="en-US"/>
        </w:rPr>
        <w:t>#/components/schemas/RefToBinaryData'</w:t>
      </w:r>
    </w:p>
    <w:p w14:paraId="32EA092E"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92F" w14:textId="77777777" w:rsidR="00C43287" w:rsidRPr="002E5CBA" w:rsidRDefault="00C43287" w:rsidP="00C43287">
      <w:pPr>
        <w:pStyle w:val="PL"/>
        <w:rPr>
          <w:lang w:val="en-US"/>
        </w:rPr>
      </w:pPr>
      <w:r w:rsidRPr="002E5CBA">
        <w:rPr>
          <w:lang w:val="en-US"/>
        </w:rPr>
        <w:t xml:space="preserve">          type: array</w:t>
      </w:r>
    </w:p>
    <w:p w14:paraId="32EA0930" w14:textId="77777777" w:rsidR="00C43287" w:rsidRPr="002E5CBA" w:rsidRDefault="00C43287" w:rsidP="00C43287">
      <w:pPr>
        <w:pStyle w:val="PL"/>
        <w:rPr>
          <w:lang w:val="en-US"/>
        </w:rPr>
      </w:pPr>
      <w:r w:rsidRPr="002E5CBA">
        <w:rPr>
          <w:lang w:val="en-US"/>
        </w:rPr>
        <w:t xml:space="preserve">          items:</w:t>
      </w:r>
    </w:p>
    <w:p w14:paraId="75C35BD6" w14:textId="7D83E3C8" w:rsidR="0001670E" w:rsidRPr="002E5CBA" w:rsidRDefault="0001670E" w:rsidP="00C43287">
      <w:pPr>
        <w:pStyle w:val="PL"/>
        <w:rPr>
          <w:lang w:val="en-US"/>
        </w:rPr>
      </w:pPr>
      <w:r w:rsidRPr="002E5CBA">
        <w:rPr>
          <w:lang w:val="en-US"/>
        </w:rPr>
        <w:t xml:space="preserve">            $ref: 'TS29571_CommonData.yaml#/components/schemas/Arp'</w:t>
      </w:r>
    </w:p>
    <w:p w14:paraId="32EA0932" w14:textId="704D4F41" w:rsidR="00C43287" w:rsidRDefault="00C43287" w:rsidP="0086296D">
      <w:pPr>
        <w:pStyle w:val="PL"/>
        <w:rPr>
          <w:lang w:val="en-US"/>
        </w:rPr>
      </w:pPr>
      <w:r w:rsidRPr="002E5CBA">
        <w:rPr>
          <w:lang w:val="en-US"/>
        </w:rPr>
        <w:t xml:space="preserve">          minItems: </w:t>
      </w:r>
      <w:r w:rsidR="00540A89">
        <w:rPr>
          <w:lang w:val="en-US"/>
        </w:rPr>
        <w:t>1</w:t>
      </w:r>
    </w:p>
    <w:p w14:paraId="32EA0933" w14:textId="77777777" w:rsidR="008018EB" w:rsidRPr="002E5CBA" w:rsidRDefault="008018EB" w:rsidP="008018EB">
      <w:pPr>
        <w:pStyle w:val="PL"/>
        <w:rPr>
          <w:lang w:val="en-US"/>
        </w:rPr>
      </w:pPr>
      <w:r>
        <w:rPr>
          <w:lang w:val="en-US"/>
        </w:rPr>
        <w:t xml:space="preserve">        ngApC</w:t>
      </w:r>
      <w:r w:rsidRPr="002E5CBA">
        <w:rPr>
          <w:lang w:val="en-US"/>
        </w:rPr>
        <w:t>ause:</w:t>
      </w:r>
    </w:p>
    <w:p w14:paraId="32EA0934" w14:textId="77777777" w:rsidR="008018EB" w:rsidRDefault="008018EB" w:rsidP="0086296D">
      <w:pPr>
        <w:pStyle w:val="PL"/>
      </w:pPr>
      <w:r>
        <w:t xml:space="preserve">          $ref: 'TS29571_CommonData.yaml#/components/schemas/NgApCause'</w:t>
      </w:r>
    </w:p>
    <w:p w14:paraId="32EA0935" w14:textId="60E66C3E"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936" w14:textId="02599EEC"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74930F0F" w14:textId="77777777" w:rsidR="005202F6" w:rsidRPr="002857AD" w:rsidRDefault="005202F6" w:rsidP="005202F6">
      <w:pPr>
        <w:pStyle w:val="PL"/>
      </w:pPr>
      <w:r w:rsidRPr="002857AD">
        <w:t xml:space="preserve">        recoveryTime:</w:t>
      </w:r>
    </w:p>
    <w:p w14:paraId="43326275" w14:textId="30810A5E" w:rsidR="005202F6" w:rsidRPr="0013566D" w:rsidRDefault="005202F6" w:rsidP="0086296D">
      <w:pPr>
        <w:pStyle w:val="PL"/>
        <w:rPr>
          <w:lang w:val="en-US"/>
        </w:rPr>
      </w:pPr>
      <w:r w:rsidRPr="002857AD">
        <w:t xml:space="preserve">          $ref: 'TS29571_CommonData.yaml#/components/schemas/DateTime'</w:t>
      </w:r>
    </w:p>
    <w:p w14:paraId="32EA0937" w14:textId="77777777" w:rsidR="0086296D" w:rsidRPr="002E5CBA" w:rsidRDefault="0086296D" w:rsidP="0086296D">
      <w:pPr>
        <w:pStyle w:val="PL"/>
        <w:rPr>
          <w:lang w:val="en-US"/>
        </w:rPr>
      </w:pPr>
      <w:r w:rsidRPr="002E5CBA">
        <w:rPr>
          <w:lang w:val="en-US"/>
        </w:rPr>
        <w:t xml:space="preserve">      required:</w:t>
      </w:r>
    </w:p>
    <w:p w14:paraId="32EA0938" w14:textId="77777777" w:rsidR="0086296D" w:rsidRPr="002E5CBA" w:rsidRDefault="0086296D" w:rsidP="0086296D">
      <w:pPr>
        <w:pStyle w:val="PL"/>
        <w:rPr>
          <w:lang w:val="en-US"/>
        </w:rPr>
      </w:pPr>
      <w:r w:rsidRPr="002E5CBA">
        <w:rPr>
          <w:lang w:val="en-US"/>
        </w:rPr>
        <w:t xml:space="preserve">        - error</w:t>
      </w:r>
    </w:p>
    <w:p w14:paraId="32EA0939" w14:textId="77777777" w:rsidR="0086296D" w:rsidRDefault="0086296D" w:rsidP="0086296D">
      <w:pPr>
        <w:pStyle w:val="PL"/>
        <w:rPr>
          <w:lang w:val="en-US"/>
        </w:rPr>
      </w:pPr>
    </w:p>
    <w:p w14:paraId="32EA093A" w14:textId="77777777" w:rsidR="0086296D" w:rsidRPr="002E5CBA" w:rsidRDefault="0086296D" w:rsidP="0086296D">
      <w:pPr>
        <w:pStyle w:val="PL"/>
        <w:rPr>
          <w:lang w:val="en-US"/>
        </w:rPr>
      </w:pPr>
    </w:p>
    <w:p w14:paraId="32EA093B" w14:textId="77777777" w:rsidR="0086296D" w:rsidRPr="002E5CBA" w:rsidRDefault="0086296D" w:rsidP="0086296D">
      <w:pPr>
        <w:pStyle w:val="PL"/>
        <w:rPr>
          <w:lang w:val="en-US"/>
        </w:rPr>
      </w:pPr>
      <w:r w:rsidRPr="002E5CBA">
        <w:rPr>
          <w:lang w:val="en-US"/>
        </w:rPr>
        <w:t>#</w:t>
      </w:r>
    </w:p>
    <w:p w14:paraId="32EA093C" w14:textId="0746F5B1" w:rsidR="0086296D" w:rsidRPr="002E5CBA" w:rsidRDefault="0086296D" w:rsidP="0086296D">
      <w:pPr>
        <w:pStyle w:val="PL"/>
        <w:rPr>
          <w:lang w:val="en-US"/>
        </w:rPr>
      </w:pPr>
      <w:r w:rsidRPr="002E5CBA">
        <w:rPr>
          <w:lang w:val="en-US"/>
        </w:rPr>
        <w:t># SIMPLE DATA TYPES</w:t>
      </w:r>
    </w:p>
    <w:p w14:paraId="32EA093D" w14:textId="77777777" w:rsidR="0086296D" w:rsidRPr="002E5CBA" w:rsidRDefault="0086296D" w:rsidP="0086296D">
      <w:pPr>
        <w:pStyle w:val="PL"/>
        <w:rPr>
          <w:lang w:val="en-US"/>
        </w:rPr>
      </w:pPr>
      <w:r w:rsidRPr="002E5CBA">
        <w:rPr>
          <w:lang w:val="en-US"/>
        </w:rPr>
        <w:t>#</w:t>
      </w:r>
    </w:p>
    <w:p w14:paraId="32EA093E" w14:textId="77777777" w:rsidR="0086296D" w:rsidRPr="002E5CBA" w:rsidRDefault="0086296D" w:rsidP="0086296D">
      <w:pPr>
        <w:pStyle w:val="PL"/>
        <w:rPr>
          <w:lang w:val="en-US"/>
        </w:rPr>
      </w:pPr>
      <w:r w:rsidRPr="002E5CBA">
        <w:rPr>
          <w:lang w:val="en-US"/>
        </w:rPr>
        <w:t xml:space="preserve">    ProcedureTransactionId:</w:t>
      </w:r>
    </w:p>
    <w:p w14:paraId="32EA093F" w14:textId="77777777" w:rsidR="0086296D" w:rsidRPr="002E5CBA" w:rsidRDefault="0086296D" w:rsidP="0086296D">
      <w:pPr>
        <w:pStyle w:val="PL"/>
        <w:rPr>
          <w:lang w:val="en-US"/>
        </w:rPr>
      </w:pPr>
      <w:r w:rsidRPr="002E5CBA">
        <w:rPr>
          <w:lang w:val="en-US"/>
        </w:rPr>
        <w:t xml:space="preserve">      type: integer</w:t>
      </w:r>
    </w:p>
    <w:p w14:paraId="32EA0941" w14:textId="77777777" w:rsidR="0086296D" w:rsidRPr="002E5CBA" w:rsidRDefault="0086296D" w:rsidP="0086296D">
      <w:pPr>
        <w:pStyle w:val="PL"/>
        <w:rPr>
          <w:lang w:val="en-US"/>
        </w:rPr>
      </w:pPr>
      <w:r w:rsidRPr="002E5CBA">
        <w:rPr>
          <w:lang w:val="en-US"/>
        </w:rPr>
        <w:t xml:space="preserve">      minimum: 0</w:t>
      </w:r>
    </w:p>
    <w:p w14:paraId="32EA0942" w14:textId="77777777" w:rsidR="0086296D" w:rsidRPr="002E5CBA" w:rsidRDefault="0086296D" w:rsidP="0086296D">
      <w:pPr>
        <w:pStyle w:val="PL"/>
        <w:rPr>
          <w:lang w:val="en-US"/>
        </w:rPr>
      </w:pPr>
      <w:r w:rsidRPr="002E5CBA">
        <w:rPr>
          <w:lang w:val="en-US"/>
        </w:rPr>
        <w:t xml:space="preserve">      maximum: 255</w:t>
      </w:r>
    </w:p>
    <w:p w14:paraId="32EA0943" w14:textId="1FD1ACF6" w:rsidR="0086296D" w:rsidRPr="002E5CBA" w:rsidRDefault="0086296D" w:rsidP="0086296D">
      <w:pPr>
        <w:pStyle w:val="PL"/>
        <w:rPr>
          <w:lang w:val="en-US"/>
        </w:rPr>
      </w:pPr>
    </w:p>
    <w:p w14:paraId="32EA0944" w14:textId="77777777" w:rsidR="0086296D" w:rsidRPr="002E5CBA" w:rsidRDefault="0086296D" w:rsidP="0086296D">
      <w:pPr>
        <w:pStyle w:val="PL"/>
        <w:rPr>
          <w:lang w:val="en-US"/>
        </w:rPr>
      </w:pPr>
      <w:r w:rsidRPr="002E5CBA">
        <w:rPr>
          <w:lang w:val="en-US"/>
        </w:rPr>
        <w:t xml:space="preserve">    EpsBearerId:</w:t>
      </w:r>
    </w:p>
    <w:p w14:paraId="08F58788" w14:textId="00BFE639" w:rsidR="0044169E" w:rsidRPr="002E5CBA" w:rsidRDefault="0044169E" w:rsidP="0044169E">
      <w:pPr>
        <w:pStyle w:val="PL"/>
        <w:rPr>
          <w:lang w:val="en-US"/>
        </w:rPr>
      </w:pPr>
      <w:r w:rsidRPr="002E5CBA">
        <w:rPr>
          <w:lang w:val="en-US"/>
        </w:rPr>
        <w:t xml:space="preserve">      type: integer</w:t>
      </w:r>
    </w:p>
    <w:p w14:paraId="4E5D237A" w14:textId="77777777" w:rsidR="0044169E" w:rsidRPr="002E5CBA" w:rsidRDefault="0044169E" w:rsidP="0044169E">
      <w:pPr>
        <w:pStyle w:val="PL"/>
        <w:rPr>
          <w:lang w:val="en-US"/>
        </w:rPr>
      </w:pPr>
      <w:r w:rsidRPr="002E5CBA">
        <w:rPr>
          <w:lang w:val="en-US"/>
        </w:rPr>
        <w:t xml:space="preserve">      minimum: 0</w:t>
      </w:r>
    </w:p>
    <w:p w14:paraId="6626EC90" w14:textId="77777777" w:rsidR="0044169E" w:rsidRPr="002E5CBA" w:rsidRDefault="0044169E" w:rsidP="0044169E">
      <w:pPr>
        <w:pStyle w:val="PL"/>
        <w:rPr>
          <w:lang w:val="en-US"/>
        </w:rPr>
      </w:pPr>
      <w:r w:rsidRPr="002E5CBA">
        <w:rPr>
          <w:lang w:val="en-US"/>
        </w:rPr>
        <w:t xml:space="preserve">      maximum: </w:t>
      </w:r>
      <w:r>
        <w:rPr>
          <w:lang w:val="en-US"/>
        </w:rPr>
        <w:t>15</w:t>
      </w:r>
    </w:p>
    <w:p w14:paraId="32EA0946" w14:textId="49E51D07" w:rsidR="0086296D" w:rsidRPr="002E5CBA" w:rsidRDefault="0086296D" w:rsidP="0086296D">
      <w:pPr>
        <w:pStyle w:val="PL"/>
        <w:rPr>
          <w:lang w:val="en-US"/>
        </w:rPr>
      </w:pPr>
    </w:p>
    <w:p w14:paraId="32EA0947" w14:textId="77777777" w:rsidR="0086296D" w:rsidRPr="002E5CBA" w:rsidRDefault="0086296D" w:rsidP="0086296D">
      <w:pPr>
        <w:pStyle w:val="PL"/>
        <w:rPr>
          <w:lang w:val="en-US"/>
        </w:rPr>
      </w:pPr>
      <w:r w:rsidRPr="002E5CBA">
        <w:rPr>
          <w:lang w:val="en-US"/>
        </w:rPr>
        <w:t xml:space="preserve">    EpsPdnCnxContainer:</w:t>
      </w:r>
    </w:p>
    <w:p w14:paraId="32EA0948" w14:textId="77777777" w:rsidR="0086296D" w:rsidRPr="002E5CBA" w:rsidRDefault="0086296D" w:rsidP="0086296D">
      <w:pPr>
        <w:pStyle w:val="PL"/>
        <w:rPr>
          <w:lang w:val="en-US"/>
        </w:rPr>
      </w:pPr>
      <w:r w:rsidRPr="002E5CBA">
        <w:rPr>
          <w:lang w:val="en-US"/>
        </w:rPr>
        <w:t xml:space="preserve">      type: string</w:t>
      </w:r>
    </w:p>
    <w:p w14:paraId="32EA094A" w14:textId="19B148C8" w:rsidR="0086296D" w:rsidRPr="002E5CBA" w:rsidRDefault="0086296D" w:rsidP="0086296D">
      <w:pPr>
        <w:pStyle w:val="PL"/>
        <w:rPr>
          <w:lang w:val="en-US"/>
        </w:rPr>
      </w:pPr>
    </w:p>
    <w:p w14:paraId="32EA094B" w14:textId="77777777" w:rsidR="0086296D" w:rsidRPr="002E5CBA" w:rsidRDefault="0086296D" w:rsidP="0086296D">
      <w:pPr>
        <w:pStyle w:val="PL"/>
        <w:rPr>
          <w:lang w:val="en-US"/>
        </w:rPr>
      </w:pPr>
      <w:r w:rsidRPr="002E5CBA">
        <w:rPr>
          <w:lang w:val="en-US"/>
        </w:rPr>
        <w:t xml:space="preserve">    EpsBearerContainer:</w:t>
      </w:r>
    </w:p>
    <w:p w14:paraId="32EA094C" w14:textId="77777777" w:rsidR="0086296D" w:rsidRPr="002E5CBA" w:rsidRDefault="0086296D" w:rsidP="0086296D">
      <w:pPr>
        <w:pStyle w:val="PL"/>
        <w:rPr>
          <w:lang w:val="en-US"/>
        </w:rPr>
      </w:pPr>
      <w:r w:rsidRPr="002E5CBA">
        <w:rPr>
          <w:lang w:val="en-US"/>
        </w:rPr>
        <w:t xml:space="preserve">      type: string</w:t>
      </w:r>
    </w:p>
    <w:p w14:paraId="32EA094E" w14:textId="6D04DF3D" w:rsidR="0086296D" w:rsidRPr="002E5CBA" w:rsidRDefault="0086296D" w:rsidP="0086296D">
      <w:pPr>
        <w:pStyle w:val="PL"/>
        <w:rPr>
          <w:lang w:val="en-US"/>
        </w:rPr>
      </w:pPr>
    </w:p>
    <w:p w14:paraId="32EA094F" w14:textId="77777777" w:rsidR="0086296D" w:rsidRPr="002E5CBA" w:rsidRDefault="0086296D" w:rsidP="0086296D">
      <w:pPr>
        <w:pStyle w:val="PL"/>
        <w:rPr>
          <w:lang w:val="en-US"/>
        </w:rPr>
      </w:pPr>
      <w:r w:rsidRPr="002E5CBA">
        <w:rPr>
          <w:lang w:val="en-US"/>
        </w:rPr>
        <w:t xml:space="preserve">    Teid:</w:t>
      </w:r>
    </w:p>
    <w:p w14:paraId="32EA0950" w14:textId="77777777" w:rsidR="0086296D" w:rsidRPr="002E5CBA" w:rsidRDefault="0086296D" w:rsidP="0086296D">
      <w:pPr>
        <w:pStyle w:val="PL"/>
        <w:rPr>
          <w:lang w:val="en-US"/>
        </w:rPr>
      </w:pPr>
      <w:r w:rsidRPr="002E5CBA">
        <w:rPr>
          <w:lang w:val="en-US"/>
        </w:rPr>
        <w:t xml:space="preserve">      type: string</w:t>
      </w:r>
    </w:p>
    <w:p w14:paraId="32EA0951" w14:textId="120B5A4E" w:rsidR="0086296D" w:rsidRDefault="0086296D" w:rsidP="0086296D">
      <w:pPr>
        <w:pStyle w:val="PL"/>
        <w:rPr>
          <w:lang w:val="en-US"/>
        </w:rPr>
      </w:pPr>
      <w:r w:rsidRPr="002E5CBA">
        <w:rPr>
          <w:lang w:val="en-US"/>
        </w:rPr>
        <w:t xml:space="preserve">      pattern: '^[A-F</w:t>
      </w:r>
      <w:r w:rsidR="0094057F" w:rsidRPr="00CF152B">
        <w:rPr>
          <w:rFonts w:cs="Arial"/>
          <w:szCs w:val="18"/>
        </w:rPr>
        <w:t>a-f</w:t>
      </w:r>
      <w:r w:rsidRPr="002E5CBA">
        <w:rPr>
          <w:lang w:val="en-US"/>
        </w:rPr>
        <w:t>0-9]{8}$'</w:t>
      </w:r>
    </w:p>
    <w:p w14:paraId="180D78E0" w14:textId="77777777" w:rsidR="008D3B38" w:rsidRDefault="008D3B38" w:rsidP="008D3B38">
      <w:pPr>
        <w:pStyle w:val="PL"/>
        <w:rPr>
          <w:lang w:val="en-US"/>
        </w:rPr>
      </w:pPr>
    </w:p>
    <w:p w14:paraId="4BE175F5" w14:textId="6DE22760" w:rsidR="008D3B38" w:rsidRPr="002E5CBA" w:rsidRDefault="008D3B38" w:rsidP="008D3B38">
      <w:pPr>
        <w:pStyle w:val="PL"/>
        <w:rPr>
          <w:lang w:val="en-US"/>
        </w:rPr>
      </w:pPr>
      <w:r w:rsidRPr="002E5CBA">
        <w:rPr>
          <w:lang w:val="en-US"/>
        </w:rPr>
        <w:t xml:space="preserve">    </w:t>
      </w:r>
      <w:r>
        <w:rPr>
          <w:lang w:val="en-US"/>
        </w:rPr>
        <w:t>EpsBearerContextStatus</w:t>
      </w:r>
      <w:r w:rsidRPr="002E5CBA">
        <w:rPr>
          <w:lang w:val="en-US"/>
        </w:rPr>
        <w:t>:</w:t>
      </w:r>
    </w:p>
    <w:p w14:paraId="23772121" w14:textId="77777777" w:rsidR="008D3B38" w:rsidRPr="002E5CBA" w:rsidRDefault="008D3B38" w:rsidP="008D3B38">
      <w:pPr>
        <w:pStyle w:val="PL"/>
        <w:rPr>
          <w:lang w:val="en-US"/>
        </w:rPr>
      </w:pPr>
      <w:r w:rsidRPr="002E5CBA">
        <w:rPr>
          <w:lang w:val="en-US"/>
        </w:rPr>
        <w:t xml:space="preserve">      type: string</w:t>
      </w:r>
    </w:p>
    <w:p w14:paraId="0000DE43" w14:textId="1860BC38" w:rsidR="008D3B38" w:rsidRPr="002E5CBA" w:rsidRDefault="008D3B38" w:rsidP="0086296D">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32EA0952" w14:textId="77777777" w:rsidR="0086296D" w:rsidRPr="002E5CBA" w:rsidRDefault="0086296D" w:rsidP="0086296D">
      <w:pPr>
        <w:pStyle w:val="PL"/>
        <w:rPr>
          <w:lang w:val="en-US"/>
        </w:rPr>
      </w:pPr>
      <w:r w:rsidRPr="002E5CBA">
        <w:rPr>
          <w:lang w:val="en-US"/>
        </w:rPr>
        <w:t>#</w:t>
      </w:r>
    </w:p>
    <w:p w14:paraId="32EA0953" w14:textId="77777777" w:rsidR="0086296D" w:rsidRPr="002E5CBA" w:rsidRDefault="0086296D" w:rsidP="0086296D">
      <w:pPr>
        <w:pStyle w:val="PL"/>
        <w:rPr>
          <w:lang w:val="en-US"/>
        </w:rPr>
      </w:pPr>
      <w:r w:rsidRPr="002E5CBA">
        <w:rPr>
          <w:lang w:val="en-US"/>
        </w:rPr>
        <w:t># ENUMERATIONS</w:t>
      </w:r>
    </w:p>
    <w:p w14:paraId="32EA0954" w14:textId="77777777" w:rsidR="0086296D" w:rsidRPr="002E5CBA" w:rsidRDefault="0086296D" w:rsidP="0086296D">
      <w:pPr>
        <w:pStyle w:val="PL"/>
        <w:rPr>
          <w:lang w:val="en-US"/>
        </w:rPr>
      </w:pPr>
      <w:r w:rsidRPr="002E5CBA">
        <w:rPr>
          <w:lang w:val="en-US"/>
        </w:rPr>
        <w:t>#</w:t>
      </w:r>
    </w:p>
    <w:p w14:paraId="32EA0955" w14:textId="77777777" w:rsidR="0086296D" w:rsidRPr="002E5CBA" w:rsidRDefault="0086296D" w:rsidP="0086296D">
      <w:pPr>
        <w:pStyle w:val="PL"/>
        <w:rPr>
          <w:lang w:val="en-US"/>
        </w:rPr>
      </w:pPr>
      <w:r w:rsidRPr="002E5CBA">
        <w:rPr>
          <w:lang w:val="en-US"/>
        </w:rPr>
        <w:t xml:space="preserve">    UpCnxState:</w:t>
      </w:r>
    </w:p>
    <w:p w14:paraId="32EA0956" w14:textId="77777777" w:rsidR="0086296D" w:rsidRPr="002E5CBA" w:rsidRDefault="0086296D" w:rsidP="0086296D">
      <w:pPr>
        <w:pStyle w:val="PL"/>
        <w:rPr>
          <w:lang w:val="en-US"/>
        </w:rPr>
      </w:pPr>
      <w:r w:rsidRPr="002E5CBA">
        <w:rPr>
          <w:lang w:val="en-US"/>
        </w:rPr>
        <w:t xml:space="preserve">      anyOf:</w:t>
      </w:r>
    </w:p>
    <w:p w14:paraId="32EA0957" w14:textId="77777777" w:rsidR="0086296D" w:rsidRPr="002E5CBA" w:rsidRDefault="0086296D" w:rsidP="0086296D">
      <w:pPr>
        <w:pStyle w:val="PL"/>
        <w:rPr>
          <w:lang w:val="en-US"/>
        </w:rPr>
      </w:pPr>
      <w:r w:rsidRPr="002E5CBA">
        <w:rPr>
          <w:lang w:val="en-US"/>
        </w:rPr>
        <w:t xml:space="preserve">      - type: string</w:t>
      </w:r>
    </w:p>
    <w:p w14:paraId="32EA0958" w14:textId="77777777" w:rsidR="0086296D" w:rsidRPr="002E5CBA" w:rsidRDefault="0086296D" w:rsidP="0086296D">
      <w:pPr>
        <w:pStyle w:val="PL"/>
        <w:rPr>
          <w:lang w:val="en-US"/>
        </w:rPr>
      </w:pPr>
      <w:r w:rsidRPr="002E5CBA">
        <w:rPr>
          <w:lang w:val="en-US"/>
        </w:rPr>
        <w:t xml:space="preserve">        enum:</w:t>
      </w:r>
    </w:p>
    <w:p w14:paraId="32EA0959" w14:textId="77777777" w:rsidR="0086296D" w:rsidRPr="002E5CBA" w:rsidRDefault="0086296D" w:rsidP="0086296D">
      <w:pPr>
        <w:pStyle w:val="PL"/>
        <w:rPr>
          <w:lang w:val="en-US"/>
        </w:rPr>
      </w:pPr>
      <w:r w:rsidRPr="002E5CBA">
        <w:rPr>
          <w:lang w:val="en-US"/>
        </w:rPr>
        <w:t xml:space="preserve">          - ACTIVATED</w:t>
      </w:r>
    </w:p>
    <w:p w14:paraId="32EA095A" w14:textId="77777777" w:rsidR="0086296D" w:rsidRPr="002E5CBA" w:rsidRDefault="0086296D" w:rsidP="0086296D">
      <w:pPr>
        <w:pStyle w:val="PL"/>
        <w:rPr>
          <w:lang w:val="en-US"/>
        </w:rPr>
      </w:pPr>
      <w:r w:rsidRPr="002E5CBA">
        <w:rPr>
          <w:lang w:val="en-US"/>
        </w:rPr>
        <w:t xml:space="preserve">          - DEACTIVATED</w:t>
      </w:r>
    </w:p>
    <w:p w14:paraId="32EA095B" w14:textId="77777777" w:rsidR="0086296D" w:rsidRPr="002E5CBA" w:rsidRDefault="0086296D" w:rsidP="0086296D">
      <w:pPr>
        <w:pStyle w:val="PL"/>
        <w:rPr>
          <w:lang w:val="en-US"/>
        </w:rPr>
      </w:pPr>
      <w:r w:rsidRPr="002E5CBA">
        <w:rPr>
          <w:lang w:val="en-US"/>
        </w:rPr>
        <w:t xml:space="preserve">          - ACTIVATING</w:t>
      </w:r>
    </w:p>
    <w:p w14:paraId="32EA095C" w14:textId="77777777" w:rsidR="0086296D" w:rsidRPr="002E5CBA" w:rsidRDefault="0086296D" w:rsidP="0086296D">
      <w:pPr>
        <w:pStyle w:val="PL"/>
        <w:rPr>
          <w:lang w:val="en-US"/>
        </w:rPr>
      </w:pPr>
      <w:r w:rsidRPr="002E5CBA">
        <w:rPr>
          <w:lang w:val="en-US"/>
        </w:rPr>
        <w:t xml:space="preserve">      - type: string</w:t>
      </w:r>
    </w:p>
    <w:p w14:paraId="32EA095D" w14:textId="77777777" w:rsidR="0086296D" w:rsidRPr="002E5CBA" w:rsidRDefault="0086296D" w:rsidP="0086296D">
      <w:pPr>
        <w:pStyle w:val="PL"/>
        <w:rPr>
          <w:lang w:val="en-US"/>
        </w:rPr>
      </w:pPr>
      <w:r w:rsidRPr="002E5CBA">
        <w:rPr>
          <w:lang w:val="en-US"/>
        </w:rPr>
        <w:t xml:space="preserve">        description: &gt;</w:t>
      </w:r>
    </w:p>
    <w:p w14:paraId="32EA095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5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6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61" w14:textId="77777777" w:rsidR="0086296D" w:rsidRPr="002E5CBA" w:rsidRDefault="0086296D" w:rsidP="0086296D">
      <w:pPr>
        <w:pStyle w:val="PL"/>
        <w:rPr>
          <w:lang w:val="en-US"/>
        </w:rPr>
      </w:pPr>
      <w:r w:rsidRPr="002E5CBA">
        <w:rPr>
          <w:lang w:val="en-US"/>
        </w:rPr>
        <w:t xml:space="preserve">      description: &gt;</w:t>
      </w:r>
    </w:p>
    <w:p w14:paraId="32EA0962" w14:textId="77777777" w:rsidR="0086296D" w:rsidRPr="002E5CBA" w:rsidRDefault="0086296D" w:rsidP="0086296D">
      <w:pPr>
        <w:pStyle w:val="PL"/>
        <w:rPr>
          <w:lang w:val="en-US"/>
        </w:rPr>
      </w:pPr>
      <w:r w:rsidRPr="002E5CBA">
        <w:rPr>
          <w:lang w:val="en-US"/>
        </w:rPr>
        <w:t xml:space="preserve">        Possible values are</w:t>
      </w:r>
    </w:p>
    <w:p w14:paraId="32EA0963" w14:textId="77777777" w:rsidR="0086296D" w:rsidRPr="002E5CBA" w:rsidRDefault="0086296D" w:rsidP="0086296D">
      <w:pPr>
        <w:pStyle w:val="PL"/>
        <w:rPr>
          <w:lang w:val="en-US"/>
        </w:rPr>
      </w:pPr>
      <w:r w:rsidRPr="002E5CBA">
        <w:rPr>
          <w:lang w:val="en-US"/>
        </w:rPr>
        <w:t xml:space="preserve">        - ACTIVATED</w:t>
      </w:r>
    </w:p>
    <w:p w14:paraId="32EA0964" w14:textId="77777777" w:rsidR="0086296D" w:rsidRPr="002E5CBA" w:rsidRDefault="0086296D" w:rsidP="0086296D">
      <w:pPr>
        <w:pStyle w:val="PL"/>
        <w:rPr>
          <w:lang w:val="en-US"/>
        </w:rPr>
      </w:pPr>
      <w:r w:rsidRPr="002E5CBA">
        <w:rPr>
          <w:lang w:val="en-US"/>
        </w:rPr>
        <w:t xml:space="preserve">        - DEACTIVATED</w:t>
      </w:r>
    </w:p>
    <w:p w14:paraId="32EA0965" w14:textId="77777777" w:rsidR="0086296D" w:rsidRPr="002E5CBA" w:rsidRDefault="0086296D" w:rsidP="0086296D">
      <w:pPr>
        <w:pStyle w:val="PL"/>
        <w:rPr>
          <w:lang w:val="en-US"/>
        </w:rPr>
      </w:pPr>
      <w:r w:rsidRPr="002E5CBA">
        <w:rPr>
          <w:lang w:val="en-US"/>
        </w:rPr>
        <w:t xml:space="preserve">        - ACTIVATING</w:t>
      </w:r>
    </w:p>
    <w:p w14:paraId="32EA0966" w14:textId="77777777" w:rsidR="0086296D" w:rsidRPr="002E5CBA" w:rsidRDefault="0086296D" w:rsidP="0086296D">
      <w:pPr>
        <w:pStyle w:val="PL"/>
        <w:rPr>
          <w:lang w:val="en-US"/>
        </w:rPr>
      </w:pPr>
    </w:p>
    <w:p w14:paraId="32EA0967" w14:textId="77777777" w:rsidR="0086296D" w:rsidRPr="002E5CBA" w:rsidRDefault="0086296D" w:rsidP="0086296D">
      <w:pPr>
        <w:pStyle w:val="PL"/>
        <w:rPr>
          <w:lang w:val="en-US"/>
        </w:rPr>
      </w:pPr>
      <w:r w:rsidRPr="002E5CBA">
        <w:rPr>
          <w:lang w:val="en-US"/>
        </w:rPr>
        <w:t xml:space="preserve">    HoState:</w:t>
      </w:r>
    </w:p>
    <w:p w14:paraId="32EA0968" w14:textId="77777777" w:rsidR="0086296D" w:rsidRPr="002E5CBA" w:rsidRDefault="0086296D" w:rsidP="0086296D">
      <w:pPr>
        <w:pStyle w:val="PL"/>
        <w:rPr>
          <w:lang w:val="en-US"/>
        </w:rPr>
      </w:pPr>
      <w:r w:rsidRPr="002E5CBA">
        <w:rPr>
          <w:lang w:val="en-US"/>
        </w:rPr>
        <w:t xml:space="preserve">      anyOf:</w:t>
      </w:r>
    </w:p>
    <w:p w14:paraId="32EA0969" w14:textId="77777777" w:rsidR="0086296D" w:rsidRPr="002E5CBA" w:rsidRDefault="0086296D" w:rsidP="0086296D">
      <w:pPr>
        <w:pStyle w:val="PL"/>
        <w:rPr>
          <w:lang w:val="en-US"/>
        </w:rPr>
      </w:pPr>
      <w:r w:rsidRPr="002E5CBA">
        <w:rPr>
          <w:lang w:val="en-US"/>
        </w:rPr>
        <w:t xml:space="preserve">      - type: string</w:t>
      </w:r>
    </w:p>
    <w:p w14:paraId="32EA096A" w14:textId="77777777" w:rsidR="0086296D" w:rsidRPr="002E5CBA" w:rsidRDefault="0086296D" w:rsidP="0086296D">
      <w:pPr>
        <w:pStyle w:val="PL"/>
        <w:rPr>
          <w:lang w:val="en-US"/>
        </w:rPr>
      </w:pPr>
      <w:r w:rsidRPr="002E5CBA">
        <w:rPr>
          <w:lang w:val="en-US"/>
        </w:rPr>
        <w:t xml:space="preserve">        enum:</w:t>
      </w:r>
    </w:p>
    <w:p w14:paraId="32EA096B" w14:textId="77777777" w:rsidR="0086296D" w:rsidRPr="002E5CBA" w:rsidRDefault="0086296D" w:rsidP="0086296D">
      <w:pPr>
        <w:pStyle w:val="PL"/>
        <w:rPr>
          <w:lang w:val="en-US"/>
        </w:rPr>
      </w:pPr>
      <w:r w:rsidRPr="002E5CBA">
        <w:rPr>
          <w:lang w:val="en-US"/>
        </w:rPr>
        <w:t xml:space="preserve">          - NONE</w:t>
      </w:r>
    </w:p>
    <w:p w14:paraId="32EA096C" w14:textId="77777777" w:rsidR="0086296D" w:rsidRPr="002E5CBA" w:rsidRDefault="0086296D" w:rsidP="0086296D">
      <w:pPr>
        <w:pStyle w:val="PL"/>
        <w:rPr>
          <w:lang w:val="en-US"/>
        </w:rPr>
      </w:pPr>
      <w:r w:rsidRPr="002E5CBA">
        <w:rPr>
          <w:lang w:val="en-US"/>
        </w:rPr>
        <w:t xml:space="preserve">          - PREPARING</w:t>
      </w:r>
    </w:p>
    <w:p w14:paraId="32EA096D" w14:textId="77777777" w:rsidR="0086296D" w:rsidRPr="002E5CBA" w:rsidRDefault="0086296D" w:rsidP="0086296D">
      <w:pPr>
        <w:pStyle w:val="PL"/>
        <w:rPr>
          <w:lang w:val="en-US"/>
        </w:rPr>
      </w:pPr>
      <w:r w:rsidRPr="002E5CBA">
        <w:rPr>
          <w:lang w:val="en-US"/>
        </w:rPr>
        <w:t xml:space="preserve">          - PREPARED</w:t>
      </w:r>
    </w:p>
    <w:p w14:paraId="32EA096E" w14:textId="77777777" w:rsidR="0086296D" w:rsidRPr="002E5CBA" w:rsidRDefault="0086296D" w:rsidP="0086296D">
      <w:pPr>
        <w:pStyle w:val="PL"/>
        <w:rPr>
          <w:lang w:val="en-US"/>
        </w:rPr>
      </w:pPr>
      <w:r w:rsidRPr="002E5CBA">
        <w:rPr>
          <w:lang w:val="en-US"/>
        </w:rPr>
        <w:t xml:space="preserve">          - COMPLETED</w:t>
      </w:r>
    </w:p>
    <w:p w14:paraId="32EA096F" w14:textId="77777777" w:rsidR="0086296D" w:rsidRPr="002E5CBA" w:rsidRDefault="0086296D" w:rsidP="0086296D">
      <w:pPr>
        <w:pStyle w:val="PL"/>
        <w:rPr>
          <w:lang w:val="en-US"/>
        </w:rPr>
      </w:pPr>
      <w:r w:rsidRPr="002E5CBA">
        <w:rPr>
          <w:lang w:val="en-US"/>
        </w:rPr>
        <w:t xml:space="preserve">          - CANCELLED</w:t>
      </w:r>
    </w:p>
    <w:p w14:paraId="32EA0970" w14:textId="77777777" w:rsidR="0086296D" w:rsidRPr="002E5CBA" w:rsidRDefault="0086296D" w:rsidP="0086296D">
      <w:pPr>
        <w:pStyle w:val="PL"/>
        <w:rPr>
          <w:lang w:val="en-US"/>
        </w:rPr>
      </w:pPr>
      <w:r w:rsidRPr="002E5CBA">
        <w:rPr>
          <w:lang w:val="en-US"/>
        </w:rPr>
        <w:t xml:space="preserve">      - type: string</w:t>
      </w:r>
    </w:p>
    <w:p w14:paraId="32EA0971" w14:textId="77777777" w:rsidR="0086296D" w:rsidRPr="002E5CBA" w:rsidRDefault="0086296D" w:rsidP="0086296D">
      <w:pPr>
        <w:pStyle w:val="PL"/>
        <w:rPr>
          <w:lang w:val="en-US"/>
        </w:rPr>
      </w:pPr>
      <w:r w:rsidRPr="002E5CBA">
        <w:rPr>
          <w:lang w:val="en-US"/>
        </w:rPr>
        <w:lastRenderedPageBreak/>
        <w:t xml:space="preserve">        description: &gt;</w:t>
      </w:r>
    </w:p>
    <w:p w14:paraId="32EA097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7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7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75" w14:textId="77777777" w:rsidR="0086296D" w:rsidRPr="002E5CBA" w:rsidRDefault="0086296D" w:rsidP="0086296D">
      <w:pPr>
        <w:pStyle w:val="PL"/>
        <w:rPr>
          <w:lang w:val="en-US"/>
        </w:rPr>
      </w:pPr>
      <w:r w:rsidRPr="002E5CBA">
        <w:rPr>
          <w:lang w:val="en-US"/>
        </w:rPr>
        <w:t xml:space="preserve">      description: &gt;</w:t>
      </w:r>
    </w:p>
    <w:p w14:paraId="32EA0976" w14:textId="77777777" w:rsidR="0086296D" w:rsidRPr="002E5CBA" w:rsidRDefault="0086296D" w:rsidP="0086296D">
      <w:pPr>
        <w:pStyle w:val="PL"/>
        <w:rPr>
          <w:lang w:val="en-US"/>
        </w:rPr>
      </w:pPr>
      <w:r w:rsidRPr="002E5CBA">
        <w:rPr>
          <w:lang w:val="en-US"/>
        </w:rPr>
        <w:t xml:space="preserve">        Possible values are</w:t>
      </w:r>
    </w:p>
    <w:p w14:paraId="32EA0977" w14:textId="77777777" w:rsidR="0086296D" w:rsidRPr="002E5CBA" w:rsidRDefault="0086296D" w:rsidP="0086296D">
      <w:pPr>
        <w:pStyle w:val="PL"/>
        <w:rPr>
          <w:lang w:val="en-US"/>
        </w:rPr>
      </w:pPr>
      <w:r w:rsidRPr="002E5CBA">
        <w:rPr>
          <w:lang w:val="en-US"/>
        </w:rPr>
        <w:t xml:space="preserve">        - NONE</w:t>
      </w:r>
    </w:p>
    <w:p w14:paraId="32EA0978" w14:textId="77777777" w:rsidR="0086296D" w:rsidRPr="002E5CBA" w:rsidRDefault="0086296D" w:rsidP="0086296D">
      <w:pPr>
        <w:pStyle w:val="PL"/>
        <w:rPr>
          <w:lang w:val="en-US"/>
        </w:rPr>
      </w:pPr>
      <w:r w:rsidRPr="002E5CBA">
        <w:rPr>
          <w:lang w:val="en-US"/>
        </w:rPr>
        <w:t xml:space="preserve">        - PREPARING</w:t>
      </w:r>
    </w:p>
    <w:p w14:paraId="32EA0979" w14:textId="77777777" w:rsidR="0086296D" w:rsidRPr="002E5CBA" w:rsidRDefault="0086296D" w:rsidP="0086296D">
      <w:pPr>
        <w:pStyle w:val="PL"/>
        <w:rPr>
          <w:lang w:val="en-US"/>
        </w:rPr>
      </w:pPr>
      <w:r w:rsidRPr="002E5CBA">
        <w:rPr>
          <w:lang w:val="en-US"/>
        </w:rPr>
        <w:t xml:space="preserve">        - PREPARED</w:t>
      </w:r>
    </w:p>
    <w:p w14:paraId="32EA097A" w14:textId="77777777" w:rsidR="0086296D" w:rsidRPr="002E5CBA" w:rsidRDefault="0086296D" w:rsidP="0086296D">
      <w:pPr>
        <w:pStyle w:val="PL"/>
        <w:rPr>
          <w:lang w:val="en-US"/>
        </w:rPr>
      </w:pPr>
      <w:r w:rsidRPr="002E5CBA">
        <w:rPr>
          <w:lang w:val="en-US"/>
        </w:rPr>
        <w:t xml:space="preserve">        - COMPLETED</w:t>
      </w:r>
    </w:p>
    <w:p w14:paraId="32EA097B" w14:textId="77777777" w:rsidR="0086296D" w:rsidRPr="002E5CBA" w:rsidRDefault="0086296D" w:rsidP="0086296D">
      <w:pPr>
        <w:pStyle w:val="PL"/>
        <w:rPr>
          <w:lang w:val="en-US"/>
        </w:rPr>
      </w:pPr>
      <w:r w:rsidRPr="002E5CBA">
        <w:rPr>
          <w:lang w:val="en-US"/>
        </w:rPr>
        <w:t xml:space="preserve">        - CANCELLED</w:t>
      </w:r>
    </w:p>
    <w:p w14:paraId="32EA097C" w14:textId="77777777" w:rsidR="0086296D" w:rsidRPr="002E5CBA" w:rsidRDefault="0086296D" w:rsidP="0086296D">
      <w:pPr>
        <w:pStyle w:val="PL"/>
        <w:rPr>
          <w:lang w:val="en-US"/>
        </w:rPr>
      </w:pPr>
    </w:p>
    <w:p w14:paraId="32EA097D" w14:textId="77777777" w:rsidR="0086296D" w:rsidRPr="002E5CBA" w:rsidRDefault="0086296D" w:rsidP="0086296D">
      <w:pPr>
        <w:pStyle w:val="PL"/>
        <w:rPr>
          <w:lang w:val="en-US"/>
        </w:rPr>
      </w:pPr>
      <w:r w:rsidRPr="002E5CBA">
        <w:rPr>
          <w:lang w:val="en-US"/>
        </w:rPr>
        <w:t xml:space="preserve">    RequestType:</w:t>
      </w:r>
    </w:p>
    <w:p w14:paraId="32EA097E" w14:textId="77777777" w:rsidR="0086296D" w:rsidRPr="002E5CBA" w:rsidRDefault="0086296D" w:rsidP="0086296D">
      <w:pPr>
        <w:pStyle w:val="PL"/>
        <w:rPr>
          <w:lang w:val="en-US"/>
        </w:rPr>
      </w:pPr>
      <w:r w:rsidRPr="002E5CBA">
        <w:rPr>
          <w:lang w:val="en-US"/>
        </w:rPr>
        <w:t xml:space="preserve">      anyOf:</w:t>
      </w:r>
    </w:p>
    <w:p w14:paraId="32EA097F" w14:textId="77777777" w:rsidR="0086296D" w:rsidRPr="002E5CBA" w:rsidRDefault="0086296D" w:rsidP="0086296D">
      <w:pPr>
        <w:pStyle w:val="PL"/>
        <w:rPr>
          <w:lang w:val="en-US"/>
        </w:rPr>
      </w:pPr>
      <w:r w:rsidRPr="002E5CBA">
        <w:rPr>
          <w:lang w:val="en-US"/>
        </w:rPr>
        <w:t xml:space="preserve">      - type: string</w:t>
      </w:r>
    </w:p>
    <w:p w14:paraId="32EA0980" w14:textId="77777777" w:rsidR="0086296D" w:rsidRPr="002E5CBA" w:rsidRDefault="0086296D" w:rsidP="0086296D">
      <w:pPr>
        <w:pStyle w:val="PL"/>
        <w:rPr>
          <w:lang w:val="en-US"/>
        </w:rPr>
      </w:pPr>
      <w:r w:rsidRPr="002E5CBA">
        <w:rPr>
          <w:lang w:val="en-US"/>
        </w:rPr>
        <w:t xml:space="preserve">        enum:</w:t>
      </w:r>
    </w:p>
    <w:p w14:paraId="32EA0981" w14:textId="77777777" w:rsidR="0086296D" w:rsidRPr="002E5CBA" w:rsidRDefault="0086296D" w:rsidP="0086296D">
      <w:pPr>
        <w:pStyle w:val="PL"/>
        <w:rPr>
          <w:lang w:val="en-US"/>
        </w:rPr>
      </w:pPr>
      <w:r w:rsidRPr="002E5CBA">
        <w:rPr>
          <w:lang w:val="en-US"/>
        </w:rPr>
        <w:t xml:space="preserve">          - INITIAL_REQUEST</w:t>
      </w:r>
    </w:p>
    <w:p w14:paraId="32EA0982" w14:textId="77777777" w:rsidR="0086296D" w:rsidRPr="002E5CBA" w:rsidRDefault="0086296D" w:rsidP="0086296D">
      <w:pPr>
        <w:pStyle w:val="PL"/>
        <w:rPr>
          <w:lang w:val="en-US"/>
        </w:rPr>
      </w:pPr>
      <w:r w:rsidRPr="002E5CBA">
        <w:rPr>
          <w:lang w:val="en-US"/>
        </w:rPr>
        <w:t xml:space="preserve">          - EXISTING_PDU_SESSION</w:t>
      </w:r>
    </w:p>
    <w:p w14:paraId="32EA0983" w14:textId="77777777" w:rsidR="0086296D" w:rsidRPr="002E5CBA" w:rsidRDefault="0086296D" w:rsidP="0086296D">
      <w:pPr>
        <w:pStyle w:val="PL"/>
        <w:rPr>
          <w:lang w:val="en-US"/>
        </w:rPr>
      </w:pPr>
      <w:r w:rsidRPr="002E5CBA">
        <w:rPr>
          <w:lang w:val="en-US"/>
        </w:rPr>
        <w:t xml:space="preserve">          - INITIAL_EMERGENCY_REQUEST</w:t>
      </w:r>
    </w:p>
    <w:p w14:paraId="32EA0984" w14:textId="77777777" w:rsidR="0086296D" w:rsidRPr="002E5CBA" w:rsidRDefault="0086296D" w:rsidP="0086296D">
      <w:pPr>
        <w:pStyle w:val="PL"/>
        <w:rPr>
          <w:lang w:val="en-US"/>
        </w:rPr>
      </w:pPr>
      <w:r w:rsidRPr="002E5CBA">
        <w:rPr>
          <w:lang w:val="en-US"/>
        </w:rPr>
        <w:t xml:space="preserve">          - EXISTING_EMERGENCY_PDU_SESSION</w:t>
      </w:r>
    </w:p>
    <w:p w14:paraId="32EA0985" w14:textId="77777777" w:rsidR="0086296D" w:rsidRPr="002E5CBA" w:rsidRDefault="0086296D" w:rsidP="0086296D">
      <w:pPr>
        <w:pStyle w:val="PL"/>
        <w:rPr>
          <w:lang w:val="en-US"/>
        </w:rPr>
      </w:pPr>
      <w:r w:rsidRPr="002E5CBA">
        <w:rPr>
          <w:lang w:val="en-US"/>
        </w:rPr>
        <w:t xml:space="preserve">      - type: string</w:t>
      </w:r>
    </w:p>
    <w:p w14:paraId="32EA0986" w14:textId="77777777" w:rsidR="0086296D" w:rsidRPr="002E5CBA" w:rsidRDefault="0086296D" w:rsidP="0086296D">
      <w:pPr>
        <w:pStyle w:val="PL"/>
        <w:rPr>
          <w:lang w:val="en-US"/>
        </w:rPr>
      </w:pPr>
      <w:r w:rsidRPr="002E5CBA">
        <w:rPr>
          <w:lang w:val="en-US"/>
        </w:rPr>
        <w:t xml:space="preserve">        description: &gt;</w:t>
      </w:r>
    </w:p>
    <w:p w14:paraId="32EA0987"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88"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89"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8A" w14:textId="77777777" w:rsidR="0086296D" w:rsidRPr="002E5CBA" w:rsidRDefault="0086296D" w:rsidP="0086296D">
      <w:pPr>
        <w:pStyle w:val="PL"/>
        <w:rPr>
          <w:lang w:val="en-US"/>
        </w:rPr>
      </w:pPr>
      <w:r w:rsidRPr="002E5CBA">
        <w:rPr>
          <w:lang w:val="en-US"/>
        </w:rPr>
        <w:t xml:space="preserve">      description: &gt;</w:t>
      </w:r>
    </w:p>
    <w:p w14:paraId="32EA098B" w14:textId="77777777" w:rsidR="0086296D" w:rsidRPr="002E5CBA" w:rsidRDefault="0086296D" w:rsidP="0086296D">
      <w:pPr>
        <w:pStyle w:val="PL"/>
        <w:rPr>
          <w:lang w:val="en-US"/>
        </w:rPr>
      </w:pPr>
      <w:r w:rsidRPr="002E5CBA">
        <w:rPr>
          <w:lang w:val="en-US"/>
        </w:rPr>
        <w:t xml:space="preserve">        Possible values are</w:t>
      </w:r>
    </w:p>
    <w:p w14:paraId="32EA098C" w14:textId="77777777" w:rsidR="0086296D" w:rsidRPr="002E5CBA" w:rsidRDefault="0086296D" w:rsidP="0086296D">
      <w:pPr>
        <w:pStyle w:val="PL"/>
        <w:rPr>
          <w:lang w:val="en-US"/>
        </w:rPr>
      </w:pPr>
      <w:r w:rsidRPr="002E5CBA">
        <w:rPr>
          <w:lang w:val="en-US"/>
        </w:rPr>
        <w:t xml:space="preserve">        - INITIAL_REQUEST</w:t>
      </w:r>
    </w:p>
    <w:p w14:paraId="32EA098D" w14:textId="77777777" w:rsidR="0086296D" w:rsidRPr="002E5CBA" w:rsidRDefault="0086296D" w:rsidP="0086296D">
      <w:pPr>
        <w:pStyle w:val="PL"/>
        <w:rPr>
          <w:lang w:val="en-US"/>
        </w:rPr>
      </w:pPr>
      <w:r w:rsidRPr="002E5CBA">
        <w:rPr>
          <w:lang w:val="en-US"/>
        </w:rPr>
        <w:t xml:space="preserve">        - EXISTING_PDU_SESSION</w:t>
      </w:r>
    </w:p>
    <w:p w14:paraId="32EA098E" w14:textId="77777777" w:rsidR="0086296D" w:rsidRPr="002E5CBA" w:rsidRDefault="0086296D" w:rsidP="0086296D">
      <w:pPr>
        <w:pStyle w:val="PL"/>
        <w:rPr>
          <w:lang w:val="en-US"/>
        </w:rPr>
      </w:pPr>
      <w:r w:rsidRPr="002E5CBA">
        <w:rPr>
          <w:lang w:val="en-US"/>
        </w:rPr>
        <w:t xml:space="preserve">        - INITIAL_EMERGENCY_REQUEST</w:t>
      </w:r>
    </w:p>
    <w:p w14:paraId="32EA098F" w14:textId="77777777" w:rsidR="0086296D" w:rsidRPr="002E5CBA" w:rsidRDefault="0086296D" w:rsidP="0086296D">
      <w:pPr>
        <w:pStyle w:val="PL"/>
        <w:rPr>
          <w:lang w:val="en-US"/>
        </w:rPr>
      </w:pPr>
      <w:r w:rsidRPr="002E5CBA">
        <w:rPr>
          <w:lang w:val="en-US"/>
        </w:rPr>
        <w:t xml:space="preserve">        - EXISTING_EMERGENCY_PDU_SESSION</w:t>
      </w:r>
    </w:p>
    <w:p w14:paraId="32EA0990" w14:textId="77777777" w:rsidR="0086296D" w:rsidRPr="002E5CBA" w:rsidRDefault="0086296D" w:rsidP="0086296D">
      <w:pPr>
        <w:pStyle w:val="PL"/>
        <w:rPr>
          <w:lang w:val="en-US"/>
        </w:rPr>
      </w:pPr>
    </w:p>
    <w:p w14:paraId="32EA0991" w14:textId="77777777" w:rsidR="0086296D" w:rsidRPr="002E5CBA" w:rsidRDefault="0086296D" w:rsidP="0086296D">
      <w:pPr>
        <w:pStyle w:val="PL"/>
        <w:rPr>
          <w:lang w:val="en-US"/>
        </w:rPr>
      </w:pPr>
      <w:r w:rsidRPr="002E5CBA">
        <w:rPr>
          <w:lang w:val="en-US"/>
        </w:rPr>
        <w:t xml:space="preserve">    RequestIndication:</w:t>
      </w:r>
    </w:p>
    <w:p w14:paraId="32EA0992" w14:textId="77777777" w:rsidR="0086296D" w:rsidRPr="002E5CBA" w:rsidRDefault="0086296D" w:rsidP="0086296D">
      <w:pPr>
        <w:pStyle w:val="PL"/>
        <w:rPr>
          <w:lang w:val="en-US"/>
        </w:rPr>
      </w:pPr>
      <w:r w:rsidRPr="002E5CBA">
        <w:rPr>
          <w:lang w:val="en-US"/>
        </w:rPr>
        <w:t xml:space="preserve">      anyOf:</w:t>
      </w:r>
    </w:p>
    <w:p w14:paraId="32EA0993" w14:textId="77777777" w:rsidR="0086296D" w:rsidRPr="00EA1C32" w:rsidRDefault="0086296D" w:rsidP="0086296D">
      <w:pPr>
        <w:pStyle w:val="PL"/>
        <w:rPr>
          <w:lang w:val="en-US"/>
        </w:rPr>
      </w:pPr>
      <w:r w:rsidRPr="00EA1C32">
        <w:rPr>
          <w:lang w:val="en-US"/>
        </w:rPr>
        <w:t xml:space="preserve">      - type: string</w:t>
      </w:r>
    </w:p>
    <w:p w14:paraId="32EA0994" w14:textId="77777777" w:rsidR="0086296D" w:rsidRPr="00EA1C32" w:rsidRDefault="0086296D" w:rsidP="0086296D">
      <w:pPr>
        <w:pStyle w:val="PL"/>
        <w:rPr>
          <w:lang w:val="en-US"/>
        </w:rPr>
      </w:pPr>
      <w:r w:rsidRPr="00EA1C32">
        <w:rPr>
          <w:lang w:val="en-US"/>
        </w:rPr>
        <w:t xml:space="preserve">        enum:</w:t>
      </w:r>
    </w:p>
    <w:p w14:paraId="32EA0995" w14:textId="77777777" w:rsidR="0086296D" w:rsidRPr="00CF290B" w:rsidRDefault="0086296D" w:rsidP="0086296D">
      <w:pPr>
        <w:pStyle w:val="PL"/>
        <w:rPr>
          <w:lang w:val="fr-FR"/>
        </w:rPr>
      </w:pPr>
      <w:r w:rsidRPr="00EA1C32">
        <w:rPr>
          <w:lang w:val="en-US"/>
        </w:rPr>
        <w:t xml:space="preserve">          </w:t>
      </w:r>
      <w:r w:rsidRPr="00CF290B">
        <w:rPr>
          <w:lang w:val="fr-FR"/>
        </w:rPr>
        <w:t>- UE_REQ_PDU_SES_MOD</w:t>
      </w:r>
    </w:p>
    <w:p w14:paraId="32EA0996" w14:textId="77777777" w:rsidR="0086296D" w:rsidRPr="00CF290B" w:rsidRDefault="0086296D" w:rsidP="0086296D">
      <w:pPr>
        <w:pStyle w:val="PL"/>
        <w:rPr>
          <w:lang w:val="fr-FR"/>
        </w:rPr>
      </w:pPr>
      <w:r w:rsidRPr="00CF290B">
        <w:rPr>
          <w:lang w:val="fr-FR"/>
        </w:rPr>
        <w:t xml:space="preserve">          - UE_REQ_PDU_SES_REL</w:t>
      </w:r>
    </w:p>
    <w:p w14:paraId="32EA0997" w14:textId="77777777" w:rsidR="0086296D" w:rsidRPr="00CF290B" w:rsidRDefault="0086296D" w:rsidP="0086296D">
      <w:pPr>
        <w:pStyle w:val="PL"/>
        <w:rPr>
          <w:lang w:val="fr-FR"/>
        </w:rPr>
      </w:pPr>
      <w:r w:rsidRPr="00CF290B">
        <w:rPr>
          <w:lang w:val="fr-FR"/>
        </w:rPr>
        <w:t xml:space="preserve">          - PDU_SES_MOB</w:t>
      </w:r>
    </w:p>
    <w:p w14:paraId="32EA0998" w14:textId="77777777" w:rsidR="0086296D" w:rsidRPr="00CF290B" w:rsidRDefault="0086296D" w:rsidP="0086296D">
      <w:pPr>
        <w:pStyle w:val="PL"/>
        <w:rPr>
          <w:lang w:val="fr-FR"/>
        </w:rPr>
      </w:pPr>
      <w:r w:rsidRPr="00CF290B">
        <w:rPr>
          <w:lang w:val="fr-FR"/>
        </w:rPr>
        <w:t xml:space="preserve">          - NW_REQ_PDU_SES_AUTH</w:t>
      </w:r>
    </w:p>
    <w:p w14:paraId="32EA0999" w14:textId="77777777" w:rsidR="0086296D" w:rsidRPr="00CF290B" w:rsidRDefault="0086296D" w:rsidP="0086296D">
      <w:pPr>
        <w:pStyle w:val="PL"/>
        <w:rPr>
          <w:lang w:val="fr-FR"/>
        </w:rPr>
      </w:pPr>
      <w:r w:rsidRPr="00CF290B">
        <w:rPr>
          <w:lang w:val="fr-FR"/>
        </w:rPr>
        <w:t xml:space="preserve">          - NW_REQ_PDU_SES_MOD</w:t>
      </w:r>
    </w:p>
    <w:p w14:paraId="32EA099A" w14:textId="77777777" w:rsidR="0086296D" w:rsidRDefault="0086296D" w:rsidP="0086296D">
      <w:pPr>
        <w:pStyle w:val="PL"/>
        <w:rPr>
          <w:lang w:val="fr-FR"/>
        </w:rPr>
      </w:pPr>
      <w:r w:rsidRPr="00CF290B">
        <w:rPr>
          <w:lang w:val="fr-FR"/>
        </w:rPr>
        <w:t xml:space="preserve">          - NW_REQ_PDU_SES_REL</w:t>
      </w:r>
    </w:p>
    <w:p w14:paraId="32EA099B" w14:textId="77777777" w:rsidR="00C43287" w:rsidRPr="00EA1C32" w:rsidRDefault="00C43287" w:rsidP="0086296D">
      <w:pPr>
        <w:pStyle w:val="PL"/>
      </w:pPr>
      <w:r>
        <w:rPr>
          <w:lang w:val="fr-FR"/>
        </w:rPr>
        <w:t xml:space="preserve">          </w:t>
      </w:r>
      <w:r w:rsidRPr="00EA1C32">
        <w:t>- EBI_ASSIGNMENT_REQ</w:t>
      </w:r>
    </w:p>
    <w:p w14:paraId="32EA099C" w14:textId="77777777" w:rsidR="0086296D" w:rsidRPr="002E5CBA" w:rsidRDefault="0086296D" w:rsidP="0086296D">
      <w:pPr>
        <w:pStyle w:val="PL"/>
        <w:rPr>
          <w:lang w:val="en-US"/>
        </w:rPr>
      </w:pPr>
      <w:r w:rsidRPr="00EA1C32">
        <w:t xml:space="preserve">      </w:t>
      </w:r>
      <w:r w:rsidRPr="002E5CBA">
        <w:rPr>
          <w:lang w:val="en-US"/>
        </w:rPr>
        <w:t>- type: string</w:t>
      </w:r>
    </w:p>
    <w:p w14:paraId="32EA099D" w14:textId="77777777" w:rsidR="0086296D" w:rsidRPr="002E5CBA" w:rsidRDefault="0086296D" w:rsidP="0086296D">
      <w:pPr>
        <w:pStyle w:val="PL"/>
        <w:rPr>
          <w:lang w:val="en-US"/>
        </w:rPr>
      </w:pPr>
      <w:r w:rsidRPr="002E5CBA">
        <w:rPr>
          <w:lang w:val="en-US"/>
        </w:rPr>
        <w:t xml:space="preserve">        description: &gt;</w:t>
      </w:r>
    </w:p>
    <w:p w14:paraId="32EA099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9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A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A1" w14:textId="77777777" w:rsidR="0086296D" w:rsidRPr="00CF290B" w:rsidRDefault="0086296D" w:rsidP="0086296D">
      <w:pPr>
        <w:pStyle w:val="PL"/>
        <w:rPr>
          <w:lang w:val="fr-FR"/>
        </w:rPr>
      </w:pPr>
      <w:r w:rsidRPr="002E5CBA">
        <w:rPr>
          <w:lang w:val="en-US"/>
        </w:rPr>
        <w:t xml:space="preserve">      </w:t>
      </w:r>
      <w:r w:rsidRPr="00CF290B">
        <w:rPr>
          <w:lang w:val="fr-FR"/>
        </w:rPr>
        <w:t>description: &gt;</w:t>
      </w:r>
    </w:p>
    <w:p w14:paraId="32EA09A2" w14:textId="77777777" w:rsidR="0086296D" w:rsidRPr="00CF290B" w:rsidRDefault="0086296D" w:rsidP="0086296D">
      <w:pPr>
        <w:pStyle w:val="PL"/>
        <w:rPr>
          <w:lang w:val="fr-FR"/>
        </w:rPr>
      </w:pPr>
      <w:r w:rsidRPr="00CF290B">
        <w:rPr>
          <w:lang w:val="fr-FR"/>
        </w:rPr>
        <w:t xml:space="preserve">        Possible values are</w:t>
      </w:r>
    </w:p>
    <w:p w14:paraId="32EA09A3" w14:textId="77777777" w:rsidR="0086296D" w:rsidRPr="00CF290B" w:rsidRDefault="0086296D" w:rsidP="0086296D">
      <w:pPr>
        <w:pStyle w:val="PL"/>
        <w:rPr>
          <w:lang w:val="fr-FR"/>
        </w:rPr>
      </w:pPr>
      <w:r w:rsidRPr="00CF290B">
        <w:rPr>
          <w:lang w:val="fr-FR"/>
        </w:rPr>
        <w:t xml:space="preserve">        - UE_REQ_PDU_SES_MOD</w:t>
      </w:r>
    </w:p>
    <w:p w14:paraId="32EA09A4" w14:textId="77777777" w:rsidR="0086296D" w:rsidRPr="00CF290B" w:rsidRDefault="0086296D" w:rsidP="0086296D">
      <w:pPr>
        <w:pStyle w:val="PL"/>
        <w:rPr>
          <w:lang w:val="fr-FR"/>
        </w:rPr>
      </w:pPr>
      <w:r w:rsidRPr="00CF290B">
        <w:rPr>
          <w:lang w:val="fr-FR"/>
        </w:rPr>
        <w:t xml:space="preserve">        - UE_REQ_PDU_SES_REL</w:t>
      </w:r>
    </w:p>
    <w:p w14:paraId="32EA09A5" w14:textId="77777777" w:rsidR="0086296D" w:rsidRPr="00CF290B" w:rsidRDefault="0086296D" w:rsidP="0086296D">
      <w:pPr>
        <w:pStyle w:val="PL"/>
        <w:rPr>
          <w:lang w:val="fr-FR"/>
        </w:rPr>
      </w:pPr>
      <w:r w:rsidRPr="00CF290B">
        <w:rPr>
          <w:lang w:val="fr-FR"/>
        </w:rPr>
        <w:t xml:space="preserve">        - PDU_SES_MOB</w:t>
      </w:r>
    </w:p>
    <w:p w14:paraId="32EA09A6" w14:textId="77777777" w:rsidR="0086296D" w:rsidRPr="00CF290B" w:rsidRDefault="0086296D" w:rsidP="0086296D">
      <w:pPr>
        <w:pStyle w:val="PL"/>
        <w:rPr>
          <w:lang w:val="fr-FR"/>
        </w:rPr>
      </w:pPr>
      <w:r w:rsidRPr="00CF290B">
        <w:rPr>
          <w:lang w:val="fr-FR"/>
        </w:rPr>
        <w:t xml:space="preserve">        - NW_REQ_PDU_SES_AUTH</w:t>
      </w:r>
    </w:p>
    <w:p w14:paraId="32EA09A7" w14:textId="77777777" w:rsidR="0086296D" w:rsidRPr="00CF290B" w:rsidRDefault="0086296D" w:rsidP="0086296D">
      <w:pPr>
        <w:pStyle w:val="PL"/>
        <w:rPr>
          <w:lang w:val="fr-FR"/>
        </w:rPr>
      </w:pPr>
      <w:r w:rsidRPr="00CF290B">
        <w:rPr>
          <w:lang w:val="fr-FR"/>
        </w:rPr>
        <w:t xml:space="preserve">        - NW_REQ_PDU_SES_MOD</w:t>
      </w:r>
    </w:p>
    <w:p w14:paraId="32EA09A8" w14:textId="77777777" w:rsidR="0086296D" w:rsidRDefault="0086296D" w:rsidP="0086296D">
      <w:pPr>
        <w:pStyle w:val="PL"/>
        <w:rPr>
          <w:lang w:val="fr-FR"/>
        </w:rPr>
      </w:pPr>
      <w:r w:rsidRPr="00CF290B">
        <w:rPr>
          <w:lang w:val="fr-FR"/>
        </w:rPr>
        <w:t xml:space="preserve">        - NW_REQ_PDU_SES_REL</w:t>
      </w:r>
    </w:p>
    <w:p w14:paraId="32EA09A9" w14:textId="77777777" w:rsidR="00C43287" w:rsidRPr="009204DE" w:rsidRDefault="00C43287" w:rsidP="0086296D">
      <w:pPr>
        <w:pStyle w:val="PL"/>
        <w:rPr>
          <w:lang w:val="fr-FR"/>
        </w:rPr>
      </w:pPr>
      <w:r w:rsidRPr="00CF290B">
        <w:rPr>
          <w:lang w:val="fr-FR"/>
        </w:rPr>
        <w:t xml:space="preserve">        </w:t>
      </w:r>
      <w:r w:rsidRPr="009204DE">
        <w:rPr>
          <w:lang w:val="fr-FR"/>
        </w:rPr>
        <w:t>- EBI_ASSIGNMENT_REQ</w:t>
      </w:r>
    </w:p>
    <w:p w14:paraId="32EA09AA" w14:textId="77777777" w:rsidR="0086296D" w:rsidRPr="009204DE" w:rsidRDefault="0086296D" w:rsidP="0086296D">
      <w:pPr>
        <w:pStyle w:val="PL"/>
        <w:rPr>
          <w:lang w:val="fr-FR"/>
        </w:rPr>
      </w:pPr>
    </w:p>
    <w:p w14:paraId="32EA09AB" w14:textId="77777777" w:rsidR="0086296D" w:rsidRPr="002E5CBA" w:rsidRDefault="0086296D" w:rsidP="0086296D">
      <w:pPr>
        <w:pStyle w:val="PL"/>
        <w:rPr>
          <w:lang w:val="en-US"/>
        </w:rPr>
      </w:pPr>
      <w:r w:rsidRPr="009204DE">
        <w:rPr>
          <w:lang w:val="fr-FR"/>
        </w:rPr>
        <w:t xml:space="preserve">    </w:t>
      </w:r>
      <w:r w:rsidRPr="002E5CBA">
        <w:rPr>
          <w:lang w:val="en-US"/>
        </w:rPr>
        <w:t>NotificationCause:</w:t>
      </w:r>
    </w:p>
    <w:p w14:paraId="32EA09AC" w14:textId="77777777" w:rsidR="0086296D" w:rsidRPr="002E5CBA" w:rsidRDefault="0086296D" w:rsidP="0086296D">
      <w:pPr>
        <w:pStyle w:val="PL"/>
        <w:rPr>
          <w:lang w:val="en-US"/>
        </w:rPr>
      </w:pPr>
      <w:r w:rsidRPr="002E5CBA">
        <w:rPr>
          <w:lang w:val="en-US"/>
        </w:rPr>
        <w:t xml:space="preserve">      anyOf:</w:t>
      </w:r>
    </w:p>
    <w:p w14:paraId="32EA09AD" w14:textId="77777777" w:rsidR="0086296D" w:rsidRPr="002E5CBA" w:rsidRDefault="0086296D" w:rsidP="0086296D">
      <w:pPr>
        <w:pStyle w:val="PL"/>
        <w:rPr>
          <w:lang w:val="en-US"/>
        </w:rPr>
      </w:pPr>
      <w:r w:rsidRPr="002E5CBA">
        <w:rPr>
          <w:lang w:val="en-US"/>
        </w:rPr>
        <w:t xml:space="preserve">      - type: string</w:t>
      </w:r>
    </w:p>
    <w:p w14:paraId="32EA09AE" w14:textId="77777777" w:rsidR="0086296D" w:rsidRPr="002E5CBA" w:rsidRDefault="0086296D" w:rsidP="0086296D">
      <w:pPr>
        <w:pStyle w:val="PL"/>
        <w:rPr>
          <w:lang w:val="en-US"/>
        </w:rPr>
      </w:pPr>
      <w:r w:rsidRPr="002E5CBA">
        <w:rPr>
          <w:lang w:val="en-US"/>
        </w:rPr>
        <w:t xml:space="preserve">        enum:</w:t>
      </w:r>
    </w:p>
    <w:p w14:paraId="32EA09AF" w14:textId="77777777" w:rsidR="0086296D" w:rsidRPr="002E5CBA" w:rsidRDefault="0086296D" w:rsidP="0086296D">
      <w:pPr>
        <w:pStyle w:val="PL"/>
        <w:rPr>
          <w:lang w:val="en-US"/>
        </w:rPr>
      </w:pPr>
      <w:r w:rsidRPr="002E5CBA">
        <w:rPr>
          <w:lang w:val="en-US"/>
        </w:rPr>
        <w:t xml:space="preserve">          - QOS_FULFILLED</w:t>
      </w:r>
    </w:p>
    <w:p w14:paraId="32EA09B0" w14:textId="77777777" w:rsidR="0086296D" w:rsidRPr="002E5CBA" w:rsidRDefault="0086296D" w:rsidP="0086296D">
      <w:pPr>
        <w:pStyle w:val="PL"/>
        <w:rPr>
          <w:lang w:val="en-US"/>
        </w:rPr>
      </w:pPr>
      <w:r w:rsidRPr="002E5CBA">
        <w:rPr>
          <w:lang w:val="en-US"/>
        </w:rPr>
        <w:t xml:space="preserve">          - QOS_NOT_FULFILLED</w:t>
      </w:r>
    </w:p>
    <w:p w14:paraId="32EA09B1" w14:textId="77777777" w:rsidR="0086296D" w:rsidRPr="002E5CBA" w:rsidRDefault="0086296D" w:rsidP="0086296D">
      <w:pPr>
        <w:pStyle w:val="PL"/>
        <w:rPr>
          <w:lang w:val="en-US"/>
        </w:rPr>
      </w:pPr>
      <w:r w:rsidRPr="002E5CBA">
        <w:rPr>
          <w:lang w:val="en-US"/>
        </w:rPr>
        <w:t xml:space="preserve">          - UP_SEC_FULFILLED</w:t>
      </w:r>
    </w:p>
    <w:p w14:paraId="32EA09B2" w14:textId="77777777" w:rsidR="0086296D" w:rsidRPr="002E5CBA" w:rsidRDefault="0086296D" w:rsidP="0086296D">
      <w:pPr>
        <w:pStyle w:val="PL"/>
        <w:rPr>
          <w:lang w:val="en-US"/>
        </w:rPr>
      </w:pPr>
      <w:r w:rsidRPr="002E5CBA">
        <w:rPr>
          <w:lang w:val="en-US"/>
        </w:rPr>
        <w:t xml:space="preserve">          - UP_SEC_NOT_FULFILLED</w:t>
      </w:r>
    </w:p>
    <w:p w14:paraId="32EA09B3" w14:textId="77777777" w:rsidR="0086296D" w:rsidRPr="002E5CBA" w:rsidRDefault="0086296D" w:rsidP="0086296D">
      <w:pPr>
        <w:pStyle w:val="PL"/>
        <w:rPr>
          <w:lang w:val="en-US"/>
        </w:rPr>
      </w:pPr>
      <w:r w:rsidRPr="002E5CBA">
        <w:rPr>
          <w:lang w:val="en-US"/>
        </w:rPr>
        <w:t xml:space="preserve">      - type: string</w:t>
      </w:r>
    </w:p>
    <w:p w14:paraId="32EA09B4" w14:textId="77777777" w:rsidR="0086296D" w:rsidRPr="002E5CBA" w:rsidRDefault="0086296D" w:rsidP="0086296D">
      <w:pPr>
        <w:pStyle w:val="PL"/>
        <w:rPr>
          <w:lang w:val="en-US"/>
        </w:rPr>
      </w:pPr>
      <w:r w:rsidRPr="002E5CBA">
        <w:rPr>
          <w:lang w:val="en-US"/>
        </w:rPr>
        <w:t xml:space="preserve">        description: &gt;</w:t>
      </w:r>
    </w:p>
    <w:p w14:paraId="32EA09B5"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B6"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B7"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B8" w14:textId="77777777" w:rsidR="0086296D" w:rsidRPr="002E5CBA" w:rsidRDefault="0086296D" w:rsidP="0086296D">
      <w:pPr>
        <w:pStyle w:val="PL"/>
        <w:rPr>
          <w:lang w:val="en-US"/>
        </w:rPr>
      </w:pPr>
      <w:r w:rsidRPr="002E5CBA">
        <w:rPr>
          <w:lang w:val="en-US"/>
        </w:rPr>
        <w:t xml:space="preserve">      description: &gt;</w:t>
      </w:r>
    </w:p>
    <w:p w14:paraId="32EA09B9" w14:textId="77777777" w:rsidR="0086296D" w:rsidRPr="002E5CBA" w:rsidRDefault="0086296D" w:rsidP="0086296D">
      <w:pPr>
        <w:pStyle w:val="PL"/>
        <w:rPr>
          <w:lang w:val="en-US"/>
        </w:rPr>
      </w:pPr>
      <w:r w:rsidRPr="002E5CBA">
        <w:rPr>
          <w:lang w:val="en-US"/>
        </w:rPr>
        <w:t xml:space="preserve">        Possible values are</w:t>
      </w:r>
    </w:p>
    <w:p w14:paraId="32EA09BA" w14:textId="77777777" w:rsidR="0086296D" w:rsidRPr="002E5CBA" w:rsidRDefault="0086296D" w:rsidP="0086296D">
      <w:pPr>
        <w:pStyle w:val="PL"/>
        <w:rPr>
          <w:lang w:val="en-US"/>
        </w:rPr>
      </w:pPr>
      <w:r w:rsidRPr="002E5CBA">
        <w:rPr>
          <w:lang w:val="en-US"/>
        </w:rPr>
        <w:t xml:space="preserve">        - QOS_FULFILLED</w:t>
      </w:r>
    </w:p>
    <w:p w14:paraId="32EA09BB" w14:textId="77777777" w:rsidR="0086296D" w:rsidRPr="002E5CBA" w:rsidRDefault="0086296D" w:rsidP="0086296D">
      <w:pPr>
        <w:pStyle w:val="PL"/>
        <w:rPr>
          <w:lang w:val="en-US"/>
        </w:rPr>
      </w:pPr>
      <w:r w:rsidRPr="002E5CBA">
        <w:rPr>
          <w:lang w:val="en-US"/>
        </w:rPr>
        <w:t xml:space="preserve">        - QOS_NOT_FULFILLED</w:t>
      </w:r>
    </w:p>
    <w:p w14:paraId="32EA09BC" w14:textId="77777777" w:rsidR="0086296D" w:rsidRPr="002E5CBA" w:rsidRDefault="0086296D" w:rsidP="0086296D">
      <w:pPr>
        <w:pStyle w:val="PL"/>
        <w:rPr>
          <w:lang w:val="en-US"/>
        </w:rPr>
      </w:pPr>
      <w:r w:rsidRPr="002E5CBA">
        <w:rPr>
          <w:lang w:val="en-US"/>
        </w:rPr>
        <w:t xml:space="preserve">        - UP_SEC_FULFILLED</w:t>
      </w:r>
    </w:p>
    <w:p w14:paraId="32EA09BD" w14:textId="77777777" w:rsidR="0086296D" w:rsidRPr="002E5CBA" w:rsidRDefault="0086296D" w:rsidP="0086296D">
      <w:pPr>
        <w:pStyle w:val="PL"/>
        <w:rPr>
          <w:lang w:val="en-US"/>
        </w:rPr>
      </w:pPr>
      <w:r w:rsidRPr="002E5CBA">
        <w:rPr>
          <w:lang w:val="en-US"/>
        </w:rPr>
        <w:t xml:space="preserve">        - UP_SEC_NOT_FULFILLED</w:t>
      </w:r>
    </w:p>
    <w:p w14:paraId="32EA09BE" w14:textId="77777777" w:rsidR="0086296D" w:rsidRPr="002E5CBA" w:rsidRDefault="0086296D" w:rsidP="0086296D">
      <w:pPr>
        <w:pStyle w:val="PL"/>
        <w:rPr>
          <w:lang w:val="en-US"/>
        </w:rPr>
      </w:pPr>
    </w:p>
    <w:p w14:paraId="32EA09BF" w14:textId="77777777" w:rsidR="0086296D" w:rsidRPr="002E5CBA" w:rsidRDefault="0086296D" w:rsidP="0086296D">
      <w:pPr>
        <w:pStyle w:val="PL"/>
        <w:rPr>
          <w:lang w:val="en-US"/>
        </w:rPr>
      </w:pPr>
      <w:r w:rsidRPr="002E5CBA">
        <w:rPr>
          <w:lang w:val="en-US"/>
        </w:rPr>
        <w:lastRenderedPageBreak/>
        <w:t xml:space="preserve">    Cause:</w:t>
      </w:r>
    </w:p>
    <w:p w14:paraId="32EA09C0" w14:textId="77777777" w:rsidR="0086296D" w:rsidRPr="002E5CBA" w:rsidRDefault="0086296D" w:rsidP="0086296D">
      <w:pPr>
        <w:pStyle w:val="PL"/>
        <w:rPr>
          <w:lang w:val="en-US"/>
        </w:rPr>
      </w:pPr>
      <w:r w:rsidRPr="002E5CBA">
        <w:rPr>
          <w:lang w:val="en-US"/>
        </w:rPr>
        <w:t xml:space="preserve">      anyOf:</w:t>
      </w:r>
    </w:p>
    <w:p w14:paraId="32EA09C1" w14:textId="77777777" w:rsidR="0086296D" w:rsidRPr="002E5CBA" w:rsidRDefault="0086296D" w:rsidP="0086296D">
      <w:pPr>
        <w:pStyle w:val="PL"/>
        <w:rPr>
          <w:lang w:val="en-US"/>
        </w:rPr>
      </w:pPr>
      <w:r w:rsidRPr="002E5CBA">
        <w:rPr>
          <w:lang w:val="en-US"/>
        </w:rPr>
        <w:t xml:space="preserve">      - type: string</w:t>
      </w:r>
    </w:p>
    <w:p w14:paraId="32EA09C2" w14:textId="77777777" w:rsidR="0086296D" w:rsidRPr="002E5CBA" w:rsidRDefault="0086296D" w:rsidP="0086296D">
      <w:pPr>
        <w:pStyle w:val="PL"/>
        <w:rPr>
          <w:lang w:val="en-US"/>
        </w:rPr>
      </w:pPr>
      <w:r w:rsidRPr="002E5CBA">
        <w:rPr>
          <w:lang w:val="en-US"/>
        </w:rPr>
        <w:t xml:space="preserve">        enum:</w:t>
      </w:r>
    </w:p>
    <w:p w14:paraId="32EA09C3" w14:textId="77777777" w:rsidR="0086296D" w:rsidRPr="002E5CBA" w:rsidRDefault="0086296D" w:rsidP="0086296D">
      <w:pPr>
        <w:pStyle w:val="PL"/>
        <w:rPr>
          <w:lang w:val="en-US"/>
        </w:rPr>
      </w:pPr>
      <w:r w:rsidRPr="002E5CBA">
        <w:rPr>
          <w:lang w:val="en-US"/>
        </w:rPr>
        <w:t xml:space="preserve">          - REL_DUE_TO_HO</w:t>
      </w:r>
    </w:p>
    <w:p w14:paraId="32EA09C4" w14:textId="77777777" w:rsidR="0086296D" w:rsidRPr="002E5CBA" w:rsidRDefault="0086296D" w:rsidP="0086296D">
      <w:pPr>
        <w:pStyle w:val="PL"/>
        <w:rPr>
          <w:lang w:val="en-US"/>
        </w:rPr>
      </w:pPr>
      <w:r w:rsidRPr="002E5CBA">
        <w:rPr>
          <w:lang w:val="en-US"/>
        </w:rPr>
        <w:t xml:space="preserve">          - EPS_FALLBACK</w:t>
      </w:r>
    </w:p>
    <w:p w14:paraId="32EA09C5" w14:textId="77777777" w:rsidR="0086296D" w:rsidRDefault="0086296D" w:rsidP="0086296D">
      <w:pPr>
        <w:pStyle w:val="PL"/>
        <w:rPr>
          <w:lang w:val="en-US"/>
        </w:rPr>
      </w:pPr>
      <w:r w:rsidRPr="002E5CBA">
        <w:rPr>
          <w:lang w:val="en-US"/>
        </w:rPr>
        <w:t xml:space="preserve">          - REL_DUE_TO_UP_SEC</w:t>
      </w:r>
    </w:p>
    <w:p w14:paraId="32EA09C6"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C7" w14:textId="6B4DC552"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C8" w14:textId="77777777" w:rsidR="0086296D" w:rsidRDefault="0086296D" w:rsidP="0086296D">
      <w:pPr>
        <w:pStyle w:val="PL"/>
      </w:pPr>
      <w:r>
        <w:rPr>
          <w:lang w:val="en-US"/>
        </w:rPr>
        <w:t xml:space="preserve">          - </w:t>
      </w:r>
      <w:r>
        <w:t>REL_DUE_TO_REAC</w:t>
      </w:r>
      <w:r w:rsidR="00E45AA2">
        <w:t>T</w:t>
      </w:r>
      <w:r>
        <w:t>IVATION</w:t>
      </w:r>
    </w:p>
    <w:p w14:paraId="32EA09C9" w14:textId="77777777" w:rsidR="00615961" w:rsidRDefault="00615961" w:rsidP="0086296D">
      <w:pPr>
        <w:pStyle w:val="PL"/>
      </w:pPr>
      <w:r>
        <w:rPr>
          <w:lang w:val="en-US"/>
        </w:rPr>
        <w:t xml:space="preserve">          - </w:t>
      </w:r>
      <w:r>
        <w:t>5G_AN_NOT_RESPONDING</w:t>
      </w:r>
    </w:p>
    <w:p w14:paraId="32EA09CA" w14:textId="42E27086"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0403AE42" w14:textId="75660EBF" w:rsidR="00351EA4" w:rsidRDefault="00351EA4" w:rsidP="0086296D">
      <w:pPr>
        <w:pStyle w:val="PL"/>
      </w:pPr>
      <w:r>
        <w:rPr>
          <w:lang w:val="en-US"/>
        </w:rPr>
        <w:t xml:space="preserve">          - </w:t>
      </w:r>
      <w:r>
        <w:t>REL_DUE_TO_DUPLICATE_SESSION_ID</w:t>
      </w:r>
    </w:p>
    <w:p w14:paraId="6A67514E" w14:textId="4027B96D" w:rsidR="0038117E" w:rsidRDefault="0038117E" w:rsidP="0038117E">
      <w:pPr>
        <w:pStyle w:val="PL"/>
      </w:pPr>
      <w:r>
        <w:rPr>
          <w:lang w:val="en-US"/>
        </w:rPr>
        <w:t xml:space="preserve">          - </w:t>
      </w:r>
      <w:r>
        <w:t>PDU_SESSION_STATUS_MISMATCH</w:t>
      </w:r>
    </w:p>
    <w:p w14:paraId="2D327FEF" w14:textId="43938888" w:rsidR="008670DC" w:rsidRDefault="008670DC" w:rsidP="008670DC">
      <w:pPr>
        <w:pStyle w:val="PL"/>
      </w:pPr>
      <w:r>
        <w:rPr>
          <w:lang w:val="en-US"/>
        </w:rPr>
        <w:t xml:space="preserve">          - </w:t>
      </w:r>
      <w:r>
        <w:t>HO_FAILURE</w:t>
      </w:r>
    </w:p>
    <w:p w14:paraId="0DE9A6FF" w14:textId="66C01AEC" w:rsidR="00E25195" w:rsidRDefault="00E25195" w:rsidP="008670DC">
      <w:pPr>
        <w:pStyle w:val="PL"/>
      </w:pPr>
      <w:r w:rsidRPr="002E5CBA">
        <w:rPr>
          <w:lang w:val="en-US"/>
        </w:rPr>
        <w:t xml:space="preserve">          </w:t>
      </w:r>
      <w:r>
        <w:rPr>
          <w:lang w:val="en-US"/>
        </w:rPr>
        <w:t xml:space="preserve">- </w:t>
      </w:r>
      <w:r>
        <w:t>INSUFFICIENT_UP_RESOURCES</w:t>
      </w:r>
    </w:p>
    <w:p w14:paraId="72D5D03C" w14:textId="156D4C21" w:rsidR="009A4057" w:rsidRPr="00B971AE" w:rsidRDefault="009A4057" w:rsidP="008670DC">
      <w:pPr>
        <w:pStyle w:val="PL"/>
        <w:rPr>
          <w:lang w:val="en-US"/>
        </w:rPr>
      </w:pPr>
      <w:r>
        <w:rPr>
          <w:lang w:val="en-US"/>
        </w:rPr>
        <w:t xml:space="preserve">          - </w:t>
      </w:r>
      <w:r w:rsidRPr="00EA2206">
        <w:t>PDU_SESSION_</w:t>
      </w:r>
      <w:r>
        <w:t>HANDED_OVER</w:t>
      </w:r>
    </w:p>
    <w:p w14:paraId="32EA09CB" w14:textId="77777777" w:rsidR="0086296D" w:rsidRPr="002E5CBA" w:rsidRDefault="0086296D" w:rsidP="0086296D">
      <w:pPr>
        <w:pStyle w:val="PL"/>
        <w:rPr>
          <w:lang w:val="en-US"/>
        </w:rPr>
      </w:pPr>
      <w:r w:rsidRPr="002E5CBA">
        <w:rPr>
          <w:lang w:val="en-US"/>
        </w:rPr>
        <w:t xml:space="preserve">      - type: string</w:t>
      </w:r>
    </w:p>
    <w:p w14:paraId="32EA09CC" w14:textId="77777777" w:rsidR="0086296D" w:rsidRPr="002E5CBA" w:rsidRDefault="0086296D" w:rsidP="0086296D">
      <w:pPr>
        <w:pStyle w:val="PL"/>
        <w:rPr>
          <w:lang w:val="en-US"/>
        </w:rPr>
      </w:pPr>
      <w:r w:rsidRPr="002E5CBA">
        <w:rPr>
          <w:lang w:val="en-US"/>
        </w:rPr>
        <w:t xml:space="preserve">        description: &gt;</w:t>
      </w:r>
    </w:p>
    <w:p w14:paraId="32EA09CD"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CE"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CF"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D0" w14:textId="77777777" w:rsidR="0086296D" w:rsidRPr="002E5CBA" w:rsidRDefault="0086296D" w:rsidP="0086296D">
      <w:pPr>
        <w:pStyle w:val="PL"/>
        <w:rPr>
          <w:lang w:val="en-US"/>
        </w:rPr>
      </w:pPr>
      <w:r w:rsidRPr="002E5CBA">
        <w:rPr>
          <w:lang w:val="en-US"/>
        </w:rPr>
        <w:t xml:space="preserve">      description: &gt;</w:t>
      </w:r>
    </w:p>
    <w:p w14:paraId="32EA09D1" w14:textId="77777777" w:rsidR="0086296D" w:rsidRPr="002E5CBA" w:rsidRDefault="0086296D" w:rsidP="0086296D">
      <w:pPr>
        <w:pStyle w:val="PL"/>
        <w:rPr>
          <w:lang w:val="en-US"/>
        </w:rPr>
      </w:pPr>
      <w:r w:rsidRPr="002E5CBA">
        <w:rPr>
          <w:lang w:val="en-US"/>
        </w:rPr>
        <w:t xml:space="preserve">        Possible values are</w:t>
      </w:r>
    </w:p>
    <w:p w14:paraId="32EA09D2" w14:textId="77777777" w:rsidR="0086296D" w:rsidRPr="002E5CBA" w:rsidRDefault="0086296D" w:rsidP="0086296D">
      <w:pPr>
        <w:pStyle w:val="PL"/>
        <w:rPr>
          <w:lang w:val="en-US"/>
        </w:rPr>
      </w:pPr>
      <w:r w:rsidRPr="002E5CBA">
        <w:rPr>
          <w:lang w:val="en-US"/>
        </w:rPr>
        <w:t xml:space="preserve">        - REL_DUE_TO_HO</w:t>
      </w:r>
    </w:p>
    <w:p w14:paraId="32EA09D3" w14:textId="77777777" w:rsidR="0086296D" w:rsidRPr="002E5CBA" w:rsidRDefault="0086296D" w:rsidP="0086296D">
      <w:pPr>
        <w:pStyle w:val="PL"/>
        <w:rPr>
          <w:lang w:val="en-US"/>
        </w:rPr>
      </w:pPr>
      <w:r w:rsidRPr="002E5CBA">
        <w:rPr>
          <w:lang w:val="en-US"/>
        </w:rPr>
        <w:t xml:space="preserve">        - EPS_FALLBACK</w:t>
      </w:r>
    </w:p>
    <w:p w14:paraId="32EA09D4" w14:textId="77777777" w:rsidR="0086296D" w:rsidRDefault="0086296D" w:rsidP="0086296D">
      <w:pPr>
        <w:pStyle w:val="PL"/>
        <w:rPr>
          <w:lang w:val="en-US"/>
        </w:rPr>
      </w:pPr>
      <w:r w:rsidRPr="002E5CBA">
        <w:rPr>
          <w:lang w:val="en-US"/>
        </w:rPr>
        <w:t xml:space="preserve">        - REL_DUE_TO_UP_SEC</w:t>
      </w:r>
    </w:p>
    <w:p w14:paraId="32EA09D5"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D6" w14:textId="2197D8AC"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D7" w14:textId="77777777" w:rsidR="0086296D" w:rsidRDefault="0086296D" w:rsidP="0086296D">
      <w:pPr>
        <w:pStyle w:val="PL"/>
      </w:pPr>
      <w:r>
        <w:rPr>
          <w:lang w:val="en-US"/>
        </w:rPr>
        <w:t xml:space="preserve">        - </w:t>
      </w:r>
      <w:r>
        <w:t>REL_DUE_TO_REAC</w:t>
      </w:r>
      <w:r w:rsidR="00E45AA2">
        <w:t>T</w:t>
      </w:r>
      <w:r>
        <w:t>IVATION</w:t>
      </w:r>
    </w:p>
    <w:p w14:paraId="32EA09D8" w14:textId="77777777" w:rsidR="00615961" w:rsidRDefault="00615961" w:rsidP="0086296D">
      <w:pPr>
        <w:pStyle w:val="PL"/>
      </w:pPr>
      <w:r>
        <w:rPr>
          <w:lang w:val="en-US"/>
        </w:rPr>
        <w:t xml:space="preserve">        - </w:t>
      </w:r>
      <w:r>
        <w:t>5G_AN_NOT_RESPONDING</w:t>
      </w:r>
    </w:p>
    <w:p w14:paraId="32EA09D9" w14:textId="07EE5B85"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5E39A7B9" w14:textId="045BF232" w:rsidR="00351EA4" w:rsidRDefault="00351EA4" w:rsidP="0086296D">
      <w:pPr>
        <w:pStyle w:val="PL"/>
      </w:pPr>
      <w:r>
        <w:rPr>
          <w:lang w:val="en-US"/>
        </w:rPr>
        <w:t xml:space="preserve">        - </w:t>
      </w:r>
      <w:r>
        <w:t>REL_DUE_TO_DUPLICATE_SESSION_ID</w:t>
      </w:r>
    </w:p>
    <w:p w14:paraId="555CA905" w14:textId="2DA22C23" w:rsidR="0038117E" w:rsidRDefault="0038117E" w:rsidP="0086296D">
      <w:pPr>
        <w:pStyle w:val="PL"/>
      </w:pPr>
      <w:r>
        <w:rPr>
          <w:lang w:val="en-US"/>
        </w:rPr>
        <w:t xml:space="preserve">        - </w:t>
      </w:r>
      <w:r>
        <w:t>PDU_SESSION_STATUS_MISMATCH</w:t>
      </w:r>
    </w:p>
    <w:p w14:paraId="41840738" w14:textId="7E92639C" w:rsidR="008670DC" w:rsidRDefault="008670DC" w:rsidP="0086296D">
      <w:pPr>
        <w:pStyle w:val="PL"/>
      </w:pPr>
      <w:r>
        <w:rPr>
          <w:lang w:val="en-US"/>
        </w:rPr>
        <w:t xml:space="preserve">        - </w:t>
      </w:r>
      <w:r>
        <w:t>HO_FAILURE</w:t>
      </w:r>
    </w:p>
    <w:p w14:paraId="51045494" w14:textId="4C35AA69" w:rsidR="001E2E66" w:rsidRDefault="001E2E66" w:rsidP="0086296D">
      <w:pPr>
        <w:pStyle w:val="PL"/>
      </w:pPr>
      <w:r>
        <w:rPr>
          <w:lang w:val="en-US"/>
        </w:rPr>
        <w:t xml:space="preserve">        - </w:t>
      </w:r>
      <w:r>
        <w:t>INSUFFICIENT_UP_RESOURCES</w:t>
      </w:r>
    </w:p>
    <w:p w14:paraId="41D755A9" w14:textId="77534092" w:rsidR="009A4057" w:rsidRPr="008670DC" w:rsidRDefault="009A4057" w:rsidP="0086296D">
      <w:pPr>
        <w:pStyle w:val="PL"/>
        <w:rPr>
          <w:lang w:val="en-US"/>
        </w:rPr>
      </w:pPr>
      <w:r>
        <w:rPr>
          <w:lang w:val="en-US"/>
        </w:rPr>
        <w:t xml:space="preserve">        - </w:t>
      </w:r>
      <w:r w:rsidRPr="00EA2206">
        <w:t>PDU_SESSION_</w:t>
      </w:r>
      <w:r>
        <w:t>HANDED_OVER</w:t>
      </w:r>
    </w:p>
    <w:p w14:paraId="32EA09DA" w14:textId="77777777" w:rsidR="0086296D" w:rsidRPr="002E5CBA" w:rsidRDefault="0086296D" w:rsidP="0086296D">
      <w:pPr>
        <w:pStyle w:val="PL"/>
        <w:rPr>
          <w:lang w:val="en-US"/>
        </w:rPr>
      </w:pPr>
    </w:p>
    <w:p w14:paraId="32EA09DB" w14:textId="77777777" w:rsidR="0086296D" w:rsidRPr="002E5CBA" w:rsidRDefault="0086296D" w:rsidP="0086296D">
      <w:pPr>
        <w:pStyle w:val="PL"/>
        <w:rPr>
          <w:lang w:val="en-US"/>
        </w:rPr>
      </w:pPr>
      <w:r w:rsidRPr="002E5CBA">
        <w:rPr>
          <w:lang w:val="en-US"/>
        </w:rPr>
        <w:t xml:space="preserve">    ResourceStatus:</w:t>
      </w:r>
    </w:p>
    <w:p w14:paraId="32EA09DC" w14:textId="77777777" w:rsidR="0086296D" w:rsidRPr="002E5CBA" w:rsidRDefault="0086296D" w:rsidP="0086296D">
      <w:pPr>
        <w:pStyle w:val="PL"/>
        <w:rPr>
          <w:lang w:val="en-US"/>
        </w:rPr>
      </w:pPr>
      <w:r w:rsidRPr="002E5CBA">
        <w:rPr>
          <w:lang w:val="en-US"/>
        </w:rPr>
        <w:t xml:space="preserve">      anyOf:</w:t>
      </w:r>
    </w:p>
    <w:p w14:paraId="32EA09DD" w14:textId="77777777" w:rsidR="0086296D" w:rsidRPr="002E5CBA" w:rsidRDefault="0086296D" w:rsidP="0086296D">
      <w:pPr>
        <w:pStyle w:val="PL"/>
        <w:rPr>
          <w:lang w:val="en-US"/>
        </w:rPr>
      </w:pPr>
      <w:r w:rsidRPr="002E5CBA">
        <w:rPr>
          <w:lang w:val="en-US"/>
        </w:rPr>
        <w:t xml:space="preserve">      - type: string</w:t>
      </w:r>
    </w:p>
    <w:p w14:paraId="32EA09DE" w14:textId="77777777" w:rsidR="0086296D" w:rsidRPr="002E5CBA" w:rsidRDefault="0086296D" w:rsidP="0086296D">
      <w:pPr>
        <w:pStyle w:val="PL"/>
        <w:rPr>
          <w:lang w:val="en-US"/>
        </w:rPr>
      </w:pPr>
      <w:r w:rsidRPr="002E5CBA">
        <w:rPr>
          <w:lang w:val="en-US"/>
        </w:rPr>
        <w:t xml:space="preserve">        enum:</w:t>
      </w:r>
    </w:p>
    <w:p w14:paraId="32EA09DF" w14:textId="77777777" w:rsidR="0086296D" w:rsidRPr="002E5CBA" w:rsidRDefault="0086296D" w:rsidP="0086296D">
      <w:pPr>
        <w:pStyle w:val="PL"/>
        <w:rPr>
          <w:lang w:val="en-US"/>
        </w:rPr>
      </w:pPr>
      <w:r w:rsidRPr="002E5CBA">
        <w:rPr>
          <w:lang w:val="en-US"/>
        </w:rPr>
        <w:t xml:space="preserve">          - RELEASED</w:t>
      </w:r>
    </w:p>
    <w:p w14:paraId="32EA09E0" w14:textId="77777777" w:rsidR="0086296D" w:rsidRPr="002E5CBA" w:rsidRDefault="0086296D" w:rsidP="0086296D">
      <w:pPr>
        <w:pStyle w:val="PL"/>
        <w:rPr>
          <w:lang w:val="en-US"/>
        </w:rPr>
      </w:pPr>
      <w:r w:rsidRPr="002E5CBA">
        <w:rPr>
          <w:lang w:val="en-US"/>
        </w:rPr>
        <w:t xml:space="preserve">      - type: string</w:t>
      </w:r>
    </w:p>
    <w:p w14:paraId="32EA09E1" w14:textId="77777777" w:rsidR="0086296D" w:rsidRPr="002E5CBA" w:rsidRDefault="0086296D" w:rsidP="0086296D">
      <w:pPr>
        <w:pStyle w:val="PL"/>
        <w:rPr>
          <w:lang w:val="en-US"/>
        </w:rPr>
      </w:pPr>
      <w:r w:rsidRPr="002E5CBA">
        <w:rPr>
          <w:lang w:val="en-US"/>
        </w:rPr>
        <w:t xml:space="preserve">        description: &gt;</w:t>
      </w:r>
    </w:p>
    <w:p w14:paraId="32EA09E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E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E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E5" w14:textId="77777777" w:rsidR="0086296D" w:rsidRPr="002E5CBA" w:rsidRDefault="0086296D" w:rsidP="0086296D">
      <w:pPr>
        <w:pStyle w:val="PL"/>
        <w:rPr>
          <w:lang w:val="en-US"/>
        </w:rPr>
      </w:pPr>
      <w:r w:rsidRPr="002E5CBA">
        <w:rPr>
          <w:lang w:val="en-US"/>
        </w:rPr>
        <w:t xml:space="preserve">      description: &gt;</w:t>
      </w:r>
    </w:p>
    <w:p w14:paraId="32EA09E6" w14:textId="77777777" w:rsidR="0086296D" w:rsidRPr="002E5CBA" w:rsidRDefault="0086296D" w:rsidP="0086296D">
      <w:pPr>
        <w:pStyle w:val="PL"/>
        <w:rPr>
          <w:lang w:val="en-US"/>
        </w:rPr>
      </w:pPr>
      <w:r w:rsidRPr="002E5CBA">
        <w:rPr>
          <w:lang w:val="en-US"/>
        </w:rPr>
        <w:t xml:space="preserve">        Possible values are</w:t>
      </w:r>
    </w:p>
    <w:p w14:paraId="32EA09E7" w14:textId="77777777" w:rsidR="0086296D" w:rsidRPr="002E5CBA" w:rsidRDefault="0086296D" w:rsidP="0086296D">
      <w:pPr>
        <w:pStyle w:val="PL"/>
        <w:rPr>
          <w:lang w:val="en-US"/>
        </w:rPr>
      </w:pPr>
      <w:r w:rsidRPr="002E5CBA">
        <w:rPr>
          <w:lang w:val="en-US"/>
        </w:rPr>
        <w:t xml:space="preserve">        - RELEASED</w:t>
      </w:r>
    </w:p>
    <w:p w14:paraId="32EA09E8" w14:textId="77777777" w:rsidR="0086296D" w:rsidRPr="002E5CBA" w:rsidRDefault="0086296D" w:rsidP="0086296D">
      <w:pPr>
        <w:pStyle w:val="PL"/>
        <w:rPr>
          <w:lang w:val="en-US"/>
        </w:rPr>
      </w:pPr>
    </w:p>
    <w:p w14:paraId="32EA09E9" w14:textId="77777777" w:rsidR="0086296D" w:rsidRPr="002E5CBA" w:rsidRDefault="0086296D" w:rsidP="0086296D">
      <w:pPr>
        <w:pStyle w:val="PL"/>
        <w:rPr>
          <w:lang w:val="en-US"/>
        </w:rPr>
      </w:pPr>
      <w:r w:rsidRPr="002E5CBA">
        <w:rPr>
          <w:lang w:val="en-US"/>
        </w:rPr>
        <w:t xml:space="preserve">    DnnSelectionMode:</w:t>
      </w:r>
    </w:p>
    <w:p w14:paraId="32EA09EA" w14:textId="77777777" w:rsidR="0086296D" w:rsidRPr="002E5CBA" w:rsidRDefault="0086296D" w:rsidP="0086296D">
      <w:pPr>
        <w:pStyle w:val="PL"/>
        <w:rPr>
          <w:lang w:val="en-US"/>
        </w:rPr>
      </w:pPr>
      <w:r w:rsidRPr="002E5CBA">
        <w:rPr>
          <w:lang w:val="en-US"/>
        </w:rPr>
        <w:t xml:space="preserve">      anyOf:</w:t>
      </w:r>
    </w:p>
    <w:p w14:paraId="32EA09EB" w14:textId="77777777" w:rsidR="0086296D" w:rsidRPr="002E5CBA" w:rsidRDefault="0086296D" w:rsidP="0086296D">
      <w:pPr>
        <w:pStyle w:val="PL"/>
        <w:rPr>
          <w:lang w:val="en-US"/>
        </w:rPr>
      </w:pPr>
      <w:r w:rsidRPr="002E5CBA">
        <w:rPr>
          <w:lang w:val="en-US"/>
        </w:rPr>
        <w:t xml:space="preserve">      - type: string</w:t>
      </w:r>
    </w:p>
    <w:p w14:paraId="32EA09EC" w14:textId="77777777" w:rsidR="0086296D" w:rsidRPr="002E5CBA" w:rsidRDefault="0086296D" w:rsidP="0086296D">
      <w:pPr>
        <w:pStyle w:val="PL"/>
        <w:rPr>
          <w:lang w:val="en-US"/>
        </w:rPr>
      </w:pPr>
      <w:r w:rsidRPr="002E5CBA">
        <w:rPr>
          <w:lang w:val="en-US"/>
        </w:rPr>
        <w:t xml:space="preserve">        enum:</w:t>
      </w:r>
    </w:p>
    <w:p w14:paraId="32EA09ED" w14:textId="77777777" w:rsidR="0086296D" w:rsidRPr="002E5CBA" w:rsidRDefault="0086296D" w:rsidP="0086296D">
      <w:pPr>
        <w:pStyle w:val="PL"/>
        <w:rPr>
          <w:lang w:val="en-US"/>
        </w:rPr>
      </w:pPr>
      <w:r w:rsidRPr="002E5CBA">
        <w:rPr>
          <w:lang w:val="en-US"/>
        </w:rPr>
        <w:t xml:space="preserve">          - VERIFIED</w:t>
      </w:r>
    </w:p>
    <w:p w14:paraId="32EA09EE" w14:textId="77777777" w:rsidR="0086296D" w:rsidRPr="002E5CBA" w:rsidRDefault="0086296D" w:rsidP="0086296D">
      <w:pPr>
        <w:pStyle w:val="PL"/>
        <w:rPr>
          <w:lang w:val="en-US"/>
        </w:rPr>
      </w:pPr>
      <w:r w:rsidRPr="002E5CBA">
        <w:rPr>
          <w:lang w:val="en-US"/>
        </w:rPr>
        <w:t xml:space="preserve">          - UE_DNN_NOT_VERIFIED</w:t>
      </w:r>
    </w:p>
    <w:p w14:paraId="32EA09EF" w14:textId="77777777" w:rsidR="0086296D" w:rsidRPr="002E5CBA" w:rsidRDefault="0086296D" w:rsidP="0086296D">
      <w:pPr>
        <w:pStyle w:val="PL"/>
        <w:rPr>
          <w:lang w:val="en-US"/>
        </w:rPr>
      </w:pPr>
      <w:r w:rsidRPr="002E5CBA">
        <w:rPr>
          <w:lang w:val="en-US"/>
        </w:rPr>
        <w:t xml:space="preserve">          - NW_DNN_NOT_VERIFIED</w:t>
      </w:r>
    </w:p>
    <w:p w14:paraId="32EA09F0" w14:textId="77777777" w:rsidR="0086296D" w:rsidRPr="002E5CBA" w:rsidRDefault="0086296D" w:rsidP="0086296D">
      <w:pPr>
        <w:pStyle w:val="PL"/>
        <w:rPr>
          <w:lang w:val="en-US"/>
        </w:rPr>
      </w:pPr>
      <w:r w:rsidRPr="002E5CBA">
        <w:rPr>
          <w:lang w:val="en-US"/>
        </w:rPr>
        <w:t xml:space="preserve">      - type: string</w:t>
      </w:r>
    </w:p>
    <w:p w14:paraId="32EA09F1" w14:textId="77777777" w:rsidR="0086296D" w:rsidRPr="002E5CBA" w:rsidRDefault="0086296D" w:rsidP="0086296D">
      <w:pPr>
        <w:pStyle w:val="PL"/>
        <w:rPr>
          <w:lang w:val="en-US"/>
        </w:rPr>
      </w:pPr>
      <w:r w:rsidRPr="002E5CBA">
        <w:rPr>
          <w:lang w:val="en-US"/>
        </w:rPr>
        <w:t xml:space="preserve">        description: &gt;</w:t>
      </w:r>
    </w:p>
    <w:p w14:paraId="32EA09F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F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F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F5" w14:textId="77777777" w:rsidR="0086296D" w:rsidRPr="002E5CBA" w:rsidRDefault="0086296D" w:rsidP="0086296D">
      <w:pPr>
        <w:pStyle w:val="PL"/>
        <w:rPr>
          <w:lang w:val="en-US"/>
        </w:rPr>
      </w:pPr>
      <w:r w:rsidRPr="002E5CBA">
        <w:rPr>
          <w:lang w:val="en-US"/>
        </w:rPr>
        <w:t xml:space="preserve">      description: &gt;</w:t>
      </w:r>
    </w:p>
    <w:p w14:paraId="32EA09F6" w14:textId="77777777" w:rsidR="0086296D" w:rsidRPr="002E5CBA" w:rsidRDefault="0086296D" w:rsidP="0086296D">
      <w:pPr>
        <w:pStyle w:val="PL"/>
        <w:rPr>
          <w:lang w:val="en-US"/>
        </w:rPr>
      </w:pPr>
      <w:r w:rsidRPr="002E5CBA">
        <w:rPr>
          <w:lang w:val="en-US"/>
        </w:rPr>
        <w:t xml:space="preserve">        Possible values are</w:t>
      </w:r>
    </w:p>
    <w:p w14:paraId="32EA09F7" w14:textId="77777777" w:rsidR="0086296D" w:rsidRPr="002E5CBA" w:rsidRDefault="0086296D" w:rsidP="0086296D">
      <w:pPr>
        <w:pStyle w:val="PL"/>
        <w:rPr>
          <w:lang w:val="en-US"/>
        </w:rPr>
      </w:pPr>
      <w:r w:rsidRPr="002E5CBA">
        <w:rPr>
          <w:lang w:val="en-US"/>
        </w:rPr>
        <w:t xml:space="preserve">        - VERIFIED</w:t>
      </w:r>
    </w:p>
    <w:p w14:paraId="32EA09F8" w14:textId="77777777" w:rsidR="0086296D" w:rsidRPr="002E5CBA" w:rsidRDefault="0086296D" w:rsidP="0086296D">
      <w:pPr>
        <w:pStyle w:val="PL"/>
        <w:rPr>
          <w:lang w:val="en-US"/>
        </w:rPr>
      </w:pPr>
      <w:r w:rsidRPr="002E5CBA">
        <w:rPr>
          <w:lang w:val="en-US"/>
        </w:rPr>
        <w:t xml:space="preserve">        - UE_DNN_NOT_VERIFIED</w:t>
      </w:r>
    </w:p>
    <w:p w14:paraId="32EA09F9" w14:textId="77777777" w:rsidR="0086296D" w:rsidRPr="002E5CBA" w:rsidRDefault="0086296D" w:rsidP="0086296D">
      <w:pPr>
        <w:pStyle w:val="PL"/>
        <w:rPr>
          <w:lang w:val="en-US"/>
        </w:rPr>
      </w:pPr>
      <w:r w:rsidRPr="002E5CBA">
        <w:rPr>
          <w:lang w:val="en-US"/>
        </w:rPr>
        <w:t xml:space="preserve">        - NW_DNN_NOT_VERIFIED</w:t>
      </w:r>
    </w:p>
    <w:p w14:paraId="32EA09FA" w14:textId="77777777" w:rsidR="0086296D" w:rsidRDefault="0086296D" w:rsidP="0086296D">
      <w:pPr>
        <w:pStyle w:val="PL"/>
        <w:rPr>
          <w:lang w:val="en-US"/>
        </w:rPr>
      </w:pPr>
    </w:p>
    <w:p w14:paraId="32EA09FB" w14:textId="77777777" w:rsidR="00EF3507" w:rsidRPr="002E5CBA" w:rsidRDefault="00EF3507" w:rsidP="00EF3507">
      <w:pPr>
        <w:pStyle w:val="PL"/>
        <w:rPr>
          <w:lang w:val="en-US"/>
        </w:rPr>
      </w:pPr>
      <w:r w:rsidRPr="002E5CBA">
        <w:rPr>
          <w:lang w:val="en-US"/>
        </w:rPr>
        <w:t xml:space="preserve">    </w:t>
      </w:r>
      <w:r>
        <w:rPr>
          <w:lang w:val="en-US"/>
        </w:rPr>
        <w:t>EpsInterworkingIndication</w:t>
      </w:r>
      <w:r w:rsidRPr="002E5CBA">
        <w:rPr>
          <w:lang w:val="en-US"/>
        </w:rPr>
        <w:t>:</w:t>
      </w:r>
    </w:p>
    <w:p w14:paraId="32EA09FC" w14:textId="77777777" w:rsidR="00EF3507" w:rsidRPr="002E5CBA" w:rsidRDefault="00EF3507" w:rsidP="00EF3507">
      <w:pPr>
        <w:pStyle w:val="PL"/>
        <w:rPr>
          <w:lang w:val="en-US"/>
        </w:rPr>
      </w:pPr>
      <w:r w:rsidRPr="002E5CBA">
        <w:rPr>
          <w:lang w:val="en-US"/>
        </w:rPr>
        <w:t xml:space="preserve">      anyOf:</w:t>
      </w:r>
    </w:p>
    <w:p w14:paraId="32EA09FD" w14:textId="77777777" w:rsidR="00EF3507" w:rsidRPr="002E5CBA" w:rsidRDefault="00EF3507" w:rsidP="00EF3507">
      <w:pPr>
        <w:pStyle w:val="PL"/>
        <w:rPr>
          <w:lang w:val="en-US"/>
        </w:rPr>
      </w:pPr>
      <w:r w:rsidRPr="002E5CBA">
        <w:rPr>
          <w:lang w:val="en-US"/>
        </w:rPr>
        <w:t xml:space="preserve">      - type: string</w:t>
      </w:r>
    </w:p>
    <w:p w14:paraId="32EA09FE" w14:textId="77777777" w:rsidR="00EF3507" w:rsidRPr="002E5CBA" w:rsidRDefault="00EF3507" w:rsidP="00EF3507">
      <w:pPr>
        <w:pStyle w:val="PL"/>
        <w:rPr>
          <w:lang w:val="en-US"/>
        </w:rPr>
      </w:pPr>
      <w:r w:rsidRPr="002E5CBA">
        <w:rPr>
          <w:lang w:val="en-US"/>
        </w:rPr>
        <w:t xml:space="preserve">        enum:</w:t>
      </w:r>
    </w:p>
    <w:p w14:paraId="32EA09FF" w14:textId="77777777" w:rsidR="00EF3507" w:rsidRPr="002E5CBA" w:rsidRDefault="00EF3507" w:rsidP="00EF3507">
      <w:pPr>
        <w:pStyle w:val="PL"/>
        <w:rPr>
          <w:lang w:val="en-US"/>
        </w:rPr>
      </w:pPr>
      <w:r w:rsidRPr="002E5CBA">
        <w:rPr>
          <w:lang w:val="en-US"/>
        </w:rPr>
        <w:t xml:space="preserve">    </w:t>
      </w:r>
      <w:r>
        <w:rPr>
          <w:lang w:val="en-US"/>
        </w:rPr>
        <w:t xml:space="preserve">      - NONE</w:t>
      </w:r>
    </w:p>
    <w:p w14:paraId="32EA0A00" w14:textId="77777777" w:rsidR="00EF3507" w:rsidRPr="002E5CBA" w:rsidRDefault="00EF3507" w:rsidP="00EF3507">
      <w:pPr>
        <w:pStyle w:val="PL"/>
        <w:rPr>
          <w:lang w:val="en-US"/>
        </w:rPr>
      </w:pPr>
      <w:r w:rsidRPr="002E5CBA">
        <w:rPr>
          <w:lang w:val="en-US"/>
        </w:rPr>
        <w:t xml:space="preserve">          - </w:t>
      </w:r>
      <w:r>
        <w:rPr>
          <w:lang w:val="en-US"/>
        </w:rPr>
        <w:t>WITH_N26</w:t>
      </w:r>
    </w:p>
    <w:p w14:paraId="32EA0A01" w14:textId="77777777" w:rsidR="00EF3507" w:rsidRPr="002E5CBA" w:rsidRDefault="00EF3507" w:rsidP="00EF3507">
      <w:pPr>
        <w:pStyle w:val="PL"/>
        <w:rPr>
          <w:lang w:val="en-US"/>
        </w:rPr>
      </w:pPr>
      <w:r w:rsidRPr="002E5CBA">
        <w:rPr>
          <w:lang w:val="en-US"/>
        </w:rPr>
        <w:t xml:space="preserve">          - </w:t>
      </w:r>
      <w:r>
        <w:rPr>
          <w:lang w:val="en-US"/>
        </w:rPr>
        <w:t>WITHOUT_N26</w:t>
      </w:r>
    </w:p>
    <w:p w14:paraId="32EA0A02" w14:textId="77777777" w:rsidR="00EF3507" w:rsidRPr="002E5CBA" w:rsidRDefault="00EF3507" w:rsidP="00EF3507">
      <w:pPr>
        <w:pStyle w:val="PL"/>
        <w:rPr>
          <w:lang w:val="en-US"/>
        </w:rPr>
      </w:pPr>
      <w:r w:rsidRPr="002E5CBA">
        <w:rPr>
          <w:lang w:val="en-US"/>
        </w:rPr>
        <w:t xml:space="preserve">      - type: string</w:t>
      </w:r>
    </w:p>
    <w:p w14:paraId="32EA0A03" w14:textId="77777777" w:rsidR="00EF3507" w:rsidRPr="002E5CBA" w:rsidRDefault="00EF3507" w:rsidP="00EF3507">
      <w:pPr>
        <w:pStyle w:val="PL"/>
        <w:rPr>
          <w:lang w:val="en-US"/>
        </w:rPr>
      </w:pPr>
      <w:r w:rsidRPr="002E5CBA">
        <w:rPr>
          <w:lang w:val="en-US"/>
        </w:rPr>
        <w:lastRenderedPageBreak/>
        <w:t xml:space="preserve">        description: &gt;</w:t>
      </w:r>
    </w:p>
    <w:p w14:paraId="32EA0A04" w14:textId="77777777" w:rsidR="00EF3507" w:rsidRPr="002E5CBA" w:rsidRDefault="00EF3507" w:rsidP="00EF3507">
      <w:pPr>
        <w:pStyle w:val="PL"/>
        <w:rPr>
          <w:lang w:val="en-US"/>
        </w:rPr>
      </w:pPr>
      <w:r w:rsidRPr="002E5CBA">
        <w:rPr>
          <w:lang w:val="en-US"/>
        </w:rPr>
        <w:t xml:space="preserve">          This string provides forward-compatibility with future</w:t>
      </w:r>
    </w:p>
    <w:p w14:paraId="32EA0A05" w14:textId="77777777" w:rsidR="00EF3507" w:rsidRPr="002E5CBA" w:rsidRDefault="00EF3507" w:rsidP="00EF3507">
      <w:pPr>
        <w:pStyle w:val="PL"/>
        <w:rPr>
          <w:lang w:val="en-US"/>
        </w:rPr>
      </w:pPr>
      <w:r w:rsidRPr="002E5CBA">
        <w:rPr>
          <w:lang w:val="en-US"/>
        </w:rPr>
        <w:t xml:space="preserve">          extensions to the enumeration but is not used to encode</w:t>
      </w:r>
    </w:p>
    <w:p w14:paraId="32EA0A06" w14:textId="77777777" w:rsidR="00EF3507" w:rsidRPr="002E5CBA" w:rsidRDefault="00EF3507" w:rsidP="00EF3507">
      <w:pPr>
        <w:pStyle w:val="PL"/>
        <w:rPr>
          <w:lang w:val="en-US"/>
        </w:rPr>
      </w:pPr>
      <w:r w:rsidRPr="002E5CBA">
        <w:rPr>
          <w:lang w:val="en-US"/>
        </w:rPr>
        <w:t xml:space="preserve">          content defined in the present version of this API.</w:t>
      </w:r>
    </w:p>
    <w:p w14:paraId="32EA0A07" w14:textId="77777777" w:rsidR="00EF3507" w:rsidRPr="002E5CBA" w:rsidRDefault="00EF3507" w:rsidP="00EF3507">
      <w:pPr>
        <w:pStyle w:val="PL"/>
        <w:rPr>
          <w:lang w:val="en-US"/>
        </w:rPr>
      </w:pPr>
      <w:r w:rsidRPr="002E5CBA">
        <w:rPr>
          <w:lang w:val="en-US"/>
        </w:rPr>
        <w:t xml:space="preserve">      description: &gt;</w:t>
      </w:r>
    </w:p>
    <w:p w14:paraId="32EA0A08" w14:textId="77777777" w:rsidR="00EF3507" w:rsidRPr="002E5CBA" w:rsidRDefault="00EF3507" w:rsidP="00EF3507">
      <w:pPr>
        <w:pStyle w:val="PL"/>
        <w:rPr>
          <w:lang w:val="en-US"/>
        </w:rPr>
      </w:pPr>
      <w:r w:rsidRPr="002E5CBA">
        <w:rPr>
          <w:lang w:val="en-US"/>
        </w:rPr>
        <w:t xml:space="preserve">        Possible values are</w:t>
      </w:r>
    </w:p>
    <w:p w14:paraId="32EA0A09" w14:textId="77777777" w:rsidR="00EF3507" w:rsidRPr="002E5CBA" w:rsidRDefault="00EF3507" w:rsidP="00EF3507">
      <w:pPr>
        <w:pStyle w:val="PL"/>
        <w:rPr>
          <w:lang w:val="en-US"/>
        </w:rPr>
      </w:pPr>
      <w:r>
        <w:rPr>
          <w:lang w:val="en-US"/>
        </w:rPr>
        <w:t xml:space="preserve">        - NONE</w:t>
      </w:r>
    </w:p>
    <w:p w14:paraId="32EA0A0A" w14:textId="77777777" w:rsidR="00EF3507" w:rsidRPr="002E5CBA" w:rsidRDefault="00EF3507" w:rsidP="00EF3507">
      <w:pPr>
        <w:pStyle w:val="PL"/>
        <w:rPr>
          <w:lang w:val="en-US"/>
        </w:rPr>
      </w:pPr>
      <w:r>
        <w:rPr>
          <w:lang w:val="en-US"/>
        </w:rPr>
        <w:t xml:space="preserve">        - WITH_N26</w:t>
      </w:r>
    </w:p>
    <w:p w14:paraId="32EA0A0B" w14:textId="77777777" w:rsidR="00EF3507" w:rsidRDefault="00EF3507" w:rsidP="00EF3507">
      <w:pPr>
        <w:pStyle w:val="PL"/>
        <w:rPr>
          <w:lang w:val="en-US"/>
        </w:rPr>
      </w:pPr>
      <w:r w:rsidRPr="002E5CBA">
        <w:rPr>
          <w:lang w:val="en-US"/>
        </w:rPr>
        <w:t xml:space="preserve">        - </w:t>
      </w:r>
      <w:r>
        <w:rPr>
          <w:lang w:val="en-US"/>
        </w:rPr>
        <w:t>WITHOUT_N26</w:t>
      </w:r>
    </w:p>
    <w:p w14:paraId="32EA0A0C" w14:textId="77777777" w:rsidR="00DA3B9B" w:rsidRDefault="00DA3B9B" w:rsidP="00EF3507">
      <w:pPr>
        <w:pStyle w:val="PL"/>
        <w:rPr>
          <w:lang w:val="en-US"/>
        </w:rPr>
      </w:pPr>
    </w:p>
    <w:p w14:paraId="32EA0A0D" w14:textId="77777777" w:rsidR="00DA3B9B" w:rsidRPr="002E5CBA" w:rsidRDefault="00DA3B9B" w:rsidP="00DA3B9B">
      <w:pPr>
        <w:pStyle w:val="PL"/>
        <w:rPr>
          <w:lang w:val="en-US"/>
        </w:rPr>
      </w:pPr>
      <w:r w:rsidRPr="002E5CBA">
        <w:rPr>
          <w:lang w:val="en-US"/>
        </w:rPr>
        <w:t xml:space="preserve">    </w:t>
      </w:r>
      <w:r>
        <w:rPr>
          <w:lang w:val="en-US"/>
        </w:rPr>
        <w:t>N2SmInfoType</w:t>
      </w:r>
      <w:r w:rsidRPr="002E5CBA">
        <w:rPr>
          <w:lang w:val="en-US"/>
        </w:rPr>
        <w:t>:</w:t>
      </w:r>
    </w:p>
    <w:p w14:paraId="32EA0A0E" w14:textId="77777777" w:rsidR="00DA3B9B" w:rsidRPr="002E5CBA" w:rsidRDefault="00DA3B9B" w:rsidP="00DA3B9B">
      <w:pPr>
        <w:pStyle w:val="PL"/>
        <w:rPr>
          <w:lang w:val="en-US"/>
        </w:rPr>
      </w:pPr>
      <w:r w:rsidRPr="002E5CBA">
        <w:rPr>
          <w:lang w:val="en-US"/>
        </w:rPr>
        <w:t xml:space="preserve">      anyOf:</w:t>
      </w:r>
    </w:p>
    <w:p w14:paraId="32EA0A0F" w14:textId="77777777" w:rsidR="00DA3B9B" w:rsidRPr="002E5CBA" w:rsidRDefault="00DA3B9B" w:rsidP="00DA3B9B">
      <w:pPr>
        <w:pStyle w:val="PL"/>
        <w:rPr>
          <w:lang w:val="en-US"/>
        </w:rPr>
      </w:pPr>
      <w:r w:rsidRPr="002E5CBA">
        <w:rPr>
          <w:lang w:val="en-US"/>
        </w:rPr>
        <w:t xml:space="preserve">      - type: string</w:t>
      </w:r>
    </w:p>
    <w:p w14:paraId="32EA0A10" w14:textId="77777777" w:rsidR="00DA3B9B" w:rsidRPr="00EA1C32" w:rsidRDefault="00DA3B9B" w:rsidP="00DA3B9B">
      <w:pPr>
        <w:pStyle w:val="PL"/>
        <w:rPr>
          <w:lang w:val="fr-FR"/>
        </w:rPr>
      </w:pPr>
      <w:r w:rsidRPr="002E5CBA">
        <w:rPr>
          <w:lang w:val="en-US"/>
        </w:rPr>
        <w:t xml:space="preserve">        </w:t>
      </w:r>
      <w:r w:rsidRPr="00EA1C32">
        <w:rPr>
          <w:lang w:val="fr-FR"/>
        </w:rPr>
        <w:t>enum:</w:t>
      </w:r>
    </w:p>
    <w:p w14:paraId="32EA0A11" w14:textId="77777777" w:rsidR="00DA3B9B" w:rsidRPr="00EA1C32" w:rsidRDefault="00DA3B9B" w:rsidP="00DA3B9B">
      <w:pPr>
        <w:pStyle w:val="PL"/>
        <w:rPr>
          <w:lang w:val="fr-FR"/>
        </w:rPr>
      </w:pPr>
      <w:r w:rsidRPr="00EA1C32">
        <w:rPr>
          <w:lang w:val="fr-FR"/>
        </w:rPr>
        <w:t xml:space="preserve">          </w:t>
      </w:r>
      <w:r w:rsidRPr="00DA3B9B">
        <w:rPr>
          <w:lang w:val="fr-FR"/>
        </w:rPr>
        <w:t>- PDU_RES_SETUP_REQ</w:t>
      </w:r>
    </w:p>
    <w:p w14:paraId="32EA0A12" w14:textId="77777777" w:rsidR="00DA3B9B" w:rsidRPr="00264948" w:rsidRDefault="00DA3B9B" w:rsidP="00DA3B9B">
      <w:pPr>
        <w:pStyle w:val="PL"/>
        <w:rPr>
          <w:lang w:val="fr-FR"/>
        </w:rPr>
      </w:pPr>
      <w:r w:rsidRPr="00EA1C32">
        <w:rPr>
          <w:lang w:val="fr-FR"/>
        </w:rPr>
        <w:t xml:space="preserve">          </w:t>
      </w:r>
      <w:r>
        <w:rPr>
          <w:lang w:val="fr-FR"/>
        </w:rPr>
        <w:t>- PDU_RES_SETUP_RSP</w:t>
      </w:r>
    </w:p>
    <w:p w14:paraId="32EA0A13" w14:textId="77777777" w:rsidR="00DA3B9B" w:rsidRPr="00264948" w:rsidRDefault="00DA3B9B" w:rsidP="00DA3B9B">
      <w:pPr>
        <w:pStyle w:val="PL"/>
        <w:rPr>
          <w:lang w:val="fr-FR"/>
        </w:rPr>
      </w:pPr>
      <w:r w:rsidRPr="00264948">
        <w:rPr>
          <w:lang w:val="fr-FR"/>
        </w:rPr>
        <w:t xml:space="preserve">        </w:t>
      </w:r>
      <w:r>
        <w:rPr>
          <w:lang w:val="fr-FR"/>
        </w:rPr>
        <w:t xml:space="preserve">  - PDU_RES_SETUP_FAIL</w:t>
      </w:r>
    </w:p>
    <w:p w14:paraId="32EA0A14" w14:textId="77777777" w:rsidR="00DA3B9B" w:rsidRPr="00264948" w:rsidRDefault="00DA3B9B" w:rsidP="00DA3B9B">
      <w:pPr>
        <w:pStyle w:val="PL"/>
        <w:rPr>
          <w:lang w:val="fr-FR"/>
        </w:rPr>
      </w:pPr>
      <w:r w:rsidRPr="00264948">
        <w:rPr>
          <w:lang w:val="fr-FR"/>
        </w:rPr>
        <w:t xml:space="preserve">  </w:t>
      </w:r>
      <w:r>
        <w:rPr>
          <w:lang w:val="fr-FR"/>
        </w:rPr>
        <w:t xml:space="preserve">        - PDU_RES_REL_CMD</w:t>
      </w:r>
    </w:p>
    <w:p w14:paraId="32EA0A15" w14:textId="77777777" w:rsidR="00DA3B9B" w:rsidRPr="00264948" w:rsidRDefault="00DA3B9B" w:rsidP="00DA3B9B">
      <w:pPr>
        <w:pStyle w:val="PL"/>
        <w:rPr>
          <w:lang w:val="fr-FR"/>
        </w:rPr>
      </w:pPr>
      <w:r w:rsidRPr="00264948">
        <w:rPr>
          <w:lang w:val="fr-FR"/>
        </w:rPr>
        <w:t xml:space="preserve">          - PDU_RES</w:t>
      </w:r>
      <w:r>
        <w:rPr>
          <w:lang w:val="fr-FR"/>
        </w:rPr>
        <w:t>_REL_RSP</w:t>
      </w:r>
    </w:p>
    <w:p w14:paraId="32EA0A16" w14:textId="77777777" w:rsidR="00DA3B9B" w:rsidRPr="00264948" w:rsidRDefault="00DA3B9B" w:rsidP="00DA3B9B">
      <w:pPr>
        <w:pStyle w:val="PL"/>
        <w:rPr>
          <w:lang w:val="fr-FR"/>
        </w:rPr>
      </w:pPr>
      <w:r w:rsidRPr="00264948">
        <w:rPr>
          <w:lang w:val="fr-FR"/>
        </w:rPr>
        <w:t xml:space="preserve">  </w:t>
      </w:r>
      <w:r>
        <w:rPr>
          <w:lang w:val="fr-FR"/>
        </w:rPr>
        <w:t xml:space="preserve">        - PDU_RES_MOD_REQ</w:t>
      </w:r>
    </w:p>
    <w:p w14:paraId="32EA0A17" w14:textId="77777777" w:rsidR="00DA3B9B" w:rsidRPr="00264948" w:rsidRDefault="00DA3B9B" w:rsidP="00DA3B9B">
      <w:pPr>
        <w:pStyle w:val="PL"/>
        <w:rPr>
          <w:lang w:val="fr-FR"/>
        </w:rPr>
      </w:pPr>
      <w:r w:rsidRPr="00264948">
        <w:rPr>
          <w:lang w:val="fr-FR"/>
        </w:rPr>
        <w:t xml:space="preserve">    </w:t>
      </w:r>
      <w:r>
        <w:rPr>
          <w:lang w:val="fr-FR"/>
        </w:rPr>
        <w:t xml:space="preserve">      - PDU_RES_MOD_RSP</w:t>
      </w:r>
    </w:p>
    <w:p w14:paraId="32EA0A18" w14:textId="77777777" w:rsidR="00DA3B9B" w:rsidRPr="00264948" w:rsidRDefault="00DA3B9B" w:rsidP="00DA3B9B">
      <w:pPr>
        <w:pStyle w:val="PL"/>
        <w:rPr>
          <w:lang w:val="fr-FR"/>
        </w:rPr>
      </w:pPr>
      <w:r w:rsidRPr="00264948">
        <w:rPr>
          <w:lang w:val="fr-FR"/>
        </w:rPr>
        <w:t xml:space="preserve">      </w:t>
      </w:r>
      <w:r>
        <w:rPr>
          <w:lang w:val="fr-FR"/>
        </w:rPr>
        <w:t xml:space="preserve">    - PDU_RES_MOD_FAIL</w:t>
      </w:r>
    </w:p>
    <w:p w14:paraId="32EA0A19" w14:textId="77777777" w:rsidR="00DA3B9B" w:rsidRPr="00264948" w:rsidRDefault="00DA3B9B" w:rsidP="00DA3B9B">
      <w:pPr>
        <w:pStyle w:val="PL"/>
        <w:rPr>
          <w:lang w:val="fr-FR"/>
        </w:rPr>
      </w:pPr>
      <w:r w:rsidRPr="00264948">
        <w:rPr>
          <w:lang w:val="fr-FR"/>
        </w:rPr>
        <w:t xml:space="preserve">        </w:t>
      </w:r>
      <w:r>
        <w:rPr>
          <w:lang w:val="fr-FR"/>
        </w:rPr>
        <w:t xml:space="preserve">  - PDU_RES_NTY</w:t>
      </w:r>
    </w:p>
    <w:p w14:paraId="32EA0A1A" w14:textId="77777777" w:rsidR="00DA3B9B" w:rsidRPr="00264948" w:rsidRDefault="00DA3B9B" w:rsidP="00DA3B9B">
      <w:pPr>
        <w:pStyle w:val="PL"/>
        <w:rPr>
          <w:lang w:val="fr-FR"/>
        </w:rPr>
      </w:pPr>
      <w:r w:rsidRPr="00264948">
        <w:rPr>
          <w:lang w:val="fr-FR"/>
        </w:rPr>
        <w:t xml:space="preserve">          </w:t>
      </w:r>
      <w:r>
        <w:rPr>
          <w:lang w:val="fr-FR"/>
        </w:rPr>
        <w:t>- PDU_RES_NTY_REL</w:t>
      </w:r>
    </w:p>
    <w:p w14:paraId="32EA0A1B" w14:textId="77777777" w:rsidR="00DA3B9B" w:rsidRPr="00264948" w:rsidRDefault="00DA3B9B" w:rsidP="00DA3B9B">
      <w:pPr>
        <w:pStyle w:val="PL"/>
        <w:rPr>
          <w:lang w:val="fr-FR"/>
        </w:rPr>
      </w:pPr>
      <w:r w:rsidRPr="00264948">
        <w:rPr>
          <w:lang w:val="fr-FR"/>
        </w:rPr>
        <w:t xml:space="preserve">          - PDU_RES_MOD</w:t>
      </w:r>
      <w:r>
        <w:rPr>
          <w:lang w:val="fr-FR"/>
        </w:rPr>
        <w:t>_IND</w:t>
      </w:r>
    </w:p>
    <w:p w14:paraId="32EA0A1C" w14:textId="77777777" w:rsidR="00DA3B9B" w:rsidRPr="00264948" w:rsidRDefault="00DA3B9B" w:rsidP="00DA3B9B">
      <w:pPr>
        <w:pStyle w:val="PL"/>
        <w:rPr>
          <w:lang w:val="fr-FR"/>
        </w:rPr>
      </w:pPr>
      <w:r w:rsidRPr="00264948">
        <w:rPr>
          <w:lang w:val="fr-FR"/>
        </w:rPr>
        <w:t xml:space="preserve">    </w:t>
      </w:r>
      <w:r>
        <w:rPr>
          <w:lang w:val="fr-FR"/>
        </w:rPr>
        <w:t xml:space="preserve">      - PDU_RES_MOD_CFM</w:t>
      </w:r>
    </w:p>
    <w:p w14:paraId="32EA0A1D"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1E" w14:textId="77777777" w:rsidR="00DA3B9B" w:rsidRPr="005F65E6" w:rsidRDefault="00DA3B9B" w:rsidP="00DA3B9B">
      <w:pPr>
        <w:pStyle w:val="PL"/>
        <w:rPr>
          <w:lang w:val="en-US"/>
        </w:rPr>
      </w:pPr>
      <w:r w:rsidRPr="005F65E6">
        <w:rPr>
          <w:lang w:val="en-US"/>
        </w:rPr>
        <w:t xml:space="preserve">        </w:t>
      </w:r>
      <w:r>
        <w:rPr>
          <w:lang w:val="en-US"/>
        </w:rPr>
        <w:t xml:space="preserve">  - PATH_SWITCH_SETUP_FAIL</w:t>
      </w:r>
    </w:p>
    <w:p w14:paraId="32EA0A1F"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20" w14:textId="77777777" w:rsidR="00DA3B9B" w:rsidRPr="005F65E6" w:rsidRDefault="00DA3B9B" w:rsidP="00DA3B9B">
      <w:pPr>
        <w:pStyle w:val="PL"/>
        <w:rPr>
          <w:lang w:val="en-US"/>
        </w:rPr>
      </w:pPr>
      <w:r>
        <w:rPr>
          <w:lang w:val="en-US"/>
        </w:rPr>
        <w:t xml:space="preserve">          - PATH_SWITCH_REQ_FAIL</w:t>
      </w:r>
    </w:p>
    <w:p w14:paraId="32EA0A21"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EA0A22"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32EA0A23"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32EA0A24" w14:textId="77777777" w:rsidR="00DA3B9B" w:rsidRPr="005F65E6" w:rsidRDefault="00DA3B9B" w:rsidP="00DA3B9B">
      <w:pPr>
        <w:pStyle w:val="PL"/>
        <w:rPr>
          <w:lang w:val="en-US"/>
        </w:rPr>
      </w:pPr>
      <w:r w:rsidRPr="005F65E6">
        <w:rPr>
          <w:lang w:val="en-US"/>
        </w:rPr>
        <w:t xml:space="preserve">      </w:t>
      </w:r>
      <w:r>
        <w:rPr>
          <w:lang w:val="en-US"/>
        </w:rPr>
        <w:t xml:space="preserve">    - HANDOVER_REQ_ACK</w:t>
      </w:r>
    </w:p>
    <w:p w14:paraId="32EA0A25" w14:textId="5D7A6A18" w:rsidR="00DA3B9B" w:rsidRDefault="00DA3B9B" w:rsidP="00DA3B9B">
      <w:pPr>
        <w:pStyle w:val="PL"/>
        <w:rPr>
          <w:lang w:val="en-US"/>
        </w:rPr>
      </w:pPr>
      <w:r w:rsidRPr="005F65E6">
        <w:rPr>
          <w:lang w:val="en-US"/>
        </w:rPr>
        <w:t xml:space="preserve">        </w:t>
      </w:r>
      <w:r>
        <w:rPr>
          <w:lang w:val="en-US"/>
        </w:rPr>
        <w:t xml:space="preserve">  </w:t>
      </w:r>
      <w:r w:rsidRPr="005F65E6">
        <w:rPr>
          <w:lang w:val="en-US"/>
        </w:rPr>
        <w:t>- HANDOVER_RES_ALLOC_FAIL</w:t>
      </w:r>
    </w:p>
    <w:p w14:paraId="3C45087D" w14:textId="77EE4DD8" w:rsidR="00F03565" w:rsidRDefault="00F03565" w:rsidP="00D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32EA0A26" w14:textId="77777777" w:rsidR="00DA3B9B" w:rsidRPr="002E5CBA" w:rsidRDefault="00DA3B9B" w:rsidP="00DA3B9B">
      <w:pPr>
        <w:pStyle w:val="PL"/>
        <w:rPr>
          <w:lang w:val="en-US"/>
        </w:rPr>
      </w:pPr>
      <w:r w:rsidRPr="002E5CBA">
        <w:rPr>
          <w:lang w:val="en-US"/>
        </w:rPr>
        <w:t xml:space="preserve">      - type: string</w:t>
      </w:r>
    </w:p>
    <w:p w14:paraId="32EA0A27" w14:textId="77777777" w:rsidR="00DA3B9B" w:rsidRPr="002E5CBA" w:rsidRDefault="00DA3B9B" w:rsidP="00DA3B9B">
      <w:pPr>
        <w:pStyle w:val="PL"/>
        <w:rPr>
          <w:lang w:val="en-US"/>
        </w:rPr>
      </w:pPr>
      <w:r w:rsidRPr="002E5CBA">
        <w:rPr>
          <w:lang w:val="en-US"/>
        </w:rPr>
        <w:t xml:space="preserve">        description: &gt;</w:t>
      </w:r>
    </w:p>
    <w:p w14:paraId="32EA0A28" w14:textId="77777777" w:rsidR="00DA3B9B" w:rsidRPr="002E5CBA" w:rsidRDefault="00DA3B9B" w:rsidP="00DA3B9B">
      <w:pPr>
        <w:pStyle w:val="PL"/>
        <w:rPr>
          <w:lang w:val="en-US"/>
        </w:rPr>
      </w:pPr>
      <w:r w:rsidRPr="002E5CBA">
        <w:rPr>
          <w:lang w:val="en-US"/>
        </w:rPr>
        <w:t xml:space="preserve">          This string provides forward-compatibility with future</w:t>
      </w:r>
    </w:p>
    <w:p w14:paraId="32EA0A29" w14:textId="77777777" w:rsidR="00DA3B9B" w:rsidRPr="002E5CBA" w:rsidRDefault="00DA3B9B" w:rsidP="00DA3B9B">
      <w:pPr>
        <w:pStyle w:val="PL"/>
        <w:rPr>
          <w:lang w:val="en-US"/>
        </w:rPr>
      </w:pPr>
      <w:r w:rsidRPr="002E5CBA">
        <w:rPr>
          <w:lang w:val="en-US"/>
        </w:rPr>
        <w:t xml:space="preserve">          extensions to the enumeration but is not used to encode</w:t>
      </w:r>
    </w:p>
    <w:p w14:paraId="32EA0A2A" w14:textId="77777777" w:rsidR="00DA3B9B" w:rsidRPr="002E5CBA" w:rsidRDefault="00DA3B9B" w:rsidP="00DA3B9B">
      <w:pPr>
        <w:pStyle w:val="PL"/>
        <w:rPr>
          <w:lang w:val="en-US"/>
        </w:rPr>
      </w:pPr>
      <w:r w:rsidRPr="002E5CBA">
        <w:rPr>
          <w:lang w:val="en-US"/>
        </w:rPr>
        <w:t xml:space="preserve">          content defined in the present version of this API.</w:t>
      </w:r>
    </w:p>
    <w:p w14:paraId="32EA0A2B" w14:textId="77777777" w:rsidR="00DA3B9B" w:rsidRPr="00264948" w:rsidRDefault="00DA3B9B" w:rsidP="00DA3B9B">
      <w:pPr>
        <w:pStyle w:val="PL"/>
        <w:rPr>
          <w:lang w:val="fr-FR"/>
        </w:rPr>
      </w:pPr>
      <w:r w:rsidRPr="002E5CBA">
        <w:rPr>
          <w:lang w:val="en-US"/>
        </w:rPr>
        <w:t xml:space="preserve">      </w:t>
      </w:r>
      <w:r w:rsidRPr="00264948">
        <w:rPr>
          <w:lang w:val="fr-FR"/>
        </w:rPr>
        <w:t>description: &gt;</w:t>
      </w:r>
    </w:p>
    <w:p w14:paraId="32EA0A2C" w14:textId="77777777" w:rsidR="00DA3B9B" w:rsidRPr="00264948" w:rsidRDefault="00DA3B9B" w:rsidP="00DA3B9B">
      <w:pPr>
        <w:pStyle w:val="PL"/>
        <w:rPr>
          <w:lang w:val="fr-FR"/>
        </w:rPr>
      </w:pPr>
      <w:r w:rsidRPr="00264948">
        <w:rPr>
          <w:lang w:val="fr-FR"/>
        </w:rPr>
        <w:t xml:space="preserve">        Possible values are</w:t>
      </w:r>
    </w:p>
    <w:p w14:paraId="32EA0A2D" w14:textId="77777777" w:rsidR="00DA3B9B" w:rsidRPr="00264948" w:rsidRDefault="00DA3B9B" w:rsidP="00DA3B9B">
      <w:pPr>
        <w:pStyle w:val="PL"/>
        <w:rPr>
          <w:lang w:val="fr-FR"/>
        </w:rPr>
      </w:pPr>
      <w:r>
        <w:rPr>
          <w:lang w:val="fr-FR"/>
        </w:rPr>
        <w:t xml:space="preserve">        - PDU_RES_SETUP_REQ</w:t>
      </w:r>
    </w:p>
    <w:p w14:paraId="32EA0A2E" w14:textId="77777777" w:rsidR="00DA3B9B" w:rsidRPr="00264948" w:rsidRDefault="00DA3B9B" w:rsidP="00DA3B9B">
      <w:pPr>
        <w:pStyle w:val="PL"/>
        <w:rPr>
          <w:lang w:val="fr-FR"/>
        </w:rPr>
      </w:pPr>
      <w:r>
        <w:rPr>
          <w:lang w:val="fr-FR"/>
        </w:rPr>
        <w:t xml:space="preserve">        - PDU_RES_SETUP_RSP</w:t>
      </w:r>
    </w:p>
    <w:p w14:paraId="32EA0A2F" w14:textId="77777777" w:rsidR="00DA3B9B" w:rsidRPr="00264948" w:rsidRDefault="00DA3B9B" w:rsidP="00DA3B9B">
      <w:pPr>
        <w:pStyle w:val="PL"/>
        <w:rPr>
          <w:lang w:val="fr-FR"/>
        </w:rPr>
      </w:pPr>
      <w:r>
        <w:rPr>
          <w:lang w:val="fr-FR"/>
        </w:rPr>
        <w:t xml:space="preserve">        - PDU_RES_SETUP_FAIL</w:t>
      </w:r>
    </w:p>
    <w:p w14:paraId="32EA0A30" w14:textId="77777777" w:rsidR="00DA3B9B" w:rsidRPr="00264948" w:rsidRDefault="00DA3B9B" w:rsidP="00DA3B9B">
      <w:pPr>
        <w:pStyle w:val="PL"/>
        <w:rPr>
          <w:lang w:val="fr-FR"/>
        </w:rPr>
      </w:pPr>
      <w:r>
        <w:rPr>
          <w:lang w:val="fr-FR"/>
        </w:rPr>
        <w:t xml:space="preserve">        - PDU_RES_REL_CMD</w:t>
      </w:r>
    </w:p>
    <w:p w14:paraId="32EA0A31" w14:textId="77777777" w:rsidR="00DA3B9B" w:rsidRPr="00264948" w:rsidRDefault="00DA3B9B" w:rsidP="00DA3B9B">
      <w:pPr>
        <w:pStyle w:val="PL"/>
        <w:rPr>
          <w:lang w:val="fr-FR"/>
        </w:rPr>
      </w:pPr>
      <w:r>
        <w:rPr>
          <w:lang w:val="fr-FR"/>
        </w:rPr>
        <w:t xml:space="preserve">        - PDU_RES_REL_RSP</w:t>
      </w:r>
    </w:p>
    <w:p w14:paraId="32EA0A32" w14:textId="77777777" w:rsidR="00DA3B9B" w:rsidRPr="00264948" w:rsidRDefault="00DA3B9B" w:rsidP="00DA3B9B">
      <w:pPr>
        <w:pStyle w:val="PL"/>
        <w:rPr>
          <w:lang w:val="fr-FR"/>
        </w:rPr>
      </w:pPr>
      <w:r w:rsidRPr="00264948">
        <w:rPr>
          <w:lang w:val="fr-FR"/>
        </w:rPr>
        <w:t xml:space="preserve">        - PDU_RES_MOD_REQ</w:t>
      </w:r>
    </w:p>
    <w:p w14:paraId="32EA0A33" w14:textId="77777777" w:rsidR="00DA3B9B" w:rsidRPr="00264948" w:rsidRDefault="00DA3B9B" w:rsidP="00DA3B9B">
      <w:pPr>
        <w:pStyle w:val="PL"/>
        <w:rPr>
          <w:lang w:val="fr-FR"/>
        </w:rPr>
      </w:pPr>
      <w:r>
        <w:rPr>
          <w:lang w:val="fr-FR"/>
        </w:rPr>
        <w:t xml:space="preserve">        - PDU_RES_MOD_RSP</w:t>
      </w:r>
    </w:p>
    <w:p w14:paraId="32EA0A34" w14:textId="77777777" w:rsidR="00DA3B9B" w:rsidRPr="00264948" w:rsidRDefault="00DA3B9B" w:rsidP="00DA3B9B">
      <w:pPr>
        <w:pStyle w:val="PL"/>
        <w:rPr>
          <w:lang w:val="fr-FR"/>
        </w:rPr>
      </w:pPr>
      <w:r w:rsidRPr="00264948">
        <w:rPr>
          <w:lang w:val="fr-FR"/>
        </w:rPr>
        <w:t xml:space="preserve">        - PDU_RES_MO</w:t>
      </w:r>
      <w:r>
        <w:rPr>
          <w:lang w:val="fr-FR"/>
        </w:rPr>
        <w:t>D_FAIL</w:t>
      </w:r>
    </w:p>
    <w:p w14:paraId="32EA0A35" w14:textId="77777777" w:rsidR="00DA3B9B" w:rsidRPr="00264948" w:rsidRDefault="00DA3B9B" w:rsidP="00DA3B9B">
      <w:pPr>
        <w:pStyle w:val="PL"/>
        <w:rPr>
          <w:lang w:val="fr-FR"/>
        </w:rPr>
      </w:pPr>
      <w:r>
        <w:rPr>
          <w:lang w:val="fr-FR"/>
        </w:rPr>
        <w:t xml:space="preserve">        - PDU_RES_NTY</w:t>
      </w:r>
    </w:p>
    <w:p w14:paraId="32EA0A36" w14:textId="77777777" w:rsidR="00DA3B9B" w:rsidRPr="00264948" w:rsidRDefault="00DA3B9B" w:rsidP="00DA3B9B">
      <w:pPr>
        <w:pStyle w:val="PL"/>
        <w:rPr>
          <w:lang w:val="fr-FR"/>
        </w:rPr>
      </w:pPr>
      <w:r>
        <w:rPr>
          <w:lang w:val="fr-FR"/>
        </w:rPr>
        <w:t xml:space="preserve">        - PDU_RES_NTY_REL</w:t>
      </w:r>
    </w:p>
    <w:p w14:paraId="32EA0A37" w14:textId="77777777" w:rsidR="00DA3B9B" w:rsidRPr="00264948" w:rsidRDefault="00DA3B9B" w:rsidP="00DA3B9B">
      <w:pPr>
        <w:pStyle w:val="PL"/>
        <w:rPr>
          <w:lang w:val="fr-FR"/>
        </w:rPr>
      </w:pPr>
      <w:r>
        <w:rPr>
          <w:lang w:val="fr-FR"/>
        </w:rPr>
        <w:t xml:space="preserve">        - PDU_RES_MOD_IND</w:t>
      </w:r>
    </w:p>
    <w:p w14:paraId="32EA0A38" w14:textId="77777777" w:rsidR="00DA3B9B" w:rsidRPr="00264948" w:rsidRDefault="00DA3B9B" w:rsidP="00DA3B9B">
      <w:pPr>
        <w:pStyle w:val="PL"/>
        <w:rPr>
          <w:lang w:val="fr-FR"/>
        </w:rPr>
      </w:pPr>
      <w:r>
        <w:rPr>
          <w:lang w:val="fr-FR"/>
        </w:rPr>
        <w:t xml:space="preserve">        - PDU_RES_MOD_CFM</w:t>
      </w:r>
    </w:p>
    <w:p w14:paraId="32EA0A39"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3A" w14:textId="77777777" w:rsidR="00DA3B9B" w:rsidRPr="005F65E6" w:rsidRDefault="00DA3B9B" w:rsidP="00DA3B9B">
      <w:pPr>
        <w:pStyle w:val="PL"/>
        <w:rPr>
          <w:lang w:val="en-US"/>
        </w:rPr>
      </w:pPr>
      <w:r w:rsidRPr="005F65E6">
        <w:rPr>
          <w:lang w:val="en-US"/>
        </w:rPr>
        <w:t xml:space="preserve">        </w:t>
      </w:r>
      <w:r>
        <w:rPr>
          <w:lang w:val="en-US"/>
        </w:rPr>
        <w:t>- PATH_SWITCH_SETUP_FAIL</w:t>
      </w:r>
    </w:p>
    <w:p w14:paraId="32EA0A3B"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3C" w14:textId="77777777" w:rsidR="00DA3B9B" w:rsidRPr="005F65E6" w:rsidRDefault="00DA3B9B" w:rsidP="00DA3B9B">
      <w:pPr>
        <w:pStyle w:val="PL"/>
        <w:rPr>
          <w:lang w:val="en-US"/>
        </w:rPr>
      </w:pPr>
      <w:r>
        <w:rPr>
          <w:lang w:val="en-US"/>
        </w:rPr>
        <w:t xml:space="preserve">        - PATH_SWITCH_REQ_FAIL</w:t>
      </w:r>
    </w:p>
    <w:p w14:paraId="32EA0A3D" w14:textId="77777777" w:rsidR="00DA3B9B" w:rsidRPr="005F65E6" w:rsidRDefault="00DA3B9B" w:rsidP="00DA3B9B">
      <w:pPr>
        <w:pStyle w:val="PL"/>
        <w:rPr>
          <w:lang w:val="en-US"/>
        </w:rPr>
      </w:pPr>
      <w:r w:rsidRPr="005F65E6">
        <w:rPr>
          <w:lang w:val="en-US"/>
        </w:rPr>
        <w:t xml:space="preserve">        - HANDOVER_</w:t>
      </w:r>
      <w:r>
        <w:rPr>
          <w:lang w:val="en-US"/>
        </w:rPr>
        <w:t>REQUIRED</w:t>
      </w:r>
    </w:p>
    <w:p w14:paraId="32EA0A3E" w14:textId="77777777" w:rsidR="00DA3B9B" w:rsidRPr="005F65E6" w:rsidRDefault="00DA3B9B" w:rsidP="00DA3B9B">
      <w:pPr>
        <w:pStyle w:val="PL"/>
        <w:rPr>
          <w:lang w:val="en-US"/>
        </w:rPr>
      </w:pPr>
      <w:r>
        <w:rPr>
          <w:lang w:val="en-US"/>
        </w:rPr>
        <w:t xml:space="preserve">        - HANDOVER_CMD</w:t>
      </w:r>
    </w:p>
    <w:p w14:paraId="32EA0A3F" w14:textId="77777777" w:rsidR="00DA3B9B" w:rsidRPr="005F65E6" w:rsidRDefault="00DA3B9B" w:rsidP="00DA3B9B">
      <w:pPr>
        <w:pStyle w:val="PL"/>
        <w:rPr>
          <w:lang w:val="en-US"/>
        </w:rPr>
      </w:pPr>
      <w:r>
        <w:rPr>
          <w:lang w:val="en-US"/>
        </w:rPr>
        <w:t xml:space="preserve">        - HANDOVER_PREP_FAIL</w:t>
      </w:r>
    </w:p>
    <w:p w14:paraId="32EA0A40" w14:textId="77777777" w:rsidR="00DA3B9B" w:rsidRPr="005F65E6" w:rsidRDefault="00DA3B9B" w:rsidP="00DA3B9B">
      <w:pPr>
        <w:pStyle w:val="PL"/>
        <w:rPr>
          <w:lang w:val="en-US"/>
        </w:rPr>
      </w:pPr>
      <w:r>
        <w:rPr>
          <w:lang w:val="en-US"/>
        </w:rPr>
        <w:t xml:space="preserve">        - HANDOVER_REQ_ACK</w:t>
      </w:r>
    </w:p>
    <w:p w14:paraId="32EA0A41" w14:textId="6BC64BEC" w:rsidR="00DA3B9B" w:rsidRDefault="00DA3B9B" w:rsidP="00DA3B9B">
      <w:pPr>
        <w:pStyle w:val="PL"/>
        <w:rPr>
          <w:lang w:val="en-US"/>
        </w:rPr>
      </w:pPr>
      <w:r w:rsidRPr="005F65E6">
        <w:rPr>
          <w:lang w:val="en-US"/>
        </w:rPr>
        <w:t xml:space="preserve">        - HANDOVER_RES_AL</w:t>
      </w:r>
      <w:r>
        <w:rPr>
          <w:lang w:val="en-US"/>
        </w:rPr>
        <w:t>LOC_FAIL</w:t>
      </w:r>
    </w:p>
    <w:p w14:paraId="315B894F" w14:textId="3E002FF0" w:rsidR="00F03565" w:rsidRDefault="00F03565" w:rsidP="00DA3B9B">
      <w:pPr>
        <w:pStyle w:val="PL"/>
        <w:rPr>
          <w:lang w:val="en-US"/>
        </w:rPr>
      </w:pPr>
      <w:r w:rsidRPr="005F65E6">
        <w:rPr>
          <w:lang w:val="en-US"/>
        </w:rPr>
        <w:t xml:space="preserve">        - </w:t>
      </w:r>
      <w:r>
        <w:rPr>
          <w:lang w:val="en-US"/>
        </w:rPr>
        <w:t>SECONDARY_RAT_USAGE</w:t>
      </w:r>
    </w:p>
    <w:p w14:paraId="32EA0A42" w14:textId="09415265" w:rsidR="00DA3B9B" w:rsidRDefault="00DA3B9B" w:rsidP="00EF3507">
      <w:pPr>
        <w:pStyle w:val="PL"/>
        <w:rPr>
          <w:lang w:val="en-US"/>
        </w:rPr>
      </w:pPr>
    </w:p>
    <w:p w14:paraId="02D92541" w14:textId="1F1FBC9E"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5F76F2DF" w14:textId="77777777" w:rsidR="00A80640" w:rsidRPr="002E5CBA" w:rsidRDefault="00A80640" w:rsidP="00A80640">
      <w:pPr>
        <w:pStyle w:val="PL"/>
        <w:rPr>
          <w:lang w:val="en-US"/>
        </w:rPr>
      </w:pPr>
      <w:r w:rsidRPr="002E5CBA">
        <w:rPr>
          <w:lang w:val="en-US"/>
        </w:rPr>
        <w:t xml:space="preserve">      anyOf:</w:t>
      </w:r>
    </w:p>
    <w:p w14:paraId="7150410F" w14:textId="77777777" w:rsidR="00A80640" w:rsidRPr="002E5CBA" w:rsidRDefault="00A80640" w:rsidP="00A80640">
      <w:pPr>
        <w:pStyle w:val="PL"/>
        <w:rPr>
          <w:lang w:val="en-US"/>
        </w:rPr>
      </w:pPr>
      <w:r w:rsidRPr="002E5CBA">
        <w:rPr>
          <w:lang w:val="en-US"/>
        </w:rPr>
        <w:t xml:space="preserve">      - type: string</w:t>
      </w:r>
    </w:p>
    <w:p w14:paraId="2EDCCA72" w14:textId="77777777" w:rsidR="00A80640" w:rsidRPr="00E67B86" w:rsidRDefault="00A80640" w:rsidP="00A80640">
      <w:pPr>
        <w:pStyle w:val="PL"/>
      </w:pPr>
      <w:r w:rsidRPr="002E5CBA">
        <w:rPr>
          <w:lang w:val="en-US"/>
        </w:rPr>
        <w:t xml:space="preserve">        </w:t>
      </w:r>
      <w:r w:rsidRPr="00E67B86">
        <w:t>enum:</w:t>
      </w:r>
    </w:p>
    <w:p w14:paraId="674F43C4" w14:textId="77777777" w:rsidR="00A80640" w:rsidRPr="00757B26" w:rsidRDefault="00A80640" w:rsidP="00A80640">
      <w:pPr>
        <w:pStyle w:val="PL"/>
      </w:pPr>
      <w:r w:rsidRPr="00E67B86">
        <w:t xml:space="preserve">          </w:t>
      </w:r>
      <w:r w:rsidRPr="00757B26">
        <w:t>- 64_KBPS</w:t>
      </w:r>
    </w:p>
    <w:p w14:paraId="66E79390" w14:textId="77777777" w:rsidR="00A80640" w:rsidRPr="00757B26" w:rsidRDefault="00A80640" w:rsidP="00A80640">
      <w:pPr>
        <w:pStyle w:val="PL"/>
      </w:pPr>
      <w:r w:rsidRPr="00757B26">
        <w:t xml:space="preserve">          - MAX_UE_RATE</w:t>
      </w:r>
    </w:p>
    <w:p w14:paraId="5D14E197" w14:textId="77777777" w:rsidR="00A80640" w:rsidRPr="002E5CBA" w:rsidRDefault="00A80640" w:rsidP="00A80640">
      <w:pPr>
        <w:pStyle w:val="PL"/>
        <w:rPr>
          <w:lang w:val="en-US"/>
        </w:rPr>
      </w:pPr>
      <w:r w:rsidRPr="002E5CBA">
        <w:rPr>
          <w:lang w:val="en-US"/>
        </w:rPr>
        <w:t xml:space="preserve">      - type: string</w:t>
      </w:r>
    </w:p>
    <w:p w14:paraId="051F3560" w14:textId="77777777" w:rsidR="00A80640" w:rsidRPr="002E5CBA" w:rsidRDefault="00A80640" w:rsidP="00A80640">
      <w:pPr>
        <w:pStyle w:val="PL"/>
        <w:rPr>
          <w:lang w:val="en-US"/>
        </w:rPr>
      </w:pPr>
      <w:r w:rsidRPr="002E5CBA">
        <w:rPr>
          <w:lang w:val="en-US"/>
        </w:rPr>
        <w:t xml:space="preserve">        description: &gt;</w:t>
      </w:r>
    </w:p>
    <w:p w14:paraId="194F5D59" w14:textId="77777777" w:rsidR="00A80640" w:rsidRPr="002E5CBA" w:rsidRDefault="00A80640" w:rsidP="00A80640">
      <w:pPr>
        <w:pStyle w:val="PL"/>
        <w:rPr>
          <w:lang w:val="en-US"/>
        </w:rPr>
      </w:pPr>
      <w:r w:rsidRPr="002E5CBA">
        <w:rPr>
          <w:lang w:val="en-US"/>
        </w:rPr>
        <w:t xml:space="preserve">          This string provides forward-compatibility with future</w:t>
      </w:r>
    </w:p>
    <w:p w14:paraId="14BCDF06" w14:textId="77777777" w:rsidR="00A80640" w:rsidRPr="002E5CBA" w:rsidRDefault="00A80640" w:rsidP="00A80640">
      <w:pPr>
        <w:pStyle w:val="PL"/>
        <w:rPr>
          <w:lang w:val="en-US"/>
        </w:rPr>
      </w:pPr>
      <w:r w:rsidRPr="002E5CBA">
        <w:rPr>
          <w:lang w:val="en-US"/>
        </w:rPr>
        <w:t xml:space="preserve">          extensions to the enumeration but is not used to encode</w:t>
      </w:r>
    </w:p>
    <w:p w14:paraId="2CC4ABCB" w14:textId="77777777" w:rsidR="00A80640" w:rsidRPr="002E5CBA" w:rsidRDefault="00A80640" w:rsidP="00A80640">
      <w:pPr>
        <w:pStyle w:val="PL"/>
        <w:rPr>
          <w:lang w:val="en-US"/>
        </w:rPr>
      </w:pPr>
      <w:r w:rsidRPr="002E5CBA">
        <w:rPr>
          <w:lang w:val="en-US"/>
        </w:rPr>
        <w:t xml:space="preserve">          content defined in the present version of this API.</w:t>
      </w:r>
    </w:p>
    <w:p w14:paraId="0FFF5095" w14:textId="77777777" w:rsidR="00A80640" w:rsidRPr="00073DAB" w:rsidRDefault="00A80640" w:rsidP="00A80640">
      <w:pPr>
        <w:pStyle w:val="PL"/>
      </w:pPr>
      <w:r w:rsidRPr="00E67B86">
        <w:t xml:space="preserve">      </w:t>
      </w:r>
      <w:r w:rsidRPr="00073DAB">
        <w:t>description: &gt;</w:t>
      </w:r>
    </w:p>
    <w:p w14:paraId="50C322B1" w14:textId="77777777" w:rsidR="00A80640" w:rsidRPr="00073DAB" w:rsidRDefault="00A80640" w:rsidP="00A80640">
      <w:pPr>
        <w:pStyle w:val="PL"/>
      </w:pPr>
      <w:r w:rsidRPr="00073DAB">
        <w:lastRenderedPageBreak/>
        <w:t xml:space="preserve">        Possible values are</w:t>
      </w:r>
    </w:p>
    <w:p w14:paraId="6916D3D7" w14:textId="77777777" w:rsidR="00A80640" w:rsidRPr="00740CDB" w:rsidRDefault="00A80640" w:rsidP="00A80640">
      <w:pPr>
        <w:pStyle w:val="PL"/>
      </w:pPr>
      <w:r w:rsidRPr="00E67B86">
        <w:t xml:space="preserve">          </w:t>
      </w:r>
      <w:r w:rsidRPr="00740CDB">
        <w:t>- 64_KBPS</w:t>
      </w:r>
    </w:p>
    <w:p w14:paraId="2BC9BC65" w14:textId="77777777" w:rsidR="00A80640" w:rsidRPr="00740CDB" w:rsidRDefault="00A80640" w:rsidP="00A80640">
      <w:pPr>
        <w:pStyle w:val="PL"/>
      </w:pPr>
      <w:r w:rsidRPr="00740CDB">
        <w:t xml:space="preserve">          - MAX_UE_RATE</w:t>
      </w:r>
    </w:p>
    <w:p w14:paraId="2A0299F3" w14:textId="77777777" w:rsidR="00A80640" w:rsidRPr="002E5CBA" w:rsidRDefault="00A80640" w:rsidP="00EF3507">
      <w:pPr>
        <w:pStyle w:val="PL"/>
        <w:rPr>
          <w:lang w:val="en-US"/>
        </w:rPr>
      </w:pPr>
    </w:p>
    <w:p w14:paraId="32EA0A43" w14:textId="77777777" w:rsidR="00EF3507" w:rsidRDefault="00EF3507" w:rsidP="0086296D">
      <w:pPr>
        <w:pStyle w:val="PL"/>
        <w:rPr>
          <w:lang w:val="en-US"/>
        </w:rPr>
      </w:pPr>
    </w:p>
    <w:p w14:paraId="32EA0A44" w14:textId="77777777" w:rsidR="0086296D" w:rsidRDefault="0086296D" w:rsidP="0086296D">
      <w:pPr>
        <w:pStyle w:val="PL"/>
      </w:pPr>
      <w:r>
        <w:t>#</w:t>
      </w:r>
    </w:p>
    <w:p w14:paraId="32EA0A45" w14:textId="77777777" w:rsidR="0086296D" w:rsidRDefault="0086296D" w:rsidP="0086296D">
      <w:pPr>
        <w:pStyle w:val="PL"/>
      </w:pPr>
      <w:r>
        <w:t># HTTP responses</w:t>
      </w:r>
    </w:p>
    <w:p w14:paraId="32EA0A46" w14:textId="77777777" w:rsidR="0086296D" w:rsidRDefault="0086296D" w:rsidP="0086296D">
      <w:pPr>
        <w:pStyle w:val="PL"/>
      </w:pPr>
      <w:r>
        <w:t>#</w:t>
      </w:r>
    </w:p>
    <w:p w14:paraId="32EA0A47" w14:textId="77777777" w:rsidR="0086296D" w:rsidRDefault="0086296D" w:rsidP="0086296D">
      <w:pPr>
        <w:pStyle w:val="PL"/>
      </w:pPr>
      <w:r>
        <w:t xml:space="preserve">  responses:</w:t>
      </w:r>
    </w:p>
    <w:p w14:paraId="32EA0A48" w14:textId="75977034" w:rsidR="0086296D" w:rsidRDefault="0086296D" w:rsidP="0086296D">
      <w:pPr>
        <w:pStyle w:val="PL"/>
      </w:pPr>
      <w:r>
        <w:t xml:space="preserve">  </w:t>
      </w:r>
      <w:r w:rsidR="00BA6BC3">
        <w:t xml:space="preserve">  </w:t>
      </w:r>
      <w:r>
        <w:t>'PduSessionCreateError':</w:t>
      </w:r>
    </w:p>
    <w:p w14:paraId="32EA0A49" w14:textId="42FEA659" w:rsidR="0086296D" w:rsidRPr="002E5CBA" w:rsidRDefault="0086296D" w:rsidP="0086296D">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32EA0A4A" w14:textId="77777777" w:rsidR="0086296D" w:rsidRPr="002E5CBA" w:rsidRDefault="0086296D" w:rsidP="0086296D">
      <w:pPr>
        <w:pStyle w:val="PL"/>
        <w:rPr>
          <w:lang w:val="en-US"/>
        </w:rPr>
      </w:pPr>
      <w:r w:rsidRPr="002E5CBA">
        <w:rPr>
          <w:lang w:val="en-US"/>
        </w:rPr>
        <w:t xml:space="preserve">      content:</w:t>
      </w:r>
    </w:p>
    <w:p w14:paraId="32EA0A4B" w14:textId="3E4069F1" w:rsidR="0086296D" w:rsidRPr="002E5CBA" w:rsidRDefault="0086296D" w:rsidP="0086296D">
      <w:pPr>
        <w:pStyle w:val="PL"/>
        <w:rPr>
          <w:lang w:val="en-US"/>
        </w:rPr>
      </w:pPr>
      <w:r w:rsidRPr="002E5CBA">
        <w:rPr>
          <w:lang w:val="en-US"/>
        </w:rPr>
        <w:t xml:space="preserve">        application/json: # message without binary body part</w:t>
      </w:r>
    </w:p>
    <w:p w14:paraId="32EA0A4C" w14:textId="77777777" w:rsidR="0086296D" w:rsidRPr="002E5CBA" w:rsidRDefault="0086296D" w:rsidP="0086296D">
      <w:pPr>
        <w:pStyle w:val="PL"/>
        <w:rPr>
          <w:lang w:val="en-US"/>
        </w:rPr>
      </w:pPr>
      <w:r w:rsidRPr="002E5CBA">
        <w:rPr>
          <w:lang w:val="en-US"/>
        </w:rPr>
        <w:t xml:space="preserve">          schema:</w:t>
      </w:r>
    </w:p>
    <w:p w14:paraId="32EA0A4D"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4E" w14:textId="77777777" w:rsidR="0086296D" w:rsidRPr="002E5CBA" w:rsidRDefault="0086296D" w:rsidP="0086296D">
      <w:pPr>
        <w:pStyle w:val="PL"/>
        <w:rPr>
          <w:lang w:val="en-US"/>
        </w:rPr>
      </w:pPr>
      <w:r w:rsidRPr="002E5CBA">
        <w:rPr>
          <w:lang w:val="en-US"/>
        </w:rPr>
        <w:t xml:space="preserve">        multipart/related:  # message with binary body part(s)</w:t>
      </w:r>
    </w:p>
    <w:p w14:paraId="32EA0A4F" w14:textId="77777777" w:rsidR="0086296D" w:rsidRPr="002E5CBA" w:rsidRDefault="0086296D" w:rsidP="0086296D">
      <w:pPr>
        <w:pStyle w:val="PL"/>
        <w:rPr>
          <w:lang w:val="en-US"/>
        </w:rPr>
      </w:pPr>
      <w:r w:rsidRPr="002E5CBA">
        <w:rPr>
          <w:lang w:val="en-US"/>
        </w:rPr>
        <w:t xml:space="preserve">          schema:</w:t>
      </w:r>
    </w:p>
    <w:p w14:paraId="32EA0A50" w14:textId="77777777" w:rsidR="0086296D" w:rsidRPr="002E5CBA" w:rsidRDefault="0086296D" w:rsidP="0086296D">
      <w:pPr>
        <w:pStyle w:val="PL"/>
        <w:rPr>
          <w:lang w:val="en-US"/>
        </w:rPr>
      </w:pPr>
      <w:r w:rsidRPr="002E5CBA">
        <w:rPr>
          <w:lang w:val="en-US"/>
        </w:rPr>
        <w:t xml:space="preserve">            type: object</w:t>
      </w:r>
    </w:p>
    <w:p w14:paraId="32EA0A51" w14:textId="77777777" w:rsidR="0086296D" w:rsidRPr="002E5CBA" w:rsidRDefault="0086296D" w:rsidP="0086296D">
      <w:pPr>
        <w:pStyle w:val="PL"/>
        <w:rPr>
          <w:lang w:val="en-US"/>
        </w:rPr>
      </w:pPr>
      <w:r w:rsidRPr="002E5CBA">
        <w:rPr>
          <w:lang w:val="en-US"/>
        </w:rPr>
        <w:t xml:space="preserve">            properties: # Request parts</w:t>
      </w:r>
    </w:p>
    <w:p w14:paraId="32EA0A52" w14:textId="77777777" w:rsidR="0086296D" w:rsidRPr="002E5CBA" w:rsidRDefault="0086296D" w:rsidP="0086296D">
      <w:pPr>
        <w:pStyle w:val="PL"/>
        <w:rPr>
          <w:lang w:val="en-US"/>
        </w:rPr>
      </w:pPr>
      <w:r w:rsidRPr="002E5CBA">
        <w:rPr>
          <w:lang w:val="en-US"/>
        </w:rPr>
        <w:t xml:space="preserve">              jsonData:</w:t>
      </w:r>
    </w:p>
    <w:p w14:paraId="32EA0A53"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54" w14:textId="77777777" w:rsidR="0086296D" w:rsidRPr="002E5CBA" w:rsidRDefault="0086296D" w:rsidP="0086296D">
      <w:pPr>
        <w:pStyle w:val="PL"/>
        <w:rPr>
          <w:lang w:val="en-US"/>
        </w:rPr>
      </w:pPr>
      <w:r w:rsidRPr="002E5CBA">
        <w:rPr>
          <w:lang w:val="en-US"/>
        </w:rPr>
        <w:t xml:space="preserve">              binaryDataN1SmInfoToUe:</w:t>
      </w:r>
    </w:p>
    <w:p w14:paraId="32EA0A55" w14:textId="77777777" w:rsidR="0086296D" w:rsidRPr="002E5CBA" w:rsidRDefault="0086296D" w:rsidP="0086296D">
      <w:pPr>
        <w:pStyle w:val="PL"/>
        <w:rPr>
          <w:lang w:val="en-US"/>
        </w:rPr>
      </w:pPr>
      <w:r w:rsidRPr="002E5CBA">
        <w:rPr>
          <w:lang w:val="en-US"/>
        </w:rPr>
        <w:t xml:space="preserve">                type: string</w:t>
      </w:r>
    </w:p>
    <w:p w14:paraId="32EA0A56" w14:textId="77777777" w:rsidR="0086296D" w:rsidRPr="002E5CBA" w:rsidRDefault="0086296D" w:rsidP="0086296D">
      <w:pPr>
        <w:pStyle w:val="PL"/>
        <w:rPr>
          <w:lang w:val="en-US"/>
        </w:rPr>
      </w:pPr>
      <w:r w:rsidRPr="002E5CBA">
        <w:rPr>
          <w:lang w:val="en-US"/>
        </w:rPr>
        <w:t xml:space="preserve">                format: binary</w:t>
      </w:r>
    </w:p>
    <w:p w14:paraId="32EA0A57" w14:textId="77777777" w:rsidR="0086296D" w:rsidRPr="002E5CBA" w:rsidRDefault="007128E8" w:rsidP="0086296D">
      <w:pPr>
        <w:pStyle w:val="PL"/>
        <w:rPr>
          <w:lang w:val="en-US"/>
        </w:rPr>
      </w:pPr>
      <w:r>
        <w:rPr>
          <w:lang w:val="en-US"/>
        </w:rPr>
        <w:t xml:space="preserve">          </w:t>
      </w:r>
      <w:r w:rsidR="0086296D" w:rsidRPr="002E5CBA">
        <w:rPr>
          <w:lang w:val="en-US"/>
        </w:rPr>
        <w:t>encoding:</w:t>
      </w:r>
    </w:p>
    <w:p w14:paraId="32EA0A58" w14:textId="77777777" w:rsidR="0086296D" w:rsidRPr="002E5CBA" w:rsidRDefault="0086296D" w:rsidP="0086296D">
      <w:pPr>
        <w:pStyle w:val="PL"/>
        <w:rPr>
          <w:lang w:val="en-US"/>
        </w:rPr>
      </w:pPr>
      <w:r w:rsidRPr="002E5CBA">
        <w:rPr>
          <w:lang w:val="en-US"/>
        </w:rPr>
        <w:t xml:space="preserve">            jsonData:</w:t>
      </w:r>
    </w:p>
    <w:p w14:paraId="32EA0A59" w14:textId="77777777" w:rsidR="0086296D" w:rsidRPr="002E5CBA" w:rsidRDefault="0086296D" w:rsidP="0086296D">
      <w:pPr>
        <w:pStyle w:val="PL"/>
        <w:rPr>
          <w:lang w:val="en-US"/>
        </w:rPr>
      </w:pPr>
      <w:r w:rsidRPr="002E5CBA">
        <w:rPr>
          <w:lang w:val="en-US"/>
        </w:rPr>
        <w:t xml:space="preserve">              contentType:  application/json</w:t>
      </w:r>
    </w:p>
    <w:p w14:paraId="32EA0A5A" w14:textId="77777777" w:rsidR="0086296D" w:rsidRPr="002E5CBA" w:rsidRDefault="0086296D" w:rsidP="0086296D">
      <w:pPr>
        <w:pStyle w:val="PL"/>
        <w:rPr>
          <w:lang w:val="en-US"/>
        </w:rPr>
      </w:pPr>
      <w:r w:rsidRPr="002E5CBA">
        <w:rPr>
          <w:lang w:val="en-US"/>
        </w:rPr>
        <w:t xml:space="preserve">            binaryDataN1SmInfoToUe:</w:t>
      </w:r>
    </w:p>
    <w:p w14:paraId="32EA0A5B" w14:textId="77777777" w:rsidR="0086296D" w:rsidRPr="002E5CBA" w:rsidRDefault="0086296D" w:rsidP="0086296D">
      <w:pPr>
        <w:pStyle w:val="PL"/>
        <w:rPr>
          <w:lang w:val="en-US"/>
        </w:rPr>
      </w:pPr>
      <w:r w:rsidRPr="002E5CBA">
        <w:rPr>
          <w:lang w:val="en-US"/>
        </w:rPr>
        <w:t xml:space="preserve">              contentType:  application/vnd.3gpp.5gnas</w:t>
      </w:r>
    </w:p>
    <w:p w14:paraId="32EA0A5C" w14:textId="77777777" w:rsidR="0086296D" w:rsidRPr="002E5CBA" w:rsidRDefault="0086296D" w:rsidP="0086296D">
      <w:pPr>
        <w:pStyle w:val="PL"/>
        <w:rPr>
          <w:lang w:val="en-US"/>
        </w:rPr>
      </w:pPr>
      <w:r w:rsidRPr="002E5CBA">
        <w:rPr>
          <w:lang w:val="en-US"/>
        </w:rPr>
        <w:t xml:space="preserve">              headers:</w:t>
      </w:r>
    </w:p>
    <w:p w14:paraId="32EA0A5D" w14:textId="77777777" w:rsidR="0086296D" w:rsidRPr="002E5CBA" w:rsidRDefault="0086296D" w:rsidP="0086296D">
      <w:pPr>
        <w:pStyle w:val="PL"/>
        <w:rPr>
          <w:lang w:val="en-US"/>
        </w:rPr>
      </w:pPr>
      <w:r w:rsidRPr="002E5CBA">
        <w:rPr>
          <w:lang w:val="en-US"/>
        </w:rPr>
        <w:t xml:space="preserve">                Content-Id:</w:t>
      </w:r>
    </w:p>
    <w:p w14:paraId="32EA0A5E" w14:textId="77777777" w:rsidR="0086296D" w:rsidRPr="002E5CBA" w:rsidRDefault="0086296D" w:rsidP="0086296D">
      <w:pPr>
        <w:pStyle w:val="PL"/>
        <w:rPr>
          <w:lang w:val="en-US"/>
        </w:rPr>
      </w:pPr>
      <w:r w:rsidRPr="002E5CBA">
        <w:rPr>
          <w:lang w:val="en-US"/>
        </w:rPr>
        <w:t xml:space="preserve">                  schema:</w:t>
      </w:r>
    </w:p>
    <w:p w14:paraId="32EA0A5F" w14:textId="0A911821" w:rsidR="0086296D" w:rsidRDefault="0086296D" w:rsidP="0086296D">
      <w:pPr>
        <w:pStyle w:val="PL"/>
      </w:pPr>
      <w:r w:rsidRPr="002E5CBA">
        <w:rPr>
          <w:lang w:val="en-US"/>
        </w:rPr>
        <w:t xml:space="preserve">                    type: string</w:t>
      </w:r>
    </w:p>
    <w:p w14:paraId="32EA0A60" w14:textId="77777777" w:rsidR="0086296D" w:rsidRDefault="0086296D" w:rsidP="0086296D">
      <w:pPr>
        <w:pStyle w:val="PL"/>
      </w:pPr>
    </w:p>
    <w:p w14:paraId="32EA0A61" w14:textId="4DB872DA" w:rsidR="0086296D" w:rsidRDefault="00DD192A" w:rsidP="0086296D">
      <w:pPr>
        <w:pStyle w:val="PL"/>
      </w:pPr>
      <w:r>
        <w:t xml:space="preserve">    </w:t>
      </w:r>
      <w:r w:rsidR="0086296D">
        <w:t>'HsmfUpdateError':</w:t>
      </w:r>
    </w:p>
    <w:p w14:paraId="32EA0A62" w14:textId="03C97BB7"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32EA0A63" w14:textId="77777777" w:rsidR="0086296D" w:rsidRPr="002E5CBA" w:rsidRDefault="0086296D" w:rsidP="0086296D">
      <w:pPr>
        <w:pStyle w:val="PL"/>
        <w:rPr>
          <w:lang w:val="en-US"/>
        </w:rPr>
      </w:pPr>
      <w:r w:rsidRPr="002E5CBA">
        <w:rPr>
          <w:lang w:val="en-US"/>
        </w:rPr>
        <w:t xml:space="preserve">      content:</w:t>
      </w:r>
    </w:p>
    <w:p w14:paraId="32EA0A64" w14:textId="639BDEFD" w:rsidR="0086296D" w:rsidRPr="002E5CBA" w:rsidRDefault="0086296D" w:rsidP="0086296D">
      <w:pPr>
        <w:pStyle w:val="PL"/>
        <w:rPr>
          <w:lang w:val="en-US"/>
        </w:rPr>
      </w:pPr>
      <w:r w:rsidRPr="002E5CBA">
        <w:rPr>
          <w:lang w:val="en-US"/>
        </w:rPr>
        <w:t xml:space="preserve">        application/json: # message without binary body part</w:t>
      </w:r>
    </w:p>
    <w:p w14:paraId="32EA0A65" w14:textId="77777777" w:rsidR="0086296D" w:rsidRPr="002E5CBA" w:rsidRDefault="0086296D" w:rsidP="0086296D">
      <w:pPr>
        <w:pStyle w:val="PL"/>
        <w:rPr>
          <w:lang w:val="en-US"/>
        </w:rPr>
      </w:pPr>
      <w:r w:rsidRPr="002E5CBA">
        <w:rPr>
          <w:lang w:val="en-US"/>
        </w:rPr>
        <w:t xml:space="preserve">          schema:</w:t>
      </w:r>
    </w:p>
    <w:p w14:paraId="32EA0A66"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7" w14:textId="77777777" w:rsidR="0086296D" w:rsidRPr="002E5CBA" w:rsidRDefault="0086296D" w:rsidP="0086296D">
      <w:pPr>
        <w:pStyle w:val="PL"/>
        <w:rPr>
          <w:lang w:val="en-US"/>
        </w:rPr>
      </w:pPr>
      <w:r w:rsidRPr="002E5CBA">
        <w:rPr>
          <w:lang w:val="en-US"/>
        </w:rPr>
        <w:t xml:space="preserve">        multipart/related:  # message with binary body part(s)</w:t>
      </w:r>
    </w:p>
    <w:p w14:paraId="32EA0A68" w14:textId="77777777" w:rsidR="0086296D" w:rsidRPr="002E5CBA" w:rsidRDefault="0086296D" w:rsidP="0086296D">
      <w:pPr>
        <w:pStyle w:val="PL"/>
        <w:rPr>
          <w:lang w:val="en-US"/>
        </w:rPr>
      </w:pPr>
      <w:r w:rsidRPr="002E5CBA">
        <w:rPr>
          <w:lang w:val="en-US"/>
        </w:rPr>
        <w:t xml:space="preserve">          schema:</w:t>
      </w:r>
    </w:p>
    <w:p w14:paraId="32EA0A69" w14:textId="77777777" w:rsidR="0086296D" w:rsidRPr="002E5CBA" w:rsidRDefault="0086296D" w:rsidP="0086296D">
      <w:pPr>
        <w:pStyle w:val="PL"/>
        <w:rPr>
          <w:lang w:val="en-US"/>
        </w:rPr>
      </w:pPr>
      <w:r w:rsidRPr="002E5CBA">
        <w:rPr>
          <w:lang w:val="en-US"/>
        </w:rPr>
        <w:t xml:space="preserve">            type: object</w:t>
      </w:r>
    </w:p>
    <w:p w14:paraId="32EA0A6A" w14:textId="77777777" w:rsidR="0086296D" w:rsidRPr="002E5CBA" w:rsidRDefault="00955ABA" w:rsidP="0086296D">
      <w:pPr>
        <w:pStyle w:val="PL"/>
        <w:rPr>
          <w:lang w:val="en-US"/>
        </w:rPr>
      </w:pPr>
      <w:r>
        <w:rPr>
          <w:lang w:val="en-US"/>
        </w:rPr>
        <w:t xml:space="preserve">            </w:t>
      </w:r>
      <w:r w:rsidR="0086296D" w:rsidRPr="002E5CBA">
        <w:rPr>
          <w:lang w:val="en-US"/>
        </w:rPr>
        <w:t>properties: # Request parts</w:t>
      </w:r>
    </w:p>
    <w:p w14:paraId="32EA0A6B" w14:textId="77777777" w:rsidR="0086296D" w:rsidRPr="002E5CBA" w:rsidRDefault="0086296D" w:rsidP="0086296D">
      <w:pPr>
        <w:pStyle w:val="PL"/>
        <w:rPr>
          <w:lang w:val="en-US"/>
        </w:rPr>
      </w:pPr>
      <w:r w:rsidRPr="002E5CBA">
        <w:rPr>
          <w:lang w:val="en-US"/>
        </w:rPr>
        <w:t xml:space="preserve">              jsonData:</w:t>
      </w:r>
    </w:p>
    <w:p w14:paraId="32EA0A6C"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D" w14:textId="77777777" w:rsidR="0086296D" w:rsidRPr="002E5CBA" w:rsidRDefault="0086296D" w:rsidP="0086296D">
      <w:pPr>
        <w:pStyle w:val="PL"/>
        <w:rPr>
          <w:lang w:val="en-US"/>
        </w:rPr>
      </w:pPr>
      <w:r w:rsidRPr="002E5CBA">
        <w:rPr>
          <w:lang w:val="en-US"/>
        </w:rPr>
        <w:t xml:space="preserve">              binaryDataN1SmInfoToUe:</w:t>
      </w:r>
    </w:p>
    <w:p w14:paraId="32EA0A6E" w14:textId="77777777" w:rsidR="0086296D" w:rsidRPr="002E5CBA" w:rsidRDefault="0086296D" w:rsidP="0086296D">
      <w:pPr>
        <w:pStyle w:val="PL"/>
        <w:rPr>
          <w:lang w:val="en-US"/>
        </w:rPr>
      </w:pPr>
      <w:r w:rsidRPr="002E5CBA">
        <w:rPr>
          <w:lang w:val="en-US"/>
        </w:rPr>
        <w:t xml:space="preserve">                type: string</w:t>
      </w:r>
    </w:p>
    <w:p w14:paraId="32EA0A6F" w14:textId="77777777" w:rsidR="0086296D" w:rsidRPr="002E5CBA" w:rsidRDefault="0086296D" w:rsidP="0086296D">
      <w:pPr>
        <w:pStyle w:val="PL"/>
        <w:rPr>
          <w:lang w:val="en-US"/>
        </w:rPr>
      </w:pPr>
      <w:r w:rsidRPr="002E5CBA">
        <w:rPr>
          <w:lang w:val="en-US"/>
        </w:rPr>
        <w:t xml:space="preserve">                format: binary</w:t>
      </w:r>
    </w:p>
    <w:p w14:paraId="32EA0A70" w14:textId="77777777" w:rsidR="0086296D" w:rsidRPr="002E5CBA" w:rsidRDefault="007128E8" w:rsidP="0086296D">
      <w:pPr>
        <w:pStyle w:val="PL"/>
        <w:rPr>
          <w:lang w:val="en-US"/>
        </w:rPr>
      </w:pPr>
      <w:r>
        <w:rPr>
          <w:lang w:val="en-US"/>
        </w:rPr>
        <w:t xml:space="preserve">        </w:t>
      </w:r>
      <w:r w:rsidR="0086296D" w:rsidRPr="002E5CBA">
        <w:rPr>
          <w:lang w:val="en-US"/>
        </w:rPr>
        <w:t xml:space="preserve">  encoding:</w:t>
      </w:r>
    </w:p>
    <w:p w14:paraId="32EA0A71" w14:textId="77777777" w:rsidR="0086296D" w:rsidRPr="002E5CBA" w:rsidRDefault="0086296D" w:rsidP="0086296D">
      <w:pPr>
        <w:pStyle w:val="PL"/>
        <w:rPr>
          <w:lang w:val="en-US"/>
        </w:rPr>
      </w:pPr>
      <w:r w:rsidRPr="002E5CBA">
        <w:rPr>
          <w:lang w:val="en-US"/>
        </w:rPr>
        <w:t xml:space="preserve">            jsonData:</w:t>
      </w:r>
    </w:p>
    <w:p w14:paraId="32EA0A72" w14:textId="77777777" w:rsidR="0086296D" w:rsidRPr="002E5CBA" w:rsidRDefault="0086296D" w:rsidP="0086296D">
      <w:pPr>
        <w:pStyle w:val="PL"/>
        <w:rPr>
          <w:lang w:val="en-US"/>
        </w:rPr>
      </w:pPr>
      <w:r w:rsidRPr="002E5CBA">
        <w:rPr>
          <w:lang w:val="en-US"/>
        </w:rPr>
        <w:t xml:space="preserve">              contentType:  application/json</w:t>
      </w:r>
    </w:p>
    <w:p w14:paraId="32EA0A73" w14:textId="77777777" w:rsidR="0086296D" w:rsidRPr="002E5CBA" w:rsidRDefault="0086296D" w:rsidP="0086296D">
      <w:pPr>
        <w:pStyle w:val="PL"/>
        <w:rPr>
          <w:lang w:val="en-US"/>
        </w:rPr>
      </w:pPr>
      <w:r w:rsidRPr="002E5CBA">
        <w:rPr>
          <w:lang w:val="en-US"/>
        </w:rPr>
        <w:t xml:space="preserve">            binaryDataN1SmInfoToUe:</w:t>
      </w:r>
    </w:p>
    <w:p w14:paraId="32EA0A74" w14:textId="77777777" w:rsidR="0086296D" w:rsidRPr="002E5CBA" w:rsidRDefault="0086296D" w:rsidP="0086296D">
      <w:pPr>
        <w:pStyle w:val="PL"/>
        <w:rPr>
          <w:lang w:val="en-US"/>
        </w:rPr>
      </w:pPr>
      <w:r w:rsidRPr="002E5CBA">
        <w:rPr>
          <w:lang w:val="en-US"/>
        </w:rPr>
        <w:t xml:space="preserve">              contentType:  application/vnd.3gpp.5gnas</w:t>
      </w:r>
    </w:p>
    <w:p w14:paraId="32EA0A75" w14:textId="77777777" w:rsidR="0086296D" w:rsidRPr="002E5CBA" w:rsidRDefault="0086296D" w:rsidP="0086296D">
      <w:pPr>
        <w:pStyle w:val="PL"/>
        <w:rPr>
          <w:lang w:val="en-US"/>
        </w:rPr>
      </w:pPr>
      <w:r w:rsidRPr="002E5CBA">
        <w:rPr>
          <w:lang w:val="en-US"/>
        </w:rPr>
        <w:t xml:space="preserve">              headers:</w:t>
      </w:r>
    </w:p>
    <w:p w14:paraId="32EA0A76" w14:textId="77777777" w:rsidR="0086296D" w:rsidRPr="002E5CBA" w:rsidRDefault="0086296D" w:rsidP="0086296D">
      <w:pPr>
        <w:pStyle w:val="PL"/>
        <w:rPr>
          <w:lang w:val="en-US"/>
        </w:rPr>
      </w:pPr>
      <w:r w:rsidRPr="002E5CBA">
        <w:rPr>
          <w:lang w:val="en-US"/>
        </w:rPr>
        <w:t xml:space="preserve">                Content-Id:</w:t>
      </w:r>
    </w:p>
    <w:p w14:paraId="32EA0A77" w14:textId="77777777" w:rsidR="0086296D" w:rsidRPr="002E5CBA" w:rsidRDefault="0086296D" w:rsidP="0086296D">
      <w:pPr>
        <w:pStyle w:val="PL"/>
        <w:rPr>
          <w:lang w:val="en-US"/>
        </w:rPr>
      </w:pPr>
      <w:r w:rsidRPr="002E5CBA">
        <w:rPr>
          <w:lang w:val="en-US"/>
        </w:rPr>
        <w:t xml:space="preserve">                  schema:</w:t>
      </w:r>
    </w:p>
    <w:p w14:paraId="32EA0A78" w14:textId="6286C5F1" w:rsidR="0086296D" w:rsidRPr="002E5CBA" w:rsidRDefault="0086296D" w:rsidP="0086296D">
      <w:pPr>
        <w:pStyle w:val="PL"/>
        <w:rPr>
          <w:lang w:val="en-US"/>
        </w:rPr>
      </w:pPr>
      <w:r w:rsidRPr="002E5CBA">
        <w:rPr>
          <w:lang w:val="en-US"/>
        </w:rPr>
        <w:t xml:space="preserve">                    type: string</w:t>
      </w:r>
    </w:p>
    <w:p w14:paraId="32EA0A79" w14:textId="77777777" w:rsidR="0086296D" w:rsidRDefault="0086296D" w:rsidP="0086296D">
      <w:pPr>
        <w:pStyle w:val="PL"/>
        <w:rPr>
          <w:lang w:val="en-US"/>
        </w:rPr>
      </w:pPr>
    </w:p>
    <w:p w14:paraId="32EA0A7A" w14:textId="381AE7B1" w:rsidR="0086296D" w:rsidRDefault="00DD192A" w:rsidP="0086296D">
      <w:pPr>
        <w:pStyle w:val="PL"/>
      </w:pPr>
      <w:r>
        <w:t xml:space="preserve">    </w:t>
      </w:r>
      <w:r w:rsidR="0086296D">
        <w:t>'VsmfUpdateError':</w:t>
      </w:r>
    </w:p>
    <w:p w14:paraId="32EA0A7B" w14:textId="53A1B9DA"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32EA0A7C" w14:textId="77777777" w:rsidR="0086296D" w:rsidRPr="002E5CBA" w:rsidRDefault="0086296D" w:rsidP="0086296D">
      <w:pPr>
        <w:pStyle w:val="PL"/>
        <w:rPr>
          <w:lang w:val="en-US"/>
        </w:rPr>
      </w:pPr>
      <w:r w:rsidRPr="002E5CBA">
        <w:rPr>
          <w:lang w:val="en-US"/>
        </w:rPr>
        <w:t xml:space="preserve">      content:</w:t>
      </w:r>
    </w:p>
    <w:p w14:paraId="32EA0A7D" w14:textId="7E63C0A0" w:rsidR="0086296D" w:rsidRPr="002E5CBA" w:rsidRDefault="0086296D" w:rsidP="0086296D">
      <w:pPr>
        <w:pStyle w:val="PL"/>
        <w:rPr>
          <w:lang w:val="en-US"/>
        </w:rPr>
      </w:pPr>
      <w:r w:rsidRPr="002E5CBA">
        <w:rPr>
          <w:lang w:val="en-US"/>
        </w:rPr>
        <w:t xml:space="preserve">        application/json: # message without binary body part</w:t>
      </w:r>
    </w:p>
    <w:p w14:paraId="32EA0A7E" w14:textId="77777777" w:rsidR="0086296D" w:rsidRPr="002E5CBA" w:rsidRDefault="0086296D" w:rsidP="0086296D">
      <w:pPr>
        <w:pStyle w:val="PL"/>
        <w:rPr>
          <w:lang w:val="en-US"/>
        </w:rPr>
      </w:pPr>
      <w:r w:rsidRPr="002E5CBA">
        <w:rPr>
          <w:lang w:val="en-US"/>
        </w:rPr>
        <w:t xml:space="preserve">          schema:</w:t>
      </w:r>
    </w:p>
    <w:p w14:paraId="32EA0A7F"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0" w14:textId="77777777" w:rsidR="0086296D" w:rsidRPr="002E5CBA" w:rsidRDefault="0086296D" w:rsidP="0086296D">
      <w:pPr>
        <w:pStyle w:val="PL"/>
        <w:rPr>
          <w:lang w:val="en-US"/>
        </w:rPr>
      </w:pPr>
      <w:r w:rsidRPr="002E5CBA">
        <w:rPr>
          <w:lang w:val="en-US"/>
        </w:rPr>
        <w:t xml:space="preserve">        multipart/related:  # message with binary body part(s)</w:t>
      </w:r>
    </w:p>
    <w:p w14:paraId="32EA0A81" w14:textId="77777777" w:rsidR="0086296D" w:rsidRPr="002E5CBA" w:rsidRDefault="0086296D" w:rsidP="0086296D">
      <w:pPr>
        <w:pStyle w:val="PL"/>
        <w:rPr>
          <w:lang w:val="en-US"/>
        </w:rPr>
      </w:pPr>
      <w:r w:rsidRPr="002E5CBA">
        <w:rPr>
          <w:lang w:val="en-US"/>
        </w:rPr>
        <w:t xml:space="preserve">          schema:</w:t>
      </w:r>
    </w:p>
    <w:p w14:paraId="32EA0A82" w14:textId="77777777" w:rsidR="0086296D" w:rsidRPr="002E5CBA" w:rsidRDefault="0086296D" w:rsidP="0086296D">
      <w:pPr>
        <w:pStyle w:val="PL"/>
        <w:rPr>
          <w:lang w:val="en-US"/>
        </w:rPr>
      </w:pPr>
      <w:r w:rsidRPr="002E5CBA">
        <w:rPr>
          <w:lang w:val="en-US"/>
        </w:rPr>
        <w:t xml:space="preserve">            type: object</w:t>
      </w:r>
    </w:p>
    <w:p w14:paraId="32EA0A83" w14:textId="77777777" w:rsidR="0086296D" w:rsidRPr="002E5CBA" w:rsidRDefault="0086296D" w:rsidP="0086296D">
      <w:pPr>
        <w:pStyle w:val="PL"/>
        <w:rPr>
          <w:lang w:val="en-US"/>
        </w:rPr>
      </w:pPr>
      <w:r w:rsidRPr="002E5CBA">
        <w:rPr>
          <w:lang w:val="en-US"/>
        </w:rPr>
        <w:t xml:space="preserve">            properties: # Request parts</w:t>
      </w:r>
    </w:p>
    <w:p w14:paraId="32EA0A84" w14:textId="77777777" w:rsidR="0086296D" w:rsidRPr="002E5CBA" w:rsidRDefault="0086296D" w:rsidP="0086296D">
      <w:pPr>
        <w:pStyle w:val="PL"/>
        <w:rPr>
          <w:lang w:val="en-US"/>
        </w:rPr>
      </w:pPr>
      <w:r w:rsidRPr="002E5CBA">
        <w:rPr>
          <w:lang w:val="en-US"/>
        </w:rPr>
        <w:t xml:space="preserve">              jsonData:</w:t>
      </w:r>
    </w:p>
    <w:p w14:paraId="32EA0A85"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6" w14:textId="77777777" w:rsidR="0086296D" w:rsidRPr="002E5CBA" w:rsidRDefault="0086296D" w:rsidP="0086296D">
      <w:pPr>
        <w:pStyle w:val="PL"/>
        <w:rPr>
          <w:lang w:val="en-US"/>
        </w:rPr>
      </w:pPr>
      <w:r w:rsidRPr="002E5CBA">
        <w:rPr>
          <w:lang w:val="en-US"/>
        </w:rPr>
        <w:t xml:space="preserve">              binaryDataN1SmInfoFromUe:</w:t>
      </w:r>
    </w:p>
    <w:p w14:paraId="32EA0A87" w14:textId="77777777" w:rsidR="0086296D" w:rsidRPr="002E5CBA" w:rsidRDefault="0086296D" w:rsidP="0086296D">
      <w:pPr>
        <w:pStyle w:val="PL"/>
        <w:rPr>
          <w:lang w:val="en-US"/>
        </w:rPr>
      </w:pPr>
      <w:r w:rsidRPr="002E5CBA">
        <w:rPr>
          <w:lang w:val="en-US"/>
        </w:rPr>
        <w:t xml:space="preserve">                type: string</w:t>
      </w:r>
    </w:p>
    <w:p w14:paraId="32EA0A88" w14:textId="77777777" w:rsidR="0086296D" w:rsidRPr="002E5CBA" w:rsidRDefault="0086296D" w:rsidP="0086296D">
      <w:pPr>
        <w:pStyle w:val="PL"/>
        <w:rPr>
          <w:lang w:val="en-US"/>
        </w:rPr>
      </w:pPr>
      <w:r w:rsidRPr="002E5CBA">
        <w:rPr>
          <w:lang w:val="en-US"/>
        </w:rPr>
        <w:t xml:space="preserve">                format: binary</w:t>
      </w:r>
    </w:p>
    <w:p w14:paraId="32EA0A89" w14:textId="77777777" w:rsidR="0086296D" w:rsidRPr="002E5CBA" w:rsidRDefault="0086296D" w:rsidP="0086296D">
      <w:pPr>
        <w:pStyle w:val="PL"/>
        <w:rPr>
          <w:lang w:val="en-US"/>
        </w:rPr>
      </w:pPr>
      <w:r w:rsidRPr="002E5CBA">
        <w:rPr>
          <w:lang w:val="en-US"/>
        </w:rPr>
        <w:t xml:space="preserve">              binaryDataUnknownN1SmInfo:</w:t>
      </w:r>
    </w:p>
    <w:p w14:paraId="32EA0A8A" w14:textId="77777777" w:rsidR="0086296D" w:rsidRPr="002E5CBA" w:rsidRDefault="0086296D" w:rsidP="0086296D">
      <w:pPr>
        <w:pStyle w:val="PL"/>
        <w:rPr>
          <w:lang w:val="en-US"/>
        </w:rPr>
      </w:pPr>
      <w:r w:rsidRPr="002E5CBA">
        <w:rPr>
          <w:lang w:val="en-US"/>
        </w:rPr>
        <w:t xml:space="preserve">                type: string</w:t>
      </w:r>
    </w:p>
    <w:p w14:paraId="32EA0A8B" w14:textId="77777777" w:rsidR="0086296D" w:rsidRPr="002E5CBA" w:rsidRDefault="0086296D" w:rsidP="0086296D">
      <w:pPr>
        <w:pStyle w:val="PL"/>
        <w:rPr>
          <w:lang w:val="en-US"/>
        </w:rPr>
      </w:pPr>
      <w:r w:rsidRPr="002E5CBA">
        <w:rPr>
          <w:lang w:val="en-US"/>
        </w:rPr>
        <w:t xml:space="preserve">                format: binary</w:t>
      </w:r>
    </w:p>
    <w:p w14:paraId="32EA0A8C" w14:textId="77777777" w:rsidR="0086296D" w:rsidRPr="002E5CBA" w:rsidRDefault="0086296D" w:rsidP="0086296D">
      <w:pPr>
        <w:pStyle w:val="PL"/>
        <w:rPr>
          <w:lang w:val="en-US"/>
        </w:rPr>
      </w:pPr>
      <w:r w:rsidRPr="002E5CBA">
        <w:rPr>
          <w:lang w:val="en-US"/>
        </w:rPr>
        <w:t xml:space="preserve">          encoding:</w:t>
      </w:r>
    </w:p>
    <w:p w14:paraId="32EA0A8D" w14:textId="77777777" w:rsidR="0086296D" w:rsidRPr="002E5CBA" w:rsidRDefault="0086296D" w:rsidP="0086296D">
      <w:pPr>
        <w:pStyle w:val="PL"/>
        <w:rPr>
          <w:lang w:val="en-US"/>
        </w:rPr>
      </w:pPr>
      <w:r w:rsidRPr="002E5CBA">
        <w:rPr>
          <w:lang w:val="en-US"/>
        </w:rPr>
        <w:lastRenderedPageBreak/>
        <w:t xml:space="preserve">            jsonData:</w:t>
      </w:r>
    </w:p>
    <w:p w14:paraId="32EA0A8E" w14:textId="77777777" w:rsidR="0086296D" w:rsidRPr="002E5CBA" w:rsidRDefault="0086296D" w:rsidP="0086296D">
      <w:pPr>
        <w:pStyle w:val="PL"/>
        <w:rPr>
          <w:lang w:val="en-US"/>
        </w:rPr>
      </w:pPr>
      <w:r w:rsidRPr="002E5CBA">
        <w:rPr>
          <w:lang w:val="en-US"/>
        </w:rPr>
        <w:t xml:space="preserve">              contentType:  application/json</w:t>
      </w:r>
    </w:p>
    <w:p w14:paraId="32EA0A8F" w14:textId="77777777" w:rsidR="0086296D" w:rsidRPr="002E5CBA" w:rsidRDefault="0086296D" w:rsidP="0086296D">
      <w:pPr>
        <w:pStyle w:val="PL"/>
        <w:rPr>
          <w:lang w:val="en-US"/>
        </w:rPr>
      </w:pPr>
      <w:r w:rsidRPr="002E5CBA">
        <w:rPr>
          <w:lang w:val="en-US"/>
        </w:rPr>
        <w:t xml:space="preserve">            binaryDataN1SmInfoFromUe:</w:t>
      </w:r>
    </w:p>
    <w:p w14:paraId="32EA0A90" w14:textId="77777777" w:rsidR="0086296D" w:rsidRPr="002E5CBA" w:rsidRDefault="0086296D" w:rsidP="0086296D">
      <w:pPr>
        <w:pStyle w:val="PL"/>
        <w:rPr>
          <w:lang w:val="en-US"/>
        </w:rPr>
      </w:pPr>
      <w:r w:rsidRPr="002E5CBA">
        <w:rPr>
          <w:lang w:val="en-US"/>
        </w:rPr>
        <w:t xml:space="preserve">              contentType:  application/vnd.3gpp.5gnas</w:t>
      </w:r>
    </w:p>
    <w:p w14:paraId="32EA0A91" w14:textId="77777777" w:rsidR="0086296D" w:rsidRPr="002E5CBA" w:rsidRDefault="0086296D" w:rsidP="0086296D">
      <w:pPr>
        <w:pStyle w:val="PL"/>
        <w:rPr>
          <w:lang w:val="en-US"/>
        </w:rPr>
      </w:pPr>
      <w:r w:rsidRPr="002E5CBA">
        <w:rPr>
          <w:lang w:val="en-US"/>
        </w:rPr>
        <w:t xml:space="preserve">              headers:</w:t>
      </w:r>
    </w:p>
    <w:p w14:paraId="32EA0A92" w14:textId="77777777" w:rsidR="0086296D" w:rsidRPr="002E5CBA" w:rsidRDefault="0086296D" w:rsidP="0086296D">
      <w:pPr>
        <w:pStyle w:val="PL"/>
        <w:rPr>
          <w:lang w:val="en-US"/>
        </w:rPr>
      </w:pPr>
      <w:r w:rsidRPr="002E5CBA">
        <w:rPr>
          <w:lang w:val="en-US"/>
        </w:rPr>
        <w:t xml:space="preserve">                Content-Id:</w:t>
      </w:r>
    </w:p>
    <w:p w14:paraId="32EA0A93" w14:textId="77777777" w:rsidR="0086296D" w:rsidRPr="002E5CBA" w:rsidRDefault="0086296D" w:rsidP="0086296D">
      <w:pPr>
        <w:pStyle w:val="PL"/>
        <w:rPr>
          <w:lang w:val="en-US"/>
        </w:rPr>
      </w:pPr>
      <w:r w:rsidRPr="002E5CBA">
        <w:rPr>
          <w:lang w:val="en-US"/>
        </w:rPr>
        <w:t xml:space="preserve">                  schema:</w:t>
      </w:r>
    </w:p>
    <w:p w14:paraId="32EA0A94" w14:textId="1AF30669" w:rsidR="0086296D" w:rsidRPr="002E5CBA" w:rsidRDefault="0086296D" w:rsidP="0086296D">
      <w:pPr>
        <w:pStyle w:val="PL"/>
        <w:rPr>
          <w:lang w:val="en-US"/>
        </w:rPr>
      </w:pPr>
      <w:r w:rsidRPr="002E5CBA">
        <w:rPr>
          <w:lang w:val="en-US"/>
        </w:rPr>
        <w:t xml:space="preserve">                    type: string</w:t>
      </w:r>
    </w:p>
    <w:p w14:paraId="32EA0A95" w14:textId="77777777" w:rsidR="0086296D" w:rsidRPr="002E5CBA" w:rsidRDefault="0086296D" w:rsidP="0086296D">
      <w:pPr>
        <w:pStyle w:val="PL"/>
        <w:rPr>
          <w:lang w:val="en-US"/>
        </w:rPr>
      </w:pPr>
      <w:r w:rsidRPr="002E5CBA">
        <w:rPr>
          <w:lang w:val="en-US"/>
        </w:rPr>
        <w:t xml:space="preserve">            binaryDataUnknownN1SmInfo:</w:t>
      </w:r>
    </w:p>
    <w:p w14:paraId="32EA0A96" w14:textId="77777777" w:rsidR="0086296D" w:rsidRPr="002E5CBA" w:rsidRDefault="0086296D" w:rsidP="0086296D">
      <w:pPr>
        <w:pStyle w:val="PL"/>
        <w:rPr>
          <w:lang w:val="en-US"/>
        </w:rPr>
      </w:pPr>
      <w:r w:rsidRPr="002E5CBA">
        <w:rPr>
          <w:lang w:val="en-US"/>
        </w:rPr>
        <w:t xml:space="preserve">              contentType:  application/vnd.3gpp.5gnas</w:t>
      </w:r>
    </w:p>
    <w:p w14:paraId="32EA0A97" w14:textId="77777777" w:rsidR="0086296D" w:rsidRPr="002E5CBA" w:rsidRDefault="0086296D" w:rsidP="0086296D">
      <w:pPr>
        <w:pStyle w:val="PL"/>
        <w:rPr>
          <w:lang w:val="en-US"/>
        </w:rPr>
      </w:pPr>
      <w:r w:rsidRPr="002E5CBA">
        <w:rPr>
          <w:lang w:val="en-US"/>
        </w:rPr>
        <w:t xml:space="preserve">              headers:</w:t>
      </w:r>
    </w:p>
    <w:p w14:paraId="32EA0A98" w14:textId="77777777" w:rsidR="0086296D" w:rsidRPr="002E5CBA" w:rsidRDefault="0086296D" w:rsidP="0086296D">
      <w:pPr>
        <w:pStyle w:val="PL"/>
        <w:rPr>
          <w:lang w:val="en-US"/>
        </w:rPr>
      </w:pPr>
      <w:r w:rsidRPr="002E5CBA">
        <w:rPr>
          <w:lang w:val="en-US"/>
        </w:rPr>
        <w:t xml:space="preserve">                Content-Id:</w:t>
      </w:r>
    </w:p>
    <w:p w14:paraId="32EA0A99" w14:textId="77777777" w:rsidR="0086296D" w:rsidRPr="002E5CBA" w:rsidRDefault="0086296D" w:rsidP="0086296D">
      <w:pPr>
        <w:pStyle w:val="PL"/>
        <w:rPr>
          <w:lang w:val="en-US"/>
        </w:rPr>
      </w:pPr>
      <w:r w:rsidRPr="002E5CBA">
        <w:rPr>
          <w:lang w:val="en-US"/>
        </w:rPr>
        <w:t xml:space="preserve">                  schema:</w:t>
      </w:r>
    </w:p>
    <w:p w14:paraId="32EA0A9A" w14:textId="7849AF26" w:rsidR="0086296D" w:rsidRPr="002E5CBA" w:rsidRDefault="0086296D" w:rsidP="0086296D">
      <w:pPr>
        <w:pStyle w:val="PL"/>
        <w:rPr>
          <w:lang w:val="en-US"/>
        </w:rPr>
      </w:pPr>
      <w:r w:rsidRPr="002E5CBA">
        <w:rPr>
          <w:lang w:val="en-US"/>
        </w:rPr>
        <w:t xml:space="preserve">                    type: string</w:t>
      </w:r>
    </w:p>
    <w:p w14:paraId="32EA0A9B" w14:textId="77777777" w:rsidR="0086296D" w:rsidRPr="002E5CBA" w:rsidRDefault="0086296D" w:rsidP="0086296D">
      <w:pPr>
        <w:pStyle w:val="PL"/>
        <w:rPr>
          <w:lang w:val="en-US"/>
        </w:rPr>
      </w:pPr>
    </w:p>
    <w:p w14:paraId="32EA0A9C" w14:textId="77777777" w:rsidR="002E69DE" w:rsidRPr="002B35B4" w:rsidRDefault="002E69DE" w:rsidP="002E69DE">
      <w:pPr>
        <w:pStyle w:val="Heading8"/>
        <w:rPr>
          <w:lang w:val="en-US"/>
        </w:rPr>
      </w:pPr>
      <w:bookmarkStart w:id="1113" w:name="_Toc20129657"/>
      <w:bookmarkStart w:id="1114" w:name="_Toc27584284"/>
      <w:bookmarkStart w:id="1115" w:name="_Toc36455586"/>
      <w:bookmarkStart w:id="1116" w:name="_Toc45026972"/>
      <w:bookmarkStart w:id="1117" w:name="_Toc67687307"/>
      <w:r w:rsidRPr="002B35B4">
        <w:rPr>
          <w:lang w:val="en-US"/>
        </w:rPr>
        <w:t>Annex B (Informative):</w:t>
      </w:r>
      <w:r w:rsidRPr="002B35B4">
        <w:rPr>
          <w:lang w:val="en-US"/>
        </w:rPr>
        <w:br/>
        <w:t>HTTP Multipart Messages</w:t>
      </w:r>
      <w:bookmarkEnd w:id="1113"/>
      <w:bookmarkEnd w:id="1114"/>
      <w:bookmarkEnd w:id="1115"/>
      <w:bookmarkEnd w:id="1116"/>
      <w:bookmarkEnd w:id="1117"/>
    </w:p>
    <w:p w14:paraId="32EA0A9D" w14:textId="77777777" w:rsidR="005C2369" w:rsidRPr="002B35B4" w:rsidRDefault="005C2369" w:rsidP="005C2369">
      <w:pPr>
        <w:pStyle w:val="Heading2"/>
        <w:rPr>
          <w:lang w:val="en-US"/>
        </w:rPr>
      </w:pPr>
      <w:bookmarkStart w:id="1118" w:name="_Toc20129658"/>
      <w:bookmarkStart w:id="1119" w:name="_Toc27584285"/>
      <w:bookmarkStart w:id="1120" w:name="_Toc36455587"/>
      <w:bookmarkStart w:id="1121" w:name="_Toc45026973"/>
      <w:bookmarkStart w:id="1122" w:name="_Toc67687308"/>
      <w:r w:rsidRPr="002B35B4">
        <w:rPr>
          <w:lang w:val="en-US"/>
        </w:rPr>
        <w:t>B.1</w:t>
      </w:r>
      <w:r w:rsidRPr="002B35B4">
        <w:rPr>
          <w:lang w:val="en-US"/>
        </w:rPr>
        <w:tab/>
      </w:r>
      <w:r>
        <w:rPr>
          <w:lang w:val="en-US"/>
        </w:rPr>
        <w:t xml:space="preserve">Example of </w:t>
      </w:r>
      <w:r w:rsidRPr="002B35B4">
        <w:rPr>
          <w:lang w:val="en-US"/>
        </w:rPr>
        <w:t>HTTP multipart message</w:t>
      </w:r>
      <w:bookmarkEnd w:id="1118"/>
      <w:bookmarkEnd w:id="1119"/>
      <w:bookmarkEnd w:id="1120"/>
      <w:bookmarkEnd w:id="1121"/>
      <w:bookmarkEnd w:id="1122"/>
    </w:p>
    <w:p w14:paraId="32EA0A9E" w14:textId="77777777" w:rsidR="005C2369" w:rsidRPr="005C2369" w:rsidRDefault="005C2369" w:rsidP="005C2369">
      <w:pPr>
        <w:pStyle w:val="Heading3"/>
        <w:rPr>
          <w:lang w:val="en-US"/>
        </w:rPr>
      </w:pPr>
      <w:bookmarkStart w:id="1123" w:name="_Toc20129659"/>
      <w:bookmarkStart w:id="1124" w:name="_Toc27584286"/>
      <w:bookmarkStart w:id="1125" w:name="_Toc36455588"/>
      <w:bookmarkStart w:id="1126" w:name="_Toc45026974"/>
      <w:bookmarkStart w:id="1127" w:name="_Toc67687309"/>
      <w:r>
        <w:rPr>
          <w:lang w:val="en-US"/>
        </w:rPr>
        <w:t>B.1.1</w:t>
      </w:r>
      <w:r>
        <w:rPr>
          <w:lang w:val="en-US"/>
        </w:rPr>
        <w:tab/>
        <w:t>General</w:t>
      </w:r>
      <w:bookmarkEnd w:id="1123"/>
      <w:bookmarkEnd w:id="1124"/>
      <w:bookmarkEnd w:id="1125"/>
      <w:bookmarkEnd w:id="1126"/>
      <w:bookmarkEnd w:id="1127"/>
    </w:p>
    <w:p w14:paraId="32EA0A9F" w14:textId="1A6C0E9C" w:rsidR="00374AB0" w:rsidRDefault="00374AB0" w:rsidP="00374AB0">
      <w:pPr>
        <w:rPr>
          <w:lang w:val="en-US" w:eastAsia="fr-FR"/>
        </w:rPr>
      </w:pPr>
      <w:r>
        <w:rPr>
          <w:lang w:val="en-US" w:eastAsia="fr-FR"/>
        </w:rPr>
        <w:t xml:space="preserve">This </w:t>
      </w:r>
      <w:r w:rsidR="005B1EEB">
        <w:rPr>
          <w:lang w:val="en-US" w:eastAsia="fr-FR"/>
        </w:rPr>
        <w:t>clause</w:t>
      </w:r>
      <w:r>
        <w:rPr>
          <w:lang w:val="en-US" w:eastAsia="fr-FR"/>
        </w:rPr>
        <w:t xml:space="preserve"> provides a (partial) example of HTTP multipart message. The example does not aim to be a complete representation of the HTTP message, e.g. additional information or headers can be included.</w:t>
      </w:r>
    </w:p>
    <w:p w14:paraId="32EA0AA0" w14:textId="77777777" w:rsidR="00374AB0" w:rsidRDefault="00374AB0" w:rsidP="00374AB0">
      <w:pPr>
        <w:rPr>
          <w:lang w:val="en-US" w:eastAsia="fr-FR"/>
        </w:rPr>
      </w:pPr>
      <w:r>
        <w:rPr>
          <w:lang w:val="en-US" w:eastAsia="fr-FR"/>
        </w:rPr>
        <w:t>This Annex is informative and the normative descriptions in this specification prevail over the description in this Annex if there is any difference.</w:t>
      </w:r>
    </w:p>
    <w:p w14:paraId="32EA0AA1" w14:textId="77777777" w:rsidR="00374AB0" w:rsidRDefault="00374AB0" w:rsidP="00AC60A1">
      <w:pPr>
        <w:pStyle w:val="Heading3"/>
        <w:rPr>
          <w:lang w:val="en-US" w:eastAsia="fr-FR"/>
        </w:rPr>
      </w:pPr>
      <w:bookmarkStart w:id="1128" w:name="_Toc20129660"/>
      <w:bookmarkStart w:id="1129" w:name="_Toc27584287"/>
      <w:bookmarkStart w:id="1130" w:name="_Toc36455589"/>
      <w:bookmarkStart w:id="1131" w:name="_Toc45026975"/>
      <w:bookmarkStart w:id="1132" w:name="_Toc67687310"/>
      <w:r>
        <w:rPr>
          <w:lang w:val="en-US" w:eastAsia="fr-FR"/>
        </w:rPr>
        <w:t>B.1.2</w:t>
      </w:r>
      <w:r>
        <w:rPr>
          <w:lang w:val="en-US" w:eastAsia="fr-FR"/>
        </w:rPr>
        <w:tab/>
        <w:t>Example HTTP multipart message with N1 SM Message binary data</w:t>
      </w:r>
      <w:bookmarkEnd w:id="1128"/>
      <w:bookmarkEnd w:id="1129"/>
      <w:bookmarkEnd w:id="1130"/>
      <w:bookmarkEnd w:id="1131"/>
      <w:bookmarkEnd w:id="1132"/>
    </w:p>
    <w:p w14:paraId="32EA0AA2" w14:textId="77777777" w:rsidR="00374AB0" w:rsidRDefault="00374AB0" w:rsidP="00374AB0">
      <w:pPr>
        <w:pStyle w:val="PL"/>
        <w:rPr>
          <w:lang w:val="en-US" w:eastAsia="fr-FR"/>
        </w:rPr>
      </w:pPr>
    </w:p>
    <w:p w14:paraId="32EA0AA3" w14:textId="77777777" w:rsidR="00374AB0" w:rsidRPr="006B6648" w:rsidRDefault="00374AB0" w:rsidP="00374AB0">
      <w:pPr>
        <w:pStyle w:val="PL"/>
        <w:rPr>
          <w:lang w:val="en-US" w:eastAsia="fr-FR"/>
        </w:rPr>
      </w:pPr>
      <w:r w:rsidRPr="006B6648">
        <w:rPr>
          <w:lang w:val="en-US" w:eastAsia="fr-FR"/>
        </w:rPr>
        <w:t>POST /</w:t>
      </w:r>
      <w:r w:rsidR="009B1310">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32EA0AA4" w14:textId="77777777" w:rsidR="00374AB0" w:rsidRDefault="00374AB0" w:rsidP="00374AB0">
      <w:pPr>
        <w:pStyle w:val="PL"/>
        <w:rPr>
          <w:lang w:val="en-US" w:eastAsia="fr-FR"/>
        </w:rPr>
      </w:pPr>
      <w:r w:rsidRPr="006B6648">
        <w:rPr>
          <w:lang w:val="en-US" w:eastAsia="fr-FR"/>
        </w:rPr>
        <w:t>Content-Type: multipart/</w:t>
      </w:r>
      <w:r>
        <w:rPr>
          <w:lang w:val="en-US" w:eastAsia="fr-FR"/>
        </w:rPr>
        <w:t>related</w:t>
      </w:r>
      <w:r w:rsidRPr="006B6648">
        <w:rPr>
          <w:lang w:val="en-US" w:eastAsia="fr-FR"/>
        </w:rPr>
        <w:t>; boundary=----Boundary</w:t>
      </w:r>
    </w:p>
    <w:p w14:paraId="32EA0AA5" w14:textId="77777777" w:rsidR="00374AB0" w:rsidRDefault="00374AB0" w:rsidP="00374AB0">
      <w:pPr>
        <w:pStyle w:val="PL"/>
        <w:rPr>
          <w:lang w:val="en-US" w:eastAsia="fr-FR"/>
        </w:rPr>
      </w:pPr>
      <w:r w:rsidRPr="006B6648">
        <w:rPr>
          <w:lang w:val="en-US" w:eastAsia="fr-FR"/>
        </w:rPr>
        <w:t xml:space="preserve">Content-Length: </w:t>
      </w:r>
      <w:r>
        <w:rPr>
          <w:lang w:val="en-US" w:eastAsia="fr-FR"/>
        </w:rPr>
        <w:t>xyz</w:t>
      </w:r>
    </w:p>
    <w:p w14:paraId="32EA0AA6" w14:textId="77777777" w:rsidR="00374AB0" w:rsidRPr="006B6648" w:rsidRDefault="00374AB0" w:rsidP="00374AB0">
      <w:pPr>
        <w:pStyle w:val="PL"/>
        <w:rPr>
          <w:lang w:val="en-US" w:eastAsia="fr-FR"/>
        </w:rPr>
      </w:pPr>
    </w:p>
    <w:p w14:paraId="32EA0AA7" w14:textId="77777777" w:rsidR="00374AB0" w:rsidRPr="00AC60A1" w:rsidRDefault="00374AB0" w:rsidP="00374AB0">
      <w:pPr>
        <w:pStyle w:val="PL"/>
        <w:rPr>
          <w:lang w:val="en-US" w:eastAsia="fr-FR"/>
        </w:rPr>
      </w:pPr>
      <w:r w:rsidRPr="00AC60A1">
        <w:rPr>
          <w:lang w:val="en-US" w:eastAsia="fr-FR"/>
        </w:rPr>
        <w:t>------Boundary</w:t>
      </w:r>
    </w:p>
    <w:p w14:paraId="32EA0AA8"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application/json</w:t>
      </w:r>
    </w:p>
    <w:p w14:paraId="32EA0AA9" w14:textId="77777777" w:rsidR="00374AB0" w:rsidRDefault="00374AB0" w:rsidP="00374AB0">
      <w:pPr>
        <w:pStyle w:val="PL"/>
        <w:rPr>
          <w:lang w:val="en-US" w:eastAsia="fr-FR"/>
        </w:rPr>
      </w:pPr>
    </w:p>
    <w:p w14:paraId="32EA0AAA" w14:textId="77777777" w:rsidR="00374AB0" w:rsidRPr="00374AB0" w:rsidRDefault="00374AB0" w:rsidP="00374AB0">
      <w:pPr>
        <w:pStyle w:val="PL"/>
        <w:rPr>
          <w:lang w:val="en-US" w:eastAsia="fr-FR"/>
        </w:rPr>
      </w:pPr>
      <w:r w:rsidRPr="00374AB0">
        <w:rPr>
          <w:lang w:val="en-US" w:eastAsia="fr-FR"/>
        </w:rPr>
        <w:t>{</w:t>
      </w:r>
    </w:p>
    <w:p w14:paraId="32EA0AAB" w14:textId="77777777" w:rsidR="00374AB0" w:rsidRPr="00255747" w:rsidRDefault="00374AB0" w:rsidP="00374AB0">
      <w:pPr>
        <w:pStyle w:val="PL"/>
        <w:rPr>
          <w:lang w:val="en-US" w:eastAsia="fr-FR"/>
        </w:rPr>
      </w:pPr>
      <w:r w:rsidRPr="00255747">
        <w:rPr>
          <w:lang w:val="en-US" w:eastAsia="fr-FR"/>
        </w:rPr>
        <w:t xml:space="preserve">    "supi": "imsi-&lt;IMSI&gt;",</w:t>
      </w:r>
    </w:p>
    <w:p w14:paraId="32EA0AAC" w14:textId="77777777" w:rsidR="00374AB0" w:rsidRPr="00255747" w:rsidRDefault="00374AB0" w:rsidP="00374AB0">
      <w:pPr>
        <w:pStyle w:val="PL"/>
        <w:rPr>
          <w:lang w:val="en-US" w:eastAsia="fr-FR"/>
        </w:rPr>
      </w:pPr>
      <w:r w:rsidRPr="00255747">
        <w:rPr>
          <w:lang w:val="en-US" w:eastAsia="fr-FR"/>
        </w:rPr>
        <w:t xml:space="preserve">    "pduSessionId": 235,</w:t>
      </w:r>
    </w:p>
    <w:p w14:paraId="32EA0AAD" w14:textId="77777777" w:rsidR="00374AB0" w:rsidRPr="00374AB0" w:rsidRDefault="00374AB0" w:rsidP="00374AB0">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32EA0AAE" w14:textId="77777777" w:rsidR="00374AB0" w:rsidRPr="006B6648" w:rsidRDefault="00374AB0" w:rsidP="00374AB0">
      <w:pPr>
        <w:pStyle w:val="PL"/>
        <w:rPr>
          <w:lang w:val="en-US" w:eastAsia="fr-FR"/>
        </w:rPr>
      </w:pPr>
      <w:r w:rsidRPr="00255747">
        <w:rPr>
          <w:lang w:val="en-US" w:eastAsia="fr-FR"/>
        </w:rPr>
        <w:t xml:space="preserve">    </w:t>
      </w:r>
      <w:r w:rsidRPr="006B6648">
        <w:rPr>
          <w:lang w:val="en-US" w:eastAsia="fr-FR"/>
        </w:rPr>
        <w:t>"sNssai": {</w:t>
      </w:r>
    </w:p>
    <w:p w14:paraId="32EA0AAF" w14:textId="77777777" w:rsidR="00374AB0" w:rsidRPr="006B6648" w:rsidRDefault="00374AB0" w:rsidP="00374AB0">
      <w:pPr>
        <w:pStyle w:val="PL"/>
        <w:rPr>
          <w:lang w:val="en-US" w:eastAsia="fr-FR"/>
        </w:rPr>
      </w:pPr>
      <w:r>
        <w:rPr>
          <w:lang w:val="en-US" w:eastAsia="fr-FR"/>
        </w:rPr>
        <w:t xml:space="preserve">      "sst": 0</w:t>
      </w:r>
    </w:p>
    <w:p w14:paraId="32EA0AB0" w14:textId="77777777" w:rsidR="00374AB0" w:rsidRPr="006B6648" w:rsidRDefault="00374AB0" w:rsidP="00374AB0">
      <w:pPr>
        <w:pStyle w:val="PL"/>
        <w:rPr>
          <w:lang w:val="en-US" w:eastAsia="fr-FR"/>
        </w:rPr>
      </w:pPr>
      <w:r w:rsidRPr="006B6648">
        <w:rPr>
          <w:lang w:val="en-US" w:eastAsia="fr-FR"/>
        </w:rPr>
        <w:t xml:space="preserve">    },</w:t>
      </w:r>
    </w:p>
    <w:p w14:paraId="32EA0AB1" w14:textId="458AD00D" w:rsidR="00374AB0" w:rsidRPr="006B6648" w:rsidRDefault="00374AB0" w:rsidP="00374AB0">
      <w:pPr>
        <w:pStyle w:val="PL"/>
        <w:rPr>
          <w:lang w:val="en-US" w:eastAsia="fr-FR"/>
        </w:rPr>
      </w:pPr>
      <w:r w:rsidRPr="006B6648">
        <w:rPr>
          <w:lang w:val="en-US" w:eastAsia="fr-FR"/>
        </w:rPr>
        <w:t xml:space="preserve">    "</w:t>
      </w:r>
      <w:r w:rsidR="00690664">
        <w:t>servingN</w:t>
      </w:r>
      <w:r w:rsidR="00690664" w:rsidRPr="00456AF9">
        <w:t>fId</w:t>
      </w:r>
      <w:r w:rsidRPr="006B6648">
        <w:rPr>
          <w:lang w:val="en-US" w:eastAsia="fr-FR"/>
        </w:rPr>
        <w:t>": "</w:t>
      </w:r>
      <w:r>
        <w:rPr>
          <w:lang w:val="en-US" w:eastAsia="fr-FR"/>
        </w:rPr>
        <w:t>&lt;AMF Identifier&gt;</w:t>
      </w:r>
      <w:r w:rsidRPr="006B6648">
        <w:rPr>
          <w:lang w:val="en-US" w:eastAsia="fr-FR"/>
        </w:rPr>
        <w:t>",</w:t>
      </w:r>
    </w:p>
    <w:p w14:paraId="32EA0AB2" w14:textId="77777777" w:rsidR="00374AB0" w:rsidRPr="006B6648" w:rsidRDefault="00374AB0" w:rsidP="00374AB0">
      <w:pPr>
        <w:pStyle w:val="PL"/>
        <w:rPr>
          <w:lang w:val="en-US" w:eastAsia="fr-FR"/>
        </w:rPr>
      </w:pPr>
      <w:r w:rsidRPr="006B6648">
        <w:rPr>
          <w:lang w:val="en-US" w:eastAsia="fr-FR"/>
        </w:rPr>
        <w:t xml:space="preserve">    "n1SmMsg": {</w:t>
      </w:r>
    </w:p>
    <w:p w14:paraId="32EA0AB3" w14:textId="77777777" w:rsidR="00374AB0" w:rsidRPr="006B6648" w:rsidRDefault="00374AB0" w:rsidP="00374AB0">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32EA0AB4" w14:textId="77777777" w:rsidR="00374AB0" w:rsidRPr="006B6648" w:rsidRDefault="00374AB0" w:rsidP="00374AB0">
      <w:pPr>
        <w:pStyle w:val="PL"/>
        <w:rPr>
          <w:lang w:val="en-US" w:eastAsia="fr-FR"/>
        </w:rPr>
      </w:pPr>
      <w:r w:rsidRPr="006B6648">
        <w:rPr>
          <w:lang w:val="en-US" w:eastAsia="fr-FR"/>
        </w:rPr>
        <w:t xml:space="preserve">    },</w:t>
      </w:r>
    </w:p>
    <w:p w14:paraId="32EA0AB5" w14:textId="77777777" w:rsidR="00374AB0" w:rsidRPr="006B6648" w:rsidRDefault="00374AB0" w:rsidP="00374AB0">
      <w:pPr>
        <w:pStyle w:val="PL"/>
        <w:rPr>
          <w:lang w:val="en-US" w:eastAsia="fr-FR"/>
        </w:rPr>
      </w:pPr>
      <w:r w:rsidRPr="006B6648">
        <w:rPr>
          <w:lang w:val="en-US" w:eastAsia="fr-FR"/>
        </w:rPr>
        <w:t xml:space="preserve">    "anType": "3GPP_ACCESS",</w:t>
      </w:r>
    </w:p>
    <w:p w14:paraId="32EA0AB6" w14:textId="77777777" w:rsidR="00374AB0" w:rsidRPr="006B6648" w:rsidRDefault="00374AB0" w:rsidP="00374AB0">
      <w:pPr>
        <w:pStyle w:val="PL"/>
        <w:rPr>
          <w:lang w:val="en-US" w:eastAsia="fr-FR"/>
        </w:rPr>
      </w:pPr>
      <w:r w:rsidRPr="006B6648">
        <w:rPr>
          <w:lang w:val="en-US" w:eastAsia="fr-FR"/>
        </w:rPr>
        <w:t xml:space="preserve">    "smContextStatusUri": "</w:t>
      </w:r>
      <w:r>
        <w:rPr>
          <w:lang w:val="en-US" w:eastAsia="fr-FR"/>
        </w:rPr>
        <w:t>&lt;URI&gt;"</w:t>
      </w:r>
    </w:p>
    <w:p w14:paraId="32EA0AB7" w14:textId="77777777" w:rsidR="00374AB0" w:rsidRDefault="00374AB0" w:rsidP="00374AB0">
      <w:pPr>
        <w:pStyle w:val="PL"/>
        <w:rPr>
          <w:lang w:val="en-US" w:eastAsia="fr-FR"/>
        </w:rPr>
      </w:pPr>
      <w:r w:rsidRPr="006B6648">
        <w:rPr>
          <w:lang w:val="en-US" w:eastAsia="fr-FR"/>
        </w:rPr>
        <w:t>}</w:t>
      </w:r>
    </w:p>
    <w:p w14:paraId="32EA0AB8" w14:textId="77777777" w:rsidR="00374AB0" w:rsidRDefault="00374AB0" w:rsidP="00374AB0">
      <w:pPr>
        <w:pStyle w:val="PL"/>
        <w:rPr>
          <w:lang w:val="en-US" w:eastAsia="fr-FR"/>
        </w:rPr>
      </w:pPr>
    </w:p>
    <w:p w14:paraId="32EA0AB9" w14:textId="77777777" w:rsidR="00374AB0" w:rsidRPr="006B6648" w:rsidRDefault="00374AB0" w:rsidP="00374AB0">
      <w:pPr>
        <w:pStyle w:val="PL"/>
        <w:rPr>
          <w:lang w:val="en-US" w:eastAsia="fr-FR"/>
        </w:rPr>
      </w:pPr>
      <w:r w:rsidRPr="006B6648">
        <w:rPr>
          <w:lang w:val="en-US" w:eastAsia="fr-FR"/>
        </w:rPr>
        <w:t>------Boundary</w:t>
      </w:r>
    </w:p>
    <w:p w14:paraId="32EA0ABA"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application/vnd.3gpp.5gnas</w:t>
      </w:r>
    </w:p>
    <w:p w14:paraId="32EA0ABB" w14:textId="1B23375D" w:rsidR="00374AB0" w:rsidRPr="006B6648" w:rsidRDefault="00374AB0" w:rsidP="00374AB0">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32EA0ABC" w14:textId="77777777" w:rsidR="00374AB0" w:rsidRPr="00AC60A1" w:rsidRDefault="00374AB0" w:rsidP="00374AB0">
      <w:pPr>
        <w:pStyle w:val="PL"/>
        <w:rPr>
          <w:sz w:val="24"/>
          <w:szCs w:val="24"/>
          <w:lang w:val="en-US" w:eastAsia="fr-FR"/>
        </w:rPr>
      </w:pPr>
      <w:r>
        <w:rPr>
          <w:lang w:val="en-US" w:eastAsia="fr-FR"/>
        </w:rPr>
        <w:t>{ … N1 SM Message binary data …}</w:t>
      </w:r>
    </w:p>
    <w:p w14:paraId="32EA0ABD" w14:textId="77777777" w:rsidR="00374AB0" w:rsidRDefault="00374AB0" w:rsidP="00374AB0">
      <w:pPr>
        <w:pStyle w:val="PL"/>
        <w:rPr>
          <w:lang w:val="en-US" w:eastAsia="fr-FR"/>
        </w:rPr>
      </w:pPr>
    </w:p>
    <w:p w14:paraId="32EA0ABE" w14:textId="77777777" w:rsidR="00374AB0" w:rsidRPr="00AC60A1" w:rsidRDefault="00374AB0" w:rsidP="00AC60A1">
      <w:pPr>
        <w:pStyle w:val="PL"/>
        <w:rPr>
          <w:lang w:val="en-US"/>
        </w:rPr>
      </w:pPr>
      <w:r w:rsidRPr="006B6648">
        <w:rPr>
          <w:lang w:val="en-US" w:eastAsia="fr-FR"/>
        </w:rPr>
        <w:t>------Boundary</w:t>
      </w:r>
    </w:p>
    <w:p w14:paraId="32EA0ABF" w14:textId="77777777" w:rsidR="00080512" w:rsidRPr="004D3578" w:rsidRDefault="00080512">
      <w:pPr>
        <w:pStyle w:val="Heading8"/>
      </w:pPr>
      <w:bookmarkStart w:id="1133" w:name="historyclause"/>
      <w:r w:rsidRPr="004D3578">
        <w:br w:type="page"/>
      </w:r>
      <w:bookmarkStart w:id="1134" w:name="_Toc20129661"/>
      <w:bookmarkStart w:id="1135" w:name="_Toc27584288"/>
      <w:bookmarkStart w:id="1136" w:name="_Toc36455590"/>
      <w:bookmarkStart w:id="1137" w:name="_Toc45026976"/>
      <w:bookmarkStart w:id="1138" w:name="_Toc67687311"/>
      <w:r w:rsidRPr="004D3578">
        <w:lastRenderedPageBreak/>
        <w:t xml:space="preserve">Annex </w:t>
      </w:r>
      <w:r w:rsidR="00212257">
        <w:t>C</w:t>
      </w:r>
      <w:r w:rsidR="00212257" w:rsidRPr="004D3578">
        <w:t xml:space="preserve"> </w:t>
      </w:r>
      <w:r w:rsidRPr="004D3578">
        <w:t>(informative):</w:t>
      </w:r>
      <w:r w:rsidRPr="004D3578">
        <w:br/>
        <w:t>Change history</w:t>
      </w:r>
      <w:bookmarkEnd w:id="1134"/>
      <w:bookmarkEnd w:id="1135"/>
      <w:bookmarkEnd w:id="1136"/>
      <w:bookmarkEnd w:id="1137"/>
      <w:bookmarkEnd w:id="1138"/>
    </w:p>
    <w:bookmarkEnd w:id="1133"/>
    <w:p w14:paraId="32EA0AC0"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32EA0AC2" w14:textId="77777777" w:rsidTr="00586EF4">
        <w:trPr>
          <w:cantSplit/>
        </w:trPr>
        <w:tc>
          <w:tcPr>
            <w:tcW w:w="9639" w:type="dxa"/>
            <w:gridSpan w:val="8"/>
            <w:tcBorders>
              <w:bottom w:val="nil"/>
            </w:tcBorders>
            <w:shd w:val="solid" w:color="FFFFFF" w:fill="auto"/>
          </w:tcPr>
          <w:p w14:paraId="32EA0AC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32EA0ACB" w14:textId="77777777" w:rsidTr="00586EF4">
        <w:tc>
          <w:tcPr>
            <w:tcW w:w="800" w:type="dxa"/>
            <w:shd w:val="pct10" w:color="auto" w:fill="FFFFFF"/>
          </w:tcPr>
          <w:p w14:paraId="32EA0A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2EA0AC4" w14:textId="77777777" w:rsidR="003C3971" w:rsidRPr="00235394" w:rsidRDefault="00DF2B1F" w:rsidP="00C72833">
            <w:pPr>
              <w:pStyle w:val="TAL"/>
              <w:rPr>
                <w:b/>
                <w:sz w:val="16"/>
              </w:rPr>
            </w:pPr>
            <w:r>
              <w:rPr>
                <w:b/>
                <w:sz w:val="16"/>
              </w:rPr>
              <w:t>Meeting</w:t>
            </w:r>
          </w:p>
        </w:tc>
        <w:tc>
          <w:tcPr>
            <w:tcW w:w="952" w:type="dxa"/>
            <w:shd w:val="pct10" w:color="auto" w:fill="FFFFFF"/>
          </w:tcPr>
          <w:p w14:paraId="32EA0AC5"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32EA0AC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2EA0AC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2EA0AC8" w14:textId="77777777" w:rsidR="003C3971" w:rsidRPr="00235394" w:rsidRDefault="003C3971" w:rsidP="00C72833">
            <w:pPr>
              <w:pStyle w:val="TAL"/>
              <w:rPr>
                <w:b/>
                <w:sz w:val="16"/>
              </w:rPr>
            </w:pPr>
            <w:r>
              <w:rPr>
                <w:b/>
                <w:sz w:val="16"/>
              </w:rPr>
              <w:t>Cat</w:t>
            </w:r>
          </w:p>
        </w:tc>
        <w:tc>
          <w:tcPr>
            <w:tcW w:w="4962" w:type="dxa"/>
            <w:shd w:val="pct10" w:color="auto" w:fill="FFFFFF"/>
          </w:tcPr>
          <w:p w14:paraId="32EA0A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2EA0AC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EA0AD4" w14:textId="77777777" w:rsidTr="00586EF4">
        <w:tc>
          <w:tcPr>
            <w:tcW w:w="800" w:type="dxa"/>
            <w:shd w:val="solid" w:color="FFFFFF" w:fill="auto"/>
          </w:tcPr>
          <w:p w14:paraId="32EA0ACC" w14:textId="77777777" w:rsidR="003C3971" w:rsidRPr="006B0D02" w:rsidRDefault="00977B30" w:rsidP="00C72833">
            <w:pPr>
              <w:pStyle w:val="TAC"/>
              <w:rPr>
                <w:sz w:val="16"/>
                <w:szCs w:val="16"/>
              </w:rPr>
            </w:pPr>
            <w:r>
              <w:rPr>
                <w:sz w:val="16"/>
                <w:szCs w:val="16"/>
              </w:rPr>
              <w:t>2017-10</w:t>
            </w:r>
          </w:p>
        </w:tc>
        <w:tc>
          <w:tcPr>
            <w:tcW w:w="800" w:type="dxa"/>
            <w:shd w:val="solid" w:color="FFFFFF" w:fill="auto"/>
          </w:tcPr>
          <w:p w14:paraId="32EA0ACD" w14:textId="77777777" w:rsidR="003C3971" w:rsidRPr="006B0D02" w:rsidRDefault="00150BDE" w:rsidP="00C72833">
            <w:pPr>
              <w:pStyle w:val="TAC"/>
              <w:rPr>
                <w:sz w:val="16"/>
                <w:szCs w:val="16"/>
              </w:rPr>
            </w:pPr>
            <w:r>
              <w:rPr>
                <w:sz w:val="16"/>
                <w:szCs w:val="16"/>
              </w:rPr>
              <w:t>CT4#80</w:t>
            </w:r>
          </w:p>
        </w:tc>
        <w:tc>
          <w:tcPr>
            <w:tcW w:w="952" w:type="dxa"/>
            <w:shd w:val="solid" w:color="FFFFFF" w:fill="auto"/>
          </w:tcPr>
          <w:p w14:paraId="32EA0ACE" w14:textId="77777777" w:rsidR="003C3971" w:rsidRPr="006B0D02" w:rsidRDefault="00150BDE" w:rsidP="00C72833">
            <w:pPr>
              <w:pStyle w:val="TAC"/>
              <w:rPr>
                <w:sz w:val="16"/>
                <w:szCs w:val="16"/>
              </w:rPr>
            </w:pPr>
            <w:r>
              <w:rPr>
                <w:sz w:val="16"/>
                <w:szCs w:val="16"/>
              </w:rPr>
              <w:t>C4-17</w:t>
            </w:r>
            <w:r w:rsidR="00E33F74">
              <w:rPr>
                <w:sz w:val="16"/>
                <w:szCs w:val="16"/>
              </w:rPr>
              <w:t>5050</w:t>
            </w:r>
          </w:p>
        </w:tc>
        <w:tc>
          <w:tcPr>
            <w:tcW w:w="567" w:type="dxa"/>
            <w:shd w:val="solid" w:color="FFFFFF" w:fill="auto"/>
          </w:tcPr>
          <w:p w14:paraId="32EA0ACF" w14:textId="77777777" w:rsidR="003C3971" w:rsidRPr="006B0D02" w:rsidRDefault="003C3971" w:rsidP="00C72833">
            <w:pPr>
              <w:pStyle w:val="TAL"/>
              <w:rPr>
                <w:sz w:val="16"/>
                <w:szCs w:val="16"/>
              </w:rPr>
            </w:pPr>
          </w:p>
        </w:tc>
        <w:tc>
          <w:tcPr>
            <w:tcW w:w="425" w:type="dxa"/>
            <w:shd w:val="solid" w:color="FFFFFF" w:fill="auto"/>
          </w:tcPr>
          <w:p w14:paraId="32EA0AD0" w14:textId="77777777" w:rsidR="003C3971" w:rsidRPr="006B0D02" w:rsidRDefault="003C3971" w:rsidP="00C72833">
            <w:pPr>
              <w:pStyle w:val="TAR"/>
              <w:rPr>
                <w:sz w:val="16"/>
                <w:szCs w:val="16"/>
              </w:rPr>
            </w:pPr>
          </w:p>
        </w:tc>
        <w:tc>
          <w:tcPr>
            <w:tcW w:w="425" w:type="dxa"/>
            <w:shd w:val="solid" w:color="FFFFFF" w:fill="auto"/>
          </w:tcPr>
          <w:p w14:paraId="32EA0AD1" w14:textId="77777777" w:rsidR="003C3971" w:rsidRPr="006B0D02" w:rsidRDefault="003C3971" w:rsidP="00C72833">
            <w:pPr>
              <w:pStyle w:val="TAC"/>
              <w:rPr>
                <w:sz w:val="16"/>
                <w:szCs w:val="16"/>
              </w:rPr>
            </w:pPr>
          </w:p>
        </w:tc>
        <w:tc>
          <w:tcPr>
            <w:tcW w:w="4962" w:type="dxa"/>
            <w:shd w:val="solid" w:color="FFFFFF" w:fill="auto"/>
          </w:tcPr>
          <w:p w14:paraId="32EA0AD2" w14:textId="77777777" w:rsidR="003C3971" w:rsidRPr="006B0D02" w:rsidRDefault="00150BDE" w:rsidP="00C72833">
            <w:pPr>
              <w:pStyle w:val="TAL"/>
              <w:rPr>
                <w:sz w:val="16"/>
                <w:szCs w:val="16"/>
              </w:rPr>
            </w:pPr>
            <w:r>
              <w:rPr>
                <w:sz w:val="16"/>
                <w:szCs w:val="16"/>
              </w:rPr>
              <w:t>Initial</w:t>
            </w:r>
            <w:r w:rsidR="004C7A0F">
              <w:rPr>
                <w:sz w:val="16"/>
                <w:szCs w:val="16"/>
              </w:rPr>
              <w:t xml:space="preserve"> D</w:t>
            </w:r>
            <w:r>
              <w:rPr>
                <w:sz w:val="16"/>
                <w:szCs w:val="16"/>
              </w:rPr>
              <w:t>raft.</w:t>
            </w:r>
          </w:p>
        </w:tc>
        <w:tc>
          <w:tcPr>
            <w:tcW w:w="708" w:type="dxa"/>
            <w:shd w:val="solid" w:color="FFFFFF" w:fill="auto"/>
          </w:tcPr>
          <w:p w14:paraId="32EA0AD3" w14:textId="77777777" w:rsidR="003C3971" w:rsidRPr="007D6048" w:rsidRDefault="00150BDE" w:rsidP="00C72833">
            <w:pPr>
              <w:pStyle w:val="TAC"/>
              <w:rPr>
                <w:sz w:val="16"/>
                <w:szCs w:val="16"/>
              </w:rPr>
            </w:pPr>
            <w:r>
              <w:rPr>
                <w:sz w:val="16"/>
                <w:szCs w:val="16"/>
              </w:rPr>
              <w:t>0.1.0</w:t>
            </w:r>
          </w:p>
        </w:tc>
      </w:tr>
      <w:tr w:rsidR="00E33F74" w:rsidRPr="006B0D02" w14:paraId="32EA0ADD" w14:textId="77777777" w:rsidTr="00586EF4">
        <w:tc>
          <w:tcPr>
            <w:tcW w:w="800" w:type="dxa"/>
            <w:shd w:val="solid" w:color="FFFFFF" w:fill="auto"/>
          </w:tcPr>
          <w:p w14:paraId="32EA0AD5" w14:textId="77777777" w:rsidR="00E33F74" w:rsidRDefault="00977B30" w:rsidP="00C72833">
            <w:pPr>
              <w:pStyle w:val="TAC"/>
              <w:rPr>
                <w:sz w:val="16"/>
                <w:szCs w:val="16"/>
              </w:rPr>
            </w:pPr>
            <w:r>
              <w:rPr>
                <w:sz w:val="16"/>
                <w:szCs w:val="16"/>
              </w:rPr>
              <w:t>2017-10</w:t>
            </w:r>
          </w:p>
        </w:tc>
        <w:tc>
          <w:tcPr>
            <w:tcW w:w="800" w:type="dxa"/>
            <w:shd w:val="solid" w:color="FFFFFF" w:fill="auto"/>
          </w:tcPr>
          <w:p w14:paraId="32EA0AD6" w14:textId="77777777" w:rsidR="00E33F74" w:rsidRDefault="00E33F74" w:rsidP="00C72833">
            <w:pPr>
              <w:pStyle w:val="TAC"/>
              <w:rPr>
                <w:sz w:val="16"/>
                <w:szCs w:val="16"/>
              </w:rPr>
            </w:pPr>
            <w:r>
              <w:rPr>
                <w:sz w:val="16"/>
                <w:szCs w:val="16"/>
              </w:rPr>
              <w:t>CT4#80</w:t>
            </w:r>
          </w:p>
        </w:tc>
        <w:tc>
          <w:tcPr>
            <w:tcW w:w="952" w:type="dxa"/>
            <w:shd w:val="solid" w:color="FFFFFF" w:fill="auto"/>
          </w:tcPr>
          <w:p w14:paraId="32EA0AD7" w14:textId="77777777" w:rsidR="00E33F74" w:rsidRDefault="00E33F74" w:rsidP="00C72833">
            <w:pPr>
              <w:pStyle w:val="TAC"/>
              <w:rPr>
                <w:sz w:val="16"/>
                <w:szCs w:val="16"/>
              </w:rPr>
            </w:pPr>
            <w:r>
              <w:rPr>
                <w:sz w:val="16"/>
                <w:szCs w:val="16"/>
              </w:rPr>
              <w:t>C4-175392</w:t>
            </w:r>
          </w:p>
        </w:tc>
        <w:tc>
          <w:tcPr>
            <w:tcW w:w="567" w:type="dxa"/>
            <w:shd w:val="solid" w:color="FFFFFF" w:fill="auto"/>
          </w:tcPr>
          <w:p w14:paraId="32EA0AD8" w14:textId="77777777" w:rsidR="00E33F74" w:rsidRPr="006B0D02" w:rsidRDefault="00E33F74" w:rsidP="00C72833">
            <w:pPr>
              <w:pStyle w:val="TAL"/>
              <w:rPr>
                <w:sz w:val="16"/>
                <w:szCs w:val="16"/>
              </w:rPr>
            </w:pPr>
          </w:p>
        </w:tc>
        <w:tc>
          <w:tcPr>
            <w:tcW w:w="425" w:type="dxa"/>
            <w:shd w:val="solid" w:color="FFFFFF" w:fill="auto"/>
          </w:tcPr>
          <w:p w14:paraId="32EA0AD9" w14:textId="77777777" w:rsidR="00E33F74" w:rsidRPr="006B0D02" w:rsidRDefault="00E33F74" w:rsidP="00C72833">
            <w:pPr>
              <w:pStyle w:val="TAR"/>
              <w:rPr>
                <w:sz w:val="16"/>
                <w:szCs w:val="16"/>
              </w:rPr>
            </w:pPr>
          </w:p>
        </w:tc>
        <w:tc>
          <w:tcPr>
            <w:tcW w:w="425" w:type="dxa"/>
            <w:shd w:val="solid" w:color="FFFFFF" w:fill="auto"/>
          </w:tcPr>
          <w:p w14:paraId="32EA0ADA" w14:textId="77777777" w:rsidR="00E33F74" w:rsidRPr="006B0D02" w:rsidRDefault="00E33F74" w:rsidP="00C72833">
            <w:pPr>
              <w:pStyle w:val="TAC"/>
              <w:rPr>
                <w:sz w:val="16"/>
                <w:szCs w:val="16"/>
              </w:rPr>
            </w:pPr>
          </w:p>
        </w:tc>
        <w:tc>
          <w:tcPr>
            <w:tcW w:w="4962" w:type="dxa"/>
            <w:shd w:val="solid" w:color="FFFFFF" w:fill="auto"/>
          </w:tcPr>
          <w:p w14:paraId="32EA0ADB" w14:textId="77777777" w:rsidR="00E33F74" w:rsidRDefault="00E33F74" w:rsidP="00C72833">
            <w:pPr>
              <w:pStyle w:val="TAL"/>
              <w:rPr>
                <w:sz w:val="16"/>
                <w:szCs w:val="16"/>
              </w:rPr>
            </w:pPr>
            <w:r>
              <w:rPr>
                <w:sz w:val="16"/>
                <w:szCs w:val="16"/>
              </w:rPr>
              <w:t>Inclusion of pCRs agreed during CT4#80</w:t>
            </w:r>
            <w:r w:rsidR="000D6CC7">
              <w:rPr>
                <w:sz w:val="16"/>
                <w:szCs w:val="16"/>
              </w:rPr>
              <w:t>.</w:t>
            </w:r>
          </w:p>
        </w:tc>
        <w:tc>
          <w:tcPr>
            <w:tcW w:w="708" w:type="dxa"/>
            <w:shd w:val="solid" w:color="FFFFFF" w:fill="auto"/>
          </w:tcPr>
          <w:p w14:paraId="32EA0ADC" w14:textId="77777777" w:rsidR="00E33F74" w:rsidRDefault="00E33F74" w:rsidP="00C72833">
            <w:pPr>
              <w:pStyle w:val="TAC"/>
              <w:rPr>
                <w:sz w:val="16"/>
                <w:szCs w:val="16"/>
              </w:rPr>
            </w:pPr>
            <w:r>
              <w:rPr>
                <w:sz w:val="16"/>
                <w:szCs w:val="16"/>
              </w:rPr>
              <w:t>0.2.0</w:t>
            </w:r>
          </w:p>
        </w:tc>
      </w:tr>
      <w:tr w:rsidR="00B47B65" w:rsidRPr="006B0D02" w14:paraId="32EA0AE6" w14:textId="77777777" w:rsidTr="00586EF4">
        <w:tc>
          <w:tcPr>
            <w:tcW w:w="800" w:type="dxa"/>
            <w:shd w:val="solid" w:color="FFFFFF" w:fill="auto"/>
          </w:tcPr>
          <w:p w14:paraId="32EA0ADE" w14:textId="77777777" w:rsidR="00B47B65" w:rsidRDefault="00B47B65" w:rsidP="00B47B65">
            <w:pPr>
              <w:pStyle w:val="TAC"/>
              <w:rPr>
                <w:sz w:val="16"/>
                <w:szCs w:val="16"/>
              </w:rPr>
            </w:pPr>
            <w:r>
              <w:rPr>
                <w:sz w:val="16"/>
                <w:szCs w:val="16"/>
              </w:rPr>
              <w:t>2017-12</w:t>
            </w:r>
          </w:p>
        </w:tc>
        <w:tc>
          <w:tcPr>
            <w:tcW w:w="800" w:type="dxa"/>
            <w:shd w:val="solid" w:color="FFFFFF" w:fill="auto"/>
          </w:tcPr>
          <w:p w14:paraId="32EA0ADF" w14:textId="77777777" w:rsidR="00B47B65" w:rsidRDefault="00B47B65" w:rsidP="00B47B65">
            <w:pPr>
              <w:pStyle w:val="TAC"/>
              <w:rPr>
                <w:sz w:val="16"/>
                <w:szCs w:val="16"/>
              </w:rPr>
            </w:pPr>
            <w:r>
              <w:rPr>
                <w:sz w:val="16"/>
                <w:szCs w:val="16"/>
              </w:rPr>
              <w:t>CT4#81</w:t>
            </w:r>
          </w:p>
        </w:tc>
        <w:tc>
          <w:tcPr>
            <w:tcW w:w="952" w:type="dxa"/>
            <w:shd w:val="solid" w:color="FFFFFF" w:fill="auto"/>
          </w:tcPr>
          <w:p w14:paraId="32EA0AE0" w14:textId="77777777" w:rsidR="00B47B65" w:rsidRDefault="00B47B65" w:rsidP="00B47B65">
            <w:pPr>
              <w:pStyle w:val="TAC"/>
              <w:rPr>
                <w:sz w:val="16"/>
                <w:szCs w:val="16"/>
              </w:rPr>
            </w:pPr>
            <w:r>
              <w:rPr>
                <w:sz w:val="16"/>
                <w:szCs w:val="16"/>
              </w:rPr>
              <w:t>C4-176435</w:t>
            </w:r>
          </w:p>
        </w:tc>
        <w:tc>
          <w:tcPr>
            <w:tcW w:w="567" w:type="dxa"/>
            <w:shd w:val="solid" w:color="FFFFFF" w:fill="auto"/>
          </w:tcPr>
          <w:p w14:paraId="32EA0AE1" w14:textId="77777777" w:rsidR="00B47B65" w:rsidRPr="006B0D02" w:rsidRDefault="00B47B65" w:rsidP="00B47B65">
            <w:pPr>
              <w:pStyle w:val="TAL"/>
              <w:rPr>
                <w:sz w:val="16"/>
                <w:szCs w:val="16"/>
              </w:rPr>
            </w:pPr>
          </w:p>
        </w:tc>
        <w:tc>
          <w:tcPr>
            <w:tcW w:w="425" w:type="dxa"/>
            <w:shd w:val="solid" w:color="FFFFFF" w:fill="auto"/>
          </w:tcPr>
          <w:p w14:paraId="32EA0AE2" w14:textId="77777777" w:rsidR="00B47B65" w:rsidRPr="006B0D02" w:rsidRDefault="00B47B65" w:rsidP="00B47B65">
            <w:pPr>
              <w:pStyle w:val="TAR"/>
              <w:rPr>
                <w:sz w:val="16"/>
                <w:szCs w:val="16"/>
              </w:rPr>
            </w:pPr>
          </w:p>
        </w:tc>
        <w:tc>
          <w:tcPr>
            <w:tcW w:w="425" w:type="dxa"/>
            <w:shd w:val="solid" w:color="FFFFFF" w:fill="auto"/>
          </w:tcPr>
          <w:p w14:paraId="32EA0AE3" w14:textId="77777777" w:rsidR="00B47B65" w:rsidRPr="006B0D02" w:rsidRDefault="00B47B65" w:rsidP="00B47B65">
            <w:pPr>
              <w:pStyle w:val="TAC"/>
              <w:rPr>
                <w:sz w:val="16"/>
                <w:szCs w:val="16"/>
              </w:rPr>
            </w:pPr>
          </w:p>
        </w:tc>
        <w:tc>
          <w:tcPr>
            <w:tcW w:w="4962" w:type="dxa"/>
            <w:shd w:val="solid" w:color="FFFFFF" w:fill="auto"/>
          </w:tcPr>
          <w:p w14:paraId="32EA0AE4" w14:textId="77777777" w:rsidR="00B47B65" w:rsidRDefault="00B47B65" w:rsidP="00B47B65">
            <w:pPr>
              <w:pStyle w:val="TAL"/>
              <w:rPr>
                <w:sz w:val="16"/>
                <w:szCs w:val="16"/>
              </w:rPr>
            </w:pPr>
            <w:r>
              <w:rPr>
                <w:sz w:val="16"/>
                <w:szCs w:val="16"/>
              </w:rPr>
              <w:t>Inclusion of pCRs agreed during CT4#81.</w:t>
            </w:r>
          </w:p>
        </w:tc>
        <w:tc>
          <w:tcPr>
            <w:tcW w:w="708" w:type="dxa"/>
            <w:shd w:val="solid" w:color="FFFFFF" w:fill="auto"/>
          </w:tcPr>
          <w:p w14:paraId="32EA0AE5" w14:textId="77777777" w:rsidR="00B47B65" w:rsidRDefault="00B47B65" w:rsidP="00B47B65">
            <w:pPr>
              <w:pStyle w:val="TAC"/>
              <w:rPr>
                <w:sz w:val="16"/>
                <w:szCs w:val="16"/>
              </w:rPr>
            </w:pPr>
            <w:r>
              <w:rPr>
                <w:sz w:val="16"/>
                <w:szCs w:val="16"/>
              </w:rPr>
              <w:t>0.3.0</w:t>
            </w:r>
          </w:p>
        </w:tc>
      </w:tr>
      <w:tr w:rsidR="0022204F" w:rsidRPr="006B0D02" w14:paraId="32EA0AEF" w14:textId="77777777" w:rsidTr="00586EF4">
        <w:tc>
          <w:tcPr>
            <w:tcW w:w="800" w:type="dxa"/>
            <w:shd w:val="solid" w:color="FFFFFF" w:fill="auto"/>
          </w:tcPr>
          <w:p w14:paraId="32EA0AE7" w14:textId="77777777" w:rsidR="0022204F" w:rsidRDefault="0022204F" w:rsidP="0022204F">
            <w:pPr>
              <w:pStyle w:val="TAC"/>
              <w:rPr>
                <w:sz w:val="16"/>
                <w:szCs w:val="16"/>
              </w:rPr>
            </w:pPr>
            <w:r>
              <w:rPr>
                <w:sz w:val="16"/>
                <w:szCs w:val="16"/>
              </w:rPr>
              <w:t>2018-01</w:t>
            </w:r>
          </w:p>
        </w:tc>
        <w:tc>
          <w:tcPr>
            <w:tcW w:w="800" w:type="dxa"/>
            <w:shd w:val="solid" w:color="FFFFFF" w:fill="auto"/>
          </w:tcPr>
          <w:p w14:paraId="32EA0AE8" w14:textId="77777777" w:rsidR="0022204F" w:rsidRDefault="0022204F" w:rsidP="0022204F">
            <w:pPr>
              <w:pStyle w:val="TAC"/>
              <w:rPr>
                <w:sz w:val="16"/>
                <w:szCs w:val="16"/>
              </w:rPr>
            </w:pPr>
            <w:r>
              <w:rPr>
                <w:sz w:val="16"/>
                <w:szCs w:val="16"/>
              </w:rPr>
              <w:t>CT4#82</w:t>
            </w:r>
          </w:p>
        </w:tc>
        <w:tc>
          <w:tcPr>
            <w:tcW w:w="952" w:type="dxa"/>
            <w:shd w:val="solid" w:color="FFFFFF" w:fill="auto"/>
          </w:tcPr>
          <w:p w14:paraId="32EA0AE9" w14:textId="77777777" w:rsidR="0022204F" w:rsidRDefault="0022204F" w:rsidP="0022204F">
            <w:pPr>
              <w:pStyle w:val="TAC"/>
              <w:rPr>
                <w:sz w:val="16"/>
                <w:szCs w:val="16"/>
              </w:rPr>
            </w:pPr>
            <w:r>
              <w:rPr>
                <w:sz w:val="16"/>
                <w:szCs w:val="16"/>
              </w:rPr>
              <w:t>C4-181389</w:t>
            </w:r>
          </w:p>
        </w:tc>
        <w:tc>
          <w:tcPr>
            <w:tcW w:w="567" w:type="dxa"/>
            <w:shd w:val="solid" w:color="FFFFFF" w:fill="auto"/>
          </w:tcPr>
          <w:p w14:paraId="32EA0AEA" w14:textId="77777777" w:rsidR="0022204F" w:rsidRPr="006B0D02" w:rsidRDefault="0022204F" w:rsidP="0022204F">
            <w:pPr>
              <w:pStyle w:val="TAL"/>
              <w:rPr>
                <w:sz w:val="16"/>
                <w:szCs w:val="16"/>
              </w:rPr>
            </w:pPr>
          </w:p>
        </w:tc>
        <w:tc>
          <w:tcPr>
            <w:tcW w:w="425" w:type="dxa"/>
            <w:shd w:val="solid" w:color="FFFFFF" w:fill="auto"/>
          </w:tcPr>
          <w:p w14:paraId="32EA0AEB" w14:textId="77777777" w:rsidR="0022204F" w:rsidRPr="006B0D02" w:rsidRDefault="0022204F" w:rsidP="0022204F">
            <w:pPr>
              <w:pStyle w:val="TAR"/>
              <w:rPr>
                <w:sz w:val="16"/>
                <w:szCs w:val="16"/>
              </w:rPr>
            </w:pPr>
          </w:p>
        </w:tc>
        <w:tc>
          <w:tcPr>
            <w:tcW w:w="425" w:type="dxa"/>
            <w:shd w:val="solid" w:color="FFFFFF" w:fill="auto"/>
          </w:tcPr>
          <w:p w14:paraId="32EA0AEC" w14:textId="77777777" w:rsidR="0022204F" w:rsidRPr="006B0D02" w:rsidRDefault="0022204F" w:rsidP="0022204F">
            <w:pPr>
              <w:pStyle w:val="TAC"/>
              <w:rPr>
                <w:sz w:val="16"/>
                <w:szCs w:val="16"/>
              </w:rPr>
            </w:pPr>
          </w:p>
        </w:tc>
        <w:tc>
          <w:tcPr>
            <w:tcW w:w="4962" w:type="dxa"/>
            <w:shd w:val="solid" w:color="FFFFFF" w:fill="auto"/>
          </w:tcPr>
          <w:p w14:paraId="32EA0AED" w14:textId="77777777" w:rsidR="0022204F" w:rsidRDefault="0022204F" w:rsidP="0022204F">
            <w:pPr>
              <w:pStyle w:val="TAL"/>
              <w:rPr>
                <w:sz w:val="16"/>
                <w:szCs w:val="16"/>
              </w:rPr>
            </w:pPr>
            <w:r>
              <w:rPr>
                <w:sz w:val="16"/>
                <w:szCs w:val="16"/>
              </w:rPr>
              <w:t>Inclusion of pCRs agreed during CT4#82.</w:t>
            </w:r>
          </w:p>
        </w:tc>
        <w:tc>
          <w:tcPr>
            <w:tcW w:w="708" w:type="dxa"/>
            <w:shd w:val="solid" w:color="FFFFFF" w:fill="auto"/>
          </w:tcPr>
          <w:p w14:paraId="32EA0AEE" w14:textId="77777777" w:rsidR="0022204F" w:rsidRDefault="0022204F" w:rsidP="0022204F">
            <w:pPr>
              <w:pStyle w:val="TAC"/>
              <w:rPr>
                <w:sz w:val="16"/>
                <w:szCs w:val="16"/>
              </w:rPr>
            </w:pPr>
            <w:r>
              <w:rPr>
                <w:sz w:val="16"/>
                <w:szCs w:val="16"/>
              </w:rPr>
              <w:t>0.4.0</w:t>
            </w:r>
          </w:p>
        </w:tc>
      </w:tr>
      <w:tr w:rsidR="002D33CC" w:rsidRPr="006B0D02" w14:paraId="32EA0AF8" w14:textId="77777777" w:rsidTr="00586EF4">
        <w:tc>
          <w:tcPr>
            <w:tcW w:w="800" w:type="dxa"/>
            <w:shd w:val="solid" w:color="FFFFFF" w:fill="auto"/>
          </w:tcPr>
          <w:p w14:paraId="32EA0AF0" w14:textId="77777777" w:rsidR="002D33CC" w:rsidRDefault="002D33CC" w:rsidP="002D33CC">
            <w:pPr>
              <w:pStyle w:val="TAC"/>
              <w:rPr>
                <w:sz w:val="16"/>
                <w:szCs w:val="16"/>
              </w:rPr>
            </w:pPr>
            <w:r>
              <w:rPr>
                <w:sz w:val="16"/>
                <w:szCs w:val="16"/>
              </w:rPr>
              <w:t>2018-03</w:t>
            </w:r>
          </w:p>
        </w:tc>
        <w:tc>
          <w:tcPr>
            <w:tcW w:w="800" w:type="dxa"/>
            <w:shd w:val="solid" w:color="FFFFFF" w:fill="auto"/>
          </w:tcPr>
          <w:p w14:paraId="32EA0AF1" w14:textId="77777777" w:rsidR="002D33CC" w:rsidRDefault="002D33CC" w:rsidP="002D33CC">
            <w:pPr>
              <w:pStyle w:val="TAC"/>
              <w:rPr>
                <w:sz w:val="16"/>
                <w:szCs w:val="16"/>
              </w:rPr>
            </w:pPr>
            <w:r>
              <w:rPr>
                <w:sz w:val="16"/>
                <w:szCs w:val="16"/>
              </w:rPr>
              <w:t>CT4#83</w:t>
            </w:r>
          </w:p>
        </w:tc>
        <w:tc>
          <w:tcPr>
            <w:tcW w:w="952" w:type="dxa"/>
            <w:shd w:val="solid" w:color="FFFFFF" w:fill="auto"/>
          </w:tcPr>
          <w:p w14:paraId="32EA0AF2" w14:textId="77777777" w:rsidR="002D33CC" w:rsidRDefault="002D33CC" w:rsidP="002D33CC">
            <w:pPr>
              <w:pStyle w:val="TAC"/>
              <w:rPr>
                <w:sz w:val="16"/>
                <w:szCs w:val="16"/>
              </w:rPr>
            </w:pPr>
            <w:r>
              <w:rPr>
                <w:sz w:val="16"/>
                <w:szCs w:val="16"/>
              </w:rPr>
              <w:t>C4-182432</w:t>
            </w:r>
          </w:p>
        </w:tc>
        <w:tc>
          <w:tcPr>
            <w:tcW w:w="567" w:type="dxa"/>
            <w:shd w:val="solid" w:color="FFFFFF" w:fill="auto"/>
          </w:tcPr>
          <w:p w14:paraId="32EA0AF3" w14:textId="77777777" w:rsidR="002D33CC" w:rsidRPr="006B0D02" w:rsidRDefault="002D33CC" w:rsidP="002D33CC">
            <w:pPr>
              <w:pStyle w:val="TAL"/>
              <w:rPr>
                <w:sz w:val="16"/>
                <w:szCs w:val="16"/>
              </w:rPr>
            </w:pPr>
          </w:p>
        </w:tc>
        <w:tc>
          <w:tcPr>
            <w:tcW w:w="425" w:type="dxa"/>
            <w:shd w:val="solid" w:color="FFFFFF" w:fill="auto"/>
          </w:tcPr>
          <w:p w14:paraId="32EA0AF4" w14:textId="77777777" w:rsidR="002D33CC" w:rsidRPr="006B0D02" w:rsidRDefault="002D33CC" w:rsidP="002D33CC">
            <w:pPr>
              <w:pStyle w:val="TAR"/>
              <w:rPr>
                <w:sz w:val="16"/>
                <w:szCs w:val="16"/>
              </w:rPr>
            </w:pPr>
          </w:p>
        </w:tc>
        <w:tc>
          <w:tcPr>
            <w:tcW w:w="425" w:type="dxa"/>
            <w:shd w:val="solid" w:color="FFFFFF" w:fill="auto"/>
          </w:tcPr>
          <w:p w14:paraId="32EA0AF5" w14:textId="77777777" w:rsidR="002D33CC" w:rsidRPr="006B0D02" w:rsidRDefault="002D33CC" w:rsidP="002D33CC">
            <w:pPr>
              <w:pStyle w:val="TAC"/>
              <w:rPr>
                <w:sz w:val="16"/>
                <w:szCs w:val="16"/>
              </w:rPr>
            </w:pPr>
          </w:p>
        </w:tc>
        <w:tc>
          <w:tcPr>
            <w:tcW w:w="4962" w:type="dxa"/>
            <w:shd w:val="solid" w:color="FFFFFF" w:fill="auto"/>
          </w:tcPr>
          <w:p w14:paraId="32EA0AF6" w14:textId="77777777" w:rsidR="002D33CC" w:rsidRDefault="002D33CC" w:rsidP="002D33CC">
            <w:pPr>
              <w:pStyle w:val="TAL"/>
              <w:rPr>
                <w:sz w:val="16"/>
                <w:szCs w:val="16"/>
              </w:rPr>
            </w:pPr>
            <w:r>
              <w:rPr>
                <w:sz w:val="16"/>
                <w:szCs w:val="16"/>
              </w:rPr>
              <w:t>Inclusion of pCRs agreed during CT4#83.</w:t>
            </w:r>
          </w:p>
        </w:tc>
        <w:tc>
          <w:tcPr>
            <w:tcW w:w="708" w:type="dxa"/>
            <w:shd w:val="solid" w:color="FFFFFF" w:fill="auto"/>
          </w:tcPr>
          <w:p w14:paraId="32EA0AF7" w14:textId="77777777" w:rsidR="002D33CC" w:rsidRDefault="002D33CC" w:rsidP="002D33CC">
            <w:pPr>
              <w:pStyle w:val="TAC"/>
              <w:rPr>
                <w:sz w:val="16"/>
                <w:szCs w:val="16"/>
              </w:rPr>
            </w:pPr>
            <w:r>
              <w:rPr>
                <w:sz w:val="16"/>
                <w:szCs w:val="16"/>
              </w:rPr>
              <w:t>0.5.0</w:t>
            </w:r>
          </w:p>
        </w:tc>
      </w:tr>
      <w:tr w:rsidR="002D42DB" w:rsidRPr="006B0D02" w14:paraId="32EA0B01" w14:textId="77777777" w:rsidTr="00586EF4">
        <w:tc>
          <w:tcPr>
            <w:tcW w:w="800" w:type="dxa"/>
            <w:shd w:val="solid" w:color="FFFFFF" w:fill="auto"/>
          </w:tcPr>
          <w:p w14:paraId="32EA0AF9" w14:textId="77777777" w:rsidR="002D42DB" w:rsidRDefault="002D42DB" w:rsidP="002D33CC">
            <w:pPr>
              <w:pStyle w:val="TAC"/>
              <w:rPr>
                <w:sz w:val="16"/>
                <w:szCs w:val="16"/>
              </w:rPr>
            </w:pPr>
            <w:r>
              <w:rPr>
                <w:sz w:val="16"/>
                <w:szCs w:val="16"/>
              </w:rPr>
              <w:t>2018-03</w:t>
            </w:r>
          </w:p>
        </w:tc>
        <w:tc>
          <w:tcPr>
            <w:tcW w:w="800" w:type="dxa"/>
            <w:shd w:val="solid" w:color="FFFFFF" w:fill="auto"/>
          </w:tcPr>
          <w:p w14:paraId="32EA0AFA" w14:textId="77777777" w:rsidR="002D42DB" w:rsidRDefault="002D42DB" w:rsidP="002D33CC">
            <w:pPr>
              <w:pStyle w:val="TAC"/>
              <w:rPr>
                <w:sz w:val="16"/>
                <w:szCs w:val="16"/>
              </w:rPr>
            </w:pPr>
            <w:r>
              <w:rPr>
                <w:sz w:val="16"/>
                <w:szCs w:val="16"/>
              </w:rPr>
              <w:t>CT#79</w:t>
            </w:r>
          </w:p>
        </w:tc>
        <w:tc>
          <w:tcPr>
            <w:tcW w:w="952" w:type="dxa"/>
            <w:shd w:val="solid" w:color="FFFFFF" w:fill="auto"/>
          </w:tcPr>
          <w:p w14:paraId="32EA0AFB" w14:textId="77777777" w:rsidR="002D42DB" w:rsidRDefault="002D42DB" w:rsidP="002D33CC">
            <w:pPr>
              <w:pStyle w:val="TAC"/>
              <w:rPr>
                <w:sz w:val="16"/>
                <w:szCs w:val="16"/>
              </w:rPr>
            </w:pPr>
            <w:r>
              <w:rPr>
                <w:sz w:val="16"/>
                <w:szCs w:val="16"/>
              </w:rPr>
              <w:t>CP-180030</w:t>
            </w:r>
          </w:p>
        </w:tc>
        <w:tc>
          <w:tcPr>
            <w:tcW w:w="567" w:type="dxa"/>
            <w:shd w:val="solid" w:color="FFFFFF" w:fill="auto"/>
          </w:tcPr>
          <w:p w14:paraId="32EA0AFC" w14:textId="77777777" w:rsidR="002D42DB" w:rsidRPr="006B0D02" w:rsidRDefault="002D42DB" w:rsidP="002D33CC">
            <w:pPr>
              <w:pStyle w:val="TAL"/>
              <w:rPr>
                <w:sz w:val="16"/>
                <w:szCs w:val="16"/>
              </w:rPr>
            </w:pPr>
          </w:p>
        </w:tc>
        <w:tc>
          <w:tcPr>
            <w:tcW w:w="425" w:type="dxa"/>
            <w:shd w:val="solid" w:color="FFFFFF" w:fill="auto"/>
          </w:tcPr>
          <w:p w14:paraId="32EA0AFD" w14:textId="77777777" w:rsidR="002D42DB" w:rsidRPr="006B0D02" w:rsidRDefault="002D42DB" w:rsidP="002D33CC">
            <w:pPr>
              <w:pStyle w:val="TAR"/>
              <w:rPr>
                <w:sz w:val="16"/>
                <w:szCs w:val="16"/>
              </w:rPr>
            </w:pPr>
          </w:p>
        </w:tc>
        <w:tc>
          <w:tcPr>
            <w:tcW w:w="425" w:type="dxa"/>
            <w:shd w:val="solid" w:color="FFFFFF" w:fill="auto"/>
          </w:tcPr>
          <w:p w14:paraId="32EA0AFE" w14:textId="77777777" w:rsidR="002D42DB" w:rsidRPr="006B0D02" w:rsidRDefault="002D42DB" w:rsidP="002D33CC">
            <w:pPr>
              <w:pStyle w:val="TAC"/>
              <w:rPr>
                <w:sz w:val="16"/>
                <w:szCs w:val="16"/>
              </w:rPr>
            </w:pPr>
          </w:p>
        </w:tc>
        <w:tc>
          <w:tcPr>
            <w:tcW w:w="4962" w:type="dxa"/>
            <w:shd w:val="solid" w:color="FFFFFF" w:fill="auto"/>
          </w:tcPr>
          <w:p w14:paraId="32EA0AFF" w14:textId="77777777" w:rsidR="002D42DB" w:rsidRDefault="002D42DB" w:rsidP="002D33CC">
            <w:pPr>
              <w:pStyle w:val="TAL"/>
              <w:rPr>
                <w:sz w:val="16"/>
                <w:szCs w:val="16"/>
              </w:rPr>
            </w:pPr>
            <w:r>
              <w:rPr>
                <w:sz w:val="16"/>
                <w:szCs w:val="16"/>
              </w:rPr>
              <w:t>Presented for information</w:t>
            </w:r>
          </w:p>
        </w:tc>
        <w:tc>
          <w:tcPr>
            <w:tcW w:w="708" w:type="dxa"/>
            <w:shd w:val="solid" w:color="FFFFFF" w:fill="auto"/>
          </w:tcPr>
          <w:p w14:paraId="32EA0B00" w14:textId="77777777" w:rsidR="002D42DB" w:rsidRDefault="002D42DB" w:rsidP="002D33CC">
            <w:pPr>
              <w:pStyle w:val="TAC"/>
              <w:rPr>
                <w:sz w:val="16"/>
                <w:szCs w:val="16"/>
              </w:rPr>
            </w:pPr>
            <w:r>
              <w:rPr>
                <w:sz w:val="16"/>
                <w:szCs w:val="16"/>
              </w:rPr>
              <w:t>1.0.0</w:t>
            </w:r>
          </w:p>
        </w:tc>
      </w:tr>
      <w:tr w:rsidR="00534644" w:rsidRPr="006B0D02" w14:paraId="32EA0B0A" w14:textId="77777777" w:rsidTr="00586EF4">
        <w:tc>
          <w:tcPr>
            <w:tcW w:w="800" w:type="dxa"/>
            <w:shd w:val="solid" w:color="FFFFFF" w:fill="auto"/>
          </w:tcPr>
          <w:p w14:paraId="32EA0B02" w14:textId="77777777" w:rsidR="00534644" w:rsidRDefault="00534644" w:rsidP="00534644">
            <w:pPr>
              <w:pStyle w:val="TAC"/>
              <w:rPr>
                <w:sz w:val="16"/>
                <w:szCs w:val="16"/>
              </w:rPr>
            </w:pPr>
            <w:r>
              <w:rPr>
                <w:sz w:val="16"/>
                <w:szCs w:val="16"/>
              </w:rPr>
              <w:t>2018-04</w:t>
            </w:r>
          </w:p>
        </w:tc>
        <w:tc>
          <w:tcPr>
            <w:tcW w:w="800" w:type="dxa"/>
            <w:shd w:val="solid" w:color="FFFFFF" w:fill="auto"/>
          </w:tcPr>
          <w:p w14:paraId="32EA0B03" w14:textId="77777777" w:rsidR="00534644" w:rsidRDefault="00534644" w:rsidP="00534644">
            <w:pPr>
              <w:pStyle w:val="TAC"/>
              <w:rPr>
                <w:sz w:val="16"/>
                <w:szCs w:val="16"/>
              </w:rPr>
            </w:pPr>
            <w:r>
              <w:rPr>
                <w:sz w:val="16"/>
                <w:szCs w:val="16"/>
              </w:rPr>
              <w:t>CT4#84</w:t>
            </w:r>
          </w:p>
        </w:tc>
        <w:tc>
          <w:tcPr>
            <w:tcW w:w="952" w:type="dxa"/>
            <w:shd w:val="solid" w:color="FFFFFF" w:fill="auto"/>
          </w:tcPr>
          <w:p w14:paraId="32EA0B04" w14:textId="77777777" w:rsidR="00534644" w:rsidRDefault="00534644" w:rsidP="00534644">
            <w:pPr>
              <w:pStyle w:val="TAC"/>
              <w:rPr>
                <w:sz w:val="16"/>
                <w:szCs w:val="16"/>
              </w:rPr>
            </w:pPr>
            <w:r>
              <w:rPr>
                <w:sz w:val="16"/>
                <w:szCs w:val="16"/>
              </w:rPr>
              <w:t>C4-183514</w:t>
            </w:r>
          </w:p>
        </w:tc>
        <w:tc>
          <w:tcPr>
            <w:tcW w:w="567" w:type="dxa"/>
            <w:shd w:val="solid" w:color="FFFFFF" w:fill="auto"/>
          </w:tcPr>
          <w:p w14:paraId="32EA0B05" w14:textId="77777777" w:rsidR="00534644" w:rsidRPr="006B0D02" w:rsidRDefault="00534644" w:rsidP="00534644">
            <w:pPr>
              <w:pStyle w:val="TAL"/>
              <w:rPr>
                <w:sz w:val="16"/>
                <w:szCs w:val="16"/>
              </w:rPr>
            </w:pPr>
          </w:p>
        </w:tc>
        <w:tc>
          <w:tcPr>
            <w:tcW w:w="425" w:type="dxa"/>
            <w:shd w:val="solid" w:color="FFFFFF" w:fill="auto"/>
          </w:tcPr>
          <w:p w14:paraId="32EA0B06" w14:textId="77777777" w:rsidR="00534644" w:rsidRPr="006B0D02" w:rsidRDefault="00534644" w:rsidP="00534644">
            <w:pPr>
              <w:pStyle w:val="TAR"/>
              <w:rPr>
                <w:sz w:val="16"/>
                <w:szCs w:val="16"/>
              </w:rPr>
            </w:pPr>
          </w:p>
        </w:tc>
        <w:tc>
          <w:tcPr>
            <w:tcW w:w="425" w:type="dxa"/>
            <w:shd w:val="solid" w:color="FFFFFF" w:fill="auto"/>
          </w:tcPr>
          <w:p w14:paraId="32EA0B07" w14:textId="77777777" w:rsidR="00534644" w:rsidRPr="006B0D02" w:rsidRDefault="00534644" w:rsidP="00534644">
            <w:pPr>
              <w:pStyle w:val="TAC"/>
              <w:rPr>
                <w:sz w:val="16"/>
                <w:szCs w:val="16"/>
              </w:rPr>
            </w:pPr>
          </w:p>
        </w:tc>
        <w:tc>
          <w:tcPr>
            <w:tcW w:w="4962" w:type="dxa"/>
            <w:shd w:val="solid" w:color="FFFFFF" w:fill="auto"/>
          </w:tcPr>
          <w:p w14:paraId="32EA0B08" w14:textId="77777777" w:rsidR="00534644" w:rsidRDefault="00534644" w:rsidP="00534644">
            <w:pPr>
              <w:pStyle w:val="TAL"/>
              <w:rPr>
                <w:sz w:val="16"/>
                <w:szCs w:val="16"/>
              </w:rPr>
            </w:pPr>
            <w:r>
              <w:rPr>
                <w:sz w:val="16"/>
                <w:szCs w:val="16"/>
              </w:rPr>
              <w:t>Inclusion of pCRs agreed during CT4#84.</w:t>
            </w:r>
          </w:p>
        </w:tc>
        <w:tc>
          <w:tcPr>
            <w:tcW w:w="708" w:type="dxa"/>
            <w:shd w:val="solid" w:color="FFFFFF" w:fill="auto"/>
          </w:tcPr>
          <w:p w14:paraId="32EA0B09" w14:textId="77777777" w:rsidR="00534644" w:rsidRDefault="00534644" w:rsidP="00534644">
            <w:pPr>
              <w:pStyle w:val="TAC"/>
              <w:rPr>
                <w:sz w:val="16"/>
                <w:szCs w:val="16"/>
              </w:rPr>
            </w:pPr>
            <w:r>
              <w:rPr>
                <w:sz w:val="16"/>
                <w:szCs w:val="16"/>
              </w:rPr>
              <w:t>1.1.0</w:t>
            </w:r>
          </w:p>
        </w:tc>
      </w:tr>
      <w:tr w:rsidR="0026346C" w:rsidRPr="006B0D02" w14:paraId="32EA0B13" w14:textId="77777777" w:rsidTr="00586EF4">
        <w:tc>
          <w:tcPr>
            <w:tcW w:w="800" w:type="dxa"/>
            <w:shd w:val="solid" w:color="FFFFFF" w:fill="auto"/>
          </w:tcPr>
          <w:p w14:paraId="32EA0B0B" w14:textId="77777777" w:rsidR="0026346C" w:rsidRDefault="0026346C" w:rsidP="00F70259">
            <w:pPr>
              <w:pStyle w:val="TAC"/>
              <w:rPr>
                <w:sz w:val="16"/>
                <w:szCs w:val="16"/>
              </w:rPr>
            </w:pPr>
            <w:r>
              <w:rPr>
                <w:sz w:val="16"/>
                <w:szCs w:val="16"/>
              </w:rPr>
              <w:t>2018-05</w:t>
            </w:r>
          </w:p>
        </w:tc>
        <w:tc>
          <w:tcPr>
            <w:tcW w:w="800" w:type="dxa"/>
            <w:shd w:val="solid" w:color="FFFFFF" w:fill="auto"/>
          </w:tcPr>
          <w:p w14:paraId="32EA0B0C" w14:textId="77777777" w:rsidR="0026346C" w:rsidRDefault="00DE6B8B" w:rsidP="00F70259">
            <w:pPr>
              <w:pStyle w:val="TAC"/>
              <w:rPr>
                <w:sz w:val="16"/>
                <w:szCs w:val="16"/>
              </w:rPr>
            </w:pPr>
            <w:r>
              <w:rPr>
                <w:sz w:val="16"/>
                <w:szCs w:val="16"/>
              </w:rPr>
              <w:t>CT4#85</w:t>
            </w:r>
          </w:p>
        </w:tc>
        <w:tc>
          <w:tcPr>
            <w:tcW w:w="952" w:type="dxa"/>
            <w:shd w:val="solid" w:color="FFFFFF" w:fill="auto"/>
          </w:tcPr>
          <w:p w14:paraId="32EA0B0D" w14:textId="77777777" w:rsidR="0026346C" w:rsidRDefault="0026346C" w:rsidP="00F70259">
            <w:pPr>
              <w:pStyle w:val="TAC"/>
              <w:rPr>
                <w:sz w:val="16"/>
                <w:szCs w:val="16"/>
              </w:rPr>
            </w:pPr>
            <w:r>
              <w:rPr>
                <w:sz w:val="16"/>
                <w:szCs w:val="16"/>
              </w:rPr>
              <w:t>C4-184619</w:t>
            </w:r>
          </w:p>
        </w:tc>
        <w:tc>
          <w:tcPr>
            <w:tcW w:w="567" w:type="dxa"/>
            <w:shd w:val="solid" w:color="FFFFFF" w:fill="auto"/>
          </w:tcPr>
          <w:p w14:paraId="32EA0B0E" w14:textId="77777777" w:rsidR="0026346C" w:rsidRPr="006B0D02" w:rsidRDefault="0026346C" w:rsidP="00F70259">
            <w:pPr>
              <w:pStyle w:val="TAL"/>
              <w:rPr>
                <w:sz w:val="16"/>
                <w:szCs w:val="16"/>
              </w:rPr>
            </w:pPr>
          </w:p>
        </w:tc>
        <w:tc>
          <w:tcPr>
            <w:tcW w:w="425" w:type="dxa"/>
            <w:shd w:val="solid" w:color="FFFFFF" w:fill="auto"/>
          </w:tcPr>
          <w:p w14:paraId="32EA0B0F" w14:textId="77777777" w:rsidR="0026346C" w:rsidRPr="006B0D02" w:rsidRDefault="0026346C" w:rsidP="00F70259">
            <w:pPr>
              <w:pStyle w:val="TAR"/>
              <w:rPr>
                <w:sz w:val="16"/>
                <w:szCs w:val="16"/>
              </w:rPr>
            </w:pPr>
          </w:p>
        </w:tc>
        <w:tc>
          <w:tcPr>
            <w:tcW w:w="425" w:type="dxa"/>
            <w:shd w:val="solid" w:color="FFFFFF" w:fill="auto"/>
          </w:tcPr>
          <w:p w14:paraId="32EA0B10" w14:textId="77777777" w:rsidR="0026346C" w:rsidRPr="006B0D02" w:rsidRDefault="0026346C" w:rsidP="00F70259">
            <w:pPr>
              <w:pStyle w:val="TAC"/>
              <w:rPr>
                <w:sz w:val="16"/>
                <w:szCs w:val="16"/>
              </w:rPr>
            </w:pPr>
          </w:p>
        </w:tc>
        <w:tc>
          <w:tcPr>
            <w:tcW w:w="4962" w:type="dxa"/>
            <w:shd w:val="solid" w:color="FFFFFF" w:fill="auto"/>
          </w:tcPr>
          <w:p w14:paraId="32EA0B11" w14:textId="77777777" w:rsidR="0026346C" w:rsidRDefault="0026346C" w:rsidP="00F70259">
            <w:pPr>
              <w:pStyle w:val="TAL"/>
              <w:rPr>
                <w:sz w:val="16"/>
                <w:szCs w:val="16"/>
              </w:rPr>
            </w:pPr>
            <w:r>
              <w:rPr>
                <w:sz w:val="16"/>
                <w:szCs w:val="16"/>
              </w:rPr>
              <w:t>Inclusion of pCRs agreed during CT4#85.</w:t>
            </w:r>
          </w:p>
        </w:tc>
        <w:tc>
          <w:tcPr>
            <w:tcW w:w="708" w:type="dxa"/>
            <w:shd w:val="solid" w:color="FFFFFF" w:fill="auto"/>
          </w:tcPr>
          <w:p w14:paraId="32EA0B12" w14:textId="77777777" w:rsidR="0026346C" w:rsidRDefault="0026346C" w:rsidP="00F70259">
            <w:pPr>
              <w:pStyle w:val="TAC"/>
              <w:rPr>
                <w:sz w:val="16"/>
                <w:szCs w:val="16"/>
              </w:rPr>
            </w:pPr>
            <w:r>
              <w:rPr>
                <w:sz w:val="16"/>
                <w:szCs w:val="16"/>
              </w:rPr>
              <w:t>1.2.0</w:t>
            </w:r>
          </w:p>
        </w:tc>
      </w:tr>
      <w:tr w:rsidR="008550C6" w:rsidRPr="006B0D02" w14:paraId="32EA0B1C" w14:textId="77777777" w:rsidTr="00586EF4">
        <w:tc>
          <w:tcPr>
            <w:tcW w:w="800" w:type="dxa"/>
            <w:shd w:val="solid" w:color="FFFFFF" w:fill="auto"/>
          </w:tcPr>
          <w:p w14:paraId="32EA0B14" w14:textId="77777777" w:rsidR="008550C6" w:rsidRDefault="008550C6" w:rsidP="00F70259">
            <w:pPr>
              <w:pStyle w:val="TAC"/>
              <w:rPr>
                <w:sz w:val="16"/>
                <w:szCs w:val="16"/>
              </w:rPr>
            </w:pPr>
            <w:r>
              <w:rPr>
                <w:sz w:val="16"/>
                <w:szCs w:val="16"/>
              </w:rPr>
              <w:t>2018-06</w:t>
            </w:r>
          </w:p>
        </w:tc>
        <w:tc>
          <w:tcPr>
            <w:tcW w:w="800" w:type="dxa"/>
            <w:shd w:val="solid" w:color="FFFFFF" w:fill="auto"/>
          </w:tcPr>
          <w:p w14:paraId="32EA0B15" w14:textId="77777777" w:rsidR="008550C6" w:rsidRDefault="00DE6B8B" w:rsidP="00F70259">
            <w:pPr>
              <w:pStyle w:val="TAC"/>
              <w:rPr>
                <w:sz w:val="16"/>
                <w:szCs w:val="16"/>
              </w:rPr>
            </w:pPr>
            <w:r>
              <w:rPr>
                <w:sz w:val="16"/>
                <w:szCs w:val="16"/>
              </w:rPr>
              <w:t>CT#80</w:t>
            </w:r>
          </w:p>
        </w:tc>
        <w:tc>
          <w:tcPr>
            <w:tcW w:w="952" w:type="dxa"/>
            <w:shd w:val="solid" w:color="FFFFFF" w:fill="auto"/>
          </w:tcPr>
          <w:p w14:paraId="32EA0B16" w14:textId="77777777" w:rsidR="008550C6" w:rsidRDefault="008550C6" w:rsidP="00F70259">
            <w:pPr>
              <w:pStyle w:val="TAC"/>
              <w:rPr>
                <w:sz w:val="16"/>
                <w:szCs w:val="16"/>
              </w:rPr>
            </w:pPr>
            <w:r>
              <w:rPr>
                <w:sz w:val="16"/>
                <w:szCs w:val="16"/>
              </w:rPr>
              <w:t>CP-181100</w:t>
            </w:r>
          </w:p>
        </w:tc>
        <w:tc>
          <w:tcPr>
            <w:tcW w:w="567" w:type="dxa"/>
            <w:shd w:val="solid" w:color="FFFFFF" w:fill="auto"/>
          </w:tcPr>
          <w:p w14:paraId="32EA0B17" w14:textId="77777777" w:rsidR="008550C6" w:rsidRPr="006B0D02" w:rsidRDefault="008550C6" w:rsidP="00F70259">
            <w:pPr>
              <w:pStyle w:val="TAL"/>
              <w:rPr>
                <w:sz w:val="16"/>
                <w:szCs w:val="16"/>
              </w:rPr>
            </w:pPr>
          </w:p>
        </w:tc>
        <w:tc>
          <w:tcPr>
            <w:tcW w:w="425" w:type="dxa"/>
            <w:shd w:val="solid" w:color="FFFFFF" w:fill="auto"/>
          </w:tcPr>
          <w:p w14:paraId="32EA0B18" w14:textId="77777777" w:rsidR="008550C6" w:rsidRPr="006B0D02" w:rsidRDefault="008550C6" w:rsidP="00F70259">
            <w:pPr>
              <w:pStyle w:val="TAR"/>
              <w:rPr>
                <w:sz w:val="16"/>
                <w:szCs w:val="16"/>
              </w:rPr>
            </w:pPr>
          </w:p>
        </w:tc>
        <w:tc>
          <w:tcPr>
            <w:tcW w:w="425" w:type="dxa"/>
            <w:shd w:val="solid" w:color="FFFFFF" w:fill="auto"/>
          </w:tcPr>
          <w:p w14:paraId="32EA0B19" w14:textId="77777777" w:rsidR="008550C6" w:rsidRPr="006B0D02" w:rsidRDefault="008550C6" w:rsidP="00F70259">
            <w:pPr>
              <w:pStyle w:val="TAC"/>
              <w:rPr>
                <w:sz w:val="16"/>
                <w:szCs w:val="16"/>
              </w:rPr>
            </w:pPr>
          </w:p>
        </w:tc>
        <w:tc>
          <w:tcPr>
            <w:tcW w:w="4962" w:type="dxa"/>
            <w:shd w:val="solid" w:color="FFFFFF" w:fill="auto"/>
          </w:tcPr>
          <w:p w14:paraId="32EA0B1A" w14:textId="77777777" w:rsidR="008550C6" w:rsidRDefault="008550C6" w:rsidP="00F70259">
            <w:pPr>
              <w:pStyle w:val="TAL"/>
              <w:rPr>
                <w:sz w:val="16"/>
                <w:szCs w:val="16"/>
              </w:rPr>
            </w:pPr>
            <w:r>
              <w:rPr>
                <w:sz w:val="16"/>
                <w:szCs w:val="16"/>
              </w:rPr>
              <w:t>Presented for approval</w:t>
            </w:r>
          </w:p>
        </w:tc>
        <w:tc>
          <w:tcPr>
            <w:tcW w:w="708" w:type="dxa"/>
            <w:shd w:val="solid" w:color="FFFFFF" w:fill="auto"/>
          </w:tcPr>
          <w:p w14:paraId="32EA0B1B" w14:textId="77777777" w:rsidR="008550C6" w:rsidRDefault="008550C6" w:rsidP="00F70259">
            <w:pPr>
              <w:pStyle w:val="TAC"/>
              <w:rPr>
                <w:sz w:val="16"/>
                <w:szCs w:val="16"/>
              </w:rPr>
            </w:pPr>
            <w:r>
              <w:rPr>
                <w:sz w:val="16"/>
                <w:szCs w:val="16"/>
              </w:rPr>
              <w:t>2.0.0</w:t>
            </w:r>
          </w:p>
        </w:tc>
      </w:tr>
      <w:tr w:rsidR="00DE6B8B" w:rsidRPr="006B0D02" w14:paraId="32EA0B25" w14:textId="77777777" w:rsidTr="00586EF4">
        <w:tc>
          <w:tcPr>
            <w:tcW w:w="800" w:type="dxa"/>
            <w:shd w:val="solid" w:color="FFFFFF" w:fill="auto"/>
          </w:tcPr>
          <w:p w14:paraId="32EA0B1D" w14:textId="77777777" w:rsidR="00DE6B8B" w:rsidRDefault="00DE6B8B" w:rsidP="00F70259">
            <w:pPr>
              <w:pStyle w:val="TAC"/>
              <w:rPr>
                <w:sz w:val="16"/>
                <w:szCs w:val="16"/>
              </w:rPr>
            </w:pPr>
            <w:r>
              <w:rPr>
                <w:sz w:val="16"/>
                <w:szCs w:val="16"/>
              </w:rPr>
              <w:t>2018-06</w:t>
            </w:r>
          </w:p>
        </w:tc>
        <w:tc>
          <w:tcPr>
            <w:tcW w:w="800" w:type="dxa"/>
            <w:shd w:val="solid" w:color="FFFFFF" w:fill="auto"/>
          </w:tcPr>
          <w:p w14:paraId="32EA0B1E" w14:textId="77777777" w:rsidR="00DE6B8B" w:rsidRDefault="00DE6B8B" w:rsidP="00F70259">
            <w:pPr>
              <w:pStyle w:val="TAC"/>
              <w:rPr>
                <w:sz w:val="16"/>
                <w:szCs w:val="16"/>
              </w:rPr>
            </w:pPr>
            <w:r>
              <w:rPr>
                <w:sz w:val="16"/>
                <w:szCs w:val="16"/>
              </w:rPr>
              <w:t>CT#80</w:t>
            </w:r>
          </w:p>
        </w:tc>
        <w:tc>
          <w:tcPr>
            <w:tcW w:w="952" w:type="dxa"/>
            <w:shd w:val="solid" w:color="FFFFFF" w:fill="auto"/>
          </w:tcPr>
          <w:p w14:paraId="32EA0B1F" w14:textId="77777777" w:rsidR="00DE6B8B" w:rsidRDefault="00DE6B8B" w:rsidP="00F70259">
            <w:pPr>
              <w:pStyle w:val="TAC"/>
              <w:rPr>
                <w:sz w:val="16"/>
                <w:szCs w:val="16"/>
              </w:rPr>
            </w:pPr>
          </w:p>
        </w:tc>
        <w:tc>
          <w:tcPr>
            <w:tcW w:w="567" w:type="dxa"/>
            <w:shd w:val="solid" w:color="FFFFFF" w:fill="auto"/>
          </w:tcPr>
          <w:p w14:paraId="32EA0B20" w14:textId="77777777" w:rsidR="00DE6B8B" w:rsidRPr="006B0D02" w:rsidRDefault="00DE6B8B" w:rsidP="00F70259">
            <w:pPr>
              <w:pStyle w:val="TAL"/>
              <w:rPr>
                <w:sz w:val="16"/>
                <w:szCs w:val="16"/>
              </w:rPr>
            </w:pPr>
          </w:p>
        </w:tc>
        <w:tc>
          <w:tcPr>
            <w:tcW w:w="425" w:type="dxa"/>
            <w:shd w:val="solid" w:color="FFFFFF" w:fill="auto"/>
          </w:tcPr>
          <w:p w14:paraId="32EA0B21" w14:textId="77777777" w:rsidR="00DE6B8B" w:rsidRPr="006B0D02" w:rsidRDefault="00DE6B8B" w:rsidP="00F70259">
            <w:pPr>
              <w:pStyle w:val="TAR"/>
              <w:rPr>
                <w:sz w:val="16"/>
                <w:szCs w:val="16"/>
              </w:rPr>
            </w:pPr>
          </w:p>
        </w:tc>
        <w:tc>
          <w:tcPr>
            <w:tcW w:w="425" w:type="dxa"/>
            <w:shd w:val="solid" w:color="FFFFFF" w:fill="auto"/>
          </w:tcPr>
          <w:p w14:paraId="32EA0B22" w14:textId="77777777" w:rsidR="00DE6B8B" w:rsidRPr="006B0D02" w:rsidRDefault="00DE6B8B" w:rsidP="00F70259">
            <w:pPr>
              <w:pStyle w:val="TAC"/>
              <w:rPr>
                <w:sz w:val="16"/>
                <w:szCs w:val="16"/>
              </w:rPr>
            </w:pPr>
          </w:p>
        </w:tc>
        <w:tc>
          <w:tcPr>
            <w:tcW w:w="4962" w:type="dxa"/>
            <w:shd w:val="solid" w:color="FFFFFF" w:fill="auto"/>
          </w:tcPr>
          <w:p w14:paraId="32EA0B23" w14:textId="77777777" w:rsidR="00DE6B8B" w:rsidRDefault="00DE6B8B" w:rsidP="00F70259">
            <w:pPr>
              <w:pStyle w:val="TAL"/>
              <w:rPr>
                <w:sz w:val="16"/>
                <w:szCs w:val="16"/>
              </w:rPr>
            </w:pPr>
            <w:r>
              <w:rPr>
                <w:sz w:val="16"/>
                <w:szCs w:val="16"/>
              </w:rPr>
              <w:t>Approved in CT#80.</w:t>
            </w:r>
          </w:p>
        </w:tc>
        <w:tc>
          <w:tcPr>
            <w:tcW w:w="708" w:type="dxa"/>
            <w:shd w:val="solid" w:color="FFFFFF" w:fill="auto"/>
          </w:tcPr>
          <w:p w14:paraId="32EA0B24" w14:textId="77777777" w:rsidR="00DE6B8B" w:rsidRDefault="00DE6B8B" w:rsidP="00F70259">
            <w:pPr>
              <w:pStyle w:val="TAC"/>
              <w:rPr>
                <w:sz w:val="16"/>
                <w:szCs w:val="16"/>
              </w:rPr>
            </w:pPr>
            <w:r>
              <w:rPr>
                <w:sz w:val="16"/>
                <w:szCs w:val="16"/>
              </w:rPr>
              <w:t>15.0.0</w:t>
            </w:r>
          </w:p>
        </w:tc>
      </w:tr>
      <w:tr w:rsidR="00EC16EB" w:rsidRPr="006B0D02" w14:paraId="32EA0B2E" w14:textId="77777777" w:rsidTr="00586EF4">
        <w:tc>
          <w:tcPr>
            <w:tcW w:w="800" w:type="dxa"/>
            <w:shd w:val="solid" w:color="FFFFFF" w:fill="auto"/>
          </w:tcPr>
          <w:p w14:paraId="32EA0B26"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27" w14:textId="77777777" w:rsidR="00EC16EB" w:rsidRDefault="00EC16EB" w:rsidP="00EC16EB">
            <w:pPr>
              <w:pStyle w:val="TAC"/>
              <w:rPr>
                <w:sz w:val="16"/>
                <w:szCs w:val="16"/>
              </w:rPr>
            </w:pPr>
            <w:r>
              <w:rPr>
                <w:sz w:val="16"/>
                <w:szCs w:val="16"/>
              </w:rPr>
              <w:t>CT#81</w:t>
            </w:r>
          </w:p>
        </w:tc>
        <w:tc>
          <w:tcPr>
            <w:tcW w:w="952" w:type="dxa"/>
            <w:shd w:val="solid" w:color="FFFFFF" w:fill="auto"/>
          </w:tcPr>
          <w:p w14:paraId="32EA0B28" w14:textId="77777777" w:rsidR="00EC16EB" w:rsidRDefault="00EC16EB" w:rsidP="00EC16EB">
            <w:pPr>
              <w:pStyle w:val="TAC"/>
              <w:rPr>
                <w:sz w:val="16"/>
                <w:szCs w:val="16"/>
              </w:rPr>
            </w:pPr>
            <w:r>
              <w:rPr>
                <w:sz w:val="16"/>
                <w:szCs w:val="16"/>
              </w:rPr>
              <w:t>CP-</w:t>
            </w:r>
            <w:r w:rsidR="00CD4486">
              <w:rPr>
                <w:sz w:val="16"/>
                <w:szCs w:val="16"/>
              </w:rPr>
              <w:t>182055</w:t>
            </w:r>
          </w:p>
        </w:tc>
        <w:tc>
          <w:tcPr>
            <w:tcW w:w="567" w:type="dxa"/>
            <w:shd w:val="solid" w:color="FFFFFF" w:fill="auto"/>
          </w:tcPr>
          <w:p w14:paraId="32EA0B29" w14:textId="77777777" w:rsidR="00EC16EB" w:rsidRPr="006B0D02" w:rsidRDefault="00EC16EB" w:rsidP="005A3AC4">
            <w:pPr>
              <w:pStyle w:val="TAL"/>
              <w:jc w:val="center"/>
              <w:rPr>
                <w:sz w:val="16"/>
                <w:szCs w:val="16"/>
              </w:rPr>
            </w:pPr>
            <w:r>
              <w:rPr>
                <w:rFonts w:cs="Arial"/>
                <w:sz w:val="16"/>
                <w:szCs w:val="16"/>
              </w:rPr>
              <w:t>0002</w:t>
            </w:r>
          </w:p>
        </w:tc>
        <w:tc>
          <w:tcPr>
            <w:tcW w:w="425" w:type="dxa"/>
            <w:shd w:val="solid" w:color="FFFFFF" w:fill="auto"/>
          </w:tcPr>
          <w:p w14:paraId="32EA0B2A" w14:textId="77777777" w:rsidR="00EC16EB" w:rsidRPr="006B0D02" w:rsidRDefault="00EC16EB" w:rsidP="00EC16EB">
            <w:pPr>
              <w:pStyle w:val="TAR"/>
              <w:jc w:val="center"/>
              <w:rPr>
                <w:sz w:val="16"/>
                <w:szCs w:val="16"/>
              </w:rPr>
            </w:pPr>
          </w:p>
        </w:tc>
        <w:tc>
          <w:tcPr>
            <w:tcW w:w="425" w:type="dxa"/>
            <w:shd w:val="solid" w:color="FFFFFF" w:fill="auto"/>
          </w:tcPr>
          <w:p w14:paraId="32EA0B2B" w14:textId="77777777" w:rsidR="00EC16EB" w:rsidRPr="006B0D02" w:rsidRDefault="00EC16EB" w:rsidP="00EC16EB">
            <w:pPr>
              <w:pStyle w:val="TAC"/>
              <w:rPr>
                <w:sz w:val="16"/>
                <w:szCs w:val="16"/>
              </w:rPr>
            </w:pPr>
            <w:r>
              <w:rPr>
                <w:rFonts w:cs="Arial"/>
                <w:sz w:val="16"/>
                <w:szCs w:val="16"/>
              </w:rPr>
              <w:t>F</w:t>
            </w:r>
          </w:p>
        </w:tc>
        <w:tc>
          <w:tcPr>
            <w:tcW w:w="4962" w:type="dxa"/>
            <w:shd w:val="solid" w:color="FFFFFF" w:fill="auto"/>
          </w:tcPr>
          <w:p w14:paraId="32EA0B2C" w14:textId="77777777" w:rsidR="00EC16EB" w:rsidRDefault="00EC16EB" w:rsidP="00EC16EB">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32EA0B2D" w14:textId="77777777" w:rsidR="00EC16EB" w:rsidRDefault="00EC16EB" w:rsidP="00EC16EB">
            <w:pPr>
              <w:pStyle w:val="TAC"/>
              <w:rPr>
                <w:sz w:val="16"/>
                <w:szCs w:val="16"/>
              </w:rPr>
            </w:pPr>
            <w:r>
              <w:rPr>
                <w:sz w:val="16"/>
                <w:szCs w:val="16"/>
              </w:rPr>
              <w:t>15.1.0</w:t>
            </w:r>
          </w:p>
        </w:tc>
      </w:tr>
      <w:tr w:rsidR="00EC16EB" w:rsidRPr="006B0D02" w14:paraId="32EA0B37" w14:textId="77777777" w:rsidTr="00586EF4">
        <w:tc>
          <w:tcPr>
            <w:tcW w:w="800" w:type="dxa"/>
            <w:shd w:val="solid" w:color="FFFFFF" w:fill="auto"/>
          </w:tcPr>
          <w:p w14:paraId="32EA0B2F"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30" w14:textId="77777777" w:rsidR="00EC16EB" w:rsidRDefault="00EC16EB" w:rsidP="00EC16EB">
            <w:pPr>
              <w:pStyle w:val="TAC"/>
              <w:rPr>
                <w:sz w:val="16"/>
                <w:szCs w:val="16"/>
              </w:rPr>
            </w:pPr>
            <w:r>
              <w:rPr>
                <w:sz w:val="16"/>
                <w:szCs w:val="16"/>
              </w:rPr>
              <w:t>CT#81</w:t>
            </w:r>
          </w:p>
        </w:tc>
        <w:tc>
          <w:tcPr>
            <w:tcW w:w="952" w:type="dxa"/>
            <w:shd w:val="solid" w:color="FFFFFF" w:fill="auto"/>
          </w:tcPr>
          <w:p w14:paraId="32EA0B31" w14:textId="77777777" w:rsidR="00EC16EB" w:rsidRDefault="00EC16EB" w:rsidP="00EC16EB">
            <w:pPr>
              <w:pStyle w:val="TAC"/>
              <w:rPr>
                <w:sz w:val="16"/>
                <w:szCs w:val="16"/>
              </w:rPr>
            </w:pPr>
            <w:r>
              <w:rPr>
                <w:sz w:val="16"/>
                <w:szCs w:val="16"/>
              </w:rPr>
              <w:t>CP-18</w:t>
            </w:r>
            <w:r w:rsidR="00B767EA">
              <w:rPr>
                <w:sz w:val="16"/>
                <w:szCs w:val="16"/>
              </w:rPr>
              <w:t>2068</w:t>
            </w:r>
          </w:p>
        </w:tc>
        <w:tc>
          <w:tcPr>
            <w:tcW w:w="567" w:type="dxa"/>
            <w:shd w:val="solid" w:color="FFFFFF" w:fill="auto"/>
          </w:tcPr>
          <w:p w14:paraId="32EA0B32" w14:textId="77777777" w:rsidR="00EC16EB" w:rsidRPr="006B0D02" w:rsidRDefault="00EC16EB" w:rsidP="005A3AC4">
            <w:pPr>
              <w:pStyle w:val="TAL"/>
              <w:jc w:val="center"/>
              <w:rPr>
                <w:sz w:val="16"/>
                <w:szCs w:val="16"/>
              </w:rPr>
            </w:pPr>
            <w:r>
              <w:rPr>
                <w:rFonts w:cs="Arial"/>
                <w:sz w:val="16"/>
                <w:szCs w:val="16"/>
              </w:rPr>
              <w:t>0006</w:t>
            </w:r>
          </w:p>
        </w:tc>
        <w:tc>
          <w:tcPr>
            <w:tcW w:w="425" w:type="dxa"/>
            <w:shd w:val="solid" w:color="FFFFFF" w:fill="auto"/>
          </w:tcPr>
          <w:p w14:paraId="32EA0B33" w14:textId="77777777" w:rsidR="00EC16EB" w:rsidRPr="006B0D02" w:rsidRDefault="00EC16EB" w:rsidP="00EC16EB">
            <w:pPr>
              <w:pStyle w:val="TAR"/>
              <w:jc w:val="center"/>
              <w:rPr>
                <w:sz w:val="16"/>
                <w:szCs w:val="16"/>
              </w:rPr>
            </w:pPr>
          </w:p>
        </w:tc>
        <w:tc>
          <w:tcPr>
            <w:tcW w:w="425" w:type="dxa"/>
            <w:shd w:val="solid" w:color="FFFFFF" w:fill="auto"/>
          </w:tcPr>
          <w:p w14:paraId="32EA0B34" w14:textId="77777777" w:rsidR="00EC16EB" w:rsidRPr="006B0D02" w:rsidRDefault="00EC16EB" w:rsidP="00EC16EB">
            <w:pPr>
              <w:pStyle w:val="TAC"/>
              <w:rPr>
                <w:sz w:val="16"/>
                <w:szCs w:val="16"/>
              </w:rPr>
            </w:pPr>
            <w:r>
              <w:rPr>
                <w:rFonts w:cs="Arial"/>
                <w:sz w:val="16"/>
                <w:szCs w:val="16"/>
              </w:rPr>
              <w:t>B</w:t>
            </w:r>
          </w:p>
        </w:tc>
        <w:tc>
          <w:tcPr>
            <w:tcW w:w="4962" w:type="dxa"/>
            <w:shd w:val="solid" w:color="FFFFFF" w:fill="auto"/>
          </w:tcPr>
          <w:p w14:paraId="32EA0B35" w14:textId="77777777" w:rsidR="00EC16EB" w:rsidRDefault="00EC16EB" w:rsidP="00EC16EB">
            <w:pPr>
              <w:pStyle w:val="TAL"/>
              <w:rPr>
                <w:sz w:val="16"/>
                <w:szCs w:val="16"/>
              </w:rPr>
            </w:pPr>
            <w:r>
              <w:rPr>
                <w:rFonts w:cs="Arial"/>
                <w:sz w:val="16"/>
                <w:szCs w:val="16"/>
              </w:rPr>
              <w:t>Add support for 5G Trace</w:t>
            </w:r>
          </w:p>
        </w:tc>
        <w:tc>
          <w:tcPr>
            <w:tcW w:w="708" w:type="dxa"/>
            <w:shd w:val="solid" w:color="FFFFFF" w:fill="auto"/>
          </w:tcPr>
          <w:p w14:paraId="32EA0B36" w14:textId="77777777" w:rsidR="00EC16EB" w:rsidRDefault="00EC16EB" w:rsidP="00EC16EB">
            <w:pPr>
              <w:pStyle w:val="TAC"/>
              <w:rPr>
                <w:sz w:val="16"/>
                <w:szCs w:val="16"/>
              </w:rPr>
            </w:pPr>
            <w:r>
              <w:rPr>
                <w:sz w:val="16"/>
                <w:szCs w:val="16"/>
              </w:rPr>
              <w:t>15.1.0</w:t>
            </w:r>
          </w:p>
        </w:tc>
      </w:tr>
      <w:tr w:rsidR="00EC16EB" w:rsidRPr="006B0D02" w14:paraId="32EA0B4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3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3B" w14:textId="77777777" w:rsidR="00EC16EB" w:rsidRPr="006B0D02" w:rsidRDefault="00EC16EB" w:rsidP="005A3AC4">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C"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3E" w14:textId="77777777" w:rsidR="00EC16EB" w:rsidRDefault="00EC16EB" w:rsidP="00EC16EB">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3F" w14:textId="77777777" w:rsidR="00EC16EB" w:rsidRDefault="00EC16EB" w:rsidP="00EC16EB">
            <w:pPr>
              <w:pStyle w:val="TAC"/>
              <w:rPr>
                <w:sz w:val="16"/>
                <w:szCs w:val="16"/>
              </w:rPr>
            </w:pPr>
            <w:r>
              <w:rPr>
                <w:sz w:val="16"/>
                <w:szCs w:val="16"/>
              </w:rPr>
              <w:t>15.1.0</w:t>
            </w:r>
          </w:p>
        </w:tc>
      </w:tr>
      <w:tr w:rsidR="00EC16EB" w:rsidRPr="006B0D02" w14:paraId="32EA0B4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4" w14:textId="77777777" w:rsidR="00EC16EB" w:rsidRPr="006B0D02" w:rsidRDefault="00EC16EB" w:rsidP="005A3AC4">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5"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47" w14:textId="77777777" w:rsidR="00EC16EB" w:rsidRDefault="00EC16EB" w:rsidP="00EC16EB">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48" w14:textId="77777777" w:rsidR="00EC16EB" w:rsidRDefault="00EC16EB" w:rsidP="00EC16EB">
            <w:pPr>
              <w:pStyle w:val="TAC"/>
              <w:rPr>
                <w:sz w:val="16"/>
                <w:szCs w:val="16"/>
              </w:rPr>
            </w:pPr>
            <w:r>
              <w:rPr>
                <w:sz w:val="16"/>
                <w:szCs w:val="16"/>
              </w:rPr>
              <w:t>15.1.0</w:t>
            </w:r>
          </w:p>
        </w:tc>
      </w:tr>
      <w:tr w:rsidR="00EC16EB" w:rsidRPr="006B0D02" w14:paraId="32EA0B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D" w14:textId="77777777" w:rsidR="00EC16EB" w:rsidRPr="006B0D02" w:rsidRDefault="00EC16EB" w:rsidP="005A3AC4">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E"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0" w14:textId="77777777" w:rsidR="00EC16EB" w:rsidRDefault="00EC16EB" w:rsidP="00EC16EB">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1" w14:textId="77777777" w:rsidR="00EC16EB" w:rsidRDefault="00EC16EB" w:rsidP="00EC16EB">
            <w:pPr>
              <w:pStyle w:val="TAC"/>
              <w:rPr>
                <w:sz w:val="16"/>
                <w:szCs w:val="16"/>
              </w:rPr>
            </w:pPr>
            <w:r>
              <w:rPr>
                <w:sz w:val="16"/>
                <w:szCs w:val="16"/>
              </w:rPr>
              <w:t>15.1.0</w:t>
            </w:r>
          </w:p>
        </w:tc>
      </w:tr>
      <w:tr w:rsidR="00EC16EB" w:rsidRPr="006B0D02" w14:paraId="32EA0B5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6" w14:textId="77777777" w:rsidR="00EC16EB" w:rsidRPr="006B0D02" w:rsidRDefault="00EC16EB" w:rsidP="005A3AC4">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9" w14:textId="77777777" w:rsidR="00EC16EB" w:rsidRDefault="00EC16EB" w:rsidP="00EC16EB">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A" w14:textId="77777777" w:rsidR="00EC16EB" w:rsidRDefault="00EC16EB" w:rsidP="00EC16EB">
            <w:pPr>
              <w:pStyle w:val="TAC"/>
              <w:rPr>
                <w:sz w:val="16"/>
                <w:szCs w:val="16"/>
              </w:rPr>
            </w:pPr>
            <w:r>
              <w:rPr>
                <w:sz w:val="16"/>
                <w:szCs w:val="16"/>
              </w:rPr>
              <w:t>15.1.0</w:t>
            </w:r>
          </w:p>
        </w:tc>
      </w:tr>
      <w:tr w:rsidR="00EC16EB" w:rsidRPr="006B0D02" w14:paraId="32EA0B6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E"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F" w14:textId="77777777" w:rsidR="00EC16EB" w:rsidRPr="006B0D02" w:rsidRDefault="00EC16EB" w:rsidP="005A3AC4">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0"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2" w14:textId="77777777" w:rsidR="00EC16EB" w:rsidRDefault="00EC16EB" w:rsidP="00EC16EB">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3" w14:textId="77777777" w:rsidR="00EC16EB" w:rsidRDefault="00EC16EB" w:rsidP="00EC16EB">
            <w:pPr>
              <w:pStyle w:val="TAC"/>
              <w:rPr>
                <w:sz w:val="16"/>
                <w:szCs w:val="16"/>
              </w:rPr>
            </w:pPr>
            <w:r>
              <w:rPr>
                <w:sz w:val="16"/>
                <w:szCs w:val="16"/>
              </w:rPr>
              <w:t>15.1.0</w:t>
            </w:r>
          </w:p>
        </w:tc>
      </w:tr>
      <w:tr w:rsidR="00EC16EB" w:rsidRPr="006B0D02" w14:paraId="32EA0B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6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68" w14:textId="77777777" w:rsidR="00EC16EB" w:rsidRPr="006B0D02" w:rsidRDefault="00EC16EB" w:rsidP="005A3AC4">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B" w14:textId="77777777" w:rsidR="00EC16EB" w:rsidRDefault="00EC16EB" w:rsidP="00EC16EB">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C" w14:textId="77777777" w:rsidR="00EC16EB" w:rsidRDefault="00EC16EB" w:rsidP="00EC16EB">
            <w:pPr>
              <w:pStyle w:val="TAC"/>
              <w:rPr>
                <w:sz w:val="16"/>
                <w:szCs w:val="16"/>
              </w:rPr>
            </w:pPr>
            <w:r>
              <w:rPr>
                <w:sz w:val="16"/>
                <w:szCs w:val="16"/>
              </w:rPr>
              <w:t>15.1.0</w:t>
            </w:r>
          </w:p>
        </w:tc>
      </w:tr>
      <w:tr w:rsidR="00EC16EB" w:rsidRPr="006B0D02" w14:paraId="32EA0B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1" w14:textId="77777777" w:rsidR="00EC16EB" w:rsidRPr="006B0D02" w:rsidRDefault="00EC16EB" w:rsidP="005A3AC4">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2"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4" w14:textId="77777777" w:rsidR="00EC16EB" w:rsidRDefault="00EC16EB" w:rsidP="00EC16EB">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5" w14:textId="77777777" w:rsidR="00EC16EB" w:rsidRDefault="00EC16EB" w:rsidP="00EC16EB">
            <w:pPr>
              <w:pStyle w:val="TAC"/>
              <w:rPr>
                <w:sz w:val="16"/>
                <w:szCs w:val="16"/>
              </w:rPr>
            </w:pPr>
            <w:r>
              <w:rPr>
                <w:sz w:val="16"/>
                <w:szCs w:val="16"/>
              </w:rPr>
              <w:t>15.1.0</w:t>
            </w:r>
          </w:p>
        </w:tc>
      </w:tr>
      <w:tr w:rsidR="00EC16EB" w:rsidRPr="006B0D02" w14:paraId="32EA0B7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A" w14:textId="77777777" w:rsidR="00EC16EB" w:rsidRPr="006B0D02" w:rsidRDefault="00EC16EB" w:rsidP="005A3AC4">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D" w14:textId="77777777" w:rsidR="00EC16EB" w:rsidRDefault="00EC16EB" w:rsidP="00EC16EB">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E" w14:textId="77777777" w:rsidR="00EC16EB" w:rsidRDefault="00EC16EB" w:rsidP="00EC16EB">
            <w:pPr>
              <w:pStyle w:val="TAC"/>
              <w:rPr>
                <w:sz w:val="16"/>
                <w:szCs w:val="16"/>
              </w:rPr>
            </w:pPr>
            <w:r>
              <w:rPr>
                <w:sz w:val="16"/>
                <w:szCs w:val="16"/>
              </w:rPr>
              <w:t>15.1.0</w:t>
            </w:r>
          </w:p>
        </w:tc>
      </w:tr>
      <w:tr w:rsidR="00EC16EB" w:rsidRPr="006B0D02" w14:paraId="32EA0B8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3" w14:textId="77777777" w:rsidR="00EC16EB" w:rsidRPr="006B0D02" w:rsidRDefault="00EC16EB" w:rsidP="005A3AC4">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4"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6" w14:textId="77777777" w:rsidR="00EC16EB" w:rsidRDefault="00EC16EB" w:rsidP="00EC16EB">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87" w14:textId="77777777" w:rsidR="00EC16EB" w:rsidRDefault="00EC16EB" w:rsidP="00EC16EB">
            <w:pPr>
              <w:pStyle w:val="TAC"/>
              <w:rPr>
                <w:sz w:val="16"/>
                <w:szCs w:val="16"/>
              </w:rPr>
            </w:pPr>
            <w:r>
              <w:rPr>
                <w:sz w:val="16"/>
                <w:szCs w:val="16"/>
              </w:rPr>
              <w:t>15.1.0</w:t>
            </w:r>
          </w:p>
        </w:tc>
      </w:tr>
      <w:tr w:rsidR="00EC16EB" w:rsidRPr="006B0D02" w14:paraId="32EA0B9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C" w14:textId="77777777" w:rsidR="00EC16EB" w:rsidRPr="006B0D02" w:rsidRDefault="00EC16EB" w:rsidP="005A3AC4">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D" w14:textId="77777777" w:rsidR="00EC16EB" w:rsidRPr="006B0D02" w:rsidRDefault="00EC16EB" w:rsidP="00EC16EB">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F" w14:textId="77777777" w:rsidR="00EC16EB" w:rsidRDefault="00EC16EB" w:rsidP="00EC16EB">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0" w14:textId="77777777" w:rsidR="00EC16EB" w:rsidRDefault="00EC16EB" w:rsidP="00EC16EB">
            <w:pPr>
              <w:pStyle w:val="TAC"/>
              <w:rPr>
                <w:sz w:val="16"/>
                <w:szCs w:val="16"/>
              </w:rPr>
            </w:pPr>
            <w:r>
              <w:rPr>
                <w:sz w:val="16"/>
                <w:szCs w:val="16"/>
              </w:rPr>
              <w:t>15.1.0</w:t>
            </w:r>
          </w:p>
        </w:tc>
      </w:tr>
      <w:tr w:rsidR="00EC16EB" w:rsidRPr="006B0D02" w14:paraId="32EA0B9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5" w14:textId="77777777" w:rsidR="00EC16EB" w:rsidRPr="006B0D02" w:rsidRDefault="00EC16EB" w:rsidP="005A3AC4">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6"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98" w14:textId="77777777" w:rsidR="00EC16EB" w:rsidRDefault="00EC16EB" w:rsidP="00EC16EB">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9" w14:textId="77777777" w:rsidR="00EC16EB" w:rsidRDefault="00EC16EB" w:rsidP="00EC16EB">
            <w:pPr>
              <w:pStyle w:val="TAC"/>
              <w:rPr>
                <w:sz w:val="16"/>
                <w:szCs w:val="16"/>
              </w:rPr>
            </w:pPr>
            <w:r>
              <w:rPr>
                <w:sz w:val="16"/>
                <w:szCs w:val="16"/>
              </w:rPr>
              <w:t>15.1.0</w:t>
            </w:r>
          </w:p>
        </w:tc>
      </w:tr>
      <w:tr w:rsidR="00EC16EB" w:rsidRPr="006B0D02" w14:paraId="32EA0BA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E" w14:textId="77777777" w:rsidR="00EC16EB" w:rsidRPr="006B0D02" w:rsidRDefault="00EC16EB" w:rsidP="005A3AC4">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F"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1" w14:textId="77777777" w:rsidR="00EC16EB" w:rsidRDefault="00EC16EB" w:rsidP="00EC16EB">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2" w14:textId="77777777" w:rsidR="00EC16EB" w:rsidRDefault="00EC16EB" w:rsidP="00EC16EB">
            <w:pPr>
              <w:pStyle w:val="TAC"/>
              <w:rPr>
                <w:sz w:val="16"/>
                <w:szCs w:val="16"/>
              </w:rPr>
            </w:pPr>
            <w:r>
              <w:rPr>
                <w:sz w:val="16"/>
                <w:szCs w:val="16"/>
              </w:rPr>
              <w:t>15.1.0</w:t>
            </w:r>
          </w:p>
        </w:tc>
      </w:tr>
      <w:tr w:rsidR="00EC16EB" w:rsidRPr="006B0D02" w14:paraId="32EA0BA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A7" w14:textId="77777777" w:rsidR="00EC16EB" w:rsidRPr="006B0D02" w:rsidRDefault="00EC16EB" w:rsidP="005A3AC4">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8"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A" w14:textId="77777777" w:rsidR="00EC16EB" w:rsidRDefault="00EC16EB" w:rsidP="00EC16EB">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B" w14:textId="77777777" w:rsidR="00EC16EB" w:rsidRDefault="00EC16EB" w:rsidP="00EC16EB">
            <w:pPr>
              <w:pStyle w:val="TAC"/>
              <w:rPr>
                <w:sz w:val="16"/>
                <w:szCs w:val="16"/>
              </w:rPr>
            </w:pPr>
            <w:r>
              <w:rPr>
                <w:sz w:val="16"/>
                <w:szCs w:val="16"/>
              </w:rPr>
              <w:t>15.1.0</w:t>
            </w:r>
          </w:p>
        </w:tc>
      </w:tr>
      <w:tr w:rsidR="00EC16EB" w:rsidRPr="006B0D02" w14:paraId="32EA0BB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0" w14:textId="77777777" w:rsidR="00EC16EB" w:rsidRPr="006B0D02" w:rsidRDefault="00EC16EB" w:rsidP="005A3AC4">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1"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3" w14:textId="77777777" w:rsidR="00EC16EB" w:rsidRDefault="00EC16EB" w:rsidP="00EC16EB">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4" w14:textId="77777777" w:rsidR="00EC16EB" w:rsidRDefault="00EC16EB" w:rsidP="00EC16EB">
            <w:pPr>
              <w:pStyle w:val="TAC"/>
              <w:rPr>
                <w:sz w:val="16"/>
                <w:szCs w:val="16"/>
              </w:rPr>
            </w:pPr>
            <w:r>
              <w:rPr>
                <w:sz w:val="16"/>
                <w:szCs w:val="16"/>
              </w:rPr>
              <w:t>15.1.0</w:t>
            </w:r>
          </w:p>
        </w:tc>
      </w:tr>
      <w:tr w:rsidR="00EC16EB" w:rsidRPr="006B0D02" w14:paraId="32EA0BB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6"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7"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B8"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9" w14:textId="77777777" w:rsidR="00EC16EB" w:rsidRPr="006B0D02" w:rsidRDefault="00EC16EB" w:rsidP="005A3AC4">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A"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B"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C" w14:textId="77777777" w:rsidR="00EC16EB" w:rsidRDefault="00EC16EB" w:rsidP="00EC16EB">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D" w14:textId="77777777" w:rsidR="00EC16EB" w:rsidRDefault="00EC16EB" w:rsidP="00EC16EB">
            <w:pPr>
              <w:pStyle w:val="TAC"/>
              <w:rPr>
                <w:sz w:val="16"/>
                <w:szCs w:val="16"/>
              </w:rPr>
            </w:pPr>
            <w:r>
              <w:rPr>
                <w:sz w:val="16"/>
                <w:szCs w:val="16"/>
              </w:rPr>
              <w:t>15.1.0</w:t>
            </w:r>
          </w:p>
        </w:tc>
      </w:tr>
      <w:tr w:rsidR="00EC16EB" w:rsidRPr="006B0D02" w14:paraId="32EA0B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F"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0"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1"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2" w14:textId="77777777" w:rsidR="00EC16EB" w:rsidRPr="006B0D02" w:rsidRDefault="00EC16EB" w:rsidP="005A3AC4">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3"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4"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5" w14:textId="77777777" w:rsidR="00EC16EB" w:rsidRDefault="00EC16EB" w:rsidP="00EC16EB">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6" w14:textId="77777777" w:rsidR="00EC16EB" w:rsidRDefault="00EC16EB" w:rsidP="00EC16EB">
            <w:pPr>
              <w:pStyle w:val="TAC"/>
              <w:rPr>
                <w:sz w:val="16"/>
                <w:szCs w:val="16"/>
              </w:rPr>
            </w:pPr>
            <w:r>
              <w:rPr>
                <w:sz w:val="16"/>
                <w:szCs w:val="16"/>
              </w:rPr>
              <w:t>15.1.0</w:t>
            </w:r>
          </w:p>
        </w:tc>
      </w:tr>
      <w:tr w:rsidR="00EC16EB" w:rsidRPr="006B0D02" w14:paraId="32EA0BD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B" w14:textId="77777777" w:rsidR="00EC16EB" w:rsidRPr="006B0D02" w:rsidRDefault="00EC16EB" w:rsidP="005A3AC4">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C"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E" w14:textId="77777777" w:rsidR="00EC16EB" w:rsidRPr="00523D42" w:rsidRDefault="00EC16EB" w:rsidP="00EC16EB">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F" w14:textId="77777777" w:rsidR="00EC16EB" w:rsidRDefault="00EC16EB" w:rsidP="00EC16EB">
            <w:pPr>
              <w:pStyle w:val="TAC"/>
              <w:rPr>
                <w:sz w:val="16"/>
                <w:szCs w:val="16"/>
              </w:rPr>
            </w:pPr>
            <w:r w:rsidRPr="00672E0F">
              <w:rPr>
                <w:sz w:val="16"/>
                <w:szCs w:val="16"/>
              </w:rPr>
              <w:t>15.1.0</w:t>
            </w:r>
          </w:p>
        </w:tc>
      </w:tr>
      <w:tr w:rsidR="00EC16EB" w:rsidRPr="006B0D02" w14:paraId="32EA0BD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4" w14:textId="77777777" w:rsidR="00EC16EB" w:rsidRPr="006B0D02" w:rsidRDefault="00EC16EB" w:rsidP="005A3AC4">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5"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D7" w14:textId="77777777" w:rsidR="00EC16EB" w:rsidRPr="00523D42" w:rsidRDefault="00EC16EB" w:rsidP="00EC16EB">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D8" w14:textId="77777777" w:rsidR="00EC16EB" w:rsidRDefault="00EC16EB" w:rsidP="00EC16EB">
            <w:pPr>
              <w:pStyle w:val="TAC"/>
              <w:rPr>
                <w:sz w:val="16"/>
                <w:szCs w:val="16"/>
              </w:rPr>
            </w:pPr>
            <w:r w:rsidRPr="00672E0F">
              <w:rPr>
                <w:sz w:val="16"/>
                <w:szCs w:val="16"/>
              </w:rPr>
              <w:t>15.1.0</w:t>
            </w:r>
          </w:p>
        </w:tc>
      </w:tr>
      <w:tr w:rsidR="00EC16EB" w:rsidRPr="006B0D02" w14:paraId="32EA0B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D" w14:textId="77777777" w:rsidR="00EC16EB" w:rsidRPr="006B0D02" w:rsidRDefault="00EC16EB" w:rsidP="005A3AC4">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E"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0" w14:textId="77777777" w:rsidR="00EC16EB" w:rsidRPr="00523D42" w:rsidRDefault="00EC16EB" w:rsidP="00EC16EB">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1" w14:textId="77777777" w:rsidR="00EC16EB" w:rsidRDefault="00EC16EB" w:rsidP="00EC16EB">
            <w:pPr>
              <w:pStyle w:val="TAC"/>
              <w:rPr>
                <w:sz w:val="16"/>
                <w:szCs w:val="16"/>
              </w:rPr>
            </w:pPr>
            <w:r w:rsidRPr="00672E0F">
              <w:rPr>
                <w:sz w:val="16"/>
                <w:szCs w:val="16"/>
              </w:rPr>
              <w:t>15.1.0</w:t>
            </w:r>
          </w:p>
        </w:tc>
      </w:tr>
      <w:tr w:rsidR="00EC16EB" w:rsidRPr="006B0D02" w14:paraId="32EA0BE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6" w14:textId="77777777" w:rsidR="00EC16EB" w:rsidRPr="006B0D02" w:rsidRDefault="00EC16EB" w:rsidP="005A3AC4">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9" w14:textId="77777777" w:rsidR="00EC16EB" w:rsidRPr="00523D42" w:rsidRDefault="00EC16EB" w:rsidP="00EC16EB">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A" w14:textId="77777777" w:rsidR="00EC16EB" w:rsidRDefault="00EC16EB" w:rsidP="00EC16EB">
            <w:pPr>
              <w:pStyle w:val="TAC"/>
              <w:rPr>
                <w:sz w:val="16"/>
                <w:szCs w:val="16"/>
              </w:rPr>
            </w:pPr>
            <w:r w:rsidRPr="00672E0F">
              <w:rPr>
                <w:sz w:val="16"/>
                <w:szCs w:val="16"/>
              </w:rPr>
              <w:t>15.1.0</w:t>
            </w:r>
          </w:p>
        </w:tc>
      </w:tr>
      <w:tr w:rsidR="00EC16EB" w:rsidRPr="006B0D02" w14:paraId="32EA0BF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E" w14:textId="77777777" w:rsidR="00EC16EB" w:rsidRDefault="00EC16EB" w:rsidP="00EC16EB">
            <w:pPr>
              <w:pStyle w:val="TAC"/>
              <w:rPr>
                <w:sz w:val="16"/>
                <w:szCs w:val="16"/>
              </w:rPr>
            </w:pPr>
            <w:r>
              <w:rPr>
                <w:sz w:val="16"/>
                <w:szCs w:val="16"/>
              </w:rPr>
              <w:t>CP-18</w:t>
            </w:r>
            <w:r w:rsidR="00CD4486">
              <w:rPr>
                <w:sz w:val="16"/>
                <w:szCs w:val="16"/>
              </w:rPr>
              <w:t>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F" w14:textId="77777777" w:rsidR="00EC16EB" w:rsidRPr="006B0D02" w:rsidRDefault="00EC16EB" w:rsidP="005A3AC4">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0" w14:textId="77777777" w:rsidR="00EC16EB" w:rsidRPr="006B0D02" w:rsidRDefault="00BE2AA6" w:rsidP="00EC16E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2" w14:textId="77777777" w:rsidR="00EC16EB" w:rsidRPr="00523D42" w:rsidRDefault="00EC16EB" w:rsidP="00EC16EB">
            <w:pPr>
              <w:pStyle w:val="TAL"/>
              <w:rPr>
                <w:sz w:val="16"/>
                <w:szCs w:val="16"/>
              </w:rPr>
            </w:pPr>
            <w:r>
              <w:rPr>
                <w:rFonts w:cs="Arial"/>
                <w:sz w:val="16"/>
                <w:szCs w:val="16"/>
              </w:rPr>
              <w:t>References to common NonDynamic5</w:t>
            </w:r>
            <w:r w:rsidR="00843B28">
              <w:rPr>
                <w:rFonts w:cs="Arial"/>
                <w:sz w:val="16"/>
                <w:szCs w:val="16"/>
              </w:rPr>
              <w:t>Q</w:t>
            </w:r>
            <w:r>
              <w:rPr>
                <w:rFonts w:cs="Arial"/>
                <w:sz w:val="16"/>
                <w:szCs w:val="16"/>
              </w:rPr>
              <w:t>i and Dynamic5</w:t>
            </w:r>
            <w:r w:rsidR="00843B28">
              <w:rPr>
                <w:rFonts w:cs="Arial"/>
                <w:sz w:val="16"/>
                <w:szCs w:val="16"/>
              </w:rPr>
              <w:t>Q</w:t>
            </w:r>
            <w:r>
              <w:rPr>
                <w:rFonts w:cs="Arial"/>
                <w:sz w:val="16"/>
                <w:szCs w:val="16"/>
              </w:rPr>
              <w:t>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3" w14:textId="77777777" w:rsidR="00EC16EB" w:rsidRDefault="00EC16EB" w:rsidP="00EC16EB">
            <w:pPr>
              <w:pStyle w:val="TAC"/>
              <w:rPr>
                <w:sz w:val="16"/>
                <w:szCs w:val="16"/>
              </w:rPr>
            </w:pPr>
            <w:r w:rsidRPr="00672E0F">
              <w:rPr>
                <w:sz w:val="16"/>
                <w:szCs w:val="16"/>
              </w:rPr>
              <w:t>15.1.0</w:t>
            </w:r>
          </w:p>
        </w:tc>
      </w:tr>
      <w:tr w:rsidR="00EC16EB" w:rsidRPr="006B0D02" w14:paraId="32EA0BF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F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F8" w14:textId="77777777" w:rsidR="00EC16EB" w:rsidRPr="006B0D02" w:rsidRDefault="00EC16EB" w:rsidP="005A3AC4">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B" w14:textId="77777777" w:rsidR="00EC16EB" w:rsidRPr="00523D42" w:rsidRDefault="00EC16EB" w:rsidP="00EC16EB">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C" w14:textId="77777777" w:rsidR="00EC16EB" w:rsidRDefault="00EC16EB" w:rsidP="00EC16EB">
            <w:pPr>
              <w:pStyle w:val="TAC"/>
              <w:rPr>
                <w:sz w:val="16"/>
                <w:szCs w:val="16"/>
              </w:rPr>
            </w:pPr>
            <w:r w:rsidRPr="00672E0F">
              <w:rPr>
                <w:sz w:val="16"/>
                <w:szCs w:val="16"/>
              </w:rPr>
              <w:t>15.1.0</w:t>
            </w:r>
          </w:p>
        </w:tc>
      </w:tr>
      <w:tr w:rsidR="00EC16EB" w:rsidRPr="006B0D02" w14:paraId="32EA0C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1" w14:textId="77777777" w:rsidR="00EC16EB" w:rsidRPr="006B0D02" w:rsidRDefault="00EC16EB" w:rsidP="005A3AC4">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2" w14:textId="77777777" w:rsidR="00EC16EB" w:rsidRPr="006B0D02" w:rsidRDefault="00EC16EB" w:rsidP="00EC16EB">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4" w14:textId="77777777" w:rsidR="00EC16EB" w:rsidRPr="00523D42" w:rsidRDefault="00EC16EB" w:rsidP="00EC16EB">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5" w14:textId="77777777" w:rsidR="00EC16EB" w:rsidRDefault="00EC16EB" w:rsidP="00EC16EB">
            <w:pPr>
              <w:pStyle w:val="TAC"/>
              <w:rPr>
                <w:sz w:val="16"/>
                <w:szCs w:val="16"/>
              </w:rPr>
            </w:pPr>
            <w:r w:rsidRPr="00672E0F">
              <w:rPr>
                <w:sz w:val="16"/>
                <w:szCs w:val="16"/>
              </w:rPr>
              <w:t>15.1.0</w:t>
            </w:r>
          </w:p>
        </w:tc>
      </w:tr>
      <w:tr w:rsidR="00EC16EB" w:rsidRPr="006B0D02" w14:paraId="32EA0C0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A" w14:textId="77777777" w:rsidR="00EC16EB" w:rsidRPr="006B0D02" w:rsidRDefault="00EC16EB" w:rsidP="005A3AC4">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D" w14:textId="77777777" w:rsidR="00EC16EB" w:rsidRPr="00523D42" w:rsidRDefault="00EC16EB" w:rsidP="00EC16EB">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E" w14:textId="77777777" w:rsidR="00EC16EB" w:rsidRDefault="00EC16EB" w:rsidP="00EC16EB">
            <w:pPr>
              <w:pStyle w:val="TAC"/>
              <w:rPr>
                <w:sz w:val="16"/>
                <w:szCs w:val="16"/>
              </w:rPr>
            </w:pPr>
            <w:r w:rsidRPr="00672E0F">
              <w:rPr>
                <w:sz w:val="16"/>
                <w:szCs w:val="16"/>
              </w:rPr>
              <w:t>15.1.0</w:t>
            </w:r>
          </w:p>
        </w:tc>
      </w:tr>
      <w:tr w:rsidR="00EC16EB" w:rsidRPr="006B0D02" w14:paraId="32EA0C1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3" w14:textId="77777777" w:rsidR="00EC16EB" w:rsidRPr="006B0D02" w:rsidRDefault="00EC16EB" w:rsidP="005A3AC4">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4"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6" w14:textId="77777777" w:rsidR="00EC16EB" w:rsidRPr="00523D42" w:rsidRDefault="00EC16EB" w:rsidP="00EC16EB">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17" w14:textId="77777777" w:rsidR="00EC16EB" w:rsidRDefault="00EC16EB" w:rsidP="00EC16EB">
            <w:pPr>
              <w:pStyle w:val="TAC"/>
              <w:rPr>
                <w:sz w:val="16"/>
                <w:szCs w:val="16"/>
              </w:rPr>
            </w:pPr>
            <w:r w:rsidRPr="00672E0F">
              <w:rPr>
                <w:sz w:val="16"/>
                <w:szCs w:val="16"/>
              </w:rPr>
              <w:t>15.1.0</w:t>
            </w:r>
          </w:p>
        </w:tc>
      </w:tr>
      <w:tr w:rsidR="00EC16EB" w:rsidRPr="006B0D02" w14:paraId="32EA0C2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C" w14:textId="77777777" w:rsidR="00EC16EB" w:rsidRPr="006B0D02" w:rsidRDefault="00EC16EB" w:rsidP="005A3AC4">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D"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F" w14:textId="77777777" w:rsidR="00EC16EB" w:rsidRPr="00523D42" w:rsidRDefault="00EC16EB" w:rsidP="00EC16EB">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0" w14:textId="77777777" w:rsidR="00EC16EB" w:rsidRDefault="00EC16EB" w:rsidP="00EC16EB">
            <w:pPr>
              <w:pStyle w:val="TAC"/>
              <w:rPr>
                <w:sz w:val="16"/>
                <w:szCs w:val="16"/>
              </w:rPr>
            </w:pPr>
            <w:r w:rsidRPr="00672E0F">
              <w:rPr>
                <w:sz w:val="16"/>
                <w:szCs w:val="16"/>
              </w:rPr>
              <w:t>15.1.0</w:t>
            </w:r>
          </w:p>
        </w:tc>
      </w:tr>
      <w:tr w:rsidR="00EC16EB" w:rsidRPr="006B0D02" w14:paraId="32EA0C2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5" w14:textId="77777777" w:rsidR="00EC16EB" w:rsidRPr="006B0D02" w:rsidRDefault="00EC16EB" w:rsidP="005A3AC4">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6"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28" w14:textId="77777777" w:rsidR="00EC16EB" w:rsidRPr="00523D42" w:rsidRDefault="00EC16EB" w:rsidP="00EC16EB">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9" w14:textId="77777777" w:rsidR="00EC16EB" w:rsidRDefault="00EC16EB" w:rsidP="00EC16EB">
            <w:pPr>
              <w:pStyle w:val="TAC"/>
              <w:rPr>
                <w:sz w:val="16"/>
                <w:szCs w:val="16"/>
              </w:rPr>
            </w:pPr>
            <w:r w:rsidRPr="00672E0F">
              <w:rPr>
                <w:sz w:val="16"/>
                <w:szCs w:val="16"/>
              </w:rPr>
              <w:t>15.1.0</w:t>
            </w:r>
          </w:p>
        </w:tc>
      </w:tr>
      <w:tr w:rsidR="00EC16EB" w:rsidRPr="006B0D02" w14:paraId="32EA0C3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E" w14:textId="77777777" w:rsidR="00EC16EB" w:rsidRPr="006B0D02" w:rsidRDefault="00EC16EB" w:rsidP="005A3AC4">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F"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1" w14:textId="77777777" w:rsidR="00EC16EB" w:rsidRPr="00523D42" w:rsidRDefault="00EC16EB" w:rsidP="00EC16EB">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2" w14:textId="77777777" w:rsidR="00EC16EB" w:rsidRDefault="00EC16EB" w:rsidP="00EC16EB">
            <w:pPr>
              <w:pStyle w:val="TAC"/>
              <w:rPr>
                <w:sz w:val="16"/>
                <w:szCs w:val="16"/>
              </w:rPr>
            </w:pPr>
            <w:r w:rsidRPr="00672E0F">
              <w:rPr>
                <w:sz w:val="16"/>
                <w:szCs w:val="16"/>
              </w:rPr>
              <w:t>15.1.0</w:t>
            </w:r>
          </w:p>
        </w:tc>
      </w:tr>
      <w:tr w:rsidR="00EC16EB" w:rsidRPr="006B0D02" w14:paraId="32EA0C3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37" w14:textId="77777777" w:rsidR="00EC16EB" w:rsidRPr="006B0D02" w:rsidRDefault="00EC16EB" w:rsidP="005A3AC4">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8"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A" w14:textId="77777777" w:rsidR="00EC16EB" w:rsidRPr="00523D42" w:rsidRDefault="00EC16EB" w:rsidP="00EC16EB">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B" w14:textId="77777777" w:rsidR="00EC16EB" w:rsidRDefault="00EC16EB" w:rsidP="00EC16EB">
            <w:pPr>
              <w:pStyle w:val="TAC"/>
              <w:rPr>
                <w:sz w:val="16"/>
                <w:szCs w:val="16"/>
              </w:rPr>
            </w:pPr>
            <w:r w:rsidRPr="00672E0F">
              <w:rPr>
                <w:sz w:val="16"/>
                <w:szCs w:val="16"/>
              </w:rPr>
              <w:t>15.1.0</w:t>
            </w:r>
          </w:p>
        </w:tc>
      </w:tr>
      <w:tr w:rsidR="00EC16EB" w:rsidRPr="006B0D02" w14:paraId="32EA0C4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40" w14:textId="77777777" w:rsidR="00EC16EB" w:rsidRPr="006B0D02" w:rsidRDefault="00EC16EB" w:rsidP="005A3AC4">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1"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43" w14:textId="77777777" w:rsidR="00EC16EB" w:rsidRPr="00523D42" w:rsidRDefault="00EC16EB" w:rsidP="00EC16EB">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44" w14:textId="74BBF1A1" w:rsidR="00EC16EB" w:rsidRDefault="00EC16EB" w:rsidP="00EC16EB">
            <w:pPr>
              <w:pStyle w:val="TAC"/>
              <w:rPr>
                <w:sz w:val="16"/>
                <w:szCs w:val="16"/>
              </w:rPr>
            </w:pPr>
            <w:r w:rsidRPr="00672E0F">
              <w:rPr>
                <w:sz w:val="16"/>
                <w:szCs w:val="16"/>
              </w:rPr>
              <w:t>15.1.0</w:t>
            </w:r>
          </w:p>
        </w:tc>
      </w:tr>
      <w:tr w:rsidR="00586EF4" w:rsidRPr="006B0D02" w14:paraId="4A9CBC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E92D6DD" w14:textId="522E125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991EF" w14:textId="46F511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059C3" w14:textId="73AA33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62CF" w14:textId="0E5F181A" w:rsidR="00586EF4" w:rsidRDefault="00586EF4" w:rsidP="00586EF4">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B784A" w14:textId="1ADCAF4A"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879A" w14:textId="7E664DC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D4D1" w14:textId="13E43699" w:rsidR="00586EF4" w:rsidRDefault="00586EF4" w:rsidP="00586EF4">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946C4" w14:textId="287A8347" w:rsidR="00586EF4" w:rsidRPr="00672E0F" w:rsidRDefault="00586EF4" w:rsidP="00586EF4">
            <w:pPr>
              <w:pStyle w:val="TAC"/>
              <w:rPr>
                <w:sz w:val="16"/>
                <w:szCs w:val="16"/>
              </w:rPr>
            </w:pPr>
            <w:r>
              <w:rPr>
                <w:sz w:val="16"/>
                <w:szCs w:val="16"/>
              </w:rPr>
              <w:t>15.2.0</w:t>
            </w:r>
          </w:p>
        </w:tc>
      </w:tr>
      <w:tr w:rsidR="00586EF4" w:rsidRPr="006B0D02" w14:paraId="34DB977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B494247" w14:textId="3108898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09633" w14:textId="2F8FF60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F1ED6" w14:textId="40DE2E0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EB868" w14:textId="712C5C75" w:rsidR="00586EF4" w:rsidRDefault="00586EF4" w:rsidP="00586EF4">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3E41" w14:textId="1F3D7676"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2099" w14:textId="26999BD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97761" w14:textId="350F34B8" w:rsidR="00586EF4" w:rsidRPr="00D67278" w:rsidRDefault="00586EF4" w:rsidP="00586EF4">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5B05D" w14:textId="2F859957" w:rsidR="00586EF4" w:rsidRDefault="00586EF4" w:rsidP="00586EF4">
            <w:pPr>
              <w:pStyle w:val="TAC"/>
              <w:rPr>
                <w:sz w:val="16"/>
                <w:szCs w:val="16"/>
              </w:rPr>
            </w:pPr>
            <w:r w:rsidRPr="00AC493C">
              <w:rPr>
                <w:sz w:val="16"/>
                <w:szCs w:val="16"/>
              </w:rPr>
              <w:t>15.2.0</w:t>
            </w:r>
          </w:p>
        </w:tc>
      </w:tr>
      <w:tr w:rsidR="00586EF4" w:rsidRPr="006B0D02" w14:paraId="6B6DF92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968D04B" w14:textId="6DFB5466"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BA91B" w14:textId="5DE1C51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3652C" w14:textId="3952DCE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D2631" w14:textId="4DE3EB7D" w:rsidR="00586EF4" w:rsidRDefault="00586EF4" w:rsidP="00586EF4">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2481" w14:textId="078943B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848B2" w14:textId="3AF119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9BAB7" w14:textId="236645F8" w:rsidR="00586EF4" w:rsidRPr="00D67278" w:rsidRDefault="00586EF4" w:rsidP="00586EF4">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E79B" w14:textId="33587CDE" w:rsidR="00586EF4" w:rsidRDefault="00586EF4" w:rsidP="00586EF4">
            <w:pPr>
              <w:pStyle w:val="TAC"/>
              <w:rPr>
                <w:sz w:val="16"/>
                <w:szCs w:val="16"/>
              </w:rPr>
            </w:pPr>
            <w:r w:rsidRPr="00AC493C">
              <w:rPr>
                <w:sz w:val="16"/>
                <w:szCs w:val="16"/>
              </w:rPr>
              <w:t>15.2.0</w:t>
            </w:r>
          </w:p>
        </w:tc>
      </w:tr>
      <w:tr w:rsidR="00586EF4" w:rsidRPr="006B0D02" w14:paraId="1ADF9F1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EAD9245" w14:textId="4E667B9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158CE" w14:textId="4C9F5C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489480" w14:textId="18B6A50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5DF26" w14:textId="3BCE0555" w:rsidR="00586EF4" w:rsidRDefault="00586EF4" w:rsidP="00586EF4">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76D2" w14:textId="6CB8577A"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0ABD" w14:textId="31E668A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D432" w14:textId="25970DBE" w:rsidR="00586EF4" w:rsidRPr="00D67278" w:rsidRDefault="00586EF4" w:rsidP="00586EF4">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A4C57" w14:textId="64BB1774" w:rsidR="00586EF4" w:rsidRDefault="00586EF4" w:rsidP="00586EF4">
            <w:pPr>
              <w:pStyle w:val="TAC"/>
              <w:rPr>
                <w:sz w:val="16"/>
                <w:szCs w:val="16"/>
              </w:rPr>
            </w:pPr>
            <w:r w:rsidRPr="00AC493C">
              <w:rPr>
                <w:sz w:val="16"/>
                <w:szCs w:val="16"/>
              </w:rPr>
              <w:t>15.2.0</w:t>
            </w:r>
          </w:p>
        </w:tc>
      </w:tr>
      <w:tr w:rsidR="00586EF4" w:rsidRPr="006B0D02" w14:paraId="1B2AB64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A2422D5" w14:textId="6F4A418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90E6F" w14:textId="0EC00CD1"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B95FC" w14:textId="78B879A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5C056" w14:textId="69AF6F6F" w:rsidR="00586EF4" w:rsidRDefault="00586EF4" w:rsidP="00586EF4">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06A46" w14:textId="03209DE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E0C3" w14:textId="5820D43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070CE" w14:textId="2EF6F2EA" w:rsidR="00586EF4" w:rsidRPr="00D67278" w:rsidRDefault="00586EF4" w:rsidP="00586EF4">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4721E" w14:textId="787FAFED" w:rsidR="00586EF4" w:rsidRDefault="00586EF4" w:rsidP="00586EF4">
            <w:pPr>
              <w:pStyle w:val="TAC"/>
              <w:rPr>
                <w:sz w:val="16"/>
                <w:szCs w:val="16"/>
              </w:rPr>
            </w:pPr>
            <w:r w:rsidRPr="00AC493C">
              <w:rPr>
                <w:sz w:val="16"/>
                <w:szCs w:val="16"/>
              </w:rPr>
              <w:t>15.2.0</w:t>
            </w:r>
          </w:p>
        </w:tc>
      </w:tr>
      <w:tr w:rsidR="00586EF4" w:rsidRPr="006B0D02" w14:paraId="0B8B3A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FCB17BA" w14:textId="7E7916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9FADC" w14:textId="065FDC0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99DEB" w14:textId="2689AC4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0B99" w14:textId="0A52E233" w:rsidR="00586EF4" w:rsidRDefault="00586EF4" w:rsidP="00586EF4">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5D483" w14:textId="77F75F7E"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56AB" w14:textId="0AA2D33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7B6FD" w14:textId="52D1BA06" w:rsidR="00586EF4" w:rsidRPr="00D67278" w:rsidRDefault="00586EF4" w:rsidP="00586EF4">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3CBB9" w14:textId="558D21CA" w:rsidR="00586EF4" w:rsidRDefault="00586EF4" w:rsidP="00586EF4">
            <w:pPr>
              <w:pStyle w:val="TAC"/>
              <w:rPr>
                <w:sz w:val="16"/>
                <w:szCs w:val="16"/>
              </w:rPr>
            </w:pPr>
            <w:r w:rsidRPr="00AC493C">
              <w:rPr>
                <w:sz w:val="16"/>
                <w:szCs w:val="16"/>
              </w:rPr>
              <w:t>15.2.0</w:t>
            </w:r>
          </w:p>
        </w:tc>
      </w:tr>
      <w:tr w:rsidR="00586EF4" w:rsidRPr="006B0D02" w14:paraId="11ECF2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F3C7A8D" w14:textId="238CEFD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62F64" w14:textId="70DAF5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C4E3B3" w14:textId="1AFBF3B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11BB" w14:textId="28BC6F15" w:rsidR="00586EF4" w:rsidRDefault="00586EF4" w:rsidP="00586EF4">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2C9F" w14:textId="4630F9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82A4" w14:textId="4EC2B5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98DDE" w14:textId="52DA48CD" w:rsidR="00586EF4" w:rsidRPr="00D67278" w:rsidRDefault="00586EF4" w:rsidP="00586EF4">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51A5" w14:textId="2256249E" w:rsidR="00586EF4" w:rsidRDefault="00586EF4" w:rsidP="00586EF4">
            <w:pPr>
              <w:pStyle w:val="TAC"/>
              <w:rPr>
                <w:sz w:val="16"/>
                <w:szCs w:val="16"/>
              </w:rPr>
            </w:pPr>
            <w:r w:rsidRPr="00AC493C">
              <w:rPr>
                <w:sz w:val="16"/>
                <w:szCs w:val="16"/>
              </w:rPr>
              <w:t>15.2.0</w:t>
            </w:r>
          </w:p>
        </w:tc>
      </w:tr>
      <w:tr w:rsidR="00586EF4" w:rsidRPr="006B0D02" w14:paraId="312C98D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65C5E8" w14:textId="1EC2D4D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60A2E" w14:textId="336C63B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169B1" w14:textId="603A705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0831E" w14:textId="5FFE4714" w:rsidR="00586EF4" w:rsidRDefault="00586EF4" w:rsidP="00586EF4">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2EB3E" w14:textId="7E9E10A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77F17" w14:textId="3CF4CC6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7FD5" w14:textId="1B27CB66" w:rsidR="00586EF4" w:rsidRPr="00D67278" w:rsidRDefault="00586EF4" w:rsidP="00586EF4">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621" w14:textId="5DC779E5" w:rsidR="00586EF4" w:rsidRDefault="00586EF4" w:rsidP="00586EF4">
            <w:pPr>
              <w:pStyle w:val="TAC"/>
              <w:rPr>
                <w:sz w:val="16"/>
                <w:szCs w:val="16"/>
              </w:rPr>
            </w:pPr>
            <w:r w:rsidRPr="00AC493C">
              <w:rPr>
                <w:sz w:val="16"/>
                <w:szCs w:val="16"/>
              </w:rPr>
              <w:t>15.2.0</w:t>
            </w:r>
          </w:p>
        </w:tc>
      </w:tr>
      <w:tr w:rsidR="00586EF4" w:rsidRPr="006B0D02" w14:paraId="0CB494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53E7764" w14:textId="1651EBC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6FDD6" w14:textId="5FCFD84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D1A9" w14:textId="43A946E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0ED9" w14:textId="38F9AAED" w:rsidR="00586EF4" w:rsidRDefault="00586EF4" w:rsidP="00586EF4">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5520" w14:textId="10F166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8929A" w14:textId="5012ED3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CFFF4" w14:textId="60B2C33F" w:rsidR="00586EF4" w:rsidRPr="00D67278" w:rsidRDefault="00586EF4" w:rsidP="00586EF4">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FD99" w14:textId="489C1E62" w:rsidR="00586EF4" w:rsidRDefault="00586EF4" w:rsidP="00586EF4">
            <w:pPr>
              <w:pStyle w:val="TAC"/>
              <w:rPr>
                <w:sz w:val="16"/>
                <w:szCs w:val="16"/>
              </w:rPr>
            </w:pPr>
            <w:r w:rsidRPr="00AC493C">
              <w:rPr>
                <w:sz w:val="16"/>
                <w:szCs w:val="16"/>
              </w:rPr>
              <w:t>15.2.0</w:t>
            </w:r>
          </w:p>
        </w:tc>
      </w:tr>
      <w:tr w:rsidR="00586EF4" w:rsidRPr="006B0D02" w14:paraId="4B3574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0E13893" w14:textId="0122CE7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047E" w14:textId="2F5683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6D2C3E" w14:textId="2509D152"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1CFF" w14:textId="5D1F05B6" w:rsidR="00586EF4" w:rsidRDefault="00586EF4" w:rsidP="00586EF4">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00746" w14:textId="17E3FD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01D0" w14:textId="04AFF0F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66C4A" w14:textId="44F934C2" w:rsidR="00586EF4" w:rsidRPr="00D67278" w:rsidRDefault="00586EF4" w:rsidP="00586EF4">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4A05" w14:textId="2846676D" w:rsidR="00586EF4" w:rsidRDefault="00586EF4" w:rsidP="00586EF4">
            <w:pPr>
              <w:pStyle w:val="TAC"/>
              <w:rPr>
                <w:sz w:val="16"/>
                <w:szCs w:val="16"/>
              </w:rPr>
            </w:pPr>
            <w:r w:rsidRPr="00AC493C">
              <w:rPr>
                <w:sz w:val="16"/>
                <w:szCs w:val="16"/>
              </w:rPr>
              <w:t>15.2.0</w:t>
            </w:r>
          </w:p>
        </w:tc>
      </w:tr>
      <w:tr w:rsidR="00586EF4" w:rsidRPr="006B0D02" w14:paraId="681F61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BF01D3A" w14:textId="6CBC48C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E2213" w14:textId="0E41B5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DEAE0" w14:textId="09DBF931"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6126" w14:textId="0A2AF921" w:rsidR="00586EF4" w:rsidRDefault="00586EF4" w:rsidP="00586EF4">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3DD79" w14:textId="2081D57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44FAA" w14:textId="56F3878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E507" w14:textId="2769CD65" w:rsidR="00586EF4" w:rsidRPr="00D67278" w:rsidRDefault="00586EF4" w:rsidP="00586EF4">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F2732" w14:textId="2FFA8190" w:rsidR="00586EF4" w:rsidRDefault="00586EF4" w:rsidP="00586EF4">
            <w:pPr>
              <w:pStyle w:val="TAC"/>
              <w:rPr>
                <w:sz w:val="16"/>
                <w:szCs w:val="16"/>
              </w:rPr>
            </w:pPr>
            <w:r w:rsidRPr="00AC493C">
              <w:rPr>
                <w:sz w:val="16"/>
                <w:szCs w:val="16"/>
              </w:rPr>
              <w:t>15.2.0</w:t>
            </w:r>
          </w:p>
        </w:tc>
      </w:tr>
      <w:tr w:rsidR="00586EF4" w:rsidRPr="006B0D02" w14:paraId="05FFDD4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DE497E" w14:textId="57A3C8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62F14" w14:textId="415FCF0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8F6F8" w14:textId="139598A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66BB" w14:textId="2DA40A95" w:rsidR="00586EF4" w:rsidRDefault="00586EF4" w:rsidP="00586EF4">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D738" w14:textId="2FE83E7B"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95D86" w14:textId="6D0E347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5EA3F" w14:textId="20F96A25" w:rsidR="00586EF4" w:rsidRPr="00D67278" w:rsidRDefault="00586EF4" w:rsidP="00586EF4">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4370" w14:textId="3849374C" w:rsidR="00586EF4" w:rsidRDefault="00586EF4" w:rsidP="00586EF4">
            <w:pPr>
              <w:pStyle w:val="TAC"/>
              <w:rPr>
                <w:sz w:val="16"/>
                <w:szCs w:val="16"/>
              </w:rPr>
            </w:pPr>
            <w:r w:rsidRPr="00AC493C">
              <w:rPr>
                <w:sz w:val="16"/>
                <w:szCs w:val="16"/>
              </w:rPr>
              <w:t>15.2.0</w:t>
            </w:r>
          </w:p>
        </w:tc>
      </w:tr>
      <w:tr w:rsidR="00586EF4" w:rsidRPr="006B0D02" w14:paraId="7F06774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D8D279" w14:textId="54FF34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F3216" w14:textId="5D940E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176CC" w14:textId="13F301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72CE0" w14:textId="0936B453" w:rsidR="00586EF4" w:rsidRDefault="00586EF4" w:rsidP="00586EF4">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7321" w14:textId="7BB1CA40"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A8617" w14:textId="6C92D5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6F6AD" w14:textId="1B69C7BD" w:rsidR="00586EF4" w:rsidRPr="00D67278" w:rsidRDefault="00586EF4" w:rsidP="00586EF4">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7E9" w14:textId="6BDB2B1C" w:rsidR="00586EF4" w:rsidRDefault="00586EF4" w:rsidP="00586EF4">
            <w:pPr>
              <w:pStyle w:val="TAC"/>
              <w:rPr>
                <w:sz w:val="16"/>
                <w:szCs w:val="16"/>
              </w:rPr>
            </w:pPr>
            <w:r w:rsidRPr="00AC493C">
              <w:rPr>
                <w:sz w:val="16"/>
                <w:szCs w:val="16"/>
              </w:rPr>
              <w:t>15.2.0</w:t>
            </w:r>
          </w:p>
        </w:tc>
      </w:tr>
      <w:tr w:rsidR="00586EF4" w:rsidRPr="006B0D02" w14:paraId="736B5D2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61A7533" w14:textId="580FE9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EE4FE" w14:textId="7583DDE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3B858" w14:textId="5EE5854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3DA2A" w14:textId="12B07E7D" w:rsidR="00586EF4" w:rsidRDefault="00586EF4" w:rsidP="00586EF4">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6110" w14:textId="6EA8E3B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97A8E" w14:textId="2637711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F67F6" w14:textId="44205D46" w:rsidR="00586EF4" w:rsidRPr="00D67278" w:rsidRDefault="00586EF4" w:rsidP="00586EF4">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4220E" w14:textId="5211BC78" w:rsidR="00586EF4" w:rsidRDefault="00586EF4" w:rsidP="00586EF4">
            <w:pPr>
              <w:pStyle w:val="TAC"/>
              <w:rPr>
                <w:sz w:val="16"/>
                <w:szCs w:val="16"/>
              </w:rPr>
            </w:pPr>
            <w:r w:rsidRPr="00AC493C">
              <w:rPr>
                <w:sz w:val="16"/>
                <w:szCs w:val="16"/>
              </w:rPr>
              <w:t>15.2.0</w:t>
            </w:r>
          </w:p>
        </w:tc>
      </w:tr>
      <w:tr w:rsidR="00586EF4" w:rsidRPr="006B0D02" w14:paraId="2F935CA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8E2B5B4" w14:textId="37F9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AE4E" w14:textId="0699270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8C02D" w14:textId="3C7B0C5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15005" w14:textId="17F14CF1" w:rsidR="00586EF4" w:rsidRDefault="00586EF4" w:rsidP="00586EF4">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A935" w14:textId="60350E6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247A" w14:textId="579616F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4E70" w14:textId="28A72870" w:rsidR="00586EF4" w:rsidRPr="00D67278" w:rsidRDefault="00586EF4" w:rsidP="00586EF4">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EAAA" w14:textId="0D7825A2" w:rsidR="00586EF4" w:rsidRDefault="00586EF4" w:rsidP="00586EF4">
            <w:pPr>
              <w:pStyle w:val="TAC"/>
              <w:rPr>
                <w:sz w:val="16"/>
                <w:szCs w:val="16"/>
              </w:rPr>
            </w:pPr>
            <w:r w:rsidRPr="00AC493C">
              <w:rPr>
                <w:sz w:val="16"/>
                <w:szCs w:val="16"/>
              </w:rPr>
              <w:t>15.2.0</w:t>
            </w:r>
          </w:p>
        </w:tc>
      </w:tr>
      <w:tr w:rsidR="00586EF4" w:rsidRPr="006B0D02" w14:paraId="4085A30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E18D272" w14:textId="33FA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E2E3D" w14:textId="38F624E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B74C" w14:textId="55F38FF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AFFB" w14:textId="1F2170A0" w:rsidR="00586EF4" w:rsidRDefault="00586EF4" w:rsidP="00586EF4">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01411" w14:textId="2A6B80D4" w:rsidR="00586EF4" w:rsidRPr="006B0D02" w:rsidRDefault="00586EF4" w:rsidP="00586EF4">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8886" w14:textId="7BE781F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46EF" w14:textId="2FC71AA5" w:rsidR="00586EF4" w:rsidRPr="00D67278" w:rsidRDefault="00586EF4" w:rsidP="00586EF4">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18E3" w14:textId="554869C1" w:rsidR="00586EF4" w:rsidRDefault="00586EF4" w:rsidP="00586EF4">
            <w:pPr>
              <w:pStyle w:val="TAC"/>
              <w:rPr>
                <w:sz w:val="16"/>
                <w:szCs w:val="16"/>
              </w:rPr>
            </w:pPr>
            <w:r w:rsidRPr="00AC493C">
              <w:rPr>
                <w:sz w:val="16"/>
                <w:szCs w:val="16"/>
              </w:rPr>
              <w:t>15.2.0</w:t>
            </w:r>
          </w:p>
        </w:tc>
      </w:tr>
      <w:tr w:rsidR="00586EF4" w:rsidRPr="006B0D02" w14:paraId="5E6C91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1CCAA05" w14:textId="7B7310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7788" w14:textId="084B96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D5D98" w14:textId="56E2FE6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6B1C" w14:textId="60EA7101" w:rsidR="00586EF4" w:rsidRDefault="00586EF4" w:rsidP="00586EF4">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5D150" w14:textId="793A17A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B01E" w14:textId="5D47315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68BB" w14:textId="0455EA23" w:rsidR="00586EF4" w:rsidRPr="00D67278" w:rsidRDefault="00586EF4" w:rsidP="00586EF4">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B543" w14:textId="560DE9E7" w:rsidR="00586EF4" w:rsidRDefault="00586EF4" w:rsidP="00586EF4">
            <w:pPr>
              <w:pStyle w:val="TAC"/>
              <w:rPr>
                <w:sz w:val="16"/>
                <w:szCs w:val="16"/>
              </w:rPr>
            </w:pPr>
            <w:r w:rsidRPr="00AC493C">
              <w:rPr>
                <w:sz w:val="16"/>
                <w:szCs w:val="16"/>
              </w:rPr>
              <w:t>15.2.0</w:t>
            </w:r>
          </w:p>
        </w:tc>
      </w:tr>
      <w:tr w:rsidR="00586EF4" w:rsidRPr="006B0D02" w14:paraId="737350E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0FE9A8" w14:textId="0F3C30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396F8" w14:textId="132D733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35FC3" w14:textId="51A93E7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DBA79" w14:textId="1CFE2D20" w:rsidR="00586EF4" w:rsidRDefault="00586EF4" w:rsidP="00586EF4">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76689" w14:textId="44AAA408"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608C" w14:textId="64CE84B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5BF57" w14:textId="6F03EB0C" w:rsidR="00586EF4" w:rsidRPr="00D67278" w:rsidRDefault="00586EF4" w:rsidP="00586EF4">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A3656" w14:textId="6ED3261F" w:rsidR="00586EF4" w:rsidRDefault="00586EF4" w:rsidP="00586EF4">
            <w:pPr>
              <w:pStyle w:val="TAC"/>
              <w:rPr>
                <w:sz w:val="16"/>
                <w:szCs w:val="16"/>
              </w:rPr>
            </w:pPr>
            <w:r w:rsidRPr="00AC493C">
              <w:rPr>
                <w:sz w:val="16"/>
                <w:szCs w:val="16"/>
              </w:rPr>
              <w:t>15.2.0</w:t>
            </w:r>
          </w:p>
        </w:tc>
      </w:tr>
      <w:tr w:rsidR="00586EF4" w:rsidRPr="006B0D02" w14:paraId="0C5484F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9F317E4" w14:textId="61C65BB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85061" w14:textId="11BA33C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08F2E" w14:textId="2F615C7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8798" w14:textId="5E15DE78" w:rsidR="00586EF4" w:rsidRDefault="00586EF4" w:rsidP="00586EF4">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B8851" w14:textId="6163A7A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6ACF" w14:textId="452629A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69CF" w14:textId="045D1D41" w:rsidR="00586EF4" w:rsidRPr="00D67278" w:rsidRDefault="00586EF4" w:rsidP="00586EF4">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EDF2D" w14:textId="356A5FFC" w:rsidR="00586EF4" w:rsidRDefault="00586EF4" w:rsidP="00586EF4">
            <w:pPr>
              <w:pStyle w:val="TAC"/>
              <w:rPr>
                <w:sz w:val="16"/>
                <w:szCs w:val="16"/>
              </w:rPr>
            </w:pPr>
            <w:r w:rsidRPr="00AC493C">
              <w:rPr>
                <w:sz w:val="16"/>
                <w:szCs w:val="16"/>
              </w:rPr>
              <w:t>15.2.0</w:t>
            </w:r>
          </w:p>
        </w:tc>
      </w:tr>
      <w:tr w:rsidR="00586EF4" w:rsidRPr="006B0D02" w14:paraId="4685D36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17C9885" w14:textId="6418203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FC09" w14:textId="0C98BB3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8B752" w14:textId="5A521F2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D744C" w14:textId="08048421" w:rsidR="00586EF4" w:rsidRDefault="00586EF4" w:rsidP="00586EF4">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413C" w14:textId="4723052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A590E" w14:textId="1B8187D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73681" w14:textId="0337FDB1" w:rsidR="00586EF4" w:rsidRPr="00D67278" w:rsidRDefault="00586EF4" w:rsidP="00586EF4">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CED7" w14:textId="4CF10F9A" w:rsidR="00586EF4" w:rsidRDefault="00586EF4" w:rsidP="00586EF4">
            <w:pPr>
              <w:pStyle w:val="TAC"/>
              <w:rPr>
                <w:sz w:val="16"/>
                <w:szCs w:val="16"/>
              </w:rPr>
            </w:pPr>
            <w:r w:rsidRPr="00AC493C">
              <w:rPr>
                <w:sz w:val="16"/>
                <w:szCs w:val="16"/>
              </w:rPr>
              <w:t>15.2.0</w:t>
            </w:r>
          </w:p>
        </w:tc>
      </w:tr>
      <w:tr w:rsidR="00586EF4" w:rsidRPr="006B0D02" w14:paraId="0E8ABC7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A0E601B" w14:textId="5344FBD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50C" w14:textId="187DBA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94402" w14:textId="2A721D3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FB3C" w14:textId="304D93FF" w:rsidR="00586EF4" w:rsidRDefault="00586EF4" w:rsidP="00586EF4">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05F6" w14:textId="2589D3C8"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8E0C" w14:textId="76D762B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860D7" w14:textId="160C0FD3" w:rsidR="00586EF4" w:rsidRPr="00D67278" w:rsidRDefault="00586EF4" w:rsidP="00586EF4">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E2F6" w14:textId="56F0649B" w:rsidR="00586EF4" w:rsidRDefault="00586EF4" w:rsidP="00586EF4">
            <w:pPr>
              <w:pStyle w:val="TAC"/>
              <w:rPr>
                <w:sz w:val="16"/>
                <w:szCs w:val="16"/>
              </w:rPr>
            </w:pPr>
            <w:r w:rsidRPr="00AC493C">
              <w:rPr>
                <w:sz w:val="16"/>
                <w:szCs w:val="16"/>
              </w:rPr>
              <w:t>15.2.0</w:t>
            </w:r>
          </w:p>
        </w:tc>
      </w:tr>
      <w:tr w:rsidR="00586EF4" w:rsidRPr="006B0D02" w14:paraId="2692629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B6C73BF" w14:textId="3FF2752C" w:rsidR="00586EF4" w:rsidRDefault="00586EF4" w:rsidP="00586EF4">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15CC7" w14:textId="5385F47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0F177" w14:textId="5500977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C64C1" w14:textId="2B336558" w:rsidR="00586EF4" w:rsidRDefault="00586EF4" w:rsidP="00586EF4">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22A24" w14:textId="338E69FC"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75B61" w14:textId="12C0152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969D6" w14:textId="67C7BEAF" w:rsidR="00586EF4" w:rsidRPr="00D67278" w:rsidRDefault="00586EF4" w:rsidP="00586EF4">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092B" w14:textId="5F506A18" w:rsidR="00586EF4" w:rsidRDefault="00586EF4" w:rsidP="00586EF4">
            <w:pPr>
              <w:pStyle w:val="TAC"/>
              <w:rPr>
                <w:sz w:val="16"/>
                <w:szCs w:val="16"/>
              </w:rPr>
            </w:pPr>
            <w:r w:rsidRPr="00AC493C">
              <w:rPr>
                <w:sz w:val="16"/>
                <w:szCs w:val="16"/>
              </w:rPr>
              <w:t>15.2.0</w:t>
            </w:r>
          </w:p>
        </w:tc>
      </w:tr>
      <w:tr w:rsidR="00586EF4" w:rsidRPr="006B0D02" w14:paraId="23921B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DD9FAF" w14:textId="6DF7B62E"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3F270" w14:textId="5314F41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881D0" w14:textId="3CC15495" w:rsidR="00586EF4" w:rsidRDefault="002150E6" w:rsidP="00586EF4">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DB36" w14:textId="6DC3B449" w:rsidR="00586EF4" w:rsidRDefault="00586EF4" w:rsidP="00586EF4">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6781" w14:textId="584B1560" w:rsidR="00586EF4" w:rsidRPr="006B0D02" w:rsidRDefault="00CD1D25" w:rsidP="00586EF4">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53D" w14:textId="089D922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10C25" w14:textId="74EB36C8" w:rsidR="00586EF4" w:rsidRPr="00D67278" w:rsidRDefault="00586EF4" w:rsidP="00586EF4">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D25E" w14:textId="2B03081E" w:rsidR="00586EF4" w:rsidRDefault="00586EF4" w:rsidP="00586EF4">
            <w:pPr>
              <w:pStyle w:val="TAC"/>
              <w:rPr>
                <w:sz w:val="16"/>
                <w:szCs w:val="16"/>
              </w:rPr>
            </w:pPr>
            <w:r w:rsidRPr="00AC493C">
              <w:rPr>
                <w:sz w:val="16"/>
                <w:szCs w:val="16"/>
              </w:rPr>
              <w:t>15.2.0</w:t>
            </w:r>
          </w:p>
        </w:tc>
      </w:tr>
      <w:tr w:rsidR="00586EF4" w:rsidRPr="006B0D02" w14:paraId="778A65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732A559" w14:textId="1FFB7BE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1A21" w14:textId="0DCD92E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3D32D0" w14:textId="2288978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2B2" w14:textId="07E85420" w:rsidR="00586EF4" w:rsidRDefault="00586EF4" w:rsidP="00586EF4">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CE66" w14:textId="76361538"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702F0" w14:textId="6D2A156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8699C" w14:textId="7EA1967B" w:rsidR="00586EF4" w:rsidRPr="00D67278" w:rsidRDefault="00586EF4" w:rsidP="00586EF4">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56E5" w14:textId="2E5B21DE" w:rsidR="00586EF4" w:rsidRDefault="00586EF4" w:rsidP="00586EF4">
            <w:pPr>
              <w:pStyle w:val="TAC"/>
              <w:rPr>
                <w:sz w:val="16"/>
                <w:szCs w:val="16"/>
              </w:rPr>
            </w:pPr>
            <w:r w:rsidRPr="00AC493C">
              <w:rPr>
                <w:sz w:val="16"/>
                <w:szCs w:val="16"/>
              </w:rPr>
              <w:t>15.2.0</w:t>
            </w:r>
          </w:p>
        </w:tc>
      </w:tr>
      <w:tr w:rsidR="00586EF4" w:rsidRPr="006B0D02" w14:paraId="18F51E6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356B04E" w14:textId="0284A1F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669FD" w14:textId="3546FA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CFDF5" w14:textId="7F09507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5AF9" w14:textId="76F00FFC" w:rsidR="00586EF4" w:rsidRDefault="00586EF4" w:rsidP="00586EF4">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DA6C" w14:textId="13D8F94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4484" w14:textId="236110F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495C" w14:textId="32992C95" w:rsidR="00586EF4" w:rsidRPr="00D67278" w:rsidRDefault="00586EF4" w:rsidP="00586EF4">
            <w:pPr>
              <w:pStyle w:val="TAL"/>
              <w:rPr>
                <w:rFonts w:cs="Arial"/>
                <w:sz w:val="16"/>
                <w:szCs w:val="16"/>
                <w:lang w:eastAsia="en-GB"/>
              </w:rPr>
            </w:pPr>
            <w:r w:rsidRPr="00D67278">
              <w:rPr>
                <w:rFonts w:cs="Arial"/>
                <w:sz w:val="16"/>
                <w:szCs w:val="16"/>
                <w:lang w:eastAsia="en-GB"/>
              </w:rPr>
              <w:t xml:space="preserve">A new cause value </w:t>
            </w:r>
            <w:r w:rsidR="003D3194">
              <w:rPr>
                <w:rFonts w:cs="Arial"/>
                <w:sz w:val="16"/>
                <w:szCs w:val="16"/>
                <w:lang w:eastAsia="en-GB"/>
              </w:rPr>
              <w:t>'</w:t>
            </w:r>
            <w:r w:rsidRPr="00D67278">
              <w:rPr>
                <w:rFonts w:cs="Arial"/>
                <w:sz w:val="16"/>
                <w:szCs w:val="16"/>
                <w:lang w:eastAsia="en-GB"/>
              </w:rPr>
              <w:t>PDU_Session_Status_Mismatch</w:t>
            </w:r>
            <w:r w:rsidR="003D3194">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F3E2" w14:textId="792F199C" w:rsidR="00586EF4" w:rsidRDefault="00586EF4" w:rsidP="00586EF4">
            <w:pPr>
              <w:pStyle w:val="TAC"/>
              <w:rPr>
                <w:sz w:val="16"/>
                <w:szCs w:val="16"/>
              </w:rPr>
            </w:pPr>
            <w:r w:rsidRPr="00AC493C">
              <w:rPr>
                <w:sz w:val="16"/>
                <w:szCs w:val="16"/>
              </w:rPr>
              <w:t>15.2.0</w:t>
            </w:r>
          </w:p>
        </w:tc>
      </w:tr>
      <w:tr w:rsidR="00586EF4" w:rsidRPr="006B0D02" w14:paraId="38EA13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21C4820" w14:textId="5DD4B9D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E405" w14:textId="44EAF68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C358FA" w14:textId="04FF749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93B66" w14:textId="72A237DF" w:rsidR="00586EF4" w:rsidRDefault="00586EF4" w:rsidP="00586EF4">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883F6" w14:textId="05DF32D2"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27EC" w14:textId="572810B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3B03" w14:textId="41DE19F9" w:rsidR="00586EF4" w:rsidRPr="00D67278" w:rsidRDefault="00586EF4" w:rsidP="00586EF4">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FB75C" w14:textId="1EF67F51" w:rsidR="00586EF4" w:rsidRDefault="00586EF4" w:rsidP="00586EF4">
            <w:pPr>
              <w:pStyle w:val="TAC"/>
              <w:rPr>
                <w:sz w:val="16"/>
                <w:szCs w:val="16"/>
              </w:rPr>
            </w:pPr>
            <w:r w:rsidRPr="00AC493C">
              <w:rPr>
                <w:sz w:val="16"/>
                <w:szCs w:val="16"/>
              </w:rPr>
              <w:t>15.2.0</w:t>
            </w:r>
          </w:p>
        </w:tc>
      </w:tr>
      <w:tr w:rsidR="00586EF4" w:rsidRPr="006B0D02" w14:paraId="1C019B2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E8956A" w14:textId="3715B96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AE2" w14:textId="5776B9D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E62C7F" w14:textId="00C3B4D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C70D" w14:textId="544653A2" w:rsidR="00586EF4" w:rsidRDefault="00586EF4" w:rsidP="00586EF4">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F912" w14:textId="5EAD4D9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E11E" w14:textId="6EFD3FC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53F96" w14:textId="0097308A" w:rsidR="00586EF4" w:rsidRPr="00D67278" w:rsidRDefault="00586EF4" w:rsidP="00586EF4">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2D24" w14:textId="717F13D3" w:rsidR="00586EF4" w:rsidRDefault="00586EF4" w:rsidP="00586EF4">
            <w:pPr>
              <w:pStyle w:val="TAC"/>
              <w:rPr>
                <w:sz w:val="16"/>
                <w:szCs w:val="16"/>
              </w:rPr>
            </w:pPr>
            <w:r w:rsidRPr="00AC493C">
              <w:rPr>
                <w:sz w:val="16"/>
                <w:szCs w:val="16"/>
              </w:rPr>
              <w:t>15.2.0</w:t>
            </w:r>
          </w:p>
        </w:tc>
      </w:tr>
      <w:tr w:rsidR="00586EF4" w:rsidRPr="006B0D02" w14:paraId="65C3A5C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4A97E7C" w14:textId="04845418"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1CAE" w14:textId="639ACE8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6743E8" w14:textId="44F2A2A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0F7F" w14:textId="29033DCD" w:rsidR="00586EF4" w:rsidRDefault="00586EF4" w:rsidP="00586EF4">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4A6A" w14:textId="3986BFF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7EB9" w14:textId="2B57D48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18494" w14:textId="432DD1C2" w:rsidR="00586EF4" w:rsidRPr="00D67278" w:rsidRDefault="00586EF4" w:rsidP="00586EF4">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807E5" w14:textId="332877D8" w:rsidR="00586EF4" w:rsidRDefault="00586EF4" w:rsidP="00586EF4">
            <w:pPr>
              <w:pStyle w:val="TAC"/>
              <w:rPr>
                <w:sz w:val="16"/>
                <w:szCs w:val="16"/>
              </w:rPr>
            </w:pPr>
            <w:r w:rsidRPr="00AC493C">
              <w:rPr>
                <w:sz w:val="16"/>
                <w:szCs w:val="16"/>
              </w:rPr>
              <w:t>15.2.0</w:t>
            </w:r>
          </w:p>
        </w:tc>
      </w:tr>
      <w:tr w:rsidR="00586EF4" w:rsidRPr="006B0D02" w14:paraId="4DCAA3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DBB5EA5" w14:textId="6381781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9EE2" w14:textId="78E9E366"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0DC1" w14:textId="3FC5AB5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29428" w14:textId="7C66B40A" w:rsidR="00586EF4" w:rsidRDefault="00586EF4" w:rsidP="00586EF4">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A3B7" w14:textId="017F81B0"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6D83" w14:textId="1D4B79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0FFC0" w14:textId="4FD4DF16" w:rsidR="00586EF4" w:rsidRPr="00D67278" w:rsidRDefault="00586EF4" w:rsidP="00586EF4">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554" w14:textId="328A6C6A" w:rsidR="00586EF4" w:rsidRDefault="00586EF4" w:rsidP="00586EF4">
            <w:pPr>
              <w:pStyle w:val="TAC"/>
              <w:rPr>
                <w:sz w:val="16"/>
                <w:szCs w:val="16"/>
              </w:rPr>
            </w:pPr>
            <w:r w:rsidRPr="00AC493C">
              <w:rPr>
                <w:sz w:val="16"/>
                <w:szCs w:val="16"/>
              </w:rPr>
              <w:t>15.2.0</w:t>
            </w:r>
          </w:p>
        </w:tc>
      </w:tr>
      <w:tr w:rsidR="00586EF4" w:rsidRPr="006B0D02" w14:paraId="56F025D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C8" w14:textId="7389D33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60CAA" w14:textId="0978245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84BD" w14:textId="61161AB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11C3B" w14:textId="0B15EA48" w:rsidR="00586EF4" w:rsidRDefault="00586EF4" w:rsidP="00586EF4">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4C78B" w14:textId="139EE254"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FD9B" w14:textId="280B5F1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028C" w14:textId="347F2B9B" w:rsidR="00586EF4" w:rsidRPr="00D67278" w:rsidRDefault="00586EF4" w:rsidP="00586EF4">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3632B" w14:textId="036DFB46" w:rsidR="00586EF4" w:rsidRDefault="00586EF4" w:rsidP="00586EF4">
            <w:pPr>
              <w:pStyle w:val="TAC"/>
              <w:rPr>
                <w:sz w:val="16"/>
                <w:szCs w:val="16"/>
              </w:rPr>
            </w:pPr>
            <w:r w:rsidRPr="00AC493C">
              <w:rPr>
                <w:sz w:val="16"/>
                <w:szCs w:val="16"/>
              </w:rPr>
              <w:t>15.2.0</w:t>
            </w:r>
          </w:p>
        </w:tc>
      </w:tr>
      <w:tr w:rsidR="00586EF4" w:rsidRPr="006B0D02" w14:paraId="226F531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EA50133" w14:textId="574B6D7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BC929" w14:textId="03B42B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D0F640" w14:textId="31F4C3B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AC40" w14:textId="62C98F5D" w:rsidR="00586EF4" w:rsidRDefault="00586EF4" w:rsidP="00586EF4">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D32A" w14:textId="515D7C7E"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C9C7" w14:textId="1604CF2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19C3B" w14:textId="0DB8A045" w:rsidR="00586EF4" w:rsidRPr="00D67278" w:rsidRDefault="00586EF4" w:rsidP="00586EF4">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3B1C" w14:textId="2D4D5AF6" w:rsidR="00586EF4" w:rsidRDefault="00586EF4" w:rsidP="00586EF4">
            <w:pPr>
              <w:pStyle w:val="TAC"/>
              <w:rPr>
                <w:sz w:val="16"/>
                <w:szCs w:val="16"/>
              </w:rPr>
            </w:pPr>
            <w:r w:rsidRPr="00AC493C">
              <w:rPr>
                <w:sz w:val="16"/>
                <w:szCs w:val="16"/>
              </w:rPr>
              <w:t>15.2.0</w:t>
            </w:r>
          </w:p>
        </w:tc>
      </w:tr>
      <w:tr w:rsidR="00586EF4" w:rsidRPr="006B0D02" w14:paraId="0C56571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3D2D8B2" w14:textId="518C8B5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FE181" w14:textId="17CAB04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AFE96" w14:textId="55DA1AB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5898B" w14:textId="698DE05D" w:rsidR="00586EF4" w:rsidRDefault="00586EF4" w:rsidP="00586EF4">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A9D85" w14:textId="42C6C31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D342" w14:textId="2B3FC6C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3995" w14:textId="7EE92B10" w:rsidR="00586EF4" w:rsidRPr="00D67278" w:rsidRDefault="00586EF4" w:rsidP="00586EF4">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E237" w14:textId="0BA7617E" w:rsidR="00586EF4" w:rsidRDefault="00586EF4" w:rsidP="00586EF4">
            <w:pPr>
              <w:pStyle w:val="TAC"/>
              <w:rPr>
                <w:sz w:val="16"/>
                <w:szCs w:val="16"/>
              </w:rPr>
            </w:pPr>
            <w:r w:rsidRPr="00AC493C">
              <w:rPr>
                <w:sz w:val="16"/>
                <w:szCs w:val="16"/>
              </w:rPr>
              <w:t>15.2.0</w:t>
            </w:r>
          </w:p>
        </w:tc>
      </w:tr>
      <w:tr w:rsidR="00586EF4" w:rsidRPr="006B0D02" w14:paraId="4307507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756B6AF" w14:textId="48B9BA8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86C" w14:textId="1834A4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5F97A" w14:textId="368A5C5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09789" w14:textId="02E53A1D" w:rsidR="00586EF4" w:rsidRDefault="00586EF4" w:rsidP="00586EF4">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30EB" w14:textId="27374CA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B9285" w14:textId="750525D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0C86A" w14:textId="52260743" w:rsidR="00586EF4" w:rsidRPr="00D67278" w:rsidRDefault="00586EF4" w:rsidP="00586EF4">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6B03" w14:textId="2F53D53F" w:rsidR="00586EF4" w:rsidRDefault="00586EF4" w:rsidP="00586EF4">
            <w:pPr>
              <w:pStyle w:val="TAC"/>
              <w:rPr>
                <w:sz w:val="16"/>
                <w:szCs w:val="16"/>
              </w:rPr>
            </w:pPr>
            <w:r w:rsidRPr="00AC493C">
              <w:rPr>
                <w:sz w:val="16"/>
                <w:szCs w:val="16"/>
              </w:rPr>
              <w:t>15.2.0</w:t>
            </w:r>
          </w:p>
        </w:tc>
      </w:tr>
      <w:tr w:rsidR="00586EF4" w:rsidRPr="006B0D02" w14:paraId="753B3DF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AA7DC1A" w14:textId="618A41D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37B41" w14:textId="100D862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8C5417" w14:textId="71DFD82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CA47" w14:textId="2EF31459" w:rsidR="00586EF4" w:rsidRDefault="00586EF4" w:rsidP="00586EF4">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6CA0F" w14:textId="0F847F0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0C4" w14:textId="337488D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B9C90" w14:textId="17F17853" w:rsidR="00586EF4" w:rsidRPr="00D67278" w:rsidRDefault="00586EF4" w:rsidP="00586EF4">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065E" w14:textId="3E28ADC0" w:rsidR="00586EF4" w:rsidRDefault="00586EF4" w:rsidP="00586EF4">
            <w:pPr>
              <w:pStyle w:val="TAC"/>
              <w:rPr>
                <w:sz w:val="16"/>
                <w:szCs w:val="16"/>
              </w:rPr>
            </w:pPr>
            <w:r w:rsidRPr="00AC493C">
              <w:rPr>
                <w:sz w:val="16"/>
                <w:szCs w:val="16"/>
              </w:rPr>
              <w:t>15.2.0</w:t>
            </w:r>
          </w:p>
        </w:tc>
      </w:tr>
      <w:tr w:rsidR="00586EF4" w:rsidRPr="006B0D02" w14:paraId="68E578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CC5AD82" w14:textId="18B37CC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E40A6" w14:textId="38C58BE5"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2F3DA" w14:textId="6BD42316" w:rsidR="00586EF4" w:rsidRDefault="00586EF4" w:rsidP="00586EF4">
            <w:pPr>
              <w:pStyle w:val="TAC"/>
              <w:rPr>
                <w:sz w:val="16"/>
                <w:szCs w:val="16"/>
              </w:rPr>
            </w:pPr>
            <w:r>
              <w:rPr>
                <w:sz w:val="16"/>
                <w:szCs w:val="16"/>
              </w:rPr>
              <w:t>CP-18</w:t>
            </w:r>
            <w:r w:rsidR="00D14950">
              <w:rPr>
                <w:sz w:val="16"/>
                <w:szCs w:val="16"/>
              </w:rPr>
              <w:t>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B9FB" w14:textId="3E605B73" w:rsidR="00586EF4" w:rsidRDefault="00586EF4" w:rsidP="00586EF4">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861C" w14:textId="24EBF0A5" w:rsidR="00586EF4" w:rsidRPr="006B0D02" w:rsidRDefault="00765E06" w:rsidP="00586EF4">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DB54A" w14:textId="1B06C9A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0BEE9" w14:textId="25A1B99B" w:rsidR="00586EF4" w:rsidRPr="00D67278" w:rsidRDefault="00586EF4" w:rsidP="00586EF4">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11F" w14:textId="399E6CC0" w:rsidR="00586EF4" w:rsidRDefault="00586EF4" w:rsidP="00586EF4">
            <w:pPr>
              <w:pStyle w:val="TAC"/>
              <w:rPr>
                <w:sz w:val="16"/>
                <w:szCs w:val="16"/>
              </w:rPr>
            </w:pPr>
            <w:r w:rsidRPr="00AC493C">
              <w:rPr>
                <w:sz w:val="16"/>
                <w:szCs w:val="16"/>
              </w:rPr>
              <w:t>15.2.0</w:t>
            </w:r>
          </w:p>
        </w:tc>
      </w:tr>
      <w:tr w:rsidR="00586EF4" w:rsidRPr="006B0D02" w14:paraId="07A2419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B7CFB1" w14:textId="6E7407C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7A846" w14:textId="745B48E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EF3948" w14:textId="6D08265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4D4F" w14:textId="11A10F57" w:rsidR="00586EF4" w:rsidRDefault="00586EF4" w:rsidP="00586EF4">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7B" w14:textId="691E593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2925" w14:textId="6CB4F8B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B5106" w14:textId="485A44A7" w:rsidR="00586EF4" w:rsidRPr="00D67278" w:rsidRDefault="00586EF4" w:rsidP="00586EF4">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03231" w14:textId="0DBEDEF7" w:rsidR="00586EF4" w:rsidRDefault="00586EF4" w:rsidP="00586EF4">
            <w:pPr>
              <w:pStyle w:val="TAC"/>
              <w:rPr>
                <w:sz w:val="16"/>
                <w:szCs w:val="16"/>
              </w:rPr>
            </w:pPr>
            <w:r w:rsidRPr="00AC493C">
              <w:rPr>
                <w:sz w:val="16"/>
                <w:szCs w:val="16"/>
              </w:rPr>
              <w:t>15.2.0</w:t>
            </w:r>
          </w:p>
        </w:tc>
      </w:tr>
      <w:tr w:rsidR="00586EF4" w:rsidRPr="006B0D02" w14:paraId="3A253E7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6BA2141" w14:textId="75B6FF4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AA2B0" w14:textId="086BABBF"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01F52" w14:textId="25A8825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E370C" w14:textId="6AD637CC" w:rsidR="00586EF4" w:rsidRDefault="00586EF4" w:rsidP="00586EF4">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2B249" w14:textId="4C51E1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E55B6" w14:textId="4C9D6081"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13FD" w14:textId="4A08903C" w:rsidR="00586EF4" w:rsidRPr="00D67278" w:rsidRDefault="00586EF4" w:rsidP="00586EF4">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7D4" w14:textId="6E7C5BB5" w:rsidR="00586EF4" w:rsidRDefault="00586EF4" w:rsidP="00586EF4">
            <w:pPr>
              <w:pStyle w:val="TAC"/>
              <w:rPr>
                <w:sz w:val="16"/>
                <w:szCs w:val="16"/>
              </w:rPr>
            </w:pPr>
            <w:r w:rsidRPr="00AC493C">
              <w:rPr>
                <w:sz w:val="16"/>
                <w:szCs w:val="16"/>
              </w:rPr>
              <w:t>15.2.0</w:t>
            </w:r>
          </w:p>
        </w:tc>
      </w:tr>
      <w:tr w:rsidR="00586EF4" w:rsidRPr="006B0D02" w14:paraId="3F55045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DA3BE3" w14:textId="4C8C1C5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85971" w14:textId="3628098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C260F" w14:textId="3902444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CD767" w14:textId="372779FB" w:rsidR="00586EF4" w:rsidRDefault="00586EF4" w:rsidP="00586EF4">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6EF8" w14:textId="579EFE42"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1727" w14:textId="27032A0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B2510" w14:textId="45923845" w:rsidR="00586EF4" w:rsidRPr="00D67278" w:rsidRDefault="00586EF4" w:rsidP="00586EF4">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98DE3" w14:textId="33D70E83" w:rsidR="00586EF4" w:rsidRDefault="00586EF4" w:rsidP="00586EF4">
            <w:pPr>
              <w:pStyle w:val="TAC"/>
              <w:rPr>
                <w:sz w:val="16"/>
                <w:szCs w:val="16"/>
              </w:rPr>
            </w:pPr>
            <w:r w:rsidRPr="00AC493C">
              <w:rPr>
                <w:sz w:val="16"/>
                <w:szCs w:val="16"/>
              </w:rPr>
              <w:t>15.2.0</w:t>
            </w:r>
          </w:p>
        </w:tc>
      </w:tr>
      <w:tr w:rsidR="00586EF4" w:rsidRPr="006B0D02" w14:paraId="0921F17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B949DBA" w14:textId="3F6FD8C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3C8C7" w14:textId="40DD52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A5CD3" w14:textId="4CD53AB8" w:rsidR="00586EF4" w:rsidRDefault="00586EF4" w:rsidP="00586EF4">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DF05" w14:textId="22ED12D5" w:rsidR="00586EF4" w:rsidRDefault="00586EF4" w:rsidP="00586EF4">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3B0E4" w14:textId="7777777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C7CA" w14:textId="651BDE2D"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E4342" w14:textId="0F026BB6" w:rsidR="00586EF4" w:rsidRPr="00D67278" w:rsidRDefault="00586EF4" w:rsidP="00586EF4">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721A2" w14:textId="5C5496D3" w:rsidR="00586EF4" w:rsidRDefault="00586EF4" w:rsidP="00586EF4">
            <w:pPr>
              <w:pStyle w:val="TAC"/>
              <w:rPr>
                <w:sz w:val="16"/>
                <w:szCs w:val="16"/>
              </w:rPr>
            </w:pPr>
            <w:r w:rsidRPr="00AC493C">
              <w:rPr>
                <w:sz w:val="16"/>
                <w:szCs w:val="16"/>
              </w:rPr>
              <w:t>15.2.0</w:t>
            </w:r>
          </w:p>
        </w:tc>
      </w:tr>
      <w:tr w:rsidR="004F6B23" w:rsidRPr="006B0D02" w14:paraId="054CD91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A67F4B8" w14:textId="19B4BAC1" w:rsidR="004F6B23" w:rsidRDefault="004F6B23"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1062" w14:textId="77777777" w:rsidR="004F6B23" w:rsidRDefault="004F6B23" w:rsidP="00586EF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955BC4" w14:textId="77777777" w:rsidR="004F6B23" w:rsidRDefault="004F6B23" w:rsidP="00586EF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E31B7" w14:textId="77777777" w:rsidR="004F6B23" w:rsidRDefault="004F6B23" w:rsidP="00586EF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0635" w14:textId="77777777" w:rsidR="004F6B23" w:rsidRPr="006B0D02" w:rsidRDefault="004F6B23"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F919" w14:textId="77777777" w:rsidR="004F6B23" w:rsidRDefault="004F6B23" w:rsidP="00586EF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8DF64" w14:textId="3B5DA814" w:rsidR="004F6B23" w:rsidRDefault="004F6B23" w:rsidP="00586EF4">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ED8B9" w14:textId="362479A1" w:rsidR="004F6B23" w:rsidRPr="00AC493C" w:rsidRDefault="004F6B23" w:rsidP="00586EF4">
            <w:pPr>
              <w:pStyle w:val="TAC"/>
              <w:rPr>
                <w:sz w:val="16"/>
                <w:szCs w:val="16"/>
              </w:rPr>
            </w:pPr>
            <w:r>
              <w:rPr>
                <w:sz w:val="16"/>
                <w:szCs w:val="16"/>
              </w:rPr>
              <w:t>15.2.1</w:t>
            </w:r>
          </w:p>
        </w:tc>
      </w:tr>
      <w:tr w:rsidR="00984507" w:rsidRPr="006B0D02" w14:paraId="319907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AC6C54E" w14:textId="4B0ABA93" w:rsidR="00984507" w:rsidRDefault="00984507" w:rsidP="00586EF4">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C43C9" w14:textId="38D38F60" w:rsidR="00984507" w:rsidRDefault="00984507" w:rsidP="00586EF4">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15900" w14:textId="47195F7E" w:rsidR="00984507" w:rsidRDefault="00984507" w:rsidP="00586EF4">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02CD0" w14:textId="7000A000" w:rsidR="00984507" w:rsidRDefault="00984507" w:rsidP="00586EF4">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2345" w14:textId="77777777" w:rsidR="00984507" w:rsidRPr="006B0D02" w:rsidRDefault="00984507"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E3A2" w14:textId="00501005" w:rsidR="00984507" w:rsidRDefault="00984507"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EA853" w14:textId="5750906B" w:rsidR="00984507" w:rsidRPr="004F6B23" w:rsidRDefault="00984507" w:rsidP="00586EF4">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656" w14:textId="4FFF1D65" w:rsidR="00984507" w:rsidRDefault="00984507" w:rsidP="00586EF4">
            <w:pPr>
              <w:pStyle w:val="TAC"/>
              <w:rPr>
                <w:sz w:val="16"/>
                <w:szCs w:val="16"/>
              </w:rPr>
            </w:pPr>
            <w:r>
              <w:rPr>
                <w:sz w:val="16"/>
                <w:szCs w:val="16"/>
              </w:rPr>
              <w:t>15.3.0</w:t>
            </w:r>
          </w:p>
        </w:tc>
      </w:tr>
      <w:tr w:rsidR="00984507" w:rsidRPr="006B0D02" w14:paraId="42BF322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CADFDB" w14:textId="0E2827C8" w:rsidR="00984507" w:rsidRDefault="00984507" w:rsidP="0098450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A9C90" w14:textId="358ADA81" w:rsidR="00984507" w:rsidRDefault="00984507" w:rsidP="0098450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52F82" w14:textId="2AED5F35" w:rsidR="00984507" w:rsidRDefault="00984507" w:rsidP="0098450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C56FB" w14:textId="25AC1336" w:rsidR="00984507" w:rsidRDefault="00984507" w:rsidP="0098450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C355" w14:textId="5226F729" w:rsidR="00984507" w:rsidRPr="006B0D02" w:rsidRDefault="00984507" w:rsidP="0098450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F8027" w14:textId="3B3BC334" w:rsidR="00984507" w:rsidRDefault="00984507" w:rsidP="0098450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1DB3" w14:textId="31DE8727" w:rsidR="00984507" w:rsidRPr="004F6B23" w:rsidRDefault="00984507" w:rsidP="0098450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44B71" w14:textId="51B89117" w:rsidR="00984507" w:rsidRDefault="00984507" w:rsidP="00984507">
            <w:pPr>
              <w:pStyle w:val="TAC"/>
              <w:rPr>
                <w:sz w:val="16"/>
                <w:szCs w:val="16"/>
              </w:rPr>
            </w:pPr>
            <w:r w:rsidRPr="00AC217B">
              <w:rPr>
                <w:sz w:val="16"/>
                <w:szCs w:val="16"/>
              </w:rPr>
              <w:t>15.3.0</w:t>
            </w:r>
          </w:p>
        </w:tc>
      </w:tr>
      <w:tr w:rsidR="005E23A6" w:rsidRPr="006B0D02" w14:paraId="12FBA54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CEF186E" w14:textId="6F6A2DA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9251A" w14:textId="5766186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13AED" w14:textId="02C27B24"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E5FD4" w14:textId="0ACD560A" w:rsidR="005E23A6" w:rsidRDefault="005E23A6" w:rsidP="005E23A6">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17AA" w14:textId="6DA7C2FF"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BB1D1" w14:textId="6038F7DB"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18FB2" w14:textId="03A71CD0" w:rsidR="005E23A6" w:rsidRPr="00984507" w:rsidRDefault="005E23A6" w:rsidP="005E23A6">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2614E" w14:textId="30A2F1B4" w:rsidR="005E23A6" w:rsidRDefault="005E23A6" w:rsidP="005E23A6">
            <w:pPr>
              <w:pStyle w:val="TAC"/>
              <w:rPr>
                <w:sz w:val="16"/>
                <w:szCs w:val="16"/>
              </w:rPr>
            </w:pPr>
            <w:r w:rsidRPr="00AC217B">
              <w:rPr>
                <w:sz w:val="16"/>
                <w:szCs w:val="16"/>
              </w:rPr>
              <w:t>15.3.0</w:t>
            </w:r>
          </w:p>
        </w:tc>
      </w:tr>
      <w:tr w:rsidR="005E23A6" w:rsidRPr="006B0D02" w14:paraId="2CE8A70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5AFF30" w14:textId="79FABA23"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CD3F8" w14:textId="22C3DB69"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5C8A90" w14:textId="4EC51DF1"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C9C5D" w14:textId="14ACC045" w:rsidR="005E23A6" w:rsidRDefault="005E23A6" w:rsidP="005E23A6">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784C2"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F2AC" w14:textId="04897CC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69569" w14:textId="58067FF3" w:rsidR="005E23A6" w:rsidRPr="00984507" w:rsidRDefault="005E23A6" w:rsidP="005E23A6">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ED0B0" w14:textId="761F51C4" w:rsidR="005E23A6" w:rsidRDefault="005E23A6" w:rsidP="005E23A6">
            <w:pPr>
              <w:pStyle w:val="TAC"/>
              <w:rPr>
                <w:sz w:val="16"/>
                <w:szCs w:val="16"/>
              </w:rPr>
            </w:pPr>
            <w:r w:rsidRPr="00AC217B">
              <w:rPr>
                <w:sz w:val="16"/>
                <w:szCs w:val="16"/>
              </w:rPr>
              <w:t>15.3.0</w:t>
            </w:r>
          </w:p>
        </w:tc>
      </w:tr>
      <w:tr w:rsidR="003B44C5" w:rsidRPr="006B0D02" w14:paraId="6EAEF07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0254F571" w14:textId="77777777" w:rsidR="003B44C5" w:rsidRDefault="003B44C5" w:rsidP="00462BB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89C09" w14:textId="77777777" w:rsidR="003B44C5" w:rsidRDefault="003B44C5" w:rsidP="00462BBC">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6D0A7" w14:textId="77777777" w:rsidR="003B44C5" w:rsidRDefault="003B44C5" w:rsidP="00462BBC">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56CF" w14:textId="77777777" w:rsidR="003B44C5" w:rsidRDefault="003B44C5" w:rsidP="00462BBC">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0942" w14:textId="77777777" w:rsidR="003B44C5" w:rsidRDefault="003B44C5" w:rsidP="00462BB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9FC73" w14:textId="77777777" w:rsidR="003B44C5" w:rsidRPr="0011147A" w:rsidRDefault="003B44C5"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68897" w14:textId="77777777" w:rsidR="003B44C5" w:rsidRPr="00984507" w:rsidRDefault="003B44C5" w:rsidP="00462BBC">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E744" w14:textId="77777777" w:rsidR="003B44C5" w:rsidRPr="00AC217B" w:rsidRDefault="003B44C5" w:rsidP="00462BBC">
            <w:pPr>
              <w:pStyle w:val="TAC"/>
              <w:rPr>
                <w:sz w:val="16"/>
                <w:szCs w:val="16"/>
              </w:rPr>
            </w:pPr>
            <w:r w:rsidRPr="00AC217B">
              <w:rPr>
                <w:sz w:val="16"/>
                <w:szCs w:val="16"/>
              </w:rPr>
              <w:t>15.3.0</w:t>
            </w:r>
          </w:p>
        </w:tc>
      </w:tr>
      <w:tr w:rsidR="005E23A6" w:rsidRPr="006B0D02" w14:paraId="2FF39C1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34AC9" w14:textId="7B1A755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8C1C2" w14:textId="4115C10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E06EC" w14:textId="7A9A6189"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3D" w14:textId="197D518F" w:rsidR="005E23A6" w:rsidRDefault="005E23A6" w:rsidP="005E23A6">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DF8" w14:textId="54EAB59D"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ABB1" w14:textId="2985AD86"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E9505" w14:textId="510EB863" w:rsidR="005E23A6" w:rsidRPr="00984507" w:rsidRDefault="005E23A6" w:rsidP="005E23A6">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411" w14:textId="2A90C211" w:rsidR="005E23A6" w:rsidRDefault="005E23A6" w:rsidP="005E23A6">
            <w:pPr>
              <w:pStyle w:val="TAC"/>
              <w:rPr>
                <w:sz w:val="16"/>
                <w:szCs w:val="16"/>
              </w:rPr>
            </w:pPr>
            <w:r w:rsidRPr="00AC217B">
              <w:rPr>
                <w:sz w:val="16"/>
                <w:szCs w:val="16"/>
              </w:rPr>
              <w:t>15.3.0</w:t>
            </w:r>
          </w:p>
        </w:tc>
      </w:tr>
      <w:tr w:rsidR="005E23A6" w:rsidRPr="006B0D02" w14:paraId="1D06E9F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A2B4C0" w14:textId="0F9CAF9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CFCC5" w14:textId="090A1B24"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9F54D" w14:textId="63BFE647"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61" w14:textId="59F35DD4" w:rsidR="005E23A6" w:rsidRDefault="005E23A6" w:rsidP="005E23A6">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0C319"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6F78" w14:textId="085EBA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432F" w14:textId="1F19F626" w:rsidR="005E23A6" w:rsidRPr="00984507" w:rsidRDefault="005E23A6" w:rsidP="005E23A6">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C2DD3" w14:textId="0E71D561" w:rsidR="005E23A6" w:rsidRDefault="005E23A6" w:rsidP="005E23A6">
            <w:pPr>
              <w:pStyle w:val="TAC"/>
              <w:rPr>
                <w:sz w:val="16"/>
                <w:szCs w:val="16"/>
              </w:rPr>
            </w:pPr>
            <w:r w:rsidRPr="00AC217B">
              <w:rPr>
                <w:sz w:val="16"/>
                <w:szCs w:val="16"/>
              </w:rPr>
              <w:t>15.3.0</w:t>
            </w:r>
          </w:p>
        </w:tc>
      </w:tr>
      <w:tr w:rsidR="005E23A6" w:rsidRPr="006B0D02" w14:paraId="7F0C080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61217CA" w14:textId="53F2267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77C3E" w14:textId="0BBA293A"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D64AE4" w14:textId="7FCC5DEC"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3C3AE" w14:textId="5599862B" w:rsidR="005E23A6" w:rsidRDefault="005E23A6" w:rsidP="005E23A6">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69C30" w14:textId="1A999CB1"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2BD33" w14:textId="3524E17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0640" w14:textId="5A7DB7FB" w:rsidR="005E23A6" w:rsidRPr="00984507" w:rsidRDefault="005E23A6" w:rsidP="005E23A6">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8BFB" w14:textId="40139D7D" w:rsidR="005E23A6" w:rsidRDefault="005E23A6" w:rsidP="005E23A6">
            <w:pPr>
              <w:pStyle w:val="TAC"/>
              <w:rPr>
                <w:sz w:val="16"/>
                <w:szCs w:val="16"/>
              </w:rPr>
            </w:pPr>
            <w:r w:rsidRPr="00AC217B">
              <w:rPr>
                <w:sz w:val="16"/>
                <w:szCs w:val="16"/>
              </w:rPr>
              <w:t>15.3.0</w:t>
            </w:r>
          </w:p>
        </w:tc>
      </w:tr>
      <w:tr w:rsidR="005E23A6" w:rsidRPr="006B0D02" w14:paraId="60B7DAE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02EAA5F" w14:textId="5E3C2E5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AC5D9" w14:textId="45CB2A3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4C650" w14:textId="1E1F023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8B28C" w14:textId="38D4B5ED" w:rsidR="005E23A6" w:rsidRDefault="005E23A6" w:rsidP="005E23A6">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6346" w14:textId="5D5753CE"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B5A09" w14:textId="62EB6C5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9CA6E" w14:textId="444D35BD"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2E2" w14:textId="4B8DA78A" w:rsidR="005E23A6" w:rsidRDefault="005E23A6" w:rsidP="005E23A6">
            <w:pPr>
              <w:pStyle w:val="TAC"/>
              <w:rPr>
                <w:sz w:val="16"/>
                <w:szCs w:val="16"/>
              </w:rPr>
            </w:pPr>
            <w:r w:rsidRPr="00AC217B">
              <w:rPr>
                <w:sz w:val="16"/>
                <w:szCs w:val="16"/>
              </w:rPr>
              <w:t>15.3.0</w:t>
            </w:r>
          </w:p>
        </w:tc>
      </w:tr>
      <w:tr w:rsidR="005E23A6" w:rsidRPr="006B0D02" w14:paraId="67DC1FE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C3DB" w14:textId="26A5562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5847F" w14:textId="2FE6929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8D11C" w14:textId="3B91CFA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AD1E7" w14:textId="01392D34" w:rsidR="005E23A6" w:rsidRDefault="005E23A6" w:rsidP="005E23A6">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33D46" w14:textId="26D00A96"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25C4E" w14:textId="7CA785E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BFDD2" w14:textId="2FCEBA5F"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20E8" w14:textId="14613EE3" w:rsidR="005E23A6" w:rsidRDefault="005E23A6" w:rsidP="005E23A6">
            <w:pPr>
              <w:pStyle w:val="TAC"/>
              <w:rPr>
                <w:sz w:val="16"/>
                <w:szCs w:val="16"/>
              </w:rPr>
            </w:pPr>
            <w:r w:rsidRPr="00AC217B">
              <w:rPr>
                <w:sz w:val="16"/>
                <w:szCs w:val="16"/>
              </w:rPr>
              <w:t>15.3.0</w:t>
            </w:r>
          </w:p>
        </w:tc>
      </w:tr>
      <w:tr w:rsidR="005E23A6" w:rsidRPr="006B0D02" w14:paraId="66D0555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707E11" w14:textId="63D8AAC9"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11828" w14:textId="0A1CCECB"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28A966" w14:textId="0E35F932"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72FC" w14:textId="06D591C1" w:rsidR="005E23A6" w:rsidRDefault="005E23A6" w:rsidP="005E23A6">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331F3" w14:textId="62FDF655"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E942" w14:textId="41C9531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4425F" w14:textId="22FB9135" w:rsidR="005E23A6" w:rsidRPr="00984507" w:rsidRDefault="005E23A6" w:rsidP="005E23A6">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31598" w14:textId="71B65790" w:rsidR="005E23A6" w:rsidRDefault="005E23A6" w:rsidP="005E23A6">
            <w:pPr>
              <w:pStyle w:val="TAC"/>
              <w:rPr>
                <w:sz w:val="16"/>
                <w:szCs w:val="16"/>
              </w:rPr>
            </w:pPr>
            <w:r w:rsidRPr="00AC217B">
              <w:rPr>
                <w:sz w:val="16"/>
                <w:szCs w:val="16"/>
              </w:rPr>
              <w:t>15.3.0</w:t>
            </w:r>
          </w:p>
        </w:tc>
      </w:tr>
      <w:tr w:rsidR="005E23A6" w:rsidRPr="006B0D02" w14:paraId="1804709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73909" w14:textId="47A5B686"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CDE2" w14:textId="3B5817D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E391B" w14:textId="3D972876"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B121" w14:textId="5A781B15" w:rsidR="005E23A6" w:rsidRDefault="005E23A6" w:rsidP="005E23A6">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FD2D" w14:textId="6681509A"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19E69" w14:textId="6384DD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EDAC" w14:textId="3DA60E42" w:rsidR="005E23A6" w:rsidRPr="00984507" w:rsidRDefault="005E23A6" w:rsidP="005E23A6">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8BCEC" w14:textId="7B4A2BFD" w:rsidR="005E23A6" w:rsidRDefault="005E23A6" w:rsidP="005E23A6">
            <w:pPr>
              <w:pStyle w:val="TAC"/>
              <w:rPr>
                <w:sz w:val="16"/>
                <w:szCs w:val="16"/>
              </w:rPr>
            </w:pPr>
            <w:r w:rsidRPr="00AC217B">
              <w:rPr>
                <w:sz w:val="16"/>
                <w:szCs w:val="16"/>
              </w:rPr>
              <w:t>15.3.0</w:t>
            </w:r>
          </w:p>
        </w:tc>
      </w:tr>
      <w:tr w:rsidR="005E23A6" w:rsidRPr="006B0D02" w14:paraId="5B86C5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F5062F" w14:textId="6AF807C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B213A" w14:textId="484FB0D1"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67421" w14:textId="343F1313"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E975" w14:textId="5C8023D0" w:rsidR="005E23A6" w:rsidRDefault="005E23A6" w:rsidP="005E23A6">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4AF" w14:textId="20EC49DC"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435B2" w14:textId="7B31D93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C960" w14:textId="213969FE" w:rsidR="005E23A6" w:rsidRPr="00984507" w:rsidRDefault="005E23A6" w:rsidP="005E23A6">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64E4C" w14:textId="678692B4" w:rsidR="005E23A6" w:rsidRDefault="005E23A6" w:rsidP="005E23A6">
            <w:pPr>
              <w:pStyle w:val="TAC"/>
              <w:rPr>
                <w:sz w:val="16"/>
                <w:szCs w:val="16"/>
              </w:rPr>
            </w:pPr>
            <w:r w:rsidRPr="00AC217B">
              <w:rPr>
                <w:sz w:val="16"/>
                <w:szCs w:val="16"/>
              </w:rPr>
              <w:t>15.3.0</w:t>
            </w:r>
          </w:p>
        </w:tc>
      </w:tr>
      <w:tr w:rsidR="00967DAD" w:rsidRPr="006B0D02" w14:paraId="520E6051"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80231" w14:textId="77777777" w:rsidR="00967DAD" w:rsidRDefault="00967DAD" w:rsidP="00462BBC">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8E559" w14:textId="77777777" w:rsidR="00967DAD" w:rsidRDefault="00967DAD" w:rsidP="00462BBC">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34F1D" w14:textId="6E78F669" w:rsidR="00967DAD" w:rsidRDefault="00967DAD" w:rsidP="00462BBC">
            <w:pPr>
              <w:pStyle w:val="TAC"/>
              <w:rPr>
                <w:sz w:val="16"/>
                <w:szCs w:val="16"/>
              </w:rPr>
            </w:pPr>
            <w:r>
              <w:rPr>
                <w:sz w:val="16"/>
                <w:szCs w:val="16"/>
              </w:rPr>
              <w:t>CP-19</w:t>
            </w:r>
            <w:r w:rsidR="004954A0">
              <w:rPr>
                <w:sz w:val="16"/>
                <w:szCs w:val="16"/>
              </w:rPr>
              <w:t>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E5D3" w14:textId="2E65D0CE" w:rsidR="00967DAD" w:rsidRDefault="006D2CB6" w:rsidP="00462BBC">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3A4C6" w14:textId="19297C28" w:rsidR="00967DAD" w:rsidRDefault="008F18E2" w:rsidP="00462BBC">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50098" w14:textId="77777777" w:rsidR="00967DAD" w:rsidRPr="0011147A" w:rsidRDefault="00967DAD"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497B1" w14:textId="446C02CC" w:rsidR="00967DAD" w:rsidRPr="00984507" w:rsidRDefault="006D2CB6" w:rsidP="00462BBC">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3E4A" w14:textId="77777777" w:rsidR="00967DAD" w:rsidRPr="00AC217B" w:rsidRDefault="00967DAD" w:rsidP="00462BBC">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C4187E3"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21E1B1E0"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1B151"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38D" w14:textId="3C585F4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BD1E" w14:textId="276D1049" w:rsidR="004954A0" w:rsidRDefault="004954A0" w:rsidP="004954A0">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8FA04" w14:textId="3829F676"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C6EA7"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DD89C" w14:textId="0097A146" w:rsidR="004954A0" w:rsidRPr="00984507" w:rsidRDefault="004954A0" w:rsidP="004954A0">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874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E044CB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3639A564"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B20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CF2C3" w14:textId="12E083FF"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A0777" w14:textId="77777777" w:rsidR="004954A0" w:rsidRDefault="004954A0" w:rsidP="004954A0">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D5E43"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F7B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832" w14:textId="77777777" w:rsidR="004954A0" w:rsidRPr="00984507" w:rsidRDefault="004954A0" w:rsidP="004954A0">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EBFE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A1A0A1D"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027BCDEC"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77E85"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DD9F77" w14:textId="5B21C904"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B7F56" w14:textId="1E03B1CB" w:rsidR="004954A0" w:rsidRDefault="004954A0" w:rsidP="004954A0">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0B753" w14:textId="0F784743"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59DA8"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DF9D7" w14:textId="2ECE2367" w:rsidR="004954A0" w:rsidRPr="00984507" w:rsidRDefault="004954A0" w:rsidP="004954A0">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695B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B15F41B"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AB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BC14B"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3100C" w14:textId="62789B3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B5FE0" w14:textId="77777777" w:rsidR="004954A0" w:rsidRDefault="004954A0" w:rsidP="004954A0">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BABD" w14:textId="4A8FA195" w:rsidR="004954A0" w:rsidRDefault="004954A0" w:rsidP="004954A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DBE7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2062C" w14:textId="77777777" w:rsidR="004954A0" w:rsidRPr="00984507" w:rsidRDefault="004954A0" w:rsidP="004954A0">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39F61"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53B42B8"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567CB44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FF1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0A8CA" w14:textId="08C9B1E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84280" w14:textId="19D25977" w:rsidR="004954A0" w:rsidRDefault="004954A0" w:rsidP="004954A0">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D84E" w14:textId="7F4D7378"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5FDD5"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79186" w14:textId="4BE5CFAE" w:rsidR="004954A0" w:rsidRPr="00984507" w:rsidRDefault="004954A0" w:rsidP="004954A0">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7D8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BB3877C"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417CE37"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EF3D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589D" w14:textId="7700DE7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06803" w14:textId="77777777" w:rsidR="004954A0" w:rsidRDefault="004954A0" w:rsidP="004954A0">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300EC"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42A9"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540F0" w14:textId="77777777" w:rsidR="004954A0" w:rsidRPr="00984507" w:rsidRDefault="004954A0" w:rsidP="004954A0">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8EE1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6A33537"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5E7E82F6"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11D7"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027A4" w14:textId="6223E8A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A3CF" w14:textId="710E15C4" w:rsidR="004954A0" w:rsidRDefault="004954A0" w:rsidP="004954A0">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1FEF7" w14:textId="6F0695F6"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EF72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BD667" w14:textId="5DC30CF9" w:rsidR="004954A0" w:rsidRPr="00984507" w:rsidRDefault="004954A0" w:rsidP="004954A0">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CFB5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A38EFF3"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2430C705"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FDA5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248D" w14:textId="34EB500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07DE" w14:textId="77777777" w:rsidR="004954A0" w:rsidRDefault="004954A0" w:rsidP="004954A0">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4B6E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97B1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3B331" w14:textId="77777777" w:rsidR="004954A0" w:rsidRPr="00F12B5D" w:rsidRDefault="004954A0" w:rsidP="004954A0">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E1B4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FBE7B1"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6559F47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5A75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F0BFF1" w14:textId="6654551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6182" w14:textId="77777777" w:rsidR="004954A0" w:rsidRDefault="004954A0" w:rsidP="004954A0">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93B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A50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AE2D2"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42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915F7F4"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467EF3C3"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489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D75F" w14:textId="78611E6C"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61D6C" w14:textId="77777777" w:rsidR="004954A0" w:rsidRDefault="004954A0" w:rsidP="004954A0">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7DC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B79E"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D2C6D"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E072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D0E340F"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4549AF7B"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DD05C"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F289E" w14:textId="615D8F59"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3560" w14:textId="77777777" w:rsidR="004954A0" w:rsidRDefault="004954A0" w:rsidP="004954A0">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A8702"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A173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886DF" w14:textId="77777777" w:rsidR="004954A0" w:rsidRPr="00F12B5D" w:rsidRDefault="004954A0" w:rsidP="004954A0">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AEB3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6A0FC5"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F30" w14:textId="1AE7BEA9"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D32A0" w14:textId="478A15F0"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BE3F7" w14:textId="10D8517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54B48" w14:textId="32CCDB7E" w:rsidR="004954A0" w:rsidRDefault="004954A0" w:rsidP="004954A0">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C6BF" w14:textId="4D6BD08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67311" w14:textId="289C5568"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1950" w14:textId="432E3E3A" w:rsidR="004954A0" w:rsidRPr="00F12B5D" w:rsidRDefault="004954A0" w:rsidP="004954A0">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C623" w14:textId="652688DC"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780518"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3EBA04C9"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6606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DF210" w14:textId="4D4FA57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400F" w14:textId="77777777" w:rsidR="004954A0" w:rsidRDefault="004954A0" w:rsidP="004954A0">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422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058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079C2" w14:textId="77777777" w:rsidR="004954A0" w:rsidRPr="00F12B5D" w:rsidRDefault="004954A0" w:rsidP="004954A0">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FB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76D31B22"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CE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F916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906F0" w14:textId="2503399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F0B7" w14:textId="1DA8B1C8" w:rsidR="004954A0" w:rsidRDefault="004954A0" w:rsidP="004954A0">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79EA"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F341"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BD829" w14:textId="427B7519" w:rsidR="004954A0" w:rsidRPr="00F12B5D" w:rsidRDefault="004954A0" w:rsidP="004954A0">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064A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507E9F"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3492AD1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81496"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AC3A4" w14:textId="32CC30F3"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3BDF" w14:textId="22A6A88D" w:rsidR="004954A0" w:rsidRDefault="004954A0" w:rsidP="004954A0">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5DD48" w14:textId="44E4E6FB"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71C5A"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72A7" w14:textId="3ADA5415" w:rsidR="004954A0" w:rsidRPr="00F12B5D" w:rsidRDefault="004954A0" w:rsidP="004954A0">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62ED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3D9776E"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278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8580A"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65AAF" w14:textId="3BE52AB0"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1F0B8" w14:textId="39011FD3" w:rsidR="004954A0" w:rsidRDefault="004954A0" w:rsidP="004954A0">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CBA81"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BC3C6"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265C3" w14:textId="1356DAC2" w:rsidR="004954A0" w:rsidRPr="00F12B5D" w:rsidRDefault="004954A0" w:rsidP="004954A0">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B3B8"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C604EB" w:rsidRPr="006B0D02" w14:paraId="4499BFB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5F677E7A" w14:textId="5EFB56AA" w:rsidR="00C604EB" w:rsidRDefault="00C604EB" w:rsidP="004954A0">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BE936" w14:textId="66C3CEB1" w:rsidR="00C604EB" w:rsidRDefault="00C604EB" w:rsidP="004954A0">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DE7CC1" w14:textId="66BA2F94" w:rsidR="00C604EB" w:rsidRPr="007D2602" w:rsidRDefault="00C604EB" w:rsidP="004954A0">
            <w:pPr>
              <w:pStyle w:val="TAC"/>
              <w:rPr>
                <w:sz w:val="16"/>
                <w:szCs w:val="16"/>
              </w:rPr>
            </w:pPr>
            <w:r>
              <w:rPr>
                <w:sz w:val="16"/>
                <w:szCs w:val="16"/>
              </w:rPr>
              <w:t>CP-19</w:t>
            </w:r>
            <w:r w:rsidR="007401E0">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E48A" w14:textId="025DF87A" w:rsidR="00C604EB" w:rsidRDefault="00193194" w:rsidP="004954A0">
            <w:pPr>
              <w:pStyle w:val="TAL"/>
              <w:jc w:val="center"/>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2F3E" w14:textId="11B3F29B" w:rsidR="00C604EB" w:rsidRDefault="00193194"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1E56" w14:textId="203EE9E9" w:rsidR="00C604EB" w:rsidRPr="0011147A" w:rsidRDefault="00193194" w:rsidP="004954A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B60A" w14:textId="5358F873" w:rsidR="00C604EB" w:rsidRPr="008E5015" w:rsidRDefault="00193194" w:rsidP="004954A0">
            <w:pPr>
              <w:pStyle w:val="TAL"/>
              <w:rPr>
                <w:rFonts w:cs="Arial"/>
                <w:sz w:val="16"/>
                <w:szCs w:val="16"/>
                <w:lang w:eastAsia="en-GB"/>
              </w:rPr>
            </w:pPr>
            <w:r w:rsidRPr="00193194">
              <w:rPr>
                <w:rFonts w:cs="Arial"/>
                <w:sz w:val="16"/>
                <w:szCs w:val="16"/>
                <w:lang w:eastAsia="en-GB"/>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56D96" w14:textId="7824F3A6" w:rsidR="00C604EB" w:rsidRPr="00AC217B" w:rsidRDefault="00193194" w:rsidP="004954A0">
            <w:pPr>
              <w:pStyle w:val="TAC"/>
              <w:rPr>
                <w:sz w:val="16"/>
                <w:szCs w:val="16"/>
              </w:rPr>
            </w:pPr>
            <w:r>
              <w:rPr>
                <w:sz w:val="16"/>
                <w:szCs w:val="16"/>
              </w:rPr>
              <w:t>15.5.0</w:t>
            </w:r>
          </w:p>
        </w:tc>
      </w:tr>
      <w:tr w:rsidR="00193194" w:rsidRPr="006B0D02" w14:paraId="6B347E4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B9A94D3" w14:textId="56DB391C" w:rsidR="00193194" w:rsidRDefault="00193194" w:rsidP="00193194">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C2A35" w14:textId="332ACCED" w:rsidR="00193194" w:rsidRDefault="00193194" w:rsidP="00193194">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FC1F00" w14:textId="3BFAA920" w:rsidR="00193194" w:rsidRDefault="00193194" w:rsidP="00193194">
            <w:pPr>
              <w:pStyle w:val="TAC"/>
              <w:rPr>
                <w:sz w:val="16"/>
                <w:szCs w:val="16"/>
              </w:rPr>
            </w:pPr>
            <w:r>
              <w:rPr>
                <w:sz w:val="16"/>
                <w:szCs w:val="16"/>
              </w:rPr>
              <w:t>CP-19</w:t>
            </w:r>
            <w:r w:rsidR="007401E0">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E247B" w14:textId="20DE13D9" w:rsidR="00193194" w:rsidRDefault="00193194" w:rsidP="00193194">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6895" w14:textId="77777777" w:rsidR="00193194" w:rsidRDefault="00193194" w:rsidP="0019319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D87" w14:textId="02AC28E7" w:rsidR="00193194" w:rsidRDefault="00193194" w:rsidP="0019319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8B88E" w14:textId="21A9DAD2" w:rsidR="00193194" w:rsidRPr="00193194" w:rsidRDefault="00193194" w:rsidP="00193194">
            <w:pPr>
              <w:pStyle w:val="TAL"/>
              <w:rPr>
                <w:rFonts w:cs="Arial"/>
                <w:sz w:val="16"/>
                <w:szCs w:val="16"/>
                <w:lang w:eastAsia="en-GB"/>
              </w:rPr>
            </w:pPr>
            <w:r w:rsidRPr="00193194">
              <w:rPr>
                <w:rFonts w:cs="Arial"/>
                <w:sz w:val="16"/>
                <w:szCs w:val="16"/>
                <w:lang w:eastAsia="en-GB"/>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D0ACE" w14:textId="0C3C66E9" w:rsidR="00193194" w:rsidRDefault="00193194" w:rsidP="00193194">
            <w:pPr>
              <w:pStyle w:val="TAC"/>
              <w:rPr>
                <w:sz w:val="16"/>
                <w:szCs w:val="16"/>
              </w:rPr>
            </w:pPr>
            <w:r>
              <w:rPr>
                <w:sz w:val="16"/>
                <w:szCs w:val="16"/>
              </w:rPr>
              <w:t>15.5.0</w:t>
            </w:r>
          </w:p>
        </w:tc>
      </w:tr>
      <w:tr w:rsidR="003D33E7" w:rsidRPr="006B0D02" w14:paraId="7B027E4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1E5A1B85" w14:textId="1DD9ED5E" w:rsidR="003D33E7" w:rsidRDefault="003D33E7" w:rsidP="00193194">
            <w:pPr>
              <w:pStyle w:val="TAC"/>
              <w:rPr>
                <w:sz w:val="16"/>
                <w:szCs w:val="16"/>
              </w:rPr>
            </w:pPr>
            <w:r>
              <w:rPr>
                <w:sz w:val="16"/>
                <w:szCs w:val="16"/>
              </w:rPr>
              <w:t>2910-10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77B1" w14:textId="77777777" w:rsidR="003D33E7" w:rsidRDefault="003D33E7" w:rsidP="0019319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26185" w14:textId="77777777" w:rsidR="003D33E7" w:rsidRDefault="003D33E7" w:rsidP="0019319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40934" w14:textId="77777777" w:rsidR="003D33E7" w:rsidRDefault="003D33E7" w:rsidP="0019319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1F139" w14:textId="77777777" w:rsidR="003D33E7" w:rsidRDefault="003D33E7" w:rsidP="0019319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EFAD" w14:textId="77777777" w:rsidR="003D33E7" w:rsidRDefault="003D33E7" w:rsidP="0019319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A7CC3" w14:textId="68E2CBA5" w:rsidR="003D33E7" w:rsidRPr="00193194" w:rsidRDefault="003D33E7" w:rsidP="00193194">
            <w:pPr>
              <w:pStyle w:val="TAL"/>
              <w:rPr>
                <w:rFonts w:cs="Arial"/>
                <w:sz w:val="16"/>
                <w:szCs w:val="16"/>
                <w:lang w:eastAsia="en-GB"/>
              </w:rPr>
            </w:pPr>
            <w:r>
              <w:rPr>
                <w:rFonts w:cs="Arial"/>
                <w:sz w:val="16"/>
                <w:szCs w:val="16"/>
                <w:lang w:eastAsia="en-GB"/>
              </w:rPr>
              <w:t>Corrupted references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13888" w14:textId="54DF8DA9" w:rsidR="003D33E7" w:rsidRDefault="003D33E7" w:rsidP="00193194">
            <w:pPr>
              <w:pStyle w:val="TAC"/>
              <w:rPr>
                <w:sz w:val="16"/>
                <w:szCs w:val="16"/>
              </w:rPr>
            </w:pPr>
            <w:r>
              <w:rPr>
                <w:sz w:val="16"/>
                <w:szCs w:val="16"/>
              </w:rPr>
              <w:t>15.5.1</w:t>
            </w:r>
          </w:p>
        </w:tc>
      </w:tr>
      <w:tr w:rsidR="00D42111" w:rsidRPr="006B0D02" w14:paraId="04274519"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15EA6554" w14:textId="169BA413" w:rsidR="00D42111" w:rsidRDefault="00D42111" w:rsidP="00D4211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E1584" w14:textId="45B3B9AC" w:rsidR="00D42111" w:rsidRDefault="00D42111" w:rsidP="00D42111">
            <w:pPr>
              <w:pStyle w:val="TAC"/>
              <w:rPr>
                <w:sz w:val="16"/>
                <w:szCs w:val="16"/>
              </w:rPr>
            </w:pPr>
            <w:r>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CC462A" w14:textId="0BB63268" w:rsidR="00D42111" w:rsidRDefault="00481025" w:rsidP="00D42111">
            <w:pPr>
              <w:pStyle w:val="TAC"/>
              <w:rPr>
                <w:sz w:val="16"/>
                <w:szCs w:val="16"/>
              </w:rPr>
            </w:pPr>
            <w:r w:rsidRPr="00481025">
              <w:rPr>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C9199" w14:textId="546EAA21" w:rsidR="00D42111" w:rsidRDefault="00D42111" w:rsidP="00D4211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A7A57" w14:textId="34818A62" w:rsidR="00D42111" w:rsidRDefault="00D42111" w:rsidP="00D42111">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3AB1" w14:textId="6A60159C" w:rsidR="00D42111" w:rsidRDefault="00D42111" w:rsidP="00D4211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5F08" w14:textId="5AF40051" w:rsidR="00D42111" w:rsidRDefault="00D42111" w:rsidP="00D42111">
            <w:pPr>
              <w:pStyle w:val="TAL"/>
              <w:rPr>
                <w:rFonts w:cs="Arial"/>
                <w:sz w:val="16"/>
                <w:szCs w:val="16"/>
                <w:lang w:eastAsia="en-GB"/>
              </w:rPr>
            </w:pPr>
            <w:r w:rsidRPr="00D42111">
              <w:rPr>
                <w:rFonts w:cs="Arial"/>
                <w:sz w:val="16"/>
                <w:szCs w:val="16"/>
                <w:lang w:eastAsia="en-GB"/>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6A1BB" w14:textId="38FECC56" w:rsidR="00D42111" w:rsidRDefault="00D42111" w:rsidP="00D42111">
            <w:pPr>
              <w:pStyle w:val="TAC"/>
              <w:rPr>
                <w:sz w:val="16"/>
                <w:szCs w:val="16"/>
              </w:rPr>
            </w:pPr>
            <w:r>
              <w:rPr>
                <w:sz w:val="16"/>
                <w:szCs w:val="16"/>
              </w:rPr>
              <w:t>15.6.0</w:t>
            </w:r>
          </w:p>
        </w:tc>
      </w:tr>
      <w:tr w:rsidR="00D60EB8" w:rsidRPr="006B0D02" w14:paraId="39E1B5B1"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7FA16B56" w14:textId="74C10A59" w:rsidR="00D60EB8" w:rsidRDefault="00D60EB8" w:rsidP="00D42111">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FB09C" w14:textId="3D05E49D" w:rsidR="00D60EB8" w:rsidRDefault="00D60EB8" w:rsidP="00D42111">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473FF0" w14:textId="0F208CA9" w:rsidR="00D60EB8" w:rsidRPr="00481025" w:rsidRDefault="00896DFA" w:rsidP="00D42111">
            <w:pPr>
              <w:pStyle w:val="TAC"/>
              <w:rPr>
                <w:sz w:val="16"/>
                <w:szCs w:val="16"/>
              </w:rPr>
            </w:pPr>
            <w:r w:rsidRPr="00896DFA">
              <w:rPr>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CD059" w14:textId="759F7562" w:rsidR="00D60EB8" w:rsidRDefault="00D60EB8" w:rsidP="00D42111">
            <w:pPr>
              <w:pStyle w:val="TAL"/>
              <w:jc w:val="center"/>
              <w:rPr>
                <w:rFonts w:cs="Arial"/>
                <w:sz w:val="16"/>
                <w:szCs w:val="16"/>
              </w:rPr>
            </w:pPr>
            <w:r>
              <w:rPr>
                <w:rFonts w:cs="Arial"/>
                <w:sz w:val="16"/>
                <w:szCs w:val="16"/>
              </w:rPr>
              <w:t>0</w:t>
            </w:r>
            <w:r w:rsidR="00896DFA">
              <w:rPr>
                <w:rFonts w:cs="Arial"/>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1D168" w14:textId="77777777" w:rsidR="00D60EB8" w:rsidRDefault="00D60EB8" w:rsidP="00D421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B4BFD" w14:textId="1F7EDCF9" w:rsidR="00D60EB8" w:rsidRDefault="00896DFA" w:rsidP="00D4211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EE24" w14:textId="611A06B4" w:rsidR="00D60EB8" w:rsidRPr="00D42111" w:rsidRDefault="00896DFA" w:rsidP="00D42111">
            <w:pPr>
              <w:pStyle w:val="TAL"/>
              <w:rPr>
                <w:rFonts w:cs="Arial"/>
                <w:sz w:val="16"/>
                <w:szCs w:val="16"/>
                <w:lang w:eastAsia="en-GB"/>
              </w:rPr>
            </w:pPr>
            <w:r w:rsidRPr="00896DFA">
              <w:rPr>
                <w:rFonts w:cs="Arial"/>
                <w:sz w:val="16"/>
                <w:szCs w:val="16"/>
                <w:lang w:eastAsia="en-GB"/>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D4FC" w14:textId="51B0D8D4" w:rsidR="00D60EB8" w:rsidRDefault="00D60EB8" w:rsidP="00D42111">
            <w:pPr>
              <w:pStyle w:val="TAC"/>
              <w:rPr>
                <w:sz w:val="16"/>
                <w:szCs w:val="16"/>
              </w:rPr>
            </w:pPr>
            <w:r>
              <w:rPr>
                <w:sz w:val="16"/>
                <w:szCs w:val="16"/>
              </w:rPr>
              <w:t>15.7.0</w:t>
            </w:r>
          </w:p>
        </w:tc>
      </w:tr>
      <w:tr w:rsidR="00896DFA" w:rsidRPr="006B0D02" w14:paraId="1B36B840"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46B81A4" w14:textId="5F30E0D0" w:rsidR="00896DFA" w:rsidRDefault="00896DFA" w:rsidP="00896DFA">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9264D" w14:textId="712D7EE0" w:rsidR="00896DFA" w:rsidRDefault="00896DFA" w:rsidP="00896DFA">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F3AE1" w14:textId="0D220036" w:rsidR="00896DFA" w:rsidRDefault="00896DFA" w:rsidP="00896DFA">
            <w:pPr>
              <w:pStyle w:val="TAC"/>
              <w:rPr>
                <w:sz w:val="16"/>
                <w:szCs w:val="16"/>
              </w:rPr>
            </w:pPr>
            <w:r w:rsidRPr="00896DFA">
              <w:rPr>
                <w:sz w:val="16"/>
                <w:szCs w:val="16"/>
              </w:rPr>
              <w:t>CP-20005</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29A95" w14:textId="5DBD786C" w:rsidR="00896DFA" w:rsidRDefault="00896DFA" w:rsidP="00896DFA">
            <w:pPr>
              <w:pStyle w:val="TAL"/>
              <w:jc w:val="center"/>
              <w:rPr>
                <w:rFonts w:cs="Arial"/>
                <w:sz w:val="16"/>
                <w:szCs w:val="16"/>
              </w:rPr>
            </w:pPr>
            <w:r>
              <w:rPr>
                <w:rFonts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145F5" w14:textId="77777777" w:rsidR="00896DFA" w:rsidRDefault="00896DFA" w:rsidP="00896DF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59D33" w14:textId="16C5A54F" w:rsidR="00896DFA" w:rsidRDefault="00896DFA" w:rsidP="00896D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C7529" w14:textId="63C0CCC3" w:rsidR="00896DFA" w:rsidRPr="00896DFA" w:rsidRDefault="00896DFA" w:rsidP="00896DFA">
            <w:pPr>
              <w:pStyle w:val="TAL"/>
              <w:rPr>
                <w:rFonts w:cs="Arial"/>
                <w:sz w:val="16"/>
                <w:szCs w:val="16"/>
                <w:lang w:eastAsia="en-GB"/>
              </w:rPr>
            </w:pPr>
            <w:r w:rsidRPr="00896DFA">
              <w:rPr>
                <w:rFonts w:cs="Arial"/>
                <w:sz w:val="16"/>
                <w:szCs w:val="16"/>
                <w:lang w:eastAsia="en-GB"/>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7723F" w14:textId="13BA3BB1" w:rsidR="00896DFA" w:rsidRDefault="00896DFA" w:rsidP="00896DFA">
            <w:pPr>
              <w:pStyle w:val="TAC"/>
              <w:rPr>
                <w:sz w:val="16"/>
                <w:szCs w:val="16"/>
              </w:rPr>
            </w:pPr>
            <w:r>
              <w:rPr>
                <w:sz w:val="16"/>
                <w:szCs w:val="16"/>
              </w:rPr>
              <w:t>15.7.0</w:t>
            </w:r>
          </w:p>
        </w:tc>
      </w:tr>
      <w:tr w:rsidR="00896DFA" w:rsidRPr="006B0D02" w14:paraId="4B527961"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60CCD4FC" w14:textId="7969461E" w:rsidR="00896DFA" w:rsidRDefault="00896DFA" w:rsidP="00896DFA">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3AE33" w14:textId="56B3D8B8" w:rsidR="00896DFA" w:rsidRDefault="00896DFA" w:rsidP="00896DFA">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EAE85" w14:textId="7901C2FD" w:rsidR="00896DFA" w:rsidRDefault="00896DFA" w:rsidP="00896DFA">
            <w:pPr>
              <w:pStyle w:val="TAC"/>
              <w:rPr>
                <w:sz w:val="16"/>
                <w:szCs w:val="16"/>
              </w:rPr>
            </w:pPr>
            <w:r w:rsidRPr="00896DFA">
              <w:rPr>
                <w:sz w:val="16"/>
                <w:szCs w:val="16"/>
              </w:rPr>
              <w:t>CP-20005</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A15E9" w14:textId="4B40FA0D" w:rsidR="00896DFA" w:rsidRDefault="00896DFA" w:rsidP="00896DFA">
            <w:pPr>
              <w:pStyle w:val="TAL"/>
              <w:jc w:val="center"/>
              <w:rPr>
                <w:rFonts w:cs="Arial"/>
                <w:sz w:val="16"/>
                <w:szCs w:val="16"/>
              </w:rPr>
            </w:pPr>
            <w:r>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74D34" w14:textId="77777777" w:rsidR="00896DFA" w:rsidRDefault="00896DFA" w:rsidP="00896DF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C19E" w14:textId="37638059" w:rsidR="00896DFA" w:rsidRDefault="00896DFA" w:rsidP="00896D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C2A9" w14:textId="313C5362" w:rsidR="00896DFA" w:rsidRPr="00896DFA" w:rsidRDefault="00896DFA" w:rsidP="00896DFA">
            <w:pPr>
              <w:pStyle w:val="TAL"/>
              <w:rPr>
                <w:rFonts w:cs="Arial"/>
                <w:sz w:val="16"/>
                <w:szCs w:val="16"/>
                <w:lang w:eastAsia="en-GB"/>
              </w:rPr>
            </w:pPr>
            <w:r w:rsidRPr="00896DFA">
              <w:rPr>
                <w:rFonts w:cs="Arial"/>
                <w:sz w:val="16"/>
                <w:szCs w:val="16"/>
                <w:lang w:eastAsia="en-GB"/>
              </w:rPr>
              <w:t>3GPP TS 29.502 Rel15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99553" w14:textId="6A90A780" w:rsidR="00896DFA" w:rsidRDefault="00896DFA" w:rsidP="00896DFA">
            <w:pPr>
              <w:pStyle w:val="TAC"/>
              <w:rPr>
                <w:sz w:val="16"/>
                <w:szCs w:val="16"/>
              </w:rPr>
            </w:pPr>
            <w:r>
              <w:rPr>
                <w:sz w:val="16"/>
                <w:szCs w:val="16"/>
              </w:rPr>
              <w:t>15.7.0</w:t>
            </w:r>
          </w:p>
        </w:tc>
      </w:tr>
      <w:tr w:rsidR="00CA65B2" w:rsidRPr="006B0D02" w14:paraId="53E4DA4A"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4573846" w14:textId="20E3330D" w:rsidR="00CA65B2" w:rsidRDefault="00CA65B2" w:rsidP="00CA65B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698A4" w14:textId="451A774D" w:rsidR="00CA65B2" w:rsidRDefault="00CA65B2" w:rsidP="00CA65B2">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AA2CC" w14:textId="4517E9FD" w:rsidR="00CA65B2" w:rsidRPr="00896DFA" w:rsidRDefault="00CA65B2" w:rsidP="00CA65B2">
            <w:pPr>
              <w:pStyle w:val="TAC"/>
              <w:rPr>
                <w:sz w:val="16"/>
                <w:szCs w:val="16"/>
              </w:rPr>
            </w:pPr>
            <w:r w:rsidRPr="00CA65B2">
              <w:rPr>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43012" w14:textId="54D41894" w:rsidR="00CA65B2" w:rsidRDefault="00CA65B2" w:rsidP="00CA65B2">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F2B7" w14:textId="00B2F30A" w:rsidR="00CA65B2" w:rsidRDefault="00CA65B2" w:rsidP="00CA65B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1799" w14:textId="7C2ACDE2" w:rsidR="00CA65B2" w:rsidRDefault="00CA65B2" w:rsidP="00CA65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5F624" w14:textId="6064E834" w:rsidR="00CA65B2" w:rsidRPr="00896DFA" w:rsidRDefault="00CA65B2" w:rsidP="00CA65B2">
            <w:pPr>
              <w:pStyle w:val="TAL"/>
              <w:rPr>
                <w:rFonts w:cs="Arial"/>
                <w:sz w:val="16"/>
                <w:szCs w:val="16"/>
                <w:lang w:eastAsia="en-GB"/>
              </w:rPr>
            </w:pPr>
            <w:r w:rsidRPr="00042557">
              <w:rPr>
                <w:rFonts w:cs="Arial"/>
                <w:sz w:val="16"/>
                <w:szCs w:val="16"/>
                <w:lang w:eastAsia="en-GB"/>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08756" w14:textId="1EC1AA15" w:rsidR="00CA65B2" w:rsidRDefault="00CA65B2" w:rsidP="00CA65B2">
            <w:pPr>
              <w:pStyle w:val="TAC"/>
              <w:rPr>
                <w:sz w:val="16"/>
                <w:szCs w:val="16"/>
              </w:rPr>
            </w:pPr>
            <w:r>
              <w:rPr>
                <w:sz w:val="16"/>
                <w:szCs w:val="16"/>
              </w:rPr>
              <w:t>15.8.0</w:t>
            </w:r>
          </w:p>
        </w:tc>
      </w:tr>
      <w:tr w:rsidR="00CA65B2" w:rsidRPr="006B0D02" w14:paraId="7D9255A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3856F312" w14:textId="519BE105" w:rsidR="00CA65B2" w:rsidRDefault="00CA65B2" w:rsidP="00CA65B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7D459" w14:textId="641460D8" w:rsidR="00CA65B2" w:rsidRDefault="00CA65B2" w:rsidP="00CA65B2">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A603A" w14:textId="46066083" w:rsidR="00CA65B2" w:rsidRDefault="00CA65B2" w:rsidP="00CA65B2">
            <w:pPr>
              <w:pStyle w:val="TAC"/>
              <w:rPr>
                <w:sz w:val="16"/>
                <w:szCs w:val="16"/>
              </w:rPr>
            </w:pPr>
            <w:r w:rsidRPr="00CA65B2">
              <w:rPr>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A81B1" w14:textId="1AC007DE" w:rsidR="00CA65B2" w:rsidRDefault="00CA65B2" w:rsidP="00CA65B2">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E1713" w14:textId="77777777" w:rsidR="00CA65B2" w:rsidRDefault="00CA65B2" w:rsidP="00CA65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82173" w14:textId="5A1C6834" w:rsidR="00CA65B2" w:rsidRDefault="00CA65B2" w:rsidP="00CA65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01AE" w14:textId="6500B3AD" w:rsidR="00CA65B2" w:rsidRPr="00042557" w:rsidRDefault="00CA65B2" w:rsidP="00CA65B2">
            <w:pPr>
              <w:pStyle w:val="TAL"/>
              <w:rPr>
                <w:rFonts w:cs="Arial"/>
                <w:sz w:val="16"/>
                <w:szCs w:val="16"/>
                <w:lang w:eastAsia="en-GB"/>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5664C" w14:textId="00A851F2" w:rsidR="00CA65B2" w:rsidRDefault="00CA65B2" w:rsidP="00CA65B2">
            <w:pPr>
              <w:pStyle w:val="TAC"/>
              <w:rPr>
                <w:sz w:val="16"/>
                <w:szCs w:val="16"/>
              </w:rPr>
            </w:pPr>
            <w:r w:rsidRPr="009825A5">
              <w:rPr>
                <w:sz w:val="16"/>
                <w:szCs w:val="16"/>
              </w:rPr>
              <w:t>15.8.0</w:t>
            </w:r>
          </w:p>
        </w:tc>
      </w:tr>
      <w:tr w:rsidR="00CA65B2" w:rsidRPr="006B0D02" w14:paraId="09305BC7"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AF138CA" w14:textId="7286DFE8" w:rsidR="00CA65B2" w:rsidRDefault="00CA65B2" w:rsidP="00CA65B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C60F9" w14:textId="3B48C888" w:rsidR="00CA65B2" w:rsidRDefault="00CA65B2" w:rsidP="00CA65B2">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0DDC9" w14:textId="19DC27D0" w:rsidR="00CA65B2" w:rsidRDefault="00CA65B2" w:rsidP="00CA65B2">
            <w:pPr>
              <w:pStyle w:val="TAC"/>
              <w:rPr>
                <w:sz w:val="16"/>
                <w:szCs w:val="16"/>
              </w:rPr>
            </w:pPr>
            <w:r w:rsidRPr="00CA65B2">
              <w:rPr>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9641A" w14:textId="521B6EC4" w:rsidR="00CA65B2" w:rsidRDefault="00CA65B2" w:rsidP="00CA65B2">
            <w:pPr>
              <w:pStyle w:val="TAL"/>
              <w:jc w:val="center"/>
              <w:rPr>
                <w:rFonts w:cs="Arial"/>
                <w:sz w:val="16"/>
                <w:szCs w:val="16"/>
              </w:rPr>
            </w:pPr>
            <w:r>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22292" w14:textId="77777777" w:rsidR="00CA65B2" w:rsidRDefault="00CA65B2" w:rsidP="00CA65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50EE2" w14:textId="5C176A6A" w:rsidR="00CA65B2" w:rsidRDefault="00CA65B2" w:rsidP="00CA65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8D7C1" w14:textId="66F9D614" w:rsidR="00CA65B2" w:rsidRPr="00042557" w:rsidRDefault="00CA65B2" w:rsidP="00CA65B2">
            <w:pPr>
              <w:pStyle w:val="TAL"/>
              <w:rPr>
                <w:rFonts w:cs="Arial"/>
                <w:sz w:val="16"/>
                <w:szCs w:val="16"/>
                <w:lang w:eastAsia="en-GB"/>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9F749" w14:textId="545C5148" w:rsidR="00CA65B2" w:rsidRDefault="00CA65B2" w:rsidP="00CA65B2">
            <w:pPr>
              <w:pStyle w:val="TAC"/>
              <w:rPr>
                <w:sz w:val="16"/>
                <w:szCs w:val="16"/>
              </w:rPr>
            </w:pPr>
            <w:r w:rsidRPr="009825A5">
              <w:rPr>
                <w:sz w:val="16"/>
                <w:szCs w:val="16"/>
              </w:rPr>
              <w:t>15.8.0</w:t>
            </w:r>
          </w:p>
        </w:tc>
      </w:tr>
      <w:tr w:rsidR="00EE4CB5" w:rsidRPr="006B0D02" w14:paraId="01AB7B46"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7072D015" w14:textId="66A06392" w:rsidR="00EE4CB5" w:rsidRDefault="00EE4CB5" w:rsidP="00EE4CB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5B8D3" w14:textId="3218CDC1" w:rsidR="00EE4CB5" w:rsidRDefault="00EE4CB5" w:rsidP="00EE4CB5">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78F5" w14:textId="4765BC67" w:rsidR="00EE4CB5" w:rsidRDefault="00CA65B2" w:rsidP="00EE4CB5">
            <w:pPr>
              <w:pStyle w:val="TAC"/>
              <w:rPr>
                <w:sz w:val="16"/>
                <w:szCs w:val="16"/>
              </w:rPr>
            </w:pPr>
            <w:r w:rsidRPr="00CA65B2">
              <w:rPr>
                <w:sz w:val="16"/>
                <w:szCs w:val="16"/>
              </w:rPr>
              <w:t>CP-201072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CFDAE" w14:textId="5AE2D436" w:rsidR="00EE4CB5" w:rsidRDefault="00EE4CB5" w:rsidP="00EE4CB5">
            <w:pPr>
              <w:pStyle w:val="TAL"/>
              <w:jc w:val="center"/>
              <w:rPr>
                <w:rFonts w:cs="Arial"/>
                <w:sz w:val="16"/>
                <w:szCs w:val="16"/>
              </w:rPr>
            </w:pPr>
            <w:r>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02A3" w14:textId="77777777" w:rsidR="00EE4CB5" w:rsidRDefault="00EE4CB5" w:rsidP="00EE4CB5">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D599" w14:textId="252E429E" w:rsidR="00EE4CB5" w:rsidRDefault="00EE4CB5" w:rsidP="00EE4CB5">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112C4" w14:textId="19969C21" w:rsidR="00EE4CB5" w:rsidRPr="00042557" w:rsidRDefault="00EE4CB5" w:rsidP="00EE4CB5">
            <w:pPr>
              <w:pStyle w:val="TAL"/>
              <w:rPr>
                <w:rFonts w:cs="Arial"/>
                <w:sz w:val="16"/>
                <w:szCs w:val="16"/>
                <w:lang w:eastAsia="en-GB"/>
              </w:rPr>
            </w:pPr>
            <w:r>
              <w:rPr>
                <w:rFonts w:cs="Arial"/>
                <w:sz w:val="16"/>
                <w:szCs w:val="16"/>
              </w:rPr>
              <w:t>29.502 Rel15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CE48" w14:textId="74A722FA" w:rsidR="00EE4CB5" w:rsidRDefault="00EE4CB5" w:rsidP="00EE4CB5">
            <w:pPr>
              <w:pStyle w:val="TAC"/>
              <w:rPr>
                <w:sz w:val="16"/>
                <w:szCs w:val="16"/>
              </w:rPr>
            </w:pPr>
            <w:r w:rsidRPr="009825A5">
              <w:rPr>
                <w:sz w:val="16"/>
                <w:szCs w:val="16"/>
              </w:rPr>
              <w:t>15.8.0</w:t>
            </w:r>
          </w:p>
        </w:tc>
      </w:tr>
      <w:tr w:rsidR="00C771D8" w:rsidRPr="006B0D02" w14:paraId="22D55556" w14:textId="77777777" w:rsidTr="001654E3">
        <w:tc>
          <w:tcPr>
            <w:tcW w:w="800" w:type="dxa"/>
            <w:tcBorders>
              <w:top w:val="single" w:sz="6" w:space="0" w:color="auto"/>
              <w:left w:val="single" w:sz="6" w:space="0" w:color="auto"/>
              <w:bottom w:val="single" w:sz="6" w:space="0" w:color="auto"/>
              <w:right w:val="single" w:sz="6" w:space="0" w:color="auto"/>
            </w:tcBorders>
            <w:shd w:val="solid" w:color="FFFFFF" w:fill="auto"/>
          </w:tcPr>
          <w:p w14:paraId="33F05AF8" w14:textId="0DAB1BAA" w:rsidR="00C771D8" w:rsidRDefault="00C771D8" w:rsidP="00C771D8">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EA680" w14:textId="55E95B78" w:rsidR="00C771D8" w:rsidRDefault="00C771D8" w:rsidP="00C771D8">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A63E23" w14:textId="3B699C36" w:rsidR="00C771D8" w:rsidRPr="00CA65B2" w:rsidRDefault="00C771D8" w:rsidP="00C771D8">
            <w:pPr>
              <w:pStyle w:val="TAC"/>
              <w:rPr>
                <w:sz w:val="16"/>
                <w:szCs w:val="16"/>
              </w:rPr>
            </w:pPr>
            <w:r w:rsidRPr="00890CA2">
              <w:rPr>
                <w:sz w:val="16"/>
                <w:szCs w:val="16"/>
              </w:rPr>
              <w:t>CP-202</w:t>
            </w:r>
            <w:r w:rsidR="00F6191A">
              <w:rPr>
                <w:sz w:val="16"/>
                <w:szCs w:val="16"/>
              </w:rPr>
              <w:t>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A30C" w14:textId="6CF7E8B2" w:rsidR="00C771D8" w:rsidRDefault="00C771D8" w:rsidP="00C771D8">
            <w:pPr>
              <w:pStyle w:val="TAL"/>
              <w:jc w:val="center"/>
              <w:rPr>
                <w:rFonts w:cs="Arial"/>
                <w:sz w:val="16"/>
                <w:szCs w:val="16"/>
              </w:rPr>
            </w:pPr>
            <w:r>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F780" w14:textId="115D8EBF" w:rsidR="00C771D8" w:rsidRDefault="00F6191A" w:rsidP="00C771D8">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CB1F5" w14:textId="78364764" w:rsidR="00C771D8" w:rsidRDefault="00C771D8" w:rsidP="00C771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3D047" w14:textId="07A01678" w:rsidR="00C771D8" w:rsidRDefault="00C771D8" w:rsidP="00C771D8">
            <w:pPr>
              <w:pStyle w:val="TAL"/>
              <w:rPr>
                <w:rFonts w:cs="Arial"/>
                <w:sz w:val="16"/>
                <w:szCs w:val="16"/>
              </w:rPr>
            </w:pPr>
            <w:r w:rsidRPr="00FF62ED">
              <w:rPr>
                <w:rFonts w:cs="Arial"/>
                <w:sz w:val="16"/>
                <w:szCs w:val="16"/>
              </w:rPr>
              <w:t>H-SMF sending IPv6 Interface Identifier to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A308D" w14:textId="1C37E508" w:rsidR="00C771D8" w:rsidRPr="009825A5" w:rsidRDefault="00C771D8" w:rsidP="00C771D8">
            <w:pPr>
              <w:pStyle w:val="TAC"/>
              <w:rPr>
                <w:sz w:val="16"/>
                <w:szCs w:val="16"/>
              </w:rPr>
            </w:pPr>
            <w:r w:rsidRPr="009825A5">
              <w:rPr>
                <w:sz w:val="16"/>
                <w:szCs w:val="16"/>
              </w:rPr>
              <w:t>15.</w:t>
            </w:r>
            <w:r>
              <w:rPr>
                <w:sz w:val="16"/>
                <w:szCs w:val="16"/>
              </w:rPr>
              <w:t>9</w:t>
            </w:r>
            <w:r w:rsidRPr="009825A5">
              <w:rPr>
                <w:sz w:val="16"/>
                <w:szCs w:val="16"/>
              </w:rPr>
              <w:t>.0</w:t>
            </w:r>
          </w:p>
        </w:tc>
      </w:tr>
      <w:tr w:rsidR="00C771D8" w:rsidRPr="006B0D02" w14:paraId="12BEA3A2" w14:textId="77777777" w:rsidTr="001654E3">
        <w:tc>
          <w:tcPr>
            <w:tcW w:w="800" w:type="dxa"/>
            <w:tcBorders>
              <w:top w:val="single" w:sz="6" w:space="0" w:color="auto"/>
              <w:left w:val="single" w:sz="6" w:space="0" w:color="auto"/>
              <w:bottom w:val="single" w:sz="6" w:space="0" w:color="auto"/>
              <w:right w:val="single" w:sz="6" w:space="0" w:color="auto"/>
            </w:tcBorders>
            <w:shd w:val="solid" w:color="FFFFFF" w:fill="auto"/>
          </w:tcPr>
          <w:p w14:paraId="687757C5" w14:textId="45AD42DE" w:rsidR="00C771D8" w:rsidRDefault="00C771D8" w:rsidP="00C771D8">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EFE9A" w14:textId="32C6462D" w:rsidR="00C771D8" w:rsidRDefault="00C771D8" w:rsidP="00C771D8">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2A3236" w14:textId="4F2C3E81" w:rsidR="00C771D8" w:rsidRPr="00CA65B2" w:rsidRDefault="00C771D8" w:rsidP="00C771D8">
            <w:pPr>
              <w:pStyle w:val="TAC"/>
              <w:rPr>
                <w:sz w:val="16"/>
                <w:szCs w:val="16"/>
              </w:rPr>
            </w:pPr>
            <w:r w:rsidRPr="00890CA2">
              <w:rPr>
                <w:sz w:val="16"/>
                <w:szCs w:val="16"/>
              </w:rPr>
              <w:t>CP-202044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1A68" w14:textId="506EC33D" w:rsidR="00C771D8" w:rsidRDefault="00C771D8" w:rsidP="00C771D8">
            <w:pPr>
              <w:pStyle w:val="TAL"/>
              <w:jc w:val="center"/>
              <w:rPr>
                <w:rFonts w:cs="Arial"/>
                <w:sz w:val="16"/>
                <w:szCs w:val="16"/>
              </w:rPr>
            </w:pPr>
            <w:r>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EAFC" w14:textId="77777777" w:rsidR="00C771D8" w:rsidRDefault="00C771D8" w:rsidP="00C771D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B245" w14:textId="1E3C433A" w:rsidR="00C771D8" w:rsidRDefault="00C771D8" w:rsidP="00C771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CCA0D" w14:textId="5AC54AA5" w:rsidR="00C771D8" w:rsidRDefault="00C771D8" w:rsidP="00C771D8">
            <w:pPr>
              <w:pStyle w:val="TAL"/>
              <w:rPr>
                <w:rFonts w:cs="Arial"/>
                <w:sz w:val="16"/>
                <w:szCs w:val="16"/>
              </w:rPr>
            </w:pPr>
            <w:r w:rsidRPr="00FF62ED">
              <w:rPr>
                <w:rFonts w:cs="Arial"/>
                <w:sz w:val="16"/>
                <w:szCs w:val="16"/>
              </w:rPr>
              <w:t>29.502 Rel-15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0050E" w14:textId="305FB1FB" w:rsidR="00C771D8" w:rsidRPr="009825A5" w:rsidRDefault="00C771D8" w:rsidP="00C771D8">
            <w:pPr>
              <w:pStyle w:val="TAC"/>
              <w:rPr>
                <w:sz w:val="16"/>
                <w:szCs w:val="16"/>
              </w:rPr>
            </w:pPr>
            <w:r w:rsidRPr="009825A5">
              <w:rPr>
                <w:sz w:val="16"/>
                <w:szCs w:val="16"/>
              </w:rPr>
              <w:t>15.</w:t>
            </w:r>
            <w:r>
              <w:rPr>
                <w:sz w:val="16"/>
                <w:szCs w:val="16"/>
              </w:rPr>
              <w:t>9</w:t>
            </w:r>
            <w:r w:rsidRPr="009825A5">
              <w:rPr>
                <w:sz w:val="16"/>
                <w:szCs w:val="16"/>
              </w:rPr>
              <w:t>.0</w:t>
            </w:r>
          </w:p>
        </w:tc>
      </w:tr>
      <w:tr w:rsidR="00F54AEE" w:rsidRPr="006B0D02" w14:paraId="2014B2B5" w14:textId="77777777" w:rsidTr="005B7652">
        <w:tc>
          <w:tcPr>
            <w:tcW w:w="800" w:type="dxa"/>
            <w:tcBorders>
              <w:top w:val="single" w:sz="6" w:space="0" w:color="auto"/>
              <w:left w:val="single" w:sz="6" w:space="0" w:color="auto"/>
              <w:bottom w:val="single" w:sz="6" w:space="0" w:color="auto"/>
              <w:right w:val="single" w:sz="6" w:space="0" w:color="auto"/>
            </w:tcBorders>
            <w:shd w:val="solid" w:color="FFFFFF" w:fill="auto"/>
          </w:tcPr>
          <w:p w14:paraId="4D40A8EC" w14:textId="4898B769" w:rsidR="00F54AEE" w:rsidRDefault="00F54AEE" w:rsidP="00F54AEE">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D55C1" w14:textId="1BE3757A" w:rsidR="00F54AEE" w:rsidRDefault="00F54AEE" w:rsidP="00F54AEE">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EF95CB" w14:textId="2E36CA08" w:rsidR="00F54AEE" w:rsidRPr="00890CA2" w:rsidRDefault="00F54AEE" w:rsidP="00F54AEE">
            <w:pPr>
              <w:pStyle w:val="TAC"/>
              <w:rPr>
                <w:sz w:val="16"/>
                <w:szCs w:val="16"/>
              </w:rPr>
            </w:pPr>
            <w:r w:rsidRPr="00F54AEE">
              <w:rPr>
                <w:sz w:val="16"/>
                <w:szCs w:val="16"/>
              </w:rPr>
              <w:t>CP-210062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26DEE" w14:textId="0E57C288" w:rsidR="00F54AEE" w:rsidRDefault="00F54AEE" w:rsidP="00F54AEE">
            <w:pPr>
              <w:pStyle w:val="TAL"/>
              <w:jc w:val="center"/>
              <w:rPr>
                <w:rFonts w:cs="Arial"/>
                <w:sz w:val="16"/>
                <w:szCs w:val="16"/>
              </w:rPr>
            </w:pPr>
            <w:r>
              <w:rPr>
                <w:rFonts w:cs="Arial"/>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00D7E" w14:textId="17981B2E" w:rsidR="00F54AEE" w:rsidRDefault="00F54AEE" w:rsidP="00F54AE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25FEF" w14:textId="0C4947DF" w:rsidR="00F54AEE" w:rsidRDefault="00F54AEE" w:rsidP="00F54A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C72067" w14:textId="3FF4E067" w:rsidR="00F54AEE" w:rsidRPr="00FF62ED" w:rsidRDefault="00F54AEE" w:rsidP="00F54AEE">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2DB53" w14:textId="0AED3D5F" w:rsidR="00F54AEE" w:rsidRPr="009825A5" w:rsidRDefault="00F54AEE" w:rsidP="00F54AEE">
            <w:pPr>
              <w:pStyle w:val="TAC"/>
              <w:rPr>
                <w:sz w:val="16"/>
                <w:szCs w:val="16"/>
              </w:rPr>
            </w:pPr>
            <w:r>
              <w:rPr>
                <w:sz w:val="16"/>
                <w:szCs w:val="16"/>
              </w:rPr>
              <w:t>15.10.0</w:t>
            </w:r>
          </w:p>
        </w:tc>
      </w:tr>
      <w:tr w:rsidR="00F54AEE" w:rsidRPr="006B0D02" w14:paraId="1E305ACA" w14:textId="77777777" w:rsidTr="005B7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C66CAE" w14:textId="761E223D" w:rsidR="00F54AEE" w:rsidRDefault="00F54AEE" w:rsidP="00F54AEE">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43856" w14:textId="29C0FB70" w:rsidR="00F54AEE" w:rsidRDefault="00F54AEE" w:rsidP="00F54AEE">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20F03" w14:textId="1CC45039" w:rsidR="00F54AEE" w:rsidRPr="00890CA2" w:rsidRDefault="00F54AEE" w:rsidP="00F54AEE">
            <w:pPr>
              <w:pStyle w:val="TAC"/>
              <w:rPr>
                <w:sz w:val="16"/>
                <w:szCs w:val="16"/>
              </w:rPr>
            </w:pPr>
            <w:r w:rsidRPr="00F54AEE">
              <w:rPr>
                <w:sz w:val="16"/>
                <w:szCs w:val="16"/>
              </w:rPr>
              <w:t>CP-21006</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6C2C7" w14:textId="1344409C" w:rsidR="00F54AEE" w:rsidRDefault="00F54AEE" w:rsidP="00F54AEE">
            <w:pPr>
              <w:pStyle w:val="TAL"/>
              <w:jc w:val="center"/>
              <w:rPr>
                <w:rFonts w:cs="Arial"/>
                <w:sz w:val="16"/>
                <w:szCs w:val="16"/>
              </w:rPr>
            </w:pPr>
            <w:r>
              <w:rPr>
                <w:rFonts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B1A38" w14:textId="77777777" w:rsidR="00F54AEE" w:rsidRDefault="00F54AEE" w:rsidP="00F54AE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9AC96" w14:textId="7333B63A" w:rsidR="00F54AEE" w:rsidRDefault="00F54AEE" w:rsidP="00F54A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ED2F5" w14:textId="3051B03A" w:rsidR="00F54AEE" w:rsidRPr="00FF62ED" w:rsidRDefault="00F54AEE" w:rsidP="00F54AEE">
            <w:pPr>
              <w:pStyle w:val="TAL"/>
              <w:rPr>
                <w:rFonts w:cs="Arial"/>
                <w:sz w:val="16"/>
                <w:szCs w:val="16"/>
              </w:rPr>
            </w:pPr>
            <w:r>
              <w:rPr>
                <w:rFonts w:cs="Arial"/>
                <w:sz w:val="16"/>
                <w:szCs w:val="16"/>
              </w:rPr>
              <w:t>29.502 Rel-15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BA07" w14:textId="156D8F47" w:rsidR="00F54AEE" w:rsidRPr="009825A5" w:rsidRDefault="00F54AEE" w:rsidP="00F54AEE">
            <w:pPr>
              <w:pStyle w:val="TAC"/>
              <w:rPr>
                <w:sz w:val="16"/>
                <w:szCs w:val="16"/>
              </w:rPr>
            </w:pPr>
            <w:r>
              <w:rPr>
                <w:sz w:val="16"/>
                <w:szCs w:val="16"/>
              </w:rPr>
              <w:t>15.10.0</w:t>
            </w:r>
          </w:p>
        </w:tc>
      </w:tr>
    </w:tbl>
    <w:p w14:paraId="32EA0C46" w14:textId="77777777" w:rsidR="003C3971" w:rsidRPr="004D3578" w:rsidRDefault="003C3971"/>
    <w:sectPr w:rsidR="003C3971" w:rsidRPr="004D3578">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829CC1" w14:textId="77777777" w:rsidR="00851FC4" w:rsidRDefault="00851FC4">
      <w:r>
        <w:separator/>
      </w:r>
    </w:p>
  </w:endnote>
  <w:endnote w:type="continuationSeparator" w:id="0">
    <w:p w14:paraId="56D03543" w14:textId="77777777" w:rsidR="00851FC4" w:rsidRDefault="00851F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EA0C6E" w14:textId="77777777" w:rsidR="001654E3" w:rsidRDefault="001654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7FC538" w14:textId="77777777" w:rsidR="00851FC4" w:rsidRDefault="00851FC4">
      <w:r>
        <w:separator/>
      </w:r>
    </w:p>
  </w:footnote>
  <w:footnote w:type="continuationSeparator" w:id="0">
    <w:p w14:paraId="0C2628B1" w14:textId="77777777" w:rsidR="00851FC4" w:rsidRDefault="00851F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EA0C6A" w14:textId="684CDF63" w:rsidR="001654E3" w:rsidRDefault="001654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5975">
      <w:rPr>
        <w:rFonts w:ascii="Arial" w:hAnsi="Arial" w:cs="Arial"/>
        <w:b/>
        <w:noProof/>
        <w:sz w:val="18"/>
        <w:szCs w:val="18"/>
      </w:rPr>
      <w:t>3GPP TS 29.502 V15.10.0 (2021-03)</w:t>
    </w:r>
    <w:r>
      <w:rPr>
        <w:rFonts w:ascii="Arial" w:hAnsi="Arial" w:cs="Arial"/>
        <w:b/>
        <w:sz w:val="18"/>
        <w:szCs w:val="18"/>
      </w:rPr>
      <w:fldChar w:fldCharType="end"/>
    </w:r>
  </w:p>
  <w:p w14:paraId="32EA0C6B" w14:textId="77777777" w:rsidR="001654E3" w:rsidRDefault="001654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78</w:t>
    </w:r>
    <w:r>
      <w:rPr>
        <w:rFonts w:ascii="Arial" w:hAnsi="Arial" w:cs="Arial"/>
        <w:b/>
        <w:sz w:val="18"/>
        <w:szCs w:val="18"/>
      </w:rPr>
      <w:fldChar w:fldCharType="end"/>
    </w:r>
  </w:p>
  <w:p w14:paraId="32EA0C6C" w14:textId="170710F1" w:rsidR="001654E3" w:rsidRDefault="001654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5975">
      <w:rPr>
        <w:rFonts w:ascii="Arial" w:hAnsi="Arial" w:cs="Arial"/>
        <w:b/>
        <w:noProof/>
        <w:sz w:val="18"/>
        <w:szCs w:val="18"/>
      </w:rPr>
      <w:t>Release 15</w:t>
    </w:r>
    <w:r>
      <w:rPr>
        <w:rFonts w:ascii="Arial" w:hAnsi="Arial" w:cs="Arial"/>
        <w:b/>
        <w:sz w:val="18"/>
        <w:szCs w:val="18"/>
      </w:rPr>
      <w:fldChar w:fldCharType="end"/>
    </w:r>
  </w:p>
  <w:p w14:paraId="32EA0C6D" w14:textId="77777777" w:rsidR="001654E3" w:rsidRDefault="001654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FD"/>
    <w:rsid w:val="0000572D"/>
    <w:rsid w:val="00006320"/>
    <w:rsid w:val="00010650"/>
    <w:rsid w:val="00010A19"/>
    <w:rsid w:val="00013767"/>
    <w:rsid w:val="0001670E"/>
    <w:rsid w:val="00017239"/>
    <w:rsid w:val="00017D59"/>
    <w:rsid w:val="00020B7A"/>
    <w:rsid w:val="000218BC"/>
    <w:rsid w:val="00022F45"/>
    <w:rsid w:val="0002353F"/>
    <w:rsid w:val="000268A9"/>
    <w:rsid w:val="00033397"/>
    <w:rsid w:val="000352FF"/>
    <w:rsid w:val="0003694D"/>
    <w:rsid w:val="000369F8"/>
    <w:rsid w:val="00036CEA"/>
    <w:rsid w:val="00037541"/>
    <w:rsid w:val="00040095"/>
    <w:rsid w:val="00040F27"/>
    <w:rsid w:val="00040FB4"/>
    <w:rsid w:val="000419A3"/>
    <w:rsid w:val="00042557"/>
    <w:rsid w:val="00043C07"/>
    <w:rsid w:val="00046410"/>
    <w:rsid w:val="00050196"/>
    <w:rsid w:val="000515DE"/>
    <w:rsid w:val="00051834"/>
    <w:rsid w:val="0005439A"/>
    <w:rsid w:val="00054A22"/>
    <w:rsid w:val="00057D55"/>
    <w:rsid w:val="00062058"/>
    <w:rsid w:val="000655A6"/>
    <w:rsid w:val="000659A3"/>
    <w:rsid w:val="00066066"/>
    <w:rsid w:val="00066CA2"/>
    <w:rsid w:val="00073DAB"/>
    <w:rsid w:val="0007511B"/>
    <w:rsid w:val="00075A23"/>
    <w:rsid w:val="00080512"/>
    <w:rsid w:val="0008153B"/>
    <w:rsid w:val="00083487"/>
    <w:rsid w:val="0008359C"/>
    <w:rsid w:val="00083EA1"/>
    <w:rsid w:val="0008449C"/>
    <w:rsid w:val="00087269"/>
    <w:rsid w:val="00087ED8"/>
    <w:rsid w:val="00090E6B"/>
    <w:rsid w:val="000922C2"/>
    <w:rsid w:val="00095A67"/>
    <w:rsid w:val="00096526"/>
    <w:rsid w:val="000979E9"/>
    <w:rsid w:val="000A019E"/>
    <w:rsid w:val="000A45AE"/>
    <w:rsid w:val="000A7435"/>
    <w:rsid w:val="000A78ED"/>
    <w:rsid w:val="000B2CAB"/>
    <w:rsid w:val="000C3D56"/>
    <w:rsid w:val="000C3D73"/>
    <w:rsid w:val="000C5200"/>
    <w:rsid w:val="000C7A0F"/>
    <w:rsid w:val="000D2EEA"/>
    <w:rsid w:val="000D5108"/>
    <w:rsid w:val="000D513C"/>
    <w:rsid w:val="000D5772"/>
    <w:rsid w:val="000D58AB"/>
    <w:rsid w:val="000D6CC7"/>
    <w:rsid w:val="000D7C7B"/>
    <w:rsid w:val="000E1E4B"/>
    <w:rsid w:val="000E6043"/>
    <w:rsid w:val="000E618F"/>
    <w:rsid w:val="000E77D4"/>
    <w:rsid w:val="000F0081"/>
    <w:rsid w:val="000F0802"/>
    <w:rsid w:val="000F0A88"/>
    <w:rsid w:val="000F36CF"/>
    <w:rsid w:val="000F37C4"/>
    <w:rsid w:val="000F3F1C"/>
    <w:rsid w:val="000F5270"/>
    <w:rsid w:val="001004CE"/>
    <w:rsid w:val="001048FB"/>
    <w:rsid w:val="00105CC9"/>
    <w:rsid w:val="00106F03"/>
    <w:rsid w:val="00111640"/>
    <w:rsid w:val="001163BB"/>
    <w:rsid w:val="001167B5"/>
    <w:rsid w:val="0012068B"/>
    <w:rsid w:val="00122D13"/>
    <w:rsid w:val="00124FF6"/>
    <w:rsid w:val="00126C04"/>
    <w:rsid w:val="001307E4"/>
    <w:rsid w:val="00131E7B"/>
    <w:rsid w:val="00132C3B"/>
    <w:rsid w:val="0013566D"/>
    <w:rsid w:val="00135C6C"/>
    <w:rsid w:val="0013729C"/>
    <w:rsid w:val="00137672"/>
    <w:rsid w:val="001403FE"/>
    <w:rsid w:val="00141339"/>
    <w:rsid w:val="00141528"/>
    <w:rsid w:val="00141DCB"/>
    <w:rsid w:val="001433FE"/>
    <w:rsid w:val="00145147"/>
    <w:rsid w:val="001455EE"/>
    <w:rsid w:val="00150BDE"/>
    <w:rsid w:val="00151DAB"/>
    <w:rsid w:val="001539F9"/>
    <w:rsid w:val="00154C0E"/>
    <w:rsid w:val="00155865"/>
    <w:rsid w:val="0015656C"/>
    <w:rsid w:val="0015708C"/>
    <w:rsid w:val="00157484"/>
    <w:rsid w:val="001616CC"/>
    <w:rsid w:val="0016268B"/>
    <w:rsid w:val="00164C8C"/>
    <w:rsid w:val="001654E3"/>
    <w:rsid w:val="00172B33"/>
    <w:rsid w:val="001741D7"/>
    <w:rsid w:val="0017428A"/>
    <w:rsid w:val="00175A0F"/>
    <w:rsid w:val="001769FF"/>
    <w:rsid w:val="00183B0B"/>
    <w:rsid w:val="00183F60"/>
    <w:rsid w:val="00185CBE"/>
    <w:rsid w:val="00193194"/>
    <w:rsid w:val="00196391"/>
    <w:rsid w:val="001A04AB"/>
    <w:rsid w:val="001A53C6"/>
    <w:rsid w:val="001B0F14"/>
    <w:rsid w:val="001B15B6"/>
    <w:rsid w:val="001B26E5"/>
    <w:rsid w:val="001B2A09"/>
    <w:rsid w:val="001B338C"/>
    <w:rsid w:val="001B3C45"/>
    <w:rsid w:val="001B4514"/>
    <w:rsid w:val="001B4917"/>
    <w:rsid w:val="001B606B"/>
    <w:rsid w:val="001C1420"/>
    <w:rsid w:val="001D02C2"/>
    <w:rsid w:val="001D6A2F"/>
    <w:rsid w:val="001D720D"/>
    <w:rsid w:val="001E1158"/>
    <w:rsid w:val="001E2BB5"/>
    <w:rsid w:val="001E2C5F"/>
    <w:rsid w:val="001E2CC5"/>
    <w:rsid w:val="001E2CE3"/>
    <w:rsid w:val="001E2E66"/>
    <w:rsid w:val="001E3D3C"/>
    <w:rsid w:val="001E494C"/>
    <w:rsid w:val="001E62A0"/>
    <w:rsid w:val="001E68C8"/>
    <w:rsid w:val="001F09C3"/>
    <w:rsid w:val="001F0F18"/>
    <w:rsid w:val="001F168B"/>
    <w:rsid w:val="001F1E1C"/>
    <w:rsid w:val="00200773"/>
    <w:rsid w:val="002013A9"/>
    <w:rsid w:val="002021FA"/>
    <w:rsid w:val="0020346A"/>
    <w:rsid w:val="00210DBC"/>
    <w:rsid w:val="00211646"/>
    <w:rsid w:val="00212257"/>
    <w:rsid w:val="00214641"/>
    <w:rsid w:val="002150E6"/>
    <w:rsid w:val="0021658A"/>
    <w:rsid w:val="0022204F"/>
    <w:rsid w:val="00223D18"/>
    <w:rsid w:val="002326EA"/>
    <w:rsid w:val="002347A2"/>
    <w:rsid w:val="00234907"/>
    <w:rsid w:val="00240BC9"/>
    <w:rsid w:val="00247641"/>
    <w:rsid w:val="00247885"/>
    <w:rsid w:val="002556DF"/>
    <w:rsid w:val="00255747"/>
    <w:rsid w:val="00255F22"/>
    <w:rsid w:val="00260985"/>
    <w:rsid w:val="0026253F"/>
    <w:rsid w:val="0026346C"/>
    <w:rsid w:val="00271834"/>
    <w:rsid w:val="00271F8E"/>
    <w:rsid w:val="002733CF"/>
    <w:rsid w:val="00273FF0"/>
    <w:rsid w:val="00274A00"/>
    <w:rsid w:val="0028320D"/>
    <w:rsid w:val="00283FD2"/>
    <w:rsid w:val="002872F9"/>
    <w:rsid w:val="00291206"/>
    <w:rsid w:val="002929FF"/>
    <w:rsid w:val="00295C37"/>
    <w:rsid w:val="00295CF2"/>
    <w:rsid w:val="00295F56"/>
    <w:rsid w:val="002A0976"/>
    <w:rsid w:val="002A5640"/>
    <w:rsid w:val="002A598E"/>
    <w:rsid w:val="002A7643"/>
    <w:rsid w:val="002B003F"/>
    <w:rsid w:val="002B14A8"/>
    <w:rsid w:val="002B1B5D"/>
    <w:rsid w:val="002B35B4"/>
    <w:rsid w:val="002C08EA"/>
    <w:rsid w:val="002C35F5"/>
    <w:rsid w:val="002C4CE9"/>
    <w:rsid w:val="002C5916"/>
    <w:rsid w:val="002C6ACE"/>
    <w:rsid w:val="002D049F"/>
    <w:rsid w:val="002D1323"/>
    <w:rsid w:val="002D266C"/>
    <w:rsid w:val="002D33CC"/>
    <w:rsid w:val="002D42DB"/>
    <w:rsid w:val="002D6746"/>
    <w:rsid w:val="002D72C6"/>
    <w:rsid w:val="002D74C6"/>
    <w:rsid w:val="002E2FBC"/>
    <w:rsid w:val="002E45F9"/>
    <w:rsid w:val="002E4AA3"/>
    <w:rsid w:val="002E5223"/>
    <w:rsid w:val="002E555B"/>
    <w:rsid w:val="002E5CBA"/>
    <w:rsid w:val="002E69DE"/>
    <w:rsid w:val="002E6B0F"/>
    <w:rsid w:val="002F49AB"/>
    <w:rsid w:val="002F6700"/>
    <w:rsid w:val="002F776F"/>
    <w:rsid w:val="00300EEA"/>
    <w:rsid w:val="00301289"/>
    <w:rsid w:val="003020A4"/>
    <w:rsid w:val="0030273F"/>
    <w:rsid w:val="00310AF0"/>
    <w:rsid w:val="00311824"/>
    <w:rsid w:val="0031203C"/>
    <w:rsid w:val="00314CB1"/>
    <w:rsid w:val="00315CF9"/>
    <w:rsid w:val="00316B05"/>
    <w:rsid w:val="003172DC"/>
    <w:rsid w:val="003214B8"/>
    <w:rsid w:val="00321884"/>
    <w:rsid w:val="003249CE"/>
    <w:rsid w:val="0033395A"/>
    <w:rsid w:val="0033441A"/>
    <w:rsid w:val="00336646"/>
    <w:rsid w:val="003375AF"/>
    <w:rsid w:val="003409E1"/>
    <w:rsid w:val="00342AE2"/>
    <w:rsid w:val="00343388"/>
    <w:rsid w:val="00344400"/>
    <w:rsid w:val="00346776"/>
    <w:rsid w:val="0034737C"/>
    <w:rsid w:val="00351B3A"/>
    <w:rsid w:val="00351EA4"/>
    <w:rsid w:val="003521F9"/>
    <w:rsid w:val="0035462D"/>
    <w:rsid w:val="0037213F"/>
    <w:rsid w:val="00374AB0"/>
    <w:rsid w:val="00374EE5"/>
    <w:rsid w:val="0037566E"/>
    <w:rsid w:val="00375A0B"/>
    <w:rsid w:val="00376CBA"/>
    <w:rsid w:val="00377EFE"/>
    <w:rsid w:val="0038117E"/>
    <w:rsid w:val="00383AD4"/>
    <w:rsid w:val="00384A14"/>
    <w:rsid w:val="00386ABA"/>
    <w:rsid w:val="00387BE7"/>
    <w:rsid w:val="003919DA"/>
    <w:rsid w:val="00392237"/>
    <w:rsid w:val="00393209"/>
    <w:rsid w:val="00393484"/>
    <w:rsid w:val="00393627"/>
    <w:rsid w:val="00395426"/>
    <w:rsid w:val="003A2063"/>
    <w:rsid w:val="003A2F5A"/>
    <w:rsid w:val="003A472C"/>
    <w:rsid w:val="003A5883"/>
    <w:rsid w:val="003A58D9"/>
    <w:rsid w:val="003A7B75"/>
    <w:rsid w:val="003A7F41"/>
    <w:rsid w:val="003B3BBD"/>
    <w:rsid w:val="003B44C5"/>
    <w:rsid w:val="003C17D4"/>
    <w:rsid w:val="003C3971"/>
    <w:rsid w:val="003C4464"/>
    <w:rsid w:val="003C71B6"/>
    <w:rsid w:val="003D08A9"/>
    <w:rsid w:val="003D2044"/>
    <w:rsid w:val="003D3194"/>
    <w:rsid w:val="003D33E7"/>
    <w:rsid w:val="003D53DD"/>
    <w:rsid w:val="003D5E0C"/>
    <w:rsid w:val="003E0C28"/>
    <w:rsid w:val="003E2FE0"/>
    <w:rsid w:val="003E448D"/>
    <w:rsid w:val="003E4EC7"/>
    <w:rsid w:val="003F1ABE"/>
    <w:rsid w:val="003F6F3A"/>
    <w:rsid w:val="003F7D59"/>
    <w:rsid w:val="00400F3F"/>
    <w:rsid w:val="0040121A"/>
    <w:rsid w:val="0040519A"/>
    <w:rsid w:val="004059EF"/>
    <w:rsid w:val="0040603A"/>
    <w:rsid w:val="00406386"/>
    <w:rsid w:val="00414380"/>
    <w:rsid w:val="00415A74"/>
    <w:rsid w:val="004172D4"/>
    <w:rsid w:val="0042306F"/>
    <w:rsid w:val="00423A6B"/>
    <w:rsid w:val="00424946"/>
    <w:rsid w:val="0042634C"/>
    <w:rsid w:val="00431885"/>
    <w:rsid w:val="004322C2"/>
    <w:rsid w:val="00432359"/>
    <w:rsid w:val="00432932"/>
    <w:rsid w:val="00436C5C"/>
    <w:rsid w:val="00437038"/>
    <w:rsid w:val="00437539"/>
    <w:rsid w:val="0044169E"/>
    <w:rsid w:val="00445AA9"/>
    <w:rsid w:val="00445F4F"/>
    <w:rsid w:val="00446B4D"/>
    <w:rsid w:val="0045004B"/>
    <w:rsid w:val="0045129A"/>
    <w:rsid w:val="0045264B"/>
    <w:rsid w:val="00452A37"/>
    <w:rsid w:val="00453CBE"/>
    <w:rsid w:val="00453F9B"/>
    <w:rsid w:val="0045457F"/>
    <w:rsid w:val="00461D64"/>
    <w:rsid w:val="00462BBC"/>
    <w:rsid w:val="00464203"/>
    <w:rsid w:val="00466518"/>
    <w:rsid w:val="00466E29"/>
    <w:rsid w:val="00467CE0"/>
    <w:rsid w:val="00472E5C"/>
    <w:rsid w:val="00473B2B"/>
    <w:rsid w:val="0047612F"/>
    <w:rsid w:val="00476E80"/>
    <w:rsid w:val="00481025"/>
    <w:rsid w:val="004832A1"/>
    <w:rsid w:val="004836FF"/>
    <w:rsid w:val="004838CC"/>
    <w:rsid w:val="0048548F"/>
    <w:rsid w:val="00490E17"/>
    <w:rsid w:val="00494FF9"/>
    <w:rsid w:val="004951F2"/>
    <w:rsid w:val="004954A0"/>
    <w:rsid w:val="00496495"/>
    <w:rsid w:val="004968B4"/>
    <w:rsid w:val="00497BD1"/>
    <w:rsid w:val="004A256B"/>
    <w:rsid w:val="004A3588"/>
    <w:rsid w:val="004A73B2"/>
    <w:rsid w:val="004B1E63"/>
    <w:rsid w:val="004B2986"/>
    <w:rsid w:val="004B2C66"/>
    <w:rsid w:val="004B30AA"/>
    <w:rsid w:val="004B4015"/>
    <w:rsid w:val="004B5893"/>
    <w:rsid w:val="004B7551"/>
    <w:rsid w:val="004C0256"/>
    <w:rsid w:val="004C0491"/>
    <w:rsid w:val="004C1DF2"/>
    <w:rsid w:val="004C452C"/>
    <w:rsid w:val="004C7A0F"/>
    <w:rsid w:val="004D204C"/>
    <w:rsid w:val="004D3578"/>
    <w:rsid w:val="004D3F6C"/>
    <w:rsid w:val="004D4764"/>
    <w:rsid w:val="004D67AB"/>
    <w:rsid w:val="004D6805"/>
    <w:rsid w:val="004E0785"/>
    <w:rsid w:val="004E0BC1"/>
    <w:rsid w:val="004E0FD7"/>
    <w:rsid w:val="004E199E"/>
    <w:rsid w:val="004E213A"/>
    <w:rsid w:val="004E2C68"/>
    <w:rsid w:val="004E4347"/>
    <w:rsid w:val="004E796E"/>
    <w:rsid w:val="004F0FAF"/>
    <w:rsid w:val="004F1F0A"/>
    <w:rsid w:val="004F2971"/>
    <w:rsid w:val="004F5415"/>
    <w:rsid w:val="004F6B23"/>
    <w:rsid w:val="00501245"/>
    <w:rsid w:val="0050154D"/>
    <w:rsid w:val="00502D26"/>
    <w:rsid w:val="005062F4"/>
    <w:rsid w:val="00514061"/>
    <w:rsid w:val="00515184"/>
    <w:rsid w:val="005202F6"/>
    <w:rsid w:val="0052030D"/>
    <w:rsid w:val="00521F00"/>
    <w:rsid w:val="00523342"/>
    <w:rsid w:val="00523D42"/>
    <w:rsid w:val="0052604D"/>
    <w:rsid w:val="005278C6"/>
    <w:rsid w:val="00530483"/>
    <w:rsid w:val="005314CB"/>
    <w:rsid w:val="00532024"/>
    <w:rsid w:val="005340BE"/>
    <w:rsid w:val="00534644"/>
    <w:rsid w:val="00537332"/>
    <w:rsid w:val="005379C9"/>
    <w:rsid w:val="005402ED"/>
    <w:rsid w:val="00540A89"/>
    <w:rsid w:val="00543DFF"/>
    <w:rsid w:val="00543E6C"/>
    <w:rsid w:val="005443A1"/>
    <w:rsid w:val="00546A81"/>
    <w:rsid w:val="005503AA"/>
    <w:rsid w:val="00550DD5"/>
    <w:rsid w:val="005511B9"/>
    <w:rsid w:val="00556F44"/>
    <w:rsid w:val="005579B4"/>
    <w:rsid w:val="0056191B"/>
    <w:rsid w:val="00561F66"/>
    <w:rsid w:val="005639BB"/>
    <w:rsid w:val="00564739"/>
    <w:rsid w:val="0056485C"/>
    <w:rsid w:val="00565087"/>
    <w:rsid w:val="00566251"/>
    <w:rsid w:val="0057039A"/>
    <w:rsid w:val="0057133F"/>
    <w:rsid w:val="0057186F"/>
    <w:rsid w:val="005718F8"/>
    <w:rsid w:val="00574427"/>
    <w:rsid w:val="00577A00"/>
    <w:rsid w:val="0058081A"/>
    <w:rsid w:val="00582216"/>
    <w:rsid w:val="0058676A"/>
    <w:rsid w:val="00586EF4"/>
    <w:rsid w:val="005876C5"/>
    <w:rsid w:val="00591025"/>
    <w:rsid w:val="00591CE9"/>
    <w:rsid w:val="00592169"/>
    <w:rsid w:val="00592952"/>
    <w:rsid w:val="00592A72"/>
    <w:rsid w:val="005A3446"/>
    <w:rsid w:val="005A386C"/>
    <w:rsid w:val="005A3AC4"/>
    <w:rsid w:val="005A44F8"/>
    <w:rsid w:val="005A7F36"/>
    <w:rsid w:val="005B010B"/>
    <w:rsid w:val="005B1EEB"/>
    <w:rsid w:val="005B30C8"/>
    <w:rsid w:val="005B3BCD"/>
    <w:rsid w:val="005B7652"/>
    <w:rsid w:val="005C2369"/>
    <w:rsid w:val="005C396C"/>
    <w:rsid w:val="005C4371"/>
    <w:rsid w:val="005C5A7F"/>
    <w:rsid w:val="005C7BEB"/>
    <w:rsid w:val="005D23E8"/>
    <w:rsid w:val="005D2B56"/>
    <w:rsid w:val="005D2E01"/>
    <w:rsid w:val="005D3F38"/>
    <w:rsid w:val="005D4FD4"/>
    <w:rsid w:val="005D5DEC"/>
    <w:rsid w:val="005D759C"/>
    <w:rsid w:val="005D77E2"/>
    <w:rsid w:val="005D7D49"/>
    <w:rsid w:val="005E0371"/>
    <w:rsid w:val="005E1CE4"/>
    <w:rsid w:val="005E23A6"/>
    <w:rsid w:val="005E364F"/>
    <w:rsid w:val="005E4553"/>
    <w:rsid w:val="005E4D39"/>
    <w:rsid w:val="005F2BF1"/>
    <w:rsid w:val="005F68E7"/>
    <w:rsid w:val="00601A06"/>
    <w:rsid w:val="00601FC4"/>
    <w:rsid w:val="00610F24"/>
    <w:rsid w:val="00611600"/>
    <w:rsid w:val="006123CB"/>
    <w:rsid w:val="00614AA3"/>
    <w:rsid w:val="00614FDF"/>
    <w:rsid w:val="00615961"/>
    <w:rsid w:val="00615A0D"/>
    <w:rsid w:val="0061710A"/>
    <w:rsid w:val="006209B8"/>
    <w:rsid w:val="00622423"/>
    <w:rsid w:val="00625BA5"/>
    <w:rsid w:val="0062651C"/>
    <w:rsid w:val="00626E12"/>
    <w:rsid w:val="0063317F"/>
    <w:rsid w:val="00633A39"/>
    <w:rsid w:val="00633F4B"/>
    <w:rsid w:val="0063723A"/>
    <w:rsid w:val="0064088A"/>
    <w:rsid w:val="00644564"/>
    <w:rsid w:val="00644852"/>
    <w:rsid w:val="00646AA5"/>
    <w:rsid w:val="00650D39"/>
    <w:rsid w:val="00651FC6"/>
    <w:rsid w:val="00654002"/>
    <w:rsid w:val="00654C70"/>
    <w:rsid w:val="006557F4"/>
    <w:rsid w:val="006602B2"/>
    <w:rsid w:val="006614AA"/>
    <w:rsid w:val="00662956"/>
    <w:rsid w:val="00663661"/>
    <w:rsid w:val="0066390D"/>
    <w:rsid w:val="00666217"/>
    <w:rsid w:val="0066733F"/>
    <w:rsid w:val="00667A0A"/>
    <w:rsid w:val="00667A88"/>
    <w:rsid w:val="00667D02"/>
    <w:rsid w:val="006730A0"/>
    <w:rsid w:val="00673124"/>
    <w:rsid w:val="00673DE3"/>
    <w:rsid w:val="006802B7"/>
    <w:rsid w:val="006823A9"/>
    <w:rsid w:val="00690664"/>
    <w:rsid w:val="00691914"/>
    <w:rsid w:val="00693420"/>
    <w:rsid w:val="00693E94"/>
    <w:rsid w:val="00694493"/>
    <w:rsid w:val="00695F6B"/>
    <w:rsid w:val="006A2726"/>
    <w:rsid w:val="006A75EE"/>
    <w:rsid w:val="006B01C1"/>
    <w:rsid w:val="006B0A3C"/>
    <w:rsid w:val="006B2A66"/>
    <w:rsid w:val="006B4138"/>
    <w:rsid w:val="006B7FDF"/>
    <w:rsid w:val="006C0588"/>
    <w:rsid w:val="006C113F"/>
    <w:rsid w:val="006C1737"/>
    <w:rsid w:val="006C1970"/>
    <w:rsid w:val="006C399E"/>
    <w:rsid w:val="006C39F4"/>
    <w:rsid w:val="006C46C1"/>
    <w:rsid w:val="006D03B6"/>
    <w:rsid w:val="006D0958"/>
    <w:rsid w:val="006D2CB6"/>
    <w:rsid w:val="006D30B6"/>
    <w:rsid w:val="006D67A5"/>
    <w:rsid w:val="006D6A64"/>
    <w:rsid w:val="006E1394"/>
    <w:rsid w:val="006E3195"/>
    <w:rsid w:val="006E509B"/>
    <w:rsid w:val="006E5C86"/>
    <w:rsid w:val="006E781E"/>
    <w:rsid w:val="006F0756"/>
    <w:rsid w:val="006F0E35"/>
    <w:rsid w:val="006F0F5E"/>
    <w:rsid w:val="006F38EA"/>
    <w:rsid w:val="006F3952"/>
    <w:rsid w:val="006F3E15"/>
    <w:rsid w:val="006F6945"/>
    <w:rsid w:val="007115C0"/>
    <w:rsid w:val="007128E8"/>
    <w:rsid w:val="00713A3D"/>
    <w:rsid w:val="00714103"/>
    <w:rsid w:val="00714BBB"/>
    <w:rsid w:val="00716BA1"/>
    <w:rsid w:val="007202F8"/>
    <w:rsid w:val="00722470"/>
    <w:rsid w:val="00722A12"/>
    <w:rsid w:val="007244B4"/>
    <w:rsid w:val="00724CCA"/>
    <w:rsid w:val="00725A00"/>
    <w:rsid w:val="0072615B"/>
    <w:rsid w:val="007277D4"/>
    <w:rsid w:val="007319C9"/>
    <w:rsid w:val="00732B18"/>
    <w:rsid w:val="00734A5B"/>
    <w:rsid w:val="007369A7"/>
    <w:rsid w:val="00740088"/>
    <w:rsid w:val="007401E0"/>
    <w:rsid w:val="00740925"/>
    <w:rsid w:val="00741A77"/>
    <w:rsid w:val="00744E76"/>
    <w:rsid w:val="00745C4E"/>
    <w:rsid w:val="00745C60"/>
    <w:rsid w:val="00746DD1"/>
    <w:rsid w:val="007470D7"/>
    <w:rsid w:val="00750CE1"/>
    <w:rsid w:val="00754805"/>
    <w:rsid w:val="00757B26"/>
    <w:rsid w:val="00760FE7"/>
    <w:rsid w:val="00761A5B"/>
    <w:rsid w:val="0076425C"/>
    <w:rsid w:val="00765E06"/>
    <w:rsid w:val="00767821"/>
    <w:rsid w:val="007755C5"/>
    <w:rsid w:val="00775EEC"/>
    <w:rsid w:val="00777461"/>
    <w:rsid w:val="00781F0F"/>
    <w:rsid w:val="0078668E"/>
    <w:rsid w:val="007909A2"/>
    <w:rsid w:val="00790F6A"/>
    <w:rsid w:val="00793F63"/>
    <w:rsid w:val="007953DC"/>
    <w:rsid w:val="00796ACD"/>
    <w:rsid w:val="007A3FED"/>
    <w:rsid w:val="007A5354"/>
    <w:rsid w:val="007A7918"/>
    <w:rsid w:val="007B01C4"/>
    <w:rsid w:val="007B1863"/>
    <w:rsid w:val="007B1E45"/>
    <w:rsid w:val="007B24EB"/>
    <w:rsid w:val="007B2A56"/>
    <w:rsid w:val="007B2F95"/>
    <w:rsid w:val="007C29DA"/>
    <w:rsid w:val="007C443B"/>
    <w:rsid w:val="007C608D"/>
    <w:rsid w:val="007D1D86"/>
    <w:rsid w:val="007D3836"/>
    <w:rsid w:val="007D3AB1"/>
    <w:rsid w:val="007D4104"/>
    <w:rsid w:val="007D4220"/>
    <w:rsid w:val="007D4D07"/>
    <w:rsid w:val="007D5B47"/>
    <w:rsid w:val="007D7370"/>
    <w:rsid w:val="007D79D5"/>
    <w:rsid w:val="007E0AE0"/>
    <w:rsid w:val="007E2ACA"/>
    <w:rsid w:val="007E44E0"/>
    <w:rsid w:val="007E4E9C"/>
    <w:rsid w:val="007E5665"/>
    <w:rsid w:val="007E5E74"/>
    <w:rsid w:val="007E6172"/>
    <w:rsid w:val="007E670C"/>
    <w:rsid w:val="007F082E"/>
    <w:rsid w:val="007F2B55"/>
    <w:rsid w:val="007F5393"/>
    <w:rsid w:val="008018EB"/>
    <w:rsid w:val="008028A4"/>
    <w:rsid w:val="00802EBD"/>
    <w:rsid w:val="00803680"/>
    <w:rsid w:val="00803C4F"/>
    <w:rsid w:val="008041CA"/>
    <w:rsid w:val="008053EE"/>
    <w:rsid w:val="00807512"/>
    <w:rsid w:val="0081115B"/>
    <w:rsid w:val="00815CFA"/>
    <w:rsid w:val="00816D58"/>
    <w:rsid w:val="0081728F"/>
    <w:rsid w:val="008174B8"/>
    <w:rsid w:val="0082209E"/>
    <w:rsid w:val="008233E5"/>
    <w:rsid w:val="00824262"/>
    <w:rsid w:val="00830DC8"/>
    <w:rsid w:val="008347D2"/>
    <w:rsid w:val="0084263C"/>
    <w:rsid w:val="00843B28"/>
    <w:rsid w:val="008440BA"/>
    <w:rsid w:val="00844A5A"/>
    <w:rsid w:val="00847C27"/>
    <w:rsid w:val="00851FC4"/>
    <w:rsid w:val="008550C6"/>
    <w:rsid w:val="00857CA1"/>
    <w:rsid w:val="0086296D"/>
    <w:rsid w:val="00863E04"/>
    <w:rsid w:val="0086410A"/>
    <w:rsid w:val="00864308"/>
    <w:rsid w:val="008646BF"/>
    <w:rsid w:val="00865353"/>
    <w:rsid w:val="00866F06"/>
    <w:rsid w:val="008670DC"/>
    <w:rsid w:val="0086747C"/>
    <w:rsid w:val="008679C6"/>
    <w:rsid w:val="00867EA1"/>
    <w:rsid w:val="00867F5D"/>
    <w:rsid w:val="0087215E"/>
    <w:rsid w:val="00873975"/>
    <w:rsid w:val="00874731"/>
    <w:rsid w:val="008768CA"/>
    <w:rsid w:val="00876C01"/>
    <w:rsid w:val="0087747B"/>
    <w:rsid w:val="00880762"/>
    <w:rsid w:val="00886AEF"/>
    <w:rsid w:val="00892204"/>
    <w:rsid w:val="0089630E"/>
    <w:rsid w:val="00896818"/>
    <w:rsid w:val="00896DFA"/>
    <w:rsid w:val="0089734A"/>
    <w:rsid w:val="008A27A6"/>
    <w:rsid w:val="008B2858"/>
    <w:rsid w:val="008B4F38"/>
    <w:rsid w:val="008B6662"/>
    <w:rsid w:val="008B6CCA"/>
    <w:rsid w:val="008C05C8"/>
    <w:rsid w:val="008C18E3"/>
    <w:rsid w:val="008C33CD"/>
    <w:rsid w:val="008C5F54"/>
    <w:rsid w:val="008C602C"/>
    <w:rsid w:val="008D05F4"/>
    <w:rsid w:val="008D1CA3"/>
    <w:rsid w:val="008D3B38"/>
    <w:rsid w:val="008D5069"/>
    <w:rsid w:val="008D71DF"/>
    <w:rsid w:val="008E0514"/>
    <w:rsid w:val="008E5015"/>
    <w:rsid w:val="008E59E9"/>
    <w:rsid w:val="008F18E2"/>
    <w:rsid w:val="008F1D8C"/>
    <w:rsid w:val="008F2EEE"/>
    <w:rsid w:val="009002B8"/>
    <w:rsid w:val="00900417"/>
    <w:rsid w:val="00900F8B"/>
    <w:rsid w:val="0090271F"/>
    <w:rsid w:val="00902771"/>
    <w:rsid w:val="00902E23"/>
    <w:rsid w:val="00904780"/>
    <w:rsid w:val="00906901"/>
    <w:rsid w:val="00910358"/>
    <w:rsid w:val="0091276A"/>
    <w:rsid w:val="0091348E"/>
    <w:rsid w:val="00913B64"/>
    <w:rsid w:val="00917607"/>
    <w:rsid w:val="00917CCB"/>
    <w:rsid w:val="0092000A"/>
    <w:rsid w:val="009204DE"/>
    <w:rsid w:val="00924B77"/>
    <w:rsid w:val="0092754A"/>
    <w:rsid w:val="00930C37"/>
    <w:rsid w:val="00930FFA"/>
    <w:rsid w:val="00936681"/>
    <w:rsid w:val="009367DE"/>
    <w:rsid w:val="00940340"/>
    <w:rsid w:val="0094057F"/>
    <w:rsid w:val="00940F86"/>
    <w:rsid w:val="00942E96"/>
    <w:rsid w:val="00942EC2"/>
    <w:rsid w:val="00943FC1"/>
    <w:rsid w:val="00944E62"/>
    <w:rsid w:val="00945C29"/>
    <w:rsid w:val="00946B01"/>
    <w:rsid w:val="00947128"/>
    <w:rsid w:val="0095220C"/>
    <w:rsid w:val="00954735"/>
    <w:rsid w:val="0095518F"/>
    <w:rsid w:val="00955ABA"/>
    <w:rsid w:val="00962C48"/>
    <w:rsid w:val="00964B44"/>
    <w:rsid w:val="00967B09"/>
    <w:rsid w:val="00967DAD"/>
    <w:rsid w:val="009709A8"/>
    <w:rsid w:val="00972C3C"/>
    <w:rsid w:val="00974D52"/>
    <w:rsid w:val="00977B30"/>
    <w:rsid w:val="00983A83"/>
    <w:rsid w:val="00984507"/>
    <w:rsid w:val="00997C10"/>
    <w:rsid w:val="009A1E94"/>
    <w:rsid w:val="009A221B"/>
    <w:rsid w:val="009A4057"/>
    <w:rsid w:val="009A472E"/>
    <w:rsid w:val="009A54F5"/>
    <w:rsid w:val="009A700F"/>
    <w:rsid w:val="009A7B1D"/>
    <w:rsid w:val="009B1310"/>
    <w:rsid w:val="009B2898"/>
    <w:rsid w:val="009B40BE"/>
    <w:rsid w:val="009B7EAF"/>
    <w:rsid w:val="009C15CA"/>
    <w:rsid w:val="009C367A"/>
    <w:rsid w:val="009C379B"/>
    <w:rsid w:val="009C39D6"/>
    <w:rsid w:val="009C460B"/>
    <w:rsid w:val="009C509A"/>
    <w:rsid w:val="009C72EF"/>
    <w:rsid w:val="009C7F2A"/>
    <w:rsid w:val="009D03E8"/>
    <w:rsid w:val="009D1C5D"/>
    <w:rsid w:val="009D3639"/>
    <w:rsid w:val="009D428D"/>
    <w:rsid w:val="009D5F43"/>
    <w:rsid w:val="009E047C"/>
    <w:rsid w:val="009E22BE"/>
    <w:rsid w:val="009E2E7C"/>
    <w:rsid w:val="009E62F3"/>
    <w:rsid w:val="009E643A"/>
    <w:rsid w:val="009E7721"/>
    <w:rsid w:val="009F0B09"/>
    <w:rsid w:val="009F2BEE"/>
    <w:rsid w:val="009F37B7"/>
    <w:rsid w:val="009F49A7"/>
    <w:rsid w:val="009F55B8"/>
    <w:rsid w:val="009F58C8"/>
    <w:rsid w:val="00A008A1"/>
    <w:rsid w:val="00A026D8"/>
    <w:rsid w:val="00A04DED"/>
    <w:rsid w:val="00A10F02"/>
    <w:rsid w:val="00A164B4"/>
    <w:rsid w:val="00A16DD3"/>
    <w:rsid w:val="00A173A1"/>
    <w:rsid w:val="00A173C3"/>
    <w:rsid w:val="00A2123E"/>
    <w:rsid w:val="00A258AF"/>
    <w:rsid w:val="00A26201"/>
    <w:rsid w:val="00A26C18"/>
    <w:rsid w:val="00A275B6"/>
    <w:rsid w:val="00A27FD9"/>
    <w:rsid w:val="00A334C5"/>
    <w:rsid w:val="00A33AE1"/>
    <w:rsid w:val="00A423F5"/>
    <w:rsid w:val="00A5010E"/>
    <w:rsid w:val="00A53724"/>
    <w:rsid w:val="00A54C8F"/>
    <w:rsid w:val="00A62BFB"/>
    <w:rsid w:val="00A64E4D"/>
    <w:rsid w:val="00A64FA1"/>
    <w:rsid w:val="00A66A84"/>
    <w:rsid w:val="00A67485"/>
    <w:rsid w:val="00A70002"/>
    <w:rsid w:val="00A76DF2"/>
    <w:rsid w:val="00A773FB"/>
    <w:rsid w:val="00A77EF6"/>
    <w:rsid w:val="00A80640"/>
    <w:rsid w:val="00A82346"/>
    <w:rsid w:val="00A846AA"/>
    <w:rsid w:val="00A85319"/>
    <w:rsid w:val="00A871EC"/>
    <w:rsid w:val="00A87DAF"/>
    <w:rsid w:val="00A9285E"/>
    <w:rsid w:val="00A94618"/>
    <w:rsid w:val="00A974E8"/>
    <w:rsid w:val="00AA1A08"/>
    <w:rsid w:val="00AA33B7"/>
    <w:rsid w:val="00AA5D75"/>
    <w:rsid w:val="00AA5EC6"/>
    <w:rsid w:val="00AB24E7"/>
    <w:rsid w:val="00AC0345"/>
    <w:rsid w:val="00AC0447"/>
    <w:rsid w:val="00AC3C0F"/>
    <w:rsid w:val="00AC60A1"/>
    <w:rsid w:val="00AC65ED"/>
    <w:rsid w:val="00AD1DC5"/>
    <w:rsid w:val="00AD2BD2"/>
    <w:rsid w:val="00AD2E6C"/>
    <w:rsid w:val="00AD3ABE"/>
    <w:rsid w:val="00AD788C"/>
    <w:rsid w:val="00AE13FB"/>
    <w:rsid w:val="00AE13FF"/>
    <w:rsid w:val="00AE162D"/>
    <w:rsid w:val="00AF14C5"/>
    <w:rsid w:val="00AF2662"/>
    <w:rsid w:val="00AF2891"/>
    <w:rsid w:val="00AF47A0"/>
    <w:rsid w:val="00AF6F77"/>
    <w:rsid w:val="00AF70D0"/>
    <w:rsid w:val="00AF72E4"/>
    <w:rsid w:val="00AF741A"/>
    <w:rsid w:val="00AF798B"/>
    <w:rsid w:val="00AF7AD0"/>
    <w:rsid w:val="00B0024F"/>
    <w:rsid w:val="00B01E79"/>
    <w:rsid w:val="00B0363A"/>
    <w:rsid w:val="00B04712"/>
    <w:rsid w:val="00B07071"/>
    <w:rsid w:val="00B10246"/>
    <w:rsid w:val="00B12810"/>
    <w:rsid w:val="00B12CFB"/>
    <w:rsid w:val="00B146FC"/>
    <w:rsid w:val="00B14B23"/>
    <w:rsid w:val="00B15449"/>
    <w:rsid w:val="00B15635"/>
    <w:rsid w:val="00B159D7"/>
    <w:rsid w:val="00B22C74"/>
    <w:rsid w:val="00B24770"/>
    <w:rsid w:val="00B24B95"/>
    <w:rsid w:val="00B25179"/>
    <w:rsid w:val="00B26153"/>
    <w:rsid w:val="00B26D3E"/>
    <w:rsid w:val="00B357AA"/>
    <w:rsid w:val="00B365DB"/>
    <w:rsid w:val="00B415EE"/>
    <w:rsid w:val="00B42911"/>
    <w:rsid w:val="00B44433"/>
    <w:rsid w:val="00B475CA"/>
    <w:rsid w:val="00B47B65"/>
    <w:rsid w:val="00B53C64"/>
    <w:rsid w:val="00B54B2A"/>
    <w:rsid w:val="00B550FC"/>
    <w:rsid w:val="00B55DDA"/>
    <w:rsid w:val="00B56CFA"/>
    <w:rsid w:val="00B570FC"/>
    <w:rsid w:val="00B609BE"/>
    <w:rsid w:val="00B617B5"/>
    <w:rsid w:val="00B6234A"/>
    <w:rsid w:val="00B631AF"/>
    <w:rsid w:val="00B644C5"/>
    <w:rsid w:val="00B67911"/>
    <w:rsid w:val="00B70DBF"/>
    <w:rsid w:val="00B71C8F"/>
    <w:rsid w:val="00B735E1"/>
    <w:rsid w:val="00B75785"/>
    <w:rsid w:val="00B767EA"/>
    <w:rsid w:val="00B76A8B"/>
    <w:rsid w:val="00B777FA"/>
    <w:rsid w:val="00B800BD"/>
    <w:rsid w:val="00B830F4"/>
    <w:rsid w:val="00B91D5E"/>
    <w:rsid w:val="00B95F67"/>
    <w:rsid w:val="00B971AE"/>
    <w:rsid w:val="00BA054B"/>
    <w:rsid w:val="00BA6BC3"/>
    <w:rsid w:val="00BA6DEA"/>
    <w:rsid w:val="00BB2C8B"/>
    <w:rsid w:val="00BB3EDD"/>
    <w:rsid w:val="00BB446C"/>
    <w:rsid w:val="00BB4921"/>
    <w:rsid w:val="00BB4FCE"/>
    <w:rsid w:val="00BC03B1"/>
    <w:rsid w:val="00BC0F7D"/>
    <w:rsid w:val="00BC3F17"/>
    <w:rsid w:val="00BC4212"/>
    <w:rsid w:val="00BC662F"/>
    <w:rsid w:val="00BD1894"/>
    <w:rsid w:val="00BD492D"/>
    <w:rsid w:val="00BD4D8C"/>
    <w:rsid w:val="00BD542F"/>
    <w:rsid w:val="00BD560E"/>
    <w:rsid w:val="00BD5876"/>
    <w:rsid w:val="00BD7A3A"/>
    <w:rsid w:val="00BE1013"/>
    <w:rsid w:val="00BE10CE"/>
    <w:rsid w:val="00BE2AA6"/>
    <w:rsid w:val="00BE3568"/>
    <w:rsid w:val="00BE5AF8"/>
    <w:rsid w:val="00BF17DC"/>
    <w:rsid w:val="00BF184E"/>
    <w:rsid w:val="00BF21F8"/>
    <w:rsid w:val="00BF37E5"/>
    <w:rsid w:val="00BF50C8"/>
    <w:rsid w:val="00BF6237"/>
    <w:rsid w:val="00BF6F67"/>
    <w:rsid w:val="00BF79F2"/>
    <w:rsid w:val="00C00CCD"/>
    <w:rsid w:val="00C00E37"/>
    <w:rsid w:val="00C017F0"/>
    <w:rsid w:val="00C047A2"/>
    <w:rsid w:val="00C1229A"/>
    <w:rsid w:val="00C126F7"/>
    <w:rsid w:val="00C15B9E"/>
    <w:rsid w:val="00C21E43"/>
    <w:rsid w:val="00C22127"/>
    <w:rsid w:val="00C22548"/>
    <w:rsid w:val="00C3113F"/>
    <w:rsid w:val="00C327E7"/>
    <w:rsid w:val="00C32D49"/>
    <w:rsid w:val="00C33079"/>
    <w:rsid w:val="00C37E13"/>
    <w:rsid w:val="00C42A16"/>
    <w:rsid w:val="00C43287"/>
    <w:rsid w:val="00C45231"/>
    <w:rsid w:val="00C456A0"/>
    <w:rsid w:val="00C522F3"/>
    <w:rsid w:val="00C54F62"/>
    <w:rsid w:val="00C56B6A"/>
    <w:rsid w:val="00C572C9"/>
    <w:rsid w:val="00C604EB"/>
    <w:rsid w:val="00C6105A"/>
    <w:rsid w:val="00C610B7"/>
    <w:rsid w:val="00C66CE9"/>
    <w:rsid w:val="00C67E9B"/>
    <w:rsid w:val="00C72833"/>
    <w:rsid w:val="00C72B07"/>
    <w:rsid w:val="00C771D8"/>
    <w:rsid w:val="00C807F4"/>
    <w:rsid w:val="00C82D3C"/>
    <w:rsid w:val="00C876AB"/>
    <w:rsid w:val="00C90D18"/>
    <w:rsid w:val="00C92B8E"/>
    <w:rsid w:val="00C93011"/>
    <w:rsid w:val="00C93F40"/>
    <w:rsid w:val="00C94451"/>
    <w:rsid w:val="00C94E86"/>
    <w:rsid w:val="00C972A5"/>
    <w:rsid w:val="00CA0EC8"/>
    <w:rsid w:val="00CA3D0C"/>
    <w:rsid w:val="00CA44AA"/>
    <w:rsid w:val="00CA4B50"/>
    <w:rsid w:val="00CA614F"/>
    <w:rsid w:val="00CA65B2"/>
    <w:rsid w:val="00CA6BCD"/>
    <w:rsid w:val="00CB06BA"/>
    <w:rsid w:val="00CB29BE"/>
    <w:rsid w:val="00CB37B1"/>
    <w:rsid w:val="00CB3EFC"/>
    <w:rsid w:val="00CB469F"/>
    <w:rsid w:val="00CB4D70"/>
    <w:rsid w:val="00CB7F66"/>
    <w:rsid w:val="00CD03E9"/>
    <w:rsid w:val="00CD1049"/>
    <w:rsid w:val="00CD1D25"/>
    <w:rsid w:val="00CD4486"/>
    <w:rsid w:val="00CD494F"/>
    <w:rsid w:val="00CD775B"/>
    <w:rsid w:val="00CD78C5"/>
    <w:rsid w:val="00CD7DC1"/>
    <w:rsid w:val="00CE2B69"/>
    <w:rsid w:val="00CE70B9"/>
    <w:rsid w:val="00CF0A69"/>
    <w:rsid w:val="00CF285B"/>
    <w:rsid w:val="00CF286F"/>
    <w:rsid w:val="00CF290B"/>
    <w:rsid w:val="00CF2A60"/>
    <w:rsid w:val="00CF3130"/>
    <w:rsid w:val="00CF4292"/>
    <w:rsid w:val="00CF4622"/>
    <w:rsid w:val="00D026DF"/>
    <w:rsid w:val="00D03DB7"/>
    <w:rsid w:val="00D06113"/>
    <w:rsid w:val="00D068FA"/>
    <w:rsid w:val="00D103EA"/>
    <w:rsid w:val="00D12558"/>
    <w:rsid w:val="00D14950"/>
    <w:rsid w:val="00D25D8B"/>
    <w:rsid w:val="00D26B90"/>
    <w:rsid w:val="00D33309"/>
    <w:rsid w:val="00D33524"/>
    <w:rsid w:val="00D359E6"/>
    <w:rsid w:val="00D40752"/>
    <w:rsid w:val="00D42111"/>
    <w:rsid w:val="00D43ADD"/>
    <w:rsid w:val="00D510EF"/>
    <w:rsid w:val="00D5618A"/>
    <w:rsid w:val="00D60EB8"/>
    <w:rsid w:val="00D64AFE"/>
    <w:rsid w:val="00D66CA9"/>
    <w:rsid w:val="00D67984"/>
    <w:rsid w:val="00D7213D"/>
    <w:rsid w:val="00D73198"/>
    <w:rsid w:val="00D736A1"/>
    <w:rsid w:val="00D738D6"/>
    <w:rsid w:val="00D755EB"/>
    <w:rsid w:val="00D801FA"/>
    <w:rsid w:val="00D80699"/>
    <w:rsid w:val="00D80960"/>
    <w:rsid w:val="00D8165C"/>
    <w:rsid w:val="00D838FA"/>
    <w:rsid w:val="00D86742"/>
    <w:rsid w:val="00D87E00"/>
    <w:rsid w:val="00D90CE8"/>
    <w:rsid w:val="00D90E4F"/>
    <w:rsid w:val="00D9134D"/>
    <w:rsid w:val="00D91F28"/>
    <w:rsid w:val="00D93024"/>
    <w:rsid w:val="00D93869"/>
    <w:rsid w:val="00D96E16"/>
    <w:rsid w:val="00DA0F34"/>
    <w:rsid w:val="00DA10D8"/>
    <w:rsid w:val="00DA1156"/>
    <w:rsid w:val="00DA2975"/>
    <w:rsid w:val="00DA3032"/>
    <w:rsid w:val="00DA3A5C"/>
    <w:rsid w:val="00DA3B9B"/>
    <w:rsid w:val="00DA3DE3"/>
    <w:rsid w:val="00DA55E5"/>
    <w:rsid w:val="00DA637B"/>
    <w:rsid w:val="00DA6B66"/>
    <w:rsid w:val="00DA7A03"/>
    <w:rsid w:val="00DB011A"/>
    <w:rsid w:val="00DB1818"/>
    <w:rsid w:val="00DB5DB1"/>
    <w:rsid w:val="00DB65D8"/>
    <w:rsid w:val="00DC115C"/>
    <w:rsid w:val="00DC309B"/>
    <w:rsid w:val="00DC40B2"/>
    <w:rsid w:val="00DC4DA2"/>
    <w:rsid w:val="00DC7C20"/>
    <w:rsid w:val="00DD1653"/>
    <w:rsid w:val="00DD192A"/>
    <w:rsid w:val="00DD2587"/>
    <w:rsid w:val="00DD3FB3"/>
    <w:rsid w:val="00DD4582"/>
    <w:rsid w:val="00DD4E0C"/>
    <w:rsid w:val="00DE03F4"/>
    <w:rsid w:val="00DE211F"/>
    <w:rsid w:val="00DE4F71"/>
    <w:rsid w:val="00DE5FA7"/>
    <w:rsid w:val="00DE65C8"/>
    <w:rsid w:val="00DE6B8B"/>
    <w:rsid w:val="00DE7D78"/>
    <w:rsid w:val="00DF015C"/>
    <w:rsid w:val="00DF13C8"/>
    <w:rsid w:val="00DF1C99"/>
    <w:rsid w:val="00DF2B1F"/>
    <w:rsid w:val="00DF4B6D"/>
    <w:rsid w:val="00DF5D11"/>
    <w:rsid w:val="00DF62CD"/>
    <w:rsid w:val="00E01644"/>
    <w:rsid w:val="00E04066"/>
    <w:rsid w:val="00E047D8"/>
    <w:rsid w:val="00E055C0"/>
    <w:rsid w:val="00E07642"/>
    <w:rsid w:val="00E10C7D"/>
    <w:rsid w:val="00E116F5"/>
    <w:rsid w:val="00E1292F"/>
    <w:rsid w:val="00E13DB8"/>
    <w:rsid w:val="00E1556A"/>
    <w:rsid w:val="00E23F5A"/>
    <w:rsid w:val="00E2464A"/>
    <w:rsid w:val="00E25195"/>
    <w:rsid w:val="00E25DC0"/>
    <w:rsid w:val="00E27DC9"/>
    <w:rsid w:val="00E3041E"/>
    <w:rsid w:val="00E30F67"/>
    <w:rsid w:val="00E33AA9"/>
    <w:rsid w:val="00E33F74"/>
    <w:rsid w:val="00E3491B"/>
    <w:rsid w:val="00E362C1"/>
    <w:rsid w:val="00E37ACC"/>
    <w:rsid w:val="00E37CBB"/>
    <w:rsid w:val="00E41950"/>
    <w:rsid w:val="00E44765"/>
    <w:rsid w:val="00E44FF3"/>
    <w:rsid w:val="00E45AA2"/>
    <w:rsid w:val="00E462D4"/>
    <w:rsid w:val="00E50D94"/>
    <w:rsid w:val="00E53DA4"/>
    <w:rsid w:val="00E5641A"/>
    <w:rsid w:val="00E56688"/>
    <w:rsid w:val="00E56B9B"/>
    <w:rsid w:val="00E576F7"/>
    <w:rsid w:val="00E61E79"/>
    <w:rsid w:val="00E62A53"/>
    <w:rsid w:val="00E63746"/>
    <w:rsid w:val="00E63B73"/>
    <w:rsid w:val="00E63D72"/>
    <w:rsid w:val="00E728F2"/>
    <w:rsid w:val="00E745A2"/>
    <w:rsid w:val="00E7640D"/>
    <w:rsid w:val="00E7755B"/>
    <w:rsid w:val="00E77645"/>
    <w:rsid w:val="00E77F28"/>
    <w:rsid w:val="00E80296"/>
    <w:rsid w:val="00E82571"/>
    <w:rsid w:val="00E83F33"/>
    <w:rsid w:val="00E856AD"/>
    <w:rsid w:val="00E86560"/>
    <w:rsid w:val="00E86B5A"/>
    <w:rsid w:val="00E90CE3"/>
    <w:rsid w:val="00E92A1E"/>
    <w:rsid w:val="00E935CF"/>
    <w:rsid w:val="00EA1C32"/>
    <w:rsid w:val="00EA3B64"/>
    <w:rsid w:val="00EA441A"/>
    <w:rsid w:val="00EB10C7"/>
    <w:rsid w:val="00EB5414"/>
    <w:rsid w:val="00EB5EF1"/>
    <w:rsid w:val="00EC16EB"/>
    <w:rsid w:val="00EC2994"/>
    <w:rsid w:val="00EC3482"/>
    <w:rsid w:val="00EC35CC"/>
    <w:rsid w:val="00EC4A25"/>
    <w:rsid w:val="00EC4EF0"/>
    <w:rsid w:val="00EC7544"/>
    <w:rsid w:val="00ED293A"/>
    <w:rsid w:val="00ED5BD1"/>
    <w:rsid w:val="00EE1868"/>
    <w:rsid w:val="00EE2547"/>
    <w:rsid w:val="00EE2896"/>
    <w:rsid w:val="00EE48EB"/>
    <w:rsid w:val="00EE4CB5"/>
    <w:rsid w:val="00EE7D8D"/>
    <w:rsid w:val="00EF1212"/>
    <w:rsid w:val="00EF3507"/>
    <w:rsid w:val="00EF413E"/>
    <w:rsid w:val="00EF45D8"/>
    <w:rsid w:val="00EF700E"/>
    <w:rsid w:val="00F02238"/>
    <w:rsid w:val="00F025A2"/>
    <w:rsid w:val="00F03565"/>
    <w:rsid w:val="00F04712"/>
    <w:rsid w:val="00F04A38"/>
    <w:rsid w:val="00F04A70"/>
    <w:rsid w:val="00F057BE"/>
    <w:rsid w:val="00F05D45"/>
    <w:rsid w:val="00F1180E"/>
    <w:rsid w:val="00F12B5D"/>
    <w:rsid w:val="00F133CC"/>
    <w:rsid w:val="00F16F55"/>
    <w:rsid w:val="00F22EC7"/>
    <w:rsid w:val="00F22ED5"/>
    <w:rsid w:val="00F24790"/>
    <w:rsid w:val="00F24E28"/>
    <w:rsid w:val="00F24ED9"/>
    <w:rsid w:val="00F2520C"/>
    <w:rsid w:val="00F25774"/>
    <w:rsid w:val="00F25EA1"/>
    <w:rsid w:val="00F314D4"/>
    <w:rsid w:val="00F33C0A"/>
    <w:rsid w:val="00F44ECA"/>
    <w:rsid w:val="00F5014C"/>
    <w:rsid w:val="00F518A1"/>
    <w:rsid w:val="00F54AEE"/>
    <w:rsid w:val="00F6191A"/>
    <w:rsid w:val="00F6376C"/>
    <w:rsid w:val="00F6442A"/>
    <w:rsid w:val="00F653B8"/>
    <w:rsid w:val="00F65975"/>
    <w:rsid w:val="00F660F7"/>
    <w:rsid w:val="00F66FBD"/>
    <w:rsid w:val="00F67D85"/>
    <w:rsid w:val="00F70259"/>
    <w:rsid w:val="00F73ADC"/>
    <w:rsid w:val="00F80346"/>
    <w:rsid w:val="00F82463"/>
    <w:rsid w:val="00F86A32"/>
    <w:rsid w:val="00F87489"/>
    <w:rsid w:val="00F96BDD"/>
    <w:rsid w:val="00FA10C2"/>
    <w:rsid w:val="00FA1266"/>
    <w:rsid w:val="00FA48A0"/>
    <w:rsid w:val="00FA4ED4"/>
    <w:rsid w:val="00FA5828"/>
    <w:rsid w:val="00FB09A9"/>
    <w:rsid w:val="00FB31D1"/>
    <w:rsid w:val="00FB72BD"/>
    <w:rsid w:val="00FB7491"/>
    <w:rsid w:val="00FC1192"/>
    <w:rsid w:val="00FC2D93"/>
    <w:rsid w:val="00FC3109"/>
    <w:rsid w:val="00FC43C7"/>
    <w:rsid w:val="00FC4839"/>
    <w:rsid w:val="00FC5219"/>
    <w:rsid w:val="00FD3132"/>
    <w:rsid w:val="00FD44D4"/>
    <w:rsid w:val="00FD48E5"/>
    <w:rsid w:val="00FD5F6D"/>
    <w:rsid w:val="00FD6006"/>
    <w:rsid w:val="00FE01D9"/>
    <w:rsid w:val="00FE0C26"/>
    <w:rsid w:val="00FE4094"/>
    <w:rsid w:val="00FE453A"/>
    <w:rsid w:val="00FF2B95"/>
    <w:rsid w:val="00FF2C45"/>
    <w:rsid w:val="00FF3E13"/>
    <w:rsid w:val="00FF62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E9EE1D"/>
  <w15:chartTrackingRefBased/>
  <w15:docId w15:val="{BC2E70B4-E344-40BC-9F5A-3AEE758E7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basedOn w:val="TALChar"/>
    <w:link w:val="TAC"/>
    <w:rsid w:val="00DA2975"/>
    <w:rPr>
      <w:rFonts w:ascii="Arial" w:hAnsi="Arial"/>
      <w:sz w:val="18"/>
      <w:lang w:val="en-GB" w:eastAsia="en-US"/>
    </w:rPr>
  </w:style>
  <w:style w:type="character" w:customStyle="1" w:styleId="B1Char">
    <w:name w:val="B1 Char"/>
    <w:link w:val="B1"/>
    <w:locked/>
    <w:rsid w:val="00DA2975"/>
    <w:rPr>
      <w:lang w:val="en-GB" w:eastAsia="en-US"/>
    </w:rPr>
  </w:style>
  <w:style w:type="character" w:customStyle="1" w:styleId="Heading5Char">
    <w:name w:val="Heading 5 Char"/>
    <w:link w:val="Heading5"/>
    <w:rsid w:val="00473B2B"/>
    <w:rPr>
      <w:rFonts w:ascii="Arial" w:hAnsi="Arial"/>
      <w:sz w:val="22"/>
      <w:lang w:val="en-GB" w:eastAsia="en-US"/>
    </w:rPr>
  </w:style>
  <w:style w:type="character" w:customStyle="1" w:styleId="Heading6Char">
    <w:name w:val="Heading 6 Char"/>
    <w:link w:val="Heading6"/>
    <w:rsid w:val="00947128"/>
    <w:rPr>
      <w:rFonts w:ascii="Arial" w:hAnsi="Arial"/>
      <w:lang w:val="en-GB" w:eastAsia="en-US"/>
    </w:rPr>
  </w:style>
  <w:style w:type="character" w:customStyle="1" w:styleId="TANChar">
    <w:name w:val="TAN Char"/>
    <w:link w:val="TAN"/>
    <w:locked/>
    <w:rsid w:val="00746DD1"/>
    <w:rPr>
      <w:rFonts w:ascii="Arial" w:hAnsi="Arial"/>
      <w:sz w:val="18"/>
      <w:lang w:val="en-GB" w:eastAsia="en-US"/>
    </w:rPr>
  </w:style>
  <w:style w:type="character" w:customStyle="1" w:styleId="B2Char">
    <w:name w:val="B2 Char"/>
    <w:link w:val="B2"/>
    <w:rsid w:val="006823A9"/>
    <w:rPr>
      <w:lang w:val="en-GB" w:eastAsia="en-US"/>
    </w:rPr>
  </w:style>
  <w:style w:type="character" w:styleId="Hyperlink">
    <w:name w:val="Hyperlink"/>
    <w:rsid w:val="00BE3568"/>
    <w:rPr>
      <w:color w:val="0000FF"/>
      <w:u w:val="single"/>
    </w:rPr>
  </w:style>
  <w:style w:type="paragraph" w:styleId="Index2">
    <w:name w:val="index 2"/>
    <w:basedOn w:val="Index1"/>
    <w:rsid w:val="00374AB0"/>
    <w:pPr>
      <w:ind w:left="284"/>
    </w:pPr>
  </w:style>
  <w:style w:type="paragraph" w:styleId="Index1">
    <w:name w:val="index 1"/>
    <w:basedOn w:val="Normal"/>
    <w:rsid w:val="00374AB0"/>
    <w:pPr>
      <w:keepLines/>
      <w:spacing w:after="0"/>
    </w:pPr>
  </w:style>
  <w:style w:type="paragraph" w:styleId="ListNumber2">
    <w:name w:val="List Number 2"/>
    <w:basedOn w:val="ListNumber"/>
    <w:rsid w:val="00374AB0"/>
    <w:pPr>
      <w:ind w:left="851"/>
    </w:pPr>
  </w:style>
  <w:style w:type="character" w:styleId="FootnoteReference">
    <w:name w:val="footnote reference"/>
    <w:rsid w:val="00374AB0"/>
    <w:rPr>
      <w:b/>
      <w:position w:val="6"/>
      <w:sz w:val="16"/>
    </w:rPr>
  </w:style>
  <w:style w:type="paragraph" w:styleId="FootnoteText">
    <w:name w:val="footnote text"/>
    <w:basedOn w:val="Normal"/>
    <w:link w:val="FootnoteTextChar"/>
    <w:rsid w:val="00374AB0"/>
    <w:pPr>
      <w:keepLines/>
      <w:spacing w:after="0"/>
      <w:ind w:left="454" w:hanging="454"/>
    </w:pPr>
    <w:rPr>
      <w:sz w:val="16"/>
    </w:rPr>
  </w:style>
  <w:style w:type="character" w:customStyle="1" w:styleId="FootnoteTextChar">
    <w:name w:val="Footnote Text Char"/>
    <w:link w:val="FootnoteText"/>
    <w:rsid w:val="00374AB0"/>
    <w:rPr>
      <w:sz w:val="16"/>
      <w:lang w:val="en-GB" w:eastAsia="en-US"/>
    </w:rPr>
  </w:style>
  <w:style w:type="paragraph" w:styleId="ListBullet2">
    <w:name w:val="List Bullet 2"/>
    <w:basedOn w:val="ListBullet"/>
    <w:rsid w:val="00374AB0"/>
    <w:pPr>
      <w:ind w:left="851"/>
    </w:pPr>
  </w:style>
  <w:style w:type="paragraph" w:styleId="ListBullet3">
    <w:name w:val="List Bullet 3"/>
    <w:basedOn w:val="ListBullet2"/>
    <w:rsid w:val="00374AB0"/>
    <w:pPr>
      <w:ind w:left="1135"/>
    </w:pPr>
  </w:style>
  <w:style w:type="paragraph" w:styleId="ListNumber">
    <w:name w:val="List Number"/>
    <w:basedOn w:val="List"/>
    <w:rsid w:val="00374AB0"/>
  </w:style>
  <w:style w:type="paragraph" w:styleId="List2">
    <w:name w:val="List 2"/>
    <w:basedOn w:val="List"/>
    <w:rsid w:val="00374AB0"/>
    <w:pPr>
      <w:ind w:left="851"/>
    </w:pPr>
  </w:style>
  <w:style w:type="paragraph" w:styleId="List3">
    <w:name w:val="List 3"/>
    <w:basedOn w:val="List2"/>
    <w:rsid w:val="00374AB0"/>
    <w:pPr>
      <w:ind w:left="1135"/>
    </w:pPr>
  </w:style>
  <w:style w:type="paragraph" w:styleId="List4">
    <w:name w:val="List 4"/>
    <w:basedOn w:val="List3"/>
    <w:rsid w:val="00374AB0"/>
    <w:pPr>
      <w:ind w:left="1418"/>
    </w:pPr>
  </w:style>
  <w:style w:type="paragraph" w:styleId="List5">
    <w:name w:val="List 5"/>
    <w:basedOn w:val="List4"/>
    <w:rsid w:val="00374AB0"/>
    <w:pPr>
      <w:ind w:left="1702"/>
    </w:pPr>
  </w:style>
  <w:style w:type="paragraph" w:styleId="List">
    <w:name w:val="List"/>
    <w:basedOn w:val="Normal"/>
    <w:rsid w:val="00374AB0"/>
    <w:pPr>
      <w:ind w:left="568" w:hanging="284"/>
    </w:pPr>
  </w:style>
  <w:style w:type="paragraph" w:styleId="ListBullet">
    <w:name w:val="List Bullet"/>
    <w:basedOn w:val="List"/>
    <w:rsid w:val="00374AB0"/>
  </w:style>
  <w:style w:type="paragraph" w:styleId="ListBullet4">
    <w:name w:val="List Bullet 4"/>
    <w:basedOn w:val="ListBullet3"/>
    <w:rsid w:val="00374AB0"/>
    <w:pPr>
      <w:ind w:left="1418"/>
    </w:pPr>
  </w:style>
  <w:style w:type="paragraph" w:styleId="ListBullet5">
    <w:name w:val="List Bullet 5"/>
    <w:basedOn w:val="ListBullet4"/>
    <w:rsid w:val="00374AB0"/>
    <w:pPr>
      <w:ind w:left="1702"/>
    </w:pPr>
  </w:style>
  <w:style w:type="paragraph" w:customStyle="1" w:styleId="CRCoverPage">
    <w:name w:val="CR Cover Page"/>
    <w:rsid w:val="00374AB0"/>
    <w:pPr>
      <w:spacing w:after="120"/>
    </w:pPr>
    <w:rPr>
      <w:rFonts w:ascii="Arial" w:hAnsi="Arial"/>
      <w:lang w:eastAsia="en-US"/>
    </w:rPr>
  </w:style>
  <w:style w:type="paragraph" w:customStyle="1" w:styleId="tdoc-header">
    <w:name w:val="tdoc-header"/>
    <w:rsid w:val="00374AB0"/>
    <w:rPr>
      <w:rFonts w:ascii="Arial" w:hAnsi="Arial"/>
      <w:noProof/>
      <w:sz w:val="24"/>
      <w:lang w:eastAsia="en-US"/>
    </w:rPr>
  </w:style>
  <w:style w:type="character" w:styleId="CommentReference">
    <w:name w:val="annotation reference"/>
    <w:rsid w:val="00374AB0"/>
    <w:rPr>
      <w:sz w:val="16"/>
    </w:rPr>
  </w:style>
  <w:style w:type="paragraph" w:styleId="CommentText">
    <w:name w:val="annotation text"/>
    <w:basedOn w:val="Normal"/>
    <w:link w:val="CommentTextChar"/>
    <w:rsid w:val="00374AB0"/>
  </w:style>
  <w:style w:type="character" w:customStyle="1" w:styleId="CommentTextChar">
    <w:name w:val="Comment Text Char"/>
    <w:link w:val="CommentText"/>
    <w:rsid w:val="00374AB0"/>
    <w:rPr>
      <w:lang w:val="en-GB" w:eastAsia="en-US"/>
    </w:rPr>
  </w:style>
  <w:style w:type="character" w:styleId="FollowedHyperlink">
    <w:name w:val="FollowedHyperlink"/>
    <w:rsid w:val="00374AB0"/>
    <w:rPr>
      <w:color w:val="800080"/>
      <w:u w:val="single"/>
    </w:rPr>
  </w:style>
  <w:style w:type="paragraph" w:styleId="CommentSubject">
    <w:name w:val="annotation subject"/>
    <w:basedOn w:val="CommentText"/>
    <w:next w:val="CommentText"/>
    <w:link w:val="CommentSubjectChar"/>
    <w:rsid w:val="00374AB0"/>
    <w:rPr>
      <w:b/>
      <w:bCs/>
    </w:rPr>
  </w:style>
  <w:style w:type="character" w:customStyle="1" w:styleId="CommentSubjectChar">
    <w:name w:val="Comment Subject Char"/>
    <w:link w:val="CommentSubject"/>
    <w:rsid w:val="00374AB0"/>
    <w:rPr>
      <w:b/>
      <w:bCs/>
      <w:lang w:val="en-GB" w:eastAsia="en-US"/>
    </w:rPr>
  </w:style>
  <w:style w:type="paragraph" w:styleId="DocumentMap">
    <w:name w:val="Document Map"/>
    <w:basedOn w:val="Normal"/>
    <w:link w:val="DocumentMapChar"/>
    <w:rsid w:val="00374AB0"/>
    <w:pPr>
      <w:shd w:val="clear" w:color="auto" w:fill="000080"/>
    </w:pPr>
    <w:rPr>
      <w:rFonts w:ascii="Tahoma" w:hAnsi="Tahoma" w:cs="Tahoma"/>
    </w:rPr>
  </w:style>
  <w:style w:type="character" w:customStyle="1" w:styleId="DocumentMapChar">
    <w:name w:val="Document Map Char"/>
    <w:link w:val="DocumentMap"/>
    <w:rsid w:val="00374AB0"/>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374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link w:val="HTMLPreformatted"/>
    <w:uiPriority w:val="99"/>
    <w:rsid w:val="00374AB0"/>
    <w:rPr>
      <w:rFonts w:ascii="Courier New" w:hAnsi="Courier New" w:cs="Courier New"/>
    </w:rPr>
  </w:style>
  <w:style w:type="character" w:styleId="HTMLCode">
    <w:name w:val="HTML Code"/>
    <w:uiPriority w:val="99"/>
    <w:unhideWhenUsed/>
    <w:rsid w:val="00374AB0"/>
    <w:rPr>
      <w:rFonts w:ascii="Courier New" w:eastAsia="Times New Roman" w:hAnsi="Courier New" w:cs="Courier New"/>
      <w:sz w:val="20"/>
      <w:szCs w:val="20"/>
    </w:rPr>
  </w:style>
  <w:style w:type="character" w:customStyle="1" w:styleId="NOChar">
    <w:name w:val="NO Char"/>
    <w:link w:val="NO"/>
    <w:rsid w:val="00255747"/>
    <w:rPr>
      <w:lang w:val="en-GB" w:eastAsia="en-US"/>
    </w:rPr>
  </w:style>
  <w:style w:type="character" w:customStyle="1" w:styleId="NOZchn">
    <w:name w:val="NO Zchn"/>
    <w:rsid w:val="002929FF"/>
    <w:rPr>
      <w:rFonts w:ascii="Times New Roman" w:hAnsi="Times New Roman"/>
      <w:lang w:val="en-GB" w:eastAsia="en-US"/>
    </w:rPr>
  </w:style>
  <w:style w:type="character" w:customStyle="1" w:styleId="PLChar">
    <w:name w:val="PL Char"/>
    <w:link w:val="PL"/>
    <w:qFormat/>
    <w:locked/>
    <w:rsid w:val="00B357AA"/>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5.vsd"/><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hyperlink" Target="https://www.3gpp.org/ftp/Specs/archive/OpenAPI/%3cRelease%3e/" TargetMode="Externa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61" Type="http://schemas.openxmlformats.org/officeDocument/2006/relationships/oleObject" Target="embeddings/Microsoft_Visio_2003-2010_Drawing24.vsd"/><Relationship Id="rId10" Type="http://schemas.openxmlformats.org/officeDocument/2006/relationships/image" Target="media/image2.png"/><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hyperlink" Target="https://www.3gpp.org/ftp/Specs/%3cPlenary%3e/%3cRelease%3e/OpenAPI/"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5973EB-BC59-4807-B253-EEBBD8EDE9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351</TotalTime>
  <Pages>1</Pages>
  <Words>54518</Words>
  <Characters>310759</Characters>
  <Application>Microsoft Office Word</Application>
  <DocSecurity>0</DocSecurity>
  <Lines>2589</Lines>
  <Paragraphs>729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364548</CharactersWithSpaces>
  <SharedDoc>false</SharedDoc>
  <HyperlinkBase/>
  <HLinks>
    <vt:vector size="6" baseType="variant">
      <vt:variant>
        <vt:i4>2818153</vt:i4>
      </vt:variant>
      <vt:variant>
        <vt:i4>663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216</cp:revision>
  <dcterms:created xsi:type="dcterms:W3CDTF">2018-12-22T01:29:00Z</dcterms:created>
  <dcterms:modified xsi:type="dcterms:W3CDTF">2021-03-26T20:39:00Z</dcterms:modified>
</cp:coreProperties>
</file>