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S2-165</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14 - 18 October, 2024</w:t>
      </w:r>
      <w:r w:rsidRPr="00626633">
        <w:rPr>
          <w:b/>
          <w:bCs/>
          <w:sz w:val="24"/>
          <w:szCs w:val="24"/>
        </w:rPr>
        <w:t xml:space="preserve">, </w:t>
      </w:r>
      <w:r>
        <w:rPr>
          <w:b/>
          <w:bCs/>
          <w:sz w:val="24"/>
          <w:szCs w:val="24"/>
        </w:rPr>
        <w:t>Hyderabad,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#S2-165</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79FE0AC" w:rsidR="007615D6" w:rsidRPr="00483B4A" w:rsidRDefault="007615D6" w:rsidP="007615D6">
      <w:pPr>
        <w:ind w:left="1418" w:hanging="1418"/>
        <w:rPr>
          <w:b/>
          <w:bCs/>
        </w:rPr>
      </w:pPr>
      <w:r w:rsidRPr="00483B4A">
        <w:rPr>
          <w:b/>
          <w:bCs/>
        </w:rPr>
        <w:t>Version:</w:t>
      </w:r>
      <w:r w:rsidRPr="00483B4A">
        <w:rPr>
          <w:b/>
          <w:bCs/>
        </w:rPr>
        <w:tab/>
      </w:r>
      <w:r>
        <w:rPr>
          <w:b/>
          <w:bCs/>
        </w:rPr>
        <w:t>v0.0.</w:t>
      </w:r>
      <w:r w:rsidR="00396C70">
        <w:rPr>
          <w:b/>
          <w:bCs/>
        </w:rPr>
        <w:t>1</w:t>
      </w:r>
    </w:p>
    <w:p w14:paraId="649E8FA1" w14:textId="6AF93BF7" w:rsidR="007615D6" w:rsidRPr="00483B4A" w:rsidRDefault="007615D6" w:rsidP="007615D6">
      <w:pPr>
        <w:ind w:left="1418" w:hanging="1418"/>
        <w:rPr>
          <w:b/>
          <w:bCs/>
        </w:rPr>
      </w:pPr>
      <w:r w:rsidRPr="00483B4A">
        <w:rPr>
          <w:b/>
          <w:bCs/>
        </w:rPr>
        <w:t>Status:</w:t>
      </w:r>
      <w:r w:rsidRPr="00483B4A">
        <w:rPr>
          <w:b/>
          <w:bCs/>
        </w:rPr>
        <w:tab/>
      </w:r>
      <w:r w:rsidR="00396C70">
        <w:rPr>
          <w:b/>
          <w:bCs/>
        </w:rPr>
        <w:t>Tues</w:t>
      </w:r>
      <w:r w:rsidR="00C00727">
        <w:rPr>
          <w:b/>
          <w:bCs/>
        </w:rPr>
        <w:t>day evening draft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7364"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1374A321"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769CB3BD" w14:textId="77777777" w:rsidR="00AE387B" w:rsidRDefault="00AE387B" w:rsidP="00BB3F37">
      <w:r>
        <w:t>The SA WG2 Chair, Andy Bennett (Samsung) opened the meeting.</w:t>
      </w:r>
    </w:p>
    <w:p w14:paraId="6401473E" w14:textId="23A2D5C0" w:rsidR="00AE387B" w:rsidRDefault="00AE387B" w:rsidP="00BB3F37">
      <w:r>
        <w:t xml:space="preserve">Mr. Suresh Chitturi (Samsung) welcomed delegates to Hyderabad, India on behalf of the hosts TSDSI and provided information and points of interest in the area. SA WG2 were wished a successful meeting in </w:t>
      </w:r>
      <w:r w:rsidR="00391E12">
        <w:t>Hyderabad</w:t>
      </w:r>
      <w:r>
        <w:t>.</w:t>
      </w:r>
    </w:p>
    <w:p w14:paraId="2FEB9AC7" w14:textId="7A6F4100" w:rsidR="00AE387B" w:rsidRDefault="00000000" w:rsidP="00BB3F37">
      <w:hyperlink r:id="rId7" w:history="1">
        <w:r w:rsidR="00AE387B" w:rsidRPr="00AE387B">
          <w:rPr>
            <w:rStyle w:val="Hyperlink"/>
          </w:rPr>
          <w:t>3GPP SA WGs meeting (Oct 2024)-Hyderabad-Welcome_Presentation.pptx</w:t>
        </w:r>
      </w:hyperlink>
    </w:p>
    <w:p w14:paraId="3F253423" w14:textId="463B4ADA" w:rsidR="00AE387B" w:rsidRDefault="00AE387B" w:rsidP="00BB3F37">
      <w:r>
        <w:t>The SA WG2 Chair welcomed delegates to the meeting The Secretary and Vice Chairs introduced themselves. The Vice Chairs were Dario Serafino Tonesi (Qualcomm) and Wanqiang Zhang (Huawei). The Secretary was Maurice Pope (ETSI MCC).</w:t>
      </w:r>
    </w:p>
    <w:p w14:paraId="36ED9E21" w14:textId="1C47D221" w:rsidR="00A07364" w:rsidRDefault="00A07364" w:rsidP="00BB3F37"/>
    <w:p w14:paraId="77CBE5DD" w14:textId="11ADD0FF" w:rsidR="001822BE" w:rsidRDefault="001822BE" w:rsidP="00BB3F37">
      <w:r>
        <w:t>A memorial for Peter Hedman (Ericsson), who passed away suddenly, was held. Rest in Peace Peter.</w:t>
      </w:r>
    </w:p>
    <w:p w14:paraId="2631CE3B" w14:textId="77777777" w:rsidR="00A07364" w:rsidRDefault="00A07364" w:rsidP="00BB3F37"/>
    <w:p w14:paraId="7CA2DA4A" w14:textId="77777777" w:rsidR="007615D6" w:rsidRDefault="007615D6" w:rsidP="007615D6">
      <w:pPr>
        <w:pStyle w:val="Heading1"/>
      </w:pPr>
      <w:r>
        <w:t>2</w:t>
      </w:r>
      <w:r>
        <w:tab/>
        <w:t>Review of Agenda</w:t>
      </w:r>
    </w:p>
    <w:p w14:paraId="0E9D36A8" w14:textId="77777777" w:rsidR="00E00DA6" w:rsidRDefault="007615D6" w:rsidP="000A3FBD">
      <w:pPr>
        <w:pStyle w:val="NormTop"/>
      </w:pPr>
      <w:r>
        <w:rPr>
          <w:color w:val="0000FF"/>
        </w:rPr>
        <w:t>S2-2409562</w:t>
      </w:r>
      <w:r w:rsidRPr="00D53282">
        <w:t xml:space="preserve"> </w:t>
      </w:r>
      <w:r>
        <w:t>(AGENDA) SA2#165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4046828E" w14:textId="77777777" w:rsidR="007615D6" w:rsidRPr="005B25A1" w:rsidRDefault="007615D6" w:rsidP="007615D6">
      <w:pPr>
        <w:keepNext/>
        <w:keepLines/>
        <w:rPr>
          <w:b/>
          <w:bCs/>
        </w:rPr>
      </w:pPr>
      <w:r w:rsidRPr="005B25A1">
        <w:rPr>
          <w:b/>
          <w:bCs/>
        </w:rPr>
        <w:t>Plenary Discussion:</w:t>
      </w:r>
    </w:p>
    <w:p w14:paraId="6C0B4BEA" w14:textId="5C3FAA83" w:rsidR="007615D6" w:rsidRDefault="001822BE" w:rsidP="007615D6">
      <w:pPr>
        <w:keepNext/>
        <w:keepLines/>
      </w:pPr>
      <w:r>
        <w:t xml:space="preserve">This was reviewed and revised to clean up in </w:t>
      </w:r>
      <w:r w:rsidRPr="00CE3EC0">
        <w:rPr>
          <w:color w:val="0000FF"/>
        </w:rPr>
        <w:t>S2-2</w:t>
      </w:r>
      <w:r>
        <w:rPr>
          <w:color w:val="0000FF"/>
        </w:rPr>
        <w:t>409625</w:t>
      </w:r>
      <w:r>
        <w:t>.</w:t>
      </w:r>
    </w:p>
    <w:p w14:paraId="0F22DA2F" w14:textId="124B8E3C" w:rsidR="001822BE" w:rsidRPr="001822BE" w:rsidRDefault="001822BE" w:rsidP="007615D6">
      <w:pPr>
        <w:keepNext/>
        <w:keepLines/>
      </w:pPr>
      <w:r>
        <w:t xml:space="preserve">The agenda was </w:t>
      </w:r>
      <w:r w:rsidRPr="00C3284B">
        <w:rPr>
          <w:color w:val="FF0000"/>
          <w:lang w:eastAsia="en-US"/>
        </w:rPr>
        <w:t>approved</w:t>
      </w:r>
      <w:r>
        <w:t>.</w:t>
      </w:r>
    </w:p>
    <w:p w14:paraId="1376242A" w14:textId="3037C602" w:rsidR="007615D6" w:rsidRPr="00EB0339" w:rsidRDefault="007615D6" w:rsidP="007615D6">
      <w:r w:rsidRPr="005B25A1">
        <w:rPr>
          <w:b/>
          <w:bCs/>
        </w:rPr>
        <w:t>Status:</w:t>
      </w:r>
      <w:r>
        <w:t xml:space="preserve"> </w:t>
      </w:r>
      <w:r w:rsidR="001822BE" w:rsidRPr="001822BE">
        <w:rPr>
          <w:color w:val="FF0000"/>
          <w:lang w:eastAsia="en-US"/>
        </w:rPr>
        <w:t>Approved</w:t>
      </w:r>
      <w:r>
        <w:t>.</w:t>
      </w:r>
    </w:p>
    <w:p w14:paraId="086C310B" w14:textId="66B402BB" w:rsidR="00E00DA6" w:rsidRDefault="007615D6" w:rsidP="000A3FBD">
      <w:pPr>
        <w:pStyle w:val="NormTop"/>
      </w:pPr>
      <w:r>
        <w:rPr>
          <w:color w:val="0000FF"/>
        </w:rPr>
        <w:t>S2-2409644</w:t>
      </w:r>
      <w:r w:rsidRPr="00D53282">
        <w:t xml:space="preserve"> </w:t>
      </w:r>
      <w:r>
        <w:t>(AGENDA) SA2-165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Meeting session plan.</w:t>
      </w:r>
    </w:p>
    <w:p w14:paraId="39A22F2A" w14:textId="77777777" w:rsidR="00E00DA6" w:rsidRPr="00B81031" w:rsidRDefault="00000000" w:rsidP="00B81031">
      <w:pPr>
        <w:keepNext/>
        <w:keepLines/>
        <w:rPr>
          <w:i/>
        </w:rPr>
      </w:pPr>
      <w:r w:rsidRPr="00B81031">
        <w:rPr>
          <w:b/>
          <w:bCs/>
          <w:i/>
        </w:rPr>
        <w:t>Comment:</w:t>
      </w:r>
      <w:r>
        <w:rPr>
          <w:i/>
        </w:rPr>
        <w:t xml:space="preserve"> </w:t>
      </w:r>
      <w:r w:rsidR="007615D6">
        <w:rPr>
          <w:i/>
        </w:rPr>
        <w:t>To be updated according to meeting progress.</w:t>
      </w:r>
    </w:p>
    <w:p w14:paraId="04B5DB7D" w14:textId="77777777" w:rsidR="007615D6" w:rsidRPr="005B25A1" w:rsidRDefault="007615D6" w:rsidP="007615D6">
      <w:pPr>
        <w:keepNext/>
        <w:keepLines/>
        <w:rPr>
          <w:b/>
          <w:bCs/>
        </w:rPr>
      </w:pPr>
      <w:r w:rsidRPr="005B25A1">
        <w:rPr>
          <w:b/>
          <w:bCs/>
        </w:rPr>
        <w:t>Plenary Discussion:</w:t>
      </w:r>
    </w:p>
    <w:p w14:paraId="4FB1FD49" w14:textId="4D8E4D54" w:rsidR="007615D6" w:rsidRPr="001822BE" w:rsidRDefault="001822BE" w:rsidP="007615D6">
      <w:pPr>
        <w:keepNext/>
        <w:keepLines/>
      </w:pPr>
      <w:r>
        <w:t>Some modifications were requested to include some drafting sessions. Further modifications may be made during the meeting, but available time for sessions was limited.</w:t>
      </w:r>
      <w:r w:rsidR="00423CCC">
        <w:t xml:space="preserve"> This was then </w:t>
      </w:r>
      <w:r w:rsidR="00423CCC" w:rsidRPr="00423CCC">
        <w:rPr>
          <w:color w:val="FF0000"/>
        </w:rPr>
        <w:t>endorsed</w:t>
      </w:r>
      <w:r w:rsidR="00423CCC">
        <w:t>.</w:t>
      </w:r>
    </w:p>
    <w:p w14:paraId="7A4EC02B" w14:textId="1F0BF32E" w:rsidR="007615D6" w:rsidRPr="00EB0339" w:rsidRDefault="007615D6" w:rsidP="007615D6">
      <w:r w:rsidRPr="005B25A1">
        <w:rPr>
          <w:b/>
          <w:bCs/>
        </w:rPr>
        <w:t>Status:</w:t>
      </w:r>
      <w:r>
        <w:t xml:space="preserve"> </w:t>
      </w:r>
      <w:r w:rsidR="00423CCC" w:rsidRPr="00423CCC">
        <w:rPr>
          <w:color w:val="FF0000"/>
        </w:rPr>
        <w:t>Endorsed</w:t>
      </w:r>
      <w:r>
        <w:t>.</w:t>
      </w:r>
    </w:p>
    <w:p w14:paraId="3A2F2BFB" w14:textId="77777777" w:rsidR="00E00DA6" w:rsidRDefault="007615D6" w:rsidP="000A3FBD">
      <w:pPr>
        <w:pStyle w:val="NormTop"/>
      </w:pPr>
      <w:r>
        <w:rPr>
          <w:color w:val="0000FF"/>
        </w:rPr>
        <w:t>S2-2410461</w:t>
      </w:r>
      <w:r w:rsidRPr="00D53282">
        <w:t xml:space="preserve"> </w:t>
      </w:r>
      <w:r>
        <w:t>(AGENDA)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Plan for the meeting.</w:t>
      </w:r>
    </w:p>
    <w:p w14:paraId="39F506CC" w14:textId="77777777" w:rsidR="007615D6" w:rsidRPr="005B25A1" w:rsidRDefault="007615D6" w:rsidP="007615D6">
      <w:pPr>
        <w:keepNext/>
        <w:keepLines/>
        <w:rPr>
          <w:b/>
          <w:bCs/>
        </w:rPr>
      </w:pPr>
      <w:r w:rsidRPr="005B25A1">
        <w:rPr>
          <w:b/>
          <w:bCs/>
        </w:rPr>
        <w:t>Plenary Discussion:</w:t>
      </w:r>
    </w:p>
    <w:p w14:paraId="08129262" w14:textId="4325EC73" w:rsidR="007615D6" w:rsidRPr="00423CCC" w:rsidRDefault="00423CCC" w:rsidP="007615D6">
      <w:pPr>
        <w:keepNext/>
        <w:keepLines/>
      </w:pPr>
      <w:r>
        <w:t xml:space="preserve">The strategy for handling Work Planning and TEI19_ WIDs and CRs at this meeting with a view to continued work at the next meeting was presented. This was then </w:t>
      </w:r>
      <w:r w:rsidRPr="00423CCC">
        <w:rPr>
          <w:color w:val="FF0000"/>
        </w:rPr>
        <w:t>endorsed</w:t>
      </w:r>
      <w:r>
        <w:t>.</w:t>
      </w:r>
    </w:p>
    <w:p w14:paraId="2BF7B603" w14:textId="77777777" w:rsidR="00423CCC" w:rsidRPr="00EB0339" w:rsidRDefault="00423CCC" w:rsidP="00423CCC">
      <w:r w:rsidRPr="005B25A1">
        <w:rPr>
          <w:b/>
          <w:bCs/>
        </w:rPr>
        <w:t>Status:</w:t>
      </w:r>
      <w:r>
        <w:t xml:space="preserve"> </w:t>
      </w:r>
      <w:r w:rsidRPr="00423CCC">
        <w:rPr>
          <w:color w:val="FF0000"/>
        </w:rPr>
        <w:t>Endorsed</w:t>
      </w:r>
      <w:r>
        <w:t>.</w:t>
      </w:r>
    </w:p>
    <w:p w14:paraId="019D0CB7" w14:textId="77777777" w:rsidR="007615D6" w:rsidRDefault="007615D6" w:rsidP="0010433C">
      <w:pPr>
        <w:pStyle w:val="Heading2"/>
      </w:pPr>
      <w:r>
        <w:t>2.1</w:t>
      </w:r>
      <w:r>
        <w:tab/>
        <w:t>IPR Call and Antitrust Reminder</w:t>
      </w:r>
    </w:p>
    <w:p w14:paraId="00FD70DF" w14:textId="096A03F1" w:rsidR="00A07364" w:rsidRDefault="001822BE" w:rsidP="00BB3F37">
      <w:r>
        <w:t>The SA WG2 Chair read out the IPR and Anti-trust Reminders as shown above.</w:t>
      </w:r>
    </w:p>
    <w:p w14:paraId="15DFCAD2" w14:textId="77777777" w:rsidR="00A07364" w:rsidRDefault="00A07364" w:rsidP="00BB3F37"/>
    <w:p w14:paraId="457494EB" w14:textId="77777777" w:rsidR="007615D6" w:rsidRDefault="007615D6" w:rsidP="007615D6">
      <w:pPr>
        <w:pStyle w:val="Heading1"/>
      </w:pPr>
      <w:r>
        <w:lastRenderedPageBreak/>
        <w:t>3</w:t>
      </w:r>
      <w:r>
        <w:tab/>
        <w:t>SA2#164 Meeting report</w:t>
      </w:r>
    </w:p>
    <w:p w14:paraId="2481D686" w14:textId="77777777" w:rsidR="00E00DA6" w:rsidRDefault="007615D6" w:rsidP="000A3FBD">
      <w:pPr>
        <w:pStyle w:val="NormTop"/>
      </w:pPr>
      <w:r>
        <w:rPr>
          <w:color w:val="0000FF"/>
        </w:rPr>
        <w:t>S2-2409563</w:t>
      </w:r>
      <w:r w:rsidRPr="00D53282">
        <w:t xml:space="preserve"> </w:t>
      </w:r>
      <w:r>
        <w:t>(REPORT) Draft Report of SA WG2 meeting #164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#164 for approval.</w:t>
      </w:r>
    </w:p>
    <w:p w14:paraId="240F9811" w14:textId="77777777" w:rsidR="007615D6" w:rsidRPr="005B25A1" w:rsidRDefault="007615D6" w:rsidP="007615D6">
      <w:pPr>
        <w:keepNext/>
        <w:keepLines/>
        <w:rPr>
          <w:b/>
          <w:bCs/>
        </w:rPr>
      </w:pPr>
      <w:r w:rsidRPr="005B25A1">
        <w:rPr>
          <w:b/>
          <w:bCs/>
        </w:rPr>
        <w:t>Parallel discussion:</w:t>
      </w:r>
    </w:p>
    <w:p w14:paraId="05497F4C" w14:textId="77777777" w:rsidR="007615D6" w:rsidRPr="005B25A1" w:rsidRDefault="007615D6" w:rsidP="007615D6">
      <w:pPr>
        <w:keepNext/>
        <w:keepLines/>
        <w:rPr>
          <w:b/>
          <w:bCs/>
        </w:rPr>
      </w:pPr>
      <w:r w:rsidRPr="005B25A1">
        <w:rPr>
          <w:b/>
          <w:bCs/>
        </w:rPr>
        <w:t>Plenary Discussion:</w:t>
      </w:r>
    </w:p>
    <w:p w14:paraId="6FA54625" w14:textId="27DC0040" w:rsidR="007615D6" w:rsidRPr="00423CCC" w:rsidRDefault="00423CCC" w:rsidP="007615D6">
      <w:pPr>
        <w:keepNext/>
        <w:keepLines/>
      </w:pPr>
      <w:r>
        <w:t xml:space="preserve">The report included revision-marked changes for comments that had been received. This was </w:t>
      </w:r>
      <w:r w:rsidRPr="00C3284B">
        <w:rPr>
          <w:color w:val="FF0000"/>
          <w:lang w:eastAsia="en-US"/>
        </w:rPr>
        <w:t>approved</w:t>
      </w:r>
      <w:r>
        <w:t xml:space="preserve"> and will be updated by MCC to accept revision marks and will be placed on the FTP server as v1.0.0.</w:t>
      </w:r>
    </w:p>
    <w:p w14:paraId="3280FAD8" w14:textId="0B1577D8" w:rsidR="007615D6" w:rsidRPr="00EB0339" w:rsidRDefault="007615D6" w:rsidP="007615D6">
      <w:r w:rsidRPr="005B25A1">
        <w:rPr>
          <w:b/>
          <w:bCs/>
        </w:rPr>
        <w:t>Status:</w:t>
      </w:r>
      <w:r>
        <w:t xml:space="preserve"> </w:t>
      </w:r>
      <w:r w:rsidR="00423CCC" w:rsidRPr="00C3284B">
        <w:rPr>
          <w:color w:val="FF0000"/>
          <w:lang w:eastAsia="en-US"/>
        </w:rPr>
        <w:t>Approved</w:t>
      </w:r>
      <w:r>
        <w:t>.</w:t>
      </w:r>
    </w:p>
    <w:p w14:paraId="1923FE9F" w14:textId="77777777" w:rsidR="00A07364" w:rsidRDefault="00A07364" w:rsidP="00BB3F37"/>
    <w:p w14:paraId="14EBDE8D" w14:textId="77777777" w:rsidR="00A07364" w:rsidRDefault="00A07364" w:rsidP="00BB3F37"/>
    <w:p w14:paraId="37C570F5" w14:textId="77777777" w:rsidR="007615D6" w:rsidRDefault="007615D6" w:rsidP="007615D6">
      <w:pPr>
        <w:pStyle w:val="Heading1"/>
      </w:pPr>
      <w:r>
        <w:t>4</w:t>
      </w:r>
      <w:r>
        <w:tab/>
        <w:t>General</w:t>
      </w:r>
    </w:p>
    <w:p w14:paraId="2C8B4783" w14:textId="77777777" w:rsidR="007615D6" w:rsidRDefault="007615D6" w:rsidP="0010433C">
      <w:pPr>
        <w:pStyle w:val="Heading2"/>
      </w:pPr>
      <w:r>
        <w:t>4.1</w:t>
      </w:r>
      <w:r>
        <w:tab/>
        <w:t>Common issues and Incoming LSs</w:t>
      </w:r>
    </w:p>
    <w:p w14:paraId="1BE9C807" w14:textId="77777777" w:rsidR="00D128F2" w:rsidRDefault="00D128F2" w:rsidP="00D128F2"/>
    <w:p w14:paraId="016D0C28" w14:textId="77777777" w:rsidR="00D128F2" w:rsidRDefault="00D128F2" w:rsidP="00D128F2">
      <w:pPr>
        <w:pStyle w:val="NormTop"/>
      </w:pPr>
      <w:r>
        <w:rPr>
          <w:color w:val="0000FF"/>
        </w:rPr>
        <w:t>S2-2409620</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 OPG.09 NBI APIs Realisation in the SBI version 2.0.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Actions: GSMA OPG kindly ask 3GPP and ETSI to take the above into consideration.</w:t>
      </w:r>
    </w:p>
    <w:p w14:paraId="435FB280" w14:textId="77777777" w:rsidR="00D128F2" w:rsidRPr="005B25A1" w:rsidRDefault="00D128F2" w:rsidP="00D128F2">
      <w:pPr>
        <w:keepNext/>
        <w:keepLines/>
        <w:rPr>
          <w:b/>
          <w:bCs/>
        </w:rPr>
      </w:pPr>
      <w:r w:rsidRPr="005B25A1">
        <w:rPr>
          <w:b/>
          <w:bCs/>
        </w:rPr>
        <w:t>Plenary Discussion:</w:t>
      </w:r>
    </w:p>
    <w:p w14:paraId="494FB556" w14:textId="77777777" w:rsidR="00D128F2" w:rsidRPr="005B25A1" w:rsidRDefault="00D128F2" w:rsidP="00D128F2">
      <w:pPr>
        <w:keepNext/>
        <w:keepLines/>
      </w:pPr>
      <w:r>
        <w:rPr>
          <w:color w:val="FF0000"/>
        </w:rPr>
        <w:t>NO DISCUSSION RECORDED</w:t>
      </w:r>
    </w:p>
    <w:p w14:paraId="11EC801B" w14:textId="77777777" w:rsidR="00D128F2" w:rsidRPr="00EB0339" w:rsidRDefault="00D128F2" w:rsidP="00D128F2">
      <w:r w:rsidRPr="005B25A1">
        <w:rPr>
          <w:b/>
          <w:bCs/>
        </w:rPr>
        <w:t>Status:</w:t>
      </w:r>
      <w:r>
        <w:t xml:space="preserve"> </w:t>
      </w:r>
      <w:r>
        <w:rPr>
          <w:color w:val="0000FF"/>
        </w:rPr>
        <w:t>Not concluded</w:t>
      </w:r>
      <w:r>
        <w:t>.</w:t>
      </w:r>
    </w:p>
    <w:p w14:paraId="0DACBEBD" w14:textId="77777777" w:rsidR="00A07364" w:rsidRDefault="00A07364"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371E2204" w14:textId="77777777" w:rsidR="00E00DA6" w:rsidRDefault="007615D6" w:rsidP="000A3FBD">
      <w:pPr>
        <w:pStyle w:val="NormTop"/>
      </w:pPr>
      <w:r>
        <w:rPr>
          <w:color w:val="0000FF"/>
        </w:rPr>
        <w:t>S2-2409575</w:t>
      </w:r>
      <w:r w:rsidRPr="00D53282">
        <w:t xml:space="preserve"> </w:t>
      </w:r>
      <w:r>
        <w:t>(LS IN) LS from ITU-T SG13: LS on consent of draft new Recommendation ITU-T Y.3144 (ex.Y.IMT2020-DCN) 'Future networks including IMT-2020 - Requirements and functional architecture of distributed core network'  (Source: ITU-T SG13 (SG13-LS212))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Y.3144 (ex.Y.IMT2020-DCN) 'Future networks including IMT-2020 - Requirements and functional architecture of distributed core network'.</w:t>
      </w:r>
    </w:p>
    <w:p w14:paraId="4B234B7E" w14:textId="77777777" w:rsidR="007615D6" w:rsidRPr="005B25A1" w:rsidRDefault="007615D6" w:rsidP="007615D6">
      <w:pPr>
        <w:keepNext/>
        <w:keepLines/>
        <w:rPr>
          <w:b/>
          <w:bCs/>
        </w:rPr>
      </w:pPr>
      <w:r w:rsidRPr="005B25A1">
        <w:rPr>
          <w:b/>
          <w:bCs/>
        </w:rPr>
        <w:t>Plenary Discussion:</w:t>
      </w:r>
    </w:p>
    <w:p w14:paraId="2413F405" w14:textId="7DF7B8DA" w:rsidR="007615D6" w:rsidRPr="00423CCC" w:rsidRDefault="00423CCC" w:rsidP="007615D6">
      <w:pPr>
        <w:keepNext/>
        <w:keepLines/>
      </w:pPr>
      <w:r>
        <w:t xml:space="preserve">This LS was </w:t>
      </w:r>
      <w:r w:rsidRPr="00C3284B">
        <w:rPr>
          <w:color w:val="0000FF"/>
        </w:rPr>
        <w:t>noted</w:t>
      </w:r>
      <w:r>
        <w:t>.</w:t>
      </w:r>
    </w:p>
    <w:p w14:paraId="2C853617" w14:textId="237B87AC" w:rsidR="007615D6" w:rsidRPr="00EB0339" w:rsidRDefault="007615D6" w:rsidP="007615D6">
      <w:r w:rsidRPr="005B25A1">
        <w:rPr>
          <w:b/>
          <w:bCs/>
        </w:rPr>
        <w:t>Status:</w:t>
      </w:r>
      <w:r>
        <w:t xml:space="preserve"> </w:t>
      </w:r>
      <w:r>
        <w:rPr>
          <w:color w:val="0000FF"/>
        </w:rPr>
        <w:t>Noted</w:t>
      </w:r>
      <w:r>
        <w:t>.</w:t>
      </w:r>
    </w:p>
    <w:p w14:paraId="0D78D4C5" w14:textId="77777777" w:rsidR="00E00DA6" w:rsidRDefault="007615D6" w:rsidP="000A3FBD">
      <w:pPr>
        <w:pStyle w:val="NormTop"/>
      </w:pPr>
      <w:r>
        <w:rPr>
          <w:color w:val="0000FF"/>
        </w:rPr>
        <w:lastRenderedPageBreak/>
        <w:t>S2-2409576</w:t>
      </w:r>
      <w:r w:rsidRPr="00D53282">
        <w:t xml:space="preserve"> </w:t>
      </w:r>
      <w:r>
        <w:t>(LS IN) LS from ITU-T SG13: LS on initiation of new work item ITU-T Y.NSF 'Requirements and framework of network slicing federation in IMT-2020 networks and beyond' (Source: ITU-T SG13 (SG13-LS223))</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initiation of new work item ITU-T Y.NSF 'Requirements and framework of network slicing federation in IMT-2020 networks and beyond'.</w:t>
      </w:r>
    </w:p>
    <w:p w14:paraId="407544A9" w14:textId="77777777" w:rsidR="007615D6" w:rsidRPr="005B25A1" w:rsidRDefault="007615D6" w:rsidP="007615D6">
      <w:pPr>
        <w:keepNext/>
        <w:keepLines/>
        <w:rPr>
          <w:b/>
          <w:bCs/>
        </w:rPr>
      </w:pPr>
      <w:r w:rsidRPr="005B25A1">
        <w:rPr>
          <w:b/>
          <w:bCs/>
        </w:rPr>
        <w:t>Plenary Discussion:</w:t>
      </w:r>
    </w:p>
    <w:p w14:paraId="574E5826" w14:textId="77777777" w:rsidR="00423CCC" w:rsidRPr="00423CCC" w:rsidRDefault="00423CCC" w:rsidP="00423CCC">
      <w:pPr>
        <w:keepNext/>
        <w:keepLines/>
      </w:pPr>
      <w:r>
        <w:t xml:space="preserve">This LS was </w:t>
      </w:r>
      <w:r w:rsidRPr="00C3284B">
        <w:rPr>
          <w:color w:val="0000FF"/>
        </w:rPr>
        <w:t>noted</w:t>
      </w:r>
      <w:r>
        <w:t>.</w:t>
      </w:r>
    </w:p>
    <w:p w14:paraId="73989313" w14:textId="77777777" w:rsidR="00423CCC" w:rsidRPr="00EB0339" w:rsidRDefault="00423CCC" w:rsidP="00423CCC">
      <w:r w:rsidRPr="005B25A1">
        <w:rPr>
          <w:b/>
          <w:bCs/>
        </w:rPr>
        <w:t>Status:</w:t>
      </w:r>
      <w:r>
        <w:t xml:space="preserve"> </w:t>
      </w:r>
      <w:r>
        <w:rPr>
          <w:color w:val="0000FF"/>
        </w:rPr>
        <w:t>Noted</w:t>
      </w:r>
      <w:r>
        <w:t>.</w:t>
      </w:r>
    </w:p>
    <w:p w14:paraId="41022B3B" w14:textId="77777777" w:rsidR="00E00DA6" w:rsidRDefault="007615D6" w:rsidP="000A3FBD">
      <w:pPr>
        <w:pStyle w:val="NormTop"/>
      </w:pPr>
      <w:r>
        <w:rPr>
          <w:color w:val="0000FF"/>
        </w:rPr>
        <w:t>S2-2409577</w:t>
      </w:r>
      <w:r w:rsidRPr="00D53282">
        <w:t xml:space="preserve"> </w:t>
      </w:r>
      <w:r>
        <w:t>(LS IN) LS from ITU-T SG13: LS on consent of draft new Recommendation ITU-T Y.3163 (ex.Y.NAEC) 'Network accelerating for edge computing in IMT-2020 networks and beyond' (Source: ITU-T SG13 (SG13-LS233))</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Y.3163 (ex.Y.NAEC) 'Network accelerating for edge computing in IMT-2020 networks and beyond'.</w:t>
      </w:r>
    </w:p>
    <w:p w14:paraId="53AEFF7B" w14:textId="77777777" w:rsidR="007615D6" w:rsidRPr="005B25A1" w:rsidRDefault="007615D6" w:rsidP="007615D6">
      <w:pPr>
        <w:keepNext/>
        <w:keepLines/>
        <w:rPr>
          <w:b/>
          <w:bCs/>
        </w:rPr>
      </w:pPr>
      <w:r w:rsidRPr="005B25A1">
        <w:rPr>
          <w:b/>
          <w:bCs/>
        </w:rPr>
        <w:t>Plenary Discussion:</w:t>
      </w:r>
    </w:p>
    <w:p w14:paraId="3F4F47F9" w14:textId="77777777" w:rsidR="00423CCC" w:rsidRPr="00423CCC" w:rsidRDefault="00423CCC" w:rsidP="00423CCC">
      <w:pPr>
        <w:keepNext/>
        <w:keepLines/>
      </w:pPr>
      <w:r>
        <w:t xml:space="preserve">This LS was </w:t>
      </w:r>
      <w:r w:rsidRPr="00C3284B">
        <w:rPr>
          <w:color w:val="0000FF"/>
        </w:rPr>
        <w:t>noted</w:t>
      </w:r>
      <w:r>
        <w:t>.</w:t>
      </w:r>
    </w:p>
    <w:p w14:paraId="5F88EFE6" w14:textId="77777777" w:rsidR="00423CCC" w:rsidRPr="00EB0339" w:rsidRDefault="00423CCC" w:rsidP="00423CCC">
      <w:r w:rsidRPr="005B25A1">
        <w:rPr>
          <w:b/>
          <w:bCs/>
        </w:rPr>
        <w:t>Status:</w:t>
      </w:r>
      <w:r>
        <w:t xml:space="preserve"> </w:t>
      </w:r>
      <w:r>
        <w:rPr>
          <w:color w:val="0000FF"/>
        </w:rPr>
        <w:t>Noted</w:t>
      </w:r>
      <w:r>
        <w:t>.</w:t>
      </w:r>
    </w:p>
    <w:p w14:paraId="0A7E363E" w14:textId="77777777" w:rsidR="00E00DA6" w:rsidRDefault="007615D6" w:rsidP="000A3FBD">
      <w:pPr>
        <w:pStyle w:val="NormTop"/>
      </w:pPr>
      <w:r>
        <w:rPr>
          <w:color w:val="0000FF"/>
        </w:rPr>
        <w:t>S2-2409578</w:t>
      </w:r>
      <w:r w:rsidRPr="00D53282">
        <w:t xml:space="preserve"> </w:t>
      </w:r>
      <w:r>
        <w:t>(LS IN) LS from TSG SA: Reply LS on Newly published data channel GSMA PRD TS.66 (Source: TSG SA (SP-241404))</w:t>
      </w:r>
      <w:r>
        <w:br/>
      </w:r>
      <w:r w:rsidRPr="00D53282">
        <w:rPr>
          <w:b/>
        </w:rPr>
        <w:t>Document for:</w:t>
      </w:r>
      <w:r w:rsidRPr="00D53282">
        <w:t xml:space="preserve"> </w:t>
      </w:r>
      <w:r>
        <w:t>Information</w:t>
      </w:r>
      <w:r>
        <w:br/>
      </w:r>
      <w:r w:rsidRPr="00D53282">
        <w:rPr>
          <w:b/>
        </w:rPr>
        <w:t>Abstract:</w:t>
      </w:r>
      <w:r w:rsidRPr="00D53282">
        <w:t xml:space="preserve"> </w:t>
      </w:r>
      <w:r>
        <w:br/>
        <w:t>The IMS data channel was introduced in 3GPP Release-16 TS 26.114 and provides the ability to establish a real-time communication path between two endpoints to exchange any form of data and enables new types of IMS interactive services. 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 This LS asks a number of questions to this feature, and below is a consolidated reply from TSG SA to the questions targeted for the SA WGs. {. . .}. Action: TSG SA kindly requests GSMA TSG to consider the above feedback.</w:t>
      </w:r>
    </w:p>
    <w:p w14:paraId="4130BF9A" w14:textId="77777777" w:rsidR="007615D6" w:rsidRPr="005B25A1" w:rsidRDefault="007615D6" w:rsidP="007615D6">
      <w:pPr>
        <w:keepNext/>
        <w:keepLines/>
        <w:rPr>
          <w:b/>
          <w:bCs/>
        </w:rPr>
      </w:pPr>
      <w:r w:rsidRPr="005B25A1">
        <w:rPr>
          <w:b/>
          <w:bCs/>
        </w:rPr>
        <w:t>Plenary Discussion:</w:t>
      </w:r>
    </w:p>
    <w:p w14:paraId="23683F98" w14:textId="77777777" w:rsidR="00423CCC" w:rsidRPr="00423CCC" w:rsidRDefault="00423CCC" w:rsidP="00423CCC">
      <w:pPr>
        <w:keepNext/>
        <w:keepLines/>
      </w:pPr>
      <w:r>
        <w:t xml:space="preserve">This LS was </w:t>
      </w:r>
      <w:r w:rsidRPr="00C3284B">
        <w:rPr>
          <w:color w:val="0000FF"/>
        </w:rPr>
        <w:t>noted</w:t>
      </w:r>
      <w:r>
        <w:t>.</w:t>
      </w:r>
    </w:p>
    <w:p w14:paraId="715C796A" w14:textId="77777777" w:rsidR="00423CCC" w:rsidRPr="00EB0339" w:rsidRDefault="00423CCC" w:rsidP="00423CCC">
      <w:r w:rsidRPr="005B25A1">
        <w:rPr>
          <w:b/>
          <w:bCs/>
        </w:rPr>
        <w:t>Status:</w:t>
      </w:r>
      <w:r>
        <w:t xml:space="preserve"> </w:t>
      </w:r>
      <w:r>
        <w:rPr>
          <w:color w:val="0000FF"/>
        </w:rPr>
        <w:t>Noted</w:t>
      </w:r>
      <w:r>
        <w:t>.</w:t>
      </w:r>
    </w:p>
    <w:p w14:paraId="16556452" w14:textId="77777777" w:rsidR="00E00DA6" w:rsidRDefault="007615D6" w:rsidP="000A3FBD">
      <w:pPr>
        <w:pStyle w:val="NormTop"/>
      </w:pPr>
      <w:r>
        <w:rPr>
          <w:color w:val="0000FF"/>
        </w:rPr>
        <w:lastRenderedPageBreak/>
        <w:t>S2-2409579</w:t>
      </w:r>
      <w:r w:rsidRPr="00D53282">
        <w:t xml:space="preserve"> </w:t>
      </w:r>
      <w:r>
        <w:t>(LS IN) LS from TSG SA: LS on maintaining specification consistency between GSMA and 3GPP on 5G roaming over roaming intermediaries (Source: TSG SA (SP-241405))</w:t>
      </w:r>
      <w:r>
        <w:br/>
      </w:r>
      <w:r w:rsidRPr="00D53282">
        <w:rPr>
          <w:b/>
        </w:rPr>
        <w:t>Document for:</w:t>
      </w:r>
      <w:r w:rsidRPr="00D53282">
        <w:t xml:space="preserve"> </w:t>
      </w:r>
      <w:r>
        <w:t>Information</w:t>
      </w:r>
      <w:r>
        <w:br/>
      </w:r>
      <w:r w:rsidRPr="00D53282">
        <w:rPr>
          <w:b/>
        </w:rPr>
        <w:t>Abstract:</w:t>
      </w:r>
      <w:r w:rsidRPr="00D53282">
        <w:t xml:space="preserve"> </w:t>
      </w:r>
      <w:r>
        <w:br/>
        <w:t>TSG SA would like to emphasise the importance of maintaining consistency between GSMA and 3GPP specifications on 5G roaming over roaming intermediaries for operators and the ecosystems. It is TSG SA's understanding that (a) Prior to the formation of 5GMRR, GSMA defined the requirement of end-to-end protection of signalling messages between VPLMN and HPLMN in 5G, based on which SA WG3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3GPP security specifications provide a mechanism to fulfil the security requirements provided by GSMA.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 TSG SA kindly asks GSMA 5GMRR and its member companies to work closely in and with the relevant 3GPP groups, especially SA WG2, SA WG3, and CT WG4 to avoid market fragmentation and incompatibilities.</w:t>
      </w:r>
    </w:p>
    <w:p w14:paraId="13A0F340" w14:textId="77777777" w:rsidR="007615D6" w:rsidRPr="005B25A1" w:rsidRDefault="007615D6" w:rsidP="007615D6">
      <w:pPr>
        <w:keepNext/>
        <w:keepLines/>
        <w:rPr>
          <w:b/>
          <w:bCs/>
        </w:rPr>
      </w:pPr>
      <w:r w:rsidRPr="005B25A1">
        <w:rPr>
          <w:b/>
          <w:bCs/>
        </w:rPr>
        <w:t>Plenary Discussion:</w:t>
      </w:r>
    </w:p>
    <w:p w14:paraId="03AAD77D" w14:textId="77777777" w:rsidR="00423CCC" w:rsidRPr="00423CCC" w:rsidRDefault="00423CCC" w:rsidP="00423CCC">
      <w:pPr>
        <w:keepNext/>
        <w:keepLines/>
      </w:pPr>
      <w:r>
        <w:t xml:space="preserve">This LS was </w:t>
      </w:r>
      <w:r w:rsidRPr="00C3284B">
        <w:rPr>
          <w:color w:val="0000FF"/>
        </w:rPr>
        <w:t>noted</w:t>
      </w:r>
      <w:r>
        <w:t>.</w:t>
      </w:r>
    </w:p>
    <w:p w14:paraId="4C19932D" w14:textId="77777777" w:rsidR="00423CCC" w:rsidRPr="00EB0339" w:rsidRDefault="00423CCC" w:rsidP="00423CCC">
      <w:r w:rsidRPr="005B25A1">
        <w:rPr>
          <w:b/>
          <w:bCs/>
        </w:rPr>
        <w:t>Status:</w:t>
      </w:r>
      <w:r>
        <w:t xml:space="preserve"> </w:t>
      </w:r>
      <w:r>
        <w:rPr>
          <w:color w:val="0000FF"/>
        </w:rPr>
        <w:t>Noted</w:t>
      </w:r>
      <w:r>
        <w:t>.</w:t>
      </w:r>
    </w:p>
    <w:p w14:paraId="3B7EC8B7" w14:textId="77777777" w:rsidR="00E00DA6" w:rsidRDefault="007615D6" w:rsidP="000A3FBD">
      <w:pPr>
        <w:pStyle w:val="NormTop"/>
      </w:pPr>
      <w:r>
        <w:rPr>
          <w:color w:val="0000FF"/>
        </w:rPr>
        <w:t>S2-2409580</w:t>
      </w:r>
      <w:r w:rsidRPr="00D53282">
        <w:t xml:space="preserve"> </w:t>
      </w:r>
      <w:r>
        <w:t>(LS IN) Reply LS on Multi-Tenant FWA (Source: TSG SA (SP-241418))</w:t>
      </w:r>
      <w:r>
        <w:br/>
      </w:r>
      <w:r w:rsidRPr="00D53282">
        <w:rPr>
          <w:b/>
        </w:rPr>
        <w:t>Document for:</w:t>
      </w:r>
      <w:r w:rsidRPr="00D53282">
        <w:t xml:space="preserve"> </w:t>
      </w:r>
      <w:r>
        <w:t>Information</w:t>
      </w:r>
      <w:r>
        <w:br/>
      </w:r>
      <w:r w:rsidRPr="00D53282">
        <w:rPr>
          <w:b/>
        </w:rPr>
        <w:t>Abstract:</w:t>
      </w:r>
      <w:r w:rsidRPr="00D53282">
        <w:t xml:space="preserve"> </w:t>
      </w:r>
      <w:r>
        <w:br/>
        <w:t>TSG SA thanks BBF for their LS on Multi-Tenant FWA (BBF (LIAISE-654)). TSG SA have discussed it and would like to provide the following feedback: SA WG2 has worked on FWA as part of Wireless and Wireline Convergence for the 5G system architecture, as specified in 3GPP TS 23.316, but has not studied yet the Multi-Tenant FWA aspects raised by BBF LS. TSG SA welcome BBF work and inputs in this area, noting though that any consequent 3GPP work would be subject to the approval of a SA WG2 Work Item for a release that could, at the earliest, be Release 20.</w:t>
      </w:r>
    </w:p>
    <w:p w14:paraId="12F9CA33" w14:textId="77777777" w:rsidR="007615D6" w:rsidRPr="005B25A1" w:rsidRDefault="007615D6" w:rsidP="007615D6">
      <w:pPr>
        <w:keepNext/>
        <w:keepLines/>
        <w:rPr>
          <w:b/>
          <w:bCs/>
        </w:rPr>
      </w:pPr>
      <w:r w:rsidRPr="005B25A1">
        <w:rPr>
          <w:b/>
          <w:bCs/>
        </w:rPr>
        <w:t>Plenary Discussion:</w:t>
      </w:r>
    </w:p>
    <w:p w14:paraId="0C300B1B" w14:textId="77777777" w:rsidR="00423CCC" w:rsidRPr="00423CCC" w:rsidRDefault="00423CCC" w:rsidP="00423CCC">
      <w:pPr>
        <w:keepNext/>
        <w:keepLines/>
      </w:pPr>
      <w:r>
        <w:t xml:space="preserve">This LS was </w:t>
      </w:r>
      <w:r w:rsidRPr="00C3284B">
        <w:rPr>
          <w:color w:val="0000FF"/>
        </w:rPr>
        <w:t>noted</w:t>
      </w:r>
      <w:r>
        <w:t>.</w:t>
      </w:r>
    </w:p>
    <w:p w14:paraId="2A26B18C" w14:textId="77777777" w:rsidR="00423CCC" w:rsidRPr="00EB0339" w:rsidRDefault="00423CCC" w:rsidP="00423CCC">
      <w:r w:rsidRPr="005B25A1">
        <w:rPr>
          <w:b/>
          <w:bCs/>
        </w:rPr>
        <w:t>Status:</w:t>
      </w:r>
      <w:r>
        <w:t xml:space="preserve"> </w:t>
      </w:r>
      <w:r>
        <w:rPr>
          <w:color w:val="0000FF"/>
        </w:rPr>
        <w:t>Noted</w:t>
      </w:r>
      <w:r>
        <w:t>.</w:t>
      </w:r>
    </w:p>
    <w:p w14:paraId="465C8A31" w14:textId="77777777" w:rsidR="00E00DA6" w:rsidRDefault="007615D6" w:rsidP="000A3FBD">
      <w:pPr>
        <w:pStyle w:val="NormTop"/>
      </w:pPr>
      <w:r>
        <w:rPr>
          <w:color w:val="0000FF"/>
        </w:rPr>
        <w:t>S2-2409593</w:t>
      </w:r>
      <w:r w:rsidRPr="00D53282">
        <w:t xml:space="preserve"> </w:t>
      </w:r>
      <w:r>
        <w:t>(LS IN) LS from RAN WG2: Reply LS on the UE role list in RSPP-Metadata (Source: RAN WG2 (R2-2407718))</w:t>
      </w:r>
      <w:r>
        <w:br/>
      </w:r>
      <w:r w:rsidRPr="00D53282">
        <w:rPr>
          <w:b/>
        </w:rPr>
        <w:t>Document for:</w:t>
      </w:r>
      <w:r w:rsidRPr="00D53282">
        <w:t xml:space="preserve"> </w:t>
      </w:r>
      <w:r>
        <w:t>Information</w:t>
      </w:r>
      <w:r>
        <w:br/>
      </w:r>
      <w:r w:rsidRPr="00D53282">
        <w:rPr>
          <w:b/>
        </w:rPr>
        <w:t>Abstract:</w:t>
      </w:r>
      <w:r w:rsidRPr="00D53282">
        <w:t xml:space="preserve"> </w:t>
      </w:r>
      <w:r>
        <w:br/>
        <w:t>RAN WG2 thanks CT WG1 for pointing out the issue existed in TS38.355-i10. The issue has already been fixed in 38.355-i20: {. . .}.</w:t>
      </w:r>
    </w:p>
    <w:p w14:paraId="2AB3A522" w14:textId="77777777" w:rsidR="007615D6" w:rsidRPr="005B25A1" w:rsidRDefault="007615D6" w:rsidP="007615D6">
      <w:pPr>
        <w:keepNext/>
        <w:keepLines/>
        <w:rPr>
          <w:b/>
          <w:bCs/>
        </w:rPr>
      </w:pPr>
      <w:r w:rsidRPr="005B25A1">
        <w:rPr>
          <w:b/>
          <w:bCs/>
        </w:rPr>
        <w:t>Plenary Discussion:</w:t>
      </w:r>
    </w:p>
    <w:p w14:paraId="29761E2E" w14:textId="77777777" w:rsidR="00423CCC" w:rsidRPr="00423CCC" w:rsidRDefault="00423CCC" w:rsidP="00423CCC">
      <w:pPr>
        <w:keepNext/>
        <w:keepLines/>
      </w:pPr>
      <w:r>
        <w:t xml:space="preserve">This LS was </w:t>
      </w:r>
      <w:r w:rsidRPr="00C3284B">
        <w:rPr>
          <w:color w:val="0000FF"/>
        </w:rPr>
        <w:t>noted</w:t>
      </w:r>
      <w:r>
        <w:t>.</w:t>
      </w:r>
    </w:p>
    <w:p w14:paraId="337087C7" w14:textId="77777777" w:rsidR="00423CCC" w:rsidRPr="00EB0339" w:rsidRDefault="00423CCC" w:rsidP="00423CCC">
      <w:r w:rsidRPr="005B25A1">
        <w:rPr>
          <w:b/>
          <w:bCs/>
        </w:rPr>
        <w:t>Status:</w:t>
      </w:r>
      <w:r>
        <w:t xml:space="preserve"> </w:t>
      </w:r>
      <w:r>
        <w:rPr>
          <w:color w:val="0000FF"/>
        </w:rPr>
        <w:t>Noted</w:t>
      </w:r>
      <w:r>
        <w:t>.</w:t>
      </w:r>
    </w:p>
    <w:p w14:paraId="7AEFB2AD" w14:textId="77777777" w:rsidR="00E00DA6" w:rsidRDefault="007615D6" w:rsidP="000A3FBD">
      <w:pPr>
        <w:pStyle w:val="NormTop"/>
      </w:pPr>
      <w:r>
        <w:rPr>
          <w:color w:val="0000FF"/>
        </w:rPr>
        <w:lastRenderedPageBreak/>
        <w:t>S2-2409596</w:t>
      </w:r>
      <w:r w:rsidRPr="00D53282">
        <w:t xml:space="preserve"> </w:t>
      </w:r>
      <w:r>
        <w:t>(LS IN) LS from RAN WG3: Reply LS on the Realization of Network Slices for 5G Networks Using Current IP/MPLS Technologies (Source: RAN WG3 (R3-244785))</w:t>
      </w:r>
      <w:r>
        <w:br/>
      </w:r>
      <w:r w:rsidRPr="00D53282">
        <w:rPr>
          <w:b/>
        </w:rPr>
        <w:t>Document for:</w:t>
      </w:r>
      <w:r w:rsidRPr="00D53282">
        <w:t xml:space="preserve"> </w:t>
      </w:r>
      <w:r>
        <w:t>Information</w:t>
      </w:r>
      <w:r>
        <w:br/>
      </w:r>
      <w:r w:rsidRPr="00D53282">
        <w:rPr>
          <w:b/>
        </w:rPr>
        <w:t>Abstract:</w:t>
      </w:r>
      <w:r w:rsidRPr="00D53282">
        <w:t xml:space="preserve"> </w:t>
      </w:r>
      <w:r>
        <w:br/>
        <w:t>RAN WG3 thanks IETF TEAS for the LS on 'A Realization of Network Slices for 5G Networks Using Current IP/MPLS Technologies' and for the updates on the drafting of the informational document on Network Slice realization model for IP/MPLS networks. The TEAS WG has requested 3GPP to review the document and provide confirmation that the brief 5G overview included in the Appendix is accurate. RAN WG3 would like to provide the following feedback. {. . .}.</w:t>
      </w:r>
    </w:p>
    <w:p w14:paraId="4FE6AE80" w14:textId="77777777" w:rsidR="007615D6" w:rsidRPr="005B25A1" w:rsidRDefault="007615D6" w:rsidP="007615D6">
      <w:pPr>
        <w:keepNext/>
        <w:keepLines/>
        <w:rPr>
          <w:b/>
          <w:bCs/>
        </w:rPr>
      </w:pPr>
      <w:r w:rsidRPr="005B25A1">
        <w:rPr>
          <w:b/>
          <w:bCs/>
        </w:rPr>
        <w:t>Plenary Discussion:</w:t>
      </w:r>
    </w:p>
    <w:p w14:paraId="7F15B88D" w14:textId="77777777" w:rsidR="00423CCC" w:rsidRPr="00423CCC" w:rsidRDefault="00423CCC" w:rsidP="00423CCC">
      <w:pPr>
        <w:keepNext/>
        <w:keepLines/>
      </w:pPr>
      <w:r>
        <w:t xml:space="preserve">This LS was </w:t>
      </w:r>
      <w:r w:rsidRPr="00C3284B">
        <w:rPr>
          <w:color w:val="0000FF"/>
        </w:rPr>
        <w:t>noted</w:t>
      </w:r>
      <w:r>
        <w:t>.</w:t>
      </w:r>
    </w:p>
    <w:p w14:paraId="7F560290" w14:textId="77777777" w:rsidR="00423CCC" w:rsidRPr="00EB0339" w:rsidRDefault="00423CCC" w:rsidP="00423CCC">
      <w:r w:rsidRPr="005B25A1">
        <w:rPr>
          <w:b/>
          <w:bCs/>
        </w:rPr>
        <w:t>Status:</w:t>
      </w:r>
      <w:r>
        <w:t xml:space="preserve"> </w:t>
      </w:r>
      <w:r>
        <w:rPr>
          <w:color w:val="0000FF"/>
        </w:rPr>
        <w:t>Noted</w:t>
      </w:r>
      <w:r>
        <w:t>.</w:t>
      </w:r>
    </w:p>
    <w:p w14:paraId="57EF4385" w14:textId="77777777" w:rsidR="00E00DA6" w:rsidRDefault="007615D6" w:rsidP="000A3FBD">
      <w:pPr>
        <w:pStyle w:val="NormTop"/>
      </w:pPr>
      <w:r>
        <w:rPr>
          <w:color w:val="0000FF"/>
        </w:rPr>
        <w:t>S2-2409599</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6270ACF6" w14:textId="77777777" w:rsidR="007615D6" w:rsidRPr="005B25A1" w:rsidRDefault="007615D6" w:rsidP="007615D6">
      <w:pPr>
        <w:keepNext/>
        <w:keepLines/>
        <w:rPr>
          <w:b/>
          <w:bCs/>
        </w:rPr>
      </w:pPr>
      <w:r w:rsidRPr="005B25A1">
        <w:rPr>
          <w:b/>
          <w:bCs/>
        </w:rPr>
        <w:t>Plenary Discussion:</w:t>
      </w:r>
    </w:p>
    <w:p w14:paraId="21AD4C92" w14:textId="77777777" w:rsidR="00423CCC" w:rsidRPr="00423CCC" w:rsidRDefault="00423CCC" w:rsidP="00423CCC">
      <w:pPr>
        <w:keepNext/>
        <w:keepLines/>
      </w:pPr>
      <w:r>
        <w:t xml:space="preserve">This LS was </w:t>
      </w:r>
      <w:r w:rsidRPr="00C3284B">
        <w:rPr>
          <w:color w:val="0000FF"/>
        </w:rPr>
        <w:t>noted</w:t>
      </w:r>
      <w:r>
        <w:t>.</w:t>
      </w:r>
    </w:p>
    <w:p w14:paraId="105F3311" w14:textId="77777777" w:rsidR="00423CCC" w:rsidRPr="00EB0339" w:rsidRDefault="00423CCC" w:rsidP="00423CCC">
      <w:r w:rsidRPr="005B25A1">
        <w:rPr>
          <w:b/>
          <w:bCs/>
        </w:rPr>
        <w:t>Status:</w:t>
      </w:r>
      <w:r>
        <w:t xml:space="preserve"> </w:t>
      </w:r>
      <w:r>
        <w:rPr>
          <w:color w:val="0000FF"/>
        </w:rPr>
        <w:t>Noted</w:t>
      </w:r>
      <w:r>
        <w:t>.</w:t>
      </w:r>
    </w:p>
    <w:p w14:paraId="4F98561A" w14:textId="77777777" w:rsidR="00E00DA6" w:rsidRDefault="007615D6" w:rsidP="000A3FBD">
      <w:pPr>
        <w:pStyle w:val="NormTop"/>
      </w:pPr>
      <w:r>
        <w:rPr>
          <w:color w:val="0000FF"/>
        </w:rPr>
        <w:t>S2-2409602</w:t>
      </w:r>
      <w:r w:rsidRPr="00D53282">
        <w:t xml:space="preserve"> </w:t>
      </w:r>
      <w:r>
        <w:t>(LS IN) LS from SA WG3: Reply LS on LI considerations for TR 33.757 (Source: SA WG3 (S3-243410))</w:t>
      </w:r>
      <w:r>
        <w:br/>
      </w:r>
      <w:r w:rsidRPr="00D53282">
        <w:rPr>
          <w:b/>
        </w:rPr>
        <w:t>Document for:</w:t>
      </w:r>
      <w:r w:rsidRPr="00D53282">
        <w:t xml:space="preserve"> </w:t>
      </w:r>
      <w:r>
        <w:t>Information</w:t>
      </w:r>
      <w:r>
        <w:br/>
      </w:r>
      <w:r w:rsidRPr="00D53282">
        <w:rPr>
          <w:b/>
        </w:rPr>
        <w:t>Abstract:</w:t>
      </w:r>
      <w:r w:rsidRPr="00D53282">
        <w:t xml:space="preserve"> </w:t>
      </w:r>
      <w:r>
        <w:br/>
        <w:t>SA WG3 would like to thank SA WG3-LI for the reply LS on LI considerations for TR 33.757 and the clarifications. Regarding Key Issue #1, SA WG3 confirms that SA WG3-LI's understanding described in S3i-240502 is correct, and no further clarifications are required by SA WG3. SA WG3 understands that it's not SA WG3's responsibility to define the functions needed by SA WG3-LI. SA WG3 will take the information provided by SA WG3-LI into consideration to evaluate solutions and draw conclusion.</w:t>
      </w:r>
    </w:p>
    <w:p w14:paraId="4DECE080" w14:textId="77777777" w:rsidR="007615D6" w:rsidRPr="005B25A1" w:rsidRDefault="007615D6" w:rsidP="007615D6">
      <w:pPr>
        <w:keepNext/>
        <w:keepLines/>
        <w:rPr>
          <w:b/>
          <w:bCs/>
        </w:rPr>
      </w:pPr>
      <w:r w:rsidRPr="005B25A1">
        <w:rPr>
          <w:b/>
          <w:bCs/>
        </w:rPr>
        <w:t>Plenary Discussion:</w:t>
      </w:r>
    </w:p>
    <w:p w14:paraId="2F36C53B" w14:textId="77777777" w:rsidR="00423CCC" w:rsidRPr="00423CCC" w:rsidRDefault="00423CCC" w:rsidP="00423CCC">
      <w:pPr>
        <w:keepNext/>
        <w:keepLines/>
      </w:pPr>
      <w:r>
        <w:t xml:space="preserve">This LS was </w:t>
      </w:r>
      <w:r w:rsidRPr="00C3284B">
        <w:rPr>
          <w:color w:val="0000FF"/>
        </w:rPr>
        <w:t>noted</w:t>
      </w:r>
      <w:r>
        <w:t>.</w:t>
      </w:r>
    </w:p>
    <w:p w14:paraId="633928CC" w14:textId="77777777" w:rsidR="00423CCC" w:rsidRPr="00EB0339" w:rsidRDefault="00423CCC" w:rsidP="00423CCC">
      <w:r w:rsidRPr="005B25A1">
        <w:rPr>
          <w:b/>
          <w:bCs/>
        </w:rPr>
        <w:t>Status:</w:t>
      </w:r>
      <w:r>
        <w:t xml:space="preserve"> </w:t>
      </w:r>
      <w:r>
        <w:rPr>
          <w:color w:val="0000FF"/>
        </w:rPr>
        <w:t>Noted</w:t>
      </w:r>
      <w:r>
        <w:t>.</w:t>
      </w:r>
    </w:p>
    <w:p w14:paraId="005930B4" w14:textId="77777777" w:rsidR="00E00DA6" w:rsidRDefault="007615D6" w:rsidP="000A3FBD">
      <w:pPr>
        <w:pStyle w:val="NormTop"/>
      </w:pPr>
      <w:r>
        <w:rPr>
          <w:color w:val="0000FF"/>
        </w:rPr>
        <w:lastRenderedPageBreak/>
        <w:t>S2-2409603</w:t>
      </w:r>
      <w:r w:rsidRPr="00D53282">
        <w:t xml:space="preserve"> </w:t>
      </w:r>
      <w:r>
        <w:t>(LS IN) LS from SA WG3: Reply LS on Newly published data channel GSMA PRD TS.66 (Source: SA WG3 (S3-243411))</w:t>
      </w:r>
      <w:r>
        <w:br/>
      </w:r>
      <w:r w:rsidRPr="00D53282">
        <w:rPr>
          <w:b/>
        </w:rPr>
        <w:t>Document for:</w:t>
      </w:r>
      <w:r w:rsidRPr="00D53282">
        <w:t xml:space="preserve"> </w:t>
      </w:r>
      <w:r>
        <w:t>Information</w:t>
      </w:r>
      <w:r>
        <w:br/>
      </w:r>
      <w:r w:rsidRPr="00D53282">
        <w:rPr>
          <w:b/>
        </w:rPr>
        <w:t>Abstract:</w:t>
      </w:r>
      <w:r w:rsidRPr="00D53282">
        <w:t xml:space="preserve"> </w:t>
      </w:r>
      <w:r>
        <w:br/>
        <w:t>SA WG3 would like to thank GSMA TSG for their LS on Newly published data channel GSMA PRD TS.66. Since GSMA has sent this LS to multiple TSG SA workgroups, SA WG3 addresses this response to TSG SA for TSG SA to respond back to GSMA after coordination with the rest of the TSG SA groups. {. . .}.</w:t>
      </w:r>
    </w:p>
    <w:p w14:paraId="33377D16" w14:textId="77777777" w:rsidR="007615D6" w:rsidRPr="005B25A1" w:rsidRDefault="007615D6" w:rsidP="007615D6">
      <w:pPr>
        <w:keepNext/>
        <w:keepLines/>
        <w:rPr>
          <w:b/>
          <w:bCs/>
        </w:rPr>
      </w:pPr>
      <w:r w:rsidRPr="005B25A1">
        <w:rPr>
          <w:b/>
          <w:bCs/>
        </w:rPr>
        <w:t>Plenary Discussion:</w:t>
      </w:r>
    </w:p>
    <w:p w14:paraId="22DEF513" w14:textId="77777777" w:rsidR="00423CCC" w:rsidRPr="00423CCC" w:rsidRDefault="00423CCC" w:rsidP="00423CCC">
      <w:pPr>
        <w:keepNext/>
        <w:keepLines/>
      </w:pPr>
      <w:r>
        <w:t xml:space="preserve">This LS was </w:t>
      </w:r>
      <w:r w:rsidRPr="00C3284B">
        <w:rPr>
          <w:color w:val="0000FF"/>
        </w:rPr>
        <w:t>noted</w:t>
      </w:r>
      <w:r>
        <w:t>.</w:t>
      </w:r>
    </w:p>
    <w:p w14:paraId="5E6CA102" w14:textId="77777777" w:rsidR="00423CCC" w:rsidRPr="00EB0339" w:rsidRDefault="00423CCC" w:rsidP="00423CCC">
      <w:r w:rsidRPr="005B25A1">
        <w:rPr>
          <w:b/>
          <w:bCs/>
        </w:rPr>
        <w:t>Status:</w:t>
      </w:r>
      <w:r>
        <w:t xml:space="preserve"> </w:t>
      </w:r>
      <w:r>
        <w:rPr>
          <w:color w:val="0000FF"/>
        </w:rPr>
        <w:t>Noted</w:t>
      </w:r>
      <w:r>
        <w:t>.</w:t>
      </w:r>
    </w:p>
    <w:p w14:paraId="0E054CCC" w14:textId="77777777" w:rsidR="00E00DA6" w:rsidRDefault="007615D6" w:rsidP="000A3FBD">
      <w:pPr>
        <w:pStyle w:val="NormTop"/>
      </w:pPr>
      <w:r>
        <w:rPr>
          <w:color w:val="0000FF"/>
        </w:rPr>
        <w:t>S2-2409608</w:t>
      </w:r>
      <w:r w:rsidRPr="00D53282">
        <w:t xml:space="preserve"> </w:t>
      </w:r>
      <w:r>
        <w:t>(LS IN) LS from SA WG4: LS Reply on Newly Published data channel GSMA PRD TS.66 (Source: SA WG4 (S4-241684))</w:t>
      </w:r>
      <w:r>
        <w:br/>
      </w:r>
      <w:r w:rsidRPr="00D53282">
        <w:rPr>
          <w:b/>
        </w:rPr>
        <w:t>Document for:</w:t>
      </w:r>
      <w:r w:rsidRPr="00D53282">
        <w:t xml:space="preserve"> </w:t>
      </w:r>
      <w:r>
        <w:t>Information</w:t>
      </w:r>
      <w:r>
        <w:br/>
      </w:r>
      <w:r w:rsidRPr="00D53282">
        <w:rPr>
          <w:b/>
        </w:rPr>
        <w:t>Abstract:</w:t>
      </w:r>
      <w:r w:rsidRPr="00D53282">
        <w:t xml:space="preserve"> </w:t>
      </w:r>
      <w:r>
        <w:br/>
        <w:t>SA WG4 thanks GSMA for the LS on newly published data channel GSMA PRD TS.66 (S4-241435) and would like to provide the feedback as following: {. . .}.</w:t>
      </w:r>
    </w:p>
    <w:p w14:paraId="47F64C90" w14:textId="77777777" w:rsidR="007615D6" w:rsidRPr="005B25A1" w:rsidRDefault="007615D6" w:rsidP="007615D6">
      <w:pPr>
        <w:keepNext/>
        <w:keepLines/>
        <w:rPr>
          <w:b/>
          <w:bCs/>
        </w:rPr>
      </w:pPr>
      <w:r w:rsidRPr="005B25A1">
        <w:rPr>
          <w:b/>
          <w:bCs/>
        </w:rPr>
        <w:t>Plenary Discussion:</w:t>
      </w:r>
    </w:p>
    <w:p w14:paraId="0869B208" w14:textId="77777777" w:rsidR="00423CCC" w:rsidRPr="00423CCC" w:rsidRDefault="00423CCC" w:rsidP="00423CCC">
      <w:pPr>
        <w:keepNext/>
        <w:keepLines/>
      </w:pPr>
      <w:r>
        <w:t xml:space="preserve">This LS was </w:t>
      </w:r>
      <w:r w:rsidRPr="00C3284B">
        <w:rPr>
          <w:color w:val="0000FF"/>
        </w:rPr>
        <w:t>noted</w:t>
      </w:r>
      <w:r>
        <w:t>.</w:t>
      </w:r>
    </w:p>
    <w:p w14:paraId="59DF8A63" w14:textId="77777777" w:rsidR="00423CCC" w:rsidRPr="00EB0339" w:rsidRDefault="00423CCC" w:rsidP="00423CCC">
      <w:r w:rsidRPr="005B25A1">
        <w:rPr>
          <w:b/>
          <w:bCs/>
        </w:rPr>
        <w:t>Status:</w:t>
      </w:r>
      <w:r>
        <w:t xml:space="preserve"> </w:t>
      </w:r>
      <w:r>
        <w:rPr>
          <w:color w:val="0000FF"/>
        </w:rPr>
        <w:t>Noted</w:t>
      </w:r>
      <w:r>
        <w:t>.</w:t>
      </w:r>
    </w:p>
    <w:p w14:paraId="72E2C168" w14:textId="77777777" w:rsidR="00E00DA6" w:rsidRDefault="007615D6" w:rsidP="000A3FBD">
      <w:pPr>
        <w:pStyle w:val="NormTop"/>
      </w:pPr>
      <w:r>
        <w:rPr>
          <w:color w:val="0000FF"/>
        </w:rPr>
        <w:t>S2-2409615</w:t>
      </w:r>
      <w:r w:rsidRPr="00D53282">
        <w:t xml:space="preserve"> </w:t>
      </w:r>
      <w:r>
        <w:t>(LS IN) LS from SA WG5: LS reply to IETF Traffic Engineering Architecture and Signaling Working Group on A Realization of Network Slices for 5G Networks Using Current IP/MPLS Technologies (Source: SA WG5 (S5-244662))</w:t>
      </w:r>
      <w:r>
        <w:br/>
      </w:r>
      <w:r w:rsidRPr="00D53282">
        <w:rPr>
          <w:b/>
        </w:rPr>
        <w:t>Document for:</w:t>
      </w:r>
      <w:r w:rsidRPr="00D53282">
        <w:t xml:space="preserve"> </w:t>
      </w:r>
      <w:r>
        <w:t>Information</w:t>
      </w:r>
      <w:r>
        <w:br/>
      </w:r>
      <w:r w:rsidRPr="00D53282">
        <w:rPr>
          <w:b/>
        </w:rPr>
        <w:t>Abstract:</w:t>
      </w:r>
      <w:r w:rsidRPr="00D53282">
        <w:t xml:space="preserve"> </w:t>
      </w:r>
      <w:r>
        <w:br/>
        <w:t>SA WG5 would like to thank the IETF TEAS WG for the LS on 'A Realization of Network Slices for 5G Networks Using Current IP/MPLS Technologies'. {. . .}.</w:t>
      </w:r>
    </w:p>
    <w:p w14:paraId="3E57A82B" w14:textId="77777777" w:rsidR="007615D6" w:rsidRPr="005B25A1" w:rsidRDefault="007615D6" w:rsidP="007615D6">
      <w:pPr>
        <w:keepNext/>
        <w:keepLines/>
        <w:rPr>
          <w:b/>
          <w:bCs/>
        </w:rPr>
      </w:pPr>
      <w:r w:rsidRPr="005B25A1">
        <w:rPr>
          <w:b/>
          <w:bCs/>
        </w:rPr>
        <w:t>Plenary Discussion:</w:t>
      </w:r>
    </w:p>
    <w:p w14:paraId="6FCCDB9E" w14:textId="77777777" w:rsidR="00423CCC" w:rsidRPr="00423CCC" w:rsidRDefault="00423CCC" w:rsidP="00423CCC">
      <w:pPr>
        <w:keepNext/>
        <w:keepLines/>
      </w:pPr>
      <w:r>
        <w:t xml:space="preserve">This LS was </w:t>
      </w:r>
      <w:r w:rsidRPr="00C3284B">
        <w:rPr>
          <w:color w:val="0000FF"/>
        </w:rPr>
        <w:t>noted</w:t>
      </w:r>
      <w:r>
        <w:t>.</w:t>
      </w:r>
    </w:p>
    <w:p w14:paraId="21122C91" w14:textId="77777777" w:rsidR="00423CCC" w:rsidRPr="00EB0339" w:rsidRDefault="00423CCC" w:rsidP="00423CCC">
      <w:r w:rsidRPr="005B25A1">
        <w:rPr>
          <w:b/>
          <w:bCs/>
        </w:rPr>
        <w:t>Status:</w:t>
      </w:r>
      <w:r>
        <w:t xml:space="preserve"> </w:t>
      </w:r>
      <w:r>
        <w:rPr>
          <w:color w:val="0000FF"/>
        </w:rPr>
        <w:t>Noted</w:t>
      </w:r>
      <w:r>
        <w:t>.</w:t>
      </w:r>
    </w:p>
    <w:p w14:paraId="793E064D" w14:textId="77777777" w:rsidR="00E00DA6" w:rsidRDefault="007615D6" w:rsidP="000A3FBD">
      <w:pPr>
        <w:pStyle w:val="NormTop"/>
      </w:pPr>
      <w:r>
        <w:rPr>
          <w:color w:val="0000FF"/>
        </w:rPr>
        <w:t>S2-2409618</w:t>
      </w:r>
      <w:r w:rsidRPr="00D53282">
        <w:t xml:space="preserve"> </w:t>
      </w:r>
      <w:r>
        <w:t>(LS IN) LS from SA WG6: LS on SA6 Answer to GSMA LS on Newly published data channel GSMA PRD TS.66 (Source: SA WG6 (S6-243763))</w:t>
      </w:r>
      <w:r>
        <w:br/>
      </w:r>
      <w:r w:rsidRPr="00D53282">
        <w:rPr>
          <w:b/>
        </w:rPr>
        <w:t>Document for:</w:t>
      </w:r>
      <w:r w:rsidRPr="00D53282">
        <w:t xml:space="preserve"> </w:t>
      </w:r>
      <w:r>
        <w:t>Information</w:t>
      </w:r>
      <w:r>
        <w:br/>
      </w:r>
      <w:r w:rsidRPr="00D53282">
        <w:rPr>
          <w:b/>
        </w:rPr>
        <w:t>Abstract:</w:t>
      </w:r>
      <w:r w:rsidRPr="00D53282">
        <w:t xml:space="preserve"> </w:t>
      </w:r>
      <w:r>
        <w:br/>
        <w:t>SA WG6 received a LS on newly published data channel GSMA PRD TS.66 (S6-243012) from GSMA TSG (Terminal Steering Group). SA WG6 was asked to review GSMA PRD TS.66 and answer two question listed below. {. . .} Action: SA WG6 would like ask TSG SA to discuss the suitable text which combines the work on IMS Data Channel API aspect in both SA WG2, SA WG4 and SA WG6 to reply to GSMA. SA WG6 would like to ask TSG SA to discuss the suitable text which combines the work on reference implementation to test IMS Data Channel services in both SA WG4, SA WG6 and RAN WG5 to reply to GSMA.</w:t>
      </w:r>
    </w:p>
    <w:p w14:paraId="01B926CE" w14:textId="77777777" w:rsidR="007615D6" w:rsidRPr="005B25A1" w:rsidRDefault="007615D6" w:rsidP="007615D6">
      <w:pPr>
        <w:keepNext/>
        <w:keepLines/>
        <w:rPr>
          <w:b/>
          <w:bCs/>
        </w:rPr>
      </w:pPr>
      <w:r w:rsidRPr="005B25A1">
        <w:rPr>
          <w:b/>
          <w:bCs/>
        </w:rPr>
        <w:t>Plenary Discussion:</w:t>
      </w:r>
    </w:p>
    <w:p w14:paraId="51448D5E" w14:textId="77777777" w:rsidR="00423CCC" w:rsidRPr="00423CCC" w:rsidRDefault="00423CCC" w:rsidP="00423CCC">
      <w:pPr>
        <w:keepNext/>
        <w:keepLines/>
      </w:pPr>
      <w:r>
        <w:t xml:space="preserve">This LS was </w:t>
      </w:r>
      <w:r w:rsidRPr="00C3284B">
        <w:rPr>
          <w:color w:val="0000FF"/>
        </w:rPr>
        <w:t>noted</w:t>
      </w:r>
      <w:r>
        <w:t>.</w:t>
      </w:r>
    </w:p>
    <w:p w14:paraId="4DF02F0E" w14:textId="77777777" w:rsidR="00423CCC" w:rsidRPr="00EB0339" w:rsidRDefault="00423CCC" w:rsidP="00423CCC">
      <w:r w:rsidRPr="005B25A1">
        <w:rPr>
          <w:b/>
          <w:bCs/>
        </w:rPr>
        <w:t>Status:</w:t>
      </w:r>
      <w:r>
        <w:t xml:space="preserve"> </w:t>
      </w:r>
      <w:r>
        <w:rPr>
          <w:color w:val="0000FF"/>
        </w:rPr>
        <w:t>Noted</w:t>
      </w:r>
      <w:r>
        <w:t>.</w:t>
      </w:r>
    </w:p>
    <w:p w14:paraId="13E5CB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action</w:t>
      </w:r>
    </w:p>
    <w:p w14:paraId="71B463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CEN's requirements for eCall over IMS</w:t>
      </w:r>
    </w:p>
    <w:p w14:paraId="305221CB" w14:textId="77777777" w:rsidR="00E00DA6" w:rsidRDefault="007615D6" w:rsidP="000A3FBD">
      <w:pPr>
        <w:pStyle w:val="NormTop"/>
      </w:pPr>
      <w:r>
        <w:rPr>
          <w:color w:val="0000FF"/>
        </w:rPr>
        <w:t>S2-2409582</w:t>
      </w:r>
      <w:r w:rsidRPr="00D53282">
        <w:t xml:space="preserve"> </w:t>
      </w:r>
      <w:r>
        <w:t>(LS IN) Reply LS on CEN's requirements for eCall over IMS (Source: TSG SA (SP-241421))</w:t>
      </w:r>
      <w:r>
        <w:br/>
      </w:r>
      <w:r w:rsidRPr="00D53282">
        <w:rPr>
          <w:b/>
        </w:rPr>
        <w:t>Document for:</w:t>
      </w:r>
      <w:r w:rsidRPr="00D53282">
        <w:t xml:space="preserve"> </w:t>
      </w:r>
      <w:r>
        <w:t>Action</w:t>
      </w:r>
      <w:r>
        <w:br/>
      </w:r>
      <w:r w:rsidRPr="00D53282">
        <w:rPr>
          <w:b/>
        </w:rPr>
        <w:t>Abstract:</w:t>
      </w:r>
      <w:r w:rsidRPr="00D53282">
        <w:t xml:space="preserve"> </w:t>
      </w:r>
      <w:r>
        <w:br/>
        <w:t>TSG SA thanks CT WG1 for their LS reply analyzing the gaps in the LS from CEN (in SP-240522) and for providing their findings gathered during their discussion. TSG SA would like to provide the following answers to the finding provided by CT WG1. {. . .}. Action: TSG SA politely ask SA WG2 to provide answer to Question 4 from CT WG1 and any feedback to Question 6 from CT WG1. Action: TSG SA kindly propose SA WG1 and SA WG2 to discuss Rel-19 impacts to address cases #1 to #5.</w:t>
      </w:r>
    </w:p>
    <w:p w14:paraId="59E731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S2-2410311</w:t>
      </w:r>
      <w:r>
        <w:t>,</w:t>
      </w:r>
      <w:r>
        <w:rPr>
          <w:color w:val="0000FF"/>
        </w:rPr>
        <w:t xml:space="preserve"> S2-2410587</w:t>
      </w:r>
      <w:r>
        <w:t>.</w:t>
      </w:r>
    </w:p>
    <w:p w14:paraId="4A928B1C" w14:textId="77777777" w:rsidR="007615D6" w:rsidRPr="005B25A1" w:rsidRDefault="007615D6" w:rsidP="007615D6">
      <w:pPr>
        <w:keepNext/>
        <w:keepLines/>
        <w:rPr>
          <w:b/>
          <w:bCs/>
        </w:rPr>
      </w:pPr>
      <w:r w:rsidRPr="005B25A1">
        <w:rPr>
          <w:b/>
          <w:bCs/>
        </w:rPr>
        <w:t>Plenary Discussion:</w:t>
      </w:r>
    </w:p>
    <w:p w14:paraId="1EE679A7" w14:textId="5F57074D" w:rsidR="00E36382" w:rsidRDefault="00E36382" w:rsidP="00A120F3">
      <w:pPr>
        <w:keepNext/>
        <w:keepLines/>
      </w:pPr>
      <w:r>
        <w:t xml:space="preserve">The related LSs and proposed responses were reviewed. </w:t>
      </w:r>
      <w:r w:rsidR="00F26C1D">
        <w:t>This was left for off-line discussion</w:t>
      </w:r>
      <w:r w:rsidR="009E1BA2">
        <w:t xml:space="preserve"> and was revised to </w:t>
      </w:r>
      <w:r w:rsidR="009E1BA2" w:rsidRPr="00CE3EC0">
        <w:rPr>
          <w:color w:val="0000FF"/>
        </w:rPr>
        <w:t>S2-2</w:t>
      </w:r>
      <w:r w:rsidR="009E1BA2">
        <w:rPr>
          <w:color w:val="0000FF"/>
        </w:rPr>
        <w:t>410878</w:t>
      </w:r>
      <w:r w:rsidR="009E1BA2">
        <w:t xml:space="preserve">. </w:t>
      </w:r>
    </w:p>
    <w:p w14:paraId="72EF9280" w14:textId="0AD5BD62" w:rsidR="007615D6" w:rsidRPr="00E36382" w:rsidRDefault="00E36382" w:rsidP="007615D6">
      <w:pPr>
        <w:keepNext/>
        <w:keepLines/>
      </w:pPr>
      <w:r>
        <w:t xml:space="preserve">  </w:t>
      </w:r>
      <w:r w:rsidRPr="00380F14">
        <w:rPr>
          <w:color w:val="FF0000"/>
        </w:rPr>
        <w:t>&lt;RETURN - OPEN&gt;</w:t>
      </w:r>
    </w:p>
    <w:p w14:paraId="6BD436D4" w14:textId="4CC00703" w:rsidR="007615D6" w:rsidRPr="00EB0339" w:rsidRDefault="007615D6" w:rsidP="007615D6">
      <w:r w:rsidRPr="005B25A1">
        <w:rPr>
          <w:b/>
          <w:bCs/>
        </w:rPr>
        <w:t>Status:</w:t>
      </w:r>
      <w:r>
        <w:t xml:space="preserve"> </w:t>
      </w:r>
      <w:r w:rsidR="00E36382" w:rsidRPr="00380F14">
        <w:rPr>
          <w:color w:val="FF0000"/>
        </w:rPr>
        <w:t>OPEN</w:t>
      </w:r>
    </w:p>
    <w:p w14:paraId="47484672" w14:textId="77777777" w:rsidR="00E00DA6" w:rsidRDefault="007615D6" w:rsidP="000A3FBD">
      <w:pPr>
        <w:pStyle w:val="NormTop"/>
      </w:pPr>
      <w:r>
        <w:rPr>
          <w:color w:val="0000FF"/>
        </w:rPr>
        <w:t>S2-2409585</w:t>
      </w:r>
      <w:r w:rsidRPr="00D53282">
        <w:t xml:space="preserve"> </w:t>
      </w:r>
      <w:r>
        <w:t>(LS IN) LS from CT WG1: Reporting back on CENs requirements for eCall over IMS (Source: CT WG1 (C1-245057))</w:t>
      </w:r>
      <w:r>
        <w:br/>
      </w:r>
      <w:r w:rsidRPr="00D53282">
        <w:rPr>
          <w:b/>
        </w:rPr>
        <w:t>Document for:</w:t>
      </w:r>
      <w:r w:rsidRPr="00D53282">
        <w:t xml:space="preserve"> </w:t>
      </w:r>
      <w:r>
        <w:t>Information</w:t>
      </w:r>
      <w:r>
        <w:br/>
      </w:r>
      <w:r w:rsidRPr="00D53282">
        <w:rPr>
          <w:b/>
        </w:rPr>
        <w:t>Abstract:</w:t>
      </w:r>
      <w:r w:rsidRPr="00D53282">
        <w:t xml:space="preserve"> </w:t>
      </w:r>
      <w:r>
        <w:br/>
        <w:t>CT WG1 thanks TSG SA for the LS (SP-240973/C1-244033) tasking CT WG1 to analyse the gaps in our TSes to meet CEN's requirements in CEN's case #1 to #9 and communicate back to SA (cc to SA WG1 and SA WG2) its findings. CT WG1 understands that CT WG1 leaves up to TSG SA the 'final decision on how to proceed with normative work'. {. . .}.</w:t>
      </w:r>
    </w:p>
    <w:p w14:paraId="3AC35EC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S2-2410587</w:t>
      </w:r>
      <w:r>
        <w:t>.</w:t>
      </w:r>
    </w:p>
    <w:p w14:paraId="47621A00" w14:textId="77777777" w:rsidR="007615D6" w:rsidRPr="005B25A1" w:rsidRDefault="007615D6" w:rsidP="007615D6">
      <w:pPr>
        <w:keepNext/>
        <w:keepLines/>
        <w:rPr>
          <w:b/>
          <w:bCs/>
        </w:rPr>
      </w:pPr>
      <w:r w:rsidRPr="005B25A1">
        <w:rPr>
          <w:b/>
          <w:bCs/>
        </w:rPr>
        <w:t>Plenary Discussion:</w:t>
      </w:r>
    </w:p>
    <w:p w14:paraId="198C4B04" w14:textId="0F9C15D8" w:rsidR="007615D6" w:rsidRPr="00F26C1D" w:rsidRDefault="00F26C1D" w:rsidP="007615D6">
      <w:pPr>
        <w:keepNext/>
        <w:keepLines/>
      </w:pPr>
      <w:r>
        <w:t xml:space="preserve">This LS was </w:t>
      </w:r>
      <w:r w:rsidRPr="00C3284B">
        <w:rPr>
          <w:color w:val="0000FF"/>
        </w:rPr>
        <w:t>noted</w:t>
      </w:r>
      <w:r>
        <w:t>.</w:t>
      </w:r>
    </w:p>
    <w:p w14:paraId="3626AA33" w14:textId="71FECAFF" w:rsidR="007615D6" w:rsidRPr="00EB0339" w:rsidRDefault="007615D6" w:rsidP="007615D6">
      <w:r w:rsidRPr="005B25A1">
        <w:rPr>
          <w:b/>
          <w:bCs/>
        </w:rPr>
        <w:t>Status:</w:t>
      </w:r>
      <w:r>
        <w:t xml:space="preserve"> </w:t>
      </w:r>
      <w:r>
        <w:rPr>
          <w:color w:val="0000FF"/>
        </w:rPr>
        <w:t>Noted</w:t>
      </w:r>
      <w:r>
        <w:t>.</w:t>
      </w:r>
    </w:p>
    <w:p w14:paraId="045C46E4" w14:textId="77777777" w:rsidR="00E00DA6" w:rsidRDefault="007615D6" w:rsidP="000A3FBD">
      <w:pPr>
        <w:pStyle w:val="NormTop"/>
      </w:pPr>
      <w:r>
        <w:rPr>
          <w:color w:val="0000FF"/>
        </w:rPr>
        <w:t>S2-2409583</w:t>
      </w:r>
      <w:r w:rsidRPr="00D53282">
        <w:t xml:space="preserve"> </w:t>
      </w:r>
      <w:r>
        <w:t>(LS IN) LS from TSG SA: LS on alignment of eCall over IMS with CEN (Source: TSG SA (SP-241423))</w:t>
      </w:r>
      <w:r>
        <w:br/>
      </w:r>
      <w:r w:rsidRPr="00D53282">
        <w:rPr>
          <w:b/>
        </w:rPr>
        <w:t>Document for:</w:t>
      </w:r>
      <w:r w:rsidRPr="00D53282">
        <w:t xml:space="preserve"> </w:t>
      </w:r>
      <w:r>
        <w:t>Information</w:t>
      </w:r>
      <w:r>
        <w:br/>
      </w:r>
      <w:r w:rsidRPr="00D53282">
        <w:rPr>
          <w:b/>
        </w:rPr>
        <w:t>Abstract:</w:t>
      </w:r>
      <w:r w:rsidRPr="00D53282">
        <w:t xml:space="preserve"> </w:t>
      </w:r>
      <w:r>
        <w:br/>
        <w:t>TSG SA would like to inform CEN TC 278 WG 15 of the progress of the work in CT WG1 Working Group in relation to the LS from CEN on Next Generation eCall. TSG CT has approved a work item and the necessary changes on the relevant specifications. There is still ongoing work in 3GPP working groups. Initial finding on CEN Case #1: test call is a normal IMS call based on CEN requirements. CT WG1 considered that using dedicated URNs can work. However, as the test call is executed as a normal IMS call, then in a home routed scenario, the home P-CSCF (possibly located outside of local regulation) need to be profiled to recognise that the normal call is actually to be treated as a test emergency call else, for example, the MSD transfer would not be possible or allowed.</w:t>
      </w:r>
    </w:p>
    <w:p w14:paraId="12AD2F14" w14:textId="77777777" w:rsidR="007615D6" w:rsidRPr="005B25A1" w:rsidRDefault="007615D6" w:rsidP="007615D6">
      <w:pPr>
        <w:keepNext/>
        <w:keepLines/>
        <w:rPr>
          <w:b/>
          <w:bCs/>
        </w:rPr>
      </w:pPr>
      <w:r w:rsidRPr="005B25A1">
        <w:rPr>
          <w:b/>
          <w:bCs/>
        </w:rPr>
        <w:t>Plenary Discussion:</w:t>
      </w:r>
    </w:p>
    <w:p w14:paraId="1D58E3EB" w14:textId="77777777" w:rsidR="00F26C1D" w:rsidRPr="00F26C1D" w:rsidRDefault="00F26C1D" w:rsidP="00F26C1D">
      <w:pPr>
        <w:keepNext/>
        <w:keepLines/>
      </w:pPr>
      <w:r>
        <w:t xml:space="preserve">This LS was </w:t>
      </w:r>
      <w:r w:rsidRPr="00C3284B">
        <w:rPr>
          <w:color w:val="0000FF"/>
        </w:rPr>
        <w:t>noted</w:t>
      </w:r>
      <w:r>
        <w:t>.</w:t>
      </w:r>
    </w:p>
    <w:p w14:paraId="762C7F11" w14:textId="77777777" w:rsidR="00F26C1D" w:rsidRPr="00EB0339" w:rsidRDefault="00F26C1D" w:rsidP="00F26C1D">
      <w:r w:rsidRPr="005B25A1">
        <w:rPr>
          <w:b/>
          <w:bCs/>
        </w:rPr>
        <w:t>Status:</w:t>
      </w:r>
      <w:r>
        <w:t xml:space="preserve"> </w:t>
      </w:r>
      <w:r>
        <w:rPr>
          <w:color w:val="0000FF"/>
        </w:rPr>
        <w:t>Noted</w:t>
      </w:r>
      <w:r>
        <w:t>.</w:t>
      </w:r>
    </w:p>
    <w:p w14:paraId="3A04FEDD" w14:textId="77777777" w:rsidR="00E00DA6" w:rsidRDefault="007615D6" w:rsidP="000A3FBD">
      <w:pPr>
        <w:pStyle w:val="NormTop"/>
      </w:pPr>
      <w:r>
        <w:rPr>
          <w:color w:val="0000FF"/>
        </w:rPr>
        <w:lastRenderedPageBreak/>
        <w:t>S2-2410311</w:t>
      </w:r>
      <w:r w:rsidRPr="00D53282">
        <w:t xml:space="preserve"> </w:t>
      </w:r>
      <w:r>
        <w:t>(LS OUT) [DRAFT] Reply LS on CEN's requirements for eCall over IMS (Source: Nokia)</w:t>
      </w:r>
      <w:r>
        <w:br/>
      </w:r>
      <w:r w:rsidRPr="00D53282">
        <w:rPr>
          <w:b/>
        </w:rPr>
        <w:t>Document for:</w:t>
      </w:r>
      <w:r w:rsidRPr="00D53282">
        <w:t xml:space="preserve"> </w:t>
      </w:r>
      <w:r>
        <w:t>Approval</w:t>
      </w:r>
      <w:r>
        <w:br/>
      </w:r>
      <w:r w:rsidRPr="00D53282">
        <w:rPr>
          <w:b/>
        </w:rPr>
        <w:t>Abstract:</w:t>
      </w:r>
      <w:r w:rsidRPr="00D53282">
        <w:t xml:space="preserve"> </w:t>
      </w:r>
      <w:r>
        <w:br/>
        <w:t>S2-2409582/SP-241421, Reply LS on CEN's requirements for eCall over IMS.</w:t>
      </w:r>
    </w:p>
    <w:p w14:paraId="6CB23B6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S2-2409582</w:t>
      </w:r>
      <w:r>
        <w:t>.</w:t>
      </w:r>
    </w:p>
    <w:p w14:paraId="73DBEAAA" w14:textId="77777777" w:rsidR="007615D6" w:rsidRPr="005B25A1" w:rsidRDefault="007615D6" w:rsidP="007615D6">
      <w:pPr>
        <w:keepNext/>
        <w:keepLines/>
        <w:rPr>
          <w:b/>
          <w:bCs/>
        </w:rPr>
      </w:pPr>
      <w:r w:rsidRPr="005B25A1">
        <w:rPr>
          <w:b/>
          <w:bCs/>
        </w:rPr>
        <w:t>Plenary Discussion:</w:t>
      </w:r>
    </w:p>
    <w:p w14:paraId="022A5893" w14:textId="77777777" w:rsidR="00E36382" w:rsidRDefault="00E36382" w:rsidP="00A120F3">
      <w:pPr>
        <w:keepNext/>
        <w:keepLines/>
      </w:pPr>
      <w:r>
        <w:t xml:space="preserve">The related CR was reviewed. </w:t>
      </w:r>
    </w:p>
    <w:p w14:paraId="56C67152" w14:textId="21745FD0" w:rsidR="007615D6" w:rsidRPr="00E36382" w:rsidRDefault="00E36382" w:rsidP="007615D6">
      <w:pPr>
        <w:keepNext/>
        <w:keepLines/>
      </w:pPr>
      <w:r>
        <w:t xml:space="preserve">  </w:t>
      </w:r>
      <w:r w:rsidRPr="00380F14">
        <w:rPr>
          <w:color w:val="FF0000"/>
        </w:rPr>
        <w:t>&lt;RETURN - OPEN&gt;</w:t>
      </w:r>
    </w:p>
    <w:p w14:paraId="15F6307B" w14:textId="6277F435" w:rsidR="007615D6" w:rsidRPr="00EB0339" w:rsidRDefault="007615D6" w:rsidP="007615D6">
      <w:r w:rsidRPr="005B25A1">
        <w:rPr>
          <w:b/>
          <w:bCs/>
        </w:rPr>
        <w:t>Status:</w:t>
      </w:r>
      <w:r>
        <w:t xml:space="preserve"> </w:t>
      </w:r>
      <w:r w:rsidR="00E36382" w:rsidRPr="00380F14">
        <w:rPr>
          <w:color w:val="FF0000"/>
        </w:rPr>
        <w:t>OPEN</w:t>
      </w:r>
    </w:p>
    <w:p w14:paraId="2B9B27BF" w14:textId="77777777" w:rsidR="00E36382" w:rsidRDefault="00E36382" w:rsidP="00E36382">
      <w:pPr>
        <w:pStyle w:val="NormTop"/>
      </w:pPr>
      <w:r>
        <w:rPr>
          <w:color w:val="0000FF"/>
        </w:rPr>
        <w:t>S2-2410312</w:t>
      </w:r>
      <w:r w:rsidRPr="00D53282">
        <w:t xml:space="preserve"> </w:t>
      </w:r>
      <w:r>
        <w:t xml:space="preserve">(CR) 23.167 CR0374 (Rel-19, 'C'): Alignment for </w:t>
      </w:r>
      <w:proofErr w:type="spellStart"/>
      <w:r>
        <w:t>eCall</w:t>
      </w:r>
      <w:proofErr w:type="spellEnd"/>
      <w:r>
        <w:t xml:space="preserve"> and test </w:t>
      </w:r>
      <w:proofErr w:type="spellStart"/>
      <w:r>
        <w:t>eCall</w:t>
      </w:r>
      <w:proofErr w:type="spellEnd"/>
      <w:r>
        <w:t xml:space="preserve"> with CEN requirements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References Updates functional description of UE to support test </w:t>
      </w:r>
      <w:proofErr w:type="spellStart"/>
      <w:r>
        <w:t>eCall</w:t>
      </w:r>
      <w:proofErr w:type="spellEnd"/>
      <w:r>
        <w:t xml:space="preserve"> Updates functional description of </w:t>
      </w:r>
      <w:proofErr w:type="spellStart"/>
      <w:r>
        <w:t>ProxyCSCF</w:t>
      </w:r>
      <w:proofErr w:type="spellEnd"/>
      <w:r>
        <w:t xml:space="preserve"> to support test </w:t>
      </w:r>
      <w:proofErr w:type="spellStart"/>
      <w:r>
        <w:t>eCall</w:t>
      </w:r>
      <w:proofErr w:type="spellEnd"/>
      <w:r>
        <w:t xml:space="preserve"> Clarifies that </w:t>
      </w:r>
      <w:proofErr w:type="spellStart"/>
      <w:r>
        <w:t>inband</w:t>
      </w:r>
      <w:proofErr w:type="spellEnd"/>
      <w:r>
        <w:t xml:space="preserve"> MSD reception over packet switched networks is an optional feature for a PSAP Clarifies that transfer of an updated MSD procedure is also applicable during an incoming IMS call for PSAP call back.</w:t>
      </w:r>
    </w:p>
    <w:p w14:paraId="7A509550" w14:textId="77777777" w:rsidR="00E36382" w:rsidRPr="005B25A1" w:rsidRDefault="00E36382" w:rsidP="00E36382">
      <w:pPr>
        <w:keepNext/>
        <w:keepLines/>
        <w:rPr>
          <w:b/>
          <w:bCs/>
        </w:rPr>
      </w:pPr>
      <w:r w:rsidRPr="005B25A1">
        <w:rPr>
          <w:b/>
          <w:bCs/>
        </w:rPr>
        <w:t>Plenary Discussion:</w:t>
      </w:r>
    </w:p>
    <w:p w14:paraId="3022656E" w14:textId="6EF4B632" w:rsidR="00D8713A" w:rsidRDefault="00E36382" w:rsidP="00A120F3">
      <w:pPr>
        <w:keepNext/>
        <w:keepLines/>
      </w:pPr>
      <w:r>
        <w:t xml:space="preserve">Qualcomm commented that the Home PLMN should handle the test </w:t>
      </w:r>
      <w:proofErr w:type="spellStart"/>
      <w:r>
        <w:t>eCall</w:t>
      </w:r>
      <w:proofErr w:type="spellEnd"/>
      <w:r>
        <w:t xml:space="preserve"> and </w:t>
      </w:r>
      <w:r w:rsidR="00D8713A" w:rsidRPr="00D8713A">
        <w:t>had other issues with misalignment with the CEN requirements.</w:t>
      </w:r>
      <w:r w:rsidR="00D8713A">
        <w:t xml:space="preserve"> Huawei commented that there exist mechanisms to meet the </w:t>
      </w:r>
      <w:proofErr w:type="spellStart"/>
      <w:r w:rsidR="00D8713A">
        <w:t>eCall</w:t>
      </w:r>
      <w:proofErr w:type="spellEnd"/>
      <w:r w:rsidR="00D8713A">
        <w:t xml:space="preserve"> requirements and this approach is not the best solution. Vodafone asked for clarification of what a test </w:t>
      </w:r>
      <w:proofErr w:type="spellStart"/>
      <w:r w:rsidR="00D8713A">
        <w:t>eCall</w:t>
      </w:r>
      <w:proofErr w:type="spellEnd"/>
      <w:r w:rsidR="00D8713A">
        <w:t xml:space="preserve"> is used for, e.g. for crash testing vehicles or checking conformance of devices in roaming scenarios, to avoid disturbing PSAPs with these calls. Qualcomm clarified that this would be used, e.g. to make test calls when having regular vehicle service to ensure the </w:t>
      </w:r>
      <w:proofErr w:type="spellStart"/>
      <w:r w:rsidR="00D8713A">
        <w:t>eCall</w:t>
      </w:r>
      <w:proofErr w:type="spellEnd"/>
      <w:r w:rsidR="00D8713A">
        <w:t xml:space="preserve"> system is functional and this is not intended to test the network, but only the user equipment. </w:t>
      </w:r>
      <w:r w:rsidR="00F26C1D">
        <w:t>This was left for off-line discussion</w:t>
      </w:r>
      <w:r w:rsidR="009E1BA2">
        <w:t xml:space="preserve"> and was m</w:t>
      </w:r>
      <w:r w:rsidR="009E1BA2" w:rsidRPr="009E1BA2">
        <w:t xml:space="preserve">erged into </w:t>
      </w:r>
      <w:r w:rsidR="009E1BA2" w:rsidRPr="00CE3EC0">
        <w:rPr>
          <w:color w:val="0000FF"/>
        </w:rPr>
        <w:t>S2-2</w:t>
      </w:r>
      <w:r w:rsidR="009E1BA2">
        <w:rPr>
          <w:color w:val="0000FF"/>
        </w:rPr>
        <w:t>410881</w:t>
      </w:r>
      <w:r w:rsidR="00F26C1D">
        <w:t>.</w:t>
      </w:r>
    </w:p>
    <w:p w14:paraId="58EE003F" w14:textId="6F71D96C" w:rsidR="00E36382" w:rsidRPr="00EB0339" w:rsidRDefault="00E36382" w:rsidP="00E36382">
      <w:r w:rsidRPr="005B25A1">
        <w:rPr>
          <w:b/>
          <w:bCs/>
        </w:rPr>
        <w:t>Status:</w:t>
      </w:r>
      <w:r>
        <w:t xml:space="preserve"> </w:t>
      </w:r>
      <w:r w:rsidR="009E1BA2" w:rsidRPr="009E1BA2">
        <w:rPr>
          <w:color w:val="0000FF"/>
        </w:rPr>
        <w:t>Merged</w:t>
      </w:r>
      <w:r w:rsidR="009E1BA2" w:rsidRPr="009E1BA2">
        <w:t>.</w:t>
      </w:r>
    </w:p>
    <w:p w14:paraId="20AEA26C" w14:textId="77777777" w:rsidR="00E00DA6" w:rsidRDefault="007615D6" w:rsidP="000A3FBD">
      <w:pPr>
        <w:pStyle w:val="NormTop"/>
      </w:pPr>
      <w:r>
        <w:rPr>
          <w:color w:val="0000FF"/>
        </w:rPr>
        <w:t>S2-2410587</w:t>
      </w:r>
      <w:r w:rsidRPr="00D53282">
        <w:t xml:space="preserve"> </w:t>
      </w:r>
      <w:r>
        <w:t>(LS OUT) [DRAFT] Reply to LS on CEN's requirements for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to LS on CEN's requirements for eCall over IMS.</w:t>
      </w:r>
    </w:p>
    <w:p w14:paraId="6699C48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S2-2409582 </w:t>
      </w:r>
      <w:r>
        <w:t>and</w:t>
      </w:r>
      <w:r>
        <w:rPr>
          <w:color w:val="0000FF"/>
        </w:rPr>
        <w:t xml:space="preserve"> S2-2409585</w:t>
      </w:r>
      <w:r>
        <w:t>.</w:t>
      </w:r>
    </w:p>
    <w:p w14:paraId="5B9EB03E" w14:textId="77777777" w:rsidR="007615D6" w:rsidRPr="005B25A1" w:rsidRDefault="007615D6" w:rsidP="007615D6">
      <w:pPr>
        <w:keepNext/>
        <w:keepLines/>
        <w:rPr>
          <w:b/>
          <w:bCs/>
        </w:rPr>
      </w:pPr>
      <w:r w:rsidRPr="005B25A1">
        <w:rPr>
          <w:b/>
          <w:bCs/>
        </w:rPr>
        <w:t>Plenary Discussion:</w:t>
      </w:r>
    </w:p>
    <w:p w14:paraId="5037EAD0" w14:textId="1F74F28C" w:rsidR="00F26C1D" w:rsidRDefault="00F26C1D" w:rsidP="00A120F3">
      <w:pPr>
        <w:keepNext/>
        <w:keepLines/>
      </w:pPr>
      <w:r>
        <w:t>There was some discussion on the requirements for networks supporting voice over IMS and non-support. This was left for off-line discussion.</w:t>
      </w:r>
    </w:p>
    <w:p w14:paraId="71DC17A8" w14:textId="0C3801A3" w:rsidR="007615D6" w:rsidRPr="00D8713A" w:rsidRDefault="00F26C1D" w:rsidP="007615D6">
      <w:pPr>
        <w:keepNext/>
        <w:keepLines/>
      </w:pPr>
      <w:r>
        <w:t xml:space="preserve">  </w:t>
      </w:r>
      <w:r w:rsidRPr="00380F14">
        <w:rPr>
          <w:color w:val="FF0000"/>
        </w:rPr>
        <w:t>&lt;RETURN - OPEN&gt;</w:t>
      </w:r>
    </w:p>
    <w:p w14:paraId="1C7C2E16" w14:textId="77777777" w:rsidR="00F26C1D" w:rsidRPr="00EB0339" w:rsidRDefault="00F26C1D" w:rsidP="00F26C1D">
      <w:r w:rsidRPr="005B25A1">
        <w:rPr>
          <w:b/>
          <w:bCs/>
        </w:rPr>
        <w:t>Status:</w:t>
      </w:r>
      <w:r>
        <w:t xml:space="preserve"> </w:t>
      </w:r>
      <w:r w:rsidRPr="00380F14">
        <w:rPr>
          <w:color w:val="FF0000"/>
        </w:rPr>
        <w:t>OPEN</w:t>
      </w:r>
    </w:p>
    <w:p w14:paraId="2D26663C" w14:textId="77777777" w:rsidR="00E00DA6" w:rsidRDefault="007615D6" w:rsidP="000A3FBD">
      <w:pPr>
        <w:pStyle w:val="NormTop"/>
      </w:pPr>
      <w:r>
        <w:rPr>
          <w:color w:val="0000FF"/>
        </w:rPr>
        <w:t>S2-2410588</w:t>
      </w:r>
      <w:r w:rsidRPr="00D53282">
        <w:t xml:space="preserve"> </w:t>
      </w:r>
      <w:r>
        <w:t>(CR) 23.167 CR0375 (Rel-19, 'C'): Alignment of eCall over IMS with CEN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three cases above to align with CEN.</w:t>
      </w:r>
    </w:p>
    <w:p w14:paraId="51713B64" w14:textId="77777777" w:rsidR="007615D6" w:rsidRPr="005B25A1" w:rsidRDefault="007615D6" w:rsidP="007615D6">
      <w:pPr>
        <w:keepNext/>
        <w:keepLines/>
        <w:rPr>
          <w:b/>
          <w:bCs/>
        </w:rPr>
      </w:pPr>
      <w:r w:rsidRPr="005B25A1">
        <w:rPr>
          <w:b/>
          <w:bCs/>
        </w:rPr>
        <w:t>Plenary Discussion:</w:t>
      </w:r>
    </w:p>
    <w:p w14:paraId="7C7D509A" w14:textId="753AF67A" w:rsidR="00F26C1D" w:rsidRDefault="00F26C1D" w:rsidP="00A120F3">
      <w:pPr>
        <w:keepNext/>
        <w:keepLines/>
      </w:pPr>
      <w:r>
        <w:t>This was left for off-line discussion</w:t>
      </w:r>
      <w:r w:rsidR="009E1BA2">
        <w:t xml:space="preserve"> and was revised to </w:t>
      </w:r>
      <w:r w:rsidR="009E1BA2" w:rsidRPr="00CE3EC0">
        <w:rPr>
          <w:color w:val="0000FF"/>
        </w:rPr>
        <w:t>S2-2</w:t>
      </w:r>
      <w:r w:rsidR="009E1BA2">
        <w:rPr>
          <w:color w:val="0000FF"/>
        </w:rPr>
        <w:t>410879</w:t>
      </w:r>
      <w:r>
        <w:t xml:space="preserve">. </w:t>
      </w:r>
    </w:p>
    <w:p w14:paraId="00004ADE" w14:textId="6E8A0DF7" w:rsidR="007615D6" w:rsidRPr="00F26C1D" w:rsidRDefault="00F26C1D" w:rsidP="007615D6">
      <w:pPr>
        <w:keepNext/>
        <w:keepLines/>
      </w:pPr>
      <w:r>
        <w:t xml:space="preserve">  </w:t>
      </w:r>
      <w:r w:rsidRPr="00380F14">
        <w:rPr>
          <w:color w:val="FF0000"/>
        </w:rPr>
        <w:t>&lt;RETURN - OPEN&gt;</w:t>
      </w:r>
    </w:p>
    <w:p w14:paraId="6300D097" w14:textId="77777777" w:rsidR="00F26C1D" w:rsidRPr="00EB0339" w:rsidRDefault="00F26C1D" w:rsidP="00F26C1D">
      <w:r w:rsidRPr="005B25A1">
        <w:rPr>
          <w:b/>
          <w:bCs/>
        </w:rPr>
        <w:t>Status:</w:t>
      </w:r>
      <w:r>
        <w:t xml:space="preserve"> </w:t>
      </w:r>
      <w:r w:rsidRPr="00380F14">
        <w:rPr>
          <w:color w:val="FF0000"/>
        </w:rPr>
        <w:t>OPEN</w:t>
      </w:r>
    </w:p>
    <w:p w14:paraId="38180A54" w14:textId="77777777" w:rsidR="00E00DA6" w:rsidRDefault="007615D6" w:rsidP="000A3FBD">
      <w:pPr>
        <w:pStyle w:val="NormTop"/>
      </w:pPr>
      <w:r>
        <w:rPr>
          <w:color w:val="0000FF"/>
        </w:rPr>
        <w:lastRenderedPageBreak/>
        <w:t>S2-2410589</w:t>
      </w:r>
      <w:r w:rsidRPr="00D53282">
        <w:t xml:space="preserve"> </w:t>
      </w:r>
      <w:r>
        <w:t>(CR) 23.167 CR0376 (Rel-19, 'C'): Support of MSD transfer for a PSAP Callback for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updated MSD transfer for a PSAP callback for a previous eCall over IMS where the PSAP may be either NG capable and in the PS domain or non NG capable and in the CS domain.</w:t>
      </w:r>
    </w:p>
    <w:p w14:paraId="3F998A96" w14:textId="77777777" w:rsidR="007615D6" w:rsidRPr="005B25A1" w:rsidRDefault="007615D6" w:rsidP="007615D6">
      <w:pPr>
        <w:keepNext/>
        <w:keepLines/>
        <w:rPr>
          <w:b/>
          <w:bCs/>
        </w:rPr>
      </w:pPr>
      <w:r w:rsidRPr="005B25A1">
        <w:rPr>
          <w:b/>
          <w:bCs/>
        </w:rPr>
        <w:t>Plenary Discussion:</w:t>
      </w:r>
    </w:p>
    <w:p w14:paraId="614E5C75" w14:textId="6C433F97" w:rsidR="00F26C1D" w:rsidRDefault="009E1BA2" w:rsidP="00F26C1D">
      <w:pPr>
        <w:keepNext/>
        <w:keepLines/>
      </w:pPr>
      <w:r>
        <w:t xml:space="preserve">This was left for off-line discussion and was revised to </w:t>
      </w:r>
      <w:r w:rsidRPr="00CE3EC0">
        <w:rPr>
          <w:color w:val="0000FF"/>
        </w:rPr>
        <w:t>S2-2</w:t>
      </w:r>
      <w:r>
        <w:rPr>
          <w:color w:val="0000FF"/>
        </w:rPr>
        <w:t>4108</w:t>
      </w:r>
      <w:r>
        <w:rPr>
          <w:color w:val="0000FF"/>
        </w:rPr>
        <w:t>80</w:t>
      </w:r>
      <w:r>
        <w:t>.</w:t>
      </w:r>
    </w:p>
    <w:p w14:paraId="163DCBE0" w14:textId="77777777" w:rsidR="00F26C1D" w:rsidRPr="00F26C1D" w:rsidRDefault="00F26C1D" w:rsidP="00F26C1D">
      <w:pPr>
        <w:keepNext/>
        <w:keepLines/>
      </w:pPr>
      <w:r>
        <w:t xml:space="preserve">  </w:t>
      </w:r>
      <w:r w:rsidRPr="00380F14">
        <w:rPr>
          <w:color w:val="FF0000"/>
        </w:rPr>
        <w:t>&lt;RETURN - OPEN&gt;</w:t>
      </w:r>
    </w:p>
    <w:p w14:paraId="5BC2FBE8" w14:textId="77777777" w:rsidR="00F26C1D" w:rsidRPr="00EB0339" w:rsidRDefault="00F26C1D" w:rsidP="00F26C1D">
      <w:r w:rsidRPr="005B25A1">
        <w:rPr>
          <w:b/>
          <w:bCs/>
        </w:rPr>
        <w:t>Status:</w:t>
      </w:r>
      <w:r>
        <w:t xml:space="preserve"> </w:t>
      </w:r>
      <w:r w:rsidRPr="00380F14">
        <w:rPr>
          <w:color w:val="FF0000"/>
        </w:rPr>
        <w:t>OPEN</w:t>
      </w:r>
    </w:p>
    <w:p w14:paraId="0B26AFAC" w14:textId="77777777" w:rsidR="00E00DA6" w:rsidRDefault="007615D6" w:rsidP="000A3FBD">
      <w:pPr>
        <w:pStyle w:val="NormTop"/>
      </w:pPr>
      <w:r>
        <w:rPr>
          <w:color w:val="0000FF"/>
        </w:rPr>
        <w:t>S2-2410590</w:t>
      </w:r>
      <w:r w:rsidRPr="00D53282">
        <w:t xml:space="preserve"> </w:t>
      </w:r>
      <w:r>
        <w:t>(CR) 23.167 CR0377 (Rel-19, 'C'): Support of a Test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establishment of a test eCall over IMS from a UE to a test point with transfer of initial MSD and transfer of updated MSD. Add support for a callback from a test point to a UE with transfer of updated MSD.</w:t>
      </w:r>
    </w:p>
    <w:p w14:paraId="02A8FD31" w14:textId="77777777" w:rsidR="007615D6" w:rsidRPr="005B25A1" w:rsidRDefault="007615D6" w:rsidP="007615D6">
      <w:pPr>
        <w:keepNext/>
        <w:keepLines/>
        <w:rPr>
          <w:b/>
          <w:bCs/>
        </w:rPr>
      </w:pPr>
      <w:r w:rsidRPr="005B25A1">
        <w:rPr>
          <w:b/>
          <w:bCs/>
        </w:rPr>
        <w:t>Plenary Discussion:</w:t>
      </w:r>
    </w:p>
    <w:p w14:paraId="6246E193" w14:textId="7047116D" w:rsidR="00F26C1D" w:rsidRDefault="009E1BA2" w:rsidP="00F26C1D">
      <w:pPr>
        <w:keepNext/>
        <w:keepLines/>
      </w:pPr>
      <w:r>
        <w:t xml:space="preserve">This was left for off-line discussion and was revised, merging </w:t>
      </w:r>
      <w:r w:rsidRPr="00CE3EC0">
        <w:rPr>
          <w:color w:val="0000FF"/>
        </w:rPr>
        <w:t>S2-2</w:t>
      </w:r>
      <w:r>
        <w:rPr>
          <w:color w:val="0000FF"/>
        </w:rPr>
        <w:t>410312</w:t>
      </w:r>
      <w:r>
        <w:t>,</w:t>
      </w:r>
      <w:r>
        <w:t xml:space="preserve"> </w:t>
      </w:r>
      <w:r>
        <w:t xml:space="preserve">to </w:t>
      </w:r>
      <w:r w:rsidRPr="00CE3EC0">
        <w:rPr>
          <w:color w:val="0000FF"/>
        </w:rPr>
        <w:t>S2-2</w:t>
      </w:r>
      <w:r>
        <w:rPr>
          <w:color w:val="0000FF"/>
        </w:rPr>
        <w:t>4108</w:t>
      </w:r>
      <w:r>
        <w:rPr>
          <w:color w:val="0000FF"/>
        </w:rPr>
        <w:t>81</w:t>
      </w:r>
      <w:r>
        <w:t>.</w:t>
      </w:r>
    </w:p>
    <w:p w14:paraId="5448ACA0" w14:textId="77777777" w:rsidR="00F26C1D" w:rsidRPr="00F26C1D" w:rsidRDefault="00F26C1D" w:rsidP="00F26C1D">
      <w:pPr>
        <w:keepNext/>
        <w:keepLines/>
      </w:pPr>
      <w:r>
        <w:t xml:space="preserve">  </w:t>
      </w:r>
      <w:r w:rsidRPr="00380F14">
        <w:rPr>
          <w:color w:val="FF0000"/>
        </w:rPr>
        <w:t>&lt;RETURN - OPEN&gt;</w:t>
      </w:r>
    </w:p>
    <w:p w14:paraId="0313695E" w14:textId="77777777" w:rsidR="00F26C1D" w:rsidRPr="00EB0339" w:rsidRDefault="00F26C1D" w:rsidP="00F26C1D">
      <w:r w:rsidRPr="005B25A1">
        <w:rPr>
          <w:b/>
          <w:bCs/>
        </w:rPr>
        <w:t>Status:</w:t>
      </w:r>
      <w:r>
        <w:t xml:space="preserve"> </w:t>
      </w:r>
      <w:r w:rsidRPr="00380F14">
        <w:rPr>
          <w:color w:val="FF0000"/>
        </w:rPr>
        <w:t>OPEN</w:t>
      </w:r>
    </w:p>
    <w:p w14:paraId="4D5C67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Internal 5G Core information expose to trusted AF</w:t>
      </w:r>
    </w:p>
    <w:p w14:paraId="6CF6501F" w14:textId="77777777" w:rsidR="00E00DA6" w:rsidRDefault="007615D6" w:rsidP="000A3FBD">
      <w:pPr>
        <w:pStyle w:val="NormTop"/>
      </w:pPr>
      <w:r>
        <w:rPr>
          <w:color w:val="0000FF"/>
        </w:rPr>
        <w:t>S2-2409616</w:t>
      </w:r>
      <w:r w:rsidRPr="00D53282">
        <w:t xml:space="preserve"> </w:t>
      </w:r>
      <w:r>
        <w:t>(LS IN) LS from SA WG5: LS Reply on Internal 5G Core information expose to trusted AF (Source: SA WG5 (S5-245162))</w:t>
      </w:r>
      <w:r>
        <w:br/>
      </w:r>
      <w:r w:rsidRPr="00D53282">
        <w:rPr>
          <w:b/>
        </w:rPr>
        <w:t>Document for:</w:t>
      </w:r>
      <w:r w:rsidRPr="00D53282">
        <w:t xml:space="preserve"> </w:t>
      </w:r>
      <w:r>
        <w:t>Action</w:t>
      </w:r>
      <w:r>
        <w:br/>
      </w:r>
      <w:r w:rsidRPr="00D53282">
        <w:rPr>
          <w:b/>
        </w:rPr>
        <w:t>Abstract:</w:t>
      </w:r>
      <w:r w:rsidRPr="00D53282">
        <w:t xml:space="preserve"> </w:t>
      </w:r>
      <w:r>
        <w:br/>
        <w:t>SA WG5 would like to thank SA WG6,SA WG2 for the LS on Clarification related to Internal 5G Core information expose to trusted AF. Based on the latest LS from SA WG2(S2-2407354), for the following clarification request from SA WG6 about the information exposed by the 5GC to NSCE server: 'As described in TS 33.501 clause 5.9.2.3, NEF and the AF shall fulfil the security requirements that include that 'Internal 5G Core information such as DNN, S-NSSAI etc., shall not be sent outside the 3GPP operator domain.' {. . .} Action: SA WG5 kindly requests SA WG6 and SA WG2 to take the information above into account and inform SA WG5 if further clarifications are needed.</w:t>
      </w:r>
    </w:p>
    <w:p w14:paraId="6A631D02" w14:textId="77777777" w:rsidR="007615D6" w:rsidRPr="005B25A1" w:rsidRDefault="007615D6" w:rsidP="007615D6">
      <w:pPr>
        <w:keepNext/>
        <w:keepLines/>
        <w:rPr>
          <w:b/>
          <w:bCs/>
        </w:rPr>
      </w:pPr>
      <w:r w:rsidRPr="005B25A1">
        <w:rPr>
          <w:b/>
          <w:bCs/>
        </w:rPr>
        <w:t>Plenary Discussion:</w:t>
      </w:r>
    </w:p>
    <w:p w14:paraId="775CCFA2" w14:textId="3255D105" w:rsidR="007615D6" w:rsidRPr="00F26C1D" w:rsidRDefault="00F26C1D" w:rsidP="007615D6">
      <w:pPr>
        <w:keepNext/>
        <w:keepLines/>
      </w:pPr>
      <w:r>
        <w:t xml:space="preserve">This LS was reviewed and </w:t>
      </w:r>
      <w:r w:rsidRPr="00C3284B">
        <w:rPr>
          <w:color w:val="0000FF"/>
        </w:rPr>
        <w:t>noted</w:t>
      </w:r>
      <w:r>
        <w:t>.</w:t>
      </w:r>
    </w:p>
    <w:p w14:paraId="3E9667FF" w14:textId="21407C78" w:rsidR="007615D6" w:rsidRPr="00EB0339" w:rsidRDefault="007615D6" w:rsidP="007615D6">
      <w:r w:rsidRPr="005B25A1">
        <w:rPr>
          <w:b/>
          <w:bCs/>
        </w:rPr>
        <w:t>Status:</w:t>
      </w:r>
      <w:r>
        <w:t xml:space="preserve"> </w:t>
      </w:r>
      <w:r>
        <w:rPr>
          <w:color w:val="0000FF"/>
        </w:rPr>
        <w:t>Noted</w:t>
      </w:r>
      <w:r>
        <w:t>.</w:t>
      </w:r>
    </w:p>
    <w:p w14:paraId="2B207C14" w14:textId="77777777" w:rsidR="00E00DA6" w:rsidRDefault="007615D6" w:rsidP="000A3FBD">
      <w:pPr>
        <w:pStyle w:val="NormTop"/>
      </w:pPr>
      <w:r>
        <w:rPr>
          <w:color w:val="0000FF"/>
        </w:rPr>
        <w:t>S2-2409960</w:t>
      </w:r>
      <w:r w:rsidRPr="00D53282">
        <w:t xml:space="preserve"> </w:t>
      </w:r>
      <w:r>
        <w:t>(LS OUT) [DRAFT] Further LS Reply on Internal 5G Core information expose to trusted AF (Source: ZTE)</w:t>
      </w:r>
      <w:r>
        <w:br/>
      </w:r>
      <w:r w:rsidRPr="00D53282">
        <w:rPr>
          <w:b/>
        </w:rPr>
        <w:t>Document for:</w:t>
      </w:r>
      <w:r w:rsidRPr="00D53282">
        <w:t xml:space="preserve"> </w:t>
      </w:r>
      <w:r>
        <w:t>Approval</w:t>
      </w:r>
      <w:r>
        <w:br/>
      </w:r>
      <w:r w:rsidRPr="00D53282">
        <w:rPr>
          <w:b/>
        </w:rPr>
        <w:t>Abstract:</w:t>
      </w:r>
      <w:r w:rsidRPr="00D53282">
        <w:t xml:space="preserve"> </w:t>
      </w:r>
      <w:r>
        <w:br/>
        <w:t>Further LS Reply on Internal 5G Core information expose to trusted AF.</w:t>
      </w:r>
    </w:p>
    <w:p w14:paraId="1844C7F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S2-2406846 </w:t>
      </w:r>
      <w:r>
        <w:t>(Replied to at S2#163).</w:t>
      </w:r>
    </w:p>
    <w:p w14:paraId="38CDEE41" w14:textId="77777777" w:rsidR="007615D6" w:rsidRPr="005B25A1" w:rsidRDefault="007615D6" w:rsidP="007615D6">
      <w:pPr>
        <w:keepNext/>
        <w:keepLines/>
        <w:rPr>
          <w:b/>
          <w:bCs/>
        </w:rPr>
      </w:pPr>
      <w:r w:rsidRPr="005B25A1">
        <w:rPr>
          <w:b/>
          <w:bCs/>
        </w:rPr>
        <w:t>Plenary Discussion:</w:t>
      </w:r>
    </w:p>
    <w:p w14:paraId="4A3CF8EF" w14:textId="77777777" w:rsidR="002D1F84" w:rsidRDefault="002D1F84" w:rsidP="00A120F3">
      <w:pPr>
        <w:keepNext/>
        <w:keepLines/>
      </w:pPr>
      <w:r>
        <w:t xml:space="preserve">This was reviewed and left for off-line discussion and was revised to </w:t>
      </w:r>
      <w:r w:rsidRPr="00CE3EC0">
        <w:rPr>
          <w:color w:val="0000FF"/>
        </w:rPr>
        <w:t>S2-2</w:t>
      </w:r>
      <w:r>
        <w:rPr>
          <w:color w:val="0000FF"/>
        </w:rPr>
        <w:t>410813</w:t>
      </w:r>
      <w:r>
        <w:t>.</w:t>
      </w:r>
      <w:r w:rsidRPr="00375008">
        <w:t xml:space="preserve"> </w:t>
      </w:r>
    </w:p>
    <w:p w14:paraId="4F39F433" w14:textId="2026C5D0" w:rsidR="007615D6" w:rsidRPr="002D1F84" w:rsidRDefault="002D1F84" w:rsidP="007615D6">
      <w:pPr>
        <w:keepNext/>
        <w:keepLines/>
      </w:pPr>
      <w:r>
        <w:t xml:space="preserve">  </w:t>
      </w:r>
      <w:r w:rsidRPr="00380F14">
        <w:rPr>
          <w:color w:val="FF0000"/>
        </w:rPr>
        <w:t>&lt;RETURN - OPEN&gt;</w:t>
      </w:r>
    </w:p>
    <w:p w14:paraId="33A70170" w14:textId="77777777" w:rsidR="002D1F84" w:rsidRPr="00EB0339" w:rsidRDefault="002D1F84" w:rsidP="002D1F84">
      <w:r w:rsidRPr="005B25A1">
        <w:rPr>
          <w:b/>
          <w:bCs/>
        </w:rPr>
        <w:t>Status:</w:t>
      </w:r>
      <w:r>
        <w:t xml:space="preserve"> </w:t>
      </w:r>
      <w:r w:rsidRPr="00380F14">
        <w:rPr>
          <w:color w:val="FF0000"/>
        </w:rPr>
        <w:t>OPEN</w:t>
      </w:r>
    </w:p>
    <w:p w14:paraId="09325B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Predictive slice modification in Inter-PLMN based slice service continuity</w:t>
      </w:r>
    </w:p>
    <w:p w14:paraId="6BF88A88" w14:textId="77777777" w:rsidR="00E00DA6" w:rsidRDefault="007615D6" w:rsidP="000A3FBD">
      <w:pPr>
        <w:pStyle w:val="NormTop"/>
      </w:pPr>
      <w:r>
        <w:rPr>
          <w:color w:val="0000FF"/>
        </w:rPr>
        <w:t>S2-2409617</w:t>
      </w:r>
      <w:r w:rsidRPr="00D53282">
        <w:t xml:space="preserve"> </w:t>
      </w:r>
      <w:r>
        <w:t>(LS IN) LS from SA WG6: Reply LS on SA WG2 questions on the predictive slice modification in Inter-PLMN based slice service continuity (Source: SA WG6 (S6-243352))</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Reply LS on Clarification related to the predictive slice modification in Inter-PLMN based slice service continuity. SA WG6 discussed the SA WG2 LS and decided to provide the following answers: {. . .} Action: SA WG6 kindly requests SA WG2 to consider the above feedback.</w:t>
      </w:r>
    </w:p>
    <w:p w14:paraId="7A656442" w14:textId="77777777" w:rsidR="007615D6" w:rsidRPr="005B25A1" w:rsidRDefault="007615D6" w:rsidP="007615D6">
      <w:pPr>
        <w:keepNext/>
        <w:keepLines/>
        <w:rPr>
          <w:b/>
          <w:bCs/>
        </w:rPr>
      </w:pPr>
      <w:r w:rsidRPr="005B25A1">
        <w:rPr>
          <w:b/>
          <w:bCs/>
        </w:rPr>
        <w:t>Plenary Discussion:</w:t>
      </w:r>
    </w:p>
    <w:p w14:paraId="1EC4449F" w14:textId="7C95BA0C" w:rsidR="007615D6" w:rsidRPr="002D1F84" w:rsidRDefault="002D1F84" w:rsidP="007615D6">
      <w:pPr>
        <w:keepNext/>
        <w:keepLines/>
      </w:pPr>
      <w:r>
        <w:t xml:space="preserve">This LS was reviewed and </w:t>
      </w:r>
      <w:r w:rsidRPr="00C3284B">
        <w:rPr>
          <w:color w:val="0000FF"/>
        </w:rPr>
        <w:t>noted</w:t>
      </w:r>
      <w:r>
        <w:t>.</w:t>
      </w:r>
    </w:p>
    <w:p w14:paraId="6A8938FD" w14:textId="170F5978" w:rsidR="007615D6" w:rsidRPr="00EB0339" w:rsidRDefault="007615D6" w:rsidP="007615D6">
      <w:r w:rsidRPr="005B25A1">
        <w:rPr>
          <w:b/>
          <w:bCs/>
        </w:rPr>
        <w:t>Status:</w:t>
      </w:r>
      <w:r>
        <w:t xml:space="preserve"> </w:t>
      </w:r>
      <w:r>
        <w:rPr>
          <w:color w:val="0000FF"/>
        </w:rPr>
        <w:t>Noted</w:t>
      </w:r>
      <w:r>
        <w:t>.</w:t>
      </w:r>
    </w:p>
    <w:p w14:paraId="2D5C28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DetNet for 5G Industrial Use Cases</w:t>
      </w:r>
    </w:p>
    <w:p w14:paraId="4392B00C" w14:textId="77777777" w:rsidR="00E00DA6" w:rsidRDefault="007615D6" w:rsidP="000A3FBD">
      <w:pPr>
        <w:pStyle w:val="NormTop"/>
      </w:pPr>
      <w:r>
        <w:rPr>
          <w:color w:val="0000FF"/>
        </w:rPr>
        <w:t>S2-2409606</w:t>
      </w:r>
      <w:r w:rsidRPr="00D53282">
        <w:t xml:space="preserve"> </w:t>
      </w:r>
      <w:r>
        <w:t>(LS IN) LS from 5G-ACIA: 5G-ACIA LS on DetNet for 5G Industrial Use Cases (Source: 5G-ACIA ())</w:t>
      </w:r>
      <w:r>
        <w:br/>
      </w:r>
      <w:r w:rsidRPr="00D53282">
        <w:rPr>
          <w:b/>
        </w:rPr>
        <w:t>Document for:</w:t>
      </w:r>
      <w:r w:rsidRPr="00D53282">
        <w:t xml:space="preserve"> </w:t>
      </w:r>
      <w:r>
        <w:t>Action</w:t>
      </w:r>
      <w:r>
        <w:br/>
      </w:r>
      <w:r w:rsidRPr="00D53282">
        <w:rPr>
          <w:b/>
        </w:rPr>
        <w:t>Abstract:</w:t>
      </w:r>
      <w:r w:rsidRPr="00D53282">
        <w:t xml:space="preserve"> </w:t>
      </w:r>
      <w:r>
        <w:br/>
        <w:t>5G-ACIA is glad to inform SA WG2 about the publication of its white paper on 'DetNet-based deterministic IP communication over 5G network for industrial applications', published in September 2024 (link). The document includes insights on the applicability of DetNet for 5G Industrial use cases, as well as related deployment scenarios from 5G-ACIA viewpoint. The white paper includes a summary of the 3GPP standardization to support DetNet in 5G (Release 18) and identifies several extensions that would make DetNet over 5G more reliable and flexible in industrial scenarios: - Supporting the DetNet service sublayer with its PREOF feature. - Enabling the DetNet controller to manage explicit route configurations. - Enabling the control signaling to support the IP routing protocols. Action: Please consider the published white paper and the above-mentioned possible extensions for future 3GPP standardization work related to DetNet, which would increase the relevance and potential of 5G for industrial use cases with DetNet.</w:t>
      </w:r>
    </w:p>
    <w:p w14:paraId="0A62C15D" w14:textId="77777777" w:rsidR="007615D6" w:rsidRPr="005B25A1" w:rsidRDefault="007615D6" w:rsidP="007615D6">
      <w:pPr>
        <w:keepNext/>
        <w:keepLines/>
        <w:rPr>
          <w:b/>
          <w:bCs/>
        </w:rPr>
      </w:pPr>
      <w:r w:rsidRPr="005B25A1">
        <w:rPr>
          <w:b/>
          <w:bCs/>
        </w:rPr>
        <w:t>Plenary Discussion:</w:t>
      </w:r>
    </w:p>
    <w:p w14:paraId="1F919573" w14:textId="77777777" w:rsidR="002D1F84" w:rsidRPr="002D1F84" w:rsidRDefault="002D1F84" w:rsidP="002D1F84">
      <w:pPr>
        <w:keepNext/>
        <w:keepLines/>
      </w:pPr>
      <w:r>
        <w:t xml:space="preserve">This LS was reviewed and </w:t>
      </w:r>
      <w:r w:rsidRPr="00C3284B">
        <w:rPr>
          <w:color w:val="0000FF"/>
        </w:rPr>
        <w:t>noted</w:t>
      </w:r>
      <w:r>
        <w:t>.</w:t>
      </w:r>
    </w:p>
    <w:p w14:paraId="2F1F21CA" w14:textId="77777777" w:rsidR="002D1F84" w:rsidRPr="00EB0339" w:rsidRDefault="002D1F84" w:rsidP="002D1F84">
      <w:r w:rsidRPr="005B25A1">
        <w:rPr>
          <w:b/>
          <w:bCs/>
        </w:rPr>
        <w:t>Status:</w:t>
      </w:r>
      <w:r>
        <w:t xml:space="preserve"> </w:t>
      </w:r>
      <w:r>
        <w:rPr>
          <w:color w:val="0000FF"/>
        </w:rPr>
        <w:t>Noted</w:t>
      </w:r>
      <w:r>
        <w:t>.</w:t>
      </w:r>
    </w:p>
    <w:p w14:paraId="5BF2E0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support of QoS monitoring capability</w:t>
      </w:r>
    </w:p>
    <w:p w14:paraId="0F8A5AB9" w14:textId="77777777" w:rsidR="00E00DA6" w:rsidRDefault="007615D6" w:rsidP="000A3FBD">
      <w:pPr>
        <w:pStyle w:val="NormTop"/>
      </w:pPr>
      <w:r>
        <w:rPr>
          <w:color w:val="0000FF"/>
        </w:rPr>
        <w:t>S2-2409591</w:t>
      </w:r>
      <w:r w:rsidRPr="00D53282">
        <w:t xml:space="preserve"> </w:t>
      </w:r>
      <w:r>
        <w:t>(LS IN) LS from CT WG4: RAN support of QoS monitoring capability (Source: CT WG4 (C4-243669))</w:t>
      </w:r>
      <w:r>
        <w:br/>
      </w:r>
      <w:r w:rsidRPr="00D53282">
        <w:rPr>
          <w:b/>
        </w:rPr>
        <w:t>Document for:</w:t>
      </w:r>
      <w:r w:rsidRPr="00D53282">
        <w:t xml:space="preserve"> </w:t>
      </w:r>
      <w:r>
        <w:t>Action</w:t>
      </w:r>
      <w:r>
        <w:br/>
      </w:r>
      <w:r w:rsidRPr="00D53282">
        <w:rPr>
          <w:b/>
        </w:rPr>
        <w:t>Abstract:</w:t>
      </w:r>
      <w:r w:rsidRPr="00D53282">
        <w:t xml:space="preserve"> </w:t>
      </w:r>
      <w:r>
        <w:br/>
        <w:t>CT WG4 is working on the CT aspects of 5GS enhancement on QoS monitoring enhancement (TEI19_QME) based on the agreed CRs in SA WG2. CT WG4 have agreed the attached CR clarifying particular conditions for sending the NG RAN QoS monitoring capability parameter over N11, N16 and N16a. CT WG4 would like to ask SA WG2 to take this information into account and come back to CT WG4 if any comments. Action: CT WG4 kindly asks SA WG2 to take this information into account and come back to CT WG4 if they have any comments.</w:t>
      </w:r>
    </w:p>
    <w:p w14:paraId="49C7125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S2-2410171</w:t>
      </w:r>
      <w:r>
        <w:t>.</w:t>
      </w:r>
    </w:p>
    <w:p w14:paraId="3516DB90" w14:textId="77777777" w:rsidR="007615D6" w:rsidRPr="005B25A1" w:rsidRDefault="007615D6" w:rsidP="007615D6">
      <w:pPr>
        <w:keepNext/>
        <w:keepLines/>
        <w:rPr>
          <w:b/>
          <w:bCs/>
        </w:rPr>
      </w:pPr>
      <w:r w:rsidRPr="005B25A1">
        <w:rPr>
          <w:b/>
          <w:bCs/>
        </w:rPr>
        <w:t>Plenary Discussion:</w:t>
      </w:r>
    </w:p>
    <w:p w14:paraId="0D72EC30" w14:textId="1B3CD667" w:rsidR="002D1F84" w:rsidRDefault="002D1F84" w:rsidP="00A120F3">
      <w:pPr>
        <w:keepNext/>
        <w:keepLines/>
      </w:pPr>
      <w:r>
        <w:t xml:space="preserve">The proposed response LS and related CR were reviewed. </w:t>
      </w:r>
    </w:p>
    <w:p w14:paraId="48F1F4B0" w14:textId="0CDBAF74" w:rsidR="007615D6" w:rsidRPr="002D1F84" w:rsidRDefault="002D1F84" w:rsidP="007615D6">
      <w:pPr>
        <w:keepNext/>
        <w:keepLines/>
      </w:pPr>
      <w:r>
        <w:t xml:space="preserve">  </w:t>
      </w:r>
      <w:r w:rsidRPr="00380F14">
        <w:rPr>
          <w:color w:val="FF0000"/>
        </w:rPr>
        <w:t>&lt;RETURN - OPEN&gt;</w:t>
      </w:r>
    </w:p>
    <w:p w14:paraId="0544CCF6" w14:textId="05840953" w:rsidR="007615D6" w:rsidRPr="00EB0339" w:rsidRDefault="007615D6" w:rsidP="007615D6">
      <w:r w:rsidRPr="005B25A1">
        <w:rPr>
          <w:b/>
          <w:bCs/>
        </w:rPr>
        <w:t>Status:</w:t>
      </w:r>
      <w:r>
        <w:t xml:space="preserve"> </w:t>
      </w:r>
      <w:r w:rsidR="002D1F84" w:rsidRPr="00380F14">
        <w:rPr>
          <w:color w:val="FF0000"/>
        </w:rPr>
        <w:t>OPEN</w:t>
      </w:r>
    </w:p>
    <w:p w14:paraId="58712273" w14:textId="77777777" w:rsidR="002D1F84" w:rsidRDefault="002D1F84" w:rsidP="002D1F84">
      <w:pPr>
        <w:pStyle w:val="NormTop"/>
      </w:pPr>
      <w:r>
        <w:rPr>
          <w:color w:val="0000FF"/>
        </w:rPr>
        <w:lastRenderedPageBreak/>
        <w:t>S2-2410172</w:t>
      </w:r>
      <w:r w:rsidRPr="00D53282">
        <w:t xml:space="preserve"> </w:t>
      </w:r>
      <w:r>
        <w:t>(CR) 23.501 CR5731 (Rel-19, 'F'): Clarification on the QoS monitoring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value of NG RAN QoS monitoring capability.</w:t>
      </w:r>
    </w:p>
    <w:p w14:paraId="0743735E" w14:textId="77777777" w:rsidR="002D1F84" w:rsidRPr="005B25A1" w:rsidRDefault="002D1F84" w:rsidP="002D1F84">
      <w:pPr>
        <w:keepNext/>
        <w:keepLines/>
        <w:rPr>
          <w:b/>
          <w:bCs/>
        </w:rPr>
      </w:pPr>
      <w:r w:rsidRPr="005B25A1">
        <w:rPr>
          <w:b/>
          <w:bCs/>
        </w:rPr>
        <w:t>Plenary Discussion:</w:t>
      </w:r>
    </w:p>
    <w:p w14:paraId="41AD8B9B" w14:textId="57BD6642" w:rsidR="002D1F84" w:rsidRPr="002D1F84" w:rsidRDefault="002D1F84" w:rsidP="002D1F84">
      <w:pPr>
        <w:keepNext/>
        <w:keepLines/>
      </w:pPr>
      <w:r>
        <w:t xml:space="preserve">Ericsson commented that this could be handled in the Stage 3 specifications and there is no need to include this in the Stage 2 specifications. Nokia agreed with Ericsson and did not see the need for the CR or response LS. Huawei suggested a response LS could be sent to indicate to do this in Stage 3 only. Nokia did not think it was necessary as the stage 3 CRs have already been prepared. </w:t>
      </w:r>
      <w:r w:rsidR="009E3E4F">
        <w:t xml:space="preserve">This CR was then </w:t>
      </w:r>
      <w:r w:rsidR="009E3E4F" w:rsidRPr="00C3284B">
        <w:rPr>
          <w:color w:val="0000FF"/>
        </w:rPr>
        <w:t>noted</w:t>
      </w:r>
      <w:r w:rsidR="009E3E4F">
        <w:t>.</w:t>
      </w:r>
    </w:p>
    <w:p w14:paraId="39D18476" w14:textId="1808C779" w:rsidR="002D1F84" w:rsidRPr="00EB0339" w:rsidRDefault="002D1F84" w:rsidP="002D1F84">
      <w:r w:rsidRPr="005B25A1">
        <w:rPr>
          <w:b/>
          <w:bCs/>
        </w:rPr>
        <w:t>Status:</w:t>
      </w:r>
      <w:r>
        <w:t xml:space="preserve"> </w:t>
      </w:r>
      <w:r>
        <w:rPr>
          <w:color w:val="0000FF"/>
        </w:rPr>
        <w:t>Noted</w:t>
      </w:r>
      <w:r>
        <w:t>.</w:t>
      </w:r>
    </w:p>
    <w:p w14:paraId="3B779A09" w14:textId="77777777" w:rsidR="00E00DA6" w:rsidRDefault="007615D6" w:rsidP="000A3FBD">
      <w:pPr>
        <w:pStyle w:val="NormTop"/>
      </w:pPr>
      <w:r>
        <w:rPr>
          <w:color w:val="0000FF"/>
        </w:rPr>
        <w:t>S2-2410171</w:t>
      </w:r>
      <w:r w:rsidRPr="00D53282">
        <w:t xml:space="preserve"> </w:t>
      </w:r>
      <w:r>
        <w:t>(LS OUT) [DRAFT] Reply LS on RAN support of QoS monitoring capability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RAN support of QoS monitoring capability.</w:t>
      </w:r>
    </w:p>
    <w:p w14:paraId="765D2C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S2-2409591</w:t>
      </w:r>
      <w:r>
        <w:t>.</w:t>
      </w:r>
    </w:p>
    <w:p w14:paraId="1AE5E93E" w14:textId="77777777" w:rsidR="007615D6" w:rsidRPr="005B25A1" w:rsidRDefault="007615D6" w:rsidP="007615D6">
      <w:pPr>
        <w:keepNext/>
        <w:keepLines/>
        <w:rPr>
          <w:b/>
          <w:bCs/>
        </w:rPr>
      </w:pPr>
      <w:r w:rsidRPr="005B25A1">
        <w:rPr>
          <w:b/>
          <w:bCs/>
        </w:rPr>
        <w:t>Plenary Discussion:</w:t>
      </w:r>
    </w:p>
    <w:p w14:paraId="0131B31D" w14:textId="6676ABF1" w:rsidR="007615D6" w:rsidRPr="009E3E4F" w:rsidRDefault="009E3E4F" w:rsidP="007615D6">
      <w:pPr>
        <w:keepNext/>
        <w:keepLines/>
      </w:pPr>
      <w:r>
        <w:t xml:space="preserve">This was left or off-line discussion and revised to </w:t>
      </w:r>
      <w:r w:rsidRPr="00CE3EC0">
        <w:rPr>
          <w:color w:val="0000FF"/>
        </w:rPr>
        <w:t>S2-2</w:t>
      </w:r>
      <w:r>
        <w:rPr>
          <w:color w:val="0000FF"/>
        </w:rPr>
        <w:t>410814</w:t>
      </w:r>
      <w:r>
        <w:t>.</w:t>
      </w:r>
      <w:r w:rsidRPr="00375008">
        <w:t xml:space="preserve"> </w:t>
      </w:r>
    </w:p>
    <w:p w14:paraId="7109D9AC" w14:textId="77777777" w:rsidR="009E3E4F" w:rsidRPr="002D1F84" w:rsidRDefault="009E3E4F" w:rsidP="009E3E4F">
      <w:pPr>
        <w:keepNext/>
        <w:keepLines/>
      </w:pPr>
      <w:r>
        <w:t xml:space="preserve">  </w:t>
      </w:r>
      <w:r w:rsidRPr="00380F14">
        <w:rPr>
          <w:color w:val="FF0000"/>
        </w:rPr>
        <w:t>&lt;RETURN - OPEN&gt;</w:t>
      </w:r>
    </w:p>
    <w:p w14:paraId="21F08283" w14:textId="77777777" w:rsidR="009E3E4F" w:rsidRPr="00EB0339" w:rsidRDefault="009E3E4F" w:rsidP="009E3E4F">
      <w:r w:rsidRPr="005B25A1">
        <w:rPr>
          <w:b/>
          <w:bCs/>
        </w:rPr>
        <w:t>Status:</w:t>
      </w:r>
      <w:r>
        <w:t xml:space="preserve"> </w:t>
      </w:r>
      <w:r w:rsidRPr="00380F14">
        <w:rPr>
          <w:color w:val="FF0000"/>
        </w:rPr>
        <w:t>OPEN</w:t>
      </w:r>
    </w:p>
    <w:p w14:paraId="75F022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868E76A" w14:textId="77777777" w:rsidR="00E00DA6" w:rsidRDefault="007615D6" w:rsidP="000A3FBD">
      <w:pPr>
        <w:pStyle w:val="NormTop"/>
      </w:pPr>
      <w:r>
        <w:rPr>
          <w:color w:val="0000FF"/>
        </w:rPr>
        <w:t>S2-2410462</w:t>
      </w:r>
      <w:r w:rsidRPr="00D53282">
        <w:t xml:space="preserve"> </w:t>
      </w:r>
      <w:r>
        <w:t>(OTHER) SA guidance to SA WG2 (Source: SA WG2 Chair)</w:t>
      </w:r>
      <w:r>
        <w:br/>
      </w:r>
      <w:r w:rsidRPr="00D53282">
        <w:rPr>
          <w:b/>
        </w:rPr>
        <w:t>Document for:</w:t>
      </w:r>
      <w:r w:rsidRPr="00D53282">
        <w:t xml:space="preserve"> </w:t>
      </w:r>
      <w:r>
        <w:t>Information</w:t>
      </w:r>
      <w:r>
        <w:br/>
      </w:r>
      <w:r w:rsidRPr="00D53282">
        <w:rPr>
          <w:b/>
        </w:rPr>
        <w:t>Abstract:</w:t>
      </w:r>
      <w:r w:rsidRPr="00D53282">
        <w:t xml:space="preserve"> </w:t>
      </w:r>
      <w:r>
        <w:br/>
        <w:t>SA guidance to SA WG2.</w:t>
      </w:r>
    </w:p>
    <w:p w14:paraId="4E72F14D" w14:textId="77777777" w:rsidR="007615D6" w:rsidRPr="005B25A1" w:rsidRDefault="007615D6" w:rsidP="007615D6">
      <w:pPr>
        <w:keepNext/>
        <w:keepLines/>
        <w:rPr>
          <w:b/>
          <w:bCs/>
        </w:rPr>
      </w:pPr>
      <w:r w:rsidRPr="005B25A1">
        <w:rPr>
          <w:b/>
          <w:bCs/>
        </w:rPr>
        <w:t>Plenary Discussion:</w:t>
      </w:r>
    </w:p>
    <w:p w14:paraId="2AA00844" w14:textId="7B7DDDDA" w:rsidR="007615D6" w:rsidRPr="009E3E4F" w:rsidRDefault="009E3E4F" w:rsidP="007615D6">
      <w:pPr>
        <w:keepNext/>
        <w:keepLines/>
      </w:pPr>
      <w:r>
        <w:t xml:space="preserve">This was provided for information and was </w:t>
      </w:r>
      <w:r w:rsidRPr="00C3284B">
        <w:rPr>
          <w:color w:val="0000FF"/>
        </w:rPr>
        <w:t>noted</w:t>
      </w:r>
      <w:r>
        <w:t>.</w:t>
      </w:r>
    </w:p>
    <w:p w14:paraId="2CBEDB63" w14:textId="77777777" w:rsidR="009E3E4F" w:rsidRPr="00EB0339" w:rsidRDefault="009E3E4F" w:rsidP="009E3E4F">
      <w:r w:rsidRPr="005B25A1">
        <w:rPr>
          <w:b/>
          <w:bCs/>
        </w:rPr>
        <w:t>Status:</w:t>
      </w:r>
      <w:r>
        <w:t xml:space="preserve"> </w:t>
      </w:r>
      <w:r>
        <w:rPr>
          <w:color w:val="0000FF"/>
        </w:rPr>
        <w:t>Noted</w:t>
      </w:r>
      <w:r>
        <w:t>.</w:t>
      </w:r>
    </w:p>
    <w:p w14:paraId="7179A7F6" w14:textId="77777777" w:rsidR="00E00DA6" w:rsidRDefault="007615D6" w:rsidP="000A3FBD">
      <w:pPr>
        <w:pStyle w:val="NormTop"/>
      </w:pPr>
      <w:r>
        <w:rPr>
          <w:color w:val="0000FF"/>
        </w:rPr>
        <w:t>S2-2410463</w:t>
      </w:r>
      <w:r w:rsidRPr="00D53282">
        <w:t xml:space="preserve"> </w:t>
      </w:r>
      <w:r>
        <w:t>(OTHER) WA#64 outcome from SA#105 (Source: SA WG2 Chair)</w:t>
      </w:r>
      <w:r>
        <w:br/>
      </w:r>
      <w:r w:rsidRPr="00D53282">
        <w:rPr>
          <w:b/>
        </w:rPr>
        <w:t>Document for:</w:t>
      </w:r>
      <w:r w:rsidRPr="00D53282">
        <w:t xml:space="preserve"> </w:t>
      </w:r>
      <w:r>
        <w:t>Information</w:t>
      </w:r>
      <w:r>
        <w:br/>
      </w:r>
      <w:r w:rsidRPr="00D53282">
        <w:rPr>
          <w:b/>
        </w:rPr>
        <w:t>Abstract:</w:t>
      </w:r>
      <w:r w:rsidRPr="00D53282">
        <w:t xml:space="preserve"> </w:t>
      </w:r>
      <w:r>
        <w:br/>
        <w:t>WA#64 outcome from SA#105.</w:t>
      </w:r>
    </w:p>
    <w:p w14:paraId="4AB15327" w14:textId="77777777" w:rsidR="007615D6" w:rsidRPr="005B25A1" w:rsidRDefault="007615D6" w:rsidP="007615D6">
      <w:pPr>
        <w:keepNext/>
        <w:keepLines/>
        <w:rPr>
          <w:b/>
          <w:bCs/>
        </w:rPr>
      </w:pPr>
      <w:r w:rsidRPr="005B25A1">
        <w:rPr>
          <w:b/>
          <w:bCs/>
        </w:rPr>
        <w:t>Plenary Discussion:</w:t>
      </w:r>
    </w:p>
    <w:p w14:paraId="7538D464" w14:textId="77777777" w:rsidR="009E3E4F" w:rsidRPr="009E3E4F" w:rsidRDefault="009E3E4F" w:rsidP="009E3E4F">
      <w:pPr>
        <w:keepNext/>
        <w:keepLines/>
      </w:pPr>
      <w:r>
        <w:t xml:space="preserve">This was provided for information and was </w:t>
      </w:r>
      <w:r w:rsidRPr="00C3284B">
        <w:rPr>
          <w:color w:val="0000FF"/>
        </w:rPr>
        <w:t>noted</w:t>
      </w:r>
      <w:r>
        <w:t>.</w:t>
      </w:r>
    </w:p>
    <w:p w14:paraId="2038EC27" w14:textId="77777777" w:rsidR="009E3E4F" w:rsidRPr="00EB0339" w:rsidRDefault="009E3E4F" w:rsidP="009E3E4F">
      <w:r w:rsidRPr="005B25A1">
        <w:rPr>
          <w:b/>
          <w:bCs/>
        </w:rPr>
        <w:t>Status:</w:t>
      </w:r>
      <w:r>
        <w:t xml:space="preserve"> </w:t>
      </w:r>
      <w:r>
        <w:rPr>
          <w:color w:val="0000FF"/>
        </w:rPr>
        <w:t>Noted</w:t>
      </w:r>
      <w:r>
        <w:t>.</w:t>
      </w:r>
    </w:p>
    <w:p w14:paraId="68568553" w14:textId="77777777" w:rsidR="007615D6" w:rsidRDefault="007615D6" w:rsidP="0010433C">
      <w:pPr>
        <w:pStyle w:val="Heading2"/>
      </w:pPr>
      <w:r>
        <w:t>4.2</w:t>
      </w:r>
      <w:r>
        <w:tab/>
        <w:t>P-CRs/CRs related to use of inclusive language in 3GPP</w:t>
      </w:r>
    </w:p>
    <w:p w14:paraId="5A45ADF2" w14:textId="77777777" w:rsidR="00A07364" w:rsidRDefault="00000000" w:rsidP="00BB3F37">
      <w:r>
        <w:t>There were no contributions to this agenda item.</w:t>
      </w:r>
    </w:p>
    <w:p w14:paraId="3E2F133A" w14:textId="77777777" w:rsidR="00A07364" w:rsidRDefault="00A07364" w:rsidP="00BB3F37"/>
    <w:p w14:paraId="2F016AA5" w14:textId="77777777"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464F5DC" w14:textId="77777777" w:rsidR="007615D6" w:rsidRDefault="007615D6" w:rsidP="0010433C">
      <w:pPr>
        <w:pStyle w:val="Heading2"/>
      </w:pPr>
      <w:r>
        <w:t>5.1</w:t>
      </w:r>
      <w:r>
        <w:tab/>
        <w:t>3GPP Packet Access Maintenance</w:t>
      </w:r>
    </w:p>
    <w:p w14:paraId="1038E26D" w14:textId="77777777" w:rsidR="00E00DA6" w:rsidRDefault="007615D6" w:rsidP="000A3FBD">
      <w:pPr>
        <w:pStyle w:val="NormTop"/>
      </w:pPr>
      <w:r>
        <w:rPr>
          <w:color w:val="0000FF"/>
        </w:rPr>
        <w:t>S2-2410080</w:t>
      </w:r>
      <w:r w:rsidRPr="00D53282">
        <w:t xml:space="preserve"> </w:t>
      </w:r>
      <w:r>
        <w:t>(CR) 23.401 CR3821 (Rel-19, 'F'): Update table on CIoT functionalities for UE specific DRX for NB-IOT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 the table on Annex M to show the correct information for UE-specific DRX in NB-IoT RAT.</w:t>
      </w:r>
    </w:p>
    <w:p w14:paraId="7153197B" w14:textId="77777777" w:rsidR="007615D6" w:rsidRPr="005B25A1" w:rsidRDefault="007615D6" w:rsidP="007615D6">
      <w:pPr>
        <w:keepNext/>
        <w:keepLines/>
        <w:rPr>
          <w:b/>
          <w:bCs/>
        </w:rPr>
      </w:pPr>
      <w:r w:rsidRPr="005B25A1">
        <w:rPr>
          <w:b/>
          <w:bCs/>
        </w:rPr>
        <w:t>Parallel discussion:</w:t>
      </w:r>
    </w:p>
    <w:p w14:paraId="1C057221" w14:textId="77777777" w:rsidR="007615D6" w:rsidRPr="005B25A1" w:rsidRDefault="007615D6" w:rsidP="007615D6">
      <w:pPr>
        <w:keepNext/>
        <w:keepLines/>
      </w:pPr>
      <w:r w:rsidRPr="005B25A1">
        <w:t>-</w:t>
      </w:r>
    </w:p>
    <w:p w14:paraId="17F82BF1" w14:textId="77777777" w:rsidR="007615D6" w:rsidRPr="005B25A1" w:rsidRDefault="007615D6" w:rsidP="007615D6">
      <w:pPr>
        <w:keepNext/>
        <w:keepLines/>
        <w:rPr>
          <w:b/>
          <w:bCs/>
        </w:rPr>
      </w:pPr>
      <w:r w:rsidRPr="005B25A1">
        <w:rPr>
          <w:b/>
          <w:bCs/>
        </w:rPr>
        <w:t>Plenary Discussion:</w:t>
      </w:r>
    </w:p>
    <w:p w14:paraId="26BA68C3" w14:textId="77777777" w:rsidR="007615D6" w:rsidRPr="005B25A1" w:rsidRDefault="007615D6" w:rsidP="007615D6">
      <w:pPr>
        <w:keepNext/>
        <w:keepLines/>
      </w:pPr>
      <w:r>
        <w:rPr>
          <w:color w:val="FF0000"/>
        </w:rPr>
        <w:t>NO DISCUSSION RECORDED</w:t>
      </w:r>
    </w:p>
    <w:p w14:paraId="5851BAC2" w14:textId="77777777" w:rsidR="007615D6" w:rsidRPr="00EB0339" w:rsidRDefault="007615D6" w:rsidP="007615D6">
      <w:r w:rsidRPr="005B25A1">
        <w:rPr>
          <w:b/>
          <w:bCs/>
        </w:rPr>
        <w:t>Status:</w:t>
      </w:r>
      <w:r>
        <w:t xml:space="preserve"> </w:t>
      </w:r>
      <w:r>
        <w:rPr>
          <w:color w:val="0000FF"/>
        </w:rPr>
        <w:t>Not concluded</w:t>
      </w:r>
      <w:r>
        <w:t>.</w:t>
      </w:r>
    </w:p>
    <w:p w14:paraId="52768DFA" w14:textId="77777777" w:rsidR="00E00DA6" w:rsidRDefault="007615D6" w:rsidP="000A3FBD">
      <w:pPr>
        <w:pStyle w:val="NormTop"/>
      </w:pPr>
      <w:r>
        <w:rPr>
          <w:color w:val="0000FF"/>
        </w:rPr>
        <w:t>S2-2410591</w:t>
      </w:r>
      <w:r w:rsidRPr="00D53282">
        <w:t xml:space="preserve"> </w:t>
      </w:r>
      <w:r>
        <w:t>(CR) 23.401 CR3830 (Rel-19, 'F'): Handling stale PDN sessions at P-GW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MME identifies there are not active PDN connection in the UE but those are active in old MME/S-GW. The new MME first establishes the sessions of those respective PDN connection by executing create session request and once the sessions are created, the new MME triggers delete session request so that sessions can be cleared from all nodes of network most importantly P-GW.</w:t>
      </w:r>
    </w:p>
    <w:p w14:paraId="29318012"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6B0AFA9E" w14:textId="77777777" w:rsidR="007615D6" w:rsidRPr="005B25A1" w:rsidRDefault="007615D6" w:rsidP="007615D6">
      <w:pPr>
        <w:keepNext/>
        <w:keepLines/>
        <w:rPr>
          <w:b/>
          <w:bCs/>
        </w:rPr>
      </w:pPr>
      <w:r w:rsidRPr="005B25A1">
        <w:rPr>
          <w:b/>
          <w:bCs/>
        </w:rPr>
        <w:t>Parallel discussion:</w:t>
      </w:r>
    </w:p>
    <w:p w14:paraId="1F3D7590" w14:textId="77777777" w:rsidR="007615D6" w:rsidRPr="005B25A1" w:rsidRDefault="007615D6" w:rsidP="007615D6">
      <w:pPr>
        <w:keepNext/>
        <w:keepLines/>
      </w:pPr>
      <w:r w:rsidRPr="005B25A1">
        <w:t>-</w:t>
      </w:r>
    </w:p>
    <w:p w14:paraId="13D3DA06" w14:textId="77777777" w:rsidR="007615D6" w:rsidRPr="005B25A1" w:rsidRDefault="007615D6" w:rsidP="007615D6">
      <w:pPr>
        <w:keepNext/>
        <w:keepLines/>
        <w:rPr>
          <w:b/>
          <w:bCs/>
        </w:rPr>
      </w:pPr>
      <w:r w:rsidRPr="005B25A1">
        <w:rPr>
          <w:b/>
          <w:bCs/>
        </w:rPr>
        <w:t>Plenary Discussion:</w:t>
      </w:r>
    </w:p>
    <w:p w14:paraId="415FE14F" w14:textId="77777777" w:rsidR="007615D6" w:rsidRPr="005B25A1" w:rsidRDefault="007615D6" w:rsidP="007615D6">
      <w:pPr>
        <w:keepNext/>
        <w:keepLines/>
      </w:pPr>
      <w:r>
        <w:rPr>
          <w:color w:val="FF0000"/>
        </w:rPr>
        <w:t>NO DISCUSSION RECORDED</w:t>
      </w:r>
    </w:p>
    <w:p w14:paraId="16537855" w14:textId="77777777" w:rsidR="007615D6" w:rsidRPr="00EB0339" w:rsidRDefault="007615D6" w:rsidP="007615D6">
      <w:r w:rsidRPr="005B25A1">
        <w:rPr>
          <w:b/>
          <w:bCs/>
        </w:rPr>
        <w:t>Status:</w:t>
      </w:r>
      <w:r>
        <w:t xml:space="preserve"> </w:t>
      </w:r>
      <w:r>
        <w:rPr>
          <w:color w:val="0000FF"/>
        </w:rPr>
        <w:t>Not concluded</w:t>
      </w:r>
      <w:r>
        <w:t>.</w:t>
      </w:r>
    </w:p>
    <w:p w14:paraId="1B3C062F" w14:textId="77777777" w:rsidR="00E00DA6" w:rsidRDefault="007615D6" w:rsidP="000A3FBD">
      <w:pPr>
        <w:pStyle w:val="NormTop"/>
      </w:pPr>
      <w:r>
        <w:rPr>
          <w:color w:val="0000FF"/>
        </w:rPr>
        <w:t>S2-2410593</w:t>
      </w:r>
      <w:r w:rsidRPr="00D53282">
        <w:t xml:space="preserve"> </w:t>
      </w:r>
      <w:r>
        <w:t>(DISCUSSION) Discussion on stale PDN connections at PGW. (Source: Samsung)</w:t>
      </w:r>
      <w:r>
        <w:br/>
      </w:r>
      <w:r w:rsidRPr="00D53282">
        <w:rPr>
          <w:b/>
        </w:rPr>
        <w:t>Document for:</w:t>
      </w:r>
      <w:r w:rsidRPr="00D53282">
        <w:t xml:space="preserve"> </w:t>
      </w:r>
      <w:r>
        <w:t>Discussion</w:t>
      </w:r>
      <w:r>
        <w:br/>
      </w:r>
      <w:r w:rsidRPr="00D53282">
        <w:rPr>
          <w:b/>
        </w:rPr>
        <w:t>Abstract:</w:t>
      </w:r>
      <w:r w:rsidRPr="00D53282">
        <w:t xml:space="preserve"> </w:t>
      </w:r>
      <w:r>
        <w:br/>
        <w:t>This paper discusses an issue observed in the field when the UE moves from source to target MME along with the SGW change, it is observed that the sessions remain stale/unusable in PGW and never gets deleted even though UE and MME would have released them for the scenario described in discussion section. After some point PGW will stop accepting new session establishment requests.</w:t>
      </w:r>
    </w:p>
    <w:p w14:paraId="68C6007B" w14:textId="77777777" w:rsidR="00E00DA6" w:rsidRPr="00B81031" w:rsidRDefault="00000000" w:rsidP="00B81031">
      <w:pPr>
        <w:keepNext/>
        <w:keepLines/>
        <w:rPr>
          <w:i/>
        </w:rPr>
      </w:pPr>
      <w:r w:rsidRPr="00B81031">
        <w:rPr>
          <w:b/>
          <w:bCs/>
          <w:i/>
        </w:rPr>
        <w:t>Comment:</w:t>
      </w:r>
      <w:r>
        <w:rPr>
          <w:i/>
        </w:rPr>
        <w:t xml:space="preserve"> </w:t>
      </w:r>
      <w:r w:rsidR="007615D6">
        <w:rPr>
          <w:i/>
        </w:rPr>
        <w:t>LATE DOC: Rx 07/10/2024 08:50.</w:t>
      </w:r>
    </w:p>
    <w:p w14:paraId="0F0D4C7F" w14:textId="77777777" w:rsidR="007615D6" w:rsidRPr="005B25A1" w:rsidRDefault="007615D6" w:rsidP="007615D6">
      <w:pPr>
        <w:keepNext/>
        <w:keepLines/>
        <w:rPr>
          <w:b/>
          <w:bCs/>
        </w:rPr>
      </w:pPr>
      <w:r w:rsidRPr="005B25A1">
        <w:rPr>
          <w:b/>
          <w:bCs/>
        </w:rPr>
        <w:t>Parallel discussion:</w:t>
      </w:r>
    </w:p>
    <w:p w14:paraId="0C3C6780" w14:textId="77777777" w:rsidR="007615D6" w:rsidRPr="005B25A1" w:rsidRDefault="007615D6" w:rsidP="007615D6">
      <w:pPr>
        <w:keepNext/>
        <w:keepLines/>
      </w:pPr>
      <w:r w:rsidRPr="005B25A1">
        <w:t>-</w:t>
      </w:r>
    </w:p>
    <w:p w14:paraId="045B584B" w14:textId="77777777" w:rsidR="007615D6" w:rsidRPr="005B25A1" w:rsidRDefault="007615D6" w:rsidP="007615D6">
      <w:pPr>
        <w:keepNext/>
        <w:keepLines/>
        <w:rPr>
          <w:b/>
          <w:bCs/>
        </w:rPr>
      </w:pPr>
      <w:r w:rsidRPr="005B25A1">
        <w:rPr>
          <w:b/>
          <w:bCs/>
        </w:rPr>
        <w:t>Plenary Discussion:</w:t>
      </w:r>
    </w:p>
    <w:p w14:paraId="3F56F0F7" w14:textId="77777777" w:rsidR="007615D6" w:rsidRPr="005B25A1" w:rsidRDefault="007615D6" w:rsidP="007615D6">
      <w:pPr>
        <w:keepNext/>
        <w:keepLines/>
      </w:pPr>
      <w:r>
        <w:rPr>
          <w:color w:val="FF0000"/>
        </w:rPr>
        <w:t>NO DISCUSSION RECORDED</w:t>
      </w:r>
    </w:p>
    <w:p w14:paraId="056704A8" w14:textId="77777777" w:rsidR="007615D6" w:rsidRPr="00EB0339" w:rsidRDefault="007615D6" w:rsidP="007615D6">
      <w:r w:rsidRPr="005B25A1">
        <w:rPr>
          <w:b/>
          <w:bCs/>
        </w:rPr>
        <w:t>Status:</w:t>
      </w:r>
      <w:r>
        <w:t xml:space="preserve"> </w:t>
      </w:r>
      <w:r>
        <w:rPr>
          <w:color w:val="0000FF"/>
        </w:rPr>
        <w:t>Not concluded</w:t>
      </w:r>
      <w:r>
        <w:t>.</w:t>
      </w:r>
    </w:p>
    <w:p w14:paraId="5C2A5B19" w14:textId="77777777" w:rsidR="00A07364" w:rsidRDefault="00A07364" w:rsidP="00BB3F37"/>
    <w:p w14:paraId="5FF5C584" w14:textId="77777777" w:rsidR="00A07364" w:rsidRDefault="00A07364" w:rsidP="00BB3F37"/>
    <w:p w14:paraId="72A74752" w14:textId="77777777" w:rsidR="007615D6" w:rsidRDefault="007615D6" w:rsidP="0010433C">
      <w:pPr>
        <w:pStyle w:val="Heading2"/>
      </w:pPr>
      <w:r>
        <w:lastRenderedPageBreak/>
        <w:t>5.2</w:t>
      </w:r>
      <w:r>
        <w:tab/>
        <w:t>QoS and PCC Maintenance</w:t>
      </w:r>
    </w:p>
    <w:p w14:paraId="166803FC" w14:textId="77777777" w:rsidR="00A07364" w:rsidRDefault="00000000" w:rsidP="00BB3F37">
      <w:r>
        <w:t>There were no contributions to this agenda item.</w:t>
      </w:r>
    </w:p>
    <w:p w14:paraId="2F6DA34E" w14:textId="77777777" w:rsidR="00A07364" w:rsidRDefault="00A07364" w:rsidP="00BB3F37"/>
    <w:p w14:paraId="1C1EA920" w14:textId="77777777" w:rsidR="007615D6" w:rsidRDefault="007615D6" w:rsidP="0010433C">
      <w:pPr>
        <w:pStyle w:val="Heading2"/>
      </w:pPr>
      <w:r>
        <w:t>5.3</w:t>
      </w:r>
      <w:r>
        <w:tab/>
        <w:t>Non-3GPP Access Maintenance</w:t>
      </w:r>
    </w:p>
    <w:p w14:paraId="5F4AF688" w14:textId="77777777" w:rsidR="00A07364" w:rsidRDefault="00000000" w:rsidP="00BB3F37">
      <w:r>
        <w:t>There were no contributions to this agenda item.</w:t>
      </w:r>
    </w:p>
    <w:p w14:paraId="59E0AB4D" w14:textId="77777777" w:rsidR="00A07364" w:rsidRDefault="00A07364" w:rsidP="00BB3F37"/>
    <w:p w14:paraId="1B189865" w14:textId="77777777" w:rsidR="007615D6" w:rsidRDefault="007615D6" w:rsidP="0010433C">
      <w:pPr>
        <w:pStyle w:val="Heading2"/>
      </w:pPr>
      <w:r>
        <w:t>5.4</w:t>
      </w:r>
      <w:r>
        <w:tab/>
        <w:t>IMS and IMS-Related Maintenance</w:t>
      </w:r>
    </w:p>
    <w:p w14:paraId="199B11FE" w14:textId="77777777" w:rsidR="00A07364" w:rsidRDefault="00000000" w:rsidP="00BB3F37">
      <w:r>
        <w:t>There were no contributions to this agenda item.</w:t>
      </w:r>
    </w:p>
    <w:p w14:paraId="6D0DF2B2" w14:textId="77777777" w:rsidR="00A07364" w:rsidRDefault="00A07364" w:rsidP="00BB3F37"/>
    <w:p w14:paraId="4B24840F" w14:textId="77777777" w:rsidR="007615D6" w:rsidRDefault="007615D6" w:rsidP="007615D6">
      <w:pPr>
        <w:pStyle w:val="Heading1"/>
      </w:pPr>
      <w:r>
        <w:t>6</w:t>
      </w:r>
      <w:r>
        <w:tab/>
        <w:t>Rel-15/Rel-16 Maintenance for 5G (only related to 5GS_Ph1 Work Item)</w:t>
      </w:r>
    </w:p>
    <w:p w14:paraId="52EB14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8914A0" w14:textId="77777777" w:rsidR="007615D6" w:rsidRDefault="007615D6" w:rsidP="0010433C">
      <w:pPr>
        <w:pStyle w:val="Heading2"/>
      </w:pPr>
      <w:r>
        <w:t>6.1</w:t>
      </w:r>
      <w:r>
        <w:tab/>
        <w:t>General aspects, concepts and reference models</w:t>
      </w:r>
    </w:p>
    <w:p w14:paraId="68E8FB0A" w14:textId="77777777" w:rsidR="00A07364" w:rsidRDefault="00000000" w:rsidP="00BB3F37">
      <w:r>
        <w:t>There were no contributions to this agenda item.</w:t>
      </w:r>
    </w:p>
    <w:p w14:paraId="4CF3A252" w14:textId="77777777" w:rsidR="00A07364" w:rsidRDefault="00A07364" w:rsidP="00BB3F37"/>
    <w:p w14:paraId="39A70F03" w14:textId="77777777" w:rsidR="007615D6" w:rsidRDefault="007615D6" w:rsidP="0010433C">
      <w:pPr>
        <w:pStyle w:val="Heading2"/>
      </w:pPr>
      <w:r>
        <w:t>6.2</w:t>
      </w:r>
      <w:r>
        <w:tab/>
        <w:t>Common Access Control, RM and CM functions and procedure flows</w:t>
      </w:r>
    </w:p>
    <w:p w14:paraId="58F7BD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32083EB" w14:textId="77777777" w:rsidR="00E00DA6" w:rsidRDefault="007615D6" w:rsidP="000A3FBD">
      <w:pPr>
        <w:pStyle w:val="NormTop"/>
      </w:pPr>
      <w:r>
        <w:rPr>
          <w:color w:val="0000FF"/>
        </w:rPr>
        <w:t>S2-2409590</w:t>
      </w:r>
      <w:r w:rsidRPr="00D53282">
        <w:t xml:space="preserve"> </w:t>
      </w:r>
      <w:r>
        <w:t>(LS IN) LS from CT WG4: LS on slice mapping between the HPLMN and EHPLMN (Source: CT WG4 (C4-243606))</w:t>
      </w:r>
      <w:r>
        <w:br/>
      </w:r>
      <w:r w:rsidRPr="00D53282">
        <w:rPr>
          <w:b/>
        </w:rPr>
        <w:t>Document for:</w:t>
      </w:r>
      <w:r w:rsidRPr="00D53282">
        <w:t xml:space="preserve"> </w:t>
      </w:r>
      <w:r>
        <w:t>Action</w:t>
      </w:r>
      <w:r>
        <w:br/>
      </w:r>
      <w:r w:rsidRPr="00D53282">
        <w:rPr>
          <w:b/>
        </w:rPr>
        <w:t>Abstract:</w:t>
      </w:r>
      <w:r w:rsidRPr="00D53282">
        <w:t xml:space="preserve"> </w:t>
      </w:r>
      <w:r>
        <w:br/>
        <w:t>CT WG4 discussed the impacts on network side based on the approved CT WG1 CRs (C1-239201/C1-239366). These two CRs ticked the impact on CN impact. However there is no clear description on the network side. CT WG1 also sent a LS to SA WG2 (C1-239320) and attached these two CRs. However, till now there is no update on stage2 specification. During the discussion, CT WG4 thinks these two CRs implies a scenario as: 1. The UE enters an EHPLMN whose PLMN code is not derived from the IMSI. 2. The UE doesn't have S-NSSAI(s) applicable in the EHPLMN and the UE includes HPLMN S-NSSAI(s) in the Requested mapped NSSAI IE. 3. The network maps the HPLMN S-NSSAI(s) to the S-NSSAI(s) of EHPLMN and returns the mapping of the S-NSSAI(s) of EHPLMN and HPLMN S-NSSAI(s) to the UE. In order to determine the impacted NF(s) and NF service(s), CT WG4 would like to ask the following questions to SA WG2: {. . .} Action: CT WG4 kindly asks SA WG2 to answer the above questions and provide clarification accordingly.</w:t>
      </w:r>
    </w:p>
    <w:p w14:paraId="0171A6CA"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S2-2409958</w:t>
      </w:r>
      <w:r>
        <w:t>.</w:t>
      </w:r>
    </w:p>
    <w:p w14:paraId="001853C0" w14:textId="77777777" w:rsidR="007615D6" w:rsidRPr="005B25A1" w:rsidRDefault="007615D6" w:rsidP="007615D6">
      <w:pPr>
        <w:keepNext/>
        <w:keepLines/>
        <w:rPr>
          <w:b/>
          <w:bCs/>
        </w:rPr>
      </w:pPr>
      <w:r w:rsidRPr="005B25A1">
        <w:rPr>
          <w:b/>
          <w:bCs/>
        </w:rPr>
        <w:t>Parallel discussion:</w:t>
      </w:r>
    </w:p>
    <w:p w14:paraId="4051A15A" w14:textId="77777777" w:rsidR="007615D6" w:rsidRPr="005B25A1" w:rsidRDefault="007615D6" w:rsidP="007615D6">
      <w:pPr>
        <w:keepNext/>
        <w:keepLines/>
      </w:pPr>
      <w:r w:rsidRPr="005B25A1">
        <w:t>-</w:t>
      </w:r>
    </w:p>
    <w:p w14:paraId="16A7CC4E" w14:textId="77777777" w:rsidR="007615D6" w:rsidRPr="005B25A1" w:rsidRDefault="007615D6" w:rsidP="007615D6">
      <w:pPr>
        <w:keepNext/>
        <w:keepLines/>
        <w:rPr>
          <w:b/>
          <w:bCs/>
        </w:rPr>
      </w:pPr>
      <w:r w:rsidRPr="005B25A1">
        <w:rPr>
          <w:b/>
          <w:bCs/>
        </w:rPr>
        <w:t>Plenary Discussion:</w:t>
      </w:r>
    </w:p>
    <w:p w14:paraId="3E55880E" w14:textId="77777777" w:rsidR="007615D6" w:rsidRPr="005B25A1" w:rsidRDefault="007615D6" w:rsidP="007615D6">
      <w:pPr>
        <w:keepNext/>
        <w:keepLines/>
      </w:pPr>
      <w:r>
        <w:rPr>
          <w:color w:val="FF0000"/>
        </w:rPr>
        <w:t>NO DISCUSSION RECORDED</w:t>
      </w:r>
    </w:p>
    <w:p w14:paraId="72515201" w14:textId="77777777" w:rsidR="007615D6" w:rsidRPr="00EB0339" w:rsidRDefault="007615D6" w:rsidP="007615D6">
      <w:r w:rsidRPr="005B25A1">
        <w:rPr>
          <w:b/>
          <w:bCs/>
        </w:rPr>
        <w:t>Status:</w:t>
      </w:r>
      <w:r>
        <w:t xml:space="preserve"> </w:t>
      </w:r>
      <w:r>
        <w:rPr>
          <w:color w:val="0000FF"/>
        </w:rPr>
        <w:t>Not concluded</w:t>
      </w:r>
      <w:r>
        <w:t>.</w:t>
      </w:r>
    </w:p>
    <w:p w14:paraId="34C3F729" w14:textId="77777777" w:rsidR="00E00DA6" w:rsidRDefault="007615D6" w:rsidP="000A3FBD">
      <w:pPr>
        <w:pStyle w:val="NormTop"/>
      </w:pPr>
      <w:r>
        <w:rPr>
          <w:color w:val="0000FF"/>
        </w:rPr>
        <w:lastRenderedPageBreak/>
        <w:t>S2-2409958</w:t>
      </w:r>
      <w:r w:rsidRPr="00D53282">
        <w:t xml:space="preserve"> </w:t>
      </w:r>
      <w:r>
        <w:t>(LS OUT) [DRAFT] LS Response on slice mapping between the HPLMN and EHPLMN (Source: ZTE)</w:t>
      </w:r>
      <w:r>
        <w:br/>
      </w:r>
      <w:r w:rsidRPr="00D53282">
        <w:rPr>
          <w:b/>
        </w:rPr>
        <w:t>Document for:</w:t>
      </w:r>
      <w:r w:rsidRPr="00D53282">
        <w:t xml:space="preserve"> </w:t>
      </w:r>
      <w:r>
        <w:t>Approval</w:t>
      </w:r>
      <w:r>
        <w:br/>
      </w:r>
      <w:r w:rsidRPr="00D53282">
        <w:rPr>
          <w:b/>
        </w:rPr>
        <w:t>Abstract:</w:t>
      </w:r>
      <w:r w:rsidRPr="00D53282">
        <w:t xml:space="preserve"> </w:t>
      </w:r>
      <w:r>
        <w:br/>
        <w:t>LS Response on slice mapping between the HPLMN and EHPLMN.</w:t>
      </w:r>
    </w:p>
    <w:p w14:paraId="5CEDB10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S2-2409590</w:t>
      </w:r>
      <w:r>
        <w:t>.</w:t>
      </w:r>
    </w:p>
    <w:p w14:paraId="25ADC1F9" w14:textId="77777777" w:rsidR="007615D6" w:rsidRPr="005B25A1" w:rsidRDefault="007615D6" w:rsidP="007615D6">
      <w:pPr>
        <w:keepNext/>
        <w:keepLines/>
        <w:rPr>
          <w:b/>
          <w:bCs/>
        </w:rPr>
      </w:pPr>
      <w:r w:rsidRPr="005B25A1">
        <w:rPr>
          <w:b/>
          <w:bCs/>
        </w:rPr>
        <w:t>Parallel discussion:</w:t>
      </w:r>
    </w:p>
    <w:p w14:paraId="15F7322B" w14:textId="77777777" w:rsidR="007615D6" w:rsidRPr="005B25A1" w:rsidRDefault="007615D6" w:rsidP="007615D6">
      <w:pPr>
        <w:keepNext/>
        <w:keepLines/>
      </w:pPr>
      <w:r w:rsidRPr="005B25A1">
        <w:t>-</w:t>
      </w:r>
    </w:p>
    <w:p w14:paraId="474C64C0" w14:textId="77777777" w:rsidR="007615D6" w:rsidRPr="005B25A1" w:rsidRDefault="007615D6" w:rsidP="007615D6">
      <w:pPr>
        <w:keepNext/>
        <w:keepLines/>
        <w:rPr>
          <w:b/>
          <w:bCs/>
        </w:rPr>
      </w:pPr>
      <w:r w:rsidRPr="005B25A1">
        <w:rPr>
          <w:b/>
          <w:bCs/>
        </w:rPr>
        <w:t>Plenary Discussion:</w:t>
      </w:r>
    </w:p>
    <w:p w14:paraId="58C1FE61" w14:textId="77777777" w:rsidR="007615D6" w:rsidRPr="005B25A1" w:rsidRDefault="007615D6" w:rsidP="007615D6">
      <w:pPr>
        <w:keepNext/>
        <w:keepLines/>
      </w:pPr>
      <w:r>
        <w:rPr>
          <w:color w:val="FF0000"/>
        </w:rPr>
        <w:t>NO DISCUSSION RECORDED</w:t>
      </w:r>
    </w:p>
    <w:p w14:paraId="2548A6E8" w14:textId="77777777" w:rsidR="007615D6" w:rsidRPr="00EB0339" w:rsidRDefault="007615D6" w:rsidP="007615D6">
      <w:r w:rsidRPr="005B25A1">
        <w:rPr>
          <w:b/>
          <w:bCs/>
        </w:rPr>
        <w:t>Status:</w:t>
      </w:r>
      <w:r>
        <w:t xml:space="preserve"> </w:t>
      </w:r>
      <w:r>
        <w:rPr>
          <w:color w:val="0000FF"/>
        </w:rPr>
        <w:t>Not concluded</w:t>
      </w:r>
      <w:r>
        <w:t>.</w:t>
      </w:r>
    </w:p>
    <w:p w14:paraId="6F37D9AF" w14:textId="77777777" w:rsidR="00E00DA6" w:rsidRDefault="007615D6" w:rsidP="000A3FBD">
      <w:pPr>
        <w:pStyle w:val="NormTop"/>
      </w:pPr>
      <w:r>
        <w:rPr>
          <w:color w:val="0000FF"/>
        </w:rPr>
        <w:t>S2-2409955</w:t>
      </w:r>
      <w:r w:rsidRPr="00D53282">
        <w:t xml:space="preserve"> </w:t>
      </w:r>
      <w:r>
        <w:t>(CR) 23.501 CR5681 (Rel-17, 'F'):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network shall provide the mapping information to the UE when provides the configured NSSAI and Allowed NSSAI to the UE. The PDU Session is handled as non-roaming case.</w:t>
      </w:r>
    </w:p>
    <w:p w14:paraId="4CA712BF"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17.13.0!</w:t>
      </w:r>
    </w:p>
    <w:p w14:paraId="4087131C" w14:textId="77777777" w:rsidR="007615D6" w:rsidRPr="005B25A1" w:rsidRDefault="007615D6" w:rsidP="007615D6">
      <w:pPr>
        <w:keepNext/>
        <w:keepLines/>
        <w:rPr>
          <w:b/>
          <w:bCs/>
        </w:rPr>
      </w:pPr>
      <w:r w:rsidRPr="005B25A1">
        <w:rPr>
          <w:b/>
          <w:bCs/>
        </w:rPr>
        <w:t>Parallel discussion:</w:t>
      </w:r>
    </w:p>
    <w:p w14:paraId="18F4FE54" w14:textId="77777777" w:rsidR="007615D6" w:rsidRPr="005B25A1" w:rsidRDefault="007615D6" w:rsidP="007615D6">
      <w:pPr>
        <w:keepNext/>
        <w:keepLines/>
      </w:pPr>
      <w:r w:rsidRPr="005B25A1">
        <w:t>-</w:t>
      </w:r>
    </w:p>
    <w:p w14:paraId="09CD983D" w14:textId="77777777" w:rsidR="007615D6" w:rsidRPr="005B25A1" w:rsidRDefault="007615D6" w:rsidP="007615D6">
      <w:pPr>
        <w:keepNext/>
        <w:keepLines/>
        <w:rPr>
          <w:b/>
          <w:bCs/>
        </w:rPr>
      </w:pPr>
      <w:r w:rsidRPr="005B25A1">
        <w:rPr>
          <w:b/>
          <w:bCs/>
        </w:rPr>
        <w:t>Plenary Discussion:</w:t>
      </w:r>
    </w:p>
    <w:p w14:paraId="2F5606B9" w14:textId="77777777" w:rsidR="007615D6" w:rsidRPr="005B25A1" w:rsidRDefault="007615D6" w:rsidP="007615D6">
      <w:pPr>
        <w:keepNext/>
        <w:keepLines/>
      </w:pPr>
      <w:r>
        <w:rPr>
          <w:color w:val="FF0000"/>
        </w:rPr>
        <w:t>NO DISCUSSION RECORDED</w:t>
      </w:r>
    </w:p>
    <w:p w14:paraId="124CA148" w14:textId="77777777" w:rsidR="007615D6" w:rsidRPr="00EB0339" w:rsidRDefault="007615D6" w:rsidP="007615D6">
      <w:r w:rsidRPr="005B25A1">
        <w:rPr>
          <w:b/>
          <w:bCs/>
        </w:rPr>
        <w:t>Status:</w:t>
      </w:r>
      <w:r>
        <w:t xml:space="preserve"> </w:t>
      </w:r>
      <w:r>
        <w:rPr>
          <w:color w:val="0000FF"/>
        </w:rPr>
        <w:t>Not concluded</w:t>
      </w:r>
      <w:r>
        <w:t>.</w:t>
      </w:r>
    </w:p>
    <w:p w14:paraId="20D3F1DE" w14:textId="77777777" w:rsidR="00E00DA6" w:rsidRDefault="007615D6" w:rsidP="000A3FBD">
      <w:pPr>
        <w:pStyle w:val="NormTop"/>
      </w:pPr>
      <w:r>
        <w:rPr>
          <w:color w:val="0000FF"/>
        </w:rPr>
        <w:t>S2-2409956</w:t>
      </w:r>
      <w:r w:rsidRPr="00D53282">
        <w:t xml:space="preserve"> </w:t>
      </w:r>
      <w:r>
        <w:t>(CR) 23.501 CR5682 (Rel-18, 'A'):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the network shall provide the mapping information to the UE when provides the configured NSSAI and Allowed NSSAI to the UE. The PDU Session is handled as non-roaming case.</w:t>
      </w:r>
    </w:p>
    <w:p w14:paraId="7DF299A7" w14:textId="77777777" w:rsidR="007615D6" w:rsidRPr="005B25A1" w:rsidRDefault="007615D6" w:rsidP="007615D6">
      <w:pPr>
        <w:keepNext/>
        <w:keepLines/>
        <w:rPr>
          <w:b/>
          <w:bCs/>
        </w:rPr>
      </w:pPr>
      <w:r w:rsidRPr="005B25A1">
        <w:rPr>
          <w:b/>
          <w:bCs/>
        </w:rPr>
        <w:t>Parallel discussion:</w:t>
      </w:r>
    </w:p>
    <w:p w14:paraId="5EFD8ADC" w14:textId="77777777" w:rsidR="007615D6" w:rsidRPr="005B25A1" w:rsidRDefault="007615D6" w:rsidP="007615D6">
      <w:pPr>
        <w:keepNext/>
        <w:keepLines/>
      </w:pPr>
      <w:r w:rsidRPr="005B25A1">
        <w:t>-</w:t>
      </w:r>
    </w:p>
    <w:p w14:paraId="3FC5090A" w14:textId="77777777" w:rsidR="007615D6" w:rsidRPr="005B25A1" w:rsidRDefault="007615D6" w:rsidP="007615D6">
      <w:pPr>
        <w:keepNext/>
        <w:keepLines/>
        <w:rPr>
          <w:b/>
          <w:bCs/>
        </w:rPr>
      </w:pPr>
      <w:r w:rsidRPr="005B25A1">
        <w:rPr>
          <w:b/>
          <w:bCs/>
        </w:rPr>
        <w:t>Plenary Discussion:</w:t>
      </w:r>
    </w:p>
    <w:p w14:paraId="04F8ACC9" w14:textId="77777777" w:rsidR="007615D6" w:rsidRPr="005B25A1" w:rsidRDefault="007615D6" w:rsidP="007615D6">
      <w:pPr>
        <w:keepNext/>
        <w:keepLines/>
      </w:pPr>
      <w:r>
        <w:rPr>
          <w:color w:val="FF0000"/>
        </w:rPr>
        <w:t>NO DISCUSSION RECORDED</w:t>
      </w:r>
    </w:p>
    <w:p w14:paraId="530960ED" w14:textId="77777777" w:rsidR="007615D6" w:rsidRPr="00EB0339" w:rsidRDefault="007615D6" w:rsidP="007615D6">
      <w:r w:rsidRPr="005B25A1">
        <w:rPr>
          <w:b/>
          <w:bCs/>
        </w:rPr>
        <w:t>Status:</w:t>
      </w:r>
      <w:r>
        <w:t xml:space="preserve"> </w:t>
      </w:r>
      <w:r>
        <w:rPr>
          <w:color w:val="0000FF"/>
        </w:rPr>
        <w:t>Not concluded</w:t>
      </w:r>
      <w:r>
        <w:t>.</w:t>
      </w:r>
    </w:p>
    <w:p w14:paraId="29D84FFF" w14:textId="77777777" w:rsidR="00E00DA6" w:rsidRDefault="007615D6" w:rsidP="000A3FBD">
      <w:pPr>
        <w:pStyle w:val="NormTop"/>
      </w:pPr>
      <w:r>
        <w:rPr>
          <w:color w:val="0000FF"/>
        </w:rPr>
        <w:lastRenderedPageBreak/>
        <w:t>S2-2409957</w:t>
      </w:r>
      <w:r w:rsidRPr="00D53282">
        <w:t xml:space="preserve"> </w:t>
      </w:r>
      <w:r>
        <w:t>(CR) 23.501 CR5683 (Rel-19, 'A'):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The PDU Session is handled as non-roaming case.</w:t>
      </w:r>
    </w:p>
    <w:p w14:paraId="6A81B2B1" w14:textId="77777777" w:rsidR="007615D6" w:rsidRPr="005B25A1" w:rsidRDefault="007615D6" w:rsidP="007615D6">
      <w:pPr>
        <w:keepNext/>
        <w:keepLines/>
        <w:rPr>
          <w:b/>
          <w:bCs/>
        </w:rPr>
      </w:pPr>
      <w:r w:rsidRPr="005B25A1">
        <w:rPr>
          <w:b/>
          <w:bCs/>
        </w:rPr>
        <w:t>Parallel discussion:</w:t>
      </w:r>
    </w:p>
    <w:p w14:paraId="0CB10DF7" w14:textId="77777777" w:rsidR="007615D6" w:rsidRPr="005B25A1" w:rsidRDefault="007615D6" w:rsidP="007615D6">
      <w:pPr>
        <w:keepNext/>
        <w:keepLines/>
      </w:pPr>
      <w:r w:rsidRPr="005B25A1">
        <w:t>-</w:t>
      </w:r>
    </w:p>
    <w:p w14:paraId="7F717227" w14:textId="77777777" w:rsidR="007615D6" w:rsidRPr="005B25A1" w:rsidRDefault="007615D6" w:rsidP="007615D6">
      <w:pPr>
        <w:keepNext/>
        <w:keepLines/>
        <w:rPr>
          <w:b/>
          <w:bCs/>
        </w:rPr>
      </w:pPr>
      <w:r w:rsidRPr="005B25A1">
        <w:rPr>
          <w:b/>
          <w:bCs/>
        </w:rPr>
        <w:t>Plenary Discussion:</w:t>
      </w:r>
    </w:p>
    <w:p w14:paraId="3E352F90" w14:textId="77777777" w:rsidR="007615D6" w:rsidRPr="005B25A1" w:rsidRDefault="007615D6" w:rsidP="007615D6">
      <w:pPr>
        <w:keepNext/>
        <w:keepLines/>
      </w:pPr>
      <w:r>
        <w:rPr>
          <w:color w:val="FF0000"/>
        </w:rPr>
        <w:t>NO DISCUSSION RECORDED</w:t>
      </w:r>
    </w:p>
    <w:p w14:paraId="196E88A6" w14:textId="77777777" w:rsidR="007615D6" w:rsidRPr="00EB0339" w:rsidRDefault="007615D6" w:rsidP="007615D6">
      <w:r w:rsidRPr="005B25A1">
        <w:rPr>
          <w:b/>
          <w:bCs/>
        </w:rPr>
        <w:t>Status:</w:t>
      </w:r>
      <w:r>
        <w:t xml:space="preserve"> </w:t>
      </w:r>
      <w:r>
        <w:rPr>
          <w:color w:val="0000FF"/>
        </w:rPr>
        <w:t>Not concluded</w:t>
      </w:r>
      <w:r>
        <w:t>.</w:t>
      </w:r>
    </w:p>
    <w:p w14:paraId="407CF9E8" w14:textId="77777777" w:rsidR="00E00DA6" w:rsidRDefault="007615D6" w:rsidP="000A3FBD">
      <w:pPr>
        <w:pStyle w:val="NormTop"/>
      </w:pPr>
      <w:r>
        <w:rPr>
          <w:color w:val="0000FF"/>
        </w:rPr>
        <w:t>S2-2410064</w:t>
      </w:r>
      <w:r w:rsidRPr="00D53282">
        <w:t xml:space="preserve"> </w:t>
      </w:r>
      <w:r>
        <w:t>(CR) 23.501 CR5710 (Rel-19, 'F'): On determining the mapping of each S-NSSAI of the Allowed, Configured and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UE locally sets the mapped value of a S-NSSAI in the Default Configured NSSAI to be the S-NSSAI itself.</w:t>
      </w:r>
    </w:p>
    <w:p w14:paraId="158C1C90" w14:textId="77777777" w:rsidR="007615D6" w:rsidRPr="005B25A1" w:rsidRDefault="007615D6" w:rsidP="007615D6">
      <w:pPr>
        <w:keepNext/>
        <w:keepLines/>
        <w:rPr>
          <w:b/>
          <w:bCs/>
        </w:rPr>
      </w:pPr>
      <w:r w:rsidRPr="005B25A1">
        <w:rPr>
          <w:b/>
          <w:bCs/>
        </w:rPr>
        <w:t>Parallel discussion:</w:t>
      </w:r>
    </w:p>
    <w:p w14:paraId="3B308DA4" w14:textId="77777777" w:rsidR="007615D6" w:rsidRPr="005B25A1" w:rsidRDefault="007615D6" w:rsidP="007615D6">
      <w:pPr>
        <w:keepNext/>
        <w:keepLines/>
      </w:pPr>
      <w:r w:rsidRPr="005B25A1">
        <w:t>-</w:t>
      </w:r>
    </w:p>
    <w:p w14:paraId="50B69170" w14:textId="77777777" w:rsidR="007615D6" w:rsidRPr="005B25A1" w:rsidRDefault="007615D6" w:rsidP="007615D6">
      <w:pPr>
        <w:keepNext/>
        <w:keepLines/>
        <w:rPr>
          <w:b/>
          <w:bCs/>
        </w:rPr>
      </w:pPr>
      <w:r w:rsidRPr="005B25A1">
        <w:rPr>
          <w:b/>
          <w:bCs/>
        </w:rPr>
        <w:t>Plenary Discussion:</w:t>
      </w:r>
    </w:p>
    <w:p w14:paraId="06F64CC2" w14:textId="77777777" w:rsidR="007615D6" w:rsidRPr="005B25A1" w:rsidRDefault="007615D6" w:rsidP="007615D6">
      <w:pPr>
        <w:keepNext/>
        <w:keepLines/>
      </w:pPr>
      <w:r>
        <w:rPr>
          <w:color w:val="FF0000"/>
        </w:rPr>
        <w:t>NO DISCUSSION RECORDED</w:t>
      </w:r>
    </w:p>
    <w:p w14:paraId="31EB6480" w14:textId="77777777" w:rsidR="007615D6" w:rsidRPr="00EB0339" w:rsidRDefault="007615D6" w:rsidP="007615D6">
      <w:r w:rsidRPr="005B25A1">
        <w:rPr>
          <w:b/>
          <w:bCs/>
        </w:rPr>
        <w:t>Status:</w:t>
      </w:r>
      <w:r>
        <w:t xml:space="preserve"> </w:t>
      </w:r>
      <w:r>
        <w:rPr>
          <w:color w:val="0000FF"/>
        </w:rPr>
        <w:t>Not concluded</w:t>
      </w:r>
      <w:r>
        <w:t>.</w:t>
      </w:r>
    </w:p>
    <w:p w14:paraId="2E7B5AEB" w14:textId="77777777" w:rsidR="00A07364" w:rsidRDefault="00A07364" w:rsidP="00BB3F37"/>
    <w:p w14:paraId="4D5BA9BC" w14:textId="77777777" w:rsidR="00A07364" w:rsidRDefault="00A07364" w:rsidP="00BB3F37"/>
    <w:p w14:paraId="508B6C42" w14:textId="77777777" w:rsidR="007615D6" w:rsidRDefault="007615D6" w:rsidP="0010433C">
      <w:pPr>
        <w:pStyle w:val="Heading2"/>
      </w:pPr>
      <w:r>
        <w:t>6.3</w:t>
      </w:r>
      <w:r>
        <w:tab/>
        <w:t>Session management and continuity functions and flows</w:t>
      </w:r>
    </w:p>
    <w:p w14:paraId="0FC50D73" w14:textId="77777777" w:rsidR="00A07364" w:rsidRDefault="00000000" w:rsidP="00BB3F37">
      <w:r>
        <w:t>There were no contributions to this agenda item.</w:t>
      </w:r>
    </w:p>
    <w:p w14:paraId="15A1B6B8" w14:textId="77777777" w:rsidR="00A07364" w:rsidRDefault="00A07364" w:rsidP="00BB3F37"/>
    <w:p w14:paraId="77EB5E52" w14:textId="77777777" w:rsidR="007615D6" w:rsidRDefault="007615D6" w:rsidP="0010433C">
      <w:pPr>
        <w:pStyle w:val="Heading2"/>
      </w:pPr>
      <w:r>
        <w:t>6.4</w:t>
      </w:r>
      <w:r>
        <w:tab/>
        <w:t>Security related functions and flows</w:t>
      </w:r>
    </w:p>
    <w:p w14:paraId="1B8E79CF" w14:textId="77777777" w:rsidR="00A07364" w:rsidRDefault="00000000" w:rsidP="00BB3F37">
      <w:r>
        <w:t>There were no contributions to this agenda item.</w:t>
      </w:r>
    </w:p>
    <w:p w14:paraId="43E3C427" w14:textId="77777777" w:rsidR="00A07364" w:rsidRDefault="00A07364" w:rsidP="00BB3F37"/>
    <w:p w14:paraId="13E8F0BA" w14:textId="77777777" w:rsidR="007615D6" w:rsidRDefault="007615D6" w:rsidP="0010433C">
      <w:pPr>
        <w:pStyle w:val="Heading2"/>
      </w:pPr>
      <w:r>
        <w:t>6.5</w:t>
      </w:r>
      <w:r>
        <w:tab/>
        <w:t>QoS concept and functionality</w:t>
      </w:r>
    </w:p>
    <w:p w14:paraId="6A67B9E7" w14:textId="77777777" w:rsidR="00A07364" w:rsidRDefault="00000000" w:rsidP="00BB3F37">
      <w:r>
        <w:t>There were no contributions to this agenda item.</w:t>
      </w:r>
    </w:p>
    <w:p w14:paraId="2853C4D0" w14:textId="77777777" w:rsidR="00A07364" w:rsidRDefault="00A07364" w:rsidP="00BB3F37"/>
    <w:p w14:paraId="30B216A3" w14:textId="77777777" w:rsidR="007615D6" w:rsidRDefault="007615D6" w:rsidP="0010433C">
      <w:pPr>
        <w:pStyle w:val="Heading2"/>
      </w:pPr>
      <w:r>
        <w:lastRenderedPageBreak/>
        <w:t>6.6</w:t>
      </w:r>
      <w:r>
        <w:tab/>
        <w:t>Policy and charging control</w:t>
      </w:r>
    </w:p>
    <w:p w14:paraId="3B1B3219" w14:textId="77777777" w:rsidR="00E00DA6" w:rsidRDefault="007615D6" w:rsidP="000A3FBD">
      <w:pPr>
        <w:pStyle w:val="NormTop"/>
      </w:pPr>
      <w:r>
        <w:rPr>
          <w:color w:val="0000FF"/>
        </w:rPr>
        <w:t>S2-2410107</w:t>
      </w:r>
      <w:r w:rsidRPr="00D53282">
        <w:t xml:space="preserve"> </w:t>
      </w:r>
      <w:r>
        <w:t>(CR) 23.503 CR1390 (Rel-18, 'F'): Connectivity State Changes PCRT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This procedure is optimized by defining the possibility that the AMF only reports to the PCF when the UE is connected after being unreachable.</w:t>
      </w:r>
    </w:p>
    <w:p w14:paraId="1D5DBC7B" w14:textId="77777777" w:rsidR="007615D6" w:rsidRPr="005B25A1" w:rsidRDefault="007615D6" w:rsidP="007615D6">
      <w:pPr>
        <w:keepNext/>
        <w:keepLines/>
        <w:rPr>
          <w:b/>
          <w:bCs/>
        </w:rPr>
      </w:pPr>
      <w:r w:rsidRPr="005B25A1">
        <w:rPr>
          <w:b/>
          <w:bCs/>
        </w:rPr>
        <w:t>Parallel discussion:</w:t>
      </w:r>
    </w:p>
    <w:p w14:paraId="30147488" w14:textId="77777777" w:rsidR="007615D6" w:rsidRPr="005B25A1" w:rsidRDefault="007615D6" w:rsidP="007615D6">
      <w:pPr>
        <w:keepNext/>
        <w:keepLines/>
      </w:pPr>
      <w:r w:rsidRPr="005B25A1">
        <w:t>-</w:t>
      </w:r>
    </w:p>
    <w:p w14:paraId="1BC74194" w14:textId="77777777" w:rsidR="007615D6" w:rsidRPr="005B25A1" w:rsidRDefault="007615D6" w:rsidP="007615D6">
      <w:pPr>
        <w:keepNext/>
        <w:keepLines/>
        <w:rPr>
          <w:b/>
          <w:bCs/>
        </w:rPr>
      </w:pPr>
      <w:r w:rsidRPr="005B25A1">
        <w:rPr>
          <w:b/>
          <w:bCs/>
        </w:rPr>
        <w:t>Plenary Discussion:</w:t>
      </w:r>
    </w:p>
    <w:p w14:paraId="462B78C6" w14:textId="77777777" w:rsidR="007615D6" w:rsidRPr="005B25A1" w:rsidRDefault="007615D6" w:rsidP="007615D6">
      <w:pPr>
        <w:keepNext/>
        <w:keepLines/>
      </w:pPr>
      <w:r>
        <w:rPr>
          <w:color w:val="FF0000"/>
        </w:rPr>
        <w:t>NO DISCUSSION RECORDED</w:t>
      </w:r>
    </w:p>
    <w:p w14:paraId="0CC50BA4" w14:textId="77777777" w:rsidR="007615D6" w:rsidRPr="00EB0339" w:rsidRDefault="007615D6" w:rsidP="007615D6">
      <w:r w:rsidRPr="005B25A1">
        <w:rPr>
          <w:b/>
          <w:bCs/>
        </w:rPr>
        <w:t>Status:</w:t>
      </w:r>
      <w:r>
        <w:t xml:space="preserve"> </w:t>
      </w:r>
      <w:r>
        <w:rPr>
          <w:color w:val="0000FF"/>
        </w:rPr>
        <w:t>Not concluded</w:t>
      </w:r>
      <w:r>
        <w:t>.</w:t>
      </w:r>
    </w:p>
    <w:p w14:paraId="7E5C3F88" w14:textId="77777777" w:rsidR="00E00DA6" w:rsidRDefault="007615D6" w:rsidP="000A3FBD">
      <w:pPr>
        <w:pStyle w:val="NormTop"/>
      </w:pPr>
      <w:r>
        <w:rPr>
          <w:color w:val="0000FF"/>
        </w:rPr>
        <w:t>S2-2410108</w:t>
      </w:r>
      <w:r w:rsidRPr="00D53282">
        <w:t xml:space="preserve"> </w:t>
      </w:r>
      <w:r>
        <w:t>(CR) 23.503 CR1391 (Rel-19, 'A'): Connectivity State Changes PCRT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procedure is optimized by defining the possibility that the AMF only reports to the PCF when the UE is connected after being unreachable.</w:t>
      </w:r>
    </w:p>
    <w:p w14:paraId="33FE4403" w14:textId="77777777" w:rsidR="007615D6" w:rsidRPr="005B25A1" w:rsidRDefault="007615D6" w:rsidP="007615D6">
      <w:pPr>
        <w:keepNext/>
        <w:keepLines/>
        <w:rPr>
          <w:b/>
          <w:bCs/>
        </w:rPr>
      </w:pPr>
      <w:r w:rsidRPr="005B25A1">
        <w:rPr>
          <w:b/>
          <w:bCs/>
        </w:rPr>
        <w:t>Parallel discussion:</w:t>
      </w:r>
    </w:p>
    <w:p w14:paraId="3C83E774" w14:textId="77777777" w:rsidR="007615D6" w:rsidRPr="005B25A1" w:rsidRDefault="007615D6" w:rsidP="007615D6">
      <w:pPr>
        <w:keepNext/>
        <w:keepLines/>
      </w:pPr>
      <w:r w:rsidRPr="005B25A1">
        <w:t>-</w:t>
      </w:r>
    </w:p>
    <w:p w14:paraId="2B53281B" w14:textId="77777777" w:rsidR="007615D6" w:rsidRPr="005B25A1" w:rsidRDefault="007615D6" w:rsidP="007615D6">
      <w:pPr>
        <w:keepNext/>
        <w:keepLines/>
        <w:rPr>
          <w:b/>
          <w:bCs/>
        </w:rPr>
      </w:pPr>
      <w:r w:rsidRPr="005B25A1">
        <w:rPr>
          <w:b/>
          <w:bCs/>
        </w:rPr>
        <w:t>Plenary Discussion:</w:t>
      </w:r>
    </w:p>
    <w:p w14:paraId="30365AEB" w14:textId="77777777" w:rsidR="007615D6" w:rsidRPr="005B25A1" w:rsidRDefault="007615D6" w:rsidP="007615D6">
      <w:pPr>
        <w:keepNext/>
        <w:keepLines/>
      </w:pPr>
      <w:r>
        <w:rPr>
          <w:color w:val="FF0000"/>
        </w:rPr>
        <w:t>NO DISCUSSION RECORDED</w:t>
      </w:r>
    </w:p>
    <w:p w14:paraId="304AAB4F" w14:textId="77777777" w:rsidR="007615D6" w:rsidRPr="00EB0339" w:rsidRDefault="007615D6" w:rsidP="007615D6">
      <w:r w:rsidRPr="005B25A1">
        <w:rPr>
          <w:b/>
          <w:bCs/>
        </w:rPr>
        <w:t>Status:</w:t>
      </w:r>
      <w:r>
        <w:t xml:space="preserve"> </w:t>
      </w:r>
      <w:r>
        <w:rPr>
          <w:color w:val="0000FF"/>
        </w:rPr>
        <w:t>Not concluded</w:t>
      </w:r>
      <w:r>
        <w:t>.</w:t>
      </w:r>
    </w:p>
    <w:p w14:paraId="3B9AC98B" w14:textId="77777777" w:rsidR="00E00DA6" w:rsidRDefault="007615D6" w:rsidP="000A3FBD">
      <w:pPr>
        <w:pStyle w:val="NormTop"/>
      </w:pPr>
      <w:r>
        <w:rPr>
          <w:color w:val="0000FF"/>
        </w:rPr>
        <w:t>S2-2410109</w:t>
      </w:r>
      <w:r w:rsidRPr="00D53282">
        <w:t xml:space="preserve"> </w:t>
      </w:r>
      <w:r>
        <w:t>(CR) 23.501 CR5720 (Rel-18, 'F'):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be able to support the deployment options in the serving network, it is proposed to enable PCF discover and selection based on whether the PCF supports V-PCF role as an additional parameter to be used for PCF discovery and selection.</w:t>
      </w:r>
    </w:p>
    <w:p w14:paraId="3C32BD27" w14:textId="77777777" w:rsidR="007615D6" w:rsidRPr="005B25A1" w:rsidRDefault="007615D6" w:rsidP="007615D6">
      <w:pPr>
        <w:keepNext/>
        <w:keepLines/>
        <w:rPr>
          <w:b/>
          <w:bCs/>
        </w:rPr>
      </w:pPr>
      <w:r w:rsidRPr="005B25A1">
        <w:rPr>
          <w:b/>
          <w:bCs/>
        </w:rPr>
        <w:t>Parallel discussion:</w:t>
      </w:r>
    </w:p>
    <w:p w14:paraId="018F4AFA" w14:textId="77777777" w:rsidR="007615D6" w:rsidRPr="005B25A1" w:rsidRDefault="007615D6" w:rsidP="007615D6">
      <w:pPr>
        <w:keepNext/>
        <w:keepLines/>
      </w:pPr>
      <w:r w:rsidRPr="005B25A1">
        <w:t>-</w:t>
      </w:r>
    </w:p>
    <w:p w14:paraId="713C0912" w14:textId="77777777" w:rsidR="007615D6" w:rsidRPr="005B25A1" w:rsidRDefault="007615D6" w:rsidP="007615D6">
      <w:pPr>
        <w:keepNext/>
        <w:keepLines/>
        <w:rPr>
          <w:b/>
          <w:bCs/>
        </w:rPr>
      </w:pPr>
      <w:r w:rsidRPr="005B25A1">
        <w:rPr>
          <w:b/>
          <w:bCs/>
        </w:rPr>
        <w:t>Plenary Discussion:</w:t>
      </w:r>
    </w:p>
    <w:p w14:paraId="2734F6D8" w14:textId="77777777" w:rsidR="007615D6" w:rsidRPr="005B25A1" w:rsidRDefault="007615D6" w:rsidP="007615D6">
      <w:pPr>
        <w:keepNext/>
        <w:keepLines/>
      </w:pPr>
      <w:r>
        <w:rPr>
          <w:color w:val="FF0000"/>
        </w:rPr>
        <w:t>NO DISCUSSION RECORDED</w:t>
      </w:r>
    </w:p>
    <w:p w14:paraId="35EE92DD" w14:textId="77777777" w:rsidR="007615D6" w:rsidRPr="00EB0339" w:rsidRDefault="007615D6" w:rsidP="007615D6">
      <w:r w:rsidRPr="005B25A1">
        <w:rPr>
          <w:b/>
          <w:bCs/>
        </w:rPr>
        <w:t>Status:</w:t>
      </w:r>
      <w:r>
        <w:t xml:space="preserve"> </w:t>
      </w:r>
      <w:r>
        <w:rPr>
          <w:color w:val="0000FF"/>
        </w:rPr>
        <w:t>Not concluded</w:t>
      </w:r>
      <w:r>
        <w:t>.</w:t>
      </w:r>
    </w:p>
    <w:p w14:paraId="1C84EC53" w14:textId="77777777" w:rsidR="00E00DA6" w:rsidRDefault="007615D6" w:rsidP="000A3FBD">
      <w:pPr>
        <w:pStyle w:val="NormTop"/>
      </w:pPr>
      <w:r>
        <w:rPr>
          <w:color w:val="0000FF"/>
        </w:rPr>
        <w:t>S2-2410110</w:t>
      </w:r>
      <w:r w:rsidRPr="00D53282">
        <w:t xml:space="preserve"> </w:t>
      </w:r>
      <w:r>
        <w:t>(CR) 23.501 CR5721 (Rel-19, 'A'):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be able to support the deployment options in the serving network, it is proposed to enable PCF discover and selection based on whehter the PCF supports V-PCF role as an additional parameter to be used for PCF discovery and selection.</w:t>
      </w:r>
    </w:p>
    <w:p w14:paraId="326ADCEF" w14:textId="77777777" w:rsidR="007615D6" w:rsidRPr="005B25A1" w:rsidRDefault="007615D6" w:rsidP="007615D6">
      <w:pPr>
        <w:keepNext/>
        <w:keepLines/>
        <w:rPr>
          <w:b/>
          <w:bCs/>
        </w:rPr>
      </w:pPr>
      <w:r w:rsidRPr="005B25A1">
        <w:rPr>
          <w:b/>
          <w:bCs/>
        </w:rPr>
        <w:t>Parallel discussion:</w:t>
      </w:r>
    </w:p>
    <w:p w14:paraId="48AA79D1" w14:textId="77777777" w:rsidR="007615D6" w:rsidRPr="005B25A1" w:rsidRDefault="007615D6" w:rsidP="007615D6">
      <w:pPr>
        <w:keepNext/>
        <w:keepLines/>
      </w:pPr>
      <w:r w:rsidRPr="005B25A1">
        <w:t>-</w:t>
      </w:r>
    </w:p>
    <w:p w14:paraId="4F101B38" w14:textId="77777777" w:rsidR="007615D6" w:rsidRPr="005B25A1" w:rsidRDefault="007615D6" w:rsidP="007615D6">
      <w:pPr>
        <w:keepNext/>
        <w:keepLines/>
        <w:rPr>
          <w:b/>
          <w:bCs/>
        </w:rPr>
      </w:pPr>
      <w:r w:rsidRPr="005B25A1">
        <w:rPr>
          <w:b/>
          <w:bCs/>
        </w:rPr>
        <w:t>Plenary Discussion:</w:t>
      </w:r>
    </w:p>
    <w:p w14:paraId="37F11A72" w14:textId="77777777" w:rsidR="007615D6" w:rsidRPr="005B25A1" w:rsidRDefault="007615D6" w:rsidP="007615D6">
      <w:pPr>
        <w:keepNext/>
        <w:keepLines/>
      </w:pPr>
      <w:r>
        <w:rPr>
          <w:color w:val="FF0000"/>
        </w:rPr>
        <w:t>NO DISCUSSION RECORDED</w:t>
      </w:r>
    </w:p>
    <w:p w14:paraId="37905EDB" w14:textId="77777777" w:rsidR="007615D6" w:rsidRPr="00EB0339" w:rsidRDefault="007615D6" w:rsidP="007615D6">
      <w:r w:rsidRPr="005B25A1">
        <w:rPr>
          <w:b/>
          <w:bCs/>
        </w:rPr>
        <w:t>Status:</w:t>
      </w:r>
      <w:r>
        <w:t xml:space="preserve"> </w:t>
      </w:r>
      <w:r>
        <w:rPr>
          <w:color w:val="0000FF"/>
        </w:rPr>
        <w:t>Not concluded</w:t>
      </w:r>
      <w:r>
        <w:t>.</w:t>
      </w:r>
    </w:p>
    <w:p w14:paraId="3893D06D" w14:textId="77777777" w:rsidR="00E00DA6" w:rsidRDefault="007615D6" w:rsidP="000A3FBD">
      <w:pPr>
        <w:pStyle w:val="NormTop"/>
      </w:pPr>
      <w:r>
        <w:rPr>
          <w:color w:val="0000FF"/>
        </w:rPr>
        <w:lastRenderedPageBreak/>
        <w:t>S2-2410111</w:t>
      </w:r>
      <w:r w:rsidRPr="00D53282">
        <w:t xml:space="preserve"> </w:t>
      </w:r>
      <w:r>
        <w:t>(CR) 23.502 CR5057 (Rel-18, 'F'):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be able to support the deployment options in the serving network, it is proposed to extend the Nnrf service to register a new capability in the PCF profile, i.e. the support of the V-PCF role. The discovery service is also extended to allow the consumer, i.e., the AMF to request V-PCFs that support the V-PCF role.</w:t>
      </w:r>
    </w:p>
    <w:p w14:paraId="19AFA969" w14:textId="77777777" w:rsidR="007615D6" w:rsidRPr="005B25A1" w:rsidRDefault="007615D6" w:rsidP="007615D6">
      <w:pPr>
        <w:keepNext/>
        <w:keepLines/>
        <w:rPr>
          <w:b/>
          <w:bCs/>
        </w:rPr>
      </w:pPr>
      <w:r w:rsidRPr="005B25A1">
        <w:rPr>
          <w:b/>
          <w:bCs/>
        </w:rPr>
        <w:t>Parallel discussion:</w:t>
      </w:r>
    </w:p>
    <w:p w14:paraId="0302E363" w14:textId="77777777" w:rsidR="007615D6" w:rsidRPr="005B25A1" w:rsidRDefault="007615D6" w:rsidP="007615D6">
      <w:pPr>
        <w:keepNext/>
        <w:keepLines/>
      </w:pPr>
      <w:r w:rsidRPr="005B25A1">
        <w:t>-</w:t>
      </w:r>
    </w:p>
    <w:p w14:paraId="20D9EFF5" w14:textId="77777777" w:rsidR="007615D6" w:rsidRPr="005B25A1" w:rsidRDefault="007615D6" w:rsidP="007615D6">
      <w:pPr>
        <w:keepNext/>
        <w:keepLines/>
        <w:rPr>
          <w:b/>
          <w:bCs/>
        </w:rPr>
      </w:pPr>
      <w:r w:rsidRPr="005B25A1">
        <w:rPr>
          <w:b/>
          <w:bCs/>
        </w:rPr>
        <w:t>Plenary Discussion:</w:t>
      </w:r>
    </w:p>
    <w:p w14:paraId="63D75D2D" w14:textId="77777777" w:rsidR="007615D6" w:rsidRPr="005B25A1" w:rsidRDefault="007615D6" w:rsidP="007615D6">
      <w:pPr>
        <w:keepNext/>
        <w:keepLines/>
      </w:pPr>
      <w:r>
        <w:rPr>
          <w:color w:val="FF0000"/>
        </w:rPr>
        <w:t>NO DISCUSSION RECORDED</w:t>
      </w:r>
    </w:p>
    <w:p w14:paraId="581E69A7" w14:textId="77777777" w:rsidR="007615D6" w:rsidRPr="00EB0339" w:rsidRDefault="007615D6" w:rsidP="007615D6">
      <w:r w:rsidRPr="005B25A1">
        <w:rPr>
          <w:b/>
          <w:bCs/>
        </w:rPr>
        <w:t>Status:</w:t>
      </w:r>
      <w:r>
        <w:t xml:space="preserve"> </w:t>
      </w:r>
      <w:r>
        <w:rPr>
          <w:color w:val="0000FF"/>
        </w:rPr>
        <w:t>Not concluded</w:t>
      </w:r>
      <w:r>
        <w:t>.</w:t>
      </w:r>
    </w:p>
    <w:p w14:paraId="21C8117F" w14:textId="77777777" w:rsidR="00E00DA6" w:rsidRDefault="007615D6" w:rsidP="000A3FBD">
      <w:pPr>
        <w:pStyle w:val="NormTop"/>
      </w:pPr>
      <w:r>
        <w:rPr>
          <w:color w:val="0000FF"/>
        </w:rPr>
        <w:t>S2-2410112</w:t>
      </w:r>
      <w:r w:rsidRPr="00D53282">
        <w:t xml:space="preserve"> </w:t>
      </w:r>
      <w:r>
        <w:t>(CR) 23.502 CR5058 (Rel-19, 'A'):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be able to support the deployment options in the serving network, it is proposed to extend the Nnrf service to register a new capability in the PCF profile, i.e. the support of the V-PCF role. The discovery service is also extended to allow the consumer, i.e., the AMF to request V-PCFs that support the V-PCF role.</w:t>
      </w:r>
    </w:p>
    <w:p w14:paraId="13540936" w14:textId="77777777" w:rsidR="007615D6" w:rsidRPr="005B25A1" w:rsidRDefault="007615D6" w:rsidP="007615D6">
      <w:pPr>
        <w:keepNext/>
        <w:keepLines/>
        <w:rPr>
          <w:b/>
          <w:bCs/>
        </w:rPr>
      </w:pPr>
      <w:r w:rsidRPr="005B25A1">
        <w:rPr>
          <w:b/>
          <w:bCs/>
        </w:rPr>
        <w:t>Parallel discussion:</w:t>
      </w:r>
    </w:p>
    <w:p w14:paraId="19F20874" w14:textId="77777777" w:rsidR="007615D6" w:rsidRPr="005B25A1" w:rsidRDefault="007615D6" w:rsidP="007615D6">
      <w:pPr>
        <w:keepNext/>
        <w:keepLines/>
      </w:pPr>
      <w:r w:rsidRPr="005B25A1">
        <w:t>-</w:t>
      </w:r>
    </w:p>
    <w:p w14:paraId="753B0794" w14:textId="77777777" w:rsidR="007615D6" w:rsidRPr="005B25A1" w:rsidRDefault="007615D6" w:rsidP="007615D6">
      <w:pPr>
        <w:keepNext/>
        <w:keepLines/>
        <w:rPr>
          <w:b/>
          <w:bCs/>
        </w:rPr>
      </w:pPr>
      <w:r w:rsidRPr="005B25A1">
        <w:rPr>
          <w:b/>
          <w:bCs/>
        </w:rPr>
        <w:t>Plenary Discussion:</w:t>
      </w:r>
    </w:p>
    <w:p w14:paraId="749EB6DE" w14:textId="77777777" w:rsidR="007615D6" w:rsidRPr="005B25A1" w:rsidRDefault="007615D6" w:rsidP="007615D6">
      <w:pPr>
        <w:keepNext/>
        <w:keepLines/>
      </w:pPr>
      <w:r>
        <w:rPr>
          <w:color w:val="FF0000"/>
        </w:rPr>
        <w:t>NO DISCUSSION RECORDED</w:t>
      </w:r>
    </w:p>
    <w:p w14:paraId="07DA5777" w14:textId="77777777" w:rsidR="007615D6" w:rsidRPr="00EB0339" w:rsidRDefault="007615D6" w:rsidP="007615D6">
      <w:r w:rsidRPr="005B25A1">
        <w:rPr>
          <w:b/>
          <w:bCs/>
        </w:rPr>
        <w:t>Status:</w:t>
      </w:r>
      <w:r>
        <w:t xml:space="preserve"> </w:t>
      </w:r>
      <w:r>
        <w:rPr>
          <w:color w:val="0000FF"/>
        </w:rPr>
        <w:t>Not concluded</w:t>
      </w:r>
      <w:r>
        <w:t>.</w:t>
      </w:r>
    </w:p>
    <w:p w14:paraId="5E5A2A99" w14:textId="77777777" w:rsidR="00A07364" w:rsidRDefault="00A07364" w:rsidP="00BB3F37"/>
    <w:p w14:paraId="44211C87" w14:textId="77777777" w:rsidR="00A07364" w:rsidRDefault="00A07364" w:rsidP="00BB3F37"/>
    <w:p w14:paraId="455044EE" w14:textId="77777777" w:rsidR="007615D6" w:rsidRDefault="007615D6" w:rsidP="0010433C">
      <w:pPr>
        <w:pStyle w:val="Heading2"/>
      </w:pPr>
      <w:r>
        <w:t>6.7</w:t>
      </w:r>
      <w:r>
        <w:tab/>
        <w:t>3GPP access specific functionality and flows</w:t>
      </w:r>
    </w:p>
    <w:p w14:paraId="337128CA" w14:textId="77777777" w:rsidR="00A07364" w:rsidRDefault="00000000" w:rsidP="00BB3F37">
      <w:r>
        <w:t>There were no contributions to this agenda item.</w:t>
      </w:r>
    </w:p>
    <w:p w14:paraId="1736AE6B" w14:textId="77777777" w:rsidR="00A07364" w:rsidRDefault="00A07364" w:rsidP="00BB3F37"/>
    <w:p w14:paraId="27CDFAF7" w14:textId="77777777" w:rsidR="007615D6" w:rsidRDefault="007615D6" w:rsidP="0010433C">
      <w:pPr>
        <w:pStyle w:val="Heading2"/>
      </w:pPr>
      <w:r>
        <w:t>6.8</w:t>
      </w:r>
      <w:r>
        <w:tab/>
        <w:t>Specific services support</w:t>
      </w:r>
    </w:p>
    <w:p w14:paraId="2421A322" w14:textId="77777777" w:rsidR="00A07364" w:rsidRDefault="00000000" w:rsidP="00BB3F37">
      <w:r>
        <w:t>There were no contributions to this agenda item.</w:t>
      </w:r>
    </w:p>
    <w:p w14:paraId="397C1B2E" w14:textId="77777777" w:rsidR="00A07364" w:rsidRDefault="00A07364" w:rsidP="00BB3F37"/>
    <w:p w14:paraId="692B86A8" w14:textId="77777777" w:rsidR="007615D6" w:rsidRDefault="007615D6" w:rsidP="0010433C">
      <w:pPr>
        <w:pStyle w:val="Heading2"/>
      </w:pPr>
      <w:r>
        <w:lastRenderedPageBreak/>
        <w:t>6.9</w:t>
      </w:r>
      <w:r>
        <w:tab/>
        <w:t>Interworking and Migration</w:t>
      </w:r>
    </w:p>
    <w:p w14:paraId="45D9B7CB" w14:textId="77777777" w:rsidR="00E00DA6" w:rsidRDefault="007615D6" w:rsidP="000A3FBD">
      <w:pPr>
        <w:pStyle w:val="NormTop"/>
      </w:pPr>
      <w:r>
        <w:rPr>
          <w:color w:val="0000FF"/>
        </w:rPr>
        <w:t>S2-2410219</w:t>
      </w:r>
      <w:r w:rsidRPr="00D53282">
        <w:t xml:space="preserve"> </w:t>
      </w:r>
      <w:r>
        <w:t>(CR) 23.501 CR5742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C6CBBA4" w14:textId="77777777" w:rsidR="007615D6" w:rsidRPr="005B25A1" w:rsidRDefault="007615D6" w:rsidP="007615D6">
      <w:pPr>
        <w:keepNext/>
        <w:keepLines/>
        <w:rPr>
          <w:b/>
          <w:bCs/>
        </w:rPr>
      </w:pPr>
      <w:r w:rsidRPr="005B25A1">
        <w:rPr>
          <w:b/>
          <w:bCs/>
        </w:rPr>
        <w:t>Parallel discussion:</w:t>
      </w:r>
    </w:p>
    <w:p w14:paraId="026754B4" w14:textId="6151D129" w:rsidR="007615D6" w:rsidRPr="005B25A1" w:rsidRDefault="00740DC0" w:rsidP="007615D6">
      <w:pPr>
        <w:keepNext/>
        <w:keepLines/>
      </w:pPr>
      <w:r>
        <w:t>Qualcomm commented that as had been suggested previously, this is not really a correction, does not provide a full solution and should be considered only for Rel-19.</w:t>
      </w:r>
      <w:r w:rsidR="00325FBE">
        <w:t xml:space="preserve"> This was merged in</w:t>
      </w:r>
      <w:r w:rsidR="00325FBE">
        <w:t xml:space="preserve">to </w:t>
      </w:r>
      <w:r w:rsidR="00325FBE" w:rsidRPr="00CE3EC0">
        <w:rPr>
          <w:color w:val="0000FF"/>
        </w:rPr>
        <w:t>S2-2</w:t>
      </w:r>
      <w:r w:rsidR="00325FBE">
        <w:rPr>
          <w:color w:val="0000FF"/>
        </w:rPr>
        <w:t>410892</w:t>
      </w:r>
      <w:r w:rsidR="00325FBE">
        <w:t>.</w:t>
      </w:r>
    </w:p>
    <w:p w14:paraId="7EE273CE" w14:textId="549EFABC" w:rsidR="007615D6" w:rsidRPr="00EB0339" w:rsidRDefault="007615D6" w:rsidP="007615D6">
      <w:r w:rsidRPr="005B25A1">
        <w:rPr>
          <w:b/>
          <w:bCs/>
        </w:rPr>
        <w:t>Status:</w:t>
      </w:r>
      <w:r>
        <w:t xml:space="preserve"> </w:t>
      </w:r>
      <w:r w:rsidR="00325FBE">
        <w:rPr>
          <w:color w:val="0000FF"/>
        </w:rPr>
        <w:t>Merg</w:t>
      </w:r>
      <w:r>
        <w:rPr>
          <w:color w:val="0000FF"/>
        </w:rPr>
        <w:t>ed</w:t>
      </w:r>
      <w:r>
        <w:t>.</w:t>
      </w:r>
    </w:p>
    <w:p w14:paraId="5081A058" w14:textId="77777777" w:rsidR="00E00DA6" w:rsidRDefault="007615D6" w:rsidP="000A3FBD">
      <w:pPr>
        <w:pStyle w:val="NormTop"/>
      </w:pPr>
      <w:r>
        <w:rPr>
          <w:color w:val="0000FF"/>
        </w:rPr>
        <w:t>S2-2410220</w:t>
      </w:r>
      <w:r w:rsidRPr="00D53282">
        <w:t xml:space="preserve"> </w:t>
      </w:r>
      <w:r>
        <w:t>(CR) 23.501 CR5743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17F12936" w14:textId="77777777" w:rsidR="007615D6" w:rsidRPr="005B25A1" w:rsidRDefault="007615D6" w:rsidP="007615D6">
      <w:pPr>
        <w:keepNext/>
        <w:keepLines/>
        <w:rPr>
          <w:b/>
          <w:bCs/>
        </w:rPr>
      </w:pPr>
      <w:r w:rsidRPr="005B25A1">
        <w:rPr>
          <w:b/>
          <w:bCs/>
        </w:rPr>
        <w:t>Parallel discussion:</w:t>
      </w:r>
    </w:p>
    <w:p w14:paraId="583DCD57" w14:textId="6C916630" w:rsidR="00325FBE" w:rsidRPr="005B25A1" w:rsidRDefault="00325FBE" w:rsidP="00325FBE">
      <w:pPr>
        <w:keepNext/>
        <w:keepLines/>
      </w:pPr>
      <w:r>
        <w:t>M</w:t>
      </w:r>
      <w:r>
        <w:t xml:space="preserve">erged into </w:t>
      </w:r>
      <w:r w:rsidRPr="00CE3EC0">
        <w:rPr>
          <w:color w:val="0000FF"/>
        </w:rPr>
        <w:t>S2-2</w:t>
      </w:r>
      <w:r>
        <w:rPr>
          <w:color w:val="0000FF"/>
        </w:rPr>
        <w:t>41089</w:t>
      </w:r>
      <w:r>
        <w:rPr>
          <w:color w:val="0000FF"/>
        </w:rPr>
        <w:t>3</w:t>
      </w:r>
      <w:r>
        <w:t>.</w:t>
      </w:r>
    </w:p>
    <w:p w14:paraId="55FB77F1" w14:textId="77777777" w:rsidR="00325FBE" w:rsidRPr="00EB0339" w:rsidRDefault="00325FBE" w:rsidP="00325FBE">
      <w:r w:rsidRPr="005B25A1">
        <w:rPr>
          <w:b/>
          <w:bCs/>
        </w:rPr>
        <w:t>Status:</w:t>
      </w:r>
      <w:r>
        <w:t xml:space="preserve"> </w:t>
      </w:r>
      <w:r>
        <w:rPr>
          <w:color w:val="0000FF"/>
        </w:rPr>
        <w:t>Merged</w:t>
      </w:r>
      <w:r>
        <w:t>.</w:t>
      </w:r>
    </w:p>
    <w:p w14:paraId="58D39663" w14:textId="77777777" w:rsidR="00E00DA6" w:rsidRDefault="007615D6" w:rsidP="000A3FBD">
      <w:pPr>
        <w:pStyle w:val="NormTop"/>
      </w:pPr>
      <w:r>
        <w:rPr>
          <w:color w:val="0000FF"/>
        </w:rPr>
        <w:t>S2-2410221</w:t>
      </w:r>
      <w:r w:rsidRPr="00D53282">
        <w:t xml:space="preserve"> </w:t>
      </w:r>
      <w:r>
        <w:t>(CR) 23.502 CR5071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83D4C39" w14:textId="77777777" w:rsidR="007615D6" w:rsidRPr="005B25A1" w:rsidRDefault="007615D6" w:rsidP="007615D6">
      <w:pPr>
        <w:keepNext/>
        <w:keepLines/>
        <w:rPr>
          <w:b/>
          <w:bCs/>
        </w:rPr>
      </w:pPr>
      <w:r w:rsidRPr="005B25A1">
        <w:rPr>
          <w:b/>
          <w:bCs/>
        </w:rPr>
        <w:t>Parallel discussion:</w:t>
      </w:r>
    </w:p>
    <w:p w14:paraId="72A21500" w14:textId="77777777" w:rsidR="007615D6" w:rsidRPr="005B25A1" w:rsidRDefault="007615D6" w:rsidP="007615D6">
      <w:pPr>
        <w:keepNext/>
        <w:keepLines/>
      </w:pPr>
      <w:r w:rsidRPr="005B25A1">
        <w:t>-</w:t>
      </w:r>
    </w:p>
    <w:p w14:paraId="4F0C893A" w14:textId="77777777" w:rsidR="007615D6" w:rsidRPr="005B25A1" w:rsidRDefault="007615D6" w:rsidP="007615D6">
      <w:pPr>
        <w:keepNext/>
        <w:keepLines/>
        <w:rPr>
          <w:b/>
          <w:bCs/>
        </w:rPr>
      </w:pPr>
      <w:r w:rsidRPr="005B25A1">
        <w:rPr>
          <w:b/>
          <w:bCs/>
        </w:rPr>
        <w:t>Plenary Discussion:</w:t>
      </w:r>
    </w:p>
    <w:p w14:paraId="2EF94306" w14:textId="77777777" w:rsidR="007615D6" w:rsidRPr="005B25A1" w:rsidRDefault="007615D6" w:rsidP="007615D6">
      <w:pPr>
        <w:keepNext/>
        <w:keepLines/>
      </w:pPr>
      <w:r>
        <w:rPr>
          <w:color w:val="FF0000"/>
        </w:rPr>
        <w:t>NO DISCUSSION RECORDED</w:t>
      </w:r>
    </w:p>
    <w:p w14:paraId="2B8D0590" w14:textId="77777777" w:rsidR="007615D6" w:rsidRPr="00EB0339" w:rsidRDefault="007615D6" w:rsidP="007615D6">
      <w:r w:rsidRPr="005B25A1">
        <w:rPr>
          <w:b/>
          <w:bCs/>
        </w:rPr>
        <w:t>Status:</w:t>
      </w:r>
      <w:r>
        <w:t xml:space="preserve"> </w:t>
      </w:r>
      <w:r>
        <w:rPr>
          <w:color w:val="0000FF"/>
        </w:rPr>
        <w:t>Not concluded</w:t>
      </w:r>
      <w:r>
        <w:t>.</w:t>
      </w:r>
    </w:p>
    <w:p w14:paraId="5C1B2A9F" w14:textId="77777777" w:rsidR="00E00DA6" w:rsidRDefault="007615D6" w:rsidP="000A3FBD">
      <w:pPr>
        <w:pStyle w:val="NormTop"/>
      </w:pPr>
      <w:r>
        <w:rPr>
          <w:color w:val="0000FF"/>
        </w:rPr>
        <w:lastRenderedPageBreak/>
        <w:t>S2-2410222</w:t>
      </w:r>
      <w:r w:rsidRPr="00D53282">
        <w:t xml:space="preserve"> </w:t>
      </w:r>
      <w:r>
        <w:t>(CR) 23.502 CR5072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193EF047" w14:textId="77777777" w:rsidR="007615D6" w:rsidRPr="005B25A1" w:rsidRDefault="007615D6" w:rsidP="007615D6">
      <w:pPr>
        <w:keepNext/>
        <w:keepLines/>
        <w:rPr>
          <w:b/>
          <w:bCs/>
        </w:rPr>
      </w:pPr>
      <w:r w:rsidRPr="005B25A1">
        <w:rPr>
          <w:b/>
          <w:bCs/>
        </w:rPr>
        <w:t>Parallel discussion:</w:t>
      </w:r>
    </w:p>
    <w:p w14:paraId="1E949775" w14:textId="77777777" w:rsidR="007615D6" w:rsidRPr="005B25A1" w:rsidRDefault="007615D6" w:rsidP="007615D6">
      <w:pPr>
        <w:keepNext/>
        <w:keepLines/>
      </w:pPr>
      <w:r w:rsidRPr="005B25A1">
        <w:t>-</w:t>
      </w:r>
    </w:p>
    <w:p w14:paraId="458317CE" w14:textId="77777777" w:rsidR="007615D6" w:rsidRPr="005B25A1" w:rsidRDefault="007615D6" w:rsidP="007615D6">
      <w:pPr>
        <w:keepNext/>
        <w:keepLines/>
        <w:rPr>
          <w:b/>
          <w:bCs/>
        </w:rPr>
      </w:pPr>
      <w:r w:rsidRPr="005B25A1">
        <w:rPr>
          <w:b/>
          <w:bCs/>
        </w:rPr>
        <w:t>Plenary Discussion:</w:t>
      </w:r>
    </w:p>
    <w:p w14:paraId="51350B6F" w14:textId="77777777" w:rsidR="007615D6" w:rsidRPr="005B25A1" w:rsidRDefault="007615D6" w:rsidP="007615D6">
      <w:pPr>
        <w:keepNext/>
        <w:keepLines/>
      </w:pPr>
      <w:r>
        <w:rPr>
          <w:color w:val="FF0000"/>
        </w:rPr>
        <w:t>NO DISCUSSION RECORDED</w:t>
      </w:r>
    </w:p>
    <w:p w14:paraId="7B0473BE" w14:textId="77777777" w:rsidR="007615D6" w:rsidRPr="00EB0339" w:rsidRDefault="007615D6" w:rsidP="007615D6">
      <w:r w:rsidRPr="005B25A1">
        <w:rPr>
          <w:b/>
          <w:bCs/>
        </w:rPr>
        <w:t>Status:</w:t>
      </w:r>
      <w:r>
        <w:t xml:space="preserve"> </w:t>
      </w:r>
      <w:r>
        <w:rPr>
          <w:color w:val="0000FF"/>
        </w:rPr>
        <w:t>Not concluded</w:t>
      </w:r>
      <w:r>
        <w:t>.</w:t>
      </w:r>
    </w:p>
    <w:p w14:paraId="74D938BB" w14:textId="77777777" w:rsidR="00E00DA6" w:rsidRDefault="007615D6" w:rsidP="000A3FBD">
      <w:pPr>
        <w:pStyle w:val="NormTop"/>
      </w:pPr>
      <w:r>
        <w:rPr>
          <w:color w:val="0000FF"/>
        </w:rPr>
        <w:t>S2-2410223</w:t>
      </w:r>
      <w:r w:rsidRPr="00D53282">
        <w:t xml:space="preserve"> </w:t>
      </w:r>
      <w:r>
        <w:t>(CR) 23.503 CR1399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C624FC0" w14:textId="77777777" w:rsidR="007615D6" w:rsidRPr="005B25A1" w:rsidRDefault="007615D6" w:rsidP="007615D6">
      <w:pPr>
        <w:keepNext/>
        <w:keepLines/>
        <w:rPr>
          <w:b/>
          <w:bCs/>
        </w:rPr>
      </w:pPr>
      <w:r w:rsidRPr="005B25A1">
        <w:rPr>
          <w:b/>
          <w:bCs/>
        </w:rPr>
        <w:t>Parallel discussion:</w:t>
      </w:r>
    </w:p>
    <w:p w14:paraId="729A4F4A" w14:textId="77777777" w:rsidR="007615D6" w:rsidRPr="005B25A1" w:rsidRDefault="007615D6" w:rsidP="007615D6">
      <w:pPr>
        <w:keepNext/>
        <w:keepLines/>
      </w:pPr>
      <w:r w:rsidRPr="005B25A1">
        <w:t>-</w:t>
      </w:r>
    </w:p>
    <w:p w14:paraId="24E0C238" w14:textId="77777777" w:rsidR="007615D6" w:rsidRPr="005B25A1" w:rsidRDefault="007615D6" w:rsidP="007615D6">
      <w:pPr>
        <w:keepNext/>
        <w:keepLines/>
        <w:rPr>
          <w:b/>
          <w:bCs/>
        </w:rPr>
      </w:pPr>
      <w:r w:rsidRPr="005B25A1">
        <w:rPr>
          <w:b/>
          <w:bCs/>
        </w:rPr>
        <w:t>Plenary Discussion:</w:t>
      </w:r>
    </w:p>
    <w:p w14:paraId="5D87AD64" w14:textId="77777777" w:rsidR="007615D6" w:rsidRPr="005B25A1" w:rsidRDefault="007615D6" w:rsidP="007615D6">
      <w:pPr>
        <w:keepNext/>
        <w:keepLines/>
      </w:pPr>
      <w:r>
        <w:rPr>
          <w:color w:val="FF0000"/>
        </w:rPr>
        <w:t>NO DISCUSSION RECORDED</w:t>
      </w:r>
    </w:p>
    <w:p w14:paraId="3913C75F" w14:textId="77777777" w:rsidR="007615D6" w:rsidRPr="00EB0339" w:rsidRDefault="007615D6" w:rsidP="007615D6">
      <w:r w:rsidRPr="005B25A1">
        <w:rPr>
          <w:b/>
          <w:bCs/>
        </w:rPr>
        <w:t>Status:</w:t>
      </w:r>
      <w:r>
        <w:t xml:space="preserve"> </w:t>
      </w:r>
      <w:r>
        <w:rPr>
          <w:color w:val="0000FF"/>
        </w:rPr>
        <w:t>Not concluded</w:t>
      </w:r>
      <w:r>
        <w:t>.</w:t>
      </w:r>
    </w:p>
    <w:p w14:paraId="46D44C85" w14:textId="77777777" w:rsidR="00E00DA6" w:rsidRDefault="007615D6" w:rsidP="000A3FBD">
      <w:pPr>
        <w:pStyle w:val="NormTop"/>
      </w:pPr>
      <w:r>
        <w:rPr>
          <w:color w:val="0000FF"/>
        </w:rPr>
        <w:t>S2-2410224</w:t>
      </w:r>
      <w:r w:rsidRPr="00D53282">
        <w:t xml:space="preserve"> </w:t>
      </w:r>
      <w:r>
        <w:t>(CR) 23.503 CR1400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59886F52" w14:textId="77777777" w:rsidR="007615D6" w:rsidRPr="005B25A1" w:rsidRDefault="007615D6" w:rsidP="007615D6">
      <w:pPr>
        <w:keepNext/>
        <w:keepLines/>
        <w:rPr>
          <w:b/>
          <w:bCs/>
        </w:rPr>
      </w:pPr>
      <w:r w:rsidRPr="005B25A1">
        <w:rPr>
          <w:b/>
          <w:bCs/>
        </w:rPr>
        <w:t>Parallel discussion:</w:t>
      </w:r>
    </w:p>
    <w:p w14:paraId="622370EF" w14:textId="77777777" w:rsidR="007615D6" w:rsidRPr="005B25A1" w:rsidRDefault="007615D6" w:rsidP="007615D6">
      <w:pPr>
        <w:keepNext/>
        <w:keepLines/>
      </w:pPr>
      <w:r w:rsidRPr="005B25A1">
        <w:t>-</w:t>
      </w:r>
    </w:p>
    <w:p w14:paraId="04B059FE" w14:textId="77777777" w:rsidR="007615D6" w:rsidRPr="005B25A1" w:rsidRDefault="007615D6" w:rsidP="007615D6">
      <w:pPr>
        <w:keepNext/>
        <w:keepLines/>
        <w:rPr>
          <w:b/>
          <w:bCs/>
        </w:rPr>
      </w:pPr>
      <w:r w:rsidRPr="005B25A1">
        <w:rPr>
          <w:b/>
          <w:bCs/>
        </w:rPr>
        <w:t>Plenary Discussion:</w:t>
      </w:r>
    </w:p>
    <w:p w14:paraId="7C791E97" w14:textId="77777777" w:rsidR="007615D6" w:rsidRPr="005B25A1" w:rsidRDefault="007615D6" w:rsidP="007615D6">
      <w:pPr>
        <w:keepNext/>
        <w:keepLines/>
      </w:pPr>
      <w:r>
        <w:rPr>
          <w:color w:val="FF0000"/>
        </w:rPr>
        <w:t>NO DISCUSSION RECORDED</w:t>
      </w:r>
    </w:p>
    <w:p w14:paraId="4D978555" w14:textId="77777777" w:rsidR="007615D6" w:rsidRPr="00EB0339" w:rsidRDefault="007615D6" w:rsidP="007615D6">
      <w:r w:rsidRPr="005B25A1">
        <w:rPr>
          <w:b/>
          <w:bCs/>
        </w:rPr>
        <w:t>Status:</w:t>
      </w:r>
      <w:r>
        <w:t xml:space="preserve"> </w:t>
      </w:r>
      <w:r>
        <w:rPr>
          <w:color w:val="0000FF"/>
        </w:rPr>
        <w:t>Not concluded</w:t>
      </w:r>
      <w:r>
        <w:t>.</w:t>
      </w:r>
    </w:p>
    <w:p w14:paraId="48E2FF18" w14:textId="77777777" w:rsidR="00E00DA6" w:rsidRDefault="007615D6" w:rsidP="000A3FBD">
      <w:pPr>
        <w:pStyle w:val="NormTop"/>
      </w:pPr>
      <w:r>
        <w:rPr>
          <w:color w:val="0000FF"/>
        </w:rPr>
        <w:lastRenderedPageBreak/>
        <w:t>S2-2410536</w:t>
      </w:r>
      <w:r w:rsidRPr="00D53282">
        <w:t xml:space="preserve"> </w:t>
      </w:r>
      <w:r>
        <w:t>(CR) 23.501 CR5801 (Rel-18, 'F'): Consistent handling of URSP across 5GS and EPS (Source: Verizon, Oracle, Nokia)</w:t>
      </w:r>
      <w:r>
        <w:br/>
      </w:r>
      <w:r w:rsidRPr="00D53282">
        <w:rPr>
          <w:b/>
        </w:rPr>
        <w:t>Document for:</w:t>
      </w:r>
      <w:r w:rsidRPr="00D53282">
        <w:t xml:space="preserve"> </w:t>
      </w:r>
      <w:r>
        <w:t>Approval</w:t>
      </w:r>
      <w:r>
        <w:br/>
      </w:r>
      <w:r w:rsidRPr="00D53282">
        <w:rPr>
          <w:b/>
        </w:rPr>
        <w:t>Abstract:</w:t>
      </w:r>
      <w:r w:rsidRPr="00D53282">
        <w:t xml:space="preserve"> </w:t>
      </w:r>
      <w:r>
        <w:br/>
        <w:t>Summary of change: UE being able to include S-NSSAI during PDN connection establishment in the EPC.</w:t>
      </w:r>
    </w:p>
    <w:p w14:paraId="4761272A" w14:textId="77777777" w:rsidR="007615D6" w:rsidRPr="005B25A1" w:rsidRDefault="007615D6" w:rsidP="007615D6">
      <w:pPr>
        <w:keepNext/>
        <w:keepLines/>
        <w:rPr>
          <w:b/>
          <w:bCs/>
        </w:rPr>
      </w:pPr>
      <w:r w:rsidRPr="005B25A1">
        <w:rPr>
          <w:b/>
          <w:bCs/>
        </w:rPr>
        <w:t>Parallel discussion:</w:t>
      </w:r>
    </w:p>
    <w:p w14:paraId="7528623A" w14:textId="1B52968A" w:rsidR="007615D6" w:rsidRPr="005B25A1" w:rsidRDefault="00704DFA" w:rsidP="007615D6">
      <w:pPr>
        <w:keepNext/>
        <w:keepLines/>
      </w:pPr>
      <w:r>
        <w:t>This was reviewed and was left for off-line discussion and revised</w:t>
      </w:r>
      <w:r w:rsidR="00325FBE" w:rsidRPr="00325FBE">
        <w:t xml:space="preserve">, merging </w:t>
      </w:r>
      <w:r w:rsidR="00325FBE" w:rsidRPr="00325FBE">
        <w:rPr>
          <w:color w:val="0000FF"/>
        </w:rPr>
        <w:t>S2-24102</w:t>
      </w:r>
      <w:r w:rsidR="00325FBE">
        <w:rPr>
          <w:color w:val="0000FF"/>
        </w:rPr>
        <w:t>19</w:t>
      </w:r>
      <w:r w:rsidR="00325FBE">
        <w:t>,</w:t>
      </w:r>
      <w:r>
        <w:t xml:space="preserve"> to </w:t>
      </w:r>
      <w:r w:rsidRPr="00CE3EC0">
        <w:rPr>
          <w:color w:val="0000FF"/>
        </w:rPr>
        <w:t>S2-2</w:t>
      </w:r>
      <w:r>
        <w:rPr>
          <w:color w:val="0000FF"/>
        </w:rPr>
        <w:t>410892</w:t>
      </w:r>
      <w:r>
        <w:t>.</w:t>
      </w:r>
      <w:r w:rsidRPr="00375008">
        <w:t xml:space="preserve"> </w:t>
      </w:r>
    </w:p>
    <w:p w14:paraId="294D4175" w14:textId="77777777" w:rsidR="007615D6" w:rsidRPr="005B25A1" w:rsidRDefault="007615D6" w:rsidP="007615D6">
      <w:pPr>
        <w:keepNext/>
        <w:keepLines/>
        <w:rPr>
          <w:b/>
          <w:bCs/>
        </w:rPr>
      </w:pPr>
      <w:r w:rsidRPr="005B25A1">
        <w:rPr>
          <w:b/>
          <w:bCs/>
        </w:rPr>
        <w:t>Plenary Discussion:</w:t>
      </w:r>
    </w:p>
    <w:p w14:paraId="13D4FF0C" w14:textId="3377AD5D" w:rsidR="007615D6" w:rsidRPr="005B25A1" w:rsidRDefault="00325FBE" w:rsidP="007615D6">
      <w:pPr>
        <w:keepNext/>
        <w:keepLines/>
      </w:pPr>
      <w:r>
        <w:t xml:space="preserve">  </w:t>
      </w:r>
      <w:r w:rsidRPr="00380F14">
        <w:rPr>
          <w:color w:val="FF0000"/>
        </w:rPr>
        <w:t>&lt;RETURN - OPEN&gt;</w:t>
      </w:r>
    </w:p>
    <w:p w14:paraId="6D492528" w14:textId="18822A7C" w:rsidR="007615D6" w:rsidRPr="00EB0339" w:rsidRDefault="007615D6" w:rsidP="007615D6">
      <w:r w:rsidRPr="005B25A1">
        <w:rPr>
          <w:b/>
          <w:bCs/>
        </w:rPr>
        <w:t>Status:</w:t>
      </w:r>
      <w:r>
        <w:t xml:space="preserve"> </w:t>
      </w:r>
      <w:r w:rsidR="00325FBE" w:rsidRPr="00380F14">
        <w:rPr>
          <w:color w:val="FF0000"/>
        </w:rPr>
        <w:t>OPEN</w:t>
      </w:r>
    </w:p>
    <w:p w14:paraId="2A235968" w14:textId="77777777" w:rsidR="00E00DA6" w:rsidRDefault="007615D6" w:rsidP="000A3FBD">
      <w:pPr>
        <w:pStyle w:val="NormTop"/>
      </w:pPr>
      <w:r>
        <w:rPr>
          <w:color w:val="0000FF"/>
        </w:rPr>
        <w:t>S2-2410541</w:t>
      </w:r>
      <w:r w:rsidRPr="00D53282">
        <w:t xml:space="preserve"> </w:t>
      </w:r>
      <w:r>
        <w:t>(CR) 23.501 CR5802 (Rel-19, 'A'): Consistent handling of URSP across 5GS and EPS (Source: Verizon, Oracle,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being able to include S-NSSAI during PDN connection establishment in the EPC.</w:t>
      </w:r>
    </w:p>
    <w:p w14:paraId="2929B796" w14:textId="77777777" w:rsidR="007615D6" w:rsidRPr="005B25A1" w:rsidRDefault="007615D6" w:rsidP="007615D6">
      <w:pPr>
        <w:keepNext/>
        <w:keepLines/>
        <w:rPr>
          <w:b/>
          <w:bCs/>
        </w:rPr>
      </w:pPr>
      <w:r w:rsidRPr="005B25A1">
        <w:rPr>
          <w:b/>
          <w:bCs/>
        </w:rPr>
        <w:t>Parallel discussion:</w:t>
      </w:r>
    </w:p>
    <w:p w14:paraId="267924C4" w14:textId="65EA1F4A" w:rsidR="00325FBE" w:rsidRPr="005B25A1" w:rsidRDefault="00325FBE" w:rsidP="00325FBE">
      <w:pPr>
        <w:keepNext/>
        <w:keepLines/>
      </w:pPr>
      <w:r>
        <w:t>This was left for off-line discussion and revised</w:t>
      </w:r>
      <w:r w:rsidRPr="00325FBE">
        <w:t xml:space="preserve">, merging </w:t>
      </w:r>
      <w:r w:rsidRPr="00325FBE">
        <w:rPr>
          <w:color w:val="0000FF"/>
        </w:rPr>
        <w:t>S2-2410220</w:t>
      </w:r>
      <w:r>
        <w:t xml:space="preserve">, to </w:t>
      </w:r>
      <w:r w:rsidRPr="00CE3EC0">
        <w:rPr>
          <w:color w:val="0000FF"/>
        </w:rPr>
        <w:t>S2-2</w:t>
      </w:r>
      <w:r>
        <w:rPr>
          <w:color w:val="0000FF"/>
        </w:rPr>
        <w:t>41089</w:t>
      </w:r>
      <w:r>
        <w:rPr>
          <w:color w:val="0000FF"/>
        </w:rPr>
        <w:t>3</w:t>
      </w:r>
      <w:r>
        <w:t>.</w:t>
      </w:r>
      <w:r w:rsidRPr="00375008">
        <w:t xml:space="preserve"> </w:t>
      </w:r>
    </w:p>
    <w:p w14:paraId="10842E2D" w14:textId="77777777" w:rsidR="00325FBE" w:rsidRPr="005B25A1" w:rsidRDefault="00325FBE" w:rsidP="00325FBE">
      <w:pPr>
        <w:keepNext/>
        <w:keepLines/>
        <w:rPr>
          <w:b/>
          <w:bCs/>
        </w:rPr>
      </w:pPr>
      <w:r w:rsidRPr="005B25A1">
        <w:rPr>
          <w:b/>
          <w:bCs/>
        </w:rPr>
        <w:t>Plenary Discussion:</w:t>
      </w:r>
    </w:p>
    <w:p w14:paraId="39EC25F3" w14:textId="77777777" w:rsidR="00325FBE" w:rsidRPr="005B25A1" w:rsidRDefault="00325FBE" w:rsidP="00325FBE">
      <w:pPr>
        <w:keepNext/>
        <w:keepLines/>
      </w:pPr>
      <w:r>
        <w:t xml:space="preserve">  </w:t>
      </w:r>
      <w:r w:rsidRPr="00380F14">
        <w:rPr>
          <w:color w:val="FF0000"/>
        </w:rPr>
        <w:t>&lt;RETURN - OPEN&gt;</w:t>
      </w:r>
    </w:p>
    <w:p w14:paraId="3378BE8F" w14:textId="77777777" w:rsidR="00325FBE" w:rsidRPr="00EB0339" w:rsidRDefault="00325FBE" w:rsidP="00325FBE">
      <w:r w:rsidRPr="005B25A1">
        <w:rPr>
          <w:b/>
          <w:bCs/>
        </w:rPr>
        <w:t>Status:</w:t>
      </w:r>
      <w:r>
        <w:t xml:space="preserve"> </w:t>
      </w:r>
      <w:r w:rsidRPr="00380F14">
        <w:rPr>
          <w:color w:val="FF0000"/>
        </w:rPr>
        <w:t>OPEN</w:t>
      </w:r>
    </w:p>
    <w:p w14:paraId="5328D0E6" w14:textId="77777777" w:rsidR="00A07364" w:rsidRDefault="00A07364" w:rsidP="00BB3F37"/>
    <w:p w14:paraId="5FE2D6E7" w14:textId="77777777" w:rsidR="007615D6" w:rsidRDefault="007615D6" w:rsidP="0010433C">
      <w:pPr>
        <w:pStyle w:val="Heading2"/>
      </w:pPr>
      <w:r>
        <w:t>6.10</w:t>
      </w:r>
      <w:r>
        <w:tab/>
        <w:t>Non-3GPP access specific functionality and flows</w:t>
      </w:r>
    </w:p>
    <w:p w14:paraId="1C5B4379" w14:textId="77777777" w:rsidR="00A07364" w:rsidRDefault="00000000" w:rsidP="00BB3F37">
      <w:r>
        <w:t>There were no contributions to this agenda item.</w:t>
      </w:r>
    </w:p>
    <w:p w14:paraId="74382D7B" w14:textId="77777777" w:rsidR="00A07364" w:rsidRDefault="00A07364" w:rsidP="00BB3F37"/>
    <w:p w14:paraId="2A35AE30" w14:textId="77777777" w:rsidR="007615D6" w:rsidRDefault="007615D6" w:rsidP="0010433C">
      <w:pPr>
        <w:pStyle w:val="Heading2"/>
      </w:pPr>
      <w:r>
        <w:t>6.11</w:t>
      </w:r>
      <w:r>
        <w:tab/>
        <w:t>Framework functions</w:t>
      </w:r>
    </w:p>
    <w:p w14:paraId="68682D7E" w14:textId="77777777" w:rsidR="00E00DA6" w:rsidRDefault="007615D6" w:rsidP="000A3FBD">
      <w:pPr>
        <w:pStyle w:val="NormTop"/>
      </w:pPr>
      <w:r>
        <w:rPr>
          <w:color w:val="0000FF"/>
        </w:rPr>
        <w:t>S2-2410050</w:t>
      </w:r>
      <w:r w:rsidRPr="00D53282">
        <w:t xml:space="preserve"> </w:t>
      </w:r>
      <w:r>
        <w:t>(CR) 23.501 CR5704 (Rel-18, 'F'): Missing NRF NF instances for CHF and correction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CHF Group ID in the list of NF data for NRF and correct reference clause to 23.502.</w:t>
      </w:r>
    </w:p>
    <w:p w14:paraId="7FA6349A" w14:textId="77777777" w:rsidR="007615D6" w:rsidRPr="005B25A1" w:rsidRDefault="007615D6" w:rsidP="007615D6">
      <w:pPr>
        <w:keepNext/>
        <w:keepLines/>
        <w:rPr>
          <w:b/>
          <w:bCs/>
        </w:rPr>
      </w:pPr>
      <w:r w:rsidRPr="005B25A1">
        <w:rPr>
          <w:b/>
          <w:bCs/>
        </w:rPr>
        <w:t>Parallel discussion:</w:t>
      </w:r>
    </w:p>
    <w:p w14:paraId="263D057D" w14:textId="77777777" w:rsidR="007615D6" w:rsidRPr="005B25A1" w:rsidRDefault="007615D6" w:rsidP="007615D6">
      <w:pPr>
        <w:keepNext/>
        <w:keepLines/>
      </w:pPr>
      <w:r w:rsidRPr="005B25A1">
        <w:t>-</w:t>
      </w:r>
    </w:p>
    <w:p w14:paraId="0E084489" w14:textId="77777777" w:rsidR="007615D6" w:rsidRPr="005B25A1" w:rsidRDefault="007615D6" w:rsidP="007615D6">
      <w:pPr>
        <w:keepNext/>
        <w:keepLines/>
        <w:rPr>
          <w:b/>
          <w:bCs/>
        </w:rPr>
      </w:pPr>
      <w:r w:rsidRPr="005B25A1">
        <w:rPr>
          <w:b/>
          <w:bCs/>
        </w:rPr>
        <w:t>Plenary Discussion:</w:t>
      </w:r>
    </w:p>
    <w:p w14:paraId="6E39F11E" w14:textId="77777777" w:rsidR="007615D6" w:rsidRPr="005B25A1" w:rsidRDefault="007615D6" w:rsidP="007615D6">
      <w:pPr>
        <w:keepNext/>
        <w:keepLines/>
      </w:pPr>
      <w:r>
        <w:rPr>
          <w:color w:val="FF0000"/>
        </w:rPr>
        <w:t>NO DISCUSSION RECORDED</w:t>
      </w:r>
    </w:p>
    <w:p w14:paraId="3FE3F253" w14:textId="77777777" w:rsidR="007615D6" w:rsidRPr="00EB0339" w:rsidRDefault="007615D6" w:rsidP="007615D6">
      <w:r w:rsidRPr="005B25A1">
        <w:rPr>
          <w:b/>
          <w:bCs/>
        </w:rPr>
        <w:t>Status:</w:t>
      </w:r>
      <w:r>
        <w:t xml:space="preserve"> </w:t>
      </w:r>
      <w:r>
        <w:rPr>
          <w:color w:val="0000FF"/>
        </w:rPr>
        <w:t>Not concluded</w:t>
      </w:r>
      <w:r>
        <w:t>.</w:t>
      </w:r>
    </w:p>
    <w:p w14:paraId="26D43FAF" w14:textId="77777777" w:rsidR="00E00DA6" w:rsidRDefault="007615D6" w:rsidP="000A3FBD">
      <w:pPr>
        <w:pStyle w:val="NormTop"/>
      </w:pPr>
      <w:r>
        <w:rPr>
          <w:color w:val="0000FF"/>
        </w:rPr>
        <w:lastRenderedPageBreak/>
        <w:t>S2-2410051</w:t>
      </w:r>
      <w:r w:rsidRPr="00D53282">
        <w:t xml:space="preserve"> </w:t>
      </w:r>
      <w:r>
        <w:t>(CR) 23.501 CR5705 (Rel-19, 'A'): Missing NRF NF instances for CHF and correction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CHF Group ID in the list of NF data for NRF and correct reference clause to 23.502.</w:t>
      </w:r>
    </w:p>
    <w:p w14:paraId="379BD4C5" w14:textId="77777777" w:rsidR="007615D6" w:rsidRPr="005B25A1" w:rsidRDefault="007615D6" w:rsidP="007615D6">
      <w:pPr>
        <w:keepNext/>
        <w:keepLines/>
        <w:rPr>
          <w:b/>
          <w:bCs/>
        </w:rPr>
      </w:pPr>
      <w:r w:rsidRPr="005B25A1">
        <w:rPr>
          <w:b/>
          <w:bCs/>
        </w:rPr>
        <w:t>Parallel discussion:</w:t>
      </w:r>
    </w:p>
    <w:p w14:paraId="703E6C3F" w14:textId="77777777" w:rsidR="007615D6" w:rsidRPr="005B25A1" w:rsidRDefault="007615D6" w:rsidP="007615D6">
      <w:pPr>
        <w:keepNext/>
        <w:keepLines/>
      </w:pPr>
      <w:r w:rsidRPr="005B25A1">
        <w:t>-</w:t>
      </w:r>
    </w:p>
    <w:p w14:paraId="25CB8F32" w14:textId="77777777" w:rsidR="007615D6" w:rsidRPr="005B25A1" w:rsidRDefault="007615D6" w:rsidP="007615D6">
      <w:pPr>
        <w:keepNext/>
        <w:keepLines/>
        <w:rPr>
          <w:b/>
          <w:bCs/>
        </w:rPr>
      </w:pPr>
      <w:r w:rsidRPr="005B25A1">
        <w:rPr>
          <w:b/>
          <w:bCs/>
        </w:rPr>
        <w:t>Plenary Discussion:</w:t>
      </w:r>
    </w:p>
    <w:p w14:paraId="0D4130A2" w14:textId="77777777" w:rsidR="007615D6" w:rsidRPr="005B25A1" w:rsidRDefault="007615D6" w:rsidP="007615D6">
      <w:pPr>
        <w:keepNext/>
        <w:keepLines/>
      </w:pPr>
      <w:r>
        <w:rPr>
          <w:color w:val="FF0000"/>
        </w:rPr>
        <w:t>NO DISCUSSION RECORDED</w:t>
      </w:r>
    </w:p>
    <w:p w14:paraId="18F3648F" w14:textId="77777777" w:rsidR="007615D6" w:rsidRPr="00EB0339" w:rsidRDefault="007615D6" w:rsidP="007615D6">
      <w:r w:rsidRPr="005B25A1">
        <w:rPr>
          <w:b/>
          <w:bCs/>
        </w:rPr>
        <w:t>Status:</w:t>
      </w:r>
      <w:r>
        <w:t xml:space="preserve"> </w:t>
      </w:r>
      <w:r>
        <w:rPr>
          <w:color w:val="0000FF"/>
        </w:rPr>
        <w:t>Not concluded</w:t>
      </w:r>
      <w:r>
        <w:t>.</w:t>
      </w:r>
    </w:p>
    <w:p w14:paraId="4C659425" w14:textId="77777777" w:rsidR="00E00DA6" w:rsidRDefault="007615D6" w:rsidP="000A3FBD">
      <w:pPr>
        <w:pStyle w:val="NormTop"/>
      </w:pPr>
      <w:r>
        <w:rPr>
          <w:color w:val="0000FF"/>
        </w:rPr>
        <w:t>S2-2410429</w:t>
      </w:r>
      <w:r w:rsidRPr="00D53282">
        <w:t xml:space="preserve"> </w:t>
      </w:r>
      <w:r>
        <w:t>(CR) 23.501 CR5778 (Rel-19, 'F'): NSSF selection (Source: Ericsson, Verizon, Huawei, Oracle)</w:t>
      </w:r>
      <w:r>
        <w:br/>
      </w:r>
      <w:r w:rsidRPr="00D53282">
        <w:rPr>
          <w:b/>
        </w:rPr>
        <w:t>Document for:</w:t>
      </w:r>
      <w:r w:rsidRPr="00D53282">
        <w:t xml:space="preserve"> </w:t>
      </w:r>
      <w:r>
        <w:t>Approval</w:t>
      </w:r>
      <w:r>
        <w:br/>
      </w:r>
      <w:r w:rsidRPr="00D53282">
        <w:rPr>
          <w:b/>
        </w:rPr>
        <w:t>Abstract:</w:t>
      </w:r>
      <w:r w:rsidRPr="00D53282">
        <w:t xml:space="preserve"> </w:t>
      </w:r>
      <w:r>
        <w:br/>
        <w:t>Summary of change: Adding NSSF discovery and selection via NRF as a as a possible way to discover NSSF service(s).</w:t>
      </w:r>
    </w:p>
    <w:p w14:paraId="6FF1333E" w14:textId="77777777" w:rsidR="007615D6" w:rsidRPr="005B25A1" w:rsidRDefault="007615D6" w:rsidP="007615D6">
      <w:pPr>
        <w:keepNext/>
        <w:keepLines/>
        <w:rPr>
          <w:b/>
          <w:bCs/>
        </w:rPr>
      </w:pPr>
      <w:r w:rsidRPr="005B25A1">
        <w:rPr>
          <w:b/>
          <w:bCs/>
        </w:rPr>
        <w:t>Parallel discussion:</w:t>
      </w:r>
    </w:p>
    <w:p w14:paraId="1347CFA1" w14:textId="77777777" w:rsidR="007615D6" w:rsidRPr="005B25A1" w:rsidRDefault="007615D6" w:rsidP="007615D6">
      <w:pPr>
        <w:keepNext/>
        <w:keepLines/>
      </w:pPr>
      <w:r w:rsidRPr="005B25A1">
        <w:t>-</w:t>
      </w:r>
    </w:p>
    <w:p w14:paraId="44F521F0" w14:textId="77777777" w:rsidR="007615D6" w:rsidRPr="005B25A1" w:rsidRDefault="007615D6" w:rsidP="007615D6">
      <w:pPr>
        <w:keepNext/>
        <w:keepLines/>
        <w:rPr>
          <w:b/>
          <w:bCs/>
        </w:rPr>
      </w:pPr>
      <w:r w:rsidRPr="005B25A1">
        <w:rPr>
          <w:b/>
          <w:bCs/>
        </w:rPr>
        <w:t>Plenary Discussion:</w:t>
      </w:r>
    </w:p>
    <w:p w14:paraId="0B23D4D9" w14:textId="77777777" w:rsidR="007615D6" w:rsidRPr="005B25A1" w:rsidRDefault="007615D6" w:rsidP="007615D6">
      <w:pPr>
        <w:keepNext/>
        <w:keepLines/>
      </w:pPr>
      <w:r>
        <w:rPr>
          <w:color w:val="FF0000"/>
        </w:rPr>
        <w:t>NO DISCUSSION RECORDED</w:t>
      </w:r>
    </w:p>
    <w:p w14:paraId="78A94871" w14:textId="77777777" w:rsidR="007615D6" w:rsidRPr="00EB0339" w:rsidRDefault="007615D6" w:rsidP="007615D6">
      <w:r w:rsidRPr="005B25A1">
        <w:rPr>
          <w:b/>
          <w:bCs/>
        </w:rPr>
        <w:t>Status:</w:t>
      </w:r>
      <w:r>
        <w:t xml:space="preserve"> </w:t>
      </w:r>
      <w:r>
        <w:rPr>
          <w:color w:val="0000FF"/>
        </w:rPr>
        <w:t>Not concluded</w:t>
      </w:r>
      <w:r>
        <w:t>.</w:t>
      </w:r>
    </w:p>
    <w:p w14:paraId="114D1F6C" w14:textId="77777777" w:rsidR="00E00DA6" w:rsidRDefault="007615D6" w:rsidP="000A3FBD">
      <w:pPr>
        <w:pStyle w:val="NormTop"/>
      </w:pPr>
      <w:r>
        <w:rPr>
          <w:color w:val="0000FF"/>
        </w:rPr>
        <w:t>S2-2410430</w:t>
      </w:r>
      <w:r w:rsidRPr="00D53282">
        <w:t xml:space="preserve"> </w:t>
      </w:r>
      <w:r>
        <w:t>(CR) 23.501 CR5779 (Rel-18, 'F'): UDR Discovery/Selection for Group ID Mapping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It is specified that for the resolution of the NF Group ID corresponding to a subscriber identifier, a UDR instance supporting the Nudr_GroupIDMap service shall be selected. No other selection factor is relevant.</w:t>
      </w:r>
    </w:p>
    <w:p w14:paraId="56BB3C30" w14:textId="77777777" w:rsidR="007615D6" w:rsidRPr="005B25A1" w:rsidRDefault="007615D6" w:rsidP="007615D6">
      <w:pPr>
        <w:keepNext/>
        <w:keepLines/>
        <w:rPr>
          <w:b/>
          <w:bCs/>
        </w:rPr>
      </w:pPr>
      <w:r w:rsidRPr="005B25A1">
        <w:rPr>
          <w:b/>
          <w:bCs/>
        </w:rPr>
        <w:t>Parallel discussion:</w:t>
      </w:r>
    </w:p>
    <w:p w14:paraId="6800E1FD" w14:textId="77777777" w:rsidR="007615D6" w:rsidRPr="005B25A1" w:rsidRDefault="007615D6" w:rsidP="007615D6">
      <w:pPr>
        <w:keepNext/>
        <w:keepLines/>
      </w:pPr>
      <w:r w:rsidRPr="005B25A1">
        <w:t>-</w:t>
      </w:r>
    </w:p>
    <w:p w14:paraId="04EA9DFA" w14:textId="77777777" w:rsidR="007615D6" w:rsidRPr="005B25A1" w:rsidRDefault="007615D6" w:rsidP="007615D6">
      <w:pPr>
        <w:keepNext/>
        <w:keepLines/>
        <w:rPr>
          <w:b/>
          <w:bCs/>
        </w:rPr>
      </w:pPr>
      <w:r w:rsidRPr="005B25A1">
        <w:rPr>
          <w:b/>
          <w:bCs/>
        </w:rPr>
        <w:t>Plenary Discussion:</w:t>
      </w:r>
    </w:p>
    <w:p w14:paraId="37BB24FC" w14:textId="77777777" w:rsidR="007615D6" w:rsidRPr="005B25A1" w:rsidRDefault="007615D6" w:rsidP="007615D6">
      <w:pPr>
        <w:keepNext/>
        <w:keepLines/>
      </w:pPr>
      <w:r>
        <w:rPr>
          <w:color w:val="FF0000"/>
        </w:rPr>
        <w:t>NO DISCUSSION RECORDED</w:t>
      </w:r>
    </w:p>
    <w:p w14:paraId="2186B4FC" w14:textId="77777777" w:rsidR="007615D6" w:rsidRPr="00EB0339" w:rsidRDefault="007615D6" w:rsidP="007615D6">
      <w:r w:rsidRPr="005B25A1">
        <w:rPr>
          <w:b/>
          <w:bCs/>
        </w:rPr>
        <w:t>Status:</w:t>
      </w:r>
      <w:r>
        <w:t xml:space="preserve"> </w:t>
      </w:r>
      <w:r>
        <w:rPr>
          <w:color w:val="0000FF"/>
        </w:rPr>
        <w:t>Not concluded</w:t>
      </w:r>
      <w:r>
        <w:t>.</w:t>
      </w:r>
    </w:p>
    <w:p w14:paraId="47D9EE6E" w14:textId="77777777" w:rsidR="00E00DA6" w:rsidRDefault="007615D6" w:rsidP="000A3FBD">
      <w:pPr>
        <w:pStyle w:val="NormTop"/>
      </w:pPr>
      <w:r>
        <w:rPr>
          <w:color w:val="0000FF"/>
        </w:rPr>
        <w:t>S2-2410431</w:t>
      </w:r>
      <w:r w:rsidRPr="00D53282">
        <w:t xml:space="preserve"> </w:t>
      </w:r>
      <w:r>
        <w:t>(CR) 23.501 CR5780 (Rel-19, 'A'): UDR Discovery/Selection for Group ID Mapping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specified that for the resolution of the NF Group ID corresponding to a subscriber identifier, a UDR instance supporting the Nudr_GroupIDMap service shall be selected. No other selection factor is relevant.</w:t>
      </w:r>
    </w:p>
    <w:p w14:paraId="0E9CC55C" w14:textId="77777777" w:rsidR="007615D6" w:rsidRPr="005B25A1" w:rsidRDefault="007615D6" w:rsidP="007615D6">
      <w:pPr>
        <w:keepNext/>
        <w:keepLines/>
        <w:rPr>
          <w:b/>
          <w:bCs/>
        </w:rPr>
      </w:pPr>
      <w:r w:rsidRPr="005B25A1">
        <w:rPr>
          <w:b/>
          <w:bCs/>
        </w:rPr>
        <w:t>Parallel discussion:</w:t>
      </w:r>
    </w:p>
    <w:p w14:paraId="2F4C1445" w14:textId="77777777" w:rsidR="007615D6" w:rsidRPr="005B25A1" w:rsidRDefault="007615D6" w:rsidP="007615D6">
      <w:pPr>
        <w:keepNext/>
        <w:keepLines/>
      </w:pPr>
      <w:r w:rsidRPr="005B25A1">
        <w:t>-</w:t>
      </w:r>
    </w:p>
    <w:p w14:paraId="14B2573D" w14:textId="77777777" w:rsidR="007615D6" w:rsidRPr="005B25A1" w:rsidRDefault="007615D6" w:rsidP="007615D6">
      <w:pPr>
        <w:keepNext/>
        <w:keepLines/>
        <w:rPr>
          <w:b/>
          <w:bCs/>
        </w:rPr>
      </w:pPr>
      <w:r w:rsidRPr="005B25A1">
        <w:rPr>
          <w:b/>
          <w:bCs/>
        </w:rPr>
        <w:t>Plenary Discussion:</w:t>
      </w:r>
    </w:p>
    <w:p w14:paraId="18C96D2B" w14:textId="77777777" w:rsidR="007615D6" w:rsidRPr="005B25A1" w:rsidRDefault="007615D6" w:rsidP="007615D6">
      <w:pPr>
        <w:keepNext/>
        <w:keepLines/>
      </w:pPr>
      <w:r>
        <w:rPr>
          <w:color w:val="FF0000"/>
        </w:rPr>
        <w:t>NO DISCUSSION RECORDED</w:t>
      </w:r>
    </w:p>
    <w:p w14:paraId="026DD255" w14:textId="77777777" w:rsidR="007615D6" w:rsidRPr="00EB0339" w:rsidRDefault="007615D6" w:rsidP="007615D6">
      <w:r w:rsidRPr="005B25A1">
        <w:rPr>
          <w:b/>
          <w:bCs/>
        </w:rPr>
        <w:t>Status:</w:t>
      </w:r>
      <w:r>
        <w:t xml:space="preserve"> </w:t>
      </w:r>
      <w:r>
        <w:rPr>
          <w:color w:val="0000FF"/>
        </w:rPr>
        <w:t>Not concluded</w:t>
      </w:r>
      <w:r>
        <w:t>.</w:t>
      </w:r>
    </w:p>
    <w:p w14:paraId="4A2AB3D6" w14:textId="77777777" w:rsidR="00A07364" w:rsidRDefault="00A07364" w:rsidP="00BB3F37"/>
    <w:p w14:paraId="6341F1FB" w14:textId="77777777" w:rsidR="00A07364" w:rsidRDefault="00A07364" w:rsidP="00BB3F37"/>
    <w:p w14:paraId="73ED27D6" w14:textId="77777777" w:rsidR="007615D6" w:rsidRDefault="007615D6" w:rsidP="007615D6">
      <w:pPr>
        <w:pStyle w:val="Heading1"/>
      </w:pPr>
      <w:r>
        <w:t>7</w:t>
      </w:r>
      <w:r>
        <w:tab/>
        <w:t>Rel-16 Maintenance for 5G (excluding 5GS_Ph1)</w:t>
      </w:r>
    </w:p>
    <w:p w14:paraId="6C1E2E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D8DB52" w14:textId="77777777" w:rsidR="007615D6" w:rsidRDefault="007615D6" w:rsidP="0010433C">
      <w:pPr>
        <w:pStyle w:val="Heading2"/>
      </w:pPr>
      <w:r>
        <w:t>7.1</w:t>
      </w:r>
      <w:r>
        <w:tab/>
        <w:t>Architecture enhancements for 3GPP support of advanced V2X services (eV2XARC)</w:t>
      </w:r>
    </w:p>
    <w:p w14:paraId="0662C0B8" w14:textId="77777777" w:rsidR="00A07364" w:rsidRDefault="00000000" w:rsidP="00BB3F37">
      <w:r>
        <w:t>There were no contributions to this agenda item.</w:t>
      </w:r>
    </w:p>
    <w:p w14:paraId="158803DA" w14:textId="77777777" w:rsidR="00A07364" w:rsidRDefault="00A07364" w:rsidP="00BB3F37"/>
    <w:p w14:paraId="1E086DBB" w14:textId="77777777" w:rsidR="007615D6" w:rsidRDefault="007615D6" w:rsidP="0010433C">
      <w:pPr>
        <w:pStyle w:val="Heading2"/>
      </w:pPr>
      <w:r>
        <w:t>7.2</w:t>
      </w:r>
      <w:r>
        <w:tab/>
        <w:t>Wireless and Wireline Convergence for the 5G system architecture (5WWC)</w:t>
      </w:r>
    </w:p>
    <w:p w14:paraId="446666DD" w14:textId="77777777" w:rsidR="00E00DA6" w:rsidRDefault="007615D6" w:rsidP="000A3FBD">
      <w:pPr>
        <w:pStyle w:val="NormTop"/>
      </w:pPr>
      <w:r>
        <w:rPr>
          <w:color w:val="0000FF"/>
        </w:rPr>
        <w:t>S2-2410187</w:t>
      </w:r>
      <w:r w:rsidRPr="00D53282">
        <w:t xml:space="preserve"> </w:t>
      </w:r>
      <w:r>
        <w:t>(CR) 23.502 CR5068 (Rel-18, 'F'): UDR Application Data Subtypes for IPTV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IPTV Configuration Data and corresponding data keys is included as a new Application Data Subset in table 5.2.12.2.1-1.</w:t>
      </w:r>
    </w:p>
    <w:p w14:paraId="27851483" w14:textId="77777777" w:rsidR="007615D6" w:rsidRPr="005B25A1" w:rsidRDefault="007615D6" w:rsidP="007615D6">
      <w:pPr>
        <w:keepNext/>
        <w:keepLines/>
        <w:rPr>
          <w:b/>
          <w:bCs/>
        </w:rPr>
      </w:pPr>
      <w:r w:rsidRPr="005B25A1">
        <w:rPr>
          <w:b/>
          <w:bCs/>
        </w:rPr>
        <w:t>Parallel discussion:</w:t>
      </w:r>
    </w:p>
    <w:p w14:paraId="3770B278" w14:textId="77777777" w:rsidR="007615D6" w:rsidRPr="005B25A1" w:rsidRDefault="007615D6" w:rsidP="007615D6">
      <w:pPr>
        <w:keepNext/>
        <w:keepLines/>
      </w:pPr>
      <w:r w:rsidRPr="005B25A1">
        <w:t>-</w:t>
      </w:r>
    </w:p>
    <w:p w14:paraId="797B6701" w14:textId="77777777" w:rsidR="007615D6" w:rsidRPr="005B25A1" w:rsidRDefault="007615D6" w:rsidP="007615D6">
      <w:pPr>
        <w:keepNext/>
        <w:keepLines/>
        <w:rPr>
          <w:b/>
          <w:bCs/>
        </w:rPr>
      </w:pPr>
      <w:r w:rsidRPr="005B25A1">
        <w:rPr>
          <w:b/>
          <w:bCs/>
        </w:rPr>
        <w:t>Plenary Discussion:</w:t>
      </w:r>
    </w:p>
    <w:p w14:paraId="0E2B8129" w14:textId="77777777" w:rsidR="007615D6" w:rsidRPr="005B25A1" w:rsidRDefault="007615D6" w:rsidP="007615D6">
      <w:pPr>
        <w:keepNext/>
        <w:keepLines/>
      </w:pPr>
      <w:r>
        <w:rPr>
          <w:color w:val="FF0000"/>
        </w:rPr>
        <w:t>NO DISCUSSION RECORDED</w:t>
      </w:r>
    </w:p>
    <w:p w14:paraId="3606B5AC" w14:textId="77777777" w:rsidR="007615D6" w:rsidRPr="00EB0339" w:rsidRDefault="007615D6" w:rsidP="007615D6">
      <w:r w:rsidRPr="005B25A1">
        <w:rPr>
          <w:b/>
          <w:bCs/>
        </w:rPr>
        <w:t>Status:</w:t>
      </w:r>
      <w:r>
        <w:t xml:space="preserve"> </w:t>
      </w:r>
      <w:r>
        <w:rPr>
          <w:color w:val="0000FF"/>
        </w:rPr>
        <w:t>Not concluded</w:t>
      </w:r>
      <w:r>
        <w:t>.</w:t>
      </w:r>
    </w:p>
    <w:p w14:paraId="3A744EAB" w14:textId="77777777" w:rsidR="00E00DA6" w:rsidRDefault="007615D6" w:rsidP="000A3FBD">
      <w:pPr>
        <w:pStyle w:val="NormTop"/>
      </w:pPr>
      <w:r>
        <w:rPr>
          <w:color w:val="0000FF"/>
        </w:rPr>
        <w:t>S2-2410188</w:t>
      </w:r>
      <w:r w:rsidRPr="00D53282">
        <w:t xml:space="preserve"> </w:t>
      </w:r>
      <w:r>
        <w:t>(CR) 23.502 CR5069 (Rel-19, 'A'): Application Data Subtypes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IPTV Configuration Data and corresponding data keys is included as a new Application Data Subset in table 5.2.12.2.1-1.</w:t>
      </w:r>
    </w:p>
    <w:p w14:paraId="1AFABF07" w14:textId="77777777" w:rsidR="007615D6" w:rsidRPr="005B25A1" w:rsidRDefault="007615D6" w:rsidP="007615D6">
      <w:pPr>
        <w:keepNext/>
        <w:keepLines/>
        <w:rPr>
          <w:b/>
          <w:bCs/>
        </w:rPr>
      </w:pPr>
      <w:r w:rsidRPr="005B25A1">
        <w:rPr>
          <w:b/>
          <w:bCs/>
        </w:rPr>
        <w:t>Parallel discussion:</w:t>
      </w:r>
    </w:p>
    <w:p w14:paraId="207F3F45" w14:textId="77777777" w:rsidR="007615D6" w:rsidRPr="005B25A1" w:rsidRDefault="007615D6" w:rsidP="007615D6">
      <w:pPr>
        <w:keepNext/>
        <w:keepLines/>
      </w:pPr>
      <w:r w:rsidRPr="005B25A1">
        <w:t>-</w:t>
      </w:r>
    </w:p>
    <w:p w14:paraId="4CAAF7BB" w14:textId="77777777" w:rsidR="007615D6" w:rsidRPr="005B25A1" w:rsidRDefault="007615D6" w:rsidP="007615D6">
      <w:pPr>
        <w:keepNext/>
        <w:keepLines/>
        <w:rPr>
          <w:b/>
          <w:bCs/>
        </w:rPr>
      </w:pPr>
      <w:r w:rsidRPr="005B25A1">
        <w:rPr>
          <w:b/>
          <w:bCs/>
        </w:rPr>
        <w:t>Plenary Discussion:</w:t>
      </w:r>
    </w:p>
    <w:p w14:paraId="55EEAD94" w14:textId="77777777" w:rsidR="007615D6" w:rsidRPr="005B25A1" w:rsidRDefault="007615D6" w:rsidP="007615D6">
      <w:pPr>
        <w:keepNext/>
        <w:keepLines/>
      </w:pPr>
      <w:r>
        <w:rPr>
          <w:color w:val="FF0000"/>
        </w:rPr>
        <w:t>NO DISCUSSION RECORDED</w:t>
      </w:r>
    </w:p>
    <w:p w14:paraId="4085EF24" w14:textId="77777777" w:rsidR="007615D6" w:rsidRPr="00EB0339" w:rsidRDefault="007615D6" w:rsidP="007615D6">
      <w:r w:rsidRPr="005B25A1">
        <w:rPr>
          <w:b/>
          <w:bCs/>
        </w:rPr>
        <w:t>Status:</w:t>
      </w:r>
      <w:r>
        <w:t xml:space="preserve"> </w:t>
      </w:r>
      <w:r>
        <w:rPr>
          <w:color w:val="0000FF"/>
        </w:rPr>
        <w:t>Not concluded</w:t>
      </w:r>
      <w:r>
        <w:t>.</w:t>
      </w:r>
    </w:p>
    <w:p w14:paraId="6D3412E4" w14:textId="77777777" w:rsidR="00A07364" w:rsidRDefault="00A07364" w:rsidP="00BB3F37"/>
    <w:p w14:paraId="01C5945E" w14:textId="77777777" w:rsidR="00A07364" w:rsidRDefault="00A07364" w:rsidP="00BB3F37"/>
    <w:p w14:paraId="13D97E0B" w14:textId="77777777" w:rsidR="007615D6" w:rsidRDefault="007615D6" w:rsidP="0010433C">
      <w:pPr>
        <w:pStyle w:val="Heading2"/>
      </w:pPr>
      <w:r>
        <w:t>7.3</w:t>
      </w:r>
      <w:r>
        <w:tab/>
        <w:t>Access Traffic Steering, Switch and Splitting support in the 5G system architecture (ATSSS)</w:t>
      </w:r>
    </w:p>
    <w:p w14:paraId="19C51FB4" w14:textId="77777777" w:rsidR="00A07364" w:rsidRDefault="00000000" w:rsidP="00BB3F37">
      <w:r>
        <w:t>There were no contributions to this agenda item.</w:t>
      </w:r>
    </w:p>
    <w:p w14:paraId="3A5DED3F" w14:textId="77777777" w:rsidR="00A07364" w:rsidRDefault="00A07364" w:rsidP="00BB3F37"/>
    <w:p w14:paraId="40634DD9" w14:textId="77777777" w:rsidR="007615D6" w:rsidRDefault="007615D6" w:rsidP="0010433C">
      <w:pPr>
        <w:pStyle w:val="Heading2"/>
      </w:pPr>
      <w:r>
        <w:lastRenderedPageBreak/>
        <w:t>7.4</w:t>
      </w:r>
      <w:r>
        <w:tab/>
        <w:t>Cellular IoT support and evolution for the 5G System (5G_CIoT)</w:t>
      </w:r>
    </w:p>
    <w:p w14:paraId="3CAE4E01" w14:textId="77777777" w:rsidR="00A07364" w:rsidRDefault="00000000" w:rsidP="00BB3F37">
      <w:r>
        <w:t>There were no contributions to this agenda item.</w:t>
      </w:r>
    </w:p>
    <w:p w14:paraId="05F363D8" w14:textId="77777777" w:rsidR="00A07364" w:rsidRDefault="00A07364" w:rsidP="00BB3F37"/>
    <w:p w14:paraId="654A0306" w14:textId="77777777" w:rsidR="007615D6" w:rsidRDefault="007615D6" w:rsidP="0010433C">
      <w:pPr>
        <w:pStyle w:val="Heading2"/>
      </w:pPr>
      <w:r>
        <w:t>7.5</w:t>
      </w:r>
      <w:r>
        <w:tab/>
        <w:t>Enablers for Network Automation for 5G (eNA)</w:t>
      </w:r>
    </w:p>
    <w:p w14:paraId="6362E7CD" w14:textId="77777777" w:rsidR="00E00DA6" w:rsidRDefault="007615D6" w:rsidP="000A3FBD">
      <w:pPr>
        <w:pStyle w:val="NormTop"/>
      </w:pPr>
      <w:r>
        <w:rPr>
          <w:color w:val="0000FF"/>
        </w:rPr>
        <w:t>S2-2409611</w:t>
      </w:r>
      <w:r w:rsidRPr="00D53282">
        <w:t xml:space="preserve"> </w:t>
      </w:r>
      <w:r>
        <w:t>(LS IN) LS from SA WG5: LS on Service experience measurement collection procedure (Source: SA WG5 (S5-244262))</w:t>
      </w:r>
      <w:r>
        <w:br/>
      </w:r>
      <w:r w:rsidRPr="00D53282">
        <w:rPr>
          <w:b/>
        </w:rPr>
        <w:t>Document for:</w:t>
      </w:r>
      <w:r w:rsidRPr="00D53282">
        <w:t xml:space="preserve"> </w:t>
      </w:r>
      <w:r>
        <w:t>Action</w:t>
      </w:r>
      <w:r>
        <w:br/>
      </w:r>
      <w:r w:rsidRPr="00D53282">
        <w:rPr>
          <w:b/>
        </w:rPr>
        <w:t>Abstract:</w:t>
      </w:r>
      <w:r w:rsidRPr="00D53282">
        <w:t xml:space="preserve"> </w:t>
      </w:r>
      <w:r>
        <w:br/>
        <w:t>The following procedure 'Procedures to request Service Experience for an Application' is described in TS 23.288 clause 6.4.4. One source of service experience information are QoE measurements which may be collected using management plane mechanisms and is specified in TS 28.404, TS 28.405 and TS 28.406. In the description for the above procedure in TS 23.288 clause 6.4.4 the reference to management plane procedure is not included, however the intention to do so is, and is expressed in NOTE 2. The description in NOTE 2 references to SA WG5 work item but it should be a description referencing the specifications delivered by the work item. SA WG5 would like to ask SA WG2 to review NOTE 2 and update the NOTE accordingly. Action: SA WG5 asks SA WG2 to take the provided information into account.</w:t>
      </w:r>
    </w:p>
    <w:p w14:paraId="64638F84"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S2-2410009</w:t>
      </w:r>
      <w:r>
        <w:t>.</w:t>
      </w:r>
    </w:p>
    <w:p w14:paraId="5A85B84F" w14:textId="77777777" w:rsidR="007615D6" w:rsidRPr="005B25A1" w:rsidRDefault="007615D6" w:rsidP="007615D6">
      <w:pPr>
        <w:keepNext/>
        <w:keepLines/>
        <w:rPr>
          <w:b/>
          <w:bCs/>
        </w:rPr>
      </w:pPr>
      <w:r w:rsidRPr="005B25A1">
        <w:rPr>
          <w:b/>
          <w:bCs/>
        </w:rPr>
        <w:t>Parallel discussion:</w:t>
      </w:r>
    </w:p>
    <w:p w14:paraId="56FC841E" w14:textId="77777777" w:rsidR="007615D6" w:rsidRPr="005B25A1" w:rsidRDefault="007615D6" w:rsidP="007615D6">
      <w:pPr>
        <w:keepNext/>
        <w:keepLines/>
      </w:pPr>
      <w:r w:rsidRPr="005B25A1">
        <w:t>-</w:t>
      </w:r>
    </w:p>
    <w:p w14:paraId="30654F70" w14:textId="77777777" w:rsidR="007615D6" w:rsidRPr="005B25A1" w:rsidRDefault="007615D6" w:rsidP="007615D6">
      <w:pPr>
        <w:keepNext/>
        <w:keepLines/>
        <w:rPr>
          <w:b/>
          <w:bCs/>
        </w:rPr>
      </w:pPr>
      <w:r w:rsidRPr="005B25A1">
        <w:rPr>
          <w:b/>
          <w:bCs/>
        </w:rPr>
        <w:t>Plenary Discussion:</w:t>
      </w:r>
    </w:p>
    <w:p w14:paraId="39A53BAD" w14:textId="77777777" w:rsidR="007615D6" w:rsidRPr="005B25A1" w:rsidRDefault="007615D6" w:rsidP="007615D6">
      <w:pPr>
        <w:keepNext/>
        <w:keepLines/>
      </w:pPr>
      <w:r>
        <w:rPr>
          <w:color w:val="FF0000"/>
        </w:rPr>
        <w:t>NO DISCUSSION RECORDED</w:t>
      </w:r>
    </w:p>
    <w:p w14:paraId="12EF3A56" w14:textId="77777777" w:rsidR="007615D6" w:rsidRPr="00EB0339" w:rsidRDefault="007615D6" w:rsidP="007615D6">
      <w:r w:rsidRPr="005B25A1">
        <w:rPr>
          <w:b/>
          <w:bCs/>
        </w:rPr>
        <w:t>Status:</w:t>
      </w:r>
      <w:r>
        <w:t xml:space="preserve"> </w:t>
      </w:r>
      <w:r>
        <w:rPr>
          <w:color w:val="0000FF"/>
        </w:rPr>
        <w:t>Not concluded</w:t>
      </w:r>
      <w:r>
        <w:t>.</w:t>
      </w:r>
    </w:p>
    <w:p w14:paraId="7E9DAA96" w14:textId="77777777" w:rsidR="00E00DA6" w:rsidRDefault="007615D6" w:rsidP="000A3FBD">
      <w:pPr>
        <w:pStyle w:val="NormTop"/>
      </w:pPr>
      <w:r>
        <w:rPr>
          <w:color w:val="0000FF"/>
        </w:rPr>
        <w:t>S2-2410001</w:t>
      </w:r>
      <w:r w:rsidRPr="00D53282">
        <w:t xml:space="preserve"> </w:t>
      </w:r>
      <w:r>
        <w:t>(CR) 23.288 CR1242 (Rel-18, 'F'): Corrections to QoE measurements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references of TS 28.404, TS 28.405 and TS 28.406 and resolve NOTE2 in clause 6.4.4. Add corresponding procedures, update figures and input data descriptions for QoE measurements data collection from OAM aligned with SA WG5 TSes. Correct NGmlc as Ngmlc service naming and correct figure format in clause 6.4.6.</w:t>
      </w:r>
    </w:p>
    <w:p w14:paraId="01A64949" w14:textId="77777777" w:rsidR="007615D6" w:rsidRPr="005B25A1" w:rsidRDefault="007615D6" w:rsidP="007615D6">
      <w:pPr>
        <w:keepNext/>
        <w:keepLines/>
        <w:rPr>
          <w:b/>
          <w:bCs/>
        </w:rPr>
      </w:pPr>
      <w:r w:rsidRPr="005B25A1">
        <w:rPr>
          <w:b/>
          <w:bCs/>
        </w:rPr>
        <w:t>Parallel discussion:</w:t>
      </w:r>
    </w:p>
    <w:p w14:paraId="635634AF" w14:textId="77777777" w:rsidR="007615D6" w:rsidRPr="005B25A1" w:rsidRDefault="007615D6" w:rsidP="007615D6">
      <w:pPr>
        <w:keepNext/>
        <w:keepLines/>
      </w:pPr>
      <w:r w:rsidRPr="005B25A1">
        <w:t>-</w:t>
      </w:r>
    </w:p>
    <w:p w14:paraId="7D2FFC22" w14:textId="77777777" w:rsidR="007615D6" w:rsidRPr="005B25A1" w:rsidRDefault="007615D6" w:rsidP="007615D6">
      <w:pPr>
        <w:keepNext/>
        <w:keepLines/>
        <w:rPr>
          <w:b/>
          <w:bCs/>
        </w:rPr>
      </w:pPr>
      <w:r w:rsidRPr="005B25A1">
        <w:rPr>
          <w:b/>
          <w:bCs/>
        </w:rPr>
        <w:t>Plenary Discussion:</w:t>
      </w:r>
    </w:p>
    <w:p w14:paraId="34E8927F" w14:textId="77777777" w:rsidR="007615D6" w:rsidRPr="005B25A1" w:rsidRDefault="007615D6" w:rsidP="007615D6">
      <w:pPr>
        <w:keepNext/>
        <w:keepLines/>
      </w:pPr>
      <w:r>
        <w:rPr>
          <w:color w:val="FF0000"/>
        </w:rPr>
        <w:t>NO DISCUSSION RECORDED</w:t>
      </w:r>
    </w:p>
    <w:p w14:paraId="5948EC93" w14:textId="77777777" w:rsidR="007615D6" w:rsidRPr="00EB0339" w:rsidRDefault="007615D6" w:rsidP="007615D6">
      <w:r w:rsidRPr="005B25A1">
        <w:rPr>
          <w:b/>
          <w:bCs/>
        </w:rPr>
        <w:t>Status:</w:t>
      </w:r>
      <w:r>
        <w:t xml:space="preserve"> </w:t>
      </w:r>
      <w:r>
        <w:rPr>
          <w:color w:val="0000FF"/>
        </w:rPr>
        <w:t>Not concluded</w:t>
      </w:r>
      <w:r>
        <w:t>.</w:t>
      </w:r>
    </w:p>
    <w:p w14:paraId="5DA8A675" w14:textId="77777777" w:rsidR="00E00DA6" w:rsidRDefault="007615D6" w:rsidP="000A3FBD">
      <w:pPr>
        <w:pStyle w:val="NormTop"/>
      </w:pPr>
      <w:r>
        <w:rPr>
          <w:color w:val="0000FF"/>
        </w:rPr>
        <w:lastRenderedPageBreak/>
        <w:t>S2-2410002</w:t>
      </w:r>
      <w:r w:rsidRPr="00D53282">
        <w:t xml:space="preserve"> </w:t>
      </w:r>
      <w:r>
        <w:t>(CR) 23.288 CR1243 (Rel-19, 'A'): Corrections to QoE measurements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references of TS 28.404, TS 28.405 and TS 28.406 and resolve NOTE2 in clause 6.4.4. Add corresponding procedures, update figures and input data descriptions for QoE measurements data collection from OAM aligned with SA WG5 TSes. Correct NGmlc as Ngmlc service naming and correct figure format in clause 6.4.6.</w:t>
      </w:r>
    </w:p>
    <w:p w14:paraId="2A06B54A" w14:textId="77777777" w:rsidR="007615D6" w:rsidRPr="005B25A1" w:rsidRDefault="007615D6" w:rsidP="007615D6">
      <w:pPr>
        <w:keepNext/>
        <w:keepLines/>
        <w:rPr>
          <w:b/>
          <w:bCs/>
        </w:rPr>
      </w:pPr>
      <w:r w:rsidRPr="005B25A1">
        <w:rPr>
          <w:b/>
          <w:bCs/>
        </w:rPr>
        <w:t>Parallel discussion:</w:t>
      </w:r>
    </w:p>
    <w:p w14:paraId="5E65A91B" w14:textId="77777777" w:rsidR="007615D6" w:rsidRPr="005B25A1" w:rsidRDefault="007615D6" w:rsidP="007615D6">
      <w:pPr>
        <w:keepNext/>
        <w:keepLines/>
      </w:pPr>
      <w:r w:rsidRPr="005B25A1">
        <w:t>-</w:t>
      </w:r>
    </w:p>
    <w:p w14:paraId="7D1546BF" w14:textId="77777777" w:rsidR="007615D6" w:rsidRPr="005B25A1" w:rsidRDefault="007615D6" w:rsidP="007615D6">
      <w:pPr>
        <w:keepNext/>
        <w:keepLines/>
        <w:rPr>
          <w:b/>
          <w:bCs/>
        </w:rPr>
      </w:pPr>
      <w:r w:rsidRPr="005B25A1">
        <w:rPr>
          <w:b/>
          <w:bCs/>
        </w:rPr>
        <w:t>Plenary Discussion:</w:t>
      </w:r>
    </w:p>
    <w:p w14:paraId="34481AB4" w14:textId="77777777" w:rsidR="007615D6" w:rsidRPr="005B25A1" w:rsidRDefault="007615D6" w:rsidP="007615D6">
      <w:pPr>
        <w:keepNext/>
        <w:keepLines/>
      </w:pPr>
      <w:r>
        <w:rPr>
          <w:color w:val="FF0000"/>
        </w:rPr>
        <w:t>NO DISCUSSION RECORDED</w:t>
      </w:r>
    </w:p>
    <w:p w14:paraId="4D35350B" w14:textId="77777777" w:rsidR="007615D6" w:rsidRPr="00EB0339" w:rsidRDefault="007615D6" w:rsidP="007615D6">
      <w:r w:rsidRPr="005B25A1">
        <w:rPr>
          <w:b/>
          <w:bCs/>
        </w:rPr>
        <w:t>Status:</w:t>
      </w:r>
      <w:r>
        <w:t xml:space="preserve"> </w:t>
      </w:r>
      <w:r>
        <w:rPr>
          <w:color w:val="0000FF"/>
        </w:rPr>
        <w:t>Not concluded</w:t>
      </w:r>
      <w:r>
        <w:t>.</w:t>
      </w:r>
    </w:p>
    <w:p w14:paraId="4D8105DD" w14:textId="77777777" w:rsidR="002D3398" w:rsidRDefault="002D3398" w:rsidP="002D3398">
      <w:pPr>
        <w:pStyle w:val="NormTop"/>
      </w:pPr>
      <w:r>
        <w:rPr>
          <w:color w:val="0000FF"/>
        </w:rPr>
        <w:t>S2-2409920</w:t>
      </w:r>
      <w:r w:rsidRPr="00D53282">
        <w:t xml:space="preserve"> </w:t>
      </w:r>
      <w:r>
        <w:t>(CR) 23.288 CR1230 (Rel-18, 'F'): Clarification on Service Experience for an Application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2 in clause 6.4.4 and references listed in clause 2 by adding SA WG5 specs mentioned in the LS in.</w:t>
      </w:r>
    </w:p>
    <w:p w14:paraId="69CAC287" w14:textId="77777777" w:rsidR="002D3398" w:rsidRPr="005B25A1" w:rsidRDefault="002D3398" w:rsidP="002D3398">
      <w:pPr>
        <w:keepNext/>
        <w:keepLines/>
        <w:rPr>
          <w:b/>
          <w:bCs/>
        </w:rPr>
      </w:pPr>
      <w:r w:rsidRPr="005B25A1">
        <w:rPr>
          <w:b/>
          <w:bCs/>
        </w:rPr>
        <w:t>Convenor comment:</w:t>
      </w:r>
    </w:p>
    <w:p w14:paraId="2295ADAE" w14:textId="77777777" w:rsidR="002D3398" w:rsidRPr="005B25A1" w:rsidRDefault="002D3398" w:rsidP="002D3398">
      <w:pPr>
        <w:keepNext/>
        <w:keepLines/>
      </w:pPr>
      <w:r w:rsidRPr="005B25A1">
        <w:t>WI code incorrect.</w:t>
      </w:r>
    </w:p>
    <w:p w14:paraId="6334B09E" w14:textId="77777777" w:rsidR="002D3398" w:rsidRPr="005B25A1" w:rsidRDefault="002D3398" w:rsidP="002D3398">
      <w:pPr>
        <w:keepNext/>
        <w:keepLines/>
        <w:rPr>
          <w:b/>
          <w:bCs/>
        </w:rPr>
      </w:pPr>
      <w:r w:rsidRPr="005B25A1">
        <w:rPr>
          <w:b/>
          <w:bCs/>
        </w:rPr>
        <w:t>Parallel discussion:</w:t>
      </w:r>
    </w:p>
    <w:p w14:paraId="77689761" w14:textId="77777777" w:rsidR="002D3398" w:rsidRPr="005B25A1" w:rsidRDefault="002D3398" w:rsidP="002D3398">
      <w:pPr>
        <w:keepNext/>
        <w:keepLines/>
      </w:pPr>
      <w:r w:rsidRPr="005B25A1">
        <w:t>-</w:t>
      </w:r>
    </w:p>
    <w:p w14:paraId="0284595B" w14:textId="77777777" w:rsidR="002D3398" w:rsidRPr="005B25A1" w:rsidRDefault="002D3398" w:rsidP="002D3398">
      <w:pPr>
        <w:keepNext/>
        <w:keepLines/>
        <w:rPr>
          <w:b/>
          <w:bCs/>
        </w:rPr>
      </w:pPr>
      <w:r w:rsidRPr="005B25A1">
        <w:rPr>
          <w:b/>
          <w:bCs/>
        </w:rPr>
        <w:t>Plenary Discussion:</w:t>
      </w:r>
    </w:p>
    <w:p w14:paraId="2A64A7F0" w14:textId="77777777" w:rsidR="002D3398" w:rsidRPr="005B25A1" w:rsidRDefault="002D3398" w:rsidP="002D3398">
      <w:pPr>
        <w:keepNext/>
        <w:keepLines/>
      </w:pPr>
      <w:r>
        <w:rPr>
          <w:color w:val="FF0000"/>
        </w:rPr>
        <w:t>NO DISCUSSION RECORDED</w:t>
      </w:r>
    </w:p>
    <w:p w14:paraId="728B7EA6" w14:textId="77777777" w:rsidR="002D3398" w:rsidRPr="00EB0339" w:rsidRDefault="002D3398" w:rsidP="002D3398">
      <w:r w:rsidRPr="005B25A1">
        <w:rPr>
          <w:b/>
          <w:bCs/>
        </w:rPr>
        <w:t>Status:</w:t>
      </w:r>
      <w:r>
        <w:t xml:space="preserve"> </w:t>
      </w:r>
      <w:r>
        <w:rPr>
          <w:color w:val="0000FF"/>
        </w:rPr>
        <w:t>Not concluded</w:t>
      </w:r>
      <w:r>
        <w:t>.</w:t>
      </w:r>
    </w:p>
    <w:p w14:paraId="020A9300" w14:textId="77777777" w:rsidR="00786111" w:rsidRDefault="00786111" w:rsidP="00786111">
      <w:pPr>
        <w:pStyle w:val="NormTop"/>
      </w:pPr>
      <w:r>
        <w:rPr>
          <w:color w:val="0000FF"/>
        </w:rPr>
        <w:t>S2-2409921</w:t>
      </w:r>
      <w:r w:rsidRPr="00D53282">
        <w:t xml:space="preserve"> </w:t>
      </w:r>
      <w:r>
        <w:t>(CR) 23.288 CR1231 (Rel-19, 'A'): Clarification on Service Experience for an Application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NOTE 2 in clause 6.4.4 and references listed in clause 2 by adding SA WG5 specs mentioned in the LS in.</w:t>
      </w:r>
    </w:p>
    <w:p w14:paraId="6AB606FE" w14:textId="77777777" w:rsidR="00786111" w:rsidRPr="005B25A1" w:rsidRDefault="00786111" w:rsidP="00786111">
      <w:pPr>
        <w:keepNext/>
        <w:keepLines/>
        <w:rPr>
          <w:b/>
          <w:bCs/>
        </w:rPr>
      </w:pPr>
      <w:r w:rsidRPr="005B25A1">
        <w:rPr>
          <w:b/>
          <w:bCs/>
        </w:rPr>
        <w:t>Convenor comment:</w:t>
      </w:r>
    </w:p>
    <w:p w14:paraId="64372D9E" w14:textId="77777777" w:rsidR="00786111" w:rsidRPr="005B25A1" w:rsidRDefault="00786111" w:rsidP="00786111">
      <w:pPr>
        <w:keepNext/>
        <w:keepLines/>
      </w:pPr>
      <w:r w:rsidRPr="005B25A1">
        <w:t>WI code incorrect.</w:t>
      </w:r>
    </w:p>
    <w:p w14:paraId="33DDF418" w14:textId="77777777" w:rsidR="00786111" w:rsidRPr="005B25A1" w:rsidRDefault="00786111" w:rsidP="00786111">
      <w:pPr>
        <w:keepNext/>
        <w:keepLines/>
        <w:rPr>
          <w:b/>
          <w:bCs/>
        </w:rPr>
      </w:pPr>
      <w:r w:rsidRPr="005B25A1">
        <w:rPr>
          <w:b/>
          <w:bCs/>
        </w:rPr>
        <w:t>Parallel discussion:</w:t>
      </w:r>
    </w:p>
    <w:p w14:paraId="64EA138F" w14:textId="77777777" w:rsidR="00786111" w:rsidRPr="005B25A1" w:rsidRDefault="00786111" w:rsidP="00786111">
      <w:pPr>
        <w:keepNext/>
        <w:keepLines/>
      </w:pPr>
      <w:r w:rsidRPr="005B25A1">
        <w:t>-</w:t>
      </w:r>
    </w:p>
    <w:p w14:paraId="02FD42CC" w14:textId="77777777" w:rsidR="00786111" w:rsidRPr="005B25A1" w:rsidRDefault="00786111" w:rsidP="00786111">
      <w:pPr>
        <w:keepNext/>
        <w:keepLines/>
        <w:rPr>
          <w:b/>
          <w:bCs/>
        </w:rPr>
      </w:pPr>
      <w:r w:rsidRPr="005B25A1">
        <w:rPr>
          <w:b/>
          <w:bCs/>
        </w:rPr>
        <w:t>Plenary Discussion:</w:t>
      </w:r>
    </w:p>
    <w:p w14:paraId="48F84A86" w14:textId="77777777" w:rsidR="00786111" w:rsidRPr="005B25A1" w:rsidRDefault="00786111" w:rsidP="00786111">
      <w:pPr>
        <w:keepNext/>
        <w:keepLines/>
      </w:pPr>
      <w:r>
        <w:rPr>
          <w:color w:val="FF0000"/>
        </w:rPr>
        <w:t>NO DISCUSSION RECORDED</w:t>
      </w:r>
    </w:p>
    <w:p w14:paraId="784FDC48" w14:textId="77777777" w:rsidR="00786111" w:rsidRPr="00EB0339" w:rsidRDefault="00786111" w:rsidP="00786111">
      <w:r w:rsidRPr="005B25A1">
        <w:rPr>
          <w:b/>
          <w:bCs/>
        </w:rPr>
        <w:t>Status:</w:t>
      </w:r>
      <w:r>
        <w:t xml:space="preserve"> </w:t>
      </w:r>
      <w:r>
        <w:rPr>
          <w:color w:val="0000FF"/>
        </w:rPr>
        <w:t>Not concluded</w:t>
      </w:r>
      <w:r>
        <w:t>.</w:t>
      </w:r>
    </w:p>
    <w:p w14:paraId="0D40D60B" w14:textId="77777777" w:rsidR="00E00DA6" w:rsidRDefault="007615D6" w:rsidP="000A3FBD">
      <w:pPr>
        <w:pStyle w:val="NormTop"/>
      </w:pPr>
      <w:r>
        <w:rPr>
          <w:color w:val="0000FF"/>
        </w:rPr>
        <w:lastRenderedPageBreak/>
        <w:t>S2-2410009</w:t>
      </w:r>
      <w:r w:rsidRPr="00D53282">
        <w:t xml:space="preserve"> </w:t>
      </w:r>
      <w:r>
        <w:t>(LS OUT) [DRAFT] LS reply on Service experience measurement collection procedure (Source: Ericsson)</w:t>
      </w:r>
      <w:r>
        <w:br/>
      </w:r>
      <w:r w:rsidRPr="00D53282">
        <w:rPr>
          <w:b/>
        </w:rPr>
        <w:t>Document for:</w:t>
      </w:r>
      <w:r w:rsidRPr="00D53282">
        <w:t xml:space="preserve"> </w:t>
      </w:r>
      <w:r>
        <w:t>Approval</w:t>
      </w:r>
      <w:r>
        <w:br/>
      </w:r>
      <w:r w:rsidRPr="00D53282">
        <w:rPr>
          <w:b/>
        </w:rPr>
        <w:t>Abstract:</w:t>
      </w:r>
      <w:r w:rsidRPr="00D53282">
        <w:t xml:space="preserve"> </w:t>
      </w:r>
      <w:r>
        <w:br/>
        <w:t>Resolving LS from SA WG5.</w:t>
      </w:r>
    </w:p>
    <w:p w14:paraId="0B601E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S2-2409611</w:t>
      </w:r>
      <w:r>
        <w:t>.</w:t>
      </w:r>
    </w:p>
    <w:p w14:paraId="018B01F6" w14:textId="77777777" w:rsidR="007615D6" w:rsidRPr="005B25A1" w:rsidRDefault="007615D6" w:rsidP="007615D6">
      <w:pPr>
        <w:keepNext/>
        <w:keepLines/>
        <w:rPr>
          <w:b/>
          <w:bCs/>
        </w:rPr>
      </w:pPr>
      <w:r w:rsidRPr="005B25A1">
        <w:rPr>
          <w:b/>
          <w:bCs/>
        </w:rPr>
        <w:t>Parallel discussion:</w:t>
      </w:r>
    </w:p>
    <w:p w14:paraId="4CD6D92A" w14:textId="77777777" w:rsidR="007615D6" w:rsidRPr="005B25A1" w:rsidRDefault="007615D6" w:rsidP="007615D6">
      <w:pPr>
        <w:keepNext/>
        <w:keepLines/>
      </w:pPr>
      <w:r w:rsidRPr="005B25A1">
        <w:t>-</w:t>
      </w:r>
    </w:p>
    <w:p w14:paraId="6955ECD5" w14:textId="77777777" w:rsidR="007615D6" w:rsidRPr="005B25A1" w:rsidRDefault="007615D6" w:rsidP="007615D6">
      <w:pPr>
        <w:keepNext/>
        <w:keepLines/>
        <w:rPr>
          <w:b/>
          <w:bCs/>
        </w:rPr>
      </w:pPr>
      <w:r w:rsidRPr="005B25A1">
        <w:rPr>
          <w:b/>
          <w:bCs/>
        </w:rPr>
        <w:t>Plenary Discussion:</w:t>
      </w:r>
    </w:p>
    <w:p w14:paraId="206BA51C" w14:textId="77777777" w:rsidR="007615D6" w:rsidRPr="005B25A1" w:rsidRDefault="007615D6" w:rsidP="007615D6">
      <w:pPr>
        <w:keepNext/>
        <w:keepLines/>
      </w:pPr>
      <w:r>
        <w:rPr>
          <w:color w:val="FF0000"/>
        </w:rPr>
        <w:t>NO DISCUSSION RECORDED</w:t>
      </w:r>
    </w:p>
    <w:p w14:paraId="5CA9F511" w14:textId="77777777" w:rsidR="007615D6" w:rsidRPr="00EB0339" w:rsidRDefault="007615D6" w:rsidP="007615D6">
      <w:r w:rsidRPr="005B25A1">
        <w:rPr>
          <w:b/>
          <w:bCs/>
        </w:rPr>
        <w:t>Status:</w:t>
      </w:r>
      <w:r>
        <w:t xml:space="preserve"> </w:t>
      </w:r>
      <w:r>
        <w:rPr>
          <w:color w:val="0000FF"/>
        </w:rPr>
        <w:t>Not concluded</w:t>
      </w:r>
      <w:r>
        <w:t>.</w:t>
      </w:r>
    </w:p>
    <w:p w14:paraId="7F2B7B77" w14:textId="77777777" w:rsidR="00A07364" w:rsidRDefault="00A07364" w:rsidP="00BB3F37"/>
    <w:p w14:paraId="422C92D2" w14:textId="77777777" w:rsidR="00A07364" w:rsidRDefault="00A07364" w:rsidP="00BB3F37"/>
    <w:p w14:paraId="43094F3E" w14:textId="77777777" w:rsidR="007615D6" w:rsidRDefault="007615D6" w:rsidP="0010433C">
      <w:pPr>
        <w:pStyle w:val="Heading2"/>
      </w:pPr>
      <w:r>
        <w:t>7.6</w:t>
      </w:r>
      <w:r>
        <w:tab/>
        <w:t>Enhancement to the 5GC Location Services (5G_eLCS)</w:t>
      </w:r>
    </w:p>
    <w:p w14:paraId="5731C5E7" w14:textId="77777777" w:rsidR="00E00DA6" w:rsidRDefault="007615D6" w:rsidP="000A3FBD">
      <w:pPr>
        <w:pStyle w:val="NormTop"/>
      </w:pPr>
      <w:r>
        <w:rPr>
          <w:color w:val="0000FF"/>
        </w:rPr>
        <w:t>S2-2409695</w:t>
      </w:r>
      <w:r w:rsidRPr="00D53282">
        <w:t xml:space="preserve"> </w:t>
      </w:r>
      <w:r>
        <w:t>(CR) 23.273 CR0560R1 (Rel-16, 'F'):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2B821A9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S2-2408619</w:t>
      </w:r>
      <w:r>
        <w:t>.</w:t>
      </w:r>
    </w:p>
    <w:p w14:paraId="3942ED5F" w14:textId="77777777" w:rsidR="007615D6" w:rsidRPr="005B25A1" w:rsidRDefault="007615D6" w:rsidP="007615D6">
      <w:pPr>
        <w:keepNext/>
        <w:keepLines/>
        <w:rPr>
          <w:b/>
          <w:bCs/>
        </w:rPr>
      </w:pPr>
      <w:r w:rsidRPr="005B25A1">
        <w:rPr>
          <w:b/>
          <w:bCs/>
        </w:rPr>
        <w:t>Parallel discussion:</w:t>
      </w:r>
    </w:p>
    <w:p w14:paraId="5799192C" w14:textId="77777777" w:rsidR="007615D6" w:rsidRPr="005B25A1" w:rsidRDefault="007615D6" w:rsidP="007615D6">
      <w:pPr>
        <w:keepNext/>
        <w:keepLines/>
      </w:pPr>
      <w:r w:rsidRPr="005B25A1">
        <w:t>-</w:t>
      </w:r>
    </w:p>
    <w:p w14:paraId="276787A6" w14:textId="77777777" w:rsidR="007615D6" w:rsidRPr="005B25A1" w:rsidRDefault="007615D6" w:rsidP="007615D6">
      <w:pPr>
        <w:keepNext/>
        <w:keepLines/>
        <w:rPr>
          <w:b/>
          <w:bCs/>
        </w:rPr>
      </w:pPr>
      <w:r w:rsidRPr="005B25A1">
        <w:rPr>
          <w:b/>
          <w:bCs/>
        </w:rPr>
        <w:t>Plenary Discussion:</w:t>
      </w:r>
    </w:p>
    <w:p w14:paraId="49CBBCE7" w14:textId="77777777" w:rsidR="007615D6" w:rsidRPr="005B25A1" w:rsidRDefault="007615D6" w:rsidP="007615D6">
      <w:pPr>
        <w:keepNext/>
        <w:keepLines/>
      </w:pPr>
      <w:r>
        <w:rPr>
          <w:color w:val="FF0000"/>
        </w:rPr>
        <w:t>NO DISCUSSION RECORDED</w:t>
      </w:r>
    </w:p>
    <w:p w14:paraId="281ABC57" w14:textId="77777777" w:rsidR="007615D6" w:rsidRPr="00EB0339" w:rsidRDefault="007615D6" w:rsidP="007615D6">
      <w:r w:rsidRPr="005B25A1">
        <w:rPr>
          <w:b/>
          <w:bCs/>
        </w:rPr>
        <w:t>Status:</w:t>
      </w:r>
      <w:r>
        <w:t xml:space="preserve"> </w:t>
      </w:r>
      <w:r>
        <w:rPr>
          <w:color w:val="0000FF"/>
        </w:rPr>
        <w:t>Not concluded</w:t>
      </w:r>
      <w:r>
        <w:t>.</w:t>
      </w:r>
    </w:p>
    <w:p w14:paraId="24B827F4" w14:textId="77777777" w:rsidR="00E00DA6" w:rsidRDefault="007615D6" w:rsidP="000A3FBD">
      <w:pPr>
        <w:pStyle w:val="NormTop"/>
      </w:pPr>
      <w:r>
        <w:rPr>
          <w:color w:val="0000FF"/>
        </w:rPr>
        <w:t>S2-2409696</w:t>
      </w:r>
      <w:r w:rsidRPr="00D53282">
        <w:t xml:space="preserve"> </w:t>
      </w:r>
      <w:r>
        <w:t>(CR) 23.273 CR0561R2 (Rel-17,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47E18705"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2059A51" w14:textId="77777777" w:rsidR="007615D6" w:rsidRPr="005B25A1" w:rsidRDefault="007615D6" w:rsidP="007615D6">
      <w:pPr>
        <w:keepNext/>
        <w:keepLines/>
        <w:rPr>
          <w:b/>
          <w:bCs/>
        </w:rPr>
      </w:pPr>
      <w:r w:rsidRPr="005B25A1">
        <w:rPr>
          <w:b/>
          <w:bCs/>
        </w:rPr>
        <w:t>Parallel discussion:</w:t>
      </w:r>
    </w:p>
    <w:p w14:paraId="1BFDE48D" w14:textId="77777777" w:rsidR="007615D6" w:rsidRPr="005B25A1" w:rsidRDefault="007615D6" w:rsidP="007615D6">
      <w:pPr>
        <w:keepNext/>
        <w:keepLines/>
      </w:pPr>
      <w:r w:rsidRPr="005B25A1">
        <w:t>-</w:t>
      </w:r>
    </w:p>
    <w:p w14:paraId="7635C7DE" w14:textId="77777777" w:rsidR="007615D6" w:rsidRPr="005B25A1" w:rsidRDefault="007615D6" w:rsidP="007615D6">
      <w:pPr>
        <w:keepNext/>
        <w:keepLines/>
        <w:rPr>
          <w:b/>
          <w:bCs/>
        </w:rPr>
      </w:pPr>
      <w:r w:rsidRPr="005B25A1">
        <w:rPr>
          <w:b/>
          <w:bCs/>
        </w:rPr>
        <w:t>Plenary Discussion:</w:t>
      </w:r>
    </w:p>
    <w:p w14:paraId="084176E7" w14:textId="77777777" w:rsidR="007615D6" w:rsidRPr="005B25A1" w:rsidRDefault="007615D6" w:rsidP="007615D6">
      <w:pPr>
        <w:keepNext/>
        <w:keepLines/>
      </w:pPr>
      <w:r>
        <w:rPr>
          <w:color w:val="FF0000"/>
        </w:rPr>
        <w:t>NO DISCUSSION RECORDED</w:t>
      </w:r>
    </w:p>
    <w:p w14:paraId="527B3B15" w14:textId="77777777" w:rsidR="007615D6" w:rsidRPr="00EB0339" w:rsidRDefault="007615D6" w:rsidP="007615D6">
      <w:r w:rsidRPr="005B25A1">
        <w:rPr>
          <w:b/>
          <w:bCs/>
        </w:rPr>
        <w:t>Status:</w:t>
      </w:r>
      <w:r>
        <w:t xml:space="preserve"> </w:t>
      </w:r>
      <w:r>
        <w:rPr>
          <w:color w:val="0000FF"/>
        </w:rPr>
        <w:t>Not concluded</w:t>
      </w:r>
      <w:r>
        <w:t>.</w:t>
      </w:r>
    </w:p>
    <w:p w14:paraId="5C967330" w14:textId="77777777" w:rsidR="00E00DA6" w:rsidRDefault="007615D6" w:rsidP="000A3FBD">
      <w:pPr>
        <w:pStyle w:val="NormTop"/>
      </w:pPr>
      <w:r>
        <w:rPr>
          <w:color w:val="0000FF"/>
        </w:rPr>
        <w:lastRenderedPageBreak/>
        <w:t>S2-2409697</w:t>
      </w:r>
      <w:r w:rsidRPr="00D53282">
        <w:t xml:space="preserve"> </w:t>
      </w:r>
      <w:r>
        <w:t>(CR) 23.273 CR0562R2 (Rel-18,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12CDDB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S2-2408621</w:t>
      </w:r>
      <w:r>
        <w:t>.</w:t>
      </w:r>
    </w:p>
    <w:p w14:paraId="7E5BF033" w14:textId="77777777" w:rsidR="007615D6" w:rsidRPr="005B25A1" w:rsidRDefault="007615D6" w:rsidP="007615D6">
      <w:pPr>
        <w:keepNext/>
        <w:keepLines/>
        <w:rPr>
          <w:b/>
          <w:bCs/>
        </w:rPr>
      </w:pPr>
      <w:r w:rsidRPr="005B25A1">
        <w:rPr>
          <w:b/>
          <w:bCs/>
        </w:rPr>
        <w:t>Parallel discussion:</w:t>
      </w:r>
    </w:p>
    <w:p w14:paraId="281AE0B8" w14:textId="77777777" w:rsidR="007615D6" w:rsidRPr="005B25A1" w:rsidRDefault="007615D6" w:rsidP="007615D6">
      <w:pPr>
        <w:keepNext/>
        <w:keepLines/>
      </w:pPr>
      <w:r w:rsidRPr="005B25A1">
        <w:t>-</w:t>
      </w:r>
    </w:p>
    <w:p w14:paraId="2A2BC6FD" w14:textId="77777777" w:rsidR="007615D6" w:rsidRPr="005B25A1" w:rsidRDefault="007615D6" w:rsidP="007615D6">
      <w:pPr>
        <w:keepNext/>
        <w:keepLines/>
        <w:rPr>
          <w:b/>
          <w:bCs/>
        </w:rPr>
      </w:pPr>
      <w:r w:rsidRPr="005B25A1">
        <w:rPr>
          <w:b/>
          <w:bCs/>
        </w:rPr>
        <w:t>Plenary Discussion:</w:t>
      </w:r>
    </w:p>
    <w:p w14:paraId="6C7DB113" w14:textId="77777777" w:rsidR="007615D6" w:rsidRPr="005B25A1" w:rsidRDefault="007615D6" w:rsidP="007615D6">
      <w:pPr>
        <w:keepNext/>
        <w:keepLines/>
      </w:pPr>
      <w:r>
        <w:rPr>
          <w:color w:val="FF0000"/>
        </w:rPr>
        <w:t>NO DISCUSSION RECORDED</w:t>
      </w:r>
    </w:p>
    <w:p w14:paraId="2CFF0596" w14:textId="77777777" w:rsidR="007615D6" w:rsidRPr="00EB0339" w:rsidRDefault="007615D6" w:rsidP="007615D6">
      <w:r w:rsidRPr="005B25A1">
        <w:rPr>
          <w:b/>
          <w:bCs/>
        </w:rPr>
        <w:t>Status:</w:t>
      </w:r>
      <w:r>
        <w:t xml:space="preserve"> </w:t>
      </w:r>
      <w:r>
        <w:rPr>
          <w:color w:val="0000FF"/>
        </w:rPr>
        <w:t>Not concluded</w:t>
      </w:r>
      <w:r>
        <w:t>.</w:t>
      </w:r>
    </w:p>
    <w:p w14:paraId="4E8623AF" w14:textId="77777777" w:rsidR="00E00DA6" w:rsidRDefault="007615D6" w:rsidP="000A3FBD">
      <w:pPr>
        <w:pStyle w:val="NormTop"/>
      </w:pPr>
      <w:r>
        <w:rPr>
          <w:color w:val="0000FF"/>
        </w:rPr>
        <w:t>S2-2409698</w:t>
      </w:r>
      <w:r w:rsidRPr="00D53282">
        <w:t xml:space="preserve"> </w:t>
      </w:r>
      <w:r>
        <w:t>(CR) 23.273 CR0573 (Rel-19,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deferred 5GC-MT-LR procedure.</w:t>
      </w:r>
    </w:p>
    <w:p w14:paraId="0B13C266" w14:textId="77777777" w:rsidR="007615D6" w:rsidRPr="005B25A1" w:rsidRDefault="007615D6" w:rsidP="007615D6">
      <w:pPr>
        <w:keepNext/>
        <w:keepLines/>
        <w:rPr>
          <w:b/>
          <w:bCs/>
        </w:rPr>
      </w:pPr>
      <w:r w:rsidRPr="005B25A1">
        <w:rPr>
          <w:b/>
          <w:bCs/>
        </w:rPr>
        <w:t>Parallel discussion:</w:t>
      </w:r>
    </w:p>
    <w:p w14:paraId="10158405" w14:textId="77777777" w:rsidR="007615D6" w:rsidRPr="005B25A1" w:rsidRDefault="007615D6" w:rsidP="007615D6">
      <w:pPr>
        <w:keepNext/>
        <w:keepLines/>
      </w:pPr>
      <w:r w:rsidRPr="005B25A1">
        <w:t>-</w:t>
      </w:r>
    </w:p>
    <w:p w14:paraId="247679CD" w14:textId="77777777" w:rsidR="007615D6" w:rsidRPr="005B25A1" w:rsidRDefault="007615D6" w:rsidP="007615D6">
      <w:pPr>
        <w:keepNext/>
        <w:keepLines/>
        <w:rPr>
          <w:b/>
          <w:bCs/>
        </w:rPr>
      </w:pPr>
      <w:r w:rsidRPr="005B25A1">
        <w:rPr>
          <w:b/>
          <w:bCs/>
        </w:rPr>
        <w:t>Plenary Discussion:</w:t>
      </w:r>
    </w:p>
    <w:p w14:paraId="702B79F9" w14:textId="77777777" w:rsidR="007615D6" w:rsidRPr="005B25A1" w:rsidRDefault="007615D6" w:rsidP="007615D6">
      <w:pPr>
        <w:keepNext/>
        <w:keepLines/>
      </w:pPr>
      <w:r>
        <w:rPr>
          <w:color w:val="FF0000"/>
        </w:rPr>
        <w:t>NO DISCUSSION RECORDED</w:t>
      </w:r>
    </w:p>
    <w:p w14:paraId="4EF330C1" w14:textId="77777777" w:rsidR="007615D6" w:rsidRPr="00EB0339" w:rsidRDefault="007615D6" w:rsidP="007615D6">
      <w:r w:rsidRPr="005B25A1">
        <w:rPr>
          <w:b/>
          <w:bCs/>
        </w:rPr>
        <w:t>Status:</w:t>
      </w:r>
      <w:r>
        <w:t xml:space="preserve"> </w:t>
      </w:r>
      <w:r>
        <w:rPr>
          <w:color w:val="0000FF"/>
        </w:rPr>
        <w:t>Not concluded</w:t>
      </w:r>
      <w:r>
        <w:t>.</w:t>
      </w:r>
    </w:p>
    <w:p w14:paraId="62A23A26" w14:textId="77777777" w:rsidR="00A07364" w:rsidRDefault="00A07364" w:rsidP="00BB3F37"/>
    <w:p w14:paraId="049D9C13" w14:textId="77777777" w:rsidR="00A07364" w:rsidRDefault="00A07364" w:rsidP="00BB3F37"/>
    <w:p w14:paraId="2D793755" w14:textId="77777777" w:rsidR="007615D6" w:rsidRDefault="007615D6" w:rsidP="0010433C">
      <w:pPr>
        <w:pStyle w:val="Heading2"/>
      </w:pPr>
      <w:r>
        <w:t>7.7</w:t>
      </w:r>
      <w:r>
        <w:tab/>
        <w:t>5GS Enhanced support of Vertical and LAN Services (Vertical_LAN)</w:t>
      </w:r>
    </w:p>
    <w:p w14:paraId="1E4C74B9" w14:textId="77777777" w:rsidR="00A07364" w:rsidRDefault="00000000" w:rsidP="00BB3F37">
      <w:r>
        <w:t>There were no contributions to this agenda item.</w:t>
      </w:r>
    </w:p>
    <w:p w14:paraId="7626A390" w14:textId="77777777" w:rsidR="00A07364" w:rsidRDefault="00A07364" w:rsidP="00BB3F37"/>
    <w:p w14:paraId="435DBAA8" w14:textId="77777777" w:rsidR="007615D6" w:rsidRDefault="007615D6" w:rsidP="0010433C">
      <w:pPr>
        <w:pStyle w:val="Heading2"/>
      </w:pPr>
      <w:r>
        <w:t>7.8</w:t>
      </w:r>
      <w:r>
        <w:tab/>
        <w:t>Enhancements to the Service-Based 5G System Architecture (5G_eSBA)</w:t>
      </w:r>
    </w:p>
    <w:p w14:paraId="7DCE95DF" w14:textId="77777777" w:rsidR="00A07364" w:rsidRDefault="00000000" w:rsidP="00BB3F37">
      <w:r>
        <w:t>There were no contributions to this agenda item.</w:t>
      </w:r>
    </w:p>
    <w:p w14:paraId="795879DA" w14:textId="77777777" w:rsidR="00A07364" w:rsidRDefault="00A07364" w:rsidP="00BB3F37"/>
    <w:p w14:paraId="5247AB7C" w14:textId="77777777" w:rsidR="007615D6" w:rsidRDefault="007615D6" w:rsidP="0010433C">
      <w:pPr>
        <w:pStyle w:val="Heading2"/>
      </w:pPr>
      <w:r>
        <w:t>7.9</w:t>
      </w:r>
      <w:r>
        <w:tab/>
        <w:t>Architecture enhancements for the support of Integrated access and backhaul (IABARC)</w:t>
      </w:r>
    </w:p>
    <w:p w14:paraId="228AA7AA" w14:textId="77777777" w:rsidR="00A07364" w:rsidRDefault="00000000" w:rsidP="00BB3F37">
      <w:r>
        <w:t>There were no contributions to this agenda item.</w:t>
      </w:r>
    </w:p>
    <w:p w14:paraId="3C4EE2A6" w14:textId="77777777" w:rsidR="00A07364" w:rsidRDefault="00A07364" w:rsidP="00BB3F37"/>
    <w:p w14:paraId="3959D57E" w14:textId="77777777" w:rsidR="007615D6" w:rsidRDefault="007615D6" w:rsidP="0010433C">
      <w:pPr>
        <w:pStyle w:val="Heading2"/>
      </w:pPr>
      <w:r>
        <w:t>7.10</w:t>
      </w:r>
      <w:r>
        <w:tab/>
        <w:t>Enhancement of URLLC supporting in 5GC (5G_URLLC)</w:t>
      </w:r>
    </w:p>
    <w:p w14:paraId="46601EC9" w14:textId="77777777" w:rsidR="00A07364" w:rsidRDefault="00000000" w:rsidP="00BB3F37">
      <w:r>
        <w:t>There were no contributions to this agenda item.</w:t>
      </w:r>
    </w:p>
    <w:p w14:paraId="7089E0F4" w14:textId="77777777" w:rsidR="00A07364" w:rsidRDefault="00A07364" w:rsidP="00BB3F37"/>
    <w:p w14:paraId="7487EBF8" w14:textId="77777777" w:rsidR="007615D6" w:rsidRDefault="007615D6" w:rsidP="0010433C">
      <w:pPr>
        <w:pStyle w:val="Heading2"/>
      </w:pPr>
      <w:r>
        <w:lastRenderedPageBreak/>
        <w:t>7.11</w:t>
      </w:r>
      <w:r>
        <w:tab/>
        <w:t>Enhancement of Network Slicing (eNS)</w:t>
      </w:r>
    </w:p>
    <w:p w14:paraId="1D7488B3" w14:textId="77777777" w:rsidR="00A07364" w:rsidRDefault="00000000" w:rsidP="00BB3F37">
      <w:r>
        <w:t>There were no contributions to this agenda item.</w:t>
      </w:r>
    </w:p>
    <w:p w14:paraId="1AACFB65" w14:textId="77777777" w:rsidR="00A07364" w:rsidRDefault="00A07364" w:rsidP="00BB3F37"/>
    <w:p w14:paraId="7935064A" w14:textId="77777777" w:rsidR="007615D6" w:rsidRDefault="007615D6" w:rsidP="0010433C">
      <w:pPr>
        <w:pStyle w:val="Heading2"/>
      </w:pPr>
      <w:r>
        <w:t>7.12</w:t>
      </w:r>
      <w:r>
        <w:tab/>
        <w:t>Optimisations on UE radio capability signalling (RACS)</w:t>
      </w:r>
    </w:p>
    <w:p w14:paraId="023F325B" w14:textId="77777777" w:rsidR="00A07364" w:rsidRDefault="00000000" w:rsidP="00BB3F37">
      <w:r>
        <w:t>There were no contributions to this agenda item.</w:t>
      </w:r>
    </w:p>
    <w:p w14:paraId="4D7B8F12" w14:textId="77777777" w:rsidR="00A07364" w:rsidRDefault="00A07364" w:rsidP="00BB3F37"/>
    <w:p w14:paraId="182C805B" w14:textId="77777777" w:rsidR="007615D6" w:rsidRDefault="007615D6" w:rsidP="0010433C">
      <w:pPr>
        <w:pStyle w:val="Heading2"/>
      </w:pPr>
      <w:r>
        <w:t>7.13</w:t>
      </w:r>
      <w:r>
        <w:tab/>
        <w:t>Enhanced IMS to 5GC Integration (eIMS5G_SBA)</w:t>
      </w:r>
    </w:p>
    <w:p w14:paraId="7E44F33A" w14:textId="77777777" w:rsidR="00A07364" w:rsidRDefault="00000000" w:rsidP="00BB3F37">
      <w:r>
        <w:t>There were no contributions to this agenda item.</w:t>
      </w:r>
    </w:p>
    <w:p w14:paraId="363405E9" w14:textId="77777777" w:rsidR="00A07364" w:rsidRDefault="00A07364" w:rsidP="00BB3F37"/>
    <w:p w14:paraId="04D38FA5" w14:textId="77777777" w:rsidR="007615D6" w:rsidRDefault="007615D6" w:rsidP="0010433C">
      <w:pPr>
        <w:pStyle w:val="Heading2"/>
      </w:pPr>
      <w:r>
        <w:t>7.14</w:t>
      </w:r>
      <w:r>
        <w:tab/>
        <w:t>User Data Interworking and Coexistence (UDICoM)</w:t>
      </w:r>
    </w:p>
    <w:p w14:paraId="433A51CE" w14:textId="77777777" w:rsidR="00A07364" w:rsidRDefault="00000000" w:rsidP="00BB3F37">
      <w:r>
        <w:t>There were no contributions to this agenda item.</w:t>
      </w:r>
    </w:p>
    <w:p w14:paraId="2F6133C3" w14:textId="77777777" w:rsidR="00A07364" w:rsidRDefault="00A07364" w:rsidP="00BB3F37"/>
    <w:p w14:paraId="3F0B9735" w14:textId="77777777" w:rsidR="007615D6" w:rsidRDefault="007615D6" w:rsidP="0010433C">
      <w:pPr>
        <w:pStyle w:val="Heading2"/>
      </w:pPr>
      <w:r>
        <w:t>7.15</w:t>
      </w:r>
      <w:r>
        <w:tab/>
        <w:t>Enhancing Topology of SMF and UPF in 5G Networks (ETSUN)</w:t>
      </w:r>
    </w:p>
    <w:p w14:paraId="3AB49E27" w14:textId="77777777" w:rsidR="00E00DA6" w:rsidRDefault="007615D6" w:rsidP="000A3FBD">
      <w:pPr>
        <w:pStyle w:val="NormTop"/>
      </w:pPr>
      <w:r>
        <w:rPr>
          <w:color w:val="0000FF"/>
        </w:rPr>
        <w:t>S2-2409743</w:t>
      </w:r>
      <w:r w:rsidRPr="00D53282">
        <w:t xml:space="preserve"> </w:t>
      </w:r>
      <w:r>
        <w:t>(CR) 23.501 CR5645 (Rel-16, 'F'):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correct AMF never insert an I-SMF if the SMF selection subscription data includes 'Invoke NEF indication'.</w:t>
      </w:r>
    </w:p>
    <w:p w14:paraId="3E240619" w14:textId="77777777" w:rsidR="007615D6" w:rsidRPr="005B25A1" w:rsidRDefault="007615D6" w:rsidP="007615D6">
      <w:pPr>
        <w:keepNext/>
        <w:keepLines/>
        <w:rPr>
          <w:b/>
          <w:bCs/>
        </w:rPr>
      </w:pPr>
      <w:r w:rsidRPr="005B25A1">
        <w:rPr>
          <w:b/>
          <w:bCs/>
        </w:rPr>
        <w:t>Parallel discussion:</w:t>
      </w:r>
    </w:p>
    <w:p w14:paraId="070AD550" w14:textId="77777777" w:rsidR="007615D6" w:rsidRPr="005B25A1" w:rsidRDefault="007615D6" w:rsidP="007615D6">
      <w:pPr>
        <w:keepNext/>
        <w:keepLines/>
      </w:pPr>
      <w:r w:rsidRPr="005B25A1">
        <w:t>-</w:t>
      </w:r>
    </w:p>
    <w:p w14:paraId="45A60493" w14:textId="77777777" w:rsidR="007615D6" w:rsidRPr="005B25A1" w:rsidRDefault="007615D6" w:rsidP="007615D6">
      <w:pPr>
        <w:keepNext/>
        <w:keepLines/>
        <w:rPr>
          <w:b/>
          <w:bCs/>
        </w:rPr>
      </w:pPr>
      <w:r w:rsidRPr="005B25A1">
        <w:rPr>
          <w:b/>
          <w:bCs/>
        </w:rPr>
        <w:t>Plenary Discussion:</w:t>
      </w:r>
    </w:p>
    <w:p w14:paraId="0D0A632E" w14:textId="77777777" w:rsidR="007615D6" w:rsidRPr="005B25A1" w:rsidRDefault="007615D6" w:rsidP="007615D6">
      <w:pPr>
        <w:keepNext/>
        <w:keepLines/>
      </w:pPr>
      <w:r>
        <w:rPr>
          <w:color w:val="FF0000"/>
        </w:rPr>
        <w:t>NO DISCUSSION RECORDED</w:t>
      </w:r>
    </w:p>
    <w:p w14:paraId="628BA524" w14:textId="77777777" w:rsidR="007615D6" w:rsidRPr="00EB0339" w:rsidRDefault="007615D6" w:rsidP="007615D6">
      <w:r w:rsidRPr="005B25A1">
        <w:rPr>
          <w:b/>
          <w:bCs/>
        </w:rPr>
        <w:t>Status:</w:t>
      </w:r>
      <w:r>
        <w:t xml:space="preserve"> </w:t>
      </w:r>
      <w:r>
        <w:rPr>
          <w:color w:val="0000FF"/>
        </w:rPr>
        <w:t>Not concluded</w:t>
      </w:r>
      <w:r>
        <w:t>.</w:t>
      </w:r>
    </w:p>
    <w:p w14:paraId="224B3038" w14:textId="77777777" w:rsidR="00E00DA6" w:rsidRDefault="007615D6" w:rsidP="000A3FBD">
      <w:pPr>
        <w:pStyle w:val="NormTop"/>
      </w:pPr>
      <w:r>
        <w:rPr>
          <w:color w:val="0000FF"/>
        </w:rPr>
        <w:t>S2-2409744</w:t>
      </w:r>
      <w:r w:rsidRPr="00D53282">
        <w:t xml:space="preserve"> </w:t>
      </w:r>
      <w:r>
        <w:t>(CR) 23.501 CR5646 (Rel-17,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To correct AMF never insert an I-SMF if the SMF selection subscription data includes 'Invoke NEF indication'.</w:t>
      </w:r>
    </w:p>
    <w:p w14:paraId="39859B87" w14:textId="77777777" w:rsidR="007615D6" w:rsidRPr="005B25A1" w:rsidRDefault="007615D6" w:rsidP="007615D6">
      <w:pPr>
        <w:keepNext/>
        <w:keepLines/>
        <w:rPr>
          <w:b/>
          <w:bCs/>
        </w:rPr>
      </w:pPr>
      <w:r w:rsidRPr="005B25A1">
        <w:rPr>
          <w:b/>
          <w:bCs/>
        </w:rPr>
        <w:t>Parallel discussion:</w:t>
      </w:r>
    </w:p>
    <w:p w14:paraId="55AC52F2" w14:textId="77777777" w:rsidR="007615D6" w:rsidRPr="005B25A1" w:rsidRDefault="007615D6" w:rsidP="007615D6">
      <w:pPr>
        <w:keepNext/>
        <w:keepLines/>
      </w:pPr>
      <w:r w:rsidRPr="005B25A1">
        <w:t>-</w:t>
      </w:r>
    </w:p>
    <w:p w14:paraId="4EF70400" w14:textId="77777777" w:rsidR="007615D6" w:rsidRPr="005B25A1" w:rsidRDefault="007615D6" w:rsidP="007615D6">
      <w:pPr>
        <w:keepNext/>
        <w:keepLines/>
        <w:rPr>
          <w:b/>
          <w:bCs/>
        </w:rPr>
      </w:pPr>
      <w:r w:rsidRPr="005B25A1">
        <w:rPr>
          <w:b/>
          <w:bCs/>
        </w:rPr>
        <w:t>Plenary Discussion:</w:t>
      </w:r>
    </w:p>
    <w:p w14:paraId="75615807" w14:textId="77777777" w:rsidR="007615D6" w:rsidRPr="005B25A1" w:rsidRDefault="007615D6" w:rsidP="007615D6">
      <w:pPr>
        <w:keepNext/>
        <w:keepLines/>
      </w:pPr>
      <w:r>
        <w:rPr>
          <w:color w:val="FF0000"/>
        </w:rPr>
        <w:t>NO DISCUSSION RECORDED</w:t>
      </w:r>
    </w:p>
    <w:p w14:paraId="327AF131" w14:textId="77777777" w:rsidR="007615D6" w:rsidRPr="00EB0339" w:rsidRDefault="007615D6" w:rsidP="007615D6">
      <w:r w:rsidRPr="005B25A1">
        <w:rPr>
          <w:b/>
          <w:bCs/>
        </w:rPr>
        <w:t>Status:</w:t>
      </w:r>
      <w:r>
        <w:t xml:space="preserve"> </w:t>
      </w:r>
      <w:r>
        <w:rPr>
          <w:color w:val="0000FF"/>
        </w:rPr>
        <w:t>Not concluded</w:t>
      </w:r>
      <w:r>
        <w:t>.</w:t>
      </w:r>
    </w:p>
    <w:p w14:paraId="3183A6F7" w14:textId="77777777" w:rsidR="00E00DA6" w:rsidRDefault="007615D6" w:rsidP="000A3FBD">
      <w:pPr>
        <w:pStyle w:val="NormTop"/>
      </w:pPr>
      <w:r>
        <w:rPr>
          <w:color w:val="0000FF"/>
        </w:rPr>
        <w:lastRenderedPageBreak/>
        <w:t>S2-2409745</w:t>
      </w:r>
      <w:r w:rsidRPr="00D53282">
        <w:t xml:space="preserve"> </w:t>
      </w:r>
      <w:r>
        <w:t>(CR) 23.501 CR5647 (Rel-18,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To correct AMF never insert an I-SMF if the SMF selection subscription data includes 'Invoke NEF indication'.</w:t>
      </w:r>
    </w:p>
    <w:p w14:paraId="22A9141E" w14:textId="77777777" w:rsidR="007615D6" w:rsidRPr="005B25A1" w:rsidRDefault="007615D6" w:rsidP="007615D6">
      <w:pPr>
        <w:keepNext/>
        <w:keepLines/>
        <w:rPr>
          <w:b/>
          <w:bCs/>
        </w:rPr>
      </w:pPr>
      <w:r w:rsidRPr="005B25A1">
        <w:rPr>
          <w:b/>
          <w:bCs/>
        </w:rPr>
        <w:t>Parallel discussion:</w:t>
      </w:r>
    </w:p>
    <w:p w14:paraId="4B759A31" w14:textId="77777777" w:rsidR="007615D6" w:rsidRPr="005B25A1" w:rsidRDefault="007615D6" w:rsidP="007615D6">
      <w:pPr>
        <w:keepNext/>
        <w:keepLines/>
      </w:pPr>
      <w:r w:rsidRPr="005B25A1">
        <w:t>-</w:t>
      </w:r>
    </w:p>
    <w:p w14:paraId="79A914BA" w14:textId="77777777" w:rsidR="007615D6" w:rsidRPr="005B25A1" w:rsidRDefault="007615D6" w:rsidP="007615D6">
      <w:pPr>
        <w:keepNext/>
        <w:keepLines/>
        <w:rPr>
          <w:b/>
          <w:bCs/>
        </w:rPr>
      </w:pPr>
      <w:r w:rsidRPr="005B25A1">
        <w:rPr>
          <w:b/>
          <w:bCs/>
        </w:rPr>
        <w:t>Plenary Discussion:</w:t>
      </w:r>
    </w:p>
    <w:p w14:paraId="668D15FC" w14:textId="77777777" w:rsidR="007615D6" w:rsidRPr="005B25A1" w:rsidRDefault="007615D6" w:rsidP="007615D6">
      <w:pPr>
        <w:keepNext/>
        <w:keepLines/>
      </w:pPr>
      <w:r>
        <w:rPr>
          <w:color w:val="FF0000"/>
        </w:rPr>
        <w:t>NO DISCUSSION RECORDED</w:t>
      </w:r>
    </w:p>
    <w:p w14:paraId="4D914C79" w14:textId="77777777" w:rsidR="007615D6" w:rsidRPr="00EB0339" w:rsidRDefault="007615D6" w:rsidP="007615D6">
      <w:r w:rsidRPr="005B25A1">
        <w:rPr>
          <w:b/>
          <w:bCs/>
        </w:rPr>
        <w:t>Status:</w:t>
      </w:r>
      <w:r>
        <w:t xml:space="preserve"> </w:t>
      </w:r>
      <w:r>
        <w:rPr>
          <w:color w:val="0000FF"/>
        </w:rPr>
        <w:t>Not concluded</w:t>
      </w:r>
      <w:r>
        <w:t>.</w:t>
      </w:r>
    </w:p>
    <w:p w14:paraId="5A2F9552" w14:textId="77777777" w:rsidR="00E00DA6" w:rsidRDefault="007615D6" w:rsidP="000A3FBD">
      <w:pPr>
        <w:pStyle w:val="NormTop"/>
      </w:pPr>
      <w:r>
        <w:rPr>
          <w:color w:val="0000FF"/>
        </w:rPr>
        <w:t>S2-2409746</w:t>
      </w:r>
      <w:r w:rsidRPr="00D53282">
        <w:t xml:space="preserve"> </w:t>
      </w:r>
      <w:r>
        <w:t>(CR) 23.501 CR5648 (Rel-19,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correct AMF never insert an I-SMF if the SMF selection subscription data includes 'Invoke NEF indication'.</w:t>
      </w:r>
    </w:p>
    <w:p w14:paraId="6E80630C" w14:textId="77777777" w:rsidR="007615D6" w:rsidRPr="005B25A1" w:rsidRDefault="007615D6" w:rsidP="007615D6">
      <w:pPr>
        <w:keepNext/>
        <w:keepLines/>
        <w:rPr>
          <w:b/>
          <w:bCs/>
        </w:rPr>
      </w:pPr>
      <w:r w:rsidRPr="005B25A1">
        <w:rPr>
          <w:b/>
          <w:bCs/>
        </w:rPr>
        <w:t>Parallel discussion:</w:t>
      </w:r>
    </w:p>
    <w:p w14:paraId="4E64B1A7" w14:textId="77777777" w:rsidR="007615D6" w:rsidRPr="005B25A1" w:rsidRDefault="007615D6" w:rsidP="007615D6">
      <w:pPr>
        <w:keepNext/>
        <w:keepLines/>
      </w:pPr>
      <w:r w:rsidRPr="005B25A1">
        <w:t>-</w:t>
      </w:r>
    </w:p>
    <w:p w14:paraId="08003BE6" w14:textId="77777777" w:rsidR="007615D6" w:rsidRPr="005B25A1" w:rsidRDefault="007615D6" w:rsidP="007615D6">
      <w:pPr>
        <w:keepNext/>
        <w:keepLines/>
        <w:rPr>
          <w:b/>
          <w:bCs/>
        </w:rPr>
      </w:pPr>
      <w:r w:rsidRPr="005B25A1">
        <w:rPr>
          <w:b/>
          <w:bCs/>
        </w:rPr>
        <w:t>Plenary Discussion:</w:t>
      </w:r>
    </w:p>
    <w:p w14:paraId="0C068D12" w14:textId="77777777" w:rsidR="007615D6" w:rsidRPr="005B25A1" w:rsidRDefault="007615D6" w:rsidP="007615D6">
      <w:pPr>
        <w:keepNext/>
        <w:keepLines/>
      </w:pPr>
      <w:r>
        <w:rPr>
          <w:color w:val="FF0000"/>
        </w:rPr>
        <w:t>NO DISCUSSION RECORDED</w:t>
      </w:r>
    </w:p>
    <w:p w14:paraId="725EACF3" w14:textId="77777777" w:rsidR="007615D6" w:rsidRPr="00EB0339" w:rsidRDefault="007615D6" w:rsidP="007615D6">
      <w:r w:rsidRPr="005B25A1">
        <w:rPr>
          <w:b/>
          <w:bCs/>
        </w:rPr>
        <w:t>Status:</w:t>
      </w:r>
      <w:r>
        <w:t xml:space="preserve"> </w:t>
      </w:r>
      <w:r>
        <w:rPr>
          <w:color w:val="0000FF"/>
        </w:rPr>
        <w:t>Not concluded</w:t>
      </w:r>
      <w:r>
        <w:t>.</w:t>
      </w:r>
    </w:p>
    <w:p w14:paraId="351DD612" w14:textId="77777777" w:rsidR="00A07364" w:rsidRDefault="00A07364" w:rsidP="00BB3F37"/>
    <w:p w14:paraId="54AA4AAD" w14:textId="77777777" w:rsidR="00A07364" w:rsidRDefault="00A07364" w:rsidP="00BB3F37"/>
    <w:p w14:paraId="23FFBC65" w14:textId="77777777" w:rsidR="007615D6" w:rsidRDefault="007615D6" w:rsidP="0010433C">
      <w:pPr>
        <w:pStyle w:val="Heading2"/>
      </w:pPr>
      <w:r>
        <w:t>7.16</w:t>
      </w:r>
      <w:r>
        <w:tab/>
        <w:t>5GS Transfer of Policies for Background Data Transfer (xBDT)</w:t>
      </w:r>
    </w:p>
    <w:p w14:paraId="24EB3799" w14:textId="77777777" w:rsidR="00A07364" w:rsidRDefault="00000000" w:rsidP="00BB3F37">
      <w:r>
        <w:t>There were no contributions to this agenda item.</w:t>
      </w:r>
    </w:p>
    <w:p w14:paraId="6EC0B84E" w14:textId="77777777" w:rsidR="00A07364" w:rsidRDefault="00A07364" w:rsidP="00BB3F37"/>
    <w:p w14:paraId="726B6C5D" w14:textId="77777777" w:rsidR="007615D6" w:rsidRDefault="007615D6" w:rsidP="0010433C">
      <w:pPr>
        <w:pStyle w:val="Heading2"/>
      </w:pPr>
      <w:r>
        <w:t>7.17</w:t>
      </w:r>
      <w:r>
        <w:tab/>
        <w:t>Single radio voice continuity from 5GS to 3G (5G_SRVCC)</w:t>
      </w:r>
    </w:p>
    <w:p w14:paraId="1E291882" w14:textId="77777777" w:rsidR="00A07364" w:rsidRDefault="00000000" w:rsidP="00BB3F37">
      <w:r>
        <w:t>There were no contributions to this agenda item.</w:t>
      </w:r>
    </w:p>
    <w:p w14:paraId="299DFC49" w14:textId="77777777" w:rsidR="00A07364" w:rsidRDefault="00A07364" w:rsidP="00BB3F37"/>
    <w:p w14:paraId="2CE433D1" w14:textId="77777777" w:rsidR="007615D6" w:rsidRDefault="007615D6" w:rsidP="007615D6">
      <w:pPr>
        <w:pStyle w:val="Heading1"/>
      </w:pPr>
      <w:r>
        <w:lastRenderedPageBreak/>
        <w:t>8</w:t>
      </w:r>
      <w:r>
        <w:tab/>
        <w:t>Rel-17 Maintenance</w:t>
      </w:r>
    </w:p>
    <w:p w14:paraId="49A4B4B6" w14:textId="77777777" w:rsidR="007615D6" w:rsidRDefault="007615D6" w:rsidP="0010433C">
      <w:pPr>
        <w:pStyle w:val="Heading2"/>
      </w:pPr>
      <w:r>
        <w:t>8.1</w:t>
      </w:r>
      <w:r>
        <w:tab/>
        <w:t>Enablers for Network Automation for 5G - phase 2 (eNA_Ph2)</w:t>
      </w:r>
    </w:p>
    <w:p w14:paraId="4EB59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825DEC" w14:textId="77777777" w:rsidR="00E00DA6" w:rsidRDefault="007615D6" w:rsidP="000A3FBD">
      <w:pPr>
        <w:pStyle w:val="NormTop"/>
      </w:pPr>
      <w:r>
        <w:rPr>
          <w:color w:val="0000FF"/>
        </w:rPr>
        <w:t>S2-2409629</w:t>
      </w:r>
      <w:r w:rsidRPr="00D53282">
        <w:t xml:space="preserve"> </w:t>
      </w:r>
      <w:r>
        <w:t>(CR) 23.288 CR1192 (Rel-17, 'F'):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Remove data collection from PCF. Correct clause reference.</w:t>
      </w:r>
    </w:p>
    <w:p w14:paraId="4F59FEB3" w14:textId="77777777" w:rsidR="007615D6" w:rsidRPr="005B25A1" w:rsidRDefault="007615D6" w:rsidP="007615D6">
      <w:pPr>
        <w:keepNext/>
        <w:keepLines/>
        <w:rPr>
          <w:b/>
          <w:bCs/>
        </w:rPr>
      </w:pPr>
      <w:r w:rsidRPr="005B25A1">
        <w:rPr>
          <w:b/>
          <w:bCs/>
        </w:rPr>
        <w:t>Parallel discussion:</w:t>
      </w:r>
    </w:p>
    <w:p w14:paraId="4A8CFC4F" w14:textId="0CB3CF6C" w:rsidR="007615D6" w:rsidRPr="005B25A1" w:rsidRDefault="00DC32BD" w:rsidP="007615D6">
      <w:pPr>
        <w:keepNext/>
        <w:keepLines/>
      </w:pPr>
      <w:r>
        <w:t xml:space="preserve">Huawei commented that the note under the table clarifies the proposed deletion and this change is not needed. DT Mobile did not see the need for this as a FASMO Rel-17 or Rel-18 change. This was then </w:t>
      </w:r>
      <w:r w:rsidRPr="00C3284B">
        <w:rPr>
          <w:color w:val="0000FF"/>
        </w:rPr>
        <w:t>noted</w:t>
      </w:r>
      <w:r>
        <w:t xml:space="preserve"> in parallel session.</w:t>
      </w:r>
    </w:p>
    <w:p w14:paraId="1D34E37D" w14:textId="6A99DD1C" w:rsidR="007615D6" w:rsidRPr="00EB0339" w:rsidRDefault="007615D6" w:rsidP="007615D6">
      <w:r w:rsidRPr="005B25A1">
        <w:rPr>
          <w:b/>
          <w:bCs/>
        </w:rPr>
        <w:t>Status:</w:t>
      </w:r>
      <w:r>
        <w:t xml:space="preserve"> </w:t>
      </w:r>
      <w:r>
        <w:rPr>
          <w:color w:val="0000FF"/>
        </w:rPr>
        <w:t>No</w:t>
      </w:r>
      <w:r w:rsidR="00DC32BD">
        <w:rPr>
          <w:color w:val="0000FF"/>
        </w:rPr>
        <w:t>t</w:t>
      </w:r>
      <w:r>
        <w:rPr>
          <w:color w:val="0000FF"/>
        </w:rPr>
        <w:t>ed</w:t>
      </w:r>
      <w:r>
        <w:t>.</w:t>
      </w:r>
    </w:p>
    <w:p w14:paraId="1107E870" w14:textId="77777777" w:rsidR="00E00DA6" w:rsidRDefault="007615D6" w:rsidP="000A3FBD">
      <w:pPr>
        <w:pStyle w:val="NormTop"/>
      </w:pPr>
      <w:r>
        <w:rPr>
          <w:color w:val="0000FF"/>
        </w:rPr>
        <w:t>S2-2409630</w:t>
      </w:r>
      <w:r w:rsidRPr="00D53282">
        <w:t xml:space="preserve"> </w:t>
      </w:r>
      <w:r>
        <w:t>(CR) 23.288 CR1193 (Rel-18, 'A'):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Remove data collection from PCF. Correct clause reference.</w:t>
      </w:r>
    </w:p>
    <w:p w14:paraId="776CC2BD" w14:textId="77777777" w:rsidR="007615D6" w:rsidRPr="005B25A1" w:rsidRDefault="007615D6" w:rsidP="007615D6">
      <w:pPr>
        <w:keepNext/>
        <w:keepLines/>
        <w:rPr>
          <w:b/>
          <w:bCs/>
        </w:rPr>
      </w:pPr>
      <w:r w:rsidRPr="005B25A1">
        <w:rPr>
          <w:b/>
          <w:bCs/>
        </w:rPr>
        <w:t>Parallel discussion:</w:t>
      </w:r>
    </w:p>
    <w:p w14:paraId="509B0A16" w14:textId="77777777" w:rsidR="00DC32BD" w:rsidRPr="005B25A1" w:rsidRDefault="00DC32BD" w:rsidP="00DC32BD">
      <w:pPr>
        <w:keepNext/>
        <w:keepLines/>
      </w:pPr>
      <w:r>
        <w:t xml:space="preserve">This was then </w:t>
      </w:r>
      <w:r w:rsidRPr="00C3284B">
        <w:rPr>
          <w:color w:val="0000FF"/>
        </w:rPr>
        <w:t>noted</w:t>
      </w:r>
      <w:r>
        <w:t xml:space="preserve"> in parallel session.</w:t>
      </w:r>
    </w:p>
    <w:p w14:paraId="66DEDF35" w14:textId="77777777" w:rsidR="00DC32BD" w:rsidRPr="00EB0339" w:rsidRDefault="00DC32BD" w:rsidP="00DC32BD">
      <w:r w:rsidRPr="005B25A1">
        <w:rPr>
          <w:b/>
          <w:bCs/>
        </w:rPr>
        <w:t>Status:</w:t>
      </w:r>
      <w:r>
        <w:t xml:space="preserve"> </w:t>
      </w:r>
      <w:r>
        <w:rPr>
          <w:color w:val="0000FF"/>
        </w:rPr>
        <w:t>Noted</w:t>
      </w:r>
      <w:r>
        <w:t>.</w:t>
      </w:r>
    </w:p>
    <w:p w14:paraId="6F5DC0DE" w14:textId="77777777" w:rsidR="00E00DA6" w:rsidRDefault="007615D6" w:rsidP="000A3FBD">
      <w:pPr>
        <w:pStyle w:val="NormTop"/>
      </w:pPr>
      <w:r>
        <w:rPr>
          <w:color w:val="0000FF"/>
        </w:rPr>
        <w:t>S2-2409631</w:t>
      </w:r>
      <w:r w:rsidRPr="00D53282">
        <w:t xml:space="preserve"> </w:t>
      </w:r>
      <w:r>
        <w:t>(CR) 23.288 CR1194 (Rel-19, 'A'):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data collection from PCF. Correct clause reference.</w:t>
      </w:r>
    </w:p>
    <w:p w14:paraId="7ABCE4C7" w14:textId="77777777" w:rsidR="007615D6" w:rsidRPr="005B25A1" w:rsidRDefault="007615D6" w:rsidP="007615D6">
      <w:pPr>
        <w:keepNext/>
        <w:keepLines/>
        <w:rPr>
          <w:b/>
          <w:bCs/>
        </w:rPr>
      </w:pPr>
      <w:r w:rsidRPr="005B25A1">
        <w:rPr>
          <w:b/>
          <w:bCs/>
        </w:rPr>
        <w:t>Parallel discussion:</w:t>
      </w:r>
    </w:p>
    <w:p w14:paraId="17E2374B" w14:textId="77777777" w:rsidR="00DC32BD" w:rsidRPr="005B25A1" w:rsidRDefault="00DC32BD" w:rsidP="00DC32BD">
      <w:pPr>
        <w:keepNext/>
        <w:keepLines/>
      </w:pPr>
      <w:r>
        <w:t xml:space="preserve">This was then </w:t>
      </w:r>
      <w:r w:rsidRPr="00C3284B">
        <w:rPr>
          <w:color w:val="0000FF"/>
        </w:rPr>
        <w:t>noted</w:t>
      </w:r>
      <w:r>
        <w:t xml:space="preserve"> in parallel session.</w:t>
      </w:r>
    </w:p>
    <w:p w14:paraId="5C6FF9BB" w14:textId="77777777" w:rsidR="00DC32BD" w:rsidRPr="00EB0339" w:rsidRDefault="00DC32BD" w:rsidP="00DC32BD">
      <w:r w:rsidRPr="005B25A1">
        <w:rPr>
          <w:b/>
          <w:bCs/>
        </w:rPr>
        <w:t>Status:</w:t>
      </w:r>
      <w:r>
        <w:t xml:space="preserve"> </w:t>
      </w:r>
      <w:r>
        <w:rPr>
          <w:color w:val="0000FF"/>
        </w:rPr>
        <w:t>Noted</w:t>
      </w:r>
      <w:r>
        <w:t>.</w:t>
      </w:r>
    </w:p>
    <w:p w14:paraId="01D179B5" w14:textId="77777777" w:rsidR="00A07364" w:rsidRDefault="00A07364" w:rsidP="00BB3F37"/>
    <w:p w14:paraId="5C36C156" w14:textId="77777777" w:rsidR="007615D6" w:rsidRDefault="007615D6" w:rsidP="0010433C">
      <w:pPr>
        <w:pStyle w:val="Heading2"/>
      </w:pPr>
      <w:r>
        <w:t>8.2</w:t>
      </w:r>
      <w:r>
        <w:tab/>
        <w:t>Enhanced support of Non-Public Networks (eNPN)</w:t>
      </w:r>
    </w:p>
    <w:p w14:paraId="3BA3DD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8625B43" w14:textId="77777777" w:rsidR="00A07364" w:rsidRDefault="00000000" w:rsidP="00BB3F37">
      <w:r>
        <w:t>There were no contributions to this agenda item.</w:t>
      </w:r>
    </w:p>
    <w:p w14:paraId="1053E266" w14:textId="77777777" w:rsidR="00A07364" w:rsidRDefault="00A07364" w:rsidP="00BB3F37"/>
    <w:p w14:paraId="7D211A59" w14:textId="77777777" w:rsidR="007615D6" w:rsidRDefault="007615D6" w:rsidP="0010433C">
      <w:pPr>
        <w:pStyle w:val="Heading2"/>
      </w:pPr>
      <w:r>
        <w:lastRenderedPageBreak/>
        <w:t>8.3</w:t>
      </w:r>
      <w:r>
        <w:tab/>
        <w:t>Enhancement of support for Edge Computing in 5GC (eEDGE_5GC)</w:t>
      </w:r>
    </w:p>
    <w:p w14:paraId="79FCC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1F0BE27" w14:textId="77777777" w:rsidR="00E00DA6" w:rsidRDefault="007615D6" w:rsidP="000A3FBD">
      <w:pPr>
        <w:pStyle w:val="NormTop"/>
      </w:pPr>
      <w:r>
        <w:rPr>
          <w:color w:val="0000FF"/>
        </w:rPr>
        <w:t>S2-2409587</w:t>
      </w:r>
      <w:r w:rsidRPr="00D53282">
        <w:t xml:space="preserve"> </w:t>
      </w:r>
      <w:r>
        <w:t>(LS IN) LS from CT WG3: LS on Multiple Queries related to untrusted AF influence on Traffic Routing (Source: CT WG3 (C3-244442))</w:t>
      </w:r>
      <w:r>
        <w:br/>
      </w:r>
      <w:r w:rsidRPr="00D53282">
        <w:rPr>
          <w:b/>
        </w:rPr>
        <w:t>Document for:</w:t>
      </w:r>
      <w:r w:rsidRPr="00D53282">
        <w:t xml:space="preserve"> </w:t>
      </w:r>
      <w:r>
        <w:t>Action</w:t>
      </w:r>
      <w:r>
        <w:br/>
      </w:r>
      <w:r w:rsidRPr="00D53282">
        <w:rPr>
          <w:b/>
        </w:rPr>
        <w:t>Abstract:</w:t>
      </w:r>
      <w:r w:rsidRPr="00D53282">
        <w:t xml:space="preserve"> </w:t>
      </w:r>
      <w:r>
        <w:br/>
        <w:t>In clause 4.3.6 of TS 23.502 the procedure for Application Function Influence on traffic routing is defined. CT WG3 has queries on two procedural parts related to untrusted AF invoking the Traffic Influence(TI) feature. {. . .} Action: CT WG3 kindly asks SA WG2 to answer the above questions and update their relevant specifications accordingly (if needed).</w:t>
      </w:r>
    </w:p>
    <w:p w14:paraId="3BBBC68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S2-2409959</w:t>
      </w:r>
      <w:r>
        <w:t>,</w:t>
      </w:r>
      <w:r>
        <w:rPr>
          <w:color w:val="0000FF"/>
        </w:rPr>
        <w:t xml:space="preserve"> S2-2410133</w:t>
      </w:r>
      <w:r>
        <w:t>.</w:t>
      </w:r>
    </w:p>
    <w:p w14:paraId="2DBC9D63" w14:textId="77777777" w:rsidR="007615D6" w:rsidRPr="005B25A1" w:rsidRDefault="007615D6" w:rsidP="007615D6">
      <w:pPr>
        <w:keepNext/>
        <w:keepLines/>
        <w:rPr>
          <w:b/>
          <w:bCs/>
        </w:rPr>
      </w:pPr>
      <w:r w:rsidRPr="005B25A1">
        <w:rPr>
          <w:b/>
          <w:bCs/>
        </w:rPr>
        <w:t>Parallel discussion:</w:t>
      </w:r>
    </w:p>
    <w:p w14:paraId="37EE9F1B" w14:textId="77777777" w:rsidR="007615D6" w:rsidRPr="005B25A1" w:rsidRDefault="007615D6" w:rsidP="007615D6">
      <w:pPr>
        <w:keepNext/>
        <w:keepLines/>
      </w:pPr>
      <w:r w:rsidRPr="005B25A1">
        <w:t>-</w:t>
      </w:r>
    </w:p>
    <w:p w14:paraId="585A94DE" w14:textId="77777777" w:rsidR="007615D6" w:rsidRPr="005B25A1" w:rsidRDefault="007615D6" w:rsidP="007615D6">
      <w:pPr>
        <w:keepNext/>
        <w:keepLines/>
        <w:rPr>
          <w:b/>
          <w:bCs/>
        </w:rPr>
      </w:pPr>
      <w:r w:rsidRPr="005B25A1">
        <w:rPr>
          <w:b/>
          <w:bCs/>
        </w:rPr>
        <w:t>Plenary Discussion:</w:t>
      </w:r>
    </w:p>
    <w:p w14:paraId="260DDC1F" w14:textId="77777777" w:rsidR="007615D6" w:rsidRPr="005B25A1" w:rsidRDefault="007615D6" w:rsidP="007615D6">
      <w:pPr>
        <w:keepNext/>
        <w:keepLines/>
      </w:pPr>
      <w:r>
        <w:rPr>
          <w:color w:val="FF0000"/>
        </w:rPr>
        <w:t>NO DISCUSSION RECORDED</w:t>
      </w:r>
    </w:p>
    <w:p w14:paraId="7CC25212" w14:textId="77777777" w:rsidR="007615D6" w:rsidRPr="00EB0339" w:rsidRDefault="007615D6" w:rsidP="007615D6">
      <w:r w:rsidRPr="005B25A1">
        <w:rPr>
          <w:b/>
          <w:bCs/>
        </w:rPr>
        <w:t>Status:</w:t>
      </w:r>
      <w:r>
        <w:t xml:space="preserve"> </w:t>
      </w:r>
      <w:r>
        <w:rPr>
          <w:color w:val="0000FF"/>
        </w:rPr>
        <w:t>Not concluded</w:t>
      </w:r>
      <w:r>
        <w:t>.</w:t>
      </w:r>
    </w:p>
    <w:p w14:paraId="45D38150" w14:textId="77777777" w:rsidR="00E00DA6" w:rsidRDefault="007615D6" w:rsidP="000A3FBD">
      <w:pPr>
        <w:pStyle w:val="NormTop"/>
      </w:pPr>
      <w:r>
        <w:rPr>
          <w:color w:val="0000FF"/>
        </w:rPr>
        <w:t>S2-2409959</w:t>
      </w:r>
      <w:r w:rsidRPr="00D53282">
        <w:t xml:space="preserve"> </w:t>
      </w:r>
      <w:r>
        <w:t>(LS OUT) [DRAFT] LS Response on Multiple Queries related to untrusted AF influence on Traffic Routing (Source: ZTE)</w:t>
      </w:r>
      <w:r>
        <w:br/>
      </w:r>
      <w:r w:rsidRPr="00D53282">
        <w:rPr>
          <w:b/>
        </w:rPr>
        <w:t>Document for:</w:t>
      </w:r>
      <w:r w:rsidRPr="00D53282">
        <w:t xml:space="preserve"> </w:t>
      </w:r>
      <w:r>
        <w:t>Approval</w:t>
      </w:r>
      <w:r>
        <w:br/>
      </w:r>
      <w:r w:rsidRPr="00D53282">
        <w:rPr>
          <w:b/>
        </w:rPr>
        <w:t>Abstract:</w:t>
      </w:r>
      <w:r w:rsidRPr="00D53282">
        <w:t xml:space="preserve"> </w:t>
      </w:r>
      <w:r>
        <w:br/>
        <w:t>Further LS Reply on Internal 5G Core information expose to trusted AF.</w:t>
      </w:r>
    </w:p>
    <w:p w14:paraId="5E14AEC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S2-2409587</w:t>
      </w:r>
      <w:r>
        <w:t>.</w:t>
      </w:r>
    </w:p>
    <w:p w14:paraId="5A82FF62" w14:textId="77777777" w:rsidR="007615D6" w:rsidRPr="005B25A1" w:rsidRDefault="007615D6" w:rsidP="007615D6">
      <w:pPr>
        <w:keepNext/>
        <w:keepLines/>
        <w:rPr>
          <w:b/>
          <w:bCs/>
        </w:rPr>
      </w:pPr>
      <w:r w:rsidRPr="005B25A1">
        <w:rPr>
          <w:b/>
          <w:bCs/>
        </w:rPr>
        <w:t>Parallel discussion:</w:t>
      </w:r>
    </w:p>
    <w:p w14:paraId="6E8C37AD" w14:textId="77777777" w:rsidR="007615D6" w:rsidRPr="005B25A1" w:rsidRDefault="007615D6" w:rsidP="007615D6">
      <w:pPr>
        <w:keepNext/>
        <w:keepLines/>
      </w:pPr>
      <w:r w:rsidRPr="005B25A1">
        <w:t>-</w:t>
      </w:r>
    </w:p>
    <w:p w14:paraId="1440E954" w14:textId="77777777" w:rsidR="007615D6" w:rsidRPr="005B25A1" w:rsidRDefault="007615D6" w:rsidP="007615D6">
      <w:pPr>
        <w:keepNext/>
        <w:keepLines/>
        <w:rPr>
          <w:b/>
          <w:bCs/>
        </w:rPr>
      </w:pPr>
      <w:r w:rsidRPr="005B25A1">
        <w:rPr>
          <w:b/>
          <w:bCs/>
        </w:rPr>
        <w:t>Plenary Discussion:</w:t>
      </w:r>
    </w:p>
    <w:p w14:paraId="1943EA33" w14:textId="77777777" w:rsidR="007615D6" w:rsidRPr="005B25A1" w:rsidRDefault="007615D6" w:rsidP="007615D6">
      <w:pPr>
        <w:keepNext/>
        <w:keepLines/>
      </w:pPr>
      <w:r>
        <w:rPr>
          <w:color w:val="FF0000"/>
        </w:rPr>
        <w:t>NO DISCUSSION RECORDED</w:t>
      </w:r>
    </w:p>
    <w:p w14:paraId="5D7C6038" w14:textId="77777777" w:rsidR="007615D6" w:rsidRPr="00EB0339" w:rsidRDefault="007615D6" w:rsidP="007615D6">
      <w:r w:rsidRPr="005B25A1">
        <w:rPr>
          <w:b/>
          <w:bCs/>
        </w:rPr>
        <w:t>Status:</w:t>
      </w:r>
      <w:r>
        <w:t xml:space="preserve"> </w:t>
      </w:r>
      <w:r>
        <w:rPr>
          <w:color w:val="0000FF"/>
        </w:rPr>
        <w:t>Not concluded</w:t>
      </w:r>
      <w:r>
        <w:t>.</w:t>
      </w:r>
    </w:p>
    <w:p w14:paraId="07843F4E" w14:textId="77777777" w:rsidR="00E00DA6" w:rsidRDefault="007615D6" w:rsidP="000A3FBD">
      <w:pPr>
        <w:pStyle w:val="NormTop"/>
      </w:pPr>
      <w:r>
        <w:rPr>
          <w:color w:val="0000FF"/>
        </w:rPr>
        <w:t>S2-2410133</w:t>
      </w:r>
      <w:r w:rsidRPr="00D53282">
        <w:t xml:space="preserve"> </w:t>
      </w:r>
      <w:r>
        <w:t>(LS OUT) [DRAFT] Reply LS on Multiple Queries related to untrusted AF influence on Traffic Routing (Source: CEWiT)</w:t>
      </w:r>
      <w:r>
        <w:br/>
      </w:r>
      <w:r w:rsidRPr="00D53282">
        <w:rPr>
          <w:b/>
        </w:rPr>
        <w:t>Document for:</w:t>
      </w:r>
      <w:r w:rsidRPr="00D53282">
        <w:t xml:space="preserve"> </w:t>
      </w:r>
      <w:r>
        <w:t>Approval</w:t>
      </w:r>
      <w:r>
        <w:br/>
      </w:r>
      <w:r w:rsidRPr="00D53282">
        <w:rPr>
          <w:b/>
        </w:rPr>
        <w:t>Abstract:</w:t>
      </w:r>
      <w:r w:rsidRPr="00D53282">
        <w:t xml:space="preserve"> </w:t>
      </w:r>
      <w:r>
        <w:br/>
        <w:t>Reply LS on Multiple Queries related to untrusted AF influence on Traffic Routing.</w:t>
      </w:r>
    </w:p>
    <w:p w14:paraId="777D499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S2-2409587</w:t>
      </w:r>
      <w:r>
        <w:t>.</w:t>
      </w:r>
    </w:p>
    <w:p w14:paraId="1C7CC674" w14:textId="77777777" w:rsidR="007615D6" w:rsidRPr="005B25A1" w:rsidRDefault="007615D6" w:rsidP="007615D6">
      <w:pPr>
        <w:keepNext/>
        <w:keepLines/>
        <w:rPr>
          <w:b/>
          <w:bCs/>
        </w:rPr>
      </w:pPr>
      <w:r w:rsidRPr="005B25A1">
        <w:rPr>
          <w:b/>
          <w:bCs/>
        </w:rPr>
        <w:t>Parallel discussion:</w:t>
      </w:r>
    </w:p>
    <w:p w14:paraId="79D60436" w14:textId="77777777" w:rsidR="007615D6" w:rsidRPr="005B25A1" w:rsidRDefault="007615D6" w:rsidP="007615D6">
      <w:pPr>
        <w:keepNext/>
        <w:keepLines/>
      </w:pPr>
      <w:r w:rsidRPr="005B25A1">
        <w:t>-</w:t>
      </w:r>
    </w:p>
    <w:p w14:paraId="226C950A" w14:textId="77777777" w:rsidR="007615D6" w:rsidRPr="005B25A1" w:rsidRDefault="007615D6" w:rsidP="007615D6">
      <w:pPr>
        <w:keepNext/>
        <w:keepLines/>
        <w:rPr>
          <w:b/>
          <w:bCs/>
        </w:rPr>
      </w:pPr>
      <w:r w:rsidRPr="005B25A1">
        <w:rPr>
          <w:b/>
          <w:bCs/>
        </w:rPr>
        <w:t>Plenary Discussion:</w:t>
      </w:r>
    </w:p>
    <w:p w14:paraId="3A9E5934" w14:textId="77777777" w:rsidR="007615D6" w:rsidRPr="005B25A1" w:rsidRDefault="007615D6" w:rsidP="007615D6">
      <w:pPr>
        <w:keepNext/>
        <w:keepLines/>
      </w:pPr>
      <w:r>
        <w:rPr>
          <w:color w:val="FF0000"/>
        </w:rPr>
        <w:t>NO DISCUSSION RECORDED</w:t>
      </w:r>
    </w:p>
    <w:p w14:paraId="67D0FF0C" w14:textId="77777777" w:rsidR="007615D6" w:rsidRPr="00EB0339" w:rsidRDefault="007615D6" w:rsidP="007615D6">
      <w:r w:rsidRPr="005B25A1">
        <w:rPr>
          <w:b/>
          <w:bCs/>
        </w:rPr>
        <w:t>Status:</w:t>
      </w:r>
      <w:r>
        <w:t xml:space="preserve"> </w:t>
      </w:r>
      <w:r>
        <w:rPr>
          <w:color w:val="0000FF"/>
        </w:rPr>
        <w:t>Not concluded</w:t>
      </w:r>
      <w:r>
        <w:t>.</w:t>
      </w:r>
    </w:p>
    <w:p w14:paraId="57D5636C" w14:textId="77777777" w:rsidR="00E00DA6" w:rsidRDefault="007615D6" w:rsidP="000A3FBD">
      <w:pPr>
        <w:pStyle w:val="NormTop"/>
      </w:pPr>
      <w:r>
        <w:rPr>
          <w:color w:val="0000FF"/>
        </w:rPr>
        <w:lastRenderedPageBreak/>
        <w:t>S2-2410134</w:t>
      </w:r>
      <w:r w:rsidRPr="00D53282">
        <w:t xml:space="preserve"> </w:t>
      </w:r>
      <w:r>
        <w:t>(CR) 23.502 CR5059 (Rel-19, 'B'): Addition of event in user plane management notification from SMF (Source: CEWiT)</w:t>
      </w:r>
      <w:r>
        <w:br/>
      </w:r>
      <w:r w:rsidRPr="00D53282">
        <w:rPr>
          <w:b/>
        </w:rPr>
        <w:t>Document for:</w:t>
      </w:r>
      <w:r w:rsidRPr="00D53282">
        <w:t xml:space="preserve"> </w:t>
      </w:r>
      <w:r>
        <w:t>Approval</w:t>
      </w:r>
      <w:r>
        <w:br/>
      </w:r>
      <w:r w:rsidRPr="00D53282">
        <w:rPr>
          <w:b/>
        </w:rPr>
        <w:t>Abstract:</w:t>
      </w:r>
      <w:r w:rsidRPr="00D53282">
        <w:t xml:space="preserve"> </w:t>
      </w:r>
      <w:r>
        <w:br/>
        <w:t>Summary of change: Addition of DNAI steering failure in the list of events provided in clause 4.3.6.3. Addition of information in the description for steps 4a, 4c of the call flow provided in clause 4.3.6.3.</w:t>
      </w:r>
    </w:p>
    <w:p w14:paraId="30540DF0" w14:textId="77777777" w:rsidR="007615D6" w:rsidRPr="005B25A1" w:rsidRDefault="007615D6" w:rsidP="007615D6">
      <w:pPr>
        <w:keepNext/>
        <w:keepLines/>
        <w:rPr>
          <w:b/>
          <w:bCs/>
        </w:rPr>
      </w:pPr>
      <w:r w:rsidRPr="005B25A1">
        <w:rPr>
          <w:b/>
          <w:bCs/>
        </w:rPr>
        <w:t>Parallel discussion:</w:t>
      </w:r>
    </w:p>
    <w:p w14:paraId="23A772A7" w14:textId="77777777" w:rsidR="007615D6" w:rsidRPr="005B25A1" w:rsidRDefault="007615D6" w:rsidP="007615D6">
      <w:pPr>
        <w:keepNext/>
        <w:keepLines/>
      </w:pPr>
      <w:r w:rsidRPr="005B25A1">
        <w:t>-</w:t>
      </w:r>
    </w:p>
    <w:p w14:paraId="69E62890" w14:textId="77777777" w:rsidR="007615D6" w:rsidRPr="005B25A1" w:rsidRDefault="007615D6" w:rsidP="007615D6">
      <w:pPr>
        <w:keepNext/>
        <w:keepLines/>
        <w:rPr>
          <w:b/>
          <w:bCs/>
        </w:rPr>
      </w:pPr>
      <w:r w:rsidRPr="005B25A1">
        <w:rPr>
          <w:b/>
          <w:bCs/>
        </w:rPr>
        <w:t>Plenary Discussion:</w:t>
      </w:r>
    </w:p>
    <w:p w14:paraId="3DAF097C" w14:textId="77777777" w:rsidR="007615D6" w:rsidRPr="005B25A1" w:rsidRDefault="007615D6" w:rsidP="007615D6">
      <w:pPr>
        <w:keepNext/>
        <w:keepLines/>
      </w:pPr>
      <w:r>
        <w:rPr>
          <w:color w:val="FF0000"/>
        </w:rPr>
        <w:t>NO DISCUSSION RECORDED</w:t>
      </w:r>
    </w:p>
    <w:p w14:paraId="7F0BA678" w14:textId="77777777" w:rsidR="007615D6" w:rsidRPr="00EB0339" w:rsidRDefault="007615D6" w:rsidP="007615D6">
      <w:r w:rsidRPr="005B25A1">
        <w:rPr>
          <w:b/>
          <w:bCs/>
        </w:rPr>
        <w:t>Status:</w:t>
      </w:r>
      <w:r>
        <w:t xml:space="preserve"> </w:t>
      </w:r>
      <w:r>
        <w:rPr>
          <w:color w:val="0000FF"/>
        </w:rPr>
        <w:t>Not concluded</w:t>
      </w:r>
      <w:r>
        <w:t>.</w:t>
      </w:r>
    </w:p>
    <w:p w14:paraId="7CFE5448" w14:textId="77777777" w:rsidR="00A07364" w:rsidRDefault="00A07364" w:rsidP="00BB3F37"/>
    <w:p w14:paraId="43F456C0" w14:textId="77777777" w:rsidR="00A07364" w:rsidRDefault="00A07364" w:rsidP="00BB3F37"/>
    <w:p w14:paraId="0FB0E2B0" w14:textId="77777777" w:rsidR="007615D6" w:rsidRDefault="007615D6" w:rsidP="0010433C">
      <w:pPr>
        <w:pStyle w:val="Heading2"/>
      </w:pPr>
      <w:r>
        <w:t>8.4</w:t>
      </w:r>
      <w:r>
        <w:tab/>
        <w:t>Enhancement of Network Slicing Phase 2 (eNS_Ph2)</w:t>
      </w:r>
    </w:p>
    <w:p w14:paraId="0FF532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A823FF" w14:textId="77777777" w:rsidR="00A07364" w:rsidRDefault="00000000" w:rsidP="00BB3F37">
      <w:r>
        <w:t>There were no contributions to this agenda item.</w:t>
      </w:r>
    </w:p>
    <w:p w14:paraId="6979D556" w14:textId="77777777" w:rsidR="00A07364" w:rsidRDefault="00A07364" w:rsidP="00BB3F37"/>
    <w:p w14:paraId="01FA2D12" w14:textId="77777777" w:rsidR="007615D6" w:rsidRDefault="007615D6" w:rsidP="0010433C">
      <w:pPr>
        <w:pStyle w:val="Heading2"/>
      </w:pPr>
      <w:r>
        <w:t>8.5</w:t>
      </w:r>
      <w:r>
        <w:tab/>
        <w:t>Enhanced support of Industrial IoT - TSC/URLLC enhancements (IIoT)</w:t>
      </w:r>
    </w:p>
    <w:p w14:paraId="759FC36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96680" w14:textId="77777777" w:rsidR="00A07364" w:rsidRDefault="00000000" w:rsidP="00BB3F37">
      <w:r>
        <w:t>There were no contributions to this agenda item.</w:t>
      </w:r>
    </w:p>
    <w:p w14:paraId="227DF992" w14:textId="77777777" w:rsidR="00A07364" w:rsidRDefault="00A07364" w:rsidP="00BB3F37"/>
    <w:p w14:paraId="55DC0AF0" w14:textId="77777777" w:rsidR="007615D6" w:rsidRDefault="007615D6" w:rsidP="0010433C">
      <w:pPr>
        <w:pStyle w:val="Heading2"/>
      </w:pPr>
      <w:r>
        <w:t>8.6</w:t>
      </w:r>
      <w:r>
        <w:tab/>
        <w:t>Access Traffic Steering, Switch and Splitting support in the 5G system architecture Phase 2 (ATSSS_Ph2)</w:t>
      </w:r>
    </w:p>
    <w:p w14:paraId="759C7C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545571" w14:textId="77777777" w:rsidR="00A07364" w:rsidRDefault="00000000" w:rsidP="00BB3F37">
      <w:r>
        <w:t>There were no contributions to this agenda item.</w:t>
      </w:r>
    </w:p>
    <w:p w14:paraId="315E7F08" w14:textId="77777777" w:rsidR="00A07364" w:rsidRDefault="00A07364" w:rsidP="00BB3F37"/>
    <w:p w14:paraId="113C2B7A" w14:textId="77777777" w:rsidR="007615D6" w:rsidRDefault="007615D6" w:rsidP="0010433C">
      <w:pPr>
        <w:pStyle w:val="Heading2"/>
      </w:pPr>
      <w:r>
        <w:t>8.7</w:t>
      </w:r>
      <w:r>
        <w:tab/>
        <w:t>Support of Aerial Systems Connectivity, Identification, and Tracking (ID_UAS)</w:t>
      </w:r>
    </w:p>
    <w:p w14:paraId="4C5CAB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297913" w14:textId="77777777" w:rsidR="00A07364" w:rsidRDefault="00000000" w:rsidP="00BB3F37">
      <w:r>
        <w:t>There were no contributions to this agenda item.</w:t>
      </w:r>
    </w:p>
    <w:p w14:paraId="441686C6" w14:textId="77777777" w:rsidR="00A07364" w:rsidRDefault="00A07364" w:rsidP="00BB3F37"/>
    <w:p w14:paraId="2F3D2E9A" w14:textId="77777777" w:rsidR="007615D6" w:rsidRDefault="007615D6" w:rsidP="0010433C">
      <w:pPr>
        <w:pStyle w:val="Heading2"/>
      </w:pPr>
      <w:r>
        <w:t>8.8</w:t>
      </w:r>
      <w:r>
        <w:tab/>
        <w:t>System enhancement for Proximity based Services in 5GS (5G_ProSe)</w:t>
      </w:r>
    </w:p>
    <w:p w14:paraId="5931872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C1B1918" w14:textId="77777777" w:rsidR="00A07364" w:rsidRDefault="00000000" w:rsidP="00BB3F37">
      <w:r>
        <w:t>There were no contributions to this agenda item.</w:t>
      </w:r>
    </w:p>
    <w:p w14:paraId="169E8876" w14:textId="77777777" w:rsidR="00A07364" w:rsidRDefault="00A07364" w:rsidP="00BB3F37"/>
    <w:p w14:paraId="5AE5C911" w14:textId="77777777" w:rsidR="007615D6" w:rsidRDefault="007615D6" w:rsidP="0010433C">
      <w:pPr>
        <w:pStyle w:val="Heading2"/>
      </w:pPr>
      <w:r>
        <w:t>8.9</w:t>
      </w:r>
      <w:r>
        <w:tab/>
        <w:t>Architectural enhancements for 5G multicast-broadcast services (5MBS)</w:t>
      </w:r>
    </w:p>
    <w:p w14:paraId="3C5F8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79E5BD4" w14:textId="77777777" w:rsidR="00A07364" w:rsidRDefault="00000000" w:rsidP="00BB3F37">
      <w:r>
        <w:t>There were no contributions to this agenda item.</w:t>
      </w:r>
    </w:p>
    <w:p w14:paraId="51359BDF" w14:textId="77777777" w:rsidR="00A07364" w:rsidRDefault="00A07364" w:rsidP="00BB3F37"/>
    <w:p w14:paraId="10A99B46" w14:textId="77777777" w:rsidR="007615D6" w:rsidRDefault="007615D6" w:rsidP="0010433C">
      <w:pPr>
        <w:pStyle w:val="Heading2"/>
      </w:pPr>
      <w:r>
        <w:t>8.10</w:t>
      </w:r>
      <w:r>
        <w:tab/>
        <w:t>System enablers for multi-USIM devices (MUSIM)</w:t>
      </w:r>
    </w:p>
    <w:p w14:paraId="55B6771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4028836" w14:textId="77777777" w:rsidR="00A07364" w:rsidRDefault="00000000" w:rsidP="00BB3F37">
      <w:r>
        <w:t>There were no contributions to this agenda item.</w:t>
      </w:r>
    </w:p>
    <w:p w14:paraId="003072F0" w14:textId="77777777" w:rsidR="00A07364" w:rsidRDefault="00A07364" w:rsidP="00BB3F37"/>
    <w:p w14:paraId="5DB60334" w14:textId="77777777" w:rsidR="007615D6" w:rsidRDefault="007615D6" w:rsidP="0010433C">
      <w:pPr>
        <w:pStyle w:val="Heading2"/>
      </w:pPr>
      <w:r>
        <w:t>8.11</w:t>
      </w:r>
      <w:r>
        <w:tab/>
        <w:t>Architecture aspects for using satellite access in 5G (5GSAT_ARCH)</w:t>
      </w:r>
    </w:p>
    <w:p w14:paraId="2AA5CD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5CBF637" w14:textId="77777777" w:rsidR="00A07364" w:rsidRDefault="00000000" w:rsidP="00BB3F37">
      <w:r>
        <w:t>There were no contributions to this agenda item.</w:t>
      </w:r>
    </w:p>
    <w:p w14:paraId="6CB15AD8" w14:textId="77777777" w:rsidR="00A07364" w:rsidRDefault="00A07364" w:rsidP="00BB3F37"/>
    <w:p w14:paraId="6AF6F984" w14:textId="77777777" w:rsidR="007615D6" w:rsidRDefault="007615D6" w:rsidP="0010433C">
      <w:pPr>
        <w:pStyle w:val="Heading2"/>
      </w:pPr>
      <w:r>
        <w:t>8.12</w:t>
      </w:r>
      <w:r>
        <w:tab/>
        <w:t>Architecture enhancements for 3GPP support of advanced V2X services - Phase 2 (eV2XARC_Ph2)</w:t>
      </w:r>
    </w:p>
    <w:p w14:paraId="1FCF30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A7B8F85" w14:textId="77777777" w:rsidR="00A07364" w:rsidRDefault="00000000" w:rsidP="00BB3F37">
      <w:r>
        <w:t>There were no contributions to this agenda item.</w:t>
      </w:r>
    </w:p>
    <w:p w14:paraId="213DD3F5" w14:textId="77777777" w:rsidR="00A07364" w:rsidRDefault="00A07364" w:rsidP="00BB3F37"/>
    <w:p w14:paraId="5BF93465" w14:textId="77777777" w:rsidR="007615D6" w:rsidRDefault="007615D6" w:rsidP="0010433C">
      <w:pPr>
        <w:pStyle w:val="Heading2"/>
      </w:pPr>
      <w:r>
        <w:t>8.13</w:t>
      </w:r>
      <w:r>
        <w:tab/>
        <w:t>5G System Enhancement for Advanced Interactive Services (5G_AIS)</w:t>
      </w:r>
    </w:p>
    <w:p w14:paraId="025BF1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C3CD680" w14:textId="77777777" w:rsidR="00A07364" w:rsidRDefault="00000000" w:rsidP="00BB3F37">
      <w:r>
        <w:t>There were no contributions to this agenda item.</w:t>
      </w:r>
    </w:p>
    <w:p w14:paraId="64FDA97E" w14:textId="77777777" w:rsidR="00A07364" w:rsidRDefault="00A07364" w:rsidP="00BB3F37"/>
    <w:p w14:paraId="725C3211" w14:textId="77777777" w:rsidR="007615D6" w:rsidRDefault="007615D6" w:rsidP="0010433C">
      <w:pPr>
        <w:pStyle w:val="Heading2"/>
      </w:pPr>
      <w:r>
        <w:t>8.14</w:t>
      </w:r>
      <w:r>
        <w:tab/>
        <w:t>Enhancement to the 5GC LoCation Services-Phase 2 (5G_eLCS_Ph2)</w:t>
      </w:r>
    </w:p>
    <w:p w14:paraId="55F9BA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7771BE" w14:textId="77777777" w:rsidR="00A07364" w:rsidRDefault="00000000" w:rsidP="00BB3F37">
      <w:r>
        <w:t>There were no contributions to this agenda item.</w:t>
      </w:r>
    </w:p>
    <w:p w14:paraId="495365C8" w14:textId="77777777" w:rsidR="00A07364" w:rsidRDefault="00A07364" w:rsidP="00BB3F37"/>
    <w:p w14:paraId="1F7488BE" w14:textId="77777777" w:rsidR="007615D6" w:rsidRDefault="007615D6" w:rsidP="0010433C">
      <w:pPr>
        <w:pStyle w:val="Heading2"/>
      </w:pPr>
      <w:r>
        <w:t>8.15</w:t>
      </w:r>
      <w:r>
        <w:tab/>
        <w:t>Multimedia Priority Service (MPS) Phase 2 (MPS2)</w:t>
      </w:r>
    </w:p>
    <w:p w14:paraId="54AEA7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6682EF" w14:textId="77777777" w:rsidR="00A07364" w:rsidRDefault="00000000" w:rsidP="00BB3F37">
      <w:r>
        <w:t>There were no contributions to this agenda item.</w:t>
      </w:r>
    </w:p>
    <w:p w14:paraId="36B9F346" w14:textId="77777777" w:rsidR="00A07364" w:rsidRDefault="00A07364" w:rsidP="00BB3F37"/>
    <w:p w14:paraId="16B6A637" w14:textId="77777777" w:rsidR="007615D6" w:rsidRDefault="007615D6" w:rsidP="0010433C">
      <w:pPr>
        <w:pStyle w:val="Heading2"/>
      </w:pPr>
      <w:r>
        <w:t>8.16</w:t>
      </w:r>
      <w:r>
        <w:tab/>
        <w:t>Dynamic management of group-based event monitoring (TEI17_GEM)</w:t>
      </w:r>
    </w:p>
    <w:p w14:paraId="781341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5B29A76" w14:textId="77777777" w:rsidR="00A07364" w:rsidRDefault="00000000" w:rsidP="00BB3F37">
      <w:r>
        <w:t>There were no contributions to this agenda item.</w:t>
      </w:r>
    </w:p>
    <w:p w14:paraId="7FDC7083" w14:textId="77777777" w:rsidR="00A07364" w:rsidRDefault="00A07364" w:rsidP="00BB3F37"/>
    <w:p w14:paraId="46D55504" w14:textId="77777777" w:rsidR="007615D6" w:rsidRDefault="007615D6" w:rsidP="0010433C">
      <w:pPr>
        <w:pStyle w:val="Heading2"/>
      </w:pPr>
      <w:r>
        <w:t>8.17</w:t>
      </w:r>
      <w:r>
        <w:tab/>
        <w:t>N7/N40 Interfaces Enhancements to Support GERAN and UTRAN (TEI17_NIESGU)</w:t>
      </w:r>
    </w:p>
    <w:p w14:paraId="012B450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4032D4C" w14:textId="77777777" w:rsidR="00A07364" w:rsidRDefault="00000000" w:rsidP="00BB3F37">
      <w:r>
        <w:t>There were no contributions to this agenda item.</w:t>
      </w:r>
    </w:p>
    <w:p w14:paraId="38EDB911" w14:textId="77777777" w:rsidR="00A07364" w:rsidRDefault="00A07364" w:rsidP="00BB3F37"/>
    <w:p w14:paraId="12E19B51" w14:textId="77777777" w:rsidR="007615D6" w:rsidRDefault="007615D6" w:rsidP="0010433C">
      <w:pPr>
        <w:pStyle w:val="Heading2"/>
      </w:pPr>
      <w:r>
        <w:t>8.18</w:t>
      </w:r>
      <w:r>
        <w:tab/>
        <w:t>System enhancement for Redundant PDU Session (TEI17_SE_RPS)</w:t>
      </w:r>
    </w:p>
    <w:p w14:paraId="741039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D7EDE94" w14:textId="77777777" w:rsidR="00A07364" w:rsidRDefault="00000000" w:rsidP="00BB3F37">
      <w:r>
        <w:t>There were no contributions to this agenda item.</w:t>
      </w:r>
    </w:p>
    <w:p w14:paraId="772DA390" w14:textId="77777777" w:rsidR="00A07364" w:rsidRDefault="00A07364" w:rsidP="00BB3F37"/>
    <w:p w14:paraId="2CE8B650" w14:textId="77777777" w:rsidR="007615D6" w:rsidRDefault="007615D6" w:rsidP="0010433C">
      <w:pPr>
        <w:pStyle w:val="Heading2"/>
      </w:pPr>
      <w:r>
        <w:t>8.19</w:t>
      </w:r>
      <w:r>
        <w:tab/>
        <w:t>IMS Optimization for HSS Group ID in an SBA environment (TEI17_IMSGID)</w:t>
      </w:r>
    </w:p>
    <w:p w14:paraId="76A6DD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81BC74" w14:textId="77777777" w:rsidR="00A07364" w:rsidRDefault="00000000" w:rsidP="00BB3F37">
      <w:r>
        <w:t>There were no contributions to this agenda item.</w:t>
      </w:r>
    </w:p>
    <w:p w14:paraId="5E27ABF2" w14:textId="77777777" w:rsidR="00A07364" w:rsidRDefault="00A07364" w:rsidP="00BB3F37"/>
    <w:p w14:paraId="32FC3BDB" w14:textId="77777777" w:rsidR="007615D6" w:rsidRDefault="007615D6" w:rsidP="0010433C">
      <w:pPr>
        <w:pStyle w:val="Heading2"/>
      </w:pPr>
      <w:r>
        <w:t>8.20</w:t>
      </w:r>
      <w:r>
        <w:tab/>
        <w:t>Support for Signed Attestation for Priority and Emergency Sessions (TEI17_SAPES)</w:t>
      </w:r>
    </w:p>
    <w:p w14:paraId="11910B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46CC6BA" w14:textId="77777777" w:rsidR="00A07364" w:rsidRDefault="00000000" w:rsidP="00BB3F37">
      <w:r>
        <w:t>There were no contributions to this agenda item.</w:t>
      </w:r>
    </w:p>
    <w:p w14:paraId="5C1070EF" w14:textId="77777777" w:rsidR="00A07364" w:rsidRDefault="00A07364" w:rsidP="00BB3F37"/>
    <w:p w14:paraId="7DC976D5" w14:textId="77777777" w:rsidR="007615D6" w:rsidRDefault="007615D6" w:rsidP="0010433C">
      <w:pPr>
        <w:pStyle w:val="Heading2"/>
      </w:pPr>
      <w:r>
        <w:lastRenderedPageBreak/>
        <w:t>8.21</w:t>
      </w:r>
      <w:r>
        <w:tab/>
        <w:t>Dynamically Changing AM Policies in the 5GC (TEI17_DCAMP)</w:t>
      </w:r>
    </w:p>
    <w:p w14:paraId="34E0CC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F1DC564" w14:textId="77777777" w:rsidR="00E00DA6" w:rsidRDefault="007615D6" w:rsidP="000A3FBD">
      <w:pPr>
        <w:pStyle w:val="NormTop"/>
      </w:pPr>
      <w:r>
        <w:rPr>
          <w:color w:val="0000FF"/>
        </w:rPr>
        <w:t>S2-2409783</w:t>
      </w:r>
      <w:r w:rsidRPr="00D53282">
        <w:t xml:space="preserve"> </w:t>
      </w:r>
      <w:r>
        <w:t>(CR) 23.503 CR1374 (Rel-18, 'F'):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about the indication to be notified about the PCF for the PDU Session. Correct the description on the relate PCRT and PCF event.</w:t>
      </w:r>
    </w:p>
    <w:p w14:paraId="242A5CE7" w14:textId="77777777" w:rsidR="007615D6" w:rsidRPr="005B25A1" w:rsidRDefault="007615D6" w:rsidP="007615D6">
      <w:pPr>
        <w:keepNext/>
        <w:keepLines/>
        <w:rPr>
          <w:b/>
          <w:bCs/>
        </w:rPr>
      </w:pPr>
      <w:r w:rsidRPr="005B25A1">
        <w:rPr>
          <w:b/>
          <w:bCs/>
        </w:rPr>
        <w:t>Parallel discussion:</w:t>
      </w:r>
    </w:p>
    <w:p w14:paraId="083AE004" w14:textId="77777777" w:rsidR="007615D6" w:rsidRPr="005B25A1" w:rsidRDefault="007615D6" w:rsidP="007615D6">
      <w:pPr>
        <w:keepNext/>
        <w:keepLines/>
      </w:pPr>
      <w:r w:rsidRPr="005B25A1">
        <w:t>-</w:t>
      </w:r>
    </w:p>
    <w:p w14:paraId="55B0A19D" w14:textId="77777777" w:rsidR="007615D6" w:rsidRPr="005B25A1" w:rsidRDefault="007615D6" w:rsidP="007615D6">
      <w:pPr>
        <w:keepNext/>
        <w:keepLines/>
        <w:rPr>
          <w:b/>
          <w:bCs/>
        </w:rPr>
      </w:pPr>
      <w:r w:rsidRPr="005B25A1">
        <w:rPr>
          <w:b/>
          <w:bCs/>
        </w:rPr>
        <w:t>Plenary Discussion:</w:t>
      </w:r>
    </w:p>
    <w:p w14:paraId="7434EBA8" w14:textId="77777777" w:rsidR="007615D6" w:rsidRPr="005B25A1" w:rsidRDefault="007615D6" w:rsidP="007615D6">
      <w:pPr>
        <w:keepNext/>
        <w:keepLines/>
      </w:pPr>
      <w:r>
        <w:rPr>
          <w:color w:val="FF0000"/>
        </w:rPr>
        <w:t>NO DISCUSSION RECORDED</w:t>
      </w:r>
    </w:p>
    <w:p w14:paraId="2D419441" w14:textId="77777777" w:rsidR="007615D6" w:rsidRPr="00EB0339" w:rsidRDefault="007615D6" w:rsidP="007615D6">
      <w:r w:rsidRPr="005B25A1">
        <w:rPr>
          <w:b/>
          <w:bCs/>
        </w:rPr>
        <w:t>Status:</w:t>
      </w:r>
      <w:r>
        <w:t xml:space="preserve"> </w:t>
      </w:r>
      <w:r>
        <w:rPr>
          <w:color w:val="0000FF"/>
        </w:rPr>
        <w:t>Not concluded</w:t>
      </w:r>
      <w:r>
        <w:t>.</w:t>
      </w:r>
    </w:p>
    <w:p w14:paraId="47E13DC8" w14:textId="77777777" w:rsidR="00E00DA6" w:rsidRDefault="007615D6" w:rsidP="000A3FBD">
      <w:pPr>
        <w:pStyle w:val="NormTop"/>
      </w:pPr>
      <w:r>
        <w:rPr>
          <w:color w:val="0000FF"/>
        </w:rPr>
        <w:t>S2-2409784</w:t>
      </w:r>
      <w:r w:rsidRPr="00D53282">
        <w:t xml:space="preserve"> </w:t>
      </w:r>
      <w:r>
        <w:t>(CR) 23.503 CR1375 (Rel-19, 'A'):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description about the indication to be notified about the PCF for the PDU Session. Correct the description on the relate PCRT and PCF event.</w:t>
      </w:r>
    </w:p>
    <w:p w14:paraId="270BF607" w14:textId="77777777" w:rsidR="007615D6" w:rsidRPr="005B25A1" w:rsidRDefault="007615D6" w:rsidP="007615D6">
      <w:pPr>
        <w:keepNext/>
        <w:keepLines/>
        <w:rPr>
          <w:b/>
          <w:bCs/>
        </w:rPr>
      </w:pPr>
      <w:r w:rsidRPr="005B25A1">
        <w:rPr>
          <w:b/>
          <w:bCs/>
        </w:rPr>
        <w:t>Parallel discussion:</w:t>
      </w:r>
    </w:p>
    <w:p w14:paraId="10EA3241" w14:textId="77777777" w:rsidR="007615D6" w:rsidRPr="005B25A1" w:rsidRDefault="007615D6" w:rsidP="007615D6">
      <w:pPr>
        <w:keepNext/>
        <w:keepLines/>
      </w:pPr>
      <w:r w:rsidRPr="005B25A1">
        <w:t>-</w:t>
      </w:r>
    </w:p>
    <w:p w14:paraId="03969493" w14:textId="77777777" w:rsidR="007615D6" w:rsidRPr="005B25A1" w:rsidRDefault="007615D6" w:rsidP="007615D6">
      <w:pPr>
        <w:keepNext/>
        <w:keepLines/>
        <w:rPr>
          <w:b/>
          <w:bCs/>
        </w:rPr>
      </w:pPr>
      <w:r w:rsidRPr="005B25A1">
        <w:rPr>
          <w:b/>
          <w:bCs/>
        </w:rPr>
        <w:t>Plenary Discussion:</w:t>
      </w:r>
    </w:p>
    <w:p w14:paraId="42CE7E47" w14:textId="77777777" w:rsidR="007615D6" w:rsidRPr="005B25A1" w:rsidRDefault="007615D6" w:rsidP="007615D6">
      <w:pPr>
        <w:keepNext/>
        <w:keepLines/>
      </w:pPr>
      <w:r>
        <w:rPr>
          <w:color w:val="FF0000"/>
        </w:rPr>
        <w:t>NO DISCUSSION RECORDED</w:t>
      </w:r>
    </w:p>
    <w:p w14:paraId="06CF5073" w14:textId="77777777" w:rsidR="007615D6" w:rsidRPr="00EB0339" w:rsidRDefault="007615D6" w:rsidP="007615D6">
      <w:r w:rsidRPr="005B25A1">
        <w:rPr>
          <w:b/>
          <w:bCs/>
        </w:rPr>
        <w:t>Status:</w:t>
      </w:r>
      <w:r>
        <w:t xml:space="preserve"> </w:t>
      </w:r>
      <w:r>
        <w:rPr>
          <w:color w:val="0000FF"/>
        </w:rPr>
        <w:t>Not concluded</w:t>
      </w:r>
      <w:r>
        <w:t>.</w:t>
      </w:r>
    </w:p>
    <w:p w14:paraId="5A4DF968" w14:textId="77777777" w:rsidR="00E00DA6" w:rsidRDefault="007615D6" w:rsidP="000A3FBD">
      <w:pPr>
        <w:pStyle w:val="NormTop"/>
      </w:pPr>
      <w:r>
        <w:rPr>
          <w:color w:val="0000FF"/>
        </w:rPr>
        <w:t>S2-2409785</w:t>
      </w:r>
      <w:r w:rsidRPr="00D53282">
        <w:t xml:space="preserve"> </w:t>
      </w:r>
      <w:r>
        <w:t>(CR) 23.502 CR5020 (Rel-18, 'F'):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indication to be notified about the PCF for the PDU Session and PCF binding information in the PCF and SMF related services. PCF binding information has similar definition as PCF ID and PCF Group ID so put them together if they are both in the input parameters. This feature is also used in eUEPO so the service related to UE Policy has also been updated.</w:t>
      </w:r>
    </w:p>
    <w:p w14:paraId="7C65FC5F" w14:textId="77777777" w:rsidR="007615D6" w:rsidRPr="005B25A1" w:rsidRDefault="007615D6" w:rsidP="007615D6">
      <w:pPr>
        <w:keepNext/>
        <w:keepLines/>
        <w:rPr>
          <w:b/>
          <w:bCs/>
        </w:rPr>
      </w:pPr>
      <w:r w:rsidRPr="005B25A1">
        <w:rPr>
          <w:b/>
          <w:bCs/>
        </w:rPr>
        <w:t>Parallel discussion:</w:t>
      </w:r>
    </w:p>
    <w:p w14:paraId="6F8FB06F" w14:textId="77777777" w:rsidR="007615D6" w:rsidRPr="005B25A1" w:rsidRDefault="007615D6" w:rsidP="007615D6">
      <w:pPr>
        <w:keepNext/>
        <w:keepLines/>
      </w:pPr>
      <w:r w:rsidRPr="005B25A1">
        <w:t>-</w:t>
      </w:r>
    </w:p>
    <w:p w14:paraId="76709020" w14:textId="77777777" w:rsidR="007615D6" w:rsidRPr="005B25A1" w:rsidRDefault="007615D6" w:rsidP="007615D6">
      <w:pPr>
        <w:keepNext/>
        <w:keepLines/>
        <w:rPr>
          <w:b/>
          <w:bCs/>
        </w:rPr>
      </w:pPr>
      <w:r w:rsidRPr="005B25A1">
        <w:rPr>
          <w:b/>
          <w:bCs/>
        </w:rPr>
        <w:t>Plenary Discussion:</w:t>
      </w:r>
    </w:p>
    <w:p w14:paraId="57561AED" w14:textId="77777777" w:rsidR="007615D6" w:rsidRPr="005B25A1" w:rsidRDefault="007615D6" w:rsidP="007615D6">
      <w:pPr>
        <w:keepNext/>
        <w:keepLines/>
      </w:pPr>
      <w:r>
        <w:rPr>
          <w:color w:val="FF0000"/>
        </w:rPr>
        <w:t>NO DISCUSSION RECORDED</w:t>
      </w:r>
    </w:p>
    <w:p w14:paraId="1D53E751" w14:textId="77777777" w:rsidR="007615D6" w:rsidRPr="00EB0339" w:rsidRDefault="007615D6" w:rsidP="007615D6">
      <w:r w:rsidRPr="005B25A1">
        <w:rPr>
          <w:b/>
          <w:bCs/>
        </w:rPr>
        <w:t>Status:</w:t>
      </w:r>
      <w:r>
        <w:t xml:space="preserve"> </w:t>
      </w:r>
      <w:r>
        <w:rPr>
          <w:color w:val="0000FF"/>
        </w:rPr>
        <w:t>Not concluded</w:t>
      </w:r>
      <w:r>
        <w:t>.</w:t>
      </w:r>
    </w:p>
    <w:p w14:paraId="36DDD383" w14:textId="77777777" w:rsidR="00E00DA6" w:rsidRDefault="007615D6" w:rsidP="000A3FBD">
      <w:pPr>
        <w:pStyle w:val="NormTop"/>
      </w:pPr>
      <w:r>
        <w:rPr>
          <w:color w:val="0000FF"/>
        </w:rPr>
        <w:lastRenderedPageBreak/>
        <w:t>S2-2409786</w:t>
      </w:r>
      <w:r w:rsidRPr="00D53282">
        <w:t xml:space="preserve"> </w:t>
      </w:r>
      <w:r>
        <w:t>(CR) 23.502 CR5021 (Rel-19, 'A'):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indication to be notified about the PCF for the PDU Session and PCF binding information in the PCF and SMF related services. PCF binding information has similar definition as PCF ID and PCF Group ID so put them together if they are both in the input parameters. This feature is also used in eUEPO so the service related to UE Policy has also been updated.</w:t>
      </w:r>
    </w:p>
    <w:p w14:paraId="77080E32" w14:textId="77777777" w:rsidR="007615D6" w:rsidRPr="005B25A1" w:rsidRDefault="007615D6" w:rsidP="007615D6">
      <w:pPr>
        <w:keepNext/>
        <w:keepLines/>
        <w:rPr>
          <w:b/>
          <w:bCs/>
        </w:rPr>
      </w:pPr>
      <w:r w:rsidRPr="005B25A1">
        <w:rPr>
          <w:b/>
          <w:bCs/>
        </w:rPr>
        <w:t>Parallel discussion:</w:t>
      </w:r>
    </w:p>
    <w:p w14:paraId="0B158A8E" w14:textId="77777777" w:rsidR="007615D6" w:rsidRPr="005B25A1" w:rsidRDefault="007615D6" w:rsidP="007615D6">
      <w:pPr>
        <w:keepNext/>
        <w:keepLines/>
      </w:pPr>
      <w:r w:rsidRPr="005B25A1">
        <w:t>-</w:t>
      </w:r>
    </w:p>
    <w:p w14:paraId="54711CC3" w14:textId="77777777" w:rsidR="007615D6" w:rsidRPr="005B25A1" w:rsidRDefault="007615D6" w:rsidP="007615D6">
      <w:pPr>
        <w:keepNext/>
        <w:keepLines/>
        <w:rPr>
          <w:b/>
          <w:bCs/>
        </w:rPr>
      </w:pPr>
      <w:r w:rsidRPr="005B25A1">
        <w:rPr>
          <w:b/>
          <w:bCs/>
        </w:rPr>
        <w:t>Plenary Discussion:</w:t>
      </w:r>
    </w:p>
    <w:p w14:paraId="12694101" w14:textId="77777777" w:rsidR="007615D6" w:rsidRPr="005B25A1" w:rsidRDefault="007615D6" w:rsidP="007615D6">
      <w:pPr>
        <w:keepNext/>
        <w:keepLines/>
      </w:pPr>
      <w:r>
        <w:rPr>
          <w:color w:val="FF0000"/>
        </w:rPr>
        <w:t>NO DISCUSSION RECORDED</w:t>
      </w:r>
    </w:p>
    <w:p w14:paraId="6AEF86DF" w14:textId="77777777" w:rsidR="007615D6" w:rsidRPr="00EB0339" w:rsidRDefault="007615D6" w:rsidP="007615D6">
      <w:r w:rsidRPr="005B25A1">
        <w:rPr>
          <w:b/>
          <w:bCs/>
        </w:rPr>
        <w:t>Status:</w:t>
      </w:r>
      <w:r>
        <w:t xml:space="preserve"> </w:t>
      </w:r>
      <w:r>
        <w:rPr>
          <w:color w:val="0000FF"/>
        </w:rPr>
        <w:t>Not concluded</w:t>
      </w:r>
      <w:r>
        <w:t>.</w:t>
      </w:r>
    </w:p>
    <w:p w14:paraId="02160C1B" w14:textId="77777777" w:rsidR="00A07364" w:rsidRDefault="00A07364" w:rsidP="00BB3F37"/>
    <w:p w14:paraId="22DB1B49" w14:textId="77777777" w:rsidR="00A07364" w:rsidRDefault="00A07364" w:rsidP="00BB3F37"/>
    <w:p w14:paraId="4AB29132" w14:textId="77777777" w:rsidR="007615D6" w:rsidRDefault="007615D6" w:rsidP="0010433C">
      <w:pPr>
        <w:pStyle w:val="Heading2"/>
      </w:pPr>
      <w:r>
        <w:t>8.22</w:t>
      </w:r>
      <w:r>
        <w:tab/>
        <w:t>IP address pool information from UDM (TEI17_IPU)</w:t>
      </w:r>
    </w:p>
    <w:p w14:paraId="3F78F5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634453" w14:textId="77777777" w:rsidR="00A07364" w:rsidRDefault="00000000" w:rsidP="00BB3F37">
      <w:r>
        <w:t>There were no contributions to this agenda item.</w:t>
      </w:r>
    </w:p>
    <w:p w14:paraId="6140F0BA" w14:textId="77777777" w:rsidR="00A07364" w:rsidRDefault="00A07364" w:rsidP="00BB3F37"/>
    <w:p w14:paraId="136001D7" w14:textId="77777777" w:rsidR="007615D6" w:rsidRDefault="007615D6" w:rsidP="0010433C">
      <w:pPr>
        <w:pStyle w:val="Heading2"/>
      </w:pPr>
      <w:r>
        <w:t>8.23</w:t>
      </w:r>
      <w:r>
        <w:tab/>
        <w:t>Same PCF selection for AMF and SMF (TEI17-SPSFAS)</w:t>
      </w:r>
    </w:p>
    <w:p w14:paraId="653348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B772DAB" w14:textId="77777777" w:rsidR="00A07364" w:rsidRDefault="00000000" w:rsidP="00BB3F37">
      <w:r>
        <w:t>There were no contributions to this agenda item.</w:t>
      </w:r>
    </w:p>
    <w:p w14:paraId="261FF4C1" w14:textId="77777777" w:rsidR="00A07364" w:rsidRDefault="00A07364" w:rsidP="00BB3F37"/>
    <w:p w14:paraId="32FD5EDD" w14:textId="77777777" w:rsidR="007615D6" w:rsidRDefault="007615D6" w:rsidP="0010433C">
      <w:pPr>
        <w:pStyle w:val="Heading2"/>
      </w:pPr>
      <w:r>
        <w:t>8.24</w:t>
      </w:r>
      <w:r>
        <w:tab/>
        <w:t>Support of different slices over different Non-3GPP access (TEI17_N3SLICE)</w:t>
      </w:r>
    </w:p>
    <w:p w14:paraId="3D2D1A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65CA9A3" w14:textId="77777777" w:rsidR="00A07364" w:rsidRDefault="00000000" w:rsidP="00BB3F37">
      <w:r>
        <w:t>There were no contributions to this agenda item.</w:t>
      </w:r>
    </w:p>
    <w:p w14:paraId="2BE48F5C" w14:textId="77777777" w:rsidR="00A07364" w:rsidRDefault="00A07364" w:rsidP="00BB3F37"/>
    <w:p w14:paraId="7A5C7849" w14:textId="77777777" w:rsidR="007615D6" w:rsidRDefault="007615D6" w:rsidP="0010433C">
      <w:pPr>
        <w:pStyle w:val="Heading2"/>
      </w:pPr>
      <w:r>
        <w:t>8.25</w:t>
      </w:r>
      <w:r>
        <w:tab/>
        <w:t>Minimization of Service Interruption (MINT)</w:t>
      </w:r>
    </w:p>
    <w:p w14:paraId="487F8D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06D8A5D" w14:textId="77777777" w:rsidR="00A07364" w:rsidRDefault="00000000" w:rsidP="00BB3F37">
      <w:r>
        <w:t>There were no contributions to this agenda item.</w:t>
      </w:r>
    </w:p>
    <w:p w14:paraId="6561F18B" w14:textId="77777777" w:rsidR="00A07364" w:rsidRDefault="00A07364" w:rsidP="00BB3F37"/>
    <w:p w14:paraId="797C4094" w14:textId="77777777" w:rsidR="007615D6" w:rsidRDefault="007615D6" w:rsidP="0010433C">
      <w:pPr>
        <w:pStyle w:val="Heading2"/>
      </w:pPr>
      <w:r>
        <w:t>8.26</w:t>
      </w:r>
      <w:r>
        <w:tab/>
        <w:t>Architecture Enhancement for NR Reduced Capability Devices (ARCH_NR_REDCAP)</w:t>
      </w:r>
    </w:p>
    <w:p w14:paraId="2EC65A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9895BF" w14:textId="77777777" w:rsidR="00A07364" w:rsidRDefault="00000000" w:rsidP="00BB3F37">
      <w:r>
        <w:t>There were no contributions to this agenda item.</w:t>
      </w:r>
    </w:p>
    <w:p w14:paraId="1AB5827A" w14:textId="77777777" w:rsidR="00A07364" w:rsidRDefault="00A07364" w:rsidP="00BB3F37"/>
    <w:p w14:paraId="405B3DBD" w14:textId="77777777" w:rsidR="007615D6" w:rsidRDefault="007615D6" w:rsidP="0010433C">
      <w:pPr>
        <w:pStyle w:val="Heading2"/>
      </w:pPr>
      <w:r>
        <w:lastRenderedPageBreak/>
        <w:t>8.27</w:t>
      </w:r>
      <w:r>
        <w:tab/>
        <w:t>Architecture support for NB-IoT/eMTC Non-Terrestrial Networks in EPS (IoT_SAT_ARCH_EPS)</w:t>
      </w:r>
    </w:p>
    <w:p w14:paraId="075C571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853E74" w14:textId="77777777" w:rsidR="00E00DA6" w:rsidRDefault="007615D6" w:rsidP="000A3FBD">
      <w:pPr>
        <w:pStyle w:val="NormTop"/>
      </w:pPr>
      <w:r>
        <w:rPr>
          <w:color w:val="0000FF"/>
        </w:rPr>
        <w:t>S2-2409565</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1EB9DE15"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S2-2407398 </w:t>
      </w:r>
      <w:r>
        <w:t>from SA2#164. Response drafted in</w:t>
      </w:r>
      <w:r>
        <w:rPr>
          <w:color w:val="0000FF"/>
        </w:rPr>
        <w:t xml:space="preserve"> S2-2409816</w:t>
      </w:r>
      <w:r>
        <w:t>.</w:t>
      </w:r>
    </w:p>
    <w:p w14:paraId="5B897B82" w14:textId="77777777" w:rsidR="007615D6" w:rsidRPr="005B25A1" w:rsidRDefault="007615D6" w:rsidP="007615D6">
      <w:pPr>
        <w:keepNext/>
        <w:keepLines/>
        <w:rPr>
          <w:b/>
          <w:bCs/>
        </w:rPr>
      </w:pPr>
      <w:r w:rsidRPr="005B25A1">
        <w:rPr>
          <w:b/>
          <w:bCs/>
        </w:rPr>
        <w:t>Parallel discussion:</w:t>
      </w:r>
    </w:p>
    <w:p w14:paraId="445406B0" w14:textId="77777777" w:rsidR="007615D6" w:rsidRPr="005B25A1" w:rsidRDefault="007615D6" w:rsidP="007615D6">
      <w:pPr>
        <w:keepNext/>
        <w:keepLines/>
      </w:pPr>
      <w:r w:rsidRPr="005B25A1">
        <w:t>-</w:t>
      </w:r>
    </w:p>
    <w:p w14:paraId="66916D52" w14:textId="77777777" w:rsidR="007615D6" w:rsidRPr="005B25A1" w:rsidRDefault="007615D6" w:rsidP="007615D6">
      <w:pPr>
        <w:keepNext/>
        <w:keepLines/>
        <w:rPr>
          <w:b/>
          <w:bCs/>
        </w:rPr>
      </w:pPr>
      <w:r w:rsidRPr="005B25A1">
        <w:rPr>
          <w:b/>
          <w:bCs/>
        </w:rPr>
        <w:t>Plenary Discussion:</w:t>
      </w:r>
    </w:p>
    <w:p w14:paraId="741BC564" w14:textId="77777777" w:rsidR="007615D6" w:rsidRPr="005B25A1" w:rsidRDefault="007615D6" w:rsidP="007615D6">
      <w:pPr>
        <w:keepNext/>
        <w:keepLines/>
      </w:pPr>
      <w:r>
        <w:rPr>
          <w:color w:val="FF0000"/>
        </w:rPr>
        <w:t>NO DISCUSSION RECORDED</w:t>
      </w:r>
    </w:p>
    <w:p w14:paraId="68708F07" w14:textId="77777777" w:rsidR="007615D6" w:rsidRPr="00EB0339" w:rsidRDefault="007615D6" w:rsidP="007615D6">
      <w:r w:rsidRPr="005B25A1">
        <w:rPr>
          <w:b/>
          <w:bCs/>
        </w:rPr>
        <w:t>Status:</w:t>
      </w:r>
      <w:r>
        <w:t xml:space="preserve"> </w:t>
      </w:r>
      <w:r>
        <w:rPr>
          <w:color w:val="0000FF"/>
        </w:rPr>
        <w:t>Not concluded</w:t>
      </w:r>
      <w:r>
        <w:t>.</w:t>
      </w:r>
    </w:p>
    <w:p w14:paraId="412BE991" w14:textId="77777777" w:rsidR="00E00DA6" w:rsidRDefault="007615D6" w:rsidP="000A3FBD">
      <w:pPr>
        <w:pStyle w:val="NormTop"/>
      </w:pPr>
      <w:r>
        <w:rPr>
          <w:color w:val="0000FF"/>
        </w:rPr>
        <w:t>S2-2409816</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CAC3A5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S2-2408240</w:t>
      </w:r>
      <w:r>
        <w:t>. Response to</w:t>
      </w:r>
      <w:r>
        <w:rPr>
          <w:color w:val="0000FF"/>
        </w:rPr>
        <w:t xml:space="preserve"> S2-2409565</w:t>
      </w:r>
      <w:r>
        <w:t>.</w:t>
      </w:r>
    </w:p>
    <w:p w14:paraId="0646ED35" w14:textId="77777777" w:rsidR="007615D6" w:rsidRPr="005B25A1" w:rsidRDefault="007615D6" w:rsidP="007615D6">
      <w:pPr>
        <w:keepNext/>
        <w:keepLines/>
        <w:rPr>
          <w:b/>
          <w:bCs/>
        </w:rPr>
      </w:pPr>
      <w:r w:rsidRPr="005B25A1">
        <w:rPr>
          <w:b/>
          <w:bCs/>
        </w:rPr>
        <w:t>Parallel discussion:</w:t>
      </w:r>
    </w:p>
    <w:p w14:paraId="6A06B64F" w14:textId="77777777" w:rsidR="007615D6" w:rsidRPr="005B25A1" w:rsidRDefault="007615D6" w:rsidP="007615D6">
      <w:pPr>
        <w:keepNext/>
        <w:keepLines/>
      </w:pPr>
      <w:r w:rsidRPr="005B25A1">
        <w:t>-</w:t>
      </w:r>
    </w:p>
    <w:p w14:paraId="1E8CED69" w14:textId="77777777" w:rsidR="007615D6" w:rsidRPr="005B25A1" w:rsidRDefault="007615D6" w:rsidP="007615D6">
      <w:pPr>
        <w:keepNext/>
        <w:keepLines/>
        <w:rPr>
          <w:b/>
          <w:bCs/>
        </w:rPr>
      </w:pPr>
      <w:r w:rsidRPr="005B25A1">
        <w:rPr>
          <w:b/>
          <w:bCs/>
        </w:rPr>
        <w:t>Plenary Discussion:</w:t>
      </w:r>
    </w:p>
    <w:p w14:paraId="1F7CA086" w14:textId="77777777" w:rsidR="007615D6" w:rsidRPr="005B25A1" w:rsidRDefault="007615D6" w:rsidP="007615D6">
      <w:pPr>
        <w:keepNext/>
        <w:keepLines/>
      </w:pPr>
      <w:r>
        <w:rPr>
          <w:color w:val="FF0000"/>
        </w:rPr>
        <w:t>NO DISCUSSION RECORDED</w:t>
      </w:r>
    </w:p>
    <w:p w14:paraId="0B27042F" w14:textId="77777777" w:rsidR="007615D6" w:rsidRPr="00EB0339" w:rsidRDefault="007615D6" w:rsidP="007615D6">
      <w:r w:rsidRPr="005B25A1">
        <w:rPr>
          <w:b/>
          <w:bCs/>
        </w:rPr>
        <w:t>Status:</w:t>
      </w:r>
      <w:r>
        <w:t xml:space="preserve"> </w:t>
      </w:r>
      <w:r>
        <w:rPr>
          <w:color w:val="0000FF"/>
        </w:rPr>
        <w:t>Not concluded</w:t>
      </w:r>
      <w:r>
        <w:t>.</w:t>
      </w:r>
    </w:p>
    <w:p w14:paraId="72D827D5" w14:textId="77777777" w:rsidR="00E00DA6" w:rsidRDefault="007615D6" w:rsidP="000A3FBD">
      <w:pPr>
        <w:pStyle w:val="NormTop"/>
      </w:pPr>
      <w:r>
        <w:rPr>
          <w:color w:val="0000FF"/>
        </w:rPr>
        <w:t>S2-2409817</w:t>
      </w:r>
      <w:r w:rsidRPr="00D53282">
        <w:t xml:space="preserve"> </w:t>
      </w:r>
      <w:r>
        <w:t>(CR) 23.401 CR3782R2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697D0F6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S2-2408241</w:t>
      </w:r>
      <w:r>
        <w:t>.</w:t>
      </w:r>
    </w:p>
    <w:p w14:paraId="7DC4304A" w14:textId="77777777" w:rsidR="007615D6" w:rsidRPr="005B25A1" w:rsidRDefault="007615D6" w:rsidP="007615D6">
      <w:pPr>
        <w:keepNext/>
        <w:keepLines/>
        <w:rPr>
          <w:b/>
          <w:bCs/>
        </w:rPr>
      </w:pPr>
      <w:r w:rsidRPr="005B25A1">
        <w:rPr>
          <w:b/>
          <w:bCs/>
        </w:rPr>
        <w:t>Parallel discussion:</w:t>
      </w:r>
    </w:p>
    <w:p w14:paraId="6A7D733A" w14:textId="77777777" w:rsidR="007615D6" w:rsidRPr="005B25A1" w:rsidRDefault="007615D6" w:rsidP="007615D6">
      <w:pPr>
        <w:keepNext/>
        <w:keepLines/>
      </w:pPr>
      <w:r w:rsidRPr="005B25A1">
        <w:t>-</w:t>
      </w:r>
    </w:p>
    <w:p w14:paraId="69BA6B15" w14:textId="77777777" w:rsidR="007615D6" w:rsidRPr="005B25A1" w:rsidRDefault="007615D6" w:rsidP="007615D6">
      <w:pPr>
        <w:keepNext/>
        <w:keepLines/>
        <w:rPr>
          <w:b/>
          <w:bCs/>
        </w:rPr>
      </w:pPr>
      <w:r w:rsidRPr="005B25A1">
        <w:rPr>
          <w:b/>
          <w:bCs/>
        </w:rPr>
        <w:t>Plenary Discussion:</w:t>
      </w:r>
    </w:p>
    <w:p w14:paraId="2FAAFDDD" w14:textId="77777777" w:rsidR="007615D6" w:rsidRPr="005B25A1" w:rsidRDefault="007615D6" w:rsidP="007615D6">
      <w:pPr>
        <w:keepNext/>
        <w:keepLines/>
      </w:pPr>
      <w:r>
        <w:rPr>
          <w:color w:val="FF0000"/>
        </w:rPr>
        <w:t>NO DISCUSSION RECORDED</w:t>
      </w:r>
    </w:p>
    <w:p w14:paraId="4DD9DD14" w14:textId="77777777" w:rsidR="007615D6" w:rsidRPr="00EB0339" w:rsidRDefault="007615D6" w:rsidP="007615D6">
      <w:r w:rsidRPr="005B25A1">
        <w:rPr>
          <w:b/>
          <w:bCs/>
        </w:rPr>
        <w:t>Status:</w:t>
      </w:r>
      <w:r>
        <w:t xml:space="preserve"> </w:t>
      </w:r>
      <w:r>
        <w:rPr>
          <w:color w:val="0000FF"/>
        </w:rPr>
        <w:t>Not concluded</w:t>
      </w:r>
      <w:r>
        <w:t>.</w:t>
      </w:r>
    </w:p>
    <w:p w14:paraId="3A032148" w14:textId="77777777" w:rsidR="00E00DA6" w:rsidRDefault="007615D6" w:rsidP="000A3FBD">
      <w:pPr>
        <w:pStyle w:val="NormTop"/>
      </w:pPr>
      <w:r>
        <w:rPr>
          <w:color w:val="0000FF"/>
        </w:rPr>
        <w:lastRenderedPageBreak/>
        <w:t>S2-2409818</w:t>
      </w:r>
      <w:r w:rsidRPr="00D53282">
        <w:t xml:space="preserve"> </w:t>
      </w:r>
      <w:r>
        <w:t>(CR) 23.401 CR3818 (Rel-19, 'A'):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Location Reporting Procedure to reflect that the MME signals the coarse location information received from the UE in NAS back to eNB, the eNB derives the updated ULI (TA) based on the coarse location and return it to CN.</w:t>
      </w:r>
    </w:p>
    <w:p w14:paraId="252098E8" w14:textId="77777777" w:rsidR="007615D6" w:rsidRPr="005B25A1" w:rsidRDefault="007615D6" w:rsidP="007615D6">
      <w:pPr>
        <w:keepNext/>
        <w:keepLines/>
        <w:rPr>
          <w:b/>
          <w:bCs/>
        </w:rPr>
      </w:pPr>
      <w:r w:rsidRPr="005B25A1">
        <w:rPr>
          <w:b/>
          <w:bCs/>
        </w:rPr>
        <w:t>Parallel discussion:</w:t>
      </w:r>
    </w:p>
    <w:p w14:paraId="6E96B646" w14:textId="77777777" w:rsidR="007615D6" w:rsidRPr="005B25A1" w:rsidRDefault="007615D6" w:rsidP="007615D6">
      <w:pPr>
        <w:keepNext/>
        <w:keepLines/>
      </w:pPr>
      <w:r w:rsidRPr="005B25A1">
        <w:t>-</w:t>
      </w:r>
    </w:p>
    <w:p w14:paraId="26DB8BE6" w14:textId="77777777" w:rsidR="007615D6" w:rsidRPr="005B25A1" w:rsidRDefault="007615D6" w:rsidP="007615D6">
      <w:pPr>
        <w:keepNext/>
        <w:keepLines/>
        <w:rPr>
          <w:b/>
          <w:bCs/>
        </w:rPr>
      </w:pPr>
      <w:r w:rsidRPr="005B25A1">
        <w:rPr>
          <w:b/>
          <w:bCs/>
        </w:rPr>
        <w:t>Plenary Discussion:</w:t>
      </w:r>
    </w:p>
    <w:p w14:paraId="4F92C2C2" w14:textId="77777777" w:rsidR="007615D6" w:rsidRPr="005B25A1" w:rsidRDefault="007615D6" w:rsidP="007615D6">
      <w:pPr>
        <w:keepNext/>
        <w:keepLines/>
      </w:pPr>
      <w:r>
        <w:rPr>
          <w:color w:val="FF0000"/>
        </w:rPr>
        <w:t>NO DISCUSSION RECORDED</w:t>
      </w:r>
    </w:p>
    <w:p w14:paraId="4C465BE6" w14:textId="77777777" w:rsidR="007615D6" w:rsidRPr="00EB0339" w:rsidRDefault="007615D6" w:rsidP="007615D6">
      <w:r w:rsidRPr="005B25A1">
        <w:rPr>
          <w:b/>
          <w:bCs/>
        </w:rPr>
        <w:t>Status:</w:t>
      </w:r>
      <w:r>
        <w:t xml:space="preserve"> </w:t>
      </w:r>
      <w:r>
        <w:rPr>
          <w:color w:val="0000FF"/>
        </w:rPr>
        <w:t>Not concluded</w:t>
      </w:r>
      <w:r>
        <w:t>.</w:t>
      </w:r>
    </w:p>
    <w:p w14:paraId="42407513" w14:textId="77777777" w:rsidR="00A07364" w:rsidRDefault="00A07364" w:rsidP="00BB3F37"/>
    <w:p w14:paraId="3DD830AB" w14:textId="77777777" w:rsidR="00A07364" w:rsidRDefault="00A07364" w:rsidP="00BB3F37"/>
    <w:p w14:paraId="29CFF700" w14:textId="77777777" w:rsidR="007615D6" w:rsidRDefault="007615D6" w:rsidP="0010433C">
      <w:pPr>
        <w:pStyle w:val="Heading2"/>
      </w:pPr>
      <w:r>
        <w:t>8.28</w:t>
      </w:r>
      <w:r>
        <w:tab/>
        <w:t>Rel-17 CAT B/C alignment CR(s) due to the work led by other 3GPP Working Groups</w:t>
      </w:r>
    </w:p>
    <w:p w14:paraId="2A437D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33D5FF" w14:textId="77777777" w:rsidR="00A07364" w:rsidRDefault="00000000" w:rsidP="00BB3F37">
      <w:r>
        <w:t>There were no contributions to this agenda item.</w:t>
      </w:r>
    </w:p>
    <w:p w14:paraId="31A580B0" w14:textId="77777777" w:rsidR="00A07364" w:rsidRDefault="00A07364" w:rsidP="00BB3F37"/>
    <w:p w14:paraId="3546ACE4" w14:textId="77777777" w:rsidR="007615D6" w:rsidRDefault="007615D6" w:rsidP="007615D6">
      <w:pPr>
        <w:pStyle w:val="Heading1"/>
      </w:pPr>
      <w:r>
        <w:t>9</w:t>
      </w:r>
      <w:r>
        <w:tab/>
        <w:t>Rel-18 WIDs</w:t>
      </w:r>
    </w:p>
    <w:p w14:paraId="73636F35" w14:textId="77777777" w:rsidR="00A07364" w:rsidRDefault="00000000" w:rsidP="00BB3F37">
      <w:r>
        <w:t>There were no contributions to this agenda item.</w:t>
      </w:r>
    </w:p>
    <w:p w14:paraId="48AE2FED" w14:textId="77777777" w:rsidR="00A07364" w:rsidRDefault="00A07364" w:rsidP="00BB3F37"/>
    <w:p w14:paraId="5D7171AF" w14:textId="77777777" w:rsidR="007615D6" w:rsidRDefault="007615D6" w:rsidP="005A50C0">
      <w:pPr>
        <w:pStyle w:val="Heading3"/>
      </w:pPr>
      <w:r>
        <w:t>9.1.2</w:t>
      </w:r>
      <w:r>
        <w:tab/>
        <w:t>5G System with Satellite Backhaul (5GSATB)</w:t>
      </w:r>
    </w:p>
    <w:p w14:paraId="6423379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178C38" w14:textId="77777777" w:rsidR="00A07364" w:rsidRDefault="00000000" w:rsidP="00BB3F37">
      <w:r>
        <w:t>There were no contributions to this agenda item.</w:t>
      </w:r>
    </w:p>
    <w:p w14:paraId="406B1251" w14:textId="77777777" w:rsidR="00A07364" w:rsidRDefault="00A07364" w:rsidP="00BB3F37"/>
    <w:p w14:paraId="66AA7C53" w14:textId="77777777" w:rsidR="007615D6" w:rsidRDefault="007615D6" w:rsidP="005A50C0">
      <w:pPr>
        <w:pStyle w:val="Heading3"/>
      </w:pPr>
      <w:r>
        <w:t>9.2.2</w:t>
      </w:r>
      <w:r>
        <w:tab/>
        <w:t>Satellite access Phase 2 (5GSAT_Ph2)</w:t>
      </w:r>
    </w:p>
    <w:p w14:paraId="357060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329913B" w14:textId="77777777" w:rsidR="00E00DA6" w:rsidRDefault="007615D6" w:rsidP="000A3FBD">
      <w:pPr>
        <w:pStyle w:val="NormTop"/>
      </w:pPr>
      <w:r>
        <w:rPr>
          <w:color w:val="0000FF"/>
        </w:rPr>
        <w:t>S2-2410352</w:t>
      </w:r>
      <w:r w:rsidRPr="00D53282">
        <w:t xml:space="preserve"> </w:t>
      </w:r>
      <w:r>
        <w:t>(CR) 23.501 CR5762 (Rel-18, 'F'):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UE is allowed to send MRU even if MM BO timer is running in general NAS congestion control section. 2) Align with CT WG1 specs that AMF will not reject NAS request if it includes unavailability period due to Discontinuous coverage.</w:t>
      </w:r>
    </w:p>
    <w:p w14:paraId="5CB54253" w14:textId="77777777" w:rsidR="007615D6" w:rsidRPr="005B25A1" w:rsidRDefault="007615D6" w:rsidP="007615D6">
      <w:pPr>
        <w:keepNext/>
        <w:keepLines/>
        <w:rPr>
          <w:b/>
          <w:bCs/>
        </w:rPr>
      </w:pPr>
      <w:r w:rsidRPr="005B25A1">
        <w:rPr>
          <w:b/>
          <w:bCs/>
        </w:rPr>
        <w:t>Parallel discussion:</w:t>
      </w:r>
    </w:p>
    <w:p w14:paraId="30BE4557" w14:textId="77777777" w:rsidR="007615D6" w:rsidRPr="005B25A1" w:rsidRDefault="007615D6" w:rsidP="007615D6">
      <w:pPr>
        <w:keepNext/>
        <w:keepLines/>
      </w:pPr>
      <w:r w:rsidRPr="005B25A1">
        <w:t>-</w:t>
      </w:r>
    </w:p>
    <w:p w14:paraId="0E76F69F" w14:textId="77777777" w:rsidR="007615D6" w:rsidRPr="005B25A1" w:rsidRDefault="007615D6" w:rsidP="007615D6">
      <w:pPr>
        <w:keepNext/>
        <w:keepLines/>
        <w:rPr>
          <w:b/>
          <w:bCs/>
        </w:rPr>
      </w:pPr>
      <w:r w:rsidRPr="005B25A1">
        <w:rPr>
          <w:b/>
          <w:bCs/>
        </w:rPr>
        <w:t>Plenary Discussion:</w:t>
      </w:r>
    </w:p>
    <w:p w14:paraId="04DFE757" w14:textId="77777777" w:rsidR="007615D6" w:rsidRPr="005B25A1" w:rsidRDefault="007615D6" w:rsidP="007615D6">
      <w:pPr>
        <w:keepNext/>
        <w:keepLines/>
      </w:pPr>
      <w:r>
        <w:rPr>
          <w:color w:val="FF0000"/>
        </w:rPr>
        <w:t>NO DISCUSSION RECORDED</w:t>
      </w:r>
    </w:p>
    <w:p w14:paraId="1CBAA337" w14:textId="77777777" w:rsidR="007615D6" w:rsidRPr="00EB0339" w:rsidRDefault="007615D6" w:rsidP="007615D6">
      <w:r w:rsidRPr="005B25A1">
        <w:rPr>
          <w:b/>
          <w:bCs/>
        </w:rPr>
        <w:t>Status:</w:t>
      </w:r>
      <w:r>
        <w:t xml:space="preserve"> </w:t>
      </w:r>
      <w:r>
        <w:rPr>
          <w:color w:val="0000FF"/>
        </w:rPr>
        <w:t>Not concluded</w:t>
      </w:r>
      <w:r>
        <w:t>.</w:t>
      </w:r>
    </w:p>
    <w:p w14:paraId="3F1427B5" w14:textId="77777777" w:rsidR="00E00DA6" w:rsidRDefault="007615D6" w:rsidP="000A3FBD">
      <w:pPr>
        <w:pStyle w:val="NormTop"/>
      </w:pPr>
      <w:r>
        <w:rPr>
          <w:color w:val="0000FF"/>
        </w:rPr>
        <w:lastRenderedPageBreak/>
        <w:t>S2-2410353</w:t>
      </w:r>
      <w:r w:rsidRPr="00D53282">
        <w:t xml:space="preserve"> </w:t>
      </w:r>
      <w:r>
        <w:t>(CR) 23.501 CR5763 (Rel-19, 'A'):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Clarify that UE is allowed to send MRU even if MM BO timer is running in general NAS congestion control section. 2) Align with CT WG1 specs the AMF will not reject NAS request if it includes unavailability period due to Discontinuous coverage.</w:t>
      </w:r>
    </w:p>
    <w:p w14:paraId="03442379" w14:textId="77777777" w:rsidR="007615D6" w:rsidRPr="005B25A1" w:rsidRDefault="007615D6" w:rsidP="007615D6">
      <w:pPr>
        <w:keepNext/>
        <w:keepLines/>
        <w:rPr>
          <w:b/>
          <w:bCs/>
        </w:rPr>
      </w:pPr>
      <w:r w:rsidRPr="005B25A1">
        <w:rPr>
          <w:b/>
          <w:bCs/>
        </w:rPr>
        <w:t>Parallel discussion:</w:t>
      </w:r>
    </w:p>
    <w:p w14:paraId="68118ED4" w14:textId="77777777" w:rsidR="007615D6" w:rsidRPr="005B25A1" w:rsidRDefault="007615D6" w:rsidP="007615D6">
      <w:pPr>
        <w:keepNext/>
        <w:keepLines/>
      </w:pPr>
      <w:r w:rsidRPr="005B25A1">
        <w:t>-</w:t>
      </w:r>
    </w:p>
    <w:p w14:paraId="04A14BDD" w14:textId="77777777" w:rsidR="007615D6" w:rsidRPr="005B25A1" w:rsidRDefault="007615D6" w:rsidP="007615D6">
      <w:pPr>
        <w:keepNext/>
        <w:keepLines/>
        <w:rPr>
          <w:b/>
          <w:bCs/>
        </w:rPr>
      </w:pPr>
      <w:r w:rsidRPr="005B25A1">
        <w:rPr>
          <w:b/>
          <w:bCs/>
        </w:rPr>
        <w:t>Plenary Discussion:</w:t>
      </w:r>
    </w:p>
    <w:p w14:paraId="3AE81688" w14:textId="77777777" w:rsidR="007615D6" w:rsidRPr="005B25A1" w:rsidRDefault="007615D6" w:rsidP="007615D6">
      <w:pPr>
        <w:keepNext/>
        <w:keepLines/>
      </w:pPr>
      <w:r>
        <w:rPr>
          <w:color w:val="FF0000"/>
        </w:rPr>
        <w:t>NO DISCUSSION RECORDED</w:t>
      </w:r>
    </w:p>
    <w:p w14:paraId="74B5308D" w14:textId="77777777" w:rsidR="007615D6" w:rsidRPr="00EB0339" w:rsidRDefault="007615D6" w:rsidP="007615D6">
      <w:r w:rsidRPr="005B25A1">
        <w:rPr>
          <w:b/>
          <w:bCs/>
        </w:rPr>
        <w:t>Status:</w:t>
      </w:r>
      <w:r>
        <w:t xml:space="preserve"> </w:t>
      </w:r>
      <w:r>
        <w:rPr>
          <w:color w:val="0000FF"/>
        </w:rPr>
        <w:t>Not concluded</w:t>
      </w:r>
      <w:r>
        <w:t>.</w:t>
      </w:r>
    </w:p>
    <w:p w14:paraId="6614868F" w14:textId="77777777" w:rsidR="00E00DA6" w:rsidRDefault="007615D6" w:rsidP="000A3FBD">
      <w:pPr>
        <w:pStyle w:val="NormTop"/>
      </w:pPr>
      <w:r>
        <w:rPr>
          <w:color w:val="0000FF"/>
        </w:rPr>
        <w:t>S2-2410547</w:t>
      </w:r>
      <w:r w:rsidRPr="00D53282">
        <w:t xml:space="preserve"> </w:t>
      </w:r>
      <w:r>
        <w:t>(CR) 23.401 CR3827 (Rel-18, 'F'):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 Align text in 4.3.7.4.2.4 with 4.13.18.2. b) Align text in 23.401 with 24.301 on MME not rejecting the NAS request if unavailability period is included.</w:t>
      </w:r>
    </w:p>
    <w:p w14:paraId="3C7B072C" w14:textId="77777777" w:rsidR="007615D6" w:rsidRPr="005B25A1" w:rsidRDefault="007615D6" w:rsidP="007615D6">
      <w:pPr>
        <w:keepNext/>
        <w:keepLines/>
        <w:rPr>
          <w:b/>
          <w:bCs/>
        </w:rPr>
      </w:pPr>
      <w:r w:rsidRPr="005B25A1">
        <w:rPr>
          <w:b/>
          <w:bCs/>
        </w:rPr>
        <w:t>Parallel discussion:</w:t>
      </w:r>
    </w:p>
    <w:p w14:paraId="56CEFA0D" w14:textId="77777777" w:rsidR="007615D6" w:rsidRPr="005B25A1" w:rsidRDefault="007615D6" w:rsidP="007615D6">
      <w:pPr>
        <w:keepNext/>
        <w:keepLines/>
      </w:pPr>
      <w:r w:rsidRPr="005B25A1">
        <w:t>-</w:t>
      </w:r>
    </w:p>
    <w:p w14:paraId="5D5BA11C" w14:textId="77777777" w:rsidR="007615D6" w:rsidRPr="005B25A1" w:rsidRDefault="007615D6" w:rsidP="007615D6">
      <w:pPr>
        <w:keepNext/>
        <w:keepLines/>
        <w:rPr>
          <w:b/>
          <w:bCs/>
        </w:rPr>
      </w:pPr>
      <w:r w:rsidRPr="005B25A1">
        <w:rPr>
          <w:b/>
          <w:bCs/>
        </w:rPr>
        <w:t>Plenary Discussion:</w:t>
      </w:r>
    </w:p>
    <w:p w14:paraId="1F408797" w14:textId="77777777" w:rsidR="007615D6" w:rsidRPr="005B25A1" w:rsidRDefault="007615D6" w:rsidP="007615D6">
      <w:pPr>
        <w:keepNext/>
        <w:keepLines/>
      </w:pPr>
      <w:r>
        <w:rPr>
          <w:color w:val="FF0000"/>
        </w:rPr>
        <w:t>NO DISCUSSION RECORDED</w:t>
      </w:r>
    </w:p>
    <w:p w14:paraId="099E6C39" w14:textId="77777777" w:rsidR="007615D6" w:rsidRPr="00EB0339" w:rsidRDefault="007615D6" w:rsidP="007615D6">
      <w:r w:rsidRPr="005B25A1">
        <w:rPr>
          <w:b/>
          <w:bCs/>
        </w:rPr>
        <w:t>Status:</w:t>
      </w:r>
      <w:r>
        <w:t xml:space="preserve"> </w:t>
      </w:r>
      <w:r>
        <w:rPr>
          <w:color w:val="0000FF"/>
        </w:rPr>
        <w:t>Not concluded</w:t>
      </w:r>
      <w:r>
        <w:t>.</w:t>
      </w:r>
    </w:p>
    <w:p w14:paraId="1DAA7B4F" w14:textId="77777777" w:rsidR="00E00DA6" w:rsidRDefault="007615D6" w:rsidP="000A3FBD">
      <w:pPr>
        <w:pStyle w:val="NormTop"/>
      </w:pPr>
      <w:r>
        <w:rPr>
          <w:color w:val="0000FF"/>
        </w:rPr>
        <w:t>S2-2410548</w:t>
      </w:r>
      <w:r w:rsidRPr="00D53282">
        <w:t xml:space="preserve"> </w:t>
      </w:r>
      <w:r>
        <w:t>(CR) 23.401 CR3828 (Rel-19, 'A'):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Align text in 4.3.7.4.2.4 with 4.13.18.2. b) Align text in 23.401 with 24.301 on MME not rejecting the NAS request if unavailability period is included.</w:t>
      </w:r>
    </w:p>
    <w:p w14:paraId="30494CCF" w14:textId="77777777" w:rsidR="007615D6" w:rsidRPr="005B25A1" w:rsidRDefault="007615D6" w:rsidP="007615D6">
      <w:pPr>
        <w:keepNext/>
        <w:keepLines/>
        <w:rPr>
          <w:b/>
          <w:bCs/>
        </w:rPr>
      </w:pPr>
      <w:r w:rsidRPr="005B25A1">
        <w:rPr>
          <w:b/>
          <w:bCs/>
        </w:rPr>
        <w:t>Parallel discussion:</w:t>
      </w:r>
    </w:p>
    <w:p w14:paraId="07146324" w14:textId="77777777" w:rsidR="007615D6" w:rsidRPr="005B25A1" w:rsidRDefault="007615D6" w:rsidP="007615D6">
      <w:pPr>
        <w:keepNext/>
        <w:keepLines/>
      </w:pPr>
      <w:r w:rsidRPr="005B25A1">
        <w:t>-</w:t>
      </w:r>
    </w:p>
    <w:p w14:paraId="342C0990" w14:textId="77777777" w:rsidR="007615D6" w:rsidRPr="005B25A1" w:rsidRDefault="007615D6" w:rsidP="007615D6">
      <w:pPr>
        <w:keepNext/>
        <w:keepLines/>
        <w:rPr>
          <w:b/>
          <w:bCs/>
        </w:rPr>
      </w:pPr>
      <w:r w:rsidRPr="005B25A1">
        <w:rPr>
          <w:b/>
          <w:bCs/>
        </w:rPr>
        <w:t>Plenary Discussion:</w:t>
      </w:r>
    </w:p>
    <w:p w14:paraId="1877969B" w14:textId="77777777" w:rsidR="007615D6" w:rsidRPr="005B25A1" w:rsidRDefault="007615D6" w:rsidP="007615D6">
      <w:pPr>
        <w:keepNext/>
        <w:keepLines/>
      </w:pPr>
      <w:r>
        <w:rPr>
          <w:color w:val="FF0000"/>
        </w:rPr>
        <w:t>NO DISCUSSION RECORDED</w:t>
      </w:r>
    </w:p>
    <w:p w14:paraId="3ED9821D" w14:textId="77777777" w:rsidR="007615D6" w:rsidRPr="00EB0339" w:rsidRDefault="007615D6" w:rsidP="007615D6">
      <w:r w:rsidRPr="005B25A1">
        <w:rPr>
          <w:b/>
          <w:bCs/>
        </w:rPr>
        <w:t>Status:</w:t>
      </w:r>
      <w:r>
        <w:t xml:space="preserve"> </w:t>
      </w:r>
      <w:r>
        <w:rPr>
          <w:color w:val="0000FF"/>
        </w:rPr>
        <w:t>Not concluded</w:t>
      </w:r>
      <w:r>
        <w:t>.</w:t>
      </w:r>
    </w:p>
    <w:p w14:paraId="39616927" w14:textId="77777777" w:rsidR="00A07364" w:rsidRDefault="00A07364" w:rsidP="00BB3F37"/>
    <w:p w14:paraId="690BD61B" w14:textId="77777777" w:rsidR="00A07364" w:rsidRDefault="00A07364" w:rsidP="00BB3F37"/>
    <w:p w14:paraId="0621BAF4" w14:textId="77777777" w:rsidR="007615D6" w:rsidRDefault="007615D6" w:rsidP="005A50C0">
      <w:pPr>
        <w:pStyle w:val="Heading3"/>
      </w:pPr>
      <w:r>
        <w:lastRenderedPageBreak/>
        <w:t>9.3.2</w:t>
      </w:r>
      <w:r>
        <w:tab/>
        <w:t>Personal IoT Networks (5G_PIN)</w:t>
      </w:r>
    </w:p>
    <w:p w14:paraId="570DE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A743C35" w14:textId="77777777" w:rsidR="00E00DA6" w:rsidRDefault="007615D6" w:rsidP="000A3FBD">
      <w:pPr>
        <w:pStyle w:val="NormTop"/>
      </w:pPr>
      <w:r>
        <w:rPr>
          <w:color w:val="0000FF"/>
        </w:rPr>
        <w:t>S2-2410034</w:t>
      </w:r>
      <w:r w:rsidRPr="00D53282">
        <w:t xml:space="preserve"> </w:t>
      </w:r>
      <w:r>
        <w:t>(CR) 23.501 CR5701 (Rel-18, 'F'): Non-3GPP QoS Assistance infromation update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Updates the N3QAI desription to remove the Notification Control parameter as part of the N3QA1.</w:t>
      </w:r>
    </w:p>
    <w:p w14:paraId="68368CE7" w14:textId="77777777" w:rsidR="007615D6" w:rsidRPr="005B25A1" w:rsidRDefault="007615D6" w:rsidP="007615D6">
      <w:pPr>
        <w:keepNext/>
        <w:keepLines/>
        <w:rPr>
          <w:b/>
          <w:bCs/>
        </w:rPr>
      </w:pPr>
      <w:r w:rsidRPr="005B25A1">
        <w:rPr>
          <w:b/>
          <w:bCs/>
        </w:rPr>
        <w:t>Parallel discussion:</w:t>
      </w:r>
    </w:p>
    <w:p w14:paraId="0FC856FB" w14:textId="77777777" w:rsidR="007615D6" w:rsidRPr="005B25A1" w:rsidRDefault="007615D6" w:rsidP="007615D6">
      <w:pPr>
        <w:keepNext/>
        <w:keepLines/>
      </w:pPr>
      <w:r w:rsidRPr="005B25A1">
        <w:t>-</w:t>
      </w:r>
    </w:p>
    <w:p w14:paraId="13BDA597" w14:textId="77777777" w:rsidR="007615D6" w:rsidRPr="005B25A1" w:rsidRDefault="007615D6" w:rsidP="007615D6">
      <w:pPr>
        <w:keepNext/>
        <w:keepLines/>
        <w:rPr>
          <w:b/>
          <w:bCs/>
        </w:rPr>
      </w:pPr>
      <w:r w:rsidRPr="005B25A1">
        <w:rPr>
          <w:b/>
          <w:bCs/>
        </w:rPr>
        <w:t>Plenary Discussion:</w:t>
      </w:r>
    </w:p>
    <w:p w14:paraId="6D86537D" w14:textId="77777777" w:rsidR="007615D6" w:rsidRPr="005B25A1" w:rsidRDefault="007615D6" w:rsidP="007615D6">
      <w:pPr>
        <w:keepNext/>
        <w:keepLines/>
      </w:pPr>
      <w:r>
        <w:rPr>
          <w:color w:val="FF0000"/>
        </w:rPr>
        <w:t>NO DISCUSSION RECORDED</w:t>
      </w:r>
    </w:p>
    <w:p w14:paraId="553DE71B" w14:textId="77777777" w:rsidR="007615D6" w:rsidRPr="00EB0339" w:rsidRDefault="007615D6" w:rsidP="007615D6">
      <w:r w:rsidRPr="005B25A1">
        <w:rPr>
          <w:b/>
          <w:bCs/>
        </w:rPr>
        <w:t>Status:</w:t>
      </w:r>
      <w:r>
        <w:t xml:space="preserve"> </w:t>
      </w:r>
      <w:r>
        <w:rPr>
          <w:color w:val="0000FF"/>
        </w:rPr>
        <w:t>Not concluded</w:t>
      </w:r>
      <w:r>
        <w:t>.</w:t>
      </w:r>
    </w:p>
    <w:p w14:paraId="42D7EB06" w14:textId="77777777" w:rsidR="00E00DA6" w:rsidRDefault="007615D6" w:rsidP="000A3FBD">
      <w:pPr>
        <w:pStyle w:val="NormTop"/>
      </w:pPr>
      <w:r>
        <w:rPr>
          <w:color w:val="0000FF"/>
        </w:rPr>
        <w:t>S2-2410035</w:t>
      </w:r>
      <w:r w:rsidRPr="00D53282">
        <w:t xml:space="preserve"> </w:t>
      </w:r>
      <w:r>
        <w:t>(CR) 23.501 CR5702 (Rel-19, 'A'): Non-3GPP QoS Assistance infromation update (Source: Ericsson,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the N3QAI desription to remove the Notification Control parameter as part of the N3QA1.</w:t>
      </w:r>
    </w:p>
    <w:p w14:paraId="70601474" w14:textId="77777777" w:rsidR="007615D6" w:rsidRPr="005B25A1" w:rsidRDefault="007615D6" w:rsidP="007615D6">
      <w:pPr>
        <w:keepNext/>
        <w:keepLines/>
        <w:rPr>
          <w:b/>
          <w:bCs/>
        </w:rPr>
      </w:pPr>
      <w:r w:rsidRPr="005B25A1">
        <w:rPr>
          <w:b/>
          <w:bCs/>
        </w:rPr>
        <w:t>Parallel discussion:</w:t>
      </w:r>
    </w:p>
    <w:p w14:paraId="30FD86B9" w14:textId="77777777" w:rsidR="007615D6" w:rsidRPr="005B25A1" w:rsidRDefault="007615D6" w:rsidP="007615D6">
      <w:pPr>
        <w:keepNext/>
        <w:keepLines/>
      </w:pPr>
      <w:r w:rsidRPr="005B25A1">
        <w:t>-</w:t>
      </w:r>
    </w:p>
    <w:p w14:paraId="0926464B" w14:textId="77777777" w:rsidR="007615D6" w:rsidRPr="005B25A1" w:rsidRDefault="007615D6" w:rsidP="007615D6">
      <w:pPr>
        <w:keepNext/>
        <w:keepLines/>
        <w:rPr>
          <w:b/>
          <w:bCs/>
        </w:rPr>
      </w:pPr>
      <w:r w:rsidRPr="005B25A1">
        <w:rPr>
          <w:b/>
          <w:bCs/>
        </w:rPr>
        <w:t>Plenary Discussion:</w:t>
      </w:r>
    </w:p>
    <w:p w14:paraId="1C6371FB" w14:textId="77777777" w:rsidR="007615D6" w:rsidRPr="005B25A1" w:rsidRDefault="007615D6" w:rsidP="007615D6">
      <w:pPr>
        <w:keepNext/>
        <w:keepLines/>
      </w:pPr>
      <w:r>
        <w:rPr>
          <w:color w:val="FF0000"/>
        </w:rPr>
        <w:t>NO DISCUSSION RECORDED</w:t>
      </w:r>
    </w:p>
    <w:p w14:paraId="2E186FA5" w14:textId="77777777" w:rsidR="007615D6" w:rsidRPr="00EB0339" w:rsidRDefault="007615D6" w:rsidP="007615D6">
      <w:r w:rsidRPr="005B25A1">
        <w:rPr>
          <w:b/>
          <w:bCs/>
        </w:rPr>
        <w:t>Status:</w:t>
      </w:r>
      <w:r>
        <w:t xml:space="preserve"> </w:t>
      </w:r>
      <w:r>
        <w:rPr>
          <w:color w:val="0000FF"/>
        </w:rPr>
        <w:t>Not concluded</w:t>
      </w:r>
      <w:r>
        <w:t>.</w:t>
      </w:r>
    </w:p>
    <w:p w14:paraId="7A7FCF06" w14:textId="77777777" w:rsidR="00A07364" w:rsidRDefault="00A07364" w:rsidP="00BB3F37"/>
    <w:p w14:paraId="14362154" w14:textId="77777777" w:rsidR="00A07364" w:rsidRDefault="00A07364" w:rsidP="00BB3F37"/>
    <w:p w14:paraId="7BA948A3" w14:textId="77777777" w:rsidR="007615D6" w:rsidRDefault="007615D6" w:rsidP="005A50C0">
      <w:pPr>
        <w:pStyle w:val="Heading3"/>
      </w:pPr>
      <w:r>
        <w:t>9.4.2</w:t>
      </w:r>
      <w:r>
        <w:tab/>
        <w:t>Phase 2 for UAS, UAV and UAM (UAS_Ph2)</w:t>
      </w:r>
    </w:p>
    <w:p w14:paraId="28548D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B5E9E6" w14:textId="77777777" w:rsidR="00A07364" w:rsidRDefault="00000000" w:rsidP="00BB3F37">
      <w:r>
        <w:t>There were no contributions to this agenda item.</w:t>
      </w:r>
    </w:p>
    <w:p w14:paraId="33DAF306" w14:textId="77777777" w:rsidR="00A07364" w:rsidRDefault="00A07364" w:rsidP="00BB3F37"/>
    <w:p w14:paraId="71A9F82E" w14:textId="77777777" w:rsidR="007615D6" w:rsidRDefault="007615D6" w:rsidP="005A50C0">
      <w:pPr>
        <w:pStyle w:val="Heading3"/>
      </w:pPr>
      <w:r>
        <w:t>9.5.2</w:t>
      </w:r>
      <w:r>
        <w:tab/>
        <w:t>Ranging based services and sidelink positioning (Ranging_SL)</w:t>
      </w:r>
    </w:p>
    <w:p w14:paraId="20A2F6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143E8C" w14:textId="77777777" w:rsidR="00A07364" w:rsidRDefault="00A07364" w:rsidP="00BB3F37"/>
    <w:p w14:paraId="0FB079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&amp; Out and related CRs</w:t>
      </w:r>
    </w:p>
    <w:p w14:paraId="003A612A" w14:textId="77777777" w:rsidR="00E00DA6" w:rsidRDefault="007615D6" w:rsidP="000A3FBD">
      <w:pPr>
        <w:pStyle w:val="NormTop"/>
      </w:pPr>
      <w:r>
        <w:rPr>
          <w:color w:val="0000FF"/>
        </w:rPr>
        <w:t>S2-2409584</w:t>
      </w:r>
      <w:r w:rsidRPr="00D53282">
        <w:t xml:space="preserve"> </w:t>
      </w:r>
      <w:r>
        <w:t>(LS IN) LS from CT WG1: Reply on LS on the maximum number of devices supported in SLPP (Source: CT WG1 (C1-245040))</w:t>
      </w:r>
      <w:r>
        <w:br/>
      </w:r>
      <w:r w:rsidRPr="00D53282">
        <w:rPr>
          <w:b/>
        </w:rPr>
        <w:t>Document for:</w:t>
      </w:r>
      <w:r w:rsidRPr="00D53282">
        <w:t xml:space="preserve"> </w:t>
      </w:r>
      <w:r>
        <w:t>Information</w:t>
      </w:r>
      <w:r>
        <w:br/>
      </w:r>
      <w:r w:rsidRPr="00D53282">
        <w:rPr>
          <w:b/>
        </w:rPr>
        <w:t>Abstract:</w:t>
      </w:r>
      <w:r w:rsidRPr="00D53282">
        <w:t xml:space="preserve"> </w:t>
      </w:r>
      <w:r>
        <w:br/>
        <w:t>CT WG1 thanks RAN WG2's LS regarding to the maximum number of devices that is supported in the SLPP messages (R2-2405988). CT WG1 would like to provide the following feedback: For ranging and sidelink positioning, the information transmitted over NAS via payload container IE has the limitation of a maximum length of 65536 octets from CT WG1 protocol point of view (the maximum size of a NAS message carrying payload container IE is specified in subclause 7.2.2 of TS 24.501 for further information). The related information includes e.g. SLPP messages, the result of the positioning request. So CT WG1 finds out that: - The payload container IE may not be able to encapsulate a complete SLPP message with information for other UEs (UE2-UEn) with the maximum number of devices is 256 as defined by RAN WG2. - The payload container IE may also not be able to encapsulate the absolute location result for other UEs (UE2-UEn) with the maximum number of devices is 256. This limitation also applies to the messages exchanged between UEs. To address the above issue, for RSPP supplementary messages, CT WG1 evaluated and achieved the consensus that the supported maximum number of other UEs (UE2-UEn) shall not be greater than 63 in R18 (see attachment), considering the associated information to be exchanged between UEs or between UE1 and LMF for ranging and sidelink positioning.</w:t>
      </w:r>
    </w:p>
    <w:p w14:paraId="5AAE2926" w14:textId="77777777" w:rsidR="007615D6" w:rsidRPr="005B25A1" w:rsidRDefault="007615D6" w:rsidP="007615D6">
      <w:pPr>
        <w:keepNext/>
        <w:keepLines/>
        <w:rPr>
          <w:b/>
          <w:bCs/>
        </w:rPr>
      </w:pPr>
      <w:r w:rsidRPr="005B25A1">
        <w:rPr>
          <w:b/>
          <w:bCs/>
        </w:rPr>
        <w:t>Convenor comment:</w:t>
      </w:r>
    </w:p>
    <w:p w14:paraId="666D8D0A" w14:textId="77777777" w:rsidR="007615D6" w:rsidRPr="005B25A1" w:rsidRDefault="007615D6" w:rsidP="007615D6">
      <w:pPr>
        <w:keepNext/>
        <w:keepLines/>
      </w:pPr>
      <w:r w:rsidRPr="005B25A1">
        <w:t>Note?</w:t>
      </w:r>
    </w:p>
    <w:p w14:paraId="13C8B8FD" w14:textId="77777777" w:rsidR="007615D6" w:rsidRPr="005B25A1" w:rsidRDefault="007615D6" w:rsidP="007615D6">
      <w:pPr>
        <w:keepNext/>
        <w:keepLines/>
        <w:rPr>
          <w:b/>
          <w:bCs/>
        </w:rPr>
      </w:pPr>
      <w:r w:rsidRPr="005B25A1">
        <w:rPr>
          <w:b/>
          <w:bCs/>
        </w:rPr>
        <w:t>Parallel discussion:</w:t>
      </w:r>
    </w:p>
    <w:p w14:paraId="166D7B29" w14:textId="0E2E2043" w:rsidR="007615D6" w:rsidRPr="005B25A1" w:rsidRDefault="00CC490D" w:rsidP="007615D6">
      <w:pPr>
        <w:keepNext/>
        <w:keepLines/>
      </w:pPr>
      <w:r>
        <w:t xml:space="preserve">This was </w:t>
      </w:r>
      <w:r w:rsidRPr="00C3284B">
        <w:rPr>
          <w:color w:val="0000FF"/>
        </w:rPr>
        <w:t>noted</w:t>
      </w:r>
      <w:r>
        <w:t xml:space="preserve"> in parallel session.</w:t>
      </w:r>
    </w:p>
    <w:p w14:paraId="2C92FE26" w14:textId="1A9875DF" w:rsidR="007615D6" w:rsidRPr="00EB0339" w:rsidRDefault="007615D6" w:rsidP="007615D6">
      <w:r w:rsidRPr="005B25A1">
        <w:rPr>
          <w:b/>
          <w:bCs/>
        </w:rPr>
        <w:t>Status:</w:t>
      </w:r>
      <w:r>
        <w:t xml:space="preserve"> </w:t>
      </w:r>
      <w:r>
        <w:rPr>
          <w:color w:val="0000FF"/>
        </w:rPr>
        <w:t>Noted</w:t>
      </w:r>
      <w:r>
        <w:t>.</w:t>
      </w:r>
    </w:p>
    <w:p w14:paraId="1E2CCC8D" w14:textId="77777777" w:rsidR="00E00DA6" w:rsidRDefault="007615D6" w:rsidP="000A3FBD">
      <w:pPr>
        <w:pStyle w:val="NormTop"/>
      </w:pPr>
      <w:r>
        <w:rPr>
          <w:color w:val="0000FF"/>
        </w:rPr>
        <w:t>S2-2409612</w:t>
      </w:r>
      <w:r w:rsidRPr="00D53282">
        <w:t xml:space="preserve"> </w:t>
      </w:r>
      <w:r>
        <w:t>(LS IN) LS from SA WG5: LS on Usage Information Reporting for Ranging and Sidelink Positioning Charging (Source: SA WG5 (S5-244491))</w:t>
      </w:r>
      <w:r>
        <w:br/>
      </w:r>
      <w:r w:rsidRPr="00D53282">
        <w:rPr>
          <w:b/>
        </w:rPr>
        <w:t>Document for:</w:t>
      </w:r>
      <w:r w:rsidRPr="00D53282">
        <w:t xml:space="preserve"> </w:t>
      </w:r>
      <w:r>
        <w:t>Action</w:t>
      </w:r>
      <w:r>
        <w:br/>
      </w:r>
      <w:r w:rsidRPr="00D53282">
        <w:rPr>
          <w:b/>
        </w:rPr>
        <w:t>Abstract:</w:t>
      </w:r>
      <w:r w:rsidRPr="00D53282">
        <w:t xml:space="preserve"> </w:t>
      </w:r>
      <w:r>
        <w:br/>
        <w:t>SA WG5 would like to inform SA WG2 that FS_Ranging_SL_CH has been completed in TR 28.845 and the normative work has started. The conclusion for the two charging scenarios (Ranging/Sidelink Positioning UE Discovery and UE only Sidelink Positioning for Target UE using Located UE) would require reporting from the UE. SA WG5 kindly asks SA WG2 if there is any plan or current work item that would support a solution for the Usage Information Reporting from UE for these scenarios and SA WG5 will align. Action: SA WG5 kindly asks SA WG2 to take above information into consideration.</w:t>
      </w:r>
    </w:p>
    <w:p w14:paraId="37B00169" w14:textId="77777777" w:rsidR="007615D6" w:rsidRPr="005B25A1" w:rsidRDefault="007615D6" w:rsidP="007615D6">
      <w:pPr>
        <w:keepNext/>
        <w:keepLines/>
        <w:rPr>
          <w:b/>
          <w:bCs/>
        </w:rPr>
      </w:pPr>
      <w:r w:rsidRPr="005B25A1">
        <w:rPr>
          <w:b/>
          <w:bCs/>
        </w:rPr>
        <w:t>Convenor comment:</w:t>
      </w:r>
    </w:p>
    <w:p w14:paraId="7632D7DB" w14:textId="77777777" w:rsidR="007615D6" w:rsidRPr="005B25A1" w:rsidRDefault="007615D6" w:rsidP="007615D6">
      <w:pPr>
        <w:keepNext/>
        <w:keepLines/>
      </w:pPr>
      <w:r w:rsidRPr="005B25A1">
        <w:t>Postpone? - No related input.</w:t>
      </w:r>
    </w:p>
    <w:p w14:paraId="178FEE0A" w14:textId="77777777" w:rsidR="007615D6" w:rsidRPr="005B25A1" w:rsidRDefault="007615D6" w:rsidP="007615D6">
      <w:pPr>
        <w:keepNext/>
        <w:keepLines/>
        <w:rPr>
          <w:b/>
          <w:bCs/>
        </w:rPr>
      </w:pPr>
      <w:r w:rsidRPr="005B25A1">
        <w:rPr>
          <w:b/>
          <w:bCs/>
        </w:rPr>
        <w:t>Parallel discussion:</w:t>
      </w:r>
    </w:p>
    <w:p w14:paraId="7E983075" w14:textId="0F5F7DB7" w:rsidR="00CC490D" w:rsidRPr="005B25A1" w:rsidRDefault="00CC490D" w:rsidP="00CC490D">
      <w:pPr>
        <w:keepNext/>
        <w:keepLines/>
      </w:pPr>
      <w:r>
        <w:t xml:space="preserve">It was commented that the questions had already been answered in a previous LS to SA WG5. </w:t>
      </w:r>
      <w:r>
        <w:t xml:space="preserve">This was </w:t>
      </w:r>
      <w:r>
        <w:rPr>
          <w:color w:val="0000FF"/>
        </w:rPr>
        <w:t>not</w:t>
      </w:r>
      <w:r w:rsidRPr="00C3284B">
        <w:rPr>
          <w:color w:val="0000FF"/>
        </w:rPr>
        <w:t>ed</w:t>
      </w:r>
      <w:r>
        <w:t xml:space="preserve"> in parallel session.</w:t>
      </w:r>
    </w:p>
    <w:p w14:paraId="2F87F33D" w14:textId="25DD9FD6" w:rsidR="00CC490D" w:rsidRPr="00EB0339" w:rsidRDefault="00CC490D" w:rsidP="00CC490D">
      <w:r w:rsidRPr="005B25A1">
        <w:rPr>
          <w:b/>
          <w:bCs/>
        </w:rPr>
        <w:t>Status:</w:t>
      </w:r>
      <w:r>
        <w:t xml:space="preserve"> </w:t>
      </w:r>
      <w:r>
        <w:rPr>
          <w:color w:val="0000FF"/>
        </w:rPr>
        <w:t>Not</w:t>
      </w:r>
      <w:r w:rsidRPr="00C3284B">
        <w:rPr>
          <w:color w:val="0000FF"/>
        </w:rPr>
        <w:t>ed</w:t>
      </w:r>
      <w:r>
        <w:t>.</w:t>
      </w:r>
    </w:p>
    <w:p w14:paraId="1DCDCA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CRs</w:t>
      </w:r>
    </w:p>
    <w:p w14:paraId="7AEF59FC" w14:textId="77777777" w:rsidR="00E00DA6" w:rsidRDefault="007615D6" w:rsidP="000A3FBD">
      <w:pPr>
        <w:pStyle w:val="NormTop"/>
      </w:pPr>
      <w:r>
        <w:rPr>
          <w:color w:val="0000FF"/>
        </w:rPr>
        <w:t>S2-2410474</w:t>
      </w:r>
      <w:r w:rsidRPr="00D53282">
        <w:t xml:space="preserve"> </w:t>
      </w:r>
      <w:r>
        <w:t>(CR) 23.586 CR0152 (Rel-18, 'F'): Updates on UE privacy checking for SA WG3 alignment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creteria for SL Positioning Server UE re-discovery &amp; re-selection Update description on privacy checking in Ranging/Sidelink Positioning control procedure and Procedures for Ranging/SL Positioning service exposure through PC5 Remove the condition of Located UE privacy checking in the steps.</w:t>
      </w:r>
    </w:p>
    <w:p w14:paraId="4B5C21F7" w14:textId="77777777" w:rsidR="007615D6" w:rsidRPr="005B25A1" w:rsidRDefault="007615D6" w:rsidP="007615D6">
      <w:pPr>
        <w:keepNext/>
        <w:keepLines/>
        <w:rPr>
          <w:b/>
          <w:bCs/>
        </w:rPr>
      </w:pPr>
      <w:r w:rsidRPr="005B25A1">
        <w:rPr>
          <w:b/>
          <w:bCs/>
        </w:rPr>
        <w:t>Parallel discussion:</w:t>
      </w:r>
    </w:p>
    <w:p w14:paraId="288FDFAB" w14:textId="2AA5B638" w:rsidR="007615D6" w:rsidRPr="005B25A1" w:rsidRDefault="00CC490D" w:rsidP="007615D6">
      <w:pPr>
        <w:keepNext/>
        <w:keepLines/>
      </w:pPr>
      <w:r>
        <w:t xml:space="preserve">Qualcomm asked to clarify the first added bullet. TNO commented that authorization to access of information will be needed for future requests and the deletion in step 9 should not be made. Some editorial changes were needed. this was left for off-line discussion and revised to </w:t>
      </w:r>
      <w:r w:rsidRPr="00CE3EC0">
        <w:rPr>
          <w:color w:val="0000FF"/>
        </w:rPr>
        <w:t>S2-2</w:t>
      </w:r>
      <w:r>
        <w:rPr>
          <w:color w:val="0000FF"/>
        </w:rPr>
        <w:t>410825</w:t>
      </w:r>
      <w:r>
        <w:t>.</w:t>
      </w:r>
      <w:r w:rsidRPr="00375008">
        <w:t xml:space="preserve"> </w:t>
      </w:r>
    </w:p>
    <w:p w14:paraId="32845BEB" w14:textId="77777777" w:rsidR="007615D6" w:rsidRPr="005B25A1" w:rsidRDefault="007615D6" w:rsidP="007615D6">
      <w:pPr>
        <w:keepNext/>
        <w:keepLines/>
        <w:rPr>
          <w:b/>
          <w:bCs/>
        </w:rPr>
      </w:pPr>
      <w:r w:rsidRPr="005B25A1">
        <w:rPr>
          <w:b/>
          <w:bCs/>
        </w:rPr>
        <w:t>Plenary Discussion:</w:t>
      </w:r>
    </w:p>
    <w:p w14:paraId="1AC71413" w14:textId="7C052E38" w:rsidR="007615D6" w:rsidRPr="005B25A1" w:rsidRDefault="00CC490D" w:rsidP="007615D6">
      <w:pPr>
        <w:keepNext/>
        <w:keepLines/>
      </w:pPr>
      <w:r>
        <w:t xml:space="preserve">  </w:t>
      </w:r>
      <w:r w:rsidRPr="00380F14">
        <w:rPr>
          <w:color w:val="FF0000"/>
        </w:rPr>
        <w:t>&lt;RETURN - OPEN&gt;</w:t>
      </w:r>
    </w:p>
    <w:p w14:paraId="6259DE3D" w14:textId="1A18DB80" w:rsidR="007615D6" w:rsidRPr="00EB0339" w:rsidRDefault="007615D6" w:rsidP="007615D6">
      <w:r w:rsidRPr="005B25A1">
        <w:rPr>
          <w:b/>
          <w:bCs/>
        </w:rPr>
        <w:t>Status:</w:t>
      </w:r>
      <w:r>
        <w:t xml:space="preserve"> </w:t>
      </w:r>
      <w:r w:rsidR="00CC490D" w:rsidRPr="00380F14">
        <w:rPr>
          <w:color w:val="FF0000"/>
        </w:rPr>
        <w:t>OPEN</w:t>
      </w:r>
    </w:p>
    <w:p w14:paraId="2CAFB2FD" w14:textId="77777777" w:rsidR="00E00DA6" w:rsidRDefault="007615D6" w:rsidP="000A3FBD">
      <w:pPr>
        <w:pStyle w:val="NormTop"/>
      </w:pPr>
      <w:r>
        <w:rPr>
          <w:color w:val="0000FF"/>
        </w:rPr>
        <w:t>S2-2410475</w:t>
      </w:r>
      <w:r w:rsidRPr="00D53282">
        <w:t xml:space="preserve"> </w:t>
      </w:r>
      <w:r>
        <w:t>(CR) 23.273 CR0599 (Rel-18, 'F'): Updates on UE privacy checking for SA WG3 alignment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Remove the condition of Located UE privacy checking in the steps.</w:t>
      </w:r>
    </w:p>
    <w:p w14:paraId="6B724BCE" w14:textId="77777777" w:rsidR="007615D6" w:rsidRPr="005B25A1" w:rsidRDefault="007615D6" w:rsidP="007615D6">
      <w:pPr>
        <w:keepNext/>
        <w:keepLines/>
        <w:rPr>
          <w:b/>
          <w:bCs/>
        </w:rPr>
      </w:pPr>
      <w:r w:rsidRPr="005B25A1">
        <w:rPr>
          <w:b/>
          <w:bCs/>
        </w:rPr>
        <w:t>Parallel discussion:</w:t>
      </w:r>
    </w:p>
    <w:p w14:paraId="1AD30B02" w14:textId="64BD44E9" w:rsidR="007615D6" w:rsidRPr="00CC490D" w:rsidRDefault="002E1945" w:rsidP="007615D6">
      <w:pPr>
        <w:keepNext/>
        <w:keepLines/>
      </w:pPr>
      <w:r>
        <w:t xml:space="preserve">The 'local privacy profile'  in step 17 was questioned. It was clarified that this should be 'local privacy check'. This was left for off-line discussion and was revised to </w:t>
      </w:r>
      <w:r w:rsidRPr="00CE3EC0">
        <w:rPr>
          <w:color w:val="0000FF"/>
        </w:rPr>
        <w:t>S2-2</w:t>
      </w:r>
      <w:r>
        <w:rPr>
          <w:color w:val="0000FF"/>
        </w:rPr>
        <w:t>410826</w:t>
      </w:r>
      <w:r>
        <w:t>.</w:t>
      </w:r>
      <w:r w:rsidRPr="00375008">
        <w:t xml:space="preserve"> </w:t>
      </w:r>
    </w:p>
    <w:p w14:paraId="2D5A183B" w14:textId="77777777" w:rsidR="007615D6" w:rsidRPr="005B25A1" w:rsidRDefault="007615D6" w:rsidP="007615D6">
      <w:pPr>
        <w:keepNext/>
        <w:keepLines/>
        <w:rPr>
          <w:b/>
          <w:bCs/>
        </w:rPr>
      </w:pPr>
      <w:r w:rsidRPr="005B25A1">
        <w:rPr>
          <w:b/>
          <w:bCs/>
        </w:rPr>
        <w:t>Plenary Discussion:</w:t>
      </w:r>
    </w:p>
    <w:p w14:paraId="0F00A310" w14:textId="77777777" w:rsidR="002E1945" w:rsidRPr="005B25A1" w:rsidRDefault="002E1945" w:rsidP="002E1945">
      <w:pPr>
        <w:keepNext/>
        <w:keepLines/>
      </w:pPr>
      <w:r>
        <w:t xml:space="preserve">  </w:t>
      </w:r>
      <w:r w:rsidRPr="00380F14">
        <w:rPr>
          <w:color w:val="FF0000"/>
        </w:rPr>
        <w:t>&lt;RETURN - OPEN&gt;</w:t>
      </w:r>
    </w:p>
    <w:p w14:paraId="267C5828" w14:textId="77777777" w:rsidR="002E1945" w:rsidRPr="00EB0339" w:rsidRDefault="002E1945" w:rsidP="002E1945">
      <w:r w:rsidRPr="005B25A1">
        <w:rPr>
          <w:b/>
          <w:bCs/>
        </w:rPr>
        <w:t>Status:</w:t>
      </w:r>
      <w:r>
        <w:t xml:space="preserve"> </w:t>
      </w:r>
      <w:r w:rsidRPr="00380F14">
        <w:rPr>
          <w:color w:val="FF0000"/>
        </w:rPr>
        <w:t>OPEN</w:t>
      </w:r>
    </w:p>
    <w:p w14:paraId="1DBC7B6B" w14:textId="77777777" w:rsidR="00E00DA6" w:rsidRDefault="007615D6" w:rsidP="000A3FBD">
      <w:pPr>
        <w:pStyle w:val="NormTop"/>
      </w:pPr>
      <w:r>
        <w:rPr>
          <w:color w:val="0000FF"/>
        </w:rPr>
        <w:t>S2-2410512</w:t>
      </w:r>
      <w:r w:rsidRPr="00D53282">
        <w:t xml:space="preserve"> </w:t>
      </w:r>
      <w:r>
        <w:t>(CR) 23.032 CR0030 (Rel-18, 'F'): Updates to definition on Range and Direction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the reference of TS 24.080 and TS 38.355. Remove the ENs under clause 5.10, clause 5.11 and clause 5.12.</w:t>
      </w:r>
    </w:p>
    <w:p w14:paraId="62D77144" w14:textId="77777777" w:rsidR="007615D6" w:rsidRPr="005B25A1" w:rsidRDefault="007615D6" w:rsidP="007615D6">
      <w:pPr>
        <w:keepNext/>
        <w:keepLines/>
        <w:rPr>
          <w:b/>
          <w:bCs/>
        </w:rPr>
      </w:pPr>
      <w:r w:rsidRPr="005B25A1">
        <w:rPr>
          <w:b/>
          <w:bCs/>
        </w:rPr>
        <w:t>Parallel discussion:</w:t>
      </w:r>
    </w:p>
    <w:p w14:paraId="7E211CC9" w14:textId="1B7D83E5" w:rsidR="007615D6" w:rsidRDefault="002E1945" w:rsidP="007615D6">
      <w:pPr>
        <w:keepNext/>
        <w:keepLines/>
      </w:pPr>
      <w:r>
        <w:t xml:space="preserve">There was an issue with referring to the stage 3 TSs rather than just removing the Editor's notes. This was revised to </w:t>
      </w:r>
      <w:r w:rsidRPr="00CE3EC0">
        <w:rPr>
          <w:color w:val="0000FF"/>
        </w:rPr>
        <w:t>S2-2</w:t>
      </w:r>
      <w:r>
        <w:rPr>
          <w:color w:val="0000FF"/>
        </w:rPr>
        <w:t>410827</w:t>
      </w:r>
      <w:r>
        <w:t>.</w:t>
      </w:r>
      <w:r w:rsidRPr="00375008">
        <w:t xml:space="preserve"> </w:t>
      </w:r>
    </w:p>
    <w:p w14:paraId="742988DD" w14:textId="5A15AD26" w:rsidR="002E1945" w:rsidRPr="005B25A1" w:rsidRDefault="002E1945" w:rsidP="007615D6">
      <w:pPr>
        <w:keepNext/>
        <w:keepLines/>
      </w:pPr>
      <w:r>
        <w:t xml:space="preserve">This was </w:t>
      </w:r>
      <w:r w:rsidRPr="00B30893">
        <w:rPr>
          <w:color w:val="FF0000"/>
        </w:rPr>
        <w:t>agreed</w:t>
      </w:r>
      <w:r>
        <w:t xml:space="preserve"> in parallel session.</w:t>
      </w:r>
    </w:p>
    <w:p w14:paraId="575A381D" w14:textId="77777777" w:rsidR="007615D6" w:rsidRPr="005B25A1" w:rsidRDefault="007615D6" w:rsidP="007615D6">
      <w:pPr>
        <w:keepNext/>
        <w:keepLines/>
        <w:rPr>
          <w:b/>
          <w:bCs/>
        </w:rPr>
      </w:pPr>
      <w:r w:rsidRPr="005B25A1">
        <w:rPr>
          <w:b/>
          <w:bCs/>
        </w:rPr>
        <w:t>Plenary Discussion:</w:t>
      </w:r>
    </w:p>
    <w:p w14:paraId="249EBAC5" w14:textId="7E3BFD16" w:rsidR="002E1945" w:rsidRPr="005B25A1" w:rsidRDefault="002E1945" w:rsidP="002E1945">
      <w:pPr>
        <w:keepNext/>
        <w:keepLines/>
      </w:pPr>
      <w:r w:rsidRPr="002E1945">
        <w:rPr>
          <w:color w:val="0000FF"/>
        </w:rPr>
        <w:t>&lt;Parallel Agreed&gt;</w:t>
      </w:r>
      <w:r w:rsidRPr="002E1945">
        <w:rPr>
          <w:color w:val="FF0000"/>
        </w:rPr>
        <w:t>.</w:t>
      </w:r>
    </w:p>
    <w:p w14:paraId="786FDA06" w14:textId="55C40FE1" w:rsidR="002E1945" w:rsidRPr="002E1945" w:rsidRDefault="002E1945" w:rsidP="002E1945">
      <w:r w:rsidRPr="005B25A1">
        <w:rPr>
          <w:b/>
          <w:bCs/>
        </w:rPr>
        <w:t>Status:</w:t>
      </w:r>
      <w:r>
        <w:t xml:space="preserve"> </w:t>
      </w:r>
      <w:r w:rsidRPr="002E1945">
        <w:rPr>
          <w:color w:val="0000FF"/>
        </w:rPr>
        <w:t>Parallel Agreed</w:t>
      </w:r>
      <w:r>
        <w:t>.</w:t>
      </w:r>
    </w:p>
    <w:p w14:paraId="78AC5801" w14:textId="77777777" w:rsidR="00E00DA6" w:rsidRDefault="007615D6" w:rsidP="000A3FBD">
      <w:pPr>
        <w:pStyle w:val="NormTop"/>
      </w:pPr>
      <w:r>
        <w:rPr>
          <w:color w:val="0000FF"/>
        </w:rPr>
        <w:lastRenderedPageBreak/>
        <w:t>S2-2410585</w:t>
      </w:r>
      <w:r w:rsidRPr="00D53282">
        <w:t xml:space="preserve"> </w:t>
      </w:r>
      <w:r>
        <w:t>(CR) 23.586 CR0154 (Rel-18, 'F'): Positioning QoS Sync with TxInfo in 38.355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sl-PRS-Bandwidth and sl-PRS-Periodicity into positioning QoS in clause 5.7.2.</w:t>
      </w:r>
    </w:p>
    <w:p w14:paraId="06B92038" w14:textId="77777777" w:rsidR="007615D6" w:rsidRPr="005B25A1" w:rsidRDefault="007615D6" w:rsidP="007615D6">
      <w:pPr>
        <w:keepNext/>
        <w:keepLines/>
        <w:rPr>
          <w:b/>
          <w:bCs/>
        </w:rPr>
      </w:pPr>
      <w:r w:rsidRPr="005B25A1">
        <w:rPr>
          <w:b/>
          <w:bCs/>
        </w:rPr>
        <w:t>Parallel discussion:</w:t>
      </w:r>
    </w:p>
    <w:p w14:paraId="0715AF95" w14:textId="59D06D58" w:rsidR="007615D6" w:rsidRPr="005B25A1" w:rsidRDefault="00240F46" w:rsidP="007615D6">
      <w:pPr>
        <w:keepNext/>
        <w:keepLines/>
      </w:pPr>
      <w:r>
        <w:t xml:space="preserve">There was no support to add these new parameters and this was </w:t>
      </w:r>
      <w:r w:rsidRPr="00C3284B">
        <w:rPr>
          <w:color w:val="0000FF"/>
        </w:rPr>
        <w:t>noted</w:t>
      </w:r>
      <w:r>
        <w:t xml:space="preserve"> in parallel session.</w:t>
      </w:r>
    </w:p>
    <w:p w14:paraId="60816C65" w14:textId="2BFFB04C" w:rsidR="007615D6" w:rsidRPr="00EB0339" w:rsidRDefault="007615D6" w:rsidP="007615D6">
      <w:r w:rsidRPr="005B25A1">
        <w:rPr>
          <w:b/>
          <w:bCs/>
        </w:rPr>
        <w:t>Status:</w:t>
      </w:r>
      <w:r>
        <w:t xml:space="preserve"> </w:t>
      </w:r>
      <w:r>
        <w:rPr>
          <w:color w:val="0000FF"/>
        </w:rPr>
        <w:t>Noted</w:t>
      </w:r>
      <w:r>
        <w:t>.</w:t>
      </w:r>
    </w:p>
    <w:p w14:paraId="6028548D" w14:textId="77777777" w:rsidR="00E00DA6" w:rsidRDefault="007615D6" w:rsidP="000A3FBD">
      <w:pPr>
        <w:pStyle w:val="NormTop"/>
      </w:pPr>
      <w:r>
        <w:rPr>
          <w:color w:val="0000FF"/>
        </w:rPr>
        <w:t>S2-2410542</w:t>
      </w:r>
      <w:r w:rsidRPr="00D53282">
        <w:t xml:space="preserve"> </w:t>
      </w:r>
      <w:r>
        <w:t>(CR) 23.586 CR0150R1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06409A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S2-2408677</w:t>
      </w:r>
      <w:r>
        <w:t>.</w:t>
      </w:r>
    </w:p>
    <w:p w14:paraId="777C0AC3" w14:textId="77777777" w:rsidR="007615D6" w:rsidRPr="005B25A1" w:rsidRDefault="007615D6" w:rsidP="007615D6">
      <w:pPr>
        <w:keepNext/>
        <w:keepLines/>
        <w:rPr>
          <w:b/>
          <w:bCs/>
        </w:rPr>
      </w:pPr>
      <w:r w:rsidRPr="005B25A1">
        <w:rPr>
          <w:b/>
          <w:bCs/>
        </w:rPr>
        <w:t>Convenor comment:</w:t>
      </w:r>
    </w:p>
    <w:p w14:paraId="6CB5C217" w14:textId="77777777" w:rsidR="007615D6" w:rsidRPr="005B25A1" w:rsidRDefault="007615D6" w:rsidP="007615D6">
      <w:pPr>
        <w:keepNext/>
        <w:keepLines/>
      </w:pPr>
      <w:r w:rsidRPr="005B25A1">
        <w:t>Exceeds the quota - not handled.</w:t>
      </w:r>
    </w:p>
    <w:p w14:paraId="5E9CC487" w14:textId="77777777" w:rsidR="00240F46" w:rsidRPr="005B25A1" w:rsidRDefault="00240F46" w:rsidP="00240F46">
      <w:pPr>
        <w:keepNext/>
        <w:keepLines/>
        <w:rPr>
          <w:b/>
          <w:bCs/>
        </w:rPr>
      </w:pPr>
      <w:r w:rsidRPr="005B25A1">
        <w:rPr>
          <w:b/>
          <w:bCs/>
        </w:rPr>
        <w:t>Parallel discussion:</w:t>
      </w:r>
    </w:p>
    <w:p w14:paraId="3D53C23E" w14:textId="77777777" w:rsidR="00240F46" w:rsidRPr="005B25A1" w:rsidRDefault="00240F46" w:rsidP="00240F46">
      <w:pPr>
        <w:keepNext/>
        <w:keepLines/>
      </w:pPr>
      <w:r>
        <w:t xml:space="preserve">This was </w:t>
      </w:r>
      <w:r w:rsidRPr="00240F46">
        <w:rPr>
          <w:color w:val="0000FF"/>
        </w:rPr>
        <w:t>not handled</w:t>
      </w:r>
      <w:r>
        <w:t>.</w:t>
      </w:r>
    </w:p>
    <w:p w14:paraId="1E96C949" w14:textId="297670E7" w:rsidR="007615D6" w:rsidRPr="00EB0339" w:rsidRDefault="007615D6" w:rsidP="007615D6">
      <w:r w:rsidRPr="005B25A1">
        <w:rPr>
          <w:b/>
          <w:bCs/>
        </w:rPr>
        <w:t>Status:</w:t>
      </w:r>
      <w:r>
        <w:t xml:space="preserve"> </w:t>
      </w:r>
      <w:r>
        <w:rPr>
          <w:color w:val="0000FF"/>
        </w:rPr>
        <w:t xml:space="preserve">Not </w:t>
      </w:r>
      <w:r w:rsidR="00240F46">
        <w:rPr>
          <w:color w:val="0000FF"/>
        </w:rPr>
        <w:t>handl</w:t>
      </w:r>
      <w:r>
        <w:rPr>
          <w:color w:val="0000FF"/>
        </w:rPr>
        <w:t>ed</w:t>
      </w:r>
      <w:r>
        <w:t>.</w:t>
      </w:r>
    </w:p>
    <w:p w14:paraId="19B4C612" w14:textId="77777777" w:rsidR="007615D6" w:rsidRDefault="007615D6" w:rsidP="005A50C0">
      <w:pPr>
        <w:pStyle w:val="Heading3"/>
      </w:pPr>
      <w:r>
        <w:t>9.6.2</w:t>
      </w:r>
      <w:r>
        <w:tab/>
        <w:t>5GC LoCation Services Phase 3 (eLCS_Ph3)</w:t>
      </w:r>
    </w:p>
    <w:p w14:paraId="471F5E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924F41" w14:textId="77777777" w:rsidR="00A07364" w:rsidRDefault="00A07364" w:rsidP="00BB3F37"/>
    <w:p w14:paraId="5FF74B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2D0714C8" w14:textId="77777777" w:rsidR="00E00DA6" w:rsidRDefault="007615D6" w:rsidP="000A3FBD">
      <w:pPr>
        <w:pStyle w:val="NormTop"/>
      </w:pPr>
      <w:r>
        <w:rPr>
          <w:color w:val="0000FF"/>
        </w:rPr>
        <w:t>S2-2409588</w:t>
      </w:r>
      <w:r w:rsidRPr="00D53282">
        <w:t xml:space="preserve"> </w:t>
      </w:r>
      <w:r>
        <w:t>(LS IN) LS from CT WG3 LS on Clarification related to event filter applicable to the event GNSS Assistance data (Source: CT WG3 (C3-244452))</w:t>
      </w:r>
      <w:r>
        <w:br/>
      </w:r>
      <w:r w:rsidRPr="00D53282">
        <w:rPr>
          <w:b/>
        </w:rPr>
        <w:t>Document for:</w:t>
      </w:r>
      <w:r w:rsidRPr="00D53282">
        <w:t xml:space="preserve"> </w:t>
      </w:r>
      <w:r>
        <w:t>Action</w:t>
      </w:r>
      <w:r>
        <w:br/>
      </w:r>
      <w:r w:rsidRPr="00D53282">
        <w:rPr>
          <w:b/>
        </w:rPr>
        <w:t>Abstract:</w:t>
      </w:r>
      <w:r w:rsidRPr="00D53282">
        <w:t xml:space="preserve"> </w:t>
      </w:r>
      <w:r>
        <w:br/>
        <w:t>Questions on Event filter applicable to the event GNSS Assistance data. Action: CT WG3 kindly asks SA WG2 to answer the above questions and update the SA WG2 specifications respectively, if necessary.</w:t>
      </w:r>
    </w:p>
    <w:p w14:paraId="03B4F51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S2-2409694</w:t>
      </w:r>
      <w:r>
        <w:t>,</w:t>
      </w:r>
      <w:r>
        <w:rPr>
          <w:color w:val="0000FF"/>
        </w:rPr>
        <w:t xml:space="preserve"> S2-2409806</w:t>
      </w:r>
      <w:r>
        <w:t>,</w:t>
      </w:r>
      <w:r>
        <w:rPr>
          <w:color w:val="0000FF"/>
        </w:rPr>
        <w:t xml:space="preserve"> S2-2409840</w:t>
      </w:r>
      <w:r>
        <w:t>,</w:t>
      </w:r>
      <w:r>
        <w:rPr>
          <w:color w:val="0000FF"/>
        </w:rPr>
        <w:t xml:space="preserve"> S2-2410170</w:t>
      </w:r>
      <w:r>
        <w:t>.</w:t>
      </w:r>
    </w:p>
    <w:p w14:paraId="502AD17D" w14:textId="77777777" w:rsidR="007615D6" w:rsidRPr="005B25A1" w:rsidRDefault="007615D6" w:rsidP="007615D6">
      <w:pPr>
        <w:keepNext/>
        <w:keepLines/>
        <w:rPr>
          <w:b/>
          <w:bCs/>
        </w:rPr>
      </w:pPr>
      <w:r w:rsidRPr="005B25A1">
        <w:rPr>
          <w:b/>
          <w:bCs/>
        </w:rPr>
        <w:t>Parallel discussion:</w:t>
      </w:r>
    </w:p>
    <w:p w14:paraId="5017B340" w14:textId="77777777" w:rsidR="00240F46" w:rsidRDefault="00240F46" w:rsidP="00A120F3">
      <w:pPr>
        <w:keepNext/>
        <w:keepLines/>
      </w:pPr>
      <w:r>
        <w:t xml:space="preserve">The proposed responses were reviewed. </w:t>
      </w:r>
    </w:p>
    <w:p w14:paraId="220329A6" w14:textId="77777777" w:rsidR="007615D6" w:rsidRPr="005B25A1" w:rsidRDefault="007615D6" w:rsidP="007615D6">
      <w:pPr>
        <w:keepNext/>
        <w:keepLines/>
        <w:rPr>
          <w:b/>
          <w:bCs/>
        </w:rPr>
      </w:pPr>
      <w:r w:rsidRPr="005B25A1">
        <w:rPr>
          <w:b/>
          <w:bCs/>
        </w:rPr>
        <w:t>Plenary Discussion:</w:t>
      </w:r>
    </w:p>
    <w:p w14:paraId="7E6A4671" w14:textId="77777777" w:rsidR="00240F46" w:rsidRPr="005B25A1" w:rsidRDefault="00240F46" w:rsidP="00240F46">
      <w:pPr>
        <w:keepNext/>
        <w:keepLines/>
      </w:pPr>
      <w:r>
        <w:t xml:space="preserve">  </w:t>
      </w:r>
      <w:r w:rsidRPr="00380F14">
        <w:rPr>
          <w:color w:val="FF0000"/>
        </w:rPr>
        <w:t>&lt;RETURN - OPEN&gt;</w:t>
      </w:r>
    </w:p>
    <w:p w14:paraId="2FB07C4F" w14:textId="1E08D48C" w:rsidR="007615D6" w:rsidRPr="00EB0339" w:rsidRDefault="007615D6" w:rsidP="007615D6">
      <w:r w:rsidRPr="005B25A1">
        <w:rPr>
          <w:b/>
          <w:bCs/>
        </w:rPr>
        <w:t>Status:</w:t>
      </w:r>
      <w:r>
        <w:t xml:space="preserve"> </w:t>
      </w:r>
      <w:r w:rsidR="00240F46" w:rsidRPr="00380F14">
        <w:rPr>
          <w:color w:val="FF0000"/>
        </w:rPr>
        <w:t>OPEN</w:t>
      </w:r>
    </w:p>
    <w:p w14:paraId="4E2DC789" w14:textId="77777777" w:rsidR="00240F46" w:rsidRDefault="00240F46" w:rsidP="00240F46">
      <w:pPr>
        <w:pStyle w:val="NormTop"/>
      </w:pPr>
      <w:r>
        <w:rPr>
          <w:color w:val="0000FF"/>
        </w:rPr>
        <w:lastRenderedPageBreak/>
        <w:t>S2-2409840</w:t>
      </w:r>
      <w:r w:rsidRPr="00D53282">
        <w:t xml:space="preserve"> </w:t>
      </w:r>
      <w:r>
        <w:t>(LS OUT) [DRAFT] LS reply on Clarification related to event filter applicable to the event GNSS Assistance data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Clarification related to event filter applicable to the event GNSS Assistance data.</w:t>
      </w:r>
    </w:p>
    <w:p w14:paraId="4D4CAF75" w14:textId="77777777" w:rsidR="00240F46" w:rsidRPr="00B81031" w:rsidRDefault="00240F46" w:rsidP="00240F46">
      <w:pPr>
        <w:keepNext/>
        <w:keepLines/>
        <w:rPr>
          <w:i/>
        </w:rPr>
      </w:pPr>
      <w:r w:rsidRPr="00B81031">
        <w:rPr>
          <w:b/>
          <w:bCs/>
          <w:i/>
        </w:rPr>
        <w:t>Comment:</w:t>
      </w:r>
      <w:r>
        <w:rPr>
          <w:i/>
        </w:rPr>
        <w:t xml:space="preserve"> Response to</w:t>
      </w:r>
      <w:r>
        <w:rPr>
          <w:color w:val="0000FF"/>
        </w:rPr>
        <w:t xml:space="preserve"> S2-2409588</w:t>
      </w:r>
      <w:r>
        <w:t>.</w:t>
      </w:r>
    </w:p>
    <w:p w14:paraId="11F3E96F" w14:textId="77777777" w:rsidR="00240F46" w:rsidRPr="005B25A1" w:rsidRDefault="00240F46" w:rsidP="00240F46">
      <w:pPr>
        <w:keepNext/>
        <w:keepLines/>
        <w:rPr>
          <w:b/>
          <w:bCs/>
        </w:rPr>
      </w:pPr>
      <w:r w:rsidRPr="005B25A1">
        <w:rPr>
          <w:b/>
          <w:bCs/>
        </w:rPr>
        <w:t>Parallel discussion:</w:t>
      </w:r>
    </w:p>
    <w:p w14:paraId="554EF734" w14:textId="54531CA7" w:rsidR="00240F46" w:rsidRPr="005B25A1" w:rsidRDefault="00240F46" w:rsidP="00240F46">
      <w:pPr>
        <w:keepNext/>
        <w:keepLines/>
      </w:pPr>
      <w:r>
        <w:t>This was taken as a basis for the response LS. The related CRs were reviewed.</w:t>
      </w:r>
      <w:r w:rsidR="006A0BF9">
        <w:t xml:space="preserve"> this was left for off-line discussion and revised, merging </w:t>
      </w:r>
      <w:r w:rsidR="006A0BF9">
        <w:rPr>
          <w:color w:val="0000FF"/>
        </w:rPr>
        <w:t>S2-2409694</w:t>
      </w:r>
      <w:r w:rsidR="006A0BF9">
        <w:t xml:space="preserve">, </w:t>
      </w:r>
      <w:r w:rsidR="006A0BF9">
        <w:rPr>
          <w:color w:val="0000FF"/>
        </w:rPr>
        <w:t>S2-2409806</w:t>
      </w:r>
      <w:r w:rsidR="006A0BF9">
        <w:t xml:space="preserve">, </w:t>
      </w:r>
      <w:r w:rsidR="006A0BF9">
        <w:rPr>
          <w:color w:val="0000FF"/>
        </w:rPr>
        <w:t>S2-2410170</w:t>
      </w:r>
      <w:r w:rsidR="006A0BF9">
        <w:t xml:space="preserve">, to </w:t>
      </w:r>
      <w:r w:rsidR="006A0BF9" w:rsidRPr="00CE3EC0">
        <w:rPr>
          <w:color w:val="0000FF"/>
        </w:rPr>
        <w:t>S2-2</w:t>
      </w:r>
      <w:r w:rsidR="006A0BF9">
        <w:rPr>
          <w:color w:val="0000FF"/>
        </w:rPr>
        <w:t>410830</w:t>
      </w:r>
      <w:r w:rsidR="006A0BF9">
        <w:t>.</w:t>
      </w:r>
      <w:r w:rsidR="006A0BF9" w:rsidRPr="00375008">
        <w:t xml:space="preserve"> </w:t>
      </w:r>
    </w:p>
    <w:p w14:paraId="516E625A" w14:textId="77777777" w:rsidR="00240F46" w:rsidRPr="005B25A1" w:rsidRDefault="00240F46" w:rsidP="00240F46">
      <w:pPr>
        <w:keepNext/>
        <w:keepLines/>
        <w:rPr>
          <w:b/>
          <w:bCs/>
        </w:rPr>
      </w:pPr>
      <w:r w:rsidRPr="005B25A1">
        <w:rPr>
          <w:b/>
          <w:bCs/>
        </w:rPr>
        <w:t>Plenary Discussion:</w:t>
      </w:r>
    </w:p>
    <w:p w14:paraId="43152448" w14:textId="77777777" w:rsidR="00240F46" w:rsidRPr="005B25A1" w:rsidRDefault="00240F46" w:rsidP="00240F46">
      <w:pPr>
        <w:keepNext/>
        <w:keepLines/>
      </w:pPr>
      <w:r>
        <w:t xml:space="preserve">  </w:t>
      </w:r>
      <w:r w:rsidRPr="00380F14">
        <w:rPr>
          <w:color w:val="FF0000"/>
        </w:rPr>
        <w:t>&lt;RETURN - OPEN&gt;</w:t>
      </w:r>
    </w:p>
    <w:p w14:paraId="1D1DA737" w14:textId="77777777" w:rsidR="00240F46" w:rsidRPr="00EB0339" w:rsidRDefault="00240F46" w:rsidP="00240F46">
      <w:r w:rsidRPr="005B25A1">
        <w:rPr>
          <w:b/>
          <w:bCs/>
        </w:rPr>
        <w:t>Status:</w:t>
      </w:r>
      <w:r>
        <w:t xml:space="preserve"> </w:t>
      </w:r>
      <w:r w:rsidRPr="00380F14">
        <w:rPr>
          <w:color w:val="FF0000"/>
        </w:rPr>
        <w:t>OPEN</w:t>
      </w:r>
    </w:p>
    <w:p w14:paraId="209DA5C3" w14:textId="77777777" w:rsidR="00E00DA6" w:rsidRDefault="007615D6" w:rsidP="000A3FBD">
      <w:pPr>
        <w:pStyle w:val="NormTop"/>
      </w:pPr>
      <w:r>
        <w:rPr>
          <w:color w:val="0000FF"/>
        </w:rPr>
        <w:t>S2-2409694</w:t>
      </w:r>
      <w:r w:rsidRPr="00D53282">
        <w:t xml:space="preserve"> </w:t>
      </w:r>
      <w:r>
        <w:t>(LS OUT) [DRAFT] Reply LS on Clarification related to event filter applicable to the event GNSS Assistance data (Source: CATT)</w:t>
      </w:r>
      <w:r>
        <w:br/>
      </w:r>
      <w:r w:rsidRPr="00D53282">
        <w:rPr>
          <w:b/>
        </w:rPr>
        <w:t>Document for:</w:t>
      </w:r>
      <w:r w:rsidRPr="00D53282">
        <w:t xml:space="preserve"> </w:t>
      </w:r>
      <w:r>
        <w:t>Approval</w:t>
      </w:r>
      <w:r>
        <w:br/>
      </w:r>
      <w:r w:rsidRPr="00D53282">
        <w:rPr>
          <w:b/>
        </w:rPr>
        <w:t>Abstract:</w:t>
      </w:r>
      <w:r w:rsidRPr="00D53282">
        <w:t xml:space="preserve"> </w:t>
      </w:r>
      <w:r>
        <w:br/>
        <w:t>LS on Clarification related to event filter applicable to the event GNSS Assistance data (S2-2409588/C3-244452).</w:t>
      </w:r>
    </w:p>
    <w:p w14:paraId="5AECF3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4F37B877" w14:textId="77777777" w:rsidR="007615D6" w:rsidRPr="005B25A1" w:rsidRDefault="007615D6" w:rsidP="007615D6">
      <w:pPr>
        <w:keepNext/>
        <w:keepLines/>
        <w:rPr>
          <w:b/>
          <w:bCs/>
        </w:rPr>
      </w:pPr>
      <w:r w:rsidRPr="005B25A1">
        <w:rPr>
          <w:b/>
          <w:bCs/>
        </w:rPr>
        <w:t>Parallel discussion:</w:t>
      </w:r>
    </w:p>
    <w:p w14:paraId="27AC7CA8" w14:textId="77777777" w:rsidR="007615D6" w:rsidRPr="005B25A1" w:rsidRDefault="007615D6" w:rsidP="007615D6">
      <w:pPr>
        <w:keepNext/>
        <w:keepLines/>
      </w:pPr>
      <w:r w:rsidRPr="005B25A1">
        <w:t>-</w:t>
      </w:r>
    </w:p>
    <w:p w14:paraId="1F370131" w14:textId="77777777" w:rsidR="007615D6" w:rsidRPr="005B25A1" w:rsidRDefault="007615D6" w:rsidP="007615D6">
      <w:pPr>
        <w:keepNext/>
        <w:keepLines/>
        <w:rPr>
          <w:b/>
          <w:bCs/>
        </w:rPr>
      </w:pPr>
      <w:r w:rsidRPr="005B25A1">
        <w:rPr>
          <w:b/>
          <w:bCs/>
        </w:rPr>
        <w:t>Plenary Discussion:</w:t>
      </w:r>
    </w:p>
    <w:p w14:paraId="1C356535" w14:textId="77777777" w:rsidR="007615D6" w:rsidRPr="005B25A1" w:rsidRDefault="007615D6" w:rsidP="007615D6">
      <w:pPr>
        <w:keepNext/>
        <w:keepLines/>
      </w:pPr>
      <w:r>
        <w:rPr>
          <w:color w:val="FF0000"/>
        </w:rPr>
        <w:t>NO DISCUSSION RECORDED</w:t>
      </w:r>
    </w:p>
    <w:p w14:paraId="477862C4" w14:textId="77777777" w:rsidR="007615D6" w:rsidRPr="00EB0339" w:rsidRDefault="007615D6" w:rsidP="007615D6">
      <w:r w:rsidRPr="005B25A1">
        <w:rPr>
          <w:b/>
          <w:bCs/>
        </w:rPr>
        <w:t>Status:</w:t>
      </w:r>
      <w:r>
        <w:t xml:space="preserve"> </w:t>
      </w:r>
      <w:r>
        <w:rPr>
          <w:color w:val="0000FF"/>
        </w:rPr>
        <w:t>Not concluded</w:t>
      </w:r>
      <w:r>
        <w:t>.</w:t>
      </w:r>
    </w:p>
    <w:p w14:paraId="7071E21A" w14:textId="77777777" w:rsidR="00E00DA6" w:rsidRDefault="007615D6" w:rsidP="000A3FBD">
      <w:pPr>
        <w:pStyle w:val="NormTop"/>
      </w:pPr>
      <w:r>
        <w:rPr>
          <w:color w:val="0000FF"/>
        </w:rPr>
        <w:t>S2-2409806</w:t>
      </w:r>
      <w:r w:rsidRPr="00D53282">
        <w:t xml:space="preserve"> </w:t>
      </w:r>
      <w:r>
        <w:t>(LS OUT) [DRAFT] Reply LS on Clarification related to event filter applicable to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Reply LS on Clarification related to event filter applicable to the event GNSS Assistance data.</w:t>
      </w:r>
    </w:p>
    <w:p w14:paraId="5BFBE4A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6980839B" w14:textId="77777777" w:rsidR="007615D6" w:rsidRPr="005B25A1" w:rsidRDefault="007615D6" w:rsidP="007615D6">
      <w:pPr>
        <w:keepNext/>
        <w:keepLines/>
        <w:rPr>
          <w:b/>
          <w:bCs/>
        </w:rPr>
      </w:pPr>
      <w:r w:rsidRPr="005B25A1">
        <w:rPr>
          <w:b/>
          <w:bCs/>
        </w:rPr>
        <w:t>Parallel discussion:</w:t>
      </w:r>
    </w:p>
    <w:p w14:paraId="0245CB72" w14:textId="77777777" w:rsidR="007615D6" w:rsidRPr="005B25A1" w:rsidRDefault="007615D6" w:rsidP="007615D6">
      <w:pPr>
        <w:keepNext/>
        <w:keepLines/>
      </w:pPr>
      <w:r w:rsidRPr="005B25A1">
        <w:t>-</w:t>
      </w:r>
    </w:p>
    <w:p w14:paraId="4A9A8ABD" w14:textId="77777777" w:rsidR="007615D6" w:rsidRPr="005B25A1" w:rsidRDefault="007615D6" w:rsidP="007615D6">
      <w:pPr>
        <w:keepNext/>
        <w:keepLines/>
        <w:rPr>
          <w:b/>
          <w:bCs/>
        </w:rPr>
      </w:pPr>
      <w:r w:rsidRPr="005B25A1">
        <w:rPr>
          <w:b/>
          <w:bCs/>
        </w:rPr>
        <w:t>Plenary Discussion:</w:t>
      </w:r>
    </w:p>
    <w:p w14:paraId="25C94297" w14:textId="77777777" w:rsidR="007615D6" w:rsidRPr="005B25A1" w:rsidRDefault="007615D6" w:rsidP="007615D6">
      <w:pPr>
        <w:keepNext/>
        <w:keepLines/>
      </w:pPr>
      <w:r>
        <w:rPr>
          <w:color w:val="FF0000"/>
        </w:rPr>
        <w:t>NO DISCUSSION RECORDED</w:t>
      </w:r>
    </w:p>
    <w:p w14:paraId="350C61BD" w14:textId="77777777" w:rsidR="007615D6" w:rsidRPr="00EB0339" w:rsidRDefault="007615D6" w:rsidP="007615D6">
      <w:r w:rsidRPr="005B25A1">
        <w:rPr>
          <w:b/>
          <w:bCs/>
        </w:rPr>
        <w:t>Status:</w:t>
      </w:r>
      <w:r>
        <w:t xml:space="preserve"> </w:t>
      </w:r>
      <w:r>
        <w:rPr>
          <w:color w:val="0000FF"/>
        </w:rPr>
        <w:t>Not concluded</w:t>
      </w:r>
      <w:r>
        <w:t>.</w:t>
      </w:r>
    </w:p>
    <w:p w14:paraId="59693D85" w14:textId="77777777" w:rsidR="00E00DA6" w:rsidRDefault="007615D6" w:rsidP="000A3FBD">
      <w:pPr>
        <w:pStyle w:val="NormTop"/>
      </w:pPr>
      <w:r>
        <w:rPr>
          <w:color w:val="0000FF"/>
        </w:rPr>
        <w:lastRenderedPageBreak/>
        <w:t>S2-2410170</w:t>
      </w:r>
      <w:r w:rsidRPr="00D53282">
        <w:t xml:space="preserve"> </w:t>
      </w:r>
      <w:r>
        <w:t>(LS OUT) [DRAFT] Reply LS on Clarification related to event filter applicable to the event GNSS Assistance data.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related to event filter applicable to the event GNSS Assistance data.</w:t>
      </w:r>
    </w:p>
    <w:p w14:paraId="3569EB5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3B75274B" w14:textId="77777777" w:rsidR="007615D6" w:rsidRPr="005B25A1" w:rsidRDefault="007615D6" w:rsidP="007615D6">
      <w:pPr>
        <w:keepNext/>
        <w:keepLines/>
        <w:rPr>
          <w:b/>
          <w:bCs/>
        </w:rPr>
      </w:pPr>
      <w:r w:rsidRPr="005B25A1">
        <w:rPr>
          <w:b/>
          <w:bCs/>
        </w:rPr>
        <w:t>Parallel discussion:</w:t>
      </w:r>
    </w:p>
    <w:p w14:paraId="187129D0" w14:textId="77777777" w:rsidR="007615D6" w:rsidRPr="005B25A1" w:rsidRDefault="007615D6" w:rsidP="007615D6">
      <w:pPr>
        <w:keepNext/>
        <w:keepLines/>
      </w:pPr>
      <w:r w:rsidRPr="005B25A1">
        <w:t>-</w:t>
      </w:r>
    </w:p>
    <w:p w14:paraId="485DC191" w14:textId="77777777" w:rsidR="007615D6" w:rsidRPr="005B25A1" w:rsidRDefault="007615D6" w:rsidP="007615D6">
      <w:pPr>
        <w:keepNext/>
        <w:keepLines/>
        <w:rPr>
          <w:b/>
          <w:bCs/>
        </w:rPr>
      </w:pPr>
      <w:r w:rsidRPr="005B25A1">
        <w:rPr>
          <w:b/>
          <w:bCs/>
        </w:rPr>
        <w:t>Plenary Discussion:</w:t>
      </w:r>
    </w:p>
    <w:p w14:paraId="4FD7A992" w14:textId="77777777" w:rsidR="007615D6" w:rsidRPr="005B25A1" w:rsidRDefault="007615D6" w:rsidP="007615D6">
      <w:pPr>
        <w:keepNext/>
        <w:keepLines/>
      </w:pPr>
      <w:r>
        <w:rPr>
          <w:color w:val="FF0000"/>
        </w:rPr>
        <w:t>NO DISCUSSION RECORDED</w:t>
      </w:r>
    </w:p>
    <w:p w14:paraId="1F913456" w14:textId="77777777" w:rsidR="007615D6" w:rsidRPr="00EB0339" w:rsidRDefault="007615D6" w:rsidP="007615D6">
      <w:r w:rsidRPr="005B25A1">
        <w:rPr>
          <w:b/>
          <w:bCs/>
        </w:rPr>
        <w:t>Status:</w:t>
      </w:r>
      <w:r>
        <w:t xml:space="preserve"> </w:t>
      </w:r>
      <w:r>
        <w:rPr>
          <w:color w:val="0000FF"/>
        </w:rPr>
        <w:t>Not concluded</w:t>
      </w:r>
      <w:r>
        <w:t>.</w:t>
      </w:r>
    </w:p>
    <w:p w14:paraId="2091891B" w14:textId="77777777" w:rsidR="00E00DA6" w:rsidRDefault="007615D6" w:rsidP="000A3FBD">
      <w:pPr>
        <w:pStyle w:val="NormTop"/>
      </w:pPr>
      <w:r>
        <w:rPr>
          <w:color w:val="0000FF"/>
        </w:rPr>
        <w:t>S2-2409838</w:t>
      </w:r>
      <w:r w:rsidRPr="00D53282">
        <w:t xml:space="preserve"> </w:t>
      </w:r>
      <w:r>
        <w:t>(CR) 23.273 CR0579 (Rel-18, 'F'): Clarification of event filter for GNSS assistance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 location area event filter may be optionally provided to AF, as LMF may only serve a specific area and only need the 'GNSS Assistance Data' applicable to its serving area.</w:t>
      </w:r>
    </w:p>
    <w:p w14:paraId="0A459DB0" w14:textId="77777777" w:rsidR="007615D6" w:rsidRPr="005B25A1" w:rsidRDefault="007615D6" w:rsidP="007615D6">
      <w:pPr>
        <w:keepNext/>
        <w:keepLines/>
        <w:rPr>
          <w:b/>
          <w:bCs/>
        </w:rPr>
      </w:pPr>
      <w:r w:rsidRPr="005B25A1">
        <w:rPr>
          <w:b/>
          <w:bCs/>
        </w:rPr>
        <w:t>Convenor comment:</w:t>
      </w:r>
    </w:p>
    <w:p w14:paraId="2BBF2A5A" w14:textId="77777777" w:rsidR="007615D6" w:rsidRPr="005B25A1" w:rsidRDefault="007615D6" w:rsidP="007615D6">
      <w:pPr>
        <w:keepNext/>
        <w:keepLines/>
      </w:pPr>
      <w:r w:rsidRPr="005B25A1">
        <w:t>Baseline.</w:t>
      </w:r>
    </w:p>
    <w:p w14:paraId="5FC88820" w14:textId="77777777" w:rsidR="007615D6" w:rsidRPr="005B25A1" w:rsidRDefault="007615D6" w:rsidP="007615D6">
      <w:pPr>
        <w:keepNext/>
        <w:keepLines/>
        <w:rPr>
          <w:b/>
          <w:bCs/>
        </w:rPr>
      </w:pPr>
      <w:r w:rsidRPr="005B25A1">
        <w:rPr>
          <w:b/>
          <w:bCs/>
        </w:rPr>
        <w:t>Parallel discussion:</w:t>
      </w:r>
    </w:p>
    <w:p w14:paraId="2B1B0DC4" w14:textId="4CFA14AF" w:rsidR="007615D6" w:rsidRPr="005B25A1" w:rsidRDefault="00240F46" w:rsidP="007615D6">
      <w:pPr>
        <w:keepNext/>
        <w:keepLines/>
      </w:pPr>
      <w:r>
        <w:t>The example text should be removed and editorial corrections were needed. This was left for off-line discussion and revised</w:t>
      </w:r>
      <w:r w:rsidR="006A0BF9">
        <w:t xml:space="preserve">, merging </w:t>
      </w:r>
      <w:r w:rsidR="006A0BF9">
        <w:rPr>
          <w:color w:val="0000FF"/>
        </w:rPr>
        <w:t>S2-2409807</w:t>
      </w:r>
      <w:r w:rsidR="006A0BF9">
        <w:t xml:space="preserve">, </w:t>
      </w:r>
      <w:r w:rsidR="006A0BF9">
        <w:rPr>
          <w:color w:val="0000FF"/>
        </w:rPr>
        <w:t>S2-2410168</w:t>
      </w:r>
      <w:r w:rsidR="006A0BF9">
        <w:t>,</w:t>
      </w:r>
      <w:r>
        <w:t xml:space="preserve"> to </w:t>
      </w:r>
      <w:r w:rsidRPr="00CE3EC0">
        <w:rPr>
          <w:color w:val="0000FF"/>
        </w:rPr>
        <w:t>S2-2</w:t>
      </w:r>
      <w:r>
        <w:rPr>
          <w:color w:val="0000FF"/>
        </w:rPr>
        <w:t>410828</w:t>
      </w:r>
      <w:r>
        <w:t>.</w:t>
      </w:r>
      <w:r w:rsidRPr="00375008">
        <w:t xml:space="preserve"> </w:t>
      </w:r>
    </w:p>
    <w:p w14:paraId="47EBDF63" w14:textId="77777777" w:rsidR="007615D6" w:rsidRPr="005B25A1" w:rsidRDefault="007615D6" w:rsidP="007615D6">
      <w:pPr>
        <w:keepNext/>
        <w:keepLines/>
        <w:rPr>
          <w:b/>
          <w:bCs/>
        </w:rPr>
      </w:pPr>
      <w:r w:rsidRPr="005B25A1">
        <w:rPr>
          <w:b/>
          <w:bCs/>
        </w:rPr>
        <w:t>Plenary Discussion:</w:t>
      </w:r>
    </w:p>
    <w:p w14:paraId="6DA72827" w14:textId="77777777" w:rsidR="00240F46" w:rsidRPr="005B25A1" w:rsidRDefault="00240F46" w:rsidP="00240F46">
      <w:pPr>
        <w:keepNext/>
        <w:keepLines/>
      </w:pPr>
      <w:r>
        <w:t xml:space="preserve">  </w:t>
      </w:r>
      <w:r w:rsidRPr="00380F14">
        <w:rPr>
          <w:color w:val="FF0000"/>
        </w:rPr>
        <w:t>&lt;RETURN - OPEN&gt;</w:t>
      </w:r>
    </w:p>
    <w:p w14:paraId="40BC45D9" w14:textId="77777777" w:rsidR="00240F46" w:rsidRPr="00EB0339" w:rsidRDefault="00240F46" w:rsidP="00240F46">
      <w:r w:rsidRPr="005B25A1">
        <w:rPr>
          <w:b/>
          <w:bCs/>
        </w:rPr>
        <w:t>Status:</w:t>
      </w:r>
      <w:r>
        <w:t xml:space="preserve"> </w:t>
      </w:r>
      <w:r w:rsidRPr="00380F14">
        <w:rPr>
          <w:color w:val="FF0000"/>
        </w:rPr>
        <w:t>OPEN</w:t>
      </w:r>
    </w:p>
    <w:p w14:paraId="3DEB2538" w14:textId="77777777" w:rsidR="006A0BF9" w:rsidRDefault="006A0BF9" w:rsidP="006A0BF9">
      <w:pPr>
        <w:pStyle w:val="NormTop"/>
      </w:pPr>
      <w:r>
        <w:rPr>
          <w:color w:val="0000FF"/>
        </w:rPr>
        <w:t>S2-2409807</w:t>
      </w:r>
      <w:r w:rsidRPr="00D53282">
        <w:t xml:space="preserve"> </w:t>
      </w:r>
      <w:r>
        <w:t>(CR) 23.273 CR0577 (Rel-18, 'F'): Clarification of event filter for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LMF optionally provides the event filter to the NEF and/or AF to help AF provide more adaptive GSS assistance data.</w:t>
      </w:r>
    </w:p>
    <w:p w14:paraId="00FFA0A7" w14:textId="77777777" w:rsidR="006A0BF9" w:rsidRPr="005B25A1" w:rsidRDefault="006A0BF9" w:rsidP="006A0BF9">
      <w:pPr>
        <w:keepNext/>
        <w:keepLines/>
        <w:rPr>
          <w:b/>
          <w:bCs/>
        </w:rPr>
      </w:pPr>
      <w:r w:rsidRPr="005B25A1">
        <w:rPr>
          <w:b/>
          <w:bCs/>
        </w:rPr>
        <w:t>Convenor comment:</w:t>
      </w:r>
    </w:p>
    <w:p w14:paraId="69C2C8D5" w14:textId="77777777" w:rsidR="006A0BF9" w:rsidRPr="005B25A1" w:rsidRDefault="006A0BF9" w:rsidP="006A0BF9">
      <w:pPr>
        <w:keepNext/>
        <w:keepLines/>
      </w:pPr>
      <w:r w:rsidRPr="005B25A1">
        <w:t>Merge into S2-2409839?</w:t>
      </w:r>
    </w:p>
    <w:p w14:paraId="709F8CFC" w14:textId="77777777" w:rsidR="006A0BF9" w:rsidRPr="005B25A1" w:rsidRDefault="006A0BF9" w:rsidP="006A0BF9">
      <w:pPr>
        <w:keepNext/>
        <w:keepLines/>
        <w:rPr>
          <w:b/>
          <w:bCs/>
        </w:rPr>
      </w:pPr>
      <w:r w:rsidRPr="005B25A1">
        <w:rPr>
          <w:b/>
          <w:bCs/>
        </w:rPr>
        <w:t>Parallel discussion:</w:t>
      </w:r>
    </w:p>
    <w:p w14:paraId="33F0A3A6" w14:textId="2CCEDFF4" w:rsidR="006A0BF9" w:rsidRPr="005B25A1" w:rsidRDefault="006A0BF9" w:rsidP="006A0BF9">
      <w:pPr>
        <w:keepNext/>
        <w:keepLines/>
      </w:pPr>
      <w:r>
        <w:t xml:space="preserve">Merged into </w:t>
      </w:r>
      <w:r w:rsidRPr="00CE3EC0">
        <w:rPr>
          <w:color w:val="0000FF"/>
        </w:rPr>
        <w:t>S2-2</w:t>
      </w:r>
      <w:r>
        <w:rPr>
          <w:color w:val="0000FF"/>
        </w:rPr>
        <w:t>410828</w:t>
      </w:r>
      <w:r>
        <w:t>.</w:t>
      </w:r>
    </w:p>
    <w:p w14:paraId="1BB50ECA" w14:textId="2360A3E9" w:rsidR="006A0BF9" w:rsidRPr="00EB0339" w:rsidRDefault="006A0BF9" w:rsidP="006A0BF9">
      <w:r w:rsidRPr="005B25A1">
        <w:rPr>
          <w:b/>
          <w:bCs/>
        </w:rPr>
        <w:t>Status:</w:t>
      </w:r>
      <w:r>
        <w:t xml:space="preserve"> </w:t>
      </w:r>
      <w:r>
        <w:rPr>
          <w:color w:val="0000FF"/>
        </w:rPr>
        <w:t>Merg</w:t>
      </w:r>
      <w:r>
        <w:rPr>
          <w:color w:val="0000FF"/>
        </w:rPr>
        <w:t>ed</w:t>
      </w:r>
      <w:r>
        <w:t>.</w:t>
      </w:r>
    </w:p>
    <w:p w14:paraId="0C0509D8" w14:textId="77777777" w:rsidR="006A0BF9" w:rsidRDefault="006A0BF9" w:rsidP="006A0BF9">
      <w:pPr>
        <w:pStyle w:val="NormTop"/>
      </w:pPr>
      <w:r>
        <w:rPr>
          <w:color w:val="0000FF"/>
        </w:rPr>
        <w:lastRenderedPageBreak/>
        <w:t>S2-2410168</w:t>
      </w:r>
      <w:r w:rsidRPr="00D53282">
        <w:t xml:space="preserve"> </w:t>
      </w:r>
      <w:r>
        <w:t>(CR) 23.273 CR0593 (Rel-18, 'F'): Event filter for the GNSS assistance data collection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LMF provides the location area (i.e. TAI) as event filter to NEF/AF.</w:t>
      </w:r>
    </w:p>
    <w:p w14:paraId="38574842" w14:textId="77777777" w:rsidR="006A0BF9" w:rsidRPr="005B25A1" w:rsidRDefault="006A0BF9" w:rsidP="006A0BF9">
      <w:pPr>
        <w:keepNext/>
        <w:keepLines/>
        <w:rPr>
          <w:b/>
          <w:bCs/>
        </w:rPr>
      </w:pPr>
      <w:r w:rsidRPr="005B25A1">
        <w:rPr>
          <w:b/>
          <w:bCs/>
        </w:rPr>
        <w:t>Convenor comment:</w:t>
      </w:r>
    </w:p>
    <w:p w14:paraId="077BECF0" w14:textId="77777777" w:rsidR="006A0BF9" w:rsidRPr="005B25A1" w:rsidRDefault="006A0BF9" w:rsidP="006A0BF9">
      <w:pPr>
        <w:keepNext/>
        <w:keepLines/>
      </w:pPr>
      <w:r w:rsidRPr="005B25A1">
        <w:t>Merge into S2-2409839?</w:t>
      </w:r>
    </w:p>
    <w:p w14:paraId="383D6850" w14:textId="77777777" w:rsidR="006A0BF9" w:rsidRPr="005B25A1" w:rsidRDefault="006A0BF9" w:rsidP="006A0BF9">
      <w:pPr>
        <w:keepNext/>
        <w:keepLines/>
        <w:rPr>
          <w:b/>
          <w:bCs/>
        </w:rPr>
      </w:pPr>
      <w:r w:rsidRPr="005B25A1">
        <w:rPr>
          <w:b/>
          <w:bCs/>
        </w:rPr>
        <w:t>Parallel discussion:</w:t>
      </w:r>
    </w:p>
    <w:p w14:paraId="586ADD72" w14:textId="77777777" w:rsidR="006A0BF9" w:rsidRPr="005B25A1" w:rsidRDefault="006A0BF9" w:rsidP="006A0BF9">
      <w:pPr>
        <w:keepNext/>
        <w:keepLines/>
      </w:pPr>
      <w:r>
        <w:t xml:space="preserve">Merged into </w:t>
      </w:r>
      <w:r w:rsidRPr="00CE3EC0">
        <w:rPr>
          <w:color w:val="0000FF"/>
        </w:rPr>
        <w:t>S2-2</w:t>
      </w:r>
      <w:r>
        <w:rPr>
          <w:color w:val="0000FF"/>
        </w:rPr>
        <w:t>410828</w:t>
      </w:r>
      <w:r>
        <w:t>.</w:t>
      </w:r>
    </w:p>
    <w:p w14:paraId="16BE33D6" w14:textId="77777777" w:rsidR="006A0BF9" w:rsidRPr="00EB0339" w:rsidRDefault="006A0BF9" w:rsidP="006A0BF9">
      <w:r w:rsidRPr="005B25A1">
        <w:rPr>
          <w:b/>
          <w:bCs/>
        </w:rPr>
        <w:t>Status:</w:t>
      </w:r>
      <w:r>
        <w:t xml:space="preserve"> </w:t>
      </w:r>
      <w:r>
        <w:rPr>
          <w:color w:val="0000FF"/>
        </w:rPr>
        <w:t>Merged</w:t>
      </w:r>
      <w:r>
        <w:t>.</w:t>
      </w:r>
    </w:p>
    <w:p w14:paraId="60B88B53" w14:textId="77777777" w:rsidR="00E00DA6" w:rsidRDefault="007615D6" w:rsidP="000A3FBD">
      <w:pPr>
        <w:pStyle w:val="NormTop"/>
      </w:pPr>
      <w:r>
        <w:rPr>
          <w:color w:val="0000FF"/>
        </w:rPr>
        <w:t>S2-2409839</w:t>
      </w:r>
      <w:r w:rsidRPr="00D53282">
        <w:t xml:space="preserve"> </w:t>
      </w:r>
      <w:r>
        <w:t>(CR) 23.273 CR0580 (Rel-19, 'A'): Clarification of event filter for GNSS assistance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a location area event filter may be optionally provided to AF, as LMF may only serve a specific area and only need the 'GNSS Assistance Data' applicable to its serving area.</w:t>
      </w:r>
    </w:p>
    <w:p w14:paraId="22C5DBCD" w14:textId="77777777" w:rsidR="007615D6" w:rsidRPr="005B25A1" w:rsidRDefault="007615D6" w:rsidP="007615D6">
      <w:pPr>
        <w:keepNext/>
        <w:keepLines/>
        <w:rPr>
          <w:b/>
          <w:bCs/>
        </w:rPr>
      </w:pPr>
      <w:r w:rsidRPr="005B25A1">
        <w:rPr>
          <w:b/>
          <w:bCs/>
        </w:rPr>
        <w:t>Convenor comment:</w:t>
      </w:r>
    </w:p>
    <w:p w14:paraId="1B8E097D" w14:textId="77777777" w:rsidR="007615D6" w:rsidRPr="005B25A1" w:rsidRDefault="007615D6" w:rsidP="007615D6">
      <w:pPr>
        <w:keepNext/>
        <w:keepLines/>
      </w:pPr>
      <w:r w:rsidRPr="005B25A1">
        <w:t>Baseline.</w:t>
      </w:r>
    </w:p>
    <w:p w14:paraId="330EB4DC" w14:textId="77777777" w:rsidR="007615D6" w:rsidRPr="005B25A1" w:rsidRDefault="007615D6" w:rsidP="007615D6">
      <w:pPr>
        <w:keepNext/>
        <w:keepLines/>
        <w:rPr>
          <w:b/>
          <w:bCs/>
        </w:rPr>
      </w:pPr>
      <w:r w:rsidRPr="005B25A1">
        <w:rPr>
          <w:b/>
          <w:bCs/>
        </w:rPr>
        <w:t>Parallel discussion:</w:t>
      </w:r>
    </w:p>
    <w:p w14:paraId="563D3B74" w14:textId="2B4AE789" w:rsidR="007615D6" w:rsidRPr="005B25A1" w:rsidRDefault="00240F46" w:rsidP="007615D6">
      <w:pPr>
        <w:keepNext/>
        <w:keepLines/>
      </w:pPr>
      <w:r>
        <w:t>This was left for off-line discussion and revised</w:t>
      </w:r>
      <w:r w:rsidR="006A0BF9">
        <w:t xml:space="preserve">, merging </w:t>
      </w:r>
      <w:r w:rsidR="006A0BF9">
        <w:rPr>
          <w:color w:val="0000FF"/>
        </w:rPr>
        <w:t>S2-2409808</w:t>
      </w:r>
      <w:r w:rsidR="006A0BF9">
        <w:t xml:space="preserve">, </w:t>
      </w:r>
      <w:r w:rsidR="006A0BF9">
        <w:rPr>
          <w:color w:val="0000FF"/>
        </w:rPr>
        <w:t>S2-2410169</w:t>
      </w:r>
      <w:r w:rsidR="006A0BF9">
        <w:t>,</w:t>
      </w:r>
      <w:r>
        <w:t xml:space="preserve"> to </w:t>
      </w:r>
      <w:r w:rsidRPr="00CE3EC0">
        <w:rPr>
          <w:color w:val="0000FF"/>
        </w:rPr>
        <w:t>S2-2</w:t>
      </w:r>
      <w:r>
        <w:rPr>
          <w:color w:val="0000FF"/>
        </w:rPr>
        <w:t>41082</w:t>
      </w:r>
      <w:r>
        <w:rPr>
          <w:color w:val="0000FF"/>
        </w:rPr>
        <w:t>9</w:t>
      </w:r>
      <w:r>
        <w:t>.</w:t>
      </w:r>
    </w:p>
    <w:p w14:paraId="061EC1B0" w14:textId="77777777" w:rsidR="007615D6" w:rsidRPr="005B25A1" w:rsidRDefault="007615D6" w:rsidP="007615D6">
      <w:pPr>
        <w:keepNext/>
        <w:keepLines/>
        <w:rPr>
          <w:b/>
          <w:bCs/>
        </w:rPr>
      </w:pPr>
      <w:r w:rsidRPr="005B25A1">
        <w:rPr>
          <w:b/>
          <w:bCs/>
        </w:rPr>
        <w:t>Plenary Discussion:</w:t>
      </w:r>
    </w:p>
    <w:p w14:paraId="11D05C0B" w14:textId="77777777" w:rsidR="00240F46" w:rsidRPr="005B25A1" w:rsidRDefault="00240F46" w:rsidP="00240F46">
      <w:pPr>
        <w:keepNext/>
        <w:keepLines/>
      </w:pPr>
      <w:r>
        <w:t xml:space="preserve">  </w:t>
      </w:r>
      <w:r w:rsidRPr="00380F14">
        <w:rPr>
          <w:color w:val="FF0000"/>
        </w:rPr>
        <w:t>&lt;RETURN - OPEN&gt;</w:t>
      </w:r>
    </w:p>
    <w:p w14:paraId="0167CD0B" w14:textId="77777777" w:rsidR="00240F46" w:rsidRPr="00EB0339" w:rsidRDefault="00240F46" w:rsidP="00240F46">
      <w:r w:rsidRPr="005B25A1">
        <w:rPr>
          <w:b/>
          <w:bCs/>
        </w:rPr>
        <w:t>Status:</w:t>
      </w:r>
      <w:r>
        <w:t xml:space="preserve"> </w:t>
      </w:r>
      <w:r w:rsidRPr="00380F14">
        <w:rPr>
          <w:color w:val="FF0000"/>
        </w:rPr>
        <w:t>OPEN</w:t>
      </w:r>
    </w:p>
    <w:p w14:paraId="5F51B609" w14:textId="77777777" w:rsidR="00E00DA6" w:rsidRDefault="007615D6" w:rsidP="000A3FBD">
      <w:pPr>
        <w:pStyle w:val="NormTop"/>
      </w:pPr>
      <w:r>
        <w:rPr>
          <w:color w:val="0000FF"/>
        </w:rPr>
        <w:t>S2-2409808</w:t>
      </w:r>
      <w:r w:rsidRPr="00D53282">
        <w:t xml:space="preserve"> </w:t>
      </w:r>
      <w:r>
        <w:t>(CR) 23.273 CR0578 (Rel-19, 'A'): Clarification of event filter for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LMF optionally provides the event filter to the NEF and/or AF to help AF provide more adaptive GSS assistance data.</w:t>
      </w:r>
    </w:p>
    <w:p w14:paraId="5CC16989" w14:textId="77777777" w:rsidR="007615D6" w:rsidRPr="005B25A1" w:rsidRDefault="007615D6" w:rsidP="007615D6">
      <w:pPr>
        <w:keepNext/>
        <w:keepLines/>
        <w:rPr>
          <w:b/>
          <w:bCs/>
        </w:rPr>
      </w:pPr>
      <w:r w:rsidRPr="005B25A1">
        <w:rPr>
          <w:b/>
          <w:bCs/>
        </w:rPr>
        <w:t>Convenor comment:</w:t>
      </w:r>
    </w:p>
    <w:p w14:paraId="02FA86B0" w14:textId="77777777" w:rsidR="007615D6" w:rsidRPr="005B25A1" w:rsidRDefault="007615D6" w:rsidP="007615D6">
      <w:pPr>
        <w:keepNext/>
        <w:keepLines/>
      </w:pPr>
      <w:r w:rsidRPr="005B25A1">
        <w:t>Merge into S2-2409839?</w:t>
      </w:r>
    </w:p>
    <w:p w14:paraId="600DC036" w14:textId="77777777" w:rsidR="007615D6" w:rsidRPr="005B25A1" w:rsidRDefault="007615D6" w:rsidP="007615D6">
      <w:pPr>
        <w:keepNext/>
        <w:keepLines/>
        <w:rPr>
          <w:b/>
          <w:bCs/>
        </w:rPr>
      </w:pPr>
      <w:r w:rsidRPr="005B25A1">
        <w:rPr>
          <w:b/>
          <w:bCs/>
        </w:rPr>
        <w:t>Parallel discussion:</w:t>
      </w:r>
    </w:p>
    <w:p w14:paraId="592B91D3" w14:textId="12DA3176" w:rsidR="00F353AE" w:rsidRPr="005B25A1" w:rsidRDefault="00F353AE" w:rsidP="00F353AE">
      <w:pPr>
        <w:keepNext/>
        <w:keepLines/>
      </w:pPr>
      <w:r>
        <w:t xml:space="preserve">Merged into </w:t>
      </w:r>
      <w:r w:rsidRPr="00CE3EC0">
        <w:rPr>
          <w:color w:val="0000FF"/>
        </w:rPr>
        <w:t>S2-2</w:t>
      </w:r>
      <w:r>
        <w:rPr>
          <w:color w:val="0000FF"/>
        </w:rPr>
        <w:t>41082</w:t>
      </w:r>
      <w:r>
        <w:rPr>
          <w:color w:val="0000FF"/>
        </w:rPr>
        <w:t>9</w:t>
      </w:r>
      <w:r>
        <w:t>.</w:t>
      </w:r>
    </w:p>
    <w:p w14:paraId="7786317A" w14:textId="77777777" w:rsidR="00F353AE" w:rsidRPr="00EB0339" w:rsidRDefault="00F353AE" w:rsidP="00F353AE">
      <w:r w:rsidRPr="005B25A1">
        <w:rPr>
          <w:b/>
          <w:bCs/>
        </w:rPr>
        <w:t>Status:</w:t>
      </w:r>
      <w:r>
        <w:t xml:space="preserve"> </w:t>
      </w:r>
      <w:r>
        <w:rPr>
          <w:color w:val="0000FF"/>
        </w:rPr>
        <w:t>Merged</w:t>
      </w:r>
      <w:r>
        <w:t>.</w:t>
      </w:r>
    </w:p>
    <w:p w14:paraId="605F5F48" w14:textId="77777777" w:rsidR="00E00DA6" w:rsidRDefault="007615D6" w:rsidP="000A3FBD">
      <w:pPr>
        <w:pStyle w:val="NormTop"/>
      </w:pPr>
      <w:r>
        <w:rPr>
          <w:color w:val="0000FF"/>
        </w:rPr>
        <w:lastRenderedPageBreak/>
        <w:t>S2-2410169</w:t>
      </w:r>
      <w:r w:rsidRPr="00D53282">
        <w:t xml:space="preserve"> </w:t>
      </w:r>
      <w:r>
        <w:t>(CR) 23.273 CR0594 (Rel-19, 'A'): Event filter for the GNSS assistance data collection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LMF provides the location area (i.e. TAI) as event filter to NEF/AF.</w:t>
      </w:r>
    </w:p>
    <w:p w14:paraId="45D73981" w14:textId="77777777" w:rsidR="007615D6" w:rsidRPr="005B25A1" w:rsidRDefault="007615D6" w:rsidP="007615D6">
      <w:pPr>
        <w:keepNext/>
        <w:keepLines/>
        <w:rPr>
          <w:b/>
          <w:bCs/>
        </w:rPr>
      </w:pPr>
      <w:r w:rsidRPr="005B25A1">
        <w:rPr>
          <w:b/>
          <w:bCs/>
        </w:rPr>
        <w:t>Convenor comment:</w:t>
      </w:r>
    </w:p>
    <w:p w14:paraId="6CC5D65D" w14:textId="77777777" w:rsidR="007615D6" w:rsidRPr="005B25A1" w:rsidRDefault="007615D6" w:rsidP="007615D6">
      <w:pPr>
        <w:keepNext/>
        <w:keepLines/>
      </w:pPr>
      <w:r w:rsidRPr="005B25A1">
        <w:t>Merge into S2-2409839?</w:t>
      </w:r>
    </w:p>
    <w:p w14:paraId="7CBD9914" w14:textId="77777777" w:rsidR="007615D6" w:rsidRPr="005B25A1" w:rsidRDefault="007615D6" w:rsidP="007615D6">
      <w:pPr>
        <w:keepNext/>
        <w:keepLines/>
        <w:rPr>
          <w:b/>
          <w:bCs/>
        </w:rPr>
      </w:pPr>
      <w:r w:rsidRPr="005B25A1">
        <w:rPr>
          <w:b/>
          <w:bCs/>
        </w:rPr>
        <w:t>Parallel discussion:</w:t>
      </w:r>
    </w:p>
    <w:p w14:paraId="58B44F3F" w14:textId="77777777" w:rsidR="00F353AE" w:rsidRPr="005B25A1" w:rsidRDefault="00F353AE" w:rsidP="00F353AE">
      <w:pPr>
        <w:keepNext/>
        <w:keepLines/>
      </w:pPr>
      <w:r>
        <w:t xml:space="preserve">Merged into </w:t>
      </w:r>
      <w:r w:rsidRPr="00CE3EC0">
        <w:rPr>
          <w:color w:val="0000FF"/>
        </w:rPr>
        <w:t>S2-2</w:t>
      </w:r>
      <w:r>
        <w:rPr>
          <w:color w:val="0000FF"/>
        </w:rPr>
        <w:t>410829</w:t>
      </w:r>
      <w:r>
        <w:t>.</w:t>
      </w:r>
    </w:p>
    <w:p w14:paraId="185114BB" w14:textId="77777777" w:rsidR="00F353AE" w:rsidRPr="00EB0339" w:rsidRDefault="00F353AE" w:rsidP="00F353AE">
      <w:r w:rsidRPr="005B25A1">
        <w:rPr>
          <w:b/>
          <w:bCs/>
        </w:rPr>
        <w:t>Status:</w:t>
      </w:r>
      <w:r>
        <w:t xml:space="preserve"> </w:t>
      </w:r>
      <w:r>
        <w:rPr>
          <w:color w:val="0000FF"/>
        </w:rPr>
        <w:t>Merged</w:t>
      </w:r>
      <w:r>
        <w:t>.</w:t>
      </w:r>
    </w:p>
    <w:p w14:paraId="3F8B39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w:t>
      </w:r>
    </w:p>
    <w:p w14:paraId="5B2B023A" w14:textId="77777777" w:rsidR="00E00DA6" w:rsidRDefault="007615D6" w:rsidP="000A3FBD">
      <w:pPr>
        <w:pStyle w:val="NormTop"/>
      </w:pPr>
      <w:r>
        <w:rPr>
          <w:color w:val="0000FF"/>
        </w:rPr>
        <w:t>S2-2410011</w:t>
      </w:r>
      <w:r w:rsidRPr="00D53282">
        <w:t xml:space="preserve"> </w:t>
      </w:r>
      <w:r>
        <w:t>(CR) 23.273 CR0585 (Rel-18, 'F'): Remove N6 from roaming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Removing N6 reference point from Figure 4.2.2-2.</w:t>
      </w:r>
    </w:p>
    <w:p w14:paraId="1C015386" w14:textId="77777777" w:rsidR="007615D6" w:rsidRPr="005B25A1" w:rsidRDefault="007615D6" w:rsidP="007615D6">
      <w:pPr>
        <w:keepNext/>
        <w:keepLines/>
        <w:rPr>
          <w:b/>
          <w:bCs/>
        </w:rPr>
      </w:pPr>
      <w:r w:rsidRPr="005B25A1">
        <w:rPr>
          <w:b/>
          <w:bCs/>
        </w:rPr>
        <w:t>Parallel discussion:</w:t>
      </w:r>
    </w:p>
    <w:p w14:paraId="79EDF718" w14:textId="35AC081D" w:rsidR="007615D6" w:rsidRPr="006A0BF9" w:rsidRDefault="006A0BF9" w:rsidP="007615D6">
      <w:pPr>
        <w:keepNext/>
        <w:keepLines/>
      </w:pPr>
      <w:r>
        <w:t xml:space="preserve">This was </w:t>
      </w:r>
      <w:r w:rsidRPr="00B30893">
        <w:rPr>
          <w:color w:val="FF0000"/>
        </w:rPr>
        <w:t>agreed</w:t>
      </w:r>
      <w:r>
        <w:t xml:space="preserve"> in parallel session.</w:t>
      </w:r>
    </w:p>
    <w:p w14:paraId="392D557F" w14:textId="77777777" w:rsidR="007615D6" w:rsidRPr="005B25A1" w:rsidRDefault="007615D6" w:rsidP="007615D6">
      <w:pPr>
        <w:keepNext/>
        <w:keepLines/>
        <w:rPr>
          <w:b/>
          <w:bCs/>
        </w:rPr>
      </w:pPr>
      <w:r w:rsidRPr="005B25A1">
        <w:rPr>
          <w:b/>
          <w:bCs/>
        </w:rPr>
        <w:t>Plenary Discussion:</w:t>
      </w:r>
    </w:p>
    <w:p w14:paraId="1B35B3B1" w14:textId="3ADC46B6" w:rsidR="007615D6" w:rsidRPr="006A0BF9" w:rsidRDefault="006A0BF9" w:rsidP="007615D6">
      <w:pPr>
        <w:keepNext/>
        <w:keepLines/>
      </w:pPr>
      <w:r>
        <w:rPr>
          <w:color w:val="0000FF"/>
        </w:rPr>
        <w:t>&lt;Parallel Agreed&gt;</w:t>
      </w:r>
      <w:r>
        <w:t>.</w:t>
      </w:r>
    </w:p>
    <w:p w14:paraId="763B5CDF" w14:textId="0914DD71" w:rsidR="007615D6" w:rsidRPr="00EB0339" w:rsidRDefault="007615D6" w:rsidP="007615D6">
      <w:r w:rsidRPr="005B25A1">
        <w:rPr>
          <w:b/>
          <w:bCs/>
        </w:rPr>
        <w:t>Status:</w:t>
      </w:r>
      <w:r>
        <w:t xml:space="preserve"> </w:t>
      </w:r>
      <w:r w:rsidR="006A0BF9">
        <w:rPr>
          <w:color w:val="0000FF"/>
        </w:rPr>
        <w:t>Parallel Agreed</w:t>
      </w:r>
    </w:p>
    <w:p w14:paraId="5E66D377" w14:textId="77777777" w:rsidR="00E00DA6" w:rsidRDefault="007615D6" w:rsidP="000A3FBD">
      <w:pPr>
        <w:pStyle w:val="NormTop"/>
      </w:pPr>
      <w:r>
        <w:rPr>
          <w:color w:val="0000FF"/>
        </w:rPr>
        <w:t>S2-2410012</w:t>
      </w:r>
      <w:r w:rsidRPr="00D53282">
        <w:t xml:space="preserve"> </w:t>
      </w:r>
      <w:r>
        <w:t>(CR) 23.273 CR0586 (Rel-19, 'A'): Remove N6 from roaming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N6 reference point from Figure 4.2.2-2.</w:t>
      </w:r>
    </w:p>
    <w:p w14:paraId="29CB7132" w14:textId="77777777" w:rsidR="007615D6" w:rsidRPr="005B25A1" w:rsidRDefault="007615D6" w:rsidP="007615D6">
      <w:pPr>
        <w:keepNext/>
        <w:keepLines/>
        <w:rPr>
          <w:b/>
          <w:bCs/>
        </w:rPr>
      </w:pPr>
      <w:r w:rsidRPr="005B25A1">
        <w:rPr>
          <w:b/>
          <w:bCs/>
        </w:rPr>
        <w:t>Parallel discussion:</w:t>
      </w:r>
    </w:p>
    <w:p w14:paraId="3BAAB287" w14:textId="77777777" w:rsidR="006A0BF9" w:rsidRPr="006A0BF9" w:rsidRDefault="006A0BF9" w:rsidP="006A0BF9">
      <w:pPr>
        <w:keepNext/>
        <w:keepLines/>
      </w:pPr>
      <w:r>
        <w:t xml:space="preserve">This was </w:t>
      </w:r>
      <w:r w:rsidRPr="00B30893">
        <w:rPr>
          <w:color w:val="FF0000"/>
        </w:rPr>
        <w:t>agreed</w:t>
      </w:r>
      <w:r>
        <w:t xml:space="preserve"> in parallel session.</w:t>
      </w:r>
    </w:p>
    <w:p w14:paraId="1E8FCC12" w14:textId="77777777" w:rsidR="006A0BF9" w:rsidRPr="005B25A1" w:rsidRDefault="006A0BF9" w:rsidP="006A0BF9">
      <w:pPr>
        <w:keepNext/>
        <w:keepLines/>
        <w:rPr>
          <w:b/>
          <w:bCs/>
        </w:rPr>
      </w:pPr>
      <w:r w:rsidRPr="005B25A1">
        <w:rPr>
          <w:b/>
          <w:bCs/>
        </w:rPr>
        <w:t>Plenary Discussion:</w:t>
      </w:r>
    </w:p>
    <w:p w14:paraId="0D949F04" w14:textId="77777777" w:rsidR="006A0BF9" w:rsidRPr="006A0BF9" w:rsidRDefault="006A0BF9" w:rsidP="006A0BF9">
      <w:pPr>
        <w:keepNext/>
        <w:keepLines/>
      </w:pPr>
      <w:r>
        <w:rPr>
          <w:color w:val="0000FF"/>
        </w:rPr>
        <w:t>&lt;Parallel Agreed&gt;</w:t>
      </w:r>
      <w:r>
        <w:t>.</w:t>
      </w:r>
    </w:p>
    <w:p w14:paraId="19A51314" w14:textId="77777777" w:rsidR="006A0BF9" w:rsidRPr="00EB0339" w:rsidRDefault="006A0BF9" w:rsidP="006A0BF9">
      <w:r w:rsidRPr="005B25A1">
        <w:rPr>
          <w:b/>
          <w:bCs/>
        </w:rPr>
        <w:t>Status:</w:t>
      </w:r>
      <w:r>
        <w:t xml:space="preserve"> </w:t>
      </w:r>
      <w:r>
        <w:rPr>
          <w:color w:val="0000FF"/>
        </w:rPr>
        <w:t>Parallel Agreed</w:t>
      </w:r>
    </w:p>
    <w:p w14:paraId="42ECE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LCS User Plane</w:t>
      </w:r>
    </w:p>
    <w:p w14:paraId="14A0D7DD" w14:textId="77777777" w:rsidR="00E00DA6" w:rsidRDefault="007615D6" w:rsidP="000A3FBD">
      <w:pPr>
        <w:pStyle w:val="NormTop"/>
      </w:pPr>
      <w:r>
        <w:rPr>
          <w:color w:val="0000FF"/>
        </w:rPr>
        <w:t>S2-2409804</w:t>
      </w:r>
      <w:r w:rsidRPr="00D53282">
        <w:t xml:space="preserve"> </w:t>
      </w:r>
      <w:r>
        <w:t>(CR) 23.273 CR0575 (Rel-18, 'F'): LCS-UP congestion clarifications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LCS-UP load is also taken into account during the LMF selection; Clarify that when the LMF just wants to terminate the user plane connection, only step 1a, 3, 6 and 7 in the Figure 6.18.3-1 are performed and other steps are skipped. LMF can release the user plane connection with appropriate reject cause due to LCS-UP congestion control.</w:t>
      </w:r>
    </w:p>
    <w:p w14:paraId="7985FC31" w14:textId="77777777" w:rsidR="007615D6" w:rsidRPr="005B25A1" w:rsidRDefault="007615D6" w:rsidP="007615D6">
      <w:pPr>
        <w:keepNext/>
        <w:keepLines/>
        <w:rPr>
          <w:b/>
          <w:bCs/>
        </w:rPr>
      </w:pPr>
      <w:r w:rsidRPr="005B25A1">
        <w:rPr>
          <w:b/>
          <w:bCs/>
        </w:rPr>
        <w:t>Parallel discussion:</w:t>
      </w:r>
    </w:p>
    <w:p w14:paraId="2428EBDF" w14:textId="526BB8E9" w:rsidR="007615D6" w:rsidRPr="005B25A1" w:rsidRDefault="002F7EEB" w:rsidP="007615D6">
      <w:pPr>
        <w:keepNext/>
        <w:keepLines/>
      </w:pPr>
      <w:r>
        <w:t xml:space="preserve">This should focus on the change in step 1a only. This was left for off-line discussion and revised to </w:t>
      </w:r>
      <w:r w:rsidRPr="00CE3EC0">
        <w:rPr>
          <w:color w:val="0000FF"/>
        </w:rPr>
        <w:t>S2-2</w:t>
      </w:r>
      <w:r>
        <w:rPr>
          <w:color w:val="0000FF"/>
        </w:rPr>
        <w:t>410839</w:t>
      </w:r>
      <w:r>
        <w:t>.</w:t>
      </w:r>
      <w:r w:rsidRPr="00375008">
        <w:t xml:space="preserve"> </w:t>
      </w:r>
    </w:p>
    <w:p w14:paraId="19653412" w14:textId="77777777" w:rsidR="002F7EEB" w:rsidRPr="005B25A1" w:rsidRDefault="002F7EEB" w:rsidP="002F7EEB">
      <w:pPr>
        <w:keepNext/>
        <w:keepLines/>
        <w:rPr>
          <w:b/>
          <w:bCs/>
        </w:rPr>
      </w:pPr>
      <w:r w:rsidRPr="005B25A1">
        <w:rPr>
          <w:b/>
          <w:bCs/>
        </w:rPr>
        <w:t>Plenary Discussion:</w:t>
      </w:r>
    </w:p>
    <w:p w14:paraId="5A8B4D89" w14:textId="77777777" w:rsidR="002F7EEB" w:rsidRPr="005B25A1" w:rsidRDefault="002F7EEB" w:rsidP="002F7EEB">
      <w:pPr>
        <w:keepNext/>
        <w:keepLines/>
      </w:pPr>
      <w:r>
        <w:t xml:space="preserve">  </w:t>
      </w:r>
      <w:r w:rsidRPr="00380F14">
        <w:rPr>
          <w:color w:val="FF0000"/>
        </w:rPr>
        <w:t>&lt;RETURN - OPEN&gt;</w:t>
      </w:r>
    </w:p>
    <w:p w14:paraId="2D2A670C" w14:textId="77777777" w:rsidR="002F7EEB" w:rsidRPr="00EB0339" w:rsidRDefault="002F7EEB" w:rsidP="002F7EEB">
      <w:r w:rsidRPr="005B25A1">
        <w:rPr>
          <w:b/>
          <w:bCs/>
        </w:rPr>
        <w:t>Status:</w:t>
      </w:r>
      <w:r>
        <w:t xml:space="preserve"> </w:t>
      </w:r>
      <w:r w:rsidRPr="00380F14">
        <w:rPr>
          <w:color w:val="FF0000"/>
        </w:rPr>
        <w:t>OPEN</w:t>
      </w:r>
    </w:p>
    <w:p w14:paraId="6A0B3042" w14:textId="77777777" w:rsidR="00E00DA6" w:rsidRDefault="007615D6" w:rsidP="000A3FBD">
      <w:pPr>
        <w:pStyle w:val="NormTop"/>
      </w:pPr>
      <w:r>
        <w:rPr>
          <w:color w:val="0000FF"/>
        </w:rPr>
        <w:t>S2-2409805</w:t>
      </w:r>
      <w:r w:rsidRPr="00D53282">
        <w:t xml:space="preserve"> </w:t>
      </w:r>
      <w:r>
        <w:t>(CR) 23.273 CR0576 (Rel-19, 'A'): LCS-UP congestion clarifications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LMF LCS-UP load is also taken into account during the LMF selection; Clarify that when the LMF just wants to terminate the user plane connection, only step 1a, 3, 6 and 7 in the Figure 6.18.3-1 are performed and other steps are skipped. LMF can release the user plane connection with appropriate reject cause due to LCS-UP congestion control.</w:t>
      </w:r>
    </w:p>
    <w:p w14:paraId="4A47371B" w14:textId="77777777" w:rsidR="007615D6" w:rsidRPr="005B25A1" w:rsidRDefault="007615D6" w:rsidP="007615D6">
      <w:pPr>
        <w:keepNext/>
        <w:keepLines/>
        <w:rPr>
          <w:b/>
          <w:bCs/>
        </w:rPr>
      </w:pPr>
      <w:r w:rsidRPr="005B25A1">
        <w:rPr>
          <w:b/>
          <w:bCs/>
        </w:rPr>
        <w:t>Parallel discussion:</w:t>
      </w:r>
    </w:p>
    <w:p w14:paraId="1DC6CB78" w14:textId="2FE0FDBB" w:rsidR="002F7EEB" w:rsidRPr="005B25A1" w:rsidRDefault="002F7EEB" w:rsidP="002F7EEB">
      <w:pPr>
        <w:keepNext/>
        <w:keepLines/>
      </w:pPr>
      <w:r>
        <w:t xml:space="preserve">This should focus on the change in step 1a only. This was left for off-line discussion and revised to </w:t>
      </w:r>
      <w:r w:rsidRPr="00CE3EC0">
        <w:rPr>
          <w:color w:val="0000FF"/>
        </w:rPr>
        <w:t>S2-2</w:t>
      </w:r>
      <w:r>
        <w:rPr>
          <w:color w:val="0000FF"/>
        </w:rPr>
        <w:t>4108</w:t>
      </w:r>
      <w:r>
        <w:rPr>
          <w:color w:val="0000FF"/>
        </w:rPr>
        <w:t>40</w:t>
      </w:r>
      <w:r>
        <w:t>.</w:t>
      </w:r>
      <w:r w:rsidRPr="00375008">
        <w:t xml:space="preserve"> </w:t>
      </w:r>
    </w:p>
    <w:p w14:paraId="6E7887B1" w14:textId="77777777" w:rsidR="002F7EEB" w:rsidRPr="005B25A1" w:rsidRDefault="002F7EEB" w:rsidP="002F7EEB">
      <w:pPr>
        <w:keepNext/>
        <w:keepLines/>
        <w:rPr>
          <w:b/>
          <w:bCs/>
        </w:rPr>
      </w:pPr>
      <w:r w:rsidRPr="005B25A1">
        <w:rPr>
          <w:b/>
          <w:bCs/>
        </w:rPr>
        <w:t>Plenary Discussion:</w:t>
      </w:r>
    </w:p>
    <w:p w14:paraId="20FA8DFC" w14:textId="77777777" w:rsidR="002F7EEB" w:rsidRPr="005B25A1" w:rsidRDefault="002F7EEB" w:rsidP="002F7EEB">
      <w:pPr>
        <w:keepNext/>
        <w:keepLines/>
      </w:pPr>
      <w:r>
        <w:t xml:space="preserve">  </w:t>
      </w:r>
      <w:r w:rsidRPr="00380F14">
        <w:rPr>
          <w:color w:val="FF0000"/>
        </w:rPr>
        <w:t>&lt;RETURN - OPEN&gt;</w:t>
      </w:r>
    </w:p>
    <w:p w14:paraId="4725B99D" w14:textId="77777777" w:rsidR="002F7EEB" w:rsidRPr="00EB0339" w:rsidRDefault="002F7EEB" w:rsidP="002F7EEB">
      <w:r w:rsidRPr="005B25A1">
        <w:rPr>
          <w:b/>
          <w:bCs/>
        </w:rPr>
        <w:t>Status:</w:t>
      </w:r>
      <w:r>
        <w:t xml:space="preserve"> </w:t>
      </w:r>
      <w:r w:rsidRPr="00380F14">
        <w:rPr>
          <w:color w:val="FF0000"/>
        </w:rPr>
        <w:t>OPEN</w:t>
      </w:r>
    </w:p>
    <w:p w14:paraId="2D7D43E5" w14:textId="77777777" w:rsidR="00E00DA6" w:rsidRDefault="007615D6" w:rsidP="000A3FBD">
      <w:pPr>
        <w:pStyle w:val="NormTop"/>
      </w:pPr>
      <w:r>
        <w:rPr>
          <w:color w:val="0000FF"/>
        </w:rPr>
        <w:t>S2-2410013</w:t>
      </w:r>
      <w:r w:rsidRPr="00D53282">
        <w:t xml:space="preserve"> </w:t>
      </w:r>
      <w:r>
        <w:t>(CR) 23.273 CR0587 (Rel-18, 'F'): Clarify number of user plane connections for user plane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text in the general descitrption chapter that one UE can have maximum one LCS-UPP connection towards LM.</w:t>
      </w:r>
    </w:p>
    <w:p w14:paraId="39A264CF" w14:textId="77777777" w:rsidR="007615D6" w:rsidRPr="005B25A1" w:rsidRDefault="007615D6" w:rsidP="007615D6">
      <w:pPr>
        <w:keepNext/>
        <w:keepLines/>
        <w:rPr>
          <w:b/>
          <w:bCs/>
        </w:rPr>
      </w:pPr>
      <w:r w:rsidRPr="005B25A1">
        <w:rPr>
          <w:b/>
          <w:bCs/>
        </w:rPr>
        <w:t>Parallel discussion:</w:t>
      </w:r>
    </w:p>
    <w:p w14:paraId="26023104" w14:textId="42F8F50E" w:rsidR="007615D6" w:rsidRPr="00F353AE" w:rsidRDefault="00F353AE" w:rsidP="007615D6">
      <w:pPr>
        <w:keepNext/>
        <w:keepLines/>
      </w:pPr>
      <w:r>
        <w:t xml:space="preserve">Some issues were raised and this was left for off-line discussion and revised to </w:t>
      </w:r>
      <w:r w:rsidRPr="00CE3EC0">
        <w:rPr>
          <w:color w:val="0000FF"/>
        </w:rPr>
        <w:t>S2-2</w:t>
      </w:r>
      <w:r>
        <w:rPr>
          <w:color w:val="0000FF"/>
        </w:rPr>
        <w:t>410831</w:t>
      </w:r>
      <w:r>
        <w:t>.</w:t>
      </w:r>
      <w:r w:rsidRPr="00375008">
        <w:t xml:space="preserve"> </w:t>
      </w:r>
    </w:p>
    <w:p w14:paraId="3D1F3BCC" w14:textId="77777777" w:rsidR="007615D6" w:rsidRPr="005B25A1" w:rsidRDefault="007615D6" w:rsidP="007615D6">
      <w:pPr>
        <w:keepNext/>
        <w:keepLines/>
        <w:rPr>
          <w:b/>
          <w:bCs/>
        </w:rPr>
      </w:pPr>
      <w:r w:rsidRPr="005B25A1">
        <w:rPr>
          <w:b/>
          <w:bCs/>
        </w:rPr>
        <w:t>Plenary Discussion:</w:t>
      </w:r>
    </w:p>
    <w:p w14:paraId="35D613A7" w14:textId="77777777" w:rsidR="00F353AE" w:rsidRPr="005B25A1" w:rsidRDefault="00F353AE" w:rsidP="00F353AE">
      <w:pPr>
        <w:keepNext/>
        <w:keepLines/>
      </w:pPr>
      <w:r>
        <w:t xml:space="preserve">  </w:t>
      </w:r>
      <w:r w:rsidRPr="00380F14">
        <w:rPr>
          <w:color w:val="FF0000"/>
        </w:rPr>
        <w:t>&lt;RETURN - OPEN&gt;</w:t>
      </w:r>
    </w:p>
    <w:p w14:paraId="70BCC781" w14:textId="77777777" w:rsidR="00F353AE" w:rsidRPr="00EB0339" w:rsidRDefault="00F353AE" w:rsidP="00F353AE">
      <w:r w:rsidRPr="005B25A1">
        <w:rPr>
          <w:b/>
          <w:bCs/>
        </w:rPr>
        <w:t>Status:</w:t>
      </w:r>
      <w:r>
        <w:t xml:space="preserve"> </w:t>
      </w:r>
      <w:r w:rsidRPr="00380F14">
        <w:rPr>
          <w:color w:val="FF0000"/>
        </w:rPr>
        <w:t>OPEN</w:t>
      </w:r>
    </w:p>
    <w:p w14:paraId="2DF248FA" w14:textId="77777777" w:rsidR="00E00DA6" w:rsidRDefault="007615D6" w:rsidP="000A3FBD">
      <w:pPr>
        <w:pStyle w:val="NormTop"/>
      </w:pPr>
      <w:r>
        <w:rPr>
          <w:color w:val="0000FF"/>
        </w:rPr>
        <w:lastRenderedPageBreak/>
        <w:t>S2-2410014</w:t>
      </w:r>
      <w:r w:rsidRPr="00D53282">
        <w:t xml:space="preserve"> </w:t>
      </w:r>
      <w:r>
        <w:t>(CR) 23.273 CR0588 (Rel-19, 'A'): Clarify number of user plane connections for user plane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text in the general descitrption chapter that one UE can have maximum one LCS-UPP connection towards LM.</w:t>
      </w:r>
    </w:p>
    <w:p w14:paraId="42E65EBC" w14:textId="77777777" w:rsidR="007615D6" w:rsidRPr="005B25A1" w:rsidRDefault="007615D6" w:rsidP="007615D6">
      <w:pPr>
        <w:keepNext/>
        <w:keepLines/>
        <w:rPr>
          <w:b/>
          <w:bCs/>
        </w:rPr>
      </w:pPr>
      <w:r w:rsidRPr="005B25A1">
        <w:rPr>
          <w:b/>
          <w:bCs/>
        </w:rPr>
        <w:t>Parallel discussion:</w:t>
      </w:r>
    </w:p>
    <w:p w14:paraId="38CA30C7" w14:textId="3F9C676B" w:rsidR="00F353AE" w:rsidRPr="00F353AE" w:rsidRDefault="00F353AE" w:rsidP="00F353AE">
      <w:pPr>
        <w:keepNext/>
        <w:keepLines/>
      </w:pPr>
      <w:r>
        <w:t xml:space="preserve">Some issues were raised and this was left for off-line discussion and revised to </w:t>
      </w:r>
      <w:r w:rsidRPr="00CE3EC0">
        <w:rPr>
          <w:color w:val="0000FF"/>
        </w:rPr>
        <w:t>S2-2</w:t>
      </w:r>
      <w:r>
        <w:rPr>
          <w:color w:val="0000FF"/>
        </w:rPr>
        <w:t>41083</w:t>
      </w:r>
      <w:r>
        <w:rPr>
          <w:color w:val="0000FF"/>
        </w:rPr>
        <w:t>2</w:t>
      </w:r>
      <w:r>
        <w:t>.</w:t>
      </w:r>
      <w:r w:rsidRPr="00375008">
        <w:t xml:space="preserve"> </w:t>
      </w:r>
    </w:p>
    <w:p w14:paraId="3FBE244D" w14:textId="77777777" w:rsidR="00F353AE" w:rsidRPr="005B25A1" w:rsidRDefault="00F353AE" w:rsidP="00F353AE">
      <w:pPr>
        <w:keepNext/>
        <w:keepLines/>
        <w:rPr>
          <w:b/>
          <w:bCs/>
        </w:rPr>
      </w:pPr>
      <w:r w:rsidRPr="005B25A1">
        <w:rPr>
          <w:b/>
          <w:bCs/>
        </w:rPr>
        <w:t>Plenary Discussion:</w:t>
      </w:r>
    </w:p>
    <w:p w14:paraId="7C8367EC" w14:textId="77777777" w:rsidR="00F353AE" w:rsidRPr="005B25A1" w:rsidRDefault="00F353AE" w:rsidP="00F353AE">
      <w:pPr>
        <w:keepNext/>
        <w:keepLines/>
      </w:pPr>
      <w:r>
        <w:t xml:space="preserve">  </w:t>
      </w:r>
      <w:r w:rsidRPr="00380F14">
        <w:rPr>
          <w:color w:val="FF0000"/>
        </w:rPr>
        <w:t>&lt;RETURN - OPEN&gt;</w:t>
      </w:r>
    </w:p>
    <w:p w14:paraId="5836D3A6" w14:textId="77777777" w:rsidR="00F353AE" w:rsidRPr="00EB0339" w:rsidRDefault="00F353AE" w:rsidP="00F353AE">
      <w:r w:rsidRPr="005B25A1">
        <w:rPr>
          <w:b/>
          <w:bCs/>
        </w:rPr>
        <w:t>Status:</w:t>
      </w:r>
      <w:r>
        <w:t xml:space="preserve"> </w:t>
      </w:r>
      <w:r w:rsidRPr="00380F14">
        <w:rPr>
          <w:color w:val="FF0000"/>
        </w:rPr>
        <w:t>OPEN</w:t>
      </w:r>
    </w:p>
    <w:p w14:paraId="1EFD57D6" w14:textId="77777777" w:rsidR="00E00DA6" w:rsidRDefault="007615D6" w:rsidP="000A3FBD">
      <w:pPr>
        <w:pStyle w:val="NormTop"/>
      </w:pPr>
      <w:r>
        <w:rPr>
          <w:color w:val="0000FF"/>
        </w:rPr>
        <w:t>S2-2410166</w:t>
      </w:r>
      <w:r w:rsidRPr="00D53282">
        <w:t xml:space="preserve"> </w:t>
      </w:r>
      <w:r>
        <w:t>(CR) 23.273 CR0591 (Rel-18, 'F'): Clarification on the User Plane LCS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Correcting the incorrect step. Adding the AMF subscribe the UP status from LMF. Clarify the UE initiated User Plane Connection only if there is no UP connection.</w:t>
      </w:r>
    </w:p>
    <w:p w14:paraId="781F6B4E" w14:textId="77777777" w:rsidR="007615D6" w:rsidRPr="005B25A1" w:rsidRDefault="007615D6" w:rsidP="007615D6">
      <w:pPr>
        <w:keepNext/>
        <w:keepLines/>
        <w:rPr>
          <w:b/>
          <w:bCs/>
        </w:rPr>
      </w:pPr>
      <w:r w:rsidRPr="005B25A1">
        <w:rPr>
          <w:b/>
          <w:bCs/>
        </w:rPr>
        <w:t>Parallel discussion:</w:t>
      </w:r>
    </w:p>
    <w:p w14:paraId="686482E0" w14:textId="311473A7" w:rsidR="007615D6" w:rsidRPr="005B25A1" w:rsidRDefault="00E56E8C" w:rsidP="007615D6">
      <w:pPr>
        <w:keepNext/>
        <w:keepLines/>
      </w:pPr>
      <w:r>
        <w:t xml:space="preserve">Nokia commented that the change 'before step 1 ..' is a precondition. It was clarified that this should be 'during step 1'. </w:t>
      </w:r>
      <w:r w:rsidR="005A1A19">
        <w:t xml:space="preserve">This required clarification and this was left for off-line discussion and revised to </w:t>
      </w:r>
      <w:r w:rsidR="005A1A19" w:rsidRPr="00CE3EC0">
        <w:rPr>
          <w:color w:val="0000FF"/>
        </w:rPr>
        <w:t>S2-2</w:t>
      </w:r>
      <w:r w:rsidR="005A1A19">
        <w:rPr>
          <w:color w:val="0000FF"/>
        </w:rPr>
        <w:t>410833</w:t>
      </w:r>
      <w:r w:rsidR="005A1A19">
        <w:t>.</w:t>
      </w:r>
      <w:r w:rsidR="005A1A19" w:rsidRPr="00375008">
        <w:t xml:space="preserve"> </w:t>
      </w:r>
    </w:p>
    <w:p w14:paraId="72FDA8CF" w14:textId="77777777" w:rsidR="007615D6" w:rsidRPr="005B25A1" w:rsidRDefault="007615D6" w:rsidP="007615D6">
      <w:pPr>
        <w:keepNext/>
        <w:keepLines/>
        <w:rPr>
          <w:b/>
          <w:bCs/>
        </w:rPr>
      </w:pPr>
      <w:r w:rsidRPr="005B25A1">
        <w:rPr>
          <w:b/>
          <w:bCs/>
        </w:rPr>
        <w:t>Plenary Discussion:</w:t>
      </w:r>
    </w:p>
    <w:p w14:paraId="30044C6F" w14:textId="77777777" w:rsidR="005A1A19" w:rsidRPr="005B25A1" w:rsidRDefault="005A1A19" w:rsidP="005A1A19">
      <w:pPr>
        <w:keepNext/>
        <w:keepLines/>
      </w:pPr>
      <w:r>
        <w:t xml:space="preserve">  </w:t>
      </w:r>
      <w:r w:rsidRPr="00380F14">
        <w:rPr>
          <w:color w:val="FF0000"/>
        </w:rPr>
        <w:t>&lt;RETURN - OPEN&gt;</w:t>
      </w:r>
    </w:p>
    <w:p w14:paraId="2FF50B5A" w14:textId="77777777" w:rsidR="005A1A19" w:rsidRPr="00EB0339" w:rsidRDefault="005A1A19" w:rsidP="005A1A19">
      <w:r w:rsidRPr="005B25A1">
        <w:rPr>
          <w:b/>
          <w:bCs/>
        </w:rPr>
        <w:t>Status:</w:t>
      </w:r>
      <w:r>
        <w:t xml:space="preserve"> </w:t>
      </w:r>
      <w:r w:rsidRPr="00380F14">
        <w:rPr>
          <w:color w:val="FF0000"/>
        </w:rPr>
        <w:t>OPEN</w:t>
      </w:r>
    </w:p>
    <w:p w14:paraId="1CDE3727" w14:textId="77777777" w:rsidR="00E00DA6" w:rsidRDefault="007615D6" w:rsidP="000A3FBD">
      <w:pPr>
        <w:pStyle w:val="NormTop"/>
      </w:pPr>
      <w:r>
        <w:rPr>
          <w:color w:val="0000FF"/>
        </w:rPr>
        <w:t>S2-2410167</w:t>
      </w:r>
      <w:r w:rsidRPr="00D53282">
        <w:t xml:space="preserve"> </w:t>
      </w:r>
      <w:r>
        <w:t>(CR) 23.273 CR0592 (Rel-19, 'A'): Clarification on the User Plane LCS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Correcting the incorrect step. Adding the AMF subscribe the UP status from LMF. Clarify the UE initiated User Plane Connection only if there is no UP connection.</w:t>
      </w:r>
    </w:p>
    <w:p w14:paraId="13F68719" w14:textId="77777777" w:rsidR="007615D6" w:rsidRPr="005B25A1" w:rsidRDefault="007615D6" w:rsidP="007615D6">
      <w:pPr>
        <w:keepNext/>
        <w:keepLines/>
        <w:rPr>
          <w:b/>
          <w:bCs/>
        </w:rPr>
      </w:pPr>
      <w:r w:rsidRPr="005B25A1">
        <w:rPr>
          <w:b/>
          <w:bCs/>
        </w:rPr>
        <w:t>Parallel discussion:</w:t>
      </w:r>
    </w:p>
    <w:p w14:paraId="2718E80D" w14:textId="457508FA" w:rsidR="005A1A19" w:rsidRPr="005B25A1" w:rsidRDefault="005A1A19" w:rsidP="005A1A19">
      <w:pPr>
        <w:keepNext/>
        <w:keepLines/>
      </w:pPr>
      <w:r>
        <w:t xml:space="preserve">This </w:t>
      </w:r>
      <w:r>
        <w:t xml:space="preserve">was left for off-line discussion and revised to </w:t>
      </w:r>
      <w:r w:rsidRPr="00CE3EC0">
        <w:rPr>
          <w:color w:val="0000FF"/>
        </w:rPr>
        <w:t>S2-2</w:t>
      </w:r>
      <w:r>
        <w:rPr>
          <w:color w:val="0000FF"/>
        </w:rPr>
        <w:t>41083</w:t>
      </w:r>
      <w:r>
        <w:rPr>
          <w:color w:val="0000FF"/>
        </w:rPr>
        <w:t>4</w:t>
      </w:r>
      <w:r>
        <w:t>.</w:t>
      </w:r>
      <w:r w:rsidRPr="00375008">
        <w:t xml:space="preserve"> </w:t>
      </w:r>
    </w:p>
    <w:p w14:paraId="018AF612" w14:textId="77777777" w:rsidR="005A1A19" w:rsidRPr="005B25A1" w:rsidRDefault="005A1A19" w:rsidP="005A1A19">
      <w:pPr>
        <w:keepNext/>
        <w:keepLines/>
        <w:rPr>
          <w:b/>
          <w:bCs/>
        </w:rPr>
      </w:pPr>
      <w:r w:rsidRPr="005B25A1">
        <w:rPr>
          <w:b/>
          <w:bCs/>
        </w:rPr>
        <w:t>Plenary Discussion:</w:t>
      </w:r>
    </w:p>
    <w:p w14:paraId="4B0ECA1F" w14:textId="77777777" w:rsidR="005A1A19" w:rsidRPr="005B25A1" w:rsidRDefault="005A1A19" w:rsidP="005A1A19">
      <w:pPr>
        <w:keepNext/>
        <w:keepLines/>
      </w:pPr>
      <w:r>
        <w:t xml:space="preserve">  </w:t>
      </w:r>
      <w:r w:rsidRPr="00380F14">
        <w:rPr>
          <w:color w:val="FF0000"/>
        </w:rPr>
        <w:t>&lt;RETURN - OPEN&gt;</w:t>
      </w:r>
    </w:p>
    <w:p w14:paraId="116CE497" w14:textId="77777777" w:rsidR="005A1A19" w:rsidRPr="00EB0339" w:rsidRDefault="005A1A19" w:rsidP="005A1A19">
      <w:r w:rsidRPr="005B25A1">
        <w:rPr>
          <w:b/>
          <w:bCs/>
        </w:rPr>
        <w:t>Status:</w:t>
      </w:r>
      <w:r>
        <w:t xml:space="preserve"> </w:t>
      </w:r>
      <w:r w:rsidRPr="00380F14">
        <w:rPr>
          <w:color w:val="FF0000"/>
        </w:rPr>
        <w:t>OPEN</w:t>
      </w:r>
    </w:p>
    <w:p w14:paraId="6D49C316" w14:textId="77777777" w:rsidR="00E00DA6" w:rsidRDefault="007615D6" w:rsidP="000A3FBD">
      <w:pPr>
        <w:pStyle w:val="NormTop"/>
      </w:pPr>
      <w:r>
        <w:rPr>
          <w:color w:val="0000FF"/>
        </w:rPr>
        <w:t>S2-2410583</w:t>
      </w:r>
      <w:r w:rsidRPr="00D53282">
        <w:t xml:space="preserve"> </w:t>
      </w:r>
      <w:r>
        <w:t>(CR) 23.273 CR0611 (Rel-18, 'F'): LCS-UP security attributes alignment to TS 33.501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Remove the security related information in step 2 of clause 6.18.1 Remove the security related information in step 4 of clause 6.18.2.</w:t>
      </w:r>
    </w:p>
    <w:p w14:paraId="41CE0F7D" w14:textId="77777777" w:rsidR="007615D6" w:rsidRPr="005B25A1" w:rsidRDefault="007615D6" w:rsidP="007615D6">
      <w:pPr>
        <w:keepNext/>
        <w:keepLines/>
        <w:rPr>
          <w:b/>
          <w:bCs/>
        </w:rPr>
      </w:pPr>
      <w:r w:rsidRPr="005B25A1">
        <w:rPr>
          <w:b/>
          <w:bCs/>
        </w:rPr>
        <w:t>Parallel discussion:</w:t>
      </w:r>
    </w:p>
    <w:p w14:paraId="193508DA" w14:textId="06F90061" w:rsidR="007615D6" w:rsidRPr="005B25A1" w:rsidRDefault="005A1A19" w:rsidP="007615D6">
      <w:pPr>
        <w:keepNext/>
        <w:keepLines/>
      </w:pPr>
      <w:r>
        <w:t xml:space="preserve">This was reviewed and </w:t>
      </w:r>
      <w:r w:rsidRPr="00B30893">
        <w:rPr>
          <w:color w:val="FF0000"/>
        </w:rPr>
        <w:t>agreed</w:t>
      </w:r>
      <w:r>
        <w:t xml:space="preserve"> in parallel session.</w:t>
      </w:r>
    </w:p>
    <w:p w14:paraId="22A14FE4" w14:textId="77777777" w:rsidR="007615D6" w:rsidRPr="005B25A1" w:rsidRDefault="007615D6" w:rsidP="007615D6">
      <w:pPr>
        <w:keepNext/>
        <w:keepLines/>
        <w:rPr>
          <w:b/>
          <w:bCs/>
        </w:rPr>
      </w:pPr>
      <w:r w:rsidRPr="005B25A1">
        <w:rPr>
          <w:b/>
          <w:bCs/>
        </w:rPr>
        <w:t>Plenary Discussion:</w:t>
      </w:r>
    </w:p>
    <w:p w14:paraId="21829640" w14:textId="2B07051D" w:rsidR="007615D6" w:rsidRPr="005A1A19" w:rsidRDefault="005A1A19" w:rsidP="007615D6">
      <w:pPr>
        <w:keepNext/>
        <w:keepLines/>
      </w:pPr>
      <w:r>
        <w:rPr>
          <w:color w:val="0000FF"/>
        </w:rPr>
        <w:t>&lt;Parallel Agreed&gt;</w:t>
      </w:r>
      <w:r>
        <w:t>.</w:t>
      </w:r>
    </w:p>
    <w:p w14:paraId="29CAE679" w14:textId="42404AD1" w:rsidR="007615D6" w:rsidRPr="00EB0339" w:rsidRDefault="007615D6" w:rsidP="007615D6">
      <w:r w:rsidRPr="005B25A1">
        <w:rPr>
          <w:b/>
          <w:bCs/>
        </w:rPr>
        <w:t>Status:</w:t>
      </w:r>
      <w:r>
        <w:t xml:space="preserve"> </w:t>
      </w:r>
      <w:r w:rsidR="005A1A19">
        <w:rPr>
          <w:color w:val="0000FF"/>
        </w:rPr>
        <w:t>Parallel Agreed</w:t>
      </w:r>
    </w:p>
    <w:p w14:paraId="67F885E6" w14:textId="77777777" w:rsidR="00E00DA6" w:rsidRDefault="007615D6" w:rsidP="000A3FBD">
      <w:pPr>
        <w:pStyle w:val="NormTop"/>
      </w:pPr>
      <w:r>
        <w:rPr>
          <w:color w:val="0000FF"/>
        </w:rPr>
        <w:lastRenderedPageBreak/>
        <w:t>S2-2410584</w:t>
      </w:r>
      <w:r w:rsidRPr="00D53282">
        <w:t xml:space="preserve"> </w:t>
      </w:r>
      <w:r>
        <w:t>(CR) 23.273 CR0612 (Rel-19, 'A'): LCS UP security attributes alignment to TS 33.501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security related information in step 2 of clause 6.18.1 Remove the security related information in step 4 of clause 6.18.2.</w:t>
      </w:r>
    </w:p>
    <w:p w14:paraId="4435AF82" w14:textId="77777777" w:rsidR="007615D6" w:rsidRPr="005B25A1" w:rsidRDefault="007615D6" w:rsidP="007615D6">
      <w:pPr>
        <w:keepNext/>
        <w:keepLines/>
        <w:rPr>
          <w:b/>
          <w:bCs/>
        </w:rPr>
      </w:pPr>
      <w:r w:rsidRPr="005B25A1">
        <w:rPr>
          <w:b/>
          <w:bCs/>
        </w:rPr>
        <w:t>Parallel discussion:</w:t>
      </w:r>
    </w:p>
    <w:p w14:paraId="432D4765" w14:textId="77777777" w:rsidR="005A1A19" w:rsidRPr="005B25A1" w:rsidRDefault="005A1A19" w:rsidP="005A1A19">
      <w:pPr>
        <w:keepNext/>
        <w:keepLines/>
      </w:pPr>
      <w:r>
        <w:t xml:space="preserve">This was reviewed and </w:t>
      </w:r>
      <w:r w:rsidRPr="00B30893">
        <w:rPr>
          <w:color w:val="FF0000"/>
        </w:rPr>
        <w:t>agreed</w:t>
      </w:r>
      <w:r>
        <w:t xml:space="preserve"> in parallel session.</w:t>
      </w:r>
    </w:p>
    <w:p w14:paraId="3B18D205" w14:textId="77777777" w:rsidR="005A1A19" w:rsidRPr="005B25A1" w:rsidRDefault="005A1A19" w:rsidP="005A1A19">
      <w:pPr>
        <w:keepNext/>
        <w:keepLines/>
        <w:rPr>
          <w:b/>
          <w:bCs/>
        </w:rPr>
      </w:pPr>
      <w:r w:rsidRPr="005B25A1">
        <w:rPr>
          <w:b/>
          <w:bCs/>
        </w:rPr>
        <w:t>Plenary Discussion:</w:t>
      </w:r>
    </w:p>
    <w:p w14:paraId="423DEBF9" w14:textId="77777777" w:rsidR="005A1A19" w:rsidRPr="005A1A19" w:rsidRDefault="005A1A19" w:rsidP="005A1A19">
      <w:pPr>
        <w:keepNext/>
        <w:keepLines/>
      </w:pPr>
      <w:r>
        <w:rPr>
          <w:color w:val="0000FF"/>
        </w:rPr>
        <w:t>&lt;Parallel Agreed&gt;</w:t>
      </w:r>
      <w:r>
        <w:t>.</w:t>
      </w:r>
    </w:p>
    <w:p w14:paraId="5C928759" w14:textId="77777777" w:rsidR="005A1A19" w:rsidRPr="00EB0339" w:rsidRDefault="005A1A19" w:rsidP="005A1A19">
      <w:r w:rsidRPr="005B25A1">
        <w:rPr>
          <w:b/>
          <w:bCs/>
        </w:rPr>
        <w:t>Status:</w:t>
      </w:r>
      <w:r>
        <w:t xml:space="preserve"> </w:t>
      </w:r>
      <w:r>
        <w:rPr>
          <w:color w:val="0000FF"/>
        </w:rPr>
        <w:t>Parallel Agreed</w:t>
      </w:r>
    </w:p>
    <w:p w14:paraId="69D34099" w14:textId="77777777" w:rsidR="00E00DA6" w:rsidRDefault="007615D6" w:rsidP="000A3FBD">
      <w:pPr>
        <w:pStyle w:val="NormTop"/>
      </w:pPr>
      <w:r>
        <w:rPr>
          <w:color w:val="0000FF"/>
        </w:rPr>
        <w:t>S2-2409693</w:t>
      </w:r>
      <w:r w:rsidRPr="00D53282">
        <w:t xml:space="preserve"> </w:t>
      </w:r>
      <w:r>
        <w:t>(CR) 23.273 CR0572 (Rel-18, 'F'):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w:t>
      </w:r>
    </w:p>
    <w:p w14:paraId="68621B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S2-2408616</w:t>
      </w:r>
      <w:r>
        <w:t>.</w:t>
      </w:r>
    </w:p>
    <w:p w14:paraId="16C02982" w14:textId="77777777" w:rsidR="007615D6" w:rsidRPr="005B25A1" w:rsidRDefault="007615D6" w:rsidP="007615D6">
      <w:pPr>
        <w:keepNext/>
        <w:keepLines/>
        <w:rPr>
          <w:b/>
          <w:bCs/>
        </w:rPr>
      </w:pPr>
      <w:r w:rsidRPr="005B25A1">
        <w:rPr>
          <w:b/>
          <w:bCs/>
        </w:rPr>
        <w:t>Parallel discussion:</w:t>
      </w:r>
    </w:p>
    <w:p w14:paraId="65052396" w14:textId="3EF1B51F" w:rsidR="007615D6" w:rsidRPr="005B25A1" w:rsidRDefault="005A1A19" w:rsidP="007615D6">
      <w:pPr>
        <w:keepNext/>
        <w:keepLines/>
      </w:pPr>
      <w:r>
        <w:t xml:space="preserve">Nokia commented that the handling of abnormal procedures is not necessary in Stage 2 specifications and </w:t>
      </w:r>
      <w:r w:rsidR="00824EDC">
        <w:t>is not necessary</w:t>
      </w:r>
      <w:r>
        <w:t xml:space="preserve"> for Rel-18. Ericsson commented that it had been determined at the previous meeting that this would also be needed for Rel-18 to avoid backward compatibility issues.</w:t>
      </w:r>
      <w:r w:rsidR="00824EDC">
        <w:t xml:space="preserve"> A Rel-19 mirror CR was needed.</w:t>
      </w:r>
      <w:r>
        <w:t xml:space="preserve"> This was left for off-line discussion and revised to </w:t>
      </w:r>
      <w:r w:rsidRPr="00CE3EC0">
        <w:rPr>
          <w:color w:val="0000FF"/>
        </w:rPr>
        <w:t>S2-2</w:t>
      </w:r>
      <w:r>
        <w:rPr>
          <w:color w:val="0000FF"/>
        </w:rPr>
        <w:t>410835</w:t>
      </w:r>
      <w:r>
        <w:t>.</w:t>
      </w:r>
      <w:r w:rsidRPr="00375008">
        <w:t xml:space="preserve"> </w:t>
      </w:r>
    </w:p>
    <w:p w14:paraId="113316A6" w14:textId="77777777" w:rsidR="007615D6" w:rsidRPr="005B25A1" w:rsidRDefault="007615D6" w:rsidP="007615D6">
      <w:pPr>
        <w:keepNext/>
        <w:keepLines/>
        <w:rPr>
          <w:b/>
          <w:bCs/>
        </w:rPr>
      </w:pPr>
      <w:r w:rsidRPr="005B25A1">
        <w:rPr>
          <w:b/>
          <w:bCs/>
        </w:rPr>
        <w:t>Plenary Discussion:</w:t>
      </w:r>
    </w:p>
    <w:p w14:paraId="7F75AB8C" w14:textId="77777777" w:rsidR="005A1A19" w:rsidRPr="005B25A1" w:rsidRDefault="005A1A19" w:rsidP="005A1A19">
      <w:pPr>
        <w:keepNext/>
        <w:keepLines/>
      </w:pPr>
      <w:r>
        <w:t xml:space="preserve">  </w:t>
      </w:r>
      <w:r w:rsidRPr="00380F14">
        <w:rPr>
          <w:color w:val="FF0000"/>
        </w:rPr>
        <w:t>&lt;RETURN - OPEN&gt;</w:t>
      </w:r>
    </w:p>
    <w:p w14:paraId="60431E8E" w14:textId="77777777" w:rsidR="005A1A19" w:rsidRPr="00EB0339" w:rsidRDefault="005A1A19" w:rsidP="005A1A19">
      <w:r w:rsidRPr="005B25A1">
        <w:rPr>
          <w:b/>
          <w:bCs/>
        </w:rPr>
        <w:t>Status:</w:t>
      </w:r>
      <w:r>
        <w:t xml:space="preserve"> </w:t>
      </w:r>
      <w:r w:rsidRPr="00380F14">
        <w:rPr>
          <w:color w:val="FF0000"/>
        </w:rPr>
        <w:t>OPEN</w:t>
      </w:r>
    </w:p>
    <w:p w14:paraId="68FDC10D" w14:textId="67024BF9" w:rsidR="005A1A19" w:rsidRDefault="005A1A19" w:rsidP="005A1A19">
      <w:pPr>
        <w:pStyle w:val="NormTop"/>
      </w:pPr>
      <w:r>
        <w:rPr>
          <w:color w:val="0000FF"/>
        </w:rPr>
        <w:t>S2-24</w:t>
      </w:r>
      <w:r>
        <w:rPr>
          <w:color w:val="0000FF"/>
        </w:rPr>
        <w:t>10836</w:t>
      </w:r>
      <w:r w:rsidRPr="00D53282">
        <w:t xml:space="preserve"> </w:t>
      </w:r>
      <w:r>
        <w:t>(CR) 23.273 CR</w:t>
      </w:r>
      <w:r w:rsidR="00824EDC">
        <w:t>0613</w:t>
      </w:r>
      <w:r>
        <w:t xml:space="preserve"> (Rel-1</w:t>
      </w:r>
      <w:r>
        <w:t>9</w:t>
      </w:r>
      <w:r>
        <w:t>, '</w:t>
      </w:r>
      <w:r>
        <w:t>A</w:t>
      </w:r>
      <w:r>
        <w:t>'):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r>
      <w:r w:rsidR="00824EDC">
        <w:t xml:space="preserve">Rel-19 mirror CR: </w:t>
      </w:r>
      <w:r>
        <w:t>Summary of change: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w:t>
      </w:r>
    </w:p>
    <w:p w14:paraId="69E40F53" w14:textId="655E7E13" w:rsidR="005A1A19" w:rsidRPr="00B81031" w:rsidRDefault="005A1A19" w:rsidP="005A1A19">
      <w:pPr>
        <w:keepNext/>
        <w:keepLines/>
        <w:rPr>
          <w:i/>
        </w:rPr>
      </w:pPr>
      <w:r w:rsidRPr="00B81031">
        <w:rPr>
          <w:b/>
          <w:bCs/>
          <w:i/>
        </w:rPr>
        <w:t>Comment:</w:t>
      </w:r>
      <w:r>
        <w:rPr>
          <w:i/>
        </w:rPr>
        <w:t xml:space="preserve"> R</w:t>
      </w:r>
      <w:r>
        <w:rPr>
          <w:i/>
        </w:rPr>
        <w:t>el-19 mirror CR created at meeting.</w:t>
      </w:r>
    </w:p>
    <w:p w14:paraId="6D2CC9CD" w14:textId="77777777" w:rsidR="005A1A19" w:rsidRPr="005B25A1" w:rsidRDefault="005A1A19" w:rsidP="005A1A19">
      <w:pPr>
        <w:keepNext/>
        <w:keepLines/>
        <w:rPr>
          <w:b/>
          <w:bCs/>
        </w:rPr>
      </w:pPr>
      <w:r w:rsidRPr="005B25A1">
        <w:rPr>
          <w:b/>
          <w:bCs/>
        </w:rPr>
        <w:t>Parallel discussion:</w:t>
      </w:r>
    </w:p>
    <w:p w14:paraId="6A46B7D4" w14:textId="440C6A91" w:rsidR="005A1A19" w:rsidRPr="005B25A1" w:rsidRDefault="005A1A19" w:rsidP="005A1A19">
      <w:pPr>
        <w:keepNext/>
        <w:keepLines/>
      </w:pPr>
    </w:p>
    <w:p w14:paraId="360731AF" w14:textId="77777777" w:rsidR="005A1A19" w:rsidRPr="005B25A1" w:rsidRDefault="005A1A19" w:rsidP="005A1A19">
      <w:pPr>
        <w:keepNext/>
        <w:keepLines/>
        <w:rPr>
          <w:b/>
          <w:bCs/>
        </w:rPr>
      </w:pPr>
      <w:r w:rsidRPr="005B25A1">
        <w:rPr>
          <w:b/>
          <w:bCs/>
        </w:rPr>
        <w:t>Plenary Discussion:</w:t>
      </w:r>
    </w:p>
    <w:p w14:paraId="4D09CF1B" w14:textId="77777777" w:rsidR="005A1A19" w:rsidRPr="005B25A1" w:rsidRDefault="005A1A19" w:rsidP="005A1A19">
      <w:pPr>
        <w:keepNext/>
        <w:keepLines/>
      </w:pPr>
      <w:r>
        <w:t xml:space="preserve">  </w:t>
      </w:r>
      <w:r w:rsidRPr="00380F14">
        <w:rPr>
          <w:color w:val="FF0000"/>
        </w:rPr>
        <w:t>&lt;RETURN - OPEN&gt;</w:t>
      </w:r>
    </w:p>
    <w:p w14:paraId="0C5B120F" w14:textId="77777777" w:rsidR="005A1A19" w:rsidRPr="00EB0339" w:rsidRDefault="005A1A19" w:rsidP="005A1A19">
      <w:r w:rsidRPr="005B25A1">
        <w:rPr>
          <w:b/>
          <w:bCs/>
        </w:rPr>
        <w:t>Status:</w:t>
      </w:r>
      <w:r>
        <w:t xml:space="preserve"> </w:t>
      </w:r>
      <w:r w:rsidRPr="00380F14">
        <w:rPr>
          <w:color w:val="FF0000"/>
        </w:rPr>
        <w:t>OPEN</w:t>
      </w:r>
    </w:p>
    <w:p w14:paraId="52192A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Network Assisted Positioning Procedure</w:t>
      </w:r>
    </w:p>
    <w:p w14:paraId="2A8ECAD0" w14:textId="77777777" w:rsidR="00E00DA6" w:rsidRDefault="007615D6" w:rsidP="000A3FBD">
      <w:pPr>
        <w:pStyle w:val="NormTop"/>
      </w:pPr>
      <w:r>
        <w:rPr>
          <w:color w:val="0000FF"/>
        </w:rPr>
        <w:t>S2-2410581</w:t>
      </w:r>
      <w:r w:rsidRPr="00D53282">
        <w:t xml:space="preserve"> </w:t>
      </w:r>
      <w:r>
        <w:t>(CR) 23.273 CR0609 (Rel-18, 'F'): Clarification of LCS Correlation ID in NRPPa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'any AMF' case in 6.11.2 to sync with TS 38.305 Clarifies the applicability of LCS Correlation ID.</w:t>
      </w:r>
    </w:p>
    <w:p w14:paraId="43075592" w14:textId="77777777" w:rsidR="007615D6" w:rsidRPr="005B25A1" w:rsidRDefault="007615D6" w:rsidP="007615D6">
      <w:pPr>
        <w:keepNext/>
        <w:keepLines/>
        <w:rPr>
          <w:b/>
          <w:bCs/>
        </w:rPr>
      </w:pPr>
      <w:r w:rsidRPr="005B25A1">
        <w:rPr>
          <w:b/>
          <w:bCs/>
        </w:rPr>
        <w:t>Parallel discussion:</w:t>
      </w:r>
    </w:p>
    <w:p w14:paraId="0B6A8ADF" w14:textId="33C8CBEE" w:rsidR="007615D6" w:rsidRPr="005B25A1" w:rsidRDefault="00824EDC" w:rsidP="007615D6">
      <w:pPr>
        <w:keepNext/>
        <w:keepLines/>
      </w:pPr>
      <w:r>
        <w:t xml:space="preserve">Some issues were raised and this was left for off-line discussion and revised to </w:t>
      </w:r>
      <w:r w:rsidRPr="00CE3EC0">
        <w:rPr>
          <w:color w:val="0000FF"/>
        </w:rPr>
        <w:t>S2-2</w:t>
      </w:r>
      <w:r>
        <w:rPr>
          <w:color w:val="0000FF"/>
        </w:rPr>
        <w:t>410837</w:t>
      </w:r>
      <w:r>
        <w:t>.</w:t>
      </w:r>
      <w:r w:rsidRPr="00375008">
        <w:t xml:space="preserve"> </w:t>
      </w:r>
    </w:p>
    <w:p w14:paraId="115E55C5" w14:textId="77777777" w:rsidR="007615D6" w:rsidRPr="005B25A1" w:rsidRDefault="007615D6" w:rsidP="007615D6">
      <w:pPr>
        <w:keepNext/>
        <w:keepLines/>
        <w:rPr>
          <w:b/>
          <w:bCs/>
        </w:rPr>
      </w:pPr>
      <w:r w:rsidRPr="005B25A1">
        <w:rPr>
          <w:b/>
          <w:bCs/>
        </w:rPr>
        <w:t>Plenary Discussion:</w:t>
      </w:r>
    </w:p>
    <w:p w14:paraId="5A15E289" w14:textId="77777777" w:rsidR="002F7EEB" w:rsidRPr="005B25A1" w:rsidRDefault="002F7EEB" w:rsidP="002F7EEB">
      <w:pPr>
        <w:keepNext/>
        <w:keepLines/>
      </w:pPr>
      <w:r>
        <w:t xml:space="preserve">  </w:t>
      </w:r>
      <w:r w:rsidRPr="00380F14">
        <w:rPr>
          <w:color w:val="FF0000"/>
        </w:rPr>
        <w:t>&lt;RETURN - OPEN&gt;</w:t>
      </w:r>
    </w:p>
    <w:p w14:paraId="14A0819B" w14:textId="77777777" w:rsidR="002F7EEB" w:rsidRPr="00EB0339" w:rsidRDefault="002F7EEB" w:rsidP="002F7EEB">
      <w:r w:rsidRPr="005B25A1">
        <w:rPr>
          <w:b/>
          <w:bCs/>
        </w:rPr>
        <w:t>Status:</w:t>
      </w:r>
      <w:r>
        <w:t xml:space="preserve"> </w:t>
      </w:r>
      <w:r w:rsidRPr="00380F14">
        <w:rPr>
          <w:color w:val="FF0000"/>
        </w:rPr>
        <w:t>OPEN</w:t>
      </w:r>
    </w:p>
    <w:p w14:paraId="7B161FB3" w14:textId="77777777" w:rsidR="00E00DA6" w:rsidRDefault="007615D6" w:rsidP="000A3FBD">
      <w:pPr>
        <w:pStyle w:val="NormTop"/>
      </w:pPr>
      <w:r>
        <w:rPr>
          <w:color w:val="0000FF"/>
        </w:rPr>
        <w:t>S2-2410582</w:t>
      </w:r>
      <w:r w:rsidRPr="00D53282">
        <w:t xml:space="preserve"> </w:t>
      </w:r>
      <w:r>
        <w:t>(CR) 23.273 CR0610 (Rel-19, 'A'): Clarification of LCS Correlation ID in NRPPa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'any AMF' case in 6.11.2 to sync with TS 38.305 Clarifies the applicability of LCS Correlation ID.</w:t>
      </w:r>
    </w:p>
    <w:p w14:paraId="1ACB0C7E" w14:textId="77777777" w:rsidR="007615D6" w:rsidRPr="005B25A1" w:rsidRDefault="007615D6" w:rsidP="007615D6">
      <w:pPr>
        <w:keepNext/>
        <w:keepLines/>
        <w:rPr>
          <w:b/>
          <w:bCs/>
        </w:rPr>
      </w:pPr>
      <w:r w:rsidRPr="005B25A1">
        <w:rPr>
          <w:b/>
          <w:bCs/>
        </w:rPr>
        <w:t>Parallel discussion:</w:t>
      </w:r>
    </w:p>
    <w:p w14:paraId="2BDADD9B" w14:textId="7B24490A" w:rsidR="002F7EEB" w:rsidRPr="005B25A1" w:rsidRDefault="002F7EEB" w:rsidP="002F7EEB">
      <w:pPr>
        <w:keepNext/>
        <w:keepLines/>
      </w:pPr>
      <w:r>
        <w:t>T</w:t>
      </w:r>
      <w:r>
        <w:t xml:space="preserve">his was left for off-line discussion and revised to </w:t>
      </w:r>
      <w:r w:rsidRPr="00CE3EC0">
        <w:rPr>
          <w:color w:val="0000FF"/>
        </w:rPr>
        <w:t>S2-2</w:t>
      </w:r>
      <w:r>
        <w:rPr>
          <w:color w:val="0000FF"/>
        </w:rPr>
        <w:t>41083</w:t>
      </w:r>
      <w:r>
        <w:rPr>
          <w:color w:val="0000FF"/>
        </w:rPr>
        <w:t>8</w:t>
      </w:r>
      <w:r>
        <w:t>.</w:t>
      </w:r>
      <w:r w:rsidRPr="00375008">
        <w:t xml:space="preserve"> </w:t>
      </w:r>
    </w:p>
    <w:p w14:paraId="0674519D" w14:textId="77777777" w:rsidR="002F7EEB" w:rsidRPr="005B25A1" w:rsidRDefault="002F7EEB" w:rsidP="002F7EEB">
      <w:pPr>
        <w:keepNext/>
        <w:keepLines/>
        <w:rPr>
          <w:b/>
          <w:bCs/>
        </w:rPr>
      </w:pPr>
      <w:r w:rsidRPr="005B25A1">
        <w:rPr>
          <w:b/>
          <w:bCs/>
        </w:rPr>
        <w:t>Plenary Discussion:</w:t>
      </w:r>
    </w:p>
    <w:p w14:paraId="376BA065" w14:textId="77777777" w:rsidR="002F7EEB" w:rsidRPr="005B25A1" w:rsidRDefault="002F7EEB" w:rsidP="002F7EEB">
      <w:pPr>
        <w:keepNext/>
        <w:keepLines/>
      </w:pPr>
      <w:r>
        <w:t xml:space="preserve">  </w:t>
      </w:r>
      <w:r w:rsidRPr="00380F14">
        <w:rPr>
          <w:color w:val="FF0000"/>
        </w:rPr>
        <w:t>&lt;RETURN - OPEN&gt;</w:t>
      </w:r>
    </w:p>
    <w:p w14:paraId="36F50A8C" w14:textId="77777777" w:rsidR="002F7EEB" w:rsidRPr="00EB0339" w:rsidRDefault="002F7EEB" w:rsidP="002F7EEB">
      <w:r w:rsidRPr="005B25A1">
        <w:rPr>
          <w:b/>
          <w:bCs/>
        </w:rPr>
        <w:t>Status:</w:t>
      </w:r>
      <w:r>
        <w:t xml:space="preserve"> </w:t>
      </w:r>
      <w:r w:rsidRPr="00380F14">
        <w:rPr>
          <w:color w:val="FF0000"/>
        </w:rPr>
        <w:t>OPEN</w:t>
      </w:r>
    </w:p>
    <w:p w14:paraId="297FBB29" w14:textId="77777777" w:rsidR="007615D6" w:rsidRDefault="007615D6" w:rsidP="005A50C0">
      <w:pPr>
        <w:pStyle w:val="Heading3"/>
      </w:pPr>
      <w:r>
        <w:t>9.7.2</w:t>
      </w:r>
      <w:r>
        <w:tab/>
        <w:t>Proximity-based Services in 5GS Phase 2 (5G_ProSe_Ph2)</w:t>
      </w:r>
    </w:p>
    <w:p w14:paraId="243BD2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142566" w14:textId="77777777" w:rsidR="00A07364" w:rsidRDefault="00000000" w:rsidP="00BB3F37">
      <w:r>
        <w:t>There were no contributions to this agenda item.</w:t>
      </w:r>
    </w:p>
    <w:p w14:paraId="6DEB82BC" w14:textId="77777777" w:rsidR="00A07364" w:rsidRDefault="00A07364" w:rsidP="00BB3F37"/>
    <w:p w14:paraId="7F03477A" w14:textId="77777777" w:rsidR="007615D6" w:rsidRDefault="007615D6" w:rsidP="005A50C0">
      <w:pPr>
        <w:pStyle w:val="Heading3"/>
      </w:pPr>
      <w:r>
        <w:t>9.8.2</w:t>
      </w:r>
      <w:r>
        <w:tab/>
        <w:t>Generic group management, exposure and communication enhancements (GMEC)</w:t>
      </w:r>
    </w:p>
    <w:p w14:paraId="3BDA03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5D02896" w14:textId="77777777" w:rsidR="00A07364" w:rsidRDefault="00000000" w:rsidP="00BB3F37">
      <w:r>
        <w:t>There were no contributions to this agenda item.</w:t>
      </w:r>
    </w:p>
    <w:p w14:paraId="0DB1D1EB" w14:textId="77777777" w:rsidR="00A07364" w:rsidRDefault="00A07364" w:rsidP="00BB3F37"/>
    <w:p w14:paraId="79CEEC86" w14:textId="77777777" w:rsidR="007615D6" w:rsidRDefault="007615D6" w:rsidP="005A50C0">
      <w:pPr>
        <w:pStyle w:val="Heading3"/>
      </w:pPr>
      <w:r>
        <w:lastRenderedPageBreak/>
        <w:t>9.9.2</w:t>
      </w:r>
      <w:r>
        <w:tab/>
        <w:t>System Support for AI/ML-based Services (AIMLsys)</w:t>
      </w:r>
    </w:p>
    <w:p w14:paraId="1254CD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686539" w14:textId="77777777" w:rsidR="00E00DA6" w:rsidRDefault="007615D6" w:rsidP="000A3FBD">
      <w:pPr>
        <w:pStyle w:val="NormTop"/>
      </w:pPr>
      <w:r>
        <w:rPr>
          <w:color w:val="0000FF"/>
        </w:rPr>
        <w:t>S2-2410240</w:t>
      </w:r>
      <w:r w:rsidRPr="00D53282">
        <w:t xml:space="preserve"> </w:t>
      </w:r>
      <w:r>
        <w:t>(CR) 23.502 CR5074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explain how the information retrieved from UDR can be used by PCF to determine the PDTQ policy. In step 5, a reference is added for the additional information. In step 5, the wording has been improved to eliminate ambiguity.</w:t>
      </w:r>
    </w:p>
    <w:p w14:paraId="7200328A" w14:textId="77777777" w:rsidR="007615D6" w:rsidRPr="005B25A1" w:rsidRDefault="007615D6" w:rsidP="007615D6">
      <w:pPr>
        <w:keepNext/>
        <w:keepLines/>
        <w:rPr>
          <w:b/>
          <w:bCs/>
        </w:rPr>
      </w:pPr>
      <w:r w:rsidRPr="005B25A1">
        <w:rPr>
          <w:b/>
          <w:bCs/>
        </w:rPr>
        <w:t>Parallel discussion:</w:t>
      </w:r>
    </w:p>
    <w:p w14:paraId="04E1F32D"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6B3AC63C" w14:textId="77777777" w:rsidR="00B74E32" w:rsidRPr="005B25A1" w:rsidRDefault="00B74E32" w:rsidP="00B74E32">
      <w:pPr>
        <w:keepNext/>
        <w:keepLines/>
        <w:rPr>
          <w:b/>
          <w:bCs/>
        </w:rPr>
      </w:pPr>
      <w:r w:rsidRPr="005B25A1">
        <w:rPr>
          <w:b/>
          <w:bCs/>
        </w:rPr>
        <w:t>Plenary Discussion:</w:t>
      </w:r>
    </w:p>
    <w:p w14:paraId="48D3D12D" w14:textId="77777777" w:rsidR="00B74E32" w:rsidRPr="005B25A1" w:rsidRDefault="00B74E32" w:rsidP="00B74E32">
      <w:pPr>
        <w:keepNext/>
        <w:keepLines/>
      </w:pPr>
      <w:r w:rsidRPr="0011794D">
        <w:rPr>
          <w:color w:val="0000FF"/>
        </w:rPr>
        <w:t>&lt;Parallel Agreed&gt;</w:t>
      </w:r>
      <w:r w:rsidRPr="0011794D">
        <w:rPr>
          <w:color w:val="FF0000"/>
        </w:rPr>
        <w:t>.</w:t>
      </w:r>
    </w:p>
    <w:p w14:paraId="010C7C0D" w14:textId="77777777" w:rsidR="00B74E32" w:rsidRPr="00EB0339" w:rsidRDefault="00B74E32" w:rsidP="00B74E32">
      <w:r w:rsidRPr="005B25A1">
        <w:rPr>
          <w:b/>
          <w:bCs/>
        </w:rPr>
        <w:t>Status:</w:t>
      </w:r>
      <w:r>
        <w:t xml:space="preserve"> </w:t>
      </w:r>
      <w:r w:rsidRPr="0011794D">
        <w:rPr>
          <w:color w:val="0000FF"/>
        </w:rPr>
        <w:t>Parallel Agreed</w:t>
      </w:r>
    </w:p>
    <w:p w14:paraId="1E4E2CB0" w14:textId="77777777" w:rsidR="00E00DA6" w:rsidRDefault="007615D6" w:rsidP="000A3FBD">
      <w:pPr>
        <w:pStyle w:val="NormTop"/>
      </w:pPr>
      <w:r>
        <w:rPr>
          <w:color w:val="0000FF"/>
        </w:rPr>
        <w:t>S2-2410241</w:t>
      </w:r>
      <w:r w:rsidRPr="00D53282">
        <w:t xml:space="preserve"> </w:t>
      </w:r>
      <w:r>
        <w:t>(CR) 23.502 CR5073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NOTE is added to explain how the information retrieved from UDR can be used by PCF to determine the PDTQ policy. In step 5, a reference is added for the additional information. In step 5, the wording has been improved to eliminate ambiguity.</w:t>
      </w:r>
    </w:p>
    <w:p w14:paraId="381515EF" w14:textId="77777777" w:rsidR="007615D6" w:rsidRPr="005B25A1" w:rsidRDefault="007615D6" w:rsidP="007615D6">
      <w:pPr>
        <w:keepNext/>
        <w:keepLines/>
        <w:rPr>
          <w:b/>
          <w:bCs/>
        </w:rPr>
      </w:pPr>
      <w:r w:rsidRPr="005B25A1">
        <w:rPr>
          <w:b/>
          <w:bCs/>
        </w:rPr>
        <w:t>Parallel discussion:</w:t>
      </w:r>
    </w:p>
    <w:p w14:paraId="56FFA3E3"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283F18E7" w14:textId="77777777" w:rsidR="00B74E32" w:rsidRPr="005B25A1" w:rsidRDefault="00B74E32" w:rsidP="00B74E32">
      <w:pPr>
        <w:keepNext/>
        <w:keepLines/>
        <w:rPr>
          <w:b/>
          <w:bCs/>
        </w:rPr>
      </w:pPr>
      <w:r w:rsidRPr="005B25A1">
        <w:rPr>
          <w:b/>
          <w:bCs/>
        </w:rPr>
        <w:t>Plenary Discussion:</w:t>
      </w:r>
    </w:p>
    <w:p w14:paraId="17AB2844" w14:textId="77777777" w:rsidR="00B74E32" w:rsidRPr="005B25A1" w:rsidRDefault="00B74E32" w:rsidP="00B74E32">
      <w:pPr>
        <w:keepNext/>
        <w:keepLines/>
      </w:pPr>
      <w:r w:rsidRPr="0011794D">
        <w:rPr>
          <w:color w:val="0000FF"/>
        </w:rPr>
        <w:t>&lt;Parallel Agreed&gt;</w:t>
      </w:r>
      <w:r w:rsidRPr="0011794D">
        <w:rPr>
          <w:color w:val="FF0000"/>
        </w:rPr>
        <w:t>.</w:t>
      </w:r>
    </w:p>
    <w:p w14:paraId="1C348415" w14:textId="77777777" w:rsidR="00B74E32" w:rsidRPr="00EB0339" w:rsidRDefault="00B74E32" w:rsidP="00B74E32">
      <w:r w:rsidRPr="005B25A1">
        <w:rPr>
          <w:b/>
          <w:bCs/>
        </w:rPr>
        <w:t>Status:</w:t>
      </w:r>
      <w:r>
        <w:t xml:space="preserve"> </w:t>
      </w:r>
      <w:r w:rsidRPr="0011794D">
        <w:rPr>
          <w:color w:val="0000FF"/>
        </w:rPr>
        <w:t>Parallel Agreed</w:t>
      </w:r>
    </w:p>
    <w:p w14:paraId="7ECD60EC" w14:textId="77777777" w:rsidR="00A07364" w:rsidRDefault="00A07364" w:rsidP="00BB3F37"/>
    <w:p w14:paraId="280C3B9E" w14:textId="77777777" w:rsidR="007615D6" w:rsidRDefault="007615D6" w:rsidP="005A50C0">
      <w:pPr>
        <w:pStyle w:val="Heading3"/>
      </w:pPr>
      <w:r>
        <w:t>9.10.2</w:t>
      </w:r>
      <w:r>
        <w:tab/>
        <w:t>5G multicast-broadcast services Phase 2 (5MBS_Ph2)</w:t>
      </w:r>
    </w:p>
    <w:p w14:paraId="7857D5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CB48BB3" w14:textId="77777777" w:rsidR="00A07364" w:rsidRDefault="00000000" w:rsidP="00BB3F37">
      <w:r>
        <w:t>There were no contributions to this agenda item.</w:t>
      </w:r>
    </w:p>
    <w:p w14:paraId="15603B28" w14:textId="77777777" w:rsidR="00A07364" w:rsidRDefault="00A07364" w:rsidP="00BB3F37"/>
    <w:p w14:paraId="27CA1AF1" w14:textId="77777777" w:rsidR="007615D6" w:rsidRDefault="007615D6" w:rsidP="005A50C0">
      <w:pPr>
        <w:pStyle w:val="Heading3"/>
      </w:pPr>
      <w:r>
        <w:lastRenderedPageBreak/>
        <w:t>9.11.2</w:t>
      </w:r>
      <w:r>
        <w:tab/>
        <w:t>Network Slicing Phase 3 (eNS_Ph3)</w:t>
      </w:r>
    </w:p>
    <w:p w14:paraId="0F7845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41D704E" w14:textId="77777777" w:rsidR="00E00DA6" w:rsidRDefault="007615D6" w:rsidP="000A3FBD">
      <w:pPr>
        <w:pStyle w:val="NormTop"/>
      </w:pPr>
      <w:r>
        <w:rPr>
          <w:color w:val="0000FF"/>
        </w:rPr>
        <w:t>S2-2409589</w:t>
      </w:r>
      <w:r w:rsidRPr="00D53282">
        <w:t xml:space="preserve"> </w:t>
      </w:r>
      <w:r>
        <w:t>(LS IN) LS from CT WG4: LS on Configuration of Slice Usage Control Information (Source: CT WG4 (C4-243492))</w:t>
      </w:r>
      <w:r>
        <w:br/>
      </w:r>
      <w:r w:rsidRPr="00D53282">
        <w:rPr>
          <w:b/>
        </w:rPr>
        <w:t>Document for:</w:t>
      </w:r>
      <w:r w:rsidRPr="00D53282">
        <w:t xml:space="preserve"> </w:t>
      </w:r>
      <w:r>
        <w:t>Action</w:t>
      </w:r>
      <w:r>
        <w:br/>
      </w:r>
      <w:r w:rsidRPr="00D53282">
        <w:rPr>
          <w:b/>
        </w:rPr>
        <w:t>Abstract:</w:t>
      </w:r>
      <w:r w:rsidRPr="00D53282">
        <w:t xml:space="preserve"> </w:t>
      </w:r>
      <w:r>
        <w:br/>
        <w:t>To support network slice usage control, CT WG4 defined the configuration of slice deregistration inactivity timer and PDU Session inactivity timer in UE subscription data in UDM. Such slice related timer is access type independent, see clauses 6.1.6.2.8 and 6.1.6.2.38 of 3GPP TS 29.503. CT WG4 also observed that clause 5.15.15.2 and 5.15.15.3 of 3GPP TS 23.501 specifies that the AMF starts the slice deregistration inactivity timer per S-NSSAI per access type. Furthermore, in 3GPP TS 23.501 clause 5.15.15.3 there is an NOTE saying that for MA-PDU Session the PDU Session inactivity timer is access type independent, while it is not clear for SA-PDU Session whether the PDU Session inactivity timer is access type independent or not. {. . .} Action: CT WG4 kindly asks SA WG2 group to answer the above questions and if necessary provide clarification in their specifications accordingly.</w:t>
      </w:r>
    </w:p>
    <w:p w14:paraId="486A103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S2-2409961</w:t>
      </w:r>
      <w:r>
        <w:t>,</w:t>
      </w:r>
      <w:r>
        <w:rPr>
          <w:color w:val="0000FF"/>
        </w:rPr>
        <w:t xml:space="preserve"> S2-2410489</w:t>
      </w:r>
      <w:r>
        <w:t>.</w:t>
      </w:r>
    </w:p>
    <w:p w14:paraId="27FCEA72" w14:textId="77777777" w:rsidR="007615D6" w:rsidRPr="005B25A1" w:rsidRDefault="007615D6" w:rsidP="007615D6">
      <w:pPr>
        <w:keepNext/>
        <w:keepLines/>
        <w:rPr>
          <w:b/>
          <w:bCs/>
        </w:rPr>
      </w:pPr>
      <w:r w:rsidRPr="005B25A1">
        <w:rPr>
          <w:b/>
          <w:bCs/>
        </w:rPr>
        <w:t>Parallel discussion:</w:t>
      </w:r>
    </w:p>
    <w:p w14:paraId="2CBAD070" w14:textId="77777777" w:rsidR="007615D6" w:rsidRPr="005B25A1" w:rsidRDefault="007615D6" w:rsidP="007615D6">
      <w:pPr>
        <w:keepNext/>
        <w:keepLines/>
      </w:pPr>
      <w:r w:rsidRPr="005B25A1">
        <w:t>-</w:t>
      </w:r>
    </w:p>
    <w:p w14:paraId="15DB14EF" w14:textId="77777777" w:rsidR="007615D6" w:rsidRPr="005B25A1" w:rsidRDefault="007615D6" w:rsidP="007615D6">
      <w:pPr>
        <w:keepNext/>
        <w:keepLines/>
        <w:rPr>
          <w:b/>
          <w:bCs/>
        </w:rPr>
      </w:pPr>
      <w:r w:rsidRPr="005B25A1">
        <w:rPr>
          <w:b/>
          <w:bCs/>
        </w:rPr>
        <w:t>Plenary Discussion:</w:t>
      </w:r>
    </w:p>
    <w:p w14:paraId="10BEC9CD" w14:textId="77777777" w:rsidR="007615D6" w:rsidRPr="005B25A1" w:rsidRDefault="007615D6" w:rsidP="007615D6">
      <w:pPr>
        <w:keepNext/>
        <w:keepLines/>
      </w:pPr>
      <w:r>
        <w:rPr>
          <w:color w:val="FF0000"/>
        </w:rPr>
        <w:t>NO DISCUSSION RECORDED</w:t>
      </w:r>
    </w:p>
    <w:p w14:paraId="02508110" w14:textId="77777777" w:rsidR="007615D6" w:rsidRPr="00EB0339" w:rsidRDefault="007615D6" w:rsidP="007615D6">
      <w:r w:rsidRPr="005B25A1">
        <w:rPr>
          <w:b/>
          <w:bCs/>
        </w:rPr>
        <w:t>Status:</w:t>
      </w:r>
      <w:r>
        <w:t xml:space="preserve"> </w:t>
      </w:r>
      <w:r>
        <w:rPr>
          <w:color w:val="0000FF"/>
        </w:rPr>
        <w:t>Not concluded</w:t>
      </w:r>
      <w:r>
        <w:t>.</w:t>
      </w:r>
    </w:p>
    <w:p w14:paraId="6573F024" w14:textId="77777777" w:rsidR="00E00DA6" w:rsidRDefault="007615D6" w:rsidP="000A3FBD">
      <w:pPr>
        <w:pStyle w:val="NormTop"/>
      </w:pPr>
      <w:r>
        <w:rPr>
          <w:color w:val="0000FF"/>
        </w:rPr>
        <w:t>S2-2409961</w:t>
      </w:r>
      <w:r w:rsidRPr="00D53282">
        <w:t xml:space="preserve"> </w:t>
      </w:r>
      <w:r>
        <w:t>(LS OUT) [DRAFT] LS on Configuration of Slice Usage Control Information (Source: ZTE)</w:t>
      </w:r>
      <w:r>
        <w:br/>
      </w:r>
      <w:r w:rsidRPr="00D53282">
        <w:rPr>
          <w:b/>
        </w:rPr>
        <w:t>Document for:</w:t>
      </w:r>
      <w:r w:rsidRPr="00D53282">
        <w:t xml:space="preserve"> </w:t>
      </w:r>
      <w:r>
        <w:t>Approval</w:t>
      </w:r>
      <w:r>
        <w:br/>
      </w:r>
      <w:r w:rsidRPr="00D53282">
        <w:rPr>
          <w:b/>
        </w:rPr>
        <w:t>Abstract:</w:t>
      </w:r>
      <w:r w:rsidRPr="00D53282">
        <w:t xml:space="preserve"> </w:t>
      </w:r>
      <w:r>
        <w:br/>
        <w:t>LS on Configuration of Slice Usage Control Information.</w:t>
      </w:r>
    </w:p>
    <w:p w14:paraId="2BD0912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S2-2409589</w:t>
      </w:r>
      <w:r>
        <w:t>.</w:t>
      </w:r>
    </w:p>
    <w:p w14:paraId="7B5DBAF1" w14:textId="77777777" w:rsidR="007615D6" w:rsidRPr="005B25A1" w:rsidRDefault="007615D6" w:rsidP="007615D6">
      <w:pPr>
        <w:keepNext/>
        <w:keepLines/>
        <w:rPr>
          <w:b/>
          <w:bCs/>
        </w:rPr>
      </w:pPr>
      <w:r w:rsidRPr="005B25A1">
        <w:rPr>
          <w:b/>
          <w:bCs/>
        </w:rPr>
        <w:t>Parallel discussion:</w:t>
      </w:r>
    </w:p>
    <w:p w14:paraId="55D9A2B7" w14:textId="77777777" w:rsidR="007615D6" w:rsidRPr="005B25A1" w:rsidRDefault="007615D6" w:rsidP="007615D6">
      <w:pPr>
        <w:keepNext/>
        <w:keepLines/>
      </w:pPr>
      <w:r w:rsidRPr="005B25A1">
        <w:t>-</w:t>
      </w:r>
    </w:p>
    <w:p w14:paraId="1944275E" w14:textId="77777777" w:rsidR="007615D6" w:rsidRPr="005B25A1" w:rsidRDefault="007615D6" w:rsidP="007615D6">
      <w:pPr>
        <w:keepNext/>
        <w:keepLines/>
        <w:rPr>
          <w:b/>
          <w:bCs/>
        </w:rPr>
      </w:pPr>
      <w:r w:rsidRPr="005B25A1">
        <w:rPr>
          <w:b/>
          <w:bCs/>
        </w:rPr>
        <w:t>Plenary Discussion:</w:t>
      </w:r>
    </w:p>
    <w:p w14:paraId="66A6EF4D" w14:textId="77777777" w:rsidR="007615D6" w:rsidRPr="005B25A1" w:rsidRDefault="007615D6" w:rsidP="007615D6">
      <w:pPr>
        <w:keepNext/>
        <w:keepLines/>
      </w:pPr>
      <w:r>
        <w:rPr>
          <w:color w:val="FF0000"/>
        </w:rPr>
        <w:t>NO DISCUSSION RECORDED</w:t>
      </w:r>
    </w:p>
    <w:p w14:paraId="2D3758FB" w14:textId="77777777" w:rsidR="007615D6" w:rsidRPr="00EB0339" w:rsidRDefault="007615D6" w:rsidP="007615D6">
      <w:r w:rsidRPr="005B25A1">
        <w:rPr>
          <w:b/>
          <w:bCs/>
        </w:rPr>
        <w:t>Status:</w:t>
      </w:r>
      <w:r>
        <w:t xml:space="preserve"> </w:t>
      </w:r>
      <w:r>
        <w:rPr>
          <w:color w:val="0000FF"/>
        </w:rPr>
        <w:t>Not concluded</w:t>
      </w:r>
      <w:r>
        <w:t>.</w:t>
      </w:r>
    </w:p>
    <w:p w14:paraId="3F5D6043" w14:textId="77777777" w:rsidR="00E00DA6" w:rsidRDefault="007615D6" w:rsidP="000A3FBD">
      <w:pPr>
        <w:pStyle w:val="NormTop"/>
      </w:pPr>
      <w:r>
        <w:rPr>
          <w:color w:val="0000FF"/>
        </w:rPr>
        <w:t>S2-2410489</w:t>
      </w:r>
      <w:r w:rsidRPr="00D53282">
        <w:t xml:space="preserve"> </w:t>
      </w:r>
      <w:r>
        <w:t>(LS OUT) [DRAFT] Reply LS on Configuration of Slice Usage Control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7C42C45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S2-2409589</w:t>
      </w:r>
      <w:r>
        <w:t>.</w:t>
      </w:r>
    </w:p>
    <w:p w14:paraId="2872AA20" w14:textId="77777777" w:rsidR="007615D6" w:rsidRPr="005B25A1" w:rsidRDefault="007615D6" w:rsidP="007615D6">
      <w:pPr>
        <w:keepNext/>
        <w:keepLines/>
        <w:rPr>
          <w:b/>
          <w:bCs/>
        </w:rPr>
      </w:pPr>
      <w:r w:rsidRPr="005B25A1">
        <w:rPr>
          <w:b/>
          <w:bCs/>
        </w:rPr>
        <w:t>Parallel discussion:</w:t>
      </w:r>
    </w:p>
    <w:p w14:paraId="51F55EC6" w14:textId="77777777" w:rsidR="007615D6" w:rsidRPr="005B25A1" w:rsidRDefault="007615D6" w:rsidP="007615D6">
      <w:pPr>
        <w:keepNext/>
        <w:keepLines/>
      </w:pPr>
      <w:r w:rsidRPr="005B25A1">
        <w:t>-</w:t>
      </w:r>
    </w:p>
    <w:p w14:paraId="4D41A0E7" w14:textId="77777777" w:rsidR="007615D6" w:rsidRPr="005B25A1" w:rsidRDefault="007615D6" w:rsidP="007615D6">
      <w:pPr>
        <w:keepNext/>
        <w:keepLines/>
        <w:rPr>
          <w:b/>
          <w:bCs/>
        </w:rPr>
      </w:pPr>
      <w:r w:rsidRPr="005B25A1">
        <w:rPr>
          <w:b/>
          <w:bCs/>
        </w:rPr>
        <w:t>Plenary Discussion:</w:t>
      </w:r>
    </w:p>
    <w:p w14:paraId="69C6A8FD" w14:textId="77777777" w:rsidR="007615D6" w:rsidRPr="005B25A1" w:rsidRDefault="007615D6" w:rsidP="007615D6">
      <w:pPr>
        <w:keepNext/>
        <w:keepLines/>
      </w:pPr>
      <w:r>
        <w:rPr>
          <w:color w:val="FF0000"/>
        </w:rPr>
        <w:t>NO DISCUSSION RECORDED</w:t>
      </w:r>
    </w:p>
    <w:p w14:paraId="054DE168" w14:textId="77777777" w:rsidR="007615D6" w:rsidRPr="00EB0339" w:rsidRDefault="007615D6" w:rsidP="007615D6">
      <w:r w:rsidRPr="005B25A1">
        <w:rPr>
          <w:b/>
          <w:bCs/>
        </w:rPr>
        <w:t>Status:</w:t>
      </w:r>
      <w:r>
        <w:t xml:space="preserve"> </w:t>
      </w:r>
      <w:r>
        <w:rPr>
          <w:color w:val="0000FF"/>
        </w:rPr>
        <w:t>Not concluded</w:t>
      </w:r>
      <w:r>
        <w:t>.</w:t>
      </w:r>
    </w:p>
    <w:p w14:paraId="17CD110D" w14:textId="77777777" w:rsidR="00E00DA6" w:rsidRDefault="007615D6" w:rsidP="000A3FBD">
      <w:pPr>
        <w:pStyle w:val="NormTop"/>
      </w:pPr>
      <w:r>
        <w:rPr>
          <w:color w:val="0000FF"/>
        </w:rPr>
        <w:lastRenderedPageBreak/>
        <w:t>S2-2410246</w:t>
      </w:r>
      <w:r w:rsidRPr="00D53282">
        <w:t xml:space="preserve"> </w:t>
      </w:r>
      <w:r>
        <w:t>(CR) 23.502 CR5076 (Rel-18, 'F'): Transfer of slice deregistration inactivity timer between AMFs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Configured slice deregistration inactivity timer value(s) from Slice Deregistration Inactivity Timer Information. Add a clarification NOTE.</w:t>
      </w:r>
    </w:p>
    <w:p w14:paraId="3113D107" w14:textId="77777777" w:rsidR="007615D6" w:rsidRPr="005B25A1" w:rsidRDefault="007615D6" w:rsidP="007615D6">
      <w:pPr>
        <w:keepNext/>
        <w:keepLines/>
        <w:rPr>
          <w:b/>
          <w:bCs/>
        </w:rPr>
      </w:pPr>
      <w:r w:rsidRPr="005B25A1">
        <w:rPr>
          <w:b/>
          <w:bCs/>
        </w:rPr>
        <w:t>Parallel discussion:</w:t>
      </w:r>
    </w:p>
    <w:p w14:paraId="6046C0F3" w14:textId="77777777" w:rsidR="007615D6" w:rsidRPr="005B25A1" w:rsidRDefault="007615D6" w:rsidP="007615D6">
      <w:pPr>
        <w:keepNext/>
        <w:keepLines/>
      </w:pPr>
      <w:r w:rsidRPr="005B25A1">
        <w:t>-</w:t>
      </w:r>
    </w:p>
    <w:p w14:paraId="15650817" w14:textId="77777777" w:rsidR="007615D6" w:rsidRPr="005B25A1" w:rsidRDefault="007615D6" w:rsidP="007615D6">
      <w:pPr>
        <w:keepNext/>
        <w:keepLines/>
        <w:rPr>
          <w:b/>
          <w:bCs/>
        </w:rPr>
      </w:pPr>
      <w:r w:rsidRPr="005B25A1">
        <w:rPr>
          <w:b/>
          <w:bCs/>
        </w:rPr>
        <w:t>Plenary Discussion:</w:t>
      </w:r>
    </w:p>
    <w:p w14:paraId="5FF41DB7" w14:textId="77777777" w:rsidR="007615D6" w:rsidRPr="005B25A1" w:rsidRDefault="007615D6" w:rsidP="007615D6">
      <w:pPr>
        <w:keepNext/>
        <w:keepLines/>
      </w:pPr>
      <w:r>
        <w:rPr>
          <w:color w:val="FF0000"/>
        </w:rPr>
        <w:t>NO DISCUSSION RECORDED</w:t>
      </w:r>
    </w:p>
    <w:p w14:paraId="3324DAA3" w14:textId="77777777" w:rsidR="007615D6" w:rsidRPr="00EB0339" w:rsidRDefault="007615D6" w:rsidP="007615D6">
      <w:r w:rsidRPr="005B25A1">
        <w:rPr>
          <w:b/>
          <w:bCs/>
        </w:rPr>
        <w:t>Status:</w:t>
      </w:r>
      <w:r>
        <w:t xml:space="preserve"> </w:t>
      </w:r>
      <w:r>
        <w:rPr>
          <w:color w:val="0000FF"/>
        </w:rPr>
        <w:t>Not concluded</w:t>
      </w:r>
      <w:r>
        <w:t>.</w:t>
      </w:r>
    </w:p>
    <w:p w14:paraId="27E45AEF" w14:textId="77777777" w:rsidR="00E00DA6" w:rsidRDefault="007615D6" w:rsidP="000A3FBD">
      <w:pPr>
        <w:pStyle w:val="NormTop"/>
      </w:pPr>
      <w:r>
        <w:rPr>
          <w:color w:val="0000FF"/>
        </w:rPr>
        <w:t>S2-2410247</w:t>
      </w:r>
      <w:r w:rsidRPr="00D53282">
        <w:t xml:space="preserve"> </w:t>
      </w:r>
      <w:r>
        <w:t>(CR) 23.502 CR5077 (Rel-19, 'A'): Transfer of slice deregistration inactivity timer between AMFs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Configured slice deregistration inactivity timer value(s) from Slice Deregistration Inactivity Timer Information. Add a clarification NOTE.</w:t>
      </w:r>
    </w:p>
    <w:p w14:paraId="7E8153BE" w14:textId="77777777" w:rsidR="007615D6" w:rsidRPr="005B25A1" w:rsidRDefault="007615D6" w:rsidP="007615D6">
      <w:pPr>
        <w:keepNext/>
        <w:keepLines/>
        <w:rPr>
          <w:b/>
          <w:bCs/>
        </w:rPr>
      </w:pPr>
      <w:r w:rsidRPr="005B25A1">
        <w:rPr>
          <w:b/>
          <w:bCs/>
        </w:rPr>
        <w:t>Parallel discussion:</w:t>
      </w:r>
    </w:p>
    <w:p w14:paraId="4276A6D2" w14:textId="77777777" w:rsidR="007615D6" w:rsidRPr="005B25A1" w:rsidRDefault="007615D6" w:rsidP="007615D6">
      <w:pPr>
        <w:keepNext/>
        <w:keepLines/>
      </w:pPr>
      <w:r w:rsidRPr="005B25A1">
        <w:t>-</w:t>
      </w:r>
    </w:p>
    <w:p w14:paraId="5CEA976F" w14:textId="77777777" w:rsidR="007615D6" w:rsidRPr="005B25A1" w:rsidRDefault="007615D6" w:rsidP="007615D6">
      <w:pPr>
        <w:keepNext/>
        <w:keepLines/>
        <w:rPr>
          <w:b/>
          <w:bCs/>
        </w:rPr>
      </w:pPr>
      <w:r w:rsidRPr="005B25A1">
        <w:rPr>
          <w:b/>
          <w:bCs/>
        </w:rPr>
        <w:t>Plenary Discussion:</w:t>
      </w:r>
    </w:p>
    <w:p w14:paraId="2EC072AA" w14:textId="77777777" w:rsidR="007615D6" w:rsidRPr="005B25A1" w:rsidRDefault="007615D6" w:rsidP="007615D6">
      <w:pPr>
        <w:keepNext/>
        <w:keepLines/>
      </w:pPr>
      <w:r>
        <w:rPr>
          <w:color w:val="FF0000"/>
        </w:rPr>
        <w:t>NO DISCUSSION RECORDED</w:t>
      </w:r>
    </w:p>
    <w:p w14:paraId="27FBA878" w14:textId="77777777" w:rsidR="007615D6" w:rsidRPr="00EB0339" w:rsidRDefault="007615D6" w:rsidP="007615D6">
      <w:r w:rsidRPr="005B25A1">
        <w:rPr>
          <w:b/>
          <w:bCs/>
        </w:rPr>
        <w:t>Status:</w:t>
      </w:r>
      <w:r>
        <w:t xml:space="preserve"> </w:t>
      </w:r>
      <w:r>
        <w:rPr>
          <w:color w:val="0000FF"/>
        </w:rPr>
        <w:t>Not concluded</w:t>
      </w:r>
      <w:r>
        <w:t>.</w:t>
      </w:r>
    </w:p>
    <w:p w14:paraId="7C7ACCB8" w14:textId="77777777" w:rsidR="00E00DA6" w:rsidRDefault="007615D6" w:rsidP="000A3FBD">
      <w:pPr>
        <w:pStyle w:val="NormTop"/>
      </w:pPr>
      <w:r>
        <w:rPr>
          <w:color w:val="0000FF"/>
        </w:rPr>
        <w:t>S2-2410419</w:t>
      </w:r>
      <w:r w:rsidRPr="00D53282">
        <w:t xml:space="preserve"> </w:t>
      </w:r>
      <w:r>
        <w:t>(LS OUT) [DRAFT] LS on Network Slice subject to area restriction (Source: Nokia)</w:t>
      </w:r>
      <w:r>
        <w:br/>
      </w:r>
      <w:r w:rsidRPr="00D53282">
        <w:rPr>
          <w:b/>
        </w:rPr>
        <w:t>Document for:</w:t>
      </w:r>
      <w:r w:rsidRPr="00D53282">
        <w:t xml:space="preserve"> </w:t>
      </w:r>
      <w:r>
        <w:t>Approval</w:t>
      </w:r>
      <w:r>
        <w:br/>
      </w:r>
      <w:r w:rsidRPr="00D53282">
        <w:rPr>
          <w:b/>
        </w:rPr>
        <w:t>Abstract:</w:t>
      </w:r>
      <w:r w:rsidRPr="00D53282">
        <w:t xml:space="preserve"> </w:t>
      </w:r>
      <w:r>
        <w:br/>
        <w:t>LS on Network Slice subject to area restriction.</w:t>
      </w:r>
    </w:p>
    <w:p w14:paraId="0E0CB9D7" w14:textId="77777777" w:rsidR="007615D6" w:rsidRPr="005B25A1" w:rsidRDefault="007615D6" w:rsidP="007615D6">
      <w:pPr>
        <w:keepNext/>
        <w:keepLines/>
        <w:rPr>
          <w:b/>
          <w:bCs/>
        </w:rPr>
      </w:pPr>
      <w:r w:rsidRPr="005B25A1">
        <w:rPr>
          <w:b/>
          <w:bCs/>
        </w:rPr>
        <w:t>Parallel discussion:</w:t>
      </w:r>
    </w:p>
    <w:p w14:paraId="19421E7C" w14:textId="77777777" w:rsidR="007615D6" w:rsidRPr="005B25A1" w:rsidRDefault="007615D6" w:rsidP="007615D6">
      <w:pPr>
        <w:keepNext/>
        <w:keepLines/>
      </w:pPr>
      <w:r w:rsidRPr="005B25A1">
        <w:t>-</w:t>
      </w:r>
    </w:p>
    <w:p w14:paraId="1898496D" w14:textId="77777777" w:rsidR="007615D6" w:rsidRPr="005B25A1" w:rsidRDefault="007615D6" w:rsidP="007615D6">
      <w:pPr>
        <w:keepNext/>
        <w:keepLines/>
        <w:rPr>
          <w:b/>
          <w:bCs/>
        </w:rPr>
      </w:pPr>
      <w:r w:rsidRPr="005B25A1">
        <w:rPr>
          <w:b/>
          <w:bCs/>
        </w:rPr>
        <w:t>Plenary Discussion:</w:t>
      </w:r>
    </w:p>
    <w:p w14:paraId="25458DED" w14:textId="77777777" w:rsidR="007615D6" w:rsidRPr="005B25A1" w:rsidRDefault="007615D6" w:rsidP="007615D6">
      <w:pPr>
        <w:keepNext/>
        <w:keepLines/>
      </w:pPr>
      <w:r>
        <w:rPr>
          <w:color w:val="FF0000"/>
        </w:rPr>
        <w:t>NO DISCUSSION RECORDED</w:t>
      </w:r>
    </w:p>
    <w:p w14:paraId="786280D4" w14:textId="77777777" w:rsidR="007615D6" w:rsidRPr="00EB0339" w:rsidRDefault="007615D6" w:rsidP="007615D6">
      <w:r w:rsidRPr="005B25A1">
        <w:rPr>
          <w:b/>
          <w:bCs/>
        </w:rPr>
        <w:t>Status:</w:t>
      </w:r>
      <w:r>
        <w:t xml:space="preserve"> </w:t>
      </w:r>
      <w:r>
        <w:rPr>
          <w:color w:val="0000FF"/>
        </w:rPr>
        <w:t>Not concluded</w:t>
      </w:r>
      <w:r>
        <w:t>.</w:t>
      </w:r>
    </w:p>
    <w:p w14:paraId="75F54D02" w14:textId="77777777" w:rsidR="00E00DA6" w:rsidRDefault="007615D6" w:rsidP="000A3FBD">
      <w:pPr>
        <w:pStyle w:val="NormTop"/>
      </w:pPr>
      <w:r>
        <w:rPr>
          <w:color w:val="0000FF"/>
        </w:rPr>
        <w:t>S2-2410420</w:t>
      </w:r>
      <w:r w:rsidRPr="00D53282">
        <w:t xml:space="preserve"> </w:t>
      </w:r>
      <w:r>
        <w:t>(DISCUSSION) Issue with AoI for Slice subject to Area Restriction. (Source: Nokia)</w:t>
      </w:r>
      <w:r>
        <w:br/>
      </w:r>
      <w:r w:rsidRPr="00D53282">
        <w:rPr>
          <w:b/>
        </w:rPr>
        <w:t>Document for:</w:t>
      </w:r>
      <w:r w:rsidRPr="00D53282">
        <w:t xml:space="preserve"> </w:t>
      </w:r>
      <w:r>
        <w:t>Agreement</w:t>
      </w:r>
      <w:r>
        <w:br/>
      </w:r>
      <w:r w:rsidRPr="00D53282">
        <w:rPr>
          <w:b/>
        </w:rPr>
        <w:t>Abstract:</w:t>
      </w:r>
      <w:r w:rsidRPr="00D53282">
        <w:t xml:space="preserve"> </w:t>
      </w:r>
      <w:r>
        <w:br/>
        <w:t>Issue with AoI for Slice subject to Area Restriction.</w:t>
      </w:r>
    </w:p>
    <w:p w14:paraId="5E9839A4" w14:textId="77777777" w:rsidR="007615D6" w:rsidRPr="005B25A1" w:rsidRDefault="007615D6" w:rsidP="007615D6">
      <w:pPr>
        <w:keepNext/>
        <w:keepLines/>
        <w:rPr>
          <w:b/>
          <w:bCs/>
        </w:rPr>
      </w:pPr>
      <w:r w:rsidRPr="005B25A1">
        <w:rPr>
          <w:b/>
          <w:bCs/>
        </w:rPr>
        <w:t>Parallel discussion:</w:t>
      </w:r>
    </w:p>
    <w:p w14:paraId="10E8226C" w14:textId="77777777" w:rsidR="007615D6" w:rsidRPr="005B25A1" w:rsidRDefault="007615D6" w:rsidP="007615D6">
      <w:pPr>
        <w:keepNext/>
        <w:keepLines/>
      </w:pPr>
      <w:r w:rsidRPr="005B25A1">
        <w:t>-</w:t>
      </w:r>
    </w:p>
    <w:p w14:paraId="347D348B" w14:textId="77777777" w:rsidR="007615D6" w:rsidRPr="005B25A1" w:rsidRDefault="007615D6" w:rsidP="007615D6">
      <w:pPr>
        <w:keepNext/>
        <w:keepLines/>
        <w:rPr>
          <w:b/>
          <w:bCs/>
        </w:rPr>
      </w:pPr>
      <w:r w:rsidRPr="005B25A1">
        <w:rPr>
          <w:b/>
          <w:bCs/>
        </w:rPr>
        <w:t>Plenary Discussion:</w:t>
      </w:r>
    </w:p>
    <w:p w14:paraId="425591E3" w14:textId="77777777" w:rsidR="007615D6" w:rsidRPr="005B25A1" w:rsidRDefault="007615D6" w:rsidP="007615D6">
      <w:pPr>
        <w:keepNext/>
        <w:keepLines/>
      </w:pPr>
      <w:r>
        <w:rPr>
          <w:color w:val="FF0000"/>
        </w:rPr>
        <w:t>NO DISCUSSION RECORDED</w:t>
      </w:r>
    </w:p>
    <w:p w14:paraId="67CA7FB0" w14:textId="77777777" w:rsidR="007615D6" w:rsidRPr="00EB0339" w:rsidRDefault="007615D6" w:rsidP="007615D6">
      <w:r w:rsidRPr="005B25A1">
        <w:rPr>
          <w:b/>
          <w:bCs/>
        </w:rPr>
        <w:t>Status:</w:t>
      </w:r>
      <w:r>
        <w:t xml:space="preserve"> </w:t>
      </w:r>
      <w:r>
        <w:rPr>
          <w:color w:val="0000FF"/>
        </w:rPr>
        <w:t>Not concluded</w:t>
      </w:r>
      <w:r>
        <w:t>.</w:t>
      </w:r>
    </w:p>
    <w:p w14:paraId="5E91750D" w14:textId="77777777" w:rsidR="00A07364" w:rsidRDefault="00A07364" w:rsidP="00BB3F37"/>
    <w:p w14:paraId="0D446611" w14:textId="77777777" w:rsidR="00A07364" w:rsidRDefault="00A07364" w:rsidP="00BB3F37"/>
    <w:p w14:paraId="140C54B3" w14:textId="77777777" w:rsidR="007615D6" w:rsidRDefault="007615D6" w:rsidP="005A50C0">
      <w:pPr>
        <w:pStyle w:val="Heading3"/>
      </w:pPr>
      <w:r>
        <w:lastRenderedPageBreak/>
        <w:t>9.12.2</w:t>
      </w:r>
      <w:r>
        <w:tab/>
        <w:t>XR (Extended Reality) and media services (XRM)</w:t>
      </w:r>
    </w:p>
    <w:p w14:paraId="381A05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945B1B7" w14:textId="77777777" w:rsidR="00A07364" w:rsidRDefault="00A07364" w:rsidP="00BB3F37"/>
    <w:p w14:paraId="61BFAAEC" w14:textId="77777777" w:rsidR="00A07364" w:rsidRDefault="00A07364" w:rsidP="00BB3F37"/>
    <w:p w14:paraId="110CF9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KI#1&amp;2: Multi-modality flows</w:t>
      </w:r>
    </w:p>
    <w:p w14:paraId="39D50DD1" w14:textId="77777777" w:rsidR="00E00DA6" w:rsidRDefault="007615D6" w:rsidP="000A3FBD">
      <w:pPr>
        <w:pStyle w:val="NormTop"/>
      </w:pPr>
      <w:r>
        <w:rPr>
          <w:color w:val="0000FF"/>
        </w:rPr>
        <w:t>S2-2410330</w:t>
      </w:r>
      <w:r w:rsidRPr="00D53282">
        <w:t xml:space="preserve"> </w:t>
      </w:r>
      <w:r>
        <w:t>(CR) 23.501 CR5255R5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clause 5.37.2, the Multi-modal Service Requirements information description is clarified and a reference to 23.503 is added. Furthermore, 'data flow' related terminology is clarified and aligned: In clause 3.1 and clause 5.37.6, 'data flow' becomes 'service data flow' as this is the granularity for the respective control. In clause 5.37.2, a note is added to clarify the equivalence between 'data flow' and 'media flow'.</w:t>
      </w:r>
    </w:p>
    <w:p w14:paraId="3D7FDC13"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postponed)</w:t>
      </w:r>
      <w:r>
        <w:rPr>
          <w:color w:val="0000FF"/>
        </w:rPr>
        <w:t xml:space="preserve"> S2-2408827</w:t>
      </w:r>
      <w:r>
        <w:t>.</w:t>
      </w:r>
    </w:p>
    <w:p w14:paraId="6D2A93E0" w14:textId="77777777" w:rsidR="007615D6" w:rsidRPr="005B25A1" w:rsidRDefault="007615D6" w:rsidP="007615D6">
      <w:pPr>
        <w:keepNext/>
        <w:keepLines/>
        <w:rPr>
          <w:b/>
          <w:bCs/>
        </w:rPr>
      </w:pPr>
      <w:r w:rsidRPr="005B25A1">
        <w:rPr>
          <w:b/>
          <w:bCs/>
        </w:rPr>
        <w:t>Convenor comment:</w:t>
      </w:r>
    </w:p>
    <w:p w14:paraId="1577E373" w14:textId="77777777" w:rsidR="007615D6" w:rsidRPr="005B25A1" w:rsidRDefault="007615D6" w:rsidP="007615D6">
      <w:pPr>
        <w:keepNext/>
        <w:keepLines/>
      </w:pPr>
      <w:r w:rsidRPr="005B25A1">
        <w:t>Handle.</w:t>
      </w:r>
    </w:p>
    <w:p w14:paraId="335D7BFC" w14:textId="77777777" w:rsidR="007615D6" w:rsidRPr="005B25A1" w:rsidRDefault="007615D6" w:rsidP="007615D6">
      <w:pPr>
        <w:keepNext/>
        <w:keepLines/>
        <w:rPr>
          <w:b/>
          <w:bCs/>
        </w:rPr>
      </w:pPr>
      <w:r w:rsidRPr="005B25A1">
        <w:rPr>
          <w:b/>
          <w:bCs/>
        </w:rPr>
        <w:t>Parallel discussion:</w:t>
      </w:r>
    </w:p>
    <w:p w14:paraId="246A37C8" w14:textId="77777777" w:rsidR="007615D6" w:rsidRPr="005B25A1" w:rsidRDefault="007615D6" w:rsidP="007615D6">
      <w:pPr>
        <w:keepNext/>
        <w:keepLines/>
      </w:pPr>
      <w:r w:rsidRPr="005B25A1">
        <w:t>-</w:t>
      </w:r>
    </w:p>
    <w:p w14:paraId="19EAC734" w14:textId="77777777" w:rsidR="007615D6" w:rsidRPr="005B25A1" w:rsidRDefault="007615D6" w:rsidP="007615D6">
      <w:pPr>
        <w:keepNext/>
        <w:keepLines/>
        <w:rPr>
          <w:b/>
          <w:bCs/>
        </w:rPr>
      </w:pPr>
      <w:r w:rsidRPr="005B25A1">
        <w:rPr>
          <w:b/>
          <w:bCs/>
        </w:rPr>
        <w:t>Plenary Discussion:</w:t>
      </w:r>
    </w:p>
    <w:p w14:paraId="5EE8DDAC" w14:textId="77777777" w:rsidR="007615D6" w:rsidRPr="005B25A1" w:rsidRDefault="007615D6" w:rsidP="007615D6">
      <w:pPr>
        <w:keepNext/>
        <w:keepLines/>
      </w:pPr>
      <w:r>
        <w:rPr>
          <w:color w:val="FF0000"/>
        </w:rPr>
        <w:t>NO DISCUSSION RECORDED</w:t>
      </w:r>
    </w:p>
    <w:p w14:paraId="268CE9C6" w14:textId="77777777" w:rsidR="007615D6" w:rsidRPr="00EB0339" w:rsidRDefault="007615D6" w:rsidP="007615D6">
      <w:r w:rsidRPr="005B25A1">
        <w:rPr>
          <w:b/>
          <w:bCs/>
        </w:rPr>
        <w:t>Status:</w:t>
      </w:r>
      <w:r>
        <w:t xml:space="preserve"> </w:t>
      </w:r>
      <w:r>
        <w:rPr>
          <w:color w:val="0000FF"/>
        </w:rPr>
        <w:t>Not concluded</w:t>
      </w:r>
      <w:r>
        <w:t>.</w:t>
      </w:r>
    </w:p>
    <w:p w14:paraId="06F1260D" w14:textId="77777777" w:rsidR="00E00DA6" w:rsidRDefault="007615D6" w:rsidP="000A3FBD">
      <w:pPr>
        <w:pStyle w:val="NormTop"/>
      </w:pPr>
      <w:r>
        <w:rPr>
          <w:color w:val="0000FF"/>
        </w:rPr>
        <w:t>S2-2410331</w:t>
      </w:r>
      <w:r w:rsidRPr="00D53282">
        <w:t xml:space="preserve"> </w:t>
      </w:r>
      <w:r>
        <w:t>(CR) 23.501 CR5568R2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clause 5.37.2, the Multi-modal Service Requirements information description is clarified and a reference to 23.503 is added. Furthermore, 'data flow' related terminology is clarified and aligned: In clause 3.1 and clause 5.37.6, 'data flow' becomes 'service data flow' as this is the granularity for the respective control. In clause 5.37.2, a note is added to clarify the equivalence between 'data flow' and 'media flow'.</w:t>
      </w:r>
    </w:p>
    <w:p w14:paraId="6C4D81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S2-2408828</w:t>
      </w:r>
      <w:r>
        <w:t>.</w:t>
      </w:r>
    </w:p>
    <w:p w14:paraId="7469836F" w14:textId="77777777" w:rsidR="007615D6" w:rsidRPr="005B25A1" w:rsidRDefault="007615D6" w:rsidP="007615D6">
      <w:pPr>
        <w:keepNext/>
        <w:keepLines/>
        <w:rPr>
          <w:b/>
          <w:bCs/>
        </w:rPr>
      </w:pPr>
      <w:r w:rsidRPr="005B25A1">
        <w:rPr>
          <w:b/>
          <w:bCs/>
        </w:rPr>
        <w:t>Parallel discussion:</w:t>
      </w:r>
    </w:p>
    <w:p w14:paraId="0EE43CD4" w14:textId="77777777" w:rsidR="007615D6" w:rsidRPr="005B25A1" w:rsidRDefault="007615D6" w:rsidP="007615D6">
      <w:pPr>
        <w:keepNext/>
        <w:keepLines/>
      </w:pPr>
      <w:r w:rsidRPr="005B25A1">
        <w:t>-</w:t>
      </w:r>
    </w:p>
    <w:p w14:paraId="64FE3C19" w14:textId="77777777" w:rsidR="007615D6" w:rsidRPr="005B25A1" w:rsidRDefault="007615D6" w:rsidP="007615D6">
      <w:pPr>
        <w:keepNext/>
        <w:keepLines/>
        <w:rPr>
          <w:b/>
          <w:bCs/>
        </w:rPr>
      </w:pPr>
      <w:r w:rsidRPr="005B25A1">
        <w:rPr>
          <w:b/>
          <w:bCs/>
        </w:rPr>
        <w:t>Plenary Discussion:</w:t>
      </w:r>
    </w:p>
    <w:p w14:paraId="085475EF" w14:textId="77777777" w:rsidR="007615D6" w:rsidRPr="005B25A1" w:rsidRDefault="007615D6" w:rsidP="007615D6">
      <w:pPr>
        <w:keepNext/>
        <w:keepLines/>
      </w:pPr>
      <w:r>
        <w:rPr>
          <w:color w:val="FF0000"/>
        </w:rPr>
        <w:t>NO DISCUSSION RECORDED</w:t>
      </w:r>
    </w:p>
    <w:p w14:paraId="2B3D060D" w14:textId="77777777" w:rsidR="007615D6" w:rsidRPr="00EB0339" w:rsidRDefault="007615D6" w:rsidP="007615D6">
      <w:r w:rsidRPr="005B25A1">
        <w:rPr>
          <w:b/>
          <w:bCs/>
        </w:rPr>
        <w:t>Status:</w:t>
      </w:r>
      <w:r>
        <w:t xml:space="preserve"> </w:t>
      </w:r>
      <w:r>
        <w:rPr>
          <w:color w:val="0000FF"/>
        </w:rPr>
        <w:t>Not concluded</w:t>
      </w:r>
      <w:r>
        <w:t>.</w:t>
      </w:r>
    </w:p>
    <w:p w14:paraId="5F1DEB5A" w14:textId="77777777" w:rsidR="00E00DA6" w:rsidRDefault="007615D6" w:rsidP="000A3FBD">
      <w:pPr>
        <w:pStyle w:val="NormTop"/>
      </w:pPr>
      <w:r>
        <w:rPr>
          <w:color w:val="0000FF"/>
        </w:rPr>
        <w:lastRenderedPageBreak/>
        <w:t>S2-2410328</w:t>
      </w:r>
      <w:r w:rsidRPr="00D53282">
        <w:t xml:space="preserve"> </w:t>
      </w:r>
      <w:r>
        <w:t>(CR) 23.502 CR4702R5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19DAB23D"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postponed)</w:t>
      </w:r>
      <w:r>
        <w:rPr>
          <w:color w:val="0000FF"/>
        </w:rPr>
        <w:t xml:space="preserve"> S2-2408829</w:t>
      </w:r>
      <w:r>
        <w:t>.</w:t>
      </w:r>
    </w:p>
    <w:p w14:paraId="75F4A021" w14:textId="77777777" w:rsidR="007615D6" w:rsidRPr="005B25A1" w:rsidRDefault="007615D6" w:rsidP="007615D6">
      <w:pPr>
        <w:keepNext/>
        <w:keepLines/>
        <w:rPr>
          <w:b/>
          <w:bCs/>
        </w:rPr>
      </w:pPr>
      <w:r w:rsidRPr="005B25A1">
        <w:rPr>
          <w:b/>
          <w:bCs/>
        </w:rPr>
        <w:t>Convenor comment:</w:t>
      </w:r>
    </w:p>
    <w:p w14:paraId="44B00740" w14:textId="77777777" w:rsidR="007615D6" w:rsidRPr="005B25A1" w:rsidRDefault="007615D6" w:rsidP="007615D6">
      <w:pPr>
        <w:keepNext/>
        <w:keepLines/>
      </w:pPr>
      <w:r w:rsidRPr="005B25A1">
        <w:t>Handle.</w:t>
      </w:r>
    </w:p>
    <w:p w14:paraId="3013066E" w14:textId="77777777" w:rsidR="007615D6" w:rsidRPr="005B25A1" w:rsidRDefault="007615D6" w:rsidP="007615D6">
      <w:pPr>
        <w:keepNext/>
        <w:keepLines/>
        <w:rPr>
          <w:b/>
          <w:bCs/>
        </w:rPr>
      </w:pPr>
      <w:r w:rsidRPr="005B25A1">
        <w:rPr>
          <w:b/>
          <w:bCs/>
        </w:rPr>
        <w:t>Parallel discussion:</w:t>
      </w:r>
    </w:p>
    <w:p w14:paraId="64EA7E2E" w14:textId="77777777" w:rsidR="007615D6" w:rsidRPr="005B25A1" w:rsidRDefault="007615D6" w:rsidP="007615D6">
      <w:pPr>
        <w:keepNext/>
        <w:keepLines/>
      </w:pPr>
      <w:r w:rsidRPr="005B25A1">
        <w:t>-</w:t>
      </w:r>
    </w:p>
    <w:p w14:paraId="12F78AD9" w14:textId="77777777" w:rsidR="007615D6" w:rsidRPr="005B25A1" w:rsidRDefault="007615D6" w:rsidP="007615D6">
      <w:pPr>
        <w:keepNext/>
        <w:keepLines/>
        <w:rPr>
          <w:b/>
          <w:bCs/>
        </w:rPr>
      </w:pPr>
      <w:r w:rsidRPr="005B25A1">
        <w:rPr>
          <w:b/>
          <w:bCs/>
        </w:rPr>
        <w:t>Plenary Discussion:</w:t>
      </w:r>
    </w:p>
    <w:p w14:paraId="3D965C08" w14:textId="77777777" w:rsidR="007615D6" w:rsidRPr="005B25A1" w:rsidRDefault="007615D6" w:rsidP="007615D6">
      <w:pPr>
        <w:keepNext/>
        <w:keepLines/>
      </w:pPr>
      <w:r>
        <w:rPr>
          <w:color w:val="FF0000"/>
        </w:rPr>
        <w:t>NO DISCUSSION RECORDED</w:t>
      </w:r>
    </w:p>
    <w:p w14:paraId="4C557765" w14:textId="77777777" w:rsidR="007615D6" w:rsidRPr="00EB0339" w:rsidRDefault="007615D6" w:rsidP="007615D6">
      <w:r w:rsidRPr="005B25A1">
        <w:rPr>
          <w:b/>
          <w:bCs/>
        </w:rPr>
        <w:t>Status:</w:t>
      </w:r>
      <w:r>
        <w:t xml:space="preserve"> </w:t>
      </w:r>
      <w:r>
        <w:rPr>
          <w:color w:val="0000FF"/>
        </w:rPr>
        <w:t>Not concluded</w:t>
      </w:r>
      <w:r>
        <w:t>.</w:t>
      </w:r>
    </w:p>
    <w:p w14:paraId="05D24B64" w14:textId="77777777" w:rsidR="00E00DA6" w:rsidRDefault="007615D6" w:rsidP="000A3FBD">
      <w:pPr>
        <w:pStyle w:val="NormTop"/>
      </w:pPr>
      <w:r>
        <w:rPr>
          <w:color w:val="0000FF"/>
        </w:rPr>
        <w:t>S2-2410329</w:t>
      </w:r>
      <w:r w:rsidRPr="00D53282">
        <w:t xml:space="preserve"> </w:t>
      </w:r>
      <w:r>
        <w:t>(CR) 23.502 CR4956R2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6FA2EBC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S2-2408830</w:t>
      </w:r>
      <w:r>
        <w:t>.</w:t>
      </w:r>
    </w:p>
    <w:p w14:paraId="583D2BAE" w14:textId="77777777" w:rsidR="007615D6" w:rsidRPr="005B25A1" w:rsidRDefault="007615D6" w:rsidP="007615D6">
      <w:pPr>
        <w:keepNext/>
        <w:keepLines/>
        <w:rPr>
          <w:b/>
          <w:bCs/>
        </w:rPr>
      </w:pPr>
      <w:r w:rsidRPr="005B25A1">
        <w:rPr>
          <w:b/>
          <w:bCs/>
        </w:rPr>
        <w:t>Parallel discussion:</w:t>
      </w:r>
    </w:p>
    <w:p w14:paraId="3DC19724" w14:textId="77777777" w:rsidR="007615D6" w:rsidRPr="005B25A1" w:rsidRDefault="007615D6" w:rsidP="007615D6">
      <w:pPr>
        <w:keepNext/>
        <w:keepLines/>
      </w:pPr>
      <w:r w:rsidRPr="005B25A1">
        <w:t>-</w:t>
      </w:r>
    </w:p>
    <w:p w14:paraId="46D00D41" w14:textId="77777777" w:rsidR="007615D6" w:rsidRPr="005B25A1" w:rsidRDefault="007615D6" w:rsidP="007615D6">
      <w:pPr>
        <w:keepNext/>
        <w:keepLines/>
        <w:rPr>
          <w:b/>
          <w:bCs/>
        </w:rPr>
      </w:pPr>
      <w:r w:rsidRPr="005B25A1">
        <w:rPr>
          <w:b/>
          <w:bCs/>
        </w:rPr>
        <w:t>Plenary Discussion:</w:t>
      </w:r>
    </w:p>
    <w:p w14:paraId="369953E6" w14:textId="77777777" w:rsidR="007615D6" w:rsidRPr="005B25A1" w:rsidRDefault="007615D6" w:rsidP="007615D6">
      <w:pPr>
        <w:keepNext/>
        <w:keepLines/>
      </w:pPr>
      <w:r>
        <w:rPr>
          <w:color w:val="FF0000"/>
        </w:rPr>
        <w:t>NO DISCUSSION RECORDED</w:t>
      </w:r>
    </w:p>
    <w:p w14:paraId="33347DDD" w14:textId="77777777" w:rsidR="007615D6" w:rsidRPr="00EB0339" w:rsidRDefault="007615D6" w:rsidP="007615D6">
      <w:r w:rsidRPr="005B25A1">
        <w:rPr>
          <w:b/>
          <w:bCs/>
        </w:rPr>
        <w:t>Status:</w:t>
      </w:r>
      <w:r>
        <w:t xml:space="preserve"> </w:t>
      </w:r>
      <w:r>
        <w:rPr>
          <w:color w:val="0000FF"/>
        </w:rPr>
        <w:t>Not concluded</w:t>
      </w:r>
      <w:r>
        <w:t>.</w:t>
      </w:r>
    </w:p>
    <w:p w14:paraId="7FCD62EB" w14:textId="77777777" w:rsidR="00E00DA6" w:rsidRDefault="007615D6" w:rsidP="000A3FBD">
      <w:pPr>
        <w:pStyle w:val="NormTop"/>
      </w:pPr>
      <w:r>
        <w:rPr>
          <w:color w:val="0000FF"/>
        </w:rPr>
        <w:lastRenderedPageBreak/>
        <w:t>S2-2410326</w:t>
      </w:r>
      <w:r w:rsidRPr="00D53282">
        <w:t xml:space="preserve"> </w:t>
      </w:r>
      <w:r>
        <w:t>(CR) 23.503 CR1251R5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0558D73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postponed)</w:t>
      </w:r>
      <w:r>
        <w:rPr>
          <w:color w:val="0000FF"/>
        </w:rPr>
        <w:t xml:space="preserve"> S2-2408831</w:t>
      </w:r>
      <w:r>
        <w:t>.</w:t>
      </w:r>
    </w:p>
    <w:p w14:paraId="3C445C86" w14:textId="77777777" w:rsidR="007615D6" w:rsidRPr="005B25A1" w:rsidRDefault="007615D6" w:rsidP="007615D6">
      <w:pPr>
        <w:keepNext/>
        <w:keepLines/>
        <w:rPr>
          <w:b/>
          <w:bCs/>
        </w:rPr>
      </w:pPr>
      <w:r w:rsidRPr="005B25A1">
        <w:rPr>
          <w:b/>
          <w:bCs/>
        </w:rPr>
        <w:t>Convenor comment:</w:t>
      </w:r>
    </w:p>
    <w:p w14:paraId="259E65D6" w14:textId="77777777" w:rsidR="007615D6" w:rsidRPr="005B25A1" w:rsidRDefault="007615D6" w:rsidP="007615D6">
      <w:pPr>
        <w:keepNext/>
        <w:keepLines/>
      </w:pPr>
      <w:r w:rsidRPr="005B25A1">
        <w:t>Handle.</w:t>
      </w:r>
    </w:p>
    <w:p w14:paraId="48B57E76" w14:textId="77777777" w:rsidR="007615D6" w:rsidRPr="005B25A1" w:rsidRDefault="007615D6" w:rsidP="007615D6">
      <w:pPr>
        <w:keepNext/>
        <w:keepLines/>
        <w:rPr>
          <w:b/>
          <w:bCs/>
        </w:rPr>
      </w:pPr>
      <w:r w:rsidRPr="005B25A1">
        <w:rPr>
          <w:b/>
          <w:bCs/>
        </w:rPr>
        <w:t>Parallel discussion:</w:t>
      </w:r>
    </w:p>
    <w:p w14:paraId="75C145C9" w14:textId="77777777" w:rsidR="007615D6" w:rsidRPr="005B25A1" w:rsidRDefault="007615D6" w:rsidP="007615D6">
      <w:pPr>
        <w:keepNext/>
        <w:keepLines/>
      </w:pPr>
      <w:r w:rsidRPr="005B25A1">
        <w:t>-</w:t>
      </w:r>
    </w:p>
    <w:p w14:paraId="129F36D2" w14:textId="77777777" w:rsidR="007615D6" w:rsidRPr="005B25A1" w:rsidRDefault="007615D6" w:rsidP="007615D6">
      <w:pPr>
        <w:keepNext/>
        <w:keepLines/>
        <w:rPr>
          <w:b/>
          <w:bCs/>
        </w:rPr>
      </w:pPr>
      <w:r w:rsidRPr="005B25A1">
        <w:rPr>
          <w:b/>
          <w:bCs/>
        </w:rPr>
        <w:t>Plenary Discussion:</w:t>
      </w:r>
    </w:p>
    <w:p w14:paraId="0106C114" w14:textId="77777777" w:rsidR="007615D6" w:rsidRPr="005B25A1" w:rsidRDefault="007615D6" w:rsidP="007615D6">
      <w:pPr>
        <w:keepNext/>
        <w:keepLines/>
      </w:pPr>
      <w:r>
        <w:rPr>
          <w:color w:val="FF0000"/>
        </w:rPr>
        <w:t>NO DISCUSSION RECORDED</w:t>
      </w:r>
    </w:p>
    <w:p w14:paraId="7B29C4E0" w14:textId="77777777" w:rsidR="007615D6" w:rsidRPr="00EB0339" w:rsidRDefault="007615D6" w:rsidP="007615D6">
      <w:r w:rsidRPr="005B25A1">
        <w:rPr>
          <w:b/>
          <w:bCs/>
        </w:rPr>
        <w:t>Status:</w:t>
      </w:r>
      <w:r>
        <w:t xml:space="preserve"> </w:t>
      </w:r>
      <w:r>
        <w:rPr>
          <w:color w:val="0000FF"/>
        </w:rPr>
        <w:t>Not concluded</w:t>
      </w:r>
      <w:r>
        <w:t>.</w:t>
      </w:r>
    </w:p>
    <w:p w14:paraId="0C72B074" w14:textId="77777777" w:rsidR="00E00DA6" w:rsidRDefault="007615D6" w:rsidP="000A3FBD">
      <w:pPr>
        <w:pStyle w:val="NormTop"/>
      </w:pPr>
      <w:r>
        <w:rPr>
          <w:color w:val="0000FF"/>
        </w:rPr>
        <w:t>S2-2410327</w:t>
      </w:r>
      <w:r w:rsidRPr="00D53282">
        <w:t xml:space="preserve"> </w:t>
      </w:r>
      <w:r>
        <w:t>(CR) 23.503 CR1357R2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26E800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S2-2408832</w:t>
      </w:r>
      <w:r>
        <w:t>.</w:t>
      </w:r>
    </w:p>
    <w:p w14:paraId="2D68D8DE" w14:textId="77777777" w:rsidR="007615D6" w:rsidRPr="005B25A1" w:rsidRDefault="007615D6" w:rsidP="007615D6">
      <w:pPr>
        <w:keepNext/>
        <w:keepLines/>
        <w:rPr>
          <w:b/>
          <w:bCs/>
        </w:rPr>
      </w:pPr>
      <w:r w:rsidRPr="005B25A1">
        <w:rPr>
          <w:b/>
          <w:bCs/>
        </w:rPr>
        <w:t>Parallel discussion:</w:t>
      </w:r>
    </w:p>
    <w:p w14:paraId="2A547B5D" w14:textId="77777777" w:rsidR="007615D6" w:rsidRPr="005B25A1" w:rsidRDefault="007615D6" w:rsidP="007615D6">
      <w:pPr>
        <w:keepNext/>
        <w:keepLines/>
      </w:pPr>
      <w:r w:rsidRPr="005B25A1">
        <w:t>-</w:t>
      </w:r>
    </w:p>
    <w:p w14:paraId="060D79E7" w14:textId="77777777" w:rsidR="007615D6" w:rsidRPr="005B25A1" w:rsidRDefault="007615D6" w:rsidP="007615D6">
      <w:pPr>
        <w:keepNext/>
        <w:keepLines/>
        <w:rPr>
          <w:b/>
          <w:bCs/>
        </w:rPr>
      </w:pPr>
      <w:r w:rsidRPr="005B25A1">
        <w:rPr>
          <w:b/>
          <w:bCs/>
        </w:rPr>
        <w:t>Plenary Discussion:</w:t>
      </w:r>
    </w:p>
    <w:p w14:paraId="4E0A4199" w14:textId="77777777" w:rsidR="007615D6" w:rsidRPr="005B25A1" w:rsidRDefault="007615D6" w:rsidP="007615D6">
      <w:pPr>
        <w:keepNext/>
        <w:keepLines/>
      </w:pPr>
      <w:r>
        <w:rPr>
          <w:color w:val="FF0000"/>
        </w:rPr>
        <w:t>NO DISCUSSION RECORDED</w:t>
      </w:r>
    </w:p>
    <w:p w14:paraId="7A836AA3" w14:textId="77777777" w:rsidR="007615D6" w:rsidRPr="00EB0339" w:rsidRDefault="007615D6" w:rsidP="007615D6">
      <w:r w:rsidRPr="005B25A1">
        <w:rPr>
          <w:b/>
          <w:bCs/>
        </w:rPr>
        <w:t>Status:</w:t>
      </w:r>
      <w:r>
        <w:t xml:space="preserve"> </w:t>
      </w:r>
      <w:r>
        <w:rPr>
          <w:color w:val="0000FF"/>
        </w:rPr>
        <w:t>Not concluded</w:t>
      </w:r>
      <w:r>
        <w:t>.</w:t>
      </w:r>
    </w:p>
    <w:p w14:paraId="1E9EEA2D" w14:textId="77777777" w:rsidR="00E00DA6" w:rsidRDefault="007615D6" w:rsidP="000A3FBD">
      <w:pPr>
        <w:pStyle w:val="NormTop"/>
      </w:pPr>
      <w:r>
        <w:rPr>
          <w:color w:val="0000FF"/>
        </w:rPr>
        <w:t>S2-2409632</w:t>
      </w:r>
      <w:r w:rsidRPr="00D53282">
        <w:t xml:space="preserve"> </w:t>
      </w:r>
      <w:r>
        <w:t>(CR) 23.503 CR1312R1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518A76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S2-2407542</w:t>
      </w:r>
      <w:r>
        <w:t>.</w:t>
      </w:r>
    </w:p>
    <w:p w14:paraId="47F77269" w14:textId="77777777" w:rsidR="007615D6" w:rsidRPr="005B25A1" w:rsidRDefault="007615D6" w:rsidP="007615D6">
      <w:pPr>
        <w:keepNext/>
        <w:keepLines/>
        <w:rPr>
          <w:b/>
          <w:bCs/>
        </w:rPr>
      </w:pPr>
      <w:r w:rsidRPr="005B25A1">
        <w:rPr>
          <w:b/>
          <w:bCs/>
        </w:rPr>
        <w:t>Convenor comment:</w:t>
      </w:r>
    </w:p>
    <w:p w14:paraId="7AECFC62" w14:textId="77777777" w:rsidR="007615D6" w:rsidRPr="005B25A1" w:rsidRDefault="007615D6" w:rsidP="007615D6">
      <w:pPr>
        <w:keepNext/>
        <w:keepLines/>
      </w:pPr>
      <w:r w:rsidRPr="005B25A1">
        <w:t>Merge into S2-2410326?</w:t>
      </w:r>
    </w:p>
    <w:p w14:paraId="709B3E6C" w14:textId="77777777" w:rsidR="007615D6" w:rsidRPr="005B25A1" w:rsidRDefault="007615D6" w:rsidP="007615D6">
      <w:pPr>
        <w:keepNext/>
        <w:keepLines/>
        <w:rPr>
          <w:b/>
          <w:bCs/>
        </w:rPr>
      </w:pPr>
      <w:r w:rsidRPr="005B25A1">
        <w:rPr>
          <w:b/>
          <w:bCs/>
        </w:rPr>
        <w:t>Parallel discussion:</w:t>
      </w:r>
    </w:p>
    <w:p w14:paraId="0EB6BB22" w14:textId="77777777" w:rsidR="007615D6" w:rsidRPr="005B25A1" w:rsidRDefault="007615D6" w:rsidP="007615D6">
      <w:pPr>
        <w:keepNext/>
        <w:keepLines/>
      </w:pPr>
      <w:r w:rsidRPr="005B25A1">
        <w:t>-</w:t>
      </w:r>
    </w:p>
    <w:p w14:paraId="1335D19C" w14:textId="77777777" w:rsidR="007615D6" w:rsidRPr="005B25A1" w:rsidRDefault="007615D6" w:rsidP="007615D6">
      <w:pPr>
        <w:keepNext/>
        <w:keepLines/>
        <w:rPr>
          <w:b/>
          <w:bCs/>
        </w:rPr>
      </w:pPr>
      <w:r w:rsidRPr="005B25A1">
        <w:rPr>
          <w:b/>
          <w:bCs/>
        </w:rPr>
        <w:t>Plenary Discussion:</w:t>
      </w:r>
    </w:p>
    <w:p w14:paraId="12B70160" w14:textId="77777777" w:rsidR="007615D6" w:rsidRPr="005B25A1" w:rsidRDefault="007615D6" w:rsidP="007615D6">
      <w:pPr>
        <w:keepNext/>
        <w:keepLines/>
      </w:pPr>
      <w:r>
        <w:rPr>
          <w:color w:val="FF0000"/>
        </w:rPr>
        <w:t>NO DISCUSSION RECORDED</w:t>
      </w:r>
    </w:p>
    <w:p w14:paraId="11BC8017" w14:textId="77777777" w:rsidR="007615D6" w:rsidRPr="00EB0339" w:rsidRDefault="007615D6" w:rsidP="007615D6">
      <w:r w:rsidRPr="005B25A1">
        <w:rPr>
          <w:b/>
          <w:bCs/>
        </w:rPr>
        <w:t>Status:</w:t>
      </w:r>
      <w:r>
        <w:t xml:space="preserve"> </w:t>
      </w:r>
      <w:r>
        <w:rPr>
          <w:color w:val="0000FF"/>
        </w:rPr>
        <w:t>Not concluded</w:t>
      </w:r>
      <w:r>
        <w:t>.</w:t>
      </w:r>
    </w:p>
    <w:p w14:paraId="078ABF63" w14:textId="77777777" w:rsidR="00E00DA6" w:rsidRDefault="007615D6" w:rsidP="000A3FBD">
      <w:pPr>
        <w:pStyle w:val="NormTop"/>
      </w:pPr>
      <w:r>
        <w:rPr>
          <w:color w:val="0000FF"/>
        </w:rPr>
        <w:lastRenderedPageBreak/>
        <w:t>S2-2409633</w:t>
      </w:r>
      <w:r w:rsidRPr="00D53282">
        <w:t xml:space="preserve"> </w:t>
      </w:r>
      <w:r>
        <w:t>(CR) 23.503 CR1370 (Rel-19, 'A'):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restriction that data flows from single UE need to be transmitted via single PDU session. Correct the wrong description in the PCF authorization of AF request.</w:t>
      </w:r>
    </w:p>
    <w:p w14:paraId="70DCE1F3" w14:textId="77777777" w:rsidR="007615D6" w:rsidRPr="005B25A1" w:rsidRDefault="007615D6" w:rsidP="007615D6">
      <w:pPr>
        <w:keepNext/>
        <w:keepLines/>
        <w:rPr>
          <w:b/>
          <w:bCs/>
        </w:rPr>
      </w:pPr>
      <w:r w:rsidRPr="005B25A1">
        <w:rPr>
          <w:b/>
          <w:bCs/>
        </w:rPr>
        <w:t>Parallel discussion:</w:t>
      </w:r>
    </w:p>
    <w:p w14:paraId="64D50ED4" w14:textId="77777777" w:rsidR="007615D6" w:rsidRPr="005B25A1" w:rsidRDefault="007615D6" w:rsidP="007615D6">
      <w:pPr>
        <w:keepNext/>
        <w:keepLines/>
      </w:pPr>
      <w:r w:rsidRPr="005B25A1">
        <w:t>-</w:t>
      </w:r>
    </w:p>
    <w:p w14:paraId="5CA6B60D" w14:textId="77777777" w:rsidR="007615D6" w:rsidRPr="005B25A1" w:rsidRDefault="007615D6" w:rsidP="007615D6">
      <w:pPr>
        <w:keepNext/>
        <w:keepLines/>
        <w:rPr>
          <w:b/>
          <w:bCs/>
        </w:rPr>
      </w:pPr>
      <w:r w:rsidRPr="005B25A1">
        <w:rPr>
          <w:b/>
          <w:bCs/>
        </w:rPr>
        <w:t>Plenary Discussion:</w:t>
      </w:r>
    </w:p>
    <w:p w14:paraId="02A3052A" w14:textId="77777777" w:rsidR="007615D6" w:rsidRPr="005B25A1" w:rsidRDefault="007615D6" w:rsidP="007615D6">
      <w:pPr>
        <w:keepNext/>
        <w:keepLines/>
      </w:pPr>
      <w:r>
        <w:rPr>
          <w:color w:val="FF0000"/>
        </w:rPr>
        <w:t>NO DISCUSSION RECORDED</w:t>
      </w:r>
    </w:p>
    <w:p w14:paraId="4309DA13" w14:textId="77777777" w:rsidR="007615D6" w:rsidRPr="00EB0339" w:rsidRDefault="007615D6" w:rsidP="007615D6">
      <w:r w:rsidRPr="005B25A1">
        <w:rPr>
          <w:b/>
          <w:bCs/>
        </w:rPr>
        <w:t>Status:</w:t>
      </w:r>
      <w:r>
        <w:t xml:space="preserve"> </w:t>
      </w:r>
      <w:r>
        <w:rPr>
          <w:color w:val="0000FF"/>
        </w:rPr>
        <w:t>Not concluded</w:t>
      </w:r>
      <w:r>
        <w:t>.</w:t>
      </w:r>
    </w:p>
    <w:p w14:paraId="6BFFDF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Information exposure</w:t>
      </w:r>
    </w:p>
    <w:p w14:paraId="521F9F66" w14:textId="77777777" w:rsidR="00E00DA6" w:rsidRDefault="007615D6" w:rsidP="000A3FBD">
      <w:pPr>
        <w:pStyle w:val="NormTop"/>
      </w:pPr>
      <w:r>
        <w:rPr>
          <w:color w:val="0000FF"/>
        </w:rPr>
        <w:t>S2-2410070</w:t>
      </w:r>
      <w:r w:rsidRPr="00D53282">
        <w:t xml:space="preserve"> </w:t>
      </w:r>
      <w:r>
        <w:t>(CR) 23.503 CR1323R1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2232DE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S2-2407673</w:t>
      </w:r>
      <w:r>
        <w:t>.</w:t>
      </w:r>
    </w:p>
    <w:p w14:paraId="14966048" w14:textId="77777777" w:rsidR="007615D6" w:rsidRPr="005B25A1" w:rsidRDefault="007615D6" w:rsidP="007615D6">
      <w:pPr>
        <w:keepNext/>
        <w:keepLines/>
        <w:rPr>
          <w:b/>
          <w:bCs/>
        </w:rPr>
      </w:pPr>
      <w:r w:rsidRPr="005B25A1">
        <w:rPr>
          <w:b/>
          <w:bCs/>
        </w:rPr>
        <w:t>Convenor comment:</w:t>
      </w:r>
    </w:p>
    <w:p w14:paraId="67F8692B" w14:textId="77777777" w:rsidR="007615D6" w:rsidRPr="005B25A1" w:rsidRDefault="007615D6" w:rsidP="007615D6">
      <w:pPr>
        <w:keepNext/>
        <w:keepLines/>
      </w:pPr>
      <w:r w:rsidRPr="005B25A1">
        <w:t>Handle.</w:t>
      </w:r>
    </w:p>
    <w:p w14:paraId="3FE78D9C" w14:textId="77777777" w:rsidR="007615D6" w:rsidRPr="005B25A1" w:rsidRDefault="007615D6" w:rsidP="007615D6">
      <w:pPr>
        <w:keepNext/>
        <w:keepLines/>
        <w:rPr>
          <w:b/>
          <w:bCs/>
        </w:rPr>
      </w:pPr>
      <w:r w:rsidRPr="005B25A1">
        <w:rPr>
          <w:b/>
          <w:bCs/>
        </w:rPr>
        <w:t>Parallel discussion:</w:t>
      </w:r>
    </w:p>
    <w:p w14:paraId="31305E3C" w14:textId="77777777" w:rsidR="007615D6" w:rsidRPr="005B25A1" w:rsidRDefault="007615D6" w:rsidP="007615D6">
      <w:pPr>
        <w:keepNext/>
        <w:keepLines/>
      </w:pPr>
      <w:r w:rsidRPr="005B25A1">
        <w:t>-</w:t>
      </w:r>
    </w:p>
    <w:p w14:paraId="279BDEFE" w14:textId="77777777" w:rsidR="007615D6" w:rsidRPr="005B25A1" w:rsidRDefault="007615D6" w:rsidP="007615D6">
      <w:pPr>
        <w:keepNext/>
        <w:keepLines/>
        <w:rPr>
          <w:b/>
          <w:bCs/>
        </w:rPr>
      </w:pPr>
      <w:r w:rsidRPr="005B25A1">
        <w:rPr>
          <w:b/>
          <w:bCs/>
        </w:rPr>
        <w:t>Plenary Discussion:</w:t>
      </w:r>
    </w:p>
    <w:p w14:paraId="21C67CC8" w14:textId="77777777" w:rsidR="007615D6" w:rsidRPr="005B25A1" w:rsidRDefault="007615D6" w:rsidP="007615D6">
      <w:pPr>
        <w:keepNext/>
        <w:keepLines/>
      </w:pPr>
      <w:r>
        <w:rPr>
          <w:color w:val="FF0000"/>
        </w:rPr>
        <w:t>NO DISCUSSION RECORDED</w:t>
      </w:r>
    </w:p>
    <w:p w14:paraId="56ADDB92" w14:textId="77777777" w:rsidR="007615D6" w:rsidRPr="00EB0339" w:rsidRDefault="007615D6" w:rsidP="007615D6">
      <w:r w:rsidRPr="005B25A1">
        <w:rPr>
          <w:b/>
          <w:bCs/>
        </w:rPr>
        <w:t>Status:</w:t>
      </w:r>
      <w:r>
        <w:t xml:space="preserve"> </w:t>
      </w:r>
      <w:r>
        <w:rPr>
          <w:color w:val="0000FF"/>
        </w:rPr>
        <w:t>Not concluded</w:t>
      </w:r>
      <w:r>
        <w:t>.</w:t>
      </w:r>
    </w:p>
    <w:p w14:paraId="66CD64DA" w14:textId="77777777" w:rsidR="00E00DA6" w:rsidRDefault="007615D6" w:rsidP="000A3FBD">
      <w:pPr>
        <w:pStyle w:val="NormTop"/>
      </w:pPr>
      <w:r>
        <w:rPr>
          <w:color w:val="0000FF"/>
        </w:rPr>
        <w:t>S2-2410071</w:t>
      </w:r>
      <w:r w:rsidRPr="00D53282">
        <w:t xml:space="preserve"> </w:t>
      </w:r>
      <w:r>
        <w:t>(CR) 23.503 CR1387 (Rel-19, 'A'):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the AF provided 'indication of ECN marking for L4S' as 'indication of ECN marking for L4S support'.</w:t>
      </w:r>
    </w:p>
    <w:p w14:paraId="70A2DFDA" w14:textId="77777777" w:rsidR="007615D6" w:rsidRPr="005B25A1" w:rsidRDefault="007615D6" w:rsidP="007615D6">
      <w:pPr>
        <w:keepNext/>
        <w:keepLines/>
        <w:rPr>
          <w:b/>
          <w:bCs/>
        </w:rPr>
      </w:pPr>
      <w:r w:rsidRPr="005B25A1">
        <w:rPr>
          <w:b/>
          <w:bCs/>
        </w:rPr>
        <w:t>Parallel discussion:</w:t>
      </w:r>
    </w:p>
    <w:p w14:paraId="3372942C" w14:textId="77777777" w:rsidR="007615D6" w:rsidRPr="005B25A1" w:rsidRDefault="007615D6" w:rsidP="007615D6">
      <w:pPr>
        <w:keepNext/>
        <w:keepLines/>
      </w:pPr>
      <w:r w:rsidRPr="005B25A1">
        <w:t>-</w:t>
      </w:r>
    </w:p>
    <w:p w14:paraId="4DAB3E11" w14:textId="77777777" w:rsidR="007615D6" w:rsidRPr="005B25A1" w:rsidRDefault="007615D6" w:rsidP="007615D6">
      <w:pPr>
        <w:keepNext/>
        <w:keepLines/>
        <w:rPr>
          <w:b/>
          <w:bCs/>
        </w:rPr>
      </w:pPr>
      <w:r w:rsidRPr="005B25A1">
        <w:rPr>
          <w:b/>
          <w:bCs/>
        </w:rPr>
        <w:t>Plenary Discussion:</w:t>
      </w:r>
    </w:p>
    <w:p w14:paraId="3D78E319" w14:textId="77777777" w:rsidR="007615D6" w:rsidRPr="005B25A1" w:rsidRDefault="007615D6" w:rsidP="007615D6">
      <w:pPr>
        <w:keepNext/>
        <w:keepLines/>
      </w:pPr>
      <w:r>
        <w:rPr>
          <w:color w:val="FF0000"/>
        </w:rPr>
        <w:t>NO DISCUSSION RECORDED</w:t>
      </w:r>
    </w:p>
    <w:p w14:paraId="61AD1683" w14:textId="77777777" w:rsidR="007615D6" w:rsidRPr="00EB0339" w:rsidRDefault="007615D6" w:rsidP="007615D6">
      <w:r w:rsidRPr="005B25A1">
        <w:rPr>
          <w:b/>
          <w:bCs/>
        </w:rPr>
        <w:t>Status:</w:t>
      </w:r>
      <w:r>
        <w:t xml:space="preserve"> </w:t>
      </w:r>
      <w:r>
        <w:rPr>
          <w:color w:val="0000FF"/>
        </w:rPr>
        <w:t>Not concluded</w:t>
      </w:r>
      <w:r>
        <w:t>.</w:t>
      </w:r>
    </w:p>
    <w:p w14:paraId="48459706" w14:textId="77777777" w:rsidR="00E00DA6" w:rsidRDefault="007615D6" w:rsidP="000A3FBD">
      <w:pPr>
        <w:pStyle w:val="NormTop"/>
      </w:pPr>
      <w:r>
        <w:rPr>
          <w:color w:val="0000FF"/>
        </w:rPr>
        <w:lastRenderedPageBreak/>
        <w:t>S2-2410332</w:t>
      </w:r>
      <w:r w:rsidRPr="00D53282">
        <w:t xml:space="preserve"> </w:t>
      </w:r>
      <w:r>
        <w:t>(CR) 23.501 CR5587R2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30BFAF8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S2-2408833</w:t>
      </w:r>
      <w:r>
        <w:t>.</w:t>
      </w:r>
    </w:p>
    <w:p w14:paraId="44BE7D0E" w14:textId="77777777" w:rsidR="007615D6" w:rsidRPr="005B25A1" w:rsidRDefault="007615D6" w:rsidP="007615D6">
      <w:pPr>
        <w:keepNext/>
        <w:keepLines/>
        <w:rPr>
          <w:b/>
          <w:bCs/>
        </w:rPr>
      </w:pPr>
      <w:r w:rsidRPr="005B25A1">
        <w:rPr>
          <w:b/>
          <w:bCs/>
        </w:rPr>
        <w:t>Convenor comment:</w:t>
      </w:r>
    </w:p>
    <w:p w14:paraId="5AD04AD7" w14:textId="77777777" w:rsidR="007615D6" w:rsidRPr="005B25A1" w:rsidRDefault="007615D6" w:rsidP="007615D6">
      <w:pPr>
        <w:keepNext/>
        <w:keepLines/>
      </w:pPr>
      <w:r w:rsidRPr="005B25A1">
        <w:t>Handle.</w:t>
      </w:r>
    </w:p>
    <w:p w14:paraId="03D40243" w14:textId="77777777" w:rsidR="007615D6" w:rsidRPr="005B25A1" w:rsidRDefault="007615D6" w:rsidP="007615D6">
      <w:pPr>
        <w:keepNext/>
        <w:keepLines/>
        <w:rPr>
          <w:b/>
          <w:bCs/>
        </w:rPr>
      </w:pPr>
      <w:r w:rsidRPr="005B25A1">
        <w:rPr>
          <w:b/>
          <w:bCs/>
        </w:rPr>
        <w:t>Parallel discussion:</w:t>
      </w:r>
    </w:p>
    <w:p w14:paraId="776763E2" w14:textId="77777777" w:rsidR="007615D6" w:rsidRPr="005B25A1" w:rsidRDefault="007615D6" w:rsidP="007615D6">
      <w:pPr>
        <w:keepNext/>
        <w:keepLines/>
      </w:pPr>
      <w:r w:rsidRPr="005B25A1">
        <w:t>-</w:t>
      </w:r>
    </w:p>
    <w:p w14:paraId="546FC0FF" w14:textId="77777777" w:rsidR="007615D6" w:rsidRPr="005B25A1" w:rsidRDefault="007615D6" w:rsidP="007615D6">
      <w:pPr>
        <w:keepNext/>
        <w:keepLines/>
        <w:rPr>
          <w:b/>
          <w:bCs/>
        </w:rPr>
      </w:pPr>
      <w:r w:rsidRPr="005B25A1">
        <w:rPr>
          <w:b/>
          <w:bCs/>
        </w:rPr>
        <w:t>Plenary Discussion:</w:t>
      </w:r>
    </w:p>
    <w:p w14:paraId="5E4BE60E" w14:textId="77777777" w:rsidR="007615D6" w:rsidRPr="005B25A1" w:rsidRDefault="007615D6" w:rsidP="007615D6">
      <w:pPr>
        <w:keepNext/>
        <w:keepLines/>
      </w:pPr>
      <w:r>
        <w:rPr>
          <w:color w:val="FF0000"/>
        </w:rPr>
        <w:t>NO DISCUSSION RECORDED</w:t>
      </w:r>
    </w:p>
    <w:p w14:paraId="20C584C0" w14:textId="77777777" w:rsidR="007615D6" w:rsidRPr="00EB0339" w:rsidRDefault="007615D6" w:rsidP="007615D6">
      <w:r w:rsidRPr="005B25A1">
        <w:rPr>
          <w:b/>
          <w:bCs/>
        </w:rPr>
        <w:t>Status:</w:t>
      </w:r>
      <w:r>
        <w:t xml:space="preserve"> </w:t>
      </w:r>
      <w:r>
        <w:rPr>
          <w:color w:val="0000FF"/>
        </w:rPr>
        <w:t>Not concluded</w:t>
      </w:r>
      <w:r>
        <w:t>.</w:t>
      </w:r>
    </w:p>
    <w:p w14:paraId="54826F2C" w14:textId="77777777" w:rsidR="00E00DA6" w:rsidRDefault="007615D6" w:rsidP="000A3FBD">
      <w:pPr>
        <w:pStyle w:val="NormTop"/>
      </w:pPr>
      <w:r>
        <w:rPr>
          <w:color w:val="0000FF"/>
        </w:rPr>
        <w:t>S2-2410333</w:t>
      </w:r>
      <w:r w:rsidRPr="00D53282">
        <w:t xml:space="preserve"> </w:t>
      </w:r>
      <w:r>
        <w:t>(CR) 23.501 CR5588R2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2AEFD86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S2-2408834</w:t>
      </w:r>
      <w:r>
        <w:t>.</w:t>
      </w:r>
    </w:p>
    <w:p w14:paraId="4E4CE292" w14:textId="77777777" w:rsidR="007615D6" w:rsidRPr="005B25A1" w:rsidRDefault="007615D6" w:rsidP="007615D6">
      <w:pPr>
        <w:keepNext/>
        <w:keepLines/>
        <w:rPr>
          <w:b/>
          <w:bCs/>
        </w:rPr>
      </w:pPr>
      <w:r w:rsidRPr="005B25A1">
        <w:rPr>
          <w:b/>
          <w:bCs/>
        </w:rPr>
        <w:t>Parallel discussion:</w:t>
      </w:r>
    </w:p>
    <w:p w14:paraId="769CD300" w14:textId="77777777" w:rsidR="007615D6" w:rsidRPr="005B25A1" w:rsidRDefault="007615D6" w:rsidP="007615D6">
      <w:pPr>
        <w:keepNext/>
        <w:keepLines/>
      </w:pPr>
      <w:r w:rsidRPr="005B25A1">
        <w:t>-</w:t>
      </w:r>
    </w:p>
    <w:p w14:paraId="7957B0A4" w14:textId="77777777" w:rsidR="007615D6" w:rsidRPr="005B25A1" w:rsidRDefault="007615D6" w:rsidP="007615D6">
      <w:pPr>
        <w:keepNext/>
        <w:keepLines/>
        <w:rPr>
          <w:b/>
          <w:bCs/>
        </w:rPr>
      </w:pPr>
      <w:r w:rsidRPr="005B25A1">
        <w:rPr>
          <w:b/>
          <w:bCs/>
        </w:rPr>
        <w:t>Plenary Discussion:</w:t>
      </w:r>
    </w:p>
    <w:p w14:paraId="34207758" w14:textId="77777777" w:rsidR="007615D6" w:rsidRPr="005B25A1" w:rsidRDefault="007615D6" w:rsidP="007615D6">
      <w:pPr>
        <w:keepNext/>
        <w:keepLines/>
      </w:pPr>
      <w:r>
        <w:rPr>
          <w:color w:val="FF0000"/>
        </w:rPr>
        <w:t>NO DISCUSSION RECORDED</w:t>
      </w:r>
    </w:p>
    <w:p w14:paraId="5C8F36DF" w14:textId="77777777" w:rsidR="007615D6" w:rsidRPr="00EB0339" w:rsidRDefault="007615D6" w:rsidP="007615D6">
      <w:r w:rsidRPr="005B25A1">
        <w:rPr>
          <w:b/>
          <w:bCs/>
        </w:rPr>
        <w:t>Status:</w:t>
      </w:r>
      <w:r>
        <w:t xml:space="preserve"> </w:t>
      </w:r>
      <w:r>
        <w:rPr>
          <w:color w:val="0000FF"/>
        </w:rPr>
        <w:t>Not concluded</w:t>
      </w:r>
      <w:r>
        <w:t>.</w:t>
      </w:r>
    </w:p>
    <w:p w14:paraId="7D38E2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 integrated packet handling</w:t>
      </w:r>
    </w:p>
    <w:p w14:paraId="0A6676BE" w14:textId="77777777" w:rsidR="00E00DA6" w:rsidRDefault="007615D6" w:rsidP="000A3FBD">
      <w:pPr>
        <w:pStyle w:val="NormTop"/>
      </w:pPr>
      <w:r>
        <w:rPr>
          <w:color w:val="0000FF"/>
        </w:rPr>
        <w:t>S2-2410068</w:t>
      </w:r>
      <w:r w:rsidRPr="00D53282">
        <w:t xml:space="preserve"> </w:t>
      </w:r>
      <w:r>
        <w:t>(CR) 23.503 CR1321R4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17E60602"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6E8129EE" w14:textId="77777777" w:rsidR="007615D6" w:rsidRPr="005B25A1" w:rsidRDefault="007615D6" w:rsidP="007615D6">
      <w:pPr>
        <w:keepNext/>
        <w:keepLines/>
        <w:rPr>
          <w:b/>
          <w:bCs/>
        </w:rPr>
      </w:pPr>
      <w:r w:rsidRPr="005B25A1">
        <w:rPr>
          <w:b/>
          <w:bCs/>
        </w:rPr>
        <w:t>Convenor comment:</w:t>
      </w:r>
    </w:p>
    <w:p w14:paraId="6C3279EF" w14:textId="77777777" w:rsidR="007615D6" w:rsidRPr="005B25A1" w:rsidRDefault="007615D6" w:rsidP="007615D6">
      <w:pPr>
        <w:keepNext/>
        <w:keepLines/>
      </w:pPr>
      <w:r w:rsidRPr="005B25A1">
        <w:t>Handle.</w:t>
      </w:r>
    </w:p>
    <w:p w14:paraId="677CA402" w14:textId="77777777" w:rsidR="007615D6" w:rsidRPr="005B25A1" w:rsidRDefault="007615D6" w:rsidP="007615D6">
      <w:pPr>
        <w:keepNext/>
        <w:keepLines/>
        <w:rPr>
          <w:b/>
          <w:bCs/>
        </w:rPr>
      </w:pPr>
      <w:r w:rsidRPr="005B25A1">
        <w:rPr>
          <w:b/>
          <w:bCs/>
        </w:rPr>
        <w:t>Parallel discussion:</w:t>
      </w:r>
    </w:p>
    <w:p w14:paraId="33ACC701" w14:textId="77777777" w:rsidR="007615D6" w:rsidRPr="005B25A1" w:rsidRDefault="007615D6" w:rsidP="007615D6">
      <w:pPr>
        <w:keepNext/>
        <w:keepLines/>
      </w:pPr>
      <w:r w:rsidRPr="005B25A1">
        <w:t>-</w:t>
      </w:r>
    </w:p>
    <w:p w14:paraId="065B48E2" w14:textId="77777777" w:rsidR="007615D6" w:rsidRPr="005B25A1" w:rsidRDefault="007615D6" w:rsidP="007615D6">
      <w:pPr>
        <w:keepNext/>
        <w:keepLines/>
        <w:rPr>
          <w:b/>
          <w:bCs/>
        </w:rPr>
      </w:pPr>
      <w:r w:rsidRPr="005B25A1">
        <w:rPr>
          <w:b/>
          <w:bCs/>
        </w:rPr>
        <w:t>Plenary Discussion:</w:t>
      </w:r>
    </w:p>
    <w:p w14:paraId="7707BF92" w14:textId="77777777" w:rsidR="007615D6" w:rsidRPr="005B25A1" w:rsidRDefault="007615D6" w:rsidP="007615D6">
      <w:pPr>
        <w:keepNext/>
        <w:keepLines/>
      </w:pPr>
      <w:r>
        <w:rPr>
          <w:color w:val="FF0000"/>
        </w:rPr>
        <w:t>NO DISCUSSION RECORDED</w:t>
      </w:r>
    </w:p>
    <w:p w14:paraId="7F4D2A16" w14:textId="77777777" w:rsidR="007615D6" w:rsidRPr="00EB0339" w:rsidRDefault="007615D6" w:rsidP="007615D6">
      <w:r w:rsidRPr="005B25A1">
        <w:rPr>
          <w:b/>
          <w:bCs/>
        </w:rPr>
        <w:t>Status:</w:t>
      </w:r>
      <w:r>
        <w:t xml:space="preserve"> </w:t>
      </w:r>
      <w:r>
        <w:rPr>
          <w:color w:val="0000FF"/>
        </w:rPr>
        <w:t>Not concluded</w:t>
      </w:r>
      <w:r>
        <w:t>.</w:t>
      </w:r>
    </w:p>
    <w:p w14:paraId="4E549D7B" w14:textId="77777777" w:rsidR="00E00DA6" w:rsidRDefault="007615D6" w:rsidP="000A3FBD">
      <w:pPr>
        <w:pStyle w:val="NormTop"/>
      </w:pPr>
      <w:r>
        <w:rPr>
          <w:color w:val="0000FF"/>
        </w:rPr>
        <w:lastRenderedPageBreak/>
        <w:t>S2-2410069</w:t>
      </w:r>
      <w:r w:rsidRPr="00D53282">
        <w:t xml:space="preserve"> </w:t>
      </w:r>
      <w:r>
        <w:t>(CR) 23.503 CR1368R3 (Rel-19, 'A'):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clause 6.1.3.27.4 to reflect the agreements in TS 23.501 about PDU Set QoS handling.</w:t>
      </w:r>
    </w:p>
    <w:p w14:paraId="1F2A4B88"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4A05DB3" w14:textId="77777777" w:rsidR="007615D6" w:rsidRPr="005B25A1" w:rsidRDefault="007615D6" w:rsidP="007615D6">
      <w:pPr>
        <w:keepNext/>
        <w:keepLines/>
        <w:rPr>
          <w:b/>
          <w:bCs/>
        </w:rPr>
      </w:pPr>
      <w:r w:rsidRPr="005B25A1">
        <w:rPr>
          <w:b/>
          <w:bCs/>
        </w:rPr>
        <w:t>Parallel discussion:</w:t>
      </w:r>
    </w:p>
    <w:p w14:paraId="073765D6" w14:textId="77777777" w:rsidR="007615D6" w:rsidRPr="005B25A1" w:rsidRDefault="007615D6" w:rsidP="007615D6">
      <w:pPr>
        <w:keepNext/>
        <w:keepLines/>
      </w:pPr>
      <w:r w:rsidRPr="005B25A1">
        <w:t>-</w:t>
      </w:r>
    </w:p>
    <w:p w14:paraId="734A72FE" w14:textId="77777777" w:rsidR="007615D6" w:rsidRPr="005B25A1" w:rsidRDefault="007615D6" w:rsidP="007615D6">
      <w:pPr>
        <w:keepNext/>
        <w:keepLines/>
        <w:rPr>
          <w:b/>
          <w:bCs/>
        </w:rPr>
      </w:pPr>
      <w:r w:rsidRPr="005B25A1">
        <w:rPr>
          <w:b/>
          <w:bCs/>
        </w:rPr>
        <w:t>Plenary Discussion:</w:t>
      </w:r>
    </w:p>
    <w:p w14:paraId="0A2A7995" w14:textId="77777777" w:rsidR="007615D6" w:rsidRPr="005B25A1" w:rsidRDefault="007615D6" w:rsidP="007615D6">
      <w:pPr>
        <w:keepNext/>
        <w:keepLines/>
      </w:pPr>
      <w:r>
        <w:rPr>
          <w:color w:val="FF0000"/>
        </w:rPr>
        <w:t>NO DISCUSSION RECORDED</w:t>
      </w:r>
    </w:p>
    <w:p w14:paraId="1A86ED9F" w14:textId="77777777" w:rsidR="007615D6" w:rsidRPr="00EB0339" w:rsidRDefault="007615D6" w:rsidP="007615D6">
      <w:r w:rsidRPr="005B25A1">
        <w:rPr>
          <w:b/>
          <w:bCs/>
        </w:rPr>
        <w:t>Status:</w:t>
      </w:r>
      <w:r>
        <w:t xml:space="preserve"> </w:t>
      </w:r>
      <w:r>
        <w:rPr>
          <w:color w:val="0000FF"/>
        </w:rPr>
        <w:t>Not concluded</w:t>
      </w:r>
      <w:r>
        <w:t>.</w:t>
      </w:r>
    </w:p>
    <w:p w14:paraId="4556B1D8" w14:textId="77777777" w:rsidR="00E00DA6" w:rsidRDefault="007615D6" w:rsidP="000A3FBD">
      <w:pPr>
        <w:pStyle w:val="NormTop"/>
      </w:pPr>
      <w:r>
        <w:rPr>
          <w:color w:val="0000FF"/>
        </w:rPr>
        <w:t>S2-2410371</w:t>
      </w:r>
      <w:r w:rsidRPr="00D53282">
        <w:t xml:space="preserve"> </w:t>
      </w:r>
      <w:r>
        <w:t>(CR) 23.503 CR1407 (Rel-18, 'F'): Fix the descriptions on QoS information for PDU Set QoS Parameters AF provisions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individual QoS parameters can include PDU Set QoS Parameters. It is clarified that one or more PDU Set QoS Parameters can be provided from AF. 'QoS parameters/QoS Reference' is replaced with 'individual QoS parameters/QoS Reference parameter' as their intention. QoS Reference is replaced with QoS Reference parameter.</w:t>
      </w:r>
    </w:p>
    <w:p w14:paraId="29F19771" w14:textId="77777777" w:rsidR="007615D6" w:rsidRPr="005B25A1" w:rsidRDefault="007615D6" w:rsidP="007615D6">
      <w:pPr>
        <w:keepNext/>
        <w:keepLines/>
        <w:rPr>
          <w:b/>
          <w:bCs/>
        </w:rPr>
      </w:pPr>
      <w:r w:rsidRPr="005B25A1">
        <w:rPr>
          <w:b/>
          <w:bCs/>
        </w:rPr>
        <w:t>Convenor comment:</w:t>
      </w:r>
    </w:p>
    <w:p w14:paraId="344B9A13" w14:textId="77777777" w:rsidR="007615D6" w:rsidRPr="005B25A1" w:rsidRDefault="007615D6" w:rsidP="007615D6">
      <w:pPr>
        <w:keepNext/>
        <w:keepLines/>
      </w:pPr>
      <w:r w:rsidRPr="005B25A1">
        <w:t>Handle.</w:t>
      </w:r>
    </w:p>
    <w:p w14:paraId="5362A471" w14:textId="77777777" w:rsidR="007615D6" w:rsidRPr="005B25A1" w:rsidRDefault="007615D6" w:rsidP="007615D6">
      <w:pPr>
        <w:keepNext/>
        <w:keepLines/>
        <w:rPr>
          <w:b/>
          <w:bCs/>
        </w:rPr>
      </w:pPr>
      <w:r w:rsidRPr="005B25A1">
        <w:rPr>
          <w:b/>
          <w:bCs/>
        </w:rPr>
        <w:t>Parallel discussion:</w:t>
      </w:r>
    </w:p>
    <w:p w14:paraId="0A4B5F37" w14:textId="77777777" w:rsidR="007615D6" w:rsidRPr="005B25A1" w:rsidRDefault="007615D6" w:rsidP="007615D6">
      <w:pPr>
        <w:keepNext/>
        <w:keepLines/>
      </w:pPr>
      <w:r w:rsidRPr="005B25A1">
        <w:t>-</w:t>
      </w:r>
    </w:p>
    <w:p w14:paraId="0890847F" w14:textId="77777777" w:rsidR="007615D6" w:rsidRPr="005B25A1" w:rsidRDefault="007615D6" w:rsidP="007615D6">
      <w:pPr>
        <w:keepNext/>
        <w:keepLines/>
        <w:rPr>
          <w:b/>
          <w:bCs/>
        </w:rPr>
      </w:pPr>
      <w:r w:rsidRPr="005B25A1">
        <w:rPr>
          <w:b/>
          <w:bCs/>
        </w:rPr>
        <w:t>Plenary Discussion:</w:t>
      </w:r>
    </w:p>
    <w:p w14:paraId="2B37A280" w14:textId="77777777" w:rsidR="007615D6" w:rsidRPr="005B25A1" w:rsidRDefault="007615D6" w:rsidP="007615D6">
      <w:pPr>
        <w:keepNext/>
        <w:keepLines/>
      </w:pPr>
      <w:r>
        <w:rPr>
          <w:color w:val="FF0000"/>
        </w:rPr>
        <w:t>NO DISCUSSION RECORDED</w:t>
      </w:r>
    </w:p>
    <w:p w14:paraId="1061E258" w14:textId="77777777" w:rsidR="007615D6" w:rsidRPr="00EB0339" w:rsidRDefault="007615D6" w:rsidP="007615D6">
      <w:r w:rsidRPr="005B25A1">
        <w:rPr>
          <w:b/>
          <w:bCs/>
        </w:rPr>
        <w:t>Status:</w:t>
      </w:r>
      <w:r>
        <w:t xml:space="preserve"> </w:t>
      </w:r>
      <w:r>
        <w:rPr>
          <w:color w:val="0000FF"/>
        </w:rPr>
        <w:t>Not concluded</w:t>
      </w:r>
      <w:r>
        <w:t>.</w:t>
      </w:r>
    </w:p>
    <w:p w14:paraId="1634F548" w14:textId="77777777" w:rsidR="00E00DA6" w:rsidRDefault="007615D6" w:rsidP="000A3FBD">
      <w:pPr>
        <w:pStyle w:val="NormTop"/>
      </w:pPr>
      <w:r>
        <w:rPr>
          <w:color w:val="0000FF"/>
        </w:rPr>
        <w:t>S2-2410375</w:t>
      </w:r>
      <w:r w:rsidRPr="00D53282">
        <w:t xml:space="preserve"> </w:t>
      </w:r>
      <w:r>
        <w:t>(CR) 23.503 CR1408 (Rel-19, 'A'): Fix the descriptions on QoS information for PDU Set QoS Parameters AF provisions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clarified that the individual QoS parameters can include PDU Set QoS Parameters. It is clarified that one or more PDU Set QoS Parameters can be provided from AF. 'QoS parameters/QoS Reference' is replaced with 'individual QoS parameters/QoS Reference parameter' as their intention. QoS Reference is replaced with QoS Reference parameter.</w:t>
      </w:r>
    </w:p>
    <w:p w14:paraId="08B27E30" w14:textId="77777777" w:rsidR="007615D6" w:rsidRPr="005B25A1" w:rsidRDefault="007615D6" w:rsidP="007615D6">
      <w:pPr>
        <w:keepNext/>
        <w:keepLines/>
        <w:rPr>
          <w:b/>
          <w:bCs/>
        </w:rPr>
      </w:pPr>
      <w:r w:rsidRPr="005B25A1">
        <w:rPr>
          <w:b/>
          <w:bCs/>
        </w:rPr>
        <w:t>Parallel discussion:</w:t>
      </w:r>
    </w:p>
    <w:p w14:paraId="429F9F4D" w14:textId="77777777" w:rsidR="007615D6" w:rsidRPr="005B25A1" w:rsidRDefault="007615D6" w:rsidP="007615D6">
      <w:pPr>
        <w:keepNext/>
        <w:keepLines/>
      </w:pPr>
      <w:r w:rsidRPr="005B25A1">
        <w:t>-</w:t>
      </w:r>
    </w:p>
    <w:p w14:paraId="00AF18BB" w14:textId="77777777" w:rsidR="007615D6" w:rsidRPr="005B25A1" w:rsidRDefault="007615D6" w:rsidP="007615D6">
      <w:pPr>
        <w:keepNext/>
        <w:keepLines/>
        <w:rPr>
          <w:b/>
          <w:bCs/>
        </w:rPr>
      </w:pPr>
      <w:r w:rsidRPr="005B25A1">
        <w:rPr>
          <w:b/>
          <w:bCs/>
        </w:rPr>
        <w:t>Plenary Discussion:</w:t>
      </w:r>
    </w:p>
    <w:p w14:paraId="5854638C" w14:textId="77777777" w:rsidR="007615D6" w:rsidRPr="005B25A1" w:rsidRDefault="007615D6" w:rsidP="007615D6">
      <w:pPr>
        <w:keepNext/>
        <w:keepLines/>
      </w:pPr>
      <w:r>
        <w:rPr>
          <w:color w:val="FF0000"/>
        </w:rPr>
        <w:t>NO DISCUSSION RECORDED</w:t>
      </w:r>
    </w:p>
    <w:p w14:paraId="387BD2BE" w14:textId="77777777" w:rsidR="007615D6" w:rsidRPr="00EB0339" w:rsidRDefault="007615D6" w:rsidP="007615D6">
      <w:r w:rsidRPr="005B25A1">
        <w:rPr>
          <w:b/>
          <w:bCs/>
        </w:rPr>
        <w:t>Status:</w:t>
      </w:r>
      <w:r>
        <w:t xml:space="preserve"> </w:t>
      </w:r>
      <w:r>
        <w:rPr>
          <w:color w:val="0000FF"/>
        </w:rPr>
        <w:t>Not concluded</w:t>
      </w:r>
      <w:r>
        <w:t>.</w:t>
      </w:r>
    </w:p>
    <w:p w14:paraId="0150A303" w14:textId="77777777" w:rsidR="007615D6" w:rsidRDefault="007615D6" w:rsidP="005A50C0">
      <w:pPr>
        <w:pStyle w:val="Heading3"/>
      </w:pPr>
      <w:r>
        <w:t>9.13.2</w:t>
      </w:r>
      <w:r>
        <w:tab/>
        <w:t>RedCap Phase 2 (NR_RedCAP_Ph2)</w:t>
      </w:r>
    </w:p>
    <w:p w14:paraId="0D8A51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E5FCA6F" w14:textId="77777777" w:rsidR="00A07364" w:rsidRDefault="00000000" w:rsidP="00BB3F37">
      <w:r>
        <w:t>There were no contributions to this agenda item.</w:t>
      </w:r>
    </w:p>
    <w:p w14:paraId="0BE5B00C" w14:textId="77777777" w:rsidR="00A07364" w:rsidRDefault="00A07364" w:rsidP="00BB3F37"/>
    <w:p w14:paraId="059F8289" w14:textId="77777777" w:rsidR="007615D6" w:rsidRDefault="007615D6" w:rsidP="005A50C0">
      <w:pPr>
        <w:pStyle w:val="Heading3"/>
      </w:pPr>
      <w:r>
        <w:lastRenderedPageBreak/>
        <w:t>9.14.2</w:t>
      </w:r>
      <w:r>
        <w:tab/>
        <w:t>Evolution of IMS multimedia telephony service (NG_RTC)</w:t>
      </w:r>
    </w:p>
    <w:p w14:paraId="535F66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DDE8D9F" w14:textId="77777777" w:rsidR="00E00DA6" w:rsidRDefault="007615D6" w:rsidP="000A3FBD">
      <w:pPr>
        <w:pStyle w:val="NormTop"/>
      </w:pPr>
      <w:r>
        <w:rPr>
          <w:color w:val="0000FF"/>
        </w:rPr>
        <w:t>S2-2409569</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2DEBC569"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S2-2407421 </w:t>
      </w:r>
      <w:r>
        <w:t>from SA2#164.</w:t>
      </w:r>
    </w:p>
    <w:p w14:paraId="49010CE9" w14:textId="77777777" w:rsidR="007615D6" w:rsidRPr="005B25A1" w:rsidRDefault="007615D6" w:rsidP="007615D6">
      <w:pPr>
        <w:keepNext/>
        <w:keepLines/>
        <w:rPr>
          <w:b/>
          <w:bCs/>
        </w:rPr>
      </w:pPr>
      <w:r w:rsidRPr="005B25A1">
        <w:rPr>
          <w:b/>
          <w:bCs/>
        </w:rPr>
        <w:t>Parallel discussion:</w:t>
      </w:r>
    </w:p>
    <w:p w14:paraId="48591039" w14:textId="77777777" w:rsidR="007615D6" w:rsidRPr="005B25A1" w:rsidRDefault="007615D6" w:rsidP="007615D6">
      <w:pPr>
        <w:keepNext/>
        <w:keepLines/>
      </w:pPr>
      <w:r w:rsidRPr="005B25A1">
        <w:t>-</w:t>
      </w:r>
    </w:p>
    <w:p w14:paraId="1BD042C9" w14:textId="77777777" w:rsidR="007615D6" w:rsidRPr="005B25A1" w:rsidRDefault="007615D6" w:rsidP="007615D6">
      <w:pPr>
        <w:keepNext/>
        <w:keepLines/>
        <w:rPr>
          <w:b/>
          <w:bCs/>
        </w:rPr>
      </w:pPr>
      <w:r w:rsidRPr="005B25A1">
        <w:rPr>
          <w:b/>
          <w:bCs/>
        </w:rPr>
        <w:t>Plenary Discussion:</w:t>
      </w:r>
    </w:p>
    <w:p w14:paraId="1F9ED7F6" w14:textId="77777777" w:rsidR="007615D6" w:rsidRPr="005B25A1" w:rsidRDefault="007615D6" w:rsidP="007615D6">
      <w:pPr>
        <w:keepNext/>
        <w:keepLines/>
      </w:pPr>
      <w:r>
        <w:rPr>
          <w:color w:val="FF0000"/>
        </w:rPr>
        <w:t>NO DISCUSSION RECORDED</w:t>
      </w:r>
    </w:p>
    <w:p w14:paraId="2BCFC206" w14:textId="77777777" w:rsidR="007615D6" w:rsidRPr="00EB0339" w:rsidRDefault="007615D6" w:rsidP="007615D6">
      <w:r w:rsidRPr="005B25A1">
        <w:rPr>
          <w:b/>
          <w:bCs/>
        </w:rPr>
        <w:t>Status:</w:t>
      </w:r>
      <w:r>
        <w:t xml:space="preserve"> </w:t>
      </w:r>
      <w:r>
        <w:rPr>
          <w:color w:val="0000FF"/>
        </w:rPr>
        <w:t>Not concluded</w:t>
      </w:r>
      <w:r>
        <w:t>.</w:t>
      </w:r>
    </w:p>
    <w:p w14:paraId="5C5328DC" w14:textId="77777777" w:rsidR="00E00DA6" w:rsidRDefault="007615D6" w:rsidP="000A3FBD">
      <w:pPr>
        <w:pStyle w:val="NormTop"/>
      </w:pPr>
      <w:r>
        <w:rPr>
          <w:color w:val="0000FF"/>
        </w:rPr>
        <w:t>S2-2409607</w:t>
      </w:r>
      <w:r w:rsidRPr="00D53282">
        <w:t xml:space="preserve"> </w:t>
      </w:r>
      <w:r>
        <w:t>(LS IN) LS from SA WG4: Reply LS on Binding Information (Source: SA WG4 (S4-241671))</w:t>
      </w:r>
      <w:r>
        <w:br/>
      </w:r>
      <w:r w:rsidRPr="00D53282">
        <w:rPr>
          <w:b/>
        </w:rPr>
        <w:t>Document for:</w:t>
      </w:r>
      <w:r w:rsidRPr="00D53282">
        <w:t xml:space="preserve"> </w:t>
      </w:r>
      <w:r>
        <w:t>Action</w:t>
      </w:r>
      <w:r>
        <w:br/>
      </w:r>
      <w:r w:rsidRPr="00D53282">
        <w:rPr>
          <w:b/>
        </w:rPr>
        <w:t>Abstract:</w:t>
      </w:r>
      <w:r w:rsidRPr="00D53282">
        <w:t xml:space="preserve"> </w:t>
      </w:r>
      <w:r>
        <w:br/>
        <w:t>SA WG4 would like to thank SA WG2 for the LS on Binding information in [S4-241419/S2-2405454]. SA WG4 has discussed the questions in the LS and concluded as described below: {. . .} Action: SA WG4 respectfully asks SA WG2 to take the above information into account and to provide feedback, if any.</w:t>
      </w:r>
    </w:p>
    <w:p w14:paraId="7D53611A"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S2-2409910</w:t>
      </w:r>
      <w:r>
        <w:t>.</w:t>
      </w:r>
    </w:p>
    <w:p w14:paraId="02C112D8" w14:textId="77777777" w:rsidR="007615D6" w:rsidRPr="005B25A1" w:rsidRDefault="007615D6" w:rsidP="007615D6">
      <w:pPr>
        <w:keepNext/>
        <w:keepLines/>
        <w:rPr>
          <w:b/>
          <w:bCs/>
        </w:rPr>
      </w:pPr>
      <w:r w:rsidRPr="005B25A1">
        <w:rPr>
          <w:b/>
          <w:bCs/>
        </w:rPr>
        <w:t>Parallel discussion:</w:t>
      </w:r>
    </w:p>
    <w:p w14:paraId="43FC8744" w14:textId="77777777" w:rsidR="007615D6" w:rsidRPr="005B25A1" w:rsidRDefault="007615D6" w:rsidP="007615D6">
      <w:pPr>
        <w:keepNext/>
        <w:keepLines/>
      </w:pPr>
      <w:r w:rsidRPr="005B25A1">
        <w:t>-</w:t>
      </w:r>
    </w:p>
    <w:p w14:paraId="49DE0848" w14:textId="77777777" w:rsidR="007615D6" w:rsidRPr="005B25A1" w:rsidRDefault="007615D6" w:rsidP="007615D6">
      <w:pPr>
        <w:keepNext/>
        <w:keepLines/>
        <w:rPr>
          <w:b/>
          <w:bCs/>
        </w:rPr>
      </w:pPr>
      <w:r w:rsidRPr="005B25A1">
        <w:rPr>
          <w:b/>
          <w:bCs/>
        </w:rPr>
        <w:t>Plenary Discussion:</w:t>
      </w:r>
    </w:p>
    <w:p w14:paraId="65F0950F" w14:textId="77777777" w:rsidR="007615D6" w:rsidRPr="005B25A1" w:rsidRDefault="007615D6" w:rsidP="007615D6">
      <w:pPr>
        <w:keepNext/>
        <w:keepLines/>
      </w:pPr>
      <w:r>
        <w:rPr>
          <w:color w:val="FF0000"/>
        </w:rPr>
        <w:t>NO DISCUSSION RECORDED</w:t>
      </w:r>
    </w:p>
    <w:p w14:paraId="599357A9" w14:textId="77777777" w:rsidR="007615D6" w:rsidRPr="00EB0339" w:rsidRDefault="007615D6" w:rsidP="007615D6">
      <w:r w:rsidRPr="005B25A1">
        <w:rPr>
          <w:b/>
          <w:bCs/>
        </w:rPr>
        <w:t>Status:</w:t>
      </w:r>
      <w:r>
        <w:t xml:space="preserve"> </w:t>
      </w:r>
      <w:r>
        <w:rPr>
          <w:color w:val="0000FF"/>
        </w:rPr>
        <w:t>Not concluded</w:t>
      </w:r>
      <w:r>
        <w:t>.</w:t>
      </w:r>
    </w:p>
    <w:p w14:paraId="0496C7DD" w14:textId="77777777" w:rsidR="00E00DA6" w:rsidRDefault="007615D6" w:rsidP="000A3FBD">
      <w:pPr>
        <w:pStyle w:val="NormTop"/>
      </w:pPr>
      <w:r>
        <w:rPr>
          <w:color w:val="0000FF"/>
        </w:rPr>
        <w:lastRenderedPageBreak/>
        <w:t>S2-2409910</w:t>
      </w:r>
      <w:r w:rsidRPr="00D53282">
        <w:t xml:space="preserve"> </w:t>
      </w:r>
      <w:r>
        <w:t>(LS OUT) [DRAFT] Reply LS on Binding Information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has updated TS 23.228 to further clarify the downloading of data channel application list and initiation of application data channels.</w:t>
      </w:r>
    </w:p>
    <w:p w14:paraId="277E18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S2-2409607</w:t>
      </w:r>
      <w:r>
        <w:t>.</w:t>
      </w:r>
    </w:p>
    <w:p w14:paraId="2B6FFE88" w14:textId="77777777" w:rsidR="007615D6" w:rsidRPr="005B25A1" w:rsidRDefault="007615D6" w:rsidP="007615D6">
      <w:pPr>
        <w:keepNext/>
        <w:keepLines/>
        <w:rPr>
          <w:b/>
          <w:bCs/>
        </w:rPr>
      </w:pPr>
      <w:r w:rsidRPr="005B25A1">
        <w:rPr>
          <w:b/>
          <w:bCs/>
        </w:rPr>
        <w:t>Parallel discussion:</w:t>
      </w:r>
    </w:p>
    <w:p w14:paraId="028473C3" w14:textId="77777777" w:rsidR="007615D6" w:rsidRPr="005B25A1" w:rsidRDefault="007615D6" w:rsidP="007615D6">
      <w:pPr>
        <w:keepNext/>
        <w:keepLines/>
      </w:pPr>
      <w:r w:rsidRPr="005B25A1">
        <w:t>-</w:t>
      </w:r>
    </w:p>
    <w:p w14:paraId="2E59B6D7" w14:textId="77777777" w:rsidR="007615D6" w:rsidRPr="005B25A1" w:rsidRDefault="007615D6" w:rsidP="007615D6">
      <w:pPr>
        <w:keepNext/>
        <w:keepLines/>
        <w:rPr>
          <w:b/>
          <w:bCs/>
        </w:rPr>
      </w:pPr>
      <w:r w:rsidRPr="005B25A1">
        <w:rPr>
          <w:b/>
          <w:bCs/>
        </w:rPr>
        <w:t>Plenary Discussion:</w:t>
      </w:r>
    </w:p>
    <w:p w14:paraId="42C81606" w14:textId="77777777" w:rsidR="007615D6" w:rsidRPr="005B25A1" w:rsidRDefault="007615D6" w:rsidP="007615D6">
      <w:pPr>
        <w:keepNext/>
        <w:keepLines/>
      </w:pPr>
      <w:r>
        <w:rPr>
          <w:color w:val="FF0000"/>
        </w:rPr>
        <w:t>NO DISCUSSION RECORDED</w:t>
      </w:r>
    </w:p>
    <w:p w14:paraId="1101AC57" w14:textId="77777777" w:rsidR="007615D6" w:rsidRPr="00EB0339" w:rsidRDefault="007615D6" w:rsidP="007615D6">
      <w:r w:rsidRPr="005B25A1">
        <w:rPr>
          <w:b/>
          <w:bCs/>
        </w:rPr>
        <w:t>Status:</w:t>
      </w:r>
      <w:r>
        <w:t xml:space="preserve"> </w:t>
      </w:r>
      <w:r>
        <w:rPr>
          <w:color w:val="0000FF"/>
        </w:rPr>
        <w:t>Not concluded</w:t>
      </w:r>
      <w:r>
        <w:t>.</w:t>
      </w:r>
    </w:p>
    <w:p w14:paraId="083D3603" w14:textId="77777777" w:rsidR="00E00DA6" w:rsidRDefault="007615D6" w:rsidP="000A3FBD">
      <w:pPr>
        <w:pStyle w:val="NormTop"/>
      </w:pPr>
      <w:r>
        <w:rPr>
          <w:color w:val="0000FF"/>
        </w:rPr>
        <w:t>S2-2409911</w:t>
      </w:r>
      <w:r w:rsidRPr="00D53282">
        <w:t xml:space="preserve"> </w:t>
      </w:r>
      <w:r>
        <w:t>(CR) 23.228 CR1469 (Rel-18, 'F'): Clarification on the downloading of DC application list via BDC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 the principle of data channel setup. Update the procedures of data channel application list downloading and application initiation.</w:t>
      </w:r>
    </w:p>
    <w:p w14:paraId="2F4DD19B" w14:textId="77777777" w:rsidR="007615D6" w:rsidRPr="005B25A1" w:rsidRDefault="007615D6" w:rsidP="007615D6">
      <w:pPr>
        <w:keepNext/>
        <w:keepLines/>
        <w:rPr>
          <w:b/>
          <w:bCs/>
        </w:rPr>
      </w:pPr>
      <w:r w:rsidRPr="005B25A1">
        <w:rPr>
          <w:b/>
          <w:bCs/>
        </w:rPr>
        <w:t>Parallel discussion:</w:t>
      </w:r>
    </w:p>
    <w:p w14:paraId="576EE9D8" w14:textId="77777777" w:rsidR="007615D6" w:rsidRPr="005B25A1" w:rsidRDefault="007615D6" w:rsidP="007615D6">
      <w:pPr>
        <w:keepNext/>
        <w:keepLines/>
      </w:pPr>
      <w:r w:rsidRPr="005B25A1">
        <w:t>-</w:t>
      </w:r>
    </w:p>
    <w:p w14:paraId="550DE8B2" w14:textId="77777777" w:rsidR="007615D6" w:rsidRPr="005B25A1" w:rsidRDefault="007615D6" w:rsidP="007615D6">
      <w:pPr>
        <w:keepNext/>
        <w:keepLines/>
        <w:rPr>
          <w:b/>
          <w:bCs/>
        </w:rPr>
      </w:pPr>
      <w:r w:rsidRPr="005B25A1">
        <w:rPr>
          <w:b/>
          <w:bCs/>
        </w:rPr>
        <w:t>Plenary Discussion:</w:t>
      </w:r>
    </w:p>
    <w:p w14:paraId="11A4DDB7" w14:textId="77777777" w:rsidR="007615D6" w:rsidRPr="005B25A1" w:rsidRDefault="007615D6" w:rsidP="007615D6">
      <w:pPr>
        <w:keepNext/>
        <w:keepLines/>
      </w:pPr>
      <w:r>
        <w:rPr>
          <w:color w:val="FF0000"/>
        </w:rPr>
        <w:t>NO DISCUSSION RECORDED</w:t>
      </w:r>
    </w:p>
    <w:p w14:paraId="7CDA8247" w14:textId="77777777" w:rsidR="007615D6" w:rsidRPr="00EB0339" w:rsidRDefault="007615D6" w:rsidP="007615D6">
      <w:r w:rsidRPr="005B25A1">
        <w:rPr>
          <w:b/>
          <w:bCs/>
        </w:rPr>
        <w:t>Status:</w:t>
      </w:r>
      <w:r>
        <w:t xml:space="preserve"> </w:t>
      </w:r>
      <w:r>
        <w:rPr>
          <w:color w:val="0000FF"/>
        </w:rPr>
        <w:t>Not concluded</w:t>
      </w:r>
      <w:r>
        <w:t>.</w:t>
      </w:r>
    </w:p>
    <w:p w14:paraId="65C4E4F6" w14:textId="77777777" w:rsidR="00E00DA6" w:rsidRDefault="007615D6" w:rsidP="000A3FBD">
      <w:pPr>
        <w:pStyle w:val="NormTop"/>
      </w:pPr>
      <w:r>
        <w:rPr>
          <w:color w:val="0000FF"/>
        </w:rPr>
        <w:t>S2-2409912</w:t>
      </w:r>
      <w:r w:rsidRPr="00D53282">
        <w:t xml:space="preserve"> </w:t>
      </w:r>
      <w:r>
        <w:t>(CR) 23.228 CR1470 (Rel-19, 'F'): Clarification on the downloading of DC application list via BDC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Updated the principle of data channel setup. Updated the procedures of data channel application list downloading and application initiation.</w:t>
      </w:r>
    </w:p>
    <w:p w14:paraId="4D90A548" w14:textId="77777777" w:rsidR="007615D6" w:rsidRPr="005B25A1" w:rsidRDefault="007615D6" w:rsidP="007615D6">
      <w:pPr>
        <w:keepNext/>
        <w:keepLines/>
        <w:rPr>
          <w:b/>
          <w:bCs/>
        </w:rPr>
      </w:pPr>
      <w:r w:rsidRPr="005B25A1">
        <w:rPr>
          <w:b/>
          <w:bCs/>
        </w:rPr>
        <w:t>Parallel discussion:</w:t>
      </w:r>
    </w:p>
    <w:p w14:paraId="412194EC" w14:textId="77777777" w:rsidR="007615D6" w:rsidRPr="005B25A1" w:rsidRDefault="007615D6" w:rsidP="007615D6">
      <w:pPr>
        <w:keepNext/>
        <w:keepLines/>
      </w:pPr>
      <w:r w:rsidRPr="005B25A1">
        <w:t>-</w:t>
      </w:r>
    </w:p>
    <w:p w14:paraId="405AEC70" w14:textId="77777777" w:rsidR="007615D6" w:rsidRPr="005B25A1" w:rsidRDefault="007615D6" w:rsidP="007615D6">
      <w:pPr>
        <w:keepNext/>
        <w:keepLines/>
        <w:rPr>
          <w:b/>
          <w:bCs/>
        </w:rPr>
      </w:pPr>
      <w:r w:rsidRPr="005B25A1">
        <w:rPr>
          <w:b/>
          <w:bCs/>
        </w:rPr>
        <w:t>Plenary Discussion:</w:t>
      </w:r>
    </w:p>
    <w:p w14:paraId="7B2D6232" w14:textId="77777777" w:rsidR="007615D6" w:rsidRPr="005B25A1" w:rsidRDefault="007615D6" w:rsidP="007615D6">
      <w:pPr>
        <w:keepNext/>
        <w:keepLines/>
      </w:pPr>
      <w:r>
        <w:rPr>
          <w:color w:val="FF0000"/>
        </w:rPr>
        <w:t>NO DISCUSSION RECORDED</w:t>
      </w:r>
    </w:p>
    <w:p w14:paraId="171D0C61" w14:textId="77777777" w:rsidR="007615D6" w:rsidRPr="00EB0339" w:rsidRDefault="007615D6" w:rsidP="007615D6">
      <w:r w:rsidRPr="005B25A1">
        <w:rPr>
          <w:b/>
          <w:bCs/>
        </w:rPr>
        <w:t>Status:</w:t>
      </w:r>
      <w:r>
        <w:t xml:space="preserve"> </w:t>
      </w:r>
      <w:r>
        <w:rPr>
          <w:color w:val="0000FF"/>
        </w:rPr>
        <w:t>Not concluded</w:t>
      </w:r>
      <w:r>
        <w:t>.</w:t>
      </w:r>
    </w:p>
    <w:p w14:paraId="5070B496" w14:textId="77777777" w:rsidR="00E00DA6" w:rsidRDefault="007615D6" w:rsidP="000A3FBD">
      <w:pPr>
        <w:pStyle w:val="NormTop"/>
      </w:pPr>
      <w:r>
        <w:rPr>
          <w:color w:val="0000FF"/>
        </w:rPr>
        <w:lastRenderedPageBreak/>
        <w:t>S2-2410508</w:t>
      </w:r>
      <w:r w:rsidRPr="00D53282">
        <w:t xml:space="preserve"> </w:t>
      </w:r>
      <w:r>
        <w:t>(CR) 23.228 CR1394R2 (Rel-18, 'F'): Correlating the application DC with the bootstrap DC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AC.5, clarify that the binding information that is included in the SDP offer and received by the SDP answerer, need to contain information to correlate the DC application indicated in the SDP offer with the bootstrap DC. The encoding of the binding information will be defined by SA WG4. In clause AC.7.2.1, the UE#2 uses the binding information received in the SDP offer to determine the corresponding bootstrap data channel, and download the application, if not downloaded before.</w:t>
      </w:r>
    </w:p>
    <w:p w14:paraId="0ECCC6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S2-2405112</w:t>
      </w:r>
      <w:r>
        <w:t>.</w:t>
      </w:r>
    </w:p>
    <w:p w14:paraId="60D66EE2" w14:textId="77777777" w:rsidR="007615D6" w:rsidRPr="005B25A1" w:rsidRDefault="007615D6" w:rsidP="007615D6">
      <w:pPr>
        <w:keepNext/>
        <w:keepLines/>
        <w:rPr>
          <w:b/>
          <w:bCs/>
        </w:rPr>
      </w:pPr>
      <w:r w:rsidRPr="005B25A1">
        <w:rPr>
          <w:b/>
          <w:bCs/>
        </w:rPr>
        <w:t>Parallel discussion:</w:t>
      </w:r>
    </w:p>
    <w:p w14:paraId="1D68BA9B" w14:textId="77777777" w:rsidR="007615D6" w:rsidRPr="005B25A1" w:rsidRDefault="007615D6" w:rsidP="007615D6">
      <w:pPr>
        <w:keepNext/>
        <w:keepLines/>
      </w:pPr>
      <w:r w:rsidRPr="005B25A1">
        <w:t>-</w:t>
      </w:r>
    </w:p>
    <w:p w14:paraId="55CB925E" w14:textId="77777777" w:rsidR="007615D6" w:rsidRPr="005B25A1" w:rsidRDefault="007615D6" w:rsidP="007615D6">
      <w:pPr>
        <w:keepNext/>
        <w:keepLines/>
        <w:rPr>
          <w:b/>
          <w:bCs/>
        </w:rPr>
      </w:pPr>
      <w:r w:rsidRPr="005B25A1">
        <w:rPr>
          <w:b/>
          <w:bCs/>
        </w:rPr>
        <w:t>Plenary Discussion:</w:t>
      </w:r>
    </w:p>
    <w:p w14:paraId="7DBAF39D" w14:textId="77777777" w:rsidR="007615D6" w:rsidRPr="005B25A1" w:rsidRDefault="007615D6" w:rsidP="007615D6">
      <w:pPr>
        <w:keepNext/>
        <w:keepLines/>
      </w:pPr>
      <w:r>
        <w:rPr>
          <w:color w:val="FF0000"/>
        </w:rPr>
        <w:t>NO DISCUSSION RECORDED</w:t>
      </w:r>
    </w:p>
    <w:p w14:paraId="0820DB94" w14:textId="77777777" w:rsidR="007615D6" w:rsidRPr="00EB0339" w:rsidRDefault="007615D6" w:rsidP="007615D6">
      <w:r w:rsidRPr="005B25A1">
        <w:rPr>
          <w:b/>
          <w:bCs/>
        </w:rPr>
        <w:t>Status:</w:t>
      </w:r>
      <w:r>
        <w:t xml:space="preserve"> </w:t>
      </w:r>
      <w:r>
        <w:rPr>
          <w:color w:val="0000FF"/>
        </w:rPr>
        <w:t>Not concluded</w:t>
      </w:r>
      <w:r>
        <w:t>.</w:t>
      </w:r>
    </w:p>
    <w:p w14:paraId="6F9474E2" w14:textId="77777777" w:rsidR="00E00DA6" w:rsidRDefault="007615D6" w:rsidP="000A3FBD">
      <w:pPr>
        <w:pStyle w:val="NormTop"/>
      </w:pPr>
      <w:r>
        <w:rPr>
          <w:color w:val="0000FF"/>
        </w:rPr>
        <w:t>S2-2410533</w:t>
      </w:r>
      <w:r w:rsidRPr="00D53282">
        <w:t xml:space="preserve"> </w:t>
      </w:r>
      <w:r>
        <w:t>(CR) 23.228 CR1501 (Rel-19, 'A'): Correlating the application DC with the bootstrap DC (Source: NTT DOCOMO)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clause AC.5, clarify that the binding information that is included in the SDP offer and received by the SDP answerer, need to contain information to correlate the DC application indicated in the SDP offer with the bootstrap DC. The encoding of the binding information will be defined by SA WG4. In clause AC.7.2.1, the UE#2 uses the binding information received in the SDP offer to determine the corresponding bootstrap data channel, and download the application, if not downloaded before.</w:t>
      </w:r>
    </w:p>
    <w:p w14:paraId="2D55042E" w14:textId="77777777" w:rsidR="007615D6" w:rsidRPr="005B25A1" w:rsidRDefault="007615D6" w:rsidP="007615D6">
      <w:pPr>
        <w:keepNext/>
        <w:keepLines/>
        <w:rPr>
          <w:b/>
          <w:bCs/>
        </w:rPr>
      </w:pPr>
      <w:r w:rsidRPr="005B25A1">
        <w:rPr>
          <w:b/>
          <w:bCs/>
        </w:rPr>
        <w:t>Parallel discussion:</w:t>
      </w:r>
    </w:p>
    <w:p w14:paraId="318E18C7" w14:textId="77777777" w:rsidR="007615D6" w:rsidRPr="005B25A1" w:rsidRDefault="007615D6" w:rsidP="007615D6">
      <w:pPr>
        <w:keepNext/>
        <w:keepLines/>
      </w:pPr>
      <w:r w:rsidRPr="005B25A1">
        <w:t>-</w:t>
      </w:r>
    </w:p>
    <w:p w14:paraId="33594962" w14:textId="77777777" w:rsidR="007615D6" w:rsidRPr="005B25A1" w:rsidRDefault="007615D6" w:rsidP="007615D6">
      <w:pPr>
        <w:keepNext/>
        <w:keepLines/>
        <w:rPr>
          <w:b/>
          <w:bCs/>
        </w:rPr>
      </w:pPr>
      <w:r w:rsidRPr="005B25A1">
        <w:rPr>
          <w:b/>
          <w:bCs/>
        </w:rPr>
        <w:t>Plenary Discussion:</w:t>
      </w:r>
    </w:p>
    <w:p w14:paraId="03610C32" w14:textId="77777777" w:rsidR="007615D6" w:rsidRPr="005B25A1" w:rsidRDefault="007615D6" w:rsidP="007615D6">
      <w:pPr>
        <w:keepNext/>
        <w:keepLines/>
      </w:pPr>
      <w:r>
        <w:rPr>
          <w:color w:val="FF0000"/>
        </w:rPr>
        <w:t>NO DISCUSSION RECORDED</w:t>
      </w:r>
    </w:p>
    <w:p w14:paraId="3D1D9A9A" w14:textId="77777777" w:rsidR="007615D6" w:rsidRPr="00EB0339" w:rsidRDefault="007615D6" w:rsidP="007615D6">
      <w:r w:rsidRPr="005B25A1">
        <w:rPr>
          <w:b/>
          <w:bCs/>
        </w:rPr>
        <w:t>Status:</w:t>
      </w:r>
      <w:r>
        <w:t xml:space="preserve"> </w:t>
      </w:r>
      <w:r>
        <w:rPr>
          <w:color w:val="0000FF"/>
        </w:rPr>
        <w:t>Not concluded</w:t>
      </w:r>
      <w:r>
        <w:t>.</w:t>
      </w:r>
    </w:p>
    <w:p w14:paraId="33C0E7E1" w14:textId="77777777" w:rsidR="00E00DA6" w:rsidRDefault="007615D6" w:rsidP="000A3FBD">
      <w:pPr>
        <w:pStyle w:val="NormTop"/>
      </w:pPr>
      <w:r>
        <w:rPr>
          <w:color w:val="0000FF"/>
        </w:rPr>
        <w:t>S2-2410407</w:t>
      </w:r>
      <w:r w:rsidRPr="00D53282">
        <w:t xml:space="preserve"> </w:t>
      </w:r>
      <w:r>
        <w:t>(CR) 23.228 CR1495 (Rel-18, 'F'): Editoral Change to Clarify BDC Establishment Procedure (Source: Huawei, HiSilicon, Orange)</w:t>
      </w:r>
      <w:r>
        <w:br/>
      </w:r>
      <w:r w:rsidRPr="00D53282">
        <w:rPr>
          <w:b/>
        </w:rPr>
        <w:t>Document for:</w:t>
      </w:r>
      <w:r w:rsidRPr="00D53282">
        <w:t xml:space="preserve"> </w:t>
      </w:r>
      <w:r>
        <w:t>Approval</w:t>
      </w:r>
      <w:r>
        <w:br/>
      </w:r>
      <w:r w:rsidRPr="00D53282">
        <w:rPr>
          <w:b/>
        </w:rPr>
        <w:t>Abstract:</w:t>
      </w:r>
      <w:r w:rsidRPr="00D53282">
        <w:t xml:space="preserve"> </w:t>
      </w:r>
      <w:r>
        <w:br/>
        <w:t>Summary of change: Modify the wording in step 14 and 19.</w:t>
      </w:r>
    </w:p>
    <w:p w14:paraId="0A8C65BA" w14:textId="77777777" w:rsidR="007615D6" w:rsidRPr="005B25A1" w:rsidRDefault="007615D6" w:rsidP="007615D6">
      <w:pPr>
        <w:keepNext/>
        <w:keepLines/>
        <w:rPr>
          <w:b/>
          <w:bCs/>
        </w:rPr>
      </w:pPr>
      <w:r w:rsidRPr="005B25A1">
        <w:rPr>
          <w:b/>
          <w:bCs/>
        </w:rPr>
        <w:t>Parallel discussion:</w:t>
      </w:r>
    </w:p>
    <w:p w14:paraId="472752E2" w14:textId="77777777" w:rsidR="007615D6" w:rsidRPr="005B25A1" w:rsidRDefault="007615D6" w:rsidP="007615D6">
      <w:pPr>
        <w:keepNext/>
        <w:keepLines/>
      </w:pPr>
      <w:r w:rsidRPr="005B25A1">
        <w:t>-</w:t>
      </w:r>
    </w:p>
    <w:p w14:paraId="4AA3786D" w14:textId="77777777" w:rsidR="007615D6" w:rsidRPr="005B25A1" w:rsidRDefault="007615D6" w:rsidP="007615D6">
      <w:pPr>
        <w:keepNext/>
        <w:keepLines/>
        <w:rPr>
          <w:b/>
          <w:bCs/>
        </w:rPr>
      </w:pPr>
      <w:r w:rsidRPr="005B25A1">
        <w:rPr>
          <w:b/>
          <w:bCs/>
        </w:rPr>
        <w:t>Plenary Discussion:</w:t>
      </w:r>
    </w:p>
    <w:p w14:paraId="7C4FBCA5" w14:textId="77777777" w:rsidR="007615D6" w:rsidRPr="005B25A1" w:rsidRDefault="007615D6" w:rsidP="007615D6">
      <w:pPr>
        <w:keepNext/>
        <w:keepLines/>
      </w:pPr>
      <w:r>
        <w:rPr>
          <w:color w:val="FF0000"/>
        </w:rPr>
        <w:t>NO DISCUSSION RECORDED</w:t>
      </w:r>
    </w:p>
    <w:p w14:paraId="1A04F7FC" w14:textId="77777777" w:rsidR="007615D6" w:rsidRPr="00EB0339" w:rsidRDefault="007615D6" w:rsidP="007615D6">
      <w:r w:rsidRPr="005B25A1">
        <w:rPr>
          <w:b/>
          <w:bCs/>
        </w:rPr>
        <w:t>Status:</w:t>
      </w:r>
      <w:r>
        <w:t xml:space="preserve"> </w:t>
      </w:r>
      <w:r>
        <w:rPr>
          <w:color w:val="0000FF"/>
        </w:rPr>
        <w:t>Not concluded</w:t>
      </w:r>
      <w:r>
        <w:t>.</w:t>
      </w:r>
    </w:p>
    <w:p w14:paraId="4BAA43B5" w14:textId="77777777" w:rsidR="00E00DA6" w:rsidRDefault="007615D6" w:rsidP="000A3FBD">
      <w:pPr>
        <w:pStyle w:val="NormTop"/>
      </w:pPr>
      <w:r>
        <w:rPr>
          <w:color w:val="0000FF"/>
        </w:rPr>
        <w:lastRenderedPageBreak/>
        <w:t>S2-2410408</w:t>
      </w:r>
      <w:r w:rsidRPr="00D53282">
        <w:t xml:space="preserve"> </w:t>
      </w:r>
      <w:r>
        <w:t>(CR) 23.228 CR1496 (Rel-19, 'A'): Editoral Change to Clarify BDC Establishment Procedure (Source: Huawei, HiSilicon, Orange)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the wording in step 14 and 19.</w:t>
      </w:r>
    </w:p>
    <w:p w14:paraId="5DF44354" w14:textId="77777777" w:rsidR="007615D6" w:rsidRPr="005B25A1" w:rsidRDefault="007615D6" w:rsidP="007615D6">
      <w:pPr>
        <w:keepNext/>
        <w:keepLines/>
        <w:rPr>
          <w:b/>
          <w:bCs/>
        </w:rPr>
      </w:pPr>
      <w:r w:rsidRPr="005B25A1">
        <w:rPr>
          <w:b/>
          <w:bCs/>
        </w:rPr>
        <w:t>Parallel discussion:</w:t>
      </w:r>
    </w:p>
    <w:p w14:paraId="7EC7DFC7" w14:textId="77777777" w:rsidR="007615D6" w:rsidRPr="005B25A1" w:rsidRDefault="007615D6" w:rsidP="007615D6">
      <w:pPr>
        <w:keepNext/>
        <w:keepLines/>
      </w:pPr>
      <w:r w:rsidRPr="005B25A1">
        <w:t>-</w:t>
      </w:r>
    </w:p>
    <w:p w14:paraId="54E0D592" w14:textId="77777777" w:rsidR="007615D6" w:rsidRPr="005B25A1" w:rsidRDefault="007615D6" w:rsidP="007615D6">
      <w:pPr>
        <w:keepNext/>
        <w:keepLines/>
        <w:rPr>
          <w:b/>
          <w:bCs/>
        </w:rPr>
      </w:pPr>
      <w:r w:rsidRPr="005B25A1">
        <w:rPr>
          <w:b/>
          <w:bCs/>
        </w:rPr>
        <w:t>Plenary Discussion:</w:t>
      </w:r>
    </w:p>
    <w:p w14:paraId="506E1AAE" w14:textId="77777777" w:rsidR="007615D6" w:rsidRPr="005B25A1" w:rsidRDefault="007615D6" w:rsidP="007615D6">
      <w:pPr>
        <w:keepNext/>
        <w:keepLines/>
      </w:pPr>
      <w:r>
        <w:rPr>
          <w:color w:val="FF0000"/>
        </w:rPr>
        <w:t>NO DISCUSSION RECORDED</w:t>
      </w:r>
    </w:p>
    <w:p w14:paraId="2B025A7B" w14:textId="77777777" w:rsidR="007615D6" w:rsidRPr="00EB0339" w:rsidRDefault="007615D6" w:rsidP="007615D6">
      <w:r w:rsidRPr="005B25A1">
        <w:rPr>
          <w:b/>
          <w:bCs/>
        </w:rPr>
        <w:t>Status:</w:t>
      </w:r>
      <w:r>
        <w:t xml:space="preserve"> </w:t>
      </w:r>
      <w:r>
        <w:rPr>
          <w:color w:val="0000FF"/>
        </w:rPr>
        <w:t>Not concluded</w:t>
      </w:r>
      <w:r>
        <w:t>.</w:t>
      </w:r>
    </w:p>
    <w:p w14:paraId="1455EF49" w14:textId="77777777" w:rsidR="00A07364" w:rsidRDefault="00A07364" w:rsidP="00BB3F37"/>
    <w:p w14:paraId="3FC98BC0" w14:textId="77777777" w:rsidR="00A07364" w:rsidRDefault="00A07364" w:rsidP="00BB3F37"/>
    <w:p w14:paraId="3203227D" w14:textId="77777777" w:rsidR="007615D6" w:rsidRDefault="007615D6" w:rsidP="005A50C0">
      <w:pPr>
        <w:pStyle w:val="Heading3"/>
      </w:pPr>
      <w:r>
        <w:t>9.15.2</w:t>
      </w:r>
      <w:r>
        <w:tab/>
        <w:t>Access Traffic Steering, Switching and Splitting support in the 5GS; Phase 3 (ATSSS_Ph3)</w:t>
      </w:r>
    </w:p>
    <w:p w14:paraId="3D4ED1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3D38EC0" w14:textId="77777777" w:rsidR="00E00DA6" w:rsidRDefault="007615D6" w:rsidP="000A3FBD">
      <w:pPr>
        <w:pStyle w:val="NormTop"/>
      </w:pPr>
      <w:r>
        <w:rPr>
          <w:color w:val="0000FF"/>
        </w:rPr>
        <w:t>S2-2409670</w:t>
      </w:r>
      <w:r w:rsidRPr="00D53282">
        <w:t xml:space="preserve"> </w:t>
      </w:r>
      <w:r>
        <w:t>(CR) 23.502 CR5009 (Rel-18, 'F'):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SMF+PGW-C may initiate bearer deactivation of the PDN Connection of the MA PDU Session when it has not received any PDU Session Establishment Request via 3GPP access in 5GC for that MA PDU Session.</w:t>
      </w:r>
    </w:p>
    <w:p w14:paraId="36181718" w14:textId="77777777" w:rsidR="007615D6" w:rsidRPr="005B25A1" w:rsidRDefault="007615D6" w:rsidP="007615D6">
      <w:pPr>
        <w:keepNext/>
        <w:keepLines/>
        <w:rPr>
          <w:b/>
          <w:bCs/>
        </w:rPr>
      </w:pPr>
      <w:r w:rsidRPr="005B25A1">
        <w:rPr>
          <w:b/>
          <w:bCs/>
        </w:rPr>
        <w:t>Parallel discussion:</w:t>
      </w:r>
    </w:p>
    <w:p w14:paraId="553AC829" w14:textId="77777777" w:rsidR="007615D6" w:rsidRPr="005B25A1" w:rsidRDefault="007615D6" w:rsidP="007615D6">
      <w:pPr>
        <w:keepNext/>
        <w:keepLines/>
      </w:pPr>
      <w:r w:rsidRPr="005B25A1">
        <w:t>-</w:t>
      </w:r>
    </w:p>
    <w:p w14:paraId="4B1DC1EF" w14:textId="77777777" w:rsidR="007615D6" w:rsidRPr="005B25A1" w:rsidRDefault="007615D6" w:rsidP="007615D6">
      <w:pPr>
        <w:keepNext/>
        <w:keepLines/>
        <w:rPr>
          <w:b/>
          <w:bCs/>
        </w:rPr>
      </w:pPr>
      <w:r w:rsidRPr="005B25A1">
        <w:rPr>
          <w:b/>
          <w:bCs/>
        </w:rPr>
        <w:t>Plenary Discussion:</w:t>
      </w:r>
    </w:p>
    <w:p w14:paraId="4FA5BD06" w14:textId="77777777" w:rsidR="007615D6" w:rsidRPr="005B25A1" w:rsidRDefault="007615D6" w:rsidP="007615D6">
      <w:pPr>
        <w:keepNext/>
        <w:keepLines/>
      </w:pPr>
      <w:r>
        <w:rPr>
          <w:color w:val="FF0000"/>
        </w:rPr>
        <w:t>NO DISCUSSION RECORDED</w:t>
      </w:r>
    </w:p>
    <w:p w14:paraId="245168CC" w14:textId="77777777" w:rsidR="007615D6" w:rsidRPr="00EB0339" w:rsidRDefault="007615D6" w:rsidP="007615D6">
      <w:r w:rsidRPr="005B25A1">
        <w:rPr>
          <w:b/>
          <w:bCs/>
        </w:rPr>
        <w:t>Status:</w:t>
      </w:r>
      <w:r>
        <w:t xml:space="preserve"> </w:t>
      </w:r>
      <w:r>
        <w:rPr>
          <w:color w:val="0000FF"/>
        </w:rPr>
        <w:t>Not concluded</w:t>
      </w:r>
      <w:r>
        <w:t>.</w:t>
      </w:r>
    </w:p>
    <w:p w14:paraId="622E16E0" w14:textId="77777777" w:rsidR="00E00DA6" w:rsidRDefault="007615D6" w:rsidP="000A3FBD">
      <w:pPr>
        <w:pStyle w:val="NormTop"/>
      </w:pPr>
      <w:r>
        <w:rPr>
          <w:color w:val="0000FF"/>
        </w:rPr>
        <w:t>S2-2409671</w:t>
      </w:r>
      <w:r w:rsidRPr="00D53282">
        <w:t xml:space="preserve"> </w:t>
      </w:r>
      <w:r>
        <w:t>(CR) 23.502 CR5010 (Rel-19, 'A'):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SMF+PGW-C may initiate bearer deactivation of the PDN Connection of the MA PDU Session when it has not received any PDU Session Establishment Request via 3GPP access in 5GC for that MA PDU Session.</w:t>
      </w:r>
    </w:p>
    <w:p w14:paraId="1D307521" w14:textId="77777777" w:rsidR="007615D6" w:rsidRPr="005B25A1" w:rsidRDefault="007615D6" w:rsidP="007615D6">
      <w:pPr>
        <w:keepNext/>
        <w:keepLines/>
        <w:rPr>
          <w:b/>
          <w:bCs/>
        </w:rPr>
      </w:pPr>
      <w:r w:rsidRPr="005B25A1">
        <w:rPr>
          <w:b/>
          <w:bCs/>
        </w:rPr>
        <w:t>Parallel discussion:</w:t>
      </w:r>
    </w:p>
    <w:p w14:paraId="670A4016" w14:textId="77777777" w:rsidR="007615D6" w:rsidRPr="005B25A1" w:rsidRDefault="007615D6" w:rsidP="007615D6">
      <w:pPr>
        <w:keepNext/>
        <w:keepLines/>
      </w:pPr>
      <w:r w:rsidRPr="005B25A1">
        <w:t>-</w:t>
      </w:r>
    </w:p>
    <w:p w14:paraId="0F4988AD" w14:textId="77777777" w:rsidR="007615D6" w:rsidRPr="005B25A1" w:rsidRDefault="007615D6" w:rsidP="007615D6">
      <w:pPr>
        <w:keepNext/>
        <w:keepLines/>
        <w:rPr>
          <w:b/>
          <w:bCs/>
        </w:rPr>
      </w:pPr>
      <w:r w:rsidRPr="005B25A1">
        <w:rPr>
          <w:b/>
          <w:bCs/>
        </w:rPr>
        <w:t>Plenary Discussion:</w:t>
      </w:r>
    </w:p>
    <w:p w14:paraId="130D11EB" w14:textId="77777777" w:rsidR="007615D6" w:rsidRPr="005B25A1" w:rsidRDefault="007615D6" w:rsidP="007615D6">
      <w:pPr>
        <w:keepNext/>
        <w:keepLines/>
      </w:pPr>
      <w:r>
        <w:rPr>
          <w:color w:val="FF0000"/>
        </w:rPr>
        <w:t>NO DISCUSSION RECORDED</w:t>
      </w:r>
    </w:p>
    <w:p w14:paraId="77751944" w14:textId="77777777" w:rsidR="007615D6" w:rsidRPr="00EB0339" w:rsidRDefault="007615D6" w:rsidP="007615D6">
      <w:r w:rsidRPr="005B25A1">
        <w:rPr>
          <w:b/>
          <w:bCs/>
        </w:rPr>
        <w:t>Status:</w:t>
      </w:r>
      <w:r>
        <w:t xml:space="preserve"> </w:t>
      </w:r>
      <w:r>
        <w:rPr>
          <w:color w:val="0000FF"/>
        </w:rPr>
        <w:t>Not concluded</w:t>
      </w:r>
      <w:r>
        <w:t>.</w:t>
      </w:r>
    </w:p>
    <w:p w14:paraId="62574F0B" w14:textId="77777777" w:rsidR="00E00DA6" w:rsidRDefault="007615D6" w:rsidP="000A3FBD">
      <w:pPr>
        <w:pStyle w:val="NormTop"/>
      </w:pPr>
      <w:r>
        <w:rPr>
          <w:color w:val="0000FF"/>
        </w:rPr>
        <w:lastRenderedPageBreak/>
        <w:t>S2-2409672</w:t>
      </w:r>
      <w:r w:rsidRPr="00D53282">
        <w:t xml:space="preserve"> </w:t>
      </w:r>
      <w:r>
        <w:t>(LS OUT) [DRAFT] LS on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LS on Clarification on MA PDU Session with non-3GPP access connected to EPC.</w:t>
      </w:r>
    </w:p>
    <w:p w14:paraId="4A805740" w14:textId="77777777" w:rsidR="007615D6" w:rsidRPr="005B25A1" w:rsidRDefault="007615D6" w:rsidP="007615D6">
      <w:pPr>
        <w:keepNext/>
        <w:keepLines/>
        <w:rPr>
          <w:b/>
          <w:bCs/>
        </w:rPr>
      </w:pPr>
      <w:r w:rsidRPr="005B25A1">
        <w:rPr>
          <w:b/>
          <w:bCs/>
        </w:rPr>
        <w:t>Parallel discussion:</w:t>
      </w:r>
    </w:p>
    <w:p w14:paraId="38A00E90" w14:textId="77777777" w:rsidR="007615D6" w:rsidRPr="005B25A1" w:rsidRDefault="007615D6" w:rsidP="007615D6">
      <w:pPr>
        <w:keepNext/>
        <w:keepLines/>
      </w:pPr>
      <w:r w:rsidRPr="005B25A1">
        <w:t>-</w:t>
      </w:r>
    </w:p>
    <w:p w14:paraId="6F5B7BC2" w14:textId="77777777" w:rsidR="007615D6" w:rsidRPr="005B25A1" w:rsidRDefault="007615D6" w:rsidP="007615D6">
      <w:pPr>
        <w:keepNext/>
        <w:keepLines/>
        <w:rPr>
          <w:b/>
          <w:bCs/>
        </w:rPr>
      </w:pPr>
      <w:r w:rsidRPr="005B25A1">
        <w:rPr>
          <w:b/>
          <w:bCs/>
        </w:rPr>
        <w:t>Plenary Discussion:</w:t>
      </w:r>
    </w:p>
    <w:p w14:paraId="23A7AC54" w14:textId="77777777" w:rsidR="007615D6" w:rsidRPr="005B25A1" w:rsidRDefault="007615D6" w:rsidP="007615D6">
      <w:pPr>
        <w:keepNext/>
        <w:keepLines/>
      </w:pPr>
      <w:r>
        <w:rPr>
          <w:color w:val="FF0000"/>
        </w:rPr>
        <w:t>NO DISCUSSION RECORDED</w:t>
      </w:r>
    </w:p>
    <w:p w14:paraId="728AC6E3" w14:textId="77777777" w:rsidR="007615D6" w:rsidRPr="00EB0339" w:rsidRDefault="007615D6" w:rsidP="007615D6">
      <w:r w:rsidRPr="005B25A1">
        <w:rPr>
          <w:b/>
          <w:bCs/>
        </w:rPr>
        <w:t>Status:</w:t>
      </w:r>
      <w:r>
        <w:t xml:space="preserve"> </w:t>
      </w:r>
      <w:r>
        <w:rPr>
          <w:color w:val="0000FF"/>
        </w:rPr>
        <w:t>Not concluded</w:t>
      </w:r>
      <w:r>
        <w:t>.</w:t>
      </w:r>
    </w:p>
    <w:p w14:paraId="50FCF165" w14:textId="77777777" w:rsidR="00A07364" w:rsidRDefault="00A07364" w:rsidP="00BB3F37"/>
    <w:p w14:paraId="12C57E25" w14:textId="77777777" w:rsidR="00A07364" w:rsidRDefault="00A07364" w:rsidP="00BB3F37"/>
    <w:p w14:paraId="3D850BBC" w14:textId="77777777" w:rsidR="007615D6" w:rsidRDefault="007615D6" w:rsidP="005A50C0">
      <w:pPr>
        <w:pStyle w:val="Heading3"/>
      </w:pPr>
      <w:r>
        <w:t>9.16.2</w:t>
      </w:r>
      <w:r>
        <w:tab/>
        <w:t>UPF enhancement for Exposure And SBA (UPEAS)</w:t>
      </w:r>
    </w:p>
    <w:p w14:paraId="342011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D438C6F" w14:textId="77777777" w:rsidR="00E00DA6" w:rsidRDefault="007615D6" w:rsidP="000A3FBD">
      <w:pPr>
        <w:pStyle w:val="NormTop"/>
      </w:pPr>
      <w:r>
        <w:rPr>
          <w:color w:val="0000FF"/>
        </w:rPr>
        <w:t>S2-2409663</w:t>
      </w:r>
      <w:r w:rsidRPr="00D53282">
        <w:t xml:space="preserve"> </w:t>
      </w:r>
      <w:r>
        <w:t>(CR) 23.502 CR5006 (Rel-18, 'F'): Subscription of UPF event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For any UE case, if the DNAI is included in the subscription request to SMF and the SMF doesn't support to serve this DNAI, the same procedure as single UE. If the DNAI is not included in the subscription request to SMF, several SMFs are discovered from NRF. And each SMF should check all of the UEs under controlled. If this UE 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336F6EA5" w14:textId="77777777" w:rsidR="007615D6" w:rsidRPr="005B25A1" w:rsidRDefault="007615D6" w:rsidP="007615D6">
      <w:pPr>
        <w:keepNext/>
        <w:keepLines/>
        <w:rPr>
          <w:b/>
          <w:bCs/>
        </w:rPr>
      </w:pPr>
      <w:r w:rsidRPr="005B25A1">
        <w:rPr>
          <w:b/>
          <w:bCs/>
        </w:rPr>
        <w:t>Parallel discussion:</w:t>
      </w:r>
    </w:p>
    <w:p w14:paraId="54F46E22" w14:textId="77777777" w:rsidR="007615D6" w:rsidRPr="005B25A1" w:rsidRDefault="007615D6" w:rsidP="007615D6">
      <w:pPr>
        <w:keepNext/>
        <w:keepLines/>
      </w:pPr>
      <w:r w:rsidRPr="005B25A1">
        <w:t>-</w:t>
      </w:r>
    </w:p>
    <w:p w14:paraId="4031DF0D" w14:textId="77777777" w:rsidR="007615D6" w:rsidRPr="005B25A1" w:rsidRDefault="007615D6" w:rsidP="007615D6">
      <w:pPr>
        <w:keepNext/>
        <w:keepLines/>
        <w:rPr>
          <w:b/>
          <w:bCs/>
        </w:rPr>
      </w:pPr>
      <w:r w:rsidRPr="005B25A1">
        <w:rPr>
          <w:b/>
          <w:bCs/>
        </w:rPr>
        <w:t>Plenary Discussion:</w:t>
      </w:r>
    </w:p>
    <w:p w14:paraId="5446C140" w14:textId="77777777" w:rsidR="007615D6" w:rsidRPr="005B25A1" w:rsidRDefault="007615D6" w:rsidP="007615D6">
      <w:pPr>
        <w:keepNext/>
        <w:keepLines/>
      </w:pPr>
      <w:r>
        <w:rPr>
          <w:color w:val="FF0000"/>
        </w:rPr>
        <w:t>NO DISCUSSION RECORDED</w:t>
      </w:r>
    </w:p>
    <w:p w14:paraId="397091B0" w14:textId="77777777" w:rsidR="007615D6" w:rsidRPr="00EB0339" w:rsidRDefault="007615D6" w:rsidP="007615D6">
      <w:r w:rsidRPr="005B25A1">
        <w:rPr>
          <w:b/>
          <w:bCs/>
        </w:rPr>
        <w:t>Status:</w:t>
      </w:r>
      <w:r>
        <w:t xml:space="preserve"> </w:t>
      </w:r>
      <w:r>
        <w:rPr>
          <w:color w:val="0000FF"/>
        </w:rPr>
        <w:t>Not concluded</w:t>
      </w:r>
      <w:r>
        <w:t>.</w:t>
      </w:r>
    </w:p>
    <w:p w14:paraId="2E91D3D2" w14:textId="77777777" w:rsidR="00E00DA6" w:rsidRDefault="007615D6" w:rsidP="000A3FBD">
      <w:pPr>
        <w:pStyle w:val="NormTop"/>
      </w:pPr>
      <w:r>
        <w:rPr>
          <w:color w:val="0000FF"/>
        </w:rPr>
        <w:t>S2-2409664</w:t>
      </w:r>
      <w:r w:rsidRPr="00D53282">
        <w:t xml:space="preserve"> </w:t>
      </w:r>
      <w:r>
        <w:t>(CR) 23.502 CR5007 (Rel-19, 'A'): Subscription of UPF event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any UE case, if the DNAI is included in the subscription request to SMF and the SMF doesn't support to serve this DNAI, the same procedure as single UE. If the DNAI is not included in the subscription request to SMF, several SMFs are discovered from NRF. And each SMF should check all of the UEs under controlled. If this UE 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2B77F2B0" w14:textId="77777777" w:rsidR="007615D6" w:rsidRPr="005B25A1" w:rsidRDefault="007615D6" w:rsidP="007615D6">
      <w:pPr>
        <w:keepNext/>
        <w:keepLines/>
        <w:rPr>
          <w:b/>
          <w:bCs/>
        </w:rPr>
      </w:pPr>
      <w:r w:rsidRPr="005B25A1">
        <w:rPr>
          <w:b/>
          <w:bCs/>
        </w:rPr>
        <w:t>Parallel discussion:</w:t>
      </w:r>
    </w:p>
    <w:p w14:paraId="33A603C9" w14:textId="77777777" w:rsidR="007615D6" w:rsidRPr="005B25A1" w:rsidRDefault="007615D6" w:rsidP="007615D6">
      <w:pPr>
        <w:keepNext/>
        <w:keepLines/>
      </w:pPr>
      <w:r w:rsidRPr="005B25A1">
        <w:t>-</w:t>
      </w:r>
    </w:p>
    <w:p w14:paraId="02EBF231" w14:textId="77777777" w:rsidR="007615D6" w:rsidRPr="005B25A1" w:rsidRDefault="007615D6" w:rsidP="007615D6">
      <w:pPr>
        <w:keepNext/>
        <w:keepLines/>
        <w:rPr>
          <w:b/>
          <w:bCs/>
        </w:rPr>
      </w:pPr>
      <w:r w:rsidRPr="005B25A1">
        <w:rPr>
          <w:b/>
          <w:bCs/>
        </w:rPr>
        <w:t>Plenary Discussion:</w:t>
      </w:r>
    </w:p>
    <w:p w14:paraId="30B6EFCF" w14:textId="77777777" w:rsidR="007615D6" w:rsidRPr="005B25A1" w:rsidRDefault="007615D6" w:rsidP="007615D6">
      <w:pPr>
        <w:keepNext/>
        <w:keepLines/>
      </w:pPr>
      <w:r>
        <w:rPr>
          <w:color w:val="FF0000"/>
        </w:rPr>
        <w:t>NO DISCUSSION RECORDED</w:t>
      </w:r>
    </w:p>
    <w:p w14:paraId="751A9FE8" w14:textId="77777777" w:rsidR="007615D6" w:rsidRPr="00EB0339" w:rsidRDefault="007615D6" w:rsidP="007615D6">
      <w:r w:rsidRPr="005B25A1">
        <w:rPr>
          <w:b/>
          <w:bCs/>
        </w:rPr>
        <w:t>Status:</w:t>
      </w:r>
      <w:r>
        <w:t xml:space="preserve"> </w:t>
      </w:r>
      <w:r>
        <w:rPr>
          <w:color w:val="0000FF"/>
        </w:rPr>
        <w:t>Not concluded</w:t>
      </w:r>
      <w:r>
        <w:t>.</w:t>
      </w:r>
    </w:p>
    <w:p w14:paraId="1975719B" w14:textId="77777777" w:rsidR="00E00DA6" w:rsidRDefault="007615D6" w:rsidP="000A3FBD">
      <w:pPr>
        <w:pStyle w:val="NormTop"/>
      </w:pPr>
      <w:r>
        <w:rPr>
          <w:color w:val="0000FF"/>
        </w:rPr>
        <w:lastRenderedPageBreak/>
        <w:t>S2-2409665</w:t>
      </w:r>
      <w:r w:rsidRPr="00D53282">
        <w:t xml:space="preserve"> </w:t>
      </w:r>
      <w:r>
        <w:t>(LS OUT) [DRAFT] LS on UPF event subscription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LS on UPF event subscription via I-SMF for any UE.</w:t>
      </w:r>
    </w:p>
    <w:p w14:paraId="4994178E" w14:textId="77777777" w:rsidR="007615D6" w:rsidRPr="005B25A1" w:rsidRDefault="007615D6" w:rsidP="007615D6">
      <w:pPr>
        <w:keepNext/>
        <w:keepLines/>
        <w:rPr>
          <w:b/>
          <w:bCs/>
        </w:rPr>
      </w:pPr>
      <w:r w:rsidRPr="005B25A1">
        <w:rPr>
          <w:b/>
          <w:bCs/>
        </w:rPr>
        <w:t>Parallel discussion:</w:t>
      </w:r>
    </w:p>
    <w:p w14:paraId="51589108" w14:textId="77777777" w:rsidR="007615D6" w:rsidRPr="005B25A1" w:rsidRDefault="007615D6" w:rsidP="007615D6">
      <w:pPr>
        <w:keepNext/>
        <w:keepLines/>
      </w:pPr>
      <w:r w:rsidRPr="005B25A1">
        <w:t>-</w:t>
      </w:r>
    </w:p>
    <w:p w14:paraId="4DC0AFB4" w14:textId="77777777" w:rsidR="007615D6" w:rsidRPr="005B25A1" w:rsidRDefault="007615D6" w:rsidP="007615D6">
      <w:pPr>
        <w:keepNext/>
        <w:keepLines/>
        <w:rPr>
          <w:b/>
          <w:bCs/>
        </w:rPr>
      </w:pPr>
      <w:r w:rsidRPr="005B25A1">
        <w:rPr>
          <w:b/>
          <w:bCs/>
        </w:rPr>
        <w:t>Plenary Discussion:</w:t>
      </w:r>
    </w:p>
    <w:p w14:paraId="74217763" w14:textId="77777777" w:rsidR="007615D6" w:rsidRPr="005B25A1" w:rsidRDefault="007615D6" w:rsidP="007615D6">
      <w:pPr>
        <w:keepNext/>
        <w:keepLines/>
      </w:pPr>
      <w:r>
        <w:rPr>
          <w:color w:val="FF0000"/>
        </w:rPr>
        <w:t>NO DISCUSSION RECORDED</w:t>
      </w:r>
    </w:p>
    <w:p w14:paraId="42EDF97D" w14:textId="77777777" w:rsidR="007615D6" w:rsidRPr="00EB0339" w:rsidRDefault="007615D6" w:rsidP="007615D6">
      <w:r w:rsidRPr="005B25A1">
        <w:rPr>
          <w:b/>
          <w:bCs/>
        </w:rPr>
        <w:t>Status:</w:t>
      </w:r>
      <w:r>
        <w:t xml:space="preserve"> </w:t>
      </w:r>
      <w:r>
        <w:rPr>
          <w:color w:val="0000FF"/>
        </w:rPr>
        <w:t>Not concluded</w:t>
      </w:r>
      <w:r>
        <w:t>.</w:t>
      </w:r>
    </w:p>
    <w:p w14:paraId="3E89193C" w14:textId="77777777" w:rsidR="00E00DA6" w:rsidRDefault="007615D6" w:rsidP="000A3FBD">
      <w:pPr>
        <w:pStyle w:val="NormTop"/>
      </w:pPr>
      <w:r>
        <w:rPr>
          <w:color w:val="0000FF"/>
        </w:rPr>
        <w:t>S2-2409950</w:t>
      </w:r>
      <w:r w:rsidRPr="00D53282">
        <w:t xml:space="preserve"> </w:t>
      </w:r>
      <w:r>
        <w:t>(CR) 23.502 CR5040 (Rel-18, 'F'): Correction on the UPF event exposure service for any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step 2 to cover the case that the subscription include the DNN/S-NSSAI Clarify that the SMF may not support the DNAI.</w:t>
      </w:r>
    </w:p>
    <w:p w14:paraId="2C99F10F" w14:textId="77777777" w:rsidR="007615D6" w:rsidRPr="005B25A1" w:rsidRDefault="007615D6" w:rsidP="007615D6">
      <w:pPr>
        <w:keepNext/>
        <w:keepLines/>
        <w:rPr>
          <w:b/>
          <w:bCs/>
        </w:rPr>
      </w:pPr>
      <w:r w:rsidRPr="005B25A1">
        <w:rPr>
          <w:b/>
          <w:bCs/>
        </w:rPr>
        <w:t>Parallel discussion:</w:t>
      </w:r>
    </w:p>
    <w:p w14:paraId="28C19342" w14:textId="77777777" w:rsidR="007615D6" w:rsidRPr="005B25A1" w:rsidRDefault="007615D6" w:rsidP="007615D6">
      <w:pPr>
        <w:keepNext/>
        <w:keepLines/>
      </w:pPr>
      <w:r w:rsidRPr="005B25A1">
        <w:t>-</w:t>
      </w:r>
    </w:p>
    <w:p w14:paraId="253B1768" w14:textId="77777777" w:rsidR="007615D6" w:rsidRPr="005B25A1" w:rsidRDefault="007615D6" w:rsidP="007615D6">
      <w:pPr>
        <w:keepNext/>
        <w:keepLines/>
        <w:rPr>
          <w:b/>
          <w:bCs/>
        </w:rPr>
      </w:pPr>
      <w:r w:rsidRPr="005B25A1">
        <w:rPr>
          <w:b/>
          <w:bCs/>
        </w:rPr>
        <w:t>Plenary Discussion:</w:t>
      </w:r>
    </w:p>
    <w:p w14:paraId="66FDAEBF" w14:textId="77777777" w:rsidR="007615D6" w:rsidRPr="005B25A1" w:rsidRDefault="007615D6" w:rsidP="007615D6">
      <w:pPr>
        <w:keepNext/>
        <w:keepLines/>
      </w:pPr>
      <w:r>
        <w:rPr>
          <w:color w:val="FF0000"/>
        </w:rPr>
        <w:t>NO DISCUSSION RECORDED</w:t>
      </w:r>
    </w:p>
    <w:p w14:paraId="2D25B78B" w14:textId="77777777" w:rsidR="007615D6" w:rsidRPr="00EB0339" w:rsidRDefault="007615D6" w:rsidP="007615D6">
      <w:r w:rsidRPr="005B25A1">
        <w:rPr>
          <w:b/>
          <w:bCs/>
        </w:rPr>
        <w:t>Status:</w:t>
      </w:r>
      <w:r>
        <w:t xml:space="preserve"> </w:t>
      </w:r>
      <w:r>
        <w:rPr>
          <w:color w:val="0000FF"/>
        </w:rPr>
        <w:t>Not concluded</w:t>
      </w:r>
      <w:r>
        <w:t>.</w:t>
      </w:r>
    </w:p>
    <w:p w14:paraId="1AFF2764" w14:textId="77777777" w:rsidR="00E00DA6" w:rsidRDefault="007615D6" w:rsidP="000A3FBD">
      <w:pPr>
        <w:pStyle w:val="NormTop"/>
      </w:pPr>
      <w:r>
        <w:rPr>
          <w:color w:val="0000FF"/>
        </w:rPr>
        <w:t>S2-2409951</w:t>
      </w:r>
      <w:r w:rsidRPr="00D53282">
        <w:t xml:space="preserve"> </w:t>
      </w:r>
      <w:r>
        <w:t>(CR) 23.502 CR5041 (Rel-19, 'A'): Correction on the UPF event exposure service for any UE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step 2 to cover the case that the subscription include the DNN/S-NSSAI Clarify that the SMF may not support the DNAI.</w:t>
      </w:r>
    </w:p>
    <w:p w14:paraId="4996DD47" w14:textId="77777777" w:rsidR="007615D6" w:rsidRPr="005B25A1" w:rsidRDefault="007615D6" w:rsidP="007615D6">
      <w:pPr>
        <w:keepNext/>
        <w:keepLines/>
        <w:rPr>
          <w:b/>
          <w:bCs/>
        </w:rPr>
      </w:pPr>
      <w:r w:rsidRPr="005B25A1">
        <w:rPr>
          <w:b/>
          <w:bCs/>
        </w:rPr>
        <w:t>Parallel discussion:</w:t>
      </w:r>
    </w:p>
    <w:p w14:paraId="3BB3BE3E" w14:textId="77777777" w:rsidR="007615D6" w:rsidRPr="005B25A1" w:rsidRDefault="007615D6" w:rsidP="007615D6">
      <w:pPr>
        <w:keepNext/>
        <w:keepLines/>
      </w:pPr>
      <w:r w:rsidRPr="005B25A1">
        <w:t>-</w:t>
      </w:r>
    </w:p>
    <w:p w14:paraId="79961501" w14:textId="77777777" w:rsidR="007615D6" w:rsidRPr="005B25A1" w:rsidRDefault="007615D6" w:rsidP="007615D6">
      <w:pPr>
        <w:keepNext/>
        <w:keepLines/>
        <w:rPr>
          <w:b/>
          <w:bCs/>
        </w:rPr>
      </w:pPr>
      <w:r w:rsidRPr="005B25A1">
        <w:rPr>
          <w:b/>
          <w:bCs/>
        </w:rPr>
        <w:t>Plenary Discussion:</w:t>
      </w:r>
    </w:p>
    <w:p w14:paraId="0DB0C851" w14:textId="77777777" w:rsidR="007615D6" w:rsidRPr="005B25A1" w:rsidRDefault="007615D6" w:rsidP="007615D6">
      <w:pPr>
        <w:keepNext/>
        <w:keepLines/>
      </w:pPr>
      <w:r>
        <w:rPr>
          <w:color w:val="FF0000"/>
        </w:rPr>
        <w:t>NO DISCUSSION RECORDED</w:t>
      </w:r>
    </w:p>
    <w:p w14:paraId="52019621" w14:textId="77777777" w:rsidR="007615D6" w:rsidRPr="00EB0339" w:rsidRDefault="007615D6" w:rsidP="007615D6">
      <w:r w:rsidRPr="005B25A1">
        <w:rPr>
          <w:b/>
          <w:bCs/>
        </w:rPr>
        <w:t>Status:</w:t>
      </w:r>
      <w:r>
        <w:t xml:space="preserve"> </w:t>
      </w:r>
      <w:r>
        <w:rPr>
          <w:color w:val="0000FF"/>
        </w:rPr>
        <w:t>Not concluded</w:t>
      </w:r>
      <w:r>
        <w:t>.</w:t>
      </w:r>
    </w:p>
    <w:p w14:paraId="21E94D80" w14:textId="77777777" w:rsidR="00E00DA6" w:rsidRDefault="007615D6" w:rsidP="000A3FBD">
      <w:pPr>
        <w:pStyle w:val="NormTop"/>
      </w:pPr>
      <w:r>
        <w:rPr>
          <w:color w:val="0000FF"/>
        </w:rPr>
        <w:lastRenderedPageBreak/>
        <w:t>S2-2410038</w:t>
      </w:r>
      <w:r w:rsidRPr="00D53282">
        <w:t xml:space="preserve"> </w:t>
      </w:r>
      <w:r>
        <w:t>(CR) 23.502 CR5050 (Rel-19, 'A'): Subscription of UPF event via SMF in deployments with I-SMF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 To collect data from UPF for Any_UE, in deployments with I-SMF, consumer does not use DNAI and/or AoI as input to discover and select the SMF(s). DNAI and/or AoI can be sent in the subscription request for Any_UE to the selected SMFs. - To collect data from UPF for Any_UE, the SMFs select only the PDU Sessions where they play SMF role (e.g. not I-SMF role) and match the input parameters. SMF follows then the procedure defined for certain UEs and subscribe to I-SMF for the selected PDU Sessions when UPF to report data is controlled by I-SMF. - To collect data from UPF for certain UEs, When SMF-UPF interactions are via PFCP, N16a between SMF and I-SMF is used to convey the subscription.</w:t>
      </w:r>
    </w:p>
    <w:p w14:paraId="0E4EF55B" w14:textId="77777777" w:rsidR="007615D6" w:rsidRPr="005B25A1" w:rsidRDefault="007615D6" w:rsidP="007615D6">
      <w:pPr>
        <w:keepNext/>
        <w:keepLines/>
        <w:rPr>
          <w:b/>
          <w:bCs/>
        </w:rPr>
      </w:pPr>
      <w:r w:rsidRPr="005B25A1">
        <w:rPr>
          <w:b/>
          <w:bCs/>
        </w:rPr>
        <w:t>Parallel discussion:</w:t>
      </w:r>
    </w:p>
    <w:p w14:paraId="06274CF9" w14:textId="77777777" w:rsidR="007615D6" w:rsidRPr="005B25A1" w:rsidRDefault="007615D6" w:rsidP="007615D6">
      <w:pPr>
        <w:keepNext/>
        <w:keepLines/>
      </w:pPr>
      <w:r w:rsidRPr="005B25A1">
        <w:t>-</w:t>
      </w:r>
    </w:p>
    <w:p w14:paraId="2CC0A6AE" w14:textId="77777777" w:rsidR="007615D6" w:rsidRPr="005B25A1" w:rsidRDefault="007615D6" w:rsidP="007615D6">
      <w:pPr>
        <w:keepNext/>
        <w:keepLines/>
        <w:rPr>
          <w:b/>
          <w:bCs/>
        </w:rPr>
      </w:pPr>
      <w:r w:rsidRPr="005B25A1">
        <w:rPr>
          <w:b/>
          <w:bCs/>
        </w:rPr>
        <w:t>Plenary Discussion:</w:t>
      </w:r>
    </w:p>
    <w:p w14:paraId="75C719DB" w14:textId="77777777" w:rsidR="007615D6" w:rsidRPr="005B25A1" w:rsidRDefault="007615D6" w:rsidP="007615D6">
      <w:pPr>
        <w:keepNext/>
        <w:keepLines/>
      </w:pPr>
      <w:r>
        <w:rPr>
          <w:color w:val="FF0000"/>
        </w:rPr>
        <w:t>NO DISCUSSION RECORDED</w:t>
      </w:r>
    </w:p>
    <w:p w14:paraId="7237CCAF" w14:textId="77777777" w:rsidR="007615D6" w:rsidRPr="00EB0339" w:rsidRDefault="007615D6" w:rsidP="007615D6">
      <w:r w:rsidRPr="005B25A1">
        <w:rPr>
          <w:b/>
          <w:bCs/>
        </w:rPr>
        <w:t>Status:</w:t>
      </w:r>
      <w:r>
        <w:t xml:space="preserve"> </w:t>
      </w:r>
      <w:r>
        <w:rPr>
          <w:color w:val="0000FF"/>
        </w:rPr>
        <w:t>Not concluded</w:t>
      </w:r>
      <w:r>
        <w:t>.</w:t>
      </w:r>
    </w:p>
    <w:p w14:paraId="61B44597" w14:textId="77777777" w:rsidR="00E00DA6" w:rsidRDefault="007615D6" w:rsidP="000A3FBD">
      <w:pPr>
        <w:pStyle w:val="NormTop"/>
      </w:pPr>
      <w:r>
        <w:rPr>
          <w:color w:val="0000FF"/>
        </w:rPr>
        <w:t>S2-2410039</w:t>
      </w:r>
      <w:r w:rsidRPr="00D53282">
        <w:t xml:space="preserve"> </w:t>
      </w:r>
      <w:r>
        <w:t>(CR) 23.502 CR5051 (Rel-18, 'F'): Subscription of UPF event via SMF in deployments with I-SMF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To collect data from UPF for Any_UE, in deployments with I-SMF, consumer does not use DNAI and/or AoI as input to discover and select the SMF(s). DNAI and/or AoI can be sent in the subscription request for Any_UE to the selected SMFs. - To collect data from UPF for Any_UE, the SMFs select only the PDU Sessions where they play SMF role (e.g. not I-SMF role) and match the input parameters. SMF follows then the procedure defined for certain UEs and subscribe to I-SMF for the selected PDU Sessions when UPF to report data is controlled by I-SMF. - To collect data from UPF for certain UEs, When SMF-UPF interactions are via PFCP, N16a between SMF and I-SMF is used to convey the subscription.</w:t>
      </w:r>
    </w:p>
    <w:p w14:paraId="5BDEA0F9"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18.7.0.!</w:t>
      </w:r>
    </w:p>
    <w:p w14:paraId="06D2589C" w14:textId="77777777" w:rsidR="007615D6" w:rsidRPr="005B25A1" w:rsidRDefault="007615D6" w:rsidP="007615D6">
      <w:pPr>
        <w:keepNext/>
        <w:keepLines/>
        <w:rPr>
          <w:b/>
          <w:bCs/>
        </w:rPr>
      </w:pPr>
      <w:r w:rsidRPr="005B25A1">
        <w:rPr>
          <w:b/>
          <w:bCs/>
        </w:rPr>
        <w:t>Parallel discussion:</w:t>
      </w:r>
    </w:p>
    <w:p w14:paraId="4E9E1E94" w14:textId="77777777" w:rsidR="007615D6" w:rsidRPr="005B25A1" w:rsidRDefault="007615D6" w:rsidP="007615D6">
      <w:pPr>
        <w:keepNext/>
        <w:keepLines/>
      </w:pPr>
      <w:r w:rsidRPr="005B25A1">
        <w:t>-</w:t>
      </w:r>
    </w:p>
    <w:p w14:paraId="2307FFAA" w14:textId="77777777" w:rsidR="007615D6" w:rsidRPr="005B25A1" w:rsidRDefault="007615D6" w:rsidP="007615D6">
      <w:pPr>
        <w:keepNext/>
        <w:keepLines/>
        <w:rPr>
          <w:b/>
          <w:bCs/>
        </w:rPr>
      </w:pPr>
      <w:r w:rsidRPr="005B25A1">
        <w:rPr>
          <w:b/>
          <w:bCs/>
        </w:rPr>
        <w:t>Plenary Discussion:</w:t>
      </w:r>
    </w:p>
    <w:p w14:paraId="04E7E5D1" w14:textId="77777777" w:rsidR="007615D6" w:rsidRPr="005B25A1" w:rsidRDefault="007615D6" w:rsidP="007615D6">
      <w:pPr>
        <w:keepNext/>
        <w:keepLines/>
      </w:pPr>
      <w:r>
        <w:rPr>
          <w:color w:val="FF0000"/>
        </w:rPr>
        <w:t>NO DISCUSSION RECORDED</w:t>
      </w:r>
    </w:p>
    <w:p w14:paraId="4F683A39" w14:textId="77777777" w:rsidR="007615D6" w:rsidRPr="00EB0339" w:rsidRDefault="007615D6" w:rsidP="007615D6">
      <w:r w:rsidRPr="005B25A1">
        <w:rPr>
          <w:b/>
          <w:bCs/>
        </w:rPr>
        <w:t>Status:</w:t>
      </w:r>
      <w:r>
        <w:t xml:space="preserve"> </w:t>
      </w:r>
      <w:r>
        <w:rPr>
          <w:color w:val="0000FF"/>
        </w:rPr>
        <w:t>Not concluded</w:t>
      </w:r>
      <w:r>
        <w:t>.</w:t>
      </w:r>
    </w:p>
    <w:p w14:paraId="6C8E787E" w14:textId="77777777" w:rsidR="00E00DA6" w:rsidRDefault="007615D6" w:rsidP="000A3FBD">
      <w:pPr>
        <w:pStyle w:val="NormTop"/>
      </w:pPr>
      <w:r>
        <w:rPr>
          <w:color w:val="0000FF"/>
        </w:rPr>
        <w:t>S2-2410502</w:t>
      </w:r>
      <w:r w:rsidRPr="00D53282">
        <w:t xml:space="preserve"> </w:t>
      </w:r>
      <w:r>
        <w:t>(CR) 23.502 CR5108 (Rel-18, 'F'): Subscription of UPF event via I-SMF for the Any UE case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SMF receiving Nsmf_EventExposure Subscription request to subscribe to UPF data for 'Any UE', does not consider PDU sessions for which it is acting as I-SMF when it selects the PDU session(s) and the UPFs it has to send the request to in step 4 of Figure 4.15.4.5.2-1.</w:t>
      </w:r>
    </w:p>
    <w:p w14:paraId="30B1672C" w14:textId="77777777" w:rsidR="007615D6" w:rsidRPr="005B25A1" w:rsidRDefault="007615D6" w:rsidP="007615D6">
      <w:pPr>
        <w:keepNext/>
        <w:keepLines/>
        <w:rPr>
          <w:b/>
          <w:bCs/>
        </w:rPr>
      </w:pPr>
      <w:r w:rsidRPr="005B25A1">
        <w:rPr>
          <w:b/>
          <w:bCs/>
        </w:rPr>
        <w:t>Parallel discussion:</w:t>
      </w:r>
    </w:p>
    <w:p w14:paraId="20CFBDF5" w14:textId="77777777" w:rsidR="007615D6" w:rsidRPr="005B25A1" w:rsidRDefault="007615D6" w:rsidP="007615D6">
      <w:pPr>
        <w:keepNext/>
        <w:keepLines/>
      </w:pPr>
      <w:r w:rsidRPr="005B25A1">
        <w:t>-</w:t>
      </w:r>
    </w:p>
    <w:p w14:paraId="5CB7119B" w14:textId="77777777" w:rsidR="007615D6" w:rsidRPr="005B25A1" w:rsidRDefault="007615D6" w:rsidP="007615D6">
      <w:pPr>
        <w:keepNext/>
        <w:keepLines/>
        <w:rPr>
          <w:b/>
          <w:bCs/>
        </w:rPr>
      </w:pPr>
      <w:r w:rsidRPr="005B25A1">
        <w:rPr>
          <w:b/>
          <w:bCs/>
        </w:rPr>
        <w:t>Plenary Discussion:</w:t>
      </w:r>
    </w:p>
    <w:p w14:paraId="762B4A96" w14:textId="77777777" w:rsidR="007615D6" w:rsidRPr="005B25A1" w:rsidRDefault="007615D6" w:rsidP="007615D6">
      <w:pPr>
        <w:keepNext/>
        <w:keepLines/>
      </w:pPr>
      <w:r>
        <w:rPr>
          <w:color w:val="FF0000"/>
        </w:rPr>
        <w:t>NO DISCUSSION RECORDED</w:t>
      </w:r>
    </w:p>
    <w:p w14:paraId="75D9502E" w14:textId="77777777" w:rsidR="007615D6" w:rsidRPr="00EB0339" w:rsidRDefault="007615D6" w:rsidP="007615D6">
      <w:r w:rsidRPr="005B25A1">
        <w:rPr>
          <w:b/>
          <w:bCs/>
        </w:rPr>
        <w:t>Status:</w:t>
      </w:r>
      <w:r>
        <w:t xml:space="preserve"> </w:t>
      </w:r>
      <w:r>
        <w:rPr>
          <w:color w:val="0000FF"/>
        </w:rPr>
        <w:t>Not concluded</w:t>
      </w:r>
      <w:r>
        <w:t>.</w:t>
      </w:r>
    </w:p>
    <w:p w14:paraId="2CE5DFEF" w14:textId="77777777" w:rsidR="00E00DA6" w:rsidRDefault="007615D6" w:rsidP="000A3FBD">
      <w:pPr>
        <w:pStyle w:val="NormTop"/>
      </w:pPr>
      <w:r>
        <w:rPr>
          <w:color w:val="0000FF"/>
        </w:rPr>
        <w:lastRenderedPageBreak/>
        <w:t>S2-2410503</w:t>
      </w:r>
      <w:r w:rsidRPr="00D53282">
        <w:t xml:space="preserve"> </w:t>
      </w:r>
      <w:r>
        <w:t>(CR) 23.502 CR5109 (Rel-19, 'A'): Subscription of UPF event via I-SMF for the Any UE case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An SMF receiving Nsmf_EventExposure Subscription request to subscribe to UPF data for 'Any UE', does not consider PDU sessions for which it is acting as I-SMF when it selects the PDU session(s) and the UPFs it has to send the request to in step 4 of Figure 4.15.4.5.2-1.</w:t>
      </w:r>
    </w:p>
    <w:p w14:paraId="09CCAAF8" w14:textId="77777777" w:rsidR="007615D6" w:rsidRPr="005B25A1" w:rsidRDefault="007615D6" w:rsidP="007615D6">
      <w:pPr>
        <w:keepNext/>
        <w:keepLines/>
        <w:rPr>
          <w:b/>
          <w:bCs/>
        </w:rPr>
      </w:pPr>
      <w:r w:rsidRPr="005B25A1">
        <w:rPr>
          <w:b/>
          <w:bCs/>
        </w:rPr>
        <w:t>Parallel discussion:</w:t>
      </w:r>
    </w:p>
    <w:p w14:paraId="0BC7A917" w14:textId="77777777" w:rsidR="007615D6" w:rsidRPr="005B25A1" w:rsidRDefault="007615D6" w:rsidP="007615D6">
      <w:pPr>
        <w:keepNext/>
        <w:keepLines/>
      </w:pPr>
      <w:r w:rsidRPr="005B25A1">
        <w:t>-</w:t>
      </w:r>
    </w:p>
    <w:p w14:paraId="05AE854A" w14:textId="77777777" w:rsidR="007615D6" w:rsidRPr="005B25A1" w:rsidRDefault="007615D6" w:rsidP="007615D6">
      <w:pPr>
        <w:keepNext/>
        <w:keepLines/>
        <w:rPr>
          <w:b/>
          <w:bCs/>
        </w:rPr>
      </w:pPr>
      <w:r w:rsidRPr="005B25A1">
        <w:rPr>
          <w:b/>
          <w:bCs/>
        </w:rPr>
        <w:t>Plenary Discussion:</w:t>
      </w:r>
    </w:p>
    <w:p w14:paraId="133C28A0" w14:textId="77777777" w:rsidR="007615D6" w:rsidRPr="005B25A1" w:rsidRDefault="007615D6" w:rsidP="007615D6">
      <w:pPr>
        <w:keepNext/>
        <w:keepLines/>
      </w:pPr>
      <w:r>
        <w:rPr>
          <w:color w:val="FF0000"/>
        </w:rPr>
        <w:t>NO DISCUSSION RECORDED</w:t>
      </w:r>
    </w:p>
    <w:p w14:paraId="05EF3335" w14:textId="77777777" w:rsidR="007615D6" w:rsidRPr="00EB0339" w:rsidRDefault="007615D6" w:rsidP="007615D6">
      <w:r w:rsidRPr="005B25A1">
        <w:rPr>
          <w:b/>
          <w:bCs/>
        </w:rPr>
        <w:t>Status:</w:t>
      </w:r>
      <w:r>
        <w:t xml:space="preserve"> </w:t>
      </w:r>
      <w:r>
        <w:rPr>
          <w:color w:val="0000FF"/>
        </w:rPr>
        <w:t>Not concluded</w:t>
      </w:r>
      <w:r>
        <w:t>.</w:t>
      </w:r>
    </w:p>
    <w:p w14:paraId="448C2AC1" w14:textId="77777777" w:rsidR="00A07364" w:rsidRDefault="00A07364" w:rsidP="00BB3F37"/>
    <w:p w14:paraId="50511849" w14:textId="77777777" w:rsidR="00A07364" w:rsidRDefault="00A07364" w:rsidP="00BB3F37"/>
    <w:p w14:paraId="521D911E" w14:textId="77777777" w:rsidR="007615D6" w:rsidRDefault="007615D6" w:rsidP="005A50C0">
      <w:pPr>
        <w:pStyle w:val="Heading3"/>
      </w:pPr>
      <w:r>
        <w:t>9.17.2</w:t>
      </w:r>
      <w:r>
        <w:tab/>
        <w:t>Edge Computing Phase 2 (EDGE_Ph2)</w:t>
      </w:r>
    </w:p>
    <w:p w14:paraId="53551B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3114F93" w14:textId="77777777" w:rsidR="00E00DA6" w:rsidRDefault="007615D6" w:rsidP="000A3FBD">
      <w:pPr>
        <w:pStyle w:val="NormTop"/>
      </w:pPr>
      <w:r>
        <w:rPr>
          <w:color w:val="0000FF"/>
        </w:rPr>
        <w:t>S2-2409775</w:t>
      </w:r>
      <w:r w:rsidRPr="00D53282">
        <w:t xml:space="preserve"> </w:t>
      </w:r>
      <w:r>
        <w:t>(CR) 23.548 CR0259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missing description about BP configuration to align with ULCL. 2. Change ''Outer Header Creation' and 'Outer Header Removal'' into 'FAR conatins 'IP Address and Port Number Replacement''.</w:t>
      </w:r>
    </w:p>
    <w:p w14:paraId="4A265F57"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18.6.0!</w:t>
      </w:r>
    </w:p>
    <w:p w14:paraId="3D247B81" w14:textId="77777777" w:rsidR="007615D6" w:rsidRPr="005B25A1" w:rsidRDefault="007615D6" w:rsidP="007615D6">
      <w:pPr>
        <w:keepNext/>
        <w:keepLines/>
        <w:rPr>
          <w:b/>
          <w:bCs/>
        </w:rPr>
      </w:pPr>
      <w:r w:rsidRPr="005B25A1">
        <w:rPr>
          <w:b/>
          <w:bCs/>
        </w:rPr>
        <w:t>Parallel discussion:</w:t>
      </w:r>
    </w:p>
    <w:p w14:paraId="3BA2C7C0" w14:textId="77777777" w:rsidR="007615D6" w:rsidRPr="005B25A1" w:rsidRDefault="007615D6" w:rsidP="007615D6">
      <w:pPr>
        <w:keepNext/>
        <w:keepLines/>
      </w:pPr>
      <w:r w:rsidRPr="005B25A1">
        <w:t>-</w:t>
      </w:r>
    </w:p>
    <w:p w14:paraId="6ED5D9F4" w14:textId="77777777" w:rsidR="007615D6" w:rsidRPr="005B25A1" w:rsidRDefault="007615D6" w:rsidP="007615D6">
      <w:pPr>
        <w:keepNext/>
        <w:keepLines/>
        <w:rPr>
          <w:b/>
          <w:bCs/>
        </w:rPr>
      </w:pPr>
      <w:r w:rsidRPr="005B25A1">
        <w:rPr>
          <w:b/>
          <w:bCs/>
        </w:rPr>
        <w:t>Plenary Discussion:</w:t>
      </w:r>
    </w:p>
    <w:p w14:paraId="1D17513D" w14:textId="77777777" w:rsidR="007615D6" w:rsidRPr="005B25A1" w:rsidRDefault="007615D6" w:rsidP="007615D6">
      <w:pPr>
        <w:keepNext/>
        <w:keepLines/>
      </w:pPr>
      <w:r>
        <w:rPr>
          <w:color w:val="FF0000"/>
        </w:rPr>
        <w:t>NO DISCUSSION RECORDED</w:t>
      </w:r>
    </w:p>
    <w:p w14:paraId="229464B5" w14:textId="77777777" w:rsidR="007615D6" w:rsidRPr="00EB0339" w:rsidRDefault="007615D6" w:rsidP="007615D6">
      <w:r w:rsidRPr="005B25A1">
        <w:rPr>
          <w:b/>
          <w:bCs/>
        </w:rPr>
        <w:t>Status:</w:t>
      </w:r>
      <w:r>
        <w:t xml:space="preserve"> </w:t>
      </w:r>
      <w:r>
        <w:rPr>
          <w:color w:val="0000FF"/>
        </w:rPr>
        <w:t>Not concluded</w:t>
      </w:r>
      <w:r>
        <w:t>.</w:t>
      </w:r>
    </w:p>
    <w:p w14:paraId="31E83B89" w14:textId="77777777" w:rsidR="00E00DA6" w:rsidRDefault="007615D6" w:rsidP="000A3FBD">
      <w:pPr>
        <w:pStyle w:val="NormTop"/>
      </w:pPr>
      <w:r>
        <w:rPr>
          <w:color w:val="0000FF"/>
        </w:rPr>
        <w:t>S2-2409776</w:t>
      </w:r>
      <w:r w:rsidRPr="00D53282">
        <w:t xml:space="preserve"> </w:t>
      </w:r>
      <w:r>
        <w:t>(CR) 23.548 CR0260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Add missing description about BP configuration to align with ULCL. 2. Change ''Outer Header Creation' and 'Outer Header Removal'' into 'FAR conatins 'IP Address and Port Number Replacement''.</w:t>
      </w:r>
    </w:p>
    <w:p w14:paraId="3540D10F" w14:textId="77777777" w:rsidR="007615D6" w:rsidRPr="005B25A1" w:rsidRDefault="007615D6" w:rsidP="007615D6">
      <w:pPr>
        <w:keepNext/>
        <w:keepLines/>
        <w:rPr>
          <w:b/>
          <w:bCs/>
        </w:rPr>
      </w:pPr>
      <w:r w:rsidRPr="005B25A1">
        <w:rPr>
          <w:b/>
          <w:bCs/>
        </w:rPr>
        <w:t>Parallel discussion:</w:t>
      </w:r>
    </w:p>
    <w:p w14:paraId="12A10192" w14:textId="77777777" w:rsidR="007615D6" w:rsidRPr="005B25A1" w:rsidRDefault="007615D6" w:rsidP="007615D6">
      <w:pPr>
        <w:keepNext/>
        <w:keepLines/>
      </w:pPr>
      <w:r w:rsidRPr="005B25A1">
        <w:t>-</w:t>
      </w:r>
    </w:p>
    <w:p w14:paraId="45C5FEB4" w14:textId="77777777" w:rsidR="007615D6" w:rsidRPr="005B25A1" w:rsidRDefault="007615D6" w:rsidP="007615D6">
      <w:pPr>
        <w:keepNext/>
        <w:keepLines/>
        <w:rPr>
          <w:b/>
          <w:bCs/>
        </w:rPr>
      </w:pPr>
      <w:r w:rsidRPr="005B25A1">
        <w:rPr>
          <w:b/>
          <w:bCs/>
        </w:rPr>
        <w:t>Plenary Discussion:</w:t>
      </w:r>
    </w:p>
    <w:p w14:paraId="57C90FDD" w14:textId="77777777" w:rsidR="007615D6" w:rsidRPr="005B25A1" w:rsidRDefault="007615D6" w:rsidP="007615D6">
      <w:pPr>
        <w:keepNext/>
        <w:keepLines/>
      </w:pPr>
      <w:r>
        <w:rPr>
          <w:color w:val="FF0000"/>
        </w:rPr>
        <w:t>NO DISCUSSION RECORDED</w:t>
      </w:r>
    </w:p>
    <w:p w14:paraId="57726E45" w14:textId="77777777" w:rsidR="007615D6" w:rsidRPr="00EB0339" w:rsidRDefault="007615D6" w:rsidP="007615D6">
      <w:r w:rsidRPr="005B25A1">
        <w:rPr>
          <w:b/>
          <w:bCs/>
        </w:rPr>
        <w:t>Status:</w:t>
      </w:r>
      <w:r>
        <w:t xml:space="preserve"> </w:t>
      </w:r>
      <w:r>
        <w:rPr>
          <w:color w:val="0000FF"/>
        </w:rPr>
        <w:t>Not concluded</w:t>
      </w:r>
      <w:r>
        <w:t>.</w:t>
      </w:r>
    </w:p>
    <w:p w14:paraId="5BFD36DD" w14:textId="77777777" w:rsidR="00E00DA6" w:rsidRDefault="007615D6" w:rsidP="000A3FBD">
      <w:pPr>
        <w:pStyle w:val="NormTop"/>
      </w:pPr>
      <w:r>
        <w:rPr>
          <w:color w:val="0000FF"/>
        </w:rPr>
        <w:lastRenderedPageBreak/>
        <w:t>S2-2409777</w:t>
      </w:r>
      <w:r w:rsidRPr="00D53282">
        <w:t xml:space="preserve"> </w:t>
      </w:r>
      <w:r>
        <w:t>(CR) 23.501 CR5654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how the IPv6 multi-homed routing rules are provided to the UE in HR-SBO scenario.</w:t>
      </w:r>
    </w:p>
    <w:p w14:paraId="1C2EA869"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18.6.0!</w:t>
      </w:r>
    </w:p>
    <w:p w14:paraId="44FF7BBE" w14:textId="77777777" w:rsidR="007615D6" w:rsidRPr="005B25A1" w:rsidRDefault="007615D6" w:rsidP="007615D6">
      <w:pPr>
        <w:keepNext/>
        <w:keepLines/>
        <w:rPr>
          <w:b/>
          <w:bCs/>
        </w:rPr>
      </w:pPr>
      <w:r w:rsidRPr="005B25A1">
        <w:rPr>
          <w:b/>
          <w:bCs/>
        </w:rPr>
        <w:t>Parallel discussion:</w:t>
      </w:r>
    </w:p>
    <w:p w14:paraId="183AF953" w14:textId="77777777" w:rsidR="007615D6" w:rsidRPr="005B25A1" w:rsidRDefault="007615D6" w:rsidP="007615D6">
      <w:pPr>
        <w:keepNext/>
        <w:keepLines/>
      </w:pPr>
      <w:r w:rsidRPr="005B25A1">
        <w:t>-</w:t>
      </w:r>
    </w:p>
    <w:p w14:paraId="297B9BB4" w14:textId="77777777" w:rsidR="007615D6" w:rsidRPr="005B25A1" w:rsidRDefault="007615D6" w:rsidP="007615D6">
      <w:pPr>
        <w:keepNext/>
        <w:keepLines/>
        <w:rPr>
          <w:b/>
          <w:bCs/>
        </w:rPr>
      </w:pPr>
      <w:r w:rsidRPr="005B25A1">
        <w:rPr>
          <w:b/>
          <w:bCs/>
        </w:rPr>
        <w:t>Plenary Discussion:</w:t>
      </w:r>
    </w:p>
    <w:p w14:paraId="061104DD" w14:textId="77777777" w:rsidR="007615D6" w:rsidRPr="005B25A1" w:rsidRDefault="007615D6" w:rsidP="007615D6">
      <w:pPr>
        <w:keepNext/>
        <w:keepLines/>
      </w:pPr>
      <w:r>
        <w:rPr>
          <w:color w:val="FF0000"/>
        </w:rPr>
        <w:t>NO DISCUSSION RECORDED</w:t>
      </w:r>
    </w:p>
    <w:p w14:paraId="55F435CD" w14:textId="77777777" w:rsidR="007615D6" w:rsidRPr="00EB0339" w:rsidRDefault="007615D6" w:rsidP="007615D6">
      <w:r w:rsidRPr="005B25A1">
        <w:rPr>
          <w:b/>
          <w:bCs/>
        </w:rPr>
        <w:t>Status:</w:t>
      </w:r>
      <w:r>
        <w:t xml:space="preserve"> </w:t>
      </w:r>
      <w:r>
        <w:rPr>
          <w:color w:val="0000FF"/>
        </w:rPr>
        <w:t>Not concluded</w:t>
      </w:r>
      <w:r>
        <w:t>.</w:t>
      </w:r>
    </w:p>
    <w:p w14:paraId="14C0D710" w14:textId="77777777" w:rsidR="00E00DA6" w:rsidRDefault="007615D6" w:rsidP="000A3FBD">
      <w:pPr>
        <w:pStyle w:val="NormTop"/>
      </w:pPr>
      <w:r>
        <w:rPr>
          <w:color w:val="0000FF"/>
        </w:rPr>
        <w:t>S2-2409778</w:t>
      </w:r>
      <w:r w:rsidRPr="00D53282">
        <w:t xml:space="preserve"> </w:t>
      </w:r>
      <w:r>
        <w:t>(CR) 23.501 CR5655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how the IPv6 multi-homed routing rules are provided to the UE in HR-SBO scenario.</w:t>
      </w:r>
    </w:p>
    <w:p w14:paraId="45072F45" w14:textId="77777777" w:rsidR="007615D6" w:rsidRPr="005B25A1" w:rsidRDefault="007615D6" w:rsidP="007615D6">
      <w:pPr>
        <w:keepNext/>
        <w:keepLines/>
        <w:rPr>
          <w:b/>
          <w:bCs/>
        </w:rPr>
      </w:pPr>
      <w:r w:rsidRPr="005B25A1">
        <w:rPr>
          <w:b/>
          <w:bCs/>
        </w:rPr>
        <w:t>Parallel discussion:</w:t>
      </w:r>
    </w:p>
    <w:p w14:paraId="3FAD3538" w14:textId="77777777" w:rsidR="007615D6" w:rsidRPr="005B25A1" w:rsidRDefault="007615D6" w:rsidP="007615D6">
      <w:pPr>
        <w:keepNext/>
        <w:keepLines/>
      </w:pPr>
      <w:r w:rsidRPr="005B25A1">
        <w:t>-</w:t>
      </w:r>
    </w:p>
    <w:p w14:paraId="72DF864C" w14:textId="77777777" w:rsidR="007615D6" w:rsidRPr="005B25A1" w:rsidRDefault="007615D6" w:rsidP="007615D6">
      <w:pPr>
        <w:keepNext/>
        <w:keepLines/>
        <w:rPr>
          <w:b/>
          <w:bCs/>
        </w:rPr>
      </w:pPr>
      <w:r w:rsidRPr="005B25A1">
        <w:rPr>
          <w:b/>
          <w:bCs/>
        </w:rPr>
        <w:t>Plenary Discussion:</w:t>
      </w:r>
    </w:p>
    <w:p w14:paraId="04301377" w14:textId="77777777" w:rsidR="007615D6" w:rsidRPr="005B25A1" w:rsidRDefault="007615D6" w:rsidP="007615D6">
      <w:pPr>
        <w:keepNext/>
        <w:keepLines/>
      </w:pPr>
      <w:r>
        <w:rPr>
          <w:color w:val="FF0000"/>
        </w:rPr>
        <w:t>NO DISCUSSION RECORDED</w:t>
      </w:r>
    </w:p>
    <w:p w14:paraId="43676777" w14:textId="77777777" w:rsidR="007615D6" w:rsidRPr="00EB0339" w:rsidRDefault="007615D6" w:rsidP="007615D6">
      <w:r w:rsidRPr="005B25A1">
        <w:rPr>
          <w:b/>
          <w:bCs/>
        </w:rPr>
        <w:t>Status:</w:t>
      </w:r>
      <w:r>
        <w:t xml:space="preserve"> </w:t>
      </w:r>
      <w:r>
        <w:rPr>
          <w:color w:val="0000FF"/>
        </w:rPr>
        <w:t>Not concluded</w:t>
      </w:r>
      <w:r>
        <w:t>.</w:t>
      </w:r>
    </w:p>
    <w:p w14:paraId="70F912A6" w14:textId="77777777" w:rsidR="00E00DA6" w:rsidRDefault="007615D6" w:rsidP="000A3FBD">
      <w:pPr>
        <w:pStyle w:val="NormTop"/>
      </w:pPr>
      <w:r>
        <w:rPr>
          <w:color w:val="0000FF"/>
        </w:rPr>
        <w:t>S2-2409779</w:t>
      </w:r>
      <w:r w:rsidRPr="00D53282">
        <w:t xml:space="preserve"> </w:t>
      </w:r>
      <w:r>
        <w:t>(CR) 23.502 CR5018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missing description about BP configuration in service operation.</w:t>
      </w:r>
    </w:p>
    <w:p w14:paraId="1E4D6304"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18.6.0!</w:t>
      </w:r>
    </w:p>
    <w:p w14:paraId="19DC5BE9" w14:textId="77777777" w:rsidR="007615D6" w:rsidRPr="005B25A1" w:rsidRDefault="007615D6" w:rsidP="007615D6">
      <w:pPr>
        <w:keepNext/>
        <w:keepLines/>
        <w:rPr>
          <w:b/>
          <w:bCs/>
        </w:rPr>
      </w:pPr>
      <w:r w:rsidRPr="005B25A1">
        <w:rPr>
          <w:b/>
          <w:bCs/>
        </w:rPr>
        <w:t>Parallel discussion:</w:t>
      </w:r>
    </w:p>
    <w:p w14:paraId="35BEA9C0" w14:textId="77777777" w:rsidR="007615D6" w:rsidRPr="005B25A1" w:rsidRDefault="007615D6" w:rsidP="007615D6">
      <w:pPr>
        <w:keepNext/>
        <w:keepLines/>
      </w:pPr>
      <w:r w:rsidRPr="005B25A1">
        <w:t>-</w:t>
      </w:r>
    </w:p>
    <w:p w14:paraId="6E82F5C0" w14:textId="77777777" w:rsidR="007615D6" w:rsidRPr="005B25A1" w:rsidRDefault="007615D6" w:rsidP="007615D6">
      <w:pPr>
        <w:keepNext/>
        <w:keepLines/>
        <w:rPr>
          <w:b/>
          <w:bCs/>
        </w:rPr>
      </w:pPr>
      <w:r w:rsidRPr="005B25A1">
        <w:rPr>
          <w:b/>
          <w:bCs/>
        </w:rPr>
        <w:t>Plenary Discussion:</w:t>
      </w:r>
    </w:p>
    <w:p w14:paraId="311AC023" w14:textId="77777777" w:rsidR="007615D6" w:rsidRPr="005B25A1" w:rsidRDefault="007615D6" w:rsidP="007615D6">
      <w:pPr>
        <w:keepNext/>
        <w:keepLines/>
      </w:pPr>
      <w:r>
        <w:rPr>
          <w:color w:val="FF0000"/>
        </w:rPr>
        <w:t>NO DISCUSSION RECORDED</w:t>
      </w:r>
    </w:p>
    <w:p w14:paraId="6A49BC14" w14:textId="77777777" w:rsidR="007615D6" w:rsidRPr="00EB0339" w:rsidRDefault="007615D6" w:rsidP="007615D6">
      <w:r w:rsidRPr="005B25A1">
        <w:rPr>
          <w:b/>
          <w:bCs/>
        </w:rPr>
        <w:t>Status:</w:t>
      </w:r>
      <w:r>
        <w:t xml:space="preserve"> </w:t>
      </w:r>
      <w:r>
        <w:rPr>
          <w:color w:val="0000FF"/>
        </w:rPr>
        <w:t>Not concluded</w:t>
      </w:r>
      <w:r>
        <w:t>.</w:t>
      </w:r>
    </w:p>
    <w:p w14:paraId="29C14267" w14:textId="77777777" w:rsidR="00E00DA6" w:rsidRDefault="007615D6" w:rsidP="000A3FBD">
      <w:pPr>
        <w:pStyle w:val="NormTop"/>
      </w:pPr>
      <w:r>
        <w:rPr>
          <w:color w:val="0000FF"/>
        </w:rPr>
        <w:t>S2-2409780</w:t>
      </w:r>
      <w:r w:rsidRPr="00D53282">
        <w:t xml:space="preserve"> </w:t>
      </w:r>
      <w:r>
        <w:t>(CR) 23.502 CR5019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description about BP configuration in service operation.</w:t>
      </w:r>
    </w:p>
    <w:p w14:paraId="761D3BE9" w14:textId="77777777" w:rsidR="007615D6" w:rsidRPr="005B25A1" w:rsidRDefault="007615D6" w:rsidP="007615D6">
      <w:pPr>
        <w:keepNext/>
        <w:keepLines/>
        <w:rPr>
          <w:b/>
          <w:bCs/>
        </w:rPr>
      </w:pPr>
      <w:r w:rsidRPr="005B25A1">
        <w:rPr>
          <w:b/>
          <w:bCs/>
        </w:rPr>
        <w:t>Parallel discussion:</w:t>
      </w:r>
    </w:p>
    <w:p w14:paraId="5A905952" w14:textId="77777777" w:rsidR="007615D6" w:rsidRPr="005B25A1" w:rsidRDefault="007615D6" w:rsidP="007615D6">
      <w:pPr>
        <w:keepNext/>
        <w:keepLines/>
      </w:pPr>
      <w:r w:rsidRPr="005B25A1">
        <w:t>-</w:t>
      </w:r>
    </w:p>
    <w:p w14:paraId="6EBF8C68" w14:textId="77777777" w:rsidR="007615D6" w:rsidRPr="005B25A1" w:rsidRDefault="007615D6" w:rsidP="007615D6">
      <w:pPr>
        <w:keepNext/>
        <w:keepLines/>
        <w:rPr>
          <w:b/>
          <w:bCs/>
        </w:rPr>
      </w:pPr>
      <w:r w:rsidRPr="005B25A1">
        <w:rPr>
          <w:b/>
          <w:bCs/>
        </w:rPr>
        <w:t>Plenary Discussion:</w:t>
      </w:r>
    </w:p>
    <w:p w14:paraId="457A6805" w14:textId="77777777" w:rsidR="007615D6" w:rsidRPr="005B25A1" w:rsidRDefault="007615D6" w:rsidP="007615D6">
      <w:pPr>
        <w:keepNext/>
        <w:keepLines/>
      </w:pPr>
      <w:r>
        <w:rPr>
          <w:color w:val="FF0000"/>
        </w:rPr>
        <w:t>NO DISCUSSION RECORDED</w:t>
      </w:r>
    </w:p>
    <w:p w14:paraId="03F55393" w14:textId="77777777" w:rsidR="007615D6" w:rsidRPr="00EB0339" w:rsidRDefault="007615D6" w:rsidP="007615D6">
      <w:r w:rsidRPr="005B25A1">
        <w:rPr>
          <w:b/>
          <w:bCs/>
        </w:rPr>
        <w:t>Status:</w:t>
      </w:r>
      <w:r>
        <w:t xml:space="preserve"> </w:t>
      </w:r>
      <w:r>
        <w:rPr>
          <w:color w:val="0000FF"/>
        </w:rPr>
        <w:t>Not concluded</w:t>
      </w:r>
      <w:r>
        <w:t>.</w:t>
      </w:r>
    </w:p>
    <w:p w14:paraId="7593D403" w14:textId="77777777" w:rsidR="00E00DA6" w:rsidRDefault="007615D6" w:rsidP="000A3FBD">
      <w:pPr>
        <w:pStyle w:val="NormTop"/>
      </w:pPr>
      <w:r>
        <w:rPr>
          <w:color w:val="0000FF"/>
        </w:rPr>
        <w:lastRenderedPageBreak/>
        <w:t>S2-2409781</w:t>
      </w:r>
      <w:r w:rsidRPr="00D53282">
        <w:t xml:space="preserve"> </w:t>
      </w:r>
      <w:r>
        <w:t>(CR) 23.548 CR0261 (Rel-18, 'F'): Correction on local traffic routing when UE moves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the limitation on SM context transfer in step 3 of clause 6.7.2.6. 2. Move the NOTE1 in clause 6.7.2.7 to clause 6.7.2.6. 3. Add description on when to trigger EAS rediscovery in case of V-SMF removal. 4. Simplify the descriptions on SM context in step 4 of clause 6.7.2.7 and refer to clause 6.7.2.6. 5. Add V-SMF removal case in Figure 6.7.2.3.2 and descriptions in step 4.</w:t>
      </w:r>
    </w:p>
    <w:p w14:paraId="43397E56" w14:textId="77777777" w:rsidR="007615D6" w:rsidRPr="005B25A1" w:rsidRDefault="007615D6" w:rsidP="007615D6">
      <w:pPr>
        <w:keepNext/>
        <w:keepLines/>
        <w:rPr>
          <w:b/>
          <w:bCs/>
        </w:rPr>
      </w:pPr>
      <w:r w:rsidRPr="005B25A1">
        <w:rPr>
          <w:b/>
          <w:bCs/>
        </w:rPr>
        <w:t>Parallel discussion:</w:t>
      </w:r>
    </w:p>
    <w:p w14:paraId="0FB07DD7" w14:textId="77777777" w:rsidR="007615D6" w:rsidRPr="005B25A1" w:rsidRDefault="007615D6" w:rsidP="007615D6">
      <w:pPr>
        <w:keepNext/>
        <w:keepLines/>
      </w:pPr>
      <w:r w:rsidRPr="005B25A1">
        <w:t>-</w:t>
      </w:r>
    </w:p>
    <w:p w14:paraId="00D8575C" w14:textId="77777777" w:rsidR="007615D6" w:rsidRPr="005B25A1" w:rsidRDefault="007615D6" w:rsidP="007615D6">
      <w:pPr>
        <w:keepNext/>
        <w:keepLines/>
        <w:rPr>
          <w:b/>
          <w:bCs/>
        </w:rPr>
      </w:pPr>
      <w:r w:rsidRPr="005B25A1">
        <w:rPr>
          <w:b/>
          <w:bCs/>
        </w:rPr>
        <w:t>Plenary Discussion:</w:t>
      </w:r>
    </w:p>
    <w:p w14:paraId="069C0505" w14:textId="77777777" w:rsidR="007615D6" w:rsidRPr="005B25A1" w:rsidRDefault="007615D6" w:rsidP="007615D6">
      <w:pPr>
        <w:keepNext/>
        <w:keepLines/>
      </w:pPr>
      <w:r>
        <w:rPr>
          <w:color w:val="FF0000"/>
        </w:rPr>
        <w:t>NO DISCUSSION RECORDED</w:t>
      </w:r>
    </w:p>
    <w:p w14:paraId="2A7944D2" w14:textId="77777777" w:rsidR="007615D6" w:rsidRPr="00EB0339" w:rsidRDefault="007615D6" w:rsidP="007615D6">
      <w:r w:rsidRPr="005B25A1">
        <w:rPr>
          <w:b/>
          <w:bCs/>
        </w:rPr>
        <w:t>Status:</w:t>
      </w:r>
      <w:r>
        <w:t xml:space="preserve"> </w:t>
      </w:r>
      <w:r>
        <w:rPr>
          <w:color w:val="0000FF"/>
        </w:rPr>
        <w:t>Not concluded</w:t>
      </w:r>
      <w:r>
        <w:t>.</w:t>
      </w:r>
    </w:p>
    <w:p w14:paraId="0951ED83" w14:textId="77777777" w:rsidR="00E00DA6" w:rsidRDefault="007615D6" w:rsidP="000A3FBD">
      <w:pPr>
        <w:pStyle w:val="NormTop"/>
      </w:pPr>
      <w:r>
        <w:rPr>
          <w:color w:val="0000FF"/>
        </w:rPr>
        <w:t>S2-2409782</w:t>
      </w:r>
      <w:r w:rsidRPr="00D53282">
        <w:t xml:space="preserve"> </w:t>
      </w:r>
      <w:r>
        <w:t>(CR) 23.548 CR0262 (Rel-19, 'A'): Correction on local traffic routing when UE moves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Remove the limitation on SM context transfer in step 3 of clause 6.7.2.6. 2. Move the NOTE1 in clause 6.7.2.7 to clause 6.7.2.6. 3. Add description on when to trigger EAS rediscovery in case of V-SMF removal. 4. Simplify the descriptions on SM context in step 4 of clause 6.7.2.7 and refer to clause 6.7.2.6. 5. Add V-SMF removal case in Figure 6.7.2.3.2 and descriptions in step 4.</w:t>
      </w:r>
    </w:p>
    <w:p w14:paraId="27117E24" w14:textId="77777777" w:rsidR="007615D6" w:rsidRPr="005B25A1" w:rsidRDefault="007615D6" w:rsidP="007615D6">
      <w:pPr>
        <w:keepNext/>
        <w:keepLines/>
        <w:rPr>
          <w:b/>
          <w:bCs/>
        </w:rPr>
      </w:pPr>
      <w:r w:rsidRPr="005B25A1">
        <w:rPr>
          <w:b/>
          <w:bCs/>
        </w:rPr>
        <w:t>Parallel discussion:</w:t>
      </w:r>
    </w:p>
    <w:p w14:paraId="6520E81B" w14:textId="77777777" w:rsidR="007615D6" w:rsidRPr="005B25A1" w:rsidRDefault="007615D6" w:rsidP="007615D6">
      <w:pPr>
        <w:keepNext/>
        <w:keepLines/>
      </w:pPr>
      <w:r w:rsidRPr="005B25A1">
        <w:t>-</w:t>
      </w:r>
    </w:p>
    <w:p w14:paraId="3A753EC5" w14:textId="77777777" w:rsidR="007615D6" w:rsidRPr="005B25A1" w:rsidRDefault="007615D6" w:rsidP="007615D6">
      <w:pPr>
        <w:keepNext/>
        <w:keepLines/>
        <w:rPr>
          <w:b/>
          <w:bCs/>
        </w:rPr>
      </w:pPr>
      <w:r w:rsidRPr="005B25A1">
        <w:rPr>
          <w:b/>
          <w:bCs/>
        </w:rPr>
        <w:t>Plenary Discussion:</w:t>
      </w:r>
    </w:p>
    <w:p w14:paraId="3EF5DD63" w14:textId="77777777" w:rsidR="007615D6" w:rsidRPr="005B25A1" w:rsidRDefault="007615D6" w:rsidP="007615D6">
      <w:pPr>
        <w:keepNext/>
        <w:keepLines/>
      </w:pPr>
      <w:r>
        <w:rPr>
          <w:color w:val="FF0000"/>
        </w:rPr>
        <w:t>NO DISCUSSION RECORDED</w:t>
      </w:r>
    </w:p>
    <w:p w14:paraId="793B064A" w14:textId="77777777" w:rsidR="007615D6" w:rsidRPr="00EB0339" w:rsidRDefault="007615D6" w:rsidP="007615D6">
      <w:r w:rsidRPr="005B25A1">
        <w:rPr>
          <w:b/>
          <w:bCs/>
        </w:rPr>
        <w:t>Status:</w:t>
      </w:r>
      <w:r>
        <w:t xml:space="preserve"> </w:t>
      </w:r>
      <w:r>
        <w:rPr>
          <w:color w:val="0000FF"/>
        </w:rPr>
        <w:t>Not concluded</w:t>
      </w:r>
      <w:r>
        <w:t>.</w:t>
      </w:r>
    </w:p>
    <w:p w14:paraId="686D313A" w14:textId="77777777" w:rsidR="00A07364" w:rsidRDefault="00A07364" w:rsidP="00BB3F37"/>
    <w:p w14:paraId="40067116" w14:textId="77777777" w:rsidR="00A07364" w:rsidRDefault="00A07364" w:rsidP="00BB3F37"/>
    <w:p w14:paraId="522D2BDD" w14:textId="77777777" w:rsidR="007615D6" w:rsidRDefault="007615D6" w:rsidP="005A50C0">
      <w:pPr>
        <w:pStyle w:val="Heading3"/>
      </w:pPr>
      <w:r>
        <w:t>9.18.2</w:t>
      </w:r>
      <w:r>
        <w:tab/>
        <w:t>5G Timing Resiliency and TSC &amp; URLLC enhancements (TRS_URLLC)</w:t>
      </w:r>
    </w:p>
    <w:p w14:paraId="29F8931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02F3F48" w14:textId="77777777" w:rsidR="00E00DA6" w:rsidRDefault="007615D6" w:rsidP="000A3FBD">
      <w:pPr>
        <w:pStyle w:val="NormTop"/>
      </w:pPr>
      <w:r>
        <w:rPr>
          <w:color w:val="0000FF"/>
        </w:rPr>
        <w:t>S2-2409737</w:t>
      </w:r>
      <w:r w:rsidRPr="00D53282">
        <w:t xml:space="preserve"> </w:t>
      </w:r>
      <w:r>
        <w:t>(CR) 23.501 CR5640 (Rel-16, 'F'):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missing LLDP TLV types to BMIC/PMIC.</w:t>
      </w:r>
    </w:p>
    <w:p w14:paraId="6F9B7EE7" w14:textId="77777777" w:rsidR="007615D6" w:rsidRPr="005B25A1" w:rsidRDefault="007615D6" w:rsidP="007615D6">
      <w:pPr>
        <w:keepNext/>
        <w:keepLines/>
        <w:rPr>
          <w:b/>
          <w:bCs/>
        </w:rPr>
      </w:pPr>
      <w:r w:rsidRPr="005B25A1">
        <w:rPr>
          <w:b/>
          <w:bCs/>
        </w:rPr>
        <w:t>Convenor comment:</w:t>
      </w:r>
    </w:p>
    <w:p w14:paraId="3B604447" w14:textId="77777777" w:rsidR="007615D6" w:rsidRPr="005B25A1" w:rsidRDefault="007615D6" w:rsidP="007615D6">
      <w:pPr>
        <w:keepNext/>
        <w:keepLines/>
      </w:pPr>
      <w:r w:rsidRPr="005B25A1">
        <w:t>Handle.</w:t>
      </w:r>
    </w:p>
    <w:p w14:paraId="7728220B" w14:textId="77777777" w:rsidR="007615D6" w:rsidRPr="005B25A1" w:rsidRDefault="007615D6" w:rsidP="007615D6">
      <w:pPr>
        <w:keepNext/>
        <w:keepLines/>
        <w:rPr>
          <w:b/>
          <w:bCs/>
        </w:rPr>
      </w:pPr>
      <w:r w:rsidRPr="005B25A1">
        <w:rPr>
          <w:b/>
          <w:bCs/>
        </w:rPr>
        <w:t>Parallel discussion:</w:t>
      </w:r>
    </w:p>
    <w:p w14:paraId="59AF006C" w14:textId="77777777" w:rsidR="007615D6" w:rsidRPr="005B25A1" w:rsidRDefault="007615D6" w:rsidP="007615D6">
      <w:pPr>
        <w:keepNext/>
        <w:keepLines/>
      </w:pPr>
      <w:r w:rsidRPr="005B25A1">
        <w:t>-</w:t>
      </w:r>
    </w:p>
    <w:p w14:paraId="29B015F6" w14:textId="77777777" w:rsidR="007615D6" w:rsidRPr="005B25A1" w:rsidRDefault="007615D6" w:rsidP="007615D6">
      <w:pPr>
        <w:keepNext/>
        <w:keepLines/>
        <w:rPr>
          <w:b/>
          <w:bCs/>
        </w:rPr>
      </w:pPr>
      <w:r w:rsidRPr="005B25A1">
        <w:rPr>
          <w:b/>
          <w:bCs/>
        </w:rPr>
        <w:t>Plenary Discussion:</w:t>
      </w:r>
    </w:p>
    <w:p w14:paraId="63475954" w14:textId="77777777" w:rsidR="007615D6" w:rsidRPr="005B25A1" w:rsidRDefault="007615D6" w:rsidP="007615D6">
      <w:pPr>
        <w:keepNext/>
        <w:keepLines/>
      </w:pPr>
      <w:r>
        <w:rPr>
          <w:color w:val="FF0000"/>
        </w:rPr>
        <w:t>NO DISCUSSION RECORDED</w:t>
      </w:r>
    </w:p>
    <w:p w14:paraId="433AD8FC" w14:textId="77777777" w:rsidR="007615D6" w:rsidRPr="00EB0339" w:rsidRDefault="007615D6" w:rsidP="007615D6">
      <w:r w:rsidRPr="005B25A1">
        <w:rPr>
          <w:b/>
          <w:bCs/>
        </w:rPr>
        <w:t>Status:</w:t>
      </w:r>
      <w:r>
        <w:t xml:space="preserve"> </w:t>
      </w:r>
      <w:r>
        <w:rPr>
          <w:color w:val="0000FF"/>
        </w:rPr>
        <w:t>Not concluded</w:t>
      </w:r>
      <w:r>
        <w:t>.</w:t>
      </w:r>
    </w:p>
    <w:p w14:paraId="43A323D9" w14:textId="77777777" w:rsidR="00E00DA6" w:rsidRDefault="007615D6" w:rsidP="000A3FBD">
      <w:pPr>
        <w:pStyle w:val="NormTop"/>
      </w:pPr>
      <w:r>
        <w:rPr>
          <w:color w:val="0000FF"/>
        </w:rPr>
        <w:lastRenderedPageBreak/>
        <w:t>S2-2409738</w:t>
      </w:r>
      <w:r w:rsidRPr="00D53282">
        <w:t xml:space="preserve"> </w:t>
      </w:r>
      <w:r>
        <w:t>(CR) 23.501 CR5641 (Rel-17,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Addition of missing LLDP TLV types to UMIC/PMIC.</w:t>
      </w:r>
    </w:p>
    <w:p w14:paraId="64A30FAD" w14:textId="77777777" w:rsidR="007615D6" w:rsidRPr="005B25A1" w:rsidRDefault="007615D6" w:rsidP="007615D6">
      <w:pPr>
        <w:keepNext/>
        <w:keepLines/>
        <w:rPr>
          <w:b/>
          <w:bCs/>
        </w:rPr>
      </w:pPr>
      <w:r w:rsidRPr="005B25A1">
        <w:rPr>
          <w:b/>
          <w:bCs/>
        </w:rPr>
        <w:t>Parallel discussion:</w:t>
      </w:r>
    </w:p>
    <w:p w14:paraId="5E9D4380" w14:textId="77777777" w:rsidR="007615D6" w:rsidRPr="005B25A1" w:rsidRDefault="007615D6" w:rsidP="007615D6">
      <w:pPr>
        <w:keepNext/>
        <w:keepLines/>
      </w:pPr>
      <w:r w:rsidRPr="005B25A1">
        <w:t>-</w:t>
      </w:r>
    </w:p>
    <w:p w14:paraId="523375AB" w14:textId="77777777" w:rsidR="007615D6" w:rsidRPr="005B25A1" w:rsidRDefault="007615D6" w:rsidP="007615D6">
      <w:pPr>
        <w:keepNext/>
        <w:keepLines/>
        <w:rPr>
          <w:b/>
          <w:bCs/>
        </w:rPr>
      </w:pPr>
      <w:r w:rsidRPr="005B25A1">
        <w:rPr>
          <w:b/>
          <w:bCs/>
        </w:rPr>
        <w:t>Plenary Discussion:</w:t>
      </w:r>
    </w:p>
    <w:p w14:paraId="1B35F7BE" w14:textId="77777777" w:rsidR="007615D6" w:rsidRPr="005B25A1" w:rsidRDefault="007615D6" w:rsidP="007615D6">
      <w:pPr>
        <w:keepNext/>
        <w:keepLines/>
      </w:pPr>
      <w:r>
        <w:rPr>
          <w:color w:val="FF0000"/>
        </w:rPr>
        <w:t>NO DISCUSSION RECORDED</w:t>
      </w:r>
    </w:p>
    <w:p w14:paraId="006DE69B" w14:textId="77777777" w:rsidR="007615D6" w:rsidRPr="00EB0339" w:rsidRDefault="007615D6" w:rsidP="007615D6">
      <w:r w:rsidRPr="005B25A1">
        <w:rPr>
          <w:b/>
          <w:bCs/>
        </w:rPr>
        <w:t>Status:</w:t>
      </w:r>
      <w:r>
        <w:t xml:space="preserve"> </w:t>
      </w:r>
      <w:r>
        <w:rPr>
          <w:color w:val="0000FF"/>
        </w:rPr>
        <w:t>Not concluded</w:t>
      </w:r>
      <w:r>
        <w:t>.</w:t>
      </w:r>
    </w:p>
    <w:p w14:paraId="13346CBA" w14:textId="77777777" w:rsidR="00E00DA6" w:rsidRDefault="007615D6" w:rsidP="000A3FBD">
      <w:pPr>
        <w:pStyle w:val="NormTop"/>
      </w:pPr>
      <w:r>
        <w:rPr>
          <w:color w:val="0000FF"/>
        </w:rPr>
        <w:t>S2-2409739</w:t>
      </w:r>
      <w:r w:rsidRPr="00D53282">
        <w:t xml:space="preserve"> </w:t>
      </w:r>
      <w:r>
        <w:t>(CR) 23.501 CR5642 (Rel-18,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Addition of missing LLDP TLV types to UMIC/PMIC.</w:t>
      </w:r>
    </w:p>
    <w:p w14:paraId="5D3BD9B0" w14:textId="77777777" w:rsidR="007615D6" w:rsidRPr="005B25A1" w:rsidRDefault="007615D6" w:rsidP="007615D6">
      <w:pPr>
        <w:keepNext/>
        <w:keepLines/>
        <w:rPr>
          <w:b/>
          <w:bCs/>
        </w:rPr>
      </w:pPr>
      <w:r w:rsidRPr="005B25A1">
        <w:rPr>
          <w:b/>
          <w:bCs/>
        </w:rPr>
        <w:t>Parallel discussion:</w:t>
      </w:r>
    </w:p>
    <w:p w14:paraId="5C1B0A2B" w14:textId="77777777" w:rsidR="007615D6" w:rsidRPr="005B25A1" w:rsidRDefault="007615D6" w:rsidP="007615D6">
      <w:pPr>
        <w:keepNext/>
        <w:keepLines/>
      </w:pPr>
      <w:r w:rsidRPr="005B25A1">
        <w:t>-</w:t>
      </w:r>
    </w:p>
    <w:p w14:paraId="1461F1E2" w14:textId="77777777" w:rsidR="007615D6" w:rsidRPr="005B25A1" w:rsidRDefault="007615D6" w:rsidP="007615D6">
      <w:pPr>
        <w:keepNext/>
        <w:keepLines/>
        <w:rPr>
          <w:b/>
          <w:bCs/>
        </w:rPr>
      </w:pPr>
      <w:r w:rsidRPr="005B25A1">
        <w:rPr>
          <w:b/>
          <w:bCs/>
        </w:rPr>
        <w:t>Plenary Discussion:</w:t>
      </w:r>
    </w:p>
    <w:p w14:paraId="0C8931EA" w14:textId="77777777" w:rsidR="007615D6" w:rsidRPr="005B25A1" w:rsidRDefault="007615D6" w:rsidP="007615D6">
      <w:pPr>
        <w:keepNext/>
        <w:keepLines/>
      </w:pPr>
      <w:r>
        <w:rPr>
          <w:color w:val="FF0000"/>
        </w:rPr>
        <w:t>NO DISCUSSION RECORDED</w:t>
      </w:r>
    </w:p>
    <w:p w14:paraId="064C8413" w14:textId="77777777" w:rsidR="007615D6" w:rsidRPr="00EB0339" w:rsidRDefault="007615D6" w:rsidP="007615D6">
      <w:r w:rsidRPr="005B25A1">
        <w:rPr>
          <w:b/>
          <w:bCs/>
        </w:rPr>
        <w:t>Status:</w:t>
      </w:r>
      <w:r>
        <w:t xml:space="preserve"> </w:t>
      </w:r>
      <w:r>
        <w:rPr>
          <w:color w:val="0000FF"/>
        </w:rPr>
        <w:t>Not concluded</w:t>
      </w:r>
      <w:r>
        <w:t>.</w:t>
      </w:r>
    </w:p>
    <w:p w14:paraId="40738ADE" w14:textId="77777777" w:rsidR="00E00DA6" w:rsidRDefault="007615D6" w:rsidP="000A3FBD">
      <w:pPr>
        <w:pStyle w:val="NormTop"/>
      </w:pPr>
      <w:r>
        <w:rPr>
          <w:color w:val="0000FF"/>
        </w:rPr>
        <w:t>S2-2409740</w:t>
      </w:r>
      <w:r w:rsidRPr="00D53282">
        <w:t xml:space="preserve"> </w:t>
      </w:r>
      <w:r>
        <w:t>(CR) 23.501 CR5643 (Rel-19,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Addition of missing LLDP TLV types to UMIC/PMIC.</w:t>
      </w:r>
    </w:p>
    <w:p w14:paraId="2BA348CE" w14:textId="77777777" w:rsidR="007615D6" w:rsidRPr="005B25A1" w:rsidRDefault="007615D6" w:rsidP="007615D6">
      <w:pPr>
        <w:keepNext/>
        <w:keepLines/>
        <w:rPr>
          <w:b/>
          <w:bCs/>
        </w:rPr>
      </w:pPr>
      <w:r w:rsidRPr="005B25A1">
        <w:rPr>
          <w:b/>
          <w:bCs/>
        </w:rPr>
        <w:t>Parallel discussion:</w:t>
      </w:r>
    </w:p>
    <w:p w14:paraId="322CDEBA" w14:textId="77777777" w:rsidR="007615D6" w:rsidRPr="005B25A1" w:rsidRDefault="007615D6" w:rsidP="007615D6">
      <w:pPr>
        <w:keepNext/>
        <w:keepLines/>
      </w:pPr>
      <w:r w:rsidRPr="005B25A1">
        <w:t>-</w:t>
      </w:r>
    </w:p>
    <w:p w14:paraId="7E6961E1" w14:textId="77777777" w:rsidR="007615D6" w:rsidRPr="005B25A1" w:rsidRDefault="007615D6" w:rsidP="007615D6">
      <w:pPr>
        <w:keepNext/>
        <w:keepLines/>
        <w:rPr>
          <w:b/>
          <w:bCs/>
        </w:rPr>
      </w:pPr>
      <w:r w:rsidRPr="005B25A1">
        <w:rPr>
          <w:b/>
          <w:bCs/>
        </w:rPr>
        <w:t>Plenary Discussion:</w:t>
      </w:r>
    </w:p>
    <w:p w14:paraId="2BDCEC8D" w14:textId="77777777" w:rsidR="007615D6" w:rsidRPr="005B25A1" w:rsidRDefault="007615D6" w:rsidP="007615D6">
      <w:pPr>
        <w:keepNext/>
        <w:keepLines/>
      </w:pPr>
      <w:r>
        <w:rPr>
          <w:color w:val="FF0000"/>
        </w:rPr>
        <w:t>NO DISCUSSION RECORDED</w:t>
      </w:r>
    </w:p>
    <w:p w14:paraId="556BA1C8" w14:textId="77777777" w:rsidR="007615D6" w:rsidRPr="00EB0339" w:rsidRDefault="007615D6" w:rsidP="007615D6">
      <w:r w:rsidRPr="005B25A1">
        <w:rPr>
          <w:b/>
          <w:bCs/>
        </w:rPr>
        <w:t>Status:</w:t>
      </w:r>
      <w:r>
        <w:t xml:space="preserve"> </w:t>
      </w:r>
      <w:r>
        <w:rPr>
          <w:color w:val="0000FF"/>
        </w:rPr>
        <w:t>Not concluded</w:t>
      </w:r>
      <w:r>
        <w:t>.</w:t>
      </w:r>
    </w:p>
    <w:p w14:paraId="1D2A5737" w14:textId="77777777" w:rsidR="00A07364" w:rsidRDefault="00A07364" w:rsidP="00BB3F37"/>
    <w:p w14:paraId="7C609F7C" w14:textId="77777777" w:rsidR="00A07364" w:rsidRDefault="00A07364" w:rsidP="00BB3F37"/>
    <w:p w14:paraId="21D35554" w14:textId="77777777" w:rsidR="007615D6" w:rsidRDefault="007615D6" w:rsidP="005A50C0">
      <w:pPr>
        <w:pStyle w:val="Heading3"/>
      </w:pPr>
      <w:r>
        <w:t>9.19.2</w:t>
      </w:r>
      <w:r>
        <w:tab/>
        <w:t>Vehicle Mounted Relays (VMR)</w:t>
      </w:r>
    </w:p>
    <w:p w14:paraId="437D45F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7F1F564" w14:textId="77777777" w:rsidR="00E00DA6" w:rsidRDefault="007615D6" w:rsidP="000A3FBD">
      <w:pPr>
        <w:pStyle w:val="NormTop"/>
      </w:pPr>
      <w:r>
        <w:rPr>
          <w:color w:val="0000FF"/>
        </w:rPr>
        <w:t>S2-2410087</w:t>
      </w:r>
      <w:r w:rsidRPr="00D53282">
        <w:t xml:space="preserve"> </w:t>
      </w:r>
      <w:r>
        <w:t>(CR) 23.501 CR5715 (Rel-18, 'F'): Additional ULI only provided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Additional ULI is only sent to the LMF.</w:t>
      </w:r>
    </w:p>
    <w:p w14:paraId="585FBCF1" w14:textId="77777777" w:rsidR="007615D6" w:rsidRPr="005B25A1" w:rsidRDefault="007615D6" w:rsidP="007615D6">
      <w:pPr>
        <w:keepNext/>
        <w:keepLines/>
        <w:rPr>
          <w:b/>
          <w:bCs/>
        </w:rPr>
      </w:pPr>
      <w:r w:rsidRPr="005B25A1">
        <w:rPr>
          <w:b/>
          <w:bCs/>
        </w:rPr>
        <w:t>Parallel discussion:</w:t>
      </w:r>
    </w:p>
    <w:p w14:paraId="6BE04B8E" w14:textId="77777777" w:rsidR="007615D6" w:rsidRPr="005B25A1" w:rsidRDefault="007615D6" w:rsidP="007615D6">
      <w:pPr>
        <w:keepNext/>
        <w:keepLines/>
      </w:pPr>
      <w:r w:rsidRPr="005B25A1">
        <w:t>-</w:t>
      </w:r>
    </w:p>
    <w:p w14:paraId="16BF76E8" w14:textId="77777777" w:rsidR="007615D6" w:rsidRPr="005B25A1" w:rsidRDefault="007615D6" w:rsidP="007615D6">
      <w:pPr>
        <w:keepNext/>
        <w:keepLines/>
        <w:rPr>
          <w:b/>
          <w:bCs/>
        </w:rPr>
      </w:pPr>
      <w:r w:rsidRPr="005B25A1">
        <w:rPr>
          <w:b/>
          <w:bCs/>
        </w:rPr>
        <w:t>Plenary Discussion:</w:t>
      </w:r>
    </w:p>
    <w:p w14:paraId="4A41608C" w14:textId="77777777" w:rsidR="007615D6" w:rsidRPr="005B25A1" w:rsidRDefault="007615D6" w:rsidP="007615D6">
      <w:pPr>
        <w:keepNext/>
        <w:keepLines/>
      </w:pPr>
      <w:r>
        <w:rPr>
          <w:color w:val="FF0000"/>
        </w:rPr>
        <w:t>NO DISCUSSION RECORDED</w:t>
      </w:r>
    </w:p>
    <w:p w14:paraId="4921B286" w14:textId="77777777" w:rsidR="007615D6" w:rsidRPr="00EB0339" w:rsidRDefault="007615D6" w:rsidP="007615D6">
      <w:r w:rsidRPr="005B25A1">
        <w:rPr>
          <w:b/>
          <w:bCs/>
        </w:rPr>
        <w:t>Status:</w:t>
      </w:r>
      <w:r>
        <w:t xml:space="preserve"> </w:t>
      </w:r>
      <w:r>
        <w:rPr>
          <w:color w:val="0000FF"/>
        </w:rPr>
        <w:t>Not concluded</w:t>
      </w:r>
      <w:r>
        <w:t>.</w:t>
      </w:r>
    </w:p>
    <w:p w14:paraId="2CCAAC73" w14:textId="77777777" w:rsidR="00E00DA6" w:rsidRDefault="007615D6" w:rsidP="000A3FBD">
      <w:pPr>
        <w:pStyle w:val="NormTop"/>
      </w:pPr>
      <w:r>
        <w:rPr>
          <w:color w:val="0000FF"/>
        </w:rPr>
        <w:lastRenderedPageBreak/>
        <w:t>S2-2410088</w:t>
      </w:r>
      <w:r w:rsidRPr="00D53282">
        <w:t xml:space="preserve"> </w:t>
      </w:r>
      <w:r>
        <w:t>(CR) 23.501 CR5716 (Rel-19, 'A'): Additional ULI only provided to LMF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clarified the Additional ULI is only sent to the LMF.</w:t>
      </w:r>
    </w:p>
    <w:p w14:paraId="76469596" w14:textId="77777777" w:rsidR="007615D6" w:rsidRPr="005B25A1" w:rsidRDefault="007615D6" w:rsidP="007615D6">
      <w:pPr>
        <w:keepNext/>
        <w:keepLines/>
        <w:rPr>
          <w:b/>
          <w:bCs/>
        </w:rPr>
      </w:pPr>
      <w:r w:rsidRPr="005B25A1">
        <w:rPr>
          <w:b/>
          <w:bCs/>
        </w:rPr>
        <w:t>Parallel discussion:</w:t>
      </w:r>
    </w:p>
    <w:p w14:paraId="0CE58538" w14:textId="77777777" w:rsidR="007615D6" w:rsidRPr="005B25A1" w:rsidRDefault="007615D6" w:rsidP="007615D6">
      <w:pPr>
        <w:keepNext/>
        <w:keepLines/>
      </w:pPr>
      <w:r w:rsidRPr="005B25A1">
        <w:t>-</w:t>
      </w:r>
    </w:p>
    <w:p w14:paraId="5C347435" w14:textId="77777777" w:rsidR="007615D6" w:rsidRPr="005B25A1" w:rsidRDefault="007615D6" w:rsidP="007615D6">
      <w:pPr>
        <w:keepNext/>
        <w:keepLines/>
        <w:rPr>
          <w:b/>
          <w:bCs/>
        </w:rPr>
      </w:pPr>
      <w:r w:rsidRPr="005B25A1">
        <w:rPr>
          <w:b/>
          <w:bCs/>
        </w:rPr>
        <w:t>Plenary Discussion:</w:t>
      </w:r>
    </w:p>
    <w:p w14:paraId="635AFE4D" w14:textId="77777777" w:rsidR="007615D6" w:rsidRPr="005B25A1" w:rsidRDefault="007615D6" w:rsidP="007615D6">
      <w:pPr>
        <w:keepNext/>
        <w:keepLines/>
      </w:pPr>
      <w:r>
        <w:rPr>
          <w:color w:val="FF0000"/>
        </w:rPr>
        <w:t>NO DISCUSSION RECORDED</w:t>
      </w:r>
    </w:p>
    <w:p w14:paraId="34DAC323" w14:textId="77777777" w:rsidR="007615D6" w:rsidRPr="00EB0339" w:rsidRDefault="007615D6" w:rsidP="007615D6">
      <w:r w:rsidRPr="005B25A1">
        <w:rPr>
          <w:b/>
          <w:bCs/>
        </w:rPr>
        <w:t>Status:</w:t>
      </w:r>
      <w:r>
        <w:t xml:space="preserve"> </w:t>
      </w:r>
      <w:r>
        <w:rPr>
          <w:color w:val="0000FF"/>
        </w:rPr>
        <w:t>Not concluded</w:t>
      </w:r>
      <w:r>
        <w:t>.</w:t>
      </w:r>
    </w:p>
    <w:p w14:paraId="477CF686" w14:textId="77777777" w:rsidR="00A07364" w:rsidRDefault="00A07364" w:rsidP="00BB3F37"/>
    <w:p w14:paraId="200A403C" w14:textId="77777777" w:rsidR="00A07364" w:rsidRDefault="00A07364" w:rsidP="00BB3F37"/>
    <w:p w14:paraId="444EF133" w14:textId="77777777" w:rsidR="007615D6" w:rsidRDefault="007615D6" w:rsidP="005A50C0">
      <w:pPr>
        <w:pStyle w:val="Heading3"/>
      </w:pPr>
      <w:r>
        <w:t>9.20.2</w:t>
      </w:r>
      <w:r>
        <w:tab/>
        <w:t>Support for 5WWC Phase 3 (5WWC_Ph2)</w:t>
      </w:r>
    </w:p>
    <w:p w14:paraId="2387FC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2E440F2" w14:textId="77777777" w:rsidR="00A07364" w:rsidRDefault="00000000" w:rsidP="00BB3F37">
      <w:r>
        <w:t>There were no contributions to this agenda item.</w:t>
      </w:r>
    </w:p>
    <w:p w14:paraId="799C51C3" w14:textId="77777777" w:rsidR="00A07364" w:rsidRDefault="00A07364" w:rsidP="00BB3F37"/>
    <w:p w14:paraId="7CF99B79" w14:textId="77777777" w:rsidR="007615D6" w:rsidRDefault="007615D6" w:rsidP="0010433C">
      <w:pPr>
        <w:pStyle w:val="Heading2"/>
      </w:pPr>
      <w:r>
        <w:t>9.21</w:t>
      </w:r>
      <w:r>
        <w:tab/>
        <w:t>Stage 2 of MPS_WLAN (MPS_WLAN)</w:t>
      </w:r>
    </w:p>
    <w:p w14:paraId="0ECE7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E077BF" w14:textId="77777777" w:rsidR="00A07364" w:rsidRDefault="00000000" w:rsidP="00BB3F37">
      <w:r>
        <w:t>There were no contributions to this agenda item.</w:t>
      </w:r>
    </w:p>
    <w:p w14:paraId="3B5E98E1" w14:textId="77777777" w:rsidR="00A07364" w:rsidRDefault="00A07364" w:rsidP="00BB3F37"/>
    <w:p w14:paraId="371BB5F2" w14:textId="77777777" w:rsidR="007615D6" w:rsidRDefault="007615D6" w:rsidP="005A50C0">
      <w:pPr>
        <w:pStyle w:val="Heading3"/>
      </w:pPr>
      <w:r>
        <w:t>9.22.2</w:t>
      </w:r>
      <w:r>
        <w:tab/>
        <w:t>5G AM Policy (AMP)</w:t>
      </w:r>
    </w:p>
    <w:p w14:paraId="3D1FE6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BD3B6BA" w14:textId="77777777" w:rsidR="00A07364" w:rsidRDefault="00000000" w:rsidP="00BB3F37">
      <w:r>
        <w:t>There were no contributions to this agenda item.</w:t>
      </w:r>
    </w:p>
    <w:p w14:paraId="5415B65D" w14:textId="77777777" w:rsidR="00A07364" w:rsidRDefault="00A07364" w:rsidP="00BB3F37"/>
    <w:p w14:paraId="600201D9" w14:textId="77777777" w:rsidR="007615D6" w:rsidRDefault="007615D6" w:rsidP="005A50C0">
      <w:pPr>
        <w:pStyle w:val="Heading3"/>
      </w:pPr>
      <w:r>
        <w:t>9.23.2</w:t>
      </w:r>
      <w:r>
        <w:tab/>
        <w:t>Enablers for Network Automation for 5G - Phase 3 (eNA_Ph3)</w:t>
      </w:r>
    </w:p>
    <w:p w14:paraId="480DC9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F94F3B" w14:textId="77777777" w:rsidR="00A07364" w:rsidRDefault="00A07364" w:rsidP="00BB3F37"/>
    <w:p w14:paraId="1E6168B2" w14:textId="77777777" w:rsidR="00A07364" w:rsidRDefault="00A07364" w:rsidP="00BB3F37"/>
    <w:p w14:paraId="19FA3B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w:t>
      </w:r>
    </w:p>
    <w:p w14:paraId="2FC85D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Services used for DCCF and MFAF relocation</w:t>
      </w:r>
    </w:p>
    <w:p w14:paraId="34B35CEE" w14:textId="77777777" w:rsidR="00E00DA6" w:rsidRDefault="007615D6" w:rsidP="000A3FBD">
      <w:pPr>
        <w:pStyle w:val="NormTop"/>
      </w:pPr>
      <w:r>
        <w:rPr>
          <w:color w:val="0000FF"/>
        </w:rPr>
        <w:t>S2-2409572</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6000F89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S2-2407445 </w:t>
      </w:r>
      <w:r>
        <w:t>from SA2#164. Responses drafted in</w:t>
      </w:r>
      <w:r>
        <w:rPr>
          <w:color w:val="0000FF"/>
        </w:rPr>
        <w:t xml:space="preserve"> S2-2409851</w:t>
      </w:r>
      <w:r>
        <w:t>,</w:t>
      </w:r>
      <w:r>
        <w:rPr>
          <w:color w:val="0000FF"/>
        </w:rPr>
        <w:t xml:space="preserve"> S2-2409890</w:t>
      </w:r>
      <w:r>
        <w:t>.</w:t>
      </w:r>
    </w:p>
    <w:p w14:paraId="204E9D4B" w14:textId="77777777" w:rsidR="007615D6" w:rsidRPr="005B25A1" w:rsidRDefault="007615D6" w:rsidP="007615D6">
      <w:pPr>
        <w:keepNext/>
        <w:keepLines/>
        <w:rPr>
          <w:b/>
          <w:bCs/>
        </w:rPr>
      </w:pPr>
      <w:r w:rsidRPr="005B25A1">
        <w:rPr>
          <w:b/>
          <w:bCs/>
        </w:rPr>
        <w:t>Parallel discussion:</w:t>
      </w:r>
    </w:p>
    <w:p w14:paraId="0F35716A" w14:textId="77777777" w:rsidR="00DC32BD" w:rsidRDefault="00DC32BD" w:rsidP="00A120F3">
      <w:pPr>
        <w:keepNext/>
        <w:keepLines/>
      </w:pPr>
      <w:r>
        <w:t xml:space="preserve">The proposed responses were reviewed. </w:t>
      </w:r>
    </w:p>
    <w:p w14:paraId="0B7BDB9D" w14:textId="77777777" w:rsidR="007615D6" w:rsidRPr="005B25A1" w:rsidRDefault="007615D6" w:rsidP="007615D6">
      <w:pPr>
        <w:keepNext/>
        <w:keepLines/>
        <w:rPr>
          <w:b/>
          <w:bCs/>
        </w:rPr>
      </w:pPr>
      <w:r w:rsidRPr="005B25A1">
        <w:rPr>
          <w:b/>
          <w:bCs/>
        </w:rPr>
        <w:t>Plenary Discussion:</w:t>
      </w:r>
    </w:p>
    <w:p w14:paraId="1BC72F5F" w14:textId="77777777" w:rsidR="00DC32BD" w:rsidRPr="005B25A1" w:rsidRDefault="00DC32BD" w:rsidP="00DC32BD">
      <w:pPr>
        <w:keepNext/>
        <w:keepLines/>
      </w:pPr>
      <w:r>
        <w:t xml:space="preserve">  </w:t>
      </w:r>
      <w:r w:rsidRPr="00380F14">
        <w:rPr>
          <w:color w:val="FF0000"/>
        </w:rPr>
        <w:t>&lt;RETURN - OPEN&gt;</w:t>
      </w:r>
    </w:p>
    <w:p w14:paraId="346011E6" w14:textId="5ADCE752" w:rsidR="007615D6" w:rsidRPr="00EB0339" w:rsidRDefault="007615D6" w:rsidP="007615D6">
      <w:r w:rsidRPr="005B25A1">
        <w:rPr>
          <w:b/>
          <w:bCs/>
        </w:rPr>
        <w:t>Status:</w:t>
      </w:r>
      <w:r>
        <w:t xml:space="preserve"> </w:t>
      </w:r>
      <w:r w:rsidR="00DC32BD" w:rsidRPr="00380F14">
        <w:rPr>
          <w:color w:val="FF0000"/>
        </w:rPr>
        <w:t>OPEN</w:t>
      </w:r>
    </w:p>
    <w:p w14:paraId="649B7D3B" w14:textId="77777777" w:rsidR="00E00DA6" w:rsidRDefault="007615D6" w:rsidP="000A3FBD">
      <w:pPr>
        <w:pStyle w:val="NormTop"/>
      </w:pPr>
      <w:r>
        <w:rPr>
          <w:color w:val="0000FF"/>
        </w:rPr>
        <w:t>S2-2409851</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C202C5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S2-2408607</w:t>
      </w:r>
      <w:r>
        <w:t>. Response to</w:t>
      </w:r>
      <w:r>
        <w:rPr>
          <w:color w:val="0000FF"/>
        </w:rPr>
        <w:t xml:space="preserve"> S2-2409572</w:t>
      </w:r>
      <w:r>
        <w:t>.</w:t>
      </w:r>
    </w:p>
    <w:p w14:paraId="3952F1E8" w14:textId="77777777" w:rsidR="007615D6" w:rsidRPr="005B25A1" w:rsidRDefault="007615D6" w:rsidP="007615D6">
      <w:pPr>
        <w:keepNext/>
        <w:keepLines/>
        <w:rPr>
          <w:b/>
          <w:bCs/>
        </w:rPr>
      </w:pPr>
      <w:r w:rsidRPr="005B25A1">
        <w:rPr>
          <w:b/>
          <w:bCs/>
        </w:rPr>
        <w:t>Parallel discussion:</w:t>
      </w:r>
    </w:p>
    <w:p w14:paraId="3E17305E" w14:textId="60EA5484" w:rsidR="007615D6" w:rsidRPr="005B25A1" w:rsidRDefault="00F0408B" w:rsidP="007615D6">
      <w:pPr>
        <w:keepNext/>
        <w:keepLines/>
      </w:pPr>
      <w:r>
        <w:t xml:space="preserve">Merged into </w:t>
      </w:r>
      <w:r w:rsidRPr="00CE3EC0">
        <w:rPr>
          <w:color w:val="0000FF"/>
        </w:rPr>
        <w:t>S2-2</w:t>
      </w:r>
      <w:r>
        <w:rPr>
          <w:color w:val="0000FF"/>
        </w:rPr>
        <w:t>410865</w:t>
      </w:r>
      <w:r>
        <w:t>.</w:t>
      </w:r>
    </w:p>
    <w:p w14:paraId="0BBC3967" w14:textId="7AE890C3" w:rsidR="007615D6" w:rsidRPr="00EB0339" w:rsidRDefault="007615D6" w:rsidP="007615D6">
      <w:r w:rsidRPr="005B25A1">
        <w:rPr>
          <w:b/>
          <w:bCs/>
        </w:rPr>
        <w:t>Status:</w:t>
      </w:r>
      <w:r>
        <w:t xml:space="preserve"> </w:t>
      </w:r>
      <w:r w:rsidR="00F0408B">
        <w:rPr>
          <w:color w:val="0000FF"/>
        </w:rPr>
        <w:t>Merg</w:t>
      </w:r>
      <w:r>
        <w:rPr>
          <w:color w:val="0000FF"/>
        </w:rPr>
        <w:t>ed</w:t>
      </w:r>
      <w:r>
        <w:t>.</w:t>
      </w:r>
    </w:p>
    <w:p w14:paraId="4EF2DFD6" w14:textId="77777777" w:rsidR="00E00DA6" w:rsidRDefault="007615D6" w:rsidP="000A3FBD">
      <w:pPr>
        <w:pStyle w:val="NormTop"/>
      </w:pPr>
      <w:r>
        <w:rPr>
          <w:color w:val="0000FF"/>
        </w:rPr>
        <w:t>S2-2409890</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5681F0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S2-2409572</w:t>
      </w:r>
      <w:r>
        <w:t>.</w:t>
      </w:r>
    </w:p>
    <w:p w14:paraId="51E6F916" w14:textId="77777777" w:rsidR="007615D6" w:rsidRPr="005B25A1" w:rsidRDefault="007615D6" w:rsidP="007615D6">
      <w:pPr>
        <w:keepNext/>
        <w:keepLines/>
        <w:rPr>
          <w:b/>
          <w:bCs/>
        </w:rPr>
      </w:pPr>
      <w:r w:rsidRPr="005B25A1">
        <w:rPr>
          <w:b/>
          <w:bCs/>
        </w:rPr>
        <w:t>Parallel discussion:</w:t>
      </w:r>
    </w:p>
    <w:p w14:paraId="24EE9091" w14:textId="2ACC550A" w:rsidR="007615D6" w:rsidRPr="005B25A1" w:rsidRDefault="00F0408B" w:rsidP="007615D6">
      <w:pPr>
        <w:keepNext/>
        <w:keepLines/>
      </w:pPr>
      <w:r>
        <w:t>This was taken as a basis for a reply and was revised, merging</w:t>
      </w:r>
      <w:r w:rsidRPr="00F0408B">
        <w:rPr>
          <w:color w:val="0000FF"/>
        </w:rPr>
        <w:t xml:space="preserve"> </w:t>
      </w:r>
      <w:r>
        <w:rPr>
          <w:color w:val="0000FF"/>
        </w:rPr>
        <w:t>S2-2409851</w:t>
      </w:r>
      <w:r>
        <w:t xml:space="preserve">, to </w:t>
      </w:r>
      <w:r w:rsidRPr="00CE3EC0">
        <w:rPr>
          <w:color w:val="0000FF"/>
        </w:rPr>
        <w:t>S2-2</w:t>
      </w:r>
      <w:r>
        <w:rPr>
          <w:color w:val="0000FF"/>
        </w:rPr>
        <w:t>410865</w:t>
      </w:r>
      <w:r>
        <w:t>.</w:t>
      </w:r>
      <w:r w:rsidRPr="00375008">
        <w:t xml:space="preserve"> </w:t>
      </w:r>
    </w:p>
    <w:p w14:paraId="6F2CE0C4" w14:textId="77777777" w:rsidR="007615D6" w:rsidRPr="005B25A1" w:rsidRDefault="007615D6" w:rsidP="007615D6">
      <w:pPr>
        <w:keepNext/>
        <w:keepLines/>
        <w:rPr>
          <w:b/>
          <w:bCs/>
        </w:rPr>
      </w:pPr>
      <w:r w:rsidRPr="005B25A1">
        <w:rPr>
          <w:b/>
          <w:bCs/>
        </w:rPr>
        <w:t>Plenary Discussion:</w:t>
      </w:r>
    </w:p>
    <w:p w14:paraId="71B1687A" w14:textId="77777777" w:rsidR="00F0408B" w:rsidRPr="005B25A1" w:rsidRDefault="00F0408B" w:rsidP="00F0408B">
      <w:pPr>
        <w:keepNext/>
        <w:keepLines/>
      </w:pPr>
      <w:r>
        <w:t xml:space="preserve">  </w:t>
      </w:r>
      <w:r w:rsidRPr="00380F14">
        <w:rPr>
          <w:color w:val="FF0000"/>
        </w:rPr>
        <w:t>&lt;RETURN - OPEN&gt;</w:t>
      </w:r>
    </w:p>
    <w:p w14:paraId="3E01F94C" w14:textId="77777777" w:rsidR="00F0408B" w:rsidRPr="00EB0339" w:rsidRDefault="00F0408B" w:rsidP="00F0408B">
      <w:r w:rsidRPr="005B25A1">
        <w:rPr>
          <w:b/>
          <w:bCs/>
        </w:rPr>
        <w:t>Status:</w:t>
      </w:r>
      <w:r>
        <w:t xml:space="preserve"> </w:t>
      </w:r>
      <w:r w:rsidRPr="00380F14">
        <w:rPr>
          <w:color w:val="FF0000"/>
        </w:rPr>
        <w:t>OPEN</w:t>
      </w:r>
    </w:p>
    <w:p w14:paraId="7FF1F8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Service Consumers of </w:t>
      </w:r>
      <w:proofErr w:type="spellStart"/>
      <w:r>
        <w:rPr>
          <w:color w:val="0000FF"/>
        </w:rPr>
        <w:t>Nnwdaf</w:t>
      </w:r>
      <w:proofErr w:type="spellEnd"/>
      <w:r>
        <w:rPr>
          <w:color w:val="0000FF"/>
        </w:rPr>
        <w:t>, Ndccf, Nmfaf related services</w:t>
      </w:r>
    </w:p>
    <w:p w14:paraId="00C6CD71" w14:textId="77777777" w:rsidR="00E00DA6" w:rsidRDefault="007615D6" w:rsidP="000A3FBD">
      <w:pPr>
        <w:pStyle w:val="NormTop"/>
      </w:pPr>
      <w:r>
        <w:rPr>
          <w:color w:val="0000FF"/>
        </w:rPr>
        <w:t>S2-2409586</w:t>
      </w:r>
      <w:r w:rsidRPr="00D53282">
        <w:t xml:space="preserve"> </w:t>
      </w:r>
      <w:r>
        <w:t>(LS IN) LS from CT WG3: LS on Service Consumers of Nnwdaf, Ndccf, Nmfaf related services (Source: CT WG3 (C3-244437))</w:t>
      </w:r>
      <w:r>
        <w:br/>
      </w:r>
      <w:r w:rsidRPr="00D53282">
        <w:rPr>
          <w:b/>
        </w:rPr>
        <w:t>Document for:</w:t>
      </w:r>
      <w:r w:rsidRPr="00D53282">
        <w:t xml:space="preserve"> </w:t>
      </w:r>
      <w:r>
        <w:t>Action</w:t>
      </w:r>
      <w:r>
        <w:br/>
      </w:r>
      <w:r w:rsidRPr="00D53282">
        <w:rPr>
          <w:b/>
        </w:rPr>
        <w:t>Abstract:</w:t>
      </w:r>
      <w:r w:rsidRPr="00D53282">
        <w:t xml:space="preserve"> </w:t>
      </w:r>
      <w:r>
        <w:br/>
        <w:t>Questions on Service Consumers of Nnwdaf, Ndccf, Nmfaf related services. Action: CT WG3 kindly asks SA WG2 to answer the above question and amend 3GPP TS 23.288 if needed.</w:t>
      </w:r>
    </w:p>
    <w:p w14:paraId="65C4281D" w14:textId="44E37DAA"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S2-2409626</w:t>
      </w:r>
      <w:r>
        <w:t>,</w:t>
      </w:r>
      <w:r>
        <w:rPr>
          <w:color w:val="0000FF"/>
        </w:rPr>
        <w:t xml:space="preserve"> S2-2409856</w:t>
      </w:r>
      <w:r w:rsidR="009D209A">
        <w:rPr>
          <w:color w:val="0000FF"/>
        </w:rPr>
        <w:t>,</w:t>
      </w:r>
      <w:r w:rsidR="009D209A" w:rsidRPr="009D209A">
        <w:rPr>
          <w:color w:val="0000FF"/>
        </w:rPr>
        <w:t xml:space="preserve"> </w:t>
      </w:r>
      <w:r w:rsidR="009D209A">
        <w:rPr>
          <w:color w:val="0000FF"/>
        </w:rPr>
        <w:t>S2-24096</w:t>
      </w:r>
      <w:r w:rsidR="009D209A">
        <w:rPr>
          <w:color w:val="0000FF"/>
        </w:rPr>
        <w:t>87</w:t>
      </w:r>
      <w:r>
        <w:t>.</w:t>
      </w:r>
    </w:p>
    <w:p w14:paraId="3143C5FE" w14:textId="77777777" w:rsidR="007615D6" w:rsidRPr="005B25A1" w:rsidRDefault="007615D6" w:rsidP="007615D6">
      <w:pPr>
        <w:keepNext/>
        <w:keepLines/>
        <w:rPr>
          <w:b/>
          <w:bCs/>
        </w:rPr>
      </w:pPr>
      <w:r w:rsidRPr="005B25A1">
        <w:rPr>
          <w:b/>
          <w:bCs/>
        </w:rPr>
        <w:t>Parallel discussion:</w:t>
      </w:r>
    </w:p>
    <w:p w14:paraId="373D8469" w14:textId="77777777" w:rsidR="009D209A" w:rsidRDefault="009D209A" w:rsidP="009D209A">
      <w:pPr>
        <w:keepNext/>
        <w:keepLines/>
      </w:pPr>
      <w:r>
        <w:t xml:space="preserve">The proposed responses were reviewed. </w:t>
      </w:r>
    </w:p>
    <w:p w14:paraId="4E0D72C1" w14:textId="77777777" w:rsidR="009D209A" w:rsidRPr="005B25A1" w:rsidRDefault="009D209A" w:rsidP="009D209A">
      <w:pPr>
        <w:keepNext/>
        <w:keepLines/>
        <w:rPr>
          <w:b/>
          <w:bCs/>
        </w:rPr>
      </w:pPr>
      <w:r w:rsidRPr="005B25A1">
        <w:rPr>
          <w:b/>
          <w:bCs/>
        </w:rPr>
        <w:t>Plenary Discussion:</w:t>
      </w:r>
    </w:p>
    <w:p w14:paraId="74F8424F" w14:textId="77777777" w:rsidR="009D209A" w:rsidRPr="005B25A1" w:rsidRDefault="009D209A" w:rsidP="009D209A">
      <w:pPr>
        <w:keepNext/>
        <w:keepLines/>
      </w:pPr>
      <w:r>
        <w:t xml:space="preserve">  </w:t>
      </w:r>
      <w:r w:rsidRPr="00380F14">
        <w:rPr>
          <w:color w:val="FF0000"/>
        </w:rPr>
        <w:t>&lt;RETURN - OPEN&gt;</w:t>
      </w:r>
    </w:p>
    <w:p w14:paraId="7314B5A0" w14:textId="77777777" w:rsidR="009D209A" w:rsidRPr="00EB0339" w:rsidRDefault="009D209A" w:rsidP="009D209A">
      <w:r w:rsidRPr="005B25A1">
        <w:rPr>
          <w:b/>
          <w:bCs/>
        </w:rPr>
        <w:t>Status:</w:t>
      </w:r>
      <w:r>
        <w:t xml:space="preserve"> </w:t>
      </w:r>
      <w:r w:rsidRPr="00380F14">
        <w:rPr>
          <w:color w:val="FF0000"/>
        </w:rPr>
        <w:t>OPEN</w:t>
      </w:r>
    </w:p>
    <w:p w14:paraId="0F3939D6" w14:textId="77777777" w:rsidR="00E00DA6" w:rsidRDefault="007615D6" w:rsidP="000A3FBD">
      <w:pPr>
        <w:pStyle w:val="NormTop"/>
      </w:pPr>
      <w:r>
        <w:rPr>
          <w:color w:val="0000FF"/>
        </w:rPr>
        <w:t>S2-2409626</w:t>
      </w:r>
      <w:r w:rsidRPr="00D53282">
        <w:t xml:space="preserve"> </w:t>
      </w:r>
      <w:r>
        <w:t>(LS OUT) [DRAFT] LS reply on Service Consumers of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LS Reply to Service Consumers of Nnwdaf, Ndccf, Nmfaf related services from CT WG3.</w:t>
      </w:r>
    </w:p>
    <w:p w14:paraId="216C90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5CE6A1FE" w14:textId="77777777" w:rsidR="007615D6" w:rsidRPr="005B25A1" w:rsidRDefault="007615D6" w:rsidP="007615D6">
      <w:pPr>
        <w:keepNext/>
        <w:keepLines/>
        <w:rPr>
          <w:b/>
          <w:bCs/>
        </w:rPr>
      </w:pPr>
      <w:r w:rsidRPr="005B25A1">
        <w:rPr>
          <w:b/>
          <w:bCs/>
        </w:rPr>
        <w:t>Parallel discussion:</w:t>
      </w:r>
    </w:p>
    <w:p w14:paraId="16E176B3" w14:textId="62B6F984" w:rsidR="007615D6" w:rsidRPr="005B25A1" w:rsidRDefault="009D209A" w:rsidP="007615D6">
      <w:pPr>
        <w:keepNext/>
        <w:keepLines/>
      </w:pPr>
      <w:r>
        <w:t xml:space="preserve">This was taken as a basis for the reply and was left for off-line discussion and revised, merging </w:t>
      </w:r>
      <w:r>
        <w:rPr>
          <w:color w:val="0000FF"/>
        </w:rPr>
        <w:t>S2-2409856</w:t>
      </w:r>
      <w:r>
        <w:t xml:space="preserve">, </w:t>
      </w:r>
      <w:r>
        <w:rPr>
          <w:color w:val="0000FF"/>
        </w:rPr>
        <w:t>S2-2409687</w:t>
      </w:r>
      <w:r>
        <w:t xml:space="preserve">, to </w:t>
      </w:r>
      <w:r w:rsidRPr="00CE3EC0">
        <w:rPr>
          <w:color w:val="0000FF"/>
        </w:rPr>
        <w:t>S2-2</w:t>
      </w:r>
      <w:r>
        <w:rPr>
          <w:color w:val="0000FF"/>
        </w:rPr>
        <w:t>410869</w:t>
      </w:r>
      <w:r>
        <w:t>.</w:t>
      </w:r>
      <w:r w:rsidRPr="00375008">
        <w:t xml:space="preserve"> </w:t>
      </w:r>
    </w:p>
    <w:p w14:paraId="62937A4E" w14:textId="77777777" w:rsidR="007615D6" w:rsidRPr="005B25A1" w:rsidRDefault="007615D6" w:rsidP="007615D6">
      <w:pPr>
        <w:keepNext/>
        <w:keepLines/>
        <w:rPr>
          <w:b/>
          <w:bCs/>
        </w:rPr>
      </w:pPr>
      <w:r w:rsidRPr="005B25A1">
        <w:rPr>
          <w:b/>
          <w:bCs/>
        </w:rPr>
        <w:t>Plenary Discussion:</w:t>
      </w:r>
    </w:p>
    <w:p w14:paraId="4EC7F4E7" w14:textId="77777777" w:rsidR="007615D6" w:rsidRPr="005B25A1" w:rsidRDefault="007615D6" w:rsidP="007615D6">
      <w:pPr>
        <w:keepNext/>
        <w:keepLines/>
      </w:pPr>
      <w:r>
        <w:rPr>
          <w:color w:val="FF0000"/>
        </w:rPr>
        <w:t>NO DISCUSSION RECORDED</w:t>
      </w:r>
    </w:p>
    <w:p w14:paraId="680B1157" w14:textId="77777777" w:rsidR="007615D6" w:rsidRPr="00EB0339" w:rsidRDefault="007615D6" w:rsidP="007615D6">
      <w:r w:rsidRPr="005B25A1">
        <w:rPr>
          <w:b/>
          <w:bCs/>
        </w:rPr>
        <w:t>Status:</w:t>
      </w:r>
      <w:r>
        <w:t xml:space="preserve"> </w:t>
      </w:r>
      <w:r>
        <w:rPr>
          <w:color w:val="0000FF"/>
        </w:rPr>
        <w:t>Not concluded</w:t>
      </w:r>
      <w:r>
        <w:t>.</w:t>
      </w:r>
    </w:p>
    <w:p w14:paraId="0BA52521" w14:textId="77777777" w:rsidR="00E00DA6" w:rsidRDefault="007615D6" w:rsidP="000A3FBD">
      <w:pPr>
        <w:pStyle w:val="NormTop"/>
      </w:pPr>
      <w:r>
        <w:rPr>
          <w:color w:val="0000FF"/>
        </w:rPr>
        <w:t>S2-2409856</w:t>
      </w:r>
      <w:r w:rsidRPr="00D53282">
        <w:t xml:space="preserve"> </w:t>
      </w:r>
      <w:r>
        <w:t>(LS OUT) [DRAFT] Reply LS on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 Consumers of Nnwdaf, Ndccf, Nmfaf related services.</w:t>
      </w:r>
    </w:p>
    <w:p w14:paraId="598E136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3A8ACA35" w14:textId="77777777" w:rsidR="007615D6" w:rsidRPr="005B25A1" w:rsidRDefault="007615D6" w:rsidP="007615D6">
      <w:pPr>
        <w:keepNext/>
        <w:keepLines/>
        <w:rPr>
          <w:b/>
          <w:bCs/>
        </w:rPr>
      </w:pPr>
      <w:r w:rsidRPr="005B25A1">
        <w:rPr>
          <w:b/>
          <w:bCs/>
        </w:rPr>
        <w:t>Parallel discussion:</w:t>
      </w:r>
    </w:p>
    <w:p w14:paraId="797C15C9" w14:textId="199739DE" w:rsidR="007615D6" w:rsidRPr="005B25A1" w:rsidRDefault="002D3398" w:rsidP="007615D6">
      <w:pPr>
        <w:keepNext/>
        <w:keepLines/>
      </w:pPr>
      <w:r>
        <w:t xml:space="preserve">Merged into </w:t>
      </w:r>
      <w:r w:rsidRPr="00CE3EC0">
        <w:rPr>
          <w:color w:val="0000FF"/>
        </w:rPr>
        <w:t>S2-2</w:t>
      </w:r>
      <w:r>
        <w:rPr>
          <w:color w:val="0000FF"/>
        </w:rPr>
        <w:t>410869</w:t>
      </w:r>
      <w:r>
        <w:t>.</w:t>
      </w:r>
    </w:p>
    <w:p w14:paraId="01EA4DE2" w14:textId="4E49384D" w:rsidR="007615D6" w:rsidRPr="00EB0339" w:rsidRDefault="007615D6" w:rsidP="007615D6">
      <w:r w:rsidRPr="005B25A1">
        <w:rPr>
          <w:b/>
          <w:bCs/>
        </w:rPr>
        <w:t>Status:</w:t>
      </w:r>
      <w:r>
        <w:t xml:space="preserve"> </w:t>
      </w:r>
      <w:r w:rsidR="002D3398">
        <w:rPr>
          <w:color w:val="0000FF"/>
        </w:rPr>
        <w:t>Merg</w:t>
      </w:r>
      <w:r>
        <w:rPr>
          <w:color w:val="0000FF"/>
        </w:rPr>
        <w:t>ed</w:t>
      </w:r>
      <w:r>
        <w:t>.</w:t>
      </w:r>
    </w:p>
    <w:p w14:paraId="14BA8D6D" w14:textId="77777777" w:rsidR="00E00DA6" w:rsidRDefault="007615D6" w:rsidP="000A3FBD">
      <w:pPr>
        <w:pStyle w:val="NormTop"/>
      </w:pPr>
      <w:r>
        <w:rPr>
          <w:color w:val="0000FF"/>
        </w:rPr>
        <w:t>S2-2409687</w:t>
      </w:r>
      <w:r w:rsidRPr="00D53282">
        <w:t xml:space="preserve"> </w:t>
      </w:r>
      <w:r>
        <w:t>(LS OUT) [DRAFT] Reply LS on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Reply LS on Service Consumers of Nnwdaf, Ndccf, Nmfaf related services.</w:t>
      </w:r>
    </w:p>
    <w:p w14:paraId="53D05C8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7B7A6DEC" w14:textId="77777777" w:rsidR="007615D6" w:rsidRPr="005B25A1" w:rsidRDefault="007615D6" w:rsidP="007615D6">
      <w:pPr>
        <w:keepNext/>
        <w:keepLines/>
        <w:rPr>
          <w:b/>
          <w:bCs/>
        </w:rPr>
      </w:pPr>
      <w:r w:rsidRPr="005B25A1">
        <w:rPr>
          <w:b/>
          <w:bCs/>
        </w:rPr>
        <w:t>Parallel discussion:</w:t>
      </w:r>
    </w:p>
    <w:p w14:paraId="00943730" w14:textId="77777777" w:rsidR="002D3398" w:rsidRPr="005B25A1" w:rsidRDefault="002D3398" w:rsidP="002D3398">
      <w:pPr>
        <w:keepNext/>
        <w:keepLines/>
      </w:pPr>
      <w:r>
        <w:t xml:space="preserve">Merged into </w:t>
      </w:r>
      <w:r w:rsidRPr="00CE3EC0">
        <w:rPr>
          <w:color w:val="0000FF"/>
        </w:rPr>
        <w:t>S2-2</w:t>
      </w:r>
      <w:r>
        <w:rPr>
          <w:color w:val="0000FF"/>
        </w:rPr>
        <w:t>410869</w:t>
      </w:r>
      <w:r>
        <w:t>.</w:t>
      </w:r>
    </w:p>
    <w:p w14:paraId="5115D5B9" w14:textId="77777777" w:rsidR="002D3398" w:rsidRPr="00EB0339" w:rsidRDefault="002D3398" w:rsidP="002D3398">
      <w:r w:rsidRPr="005B25A1">
        <w:rPr>
          <w:b/>
          <w:bCs/>
        </w:rPr>
        <w:t>Status:</w:t>
      </w:r>
      <w:r>
        <w:t xml:space="preserve"> </w:t>
      </w:r>
      <w:r>
        <w:rPr>
          <w:color w:val="0000FF"/>
        </w:rPr>
        <w:t>Merged</w:t>
      </w:r>
      <w:r>
        <w:t>.</w:t>
      </w:r>
    </w:p>
    <w:p w14:paraId="16436F1B" w14:textId="77777777" w:rsidR="00E00DA6" w:rsidRDefault="007615D6" w:rsidP="000A3FBD">
      <w:pPr>
        <w:pStyle w:val="NormTop"/>
      </w:pPr>
      <w:r>
        <w:rPr>
          <w:color w:val="0000FF"/>
        </w:rPr>
        <w:lastRenderedPageBreak/>
        <w:t>S2-2409627</w:t>
      </w:r>
      <w:r w:rsidRPr="00D53282">
        <w:t xml:space="preserve"> </w:t>
      </w:r>
      <w:r>
        <w:t>(CR) 23.288 CR1190 (Rel-18, 'F'): Correction on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OAM, CEF and LMF as consumers of Nmfaf_3caDataManagement service operation. Adding Nnwdaf_AnalyticsSubscription_Subscribe in step 6b of clause 6.2B.3 and related unsubscribe service operation(Historical Data and Analytics Storage via Notifications procedure). Editorial modifications.</w:t>
      </w:r>
    </w:p>
    <w:p w14:paraId="340A2E9C" w14:textId="77777777" w:rsidR="007615D6" w:rsidRPr="005B25A1" w:rsidRDefault="007615D6" w:rsidP="007615D6">
      <w:pPr>
        <w:keepNext/>
        <w:keepLines/>
        <w:rPr>
          <w:b/>
          <w:bCs/>
        </w:rPr>
      </w:pPr>
      <w:r w:rsidRPr="005B25A1">
        <w:rPr>
          <w:b/>
          <w:bCs/>
        </w:rPr>
        <w:t>Parallel discussion:</w:t>
      </w:r>
    </w:p>
    <w:p w14:paraId="05AADB4F" w14:textId="1B557CAE" w:rsidR="007615D6" w:rsidRPr="005B25A1" w:rsidRDefault="002D3398" w:rsidP="007615D6">
      <w:pPr>
        <w:keepNext/>
        <w:keepLines/>
      </w:pPr>
      <w:r>
        <w:t xml:space="preserve">Merged into </w:t>
      </w:r>
      <w:r w:rsidRPr="00CE3EC0">
        <w:rPr>
          <w:color w:val="0000FF"/>
        </w:rPr>
        <w:t>S2-2</w:t>
      </w:r>
      <w:r>
        <w:rPr>
          <w:color w:val="0000FF"/>
        </w:rPr>
        <w:t>410870</w:t>
      </w:r>
      <w:r>
        <w:t>.</w:t>
      </w:r>
      <w:r w:rsidRPr="00375008">
        <w:t xml:space="preserve"> </w:t>
      </w:r>
    </w:p>
    <w:p w14:paraId="39069CC7" w14:textId="3E2FF565" w:rsidR="007615D6" w:rsidRPr="00EB0339" w:rsidRDefault="007615D6" w:rsidP="007615D6">
      <w:r w:rsidRPr="005B25A1">
        <w:rPr>
          <w:b/>
          <w:bCs/>
        </w:rPr>
        <w:t>Status:</w:t>
      </w:r>
      <w:r>
        <w:t xml:space="preserve"> </w:t>
      </w:r>
      <w:r w:rsidR="002D3398">
        <w:rPr>
          <w:color w:val="0000FF"/>
        </w:rPr>
        <w:t>Merg</w:t>
      </w:r>
      <w:r>
        <w:rPr>
          <w:color w:val="0000FF"/>
        </w:rPr>
        <w:t>ed</w:t>
      </w:r>
      <w:r>
        <w:t>.</w:t>
      </w:r>
    </w:p>
    <w:p w14:paraId="4DB94939" w14:textId="77777777" w:rsidR="00E00DA6" w:rsidRDefault="007615D6" w:rsidP="000A3FBD">
      <w:pPr>
        <w:pStyle w:val="NormTop"/>
      </w:pPr>
      <w:r>
        <w:rPr>
          <w:color w:val="0000FF"/>
        </w:rPr>
        <w:t>S2-2409628</w:t>
      </w:r>
      <w:r w:rsidRPr="00D53282">
        <w:t xml:space="preserve"> </w:t>
      </w:r>
      <w:r>
        <w:t>(CR) 23.288 CR1191 (Rel-19, 'A'): Correction on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OAM, CEF and LMF as consumers of Nmfaf_3caDataManagement service operation. Adding Nnwdaf_AnalyticsSubscription_Subscribe in step 6b of clause 6.2B.3 and related unsubscribe service operation(Historical Data and Analytics Storage via Notifications procedure). Editorial modifications.</w:t>
      </w:r>
    </w:p>
    <w:p w14:paraId="583ADBC2" w14:textId="77777777" w:rsidR="007615D6" w:rsidRPr="005B25A1" w:rsidRDefault="007615D6" w:rsidP="007615D6">
      <w:pPr>
        <w:keepNext/>
        <w:keepLines/>
        <w:rPr>
          <w:b/>
          <w:bCs/>
        </w:rPr>
      </w:pPr>
      <w:r w:rsidRPr="005B25A1">
        <w:rPr>
          <w:b/>
          <w:bCs/>
        </w:rPr>
        <w:t>Parallel discussion:</w:t>
      </w:r>
    </w:p>
    <w:p w14:paraId="36BFB3D2" w14:textId="1136D930" w:rsidR="002D3398" w:rsidRPr="005B25A1" w:rsidRDefault="002D3398" w:rsidP="002D3398">
      <w:pPr>
        <w:keepNext/>
        <w:keepLines/>
      </w:pPr>
      <w:r>
        <w:t xml:space="preserve">Merged into </w:t>
      </w:r>
      <w:r w:rsidRPr="00CE3EC0">
        <w:rPr>
          <w:color w:val="0000FF"/>
        </w:rPr>
        <w:t>S2-2</w:t>
      </w:r>
      <w:r>
        <w:rPr>
          <w:color w:val="0000FF"/>
        </w:rPr>
        <w:t>41087</w:t>
      </w:r>
      <w:r>
        <w:rPr>
          <w:color w:val="0000FF"/>
        </w:rPr>
        <w:t>1</w:t>
      </w:r>
      <w:r>
        <w:t>.</w:t>
      </w:r>
      <w:r w:rsidRPr="00375008">
        <w:t xml:space="preserve"> </w:t>
      </w:r>
    </w:p>
    <w:p w14:paraId="73624DE3" w14:textId="77777777" w:rsidR="002D3398" w:rsidRPr="00EB0339" w:rsidRDefault="002D3398" w:rsidP="002D3398">
      <w:r w:rsidRPr="005B25A1">
        <w:rPr>
          <w:b/>
          <w:bCs/>
        </w:rPr>
        <w:t>Status:</w:t>
      </w:r>
      <w:r>
        <w:t xml:space="preserve"> </w:t>
      </w:r>
      <w:r>
        <w:rPr>
          <w:color w:val="0000FF"/>
        </w:rPr>
        <w:t>Merged</w:t>
      </w:r>
      <w:r>
        <w:t>.</w:t>
      </w:r>
    </w:p>
    <w:p w14:paraId="0F10E4D5" w14:textId="77777777" w:rsidR="00E00DA6" w:rsidRDefault="007615D6" w:rsidP="000A3FBD">
      <w:pPr>
        <w:pStyle w:val="NormTop"/>
      </w:pPr>
      <w:r>
        <w:rPr>
          <w:color w:val="0000FF"/>
        </w:rPr>
        <w:t>S2-2409688</w:t>
      </w:r>
      <w:r w:rsidRPr="00D53282">
        <w:t xml:space="preserve"> </w:t>
      </w:r>
      <w:r>
        <w:t>(CR) 23.288 CR1202 (Rel-18, 'F'): Clarification on the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OAM, CEF, LMF are service consumers of the Ndccf_DataManagement and Nmfaf_3caDataManagement services; Clarify that ADRF is the consumer of Nnwdaf_AnalyticsSubscription and Nnwdaf_AnalyticsInfo services. Update figure 6.2B.3-1 and add a NOTE to clarify the ADRF behavior when using Nnwdaf_AnalyticsSubscription.</w:t>
      </w:r>
    </w:p>
    <w:p w14:paraId="16277A80" w14:textId="77777777" w:rsidR="007615D6" w:rsidRPr="005B25A1" w:rsidRDefault="007615D6" w:rsidP="007615D6">
      <w:pPr>
        <w:keepNext/>
        <w:keepLines/>
        <w:rPr>
          <w:b/>
          <w:bCs/>
        </w:rPr>
      </w:pPr>
      <w:r w:rsidRPr="005B25A1">
        <w:rPr>
          <w:b/>
          <w:bCs/>
        </w:rPr>
        <w:t>Parallel discussion:</w:t>
      </w:r>
    </w:p>
    <w:p w14:paraId="0393400B" w14:textId="79B0DC45" w:rsidR="007615D6" w:rsidRPr="005B25A1" w:rsidRDefault="002D3398" w:rsidP="007615D6">
      <w:pPr>
        <w:keepNext/>
        <w:keepLines/>
      </w:pPr>
      <w:r>
        <w:t xml:space="preserve">This was updated with the first change from the Nokia CR and was left for off-line discussion and revised, merging </w:t>
      </w:r>
      <w:r>
        <w:rPr>
          <w:color w:val="0000FF"/>
        </w:rPr>
        <w:t>S2-2409627</w:t>
      </w:r>
      <w:r>
        <w:t xml:space="preserve">, </w:t>
      </w:r>
      <w:r>
        <w:rPr>
          <w:color w:val="0000FF"/>
        </w:rPr>
        <w:t>S2-2409854</w:t>
      </w:r>
      <w:r>
        <w:t xml:space="preserve">, to </w:t>
      </w:r>
      <w:r w:rsidRPr="00CE3EC0">
        <w:rPr>
          <w:color w:val="0000FF"/>
        </w:rPr>
        <w:t>S2-2</w:t>
      </w:r>
      <w:r>
        <w:rPr>
          <w:color w:val="0000FF"/>
        </w:rPr>
        <w:t>410870</w:t>
      </w:r>
      <w:r>
        <w:t>.</w:t>
      </w:r>
      <w:r w:rsidRPr="00375008">
        <w:t xml:space="preserve"> </w:t>
      </w:r>
    </w:p>
    <w:p w14:paraId="430C9AAC" w14:textId="77777777" w:rsidR="007615D6" w:rsidRPr="005B25A1" w:rsidRDefault="007615D6" w:rsidP="007615D6">
      <w:pPr>
        <w:keepNext/>
        <w:keepLines/>
        <w:rPr>
          <w:b/>
          <w:bCs/>
        </w:rPr>
      </w:pPr>
      <w:r w:rsidRPr="005B25A1">
        <w:rPr>
          <w:b/>
          <w:bCs/>
        </w:rPr>
        <w:t>Plenary Discussion:</w:t>
      </w:r>
    </w:p>
    <w:p w14:paraId="5596868F" w14:textId="155CA1D7" w:rsidR="007615D6" w:rsidRPr="005B25A1" w:rsidRDefault="002D3398" w:rsidP="007615D6">
      <w:pPr>
        <w:keepNext/>
        <w:keepLines/>
      </w:pPr>
      <w:r>
        <w:t xml:space="preserve">  </w:t>
      </w:r>
      <w:r w:rsidRPr="00380F14">
        <w:rPr>
          <w:color w:val="FF0000"/>
        </w:rPr>
        <w:t>&lt;RETURN - OPEN&gt;</w:t>
      </w:r>
    </w:p>
    <w:p w14:paraId="0AB50022" w14:textId="584CF521" w:rsidR="007615D6" w:rsidRPr="00EB0339" w:rsidRDefault="007615D6" w:rsidP="007615D6">
      <w:r w:rsidRPr="005B25A1">
        <w:rPr>
          <w:b/>
          <w:bCs/>
        </w:rPr>
        <w:t>Status:</w:t>
      </w:r>
      <w:r>
        <w:t xml:space="preserve"> </w:t>
      </w:r>
      <w:r w:rsidR="002D3398" w:rsidRPr="00380F14">
        <w:rPr>
          <w:color w:val="FF0000"/>
        </w:rPr>
        <w:t>OPEN</w:t>
      </w:r>
    </w:p>
    <w:p w14:paraId="5CD2C635" w14:textId="77777777" w:rsidR="00E00DA6" w:rsidRDefault="007615D6" w:rsidP="000A3FBD">
      <w:pPr>
        <w:pStyle w:val="NormTop"/>
      </w:pPr>
      <w:r>
        <w:rPr>
          <w:color w:val="0000FF"/>
        </w:rPr>
        <w:lastRenderedPageBreak/>
        <w:t>S2-2409689</w:t>
      </w:r>
      <w:r w:rsidRPr="00D53282">
        <w:t xml:space="preserve"> </w:t>
      </w:r>
      <w:r>
        <w:t>(CR) 23.288 CR1203 (Rel-19, 'A'): Clarification on the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OAM, CEF, LMF are service consumers of the Ndccf_DataManagement and Nmfaf_3caDataManagement services; Clarify that ADRF is the consumer of Nnwdaf_AnalyticsSubscription and Nnwdaf_AnalyticsInfo services. Update figure 6.2B.3-1 and add a NOTE to clarify the ADRF behavior when using Nnwdaf_AnalyticsSubscription.</w:t>
      </w:r>
    </w:p>
    <w:p w14:paraId="1D0ABF64" w14:textId="77777777" w:rsidR="007615D6" w:rsidRPr="005B25A1" w:rsidRDefault="007615D6" w:rsidP="007615D6">
      <w:pPr>
        <w:keepNext/>
        <w:keepLines/>
        <w:rPr>
          <w:b/>
          <w:bCs/>
        </w:rPr>
      </w:pPr>
      <w:r w:rsidRPr="005B25A1">
        <w:rPr>
          <w:b/>
          <w:bCs/>
        </w:rPr>
        <w:t>Parallel discussion:</w:t>
      </w:r>
    </w:p>
    <w:p w14:paraId="697F3516" w14:textId="0093831F" w:rsidR="002D3398" w:rsidRPr="005B25A1" w:rsidRDefault="002D3398" w:rsidP="002D3398">
      <w:pPr>
        <w:keepNext/>
        <w:keepLines/>
      </w:pPr>
      <w:r>
        <w:t xml:space="preserve">This was updated with the first change from the Nokia CR and was left for off-line discussion and revised, merging </w:t>
      </w:r>
      <w:r>
        <w:rPr>
          <w:color w:val="0000FF"/>
        </w:rPr>
        <w:t>S2-240962</w:t>
      </w:r>
      <w:r>
        <w:rPr>
          <w:color w:val="0000FF"/>
        </w:rPr>
        <w:t>8</w:t>
      </w:r>
      <w:r>
        <w:t xml:space="preserve">, </w:t>
      </w:r>
      <w:r>
        <w:rPr>
          <w:color w:val="0000FF"/>
        </w:rPr>
        <w:t>S2-240985</w:t>
      </w:r>
      <w:r>
        <w:rPr>
          <w:color w:val="0000FF"/>
        </w:rPr>
        <w:t>5</w:t>
      </w:r>
      <w:r>
        <w:t>,</w:t>
      </w:r>
      <w:r>
        <w:t xml:space="preserve"> to </w:t>
      </w:r>
      <w:r w:rsidRPr="00CE3EC0">
        <w:rPr>
          <w:color w:val="0000FF"/>
        </w:rPr>
        <w:t>S2-2</w:t>
      </w:r>
      <w:r>
        <w:rPr>
          <w:color w:val="0000FF"/>
        </w:rPr>
        <w:t>41087</w:t>
      </w:r>
      <w:r>
        <w:rPr>
          <w:color w:val="0000FF"/>
        </w:rPr>
        <w:t>1</w:t>
      </w:r>
      <w:r>
        <w:t>.</w:t>
      </w:r>
      <w:r w:rsidRPr="00375008">
        <w:t xml:space="preserve"> </w:t>
      </w:r>
    </w:p>
    <w:p w14:paraId="50246C3A" w14:textId="77777777" w:rsidR="002D3398" w:rsidRPr="005B25A1" w:rsidRDefault="002D3398" w:rsidP="002D3398">
      <w:pPr>
        <w:keepNext/>
        <w:keepLines/>
        <w:rPr>
          <w:b/>
          <w:bCs/>
        </w:rPr>
      </w:pPr>
      <w:r w:rsidRPr="005B25A1">
        <w:rPr>
          <w:b/>
          <w:bCs/>
        </w:rPr>
        <w:t>Plenary Discussion:</w:t>
      </w:r>
    </w:p>
    <w:p w14:paraId="2058C1BE" w14:textId="77777777" w:rsidR="002D3398" w:rsidRPr="005B25A1" w:rsidRDefault="002D3398" w:rsidP="002D3398">
      <w:pPr>
        <w:keepNext/>
        <w:keepLines/>
      </w:pPr>
      <w:r>
        <w:t xml:space="preserve">  </w:t>
      </w:r>
      <w:r w:rsidRPr="00380F14">
        <w:rPr>
          <w:color w:val="FF0000"/>
        </w:rPr>
        <w:t>&lt;RETURN - OPEN&gt;</w:t>
      </w:r>
    </w:p>
    <w:p w14:paraId="080D533E" w14:textId="77777777" w:rsidR="002D3398" w:rsidRPr="00EB0339" w:rsidRDefault="002D3398" w:rsidP="002D3398">
      <w:r w:rsidRPr="005B25A1">
        <w:rPr>
          <w:b/>
          <w:bCs/>
        </w:rPr>
        <w:t>Status:</w:t>
      </w:r>
      <w:r>
        <w:t xml:space="preserve"> </w:t>
      </w:r>
      <w:r w:rsidRPr="00380F14">
        <w:rPr>
          <w:color w:val="FF0000"/>
        </w:rPr>
        <w:t>OPEN</w:t>
      </w:r>
    </w:p>
    <w:p w14:paraId="4814E45D" w14:textId="77777777" w:rsidR="00E00DA6" w:rsidRDefault="007615D6" w:rsidP="000A3FBD">
      <w:pPr>
        <w:pStyle w:val="NormTop"/>
      </w:pPr>
      <w:r>
        <w:rPr>
          <w:color w:val="0000FF"/>
        </w:rPr>
        <w:t>S2-2409854</w:t>
      </w:r>
      <w:r w:rsidRPr="00D53282">
        <w:t xml:space="preserve"> </w:t>
      </w:r>
      <w:r>
        <w:t>(CR) 23.288 CR1217 (Rel-18, 'F'):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Service Consumers of Nnwdaf, Ndccf, Nmfaf related services.</w:t>
      </w:r>
    </w:p>
    <w:p w14:paraId="6489A890" w14:textId="77777777" w:rsidR="007615D6" w:rsidRPr="005B25A1" w:rsidRDefault="007615D6" w:rsidP="007615D6">
      <w:pPr>
        <w:keepNext/>
        <w:keepLines/>
        <w:rPr>
          <w:b/>
          <w:bCs/>
        </w:rPr>
      </w:pPr>
      <w:r w:rsidRPr="005B25A1">
        <w:rPr>
          <w:b/>
          <w:bCs/>
        </w:rPr>
        <w:t>Parallel discussion:</w:t>
      </w:r>
    </w:p>
    <w:p w14:paraId="0036C2D5" w14:textId="77777777" w:rsidR="002D3398" w:rsidRPr="005B25A1" w:rsidRDefault="002D3398" w:rsidP="002D3398">
      <w:pPr>
        <w:keepNext/>
        <w:keepLines/>
      </w:pPr>
      <w:r>
        <w:t xml:space="preserve">Merged into </w:t>
      </w:r>
      <w:r w:rsidRPr="00CE3EC0">
        <w:rPr>
          <w:color w:val="0000FF"/>
        </w:rPr>
        <w:t>S2-2</w:t>
      </w:r>
      <w:r>
        <w:rPr>
          <w:color w:val="0000FF"/>
        </w:rPr>
        <w:t>410870</w:t>
      </w:r>
      <w:r>
        <w:t>.</w:t>
      </w:r>
      <w:r w:rsidRPr="00375008">
        <w:t xml:space="preserve"> </w:t>
      </w:r>
    </w:p>
    <w:p w14:paraId="4FDD284A" w14:textId="77777777" w:rsidR="002D3398" w:rsidRPr="00EB0339" w:rsidRDefault="002D3398" w:rsidP="002D3398">
      <w:r w:rsidRPr="005B25A1">
        <w:rPr>
          <w:b/>
          <w:bCs/>
        </w:rPr>
        <w:t>Status:</w:t>
      </w:r>
      <w:r>
        <w:t xml:space="preserve"> </w:t>
      </w:r>
      <w:r>
        <w:rPr>
          <w:color w:val="0000FF"/>
        </w:rPr>
        <w:t>Merged</w:t>
      </w:r>
      <w:r>
        <w:t>.</w:t>
      </w:r>
    </w:p>
    <w:p w14:paraId="0D9C4A37" w14:textId="77777777" w:rsidR="00E00DA6" w:rsidRDefault="007615D6" w:rsidP="000A3FBD">
      <w:pPr>
        <w:pStyle w:val="NormTop"/>
      </w:pPr>
      <w:r>
        <w:rPr>
          <w:color w:val="0000FF"/>
        </w:rPr>
        <w:t>S2-2409855</w:t>
      </w:r>
      <w:r w:rsidRPr="00D53282">
        <w:t xml:space="preserve"> </w:t>
      </w:r>
      <w:r>
        <w:t>(CR) 23.288 CR1218 (Rel-19, 'A'):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Service Consumers of Nnwdaf, Ndccf, Nmfaf related services.</w:t>
      </w:r>
    </w:p>
    <w:p w14:paraId="3FD7D734" w14:textId="77777777" w:rsidR="007615D6" w:rsidRPr="005B25A1" w:rsidRDefault="007615D6" w:rsidP="007615D6">
      <w:pPr>
        <w:keepNext/>
        <w:keepLines/>
        <w:rPr>
          <w:b/>
          <w:bCs/>
        </w:rPr>
      </w:pPr>
      <w:r w:rsidRPr="005B25A1">
        <w:rPr>
          <w:b/>
          <w:bCs/>
        </w:rPr>
        <w:t>Parallel discussion:</w:t>
      </w:r>
    </w:p>
    <w:p w14:paraId="725F8097" w14:textId="63F54F61" w:rsidR="002D3398" w:rsidRPr="005B25A1" w:rsidRDefault="002D3398" w:rsidP="002D3398">
      <w:pPr>
        <w:keepNext/>
        <w:keepLines/>
      </w:pPr>
      <w:r>
        <w:t xml:space="preserve">Merged into </w:t>
      </w:r>
      <w:r w:rsidRPr="00CE3EC0">
        <w:rPr>
          <w:color w:val="0000FF"/>
        </w:rPr>
        <w:t>S2-2</w:t>
      </w:r>
      <w:r>
        <w:rPr>
          <w:color w:val="0000FF"/>
        </w:rPr>
        <w:t>41087</w:t>
      </w:r>
      <w:r>
        <w:rPr>
          <w:color w:val="0000FF"/>
        </w:rPr>
        <w:t>1</w:t>
      </w:r>
      <w:r>
        <w:t>.</w:t>
      </w:r>
      <w:r w:rsidRPr="00375008">
        <w:t xml:space="preserve"> </w:t>
      </w:r>
    </w:p>
    <w:p w14:paraId="54D503AF" w14:textId="77777777" w:rsidR="002D3398" w:rsidRPr="00EB0339" w:rsidRDefault="002D3398" w:rsidP="002D3398">
      <w:r w:rsidRPr="005B25A1">
        <w:rPr>
          <w:b/>
          <w:bCs/>
        </w:rPr>
        <w:t>Status:</w:t>
      </w:r>
      <w:r>
        <w:t xml:space="preserve"> </w:t>
      </w:r>
      <w:r>
        <w:rPr>
          <w:color w:val="0000FF"/>
        </w:rPr>
        <w:t>Merged</w:t>
      </w:r>
      <w:r>
        <w:t>.</w:t>
      </w:r>
    </w:p>
    <w:p w14:paraId="09F3B5A6" w14:textId="77777777" w:rsidR="00E00DA6" w:rsidRDefault="007615D6" w:rsidP="000A3FBD">
      <w:pPr>
        <w:pStyle w:val="NormTop"/>
      </w:pPr>
      <w:r>
        <w:rPr>
          <w:color w:val="0000FF"/>
        </w:rPr>
        <w:t>S2-2409849</w:t>
      </w:r>
      <w:r w:rsidRPr="00D53282">
        <w:t xml:space="preserve"> </w:t>
      </w:r>
      <w:r>
        <w:t>(CR) 23.501 CR5609R1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658C46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S2-2408602</w:t>
      </w:r>
      <w:r>
        <w:t>.</w:t>
      </w:r>
    </w:p>
    <w:p w14:paraId="51757E27" w14:textId="77777777" w:rsidR="007615D6" w:rsidRPr="005B25A1" w:rsidRDefault="007615D6" w:rsidP="007615D6">
      <w:pPr>
        <w:keepNext/>
        <w:keepLines/>
        <w:rPr>
          <w:b/>
          <w:bCs/>
        </w:rPr>
      </w:pPr>
      <w:r w:rsidRPr="005B25A1">
        <w:rPr>
          <w:b/>
          <w:bCs/>
        </w:rPr>
        <w:t>Parallel discussion:</w:t>
      </w:r>
    </w:p>
    <w:p w14:paraId="055BE819" w14:textId="77777777" w:rsidR="00786111" w:rsidRPr="005B25A1" w:rsidRDefault="00786111" w:rsidP="00786111">
      <w:pPr>
        <w:keepNext/>
        <w:keepLines/>
      </w:pPr>
      <w:r>
        <w:t xml:space="preserve">This was reviewed and </w:t>
      </w:r>
      <w:r w:rsidRPr="00B30893">
        <w:rPr>
          <w:color w:val="FF0000"/>
        </w:rPr>
        <w:t>agreed</w:t>
      </w:r>
      <w:r>
        <w:t xml:space="preserve"> in parallel session.</w:t>
      </w:r>
    </w:p>
    <w:p w14:paraId="31E3C6B3" w14:textId="77777777" w:rsidR="00786111" w:rsidRPr="005B25A1" w:rsidRDefault="00786111" w:rsidP="00786111">
      <w:pPr>
        <w:keepNext/>
        <w:keepLines/>
        <w:rPr>
          <w:b/>
          <w:bCs/>
        </w:rPr>
      </w:pPr>
      <w:r w:rsidRPr="005B25A1">
        <w:rPr>
          <w:b/>
          <w:bCs/>
        </w:rPr>
        <w:t>Plenary Discussion:</w:t>
      </w:r>
    </w:p>
    <w:p w14:paraId="0A4A7CAD" w14:textId="77777777" w:rsidR="00786111" w:rsidRPr="00786111" w:rsidRDefault="00786111" w:rsidP="00786111">
      <w:pPr>
        <w:keepNext/>
        <w:keepLines/>
      </w:pPr>
      <w:r>
        <w:rPr>
          <w:color w:val="0000FF"/>
        </w:rPr>
        <w:t>&lt;Parallel Agreed&gt;</w:t>
      </w:r>
      <w:r>
        <w:t>.</w:t>
      </w:r>
    </w:p>
    <w:p w14:paraId="669D9C70" w14:textId="77777777" w:rsidR="00786111" w:rsidRPr="00EB0339" w:rsidRDefault="00786111" w:rsidP="00786111">
      <w:r w:rsidRPr="005B25A1">
        <w:rPr>
          <w:b/>
          <w:bCs/>
        </w:rPr>
        <w:t>Status:</w:t>
      </w:r>
      <w:r>
        <w:t xml:space="preserve"> </w:t>
      </w:r>
      <w:r>
        <w:rPr>
          <w:color w:val="0000FF"/>
        </w:rPr>
        <w:t>Parallel Agreed</w:t>
      </w:r>
    </w:p>
    <w:p w14:paraId="3EE09503" w14:textId="77777777" w:rsidR="00E00DA6" w:rsidRDefault="007615D6" w:rsidP="000A3FBD">
      <w:pPr>
        <w:pStyle w:val="NormTop"/>
      </w:pPr>
      <w:r>
        <w:rPr>
          <w:color w:val="0000FF"/>
        </w:rPr>
        <w:lastRenderedPageBreak/>
        <w:t>S2-2409850</w:t>
      </w:r>
      <w:r w:rsidRPr="00D53282">
        <w:t xml:space="preserve"> </w:t>
      </w:r>
      <w:r>
        <w:t>(CR) 23.288 CR1215 (Rel-18, 'F'): Add missing MFAF Services and Service operations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48C17AAB" w14:textId="77777777" w:rsidR="007615D6" w:rsidRPr="005B25A1" w:rsidRDefault="007615D6" w:rsidP="007615D6">
      <w:pPr>
        <w:keepNext/>
        <w:keepLines/>
        <w:rPr>
          <w:b/>
          <w:bCs/>
        </w:rPr>
      </w:pPr>
      <w:r w:rsidRPr="005B25A1">
        <w:rPr>
          <w:b/>
          <w:bCs/>
        </w:rPr>
        <w:t>Parallel discussion:</w:t>
      </w:r>
    </w:p>
    <w:p w14:paraId="418BBF26" w14:textId="3F6C510F" w:rsidR="007615D6" w:rsidRPr="005B25A1" w:rsidRDefault="00F0408B" w:rsidP="007615D6">
      <w:pPr>
        <w:keepNext/>
        <w:keepLines/>
      </w:pPr>
      <w:r>
        <w:t xml:space="preserve">Some issues were raised and this was left for off-line discussion and revised, merging </w:t>
      </w:r>
      <w:r w:rsidRPr="00CE3EC0">
        <w:rPr>
          <w:color w:val="0000FF"/>
        </w:rPr>
        <w:t>S2-2</w:t>
      </w:r>
      <w:r>
        <w:rPr>
          <w:color w:val="0000FF"/>
        </w:rPr>
        <w:t>4</w:t>
      </w:r>
      <w:r w:rsidR="009D209A">
        <w:rPr>
          <w:color w:val="0000FF"/>
        </w:rPr>
        <w:t>0</w:t>
      </w:r>
      <w:r>
        <w:rPr>
          <w:color w:val="0000FF"/>
        </w:rPr>
        <w:t>9891,</w:t>
      </w:r>
      <w:r>
        <w:t xml:space="preserve"> to </w:t>
      </w:r>
      <w:r w:rsidRPr="00CE3EC0">
        <w:rPr>
          <w:color w:val="0000FF"/>
        </w:rPr>
        <w:t>S2-2</w:t>
      </w:r>
      <w:r>
        <w:rPr>
          <w:color w:val="0000FF"/>
        </w:rPr>
        <w:t>410866</w:t>
      </w:r>
      <w:r>
        <w:t>.</w:t>
      </w:r>
      <w:r w:rsidRPr="00375008">
        <w:t xml:space="preserve"> </w:t>
      </w:r>
    </w:p>
    <w:p w14:paraId="2930E428" w14:textId="77777777" w:rsidR="007615D6" w:rsidRPr="005B25A1" w:rsidRDefault="007615D6" w:rsidP="007615D6">
      <w:pPr>
        <w:keepNext/>
        <w:keepLines/>
        <w:rPr>
          <w:b/>
          <w:bCs/>
        </w:rPr>
      </w:pPr>
      <w:r w:rsidRPr="005B25A1">
        <w:rPr>
          <w:b/>
          <w:bCs/>
        </w:rPr>
        <w:t>Plenary Discussion:</w:t>
      </w:r>
    </w:p>
    <w:p w14:paraId="53AD93B8" w14:textId="70B9B6DB" w:rsidR="007615D6" w:rsidRPr="005B25A1" w:rsidRDefault="00F0408B" w:rsidP="007615D6">
      <w:pPr>
        <w:keepNext/>
        <w:keepLines/>
      </w:pPr>
      <w:r>
        <w:t xml:space="preserve">  </w:t>
      </w:r>
      <w:r w:rsidRPr="00380F14">
        <w:rPr>
          <w:color w:val="FF0000"/>
        </w:rPr>
        <w:t>&lt;RETURN - OPEN&gt;</w:t>
      </w:r>
    </w:p>
    <w:p w14:paraId="4508D4BB" w14:textId="64C279F9" w:rsidR="007615D6" w:rsidRPr="00EB0339" w:rsidRDefault="007615D6" w:rsidP="007615D6">
      <w:r w:rsidRPr="005B25A1">
        <w:rPr>
          <w:b/>
          <w:bCs/>
        </w:rPr>
        <w:t>Status:</w:t>
      </w:r>
      <w:r>
        <w:t xml:space="preserve"> </w:t>
      </w:r>
      <w:r w:rsidR="00F0408B" w:rsidRPr="00380F14">
        <w:rPr>
          <w:color w:val="FF0000"/>
        </w:rPr>
        <w:t>OPEN</w:t>
      </w:r>
    </w:p>
    <w:p w14:paraId="1ADF897C" w14:textId="77777777" w:rsidR="00F0408B" w:rsidRDefault="00F0408B" w:rsidP="00F0408B">
      <w:pPr>
        <w:pStyle w:val="NormTop"/>
      </w:pPr>
      <w:r>
        <w:rPr>
          <w:color w:val="0000FF"/>
        </w:rPr>
        <w:t>S2-2409891</w:t>
      </w:r>
      <w:r w:rsidRPr="00D53282">
        <w:t xml:space="preserve"> </w:t>
      </w:r>
      <w:r>
        <w:t xml:space="preserve">(CR) 23.288 CR1127R1 (Rel-18, 'F'): Correction on MFAF relocation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procedure in clause 6.2.6.3.8 by removing </w:t>
      </w:r>
      <w:proofErr w:type="spellStart"/>
      <w:r>
        <w:t>Nmfaf_ContextManagement</w:t>
      </w:r>
      <w:proofErr w:type="spellEnd"/>
      <w:r>
        <w:t xml:space="preserve"> service in the procedure.</w:t>
      </w:r>
    </w:p>
    <w:p w14:paraId="0CAA15B1" w14:textId="77777777" w:rsidR="00F0408B" w:rsidRPr="00B81031" w:rsidRDefault="00F0408B" w:rsidP="00F0408B">
      <w:pPr>
        <w:keepNext/>
        <w:keepLines/>
        <w:rPr>
          <w:i/>
        </w:rPr>
      </w:pPr>
      <w:r w:rsidRPr="00B81031">
        <w:rPr>
          <w:b/>
          <w:bCs/>
          <w:i/>
        </w:rPr>
        <w:t>Comment:</w:t>
      </w:r>
      <w:r>
        <w:rPr>
          <w:i/>
        </w:rPr>
        <w:t xml:space="preserve"> Revision of (postponed)</w:t>
      </w:r>
      <w:r>
        <w:rPr>
          <w:color w:val="0000FF"/>
        </w:rPr>
        <w:t xml:space="preserve"> S2-2407646</w:t>
      </w:r>
      <w:r>
        <w:t>.</w:t>
      </w:r>
    </w:p>
    <w:p w14:paraId="740EF141" w14:textId="77777777" w:rsidR="00F0408B" w:rsidRPr="005B25A1" w:rsidRDefault="00F0408B" w:rsidP="00F0408B">
      <w:pPr>
        <w:keepNext/>
        <w:keepLines/>
        <w:rPr>
          <w:b/>
          <w:bCs/>
        </w:rPr>
      </w:pPr>
      <w:r w:rsidRPr="005B25A1">
        <w:rPr>
          <w:b/>
          <w:bCs/>
        </w:rPr>
        <w:t>Parallel discussion:</w:t>
      </w:r>
    </w:p>
    <w:p w14:paraId="7C4A2F2A" w14:textId="18CD4D11" w:rsidR="00F0408B" w:rsidRPr="005B25A1" w:rsidRDefault="00F0408B" w:rsidP="00F0408B">
      <w:pPr>
        <w:keepNext/>
        <w:keepLines/>
      </w:pPr>
      <w:r>
        <w:t xml:space="preserve">Merged into </w:t>
      </w:r>
      <w:r w:rsidRPr="00CE3EC0">
        <w:rPr>
          <w:color w:val="0000FF"/>
        </w:rPr>
        <w:t>S2-2</w:t>
      </w:r>
      <w:r>
        <w:rPr>
          <w:color w:val="0000FF"/>
        </w:rPr>
        <w:t>410866</w:t>
      </w:r>
      <w:r>
        <w:t>.</w:t>
      </w:r>
    </w:p>
    <w:p w14:paraId="5FE71283" w14:textId="0CDA0879" w:rsidR="00F0408B" w:rsidRPr="00EB0339" w:rsidRDefault="00F0408B" w:rsidP="00F0408B">
      <w:r w:rsidRPr="005B25A1">
        <w:rPr>
          <w:b/>
          <w:bCs/>
        </w:rPr>
        <w:t>Status:</w:t>
      </w:r>
      <w:r>
        <w:t xml:space="preserve"> </w:t>
      </w:r>
      <w:r>
        <w:rPr>
          <w:color w:val="0000FF"/>
        </w:rPr>
        <w:t>Merg</w:t>
      </w:r>
      <w:r>
        <w:rPr>
          <w:color w:val="0000FF"/>
        </w:rPr>
        <w:t>ed</w:t>
      </w:r>
      <w:r>
        <w:t>.</w:t>
      </w:r>
    </w:p>
    <w:p w14:paraId="20AC78F6" w14:textId="77777777" w:rsidR="00F0408B" w:rsidRDefault="00F0408B" w:rsidP="00F0408B">
      <w:pPr>
        <w:pStyle w:val="NormTop"/>
      </w:pPr>
      <w:r>
        <w:rPr>
          <w:color w:val="0000FF"/>
        </w:rPr>
        <w:t>S2-2409853</w:t>
      </w:r>
      <w:r w:rsidRPr="00D53282">
        <w:t xml:space="preserve"> </w:t>
      </w:r>
      <w:r>
        <w:t>(CR) 23.288 CR1216 (Rel-19, 'A'): Add missing MFAF Services and Service operations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Nmfaf_3daDataManagement_TransferInitiation request/response service operation and an Nmfaf_ContexManagement service in clause 9.</w:t>
      </w:r>
    </w:p>
    <w:p w14:paraId="13A92A45" w14:textId="77777777" w:rsidR="00F0408B" w:rsidRPr="005B25A1" w:rsidRDefault="00F0408B" w:rsidP="00F0408B">
      <w:pPr>
        <w:keepNext/>
        <w:keepLines/>
        <w:rPr>
          <w:b/>
          <w:bCs/>
        </w:rPr>
      </w:pPr>
      <w:r w:rsidRPr="005B25A1">
        <w:rPr>
          <w:b/>
          <w:bCs/>
        </w:rPr>
        <w:t>Parallel discussion:</w:t>
      </w:r>
    </w:p>
    <w:p w14:paraId="5BC755AF" w14:textId="6227FF46" w:rsidR="00F0408B" w:rsidRPr="005B25A1" w:rsidRDefault="00F0408B" w:rsidP="00F0408B">
      <w:pPr>
        <w:keepNext/>
        <w:keepLines/>
      </w:pPr>
      <w:r>
        <w:t xml:space="preserve">This was left for off-line discussion and revised, merging </w:t>
      </w:r>
      <w:r w:rsidRPr="00CE3EC0">
        <w:rPr>
          <w:color w:val="0000FF"/>
        </w:rPr>
        <w:t>S2-2</w:t>
      </w:r>
      <w:r>
        <w:rPr>
          <w:color w:val="0000FF"/>
        </w:rPr>
        <w:t>4</w:t>
      </w:r>
      <w:r w:rsidR="009D209A">
        <w:rPr>
          <w:color w:val="0000FF"/>
        </w:rPr>
        <w:t>0</w:t>
      </w:r>
      <w:r>
        <w:rPr>
          <w:color w:val="0000FF"/>
        </w:rPr>
        <w:t>989</w:t>
      </w:r>
      <w:r>
        <w:rPr>
          <w:color w:val="0000FF"/>
        </w:rPr>
        <w:t>2</w:t>
      </w:r>
      <w:r>
        <w:rPr>
          <w:color w:val="0000FF"/>
        </w:rPr>
        <w:t>,</w:t>
      </w:r>
      <w:r>
        <w:t xml:space="preserve"> to </w:t>
      </w:r>
      <w:r w:rsidRPr="00CE3EC0">
        <w:rPr>
          <w:color w:val="0000FF"/>
        </w:rPr>
        <w:t>S2-2</w:t>
      </w:r>
      <w:r>
        <w:rPr>
          <w:color w:val="0000FF"/>
        </w:rPr>
        <w:t>41086</w:t>
      </w:r>
      <w:r>
        <w:rPr>
          <w:color w:val="0000FF"/>
        </w:rPr>
        <w:t>7</w:t>
      </w:r>
      <w:r>
        <w:t>.</w:t>
      </w:r>
      <w:r w:rsidRPr="00375008">
        <w:t xml:space="preserve"> </w:t>
      </w:r>
    </w:p>
    <w:p w14:paraId="092EF265" w14:textId="77777777" w:rsidR="00F0408B" w:rsidRPr="005B25A1" w:rsidRDefault="00F0408B" w:rsidP="00F0408B">
      <w:pPr>
        <w:keepNext/>
        <w:keepLines/>
        <w:rPr>
          <w:b/>
          <w:bCs/>
        </w:rPr>
      </w:pPr>
      <w:r w:rsidRPr="005B25A1">
        <w:rPr>
          <w:b/>
          <w:bCs/>
        </w:rPr>
        <w:t>Plenary Discussion:</w:t>
      </w:r>
    </w:p>
    <w:p w14:paraId="6915BBAB" w14:textId="77777777" w:rsidR="00F0408B" w:rsidRPr="005B25A1" w:rsidRDefault="00F0408B" w:rsidP="00F0408B">
      <w:pPr>
        <w:keepNext/>
        <w:keepLines/>
      </w:pPr>
      <w:r>
        <w:t xml:space="preserve">  </w:t>
      </w:r>
      <w:r w:rsidRPr="00380F14">
        <w:rPr>
          <w:color w:val="FF0000"/>
        </w:rPr>
        <w:t>&lt;RETURN - OPEN&gt;</w:t>
      </w:r>
    </w:p>
    <w:p w14:paraId="01CD8B0E" w14:textId="77777777" w:rsidR="00F0408B" w:rsidRPr="00EB0339" w:rsidRDefault="00F0408B" w:rsidP="00F0408B">
      <w:r w:rsidRPr="005B25A1">
        <w:rPr>
          <w:b/>
          <w:bCs/>
        </w:rPr>
        <w:t>Status:</w:t>
      </w:r>
      <w:r>
        <w:t xml:space="preserve"> </w:t>
      </w:r>
      <w:r w:rsidRPr="00380F14">
        <w:rPr>
          <w:color w:val="FF0000"/>
        </w:rPr>
        <w:t>OPEN</w:t>
      </w:r>
    </w:p>
    <w:p w14:paraId="5B594F39" w14:textId="77777777" w:rsidR="00F0408B" w:rsidRDefault="00F0408B" w:rsidP="00F0408B">
      <w:pPr>
        <w:pStyle w:val="NormTop"/>
      </w:pPr>
      <w:r>
        <w:rPr>
          <w:color w:val="0000FF"/>
        </w:rPr>
        <w:t>S2-2409892</w:t>
      </w:r>
      <w:r w:rsidRPr="00D53282">
        <w:t xml:space="preserve"> </w:t>
      </w:r>
      <w:r>
        <w:t xml:space="preserve">(CR) 23.288 CR1225 (Rel-19, 'A'): Correction on MFAF relocation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Update the procedure in clause 6.2.6.3.8 by removing </w:t>
      </w:r>
      <w:proofErr w:type="spellStart"/>
      <w:r>
        <w:t>Nmfaf_ContextManagement</w:t>
      </w:r>
      <w:proofErr w:type="spellEnd"/>
      <w:r>
        <w:t xml:space="preserve"> service in the procedure.</w:t>
      </w:r>
    </w:p>
    <w:p w14:paraId="0C412962" w14:textId="77777777" w:rsidR="00F0408B" w:rsidRPr="005B25A1" w:rsidRDefault="00F0408B" w:rsidP="00F0408B">
      <w:pPr>
        <w:keepNext/>
        <w:keepLines/>
        <w:rPr>
          <w:b/>
          <w:bCs/>
        </w:rPr>
      </w:pPr>
      <w:r w:rsidRPr="005B25A1">
        <w:rPr>
          <w:b/>
          <w:bCs/>
        </w:rPr>
        <w:t>Parallel discussion:</w:t>
      </w:r>
    </w:p>
    <w:p w14:paraId="15920D21" w14:textId="133B50E7" w:rsidR="00F0408B" w:rsidRPr="005B25A1" w:rsidRDefault="00F0408B" w:rsidP="00F0408B">
      <w:pPr>
        <w:keepNext/>
        <w:keepLines/>
      </w:pPr>
      <w:r>
        <w:t xml:space="preserve">Merged into </w:t>
      </w:r>
      <w:r w:rsidRPr="00CE3EC0">
        <w:rPr>
          <w:color w:val="0000FF"/>
        </w:rPr>
        <w:t>S2-2</w:t>
      </w:r>
      <w:r>
        <w:rPr>
          <w:color w:val="0000FF"/>
        </w:rPr>
        <w:t>41086</w:t>
      </w:r>
      <w:r>
        <w:rPr>
          <w:color w:val="0000FF"/>
        </w:rPr>
        <w:t>7</w:t>
      </w:r>
      <w:r>
        <w:t>.</w:t>
      </w:r>
    </w:p>
    <w:p w14:paraId="1F0E776B" w14:textId="77777777" w:rsidR="00F0408B" w:rsidRPr="00EB0339" w:rsidRDefault="00F0408B" w:rsidP="00F0408B">
      <w:r w:rsidRPr="005B25A1">
        <w:rPr>
          <w:b/>
          <w:bCs/>
        </w:rPr>
        <w:t>Status:</w:t>
      </w:r>
      <w:r>
        <w:t xml:space="preserve"> </w:t>
      </w:r>
      <w:r>
        <w:rPr>
          <w:color w:val="0000FF"/>
        </w:rPr>
        <w:t>Merged</w:t>
      </w:r>
      <w:r>
        <w:t>.</w:t>
      </w:r>
    </w:p>
    <w:p w14:paraId="7ED5F06F" w14:textId="77777777" w:rsidR="00E00DA6" w:rsidRDefault="007615D6" w:rsidP="000A3FBD">
      <w:pPr>
        <w:pStyle w:val="NormTop"/>
      </w:pPr>
      <w:r>
        <w:rPr>
          <w:color w:val="0000FF"/>
        </w:rPr>
        <w:lastRenderedPageBreak/>
        <w:t>S2-2409852</w:t>
      </w:r>
      <w:r w:rsidRPr="00D53282">
        <w:t xml:space="preserve"> </w:t>
      </w:r>
      <w:r>
        <w:t>(CR) 23.501 CR5664 (Rel-19, 'A'):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Nmfaf_ContexManagement service in clause 7.2.22.</w:t>
      </w:r>
    </w:p>
    <w:p w14:paraId="7075BEBE" w14:textId="77777777" w:rsidR="007615D6" w:rsidRPr="005B25A1" w:rsidRDefault="007615D6" w:rsidP="007615D6">
      <w:pPr>
        <w:keepNext/>
        <w:keepLines/>
        <w:rPr>
          <w:b/>
          <w:bCs/>
        </w:rPr>
      </w:pPr>
      <w:r w:rsidRPr="005B25A1">
        <w:rPr>
          <w:b/>
          <w:bCs/>
        </w:rPr>
        <w:t>Parallel discussion:</w:t>
      </w:r>
    </w:p>
    <w:p w14:paraId="702378EE" w14:textId="3E993E24" w:rsidR="007615D6" w:rsidRPr="005B25A1" w:rsidRDefault="009D209A" w:rsidP="007615D6">
      <w:pPr>
        <w:keepNext/>
        <w:keepLines/>
      </w:pPr>
      <w:r>
        <w:t xml:space="preserve">Some corrections were needed and this was left for off-line discussion and revised to </w:t>
      </w:r>
      <w:r w:rsidRPr="00CE3EC0">
        <w:rPr>
          <w:color w:val="0000FF"/>
        </w:rPr>
        <w:t>S2-2</w:t>
      </w:r>
      <w:r>
        <w:rPr>
          <w:color w:val="0000FF"/>
        </w:rPr>
        <w:t>410868</w:t>
      </w:r>
      <w:r>
        <w:t>.</w:t>
      </w:r>
      <w:r w:rsidRPr="00375008">
        <w:t xml:space="preserve"> </w:t>
      </w:r>
    </w:p>
    <w:p w14:paraId="1BE330AF" w14:textId="77777777" w:rsidR="007615D6" w:rsidRPr="005B25A1" w:rsidRDefault="007615D6" w:rsidP="007615D6">
      <w:pPr>
        <w:keepNext/>
        <w:keepLines/>
        <w:rPr>
          <w:b/>
          <w:bCs/>
        </w:rPr>
      </w:pPr>
      <w:r w:rsidRPr="005B25A1">
        <w:rPr>
          <w:b/>
          <w:bCs/>
        </w:rPr>
        <w:t>Plenary Discussion:</w:t>
      </w:r>
    </w:p>
    <w:p w14:paraId="027AB52A" w14:textId="77777777" w:rsidR="009D209A" w:rsidRPr="005B25A1" w:rsidRDefault="009D209A" w:rsidP="009D209A">
      <w:pPr>
        <w:keepNext/>
        <w:keepLines/>
      </w:pPr>
      <w:r>
        <w:t xml:space="preserve">  </w:t>
      </w:r>
      <w:r w:rsidRPr="00380F14">
        <w:rPr>
          <w:color w:val="FF0000"/>
        </w:rPr>
        <w:t>&lt;RETURN - OPEN&gt;</w:t>
      </w:r>
    </w:p>
    <w:p w14:paraId="3884B1CC" w14:textId="77777777" w:rsidR="009D209A" w:rsidRPr="00EB0339" w:rsidRDefault="009D209A" w:rsidP="009D209A">
      <w:r w:rsidRPr="005B25A1">
        <w:rPr>
          <w:b/>
          <w:bCs/>
        </w:rPr>
        <w:t>Status:</w:t>
      </w:r>
      <w:r>
        <w:t xml:space="preserve"> </w:t>
      </w:r>
      <w:r w:rsidRPr="00380F14">
        <w:rPr>
          <w:color w:val="FF0000"/>
        </w:rPr>
        <w:t>OPEN</w:t>
      </w:r>
    </w:p>
    <w:p w14:paraId="62EF85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9EE7528" w14:textId="77777777" w:rsidR="00E00DA6" w:rsidRDefault="007615D6" w:rsidP="000A3FBD">
      <w:pPr>
        <w:pStyle w:val="NormTop"/>
      </w:pPr>
      <w:r>
        <w:rPr>
          <w:color w:val="0000FF"/>
        </w:rPr>
        <w:t>S2-2410612</w:t>
      </w:r>
      <w:r w:rsidRPr="00D53282">
        <w:t xml:space="preserve"> </w:t>
      </w:r>
      <w:r>
        <w:t>(CR) 23.288 CR1098R5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modify the roaming analytics and data collection procedure figures to further align with the descriptions. clarify that if the roaming analytics (or data) request/subscribe is rejected, the service response is sent to the NF service consumer with a proper reject cause. correct 'Nwdaf' as 'Nnwdaf' in related figures and step description. several editorial corrections.</w:t>
      </w:r>
    </w:p>
    <w:p w14:paraId="6C113DC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S2-2410211</w:t>
      </w:r>
      <w:r>
        <w:t>.</w:t>
      </w:r>
    </w:p>
    <w:p w14:paraId="6C7C92C6" w14:textId="77777777" w:rsidR="007615D6" w:rsidRPr="005B25A1" w:rsidRDefault="007615D6" w:rsidP="007615D6">
      <w:pPr>
        <w:keepNext/>
        <w:keepLines/>
        <w:rPr>
          <w:b/>
          <w:bCs/>
        </w:rPr>
      </w:pPr>
      <w:r w:rsidRPr="005B25A1">
        <w:rPr>
          <w:b/>
          <w:bCs/>
        </w:rPr>
        <w:t>Parallel discussion:</w:t>
      </w:r>
    </w:p>
    <w:p w14:paraId="0217A3DB" w14:textId="7458EE2D" w:rsidR="007615D6" w:rsidRPr="005B25A1" w:rsidRDefault="00786111" w:rsidP="007615D6">
      <w:pPr>
        <w:keepNext/>
        <w:keepLines/>
      </w:pPr>
      <w:r>
        <w:t xml:space="preserve">This was reviewed and </w:t>
      </w:r>
      <w:r w:rsidRPr="00B30893">
        <w:rPr>
          <w:color w:val="FF0000"/>
        </w:rPr>
        <w:t>agreed</w:t>
      </w:r>
      <w:r>
        <w:t xml:space="preserve"> in parallel session.</w:t>
      </w:r>
    </w:p>
    <w:p w14:paraId="5FF5A7A7" w14:textId="77777777" w:rsidR="007615D6" w:rsidRPr="005B25A1" w:rsidRDefault="007615D6" w:rsidP="007615D6">
      <w:pPr>
        <w:keepNext/>
        <w:keepLines/>
        <w:rPr>
          <w:b/>
          <w:bCs/>
        </w:rPr>
      </w:pPr>
      <w:r w:rsidRPr="005B25A1">
        <w:rPr>
          <w:b/>
          <w:bCs/>
        </w:rPr>
        <w:t>Plenary Discussion:</w:t>
      </w:r>
    </w:p>
    <w:p w14:paraId="6E2D9A1E" w14:textId="57B9304E" w:rsidR="007615D6" w:rsidRPr="00786111" w:rsidRDefault="00786111" w:rsidP="007615D6">
      <w:pPr>
        <w:keepNext/>
        <w:keepLines/>
      </w:pPr>
      <w:r>
        <w:rPr>
          <w:color w:val="0000FF"/>
        </w:rPr>
        <w:t>&lt;Parallel Agreed&gt;</w:t>
      </w:r>
      <w:r>
        <w:t>.</w:t>
      </w:r>
    </w:p>
    <w:p w14:paraId="667E69AE" w14:textId="22C130DE" w:rsidR="007615D6" w:rsidRPr="00EB0339" w:rsidRDefault="007615D6" w:rsidP="007615D6">
      <w:r w:rsidRPr="005B25A1">
        <w:rPr>
          <w:b/>
          <w:bCs/>
        </w:rPr>
        <w:t>Status:</w:t>
      </w:r>
      <w:r>
        <w:t xml:space="preserve"> </w:t>
      </w:r>
      <w:r w:rsidR="00786111">
        <w:rPr>
          <w:color w:val="0000FF"/>
        </w:rPr>
        <w:t>Parallel Agreed</w:t>
      </w:r>
    </w:p>
    <w:p w14:paraId="1AA930EC" w14:textId="77777777" w:rsidR="00E00DA6" w:rsidRDefault="007615D6" w:rsidP="000A3FBD">
      <w:pPr>
        <w:pStyle w:val="NormTop"/>
      </w:pPr>
      <w:r>
        <w:rPr>
          <w:color w:val="0000FF"/>
        </w:rPr>
        <w:t>S2-2410212</w:t>
      </w:r>
      <w:r w:rsidRPr="00D53282">
        <w:t xml:space="preserve"> </w:t>
      </w:r>
      <w:r>
        <w:t>(CR) 23.288 CR1254 (Rel-19, 'A'):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roaming procedures: modify the roaming analytics and data collection procedure figures to further align with the descriptions. clarify that if the roaming analytics (or data) request/subscribe is rejected, the service response is sent to the NF service consumer with a proper reject cause. correct 'Nwdaf' as 'Nnwdaf' in related figures and step description. several editorial corrections.</w:t>
      </w:r>
    </w:p>
    <w:p w14:paraId="67C6991C" w14:textId="77777777" w:rsidR="007615D6" w:rsidRPr="005B25A1" w:rsidRDefault="007615D6" w:rsidP="007615D6">
      <w:pPr>
        <w:keepNext/>
        <w:keepLines/>
        <w:rPr>
          <w:b/>
          <w:bCs/>
        </w:rPr>
      </w:pPr>
      <w:r w:rsidRPr="005B25A1">
        <w:rPr>
          <w:b/>
          <w:bCs/>
        </w:rPr>
        <w:t>Parallel discussion:</w:t>
      </w:r>
    </w:p>
    <w:p w14:paraId="6B4541E6" w14:textId="77777777" w:rsidR="00786111" w:rsidRPr="005B25A1" w:rsidRDefault="00786111" w:rsidP="00786111">
      <w:pPr>
        <w:keepNext/>
        <w:keepLines/>
      </w:pPr>
      <w:r>
        <w:t xml:space="preserve">This was reviewed and </w:t>
      </w:r>
      <w:r w:rsidRPr="00B30893">
        <w:rPr>
          <w:color w:val="FF0000"/>
        </w:rPr>
        <w:t>agreed</w:t>
      </w:r>
      <w:r>
        <w:t xml:space="preserve"> in parallel session.</w:t>
      </w:r>
    </w:p>
    <w:p w14:paraId="5AFE1402" w14:textId="77777777" w:rsidR="00786111" w:rsidRPr="005B25A1" w:rsidRDefault="00786111" w:rsidP="00786111">
      <w:pPr>
        <w:keepNext/>
        <w:keepLines/>
        <w:rPr>
          <w:b/>
          <w:bCs/>
        </w:rPr>
      </w:pPr>
      <w:r w:rsidRPr="005B25A1">
        <w:rPr>
          <w:b/>
          <w:bCs/>
        </w:rPr>
        <w:t>Plenary Discussion:</w:t>
      </w:r>
    </w:p>
    <w:p w14:paraId="60526984" w14:textId="77777777" w:rsidR="00786111" w:rsidRPr="00786111" w:rsidRDefault="00786111" w:rsidP="00786111">
      <w:pPr>
        <w:keepNext/>
        <w:keepLines/>
      </w:pPr>
      <w:r>
        <w:rPr>
          <w:color w:val="0000FF"/>
        </w:rPr>
        <w:t>&lt;Parallel Agreed&gt;</w:t>
      </w:r>
      <w:r>
        <w:t>.</w:t>
      </w:r>
    </w:p>
    <w:p w14:paraId="54A6D028" w14:textId="77777777" w:rsidR="00786111" w:rsidRPr="00EB0339" w:rsidRDefault="00786111" w:rsidP="00786111">
      <w:r w:rsidRPr="005B25A1">
        <w:rPr>
          <w:b/>
          <w:bCs/>
        </w:rPr>
        <w:t>Status:</w:t>
      </w:r>
      <w:r>
        <w:t xml:space="preserve"> </w:t>
      </w:r>
      <w:r>
        <w:rPr>
          <w:color w:val="0000FF"/>
        </w:rPr>
        <w:t>Parallel Agreed</w:t>
      </w:r>
    </w:p>
    <w:p w14:paraId="77269B26" w14:textId="77777777" w:rsidR="00E00DA6" w:rsidRDefault="007615D6" w:rsidP="000A3FBD">
      <w:pPr>
        <w:pStyle w:val="NormTop"/>
      </w:pPr>
      <w:r>
        <w:rPr>
          <w:color w:val="0000FF"/>
        </w:rPr>
        <w:lastRenderedPageBreak/>
        <w:t>S2-2409760</w:t>
      </w:r>
      <w:r w:rsidRPr="00D53282">
        <w:t xml:space="preserve"> </w:t>
      </w:r>
      <w:r>
        <w:t>(CR) 23.288 CR1210 (Rel-18, 'F'): Correction on ML model Notify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ML Model provider information containing NF instance ID in the ML model Notify message.</w:t>
      </w:r>
    </w:p>
    <w:p w14:paraId="1F1AF7CB" w14:textId="77777777" w:rsidR="007615D6" w:rsidRPr="005B25A1" w:rsidRDefault="007615D6" w:rsidP="007615D6">
      <w:pPr>
        <w:keepNext/>
        <w:keepLines/>
        <w:rPr>
          <w:b/>
          <w:bCs/>
        </w:rPr>
      </w:pPr>
      <w:r w:rsidRPr="005B25A1">
        <w:rPr>
          <w:b/>
          <w:bCs/>
        </w:rPr>
        <w:t>Parallel discussion:</w:t>
      </w:r>
    </w:p>
    <w:p w14:paraId="512C070A" w14:textId="77777777" w:rsidR="00786111" w:rsidRDefault="00786111" w:rsidP="00A120F3">
      <w:pPr>
        <w:keepNext/>
        <w:keepLines/>
      </w:pPr>
      <w:r>
        <w:t xml:space="preserve">Ericsson commented that this is a good idea, but questioned whether this is FASMO or should be considered only for Rel-19. This was left for off-line discussion. </w:t>
      </w:r>
    </w:p>
    <w:p w14:paraId="006FF0E6" w14:textId="77777777" w:rsidR="007615D6" w:rsidRPr="005B25A1" w:rsidRDefault="007615D6" w:rsidP="007615D6">
      <w:pPr>
        <w:keepNext/>
        <w:keepLines/>
        <w:rPr>
          <w:b/>
          <w:bCs/>
        </w:rPr>
      </w:pPr>
      <w:r w:rsidRPr="005B25A1">
        <w:rPr>
          <w:b/>
          <w:bCs/>
        </w:rPr>
        <w:t>Plenary Discussion:</w:t>
      </w:r>
    </w:p>
    <w:p w14:paraId="772EEDA5" w14:textId="77777777" w:rsidR="00786111" w:rsidRPr="005B25A1" w:rsidRDefault="00786111" w:rsidP="00786111">
      <w:pPr>
        <w:keepNext/>
        <w:keepLines/>
      </w:pPr>
      <w:r>
        <w:t xml:space="preserve">  </w:t>
      </w:r>
      <w:r w:rsidRPr="00380F14">
        <w:rPr>
          <w:color w:val="FF0000"/>
        </w:rPr>
        <w:t>&lt;RETURN - OPEN&gt;</w:t>
      </w:r>
    </w:p>
    <w:p w14:paraId="04C074F3" w14:textId="460B65EA" w:rsidR="007615D6" w:rsidRPr="00EB0339" w:rsidRDefault="007615D6" w:rsidP="007615D6">
      <w:r w:rsidRPr="005B25A1">
        <w:rPr>
          <w:b/>
          <w:bCs/>
        </w:rPr>
        <w:t>Status:</w:t>
      </w:r>
      <w:r>
        <w:t xml:space="preserve"> </w:t>
      </w:r>
      <w:r w:rsidR="00786111" w:rsidRPr="00380F14">
        <w:rPr>
          <w:color w:val="FF0000"/>
        </w:rPr>
        <w:t>OPEN</w:t>
      </w:r>
    </w:p>
    <w:p w14:paraId="665341D3" w14:textId="77777777" w:rsidR="00E00DA6" w:rsidRDefault="007615D6" w:rsidP="000A3FBD">
      <w:pPr>
        <w:pStyle w:val="NormTop"/>
      </w:pPr>
      <w:r>
        <w:rPr>
          <w:color w:val="0000FF"/>
        </w:rPr>
        <w:t>S2-2409761</w:t>
      </w:r>
      <w:r w:rsidRPr="00D53282">
        <w:t xml:space="preserve"> </w:t>
      </w:r>
      <w:r>
        <w:t>(CR) 23.288 CR1211 (Rel-19, 'A'): Correction on ML model Notify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ML Model provider information containing NF instance ID in the ML model Notify message.</w:t>
      </w:r>
    </w:p>
    <w:p w14:paraId="23113AA8" w14:textId="77777777" w:rsidR="007615D6" w:rsidRPr="005B25A1" w:rsidRDefault="007615D6" w:rsidP="007615D6">
      <w:pPr>
        <w:keepNext/>
        <w:keepLines/>
        <w:rPr>
          <w:b/>
          <w:bCs/>
        </w:rPr>
      </w:pPr>
      <w:r w:rsidRPr="005B25A1">
        <w:rPr>
          <w:b/>
          <w:bCs/>
        </w:rPr>
        <w:t>Parallel discussion:</w:t>
      </w:r>
    </w:p>
    <w:p w14:paraId="307EF38D" w14:textId="77777777" w:rsidR="00786111" w:rsidRDefault="00786111" w:rsidP="00786111">
      <w:pPr>
        <w:keepNext/>
        <w:keepLines/>
      </w:pPr>
      <w:r>
        <w:t xml:space="preserve">This was left for off-line discussion. </w:t>
      </w:r>
    </w:p>
    <w:p w14:paraId="1152297D" w14:textId="77777777" w:rsidR="00786111" w:rsidRPr="005B25A1" w:rsidRDefault="00786111" w:rsidP="00786111">
      <w:pPr>
        <w:keepNext/>
        <w:keepLines/>
        <w:rPr>
          <w:b/>
          <w:bCs/>
        </w:rPr>
      </w:pPr>
      <w:r w:rsidRPr="005B25A1">
        <w:rPr>
          <w:b/>
          <w:bCs/>
        </w:rPr>
        <w:t>Plenary Discussion:</w:t>
      </w:r>
    </w:p>
    <w:p w14:paraId="180E5BE8" w14:textId="77777777" w:rsidR="00786111" w:rsidRPr="005B25A1" w:rsidRDefault="00786111" w:rsidP="00786111">
      <w:pPr>
        <w:keepNext/>
        <w:keepLines/>
      </w:pPr>
      <w:r>
        <w:t xml:space="preserve">  </w:t>
      </w:r>
      <w:r w:rsidRPr="00380F14">
        <w:rPr>
          <w:color w:val="FF0000"/>
        </w:rPr>
        <w:t>&lt;RETURN - OPEN&gt;</w:t>
      </w:r>
    </w:p>
    <w:p w14:paraId="79E88F4C" w14:textId="77777777" w:rsidR="00786111" w:rsidRPr="00EB0339" w:rsidRDefault="00786111" w:rsidP="00786111">
      <w:r w:rsidRPr="005B25A1">
        <w:rPr>
          <w:b/>
          <w:bCs/>
        </w:rPr>
        <w:t>Status:</w:t>
      </w:r>
      <w:r>
        <w:t xml:space="preserve"> </w:t>
      </w:r>
      <w:r w:rsidRPr="00380F14">
        <w:rPr>
          <w:color w:val="FF0000"/>
        </w:rPr>
        <w:t>OPEN</w:t>
      </w:r>
    </w:p>
    <w:p w14:paraId="71EDD0D8" w14:textId="77777777" w:rsidR="00E00DA6" w:rsidRDefault="007615D6" w:rsidP="000A3FBD">
      <w:pPr>
        <w:pStyle w:val="NormTop"/>
      </w:pPr>
      <w:r>
        <w:rPr>
          <w:color w:val="0000FF"/>
        </w:rPr>
        <w:t>S2-2409680</w:t>
      </w:r>
      <w:r w:rsidRPr="00D53282">
        <w:t xml:space="preserve"> </w:t>
      </w:r>
      <w:r>
        <w:t>(CR) 23.288 CR1200 (Rel-18, 'F'): Clarification for FL feature in R18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FL feature in R18 actually refers to HFL.</w:t>
      </w:r>
    </w:p>
    <w:p w14:paraId="4B71E1C8" w14:textId="77777777" w:rsidR="007615D6" w:rsidRPr="005B25A1" w:rsidRDefault="007615D6" w:rsidP="007615D6">
      <w:pPr>
        <w:keepNext/>
        <w:keepLines/>
        <w:rPr>
          <w:b/>
          <w:bCs/>
        </w:rPr>
      </w:pPr>
      <w:r w:rsidRPr="005B25A1">
        <w:rPr>
          <w:b/>
          <w:bCs/>
        </w:rPr>
        <w:t>Parallel discussion:</w:t>
      </w:r>
    </w:p>
    <w:p w14:paraId="236734CA" w14:textId="77777777" w:rsidR="0011794D" w:rsidRPr="005B25A1" w:rsidRDefault="0011794D" w:rsidP="0011794D">
      <w:pPr>
        <w:keepNext/>
        <w:keepLines/>
      </w:pPr>
      <w:r>
        <w:t xml:space="preserve">This adds a note which is not a FASMO change for Rel-18. vivo clarified that for Rel-18 only Horizontal Federated Learning is supported and this is needed to clarify this. Ericsson suggested only adding 'In this clause ...'. The cover sheet should be corrected and completed. This was left for off-line discussion and revised to </w:t>
      </w:r>
      <w:r w:rsidRPr="00CE3EC0">
        <w:rPr>
          <w:color w:val="0000FF"/>
        </w:rPr>
        <w:t>S2-2</w:t>
      </w:r>
      <w:r>
        <w:rPr>
          <w:color w:val="0000FF"/>
        </w:rPr>
        <w:t>410872</w:t>
      </w:r>
      <w:r>
        <w:t>.</w:t>
      </w:r>
      <w:r w:rsidRPr="00375008">
        <w:t xml:space="preserve"> </w:t>
      </w:r>
    </w:p>
    <w:p w14:paraId="4960F6DC" w14:textId="77777777" w:rsidR="0011794D" w:rsidRPr="005B25A1" w:rsidRDefault="0011794D" w:rsidP="0011794D">
      <w:pPr>
        <w:keepNext/>
        <w:keepLines/>
        <w:rPr>
          <w:b/>
          <w:bCs/>
        </w:rPr>
      </w:pPr>
      <w:r w:rsidRPr="005B25A1">
        <w:rPr>
          <w:b/>
          <w:bCs/>
        </w:rPr>
        <w:t>Plenary Discussion:</w:t>
      </w:r>
    </w:p>
    <w:p w14:paraId="27EB28B8" w14:textId="77777777" w:rsidR="0011794D" w:rsidRPr="005B25A1" w:rsidRDefault="0011794D" w:rsidP="0011794D">
      <w:pPr>
        <w:keepNext/>
        <w:keepLines/>
      </w:pPr>
      <w:r>
        <w:t xml:space="preserve">  </w:t>
      </w:r>
      <w:r w:rsidRPr="00380F14">
        <w:rPr>
          <w:color w:val="FF0000"/>
        </w:rPr>
        <w:t>&lt;RETURN - OPEN&gt;</w:t>
      </w:r>
    </w:p>
    <w:p w14:paraId="0385E9AC" w14:textId="77777777" w:rsidR="0011794D" w:rsidRPr="00EB0339" w:rsidRDefault="0011794D" w:rsidP="0011794D">
      <w:r w:rsidRPr="005B25A1">
        <w:rPr>
          <w:b/>
          <w:bCs/>
        </w:rPr>
        <w:t>Status:</w:t>
      </w:r>
      <w:r>
        <w:t xml:space="preserve"> </w:t>
      </w:r>
      <w:r w:rsidRPr="00380F14">
        <w:rPr>
          <w:color w:val="FF0000"/>
        </w:rPr>
        <w:t>OPEN</w:t>
      </w:r>
    </w:p>
    <w:p w14:paraId="047CF17C" w14:textId="77777777" w:rsidR="00E00DA6" w:rsidRDefault="007615D6" w:rsidP="000A3FBD">
      <w:pPr>
        <w:pStyle w:val="NormTop"/>
      </w:pPr>
      <w:r>
        <w:rPr>
          <w:color w:val="0000FF"/>
        </w:rPr>
        <w:lastRenderedPageBreak/>
        <w:t>S2-2409718</w:t>
      </w:r>
      <w:r w:rsidRPr="00D53282">
        <w:t xml:space="preserve"> </w:t>
      </w:r>
      <w:r>
        <w:t>(CR) 23.288 CR1207 (Rel-18, 'F'): Correction on data collection and storage description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For step 4 in clause 6.2.6.3.3, change 'step 5' to 'step 6a and 6c'. For clause 6.2B.2, update the figure to show 0a, 0b, 0c correctly, and indicates the DCCF or NWDAF may retrieve the Data or Analytics from the ADRF as described in clause 5B.1.</w:t>
      </w:r>
    </w:p>
    <w:p w14:paraId="4848DFCA" w14:textId="77777777" w:rsidR="007615D6" w:rsidRPr="005B25A1" w:rsidRDefault="007615D6" w:rsidP="007615D6">
      <w:pPr>
        <w:keepNext/>
        <w:keepLines/>
        <w:rPr>
          <w:b/>
          <w:bCs/>
        </w:rPr>
      </w:pPr>
      <w:r w:rsidRPr="005B25A1">
        <w:rPr>
          <w:b/>
          <w:bCs/>
        </w:rPr>
        <w:t>Parallel discussion:</w:t>
      </w:r>
    </w:p>
    <w:p w14:paraId="6196DB95" w14:textId="14990841" w:rsidR="0011794D" w:rsidRPr="005B25A1" w:rsidRDefault="0011794D" w:rsidP="0011794D">
      <w:pPr>
        <w:keepNext/>
        <w:keepLines/>
      </w:pPr>
      <w:r>
        <w:t>A mirror CR should have been provided and was allocated.</w:t>
      </w:r>
      <w:r w:rsidRPr="00375008">
        <w:t xml:space="preserve"> </w:t>
      </w:r>
      <w:r>
        <w:t xml:space="preserve">This was reviewed and </w:t>
      </w:r>
      <w:r w:rsidRPr="00B30893">
        <w:rPr>
          <w:color w:val="FF0000"/>
        </w:rPr>
        <w:t>agreed</w:t>
      </w:r>
      <w:r>
        <w:t xml:space="preserve"> in parallel session.</w:t>
      </w:r>
    </w:p>
    <w:p w14:paraId="7372E07B" w14:textId="77777777" w:rsidR="0011794D" w:rsidRPr="005B25A1" w:rsidRDefault="0011794D" w:rsidP="0011794D">
      <w:pPr>
        <w:keepNext/>
        <w:keepLines/>
        <w:rPr>
          <w:b/>
          <w:bCs/>
        </w:rPr>
      </w:pPr>
      <w:r w:rsidRPr="005B25A1">
        <w:rPr>
          <w:b/>
          <w:bCs/>
        </w:rPr>
        <w:t>Plenary Discussion:</w:t>
      </w:r>
    </w:p>
    <w:p w14:paraId="191ACA78" w14:textId="1AE90B29" w:rsidR="0011794D" w:rsidRPr="005B25A1" w:rsidRDefault="0011794D" w:rsidP="0011794D">
      <w:pPr>
        <w:keepNext/>
        <w:keepLines/>
      </w:pPr>
      <w:r w:rsidRPr="0011794D">
        <w:rPr>
          <w:color w:val="0000FF"/>
        </w:rPr>
        <w:t>&lt;Parallel Agreed&gt;</w:t>
      </w:r>
      <w:r w:rsidRPr="0011794D">
        <w:rPr>
          <w:color w:val="FF0000"/>
        </w:rPr>
        <w:t>.</w:t>
      </w:r>
    </w:p>
    <w:p w14:paraId="33D613C5" w14:textId="34A5DBC6" w:rsidR="0011794D" w:rsidRPr="00EB0339" w:rsidRDefault="0011794D" w:rsidP="0011794D">
      <w:r w:rsidRPr="005B25A1">
        <w:rPr>
          <w:b/>
          <w:bCs/>
        </w:rPr>
        <w:t>Status:</w:t>
      </w:r>
      <w:r>
        <w:t xml:space="preserve"> </w:t>
      </w:r>
      <w:r w:rsidRPr="0011794D">
        <w:rPr>
          <w:color w:val="0000FF"/>
        </w:rPr>
        <w:t>Parallel Agreed</w:t>
      </w:r>
    </w:p>
    <w:p w14:paraId="103D1566" w14:textId="27855465" w:rsidR="0011794D" w:rsidRDefault="0011794D" w:rsidP="0011794D">
      <w:pPr>
        <w:pStyle w:val="NormTop"/>
      </w:pPr>
      <w:r>
        <w:rPr>
          <w:color w:val="0000FF"/>
        </w:rPr>
        <w:t>S2-24</w:t>
      </w:r>
      <w:r>
        <w:rPr>
          <w:color w:val="0000FF"/>
        </w:rPr>
        <w:t>10873</w:t>
      </w:r>
      <w:r w:rsidRPr="00D53282">
        <w:t xml:space="preserve"> </w:t>
      </w:r>
      <w:r>
        <w:t>(CR) 23.288 CR</w:t>
      </w:r>
      <w:r>
        <w:t>1264</w:t>
      </w:r>
      <w:r>
        <w:t xml:space="preserve"> (Rel-1</w:t>
      </w:r>
      <w:r>
        <w:t>9</w:t>
      </w:r>
      <w:r>
        <w:t>, '</w:t>
      </w:r>
      <w:r>
        <w:t>A</w:t>
      </w:r>
      <w:r>
        <w:t>'): Correction on data collection and storage description (Source: Vivo)</w:t>
      </w:r>
      <w:r>
        <w:br/>
      </w:r>
      <w:r w:rsidRPr="00D53282">
        <w:rPr>
          <w:b/>
        </w:rPr>
        <w:t>Document for:</w:t>
      </w:r>
      <w:r w:rsidRPr="00D53282">
        <w:t xml:space="preserve"> </w:t>
      </w:r>
      <w:r>
        <w:t>Approval</w:t>
      </w:r>
      <w:r>
        <w:br/>
      </w:r>
      <w:r w:rsidRPr="00D53282">
        <w:rPr>
          <w:b/>
        </w:rPr>
        <w:t>Abstract:</w:t>
      </w:r>
      <w:r w:rsidRPr="00D53282">
        <w:t xml:space="preserve"> </w:t>
      </w:r>
      <w:r>
        <w:br/>
      </w:r>
      <w:r w:rsidR="00B74E32">
        <w:t xml:space="preserve">Rel-19 mirror CR: </w:t>
      </w:r>
      <w:r>
        <w:t>Summary of change: For step 4 in clause 6.2.6.3.3, change 'step 5' to 'step 6a and 6c'. For clause 6.2B.2, update the figure to show 0a, 0b, 0c correctly, and indicates the DCCF or NWDAF may retrieve the Data or Analytics from the ADRF as described in clause 5B.1.</w:t>
      </w:r>
    </w:p>
    <w:p w14:paraId="126A9657" w14:textId="77777777" w:rsidR="0011794D" w:rsidRPr="005B25A1" w:rsidRDefault="0011794D" w:rsidP="0011794D">
      <w:pPr>
        <w:keepNext/>
        <w:keepLines/>
        <w:rPr>
          <w:b/>
          <w:bCs/>
        </w:rPr>
      </w:pPr>
      <w:r w:rsidRPr="005B25A1">
        <w:rPr>
          <w:b/>
          <w:bCs/>
        </w:rPr>
        <w:t>Parallel discussion:</w:t>
      </w:r>
    </w:p>
    <w:p w14:paraId="5A1E7650"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5DADB919" w14:textId="77777777" w:rsidR="00B74E32" w:rsidRPr="005B25A1" w:rsidRDefault="00B74E32" w:rsidP="00B74E32">
      <w:pPr>
        <w:keepNext/>
        <w:keepLines/>
        <w:rPr>
          <w:b/>
          <w:bCs/>
        </w:rPr>
      </w:pPr>
      <w:r w:rsidRPr="005B25A1">
        <w:rPr>
          <w:b/>
          <w:bCs/>
        </w:rPr>
        <w:t>Plenary Discussion:</w:t>
      </w:r>
    </w:p>
    <w:p w14:paraId="6CA2CC58" w14:textId="77777777" w:rsidR="00B74E32" w:rsidRPr="005B25A1" w:rsidRDefault="00B74E32" w:rsidP="00B74E32">
      <w:pPr>
        <w:keepNext/>
        <w:keepLines/>
      </w:pPr>
      <w:r w:rsidRPr="0011794D">
        <w:rPr>
          <w:color w:val="0000FF"/>
        </w:rPr>
        <w:t>&lt;Parallel Agreed&gt;</w:t>
      </w:r>
      <w:r w:rsidRPr="0011794D">
        <w:rPr>
          <w:color w:val="FF0000"/>
        </w:rPr>
        <w:t>.</w:t>
      </w:r>
    </w:p>
    <w:p w14:paraId="3C864B1F" w14:textId="77777777" w:rsidR="00B74E32" w:rsidRPr="00EB0339" w:rsidRDefault="00B74E32" w:rsidP="00B74E32">
      <w:r w:rsidRPr="005B25A1">
        <w:rPr>
          <w:b/>
          <w:bCs/>
        </w:rPr>
        <w:t>Status:</w:t>
      </w:r>
      <w:r>
        <w:t xml:space="preserve"> </w:t>
      </w:r>
      <w:r w:rsidRPr="0011794D">
        <w:rPr>
          <w:color w:val="0000FF"/>
        </w:rPr>
        <w:t>Parallel Agreed</w:t>
      </w:r>
    </w:p>
    <w:p w14:paraId="2B65D83E" w14:textId="77777777" w:rsidR="00E00DA6" w:rsidRDefault="007615D6" w:rsidP="000A3FBD">
      <w:pPr>
        <w:pStyle w:val="NormTop"/>
      </w:pPr>
      <w:r>
        <w:rPr>
          <w:color w:val="0000FF"/>
        </w:rPr>
        <w:t>S2-2409904</w:t>
      </w:r>
      <w:r w:rsidRPr="00D53282">
        <w:t xml:space="preserve"> </w:t>
      </w:r>
      <w:r>
        <w:t>(CR) 23.288 CR1228 (Rel-18, 'D'): Removal of 3GPP WG references in final TS (Source: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working groups were replaced by correct references / deleted from the document.</w:t>
      </w:r>
    </w:p>
    <w:p w14:paraId="7D25977D" w14:textId="77777777" w:rsidR="007615D6" w:rsidRPr="005B25A1" w:rsidRDefault="007615D6" w:rsidP="007615D6">
      <w:pPr>
        <w:keepNext/>
        <w:keepLines/>
        <w:rPr>
          <w:b/>
          <w:bCs/>
        </w:rPr>
      </w:pPr>
      <w:r w:rsidRPr="005B25A1">
        <w:rPr>
          <w:b/>
          <w:bCs/>
        </w:rPr>
        <w:t>Parallel discussion:</w:t>
      </w:r>
    </w:p>
    <w:p w14:paraId="2631A15E" w14:textId="713AD1D0" w:rsidR="007615D6" w:rsidRPr="005B25A1" w:rsidRDefault="00B74E32" w:rsidP="007615D6">
      <w:pPr>
        <w:keepNext/>
        <w:keepLines/>
      </w:pPr>
      <w:r>
        <w:t xml:space="preserve">Some corrections were requested and this was left for off-line discussion and revised to </w:t>
      </w:r>
      <w:r w:rsidRPr="00CE3EC0">
        <w:rPr>
          <w:color w:val="0000FF"/>
        </w:rPr>
        <w:t>S2-2</w:t>
      </w:r>
      <w:r>
        <w:rPr>
          <w:color w:val="0000FF"/>
        </w:rPr>
        <w:t>410874</w:t>
      </w:r>
      <w:r>
        <w:t>.</w:t>
      </w:r>
      <w:r w:rsidRPr="00375008">
        <w:t xml:space="preserve"> </w:t>
      </w:r>
    </w:p>
    <w:p w14:paraId="59085443" w14:textId="77777777" w:rsidR="007615D6" w:rsidRPr="005B25A1" w:rsidRDefault="007615D6" w:rsidP="007615D6">
      <w:pPr>
        <w:keepNext/>
        <w:keepLines/>
        <w:rPr>
          <w:b/>
          <w:bCs/>
        </w:rPr>
      </w:pPr>
      <w:r w:rsidRPr="005B25A1">
        <w:rPr>
          <w:b/>
          <w:bCs/>
        </w:rPr>
        <w:t>Plenary Discussion:</w:t>
      </w:r>
    </w:p>
    <w:p w14:paraId="489A7520" w14:textId="77777777" w:rsidR="00B74E32" w:rsidRPr="005B25A1" w:rsidRDefault="00B74E32" w:rsidP="00B74E32">
      <w:pPr>
        <w:keepNext/>
        <w:keepLines/>
      </w:pPr>
      <w:r>
        <w:t xml:space="preserve">  </w:t>
      </w:r>
      <w:r w:rsidRPr="00380F14">
        <w:rPr>
          <w:color w:val="FF0000"/>
        </w:rPr>
        <w:t>&lt;RETURN - OPEN&gt;</w:t>
      </w:r>
    </w:p>
    <w:p w14:paraId="688C2EB4" w14:textId="77777777" w:rsidR="00B74E32" w:rsidRPr="00EB0339" w:rsidRDefault="00B74E32" w:rsidP="00B74E32">
      <w:r w:rsidRPr="005B25A1">
        <w:rPr>
          <w:b/>
          <w:bCs/>
        </w:rPr>
        <w:t>Status:</w:t>
      </w:r>
      <w:r>
        <w:t xml:space="preserve"> </w:t>
      </w:r>
      <w:r w:rsidRPr="00380F14">
        <w:rPr>
          <w:color w:val="FF0000"/>
        </w:rPr>
        <w:t>OPEN</w:t>
      </w:r>
    </w:p>
    <w:p w14:paraId="18A4A1A2" w14:textId="77777777" w:rsidR="00E00DA6" w:rsidRDefault="007615D6" w:rsidP="000A3FBD">
      <w:pPr>
        <w:pStyle w:val="NormTop"/>
      </w:pPr>
      <w:r>
        <w:rPr>
          <w:color w:val="0000FF"/>
        </w:rPr>
        <w:lastRenderedPageBreak/>
        <w:t>S2-2409905</w:t>
      </w:r>
      <w:r w:rsidRPr="00D53282">
        <w:t xml:space="preserve"> </w:t>
      </w:r>
      <w:r>
        <w:t>(CR) 23.288 CR1229 (Rel-19, 'A'): Removal of 3GPP WG references in final TS (Source: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References to working groups were replaced by correct references / deleted from the document.</w:t>
      </w:r>
    </w:p>
    <w:p w14:paraId="7ED9747A" w14:textId="77777777" w:rsidR="007615D6" w:rsidRPr="005B25A1" w:rsidRDefault="007615D6" w:rsidP="007615D6">
      <w:pPr>
        <w:keepNext/>
        <w:keepLines/>
        <w:rPr>
          <w:b/>
          <w:bCs/>
        </w:rPr>
      </w:pPr>
      <w:r w:rsidRPr="005B25A1">
        <w:rPr>
          <w:b/>
          <w:bCs/>
        </w:rPr>
        <w:t>Parallel discussion:</w:t>
      </w:r>
    </w:p>
    <w:p w14:paraId="5A4EA2FB" w14:textId="5CFE4A6B" w:rsidR="00B74E32" w:rsidRPr="005B25A1" w:rsidRDefault="00B74E32" w:rsidP="00B74E32">
      <w:pPr>
        <w:keepNext/>
        <w:keepLines/>
      </w:pPr>
      <w:r>
        <w:t xml:space="preserve">This </w:t>
      </w:r>
      <w:r>
        <w:t xml:space="preserve">was left for off-line discussion and revised to </w:t>
      </w:r>
      <w:r w:rsidRPr="00CE3EC0">
        <w:rPr>
          <w:color w:val="0000FF"/>
        </w:rPr>
        <w:t>S2-2</w:t>
      </w:r>
      <w:r>
        <w:rPr>
          <w:color w:val="0000FF"/>
        </w:rPr>
        <w:t>41087</w:t>
      </w:r>
      <w:r>
        <w:rPr>
          <w:color w:val="0000FF"/>
        </w:rPr>
        <w:t>5</w:t>
      </w:r>
      <w:r>
        <w:t>.</w:t>
      </w:r>
      <w:r w:rsidRPr="00375008">
        <w:t xml:space="preserve"> </w:t>
      </w:r>
    </w:p>
    <w:p w14:paraId="15CF573F" w14:textId="77777777" w:rsidR="00B74E32" w:rsidRPr="005B25A1" w:rsidRDefault="00B74E32" w:rsidP="00B74E32">
      <w:pPr>
        <w:keepNext/>
        <w:keepLines/>
        <w:rPr>
          <w:b/>
          <w:bCs/>
        </w:rPr>
      </w:pPr>
      <w:r w:rsidRPr="005B25A1">
        <w:rPr>
          <w:b/>
          <w:bCs/>
        </w:rPr>
        <w:t>Plenary Discussion:</w:t>
      </w:r>
    </w:p>
    <w:p w14:paraId="4E52BA1E" w14:textId="77777777" w:rsidR="00B74E32" w:rsidRPr="005B25A1" w:rsidRDefault="00B74E32" w:rsidP="00B74E32">
      <w:pPr>
        <w:keepNext/>
        <w:keepLines/>
      </w:pPr>
      <w:r>
        <w:t xml:space="preserve">  </w:t>
      </w:r>
      <w:r w:rsidRPr="00380F14">
        <w:rPr>
          <w:color w:val="FF0000"/>
        </w:rPr>
        <w:t>&lt;RETURN - OPEN&gt;</w:t>
      </w:r>
    </w:p>
    <w:p w14:paraId="56BAED82" w14:textId="77777777" w:rsidR="00B74E32" w:rsidRPr="00EB0339" w:rsidRDefault="00B74E32" w:rsidP="00B74E32">
      <w:r w:rsidRPr="005B25A1">
        <w:rPr>
          <w:b/>
          <w:bCs/>
        </w:rPr>
        <w:t>Status:</w:t>
      </w:r>
      <w:r>
        <w:t xml:space="preserve"> </w:t>
      </w:r>
      <w:r w:rsidRPr="00380F14">
        <w:rPr>
          <w:color w:val="FF0000"/>
        </w:rPr>
        <w:t>OPEN</w:t>
      </w:r>
    </w:p>
    <w:p w14:paraId="1E819939" w14:textId="77777777" w:rsidR="00E00DA6" w:rsidRDefault="007615D6" w:rsidP="000A3FBD">
      <w:pPr>
        <w:pStyle w:val="NormTop"/>
      </w:pPr>
      <w:r>
        <w:rPr>
          <w:color w:val="0000FF"/>
        </w:rPr>
        <w:t>S2-2410607</w:t>
      </w:r>
      <w:r w:rsidRPr="00D53282">
        <w:t xml:space="preserve"> </w:t>
      </w:r>
      <w:r>
        <w:t>(CR) 23.288 CR1244R1 (Rel-18, 'F'): Incorrect reference in NF load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should be changed from TS 29.244 to TS 29.564, which references the User Data Usage Measures event of the UPF Event Exposure.</w:t>
      </w:r>
    </w:p>
    <w:p w14:paraId="6CDFD0C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S2-2410006</w:t>
      </w:r>
      <w:r>
        <w:t>.</w:t>
      </w:r>
    </w:p>
    <w:p w14:paraId="615987E2" w14:textId="77777777" w:rsidR="007615D6" w:rsidRPr="005B25A1" w:rsidRDefault="007615D6" w:rsidP="007615D6">
      <w:pPr>
        <w:keepNext/>
        <w:keepLines/>
        <w:rPr>
          <w:b/>
          <w:bCs/>
        </w:rPr>
      </w:pPr>
      <w:r w:rsidRPr="005B25A1">
        <w:rPr>
          <w:b/>
          <w:bCs/>
        </w:rPr>
        <w:t>Parallel discussion:</w:t>
      </w:r>
    </w:p>
    <w:p w14:paraId="42BED36D" w14:textId="6B2D8504" w:rsidR="007615D6" w:rsidRPr="005B25A1" w:rsidRDefault="00B74E32" w:rsidP="007615D6">
      <w:pPr>
        <w:keepNext/>
        <w:keepLines/>
      </w:pPr>
      <w:r>
        <w:t xml:space="preserve">This was reviewed and </w:t>
      </w:r>
      <w:r w:rsidRPr="00B30893">
        <w:rPr>
          <w:color w:val="FF0000"/>
        </w:rPr>
        <w:t>agreed</w:t>
      </w:r>
      <w:r>
        <w:t xml:space="preserve"> in parallel session.</w:t>
      </w:r>
    </w:p>
    <w:p w14:paraId="2DC1CCC6" w14:textId="77777777" w:rsidR="007615D6" w:rsidRPr="005B25A1" w:rsidRDefault="007615D6" w:rsidP="007615D6">
      <w:pPr>
        <w:keepNext/>
        <w:keepLines/>
        <w:rPr>
          <w:b/>
          <w:bCs/>
        </w:rPr>
      </w:pPr>
      <w:r w:rsidRPr="005B25A1">
        <w:rPr>
          <w:b/>
          <w:bCs/>
        </w:rPr>
        <w:t>Plenary Discussion:</w:t>
      </w:r>
    </w:p>
    <w:p w14:paraId="65FF3B8B" w14:textId="77777777" w:rsidR="00B74E32" w:rsidRPr="005B25A1" w:rsidRDefault="00B74E32" w:rsidP="00B74E32">
      <w:pPr>
        <w:keepNext/>
        <w:keepLines/>
      </w:pPr>
      <w:r w:rsidRPr="0011794D">
        <w:rPr>
          <w:color w:val="0000FF"/>
        </w:rPr>
        <w:t>&lt;Parallel Agreed&gt;</w:t>
      </w:r>
      <w:r w:rsidRPr="0011794D">
        <w:rPr>
          <w:color w:val="FF0000"/>
        </w:rPr>
        <w:t>.</w:t>
      </w:r>
    </w:p>
    <w:p w14:paraId="0B9C3B4F" w14:textId="77777777" w:rsidR="00B74E32" w:rsidRPr="00EB0339" w:rsidRDefault="00B74E32" w:rsidP="00B74E32">
      <w:r w:rsidRPr="005B25A1">
        <w:rPr>
          <w:b/>
          <w:bCs/>
        </w:rPr>
        <w:t>Status:</w:t>
      </w:r>
      <w:r>
        <w:t xml:space="preserve"> </w:t>
      </w:r>
      <w:r w:rsidRPr="0011794D">
        <w:rPr>
          <w:color w:val="0000FF"/>
        </w:rPr>
        <w:t>Parallel Agreed</w:t>
      </w:r>
    </w:p>
    <w:p w14:paraId="7F5981A1" w14:textId="77777777" w:rsidR="00E00DA6" w:rsidRDefault="007615D6" w:rsidP="000A3FBD">
      <w:pPr>
        <w:pStyle w:val="NormTop"/>
      </w:pPr>
      <w:r>
        <w:rPr>
          <w:color w:val="0000FF"/>
        </w:rPr>
        <w:t>S2-2410608</w:t>
      </w:r>
      <w:r w:rsidRPr="00D53282">
        <w:t xml:space="preserve"> </w:t>
      </w:r>
      <w:r>
        <w:t>(CR) 23.288 CR1245R1 (Rel-19, 'A'): Incorrect reference in NF load analytic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reference should be changed from TS 29.244 to TS 29.564, which references the User Data Usage Measures event of the UPF Event Exposure.</w:t>
      </w:r>
    </w:p>
    <w:p w14:paraId="27CEE99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S2-2410007</w:t>
      </w:r>
      <w:r>
        <w:t>.</w:t>
      </w:r>
    </w:p>
    <w:p w14:paraId="47E4E3B5" w14:textId="77777777" w:rsidR="007615D6" w:rsidRPr="005B25A1" w:rsidRDefault="007615D6" w:rsidP="007615D6">
      <w:pPr>
        <w:keepNext/>
        <w:keepLines/>
        <w:rPr>
          <w:b/>
          <w:bCs/>
        </w:rPr>
      </w:pPr>
      <w:r w:rsidRPr="005B25A1">
        <w:rPr>
          <w:b/>
          <w:bCs/>
        </w:rPr>
        <w:t>Parallel discussion:</w:t>
      </w:r>
    </w:p>
    <w:p w14:paraId="355260CD"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34586979" w14:textId="77777777" w:rsidR="00B74E32" w:rsidRPr="005B25A1" w:rsidRDefault="00B74E32" w:rsidP="00B74E32">
      <w:pPr>
        <w:keepNext/>
        <w:keepLines/>
        <w:rPr>
          <w:b/>
          <w:bCs/>
        </w:rPr>
      </w:pPr>
      <w:r w:rsidRPr="005B25A1">
        <w:rPr>
          <w:b/>
          <w:bCs/>
        </w:rPr>
        <w:t>Plenary Discussion:</w:t>
      </w:r>
    </w:p>
    <w:p w14:paraId="3ED307FF" w14:textId="77777777" w:rsidR="00B74E32" w:rsidRPr="005B25A1" w:rsidRDefault="00B74E32" w:rsidP="00B74E32">
      <w:pPr>
        <w:keepNext/>
        <w:keepLines/>
      </w:pPr>
      <w:r w:rsidRPr="0011794D">
        <w:rPr>
          <w:color w:val="0000FF"/>
        </w:rPr>
        <w:t>&lt;Parallel Agreed&gt;</w:t>
      </w:r>
      <w:r w:rsidRPr="0011794D">
        <w:rPr>
          <w:color w:val="FF0000"/>
        </w:rPr>
        <w:t>.</w:t>
      </w:r>
    </w:p>
    <w:p w14:paraId="40E68E97" w14:textId="77777777" w:rsidR="00B74E32" w:rsidRPr="00EB0339" w:rsidRDefault="00B74E32" w:rsidP="00B74E32">
      <w:r w:rsidRPr="005B25A1">
        <w:rPr>
          <w:b/>
          <w:bCs/>
        </w:rPr>
        <w:t>Status:</w:t>
      </w:r>
      <w:r>
        <w:t xml:space="preserve"> </w:t>
      </w:r>
      <w:r w:rsidRPr="0011794D">
        <w:rPr>
          <w:color w:val="0000FF"/>
        </w:rPr>
        <w:t>Parallel Agreed</w:t>
      </w:r>
    </w:p>
    <w:p w14:paraId="04CBB80C" w14:textId="77777777" w:rsidR="00E00DA6" w:rsidRDefault="007615D6" w:rsidP="000A3FBD">
      <w:pPr>
        <w:pStyle w:val="NormTop"/>
      </w:pPr>
      <w:r>
        <w:rPr>
          <w:color w:val="0000FF"/>
        </w:rPr>
        <w:lastRenderedPageBreak/>
        <w:t>S2-2409894</w:t>
      </w:r>
      <w:r w:rsidRPr="00D53282">
        <w:t xml:space="preserve"> </w:t>
      </w:r>
      <w:r>
        <w:t>(CR) 23.288 CR1226 (Rel-18, 'F'): Clarification on update ML model in ADRF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stating that 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p>
    <w:p w14:paraId="166054B1" w14:textId="77777777" w:rsidR="007615D6" w:rsidRPr="005B25A1" w:rsidRDefault="007615D6" w:rsidP="007615D6">
      <w:pPr>
        <w:keepNext/>
        <w:keepLines/>
        <w:rPr>
          <w:b/>
          <w:bCs/>
        </w:rPr>
      </w:pPr>
      <w:r w:rsidRPr="005B25A1">
        <w:rPr>
          <w:b/>
          <w:bCs/>
        </w:rPr>
        <w:t>Parallel discussion:</w:t>
      </w:r>
    </w:p>
    <w:p w14:paraId="089DC3D9" w14:textId="0A4FE826" w:rsidR="007615D6" w:rsidRPr="005B25A1" w:rsidRDefault="00402718" w:rsidP="007615D6">
      <w:pPr>
        <w:keepNext/>
        <w:keepLines/>
      </w:pPr>
      <w:r>
        <w:t xml:space="preserve">Some corrections were requested and this was left for off-line discussion and revised to </w:t>
      </w:r>
      <w:r w:rsidRPr="00CE3EC0">
        <w:rPr>
          <w:color w:val="0000FF"/>
        </w:rPr>
        <w:t>S2-2</w:t>
      </w:r>
      <w:r>
        <w:rPr>
          <w:color w:val="0000FF"/>
        </w:rPr>
        <w:t>410876</w:t>
      </w:r>
      <w:r>
        <w:t>.</w:t>
      </w:r>
      <w:r w:rsidRPr="00375008">
        <w:t xml:space="preserve"> </w:t>
      </w:r>
    </w:p>
    <w:p w14:paraId="276F227E" w14:textId="77777777" w:rsidR="007615D6" w:rsidRPr="005B25A1" w:rsidRDefault="007615D6" w:rsidP="007615D6">
      <w:pPr>
        <w:keepNext/>
        <w:keepLines/>
        <w:rPr>
          <w:b/>
          <w:bCs/>
        </w:rPr>
      </w:pPr>
      <w:r w:rsidRPr="005B25A1">
        <w:rPr>
          <w:b/>
          <w:bCs/>
        </w:rPr>
        <w:t>Plenary Discussion:</w:t>
      </w:r>
    </w:p>
    <w:p w14:paraId="1983F579" w14:textId="77777777" w:rsidR="00402718" w:rsidRPr="005B25A1" w:rsidRDefault="00402718" w:rsidP="00402718">
      <w:pPr>
        <w:keepNext/>
        <w:keepLines/>
      </w:pPr>
      <w:r>
        <w:t xml:space="preserve">  </w:t>
      </w:r>
      <w:r w:rsidRPr="00380F14">
        <w:rPr>
          <w:color w:val="FF0000"/>
        </w:rPr>
        <w:t>&lt;RETURN - OPEN&gt;</w:t>
      </w:r>
    </w:p>
    <w:p w14:paraId="766CF2D4" w14:textId="77777777" w:rsidR="00402718" w:rsidRPr="00EB0339" w:rsidRDefault="00402718" w:rsidP="00402718">
      <w:r w:rsidRPr="005B25A1">
        <w:rPr>
          <w:b/>
          <w:bCs/>
        </w:rPr>
        <w:t>Status:</w:t>
      </w:r>
      <w:r>
        <w:t xml:space="preserve"> </w:t>
      </w:r>
      <w:r w:rsidRPr="00380F14">
        <w:rPr>
          <w:color w:val="FF0000"/>
        </w:rPr>
        <w:t>OPEN</w:t>
      </w:r>
    </w:p>
    <w:p w14:paraId="7DBB741F" w14:textId="77777777" w:rsidR="00E00DA6" w:rsidRDefault="007615D6" w:rsidP="000A3FBD">
      <w:pPr>
        <w:pStyle w:val="NormTop"/>
      </w:pPr>
      <w:r>
        <w:rPr>
          <w:color w:val="0000FF"/>
        </w:rPr>
        <w:t>S2-2409895</w:t>
      </w:r>
      <w:r w:rsidRPr="00D53282">
        <w:t xml:space="preserve"> </w:t>
      </w:r>
      <w:r>
        <w:t>(CR) 23.288 CR1227 (Rel-19, 'A'): Clarification on update ML model in ADRF (Source: Huawei, HiSilicon,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a NOTE, stating that 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p>
    <w:p w14:paraId="1B62D588" w14:textId="77777777" w:rsidR="007615D6" w:rsidRPr="005B25A1" w:rsidRDefault="007615D6" w:rsidP="007615D6">
      <w:pPr>
        <w:keepNext/>
        <w:keepLines/>
        <w:rPr>
          <w:b/>
          <w:bCs/>
        </w:rPr>
      </w:pPr>
      <w:r w:rsidRPr="005B25A1">
        <w:rPr>
          <w:b/>
          <w:bCs/>
        </w:rPr>
        <w:t>Parallel discussion:</w:t>
      </w:r>
    </w:p>
    <w:p w14:paraId="21D2F7A2" w14:textId="219B2151" w:rsidR="00402718" w:rsidRPr="005B25A1" w:rsidRDefault="00402718" w:rsidP="00402718">
      <w:pPr>
        <w:keepNext/>
        <w:keepLines/>
      </w:pPr>
      <w:r>
        <w:t xml:space="preserve">This </w:t>
      </w:r>
      <w:r>
        <w:t xml:space="preserve">was left for off-line discussion and revised to </w:t>
      </w:r>
      <w:r w:rsidRPr="00CE3EC0">
        <w:rPr>
          <w:color w:val="0000FF"/>
        </w:rPr>
        <w:t>S2-2</w:t>
      </w:r>
      <w:r>
        <w:rPr>
          <w:color w:val="0000FF"/>
        </w:rPr>
        <w:t>41087</w:t>
      </w:r>
      <w:r>
        <w:rPr>
          <w:color w:val="0000FF"/>
        </w:rPr>
        <w:t>7</w:t>
      </w:r>
      <w:r>
        <w:t>.</w:t>
      </w:r>
      <w:r w:rsidRPr="00375008">
        <w:t xml:space="preserve"> </w:t>
      </w:r>
    </w:p>
    <w:p w14:paraId="3572BA20" w14:textId="77777777" w:rsidR="00402718" w:rsidRPr="005B25A1" w:rsidRDefault="00402718" w:rsidP="00402718">
      <w:pPr>
        <w:keepNext/>
        <w:keepLines/>
        <w:rPr>
          <w:b/>
          <w:bCs/>
        </w:rPr>
      </w:pPr>
      <w:r w:rsidRPr="005B25A1">
        <w:rPr>
          <w:b/>
          <w:bCs/>
        </w:rPr>
        <w:t>Plenary Discussion:</w:t>
      </w:r>
    </w:p>
    <w:p w14:paraId="0D5B20EA" w14:textId="77777777" w:rsidR="00402718" w:rsidRPr="005B25A1" w:rsidRDefault="00402718" w:rsidP="00402718">
      <w:pPr>
        <w:keepNext/>
        <w:keepLines/>
      </w:pPr>
      <w:r>
        <w:t xml:space="preserve">  </w:t>
      </w:r>
      <w:r w:rsidRPr="00380F14">
        <w:rPr>
          <w:color w:val="FF0000"/>
        </w:rPr>
        <w:t>&lt;RETURN - OPEN&gt;</w:t>
      </w:r>
    </w:p>
    <w:p w14:paraId="7C0A68D3" w14:textId="77777777" w:rsidR="00402718" w:rsidRPr="00EB0339" w:rsidRDefault="00402718" w:rsidP="00402718">
      <w:r w:rsidRPr="005B25A1">
        <w:rPr>
          <w:b/>
          <w:bCs/>
        </w:rPr>
        <w:t>Status:</w:t>
      </w:r>
      <w:r>
        <w:t xml:space="preserve"> </w:t>
      </w:r>
      <w:r w:rsidRPr="00380F14">
        <w:rPr>
          <w:color w:val="FF0000"/>
        </w:rPr>
        <w:t>OPEN</w:t>
      </w:r>
    </w:p>
    <w:p w14:paraId="71F5F01B" w14:textId="77777777" w:rsidR="007615D6" w:rsidRDefault="007615D6" w:rsidP="005A50C0">
      <w:pPr>
        <w:pStyle w:val="Heading3"/>
      </w:pPr>
      <w:r>
        <w:t>9.24.2</w:t>
      </w:r>
      <w:r>
        <w:tab/>
        <w:t>Enhanced support of Non-Public Networks phase 2 (eNPN_Ph2)</w:t>
      </w:r>
    </w:p>
    <w:p w14:paraId="03093D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4950DBC" w14:textId="77777777" w:rsidR="00E00DA6" w:rsidRDefault="007615D6" w:rsidP="000A3FBD">
      <w:pPr>
        <w:pStyle w:val="NormTop"/>
      </w:pPr>
      <w:r>
        <w:rPr>
          <w:color w:val="0000FF"/>
        </w:rPr>
        <w:t>S2-2410113</w:t>
      </w:r>
      <w:r w:rsidRPr="00D53282">
        <w:t xml:space="preserve"> </w:t>
      </w:r>
      <w:r>
        <w:t>(CR) 23.503 CR1392 (Rel-19, 'F'): WLANSP and URSP rules provided by the HPLMN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If the UE is in a non-subscribed SNPN using credentials from an PLMN, the UE shall use the signalled WLANSP stored when the UE did not operate in SNPN access operation mode, as the HPLMN signalled ANDSP. If the UE is in a non-subscribed SNPN using credentials from an PLMN, the UE shall use the signalled URSP stored when the UE did not operate in SNPN access operation mode, as the HPLMN signalled URSP Rules.</w:t>
      </w:r>
    </w:p>
    <w:p w14:paraId="353CAF7B" w14:textId="77777777" w:rsidR="007615D6" w:rsidRPr="005B25A1" w:rsidRDefault="007615D6" w:rsidP="007615D6">
      <w:pPr>
        <w:keepNext/>
        <w:keepLines/>
        <w:rPr>
          <w:b/>
          <w:bCs/>
        </w:rPr>
      </w:pPr>
      <w:r w:rsidRPr="005B25A1">
        <w:rPr>
          <w:b/>
          <w:bCs/>
        </w:rPr>
        <w:t>Parallel discussion:</w:t>
      </w:r>
    </w:p>
    <w:p w14:paraId="7424C56A" w14:textId="77777777" w:rsidR="007615D6" w:rsidRPr="005B25A1" w:rsidRDefault="007615D6" w:rsidP="007615D6">
      <w:pPr>
        <w:keepNext/>
        <w:keepLines/>
      </w:pPr>
      <w:r w:rsidRPr="005B25A1">
        <w:t>-</w:t>
      </w:r>
    </w:p>
    <w:p w14:paraId="41B67B81" w14:textId="77777777" w:rsidR="007615D6" w:rsidRPr="005B25A1" w:rsidRDefault="007615D6" w:rsidP="007615D6">
      <w:pPr>
        <w:keepNext/>
        <w:keepLines/>
        <w:rPr>
          <w:b/>
          <w:bCs/>
        </w:rPr>
      </w:pPr>
      <w:r w:rsidRPr="005B25A1">
        <w:rPr>
          <w:b/>
          <w:bCs/>
        </w:rPr>
        <w:t>Plenary Discussion:</w:t>
      </w:r>
    </w:p>
    <w:p w14:paraId="10ACD16B" w14:textId="77777777" w:rsidR="007615D6" w:rsidRPr="005B25A1" w:rsidRDefault="007615D6" w:rsidP="007615D6">
      <w:pPr>
        <w:keepNext/>
        <w:keepLines/>
      </w:pPr>
      <w:r>
        <w:rPr>
          <w:color w:val="FF0000"/>
        </w:rPr>
        <w:t>NO DISCUSSION RECORDED</w:t>
      </w:r>
    </w:p>
    <w:p w14:paraId="50EAA945" w14:textId="77777777" w:rsidR="007615D6" w:rsidRPr="00EB0339" w:rsidRDefault="007615D6" w:rsidP="007615D6">
      <w:r w:rsidRPr="005B25A1">
        <w:rPr>
          <w:b/>
          <w:bCs/>
        </w:rPr>
        <w:t>Status:</w:t>
      </w:r>
      <w:r>
        <w:t xml:space="preserve"> </w:t>
      </w:r>
      <w:r>
        <w:rPr>
          <w:color w:val="0000FF"/>
        </w:rPr>
        <w:t>Not concluded</w:t>
      </w:r>
      <w:r>
        <w:t>.</w:t>
      </w:r>
    </w:p>
    <w:p w14:paraId="556CAD22" w14:textId="77777777" w:rsidR="00A07364" w:rsidRDefault="00A07364" w:rsidP="00BB3F37"/>
    <w:p w14:paraId="453ACEDD" w14:textId="77777777" w:rsidR="00A07364" w:rsidRDefault="00A07364" w:rsidP="00BB3F37"/>
    <w:p w14:paraId="7C1EC222" w14:textId="77777777" w:rsidR="007615D6" w:rsidRDefault="007615D6" w:rsidP="005A50C0">
      <w:pPr>
        <w:pStyle w:val="Heading3"/>
      </w:pPr>
      <w:r>
        <w:t>9.25.2</w:t>
      </w:r>
      <w:r>
        <w:tab/>
        <w:t>Enhancement of 5G UE Policy (eUEPO)</w:t>
      </w:r>
    </w:p>
    <w:p w14:paraId="430A87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0FD5A5" w14:textId="77777777" w:rsidR="00E00DA6" w:rsidRDefault="007615D6" w:rsidP="000A3FBD">
      <w:pPr>
        <w:pStyle w:val="NormTop"/>
      </w:pPr>
      <w:r>
        <w:rPr>
          <w:color w:val="0000FF"/>
        </w:rPr>
        <w:t>S2-2409571</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2883E187"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S2-2407444 </w:t>
      </w:r>
      <w:r>
        <w:t>from SA2#164. Response drafted in</w:t>
      </w:r>
      <w:r>
        <w:rPr>
          <w:color w:val="0000FF"/>
        </w:rPr>
        <w:t xml:space="preserve"> S2-2410276</w:t>
      </w:r>
      <w:r>
        <w:t>.</w:t>
      </w:r>
    </w:p>
    <w:p w14:paraId="666FAF90" w14:textId="77777777" w:rsidR="007615D6" w:rsidRPr="005B25A1" w:rsidRDefault="007615D6" w:rsidP="007615D6">
      <w:pPr>
        <w:keepNext/>
        <w:keepLines/>
        <w:rPr>
          <w:b/>
          <w:bCs/>
        </w:rPr>
      </w:pPr>
      <w:r w:rsidRPr="005B25A1">
        <w:rPr>
          <w:b/>
          <w:bCs/>
        </w:rPr>
        <w:t>Parallel discussion:</w:t>
      </w:r>
    </w:p>
    <w:p w14:paraId="24948A24" w14:textId="219D2925" w:rsidR="00BC703C" w:rsidRDefault="00BC703C" w:rsidP="00A120F3">
      <w:pPr>
        <w:keepNext/>
        <w:keepLines/>
      </w:pPr>
      <w:r>
        <w:t xml:space="preserve">The proposed response was reviewed. It was decided not to send a reply and this LS was </w:t>
      </w:r>
      <w:r w:rsidRPr="00C3284B">
        <w:rPr>
          <w:color w:val="0000FF"/>
        </w:rPr>
        <w:t>noted</w:t>
      </w:r>
      <w:r>
        <w:t xml:space="preserve"> in parallel session.</w:t>
      </w:r>
    </w:p>
    <w:p w14:paraId="47C23D4B" w14:textId="77777777" w:rsidR="00BC703C" w:rsidRPr="00EB0339" w:rsidRDefault="00BC703C" w:rsidP="00BC703C">
      <w:r w:rsidRPr="005B25A1">
        <w:rPr>
          <w:b/>
          <w:bCs/>
        </w:rPr>
        <w:t>Status:</w:t>
      </w:r>
      <w:r>
        <w:t xml:space="preserve"> </w:t>
      </w:r>
      <w:r>
        <w:rPr>
          <w:color w:val="0000FF"/>
        </w:rPr>
        <w:t>Noted</w:t>
      </w:r>
      <w:r>
        <w:t>.</w:t>
      </w:r>
    </w:p>
    <w:p w14:paraId="53AB8815" w14:textId="77777777" w:rsidR="00E00DA6" w:rsidRDefault="007615D6" w:rsidP="000A3FBD">
      <w:pPr>
        <w:pStyle w:val="NormTop"/>
      </w:pPr>
      <w:r>
        <w:rPr>
          <w:color w:val="0000FF"/>
        </w:rPr>
        <w:t>S2-2410269</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769060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S2-2409571</w:t>
      </w:r>
      <w:r>
        <w:t>.</w:t>
      </w:r>
    </w:p>
    <w:p w14:paraId="1BD5C42B" w14:textId="77777777" w:rsidR="007615D6" w:rsidRPr="005B25A1" w:rsidRDefault="007615D6" w:rsidP="007615D6">
      <w:pPr>
        <w:keepNext/>
        <w:keepLines/>
        <w:rPr>
          <w:b/>
          <w:bCs/>
        </w:rPr>
      </w:pPr>
      <w:r w:rsidRPr="005B25A1">
        <w:rPr>
          <w:b/>
          <w:bCs/>
        </w:rPr>
        <w:t>Parallel discussion:</w:t>
      </w:r>
    </w:p>
    <w:p w14:paraId="72D3544C" w14:textId="6C79CEC6" w:rsidR="007615D6" w:rsidRPr="005B25A1" w:rsidRDefault="00BC703C" w:rsidP="007615D6">
      <w:pPr>
        <w:keepNext/>
        <w:keepLines/>
      </w:pPr>
      <w:r>
        <w:t xml:space="preserve">It was commented that the LS from CT WG3 was a result of a number of LS exchanges and there was no need to reply to this request for SA WG2 to take note of their reply. Huawei commented that the solution chosen by CT WG3 could have a large signalling overhead and SA WG2 should reply with other approaches. Qualcomm did not think a reply was necessary. Xiaomi also disagreed with sending this response. ZTE commented that if there are issues identified with the stage 3 specifications then a LS can be sent with the concerns. This LS was then </w:t>
      </w:r>
      <w:r w:rsidRPr="00C3284B">
        <w:rPr>
          <w:color w:val="0000FF"/>
        </w:rPr>
        <w:t>noted</w:t>
      </w:r>
      <w:r>
        <w:t xml:space="preserve"> in parallel session.</w:t>
      </w:r>
    </w:p>
    <w:p w14:paraId="7A7633D9" w14:textId="15DF51A0" w:rsidR="007615D6" w:rsidRPr="00EB0339" w:rsidRDefault="007615D6" w:rsidP="007615D6">
      <w:r w:rsidRPr="005B25A1">
        <w:rPr>
          <w:b/>
          <w:bCs/>
        </w:rPr>
        <w:t>Status:</w:t>
      </w:r>
      <w:r>
        <w:t xml:space="preserve"> </w:t>
      </w:r>
      <w:r>
        <w:rPr>
          <w:color w:val="0000FF"/>
        </w:rPr>
        <w:t>Noted</w:t>
      </w:r>
      <w:r>
        <w:t>.</w:t>
      </w:r>
    </w:p>
    <w:p w14:paraId="23B0176D" w14:textId="77777777" w:rsidR="00E00DA6" w:rsidRDefault="007615D6" w:rsidP="000A3FBD">
      <w:pPr>
        <w:pStyle w:val="NormTop"/>
      </w:pPr>
      <w:r>
        <w:rPr>
          <w:color w:val="0000FF"/>
        </w:rPr>
        <w:t>S2-2409792</w:t>
      </w:r>
      <w:r w:rsidRPr="00D53282">
        <w:t xml:space="preserve"> </w:t>
      </w:r>
      <w:r>
        <w:t>(CR) 23.503 CR1338R3 (Rel-18, 'F'): Correction on the misalignment on Policy control based on URSP awareness (Source: Huawei, HiSilicon, CATT, Oracle)</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w:t>
      </w:r>
    </w:p>
    <w:p w14:paraId="357F735C" w14:textId="6A0CFFE4" w:rsidR="00E00DA6" w:rsidRPr="00B81031" w:rsidRDefault="00000000" w:rsidP="00B81031">
      <w:pPr>
        <w:keepNext/>
        <w:keepLines/>
        <w:rPr>
          <w:i/>
        </w:rPr>
      </w:pPr>
      <w:r w:rsidRPr="00B81031">
        <w:rPr>
          <w:b/>
          <w:bCs/>
          <w:i/>
        </w:rPr>
        <w:t>Comment:</w:t>
      </w:r>
      <w:r>
        <w:rPr>
          <w:i/>
        </w:rPr>
        <w:t xml:space="preserve"> </w:t>
      </w:r>
      <w:r w:rsidR="00BC703C">
        <w:rPr>
          <w:i/>
        </w:rPr>
        <w:t xml:space="preserve">Revision of (revised and postponed) </w:t>
      </w:r>
      <w:r w:rsidR="00BC703C" w:rsidRPr="00BC703C">
        <w:rPr>
          <w:i/>
          <w:color w:val="0000FF"/>
        </w:rPr>
        <w:t>S2-2407915</w:t>
      </w:r>
      <w:r w:rsidR="007615D6">
        <w:rPr>
          <w:i/>
        </w:rPr>
        <w:t>.</w:t>
      </w:r>
    </w:p>
    <w:p w14:paraId="75796430" w14:textId="77777777" w:rsidR="007615D6" w:rsidRPr="005B25A1" w:rsidRDefault="007615D6" w:rsidP="007615D6">
      <w:pPr>
        <w:keepNext/>
        <w:keepLines/>
        <w:rPr>
          <w:b/>
          <w:bCs/>
        </w:rPr>
      </w:pPr>
      <w:r w:rsidRPr="005B25A1">
        <w:rPr>
          <w:b/>
          <w:bCs/>
        </w:rPr>
        <w:t>Parallel discussion:</w:t>
      </w:r>
    </w:p>
    <w:p w14:paraId="4D05887D" w14:textId="499E8866" w:rsidR="007615D6" w:rsidRPr="005B25A1" w:rsidRDefault="004D6913" w:rsidP="007615D6">
      <w:pPr>
        <w:keepNext/>
        <w:keepLines/>
      </w:pPr>
      <w:r>
        <w:t xml:space="preserve">Some issues were raised and this was left for off-line discussion and revised to </w:t>
      </w:r>
      <w:r w:rsidRPr="00CE3EC0">
        <w:rPr>
          <w:color w:val="0000FF"/>
        </w:rPr>
        <w:t>S2-2</w:t>
      </w:r>
      <w:r>
        <w:rPr>
          <w:color w:val="0000FF"/>
        </w:rPr>
        <w:t>410888</w:t>
      </w:r>
      <w:r>
        <w:t>.</w:t>
      </w:r>
      <w:r w:rsidRPr="00375008">
        <w:t xml:space="preserve"> </w:t>
      </w:r>
    </w:p>
    <w:p w14:paraId="6851F169" w14:textId="77777777" w:rsidR="007615D6" w:rsidRPr="005B25A1" w:rsidRDefault="007615D6" w:rsidP="007615D6">
      <w:pPr>
        <w:keepNext/>
        <w:keepLines/>
        <w:rPr>
          <w:b/>
          <w:bCs/>
        </w:rPr>
      </w:pPr>
      <w:r w:rsidRPr="005B25A1">
        <w:rPr>
          <w:b/>
          <w:bCs/>
        </w:rPr>
        <w:t>Plenary Discussion:</w:t>
      </w:r>
    </w:p>
    <w:p w14:paraId="2AA7265B" w14:textId="08700A1E" w:rsidR="007615D6" w:rsidRPr="005B25A1" w:rsidRDefault="004D6913" w:rsidP="007615D6">
      <w:pPr>
        <w:keepNext/>
        <w:keepLines/>
      </w:pPr>
      <w:r>
        <w:t xml:space="preserve">  </w:t>
      </w:r>
      <w:r w:rsidRPr="00380F14">
        <w:rPr>
          <w:color w:val="FF0000"/>
        </w:rPr>
        <w:t>&lt;RETURN - OPEN&gt;</w:t>
      </w:r>
    </w:p>
    <w:p w14:paraId="69774966" w14:textId="6A61E72B" w:rsidR="007615D6" w:rsidRPr="00EB0339" w:rsidRDefault="007615D6" w:rsidP="007615D6">
      <w:r w:rsidRPr="005B25A1">
        <w:rPr>
          <w:b/>
          <w:bCs/>
        </w:rPr>
        <w:t>Status:</w:t>
      </w:r>
      <w:r>
        <w:t xml:space="preserve"> </w:t>
      </w:r>
      <w:r w:rsidR="004D6913" w:rsidRPr="00380F14">
        <w:rPr>
          <w:color w:val="FF0000"/>
        </w:rPr>
        <w:t>OPEN</w:t>
      </w:r>
    </w:p>
    <w:p w14:paraId="2047ADD1" w14:textId="77777777" w:rsidR="00E00DA6" w:rsidRDefault="007615D6" w:rsidP="000A3FBD">
      <w:pPr>
        <w:pStyle w:val="NormTop"/>
      </w:pPr>
      <w:r>
        <w:rPr>
          <w:color w:val="0000FF"/>
        </w:rPr>
        <w:lastRenderedPageBreak/>
        <w:t>S2-2409793</w:t>
      </w:r>
      <w:r w:rsidRPr="00D53282">
        <w:t xml:space="preserve"> </w:t>
      </w:r>
      <w:r>
        <w:t>(CR) 23.503 CR1339R3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w:t>
      </w:r>
    </w:p>
    <w:p w14:paraId="78E3E3A5" w14:textId="70F99197" w:rsidR="00E00DA6" w:rsidRPr="00B81031" w:rsidRDefault="00000000" w:rsidP="00B81031">
      <w:pPr>
        <w:keepNext/>
        <w:keepLines/>
        <w:rPr>
          <w:i/>
        </w:rPr>
      </w:pPr>
      <w:r w:rsidRPr="00B81031">
        <w:rPr>
          <w:b/>
          <w:bCs/>
          <w:i/>
        </w:rPr>
        <w:t>Comment:</w:t>
      </w:r>
      <w:r>
        <w:rPr>
          <w:i/>
        </w:rPr>
        <w:t xml:space="preserve"> </w:t>
      </w:r>
      <w:r w:rsidR="00BC703C">
        <w:rPr>
          <w:i/>
        </w:rPr>
        <w:t xml:space="preserve">Revision of (revised and postponed) </w:t>
      </w:r>
      <w:r w:rsidR="00BC703C" w:rsidRPr="00BC703C">
        <w:rPr>
          <w:i/>
          <w:color w:val="0000FF"/>
        </w:rPr>
        <w:t>S2-2407916</w:t>
      </w:r>
      <w:r w:rsidR="007615D6">
        <w:rPr>
          <w:i/>
        </w:rPr>
        <w:t>.</w:t>
      </w:r>
    </w:p>
    <w:p w14:paraId="59A11E09" w14:textId="77777777" w:rsidR="007615D6" w:rsidRPr="005B25A1" w:rsidRDefault="007615D6" w:rsidP="007615D6">
      <w:pPr>
        <w:keepNext/>
        <w:keepLines/>
        <w:rPr>
          <w:b/>
          <w:bCs/>
        </w:rPr>
      </w:pPr>
      <w:r w:rsidRPr="005B25A1">
        <w:rPr>
          <w:b/>
          <w:bCs/>
        </w:rPr>
        <w:t>Parallel discussion:</w:t>
      </w:r>
    </w:p>
    <w:p w14:paraId="10D5AE5D" w14:textId="3DDEF5DC" w:rsidR="004D6913" w:rsidRPr="005B25A1" w:rsidRDefault="004D6913" w:rsidP="004D6913">
      <w:pPr>
        <w:keepNext/>
        <w:keepLines/>
      </w:pPr>
      <w:r>
        <w:t xml:space="preserve">This </w:t>
      </w:r>
      <w:r>
        <w:t xml:space="preserve">was left for off-line discussion and revised to </w:t>
      </w:r>
      <w:r w:rsidRPr="00CE3EC0">
        <w:rPr>
          <w:color w:val="0000FF"/>
        </w:rPr>
        <w:t>S2-2</w:t>
      </w:r>
      <w:r>
        <w:rPr>
          <w:color w:val="0000FF"/>
        </w:rPr>
        <w:t>41088</w:t>
      </w:r>
      <w:r>
        <w:rPr>
          <w:color w:val="0000FF"/>
        </w:rPr>
        <w:t>9</w:t>
      </w:r>
      <w:r>
        <w:t>.</w:t>
      </w:r>
      <w:r w:rsidRPr="00375008">
        <w:t xml:space="preserve"> </w:t>
      </w:r>
    </w:p>
    <w:p w14:paraId="708ECD58" w14:textId="77777777" w:rsidR="004D6913" w:rsidRPr="005B25A1" w:rsidRDefault="004D6913" w:rsidP="004D6913">
      <w:pPr>
        <w:keepNext/>
        <w:keepLines/>
        <w:rPr>
          <w:b/>
          <w:bCs/>
        </w:rPr>
      </w:pPr>
      <w:r w:rsidRPr="005B25A1">
        <w:rPr>
          <w:b/>
          <w:bCs/>
        </w:rPr>
        <w:t>Plenary Discussion:</w:t>
      </w:r>
    </w:p>
    <w:p w14:paraId="3168A593" w14:textId="77777777" w:rsidR="004D6913" w:rsidRPr="005B25A1" w:rsidRDefault="004D6913" w:rsidP="004D6913">
      <w:pPr>
        <w:keepNext/>
        <w:keepLines/>
      </w:pPr>
      <w:r>
        <w:t xml:space="preserve">  </w:t>
      </w:r>
      <w:r w:rsidRPr="00380F14">
        <w:rPr>
          <w:color w:val="FF0000"/>
        </w:rPr>
        <w:t>&lt;RETURN - OPEN&gt;</w:t>
      </w:r>
    </w:p>
    <w:p w14:paraId="16A4D4F1" w14:textId="77777777" w:rsidR="004D6913" w:rsidRPr="00EB0339" w:rsidRDefault="004D6913" w:rsidP="004D6913">
      <w:r w:rsidRPr="005B25A1">
        <w:rPr>
          <w:b/>
          <w:bCs/>
        </w:rPr>
        <w:t>Status:</w:t>
      </w:r>
      <w:r>
        <w:t xml:space="preserve"> </w:t>
      </w:r>
      <w:r w:rsidRPr="00380F14">
        <w:rPr>
          <w:color w:val="FF0000"/>
        </w:rPr>
        <w:t>OPEN</w:t>
      </w:r>
    </w:p>
    <w:p w14:paraId="65F6FB1D" w14:textId="77777777" w:rsidR="00E00DA6" w:rsidRDefault="007615D6" w:rsidP="000A3FBD">
      <w:pPr>
        <w:pStyle w:val="NormTop"/>
      </w:pPr>
      <w:r>
        <w:rPr>
          <w:color w:val="0000FF"/>
        </w:rPr>
        <w:t>S2-2410114</w:t>
      </w:r>
      <w:r w:rsidRPr="00D53282">
        <w:t xml:space="preserve"> </w:t>
      </w:r>
      <w:r>
        <w:t>(CR) 23.501 CR5408R3 (Rel-18, 'F'): URSP provisioning in EPS support indication at PDU Session Establishment (Source: Ericsson, Intel)</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Provisioning of the URSP Rule provisioning in EPS capability to the PCF for the PDU Session.</w:t>
      </w:r>
    </w:p>
    <w:p w14:paraId="4F0C7D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S2-2409504</w:t>
      </w:r>
      <w:r>
        <w:t>.</w:t>
      </w:r>
    </w:p>
    <w:p w14:paraId="2D36610D" w14:textId="77777777" w:rsidR="007615D6" w:rsidRPr="005B25A1" w:rsidRDefault="007615D6" w:rsidP="007615D6">
      <w:pPr>
        <w:keepNext/>
        <w:keepLines/>
        <w:rPr>
          <w:b/>
          <w:bCs/>
        </w:rPr>
      </w:pPr>
      <w:r w:rsidRPr="005B25A1">
        <w:rPr>
          <w:b/>
          <w:bCs/>
        </w:rPr>
        <w:t>Parallel discussion:</w:t>
      </w:r>
    </w:p>
    <w:p w14:paraId="285E85B9" w14:textId="0293708B" w:rsidR="00740DC0" w:rsidRPr="005B25A1" w:rsidRDefault="00740DC0" w:rsidP="00740DC0">
      <w:pPr>
        <w:keepNext/>
        <w:keepLines/>
      </w:pPr>
      <w:r>
        <w:t xml:space="preserve">Some issues were raised and this was left for off-line discussion and revised to </w:t>
      </w:r>
      <w:r w:rsidRPr="00CE3EC0">
        <w:rPr>
          <w:color w:val="0000FF"/>
        </w:rPr>
        <w:t>S2-2</w:t>
      </w:r>
      <w:r>
        <w:rPr>
          <w:color w:val="0000FF"/>
        </w:rPr>
        <w:t>4108</w:t>
      </w:r>
      <w:r>
        <w:rPr>
          <w:color w:val="0000FF"/>
        </w:rPr>
        <w:t>90</w:t>
      </w:r>
      <w:r>
        <w:t>.</w:t>
      </w:r>
      <w:r w:rsidRPr="00375008">
        <w:t xml:space="preserve"> </w:t>
      </w:r>
    </w:p>
    <w:p w14:paraId="4D3CC613" w14:textId="77777777" w:rsidR="00740DC0" w:rsidRPr="005B25A1" w:rsidRDefault="00740DC0" w:rsidP="00740DC0">
      <w:pPr>
        <w:keepNext/>
        <w:keepLines/>
        <w:rPr>
          <w:b/>
          <w:bCs/>
        </w:rPr>
      </w:pPr>
      <w:r w:rsidRPr="005B25A1">
        <w:rPr>
          <w:b/>
          <w:bCs/>
        </w:rPr>
        <w:t>Plenary Discussion:</w:t>
      </w:r>
    </w:p>
    <w:p w14:paraId="2F87A5C3" w14:textId="77777777" w:rsidR="00740DC0" w:rsidRPr="005B25A1" w:rsidRDefault="00740DC0" w:rsidP="00740DC0">
      <w:pPr>
        <w:keepNext/>
        <w:keepLines/>
      </w:pPr>
      <w:r>
        <w:t xml:space="preserve">  </w:t>
      </w:r>
      <w:r w:rsidRPr="00380F14">
        <w:rPr>
          <w:color w:val="FF0000"/>
        </w:rPr>
        <w:t>&lt;RETURN - OPEN&gt;</w:t>
      </w:r>
    </w:p>
    <w:p w14:paraId="01EF0209" w14:textId="77777777" w:rsidR="00740DC0" w:rsidRPr="00EB0339" w:rsidRDefault="00740DC0" w:rsidP="00740DC0">
      <w:r w:rsidRPr="005B25A1">
        <w:rPr>
          <w:b/>
          <w:bCs/>
        </w:rPr>
        <w:t>Status:</w:t>
      </w:r>
      <w:r>
        <w:t xml:space="preserve"> </w:t>
      </w:r>
      <w:r w:rsidRPr="00380F14">
        <w:rPr>
          <w:color w:val="FF0000"/>
        </w:rPr>
        <w:t>OPEN</w:t>
      </w:r>
    </w:p>
    <w:p w14:paraId="556C048A" w14:textId="77777777" w:rsidR="00E00DA6" w:rsidRDefault="007615D6" w:rsidP="000A3FBD">
      <w:pPr>
        <w:pStyle w:val="NormTop"/>
      </w:pPr>
      <w:r>
        <w:rPr>
          <w:color w:val="0000FF"/>
        </w:rPr>
        <w:t>S2-2410115</w:t>
      </w:r>
      <w:r w:rsidRPr="00D53282">
        <w:t xml:space="preserve"> </w:t>
      </w:r>
      <w:r>
        <w:t>(CR) 23.501 CR5409R3 (Rel-19, 'A'): URSP provisioning in EPS support indication at PDU Session Establishment (Source: Ericsson,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provisioning in EPS received during PDN connection establishment to cover the case of mobility to 5GS then back to EPC. References to 24.501 as it is defined in stage 3. Provisioning of the URSP Rule provisioning in EPS capability to the PCF for the PDU Session.</w:t>
      </w:r>
    </w:p>
    <w:p w14:paraId="2BF71872"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(withdraen)</w:t>
      </w:r>
      <w:r>
        <w:rPr>
          <w:color w:val="0000FF"/>
        </w:rPr>
        <w:t xml:space="preserve"> S2-2409505</w:t>
      </w:r>
      <w:r>
        <w:t>.</w:t>
      </w:r>
    </w:p>
    <w:p w14:paraId="41719FFC" w14:textId="77777777" w:rsidR="007615D6" w:rsidRPr="005B25A1" w:rsidRDefault="007615D6" w:rsidP="007615D6">
      <w:pPr>
        <w:keepNext/>
        <w:keepLines/>
        <w:rPr>
          <w:b/>
          <w:bCs/>
        </w:rPr>
      </w:pPr>
      <w:r w:rsidRPr="005B25A1">
        <w:rPr>
          <w:b/>
          <w:bCs/>
        </w:rPr>
        <w:t>Parallel discussion:</w:t>
      </w:r>
    </w:p>
    <w:p w14:paraId="55059378" w14:textId="3C6FABAB" w:rsidR="00740DC0" w:rsidRPr="005B25A1" w:rsidRDefault="00740DC0" w:rsidP="00740DC0">
      <w:pPr>
        <w:keepNext/>
        <w:keepLines/>
      </w:pPr>
      <w:r>
        <w:t xml:space="preserve">This was left for off-line discussion and revised to </w:t>
      </w:r>
      <w:r w:rsidRPr="00CE3EC0">
        <w:rPr>
          <w:color w:val="0000FF"/>
        </w:rPr>
        <w:t>S2-2</w:t>
      </w:r>
      <w:r>
        <w:rPr>
          <w:color w:val="0000FF"/>
        </w:rPr>
        <w:t>4108</w:t>
      </w:r>
      <w:r>
        <w:rPr>
          <w:color w:val="0000FF"/>
        </w:rPr>
        <w:t>91</w:t>
      </w:r>
      <w:r>
        <w:t>.</w:t>
      </w:r>
      <w:r w:rsidRPr="00375008">
        <w:t xml:space="preserve"> </w:t>
      </w:r>
    </w:p>
    <w:p w14:paraId="51F74161" w14:textId="77777777" w:rsidR="00740DC0" w:rsidRPr="005B25A1" w:rsidRDefault="00740DC0" w:rsidP="00740DC0">
      <w:pPr>
        <w:keepNext/>
        <w:keepLines/>
        <w:rPr>
          <w:b/>
          <w:bCs/>
        </w:rPr>
      </w:pPr>
      <w:r w:rsidRPr="005B25A1">
        <w:rPr>
          <w:b/>
          <w:bCs/>
        </w:rPr>
        <w:t>Plenary Discussion:</w:t>
      </w:r>
    </w:p>
    <w:p w14:paraId="1593F777" w14:textId="77777777" w:rsidR="00740DC0" w:rsidRPr="005B25A1" w:rsidRDefault="00740DC0" w:rsidP="00740DC0">
      <w:pPr>
        <w:keepNext/>
        <w:keepLines/>
      </w:pPr>
      <w:r>
        <w:t xml:space="preserve">  </w:t>
      </w:r>
      <w:r w:rsidRPr="00380F14">
        <w:rPr>
          <w:color w:val="FF0000"/>
        </w:rPr>
        <w:t>&lt;RETURN - OPEN&gt;</w:t>
      </w:r>
    </w:p>
    <w:p w14:paraId="68893FCF" w14:textId="77777777" w:rsidR="00740DC0" w:rsidRPr="00EB0339" w:rsidRDefault="00740DC0" w:rsidP="00740DC0">
      <w:r w:rsidRPr="005B25A1">
        <w:rPr>
          <w:b/>
          <w:bCs/>
        </w:rPr>
        <w:t>Status:</w:t>
      </w:r>
      <w:r>
        <w:t xml:space="preserve"> </w:t>
      </w:r>
      <w:r w:rsidRPr="00380F14">
        <w:rPr>
          <w:color w:val="FF0000"/>
        </w:rPr>
        <w:t>OPEN</w:t>
      </w:r>
    </w:p>
    <w:p w14:paraId="75B95E9C" w14:textId="77777777" w:rsidR="00A07364" w:rsidRDefault="00A07364" w:rsidP="00BB3F37"/>
    <w:p w14:paraId="636F6F32" w14:textId="77777777" w:rsidR="007615D6" w:rsidRDefault="007615D6" w:rsidP="005A50C0">
      <w:pPr>
        <w:pStyle w:val="Heading3"/>
      </w:pPr>
      <w:r>
        <w:lastRenderedPageBreak/>
        <w:t>9.26.2</w:t>
      </w:r>
      <w:r>
        <w:tab/>
        <w:t>System Enabler for Service Function Chaining (SFC)</w:t>
      </w:r>
    </w:p>
    <w:p w14:paraId="4509B9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130FD2C" w14:textId="77777777" w:rsidR="00A07364" w:rsidRDefault="00000000" w:rsidP="00BB3F37">
      <w:r>
        <w:t>There were no contributions to this agenda item.</w:t>
      </w:r>
    </w:p>
    <w:p w14:paraId="6F6D47CA" w14:textId="77777777" w:rsidR="00A07364" w:rsidRDefault="00A07364" w:rsidP="00BB3F37"/>
    <w:p w14:paraId="4E68032C" w14:textId="77777777" w:rsidR="007615D6" w:rsidRDefault="007615D6" w:rsidP="005A50C0">
      <w:pPr>
        <w:pStyle w:val="Heading3"/>
      </w:pPr>
      <w:r>
        <w:t>9.27.2</w:t>
      </w:r>
      <w:r>
        <w:tab/>
        <w:t>Extensions to the TSC Framework to support DetNet (DetNet)</w:t>
      </w:r>
    </w:p>
    <w:p w14:paraId="074E93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C764637" w14:textId="77777777" w:rsidR="00A07364" w:rsidRDefault="00000000" w:rsidP="00BB3F37">
      <w:r>
        <w:t>There were no contributions to this agenda item.</w:t>
      </w:r>
    </w:p>
    <w:p w14:paraId="1070AA3D" w14:textId="77777777" w:rsidR="00A07364" w:rsidRDefault="00A07364" w:rsidP="00BB3F37"/>
    <w:p w14:paraId="4D3F9C2F" w14:textId="77777777" w:rsidR="007615D6" w:rsidRDefault="007615D6" w:rsidP="005A50C0">
      <w:pPr>
        <w:pStyle w:val="Heading3"/>
      </w:pPr>
      <w:r>
        <w:t>9.28.2</w:t>
      </w:r>
      <w:r>
        <w:tab/>
        <w:t>Seamless UE context recovery (SUECR)</w:t>
      </w:r>
    </w:p>
    <w:p w14:paraId="1C578F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289523" w14:textId="77777777" w:rsidR="00A07364" w:rsidRDefault="00000000" w:rsidP="00BB3F37">
      <w:r>
        <w:t>There were no contributions to this agenda item.</w:t>
      </w:r>
    </w:p>
    <w:p w14:paraId="3DEE3AAE" w14:textId="77777777" w:rsidR="00A07364" w:rsidRDefault="00A07364" w:rsidP="00BB3F37"/>
    <w:p w14:paraId="774DEC51" w14:textId="77777777" w:rsidR="007615D6" w:rsidRDefault="007615D6" w:rsidP="0010433C">
      <w:pPr>
        <w:pStyle w:val="Heading2"/>
      </w:pPr>
      <w:r>
        <w:t>9.29</w:t>
      </w:r>
      <w:r>
        <w:tab/>
        <w:t>Multiple location report for MT-LR Immediate Location Request for regulatory services (TEI18_MLR)</w:t>
      </w:r>
    </w:p>
    <w:p w14:paraId="036FC7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4DFE6A" w14:textId="77777777" w:rsidR="00A07364" w:rsidRDefault="00000000" w:rsidP="00BB3F37">
      <w:r>
        <w:t>There were no contributions to this agenda item.</w:t>
      </w:r>
    </w:p>
    <w:p w14:paraId="35260C2A" w14:textId="77777777" w:rsidR="00A07364" w:rsidRDefault="00A07364" w:rsidP="00BB3F37"/>
    <w:p w14:paraId="0FAD7137" w14:textId="77777777" w:rsidR="007615D6" w:rsidRDefault="007615D6" w:rsidP="0010433C">
      <w:pPr>
        <w:pStyle w:val="Heading2"/>
      </w:pPr>
      <w:r>
        <w:t>9.30</w:t>
      </w:r>
      <w:r>
        <w:tab/>
        <w:t>Secondary DN Authentication and authorization in EPC IWK cases (TEI18_SDNAEPC)</w:t>
      </w:r>
    </w:p>
    <w:p w14:paraId="0BDD09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B5ADAF" w14:textId="77777777" w:rsidR="00A07364" w:rsidRDefault="00000000" w:rsidP="00BB3F37">
      <w:r>
        <w:t>There were no contributions to this agenda item.</w:t>
      </w:r>
    </w:p>
    <w:p w14:paraId="09D4DE1B" w14:textId="77777777" w:rsidR="00A07364" w:rsidRDefault="00A07364" w:rsidP="00BB3F37"/>
    <w:p w14:paraId="465968E1" w14:textId="77777777" w:rsidR="007615D6" w:rsidRDefault="007615D6" w:rsidP="0010433C">
      <w:pPr>
        <w:pStyle w:val="Heading2"/>
      </w:pPr>
      <w:r>
        <w:t>9.31</w:t>
      </w:r>
      <w:r>
        <w:tab/>
        <w:t>MBS support for V2X services (TEI18_MBS4V2X)</w:t>
      </w:r>
    </w:p>
    <w:p w14:paraId="6F196CF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D76D2F1" w14:textId="77777777" w:rsidR="00A07364" w:rsidRDefault="00000000" w:rsidP="00BB3F37">
      <w:r>
        <w:t>There were no contributions to this agenda item.</w:t>
      </w:r>
    </w:p>
    <w:p w14:paraId="128747D6" w14:textId="77777777" w:rsidR="00A07364" w:rsidRDefault="00A07364" w:rsidP="00BB3F37"/>
    <w:p w14:paraId="6ADB9FE0" w14:textId="77777777" w:rsidR="007615D6" w:rsidRDefault="007615D6" w:rsidP="0010433C">
      <w:pPr>
        <w:pStyle w:val="Heading2"/>
      </w:pPr>
      <w:r>
        <w:t>9.32</w:t>
      </w:r>
      <w:r>
        <w:tab/>
        <w:t>Spending Limits for AM and UE Policies in the 5GC (TEI18_SLAMUP)</w:t>
      </w:r>
    </w:p>
    <w:p w14:paraId="06914AF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EF69412" w14:textId="77777777" w:rsidR="00A07364" w:rsidRDefault="00000000" w:rsidP="00BB3F37">
      <w:r>
        <w:t>There were no contributions to this agenda item.</w:t>
      </w:r>
    </w:p>
    <w:p w14:paraId="249B26F2" w14:textId="77777777" w:rsidR="00A07364" w:rsidRDefault="00A07364" w:rsidP="00BB3F37"/>
    <w:p w14:paraId="6F31D26D" w14:textId="77777777" w:rsidR="007615D6" w:rsidRDefault="007615D6" w:rsidP="0010433C">
      <w:pPr>
        <w:pStyle w:val="Heading2"/>
      </w:pPr>
      <w:r>
        <w:lastRenderedPageBreak/>
        <w:t>9.33</w:t>
      </w:r>
      <w:r>
        <w:tab/>
        <w:t>Enhancement of application detection event exposure (TEI18_ADEE)</w:t>
      </w:r>
    </w:p>
    <w:p w14:paraId="6562887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1B555E" w14:textId="77777777" w:rsidR="00A07364" w:rsidRDefault="00000000" w:rsidP="00BB3F37">
      <w:r>
        <w:t>There were no contributions to this agenda item.</w:t>
      </w:r>
    </w:p>
    <w:p w14:paraId="03A6B9D7" w14:textId="77777777" w:rsidR="00A07364" w:rsidRDefault="00A07364" w:rsidP="00BB3F37"/>
    <w:p w14:paraId="2E34138C" w14:textId="77777777" w:rsidR="007615D6" w:rsidRDefault="007615D6" w:rsidP="0010433C">
      <w:pPr>
        <w:pStyle w:val="Heading2"/>
      </w:pPr>
      <w:r>
        <w:t>9.34</w:t>
      </w:r>
      <w:r>
        <w:tab/>
        <w:t>General Support of IPv6 Prefix Delegation (TEI18_IPv6PD)</w:t>
      </w:r>
    </w:p>
    <w:p w14:paraId="1EDE9C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1F29E3" w14:textId="77777777" w:rsidR="00A07364" w:rsidRDefault="00000000" w:rsidP="00BB3F37">
      <w:r>
        <w:t>There were no contributions to this agenda item.</w:t>
      </w:r>
    </w:p>
    <w:p w14:paraId="0F96C33B" w14:textId="77777777" w:rsidR="00A07364" w:rsidRDefault="00A07364" w:rsidP="00BB3F37"/>
    <w:p w14:paraId="25CC7924" w14:textId="77777777" w:rsidR="007615D6" w:rsidRDefault="007615D6" w:rsidP="0010433C">
      <w:pPr>
        <w:pStyle w:val="Heading2"/>
      </w:pPr>
      <w:r>
        <w:t>9.35</w:t>
      </w:r>
      <w:r>
        <w:tab/>
        <w:t>New WID on Dynamically Changing AM Policies in the 5GC Phase 2 (TEI18_DCAMP_Ph2)</w:t>
      </w:r>
    </w:p>
    <w:p w14:paraId="305011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B1ABED" w14:textId="77777777" w:rsidR="00A07364" w:rsidRDefault="00000000" w:rsidP="00BB3F37">
      <w:r>
        <w:t>There were no contributions to this agenda item.</w:t>
      </w:r>
    </w:p>
    <w:p w14:paraId="5D1D4C02" w14:textId="77777777" w:rsidR="00A07364" w:rsidRDefault="00A07364" w:rsidP="00BB3F37"/>
    <w:p w14:paraId="47F9C94F" w14:textId="77777777" w:rsidR="007615D6" w:rsidRDefault="007615D6" w:rsidP="0010433C">
      <w:pPr>
        <w:pStyle w:val="Heading2"/>
      </w:pPr>
      <w:r>
        <w:t>9.36</w:t>
      </w:r>
      <w:r>
        <w:tab/>
        <w:t>Enhancement of NSAC for maximum number of UEs with at least one PDU session/PDN connection (eNSAC)</w:t>
      </w:r>
    </w:p>
    <w:p w14:paraId="54ACBAB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8397E3" w14:textId="77777777" w:rsidR="00E00DA6" w:rsidRDefault="007615D6" w:rsidP="000A3FBD">
      <w:pPr>
        <w:pStyle w:val="NormTop"/>
      </w:pPr>
      <w:r>
        <w:rPr>
          <w:color w:val="0000FF"/>
        </w:rPr>
        <w:t>S2-2410490</w:t>
      </w:r>
      <w:r w:rsidRPr="00D53282">
        <w:t xml:space="preserve"> </w:t>
      </w:r>
      <w:r>
        <w:t>(CR) 23.502 CR5104 (Rel-19, 'A'): NSAC handling in Hierarchical architecture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NSACF gives indication about UE count or PDU count while sending Nnsacf_NSAC_NumOfPDUsUpdate service operation to Primary NSACF.</w:t>
      </w:r>
    </w:p>
    <w:p w14:paraId="306682AF"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67B03549" w14:textId="77777777" w:rsidR="007615D6" w:rsidRPr="005B25A1" w:rsidRDefault="007615D6" w:rsidP="007615D6">
      <w:pPr>
        <w:keepNext/>
        <w:keepLines/>
        <w:rPr>
          <w:b/>
          <w:bCs/>
        </w:rPr>
      </w:pPr>
      <w:r w:rsidRPr="005B25A1">
        <w:rPr>
          <w:b/>
          <w:bCs/>
        </w:rPr>
        <w:t>Parallel discussion:</w:t>
      </w:r>
    </w:p>
    <w:p w14:paraId="6DF92252" w14:textId="77777777" w:rsidR="007615D6" w:rsidRPr="005B25A1" w:rsidRDefault="007615D6" w:rsidP="007615D6">
      <w:pPr>
        <w:keepNext/>
        <w:keepLines/>
      </w:pPr>
      <w:r w:rsidRPr="005B25A1">
        <w:t>-</w:t>
      </w:r>
    </w:p>
    <w:p w14:paraId="09A6A26C" w14:textId="77777777" w:rsidR="007615D6" w:rsidRPr="005B25A1" w:rsidRDefault="007615D6" w:rsidP="007615D6">
      <w:pPr>
        <w:keepNext/>
        <w:keepLines/>
        <w:rPr>
          <w:b/>
          <w:bCs/>
        </w:rPr>
      </w:pPr>
      <w:r w:rsidRPr="005B25A1">
        <w:rPr>
          <w:b/>
          <w:bCs/>
        </w:rPr>
        <w:t>Plenary Discussion:</w:t>
      </w:r>
    </w:p>
    <w:p w14:paraId="58B1BBCF" w14:textId="77777777" w:rsidR="007615D6" w:rsidRPr="005B25A1" w:rsidRDefault="007615D6" w:rsidP="007615D6">
      <w:pPr>
        <w:keepNext/>
        <w:keepLines/>
      </w:pPr>
      <w:r>
        <w:rPr>
          <w:color w:val="FF0000"/>
        </w:rPr>
        <w:t>NO DISCUSSION RECORDED</w:t>
      </w:r>
    </w:p>
    <w:p w14:paraId="357EE558" w14:textId="77777777" w:rsidR="007615D6" w:rsidRPr="00EB0339" w:rsidRDefault="007615D6" w:rsidP="007615D6">
      <w:r w:rsidRPr="005B25A1">
        <w:rPr>
          <w:b/>
          <w:bCs/>
        </w:rPr>
        <w:t>Status:</w:t>
      </w:r>
      <w:r>
        <w:t xml:space="preserve"> </w:t>
      </w:r>
      <w:r>
        <w:rPr>
          <w:color w:val="0000FF"/>
        </w:rPr>
        <w:t>Not concluded</w:t>
      </w:r>
      <w:r>
        <w:t>.</w:t>
      </w:r>
    </w:p>
    <w:p w14:paraId="60311F15" w14:textId="77777777" w:rsidR="00E00DA6" w:rsidRDefault="007615D6" w:rsidP="000A3FBD">
      <w:pPr>
        <w:pStyle w:val="NormTop"/>
      </w:pPr>
      <w:r>
        <w:rPr>
          <w:color w:val="0000FF"/>
        </w:rPr>
        <w:lastRenderedPageBreak/>
        <w:t>S2-2410492</w:t>
      </w:r>
      <w:r w:rsidRPr="00D53282">
        <w:t xml:space="preserve"> </w:t>
      </w:r>
      <w:r>
        <w:t>(CR) 23.502 CR5105 (Rel-18, 'F'): NSAC handling in Hierarchical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NSACF gives indication about UE count or PDU count while sending Nnsacf_NSAC_NumOfPDUsUpdate service operation to Primary NSACF.</w:t>
      </w:r>
    </w:p>
    <w:p w14:paraId="578258B8" w14:textId="77777777" w:rsidR="007615D6" w:rsidRPr="005B25A1" w:rsidRDefault="007615D6" w:rsidP="007615D6">
      <w:pPr>
        <w:keepNext/>
        <w:keepLines/>
        <w:rPr>
          <w:b/>
          <w:bCs/>
        </w:rPr>
      </w:pPr>
      <w:r w:rsidRPr="005B25A1">
        <w:rPr>
          <w:b/>
          <w:bCs/>
        </w:rPr>
        <w:t>Parallel discussion:</w:t>
      </w:r>
    </w:p>
    <w:p w14:paraId="3E9280DB" w14:textId="77777777" w:rsidR="007615D6" w:rsidRPr="005B25A1" w:rsidRDefault="007615D6" w:rsidP="007615D6">
      <w:pPr>
        <w:keepNext/>
        <w:keepLines/>
      </w:pPr>
      <w:r w:rsidRPr="005B25A1">
        <w:t>-</w:t>
      </w:r>
    </w:p>
    <w:p w14:paraId="15662E9F" w14:textId="77777777" w:rsidR="007615D6" w:rsidRPr="005B25A1" w:rsidRDefault="007615D6" w:rsidP="007615D6">
      <w:pPr>
        <w:keepNext/>
        <w:keepLines/>
        <w:rPr>
          <w:b/>
          <w:bCs/>
        </w:rPr>
      </w:pPr>
      <w:r w:rsidRPr="005B25A1">
        <w:rPr>
          <w:b/>
          <w:bCs/>
        </w:rPr>
        <w:t>Plenary Discussion:</w:t>
      </w:r>
    </w:p>
    <w:p w14:paraId="0C17542B" w14:textId="77777777" w:rsidR="007615D6" w:rsidRPr="005B25A1" w:rsidRDefault="007615D6" w:rsidP="007615D6">
      <w:pPr>
        <w:keepNext/>
        <w:keepLines/>
      </w:pPr>
      <w:r>
        <w:rPr>
          <w:color w:val="FF0000"/>
        </w:rPr>
        <w:t>NO DISCUSSION RECORDED</w:t>
      </w:r>
    </w:p>
    <w:p w14:paraId="7604B741" w14:textId="77777777" w:rsidR="007615D6" w:rsidRPr="00EB0339" w:rsidRDefault="007615D6" w:rsidP="007615D6">
      <w:r w:rsidRPr="005B25A1">
        <w:rPr>
          <w:b/>
          <w:bCs/>
        </w:rPr>
        <w:t>Status:</w:t>
      </w:r>
      <w:r>
        <w:t xml:space="preserve"> </w:t>
      </w:r>
      <w:r>
        <w:rPr>
          <w:color w:val="0000FF"/>
        </w:rPr>
        <w:t>Not concluded</w:t>
      </w:r>
      <w:r>
        <w:t>.</w:t>
      </w:r>
    </w:p>
    <w:p w14:paraId="2DF73D50" w14:textId="77777777" w:rsidR="00A07364" w:rsidRDefault="00A07364" w:rsidP="00BB3F37"/>
    <w:p w14:paraId="00F7F3EB" w14:textId="77777777" w:rsidR="00A07364" w:rsidRDefault="00A07364" w:rsidP="00BB3F37"/>
    <w:p w14:paraId="43552748" w14:textId="77777777" w:rsidR="007615D6" w:rsidRDefault="007615D6" w:rsidP="0010433C">
      <w:pPr>
        <w:pStyle w:val="Heading2"/>
      </w:pPr>
      <w:r>
        <w:t>9.37</w:t>
      </w:r>
      <w:r>
        <w:tab/>
        <w:t>Generic Rel-18 LSs</w:t>
      </w:r>
    </w:p>
    <w:p w14:paraId="34D0D5BE" w14:textId="77777777" w:rsidR="00A07364" w:rsidRDefault="00000000" w:rsidP="00BB3F37">
      <w:r>
        <w:t>There were no contributions to this agenda item.</w:t>
      </w:r>
    </w:p>
    <w:p w14:paraId="4AA49E22" w14:textId="77777777" w:rsidR="00A07364" w:rsidRDefault="00A07364" w:rsidP="00BB3F37"/>
    <w:p w14:paraId="28535C77" w14:textId="77777777" w:rsidR="007615D6" w:rsidRDefault="007615D6" w:rsidP="0010433C">
      <w:pPr>
        <w:pStyle w:val="Heading2"/>
      </w:pPr>
      <w:r>
        <w:t>9.38</w:t>
      </w:r>
      <w:r>
        <w:tab/>
        <w:t>Rel-18 CAT B/C alignment CR(s) due to the work led by other 3GPP Working Groups</w:t>
      </w:r>
    </w:p>
    <w:p w14:paraId="210EFA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9D8C1D" w14:textId="77777777" w:rsidR="00A07364" w:rsidRDefault="00000000" w:rsidP="00BB3F37">
      <w:r>
        <w:t>There were no contributions to this agenda item.</w:t>
      </w:r>
    </w:p>
    <w:p w14:paraId="7515181D" w14:textId="77777777" w:rsidR="00A07364" w:rsidRDefault="00A07364" w:rsidP="00BB3F37"/>
    <w:p w14:paraId="454AF9BC" w14:textId="77777777" w:rsidR="007615D6" w:rsidRDefault="007615D6" w:rsidP="007615D6">
      <w:pPr>
        <w:pStyle w:val="Heading1"/>
      </w:pPr>
      <w:r>
        <w:t>19</w:t>
      </w:r>
      <w:r>
        <w:tab/>
        <w:t>Rel-19 SIDs and WIDs</w:t>
      </w:r>
    </w:p>
    <w:p w14:paraId="685B7C08" w14:textId="77777777" w:rsidR="00A07364" w:rsidRDefault="00000000" w:rsidP="00BB3F37">
      <w:r>
        <w:t>There were no contributions to this agenda item.</w:t>
      </w:r>
    </w:p>
    <w:p w14:paraId="18B23DD6" w14:textId="77777777" w:rsidR="00A07364" w:rsidRDefault="00A07364" w:rsidP="00BB3F37"/>
    <w:p w14:paraId="08FB090C" w14:textId="77777777" w:rsidR="007615D6" w:rsidRDefault="007615D6" w:rsidP="005A50C0">
      <w:pPr>
        <w:pStyle w:val="Heading3"/>
      </w:pPr>
      <w:r>
        <w:t>19.1.1</w:t>
      </w:r>
      <w:r>
        <w:tab/>
        <w:t>Study on Integration of satellite components in the 5G architecture Phase III (FS_5GSAT_Ph3_ARCH)</w:t>
      </w:r>
    </w:p>
    <w:p w14:paraId="2196BDB8" w14:textId="77777777" w:rsidR="00A07364" w:rsidRDefault="00000000" w:rsidP="00BB3F37">
      <w:r>
        <w:t>There were no contributions to this agenda item.</w:t>
      </w:r>
    </w:p>
    <w:p w14:paraId="2EF903B4" w14:textId="77777777" w:rsidR="00A07364" w:rsidRDefault="00A07364" w:rsidP="00BB3F37"/>
    <w:p w14:paraId="220FCB49" w14:textId="77777777" w:rsidR="007615D6" w:rsidRDefault="007615D6" w:rsidP="005A50C0">
      <w:pPr>
        <w:pStyle w:val="Heading3"/>
      </w:pPr>
      <w:r>
        <w:t>19.1.2</w:t>
      </w:r>
      <w:r>
        <w:tab/>
        <w:t>Integration of satellite components in the 5G architecture Phase III (5GSAT_Ph3_ARCH)</w:t>
      </w:r>
    </w:p>
    <w:p w14:paraId="52F68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5AD2F5A" w14:textId="77777777" w:rsidR="00A07364" w:rsidRDefault="00A07364" w:rsidP="00BB3F37"/>
    <w:p w14:paraId="6FFE8302" w14:textId="77777777" w:rsidR="00A07364" w:rsidRDefault="00A07364" w:rsidP="00BB3F37"/>
    <w:p w14:paraId="11F4D2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Support of S&amp;F satellite operation</w:t>
      </w:r>
    </w:p>
    <w:p w14:paraId="783B31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11E397F6" w14:textId="77777777" w:rsidR="00E00DA6" w:rsidRDefault="007615D6" w:rsidP="000A3FBD">
      <w:pPr>
        <w:pStyle w:val="NormTop"/>
      </w:pPr>
      <w:r>
        <w:rPr>
          <w:color w:val="0000FF"/>
        </w:rPr>
        <w:t>S2-2409605</w:t>
      </w:r>
      <w:r w:rsidRPr="00D53282">
        <w:t xml:space="preserve"> </w:t>
      </w:r>
      <w:r>
        <w:t>(LS IN) LS from SA WG3: LS on reply to LS on FS_5GSAT_Ph3_ARCH conclusions (Source: SA WG3 (S3‑243533))</w:t>
      </w:r>
      <w:r>
        <w:br/>
      </w:r>
      <w:r w:rsidRPr="00D53282">
        <w:rPr>
          <w:b/>
        </w:rPr>
        <w:t>Document for:</w:t>
      </w:r>
      <w:r w:rsidRPr="00D53282">
        <w:t xml:space="preserve"> </w:t>
      </w:r>
      <w:r>
        <w:t>Action</w:t>
      </w:r>
      <w:r>
        <w:br/>
      </w:r>
      <w:r w:rsidRPr="00D53282">
        <w:rPr>
          <w:b/>
        </w:rPr>
        <w:t>Abstract:</w:t>
      </w:r>
      <w:r w:rsidRPr="00D53282">
        <w:t xml:space="preserve"> </w:t>
      </w:r>
      <w:r>
        <w:br/>
        <w:t>SA WG3 thanks SA WG2 for the Liaison S2-2407350 and provides observations and feedback on the conclusions of FS_5GSAT_Ph3_ARCH for support of Store and Forward and UE-Satellite-UE communication captured in the TR 23.700-29 Clause 8.2 and 8.3 respectively. SA WG3 also seeks some clarifications as detailed below. {. . .} Action: SA WG3 kindly asks SA WG2 to take the above information into account in their further work and provide feedback.</w:t>
      </w:r>
    </w:p>
    <w:p w14:paraId="634973E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S2-2409812</w:t>
      </w:r>
      <w:r>
        <w:t>,</w:t>
      </w:r>
      <w:r>
        <w:rPr>
          <w:color w:val="0000FF"/>
        </w:rPr>
        <w:t xml:space="preserve"> S2-2410084</w:t>
      </w:r>
      <w:r>
        <w:t>,</w:t>
      </w:r>
      <w:r>
        <w:rPr>
          <w:color w:val="0000FF"/>
        </w:rPr>
        <w:t xml:space="preserve"> S2-2410092</w:t>
      </w:r>
      <w:r>
        <w:t>,</w:t>
      </w:r>
      <w:r>
        <w:rPr>
          <w:color w:val="0000FF"/>
        </w:rPr>
        <w:t xml:space="preserve"> S2-2410144</w:t>
      </w:r>
      <w:r>
        <w:t>,</w:t>
      </w:r>
      <w:r>
        <w:rPr>
          <w:color w:val="0000FF"/>
        </w:rPr>
        <w:t xml:space="preserve"> S2-2410456</w:t>
      </w:r>
      <w:r>
        <w:t>.</w:t>
      </w:r>
    </w:p>
    <w:p w14:paraId="13F1812D" w14:textId="77777777" w:rsidR="007615D6" w:rsidRPr="005B25A1" w:rsidRDefault="007615D6" w:rsidP="007615D6">
      <w:pPr>
        <w:keepNext/>
        <w:keepLines/>
        <w:rPr>
          <w:b/>
          <w:bCs/>
        </w:rPr>
      </w:pPr>
      <w:r w:rsidRPr="005B25A1">
        <w:rPr>
          <w:b/>
          <w:bCs/>
        </w:rPr>
        <w:t>Convenor comment:</w:t>
      </w:r>
    </w:p>
    <w:p w14:paraId="32F55DA9" w14:textId="77777777" w:rsidR="007615D6" w:rsidRPr="005B25A1" w:rsidRDefault="007615D6" w:rsidP="007615D6">
      <w:pPr>
        <w:keepNext/>
        <w:keepLines/>
      </w:pPr>
      <w:r w:rsidRPr="005B25A1">
        <w:t>Handle.</w:t>
      </w:r>
    </w:p>
    <w:p w14:paraId="0A16ECB9" w14:textId="77777777" w:rsidR="007615D6" w:rsidRPr="005B25A1" w:rsidRDefault="007615D6" w:rsidP="007615D6">
      <w:pPr>
        <w:keepNext/>
        <w:keepLines/>
        <w:rPr>
          <w:b/>
          <w:bCs/>
        </w:rPr>
      </w:pPr>
      <w:r w:rsidRPr="005B25A1">
        <w:rPr>
          <w:b/>
          <w:bCs/>
        </w:rPr>
        <w:t>Parallel discussion:</w:t>
      </w:r>
    </w:p>
    <w:p w14:paraId="2C841DE5" w14:textId="77777777" w:rsidR="007615D6" w:rsidRPr="005B25A1" w:rsidRDefault="007615D6" w:rsidP="007615D6">
      <w:pPr>
        <w:keepNext/>
        <w:keepLines/>
      </w:pPr>
      <w:r w:rsidRPr="005B25A1">
        <w:t>-</w:t>
      </w:r>
    </w:p>
    <w:p w14:paraId="637BA5DE" w14:textId="77777777" w:rsidR="007615D6" w:rsidRPr="005B25A1" w:rsidRDefault="007615D6" w:rsidP="007615D6">
      <w:pPr>
        <w:keepNext/>
        <w:keepLines/>
        <w:rPr>
          <w:b/>
          <w:bCs/>
        </w:rPr>
      </w:pPr>
      <w:r w:rsidRPr="005B25A1">
        <w:rPr>
          <w:b/>
          <w:bCs/>
        </w:rPr>
        <w:t>Plenary Discussion:</w:t>
      </w:r>
    </w:p>
    <w:p w14:paraId="19972106" w14:textId="77777777" w:rsidR="007615D6" w:rsidRPr="005B25A1" w:rsidRDefault="007615D6" w:rsidP="007615D6">
      <w:pPr>
        <w:keepNext/>
        <w:keepLines/>
      </w:pPr>
      <w:r>
        <w:rPr>
          <w:color w:val="FF0000"/>
        </w:rPr>
        <w:t>NO DISCUSSION RECORDED</w:t>
      </w:r>
    </w:p>
    <w:p w14:paraId="55DAA1D2" w14:textId="77777777" w:rsidR="007615D6" w:rsidRPr="00EB0339" w:rsidRDefault="007615D6" w:rsidP="007615D6">
      <w:r w:rsidRPr="005B25A1">
        <w:rPr>
          <w:b/>
          <w:bCs/>
        </w:rPr>
        <w:t>Status:</w:t>
      </w:r>
      <w:r>
        <w:t xml:space="preserve"> </w:t>
      </w:r>
      <w:r>
        <w:rPr>
          <w:color w:val="0000FF"/>
        </w:rPr>
        <w:t>Not concluded</w:t>
      </w:r>
      <w:r>
        <w:t>.</w:t>
      </w:r>
    </w:p>
    <w:p w14:paraId="3F7EC96F" w14:textId="77777777" w:rsidR="00E00DA6" w:rsidRDefault="007615D6" w:rsidP="000A3FBD">
      <w:pPr>
        <w:pStyle w:val="NormTop"/>
      </w:pPr>
      <w:r>
        <w:rPr>
          <w:color w:val="0000FF"/>
        </w:rPr>
        <w:t>S2-2410456</w:t>
      </w:r>
      <w:r w:rsidRPr="00D53282">
        <w:t xml:space="preserve"> </w:t>
      </w:r>
      <w:r>
        <w:t>(LS OUT) [DRAFT] Reply LS on FS_5GSAT_Ph3_ARCH conclusions (Source: Sateliot)</w:t>
      </w:r>
      <w:r>
        <w:br/>
      </w:r>
      <w:r w:rsidRPr="00D53282">
        <w:rPr>
          <w:b/>
        </w:rPr>
        <w:t>Document for:</w:t>
      </w:r>
      <w:r w:rsidRPr="00D53282">
        <w:t xml:space="preserve"> </w:t>
      </w:r>
      <w:r>
        <w:t>Approval</w:t>
      </w:r>
      <w:r>
        <w:br/>
      </w:r>
      <w:r w:rsidRPr="00D53282">
        <w:rPr>
          <w:b/>
        </w:rPr>
        <w:t>Abstract:</w:t>
      </w:r>
      <w:r w:rsidRPr="00D53282">
        <w:t xml:space="preserve"> </w:t>
      </w:r>
      <w:r>
        <w:br/>
        <w:t>Reply LS on FS_5GSAT_Ph3_ARCH conclusions.</w:t>
      </w:r>
    </w:p>
    <w:p w14:paraId="7E02807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S2-2409605</w:t>
      </w:r>
      <w:r>
        <w:t>.</w:t>
      </w:r>
    </w:p>
    <w:p w14:paraId="41081B18" w14:textId="77777777" w:rsidR="007615D6" w:rsidRPr="005B25A1" w:rsidRDefault="007615D6" w:rsidP="007615D6">
      <w:pPr>
        <w:keepNext/>
        <w:keepLines/>
        <w:rPr>
          <w:b/>
          <w:bCs/>
        </w:rPr>
      </w:pPr>
      <w:r w:rsidRPr="005B25A1">
        <w:rPr>
          <w:b/>
          <w:bCs/>
        </w:rPr>
        <w:t>Convenor comment:</w:t>
      </w:r>
    </w:p>
    <w:p w14:paraId="6F043FE8" w14:textId="77777777" w:rsidR="007615D6" w:rsidRPr="005B25A1" w:rsidRDefault="007615D6" w:rsidP="007615D6">
      <w:pPr>
        <w:keepNext/>
        <w:keepLines/>
      </w:pPr>
      <w:r w:rsidRPr="005B25A1">
        <w:t>Baseline.</w:t>
      </w:r>
    </w:p>
    <w:p w14:paraId="11149F78" w14:textId="77777777" w:rsidR="007615D6" w:rsidRPr="005B25A1" w:rsidRDefault="007615D6" w:rsidP="007615D6">
      <w:pPr>
        <w:keepNext/>
        <w:keepLines/>
        <w:rPr>
          <w:b/>
          <w:bCs/>
        </w:rPr>
      </w:pPr>
      <w:r w:rsidRPr="005B25A1">
        <w:rPr>
          <w:b/>
          <w:bCs/>
        </w:rPr>
        <w:t>Parallel discussion:</w:t>
      </w:r>
    </w:p>
    <w:p w14:paraId="5F367F8E" w14:textId="77777777" w:rsidR="007615D6" w:rsidRPr="005B25A1" w:rsidRDefault="007615D6" w:rsidP="007615D6">
      <w:pPr>
        <w:keepNext/>
        <w:keepLines/>
      </w:pPr>
      <w:r w:rsidRPr="005B25A1">
        <w:t>-</w:t>
      </w:r>
    </w:p>
    <w:p w14:paraId="48C856EF" w14:textId="77777777" w:rsidR="007615D6" w:rsidRPr="005B25A1" w:rsidRDefault="007615D6" w:rsidP="007615D6">
      <w:pPr>
        <w:keepNext/>
        <w:keepLines/>
        <w:rPr>
          <w:b/>
          <w:bCs/>
        </w:rPr>
      </w:pPr>
      <w:r w:rsidRPr="005B25A1">
        <w:rPr>
          <w:b/>
          <w:bCs/>
        </w:rPr>
        <w:t>Plenary Discussion:</w:t>
      </w:r>
    </w:p>
    <w:p w14:paraId="48BBDB53" w14:textId="77777777" w:rsidR="007615D6" w:rsidRPr="005B25A1" w:rsidRDefault="007615D6" w:rsidP="007615D6">
      <w:pPr>
        <w:keepNext/>
        <w:keepLines/>
      </w:pPr>
      <w:r>
        <w:rPr>
          <w:color w:val="FF0000"/>
        </w:rPr>
        <w:t>NO DISCUSSION RECORDED</w:t>
      </w:r>
    </w:p>
    <w:p w14:paraId="69D9EA73" w14:textId="77777777" w:rsidR="007615D6" w:rsidRPr="00EB0339" w:rsidRDefault="007615D6" w:rsidP="007615D6">
      <w:r w:rsidRPr="005B25A1">
        <w:rPr>
          <w:b/>
          <w:bCs/>
        </w:rPr>
        <w:t>Status:</w:t>
      </w:r>
      <w:r>
        <w:t xml:space="preserve"> </w:t>
      </w:r>
      <w:r>
        <w:rPr>
          <w:color w:val="0000FF"/>
        </w:rPr>
        <w:t>Not concluded</w:t>
      </w:r>
      <w:r>
        <w:t>.</w:t>
      </w:r>
    </w:p>
    <w:p w14:paraId="68041BCF" w14:textId="77777777" w:rsidR="00E00DA6" w:rsidRDefault="007615D6" w:rsidP="000A3FBD">
      <w:pPr>
        <w:pStyle w:val="NormTop"/>
      </w:pPr>
      <w:r>
        <w:rPr>
          <w:color w:val="0000FF"/>
        </w:rPr>
        <w:lastRenderedPageBreak/>
        <w:t>S2-2409812</w:t>
      </w:r>
      <w:r w:rsidRPr="00D53282">
        <w:t xml:space="preserve"> </w:t>
      </w:r>
      <w:r>
        <w:t>(LS OUT) [DRAFT] Reply LS on FS_5GSAT_Ph3_ARCH conclusions (Source: vivo)</w:t>
      </w:r>
      <w:r>
        <w:br/>
      </w:r>
      <w:r w:rsidRPr="00D53282">
        <w:rPr>
          <w:b/>
        </w:rPr>
        <w:t>Document for:</w:t>
      </w:r>
      <w:r w:rsidRPr="00D53282">
        <w:t xml:space="preserve"> </w:t>
      </w:r>
      <w:r>
        <w:t>Approval</w:t>
      </w:r>
      <w:r>
        <w:br/>
      </w:r>
      <w:r w:rsidRPr="00D53282">
        <w:rPr>
          <w:b/>
        </w:rPr>
        <w:t>Abstract:</w:t>
      </w:r>
      <w:r w:rsidRPr="00D53282">
        <w:t xml:space="preserve"> </w:t>
      </w:r>
      <w:r>
        <w:br/>
        <w:t>Reply LS on FS_5GSAT_Ph3_ARCH conclusions.</w:t>
      </w:r>
    </w:p>
    <w:p w14:paraId="00ABD2D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S2-2409605</w:t>
      </w:r>
      <w:r>
        <w:t>.</w:t>
      </w:r>
    </w:p>
    <w:p w14:paraId="5AC3E7CE" w14:textId="77777777" w:rsidR="007615D6" w:rsidRPr="005B25A1" w:rsidRDefault="007615D6" w:rsidP="007615D6">
      <w:pPr>
        <w:keepNext/>
        <w:keepLines/>
        <w:rPr>
          <w:b/>
          <w:bCs/>
        </w:rPr>
      </w:pPr>
      <w:r w:rsidRPr="005B25A1">
        <w:rPr>
          <w:b/>
          <w:bCs/>
        </w:rPr>
        <w:t>Convenor comment:</w:t>
      </w:r>
    </w:p>
    <w:p w14:paraId="28A0AD0B" w14:textId="77777777" w:rsidR="007615D6" w:rsidRPr="005B25A1" w:rsidRDefault="007615D6" w:rsidP="007615D6">
      <w:pPr>
        <w:keepNext/>
        <w:keepLines/>
      </w:pPr>
      <w:r w:rsidRPr="005B25A1">
        <w:t>Merge into S2-2410456?</w:t>
      </w:r>
    </w:p>
    <w:p w14:paraId="371B50D2" w14:textId="77777777" w:rsidR="007615D6" w:rsidRPr="005B25A1" w:rsidRDefault="007615D6" w:rsidP="007615D6">
      <w:pPr>
        <w:keepNext/>
        <w:keepLines/>
        <w:rPr>
          <w:b/>
          <w:bCs/>
        </w:rPr>
      </w:pPr>
      <w:r w:rsidRPr="005B25A1">
        <w:rPr>
          <w:b/>
          <w:bCs/>
        </w:rPr>
        <w:t>Parallel discussion:</w:t>
      </w:r>
    </w:p>
    <w:p w14:paraId="2DF84941" w14:textId="77777777" w:rsidR="007615D6" w:rsidRPr="005B25A1" w:rsidRDefault="007615D6" w:rsidP="007615D6">
      <w:pPr>
        <w:keepNext/>
        <w:keepLines/>
      </w:pPr>
      <w:r w:rsidRPr="005B25A1">
        <w:t>-</w:t>
      </w:r>
    </w:p>
    <w:p w14:paraId="291F0899" w14:textId="77777777" w:rsidR="007615D6" w:rsidRPr="005B25A1" w:rsidRDefault="007615D6" w:rsidP="007615D6">
      <w:pPr>
        <w:keepNext/>
        <w:keepLines/>
        <w:rPr>
          <w:b/>
          <w:bCs/>
        </w:rPr>
      </w:pPr>
      <w:r w:rsidRPr="005B25A1">
        <w:rPr>
          <w:b/>
          <w:bCs/>
        </w:rPr>
        <w:t>Plenary Discussion:</w:t>
      </w:r>
    </w:p>
    <w:p w14:paraId="2699A216" w14:textId="77777777" w:rsidR="007615D6" w:rsidRPr="005B25A1" w:rsidRDefault="007615D6" w:rsidP="007615D6">
      <w:pPr>
        <w:keepNext/>
        <w:keepLines/>
      </w:pPr>
      <w:r>
        <w:rPr>
          <w:color w:val="FF0000"/>
        </w:rPr>
        <w:t>NO DISCUSSION RECORDED</w:t>
      </w:r>
    </w:p>
    <w:p w14:paraId="6EEBEAEC" w14:textId="77777777" w:rsidR="007615D6" w:rsidRPr="00EB0339" w:rsidRDefault="007615D6" w:rsidP="007615D6">
      <w:r w:rsidRPr="005B25A1">
        <w:rPr>
          <w:b/>
          <w:bCs/>
        </w:rPr>
        <w:t>Status:</w:t>
      </w:r>
      <w:r>
        <w:t xml:space="preserve"> </w:t>
      </w:r>
      <w:r>
        <w:rPr>
          <w:color w:val="0000FF"/>
        </w:rPr>
        <w:t>Not concluded</w:t>
      </w:r>
      <w:r>
        <w:t>.</w:t>
      </w:r>
    </w:p>
    <w:p w14:paraId="6BA06421" w14:textId="77777777" w:rsidR="00E00DA6" w:rsidRDefault="007615D6" w:rsidP="000A3FBD">
      <w:pPr>
        <w:pStyle w:val="NormTop"/>
      </w:pPr>
      <w:r>
        <w:rPr>
          <w:color w:val="0000FF"/>
        </w:rPr>
        <w:t>S2-2410084</w:t>
      </w:r>
      <w:r w:rsidRPr="00D53282">
        <w:t xml:space="preserve"> </w:t>
      </w:r>
      <w:r>
        <w:t>(LS OUT) [DRAFT] Reply LS on FS_5GSAT_Ph3_ARCH conclusions (Source: Qualcomm Technologies)</w:t>
      </w:r>
      <w:r>
        <w:br/>
      </w:r>
      <w:r w:rsidRPr="00D53282">
        <w:rPr>
          <w:b/>
        </w:rPr>
        <w:t>Document for:</w:t>
      </w:r>
      <w:r w:rsidRPr="00D53282">
        <w:t xml:space="preserve"> </w:t>
      </w:r>
      <w:r>
        <w:t>Approval</w:t>
      </w:r>
      <w:r>
        <w:br/>
      </w:r>
      <w:r w:rsidRPr="00D53282">
        <w:rPr>
          <w:b/>
        </w:rPr>
        <w:t>Abstract:</w:t>
      </w:r>
      <w:r w:rsidRPr="00D53282">
        <w:t xml:space="preserve"> </w:t>
      </w:r>
      <w:r>
        <w:br/>
        <w:t>Reply to LS of SA WG3 on FS_5GSAT_Ph3_ARCH conclusions.</w:t>
      </w:r>
    </w:p>
    <w:p w14:paraId="032E44B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S2-2409605</w:t>
      </w:r>
      <w:r>
        <w:t>.</w:t>
      </w:r>
    </w:p>
    <w:p w14:paraId="210E1A23" w14:textId="77777777" w:rsidR="007615D6" w:rsidRPr="005B25A1" w:rsidRDefault="007615D6" w:rsidP="007615D6">
      <w:pPr>
        <w:keepNext/>
        <w:keepLines/>
        <w:rPr>
          <w:b/>
          <w:bCs/>
        </w:rPr>
      </w:pPr>
      <w:r w:rsidRPr="005B25A1">
        <w:rPr>
          <w:b/>
          <w:bCs/>
        </w:rPr>
        <w:t>Convenor comment:</w:t>
      </w:r>
    </w:p>
    <w:p w14:paraId="350D7068" w14:textId="77777777" w:rsidR="007615D6" w:rsidRPr="005B25A1" w:rsidRDefault="007615D6" w:rsidP="007615D6">
      <w:pPr>
        <w:keepNext/>
        <w:keepLines/>
      </w:pPr>
      <w:r w:rsidRPr="005B25A1">
        <w:t>Merge into S2-2410456?</w:t>
      </w:r>
    </w:p>
    <w:p w14:paraId="5F9E1F65" w14:textId="77777777" w:rsidR="007615D6" w:rsidRPr="005B25A1" w:rsidRDefault="007615D6" w:rsidP="007615D6">
      <w:pPr>
        <w:keepNext/>
        <w:keepLines/>
        <w:rPr>
          <w:b/>
          <w:bCs/>
        </w:rPr>
      </w:pPr>
      <w:r w:rsidRPr="005B25A1">
        <w:rPr>
          <w:b/>
          <w:bCs/>
        </w:rPr>
        <w:t>Parallel discussion:</w:t>
      </w:r>
    </w:p>
    <w:p w14:paraId="502748D2" w14:textId="77777777" w:rsidR="007615D6" w:rsidRPr="005B25A1" w:rsidRDefault="007615D6" w:rsidP="007615D6">
      <w:pPr>
        <w:keepNext/>
        <w:keepLines/>
      </w:pPr>
      <w:r w:rsidRPr="005B25A1">
        <w:t>-</w:t>
      </w:r>
    </w:p>
    <w:p w14:paraId="0E21860C" w14:textId="77777777" w:rsidR="007615D6" w:rsidRPr="005B25A1" w:rsidRDefault="007615D6" w:rsidP="007615D6">
      <w:pPr>
        <w:keepNext/>
        <w:keepLines/>
        <w:rPr>
          <w:b/>
          <w:bCs/>
        </w:rPr>
      </w:pPr>
      <w:r w:rsidRPr="005B25A1">
        <w:rPr>
          <w:b/>
          <w:bCs/>
        </w:rPr>
        <w:t>Plenary Discussion:</w:t>
      </w:r>
    </w:p>
    <w:p w14:paraId="37202119" w14:textId="77777777" w:rsidR="007615D6" w:rsidRPr="005B25A1" w:rsidRDefault="007615D6" w:rsidP="007615D6">
      <w:pPr>
        <w:keepNext/>
        <w:keepLines/>
      </w:pPr>
      <w:r>
        <w:rPr>
          <w:color w:val="FF0000"/>
        </w:rPr>
        <w:t>NO DISCUSSION RECORDED</w:t>
      </w:r>
    </w:p>
    <w:p w14:paraId="66A29266" w14:textId="77777777" w:rsidR="007615D6" w:rsidRPr="00EB0339" w:rsidRDefault="007615D6" w:rsidP="007615D6">
      <w:r w:rsidRPr="005B25A1">
        <w:rPr>
          <w:b/>
          <w:bCs/>
        </w:rPr>
        <w:t>Status:</w:t>
      </w:r>
      <w:r>
        <w:t xml:space="preserve"> </w:t>
      </w:r>
      <w:r>
        <w:rPr>
          <w:color w:val="0000FF"/>
        </w:rPr>
        <w:t>Not concluded</w:t>
      </w:r>
      <w:r>
        <w:t>.</w:t>
      </w:r>
    </w:p>
    <w:p w14:paraId="05D7367D" w14:textId="77777777" w:rsidR="00E00DA6" w:rsidRDefault="007615D6" w:rsidP="000A3FBD">
      <w:pPr>
        <w:pStyle w:val="NormTop"/>
      </w:pPr>
      <w:r>
        <w:rPr>
          <w:color w:val="0000FF"/>
        </w:rPr>
        <w:t>S2-2410092</w:t>
      </w:r>
      <w:r w:rsidRPr="00D53282">
        <w:t xml:space="preserve"> </w:t>
      </w:r>
      <w:r>
        <w:t>(LS OUT) [DRAFT] Reply LS on FS_SAT_Ph3_RACH conclusions (Source: OPPO)</w:t>
      </w:r>
      <w:r>
        <w:br/>
      </w:r>
      <w:r w:rsidRPr="00D53282">
        <w:rPr>
          <w:b/>
        </w:rPr>
        <w:t>Document for:</w:t>
      </w:r>
      <w:r w:rsidRPr="00D53282">
        <w:t xml:space="preserve"> </w:t>
      </w:r>
      <w:r>
        <w:t>Approval</w:t>
      </w:r>
      <w:r>
        <w:br/>
      </w:r>
      <w:r w:rsidRPr="00D53282">
        <w:rPr>
          <w:b/>
        </w:rPr>
        <w:t>Abstract:</w:t>
      </w:r>
      <w:r w:rsidRPr="00D53282">
        <w:t xml:space="preserve"> </w:t>
      </w:r>
      <w:r>
        <w:br/>
        <w:t>Reply LS of S2-2409605/ S3-243533.</w:t>
      </w:r>
    </w:p>
    <w:p w14:paraId="2C520E5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S2-2409605</w:t>
      </w:r>
      <w:r>
        <w:t>.</w:t>
      </w:r>
    </w:p>
    <w:p w14:paraId="62FBCFAD" w14:textId="77777777" w:rsidR="007615D6" w:rsidRPr="005B25A1" w:rsidRDefault="007615D6" w:rsidP="007615D6">
      <w:pPr>
        <w:keepNext/>
        <w:keepLines/>
        <w:rPr>
          <w:b/>
          <w:bCs/>
        </w:rPr>
      </w:pPr>
      <w:r w:rsidRPr="005B25A1">
        <w:rPr>
          <w:b/>
          <w:bCs/>
        </w:rPr>
        <w:t>Convenor comment:</w:t>
      </w:r>
    </w:p>
    <w:p w14:paraId="715B1E06" w14:textId="77777777" w:rsidR="007615D6" w:rsidRPr="005B25A1" w:rsidRDefault="007615D6" w:rsidP="007615D6">
      <w:pPr>
        <w:keepNext/>
        <w:keepLines/>
      </w:pPr>
      <w:r w:rsidRPr="005B25A1">
        <w:t>Merge into S2-2410456?</w:t>
      </w:r>
    </w:p>
    <w:p w14:paraId="4F9BC7E3" w14:textId="77777777" w:rsidR="007615D6" w:rsidRPr="005B25A1" w:rsidRDefault="007615D6" w:rsidP="007615D6">
      <w:pPr>
        <w:keepNext/>
        <w:keepLines/>
        <w:rPr>
          <w:b/>
          <w:bCs/>
        </w:rPr>
      </w:pPr>
      <w:r w:rsidRPr="005B25A1">
        <w:rPr>
          <w:b/>
          <w:bCs/>
        </w:rPr>
        <w:t>Parallel discussion:</w:t>
      </w:r>
    </w:p>
    <w:p w14:paraId="2650251C" w14:textId="77777777" w:rsidR="007615D6" w:rsidRPr="005B25A1" w:rsidRDefault="007615D6" w:rsidP="007615D6">
      <w:pPr>
        <w:keepNext/>
        <w:keepLines/>
      </w:pPr>
      <w:r w:rsidRPr="005B25A1">
        <w:t>-</w:t>
      </w:r>
    </w:p>
    <w:p w14:paraId="6BAC6E3F" w14:textId="77777777" w:rsidR="007615D6" w:rsidRPr="005B25A1" w:rsidRDefault="007615D6" w:rsidP="007615D6">
      <w:pPr>
        <w:keepNext/>
        <w:keepLines/>
        <w:rPr>
          <w:b/>
          <w:bCs/>
        </w:rPr>
      </w:pPr>
      <w:r w:rsidRPr="005B25A1">
        <w:rPr>
          <w:b/>
          <w:bCs/>
        </w:rPr>
        <w:t>Plenary Discussion:</w:t>
      </w:r>
    </w:p>
    <w:p w14:paraId="510E673D" w14:textId="77777777" w:rsidR="007615D6" w:rsidRPr="005B25A1" w:rsidRDefault="007615D6" w:rsidP="007615D6">
      <w:pPr>
        <w:keepNext/>
        <w:keepLines/>
      </w:pPr>
      <w:r>
        <w:rPr>
          <w:color w:val="FF0000"/>
        </w:rPr>
        <w:t>NO DISCUSSION RECORDED</w:t>
      </w:r>
    </w:p>
    <w:p w14:paraId="309B6ED8" w14:textId="77777777" w:rsidR="007615D6" w:rsidRPr="00EB0339" w:rsidRDefault="007615D6" w:rsidP="007615D6">
      <w:r w:rsidRPr="005B25A1">
        <w:rPr>
          <w:b/>
          <w:bCs/>
        </w:rPr>
        <w:t>Status:</w:t>
      </w:r>
      <w:r>
        <w:t xml:space="preserve"> </w:t>
      </w:r>
      <w:r>
        <w:rPr>
          <w:color w:val="0000FF"/>
        </w:rPr>
        <w:t>Not concluded</w:t>
      </w:r>
      <w:r>
        <w:t>.</w:t>
      </w:r>
    </w:p>
    <w:p w14:paraId="55F82C95" w14:textId="77777777" w:rsidR="00E00DA6" w:rsidRDefault="007615D6" w:rsidP="000A3FBD">
      <w:pPr>
        <w:pStyle w:val="NormTop"/>
      </w:pPr>
      <w:r>
        <w:rPr>
          <w:color w:val="0000FF"/>
        </w:rPr>
        <w:lastRenderedPageBreak/>
        <w:t>S2-2410144</w:t>
      </w:r>
      <w:r w:rsidRPr="00D53282">
        <w:t xml:space="preserve"> </w:t>
      </w:r>
      <w:r>
        <w:t>(LS OUT) [DRAFT] Reply LS on SA WG3 relay to LS on FS_5GSAT_Ph3_ARCH conclusions (Source: Xiaomi)</w:t>
      </w:r>
      <w:r>
        <w:br/>
      </w:r>
      <w:r w:rsidRPr="00D53282">
        <w:rPr>
          <w:b/>
        </w:rPr>
        <w:t>Document for:</w:t>
      </w:r>
      <w:r w:rsidRPr="00D53282">
        <w:t xml:space="preserve"> </w:t>
      </w:r>
      <w:r>
        <w:t>Approval</w:t>
      </w:r>
      <w:r>
        <w:br/>
      </w:r>
      <w:r w:rsidRPr="00D53282">
        <w:rPr>
          <w:b/>
        </w:rPr>
        <w:t>Abstract:</w:t>
      </w:r>
      <w:r w:rsidRPr="00D53282">
        <w:t xml:space="preserve"> </w:t>
      </w:r>
      <w:r>
        <w:br/>
        <w:t>Reply LS on SA WG3 relay to LS on FS_5GSAT_Ph3_ARCH conclusions.</w:t>
      </w:r>
    </w:p>
    <w:p w14:paraId="2CD341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S2-2409605</w:t>
      </w:r>
      <w:r>
        <w:t>.</w:t>
      </w:r>
    </w:p>
    <w:p w14:paraId="3F7EB86B" w14:textId="77777777" w:rsidR="007615D6" w:rsidRPr="005B25A1" w:rsidRDefault="007615D6" w:rsidP="007615D6">
      <w:pPr>
        <w:keepNext/>
        <w:keepLines/>
        <w:rPr>
          <w:b/>
          <w:bCs/>
        </w:rPr>
      </w:pPr>
      <w:r w:rsidRPr="005B25A1">
        <w:rPr>
          <w:b/>
          <w:bCs/>
        </w:rPr>
        <w:t>Convenor comment:</w:t>
      </w:r>
    </w:p>
    <w:p w14:paraId="7B75A67A" w14:textId="77777777" w:rsidR="007615D6" w:rsidRPr="005B25A1" w:rsidRDefault="007615D6" w:rsidP="007615D6">
      <w:pPr>
        <w:keepNext/>
        <w:keepLines/>
      </w:pPr>
      <w:r w:rsidRPr="005B25A1">
        <w:t>Merge into S2-2410456?</w:t>
      </w:r>
    </w:p>
    <w:p w14:paraId="6B808CB4" w14:textId="77777777" w:rsidR="007615D6" w:rsidRPr="005B25A1" w:rsidRDefault="007615D6" w:rsidP="007615D6">
      <w:pPr>
        <w:keepNext/>
        <w:keepLines/>
        <w:rPr>
          <w:b/>
          <w:bCs/>
        </w:rPr>
      </w:pPr>
      <w:r w:rsidRPr="005B25A1">
        <w:rPr>
          <w:b/>
          <w:bCs/>
        </w:rPr>
        <w:t>Parallel discussion:</w:t>
      </w:r>
    </w:p>
    <w:p w14:paraId="3DA2D54B" w14:textId="77777777" w:rsidR="007615D6" w:rsidRPr="005B25A1" w:rsidRDefault="007615D6" w:rsidP="007615D6">
      <w:pPr>
        <w:keepNext/>
        <w:keepLines/>
      </w:pPr>
      <w:r w:rsidRPr="005B25A1">
        <w:t>-</w:t>
      </w:r>
    </w:p>
    <w:p w14:paraId="2ADD7A7C" w14:textId="77777777" w:rsidR="007615D6" w:rsidRPr="005B25A1" w:rsidRDefault="007615D6" w:rsidP="007615D6">
      <w:pPr>
        <w:keepNext/>
        <w:keepLines/>
        <w:rPr>
          <w:b/>
          <w:bCs/>
        </w:rPr>
      </w:pPr>
      <w:r w:rsidRPr="005B25A1">
        <w:rPr>
          <w:b/>
          <w:bCs/>
        </w:rPr>
        <w:t>Plenary Discussion:</w:t>
      </w:r>
    </w:p>
    <w:p w14:paraId="0DB0B187" w14:textId="77777777" w:rsidR="007615D6" w:rsidRPr="005B25A1" w:rsidRDefault="007615D6" w:rsidP="007615D6">
      <w:pPr>
        <w:keepNext/>
        <w:keepLines/>
      </w:pPr>
      <w:r>
        <w:rPr>
          <w:color w:val="FF0000"/>
        </w:rPr>
        <w:t>NO DISCUSSION RECORDED</w:t>
      </w:r>
    </w:p>
    <w:p w14:paraId="4E9750A6" w14:textId="77777777" w:rsidR="007615D6" w:rsidRPr="00EB0339" w:rsidRDefault="007615D6" w:rsidP="007615D6">
      <w:r w:rsidRPr="005B25A1">
        <w:rPr>
          <w:b/>
          <w:bCs/>
        </w:rPr>
        <w:t>Status:</w:t>
      </w:r>
      <w:r>
        <w:t xml:space="preserve"> </w:t>
      </w:r>
      <w:r>
        <w:rPr>
          <w:color w:val="0000FF"/>
        </w:rPr>
        <w:t>Not concluded</w:t>
      </w:r>
      <w:r>
        <w:t>.</w:t>
      </w:r>
    </w:p>
    <w:p w14:paraId="1DFDCA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functional description and procedures</w:t>
      </w:r>
    </w:p>
    <w:p w14:paraId="2C4F1E78" w14:textId="77777777" w:rsidR="00E00DA6" w:rsidRDefault="007615D6" w:rsidP="000A3FBD">
      <w:pPr>
        <w:pStyle w:val="NormTop"/>
      </w:pPr>
      <w:r>
        <w:rPr>
          <w:color w:val="0000FF"/>
        </w:rPr>
        <w:t>S2-2410242</w:t>
      </w:r>
      <w:r w:rsidRPr="00D53282">
        <w:t xml:space="preserve"> </w:t>
      </w:r>
      <w:r>
        <w:t>(DISCUSSION) Discussion on the handling of request time in S&amp;F .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topics related to the timestamp information in provisional location update.</w:t>
      </w:r>
    </w:p>
    <w:p w14:paraId="7250A660" w14:textId="77777777" w:rsidR="007615D6" w:rsidRPr="005B25A1" w:rsidRDefault="007615D6" w:rsidP="007615D6">
      <w:pPr>
        <w:keepNext/>
        <w:keepLines/>
        <w:rPr>
          <w:b/>
          <w:bCs/>
        </w:rPr>
      </w:pPr>
      <w:r w:rsidRPr="005B25A1">
        <w:rPr>
          <w:b/>
          <w:bCs/>
        </w:rPr>
        <w:t>Convenor comment:</w:t>
      </w:r>
    </w:p>
    <w:p w14:paraId="1B0BA757" w14:textId="77777777" w:rsidR="007615D6" w:rsidRPr="005B25A1" w:rsidRDefault="007615D6" w:rsidP="007615D6">
      <w:pPr>
        <w:keepNext/>
        <w:keepLines/>
      </w:pPr>
      <w:r w:rsidRPr="005B25A1">
        <w:t>Handle.</w:t>
      </w:r>
    </w:p>
    <w:p w14:paraId="291F6ED4" w14:textId="77777777" w:rsidR="007615D6" w:rsidRPr="005B25A1" w:rsidRDefault="007615D6" w:rsidP="007615D6">
      <w:pPr>
        <w:keepNext/>
        <w:keepLines/>
        <w:rPr>
          <w:b/>
          <w:bCs/>
        </w:rPr>
      </w:pPr>
      <w:r w:rsidRPr="005B25A1">
        <w:rPr>
          <w:b/>
          <w:bCs/>
        </w:rPr>
        <w:t>Parallel discussion:</w:t>
      </w:r>
    </w:p>
    <w:p w14:paraId="35EB73AA" w14:textId="77777777" w:rsidR="007615D6" w:rsidRPr="005B25A1" w:rsidRDefault="007615D6" w:rsidP="007615D6">
      <w:pPr>
        <w:keepNext/>
        <w:keepLines/>
      </w:pPr>
      <w:r w:rsidRPr="005B25A1">
        <w:t>-</w:t>
      </w:r>
    </w:p>
    <w:p w14:paraId="24C10086" w14:textId="77777777" w:rsidR="007615D6" w:rsidRPr="005B25A1" w:rsidRDefault="007615D6" w:rsidP="007615D6">
      <w:pPr>
        <w:keepNext/>
        <w:keepLines/>
        <w:rPr>
          <w:b/>
          <w:bCs/>
        </w:rPr>
      </w:pPr>
      <w:r w:rsidRPr="005B25A1">
        <w:rPr>
          <w:b/>
          <w:bCs/>
        </w:rPr>
        <w:t>Plenary Discussion:</w:t>
      </w:r>
    </w:p>
    <w:p w14:paraId="1B3DDE43" w14:textId="77777777" w:rsidR="007615D6" w:rsidRPr="005B25A1" w:rsidRDefault="007615D6" w:rsidP="007615D6">
      <w:pPr>
        <w:keepNext/>
        <w:keepLines/>
      </w:pPr>
      <w:r>
        <w:rPr>
          <w:color w:val="FF0000"/>
        </w:rPr>
        <w:t>NO DISCUSSION RECORDED</w:t>
      </w:r>
    </w:p>
    <w:p w14:paraId="2F84720E" w14:textId="77777777" w:rsidR="007615D6" w:rsidRPr="00EB0339" w:rsidRDefault="007615D6" w:rsidP="007615D6">
      <w:r w:rsidRPr="005B25A1">
        <w:rPr>
          <w:b/>
          <w:bCs/>
        </w:rPr>
        <w:t>Status:</w:t>
      </w:r>
      <w:r>
        <w:t xml:space="preserve"> </w:t>
      </w:r>
      <w:r>
        <w:rPr>
          <w:color w:val="0000FF"/>
        </w:rPr>
        <w:t>Not concluded</w:t>
      </w:r>
      <w:r>
        <w:t>.</w:t>
      </w:r>
    </w:p>
    <w:p w14:paraId="07184208" w14:textId="77777777" w:rsidR="00E00DA6" w:rsidRDefault="007615D6" w:rsidP="000A3FBD">
      <w:pPr>
        <w:pStyle w:val="NormTop"/>
      </w:pPr>
      <w:r>
        <w:rPr>
          <w:color w:val="0000FF"/>
        </w:rPr>
        <w:t>S2-2410559</w:t>
      </w:r>
      <w:r w:rsidRPr="00D53282">
        <w:t xml:space="preserve"> </w:t>
      </w:r>
      <w:r>
        <w:t>(DISCUSSION) On the provisional Update Location Request. (Source: Intel)</w:t>
      </w:r>
      <w:r>
        <w:br/>
      </w:r>
      <w:r w:rsidRPr="00D53282">
        <w:rPr>
          <w:b/>
        </w:rPr>
        <w:t>Document for:</w:t>
      </w:r>
      <w:r w:rsidRPr="00D53282">
        <w:t xml:space="preserve"> </w:t>
      </w:r>
      <w:r>
        <w:t>Agreement</w:t>
      </w:r>
      <w:r>
        <w:br/>
      </w:r>
      <w:r w:rsidRPr="00D53282">
        <w:rPr>
          <w:b/>
        </w:rPr>
        <w:t>Abstract:</w:t>
      </w:r>
      <w:r w:rsidRPr="00D53282">
        <w:t xml:space="preserve"> </w:t>
      </w:r>
      <w:r>
        <w:br/>
        <w:t>This paper concludes that the normative work should remain aligned with the conclusions in TR 23.700-29.</w:t>
      </w:r>
    </w:p>
    <w:p w14:paraId="48A9D03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S2-2410418</w:t>
      </w:r>
      <w:r>
        <w:t>.</w:t>
      </w:r>
    </w:p>
    <w:p w14:paraId="35A4FD35" w14:textId="77777777" w:rsidR="007615D6" w:rsidRPr="005B25A1" w:rsidRDefault="007615D6" w:rsidP="007615D6">
      <w:pPr>
        <w:keepNext/>
        <w:keepLines/>
        <w:rPr>
          <w:b/>
          <w:bCs/>
        </w:rPr>
      </w:pPr>
      <w:r w:rsidRPr="005B25A1">
        <w:rPr>
          <w:b/>
          <w:bCs/>
        </w:rPr>
        <w:t>Convenor comment:</w:t>
      </w:r>
    </w:p>
    <w:p w14:paraId="1592BB70" w14:textId="77777777" w:rsidR="007615D6" w:rsidRPr="005B25A1" w:rsidRDefault="007615D6" w:rsidP="007615D6">
      <w:pPr>
        <w:keepNext/>
        <w:keepLines/>
      </w:pPr>
      <w:r w:rsidRPr="005B25A1">
        <w:t>Handle.</w:t>
      </w:r>
    </w:p>
    <w:p w14:paraId="392D81B8" w14:textId="77777777" w:rsidR="007615D6" w:rsidRPr="005B25A1" w:rsidRDefault="007615D6" w:rsidP="007615D6">
      <w:pPr>
        <w:keepNext/>
        <w:keepLines/>
        <w:rPr>
          <w:b/>
          <w:bCs/>
        </w:rPr>
      </w:pPr>
      <w:r w:rsidRPr="005B25A1">
        <w:rPr>
          <w:b/>
          <w:bCs/>
        </w:rPr>
        <w:t>Parallel discussion:</w:t>
      </w:r>
    </w:p>
    <w:p w14:paraId="21D63501" w14:textId="77777777" w:rsidR="007615D6" w:rsidRPr="005B25A1" w:rsidRDefault="007615D6" w:rsidP="007615D6">
      <w:pPr>
        <w:keepNext/>
        <w:keepLines/>
      </w:pPr>
      <w:r w:rsidRPr="005B25A1">
        <w:t>-</w:t>
      </w:r>
    </w:p>
    <w:p w14:paraId="31BC33F1" w14:textId="77777777" w:rsidR="007615D6" w:rsidRPr="005B25A1" w:rsidRDefault="007615D6" w:rsidP="007615D6">
      <w:pPr>
        <w:keepNext/>
        <w:keepLines/>
        <w:rPr>
          <w:b/>
          <w:bCs/>
        </w:rPr>
      </w:pPr>
      <w:r w:rsidRPr="005B25A1">
        <w:rPr>
          <w:b/>
          <w:bCs/>
        </w:rPr>
        <w:t>Plenary Discussion:</w:t>
      </w:r>
    </w:p>
    <w:p w14:paraId="1C217075" w14:textId="77777777" w:rsidR="007615D6" w:rsidRPr="005B25A1" w:rsidRDefault="007615D6" w:rsidP="007615D6">
      <w:pPr>
        <w:keepNext/>
        <w:keepLines/>
      </w:pPr>
      <w:r>
        <w:rPr>
          <w:color w:val="FF0000"/>
        </w:rPr>
        <w:t>NO DISCUSSION RECORDED</w:t>
      </w:r>
    </w:p>
    <w:p w14:paraId="49E3EC0E" w14:textId="77777777" w:rsidR="007615D6" w:rsidRPr="00EB0339" w:rsidRDefault="007615D6" w:rsidP="007615D6">
      <w:r w:rsidRPr="005B25A1">
        <w:rPr>
          <w:b/>
          <w:bCs/>
        </w:rPr>
        <w:t>Status:</w:t>
      </w:r>
      <w:r>
        <w:t xml:space="preserve"> </w:t>
      </w:r>
      <w:r>
        <w:rPr>
          <w:color w:val="0000FF"/>
        </w:rPr>
        <w:t>Not concluded</w:t>
      </w:r>
      <w:r>
        <w:t>.</w:t>
      </w:r>
    </w:p>
    <w:p w14:paraId="47E3ADBA" w14:textId="77777777" w:rsidR="00E00DA6" w:rsidRDefault="007615D6" w:rsidP="000A3FBD">
      <w:pPr>
        <w:pStyle w:val="NormTop"/>
      </w:pPr>
      <w:r>
        <w:rPr>
          <w:color w:val="0000FF"/>
        </w:rPr>
        <w:lastRenderedPageBreak/>
        <w:t>S2-2410234</w:t>
      </w:r>
      <w:r w:rsidRPr="00D53282">
        <w:t xml:space="preserve"> </w:t>
      </w:r>
      <w:r>
        <w:t>(CR) 23.401 CR3801R8 (Rel-19, 'B'): Introduction of Store and Forward feature in EPC (Source: Nokia, [Novamint, NEC, Tencent, CATT, Intel, Vivo], Sateliot, Qualcomm, LGE)</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048C8DD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 Wrong WI Code on CR!</w:t>
      </w:r>
    </w:p>
    <w:p w14:paraId="1F2A3FB5" w14:textId="77777777" w:rsidR="007615D6" w:rsidRPr="005B25A1" w:rsidRDefault="007615D6" w:rsidP="007615D6">
      <w:pPr>
        <w:keepNext/>
        <w:keepLines/>
        <w:rPr>
          <w:b/>
          <w:bCs/>
        </w:rPr>
      </w:pPr>
      <w:r w:rsidRPr="005B25A1">
        <w:rPr>
          <w:b/>
          <w:bCs/>
        </w:rPr>
        <w:t>Convenor comment:</w:t>
      </w:r>
    </w:p>
    <w:p w14:paraId="32DACAFC" w14:textId="77777777" w:rsidR="007615D6" w:rsidRPr="005B25A1" w:rsidRDefault="007615D6" w:rsidP="007615D6">
      <w:pPr>
        <w:keepNext/>
        <w:keepLines/>
      </w:pPr>
      <w:r w:rsidRPr="005B25A1">
        <w:t>Baseline (based on 10242).</w:t>
      </w:r>
    </w:p>
    <w:p w14:paraId="0EAA0349" w14:textId="77777777" w:rsidR="007615D6" w:rsidRPr="005B25A1" w:rsidRDefault="007615D6" w:rsidP="007615D6">
      <w:pPr>
        <w:keepNext/>
        <w:keepLines/>
        <w:rPr>
          <w:b/>
          <w:bCs/>
        </w:rPr>
      </w:pPr>
      <w:r w:rsidRPr="005B25A1">
        <w:rPr>
          <w:b/>
          <w:bCs/>
        </w:rPr>
        <w:t>Parallel discussion:</w:t>
      </w:r>
    </w:p>
    <w:p w14:paraId="2B4CC3EA" w14:textId="77777777" w:rsidR="007615D6" w:rsidRPr="005B25A1" w:rsidRDefault="007615D6" w:rsidP="007615D6">
      <w:pPr>
        <w:keepNext/>
        <w:keepLines/>
      </w:pPr>
      <w:r w:rsidRPr="005B25A1">
        <w:t>-</w:t>
      </w:r>
    </w:p>
    <w:p w14:paraId="3B04AAEB" w14:textId="77777777" w:rsidR="007615D6" w:rsidRPr="005B25A1" w:rsidRDefault="007615D6" w:rsidP="007615D6">
      <w:pPr>
        <w:keepNext/>
        <w:keepLines/>
        <w:rPr>
          <w:b/>
          <w:bCs/>
        </w:rPr>
      </w:pPr>
      <w:r w:rsidRPr="005B25A1">
        <w:rPr>
          <w:b/>
          <w:bCs/>
        </w:rPr>
        <w:t>Plenary Discussion:</w:t>
      </w:r>
    </w:p>
    <w:p w14:paraId="3D1DDB14" w14:textId="77777777" w:rsidR="007615D6" w:rsidRPr="005B25A1" w:rsidRDefault="007615D6" w:rsidP="007615D6">
      <w:pPr>
        <w:keepNext/>
        <w:keepLines/>
      </w:pPr>
      <w:r>
        <w:rPr>
          <w:color w:val="FF0000"/>
        </w:rPr>
        <w:t>NO DISCUSSION RECORDED</w:t>
      </w:r>
    </w:p>
    <w:p w14:paraId="3D6A62B6" w14:textId="77777777" w:rsidR="007615D6" w:rsidRPr="00EB0339" w:rsidRDefault="007615D6" w:rsidP="007615D6">
      <w:r w:rsidRPr="005B25A1">
        <w:rPr>
          <w:b/>
          <w:bCs/>
        </w:rPr>
        <w:t>Status:</w:t>
      </w:r>
      <w:r>
        <w:t xml:space="preserve"> </w:t>
      </w:r>
      <w:r>
        <w:rPr>
          <w:color w:val="0000FF"/>
        </w:rPr>
        <w:t>Not concluded</w:t>
      </w:r>
      <w:r>
        <w:t>.</w:t>
      </w:r>
    </w:p>
    <w:p w14:paraId="3559AECB" w14:textId="77777777" w:rsidR="00E00DA6" w:rsidRDefault="007615D6" w:rsidP="000A3FBD">
      <w:pPr>
        <w:pStyle w:val="NormTop"/>
      </w:pPr>
      <w:r>
        <w:rPr>
          <w:color w:val="0000FF"/>
        </w:rPr>
        <w:t>S2-2410090</w:t>
      </w:r>
      <w:r w:rsidRPr="00D53282">
        <w:t xml:space="preserve"> </w:t>
      </w:r>
      <w:r>
        <w:t>(CR) 23.401 CR3801R6 (Rel-19, 'B'): Introduction of Store and Forward feature in EPC (Source: [Nokia, Novamint, NEC, Tencent, Sateliot, CATT, Intel, Vivo],OPPO)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The new changes introduced in Revision 6 are as below: The MME operating in S&amp;F mode may allocate long periodic TAU timer    value to the UE. Reslove the EN about the timestamp information.</w:t>
      </w:r>
    </w:p>
    <w:p w14:paraId="4C9370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w:t>
      </w:r>
    </w:p>
    <w:p w14:paraId="4F60CD87" w14:textId="77777777" w:rsidR="007615D6" w:rsidRPr="005B25A1" w:rsidRDefault="007615D6" w:rsidP="007615D6">
      <w:pPr>
        <w:keepNext/>
        <w:keepLines/>
        <w:rPr>
          <w:b/>
          <w:bCs/>
        </w:rPr>
      </w:pPr>
      <w:r w:rsidRPr="005B25A1">
        <w:rPr>
          <w:b/>
          <w:bCs/>
        </w:rPr>
        <w:t>Convenor comment:</w:t>
      </w:r>
    </w:p>
    <w:p w14:paraId="4FB9972C" w14:textId="77777777" w:rsidR="007615D6" w:rsidRPr="005B25A1" w:rsidRDefault="007615D6" w:rsidP="007615D6">
      <w:pPr>
        <w:keepNext/>
        <w:keepLines/>
      </w:pPr>
      <w:r w:rsidRPr="005B25A1">
        <w:t>Merge into S2-2410234?</w:t>
      </w:r>
    </w:p>
    <w:p w14:paraId="1DE958BD" w14:textId="77777777" w:rsidR="007615D6" w:rsidRPr="005B25A1" w:rsidRDefault="007615D6" w:rsidP="007615D6">
      <w:pPr>
        <w:keepNext/>
        <w:keepLines/>
        <w:rPr>
          <w:b/>
          <w:bCs/>
        </w:rPr>
      </w:pPr>
      <w:r w:rsidRPr="005B25A1">
        <w:rPr>
          <w:b/>
          <w:bCs/>
        </w:rPr>
        <w:t>Parallel discussion:</w:t>
      </w:r>
    </w:p>
    <w:p w14:paraId="1BFE17C4" w14:textId="77777777" w:rsidR="007615D6" w:rsidRPr="005B25A1" w:rsidRDefault="007615D6" w:rsidP="007615D6">
      <w:pPr>
        <w:keepNext/>
        <w:keepLines/>
      </w:pPr>
      <w:r w:rsidRPr="005B25A1">
        <w:t>-</w:t>
      </w:r>
    </w:p>
    <w:p w14:paraId="7DE26A27" w14:textId="77777777" w:rsidR="007615D6" w:rsidRPr="005B25A1" w:rsidRDefault="007615D6" w:rsidP="007615D6">
      <w:pPr>
        <w:keepNext/>
        <w:keepLines/>
        <w:rPr>
          <w:b/>
          <w:bCs/>
        </w:rPr>
      </w:pPr>
      <w:r w:rsidRPr="005B25A1">
        <w:rPr>
          <w:b/>
          <w:bCs/>
        </w:rPr>
        <w:t>Plenary Discussion:</w:t>
      </w:r>
    </w:p>
    <w:p w14:paraId="720F63F5" w14:textId="77777777" w:rsidR="007615D6" w:rsidRPr="005B25A1" w:rsidRDefault="007615D6" w:rsidP="007615D6">
      <w:pPr>
        <w:keepNext/>
        <w:keepLines/>
      </w:pPr>
      <w:r>
        <w:rPr>
          <w:color w:val="FF0000"/>
        </w:rPr>
        <w:t>NO DISCUSSION RECORDED</w:t>
      </w:r>
    </w:p>
    <w:p w14:paraId="537AAFB4" w14:textId="77777777" w:rsidR="007615D6" w:rsidRPr="00EB0339" w:rsidRDefault="007615D6" w:rsidP="007615D6">
      <w:r w:rsidRPr="005B25A1">
        <w:rPr>
          <w:b/>
          <w:bCs/>
        </w:rPr>
        <w:t>Status:</w:t>
      </w:r>
      <w:r>
        <w:t xml:space="preserve"> </w:t>
      </w:r>
      <w:r>
        <w:rPr>
          <w:color w:val="0000FF"/>
        </w:rPr>
        <w:t>Not concluded</w:t>
      </w:r>
      <w:r>
        <w:t>.</w:t>
      </w:r>
    </w:p>
    <w:p w14:paraId="24B3766B" w14:textId="77777777" w:rsidR="00E00DA6" w:rsidRDefault="007615D6" w:rsidP="000A3FBD">
      <w:pPr>
        <w:pStyle w:val="NormTop"/>
      </w:pPr>
      <w:r>
        <w:rPr>
          <w:color w:val="0000FF"/>
        </w:rPr>
        <w:lastRenderedPageBreak/>
        <w:t>S2-2410142</w:t>
      </w:r>
      <w:r w:rsidRPr="00D53282">
        <w:t xml:space="preserve"> </w:t>
      </w:r>
      <w:r>
        <w:t>(CR) 23.401 CR3801R7 (Rel-19, 'B'): Introduction of Store and Forward feature in EPC (Source: Xiaomi,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13D29B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w:t>
      </w:r>
    </w:p>
    <w:p w14:paraId="1197B896" w14:textId="77777777" w:rsidR="007615D6" w:rsidRPr="005B25A1" w:rsidRDefault="007615D6" w:rsidP="007615D6">
      <w:pPr>
        <w:keepNext/>
        <w:keepLines/>
        <w:rPr>
          <w:b/>
          <w:bCs/>
        </w:rPr>
      </w:pPr>
      <w:r w:rsidRPr="005B25A1">
        <w:rPr>
          <w:b/>
          <w:bCs/>
        </w:rPr>
        <w:t>Convenor comment:</w:t>
      </w:r>
    </w:p>
    <w:p w14:paraId="0490FE8E" w14:textId="77777777" w:rsidR="007615D6" w:rsidRPr="005B25A1" w:rsidRDefault="007615D6" w:rsidP="007615D6">
      <w:pPr>
        <w:keepNext/>
        <w:keepLines/>
      </w:pPr>
      <w:r w:rsidRPr="005B25A1">
        <w:t>Merge into S2-2410234?</w:t>
      </w:r>
    </w:p>
    <w:p w14:paraId="49823992" w14:textId="77777777" w:rsidR="007615D6" w:rsidRPr="005B25A1" w:rsidRDefault="007615D6" w:rsidP="007615D6">
      <w:pPr>
        <w:keepNext/>
        <w:keepLines/>
        <w:rPr>
          <w:b/>
          <w:bCs/>
        </w:rPr>
      </w:pPr>
      <w:r w:rsidRPr="005B25A1">
        <w:rPr>
          <w:b/>
          <w:bCs/>
        </w:rPr>
        <w:t>Parallel discussion:</w:t>
      </w:r>
    </w:p>
    <w:p w14:paraId="23E7616B" w14:textId="77777777" w:rsidR="007615D6" w:rsidRPr="005B25A1" w:rsidRDefault="007615D6" w:rsidP="007615D6">
      <w:pPr>
        <w:keepNext/>
        <w:keepLines/>
      </w:pPr>
      <w:r w:rsidRPr="005B25A1">
        <w:t>-</w:t>
      </w:r>
    </w:p>
    <w:p w14:paraId="7E91155E" w14:textId="77777777" w:rsidR="007615D6" w:rsidRPr="005B25A1" w:rsidRDefault="007615D6" w:rsidP="007615D6">
      <w:pPr>
        <w:keepNext/>
        <w:keepLines/>
        <w:rPr>
          <w:b/>
          <w:bCs/>
        </w:rPr>
      </w:pPr>
      <w:r w:rsidRPr="005B25A1">
        <w:rPr>
          <w:b/>
          <w:bCs/>
        </w:rPr>
        <w:t>Plenary Discussion:</w:t>
      </w:r>
    </w:p>
    <w:p w14:paraId="1EEDACA3" w14:textId="77777777" w:rsidR="007615D6" w:rsidRPr="005B25A1" w:rsidRDefault="007615D6" w:rsidP="007615D6">
      <w:pPr>
        <w:keepNext/>
        <w:keepLines/>
      </w:pPr>
      <w:r>
        <w:rPr>
          <w:color w:val="FF0000"/>
        </w:rPr>
        <w:t>NO DISCUSSION RECORDED</w:t>
      </w:r>
    </w:p>
    <w:p w14:paraId="1F04BBDD" w14:textId="77777777" w:rsidR="007615D6" w:rsidRPr="00EB0339" w:rsidRDefault="007615D6" w:rsidP="007615D6">
      <w:r w:rsidRPr="005B25A1">
        <w:rPr>
          <w:b/>
          <w:bCs/>
        </w:rPr>
        <w:t>Status:</w:t>
      </w:r>
      <w:r>
        <w:t xml:space="preserve"> </w:t>
      </w:r>
      <w:r>
        <w:rPr>
          <w:color w:val="0000FF"/>
        </w:rPr>
        <w:t>Not concluded</w:t>
      </w:r>
      <w:r>
        <w:t>.</w:t>
      </w:r>
    </w:p>
    <w:p w14:paraId="13A7CE2D" w14:textId="77777777" w:rsidR="00E00DA6" w:rsidRDefault="007615D6" w:rsidP="000A3FBD">
      <w:pPr>
        <w:pStyle w:val="NormTop"/>
      </w:pPr>
      <w:r>
        <w:rPr>
          <w:color w:val="0000FF"/>
        </w:rPr>
        <w:t>S2-2409809</w:t>
      </w:r>
      <w:r w:rsidRPr="00D53282">
        <w:t xml:space="preserve"> </w:t>
      </w:r>
      <w:r>
        <w:t>(CR) 23.401 CR3801R4 (Rel-19, 'B'): Introduction of Store and Forward feature in EPC (Source: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In new revision: Add a new attach type of S&amp;F Add new reason of no PGW and SGW onborad for NAS rejection due to not being completed Add a S&amp;F retry deadline timer in the NAS reject message, it instructs UE having a vaild NAS re-try procedure which needs to retry before the expiry of the S&amp;F retry deadline timer. Add a EN that SA WG2 needs to check with CT WG1 whether existing cause value can be reused. Add a EN to say: It is FFS whether the list of satellites (i.e. S&amp;F Monitoring list) is enough for UE to find the corresponding satellite accurately, whether it needs to provide e.g,Ephemeris information, to UE, which needs to check with RAN.</w:t>
      </w:r>
    </w:p>
    <w:p w14:paraId="279D53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  Confirm Sources!.  Confirm Spec version used - CR states 19.1.0!</w:t>
      </w:r>
    </w:p>
    <w:p w14:paraId="5993E768" w14:textId="77777777" w:rsidR="007615D6" w:rsidRPr="005B25A1" w:rsidRDefault="007615D6" w:rsidP="007615D6">
      <w:pPr>
        <w:keepNext/>
        <w:keepLines/>
        <w:rPr>
          <w:b/>
          <w:bCs/>
        </w:rPr>
      </w:pPr>
      <w:r w:rsidRPr="005B25A1">
        <w:rPr>
          <w:b/>
          <w:bCs/>
        </w:rPr>
        <w:t>Convenor comment:</w:t>
      </w:r>
    </w:p>
    <w:p w14:paraId="1A216BB5" w14:textId="77777777" w:rsidR="007615D6" w:rsidRPr="005B25A1" w:rsidRDefault="007615D6" w:rsidP="007615D6">
      <w:pPr>
        <w:keepNext/>
        <w:keepLines/>
      </w:pPr>
      <w:r w:rsidRPr="005B25A1">
        <w:t>Merge into S2-2410234?</w:t>
      </w:r>
    </w:p>
    <w:p w14:paraId="0F2DB9F3" w14:textId="77777777" w:rsidR="007615D6" w:rsidRPr="005B25A1" w:rsidRDefault="007615D6" w:rsidP="007615D6">
      <w:pPr>
        <w:keepNext/>
        <w:keepLines/>
        <w:rPr>
          <w:b/>
          <w:bCs/>
        </w:rPr>
      </w:pPr>
      <w:r w:rsidRPr="005B25A1">
        <w:rPr>
          <w:b/>
          <w:bCs/>
        </w:rPr>
        <w:t>Parallel discussion:</w:t>
      </w:r>
    </w:p>
    <w:p w14:paraId="684365C8" w14:textId="77777777" w:rsidR="007615D6" w:rsidRPr="005B25A1" w:rsidRDefault="007615D6" w:rsidP="007615D6">
      <w:pPr>
        <w:keepNext/>
        <w:keepLines/>
      </w:pPr>
      <w:r w:rsidRPr="005B25A1">
        <w:t>-</w:t>
      </w:r>
    </w:p>
    <w:p w14:paraId="7CA4A6EF" w14:textId="77777777" w:rsidR="007615D6" w:rsidRPr="005B25A1" w:rsidRDefault="007615D6" w:rsidP="007615D6">
      <w:pPr>
        <w:keepNext/>
        <w:keepLines/>
        <w:rPr>
          <w:b/>
          <w:bCs/>
        </w:rPr>
      </w:pPr>
      <w:r w:rsidRPr="005B25A1">
        <w:rPr>
          <w:b/>
          <w:bCs/>
        </w:rPr>
        <w:t>Plenary Discussion:</w:t>
      </w:r>
    </w:p>
    <w:p w14:paraId="53A513A3" w14:textId="77777777" w:rsidR="007615D6" w:rsidRPr="005B25A1" w:rsidRDefault="007615D6" w:rsidP="007615D6">
      <w:pPr>
        <w:keepNext/>
        <w:keepLines/>
      </w:pPr>
      <w:r>
        <w:rPr>
          <w:color w:val="FF0000"/>
        </w:rPr>
        <w:t>NO DISCUSSION RECORDED</w:t>
      </w:r>
    </w:p>
    <w:p w14:paraId="7EEF34F2" w14:textId="77777777" w:rsidR="007615D6" w:rsidRPr="00EB0339" w:rsidRDefault="007615D6" w:rsidP="007615D6">
      <w:r w:rsidRPr="005B25A1">
        <w:rPr>
          <w:b/>
          <w:bCs/>
        </w:rPr>
        <w:t>Status:</w:t>
      </w:r>
      <w:r>
        <w:t xml:space="preserve"> </w:t>
      </w:r>
      <w:r>
        <w:rPr>
          <w:color w:val="0000FF"/>
        </w:rPr>
        <w:t>Not concluded</w:t>
      </w:r>
      <w:r>
        <w:t>.</w:t>
      </w:r>
    </w:p>
    <w:p w14:paraId="39CF14DC" w14:textId="77777777" w:rsidR="00E00DA6" w:rsidRDefault="007615D6" w:rsidP="000A3FBD">
      <w:pPr>
        <w:pStyle w:val="NormTop"/>
      </w:pPr>
      <w:r>
        <w:rPr>
          <w:color w:val="0000FF"/>
        </w:rPr>
        <w:lastRenderedPageBreak/>
        <w:t>S2-2409843</w:t>
      </w:r>
      <w:r w:rsidRPr="00D53282">
        <w:t xml:space="preserve"> </w:t>
      </w:r>
      <w:r>
        <w:t>(CR) 23.401 CR3801R5 (Rel-19, 'B'): Introduction of Store and Forward feature in EPC (Source: [Nokia, Novamint, NEC, Tencent, Sateliot, CATT, Intel, Vivo], CATT)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86019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w:t>
      </w:r>
    </w:p>
    <w:p w14:paraId="79D0A444" w14:textId="77777777" w:rsidR="007615D6" w:rsidRPr="005B25A1" w:rsidRDefault="007615D6" w:rsidP="007615D6">
      <w:pPr>
        <w:keepNext/>
        <w:keepLines/>
        <w:rPr>
          <w:b/>
          <w:bCs/>
        </w:rPr>
      </w:pPr>
      <w:r w:rsidRPr="005B25A1">
        <w:rPr>
          <w:b/>
          <w:bCs/>
        </w:rPr>
        <w:t>Convenor comment:</w:t>
      </w:r>
    </w:p>
    <w:p w14:paraId="543AC3DB" w14:textId="77777777" w:rsidR="007615D6" w:rsidRPr="005B25A1" w:rsidRDefault="007615D6" w:rsidP="007615D6">
      <w:pPr>
        <w:keepNext/>
        <w:keepLines/>
      </w:pPr>
      <w:r w:rsidRPr="005B25A1">
        <w:t>Merge into S2-2410234?</w:t>
      </w:r>
    </w:p>
    <w:p w14:paraId="6D788BD6" w14:textId="77777777" w:rsidR="007615D6" w:rsidRPr="005B25A1" w:rsidRDefault="007615D6" w:rsidP="007615D6">
      <w:pPr>
        <w:keepNext/>
        <w:keepLines/>
        <w:rPr>
          <w:b/>
          <w:bCs/>
        </w:rPr>
      </w:pPr>
      <w:r w:rsidRPr="005B25A1">
        <w:rPr>
          <w:b/>
          <w:bCs/>
        </w:rPr>
        <w:t>Parallel discussion:</w:t>
      </w:r>
    </w:p>
    <w:p w14:paraId="4499846E" w14:textId="77777777" w:rsidR="007615D6" w:rsidRPr="005B25A1" w:rsidRDefault="007615D6" w:rsidP="007615D6">
      <w:pPr>
        <w:keepNext/>
        <w:keepLines/>
      </w:pPr>
      <w:r w:rsidRPr="005B25A1">
        <w:t>-</w:t>
      </w:r>
    </w:p>
    <w:p w14:paraId="507A5B2F" w14:textId="77777777" w:rsidR="007615D6" w:rsidRPr="005B25A1" w:rsidRDefault="007615D6" w:rsidP="007615D6">
      <w:pPr>
        <w:keepNext/>
        <w:keepLines/>
        <w:rPr>
          <w:b/>
          <w:bCs/>
        </w:rPr>
      </w:pPr>
      <w:r w:rsidRPr="005B25A1">
        <w:rPr>
          <w:b/>
          <w:bCs/>
        </w:rPr>
        <w:t>Plenary Discussion:</w:t>
      </w:r>
    </w:p>
    <w:p w14:paraId="0108F125" w14:textId="77777777" w:rsidR="007615D6" w:rsidRPr="005B25A1" w:rsidRDefault="007615D6" w:rsidP="007615D6">
      <w:pPr>
        <w:keepNext/>
        <w:keepLines/>
      </w:pPr>
      <w:r>
        <w:rPr>
          <w:color w:val="FF0000"/>
        </w:rPr>
        <w:t>NO DISCUSSION RECORDED</w:t>
      </w:r>
    </w:p>
    <w:p w14:paraId="4F17CE77" w14:textId="77777777" w:rsidR="007615D6" w:rsidRPr="00EB0339" w:rsidRDefault="007615D6" w:rsidP="007615D6">
      <w:r w:rsidRPr="005B25A1">
        <w:rPr>
          <w:b/>
          <w:bCs/>
        </w:rPr>
        <w:t>Status:</w:t>
      </w:r>
      <w:r>
        <w:t xml:space="preserve"> </w:t>
      </w:r>
      <w:r>
        <w:rPr>
          <w:color w:val="0000FF"/>
        </w:rPr>
        <w:t>Not concluded</w:t>
      </w:r>
      <w:r>
        <w:t>.</w:t>
      </w:r>
    </w:p>
    <w:p w14:paraId="5F5883A5" w14:textId="77777777" w:rsidR="00E00DA6" w:rsidRDefault="007615D6" w:rsidP="000A3FBD">
      <w:pPr>
        <w:pStyle w:val="NormTop"/>
      </w:pPr>
      <w:r>
        <w:rPr>
          <w:color w:val="0000FF"/>
        </w:rPr>
        <w:t>S2-2410379</w:t>
      </w:r>
      <w:r w:rsidRPr="00D53282">
        <w:t xml:space="preserve"> </w:t>
      </w:r>
      <w:r>
        <w:t>(CR) 23.401 CR3801R9 (Rel-19, 'B'): Introduction of Store and Forward feature in EPC (Source: Huawei, HiSilicon,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61BF432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w:t>
      </w:r>
    </w:p>
    <w:p w14:paraId="017F424D" w14:textId="77777777" w:rsidR="007615D6" w:rsidRPr="005B25A1" w:rsidRDefault="007615D6" w:rsidP="007615D6">
      <w:pPr>
        <w:keepNext/>
        <w:keepLines/>
        <w:rPr>
          <w:b/>
          <w:bCs/>
        </w:rPr>
      </w:pPr>
      <w:r w:rsidRPr="005B25A1">
        <w:rPr>
          <w:b/>
          <w:bCs/>
        </w:rPr>
        <w:t>Convenor comment:</w:t>
      </w:r>
    </w:p>
    <w:p w14:paraId="0A1F3A60" w14:textId="77777777" w:rsidR="007615D6" w:rsidRPr="005B25A1" w:rsidRDefault="007615D6" w:rsidP="007615D6">
      <w:pPr>
        <w:keepNext/>
        <w:keepLines/>
      </w:pPr>
      <w:r w:rsidRPr="005B25A1">
        <w:t>Merge into S2-2410234?</w:t>
      </w:r>
    </w:p>
    <w:p w14:paraId="6B0F2368" w14:textId="77777777" w:rsidR="007615D6" w:rsidRPr="005B25A1" w:rsidRDefault="007615D6" w:rsidP="007615D6">
      <w:pPr>
        <w:keepNext/>
        <w:keepLines/>
        <w:rPr>
          <w:b/>
          <w:bCs/>
        </w:rPr>
      </w:pPr>
      <w:r w:rsidRPr="005B25A1">
        <w:rPr>
          <w:b/>
          <w:bCs/>
        </w:rPr>
        <w:t>Parallel discussion:</w:t>
      </w:r>
    </w:p>
    <w:p w14:paraId="3ECE2A68" w14:textId="77777777" w:rsidR="007615D6" w:rsidRPr="005B25A1" w:rsidRDefault="007615D6" w:rsidP="007615D6">
      <w:pPr>
        <w:keepNext/>
        <w:keepLines/>
      </w:pPr>
      <w:r w:rsidRPr="005B25A1">
        <w:t>-</w:t>
      </w:r>
    </w:p>
    <w:p w14:paraId="063D9CF2" w14:textId="77777777" w:rsidR="007615D6" w:rsidRPr="005B25A1" w:rsidRDefault="007615D6" w:rsidP="007615D6">
      <w:pPr>
        <w:keepNext/>
        <w:keepLines/>
        <w:rPr>
          <w:b/>
          <w:bCs/>
        </w:rPr>
      </w:pPr>
      <w:r w:rsidRPr="005B25A1">
        <w:rPr>
          <w:b/>
          <w:bCs/>
        </w:rPr>
        <w:t>Plenary Discussion:</w:t>
      </w:r>
    </w:p>
    <w:p w14:paraId="04BA9622" w14:textId="77777777" w:rsidR="007615D6" w:rsidRPr="005B25A1" w:rsidRDefault="007615D6" w:rsidP="007615D6">
      <w:pPr>
        <w:keepNext/>
        <w:keepLines/>
      </w:pPr>
      <w:r>
        <w:rPr>
          <w:color w:val="FF0000"/>
        </w:rPr>
        <w:t>NO DISCUSSION RECORDED</w:t>
      </w:r>
    </w:p>
    <w:p w14:paraId="051E3BE5" w14:textId="77777777" w:rsidR="007615D6" w:rsidRPr="00EB0339" w:rsidRDefault="007615D6" w:rsidP="007615D6">
      <w:r w:rsidRPr="005B25A1">
        <w:rPr>
          <w:b/>
          <w:bCs/>
        </w:rPr>
        <w:t>Status:</w:t>
      </w:r>
      <w:r>
        <w:t xml:space="preserve"> </w:t>
      </w:r>
      <w:r>
        <w:rPr>
          <w:color w:val="0000FF"/>
        </w:rPr>
        <w:t>Not concluded</w:t>
      </w:r>
      <w:r>
        <w:t>.</w:t>
      </w:r>
    </w:p>
    <w:p w14:paraId="73EC73BD" w14:textId="77777777" w:rsidR="00E00DA6" w:rsidRDefault="007615D6" w:rsidP="000A3FBD">
      <w:pPr>
        <w:pStyle w:val="NormTop"/>
      </w:pPr>
      <w:r>
        <w:rPr>
          <w:color w:val="0000FF"/>
        </w:rPr>
        <w:lastRenderedPageBreak/>
        <w:t>S2-2410554</w:t>
      </w:r>
      <w:r w:rsidRPr="00D53282">
        <w:t xml:space="preserve"> </w:t>
      </w:r>
      <w:r>
        <w:t>(CR) 23.401 CR3801R10 (Rel-19, 'B'): Introduction of Store and Forward feature in EPC (Source: [Nokia, Novamint, NEC, Tencent, Sateliot, CATT, Intel, Vivo], Google)</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3. Clarification on this revision includes the following aspects (all marks in Blue color): Clarify definition of S&amp;F operation mode about feederlink and service link Clarify a UE in S&amp;F mode accesses services and networks in S&amp;F mode operation follows the exisitng procedure. There is no need for registration process; Remove Editor's Note: Whether a UE operating in S&amp;F mode should be handled as a 'registration mode' or as an operational condition for the UE is FFS. Reject cause can be exisiting or S&amp;F reject cause code which is up to stage 3. Clarify UL delivery time and Editor's note.</w:t>
      </w:r>
    </w:p>
    <w:p w14:paraId="512118A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  Confirm CR Revision - CR states 4! Wrong WI Code on CR!</w:t>
      </w:r>
    </w:p>
    <w:p w14:paraId="7DBC0719" w14:textId="77777777" w:rsidR="007615D6" w:rsidRPr="005B25A1" w:rsidRDefault="007615D6" w:rsidP="007615D6">
      <w:pPr>
        <w:keepNext/>
        <w:keepLines/>
        <w:rPr>
          <w:b/>
          <w:bCs/>
        </w:rPr>
      </w:pPr>
      <w:r w:rsidRPr="005B25A1">
        <w:rPr>
          <w:b/>
          <w:bCs/>
        </w:rPr>
        <w:t>Convenor comment:</w:t>
      </w:r>
    </w:p>
    <w:p w14:paraId="31694604" w14:textId="77777777" w:rsidR="007615D6" w:rsidRPr="005B25A1" w:rsidRDefault="007615D6" w:rsidP="007615D6">
      <w:pPr>
        <w:keepNext/>
        <w:keepLines/>
      </w:pPr>
      <w:r w:rsidRPr="005B25A1">
        <w:t>Merge into S2-2410234?</w:t>
      </w:r>
    </w:p>
    <w:p w14:paraId="2EAFCBB7" w14:textId="77777777" w:rsidR="007615D6" w:rsidRPr="005B25A1" w:rsidRDefault="007615D6" w:rsidP="007615D6">
      <w:pPr>
        <w:keepNext/>
        <w:keepLines/>
        <w:rPr>
          <w:b/>
          <w:bCs/>
        </w:rPr>
      </w:pPr>
      <w:r w:rsidRPr="005B25A1">
        <w:rPr>
          <w:b/>
          <w:bCs/>
        </w:rPr>
        <w:t>Parallel discussion:</w:t>
      </w:r>
    </w:p>
    <w:p w14:paraId="2926F12A" w14:textId="77777777" w:rsidR="007615D6" w:rsidRPr="005B25A1" w:rsidRDefault="007615D6" w:rsidP="007615D6">
      <w:pPr>
        <w:keepNext/>
        <w:keepLines/>
      </w:pPr>
      <w:r w:rsidRPr="005B25A1">
        <w:t>-</w:t>
      </w:r>
    </w:p>
    <w:p w14:paraId="55FEAF40" w14:textId="77777777" w:rsidR="007615D6" w:rsidRPr="005B25A1" w:rsidRDefault="007615D6" w:rsidP="007615D6">
      <w:pPr>
        <w:keepNext/>
        <w:keepLines/>
        <w:rPr>
          <w:b/>
          <w:bCs/>
        </w:rPr>
      </w:pPr>
      <w:r w:rsidRPr="005B25A1">
        <w:rPr>
          <w:b/>
          <w:bCs/>
        </w:rPr>
        <w:t>Plenary Discussion:</w:t>
      </w:r>
    </w:p>
    <w:p w14:paraId="2695FFAC" w14:textId="77777777" w:rsidR="007615D6" w:rsidRPr="005B25A1" w:rsidRDefault="007615D6" w:rsidP="007615D6">
      <w:pPr>
        <w:keepNext/>
        <w:keepLines/>
      </w:pPr>
      <w:r>
        <w:rPr>
          <w:color w:val="FF0000"/>
        </w:rPr>
        <w:t>NO DISCUSSION RECORDED</w:t>
      </w:r>
    </w:p>
    <w:p w14:paraId="637E1FA8" w14:textId="77777777" w:rsidR="007615D6" w:rsidRPr="00EB0339" w:rsidRDefault="007615D6" w:rsidP="007615D6">
      <w:r w:rsidRPr="005B25A1">
        <w:rPr>
          <w:b/>
          <w:bCs/>
        </w:rPr>
        <w:t>Status:</w:t>
      </w:r>
      <w:r>
        <w:t xml:space="preserve"> </w:t>
      </w:r>
      <w:r>
        <w:rPr>
          <w:color w:val="0000FF"/>
        </w:rPr>
        <w:t>Not concluded</w:t>
      </w:r>
      <w:r>
        <w:t>.</w:t>
      </w:r>
    </w:p>
    <w:p w14:paraId="78915661" w14:textId="77777777" w:rsidR="00E00DA6" w:rsidRDefault="007615D6" w:rsidP="000A3FBD">
      <w:pPr>
        <w:pStyle w:val="NormTop"/>
      </w:pPr>
      <w:r>
        <w:rPr>
          <w:color w:val="0000FF"/>
        </w:rPr>
        <w:t>S2-2410592</w:t>
      </w:r>
      <w:r w:rsidRPr="00D53282">
        <w:t xml:space="preserve"> </w:t>
      </w:r>
      <w:r>
        <w:t>(CR) 23.401 CR3801R11 (Rel-19, 'B'): Introduction of Store and Forward feature in EPC (Source: [Nokia, Novamint, NEC, Tencent, Sateliot, CATT, Intel,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For Rev 11: TR 23.700-29 clause 8.2 conclusions for KI#2 for a full CN onboard the satellite state that 'The UE attaches, transfers data (e.g. SMS, MO and MT data, etc.) and detaches from each satellite as required and as determined by the monitoring list'. Normative support for this detachment principle is needed which is added here and highlighted. Other changes in this revision of the CR are intended to align with changes in other revisions of this CR and are not intended to be applied to TS 23.401 if another revision is agreed.</w:t>
      </w:r>
    </w:p>
    <w:p w14:paraId="7AABCC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S2-2409403</w:t>
      </w:r>
      <w:r>
        <w:t>. Wrong WI Code on CR!</w:t>
      </w:r>
    </w:p>
    <w:p w14:paraId="2BC143C8" w14:textId="77777777" w:rsidR="007615D6" w:rsidRPr="005B25A1" w:rsidRDefault="007615D6" w:rsidP="007615D6">
      <w:pPr>
        <w:keepNext/>
        <w:keepLines/>
        <w:rPr>
          <w:b/>
          <w:bCs/>
        </w:rPr>
      </w:pPr>
      <w:r w:rsidRPr="005B25A1">
        <w:rPr>
          <w:b/>
          <w:bCs/>
        </w:rPr>
        <w:t>Convenor comment:</w:t>
      </w:r>
    </w:p>
    <w:p w14:paraId="305216C4" w14:textId="77777777" w:rsidR="007615D6" w:rsidRPr="005B25A1" w:rsidRDefault="007615D6" w:rsidP="007615D6">
      <w:pPr>
        <w:keepNext/>
        <w:keepLines/>
      </w:pPr>
      <w:r w:rsidRPr="005B25A1">
        <w:t>Merge into S2-2410234?</w:t>
      </w:r>
    </w:p>
    <w:p w14:paraId="58401F24" w14:textId="77777777" w:rsidR="007615D6" w:rsidRPr="005B25A1" w:rsidRDefault="007615D6" w:rsidP="007615D6">
      <w:pPr>
        <w:keepNext/>
        <w:keepLines/>
        <w:rPr>
          <w:b/>
          <w:bCs/>
        </w:rPr>
      </w:pPr>
      <w:r w:rsidRPr="005B25A1">
        <w:rPr>
          <w:b/>
          <w:bCs/>
        </w:rPr>
        <w:t>Parallel discussion:</w:t>
      </w:r>
    </w:p>
    <w:p w14:paraId="2EF77BED" w14:textId="77777777" w:rsidR="007615D6" w:rsidRPr="005B25A1" w:rsidRDefault="007615D6" w:rsidP="007615D6">
      <w:pPr>
        <w:keepNext/>
        <w:keepLines/>
      </w:pPr>
      <w:r w:rsidRPr="005B25A1">
        <w:t>-</w:t>
      </w:r>
    </w:p>
    <w:p w14:paraId="6759F063" w14:textId="77777777" w:rsidR="007615D6" w:rsidRPr="005B25A1" w:rsidRDefault="007615D6" w:rsidP="007615D6">
      <w:pPr>
        <w:keepNext/>
        <w:keepLines/>
        <w:rPr>
          <w:b/>
          <w:bCs/>
        </w:rPr>
      </w:pPr>
      <w:r w:rsidRPr="005B25A1">
        <w:rPr>
          <w:b/>
          <w:bCs/>
        </w:rPr>
        <w:t>Plenary Discussion:</w:t>
      </w:r>
    </w:p>
    <w:p w14:paraId="0067F623" w14:textId="77777777" w:rsidR="007615D6" w:rsidRPr="005B25A1" w:rsidRDefault="007615D6" w:rsidP="007615D6">
      <w:pPr>
        <w:keepNext/>
        <w:keepLines/>
      </w:pPr>
      <w:r>
        <w:rPr>
          <w:color w:val="FF0000"/>
        </w:rPr>
        <w:t>NO DISCUSSION RECORDED</w:t>
      </w:r>
    </w:p>
    <w:p w14:paraId="2F5A4CF8" w14:textId="77777777" w:rsidR="007615D6" w:rsidRPr="00EB0339" w:rsidRDefault="007615D6" w:rsidP="007615D6">
      <w:r w:rsidRPr="005B25A1">
        <w:rPr>
          <w:b/>
          <w:bCs/>
        </w:rPr>
        <w:t>Status:</w:t>
      </w:r>
      <w:r>
        <w:t xml:space="preserve"> </w:t>
      </w:r>
      <w:r>
        <w:rPr>
          <w:color w:val="0000FF"/>
        </w:rPr>
        <w:t>Not concluded</w:t>
      </w:r>
      <w:r>
        <w:t>.</w:t>
      </w:r>
    </w:p>
    <w:p w14:paraId="36479F09" w14:textId="77777777" w:rsidR="00E00DA6" w:rsidRDefault="007615D6" w:rsidP="000A3FBD">
      <w:pPr>
        <w:pStyle w:val="NormTop"/>
      </w:pPr>
      <w:r>
        <w:rPr>
          <w:color w:val="0000FF"/>
        </w:rPr>
        <w:lastRenderedPageBreak/>
        <w:t>S2-2410380</w:t>
      </w:r>
      <w:r w:rsidRPr="00D53282">
        <w:t xml:space="preserve"> </w:t>
      </w:r>
      <w:r>
        <w:t>(CR) 23.401 CR3824 (Rel-19, 'B'): Procedures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74ACF56E" w14:textId="77777777" w:rsidR="007615D6" w:rsidRPr="005B25A1" w:rsidRDefault="007615D6" w:rsidP="007615D6">
      <w:pPr>
        <w:keepNext/>
        <w:keepLines/>
        <w:rPr>
          <w:b/>
          <w:bCs/>
        </w:rPr>
      </w:pPr>
      <w:r w:rsidRPr="005B25A1">
        <w:rPr>
          <w:b/>
          <w:bCs/>
        </w:rPr>
        <w:t>Convenor comment:</w:t>
      </w:r>
    </w:p>
    <w:p w14:paraId="2A508302" w14:textId="77777777" w:rsidR="007615D6" w:rsidRPr="005B25A1" w:rsidRDefault="007615D6" w:rsidP="007615D6">
      <w:pPr>
        <w:keepNext/>
        <w:keepLines/>
      </w:pPr>
      <w:r w:rsidRPr="005B25A1">
        <w:t>Baseline.</w:t>
      </w:r>
    </w:p>
    <w:p w14:paraId="6DBEBBEA" w14:textId="77777777" w:rsidR="007615D6" w:rsidRPr="005B25A1" w:rsidRDefault="007615D6" w:rsidP="007615D6">
      <w:pPr>
        <w:keepNext/>
        <w:keepLines/>
        <w:rPr>
          <w:b/>
          <w:bCs/>
        </w:rPr>
      </w:pPr>
      <w:r w:rsidRPr="005B25A1">
        <w:rPr>
          <w:b/>
          <w:bCs/>
        </w:rPr>
        <w:t>Parallel discussion:</w:t>
      </w:r>
    </w:p>
    <w:p w14:paraId="493BF831" w14:textId="77777777" w:rsidR="007615D6" w:rsidRPr="005B25A1" w:rsidRDefault="007615D6" w:rsidP="007615D6">
      <w:pPr>
        <w:keepNext/>
        <w:keepLines/>
      </w:pPr>
      <w:r w:rsidRPr="005B25A1">
        <w:t>-</w:t>
      </w:r>
    </w:p>
    <w:p w14:paraId="1CAD5721" w14:textId="77777777" w:rsidR="007615D6" w:rsidRPr="005B25A1" w:rsidRDefault="007615D6" w:rsidP="007615D6">
      <w:pPr>
        <w:keepNext/>
        <w:keepLines/>
        <w:rPr>
          <w:b/>
          <w:bCs/>
        </w:rPr>
      </w:pPr>
      <w:r w:rsidRPr="005B25A1">
        <w:rPr>
          <w:b/>
          <w:bCs/>
        </w:rPr>
        <w:t>Plenary Discussion:</w:t>
      </w:r>
    </w:p>
    <w:p w14:paraId="40F452F9" w14:textId="77777777" w:rsidR="007615D6" w:rsidRPr="005B25A1" w:rsidRDefault="007615D6" w:rsidP="007615D6">
      <w:pPr>
        <w:keepNext/>
        <w:keepLines/>
      </w:pPr>
      <w:r>
        <w:rPr>
          <w:color w:val="FF0000"/>
        </w:rPr>
        <w:t>NO DISCUSSION RECORDED</w:t>
      </w:r>
    </w:p>
    <w:p w14:paraId="781FE6F5" w14:textId="77777777" w:rsidR="007615D6" w:rsidRPr="00EB0339" w:rsidRDefault="007615D6" w:rsidP="007615D6">
      <w:r w:rsidRPr="005B25A1">
        <w:rPr>
          <w:b/>
          <w:bCs/>
        </w:rPr>
        <w:t>Status:</w:t>
      </w:r>
      <w:r>
        <w:t xml:space="preserve"> </w:t>
      </w:r>
      <w:r>
        <w:rPr>
          <w:color w:val="0000FF"/>
        </w:rPr>
        <w:t>Not concluded</w:t>
      </w:r>
      <w:r>
        <w:t>.</w:t>
      </w:r>
    </w:p>
    <w:p w14:paraId="7AEC304C" w14:textId="77777777" w:rsidR="00E00DA6" w:rsidRDefault="007615D6" w:rsidP="000A3FBD">
      <w:pPr>
        <w:pStyle w:val="NormTop"/>
      </w:pPr>
      <w:r>
        <w:rPr>
          <w:color w:val="0000FF"/>
        </w:rPr>
        <w:t>S2-2410473</w:t>
      </w:r>
      <w:r w:rsidRPr="00D53282">
        <w:t xml:space="preserve"> </w:t>
      </w:r>
      <w:r>
        <w:t>(CR) 23.401 CR3826 (Rel-19, 'B'): Updates to call flows for S&amp;F feature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5205D802" w14:textId="77777777" w:rsidR="007615D6" w:rsidRPr="005B25A1" w:rsidRDefault="007615D6" w:rsidP="007615D6">
      <w:pPr>
        <w:keepNext/>
        <w:keepLines/>
        <w:rPr>
          <w:b/>
          <w:bCs/>
        </w:rPr>
      </w:pPr>
      <w:r w:rsidRPr="005B25A1">
        <w:rPr>
          <w:b/>
          <w:bCs/>
        </w:rPr>
        <w:t>Convenor comment:</w:t>
      </w:r>
    </w:p>
    <w:p w14:paraId="453C9D11" w14:textId="77777777" w:rsidR="007615D6" w:rsidRPr="005B25A1" w:rsidRDefault="007615D6" w:rsidP="007615D6">
      <w:pPr>
        <w:keepNext/>
        <w:keepLines/>
      </w:pPr>
      <w:r w:rsidRPr="005B25A1">
        <w:t>Merge into S2-2410380?</w:t>
      </w:r>
    </w:p>
    <w:p w14:paraId="416274EF" w14:textId="77777777" w:rsidR="007615D6" w:rsidRPr="005B25A1" w:rsidRDefault="007615D6" w:rsidP="007615D6">
      <w:pPr>
        <w:keepNext/>
        <w:keepLines/>
        <w:rPr>
          <w:b/>
          <w:bCs/>
        </w:rPr>
      </w:pPr>
      <w:r w:rsidRPr="005B25A1">
        <w:rPr>
          <w:b/>
          <w:bCs/>
        </w:rPr>
        <w:t>Parallel discussion:</w:t>
      </w:r>
    </w:p>
    <w:p w14:paraId="792CD3E8" w14:textId="77777777" w:rsidR="007615D6" w:rsidRPr="005B25A1" w:rsidRDefault="007615D6" w:rsidP="007615D6">
      <w:pPr>
        <w:keepNext/>
        <w:keepLines/>
      </w:pPr>
      <w:r w:rsidRPr="005B25A1">
        <w:t>-</w:t>
      </w:r>
    </w:p>
    <w:p w14:paraId="47CA5860" w14:textId="77777777" w:rsidR="007615D6" w:rsidRPr="005B25A1" w:rsidRDefault="007615D6" w:rsidP="007615D6">
      <w:pPr>
        <w:keepNext/>
        <w:keepLines/>
        <w:rPr>
          <w:b/>
          <w:bCs/>
        </w:rPr>
      </w:pPr>
      <w:r w:rsidRPr="005B25A1">
        <w:rPr>
          <w:b/>
          <w:bCs/>
        </w:rPr>
        <w:t>Plenary Discussion:</w:t>
      </w:r>
    </w:p>
    <w:p w14:paraId="38AD46B3" w14:textId="77777777" w:rsidR="007615D6" w:rsidRPr="005B25A1" w:rsidRDefault="007615D6" w:rsidP="007615D6">
      <w:pPr>
        <w:keepNext/>
        <w:keepLines/>
      </w:pPr>
      <w:r>
        <w:rPr>
          <w:color w:val="FF0000"/>
        </w:rPr>
        <w:t>NO DISCUSSION RECORDED</w:t>
      </w:r>
    </w:p>
    <w:p w14:paraId="6A7E031D" w14:textId="77777777" w:rsidR="007615D6" w:rsidRPr="00EB0339" w:rsidRDefault="007615D6" w:rsidP="007615D6">
      <w:r w:rsidRPr="005B25A1">
        <w:rPr>
          <w:b/>
          <w:bCs/>
        </w:rPr>
        <w:t>Status:</w:t>
      </w:r>
      <w:r>
        <w:t xml:space="preserve"> </w:t>
      </w:r>
      <w:r>
        <w:rPr>
          <w:color w:val="0000FF"/>
        </w:rPr>
        <w:t>Not concluded</w:t>
      </w:r>
      <w:r>
        <w:t>.</w:t>
      </w:r>
    </w:p>
    <w:p w14:paraId="7F4A5150" w14:textId="77777777" w:rsidR="00E00DA6" w:rsidRDefault="007615D6" w:rsidP="000A3FBD">
      <w:pPr>
        <w:pStyle w:val="NormTop"/>
      </w:pPr>
      <w:r>
        <w:rPr>
          <w:color w:val="0000FF"/>
        </w:rPr>
        <w:t>S2-2409810</w:t>
      </w:r>
      <w:r w:rsidRPr="00D53282">
        <w:t xml:space="preserve"> </w:t>
      </w:r>
      <w:r>
        <w:t>(CR) 23.401 CR3816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control plan service request and UE requested PDN connectivity procedures.</w:t>
      </w:r>
    </w:p>
    <w:p w14:paraId="611E6BD6"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3805!.  Confirm Spec version used - CR states 18.6.0!</w:t>
      </w:r>
    </w:p>
    <w:p w14:paraId="671BE1A8" w14:textId="77777777" w:rsidR="007615D6" w:rsidRPr="005B25A1" w:rsidRDefault="007615D6" w:rsidP="007615D6">
      <w:pPr>
        <w:keepNext/>
        <w:keepLines/>
        <w:rPr>
          <w:b/>
          <w:bCs/>
        </w:rPr>
      </w:pPr>
      <w:r w:rsidRPr="005B25A1">
        <w:rPr>
          <w:b/>
          <w:bCs/>
        </w:rPr>
        <w:t>Convenor comment:</w:t>
      </w:r>
    </w:p>
    <w:p w14:paraId="33ACDFF8" w14:textId="77777777" w:rsidR="007615D6" w:rsidRPr="005B25A1" w:rsidRDefault="007615D6" w:rsidP="007615D6">
      <w:pPr>
        <w:keepNext/>
        <w:keepLines/>
      </w:pPr>
      <w:r w:rsidRPr="005B25A1">
        <w:t>Merge into S2-2410380?</w:t>
      </w:r>
    </w:p>
    <w:p w14:paraId="0A190331" w14:textId="77777777" w:rsidR="007615D6" w:rsidRPr="005B25A1" w:rsidRDefault="007615D6" w:rsidP="007615D6">
      <w:pPr>
        <w:keepNext/>
        <w:keepLines/>
        <w:rPr>
          <w:b/>
          <w:bCs/>
        </w:rPr>
      </w:pPr>
      <w:r w:rsidRPr="005B25A1">
        <w:rPr>
          <w:b/>
          <w:bCs/>
        </w:rPr>
        <w:t>Parallel discussion:</w:t>
      </w:r>
    </w:p>
    <w:p w14:paraId="7C9C16F5" w14:textId="77777777" w:rsidR="007615D6" w:rsidRPr="005B25A1" w:rsidRDefault="007615D6" w:rsidP="007615D6">
      <w:pPr>
        <w:keepNext/>
        <w:keepLines/>
      </w:pPr>
      <w:r w:rsidRPr="005B25A1">
        <w:t>-</w:t>
      </w:r>
    </w:p>
    <w:p w14:paraId="0B29C2FF" w14:textId="77777777" w:rsidR="007615D6" w:rsidRPr="005B25A1" w:rsidRDefault="007615D6" w:rsidP="007615D6">
      <w:pPr>
        <w:keepNext/>
        <w:keepLines/>
        <w:rPr>
          <w:b/>
          <w:bCs/>
        </w:rPr>
      </w:pPr>
      <w:r w:rsidRPr="005B25A1">
        <w:rPr>
          <w:b/>
          <w:bCs/>
        </w:rPr>
        <w:t>Plenary Discussion:</w:t>
      </w:r>
    </w:p>
    <w:p w14:paraId="5C2A6C34" w14:textId="77777777" w:rsidR="007615D6" w:rsidRPr="005B25A1" w:rsidRDefault="007615D6" w:rsidP="007615D6">
      <w:pPr>
        <w:keepNext/>
        <w:keepLines/>
      </w:pPr>
      <w:r>
        <w:rPr>
          <w:color w:val="FF0000"/>
        </w:rPr>
        <w:t>NO DISCUSSION RECORDED</w:t>
      </w:r>
    </w:p>
    <w:p w14:paraId="6285F03D" w14:textId="77777777" w:rsidR="007615D6" w:rsidRPr="00EB0339" w:rsidRDefault="007615D6" w:rsidP="007615D6">
      <w:r w:rsidRPr="005B25A1">
        <w:rPr>
          <w:b/>
          <w:bCs/>
        </w:rPr>
        <w:t>Status:</w:t>
      </w:r>
      <w:r>
        <w:t xml:space="preserve"> </w:t>
      </w:r>
      <w:r>
        <w:rPr>
          <w:color w:val="0000FF"/>
        </w:rPr>
        <w:t>Not concluded</w:t>
      </w:r>
      <w:r>
        <w:t>.</w:t>
      </w:r>
    </w:p>
    <w:p w14:paraId="475E3CD6" w14:textId="77777777" w:rsidR="00E00DA6" w:rsidRDefault="007615D6" w:rsidP="000A3FBD">
      <w:pPr>
        <w:pStyle w:val="NormTop"/>
      </w:pPr>
      <w:r>
        <w:rPr>
          <w:color w:val="0000FF"/>
        </w:rPr>
        <w:lastRenderedPageBreak/>
        <w:t>S2-2409842</w:t>
      </w:r>
      <w:r w:rsidRPr="00D53282">
        <w:t xml:space="preserve"> </w:t>
      </w:r>
      <w:r>
        <w:t>(CR) 23.401 CR3819 (Rel-19, 'B'): Update procedures for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procedures are updated to support S&amp;F feature in EPC.</w:t>
      </w:r>
    </w:p>
    <w:p w14:paraId="0550AE12" w14:textId="77777777" w:rsidR="007615D6" w:rsidRPr="005B25A1" w:rsidRDefault="007615D6" w:rsidP="007615D6">
      <w:pPr>
        <w:keepNext/>
        <w:keepLines/>
        <w:rPr>
          <w:b/>
          <w:bCs/>
        </w:rPr>
      </w:pPr>
      <w:r w:rsidRPr="005B25A1">
        <w:rPr>
          <w:b/>
          <w:bCs/>
        </w:rPr>
        <w:t>Convenor comment:</w:t>
      </w:r>
    </w:p>
    <w:p w14:paraId="0332913B" w14:textId="77777777" w:rsidR="007615D6" w:rsidRPr="005B25A1" w:rsidRDefault="007615D6" w:rsidP="007615D6">
      <w:pPr>
        <w:keepNext/>
        <w:keepLines/>
      </w:pPr>
      <w:r w:rsidRPr="005B25A1">
        <w:t>Merge into S2-2410380?</w:t>
      </w:r>
    </w:p>
    <w:p w14:paraId="45FA29BF" w14:textId="77777777" w:rsidR="007615D6" w:rsidRPr="005B25A1" w:rsidRDefault="007615D6" w:rsidP="007615D6">
      <w:pPr>
        <w:keepNext/>
        <w:keepLines/>
        <w:rPr>
          <w:b/>
          <w:bCs/>
        </w:rPr>
      </w:pPr>
      <w:r w:rsidRPr="005B25A1">
        <w:rPr>
          <w:b/>
          <w:bCs/>
        </w:rPr>
        <w:t>Parallel discussion:</w:t>
      </w:r>
    </w:p>
    <w:p w14:paraId="29206FC3" w14:textId="77777777" w:rsidR="007615D6" w:rsidRPr="005B25A1" w:rsidRDefault="007615D6" w:rsidP="007615D6">
      <w:pPr>
        <w:keepNext/>
        <w:keepLines/>
      </w:pPr>
      <w:r w:rsidRPr="005B25A1">
        <w:t>-</w:t>
      </w:r>
    </w:p>
    <w:p w14:paraId="5C6C617B" w14:textId="77777777" w:rsidR="007615D6" w:rsidRPr="005B25A1" w:rsidRDefault="007615D6" w:rsidP="007615D6">
      <w:pPr>
        <w:keepNext/>
        <w:keepLines/>
        <w:rPr>
          <w:b/>
          <w:bCs/>
        </w:rPr>
      </w:pPr>
      <w:r w:rsidRPr="005B25A1">
        <w:rPr>
          <w:b/>
          <w:bCs/>
        </w:rPr>
        <w:t>Plenary Discussion:</w:t>
      </w:r>
    </w:p>
    <w:p w14:paraId="44E49D20" w14:textId="77777777" w:rsidR="007615D6" w:rsidRPr="005B25A1" w:rsidRDefault="007615D6" w:rsidP="007615D6">
      <w:pPr>
        <w:keepNext/>
        <w:keepLines/>
      </w:pPr>
      <w:r>
        <w:rPr>
          <w:color w:val="FF0000"/>
        </w:rPr>
        <w:t>NO DISCUSSION RECORDED</w:t>
      </w:r>
    </w:p>
    <w:p w14:paraId="116CAE9E" w14:textId="77777777" w:rsidR="007615D6" w:rsidRPr="00EB0339" w:rsidRDefault="007615D6" w:rsidP="007615D6">
      <w:r w:rsidRPr="005B25A1">
        <w:rPr>
          <w:b/>
          <w:bCs/>
        </w:rPr>
        <w:t>Status:</w:t>
      </w:r>
      <w:r>
        <w:t xml:space="preserve"> </w:t>
      </w:r>
      <w:r>
        <w:rPr>
          <w:color w:val="0000FF"/>
        </w:rPr>
        <w:t>Not concluded</w:t>
      </w:r>
      <w:r>
        <w:t>.</w:t>
      </w:r>
    </w:p>
    <w:p w14:paraId="11739CA6" w14:textId="77777777" w:rsidR="00E00DA6" w:rsidRDefault="007615D6" w:rsidP="000A3FBD">
      <w:pPr>
        <w:pStyle w:val="NormTop"/>
      </w:pPr>
      <w:r>
        <w:rPr>
          <w:color w:val="0000FF"/>
        </w:rPr>
        <w:t>S2-2410074</w:t>
      </w:r>
      <w:r w:rsidRPr="00D53282">
        <w:t xml:space="preserve"> </w:t>
      </w:r>
      <w:r>
        <w:t>(CR) 23.401 CR3809R1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1B4D37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S2-2408418</w:t>
      </w:r>
      <w:r>
        <w:t>. Wrong WI Code on CR!</w:t>
      </w:r>
    </w:p>
    <w:p w14:paraId="7C473C54" w14:textId="77777777" w:rsidR="007615D6" w:rsidRPr="005B25A1" w:rsidRDefault="007615D6" w:rsidP="007615D6">
      <w:pPr>
        <w:keepNext/>
        <w:keepLines/>
        <w:rPr>
          <w:b/>
          <w:bCs/>
        </w:rPr>
      </w:pPr>
      <w:r w:rsidRPr="005B25A1">
        <w:rPr>
          <w:b/>
          <w:bCs/>
        </w:rPr>
        <w:t>Convenor comment:</w:t>
      </w:r>
    </w:p>
    <w:p w14:paraId="53E24D96" w14:textId="77777777" w:rsidR="007615D6" w:rsidRPr="005B25A1" w:rsidRDefault="007615D6" w:rsidP="007615D6">
      <w:pPr>
        <w:keepNext/>
        <w:keepLines/>
      </w:pPr>
      <w:r w:rsidRPr="005B25A1">
        <w:t>Merge into S2-2410380?</w:t>
      </w:r>
    </w:p>
    <w:p w14:paraId="2BC76310" w14:textId="77777777" w:rsidR="007615D6" w:rsidRPr="005B25A1" w:rsidRDefault="007615D6" w:rsidP="007615D6">
      <w:pPr>
        <w:keepNext/>
        <w:keepLines/>
        <w:rPr>
          <w:b/>
          <w:bCs/>
        </w:rPr>
      </w:pPr>
      <w:r w:rsidRPr="005B25A1">
        <w:rPr>
          <w:b/>
          <w:bCs/>
        </w:rPr>
        <w:t>Parallel discussion:</w:t>
      </w:r>
    </w:p>
    <w:p w14:paraId="1B30220C" w14:textId="77777777" w:rsidR="007615D6" w:rsidRPr="005B25A1" w:rsidRDefault="007615D6" w:rsidP="007615D6">
      <w:pPr>
        <w:keepNext/>
        <w:keepLines/>
      </w:pPr>
      <w:r w:rsidRPr="005B25A1">
        <w:t>-</w:t>
      </w:r>
    </w:p>
    <w:p w14:paraId="2096F9E8" w14:textId="77777777" w:rsidR="007615D6" w:rsidRPr="005B25A1" w:rsidRDefault="007615D6" w:rsidP="007615D6">
      <w:pPr>
        <w:keepNext/>
        <w:keepLines/>
        <w:rPr>
          <w:b/>
          <w:bCs/>
        </w:rPr>
      </w:pPr>
      <w:r w:rsidRPr="005B25A1">
        <w:rPr>
          <w:b/>
          <w:bCs/>
        </w:rPr>
        <w:t>Plenary Discussion:</w:t>
      </w:r>
    </w:p>
    <w:p w14:paraId="5AFE0110" w14:textId="77777777" w:rsidR="007615D6" w:rsidRPr="005B25A1" w:rsidRDefault="007615D6" w:rsidP="007615D6">
      <w:pPr>
        <w:keepNext/>
        <w:keepLines/>
      </w:pPr>
      <w:r>
        <w:rPr>
          <w:color w:val="FF0000"/>
        </w:rPr>
        <w:t>NO DISCUSSION RECORDED</w:t>
      </w:r>
    </w:p>
    <w:p w14:paraId="5D7B9D1A" w14:textId="77777777" w:rsidR="007615D6" w:rsidRPr="00EB0339" w:rsidRDefault="007615D6" w:rsidP="007615D6">
      <w:r w:rsidRPr="005B25A1">
        <w:rPr>
          <w:b/>
          <w:bCs/>
        </w:rPr>
        <w:t>Status:</w:t>
      </w:r>
      <w:r>
        <w:t xml:space="preserve"> </w:t>
      </w:r>
      <w:r>
        <w:rPr>
          <w:color w:val="0000FF"/>
        </w:rPr>
        <w:t>Not concluded</w:t>
      </w:r>
      <w:r>
        <w:t>.</w:t>
      </w:r>
    </w:p>
    <w:p w14:paraId="6A46C390" w14:textId="77777777" w:rsidR="00E00DA6" w:rsidRDefault="007615D6" w:rsidP="000A3FBD">
      <w:pPr>
        <w:pStyle w:val="NormTop"/>
      </w:pPr>
      <w:r>
        <w:rPr>
          <w:color w:val="0000FF"/>
        </w:rPr>
        <w:t>S2-2410143</w:t>
      </w:r>
      <w:r w:rsidRPr="00D53282">
        <w:t xml:space="preserve"> </w:t>
      </w:r>
      <w:r>
        <w:t>(CR) 23.401 CR3823 (Rel-19, 'B'): Procedures for Store and Forward Satellite Operations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37C95257" w14:textId="77777777" w:rsidR="007615D6" w:rsidRPr="005B25A1" w:rsidRDefault="007615D6" w:rsidP="007615D6">
      <w:pPr>
        <w:keepNext/>
        <w:keepLines/>
        <w:rPr>
          <w:b/>
          <w:bCs/>
        </w:rPr>
      </w:pPr>
      <w:r w:rsidRPr="005B25A1">
        <w:rPr>
          <w:b/>
          <w:bCs/>
        </w:rPr>
        <w:t>Convenor comment:</w:t>
      </w:r>
    </w:p>
    <w:p w14:paraId="4168A414" w14:textId="77777777" w:rsidR="007615D6" w:rsidRPr="005B25A1" w:rsidRDefault="007615D6" w:rsidP="007615D6">
      <w:pPr>
        <w:keepNext/>
        <w:keepLines/>
      </w:pPr>
      <w:r w:rsidRPr="005B25A1">
        <w:t>Merge into S2-2410380?</w:t>
      </w:r>
    </w:p>
    <w:p w14:paraId="666B7040" w14:textId="77777777" w:rsidR="007615D6" w:rsidRPr="005B25A1" w:rsidRDefault="007615D6" w:rsidP="007615D6">
      <w:pPr>
        <w:keepNext/>
        <w:keepLines/>
        <w:rPr>
          <w:b/>
          <w:bCs/>
        </w:rPr>
      </w:pPr>
      <w:r w:rsidRPr="005B25A1">
        <w:rPr>
          <w:b/>
          <w:bCs/>
        </w:rPr>
        <w:t>Parallel discussion:</w:t>
      </w:r>
    </w:p>
    <w:p w14:paraId="42BE310D" w14:textId="77777777" w:rsidR="007615D6" w:rsidRPr="005B25A1" w:rsidRDefault="007615D6" w:rsidP="007615D6">
      <w:pPr>
        <w:keepNext/>
        <w:keepLines/>
      </w:pPr>
      <w:r w:rsidRPr="005B25A1">
        <w:t>-</w:t>
      </w:r>
    </w:p>
    <w:p w14:paraId="156C857C" w14:textId="77777777" w:rsidR="007615D6" w:rsidRPr="005B25A1" w:rsidRDefault="007615D6" w:rsidP="007615D6">
      <w:pPr>
        <w:keepNext/>
        <w:keepLines/>
        <w:rPr>
          <w:b/>
          <w:bCs/>
        </w:rPr>
      </w:pPr>
      <w:r w:rsidRPr="005B25A1">
        <w:rPr>
          <w:b/>
          <w:bCs/>
        </w:rPr>
        <w:t>Plenary Discussion:</w:t>
      </w:r>
    </w:p>
    <w:p w14:paraId="7F499DA4" w14:textId="77777777" w:rsidR="007615D6" w:rsidRPr="005B25A1" w:rsidRDefault="007615D6" w:rsidP="007615D6">
      <w:pPr>
        <w:keepNext/>
        <w:keepLines/>
      </w:pPr>
      <w:r>
        <w:rPr>
          <w:color w:val="FF0000"/>
        </w:rPr>
        <w:t>NO DISCUSSION RECORDED</w:t>
      </w:r>
    </w:p>
    <w:p w14:paraId="4631943D" w14:textId="77777777" w:rsidR="007615D6" w:rsidRPr="00EB0339" w:rsidRDefault="007615D6" w:rsidP="007615D6">
      <w:r w:rsidRPr="005B25A1">
        <w:rPr>
          <w:b/>
          <w:bCs/>
        </w:rPr>
        <w:t>Status:</w:t>
      </w:r>
      <w:r>
        <w:t xml:space="preserve"> </w:t>
      </w:r>
      <w:r>
        <w:rPr>
          <w:color w:val="0000FF"/>
        </w:rPr>
        <w:t>Not concluded</w:t>
      </w:r>
      <w:r>
        <w:t>.</w:t>
      </w:r>
    </w:p>
    <w:p w14:paraId="7710C525" w14:textId="77777777" w:rsidR="00E00DA6" w:rsidRDefault="007615D6" w:rsidP="000A3FBD">
      <w:pPr>
        <w:pStyle w:val="NormTop"/>
      </w:pPr>
      <w:r>
        <w:rPr>
          <w:color w:val="0000FF"/>
        </w:rPr>
        <w:lastRenderedPageBreak/>
        <w:t>S2-2410243</w:t>
      </w:r>
      <w:r w:rsidRPr="00D53282">
        <w:t xml:space="preserve"> </w:t>
      </w:r>
      <w:r>
        <w:t>(CR) 23.401 CR3802R1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5968063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S2-2408077</w:t>
      </w:r>
      <w:r>
        <w:t>. No Clauses Affected indicated! Wrong WI Code on CR!</w:t>
      </w:r>
    </w:p>
    <w:p w14:paraId="06C43E49" w14:textId="77777777" w:rsidR="007615D6" w:rsidRPr="005B25A1" w:rsidRDefault="007615D6" w:rsidP="007615D6">
      <w:pPr>
        <w:keepNext/>
        <w:keepLines/>
        <w:rPr>
          <w:b/>
          <w:bCs/>
        </w:rPr>
      </w:pPr>
      <w:r w:rsidRPr="005B25A1">
        <w:rPr>
          <w:b/>
          <w:bCs/>
        </w:rPr>
        <w:t>Convenor comment:</w:t>
      </w:r>
    </w:p>
    <w:p w14:paraId="31962E1E" w14:textId="77777777" w:rsidR="007615D6" w:rsidRPr="005B25A1" w:rsidRDefault="007615D6" w:rsidP="007615D6">
      <w:pPr>
        <w:keepNext/>
        <w:keepLines/>
      </w:pPr>
      <w:r w:rsidRPr="005B25A1">
        <w:t>Merge into S2-2410380?</w:t>
      </w:r>
    </w:p>
    <w:p w14:paraId="69740632" w14:textId="77777777" w:rsidR="007615D6" w:rsidRPr="005B25A1" w:rsidRDefault="007615D6" w:rsidP="007615D6">
      <w:pPr>
        <w:keepNext/>
        <w:keepLines/>
        <w:rPr>
          <w:b/>
          <w:bCs/>
        </w:rPr>
      </w:pPr>
      <w:r w:rsidRPr="005B25A1">
        <w:rPr>
          <w:b/>
          <w:bCs/>
        </w:rPr>
        <w:t>Parallel discussion:</w:t>
      </w:r>
    </w:p>
    <w:p w14:paraId="231E8914" w14:textId="77777777" w:rsidR="007615D6" w:rsidRPr="005B25A1" w:rsidRDefault="007615D6" w:rsidP="007615D6">
      <w:pPr>
        <w:keepNext/>
        <w:keepLines/>
      </w:pPr>
      <w:r w:rsidRPr="005B25A1">
        <w:t>-</w:t>
      </w:r>
    </w:p>
    <w:p w14:paraId="657D80BB" w14:textId="77777777" w:rsidR="007615D6" w:rsidRPr="005B25A1" w:rsidRDefault="007615D6" w:rsidP="007615D6">
      <w:pPr>
        <w:keepNext/>
        <w:keepLines/>
        <w:rPr>
          <w:b/>
          <w:bCs/>
        </w:rPr>
      </w:pPr>
      <w:r w:rsidRPr="005B25A1">
        <w:rPr>
          <w:b/>
          <w:bCs/>
        </w:rPr>
        <w:t>Plenary Discussion:</w:t>
      </w:r>
    </w:p>
    <w:p w14:paraId="1AC0762E" w14:textId="77777777" w:rsidR="007615D6" w:rsidRPr="005B25A1" w:rsidRDefault="007615D6" w:rsidP="007615D6">
      <w:pPr>
        <w:keepNext/>
        <w:keepLines/>
      </w:pPr>
      <w:r>
        <w:rPr>
          <w:color w:val="FF0000"/>
        </w:rPr>
        <w:t>NO DISCUSSION RECORDED</w:t>
      </w:r>
    </w:p>
    <w:p w14:paraId="648279EE" w14:textId="77777777" w:rsidR="007615D6" w:rsidRPr="00EB0339" w:rsidRDefault="007615D6" w:rsidP="007615D6">
      <w:r w:rsidRPr="005B25A1">
        <w:rPr>
          <w:b/>
          <w:bCs/>
        </w:rPr>
        <w:t>Status:</w:t>
      </w:r>
      <w:r>
        <w:t xml:space="preserve"> </w:t>
      </w:r>
      <w:r>
        <w:rPr>
          <w:color w:val="0000FF"/>
        </w:rPr>
        <w:t>Not concluded</w:t>
      </w:r>
      <w:r>
        <w:t>.</w:t>
      </w:r>
    </w:p>
    <w:p w14:paraId="7C8C9AA4" w14:textId="77777777" w:rsidR="00E00DA6" w:rsidRDefault="007615D6" w:rsidP="000A3FBD">
      <w:pPr>
        <w:pStyle w:val="NormTop"/>
      </w:pPr>
      <w:r>
        <w:rPr>
          <w:color w:val="0000FF"/>
        </w:rPr>
        <w:t>S2-2409811</w:t>
      </w:r>
      <w:r w:rsidRPr="00D53282">
        <w:t xml:space="preserve"> </w:t>
      </w:r>
      <w:r>
        <w:t>(LS OUT) [DRAFT] LS on reject cause value for not supporting S&amp;F UEs (Source: vivo)</w:t>
      </w:r>
      <w:r>
        <w:br/>
      </w:r>
      <w:r w:rsidRPr="00D53282">
        <w:rPr>
          <w:b/>
        </w:rPr>
        <w:t>Document for:</w:t>
      </w:r>
      <w:r w:rsidRPr="00D53282">
        <w:t xml:space="preserve"> </w:t>
      </w:r>
      <w:r>
        <w:t>Approval</w:t>
      </w:r>
      <w:r>
        <w:br/>
      </w:r>
      <w:r w:rsidRPr="00D53282">
        <w:rPr>
          <w:b/>
        </w:rPr>
        <w:t>Abstract:</w:t>
      </w:r>
      <w:r w:rsidRPr="00D53282">
        <w:t xml:space="preserve"> </w:t>
      </w:r>
      <w:r>
        <w:br/>
        <w:t>LS on reject cause value for not supporting S&amp;F UEs.</w:t>
      </w:r>
    </w:p>
    <w:p w14:paraId="39157718" w14:textId="77777777" w:rsidR="007615D6" w:rsidRPr="005B25A1" w:rsidRDefault="007615D6" w:rsidP="007615D6">
      <w:pPr>
        <w:keepNext/>
        <w:keepLines/>
        <w:rPr>
          <w:b/>
          <w:bCs/>
        </w:rPr>
      </w:pPr>
      <w:r w:rsidRPr="005B25A1">
        <w:rPr>
          <w:b/>
          <w:bCs/>
        </w:rPr>
        <w:t>Convenor comment:</w:t>
      </w:r>
    </w:p>
    <w:p w14:paraId="0786B4C1" w14:textId="77777777" w:rsidR="007615D6" w:rsidRPr="005B25A1" w:rsidRDefault="007615D6" w:rsidP="007615D6">
      <w:pPr>
        <w:keepNext/>
        <w:keepLines/>
      </w:pPr>
      <w:r w:rsidRPr="005B25A1">
        <w:t>Handle?</w:t>
      </w:r>
    </w:p>
    <w:p w14:paraId="55D10C34" w14:textId="77777777" w:rsidR="007615D6" w:rsidRPr="005B25A1" w:rsidRDefault="007615D6" w:rsidP="007615D6">
      <w:pPr>
        <w:keepNext/>
        <w:keepLines/>
        <w:rPr>
          <w:b/>
          <w:bCs/>
        </w:rPr>
      </w:pPr>
      <w:r w:rsidRPr="005B25A1">
        <w:rPr>
          <w:b/>
          <w:bCs/>
        </w:rPr>
        <w:t>Parallel discussion:</w:t>
      </w:r>
    </w:p>
    <w:p w14:paraId="4FCE1AA7" w14:textId="77777777" w:rsidR="007615D6" w:rsidRPr="005B25A1" w:rsidRDefault="007615D6" w:rsidP="007615D6">
      <w:pPr>
        <w:keepNext/>
        <w:keepLines/>
      </w:pPr>
      <w:r w:rsidRPr="005B25A1">
        <w:t>-</w:t>
      </w:r>
    </w:p>
    <w:p w14:paraId="30E16ADC" w14:textId="77777777" w:rsidR="007615D6" w:rsidRPr="005B25A1" w:rsidRDefault="007615D6" w:rsidP="007615D6">
      <w:pPr>
        <w:keepNext/>
        <w:keepLines/>
        <w:rPr>
          <w:b/>
          <w:bCs/>
        </w:rPr>
      </w:pPr>
      <w:r w:rsidRPr="005B25A1">
        <w:rPr>
          <w:b/>
          <w:bCs/>
        </w:rPr>
        <w:t>Plenary Discussion:</w:t>
      </w:r>
    </w:p>
    <w:p w14:paraId="52CD4CDE" w14:textId="77777777" w:rsidR="007615D6" w:rsidRPr="005B25A1" w:rsidRDefault="007615D6" w:rsidP="007615D6">
      <w:pPr>
        <w:keepNext/>
        <w:keepLines/>
      </w:pPr>
      <w:r>
        <w:rPr>
          <w:color w:val="FF0000"/>
        </w:rPr>
        <w:t>NO DISCUSSION RECORDED</w:t>
      </w:r>
    </w:p>
    <w:p w14:paraId="290ABD69" w14:textId="77777777" w:rsidR="007615D6" w:rsidRPr="00EB0339" w:rsidRDefault="007615D6" w:rsidP="007615D6">
      <w:r w:rsidRPr="005B25A1">
        <w:rPr>
          <w:b/>
          <w:bCs/>
        </w:rPr>
        <w:t>Status:</w:t>
      </w:r>
      <w:r>
        <w:t xml:space="preserve"> </w:t>
      </w:r>
      <w:r>
        <w:rPr>
          <w:color w:val="0000FF"/>
        </w:rPr>
        <w:t>Not concluded</w:t>
      </w:r>
      <w:r>
        <w:t>.</w:t>
      </w:r>
    </w:p>
    <w:p w14:paraId="1C113A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Split MME</w:t>
      </w:r>
    </w:p>
    <w:p w14:paraId="5BEC63C1" w14:textId="77777777" w:rsidR="00E00DA6" w:rsidRDefault="007615D6" w:rsidP="000A3FBD">
      <w:pPr>
        <w:pStyle w:val="NormTop"/>
      </w:pPr>
      <w:r>
        <w:rPr>
          <w:color w:val="0000FF"/>
        </w:rPr>
        <w:t>S2-2410208</w:t>
      </w:r>
      <w:r w:rsidRPr="00D53282">
        <w:t xml:space="preserve"> </w:t>
      </w:r>
      <w:r>
        <w:t>(DISCUSSION) On how to illustrate the quick Delivery report (RP-ACK). (Source: Intel)</w:t>
      </w:r>
      <w:r>
        <w:br/>
      </w:r>
      <w:r w:rsidRPr="00D53282">
        <w:rPr>
          <w:b/>
        </w:rPr>
        <w:t>Document for:</w:t>
      </w:r>
      <w:r w:rsidRPr="00D53282">
        <w:t xml:space="preserve"> </w:t>
      </w:r>
      <w:r>
        <w:t>Agreement</w:t>
      </w:r>
      <w:r>
        <w:br/>
      </w:r>
      <w:r w:rsidRPr="00D53282">
        <w:rPr>
          <w:b/>
        </w:rPr>
        <w:t>Abstract:</w:t>
      </w:r>
      <w:r w:rsidRPr="00D53282">
        <w:t xml:space="preserve"> </w:t>
      </w:r>
      <w:r>
        <w:br/>
        <w:t>This paper concludes that there is no need to capture any SMS-IWMSC functionality in the split-MME figure.</w:t>
      </w:r>
    </w:p>
    <w:p w14:paraId="16BBBFF4" w14:textId="77777777" w:rsidR="007615D6" w:rsidRPr="005B25A1" w:rsidRDefault="007615D6" w:rsidP="007615D6">
      <w:pPr>
        <w:keepNext/>
        <w:keepLines/>
        <w:rPr>
          <w:b/>
          <w:bCs/>
        </w:rPr>
      </w:pPr>
      <w:r w:rsidRPr="005B25A1">
        <w:rPr>
          <w:b/>
          <w:bCs/>
        </w:rPr>
        <w:t>Convenor comment:</w:t>
      </w:r>
    </w:p>
    <w:p w14:paraId="3BBFA924" w14:textId="77777777" w:rsidR="007615D6" w:rsidRPr="005B25A1" w:rsidRDefault="007615D6" w:rsidP="007615D6">
      <w:pPr>
        <w:keepNext/>
        <w:keepLines/>
      </w:pPr>
      <w:r w:rsidRPr="005B25A1">
        <w:t>Handle.</w:t>
      </w:r>
    </w:p>
    <w:p w14:paraId="42C89814" w14:textId="77777777" w:rsidR="007615D6" w:rsidRPr="005B25A1" w:rsidRDefault="007615D6" w:rsidP="007615D6">
      <w:pPr>
        <w:keepNext/>
        <w:keepLines/>
        <w:rPr>
          <w:b/>
          <w:bCs/>
        </w:rPr>
      </w:pPr>
      <w:r w:rsidRPr="005B25A1">
        <w:rPr>
          <w:b/>
          <w:bCs/>
        </w:rPr>
        <w:t>Parallel discussion:</w:t>
      </w:r>
    </w:p>
    <w:p w14:paraId="247F147A" w14:textId="77777777" w:rsidR="007615D6" w:rsidRPr="005B25A1" w:rsidRDefault="007615D6" w:rsidP="007615D6">
      <w:pPr>
        <w:keepNext/>
        <w:keepLines/>
      </w:pPr>
      <w:r w:rsidRPr="005B25A1">
        <w:t>-</w:t>
      </w:r>
    </w:p>
    <w:p w14:paraId="3A4164A9" w14:textId="77777777" w:rsidR="007615D6" w:rsidRPr="005B25A1" w:rsidRDefault="007615D6" w:rsidP="007615D6">
      <w:pPr>
        <w:keepNext/>
        <w:keepLines/>
        <w:rPr>
          <w:b/>
          <w:bCs/>
        </w:rPr>
      </w:pPr>
      <w:r w:rsidRPr="005B25A1">
        <w:rPr>
          <w:b/>
          <w:bCs/>
        </w:rPr>
        <w:t>Plenary Discussion:</w:t>
      </w:r>
    </w:p>
    <w:p w14:paraId="79BF8726" w14:textId="77777777" w:rsidR="007615D6" w:rsidRPr="005B25A1" w:rsidRDefault="007615D6" w:rsidP="007615D6">
      <w:pPr>
        <w:keepNext/>
        <w:keepLines/>
      </w:pPr>
      <w:r>
        <w:rPr>
          <w:color w:val="FF0000"/>
        </w:rPr>
        <w:t>NO DISCUSSION RECORDED</w:t>
      </w:r>
    </w:p>
    <w:p w14:paraId="43B0C241" w14:textId="77777777" w:rsidR="007615D6" w:rsidRPr="00EB0339" w:rsidRDefault="007615D6" w:rsidP="007615D6">
      <w:r w:rsidRPr="005B25A1">
        <w:rPr>
          <w:b/>
          <w:bCs/>
        </w:rPr>
        <w:t>Status:</w:t>
      </w:r>
      <w:r>
        <w:t xml:space="preserve"> </w:t>
      </w:r>
      <w:r>
        <w:rPr>
          <w:color w:val="0000FF"/>
        </w:rPr>
        <w:t>Not concluded</w:t>
      </w:r>
      <w:r>
        <w:t>.</w:t>
      </w:r>
    </w:p>
    <w:p w14:paraId="6F18FE6B" w14:textId="77777777" w:rsidR="00E00DA6" w:rsidRDefault="007615D6" w:rsidP="000A3FBD">
      <w:pPr>
        <w:pStyle w:val="NormTop"/>
      </w:pPr>
      <w:r>
        <w:rPr>
          <w:color w:val="0000FF"/>
        </w:rPr>
        <w:lastRenderedPageBreak/>
        <w:t>S2-2410348</w:t>
      </w:r>
      <w:r w:rsidRPr="00D53282">
        <w:t xml:space="preserve"> </w:t>
      </w:r>
      <w:r>
        <w:t>(CR) 23.401 CR3800R6 (Rel-19, 'B'): Introduction to Split MME architecture (Source: Samsung, Sateliot,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2CE541A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S2-2409411</w:t>
      </w:r>
      <w:r>
        <w:t>.</w:t>
      </w:r>
    </w:p>
    <w:p w14:paraId="7214D4B9" w14:textId="77777777" w:rsidR="007615D6" w:rsidRPr="005B25A1" w:rsidRDefault="007615D6" w:rsidP="007615D6">
      <w:pPr>
        <w:keepNext/>
        <w:keepLines/>
        <w:rPr>
          <w:b/>
          <w:bCs/>
        </w:rPr>
      </w:pPr>
      <w:r w:rsidRPr="005B25A1">
        <w:rPr>
          <w:b/>
          <w:bCs/>
        </w:rPr>
        <w:t>Convenor comment:</w:t>
      </w:r>
    </w:p>
    <w:p w14:paraId="24319F5D" w14:textId="77777777" w:rsidR="007615D6" w:rsidRPr="005B25A1" w:rsidRDefault="007615D6" w:rsidP="007615D6">
      <w:pPr>
        <w:keepNext/>
        <w:keepLines/>
      </w:pPr>
      <w:r w:rsidRPr="005B25A1">
        <w:t>Baseline.</w:t>
      </w:r>
    </w:p>
    <w:p w14:paraId="1EBB8AD4" w14:textId="77777777" w:rsidR="007615D6" w:rsidRPr="005B25A1" w:rsidRDefault="007615D6" w:rsidP="007615D6">
      <w:pPr>
        <w:keepNext/>
        <w:keepLines/>
        <w:rPr>
          <w:b/>
          <w:bCs/>
        </w:rPr>
      </w:pPr>
      <w:r w:rsidRPr="005B25A1">
        <w:rPr>
          <w:b/>
          <w:bCs/>
        </w:rPr>
        <w:t>Parallel discussion:</w:t>
      </w:r>
    </w:p>
    <w:p w14:paraId="1BC9AAE7" w14:textId="77777777" w:rsidR="007615D6" w:rsidRPr="005B25A1" w:rsidRDefault="007615D6" w:rsidP="007615D6">
      <w:pPr>
        <w:keepNext/>
        <w:keepLines/>
      </w:pPr>
      <w:r w:rsidRPr="005B25A1">
        <w:t>-</w:t>
      </w:r>
    </w:p>
    <w:p w14:paraId="22AE2920" w14:textId="77777777" w:rsidR="007615D6" w:rsidRPr="005B25A1" w:rsidRDefault="007615D6" w:rsidP="007615D6">
      <w:pPr>
        <w:keepNext/>
        <w:keepLines/>
        <w:rPr>
          <w:b/>
          <w:bCs/>
        </w:rPr>
      </w:pPr>
      <w:r w:rsidRPr="005B25A1">
        <w:rPr>
          <w:b/>
          <w:bCs/>
        </w:rPr>
        <w:t>Plenary Discussion:</w:t>
      </w:r>
    </w:p>
    <w:p w14:paraId="0E6C75DD" w14:textId="77777777" w:rsidR="007615D6" w:rsidRPr="005B25A1" w:rsidRDefault="007615D6" w:rsidP="007615D6">
      <w:pPr>
        <w:keepNext/>
        <w:keepLines/>
      </w:pPr>
      <w:r>
        <w:rPr>
          <w:color w:val="FF0000"/>
        </w:rPr>
        <w:t>NO DISCUSSION RECORDED</w:t>
      </w:r>
    </w:p>
    <w:p w14:paraId="71F24C77" w14:textId="77777777" w:rsidR="007615D6" w:rsidRPr="00EB0339" w:rsidRDefault="007615D6" w:rsidP="007615D6">
      <w:r w:rsidRPr="005B25A1">
        <w:rPr>
          <w:b/>
          <w:bCs/>
        </w:rPr>
        <w:t>Status:</w:t>
      </w:r>
      <w:r>
        <w:t xml:space="preserve"> </w:t>
      </w:r>
      <w:r>
        <w:rPr>
          <w:color w:val="0000FF"/>
        </w:rPr>
        <w:t>Not concluded</w:t>
      </w:r>
      <w:r>
        <w:t>.</w:t>
      </w:r>
    </w:p>
    <w:p w14:paraId="776C5F5F" w14:textId="77777777" w:rsidR="00E00DA6" w:rsidRDefault="007615D6" w:rsidP="000A3FBD">
      <w:pPr>
        <w:pStyle w:val="NormTop"/>
      </w:pPr>
      <w:r>
        <w:rPr>
          <w:color w:val="0000FF"/>
        </w:rPr>
        <w:t>S2-2409844</w:t>
      </w:r>
      <w:r w:rsidRPr="00D53282">
        <w:t xml:space="preserve"> </w:t>
      </w:r>
      <w:r>
        <w:t>(CR) 23.401 CR3800R5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1393C051"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S2-2409411</w:t>
      </w:r>
      <w:r>
        <w:t>.</w:t>
      </w:r>
    </w:p>
    <w:p w14:paraId="2645A032" w14:textId="77777777" w:rsidR="007615D6" w:rsidRPr="005B25A1" w:rsidRDefault="007615D6" w:rsidP="007615D6">
      <w:pPr>
        <w:keepNext/>
        <w:keepLines/>
        <w:rPr>
          <w:b/>
          <w:bCs/>
        </w:rPr>
      </w:pPr>
      <w:r w:rsidRPr="005B25A1">
        <w:rPr>
          <w:b/>
          <w:bCs/>
        </w:rPr>
        <w:t>Convenor comment:</w:t>
      </w:r>
    </w:p>
    <w:p w14:paraId="581F5D8D" w14:textId="77777777" w:rsidR="007615D6" w:rsidRPr="005B25A1" w:rsidRDefault="007615D6" w:rsidP="007615D6">
      <w:pPr>
        <w:keepNext/>
        <w:keepLines/>
      </w:pPr>
      <w:r w:rsidRPr="005B25A1">
        <w:t>Merge into S2-2410348?</w:t>
      </w:r>
    </w:p>
    <w:p w14:paraId="4654DDB0" w14:textId="77777777" w:rsidR="007615D6" w:rsidRPr="005B25A1" w:rsidRDefault="007615D6" w:rsidP="007615D6">
      <w:pPr>
        <w:keepNext/>
        <w:keepLines/>
        <w:rPr>
          <w:b/>
          <w:bCs/>
        </w:rPr>
      </w:pPr>
      <w:r w:rsidRPr="005B25A1">
        <w:rPr>
          <w:b/>
          <w:bCs/>
        </w:rPr>
        <w:t>Parallel discussion:</w:t>
      </w:r>
    </w:p>
    <w:p w14:paraId="40C97F41" w14:textId="77777777" w:rsidR="007615D6" w:rsidRPr="005B25A1" w:rsidRDefault="007615D6" w:rsidP="007615D6">
      <w:pPr>
        <w:keepNext/>
        <w:keepLines/>
      </w:pPr>
      <w:r w:rsidRPr="005B25A1">
        <w:t>-</w:t>
      </w:r>
    </w:p>
    <w:p w14:paraId="0D23C40C" w14:textId="77777777" w:rsidR="007615D6" w:rsidRPr="005B25A1" w:rsidRDefault="007615D6" w:rsidP="007615D6">
      <w:pPr>
        <w:keepNext/>
        <w:keepLines/>
        <w:rPr>
          <w:b/>
          <w:bCs/>
        </w:rPr>
      </w:pPr>
      <w:r w:rsidRPr="005B25A1">
        <w:rPr>
          <w:b/>
          <w:bCs/>
        </w:rPr>
        <w:t>Plenary Discussion:</w:t>
      </w:r>
    </w:p>
    <w:p w14:paraId="3024B543" w14:textId="77777777" w:rsidR="007615D6" w:rsidRPr="005B25A1" w:rsidRDefault="007615D6" w:rsidP="007615D6">
      <w:pPr>
        <w:keepNext/>
        <w:keepLines/>
      </w:pPr>
      <w:r>
        <w:rPr>
          <w:color w:val="FF0000"/>
        </w:rPr>
        <w:t>NO DISCUSSION RECORDED</w:t>
      </w:r>
    </w:p>
    <w:p w14:paraId="0B4A87F6" w14:textId="77777777" w:rsidR="007615D6" w:rsidRPr="00EB0339" w:rsidRDefault="007615D6" w:rsidP="007615D6">
      <w:r w:rsidRPr="005B25A1">
        <w:rPr>
          <w:b/>
          <w:bCs/>
        </w:rPr>
        <w:t>Status:</w:t>
      </w:r>
      <w:r>
        <w:t xml:space="preserve"> </w:t>
      </w:r>
      <w:r>
        <w:rPr>
          <w:color w:val="0000FF"/>
        </w:rPr>
        <w:t>Not concluded</w:t>
      </w:r>
      <w:r>
        <w:t>.</w:t>
      </w:r>
    </w:p>
    <w:p w14:paraId="454E99D2" w14:textId="77777777" w:rsidR="00E00DA6" w:rsidRDefault="007615D6" w:rsidP="000A3FBD">
      <w:pPr>
        <w:pStyle w:val="NormTop"/>
      </w:pPr>
      <w:r>
        <w:rPr>
          <w:color w:val="0000FF"/>
        </w:rPr>
        <w:t>S2-2410556</w:t>
      </w:r>
      <w:r w:rsidRPr="00D53282">
        <w:t xml:space="preserve"> </w:t>
      </w:r>
      <w:r>
        <w:t>(CR) 23.401 CR3829 (Rel-19, 'B'): Introduction of S&amp;F storage quota in the split MME architecture.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1. S&amp;F feature is implemented based on the conclusions reached for KI#2 in TR 23.700-29. //*************************************New Change *********************************/ 2. It is proposed to implement S&amp;F storage quota per UE in proposed split MME architecture. //************************************New change ends*********/.</w:t>
      </w:r>
    </w:p>
    <w:p w14:paraId="736FE2A1" w14:textId="77777777" w:rsidR="007615D6" w:rsidRPr="005B25A1" w:rsidRDefault="007615D6" w:rsidP="007615D6">
      <w:pPr>
        <w:keepNext/>
        <w:keepLines/>
        <w:rPr>
          <w:b/>
          <w:bCs/>
        </w:rPr>
      </w:pPr>
      <w:r w:rsidRPr="005B25A1">
        <w:rPr>
          <w:b/>
          <w:bCs/>
        </w:rPr>
        <w:t>Convenor comment:</w:t>
      </w:r>
    </w:p>
    <w:p w14:paraId="2656366C" w14:textId="77777777" w:rsidR="007615D6" w:rsidRPr="005B25A1" w:rsidRDefault="007615D6" w:rsidP="007615D6">
      <w:pPr>
        <w:keepNext/>
        <w:keepLines/>
      </w:pPr>
      <w:r w:rsidRPr="005B25A1">
        <w:t>Merge into S2-2410348?</w:t>
      </w:r>
    </w:p>
    <w:p w14:paraId="5472917E" w14:textId="77777777" w:rsidR="007615D6" w:rsidRPr="005B25A1" w:rsidRDefault="007615D6" w:rsidP="007615D6">
      <w:pPr>
        <w:keepNext/>
        <w:keepLines/>
        <w:rPr>
          <w:b/>
          <w:bCs/>
        </w:rPr>
      </w:pPr>
      <w:r w:rsidRPr="005B25A1">
        <w:rPr>
          <w:b/>
          <w:bCs/>
        </w:rPr>
        <w:t>Parallel discussion:</w:t>
      </w:r>
    </w:p>
    <w:p w14:paraId="4A447AD2" w14:textId="77777777" w:rsidR="007615D6" w:rsidRPr="005B25A1" w:rsidRDefault="007615D6" w:rsidP="007615D6">
      <w:pPr>
        <w:keepNext/>
        <w:keepLines/>
      </w:pPr>
      <w:r w:rsidRPr="005B25A1">
        <w:t>-</w:t>
      </w:r>
    </w:p>
    <w:p w14:paraId="4028A148" w14:textId="77777777" w:rsidR="007615D6" w:rsidRPr="005B25A1" w:rsidRDefault="007615D6" w:rsidP="007615D6">
      <w:pPr>
        <w:keepNext/>
        <w:keepLines/>
        <w:rPr>
          <w:b/>
          <w:bCs/>
        </w:rPr>
      </w:pPr>
      <w:r w:rsidRPr="005B25A1">
        <w:rPr>
          <w:b/>
          <w:bCs/>
        </w:rPr>
        <w:t>Plenary Discussion:</w:t>
      </w:r>
    </w:p>
    <w:p w14:paraId="71C01C92" w14:textId="77777777" w:rsidR="007615D6" w:rsidRPr="005B25A1" w:rsidRDefault="007615D6" w:rsidP="007615D6">
      <w:pPr>
        <w:keepNext/>
        <w:keepLines/>
      </w:pPr>
      <w:r>
        <w:rPr>
          <w:color w:val="FF0000"/>
        </w:rPr>
        <w:t>NO DISCUSSION RECORDED</w:t>
      </w:r>
    </w:p>
    <w:p w14:paraId="72150FF0" w14:textId="77777777" w:rsidR="007615D6" w:rsidRPr="00EB0339" w:rsidRDefault="007615D6" w:rsidP="007615D6">
      <w:r w:rsidRPr="005B25A1">
        <w:rPr>
          <w:b/>
          <w:bCs/>
        </w:rPr>
        <w:t>Status:</w:t>
      </w:r>
      <w:r>
        <w:t xml:space="preserve"> </w:t>
      </w:r>
      <w:r>
        <w:rPr>
          <w:color w:val="0000FF"/>
        </w:rPr>
        <w:t>Not concluded</w:t>
      </w:r>
      <w:r>
        <w:t>.</w:t>
      </w:r>
    </w:p>
    <w:p w14:paraId="2D1150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Whole EPC onboard</w:t>
      </w:r>
    </w:p>
    <w:p w14:paraId="0C4E7C91" w14:textId="77777777" w:rsidR="00E00DA6" w:rsidRDefault="007615D6" w:rsidP="000A3FBD">
      <w:pPr>
        <w:pStyle w:val="NormTop"/>
      </w:pPr>
      <w:r>
        <w:rPr>
          <w:color w:val="0000FF"/>
        </w:rPr>
        <w:t>S2-2410594</w:t>
      </w:r>
      <w:r w:rsidRPr="00D53282">
        <w:t xml:space="preserve"> </w:t>
      </w:r>
      <w:r>
        <w:t>(CR) 23.401 CR3815R7 (Rel-19, 'B'):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3A0D7ED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S2-2409412</w:t>
      </w:r>
      <w:r>
        <w:t>. Wrong WI Code on CR!</w:t>
      </w:r>
    </w:p>
    <w:p w14:paraId="32C913B2" w14:textId="77777777" w:rsidR="007615D6" w:rsidRPr="005B25A1" w:rsidRDefault="007615D6" w:rsidP="007615D6">
      <w:pPr>
        <w:keepNext/>
        <w:keepLines/>
        <w:rPr>
          <w:b/>
          <w:bCs/>
        </w:rPr>
      </w:pPr>
      <w:r w:rsidRPr="005B25A1">
        <w:rPr>
          <w:b/>
          <w:bCs/>
        </w:rPr>
        <w:t>Convenor comment:</w:t>
      </w:r>
    </w:p>
    <w:p w14:paraId="67054F9B" w14:textId="77777777" w:rsidR="007615D6" w:rsidRPr="005B25A1" w:rsidRDefault="007615D6" w:rsidP="007615D6">
      <w:pPr>
        <w:keepNext/>
        <w:keepLines/>
      </w:pPr>
      <w:r w:rsidRPr="005B25A1">
        <w:t>Handle.</w:t>
      </w:r>
    </w:p>
    <w:p w14:paraId="51CBD323" w14:textId="77777777" w:rsidR="007615D6" w:rsidRPr="005B25A1" w:rsidRDefault="007615D6" w:rsidP="007615D6">
      <w:pPr>
        <w:keepNext/>
        <w:keepLines/>
        <w:rPr>
          <w:b/>
          <w:bCs/>
        </w:rPr>
      </w:pPr>
      <w:r w:rsidRPr="005B25A1">
        <w:rPr>
          <w:b/>
          <w:bCs/>
        </w:rPr>
        <w:t>Parallel discussion:</w:t>
      </w:r>
    </w:p>
    <w:p w14:paraId="136FB9CA" w14:textId="77777777" w:rsidR="007615D6" w:rsidRPr="005B25A1" w:rsidRDefault="007615D6" w:rsidP="007615D6">
      <w:pPr>
        <w:keepNext/>
        <w:keepLines/>
      </w:pPr>
      <w:r w:rsidRPr="005B25A1">
        <w:t>-</w:t>
      </w:r>
    </w:p>
    <w:p w14:paraId="40372637" w14:textId="77777777" w:rsidR="007615D6" w:rsidRPr="005B25A1" w:rsidRDefault="007615D6" w:rsidP="007615D6">
      <w:pPr>
        <w:keepNext/>
        <w:keepLines/>
        <w:rPr>
          <w:b/>
          <w:bCs/>
        </w:rPr>
      </w:pPr>
      <w:r w:rsidRPr="005B25A1">
        <w:rPr>
          <w:b/>
          <w:bCs/>
        </w:rPr>
        <w:t>Plenary Discussion:</w:t>
      </w:r>
    </w:p>
    <w:p w14:paraId="1EC1EFCA" w14:textId="77777777" w:rsidR="007615D6" w:rsidRPr="005B25A1" w:rsidRDefault="007615D6" w:rsidP="007615D6">
      <w:pPr>
        <w:keepNext/>
        <w:keepLines/>
      </w:pPr>
      <w:r>
        <w:rPr>
          <w:color w:val="FF0000"/>
        </w:rPr>
        <w:t>NO DISCUSSION RECORDED</w:t>
      </w:r>
    </w:p>
    <w:p w14:paraId="1118C9C4" w14:textId="77777777" w:rsidR="007615D6" w:rsidRPr="00EB0339" w:rsidRDefault="007615D6" w:rsidP="007615D6">
      <w:r w:rsidRPr="005B25A1">
        <w:rPr>
          <w:b/>
          <w:bCs/>
        </w:rPr>
        <w:t>Status:</w:t>
      </w:r>
      <w:r>
        <w:t xml:space="preserve"> </w:t>
      </w:r>
      <w:r>
        <w:rPr>
          <w:color w:val="0000FF"/>
        </w:rPr>
        <w:t>Not concluded</w:t>
      </w:r>
      <w:r>
        <w:t>.</w:t>
      </w:r>
    </w:p>
    <w:p w14:paraId="7F010C36" w14:textId="77777777" w:rsidR="00E00DA6" w:rsidRDefault="007615D6" w:rsidP="000A3FBD">
      <w:pPr>
        <w:pStyle w:val="NormTop"/>
      </w:pPr>
      <w:r>
        <w:rPr>
          <w:color w:val="0000FF"/>
        </w:rPr>
        <w:t>S2-2410409</w:t>
      </w:r>
      <w:r w:rsidRPr="00D53282">
        <w:t xml:space="preserve"> </w:t>
      </w:r>
      <w:r>
        <w:t>(CR) 23.401 CR3815R6 (Rel-19, 'B'): Support of Store and Forward Satellite Operation (Source: Huawei, HiSilicon,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663E73A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S2-2409412</w:t>
      </w:r>
      <w:r>
        <w:t>.</w:t>
      </w:r>
    </w:p>
    <w:p w14:paraId="04E8514C" w14:textId="77777777" w:rsidR="007615D6" w:rsidRPr="005B25A1" w:rsidRDefault="007615D6" w:rsidP="007615D6">
      <w:pPr>
        <w:keepNext/>
        <w:keepLines/>
        <w:rPr>
          <w:b/>
          <w:bCs/>
        </w:rPr>
      </w:pPr>
      <w:r w:rsidRPr="005B25A1">
        <w:rPr>
          <w:b/>
          <w:bCs/>
        </w:rPr>
        <w:t>Convenor comment:</w:t>
      </w:r>
    </w:p>
    <w:p w14:paraId="5F8392D8" w14:textId="77777777" w:rsidR="007615D6" w:rsidRPr="005B25A1" w:rsidRDefault="007615D6" w:rsidP="007615D6">
      <w:pPr>
        <w:keepNext/>
        <w:keepLines/>
      </w:pPr>
      <w:r w:rsidRPr="005B25A1">
        <w:t>Merge into S2-2410594?</w:t>
      </w:r>
    </w:p>
    <w:p w14:paraId="55A55830" w14:textId="77777777" w:rsidR="007615D6" w:rsidRPr="005B25A1" w:rsidRDefault="007615D6" w:rsidP="007615D6">
      <w:pPr>
        <w:keepNext/>
        <w:keepLines/>
        <w:rPr>
          <w:b/>
          <w:bCs/>
        </w:rPr>
      </w:pPr>
      <w:r w:rsidRPr="005B25A1">
        <w:rPr>
          <w:b/>
          <w:bCs/>
        </w:rPr>
        <w:t>Parallel discussion:</w:t>
      </w:r>
    </w:p>
    <w:p w14:paraId="4334FC9C" w14:textId="77777777" w:rsidR="007615D6" w:rsidRPr="005B25A1" w:rsidRDefault="007615D6" w:rsidP="007615D6">
      <w:pPr>
        <w:keepNext/>
        <w:keepLines/>
      </w:pPr>
      <w:r w:rsidRPr="005B25A1">
        <w:t>-</w:t>
      </w:r>
    </w:p>
    <w:p w14:paraId="62CBB7F9" w14:textId="77777777" w:rsidR="007615D6" w:rsidRPr="005B25A1" w:rsidRDefault="007615D6" w:rsidP="007615D6">
      <w:pPr>
        <w:keepNext/>
        <w:keepLines/>
        <w:rPr>
          <w:b/>
          <w:bCs/>
        </w:rPr>
      </w:pPr>
      <w:r w:rsidRPr="005B25A1">
        <w:rPr>
          <w:b/>
          <w:bCs/>
        </w:rPr>
        <w:t>Plenary Discussion:</w:t>
      </w:r>
    </w:p>
    <w:p w14:paraId="3C5DBA5A" w14:textId="77777777" w:rsidR="007615D6" w:rsidRPr="005B25A1" w:rsidRDefault="007615D6" w:rsidP="007615D6">
      <w:pPr>
        <w:keepNext/>
        <w:keepLines/>
      </w:pPr>
      <w:r>
        <w:rPr>
          <w:color w:val="FF0000"/>
        </w:rPr>
        <w:t>NO DISCUSSION RECORDED</w:t>
      </w:r>
    </w:p>
    <w:p w14:paraId="72C2E1F0" w14:textId="77777777" w:rsidR="007615D6" w:rsidRPr="00EB0339" w:rsidRDefault="007615D6" w:rsidP="007615D6">
      <w:r w:rsidRPr="005B25A1">
        <w:rPr>
          <w:b/>
          <w:bCs/>
        </w:rPr>
        <w:t>Status:</w:t>
      </w:r>
      <w:r>
        <w:t xml:space="preserve"> </w:t>
      </w:r>
      <w:r>
        <w:rPr>
          <w:color w:val="0000FF"/>
        </w:rPr>
        <w:t>Not concluded</w:t>
      </w:r>
      <w:r>
        <w:t>.</w:t>
      </w:r>
    </w:p>
    <w:p w14:paraId="3962ACD3" w14:textId="77777777" w:rsidR="00E00DA6" w:rsidRDefault="007615D6" w:rsidP="000A3FBD">
      <w:pPr>
        <w:pStyle w:val="NormTop"/>
      </w:pPr>
      <w:r>
        <w:rPr>
          <w:color w:val="0000FF"/>
        </w:rPr>
        <w:lastRenderedPageBreak/>
        <w:t>S2-2410091</w:t>
      </w:r>
      <w:r w:rsidRPr="00D53282">
        <w:t xml:space="preserve"> </w:t>
      </w:r>
      <w:r>
        <w:t>(CR) 23.401 CR3815R5 (Rel-19, 'B'): Full EPC Onboard for Support of Store and Forward Satellite Operation (Source: [Qualcomm Incorporated], OPPO)</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198CDF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S2-2409412</w:t>
      </w:r>
      <w:r>
        <w:t>.</w:t>
      </w:r>
    </w:p>
    <w:p w14:paraId="4C5BFC2C" w14:textId="77777777" w:rsidR="007615D6" w:rsidRPr="005B25A1" w:rsidRDefault="007615D6" w:rsidP="007615D6">
      <w:pPr>
        <w:keepNext/>
        <w:keepLines/>
        <w:rPr>
          <w:b/>
          <w:bCs/>
        </w:rPr>
      </w:pPr>
      <w:r w:rsidRPr="005B25A1">
        <w:rPr>
          <w:b/>
          <w:bCs/>
        </w:rPr>
        <w:t>Convenor comment:</w:t>
      </w:r>
    </w:p>
    <w:p w14:paraId="7FE610DA" w14:textId="77777777" w:rsidR="007615D6" w:rsidRPr="005B25A1" w:rsidRDefault="007615D6" w:rsidP="007615D6">
      <w:pPr>
        <w:keepNext/>
        <w:keepLines/>
      </w:pPr>
      <w:r w:rsidRPr="005B25A1">
        <w:t>Merge into S2-2410594?</w:t>
      </w:r>
    </w:p>
    <w:p w14:paraId="3821787A" w14:textId="77777777" w:rsidR="007615D6" w:rsidRPr="005B25A1" w:rsidRDefault="007615D6" w:rsidP="007615D6">
      <w:pPr>
        <w:keepNext/>
        <w:keepLines/>
        <w:rPr>
          <w:b/>
          <w:bCs/>
        </w:rPr>
      </w:pPr>
      <w:r w:rsidRPr="005B25A1">
        <w:rPr>
          <w:b/>
          <w:bCs/>
        </w:rPr>
        <w:t>Parallel discussion:</w:t>
      </w:r>
    </w:p>
    <w:p w14:paraId="7717AEC4" w14:textId="77777777" w:rsidR="007615D6" w:rsidRPr="005B25A1" w:rsidRDefault="007615D6" w:rsidP="007615D6">
      <w:pPr>
        <w:keepNext/>
        <w:keepLines/>
      </w:pPr>
      <w:r w:rsidRPr="005B25A1">
        <w:t>-</w:t>
      </w:r>
    </w:p>
    <w:p w14:paraId="62989C39" w14:textId="77777777" w:rsidR="007615D6" w:rsidRPr="005B25A1" w:rsidRDefault="007615D6" w:rsidP="007615D6">
      <w:pPr>
        <w:keepNext/>
        <w:keepLines/>
        <w:rPr>
          <w:b/>
          <w:bCs/>
        </w:rPr>
      </w:pPr>
      <w:r w:rsidRPr="005B25A1">
        <w:rPr>
          <w:b/>
          <w:bCs/>
        </w:rPr>
        <w:t>Plenary Discussion:</w:t>
      </w:r>
    </w:p>
    <w:p w14:paraId="13AE1CD6" w14:textId="77777777" w:rsidR="007615D6" w:rsidRPr="005B25A1" w:rsidRDefault="007615D6" w:rsidP="007615D6">
      <w:pPr>
        <w:keepNext/>
        <w:keepLines/>
      </w:pPr>
      <w:r>
        <w:rPr>
          <w:color w:val="FF0000"/>
        </w:rPr>
        <w:t>NO DISCUSSION RECORDED</w:t>
      </w:r>
    </w:p>
    <w:p w14:paraId="19950753" w14:textId="77777777" w:rsidR="007615D6" w:rsidRPr="00EB0339" w:rsidRDefault="007615D6" w:rsidP="007615D6">
      <w:r w:rsidRPr="005B25A1">
        <w:rPr>
          <w:b/>
          <w:bCs/>
        </w:rPr>
        <w:t>Status:</w:t>
      </w:r>
      <w:r>
        <w:t xml:space="preserve"> </w:t>
      </w:r>
      <w:r>
        <w:rPr>
          <w:color w:val="0000FF"/>
        </w:rPr>
        <w:t>Not concluded</w:t>
      </w:r>
      <w:r>
        <w:t>.</w:t>
      </w:r>
    </w:p>
    <w:p w14:paraId="0546BC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Event exposure and other aspects</w:t>
      </w:r>
    </w:p>
    <w:p w14:paraId="05C84F98" w14:textId="77777777" w:rsidR="00E00DA6" w:rsidRDefault="007615D6" w:rsidP="000A3FBD">
      <w:pPr>
        <w:pStyle w:val="NormTop"/>
      </w:pPr>
      <w:r>
        <w:rPr>
          <w:color w:val="0000FF"/>
        </w:rPr>
        <w:t>S2-2410351</w:t>
      </w:r>
      <w:r w:rsidRPr="00D53282">
        <w:t xml:space="preserve"> </w:t>
      </w:r>
      <w:r>
        <w:t>(CR) 23.682 CR0495R4 (Rel-19, 'B'): Monitoring event for S&amp;F (Source: Samsung, Sateliot, China Telecom, NEC)</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70A21D82"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S2-2409406</w:t>
      </w:r>
      <w:r>
        <w:t>.</w:t>
      </w:r>
    </w:p>
    <w:p w14:paraId="1652F346" w14:textId="77777777" w:rsidR="007615D6" w:rsidRPr="005B25A1" w:rsidRDefault="007615D6" w:rsidP="007615D6">
      <w:pPr>
        <w:keepNext/>
        <w:keepLines/>
        <w:rPr>
          <w:b/>
          <w:bCs/>
        </w:rPr>
      </w:pPr>
      <w:r w:rsidRPr="005B25A1">
        <w:rPr>
          <w:b/>
          <w:bCs/>
        </w:rPr>
        <w:t>Convenor comment:</w:t>
      </w:r>
    </w:p>
    <w:p w14:paraId="074B7F67" w14:textId="77777777" w:rsidR="007615D6" w:rsidRPr="005B25A1" w:rsidRDefault="007615D6" w:rsidP="007615D6">
      <w:pPr>
        <w:keepNext/>
        <w:keepLines/>
      </w:pPr>
      <w:r w:rsidRPr="005B25A1">
        <w:t>Handle (revision of endorsed CR).</w:t>
      </w:r>
    </w:p>
    <w:p w14:paraId="76634404" w14:textId="77777777" w:rsidR="007615D6" w:rsidRPr="005B25A1" w:rsidRDefault="007615D6" w:rsidP="007615D6">
      <w:pPr>
        <w:keepNext/>
        <w:keepLines/>
        <w:rPr>
          <w:b/>
          <w:bCs/>
        </w:rPr>
      </w:pPr>
      <w:r w:rsidRPr="005B25A1">
        <w:rPr>
          <w:b/>
          <w:bCs/>
        </w:rPr>
        <w:t>Parallel discussion:</w:t>
      </w:r>
    </w:p>
    <w:p w14:paraId="59355718" w14:textId="77777777" w:rsidR="007615D6" w:rsidRPr="005B25A1" w:rsidRDefault="007615D6" w:rsidP="007615D6">
      <w:pPr>
        <w:keepNext/>
        <w:keepLines/>
      </w:pPr>
      <w:r w:rsidRPr="005B25A1">
        <w:t>-</w:t>
      </w:r>
    </w:p>
    <w:p w14:paraId="6E5B277B" w14:textId="77777777" w:rsidR="007615D6" w:rsidRPr="005B25A1" w:rsidRDefault="007615D6" w:rsidP="007615D6">
      <w:pPr>
        <w:keepNext/>
        <w:keepLines/>
        <w:rPr>
          <w:b/>
          <w:bCs/>
        </w:rPr>
      </w:pPr>
      <w:r w:rsidRPr="005B25A1">
        <w:rPr>
          <w:b/>
          <w:bCs/>
        </w:rPr>
        <w:t>Plenary Discussion:</w:t>
      </w:r>
    </w:p>
    <w:p w14:paraId="3A068BE0" w14:textId="77777777" w:rsidR="007615D6" w:rsidRPr="005B25A1" w:rsidRDefault="007615D6" w:rsidP="007615D6">
      <w:pPr>
        <w:keepNext/>
        <w:keepLines/>
      </w:pPr>
      <w:r>
        <w:rPr>
          <w:color w:val="FF0000"/>
        </w:rPr>
        <w:t>NO DISCUSSION RECORDED</w:t>
      </w:r>
    </w:p>
    <w:p w14:paraId="2830E353" w14:textId="77777777" w:rsidR="007615D6" w:rsidRPr="00EB0339" w:rsidRDefault="007615D6" w:rsidP="007615D6">
      <w:r w:rsidRPr="005B25A1">
        <w:rPr>
          <w:b/>
          <w:bCs/>
        </w:rPr>
        <w:t>Status:</w:t>
      </w:r>
      <w:r>
        <w:t xml:space="preserve"> </w:t>
      </w:r>
      <w:r>
        <w:rPr>
          <w:color w:val="0000FF"/>
        </w:rPr>
        <w:t>Not concluded</w:t>
      </w:r>
      <w:r>
        <w:t>.</w:t>
      </w:r>
    </w:p>
    <w:p w14:paraId="768D9D8C" w14:textId="77777777" w:rsidR="00E00DA6" w:rsidRDefault="007615D6" w:rsidP="000A3FBD">
      <w:pPr>
        <w:pStyle w:val="NormTop"/>
      </w:pPr>
      <w:r>
        <w:rPr>
          <w:color w:val="0000FF"/>
        </w:rPr>
        <w:t>S2-2410457</w:t>
      </w:r>
      <w:r w:rsidRPr="00D53282">
        <w:t xml:space="preserve"> </w:t>
      </w:r>
      <w:r>
        <w:t>(DISCUSSION) Additional aspects for S&amp;F feature. (Source: Samsung)</w:t>
      </w:r>
      <w:r>
        <w:br/>
      </w:r>
      <w:r w:rsidRPr="00D53282">
        <w:rPr>
          <w:b/>
        </w:rPr>
        <w:t>Document for:</w:t>
      </w:r>
      <w:r w:rsidRPr="00D53282">
        <w:t xml:space="preserve"> </w:t>
      </w:r>
      <w:r>
        <w:t>Discussion</w:t>
      </w:r>
      <w:r>
        <w:br/>
      </w:r>
      <w:r w:rsidRPr="00D53282">
        <w:rPr>
          <w:b/>
        </w:rPr>
        <w:t>Abstract:</w:t>
      </w:r>
      <w:r w:rsidRPr="00D53282">
        <w:t xml:space="preserve"> </w:t>
      </w:r>
      <w:r>
        <w:br/>
        <w:t>SA WG2 has agreed conclusions for KI#2 i.e. for Store and Forward Satellite operation in the TR 23.700-29 and currently SA WG2 is in a process to agree normative text based on the agreed conclusions. This paper highlights additional aspects which needs to be considered to complete this feature.</w:t>
      </w:r>
    </w:p>
    <w:p w14:paraId="31E1FF1E" w14:textId="77777777" w:rsidR="007615D6" w:rsidRPr="005B25A1" w:rsidRDefault="007615D6" w:rsidP="007615D6">
      <w:pPr>
        <w:keepNext/>
        <w:keepLines/>
        <w:rPr>
          <w:b/>
          <w:bCs/>
        </w:rPr>
      </w:pPr>
      <w:r w:rsidRPr="005B25A1">
        <w:rPr>
          <w:b/>
          <w:bCs/>
        </w:rPr>
        <w:t>Convenor comment:</w:t>
      </w:r>
    </w:p>
    <w:p w14:paraId="4604F418" w14:textId="77777777" w:rsidR="007615D6" w:rsidRPr="005B25A1" w:rsidRDefault="007615D6" w:rsidP="007615D6">
      <w:pPr>
        <w:keepNext/>
        <w:keepLines/>
      </w:pPr>
      <w:r w:rsidRPr="005B25A1">
        <w:t>To be handled if time allows.</w:t>
      </w:r>
    </w:p>
    <w:p w14:paraId="47152086" w14:textId="77777777" w:rsidR="007615D6" w:rsidRPr="005B25A1" w:rsidRDefault="007615D6" w:rsidP="007615D6">
      <w:pPr>
        <w:keepNext/>
        <w:keepLines/>
        <w:rPr>
          <w:b/>
          <w:bCs/>
        </w:rPr>
      </w:pPr>
      <w:r w:rsidRPr="005B25A1">
        <w:rPr>
          <w:b/>
          <w:bCs/>
        </w:rPr>
        <w:t>Parallel discussion:</w:t>
      </w:r>
    </w:p>
    <w:p w14:paraId="108D8C6D" w14:textId="77777777" w:rsidR="007615D6" w:rsidRPr="005B25A1" w:rsidRDefault="007615D6" w:rsidP="007615D6">
      <w:pPr>
        <w:keepNext/>
        <w:keepLines/>
      </w:pPr>
      <w:r w:rsidRPr="005B25A1">
        <w:t>-</w:t>
      </w:r>
    </w:p>
    <w:p w14:paraId="2150D99D" w14:textId="77777777" w:rsidR="007615D6" w:rsidRPr="005B25A1" w:rsidRDefault="007615D6" w:rsidP="007615D6">
      <w:pPr>
        <w:keepNext/>
        <w:keepLines/>
        <w:rPr>
          <w:b/>
          <w:bCs/>
        </w:rPr>
      </w:pPr>
      <w:r w:rsidRPr="005B25A1">
        <w:rPr>
          <w:b/>
          <w:bCs/>
        </w:rPr>
        <w:t>Plenary Discussion:</w:t>
      </w:r>
    </w:p>
    <w:p w14:paraId="35B90F5D" w14:textId="77777777" w:rsidR="007615D6" w:rsidRPr="005B25A1" w:rsidRDefault="007615D6" w:rsidP="007615D6">
      <w:pPr>
        <w:keepNext/>
        <w:keepLines/>
      </w:pPr>
      <w:r>
        <w:rPr>
          <w:color w:val="FF0000"/>
        </w:rPr>
        <w:t>NO DISCUSSION RECORDED</w:t>
      </w:r>
    </w:p>
    <w:p w14:paraId="178F2686" w14:textId="77777777" w:rsidR="007615D6" w:rsidRPr="00EB0339" w:rsidRDefault="007615D6" w:rsidP="007615D6">
      <w:r w:rsidRPr="005B25A1">
        <w:rPr>
          <w:b/>
          <w:bCs/>
        </w:rPr>
        <w:t>Status:</w:t>
      </w:r>
      <w:r>
        <w:t xml:space="preserve"> </w:t>
      </w:r>
      <w:r>
        <w:rPr>
          <w:color w:val="0000FF"/>
        </w:rPr>
        <w:t>Not concluded</w:t>
      </w:r>
      <w:r>
        <w:t>.</w:t>
      </w:r>
    </w:p>
    <w:p w14:paraId="69C59DF2" w14:textId="77777777" w:rsidR="00E00DA6" w:rsidRDefault="007615D6" w:rsidP="000A3FBD">
      <w:pPr>
        <w:pStyle w:val="NormTop"/>
      </w:pPr>
      <w:r>
        <w:rPr>
          <w:color w:val="0000FF"/>
        </w:rPr>
        <w:lastRenderedPageBreak/>
        <w:t>S2-2410460</w:t>
      </w:r>
      <w:r w:rsidRPr="00D53282">
        <w:t xml:space="preserve"> </w:t>
      </w:r>
      <w:r>
        <w:t>(CR) 23.401 CR3825 (Rel-19, 'B'): Additional aspects of S&amp;F feature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5D4940C0"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5E45FEE8" w14:textId="77777777" w:rsidR="007615D6" w:rsidRPr="005B25A1" w:rsidRDefault="007615D6" w:rsidP="007615D6">
      <w:pPr>
        <w:keepNext/>
        <w:keepLines/>
        <w:rPr>
          <w:b/>
          <w:bCs/>
        </w:rPr>
      </w:pPr>
      <w:r w:rsidRPr="005B25A1">
        <w:rPr>
          <w:b/>
          <w:bCs/>
        </w:rPr>
        <w:t>Convenor comment:</w:t>
      </w:r>
    </w:p>
    <w:p w14:paraId="3E50FF78" w14:textId="77777777" w:rsidR="007615D6" w:rsidRPr="005B25A1" w:rsidRDefault="007615D6" w:rsidP="007615D6">
      <w:pPr>
        <w:keepNext/>
        <w:keepLines/>
      </w:pPr>
      <w:r w:rsidRPr="005B25A1">
        <w:t>To be handled if time allows.</w:t>
      </w:r>
    </w:p>
    <w:p w14:paraId="44657BBB" w14:textId="77777777" w:rsidR="007615D6" w:rsidRPr="005B25A1" w:rsidRDefault="007615D6" w:rsidP="007615D6">
      <w:pPr>
        <w:keepNext/>
        <w:keepLines/>
        <w:rPr>
          <w:b/>
          <w:bCs/>
        </w:rPr>
      </w:pPr>
      <w:r w:rsidRPr="005B25A1">
        <w:rPr>
          <w:b/>
          <w:bCs/>
        </w:rPr>
        <w:t>Parallel discussion:</w:t>
      </w:r>
    </w:p>
    <w:p w14:paraId="0448864F" w14:textId="77777777" w:rsidR="007615D6" w:rsidRPr="005B25A1" w:rsidRDefault="007615D6" w:rsidP="007615D6">
      <w:pPr>
        <w:keepNext/>
        <w:keepLines/>
      </w:pPr>
      <w:r w:rsidRPr="005B25A1">
        <w:t>-</w:t>
      </w:r>
    </w:p>
    <w:p w14:paraId="6D554237" w14:textId="77777777" w:rsidR="007615D6" w:rsidRPr="005B25A1" w:rsidRDefault="007615D6" w:rsidP="007615D6">
      <w:pPr>
        <w:keepNext/>
        <w:keepLines/>
        <w:rPr>
          <w:b/>
          <w:bCs/>
        </w:rPr>
      </w:pPr>
      <w:r w:rsidRPr="005B25A1">
        <w:rPr>
          <w:b/>
          <w:bCs/>
        </w:rPr>
        <w:t>Plenary Discussion:</w:t>
      </w:r>
    </w:p>
    <w:p w14:paraId="7ADA16B0" w14:textId="77777777" w:rsidR="007615D6" w:rsidRPr="005B25A1" w:rsidRDefault="007615D6" w:rsidP="007615D6">
      <w:pPr>
        <w:keepNext/>
        <w:keepLines/>
      </w:pPr>
      <w:r>
        <w:rPr>
          <w:color w:val="FF0000"/>
        </w:rPr>
        <w:t>NO DISCUSSION RECORDED</w:t>
      </w:r>
    </w:p>
    <w:p w14:paraId="1BA54E8F" w14:textId="77777777" w:rsidR="007615D6" w:rsidRPr="00EB0339" w:rsidRDefault="007615D6" w:rsidP="007615D6">
      <w:r w:rsidRPr="005B25A1">
        <w:rPr>
          <w:b/>
          <w:bCs/>
        </w:rPr>
        <w:t>Status:</w:t>
      </w:r>
      <w:r>
        <w:t xml:space="preserve"> </w:t>
      </w:r>
      <w:r>
        <w:rPr>
          <w:color w:val="0000FF"/>
        </w:rPr>
        <w:t>Not concluded</w:t>
      </w:r>
      <w:r>
        <w:t>.</w:t>
      </w:r>
    </w:p>
    <w:p w14:paraId="2FC377BA" w14:textId="77777777" w:rsidR="00E00DA6" w:rsidRDefault="007615D6" w:rsidP="000A3FBD">
      <w:pPr>
        <w:pStyle w:val="NormTop"/>
      </w:pPr>
      <w:r>
        <w:rPr>
          <w:color w:val="0000FF"/>
        </w:rPr>
        <w:t>S2-2410595</w:t>
      </w:r>
      <w:r w:rsidRPr="00D53282">
        <w:t xml:space="preserve"> </w:t>
      </w:r>
      <w:r>
        <w:t>(CR) 23.401 CR3831 (Rel-19, 'B'): UE determination for S&amp;F mode operation or power saving (Source: Google)</w:t>
      </w:r>
      <w:r>
        <w:br/>
      </w:r>
      <w:r w:rsidRPr="00D53282">
        <w:rPr>
          <w:b/>
        </w:rPr>
        <w:t>Document for:</w:t>
      </w:r>
      <w:r w:rsidRPr="00D53282">
        <w:t xml:space="preserve"> </w:t>
      </w:r>
      <w:r>
        <w:t>Approval</w:t>
      </w:r>
      <w:r>
        <w:br/>
      </w:r>
      <w:r w:rsidRPr="00D53282">
        <w:rPr>
          <w:b/>
        </w:rPr>
        <w:t>Abstract:</w:t>
      </w:r>
      <w:r w:rsidRPr="00D53282">
        <w:t xml:space="preserve"> </w:t>
      </w:r>
      <w:r>
        <w:br/>
        <w:t>Summary of change: The CR introduces the following aspects: Enhancement for the UE to determine whether to trigger power saving mechanism when the network in S&amp;F operation mode. Enhancement for the Coverage Availability Information.</w:t>
      </w:r>
    </w:p>
    <w:p w14:paraId="78D4E1C0"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19E57205" w14:textId="77777777" w:rsidR="007615D6" w:rsidRPr="005B25A1" w:rsidRDefault="007615D6" w:rsidP="007615D6">
      <w:pPr>
        <w:keepNext/>
        <w:keepLines/>
        <w:rPr>
          <w:b/>
          <w:bCs/>
        </w:rPr>
      </w:pPr>
      <w:r w:rsidRPr="005B25A1">
        <w:rPr>
          <w:b/>
          <w:bCs/>
        </w:rPr>
        <w:t>Convenor comment:</w:t>
      </w:r>
    </w:p>
    <w:p w14:paraId="1253F99E" w14:textId="77777777" w:rsidR="007615D6" w:rsidRPr="005B25A1" w:rsidRDefault="007615D6" w:rsidP="007615D6">
      <w:pPr>
        <w:keepNext/>
        <w:keepLines/>
      </w:pPr>
      <w:r w:rsidRPr="005B25A1">
        <w:t>To be handled if time allows.</w:t>
      </w:r>
    </w:p>
    <w:p w14:paraId="3A9BE709" w14:textId="77777777" w:rsidR="007615D6" w:rsidRPr="005B25A1" w:rsidRDefault="007615D6" w:rsidP="007615D6">
      <w:pPr>
        <w:keepNext/>
        <w:keepLines/>
        <w:rPr>
          <w:b/>
          <w:bCs/>
        </w:rPr>
      </w:pPr>
      <w:r w:rsidRPr="005B25A1">
        <w:rPr>
          <w:b/>
          <w:bCs/>
        </w:rPr>
        <w:t>Parallel discussion:</w:t>
      </w:r>
    </w:p>
    <w:p w14:paraId="09FB066F" w14:textId="77777777" w:rsidR="007615D6" w:rsidRPr="005B25A1" w:rsidRDefault="007615D6" w:rsidP="007615D6">
      <w:pPr>
        <w:keepNext/>
        <w:keepLines/>
      </w:pPr>
      <w:r w:rsidRPr="005B25A1">
        <w:t>-</w:t>
      </w:r>
    </w:p>
    <w:p w14:paraId="7E3292B5" w14:textId="77777777" w:rsidR="007615D6" w:rsidRPr="005B25A1" w:rsidRDefault="007615D6" w:rsidP="007615D6">
      <w:pPr>
        <w:keepNext/>
        <w:keepLines/>
        <w:rPr>
          <w:b/>
          <w:bCs/>
        </w:rPr>
      </w:pPr>
      <w:r w:rsidRPr="005B25A1">
        <w:rPr>
          <w:b/>
          <w:bCs/>
        </w:rPr>
        <w:t>Plenary Discussion:</w:t>
      </w:r>
    </w:p>
    <w:p w14:paraId="75332768" w14:textId="77777777" w:rsidR="007615D6" w:rsidRPr="005B25A1" w:rsidRDefault="007615D6" w:rsidP="007615D6">
      <w:pPr>
        <w:keepNext/>
        <w:keepLines/>
      </w:pPr>
      <w:r>
        <w:rPr>
          <w:color w:val="FF0000"/>
        </w:rPr>
        <w:t>NO DISCUSSION RECORDED</w:t>
      </w:r>
    </w:p>
    <w:p w14:paraId="467BB226" w14:textId="77777777" w:rsidR="007615D6" w:rsidRPr="00EB0339" w:rsidRDefault="007615D6" w:rsidP="007615D6">
      <w:r w:rsidRPr="005B25A1">
        <w:rPr>
          <w:b/>
          <w:bCs/>
        </w:rPr>
        <w:t>Status:</w:t>
      </w:r>
      <w:r>
        <w:t xml:space="preserve"> </w:t>
      </w:r>
      <w:r>
        <w:rPr>
          <w:color w:val="0000FF"/>
        </w:rPr>
        <w:t>Not concluded</w:t>
      </w:r>
      <w:r>
        <w:t>.</w:t>
      </w:r>
    </w:p>
    <w:p w14:paraId="126E2E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UE-satellite-UE communication</w:t>
      </w:r>
    </w:p>
    <w:p w14:paraId="280A18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UE-SAT-UE communication in IMS - Functional description</w:t>
      </w:r>
    </w:p>
    <w:p w14:paraId="26514244" w14:textId="77777777" w:rsidR="00E00DA6" w:rsidRDefault="007615D6" w:rsidP="000A3FBD">
      <w:pPr>
        <w:pStyle w:val="NormTop"/>
      </w:pPr>
      <w:r>
        <w:rPr>
          <w:color w:val="0000FF"/>
        </w:rPr>
        <w:t>S2-2410313</w:t>
      </w:r>
      <w:r w:rsidRPr="00D53282">
        <w:t xml:space="preserve"> </w:t>
      </w:r>
      <w:r>
        <w:t>(CR) 23.228 CR1427R4 (Rel-19, 'B'): Architecture for UE-satellite-UE communicaitons (Source: Vivo, Thales, CATT, CSCN, Honor, Tencent,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Add an architecture to describe the interfaces.</w:t>
      </w:r>
    </w:p>
    <w:p w14:paraId="1667FD9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S2-2409408</w:t>
      </w:r>
      <w:r>
        <w:t>.</w:t>
      </w:r>
    </w:p>
    <w:p w14:paraId="2E77C632" w14:textId="77777777" w:rsidR="007615D6" w:rsidRPr="005B25A1" w:rsidRDefault="007615D6" w:rsidP="007615D6">
      <w:pPr>
        <w:keepNext/>
        <w:keepLines/>
        <w:rPr>
          <w:b/>
          <w:bCs/>
        </w:rPr>
      </w:pPr>
      <w:r w:rsidRPr="005B25A1">
        <w:rPr>
          <w:b/>
          <w:bCs/>
        </w:rPr>
        <w:t>Convenor comment:</w:t>
      </w:r>
    </w:p>
    <w:p w14:paraId="43FB452E" w14:textId="77777777" w:rsidR="007615D6" w:rsidRPr="005B25A1" w:rsidRDefault="007615D6" w:rsidP="007615D6">
      <w:pPr>
        <w:keepNext/>
        <w:keepLines/>
      </w:pPr>
      <w:r w:rsidRPr="005B25A1">
        <w:t>Handle (revision of endorsed CR).</w:t>
      </w:r>
    </w:p>
    <w:p w14:paraId="1999C776" w14:textId="77777777" w:rsidR="007615D6" w:rsidRPr="005B25A1" w:rsidRDefault="007615D6" w:rsidP="007615D6">
      <w:pPr>
        <w:keepNext/>
        <w:keepLines/>
        <w:rPr>
          <w:b/>
          <w:bCs/>
        </w:rPr>
      </w:pPr>
      <w:r w:rsidRPr="005B25A1">
        <w:rPr>
          <w:b/>
          <w:bCs/>
        </w:rPr>
        <w:t>Parallel discussion:</w:t>
      </w:r>
    </w:p>
    <w:p w14:paraId="3B85B3DD" w14:textId="77777777" w:rsidR="007615D6" w:rsidRPr="005B25A1" w:rsidRDefault="007615D6" w:rsidP="007615D6">
      <w:pPr>
        <w:keepNext/>
        <w:keepLines/>
      </w:pPr>
      <w:r w:rsidRPr="005B25A1">
        <w:t>-</w:t>
      </w:r>
    </w:p>
    <w:p w14:paraId="1351EF64" w14:textId="77777777" w:rsidR="007615D6" w:rsidRPr="005B25A1" w:rsidRDefault="007615D6" w:rsidP="007615D6">
      <w:pPr>
        <w:keepNext/>
        <w:keepLines/>
        <w:rPr>
          <w:b/>
          <w:bCs/>
        </w:rPr>
      </w:pPr>
      <w:r w:rsidRPr="005B25A1">
        <w:rPr>
          <w:b/>
          <w:bCs/>
        </w:rPr>
        <w:t>Plenary Discussion:</w:t>
      </w:r>
    </w:p>
    <w:p w14:paraId="49599B74" w14:textId="77777777" w:rsidR="007615D6" w:rsidRPr="005B25A1" w:rsidRDefault="007615D6" w:rsidP="007615D6">
      <w:pPr>
        <w:keepNext/>
        <w:keepLines/>
      </w:pPr>
      <w:r>
        <w:rPr>
          <w:color w:val="FF0000"/>
        </w:rPr>
        <w:t>NO DISCUSSION RECORDED</w:t>
      </w:r>
    </w:p>
    <w:p w14:paraId="0DAD9FF7" w14:textId="77777777" w:rsidR="007615D6" w:rsidRPr="00EB0339" w:rsidRDefault="007615D6" w:rsidP="007615D6">
      <w:r w:rsidRPr="005B25A1">
        <w:rPr>
          <w:b/>
          <w:bCs/>
        </w:rPr>
        <w:t>Status:</w:t>
      </w:r>
      <w:r>
        <w:t xml:space="preserve"> </w:t>
      </w:r>
      <w:r>
        <w:rPr>
          <w:color w:val="0000FF"/>
        </w:rPr>
        <w:t>Not concluded</w:t>
      </w:r>
      <w:r>
        <w:t>.</w:t>
      </w:r>
    </w:p>
    <w:p w14:paraId="58DE6CA5" w14:textId="77777777" w:rsidR="00E00DA6" w:rsidRDefault="007615D6" w:rsidP="000A3FBD">
      <w:pPr>
        <w:pStyle w:val="NormTop"/>
      </w:pPr>
      <w:r>
        <w:rPr>
          <w:color w:val="0000FF"/>
        </w:rPr>
        <w:t>S2-2410319</w:t>
      </w:r>
      <w:r w:rsidRPr="00D53282">
        <w:t xml:space="preserve"> </w:t>
      </w:r>
      <w:r>
        <w:t>(DISCUSSION) Discussion on interaction between IMS subsystem and PCF for enabling UE-SAT-UE communication . (Source: NTT DOCOMO)</w:t>
      </w:r>
      <w:r>
        <w:br/>
      </w:r>
      <w:r w:rsidRPr="00D53282">
        <w:rPr>
          <w:b/>
        </w:rPr>
        <w:t>Document for:</w:t>
      </w:r>
      <w:r w:rsidRPr="00D53282">
        <w:t xml:space="preserve"> </w:t>
      </w:r>
      <w:r>
        <w:t>Approval</w:t>
      </w:r>
      <w:r>
        <w:br/>
      </w:r>
      <w:r w:rsidRPr="00D53282">
        <w:rPr>
          <w:b/>
        </w:rPr>
        <w:t>Abstract:</w:t>
      </w:r>
      <w:r w:rsidRPr="00D53282">
        <w:t xml:space="preserve"> </w:t>
      </w:r>
      <w:r>
        <w:br/>
        <w:t>Discussion on KI#3 about interaction between IMS subsystem and PCF for enabling UE-SAT-UE communication.</w:t>
      </w:r>
    </w:p>
    <w:p w14:paraId="67FACC55" w14:textId="77777777" w:rsidR="007615D6" w:rsidRPr="005B25A1" w:rsidRDefault="007615D6" w:rsidP="007615D6">
      <w:pPr>
        <w:keepNext/>
        <w:keepLines/>
        <w:rPr>
          <w:b/>
          <w:bCs/>
        </w:rPr>
      </w:pPr>
      <w:r w:rsidRPr="005B25A1">
        <w:rPr>
          <w:b/>
          <w:bCs/>
        </w:rPr>
        <w:t>Convenor comment:</w:t>
      </w:r>
    </w:p>
    <w:p w14:paraId="1B7DC348" w14:textId="77777777" w:rsidR="007615D6" w:rsidRPr="005B25A1" w:rsidRDefault="007615D6" w:rsidP="007615D6">
      <w:pPr>
        <w:keepNext/>
        <w:keepLines/>
      </w:pPr>
      <w:r w:rsidRPr="005B25A1">
        <w:t>Open for discussion.</w:t>
      </w:r>
    </w:p>
    <w:p w14:paraId="42B951EF" w14:textId="77777777" w:rsidR="007615D6" w:rsidRPr="005B25A1" w:rsidRDefault="007615D6" w:rsidP="007615D6">
      <w:pPr>
        <w:keepNext/>
        <w:keepLines/>
        <w:rPr>
          <w:b/>
          <w:bCs/>
        </w:rPr>
      </w:pPr>
      <w:r w:rsidRPr="005B25A1">
        <w:rPr>
          <w:b/>
          <w:bCs/>
        </w:rPr>
        <w:t>Parallel discussion:</w:t>
      </w:r>
    </w:p>
    <w:p w14:paraId="5A89212E" w14:textId="77777777" w:rsidR="007615D6" w:rsidRPr="005B25A1" w:rsidRDefault="007615D6" w:rsidP="007615D6">
      <w:pPr>
        <w:keepNext/>
        <w:keepLines/>
      </w:pPr>
      <w:r w:rsidRPr="005B25A1">
        <w:t>-</w:t>
      </w:r>
    </w:p>
    <w:p w14:paraId="59CAB601" w14:textId="77777777" w:rsidR="007615D6" w:rsidRPr="005B25A1" w:rsidRDefault="007615D6" w:rsidP="007615D6">
      <w:pPr>
        <w:keepNext/>
        <w:keepLines/>
        <w:rPr>
          <w:b/>
          <w:bCs/>
        </w:rPr>
      </w:pPr>
      <w:r w:rsidRPr="005B25A1">
        <w:rPr>
          <w:b/>
          <w:bCs/>
        </w:rPr>
        <w:t>Plenary Discussion:</w:t>
      </w:r>
    </w:p>
    <w:p w14:paraId="50B52B77" w14:textId="77777777" w:rsidR="007615D6" w:rsidRPr="005B25A1" w:rsidRDefault="007615D6" w:rsidP="007615D6">
      <w:pPr>
        <w:keepNext/>
        <w:keepLines/>
      </w:pPr>
      <w:r>
        <w:rPr>
          <w:color w:val="FF0000"/>
        </w:rPr>
        <w:t>NO DISCUSSION RECORDED</w:t>
      </w:r>
    </w:p>
    <w:p w14:paraId="51514BAC" w14:textId="77777777" w:rsidR="007615D6" w:rsidRPr="00EB0339" w:rsidRDefault="007615D6" w:rsidP="007615D6">
      <w:r w:rsidRPr="005B25A1">
        <w:rPr>
          <w:b/>
          <w:bCs/>
        </w:rPr>
        <w:t>Status:</w:t>
      </w:r>
      <w:r>
        <w:t xml:space="preserve"> </w:t>
      </w:r>
      <w:r>
        <w:rPr>
          <w:color w:val="0000FF"/>
        </w:rPr>
        <w:t>Not concluded</w:t>
      </w:r>
      <w:r>
        <w:t>.</w:t>
      </w:r>
    </w:p>
    <w:p w14:paraId="36D0DE5A" w14:textId="77777777" w:rsidR="00E00DA6" w:rsidRDefault="007615D6" w:rsidP="000A3FBD">
      <w:pPr>
        <w:pStyle w:val="NormTop"/>
      </w:pPr>
      <w:r>
        <w:rPr>
          <w:color w:val="0000FF"/>
        </w:rPr>
        <w:t>S2-2410549</w:t>
      </w:r>
      <w:r w:rsidRPr="00D53282">
        <w:t xml:space="preserve"> </w:t>
      </w:r>
      <w:r>
        <w:t>(DISCUSSION) Discussion paper on AGW reallocation (Source: vivo)</w:t>
      </w:r>
      <w:r>
        <w:br/>
      </w:r>
      <w:r w:rsidRPr="00D53282">
        <w:rPr>
          <w:b/>
        </w:rPr>
        <w:t>Document for:</w:t>
      </w:r>
      <w:r w:rsidRPr="00D53282">
        <w:t xml:space="preserve"> </w:t>
      </w:r>
      <w:r>
        <w:t>Discussion</w:t>
      </w:r>
      <w:r>
        <w:br/>
      </w:r>
      <w:r w:rsidRPr="00D53282">
        <w:rPr>
          <w:b/>
        </w:rPr>
        <w:t>Abstract:</w:t>
      </w:r>
      <w:r w:rsidRPr="00D53282">
        <w:t xml:space="preserve"> </w:t>
      </w:r>
      <w:r>
        <w:br/>
        <w:t>Restrict scopes of mobility supports.</w:t>
      </w:r>
    </w:p>
    <w:p w14:paraId="05EEE682" w14:textId="77777777" w:rsidR="007615D6" w:rsidRPr="005B25A1" w:rsidRDefault="007615D6" w:rsidP="007615D6">
      <w:pPr>
        <w:keepNext/>
        <w:keepLines/>
        <w:rPr>
          <w:b/>
          <w:bCs/>
        </w:rPr>
      </w:pPr>
      <w:r w:rsidRPr="005B25A1">
        <w:rPr>
          <w:b/>
          <w:bCs/>
        </w:rPr>
        <w:t>Convenor comment:</w:t>
      </w:r>
    </w:p>
    <w:p w14:paraId="390DCB77" w14:textId="77777777" w:rsidR="007615D6" w:rsidRPr="005B25A1" w:rsidRDefault="007615D6" w:rsidP="007615D6">
      <w:pPr>
        <w:keepNext/>
        <w:keepLines/>
      </w:pPr>
      <w:r w:rsidRPr="005B25A1">
        <w:t>Open for discussion.</w:t>
      </w:r>
    </w:p>
    <w:p w14:paraId="61435D95" w14:textId="77777777" w:rsidR="007615D6" w:rsidRPr="005B25A1" w:rsidRDefault="007615D6" w:rsidP="007615D6">
      <w:pPr>
        <w:keepNext/>
        <w:keepLines/>
        <w:rPr>
          <w:b/>
          <w:bCs/>
        </w:rPr>
      </w:pPr>
      <w:r w:rsidRPr="005B25A1">
        <w:rPr>
          <w:b/>
          <w:bCs/>
        </w:rPr>
        <w:t>Parallel discussion:</w:t>
      </w:r>
    </w:p>
    <w:p w14:paraId="706A16A9" w14:textId="77777777" w:rsidR="007615D6" w:rsidRPr="005B25A1" w:rsidRDefault="007615D6" w:rsidP="007615D6">
      <w:pPr>
        <w:keepNext/>
        <w:keepLines/>
      </w:pPr>
      <w:r w:rsidRPr="005B25A1">
        <w:t>-</w:t>
      </w:r>
    </w:p>
    <w:p w14:paraId="30F44310" w14:textId="77777777" w:rsidR="007615D6" w:rsidRPr="005B25A1" w:rsidRDefault="007615D6" w:rsidP="007615D6">
      <w:pPr>
        <w:keepNext/>
        <w:keepLines/>
        <w:rPr>
          <w:b/>
          <w:bCs/>
        </w:rPr>
      </w:pPr>
      <w:r w:rsidRPr="005B25A1">
        <w:rPr>
          <w:b/>
          <w:bCs/>
        </w:rPr>
        <w:t>Plenary Discussion:</w:t>
      </w:r>
    </w:p>
    <w:p w14:paraId="25BD856C" w14:textId="77777777" w:rsidR="007615D6" w:rsidRPr="005B25A1" w:rsidRDefault="007615D6" w:rsidP="007615D6">
      <w:pPr>
        <w:keepNext/>
        <w:keepLines/>
      </w:pPr>
      <w:r>
        <w:rPr>
          <w:color w:val="FF0000"/>
        </w:rPr>
        <w:t>NO DISCUSSION RECORDED</w:t>
      </w:r>
    </w:p>
    <w:p w14:paraId="72B43415" w14:textId="77777777" w:rsidR="007615D6" w:rsidRPr="00EB0339" w:rsidRDefault="007615D6" w:rsidP="007615D6">
      <w:r w:rsidRPr="005B25A1">
        <w:rPr>
          <w:b/>
          <w:bCs/>
        </w:rPr>
        <w:t>Status:</w:t>
      </w:r>
      <w:r>
        <w:t xml:space="preserve"> </w:t>
      </w:r>
      <w:r>
        <w:rPr>
          <w:color w:val="0000FF"/>
        </w:rPr>
        <w:t>Not concluded</w:t>
      </w:r>
      <w:r>
        <w:t>.</w:t>
      </w:r>
    </w:p>
    <w:p w14:paraId="063EFE25" w14:textId="77777777" w:rsidR="00E00DA6" w:rsidRDefault="007615D6" w:rsidP="000A3FBD">
      <w:pPr>
        <w:pStyle w:val="NormTop"/>
      </w:pPr>
      <w:r>
        <w:rPr>
          <w:color w:val="0000FF"/>
        </w:rPr>
        <w:lastRenderedPageBreak/>
        <w:t>S2-2410403</w:t>
      </w:r>
      <w:r w:rsidRPr="00D53282">
        <w:t xml:space="preserve"> </w:t>
      </w:r>
      <w:r>
        <w:t>(CR) 23.228 CR1428R6 (Rel-19, 'B'): Support of UE-Satellite-UE communication in IMS - Functionality (Source: NTT DOCOMO, CATT, Samsung,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functionality.</w:t>
      </w:r>
    </w:p>
    <w:p w14:paraId="39A8964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S2-2409421</w:t>
      </w:r>
      <w:r>
        <w:t>.</w:t>
      </w:r>
    </w:p>
    <w:p w14:paraId="139ADF0B" w14:textId="77777777" w:rsidR="007615D6" w:rsidRPr="005B25A1" w:rsidRDefault="007615D6" w:rsidP="007615D6">
      <w:pPr>
        <w:keepNext/>
        <w:keepLines/>
        <w:rPr>
          <w:b/>
          <w:bCs/>
        </w:rPr>
      </w:pPr>
      <w:r w:rsidRPr="005B25A1">
        <w:rPr>
          <w:b/>
          <w:bCs/>
        </w:rPr>
        <w:t>Convenor comment:</w:t>
      </w:r>
    </w:p>
    <w:p w14:paraId="376B5F05" w14:textId="77777777" w:rsidR="007615D6" w:rsidRPr="005B25A1" w:rsidRDefault="007615D6" w:rsidP="007615D6">
      <w:pPr>
        <w:keepNext/>
        <w:keepLines/>
      </w:pPr>
      <w:r w:rsidRPr="005B25A1">
        <w:t>Baseline.</w:t>
      </w:r>
    </w:p>
    <w:p w14:paraId="2D291B3C" w14:textId="77777777" w:rsidR="007615D6" w:rsidRPr="005B25A1" w:rsidRDefault="007615D6" w:rsidP="007615D6">
      <w:pPr>
        <w:keepNext/>
        <w:keepLines/>
        <w:rPr>
          <w:b/>
          <w:bCs/>
        </w:rPr>
      </w:pPr>
      <w:r w:rsidRPr="005B25A1">
        <w:rPr>
          <w:b/>
          <w:bCs/>
        </w:rPr>
        <w:t>Parallel discussion:</w:t>
      </w:r>
    </w:p>
    <w:p w14:paraId="1D068D2A" w14:textId="77777777" w:rsidR="007615D6" w:rsidRPr="005B25A1" w:rsidRDefault="007615D6" w:rsidP="007615D6">
      <w:pPr>
        <w:keepNext/>
        <w:keepLines/>
      </w:pPr>
      <w:r w:rsidRPr="005B25A1">
        <w:t>-</w:t>
      </w:r>
    </w:p>
    <w:p w14:paraId="1F6238DC" w14:textId="77777777" w:rsidR="007615D6" w:rsidRPr="005B25A1" w:rsidRDefault="007615D6" w:rsidP="007615D6">
      <w:pPr>
        <w:keepNext/>
        <w:keepLines/>
        <w:rPr>
          <w:b/>
          <w:bCs/>
        </w:rPr>
      </w:pPr>
      <w:r w:rsidRPr="005B25A1">
        <w:rPr>
          <w:b/>
          <w:bCs/>
        </w:rPr>
        <w:t>Plenary Discussion:</w:t>
      </w:r>
    </w:p>
    <w:p w14:paraId="162C1708" w14:textId="77777777" w:rsidR="007615D6" w:rsidRPr="005B25A1" w:rsidRDefault="007615D6" w:rsidP="007615D6">
      <w:pPr>
        <w:keepNext/>
        <w:keepLines/>
      </w:pPr>
      <w:r>
        <w:rPr>
          <w:color w:val="FF0000"/>
        </w:rPr>
        <w:t>NO DISCUSSION RECORDED</w:t>
      </w:r>
    </w:p>
    <w:p w14:paraId="347C4FD8" w14:textId="77777777" w:rsidR="007615D6" w:rsidRPr="00EB0339" w:rsidRDefault="007615D6" w:rsidP="007615D6">
      <w:r w:rsidRPr="005B25A1">
        <w:rPr>
          <w:b/>
          <w:bCs/>
        </w:rPr>
        <w:t>Status:</w:t>
      </w:r>
      <w:r>
        <w:t xml:space="preserve"> </w:t>
      </w:r>
      <w:r>
        <w:rPr>
          <w:color w:val="0000FF"/>
        </w:rPr>
        <w:t>Not concluded</w:t>
      </w:r>
      <w:r>
        <w:t>.</w:t>
      </w:r>
    </w:p>
    <w:p w14:paraId="200FE551" w14:textId="77777777" w:rsidR="00E00DA6" w:rsidRDefault="007615D6" w:rsidP="000A3FBD">
      <w:pPr>
        <w:pStyle w:val="NormTop"/>
      </w:pPr>
      <w:r>
        <w:rPr>
          <w:color w:val="0000FF"/>
        </w:rPr>
        <w:t>S2-2410125</w:t>
      </w:r>
      <w:r w:rsidRPr="00D53282">
        <w:t xml:space="preserve"> </w:t>
      </w:r>
      <w:r>
        <w:t>(CR) 23.228 CR1476 (Rel-19, 'B'): Functional descriptions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3 new clauses are added. activation of UE-SAT-UE mobility support of UE-SAT-UE communication AGW reallocation.</w:t>
      </w:r>
    </w:p>
    <w:p w14:paraId="1CDD11B8" w14:textId="77777777" w:rsidR="007615D6" w:rsidRPr="005B25A1" w:rsidRDefault="007615D6" w:rsidP="007615D6">
      <w:pPr>
        <w:keepNext/>
        <w:keepLines/>
        <w:rPr>
          <w:b/>
          <w:bCs/>
        </w:rPr>
      </w:pPr>
      <w:r w:rsidRPr="005B25A1">
        <w:rPr>
          <w:b/>
          <w:bCs/>
        </w:rPr>
        <w:t>Convenor comment:</w:t>
      </w:r>
    </w:p>
    <w:p w14:paraId="67FD89A5" w14:textId="77777777" w:rsidR="007615D6" w:rsidRPr="005B25A1" w:rsidRDefault="007615D6" w:rsidP="007615D6">
      <w:pPr>
        <w:keepNext/>
        <w:keepLines/>
      </w:pPr>
      <w:r w:rsidRPr="005B25A1">
        <w:t>Merge into S2-2410313?</w:t>
      </w:r>
    </w:p>
    <w:p w14:paraId="04967BED" w14:textId="77777777" w:rsidR="007615D6" w:rsidRPr="005B25A1" w:rsidRDefault="007615D6" w:rsidP="007615D6">
      <w:pPr>
        <w:keepNext/>
        <w:keepLines/>
        <w:rPr>
          <w:b/>
          <w:bCs/>
        </w:rPr>
      </w:pPr>
      <w:r w:rsidRPr="005B25A1">
        <w:rPr>
          <w:b/>
          <w:bCs/>
        </w:rPr>
        <w:t>Parallel discussion:</w:t>
      </w:r>
    </w:p>
    <w:p w14:paraId="1C1CE5AD" w14:textId="77777777" w:rsidR="007615D6" w:rsidRPr="005B25A1" w:rsidRDefault="007615D6" w:rsidP="007615D6">
      <w:pPr>
        <w:keepNext/>
        <w:keepLines/>
      </w:pPr>
      <w:r w:rsidRPr="005B25A1">
        <w:t>-</w:t>
      </w:r>
    </w:p>
    <w:p w14:paraId="1BA3E8A1" w14:textId="77777777" w:rsidR="007615D6" w:rsidRPr="005B25A1" w:rsidRDefault="007615D6" w:rsidP="007615D6">
      <w:pPr>
        <w:keepNext/>
        <w:keepLines/>
        <w:rPr>
          <w:b/>
          <w:bCs/>
        </w:rPr>
      </w:pPr>
      <w:r w:rsidRPr="005B25A1">
        <w:rPr>
          <w:b/>
          <w:bCs/>
        </w:rPr>
        <w:t>Plenary Discussion:</w:t>
      </w:r>
    </w:p>
    <w:p w14:paraId="7A20269A" w14:textId="77777777" w:rsidR="007615D6" w:rsidRPr="005B25A1" w:rsidRDefault="007615D6" w:rsidP="007615D6">
      <w:pPr>
        <w:keepNext/>
        <w:keepLines/>
      </w:pPr>
      <w:r>
        <w:rPr>
          <w:color w:val="FF0000"/>
        </w:rPr>
        <w:t>NO DISCUSSION RECORDED</w:t>
      </w:r>
    </w:p>
    <w:p w14:paraId="3E75D20A" w14:textId="77777777" w:rsidR="007615D6" w:rsidRPr="00EB0339" w:rsidRDefault="007615D6" w:rsidP="007615D6">
      <w:r w:rsidRPr="005B25A1">
        <w:rPr>
          <w:b/>
          <w:bCs/>
        </w:rPr>
        <w:t>Status:</w:t>
      </w:r>
      <w:r>
        <w:t xml:space="preserve"> </w:t>
      </w:r>
      <w:r>
        <w:rPr>
          <w:color w:val="0000FF"/>
        </w:rPr>
        <w:t>Not concluded</w:t>
      </w:r>
      <w:r>
        <w:t>.</w:t>
      </w:r>
    </w:p>
    <w:p w14:paraId="49079948" w14:textId="77777777" w:rsidR="00E00DA6" w:rsidRDefault="007615D6" w:rsidP="000A3FBD">
      <w:pPr>
        <w:pStyle w:val="NormTop"/>
      </w:pPr>
      <w:r>
        <w:rPr>
          <w:color w:val="0000FF"/>
        </w:rPr>
        <w:t>S2-2410253</w:t>
      </w:r>
      <w:r w:rsidRPr="00D53282">
        <w:t xml:space="preserve"> </w:t>
      </w:r>
      <w:r>
        <w:t>(CR) 23.228 CR1428R5 (Rel-19, 'B'): Support of UE-Satellite-UE communication in IMS (Source: [NTT DOCOMO, CATT, Samsung,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43903C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S2-2409421</w:t>
      </w:r>
      <w:r>
        <w:t>. Wrong WI Code on CR!</w:t>
      </w:r>
    </w:p>
    <w:p w14:paraId="0F62FAC0" w14:textId="77777777" w:rsidR="007615D6" w:rsidRPr="005B25A1" w:rsidRDefault="007615D6" w:rsidP="007615D6">
      <w:pPr>
        <w:keepNext/>
        <w:keepLines/>
        <w:rPr>
          <w:b/>
          <w:bCs/>
        </w:rPr>
      </w:pPr>
      <w:r w:rsidRPr="005B25A1">
        <w:rPr>
          <w:b/>
          <w:bCs/>
        </w:rPr>
        <w:t>Convenor comment:</w:t>
      </w:r>
    </w:p>
    <w:p w14:paraId="633A5963" w14:textId="77777777" w:rsidR="007615D6" w:rsidRPr="005B25A1" w:rsidRDefault="007615D6" w:rsidP="007615D6">
      <w:pPr>
        <w:keepNext/>
        <w:keepLines/>
      </w:pPr>
      <w:r w:rsidRPr="005B25A1">
        <w:t>Merge into S2-2410313?</w:t>
      </w:r>
    </w:p>
    <w:p w14:paraId="5084094D" w14:textId="77777777" w:rsidR="007615D6" w:rsidRPr="005B25A1" w:rsidRDefault="007615D6" w:rsidP="007615D6">
      <w:pPr>
        <w:keepNext/>
        <w:keepLines/>
        <w:rPr>
          <w:b/>
          <w:bCs/>
        </w:rPr>
      </w:pPr>
      <w:r w:rsidRPr="005B25A1">
        <w:rPr>
          <w:b/>
          <w:bCs/>
        </w:rPr>
        <w:t>Parallel discussion:</w:t>
      </w:r>
    </w:p>
    <w:p w14:paraId="74659CBF" w14:textId="77777777" w:rsidR="007615D6" w:rsidRPr="005B25A1" w:rsidRDefault="007615D6" w:rsidP="007615D6">
      <w:pPr>
        <w:keepNext/>
        <w:keepLines/>
      </w:pPr>
      <w:r w:rsidRPr="005B25A1">
        <w:t>-</w:t>
      </w:r>
    </w:p>
    <w:p w14:paraId="793B3A0D" w14:textId="77777777" w:rsidR="007615D6" w:rsidRPr="005B25A1" w:rsidRDefault="007615D6" w:rsidP="007615D6">
      <w:pPr>
        <w:keepNext/>
        <w:keepLines/>
        <w:rPr>
          <w:b/>
          <w:bCs/>
        </w:rPr>
      </w:pPr>
      <w:r w:rsidRPr="005B25A1">
        <w:rPr>
          <w:b/>
          <w:bCs/>
        </w:rPr>
        <w:t>Plenary Discussion:</w:t>
      </w:r>
    </w:p>
    <w:p w14:paraId="702F0FDD" w14:textId="77777777" w:rsidR="007615D6" w:rsidRPr="005B25A1" w:rsidRDefault="007615D6" w:rsidP="007615D6">
      <w:pPr>
        <w:keepNext/>
        <w:keepLines/>
      </w:pPr>
      <w:r>
        <w:rPr>
          <w:color w:val="FF0000"/>
        </w:rPr>
        <w:t>NO DISCUSSION RECORDED</w:t>
      </w:r>
    </w:p>
    <w:p w14:paraId="588076F6" w14:textId="77777777" w:rsidR="007615D6" w:rsidRPr="00EB0339" w:rsidRDefault="007615D6" w:rsidP="007615D6">
      <w:r w:rsidRPr="005B25A1">
        <w:rPr>
          <w:b/>
          <w:bCs/>
        </w:rPr>
        <w:t>Status:</w:t>
      </w:r>
      <w:r>
        <w:t xml:space="preserve"> </w:t>
      </w:r>
      <w:r>
        <w:rPr>
          <w:color w:val="0000FF"/>
        </w:rPr>
        <w:t>Not concluded</w:t>
      </w:r>
      <w:r>
        <w:t>.</w:t>
      </w:r>
    </w:p>
    <w:p w14:paraId="5360A7F0" w14:textId="77777777" w:rsidR="00E00DA6" w:rsidRDefault="007615D6" w:rsidP="000A3FBD">
      <w:pPr>
        <w:pStyle w:val="NormTop"/>
      </w:pPr>
      <w:r>
        <w:rPr>
          <w:color w:val="0000FF"/>
        </w:rPr>
        <w:lastRenderedPageBreak/>
        <w:t>S2-2409748</w:t>
      </w:r>
      <w:r w:rsidRPr="00D53282">
        <w:t xml:space="preserve"> </w:t>
      </w:r>
      <w:r>
        <w:t>(CR) 23.228 CR1464 (Rel-19, 'B'):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3E178398" w14:textId="77777777" w:rsidR="007615D6" w:rsidRPr="005B25A1" w:rsidRDefault="007615D6" w:rsidP="007615D6">
      <w:pPr>
        <w:keepNext/>
        <w:keepLines/>
        <w:rPr>
          <w:b/>
          <w:bCs/>
        </w:rPr>
      </w:pPr>
      <w:r w:rsidRPr="005B25A1">
        <w:rPr>
          <w:b/>
          <w:bCs/>
        </w:rPr>
        <w:t>Convenor comment:</w:t>
      </w:r>
    </w:p>
    <w:p w14:paraId="27203D28" w14:textId="77777777" w:rsidR="007615D6" w:rsidRPr="005B25A1" w:rsidRDefault="007615D6" w:rsidP="007615D6">
      <w:pPr>
        <w:keepNext/>
        <w:keepLines/>
      </w:pPr>
      <w:r w:rsidRPr="005B25A1">
        <w:t>Merge into S2-2410313?</w:t>
      </w:r>
    </w:p>
    <w:p w14:paraId="1AD6E054" w14:textId="77777777" w:rsidR="007615D6" w:rsidRPr="005B25A1" w:rsidRDefault="007615D6" w:rsidP="007615D6">
      <w:pPr>
        <w:keepNext/>
        <w:keepLines/>
        <w:rPr>
          <w:b/>
          <w:bCs/>
        </w:rPr>
      </w:pPr>
      <w:r w:rsidRPr="005B25A1">
        <w:rPr>
          <w:b/>
          <w:bCs/>
        </w:rPr>
        <w:t>Parallel discussion:</w:t>
      </w:r>
    </w:p>
    <w:p w14:paraId="4068C437" w14:textId="77777777" w:rsidR="007615D6" w:rsidRPr="005B25A1" w:rsidRDefault="007615D6" w:rsidP="007615D6">
      <w:pPr>
        <w:keepNext/>
        <w:keepLines/>
      </w:pPr>
      <w:r w:rsidRPr="005B25A1">
        <w:t>-</w:t>
      </w:r>
    </w:p>
    <w:p w14:paraId="0E3C59AF" w14:textId="77777777" w:rsidR="007615D6" w:rsidRPr="005B25A1" w:rsidRDefault="007615D6" w:rsidP="007615D6">
      <w:pPr>
        <w:keepNext/>
        <w:keepLines/>
        <w:rPr>
          <w:b/>
          <w:bCs/>
        </w:rPr>
      </w:pPr>
      <w:r w:rsidRPr="005B25A1">
        <w:rPr>
          <w:b/>
          <w:bCs/>
        </w:rPr>
        <w:t>Plenary Discussion:</w:t>
      </w:r>
    </w:p>
    <w:p w14:paraId="3C495109" w14:textId="77777777" w:rsidR="007615D6" w:rsidRPr="005B25A1" w:rsidRDefault="007615D6" w:rsidP="007615D6">
      <w:pPr>
        <w:keepNext/>
        <w:keepLines/>
      </w:pPr>
      <w:r>
        <w:rPr>
          <w:color w:val="FF0000"/>
        </w:rPr>
        <w:t>NO DISCUSSION RECORDED</w:t>
      </w:r>
    </w:p>
    <w:p w14:paraId="63B6A487" w14:textId="77777777" w:rsidR="007615D6" w:rsidRPr="00EB0339" w:rsidRDefault="007615D6" w:rsidP="007615D6">
      <w:r w:rsidRPr="005B25A1">
        <w:rPr>
          <w:b/>
          <w:bCs/>
        </w:rPr>
        <w:t>Status:</w:t>
      </w:r>
      <w:r>
        <w:t xml:space="preserve"> </w:t>
      </w:r>
      <w:r>
        <w:rPr>
          <w:color w:val="0000FF"/>
        </w:rPr>
        <w:t>Not concluded</w:t>
      </w:r>
      <w:r>
        <w:t>.</w:t>
      </w:r>
    </w:p>
    <w:p w14:paraId="70D2BC36" w14:textId="77777777" w:rsidR="00E00DA6" w:rsidRDefault="007615D6" w:rsidP="000A3FBD">
      <w:pPr>
        <w:pStyle w:val="NormTop"/>
      </w:pPr>
      <w:r>
        <w:rPr>
          <w:color w:val="0000FF"/>
        </w:rPr>
        <w:t>S2-2410124</w:t>
      </w:r>
      <w:r w:rsidRPr="00D53282">
        <w:t xml:space="preserve"> </w:t>
      </w:r>
      <w:r>
        <w:t>(LS OUT) [DRAFT] LS on AGW reallocation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Functional description and procedure of AGW reallocation.</w:t>
      </w:r>
    </w:p>
    <w:p w14:paraId="5F8B5668" w14:textId="77777777" w:rsidR="007615D6" w:rsidRPr="005B25A1" w:rsidRDefault="007615D6" w:rsidP="007615D6">
      <w:pPr>
        <w:keepNext/>
        <w:keepLines/>
        <w:rPr>
          <w:b/>
          <w:bCs/>
        </w:rPr>
      </w:pPr>
      <w:r w:rsidRPr="005B25A1">
        <w:rPr>
          <w:b/>
          <w:bCs/>
        </w:rPr>
        <w:t>Convenor comment:</w:t>
      </w:r>
    </w:p>
    <w:p w14:paraId="7F7EB81B" w14:textId="77777777" w:rsidR="007615D6" w:rsidRPr="005B25A1" w:rsidRDefault="007615D6" w:rsidP="007615D6">
      <w:pPr>
        <w:keepNext/>
        <w:keepLines/>
      </w:pPr>
      <w:r w:rsidRPr="005B25A1">
        <w:t>Handle if necessary.</w:t>
      </w:r>
    </w:p>
    <w:p w14:paraId="3B69EC54" w14:textId="77777777" w:rsidR="007615D6" w:rsidRPr="005B25A1" w:rsidRDefault="007615D6" w:rsidP="007615D6">
      <w:pPr>
        <w:keepNext/>
        <w:keepLines/>
        <w:rPr>
          <w:b/>
          <w:bCs/>
        </w:rPr>
      </w:pPr>
      <w:r w:rsidRPr="005B25A1">
        <w:rPr>
          <w:b/>
          <w:bCs/>
        </w:rPr>
        <w:t>Parallel discussion:</w:t>
      </w:r>
    </w:p>
    <w:p w14:paraId="699C2A8E" w14:textId="77777777" w:rsidR="007615D6" w:rsidRPr="005B25A1" w:rsidRDefault="007615D6" w:rsidP="007615D6">
      <w:pPr>
        <w:keepNext/>
        <w:keepLines/>
      </w:pPr>
      <w:r w:rsidRPr="005B25A1">
        <w:t>-</w:t>
      </w:r>
    </w:p>
    <w:p w14:paraId="271973D6" w14:textId="77777777" w:rsidR="007615D6" w:rsidRPr="005B25A1" w:rsidRDefault="007615D6" w:rsidP="007615D6">
      <w:pPr>
        <w:keepNext/>
        <w:keepLines/>
        <w:rPr>
          <w:b/>
          <w:bCs/>
        </w:rPr>
      </w:pPr>
      <w:r w:rsidRPr="005B25A1">
        <w:rPr>
          <w:b/>
          <w:bCs/>
        </w:rPr>
        <w:t>Plenary Discussion:</w:t>
      </w:r>
    </w:p>
    <w:p w14:paraId="167DA1F3" w14:textId="77777777" w:rsidR="007615D6" w:rsidRPr="005B25A1" w:rsidRDefault="007615D6" w:rsidP="007615D6">
      <w:pPr>
        <w:keepNext/>
        <w:keepLines/>
      </w:pPr>
      <w:r>
        <w:rPr>
          <w:color w:val="FF0000"/>
        </w:rPr>
        <w:t>NO DISCUSSION RECORDED</w:t>
      </w:r>
    </w:p>
    <w:p w14:paraId="6CBAAC82" w14:textId="77777777" w:rsidR="007615D6" w:rsidRPr="00EB0339" w:rsidRDefault="007615D6" w:rsidP="007615D6">
      <w:r w:rsidRPr="005B25A1">
        <w:rPr>
          <w:b/>
          <w:bCs/>
        </w:rPr>
        <w:t>Status:</w:t>
      </w:r>
      <w:r>
        <w:t xml:space="preserve"> </w:t>
      </w:r>
      <w:r>
        <w:rPr>
          <w:color w:val="0000FF"/>
        </w:rPr>
        <w:t>Not concluded</w:t>
      </w:r>
      <w:r>
        <w:t>.</w:t>
      </w:r>
    </w:p>
    <w:p w14:paraId="5078F1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UE-SAT-UE communication in IMS - Procedures</w:t>
      </w:r>
    </w:p>
    <w:p w14:paraId="4AC79392" w14:textId="77777777" w:rsidR="00E00DA6" w:rsidRDefault="007615D6" w:rsidP="000A3FBD">
      <w:pPr>
        <w:pStyle w:val="NormTop"/>
      </w:pPr>
      <w:r>
        <w:rPr>
          <w:color w:val="0000FF"/>
        </w:rPr>
        <w:t>S2-2410383</w:t>
      </w:r>
      <w:r w:rsidRPr="00D53282">
        <w:t xml:space="preserve"> </w:t>
      </w:r>
      <w:r>
        <w:t>(CR) 23.228 CR1492 (Rel-19, 'B'): Call setup of UE-Satellite-UE communication in IMS with IMS-AGW on board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including: Functional description of P-CSCF for UE-SAT-UE communication. Call setup procedures of UE-SAT-UE communication which provide three different ways.</w:t>
      </w:r>
    </w:p>
    <w:p w14:paraId="6575294B" w14:textId="77777777" w:rsidR="007615D6" w:rsidRPr="005B25A1" w:rsidRDefault="007615D6" w:rsidP="007615D6">
      <w:pPr>
        <w:keepNext/>
        <w:keepLines/>
        <w:rPr>
          <w:b/>
          <w:bCs/>
        </w:rPr>
      </w:pPr>
      <w:r w:rsidRPr="005B25A1">
        <w:rPr>
          <w:b/>
          <w:bCs/>
        </w:rPr>
        <w:t>Convenor comment:</w:t>
      </w:r>
    </w:p>
    <w:p w14:paraId="5ABE199B" w14:textId="77777777" w:rsidR="007615D6" w:rsidRPr="005B25A1" w:rsidRDefault="007615D6" w:rsidP="007615D6">
      <w:pPr>
        <w:keepNext/>
        <w:keepLines/>
      </w:pPr>
      <w:r w:rsidRPr="005B25A1">
        <w:t>Baseline for procedure. (Funct. descr. merged to S2-2410313).</w:t>
      </w:r>
    </w:p>
    <w:p w14:paraId="49E936B6" w14:textId="77777777" w:rsidR="007615D6" w:rsidRPr="005B25A1" w:rsidRDefault="007615D6" w:rsidP="007615D6">
      <w:pPr>
        <w:keepNext/>
        <w:keepLines/>
        <w:rPr>
          <w:b/>
          <w:bCs/>
        </w:rPr>
      </w:pPr>
      <w:r w:rsidRPr="005B25A1">
        <w:rPr>
          <w:b/>
          <w:bCs/>
        </w:rPr>
        <w:t>Parallel discussion:</w:t>
      </w:r>
    </w:p>
    <w:p w14:paraId="12E4B112" w14:textId="77777777" w:rsidR="007615D6" w:rsidRPr="005B25A1" w:rsidRDefault="007615D6" w:rsidP="007615D6">
      <w:pPr>
        <w:keepNext/>
        <w:keepLines/>
      </w:pPr>
      <w:r w:rsidRPr="005B25A1">
        <w:t>-</w:t>
      </w:r>
    </w:p>
    <w:p w14:paraId="6A69C7EB" w14:textId="77777777" w:rsidR="007615D6" w:rsidRPr="005B25A1" w:rsidRDefault="007615D6" w:rsidP="007615D6">
      <w:pPr>
        <w:keepNext/>
        <w:keepLines/>
        <w:rPr>
          <w:b/>
          <w:bCs/>
        </w:rPr>
      </w:pPr>
      <w:r w:rsidRPr="005B25A1">
        <w:rPr>
          <w:b/>
          <w:bCs/>
        </w:rPr>
        <w:t>Plenary Discussion:</w:t>
      </w:r>
    </w:p>
    <w:p w14:paraId="77276E0A" w14:textId="77777777" w:rsidR="007615D6" w:rsidRPr="005B25A1" w:rsidRDefault="007615D6" w:rsidP="007615D6">
      <w:pPr>
        <w:keepNext/>
        <w:keepLines/>
      </w:pPr>
      <w:r>
        <w:rPr>
          <w:color w:val="FF0000"/>
        </w:rPr>
        <w:t>NO DISCUSSION RECORDED</w:t>
      </w:r>
    </w:p>
    <w:p w14:paraId="3EB57683" w14:textId="77777777" w:rsidR="007615D6" w:rsidRPr="00EB0339" w:rsidRDefault="007615D6" w:rsidP="007615D6">
      <w:r w:rsidRPr="005B25A1">
        <w:rPr>
          <w:b/>
          <w:bCs/>
        </w:rPr>
        <w:t>Status:</w:t>
      </w:r>
      <w:r>
        <w:t xml:space="preserve"> </w:t>
      </w:r>
      <w:r>
        <w:rPr>
          <w:color w:val="0000FF"/>
        </w:rPr>
        <w:t>Not concluded</w:t>
      </w:r>
      <w:r>
        <w:t>.</w:t>
      </w:r>
    </w:p>
    <w:p w14:paraId="52904340" w14:textId="77777777" w:rsidR="00E00DA6" w:rsidRDefault="007615D6" w:rsidP="000A3FBD">
      <w:pPr>
        <w:pStyle w:val="NormTop"/>
      </w:pPr>
      <w:r>
        <w:rPr>
          <w:color w:val="0000FF"/>
        </w:rPr>
        <w:lastRenderedPageBreak/>
        <w:t>S2-2410384</w:t>
      </w:r>
      <w:r w:rsidRPr="00D53282">
        <w:t xml:space="preserve"> </w:t>
      </w:r>
      <w:r>
        <w:t>(CR) 23.228 CR1493 (Rel-19, 'B'): IMS-AGW relocation for UE-Sat-UE communication at change of satellite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an IMS-AGW relocation procedure for UE-Sat-UE communication.</w:t>
      </w:r>
    </w:p>
    <w:p w14:paraId="0370C8EB" w14:textId="77777777" w:rsidR="007615D6" w:rsidRPr="005B25A1" w:rsidRDefault="007615D6" w:rsidP="007615D6">
      <w:pPr>
        <w:keepNext/>
        <w:keepLines/>
        <w:rPr>
          <w:b/>
          <w:bCs/>
        </w:rPr>
      </w:pPr>
      <w:r w:rsidRPr="005B25A1">
        <w:rPr>
          <w:b/>
          <w:bCs/>
        </w:rPr>
        <w:t>Convenor comment:</w:t>
      </w:r>
    </w:p>
    <w:p w14:paraId="18D88A9C" w14:textId="77777777" w:rsidR="007615D6" w:rsidRPr="005B25A1" w:rsidRDefault="007615D6" w:rsidP="007615D6">
      <w:pPr>
        <w:keepNext/>
        <w:keepLines/>
      </w:pPr>
      <w:r w:rsidRPr="005B25A1">
        <w:t>Baseline.</w:t>
      </w:r>
    </w:p>
    <w:p w14:paraId="464A2EBB" w14:textId="77777777" w:rsidR="007615D6" w:rsidRPr="005B25A1" w:rsidRDefault="007615D6" w:rsidP="007615D6">
      <w:pPr>
        <w:keepNext/>
        <w:keepLines/>
        <w:rPr>
          <w:b/>
          <w:bCs/>
        </w:rPr>
      </w:pPr>
      <w:r w:rsidRPr="005B25A1">
        <w:rPr>
          <w:b/>
          <w:bCs/>
        </w:rPr>
        <w:t>Parallel discussion:</w:t>
      </w:r>
    </w:p>
    <w:p w14:paraId="26EF8E48" w14:textId="77777777" w:rsidR="007615D6" w:rsidRPr="005B25A1" w:rsidRDefault="007615D6" w:rsidP="007615D6">
      <w:pPr>
        <w:keepNext/>
        <w:keepLines/>
      </w:pPr>
      <w:r w:rsidRPr="005B25A1">
        <w:t>-</w:t>
      </w:r>
    </w:p>
    <w:p w14:paraId="4F322B89" w14:textId="77777777" w:rsidR="007615D6" w:rsidRPr="005B25A1" w:rsidRDefault="007615D6" w:rsidP="007615D6">
      <w:pPr>
        <w:keepNext/>
        <w:keepLines/>
        <w:rPr>
          <w:b/>
          <w:bCs/>
        </w:rPr>
      </w:pPr>
      <w:r w:rsidRPr="005B25A1">
        <w:rPr>
          <w:b/>
          <w:bCs/>
        </w:rPr>
        <w:t>Plenary Discussion:</w:t>
      </w:r>
    </w:p>
    <w:p w14:paraId="52BCF645" w14:textId="77777777" w:rsidR="007615D6" w:rsidRPr="005B25A1" w:rsidRDefault="007615D6" w:rsidP="007615D6">
      <w:pPr>
        <w:keepNext/>
        <w:keepLines/>
      </w:pPr>
      <w:r>
        <w:rPr>
          <w:color w:val="FF0000"/>
        </w:rPr>
        <w:t>NO DISCUSSION RECORDED</w:t>
      </w:r>
    </w:p>
    <w:p w14:paraId="36408431" w14:textId="77777777" w:rsidR="007615D6" w:rsidRPr="00EB0339" w:rsidRDefault="007615D6" w:rsidP="007615D6">
      <w:r w:rsidRPr="005B25A1">
        <w:rPr>
          <w:b/>
          <w:bCs/>
        </w:rPr>
        <w:t>Status:</w:t>
      </w:r>
      <w:r>
        <w:t xml:space="preserve"> </w:t>
      </w:r>
      <w:r>
        <w:rPr>
          <w:color w:val="0000FF"/>
        </w:rPr>
        <w:t>Not concluded</w:t>
      </w:r>
      <w:r>
        <w:t>.</w:t>
      </w:r>
    </w:p>
    <w:p w14:paraId="641C1E72" w14:textId="77777777" w:rsidR="00E00DA6" w:rsidRDefault="007615D6" w:rsidP="000A3FBD">
      <w:pPr>
        <w:pStyle w:val="NormTop"/>
      </w:pPr>
      <w:r>
        <w:rPr>
          <w:color w:val="0000FF"/>
        </w:rPr>
        <w:t>S2-2410404</w:t>
      </w:r>
      <w:r w:rsidRPr="00D53282">
        <w:t xml:space="preserve"> </w:t>
      </w:r>
      <w:r>
        <w:t>(CR) 23.228 CR1494 (Rel-19, 'B'): Support of UE-Satellite-UE communication in IMS -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procedures.</w:t>
      </w:r>
    </w:p>
    <w:p w14:paraId="25C8E2AB" w14:textId="77777777" w:rsidR="007615D6" w:rsidRPr="005B25A1" w:rsidRDefault="007615D6" w:rsidP="007615D6">
      <w:pPr>
        <w:keepNext/>
        <w:keepLines/>
        <w:rPr>
          <w:b/>
          <w:bCs/>
        </w:rPr>
      </w:pPr>
      <w:r w:rsidRPr="005B25A1">
        <w:rPr>
          <w:b/>
          <w:bCs/>
        </w:rPr>
        <w:t>Convenor comment:</w:t>
      </w:r>
    </w:p>
    <w:p w14:paraId="26AC7923" w14:textId="77777777" w:rsidR="007615D6" w:rsidRPr="005B25A1" w:rsidRDefault="007615D6" w:rsidP="007615D6">
      <w:pPr>
        <w:keepNext/>
        <w:keepLines/>
      </w:pPr>
      <w:r w:rsidRPr="005B25A1">
        <w:t>Merge into S2-2410383/4?</w:t>
      </w:r>
    </w:p>
    <w:p w14:paraId="41B00457" w14:textId="77777777" w:rsidR="007615D6" w:rsidRPr="005B25A1" w:rsidRDefault="007615D6" w:rsidP="007615D6">
      <w:pPr>
        <w:keepNext/>
        <w:keepLines/>
        <w:rPr>
          <w:b/>
          <w:bCs/>
        </w:rPr>
      </w:pPr>
      <w:r w:rsidRPr="005B25A1">
        <w:rPr>
          <w:b/>
          <w:bCs/>
        </w:rPr>
        <w:t>Parallel discussion:</w:t>
      </w:r>
    </w:p>
    <w:p w14:paraId="18A3422B" w14:textId="77777777" w:rsidR="007615D6" w:rsidRPr="005B25A1" w:rsidRDefault="007615D6" w:rsidP="007615D6">
      <w:pPr>
        <w:keepNext/>
        <w:keepLines/>
      </w:pPr>
      <w:r w:rsidRPr="005B25A1">
        <w:t>-</w:t>
      </w:r>
    </w:p>
    <w:p w14:paraId="4A2E26D0" w14:textId="77777777" w:rsidR="007615D6" w:rsidRPr="005B25A1" w:rsidRDefault="007615D6" w:rsidP="007615D6">
      <w:pPr>
        <w:keepNext/>
        <w:keepLines/>
        <w:rPr>
          <w:b/>
          <w:bCs/>
        </w:rPr>
      </w:pPr>
      <w:r w:rsidRPr="005B25A1">
        <w:rPr>
          <w:b/>
          <w:bCs/>
        </w:rPr>
        <w:t>Plenary Discussion:</w:t>
      </w:r>
    </w:p>
    <w:p w14:paraId="6793E66E" w14:textId="77777777" w:rsidR="007615D6" w:rsidRPr="005B25A1" w:rsidRDefault="007615D6" w:rsidP="007615D6">
      <w:pPr>
        <w:keepNext/>
        <w:keepLines/>
      </w:pPr>
      <w:r>
        <w:rPr>
          <w:color w:val="FF0000"/>
        </w:rPr>
        <w:t>NO DISCUSSION RECORDED</w:t>
      </w:r>
    </w:p>
    <w:p w14:paraId="2FFC073E" w14:textId="77777777" w:rsidR="007615D6" w:rsidRPr="00EB0339" w:rsidRDefault="007615D6" w:rsidP="007615D6">
      <w:r w:rsidRPr="005B25A1">
        <w:rPr>
          <w:b/>
          <w:bCs/>
        </w:rPr>
        <w:t>Status:</w:t>
      </w:r>
      <w:r>
        <w:t xml:space="preserve"> </w:t>
      </w:r>
      <w:r>
        <w:rPr>
          <w:color w:val="0000FF"/>
        </w:rPr>
        <w:t>Not concluded</w:t>
      </w:r>
      <w:r>
        <w:t>.</w:t>
      </w:r>
    </w:p>
    <w:p w14:paraId="72AEA3F8" w14:textId="77777777" w:rsidR="00E00DA6" w:rsidRDefault="007615D6" w:rsidP="000A3FBD">
      <w:pPr>
        <w:pStyle w:val="NormTop"/>
      </w:pPr>
      <w:r>
        <w:rPr>
          <w:color w:val="0000FF"/>
        </w:rPr>
        <w:t>S2-2410126</w:t>
      </w:r>
      <w:r w:rsidRPr="00D53282">
        <w:t xml:space="preserve"> </w:t>
      </w:r>
      <w:r>
        <w:t>(CR) 23.228 CR1477 (Rel-19, 'B'): Procedures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4 new clauses regarding procedures: A new clause to depict AGW reallocation procedures A new clause to depict how to reuse the AGW reallocation procedure in the activation of UE-SAT-UE communication A new clause to depict how to reuse the AGW reallocation procedure in satellite change with UE-SAT-UE continues A new clause to depict how to reuse AGW reallocation procedure in satellite change with UE-SAT-UE terminates.</w:t>
      </w:r>
    </w:p>
    <w:p w14:paraId="30D5681E" w14:textId="77777777" w:rsidR="007615D6" w:rsidRPr="005B25A1" w:rsidRDefault="007615D6" w:rsidP="007615D6">
      <w:pPr>
        <w:keepNext/>
        <w:keepLines/>
        <w:rPr>
          <w:b/>
          <w:bCs/>
        </w:rPr>
      </w:pPr>
      <w:r w:rsidRPr="005B25A1">
        <w:rPr>
          <w:b/>
          <w:bCs/>
        </w:rPr>
        <w:t>Convenor comment:</w:t>
      </w:r>
    </w:p>
    <w:p w14:paraId="060806AB" w14:textId="77777777" w:rsidR="007615D6" w:rsidRPr="005B25A1" w:rsidRDefault="007615D6" w:rsidP="007615D6">
      <w:pPr>
        <w:keepNext/>
        <w:keepLines/>
      </w:pPr>
      <w:r w:rsidRPr="005B25A1">
        <w:t>Merge into S2-2410383/4?</w:t>
      </w:r>
    </w:p>
    <w:p w14:paraId="7CF47156" w14:textId="77777777" w:rsidR="007615D6" w:rsidRPr="005B25A1" w:rsidRDefault="007615D6" w:rsidP="007615D6">
      <w:pPr>
        <w:keepNext/>
        <w:keepLines/>
        <w:rPr>
          <w:b/>
          <w:bCs/>
        </w:rPr>
      </w:pPr>
      <w:r w:rsidRPr="005B25A1">
        <w:rPr>
          <w:b/>
          <w:bCs/>
        </w:rPr>
        <w:t>Parallel discussion:</w:t>
      </w:r>
    </w:p>
    <w:p w14:paraId="48ACD851" w14:textId="77777777" w:rsidR="007615D6" w:rsidRPr="005B25A1" w:rsidRDefault="007615D6" w:rsidP="007615D6">
      <w:pPr>
        <w:keepNext/>
        <w:keepLines/>
      </w:pPr>
      <w:r w:rsidRPr="005B25A1">
        <w:t>-</w:t>
      </w:r>
    </w:p>
    <w:p w14:paraId="29F380CE" w14:textId="77777777" w:rsidR="007615D6" w:rsidRPr="005B25A1" w:rsidRDefault="007615D6" w:rsidP="007615D6">
      <w:pPr>
        <w:keepNext/>
        <w:keepLines/>
        <w:rPr>
          <w:b/>
          <w:bCs/>
        </w:rPr>
      </w:pPr>
      <w:r w:rsidRPr="005B25A1">
        <w:rPr>
          <w:b/>
          <w:bCs/>
        </w:rPr>
        <w:t>Plenary Discussion:</w:t>
      </w:r>
    </w:p>
    <w:p w14:paraId="7DA12F75" w14:textId="77777777" w:rsidR="007615D6" w:rsidRPr="005B25A1" w:rsidRDefault="007615D6" w:rsidP="007615D6">
      <w:pPr>
        <w:keepNext/>
        <w:keepLines/>
      </w:pPr>
      <w:r>
        <w:rPr>
          <w:color w:val="FF0000"/>
        </w:rPr>
        <w:t>NO DISCUSSION RECORDED</w:t>
      </w:r>
    </w:p>
    <w:p w14:paraId="2BA6866E" w14:textId="77777777" w:rsidR="007615D6" w:rsidRPr="00EB0339" w:rsidRDefault="007615D6" w:rsidP="007615D6">
      <w:r w:rsidRPr="005B25A1">
        <w:rPr>
          <w:b/>
          <w:bCs/>
        </w:rPr>
        <w:t>Status:</w:t>
      </w:r>
      <w:r>
        <w:t xml:space="preserve"> </w:t>
      </w:r>
      <w:r>
        <w:rPr>
          <w:color w:val="0000FF"/>
        </w:rPr>
        <w:t>Not concluded</w:t>
      </w:r>
      <w:r>
        <w:t>.</w:t>
      </w:r>
    </w:p>
    <w:p w14:paraId="2E7FE5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UE-SAT-UE communication in 5GS - Functional description</w:t>
      </w:r>
    </w:p>
    <w:p w14:paraId="7B89D5E8" w14:textId="77777777" w:rsidR="00E00DA6" w:rsidRDefault="007615D6" w:rsidP="000A3FBD">
      <w:pPr>
        <w:pStyle w:val="NormTop"/>
      </w:pPr>
      <w:r>
        <w:rPr>
          <w:color w:val="0000FF"/>
        </w:rPr>
        <w:t>S2-2409845</w:t>
      </w:r>
      <w:r w:rsidRPr="00D53282">
        <w:t xml:space="preserve"> </w:t>
      </w:r>
      <w:r>
        <w:t>(CR) 23.501 CR5583R4 (Rel-19, 'B'): Support of UE-Satellite-UE communication (Source: [CATT, vivo, NTT DOCOMO, CSCN, Thales, China Telecom, Nokia, OPPO, SAMSUNG], CATT)</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 3/ add a new annex to illustrate the architecture of supporting UE-satellite-UE communication,</w:t>
      </w:r>
    </w:p>
    <w:p w14:paraId="71E01E70"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S2-2409407</w:t>
      </w:r>
      <w:r>
        <w:t>.</w:t>
      </w:r>
    </w:p>
    <w:p w14:paraId="3DFCA3F3" w14:textId="77777777" w:rsidR="007615D6" w:rsidRPr="005B25A1" w:rsidRDefault="007615D6" w:rsidP="007615D6">
      <w:pPr>
        <w:keepNext/>
        <w:keepLines/>
        <w:rPr>
          <w:b/>
          <w:bCs/>
        </w:rPr>
      </w:pPr>
      <w:r w:rsidRPr="005B25A1">
        <w:rPr>
          <w:b/>
          <w:bCs/>
        </w:rPr>
        <w:t>Convenor comment:</w:t>
      </w:r>
    </w:p>
    <w:p w14:paraId="202A8575" w14:textId="77777777" w:rsidR="007615D6" w:rsidRPr="005B25A1" w:rsidRDefault="007615D6" w:rsidP="007615D6">
      <w:pPr>
        <w:keepNext/>
        <w:keepLines/>
      </w:pPr>
      <w:r w:rsidRPr="005B25A1">
        <w:t>Baseline (Revision of endorsed CR).</w:t>
      </w:r>
    </w:p>
    <w:p w14:paraId="1A4EADBA" w14:textId="77777777" w:rsidR="007615D6" w:rsidRPr="005B25A1" w:rsidRDefault="007615D6" w:rsidP="007615D6">
      <w:pPr>
        <w:keepNext/>
        <w:keepLines/>
        <w:rPr>
          <w:b/>
          <w:bCs/>
        </w:rPr>
      </w:pPr>
      <w:r w:rsidRPr="005B25A1">
        <w:rPr>
          <w:b/>
          <w:bCs/>
        </w:rPr>
        <w:t>Parallel discussion:</w:t>
      </w:r>
    </w:p>
    <w:p w14:paraId="576B7257" w14:textId="77777777" w:rsidR="007615D6" w:rsidRPr="005B25A1" w:rsidRDefault="007615D6" w:rsidP="007615D6">
      <w:pPr>
        <w:keepNext/>
        <w:keepLines/>
      </w:pPr>
      <w:r w:rsidRPr="005B25A1">
        <w:t>-</w:t>
      </w:r>
    </w:p>
    <w:p w14:paraId="500E4F2B" w14:textId="77777777" w:rsidR="007615D6" w:rsidRPr="005B25A1" w:rsidRDefault="007615D6" w:rsidP="007615D6">
      <w:pPr>
        <w:keepNext/>
        <w:keepLines/>
        <w:rPr>
          <w:b/>
          <w:bCs/>
        </w:rPr>
      </w:pPr>
      <w:r w:rsidRPr="005B25A1">
        <w:rPr>
          <w:b/>
          <w:bCs/>
        </w:rPr>
        <w:t>Plenary Discussion:</w:t>
      </w:r>
    </w:p>
    <w:p w14:paraId="4FFFFD1C" w14:textId="77777777" w:rsidR="007615D6" w:rsidRPr="005B25A1" w:rsidRDefault="007615D6" w:rsidP="007615D6">
      <w:pPr>
        <w:keepNext/>
        <w:keepLines/>
      </w:pPr>
      <w:r>
        <w:rPr>
          <w:color w:val="FF0000"/>
        </w:rPr>
        <w:t>NO DISCUSSION RECORDED</w:t>
      </w:r>
    </w:p>
    <w:p w14:paraId="2A9E08DE" w14:textId="77777777" w:rsidR="007615D6" w:rsidRPr="00EB0339" w:rsidRDefault="007615D6" w:rsidP="007615D6">
      <w:r w:rsidRPr="005B25A1">
        <w:rPr>
          <w:b/>
          <w:bCs/>
        </w:rPr>
        <w:t>Status:</w:t>
      </w:r>
      <w:r>
        <w:t xml:space="preserve"> </w:t>
      </w:r>
      <w:r>
        <w:rPr>
          <w:color w:val="0000FF"/>
        </w:rPr>
        <w:t>Not concluded</w:t>
      </w:r>
      <w:r>
        <w:t>.</w:t>
      </w:r>
    </w:p>
    <w:p w14:paraId="0BC7037E" w14:textId="77777777" w:rsidR="00E00DA6" w:rsidRDefault="007615D6" w:rsidP="000A3FBD">
      <w:pPr>
        <w:pStyle w:val="NormTop"/>
      </w:pPr>
      <w:r>
        <w:rPr>
          <w:color w:val="0000FF"/>
        </w:rPr>
        <w:t>S2-2409747</w:t>
      </w:r>
      <w:r w:rsidRPr="00D53282">
        <w:t xml:space="preserve"> </w:t>
      </w:r>
      <w:r>
        <w:t>(CR) 23.501 CR5649 (Rel-19, 'B'): Support of UE-SAT-UE communication over satellite constellation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satellite constellation information e.g. which may include the satellite identities with the available time, and the link order of the satellites may be taken into account by the SMF during I-UPF selection.</w:t>
      </w:r>
    </w:p>
    <w:p w14:paraId="6CDDC041" w14:textId="77777777" w:rsidR="007615D6" w:rsidRPr="005B25A1" w:rsidRDefault="007615D6" w:rsidP="007615D6">
      <w:pPr>
        <w:keepNext/>
        <w:keepLines/>
        <w:rPr>
          <w:b/>
          <w:bCs/>
        </w:rPr>
      </w:pPr>
      <w:r w:rsidRPr="005B25A1">
        <w:rPr>
          <w:b/>
          <w:bCs/>
        </w:rPr>
        <w:t>Convenor comment:</w:t>
      </w:r>
    </w:p>
    <w:p w14:paraId="12256265" w14:textId="77777777" w:rsidR="007615D6" w:rsidRPr="005B25A1" w:rsidRDefault="007615D6" w:rsidP="007615D6">
      <w:pPr>
        <w:keepNext/>
        <w:keepLines/>
      </w:pPr>
      <w:r w:rsidRPr="005B25A1">
        <w:t>Merge into S2-2409845?</w:t>
      </w:r>
    </w:p>
    <w:p w14:paraId="3F3C7C02" w14:textId="77777777" w:rsidR="007615D6" w:rsidRPr="005B25A1" w:rsidRDefault="007615D6" w:rsidP="007615D6">
      <w:pPr>
        <w:keepNext/>
        <w:keepLines/>
        <w:rPr>
          <w:b/>
          <w:bCs/>
        </w:rPr>
      </w:pPr>
      <w:r w:rsidRPr="005B25A1">
        <w:rPr>
          <w:b/>
          <w:bCs/>
        </w:rPr>
        <w:t>Parallel discussion:</w:t>
      </w:r>
    </w:p>
    <w:p w14:paraId="0E6E1EDD" w14:textId="77777777" w:rsidR="007615D6" w:rsidRPr="005B25A1" w:rsidRDefault="007615D6" w:rsidP="007615D6">
      <w:pPr>
        <w:keepNext/>
        <w:keepLines/>
      </w:pPr>
      <w:r w:rsidRPr="005B25A1">
        <w:t>-</w:t>
      </w:r>
    </w:p>
    <w:p w14:paraId="31A2B85D" w14:textId="77777777" w:rsidR="007615D6" w:rsidRPr="005B25A1" w:rsidRDefault="007615D6" w:rsidP="007615D6">
      <w:pPr>
        <w:keepNext/>
        <w:keepLines/>
        <w:rPr>
          <w:b/>
          <w:bCs/>
        </w:rPr>
      </w:pPr>
      <w:r w:rsidRPr="005B25A1">
        <w:rPr>
          <w:b/>
          <w:bCs/>
        </w:rPr>
        <w:t>Plenary Discussion:</w:t>
      </w:r>
    </w:p>
    <w:p w14:paraId="4A87847A" w14:textId="77777777" w:rsidR="007615D6" w:rsidRPr="005B25A1" w:rsidRDefault="007615D6" w:rsidP="007615D6">
      <w:pPr>
        <w:keepNext/>
        <w:keepLines/>
      </w:pPr>
      <w:r>
        <w:rPr>
          <w:color w:val="FF0000"/>
        </w:rPr>
        <w:t>NO DISCUSSION RECORDED</w:t>
      </w:r>
    </w:p>
    <w:p w14:paraId="4BF21B1B" w14:textId="77777777" w:rsidR="007615D6" w:rsidRPr="00EB0339" w:rsidRDefault="007615D6" w:rsidP="007615D6">
      <w:r w:rsidRPr="005B25A1">
        <w:rPr>
          <w:b/>
          <w:bCs/>
        </w:rPr>
        <w:t>Status:</w:t>
      </w:r>
      <w:r>
        <w:t xml:space="preserve"> </w:t>
      </w:r>
      <w:r>
        <w:rPr>
          <w:color w:val="0000FF"/>
        </w:rPr>
        <w:t>Not concluded</w:t>
      </w:r>
      <w:r>
        <w:t>.</w:t>
      </w:r>
    </w:p>
    <w:p w14:paraId="2206AC08" w14:textId="77777777" w:rsidR="00E00DA6" w:rsidRDefault="007615D6" w:rsidP="000A3FBD">
      <w:pPr>
        <w:pStyle w:val="NormTop"/>
      </w:pPr>
      <w:r>
        <w:rPr>
          <w:color w:val="0000FF"/>
        </w:rPr>
        <w:t>S2-2410382</w:t>
      </w:r>
      <w:r w:rsidRPr="00D53282">
        <w:t xml:space="preserve"> </w:t>
      </w:r>
      <w:r>
        <w:t>(CR) 23.501 CR5770 (Rel-19, 'B'): Support of UE-SAT-UE communication via coordination between 5GC and IMS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Describe the coordination between 5GC and IMS to support UE-SAT-UE communication.</w:t>
      </w:r>
    </w:p>
    <w:p w14:paraId="750284D9" w14:textId="77777777" w:rsidR="007615D6" w:rsidRPr="005B25A1" w:rsidRDefault="007615D6" w:rsidP="007615D6">
      <w:pPr>
        <w:keepNext/>
        <w:keepLines/>
        <w:rPr>
          <w:b/>
          <w:bCs/>
        </w:rPr>
      </w:pPr>
      <w:r w:rsidRPr="005B25A1">
        <w:rPr>
          <w:b/>
          <w:bCs/>
        </w:rPr>
        <w:t>Convenor comment:</w:t>
      </w:r>
    </w:p>
    <w:p w14:paraId="7CAF5FC8" w14:textId="77777777" w:rsidR="007615D6" w:rsidRPr="005B25A1" w:rsidRDefault="007615D6" w:rsidP="007615D6">
      <w:pPr>
        <w:keepNext/>
        <w:keepLines/>
      </w:pPr>
      <w:r w:rsidRPr="005B25A1">
        <w:t>'Initial setup' part merged to S2-2409845; 'Satellite change' merged to S2-2410315 if that baseline paper is handled.</w:t>
      </w:r>
    </w:p>
    <w:p w14:paraId="6EFA6BAC" w14:textId="77777777" w:rsidR="007615D6" w:rsidRPr="005B25A1" w:rsidRDefault="007615D6" w:rsidP="007615D6">
      <w:pPr>
        <w:keepNext/>
        <w:keepLines/>
        <w:rPr>
          <w:b/>
          <w:bCs/>
        </w:rPr>
      </w:pPr>
      <w:r w:rsidRPr="005B25A1">
        <w:rPr>
          <w:b/>
          <w:bCs/>
        </w:rPr>
        <w:t>Parallel discussion:</w:t>
      </w:r>
    </w:p>
    <w:p w14:paraId="1801949B" w14:textId="77777777" w:rsidR="007615D6" w:rsidRPr="005B25A1" w:rsidRDefault="007615D6" w:rsidP="007615D6">
      <w:pPr>
        <w:keepNext/>
        <w:keepLines/>
      </w:pPr>
      <w:r w:rsidRPr="005B25A1">
        <w:t>-</w:t>
      </w:r>
    </w:p>
    <w:p w14:paraId="0FAEC02D" w14:textId="77777777" w:rsidR="007615D6" w:rsidRPr="005B25A1" w:rsidRDefault="007615D6" w:rsidP="007615D6">
      <w:pPr>
        <w:keepNext/>
        <w:keepLines/>
        <w:rPr>
          <w:b/>
          <w:bCs/>
        </w:rPr>
      </w:pPr>
      <w:r w:rsidRPr="005B25A1">
        <w:rPr>
          <w:b/>
          <w:bCs/>
        </w:rPr>
        <w:t>Plenary Discussion:</w:t>
      </w:r>
    </w:p>
    <w:p w14:paraId="3E0F24DC" w14:textId="77777777" w:rsidR="007615D6" w:rsidRPr="005B25A1" w:rsidRDefault="007615D6" w:rsidP="007615D6">
      <w:pPr>
        <w:keepNext/>
        <w:keepLines/>
      </w:pPr>
      <w:r>
        <w:rPr>
          <w:color w:val="FF0000"/>
        </w:rPr>
        <w:t>NO DISCUSSION RECORDED</w:t>
      </w:r>
    </w:p>
    <w:p w14:paraId="6605F3B2" w14:textId="77777777" w:rsidR="007615D6" w:rsidRPr="00EB0339" w:rsidRDefault="007615D6" w:rsidP="007615D6">
      <w:r w:rsidRPr="005B25A1">
        <w:rPr>
          <w:b/>
          <w:bCs/>
        </w:rPr>
        <w:t>Status:</w:t>
      </w:r>
      <w:r>
        <w:t xml:space="preserve"> </w:t>
      </w:r>
      <w:r>
        <w:rPr>
          <w:color w:val="0000FF"/>
        </w:rPr>
        <w:t>Not concluded</w:t>
      </w:r>
      <w:r>
        <w:t>.</w:t>
      </w:r>
    </w:p>
    <w:p w14:paraId="0D62E376" w14:textId="77777777" w:rsidR="00E00DA6" w:rsidRDefault="007615D6" w:rsidP="000A3FBD">
      <w:pPr>
        <w:pStyle w:val="NormTop"/>
      </w:pPr>
      <w:r>
        <w:rPr>
          <w:color w:val="0000FF"/>
        </w:rPr>
        <w:lastRenderedPageBreak/>
        <w:t>S2-2410127</w:t>
      </w:r>
      <w:r w:rsidRPr="00D53282">
        <w:t xml:space="preserve"> </w:t>
      </w:r>
      <w:r>
        <w:t>(DISCUSSION) Discussion paper on mobility support (Source: vivo)</w:t>
      </w:r>
      <w:r>
        <w:br/>
      </w:r>
      <w:r w:rsidRPr="00D53282">
        <w:rPr>
          <w:b/>
        </w:rPr>
        <w:t>Document for:</w:t>
      </w:r>
      <w:r w:rsidRPr="00D53282">
        <w:t xml:space="preserve"> </w:t>
      </w:r>
      <w:r>
        <w:t>Discussion</w:t>
      </w:r>
      <w:r>
        <w:br/>
      </w:r>
      <w:r w:rsidRPr="00D53282">
        <w:rPr>
          <w:b/>
        </w:rPr>
        <w:t>Abstract:</w:t>
      </w:r>
      <w:r w:rsidRPr="00D53282">
        <w:t xml:space="preserve"> </w:t>
      </w:r>
      <w:r>
        <w:br/>
        <w:t>Restrict scopes of mobility supports.</w:t>
      </w:r>
    </w:p>
    <w:p w14:paraId="25BCD9A5" w14:textId="77777777" w:rsidR="007615D6" w:rsidRPr="005B25A1" w:rsidRDefault="007615D6" w:rsidP="007615D6">
      <w:pPr>
        <w:keepNext/>
        <w:keepLines/>
        <w:rPr>
          <w:b/>
          <w:bCs/>
        </w:rPr>
      </w:pPr>
      <w:r w:rsidRPr="005B25A1">
        <w:rPr>
          <w:b/>
          <w:bCs/>
        </w:rPr>
        <w:t>Convenor comment:</w:t>
      </w:r>
    </w:p>
    <w:p w14:paraId="58F6561F" w14:textId="77777777" w:rsidR="007615D6" w:rsidRPr="005B25A1" w:rsidRDefault="007615D6" w:rsidP="007615D6">
      <w:pPr>
        <w:keepNext/>
        <w:keepLines/>
      </w:pPr>
      <w:r w:rsidRPr="005B25A1">
        <w:t>Open.</w:t>
      </w:r>
    </w:p>
    <w:p w14:paraId="7D52D287" w14:textId="77777777" w:rsidR="007615D6" w:rsidRPr="005B25A1" w:rsidRDefault="007615D6" w:rsidP="007615D6">
      <w:pPr>
        <w:keepNext/>
        <w:keepLines/>
        <w:rPr>
          <w:b/>
          <w:bCs/>
        </w:rPr>
      </w:pPr>
      <w:r w:rsidRPr="005B25A1">
        <w:rPr>
          <w:b/>
          <w:bCs/>
        </w:rPr>
        <w:t>Parallel discussion:</w:t>
      </w:r>
    </w:p>
    <w:p w14:paraId="6D637B21" w14:textId="77777777" w:rsidR="007615D6" w:rsidRPr="005B25A1" w:rsidRDefault="007615D6" w:rsidP="007615D6">
      <w:pPr>
        <w:keepNext/>
        <w:keepLines/>
      </w:pPr>
      <w:r w:rsidRPr="005B25A1">
        <w:t>-</w:t>
      </w:r>
    </w:p>
    <w:p w14:paraId="1C778505" w14:textId="77777777" w:rsidR="007615D6" w:rsidRPr="005B25A1" w:rsidRDefault="007615D6" w:rsidP="007615D6">
      <w:pPr>
        <w:keepNext/>
        <w:keepLines/>
        <w:rPr>
          <w:b/>
          <w:bCs/>
        </w:rPr>
      </w:pPr>
      <w:r w:rsidRPr="005B25A1">
        <w:rPr>
          <w:b/>
          <w:bCs/>
        </w:rPr>
        <w:t>Plenary Discussion:</w:t>
      </w:r>
    </w:p>
    <w:p w14:paraId="3036D72D" w14:textId="77777777" w:rsidR="007615D6" w:rsidRPr="005B25A1" w:rsidRDefault="007615D6" w:rsidP="007615D6">
      <w:pPr>
        <w:keepNext/>
        <w:keepLines/>
      </w:pPr>
      <w:r>
        <w:rPr>
          <w:color w:val="FF0000"/>
        </w:rPr>
        <w:t>NO DISCUSSION RECORDED</w:t>
      </w:r>
    </w:p>
    <w:p w14:paraId="42E9A254" w14:textId="77777777" w:rsidR="007615D6" w:rsidRPr="00EB0339" w:rsidRDefault="007615D6" w:rsidP="007615D6">
      <w:r w:rsidRPr="005B25A1">
        <w:rPr>
          <w:b/>
          <w:bCs/>
        </w:rPr>
        <w:t>Status:</w:t>
      </w:r>
      <w:r>
        <w:t xml:space="preserve"> </w:t>
      </w:r>
      <w:r>
        <w:rPr>
          <w:color w:val="0000FF"/>
        </w:rPr>
        <w:t>Not concluded</w:t>
      </w:r>
      <w:r>
        <w:t>.</w:t>
      </w:r>
    </w:p>
    <w:p w14:paraId="18054736" w14:textId="77777777" w:rsidR="00E00DA6" w:rsidRDefault="007615D6" w:rsidP="000A3FBD">
      <w:pPr>
        <w:pStyle w:val="NormTop"/>
      </w:pPr>
      <w:r>
        <w:rPr>
          <w:color w:val="0000FF"/>
        </w:rPr>
        <w:t>S2-2410315</w:t>
      </w:r>
      <w:r w:rsidRPr="00D53282">
        <w:t xml:space="preserve"> </w:t>
      </w:r>
      <w:r>
        <w:t>(CR) 23.501 CR5518R2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UE's gNB onboarded serving satellite changes, basically: For Xn-HO, we document Method#2 For N2-HO, we assume there is no need to be informed with a notification from IMS. SMF needs to know the connectivity between gNB onboarded target satellite and UL CL/L-PSA onboarded source satellite, if there is, it means it is Xn, it there is no, it means it is N2.</w:t>
      </w:r>
    </w:p>
    <w:p w14:paraId="1D899C2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S2-2408851</w:t>
      </w:r>
      <w:r>
        <w:t>.  Confirm Spec version used - CR states 19.0.0!</w:t>
      </w:r>
    </w:p>
    <w:p w14:paraId="4338BDEA" w14:textId="77777777" w:rsidR="007615D6" w:rsidRPr="005B25A1" w:rsidRDefault="007615D6" w:rsidP="007615D6">
      <w:pPr>
        <w:keepNext/>
        <w:keepLines/>
        <w:rPr>
          <w:b/>
          <w:bCs/>
        </w:rPr>
      </w:pPr>
      <w:r w:rsidRPr="005B25A1">
        <w:rPr>
          <w:b/>
          <w:bCs/>
        </w:rPr>
        <w:t>Convenor comment:</w:t>
      </w:r>
    </w:p>
    <w:p w14:paraId="72DA9EDC" w14:textId="77777777" w:rsidR="007615D6" w:rsidRPr="005B25A1" w:rsidRDefault="007615D6" w:rsidP="007615D6">
      <w:pPr>
        <w:keepNext/>
        <w:keepLines/>
      </w:pPr>
      <w:r w:rsidRPr="005B25A1">
        <w:t>Baseline (if time allows).</w:t>
      </w:r>
    </w:p>
    <w:p w14:paraId="480D4A7E" w14:textId="77777777" w:rsidR="007615D6" w:rsidRPr="005B25A1" w:rsidRDefault="007615D6" w:rsidP="007615D6">
      <w:pPr>
        <w:keepNext/>
        <w:keepLines/>
        <w:rPr>
          <w:b/>
          <w:bCs/>
        </w:rPr>
      </w:pPr>
      <w:r w:rsidRPr="005B25A1">
        <w:rPr>
          <w:b/>
          <w:bCs/>
        </w:rPr>
        <w:t>Parallel discussion:</w:t>
      </w:r>
    </w:p>
    <w:p w14:paraId="40EFA541" w14:textId="77777777" w:rsidR="007615D6" w:rsidRPr="005B25A1" w:rsidRDefault="007615D6" w:rsidP="007615D6">
      <w:pPr>
        <w:keepNext/>
        <w:keepLines/>
      </w:pPr>
      <w:r w:rsidRPr="005B25A1">
        <w:t>-</w:t>
      </w:r>
    </w:p>
    <w:p w14:paraId="44A39484" w14:textId="77777777" w:rsidR="007615D6" w:rsidRPr="005B25A1" w:rsidRDefault="007615D6" w:rsidP="007615D6">
      <w:pPr>
        <w:keepNext/>
        <w:keepLines/>
        <w:rPr>
          <w:b/>
          <w:bCs/>
        </w:rPr>
      </w:pPr>
      <w:r w:rsidRPr="005B25A1">
        <w:rPr>
          <w:b/>
          <w:bCs/>
        </w:rPr>
        <w:t>Plenary Discussion:</w:t>
      </w:r>
    </w:p>
    <w:p w14:paraId="528566FD" w14:textId="77777777" w:rsidR="007615D6" w:rsidRPr="005B25A1" w:rsidRDefault="007615D6" w:rsidP="007615D6">
      <w:pPr>
        <w:keepNext/>
        <w:keepLines/>
      </w:pPr>
      <w:r>
        <w:rPr>
          <w:color w:val="FF0000"/>
        </w:rPr>
        <w:t>NO DISCUSSION RECORDED</w:t>
      </w:r>
    </w:p>
    <w:p w14:paraId="62CCEC59" w14:textId="77777777" w:rsidR="007615D6" w:rsidRPr="00EB0339" w:rsidRDefault="007615D6" w:rsidP="007615D6">
      <w:r w:rsidRPr="005B25A1">
        <w:rPr>
          <w:b/>
          <w:bCs/>
        </w:rPr>
        <w:t>Status:</w:t>
      </w:r>
      <w:r>
        <w:t xml:space="preserve"> </w:t>
      </w:r>
      <w:r>
        <w:rPr>
          <w:color w:val="0000FF"/>
        </w:rPr>
        <w:t>Not concluded</w:t>
      </w:r>
      <w:r>
        <w:t>.</w:t>
      </w:r>
    </w:p>
    <w:p w14:paraId="6A93F6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UE-SAT-UE communication in 5GS - Procedure description</w:t>
      </w:r>
    </w:p>
    <w:p w14:paraId="4964D3CF" w14:textId="77777777" w:rsidR="00E00DA6" w:rsidRDefault="007615D6" w:rsidP="000A3FBD">
      <w:pPr>
        <w:pStyle w:val="NormTop"/>
      </w:pPr>
      <w:r>
        <w:rPr>
          <w:color w:val="0000FF"/>
        </w:rPr>
        <w:t>S2-2409846</w:t>
      </w:r>
      <w:r w:rsidRPr="00D53282">
        <w:t xml:space="preserve"> </w:t>
      </w:r>
      <w:r>
        <w:t>(CR) 23.502 CR5031 (Rel-19, 'B'): Support of UE-Satellite-UE communication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Satellite identity is sent to SMF from AMF in the PDU session establishment/modification procedures. 2/ Re-use AF traffic influence procedure for the insertion of UPF on-board the satellite and N6 tunnel setup between the UPF and the AF.</w:t>
      </w:r>
    </w:p>
    <w:p w14:paraId="3C1E8C55" w14:textId="77777777" w:rsidR="00E00DA6" w:rsidRPr="00B81031" w:rsidRDefault="00000000" w:rsidP="00B81031">
      <w:pPr>
        <w:keepNext/>
        <w:keepLines/>
        <w:rPr>
          <w:i/>
        </w:rPr>
      </w:pPr>
      <w:r w:rsidRPr="00B81031">
        <w:rPr>
          <w:b/>
          <w:bCs/>
          <w:i/>
        </w:rPr>
        <w:t>Comment:</w:t>
      </w:r>
      <w:r>
        <w:rPr>
          <w:i/>
        </w:rPr>
        <w:t xml:space="preserve"> </w:t>
      </w:r>
      <w:r w:rsidR="007615D6">
        <w:rPr>
          <w:i/>
        </w:rPr>
        <w:t>No Clauses Affected indicated!</w:t>
      </w:r>
    </w:p>
    <w:p w14:paraId="7AFA7470" w14:textId="77777777" w:rsidR="007615D6" w:rsidRPr="005B25A1" w:rsidRDefault="007615D6" w:rsidP="007615D6">
      <w:pPr>
        <w:keepNext/>
        <w:keepLines/>
        <w:rPr>
          <w:b/>
          <w:bCs/>
        </w:rPr>
      </w:pPr>
      <w:r w:rsidRPr="005B25A1">
        <w:rPr>
          <w:b/>
          <w:bCs/>
        </w:rPr>
        <w:t>Convenor comment:</w:t>
      </w:r>
    </w:p>
    <w:p w14:paraId="7551EB8A" w14:textId="77777777" w:rsidR="007615D6" w:rsidRPr="005B25A1" w:rsidRDefault="007615D6" w:rsidP="007615D6">
      <w:pPr>
        <w:keepNext/>
        <w:keepLines/>
      </w:pPr>
      <w:r w:rsidRPr="005B25A1">
        <w:t>To be handled if time allows.</w:t>
      </w:r>
    </w:p>
    <w:p w14:paraId="62C5FAE7" w14:textId="77777777" w:rsidR="007615D6" w:rsidRPr="005B25A1" w:rsidRDefault="007615D6" w:rsidP="007615D6">
      <w:pPr>
        <w:keepNext/>
        <w:keepLines/>
        <w:rPr>
          <w:b/>
          <w:bCs/>
        </w:rPr>
      </w:pPr>
      <w:r w:rsidRPr="005B25A1">
        <w:rPr>
          <w:b/>
          <w:bCs/>
        </w:rPr>
        <w:t>Parallel discussion:</w:t>
      </w:r>
    </w:p>
    <w:p w14:paraId="60374DCD" w14:textId="77777777" w:rsidR="007615D6" w:rsidRPr="005B25A1" w:rsidRDefault="007615D6" w:rsidP="007615D6">
      <w:pPr>
        <w:keepNext/>
        <w:keepLines/>
      </w:pPr>
      <w:r w:rsidRPr="005B25A1">
        <w:t>-</w:t>
      </w:r>
    </w:p>
    <w:p w14:paraId="44B0A22A" w14:textId="77777777" w:rsidR="007615D6" w:rsidRPr="005B25A1" w:rsidRDefault="007615D6" w:rsidP="007615D6">
      <w:pPr>
        <w:keepNext/>
        <w:keepLines/>
        <w:rPr>
          <w:b/>
          <w:bCs/>
        </w:rPr>
      </w:pPr>
      <w:r w:rsidRPr="005B25A1">
        <w:rPr>
          <w:b/>
          <w:bCs/>
        </w:rPr>
        <w:t>Plenary Discussion:</w:t>
      </w:r>
    </w:p>
    <w:p w14:paraId="474A064A" w14:textId="77777777" w:rsidR="007615D6" w:rsidRPr="005B25A1" w:rsidRDefault="007615D6" w:rsidP="007615D6">
      <w:pPr>
        <w:keepNext/>
        <w:keepLines/>
      </w:pPr>
      <w:r>
        <w:rPr>
          <w:color w:val="FF0000"/>
        </w:rPr>
        <w:t>NO DISCUSSION RECORDED</w:t>
      </w:r>
    </w:p>
    <w:p w14:paraId="7DE02756" w14:textId="77777777" w:rsidR="007615D6" w:rsidRPr="00EB0339" w:rsidRDefault="007615D6" w:rsidP="007615D6">
      <w:r w:rsidRPr="005B25A1">
        <w:rPr>
          <w:b/>
          <w:bCs/>
        </w:rPr>
        <w:t>Status:</w:t>
      </w:r>
      <w:r>
        <w:t xml:space="preserve"> </w:t>
      </w:r>
      <w:r>
        <w:rPr>
          <w:color w:val="0000FF"/>
        </w:rPr>
        <w:t>Not concluded</w:t>
      </w:r>
      <w:r>
        <w:t>.</w:t>
      </w:r>
    </w:p>
    <w:p w14:paraId="1B5202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Regenerative-based satellite access</w:t>
      </w:r>
    </w:p>
    <w:p w14:paraId="3423D2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D544467" w14:textId="77777777" w:rsidR="00E00DA6" w:rsidRDefault="007615D6" w:rsidP="000A3FBD">
      <w:pPr>
        <w:pStyle w:val="NormTop"/>
      </w:pPr>
      <w:r>
        <w:rPr>
          <w:color w:val="0000FF"/>
        </w:rPr>
        <w:t>S2-2410082</w:t>
      </w:r>
      <w:r w:rsidRPr="00D53282">
        <w:t xml:space="preserve"> </w:t>
      </w:r>
      <w:r>
        <w:t>(LS OUT) [DRAFT] Reply LS on Support of Regenerative-based Satellite Access (Source: Qualcomm Technologies)</w:t>
      </w:r>
      <w:r>
        <w:br/>
      </w:r>
      <w:r w:rsidRPr="00D53282">
        <w:rPr>
          <w:b/>
        </w:rPr>
        <w:t>Document for:</w:t>
      </w:r>
      <w:r w:rsidRPr="00D53282">
        <w:t xml:space="preserve"> </w:t>
      </w:r>
      <w:r>
        <w:t>Approval</w:t>
      </w:r>
      <w:r>
        <w:br/>
      </w:r>
      <w:r w:rsidRPr="00D53282">
        <w:rPr>
          <w:b/>
        </w:rPr>
        <w:t>Abstract:</w:t>
      </w:r>
      <w:r w:rsidRPr="00D53282">
        <w:t xml:space="preserve"> </w:t>
      </w:r>
      <w:r>
        <w:br/>
        <w:t>SA WG2 would like to inform RAN WG3 that the conclusions for FS_5GSAT_Ph3 for 'KI#1: Support of Regenerative-based satellite access' in clause 8.1 of TR 23.700-29 apply to both E-UTRAN/EPS and NG-RAN/5GS and therefore the related RAN WG3 impacts are expec.</w:t>
      </w:r>
    </w:p>
    <w:p w14:paraId="04D0FC1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S2-2407410 </w:t>
      </w:r>
      <w:r>
        <w:t>(noted at SA2#163).</w:t>
      </w:r>
    </w:p>
    <w:p w14:paraId="6062A0B7" w14:textId="77777777" w:rsidR="007615D6" w:rsidRPr="005B25A1" w:rsidRDefault="007615D6" w:rsidP="007615D6">
      <w:pPr>
        <w:keepNext/>
        <w:keepLines/>
        <w:rPr>
          <w:b/>
          <w:bCs/>
        </w:rPr>
      </w:pPr>
      <w:r w:rsidRPr="005B25A1">
        <w:rPr>
          <w:b/>
          <w:bCs/>
        </w:rPr>
        <w:t>Convenor comment:</w:t>
      </w:r>
    </w:p>
    <w:p w14:paraId="42BC8172" w14:textId="77777777" w:rsidR="007615D6" w:rsidRPr="005B25A1" w:rsidRDefault="007615D6" w:rsidP="007615D6">
      <w:pPr>
        <w:keepNext/>
        <w:keepLines/>
      </w:pPr>
      <w:r w:rsidRPr="005B25A1">
        <w:t>Baseline.</w:t>
      </w:r>
    </w:p>
    <w:p w14:paraId="54BEBAA5" w14:textId="77777777" w:rsidR="007615D6" w:rsidRPr="005B25A1" w:rsidRDefault="007615D6" w:rsidP="007615D6">
      <w:pPr>
        <w:keepNext/>
        <w:keepLines/>
        <w:rPr>
          <w:b/>
          <w:bCs/>
        </w:rPr>
      </w:pPr>
      <w:r w:rsidRPr="005B25A1">
        <w:rPr>
          <w:b/>
          <w:bCs/>
        </w:rPr>
        <w:t>Parallel discussion:</w:t>
      </w:r>
    </w:p>
    <w:p w14:paraId="340B29AE" w14:textId="77777777" w:rsidR="007615D6" w:rsidRPr="005B25A1" w:rsidRDefault="007615D6" w:rsidP="007615D6">
      <w:pPr>
        <w:keepNext/>
        <w:keepLines/>
      </w:pPr>
      <w:r w:rsidRPr="005B25A1">
        <w:t>-</w:t>
      </w:r>
    </w:p>
    <w:p w14:paraId="2B4AB49B" w14:textId="77777777" w:rsidR="007615D6" w:rsidRPr="005B25A1" w:rsidRDefault="007615D6" w:rsidP="007615D6">
      <w:pPr>
        <w:keepNext/>
        <w:keepLines/>
        <w:rPr>
          <w:b/>
          <w:bCs/>
        </w:rPr>
      </w:pPr>
      <w:r w:rsidRPr="005B25A1">
        <w:rPr>
          <w:b/>
          <w:bCs/>
        </w:rPr>
        <w:t>Plenary Discussion:</w:t>
      </w:r>
    </w:p>
    <w:p w14:paraId="6BFF6138" w14:textId="77777777" w:rsidR="007615D6" w:rsidRPr="005B25A1" w:rsidRDefault="007615D6" w:rsidP="007615D6">
      <w:pPr>
        <w:keepNext/>
        <w:keepLines/>
      </w:pPr>
      <w:r>
        <w:rPr>
          <w:color w:val="FF0000"/>
        </w:rPr>
        <w:t>NO DISCUSSION RECORDED</w:t>
      </w:r>
    </w:p>
    <w:p w14:paraId="3F41830D" w14:textId="77777777" w:rsidR="007615D6" w:rsidRPr="00EB0339" w:rsidRDefault="007615D6" w:rsidP="007615D6">
      <w:r w:rsidRPr="005B25A1">
        <w:rPr>
          <w:b/>
          <w:bCs/>
        </w:rPr>
        <w:t>Status:</w:t>
      </w:r>
      <w:r>
        <w:t xml:space="preserve"> </w:t>
      </w:r>
      <w:r>
        <w:rPr>
          <w:color w:val="0000FF"/>
        </w:rPr>
        <w:t>Not concluded</w:t>
      </w:r>
      <w:r>
        <w:t>.</w:t>
      </w:r>
    </w:p>
    <w:p w14:paraId="4F4D5E2B" w14:textId="77777777" w:rsidR="00E00DA6" w:rsidRDefault="007615D6" w:rsidP="000A3FBD">
      <w:pPr>
        <w:pStyle w:val="NormTop"/>
      </w:pPr>
      <w:r>
        <w:rPr>
          <w:color w:val="0000FF"/>
        </w:rPr>
        <w:t>S2-2410141</w:t>
      </w:r>
      <w:r w:rsidRPr="00D53282">
        <w:t xml:space="preserve"> </w:t>
      </w:r>
      <w:r>
        <w:t>(LS OUT) [DRAFT] LS on E-UTRAN satellite access supporting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LS on E-UTRAN satellite access supporting regenerative payload.</w:t>
      </w:r>
    </w:p>
    <w:p w14:paraId="6622664B" w14:textId="77777777" w:rsidR="007615D6" w:rsidRPr="005B25A1" w:rsidRDefault="007615D6" w:rsidP="007615D6">
      <w:pPr>
        <w:keepNext/>
        <w:keepLines/>
        <w:rPr>
          <w:b/>
          <w:bCs/>
        </w:rPr>
      </w:pPr>
      <w:r w:rsidRPr="005B25A1">
        <w:rPr>
          <w:b/>
          <w:bCs/>
        </w:rPr>
        <w:t>Convenor comment:</w:t>
      </w:r>
    </w:p>
    <w:p w14:paraId="50BB40CF" w14:textId="77777777" w:rsidR="007615D6" w:rsidRPr="005B25A1" w:rsidRDefault="007615D6" w:rsidP="007615D6">
      <w:pPr>
        <w:keepNext/>
        <w:keepLines/>
      </w:pPr>
      <w:r w:rsidRPr="005B25A1">
        <w:t>Merge into S2-2410082?</w:t>
      </w:r>
    </w:p>
    <w:p w14:paraId="3AB21ED0" w14:textId="77777777" w:rsidR="007615D6" w:rsidRPr="005B25A1" w:rsidRDefault="007615D6" w:rsidP="007615D6">
      <w:pPr>
        <w:keepNext/>
        <w:keepLines/>
        <w:rPr>
          <w:b/>
          <w:bCs/>
        </w:rPr>
      </w:pPr>
      <w:r w:rsidRPr="005B25A1">
        <w:rPr>
          <w:b/>
          <w:bCs/>
        </w:rPr>
        <w:t>Parallel discussion:</w:t>
      </w:r>
    </w:p>
    <w:p w14:paraId="5E54F4B1" w14:textId="77777777" w:rsidR="007615D6" w:rsidRPr="005B25A1" w:rsidRDefault="007615D6" w:rsidP="007615D6">
      <w:pPr>
        <w:keepNext/>
        <w:keepLines/>
      </w:pPr>
      <w:r w:rsidRPr="005B25A1">
        <w:t>-</w:t>
      </w:r>
    </w:p>
    <w:p w14:paraId="7C3C100D" w14:textId="77777777" w:rsidR="007615D6" w:rsidRPr="005B25A1" w:rsidRDefault="007615D6" w:rsidP="007615D6">
      <w:pPr>
        <w:keepNext/>
        <w:keepLines/>
        <w:rPr>
          <w:b/>
          <w:bCs/>
        </w:rPr>
      </w:pPr>
      <w:r w:rsidRPr="005B25A1">
        <w:rPr>
          <w:b/>
          <w:bCs/>
        </w:rPr>
        <w:t>Plenary Discussion:</w:t>
      </w:r>
    </w:p>
    <w:p w14:paraId="2740B630" w14:textId="77777777" w:rsidR="007615D6" w:rsidRPr="005B25A1" w:rsidRDefault="007615D6" w:rsidP="007615D6">
      <w:pPr>
        <w:keepNext/>
        <w:keepLines/>
      </w:pPr>
      <w:r>
        <w:rPr>
          <w:color w:val="FF0000"/>
        </w:rPr>
        <w:t>NO DISCUSSION RECORDED</w:t>
      </w:r>
    </w:p>
    <w:p w14:paraId="789A25D4" w14:textId="77777777" w:rsidR="007615D6" w:rsidRPr="00EB0339" w:rsidRDefault="007615D6" w:rsidP="007615D6">
      <w:r w:rsidRPr="005B25A1">
        <w:rPr>
          <w:b/>
          <w:bCs/>
        </w:rPr>
        <w:t>Status:</w:t>
      </w:r>
      <w:r>
        <w:t xml:space="preserve"> </w:t>
      </w:r>
      <w:r>
        <w:rPr>
          <w:color w:val="0000FF"/>
        </w:rPr>
        <w:t>Not concluded</w:t>
      </w:r>
      <w:r>
        <w:t>.</w:t>
      </w:r>
    </w:p>
    <w:p w14:paraId="4CAA206A" w14:textId="77777777" w:rsidR="00E00DA6" w:rsidRDefault="007615D6" w:rsidP="000A3FBD">
      <w:pPr>
        <w:pStyle w:val="NormTop"/>
      </w:pPr>
      <w:r>
        <w:rPr>
          <w:color w:val="0000FF"/>
        </w:rPr>
        <w:t>S2-2409815</w:t>
      </w:r>
      <w:r w:rsidRPr="00D53282">
        <w:t xml:space="preserve"> </w:t>
      </w:r>
      <w:r>
        <w:t>(LS OUT) [DRAFT] LS on regenerative satellite payload (Source: vivo)</w:t>
      </w:r>
      <w:r>
        <w:br/>
      </w:r>
      <w:r w:rsidRPr="00D53282">
        <w:rPr>
          <w:b/>
        </w:rPr>
        <w:t>Document for:</w:t>
      </w:r>
      <w:r w:rsidRPr="00D53282">
        <w:t xml:space="preserve"> </w:t>
      </w:r>
      <w:r>
        <w:t>Approval</w:t>
      </w:r>
      <w:r>
        <w:br/>
      </w:r>
      <w:r w:rsidRPr="00D53282">
        <w:rPr>
          <w:b/>
        </w:rPr>
        <w:t>Abstract:</w:t>
      </w:r>
      <w:r w:rsidRPr="00D53282">
        <w:t xml:space="preserve"> </w:t>
      </w:r>
      <w:r>
        <w:br/>
        <w:t>LS on regenerative satellite payload.</w:t>
      </w:r>
    </w:p>
    <w:p w14:paraId="35AA59A6" w14:textId="77777777" w:rsidR="007615D6" w:rsidRPr="005B25A1" w:rsidRDefault="007615D6" w:rsidP="007615D6">
      <w:pPr>
        <w:keepNext/>
        <w:keepLines/>
        <w:rPr>
          <w:b/>
          <w:bCs/>
        </w:rPr>
      </w:pPr>
      <w:r w:rsidRPr="005B25A1">
        <w:rPr>
          <w:b/>
          <w:bCs/>
        </w:rPr>
        <w:t>Convenor comment:</w:t>
      </w:r>
    </w:p>
    <w:p w14:paraId="633E18A8" w14:textId="77777777" w:rsidR="007615D6" w:rsidRPr="005B25A1" w:rsidRDefault="007615D6" w:rsidP="007615D6">
      <w:pPr>
        <w:keepNext/>
        <w:keepLines/>
      </w:pPr>
      <w:r w:rsidRPr="005B25A1">
        <w:t>Handle.</w:t>
      </w:r>
    </w:p>
    <w:p w14:paraId="6044DFB0" w14:textId="77777777" w:rsidR="007615D6" w:rsidRPr="005B25A1" w:rsidRDefault="007615D6" w:rsidP="007615D6">
      <w:pPr>
        <w:keepNext/>
        <w:keepLines/>
        <w:rPr>
          <w:b/>
          <w:bCs/>
        </w:rPr>
      </w:pPr>
      <w:r w:rsidRPr="005B25A1">
        <w:rPr>
          <w:b/>
          <w:bCs/>
        </w:rPr>
        <w:t>Parallel discussion:</w:t>
      </w:r>
    </w:p>
    <w:p w14:paraId="4D464A0A" w14:textId="77777777" w:rsidR="007615D6" w:rsidRPr="005B25A1" w:rsidRDefault="007615D6" w:rsidP="007615D6">
      <w:pPr>
        <w:keepNext/>
        <w:keepLines/>
      </w:pPr>
      <w:r w:rsidRPr="005B25A1">
        <w:t>-</w:t>
      </w:r>
    </w:p>
    <w:p w14:paraId="1C933914" w14:textId="77777777" w:rsidR="007615D6" w:rsidRPr="005B25A1" w:rsidRDefault="007615D6" w:rsidP="007615D6">
      <w:pPr>
        <w:keepNext/>
        <w:keepLines/>
        <w:rPr>
          <w:b/>
          <w:bCs/>
        </w:rPr>
      </w:pPr>
      <w:r w:rsidRPr="005B25A1">
        <w:rPr>
          <w:b/>
          <w:bCs/>
        </w:rPr>
        <w:t>Plenary Discussion:</w:t>
      </w:r>
    </w:p>
    <w:p w14:paraId="570166C4" w14:textId="77777777" w:rsidR="007615D6" w:rsidRPr="005B25A1" w:rsidRDefault="007615D6" w:rsidP="007615D6">
      <w:pPr>
        <w:keepNext/>
        <w:keepLines/>
      </w:pPr>
      <w:r>
        <w:rPr>
          <w:color w:val="FF0000"/>
        </w:rPr>
        <w:t>NO DISCUSSION RECORDED</w:t>
      </w:r>
    </w:p>
    <w:p w14:paraId="6BD05760" w14:textId="77777777" w:rsidR="007615D6" w:rsidRPr="00EB0339" w:rsidRDefault="007615D6" w:rsidP="007615D6">
      <w:r w:rsidRPr="005B25A1">
        <w:rPr>
          <w:b/>
          <w:bCs/>
        </w:rPr>
        <w:t>Status:</w:t>
      </w:r>
      <w:r>
        <w:t xml:space="preserve"> </w:t>
      </w:r>
      <w:r>
        <w:rPr>
          <w:color w:val="0000FF"/>
        </w:rPr>
        <w:t>Not concluded</w:t>
      </w:r>
      <w:r>
        <w:t>.</w:t>
      </w:r>
    </w:p>
    <w:p w14:paraId="32B4E6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Functional description for 5GS</w:t>
      </w:r>
    </w:p>
    <w:p w14:paraId="60FA9FAC" w14:textId="77777777" w:rsidR="00E00DA6" w:rsidRDefault="007615D6" w:rsidP="000A3FBD">
      <w:pPr>
        <w:pStyle w:val="NormTop"/>
      </w:pPr>
      <w:r>
        <w:rPr>
          <w:color w:val="0000FF"/>
        </w:rPr>
        <w:t>S2-2410195</w:t>
      </w:r>
      <w:r w:rsidRPr="00D53282">
        <w:t xml:space="preserve"> </w:t>
      </w:r>
      <w:r>
        <w:t>(CR) 23.501 CR5622R1 (Rel-19, 'B'): Support of Regenerative Payload with NG-RAN Node Onboard Satellite (Source: OPPO, Huawei, HiSilicon, China Telecom,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w:t>
      </w:r>
    </w:p>
    <w:p w14:paraId="09CC83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S2-2408675</w:t>
      </w:r>
      <w:r>
        <w:t>.</w:t>
      </w:r>
    </w:p>
    <w:p w14:paraId="05CB2220" w14:textId="77777777" w:rsidR="007615D6" w:rsidRPr="005B25A1" w:rsidRDefault="007615D6" w:rsidP="007615D6">
      <w:pPr>
        <w:keepNext/>
        <w:keepLines/>
        <w:rPr>
          <w:b/>
          <w:bCs/>
        </w:rPr>
      </w:pPr>
      <w:r w:rsidRPr="005B25A1">
        <w:rPr>
          <w:b/>
          <w:bCs/>
        </w:rPr>
        <w:t>Convenor comment:</w:t>
      </w:r>
    </w:p>
    <w:p w14:paraId="5CE8C7CA" w14:textId="77777777" w:rsidR="007615D6" w:rsidRPr="005B25A1" w:rsidRDefault="007615D6" w:rsidP="007615D6">
      <w:pPr>
        <w:keepNext/>
        <w:keepLines/>
      </w:pPr>
      <w:r w:rsidRPr="005B25A1">
        <w:t>Baseline.</w:t>
      </w:r>
    </w:p>
    <w:p w14:paraId="694589FD" w14:textId="77777777" w:rsidR="007615D6" w:rsidRPr="005B25A1" w:rsidRDefault="007615D6" w:rsidP="007615D6">
      <w:pPr>
        <w:keepNext/>
        <w:keepLines/>
        <w:rPr>
          <w:b/>
          <w:bCs/>
        </w:rPr>
      </w:pPr>
      <w:r w:rsidRPr="005B25A1">
        <w:rPr>
          <w:b/>
          <w:bCs/>
        </w:rPr>
        <w:t>Parallel discussion:</w:t>
      </w:r>
    </w:p>
    <w:p w14:paraId="2BCBA78C" w14:textId="77777777" w:rsidR="007615D6" w:rsidRPr="005B25A1" w:rsidRDefault="007615D6" w:rsidP="007615D6">
      <w:pPr>
        <w:keepNext/>
        <w:keepLines/>
      </w:pPr>
      <w:r w:rsidRPr="005B25A1">
        <w:t>-</w:t>
      </w:r>
    </w:p>
    <w:p w14:paraId="3EE76A45" w14:textId="77777777" w:rsidR="007615D6" w:rsidRPr="005B25A1" w:rsidRDefault="007615D6" w:rsidP="007615D6">
      <w:pPr>
        <w:keepNext/>
        <w:keepLines/>
        <w:rPr>
          <w:b/>
          <w:bCs/>
        </w:rPr>
      </w:pPr>
      <w:r w:rsidRPr="005B25A1">
        <w:rPr>
          <w:b/>
          <w:bCs/>
        </w:rPr>
        <w:t>Plenary Discussion:</w:t>
      </w:r>
    </w:p>
    <w:p w14:paraId="4EE4ACB0" w14:textId="77777777" w:rsidR="007615D6" w:rsidRPr="005B25A1" w:rsidRDefault="007615D6" w:rsidP="007615D6">
      <w:pPr>
        <w:keepNext/>
        <w:keepLines/>
      </w:pPr>
      <w:r>
        <w:rPr>
          <w:color w:val="FF0000"/>
        </w:rPr>
        <w:t>NO DISCUSSION RECORDED</w:t>
      </w:r>
    </w:p>
    <w:p w14:paraId="35C1AAB0" w14:textId="77777777" w:rsidR="007615D6" w:rsidRPr="00EB0339" w:rsidRDefault="007615D6" w:rsidP="007615D6">
      <w:r w:rsidRPr="005B25A1">
        <w:rPr>
          <w:b/>
          <w:bCs/>
        </w:rPr>
        <w:t>Status:</w:t>
      </w:r>
      <w:r>
        <w:t xml:space="preserve"> </w:t>
      </w:r>
      <w:r>
        <w:rPr>
          <w:color w:val="0000FF"/>
        </w:rPr>
        <w:t>Not concluded</w:t>
      </w:r>
      <w:r>
        <w:t>.</w:t>
      </w:r>
    </w:p>
    <w:p w14:paraId="61BDF81A" w14:textId="77777777" w:rsidR="00E00DA6" w:rsidRDefault="007615D6" w:rsidP="000A3FBD">
      <w:pPr>
        <w:pStyle w:val="NormTop"/>
      </w:pPr>
      <w:r>
        <w:rPr>
          <w:color w:val="0000FF"/>
        </w:rPr>
        <w:t>S2-2409813</w:t>
      </w:r>
      <w:r w:rsidRPr="00D53282">
        <w:t xml:space="preserve"> </w:t>
      </w:r>
      <w:r>
        <w:t>(CR) 23.501 CR5659 (Rel-19, 'B'): Support of Regenerative Regenerative-based satellite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supporting regenerative satellite payload access including the following: N2 Removal procedure is mentiond for N2 connection management Add a EN about N2 suspend and resume AMF needs to report additional info reflecting regenerative payload to SMF and then to PCF gNB selects the AMF based on AMF supporting S1 Removal procedure functionallities.</w:t>
      </w:r>
    </w:p>
    <w:p w14:paraId="4FE3F94D" w14:textId="77777777" w:rsidR="007615D6" w:rsidRPr="005B25A1" w:rsidRDefault="007615D6" w:rsidP="007615D6">
      <w:pPr>
        <w:keepNext/>
        <w:keepLines/>
        <w:rPr>
          <w:b/>
          <w:bCs/>
        </w:rPr>
      </w:pPr>
      <w:r w:rsidRPr="005B25A1">
        <w:rPr>
          <w:b/>
          <w:bCs/>
        </w:rPr>
        <w:t>Convenor comment:</w:t>
      </w:r>
    </w:p>
    <w:p w14:paraId="77DFE279" w14:textId="77777777" w:rsidR="007615D6" w:rsidRPr="005B25A1" w:rsidRDefault="007615D6" w:rsidP="007615D6">
      <w:pPr>
        <w:keepNext/>
        <w:keepLines/>
      </w:pPr>
      <w:r w:rsidRPr="005B25A1">
        <w:t>Merge into S2-2410195?</w:t>
      </w:r>
    </w:p>
    <w:p w14:paraId="6300448D" w14:textId="77777777" w:rsidR="007615D6" w:rsidRPr="005B25A1" w:rsidRDefault="007615D6" w:rsidP="007615D6">
      <w:pPr>
        <w:keepNext/>
        <w:keepLines/>
        <w:rPr>
          <w:b/>
          <w:bCs/>
        </w:rPr>
      </w:pPr>
      <w:r w:rsidRPr="005B25A1">
        <w:rPr>
          <w:b/>
          <w:bCs/>
        </w:rPr>
        <w:t>Parallel discussion:</w:t>
      </w:r>
    </w:p>
    <w:p w14:paraId="1C52B429" w14:textId="77777777" w:rsidR="007615D6" w:rsidRPr="005B25A1" w:rsidRDefault="007615D6" w:rsidP="007615D6">
      <w:pPr>
        <w:keepNext/>
        <w:keepLines/>
      </w:pPr>
      <w:r w:rsidRPr="005B25A1">
        <w:t>-</w:t>
      </w:r>
    </w:p>
    <w:p w14:paraId="2BD641B1" w14:textId="77777777" w:rsidR="007615D6" w:rsidRPr="005B25A1" w:rsidRDefault="007615D6" w:rsidP="007615D6">
      <w:pPr>
        <w:keepNext/>
        <w:keepLines/>
        <w:rPr>
          <w:b/>
          <w:bCs/>
        </w:rPr>
      </w:pPr>
      <w:r w:rsidRPr="005B25A1">
        <w:rPr>
          <w:b/>
          <w:bCs/>
        </w:rPr>
        <w:t>Plenary Discussion:</w:t>
      </w:r>
    </w:p>
    <w:p w14:paraId="55A2F100" w14:textId="77777777" w:rsidR="007615D6" w:rsidRPr="005B25A1" w:rsidRDefault="007615D6" w:rsidP="007615D6">
      <w:pPr>
        <w:keepNext/>
        <w:keepLines/>
      </w:pPr>
      <w:r>
        <w:rPr>
          <w:color w:val="FF0000"/>
        </w:rPr>
        <w:t>NO DISCUSSION RECORDED</w:t>
      </w:r>
    </w:p>
    <w:p w14:paraId="670474B3" w14:textId="77777777" w:rsidR="007615D6" w:rsidRPr="00EB0339" w:rsidRDefault="007615D6" w:rsidP="007615D6">
      <w:r w:rsidRPr="005B25A1">
        <w:rPr>
          <w:b/>
          <w:bCs/>
        </w:rPr>
        <w:t>Status:</w:t>
      </w:r>
      <w:r>
        <w:t xml:space="preserve"> </w:t>
      </w:r>
      <w:r>
        <w:rPr>
          <w:color w:val="0000FF"/>
        </w:rPr>
        <w:t>Not concluded</w:t>
      </w:r>
      <w:r>
        <w:t>.</w:t>
      </w:r>
    </w:p>
    <w:p w14:paraId="30FDDFDA" w14:textId="77777777" w:rsidR="00E00DA6" w:rsidRDefault="007615D6" w:rsidP="000A3FBD">
      <w:pPr>
        <w:pStyle w:val="NormTop"/>
      </w:pPr>
      <w:r>
        <w:rPr>
          <w:color w:val="0000FF"/>
        </w:rPr>
        <w:lastRenderedPageBreak/>
        <w:t>S2-2409841</w:t>
      </w:r>
      <w:r w:rsidRPr="00D53282">
        <w:t xml:space="preserve"> </w:t>
      </w:r>
      <w:r>
        <w:t>(CR) 23.501 CR5662 (Rel-19, 'B'): Support of regenerative-based satellite access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'Support for integrating NR satellite access into 5GS' to support regenerative-based satellite access.</w:t>
      </w:r>
    </w:p>
    <w:p w14:paraId="16818C75" w14:textId="77777777" w:rsidR="007615D6" w:rsidRPr="005B25A1" w:rsidRDefault="007615D6" w:rsidP="007615D6">
      <w:pPr>
        <w:keepNext/>
        <w:keepLines/>
        <w:rPr>
          <w:b/>
          <w:bCs/>
        </w:rPr>
      </w:pPr>
      <w:r w:rsidRPr="005B25A1">
        <w:rPr>
          <w:b/>
          <w:bCs/>
        </w:rPr>
        <w:t>Convenor comment:</w:t>
      </w:r>
    </w:p>
    <w:p w14:paraId="02F62B51" w14:textId="77777777" w:rsidR="007615D6" w:rsidRPr="005B25A1" w:rsidRDefault="007615D6" w:rsidP="007615D6">
      <w:pPr>
        <w:keepNext/>
        <w:keepLines/>
      </w:pPr>
      <w:r w:rsidRPr="005B25A1">
        <w:t>Merge into S2-2410195?</w:t>
      </w:r>
    </w:p>
    <w:p w14:paraId="38E8687D" w14:textId="77777777" w:rsidR="007615D6" w:rsidRPr="005B25A1" w:rsidRDefault="007615D6" w:rsidP="007615D6">
      <w:pPr>
        <w:keepNext/>
        <w:keepLines/>
        <w:rPr>
          <w:b/>
          <w:bCs/>
        </w:rPr>
      </w:pPr>
      <w:r w:rsidRPr="005B25A1">
        <w:rPr>
          <w:b/>
          <w:bCs/>
        </w:rPr>
        <w:t>Parallel discussion:</w:t>
      </w:r>
    </w:p>
    <w:p w14:paraId="46FD67BE" w14:textId="77777777" w:rsidR="007615D6" w:rsidRPr="005B25A1" w:rsidRDefault="007615D6" w:rsidP="007615D6">
      <w:pPr>
        <w:keepNext/>
        <w:keepLines/>
      </w:pPr>
      <w:r w:rsidRPr="005B25A1">
        <w:t>-</w:t>
      </w:r>
    </w:p>
    <w:p w14:paraId="0281B6D3" w14:textId="77777777" w:rsidR="007615D6" w:rsidRPr="005B25A1" w:rsidRDefault="007615D6" w:rsidP="007615D6">
      <w:pPr>
        <w:keepNext/>
        <w:keepLines/>
        <w:rPr>
          <w:b/>
          <w:bCs/>
        </w:rPr>
      </w:pPr>
      <w:r w:rsidRPr="005B25A1">
        <w:rPr>
          <w:b/>
          <w:bCs/>
        </w:rPr>
        <w:t>Plenary Discussion:</w:t>
      </w:r>
    </w:p>
    <w:p w14:paraId="454F651D" w14:textId="77777777" w:rsidR="007615D6" w:rsidRPr="005B25A1" w:rsidRDefault="007615D6" w:rsidP="007615D6">
      <w:pPr>
        <w:keepNext/>
        <w:keepLines/>
      </w:pPr>
      <w:r>
        <w:rPr>
          <w:color w:val="FF0000"/>
        </w:rPr>
        <w:t>NO DISCUSSION RECORDED</w:t>
      </w:r>
    </w:p>
    <w:p w14:paraId="11E6E6AD" w14:textId="77777777" w:rsidR="007615D6" w:rsidRPr="00EB0339" w:rsidRDefault="007615D6" w:rsidP="007615D6">
      <w:r w:rsidRPr="005B25A1">
        <w:rPr>
          <w:b/>
          <w:bCs/>
        </w:rPr>
        <w:t>Status:</w:t>
      </w:r>
      <w:r>
        <w:t xml:space="preserve"> </w:t>
      </w:r>
      <w:r>
        <w:rPr>
          <w:color w:val="0000FF"/>
        </w:rPr>
        <w:t>Not concluded</w:t>
      </w:r>
      <w:r>
        <w:t>.</w:t>
      </w:r>
    </w:p>
    <w:p w14:paraId="622C3CDC" w14:textId="77777777" w:rsidR="00E00DA6" w:rsidRDefault="007615D6" w:rsidP="000A3FBD">
      <w:pPr>
        <w:pStyle w:val="NormTop"/>
      </w:pPr>
      <w:r>
        <w:rPr>
          <w:color w:val="0000FF"/>
        </w:rPr>
        <w:t>S2-2410022</w:t>
      </w:r>
      <w:r w:rsidRPr="00D53282">
        <w:t xml:space="preserve"> </w:t>
      </w:r>
      <w:r>
        <w:t>(CR) 23.501 CR5692 (Rel-19, 'B'): Support for satellite access with regenerative payload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regenerative payload.</w:t>
      </w:r>
    </w:p>
    <w:p w14:paraId="56279EBC" w14:textId="77777777" w:rsidR="007615D6" w:rsidRPr="005B25A1" w:rsidRDefault="007615D6" w:rsidP="007615D6">
      <w:pPr>
        <w:keepNext/>
        <w:keepLines/>
        <w:rPr>
          <w:b/>
          <w:bCs/>
        </w:rPr>
      </w:pPr>
      <w:r w:rsidRPr="005B25A1">
        <w:rPr>
          <w:b/>
          <w:bCs/>
        </w:rPr>
        <w:t>Convenor comment:</w:t>
      </w:r>
    </w:p>
    <w:p w14:paraId="490171D5" w14:textId="77777777" w:rsidR="007615D6" w:rsidRPr="005B25A1" w:rsidRDefault="007615D6" w:rsidP="007615D6">
      <w:pPr>
        <w:keepNext/>
        <w:keepLines/>
      </w:pPr>
      <w:r w:rsidRPr="005B25A1">
        <w:t>Merge into S2-2410195?</w:t>
      </w:r>
    </w:p>
    <w:p w14:paraId="5778C28F" w14:textId="77777777" w:rsidR="007615D6" w:rsidRPr="005B25A1" w:rsidRDefault="007615D6" w:rsidP="007615D6">
      <w:pPr>
        <w:keepNext/>
        <w:keepLines/>
        <w:rPr>
          <w:b/>
          <w:bCs/>
        </w:rPr>
      </w:pPr>
      <w:r w:rsidRPr="005B25A1">
        <w:rPr>
          <w:b/>
          <w:bCs/>
        </w:rPr>
        <w:t>Parallel discussion:</w:t>
      </w:r>
    </w:p>
    <w:p w14:paraId="4ECCBB0B" w14:textId="77777777" w:rsidR="007615D6" w:rsidRPr="005B25A1" w:rsidRDefault="007615D6" w:rsidP="007615D6">
      <w:pPr>
        <w:keepNext/>
        <w:keepLines/>
      </w:pPr>
      <w:r w:rsidRPr="005B25A1">
        <w:t>-</w:t>
      </w:r>
    </w:p>
    <w:p w14:paraId="1F307FB2" w14:textId="77777777" w:rsidR="007615D6" w:rsidRPr="005B25A1" w:rsidRDefault="007615D6" w:rsidP="007615D6">
      <w:pPr>
        <w:keepNext/>
        <w:keepLines/>
        <w:rPr>
          <w:b/>
          <w:bCs/>
        </w:rPr>
      </w:pPr>
      <w:r w:rsidRPr="005B25A1">
        <w:rPr>
          <w:b/>
          <w:bCs/>
        </w:rPr>
        <w:t>Plenary Discussion:</w:t>
      </w:r>
    </w:p>
    <w:p w14:paraId="229F9C51" w14:textId="77777777" w:rsidR="007615D6" w:rsidRPr="005B25A1" w:rsidRDefault="007615D6" w:rsidP="007615D6">
      <w:pPr>
        <w:keepNext/>
        <w:keepLines/>
      </w:pPr>
      <w:r>
        <w:rPr>
          <w:color w:val="FF0000"/>
        </w:rPr>
        <w:t>NO DISCUSSION RECORDED</w:t>
      </w:r>
    </w:p>
    <w:p w14:paraId="603CA24B" w14:textId="77777777" w:rsidR="007615D6" w:rsidRPr="00EB0339" w:rsidRDefault="007615D6" w:rsidP="007615D6">
      <w:r w:rsidRPr="005B25A1">
        <w:rPr>
          <w:b/>
          <w:bCs/>
        </w:rPr>
        <w:t>Status:</w:t>
      </w:r>
      <w:r>
        <w:t xml:space="preserve"> </w:t>
      </w:r>
      <w:r>
        <w:rPr>
          <w:color w:val="0000FF"/>
        </w:rPr>
        <w:t>Not concluded</w:t>
      </w:r>
      <w:r>
        <w:t>.</w:t>
      </w:r>
    </w:p>
    <w:p w14:paraId="112B1368" w14:textId="77777777" w:rsidR="00E00DA6" w:rsidRDefault="007615D6" w:rsidP="000A3FBD">
      <w:pPr>
        <w:pStyle w:val="NormTop"/>
      </w:pPr>
      <w:r>
        <w:rPr>
          <w:color w:val="0000FF"/>
        </w:rPr>
        <w:t>S2-2410140</w:t>
      </w:r>
      <w:r w:rsidRPr="00D53282">
        <w:t xml:space="preserve"> </w:t>
      </w:r>
      <w:r>
        <w:t>(CR) 23.501 CR5725 (Rel-19, 'B'): Support of satellite access with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regenerative based satellite access.</w:t>
      </w:r>
    </w:p>
    <w:p w14:paraId="3C942F6F" w14:textId="77777777" w:rsidR="007615D6" w:rsidRPr="005B25A1" w:rsidRDefault="007615D6" w:rsidP="007615D6">
      <w:pPr>
        <w:keepNext/>
        <w:keepLines/>
        <w:rPr>
          <w:b/>
          <w:bCs/>
        </w:rPr>
      </w:pPr>
      <w:r w:rsidRPr="005B25A1">
        <w:rPr>
          <w:b/>
          <w:bCs/>
        </w:rPr>
        <w:t>Convenor comment:</w:t>
      </w:r>
    </w:p>
    <w:p w14:paraId="1BEC8713" w14:textId="77777777" w:rsidR="007615D6" w:rsidRPr="005B25A1" w:rsidRDefault="007615D6" w:rsidP="007615D6">
      <w:pPr>
        <w:keepNext/>
        <w:keepLines/>
      </w:pPr>
      <w:r w:rsidRPr="005B25A1">
        <w:t>Merge into S2-2410195?</w:t>
      </w:r>
    </w:p>
    <w:p w14:paraId="5C069DE5" w14:textId="77777777" w:rsidR="007615D6" w:rsidRPr="005B25A1" w:rsidRDefault="007615D6" w:rsidP="007615D6">
      <w:pPr>
        <w:keepNext/>
        <w:keepLines/>
        <w:rPr>
          <w:b/>
          <w:bCs/>
        </w:rPr>
      </w:pPr>
      <w:r w:rsidRPr="005B25A1">
        <w:rPr>
          <w:b/>
          <w:bCs/>
        </w:rPr>
        <w:t>Parallel discussion:</w:t>
      </w:r>
    </w:p>
    <w:p w14:paraId="04E44AAA" w14:textId="77777777" w:rsidR="007615D6" w:rsidRPr="005B25A1" w:rsidRDefault="007615D6" w:rsidP="007615D6">
      <w:pPr>
        <w:keepNext/>
        <w:keepLines/>
      </w:pPr>
      <w:r w:rsidRPr="005B25A1">
        <w:t>-</w:t>
      </w:r>
    </w:p>
    <w:p w14:paraId="45110186" w14:textId="77777777" w:rsidR="007615D6" w:rsidRPr="005B25A1" w:rsidRDefault="007615D6" w:rsidP="007615D6">
      <w:pPr>
        <w:keepNext/>
        <w:keepLines/>
        <w:rPr>
          <w:b/>
          <w:bCs/>
        </w:rPr>
      </w:pPr>
      <w:r w:rsidRPr="005B25A1">
        <w:rPr>
          <w:b/>
          <w:bCs/>
        </w:rPr>
        <w:t>Plenary Discussion:</w:t>
      </w:r>
    </w:p>
    <w:p w14:paraId="38743A23" w14:textId="77777777" w:rsidR="007615D6" w:rsidRPr="005B25A1" w:rsidRDefault="007615D6" w:rsidP="007615D6">
      <w:pPr>
        <w:keepNext/>
        <w:keepLines/>
      </w:pPr>
      <w:r>
        <w:rPr>
          <w:color w:val="FF0000"/>
        </w:rPr>
        <w:t>NO DISCUSSION RECORDED</w:t>
      </w:r>
    </w:p>
    <w:p w14:paraId="5DE71CFE" w14:textId="77777777" w:rsidR="007615D6" w:rsidRPr="00EB0339" w:rsidRDefault="007615D6" w:rsidP="007615D6">
      <w:r w:rsidRPr="005B25A1">
        <w:rPr>
          <w:b/>
          <w:bCs/>
        </w:rPr>
        <w:t>Status:</w:t>
      </w:r>
      <w:r>
        <w:t xml:space="preserve"> </w:t>
      </w:r>
      <w:r>
        <w:rPr>
          <w:color w:val="0000FF"/>
        </w:rPr>
        <w:t>Not concluded</w:t>
      </w:r>
      <w:r>
        <w:t>.</w:t>
      </w:r>
    </w:p>
    <w:p w14:paraId="06501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Functional description for EPS</w:t>
      </w:r>
    </w:p>
    <w:p w14:paraId="48E8EE28" w14:textId="77777777" w:rsidR="00E00DA6" w:rsidRDefault="007615D6" w:rsidP="000A3FBD">
      <w:pPr>
        <w:pStyle w:val="NormTop"/>
      </w:pPr>
      <w:r>
        <w:rPr>
          <w:color w:val="0000FF"/>
        </w:rPr>
        <w:t>S2-2410021</w:t>
      </w:r>
      <w:r w:rsidRPr="00D53282">
        <w:t xml:space="preserve"> </w:t>
      </w:r>
      <w:r>
        <w:t>(CR) 23.401 CR3820 (Rel-19, 'B'): Support for satellite access with regenerative payload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regenerative payload.</w:t>
      </w:r>
    </w:p>
    <w:p w14:paraId="2B054BAD" w14:textId="77777777" w:rsidR="007615D6" w:rsidRPr="005B25A1" w:rsidRDefault="007615D6" w:rsidP="007615D6">
      <w:pPr>
        <w:keepNext/>
        <w:keepLines/>
        <w:rPr>
          <w:b/>
          <w:bCs/>
        </w:rPr>
      </w:pPr>
      <w:r w:rsidRPr="005B25A1">
        <w:rPr>
          <w:b/>
          <w:bCs/>
        </w:rPr>
        <w:t>Convenor comment:</w:t>
      </w:r>
    </w:p>
    <w:p w14:paraId="0534E8D8" w14:textId="77777777" w:rsidR="007615D6" w:rsidRPr="005B25A1" w:rsidRDefault="007615D6" w:rsidP="007615D6">
      <w:pPr>
        <w:keepNext/>
        <w:keepLines/>
      </w:pPr>
      <w:r w:rsidRPr="005B25A1">
        <w:t>Baseline.</w:t>
      </w:r>
    </w:p>
    <w:p w14:paraId="59D55466" w14:textId="77777777" w:rsidR="007615D6" w:rsidRPr="005B25A1" w:rsidRDefault="007615D6" w:rsidP="007615D6">
      <w:pPr>
        <w:keepNext/>
        <w:keepLines/>
        <w:rPr>
          <w:b/>
          <w:bCs/>
        </w:rPr>
      </w:pPr>
      <w:r w:rsidRPr="005B25A1">
        <w:rPr>
          <w:b/>
          <w:bCs/>
        </w:rPr>
        <w:t>Parallel discussion:</w:t>
      </w:r>
    </w:p>
    <w:p w14:paraId="6813B427" w14:textId="77777777" w:rsidR="007615D6" w:rsidRPr="005B25A1" w:rsidRDefault="007615D6" w:rsidP="007615D6">
      <w:pPr>
        <w:keepNext/>
        <w:keepLines/>
      </w:pPr>
      <w:r w:rsidRPr="005B25A1">
        <w:t>-</w:t>
      </w:r>
    </w:p>
    <w:p w14:paraId="56F339F9" w14:textId="77777777" w:rsidR="007615D6" w:rsidRPr="005B25A1" w:rsidRDefault="007615D6" w:rsidP="007615D6">
      <w:pPr>
        <w:keepNext/>
        <w:keepLines/>
        <w:rPr>
          <w:b/>
          <w:bCs/>
        </w:rPr>
      </w:pPr>
      <w:r w:rsidRPr="005B25A1">
        <w:rPr>
          <w:b/>
          <w:bCs/>
        </w:rPr>
        <w:t>Plenary Discussion:</w:t>
      </w:r>
    </w:p>
    <w:p w14:paraId="4C03DE52" w14:textId="77777777" w:rsidR="007615D6" w:rsidRPr="005B25A1" w:rsidRDefault="007615D6" w:rsidP="007615D6">
      <w:pPr>
        <w:keepNext/>
        <w:keepLines/>
      </w:pPr>
      <w:r>
        <w:rPr>
          <w:color w:val="FF0000"/>
        </w:rPr>
        <w:t>NO DISCUSSION RECORDED</w:t>
      </w:r>
    </w:p>
    <w:p w14:paraId="4B74D9F6" w14:textId="77777777" w:rsidR="007615D6" w:rsidRPr="00EB0339" w:rsidRDefault="007615D6" w:rsidP="007615D6">
      <w:r w:rsidRPr="005B25A1">
        <w:rPr>
          <w:b/>
          <w:bCs/>
        </w:rPr>
        <w:t>Status:</w:t>
      </w:r>
      <w:r>
        <w:t xml:space="preserve"> </w:t>
      </w:r>
      <w:r>
        <w:rPr>
          <w:color w:val="0000FF"/>
        </w:rPr>
        <w:t>Not concluded</w:t>
      </w:r>
      <w:r>
        <w:t>.</w:t>
      </w:r>
    </w:p>
    <w:p w14:paraId="5CDA9AF7" w14:textId="77777777" w:rsidR="00E00DA6" w:rsidRDefault="007615D6" w:rsidP="000A3FBD">
      <w:pPr>
        <w:pStyle w:val="NormTop"/>
      </w:pPr>
      <w:r>
        <w:rPr>
          <w:color w:val="0000FF"/>
        </w:rPr>
        <w:t>S2-2410377</w:t>
      </w:r>
      <w:r w:rsidRPr="00D53282">
        <w:t xml:space="preserve"> </w:t>
      </w:r>
      <w:r>
        <w:t>(CR) 23.401 CR3806R1 (Rel-19, 'B'): Support of Regenerative-based satellite access (Source: Huawei, HiSilicon, OPPO)</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4977E57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S2-2408381</w:t>
      </w:r>
      <w:r>
        <w:t>.</w:t>
      </w:r>
    </w:p>
    <w:p w14:paraId="17AA3FF3" w14:textId="77777777" w:rsidR="007615D6" w:rsidRPr="005B25A1" w:rsidRDefault="007615D6" w:rsidP="007615D6">
      <w:pPr>
        <w:keepNext/>
        <w:keepLines/>
        <w:rPr>
          <w:b/>
          <w:bCs/>
        </w:rPr>
      </w:pPr>
      <w:r w:rsidRPr="005B25A1">
        <w:rPr>
          <w:b/>
          <w:bCs/>
        </w:rPr>
        <w:t>Convenor comment:</w:t>
      </w:r>
    </w:p>
    <w:p w14:paraId="79641894" w14:textId="77777777" w:rsidR="007615D6" w:rsidRPr="005B25A1" w:rsidRDefault="007615D6" w:rsidP="007615D6">
      <w:pPr>
        <w:keepNext/>
        <w:keepLines/>
      </w:pPr>
      <w:r w:rsidRPr="005B25A1">
        <w:t>Merge into S2-2410021?</w:t>
      </w:r>
    </w:p>
    <w:p w14:paraId="100FD4AA" w14:textId="77777777" w:rsidR="007615D6" w:rsidRPr="005B25A1" w:rsidRDefault="007615D6" w:rsidP="007615D6">
      <w:pPr>
        <w:keepNext/>
        <w:keepLines/>
        <w:rPr>
          <w:b/>
          <w:bCs/>
        </w:rPr>
      </w:pPr>
      <w:r w:rsidRPr="005B25A1">
        <w:rPr>
          <w:b/>
          <w:bCs/>
        </w:rPr>
        <w:t>Parallel discussion:</w:t>
      </w:r>
    </w:p>
    <w:p w14:paraId="4A5E2AA4" w14:textId="77777777" w:rsidR="007615D6" w:rsidRPr="005B25A1" w:rsidRDefault="007615D6" w:rsidP="007615D6">
      <w:pPr>
        <w:keepNext/>
        <w:keepLines/>
      </w:pPr>
      <w:r w:rsidRPr="005B25A1">
        <w:t>-</w:t>
      </w:r>
    </w:p>
    <w:p w14:paraId="1996A7DA" w14:textId="77777777" w:rsidR="007615D6" w:rsidRPr="005B25A1" w:rsidRDefault="007615D6" w:rsidP="007615D6">
      <w:pPr>
        <w:keepNext/>
        <w:keepLines/>
        <w:rPr>
          <w:b/>
          <w:bCs/>
        </w:rPr>
      </w:pPr>
      <w:r w:rsidRPr="005B25A1">
        <w:rPr>
          <w:b/>
          <w:bCs/>
        </w:rPr>
        <w:t>Plenary Discussion:</w:t>
      </w:r>
    </w:p>
    <w:p w14:paraId="43B21A9B" w14:textId="77777777" w:rsidR="007615D6" w:rsidRPr="005B25A1" w:rsidRDefault="007615D6" w:rsidP="007615D6">
      <w:pPr>
        <w:keepNext/>
        <w:keepLines/>
      </w:pPr>
      <w:r>
        <w:rPr>
          <w:color w:val="FF0000"/>
        </w:rPr>
        <w:t>NO DISCUSSION RECORDED</w:t>
      </w:r>
    </w:p>
    <w:p w14:paraId="22B37FEE" w14:textId="77777777" w:rsidR="007615D6" w:rsidRPr="00EB0339" w:rsidRDefault="007615D6" w:rsidP="007615D6">
      <w:r w:rsidRPr="005B25A1">
        <w:rPr>
          <w:b/>
          <w:bCs/>
        </w:rPr>
        <w:t>Status:</w:t>
      </w:r>
      <w:r>
        <w:t xml:space="preserve"> </w:t>
      </w:r>
      <w:r>
        <w:rPr>
          <w:color w:val="0000FF"/>
        </w:rPr>
        <w:t>Not concluded</w:t>
      </w:r>
      <w:r>
        <w:t>.</w:t>
      </w:r>
    </w:p>
    <w:p w14:paraId="5B3F9C36" w14:textId="77777777" w:rsidR="00E00DA6" w:rsidRDefault="007615D6" w:rsidP="000A3FBD">
      <w:pPr>
        <w:pStyle w:val="NormTop"/>
      </w:pPr>
      <w:r>
        <w:rPr>
          <w:color w:val="0000FF"/>
        </w:rPr>
        <w:t>S2-2409814</w:t>
      </w:r>
      <w:r w:rsidRPr="00D53282">
        <w:t xml:space="preserve"> </w:t>
      </w:r>
      <w:r>
        <w:t>(CR) 23.401 CR3817 (Rel-19, 'B'): Support of Regenerative Regenerative-based satellite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supporting regenerative satellite payload access including the following: S1 Removal procedure is mentiond for S1 connection management Add a EN about S1 suspend and resume MME needs to report additional info reflecting regenerative payload to PGW and then to PCRF eNB selects the MME based on MME supporting S1 Removal procedure functionallities.</w:t>
      </w:r>
    </w:p>
    <w:p w14:paraId="325899C9"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0C108984" w14:textId="77777777" w:rsidR="007615D6" w:rsidRPr="005B25A1" w:rsidRDefault="007615D6" w:rsidP="007615D6">
      <w:pPr>
        <w:keepNext/>
        <w:keepLines/>
        <w:rPr>
          <w:b/>
          <w:bCs/>
        </w:rPr>
      </w:pPr>
      <w:r w:rsidRPr="005B25A1">
        <w:rPr>
          <w:b/>
          <w:bCs/>
        </w:rPr>
        <w:t>Convenor comment:</w:t>
      </w:r>
    </w:p>
    <w:p w14:paraId="71784A18" w14:textId="77777777" w:rsidR="007615D6" w:rsidRPr="005B25A1" w:rsidRDefault="007615D6" w:rsidP="007615D6">
      <w:pPr>
        <w:keepNext/>
        <w:keepLines/>
      </w:pPr>
      <w:r w:rsidRPr="005B25A1">
        <w:t>Merge into S2-2410021?</w:t>
      </w:r>
    </w:p>
    <w:p w14:paraId="2EBF5CF3" w14:textId="77777777" w:rsidR="007615D6" w:rsidRPr="005B25A1" w:rsidRDefault="007615D6" w:rsidP="007615D6">
      <w:pPr>
        <w:keepNext/>
        <w:keepLines/>
        <w:rPr>
          <w:b/>
          <w:bCs/>
        </w:rPr>
      </w:pPr>
      <w:r w:rsidRPr="005B25A1">
        <w:rPr>
          <w:b/>
          <w:bCs/>
        </w:rPr>
        <w:t>Parallel discussion:</w:t>
      </w:r>
    </w:p>
    <w:p w14:paraId="7E5DB535" w14:textId="77777777" w:rsidR="007615D6" w:rsidRPr="005B25A1" w:rsidRDefault="007615D6" w:rsidP="007615D6">
      <w:pPr>
        <w:keepNext/>
        <w:keepLines/>
      </w:pPr>
      <w:r w:rsidRPr="005B25A1">
        <w:t>-</w:t>
      </w:r>
    </w:p>
    <w:p w14:paraId="6BFDB7C6" w14:textId="77777777" w:rsidR="007615D6" w:rsidRPr="005B25A1" w:rsidRDefault="007615D6" w:rsidP="007615D6">
      <w:pPr>
        <w:keepNext/>
        <w:keepLines/>
        <w:rPr>
          <w:b/>
          <w:bCs/>
        </w:rPr>
      </w:pPr>
      <w:r w:rsidRPr="005B25A1">
        <w:rPr>
          <w:b/>
          <w:bCs/>
        </w:rPr>
        <w:t>Plenary Discussion:</w:t>
      </w:r>
    </w:p>
    <w:p w14:paraId="7F801B24" w14:textId="77777777" w:rsidR="007615D6" w:rsidRPr="005B25A1" w:rsidRDefault="007615D6" w:rsidP="007615D6">
      <w:pPr>
        <w:keepNext/>
        <w:keepLines/>
      </w:pPr>
      <w:r>
        <w:rPr>
          <w:color w:val="FF0000"/>
        </w:rPr>
        <w:t>NO DISCUSSION RECORDED</w:t>
      </w:r>
    </w:p>
    <w:p w14:paraId="709E29CA" w14:textId="77777777" w:rsidR="007615D6" w:rsidRPr="00EB0339" w:rsidRDefault="007615D6" w:rsidP="007615D6">
      <w:r w:rsidRPr="005B25A1">
        <w:rPr>
          <w:b/>
          <w:bCs/>
        </w:rPr>
        <w:t>Status:</w:t>
      </w:r>
      <w:r>
        <w:t xml:space="preserve"> </w:t>
      </w:r>
      <w:r>
        <w:rPr>
          <w:color w:val="0000FF"/>
        </w:rPr>
        <w:t>Not concluded</w:t>
      </w:r>
      <w:r>
        <w:t>.</w:t>
      </w:r>
    </w:p>
    <w:p w14:paraId="7EB61201" w14:textId="77777777" w:rsidR="00E00DA6" w:rsidRDefault="007615D6" w:rsidP="000A3FBD">
      <w:pPr>
        <w:pStyle w:val="NormTop"/>
      </w:pPr>
      <w:r>
        <w:rPr>
          <w:color w:val="0000FF"/>
        </w:rPr>
        <w:lastRenderedPageBreak/>
        <w:t>S2-2410139</w:t>
      </w:r>
      <w:r w:rsidRPr="00D53282">
        <w:t xml:space="preserve"> </w:t>
      </w:r>
      <w:r>
        <w:t>(CR) 23.401 CR3822 (Rel-19, 'B'): Support of satellite access with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regenerative based satellite access.</w:t>
      </w:r>
    </w:p>
    <w:p w14:paraId="29DDB8A9" w14:textId="77777777" w:rsidR="007615D6" w:rsidRPr="005B25A1" w:rsidRDefault="007615D6" w:rsidP="007615D6">
      <w:pPr>
        <w:keepNext/>
        <w:keepLines/>
        <w:rPr>
          <w:b/>
          <w:bCs/>
        </w:rPr>
      </w:pPr>
      <w:r w:rsidRPr="005B25A1">
        <w:rPr>
          <w:b/>
          <w:bCs/>
        </w:rPr>
        <w:t>Convenor comment:</w:t>
      </w:r>
    </w:p>
    <w:p w14:paraId="3A01EE75" w14:textId="77777777" w:rsidR="007615D6" w:rsidRPr="005B25A1" w:rsidRDefault="007615D6" w:rsidP="007615D6">
      <w:pPr>
        <w:keepNext/>
        <w:keepLines/>
      </w:pPr>
      <w:r w:rsidRPr="005B25A1">
        <w:t>Merge into S2-2410021?</w:t>
      </w:r>
    </w:p>
    <w:p w14:paraId="7725C7C8" w14:textId="77777777" w:rsidR="007615D6" w:rsidRPr="005B25A1" w:rsidRDefault="007615D6" w:rsidP="007615D6">
      <w:pPr>
        <w:keepNext/>
        <w:keepLines/>
        <w:rPr>
          <w:b/>
          <w:bCs/>
        </w:rPr>
      </w:pPr>
      <w:r w:rsidRPr="005B25A1">
        <w:rPr>
          <w:b/>
          <w:bCs/>
        </w:rPr>
        <w:t>Parallel discussion:</w:t>
      </w:r>
    </w:p>
    <w:p w14:paraId="7F6E3638" w14:textId="77777777" w:rsidR="007615D6" w:rsidRPr="005B25A1" w:rsidRDefault="007615D6" w:rsidP="007615D6">
      <w:pPr>
        <w:keepNext/>
        <w:keepLines/>
      </w:pPr>
      <w:r w:rsidRPr="005B25A1">
        <w:t>-</w:t>
      </w:r>
    </w:p>
    <w:p w14:paraId="4222F835" w14:textId="77777777" w:rsidR="007615D6" w:rsidRPr="005B25A1" w:rsidRDefault="007615D6" w:rsidP="007615D6">
      <w:pPr>
        <w:keepNext/>
        <w:keepLines/>
        <w:rPr>
          <w:b/>
          <w:bCs/>
        </w:rPr>
      </w:pPr>
      <w:r w:rsidRPr="005B25A1">
        <w:rPr>
          <w:b/>
          <w:bCs/>
        </w:rPr>
        <w:t>Plenary Discussion:</w:t>
      </w:r>
    </w:p>
    <w:p w14:paraId="5298D874" w14:textId="77777777" w:rsidR="007615D6" w:rsidRPr="005B25A1" w:rsidRDefault="007615D6" w:rsidP="007615D6">
      <w:pPr>
        <w:keepNext/>
        <w:keepLines/>
      </w:pPr>
      <w:r>
        <w:rPr>
          <w:color w:val="FF0000"/>
        </w:rPr>
        <w:t>NO DISCUSSION RECORDED</w:t>
      </w:r>
    </w:p>
    <w:p w14:paraId="4CB4B3C1" w14:textId="77777777" w:rsidR="007615D6" w:rsidRPr="00EB0339" w:rsidRDefault="007615D6" w:rsidP="007615D6">
      <w:r w:rsidRPr="005B25A1">
        <w:rPr>
          <w:b/>
          <w:bCs/>
        </w:rPr>
        <w:t>Status:</w:t>
      </w:r>
      <w:r>
        <w:t xml:space="preserve"> </w:t>
      </w:r>
      <w:r>
        <w:rPr>
          <w:color w:val="0000FF"/>
        </w:rPr>
        <w:t>Not concluded</w:t>
      </w:r>
      <w:r>
        <w:t>.</w:t>
      </w:r>
    </w:p>
    <w:p w14:paraId="4B60D63E" w14:textId="77777777" w:rsidR="00E00DA6" w:rsidRDefault="007615D6" w:rsidP="000A3FBD">
      <w:pPr>
        <w:pStyle w:val="NormTop"/>
      </w:pPr>
      <w:r>
        <w:rPr>
          <w:color w:val="0000FF"/>
        </w:rPr>
        <w:t>S2-2410378</w:t>
      </w:r>
      <w:r w:rsidRPr="00D53282">
        <w:t xml:space="preserve"> </w:t>
      </w:r>
      <w:r>
        <w:t>(CR) 23.203 CR1140 (Rel-19, 'B'): QCI for regenerative satellite access description (Source: Huawei, HiSilicon, OPPO)</w:t>
      </w:r>
      <w:r>
        <w:br/>
      </w:r>
      <w:r w:rsidRPr="00D53282">
        <w:rPr>
          <w:b/>
        </w:rPr>
        <w:t>Document for:</w:t>
      </w:r>
      <w:r w:rsidRPr="00D53282">
        <w:t xml:space="preserve"> </w:t>
      </w:r>
      <w:r>
        <w:t>Approval</w:t>
      </w:r>
      <w:r>
        <w:br/>
      </w:r>
      <w:r w:rsidRPr="00D53282">
        <w:rPr>
          <w:b/>
        </w:rPr>
        <w:t>Abstract:</w:t>
      </w:r>
      <w:r w:rsidRPr="00D53282">
        <w:t xml:space="preserve"> </w:t>
      </w:r>
      <w:r>
        <w:br/>
        <w:t>Summary of change: Add note about different CN PDB for regenerative satellite access.</w:t>
      </w:r>
    </w:p>
    <w:p w14:paraId="5D07EE46" w14:textId="77777777" w:rsidR="007615D6" w:rsidRPr="005B25A1" w:rsidRDefault="007615D6" w:rsidP="007615D6">
      <w:pPr>
        <w:keepNext/>
        <w:keepLines/>
        <w:rPr>
          <w:b/>
          <w:bCs/>
        </w:rPr>
      </w:pPr>
      <w:r w:rsidRPr="005B25A1">
        <w:rPr>
          <w:b/>
          <w:bCs/>
        </w:rPr>
        <w:t>Convenor comment:</w:t>
      </w:r>
    </w:p>
    <w:p w14:paraId="144CE6E6" w14:textId="77777777" w:rsidR="007615D6" w:rsidRPr="005B25A1" w:rsidRDefault="007615D6" w:rsidP="007615D6">
      <w:pPr>
        <w:keepNext/>
        <w:keepLines/>
      </w:pPr>
      <w:r w:rsidRPr="005B25A1">
        <w:t>Handle.</w:t>
      </w:r>
    </w:p>
    <w:p w14:paraId="6542B582" w14:textId="77777777" w:rsidR="007615D6" w:rsidRPr="005B25A1" w:rsidRDefault="007615D6" w:rsidP="007615D6">
      <w:pPr>
        <w:keepNext/>
        <w:keepLines/>
        <w:rPr>
          <w:b/>
          <w:bCs/>
        </w:rPr>
      </w:pPr>
      <w:r w:rsidRPr="005B25A1">
        <w:rPr>
          <w:b/>
          <w:bCs/>
        </w:rPr>
        <w:t>Parallel discussion:</w:t>
      </w:r>
    </w:p>
    <w:p w14:paraId="4B3A1FA8" w14:textId="77777777" w:rsidR="007615D6" w:rsidRPr="005B25A1" w:rsidRDefault="007615D6" w:rsidP="007615D6">
      <w:pPr>
        <w:keepNext/>
        <w:keepLines/>
      </w:pPr>
      <w:r w:rsidRPr="005B25A1">
        <w:t>-</w:t>
      </w:r>
    </w:p>
    <w:p w14:paraId="0FDD4B4C" w14:textId="77777777" w:rsidR="007615D6" w:rsidRPr="005B25A1" w:rsidRDefault="007615D6" w:rsidP="007615D6">
      <w:pPr>
        <w:keepNext/>
        <w:keepLines/>
        <w:rPr>
          <w:b/>
          <w:bCs/>
        </w:rPr>
      </w:pPr>
      <w:r w:rsidRPr="005B25A1">
        <w:rPr>
          <w:b/>
          <w:bCs/>
        </w:rPr>
        <w:t>Plenary Discussion:</w:t>
      </w:r>
    </w:p>
    <w:p w14:paraId="379E5F3A" w14:textId="77777777" w:rsidR="007615D6" w:rsidRPr="005B25A1" w:rsidRDefault="007615D6" w:rsidP="007615D6">
      <w:pPr>
        <w:keepNext/>
        <w:keepLines/>
      </w:pPr>
      <w:r>
        <w:rPr>
          <w:color w:val="FF0000"/>
        </w:rPr>
        <w:t>NO DISCUSSION RECORDED</w:t>
      </w:r>
    </w:p>
    <w:p w14:paraId="51B80BE3" w14:textId="77777777" w:rsidR="007615D6" w:rsidRPr="00EB0339" w:rsidRDefault="007615D6" w:rsidP="007615D6">
      <w:r w:rsidRPr="005B25A1">
        <w:rPr>
          <w:b/>
          <w:bCs/>
        </w:rPr>
        <w:t>Status:</w:t>
      </w:r>
      <w:r>
        <w:t xml:space="preserve"> </w:t>
      </w:r>
      <w:r>
        <w:rPr>
          <w:color w:val="0000FF"/>
        </w:rPr>
        <w:t>Not concluded</w:t>
      </w:r>
      <w:r>
        <w:t>.</w:t>
      </w:r>
    </w:p>
    <w:p w14:paraId="1CACD8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 for 5GS</w:t>
      </w:r>
    </w:p>
    <w:p w14:paraId="2E0652C5" w14:textId="77777777" w:rsidR="00E00DA6" w:rsidRDefault="007615D6" w:rsidP="000A3FBD">
      <w:pPr>
        <w:pStyle w:val="NormTop"/>
      </w:pPr>
      <w:r>
        <w:rPr>
          <w:color w:val="0000FF"/>
        </w:rPr>
        <w:t>S2-2410196</w:t>
      </w:r>
      <w:r w:rsidRPr="00D53282">
        <w:t xml:space="preserve"> </w:t>
      </w:r>
      <w:r>
        <w:t>(CR) 23.502 CR4994R1 (Rel-19, 'B'): Support of Regenerative Payload with NG-RAN Node Onboard Satellite (Source: OPPO,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43A213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S2-2408676</w:t>
      </w:r>
      <w:r>
        <w:t>.</w:t>
      </w:r>
    </w:p>
    <w:p w14:paraId="3BD9B1F5" w14:textId="77777777" w:rsidR="007615D6" w:rsidRPr="005B25A1" w:rsidRDefault="007615D6" w:rsidP="007615D6">
      <w:pPr>
        <w:keepNext/>
        <w:keepLines/>
        <w:rPr>
          <w:b/>
          <w:bCs/>
        </w:rPr>
      </w:pPr>
      <w:r w:rsidRPr="005B25A1">
        <w:rPr>
          <w:b/>
          <w:bCs/>
        </w:rPr>
        <w:t>Convenor comment:</w:t>
      </w:r>
    </w:p>
    <w:p w14:paraId="298CE33D" w14:textId="77777777" w:rsidR="007615D6" w:rsidRPr="005B25A1" w:rsidRDefault="007615D6" w:rsidP="007615D6">
      <w:pPr>
        <w:keepNext/>
        <w:keepLines/>
      </w:pPr>
      <w:r w:rsidRPr="005B25A1">
        <w:t>To be handled if time allows.</w:t>
      </w:r>
    </w:p>
    <w:p w14:paraId="1CF66FD5" w14:textId="77777777" w:rsidR="007615D6" w:rsidRPr="005B25A1" w:rsidRDefault="007615D6" w:rsidP="007615D6">
      <w:pPr>
        <w:keepNext/>
        <w:keepLines/>
        <w:rPr>
          <w:b/>
          <w:bCs/>
        </w:rPr>
      </w:pPr>
      <w:r w:rsidRPr="005B25A1">
        <w:rPr>
          <w:b/>
          <w:bCs/>
        </w:rPr>
        <w:t>Parallel discussion:</w:t>
      </w:r>
    </w:p>
    <w:p w14:paraId="352CFB99" w14:textId="77777777" w:rsidR="007615D6" w:rsidRPr="005B25A1" w:rsidRDefault="007615D6" w:rsidP="007615D6">
      <w:pPr>
        <w:keepNext/>
        <w:keepLines/>
      </w:pPr>
      <w:r w:rsidRPr="005B25A1">
        <w:t>-</w:t>
      </w:r>
    </w:p>
    <w:p w14:paraId="19BCDF6C" w14:textId="77777777" w:rsidR="007615D6" w:rsidRPr="005B25A1" w:rsidRDefault="007615D6" w:rsidP="007615D6">
      <w:pPr>
        <w:keepNext/>
        <w:keepLines/>
        <w:rPr>
          <w:b/>
          <w:bCs/>
        </w:rPr>
      </w:pPr>
      <w:r w:rsidRPr="005B25A1">
        <w:rPr>
          <w:b/>
          <w:bCs/>
        </w:rPr>
        <w:t>Plenary Discussion:</w:t>
      </w:r>
    </w:p>
    <w:p w14:paraId="7DD3E69B" w14:textId="77777777" w:rsidR="007615D6" w:rsidRPr="005B25A1" w:rsidRDefault="007615D6" w:rsidP="007615D6">
      <w:pPr>
        <w:keepNext/>
        <w:keepLines/>
      </w:pPr>
      <w:r>
        <w:rPr>
          <w:color w:val="FF0000"/>
        </w:rPr>
        <w:t>NO DISCUSSION RECORDED</w:t>
      </w:r>
    </w:p>
    <w:p w14:paraId="4542C73D" w14:textId="77777777" w:rsidR="007615D6" w:rsidRPr="00EB0339" w:rsidRDefault="007615D6" w:rsidP="007615D6">
      <w:r w:rsidRPr="005B25A1">
        <w:rPr>
          <w:b/>
          <w:bCs/>
        </w:rPr>
        <w:t>Status:</w:t>
      </w:r>
      <w:r>
        <w:t xml:space="preserve"> </w:t>
      </w:r>
      <w:r>
        <w:rPr>
          <w:color w:val="0000FF"/>
        </w:rPr>
        <w:t>Not concluded</w:t>
      </w:r>
      <w:r>
        <w:t>.</w:t>
      </w:r>
    </w:p>
    <w:p w14:paraId="2DE23D9D" w14:textId="77777777" w:rsidR="00E00DA6" w:rsidRDefault="007615D6" w:rsidP="000A3FBD">
      <w:pPr>
        <w:pStyle w:val="NormTop"/>
      </w:pPr>
      <w:r>
        <w:rPr>
          <w:color w:val="0000FF"/>
        </w:rPr>
        <w:lastRenderedPageBreak/>
        <w:t>S2-2410308</w:t>
      </w:r>
      <w:r w:rsidRPr="00D53282">
        <w:t xml:space="preserve"> </w:t>
      </w:r>
      <w:r>
        <w:t>(CR) 23.502 CR5085 (Rel-19, 'B'): Support for Regenerative based satellite access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N2 and Handover procedures are updated to support regenerative based satellite access.</w:t>
      </w:r>
    </w:p>
    <w:p w14:paraId="5B626A54" w14:textId="77777777" w:rsidR="007615D6" w:rsidRPr="005B25A1" w:rsidRDefault="007615D6" w:rsidP="007615D6">
      <w:pPr>
        <w:keepNext/>
        <w:keepLines/>
        <w:rPr>
          <w:b/>
          <w:bCs/>
        </w:rPr>
      </w:pPr>
      <w:r w:rsidRPr="005B25A1">
        <w:rPr>
          <w:b/>
          <w:bCs/>
        </w:rPr>
        <w:t>Convenor comment:</w:t>
      </w:r>
    </w:p>
    <w:p w14:paraId="6995FE7E" w14:textId="77777777" w:rsidR="007615D6" w:rsidRPr="005B25A1" w:rsidRDefault="007615D6" w:rsidP="007615D6">
      <w:pPr>
        <w:keepNext/>
        <w:keepLines/>
      </w:pPr>
      <w:r w:rsidRPr="005B25A1">
        <w:t>To be handled if time allows.</w:t>
      </w:r>
    </w:p>
    <w:p w14:paraId="3A5109C8" w14:textId="77777777" w:rsidR="007615D6" w:rsidRPr="005B25A1" w:rsidRDefault="007615D6" w:rsidP="007615D6">
      <w:pPr>
        <w:keepNext/>
        <w:keepLines/>
        <w:rPr>
          <w:b/>
          <w:bCs/>
        </w:rPr>
      </w:pPr>
      <w:r w:rsidRPr="005B25A1">
        <w:rPr>
          <w:b/>
          <w:bCs/>
        </w:rPr>
        <w:t>Parallel discussion:</w:t>
      </w:r>
    </w:p>
    <w:p w14:paraId="51F1079C" w14:textId="77777777" w:rsidR="007615D6" w:rsidRPr="005B25A1" w:rsidRDefault="007615D6" w:rsidP="007615D6">
      <w:pPr>
        <w:keepNext/>
        <w:keepLines/>
      </w:pPr>
      <w:r w:rsidRPr="005B25A1">
        <w:t>-</w:t>
      </w:r>
    </w:p>
    <w:p w14:paraId="26BDD03A" w14:textId="77777777" w:rsidR="007615D6" w:rsidRPr="005B25A1" w:rsidRDefault="007615D6" w:rsidP="007615D6">
      <w:pPr>
        <w:keepNext/>
        <w:keepLines/>
        <w:rPr>
          <w:b/>
          <w:bCs/>
        </w:rPr>
      </w:pPr>
      <w:r w:rsidRPr="005B25A1">
        <w:rPr>
          <w:b/>
          <w:bCs/>
        </w:rPr>
        <w:t>Plenary Discussion:</w:t>
      </w:r>
    </w:p>
    <w:p w14:paraId="5AEA11C4" w14:textId="77777777" w:rsidR="007615D6" w:rsidRPr="005B25A1" w:rsidRDefault="007615D6" w:rsidP="007615D6">
      <w:pPr>
        <w:keepNext/>
        <w:keepLines/>
      </w:pPr>
      <w:r>
        <w:rPr>
          <w:color w:val="FF0000"/>
        </w:rPr>
        <w:t>NO DISCUSSION RECORDED</w:t>
      </w:r>
    </w:p>
    <w:p w14:paraId="60B87E18" w14:textId="77777777" w:rsidR="007615D6" w:rsidRPr="00EB0339" w:rsidRDefault="007615D6" w:rsidP="007615D6">
      <w:r w:rsidRPr="005B25A1">
        <w:rPr>
          <w:b/>
          <w:bCs/>
        </w:rPr>
        <w:t>Status:</w:t>
      </w:r>
      <w:r>
        <w:t xml:space="preserve"> </w:t>
      </w:r>
      <w:r>
        <w:rPr>
          <w:color w:val="0000FF"/>
        </w:rPr>
        <w:t>Not concluded</w:t>
      </w:r>
      <w:r>
        <w:t>.</w:t>
      </w:r>
    </w:p>
    <w:p w14:paraId="20CA3C28" w14:textId="77777777" w:rsidR="007615D6" w:rsidRDefault="007615D6" w:rsidP="005A50C0">
      <w:pPr>
        <w:pStyle w:val="Heading3"/>
      </w:pPr>
      <w:r>
        <w:t>19.2.1</w:t>
      </w:r>
      <w:r>
        <w:tab/>
        <w:t>Study on system architecture for next generation real time communication services phase 2 (FS_NG_RTC_Ph2)</w:t>
      </w:r>
    </w:p>
    <w:p w14:paraId="0972916B" w14:textId="77777777" w:rsidR="00A07364" w:rsidRDefault="00000000" w:rsidP="00BB3F37">
      <w:r>
        <w:t>There were no contributions to this agenda item.</w:t>
      </w:r>
    </w:p>
    <w:p w14:paraId="0B4162E8" w14:textId="77777777" w:rsidR="00A07364" w:rsidRDefault="00A07364" w:rsidP="00BB3F37"/>
    <w:p w14:paraId="667C1820" w14:textId="77777777" w:rsidR="007615D6" w:rsidRDefault="007615D6" w:rsidP="005A50C0">
      <w:pPr>
        <w:pStyle w:val="Heading3"/>
      </w:pPr>
      <w:r>
        <w:t>19.2.2</w:t>
      </w:r>
      <w:r>
        <w:tab/>
        <w:t>System architecture for next generation real time communication services phase 2 (NG_RTC_Ph2)</w:t>
      </w:r>
    </w:p>
    <w:p w14:paraId="41B666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D79E0E7" w14:textId="77777777" w:rsidR="00A07364" w:rsidRDefault="00A07364" w:rsidP="00BB3F37"/>
    <w:p w14:paraId="17B5C5A1" w14:textId="77777777" w:rsidR="00A07364" w:rsidRDefault="00A07364" w:rsidP="00BB3F37"/>
    <w:p w14:paraId="336B5E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391314A8" w14:textId="77777777" w:rsidR="00E00DA6" w:rsidRDefault="007615D6" w:rsidP="000A3FBD">
      <w:pPr>
        <w:pStyle w:val="NormTop"/>
      </w:pPr>
      <w:r>
        <w:rPr>
          <w:color w:val="0000FF"/>
        </w:rPr>
        <w:t>S2-2410338</w:t>
      </w:r>
      <w:r w:rsidRPr="00D53282">
        <w:t xml:space="preserve"> </w:t>
      </w:r>
      <w:r>
        <w:t>(CR) 23.228 CR1485 (Rel-19, 'B'): Clarification on DC Application Server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 description of DC Application Server.</w:t>
      </w:r>
    </w:p>
    <w:p w14:paraId="2C0C3152" w14:textId="77777777" w:rsidR="007615D6" w:rsidRPr="005B25A1" w:rsidRDefault="007615D6" w:rsidP="007615D6">
      <w:pPr>
        <w:keepNext/>
        <w:keepLines/>
        <w:rPr>
          <w:b/>
          <w:bCs/>
        </w:rPr>
      </w:pPr>
      <w:r w:rsidRPr="005B25A1">
        <w:rPr>
          <w:b/>
          <w:bCs/>
        </w:rPr>
        <w:t>Parallel discussion:</w:t>
      </w:r>
    </w:p>
    <w:p w14:paraId="6ACCEAC8" w14:textId="77777777" w:rsidR="007615D6" w:rsidRPr="005B25A1" w:rsidRDefault="007615D6" w:rsidP="007615D6">
      <w:pPr>
        <w:keepNext/>
        <w:keepLines/>
      </w:pPr>
      <w:r w:rsidRPr="005B25A1">
        <w:t>-</w:t>
      </w:r>
    </w:p>
    <w:p w14:paraId="5257EC3F" w14:textId="77777777" w:rsidR="007615D6" w:rsidRPr="005B25A1" w:rsidRDefault="007615D6" w:rsidP="007615D6">
      <w:pPr>
        <w:keepNext/>
        <w:keepLines/>
        <w:rPr>
          <w:b/>
          <w:bCs/>
        </w:rPr>
      </w:pPr>
      <w:r w:rsidRPr="005B25A1">
        <w:rPr>
          <w:b/>
          <w:bCs/>
        </w:rPr>
        <w:t>Plenary Discussion:</w:t>
      </w:r>
    </w:p>
    <w:p w14:paraId="120F14D1" w14:textId="77777777" w:rsidR="007615D6" w:rsidRPr="005B25A1" w:rsidRDefault="007615D6" w:rsidP="007615D6">
      <w:pPr>
        <w:keepNext/>
        <w:keepLines/>
      </w:pPr>
      <w:r>
        <w:rPr>
          <w:color w:val="FF0000"/>
        </w:rPr>
        <w:t>NO DISCUSSION RECORDED</w:t>
      </w:r>
    </w:p>
    <w:p w14:paraId="679E46ED" w14:textId="77777777" w:rsidR="007615D6" w:rsidRPr="00EB0339" w:rsidRDefault="007615D6" w:rsidP="007615D6">
      <w:r w:rsidRPr="005B25A1">
        <w:rPr>
          <w:b/>
          <w:bCs/>
        </w:rPr>
        <w:t>Status:</w:t>
      </w:r>
      <w:r>
        <w:t xml:space="preserve"> </w:t>
      </w:r>
      <w:r>
        <w:rPr>
          <w:color w:val="0000FF"/>
        </w:rPr>
        <w:t>Not concluded</w:t>
      </w:r>
      <w:r>
        <w:t>.</w:t>
      </w:r>
    </w:p>
    <w:p w14:paraId="3E13EA5C" w14:textId="77777777" w:rsidR="00E00DA6" w:rsidRDefault="007615D6" w:rsidP="000A3FBD">
      <w:pPr>
        <w:pStyle w:val="NormTop"/>
      </w:pPr>
      <w:r>
        <w:rPr>
          <w:color w:val="0000FF"/>
        </w:rPr>
        <w:lastRenderedPageBreak/>
        <w:t>S2-2410340</w:t>
      </w:r>
      <w:r w:rsidRPr="00D53282">
        <w:t xml:space="preserve"> </w:t>
      </w:r>
      <w:r>
        <w:t>(CR) 23.228 CR1487 (Rel-19, 'D'): Removing MRF Usage for Data Channel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Remove MRF usage for data channel.</w:t>
      </w:r>
    </w:p>
    <w:p w14:paraId="1D12935B" w14:textId="77777777" w:rsidR="007615D6" w:rsidRPr="005B25A1" w:rsidRDefault="007615D6" w:rsidP="007615D6">
      <w:pPr>
        <w:keepNext/>
        <w:keepLines/>
        <w:rPr>
          <w:b/>
          <w:bCs/>
        </w:rPr>
      </w:pPr>
      <w:r w:rsidRPr="005B25A1">
        <w:rPr>
          <w:b/>
          <w:bCs/>
        </w:rPr>
        <w:t>Parallel discussion:</w:t>
      </w:r>
    </w:p>
    <w:p w14:paraId="6CABCBEB" w14:textId="77777777" w:rsidR="007615D6" w:rsidRPr="005B25A1" w:rsidRDefault="007615D6" w:rsidP="007615D6">
      <w:pPr>
        <w:keepNext/>
        <w:keepLines/>
      </w:pPr>
      <w:r w:rsidRPr="005B25A1">
        <w:t>-</w:t>
      </w:r>
    </w:p>
    <w:p w14:paraId="15BAE99D" w14:textId="77777777" w:rsidR="007615D6" w:rsidRPr="005B25A1" w:rsidRDefault="007615D6" w:rsidP="007615D6">
      <w:pPr>
        <w:keepNext/>
        <w:keepLines/>
        <w:rPr>
          <w:b/>
          <w:bCs/>
        </w:rPr>
      </w:pPr>
      <w:r w:rsidRPr="005B25A1">
        <w:rPr>
          <w:b/>
          <w:bCs/>
        </w:rPr>
        <w:t>Plenary Discussion:</w:t>
      </w:r>
    </w:p>
    <w:p w14:paraId="3EA0ED99" w14:textId="77777777" w:rsidR="007615D6" w:rsidRPr="005B25A1" w:rsidRDefault="007615D6" w:rsidP="007615D6">
      <w:pPr>
        <w:keepNext/>
        <w:keepLines/>
      </w:pPr>
      <w:r>
        <w:rPr>
          <w:color w:val="FF0000"/>
        </w:rPr>
        <w:t>NO DISCUSSION RECORDED</w:t>
      </w:r>
    </w:p>
    <w:p w14:paraId="3EC7DDF3" w14:textId="77777777" w:rsidR="007615D6" w:rsidRPr="00EB0339" w:rsidRDefault="007615D6" w:rsidP="007615D6">
      <w:r w:rsidRPr="005B25A1">
        <w:rPr>
          <w:b/>
          <w:bCs/>
        </w:rPr>
        <w:t>Status:</w:t>
      </w:r>
      <w:r>
        <w:t xml:space="preserve"> </w:t>
      </w:r>
      <w:r>
        <w:rPr>
          <w:color w:val="0000FF"/>
        </w:rPr>
        <w:t>Not concluded</w:t>
      </w:r>
      <w:r>
        <w:t>.</w:t>
      </w:r>
    </w:p>
    <w:p w14:paraId="149A8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Events for IMS Data Channel</w:t>
      </w:r>
    </w:p>
    <w:p w14:paraId="06F3D748" w14:textId="77777777" w:rsidR="00E00DA6" w:rsidRDefault="007615D6" w:rsidP="000A3FBD">
      <w:pPr>
        <w:pStyle w:val="NormTop"/>
      </w:pPr>
      <w:r>
        <w:rPr>
          <w:color w:val="0000FF"/>
        </w:rPr>
        <w:t>S2-2409982</w:t>
      </w:r>
      <w:r w:rsidRPr="00D53282">
        <w:t xml:space="preserve"> </w:t>
      </w:r>
      <w:r>
        <w:t>(CR) 23.228 CR1409R4 (Rel-19, 'B'): KI#1: IMS Subscribe/Notify Framework Architecture (Source: Ericsson, Nokia, T-Mobile USA)</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5396A7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S2-2409103</w:t>
      </w:r>
      <w:r>
        <w:t>.</w:t>
      </w:r>
    </w:p>
    <w:p w14:paraId="559237B1" w14:textId="77777777" w:rsidR="007615D6" w:rsidRPr="005B25A1" w:rsidRDefault="007615D6" w:rsidP="007615D6">
      <w:pPr>
        <w:keepNext/>
        <w:keepLines/>
        <w:rPr>
          <w:b/>
          <w:bCs/>
        </w:rPr>
      </w:pPr>
      <w:r w:rsidRPr="005B25A1">
        <w:rPr>
          <w:b/>
          <w:bCs/>
        </w:rPr>
        <w:t>Convenor comment:</w:t>
      </w:r>
    </w:p>
    <w:p w14:paraId="656F6913" w14:textId="77777777" w:rsidR="007615D6" w:rsidRPr="005B25A1" w:rsidRDefault="007615D6" w:rsidP="007615D6">
      <w:pPr>
        <w:keepNext/>
        <w:keepLines/>
      </w:pPr>
      <w:r w:rsidRPr="005B25A1">
        <w:t>Handle (new service) vs. S2-2410446.</w:t>
      </w:r>
    </w:p>
    <w:p w14:paraId="7E1EEDB1" w14:textId="77777777" w:rsidR="007615D6" w:rsidRPr="005B25A1" w:rsidRDefault="007615D6" w:rsidP="007615D6">
      <w:pPr>
        <w:keepNext/>
        <w:keepLines/>
        <w:rPr>
          <w:b/>
          <w:bCs/>
        </w:rPr>
      </w:pPr>
      <w:r w:rsidRPr="005B25A1">
        <w:rPr>
          <w:b/>
          <w:bCs/>
        </w:rPr>
        <w:t>Parallel discussion:</w:t>
      </w:r>
    </w:p>
    <w:p w14:paraId="03919FCF" w14:textId="77777777" w:rsidR="007615D6" w:rsidRPr="005B25A1" w:rsidRDefault="007615D6" w:rsidP="007615D6">
      <w:pPr>
        <w:keepNext/>
        <w:keepLines/>
      </w:pPr>
      <w:r w:rsidRPr="005B25A1">
        <w:t>-</w:t>
      </w:r>
    </w:p>
    <w:p w14:paraId="04AC6919" w14:textId="77777777" w:rsidR="007615D6" w:rsidRPr="005B25A1" w:rsidRDefault="007615D6" w:rsidP="007615D6">
      <w:pPr>
        <w:keepNext/>
        <w:keepLines/>
        <w:rPr>
          <w:b/>
          <w:bCs/>
        </w:rPr>
      </w:pPr>
      <w:r w:rsidRPr="005B25A1">
        <w:rPr>
          <w:b/>
          <w:bCs/>
        </w:rPr>
        <w:t>Plenary Discussion:</w:t>
      </w:r>
    </w:p>
    <w:p w14:paraId="65488D97" w14:textId="77777777" w:rsidR="007615D6" w:rsidRPr="005B25A1" w:rsidRDefault="007615D6" w:rsidP="007615D6">
      <w:pPr>
        <w:keepNext/>
        <w:keepLines/>
      </w:pPr>
      <w:r>
        <w:rPr>
          <w:color w:val="FF0000"/>
        </w:rPr>
        <w:t>NO DISCUSSION RECORDED</w:t>
      </w:r>
    </w:p>
    <w:p w14:paraId="2B6CCBD3" w14:textId="77777777" w:rsidR="007615D6" w:rsidRPr="00EB0339" w:rsidRDefault="007615D6" w:rsidP="007615D6">
      <w:r w:rsidRPr="005B25A1">
        <w:rPr>
          <w:b/>
          <w:bCs/>
        </w:rPr>
        <w:t>Status:</w:t>
      </w:r>
      <w:r>
        <w:t xml:space="preserve"> </w:t>
      </w:r>
      <w:r>
        <w:rPr>
          <w:color w:val="0000FF"/>
        </w:rPr>
        <w:t>Not concluded</w:t>
      </w:r>
      <w:r>
        <w:t>.</w:t>
      </w:r>
    </w:p>
    <w:p w14:paraId="07D41BB2" w14:textId="77777777" w:rsidR="00E00DA6" w:rsidRDefault="007615D6" w:rsidP="000A3FBD">
      <w:pPr>
        <w:pStyle w:val="NormTop"/>
      </w:pPr>
      <w:r>
        <w:rPr>
          <w:color w:val="0000FF"/>
        </w:rPr>
        <w:lastRenderedPageBreak/>
        <w:t>S2-2410446</w:t>
      </w:r>
      <w:r w:rsidRPr="00D53282">
        <w:t xml:space="preserve"> </w:t>
      </w:r>
      <w:r>
        <w:t>(CR) 23.228 CR1429R3 (Rel-19, 'B'): IMS AS Service Enhancement to Support IMS Event Exposure (Source: ZTE, NTT DOCOMO)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re-use the existing Nimsas_SessionEventControl Notify service operation as concluded in the TR. The Nimsas_SessionEventControl service is enhanced to support subscription of IMS session events: 1) The subscribe and unsubscribe service operations are added. 2) The subscribe request may include the 'acknowledgement to be expected' parameter. The value 'True' is used by the NF service consumer to indicate that the NF service consumer may provide media instructions to the IMS AS via Nimsas_MediaControl_MediaInstruction service. The value 'False' means the IMS AS can proceed with the session event without waiting for the media instructions. Omitting the parameter equals to 'True' value, this ensures backwards compatibility with Rel-18 DCSF. 3) The subscribe request may include one or more Event filters to limit the notifications only to the session events that match with the filters: - The Event filter 'IMS public user identity' is used to limit the notifications to a particular served subscriber. - The Event filters 'Calling ID' and 'Called ID' can be used to limit the notifications to a particular calling or called party. - The Event filter 'Media Type' can be used to limit the notifications to a particular media type (DC, Audio, Video). - The Event filter 'Data Channel Mapping and Configuration Information' can be used to limit the Data Channel related notifications to a particular Stream ID and/or DC application ID.</w:t>
      </w:r>
    </w:p>
    <w:p w14:paraId="6F373E6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S2-2409105</w:t>
      </w:r>
      <w:r>
        <w:t>.</w:t>
      </w:r>
    </w:p>
    <w:p w14:paraId="3562AF5E" w14:textId="77777777" w:rsidR="007615D6" w:rsidRPr="005B25A1" w:rsidRDefault="007615D6" w:rsidP="007615D6">
      <w:pPr>
        <w:keepNext/>
        <w:keepLines/>
        <w:rPr>
          <w:b/>
          <w:bCs/>
        </w:rPr>
      </w:pPr>
      <w:r w:rsidRPr="005B25A1">
        <w:rPr>
          <w:b/>
          <w:bCs/>
        </w:rPr>
        <w:t>Convenor comment:</w:t>
      </w:r>
    </w:p>
    <w:p w14:paraId="25EE85FD" w14:textId="77777777" w:rsidR="007615D6" w:rsidRPr="005B25A1" w:rsidRDefault="007615D6" w:rsidP="007615D6">
      <w:pPr>
        <w:keepNext/>
        <w:keepLines/>
      </w:pPr>
      <w:r w:rsidRPr="005B25A1">
        <w:t>Handle (exist. service) vs. S2-2409982.</w:t>
      </w:r>
    </w:p>
    <w:p w14:paraId="4A96F069" w14:textId="77777777" w:rsidR="007615D6" w:rsidRPr="005B25A1" w:rsidRDefault="007615D6" w:rsidP="007615D6">
      <w:pPr>
        <w:keepNext/>
        <w:keepLines/>
        <w:rPr>
          <w:b/>
          <w:bCs/>
        </w:rPr>
      </w:pPr>
      <w:r w:rsidRPr="005B25A1">
        <w:rPr>
          <w:b/>
          <w:bCs/>
        </w:rPr>
        <w:t>Parallel discussion:</w:t>
      </w:r>
    </w:p>
    <w:p w14:paraId="1B91BA26" w14:textId="77777777" w:rsidR="007615D6" w:rsidRPr="005B25A1" w:rsidRDefault="007615D6" w:rsidP="007615D6">
      <w:pPr>
        <w:keepNext/>
        <w:keepLines/>
      </w:pPr>
      <w:r w:rsidRPr="005B25A1">
        <w:t>-</w:t>
      </w:r>
    </w:p>
    <w:p w14:paraId="409EFAA7" w14:textId="77777777" w:rsidR="007615D6" w:rsidRPr="005B25A1" w:rsidRDefault="007615D6" w:rsidP="007615D6">
      <w:pPr>
        <w:keepNext/>
        <w:keepLines/>
        <w:rPr>
          <w:b/>
          <w:bCs/>
        </w:rPr>
      </w:pPr>
      <w:r w:rsidRPr="005B25A1">
        <w:rPr>
          <w:b/>
          <w:bCs/>
        </w:rPr>
        <w:t>Plenary Discussion:</w:t>
      </w:r>
    </w:p>
    <w:p w14:paraId="2E02B103" w14:textId="77777777" w:rsidR="007615D6" w:rsidRPr="005B25A1" w:rsidRDefault="007615D6" w:rsidP="007615D6">
      <w:pPr>
        <w:keepNext/>
        <w:keepLines/>
      </w:pPr>
      <w:r>
        <w:rPr>
          <w:color w:val="FF0000"/>
        </w:rPr>
        <w:t>NO DISCUSSION RECORDED</w:t>
      </w:r>
    </w:p>
    <w:p w14:paraId="384D797C" w14:textId="77777777" w:rsidR="007615D6" w:rsidRPr="00EB0339" w:rsidRDefault="007615D6" w:rsidP="007615D6">
      <w:r w:rsidRPr="005B25A1">
        <w:rPr>
          <w:b/>
          <w:bCs/>
        </w:rPr>
        <w:t>Status:</w:t>
      </w:r>
      <w:r>
        <w:t xml:space="preserve"> </w:t>
      </w:r>
      <w:r>
        <w:rPr>
          <w:color w:val="0000FF"/>
        </w:rPr>
        <w:t>Not concluded</w:t>
      </w:r>
      <w:r>
        <w:t>.</w:t>
      </w:r>
    </w:p>
    <w:p w14:paraId="0F3A6922" w14:textId="77777777" w:rsidR="00E00DA6" w:rsidRDefault="007615D6" w:rsidP="000A3FBD">
      <w:pPr>
        <w:pStyle w:val="NormTop"/>
      </w:pPr>
      <w:r>
        <w:rPr>
          <w:color w:val="0000FF"/>
        </w:rPr>
        <w:t>S2-2409983</w:t>
      </w:r>
      <w:r w:rsidRPr="00D53282">
        <w:t xml:space="preserve"> </w:t>
      </w:r>
      <w:r>
        <w:t>(CR) 23.502 CR4872R4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4EE004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S2-2409106</w:t>
      </w:r>
      <w:r>
        <w:t>.</w:t>
      </w:r>
    </w:p>
    <w:p w14:paraId="03098574" w14:textId="77777777" w:rsidR="007615D6" w:rsidRPr="005B25A1" w:rsidRDefault="007615D6" w:rsidP="007615D6">
      <w:pPr>
        <w:keepNext/>
        <w:keepLines/>
        <w:rPr>
          <w:b/>
          <w:bCs/>
        </w:rPr>
      </w:pPr>
      <w:r w:rsidRPr="005B25A1">
        <w:rPr>
          <w:b/>
          <w:bCs/>
        </w:rPr>
        <w:t>Convenor comment:</w:t>
      </w:r>
    </w:p>
    <w:p w14:paraId="1F51753B" w14:textId="77777777" w:rsidR="007615D6" w:rsidRPr="005B25A1" w:rsidRDefault="007615D6" w:rsidP="007615D6">
      <w:pPr>
        <w:keepNext/>
        <w:keepLines/>
      </w:pPr>
      <w:r w:rsidRPr="005B25A1">
        <w:t>Handle.</w:t>
      </w:r>
    </w:p>
    <w:p w14:paraId="130B13DB" w14:textId="77777777" w:rsidR="007615D6" w:rsidRPr="005B25A1" w:rsidRDefault="007615D6" w:rsidP="007615D6">
      <w:pPr>
        <w:keepNext/>
        <w:keepLines/>
        <w:rPr>
          <w:b/>
          <w:bCs/>
        </w:rPr>
      </w:pPr>
      <w:r w:rsidRPr="005B25A1">
        <w:rPr>
          <w:b/>
          <w:bCs/>
        </w:rPr>
        <w:t>Parallel discussion:</w:t>
      </w:r>
    </w:p>
    <w:p w14:paraId="2B05849D" w14:textId="77777777" w:rsidR="007615D6" w:rsidRPr="005B25A1" w:rsidRDefault="007615D6" w:rsidP="007615D6">
      <w:pPr>
        <w:keepNext/>
        <w:keepLines/>
      </w:pPr>
      <w:r w:rsidRPr="005B25A1">
        <w:t>-</w:t>
      </w:r>
    </w:p>
    <w:p w14:paraId="0DBD3C87" w14:textId="77777777" w:rsidR="007615D6" w:rsidRPr="005B25A1" w:rsidRDefault="007615D6" w:rsidP="007615D6">
      <w:pPr>
        <w:keepNext/>
        <w:keepLines/>
        <w:rPr>
          <w:b/>
          <w:bCs/>
        </w:rPr>
      </w:pPr>
      <w:r w:rsidRPr="005B25A1">
        <w:rPr>
          <w:b/>
          <w:bCs/>
        </w:rPr>
        <w:t>Plenary Discussion:</w:t>
      </w:r>
    </w:p>
    <w:p w14:paraId="2FC7B114" w14:textId="77777777" w:rsidR="007615D6" w:rsidRPr="005B25A1" w:rsidRDefault="007615D6" w:rsidP="007615D6">
      <w:pPr>
        <w:keepNext/>
        <w:keepLines/>
      </w:pPr>
      <w:r>
        <w:rPr>
          <w:color w:val="FF0000"/>
        </w:rPr>
        <w:t>NO DISCUSSION RECORDED</w:t>
      </w:r>
    </w:p>
    <w:p w14:paraId="1AE12249" w14:textId="77777777" w:rsidR="007615D6" w:rsidRPr="00EB0339" w:rsidRDefault="007615D6" w:rsidP="007615D6">
      <w:r w:rsidRPr="005B25A1">
        <w:rPr>
          <w:b/>
          <w:bCs/>
        </w:rPr>
        <w:t>Status:</w:t>
      </w:r>
      <w:r>
        <w:t xml:space="preserve"> </w:t>
      </w:r>
      <w:r>
        <w:rPr>
          <w:color w:val="0000FF"/>
        </w:rPr>
        <w:t>Not concluded</w:t>
      </w:r>
      <w:r>
        <w:t>.</w:t>
      </w:r>
    </w:p>
    <w:p w14:paraId="49ED12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PS data off exemption for services over IMS DC</w:t>
      </w:r>
    </w:p>
    <w:p w14:paraId="26DB4EA7" w14:textId="77777777" w:rsidR="00E00DA6" w:rsidRDefault="007615D6" w:rsidP="000A3FBD">
      <w:pPr>
        <w:pStyle w:val="NormTop"/>
      </w:pPr>
      <w:r>
        <w:rPr>
          <w:color w:val="0000FF"/>
        </w:rPr>
        <w:t>S2-2409730</w:t>
      </w:r>
      <w:r w:rsidRPr="00D53282">
        <w:t xml:space="preserve"> </w:t>
      </w:r>
      <w:r>
        <w:t>(CR) 23.228 CR1421R1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'Data Channel Serivces in IMS' in annex X Add a new charpter to Annex AC.</w:t>
      </w:r>
    </w:p>
    <w:p w14:paraId="466517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S2-2408051</w:t>
      </w:r>
      <w:r>
        <w:t>.</w:t>
      </w:r>
    </w:p>
    <w:p w14:paraId="2F4E5FEC" w14:textId="77777777" w:rsidR="007615D6" w:rsidRPr="005B25A1" w:rsidRDefault="007615D6" w:rsidP="007615D6">
      <w:pPr>
        <w:keepNext/>
        <w:keepLines/>
        <w:rPr>
          <w:b/>
          <w:bCs/>
        </w:rPr>
      </w:pPr>
      <w:r w:rsidRPr="005B25A1">
        <w:rPr>
          <w:b/>
          <w:bCs/>
        </w:rPr>
        <w:t>Convenor comment:</w:t>
      </w:r>
    </w:p>
    <w:p w14:paraId="6CC2BBC5" w14:textId="77777777" w:rsidR="007615D6" w:rsidRPr="005B25A1" w:rsidRDefault="007615D6" w:rsidP="007615D6">
      <w:pPr>
        <w:keepNext/>
        <w:keepLines/>
      </w:pPr>
      <w:r w:rsidRPr="005B25A1">
        <w:t>Baseline.</w:t>
      </w:r>
    </w:p>
    <w:p w14:paraId="05AA6902" w14:textId="77777777" w:rsidR="007615D6" w:rsidRPr="005B25A1" w:rsidRDefault="007615D6" w:rsidP="007615D6">
      <w:pPr>
        <w:keepNext/>
        <w:keepLines/>
        <w:rPr>
          <w:b/>
          <w:bCs/>
        </w:rPr>
      </w:pPr>
      <w:r w:rsidRPr="005B25A1">
        <w:rPr>
          <w:b/>
          <w:bCs/>
        </w:rPr>
        <w:t>Parallel discussion:</w:t>
      </w:r>
    </w:p>
    <w:p w14:paraId="758B2FB0" w14:textId="77777777" w:rsidR="007615D6" w:rsidRPr="005B25A1" w:rsidRDefault="007615D6" w:rsidP="007615D6">
      <w:pPr>
        <w:keepNext/>
        <w:keepLines/>
      </w:pPr>
      <w:r w:rsidRPr="005B25A1">
        <w:t>-</w:t>
      </w:r>
    </w:p>
    <w:p w14:paraId="77B17B74" w14:textId="77777777" w:rsidR="007615D6" w:rsidRPr="005B25A1" w:rsidRDefault="007615D6" w:rsidP="007615D6">
      <w:pPr>
        <w:keepNext/>
        <w:keepLines/>
        <w:rPr>
          <w:b/>
          <w:bCs/>
        </w:rPr>
      </w:pPr>
      <w:r w:rsidRPr="005B25A1">
        <w:rPr>
          <w:b/>
          <w:bCs/>
        </w:rPr>
        <w:t>Plenary Discussion:</w:t>
      </w:r>
    </w:p>
    <w:p w14:paraId="6EDA0F8B" w14:textId="77777777" w:rsidR="007615D6" w:rsidRPr="005B25A1" w:rsidRDefault="007615D6" w:rsidP="007615D6">
      <w:pPr>
        <w:keepNext/>
        <w:keepLines/>
      </w:pPr>
      <w:r>
        <w:rPr>
          <w:color w:val="FF0000"/>
        </w:rPr>
        <w:t>NO DISCUSSION RECORDED</w:t>
      </w:r>
    </w:p>
    <w:p w14:paraId="3E9331D2" w14:textId="77777777" w:rsidR="007615D6" w:rsidRPr="00EB0339" w:rsidRDefault="007615D6" w:rsidP="007615D6">
      <w:r w:rsidRPr="005B25A1">
        <w:rPr>
          <w:b/>
          <w:bCs/>
        </w:rPr>
        <w:t>Status:</w:t>
      </w:r>
      <w:r>
        <w:t xml:space="preserve"> </w:t>
      </w:r>
      <w:r>
        <w:rPr>
          <w:color w:val="0000FF"/>
        </w:rPr>
        <w:t>Not concluded</w:t>
      </w:r>
      <w:r>
        <w:t>.</w:t>
      </w:r>
    </w:p>
    <w:p w14:paraId="2FEB158A" w14:textId="77777777" w:rsidR="00E00DA6" w:rsidRDefault="007615D6" w:rsidP="000A3FBD">
      <w:pPr>
        <w:pStyle w:val="NormTop"/>
      </w:pPr>
      <w:r>
        <w:rPr>
          <w:color w:val="0000FF"/>
        </w:rPr>
        <w:t>S2-2409963</w:t>
      </w:r>
      <w:r w:rsidRPr="00D53282">
        <w:t xml:space="preserve"> </w:t>
      </w:r>
      <w:r>
        <w:t>(CR) 23.228 CR1471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IMS AS further notifies the UE PS Data Off status to DCSF.</w:t>
      </w:r>
    </w:p>
    <w:p w14:paraId="68A61736" w14:textId="77777777" w:rsidR="007615D6" w:rsidRPr="005B25A1" w:rsidRDefault="007615D6" w:rsidP="007615D6">
      <w:pPr>
        <w:keepNext/>
        <w:keepLines/>
        <w:rPr>
          <w:b/>
          <w:bCs/>
        </w:rPr>
      </w:pPr>
      <w:r w:rsidRPr="005B25A1">
        <w:rPr>
          <w:b/>
          <w:bCs/>
        </w:rPr>
        <w:t>Convenor comment:</w:t>
      </w:r>
    </w:p>
    <w:p w14:paraId="46D568C7" w14:textId="77777777" w:rsidR="007615D6" w:rsidRPr="005B25A1" w:rsidRDefault="007615D6" w:rsidP="007615D6">
      <w:pPr>
        <w:keepNext/>
        <w:keepLines/>
      </w:pPr>
      <w:r w:rsidRPr="005B25A1">
        <w:t>Merge into S2-2409730?</w:t>
      </w:r>
    </w:p>
    <w:p w14:paraId="0421854B" w14:textId="77777777" w:rsidR="007615D6" w:rsidRPr="005B25A1" w:rsidRDefault="007615D6" w:rsidP="007615D6">
      <w:pPr>
        <w:keepNext/>
        <w:keepLines/>
        <w:rPr>
          <w:b/>
          <w:bCs/>
        </w:rPr>
      </w:pPr>
      <w:r w:rsidRPr="005B25A1">
        <w:rPr>
          <w:b/>
          <w:bCs/>
        </w:rPr>
        <w:t>Parallel discussion:</w:t>
      </w:r>
    </w:p>
    <w:p w14:paraId="15035069" w14:textId="77777777" w:rsidR="007615D6" w:rsidRPr="005B25A1" w:rsidRDefault="007615D6" w:rsidP="007615D6">
      <w:pPr>
        <w:keepNext/>
        <w:keepLines/>
      </w:pPr>
      <w:r w:rsidRPr="005B25A1">
        <w:t>-</w:t>
      </w:r>
    </w:p>
    <w:p w14:paraId="3B308E88" w14:textId="77777777" w:rsidR="007615D6" w:rsidRPr="005B25A1" w:rsidRDefault="007615D6" w:rsidP="007615D6">
      <w:pPr>
        <w:keepNext/>
        <w:keepLines/>
        <w:rPr>
          <w:b/>
          <w:bCs/>
        </w:rPr>
      </w:pPr>
      <w:r w:rsidRPr="005B25A1">
        <w:rPr>
          <w:b/>
          <w:bCs/>
        </w:rPr>
        <w:t>Plenary Discussion:</w:t>
      </w:r>
    </w:p>
    <w:p w14:paraId="50D8CEB2" w14:textId="77777777" w:rsidR="007615D6" w:rsidRPr="005B25A1" w:rsidRDefault="007615D6" w:rsidP="007615D6">
      <w:pPr>
        <w:keepNext/>
        <w:keepLines/>
      </w:pPr>
      <w:r>
        <w:rPr>
          <w:color w:val="FF0000"/>
        </w:rPr>
        <w:t>NO DISCUSSION RECORDED</w:t>
      </w:r>
    </w:p>
    <w:p w14:paraId="287E73F5" w14:textId="77777777" w:rsidR="007615D6" w:rsidRPr="00EB0339" w:rsidRDefault="007615D6" w:rsidP="007615D6">
      <w:r w:rsidRPr="005B25A1">
        <w:rPr>
          <w:b/>
          <w:bCs/>
        </w:rPr>
        <w:t>Status:</w:t>
      </w:r>
      <w:r>
        <w:t xml:space="preserve"> </w:t>
      </w:r>
      <w:r>
        <w:rPr>
          <w:color w:val="0000FF"/>
        </w:rPr>
        <w:t>Not concluded</w:t>
      </w:r>
      <w:r>
        <w:t>.</w:t>
      </w:r>
    </w:p>
    <w:p w14:paraId="16334A0F" w14:textId="77777777" w:rsidR="00E00DA6" w:rsidRDefault="007615D6" w:rsidP="000A3FBD">
      <w:pPr>
        <w:pStyle w:val="NormTop"/>
      </w:pPr>
      <w:r>
        <w:rPr>
          <w:color w:val="0000FF"/>
        </w:rPr>
        <w:t>S2-2410335</w:t>
      </w:r>
      <w:r w:rsidRPr="00D53282">
        <w:t xml:space="preserve"> </w:t>
      </w:r>
      <w:r>
        <w:t>(CR) 23.228 CR1482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48ACE2F0" w14:textId="77777777" w:rsidR="007615D6" w:rsidRPr="005B25A1" w:rsidRDefault="007615D6" w:rsidP="007615D6">
      <w:pPr>
        <w:keepNext/>
        <w:keepLines/>
        <w:rPr>
          <w:b/>
          <w:bCs/>
        </w:rPr>
      </w:pPr>
      <w:r w:rsidRPr="005B25A1">
        <w:rPr>
          <w:b/>
          <w:bCs/>
        </w:rPr>
        <w:t>Convenor comment:</w:t>
      </w:r>
    </w:p>
    <w:p w14:paraId="2B8AE196" w14:textId="77777777" w:rsidR="007615D6" w:rsidRPr="005B25A1" w:rsidRDefault="007615D6" w:rsidP="007615D6">
      <w:pPr>
        <w:keepNext/>
        <w:keepLines/>
      </w:pPr>
      <w:r w:rsidRPr="005B25A1">
        <w:t>Merge into S2-2409730?</w:t>
      </w:r>
    </w:p>
    <w:p w14:paraId="09FD0D83" w14:textId="77777777" w:rsidR="007615D6" w:rsidRPr="005B25A1" w:rsidRDefault="007615D6" w:rsidP="007615D6">
      <w:pPr>
        <w:keepNext/>
        <w:keepLines/>
        <w:rPr>
          <w:b/>
          <w:bCs/>
        </w:rPr>
      </w:pPr>
      <w:r w:rsidRPr="005B25A1">
        <w:rPr>
          <w:b/>
          <w:bCs/>
        </w:rPr>
        <w:t>Parallel discussion:</w:t>
      </w:r>
    </w:p>
    <w:p w14:paraId="4BFC2225" w14:textId="77777777" w:rsidR="007615D6" w:rsidRPr="005B25A1" w:rsidRDefault="007615D6" w:rsidP="007615D6">
      <w:pPr>
        <w:keepNext/>
        <w:keepLines/>
      </w:pPr>
      <w:r w:rsidRPr="005B25A1">
        <w:t>-</w:t>
      </w:r>
    </w:p>
    <w:p w14:paraId="22B6D131" w14:textId="77777777" w:rsidR="007615D6" w:rsidRPr="005B25A1" w:rsidRDefault="007615D6" w:rsidP="007615D6">
      <w:pPr>
        <w:keepNext/>
        <w:keepLines/>
        <w:rPr>
          <w:b/>
          <w:bCs/>
        </w:rPr>
      </w:pPr>
      <w:r w:rsidRPr="005B25A1">
        <w:rPr>
          <w:b/>
          <w:bCs/>
        </w:rPr>
        <w:t>Plenary Discussion:</w:t>
      </w:r>
    </w:p>
    <w:p w14:paraId="5A83FFEB" w14:textId="77777777" w:rsidR="007615D6" w:rsidRPr="005B25A1" w:rsidRDefault="007615D6" w:rsidP="007615D6">
      <w:pPr>
        <w:keepNext/>
        <w:keepLines/>
      </w:pPr>
      <w:r>
        <w:rPr>
          <w:color w:val="FF0000"/>
        </w:rPr>
        <w:t>NO DISCUSSION RECORDED</w:t>
      </w:r>
    </w:p>
    <w:p w14:paraId="14FDC047" w14:textId="77777777" w:rsidR="007615D6" w:rsidRPr="00EB0339" w:rsidRDefault="007615D6" w:rsidP="007615D6">
      <w:r w:rsidRPr="005B25A1">
        <w:rPr>
          <w:b/>
          <w:bCs/>
        </w:rPr>
        <w:t>Status:</w:t>
      </w:r>
      <w:r>
        <w:t xml:space="preserve"> </w:t>
      </w:r>
      <w:r>
        <w:rPr>
          <w:color w:val="0000FF"/>
        </w:rPr>
        <w:t>Not concluded</w:t>
      </w:r>
      <w:r>
        <w:t>.</w:t>
      </w:r>
    </w:p>
    <w:p w14:paraId="65C61877" w14:textId="77777777" w:rsidR="00E00DA6" w:rsidRDefault="007615D6" w:rsidP="000A3FBD">
      <w:pPr>
        <w:pStyle w:val="NormTop"/>
      </w:pPr>
      <w:r>
        <w:rPr>
          <w:color w:val="0000FF"/>
        </w:rPr>
        <w:lastRenderedPageBreak/>
        <w:t>S2-2410504</w:t>
      </w:r>
      <w:r w:rsidRPr="00D53282">
        <w:t xml:space="preserve"> </w:t>
      </w:r>
      <w:r>
        <w:t>(CR) 23.228 CR1451R1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7BA581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S2-2408458</w:t>
      </w:r>
      <w:r>
        <w:t>.</w:t>
      </w:r>
    </w:p>
    <w:p w14:paraId="176C614E" w14:textId="77777777" w:rsidR="007615D6" w:rsidRPr="005B25A1" w:rsidRDefault="007615D6" w:rsidP="007615D6">
      <w:pPr>
        <w:keepNext/>
        <w:keepLines/>
        <w:rPr>
          <w:b/>
          <w:bCs/>
        </w:rPr>
      </w:pPr>
      <w:r w:rsidRPr="005B25A1">
        <w:rPr>
          <w:b/>
          <w:bCs/>
        </w:rPr>
        <w:t>Convenor comment:</w:t>
      </w:r>
    </w:p>
    <w:p w14:paraId="33DD9B45" w14:textId="77777777" w:rsidR="007615D6" w:rsidRPr="005B25A1" w:rsidRDefault="007615D6" w:rsidP="007615D6">
      <w:pPr>
        <w:keepNext/>
        <w:keepLines/>
      </w:pPr>
      <w:r w:rsidRPr="005B25A1">
        <w:t>Merge into S2-2409730?</w:t>
      </w:r>
    </w:p>
    <w:p w14:paraId="579A66CE" w14:textId="77777777" w:rsidR="007615D6" w:rsidRPr="005B25A1" w:rsidRDefault="007615D6" w:rsidP="007615D6">
      <w:pPr>
        <w:keepNext/>
        <w:keepLines/>
        <w:rPr>
          <w:b/>
          <w:bCs/>
        </w:rPr>
      </w:pPr>
      <w:r w:rsidRPr="005B25A1">
        <w:rPr>
          <w:b/>
          <w:bCs/>
        </w:rPr>
        <w:t>Parallel discussion:</w:t>
      </w:r>
    </w:p>
    <w:p w14:paraId="5966C447" w14:textId="77777777" w:rsidR="007615D6" w:rsidRPr="005B25A1" w:rsidRDefault="007615D6" w:rsidP="007615D6">
      <w:pPr>
        <w:keepNext/>
        <w:keepLines/>
      </w:pPr>
      <w:r w:rsidRPr="005B25A1">
        <w:t>-</w:t>
      </w:r>
    </w:p>
    <w:p w14:paraId="5684B0A8" w14:textId="77777777" w:rsidR="007615D6" w:rsidRPr="005B25A1" w:rsidRDefault="007615D6" w:rsidP="007615D6">
      <w:pPr>
        <w:keepNext/>
        <w:keepLines/>
        <w:rPr>
          <w:b/>
          <w:bCs/>
        </w:rPr>
      </w:pPr>
      <w:r w:rsidRPr="005B25A1">
        <w:rPr>
          <w:b/>
          <w:bCs/>
        </w:rPr>
        <w:t>Plenary Discussion:</w:t>
      </w:r>
    </w:p>
    <w:p w14:paraId="3B7A0735" w14:textId="77777777" w:rsidR="007615D6" w:rsidRPr="005B25A1" w:rsidRDefault="007615D6" w:rsidP="007615D6">
      <w:pPr>
        <w:keepNext/>
        <w:keepLines/>
      </w:pPr>
      <w:r>
        <w:rPr>
          <w:color w:val="FF0000"/>
        </w:rPr>
        <w:t>NO DISCUSSION RECORDED</w:t>
      </w:r>
    </w:p>
    <w:p w14:paraId="53733E7D" w14:textId="77777777" w:rsidR="007615D6" w:rsidRPr="00EB0339" w:rsidRDefault="007615D6" w:rsidP="007615D6">
      <w:r w:rsidRPr="005B25A1">
        <w:rPr>
          <w:b/>
          <w:bCs/>
        </w:rPr>
        <w:t>Status:</w:t>
      </w:r>
      <w:r>
        <w:t xml:space="preserve"> </w:t>
      </w:r>
      <w:r>
        <w:rPr>
          <w:color w:val="0000FF"/>
        </w:rPr>
        <w:t>Not concluded</w:t>
      </w:r>
      <w:r>
        <w:t>.</w:t>
      </w:r>
    </w:p>
    <w:p w14:paraId="07313122" w14:textId="77777777" w:rsidR="00E00DA6" w:rsidRDefault="007615D6" w:rsidP="000A3FBD">
      <w:pPr>
        <w:pStyle w:val="NormTop"/>
      </w:pPr>
      <w:r>
        <w:rPr>
          <w:color w:val="0000FF"/>
        </w:rPr>
        <w:t>S2-2410525</w:t>
      </w:r>
      <w:r w:rsidRPr="00D53282">
        <w:t xml:space="preserve"> </w:t>
      </w:r>
      <w:r>
        <w:t>(CR) 23.228 CR1500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IMS AS further notifies the UE PS Data Off status to DCSF.</w:t>
      </w:r>
    </w:p>
    <w:p w14:paraId="0536922A"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1991FA33" w14:textId="77777777" w:rsidR="007615D6" w:rsidRPr="005B25A1" w:rsidRDefault="007615D6" w:rsidP="007615D6">
      <w:pPr>
        <w:keepNext/>
        <w:keepLines/>
        <w:rPr>
          <w:b/>
          <w:bCs/>
        </w:rPr>
      </w:pPr>
      <w:r w:rsidRPr="005B25A1">
        <w:rPr>
          <w:b/>
          <w:bCs/>
        </w:rPr>
        <w:t>Convenor comment:</w:t>
      </w:r>
    </w:p>
    <w:p w14:paraId="10383F10" w14:textId="77777777" w:rsidR="007615D6" w:rsidRPr="005B25A1" w:rsidRDefault="007615D6" w:rsidP="007615D6">
      <w:pPr>
        <w:keepNext/>
        <w:keepLines/>
      </w:pPr>
      <w:r w:rsidRPr="005B25A1">
        <w:t>Merge into S2-2409730?</w:t>
      </w:r>
    </w:p>
    <w:p w14:paraId="58D7F5B2" w14:textId="77777777" w:rsidR="007615D6" w:rsidRPr="005B25A1" w:rsidRDefault="007615D6" w:rsidP="007615D6">
      <w:pPr>
        <w:keepNext/>
        <w:keepLines/>
        <w:rPr>
          <w:b/>
          <w:bCs/>
        </w:rPr>
      </w:pPr>
      <w:r w:rsidRPr="005B25A1">
        <w:rPr>
          <w:b/>
          <w:bCs/>
        </w:rPr>
        <w:t>Parallel discussion:</w:t>
      </w:r>
    </w:p>
    <w:p w14:paraId="6FF97FEF" w14:textId="77777777" w:rsidR="007615D6" w:rsidRPr="005B25A1" w:rsidRDefault="007615D6" w:rsidP="007615D6">
      <w:pPr>
        <w:keepNext/>
        <w:keepLines/>
      </w:pPr>
      <w:r w:rsidRPr="005B25A1">
        <w:t>-</w:t>
      </w:r>
    </w:p>
    <w:p w14:paraId="51ADDE99" w14:textId="77777777" w:rsidR="007615D6" w:rsidRPr="005B25A1" w:rsidRDefault="007615D6" w:rsidP="007615D6">
      <w:pPr>
        <w:keepNext/>
        <w:keepLines/>
        <w:rPr>
          <w:b/>
          <w:bCs/>
        </w:rPr>
      </w:pPr>
      <w:r w:rsidRPr="005B25A1">
        <w:rPr>
          <w:b/>
          <w:bCs/>
        </w:rPr>
        <w:t>Plenary Discussion:</w:t>
      </w:r>
    </w:p>
    <w:p w14:paraId="16416748" w14:textId="77777777" w:rsidR="007615D6" w:rsidRPr="005B25A1" w:rsidRDefault="007615D6" w:rsidP="007615D6">
      <w:pPr>
        <w:keepNext/>
        <w:keepLines/>
      </w:pPr>
      <w:r>
        <w:rPr>
          <w:color w:val="FF0000"/>
        </w:rPr>
        <w:t>NO DISCUSSION RECORDED</w:t>
      </w:r>
    </w:p>
    <w:p w14:paraId="6623E482" w14:textId="77777777" w:rsidR="007615D6" w:rsidRPr="00EB0339" w:rsidRDefault="007615D6" w:rsidP="007615D6">
      <w:r w:rsidRPr="005B25A1">
        <w:rPr>
          <w:b/>
          <w:bCs/>
        </w:rPr>
        <w:t>Status:</w:t>
      </w:r>
      <w:r>
        <w:t xml:space="preserve"> </w:t>
      </w:r>
      <w:r>
        <w:rPr>
          <w:color w:val="0000FF"/>
        </w:rPr>
        <w:t>Not concluded</w:t>
      </w:r>
      <w:r>
        <w:t>.</w:t>
      </w:r>
    </w:p>
    <w:p w14:paraId="0A0247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Authorization/authentication of 3rd party identities in IMS sessions</w:t>
      </w:r>
    </w:p>
    <w:p w14:paraId="14830E16" w14:textId="77777777" w:rsidR="00E00DA6" w:rsidRDefault="007615D6" w:rsidP="000A3FBD">
      <w:pPr>
        <w:pStyle w:val="NormTop"/>
      </w:pPr>
      <w:r>
        <w:rPr>
          <w:color w:val="0000FF"/>
        </w:rPr>
        <w:t>S2-2410189</w:t>
      </w:r>
      <w:r w:rsidRPr="00D53282">
        <w:t xml:space="preserve"> </w:t>
      </w:r>
      <w:r>
        <w:t>(CR) 23.228 CR1478 (Rel-19, 'B'): Support of third party user identity information in IMS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 Provisioning of RCD information is not supported in this release of the specification due to missing agreement on the overall concept.</w:t>
      </w:r>
    </w:p>
    <w:p w14:paraId="02C01B9E" w14:textId="77777777" w:rsidR="007615D6" w:rsidRPr="005B25A1" w:rsidRDefault="007615D6" w:rsidP="007615D6">
      <w:pPr>
        <w:keepNext/>
        <w:keepLines/>
        <w:rPr>
          <w:b/>
          <w:bCs/>
        </w:rPr>
      </w:pPr>
      <w:r w:rsidRPr="005B25A1">
        <w:rPr>
          <w:b/>
          <w:bCs/>
        </w:rPr>
        <w:t>Convenor comment:</w:t>
      </w:r>
    </w:p>
    <w:p w14:paraId="1EF023AA" w14:textId="77777777" w:rsidR="007615D6" w:rsidRPr="005B25A1" w:rsidRDefault="007615D6" w:rsidP="007615D6">
      <w:pPr>
        <w:keepNext/>
        <w:keepLines/>
      </w:pPr>
      <w:r w:rsidRPr="005B25A1">
        <w:t>Baseline.</w:t>
      </w:r>
    </w:p>
    <w:p w14:paraId="7D94EB20" w14:textId="77777777" w:rsidR="007615D6" w:rsidRPr="005B25A1" w:rsidRDefault="007615D6" w:rsidP="007615D6">
      <w:pPr>
        <w:keepNext/>
        <w:keepLines/>
        <w:rPr>
          <w:b/>
          <w:bCs/>
        </w:rPr>
      </w:pPr>
      <w:r w:rsidRPr="005B25A1">
        <w:rPr>
          <w:b/>
          <w:bCs/>
        </w:rPr>
        <w:t>Parallel discussion:</w:t>
      </w:r>
    </w:p>
    <w:p w14:paraId="550D2E93" w14:textId="77777777" w:rsidR="007615D6" w:rsidRPr="005B25A1" w:rsidRDefault="007615D6" w:rsidP="007615D6">
      <w:pPr>
        <w:keepNext/>
        <w:keepLines/>
      </w:pPr>
      <w:r w:rsidRPr="005B25A1">
        <w:t>-</w:t>
      </w:r>
    </w:p>
    <w:p w14:paraId="75C0924B" w14:textId="77777777" w:rsidR="007615D6" w:rsidRPr="005B25A1" w:rsidRDefault="007615D6" w:rsidP="007615D6">
      <w:pPr>
        <w:keepNext/>
        <w:keepLines/>
        <w:rPr>
          <w:b/>
          <w:bCs/>
        </w:rPr>
      </w:pPr>
      <w:r w:rsidRPr="005B25A1">
        <w:rPr>
          <w:b/>
          <w:bCs/>
        </w:rPr>
        <w:t>Plenary Discussion:</w:t>
      </w:r>
    </w:p>
    <w:p w14:paraId="77B93FBA" w14:textId="77777777" w:rsidR="007615D6" w:rsidRPr="005B25A1" w:rsidRDefault="007615D6" w:rsidP="007615D6">
      <w:pPr>
        <w:keepNext/>
        <w:keepLines/>
      </w:pPr>
      <w:r>
        <w:rPr>
          <w:color w:val="FF0000"/>
        </w:rPr>
        <w:t>NO DISCUSSION RECORDED</w:t>
      </w:r>
    </w:p>
    <w:p w14:paraId="18CEC5C6" w14:textId="77777777" w:rsidR="007615D6" w:rsidRPr="00EB0339" w:rsidRDefault="007615D6" w:rsidP="007615D6">
      <w:r w:rsidRPr="005B25A1">
        <w:rPr>
          <w:b/>
          <w:bCs/>
        </w:rPr>
        <w:t>Status:</w:t>
      </w:r>
      <w:r>
        <w:t xml:space="preserve"> </w:t>
      </w:r>
      <w:r>
        <w:rPr>
          <w:color w:val="0000FF"/>
        </w:rPr>
        <w:t>Not concluded</w:t>
      </w:r>
      <w:r>
        <w:t>.</w:t>
      </w:r>
    </w:p>
    <w:p w14:paraId="4F85F281" w14:textId="77777777" w:rsidR="00E00DA6" w:rsidRDefault="007615D6" w:rsidP="000A3FBD">
      <w:pPr>
        <w:pStyle w:val="NormTop"/>
      </w:pPr>
      <w:r>
        <w:rPr>
          <w:color w:val="0000FF"/>
        </w:rPr>
        <w:lastRenderedPageBreak/>
        <w:t>S2-2410511</w:t>
      </w:r>
      <w:r w:rsidRPr="00D53282">
        <w:t xml:space="preserve"> </w:t>
      </w:r>
      <w:r>
        <w:t>(CR) 23.228 CR1452R1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60B513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S2-2408461</w:t>
      </w:r>
      <w:r>
        <w:t>.</w:t>
      </w:r>
    </w:p>
    <w:p w14:paraId="1DC6AB79" w14:textId="77777777" w:rsidR="007615D6" w:rsidRPr="005B25A1" w:rsidRDefault="007615D6" w:rsidP="007615D6">
      <w:pPr>
        <w:keepNext/>
        <w:keepLines/>
        <w:rPr>
          <w:b/>
          <w:bCs/>
        </w:rPr>
      </w:pPr>
      <w:r w:rsidRPr="005B25A1">
        <w:rPr>
          <w:b/>
          <w:bCs/>
        </w:rPr>
        <w:t>Convenor comment:</w:t>
      </w:r>
    </w:p>
    <w:p w14:paraId="69ACF34E" w14:textId="77777777" w:rsidR="007615D6" w:rsidRPr="005B25A1" w:rsidRDefault="007615D6" w:rsidP="007615D6">
      <w:pPr>
        <w:keepNext/>
        <w:keepLines/>
      </w:pPr>
      <w:r w:rsidRPr="005B25A1">
        <w:t>Merge into S2-2410189? Deltas: - requirements &amp; service for RCD provision. - signalling flow.</w:t>
      </w:r>
    </w:p>
    <w:p w14:paraId="2AFEF9F0" w14:textId="77777777" w:rsidR="007615D6" w:rsidRPr="005B25A1" w:rsidRDefault="007615D6" w:rsidP="007615D6">
      <w:pPr>
        <w:keepNext/>
        <w:keepLines/>
        <w:rPr>
          <w:b/>
          <w:bCs/>
        </w:rPr>
      </w:pPr>
      <w:r w:rsidRPr="005B25A1">
        <w:rPr>
          <w:b/>
          <w:bCs/>
        </w:rPr>
        <w:t>Parallel discussion:</w:t>
      </w:r>
    </w:p>
    <w:p w14:paraId="12C736AB" w14:textId="77777777" w:rsidR="007615D6" w:rsidRPr="005B25A1" w:rsidRDefault="007615D6" w:rsidP="007615D6">
      <w:pPr>
        <w:keepNext/>
        <w:keepLines/>
      </w:pPr>
      <w:r w:rsidRPr="005B25A1">
        <w:t>-</w:t>
      </w:r>
    </w:p>
    <w:p w14:paraId="7F8906B9" w14:textId="77777777" w:rsidR="007615D6" w:rsidRPr="005B25A1" w:rsidRDefault="007615D6" w:rsidP="007615D6">
      <w:pPr>
        <w:keepNext/>
        <w:keepLines/>
        <w:rPr>
          <w:b/>
          <w:bCs/>
        </w:rPr>
      </w:pPr>
      <w:r w:rsidRPr="005B25A1">
        <w:rPr>
          <w:b/>
          <w:bCs/>
        </w:rPr>
        <w:t>Plenary Discussion:</w:t>
      </w:r>
    </w:p>
    <w:p w14:paraId="46D3E7C9" w14:textId="77777777" w:rsidR="007615D6" w:rsidRPr="005B25A1" w:rsidRDefault="007615D6" w:rsidP="007615D6">
      <w:pPr>
        <w:keepNext/>
        <w:keepLines/>
      </w:pPr>
      <w:r>
        <w:rPr>
          <w:color w:val="FF0000"/>
        </w:rPr>
        <w:t>NO DISCUSSION RECORDED</w:t>
      </w:r>
    </w:p>
    <w:p w14:paraId="4A6FD82B" w14:textId="77777777" w:rsidR="007615D6" w:rsidRPr="00EB0339" w:rsidRDefault="007615D6" w:rsidP="007615D6">
      <w:r w:rsidRPr="005B25A1">
        <w:rPr>
          <w:b/>
          <w:bCs/>
        </w:rPr>
        <w:t>Status:</w:t>
      </w:r>
      <w:r>
        <w:t xml:space="preserve"> </w:t>
      </w:r>
      <w:r>
        <w:rPr>
          <w:color w:val="0000FF"/>
        </w:rPr>
        <w:t>Not concluded</w:t>
      </w:r>
      <w:r>
        <w:t>.</w:t>
      </w:r>
    </w:p>
    <w:p w14:paraId="3FC4D4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7D2359A9" w14:textId="77777777" w:rsidR="00E00DA6" w:rsidRDefault="007615D6" w:rsidP="000A3FBD">
      <w:pPr>
        <w:pStyle w:val="NormTop"/>
      </w:pPr>
      <w:r>
        <w:rPr>
          <w:color w:val="0000FF"/>
        </w:rPr>
        <w:t>S2-2410218</w:t>
      </w:r>
      <w:r w:rsidRPr="00D53282">
        <w:t xml:space="preserve"> </w:t>
      </w:r>
      <w:r>
        <w:t>(DISCUSSION) Discussion and way forward in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Discussion and way forward in architecture for avatar communications.</w:t>
      </w:r>
    </w:p>
    <w:p w14:paraId="5033AF44" w14:textId="77777777" w:rsidR="007615D6" w:rsidRPr="005B25A1" w:rsidRDefault="007615D6" w:rsidP="007615D6">
      <w:pPr>
        <w:keepNext/>
        <w:keepLines/>
        <w:rPr>
          <w:b/>
          <w:bCs/>
        </w:rPr>
      </w:pPr>
      <w:r w:rsidRPr="005B25A1">
        <w:rPr>
          <w:b/>
          <w:bCs/>
        </w:rPr>
        <w:t>Parallel discussion:</w:t>
      </w:r>
    </w:p>
    <w:p w14:paraId="69D79BBE" w14:textId="77777777" w:rsidR="007615D6" w:rsidRPr="005B25A1" w:rsidRDefault="007615D6" w:rsidP="007615D6">
      <w:pPr>
        <w:keepNext/>
        <w:keepLines/>
      </w:pPr>
      <w:r w:rsidRPr="005B25A1">
        <w:t>-</w:t>
      </w:r>
    </w:p>
    <w:p w14:paraId="0F7EB246" w14:textId="77777777" w:rsidR="007615D6" w:rsidRPr="005B25A1" w:rsidRDefault="007615D6" w:rsidP="007615D6">
      <w:pPr>
        <w:keepNext/>
        <w:keepLines/>
        <w:rPr>
          <w:b/>
          <w:bCs/>
        </w:rPr>
      </w:pPr>
      <w:r w:rsidRPr="005B25A1">
        <w:rPr>
          <w:b/>
          <w:bCs/>
        </w:rPr>
        <w:t>Plenary Discussion:</w:t>
      </w:r>
    </w:p>
    <w:p w14:paraId="0A89F0A3" w14:textId="77777777" w:rsidR="007615D6" w:rsidRPr="005B25A1" w:rsidRDefault="007615D6" w:rsidP="007615D6">
      <w:pPr>
        <w:keepNext/>
        <w:keepLines/>
      </w:pPr>
      <w:r>
        <w:rPr>
          <w:color w:val="FF0000"/>
        </w:rPr>
        <w:t>NO DISCUSSION RECORDED</w:t>
      </w:r>
    </w:p>
    <w:p w14:paraId="68E16272" w14:textId="77777777" w:rsidR="007615D6" w:rsidRPr="00EB0339" w:rsidRDefault="007615D6" w:rsidP="007615D6">
      <w:r w:rsidRPr="005B25A1">
        <w:rPr>
          <w:b/>
          <w:bCs/>
        </w:rPr>
        <w:t>Status:</w:t>
      </w:r>
      <w:r>
        <w:t xml:space="preserve"> </w:t>
      </w:r>
      <w:r>
        <w:rPr>
          <w:color w:val="0000FF"/>
        </w:rPr>
        <w:t>Not concluded</w:t>
      </w:r>
      <w:r>
        <w:t>.</w:t>
      </w:r>
    </w:p>
    <w:p w14:paraId="298AA953" w14:textId="77777777" w:rsidR="00E00DA6" w:rsidRDefault="007615D6" w:rsidP="000A3FBD">
      <w:pPr>
        <w:pStyle w:val="NormTop"/>
      </w:pPr>
      <w:r>
        <w:rPr>
          <w:color w:val="0000FF"/>
        </w:rPr>
        <w:t>S2-2410217</w:t>
      </w:r>
      <w:r w:rsidRPr="00D53282">
        <w:t xml:space="preserve"> </w:t>
      </w:r>
      <w:r>
        <w:t>(CR) 23.228 CR1480 (Rel-19, 'B'):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478E9CEF" w14:textId="77777777" w:rsidR="007615D6" w:rsidRPr="005B25A1" w:rsidRDefault="007615D6" w:rsidP="007615D6">
      <w:pPr>
        <w:keepNext/>
        <w:keepLines/>
        <w:rPr>
          <w:b/>
          <w:bCs/>
        </w:rPr>
      </w:pPr>
      <w:r w:rsidRPr="005B25A1">
        <w:rPr>
          <w:b/>
          <w:bCs/>
        </w:rPr>
        <w:t>Convenor comment:</w:t>
      </w:r>
    </w:p>
    <w:p w14:paraId="4527571D" w14:textId="77777777" w:rsidR="007615D6" w:rsidRPr="005B25A1" w:rsidRDefault="007615D6" w:rsidP="007615D6">
      <w:pPr>
        <w:keepNext/>
        <w:keepLines/>
      </w:pPr>
      <w:r w:rsidRPr="005B25A1">
        <w:t>Handle. DCAS connects to BAR via DCSF. UE not conn. to BAR.</w:t>
      </w:r>
    </w:p>
    <w:p w14:paraId="1145C8A8" w14:textId="77777777" w:rsidR="007615D6" w:rsidRPr="005B25A1" w:rsidRDefault="007615D6" w:rsidP="007615D6">
      <w:pPr>
        <w:keepNext/>
        <w:keepLines/>
        <w:rPr>
          <w:b/>
          <w:bCs/>
        </w:rPr>
      </w:pPr>
      <w:r w:rsidRPr="005B25A1">
        <w:rPr>
          <w:b/>
          <w:bCs/>
        </w:rPr>
        <w:t>Parallel discussion:</w:t>
      </w:r>
    </w:p>
    <w:p w14:paraId="3D2F95B2" w14:textId="77777777" w:rsidR="007615D6" w:rsidRPr="005B25A1" w:rsidRDefault="007615D6" w:rsidP="007615D6">
      <w:pPr>
        <w:keepNext/>
        <w:keepLines/>
      </w:pPr>
      <w:r w:rsidRPr="005B25A1">
        <w:t>-</w:t>
      </w:r>
    </w:p>
    <w:p w14:paraId="658E9E23" w14:textId="77777777" w:rsidR="007615D6" w:rsidRPr="005B25A1" w:rsidRDefault="007615D6" w:rsidP="007615D6">
      <w:pPr>
        <w:keepNext/>
        <w:keepLines/>
        <w:rPr>
          <w:b/>
          <w:bCs/>
        </w:rPr>
      </w:pPr>
      <w:r w:rsidRPr="005B25A1">
        <w:rPr>
          <w:b/>
          <w:bCs/>
        </w:rPr>
        <w:t>Plenary Discussion:</w:t>
      </w:r>
    </w:p>
    <w:p w14:paraId="2B5581B4" w14:textId="77777777" w:rsidR="007615D6" w:rsidRPr="005B25A1" w:rsidRDefault="007615D6" w:rsidP="007615D6">
      <w:pPr>
        <w:keepNext/>
        <w:keepLines/>
      </w:pPr>
      <w:r>
        <w:rPr>
          <w:color w:val="FF0000"/>
        </w:rPr>
        <w:t>NO DISCUSSION RECORDED</w:t>
      </w:r>
    </w:p>
    <w:p w14:paraId="0A5D99D4" w14:textId="77777777" w:rsidR="007615D6" w:rsidRPr="00EB0339" w:rsidRDefault="007615D6" w:rsidP="007615D6">
      <w:r w:rsidRPr="005B25A1">
        <w:rPr>
          <w:b/>
          <w:bCs/>
        </w:rPr>
        <w:t>Status:</w:t>
      </w:r>
      <w:r>
        <w:t xml:space="preserve"> </w:t>
      </w:r>
      <w:r>
        <w:rPr>
          <w:color w:val="0000FF"/>
        </w:rPr>
        <w:t>Not concluded</w:t>
      </w:r>
      <w:r>
        <w:t>.</w:t>
      </w:r>
    </w:p>
    <w:p w14:paraId="43E31FC6" w14:textId="77777777" w:rsidR="00E00DA6" w:rsidRDefault="007615D6" w:rsidP="000A3FBD">
      <w:pPr>
        <w:pStyle w:val="NormTop"/>
      </w:pPr>
      <w:r>
        <w:rPr>
          <w:color w:val="0000FF"/>
        </w:rPr>
        <w:lastRenderedPageBreak/>
        <w:t>S2-2410354</w:t>
      </w:r>
      <w:r w:rsidRPr="00D53282">
        <w:t xml:space="preserve"> </w:t>
      </w:r>
      <w:r>
        <w:t>(CR) 23.228 CR1488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7B46CCE3" w14:textId="77777777" w:rsidR="007615D6" w:rsidRPr="005B25A1" w:rsidRDefault="007615D6" w:rsidP="007615D6">
      <w:pPr>
        <w:keepNext/>
        <w:keepLines/>
        <w:rPr>
          <w:b/>
          <w:bCs/>
        </w:rPr>
      </w:pPr>
      <w:r w:rsidRPr="005B25A1">
        <w:rPr>
          <w:b/>
          <w:bCs/>
        </w:rPr>
        <w:t>Convenor comment:</w:t>
      </w:r>
    </w:p>
    <w:p w14:paraId="662F1820" w14:textId="77777777" w:rsidR="007615D6" w:rsidRPr="005B25A1" w:rsidRDefault="007615D6" w:rsidP="007615D6">
      <w:pPr>
        <w:keepNext/>
        <w:keepLines/>
      </w:pPr>
      <w:r w:rsidRPr="005B25A1">
        <w:t>Handle. DCAS connects to BAR directly. UE not conn. to BAR.</w:t>
      </w:r>
    </w:p>
    <w:p w14:paraId="37BD609D" w14:textId="77777777" w:rsidR="007615D6" w:rsidRPr="005B25A1" w:rsidRDefault="007615D6" w:rsidP="007615D6">
      <w:pPr>
        <w:keepNext/>
        <w:keepLines/>
        <w:rPr>
          <w:b/>
          <w:bCs/>
        </w:rPr>
      </w:pPr>
      <w:r w:rsidRPr="005B25A1">
        <w:rPr>
          <w:b/>
          <w:bCs/>
        </w:rPr>
        <w:t>Parallel discussion:</w:t>
      </w:r>
    </w:p>
    <w:p w14:paraId="77302A78" w14:textId="77777777" w:rsidR="007615D6" w:rsidRPr="005B25A1" w:rsidRDefault="007615D6" w:rsidP="007615D6">
      <w:pPr>
        <w:keepNext/>
        <w:keepLines/>
      </w:pPr>
      <w:r w:rsidRPr="005B25A1">
        <w:t>-</w:t>
      </w:r>
    </w:p>
    <w:p w14:paraId="0DDA29B8" w14:textId="77777777" w:rsidR="007615D6" w:rsidRPr="005B25A1" w:rsidRDefault="007615D6" w:rsidP="007615D6">
      <w:pPr>
        <w:keepNext/>
        <w:keepLines/>
        <w:rPr>
          <w:b/>
          <w:bCs/>
        </w:rPr>
      </w:pPr>
      <w:r w:rsidRPr="005B25A1">
        <w:rPr>
          <w:b/>
          <w:bCs/>
        </w:rPr>
        <w:t>Plenary Discussion:</w:t>
      </w:r>
    </w:p>
    <w:p w14:paraId="057F2F85" w14:textId="77777777" w:rsidR="007615D6" w:rsidRPr="005B25A1" w:rsidRDefault="007615D6" w:rsidP="007615D6">
      <w:pPr>
        <w:keepNext/>
        <w:keepLines/>
      </w:pPr>
      <w:r>
        <w:rPr>
          <w:color w:val="FF0000"/>
        </w:rPr>
        <w:t>NO DISCUSSION RECORDED</w:t>
      </w:r>
    </w:p>
    <w:p w14:paraId="7B4EB337" w14:textId="77777777" w:rsidR="007615D6" w:rsidRPr="00EB0339" w:rsidRDefault="007615D6" w:rsidP="007615D6">
      <w:r w:rsidRPr="005B25A1">
        <w:rPr>
          <w:b/>
          <w:bCs/>
        </w:rPr>
        <w:t>Status:</w:t>
      </w:r>
      <w:r>
        <w:t xml:space="preserve"> </w:t>
      </w:r>
      <w:r>
        <w:rPr>
          <w:color w:val="0000FF"/>
        </w:rPr>
        <w:t>Not concluded</w:t>
      </w:r>
      <w:r>
        <w:t>.</w:t>
      </w:r>
    </w:p>
    <w:p w14:paraId="153E4423" w14:textId="77777777" w:rsidR="00E00DA6" w:rsidRDefault="007615D6" w:rsidP="000A3FBD">
      <w:pPr>
        <w:pStyle w:val="NormTop"/>
      </w:pPr>
      <w:r>
        <w:rPr>
          <w:color w:val="0000FF"/>
        </w:rPr>
        <w:t>S2-2410524</w:t>
      </w:r>
      <w:r w:rsidRPr="00D53282">
        <w:t xml:space="preserve"> </w:t>
      </w:r>
      <w:r>
        <w:t>(CR) 23.228 CR1499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10C8AFA2" w14:textId="77777777" w:rsidR="007615D6" w:rsidRPr="005B25A1" w:rsidRDefault="007615D6" w:rsidP="007615D6">
      <w:pPr>
        <w:keepNext/>
        <w:keepLines/>
        <w:rPr>
          <w:b/>
          <w:bCs/>
        </w:rPr>
      </w:pPr>
      <w:r w:rsidRPr="005B25A1">
        <w:rPr>
          <w:b/>
          <w:bCs/>
        </w:rPr>
        <w:t>Convenor comment:</w:t>
      </w:r>
    </w:p>
    <w:p w14:paraId="7E06A72D" w14:textId="77777777" w:rsidR="007615D6" w:rsidRPr="005B25A1" w:rsidRDefault="007615D6" w:rsidP="007615D6">
      <w:pPr>
        <w:keepNext/>
        <w:keepLines/>
      </w:pPr>
      <w:r w:rsidRPr="005B25A1">
        <w:t>Handle. DCAS connects to DAR via MF. UE connects directly to DAR.</w:t>
      </w:r>
    </w:p>
    <w:p w14:paraId="60485492" w14:textId="77777777" w:rsidR="007615D6" w:rsidRPr="005B25A1" w:rsidRDefault="007615D6" w:rsidP="007615D6">
      <w:pPr>
        <w:keepNext/>
        <w:keepLines/>
        <w:rPr>
          <w:b/>
          <w:bCs/>
        </w:rPr>
      </w:pPr>
      <w:r w:rsidRPr="005B25A1">
        <w:rPr>
          <w:b/>
          <w:bCs/>
        </w:rPr>
        <w:t>Parallel discussion:</w:t>
      </w:r>
    </w:p>
    <w:p w14:paraId="51E13C2E" w14:textId="77777777" w:rsidR="007615D6" w:rsidRPr="005B25A1" w:rsidRDefault="007615D6" w:rsidP="007615D6">
      <w:pPr>
        <w:keepNext/>
        <w:keepLines/>
      </w:pPr>
      <w:r w:rsidRPr="005B25A1">
        <w:t>-</w:t>
      </w:r>
    </w:p>
    <w:p w14:paraId="48CE9411" w14:textId="77777777" w:rsidR="007615D6" w:rsidRPr="005B25A1" w:rsidRDefault="007615D6" w:rsidP="007615D6">
      <w:pPr>
        <w:keepNext/>
        <w:keepLines/>
        <w:rPr>
          <w:b/>
          <w:bCs/>
        </w:rPr>
      </w:pPr>
      <w:r w:rsidRPr="005B25A1">
        <w:rPr>
          <w:b/>
          <w:bCs/>
        </w:rPr>
        <w:t>Plenary Discussion:</w:t>
      </w:r>
    </w:p>
    <w:p w14:paraId="38132479" w14:textId="77777777" w:rsidR="007615D6" w:rsidRPr="005B25A1" w:rsidRDefault="007615D6" w:rsidP="007615D6">
      <w:pPr>
        <w:keepNext/>
        <w:keepLines/>
      </w:pPr>
      <w:r>
        <w:rPr>
          <w:color w:val="FF0000"/>
        </w:rPr>
        <w:t>NO DISCUSSION RECORDED</w:t>
      </w:r>
    </w:p>
    <w:p w14:paraId="516AF6B2" w14:textId="77777777" w:rsidR="007615D6" w:rsidRPr="00EB0339" w:rsidRDefault="007615D6" w:rsidP="007615D6">
      <w:r w:rsidRPr="005B25A1">
        <w:rPr>
          <w:b/>
          <w:bCs/>
        </w:rPr>
        <w:t>Status:</w:t>
      </w:r>
      <w:r>
        <w:t xml:space="preserve"> </w:t>
      </w:r>
      <w:r>
        <w:rPr>
          <w:color w:val="0000FF"/>
        </w:rPr>
        <w:t>Not concluded</w:t>
      </w:r>
      <w:r>
        <w:t>.</w:t>
      </w:r>
    </w:p>
    <w:p w14:paraId="0F86E21C" w14:textId="77777777" w:rsidR="00E00DA6" w:rsidRDefault="007615D6" w:rsidP="000A3FBD">
      <w:pPr>
        <w:pStyle w:val="NormTop"/>
      </w:pPr>
      <w:r>
        <w:rPr>
          <w:color w:val="0000FF"/>
        </w:rPr>
        <w:t>S2-2409729</w:t>
      </w:r>
      <w:r w:rsidRPr="00D53282">
        <w:t xml:space="preserve"> </w:t>
      </w:r>
      <w:r>
        <w:t>(CR) 23.228 CR1423R1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avatar ID list downloading description based on the conclusions for KI#8 in TR 23.700-77.</w:t>
      </w:r>
    </w:p>
    <w:p w14:paraId="449CFEAC"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S2-2408053</w:t>
      </w:r>
      <w:r>
        <w:t>.</w:t>
      </w:r>
    </w:p>
    <w:p w14:paraId="55E2F6A8" w14:textId="77777777" w:rsidR="007615D6" w:rsidRPr="005B25A1" w:rsidRDefault="007615D6" w:rsidP="007615D6">
      <w:pPr>
        <w:keepNext/>
        <w:keepLines/>
        <w:rPr>
          <w:b/>
          <w:bCs/>
        </w:rPr>
      </w:pPr>
      <w:r w:rsidRPr="005B25A1">
        <w:rPr>
          <w:b/>
          <w:bCs/>
        </w:rPr>
        <w:t>Convenor comment:</w:t>
      </w:r>
    </w:p>
    <w:p w14:paraId="7F1D73A1" w14:textId="77777777" w:rsidR="007615D6" w:rsidRPr="005B25A1" w:rsidRDefault="007615D6" w:rsidP="007615D6">
      <w:pPr>
        <w:keepNext/>
        <w:keepLines/>
      </w:pPr>
      <w:r w:rsidRPr="005B25A1">
        <w:t>Handle.</w:t>
      </w:r>
    </w:p>
    <w:p w14:paraId="27E9D735" w14:textId="77777777" w:rsidR="007615D6" w:rsidRPr="005B25A1" w:rsidRDefault="007615D6" w:rsidP="007615D6">
      <w:pPr>
        <w:keepNext/>
        <w:keepLines/>
        <w:rPr>
          <w:b/>
          <w:bCs/>
        </w:rPr>
      </w:pPr>
      <w:r w:rsidRPr="005B25A1">
        <w:rPr>
          <w:b/>
          <w:bCs/>
        </w:rPr>
        <w:t>Parallel discussion:</w:t>
      </w:r>
    </w:p>
    <w:p w14:paraId="50F1DF80" w14:textId="77777777" w:rsidR="007615D6" w:rsidRPr="005B25A1" w:rsidRDefault="007615D6" w:rsidP="007615D6">
      <w:pPr>
        <w:keepNext/>
        <w:keepLines/>
      </w:pPr>
      <w:r w:rsidRPr="005B25A1">
        <w:t>-</w:t>
      </w:r>
    </w:p>
    <w:p w14:paraId="6A1803C5" w14:textId="77777777" w:rsidR="007615D6" w:rsidRPr="005B25A1" w:rsidRDefault="007615D6" w:rsidP="007615D6">
      <w:pPr>
        <w:keepNext/>
        <w:keepLines/>
        <w:rPr>
          <w:b/>
          <w:bCs/>
        </w:rPr>
      </w:pPr>
      <w:r w:rsidRPr="005B25A1">
        <w:rPr>
          <w:b/>
          <w:bCs/>
        </w:rPr>
        <w:t>Plenary Discussion:</w:t>
      </w:r>
    </w:p>
    <w:p w14:paraId="36558757" w14:textId="77777777" w:rsidR="007615D6" w:rsidRPr="005B25A1" w:rsidRDefault="007615D6" w:rsidP="007615D6">
      <w:pPr>
        <w:keepNext/>
        <w:keepLines/>
      </w:pPr>
      <w:r>
        <w:rPr>
          <w:color w:val="FF0000"/>
        </w:rPr>
        <w:t>NO DISCUSSION RECORDED</w:t>
      </w:r>
    </w:p>
    <w:p w14:paraId="0A35E83B" w14:textId="77777777" w:rsidR="007615D6" w:rsidRPr="00EB0339" w:rsidRDefault="007615D6" w:rsidP="007615D6">
      <w:r w:rsidRPr="005B25A1">
        <w:rPr>
          <w:b/>
          <w:bCs/>
        </w:rPr>
        <w:t>Status:</w:t>
      </w:r>
      <w:r>
        <w:t xml:space="preserve"> </w:t>
      </w:r>
      <w:r>
        <w:rPr>
          <w:color w:val="0000FF"/>
        </w:rPr>
        <w:t>Not concluded</w:t>
      </w:r>
      <w:r>
        <w:t>.</w:t>
      </w:r>
    </w:p>
    <w:p w14:paraId="511AC7D2" w14:textId="77777777" w:rsidR="00E00DA6" w:rsidRDefault="007615D6" w:rsidP="000A3FBD">
      <w:pPr>
        <w:pStyle w:val="NormTop"/>
      </w:pPr>
      <w:r>
        <w:rPr>
          <w:color w:val="0000FF"/>
        </w:rPr>
        <w:lastRenderedPageBreak/>
        <w:t>S2-2410334</w:t>
      </w:r>
      <w:r w:rsidRPr="00D53282">
        <w:t xml:space="preserve"> </w:t>
      </w:r>
      <w:r>
        <w:t>(CR) 23.228 CR1481 (Rel-19, 'B'):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0B709976" w14:textId="77777777" w:rsidR="007615D6" w:rsidRPr="005B25A1" w:rsidRDefault="007615D6" w:rsidP="007615D6">
      <w:pPr>
        <w:keepNext/>
        <w:keepLines/>
        <w:rPr>
          <w:b/>
          <w:bCs/>
        </w:rPr>
      </w:pPr>
      <w:r w:rsidRPr="005B25A1">
        <w:rPr>
          <w:b/>
          <w:bCs/>
        </w:rPr>
        <w:t>Parallel discussion:</w:t>
      </w:r>
    </w:p>
    <w:p w14:paraId="79BBF2FE" w14:textId="77777777" w:rsidR="007615D6" w:rsidRPr="005B25A1" w:rsidRDefault="007615D6" w:rsidP="007615D6">
      <w:pPr>
        <w:keepNext/>
        <w:keepLines/>
      </w:pPr>
      <w:r w:rsidRPr="005B25A1">
        <w:t>-</w:t>
      </w:r>
    </w:p>
    <w:p w14:paraId="3A660424" w14:textId="77777777" w:rsidR="007615D6" w:rsidRPr="005B25A1" w:rsidRDefault="007615D6" w:rsidP="007615D6">
      <w:pPr>
        <w:keepNext/>
        <w:keepLines/>
        <w:rPr>
          <w:b/>
          <w:bCs/>
        </w:rPr>
      </w:pPr>
      <w:r w:rsidRPr="005B25A1">
        <w:rPr>
          <w:b/>
          <w:bCs/>
        </w:rPr>
        <w:t>Plenary Discussion:</w:t>
      </w:r>
    </w:p>
    <w:p w14:paraId="76B9BB4E" w14:textId="77777777" w:rsidR="007615D6" w:rsidRPr="005B25A1" w:rsidRDefault="007615D6" w:rsidP="007615D6">
      <w:pPr>
        <w:keepNext/>
        <w:keepLines/>
      </w:pPr>
      <w:r>
        <w:rPr>
          <w:color w:val="FF0000"/>
        </w:rPr>
        <w:t>NO DISCUSSION RECORDED</w:t>
      </w:r>
    </w:p>
    <w:p w14:paraId="4E53A48F" w14:textId="77777777" w:rsidR="007615D6" w:rsidRPr="00EB0339" w:rsidRDefault="007615D6" w:rsidP="007615D6">
      <w:r w:rsidRPr="005B25A1">
        <w:rPr>
          <w:b/>
          <w:bCs/>
        </w:rPr>
        <w:t>Status:</w:t>
      </w:r>
      <w:r>
        <w:t xml:space="preserve"> </w:t>
      </w:r>
      <w:r>
        <w:rPr>
          <w:color w:val="0000FF"/>
        </w:rPr>
        <w:t>Not concluded</w:t>
      </w:r>
      <w:r>
        <w:t>.</w:t>
      </w:r>
    </w:p>
    <w:p w14:paraId="79DCDA49" w14:textId="77777777" w:rsidR="00E00DA6" w:rsidRDefault="007615D6" w:rsidP="000A3FBD">
      <w:pPr>
        <w:pStyle w:val="NormTop"/>
      </w:pPr>
      <w:r>
        <w:rPr>
          <w:color w:val="0000FF"/>
        </w:rPr>
        <w:t>S2-2410339</w:t>
      </w:r>
      <w:r w:rsidRPr="00D53282">
        <w:t xml:space="preserve"> </w:t>
      </w:r>
      <w:r>
        <w:t>(CR) 23.228 CR1486 (Rel-19, 'B'): Base Avatar Repository in IMS DC Architecture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Avatar Communication architecture based on Data Channel and Base Avatar Repository.</w:t>
      </w:r>
    </w:p>
    <w:p w14:paraId="28AF28A5" w14:textId="77777777" w:rsidR="007615D6" w:rsidRPr="005B25A1" w:rsidRDefault="007615D6" w:rsidP="007615D6">
      <w:pPr>
        <w:keepNext/>
        <w:keepLines/>
        <w:rPr>
          <w:b/>
          <w:bCs/>
        </w:rPr>
      </w:pPr>
      <w:r w:rsidRPr="005B25A1">
        <w:rPr>
          <w:b/>
          <w:bCs/>
        </w:rPr>
        <w:t>Convenor comment:</w:t>
      </w:r>
    </w:p>
    <w:p w14:paraId="62B6FACF" w14:textId="77777777" w:rsidR="007615D6" w:rsidRPr="005B25A1" w:rsidRDefault="007615D6" w:rsidP="007615D6">
      <w:pPr>
        <w:keepNext/>
        <w:keepLines/>
      </w:pPr>
      <w:r w:rsidRPr="005B25A1">
        <w:t>Merge into S2-2410217?</w:t>
      </w:r>
    </w:p>
    <w:p w14:paraId="20C0D23C" w14:textId="77777777" w:rsidR="007615D6" w:rsidRPr="005B25A1" w:rsidRDefault="007615D6" w:rsidP="007615D6">
      <w:pPr>
        <w:keepNext/>
        <w:keepLines/>
        <w:rPr>
          <w:b/>
          <w:bCs/>
        </w:rPr>
      </w:pPr>
      <w:r w:rsidRPr="005B25A1">
        <w:rPr>
          <w:b/>
          <w:bCs/>
        </w:rPr>
        <w:t>Parallel discussion:</w:t>
      </w:r>
    </w:p>
    <w:p w14:paraId="204E0504" w14:textId="77777777" w:rsidR="007615D6" w:rsidRPr="005B25A1" w:rsidRDefault="007615D6" w:rsidP="007615D6">
      <w:pPr>
        <w:keepNext/>
        <w:keepLines/>
      </w:pPr>
      <w:r w:rsidRPr="005B25A1">
        <w:t>-</w:t>
      </w:r>
    </w:p>
    <w:p w14:paraId="6C232D49" w14:textId="77777777" w:rsidR="007615D6" w:rsidRPr="005B25A1" w:rsidRDefault="007615D6" w:rsidP="007615D6">
      <w:pPr>
        <w:keepNext/>
        <w:keepLines/>
        <w:rPr>
          <w:b/>
          <w:bCs/>
        </w:rPr>
      </w:pPr>
      <w:r w:rsidRPr="005B25A1">
        <w:rPr>
          <w:b/>
          <w:bCs/>
        </w:rPr>
        <w:t>Plenary Discussion:</w:t>
      </w:r>
    </w:p>
    <w:p w14:paraId="1C8D4AA0" w14:textId="77777777" w:rsidR="007615D6" w:rsidRPr="005B25A1" w:rsidRDefault="007615D6" w:rsidP="007615D6">
      <w:pPr>
        <w:keepNext/>
        <w:keepLines/>
      </w:pPr>
      <w:r>
        <w:rPr>
          <w:color w:val="FF0000"/>
        </w:rPr>
        <w:t>NO DISCUSSION RECORDED</w:t>
      </w:r>
    </w:p>
    <w:p w14:paraId="73748E66" w14:textId="77777777" w:rsidR="007615D6" w:rsidRPr="00EB0339" w:rsidRDefault="007615D6" w:rsidP="007615D6">
      <w:r w:rsidRPr="005B25A1">
        <w:rPr>
          <w:b/>
          <w:bCs/>
        </w:rPr>
        <w:t>Status:</w:t>
      </w:r>
      <w:r>
        <w:t xml:space="preserve"> </w:t>
      </w:r>
      <w:r>
        <w:rPr>
          <w:color w:val="0000FF"/>
        </w:rPr>
        <w:t>Not concluded</w:t>
      </w:r>
      <w:r>
        <w:t>.</w:t>
      </w:r>
    </w:p>
    <w:p w14:paraId="5987DA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capability exposure for IMS DC</w:t>
      </w:r>
    </w:p>
    <w:p w14:paraId="4BDD60B0" w14:textId="77777777" w:rsidR="00E00DA6" w:rsidRDefault="007615D6" w:rsidP="000A3FBD">
      <w:pPr>
        <w:pStyle w:val="NormTop"/>
      </w:pPr>
      <w:r>
        <w:rPr>
          <w:color w:val="0000FF"/>
        </w:rPr>
        <w:t>S2-2410336</w:t>
      </w:r>
      <w:r w:rsidRPr="00D53282">
        <w:t xml:space="preserve"> </w:t>
      </w:r>
      <w:r>
        <w:t>(CR) 23.228 CR1483 (Rel-19, 'B'): Address ENs in IMS AS Session Management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for Nimsas_ImsSessionManagement Service in clause AA.2.4.4 of TS 23.228.</w:t>
      </w:r>
    </w:p>
    <w:p w14:paraId="06D3161C" w14:textId="77777777" w:rsidR="007615D6" w:rsidRPr="005B25A1" w:rsidRDefault="007615D6" w:rsidP="007615D6">
      <w:pPr>
        <w:keepNext/>
        <w:keepLines/>
        <w:rPr>
          <w:b/>
          <w:bCs/>
        </w:rPr>
      </w:pPr>
      <w:r w:rsidRPr="005B25A1">
        <w:rPr>
          <w:b/>
          <w:bCs/>
        </w:rPr>
        <w:t>Convenor comment:</w:t>
      </w:r>
    </w:p>
    <w:p w14:paraId="6B03DF4D" w14:textId="77777777" w:rsidR="007615D6" w:rsidRPr="005B25A1" w:rsidRDefault="007615D6" w:rsidP="007615D6">
      <w:pPr>
        <w:keepNext/>
        <w:keepLines/>
      </w:pPr>
      <w:r w:rsidRPr="005B25A1">
        <w:t>Baseline.</w:t>
      </w:r>
    </w:p>
    <w:p w14:paraId="0E9A707B" w14:textId="77777777" w:rsidR="007615D6" w:rsidRPr="005B25A1" w:rsidRDefault="007615D6" w:rsidP="007615D6">
      <w:pPr>
        <w:keepNext/>
        <w:keepLines/>
        <w:rPr>
          <w:b/>
          <w:bCs/>
        </w:rPr>
      </w:pPr>
      <w:r w:rsidRPr="005B25A1">
        <w:rPr>
          <w:b/>
          <w:bCs/>
        </w:rPr>
        <w:t>Parallel discussion:</w:t>
      </w:r>
    </w:p>
    <w:p w14:paraId="55D9DA8D" w14:textId="77777777" w:rsidR="007615D6" w:rsidRPr="005B25A1" w:rsidRDefault="007615D6" w:rsidP="007615D6">
      <w:pPr>
        <w:keepNext/>
        <w:keepLines/>
      </w:pPr>
      <w:r w:rsidRPr="005B25A1">
        <w:t>-</w:t>
      </w:r>
    </w:p>
    <w:p w14:paraId="21A23216" w14:textId="77777777" w:rsidR="007615D6" w:rsidRPr="005B25A1" w:rsidRDefault="007615D6" w:rsidP="007615D6">
      <w:pPr>
        <w:keepNext/>
        <w:keepLines/>
        <w:rPr>
          <w:b/>
          <w:bCs/>
        </w:rPr>
      </w:pPr>
      <w:r w:rsidRPr="005B25A1">
        <w:rPr>
          <w:b/>
          <w:bCs/>
        </w:rPr>
        <w:t>Plenary Discussion:</w:t>
      </w:r>
    </w:p>
    <w:p w14:paraId="666827D1" w14:textId="77777777" w:rsidR="007615D6" w:rsidRPr="005B25A1" w:rsidRDefault="007615D6" w:rsidP="007615D6">
      <w:pPr>
        <w:keepNext/>
        <w:keepLines/>
      </w:pPr>
      <w:r>
        <w:rPr>
          <w:color w:val="FF0000"/>
        </w:rPr>
        <w:t>NO DISCUSSION RECORDED</w:t>
      </w:r>
    </w:p>
    <w:p w14:paraId="44CC751C" w14:textId="77777777" w:rsidR="007615D6" w:rsidRPr="00EB0339" w:rsidRDefault="007615D6" w:rsidP="007615D6">
      <w:r w:rsidRPr="005B25A1">
        <w:rPr>
          <w:b/>
          <w:bCs/>
        </w:rPr>
        <w:t>Status:</w:t>
      </w:r>
      <w:r>
        <w:t xml:space="preserve"> </w:t>
      </w:r>
      <w:r>
        <w:rPr>
          <w:color w:val="0000FF"/>
        </w:rPr>
        <w:t>Not concluded</w:t>
      </w:r>
      <w:r>
        <w:t>.</w:t>
      </w:r>
    </w:p>
    <w:p w14:paraId="72B59A7F" w14:textId="77777777" w:rsidR="00E00DA6" w:rsidRDefault="007615D6" w:rsidP="000A3FBD">
      <w:pPr>
        <w:pStyle w:val="NormTop"/>
      </w:pPr>
      <w:r>
        <w:rPr>
          <w:color w:val="0000FF"/>
        </w:rPr>
        <w:lastRenderedPageBreak/>
        <w:t>S2-2409964</w:t>
      </w:r>
      <w:r w:rsidRPr="00D53282">
        <w:t xml:space="preserve"> </w:t>
      </w:r>
      <w:r>
        <w:t>(CR) 23.228 CR1472 (Rel-19, 'C'): Update of Nimsas_ImsSessionManagement Service to resolve ENs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MDC1 and MDC2 endpoint information. Replaced the parameters of 'Serving Number', 'Destination Number' with 'Calling ID' and 'Called ID' to align with existing parameters specified in Nimsas_SessionEventControl service.</w:t>
      </w:r>
    </w:p>
    <w:p w14:paraId="3BF4E67C" w14:textId="77777777" w:rsidR="007615D6" w:rsidRPr="005B25A1" w:rsidRDefault="007615D6" w:rsidP="007615D6">
      <w:pPr>
        <w:keepNext/>
        <w:keepLines/>
        <w:rPr>
          <w:b/>
          <w:bCs/>
        </w:rPr>
      </w:pPr>
      <w:r w:rsidRPr="005B25A1">
        <w:rPr>
          <w:b/>
          <w:bCs/>
        </w:rPr>
        <w:t>Convenor comment:</w:t>
      </w:r>
    </w:p>
    <w:p w14:paraId="3D3AEFB3" w14:textId="77777777" w:rsidR="007615D6" w:rsidRPr="005B25A1" w:rsidRDefault="007615D6" w:rsidP="007615D6">
      <w:pPr>
        <w:keepNext/>
        <w:keepLines/>
      </w:pPr>
      <w:r w:rsidRPr="005B25A1">
        <w:t>Merge into S2-2410336?</w:t>
      </w:r>
    </w:p>
    <w:p w14:paraId="190A78E7" w14:textId="77777777" w:rsidR="007615D6" w:rsidRPr="005B25A1" w:rsidRDefault="007615D6" w:rsidP="007615D6">
      <w:pPr>
        <w:keepNext/>
        <w:keepLines/>
        <w:rPr>
          <w:b/>
          <w:bCs/>
        </w:rPr>
      </w:pPr>
      <w:r w:rsidRPr="005B25A1">
        <w:rPr>
          <w:b/>
          <w:bCs/>
        </w:rPr>
        <w:t>Parallel discussion:</w:t>
      </w:r>
    </w:p>
    <w:p w14:paraId="41CCE559" w14:textId="77777777" w:rsidR="007615D6" w:rsidRPr="005B25A1" w:rsidRDefault="007615D6" w:rsidP="007615D6">
      <w:pPr>
        <w:keepNext/>
        <w:keepLines/>
      </w:pPr>
      <w:r w:rsidRPr="005B25A1">
        <w:t>-</w:t>
      </w:r>
    </w:p>
    <w:p w14:paraId="6C876058" w14:textId="77777777" w:rsidR="007615D6" w:rsidRPr="005B25A1" w:rsidRDefault="007615D6" w:rsidP="007615D6">
      <w:pPr>
        <w:keepNext/>
        <w:keepLines/>
        <w:rPr>
          <w:b/>
          <w:bCs/>
        </w:rPr>
      </w:pPr>
      <w:r w:rsidRPr="005B25A1">
        <w:rPr>
          <w:b/>
          <w:bCs/>
        </w:rPr>
        <w:t>Plenary Discussion:</w:t>
      </w:r>
    </w:p>
    <w:p w14:paraId="20880815" w14:textId="77777777" w:rsidR="007615D6" w:rsidRPr="005B25A1" w:rsidRDefault="007615D6" w:rsidP="007615D6">
      <w:pPr>
        <w:keepNext/>
        <w:keepLines/>
      </w:pPr>
      <w:r>
        <w:rPr>
          <w:color w:val="FF0000"/>
        </w:rPr>
        <w:t>NO DISCUSSION RECORDED</w:t>
      </w:r>
    </w:p>
    <w:p w14:paraId="1DAAC7B3" w14:textId="77777777" w:rsidR="007615D6" w:rsidRPr="00EB0339" w:rsidRDefault="007615D6" w:rsidP="007615D6">
      <w:r w:rsidRPr="005B25A1">
        <w:rPr>
          <w:b/>
          <w:bCs/>
        </w:rPr>
        <w:t>Status:</w:t>
      </w:r>
      <w:r>
        <w:t xml:space="preserve"> </w:t>
      </w:r>
      <w:r>
        <w:rPr>
          <w:color w:val="0000FF"/>
        </w:rPr>
        <w:t>Not concluded</w:t>
      </w:r>
      <w:r>
        <w:t>.</w:t>
      </w:r>
    </w:p>
    <w:p w14:paraId="3BBBEF1A" w14:textId="77777777" w:rsidR="00E00DA6" w:rsidRDefault="007615D6" w:rsidP="000A3FBD">
      <w:pPr>
        <w:pStyle w:val="NormTop"/>
      </w:pPr>
      <w:r>
        <w:rPr>
          <w:color w:val="0000FF"/>
        </w:rPr>
        <w:t>S2-2410358</w:t>
      </w:r>
      <w:r w:rsidRPr="00D53282">
        <w:t xml:space="preserve"> </w:t>
      </w:r>
      <w:r>
        <w:t>(CR) 23.228 CR1491 (Rel-19, 'C'): Update IMS AS Service to align with the service of NEF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Session ID as parameter in the Update service. Editorial changes.</w:t>
      </w:r>
    </w:p>
    <w:p w14:paraId="33D08074" w14:textId="77777777" w:rsidR="007615D6" w:rsidRPr="005B25A1" w:rsidRDefault="007615D6" w:rsidP="007615D6">
      <w:pPr>
        <w:keepNext/>
        <w:keepLines/>
        <w:rPr>
          <w:b/>
          <w:bCs/>
        </w:rPr>
      </w:pPr>
      <w:r w:rsidRPr="005B25A1">
        <w:rPr>
          <w:b/>
          <w:bCs/>
        </w:rPr>
        <w:t>Convenor comment:</w:t>
      </w:r>
    </w:p>
    <w:p w14:paraId="60DCAAF8" w14:textId="77777777" w:rsidR="007615D6" w:rsidRPr="005B25A1" w:rsidRDefault="007615D6" w:rsidP="007615D6">
      <w:pPr>
        <w:keepNext/>
        <w:keepLines/>
      </w:pPr>
      <w:r w:rsidRPr="005B25A1">
        <w:t>Merge into S2-2410336?</w:t>
      </w:r>
    </w:p>
    <w:p w14:paraId="0C97DB37" w14:textId="77777777" w:rsidR="007615D6" w:rsidRPr="005B25A1" w:rsidRDefault="007615D6" w:rsidP="007615D6">
      <w:pPr>
        <w:keepNext/>
        <w:keepLines/>
        <w:rPr>
          <w:b/>
          <w:bCs/>
        </w:rPr>
      </w:pPr>
      <w:r w:rsidRPr="005B25A1">
        <w:rPr>
          <w:b/>
          <w:bCs/>
        </w:rPr>
        <w:t>Parallel discussion:</w:t>
      </w:r>
    </w:p>
    <w:p w14:paraId="38C18EC5" w14:textId="77777777" w:rsidR="007615D6" w:rsidRPr="005B25A1" w:rsidRDefault="007615D6" w:rsidP="007615D6">
      <w:pPr>
        <w:keepNext/>
        <w:keepLines/>
      </w:pPr>
      <w:r w:rsidRPr="005B25A1">
        <w:t>-</w:t>
      </w:r>
    </w:p>
    <w:p w14:paraId="748EE179" w14:textId="77777777" w:rsidR="007615D6" w:rsidRPr="005B25A1" w:rsidRDefault="007615D6" w:rsidP="007615D6">
      <w:pPr>
        <w:keepNext/>
        <w:keepLines/>
        <w:rPr>
          <w:b/>
          <w:bCs/>
        </w:rPr>
      </w:pPr>
      <w:r w:rsidRPr="005B25A1">
        <w:rPr>
          <w:b/>
          <w:bCs/>
        </w:rPr>
        <w:t>Plenary Discussion:</w:t>
      </w:r>
    </w:p>
    <w:p w14:paraId="286CCADB" w14:textId="77777777" w:rsidR="007615D6" w:rsidRPr="005B25A1" w:rsidRDefault="007615D6" w:rsidP="007615D6">
      <w:pPr>
        <w:keepNext/>
        <w:keepLines/>
      </w:pPr>
      <w:r>
        <w:rPr>
          <w:color w:val="FF0000"/>
        </w:rPr>
        <w:t>NO DISCUSSION RECORDED</w:t>
      </w:r>
    </w:p>
    <w:p w14:paraId="70AEFC9C" w14:textId="77777777" w:rsidR="007615D6" w:rsidRPr="00EB0339" w:rsidRDefault="007615D6" w:rsidP="007615D6">
      <w:r w:rsidRPr="005B25A1">
        <w:rPr>
          <w:b/>
          <w:bCs/>
        </w:rPr>
        <w:t>Status:</w:t>
      </w:r>
      <w:r>
        <w:t xml:space="preserve"> </w:t>
      </w:r>
      <w:r>
        <w:rPr>
          <w:color w:val="0000FF"/>
        </w:rPr>
        <w:t>Not concluded</w:t>
      </w:r>
      <w:r>
        <w:t>.</w:t>
      </w:r>
    </w:p>
    <w:p w14:paraId="041DF0B3" w14:textId="77777777" w:rsidR="00E00DA6" w:rsidRDefault="007615D6" w:rsidP="000A3FBD">
      <w:pPr>
        <w:pStyle w:val="NormTop"/>
      </w:pPr>
      <w:r>
        <w:rPr>
          <w:color w:val="0000FF"/>
        </w:rPr>
        <w:t>S2-2410355</w:t>
      </w:r>
      <w:r w:rsidRPr="00D53282">
        <w:t xml:space="preserve"> </w:t>
      </w:r>
      <w:r>
        <w:t>(CR) 23.228 CR1489 (Rel-19, 'B'): Network Capability Exposure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0BA7B89B" w14:textId="77777777" w:rsidR="007615D6" w:rsidRPr="005B25A1" w:rsidRDefault="007615D6" w:rsidP="007615D6">
      <w:pPr>
        <w:keepNext/>
        <w:keepLines/>
        <w:rPr>
          <w:b/>
          <w:bCs/>
        </w:rPr>
      </w:pPr>
      <w:r w:rsidRPr="005B25A1">
        <w:rPr>
          <w:b/>
          <w:bCs/>
        </w:rPr>
        <w:t>Convenor comment:</w:t>
      </w:r>
    </w:p>
    <w:p w14:paraId="3C61C0EA" w14:textId="77777777" w:rsidR="007615D6" w:rsidRPr="005B25A1" w:rsidRDefault="007615D6" w:rsidP="007615D6">
      <w:pPr>
        <w:keepNext/>
        <w:keepLines/>
      </w:pPr>
      <w:r w:rsidRPr="005B25A1">
        <w:t>Handle.</w:t>
      </w:r>
    </w:p>
    <w:p w14:paraId="0D32AA1A" w14:textId="77777777" w:rsidR="007615D6" w:rsidRPr="005B25A1" w:rsidRDefault="007615D6" w:rsidP="007615D6">
      <w:pPr>
        <w:keepNext/>
        <w:keepLines/>
        <w:rPr>
          <w:b/>
          <w:bCs/>
        </w:rPr>
      </w:pPr>
      <w:r w:rsidRPr="005B25A1">
        <w:rPr>
          <w:b/>
          <w:bCs/>
        </w:rPr>
        <w:t>Parallel discussion:</w:t>
      </w:r>
    </w:p>
    <w:p w14:paraId="6BB459CB" w14:textId="77777777" w:rsidR="007615D6" w:rsidRPr="005B25A1" w:rsidRDefault="007615D6" w:rsidP="007615D6">
      <w:pPr>
        <w:keepNext/>
        <w:keepLines/>
      </w:pPr>
      <w:r w:rsidRPr="005B25A1">
        <w:t>-</w:t>
      </w:r>
    </w:p>
    <w:p w14:paraId="00E5C35A" w14:textId="77777777" w:rsidR="007615D6" w:rsidRPr="005B25A1" w:rsidRDefault="007615D6" w:rsidP="007615D6">
      <w:pPr>
        <w:keepNext/>
        <w:keepLines/>
        <w:rPr>
          <w:b/>
          <w:bCs/>
        </w:rPr>
      </w:pPr>
      <w:r w:rsidRPr="005B25A1">
        <w:rPr>
          <w:b/>
          <w:bCs/>
        </w:rPr>
        <w:t>Plenary Discussion:</w:t>
      </w:r>
    </w:p>
    <w:p w14:paraId="0983F7E4" w14:textId="77777777" w:rsidR="007615D6" w:rsidRPr="005B25A1" w:rsidRDefault="007615D6" w:rsidP="007615D6">
      <w:pPr>
        <w:keepNext/>
        <w:keepLines/>
      </w:pPr>
      <w:r>
        <w:rPr>
          <w:color w:val="FF0000"/>
        </w:rPr>
        <w:t>NO DISCUSSION RECORDED</w:t>
      </w:r>
    </w:p>
    <w:p w14:paraId="26C98F0B" w14:textId="77777777" w:rsidR="007615D6" w:rsidRPr="00EB0339" w:rsidRDefault="007615D6" w:rsidP="007615D6">
      <w:r w:rsidRPr="005B25A1">
        <w:rPr>
          <w:b/>
          <w:bCs/>
        </w:rPr>
        <w:t>Status:</w:t>
      </w:r>
      <w:r>
        <w:t xml:space="preserve"> </w:t>
      </w:r>
      <w:r>
        <w:rPr>
          <w:color w:val="0000FF"/>
        </w:rPr>
        <w:t>Not concluded</w:t>
      </w:r>
      <w:r>
        <w:t>.</w:t>
      </w:r>
    </w:p>
    <w:p w14:paraId="1D81543B" w14:textId="77777777" w:rsidR="00E00DA6" w:rsidRDefault="007615D6" w:rsidP="000A3FBD">
      <w:pPr>
        <w:pStyle w:val="NormTop"/>
      </w:pPr>
      <w:r>
        <w:rPr>
          <w:color w:val="0000FF"/>
        </w:rPr>
        <w:lastRenderedPageBreak/>
        <w:t>S2-2410357</w:t>
      </w:r>
      <w:r w:rsidRPr="00D53282">
        <w:t xml:space="preserve"> </w:t>
      </w:r>
      <w:r>
        <w:t>(CR) 23.502 CR5087 (Rel-19, 'B'): Update NEF services to support the conclusion of KI#1 and KI#2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0589123F" w14:textId="77777777" w:rsidR="007615D6" w:rsidRPr="005B25A1" w:rsidRDefault="007615D6" w:rsidP="007615D6">
      <w:pPr>
        <w:keepNext/>
        <w:keepLines/>
        <w:rPr>
          <w:b/>
          <w:bCs/>
        </w:rPr>
      </w:pPr>
      <w:r w:rsidRPr="005B25A1">
        <w:rPr>
          <w:b/>
          <w:bCs/>
        </w:rPr>
        <w:t>Convenor comment:</w:t>
      </w:r>
    </w:p>
    <w:p w14:paraId="768DBC8F" w14:textId="77777777" w:rsidR="007615D6" w:rsidRPr="005B25A1" w:rsidRDefault="007615D6" w:rsidP="007615D6">
      <w:pPr>
        <w:keepNext/>
        <w:keepLines/>
      </w:pPr>
      <w:r w:rsidRPr="005B25A1">
        <w:t>Handle.</w:t>
      </w:r>
    </w:p>
    <w:p w14:paraId="3687AEF3" w14:textId="77777777" w:rsidR="007615D6" w:rsidRPr="005B25A1" w:rsidRDefault="007615D6" w:rsidP="007615D6">
      <w:pPr>
        <w:keepNext/>
        <w:keepLines/>
        <w:rPr>
          <w:b/>
          <w:bCs/>
        </w:rPr>
      </w:pPr>
      <w:r w:rsidRPr="005B25A1">
        <w:rPr>
          <w:b/>
          <w:bCs/>
        </w:rPr>
        <w:t>Parallel discussion:</w:t>
      </w:r>
    </w:p>
    <w:p w14:paraId="0E4F7F37" w14:textId="77777777" w:rsidR="007615D6" w:rsidRPr="005B25A1" w:rsidRDefault="007615D6" w:rsidP="007615D6">
      <w:pPr>
        <w:keepNext/>
        <w:keepLines/>
      </w:pPr>
      <w:r w:rsidRPr="005B25A1">
        <w:t>-</w:t>
      </w:r>
    </w:p>
    <w:p w14:paraId="1AD019C7" w14:textId="77777777" w:rsidR="007615D6" w:rsidRPr="005B25A1" w:rsidRDefault="007615D6" w:rsidP="007615D6">
      <w:pPr>
        <w:keepNext/>
        <w:keepLines/>
        <w:rPr>
          <w:b/>
          <w:bCs/>
        </w:rPr>
      </w:pPr>
      <w:r w:rsidRPr="005B25A1">
        <w:rPr>
          <w:b/>
          <w:bCs/>
        </w:rPr>
        <w:t>Plenary Discussion:</w:t>
      </w:r>
    </w:p>
    <w:p w14:paraId="3C79B4FF" w14:textId="77777777" w:rsidR="007615D6" w:rsidRPr="005B25A1" w:rsidRDefault="007615D6" w:rsidP="007615D6">
      <w:pPr>
        <w:keepNext/>
        <w:keepLines/>
      </w:pPr>
      <w:r>
        <w:rPr>
          <w:color w:val="FF0000"/>
        </w:rPr>
        <w:t>NO DISCUSSION RECORDED</w:t>
      </w:r>
    </w:p>
    <w:p w14:paraId="24215BFA" w14:textId="77777777" w:rsidR="007615D6" w:rsidRPr="00EB0339" w:rsidRDefault="007615D6" w:rsidP="007615D6">
      <w:r w:rsidRPr="005B25A1">
        <w:rPr>
          <w:b/>
          <w:bCs/>
        </w:rPr>
        <w:t>Status:</w:t>
      </w:r>
      <w:r>
        <w:t xml:space="preserve"> </w:t>
      </w:r>
      <w:r>
        <w:rPr>
          <w:color w:val="0000FF"/>
        </w:rPr>
        <w:t>Not concluded</w:t>
      </w:r>
      <w:r>
        <w:t>.</w:t>
      </w:r>
    </w:p>
    <w:p w14:paraId="2ED248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w:t>
      </w:r>
    </w:p>
    <w:p w14:paraId="542BD06A" w14:textId="77777777" w:rsidR="00E00DA6" w:rsidRDefault="007615D6" w:rsidP="000A3FBD">
      <w:pPr>
        <w:pStyle w:val="NormTop"/>
      </w:pPr>
      <w:r>
        <w:rPr>
          <w:color w:val="0000FF"/>
        </w:rPr>
        <w:t>S2-2409723</w:t>
      </w:r>
      <w:r w:rsidRPr="00D53282">
        <w:t xml:space="preserve"> </w:t>
      </w:r>
      <w:r>
        <w:t>(CR) 23.228 CR1457 (Rel-19, 'D'): Editorial modification on change between IMS DC and standalone IMS DC (Source: Vivo)</w:t>
      </w:r>
      <w:r>
        <w:br/>
      </w:r>
      <w:r w:rsidRPr="00D53282">
        <w:rPr>
          <w:b/>
        </w:rPr>
        <w:t>Document for:</w:t>
      </w:r>
      <w:r w:rsidRPr="00D53282">
        <w:t xml:space="preserve"> </w:t>
      </w:r>
      <w:r>
        <w:t>Approval</w:t>
      </w:r>
      <w:r>
        <w:br/>
      </w:r>
      <w:r w:rsidRPr="00D53282">
        <w:rPr>
          <w:b/>
        </w:rPr>
        <w:t>Abstract:</w:t>
      </w:r>
      <w:r w:rsidRPr="00D53282">
        <w:t xml:space="preserve"> </w:t>
      </w:r>
      <w:r>
        <w:br/>
        <w:t>Summary of change: Some editorial modification on figures and description of procedures.</w:t>
      </w:r>
    </w:p>
    <w:p w14:paraId="2FE75FAE" w14:textId="77777777" w:rsidR="007615D6" w:rsidRPr="005B25A1" w:rsidRDefault="007615D6" w:rsidP="007615D6">
      <w:pPr>
        <w:keepNext/>
        <w:keepLines/>
        <w:rPr>
          <w:b/>
          <w:bCs/>
        </w:rPr>
      </w:pPr>
      <w:r w:rsidRPr="005B25A1">
        <w:rPr>
          <w:b/>
          <w:bCs/>
        </w:rPr>
        <w:t>Parallel discussion:</w:t>
      </w:r>
    </w:p>
    <w:p w14:paraId="5A4E62A3" w14:textId="77777777" w:rsidR="007615D6" w:rsidRPr="005B25A1" w:rsidRDefault="007615D6" w:rsidP="007615D6">
      <w:pPr>
        <w:keepNext/>
        <w:keepLines/>
      </w:pPr>
      <w:r w:rsidRPr="005B25A1">
        <w:t>-</w:t>
      </w:r>
    </w:p>
    <w:p w14:paraId="0C2AEB8C" w14:textId="77777777" w:rsidR="007615D6" w:rsidRPr="005B25A1" w:rsidRDefault="007615D6" w:rsidP="007615D6">
      <w:pPr>
        <w:keepNext/>
        <w:keepLines/>
        <w:rPr>
          <w:b/>
          <w:bCs/>
        </w:rPr>
      </w:pPr>
      <w:r w:rsidRPr="005B25A1">
        <w:rPr>
          <w:b/>
          <w:bCs/>
        </w:rPr>
        <w:t>Plenary Discussion:</w:t>
      </w:r>
    </w:p>
    <w:p w14:paraId="659B15A6" w14:textId="77777777" w:rsidR="007615D6" w:rsidRPr="005B25A1" w:rsidRDefault="007615D6" w:rsidP="007615D6">
      <w:pPr>
        <w:keepNext/>
        <w:keepLines/>
      </w:pPr>
      <w:r>
        <w:rPr>
          <w:color w:val="FF0000"/>
        </w:rPr>
        <w:t>NO DISCUSSION RECORDED</w:t>
      </w:r>
    </w:p>
    <w:p w14:paraId="099A7F90" w14:textId="77777777" w:rsidR="007615D6" w:rsidRPr="00EB0339" w:rsidRDefault="007615D6" w:rsidP="007615D6">
      <w:r w:rsidRPr="005B25A1">
        <w:rPr>
          <w:b/>
          <w:bCs/>
        </w:rPr>
        <w:t>Status:</w:t>
      </w:r>
      <w:r>
        <w:t xml:space="preserve"> </w:t>
      </w:r>
      <w:r>
        <w:rPr>
          <w:color w:val="0000FF"/>
        </w:rPr>
        <w:t>Not concluded</w:t>
      </w:r>
      <w:r>
        <w:t>.</w:t>
      </w:r>
    </w:p>
    <w:p w14:paraId="071C6D44" w14:textId="77777777" w:rsidR="00E00DA6" w:rsidRDefault="007615D6" w:rsidP="000A3FBD">
      <w:pPr>
        <w:pStyle w:val="NormTop"/>
      </w:pPr>
      <w:r>
        <w:rPr>
          <w:color w:val="0000FF"/>
        </w:rPr>
        <w:t>S2-2409724</w:t>
      </w:r>
      <w:r w:rsidRPr="00D53282">
        <w:t xml:space="preserve"> </w:t>
      </w:r>
      <w:r>
        <w:t>(CR) 23.228 CR1458 (Rel-19, 'D'): Editorial modification on general description for standalone IMS DC session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Editorially modify the general description to make it clear.</w:t>
      </w:r>
    </w:p>
    <w:p w14:paraId="689874C9" w14:textId="77777777" w:rsidR="007615D6" w:rsidRPr="005B25A1" w:rsidRDefault="007615D6" w:rsidP="007615D6">
      <w:pPr>
        <w:keepNext/>
        <w:keepLines/>
        <w:rPr>
          <w:b/>
          <w:bCs/>
        </w:rPr>
      </w:pPr>
      <w:r w:rsidRPr="005B25A1">
        <w:rPr>
          <w:b/>
          <w:bCs/>
        </w:rPr>
        <w:t>Parallel discussion:</w:t>
      </w:r>
    </w:p>
    <w:p w14:paraId="3BC52DDE" w14:textId="77777777" w:rsidR="007615D6" w:rsidRPr="005B25A1" w:rsidRDefault="007615D6" w:rsidP="007615D6">
      <w:pPr>
        <w:keepNext/>
        <w:keepLines/>
      </w:pPr>
      <w:r w:rsidRPr="005B25A1">
        <w:t>-</w:t>
      </w:r>
    </w:p>
    <w:p w14:paraId="167D783D" w14:textId="77777777" w:rsidR="007615D6" w:rsidRPr="005B25A1" w:rsidRDefault="007615D6" w:rsidP="007615D6">
      <w:pPr>
        <w:keepNext/>
        <w:keepLines/>
        <w:rPr>
          <w:b/>
          <w:bCs/>
        </w:rPr>
      </w:pPr>
      <w:r w:rsidRPr="005B25A1">
        <w:rPr>
          <w:b/>
          <w:bCs/>
        </w:rPr>
        <w:t>Plenary Discussion:</w:t>
      </w:r>
    </w:p>
    <w:p w14:paraId="667A86C9" w14:textId="77777777" w:rsidR="007615D6" w:rsidRPr="005B25A1" w:rsidRDefault="007615D6" w:rsidP="007615D6">
      <w:pPr>
        <w:keepNext/>
        <w:keepLines/>
      </w:pPr>
      <w:r>
        <w:rPr>
          <w:color w:val="FF0000"/>
        </w:rPr>
        <w:t>NO DISCUSSION RECORDED</w:t>
      </w:r>
    </w:p>
    <w:p w14:paraId="0591C9EE" w14:textId="77777777" w:rsidR="007615D6" w:rsidRPr="00EB0339" w:rsidRDefault="007615D6" w:rsidP="007615D6">
      <w:r w:rsidRPr="005B25A1">
        <w:rPr>
          <w:b/>
          <w:bCs/>
        </w:rPr>
        <w:t>Status:</w:t>
      </w:r>
      <w:r>
        <w:t xml:space="preserve"> </w:t>
      </w:r>
      <w:r>
        <w:rPr>
          <w:color w:val="0000FF"/>
        </w:rPr>
        <w:t>Not concluded</w:t>
      </w:r>
      <w:r>
        <w:t>.</w:t>
      </w:r>
    </w:p>
    <w:p w14:paraId="44FC5B12" w14:textId="77777777" w:rsidR="00E00DA6" w:rsidRDefault="007615D6" w:rsidP="000A3FBD">
      <w:pPr>
        <w:pStyle w:val="NormTop"/>
      </w:pPr>
      <w:r>
        <w:rPr>
          <w:color w:val="0000FF"/>
        </w:rPr>
        <w:lastRenderedPageBreak/>
        <w:t>S2-2409725</w:t>
      </w:r>
      <w:r w:rsidRPr="00D53282">
        <w:t xml:space="preserve"> </w:t>
      </w:r>
      <w:r>
        <w:t>(CR) 23.228 CR1459 (Rel-19, 'F'): Update on originating standalone BDC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Remove the EN that will be resolved by corresponding CRs address three procedures. 2. Correct the high level descrption of the procedure for clarifying the purpose. 3. Modify NOTE 2 to add the example for clarifying the purpose of the procedure. 4. Some editorial modification.</w:t>
      </w:r>
    </w:p>
    <w:p w14:paraId="203E9071" w14:textId="77777777" w:rsidR="007615D6" w:rsidRPr="005B25A1" w:rsidRDefault="007615D6" w:rsidP="007615D6">
      <w:pPr>
        <w:keepNext/>
        <w:keepLines/>
        <w:rPr>
          <w:b/>
          <w:bCs/>
        </w:rPr>
      </w:pPr>
      <w:r w:rsidRPr="005B25A1">
        <w:rPr>
          <w:b/>
          <w:bCs/>
        </w:rPr>
        <w:t>Parallel discussion:</w:t>
      </w:r>
    </w:p>
    <w:p w14:paraId="1B37FCCB" w14:textId="77777777" w:rsidR="007615D6" w:rsidRPr="005B25A1" w:rsidRDefault="007615D6" w:rsidP="007615D6">
      <w:pPr>
        <w:keepNext/>
        <w:keepLines/>
      </w:pPr>
      <w:r w:rsidRPr="005B25A1">
        <w:t>-</w:t>
      </w:r>
    </w:p>
    <w:p w14:paraId="4DE9C4FF" w14:textId="77777777" w:rsidR="007615D6" w:rsidRPr="005B25A1" w:rsidRDefault="007615D6" w:rsidP="007615D6">
      <w:pPr>
        <w:keepNext/>
        <w:keepLines/>
        <w:rPr>
          <w:b/>
          <w:bCs/>
        </w:rPr>
      </w:pPr>
      <w:r w:rsidRPr="005B25A1">
        <w:rPr>
          <w:b/>
          <w:bCs/>
        </w:rPr>
        <w:t>Plenary Discussion:</w:t>
      </w:r>
    </w:p>
    <w:p w14:paraId="1C374EE5" w14:textId="77777777" w:rsidR="007615D6" w:rsidRPr="005B25A1" w:rsidRDefault="007615D6" w:rsidP="007615D6">
      <w:pPr>
        <w:keepNext/>
        <w:keepLines/>
      </w:pPr>
      <w:r>
        <w:rPr>
          <w:color w:val="FF0000"/>
        </w:rPr>
        <w:t>NO DISCUSSION RECORDED</w:t>
      </w:r>
    </w:p>
    <w:p w14:paraId="10DA5C05" w14:textId="77777777" w:rsidR="007615D6" w:rsidRPr="00EB0339" w:rsidRDefault="007615D6" w:rsidP="007615D6">
      <w:r w:rsidRPr="005B25A1">
        <w:rPr>
          <w:b/>
          <w:bCs/>
        </w:rPr>
        <w:t>Status:</w:t>
      </w:r>
      <w:r>
        <w:t xml:space="preserve"> </w:t>
      </w:r>
      <w:r>
        <w:rPr>
          <w:color w:val="0000FF"/>
        </w:rPr>
        <w:t>Not concluded</w:t>
      </w:r>
      <w:r>
        <w:t>.</w:t>
      </w:r>
    </w:p>
    <w:p w14:paraId="2408E178" w14:textId="77777777" w:rsidR="00E00DA6" w:rsidRDefault="007615D6" w:rsidP="000A3FBD">
      <w:pPr>
        <w:pStyle w:val="NormTop"/>
      </w:pPr>
      <w:r>
        <w:rPr>
          <w:color w:val="0000FF"/>
        </w:rPr>
        <w:t>S2-2410447</w:t>
      </w:r>
      <w:r w:rsidRPr="00D53282">
        <w:t xml:space="preserve"> </w:t>
      </w:r>
      <w:r>
        <w:t>(CR) 23.228 CR1497 (Rel-19, 'B'): Corrections to the IMS standalone sessions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1) It is proposed to remove the current description and replace it with Originating Standalone Bootstrap DC Setup as described in clause AC.10.2.1, following with the Combined Bootstrap DC and Application DC Setup with the terminating UE as described in clause AC.10.2.3. 2) It is proposed to allow the terminating UE to respond with 18x where both bootstrap and application DC media offers are accepted, regardless the UE may be still downloading the application from DCSF. This is no different to Rel-18 procedure in AC.7.2.1-1, where terminating UE accepts the application DC with SDP answer in 200 OK, while still not having downloaded the corresponding application. 3) It is proposed to simplify the terms: - 'IMS data channel session with only standalone bootstrap DC' ( standalone bootstrap DC. - 'Standalone IMS data channel session with combination of standalone bootstrap DC and application DC' ( 'combination of bootstrap DC and application DC'.</w:t>
      </w:r>
    </w:p>
    <w:p w14:paraId="03BE6E2C" w14:textId="77777777" w:rsidR="00E00DA6" w:rsidRPr="00B81031" w:rsidRDefault="00000000" w:rsidP="00B81031">
      <w:pPr>
        <w:keepNext/>
        <w:keepLines/>
        <w:rPr>
          <w:i/>
        </w:rPr>
      </w:pPr>
      <w:r w:rsidRPr="00B81031">
        <w:rPr>
          <w:b/>
          <w:bCs/>
          <w:i/>
        </w:rPr>
        <w:t>Comment:</w:t>
      </w:r>
      <w:r>
        <w:rPr>
          <w:i/>
        </w:rPr>
        <w:t xml:space="preserve"> </w:t>
      </w:r>
      <w:r w:rsidR="007615D6">
        <w:rPr>
          <w:i/>
        </w:rPr>
        <w:t>No Clauses Affected indicated!</w:t>
      </w:r>
    </w:p>
    <w:p w14:paraId="3B953C97" w14:textId="77777777" w:rsidR="007615D6" w:rsidRPr="005B25A1" w:rsidRDefault="007615D6" w:rsidP="007615D6">
      <w:pPr>
        <w:keepNext/>
        <w:keepLines/>
        <w:rPr>
          <w:b/>
          <w:bCs/>
        </w:rPr>
      </w:pPr>
      <w:r w:rsidRPr="005B25A1">
        <w:rPr>
          <w:b/>
          <w:bCs/>
        </w:rPr>
        <w:t>Convenor comment:</w:t>
      </w:r>
    </w:p>
    <w:p w14:paraId="674245F1" w14:textId="77777777" w:rsidR="007615D6" w:rsidRPr="005B25A1" w:rsidRDefault="007615D6" w:rsidP="007615D6">
      <w:pPr>
        <w:keepNext/>
        <w:keepLines/>
      </w:pPr>
      <w:r w:rsidRPr="005B25A1">
        <w:t>Handle. See S2-2409726. (remove contents of AC.10.2.2?).</w:t>
      </w:r>
    </w:p>
    <w:p w14:paraId="74822DA0" w14:textId="77777777" w:rsidR="007615D6" w:rsidRPr="005B25A1" w:rsidRDefault="007615D6" w:rsidP="007615D6">
      <w:pPr>
        <w:keepNext/>
        <w:keepLines/>
        <w:rPr>
          <w:b/>
          <w:bCs/>
        </w:rPr>
      </w:pPr>
      <w:r w:rsidRPr="005B25A1">
        <w:rPr>
          <w:b/>
          <w:bCs/>
        </w:rPr>
        <w:t>Parallel discussion:</w:t>
      </w:r>
    </w:p>
    <w:p w14:paraId="411D55BA" w14:textId="77777777" w:rsidR="007615D6" w:rsidRPr="005B25A1" w:rsidRDefault="007615D6" w:rsidP="007615D6">
      <w:pPr>
        <w:keepNext/>
        <w:keepLines/>
      </w:pPr>
      <w:r w:rsidRPr="005B25A1">
        <w:t>-</w:t>
      </w:r>
    </w:p>
    <w:p w14:paraId="1D6E8B20" w14:textId="77777777" w:rsidR="007615D6" w:rsidRPr="005B25A1" w:rsidRDefault="007615D6" w:rsidP="007615D6">
      <w:pPr>
        <w:keepNext/>
        <w:keepLines/>
        <w:rPr>
          <w:b/>
          <w:bCs/>
        </w:rPr>
      </w:pPr>
      <w:r w:rsidRPr="005B25A1">
        <w:rPr>
          <w:b/>
          <w:bCs/>
        </w:rPr>
        <w:t>Plenary Discussion:</w:t>
      </w:r>
    </w:p>
    <w:p w14:paraId="34DC1A33" w14:textId="77777777" w:rsidR="007615D6" w:rsidRPr="005B25A1" w:rsidRDefault="007615D6" w:rsidP="007615D6">
      <w:pPr>
        <w:keepNext/>
        <w:keepLines/>
      </w:pPr>
      <w:r>
        <w:rPr>
          <w:color w:val="FF0000"/>
        </w:rPr>
        <w:t>NO DISCUSSION RECORDED</w:t>
      </w:r>
    </w:p>
    <w:p w14:paraId="7AE5EC9E" w14:textId="77777777" w:rsidR="007615D6" w:rsidRPr="00EB0339" w:rsidRDefault="007615D6" w:rsidP="007615D6">
      <w:r w:rsidRPr="005B25A1">
        <w:rPr>
          <w:b/>
          <w:bCs/>
        </w:rPr>
        <w:t>Status:</w:t>
      </w:r>
      <w:r>
        <w:t xml:space="preserve"> </w:t>
      </w:r>
      <w:r>
        <w:rPr>
          <w:color w:val="0000FF"/>
        </w:rPr>
        <w:t>Not concluded</w:t>
      </w:r>
      <w:r>
        <w:t>.</w:t>
      </w:r>
    </w:p>
    <w:p w14:paraId="61B35E49" w14:textId="77777777" w:rsidR="00E00DA6" w:rsidRDefault="007615D6" w:rsidP="000A3FBD">
      <w:pPr>
        <w:pStyle w:val="NormTop"/>
      </w:pPr>
      <w:r>
        <w:rPr>
          <w:color w:val="0000FF"/>
        </w:rPr>
        <w:lastRenderedPageBreak/>
        <w:t>S2-2409726</w:t>
      </w:r>
      <w:r w:rsidRPr="00D53282">
        <w:t xml:space="preserve"> </w:t>
      </w:r>
      <w:r>
        <w:t>(CR) 23.228 CR1460 (Rel-19, 'F'): Update on adding ADC to standalone IMS DC with BDC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Correct highlevel description of the procedure. 2. Add a NOTE to describe the alert 3. Modify how UE Alert to make it clear. 4. Change the title to reflect the procedure more accuracy.</w:t>
      </w:r>
    </w:p>
    <w:p w14:paraId="3934FE25" w14:textId="77777777" w:rsidR="007615D6" w:rsidRPr="005B25A1" w:rsidRDefault="007615D6" w:rsidP="007615D6">
      <w:pPr>
        <w:keepNext/>
        <w:keepLines/>
        <w:rPr>
          <w:b/>
          <w:bCs/>
        </w:rPr>
      </w:pPr>
      <w:r w:rsidRPr="005B25A1">
        <w:rPr>
          <w:b/>
          <w:bCs/>
        </w:rPr>
        <w:t>Convenor comment:</w:t>
      </w:r>
    </w:p>
    <w:p w14:paraId="4106B34C" w14:textId="77777777" w:rsidR="007615D6" w:rsidRPr="005B25A1" w:rsidRDefault="007615D6" w:rsidP="007615D6">
      <w:pPr>
        <w:keepNext/>
        <w:keepLines/>
      </w:pPr>
      <w:r w:rsidRPr="005B25A1">
        <w:t>Handle. See S2-2410447.</w:t>
      </w:r>
    </w:p>
    <w:p w14:paraId="39194CFE" w14:textId="77777777" w:rsidR="007615D6" w:rsidRPr="005B25A1" w:rsidRDefault="007615D6" w:rsidP="007615D6">
      <w:pPr>
        <w:keepNext/>
        <w:keepLines/>
        <w:rPr>
          <w:b/>
          <w:bCs/>
        </w:rPr>
      </w:pPr>
      <w:r w:rsidRPr="005B25A1">
        <w:rPr>
          <w:b/>
          <w:bCs/>
        </w:rPr>
        <w:t>Parallel discussion:</w:t>
      </w:r>
    </w:p>
    <w:p w14:paraId="1AAB72B5" w14:textId="77777777" w:rsidR="007615D6" w:rsidRPr="005B25A1" w:rsidRDefault="007615D6" w:rsidP="007615D6">
      <w:pPr>
        <w:keepNext/>
        <w:keepLines/>
      </w:pPr>
      <w:r w:rsidRPr="005B25A1">
        <w:t>-</w:t>
      </w:r>
    </w:p>
    <w:p w14:paraId="3E5C59B4" w14:textId="77777777" w:rsidR="007615D6" w:rsidRPr="005B25A1" w:rsidRDefault="007615D6" w:rsidP="007615D6">
      <w:pPr>
        <w:keepNext/>
        <w:keepLines/>
        <w:rPr>
          <w:b/>
          <w:bCs/>
        </w:rPr>
      </w:pPr>
      <w:r w:rsidRPr="005B25A1">
        <w:rPr>
          <w:b/>
          <w:bCs/>
        </w:rPr>
        <w:t>Plenary Discussion:</w:t>
      </w:r>
    </w:p>
    <w:p w14:paraId="77EA20F5" w14:textId="77777777" w:rsidR="007615D6" w:rsidRPr="005B25A1" w:rsidRDefault="007615D6" w:rsidP="007615D6">
      <w:pPr>
        <w:keepNext/>
        <w:keepLines/>
      </w:pPr>
      <w:r>
        <w:rPr>
          <w:color w:val="FF0000"/>
        </w:rPr>
        <w:t>NO DISCUSSION RECORDED</w:t>
      </w:r>
    </w:p>
    <w:p w14:paraId="6BFF5DA6" w14:textId="77777777" w:rsidR="007615D6" w:rsidRPr="00EB0339" w:rsidRDefault="007615D6" w:rsidP="007615D6">
      <w:r w:rsidRPr="005B25A1">
        <w:rPr>
          <w:b/>
          <w:bCs/>
        </w:rPr>
        <w:t>Status:</w:t>
      </w:r>
      <w:r>
        <w:t xml:space="preserve"> </w:t>
      </w:r>
      <w:r>
        <w:rPr>
          <w:color w:val="0000FF"/>
        </w:rPr>
        <w:t>Not concluded</w:t>
      </w:r>
      <w:r>
        <w:t>.</w:t>
      </w:r>
    </w:p>
    <w:p w14:paraId="3EB892E1" w14:textId="77777777" w:rsidR="00E00DA6" w:rsidRDefault="007615D6" w:rsidP="000A3FBD">
      <w:pPr>
        <w:pStyle w:val="NormTop"/>
      </w:pPr>
      <w:r>
        <w:rPr>
          <w:color w:val="0000FF"/>
        </w:rPr>
        <w:t>S2-2409728</w:t>
      </w:r>
      <w:r w:rsidRPr="00D53282">
        <w:t xml:space="preserve"> </w:t>
      </w:r>
      <w:r>
        <w:t>(CR) 23.228 CR1462 (Rel-19, 'F'): Resolve configuration EN for Standalone IMS DC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Add text to address the configuration aspect in clause AC.10.1. 2. Remove the corresponding EN.</w:t>
      </w:r>
    </w:p>
    <w:p w14:paraId="49E79908" w14:textId="77777777" w:rsidR="007615D6" w:rsidRPr="005B25A1" w:rsidRDefault="007615D6" w:rsidP="007615D6">
      <w:pPr>
        <w:keepNext/>
        <w:keepLines/>
        <w:rPr>
          <w:b/>
          <w:bCs/>
        </w:rPr>
      </w:pPr>
      <w:r w:rsidRPr="005B25A1">
        <w:rPr>
          <w:b/>
          <w:bCs/>
        </w:rPr>
        <w:t>Convenor comment:</w:t>
      </w:r>
    </w:p>
    <w:p w14:paraId="54E692D5" w14:textId="77777777" w:rsidR="007615D6" w:rsidRPr="005B25A1" w:rsidRDefault="007615D6" w:rsidP="007615D6">
      <w:pPr>
        <w:keepNext/>
        <w:keepLines/>
      </w:pPr>
      <w:r w:rsidRPr="005B25A1">
        <w:t>Handle.</w:t>
      </w:r>
    </w:p>
    <w:p w14:paraId="2C9BE7CC" w14:textId="77777777" w:rsidR="007615D6" w:rsidRPr="005B25A1" w:rsidRDefault="007615D6" w:rsidP="007615D6">
      <w:pPr>
        <w:keepNext/>
        <w:keepLines/>
        <w:rPr>
          <w:b/>
          <w:bCs/>
        </w:rPr>
      </w:pPr>
      <w:r w:rsidRPr="005B25A1">
        <w:rPr>
          <w:b/>
          <w:bCs/>
        </w:rPr>
        <w:t>Parallel discussion:</w:t>
      </w:r>
    </w:p>
    <w:p w14:paraId="74183E98" w14:textId="77777777" w:rsidR="007615D6" w:rsidRPr="005B25A1" w:rsidRDefault="007615D6" w:rsidP="007615D6">
      <w:pPr>
        <w:keepNext/>
        <w:keepLines/>
      </w:pPr>
      <w:r w:rsidRPr="005B25A1">
        <w:t>-</w:t>
      </w:r>
    </w:p>
    <w:p w14:paraId="612643FA" w14:textId="77777777" w:rsidR="007615D6" w:rsidRPr="005B25A1" w:rsidRDefault="007615D6" w:rsidP="007615D6">
      <w:pPr>
        <w:keepNext/>
        <w:keepLines/>
        <w:rPr>
          <w:b/>
          <w:bCs/>
        </w:rPr>
      </w:pPr>
      <w:r w:rsidRPr="005B25A1">
        <w:rPr>
          <w:b/>
          <w:bCs/>
        </w:rPr>
        <w:t>Plenary Discussion:</w:t>
      </w:r>
    </w:p>
    <w:p w14:paraId="140ACA47" w14:textId="77777777" w:rsidR="007615D6" w:rsidRPr="005B25A1" w:rsidRDefault="007615D6" w:rsidP="007615D6">
      <w:pPr>
        <w:keepNext/>
        <w:keepLines/>
      </w:pPr>
      <w:r>
        <w:rPr>
          <w:color w:val="FF0000"/>
        </w:rPr>
        <w:t>NO DISCUSSION RECORDED</w:t>
      </w:r>
    </w:p>
    <w:p w14:paraId="7CFED450" w14:textId="77777777" w:rsidR="007615D6" w:rsidRPr="00EB0339" w:rsidRDefault="007615D6" w:rsidP="007615D6">
      <w:r w:rsidRPr="005B25A1">
        <w:rPr>
          <w:b/>
          <w:bCs/>
        </w:rPr>
        <w:t>Status:</w:t>
      </w:r>
      <w:r>
        <w:t xml:space="preserve"> </w:t>
      </w:r>
      <w:r>
        <w:rPr>
          <w:color w:val="0000FF"/>
        </w:rPr>
        <w:t>Not concluded</w:t>
      </w:r>
      <w:r>
        <w:t>.</w:t>
      </w:r>
    </w:p>
    <w:p w14:paraId="57240F0D" w14:textId="77777777" w:rsidR="00E00DA6" w:rsidRDefault="007615D6" w:rsidP="000A3FBD">
      <w:pPr>
        <w:pStyle w:val="NormTop"/>
      </w:pPr>
      <w:r>
        <w:rPr>
          <w:color w:val="0000FF"/>
        </w:rPr>
        <w:t>S2-2409727</w:t>
      </w:r>
      <w:r w:rsidRPr="00D53282">
        <w:t xml:space="preserve"> </w:t>
      </w:r>
      <w:r>
        <w:t>(CR) 23.228 CR1461 (Rel-19, 'F'): Update on combined BDC and ADC setup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Correct highlevel description of the procedure. 2. Remove the two NOTEs as they are duplicated. 3. Refer how UE Alert to other clause to reduce duplication. 4. Change the title to reflect the procedure more accuracy.</w:t>
      </w:r>
    </w:p>
    <w:p w14:paraId="1D6247A8" w14:textId="77777777" w:rsidR="007615D6" w:rsidRPr="005B25A1" w:rsidRDefault="007615D6" w:rsidP="007615D6">
      <w:pPr>
        <w:keepNext/>
        <w:keepLines/>
        <w:rPr>
          <w:b/>
          <w:bCs/>
        </w:rPr>
      </w:pPr>
      <w:r w:rsidRPr="005B25A1">
        <w:rPr>
          <w:b/>
          <w:bCs/>
        </w:rPr>
        <w:t>Parallel discussion:</w:t>
      </w:r>
    </w:p>
    <w:p w14:paraId="5E63BB04" w14:textId="77777777" w:rsidR="007615D6" w:rsidRPr="005B25A1" w:rsidRDefault="007615D6" w:rsidP="007615D6">
      <w:pPr>
        <w:keepNext/>
        <w:keepLines/>
      </w:pPr>
      <w:r w:rsidRPr="005B25A1">
        <w:t>-</w:t>
      </w:r>
    </w:p>
    <w:p w14:paraId="330A7121" w14:textId="77777777" w:rsidR="007615D6" w:rsidRPr="005B25A1" w:rsidRDefault="007615D6" w:rsidP="007615D6">
      <w:pPr>
        <w:keepNext/>
        <w:keepLines/>
        <w:rPr>
          <w:b/>
          <w:bCs/>
        </w:rPr>
      </w:pPr>
      <w:r w:rsidRPr="005B25A1">
        <w:rPr>
          <w:b/>
          <w:bCs/>
        </w:rPr>
        <w:t>Plenary Discussion:</w:t>
      </w:r>
    </w:p>
    <w:p w14:paraId="32A2CF50" w14:textId="77777777" w:rsidR="007615D6" w:rsidRPr="005B25A1" w:rsidRDefault="007615D6" w:rsidP="007615D6">
      <w:pPr>
        <w:keepNext/>
        <w:keepLines/>
      </w:pPr>
      <w:r>
        <w:rPr>
          <w:color w:val="FF0000"/>
        </w:rPr>
        <w:t>NO DISCUSSION RECORDED</w:t>
      </w:r>
    </w:p>
    <w:p w14:paraId="2AF7FF1D" w14:textId="77777777" w:rsidR="007615D6" w:rsidRPr="00EB0339" w:rsidRDefault="007615D6" w:rsidP="007615D6">
      <w:r w:rsidRPr="005B25A1">
        <w:rPr>
          <w:b/>
          <w:bCs/>
        </w:rPr>
        <w:t>Status:</w:t>
      </w:r>
      <w:r>
        <w:t xml:space="preserve"> </w:t>
      </w:r>
      <w:r>
        <w:rPr>
          <w:color w:val="0000FF"/>
        </w:rPr>
        <w:t>Not concluded</w:t>
      </w:r>
      <w:r>
        <w:t>.</w:t>
      </w:r>
    </w:p>
    <w:p w14:paraId="0702C737" w14:textId="77777777" w:rsidR="00E00DA6" w:rsidRDefault="007615D6" w:rsidP="000A3FBD">
      <w:pPr>
        <w:pStyle w:val="NormTop"/>
      </w:pPr>
      <w:r>
        <w:rPr>
          <w:color w:val="0000FF"/>
        </w:rPr>
        <w:lastRenderedPageBreak/>
        <w:t>S2-2409985</w:t>
      </w:r>
      <w:r w:rsidRPr="00D53282">
        <w:t xml:space="preserve"> </w:t>
      </w:r>
      <w:r>
        <w:t>(CR) 23.228 CR1474 (Rel-19, 'F'): KI#6: Update to Support for Standalone IMS Data Channel feature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MRF removed from the figures and steps descriptions. Updated P2P procedure adding application DC to standalone IMS DC session with bootstrap DC. Add new figure AC.10.2.3-1 describing the P2P combined standalone bootstrap DC and application DC setup.</w:t>
      </w:r>
    </w:p>
    <w:p w14:paraId="10A14DFE" w14:textId="77777777" w:rsidR="007615D6" w:rsidRPr="005B25A1" w:rsidRDefault="007615D6" w:rsidP="007615D6">
      <w:pPr>
        <w:keepNext/>
        <w:keepLines/>
        <w:rPr>
          <w:b/>
          <w:bCs/>
        </w:rPr>
      </w:pPr>
      <w:r w:rsidRPr="005B25A1">
        <w:rPr>
          <w:b/>
          <w:bCs/>
        </w:rPr>
        <w:t>Convenor comment:</w:t>
      </w:r>
    </w:p>
    <w:p w14:paraId="1739C7EB" w14:textId="77777777" w:rsidR="007615D6" w:rsidRPr="005B25A1" w:rsidRDefault="007615D6" w:rsidP="007615D6">
      <w:pPr>
        <w:keepNext/>
        <w:keepLines/>
      </w:pPr>
      <w:r w:rsidRPr="005B25A1">
        <w:t>Handle.</w:t>
      </w:r>
    </w:p>
    <w:p w14:paraId="1EB73028" w14:textId="77777777" w:rsidR="007615D6" w:rsidRPr="005B25A1" w:rsidRDefault="007615D6" w:rsidP="007615D6">
      <w:pPr>
        <w:keepNext/>
        <w:keepLines/>
        <w:rPr>
          <w:b/>
          <w:bCs/>
        </w:rPr>
      </w:pPr>
      <w:r w:rsidRPr="005B25A1">
        <w:rPr>
          <w:b/>
          <w:bCs/>
        </w:rPr>
        <w:t>Parallel discussion:</w:t>
      </w:r>
    </w:p>
    <w:p w14:paraId="74BF2154" w14:textId="77777777" w:rsidR="007615D6" w:rsidRPr="005B25A1" w:rsidRDefault="007615D6" w:rsidP="007615D6">
      <w:pPr>
        <w:keepNext/>
        <w:keepLines/>
      </w:pPr>
      <w:r w:rsidRPr="005B25A1">
        <w:t>-</w:t>
      </w:r>
    </w:p>
    <w:p w14:paraId="636E998F" w14:textId="77777777" w:rsidR="007615D6" w:rsidRPr="005B25A1" w:rsidRDefault="007615D6" w:rsidP="007615D6">
      <w:pPr>
        <w:keepNext/>
        <w:keepLines/>
        <w:rPr>
          <w:b/>
          <w:bCs/>
        </w:rPr>
      </w:pPr>
      <w:r w:rsidRPr="005B25A1">
        <w:rPr>
          <w:b/>
          <w:bCs/>
        </w:rPr>
        <w:t>Plenary Discussion:</w:t>
      </w:r>
    </w:p>
    <w:p w14:paraId="25060181" w14:textId="77777777" w:rsidR="007615D6" w:rsidRPr="005B25A1" w:rsidRDefault="007615D6" w:rsidP="007615D6">
      <w:pPr>
        <w:keepNext/>
        <w:keepLines/>
      </w:pPr>
      <w:r>
        <w:rPr>
          <w:color w:val="FF0000"/>
        </w:rPr>
        <w:t>NO DISCUSSION RECORDED</w:t>
      </w:r>
    </w:p>
    <w:p w14:paraId="727483AF" w14:textId="77777777" w:rsidR="007615D6" w:rsidRPr="00EB0339" w:rsidRDefault="007615D6" w:rsidP="007615D6">
      <w:r w:rsidRPr="005B25A1">
        <w:rPr>
          <w:b/>
          <w:bCs/>
        </w:rPr>
        <w:t>Status:</w:t>
      </w:r>
      <w:r>
        <w:t xml:space="preserve"> </w:t>
      </w:r>
      <w:r>
        <w:rPr>
          <w:color w:val="0000FF"/>
        </w:rPr>
        <w:t>Not concluded</w:t>
      </w:r>
      <w:r>
        <w:t>.</w:t>
      </w:r>
    </w:p>
    <w:p w14:paraId="7AECB7E6" w14:textId="77777777" w:rsidR="00E00DA6" w:rsidRDefault="007615D6" w:rsidP="000A3FBD">
      <w:pPr>
        <w:pStyle w:val="NormTop"/>
      </w:pPr>
      <w:r>
        <w:rPr>
          <w:color w:val="0000FF"/>
        </w:rPr>
        <w:t>S2-2410356</w:t>
      </w:r>
      <w:r w:rsidRPr="00D53282">
        <w:t xml:space="preserve"> </w:t>
      </w:r>
      <w:r>
        <w:t>(CR) 23.228 CR1490 (Rel-19, 'C'): KI#6: Support of Standalone IMS Data Channel feature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Changing the term from 'IMS standalone data channel session' to 'IMS session with standalone data channel'. Clear up the text in multiple clause. Change the terminating alert timing in AC.X.2.2 to when the terminating UE receives the SDP offer.</w:t>
      </w:r>
    </w:p>
    <w:p w14:paraId="6657DEF9" w14:textId="77777777" w:rsidR="007615D6" w:rsidRPr="005B25A1" w:rsidRDefault="007615D6" w:rsidP="007615D6">
      <w:pPr>
        <w:keepNext/>
        <w:keepLines/>
        <w:rPr>
          <w:b/>
          <w:bCs/>
        </w:rPr>
      </w:pPr>
      <w:r w:rsidRPr="005B25A1">
        <w:rPr>
          <w:b/>
          <w:bCs/>
        </w:rPr>
        <w:t>Parallel discussion:</w:t>
      </w:r>
    </w:p>
    <w:p w14:paraId="5411F05D" w14:textId="77777777" w:rsidR="007615D6" w:rsidRPr="005B25A1" w:rsidRDefault="007615D6" w:rsidP="007615D6">
      <w:pPr>
        <w:keepNext/>
        <w:keepLines/>
      </w:pPr>
      <w:r w:rsidRPr="005B25A1">
        <w:t>-</w:t>
      </w:r>
    </w:p>
    <w:p w14:paraId="4F3F0DEE" w14:textId="77777777" w:rsidR="007615D6" w:rsidRPr="005B25A1" w:rsidRDefault="007615D6" w:rsidP="007615D6">
      <w:pPr>
        <w:keepNext/>
        <w:keepLines/>
        <w:rPr>
          <w:b/>
          <w:bCs/>
        </w:rPr>
      </w:pPr>
      <w:r w:rsidRPr="005B25A1">
        <w:rPr>
          <w:b/>
          <w:bCs/>
        </w:rPr>
        <w:t>Plenary Discussion:</w:t>
      </w:r>
    </w:p>
    <w:p w14:paraId="41063DC0" w14:textId="77777777" w:rsidR="007615D6" w:rsidRPr="005B25A1" w:rsidRDefault="007615D6" w:rsidP="007615D6">
      <w:pPr>
        <w:keepNext/>
        <w:keepLines/>
      </w:pPr>
      <w:r>
        <w:rPr>
          <w:color w:val="FF0000"/>
        </w:rPr>
        <w:t>NO DISCUSSION RECORDED</w:t>
      </w:r>
    </w:p>
    <w:p w14:paraId="277BC3DF" w14:textId="77777777" w:rsidR="007615D6" w:rsidRPr="00EB0339" w:rsidRDefault="007615D6" w:rsidP="007615D6">
      <w:r w:rsidRPr="005B25A1">
        <w:rPr>
          <w:b/>
          <w:bCs/>
        </w:rPr>
        <w:t>Status:</w:t>
      </w:r>
      <w:r>
        <w:t xml:space="preserve"> </w:t>
      </w:r>
      <w:r>
        <w:rPr>
          <w:color w:val="0000FF"/>
        </w:rPr>
        <w:t>Not concluded</w:t>
      </w:r>
      <w:r>
        <w:t>.</w:t>
      </w:r>
    </w:p>
    <w:p w14:paraId="521602AD" w14:textId="77777777" w:rsidR="00E00DA6" w:rsidRDefault="007615D6" w:rsidP="000A3FBD">
      <w:pPr>
        <w:pStyle w:val="NormTop"/>
      </w:pPr>
      <w:r>
        <w:rPr>
          <w:color w:val="0000FF"/>
        </w:rPr>
        <w:t>S2-2410455</w:t>
      </w:r>
      <w:r w:rsidRPr="00D53282">
        <w:t xml:space="preserve"> </w:t>
      </w:r>
      <w:r>
        <w:t>(CR) 23.228 CR1498 (Rel-19, 'B'): DCSF instructing the IMS AS to terminate the session at the IMS AS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an optional parameter 'Session instruction' to the Nimsas_MediaControl_MediaInstruction service operation. The default action in IMS AS is 'continue', this is used when the parameter is omitted in the request. The value 'terminate' instructs the IMS AS to act as UAS for the IMS session and to generate the final response to the INVITE request. The DCSF sets the value to 'terminate' in step 6 in figure AC.10.2.1-1. In step 11, the statement that the IMS AS acts based on the received Request URI is incorrect and is removed. Other changes: - 'using PSI' is removed from the title, this gives an impression that there is another procedure where PSI is not used. - Subscription for standalone data channels needs to be verified by IMS AS in step 2.</w:t>
      </w:r>
    </w:p>
    <w:p w14:paraId="31717752" w14:textId="77777777" w:rsidR="007615D6" w:rsidRPr="005B25A1" w:rsidRDefault="007615D6" w:rsidP="007615D6">
      <w:pPr>
        <w:keepNext/>
        <w:keepLines/>
        <w:rPr>
          <w:b/>
          <w:bCs/>
        </w:rPr>
      </w:pPr>
      <w:r w:rsidRPr="005B25A1">
        <w:rPr>
          <w:b/>
          <w:bCs/>
        </w:rPr>
        <w:t>Convenor comment:</w:t>
      </w:r>
    </w:p>
    <w:p w14:paraId="68FB61C6" w14:textId="77777777" w:rsidR="007615D6" w:rsidRPr="005B25A1" w:rsidRDefault="007615D6" w:rsidP="007615D6">
      <w:pPr>
        <w:keepNext/>
        <w:keepLines/>
      </w:pPr>
      <w:r w:rsidRPr="005B25A1">
        <w:t>Handle.</w:t>
      </w:r>
    </w:p>
    <w:p w14:paraId="0EE2D2BB" w14:textId="77777777" w:rsidR="007615D6" w:rsidRPr="005B25A1" w:rsidRDefault="007615D6" w:rsidP="007615D6">
      <w:pPr>
        <w:keepNext/>
        <w:keepLines/>
        <w:rPr>
          <w:b/>
          <w:bCs/>
        </w:rPr>
      </w:pPr>
      <w:r w:rsidRPr="005B25A1">
        <w:rPr>
          <w:b/>
          <w:bCs/>
        </w:rPr>
        <w:t>Parallel discussion:</w:t>
      </w:r>
    </w:p>
    <w:p w14:paraId="2EBB15B1" w14:textId="77777777" w:rsidR="007615D6" w:rsidRPr="005B25A1" w:rsidRDefault="007615D6" w:rsidP="007615D6">
      <w:pPr>
        <w:keepNext/>
        <w:keepLines/>
      </w:pPr>
      <w:r w:rsidRPr="005B25A1">
        <w:t>-</w:t>
      </w:r>
    </w:p>
    <w:p w14:paraId="5A3C0542" w14:textId="77777777" w:rsidR="007615D6" w:rsidRPr="005B25A1" w:rsidRDefault="007615D6" w:rsidP="007615D6">
      <w:pPr>
        <w:keepNext/>
        <w:keepLines/>
        <w:rPr>
          <w:b/>
          <w:bCs/>
        </w:rPr>
      </w:pPr>
      <w:r w:rsidRPr="005B25A1">
        <w:rPr>
          <w:b/>
          <w:bCs/>
        </w:rPr>
        <w:t>Plenary Discussion:</w:t>
      </w:r>
    </w:p>
    <w:p w14:paraId="4BA2ACA3" w14:textId="77777777" w:rsidR="007615D6" w:rsidRPr="005B25A1" w:rsidRDefault="007615D6" w:rsidP="007615D6">
      <w:pPr>
        <w:keepNext/>
        <w:keepLines/>
      </w:pPr>
      <w:r>
        <w:rPr>
          <w:color w:val="FF0000"/>
        </w:rPr>
        <w:t>NO DISCUSSION RECORDED</w:t>
      </w:r>
    </w:p>
    <w:p w14:paraId="3AC5C620" w14:textId="77777777" w:rsidR="007615D6" w:rsidRPr="00EB0339" w:rsidRDefault="007615D6" w:rsidP="007615D6">
      <w:r w:rsidRPr="005B25A1">
        <w:rPr>
          <w:b/>
          <w:bCs/>
        </w:rPr>
        <w:t>Status:</w:t>
      </w:r>
      <w:r>
        <w:t xml:space="preserve"> </w:t>
      </w:r>
      <w:r>
        <w:rPr>
          <w:color w:val="0000FF"/>
        </w:rPr>
        <w:t>Not concluded</w:t>
      </w:r>
      <w:r>
        <w:t>.</w:t>
      </w:r>
    </w:p>
    <w:p w14:paraId="504E9C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IMS DC interworking with MTSI UE</w:t>
      </w:r>
    </w:p>
    <w:p w14:paraId="72D4FE61" w14:textId="77777777" w:rsidR="00E00DA6" w:rsidRDefault="007615D6" w:rsidP="000A3FBD">
      <w:pPr>
        <w:pStyle w:val="NormTop"/>
      </w:pPr>
      <w:r>
        <w:rPr>
          <w:color w:val="0000FF"/>
        </w:rPr>
        <w:t>S2-2409906</w:t>
      </w:r>
      <w:r w:rsidRPr="00D53282">
        <w:t xml:space="preserve"> </w:t>
      </w:r>
      <w:r>
        <w:t>(CR) 23.228 CR1465 (Rel-19, 'F'): Update on support of DC interworking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description that the new added video media is for sendonly.</w:t>
      </w:r>
    </w:p>
    <w:p w14:paraId="702FD32F" w14:textId="77777777" w:rsidR="007615D6" w:rsidRPr="005B25A1" w:rsidRDefault="007615D6" w:rsidP="007615D6">
      <w:pPr>
        <w:keepNext/>
        <w:keepLines/>
        <w:rPr>
          <w:b/>
          <w:bCs/>
        </w:rPr>
      </w:pPr>
      <w:r w:rsidRPr="005B25A1">
        <w:rPr>
          <w:b/>
          <w:bCs/>
        </w:rPr>
        <w:t>Parallel discussion:</w:t>
      </w:r>
    </w:p>
    <w:p w14:paraId="75C5AD54" w14:textId="77777777" w:rsidR="007615D6" w:rsidRPr="005B25A1" w:rsidRDefault="007615D6" w:rsidP="007615D6">
      <w:pPr>
        <w:keepNext/>
        <w:keepLines/>
      </w:pPr>
      <w:r w:rsidRPr="005B25A1">
        <w:t>-</w:t>
      </w:r>
    </w:p>
    <w:p w14:paraId="3B976813" w14:textId="77777777" w:rsidR="007615D6" w:rsidRPr="005B25A1" w:rsidRDefault="007615D6" w:rsidP="007615D6">
      <w:pPr>
        <w:keepNext/>
        <w:keepLines/>
        <w:rPr>
          <w:b/>
          <w:bCs/>
        </w:rPr>
      </w:pPr>
      <w:r w:rsidRPr="005B25A1">
        <w:rPr>
          <w:b/>
          <w:bCs/>
        </w:rPr>
        <w:t>Plenary Discussion:</w:t>
      </w:r>
    </w:p>
    <w:p w14:paraId="3A8084C8" w14:textId="77777777" w:rsidR="007615D6" w:rsidRPr="005B25A1" w:rsidRDefault="007615D6" w:rsidP="007615D6">
      <w:pPr>
        <w:keepNext/>
        <w:keepLines/>
      </w:pPr>
      <w:r>
        <w:rPr>
          <w:color w:val="FF0000"/>
        </w:rPr>
        <w:t>NO DISCUSSION RECORDED</w:t>
      </w:r>
    </w:p>
    <w:p w14:paraId="6F72CB5D" w14:textId="77777777" w:rsidR="007615D6" w:rsidRPr="00EB0339" w:rsidRDefault="007615D6" w:rsidP="007615D6">
      <w:r w:rsidRPr="005B25A1">
        <w:rPr>
          <w:b/>
          <w:bCs/>
        </w:rPr>
        <w:t>Status:</w:t>
      </w:r>
      <w:r>
        <w:t xml:space="preserve"> </w:t>
      </w:r>
      <w:r>
        <w:rPr>
          <w:color w:val="0000FF"/>
        </w:rPr>
        <w:t>Not concluded</w:t>
      </w:r>
      <w:r>
        <w:t>.</w:t>
      </w:r>
    </w:p>
    <w:p w14:paraId="21F09F68" w14:textId="77777777" w:rsidR="00E00DA6" w:rsidRDefault="007615D6" w:rsidP="000A3FBD">
      <w:pPr>
        <w:pStyle w:val="NormTop"/>
      </w:pPr>
      <w:r>
        <w:rPr>
          <w:color w:val="0000FF"/>
        </w:rPr>
        <w:t>S2-2409984</w:t>
      </w:r>
      <w:r w:rsidRPr="00D53282">
        <w:t xml:space="preserve"> </w:t>
      </w:r>
      <w:r>
        <w:t>(CR) 23.228 CR1473 (Rel-19, 'F'): Update to interworking between DCMTSI UE and MTSI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EN to cover the missing enhancements to services to support the feature. Correctly describe the role to be performed by the MF. Complete some of the steps.</w:t>
      </w:r>
    </w:p>
    <w:p w14:paraId="27200C8F" w14:textId="77777777" w:rsidR="00E00DA6" w:rsidRPr="00B81031" w:rsidRDefault="00000000" w:rsidP="00B81031">
      <w:pPr>
        <w:keepNext/>
        <w:keepLines/>
        <w:rPr>
          <w:i/>
        </w:rPr>
      </w:pPr>
      <w:r w:rsidRPr="00B81031">
        <w:rPr>
          <w:b/>
          <w:bCs/>
          <w:i/>
        </w:rPr>
        <w:t>Comment:</w:t>
      </w:r>
      <w:r>
        <w:rPr>
          <w:i/>
        </w:rPr>
        <w:t xml:space="preserve"> </w:t>
      </w:r>
      <w:r w:rsidR="007615D6">
        <w:rPr>
          <w:i/>
        </w:rPr>
        <w:t>Wrong Source to WG!</w:t>
      </w:r>
    </w:p>
    <w:p w14:paraId="138E9122" w14:textId="77777777" w:rsidR="007615D6" w:rsidRPr="005B25A1" w:rsidRDefault="007615D6" w:rsidP="007615D6">
      <w:pPr>
        <w:keepNext/>
        <w:keepLines/>
        <w:rPr>
          <w:b/>
          <w:bCs/>
        </w:rPr>
      </w:pPr>
      <w:r w:rsidRPr="005B25A1">
        <w:rPr>
          <w:b/>
          <w:bCs/>
        </w:rPr>
        <w:t>Parallel discussion:</w:t>
      </w:r>
    </w:p>
    <w:p w14:paraId="5F628E41" w14:textId="77777777" w:rsidR="007615D6" w:rsidRPr="005B25A1" w:rsidRDefault="007615D6" w:rsidP="007615D6">
      <w:pPr>
        <w:keepNext/>
        <w:keepLines/>
      </w:pPr>
      <w:r w:rsidRPr="005B25A1">
        <w:t>-</w:t>
      </w:r>
    </w:p>
    <w:p w14:paraId="62F849B3" w14:textId="77777777" w:rsidR="007615D6" w:rsidRPr="005B25A1" w:rsidRDefault="007615D6" w:rsidP="007615D6">
      <w:pPr>
        <w:keepNext/>
        <w:keepLines/>
        <w:rPr>
          <w:b/>
          <w:bCs/>
        </w:rPr>
      </w:pPr>
      <w:r w:rsidRPr="005B25A1">
        <w:rPr>
          <w:b/>
          <w:bCs/>
        </w:rPr>
        <w:t>Plenary Discussion:</w:t>
      </w:r>
    </w:p>
    <w:p w14:paraId="6A303C0E" w14:textId="77777777" w:rsidR="007615D6" w:rsidRPr="005B25A1" w:rsidRDefault="007615D6" w:rsidP="007615D6">
      <w:pPr>
        <w:keepNext/>
        <w:keepLines/>
      </w:pPr>
      <w:r>
        <w:rPr>
          <w:color w:val="FF0000"/>
        </w:rPr>
        <w:t>NO DISCUSSION RECORDED</w:t>
      </w:r>
    </w:p>
    <w:p w14:paraId="577CD1BB" w14:textId="77777777" w:rsidR="007615D6" w:rsidRPr="00EB0339" w:rsidRDefault="007615D6" w:rsidP="007615D6">
      <w:r w:rsidRPr="005B25A1">
        <w:rPr>
          <w:b/>
          <w:bCs/>
        </w:rPr>
        <w:t>Status:</w:t>
      </w:r>
      <w:r>
        <w:t xml:space="preserve"> </w:t>
      </w:r>
      <w:r>
        <w:rPr>
          <w:color w:val="0000FF"/>
        </w:rPr>
        <w:t>Not concluded</w:t>
      </w:r>
      <w:r>
        <w:t>.</w:t>
      </w:r>
    </w:p>
    <w:p w14:paraId="6A86DB4E" w14:textId="77777777" w:rsidR="00E00DA6" w:rsidRDefault="007615D6" w:rsidP="000A3FBD">
      <w:pPr>
        <w:pStyle w:val="NormTop"/>
      </w:pPr>
      <w:r>
        <w:rPr>
          <w:color w:val="0000FF"/>
        </w:rPr>
        <w:t>S2-2410216</w:t>
      </w:r>
      <w:r w:rsidRPr="00D53282">
        <w:t xml:space="preserve"> </w:t>
      </w:r>
      <w:r>
        <w:t>(CR) 23.228 CR1479 (Rel-19, 'B'):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Descriptions on different types of DC interworking with MTSI UE are introduced. It includes the transforming between the data channel media and the MMTEL media, the DCAS triggering the corresponding actions for terminating MTSI UE and the originating MTSI UE.</w:t>
      </w:r>
    </w:p>
    <w:p w14:paraId="52984083" w14:textId="77777777" w:rsidR="007615D6" w:rsidRPr="005B25A1" w:rsidRDefault="007615D6" w:rsidP="007615D6">
      <w:pPr>
        <w:keepNext/>
        <w:keepLines/>
        <w:rPr>
          <w:b/>
          <w:bCs/>
        </w:rPr>
      </w:pPr>
      <w:r w:rsidRPr="005B25A1">
        <w:rPr>
          <w:b/>
          <w:bCs/>
        </w:rPr>
        <w:t>Convenor comment:</w:t>
      </w:r>
    </w:p>
    <w:p w14:paraId="35EFC120" w14:textId="77777777" w:rsidR="007615D6" w:rsidRPr="005B25A1" w:rsidRDefault="007615D6" w:rsidP="007615D6">
      <w:pPr>
        <w:keepNext/>
        <w:keepLines/>
      </w:pPr>
      <w:r w:rsidRPr="005B25A1">
        <w:t>Handle.</w:t>
      </w:r>
    </w:p>
    <w:p w14:paraId="49D0B2CE" w14:textId="77777777" w:rsidR="007615D6" w:rsidRPr="005B25A1" w:rsidRDefault="007615D6" w:rsidP="007615D6">
      <w:pPr>
        <w:keepNext/>
        <w:keepLines/>
        <w:rPr>
          <w:b/>
          <w:bCs/>
        </w:rPr>
      </w:pPr>
      <w:r w:rsidRPr="005B25A1">
        <w:rPr>
          <w:b/>
          <w:bCs/>
        </w:rPr>
        <w:t>Parallel discussion:</w:t>
      </w:r>
    </w:p>
    <w:p w14:paraId="66685BEE" w14:textId="77777777" w:rsidR="007615D6" w:rsidRPr="005B25A1" w:rsidRDefault="007615D6" w:rsidP="007615D6">
      <w:pPr>
        <w:keepNext/>
        <w:keepLines/>
      </w:pPr>
      <w:r w:rsidRPr="005B25A1">
        <w:t>-</w:t>
      </w:r>
    </w:p>
    <w:p w14:paraId="4C9BA429" w14:textId="77777777" w:rsidR="007615D6" w:rsidRPr="005B25A1" w:rsidRDefault="007615D6" w:rsidP="007615D6">
      <w:pPr>
        <w:keepNext/>
        <w:keepLines/>
        <w:rPr>
          <w:b/>
          <w:bCs/>
        </w:rPr>
      </w:pPr>
      <w:r w:rsidRPr="005B25A1">
        <w:rPr>
          <w:b/>
          <w:bCs/>
        </w:rPr>
        <w:t>Plenary Discussion:</w:t>
      </w:r>
    </w:p>
    <w:p w14:paraId="09F5858D" w14:textId="77777777" w:rsidR="007615D6" w:rsidRPr="005B25A1" w:rsidRDefault="007615D6" w:rsidP="007615D6">
      <w:pPr>
        <w:keepNext/>
        <w:keepLines/>
      </w:pPr>
      <w:r>
        <w:rPr>
          <w:color w:val="FF0000"/>
        </w:rPr>
        <w:t>NO DISCUSSION RECORDED</w:t>
      </w:r>
    </w:p>
    <w:p w14:paraId="2B111EBB" w14:textId="77777777" w:rsidR="007615D6" w:rsidRPr="00EB0339" w:rsidRDefault="007615D6" w:rsidP="007615D6">
      <w:r w:rsidRPr="005B25A1">
        <w:rPr>
          <w:b/>
          <w:bCs/>
        </w:rPr>
        <w:t>Status:</w:t>
      </w:r>
      <w:r>
        <w:t xml:space="preserve"> </w:t>
      </w:r>
      <w:r>
        <w:rPr>
          <w:color w:val="0000FF"/>
        </w:rPr>
        <w:t>Not concluded</w:t>
      </w:r>
      <w:r>
        <w:t>.</w:t>
      </w:r>
    </w:p>
    <w:p w14:paraId="4AD4C1BA" w14:textId="77777777" w:rsidR="00E00DA6" w:rsidRDefault="007615D6" w:rsidP="000A3FBD">
      <w:pPr>
        <w:pStyle w:val="NormTop"/>
      </w:pPr>
      <w:r>
        <w:rPr>
          <w:color w:val="0000FF"/>
        </w:rPr>
        <w:lastRenderedPageBreak/>
        <w:t>S2-2410337</w:t>
      </w:r>
      <w:r w:rsidRPr="00D53282">
        <w:t xml:space="preserve"> </w:t>
      </w:r>
      <w:r>
        <w:t>(CR) 23.228 CR1484 (Rel-19, 'B'): Clarification on Functional Support for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function of MF and IMS AS for supporting interworking between DCMTSI UE and MTSI UE.</w:t>
      </w:r>
    </w:p>
    <w:p w14:paraId="5F18D595" w14:textId="77777777" w:rsidR="007615D6" w:rsidRPr="005B25A1" w:rsidRDefault="007615D6" w:rsidP="007615D6">
      <w:pPr>
        <w:keepNext/>
        <w:keepLines/>
        <w:rPr>
          <w:b/>
          <w:bCs/>
        </w:rPr>
      </w:pPr>
      <w:r w:rsidRPr="005B25A1">
        <w:rPr>
          <w:b/>
          <w:bCs/>
        </w:rPr>
        <w:t>Parallel discussion:</w:t>
      </w:r>
    </w:p>
    <w:p w14:paraId="56C6AD3D" w14:textId="77777777" w:rsidR="007615D6" w:rsidRPr="005B25A1" w:rsidRDefault="007615D6" w:rsidP="007615D6">
      <w:pPr>
        <w:keepNext/>
        <w:keepLines/>
      </w:pPr>
      <w:r w:rsidRPr="005B25A1">
        <w:t>-</w:t>
      </w:r>
    </w:p>
    <w:p w14:paraId="1EF0DD85" w14:textId="77777777" w:rsidR="007615D6" w:rsidRPr="005B25A1" w:rsidRDefault="007615D6" w:rsidP="007615D6">
      <w:pPr>
        <w:keepNext/>
        <w:keepLines/>
        <w:rPr>
          <w:b/>
          <w:bCs/>
        </w:rPr>
      </w:pPr>
      <w:r w:rsidRPr="005B25A1">
        <w:rPr>
          <w:b/>
          <w:bCs/>
        </w:rPr>
        <w:t>Plenary Discussion:</w:t>
      </w:r>
    </w:p>
    <w:p w14:paraId="196F016C" w14:textId="77777777" w:rsidR="007615D6" w:rsidRPr="005B25A1" w:rsidRDefault="007615D6" w:rsidP="007615D6">
      <w:pPr>
        <w:keepNext/>
        <w:keepLines/>
      </w:pPr>
      <w:r>
        <w:rPr>
          <w:color w:val="FF0000"/>
        </w:rPr>
        <w:t>NO DISCUSSION RECORDED</w:t>
      </w:r>
    </w:p>
    <w:p w14:paraId="5296585C" w14:textId="77777777" w:rsidR="007615D6" w:rsidRPr="00EB0339" w:rsidRDefault="007615D6" w:rsidP="007615D6">
      <w:r w:rsidRPr="005B25A1">
        <w:rPr>
          <w:b/>
          <w:bCs/>
        </w:rPr>
        <w:t>Status:</w:t>
      </w:r>
      <w:r>
        <w:t xml:space="preserve"> </w:t>
      </w:r>
      <w:r>
        <w:rPr>
          <w:color w:val="0000FF"/>
        </w:rPr>
        <w:t>Not concluded</w:t>
      </w:r>
      <w:r>
        <w:t>.</w:t>
      </w:r>
    </w:p>
    <w:p w14:paraId="6CC8B03D" w14:textId="77777777" w:rsidR="007615D6" w:rsidRDefault="007615D6" w:rsidP="005A50C0">
      <w:pPr>
        <w:pStyle w:val="Heading3"/>
      </w:pPr>
      <w:r>
        <w:t>19.3.1</w:t>
      </w:r>
      <w:r>
        <w:tab/>
        <w:t>Extended Reality and Media service (XRM) Phase 2 (FS_XRM_Ph2)</w:t>
      </w:r>
    </w:p>
    <w:p w14:paraId="6A1E06CC" w14:textId="77777777" w:rsidR="00A07364" w:rsidRDefault="00000000" w:rsidP="00BB3F37">
      <w:r>
        <w:t>There were no contributions to this agenda item.</w:t>
      </w:r>
    </w:p>
    <w:p w14:paraId="1CF7BD04" w14:textId="77777777" w:rsidR="00A07364" w:rsidRDefault="00A07364" w:rsidP="00BB3F37"/>
    <w:p w14:paraId="671B146C" w14:textId="77777777" w:rsidR="007615D6" w:rsidRDefault="007615D6" w:rsidP="005A50C0">
      <w:pPr>
        <w:pStyle w:val="Heading3"/>
      </w:pPr>
      <w:r>
        <w:t>19.3.2</w:t>
      </w:r>
      <w:r>
        <w:tab/>
        <w:t>Extended Reality and Media service (XRM) Phase 2 (XRM_Ph2)</w:t>
      </w:r>
    </w:p>
    <w:p w14:paraId="14EB68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614B43E" w14:textId="77777777" w:rsidR="00A07364" w:rsidRDefault="00A07364" w:rsidP="00BB3F37"/>
    <w:p w14:paraId="03537BC7" w14:textId="77777777" w:rsidR="00A07364" w:rsidRDefault="00A07364" w:rsidP="00BB3F37"/>
    <w:p w14:paraId="34C03F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related to multiple Key Issues</w:t>
      </w:r>
    </w:p>
    <w:p w14:paraId="4E44C944" w14:textId="77777777" w:rsidR="00E00DA6" w:rsidRDefault="007615D6" w:rsidP="000A3FBD">
      <w:pPr>
        <w:pStyle w:val="NormTop"/>
      </w:pPr>
      <w:r>
        <w:rPr>
          <w:color w:val="0000FF"/>
        </w:rPr>
        <w:t>S2-2409880</w:t>
      </w:r>
      <w:r w:rsidRPr="00D53282">
        <w:t xml:space="preserve"> </w:t>
      </w:r>
      <w:r>
        <w:t>(LS OUT) [DRAFT] LS on coordination with CT WGs for XRM_Ph2 (Source: vivo)</w:t>
      </w:r>
      <w:r>
        <w:br/>
      </w:r>
      <w:r w:rsidRPr="00D53282">
        <w:rPr>
          <w:b/>
        </w:rPr>
        <w:t>Document for:</w:t>
      </w:r>
      <w:r w:rsidRPr="00D53282">
        <w:t xml:space="preserve"> </w:t>
      </w:r>
      <w:r>
        <w:t>Approval</w:t>
      </w:r>
      <w:r>
        <w:br/>
      </w:r>
      <w:r w:rsidRPr="00D53282">
        <w:rPr>
          <w:b/>
        </w:rPr>
        <w:t>Abstract:</w:t>
      </w:r>
      <w:r w:rsidRPr="00D53282">
        <w:t xml:space="preserve"> </w:t>
      </w:r>
      <w:r>
        <w:br/>
        <w:t>LS on coordination with CT WGs for XRM_Ph2.</w:t>
      </w:r>
    </w:p>
    <w:p w14:paraId="3FEA025B" w14:textId="77777777" w:rsidR="007615D6" w:rsidRPr="005B25A1" w:rsidRDefault="007615D6" w:rsidP="007615D6">
      <w:pPr>
        <w:keepNext/>
        <w:keepLines/>
        <w:rPr>
          <w:b/>
          <w:bCs/>
        </w:rPr>
      </w:pPr>
      <w:r w:rsidRPr="005B25A1">
        <w:rPr>
          <w:b/>
          <w:bCs/>
        </w:rPr>
        <w:t>Convenor comment:</w:t>
      </w:r>
    </w:p>
    <w:p w14:paraId="0F692FEF" w14:textId="77777777" w:rsidR="007615D6" w:rsidRPr="005B25A1" w:rsidRDefault="007615D6" w:rsidP="007615D6">
      <w:pPr>
        <w:keepNext/>
        <w:keepLines/>
      </w:pPr>
      <w:r w:rsidRPr="005B25A1">
        <w:t>KI#4, KI#6 informs CT WGs. Handle.</w:t>
      </w:r>
    </w:p>
    <w:p w14:paraId="51609341" w14:textId="77777777" w:rsidR="007615D6" w:rsidRPr="005B25A1" w:rsidRDefault="007615D6" w:rsidP="007615D6">
      <w:pPr>
        <w:keepNext/>
        <w:keepLines/>
        <w:rPr>
          <w:b/>
          <w:bCs/>
        </w:rPr>
      </w:pPr>
      <w:r w:rsidRPr="005B25A1">
        <w:rPr>
          <w:b/>
          <w:bCs/>
        </w:rPr>
        <w:t>Parallel discussion:</w:t>
      </w:r>
    </w:p>
    <w:p w14:paraId="00FDFDA2" w14:textId="77777777" w:rsidR="007615D6" w:rsidRPr="005B25A1" w:rsidRDefault="007615D6" w:rsidP="007615D6">
      <w:pPr>
        <w:keepNext/>
        <w:keepLines/>
      </w:pPr>
      <w:r w:rsidRPr="005B25A1">
        <w:t>-</w:t>
      </w:r>
    </w:p>
    <w:p w14:paraId="2AF7DB3D" w14:textId="77777777" w:rsidR="007615D6" w:rsidRPr="005B25A1" w:rsidRDefault="007615D6" w:rsidP="007615D6">
      <w:pPr>
        <w:keepNext/>
        <w:keepLines/>
        <w:rPr>
          <w:b/>
          <w:bCs/>
        </w:rPr>
      </w:pPr>
      <w:r w:rsidRPr="005B25A1">
        <w:rPr>
          <w:b/>
          <w:bCs/>
        </w:rPr>
        <w:t>Plenary Discussion:</w:t>
      </w:r>
    </w:p>
    <w:p w14:paraId="01A26D29" w14:textId="77777777" w:rsidR="007615D6" w:rsidRPr="005B25A1" w:rsidRDefault="007615D6" w:rsidP="007615D6">
      <w:pPr>
        <w:keepNext/>
        <w:keepLines/>
      </w:pPr>
      <w:r>
        <w:rPr>
          <w:color w:val="FF0000"/>
        </w:rPr>
        <w:t>NO DISCUSSION RECORDED</w:t>
      </w:r>
    </w:p>
    <w:p w14:paraId="4F426D23" w14:textId="77777777" w:rsidR="007615D6" w:rsidRPr="00EB0339" w:rsidRDefault="007615D6" w:rsidP="007615D6">
      <w:r w:rsidRPr="005B25A1">
        <w:rPr>
          <w:b/>
          <w:bCs/>
        </w:rPr>
        <w:t>Status:</w:t>
      </w:r>
      <w:r>
        <w:t xml:space="preserve"> </w:t>
      </w:r>
      <w:r>
        <w:rPr>
          <w:color w:val="0000FF"/>
        </w:rPr>
        <w:t>Not concluded</w:t>
      </w:r>
      <w:r>
        <w:t>.</w:t>
      </w:r>
    </w:p>
    <w:p w14:paraId="4261B27E" w14:textId="77777777" w:rsidR="00E00DA6" w:rsidRDefault="007615D6" w:rsidP="000A3FBD">
      <w:pPr>
        <w:pStyle w:val="NormTop"/>
      </w:pPr>
      <w:r>
        <w:rPr>
          <w:color w:val="0000FF"/>
        </w:rPr>
        <w:lastRenderedPageBreak/>
        <w:t>S2-2409610</w:t>
      </w:r>
      <w:r w:rsidRPr="00D53282">
        <w:t xml:space="preserve"> </w:t>
      </w:r>
      <w:r>
        <w:t>(LS IN) LS from SA WG4: LS on Application-Layer FEC Awareness at RAN (Source: SA WG4 (S4-241785))</w:t>
      </w:r>
      <w:r>
        <w:br/>
      </w:r>
      <w:r w:rsidRPr="00D53282">
        <w:rPr>
          <w:b/>
        </w:rPr>
        <w:t>Document for:</w:t>
      </w:r>
      <w:r w:rsidRPr="00D53282">
        <w:t xml:space="preserve"> </w:t>
      </w:r>
      <w:r>
        <w:t>Action</w:t>
      </w:r>
      <w:r>
        <w:br/>
      </w:r>
      <w:r w:rsidRPr="00D53282">
        <w:rPr>
          <w:b/>
        </w:rPr>
        <w:t>Abstract:</w:t>
      </w:r>
      <w:r w:rsidRPr="00D53282">
        <w:t xml:space="preserve"> </w:t>
      </w:r>
      <w:r>
        <w:br/>
        <w:t>In S2-2405604, a question from SA WG2 is: Can NG-RAN determine whether a PDU was successfully delivered over an unacknowledged mode data bearer? If so, does NG-RAN get this information sufficiently early to decide whether or not to drop subsequent AL-FEC packets? In R2-2405781, the answer from RAN WG2 is: RAN WG2 does not think it is possible for NG-RAN to determine reliably whether a PDU has been successfully delivered over an unacknowledged-mode data bearer. To SA WG2, SA WG4 would like to make the following addition on the operation of AL-FEC codes: For RLC UM and MDS AL-FEC codes, there is no need to have 100% reliability in determining the successful delivery of individual PDUs, as long as the probability that as many PDUs as the source PDUs are successfully delivered per PDU Set is high enough. The same concept can be applied to near MDS AL-FEC codes. Action: SA WG4 kindly asks SA WG2 to take the above addition into account and provide feedback if any.</w:t>
      </w:r>
    </w:p>
    <w:p w14:paraId="39096025" w14:textId="77777777" w:rsidR="007615D6" w:rsidRPr="005B25A1" w:rsidRDefault="007615D6" w:rsidP="007615D6">
      <w:pPr>
        <w:keepNext/>
        <w:keepLines/>
        <w:rPr>
          <w:b/>
          <w:bCs/>
        </w:rPr>
      </w:pPr>
      <w:r w:rsidRPr="005B25A1">
        <w:rPr>
          <w:b/>
          <w:bCs/>
        </w:rPr>
        <w:t>Convenor comment:</w:t>
      </w:r>
    </w:p>
    <w:p w14:paraId="37BA3326" w14:textId="77777777" w:rsidR="007615D6" w:rsidRPr="005B25A1" w:rsidRDefault="007615D6" w:rsidP="007615D6">
      <w:pPr>
        <w:keepNext/>
        <w:keepLines/>
      </w:pPr>
      <w:r w:rsidRPr="005B25A1">
        <w:t>KI#1. Handle.</w:t>
      </w:r>
    </w:p>
    <w:p w14:paraId="7D490C1F" w14:textId="77777777" w:rsidR="007615D6" w:rsidRPr="005B25A1" w:rsidRDefault="007615D6" w:rsidP="007615D6">
      <w:pPr>
        <w:keepNext/>
        <w:keepLines/>
        <w:rPr>
          <w:b/>
          <w:bCs/>
        </w:rPr>
      </w:pPr>
      <w:r w:rsidRPr="005B25A1">
        <w:rPr>
          <w:b/>
          <w:bCs/>
        </w:rPr>
        <w:t>Parallel discussion:</w:t>
      </w:r>
    </w:p>
    <w:p w14:paraId="766300DD" w14:textId="77777777" w:rsidR="007615D6" w:rsidRPr="005B25A1" w:rsidRDefault="007615D6" w:rsidP="007615D6">
      <w:pPr>
        <w:keepNext/>
        <w:keepLines/>
      </w:pPr>
      <w:r w:rsidRPr="005B25A1">
        <w:t>-</w:t>
      </w:r>
    </w:p>
    <w:p w14:paraId="4F250503" w14:textId="77777777" w:rsidR="007615D6" w:rsidRPr="005B25A1" w:rsidRDefault="007615D6" w:rsidP="007615D6">
      <w:pPr>
        <w:keepNext/>
        <w:keepLines/>
        <w:rPr>
          <w:b/>
          <w:bCs/>
        </w:rPr>
      </w:pPr>
      <w:r w:rsidRPr="005B25A1">
        <w:rPr>
          <w:b/>
          <w:bCs/>
        </w:rPr>
        <w:t>Plenary Discussion:</w:t>
      </w:r>
    </w:p>
    <w:p w14:paraId="5A3E1F20" w14:textId="77777777" w:rsidR="007615D6" w:rsidRPr="005B25A1" w:rsidRDefault="007615D6" w:rsidP="007615D6">
      <w:pPr>
        <w:keepNext/>
        <w:keepLines/>
      </w:pPr>
      <w:r>
        <w:rPr>
          <w:color w:val="FF0000"/>
        </w:rPr>
        <w:t>NO DISCUSSION RECORDED</w:t>
      </w:r>
    </w:p>
    <w:p w14:paraId="1C3D0311" w14:textId="77777777" w:rsidR="007615D6" w:rsidRPr="00EB0339" w:rsidRDefault="007615D6" w:rsidP="007615D6">
      <w:r w:rsidRPr="005B25A1">
        <w:rPr>
          <w:b/>
          <w:bCs/>
        </w:rPr>
        <w:t>Status:</w:t>
      </w:r>
      <w:r>
        <w:t xml:space="preserve"> </w:t>
      </w:r>
      <w:r>
        <w:rPr>
          <w:color w:val="0000FF"/>
        </w:rPr>
        <w:t>Not concluded</w:t>
      </w:r>
      <w:r>
        <w:t>.</w:t>
      </w:r>
    </w:p>
    <w:p w14:paraId="6BAB60FD" w14:textId="77777777" w:rsidR="00E00DA6" w:rsidRDefault="007615D6" w:rsidP="000A3FBD">
      <w:pPr>
        <w:pStyle w:val="NormTop"/>
      </w:pPr>
      <w:r>
        <w:rPr>
          <w:color w:val="0000FF"/>
        </w:rPr>
        <w:lastRenderedPageBreak/>
        <w:t>S2-2409567</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28B4C47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S2-2407406 </w:t>
      </w:r>
      <w:r>
        <w:t>from SA2#164. Response drafted in</w:t>
      </w:r>
      <w:r>
        <w:rPr>
          <w:color w:val="0000FF"/>
        </w:rPr>
        <w:t xml:space="preserve"> S2-2410534</w:t>
      </w:r>
      <w:r>
        <w:t>.</w:t>
      </w:r>
    </w:p>
    <w:p w14:paraId="39E2F5E8" w14:textId="77777777" w:rsidR="007615D6" w:rsidRPr="005B25A1" w:rsidRDefault="007615D6" w:rsidP="007615D6">
      <w:pPr>
        <w:keepNext/>
        <w:keepLines/>
        <w:rPr>
          <w:b/>
          <w:bCs/>
        </w:rPr>
      </w:pPr>
      <w:r w:rsidRPr="005B25A1">
        <w:rPr>
          <w:b/>
          <w:bCs/>
        </w:rPr>
        <w:t>Convenor comment:</w:t>
      </w:r>
    </w:p>
    <w:p w14:paraId="5300A0D8" w14:textId="77777777" w:rsidR="007615D6" w:rsidRPr="005B25A1" w:rsidRDefault="007615D6" w:rsidP="007615D6">
      <w:pPr>
        <w:keepNext/>
        <w:keepLines/>
      </w:pPr>
      <w:r w:rsidRPr="005B25A1">
        <w:t>KI#1. Handle.</w:t>
      </w:r>
    </w:p>
    <w:p w14:paraId="5A2756F5" w14:textId="77777777" w:rsidR="007615D6" w:rsidRPr="005B25A1" w:rsidRDefault="007615D6" w:rsidP="007615D6">
      <w:pPr>
        <w:keepNext/>
        <w:keepLines/>
        <w:rPr>
          <w:b/>
          <w:bCs/>
        </w:rPr>
      </w:pPr>
      <w:r w:rsidRPr="005B25A1">
        <w:rPr>
          <w:b/>
          <w:bCs/>
        </w:rPr>
        <w:t>Parallel discussion:</w:t>
      </w:r>
    </w:p>
    <w:p w14:paraId="323FE2B3" w14:textId="77777777" w:rsidR="007615D6" w:rsidRPr="005B25A1" w:rsidRDefault="007615D6" w:rsidP="007615D6">
      <w:pPr>
        <w:keepNext/>
        <w:keepLines/>
      </w:pPr>
      <w:r w:rsidRPr="005B25A1">
        <w:t>-</w:t>
      </w:r>
    </w:p>
    <w:p w14:paraId="57E8C3DE" w14:textId="77777777" w:rsidR="007615D6" w:rsidRPr="005B25A1" w:rsidRDefault="007615D6" w:rsidP="007615D6">
      <w:pPr>
        <w:keepNext/>
        <w:keepLines/>
        <w:rPr>
          <w:b/>
          <w:bCs/>
        </w:rPr>
      </w:pPr>
      <w:r w:rsidRPr="005B25A1">
        <w:rPr>
          <w:b/>
          <w:bCs/>
        </w:rPr>
        <w:t>Plenary Discussion:</w:t>
      </w:r>
    </w:p>
    <w:p w14:paraId="17AF097F" w14:textId="77777777" w:rsidR="007615D6" w:rsidRPr="005B25A1" w:rsidRDefault="007615D6" w:rsidP="007615D6">
      <w:pPr>
        <w:keepNext/>
        <w:keepLines/>
      </w:pPr>
      <w:r>
        <w:rPr>
          <w:color w:val="FF0000"/>
        </w:rPr>
        <w:t>NO DISCUSSION RECORDED</w:t>
      </w:r>
    </w:p>
    <w:p w14:paraId="310C0B8E" w14:textId="77777777" w:rsidR="007615D6" w:rsidRPr="00EB0339" w:rsidRDefault="007615D6" w:rsidP="007615D6">
      <w:r w:rsidRPr="005B25A1">
        <w:rPr>
          <w:b/>
          <w:bCs/>
        </w:rPr>
        <w:t>Status:</w:t>
      </w:r>
      <w:r>
        <w:t xml:space="preserve"> </w:t>
      </w:r>
      <w:r>
        <w:rPr>
          <w:color w:val="0000FF"/>
        </w:rPr>
        <w:t>Not concluded</w:t>
      </w:r>
      <w:r>
        <w:t>.</w:t>
      </w:r>
    </w:p>
    <w:p w14:paraId="362405D4" w14:textId="77777777" w:rsidR="00E00DA6" w:rsidRDefault="007615D6" w:rsidP="000A3FBD">
      <w:pPr>
        <w:pStyle w:val="NormTop"/>
      </w:pPr>
      <w:r>
        <w:rPr>
          <w:color w:val="0000FF"/>
        </w:rPr>
        <w:t>S2-2410534</w:t>
      </w:r>
      <w:r w:rsidRPr="00D53282">
        <w:t xml:space="preserve"> </w:t>
      </w:r>
      <w:r>
        <w:t>(LS OUT) [DRAFT] Reply LS on Application-Layer FEC Awareness at RAN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Application-Layer FEC Awareness at RAN.</w:t>
      </w:r>
    </w:p>
    <w:p w14:paraId="1F00552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S2-2409567</w:t>
      </w:r>
      <w:r>
        <w:t>.</w:t>
      </w:r>
    </w:p>
    <w:p w14:paraId="6AD0A445" w14:textId="77777777" w:rsidR="007615D6" w:rsidRPr="005B25A1" w:rsidRDefault="007615D6" w:rsidP="007615D6">
      <w:pPr>
        <w:keepNext/>
        <w:keepLines/>
        <w:rPr>
          <w:b/>
          <w:bCs/>
        </w:rPr>
      </w:pPr>
      <w:r w:rsidRPr="005B25A1">
        <w:rPr>
          <w:b/>
          <w:bCs/>
        </w:rPr>
        <w:t>Convenor comment:</w:t>
      </w:r>
    </w:p>
    <w:p w14:paraId="613ACDBF" w14:textId="77777777" w:rsidR="007615D6" w:rsidRPr="005B25A1" w:rsidRDefault="007615D6" w:rsidP="007615D6">
      <w:pPr>
        <w:keepNext/>
        <w:keepLines/>
      </w:pPr>
      <w:r w:rsidRPr="005B25A1">
        <w:t>KI#1. Handle, baseline.</w:t>
      </w:r>
    </w:p>
    <w:p w14:paraId="27F3FAC5" w14:textId="77777777" w:rsidR="007615D6" w:rsidRPr="005B25A1" w:rsidRDefault="007615D6" w:rsidP="007615D6">
      <w:pPr>
        <w:keepNext/>
        <w:keepLines/>
        <w:rPr>
          <w:b/>
          <w:bCs/>
        </w:rPr>
      </w:pPr>
      <w:r w:rsidRPr="005B25A1">
        <w:rPr>
          <w:b/>
          <w:bCs/>
        </w:rPr>
        <w:t>Parallel discussion:</w:t>
      </w:r>
    </w:p>
    <w:p w14:paraId="55E81DFF" w14:textId="77777777" w:rsidR="007615D6" w:rsidRPr="005B25A1" w:rsidRDefault="007615D6" w:rsidP="007615D6">
      <w:pPr>
        <w:keepNext/>
        <w:keepLines/>
      </w:pPr>
      <w:r w:rsidRPr="005B25A1">
        <w:t>-</w:t>
      </w:r>
    </w:p>
    <w:p w14:paraId="44D3B5F3" w14:textId="77777777" w:rsidR="007615D6" w:rsidRPr="005B25A1" w:rsidRDefault="007615D6" w:rsidP="007615D6">
      <w:pPr>
        <w:keepNext/>
        <w:keepLines/>
        <w:rPr>
          <w:b/>
          <w:bCs/>
        </w:rPr>
      </w:pPr>
      <w:r w:rsidRPr="005B25A1">
        <w:rPr>
          <w:b/>
          <w:bCs/>
        </w:rPr>
        <w:t>Plenary Discussion:</w:t>
      </w:r>
    </w:p>
    <w:p w14:paraId="08F7FDDA" w14:textId="77777777" w:rsidR="007615D6" w:rsidRPr="005B25A1" w:rsidRDefault="007615D6" w:rsidP="007615D6">
      <w:pPr>
        <w:keepNext/>
        <w:keepLines/>
      </w:pPr>
      <w:r>
        <w:rPr>
          <w:color w:val="FF0000"/>
        </w:rPr>
        <w:t>NO DISCUSSION RECORDED</w:t>
      </w:r>
    </w:p>
    <w:p w14:paraId="2CD24E1E" w14:textId="77777777" w:rsidR="007615D6" w:rsidRPr="00EB0339" w:rsidRDefault="007615D6" w:rsidP="007615D6">
      <w:r w:rsidRPr="005B25A1">
        <w:rPr>
          <w:b/>
          <w:bCs/>
        </w:rPr>
        <w:t>Status:</w:t>
      </w:r>
      <w:r>
        <w:t xml:space="preserve"> </w:t>
      </w:r>
      <w:r>
        <w:rPr>
          <w:color w:val="0000FF"/>
        </w:rPr>
        <w:t>Not concluded</w:t>
      </w:r>
      <w:r>
        <w:t>.</w:t>
      </w:r>
    </w:p>
    <w:p w14:paraId="1B0B9809" w14:textId="77777777" w:rsidR="00E00DA6" w:rsidRDefault="007615D6" w:rsidP="000A3FBD">
      <w:pPr>
        <w:pStyle w:val="NormTop"/>
      </w:pPr>
      <w:r>
        <w:rPr>
          <w:color w:val="0000FF"/>
        </w:rPr>
        <w:lastRenderedPageBreak/>
        <w:t>S2-2410057</w:t>
      </w:r>
      <w:r w:rsidRPr="00D53282">
        <w:t xml:space="preserve"> </w:t>
      </w:r>
      <w:r>
        <w:t>(LS OUT) [DRAFT] LS out on Application-layer FEC awareness at RAN (Source: Lenovo)</w:t>
      </w:r>
      <w:r>
        <w:br/>
      </w:r>
      <w:r w:rsidRPr="00D53282">
        <w:rPr>
          <w:b/>
        </w:rPr>
        <w:t>Document for:</w:t>
      </w:r>
      <w:r w:rsidRPr="00D53282">
        <w:t xml:space="preserve"> </w:t>
      </w:r>
      <w:r>
        <w:t>Approval</w:t>
      </w:r>
      <w:r>
        <w:br/>
      </w:r>
      <w:r w:rsidRPr="00D53282">
        <w:rPr>
          <w:b/>
        </w:rPr>
        <w:t>Abstract:</w:t>
      </w:r>
      <w:r w:rsidRPr="00D53282">
        <w:t xml:space="preserve"> </w:t>
      </w:r>
      <w:r>
        <w:br/>
        <w:t>This LS out is from SA WG2 to RAN WG2 to discuss about the Application layer-FEC awareness at RAN.</w:t>
      </w:r>
    </w:p>
    <w:p w14:paraId="26D46185" w14:textId="77777777" w:rsidR="007615D6" w:rsidRPr="005B25A1" w:rsidRDefault="007615D6" w:rsidP="007615D6">
      <w:pPr>
        <w:keepNext/>
        <w:keepLines/>
        <w:rPr>
          <w:b/>
          <w:bCs/>
        </w:rPr>
      </w:pPr>
      <w:r w:rsidRPr="005B25A1">
        <w:rPr>
          <w:b/>
          <w:bCs/>
        </w:rPr>
        <w:t>Convenor comment:</w:t>
      </w:r>
    </w:p>
    <w:p w14:paraId="3CADF366" w14:textId="77777777" w:rsidR="007615D6" w:rsidRPr="005B25A1" w:rsidRDefault="007615D6" w:rsidP="007615D6">
      <w:pPr>
        <w:keepNext/>
        <w:keepLines/>
      </w:pPr>
      <w:r w:rsidRPr="005B25A1">
        <w:t>Merge into S2-2410534.</w:t>
      </w:r>
    </w:p>
    <w:p w14:paraId="785F5FDA" w14:textId="77777777" w:rsidR="007615D6" w:rsidRPr="005B25A1" w:rsidRDefault="007615D6" w:rsidP="007615D6">
      <w:pPr>
        <w:keepNext/>
        <w:keepLines/>
        <w:rPr>
          <w:b/>
          <w:bCs/>
        </w:rPr>
      </w:pPr>
      <w:r w:rsidRPr="005B25A1">
        <w:rPr>
          <w:b/>
          <w:bCs/>
        </w:rPr>
        <w:t>Parallel discussion:</w:t>
      </w:r>
    </w:p>
    <w:p w14:paraId="7DED1931" w14:textId="77777777" w:rsidR="007615D6" w:rsidRPr="005B25A1" w:rsidRDefault="007615D6" w:rsidP="007615D6">
      <w:pPr>
        <w:keepNext/>
        <w:keepLines/>
      </w:pPr>
      <w:r w:rsidRPr="005B25A1">
        <w:t>-</w:t>
      </w:r>
    </w:p>
    <w:p w14:paraId="0BEC5554" w14:textId="77777777" w:rsidR="007615D6" w:rsidRPr="005B25A1" w:rsidRDefault="007615D6" w:rsidP="007615D6">
      <w:pPr>
        <w:keepNext/>
        <w:keepLines/>
        <w:rPr>
          <w:b/>
          <w:bCs/>
        </w:rPr>
      </w:pPr>
      <w:r w:rsidRPr="005B25A1">
        <w:rPr>
          <w:b/>
          <w:bCs/>
        </w:rPr>
        <w:t>Plenary Discussion:</w:t>
      </w:r>
    </w:p>
    <w:p w14:paraId="049239FB" w14:textId="77777777" w:rsidR="007615D6" w:rsidRPr="005B25A1" w:rsidRDefault="007615D6" w:rsidP="007615D6">
      <w:pPr>
        <w:keepNext/>
        <w:keepLines/>
      </w:pPr>
      <w:r>
        <w:rPr>
          <w:color w:val="FF0000"/>
        </w:rPr>
        <w:t>NO DISCUSSION RECORDED</w:t>
      </w:r>
    </w:p>
    <w:p w14:paraId="78C70A14" w14:textId="77777777" w:rsidR="007615D6" w:rsidRPr="00EB0339" w:rsidRDefault="007615D6" w:rsidP="007615D6">
      <w:r w:rsidRPr="005B25A1">
        <w:rPr>
          <w:b/>
          <w:bCs/>
        </w:rPr>
        <w:t>Status:</w:t>
      </w:r>
      <w:r>
        <w:t xml:space="preserve"> </w:t>
      </w:r>
      <w:r>
        <w:rPr>
          <w:color w:val="0000FF"/>
        </w:rPr>
        <w:t>Not concluded</w:t>
      </w:r>
      <w:r>
        <w:t>.</w:t>
      </w:r>
    </w:p>
    <w:p w14:paraId="06DA8E71" w14:textId="77777777" w:rsidR="00E00DA6" w:rsidRDefault="007615D6" w:rsidP="000A3FBD">
      <w:pPr>
        <w:pStyle w:val="NormTop"/>
      </w:pPr>
      <w:r>
        <w:rPr>
          <w:color w:val="0000FF"/>
        </w:rPr>
        <w:t>S2-2410093</w:t>
      </w:r>
      <w:r w:rsidRPr="00D53282">
        <w:t xml:space="preserve"> </w:t>
      </w:r>
      <w:r>
        <w:t>(LS OUT) [DRAFT] LS on Application layer FEC awareness at RAN (Source: OPPO)</w:t>
      </w:r>
      <w:r>
        <w:br/>
      </w:r>
      <w:r w:rsidRPr="00D53282">
        <w:rPr>
          <w:b/>
        </w:rPr>
        <w:t>Document for:</w:t>
      </w:r>
      <w:r w:rsidRPr="00D53282">
        <w:t xml:space="preserve"> </w:t>
      </w:r>
      <w:r>
        <w:t>Approval</w:t>
      </w:r>
      <w:r>
        <w:br/>
      </w:r>
      <w:r w:rsidRPr="00D53282">
        <w:rPr>
          <w:b/>
        </w:rPr>
        <w:t>Abstract:</w:t>
      </w:r>
      <w:r w:rsidRPr="00D53282">
        <w:t xml:space="preserve"> </w:t>
      </w:r>
      <w:r>
        <w:br/>
        <w:t>LS out to RAN WG2 on Application layer-FEC awareness at RAN.</w:t>
      </w:r>
    </w:p>
    <w:p w14:paraId="09972B31" w14:textId="77777777" w:rsidR="007615D6" w:rsidRPr="005B25A1" w:rsidRDefault="007615D6" w:rsidP="007615D6">
      <w:pPr>
        <w:keepNext/>
        <w:keepLines/>
        <w:rPr>
          <w:b/>
          <w:bCs/>
        </w:rPr>
      </w:pPr>
      <w:r w:rsidRPr="005B25A1">
        <w:rPr>
          <w:b/>
          <w:bCs/>
        </w:rPr>
        <w:t>Convenor comment:</w:t>
      </w:r>
    </w:p>
    <w:p w14:paraId="0760BBBD" w14:textId="77777777" w:rsidR="007615D6" w:rsidRPr="005B25A1" w:rsidRDefault="007615D6" w:rsidP="007615D6">
      <w:pPr>
        <w:keepNext/>
        <w:keepLines/>
      </w:pPr>
      <w:r w:rsidRPr="005B25A1">
        <w:t>Merge into S2-2410534.</w:t>
      </w:r>
    </w:p>
    <w:p w14:paraId="250EF955" w14:textId="77777777" w:rsidR="007615D6" w:rsidRPr="005B25A1" w:rsidRDefault="007615D6" w:rsidP="007615D6">
      <w:pPr>
        <w:keepNext/>
        <w:keepLines/>
        <w:rPr>
          <w:b/>
          <w:bCs/>
        </w:rPr>
      </w:pPr>
      <w:r w:rsidRPr="005B25A1">
        <w:rPr>
          <w:b/>
          <w:bCs/>
        </w:rPr>
        <w:t>Parallel discussion:</w:t>
      </w:r>
    </w:p>
    <w:p w14:paraId="4A800A25" w14:textId="77777777" w:rsidR="007615D6" w:rsidRPr="005B25A1" w:rsidRDefault="007615D6" w:rsidP="007615D6">
      <w:pPr>
        <w:keepNext/>
        <w:keepLines/>
      </w:pPr>
      <w:r w:rsidRPr="005B25A1">
        <w:t>-</w:t>
      </w:r>
    </w:p>
    <w:p w14:paraId="2D12063C" w14:textId="77777777" w:rsidR="007615D6" w:rsidRPr="005B25A1" w:rsidRDefault="007615D6" w:rsidP="007615D6">
      <w:pPr>
        <w:keepNext/>
        <w:keepLines/>
        <w:rPr>
          <w:b/>
          <w:bCs/>
        </w:rPr>
      </w:pPr>
      <w:r w:rsidRPr="005B25A1">
        <w:rPr>
          <w:b/>
          <w:bCs/>
        </w:rPr>
        <w:t>Plenary Discussion:</w:t>
      </w:r>
    </w:p>
    <w:p w14:paraId="2785E8A4" w14:textId="77777777" w:rsidR="007615D6" w:rsidRPr="005B25A1" w:rsidRDefault="007615D6" w:rsidP="007615D6">
      <w:pPr>
        <w:keepNext/>
        <w:keepLines/>
      </w:pPr>
      <w:r>
        <w:rPr>
          <w:color w:val="FF0000"/>
        </w:rPr>
        <w:t>NO DISCUSSION RECORDED</w:t>
      </w:r>
    </w:p>
    <w:p w14:paraId="573AA1EF" w14:textId="77777777" w:rsidR="007615D6" w:rsidRPr="00EB0339" w:rsidRDefault="007615D6" w:rsidP="007615D6">
      <w:r w:rsidRPr="005B25A1">
        <w:rPr>
          <w:b/>
          <w:bCs/>
        </w:rPr>
        <w:t>Status:</w:t>
      </w:r>
      <w:r>
        <w:t xml:space="preserve"> </w:t>
      </w:r>
      <w:r>
        <w:rPr>
          <w:color w:val="0000FF"/>
        </w:rPr>
        <w:t>Not concluded</w:t>
      </w:r>
      <w:r>
        <w:t>.</w:t>
      </w:r>
    </w:p>
    <w:p w14:paraId="7F633D2A" w14:textId="77777777" w:rsidR="00E00DA6" w:rsidRDefault="007615D6" w:rsidP="000A3FBD">
      <w:pPr>
        <w:pStyle w:val="NormTop"/>
      </w:pPr>
      <w:r>
        <w:rPr>
          <w:color w:val="0000FF"/>
        </w:rPr>
        <w:t>S2-2409876</w:t>
      </w:r>
      <w:r w:rsidRPr="00D53282">
        <w:t xml:space="preserve"> </w:t>
      </w:r>
      <w:r>
        <w:t>(LS OUT) [DRAFT] LS for PDU Set Marking Support (Source: vivo)</w:t>
      </w:r>
      <w:r>
        <w:br/>
      </w:r>
      <w:r w:rsidRPr="00D53282">
        <w:rPr>
          <w:b/>
        </w:rPr>
        <w:t>Document for:</w:t>
      </w:r>
      <w:r w:rsidRPr="00D53282">
        <w:t xml:space="preserve"> </w:t>
      </w:r>
      <w:r>
        <w:t>Approval</w:t>
      </w:r>
      <w:r>
        <w:br/>
      </w:r>
      <w:r w:rsidRPr="00D53282">
        <w:rPr>
          <w:b/>
        </w:rPr>
        <w:t>Abstract:</w:t>
      </w:r>
      <w:r w:rsidRPr="00D53282">
        <w:t xml:space="preserve"> </w:t>
      </w:r>
      <w:r>
        <w:br/>
        <w:t>LS for PDU Set Marking support.</w:t>
      </w:r>
    </w:p>
    <w:p w14:paraId="1D2E7151" w14:textId="77777777" w:rsidR="007615D6" w:rsidRPr="005B25A1" w:rsidRDefault="007615D6" w:rsidP="007615D6">
      <w:pPr>
        <w:keepNext/>
        <w:keepLines/>
        <w:rPr>
          <w:b/>
          <w:bCs/>
        </w:rPr>
      </w:pPr>
      <w:r w:rsidRPr="005B25A1">
        <w:rPr>
          <w:b/>
          <w:bCs/>
        </w:rPr>
        <w:t>Convenor comment:</w:t>
      </w:r>
    </w:p>
    <w:p w14:paraId="19BDEA0C" w14:textId="77777777" w:rsidR="007615D6" w:rsidRPr="005B25A1" w:rsidRDefault="007615D6" w:rsidP="007615D6">
      <w:pPr>
        <w:keepNext/>
        <w:keepLines/>
      </w:pPr>
      <w:r w:rsidRPr="005B25A1">
        <w:t>KI#1. Handle.</w:t>
      </w:r>
    </w:p>
    <w:p w14:paraId="25C89BFD" w14:textId="77777777" w:rsidR="007615D6" w:rsidRPr="005B25A1" w:rsidRDefault="007615D6" w:rsidP="007615D6">
      <w:pPr>
        <w:keepNext/>
        <w:keepLines/>
        <w:rPr>
          <w:b/>
          <w:bCs/>
        </w:rPr>
      </w:pPr>
      <w:r w:rsidRPr="005B25A1">
        <w:rPr>
          <w:b/>
          <w:bCs/>
        </w:rPr>
        <w:t>Parallel discussion:</w:t>
      </w:r>
    </w:p>
    <w:p w14:paraId="1C14F348" w14:textId="77777777" w:rsidR="007615D6" w:rsidRPr="005B25A1" w:rsidRDefault="007615D6" w:rsidP="007615D6">
      <w:pPr>
        <w:keepNext/>
        <w:keepLines/>
      </w:pPr>
      <w:r w:rsidRPr="005B25A1">
        <w:t>-</w:t>
      </w:r>
    </w:p>
    <w:p w14:paraId="6AC5D7BD" w14:textId="77777777" w:rsidR="007615D6" w:rsidRPr="005B25A1" w:rsidRDefault="007615D6" w:rsidP="007615D6">
      <w:pPr>
        <w:keepNext/>
        <w:keepLines/>
        <w:rPr>
          <w:b/>
          <w:bCs/>
        </w:rPr>
      </w:pPr>
      <w:r w:rsidRPr="005B25A1">
        <w:rPr>
          <w:b/>
          <w:bCs/>
        </w:rPr>
        <w:t>Plenary Discussion:</w:t>
      </w:r>
    </w:p>
    <w:p w14:paraId="42F24B8C" w14:textId="77777777" w:rsidR="007615D6" w:rsidRPr="005B25A1" w:rsidRDefault="007615D6" w:rsidP="007615D6">
      <w:pPr>
        <w:keepNext/>
        <w:keepLines/>
      </w:pPr>
      <w:r>
        <w:rPr>
          <w:color w:val="FF0000"/>
        </w:rPr>
        <w:t>NO DISCUSSION RECORDED</w:t>
      </w:r>
    </w:p>
    <w:p w14:paraId="64490443" w14:textId="77777777" w:rsidR="007615D6" w:rsidRPr="00EB0339" w:rsidRDefault="007615D6" w:rsidP="007615D6">
      <w:r w:rsidRPr="005B25A1">
        <w:rPr>
          <w:b/>
          <w:bCs/>
        </w:rPr>
        <w:t>Status:</w:t>
      </w:r>
      <w:r>
        <w:t xml:space="preserve"> </w:t>
      </w:r>
      <w:r>
        <w:rPr>
          <w:color w:val="0000FF"/>
        </w:rPr>
        <w:t>Not concluded</w:t>
      </w:r>
      <w:r>
        <w:t>.</w:t>
      </w:r>
    </w:p>
    <w:p w14:paraId="60356657" w14:textId="77777777" w:rsidR="00E00DA6" w:rsidRDefault="007615D6" w:rsidP="000A3FBD">
      <w:pPr>
        <w:pStyle w:val="NormTop"/>
      </w:pPr>
      <w:r>
        <w:rPr>
          <w:color w:val="0000FF"/>
        </w:rPr>
        <w:lastRenderedPageBreak/>
        <w:t>S2-2410152</w:t>
      </w:r>
      <w:r w:rsidRPr="00D53282">
        <w:t xml:space="preserve"> </w:t>
      </w:r>
      <w:r>
        <w:t>(DISCUSSION) XRM Phase 2. Additional Packet Filters. (Source: Ericsson)</w:t>
      </w:r>
      <w:r>
        <w:br/>
      </w:r>
      <w:r w:rsidRPr="00D53282">
        <w:rPr>
          <w:b/>
        </w:rPr>
        <w:t>Document for:</w:t>
      </w:r>
      <w:r w:rsidRPr="00D53282">
        <w:t xml:space="preserve"> </w:t>
      </w:r>
      <w:r>
        <w:t>Agreement</w:t>
      </w:r>
      <w:r>
        <w:br/>
      </w:r>
      <w:r w:rsidRPr="00D53282">
        <w:rPr>
          <w:b/>
        </w:rPr>
        <w:t>Abstract:</w:t>
      </w:r>
      <w:r w:rsidRPr="00D53282">
        <w:t xml:space="preserve"> </w:t>
      </w:r>
      <w:r>
        <w:br/>
        <w:t>Provides arguments for which elements are relevant for Media streams multiplexed in same (S)RTP session.</w:t>
      </w:r>
    </w:p>
    <w:p w14:paraId="7BA3F5F0" w14:textId="77777777" w:rsidR="007615D6" w:rsidRPr="005B25A1" w:rsidRDefault="007615D6" w:rsidP="007615D6">
      <w:pPr>
        <w:keepNext/>
        <w:keepLines/>
        <w:rPr>
          <w:b/>
          <w:bCs/>
        </w:rPr>
      </w:pPr>
      <w:r w:rsidRPr="005B25A1">
        <w:rPr>
          <w:b/>
          <w:bCs/>
        </w:rPr>
        <w:t>Convenor comment:</w:t>
      </w:r>
    </w:p>
    <w:p w14:paraId="5C1EEC53" w14:textId="77777777" w:rsidR="007615D6" w:rsidRPr="005B25A1" w:rsidRDefault="007615D6" w:rsidP="007615D6">
      <w:pPr>
        <w:keepNext/>
        <w:keepLines/>
      </w:pPr>
      <w:r w:rsidRPr="005B25A1">
        <w:t>KI#4.</w:t>
      </w:r>
    </w:p>
    <w:p w14:paraId="295D1AF9" w14:textId="77777777" w:rsidR="007615D6" w:rsidRPr="005B25A1" w:rsidRDefault="007615D6" w:rsidP="007615D6">
      <w:pPr>
        <w:keepNext/>
        <w:keepLines/>
        <w:rPr>
          <w:b/>
          <w:bCs/>
        </w:rPr>
      </w:pPr>
      <w:r w:rsidRPr="005B25A1">
        <w:rPr>
          <w:b/>
          <w:bCs/>
        </w:rPr>
        <w:t>Parallel discussion:</w:t>
      </w:r>
    </w:p>
    <w:p w14:paraId="73E08EBB" w14:textId="77777777" w:rsidR="007615D6" w:rsidRPr="005B25A1" w:rsidRDefault="007615D6" w:rsidP="007615D6">
      <w:pPr>
        <w:keepNext/>
        <w:keepLines/>
      </w:pPr>
      <w:r w:rsidRPr="005B25A1">
        <w:t>-</w:t>
      </w:r>
    </w:p>
    <w:p w14:paraId="08D098B1" w14:textId="77777777" w:rsidR="007615D6" w:rsidRPr="005B25A1" w:rsidRDefault="007615D6" w:rsidP="007615D6">
      <w:pPr>
        <w:keepNext/>
        <w:keepLines/>
        <w:rPr>
          <w:b/>
          <w:bCs/>
        </w:rPr>
      </w:pPr>
      <w:r w:rsidRPr="005B25A1">
        <w:rPr>
          <w:b/>
          <w:bCs/>
        </w:rPr>
        <w:t>Plenary Discussion:</w:t>
      </w:r>
    </w:p>
    <w:p w14:paraId="457E8269" w14:textId="77777777" w:rsidR="007615D6" w:rsidRPr="005B25A1" w:rsidRDefault="007615D6" w:rsidP="007615D6">
      <w:pPr>
        <w:keepNext/>
        <w:keepLines/>
      </w:pPr>
      <w:r>
        <w:rPr>
          <w:color w:val="FF0000"/>
        </w:rPr>
        <w:t>NO DISCUSSION RECORDED</w:t>
      </w:r>
    </w:p>
    <w:p w14:paraId="215DD442" w14:textId="77777777" w:rsidR="007615D6" w:rsidRPr="00EB0339" w:rsidRDefault="007615D6" w:rsidP="007615D6">
      <w:r w:rsidRPr="005B25A1">
        <w:rPr>
          <w:b/>
          <w:bCs/>
        </w:rPr>
        <w:t>Status:</w:t>
      </w:r>
      <w:r>
        <w:t xml:space="preserve"> </w:t>
      </w:r>
      <w:r>
        <w:rPr>
          <w:color w:val="0000FF"/>
        </w:rPr>
        <w:t>Not concluded</w:t>
      </w:r>
      <w:r>
        <w:t>.</w:t>
      </w:r>
    </w:p>
    <w:p w14:paraId="27A4A0D9" w14:textId="77777777" w:rsidR="00E00DA6" w:rsidRDefault="007615D6" w:rsidP="000A3FBD">
      <w:pPr>
        <w:pStyle w:val="NormTop"/>
      </w:pPr>
      <w:r>
        <w:rPr>
          <w:color w:val="0000FF"/>
        </w:rPr>
        <w:t>S2-2410155</w:t>
      </w:r>
      <w:r w:rsidRPr="00D53282">
        <w:t xml:space="preserve"> </w:t>
      </w:r>
      <w:r>
        <w:t>(LS OUT) [DRAFT] LS on introduction of extensions to IP Packet Filters for differentiated QoS handling for multiplexed media flows (Source: Ericsson)</w:t>
      </w:r>
      <w:r>
        <w:br/>
      </w:r>
      <w:r w:rsidRPr="00D53282">
        <w:rPr>
          <w:b/>
        </w:rPr>
        <w:t>Document for:</w:t>
      </w:r>
      <w:r w:rsidRPr="00D53282">
        <w:t xml:space="preserve"> </w:t>
      </w:r>
      <w:r>
        <w:t>Approval</w:t>
      </w:r>
      <w:r>
        <w:br/>
      </w:r>
      <w:r w:rsidRPr="00D53282">
        <w:rPr>
          <w:b/>
        </w:rPr>
        <w:t>Abstract:</w:t>
      </w:r>
      <w:r w:rsidRPr="00D53282">
        <w:t xml:space="preserve"> </w:t>
      </w:r>
      <w:r>
        <w:br/>
        <w:t>SA WG2 informs SA WG4 about introduction of extensions to IP Packet Filters for differentiated QoS handling for multiplexed media flows.</w:t>
      </w:r>
    </w:p>
    <w:p w14:paraId="71BB7980" w14:textId="77777777" w:rsidR="007615D6" w:rsidRPr="005B25A1" w:rsidRDefault="007615D6" w:rsidP="007615D6">
      <w:pPr>
        <w:keepNext/>
        <w:keepLines/>
        <w:rPr>
          <w:b/>
          <w:bCs/>
        </w:rPr>
      </w:pPr>
      <w:r w:rsidRPr="005B25A1">
        <w:rPr>
          <w:b/>
          <w:bCs/>
        </w:rPr>
        <w:t>Convenor comment:</w:t>
      </w:r>
    </w:p>
    <w:p w14:paraId="40310714" w14:textId="77777777" w:rsidR="007615D6" w:rsidRPr="005B25A1" w:rsidRDefault="007615D6" w:rsidP="007615D6">
      <w:pPr>
        <w:keepNext/>
        <w:keepLines/>
      </w:pPr>
      <w:r w:rsidRPr="005B25A1">
        <w:t>KI#4. Handle, baseline.</w:t>
      </w:r>
    </w:p>
    <w:p w14:paraId="33E9738A" w14:textId="77777777" w:rsidR="007615D6" w:rsidRPr="005B25A1" w:rsidRDefault="007615D6" w:rsidP="007615D6">
      <w:pPr>
        <w:keepNext/>
        <w:keepLines/>
        <w:rPr>
          <w:b/>
          <w:bCs/>
        </w:rPr>
      </w:pPr>
      <w:r w:rsidRPr="005B25A1">
        <w:rPr>
          <w:b/>
          <w:bCs/>
        </w:rPr>
        <w:t>Parallel discussion:</w:t>
      </w:r>
    </w:p>
    <w:p w14:paraId="1E0256D7" w14:textId="77777777" w:rsidR="007615D6" w:rsidRPr="005B25A1" w:rsidRDefault="007615D6" w:rsidP="007615D6">
      <w:pPr>
        <w:keepNext/>
        <w:keepLines/>
      </w:pPr>
      <w:r w:rsidRPr="005B25A1">
        <w:t>-</w:t>
      </w:r>
    </w:p>
    <w:p w14:paraId="5ACA4A8C" w14:textId="77777777" w:rsidR="007615D6" w:rsidRPr="005B25A1" w:rsidRDefault="007615D6" w:rsidP="007615D6">
      <w:pPr>
        <w:keepNext/>
        <w:keepLines/>
        <w:rPr>
          <w:b/>
          <w:bCs/>
        </w:rPr>
      </w:pPr>
      <w:r w:rsidRPr="005B25A1">
        <w:rPr>
          <w:b/>
          <w:bCs/>
        </w:rPr>
        <w:t>Plenary Discussion:</w:t>
      </w:r>
    </w:p>
    <w:p w14:paraId="1D9AD1E6" w14:textId="77777777" w:rsidR="007615D6" w:rsidRPr="005B25A1" w:rsidRDefault="007615D6" w:rsidP="007615D6">
      <w:pPr>
        <w:keepNext/>
        <w:keepLines/>
      </w:pPr>
      <w:r>
        <w:rPr>
          <w:color w:val="FF0000"/>
        </w:rPr>
        <w:t>NO DISCUSSION RECORDED</w:t>
      </w:r>
    </w:p>
    <w:p w14:paraId="577333C1" w14:textId="77777777" w:rsidR="007615D6" w:rsidRPr="00EB0339" w:rsidRDefault="007615D6" w:rsidP="007615D6">
      <w:r w:rsidRPr="005B25A1">
        <w:rPr>
          <w:b/>
          <w:bCs/>
        </w:rPr>
        <w:t>Status:</w:t>
      </w:r>
      <w:r>
        <w:t xml:space="preserve"> </w:t>
      </w:r>
      <w:r>
        <w:rPr>
          <w:color w:val="0000FF"/>
        </w:rPr>
        <w:t>Not concluded</w:t>
      </w:r>
      <w:r>
        <w:t>.</w:t>
      </w:r>
    </w:p>
    <w:p w14:paraId="79954CB9" w14:textId="77777777" w:rsidR="00E00DA6" w:rsidRDefault="007615D6" w:rsidP="000A3FBD">
      <w:pPr>
        <w:pStyle w:val="NormTop"/>
      </w:pPr>
      <w:r>
        <w:rPr>
          <w:color w:val="0000FF"/>
        </w:rPr>
        <w:t>S2-2409594</w:t>
      </w:r>
      <w:r w:rsidRPr="00D53282">
        <w:t xml:space="preserve"> </w:t>
      </w:r>
      <w:r>
        <w:t>(LS IN) LS from RAN WG2: Reply LS on FS_XRM Ph2 (Source: RAN WG2 (R2-2407733))</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[R2-2406241/S2-2407351]. RAN WG2 has discussed the questions in the LS, and concluded on the following: Regarding Question 1 on dynamic changes of the periodicity, RAN WG2 believes periodicity can already be provided to gNB via TSCAI and/or UAI, which is sufficient for infrequent periodicity changes. And RAN WG2 does not have consensus on whether additional indication for dynamic changes of the periodicity is needed. Regarding Question 2 on time to next burst, RAN WG2 thinks that time to next burst may be useful for the network scheduling for downlink, if it is provided in advance and is reliable and accurate at RAN. Action: RAN WG2 kindly request SA WG2 to take the above information into account during the future work, and provide feedback, if any.</w:t>
      </w:r>
    </w:p>
    <w:p w14:paraId="6FAD5EB3" w14:textId="77777777" w:rsidR="007615D6" w:rsidRPr="005B25A1" w:rsidRDefault="007615D6" w:rsidP="007615D6">
      <w:pPr>
        <w:keepNext/>
        <w:keepLines/>
        <w:rPr>
          <w:b/>
          <w:bCs/>
        </w:rPr>
      </w:pPr>
      <w:r w:rsidRPr="005B25A1">
        <w:rPr>
          <w:b/>
          <w:bCs/>
        </w:rPr>
        <w:t>Convenor comment:</w:t>
      </w:r>
    </w:p>
    <w:p w14:paraId="6916DEDA" w14:textId="77777777" w:rsidR="007615D6" w:rsidRPr="005B25A1" w:rsidRDefault="007615D6" w:rsidP="007615D6">
      <w:pPr>
        <w:keepNext/>
        <w:keepLines/>
      </w:pPr>
      <w:r w:rsidRPr="005B25A1">
        <w:t>KI#5. Handle.</w:t>
      </w:r>
    </w:p>
    <w:p w14:paraId="2D704BB4" w14:textId="77777777" w:rsidR="007615D6" w:rsidRPr="005B25A1" w:rsidRDefault="007615D6" w:rsidP="007615D6">
      <w:pPr>
        <w:keepNext/>
        <w:keepLines/>
        <w:rPr>
          <w:b/>
          <w:bCs/>
        </w:rPr>
      </w:pPr>
      <w:r w:rsidRPr="005B25A1">
        <w:rPr>
          <w:b/>
          <w:bCs/>
        </w:rPr>
        <w:t>Parallel discussion:</w:t>
      </w:r>
    </w:p>
    <w:p w14:paraId="4815118E" w14:textId="77777777" w:rsidR="007615D6" w:rsidRPr="005B25A1" w:rsidRDefault="007615D6" w:rsidP="007615D6">
      <w:pPr>
        <w:keepNext/>
        <w:keepLines/>
      </w:pPr>
      <w:r w:rsidRPr="005B25A1">
        <w:t>-</w:t>
      </w:r>
    </w:p>
    <w:p w14:paraId="6B4F5444" w14:textId="77777777" w:rsidR="007615D6" w:rsidRPr="005B25A1" w:rsidRDefault="007615D6" w:rsidP="007615D6">
      <w:pPr>
        <w:keepNext/>
        <w:keepLines/>
        <w:rPr>
          <w:b/>
          <w:bCs/>
        </w:rPr>
      </w:pPr>
      <w:r w:rsidRPr="005B25A1">
        <w:rPr>
          <w:b/>
          <w:bCs/>
        </w:rPr>
        <w:t>Plenary Discussion:</w:t>
      </w:r>
    </w:p>
    <w:p w14:paraId="5D60B32E" w14:textId="77777777" w:rsidR="007615D6" w:rsidRPr="005B25A1" w:rsidRDefault="007615D6" w:rsidP="007615D6">
      <w:pPr>
        <w:keepNext/>
        <w:keepLines/>
      </w:pPr>
      <w:r>
        <w:rPr>
          <w:color w:val="FF0000"/>
        </w:rPr>
        <w:t>NO DISCUSSION RECORDED</w:t>
      </w:r>
    </w:p>
    <w:p w14:paraId="61C6DCED" w14:textId="77777777" w:rsidR="007615D6" w:rsidRPr="00EB0339" w:rsidRDefault="007615D6" w:rsidP="007615D6">
      <w:r w:rsidRPr="005B25A1">
        <w:rPr>
          <w:b/>
          <w:bCs/>
        </w:rPr>
        <w:t>Status:</w:t>
      </w:r>
      <w:r>
        <w:t xml:space="preserve"> </w:t>
      </w:r>
      <w:r>
        <w:rPr>
          <w:color w:val="0000FF"/>
        </w:rPr>
        <w:t>Not concluded</w:t>
      </w:r>
      <w:r>
        <w:t>.</w:t>
      </w:r>
    </w:p>
    <w:p w14:paraId="25165B8C" w14:textId="77777777" w:rsidR="00E00DA6" w:rsidRDefault="007615D6" w:rsidP="000A3FBD">
      <w:pPr>
        <w:pStyle w:val="NormTop"/>
      </w:pPr>
      <w:r>
        <w:rPr>
          <w:color w:val="0000FF"/>
        </w:rPr>
        <w:lastRenderedPageBreak/>
        <w:t>S2-2409609</w:t>
      </w:r>
      <w:r w:rsidRPr="00D53282">
        <w:t xml:space="preserve"> </w:t>
      </w:r>
      <w:r>
        <w:t>(LS IN) LS from SA WG4: LS Reply on FS_XRM_Ph2 (Source: SA WG4 (S4-241776))</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(S2-2407351/S4-241422) and would like to provide the feedback as following: {. . .} Action: SA WG4 kindly asks SA WG2 to take the above into account and provide feedback if any.</w:t>
      </w:r>
    </w:p>
    <w:p w14:paraId="65C2CF77" w14:textId="77777777" w:rsidR="007615D6" w:rsidRPr="005B25A1" w:rsidRDefault="007615D6" w:rsidP="007615D6">
      <w:pPr>
        <w:keepNext/>
        <w:keepLines/>
        <w:rPr>
          <w:b/>
          <w:bCs/>
        </w:rPr>
      </w:pPr>
      <w:r w:rsidRPr="005B25A1">
        <w:rPr>
          <w:b/>
          <w:bCs/>
        </w:rPr>
        <w:t>Convenor comment:</w:t>
      </w:r>
    </w:p>
    <w:p w14:paraId="7D9DFE9D" w14:textId="77777777" w:rsidR="007615D6" w:rsidRPr="005B25A1" w:rsidRDefault="007615D6" w:rsidP="007615D6">
      <w:pPr>
        <w:keepNext/>
        <w:keepLines/>
      </w:pPr>
      <w:r w:rsidRPr="005B25A1">
        <w:t>KI#5. Handle.</w:t>
      </w:r>
    </w:p>
    <w:p w14:paraId="313DCCF0" w14:textId="77777777" w:rsidR="007615D6" w:rsidRPr="005B25A1" w:rsidRDefault="007615D6" w:rsidP="007615D6">
      <w:pPr>
        <w:keepNext/>
        <w:keepLines/>
        <w:rPr>
          <w:b/>
          <w:bCs/>
        </w:rPr>
      </w:pPr>
      <w:r w:rsidRPr="005B25A1">
        <w:rPr>
          <w:b/>
          <w:bCs/>
        </w:rPr>
        <w:t>Parallel discussion:</w:t>
      </w:r>
    </w:p>
    <w:p w14:paraId="2AEBEF6D" w14:textId="77777777" w:rsidR="007615D6" w:rsidRPr="005B25A1" w:rsidRDefault="007615D6" w:rsidP="007615D6">
      <w:pPr>
        <w:keepNext/>
        <w:keepLines/>
      </w:pPr>
      <w:r w:rsidRPr="005B25A1">
        <w:t>-</w:t>
      </w:r>
    </w:p>
    <w:p w14:paraId="384CF314" w14:textId="77777777" w:rsidR="007615D6" w:rsidRPr="005B25A1" w:rsidRDefault="007615D6" w:rsidP="007615D6">
      <w:pPr>
        <w:keepNext/>
        <w:keepLines/>
        <w:rPr>
          <w:b/>
          <w:bCs/>
        </w:rPr>
      </w:pPr>
      <w:r w:rsidRPr="005B25A1">
        <w:rPr>
          <w:b/>
          <w:bCs/>
        </w:rPr>
        <w:t>Plenary Discussion:</w:t>
      </w:r>
    </w:p>
    <w:p w14:paraId="7B160EDE" w14:textId="77777777" w:rsidR="007615D6" w:rsidRPr="005B25A1" w:rsidRDefault="007615D6" w:rsidP="007615D6">
      <w:pPr>
        <w:keepNext/>
        <w:keepLines/>
      </w:pPr>
      <w:r>
        <w:rPr>
          <w:color w:val="FF0000"/>
        </w:rPr>
        <w:t>NO DISCUSSION RECORDED</w:t>
      </w:r>
    </w:p>
    <w:p w14:paraId="18455B3A" w14:textId="77777777" w:rsidR="007615D6" w:rsidRPr="00EB0339" w:rsidRDefault="007615D6" w:rsidP="007615D6">
      <w:r w:rsidRPr="005B25A1">
        <w:rPr>
          <w:b/>
          <w:bCs/>
        </w:rPr>
        <w:t>Status:</w:t>
      </w:r>
      <w:r>
        <w:t xml:space="preserve"> </w:t>
      </w:r>
      <w:r>
        <w:rPr>
          <w:color w:val="0000FF"/>
        </w:rPr>
        <w:t>Not concluded</w:t>
      </w:r>
      <w:r>
        <w:t>.</w:t>
      </w:r>
    </w:p>
    <w:p w14:paraId="37C98E39" w14:textId="77777777" w:rsidR="00E00DA6" w:rsidRDefault="007615D6" w:rsidP="000A3FBD">
      <w:pPr>
        <w:pStyle w:val="NormTop"/>
      </w:pPr>
      <w:r>
        <w:rPr>
          <w:color w:val="0000FF"/>
        </w:rPr>
        <w:t>S2-2409598</w:t>
      </w:r>
      <w:r w:rsidRPr="00D53282">
        <w:t xml:space="preserve"> </w:t>
      </w:r>
      <w:r>
        <w:t>(LS IN) LS from RAN WG3: Response LS to SA2 on FS_XRM Ph2 (Source: RAN WG3 (R3-244844))</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Ph2(R3-244045/S2-2407351) and kindly asks SA WG2 to consider the following RAN WG3 responses. {. . .} Action: RAN WG3 kindly asks SA WG2 to take above answers into account and provide feedback if any.</w:t>
      </w:r>
    </w:p>
    <w:p w14:paraId="4A61E57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S2-2410190</w:t>
      </w:r>
      <w:r>
        <w:t>,</w:t>
      </w:r>
      <w:r>
        <w:rPr>
          <w:color w:val="0000FF"/>
        </w:rPr>
        <w:t xml:space="preserve"> S2-2410487</w:t>
      </w:r>
      <w:r>
        <w:t>.</w:t>
      </w:r>
    </w:p>
    <w:p w14:paraId="28ADE2E0" w14:textId="77777777" w:rsidR="007615D6" w:rsidRPr="005B25A1" w:rsidRDefault="007615D6" w:rsidP="007615D6">
      <w:pPr>
        <w:keepNext/>
        <w:keepLines/>
        <w:rPr>
          <w:b/>
          <w:bCs/>
        </w:rPr>
      </w:pPr>
      <w:r w:rsidRPr="005B25A1">
        <w:rPr>
          <w:b/>
          <w:bCs/>
        </w:rPr>
        <w:t>Convenor comment:</w:t>
      </w:r>
    </w:p>
    <w:p w14:paraId="31E56585" w14:textId="77777777" w:rsidR="007615D6" w:rsidRPr="005B25A1" w:rsidRDefault="007615D6" w:rsidP="007615D6">
      <w:pPr>
        <w:keepNext/>
        <w:keepLines/>
      </w:pPr>
      <w:r w:rsidRPr="005B25A1">
        <w:t>KI9 (+KI5). Handle.</w:t>
      </w:r>
    </w:p>
    <w:p w14:paraId="4874775B" w14:textId="77777777" w:rsidR="007615D6" w:rsidRPr="005B25A1" w:rsidRDefault="007615D6" w:rsidP="007615D6">
      <w:pPr>
        <w:keepNext/>
        <w:keepLines/>
        <w:rPr>
          <w:b/>
          <w:bCs/>
        </w:rPr>
      </w:pPr>
      <w:r w:rsidRPr="005B25A1">
        <w:rPr>
          <w:b/>
          <w:bCs/>
        </w:rPr>
        <w:t>Parallel discussion:</w:t>
      </w:r>
    </w:p>
    <w:p w14:paraId="3713C84F" w14:textId="77777777" w:rsidR="007615D6" w:rsidRPr="005B25A1" w:rsidRDefault="007615D6" w:rsidP="007615D6">
      <w:pPr>
        <w:keepNext/>
        <w:keepLines/>
      </w:pPr>
      <w:r w:rsidRPr="005B25A1">
        <w:t>-</w:t>
      </w:r>
    </w:p>
    <w:p w14:paraId="0CF847E8" w14:textId="77777777" w:rsidR="007615D6" w:rsidRPr="005B25A1" w:rsidRDefault="007615D6" w:rsidP="007615D6">
      <w:pPr>
        <w:keepNext/>
        <w:keepLines/>
        <w:rPr>
          <w:b/>
          <w:bCs/>
        </w:rPr>
      </w:pPr>
      <w:r w:rsidRPr="005B25A1">
        <w:rPr>
          <w:b/>
          <w:bCs/>
        </w:rPr>
        <w:t>Plenary Discussion:</w:t>
      </w:r>
    </w:p>
    <w:p w14:paraId="2BEB5484" w14:textId="77777777" w:rsidR="007615D6" w:rsidRPr="005B25A1" w:rsidRDefault="007615D6" w:rsidP="007615D6">
      <w:pPr>
        <w:keepNext/>
        <w:keepLines/>
      </w:pPr>
      <w:r>
        <w:rPr>
          <w:color w:val="FF0000"/>
        </w:rPr>
        <w:t>NO DISCUSSION RECORDED</w:t>
      </w:r>
    </w:p>
    <w:p w14:paraId="7E161F7F" w14:textId="77777777" w:rsidR="007615D6" w:rsidRPr="00EB0339" w:rsidRDefault="007615D6" w:rsidP="007615D6">
      <w:r w:rsidRPr="005B25A1">
        <w:rPr>
          <w:b/>
          <w:bCs/>
        </w:rPr>
        <w:t>Status:</w:t>
      </w:r>
      <w:r>
        <w:t xml:space="preserve"> </w:t>
      </w:r>
      <w:r>
        <w:rPr>
          <w:color w:val="0000FF"/>
        </w:rPr>
        <w:t>Not concluded</w:t>
      </w:r>
      <w:r>
        <w:t>.</w:t>
      </w:r>
    </w:p>
    <w:p w14:paraId="31C33948" w14:textId="77777777" w:rsidR="00E00DA6" w:rsidRDefault="007615D6" w:rsidP="000A3FBD">
      <w:pPr>
        <w:pStyle w:val="NormTop"/>
      </w:pPr>
      <w:r>
        <w:rPr>
          <w:color w:val="0000FF"/>
        </w:rPr>
        <w:t>S2-2410487</w:t>
      </w:r>
      <w:r w:rsidRPr="00D53282">
        <w:t xml:space="preserve"> </w:t>
      </w:r>
      <w:r>
        <w:t>(LS OUT) [DRAFT] LS Reply on FS_XRM Ph2 (Source: Huawei, HiSilicon)</w:t>
      </w:r>
      <w:r>
        <w:br/>
      </w:r>
      <w:r w:rsidRPr="00D53282">
        <w:rPr>
          <w:b/>
        </w:rPr>
        <w:t>Document for:</w:t>
      </w:r>
      <w:r w:rsidRPr="00D53282">
        <w:t xml:space="preserve"> </w:t>
      </w:r>
      <w:r>
        <w:t>Approval</w:t>
      </w:r>
      <w:r>
        <w:br/>
      </w:r>
      <w:r w:rsidRPr="00D53282">
        <w:rPr>
          <w:b/>
        </w:rPr>
        <w:t>Abstract:</w:t>
      </w:r>
      <w:r w:rsidRPr="00D53282">
        <w:t xml:space="preserve"> </w:t>
      </w:r>
      <w:r>
        <w:br/>
        <w:t>Answering the questions by RAN WG3.</w:t>
      </w:r>
    </w:p>
    <w:p w14:paraId="297959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S2-2409598</w:t>
      </w:r>
      <w:r>
        <w:t>.</w:t>
      </w:r>
    </w:p>
    <w:p w14:paraId="2F6EFF46" w14:textId="77777777" w:rsidR="007615D6" w:rsidRPr="005B25A1" w:rsidRDefault="007615D6" w:rsidP="007615D6">
      <w:pPr>
        <w:keepNext/>
        <w:keepLines/>
        <w:rPr>
          <w:b/>
          <w:bCs/>
        </w:rPr>
      </w:pPr>
      <w:r w:rsidRPr="005B25A1">
        <w:rPr>
          <w:b/>
          <w:bCs/>
        </w:rPr>
        <w:t>Convenor comment:</w:t>
      </w:r>
    </w:p>
    <w:p w14:paraId="5043FF37" w14:textId="77777777" w:rsidR="007615D6" w:rsidRPr="005B25A1" w:rsidRDefault="007615D6" w:rsidP="007615D6">
      <w:pPr>
        <w:keepNext/>
        <w:keepLines/>
      </w:pPr>
      <w:r w:rsidRPr="005B25A1">
        <w:t>KI#9. Handle, baseline.</w:t>
      </w:r>
    </w:p>
    <w:p w14:paraId="5BA2B234" w14:textId="77777777" w:rsidR="007615D6" w:rsidRPr="005B25A1" w:rsidRDefault="007615D6" w:rsidP="007615D6">
      <w:pPr>
        <w:keepNext/>
        <w:keepLines/>
        <w:rPr>
          <w:b/>
          <w:bCs/>
        </w:rPr>
      </w:pPr>
      <w:r w:rsidRPr="005B25A1">
        <w:rPr>
          <w:b/>
          <w:bCs/>
        </w:rPr>
        <w:t>Parallel discussion:</w:t>
      </w:r>
    </w:p>
    <w:p w14:paraId="0B9B4AD6" w14:textId="77777777" w:rsidR="007615D6" w:rsidRPr="005B25A1" w:rsidRDefault="007615D6" w:rsidP="007615D6">
      <w:pPr>
        <w:keepNext/>
        <w:keepLines/>
      </w:pPr>
      <w:r w:rsidRPr="005B25A1">
        <w:t>-</w:t>
      </w:r>
    </w:p>
    <w:p w14:paraId="5F92B454" w14:textId="77777777" w:rsidR="007615D6" w:rsidRPr="005B25A1" w:rsidRDefault="007615D6" w:rsidP="007615D6">
      <w:pPr>
        <w:keepNext/>
        <w:keepLines/>
        <w:rPr>
          <w:b/>
          <w:bCs/>
        </w:rPr>
      </w:pPr>
      <w:r w:rsidRPr="005B25A1">
        <w:rPr>
          <w:b/>
          <w:bCs/>
        </w:rPr>
        <w:t>Plenary Discussion:</w:t>
      </w:r>
    </w:p>
    <w:p w14:paraId="1A1CEA63" w14:textId="77777777" w:rsidR="007615D6" w:rsidRPr="005B25A1" w:rsidRDefault="007615D6" w:rsidP="007615D6">
      <w:pPr>
        <w:keepNext/>
        <w:keepLines/>
      </w:pPr>
      <w:r>
        <w:rPr>
          <w:color w:val="FF0000"/>
        </w:rPr>
        <w:t>NO DISCUSSION RECORDED</w:t>
      </w:r>
    </w:p>
    <w:p w14:paraId="625892B5" w14:textId="77777777" w:rsidR="007615D6" w:rsidRPr="00EB0339" w:rsidRDefault="007615D6" w:rsidP="007615D6">
      <w:r w:rsidRPr="005B25A1">
        <w:rPr>
          <w:b/>
          <w:bCs/>
        </w:rPr>
        <w:t>Status:</w:t>
      </w:r>
      <w:r>
        <w:t xml:space="preserve"> </w:t>
      </w:r>
      <w:r>
        <w:rPr>
          <w:color w:val="0000FF"/>
        </w:rPr>
        <w:t>Not concluded</w:t>
      </w:r>
      <w:r>
        <w:t>.</w:t>
      </w:r>
    </w:p>
    <w:p w14:paraId="7B01132D" w14:textId="77777777" w:rsidR="00E00DA6" w:rsidRDefault="007615D6" w:rsidP="000A3FBD">
      <w:pPr>
        <w:pStyle w:val="NormTop"/>
      </w:pPr>
      <w:r>
        <w:rPr>
          <w:color w:val="0000FF"/>
        </w:rPr>
        <w:lastRenderedPageBreak/>
        <w:t>S2-2410190</w:t>
      </w:r>
      <w:r w:rsidRPr="00D53282">
        <w:t xml:space="preserve"> </w:t>
      </w:r>
      <w:r>
        <w:t>(LS OUT) [DRAFT] Response LS to RAN WG3 on FS_XRM Ph2 (Source: CATT)</w:t>
      </w:r>
      <w:r>
        <w:br/>
      </w:r>
      <w:r w:rsidRPr="00D53282">
        <w:rPr>
          <w:b/>
        </w:rPr>
        <w:t>Document for:</w:t>
      </w:r>
      <w:r w:rsidRPr="00D53282">
        <w:t xml:space="preserve"> </w:t>
      </w:r>
      <w:r>
        <w:t>Approval</w:t>
      </w:r>
      <w:r>
        <w:br/>
      </w:r>
      <w:r w:rsidRPr="00D53282">
        <w:rPr>
          <w:b/>
        </w:rPr>
        <w:t>Abstract:</w:t>
      </w:r>
      <w:r w:rsidRPr="00D53282">
        <w:t xml:space="preserve"> </w:t>
      </w:r>
      <w:r>
        <w:br/>
        <w:t>Response LS to RAN WG3 on FS_XRM Ph2.</w:t>
      </w:r>
    </w:p>
    <w:p w14:paraId="734994F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S2-2409598</w:t>
      </w:r>
      <w:r>
        <w:t>.</w:t>
      </w:r>
    </w:p>
    <w:p w14:paraId="68E5A0A0" w14:textId="77777777" w:rsidR="007615D6" w:rsidRPr="005B25A1" w:rsidRDefault="007615D6" w:rsidP="007615D6">
      <w:pPr>
        <w:keepNext/>
        <w:keepLines/>
        <w:rPr>
          <w:b/>
          <w:bCs/>
        </w:rPr>
      </w:pPr>
      <w:r w:rsidRPr="005B25A1">
        <w:rPr>
          <w:b/>
          <w:bCs/>
        </w:rPr>
        <w:t>Convenor comment:</w:t>
      </w:r>
    </w:p>
    <w:p w14:paraId="4C4FF78F" w14:textId="77777777" w:rsidR="007615D6" w:rsidRPr="005B25A1" w:rsidRDefault="007615D6" w:rsidP="007615D6">
      <w:pPr>
        <w:keepNext/>
        <w:keepLines/>
      </w:pPr>
      <w:r w:rsidRPr="005B25A1">
        <w:t>Merge into S2-2410487.</w:t>
      </w:r>
    </w:p>
    <w:p w14:paraId="32D91632" w14:textId="77777777" w:rsidR="007615D6" w:rsidRPr="005B25A1" w:rsidRDefault="007615D6" w:rsidP="007615D6">
      <w:pPr>
        <w:keepNext/>
        <w:keepLines/>
        <w:rPr>
          <w:b/>
          <w:bCs/>
        </w:rPr>
      </w:pPr>
      <w:r w:rsidRPr="005B25A1">
        <w:rPr>
          <w:b/>
          <w:bCs/>
        </w:rPr>
        <w:t>Parallel discussion:</w:t>
      </w:r>
    </w:p>
    <w:p w14:paraId="4D354F8F" w14:textId="77777777" w:rsidR="007615D6" w:rsidRPr="005B25A1" w:rsidRDefault="007615D6" w:rsidP="007615D6">
      <w:pPr>
        <w:keepNext/>
        <w:keepLines/>
      </w:pPr>
      <w:r w:rsidRPr="005B25A1">
        <w:t>-</w:t>
      </w:r>
    </w:p>
    <w:p w14:paraId="113A0129" w14:textId="77777777" w:rsidR="007615D6" w:rsidRPr="005B25A1" w:rsidRDefault="007615D6" w:rsidP="007615D6">
      <w:pPr>
        <w:keepNext/>
        <w:keepLines/>
        <w:rPr>
          <w:b/>
          <w:bCs/>
        </w:rPr>
      </w:pPr>
      <w:r w:rsidRPr="005B25A1">
        <w:rPr>
          <w:b/>
          <w:bCs/>
        </w:rPr>
        <w:t>Plenary Discussion:</w:t>
      </w:r>
    </w:p>
    <w:p w14:paraId="794B3E0F" w14:textId="77777777" w:rsidR="007615D6" w:rsidRPr="005B25A1" w:rsidRDefault="007615D6" w:rsidP="007615D6">
      <w:pPr>
        <w:keepNext/>
        <w:keepLines/>
      </w:pPr>
      <w:r>
        <w:rPr>
          <w:color w:val="FF0000"/>
        </w:rPr>
        <w:t>NO DISCUSSION RECORDED</w:t>
      </w:r>
    </w:p>
    <w:p w14:paraId="5698C02E" w14:textId="77777777" w:rsidR="007615D6" w:rsidRPr="00EB0339" w:rsidRDefault="007615D6" w:rsidP="007615D6">
      <w:r w:rsidRPr="005B25A1">
        <w:rPr>
          <w:b/>
          <w:bCs/>
        </w:rPr>
        <w:t>Status:</w:t>
      </w:r>
      <w:r>
        <w:t xml:space="preserve"> </w:t>
      </w:r>
      <w:r>
        <w:rPr>
          <w:color w:val="0000FF"/>
        </w:rPr>
        <w:t>Not concluded</w:t>
      </w:r>
      <w:r>
        <w:t>.</w:t>
      </w:r>
    </w:p>
    <w:p w14:paraId="3D1192EE" w14:textId="77777777" w:rsidR="00E00DA6" w:rsidRDefault="007615D6" w:rsidP="000A3FBD">
      <w:pPr>
        <w:pStyle w:val="NormTop"/>
      </w:pPr>
      <w:r>
        <w:rPr>
          <w:color w:val="0000FF"/>
        </w:rPr>
        <w:t>S2-2410426</w:t>
      </w:r>
      <w:r w:rsidRPr="00D53282">
        <w:t xml:space="preserve"> </w:t>
      </w:r>
      <w:r>
        <w:t>(DISCUSSION) Discussion on multi-modality awareness progress at RAN. (Source: Vivo)</w:t>
      </w:r>
      <w:r>
        <w:br/>
      </w:r>
      <w:r w:rsidRPr="00D53282">
        <w:rPr>
          <w:b/>
        </w:rPr>
        <w:t>Document for:</w:t>
      </w:r>
      <w:r w:rsidRPr="00D53282">
        <w:t xml:space="preserve"> </w:t>
      </w:r>
      <w:r>
        <w:t>Information</w:t>
      </w:r>
      <w:r>
        <w:br/>
      </w:r>
      <w:r w:rsidRPr="00D53282">
        <w:rPr>
          <w:b/>
        </w:rPr>
        <w:t>Abstract:</w:t>
      </w:r>
      <w:r w:rsidRPr="00D53282">
        <w:t xml:space="preserve"> </w:t>
      </w:r>
      <w:r>
        <w:br/>
        <w:t>This contribution introduces the general progress related with multi-modality awareness at RAN WG2.</w:t>
      </w:r>
    </w:p>
    <w:p w14:paraId="663E95B7" w14:textId="77777777" w:rsidR="007615D6" w:rsidRPr="005B25A1" w:rsidRDefault="007615D6" w:rsidP="007615D6">
      <w:pPr>
        <w:keepNext/>
        <w:keepLines/>
        <w:rPr>
          <w:b/>
          <w:bCs/>
        </w:rPr>
      </w:pPr>
      <w:r w:rsidRPr="005B25A1">
        <w:rPr>
          <w:b/>
          <w:bCs/>
        </w:rPr>
        <w:t>Parallel discussion:</w:t>
      </w:r>
    </w:p>
    <w:p w14:paraId="0A0284D8" w14:textId="77777777" w:rsidR="007615D6" w:rsidRPr="005B25A1" w:rsidRDefault="007615D6" w:rsidP="007615D6">
      <w:pPr>
        <w:keepNext/>
        <w:keepLines/>
      </w:pPr>
      <w:r w:rsidRPr="005B25A1">
        <w:t>-</w:t>
      </w:r>
    </w:p>
    <w:p w14:paraId="1DAF1382" w14:textId="77777777" w:rsidR="007615D6" w:rsidRPr="005B25A1" w:rsidRDefault="007615D6" w:rsidP="007615D6">
      <w:pPr>
        <w:keepNext/>
        <w:keepLines/>
        <w:rPr>
          <w:b/>
          <w:bCs/>
        </w:rPr>
      </w:pPr>
      <w:r w:rsidRPr="005B25A1">
        <w:rPr>
          <w:b/>
          <w:bCs/>
        </w:rPr>
        <w:t>Plenary Discussion:</w:t>
      </w:r>
    </w:p>
    <w:p w14:paraId="608C2F2D" w14:textId="77777777" w:rsidR="007615D6" w:rsidRPr="005B25A1" w:rsidRDefault="007615D6" w:rsidP="007615D6">
      <w:pPr>
        <w:keepNext/>
        <w:keepLines/>
      </w:pPr>
      <w:r>
        <w:rPr>
          <w:color w:val="FF0000"/>
        </w:rPr>
        <w:t>NO DISCUSSION RECORDED</w:t>
      </w:r>
    </w:p>
    <w:p w14:paraId="7CFAC017" w14:textId="77777777" w:rsidR="007615D6" w:rsidRPr="00EB0339" w:rsidRDefault="007615D6" w:rsidP="007615D6">
      <w:r w:rsidRPr="005B25A1">
        <w:rPr>
          <w:b/>
          <w:bCs/>
        </w:rPr>
        <w:t>Status:</w:t>
      </w:r>
      <w:r>
        <w:t xml:space="preserve"> </w:t>
      </w:r>
      <w:r>
        <w:rPr>
          <w:color w:val="0000FF"/>
        </w:rPr>
        <w:t>Not concluded</w:t>
      </w:r>
      <w:r>
        <w:t>.</w:t>
      </w:r>
    </w:p>
    <w:p w14:paraId="3AA81E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Topics already handled in SA2#164</w:t>
      </w:r>
    </w:p>
    <w:p w14:paraId="5E94CD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w:t>
      </w:r>
    </w:p>
    <w:p w14:paraId="0D8E5BFC" w14:textId="77777777" w:rsidR="00E00DA6" w:rsidRDefault="007615D6" w:rsidP="000A3FBD">
      <w:pPr>
        <w:pStyle w:val="NormTop"/>
      </w:pPr>
      <w:r>
        <w:rPr>
          <w:color w:val="0000FF"/>
        </w:rPr>
        <w:t>S2-2409848</w:t>
      </w:r>
      <w:r w:rsidRPr="00D53282">
        <w:t xml:space="preserve"> </w:t>
      </w:r>
      <w:r>
        <w:t>(CR) 23.501 CR5407R2 (Rel-19, 'B'): Leveraging PDU Set QoS information for DSCP marking over N3/N9 in the transport network (Source: Intel, InterDigital Inc, China Telecom, Nokia,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296B82B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S2-2408819</w:t>
      </w:r>
      <w:r>
        <w:t>.</w:t>
      </w:r>
    </w:p>
    <w:p w14:paraId="1C82EB8B" w14:textId="77777777" w:rsidR="007615D6" w:rsidRPr="005B25A1" w:rsidRDefault="007615D6" w:rsidP="007615D6">
      <w:pPr>
        <w:keepNext/>
        <w:keepLines/>
        <w:rPr>
          <w:b/>
          <w:bCs/>
        </w:rPr>
      </w:pPr>
      <w:r w:rsidRPr="005B25A1">
        <w:rPr>
          <w:b/>
          <w:bCs/>
        </w:rPr>
        <w:t>Convenor comment:</w:t>
      </w:r>
    </w:p>
    <w:p w14:paraId="65930265" w14:textId="77777777" w:rsidR="007615D6" w:rsidRPr="005B25A1" w:rsidRDefault="007615D6" w:rsidP="007615D6">
      <w:pPr>
        <w:keepNext/>
        <w:keepLines/>
      </w:pPr>
      <w:r w:rsidRPr="005B25A1">
        <w:t>Handle.</w:t>
      </w:r>
    </w:p>
    <w:p w14:paraId="53CFC0CB" w14:textId="77777777" w:rsidR="007615D6" w:rsidRPr="005B25A1" w:rsidRDefault="007615D6" w:rsidP="007615D6">
      <w:pPr>
        <w:keepNext/>
        <w:keepLines/>
        <w:rPr>
          <w:b/>
          <w:bCs/>
        </w:rPr>
      </w:pPr>
      <w:r w:rsidRPr="005B25A1">
        <w:rPr>
          <w:b/>
          <w:bCs/>
        </w:rPr>
        <w:t>Parallel discussion:</w:t>
      </w:r>
    </w:p>
    <w:p w14:paraId="64241F5C" w14:textId="77777777" w:rsidR="007615D6" w:rsidRPr="005B25A1" w:rsidRDefault="007615D6" w:rsidP="007615D6">
      <w:pPr>
        <w:keepNext/>
        <w:keepLines/>
      </w:pPr>
      <w:r w:rsidRPr="005B25A1">
        <w:t>-</w:t>
      </w:r>
    </w:p>
    <w:p w14:paraId="58D3F0AD" w14:textId="77777777" w:rsidR="007615D6" w:rsidRPr="005B25A1" w:rsidRDefault="007615D6" w:rsidP="007615D6">
      <w:pPr>
        <w:keepNext/>
        <w:keepLines/>
        <w:rPr>
          <w:b/>
          <w:bCs/>
        </w:rPr>
      </w:pPr>
      <w:r w:rsidRPr="005B25A1">
        <w:rPr>
          <w:b/>
          <w:bCs/>
        </w:rPr>
        <w:t>Plenary Discussion:</w:t>
      </w:r>
    </w:p>
    <w:p w14:paraId="55C4F809" w14:textId="77777777" w:rsidR="007615D6" w:rsidRPr="005B25A1" w:rsidRDefault="007615D6" w:rsidP="007615D6">
      <w:pPr>
        <w:keepNext/>
        <w:keepLines/>
      </w:pPr>
      <w:r>
        <w:rPr>
          <w:color w:val="FF0000"/>
        </w:rPr>
        <w:t>NO DISCUSSION RECORDED</w:t>
      </w:r>
    </w:p>
    <w:p w14:paraId="006C4D49" w14:textId="77777777" w:rsidR="007615D6" w:rsidRPr="00EB0339" w:rsidRDefault="007615D6" w:rsidP="007615D6">
      <w:r w:rsidRPr="005B25A1">
        <w:rPr>
          <w:b/>
          <w:bCs/>
        </w:rPr>
        <w:t>Status:</w:t>
      </w:r>
      <w:r>
        <w:t xml:space="preserve"> </w:t>
      </w:r>
      <w:r>
        <w:rPr>
          <w:color w:val="0000FF"/>
        </w:rPr>
        <w:t>Not concluded</w:t>
      </w:r>
      <w:r>
        <w:t>.</w:t>
      </w:r>
    </w:p>
    <w:p w14:paraId="55DD9F18" w14:textId="77777777" w:rsidR="00E00DA6" w:rsidRDefault="007615D6" w:rsidP="000A3FBD">
      <w:pPr>
        <w:pStyle w:val="NormTop"/>
      </w:pPr>
      <w:r>
        <w:rPr>
          <w:color w:val="0000FF"/>
        </w:rPr>
        <w:lastRenderedPageBreak/>
        <w:t>S2-2410048</w:t>
      </w:r>
      <w:r w:rsidRPr="00D53282">
        <w:t xml:space="preserve"> </w:t>
      </w:r>
      <w:r>
        <w:t>(CR) 23.502 CR4965R1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322D30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S2-2408454</w:t>
      </w:r>
      <w:r>
        <w:t>.</w:t>
      </w:r>
    </w:p>
    <w:p w14:paraId="0AB1B47F" w14:textId="77777777" w:rsidR="007615D6" w:rsidRPr="005B25A1" w:rsidRDefault="007615D6" w:rsidP="007615D6">
      <w:pPr>
        <w:keepNext/>
        <w:keepLines/>
        <w:rPr>
          <w:b/>
          <w:bCs/>
        </w:rPr>
      </w:pPr>
      <w:r w:rsidRPr="005B25A1">
        <w:rPr>
          <w:b/>
          <w:bCs/>
        </w:rPr>
        <w:t>Convenor comment:</w:t>
      </w:r>
    </w:p>
    <w:p w14:paraId="5E661678" w14:textId="77777777" w:rsidR="007615D6" w:rsidRPr="005B25A1" w:rsidRDefault="007615D6" w:rsidP="007615D6">
      <w:pPr>
        <w:keepNext/>
        <w:keepLines/>
      </w:pPr>
      <w:r w:rsidRPr="005B25A1">
        <w:t>Handle.</w:t>
      </w:r>
    </w:p>
    <w:p w14:paraId="0D78EB7D" w14:textId="77777777" w:rsidR="007615D6" w:rsidRPr="005B25A1" w:rsidRDefault="007615D6" w:rsidP="007615D6">
      <w:pPr>
        <w:keepNext/>
        <w:keepLines/>
        <w:rPr>
          <w:b/>
          <w:bCs/>
        </w:rPr>
      </w:pPr>
      <w:r w:rsidRPr="005B25A1">
        <w:rPr>
          <w:b/>
          <w:bCs/>
        </w:rPr>
        <w:t>Parallel discussion:</w:t>
      </w:r>
    </w:p>
    <w:p w14:paraId="72EED17B" w14:textId="77777777" w:rsidR="007615D6" w:rsidRPr="005B25A1" w:rsidRDefault="007615D6" w:rsidP="007615D6">
      <w:pPr>
        <w:keepNext/>
        <w:keepLines/>
      </w:pPr>
      <w:r w:rsidRPr="005B25A1">
        <w:t>-</w:t>
      </w:r>
    </w:p>
    <w:p w14:paraId="4EE748EE" w14:textId="77777777" w:rsidR="007615D6" w:rsidRPr="005B25A1" w:rsidRDefault="007615D6" w:rsidP="007615D6">
      <w:pPr>
        <w:keepNext/>
        <w:keepLines/>
        <w:rPr>
          <w:b/>
          <w:bCs/>
        </w:rPr>
      </w:pPr>
      <w:r w:rsidRPr="005B25A1">
        <w:rPr>
          <w:b/>
          <w:bCs/>
        </w:rPr>
        <w:t>Plenary Discussion:</w:t>
      </w:r>
    </w:p>
    <w:p w14:paraId="19E5A602" w14:textId="77777777" w:rsidR="007615D6" w:rsidRPr="005B25A1" w:rsidRDefault="007615D6" w:rsidP="007615D6">
      <w:pPr>
        <w:keepNext/>
        <w:keepLines/>
      </w:pPr>
      <w:r>
        <w:rPr>
          <w:color w:val="FF0000"/>
        </w:rPr>
        <w:t>NO DISCUSSION RECORDED</w:t>
      </w:r>
    </w:p>
    <w:p w14:paraId="1A1E6283" w14:textId="77777777" w:rsidR="007615D6" w:rsidRPr="00EB0339" w:rsidRDefault="007615D6" w:rsidP="007615D6">
      <w:r w:rsidRPr="005B25A1">
        <w:rPr>
          <w:b/>
          <w:bCs/>
        </w:rPr>
        <w:t>Status:</w:t>
      </w:r>
      <w:r>
        <w:t xml:space="preserve"> </w:t>
      </w:r>
      <w:r>
        <w:rPr>
          <w:color w:val="0000FF"/>
        </w:rPr>
        <w:t>Not concluded</w:t>
      </w:r>
      <w:r>
        <w:t>.</w:t>
      </w:r>
    </w:p>
    <w:p w14:paraId="1AB5EF85" w14:textId="77777777" w:rsidR="00E00DA6" w:rsidRDefault="007615D6" w:rsidP="000A3FBD">
      <w:pPr>
        <w:pStyle w:val="NormTop"/>
      </w:pPr>
      <w:r>
        <w:rPr>
          <w:color w:val="0000FF"/>
        </w:rPr>
        <w:t>S2-2410049</w:t>
      </w:r>
      <w:r w:rsidRPr="00D53282">
        <w:t xml:space="preserve"> </w:t>
      </w:r>
      <w:r>
        <w:t>(CR) 23.503 CR1386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50B27012" w14:textId="77777777" w:rsidR="007615D6" w:rsidRPr="005B25A1" w:rsidRDefault="007615D6" w:rsidP="007615D6">
      <w:pPr>
        <w:keepNext/>
        <w:keepLines/>
        <w:rPr>
          <w:b/>
          <w:bCs/>
        </w:rPr>
      </w:pPr>
      <w:r w:rsidRPr="005B25A1">
        <w:rPr>
          <w:b/>
          <w:bCs/>
        </w:rPr>
        <w:t>Convenor comment:</w:t>
      </w:r>
    </w:p>
    <w:p w14:paraId="68824990" w14:textId="77777777" w:rsidR="007615D6" w:rsidRPr="005B25A1" w:rsidRDefault="007615D6" w:rsidP="007615D6">
      <w:pPr>
        <w:keepNext/>
        <w:keepLines/>
      </w:pPr>
      <w:r w:rsidRPr="005B25A1">
        <w:t>Handle.</w:t>
      </w:r>
    </w:p>
    <w:p w14:paraId="694D1026" w14:textId="77777777" w:rsidR="007615D6" w:rsidRPr="005B25A1" w:rsidRDefault="007615D6" w:rsidP="007615D6">
      <w:pPr>
        <w:keepNext/>
        <w:keepLines/>
        <w:rPr>
          <w:b/>
          <w:bCs/>
        </w:rPr>
      </w:pPr>
      <w:r w:rsidRPr="005B25A1">
        <w:rPr>
          <w:b/>
          <w:bCs/>
        </w:rPr>
        <w:t>Parallel discussion:</w:t>
      </w:r>
    </w:p>
    <w:p w14:paraId="4C715ECA" w14:textId="77777777" w:rsidR="007615D6" w:rsidRPr="005B25A1" w:rsidRDefault="007615D6" w:rsidP="007615D6">
      <w:pPr>
        <w:keepNext/>
        <w:keepLines/>
      </w:pPr>
      <w:r w:rsidRPr="005B25A1">
        <w:t>-</w:t>
      </w:r>
    </w:p>
    <w:p w14:paraId="344E552F" w14:textId="77777777" w:rsidR="007615D6" w:rsidRPr="005B25A1" w:rsidRDefault="007615D6" w:rsidP="007615D6">
      <w:pPr>
        <w:keepNext/>
        <w:keepLines/>
        <w:rPr>
          <w:b/>
          <w:bCs/>
        </w:rPr>
      </w:pPr>
      <w:r w:rsidRPr="005B25A1">
        <w:rPr>
          <w:b/>
          <w:bCs/>
        </w:rPr>
        <w:t>Plenary Discussion:</w:t>
      </w:r>
    </w:p>
    <w:p w14:paraId="3C26B1D5" w14:textId="77777777" w:rsidR="007615D6" w:rsidRPr="005B25A1" w:rsidRDefault="007615D6" w:rsidP="007615D6">
      <w:pPr>
        <w:keepNext/>
        <w:keepLines/>
      </w:pPr>
      <w:r>
        <w:rPr>
          <w:color w:val="FF0000"/>
        </w:rPr>
        <w:t>NO DISCUSSION RECORDED</w:t>
      </w:r>
    </w:p>
    <w:p w14:paraId="33811657" w14:textId="77777777" w:rsidR="007615D6" w:rsidRPr="00EB0339" w:rsidRDefault="007615D6" w:rsidP="007615D6">
      <w:r w:rsidRPr="005B25A1">
        <w:rPr>
          <w:b/>
          <w:bCs/>
        </w:rPr>
        <w:t>Status:</w:t>
      </w:r>
      <w:r>
        <w:t xml:space="preserve"> </w:t>
      </w:r>
      <w:r>
        <w:rPr>
          <w:color w:val="0000FF"/>
        </w:rPr>
        <w:t>Not concluded</w:t>
      </w:r>
      <w:r>
        <w:t>.</w:t>
      </w:r>
    </w:p>
    <w:p w14:paraId="7A42D8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Burst Size</w:t>
      </w:r>
    </w:p>
    <w:p w14:paraId="7187F2D4" w14:textId="77777777" w:rsidR="00E00DA6" w:rsidRDefault="007615D6" w:rsidP="000A3FBD">
      <w:pPr>
        <w:pStyle w:val="NormTop"/>
      </w:pPr>
      <w:r>
        <w:rPr>
          <w:color w:val="0000FF"/>
        </w:rPr>
        <w:t>S2-2409881</w:t>
      </w:r>
      <w:r w:rsidRPr="00D53282">
        <w:t xml:space="preserve"> </w:t>
      </w:r>
      <w:r>
        <w:t>(CR) 23.503 CR1324R3 (Rel-19, 'B'): KI#5, Support of burst size (Source: Vivo, Xiaomi, Samsung, Nokia,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77B91D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S2-2409170</w:t>
      </w:r>
      <w:r>
        <w:t>.</w:t>
      </w:r>
    </w:p>
    <w:p w14:paraId="2A96FBCA" w14:textId="77777777" w:rsidR="007615D6" w:rsidRPr="005B25A1" w:rsidRDefault="007615D6" w:rsidP="007615D6">
      <w:pPr>
        <w:keepNext/>
        <w:keepLines/>
        <w:rPr>
          <w:b/>
          <w:bCs/>
        </w:rPr>
      </w:pPr>
      <w:r w:rsidRPr="005B25A1">
        <w:rPr>
          <w:b/>
          <w:bCs/>
        </w:rPr>
        <w:t>Convenor comment:</w:t>
      </w:r>
    </w:p>
    <w:p w14:paraId="7D463292" w14:textId="77777777" w:rsidR="007615D6" w:rsidRPr="005B25A1" w:rsidRDefault="007615D6" w:rsidP="007615D6">
      <w:pPr>
        <w:keepNext/>
        <w:keepLines/>
      </w:pPr>
      <w:r w:rsidRPr="005B25A1">
        <w:t>Handle.</w:t>
      </w:r>
    </w:p>
    <w:p w14:paraId="090F021B" w14:textId="77777777" w:rsidR="007615D6" w:rsidRPr="005B25A1" w:rsidRDefault="007615D6" w:rsidP="007615D6">
      <w:pPr>
        <w:keepNext/>
        <w:keepLines/>
        <w:rPr>
          <w:b/>
          <w:bCs/>
        </w:rPr>
      </w:pPr>
      <w:r w:rsidRPr="005B25A1">
        <w:rPr>
          <w:b/>
          <w:bCs/>
        </w:rPr>
        <w:t>Parallel discussion:</w:t>
      </w:r>
    </w:p>
    <w:p w14:paraId="1FD06B0D" w14:textId="77777777" w:rsidR="007615D6" w:rsidRPr="005B25A1" w:rsidRDefault="007615D6" w:rsidP="007615D6">
      <w:pPr>
        <w:keepNext/>
        <w:keepLines/>
      </w:pPr>
      <w:r w:rsidRPr="005B25A1">
        <w:t>-</w:t>
      </w:r>
    </w:p>
    <w:p w14:paraId="19A78FC4" w14:textId="77777777" w:rsidR="007615D6" w:rsidRPr="005B25A1" w:rsidRDefault="007615D6" w:rsidP="007615D6">
      <w:pPr>
        <w:keepNext/>
        <w:keepLines/>
        <w:rPr>
          <w:b/>
          <w:bCs/>
        </w:rPr>
      </w:pPr>
      <w:r w:rsidRPr="005B25A1">
        <w:rPr>
          <w:b/>
          <w:bCs/>
        </w:rPr>
        <w:t>Plenary Discussion:</w:t>
      </w:r>
    </w:p>
    <w:p w14:paraId="4C4314F7" w14:textId="77777777" w:rsidR="007615D6" w:rsidRPr="005B25A1" w:rsidRDefault="007615D6" w:rsidP="007615D6">
      <w:pPr>
        <w:keepNext/>
        <w:keepLines/>
      </w:pPr>
      <w:r>
        <w:rPr>
          <w:color w:val="FF0000"/>
        </w:rPr>
        <w:t>NO DISCUSSION RECORDED</w:t>
      </w:r>
    </w:p>
    <w:p w14:paraId="44881B80" w14:textId="77777777" w:rsidR="007615D6" w:rsidRPr="00EB0339" w:rsidRDefault="007615D6" w:rsidP="007615D6">
      <w:r w:rsidRPr="005B25A1">
        <w:rPr>
          <w:b/>
          <w:bCs/>
        </w:rPr>
        <w:t>Status:</w:t>
      </w:r>
      <w:r>
        <w:t xml:space="preserve"> </w:t>
      </w:r>
      <w:r>
        <w:rPr>
          <w:color w:val="0000FF"/>
        </w:rPr>
        <w:t>Not concluded</w:t>
      </w:r>
      <w:r>
        <w:t>.</w:t>
      </w:r>
    </w:p>
    <w:p w14:paraId="3493DA30" w14:textId="77777777" w:rsidR="00E00DA6" w:rsidRDefault="007615D6" w:rsidP="000A3FBD">
      <w:pPr>
        <w:pStyle w:val="NormTop"/>
      </w:pPr>
      <w:r>
        <w:rPr>
          <w:color w:val="0000FF"/>
        </w:rPr>
        <w:lastRenderedPageBreak/>
        <w:t>S2-2409659</w:t>
      </w:r>
      <w:r w:rsidRPr="00D53282">
        <w:t xml:space="preserve"> </w:t>
      </w:r>
      <w:r>
        <w:t>(CR) 23.501 CR5444R1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272631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S2-2407702</w:t>
      </w:r>
      <w:r>
        <w:t>.</w:t>
      </w:r>
    </w:p>
    <w:p w14:paraId="7F409306" w14:textId="77777777" w:rsidR="007615D6" w:rsidRPr="005B25A1" w:rsidRDefault="007615D6" w:rsidP="007615D6">
      <w:pPr>
        <w:keepNext/>
        <w:keepLines/>
        <w:rPr>
          <w:b/>
          <w:bCs/>
        </w:rPr>
      </w:pPr>
      <w:r w:rsidRPr="005B25A1">
        <w:rPr>
          <w:b/>
          <w:bCs/>
        </w:rPr>
        <w:t>Parallel discussion:</w:t>
      </w:r>
    </w:p>
    <w:p w14:paraId="6B555001" w14:textId="77777777" w:rsidR="007615D6" w:rsidRPr="005B25A1" w:rsidRDefault="007615D6" w:rsidP="007615D6">
      <w:pPr>
        <w:keepNext/>
        <w:keepLines/>
      </w:pPr>
      <w:r w:rsidRPr="005B25A1">
        <w:t>-</w:t>
      </w:r>
    </w:p>
    <w:p w14:paraId="42EB15E6" w14:textId="77777777" w:rsidR="007615D6" w:rsidRPr="005B25A1" w:rsidRDefault="007615D6" w:rsidP="007615D6">
      <w:pPr>
        <w:keepNext/>
        <w:keepLines/>
        <w:rPr>
          <w:b/>
          <w:bCs/>
        </w:rPr>
      </w:pPr>
      <w:r w:rsidRPr="005B25A1">
        <w:rPr>
          <w:b/>
          <w:bCs/>
        </w:rPr>
        <w:t>Plenary Discussion:</w:t>
      </w:r>
    </w:p>
    <w:p w14:paraId="4FB3E2CF" w14:textId="77777777" w:rsidR="007615D6" w:rsidRPr="005B25A1" w:rsidRDefault="007615D6" w:rsidP="007615D6">
      <w:pPr>
        <w:keepNext/>
        <w:keepLines/>
      </w:pPr>
      <w:r>
        <w:rPr>
          <w:color w:val="FF0000"/>
        </w:rPr>
        <w:t>NO DISCUSSION RECORDED</w:t>
      </w:r>
    </w:p>
    <w:p w14:paraId="4310F943" w14:textId="77777777" w:rsidR="007615D6" w:rsidRPr="00EB0339" w:rsidRDefault="007615D6" w:rsidP="007615D6">
      <w:r w:rsidRPr="005B25A1">
        <w:rPr>
          <w:b/>
          <w:bCs/>
        </w:rPr>
        <w:t>Status:</w:t>
      </w:r>
      <w:r>
        <w:t xml:space="preserve"> </w:t>
      </w:r>
      <w:r>
        <w:rPr>
          <w:color w:val="0000FF"/>
        </w:rPr>
        <w:t>Not concluded</w:t>
      </w:r>
      <w:r>
        <w:t>.</w:t>
      </w:r>
    </w:p>
    <w:p w14:paraId="7D3765EA" w14:textId="77777777" w:rsidR="00E00DA6" w:rsidRDefault="007615D6" w:rsidP="000A3FBD">
      <w:pPr>
        <w:pStyle w:val="NormTop"/>
      </w:pPr>
      <w:r>
        <w:rPr>
          <w:color w:val="0000FF"/>
        </w:rPr>
        <w:t>S2-2410438</w:t>
      </w:r>
      <w:r w:rsidRPr="00D53282">
        <w:t xml:space="preserve"> </w:t>
      </w:r>
      <w:r>
        <w:t>(CR) 23.501 CR5784 (Rel-19, 'B'): Support of Data Burst Size provisioning to NG-RAN (Source: Nokia, Xiaomi,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Data Burst Size identification.  QER is enhanced to include the Data Burst Size in the GTP-U header of the first PDU(s) of a data burst. 5.37.x.1 new clause to describe the Data Burst Size provisioning to NG-RAN.</w:t>
      </w:r>
    </w:p>
    <w:p w14:paraId="514DB566" w14:textId="77777777" w:rsidR="007615D6" w:rsidRPr="005B25A1" w:rsidRDefault="007615D6" w:rsidP="007615D6">
      <w:pPr>
        <w:keepNext/>
        <w:keepLines/>
        <w:rPr>
          <w:b/>
          <w:bCs/>
        </w:rPr>
      </w:pPr>
      <w:r w:rsidRPr="005B25A1">
        <w:rPr>
          <w:b/>
          <w:bCs/>
        </w:rPr>
        <w:t>Convenor comment:</w:t>
      </w:r>
    </w:p>
    <w:p w14:paraId="2D34D968" w14:textId="77777777" w:rsidR="007615D6" w:rsidRPr="005B25A1" w:rsidRDefault="007615D6" w:rsidP="007615D6">
      <w:pPr>
        <w:keepNext/>
        <w:keepLines/>
      </w:pPr>
      <w:r w:rsidRPr="005B25A1">
        <w:t>Handle, baseline.</w:t>
      </w:r>
    </w:p>
    <w:p w14:paraId="5F852BF8" w14:textId="77777777" w:rsidR="007615D6" w:rsidRPr="005B25A1" w:rsidRDefault="007615D6" w:rsidP="007615D6">
      <w:pPr>
        <w:keepNext/>
        <w:keepLines/>
        <w:rPr>
          <w:b/>
          <w:bCs/>
        </w:rPr>
      </w:pPr>
      <w:r w:rsidRPr="005B25A1">
        <w:rPr>
          <w:b/>
          <w:bCs/>
        </w:rPr>
        <w:t>Parallel discussion:</w:t>
      </w:r>
    </w:p>
    <w:p w14:paraId="12F4A3FC" w14:textId="77777777" w:rsidR="007615D6" w:rsidRPr="005B25A1" w:rsidRDefault="007615D6" w:rsidP="007615D6">
      <w:pPr>
        <w:keepNext/>
        <w:keepLines/>
      </w:pPr>
      <w:r w:rsidRPr="005B25A1">
        <w:t>-</w:t>
      </w:r>
    </w:p>
    <w:p w14:paraId="4E43BAAF" w14:textId="77777777" w:rsidR="007615D6" w:rsidRPr="005B25A1" w:rsidRDefault="007615D6" w:rsidP="007615D6">
      <w:pPr>
        <w:keepNext/>
        <w:keepLines/>
        <w:rPr>
          <w:b/>
          <w:bCs/>
        </w:rPr>
      </w:pPr>
      <w:r w:rsidRPr="005B25A1">
        <w:rPr>
          <w:b/>
          <w:bCs/>
        </w:rPr>
        <w:t>Plenary Discussion:</w:t>
      </w:r>
    </w:p>
    <w:p w14:paraId="175DB800" w14:textId="77777777" w:rsidR="007615D6" w:rsidRPr="005B25A1" w:rsidRDefault="007615D6" w:rsidP="007615D6">
      <w:pPr>
        <w:keepNext/>
        <w:keepLines/>
      </w:pPr>
      <w:r>
        <w:rPr>
          <w:color w:val="FF0000"/>
        </w:rPr>
        <w:t>NO DISCUSSION RECORDED</w:t>
      </w:r>
    </w:p>
    <w:p w14:paraId="0168851C" w14:textId="77777777" w:rsidR="007615D6" w:rsidRPr="00EB0339" w:rsidRDefault="007615D6" w:rsidP="007615D6">
      <w:r w:rsidRPr="005B25A1">
        <w:rPr>
          <w:b/>
          <w:bCs/>
        </w:rPr>
        <w:t>Status:</w:t>
      </w:r>
      <w:r>
        <w:t xml:space="preserve"> </w:t>
      </w:r>
      <w:r>
        <w:rPr>
          <w:color w:val="0000FF"/>
        </w:rPr>
        <w:t>Not concluded</w:t>
      </w:r>
      <w:r>
        <w:t>.</w:t>
      </w:r>
    </w:p>
    <w:p w14:paraId="21C743FD" w14:textId="77777777" w:rsidR="00E00DA6" w:rsidRDefault="007615D6" w:rsidP="000A3FBD">
      <w:pPr>
        <w:pStyle w:val="NormTop"/>
      </w:pPr>
      <w:r>
        <w:rPr>
          <w:color w:val="0000FF"/>
        </w:rPr>
        <w:t>S2-2410047</w:t>
      </w:r>
      <w:r w:rsidRPr="00D53282">
        <w:t xml:space="preserve"> </w:t>
      </w:r>
      <w:r>
        <w:t>(CR) 23.502 CR4964R3 (Rel-19, 'B'): KI5_Provision of the DL traffic characteristics information changed dynamically (Source: Xiaomi, Samsung, OPPO, Huawei, HiSilicon, Vivo, Tencent,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7487F8F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S2-2409172</w:t>
      </w:r>
      <w:r>
        <w:t>.</w:t>
      </w:r>
    </w:p>
    <w:p w14:paraId="1F66AF40" w14:textId="77777777" w:rsidR="007615D6" w:rsidRPr="005B25A1" w:rsidRDefault="007615D6" w:rsidP="007615D6">
      <w:pPr>
        <w:keepNext/>
        <w:keepLines/>
        <w:rPr>
          <w:b/>
          <w:bCs/>
        </w:rPr>
      </w:pPr>
      <w:r w:rsidRPr="005B25A1">
        <w:rPr>
          <w:b/>
          <w:bCs/>
        </w:rPr>
        <w:t>Convenor comment:</w:t>
      </w:r>
    </w:p>
    <w:p w14:paraId="415DFD32" w14:textId="77777777" w:rsidR="007615D6" w:rsidRPr="005B25A1" w:rsidRDefault="007615D6" w:rsidP="007615D6">
      <w:pPr>
        <w:keepNext/>
        <w:keepLines/>
      </w:pPr>
      <w:r w:rsidRPr="005B25A1">
        <w:t>Handle.</w:t>
      </w:r>
    </w:p>
    <w:p w14:paraId="4DC743ED" w14:textId="77777777" w:rsidR="007615D6" w:rsidRPr="005B25A1" w:rsidRDefault="007615D6" w:rsidP="007615D6">
      <w:pPr>
        <w:keepNext/>
        <w:keepLines/>
        <w:rPr>
          <w:b/>
          <w:bCs/>
        </w:rPr>
      </w:pPr>
      <w:r w:rsidRPr="005B25A1">
        <w:rPr>
          <w:b/>
          <w:bCs/>
        </w:rPr>
        <w:t>Parallel discussion:</w:t>
      </w:r>
    </w:p>
    <w:p w14:paraId="7085AFFD" w14:textId="77777777" w:rsidR="007615D6" w:rsidRPr="005B25A1" w:rsidRDefault="007615D6" w:rsidP="007615D6">
      <w:pPr>
        <w:keepNext/>
        <w:keepLines/>
      </w:pPr>
      <w:r w:rsidRPr="005B25A1">
        <w:t>-</w:t>
      </w:r>
    </w:p>
    <w:p w14:paraId="53BD7565" w14:textId="77777777" w:rsidR="007615D6" w:rsidRPr="005B25A1" w:rsidRDefault="007615D6" w:rsidP="007615D6">
      <w:pPr>
        <w:keepNext/>
        <w:keepLines/>
        <w:rPr>
          <w:b/>
          <w:bCs/>
        </w:rPr>
      </w:pPr>
      <w:r w:rsidRPr="005B25A1">
        <w:rPr>
          <w:b/>
          <w:bCs/>
        </w:rPr>
        <w:t>Plenary Discussion:</w:t>
      </w:r>
    </w:p>
    <w:p w14:paraId="264D8088" w14:textId="77777777" w:rsidR="007615D6" w:rsidRPr="005B25A1" w:rsidRDefault="007615D6" w:rsidP="007615D6">
      <w:pPr>
        <w:keepNext/>
        <w:keepLines/>
      </w:pPr>
      <w:r>
        <w:rPr>
          <w:color w:val="FF0000"/>
        </w:rPr>
        <w:t>NO DISCUSSION RECORDED</w:t>
      </w:r>
    </w:p>
    <w:p w14:paraId="064896E9" w14:textId="77777777" w:rsidR="007615D6" w:rsidRPr="00EB0339" w:rsidRDefault="007615D6" w:rsidP="007615D6">
      <w:r w:rsidRPr="005B25A1">
        <w:rPr>
          <w:b/>
          <w:bCs/>
        </w:rPr>
        <w:t>Status:</w:t>
      </w:r>
      <w:r>
        <w:t xml:space="preserve"> </w:t>
      </w:r>
      <w:r>
        <w:rPr>
          <w:color w:val="0000FF"/>
        </w:rPr>
        <w:t>Not concluded</w:t>
      </w:r>
      <w:r>
        <w:t>.</w:t>
      </w:r>
    </w:p>
    <w:p w14:paraId="29D210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L4S for N3GPPA</w:t>
      </w:r>
    </w:p>
    <w:p w14:paraId="7AC7775D" w14:textId="77777777" w:rsidR="00E00DA6" w:rsidRDefault="007615D6" w:rsidP="000A3FBD">
      <w:pPr>
        <w:pStyle w:val="NormTop"/>
      </w:pPr>
      <w:r>
        <w:rPr>
          <w:color w:val="0000FF"/>
        </w:rPr>
        <w:t>S2-2409899</w:t>
      </w:r>
      <w:r w:rsidRPr="00D53282">
        <w:t xml:space="preserve"> </w:t>
      </w:r>
      <w:r>
        <w:t>(CR) 23.316 CR2129R3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 including a new clause 4.x.2 for L4S to align with 23.316 CR2135 new clause 4.x Support for high data rate low latency services, eXtended Reality (XR) and interactive media services.</w:t>
      </w:r>
    </w:p>
    <w:p w14:paraId="513B2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S2-2409166</w:t>
      </w:r>
      <w:r>
        <w:t>.</w:t>
      </w:r>
    </w:p>
    <w:p w14:paraId="65B3803E" w14:textId="77777777" w:rsidR="007615D6" w:rsidRPr="005B25A1" w:rsidRDefault="007615D6" w:rsidP="007615D6">
      <w:pPr>
        <w:keepNext/>
        <w:keepLines/>
        <w:rPr>
          <w:b/>
          <w:bCs/>
        </w:rPr>
      </w:pPr>
      <w:r w:rsidRPr="005B25A1">
        <w:rPr>
          <w:b/>
          <w:bCs/>
        </w:rPr>
        <w:t>Convenor comment:</w:t>
      </w:r>
    </w:p>
    <w:p w14:paraId="324BB094" w14:textId="77777777" w:rsidR="007615D6" w:rsidRPr="005B25A1" w:rsidRDefault="007615D6" w:rsidP="007615D6">
      <w:pPr>
        <w:keepNext/>
        <w:keepLines/>
      </w:pPr>
      <w:r w:rsidRPr="005B25A1">
        <w:t>Handle.</w:t>
      </w:r>
    </w:p>
    <w:p w14:paraId="1CC1E061" w14:textId="77777777" w:rsidR="007615D6" w:rsidRPr="005B25A1" w:rsidRDefault="007615D6" w:rsidP="007615D6">
      <w:pPr>
        <w:keepNext/>
        <w:keepLines/>
        <w:rPr>
          <w:b/>
          <w:bCs/>
        </w:rPr>
      </w:pPr>
      <w:r w:rsidRPr="005B25A1">
        <w:rPr>
          <w:b/>
          <w:bCs/>
        </w:rPr>
        <w:t>Parallel discussion:</w:t>
      </w:r>
    </w:p>
    <w:p w14:paraId="54C9AF12" w14:textId="77777777" w:rsidR="007615D6" w:rsidRPr="005B25A1" w:rsidRDefault="007615D6" w:rsidP="007615D6">
      <w:pPr>
        <w:keepNext/>
        <w:keepLines/>
      </w:pPr>
      <w:r w:rsidRPr="005B25A1">
        <w:t>-</w:t>
      </w:r>
    </w:p>
    <w:p w14:paraId="584E2A77" w14:textId="77777777" w:rsidR="007615D6" w:rsidRPr="005B25A1" w:rsidRDefault="007615D6" w:rsidP="007615D6">
      <w:pPr>
        <w:keepNext/>
        <w:keepLines/>
        <w:rPr>
          <w:b/>
          <w:bCs/>
        </w:rPr>
      </w:pPr>
      <w:r w:rsidRPr="005B25A1">
        <w:rPr>
          <w:b/>
          <w:bCs/>
        </w:rPr>
        <w:t>Plenary Discussion:</w:t>
      </w:r>
    </w:p>
    <w:p w14:paraId="49C00AC5" w14:textId="77777777" w:rsidR="007615D6" w:rsidRPr="005B25A1" w:rsidRDefault="007615D6" w:rsidP="007615D6">
      <w:pPr>
        <w:keepNext/>
        <w:keepLines/>
      </w:pPr>
      <w:r>
        <w:rPr>
          <w:color w:val="FF0000"/>
        </w:rPr>
        <w:t>NO DISCUSSION RECORDED</w:t>
      </w:r>
    </w:p>
    <w:p w14:paraId="676A04DA" w14:textId="77777777" w:rsidR="007615D6" w:rsidRPr="00EB0339" w:rsidRDefault="007615D6" w:rsidP="007615D6">
      <w:r w:rsidRPr="005B25A1">
        <w:rPr>
          <w:b/>
          <w:bCs/>
        </w:rPr>
        <w:t>Status:</w:t>
      </w:r>
      <w:r>
        <w:t xml:space="preserve"> </w:t>
      </w:r>
      <w:r>
        <w:rPr>
          <w:color w:val="0000FF"/>
        </w:rPr>
        <w:t>Not concluded</w:t>
      </w:r>
      <w:r>
        <w:t>.</w:t>
      </w:r>
    </w:p>
    <w:p w14:paraId="6948FE80" w14:textId="77777777" w:rsidR="00E00DA6" w:rsidRDefault="007615D6" w:rsidP="000A3FBD">
      <w:pPr>
        <w:pStyle w:val="NormTop"/>
      </w:pPr>
      <w:r>
        <w:rPr>
          <w:color w:val="0000FF"/>
        </w:rPr>
        <w:t>S2-2409900</w:t>
      </w:r>
      <w:r w:rsidRPr="00D53282">
        <w:t xml:space="preserve"> </w:t>
      </w:r>
      <w:r>
        <w:t>(CR) 23.501 CR5422R3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305876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S2-2409165</w:t>
      </w:r>
      <w:r>
        <w:t>.</w:t>
      </w:r>
    </w:p>
    <w:p w14:paraId="4CC6EBF5" w14:textId="77777777" w:rsidR="007615D6" w:rsidRPr="005B25A1" w:rsidRDefault="007615D6" w:rsidP="007615D6">
      <w:pPr>
        <w:keepNext/>
        <w:keepLines/>
        <w:rPr>
          <w:b/>
          <w:bCs/>
        </w:rPr>
      </w:pPr>
      <w:r w:rsidRPr="005B25A1">
        <w:rPr>
          <w:b/>
          <w:bCs/>
        </w:rPr>
        <w:t>Convenor comment:</w:t>
      </w:r>
    </w:p>
    <w:p w14:paraId="0656FF95" w14:textId="77777777" w:rsidR="007615D6" w:rsidRPr="005B25A1" w:rsidRDefault="007615D6" w:rsidP="007615D6">
      <w:pPr>
        <w:keepNext/>
        <w:keepLines/>
      </w:pPr>
      <w:r w:rsidRPr="005B25A1">
        <w:t>Handle.</w:t>
      </w:r>
    </w:p>
    <w:p w14:paraId="5297A7FB" w14:textId="77777777" w:rsidR="007615D6" w:rsidRPr="005B25A1" w:rsidRDefault="007615D6" w:rsidP="007615D6">
      <w:pPr>
        <w:keepNext/>
        <w:keepLines/>
        <w:rPr>
          <w:b/>
          <w:bCs/>
        </w:rPr>
      </w:pPr>
      <w:r w:rsidRPr="005B25A1">
        <w:rPr>
          <w:b/>
          <w:bCs/>
        </w:rPr>
        <w:t>Parallel discussion:</w:t>
      </w:r>
    </w:p>
    <w:p w14:paraId="1F143282" w14:textId="77777777" w:rsidR="007615D6" w:rsidRPr="005B25A1" w:rsidRDefault="007615D6" w:rsidP="007615D6">
      <w:pPr>
        <w:keepNext/>
        <w:keepLines/>
      </w:pPr>
      <w:r w:rsidRPr="005B25A1">
        <w:t>-</w:t>
      </w:r>
    </w:p>
    <w:p w14:paraId="64E27566" w14:textId="77777777" w:rsidR="007615D6" w:rsidRPr="005B25A1" w:rsidRDefault="007615D6" w:rsidP="007615D6">
      <w:pPr>
        <w:keepNext/>
        <w:keepLines/>
        <w:rPr>
          <w:b/>
          <w:bCs/>
        </w:rPr>
      </w:pPr>
      <w:r w:rsidRPr="005B25A1">
        <w:rPr>
          <w:b/>
          <w:bCs/>
        </w:rPr>
        <w:t>Plenary Discussion:</w:t>
      </w:r>
    </w:p>
    <w:p w14:paraId="5EBEB187" w14:textId="77777777" w:rsidR="007615D6" w:rsidRPr="005B25A1" w:rsidRDefault="007615D6" w:rsidP="007615D6">
      <w:pPr>
        <w:keepNext/>
        <w:keepLines/>
      </w:pPr>
      <w:r>
        <w:rPr>
          <w:color w:val="FF0000"/>
        </w:rPr>
        <w:t>NO DISCUSSION RECORDED</w:t>
      </w:r>
    </w:p>
    <w:p w14:paraId="54AD8253" w14:textId="77777777" w:rsidR="007615D6" w:rsidRPr="00EB0339" w:rsidRDefault="007615D6" w:rsidP="007615D6">
      <w:r w:rsidRPr="005B25A1">
        <w:rPr>
          <w:b/>
          <w:bCs/>
        </w:rPr>
        <w:t>Status:</w:t>
      </w:r>
      <w:r>
        <w:t xml:space="preserve"> </w:t>
      </w:r>
      <w:r>
        <w:rPr>
          <w:color w:val="0000FF"/>
        </w:rPr>
        <w:t>Not concluded</w:t>
      </w:r>
      <w:r>
        <w:t>.</w:t>
      </w:r>
    </w:p>
    <w:p w14:paraId="1F6D94C7" w14:textId="77777777" w:rsidR="00E00DA6" w:rsidRDefault="007615D6" w:rsidP="000A3FBD">
      <w:pPr>
        <w:pStyle w:val="NormTop"/>
      </w:pPr>
      <w:r>
        <w:rPr>
          <w:color w:val="0000FF"/>
        </w:rPr>
        <w:lastRenderedPageBreak/>
        <w:t>S2-2409901</w:t>
      </w:r>
      <w:r w:rsidRPr="00D53282">
        <w:t xml:space="preserve"> </w:t>
      </w:r>
      <w:r>
        <w:t>(CR) 23.502 CR4843R1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9F15B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S2-2407564</w:t>
      </w:r>
      <w:r>
        <w:t>.</w:t>
      </w:r>
    </w:p>
    <w:p w14:paraId="4B625CD0" w14:textId="77777777" w:rsidR="007615D6" w:rsidRPr="005B25A1" w:rsidRDefault="007615D6" w:rsidP="007615D6">
      <w:pPr>
        <w:keepNext/>
        <w:keepLines/>
        <w:rPr>
          <w:b/>
          <w:bCs/>
        </w:rPr>
      </w:pPr>
      <w:r w:rsidRPr="005B25A1">
        <w:rPr>
          <w:b/>
          <w:bCs/>
        </w:rPr>
        <w:t>Convenor comment:</w:t>
      </w:r>
    </w:p>
    <w:p w14:paraId="178F6CFC" w14:textId="77777777" w:rsidR="007615D6" w:rsidRPr="005B25A1" w:rsidRDefault="007615D6" w:rsidP="007615D6">
      <w:pPr>
        <w:keepNext/>
        <w:keepLines/>
      </w:pPr>
      <w:r w:rsidRPr="005B25A1">
        <w:t>Handle.</w:t>
      </w:r>
    </w:p>
    <w:p w14:paraId="7454B5B8" w14:textId="77777777" w:rsidR="007615D6" w:rsidRPr="005B25A1" w:rsidRDefault="007615D6" w:rsidP="007615D6">
      <w:pPr>
        <w:keepNext/>
        <w:keepLines/>
        <w:rPr>
          <w:b/>
          <w:bCs/>
        </w:rPr>
      </w:pPr>
      <w:r w:rsidRPr="005B25A1">
        <w:rPr>
          <w:b/>
          <w:bCs/>
        </w:rPr>
        <w:t>Parallel discussion:</w:t>
      </w:r>
    </w:p>
    <w:p w14:paraId="70CC3A31" w14:textId="77777777" w:rsidR="007615D6" w:rsidRPr="005B25A1" w:rsidRDefault="007615D6" w:rsidP="007615D6">
      <w:pPr>
        <w:keepNext/>
        <w:keepLines/>
      </w:pPr>
      <w:r w:rsidRPr="005B25A1">
        <w:t>-</w:t>
      </w:r>
    </w:p>
    <w:p w14:paraId="65E16ECC" w14:textId="77777777" w:rsidR="007615D6" w:rsidRPr="005B25A1" w:rsidRDefault="007615D6" w:rsidP="007615D6">
      <w:pPr>
        <w:keepNext/>
        <w:keepLines/>
        <w:rPr>
          <w:b/>
          <w:bCs/>
        </w:rPr>
      </w:pPr>
      <w:r w:rsidRPr="005B25A1">
        <w:rPr>
          <w:b/>
          <w:bCs/>
        </w:rPr>
        <w:t>Plenary Discussion:</w:t>
      </w:r>
    </w:p>
    <w:p w14:paraId="146471D6" w14:textId="77777777" w:rsidR="007615D6" w:rsidRPr="005B25A1" w:rsidRDefault="007615D6" w:rsidP="007615D6">
      <w:pPr>
        <w:keepNext/>
        <w:keepLines/>
      </w:pPr>
      <w:r>
        <w:rPr>
          <w:color w:val="FF0000"/>
        </w:rPr>
        <w:t>NO DISCUSSION RECORDED</w:t>
      </w:r>
    </w:p>
    <w:p w14:paraId="6C6FDD88" w14:textId="77777777" w:rsidR="007615D6" w:rsidRPr="00EB0339" w:rsidRDefault="007615D6" w:rsidP="007615D6">
      <w:r w:rsidRPr="005B25A1">
        <w:rPr>
          <w:b/>
          <w:bCs/>
        </w:rPr>
        <w:t>Status:</w:t>
      </w:r>
      <w:r>
        <w:t xml:space="preserve"> </w:t>
      </w:r>
      <w:r>
        <w:rPr>
          <w:color w:val="0000FF"/>
        </w:rPr>
        <w:t>Not concluded</w:t>
      </w:r>
      <w:r>
        <w:t>.</w:t>
      </w:r>
    </w:p>
    <w:p w14:paraId="1A928C7D" w14:textId="77777777" w:rsidR="00E00DA6" w:rsidRDefault="007615D6" w:rsidP="000A3FBD">
      <w:pPr>
        <w:pStyle w:val="NormTop"/>
      </w:pPr>
      <w:r>
        <w:rPr>
          <w:color w:val="0000FF"/>
        </w:rPr>
        <w:t>S2-2409902</w:t>
      </w:r>
      <w:r w:rsidRPr="00D53282">
        <w:t xml:space="preserve"> </w:t>
      </w:r>
      <w:r>
        <w:t>(CR) 23.503 CR1360R1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032468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S2-2408475</w:t>
      </w:r>
      <w:r>
        <w:t>.</w:t>
      </w:r>
    </w:p>
    <w:p w14:paraId="26C6452F" w14:textId="77777777" w:rsidR="007615D6" w:rsidRPr="005B25A1" w:rsidRDefault="007615D6" w:rsidP="007615D6">
      <w:pPr>
        <w:keepNext/>
        <w:keepLines/>
        <w:rPr>
          <w:b/>
          <w:bCs/>
        </w:rPr>
      </w:pPr>
      <w:r w:rsidRPr="005B25A1">
        <w:rPr>
          <w:b/>
          <w:bCs/>
        </w:rPr>
        <w:t>Convenor comment:</w:t>
      </w:r>
    </w:p>
    <w:p w14:paraId="1F58E908" w14:textId="77777777" w:rsidR="007615D6" w:rsidRPr="005B25A1" w:rsidRDefault="007615D6" w:rsidP="007615D6">
      <w:pPr>
        <w:keepNext/>
        <w:keepLines/>
      </w:pPr>
      <w:r w:rsidRPr="005B25A1">
        <w:t>Handle.</w:t>
      </w:r>
    </w:p>
    <w:p w14:paraId="30F090EE" w14:textId="77777777" w:rsidR="007615D6" w:rsidRPr="005B25A1" w:rsidRDefault="007615D6" w:rsidP="007615D6">
      <w:pPr>
        <w:keepNext/>
        <w:keepLines/>
        <w:rPr>
          <w:b/>
          <w:bCs/>
        </w:rPr>
      </w:pPr>
      <w:r w:rsidRPr="005B25A1">
        <w:rPr>
          <w:b/>
          <w:bCs/>
        </w:rPr>
        <w:t>Parallel discussion:</w:t>
      </w:r>
    </w:p>
    <w:p w14:paraId="17F4B6B5" w14:textId="77777777" w:rsidR="007615D6" w:rsidRPr="005B25A1" w:rsidRDefault="007615D6" w:rsidP="007615D6">
      <w:pPr>
        <w:keepNext/>
        <w:keepLines/>
      </w:pPr>
      <w:r w:rsidRPr="005B25A1">
        <w:t>-</w:t>
      </w:r>
    </w:p>
    <w:p w14:paraId="2211F2BB" w14:textId="77777777" w:rsidR="007615D6" w:rsidRPr="005B25A1" w:rsidRDefault="007615D6" w:rsidP="007615D6">
      <w:pPr>
        <w:keepNext/>
        <w:keepLines/>
        <w:rPr>
          <w:b/>
          <w:bCs/>
        </w:rPr>
      </w:pPr>
      <w:r w:rsidRPr="005B25A1">
        <w:rPr>
          <w:b/>
          <w:bCs/>
        </w:rPr>
        <w:t>Plenary Discussion:</w:t>
      </w:r>
    </w:p>
    <w:p w14:paraId="2599B385" w14:textId="77777777" w:rsidR="007615D6" w:rsidRPr="005B25A1" w:rsidRDefault="007615D6" w:rsidP="007615D6">
      <w:pPr>
        <w:keepNext/>
        <w:keepLines/>
      </w:pPr>
      <w:r>
        <w:rPr>
          <w:color w:val="FF0000"/>
        </w:rPr>
        <w:t>NO DISCUSSION RECORDED</w:t>
      </w:r>
    </w:p>
    <w:p w14:paraId="1488C904" w14:textId="77777777" w:rsidR="007615D6" w:rsidRPr="00EB0339" w:rsidRDefault="007615D6" w:rsidP="007615D6">
      <w:r w:rsidRPr="005B25A1">
        <w:rPr>
          <w:b/>
          <w:bCs/>
        </w:rPr>
        <w:t>Status:</w:t>
      </w:r>
      <w:r>
        <w:t xml:space="preserve"> </w:t>
      </w:r>
      <w:r>
        <w:rPr>
          <w:color w:val="0000FF"/>
        </w:rPr>
        <w:t>Not concluded</w:t>
      </w:r>
      <w:r>
        <w:t>.</w:t>
      </w:r>
    </w:p>
    <w:p w14:paraId="5E944D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PDU Set for N3GPPA</w:t>
      </w:r>
    </w:p>
    <w:p w14:paraId="7A79D03E" w14:textId="77777777" w:rsidR="00E00DA6" w:rsidRDefault="007615D6" w:rsidP="000A3FBD">
      <w:pPr>
        <w:pStyle w:val="NormTop"/>
      </w:pPr>
      <w:r>
        <w:rPr>
          <w:color w:val="0000FF"/>
        </w:rPr>
        <w:t>S2-2410290</w:t>
      </w:r>
      <w:r w:rsidRPr="00D53282">
        <w:t xml:space="preserve"> </w:t>
      </w:r>
      <w:r>
        <w:t>(CR) 23.316 CR2135R3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2E36D6C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S2-2409167</w:t>
      </w:r>
      <w:r>
        <w:t>.  Confirm CR Revision - CR states 03!</w:t>
      </w:r>
    </w:p>
    <w:p w14:paraId="08D98A40" w14:textId="77777777" w:rsidR="007615D6" w:rsidRPr="005B25A1" w:rsidRDefault="007615D6" w:rsidP="007615D6">
      <w:pPr>
        <w:keepNext/>
        <w:keepLines/>
        <w:rPr>
          <w:b/>
          <w:bCs/>
        </w:rPr>
      </w:pPr>
      <w:r w:rsidRPr="005B25A1">
        <w:rPr>
          <w:b/>
          <w:bCs/>
        </w:rPr>
        <w:t>Convenor comment:</w:t>
      </w:r>
    </w:p>
    <w:p w14:paraId="1C996E74" w14:textId="77777777" w:rsidR="007615D6" w:rsidRPr="005B25A1" w:rsidRDefault="007615D6" w:rsidP="007615D6">
      <w:pPr>
        <w:keepNext/>
        <w:keepLines/>
      </w:pPr>
      <w:r w:rsidRPr="005B25A1">
        <w:t>Handle.</w:t>
      </w:r>
    </w:p>
    <w:p w14:paraId="452F0A45" w14:textId="77777777" w:rsidR="007615D6" w:rsidRPr="005B25A1" w:rsidRDefault="007615D6" w:rsidP="007615D6">
      <w:pPr>
        <w:keepNext/>
        <w:keepLines/>
        <w:rPr>
          <w:b/>
          <w:bCs/>
        </w:rPr>
      </w:pPr>
      <w:r w:rsidRPr="005B25A1">
        <w:rPr>
          <w:b/>
          <w:bCs/>
        </w:rPr>
        <w:t>Parallel discussion:</w:t>
      </w:r>
    </w:p>
    <w:p w14:paraId="38A9C066" w14:textId="77777777" w:rsidR="007615D6" w:rsidRPr="005B25A1" w:rsidRDefault="007615D6" w:rsidP="007615D6">
      <w:pPr>
        <w:keepNext/>
        <w:keepLines/>
      </w:pPr>
      <w:r w:rsidRPr="005B25A1">
        <w:t>-</w:t>
      </w:r>
    </w:p>
    <w:p w14:paraId="6346DFE5" w14:textId="77777777" w:rsidR="007615D6" w:rsidRPr="005B25A1" w:rsidRDefault="007615D6" w:rsidP="007615D6">
      <w:pPr>
        <w:keepNext/>
        <w:keepLines/>
        <w:rPr>
          <w:b/>
          <w:bCs/>
        </w:rPr>
      </w:pPr>
      <w:r w:rsidRPr="005B25A1">
        <w:rPr>
          <w:b/>
          <w:bCs/>
        </w:rPr>
        <w:t>Plenary Discussion:</w:t>
      </w:r>
    </w:p>
    <w:p w14:paraId="3108420A" w14:textId="77777777" w:rsidR="007615D6" w:rsidRPr="005B25A1" w:rsidRDefault="007615D6" w:rsidP="007615D6">
      <w:pPr>
        <w:keepNext/>
        <w:keepLines/>
      </w:pPr>
      <w:r>
        <w:rPr>
          <w:color w:val="FF0000"/>
        </w:rPr>
        <w:t>NO DISCUSSION RECORDED</w:t>
      </w:r>
    </w:p>
    <w:p w14:paraId="24DA380D" w14:textId="77777777" w:rsidR="007615D6" w:rsidRPr="00EB0339" w:rsidRDefault="007615D6" w:rsidP="007615D6">
      <w:r w:rsidRPr="005B25A1">
        <w:rPr>
          <w:b/>
          <w:bCs/>
        </w:rPr>
        <w:t>Status:</w:t>
      </w:r>
      <w:r>
        <w:t xml:space="preserve"> </w:t>
      </w:r>
      <w:r>
        <w:rPr>
          <w:color w:val="0000FF"/>
        </w:rPr>
        <w:t>Not concluded</w:t>
      </w:r>
      <w:r>
        <w:t>.</w:t>
      </w:r>
    </w:p>
    <w:p w14:paraId="62A509F6" w14:textId="77777777" w:rsidR="00E00DA6" w:rsidRDefault="007615D6" w:rsidP="000A3FBD">
      <w:pPr>
        <w:pStyle w:val="NormTop"/>
      </w:pPr>
      <w:r>
        <w:rPr>
          <w:color w:val="0000FF"/>
        </w:rPr>
        <w:lastRenderedPageBreak/>
        <w:t>S2-2410291</w:t>
      </w:r>
      <w:r w:rsidRPr="00D53282">
        <w:t xml:space="preserve"> </w:t>
      </w:r>
      <w:r>
        <w:t>(CR) 23.501 CR5608R3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707C07E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S2-2409168</w:t>
      </w:r>
      <w:r>
        <w:t>.  Confirm CR Revision - CR states 03.</w:t>
      </w:r>
    </w:p>
    <w:p w14:paraId="6147BAC0" w14:textId="77777777" w:rsidR="007615D6" w:rsidRPr="005B25A1" w:rsidRDefault="007615D6" w:rsidP="007615D6">
      <w:pPr>
        <w:keepNext/>
        <w:keepLines/>
        <w:rPr>
          <w:b/>
          <w:bCs/>
        </w:rPr>
      </w:pPr>
      <w:r w:rsidRPr="005B25A1">
        <w:rPr>
          <w:b/>
          <w:bCs/>
        </w:rPr>
        <w:t>Convenor comment:</w:t>
      </w:r>
    </w:p>
    <w:p w14:paraId="17D43A95" w14:textId="77777777" w:rsidR="007615D6" w:rsidRPr="005B25A1" w:rsidRDefault="007615D6" w:rsidP="007615D6">
      <w:pPr>
        <w:keepNext/>
        <w:keepLines/>
      </w:pPr>
      <w:r w:rsidRPr="005B25A1">
        <w:t>Handle.</w:t>
      </w:r>
    </w:p>
    <w:p w14:paraId="43D83002" w14:textId="77777777" w:rsidR="007615D6" w:rsidRPr="005B25A1" w:rsidRDefault="007615D6" w:rsidP="007615D6">
      <w:pPr>
        <w:keepNext/>
        <w:keepLines/>
        <w:rPr>
          <w:b/>
          <w:bCs/>
        </w:rPr>
      </w:pPr>
      <w:r w:rsidRPr="005B25A1">
        <w:rPr>
          <w:b/>
          <w:bCs/>
        </w:rPr>
        <w:t>Parallel discussion:</w:t>
      </w:r>
    </w:p>
    <w:p w14:paraId="57B69A50" w14:textId="77777777" w:rsidR="007615D6" w:rsidRPr="005B25A1" w:rsidRDefault="007615D6" w:rsidP="007615D6">
      <w:pPr>
        <w:keepNext/>
        <w:keepLines/>
      </w:pPr>
      <w:r w:rsidRPr="005B25A1">
        <w:t>-</w:t>
      </w:r>
    </w:p>
    <w:p w14:paraId="134AC3E2" w14:textId="77777777" w:rsidR="007615D6" w:rsidRPr="005B25A1" w:rsidRDefault="007615D6" w:rsidP="007615D6">
      <w:pPr>
        <w:keepNext/>
        <w:keepLines/>
        <w:rPr>
          <w:b/>
          <w:bCs/>
        </w:rPr>
      </w:pPr>
      <w:r w:rsidRPr="005B25A1">
        <w:rPr>
          <w:b/>
          <w:bCs/>
        </w:rPr>
        <w:t>Plenary Discussion:</w:t>
      </w:r>
    </w:p>
    <w:p w14:paraId="36498041" w14:textId="77777777" w:rsidR="007615D6" w:rsidRPr="005B25A1" w:rsidRDefault="007615D6" w:rsidP="007615D6">
      <w:pPr>
        <w:keepNext/>
        <w:keepLines/>
      </w:pPr>
      <w:r>
        <w:rPr>
          <w:color w:val="FF0000"/>
        </w:rPr>
        <w:t>NO DISCUSSION RECORDED</w:t>
      </w:r>
    </w:p>
    <w:p w14:paraId="3CCA1E92" w14:textId="77777777" w:rsidR="007615D6" w:rsidRPr="00EB0339" w:rsidRDefault="007615D6" w:rsidP="007615D6">
      <w:r w:rsidRPr="005B25A1">
        <w:rPr>
          <w:b/>
          <w:bCs/>
        </w:rPr>
        <w:t>Status:</w:t>
      </w:r>
      <w:r>
        <w:t xml:space="preserve"> </w:t>
      </w:r>
      <w:r>
        <w:rPr>
          <w:color w:val="0000FF"/>
        </w:rPr>
        <w:t>Not concluded</w:t>
      </w:r>
      <w:r>
        <w:t>.</w:t>
      </w:r>
    </w:p>
    <w:p w14:paraId="3103A287" w14:textId="77777777" w:rsidR="00E00DA6" w:rsidRDefault="007615D6" w:rsidP="000A3FBD">
      <w:pPr>
        <w:pStyle w:val="NormTop"/>
      </w:pPr>
      <w:r>
        <w:rPr>
          <w:color w:val="0000FF"/>
        </w:rPr>
        <w:t>S2-2410293</w:t>
      </w:r>
      <w:r w:rsidRPr="00D53282">
        <w:t xml:space="preserve"> </w:t>
      </w:r>
      <w:r>
        <w:t>(CR) 23.502 CR4989R1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737EE69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S2-2408588</w:t>
      </w:r>
      <w:r>
        <w:t>.  Confirm CR Revision - CR states 01!</w:t>
      </w:r>
    </w:p>
    <w:p w14:paraId="66601420" w14:textId="77777777" w:rsidR="007615D6" w:rsidRPr="005B25A1" w:rsidRDefault="007615D6" w:rsidP="007615D6">
      <w:pPr>
        <w:keepNext/>
        <w:keepLines/>
        <w:rPr>
          <w:b/>
          <w:bCs/>
        </w:rPr>
      </w:pPr>
      <w:r w:rsidRPr="005B25A1">
        <w:rPr>
          <w:b/>
          <w:bCs/>
        </w:rPr>
        <w:t>Convenor comment:</w:t>
      </w:r>
    </w:p>
    <w:p w14:paraId="0EF10C89" w14:textId="77777777" w:rsidR="007615D6" w:rsidRPr="005B25A1" w:rsidRDefault="007615D6" w:rsidP="007615D6">
      <w:pPr>
        <w:keepNext/>
        <w:keepLines/>
      </w:pPr>
      <w:r w:rsidRPr="005B25A1">
        <w:t>Handle.</w:t>
      </w:r>
    </w:p>
    <w:p w14:paraId="507A8F61" w14:textId="77777777" w:rsidR="007615D6" w:rsidRPr="005B25A1" w:rsidRDefault="007615D6" w:rsidP="007615D6">
      <w:pPr>
        <w:keepNext/>
        <w:keepLines/>
        <w:rPr>
          <w:b/>
          <w:bCs/>
        </w:rPr>
      </w:pPr>
      <w:r w:rsidRPr="005B25A1">
        <w:rPr>
          <w:b/>
          <w:bCs/>
        </w:rPr>
        <w:t>Parallel discussion:</w:t>
      </w:r>
    </w:p>
    <w:p w14:paraId="08DB4B24" w14:textId="77777777" w:rsidR="007615D6" w:rsidRPr="005B25A1" w:rsidRDefault="007615D6" w:rsidP="007615D6">
      <w:pPr>
        <w:keepNext/>
        <w:keepLines/>
      </w:pPr>
      <w:r w:rsidRPr="005B25A1">
        <w:t>-</w:t>
      </w:r>
    </w:p>
    <w:p w14:paraId="5FDE61D1" w14:textId="77777777" w:rsidR="007615D6" w:rsidRPr="005B25A1" w:rsidRDefault="007615D6" w:rsidP="007615D6">
      <w:pPr>
        <w:keepNext/>
        <w:keepLines/>
        <w:rPr>
          <w:b/>
          <w:bCs/>
        </w:rPr>
      </w:pPr>
      <w:r w:rsidRPr="005B25A1">
        <w:rPr>
          <w:b/>
          <w:bCs/>
        </w:rPr>
        <w:t>Plenary Discussion:</w:t>
      </w:r>
    </w:p>
    <w:p w14:paraId="715B828A" w14:textId="77777777" w:rsidR="007615D6" w:rsidRPr="005B25A1" w:rsidRDefault="007615D6" w:rsidP="007615D6">
      <w:pPr>
        <w:keepNext/>
        <w:keepLines/>
      </w:pPr>
      <w:r>
        <w:rPr>
          <w:color w:val="FF0000"/>
        </w:rPr>
        <w:t>NO DISCUSSION RECORDED</w:t>
      </w:r>
    </w:p>
    <w:p w14:paraId="5EABCC63" w14:textId="77777777" w:rsidR="007615D6" w:rsidRPr="00EB0339" w:rsidRDefault="007615D6" w:rsidP="007615D6">
      <w:r w:rsidRPr="005B25A1">
        <w:rPr>
          <w:b/>
          <w:bCs/>
        </w:rPr>
        <w:t>Status:</w:t>
      </w:r>
      <w:r>
        <w:t xml:space="preserve"> </w:t>
      </w:r>
      <w:r>
        <w:rPr>
          <w:color w:val="0000FF"/>
        </w:rPr>
        <w:t>Not concluded</w:t>
      </w:r>
      <w:r>
        <w:t>.</w:t>
      </w:r>
    </w:p>
    <w:p w14:paraId="7FCCCD4D" w14:textId="77777777" w:rsidR="00E00DA6" w:rsidRDefault="007615D6" w:rsidP="000A3FBD">
      <w:pPr>
        <w:pStyle w:val="NormTop"/>
      </w:pPr>
      <w:r>
        <w:rPr>
          <w:color w:val="0000FF"/>
        </w:rPr>
        <w:t>S2-2410295</w:t>
      </w:r>
      <w:r w:rsidRPr="00D53282">
        <w:t xml:space="preserve"> </w:t>
      </w:r>
      <w:r>
        <w:t>(CR) 23.503 CR1364R1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6EECECE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S2-2408589</w:t>
      </w:r>
      <w:r>
        <w:t>.  Confirm CR Revision - CR states 01!</w:t>
      </w:r>
    </w:p>
    <w:p w14:paraId="1249ED95" w14:textId="77777777" w:rsidR="007615D6" w:rsidRPr="005B25A1" w:rsidRDefault="007615D6" w:rsidP="007615D6">
      <w:pPr>
        <w:keepNext/>
        <w:keepLines/>
        <w:rPr>
          <w:b/>
          <w:bCs/>
        </w:rPr>
      </w:pPr>
      <w:r w:rsidRPr="005B25A1">
        <w:rPr>
          <w:b/>
          <w:bCs/>
        </w:rPr>
        <w:t>Convenor comment:</w:t>
      </w:r>
    </w:p>
    <w:p w14:paraId="392C2A7F" w14:textId="77777777" w:rsidR="007615D6" w:rsidRPr="005B25A1" w:rsidRDefault="007615D6" w:rsidP="007615D6">
      <w:pPr>
        <w:keepNext/>
        <w:keepLines/>
      </w:pPr>
      <w:r w:rsidRPr="005B25A1">
        <w:t>Handle.</w:t>
      </w:r>
    </w:p>
    <w:p w14:paraId="6E671AE8" w14:textId="77777777" w:rsidR="007615D6" w:rsidRPr="005B25A1" w:rsidRDefault="007615D6" w:rsidP="007615D6">
      <w:pPr>
        <w:keepNext/>
        <w:keepLines/>
        <w:rPr>
          <w:b/>
          <w:bCs/>
        </w:rPr>
      </w:pPr>
      <w:r w:rsidRPr="005B25A1">
        <w:rPr>
          <w:b/>
          <w:bCs/>
        </w:rPr>
        <w:t>Parallel discussion:</w:t>
      </w:r>
    </w:p>
    <w:p w14:paraId="04802F25" w14:textId="77777777" w:rsidR="007615D6" w:rsidRPr="005B25A1" w:rsidRDefault="007615D6" w:rsidP="007615D6">
      <w:pPr>
        <w:keepNext/>
        <w:keepLines/>
      </w:pPr>
      <w:r w:rsidRPr="005B25A1">
        <w:t>-</w:t>
      </w:r>
    </w:p>
    <w:p w14:paraId="449D5178" w14:textId="77777777" w:rsidR="007615D6" w:rsidRPr="005B25A1" w:rsidRDefault="007615D6" w:rsidP="007615D6">
      <w:pPr>
        <w:keepNext/>
        <w:keepLines/>
        <w:rPr>
          <w:b/>
          <w:bCs/>
        </w:rPr>
      </w:pPr>
      <w:r w:rsidRPr="005B25A1">
        <w:rPr>
          <w:b/>
          <w:bCs/>
        </w:rPr>
        <w:t>Plenary Discussion:</w:t>
      </w:r>
    </w:p>
    <w:p w14:paraId="624B36D1" w14:textId="77777777" w:rsidR="007615D6" w:rsidRPr="005B25A1" w:rsidRDefault="007615D6" w:rsidP="007615D6">
      <w:pPr>
        <w:keepNext/>
        <w:keepLines/>
      </w:pPr>
      <w:r>
        <w:rPr>
          <w:color w:val="FF0000"/>
        </w:rPr>
        <w:t>NO DISCUSSION RECORDED</w:t>
      </w:r>
    </w:p>
    <w:p w14:paraId="7A82E20A" w14:textId="77777777" w:rsidR="007615D6" w:rsidRPr="00EB0339" w:rsidRDefault="007615D6" w:rsidP="007615D6">
      <w:r w:rsidRPr="005B25A1">
        <w:rPr>
          <w:b/>
          <w:bCs/>
        </w:rPr>
        <w:t>Status:</w:t>
      </w:r>
      <w:r>
        <w:t xml:space="preserve"> </w:t>
      </w:r>
      <w:r>
        <w:rPr>
          <w:color w:val="0000FF"/>
        </w:rPr>
        <w:t>Not concluded</w:t>
      </w:r>
      <w:r>
        <w:t>.</w:t>
      </w:r>
    </w:p>
    <w:p w14:paraId="0A268B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Topics NOT handled in SA2#164 First handle CRs vs. TS 23.501 of all KIs.</w:t>
      </w:r>
    </w:p>
    <w:p w14:paraId="03D4B0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End-to-end encrypted traffic</w:t>
      </w:r>
    </w:p>
    <w:p w14:paraId="11838DDE" w14:textId="77777777" w:rsidR="00E00DA6" w:rsidRDefault="007615D6" w:rsidP="000A3FBD">
      <w:pPr>
        <w:pStyle w:val="NormTop"/>
      </w:pPr>
      <w:r>
        <w:rPr>
          <w:color w:val="0000FF"/>
        </w:rPr>
        <w:t>S2-2410072</w:t>
      </w:r>
      <w:r w:rsidRPr="00D53282">
        <w:t xml:space="preserve"> </w:t>
      </w:r>
      <w:r>
        <w:t>(CR) 23.501 CR5711 (Rel-19, 'B'): General description of relaying media related information over N6 using an encapsulation protocol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proposes the following: In a new clause add a general section to describe that the procedure is used to convey media related information (e.g. metadata) from the AS to the UPF via an N6 tunnel. An example when such method is needed is when the e2e conneciton is fully encrypted Add three sub-clause to describe Connect-UDP/QUIC-Aware Proxy, Media Over QUIC and UDP-Options methods Add description that the type of encpasulation protocol used in the N6 tunnel is provided within the ProtocolDescription. In additon the FQDN of the AS is included as a parameter outside the protocol description.</w:t>
      </w:r>
    </w:p>
    <w:p w14:paraId="7EE64B0C" w14:textId="77777777" w:rsidR="007615D6" w:rsidRPr="005B25A1" w:rsidRDefault="007615D6" w:rsidP="007615D6">
      <w:pPr>
        <w:keepNext/>
        <w:keepLines/>
        <w:rPr>
          <w:b/>
          <w:bCs/>
        </w:rPr>
      </w:pPr>
      <w:r w:rsidRPr="005B25A1">
        <w:rPr>
          <w:b/>
          <w:bCs/>
        </w:rPr>
        <w:t>Convenor comment:</w:t>
      </w:r>
    </w:p>
    <w:p w14:paraId="63D9FD8C" w14:textId="77777777" w:rsidR="007615D6" w:rsidRPr="005B25A1" w:rsidRDefault="007615D6" w:rsidP="007615D6">
      <w:pPr>
        <w:keepNext/>
        <w:keepLines/>
      </w:pPr>
      <w:r w:rsidRPr="005B25A1">
        <w:t>Baseline for 5.37.x.1 (General). Other clauses to be Merge into S2-2410149.</w:t>
      </w:r>
    </w:p>
    <w:p w14:paraId="3CE0DD2B" w14:textId="77777777" w:rsidR="007615D6" w:rsidRPr="005B25A1" w:rsidRDefault="007615D6" w:rsidP="007615D6">
      <w:pPr>
        <w:keepNext/>
        <w:keepLines/>
        <w:rPr>
          <w:b/>
          <w:bCs/>
        </w:rPr>
      </w:pPr>
      <w:r w:rsidRPr="005B25A1">
        <w:rPr>
          <w:b/>
          <w:bCs/>
        </w:rPr>
        <w:t>Parallel discussion:</w:t>
      </w:r>
    </w:p>
    <w:p w14:paraId="19919763" w14:textId="77777777" w:rsidR="007615D6" w:rsidRPr="005B25A1" w:rsidRDefault="007615D6" w:rsidP="007615D6">
      <w:pPr>
        <w:keepNext/>
        <w:keepLines/>
      </w:pPr>
      <w:r w:rsidRPr="005B25A1">
        <w:t>-</w:t>
      </w:r>
    </w:p>
    <w:p w14:paraId="01695F80" w14:textId="77777777" w:rsidR="007615D6" w:rsidRPr="005B25A1" w:rsidRDefault="007615D6" w:rsidP="007615D6">
      <w:pPr>
        <w:keepNext/>
        <w:keepLines/>
        <w:rPr>
          <w:b/>
          <w:bCs/>
        </w:rPr>
      </w:pPr>
      <w:r w:rsidRPr="005B25A1">
        <w:rPr>
          <w:b/>
          <w:bCs/>
        </w:rPr>
        <w:t>Plenary Discussion:</w:t>
      </w:r>
    </w:p>
    <w:p w14:paraId="42815D42" w14:textId="77777777" w:rsidR="007615D6" w:rsidRPr="005B25A1" w:rsidRDefault="007615D6" w:rsidP="007615D6">
      <w:pPr>
        <w:keepNext/>
        <w:keepLines/>
      </w:pPr>
      <w:r>
        <w:rPr>
          <w:color w:val="FF0000"/>
        </w:rPr>
        <w:t>NO DISCUSSION RECORDED</w:t>
      </w:r>
    </w:p>
    <w:p w14:paraId="77E389D0" w14:textId="77777777" w:rsidR="007615D6" w:rsidRPr="00EB0339" w:rsidRDefault="007615D6" w:rsidP="007615D6">
      <w:r w:rsidRPr="005B25A1">
        <w:rPr>
          <w:b/>
          <w:bCs/>
        </w:rPr>
        <w:t>Status:</w:t>
      </w:r>
      <w:r>
        <w:t xml:space="preserve"> </w:t>
      </w:r>
      <w:r>
        <w:rPr>
          <w:color w:val="0000FF"/>
        </w:rPr>
        <w:t>Not concluded</w:t>
      </w:r>
      <w:r>
        <w:t>.</w:t>
      </w:r>
    </w:p>
    <w:p w14:paraId="6F2AD7E3" w14:textId="77777777" w:rsidR="00E00DA6" w:rsidRDefault="007615D6" w:rsidP="000A3FBD">
      <w:pPr>
        <w:pStyle w:val="NormTop"/>
      </w:pPr>
      <w:r>
        <w:rPr>
          <w:color w:val="0000FF"/>
        </w:rPr>
        <w:t>S2-2410149</w:t>
      </w:r>
      <w:r w:rsidRPr="00D53282">
        <w:t xml:space="preserve"> </w:t>
      </w:r>
      <w:r>
        <w:t>(CR) 23.501 CR5728 (Rel-19, 'B'): PDU Set Information Identification for end-to-end encrypted traffic using connect-UDP - architecture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UPF may establish an in-band connection to an AS proxy according to Proxying UDP in HTTP. The AS then provides PDU Set information within HTTP datagrams in the downlink direction. If the traffic is transported over QUIC and both UPF and the AS proxy support QUIC-Aware Proxying Using HTTP, they may agree on using the Forwarded Mode. Establish in-band connection added to the Forwarding Action Rule. PDU Set Handling and End of Data Burst Indication updated to receive information through the connect-UDP in-band signaling protocol.</w:t>
      </w:r>
    </w:p>
    <w:p w14:paraId="59A90BE3" w14:textId="77777777" w:rsidR="007615D6" w:rsidRPr="005B25A1" w:rsidRDefault="007615D6" w:rsidP="007615D6">
      <w:pPr>
        <w:keepNext/>
        <w:keepLines/>
        <w:rPr>
          <w:b/>
          <w:bCs/>
        </w:rPr>
      </w:pPr>
      <w:r w:rsidRPr="005B25A1">
        <w:rPr>
          <w:b/>
          <w:bCs/>
        </w:rPr>
        <w:t>Convenor comment:</w:t>
      </w:r>
    </w:p>
    <w:p w14:paraId="4539D703" w14:textId="77777777" w:rsidR="007615D6" w:rsidRPr="005B25A1" w:rsidRDefault="007615D6" w:rsidP="007615D6">
      <w:pPr>
        <w:keepNext/>
        <w:keepLines/>
      </w:pPr>
      <w:r w:rsidRPr="005B25A1">
        <w:t>Baseline for clauses other than 5.37.x.1.</w:t>
      </w:r>
    </w:p>
    <w:p w14:paraId="56FA55DF" w14:textId="77777777" w:rsidR="007615D6" w:rsidRPr="005B25A1" w:rsidRDefault="007615D6" w:rsidP="007615D6">
      <w:pPr>
        <w:keepNext/>
        <w:keepLines/>
        <w:rPr>
          <w:b/>
          <w:bCs/>
        </w:rPr>
      </w:pPr>
      <w:r w:rsidRPr="005B25A1">
        <w:rPr>
          <w:b/>
          <w:bCs/>
        </w:rPr>
        <w:t>Parallel discussion:</w:t>
      </w:r>
    </w:p>
    <w:p w14:paraId="5CBD264D" w14:textId="77777777" w:rsidR="007615D6" w:rsidRPr="005B25A1" w:rsidRDefault="007615D6" w:rsidP="007615D6">
      <w:pPr>
        <w:keepNext/>
        <w:keepLines/>
      </w:pPr>
      <w:r w:rsidRPr="005B25A1">
        <w:t>-</w:t>
      </w:r>
    </w:p>
    <w:p w14:paraId="5F732D17" w14:textId="77777777" w:rsidR="007615D6" w:rsidRPr="005B25A1" w:rsidRDefault="007615D6" w:rsidP="007615D6">
      <w:pPr>
        <w:keepNext/>
        <w:keepLines/>
        <w:rPr>
          <w:b/>
          <w:bCs/>
        </w:rPr>
      </w:pPr>
      <w:r w:rsidRPr="005B25A1">
        <w:rPr>
          <w:b/>
          <w:bCs/>
        </w:rPr>
        <w:t>Plenary Discussion:</w:t>
      </w:r>
    </w:p>
    <w:p w14:paraId="6095B261" w14:textId="77777777" w:rsidR="007615D6" w:rsidRPr="005B25A1" w:rsidRDefault="007615D6" w:rsidP="007615D6">
      <w:pPr>
        <w:keepNext/>
        <w:keepLines/>
      </w:pPr>
      <w:r>
        <w:rPr>
          <w:color w:val="FF0000"/>
        </w:rPr>
        <w:t>NO DISCUSSION RECORDED</w:t>
      </w:r>
    </w:p>
    <w:p w14:paraId="69E92A13" w14:textId="77777777" w:rsidR="007615D6" w:rsidRPr="00EB0339" w:rsidRDefault="007615D6" w:rsidP="007615D6">
      <w:r w:rsidRPr="005B25A1">
        <w:rPr>
          <w:b/>
          <w:bCs/>
        </w:rPr>
        <w:t>Status:</w:t>
      </w:r>
      <w:r>
        <w:t xml:space="preserve"> </w:t>
      </w:r>
      <w:r>
        <w:rPr>
          <w:color w:val="0000FF"/>
        </w:rPr>
        <w:t>Not concluded</w:t>
      </w:r>
      <w:r>
        <w:t>.</w:t>
      </w:r>
    </w:p>
    <w:p w14:paraId="30FFF7E4" w14:textId="77777777" w:rsidR="00E00DA6" w:rsidRDefault="007615D6" w:rsidP="000A3FBD">
      <w:pPr>
        <w:pStyle w:val="NormTop"/>
      </w:pPr>
      <w:r>
        <w:rPr>
          <w:color w:val="0000FF"/>
        </w:rPr>
        <w:lastRenderedPageBreak/>
        <w:t>S2-2409658</w:t>
      </w:r>
      <w:r w:rsidRPr="00D53282">
        <w:t xml:space="preserve"> </w:t>
      </w:r>
      <w:r>
        <w:t>(CR) 23.501 CR5632 (Rel-19, 'B'): Support PDU Set information identification based on MoQ for encrypted XRM traffic (Source: China Mobile, Huawei, Hisilicon,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The PDU Set information identification based on MoQ for encrypted XRM traffic is enhanced for KI#2.</w:t>
      </w:r>
    </w:p>
    <w:p w14:paraId="66D5A943" w14:textId="77777777" w:rsidR="007615D6" w:rsidRPr="005B25A1" w:rsidRDefault="007615D6" w:rsidP="007615D6">
      <w:pPr>
        <w:keepNext/>
        <w:keepLines/>
        <w:rPr>
          <w:b/>
          <w:bCs/>
        </w:rPr>
      </w:pPr>
      <w:r w:rsidRPr="005B25A1">
        <w:rPr>
          <w:b/>
          <w:bCs/>
        </w:rPr>
        <w:t>Convenor comment:</w:t>
      </w:r>
    </w:p>
    <w:p w14:paraId="2DCB5B76" w14:textId="77777777" w:rsidR="007615D6" w:rsidRPr="005B25A1" w:rsidRDefault="007615D6" w:rsidP="007615D6">
      <w:pPr>
        <w:keepNext/>
        <w:keepLines/>
      </w:pPr>
      <w:r w:rsidRPr="005B25A1">
        <w:t>Baseline for MoQ.</w:t>
      </w:r>
    </w:p>
    <w:p w14:paraId="6D809BD3" w14:textId="77777777" w:rsidR="007615D6" w:rsidRPr="005B25A1" w:rsidRDefault="007615D6" w:rsidP="007615D6">
      <w:pPr>
        <w:keepNext/>
        <w:keepLines/>
        <w:rPr>
          <w:b/>
          <w:bCs/>
        </w:rPr>
      </w:pPr>
      <w:r w:rsidRPr="005B25A1">
        <w:rPr>
          <w:b/>
          <w:bCs/>
        </w:rPr>
        <w:t>Parallel discussion:</w:t>
      </w:r>
    </w:p>
    <w:p w14:paraId="79E6E54F" w14:textId="77777777" w:rsidR="007615D6" w:rsidRPr="005B25A1" w:rsidRDefault="007615D6" w:rsidP="007615D6">
      <w:pPr>
        <w:keepNext/>
        <w:keepLines/>
      </w:pPr>
      <w:r w:rsidRPr="005B25A1">
        <w:t>-</w:t>
      </w:r>
    </w:p>
    <w:p w14:paraId="29F80B0D" w14:textId="77777777" w:rsidR="007615D6" w:rsidRPr="005B25A1" w:rsidRDefault="007615D6" w:rsidP="007615D6">
      <w:pPr>
        <w:keepNext/>
        <w:keepLines/>
        <w:rPr>
          <w:b/>
          <w:bCs/>
        </w:rPr>
      </w:pPr>
      <w:r w:rsidRPr="005B25A1">
        <w:rPr>
          <w:b/>
          <w:bCs/>
        </w:rPr>
        <w:t>Plenary Discussion:</w:t>
      </w:r>
    </w:p>
    <w:p w14:paraId="2BCCB53C" w14:textId="77777777" w:rsidR="007615D6" w:rsidRPr="005B25A1" w:rsidRDefault="007615D6" w:rsidP="007615D6">
      <w:pPr>
        <w:keepNext/>
        <w:keepLines/>
      </w:pPr>
      <w:r>
        <w:rPr>
          <w:color w:val="FF0000"/>
        </w:rPr>
        <w:t>NO DISCUSSION RECORDED</w:t>
      </w:r>
    </w:p>
    <w:p w14:paraId="67518B85" w14:textId="77777777" w:rsidR="007615D6" w:rsidRPr="00EB0339" w:rsidRDefault="007615D6" w:rsidP="007615D6">
      <w:r w:rsidRPr="005B25A1">
        <w:rPr>
          <w:b/>
          <w:bCs/>
        </w:rPr>
        <w:t>Status:</w:t>
      </w:r>
      <w:r>
        <w:t xml:space="preserve"> </w:t>
      </w:r>
      <w:r>
        <w:rPr>
          <w:color w:val="0000FF"/>
        </w:rPr>
        <w:t>Not concluded</w:t>
      </w:r>
      <w:r>
        <w:t>.</w:t>
      </w:r>
    </w:p>
    <w:p w14:paraId="3E626D85" w14:textId="77777777" w:rsidR="00E00DA6" w:rsidRDefault="007615D6" w:rsidP="000A3FBD">
      <w:pPr>
        <w:pStyle w:val="NormTop"/>
      </w:pPr>
      <w:r>
        <w:rPr>
          <w:color w:val="0000FF"/>
        </w:rPr>
        <w:t>S2-2410256</w:t>
      </w:r>
      <w:r w:rsidRPr="00D53282">
        <w:t xml:space="preserve"> </w:t>
      </w:r>
      <w:r>
        <w:t>(CR) 23.501 CR5746 (Rel-19, 'B'): Usage of UDP-Option carrying XRM metadata over UDP tunnel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that supports UDP-Option carrying XRM metadata in UDP tunnel over N6 which is established using connect-UDP between the AS and the PSA UPF.</w:t>
      </w:r>
    </w:p>
    <w:p w14:paraId="611058FD" w14:textId="77777777" w:rsidR="007615D6" w:rsidRPr="005B25A1" w:rsidRDefault="007615D6" w:rsidP="007615D6">
      <w:pPr>
        <w:keepNext/>
        <w:keepLines/>
        <w:rPr>
          <w:b/>
          <w:bCs/>
        </w:rPr>
      </w:pPr>
      <w:r w:rsidRPr="005B25A1">
        <w:rPr>
          <w:b/>
          <w:bCs/>
        </w:rPr>
        <w:t>Convenor comment:</w:t>
      </w:r>
    </w:p>
    <w:p w14:paraId="4B32BB4D" w14:textId="77777777" w:rsidR="007615D6" w:rsidRPr="005B25A1" w:rsidRDefault="007615D6" w:rsidP="007615D6">
      <w:pPr>
        <w:keepNext/>
        <w:keepLines/>
      </w:pPr>
      <w:r w:rsidRPr="005B25A1">
        <w:t>Baseline for UDP tunnel.</w:t>
      </w:r>
    </w:p>
    <w:p w14:paraId="74484732" w14:textId="77777777" w:rsidR="007615D6" w:rsidRPr="005B25A1" w:rsidRDefault="007615D6" w:rsidP="007615D6">
      <w:pPr>
        <w:keepNext/>
        <w:keepLines/>
        <w:rPr>
          <w:b/>
          <w:bCs/>
        </w:rPr>
      </w:pPr>
      <w:r w:rsidRPr="005B25A1">
        <w:rPr>
          <w:b/>
          <w:bCs/>
        </w:rPr>
        <w:t>Parallel discussion:</w:t>
      </w:r>
    </w:p>
    <w:p w14:paraId="13E03B48" w14:textId="77777777" w:rsidR="007615D6" w:rsidRPr="005B25A1" w:rsidRDefault="007615D6" w:rsidP="007615D6">
      <w:pPr>
        <w:keepNext/>
        <w:keepLines/>
      </w:pPr>
      <w:r w:rsidRPr="005B25A1">
        <w:t>-</w:t>
      </w:r>
    </w:p>
    <w:p w14:paraId="1C4F0536" w14:textId="77777777" w:rsidR="007615D6" w:rsidRPr="005B25A1" w:rsidRDefault="007615D6" w:rsidP="007615D6">
      <w:pPr>
        <w:keepNext/>
        <w:keepLines/>
        <w:rPr>
          <w:b/>
          <w:bCs/>
        </w:rPr>
      </w:pPr>
      <w:r w:rsidRPr="005B25A1">
        <w:rPr>
          <w:b/>
          <w:bCs/>
        </w:rPr>
        <w:t>Plenary Discussion:</w:t>
      </w:r>
    </w:p>
    <w:p w14:paraId="1E87AA1B" w14:textId="77777777" w:rsidR="007615D6" w:rsidRPr="005B25A1" w:rsidRDefault="007615D6" w:rsidP="007615D6">
      <w:pPr>
        <w:keepNext/>
        <w:keepLines/>
      </w:pPr>
      <w:r>
        <w:rPr>
          <w:color w:val="FF0000"/>
        </w:rPr>
        <w:t>NO DISCUSSION RECORDED</w:t>
      </w:r>
    </w:p>
    <w:p w14:paraId="55959E35" w14:textId="77777777" w:rsidR="007615D6" w:rsidRPr="00EB0339" w:rsidRDefault="007615D6" w:rsidP="007615D6">
      <w:r w:rsidRPr="005B25A1">
        <w:rPr>
          <w:b/>
          <w:bCs/>
        </w:rPr>
        <w:t>Status:</w:t>
      </w:r>
      <w:r>
        <w:t xml:space="preserve"> </w:t>
      </w:r>
      <w:r>
        <w:rPr>
          <w:color w:val="0000FF"/>
        </w:rPr>
        <w:t>Not concluded</w:t>
      </w:r>
      <w:r>
        <w:t>.</w:t>
      </w:r>
    </w:p>
    <w:p w14:paraId="67E32D45" w14:textId="77777777" w:rsidR="00E00DA6" w:rsidRDefault="007615D6" w:rsidP="000A3FBD">
      <w:pPr>
        <w:pStyle w:val="NormTop"/>
      </w:pPr>
      <w:r>
        <w:rPr>
          <w:color w:val="0000FF"/>
        </w:rPr>
        <w:t>S2-2410119</w:t>
      </w:r>
      <w:r w:rsidRPr="00D53282">
        <w:t xml:space="preserve"> </w:t>
      </w:r>
      <w:r>
        <w:t>(CR) 23.501 CR5722 (Rel-19, 'B'): Overview of the mechanisms defined for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of all mechanisms defined to support XRM metadata detection by UPF when XR traffic is encrypted between UE and AS.</w:t>
      </w:r>
    </w:p>
    <w:p w14:paraId="114C9DFD" w14:textId="77777777" w:rsidR="007615D6" w:rsidRPr="005B25A1" w:rsidRDefault="007615D6" w:rsidP="007615D6">
      <w:pPr>
        <w:keepNext/>
        <w:keepLines/>
        <w:rPr>
          <w:b/>
          <w:bCs/>
        </w:rPr>
      </w:pPr>
      <w:r w:rsidRPr="005B25A1">
        <w:rPr>
          <w:b/>
          <w:bCs/>
        </w:rPr>
        <w:t>Convenor comment:</w:t>
      </w:r>
    </w:p>
    <w:p w14:paraId="4355B84B" w14:textId="77777777" w:rsidR="007615D6" w:rsidRPr="005B25A1" w:rsidRDefault="007615D6" w:rsidP="007615D6">
      <w:pPr>
        <w:keepNext/>
        <w:keepLines/>
      </w:pPr>
      <w:r w:rsidRPr="005B25A1">
        <w:t>Merge into S2-2410072.</w:t>
      </w:r>
    </w:p>
    <w:p w14:paraId="4A8BF6BA" w14:textId="77777777" w:rsidR="007615D6" w:rsidRPr="005B25A1" w:rsidRDefault="007615D6" w:rsidP="007615D6">
      <w:pPr>
        <w:keepNext/>
        <w:keepLines/>
        <w:rPr>
          <w:b/>
          <w:bCs/>
        </w:rPr>
      </w:pPr>
      <w:r w:rsidRPr="005B25A1">
        <w:rPr>
          <w:b/>
          <w:bCs/>
        </w:rPr>
        <w:t>Parallel discussion:</w:t>
      </w:r>
    </w:p>
    <w:p w14:paraId="76852378" w14:textId="77777777" w:rsidR="007615D6" w:rsidRPr="005B25A1" w:rsidRDefault="007615D6" w:rsidP="007615D6">
      <w:pPr>
        <w:keepNext/>
        <w:keepLines/>
      </w:pPr>
      <w:r w:rsidRPr="005B25A1">
        <w:t>-</w:t>
      </w:r>
    </w:p>
    <w:p w14:paraId="6CAEB3FE" w14:textId="77777777" w:rsidR="007615D6" w:rsidRPr="005B25A1" w:rsidRDefault="007615D6" w:rsidP="007615D6">
      <w:pPr>
        <w:keepNext/>
        <w:keepLines/>
        <w:rPr>
          <w:b/>
          <w:bCs/>
        </w:rPr>
      </w:pPr>
      <w:r w:rsidRPr="005B25A1">
        <w:rPr>
          <w:b/>
          <w:bCs/>
        </w:rPr>
        <w:t>Plenary Discussion:</w:t>
      </w:r>
    </w:p>
    <w:p w14:paraId="053C0BCA" w14:textId="77777777" w:rsidR="007615D6" w:rsidRPr="005B25A1" w:rsidRDefault="007615D6" w:rsidP="007615D6">
      <w:pPr>
        <w:keepNext/>
        <w:keepLines/>
      </w:pPr>
      <w:r>
        <w:rPr>
          <w:color w:val="FF0000"/>
        </w:rPr>
        <w:t>NO DISCUSSION RECORDED</w:t>
      </w:r>
    </w:p>
    <w:p w14:paraId="6B9D093D" w14:textId="77777777" w:rsidR="007615D6" w:rsidRPr="00EB0339" w:rsidRDefault="007615D6" w:rsidP="007615D6">
      <w:r w:rsidRPr="005B25A1">
        <w:rPr>
          <w:b/>
          <w:bCs/>
        </w:rPr>
        <w:t>Status:</w:t>
      </w:r>
      <w:r>
        <w:t xml:space="preserve"> </w:t>
      </w:r>
      <w:r>
        <w:rPr>
          <w:color w:val="0000FF"/>
        </w:rPr>
        <w:t>Not concluded</w:t>
      </w:r>
      <w:r>
        <w:t>.</w:t>
      </w:r>
    </w:p>
    <w:p w14:paraId="02786698" w14:textId="77777777" w:rsidR="00E00DA6" w:rsidRDefault="007615D6" w:rsidP="000A3FBD">
      <w:pPr>
        <w:pStyle w:val="NormTop"/>
      </w:pPr>
      <w:r>
        <w:rPr>
          <w:color w:val="0000FF"/>
        </w:rPr>
        <w:lastRenderedPageBreak/>
        <w:t>S2-2410254</w:t>
      </w:r>
      <w:r w:rsidRPr="00D53282">
        <w:t xml:space="preserve"> </w:t>
      </w:r>
      <w:r>
        <w:t>(CR) 23.501 CR5745 (Rel-19, 'B'): General Description for Handling of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to enable support of XRM metadata detection for PDU Set Identification by PSA UPF when XR traffic is end-to-end encrypted between UE and AS.</w:t>
      </w:r>
    </w:p>
    <w:p w14:paraId="60048B64" w14:textId="77777777" w:rsidR="007615D6" w:rsidRPr="005B25A1" w:rsidRDefault="007615D6" w:rsidP="007615D6">
      <w:pPr>
        <w:keepNext/>
        <w:keepLines/>
        <w:rPr>
          <w:b/>
          <w:bCs/>
        </w:rPr>
      </w:pPr>
      <w:r w:rsidRPr="005B25A1">
        <w:rPr>
          <w:b/>
          <w:bCs/>
        </w:rPr>
        <w:t>Parallel discussion:</w:t>
      </w:r>
    </w:p>
    <w:p w14:paraId="296461AF" w14:textId="77777777" w:rsidR="007615D6" w:rsidRPr="005B25A1" w:rsidRDefault="007615D6" w:rsidP="007615D6">
      <w:pPr>
        <w:keepNext/>
        <w:keepLines/>
      </w:pPr>
      <w:r w:rsidRPr="005B25A1">
        <w:t>-</w:t>
      </w:r>
    </w:p>
    <w:p w14:paraId="0B0445B4" w14:textId="77777777" w:rsidR="007615D6" w:rsidRPr="005B25A1" w:rsidRDefault="007615D6" w:rsidP="007615D6">
      <w:pPr>
        <w:keepNext/>
        <w:keepLines/>
        <w:rPr>
          <w:b/>
          <w:bCs/>
        </w:rPr>
      </w:pPr>
      <w:r w:rsidRPr="005B25A1">
        <w:rPr>
          <w:b/>
          <w:bCs/>
        </w:rPr>
        <w:t>Plenary Discussion:</w:t>
      </w:r>
    </w:p>
    <w:p w14:paraId="3DF2B6AC" w14:textId="77777777" w:rsidR="007615D6" w:rsidRPr="005B25A1" w:rsidRDefault="007615D6" w:rsidP="007615D6">
      <w:pPr>
        <w:keepNext/>
        <w:keepLines/>
      </w:pPr>
      <w:r>
        <w:rPr>
          <w:color w:val="FF0000"/>
        </w:rPr>
        <w:t>NO DISCUSSION RECORDED</w:t>
      </w:r>
    </w:p>
    <w:p w14:paraId="2356CBBD" w14:textId="77777777" w:rsidR="007615D6" w:rsidRPr="00EB0339" w:rsidRDefault="007615D6" w:rsidP="007615D6">
      <w:r w:rsidRPr="005B25A1">
        <w:rPr>
          <w:b/>
          <w:bCs/>
        </w:rPr>
        <w:t>Status:</w:t>
      </w:r>
      <w:r>
        <w:t xml:space="preserve"> </w:t>
      </w:r>
      <w:r>
        <w:rPr>
          <w:color w:val="0000FF"/>
        </w:rPr>
        <w:t>Not concluded</w:t>
      </w:r>
      <w:r>
        <w:t>.</w:t>
      </w:r>
    </w:p>
    <w:p w14:paraId="53D2D0AD" w14:textId="77777777" w:rsidR="00E00DA6" w:rsidRDefault="007615D6" w:rsidP="000A3FBD">
      <w:pPr>
        <w:pStyle w:val="NormTop"/>
      </w:pPr>
      <w:r>
        <w:rPr>
          <w:color w:val="0000FF"/>
        </w:rPr>
        <w:t>S2-2410120</w:t>
      </w:r>
      <w:r w:rsidRPr="00D53282">
        <w:t xml:space="preserve"> </w:t>
      </w:r>
      <w:r>
        <w:t>(CR) 23.501 CR5723 (Rel-19, 'B'): Usage of UDP-Connect for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of The UDP-Connect mechanism defined to support XRM metadata detection by UPF when XR traffic is encrypted between UE and AS.</w:t>
      </w:r>
    </w:p>
    <w:p w14:paraId="599C4D78" w14:textId="77777777" w:rsidR="007615D6" w:rsidRPr="005B25A1" w:rsidRDefault="007615D6" w:rsidP="007615D6">
      <w:pPr>
        <w:keepNext/>
        <w:keepLines/>
        <w:rPr>
          <w:b/>
          <w:bCs/>
        </w:rPr>
      </w:pPr>
      <w:r w:rsidRPr="005B25A1">
        <w:rPr>
          <w:b/>
          <w:bCs/>
        </w:rPr>
        <w:t>Convenor comment:</w:t>
      </w:r>
    </w:p>
    <w:p w14:paraId="5C54DF84" w14:textId="77777777" w:rsidR="007615D6" w:rsidRPr="005B25A1" w:rsidRDefault="007615D6" w:rsidP="007615D6">
      <w:pPr>
        <w:keepNext/>
        <w:keepLines/>
      </w:pPr>
      <w:r w:rsidRPr="005B25A1">
        <w:t>Merge into S2-2410149.</w:t>
      </w:r>
    </w:p>
    <w:p w14:paraId="3F0FAC83" w14:textId="77777777" w:rsidR="007615D6" w:rsidRPr="005B25A1" w:rsidRDefault="007615D6" w:rsidP="007615D6">
      <w:pPr>
        <w:keepNext/>
        <w:keepLines/>
        <w:rPr>
          <w:b/>
          <w:bCs/>
        </w:rPr>
      </w:pPr>
      <w:r w:rsidRPr="005B25A1">
        <w:rPr>
          <w:b/>
          <w:bCs/>
        </w:rPr>
        <w:t>Parallel discussion:</w:t>
      </w:r>
    </w:p>
    <w:p w14:paraId="5759E419" w14:textId="77777777" w:rsidR="007615D6" w:rsidRPr="005B25A1" w:rsidRDefault="007615D6" w:rsidP="007615D6">
      <w:pPr>
        <w:keepNext/>
        <w:keepLines/>
      </w:pPr>
      <w:r w:rsidRPr="005B25A1">
        <w:t>-</w:t>
      </w:r>
    </w:p>
    <w:p w14:paraId="2E906A00" w14:textId="77777777" w:rsidR="007615D6" w:rsidRPr="005B25A1" w:rsidRDefault="007615D6" w:rsidP="007615D6">
      <w:pPr>
        <w:keepNext/>
        <w:keepLines/>
        <w:rPr>
          <w:b/>
          <w:bCs/>
        </w:rPr>
      </w:pPr>
      <w:r w:rsidRPr="005B25A1">
        <w:rPr>
          <w:b/>
          <w:bCs/>
        </w:rPr>
        <w:t>Plenary Discussion:</w:t>
      </w:r>
    </w:p>
    <w:p w14:paraId="753F5072" w14:textId="77777777" w:rsidR="007615D6" w:rsidRPr="005B25A1" w:rsidRDefault="007615D6" w:rsidP="007615D6">
      <w:pPr>
        <w:keepNext/>
        <w:keepLines/>
      </w:pPr>
      <w:r>
        <w:rPr>
          <w:color w:val="FF0000"/>
        </w:rPr>
        <w:t>NO DISCUSSION RECORDED</w:t>
      </w:r>
    </w:p>
    <w:p w14:paraId="18FE2C70" w14:textId="77777777" w:rsidR="007615D6" w:rsidRPr="00EB0339" w:rsidRDefault="007615D6" w:rsidP="007615D6">
      <w:r w:rsidRPr="005B25A1">
        <w:rPr>
          <w:b/>
          <w:bCs/>
        </w:rPr>
        <w:t>Status:</w:t>
      </w:r>
      <w:r>
        <w:t xml:space="preserve"> </w:t>
      </w:r>
      <w:r>
        <w:rPr>
          <w:color w:val="0000FF"/>
        </w:rPr>
        <w:t>Not concluded</w:t>
      </w:r>
      <w:r>
        <w:t>.</w:t>
      </w:r>
    </w:p>
    <w:p w14:paraId="69FB8473" w14:textId="77777777" w:rsidR="00E00DA6" w:rsidRDefault="007615D6" w:rsidP="000A3FBD">
      <w:pPr>
        <w:pStyle w:val="NormTop"/>
      </w:pPr>
      <w:r>
        <w:rPr>
          <w:color w:val="0000FF"/>
        </w:rPr>
        <w:t>S2-2410468</w:t>
      </w:r>
      <w:r w:rsidRPr="00D53282">
        <w:t xml:space="preserve"> </w:t>
      </w:r>
      <w:r>
        <w:t>(CR) 23.501 CR5787 (Rel-19, 'B'): MoQ General Description (Source: Sony)</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that MoQ is supported using the UPF as MoQ Relay.</w:t>
      </w:r>
    </w:p>
    <w:p w14:paraId="71151FB8" w14:textId="77777777" w:rsidR="007615D6" w:rsidRPr="005B25A1" w:rsidRDefault="007615D6" w:rsidP="007615D6">
      <w:pPr>
        <w:keepNext/>
        <w:keepLines/>
        <w:rPr>
          <w:b/>
          <w:bCs/>
        </w:rPr>
      </w:pPr>
      <w:r w:rsidRPr="005B25A1">
        <w:rPr>
          <w:b/>
          <w:bCs/>
        </w:rPr>
        <w:t>Convenor comment:</w:t>
      </w:r>
    </w:p>
    <w:p w14:paraId="526EBDEB" w14:textId="77777777" w:rsidR="007615D6" w:rsidRPr="005B25A1" w:rsidRDefault="007615D6" w:rsidP="007615D6">
      <w:pPr>
        <w:keepNext/>
        <w:keepLines/>
      </w:pPr>
      <w:r w:rsidRPr="005B25A1">
        <w:t>MoQ. Merge into S2-2409658.</w:t>
      </w:r>
    </w:p>
    <w:p w14:paraId="7D78C5BF" w14:textId="77777777" w:rsidR="007615D6" w:rsidRPr="005B25A1" w:rsidRDefault="007615D6" w:rsidP="007615D6">
      <w:pPr>
        <w:keepNext/>
        <w:keepLines/>
        <w:rPr>
          <w:b/>
          <w:bCs/>
        </w:rPr>
      </w:pPr>
      <w:r w:rsidRPr="005B25A1">
        <w:rPr>
          <w:b/>
          <w:bCs/>
        </w:rPr>
        <w:t>Parallel discussion:</w:t>
      </w:r>
    </w:p>
    <w:p w14:paraId="1D472760" w14:textId="77777777" w:rsidR="007615D6" w:rsidRPr="005B25A1" w:rsidRDefault="007615D6" w:rsidP="007615D6">
      <w:pPr>
        <w:keepNext/>
        <w:keepLines/>
      </w:pPr>
      <w:r w:rsidRPr="005B25A1">
        <w:t>-</w:t>
      </w:r>
    </w:p>
    <w:p w14:paraId="4DBE526F" w14:textId="77777777" w:rsidR="007615D6" w:rsidRPr="005B25A1" w:rsidRDefault="007615D6" w:rsidP="007615D6">
      <w:pPr>
        <w:keepNext/>
        <w:keepLines/>
        <w:rPr>
          <w:b/>
          <w:bCs/>
        </w:rPr>
      </w:pPr>
      <w:r w:rsidRPr="005B25A1">
        <w:rPr>
          <w:b/>
          <w:bCs/>
        </w:rPr>
        <w:t>Plenary Discussion:</w:t>
      </w:r>
    </w:p>
    <w:p w14:paraId="196D4DE2" w14:textId="77777777" w:rsidR="007615D6" w:rsidRPr="005B25A1" w:rsidRDefault="007615D6" w:rsidP="007615D6">
      <w:pPr>
        <w:keepNext/>
        <w:keepLines/>
      </w:pPr>
      <w:r>
        <w:rPr>
          <w:color w:val="FF0000"/>
        </w:rPr>
        <w:t>NO DISCUSSION RECORDED</w:t>
      </w:r>
    </w:p>
    <w:p w14:paraId="11519D9D" w14:textId="77777777" w:rsidR="007615D6" w:rsidRPr="00EB0339" w:rsidRDefault="007615D6" w:rsidP="007615D6">
      <w:r w:rsidRPr="005B25A1">
        <w:rPr>
          <w:b/>
          <w:bCs/>
        </w:rPr>
        <w:t>Status:</w:t>
      </w:r>
      <w:r>
        <w:t xml:space="preserve"> </w:t>
      </w:r>
      <w:r>
        <w:rPr>
          <w:color w:val="0000FF"/>
        </w:rPr>
        <w:t>Not concluded</w:t>
      </w:r>
      <w:r>
        <w:t>.</w:t>
      </w:r>
    </w:p>
    <w:p w14:paraId="03184098" w14:textId="77777777" w:rsidR="00E00DA6" w:rsidRDefault="007615D6" w:rsidP="000A3FBD">
      <w:pPr>
        <w:pStyle w:val="NormTop"/>
      </w:pPr>
      <w:r>
        <w:rPr>
          <w:color w:val="0000FF"/>
        </w:rPr>
        <w:lastRenderedPageBreak/>
        <w:t>S2-2410150</w:t>
      </w:r>
      <w:r w:rsidRPr="00D53282">
        <w:t xml:space="preserve"> </w:t>
      </w:r>
      <w:r>
        <w:t>(CR) 23.502 CR5061 (Rel-19, 'B'): PDU Set Information Identification for end-to-end encrypted traffic using connect-UDP - procedures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Establish In-band connection information added to AF provided data and PCC Rules. New annex added: PDU Set Information identification for end-to-end encrypted traffic.</w:t>
      </w:r>
    </w:p>
    <w:p w14:paraId="5472AF4E" w14:textId="77777777" w:rsidR="007615D6" w:rsidRPr="005B25A1" w:rsidRDefault="007615D6" w:rsidP="007615D6">
      <w:pPr>
        <w:keepNext/>
        <w:keepLines/>
        <w:rPr>
          <w:b/>
          <w:bCs/>
        </w:rPr>
      </w:pPr>
      <w:r w:rsidRPr="005B25A1">
        <w:rPr>
          <w:b/>
          <w:bCs/>
        </w:rPr>
        <w:t>Convenor comment:</w:t>
      </w:r>
    </w:p>
    <w:p w14:paraId="4EBC23FF" w14:textId="77777777" w:rsidR="007615D6" w:rsidRPr="005B25A1" w:rsidRDefault="007615D6" w:rsidP="007615D6">
      <w:pPr>
        <w:keepNext/>
        <w:keepLines/>
      </w:pPr>
      <w:r w:rsidRPr="005B25A1">
        <w:t>Merge into S2-2410271.</w:t>
      </w:r>
    </w:p>
    <w:p w14:paraId="22BDC442" w14:textId="77777777" w:rsidR="007615D6" w:rsidRPr="005B25A1" w:rsidRDefault="007615D6" w:rsidP="007615D6">
      <w:pPr>
        <w:keepNext/>
        <w:keepLines/>
        <w:rPr>
          <w:b/>
          <w:bCs/>
        </w:rPr>
      </w:pPr>
      <w:r w:rsidRPr="005B25A1">
        <w:rPr>
          <w:b/>
          <w:bCs/>
        </w:rPr>
        <w:t>Parallel discussion:</w:t>
      </w:r>
    </w:p>
    <w:p w14:paraId="651ECA8D" w14:textId="77777777" w:rsidR="007615D6" w:rsidRPr="005B25A1" w:rsidRDefault="007615D6" w:rsidP="007615D6">
      <w:pPr>
        <w:keepNext/>
        <w:keepLines/>
      </w:pPr>
      <w:r w:rsidRPr="005B25A1">
        <w:t>-</w:t>
      </w:r>
    </w:p>
    <w:p w14:paraId="694D745D" w14:textId="77777777" w:rsidR="007615D6" w:rsidRPr="005B25A1" w:rsidRDefault="007615D6" w:rsidP="007615D6">
      <w:pPr>
        <w:keepNext/>
        <w:keepLines/>
        <w:rPr>
          <w:b/>
          <w:bCs/>
        </w:rPr>
      </w:pPr>
      <w:r w:rsidRPr="005B25A1">
        <w:rPr>
          <w:b/>
          <w:bCs/>
        </w:rPr>
        <w:t>Plenary Discussion:</w:t>
      </w:r>
    </w:p>
    <w:p w14:paraId="5B75F843" w14:textId="77777777" w:rsidR="007615D6" w:rsidRPr="005B25A1" w:rsidRDefault="007615D6" w:rsidP="007615D6">
      <w:pPr>
        <w:keepNext/>
        <w:keepLines/>
      </w:pPr>
      <w:r>
        <w:rPr>
          <w:color w:val="FF0000"/>
        </w:rPr>
        <w:t>NO DISCUSSION RECORDED</w:t>
      </w:r>
    </w:p>
    <w:p w14:paraId="57C2126E" w14:textId="77777777" w:rsidR="007615D6" w:rsidRPr="00EB0339" w:rsidRDefault="007615D6" w:rsidP="007615D6">
      <w:r w:rsidRPr="005B25A1">
        <w:rPr>
          <w:b/>
          <w:bCs/>
        </w:rPr>
        <w:t>Status:</w:t>
      </w:r>
      <w:r>
        <w:t xml:space="preserve"> </w:t>
      </w:r>
      <w:r>
        <w:rPr>
          <w:color w:val="0000FF"/>
        </w:rPr>
        <w:t>Not concluded</w:t>
      </w:r>
      <w:r>
        <w:t>.</w:t>
      </w:r>
    </w:p>
    <w:p w14:paraId="4B49FBF9" w14:textId="77777777" w:rsidR="00E00DA6" w:rsidRDefault="007615D6" w:rsidP="000A3FBD">
      <w:pPr>
        <w:pStyle w:val="NormTop"/>
      </w:pPr>
      <w:r>
        <w:rPr>
          <w:color w:val="0000FF"/>
        </w:rPr>
        <w:t>S2-2410151</w:t>
      </w:r>
      <w:r w:rsidRPr="00D53282">
        <w:t xml:space="preserve"> </w:t>
      </w:r>
      <w:r>
        <w:t>(CR) 23.503 CR1394 (Rel-19, 'B'): PDU Set Information Identification for end-to-end encrypted traffic using connect-UDP - PCC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UPF may establish a UDP tunnel to an AS proxy according to Proxying UDP in HTTP. The AS then provides PDU Set information within HTTP datagrams. If the traffic is transported over QUIC and both UPF and the AS proxy support QUIC-Aware Proxying Using HTTP, they may agree on using the Forwarded Mode. PDU Set Handling and End of Data Burst Indication updated to receive information through the connect-UDP in-band signaling protocol. Establish in-band connection added to the PCC Rules.</w:t>
      </w:r>
    </w:p>
    <w:p w14:paraId="70545C84" w14:textId="77777777" w:rsidR="007615D6" w:rsidRPr="005B25A1" w:rsidRDefault="007615D6" w:rsidP="007615D6">
      <w:pPr>
        <w:keepNext/>
        <w:keepLines/>
        <w:rPr>
          <w:b/>
          <w:bCs/>
        </w:rPr>
      </w:pPr>
      <w:r w:rsidRPr="005B25A1">
        <w:rPr>
          <w:b/>
          <w:bCs/>
        </w:rPr>
        <w:t>Convenor comment:</w:t>
      </w:r>
    </w:p>
    <w:p w14:paraId="6F6E24B8" w14:textId="77777777" w:rsidR="007615D6" w:rsidRPr="005B25A1" w:rsidRDefault="007615D6" w:rsidP="007615D6">
      <w:pPr>
        <w:keepNext/>
        <w:keepLines/>
      </w:pPr>
      <w:r w:rsidRPr="005B25A1">
        <w:t>Baseline, if time allows.</w:t>
      </w:r>
    </w:p>
    <w:p w14:paraId="6F838EEB" w14:textId="77777777" w:rsidR="007615D6" w:rsidRPr="005B25A1" w:rsidRDefault="007615D6" w:rsidP="007615D6">
      <w:pPr>
        <w:keepNext/>
        <w:keepLines/>
        <w:rPr>
          <w:b/>
          <w:bCs/>
        </w:rPr>
      </w:pPr>
      <w:r w:rsidRPr="005B25A1">
        <w:rPr>
          <w:b/>
          <w:bCs/>
        </w:rPr>
        <w:t>Parallel discussion:</w:t>
      </w:r>
    </w:p>
    <w:p w14:paraId="250EB2C0" w14:textId="77777777" w:rsidR="007615D6" w:rsidRPr="005B25A1" w:rsidRDefault="007615D6" w:rsidP="007615D6">
      <w:pPr>
        <w:keepNext/>
        <w:keepLines/>
      </w:pPr>
      <w:r w:rsidRPr="005B25A1">
        <w:t>-</w:t>
      </w:r>
    </w:p>
    <w:p w14:paraId="3FEC4073" w14:textId="77777777" w:rsidR="007615D6" w:rsidRPr="005B25A1" w:rsidRDefault="007615D6" w:rsidP="007615D6">
      <w:pPr>
        <w:keepNext/>
        <w:keepLines/>
        <w:rPr>
          <w:b/>
          <w:bCs/>
        </w:rPr>
      </w:pPr>
      <w:r w:rsidRPr="005B25A1">
        <w:rPr>
          <w:b/>
          <w:bCs/>
        </w:rPr>
        <w:t>Plenary Discussion:</w:t>
      </w:r>
    </w:p>
    <w:p w14:paraId="6571474E" w14:textId="77777777" w:rsidR="007615D6" w:rsidRPr="005B25A1" w:rsidRDefault="007615D6" w:rsidP="007615D6">
      <w:pPr>
        <w:keepNext/>
        <w:keepLines/>
      </w:pPr>
      <w:r>
        <w:rPr>
          <w:color w:val="FF0000"/>
        </w:rPr>
        <w:t>NO DISCUSSION RECORDED</w:t>
      </w:r>
    </w:p>
    <w:p w14:paraId="45C958C6" w14:textId="77777777" w:rsidR="007615D6" w:rsidRPr="00EB0339" w:rsidRDefault="007615D6" w:rsidP="007615D6">
      <w:r w:rsidRPr="005B25A1">
        <w:rPr>
          <w:b/>
          <w:bCs/>
        </w:rPr>
        <w:t>Status:</w:t>
      </w:r>
      <w:r>
        <w:t xml:space="preserve"> </w:t>
      </w:r>
      <w:r>
        <w:rPr>
          <w:color w:val="0000FF"/>
        </w:rPr>
        <w:t>Not concluded</w:t>
      </w:r>
      <w:r>
        <w:t>.</w:t>
      </w:r>
    </w:p>
    <w:p w14:paraId="585F6AD0" w14:textId="77777777" w:rsidR="00E00DA6" w:rsidRDefault="007615D6" w:rsidP="000A3FBD">
      <w:pPr>
        <w:pStyle w:val="NormTop"/>
      </w:pPr>
      <w:r>
        <w:rPr>
          <w:color w:val="0000FF"/>
        </w:rPr>
        <w:t>S2-2410271</w:t>
      </w:r>
      <w:r w:rsidRPr="00D53282">
        <w:t xml:space="preserve"> </w:t>
      </w:r>
      <w:r>
        <w:t>(CR) 23.502 CR5081 (Rel-19, 'B'): Procedure of PDU Set based handling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Enance Protocol description informaiton provided by the AF. In Annex, add a new feature that supports UDP-Option carrying XRM metadata over UDP tunnel over N6 which is established using connect-UDP between the AS and the PSA UPF.</w:t>
      </w:r>
    </w:p>
    <w:p w14:paraId="5F9180F5" w14:textId="77777777" w:rsidR="007615D6" w:rsidRPr="005B25A1" w:rsidRDefault="007615D6" w:rsidP="007615D6">
      <w:pPr>
        <w:keepNext/>
        <w:keepLines/>
        <w:rPr>
          <w:b/>
          <w:bCs/>
        </w:rPr>
      </w:pPr>
      <w:r w:rsidRPr="005B25A1">
        <w:rPr>
          <w:b/>
          <w:bCs/>
        </w:rPr>
        <w:t>Convenor comment:</w:t>
      </w:r>
    </w:p>
    <w:p w14:paraId="6C0D1736" w14:textId="77777777" w:rsidR="007615D6" w:rsidRPr="005B25A1" w:rsidRDefault="007615D6" w:rsidP="007615D6">
      <w:pPr>
        <w:keepNext/>
        <w:keepLines/>
      </w:pPr>
      <w:r w:rsidRPr="005B25A1">
        <w:t>Baseline, if time allows.</w:t>
      </w:r>
    </w:p>
    <w:p w14:paraId="4D405526" w14:textId="77777777" w:rsidR="007615D6" w:rsidRPr="005B25A1" w:rsidRDefault="007615D6" w:rsidP="007615D6">
      <w:pPr>
        <w:keepNext/>
        <w:keepLines/>
        <w:rPr>
          <w:b/>
          <w:bCs/>
        </w:rPr>
      </w:pPr>
      <w:r w:rsidRPr="005B25A1">
        <w:rPr>
          <w:b/>
          <w:bCs/>
        </w:rPr>
        <w:t>Parallel discussion:</w:t>
      </w:r>
    </w:p>
    <w:p w14:paraId="380F6740" w14:textId="77777777" w:rsidR="007615D6" w:rsidRPr="005B25A1" w:rsidRDefault="007615D6" w:rsidP="007615D6">
      <w:pPr>
        <w:keepNext/>
        <w:keepLines/>
      </w:pPr>
      <w:r w:rsidRPr="005B25A1">
        <w:t>-</w:t>
      </w:r>
    </w:p>
    <w:p w14:paraId="41F8D0ED" w14:textId="77777777" w:rsidR="007615D6" w:rsidRPr="005B25A1" w:rsidRDefault="007615D6" w:rsidP="007615D6">
      <w:pPr>
        <w:keepNext/>
        <w:keepLines/>
        <w:rPr>
          <w:b/>
          <w:bCs/>
        </w:rPr>
      </w:pPr>
      <w:r w:rsidRPr="005B25A1">
        <w:rPr>
          <w:b/>
          <w:bCs/>
        </w:rPr>
        <w:t>Plenary Discussion:</w:t>
      </w:r>
    </w:p>
    <w:p w14:paraId="0173E34D" w14:textId="77777777" w:rsidR="007615D6" w:rsidRPr="005B25A1" w:rsidRDefault="007615D6" w:rsidP="007615D6">
      <w:pPr>
        <w:keepNext/>
        <w:keepLines/>
      </w:pPr>
      <w:r>
        <w:rPr>
          <w:color w:val="FF0000"/>
        </w:rPr>
        <w:t>NO DISCUSSION RECORDED</w:t>
      </w:r>
    </w:p>
    <w:p w14:paraId="55E3B439" w14:textId="77777777" w:rsidR="007615D6" w:rsidRPr="00EB0339" w:rsidRDefault="007615D6" w:rsidP="007615D6">
      <w:r w:rsidRPr="005B25A1">
        <w:rPr>
          <w:b/>
          <w:bCs/>
        </w:rPr>
        <w:t>Status:</w:t>
      </w:r>
      <w:r>
        <w:t xml:space="preserve"> </w:t>
      </w:r>
      <w:r>
        <w:rPr>
          <w:color w:val="0000FF"/>
        </w:rPr>
        <w:t>Not concluded</w:t>
      </w:r>
      <w:r>
        <w:t>.</w:t>
      </w:r>
    </w:p>
    <w:p w14:paraId="1B85D1D7" w14:textId="77777777" w:rsidR="00E00DA6" w:rsidRDefault="007615D6" w:rsidP="000A3FBD">
      <w:pPr>
        <w:pStyle w:val="NormTop"/>
      </w:pPr>
      <w:r>
        <w:rPr>
          <w:color w:val="0000FF"/>
        </w:rPr>
        <w:lastRenderedPageBreak/>
        <w:t>S2-2410273</w:t>
      </w:r>
      <w:r w:rsidRPr="00D53282">
        <w:t xml:space="preserve"> </w:t>
      </w:r>
      <w:r>
        <w:t>(CR) 23.503 CR1404 (Rel-19, 'B'): PDU Set based handling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Enhance Protocol Description according to the new feature that supports XRM metadata carrying XRM packet information between the AS and the PSA UPF for PDU Set Identification of end-to-end encrypted XRM traffic.</w:t>
      </w:r>
    </w:p>
    <w:p w14:paraId="77CFEFF5" w14:textId="77777777" w:rsidR="007615D6" w:rsidRPr="005B25A1" w:rsidRDefault="007615D6" w:rsidP="007615D6">
      <w:pPr>
        <w:keepNext/>
        <w:keepLines/>
        <w:rPr>
          <w:b/>
          <w:bCs/>
        </w:rPr>
      </w:pPr>
      <w:r w:rsidRPr="005B25A1">
        <w:rPr>
          <w:b/>
          <w:bCs/>
        </w:rPr>
        <w:t>Convenor comment:</w:t>
      </w:r>
    </w:p>
    <w:p w14:paraId="7F357573" w14:textId="77777777" w:rsidR="007615D6" w:rsidRPr="005B25A1" w:rsidRDefault="007615D6" w:rsidP="007615D6">
      <w:pPr>
        <w:keepNext/>
        <w:keepLines/>
      </w:pPr>
      <w:r w:rsidRPr="005B25A1">
        <w:t>Merge into S2-2410151.</w:t>
      </w:r>
    </w:p>
    <w:p w14:paraId="40E7A8E6" w14:textId="77777777" w:rsidR="007615D6" w:rsidRPr="005B25A1" w:rsidRDefault="007615D6" w:rsidP="007615D6">
      <w:pPr>
        <w:keepNext/>
        <w:keepLines/>
        <w:rPr>
          <w:b/>
          <w:bCs/>
        </w:rPr>
      </w:pPr>
      <w:r w:rsidRPr="005B25A1">
        <w:rPr>
          <w:b/>
          <w:bCs/>
        </w:rPr>
        <w:t>Parallel discussion:</w:t>
      </w:r>
    </w:p>
    <w:p w14:paraId="12475D98" w14:textId="77777777" w:rsidR="007615D6" w:rsidRPr="005B25A1" w:rsidRDefault="007615D6" w:rsidP="007615D6">
      <w:pPr>
        <w:keepNext/>
        <w:keepLines/>
      </w:pPr>
      <w:r w:rsidRPr="005B25A1">
        <w:t>-</w:t>
      </w:r>
    </w:p>
    <w:p w14:paraId="56DE421F" w14:textId="77777777" w:rsidR="007615D6" w:rsidRPr="005B25A1" w:rsidRDefault="007615D6" w:rsidP="007615D6">
      <w:pPr>
        <w:keepNext/>
        <w:keepLines/>
        <w:rPr>
          <w:b/>
          <w:bCs/>
        </w:rPr>
      </w:pPr>
      <w:r w:rsidRPr="005B25A1">
        <w:rPr>
          <w:b/>
          <w:bCs/>
        </w:rPr>
        <w:t>Plenary Discussion:</w:t>
      </w:r>
    </w:p>
    <w:p w14:paraId="279B780E" w14:textId="77777777" w:rsidR="007615D6" w:rsidRPr="005B25A1" w:rsidRDefault="007615D6" w:rsidP="007615D6">
      <w:pPr>
        <w:keepNext/>
        <w:keepLines/>
      </w:pPr>
      <w:r>
        <w:rPr>
          <w:color w:val="FF0000"/>
        </w:rPr>
        <w:t>NO DISCUSSION RECORDED</w:t>
      </w:r>
    </w:p>
    <w:p w14:paraId="12596DEE" w14:textId="77777777" w:rsidR="007615D6" w:rsidRPr="00EB0339" w:rsidRDefault="007615D6" w:rsidP="007615D6">
      <w:r w:rsidRPr="005B25A1">
        <w:rPr>
          <w:b/>
          <w:bCs/>
        </w:rPr>
        <w:t>Status:</w:t>
      </w:r>
      <w:r>
        <w:t xml:space="preserve"> </w:t>
      </w:r>
      <w:r>
        <w:rPr>
          <w:color w:val="0000FF"/>
        </w:rPr>
        <w:t>Not concluded</w:t>
      </w:r>
      <w:r>
        <w:t>.</w:t>
      </w:r>
    </w:p>
    <w:p w14:paraId="0BDB09D2" w14:textId="77777777" w:rsidR="00E00DA6" w:rsidRDefault="007615D6" w:rsidP="000A3FBD">
      <w:pPr>
        <w:pStyle w:val="NormTop"/>
      </w:pPr>
      <w:r>
        <w:rPr>
          <w:color w:val="0000FF"/>
        </w:rPr>
        <w:t>S2-2409827</w:t>
      </w:r>
      <w:r w:rsidRPr="00D53282">
        <w:t xml:space="preserve"> </w:t>
      </w:r>
      <w:r>
        <w:t>(CR) 23.502 CR5027 (Rel-19, 'B'): Procedure of MoQ-based PDU Set Information identification for encrypted traffic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PDU Set information identification based on MoQ for encrypted XRM traffic is enhanced for KI#2, including the following: 1. AF provides MoQ supporting indication, MoQ application server address via Nnef_AFSessionWithQoS or Npcf_PolicyAuthorization. 2. get MoQ relay address for UPF via Nnrf_NFDiscovery_Request service.</w:t>
      </w:r>
    </w:p>
    <w:p w14:paraId="6D148644" w14:textId="77777777" w:rsidR="007615D6" w:rsidRPr="005B25A1" w:rsidRDefault="007615D6" w:rsidP="007615D6">
      <w:pPr>
        <w:keepNext/>
        <w:keepLines/>
        <w:rPr>
          <w:b/>
          <w:bCs/>
        </w:rPr>
      </w:pPr>
      <w:r w:rsidRPr="005B25A1">
        <w:rPr>
          <w:b/>
          <w:bCs/>
        </w:rPr>
        <w:t>Convenor comment:</w:t>
      </w:r>
    </w:p>
    <w:p w14:paraId="476FDBC2" w14:textId="77777777" w:rsidR="007615D6" w:rsidRPr="005B25A1" w:rsidRDefault="007615D6" w:rsidP="007615D6">
      <w:pPr>
        <w:keepNext/>
        <w:keepLines/>
      </w:pPr>
      <w:r w:rsidRPr="005B25A1">
        <w:t>MoQ. Merge into S2-2410271.</w:t>
      </w:r>
    </w:p>
    <w:p w14:paraId="294E8176" w14:textId="77777777" w:rsidR="007615D6" w:rsidRPr="005B25A1" w:rsidRDefault="007615D6" w:rsidP="007615D6">
      <w:pPr>
        <w:keepNext/>
        <w:keepLines/>
        <w:rPr>
          <w:b/>
          <w:bCs/>
        </w:rPr>
      </w:pPr>
      <w:r w:rsidRPr="005B25A1">
        <w:rPr>
          <w:b/>
          <w:bCs/>
        </w:rPr>
        <w:t>Parallel discussion:</w:t>
      </w:r>
    </w:p>
    <w:p w14:paraId="43C9597E" w14:textId="77777777" w:rsidR="007615D6" w:rsidRPr="005B25A1" w:rsidRDefault="007615D6" w:rsidP="007615D6">
      <w:pPr>
        <w:keepNext/>
        <w:keepLines/>
      </w:pPr>
      <w:r w:rsidRPr="005B25A1">
        <w:t>-</w:t>
      </w:r>
    </w:p>
    <w:p w14:paraId="1E7B1782" w14:textId="77777777" w:rsidR="007615D6" w:rsidRPr="005B25A1" w:rsidRDefault="007615D6" w:rsidP="007615D6">
      <w:pPr>
        <w:keepNext/>
        <w:keepLines/>
        <w:rPr>
          <w:b/>
          <w:bCs/>
        </w:rPr>
      </w:pPr>
      <w:r w:rsidRPr="005B25A1">
        <w:rPr>
          <w:b/>
          <w:bCs/>
        </w:rPr>
        <w:t>Plenary Discussion:</w:t>
      </w:r>
    </w:p>
    <w:p w14:paraId="73419CCE" w14:textId="77777777" w:rsidR="007615D6" w:rsidRPr="005B25A1" w:rsidRDefault="007615D6" w:rsidP="007615D6">
      <w:pPr>
        <w:keepNext/>
        <w:keepLines/>
      </w:pPr>
      <w:r>
        <w:rPr>
          <w:color w:val="FF0000"/>
        </w:rPr>
        <w:t>NO DISCUSSION RECORDED</w:t>
      </w:r>
    </w:p>
    <w:p w14:paraId="37298F16" w14:textId="77777777" w:rsidR="007615D6" w:rsidRPr="00EB0339" w:rsidRDefault="007615D6" w:rsidP="007615D6">
      <w:r w:rsidRPr="005B25A1">
        <w:rPr>
          <w:b/>
          <w:bCs/>
        </w:rPr>
        <w:t>Status:</w:t>
      </w:r>
      <w:r>
        <w:t xml:space="preserve"> </w:t>
      </w:r>
      <w:r>
        <w:rPr>
          <w:color w:val="0000FF"/>
        </w:rPr>
        <w:t>Not concluded</w:t>
      </w:r>
      <w:r>
        <w:t>.</w:t>
      </w:r>
    </w:p>
    <w:p w14:paraId="50630965" w14:textId="77777777" w:rsidR="00E00DA6" w:rsidRDefault="007615D6" w:rsidP="000A3FBD">
      <w:pPr>
        <w:pStyle w:val="NormTop"/>
      </w:pPr>
      <w:r>
        <w:rPr>
          <w:color w:val="0000FF"/>
        </w:rPr>
        <w:t>S2-2409830</w:t>
      </w:r>
      <w:r w:rsidRPr="00D53282">
        <w:t xml:space="preserve"> </w:t>
      </w:r>
      <w:r>
        <w:t>(CR) 23.503 CR1376 (Rel-19, 'B'): Support of MoQ-based PDU Set Information identification for encrypted traffic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Extend PCC rule with MoQ Application server address for MoQ based solution.</w:t>
      </w:r>
    </w:p>
    <w:p w14:paraId="026C4FB2" w14:textId="77777777" w:rsidR="007615D6" w:rsidRPr="005B25A1" w:rsidRDefault="007615D6" w:rsidP="007615D6">
      <w:pPr>
        <w:keepNext/>
        <w:keepLines/>
        <w:rPr>
          <w:b/>
          <w:bCs/>
        </w:rPr>
      </w:pPr>
      <w:r w:rsidRPr="005B25A1">
        <w:rPr>
          <w:b/>
          <w:bCs/>
        </w:rPr>
        <w:t>Convenor comment:</w:t>
      </w:r>
    </w:p>
    <w:p w14:paraId="103A17A4" w14:textId="77777777" w:rsidR="007615D6" w:rsidRPr="005B25A1" w:rsidRDefault="007615D6" w:rsidP="007615D6">
      <w:pPr>
        <w:keepNext/>
        <w:keepLines/>
      </w:pPr>
      <w:r w:rsidRPr="005B25A1">
        <w:t>MoQ. Merge into S2-2410151.</w:t>
      </w:r>
    </w:p>
    <w:p w14:paraId="1FA995FF" w14:textId="77777777" w:rsidR="007615D6" w:rsidRPr="005B25A1" w:rsidRDefault="007615D6" w:rsidP="007615D6">
      <w:pPr>
        <w:keepNext/>
        <w:keepLines/>
        <w:rPr>
          <w:b/>
          <w:bCs/>
        </w:rPr>
      </w:pPr>
      <w:r w:rsidRPr="005B25A1">
        <w:rPr>
          <w:b/>
          <w:bCs/>
        </w:rPr>
        <w:t>Parallel discussion:</w:t>
      </w:r>
    </w:p>
    <w:p w14:paraId="47EC1095" w14:textId="77777777" w:rsidR="007615D6" w:rsidRPr="005B25A1" w:rsidRDefault="007615D6" w:rsidP="007615D6">
      <w:pPr>
        <w:keepNext/>
        <w:keepLines/>
      </w:pPr>
      <w:r w:rsidRPr="005B25A1">
        <w:t>-</w:t>
      </w:r>
    </w:p>
    <w:p w14:paraId="4644FFC4" w14:textId="77777777" w:rsidR="007615D6" w:rsidRPr="005B25A1" w:rsidRDefault="007615D6" w:rsidP="007615D6">
      <w:pPr>
        <w:keepNext/>
        <w:keepLines/>
        <w:rPr>
          <w:b/>
          <w:bCs/>
        </w:rPr>
      </w:pPr>
      <w:r w:rsidRPr="005B25A1">
        <w:rPr>
          <w:b/>
          <w:bCs/>
        </w:rPr>
        <w:t>Plenary Discussion:</w:t>
      </w:r>
    </w:p>
    <w:p w14:paraId="6014E1A9" w14:textId="77777777" w:rsidR="007615D6" w:rsidRPr="005B25A1" w:rsidRDefault="007615D6" w:rsidP="007615D6">
      <w:pPr>
        <w:keepNext/>
        <w:keepLines/>
      </w:pPr>
      <w:r>
        <w:rPr>
          <w:color w:val="FF0000"/>
        </w:rPr>
        <w:t>NO DISCUSSION RECORDED</w:t>
      </w:r>
    </w:p>
    <w:p w14:paraId="1C21F9F9" w14:textId="77777777" w:rsidR="007615D6" w:rsidRPr="00EB0339" w:rsidRDefault="007615D6" w:rsidP="007615D6">
      <w:r w:rsidRPr="005B25A1">
        <w:rPr>
          <w:b/>
          <w:bCs/>
        </w:rPr>
        <w:t>Status:</w:t>
      </w:r>
      <w:r>
        <w:t xml:space="preserve"> </w:t>
      </w:r>
      <w:r>
        <w:rPr>
          <w:color w:val="0000FF"/>
        </w:rPr>
        <w:t>Not concluded</w:t>
      </w:r>
      <w:r>
        <w:t>.</w:t>
      </w:r>
    </w:p>
    <w:p w14:paraId="5E7F764F" w14:textId="77777777" w:rsidR="00E00DA6" w:rsidRDefault="007615D6" w:rsidP="000A3FBD">
      <w:pPr>
        <w:pStyle w:val="NormTop"/>
      </w:pPr>
      <w:r>
        <w:rPr>
          <w:color w:val="0000FF"/>
        </w:rPr>
        <w:lastRenderedPageBreak/>
        <w:t>S2-2410121</w:t>
      </w:r>
      <w:r w:rsidRPr="00D53282">
        <w:t xml:space="preserve"> </w:t>
      </w:r>
      <w:r>
        <w:t>(CR) 23.503 CR1393 (Rel-19, 'B'): PCC rules update to support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specification of PCC rules update to support Handling of end-to-end encrypted XR flows.</w:t>
      </w:r>
    </w:p>
    <w:p w14:paraId="5AEA9F05" w14:textId="77777777" w:rsidR="007615D6" w:rsidRPr="005B25A1" w:rsidRDefault="007615D6" w:rsidP="007615D6">
      <w:pPr>
        <w:keepNext/>
        <w:keepLines/>
        <w:rPr>
          <w:b/>
          <w:bCs/>
        </w:rPr>
      </w:pPr>
      <w:r w:rsidRPr="005B25A1">
        <w:rPr>
          <w:b/>
          <w:bCs/>
        </w:rPr>
        <w:t>Convenor comment:</w:t>
      </w:r>
    </w:p>
    <w:p w14:paraId="75E3795A" w14:textId="77777777" w:rsidR="007615D6" w:rsidRPr="005B25A1" w:rsidRDefault="007615D6" w:rsidP="007615D6">
      <w:pPr>
        <w:keepNext/>
        <w:keepLines/>
      </w:pPr>
      <w:r w:rsidRPr="005B25A1">
        <w:t>Merge into S2-2410151.</w:t>
      </w:r>
    </w:p>
    <w:p w14:paraId="32B3592C" w14:textId="77777777" w:rsidR="007615D6" w:rsidRPr="005B25A1" w:rsidRDefault="007615D6" w:rsidP="007615D6">
      <w:pPr>
        <w:keepNext/>
        <w:keepLines/>
        <w:rPr>
          <w:b/>
          <w:bCs/>
        </w:rPr>
      </w:pPr>
      <w:r w:rsidRPr="005B25A1">
        <w:rPr>
          <w:b/>
          <w:bCs/>
        </w:rPr>
        <w:t>Parallel discussion:</w:t>
      </w:r>
    </w:p>
    <w:p w14:paraId="2570C0FB" w14:textId="77777777" w:rsidR="007615D6" w:rsidRPr="005B25A1" w:rsidRDefault="007615D6" w:rsidP="007615D6">
      <w:pPr>
        <w:keepNext/>
        <w:keepLines/>
      </w:pPr>
      <w:r w:rsidRPr="005B25A1">
        <w:t>-</w:t>
      </w:r>
    </w:p>
    <w:p w14:paraId="71A82869" w14:textId="77777777" w:rsidR="007615D6" w:rsidRPr="005B25A1" w:rsidRDefault="007615D6" w:rsidP="007615D6">
      <w:pPr>
        <w:keepNext/>
        <w:keepLines/>
        <w:rPr>
          <w:b/>
          <w:bCs/>
        </w:rPr>
      </w:pPr>
      <w:r w:rsidRPr="005B25A1">
        <w:rPr>
          <w:b/>
          <w:bCs/>
        </w:rPr>
        <w:t>Plenary Discussion:</w:t>
      </w:r>
    </w:p>
    <w:p w14:paraId="5B232C12" w14:textId="77777777" w:rsidR="007615D6" w:rsidRPr="005B25A1" w:rsidRDefault="007615D6" w:rsidP="007615D6">
      <w:pPr>
        <w:keepNext/>
        <w:keepLines/>
      </w:pPr>
      <w:r>
        <w:rPr>
          <w:color w:val="FF0000"/>
        </w:rPr>
        <w:t>NO DISCUSSION RECORDED</w:t>
      </w:r>
    </w:p>
    <w:p w14:paraId="6F5E85FA" w14:textId="77777777" w:rsidR="007615D6" w:rsidRPr="00EB0339" w:rsidRDefault="007615D6" w:rsidP="007615D6">
      <w:r w:rsidRPr="005B25A1">
        <w:rPr>
          <w:b/>
          <w:bCs/>
        </w:rPr>
        <w:t>Status:</w:t>
      </w:r>
      <w:r>
        <w:t xml:space="preserve"> </w:t>
      </w:r>
      <w:r>
        <w:rPr>
          <w:color w:val="0000FF"/>
        </w:rPr>
        <w:t>Not concluded</w:t>
      </w:r>
      <w:r>
        <w:t>.</w:t>
      </w:r>
    </w:p>
    <w:p w14:paraId="1846C7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6E4F01AE" w14:textId="77777777" w:rsidR="00E00DA6" w:rsidRDefault="007615D6" w:rsidP="000A3FBD">
      <w:pPr>
        <w:pStyle w:val="NormTop"/>
      </w:pPr>
      <w:r>
        <w:rPr>
          <w:color w:val="0000FF"/>
        </w:rPr>
        <w:t>S2-2410435</w:t>
      </w:r>
      <w:r w:rsidRPr="00D53282">
        <w:t xml:space="preserve"> </w:t>
      </w:r>
      <w:r>
        <w:t>(CR) 23.501 CR5783 (Rel-19, 'B'): Support differentiated QoS handling for multiplexed media flows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680066BF" w14:textId="77777777" w:rsidR="007615D6" w:rsidRPr="005B25A1" w:rsidRDefault="007615D6" w:rsidP="007615D6">
      <w:pPr>
        <w:keepNext/>
        <w:keepLines/>
        <w:rPr>
          <w:b/>
          <w:bCs/>
        </w:rPr>
      </w:pPr>
      <w:r w:rsidRPr="005B25A1">
        <w:rPr>
          <w:b/>
          <w:bCs/>
        </w:rPr>
        <w:t>Convenor comment:</w:t>
      </w:r>
    </w:p>
    <w:p w14:paraId="72729503" w14:textId="77777777" w:rsidR="007615D6" w:rsidRPr="005B25A1" w:rsidRDefault="007615D6" w:rsidP="007615D6">
      <w:pPr>
        <w:keepNext/>
        <w:keepLines/>
      </w:pPr>
      <w:r w:rsidRPr="005B25A1">
        <w:t>Baseline.</w:t>
      </w:r>
    </w:p>
    <w:p w14:paraId="30CB75F3" w14:textId="77777777" w:rsidR="007615D6" w:rsidRPr="005B25A1" w:rsidRDefault="007615D6" w:rsidP="007615D6">
      <w:pPr>
        <w:keepNext/>
        <w:keepLines/>
        <w:rPr>
          <w:b/>
          <w:bCs/>
        </w:rPr>
      </w:pPr>
      <w:r w:rsidRPr="005B25A1">
        <w:rPr>
          <w:b/>
          <w:bCs/>
        </w:rPr>
        <w:t>Parallel discussion:</w:t>
      </w:r>
    </w:p>
    <w:p w14:paraId="0878A773" w14:textId="77777777" w:rsidR="007615D6" w:rsidRPr="005B25A1" w:rsidRDefault="007615D6" w:rsidP="007615D6">
      <w:pPr>
        <w:keepNext/>
        <w:keepLines/>
      </w:pPr>
      <w:r w:rsidRPr="005B25A1">
        <w:t>-</w:t>
      </w:r>
    </w:p>
    <w:p w14:paraId="17BC94C9" w14:textId="77777777" w:rsidR="007615D6" w:rsidRPr="005B25A1" w:rsidRDefault="007615D6" w:rsidP="007615D6">
      <w:pPr>
        <w:keepNext/>
        <w:keepLines/>
        <w:rPr>
          <w:b/>
          <w:bCs/>
        </w:rPr>
      </w:pPr>
      <w:r w:rsidRPr="005B25A1">
        <w:rPr>
          <w:b/>
          <w:bCs/>
        </w:rPr>
        <w:t>Plenary Discussion:</w:t>
      </w:r>
    </w:p>
    <w:p w14:paraId="38A4AABA" w14:textId="77777777" w:rsidR="007615D6" w:rsidRPr="005B25A1" w:rsidRDefault="007615D6" w:rsidP="007615D6">
      <w:pPr>
        <w:keepNext/>
        <w:keepLines/>
      </w:pPr>
      <w:r>
        <w:rPr>
          <w:color w:val="FF0000"/>
        </w:rPr>
        <w:t>NO DISCUSSION RECORDED</w:t>
      </w:r>
    </w:p>
    <w:p w14:paraId="203674E5" w14:textId="77777777" w:rsidR="007615D6" w:rsidRPr="00EB0339" w:rsidRDefault="007615D6" w:rsidP="007615D6">
      <w:r w:rsidRPr="005B25A1">
        <w:rPr>
          <w:b/>
          <w:bCs/>
        </w:rPr>
        <w:t>Status:</w:t>
      </w:r>
      <w:r>
        <w:t xml:space="preserve"> </w:t>
      </w:r>
      <w:r>
        <w:rPr>
          <w:color w:val="0000FF"/>
        </w:rPr>
        <w:t>Not concluded</w:t>
      </w:r>
      <w:r>
        <w:t>.</w:t>
      </w:r>
    </w:p>
    <w:p w14:paraId="642F2811" w14:textId="77777777" w:rsidR="00E00DA6" w:rsidRDefault="007615D6" w:rsidP="000A3FBD">
      <w:pPr>
        <w:pStyle w:val="NormTop"/>
      </w:pPr>
      <w:r>
        <w:rPr>
          <w:color w:val="0000FF"/>
        </w:rPr>
        <w:t>S2-2410386</w:t>
      </w:r>
      <w:r w:rsidRPr="00D53282">
        <w:t xml:space="preserve"> </w:t>
      </w:r>
      <w:r>
        <w:t>(CR) 23.501 CR5771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The referenced RFCs are updated. 5.37.x new clause to describe differentiated QoS handling for multiplexed media flows.</w:t>
      </w:r>
    </w:p>
    <w:p w14:paraId="0020FAD5" w14:textId="77777777" w:rsidR="007615D6" w:rsidRPr="005B25A1" w:rsidRDefault="007615D6" w:rsidP="007615D6">
      <w:pPr>
        <w:keepNext/>
        <w:keepLines/>
        <w:rPr>
          <w:b/>
          <w:bCs/>
        </w:rPr>
      </w:pPr>
      <w:r w:rsidRPr="005B25A1">
        <w:rPr>
          <w:b/>
          <w:bCs/>
        </w:rPr>
        <w:t>Parallel discussion:</w:t>
      </w:r>
    </w:p>
    <w:p w14:paraId="0C436B04" w14:textId="77777777" w:rsidR="007615D6" w:rsidRPr="005B25A1" w:rsidRDefault="007615D6" w:rsidP="007615D6">
      <w:pPr>
        <w:keepNext/>
        <w:keepLines/>
      </w:pPr>
      <w:r w:rsidRPr="005B25A1">
        <w:t>-</w:t>
      </w:r>
    </w:p>
    <w:p w14:paraId="116D1D53" w14:textId="77777777" w:rsidR="007615D6" w:rsidRPr="005B25A1" w:rsidRDefault="007615D6" w:rsidP="007615D6">
      <w:pPr>
        <w:keepNext/>
        <w:keepLines/>
        <w:rPr>
          <w:b/>
          <w:bCs/>
        </w:rPr>
      </w:pPr>
      <w:r w:rsidRPr="005B25A1">
        <w:rPr>
          <w:b/>
          <w:bCs/>
        </w:rPr>
        <w:t>Plenary Discussion:</w:t>
      </w:r>
    </w:p>
    <w:p w14:paraId="220AA2BB" w14:textId="77777777" w:rsidR="007615D6" w:rsidRPr="005B25A1" w:rsidRDefault="007615D6" w:rsidP="007615D6">
      <w:pPr>
        <w:keepNext/>
        <w:keepLines/>
      </w:pPr>
      <w:r>
        <w:rPr>
          <w:color w:val="FF0000"/>
        </w:rPr>
        <w:t>NO DISCUSSION RECORDED</w:t>
      </w:r>
    </w:p>
    <w:p w14:paraId="0D11A343" w14:textId="77777777" w:rsidR="007615D6" w:rsidRPr="00EB0339" w:rsidRDefault="007615D6" w:rsidP="007615D6">
      <w:r w:rsidRPr="005B25A1">
        <w:rPr>
          <w:b/>
          <w:bCs/>
        </w:rPr>
        <w:t>Status:</w:t>
      </w:r>
      <w:r>
        <w:t xml:space="preserve"> </w:t>
      </w:r>
      <w:r>
        <w:rPr>
          <w:color w:val="0000FF"/>
        </w:rPr>
        <w:t>Not concluded</w:t>
      </w:r>
      <w:r>
        <w:t>.</w:t>
      </w:r>
    </w:p>
    <w:p w14:paraId="78B0E976" w14:textId="77777777" w:rsidR="00E00DA6" w:rsidRDefault="007615D6" w:rsidP="000A3FBD">
      <w:pPr>
        <w:pStyle w:val="NormTop"/>
      </w:pPr>
      <w:r>
        <w:rPr>
          <w:color w:val="0000FF"/>
        </w:rPr>
        <w:lastRenderedPageBreak/>
        <w:t>S2-2409879</w:t>
      </w:r>
      <w:r w:rsidRPr="00D53282">
        <w:t xml:space="preserve"> </w:t>
      </w:r>
      <w:r>
        <w:t>(CR) 23.501 CR5669 (Rel-19, 'B'): KI#4, Support of additional packet filters for multiplexed data flows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Traffic detection and QoS flow mapping for multiplexed data flows, according to KI#4 conclusion in TR 23.700-70 clause 8.4.</w:t>
      </w:r>
    </w:p>
    <w:p w14:paraId="35F94B31" w14:textId="77777777" w:rsidR="007615D6" w:rsidRPr="005B25A1" w:rsidRDefault="007615D6" w:rsidP="007615D6">
      <w:pPr>
        <w:keepNext/>
        <w:keepLines/>
        <w:rPr>
          <w:b/>
          <w:bCs/>
        </w:rPr>
      </w:pPr>
      <w:r w:rsidRPr="005B25A1">
        <w:rPr>
          <w:b/>
          <w:bCs/>
        </w:rPr>
        <w:t>Convenor comment:</w:t>
      </w:r>
    </w:p>
    <w:p w14:paraId="37C667A6" w14:textId="77777777" w:rsidR="007615D6" w:rsidRPr="005B25A1" w:rsidRDefault="007615D6" w:rsidP="007615D6">
      <w:pPr>
        <w:keepNext/>
        <w:keepLines/>
      </w:pPr>
      <w:r w:rsidRPr="005B25A1">
        <w:t>Merge into S2-2410435.</w:t>
      </w:r>
    </w:p>
    <w:p w14:paraId="518324C5" w14:textId="77777777" w:rsidR="007615D6" w:rsidRPr="005B25A1" w:rsidRDefault="007615D6" w:rsidP="007615D6">
      <w:pPr>
        <w:keepNext/>
        <w:keepLines/>
        <w:rPr>
          <w:b/>
          <w:bCs/>
        </w:rPr>
      </w:pPr>
      <w:r w:rsidRPr="005B25A1">
        <w:rPr>
          <w:b/>
          <w:bCs/>
        </w:rPr>
        <w:t>Parallel discussion:</w:t>
      </w:r>
    </w:p>
    <w:p w14:paraId="2F266EC3" w14:textId="77777777" w:rsidR="007615D6" w:rsidRPr="005B25A1" w:rsidRDefault="007615D6" w:rsidP="007615D6">
      <w:pPr>
        <w:keepNext/>
        <w:keepLines/>
      </w:pPr>
      <w:r w:rsidRPr="005B25A1">
        <w:t>-</w:t>
      </w:r>
    </w:p>
    <w:p w14:paraId="7073F678" w14:textId="77777777" w:rsidR="007615D6" w:rsidRPr="005B25A1" w:rsidRDefault="007615D6" w:rsidP="007615D6">
      <w:pPr>
        <w:keepNext/>
        <w:keepLines/>
        <w:rPr>
          <w:b/>
          <w:bCs/>
        </w:rPr>
      </w:pPr>
      <w:r w:rsidRPr="005B25A1">
        <w:rPr>
          <w:b/>
          <w:bCs/>
        </w:rPr>
        <w:t>Plenary Discussion:</w:t>
      </w:r>
    </w:p>
    <w:p w14:paraId="2BC34C4F" w14:textId="77777777" w:rsidR="007615D6" w:rsidRPr="005B25A1" w:rsidRDefault="007615D6" w:rsidP="007615D6">
      <w:pPr>
        <w:keepNext/>
        <w:keepLines/>
      </w:pPr>
      <w:r>
        <w:rPr>
          <w:color w:val="FF0000"/>
        </w:rPr>
        <w:t>NO DISCUSSION RECORDED</w:t>
      </w:r>
    </w:p>
    <w:p w14:paraId="7E535022" w14:textId="77777777" w:rsidR="007615D6" w:rsidRPr="00EB0339" w:rsidRDefault="007615D6" w:rsidP="007615D6">
      <w:r w:rsidRPr="005B25A1">
        <w:rPr>
          <w:b/>
          <w:bCs/>
        </w:rPr>
        <w:t>Status:</w:t>
      </w:r>
      <w:r>
        <w:t xml:space="preserve"> </w:t>
      </w:r>
      <w:r>
        <w:rPr>
          <w:color w:val="0000FF"/>
        </w:rPr>
        <w:t>Not concluded</w:t>
      </w:r>
      <w:r>
        <w:t>.</w:t>
      </w:r>
    </w:p>
    <w:p w14:paraId="5D361598" w14:textId="77777777" w:rsidR="00E00DA6" w:rsidRDefault="007615D6" w:rsidP="000A3FBD">
      <w:pPr>
        <w:pStyle w:val="NormTop"/>
      </w:pPr>
      <w:r>
        <w:rPr>
          <w:color w:val="0000FF"/>
        </w:rPr>
        <w:t>S2-2410094</w:t>
      </w:r>
      <w:r w:rsidRPr="00D53282">
        <w:t xml:space="preserve"> </w:t>
      </w:r>
      <w:r>
        <w:t>(CR) 23.501 CR5717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add the UE capability of supporting additional Packet Filter. Clarify RQ doesn't apply to QoS rule with additional Packet Filter Add new clause to support KI#4.</w:t>
      </w:r>
    </w:p>
    <w:p w14:paraId="7EE76220" w14:textId="77777777" w:rsidR="007615D6" w:rsidRPr="005B25A1" w:rsidRDefault="007615D6" w:rsidP="007615D6">
      <w:pPr>
        <w:keepNext/>
        <w:keepLines/>
        <w:rPr>
          <w:b/>
          <w:bCs/>
        </w:rPr>
      </w:pPr>
      <w:r w:rsidRPr="005B25A1">
        <w:rPr>
          <w:b/>
          <w:bCs/>
        </w:rPr>
        <w:t>Convenor comment:</w:t>
      </w:r>
    </w:p>
    <w:p w14:paraId="0DAC53C6" w14:textId="77777777" w:rsidR="007615D6" w:rsidRPr="005B25A1" w:rsidRDefault="007615D6" w:rsidP="007615D6">
      <w:pPr>
        <w:keepNext/>
        <w:keepLines/>
      </w:pPr>
      <w:r w:rsidRPr="005B25A1">
        <w:t>Merge into S2-2410435.</w:t>
      </w:r>
    </w:p>
    <w:p w14:paraId="27168702" w14:textId="77777777" w:rsidR="007615D6" w:rsidRPr="005B25A1" w:rsidRDefault="007615D6" w:rsidP="007615D6">
      <w:pPr>
        <w:keepNext/>
        <w:keepLines/>
        <w:rPr>
          <w:b/>
          <w:bCs/>
        </w:rPr>
      </w:pPr>
      <w:r w:rsidRPr="005B25A1">
        <w:rPr>
          <w:b/>
          <w:bCs/>
        </w:rPr>
        <w:t>Parallel discussion:</w:t>
      </w:r>
    </w:p>
    <w:p w14:paraId="2646146C" w14:textId="77777777" w:rsidR="007615D6" w:rsidRPr="005B25A1" w:rsidRDefault="007615D6" w:rsidP="007615D6">
      <w:pPr>
        <w:keepNext/>
        <w:keepLines/>
      </w:pPr>
      <w:r w:rsidRPr="005B25A1">
        <w:t>-</w:t>
      </w:r>
    </w:p>
    <w:p w14:paraId="698A2BA7" w14:textId="77777777" w:rsidR="007615D6" w:rsidRPr="005B25A1" w:rsidRDefault="007615D6" w:rsidP="007615D6">
      <w:pPr>
        <w:keepNext/>
        <w:keepLines/>
        <w:rPr>
          <w:b/>
          <w:bCs/>
        </w:rPr>
      </w:pPr>
      <w:r w:rsidRPr="005B25A1">
        <w:rPr>
          <w:b/>
          <w:bCs/>
        </w:rPr>
        <w:t>Plenary Discussion:</w:t>
      </w:r>
    </w:p>
    <w:p w14:paraId="74B99D40" w14:textId="77777777" w:rsidR="007615D6" w:rsidRPr="005B25A1" w:rsidRDefault="007615D6" w:rsidP="007615D6">
      <w:pPr>
        <w:keepNext/>
        <w:keepLines/>
      </w:pPr>
      <w:r>
        <w:rPr>
          <w:color w:val="FF0000"/>
        </w:rPr>
        <w:t>NO DISCUSSION RECORDED</w:t>
      </w:r>
    </w:p>
    <w:p w14:paraId="0FD29C8F" w14:textId="77777777" w:rsidR="007615D6" w:rsidRPr="00EB0339" w:rsidRDefault="007615D6" w:rsidP="007615D6">
      <w:r w:rsidRPr="005B25A1">
        <w:rPr>
          <w:b/>
          <w:bCs/>
        </w:rPr>
        <w:t>Status:</w:t>
      </w:r>
      <w:r>
        <w:t xml:space="preserve"> </w:t>
      </w:r>
      <w:r>
        <w:rPr>
          <w:color w:val="0000FF"/>
        </w:rPr>
        <w:t>Not concluded</w:t>
      </w:r>
      <w:r>
        <w:t>.</w:t>
      </w:r>
    </w:p>
    <w:p w14:paraId="1DCCDA9D" w14:textId="77777777" w:rsidR="00E00DA6" w:rsidRDefault="007615D6" w:rsidP="000A3FBD">
      <w:pPr>
        <w:pStyle w:val="NormTop"/>
      </w:pPr>
      <w:r>
        <w:rPr>
          <w:color w:val="0000FF"/>
        </w:rPr>
        <w:t>S2-2410153</w:t>
      </w:r>
      <w:r w:rsidRPr="00D53282">
        <w:t xml:space="preserve"> </w:t>
      </w:r>
      <w:r>
        <w:t>(CR) 23.501 CR5729 (Rel-19, 'B'): Differentiated QoS for multiplexed media flows architecture part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5.7.6.2, extensions for multiplexed media are added to the IP Packet Filter Set. 5.7.5.1, Reflective QoS does not apply to servce data flows that require Additional Packet Filter to be identified.</w:t>
      </w:r>
    </w:p>
    <w:p w14:paraId="56EB8982" w14:textId="77777777" w:rsidR="007615D6" w:rsidRPr="005B25A1" w:rsidRDefault="007615D6" w:rsidP="007615D6">
      <w:pPr>
        <w:keepNext/>
        <w:keepLines/>
        <w:rPr>
          <w:b/>
          <w:bCs/>
        </w:rPr>
      </w:pPr>
      <w:r w:rsidRPr="005B25A1">
        <w:rPr>
          <w:b/>
          <w:bCs/>
        </w:rPr>
        <w:t>Convenor comment:</w:t>
      </w:r>
    </w:p>
    <w:p w14:paraId="25071D37" w14:textId="77777777" w:rsidR="007615D6" w:rsidRPr="005B25A1" w:rsidRDefault="007615D6" w:rsidP="007615D6">
      <w:pPr>
        <w:keepNext/>
        <w:keepLines/>
      </w:pPr>
      <w:r w:rsidRPr="005B25A1">
        <w:t>Merge into S2-2410435.</w:t>
      </w:r>
    </w:p>
    <w:p w14:paraId="1CF88A6B" w14:textId="77777777" w:rsidR="007615D6" w:rsidRPr="005B25A1" w:rsidRDefault="007615D6" w:rsidP="007615D6">
      <w:pPr>
        <w:keepNext/>
        <w:keepLines/>
        <w:rPr>
          <w:b/>
          <w:bCs/>
        </w:rPr>
      </w:pPr>
      <w:r w:rsidRPr="005B25A1">
        <w:rPr>
          <w:b/>
          <w:bCs/>
        </w:rPr>
        <w:t>Parallel discussion:</w:t>
      </w:r>
    </w:p>
    <w:p w14:paraId="05E2F0A2" w14:textId="77777777" w:rsidR="007615D6" w:rsidRPr="005B25A1" w:rsidRDefault="007615D6" w:rsidP="007615D6">
      <w:pPr>
        <w:keepNext/>
        <w:keepLines/>
      </w:pPr>
      <w:r w:rsidRPr="005B25A1">
        <w:t>-</w:t>
      </w:r>
    </w:p>
    <w:p w14:paraId="6E362E72" w14:textId="77777777" w:rsidR="007615D6" w:rsidRPr="005B25A1" w:rsidRDefault="007615D6" w:rsidP="007615D6">
      <w:pPr>
        <w:keepNext/>
        <w:keepLines/>
        <w:rPr>
          <w:b/>
          <w:bCs/>
        </w:rPr>
      </w:pPr>
      <w:r w:rsidRPr="005B25A1">
        <w:rPr>
          <w:b/>
          <w:bCs/>
        </w:rPr>
        <w:t>Plenary Discussion:</w:t>
      </w:r>
    </w:p>
    <w:p w14:paraId="2FA0C313" w14:textId="77777777" w:rsidR="007615D6" w:rsidRPr="005B25A1" w:rsidRDefault="007615D6" w:rsidP="007615D6">
      <w:pPr>
        <w:keepNext/>
        <w:keepLines/>
      </w:pPr>
      <w:r>
        <w:rPr>
          <w:color w:val="FF0000"/>
        </w:rPr>
        <w:t>NO DISCUSSION RECORDED</w:t>
      </w:r>
    </w:p>
    <w:p w14:paraId="45688CE3" w14:textId="77777777" w:rsidR="007615D6" w:rsidRPr="00EB0339" w:rsidRDefault="007615D6" w:rsidP="007615D6">
      <w:r w:rsidRPr="005B25A1">
        <w:rPr>
          <w:b/>
          <w:bCs/>
        </w:rPr>
        <w:t>Status:</w:t>
      </w:r>
      <w:r>
        <w:t xml:space="preserve"> </w:t>
      </w:r>
      <w:r>
        <w:rPr>
          <w:color w:val="0000FF"/>
        </w:rPr>
        <w:t>Not concluded</w:t>
      </w:r>
      <w:r>
        <w:t>.</w:t>
      </w:r>
    </w:p>
    <w:p w14:paraId="56F1CA43" w14:textId="77777777" w:rsidR="00E00DA6" w:rsidRDefault="007615D6" w:rsidP="000A3FBD">
      <w:pPr>
        <w:pStyle w:val="NormTop"/>
      </w:pPr>
      <w:r>
        <w:rPr>
          <w:color w:val="0000FF"/>
        </w:rPr>
        <w:lastRenderedPageBreak/>
        <w:t>S2-2410156</w:t>
      </w:r>
      <w:r w:rsidRPr="00D53282">
        <w:t xml:space="preserve"> </w:t>
      </w:r>
      <w:r>
        <w:t>(CR) 23.501 CR5523R1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 UE supporting the additional new type of Packet Filter shall indicate this to the SMF at PDU Session establishment via the 5.4.4b UE 5GSM Core Network Capability handling. Update the packet Detection Rule to include the additional Packet Filter. Add the general high level function description in clause 5.37.1. Add the detailed description of traffic detection and QoS flow mapping for multiplexed data flows in the new clause 5.37.x. Add the related RFCs in References.</w:t>
      </w:r>
    </w:p>
    <w:p w14:paraId="14E958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S2-2408102</w:t>
      </w:r>
      <w:r>
        <w:t>.</w:t>
      </w:r>
    </w:p>
    <w:p w14:paraId="56F384D4" w14:textId="77777777" w:rsidR="007615D6" w:rsidRPr="005B25A1" w:rsidRDefault="007615D6" w:rsidP="007615D6">
      <w:pPr>
        <w:keepNext/>
        <w:keepLines/>
        <w:rPr>
          <w:b/>
          <w:bCs/>
        </w:rPr>
      </w:pPr>
      <w:r w:rsidRPr="005B25A1">
        <w:rPr>
          <w:b/>
          <w:bCs/>
        </w:rPr>
        <w:t>Parallel discussion:</w:t>
      </w:r>
    </w:p>
    <w:p w14:paraId="573B8A50" w14:textId="77777777" w:rsidR="007615D6" w:rsidRPr="005B25A1" w:rsidRDefault="007615D6" w:rsidP="007615D6">
      <w:pPr>
        <w:keepNext/>
        <w:keepLines/>
      </w:pPr>
      <w:r w:rsidRPr="005B25A1">
        <w:t>-</w:t>
      </w:r>
    </w:p>
    <w:p w14:paraId="2235FBFA" w14:textId="77777777" w:rsidR="007615D6" w:rsidRPr="005B25A1" w:rsidRDefault="007615D6" w:rsidP="007615D6">
      <w:pPr>
        <w:keepNext/>
        <w:keepLines/>
        <w:rPr>
          <w:b/>
          <w:bCs/>
        </w:rPr>
      </w:pPr>
      <w:r w:rsidRPr="005B25A1">
        <w:rPr>
          <w:b/>
          <w:bCs/>
        </w:rPr>
        <w:t>Plenary Discussion:</w:t>
      </w:r>
    </w:p>
    <w:p w14:paraId="0C10624A" w14:textId="77777777" w:rsidR="007615D6" w:rsidRPr="005B25A1" w:rsidRDefault="007615D6" w:rsidP="007615D6">
      <w:pPr>
        <w:keepNext/>
        <w:keepLines/>
      </w:pPr>
      <w:r>
        <w:rPr>
          <w:color w:val="FF0000"/>
        </w:rPr>
        <w:t>NO DISCUSSION RECORDED</w:t>
      </w:r>
    </w:p>
    <w:p w14:paraId="6B977AC3" w14:textId="77777777" w:rsidR="007615D6" w:rsidRPr="00EB0339" w:rsidRDefault="007615D6" w:rsidP="007615D6">
      <w:r w:rsidRPr="005B25A1">
        <w:rPr>
          <w:b/>
          <w:bCs/>
        </w:rPr>
        <w:t>Status:</w:t>
      </w:r>
      <w:r>
        <w:t xml:space="preserve"> </w:t>
      </w:r>
      <w:r>
        <w:rPr>
          <w:color w:val="0000FF"/>
        </w:rPr>
        <w:t>Not concluded</w:t>
      </w:r>
      <w:r>
        <w:t>.</w:t>
      </w:r>
    </w:p>
    <w:p w14:paraId="2D4D686D" w14:textId="77777777" w:rsidR="00E00DA6" w:rsidRDefault="007615D6" w:rsidP="000A3FBD">
      <w:pPr>
        <w:pStyle w:val="NormTop"/>
      </w:pPr>
      <w:r>
        <w:rPr>
          <w:color w:val="0000FF"/>
        </w:rPr>
        <w:t>S2-2410481</w:t>
      </w:r>
      <w:r w:rsidRPr="00D53282">
        <w:t xml:space="preserve"> </w:t>
      </w:r>
      <w:r>
        <w:t>(CR) 23.501 CR5792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0DABF27F" w14:textId="77777777" w:rsidR="007615D6" w:rsidRPr="005B25A1" w:rsidRDefault="007615D6" w:rsidP="007615D6">
      <w:pPr>
        <w:keepNext/>
        <w:keepLines/>
        <w:rPr>
          <w:b/>
          <w:bCs/>
        </w:rPr>
      </w:pPr>
      <w:r w:rsidRPr="005B25A1">
        <w:rPr>
          <w:b/>
          <w:bCs/>
        </w:rPr>
        <w:t>Convenor comment:</w:t>
      </w:r>
    </w:p>
    <w:p w14:paraId="18829DE6" w14:textId="77777777" w:rsidR="007615D6" w:rsidRPr="005B25A1" w:rsidRDefault="007615D6" w:rsidP="007615D6">
      <w:pPr>
        <w:keepNext/>
        <w:keepLines/>
      </w:pPr>
      <w:r w:rsidRPr="005B25A1">
        <w:t>Merge into S2-2410435.</w:t>
      </w:r>
    </w:p>
    <w:p w14:paraId="65F03707" w14:textId="77777777" w:rsidR="007615D6" w:rsidRPr="005B25A1" w:rsidRDefault="007615D6" w:rsidP="007615D6">
      <w:pPr>
        <w:keepNext/>
        <w:keepLines/>
        <w:rPr>
          <w:b/>
          <w:bCs/>
        </w:rPr>
      </w:pPr>
      <w:r w:rsidRPr="005B25A1">
        <w:rPr>
          <w:b/>
          <w:bCs/>
        </w:rPr>
        <w:t>Parallel discussion:</w:t>
      </w:r>
    </w:p>
    <w:p w14:paraId="4B7BE368" w14:textId="77777777" w:rsidR="007615D6" w:rsidRPr="005B25A1" w:rsidRDefault="007615D6" w:rsidP="007615D6">
      <w:pPr>
        <w:keepNext/>
        <w:keepLines/>
      </w:pPr>
      <w:r w:rsidRPr="005B25A1">
        <w:t>-</w:t>
      </w:r>
    </w:p>
    <w:p w14:paraId="6ACFDAC8" w14:textId="77777777" w:rsidR="007615D6" w:rsidRPr="005B25A1" w:rsidRDefault="007615D6" w:rsidP="007615D6">
      <w:pPr>
        <w:keepNext/>
        <w:keepLines/>
        <w:rPr>
          <w:b/>
          <w:bCs/>
        </w:rPr>
      </w:pPr>
      <w:r w:rsidRPr="005B25A1">
        <w:rPr>
          <w:b/>
          <w:bCs/>
        </w:rPr>
        <w:t>Plenary Discussion:</w:t>
      </w:r>
    </w:p>
    <w:p w14:paraId="430907DE" w14:textId="77777777" w:rsidR="007615D6" w:rsidRPr="005B25A1" w:rsidRDefault="007615D6" w:rsidP="007615D6">
      <w:pPr>
        <w:keepNext/>
        <w:keepLines/>
      </w:pPr>
      <w:r>
        <w:rPr>
          <w:color w:val="FF0000"/>
        </w:rPr>
        <w:t>NO DISCUSSION RECORDED</w:t>
      </w:r>
    </w:p>
    <w:p w14:paraId="4C7FA7FD" w14:textId="77777777" w:rsidR="007615D6" w:rsidRPr="00EB0339" w:rsidRDefault="007615D6" w:rsidP="007615D6">
      <w:r w:rsidRPr="005B25A1">
        <w:rPr>
          <w:b/>
          <w:bCs/>
        </w:rPr>
        <w:t>Status:</w:t>
      </w:r>
      <w:r>
        <w:t xml:space="preserve"> </w:t>
      </w:r>
      <w:r>
        <w:rPr>
          <w:color w:val="0000FF"/>
        </w:rPr>
        <w:t>Not concluded</w:t>
      </w:r>
      <w:r>
        <w:t>.</w:t>
      </w:r>
    </w:p>
    <w:p w14:paraId="585C74AB" w14:textId="77777777" w:rsidR="00E00DA6" w:rsidRDefault="007615D6" w:rsidP="000A3FBD">
      <w:pPr>
        <w:pStyle w:val="NormTop"/>
      </w:pPr>
      <w:r>
        <w:rPr>
          <w:color w:val="0000FF"/>
        </w:rPr>
        <w:t>S2-2410484</w:t>
      </w:r>
      <w:r w:rsidRPr="00D53282">
        <w:t xml:space="preserve"> </w:t>
      </w:r>
      <w:r>
        <w:t>(CR) 23.501 CR5793 (Rel-19, 'B'): Scenarios for media flow description information in Packet Filters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informative annex to describe the feasible scenarios for media flow description information in Packet Filters.</w:t>
      </w:r>
    </w:p>
    <w:p w14:paraId="6DF4A334" w14:textId="77777777" w:rsidR="007615D6" w:rsidRPr="005B25A1" w:rsidRDefault="007615D6" w:rsidP="007615D6">
      <w:pPr>
        <w:keepNext/>
        <w:keepLines/>
        <w:rPr>
          <w:b/>
          <w:bCs/>
        </w:rPr>
      </w:pPr>
      <w:r w:rsidRPr="005B25A1">
        <w:rPr>
          <w:b/>
          <w:bCs/>
        </w:rPr>
        <w:t>Convenor comment:</w:t>
      </w:r>
    </w:p>
    <w:p w14:paraId="5D25EEFC" w14:textId="77777777" w:rsidR="007615D6" w:rsidRPr="005B25A1" w:rsidRDefault="007615D6" w:rsidP="007615D6">
      <w:pPr>
        <w:keepNext/>
        <w:keepLines/>
      </w:pPr>
      <w:r w:rsidRPr="005B25A1">
        <w:t>Baseline.</w:t>
      </w:r>
    </w:p>
    <w:p w14:paraId="134E255F" w14:textId="77777777" w:rsidR="007615D6" w:rsidRPr="005B25A1" w:rsidRDefault="007615D6" w:rsidP="007615D6">
      <w:pPr>
        <w:keepNext/>
        <w:keepLines/>
        <w:rPr>
          <w:b/>
          <w:bCs/>
        </w:rPr>
      </w:pPr>
      <w:r w:rsidRPr="005B25A1">
        <w:rPr>
          <w:b/>
          <w:bCs/>
        </w:rPr>
        <w:t>Parallel discussion:</w:t>
      </w:r>
    </w:p>
    <w:p w14:paraId="37FC6F99" w14:textId="77777777" w:rsidR="007615D6" w:rsidRPr="005B25A1" w:rsidRDefault="007615D6" w:rsidP="007615D6">
      <w:pPr>
        <w:keepNext/>
        <w:keepLines/>
      </w:pPr>
      <w:r w:rsidRPr="005B25A1">
        <w:t>-</w:t>
      </w:r>
    </w:p>
    <w:p w14:paraId="6A52225C" w14:textId="77777777" w:rsidR="007615D6" w:rsidRPr="005B25A1" w:rsidRDefault="007615D6" w:rsidP="007615D6">
      <w:pPr>
        <w:keepNext/>
        <w:keepLines/>
        <w:rPr>
          <w:b/>
          <w:bCs/>
        </w:rPr>
      </w:pPr>
      <w:r w:rsidRPr="005B25A1">
        <w:rPr>
          <w:b/>
          <w:bCs/>
        </w:rPr>
        <w:t>Plenary Discussion:</w:t>
      </w:r>
    </w:p>
    <w:p w14:paraId="6BFD2532" w14:textId="77777777" w:rsidR="007615D6" w:rsidRPr="005B25A1" w:rsidRDefault="007615D6" w:rsidP="007615D6">
      <w:pPr>
        <w:keepNext/>
        <w:keepLines/>
      </w:pPr>
      <w:r>
        <w:rPr>
          <w:color w:val="FF0000"/>
        </w:rPr>
        <w:t>NO DISCUSSION RECORDED</w:t>
      </w:r>
    </w:p>
    <w:p w14:paraId="6988E014" w14:textId="77777777" w:rsidR="007615D6" w:rsidRPr="00EB0339" w:rsidRDefault="007615D6" w:rsidP="007615D6">
      <w:r w:rsidRPr="005B25A1">
        <w:rPr>
          <w:b/>
          <w:bCs/>
        </w:rPr>
        <w:t>Status:</w:t>
      </w:r>
      <w:r>
        <w:t xml:space="preserve"> </w:t>
      </w:r>
      <w:r>
        <w:rPr>
          <w:color w:val="0000FF"/>
        </w:rPr>
        <w:t>Not concluded</w:t>
      </w:r>
      <w:r>
        <w:t>.</w:t>
      </w:r>
    </w:p>
    <w:p w14:paraId="43095547" w14:textId="77777777" w:rsidR="00E00DA6" w:rsidRDefault="007615D6" w:rsidP="000A3FBD">
      <w:pPr>
        <w:pStyle w:val="NormTop"/>
      </w:pPr>
      <w:r>
        <w:rPr>
          <w:color w:val="0000FF"/>
        </w:rPr>
        <w:lastRenderedPageBreak/>
        <w:t>S2-2410157</w:t>
      </w:r>
      <w:r w:rsidRPr="00D53282">
        <w:t xml:space="preserve"> </w:t>
      </w:r>
      <w:r>
        <w:t>(CR) 23.502 CR4927R1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A UE supporting the additional new type of Packet Filter shall indicate this to the SMF at PDU Session establishment and the SMF provides this UE capability information to the PCF.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 The related PCF and SMF services are updated.</w:t>
      </w:r>
    </w:p>
    <w:p w14:paraId="581961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S2-2408104</w:t>
      </w:r>
      <w:r>
        <w:t>.</w:t>
      </w:r>
    </w:p>
    <w:p w14:paraId="60CBD8F6" w14:textId="77777777" w:rsidR="007615D6" w:rsidRPr="005B25A1" w:rsidRDefault="007615D6" w:rsidP="007615D6">
      <w:pPr>
        <w:keepNext/>
        <w:keepLines/>
        <w:rPr>
          <w:b/>
          <w:bCs/>
        </w:rPr>
      </w:pPr>
      <w:r w:rsidRPr="005B25A1">
        <w:rPr>
          <w:b/>
          <w:bCs/>
        </w:rPr>
        <w:t>Convenor comment:</w:t>
      </w:r>
    </w:p>
    <w:p w14:paraId="074F3D5F" w14:textId="77777777" w:rsidR="007615D6" w:rsidRPr="005B25A1" w:rsidRDefault="007615D6" w:rsidP="007615D6">
      <w:pPr>
        <w:keepNext/>
        <w:keepLines/>
      </w:pPr>
      <w:r w:rsidRPr="005B25A1">
        <w:t>Baseline, if time allows.</w:t>
      </w:r>
    </w:p>
    <w:p w14:paraId="05F21D7D" w14:textId="77777777" w:rsidR="007615D6" w:rsidRPr="005B25A1" w:rsidRDefault="007615D6" w:rsidP="007615D6">
      <w:pPr>
        <w:keepNext/>
        <w:keepLines/>
        <w:rPr>
          <w:b/>
          <w:bCs/>
        </w:rPr>
      </w:pPr>
      <w:r w:rsidRPr="005B25A1">
        <w:rPr>
          <w:b/>
          <w:bCs/>
        </w:rPr>
        <w:t>Parallel discussion:</w:t>
      </w:r>
    </w:p>
    <w:p w14:paraId="3461EBD3" w14:textId="77777777" w:rsidR="007615D6" w:rsidRPr="005B25A1" w:rsidRDefault="007615D6" w:rsidP="007615D6">
      <w:pPr>
        <w:keepNext/>
        <w:keepLines/>
      </w:pPr>
      <w:r w:rsidRPr="005B25A1">
        <w:t>-</w:t>
      </w:r>
    </w:p>
    <w:p w14:paraId="2BA0C5F6" w14:textId="77777777" w:rsidR="007615D6" w:rsidRPr="005B25A1" w:rsidRDefault="007615D6" w:rsidP="007615D6">
      <w:pPr>
        <w:keepNext/>
        <w:keepLines/>
        <w:rPr>
          <w:b/>
          <w:bCs/>
        </w:rPr>
      </w:pPr>
      <w:r w:rsidRPr="005B25A1">
        <w:rPr>
          <w:b/>
          <w:bCs/>
        </w:rPr>
        <w:t>Plenary Discussion:</w:t>
      </w:r>
    </w:p>
    <w:p w14:paraId="51D72CB5" w14:textId="77777777" w:rsidR="007615D6" w:rsidRPr="005B25A1" w:rsidRDefault="007615D6" w:rsidP="007615D6">
      <w:pPr>
        <w:keepNext/>
        <w:keepLines/>
      </w:pPr>
      <w:r>
        <w:rPr>
          <w:color w:val="FF0000"/>
        </w:rPr>
        <w:t>NO DISCUSSION RECORDED</w:t>
      </w:r>
    </w:p>
    <w:p w14:paraId="46DAFA63" w14:textId="77777777" w:rsidR="007615D6" w:rsidRPr="00EB0339" w:rsidRDefault="007615D6" w:rsidP="007615D6">
      <w:r w:rsidRPr="005B25A1">
        <w:rPr>
          <w:b/>
          <w:bCs/>
        </w:rPr>
        <w:t>Status:</w:t>
      </w:r>
      <w:r>
        <w:t xml:space="preserve"> </w:t>
      </w:r>
      <w:r>
        <w:rPr>
          <w:color w:val="0000FF"/>
        </w:rPr>
        <w:t>Not concluded</w:t>
      </w:r>
      <w:r>
        <w:t>.</w:t>
      </w:r>
    </w:p>
    <w:p w14:paraId="59C4919D" w14:textId="77777777" w:rsidR="00E00DA6" w:rsidRDefault="007615D6" w:rsidP="000A3FBD">
      <w:pPr>
        <w:pStyle w:val="NormTop"/>
      </w:pPr>
      <w:r>
        <w:rPr>
          <w:color w:val="0000FF"/>
        </w:rPr>
        <w:t>S2-2410095</w:t>
      </w:r>
      <w:r w:rsidRPr="00D53282">
        <w:t xml:space="preserve"> </w:t>
      </w:r>
      <w:r>
        <w:t>(CR) 23.502 CR5056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 to indicate the UE capability of Additional Packet Filter and corresponding service operation. Update PDU Session Modification procedure to provide the Additional Packet Filter within PCC rule. AF provides the Additional Packet Filter to PCF during Setting up an AF session with required QoS procedure or AF session with required QoS update procedure.</w:t>
      </w:r>
    </w:p>
    <w:p w14:paraId="65131238" w14:textId="77777777" w:rsidR="007615D6" w:rsidRPr="005B25A1" w:rsidRDefault="007615D6" w:rsidP="007615D6">
      <w:pPr>
        <w:keepNext/>
        <w:keepLines/>
        <w:rPr>
          <w:b/>
          <w:bCs/>
        </w:rPr>
      </w:pPr>
      <w:r w:rsidRPr="005B25A1">
        <w:rPr>
          <w:b/>
          <w:bCs/>
        </w:rPr>
        <w:t>Parallel discussion:</w:t>
      </w:r>
    </w:p>
    <w:p w14:paraId="27AED48C" w14:textId="77777777" w:rsidR="007615D6" w:rsidRPr="005B25A1" w:rsidRDefault="007615D6" w:rsidP="007615D6">
      <w:pPr>
        <w:keepNext/>
        <w:keepLines/>
      </w:pPr>
      <w:r w:rsidRPr="005B25A1">
        <w:t>-</w:t>
      </w:r>
    </w:p>
    <w:p w14:paraId="791CCF67" w14:textId="77777777" w:rsidR="007615D6" w:rsidRPr="005B25A1" w:rsidRDefault="007615D6" w:rsidP="007615D6">
      <w:pPr>
        <w:keepNext/>
        <w:keepLines/>
        <w:rPr>
          <w:b/>
          <w:bCs/>
        </w:rPr>
      </w:pPr>
      <w:r w:rsidRPr="005B25A1">
        <w:rPr>
          <w:b/>
          <w:bCs/>
        </w:rPr>
        <w:t>Plenary Discussion:</w:t>
      </w:r>
    </w:p>
    <w:p w14:paraId="614DACBC" w14:textId="77777777" w:rsidR="007615D6" w:rsidRPr="005B25A1" w:rsidRDefault="007615D6" w:rsidP="007615D6">
      <w:pPr>
        <w:keepNext/>
        <w:keepLines/>
      </w:pPr>
      <w:r>
        <w:rPr>
          <w:color w:val="FF0000"/>
        </w:rPr>
        <w:t>NO DISCUSSION RECORDED</w:t>
      </w:r>
    </w:p>
    <w:p w14:paraId="7BE88E1F" w14:textId="77777777" w:rsidR="007615D6" w:rsidRPr="00EB0339" w:rsidRDefault="007615D6" w:rsidP="007615D6">
      <w:r w:rsidRPr="005B25A1">
        <w:rPr>
          <w:b/>
          <w:bCs/>
        </w:rPr>
        <w:t>Status:</w:t>
      </w:r>
      <w:r>
        <w:t xml:space="preserve"> </w:t>
      </w:r>
      <w:r>
        <w:rPr>
          <w:color w:val="0000FF"/>
        </w:rPr>
        <w:t>Not concluded</w:t>
      </w:r>
      <w:r>
        <w:t>.</w:t>
      </w:r>
    </w:p>
    <w:p w14:paraId="23A135B2" w14:textId="77777777" w:rsidR="00E00DA6" w:rsidRDefault="007615D6" w:rsidP="000A3FBD">
      <w:pPr>
        <w:pStyle w:val="NormTop"/>
      </w:pPr>
      <w:r>
        <w:rPr>
          <w:color w:val="0000FF"/>
        </w:rPr>
        <w:lastRenderedPageBreak/>
        <w:t>S2-2410096</w:t>
      </w:r>
      <w:r w:rsidRPr="00D53282">
        <w:t xml:space="preserve"> </w:t>
      </w:r>
      <w:r>
        <w:t>(CR) 23.503 CR1388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handling of additional packet filters provided to the UE by SMF Add new clause to support KI#4.</w:t>
      </w:r>
    </w:p>
    <w:p w14:paraId="7A95C002" w14:textId="77777777" w:rsidR="007615D6" w:rsidRPr="005B25A1" w:rsidRDefault="007615D6" w:rsidP="007615D6">
      <w:pPr>
        <w:keepNext/>
        <w:keepLines/>
        <w:rPr>
          <w:b/>
          <w:bCs/>
        </w:rPr>
      </w:pPr>
      <w:r w:rsidRPr="005B25A1">
        <w:rPr>
          <w:b/>
          <w:bCs/>
        </w:rPr>
        <w:t>Convenor comment:</w:t>
      </w:r>
    </w:p>
    <w:p w14:paraId="5DF3FE77" w14:textId="77777777" w:rsidR="007615D6" w:rsidRPr="005B25A1" w:rsidRDefault="007615D6" w:rsidP="007615D6">
      <w:pPr>
        <w:keepNext/>
        <w:keepLines/>
      </w:pPr>
      <w:r w:rsidRPr="005B25A1">
        <w:t>Merge into S2-2410154, clause 6.1.3.9.</w:t>
      </w:r>
    </w:p>
    <w:p w14:paraId="7476113D" w14:textId="77777777" w:rsidR="007615D6" w:rsidRPr="005B25A1" w:rsidRDefault="007615D6" w:rsidP="007615D6">
      <w:pPr>
        <w:keepNext/>
        <w:keepLines/>
        <w:rPr>
          <w:b/>
          <w:bCs/>
        </w:rPr>
      </w:pPr>
      <w:r w:rsidRPr="005B25A1">
        <w:rPr>
          <w:b/>
          <w:bCs/>
        </w:rPr>
        <w:t>Parallel discussion:</w:t>
      </w:r>
    </w:p>
    <w:p w14:paraId="70805495" w14:textId="77777777" w:rsidR="007615D6" w:rsidRPr="005B25A1" w:rsidRDefault="007615D6" w:rsidP="007615D6">
      <w:pPr>
        <w:keepNext/>
        <w:keepLines/>
      </w:pPr>
      <w:r w:rsidRPr="005B25A1">
        <w:t>-</w:t>
      </w:r>
    </w:p>
    <w:p w14:paraId="0639C90D" w14:textId="77777777" w:rsidR="007615D6" w:rsidRPr="005B25A1" w:rsidRDefault="007615D6" w:rsidP="007615D6">
      <w:pPr>
        <w:keepNext/>
        <w:keepLines/>
        <w:rPr>
          <w:b/>
          <w:bCs/>
        </w:rPr>
      </w:pPr>
      <w:r w:rsidRPr="005B25A1">
        <w:rPr>
          <w:b/>
          <w:bCs/>
        </w:rPr>
        <w:t>Plenary Discussion:</w:t>
      </w:r>
    </w:p>
    <w:p w14:paraId="71E2A101" w14:textId="77777777" w:rsidR="007615D6" w:rsidRPr="005B25A1" w:rsidRDefault="007615D6" w:rsidP="007615D6">
      <w:pPr>
        <w:keepNext/>
        <w:keepLines/>
      </w:pPr>
      <w:r>
        <w:rPr>
          <w:color w:val="FF0000"/>
        </w:rPr>
        <w:t>NO DISCUSSION RECORDED</w:t>
      </w:r>
    </w:p>
    <w:p w14:paraId="1E47A6CA" w14:textId="77777777" w:rsidR="007615D6" w:rsidRPr="00EB0339" w:rsidRDefault="007615D6" w:rsidP="007615D6">
      <w:r w:rsidRPr="005B25A1">
        <w:rPr>
          <w:b/>
          <w:bCs/>
        </w:rPr>
        <w:t>Status:</w:t>
      </w:r>
      <w:r>
        <w:t xml:space="preserve"> </w:t>
      </w:r>
      <w:r>
        <w:rPr>
          <w:color w:val="0000FF"/>
        </w:rPr>
        <w:t>Not concluded</w:t>
      </w:r>
      <w:r>
        <w:t>.</w:t>
      </w:r>
    </w:p>
    <w:p w14:paraId="3DD65DF0" w14:textId="77777777" w:rsidR="00E00DA6" w:rsidRDefault="007615D6" w:rsidP="000A3FBD">
      <w:pPr>
        <w:pStyle w:val="NormTop"/>
      </w:pPr>
      <w:r>
        <w:rPr>
          <w:color w:val="0000FF"/>
        </w:rPr>
        <w:t>S2-2410154</w:t>
      </w:r>
      <w:r w:rsidRPr="00D53282">
        <w:t xml:space="preserve"> </w:t>
      </w:r>
      <w:r>
        <w:t>(CR) 23.503 CR1395 (Rel-19, 'B'): Differentiated QoS for multiplexed media flows PCC part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IP packet Filter Set can include extensions for multiplexed media streams - PCF takes into account UE capability information of whether UE supports the extensions for multiplexed media streams.</w:t>
      </w:r>
    </w:p>
    <w:p w14:paraId="63DE8FC2" w14:textId="77777777" w:rsidR="007615D6" w:rsidRPr="005B25A1" w:rsidRDefault="007615D6" w:rsidP="007615D6">
      <w:pPr>
        <w:keepNext/>
        <w:keepLines/>
        <w:rPr>
          <w:b/>
          <w:bCs/>
        </w:rPr>
      </w:pPr>
      <w:r w:rsidRPr="005B25A1">
        <w:rPr>
          <w:b/>
          <w:bCs/>
        </w:rPr>
        <w:t>Convenor comment:</w:t>
      </w:r>
    </w:p>
    <w:p w14:paraId="6C3E01EE" w14:textId="77777777" w:rsidR="007615D6" w:rsidRPr="005B25A1" w:rsidRDefault="007615D6" w:rsidP="007615D6">
      <w:pPr>
        <w:keepNext/>
        <w:keepLines/>
      </w:pPr>
      <w:r w:rsidRPr="005B25A1">
        <w:t>Baseline, if time allows.</w:t>
      </w:r>
    </w:p>
    <w:p w14:paraId="21DCFC5A" w14:textId="77777777" w:rsidR="007615D6" w:rsidRPr="005B25A1" w:rsidRDefault="007615D6" w:rsidP="007615D6">
      <w:pPr>
        <w:keepNext/>
        <w:keepLines/>
        <w:rPr>
          <w:b/>
          <w:bCs/>
        </w:rPr>
      </w:pPr>
      <w:r w:rsidRPr="005B25A1">
        <w:rPr>
          <w:b/>
          <w:bCs/>
        </w:rPr>
        <w:t>Parallel discussion:</w:t>
      </w:r>
    </w:p>
    <w:p w14:paraId="35C9C9F5" w14:textId="77777777" w:rsidR="007615D6" w:rsidRPr="005B25A1" w:rsidRDefault="007615D6" w:rsidP="007615D6">
      <w:pPr>
        <w:keepNext/>
        <w:keepLines/>
      </w:pPr>
      <w:r w:rsidRPr="005B25A1">
        <w:t>-</w:t>
      </w:r>
    </w:p>
    <w:p w14:paraId="19559DDD" w14:textId="77777777" w:rsidR="007615D6" w:rsidRPr="005B25A1" w:rsidRDefault="007615D6" w:rsidP="007615D6">
      <w:pPr>
        <w:keepNext/>
        <w:keepLines/>
        <w:rPr>
          <w:b/>
          <w:bCs/>
        </w:rPr>
      </w:pPr>
      <w:r w:rsidRPr="005B25A1">
        <w:rPr>
          <w:b/>
          <w:bCs/>
        </w:rPr>
        <w:t>Plenary Discussion:</w:t>
      </w:r>
    </w:p>
    <w:p w14:paraId="0495E34F" w14:textId="77777777" w:rsidR="007615D6" w:rsidRPr="005B25A1" w:rsidRDefault="007615D6" w:rsidP="007615D6">
      <w:pPr>
        <w:keepNext/>
        <w:keepLines/>
      </w:pPr>
      <w:r>
        <w:rPr>
          <w:color w:val="FF0000"/>
        </w:rPr>
        <w:t>NO DISCUSSION RECORDED</w:t>
      </w:r>
    </w:p>
    <w:p w14:paraId="053DEDC6" w14:textId="77777777" w:rsidR="007615D6" w:rsidRPr="00EB0339" w:rsidRDefault="007615D6" w:rsidP="007615D6">
      <w:r w:rsidRPr="005B25A1">
        <w:rPr>
          <w:b/>
          <w:bCs/>
        </w:rPr>
        <w:t>Status:</w:t>
      </w:r>
      <w:r>
        <w:t xml:space="preserve"> </w:t>
      </w:r>
      <w:r>
        <w:rPr>
          <w:color w:val="0000FF"/>
        </w:rPr>
        <w:t>Not concluded</w:t>
      </w:r>
      <w:r>
        <w:t>.</w:t>
      </w:r>
    </w:p>
    <w:p w14:paraId="33D76E84" w14:textId="77777777" w:rsidR="00E00DA6" w:rsidRDefault="007615D6" w:rsidP="000A3FBD">
      <w:pPr>
        <w:pStyle w:val="NormTop"/>
      </w:pPr>
      <w:r>
        <w:rPr>
          <w:color w:val="0000FF"/>
        </w:rPr>
        <w:t>S2-2410393</w:t>
      </w:r>
      <w:r w:rsidRPr="00D53282">
        <w:t xml:space="preserve"> </w:t>
      </w:r>
      <w:r>
        <w:t>(CR) 23.502 CR5093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 as part of 'AF session with required QoS' are provided from AF to NEF/PCF. UE capability of handling additional packet filters for UL is provided to PCF during PDU Session establishment and modification request procedure. Accordingly the corresponding PCF service operations are updated.</w:t>
      </w:r>
    </w:p>
    <w:p w14:paraId="6AB79086" w14:textId="77777777" w:rsidR="007615D6" w:rsidRPr="005B25A1" w:rsidRDefault="007615D6" w:rsidP="007615D6">
      <w:pPr>
        <w:keepNext/>
        <w:keepLines/>
        <w:rPr>
          <w:b/>
          <w:bCs/>
        </w:rPr>
      </w:pPr>
      <w:r w:rsidRPr="005B25A1">
        <w:rPr>
          <w:b/>
          <w:bCs/>
        </w:rPr>
        <w:t>Parallel discussion:</w:t>
      </w:r>
    </w:p>
    <w:p w14:paraId="1F3044F7" w14:textId="77777777" w:rsidR="007615D6" w:rsidRPr="005B25A1" w:rsidRDefault="007615D6" w:rsidP="007615D6">
      <w:pPr>
        <w:keepNext/>
        <w:keepLines/>
      </w:pPr>
      <w:r w:rsidRPr="005B25A1">
        <w:t>-</w:t>
      </w:r>
    </w:p>
    <w:p w14:paraId="19D27ADE" w14:textId="77777777" w:rsidR="007615D6" w:rsidRPr="005B25A1" w:rsidRDefault="007615D6" w:rsidP="007615D6">
      <w:pPr>
        <w:keepNext/>
        <w:keepLines/>
        <w:rPr>
          <w:b/>
          <w:bCs/>
        </w:rPr>
      </w:pPr>
      <w:r w:rsidRPr="005B25A1">
        <w:rPr>
          <w:b/>
          <w:bCs/>
        </w:rPr>
        <w:t>Plenary Discussion:</w:t>
      </w:r>
    </w:p>
    <w:p w14:paraId="3AC066E6" w14:textId="77777777" w:rsidR="007615D6" w:rsidRPr="005B25A1" w:rsidRDefault="007615D6" w:rsidP="007615D6">
      <w:pPr>
        <w:keepNext/>
        <w:keepLines/>
      </w:pPr>
      <w:r>
        <w:rPr>
          <w:color w:val="FF0000"/>
        </w:rPr>
        <w:t>NO DISCUSSION RECORDED</w:t>
      </w:r>
    </w:p>
    <w:p w14:paraId="02384DA4" w14:textId="77777777" w:rsidR="007615D6" w:rsidRPr="00EB0339" w:rsidRDefault="007615D6" w:rsidP="007615D6">
      <w:r w:rsidRPr="005B25A1">
        <w:rPr>
          <w:b/>
          <w:bCs/>
        </w:rPr>
        <w:t>Status:</w:t>
      </w:r>
      <w:r>
        <w:t xml:space="preserve"> </w:t>
      </w:r>
      <w:r>
        <w:rPr>
          <w:color w:val="0000FF"/>
        </w:rPr>
        <w:t>Not concluded</w:t>
      </w:r>
      <w:r>
        <w:t>.</w:t>
      </w:r>
    </w:p>
    <w:p w14:paraId="45073603" w14:textId="77777777" w:rsidR="00E00DA6" w:rsidRDefault="007615D6" w:rsidP="000A3FBD">
      <w:pPr>
        <w:pStyle w:val="NormTop"/>
      </w:pPr>
      <w:r>
        <w:rPr>
          <w:color w:val="0000FF"/>
        </w:rPr>
        <w:lastRenderedPageBreak/>
        <w:t>S2-2410482</w:t>
      </w:r>
      <w:r w:rsidRPr="00D53282">
        <w:t xml:space="preserve"> </w:t>
      </w:r>
      <w:r>
        <w:t>(CR) 23.502 CR5103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40AFFC17" w14:textId="77777777" w:rsidR="007615D6" w:rsidRPr="005B25A1" w:rsidRDefault="007615D6" w:rsidP="007615D6">
      <w:pPr>
        <w:keepNext/>
        <w:keepLines/>
        <w:rPr>
          <w:b/>
          <w:bCs/>
        </w:rPr>
      </w:pPr>
      <w:r w:rsidRPr="005B25A1">
        <w:rPr>
          <w:b/>
          <w:bCs/>
        </w:rPr>
        <w:t>Parallel discussion:</w:t>
      </w:r>
    </w:p>
    <w:p w14:paraId="3A66D785" w14:textId="77777777" w:rsidR="007615D6" w:rsidRPr="005B25A1" w:rsidRDefault="007615D6" w:rsidP="007615D6">
      <w:pPr>
        <w:keepNext/>
        <w:keepLines/>
      </w:pPr>
      <w:r w:rsidRPr="005B25A1">
        <w:t>-</w:t>
      </w:r>
    </w:p>
    <w:p w14:paraId="1666E901" w14:textId="77777777" w:rsidR="007615D6" w:rsidRPr="005B25A1" w:rsidRDefault="007615D6" w:rsidP="007615D6">
      <w:pPr>
        <w:keepNext/>
        <w:keepLines/>
        <w:rPr>
          <w:b/>
          <w:bCs/>
        </w:rPr>
      </w:pPr>
      <w:r w:rsidRPr="005B25A1">
        <w:rPr>
          <w:b/>
          <w:bCs/>
        </w:rPr>
        <w:t>Plenary Discussion:</w:t>
      </w:r>
    </w:p>
    <w:p w14:paraId="05057D1F" w14:textId="77777777" w:rsidR="007615D6" w:rsidRPr="005B25A1" w:rsidRDefault="007615D6" w:rsidP="007615D6">
      <w:pPr>
        <w:keepNext/>
        <w:keepLines/>
      </w:pPr>
      <w:r>
        <w:rPr>
          <w:color w:val="FF0000"/>
        </w:rPr>
        <w:t>NO DISCUSSION RECORDED</w:t>
      </w:r>
    </w:p>
    <w:p w14:paraId="3E9DB2C1" w14:textId="77777777" w:rsidR="007615D6" w:rsidRPr="00EB0339" w:rsidRDefault="007615D6" w:rsidP="007615D6">
      <w:r w:rsidRPr="005B25A1">
        <w:rPr>
          <w:b/>
          <w:bCs/>
        </w:rPr>
        <w:t>Status:</w:t>
      </w:r>
      <w:r>
        <w:t xml:space="preserve"> </w:t>
      </w:r>
      <w:r>
        <w:rPr>
          <w:color w:val="0000FF"/>
        </w:rPr>
        <w:t>Not concluded</w:t>
      </w:r>
      <w:r>
        <w:t>.</w:t>
      </w:r>
    </w:p>
    <w:p w14:paraId="42DF5B33" w14:textId="77777777" w:rsidR="00E00DA6" w:rsidRDefault="007615D6" w:rsidP="000A3FBD">
      <w:pPr>
        <w:pStyle w:val="NormTop"/>
      </w:pPr>
      <w:r>
        <w:rPr>
          <w:color w:val="0000FF"/>
        </w:rPr>
        <w:t>S2-2410436</w:t>
      </w:r>
      <w:r w:rsidRPr="00D53282">
        <w:t xml:space="preserve"> </w:t>
      </w:r>
      <w:r>
        <w:t>(CR) 23.502 CR5099 (Rel-19, 'B'): Enhancements for differentiated QoS handling of multiplexed media flows in the same UDP/IP traffic flow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PDU Session modification procedure is enhanced to support additional Packet Filters in PCC rules, PDR(s), QoS Rules. PCF, SMF services enhanced to include UE's capability to support additional Packet Filters for differentiated QoS handling in the uplink of multiplexed media flows into a single UDP/IP traffic flow.</w:t>
      </w:r>
    </w:p>
    <w:p w14:paraId="0DBA7924" w14:textId="77777777" w:rsidR="007615D6" w:rsidRPr="005B25A1" w:rsidRDefault="007615D6" w:rsidP="007615D6">
      <w:pPr>
        <w:keepNext/>
        <w:keepLines/>
        <w:rPr>
          <w:b/>
          <w:bCs/>
        </w:rPr>
      </w:pPr>
      <w:r w:rsidRPr="005B25A1">
        <w:rPr>
          <w:b/>
          <w:bCs/>
        </w:rPr>
        <w:t>Convenor comment:</w:t>
      </w:r>
    </w:p>
    <w:p w14:paraId="45C603BD" w14:textId="77777777" w:rsidR="007615D6" w:rsidRPr="005B25A1" w:rsidRDefault="007615D6" w:rsidP="007615D6">
      <w:pPr>
        <w:keepNext/>
        <w:keepLines/>
      </w:pPr>
      <w:r w:rsidRPr="005B25A1">
        <w:t>Merge into S2-2410157, especially include 4.17.6.1 impact, 5.2.8.2.2 impact.</w:t>
      </w:r>
    </w:p>
    <w:p w14:paraId="588A4333" w14:textId="77777777" w:rsidR="007615D6" w:rsidRPr="005B25A1" w:rsidRDefault="007615D6" w:rsidP="007615D6">
      <w:pPr>
        <w:keepNext/>
        <w:keepLines/>
        <w:rPr>
          <w:b/>
          <w:bCs/>
        </w:rPr>
      </w:pPr>
      <w:r w:rsidRPr="005B25A1">
        <w:rPr>
          <w:b/>
          <w:bCs/>
        </w:rPr>
        <w:t>Parallel discussion:</w:t>
      </w:r>
    </w:p>
    <w:p w14:paraId="4B40D7B0" w14:textId="77777777" w:rsidR="007615D6" w:rsidRPr="005B25A1" w:rsidRDefault="007615D6" w:rsidP="007615D6">
      <w:pPr>
        <w:keepNext/>
        <w:keepLines/>
      </w:pPr>
      <w:r w:rsidRPr="005B25A1">
        <w:t>-</w:t>
      </w:r>
    </w:p>
    <w:p w14:paraId="119F64D0" w14:textId="77777777" w:rsidR="007615D6" w:rsidRPr="005B25A1" w:rsidRDefault="007615D6" w:rsidP="007615D6">
      <w:pPr>
        <w:keepNext/>
        <w:keepLines/>
        <w:rPr>
          <w:b/>
          <w:bCs/>
        </w:rPr>
      </w:pPr>
      <w:r w:rsidRPr="005B25A1">
        <w:rPr>
          <w:b/>
          <w:bCs/>
        </w:rPr>
        <w:t>Plenary Discussion:</w:t>
      </w:r>
    </w:p>
    <w:p w14:paraId="2AEB4C4A" w14:textId="77777777" w:rsidR="007615D6" w:rsidRPr="005B25A1" w:rsidRDefault="007615D6" w:rsidP="007615D6">
      <w:pPr>
        <w:keepNext/>
        <w:keepLines/>
      </w:pPr>
      <w:r>
        <w:rPr>
          <w:color w:val="FF0000"/>
        </w:rPr>
        <w:t>NO DISCUSSION RECORDED</w:t>
      </w:r>
    </w:p>
    <w:p w14:paraId="1FDA8CB9" w14:textId="77777777" w:rsidR="007615D6" w:rsidRPr="00EB0339" w:rsidRDefault="007615D6" w:rsidP="007615D6">
      <w:r w:rsidRPr="005B25A1">
        <w:rPr>
          <w:b/>
          <w:bCs/>
        </w:rPr>
        <w:t>Status:</w:t>
      </w:r>
      <w:r>
        <w:t xml:space="preserve"> </w:t>
      </w:r>
      <w:r>
        <w:rPr>
          <w:color w:val="0000FF"/>
        </w:rPr>
        <w:t>Not concluded</w:t>
      </w:r>
      <w:r>
        <w:t>.</w:t>
      </w:r>
    </w:p>
    <w:p w14:paraId="1E5566E2" w14:textId="77777777" w:rsidR="00E00DA6" w:rsidRDefault="007615D6" w:rsidP="000A3FBD">
      <w:pPr>
        <w:pStyle w:val="NormTop"/>
      </w:pPr>
      <w:r>
        <w:rPr>
          <w:color w:val="0000FF"/>
        </w:rPr>
        <w:t>S2-2410398</w:t>
      </w:r>
      <w:r w:rsidRPr="00D53282">
        <w:t xml:space="preserve"> </w:t>
      </w:r>
      <w:r>
        <w:t>(CR) 23.503 CR1409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 as part of 'AF session with required QoS' are provided from AF to NEF/PCF and PCF generate the corresponding PCC rule. Add the clause to support differentiated QoS handing of multiplexed media flows.</w:t>
      </w:r>
    </w:p>
    <w:p w14:paraId="4D589F21" w14:textId="77777777" w:rsidR="007615D6" w:rsidRPr="005B25A1" w:rsidRDefault="007615D6" w:rsidP="007615D6">
      <w:pPr>
        <w:keepNext/>
        <w:keepLines/>
        <w:rPr>
          <w:b/>
          <w:bCs/>
        </w:rPr>
      </w:pPr>
      <w:r w:rsidRPr="005B25A1">
        <w:rPr>
          <w:b/>
          <w:bCs/>
        </w:rPr>
        <w:t>Parallel discussion:</w:t>
      </w:r>
    </w:p>
    <w:p w14:paraId="5BDD8336" w14:textId="77777777" w:rsidR="007615D6" w:rsidRPr="005B25A1" w:rsidRDefault="007615D6" w:rsidP="007615D6">
      <w:pPr>
        <w:keepNext/>
        <w:keepLines/>
      </w:pPr>
      <w:r w:rsidRPr="005B25A1">
        <w:t>-</w:t>
      </w:r>
    </w:p>
    <w:p w14:paraId="5BFFA0BB" w14:textId="77777777" w:rsidR="007615D6" w:rsidRPr="005B25A1" w:rsidRDefault="007615D6" w:rsidP="007615D6">
      <w:pPr>
        <w:keepNext/>
        <w:keepLines/>
        <w:rPr>
          <w:b/>
          <w:bCs/>
        </w:rPr>
      </w:pPr>
      <w:r w:rsidRPr="005B25A1">
        <w:rPr>
          <w:b/>
          <w:bCs/>
        </w:rPr>
        <w:t>Plenary Discussion:</w:t>
      </w:r>
    </w:p>
    <w:p w14:paraId="78C61845" w14:textId="77777777" w:rsidR="007615D6" w:rsidRPr="005B25A1" w:rsidRDefault="007615D6" w:rsidP="007615D6">
      <w:pPr>
        <w:keepNext/>
        <w:keepLines/>
      </w:pPr>
      <w:r>
        <w:rPr>
          <w:color w:val="FF0000"/>
        </w:rPr>
        <w:t>NO DISCUSSION RECORDED</w:t>
      </w:r>
    </w:p>
    <w:p w14:paraId="629E164F" w14:textId="77777777" w:rsidR="007615D6" w:rsidRPr="00EB0339" w:rsidRDefault="007615D6" w:rsidP="007615D6">
      <w:r w:rsidRPr="005B25A1">
        <w:rPr>
          <w:b/>
          <w:bCs/>
        </w:rPr>
        <w:t>Status:</w:t>
      </w:r>
      <w:r>
        <w:t xml:space="preserve"> </w:t>
      </w:r>
      <w:r>
        <w:rPr>
          <w:color w:val="0000FF"/>
        </w:rPr>
        <w:t>Not concluded</w:t>
      </w:r>
      <w:r>
        <w:t>.</w:t>
      </w:r>
    </w:p>
    <w:p w14:paraId="65CACFA8" w14:textId="77777777" w:rsidR="00E00DA6" w:rsidRDefault="007615D6" w:rsidP="000A3FBD">
      <w:pPr>
        <w:pStyle w:val="NormTop"/>
      </w:pPr>
      <w:r>
        <w:rPr>
          <w:color w:val="0000FF"/>
        </w:rPr>
        <w:lastRenderedPageBreak/>
        <w:t>S2-2410437</w:t>
      </w:r>
      <w:r w:rsidRPr="00D53282">
        <w:t xml:space="preserve"> </w:t>
      </w:r>
      <w:r>
        <w:t>(CR) 23.503 CR1415 (Rel-19, 'B'): Enhancements for Traffic detection and QoS flow mapping for multiplexed data flows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'AF session with required QoS' procedure is updated to support requesting differentiated QoS handling of media streams multiplexed over the same transport connection. Extend the PCF functionality to support generating enhanced PCC rules with the additional packet filter. Add UE capability of handling additional packet filter to the input for PCC decision. Extend the SMF QoS control functionality to support generating enhanced QoS rules with the additional packet filter.</w:t>
      </w:r>
    </w:p>
    <w:p w14:paraId="308D3CA5" w14:textId="77777777" w:rsidR="007615D6" w:rsidRPr="005B25A1" w:rsidRDefault="007615D6" w:rsidP="007615D6">
      <w:pPr>
        <w:keepNext/>
        <w:keepLines/>
        <w:rPr>
          <w:b/>
          <w:bCs/>
        </w:rPr>
      </w:pPr>
      <w:r w:rsidRPr="005B25A1">
        <w:rPr>
          <w:b/>
          <w:bCs/>
        </w:rPr>
        <w:t>Convenor comment:</w:t>
      </w:r>
    </w:p>
    <w:p w14:paraId="355C4CE6" w14:textId="77777777" w:rsidR="007615D6" w:rsidRPr="005B25A1" w:rsidRDefault="007615D6" w:rsidP="007615D6">
      <w:pPr>
        <w:keepNext/>
        <w:keepLines/>
      </w:pPr>
      <w:r w:rsidRPr="005B25A1">
        <w:t>Merge into S2-2410154, clauses 6.1.3.6, 6.2.1.1.1, 6.2.2.4.</w:t>
      </w:r>
    </w:p>
    <w:p w14:paraId="30FEEDEB" w14:textId="77777777" w:rsidR="007615D6" w:rsidRPr="005B25A1" w:rsidRDefault="007615D6" w:rsidP="007615D6">
      <w:pPr>
        <w:keepNext/>
        <w:keepLines/>
        <w:rPr>
          <w:b/>
          <w:bCs/>
        </w:rPr>
      </w:pPr>
      <w:r w:rsidRPr="005B25A1">
        <w:rPr>
          <w:b/>
          <w:bCs/>
        </w:rPr>
        <w:t>Parallel discussion:</w:t>
      </w:r>
    </w:p>
    <w:p w14:paraId="3EFA2C75" w14:textId="77777777" w:rsidR="007615D6" w:rsidRPr="005B25A1" w:rsidRDefault="007615D6" w:rsidP="007615D6">
      <w:pPr>
        <w:keepNext/>
        <w:keepLines/>
      </w:pPr>
      <w:r w:rsidRPr="005B25A1">
        <w:t>-</w:t>
      </w:r>
    </w:p>
    <w:p w14:paraId="1E886769" w14:textId="77777777" w:rsidR="007615D6" w:rsidRPr="005B25A1" w:rsidRDefault="007615D6" w:rsidP="007615D6">
      <w:pPr>
        <w:keepNext/>
        <w:keepLines/>
        <w:rPr>
          <w:b/>
          <w:bCs/>
        </w:rPr>
      </w:pPr>
      <w:r w:rsidRPr="005B25A1">
        <w:rPr>
          <w:b/>
          <w:bCs/>
        </w:rPr>
        <w:t>Plenary Discussion:</w:t>
      </w:r>
    </w:p>
    <w:p w14:paraId="71F3F7FD" w14:textId="77777777" w:rsidR="007615D6" w:rsidRPr="005B25A1" w:rsidRDefault="007615D6" w:rsidP="007615D6">
      <w:pPr>
        <w:keepNext/>
        <w:keepLines/>
      </w:pPr>
      <w:r>
        <w:rPr>
          <w:color w:val="FF0000"/>
        </w:rPr>
        <w:t>NO DISCUSSION RECORDED</w:t>
      </w:r>
    </w:p>
    <w:p w14:paraId="377DA4BD" w14:textId="77777777" w:rsidR="007615D6" w:rsidRPr="00EB0339" w:rsidRDefault="007615D6" w:rsidP="007615D6">
      <w:r w:rsidRPr="005B25A1">
        <w:rPr>
          <w:b/>
          <w:bCs/>
        </w:rPr>
        <w:t>Status:</w:t>
      </w:r>
      <w:r>
        <w:t xml:space="preserve"> </w:t>
      </w:r>
      <w:r>
        <w:rPr>
          <w:color w:val="0000FF"/>
        </w:rPr>
        <w:t>Not concluded</w:t>
      </w:r>
      <w:r>
        <w:t>.</w:t>
      </w:r>
    </w:p>
    <w:p w14:paraId="6A25BC00" w14:textId="77777777" w:rsidR="00E00DA6" w:rsidRDefault="007615D6" w:rsidP="000A3FBD">
      <w:pPr>
        <w:pStyle w:val="NormTop"/>
      </w:pPr>
      <w:r>
        <w:rPr>
          <w:color w:val="0000FF"/>
        </w:rPr>
        <w:t>S2-2410483</w:t>
      </w:r>
      <w:r w:rsidRPr="00D53282">
        <w:t xml:space="preserve"> </w:t>
      </w:r>
      <w:r>
        <w:t>(CR) 23.503 CR1418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44AA47EE" w14:textId="77777777" w:rsidR="007615D6" w:rsidRPr="005B25A1" w:rsidRDefault="007615D6" w:rsidP="007615D6">
      <w:pPr>
        <w:keepNext/>
        <w:keepLines/>
        <w:rPr>
          <w:b/>
          <w:bCs/>
        </w:rPr>
      </w:pPr>
      <w:r w:rsidRPr="005B25A1">
        <w:rPr>
          <w:b/>
          <w:bCs/>
        </w:rPr>
        <w:t>Convenor comment:</w:t>
      </w:r>
    </w:p>
    <w:p w14:paraId="53965FEF" w14:textId="77777777" w:rsidR="007615D6" w:rsidRPr="005B25A1" w:rsidRDefault="007615D6" w:rsidP="007615D6">
      <w:pPr>
        <w:keepNext/>
        <w:keepLines/>
      </w:pPr>
      <w:r w:rsidRPr="005B25A1">
        <w:t>Merge into S2-2410154.</w:t>
      </w:r>
    </w:p>
    <w:p w14:paraId="4AEB31EF" w14:textId="77777777" w:rsidR="007615D6" w:rsidRPr="005B25A1" w:rsidRDefault="007615D6" w:rsidP="007615D6">
      <w:pPr>
        <w:keepNext/>
        <w:keepLines/>
        <w:rPr>
          <w:b/>
          <w:bCs/>
        </w:rPr>
      </w:pPr>
      <w:r w:rsidRPr="005B25A1">
        <w:rPr>
          <w:b/>
          <w:bCs/>
        </w:rPr>
        <w:t>Parallel discussion:</w:t>
      </w:r>
    </w:p>
    <w:p w14:paraId="3BE77D0F" w14:textId="77777777" w:rsidR="007615D6" w:rsidRPr="005B25A1" w:rsidRDefault="007615D6" w:rsidP="007615D6">
      <w:pPr>
        <w:keepNext/>
        <w:keepLines/>
      </w:pPr>
      <w:r w:rsidRPr="005B25A1">
        <w:t>-</w:t>
      </w:r>
    </w:p>
    <w:p w14:paraId="3AB57D1E" w14:textId="77777777" w:rsidR="007615D6" w:rsidRPr="005B25A1" w:rsidRDefault="007615D6" w:rsidP="007615D6">
      <w:pPr>
        <w:keepNext/>
        <w:keepLines/>
        <w:rPr>
          <w:b/>
          <w:bCs/>
        </w:rPr>
      </w:pPr>
      <w:r w:rsidRPr="005B25A1">
        <w:rPr>
          <w:b/>
          <w:bCs/>
        </w:rPr>
        <w:t>Plenary Discussion:</w:t>
      </w:r>
    </w:p>
    <w:p w14:paraId="5F8DCB7A" w14:textId="77777777" w:rsidR="007615D6" w:rsidRPr="005B25A1" w:rsidRDefault="007615D6" w:rsidP="007615D6">
      <w:pPr>
        <w:keepNext/>
        <w:keepLines/>
      </w:pPr>
      <w:r>
        <w:rPr>
          <w:color w:val="FF0000"/>
        </w:rPr>
        <w:t>NO DISCUSSION RECORDED</w:t>
      </w:r>
    </w:p>
    <w:p w14:paraId="5DC3F085" w14:textId="77777777" w:rsidR="007615D6" w:rsidRPr="00EB0339" w:rsidRDefault="007615D6" w:rsidP="007615D6">
      <w:r w:rsidRPr="005B25A1">
        <w:rPr>
          <w:b/>
          <w:bCs/>
        </w:rPr>
        <w:t>Status:</w:t>
      </w:r>
      <w:r>
        <w:t xml:space="preserve"> </w:t>
      </w:r>
      <w:r>
        <w:rPr>
          <w:color w:val="0000FF"/>
        </w:rPr>
        <w:t>Not concluded</w:t>
      </w:r>
      <w:r>
        <w:t>.</w:t>
      </w:r>
    </w:p>
    <w:p w14:paraId="40EEF9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AL-FEC</w:t>
      </w:r>
    </w:p>
    <w:p w14:paraId="2AD566A7" w14:textId="77777777" w:rsidR="00E00DA6" w:rsidRDefault="007615D6" w:rsidP="000A3FBD">
      <w:pPr>
        <w:pStyle w:val="NormTop"/>
      </w:pPr>
      <w:r>
        <w:rPr>
          <w:color w:val="0000FF"/>
        </w:rPr>
        <w:t>S2-2410546</w:t>
      </w:r>
      <w:r w:rsidRPr="00D53282">
        <w:t xml:space="preserve"> </w:t>
      </w:r>
      <w:r>
        <w:t>(CR) 23.501 CR5804 (Rel-19, 'B'): Support AL-FEC awareness at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content ratio as a new PDU set QoS parameter.</w:t>
      </w:r>
    </w:p>
    <w:p w14:paraId="57CFE2F8" w14:textId="77777777" w:rsidR="007615D6" w:rsidRPr="005B25A1" w:rsidRDefault="007615D6" w:rsidP="007615D6">
      <w:pPr>
        <w:keepNext/>
        <w:keepLines/>
        <w:rPr>
          <w:b/>
          <w:bCs/>
        </w:rPr>
      </w:pPr>
      <w:r w:rsidRPr="005B25A1">
        <w:rPr>
          <w:b/>
          <w:bCs/>
        </w:rPr>
        <w:t>Convenor comment:</w:t>
      </w:r>
    </w:p>
    <w:p w14:paraId="5D4316D0" w14:textId="77777777" w:rsidR="007615D6" w:rsidRPr="005B25A1" w:rsidRDefault="007615D6" w:rsidP="007615D6">
      <w:pPr>
        <w:keepNext/>
        <w:keepLines/>
      </w:pPr>
      <w:r w:rsidRPr="005B25A1">
        <w:t>Postpone.</w:t>
      </w:r>
    </w:p>
    <w:p w14:paraId="71CF17C8" w14:textId="77777777" w:rsidR="007615D6" w:rsidRPr="005B25A1" w:rsidRDefault="007615D6" w:rsidP="007615D6">
      <w:pPr>
        <w:keepNext/>
        <w:keepLines/>
        <w:rPr>
          <w:b/>
          <w:bCs/>
        </w:rPr>
      </w:pPr>
      <w:r w:rsidRPr="005B25A1">
        <w:rPr>
          <w:b/>
          <w:bCs/>
        </w:rPr>
        <w:t>Parallel discussion:</w:t>
      </w:r>
    </w:p>
    <w:p w14:paraId="30D034EA" w14:textId="77777777" w:rsidR="007615D6" w:rsidRPr="005B25A1" w:rsidRDefault="007615D6" w:rsidP="007615D6">
      <w:pPr>
        <w:keepNext/>
        <w:keepLines/>
      </w:pPr>
      <w:r w:rsidRPr="005B25A1">
        <w:t>-</w:t>
      </w:r>
    </w:p>
    <w:p w14:paraId="3E8AC628" w14:textId="77777777" w:rsidR="007615D6" w:rsidRPr="005B25A1" w:rsidRDefault="007615D6" w:rsidP="007615D6">
      <w:pPr>
        <w:keepNext/>
        <w:keepLines/>
        <w:rPr>
          <w:b/>
          <w:bCs/>
        </w:rPr>
      </w:pPr>
      <w:r w:rsidRPr="005B25A1">
        <w:rPr>
          <w:b/>
          <w:bCs/>
        </w:rPr>
        <w:t>Plenary Discussion:</w:t>
      </w:r>
    </w:p>
    <w:p w14:paraId="6CE0BB81" w14:textId="77777777" w:rsidR="007615D6" w:rsidRPr="005B25A1" w:rsidRDefault="007615D6" w:rsidP="007615D6">
      <w:pPr>
        <w:keepNext/>
        <w:keepLines/>
      </w:pPr>
      <w:r>
        <w:rPr>
          <w:color w:val="FF0000"/>
        </w:rPr>
        <w:t>NO DISCUSSION RECORDED</w:t>
      </w:r>
    </w:p>
    <w:p w14:paraId="04862EF1" w14:textId="77777777" w:rsidR="007615D6" w:rsidRPr="00EB0339" w:rsidRDefault="007615D6" w:rsidP="007615D6">
      <w:r w:rsidRPr="005B25A1">
        <w:rPr>
          <w:b/>
          <w:bCs/>
        </w:rPr>
        <w:t>Status:</w:t>
      </w:r>
      <w:r>
        <w:t xml:space="preserve"> </w:t>
      </w:r>
      <w:r>
        <w:rPr>
          <w:color w:val="0000FF"/>
        </w:rPr>
        <w:t>Not concluded</w:t>
      </w:r>
      <w:r>
        <w:t>.</w:t>
      </w:r>
    </w:p>
    <w:p w14:paraId="2AC376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AQP</w:t>
      </w:r>
    </w:p>
    <w:p w14:paraId="27A1C5ED" w14:textId="77777777" w:rsidR="00E00DA6" w:rsidRDefault="007615D6" w:rsidP="000A3FBD">
      <w:pPr>
        <w:pStyle w:val="NormTop"/>
      </w:pPr>
      <w:r>
        <w:rPr>
          <w:color w:val="0000FF"/>
        </w:rPr>
        <w:t>S2-2410160</w:t>
      </w:r>
      <w:r w:rsidRPr="00D53282">
        <w:t xml:space="preserve"> </w:t>
      </w:r>
      <w:r>
        <w:t>(CR) 23.501 CR5524R1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0432E8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S2-2408103</w:t>
      </w:r>
      <w:r>
        <w:t>.</w:t>
      </w:r>
    </w:p>
    <w:p w14:paraId="3013C9B9" w14:textId="77777777" w:rsidR="007615D6" w:rsidRPr="005B25A1" w:rsidRDefault="007615D6" w:rsidP="007615D6">
      <w:pPr>
        <w:keepNext/>
        <w:keepLines/>
        <w:rPr>
          <w:b/>
          <w:bCs/>
        </w:rPr>
      </w:pPr>
      <w:r w:rsidRPr="005B25A1">
        <w:rPr>
          <w:b/>
          <w:bCs/>
        </w:rPr>
        <w:t>Convenor comment:</w:t>
      </w:r>
    </w:p>
    <w:p w14:paraId="022E9880" w14:textId="77777777" w:rsidR="007615D6" w:rsidRPr="005B25A1" w:rsidRDefault="007615D6" w:rsidP="007615D6">
      <w:pPr>
        <w:keepNext/>
        <w:keepLines/>
      </w:pPr>
      <w:r w:rsidRPr="005B25A1">
        <w:t>Baseline.</w:t>
      </w:r>
    </w:p>
    <w:p w14:paraId="509D1541" w14:textId="77777777" w:rsidR="007615D6" w:rsidRPr="005B25A1" w:rsidRDefault="007615D6" w:rsidP="007615D6">
      <w:pPr>
        <w:keepNext/>
        <w:keepLines/>
        <w:rPr>
          <w:b/>
          <w:bCs/>
        </w:rPr>
      </w:pPr>
      <w:r w:rsidRPr="005B25A1">
        <w:rPr>
          <w:b/>
          <w:bCs/>
        </w:rPr>
        <w:t>Parallel discussion:</w:t>
      </w:r>
    </w:p>
    <w:p w14:paraId="354545A5" w14:textId="77777777" w:rsidR="007615D6" w:rsidRPr="005B25A1" w:rsidRDefault="007615D6" w:rsidP="007615D6">
      <w:pPr>
        <w:keepNext/>
        <w:keepLines/>
      </w:pPr>
      <w:r w:rsidRPr="005B25A1">
        <w:t>-</w:t>
      </w:r>
    </w:p>
    <w:p w14:paraId="3D8D8C0E" w14:textId="77777777" w:rsidR="007615D6" w:rsidRPr="005B25A1" w:rsidRDefault="007615D6" w:rsidP="007615D6">
      <w:pPr>
        <w:keepNext/>
        <w:keepLines/>
        <w:rPr>
          <w:b/>
          <w:bCs/>
        </w:rPr>
      </w:pPr>
      <w:r w:rsidRPr="005B25A1">
        <w:rPr>
          <w:b/>
          <w:bCs/>
        </w:rPr>
        <w:t>Plenary Discussion:</w:t>
      </w:r>
    </w:p>
    <w:p w14:paraId="7A42C901" w14:textId="77777777" w:rsidR="007615D6" w:rsidRPr="005B25A1" w:rsidRDefault="007615D6" w:rsidP="007615D6">
      <w:pPr>
        <w:keepNext/>
        <w:keepLines/>
      </w:pPr>
      <w:r>
        <w:rPr>
          <w:color w:val="FF0000"/>
        </w:rPr>
        <w:t>NO DISCUSSION RECORDED</w:t>
      </w:r>
    </w:p>
    <w:p w14:paraId="6F2615FC" w14:textId="77777777" w:rsidR="007615D6" w:rsidRPr="00EB0339" w:rsidRDefault="007615D6" w:rsidP="007615D6">
      <w:r w:rsidRPr="005B25A1">
        <w:rPr>
          <w:b/>
          <w:bCs/>
        </w:rPr>
        <w:t>Status:</w:t>
      </w:r>
      <w:r>
        <w:t xml:space="preserve"> </w:t>
      </w:r>
      <w:r>
        <w:rPr>
          <w:color w:val="0000FF"/>
        </w:rPr>
        <w:t>Not concluded</w:t>
      </w:r>
      <w:r>
        <w:t>.</w:t>
      </w:r>
    </w:p>
    <w:p w14:paraId="232650AC" w14:textId="77777777" w:rsidR="00E00DA6" w:rsidRDefault="007615D6" w:rsidP="000A3FBD">
      <w:pPr>
        <w:pStyle w:val="NormTop"/>
      </w:pPr>
      <w:r>
        <w:rPr>
          <w:color w:val="0000FF"/>
        </w:rPr>
        <w:t>S2-2409877</w:t>
      </w:r>
      <w:r w:rsidRPr="00D53282">
        <w:t xml:space="preserve"> </w:t>
      </w:r>
      <w:r>
        <w:t>(CR) 23.501 CR5668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PDU Set QoS parameters into the Alternarive QoS profiles. Enhance QoS Notification for QoS profile with PDU Set QoS parameter. Enhance QoS Notification with Alternarive QoS profiles with PDU Set QoS parameters. 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p w14:paraId="0FF18E29" w14:textId="77777777" w:rsidR="007615D6" w:rsidRPr="005B25A1" w:rsidRDefault="007615D6" w:rsidP="007615D6">
      <w:pPr>
        <w:keepNext/>
        <w:keepLines/>
        <w:rPr>
          <w:b/>
          <w:bCs/>
        </w:rPr>
      </w:pPr>
      <w:r w:rsidRPr="005B25A1">
        <w:rPr>
          <w:b/>
          <w:bCs/>
        </w:rPr>
        <w:t>Convenor comment:</w:t>
      </w:r>
    </w:p>
    <w:p w14:paraId="40E76CCC" w14:textId="77777777" w:rsidR="007615D6" w:rsidRPr="005B25A1" w:rsidRDefault="007615D6" w:rsidP="007615D6">
      <w:pPr>
        <w:keepNext/>
        <w:keepLines/>
      </w:pPr>
      <w:r w:rsidRPr="005B25A1">
        <w:t>Merge into S2-2410160.</w:t>
      </w:r>
    </w:p>
    <w:p w14:paraId="0945A6E7" w14:textId="77777777" w:rsidR="007615D6" w:rsidRPr="005B25A1" w:rsidRDefault="007615D6" w:rsidP="007615D6">
      <w:pPr>
        <w:keepNext/>
        <w:keepLines/>
        <w:rPr>
          <w:b/>
          <w:bCs/>
        </w:rPr>
      </w:pPr>
      <w:r w:rsidRPr="005B25A1">
        <w:rPr>
          <w:b/>
          <w:bCs/>
        </w:rPr>
        <w:t>Parallel discussion:</w:t>
      </w:r>
    </w:p>
    <w:p w14:paraId="5020A8C2" w14:textId="77777777" w:rsidR="007615D6" w:rsidRPr="005B25A1" w:rsidRDefault="007615D6" w:rsidP="007615D6">
      <w:pPr>
        <w:keepNext/>
        <w:keepLines/>
      </w:pPr>
      <w:r w:rsidRPr="005B25A1">
        <w:t>-</w:t>
      </w:r>
    </w:p>
    <w:p w14:paraId="0FF70733" w14:textId="77777777" w:rsidR="007615D6" w:rsidRPr="005B25A1" w:rsidRDefault="007615D6" w:rsidP="007615D6">
      <w:pPr>
        <w:keepNext/>
        <w:keepLines/>
        <w:rPr>
          <w:b/>
          <w:bCs/>
        </w:rPr>
      </w:pPr>
      <w:r w:rsidRPr="005B25A1">
        <w:rPr>
          <w:b/>
          <w:bCs/>
        </w:rPr>
        <w:t>Plenary Discussion:</w:t>
      </w:r>
    </w:p>
    <w:p w14:paraId="12DBF883" w14:textId="77777777" w:rsidR="007615D6" w:rsidRPr="005B25A1" w:rsidRDefault="007615D6" w:rsidP="007615D6">
      <w:pPr>
        <w:keepNext/>
        <w:keepLines/>
      </w:pPr>
      <w:r>
        <w:rPr>
          <w:color w:val="FF0000"/>
        </w:rPr>
        <w:t>NO DISCUSSION RECORDED</w:t>
      </w:r>
    </w:p>
    <w:p w14:paraId="1BD969EC" w14:textId="77777777" w:rsidR="007615D6" w:rsidRPr="00EB0339" w:rsidRDefault="007615D6" w:rsidP="007615D6">
      <w:r w:rsidRPr="005B25A1">
        <w:rPr>
          <w:b/>
          <w:bCs/>
        </w:rPr>
        <w:t>Status:</w:t>
      </w:r>
      <w:r>
        <w:t xml:space="preserve"> </w:t>
      </w:r>
      <w:r>
        <w:rPr>
          <w:color w:val="0000FF"/>
        </w:rPr>
        <w:t>Not concluded</w:t>
      </w:r>
      <w:r>
        <w:t>.</w:t>
      </w:r>
    </w:p>
    <w:p w14:paraId="7EC13C47" w14:textId="77777777" w:rsidR="00E00DA6" w:rsidRDefault="007615D6" w:rsidP="000A3FBD">
      <w:pPr>
        <w:pStyle w:val="NormTop"/>
      </w:pPr>
      <w:r>
        <w:rPr>
          <w:color w:val="0000FF"/>
        </w:rPr>
        <w:lastRenderedPageBreak/>
        <w:t>S2-2410391</w:t>
      </w:r>
      <w:r w:rsidRPr="00D53282">
        <w:t xml:space="preserve"> </w:t>
      </w:r>
      <w:r>
        <w:t>(CR) 23.501 CR5773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case that NG-RAN uses the PDU Set based QoS handling, PSDB and PSER and GFBR are considered in each direction instead of PDB and PER and GFBR for QoS notification and Alternative QoS profile. If the target NG-RAN doesn't support PDU Set QoS handling, PDU Set QoS parameters in the QoS profile and altnernative QoS profile are neglected in the target NG-RAN.</w:t>
      </w:r>
    </w:p>
    <w:p w14:paraId="56325CD0" w14:textId="77777777" w:rsidR="007615D6" w:rsidRPr="005B25A1" w:rsidRDefault="007615D6" w:rsidP="007615D6">
      <w:pPr>
        <w:keepNext/>
        <w:keepLines/>
        <w:rPr>
          <w:b/>
          <w:bCs/>
        </w:rPr>
      </w:pPr>
      <w:r w:rsidRPr="005B25A1">
        <w:rPr>
          <w:b/>
          <w:bCs/>
        </w:rPr>
        <w:t>Parallel discussion:</w:t>
      </w:r>
    </w:p>
    <w:p w14:paraId="651F7C7D" w14:textId="77777777" w:rsidR="007615D6" w:rsidRPr="005B25A1" w:rsidRDefault="007615D6" w:rsidP="007615D6">
      <w:pPr>
        <w:keepNext/>
        <w:keepLines/>
      </w:pPr>
      <w:r w:rsidRPr="005B25A1">
        <w:t>-</w:t>
      </w:r>
    </w:p>
    <w:p w14:paraId="03F7BAF4" w14:textId="77777777" w:rsidR="007615D6" w:rsidRPr="005B25A1" w:rsidRDefault="007615D6" w:rsidP="007615D6">
      <w:pPr>
        <w:keepNext/>
        <w:keepLines/>
        <w:rPr>
          <w:b/>
          <w:bCs/>
        </w:rPr>
      </w:pPr>
      <w:r w:rsidRPr="005B25A1">
        <w:rPr>
          <w:b/>
          <w:bCs/>
        </w:rPr>
        <w:t>Plenary Discussion:</w:t>
      </w:r>
    </w:p>
    <w:p w14:paraId="51CBD990" w14:textId="77777777" w:rsidR="007615D6" w:rsidRPr="005B25A1" w:rsidRDefault="007615D6" w:rsidP="007615D6">
      <w:pPr>
        <w:keepNext/>
        <w:keepLines/>
      </w:pPr>
      <w:r>
        <w:rPr>
          <w:color w:val="FF0000"/>
        </w:rPr>
        <w:t>NO DISCUSSION RECORDED</w:t>
      </w:r>
    </w:p>
    <w:p w14:paraId="146648A0" w14:textId="77777777" w:rsidR="007615D6" w:rsidRPr="00EB0339" w:rsidRDefault="007615D6" w:rsidP="007615D6">
      <w:r w:rsidRPr="005B25A1">
        <w:rPr>
          <w:b/>
          <w:bCs/>
        </w:rPr>
        <w:t>Status:</w:t>
      </w:r>
      <w:r>
        <w:t xml:space="preserve"> </w:t>
      </w:r>
      <w:r>
        <w:rPr>
          <w:color w:val="0000FF"/>
        </w:rPr>
        <w:t>Not concluded</w:t>
      </w:r>
      <w:r>
        <w:t>.</w:t>
      </w:r>
    </w:p>
    <w:p w14:paraId="32FCD766" w14:textId="77777777" w:rsidR="00E00DA6" w:rsidRDefault="007615D6" w:rsidP="000A3FBD">
      <w:pPr>
        <w:pStyle w:val="NormTop"/>
      </w:pPr>
      <w:r>
        <w:rPr>
          <w:color w:val="0000FF"/>
        </w:rPr>
        <w:t>S2-2410479</w:t>
      </w:r>
      <w:r w:rsidRPr="00D53282">
        <w:t xml:space="preserve"> </w:t>
      </w:r>
      <w:r>
        <w:t>(CR) 23.501 CR5791 (Rel-19, 'B'): Notification Control when PDU Set QoS parameters are available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28E04384" w14:textId="77777777" w:rsidR="007615D6" w:rsidRPr="005B25A1" w:rsidRDefault="007615D6" w:rsidP="007615D6">
      <w:pPr>
        <w:keepNext/>
        <w:keepLines/>
        <w:rPr>
          <w:b/>
          <w:bCs/>
        </w:rPr>
      </w:pPr>
      <w:r w:rsidRPr="005B25A1">
        <w:rPr>
          <w:b/>
          <w:bCs/>
        </w:rPr>
        <w:t>Convenor comment:</w:t>
      </w:r>
    </w:p>
    <w:p w14:paraId="3E8AE22A" w14:textId="77777777" w:rsidR="007615D6" w:rsidRPr="005B25A1" w:rsidRDefault="007615D6" w:rsidP="007615D6">
      <w:pPr>
        <w:keepNext/>
        <w:keepLines/>
      </w:pPr>
      <w:r w:rsidRPr="005B25A1">
        <w:t>Merge into S2-2410160.</w:t>
      </w:r>
    </w:p>
    <w:p w14:paraId="71133C79" w14:textId="77777777" w:rsidR="007615D6" w:rsidRPr="005B25A1" w:rsidRDefault="007615D6" w:rsidP="007615D6">
      <w:pPr>
        <w:keepNext/>
        <w:keepLines/>
        <w:rPr>
          <w:b/>
          <w:bCs/>
        </w:rPr>
      </w:pPr>
      <w:r w:rsidRPr="005B25A1">
        <w:rPr>
          <w:b/>
          <w:bCs/>
        </w:rPr>
        <w:t>Parallel discussion:</w:t>
      </w:r>
    </w:p>
    <w:p w14:paraId="0A03D849" w14:textId="77777777" w:rsidR="007615D6" w:rsidRPr="005B25A1" w:rsidRDefault="007615D6" w:rsidP="007615D6">
      <w:pPr>
        <w:keepNext/>
        <w:keepLines/>
      </w:pPr>
      <w:r w:rsidRPr="005B25A1">
        <w:t>-</w:t>
      </w:r>
    </w:p>
    <w:p w14:paraId="508D1267" w14:textId="77777777" w:rsidR="007615D6" w:rsidRPr="005B25A1" w:rsidRDefault="007615D6" w:rsidP="007615D6">
      <w:pPr>
        <w:keepNext/>
        <w:keepLines/>
        <w:rPr>
          <w:b/>
          <w:bCs/>
        </w:rPr>
      </w:pPr>
      <w:r w:rsidRPr="005B25A1">
        <w:rPr>
          <w:b/>
          <w:bCs/>
        </w:rPr>
        <w:t>Plenary Discussion:</w:t>
      </w:r>
    </w:p>
    <w:p w14:paraId="4F07E7DD" w14:textId="77777777" w:rsidR="007615D6" w:rsidRPr="005B25A1" w:rsidRDefault="007615D6" w:rsidP="007615D6">
      <w:pPr>
        <w:keepNext/>
        <w:keepLines/>
      </w:pPr>
      <w:r>
        <w:rPr>
          <w:color w:val="FF0000"/>
        </w:rPr>
        <w:t>NO DISCUSSION RECORDED</w:t>
      </w:r>
    </w:p>
    <w:p w14:paraId="7D56D915" w14:textId="77777777" w:rsidR="007615D6" w:rsidRPr="00EB0339" w:rsidRDefault="007615D6" w:rsidP="007615D6">
      <w:r w:rsidRPr="005B25A1">
        <w:rPr>
          <w:b/>
          <w:bCs/>
        </w:rPr>
        <w:t>Status:</w:t>
      </w:r>
      <w:r>
        <w:t xml:space="preserve"> </w:t>
      </w:r>
      <w:r>
        <w:rPr>
          <w:color w:val="0000FF"/>
        </w:rPr>
        <w:t>Not concluded</w:t>
      </w:r>
      <w:r>
        <w:t>.</w:t>
      </w:r>
    </w:p>
    <w:p w14:paraId="07D2E5A1" w14:textId="77777777" w:rsidR="00E00DA6" w:rsidRDefault="007615D6" w:rsidP="000A3FBD">
      <w:pPr>
        <w:pStyle w:val="NormTop"/>
      </w:pPr>
      <w:r>
        <w:rPr>
          <w:color w:val="0000FF"/>
        </w:rPr>
        <w:t>S2-2410543</w:t>
      </w:r>
      <w:r w:rsidRPr="00D53282">
        <w:t xml:space="preserve"> </w:t>
      </w:r>
      <w:r>
        <w:t>(CR) 23.501 CR5803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40C013A6" w14:textId="77777777" w:rsidR="007615D6" w:rsidRPr="005B25A1" w:rsidRDefault="007615D6" w:rsidP="007615D6">
      <w:pPr>
        <w:keepNext/>
        <w:keepLines/>
        <w:rPr>
          <w:b/>
          <w:bCs/>
        </w:rPr>
      </w:pPr>
      <w:r w:rsidRPr="005B25A1">
        <w:rPr>
          <w:b/>
          <w:bCs/>
        </w:rPr>
        <w:t>Convenor comment:</w:t>
      </w:r>
    </w:p>
    <w:p w14:paraId="23BEB00E" w14:textId="77777777" w:rsidR="007615D6" w:rsidRPr="005B25A1" w:rsidRDefault="007615D6" w:rsidP="007615D6">
      <w:pPr>
        <w:keepNext/>
        <w:keepLines/>
      </w:pPr>
      <w:r w:rsidRPr="005B25A1">
        <w:t>Merge into S2-2410160.</w:t>
      </w:r>
    </w:p>
    <w:p w14:paraId="6574E060" w14:textId="77777777" w:rsidR="007615D6" w:rsidRPr="005B25A1" w:rsidRDefault="007615D6" w:rsidP="007615D6">
      <w:pPr>
        <w:keepNext/>
        <w:keepLines/>
        <w:rPr>
          <w:b/>
          <w:bCs/>
        </w:rPr>
      </w:pPr>
      <w:r w:rsidRPr="005B25A1">
        <w:rPr>
          <w:b/>
          <w:bCs/>
        </w:rPr>
        <w:t>Parallel discussion:</w:t>
      </w:r>
    </w:p>
    <w:p w14:paraId="4FD0B42A" w14:textId="77777777" w:rsidR="007615D6" w:rsidRPr="005B25A1" w:rsidRDefault="007615D6" w:rsidP="007615D6">
      <w:pPr>
        <w:keepNext/>
        <w:keepLines/>
      </w:pPr>
      <w:r w:rsidRPr="005B25A1">
        <w:t>-</w:t>
      </w:r>
    </w:p>
    <w:p w14:paraId="149CA1AD" w14:textId="77777777" w:rsidR="007615D6" w:rsidRPr="005B25A1" w:rsidRDefault="007615D6" w:rsidP="007615D6">
      <w:pPr>
        <w:keepNext/>
        <w:keepLines/>
        <w:rPr>
          <w:b/>
          <w:bCs/>
        </w:rPr>
      </w:pPr>
      <w:r w:rsidRPr="005B25A1">
        <w:rPr>
          <w:b/>
          <w:bCs/>
        </w:rPr>
        <w:t>Plenary Discussion:</w:t>
      </w:r>
    </w:p>
    <w:p w14:paraId="57F32B55" w14:textId="77777777" w:rsidR="007615D6" w:rsidRPr="005B25A1" w:rsidRDefault="007615D6" w:rsidP="007615D6">
      <w:pPr>
        <w:keepNext/>
        <w:keepLines/>
      </w:pPr>
      <w:r>
        <w:rPr>
          <w:color w:val="FF0000"/>
        </w:rPr>
        <w:t>NO DISCUSSION RECORDED</w:t>
      </w:r>
    </w:p>
    <w:p w14:paraId="26D252A4" w14:textId="77777777" w:rsidR="007615D6" w:rsidRPr="00EB0339" w:rsidRDefault="007615D6" w:rsidP="007615D6">
      <w:r w:rsidRPr="005B25A1">
        <w:rPr>
          <w:b/>
          <w:bCs/>
        </w:rPr>
        <w:t>Status:</w:t>
      </w:r>
      <w:r>
        <w:t xml:space="preserve"> </w:t>
      </w:r>
      <w:r>
        <w:rPr>
          <w:color w:val="0000FF"/>
        </w:rPr>
        <w:t>Not concluded</w:t>
      </w:r>
      <w:r>
        <w:t>.</w:t>
      </w:r>
    </w:p>
    <w:p w14:paraId="6DB93398" w14:textId="77777777" w:rsidR="00E00DA6" w:rsidRDefault="007615D6" w:rsidP="000A3FBD">
      <w:pPr>
        <w:pStyle w:val="NormTop"/>
      </w:pPr>
      <w:r>
        <w:rPr>
          <w:color w:val="0000FF"/>
        </w:rPr>
        <w:lastRenderedPageBreak/>
        <w:t>S2-2410396</w:t>
      </w:r>
      <w:r w:rsidRPr="00D53282">
        <w:t xml:space="preserve"> </w:t>
      </w:r>
      <w:r>
        <w:t>(CR) 23.502 CR5095 (Rel-19, 'F'): Support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reference for alternative service requirements as clause 6.1.3.22 of TS 23.503.</w:t>
      </w:r>
    </w:p>
    <w:p w14:paraId="74FD3C23" w14:textId="77777777" w:rsidR="007615D6" w:rsidRPr="005B25A1" w:rsidRDefault="007615D6" w:rsidP="007615D6">
      <w:pPr>
        <w:keepNext/>
        <w:keepLines/>
        <w:rPr>
          <w:b/>
          <w:bCs/>
        </w:rPr>
      </w:pPr>
      <w:r w:rsidRPr="005B25A1">
        <w:rPr>
          <w:b/>
          <w:bCs/>
        </w:rPr>
        <w:t>Convenor comment:</w:t>
      </w:r>
    </w:p>
    <w:p w14:paraId="31F8F68A" w14:textId="77777777" w:rsidR="007615D6" w:rsidRPr="005B25A1" w:rsidRDefault="007615D6" w:rsidP="007615D6">
      <w:pPr>
        <w:keepNext/>
        <w:keepLines/>
      </w:pPr>
      <w:r w:rsidRPr="005B25A1">
        <w:t>Baseline, if time allows.</w:t>
      </w:r>
    </w:p>
    <w:p w14:paraId="3716CE4C" w14:textId="77777777" w:rsidR="007615D6" w:rsidRPr="005B25A1" w:rsidRDefault="007615D6" w:rsidP="007615D6">
      <w:pPr>
        <w:keepNext/>
        <w:keepLines/>
        <w:rPr>
          <w:b/>
          <w:bCs/>
        </w:rPr>
      </w:pPr>
      <w:r w:rsidRPr="005B25A1">
        <w:rPr>
          <w:b/>
          <w:bCs/>
        </w:rPr>
        <w:t>Parallel discussion:</w:t>
      </w:r>
    </w:p>
    <w:p w14:paraId="00F4FC00" w14:textId="77777777" w:rsidR="007615D6" w:rsidRPr="005B25A1" w:rsidRDefault="007615D6" w:rsidP="007615D6">
      <w:pPr>
        <w:keepNext/>
        <w:keepLines/>
      </w:pPr>
      <w:r w:rsidRPr="005B25A1">
        <w:t>-</w:t>
      </w:r>
    </w:p>
    <w:p w14:paraId="51743CED" w14:textId="77777777" w:rsidR="007615D6" w:rsidRPr="005B25A1" w:rsidRDefault="007615D6" w:rsidP="007615D6">
      <w:pPr>
        <w:keepNext/>
        <w:keepLines/>
        <w:rPr>
          <w:b/>
          <w:bCs/>
        </w:rPr>
      </w:pPr>
      <w:r w:rsidRPr="005B25A1">
        <w:rPr>
          <w:b/>
          <w:bCs/>
        </w:rPr>
        <w:t>Plenary Discussion:</w:t>
      </w:r>
    </w:p>
    <w:p w14:paraId="73524163" w14:textId="77777777" w:rsidR="007615D6" w:rsidRPr="005B25A1" w:rsidRDefault="007615D6" w:rsidP="007615D6">
      <w:pPr>
        <w:keepNext/>
        <w:keepLines/>
      </w:pPr>
      <w:r>
        <w:rPr>
          <w:color w:val="FF0000"/>
        </w:rPr>
        <w:t>NO DISCUSSION RECORDED</w:t>
      </w:r>
    </w:p>
    <w:p w14:paraId="35A370D8" w14:textId="77777777" w:rsidR="007615D6" w:rsidRPr="00EB0339" w:rsidRDefault="007615D6" w:rsidP="007615D6">
      <w:r w:rsidRPr="005B25A1">
        <w:rPr>
          <w:b/>
          <w:bCs/>
        </w:rPr>
        <w:t>Status:</w:t>
      </w:r>
      <w:r>
        <w:t xml:space="preserve"> </w:t>
      </w:r>
      <w:r>
        <w:rPr>
          <w:color w:val="0000FF"/>
        </w:rPr>
        <w:t>Not concluded</w:t>
      </w:r>
      <w:r>
        <w:t>.</w:t>
      </w:r>
    </w:p>
    <w:p w14:paraId="5A2CEE4D" w14:textId="77777777" w:rsidR="00E00DA6" w:rsidRDefault="007615D6" w:rsidP="000A3FBD">
      <w:pPr>
        <w:pStyle w:val="NormTop"/>
      </w:pPr>
      <w:r>
        <w:rPr>
          <w:color w:val="0000FF"/>
        </w:rPr>
        <w:t>S2-2410544</w:t>
      </w:r>
      <w:r w:rsidRPr="00D53282">
        <w:t xml:space="preserve"> </w:t>
      </w:r>
      <w:r>
        <w:t>(CR) 23.503 CR1425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08BEE607" w14:textId="77777777" w:rsidR="007615D6" w:rsidRPr="005B25A1" w:rsidRDefault="007615D6" w:rsidP="007615D6">
      <w:pPr>
        <w:keepNext/>
        <w:keepLines/>
        <w:rPr>
          <w:b/>
          <w:bCs/>
        </w:rPr>
      </w:pPr>
      <w:r w:rsidRPr="005B25A1">
        <w:rPr>
          <w:b/>
          <w:bCs/>
        </w:rPr>
        <w:t>Convenor comment:</w:t>
      </w:r>
    </w:p>
    <w:p w14:paraId="1E8B5D28" w14:textId="77777777" w:rsidR="007615D6" w:rsidRPr="005B25A1" w:rsidRDefault="007615D6" w:rsidP="007615D6">
      <w:pPr>
        <w:keepNext/>
        <w:keepLines/>
      </w:pPr>
      <w:r w:rsidRPr="005B25A1">
        <w:t>Baseline, if time allows.</w:t>
      </w:r>
    </w:p>
    <w:p w14:paraId="63818D5D" w14:textId="77777777" w:rsidR="007615D6" w:rsidRPr="005B25A1" w:rsidRDefault="007615D6" w:rsidP="007615D6">
      <w:pPr>
        <w:keepNext/>
        <w:keepLines/>
        <w:rPr>
          <w:b/>
          <w:bCs/>
        </w:rPr>
      </w:pPr>
      <w:r w:rsidRPr="005B25A1">
        <w:rPr>
          <w:b/>
          <w:bCs/>
        </w:rPr>
        <w:t>Parallel discussion:</w:t>
      </w:r>
    </w:p>
    <w:p w14:paraId="7C190DB6" w14:textId="77777777" w:rsidR="007615D6" w:rsidRPr="005B25A1" w:rsidRDefault="007615D6" w:rsidP="007615D6">
      <w:pPr>
        <w:keepNext/>
        <w:keepLines/>
      </w:pPr>
      <w:r w:rsidRPr="005B25A1">
        <w:t>-</w:t>
      </w:r>
    </w:p>
    <w:p w14:paraId="682FF2A8" w14:textId="77777777" w:rsidR="007615D6" w:rsidRPr="005B25A1" w:rsidRDefault="007615D6" w:rsidP="007615D6">
      <w:pPr>
        <w:keepNext/>
        <w:keepLines/>
        <w:rPr>
          <w:b/>
          <w:bCs/>
        </w:rPr>
      </w:pPr>
      <w:r w:rsidRPr="005B25A1">
        <w:rPr>
          <w:b/>
          <w:bCs/>
        </w:rPr>
        <w:t>Plenary Discussion:</w:t>
      </w:r>
    </w:p>
    <w:p w14:paraId="127CF478" w14:textId="77777777" w:rsidR="007615D6" w:rsidRPr="005B25A1" w:rsidRDefault="007615D6" w:rsidP="007615D6">
      <w:pPr>
        <w:keepNext/>
        <w:keepLines/>
      </w:pPr>
      <w:r>
        <w:rPr>
          <w:color w:val="FF0000"/>
        </w:rPr>
        <w:t>NO DISCUSSION RECORDED</w:t>
      </w:r>
    </w:p>
    <w:p w14:paraId="5EBB6679" w14:textId="77777777" w:rsidR="007615D6" w:rsidRPr="00EB0339" w:rsidRDefault="007615D6" w:rsidP="007615D6">
      <w:r w:rsidRPr="005B25A1">
        <w:rPr>
          <w:b/>
          <w:bCs/>
        </w:rPr>
        <w:t>Status:</w:t>
      </w:r>
      <w:r>
        <w:t xml:space="preserve"> </w:t>
      </w:r>
      <w:r>
        <w:rPr>
          <w:color w:val="0000FF"/>
        </w:rPr>
        <w:t>Not concluded</w:t>
      </w:r>
      <w:r>
        <w:t>.</w:t>
      </w:r>
    </w:p>
    <w:p w14:paraId="565729B7" w14:textId="77777777" w:rsidR="00E00DA6" w:rsidRDefault="007615D6" w:rsidP="000A3FBD">
      <w:pPr>
        <w:pStyle w:val="NormTop"/>
      </w:pPr>
      <w:r>
        <w:rPr>
          <w:color w:val="0000FF"/>
        </w:rPr>
        <w:t>S2-2410400</w:t>
      </w:r>
      <w:r w:rsidRPr="00D53282">
        <w:t xml:space="preserve"> </w:t>
      </w:r>
      <w:r>
        <w:t>(CR) 23.503 CR1411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case of change that NG-RAN supports the PDU Set based QoS handling, PSDB and PSER can be included/excluded in the QoS profile and alternative QoS profile(s), where SMF triggers and PCF changes during PDU Session establishment/modification procedure and PCF notifies AF. UL/DL PSDB and UL/DL PSER are introduced as altnernative QoS profiles in PCC rule.</w:t>
      </w:r>
    </w:p>
    <w:p w14:paraId="68E831B0" w14:textId="77777777" w:rsidR="007615D6" w:rsidRPr="005B25A1" w:rsidRDefault="007615D6" w:rsidP="007615D6">
      <w:pPr>
        <w:keepNext/>
        <w:keepLines/>
        <w:rPr>
          <w:b/>
          <w:bCs/>
        </w:rPr>
      </w:pPr>
      <w:r w:rsidRPr="005B25A1">
        <w:rPr>
          <w:b/>
          <w:bCs/>
        </w:rPr>
        <w:t>Convenor comment:</w:t>
      </w:r>
    </w:p>
    <w:p w14:paraId="2EC70F78" w14:textId="77777777" w:rsidR="007615D6" w:rsidRPr="005B25A1" w:rsidRDefault="007615D6" w:rsidP="007615D6">
      <w:pPr>
        <w:keepNext/>
        <w:keepLines/>
      </w:pPr>
      <w:r w:rsidRPr="005B25A1">
        <w:t>Merge into S2-2410544.</w:t>
      </w:r>
    </w:p>
    <w:p w14:paraId="25A942F7" w14:textId="77777777" w:rsidR="007615D6" w:rsidRPr="005B25A1" w:rsidRDefault="007615D6" w:rsidP="007615D6">
      <w:pPr>
        <w:keepNext/>
        <w:keepLines/>
        <w:rPr>
          <w:b/>
          <w:bCs/>
        </w:rPr>
      </w:pPr>
      <w:r w:rsidRPr="005B25A1">
        <w:rPr>
          <w:b/>
          <w:bCs/>
        </w:rPr>
        <w:t>Parallel discussion:</w:t>
      </w:r>
    </w:p>
    <w:p w14:paraId="697AC56F" w14:textId="77777777" w:rsidR="007615D6" w:rsidRPr="005B25A1" w:rsidRDefault="007615D6" w:rsidP="007615D6">
      <w:pPr>
        <w:keepNext/>
        <w:keepLines/>
      </w:pPr>
      <w:r w:rsidRPr="005B25A1">
        <w:t>-</w:t>
      </w:r>
    </w:p>
    <w:p w14:paraId="25F52D02" w14:textId="77777777" w:rsidR="007615D6" w:rsidRPr="005B25A1" w:rsidRDefault="007615D6" w:rsidP="007615D6">
      <w:pPr>
        <w:keepNext/>
        <w:keepLines/>
        <w:rPr>
          <w:b/>
          <w:bCs/>
        </w:rPr>
      </w:pPr>
      <w:r w:rsidRPr="005B25A1">
        <w:rPr>
          <w:b/>
          <w:bCs/>
        </w:rPr>
        <w:t>Plenary Discussion:</w:t>
      </w:r>
    </w:p>
    <w:p w14:paraId="49CC7EF7" w14:textId="77777777" w:rsidR="007615D6" w:rsidRPr="005B25A1" w:rsidRDefault="007615D6" w:rsidP="007615D6">
      <w:pPr>
        <w:keepNext/>
        <w:keepLines/>
      </w:pPr>
      <w:r>
        <w:rPr>
          <w:color w:val="FF0000"/>
        </w:rPr>
        <w:t>NO DISCUSSION RECORDED</w:t>
      </w:r>
    </w:p>
    <w:p w14:paraId="452FB062" w14:textId="77777777" w:rsidR="007615D6" w:rsidRPr="00EB0339" w:rsidRDefault="007615D6" w:rsidP="007615D6">
      <w:r w:rsidRPr="005B25A1">
        <w:rPr>
          <w:b/>
          <w:bCs/>
        </w:rPr>
        <w:t>Status:</w:t>
      </w:r>
      <w:r>
        <w:t xml:space="preserve"> </w:t>
      </w:r>
      <w:r>
        <w:rPr>
          <w:color w:val="0000FF"/>
        </w:rPr>
        <w:t>Not concluded</w:t>
      </w:r>
      <w:r>
        <w:t>.</w:t>
      </w:r>
    </w:p>
    <w:p w14:paraId="518E7398" w14:textId="77777777" w:rsidR="00E00DA6" w:rsidRDefault="007615D6" w:rsidP="000A3FBD">
      <w:pPr>
        <w:pStyle w:val="NormTop"/>
      </w:pPr>
      <w:r>
        <w:rPr>
          <w:color w:val="0000FF"/>
        </w:rPr>
        <w:lastRenderedPageBreak/>
        <w:t>S2-2410480</w:t>
      </w:r>
      <w:r w:rsidRPr="00D53282">
        <w:t xml:space="preserve"> </w:t>
      </w:r>
      <w:r>
        <w:t>(CR) 23.503 CR1417 (Rel-19, 'B'): Notification Control when PDU Set QoS parameters are available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60F57FCF" w14:textId="77777777" w:rsidR="007615D6" w:rsidRPr="005B25A1" w:rsidRDefault="007615D6" w:rsidP="007615D6">
      <w:pPr>
        <w:keepNext/>
        <w:keepLines/>
        <w:rPr>
          <w:b/>
          <w:bCs/>
        </w:rPr>
      </w:pPr>
      <w:r w:rsidRPr="005B25A1">
        <w:rPr>
          <w:b/>
          <w:bCs/>
        </w:rPr>
        <w:t>Convenor comment:</w:t>
      </w:r>
    </w:p>
    <w:p w14:paraId="45351020" w14:textId="77777777" w:rsidR="007615D6" w:rsidRPr="005B25A1" w:rsidRDefault="007615D6" w:rsidP="007615D6">
      <w:pPr>
        <w:keepNext/>
        <w:keepLines/>
      </w:pPr>
      <w:r w:rsidRPr="005B25A1">
        <w:t>Merge into S2-2410544.</w:t>
      </w:r>
    </w:p>
    <w:p w14:paraId="1FB872FE" w14:textId="77777777" w:rsidR="007615D6" w:rsidRPr="005B25A1" w:rsidRDefault="007615D6" w:rsidP="007615D6">
      <w:pPr>
        <w:keepNext/>
        <w:keepLines/>
        <w:rPr>
          <w:b/>
          <w:bCs/>
        </w:rPr>
      </w:pPr>
      <w:r w:rsidRPr="005B25A1">
        <w:rPr>
          <w:b/>
          <w:bCs/>
        </w:rPr>
        <w:t>Parallel discussion:</w:t>
      </w:r>
    </w:p>
    <w:p w14:paraId="02204C2D" w14:textId="77777777" w:rsidR="007615D6" w:rsidRPr="005B25A1" w:rsidRDefault="007615D6" w:rsidP="007615D6">
      <w:pPr>
        <w:keepNext/>
        <w:keepLines/>
      </w:pPr>
      <w:r w:rsidRPr="005B25A1">
        <w:t>-</w:t>
      </w:r>
    </w:p>
    <w:p w14:paraId="2C16FBEB" w14:textId="77777777" w:rsidR="007615D6" w:rsidRPr="005B25A1" w:rsidRDefault="007615D6" w:rsidP="007615D6">
      <w:pPr>
        <w:keepNext/>
        <w:keepLines/>
        <w:rPr>
          <w:b/>
          <w:bCs/>
        </w:rPr>
      </w:pPr>
      <w:r w:rsidRPr="005B25A1">
        <w:rPr>
          <w:b/>
          <w:bCs/>
        </w:rPr>
        <w:t>Plenary Discussion:</w:t>
      </w:r>
    </w:p>
    <w:p w14:paraId="08CB283D" w14:textId="77777777" w:rsidR="007615D6" w:rsidRPr="005B25A1" w:rsidRDefault="007615D6" w:rsidP="007615D6">
      <w:pPr>
        <w:keepNext/>
        <w:keepLines/>
      </w:pPr>
      <w:r>
        <w:rPr>
          <w:color w:val="FF0000"/>
        </w:rPr>
        <w:t>NO DISCUSSION RECORDED</w:t>
      </w:r>
    </w:p>
    <w:p w14:paraId="74D369AC" w14:textId="77777777" w:rsidR="007615D6" w:rsidRPr="00EB0339" w:rsidRDefault="007615D6" w:rsidP="007615D6">
      <w:r w:rsidRPr="005B25A1">
        <w:rPr>
          <w:b/>
          <w:bCs/>
        </w:rPr>
        <w:t>Status:</w:t>
      </w:r>
      <w:r>
        <w:t xml:space="preserve"> </w:t>
      </w:r>
      <w:r>
        <w:rPr>
          <w:color w:val="0000FF"/>
        </w:rPr>
        <w:t>Not concluded</w:t>
      </w:r>
      <w:r>
        <w:t>.</w:t>
      </w:r>
    </w:p>
    <w:p w14:paraId="6D89F08E" w14:textId="77777777" w:rsidR="00E00DA6" w:rsidRDefault="007615D6" w:rsidP="000A3FBD">
      <w:pPr>
        <w:pStyle w:val="NormTop"/>
      </w:pPr>
      <w:r>
        <w:rPr>
          <w:color w:val="0000FF"/>
        </w:rPr>
        <w:t>S2-2409878</w:t>
      </w:r>
      <w:r w:rsidRPr="00D53282">
        <w:t xml:space="preserve"> </w:t>
      </w:r>
      <w:r>
        <w:t>(CR) 23.503 CR1379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PDU Set QoS parameters into the Alternarive QoS profiles. Enhance QoS Notification for QoS profile with PDU Set QoS parameter. Enhance QoS Notification with Alternarive QoS profiles with PDU Set QoS parameters.</w:t>
      </w:r>
    </w:p>
    <w:p w14:paraId="5FDE6834" w14:textId="77777777" w:rsidR="007615D6" w:rsidRPr="005B25A1" w:rsidRDefault="007615D6" w:rsidP="007615D6">
      <w:pPr>
        <w:keepNext/>
        <w:keepLines/>
        <w:rPr>
          <w:b/>
          <w:bCs/>
        </w:rPr>
      </w:pPr>
      <w:r w:rsidRPr="005B25A1">
        <w:rPr>
          <w:b/>
          <w:bCs/>
        </w:rPr>
        <w:t>Convenor comment:</w:t>
      </w:r>
    </w:p>
    <w:p w14:paraId="72506D07" w14:textId="77777777" w:rsidR="007615D6" w:rsidRPr="005B25A1" w:rsidRDefault="007615D6" w:rsidP="007615D6">
      <w:pPr>
        <w:keepNext/>
        <w:keepLines/>
      </w:pPr>
      <w:r w:rsidRPr="005B25A1">
        <w:t>Merge into S2-2410544.</w:t>
      </w:r>
    </w:p>
    <w:p w14:paraId="12739317" w14:textId="77777777" w:rsidR="007615D6" w:rsidRPr="005B25A1" w:rsidRDefault="007615D6" w:rsidP="007615D6">
      <w:pPr>
        <w:keepNext/>
        <w:keepLines/>
        <w:rPr>
          <w:b/>
          <w:bCs/>
        </w:rPr>
      </w:pPr>
      <w:r w:rsidRPr="005B25A1">
        <w:rPr>
          <w:b/>
          <w:bCs/>
        </w:rPr>
        <w:t>Parallel discussion:</w:t>
      </w:r>
    </w:p>
    <w:p w14:paraId="76DEA268" w14:textId="77777777" w:rsidR="007615D6" w:rsidRPr="005B25A1" w:rsidRDefault="007615D6" w:rsidP="007615D6">
      <w:pPr>
        <w:keepNext/>
        <w:keepLines/>
      </w:pPr>
      <w:r w:rsidRPr="005B25A1">
        <w:t>-</w:t>
      </w:r>
    </w:p>
    <w:p w14:paraId="560973CE" w14:textId="77777777" w:rsidR="007615D6" w:rsidRPr="005B25A1" w:rsidRDefault="007615D6" w:rsidP="007615D6">
      <w:pPr>
        <w:keepNext/>
        <w:keepLines/>
        <w:rPr>
          <w:b/>
          <w:bCs/>
        </w:rPr>
      </w:pPr>
      <w:r w:rsidRPr="005B25A1">
        <w:rPr>
          <w:b/>
          <w:bCs/>
        </w:rPr>
        <w:t>Plenary Discussion:</w:t>
      </w:r>
    </w:p>
    <w:p w14:paraId="43AC81C6" w14:textId="77777777" w:rsidR="007615D6" w:rsidRPr="005B25A1" w:rsidRDefault="007615D6" w:rsidP="007615D6">
      <w:pPr>
        <w:keepNext/>
        <w:keepLines/>
      </w:pPr>
      <w:r>
        <w:rPr>
          <w:color w:val="FF0000"/>
        </w:rPr>
        <w:t>NO DISCUSSION RECORDED</w:t>
      </w:r>
    </w:p>
    <w:p w14:paraId="4BFB5DE6" w14:textId="77777777" w:rsidR="007615D6" w:rsidRPr="00EB0339" w:rsidRDefault="007615D6" w:rsidP="007615D6">
      <w:r w:rsidRPr="005B25A1">
        <w:rPr>
          <w:b/>
          <w:bCs/>
        </w:rPr>
        <w:t>Status:</w:t>
      </w:r>
      <w:r>
        <w:t xml:space="preserve"> </w:t>
      </w:r>
      <w:r>
        <w:rPr>
          <w:color w:val="0000FF"/>
        </w:rPr>
        <w:t>Not concluded</w:t>
      </w:r>
      <w:r>
        <w:t>.</w:t>
      </w:r>
    </w:p>
    <w:p w14:paraId="054E19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w:t>
      </w:r>
    </w:p>
    <w:p w14:paraId="203AA7A9" w14:textId="77777777" w:rsidR="00E00DA6" w:rsidRDefault="007615D6" w:rsidP="000A3FBD">
      <w:pPr>
        <w:pStyle w:val="NormTop"/>
      </w:pPr>
      <w:r>
        <w:rPr>
          <w:color w:val="0000FF"/>
        </w:rPr>
        <w:t>S2-2409898</w:t>
      </w:r>
      <w:r w:rsidRPr="00D53282">
        <w:t xml:space="preserve"> </w:t>
      </w:r>
      <w:r>
        <w:t>(CR) 23.501 CR5673 (Rel-19, 'B'): KI#1, Support the PDU Set Information Marking Support Indication (Source: Vivo,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053EB446" w14:textId="77777777" w:rsidR="007615D6" w:rsidRPr="005B25A1" w:rsidRDefault="007615D6" w:rsidP="007615D6">
      <w:pPr>
        <w:keepNext/>
        <w:keepLines/>
        <w:rPr>
          <w:b/>
          <w:bCs/>
        </w:rPr>
      </w:pPr>
      <w:r w:rsidRPr="005B25A1">
        <w:rPr>
          <w:b/>
          <w:bCs/>
        </w:rPr>
        <w:t>Convenor comment:</w:t>
      </w:r>
    </w:p>
    <w:p w14:paraId="5196858B" w14:textId="77777777" w:rsidR="007615D6" w:rsidRPr="005B25A1" w:rsidRDefault="007615D6" w:rsidP="007615D6">
      <w:pPr>
        <w:keepNext/>
        <w:keepLines/>
      </w:pPr>
      <w:r w:rsidRPr="005B25A1">
        <w:t>Baseline.</w:t>
      </w:r>
    </w:p>
    <w:p w14:paraId="168E1478" w14:textId="77777777" w:rsidR="007615D6" w:rsidRPr="005B25A1" w:rsidRDefault="007615D6" w:rsidP="007615D6">
      <w:pPr>
        <w:keepNext/>
        <w:keepLines/>
        <w:rPr>
          <w:b/>
          <w:bCs/>
        </w:rPr>
      </w:pPr>
      <w:r w:rsidRPr="005B25A1">
        <w:rPr>
          <w:b/>
          <w:bCs/>
        </w:rPr>
        <w:t>Parallel discussion:</w:t>
      </w:r>
    </w:p>
    <w:p w14:paraId="63B3F371" w14:textId="77777777" w:rsidR="007615D6" w:rsidRPr="005B25A1" w:rsidRDefault="007615D6" w:rsidP="007615D6">
      <w:pPr>
        <w:keepNext/>
        <w:keepLines/>
      </w:pPr>
      <w:r w:rsidRPr="005B25A1">
        <w:t>-</w:t>
      </w:r>
    </w:p>
    <w:p w14:paraId="098F2A91" w14:textId="77777777" w:rsidR="007615D6" w:rsidRPr="005B25A1" w:rsidRDefault="007615D6" w:rsidP="007615D6">
      <w:pPr>
        <w:keepNext/>
        <w:keepLines/>
        <w:rPr>
          <w:b/>
          <w:bCs/>
        </w:rPr>
      </w:pPr>
      <w:r w:rsidRPr="005B25A1">
        <w:rPr>
          <w:b/>
          <w:bCs/>
        </w:rPr>
        <w:t>Plenary Discussion:</w:t>
      </w:r>
    </w:p>
    <w:p w14:paraId="5460C176" w14:textId="77777777" w:rsidR="007615D6" w:rsidRPr="005B25A1" w:rsidRDefault="007615D6" w:rsidP="007615D6">
      <w:pPr>
        <w:keepNext/>
        <w:keepLines/>
      </w:pPr>
      <w:r>
        <w:rPr>
          <w:color w:val="FF0000"/>
        </w:rPr>
        <w:t>NO DISCUSSION RECORDED</w:t>
      </w:r>
    </w:p>
    <w:p w14:paraId="1EEA9BF8" w14:textId="77777777" w:rsidR="007615D6" w:rsidRPr="00EB0339" w:rsidRDefault="007615D6" w:rsidP="007615D6">
      <w:r w:rsidRPr="005B25A1">
        <w:rPr>
          <w:b/>
          <w:bCs/>
        </w:rPr>
        <w:t>Status:</w:t>
      </w:r>
      <w:r>
        <w:t xml:space="preserve"> </w:t>
      </w:r>
      <w:r>
        <w:rPr>
          <w:color w:val="0000FF"/>
        </w:rPr>
        <w:t>Not concluded</w:t>
      </w:r>
      <w:r>
        <w:t>.</w:t>
      </w:r>
    </w:p>
    <w:p w14:paraId="296E333D" w14:textId="77777777" w:rsidR="00E00DA6" w:rsidRDefault="007615D6" w:rsidP="000A3FBD">
      <w:pPr>
        <w:pStyle w:val="NormTop"/>
      </w:pPr>
      <w:r>
        <w:rPr>
          <w:color w:val="0000FF"/>
        </w:rPr>
        <w:lastRenderedPageBreak/>
        <w:t>S2-2410148</w:t>
      </w:r>
      <w:r w:rsidRPr="00D53282">
        <w:t xml:space="preserve"> </w:t>
      </w:r>
      <w:r>
        <w:t>(CR) 23.501 CR5727 (Rel-19, 'B'): Provision of PDU Set Information to NG-RAN in absence of PDU Set QoS Parameters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Introduces new information on the N2 to inform NG-RAN that PDU Set Information can be provided. Based on available Protocol Description and configuration, SMF configures UPF to mark PDU Set Information taking the NG-RAN information concerning support for PDU Set Handling into consideration.</w:t>
      </w:r>
    </w:p>
    <w:p w14:paraId="03B08334" w14:textId="77777777" w:rsidR="007615D6" w:rsidRPr="005B25A1" w:rsidRDefault="007615D6" w:rsidP="007615D6">
      <w:pPr>
        <w:keepNext/>
        <w:keepLines/>
        <w:rPr>
          <w:b/>
          <w:bCs/>
        </w:rPr>
      </w:pPr>
      <w:r w:rsidRPr="005B25A1">
        <w:rPr>
          <w:b/>
          <w:bCs/>
        </w:rPr>
        <w:t>Convenor comment:</w:t>
      </w:r>
    </w:p>
    <w:p w14:paraId="25A625C7" w14:textId="77777777" w:rsidR="007615D6" w:rsidRPr="005B25A1" w:rsidRDefault="007615D6" w:rsidP="007615D6">
      <w:pPr>
        <w:keepNext/>
        <w:keepLines/>
      </w:pPr>
      <w:r w:rsidRPr="005B25A1">
        <w:t>Merge into S2-2409898.</w:t>
      </w:r>
    </w:p>
    <w:p w14:paraId="72040C7F" w14:textId="77777777" w:rsidR="007615D6" w:rsidRPr="005B25A1" w:rsidRDefault="007615D6" w:rsidP="007615D6">
      <w:pPr>
        <w:keepNext/>
        <w:keepLines/>
        <w:rPr>
          <w:b/>
          <w:bCs/>
        </w:rPr>
      </w:pPr>
      <w:r w:rsidRPr="005B25A1">
        <w:rPr>
          <w:b/>
          <w:bCs/>
        </w:rPr>
        <w:t>Parallel discussion:</w:t>
      </w:r>
    </w:p>
    <w:p w14:paraId="20604FBC" w14:textId="77777777" w:rsidR="007615D6" w:rsidRPr="005B25A1" w:rsidRDefault="007615D6" w:rsidP="007615D6">
      <w:pPr>
        <w:keepNext/>
        <w:keepLines/>
      </w:pPr>
      <w:r w:rsidRPr="005B25A1">
        <w:t>-</w:t>
      </w:r>
    </w:p>
    <w:p w14:paraId="29DFB2D8" w14:textId="77777777" w:rsidR="007615D6" w:rsidRPr="005B25A1" w:rsidRDefault="007615D6" w:rsidP="007615D6">
      <w:pPr>
        <w:keepNext/>
        <w:keepLines/>
        <w:rPr>
          <w:b/>
          <w:bCs/>
        </w:rPr>
      </w:pPr>
      <w:r w:rsidRPr="005B25A1">
        <w:rPr>
          <w:b/>
          <w:bCs/>
        </w:rPr>
        <w:t>Plenary Discussion:</w:t>
      </w:r>
    </w:p>
    <w:p w14:paraId="05DCD041" w14:textId="77777777" w:rsidR="007615D6" w:rsidRPr="005B25A1" w:rsidRDefault="007615D6" w:rsidP="007615D6">
      <w:pPr>
        <w:keepNext/>
        <w:keepLines/>
      </w:pPr>
      <w:r>
        <w:rPr>
          <w:color w:val="FF0000"/>
        </w:rPr>
        <w:t>NO DISCUSSION RECORDED</w:t>
      </w:r>
    </w:p>
    <w:p w14:paraId="032E018B" w14:textId="77777777" w:rsidR="007615D6" w:rsidRPr="00EB0339" w:rsidRDefault="007615D6" w:rsidP="007615D6">
      <w:r w:rsidRPr="005B25A1">
        <w:rPr>
          <w:b/>
          <w:bCs/>
        </w:rPr>
        <w:t>Status:</w:t>
      </w:r>
      <w:r>
        <w:t xml:space="preserve"> </w:t>
      </w:r>
      <w:r>
        <w:rPr>
          <w:color w:val="0000FF"/>
        </w:rPr>
        <w:t>Not concluded</w:t>
      </w:r>
      <w:r>
        <w:t>.</w:t>
      </w:r>
    </w:p>
    <w:p w14:paraId="16FDE041" w14:textId="77777777" w:rsidR="00E00DA6" w:rsidRDefault="007615D6" w:rsidP="000A3FBD">
      <w:pPr>
        <w:pStyle w:val="NormTop"/>
      </w:pPr>
      <w:r>
        <w:rPr>
          <w:color w:val="0000FF"/>
        </w:rPr>
        <w:t>S2-2410389</w:t>
      </w:r>
      <w:r w:rsidRPr="00D53282">
        <w:t xml:space="preserve"> </w:t>
      </w:r>
      <w:r>
        <w:t>(CR) 23.501 CR5772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of no DL PDU Set QoS parameters provided by the AF, when DL PDU Set based handling without PDU Set QoS parameters is allowed by policy, if PSA UPF supports of PDU Set Information marking, the SMF sends NG-RAN an indicator indicating the DL PDU Set Information Marking is supported. The SMF activates the PDU Set Information marking based on information from NG-RAN. PDU Set based QoS handling is replaced with PDU Set based handling.</w:t>
      </w:r>
    </w:p>
    <w:p w14:paraId="2490DE48" w14:textId="77777777" w:rsidR="007615D6" w:rsidRPr="005B25A1" w:rsidRDefault="007615D6" w:rsidP="007615D6">
      <w:pPr>
        <w:keepNext/>
        <w:keepLines/>
        <w:rPr>
          <w:b/>
          <w:bCs/>
        </w:rPr>
      </w:pPr>
      <w:r w:rsidRPr="005B25A1">
        <w:rPr>
          <w:b/>
          <w:bCs/>
        </w:rPr>
        <w:t>Convenor comment:</w:t>
      </w:r>
    </w:p>
    <w:p w14:paraId="64AC3144" w14:textId="77777777" w:rsidR="007615D6" w:rsidRPr="005B25A1" w:rsidRDefault="007615D6" w:rsidP="007615D6">
      <w:pPr>
        <w:keepNext/>
        <w:keepLines/>
      </w:pPr>
      <w:r w:rsidRPr="005B25A1">
        <w:t>Merge into S2-2409898.</w:t>
      </w:r>
    </w:p>
    <w:p w14:paraId="3CEAF7FD" w14:textId="77777777" w:rsidR="007615D6" w:rsidRPr="005B25A1" w:rsidRDefault="007615D6" w:rsidP="007615D6">
      <w:pPr>
        <w:keepNext/>
        <w:keepLines/>
        <w:rPr>
          <w:b/>
          <w:bCs/>
        </w:rPr>
      </w:pPr>
      <w:r w:rsidRPr="005B25A1">
        <w:rPr>
          <w:b/>
          <w:bCs/>
        </w:rPr>
        <w:t>Parallel discussion:</w:t>
      </w:r>
    </w:p>
    <w:p w14:paraId="1D38692C" w14:textId="77777777" w:rsidR="007615D6" w:rsidRPr="005B25A1" w:rsidRDefault="007615D6" w:rsidP="007615D6">
      <w:pPr>
        <w:keepNext/>
        <w:keepLines/>
      </w:pPr>
      <w:r w:rsidRPr="005B25A1">
        <w:t>-</w:t>
      </w:r>
    </w:p>
    <w:p w14:paraId="182782AC" w14:textId="77777777" w:rsidR="007615D6" w:rsidRPr="005B25A1" w:rsidRDefault="007615D6" w:rsidP="007615D6">
      <w:pPr>
        <w:keepNext/>
        <w:keepLines/>
        <w:rPr>
          <w:b/>
          <w:bCs/>
        </w:rPr>
      </w:pPr>
      <w:r w:rsidRPr="005B25A1">
        <w:rPr>
          <w:b/>
          <w:bCs/>
        </w:rPr>
        <w:t>Plenary Discussion:</w:t>
      </w:r>
    </w:p>
    <w:p w14:paraId="3ECCB11D" w14:textId="77777777" w:rsidR="007615D6" w:rsidRPr="005B25A1" w:rsidRDefault="007615D6" w:rsidP="007615D6">
      <w:pPr>
        <w:keepNext/>
        <w:keepLines/>
      </w:pPr>
      <w:r>
        <w:rPr>
          <w:color w:val="FF0000"/>
        </w:rPr>
        <w:t>NO DISCUSSION RECORDED</w:t>
      </w:r>
    </w:p>
    <w:p w14:paraId="4DB37AF4" w14:textId="77777777" w:rsidR="007615D6" w:rsidRPr="00EB0339" w:rsidRDefault="007615D6" w:rsidP="007615D6">
      <w:r w:rsidRPr="005B25A1">
        <w:rPr>
          <w:b/>
          <w:bCs/>
        </w:rPr>
        <w:t>Status:</w:t>
      </w:r>
      <w:r>
        <w:t xml:space="preserve"> </w:t>
      </w:r>
      <w:r>
        <w:rPr>
          <w:color w:val="0000FF"/>
        </w:rPr>
        <w:t>Not concluded</w:t>
      </w:r>
      <w:r>
        <w:t>.</w:t>
      </w:r>
    </w:p>
    <w:p w14:paraId="7980BF2D" w14:textId="77777777" w:rsidR="00E00DA6" w:rsidRDefault="007615D6" w:rsidP="000A3FBD">
      <w:pPr>
        <w:pStyle w:val="NormTop"/>
      </w:pPr>
      <w:r>
        <w:rPr>
          <w:color w:val="0000FF"/>
        </w:rPr>
        <w:t>S2-2410478</w:t>
      </w:r>
      <w:r w:rsidRPr="00D53282">
        <w:t xml:space="preserve"> </w:t>
      </w:r>
      <w:r>
        <w:t>(CR) 23.501 CR5790 (Rel-19, 'B'): Support of PDU Set based handling when no DL PDU Set QoS parameters are received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principles of KI#1 conclusion into TS 23.501.</w:t>
      </w:r>
    </w:p>
    <w:p w14:paraId="5B3307B3" w14:textId="77777777" w:rsidR="007615D6" w:rsidRPr="005B25A1" w:rsidRDefault="007615D6" w:rsidP="007615D6">
      <w:pPr>
        <w:keepNext/>
        <w:keepLines/>
        <w:rPr>
          <w:b/>
          <w:bCs/>
        </w:rPr>
      </w:pPr>
      <w:r w:rsidRPr="005B25A1">
        <w:rPr>
          <w:b/>
          <w:bCs/>
        </w:rPr>
        <w:t>Convenor comment:</w:t>
      </w:r>
    </w:p>
    <w:p w14:paraId="4FBB3CA9" w14:textId="77777777" w:rsidR="007615D6" w:rsidRPr="005B25A1" w:rsidRDefault="007615D6" w:rsidP="007615D6">
      <w:pPr>
        <w:keepNext/>
        <w:keepLines/>
      </w:pPr>
      <w:r w:rsidRPr="005B25A1">
        <w:t>Merge into S2-2409898.</w:t>
      </w:r>
    </w:p>
    <w:p w14:paraId="5D13090B" w14:textId="77777777" w:rsidR="007615D6" w:rsidRPr="005B25A1" w:rsidRDefault="007615D6" w:rsidP="007615D6">
      <w:pPr>
        <w:keepNext/>
        <w:keepLines/>
        <w:rPr>
          <w:b/>
          <w:bCs/>
        </w:rPr>
      </w:pPr>
      <w:r w:rsidRPr="005B25A1">
        <w:rPr>
          <w:b/>
          <w:bCs/>
        </w:rPr>
        <w:t>Parallel discussion:</w:t>
      </w:r>
    </w:p>
    <w:p w14:paraId="3E4EC92E" w14:textId="77777777" w:rsidR="007615D6" w:rsidRPr="005B25A1" w:rsidRDefault="007615D6" w:rsidP="007615D6">
      <w:pPr>
        <w:keepNext/>
        <w:keepLines/>
      </w:pPr>
      <w:r w:rsidRPr="005B25A1">
        <w:t>-</w:t>
      </w:r>
    </w:p>
    <w:p w14:paraId="6F88CFE9" w14:textId="77777777" w:rsidR="007615D6" w:rsidRPr="005B25A1" w:rsidRDefault="007615D6" w:rsidP="007615D6">
      <w:pPr>
        <w:keepNext/>
        <w:keepLines/>
        <w:rPr>
          <w:b/>
          <w:bCs/>
        </w:rPr>
      </w:pPr>
      <w:r w:rsidRPr="005B25A1">
        <w:rPr>
          <w:b/>
          <w:bCs/>
        </w:rPr>
        <w:t>Plenary Discussion:</w:t>
      </w:r>
    </w:p>
    <w:p w14:paraId="6E9D148E" w14:textId="77777777" w:rsidR="007615D6" w:rsidRPr="005B25A1" w:rsidRDefault="007615D6" w:rsidP="007615D6">
      <w:pPr>
        <w:keepNext/>
        <w:keepLines/>
      </w:pPr>
      <w:r>
        <w:rPr>
          <w:color w:val="FF0000"/>
        </w:rPr>
        <w:t>NO DISCUSSION RECORDED</w:t>
      </w:r>
    </w:p>
    <w:p w14:paraId="1B2A6F9E" w14:textId="77777777" w:rsidR="007615D6" w:rsidRPr="00EB0339" w:rsidRDefault="007615D6" w:rsidP="007615D6">
      <w:r w:rsidRPr="005B25A1">
        <w:rPr>
          <w:b/>
          <w:bCs/>
        </w:rPr>
        <w:t>Status:</w:t>
      </w:r>
      <w:r>
        <w:t xml:space="preserve"> </w:t>
      </w:r>
      <w:r>
        <w:rPr>
          <w:color w:val="0000FF"/>
        </w:rPr>
        <w:t>Not concluded</w:t>
      </w:r>
      <w:r>
        <w:t>.</w:t>
      </w:r>
    </w:p>
    <w:p w14:paraId="4608C6C2" w14:textId="77777777" w:rsidR="00E00DA6" w:rsidRDefault="007615D6" w:rsidP="000A3FBD">
      <w:pPr>
        <w:pStyle w:val="NormTop"/>
      </w:pPr>
      <w:r>
        <w:rPr>
          <w:color w:val="0000FF"/>
        </w:rPr>
        <w:lastRenderedPageBreak/>
        <w:t>S2-2410394</w:t>
      </w:r>
      <w:r w:rsidRPr="00D53282">
        <w:t xml:space="preserve"> </w:t>
      </w:r>
      <w:r>
        <w:t>(CR) 23.502 CR5094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no DL PDU Set QoS parameters provided, when DL PDU Set based handling without PDU Set QoS parameters is allowed(i.e. PCF provides such an indication to SMF), if PSA UPF supports of PDU Set Information marking, the SMF sends NG-RAN a indication that the DL PDU Set Information Marking is supported. If NG-RAN got the DL PDU Set Information Marking support indication from SMF, NG-RAN includes the PDU Set Based Handling Support Indication in N2 SM information. If the DL PDU Set based handling without PDU Set QoS parameters is used in the source RAN, it is indicated to source RAN during HO. PDU Set based QoS handling is replaced with PDU Set based handling.</w:t>
      </w:r>
    </w:p>
    <w:p w14:paraId="59BDC975" w14:textId="77777777" w:rsidR="007615D6" w:rsidRPr="005B25A1" w:rsidRDefault="007615D6" w:rsidP="007615D6">
      <w:pPr>
        <w:keepNext/>
        <w:keepLines/>
        <w:rPr>
          <w:b/>
          <w:bCs/>
        </w:rPr>
      </w:pPr>
      <w:r w:rsidRPr="005B25A1">
        <w:rPr>
          <w:b/>
          <w:bCs/>
        </w:rPr>
        <w:t>Convenor comment:</w:t>
      </w:r>
    </w:p>
    <w:p w14:paraId="60E66432" w14:textId="77777777" w:rsidR="007615D6" w:rsidRPr="005B25A1" w:rsidRDefault="007615D6" w:rsidP="007615D6">
      <w:pPr>
        <w:keepNext/>
        <w:keepLines/>
      </w:pPr>
      <w:r w:rsidRPr="005B25A1">
        <w:t>Baseline, if time allows.</w:t>
      </w:r>
    </w:p>
    <w:p w14:paraId="019EB214" w14:textId="77777777" w:rsidR="007615D6" w:rsidRPr="005B25A1" w:rsidRDefault="007615D6" w:rsidP="007615D6">
      <w:pPr>
        <w:keepNext/>
        <w:keepLines/>
        <w:rPr>
          <w:b/>
          <w:bCs/>
        </w:rPr>
      </w:pPr>
      <w:r w:rsidRPr="005B25A1">
        <w:rPr>
          <w:b/>
          <w:bCs/>
        </w:rPr>
        <w:t>Parallel discussion:</w:t>
      </w:r>
    </w:p>
    <w:p w14:paraId="4022498F" w14:textId="77777777" w:rsidR="007615D6" w:rsidRPr="005B25A1" w:rsidRDefault="007615D6" w:rsidP="007615D6">
      <w:pPr>
        <w:keepNext/>
        <w:keepLines/>
      </w:pPr>
      <w:r w:rsidRPr="005B25A1">
        <w:t>-</w:t>
      </w:r>
    </w:p>
    <w:p w14:paraId="7E6CD7CD" w14:textId="77777777" w:rsidR="007615D6" w:rsidRPr="005B25A1" w:rsidRDefault="007615D6" w:rsidP="007615D6">
      <w:pPr>
        <w:keepNext/>
        <w:keepLines/>
        <w:rPr>
          <w:b/>
          <w:bCs/>
        </w:rPr>
      </w:pPr>
      <w:r w:rsidRPr="005B25A1">
        <w:rPr>
          <w:b/>
          <w:bCs/>
        </w:rPr>
        <w:t>Plenary Discussion:</w:t>
      </w:r>
    </w:p>
    <w:p w14:paraId="309FCB82" w14:textId="77777777" w:rsidR="007615D6" w:rsidRPr="005B25A1" w:rsidRDefault="007615D6" w:rsidP="007615D6">
      <w:pPr>
        <w:keepNext/>
        <w:keepLines/>
      </w:pPr>
      <w:r>
        <w:rPr>
          <w:color w:val="FF0000"/>
        </w:rPr>
        <w:t>NO DISCUSSION RECORDED</w:t>
      </w:r>
    </w:p>
    <w:p w14:paraId="7D4F13C3" w14:textId="77777777" w:rsidR="007615D6" w:rsidRPr="00EB0339" w:rsidRDefault="007615D6" w:rsidP="007615D6">
      <w:r w:rsidRPr="005B25A1">
        <w:rPr>
          <w:b/>
          <w:bCs/>
        </w:rPr>
        <w:t>Status:</w:t>
      </w:r>
      <w:r>
        <w:t xml:space="preserve"> </w:t>
      </w:r>
      <w:r>
        <w:rPr>
          <w:color w:val="0000FF"/>
        </w:rPr>
        <w:t>Not concluded</w:t>
      </w:r>
      <w:r>
        <w:t>.</w:t>
      </w:r>
    </w:p>
    <w:p w14:paraId="5DB6225D" w14:textId="77777777" w:rsidR="00E00DA6" w:rsidRDefault="007615D6" w:rsidP="000A3FBD">
      <w:pPr>
        <w:pStyle w:val="NormTop"/>
      </w:pPr>
      <w:r>
        <w:rPr>
          <w:color w:val="0000FF"/>
        </w:rPr>
        <w:t>S2-2410399</w:t>
      </w:r>
      <w:r w:rsidRPr="00D53282">
        <w:t xml:space="preserve"> </w:t>
      </w:r>
      <w:r>
        <w:t>(CR) 23.503 CR1410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of no DL PDU Set QoS parameters provided by the AF, when it is allowed by local policy that, according to the Protocol Description and PSA UPF supports of PDU Set Information marking, the SMF sends NG-RAN an indicatication that the DL PDU Set Information Marking is supported. Indication of DL PDU Set based handling without PDU Set QoS parameters is added as one of PDU Set Control Information.</w:t>
      </w:r>
    </w:p>
    <w:p w14:paraId="2F5133CF" w14:textId="77777777" w:rsidR="007615D6" w:rsidRPr="005B25A1" w:rsidRDefault="007615D6" w:rsidP="007615D6">
      <w:pPr>
        <w:keepNext/>
        <w:keepLines/>
        <w:rPr>
          <w:b/>
          <w:bCs/>
        </w:rPr>
      </w:pPr>
      <w:r w:rsidRPr="005B25A1">
        <w:rPr>
          <w:b/>
          <w:bCs/>
        </w:rPr>
        <w:t>Convenor comment:</w:t>
      </w:r>
    </w:p>
    <w:p w14:paraId="593D66DC" w14:textId="77777777" w:rsidR="007615D6" w:rsidRPr="005B25A1" w:rsidRDefault="007615D6" w:rsidP="007615D6">
      <w:pPr>
        <w:keepNext/>
        <w:keepLines/>
      </w:pPr>
      <w:r w:rsidRPr="005B25A1">
        <w:t>Baseline, if time allows.</w:t>
      </w:r>
    </w:p>
    <w:p w14:paraId="239FFDE2" w14:textId="77777777" w:rsidR="007615D6" w:rsidRPr="005B25A1" w:rsidRDefault="007615D6" w:rsidP="007615D6">
      <w:pPr>
        <w:keepNext/>
        <w:keepLines/>
        <w:rPr>
          <w:b/>
          <w:bCs/>
        </w:rPr>
      </w:pPr>
      <w:r w:rsidRPr="005B25A1">
        <w:rPr>
          <w:b/>
          <w:bCs/>
        </w:rPr>
        <w:t>Parallel discussion:</w:t>
      </w:r>
    </w:p>
    <w:p w14:paraId="4BDB9986" w14:textId="77777777" w:rsidR="007615D6" w:rsidRPr="005B25A1" w:rsidRDefault="007615D6" w:rsidP="007615D6">
      <w:pPr>
        <w:keepNext/>
        <w:keepLines/>
      </w:pPr>
      <w:r w:rsidRPr="005B25A1">
        <w:t>-</w:t>
      </w:r>
    </w:p>
    <w:p w14:paraId="429D7C07" w14:textId="77777777" w:rsidR="007615D6" w:rsidRPr="005B25A1" w:rsidRDefault="007615D6" w:rsidP="007615D6">
      <w:pPr>
        <w:keepNext/>
        <w:keepLines/>
        <w:rPr>
          <w:b/>
          <w:bCs/>
        </w:rPr>
      </w:pPr>
      <w:r w:rsidRPr="005B25A1">
        <w:rPr>
          <w:b/>
          <w:bCs/>
        </w:rPr>
        <w:t>Plenary Discussion:</w:t>
      </w:r>
    </w:p>
    <w:p w14:paraId="2EABE3EC" w14:textId="77777777" w:rsidR="007615D6" w:rsidRPr="005B25A1" w:rsidRDefault="007615D6" w:rsidP="007615D6">
      <w:pPr>
        <w:keepNext/>
        <w:keepLines/>
      </w:pPr>
      <w:r>
        <w:rPr>
          <w:color w:val="FF0000"/>
        </w:rPr>
        <w:t>NO DISCUSSION RECORDED</w:t>
      </w:r>
    </w:p>
    <w:p w14:paraId="1353A43D" w14:textId="77777777" w:rsidR="007615D6" w:rsidRPr="00EB0339" w:rsidRDefault="007615D6" w:rsidP="007615D6">
      <w:r w:rsidRPr="005B25A1">
        <w:rPr>
          <w:b/>
          <w:bCs/>
        </w:rPr>
        <w:t>Status:</w:t>
      </w:r>
      <w:r>
        <w:t xml:space="preserve"> </w:t>
      </w:r>
      <w:r>
        <w:rPr>
          <w:color w:val="0000FF"/>
        </w:rPr>
        <w:t>Not concluded</w:t>
      </w:r>
      <w:r>
        <w:t>.</w:t>
      </w:r>
    </w:p>
    <w:p w14:paraId="0AD060ED" w14:textId="77777777" w:rsidR="00E00DA6" w:rsidRDefault="007615D6" w:rsidP="000A3FBD">
      <w:pPr>
        <w:pStyle w:val="NormTop"/>
      </w:pPr>
      <w:r>
        <w:rPr>
          <w:color w:val="0000FF"/>
        </w:rPr>
        <w:lastRenderedPageBreak/>
        <w:t>S2-2410545</w:t>
      </w:r>
      <w:r w:rsidRPr="00D53282">
        <w:t xml:space="preserve"> </w:t>
      </w:r>
      <w:r>
        <w:t>(CR) 23.502 CR5118 (Rel-19, 'B'): DL PDU set information marking without (AF-provided) PDU set QoS params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DL PDU set information marking without PDU set QoS params.</w:t>
      </w:r>
    </w:p>
    <w:p w14:paraId="77231061" w14:textId="77777777" w:rsidR="007615D6" w:rsidRPr="005B25A1" w:rsidRDefault="007615D6" w:rsidP="007615D6">
      <w:pPr>
        <w:keepNext/>
        <w:keepLines/>
        <w:rPr>
          <w:b/>
          <w:bCs/>
        </w:rPr>
      </w:pPr>
      <w:r w:rsidRPr="005B25A1">
        <w:rPr>
          <w:b/>
          <w:bCs/>
        </w:rPr>
        <w:t>Convenor comment:</w:t>
      </w:r>
    </w:p>
    <w:p w14:paraId="1738407E" w14:textId="77777777" w:rsidR="007615D6" w:rsidRPr="005B25A1" w:rsidRDefault="007615D6" w:rsidP="007615D6">
      <w:pPr>
        <w:keepNext/>
        <w:keepLines/>
      </w:pPr>
      <w:r w:rsidRPr="005B25A1">
        <w:t>Merge into S2-2410394.</w:t>
      </w:r>
    </w:p>
    <w:p w14:paraId="640EE0F0" w14:textId="77777777" w:rsidR="007615D6" w:rsidRPr="005B25A1" w:rsidRDefault="007615D6" w:rsidP="007615D6">
      <w:pPr>
        <w:keepNext/>
        <w:keepLines/>
        <w:rPr>
          <w:b/>
          <w:bCs/>
        </w:rPr>
      </w:pPr>
      <w:r w:rsidRPr="005B25A1">
        <w:rPr>
          <w:b/>
          <w:bCs/>
        </w:rPr>
        <w:t>Parallel discussion:</w:t>
      </w:r>
    </w:p>
    <w:p w14:paraId="29D835C0" w14:textId="77777777" w:rsidR="007615D6" w:rsidRPr="005B25A1" w:rsidRDefault="007615D6" w:rsidP="007615D6">
      <w:pPr>
        <w:keepNext/>
        <w:keepLines/>
      </w:pPr>
      <w:r w:rsidRPr="005B25A1">
        <w:t>-</w:t>
      </w:r>
    </w:p>
    <w:p w14:paraId="6692C311" w14:textId="77777777" w:rsidR="007615D6" w:rsidRPr="005B25A1" w:rsidRDefault="007615D6" w:rsidP="007615D6">
      <w:pPr>
        <w:keepNext/>
        <w:keepLines/>
        <w:rPr>
          <w:b/>
          <w:bCs/>
        </w:rPr>
      </w:pPr>
      <w:r w:rsidRPr="005B25A1">
        <w:rPr>
          <w:b/>
          <w:bCs/>
        </w:rPr>
        <w:t>Plenary Discussion:</w:t>
      </w:r>
    </w:p>
    <w:p w14:paraId="2752457C" w14:textId="77777777" w:rsidR="007615D6" w:rsidRPr="005B25A1" w:rsidRDefault="007615D6" w:rsidP="007615D6">
      <w:pPr>
        <w:keepNext/>
        <w:keepLines/>
      </w:pPr>
      <w:r>
        <w:rPr>
          <w:color w:val="FF0000"/>
        </w:rPr>
        <w:t>NO DISCUSSION RECORDED</w:t>
      </w:r>
    </w:p>
    <w:p w14:paraId="1A406584" w14:textId="77777777" w:rsidR="007615D6" w:rsidRPr="00EB0339" w:rsidRDefault="007615D6" w:rsidP="007615D6">
      <w:r w:rsidRPr="005B25A1">
        <w:rPr>
          <w:b/>
          <w:bCs/>
        </w:rPr>
        <w:t>Status:</w:t>
      </w:r>
      <w:r>
        <w:t xml:space="preserve"> </w:t>
      </w:r>
      <w:r>
        <w:rPr>
          <w:color w:val="0000FF"/>
        </w:rPr>
        <w:t>Not concluded</w:t>
      </w:r>
      <w:r>
        <w:t>.</w:t>
      </w:r>
    </w:p>
    <w:p w14:paraId="338326A9" w14:textId="77777777" w:rsidR="00E00DA6" w:rsidRDefault="007615D6" w:rsidP="000A3FBD">
      <w:pPr>
        <w:pStyle w:val="NormTop"/>
      </w:pPr>
      <w:r>
        <w:rPr>
          <w:color w:val="0000FF"/>
        </w:rPr>
        <w:t>S2-2409874</w:t>
      </w:r>
      <w:r w:rsidRPr="00D53282">
        <w:t xml:space="preserve"> </w:t>
      </w:r>
      <w:r>
        <w:t>(CR) 23.502 CR5034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496EF397"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23.503!</w:t>
      </w:r>
    </w:p>
    <w:p w14:paraId="4083CBA9" w14:textId="77777777" w:rsidR="007615D6" w:rsidRPr="005B25A1" w:rsidRDefault="007615D6" w:rsidP="007615D6">
      <w:pPr>
        <w:keepNext/>
        <w:keepLines/>
        <w:rPr>
          <w:b/>
          <w:bCs/>
        </w:rPr>
      </w:pPr>
      <w:r w:rsidRPr="005B25A1">
        <w:rPr>
          <w:b/>
          <w:bCs/>
        </w:rPr>
        <w:t>Convenor comment:</w:t>
      </w:r>
    </w:p>
    <w:p w14:paraId="1B28EA23" w14:textId="77777777" w:rsidR="007615D6" w:rsidRPr="005B25A1" w:rsidRDefault="007615D6" w:rsidP="007615D6">
      <w:pPr>
        <w:keepNext/>
        <w:keepLines/>
      </w:pPr>
      <w:r w:rsidRPr="005B25A1">
        <w:t>Merge into S2-2410394.</w:t>
      </w:r>
    </w:p>
    <w:p w14:paraId="0BAB0F18" w14:textId="77777777" w:rsidR="007615D6" w:rsidRPr="005B25A1" w:rsidRDefault="007615D6" w:rsidP="007615D6">
      <w:pPr>
        <w:keepNext/>
        <w:keepLines/>
        <w:rPr>
          <w:b/>
          <w:bCs/>
        </w:rPr>
      </w:pPr>
      <w:r w:rsidRPr="005B25A1">
        <w:rPr>
          <w:b/>
          <w:bCs/>
        </w:rPr>
        <w:t>Parallel discussion:</w:t>
      </w:r>
    </w:p>
    <w:p w14:paraId="3C6EBF0C" w14:textId="77777777" w:rsidR="007615D6" w:rsidRPr="005B25A1" w:rsidRDefault="007615D6" w:rsidP="007615D6">
      <w:pPr>
        <w:keepNext/>
        <w:keepLines/>
      </w:pPr>
      <w:r w:rsidRPr="005B25A1">
        <w:t>-</w:t>
      </w:r>
    </w:p>
    <w:p w14:paraId="7FA3F317" w14:textId="77777777" w:rsidR="007615D6" w:rsidRPr="005B25A1" w:rsidRDefault="007615D6" w:rsidP="007615D6">
      <w:pPr>
        <w:keepNext/>
        <w:keepLines/>
        <w:rPr>
          <w:b/>
          <w:bCs/>
        </w:rPr>
      </w:pPr>
      <w:r w:rsidRPr="005B25A1">
        <w:rPr>
          <w:b/>
          <w:bCs/>
        </w:rPr>
        <w:t>Plenary Discussion:</w:t>
      </w:r>
    </w:p>
    <w:p w14:paraId="4FB1C15A" w14:textId="77777777" w:rsidR="007615D6" w:rsidRPr="005B25A1" w:rsidRDefault="007615D6" w:rsidP="007615D6">
      <w:pPr>
        <w:keepNext/>
        <w:keepLines/>
      </w:pPr>
      <w:r>
        <w:rPr>
          <w:color w:val="FF0000"/>
        </w:rPr>
        <w:t>NO DISCUSSION RECORDED</w:t>
      </w:r>
    </w:p>
    <w:p w14:paraId="7153673E" w14:textId="77777777" w:rsidR="007615D6" w:rsidRPr="00EB0339" w:rsidRDefault="007615D6" w:rsidP="007615D6">
      <w:r w:rsidRPr="005B25A1">
        <w:rPr>
          <w:b/>
          <w:bCs/>
        </w:rPr>
        <w:t>Status:</w:t>
      </w:r>
      <w:r>
        <w:t xml:space="preserve"> </w:t>
      </w:r>
      <w:r>
        <w:rPr>
          <w:color w:val="0000FF"/>
        </w:rPr>
        <w:t>Not concluded</w:t>
      </w:r>
      <w:r>
        <w:t>.</w:t>
      </w:r>
    </w:p>
    <w:p w14:paraId="27ACB5A7" w14:textId="77777777" w:rsidR="00E00DA6" w:rsidRDefault="007615D6" w:rsidP="000A3FBD">
      <w:pPr>
        <w:pStyle w:val="NormTop"/>
      </w:pPr>
      <w:r>
        <w:rPr>
          <w:color w:val="0000FF"/>
        </w:rPr>
        <w:t>S2-2409875</w:t>
      </w:r>
      <w:r w:rsidRPr="00D53282">
        <w:t xml:space="preserve"> </w:t>
      </w:r>
      <w:r>
        <w:t>(CR) 23.503 CR1378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27C19286" w14:textId="77777777" w:rsidR="007615D6" w:rsidRPr="005B25A1" w:rsidRDefault="007615D6" w:rsidP="007615D6">
      <w:pPr>
        <w:keepNext/>
        <w:keepLines/>
        <w:rPr>
          <w:b/>
          <w:bCs/>
        </w:rPr>
      </w:pPr>
      <w:r w:rsidRPr="005B25A1">
        <w:rPr>
          <w:b/>
          <w:bCs/>
        </w:rPr>
        <w:t>Convenor comment:</w:t>
      </w:r>
    </w:p>
    <w:p w14:paraId="481EE3C3" w14:textId="77777777" w:rsidR="007615D6" w:rsidRPr="005B25A1" w:rsidRDefault="007615D6" w:rsidP="007615D6">
      <w:pPr>
        <w:keepNext/>
        <w:keepLines/>
      </w:pPr>
      <w:r w:rsidRPr="005B25A1">
        <w:t>Merge into S2-2410399.</w:t>
      </w:r>
    </w:p>
    <w:p w14:paraId="64149BCF" w14:textId="77777777" w:rsidR="007615D6" w:rsidRPr="005B25A1" w:rsidRDefault="007615D6" w:rsidP="007615D6">
      <w:pPr>
        <w:keepNext/>
        <w:keepLines/>
        <w:rPr>
          <w:b/>
          <w:bCs/>
        </w:rPr>
      </w:pPr>
      <w:r w:rsidRPr="005B25A1">
        <w:rPr>
          <w:b/>
          <w:bCs/>
        </w:rPr>
        <w:t>Parallel discussion:</w:t>
      </w:r>
    </w:p>
    <w:p w14:paraId="05AA4A97" w14:textId="77777777" w:rsidR="007615D6" w:rsidRPr="005B25A1" w:rsidRDefault="007615D6" w:rsidP="007615D6">
      <w:pPr>
        <w:keepNext/>
        <w:keepLines/>
      </w:pPr>
      <w:r w:rsidRPr="005B25A1">
        <w:t>-</w:t>
      </w:r>
    </w:p>
    <w:p w14:paraId="70FC3607" w14:textId="77777777" w:rsidR="007615D6" w:rsidRPr="005B25A1" w:rsidRDefault="007615D6" w:rsidP="007615D6">
      <w:pPr>
        <w:keepNext/>
        <w:keepLines/>
        <w:rPr>
          <w:b/>
          <w:bCs/>
        </w:rPr>
      </w:pPr>
      <w:r w:rsidRPr="005B25A1">
        <w:rPr>
          <w:b/>
          <w:bCs/>
        </w:rPr>
        <w:t>Plenary Discussion:</w:t>
      </w:r>
    </w:p>
    <w:p w14:paraId="16B1AD12" w14:textId="77777777" w:rsidR="007615D6" w:rsidRPr="005B25A1" w:rsidRDefault="007615D6" w:rsidP="007615D6">
      <w:pPr>
        <w:keepNext/>
        <w:keepLines/>
      </w:pPr>
      <w:r>
        <w:rPr>
          <w:color w:val="FF0000"/>
        </w:rPr>
        <w:t>NO DISCUSSION RECORDED</w:t>
      </w:r>
    </w:p>
    <w:p w14:paraId="39494F33" w14:textId="77777777" w:rsidR="007615D6" w:rsidRPr="00EB0339" w:rsidRDefault="007615D6" w:rsidP="007615D6">
      <w:r w:rsidRPr="005B25A1">
        <w:rPr>
          <w:b/>
          <w:bCs/>
        </w:rPr>
        <w:t>Status:</w:t>
      </w:r>
      <w:r>
        <w:t xml:space="preserve"> </w:t>
      </w:r>
      <w:r>
        <w:rPr>
          <w:color w:val="0000FF"/>
        </w:rPr>
        <w:t>Not concluded</w:t>
      </w:r>
      <w:r>
        <w:t>.</w:t>
      </w:r>
    </w:p>
    <w:p w14:paraId="4C7032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Data Boost</w:t>
      </w:r>
    </w:p>
    <w:p w14:paraId="07425367" w14:textId="77777777" w:rsidR="00E00DA6" w:rsidRDefault="007615D6" w:rsidP="000A3FBD">
      <w:pPr>
        <w:pStyle w:val="NormTop"/>
      </w:pPr>
      <w:r>
        <w:rPr>
          <w:color w:val="0000FF"/>
        </w:rPr>
        <w:t>S2-2409754</w:t>
      </w:r>
      <w:r w:rsidRPr="00D53282">
        <w:t xml:space="preserve"> </w:t>
      </w:r>
      <w:r>
        <w:t>(CR) 23.501 CR5651 (Rel-19, 'B'): 23.501 Data boosting triggered by AS/AF (Source: Lenovo, Tencent, Tencent Cloud, 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decription of dynamic traffic characteristics change in 5.37.1 Add description of AS/AF triggered data boosting in 5.37.x Add 'Expedited Transfer Indication' in PDR Add the 'dynamic traffic characteristics change' feature into the selection of UPF.</w:t>
      </w:r>
    </w:p>
    <w:p w14:paraId="1686427B" w14:textId="77777777" w:rsidR="007615D6" w:rsidRPr="005B25A1" w:rsidRDefault="007615D6" w:rsidP="007615D6">
      <w:pPr>
        <w:keepNext/>
        <w:keepLines/>
        <w:rPr>
          <w:b/>
          <w:bCs/>
        </w:rPr>
      </w:pPr>
      <w:r w:rsidRPr="005B25A1">
        <w:rPr>
          <w:b/>
          <w:bCs/>
        </w:rPr>
        <w:t>Convenor comment:</w:t>
      </w:r>
    </w:p>
    <w:p w14:paraId="37B114AB" w14:textId="77777777" w:rsidR="007615D6" w:rsidRPr="005B25A1" w:rsidRDefault="007615D6" w:rsidP="007615D6">
      <w:pPr>
        <w:keepNext/>
        <w:keepLines/>
      </w:pPr>
      <w:r w:rsidRPr="005B25A1">
        <w:t>Baseline.</w:t>
      </w:r>
    </w:p>
    <w:p w14:paraId="1F72AF80" w14:textId="77777777" w:rsidR="007615D6" w:rsidRPr="005B25A1" w:rsidRDefault="007615D6" w:rsidP="007615D6">
      <w:pPr>
        <w:keepNext/>
        <w:keepLines/>
        <w:rPr>
          <w:b/>
          <w:bCs/>
        </w:rPr>
      </w:pPr>
      <w:r w:rsidRPr="005B25A1">
        <w:rPr>
          <w:b/>
          <w:bCs/>
        </w:rPr>
        <w:t>Parallel discussion:</w:t>
      </w:r>
    </w:p>
    <w:p w14:paraId="0DC39101" w14:textId="77777777" w:rsidR="007615D6" w:rsidRPr="005B25A1" w:rsidRDefault="007615D6" w:rsidP="007615D6">
      <w:pPr>
        <w:keepNext/>
        <w:keepLines/>
      </w:pPr>
      <w:r w:rsidRPr="005B25A1">
        <w:t>-</w:t>
      </w:r>
    </w:p>
    <w:p w14:paraId="229E7C20" w14:textId="77777777" w:rsidR="007615D6" w:rsidRPr="005B25A1" w:rsidRDefault="007615D6" w:rsidP="007615D6">
      <w:pPr>
        <w:keepNext/>
        <w:keepLines/>
        <w:rPr>
          <w:b/>
          <w:bCs/>
        </w:rPr>
      </w:pPr>
      <w:r w:rsidRPr="005B25A1">
        <w:rPr>
          <w:b/>
          <w:bCs/>
        </w:rPr>
        <w:t>Plenary Discussion:</w:t>
      </w:r>
    </w:p>
    <w:p w14:paraId="350CAA46" w14:textId="77777777" w:rsidR="007615D6" w:rsidRPr="005B25A1" w:rsidRDefault="007615D6" w:rsidP="007615D6">
      <w:pPr>
        <w:keepNext/>
        <w:keepLines/>
      </w:pPr>
      <w:r>
        <w:rPr>
          <w:color w:val="FF0000"/>
        </w:rPr>
        <w:t>NO DISCUSSION RECORDED</w:t>
      </w:r>
    </w:p>
    <w:p w14:paraId="41ED0051" w14:textId="77777777" w:rsidR="007615D6" w:rsidRPr="00EB0339" w:rsidRDefault="007615D6" w:rsidP="007615D6">
      <w:r w:rsidRPr="005B25A1">
        <w:rPr>
          <w:b/>
          <w:bCs/>
        </w:rPr>
        <w:t>Status:</w:t>
      </w:r>
      <w:r>
        <w:t xml:space="preserve"> </w:t>
      </w:r>
      <w:r>
        <w:rPr>
          <w:color w:val="0000FF"/>
        </w:rPr>
        <w:t>Not concluded</w:t>
      </w:r>
      <w:r>
        <w:t>.</w:t>
      </w:r>
    </w:p>
    <w:p w14:paraId="3C3208CE" w14:textId="77777777" w:rsidR="00E00DA6" w:rsidRDefault="007615D6" w:rsidP="000A3FBD">
      <w:pPr>
        <w:pStyle w:val="NormTop"/>
      </w:pPr>
      <w:r>
        <w:rPr>
          <w:color w:val="0000FF"/>
        </w:rPr>
        <w:t>S2-2410427</w:t>
      </w:r>
      <w:r w:rsidRPr="00D53282">
        <w:t xml:space="preserve"> </w:t>
      </w:r>
      <w:r>
        <w:t>(CR) 23.501 CR5777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66889775" w14:textId="77777777" w:rsidR="007615D6" w:rsidRPr="005B25A1" w:rsidRDefault="007615D6" w:rsidP="007615D6">
      <w:pPr>
        <w:keepNext/>
        <w:keepLines/>
        <w:rPr>
          <w:b/>
          <w:bCs/>
        </w:rPr>
      </w:pPr>
      <w:r w:rsidRPr="005B25A1">
        <w:rPr>
          <w:b/>
          <w:bCs/>
        </w:rPr>
        <w:t>Convenor comment:</w:t>
      </w:r>
    </w:p>
    <w:p w14:paraId="21274E6E" w14:textId="77777777" w:rsidR="007615D6" w:rsidRPr="005B25A1" w:rsidRDefault="007615D6" w:rsidP="007615D6">
      <w:pPr>
        <w:keepNext/>
        <w:keepLines/>
      </w:pPr>
      <w:r w:rsidRPr="005B25A1">
        <w:t>Clause 5.37.y.1 to be merged to clause 5.37.x.3 of S2-2409754.</w:t>
      </w:r>
    </w:p>
    <w:p w14:paraId="7BF88D27" w14:textId="77777777" w:rsidR="007615D6" w:rsidRPr="005B25A1" w:rsidRDefault="007615D6" w:rsidP="007615D6">
      <w:pPr>
        <w:keepNext/>
        <w:keepLines/>
        <w:rPr>
          <w:b/>
          <w:bCs/>
        </w:rPr>
      </w:pPr>
      <w:r w:rsidRPr="005B25A1">
        <w:rPr>
          <w:b/>
          <w:bCs/>
        </w:rPr>
        <w:t>Parallel discussion:</w:t>
      </w:r>
    </w:p>
    <w:p w14:paraId="094BFE0B" w14:textId="77777777" w:rsidR="007615D6" w:rsidRPr="005B25A1" w:rsidRDefault="007615D6" w:rsidP="007615D6">
      <w:pPr>
        <w:keepNext/>
        <w:keepLines/>
      </w:pPr>
      <w:r w:rsidRPr="005B25A1">
        <w:t>-</w:t>
      </w:r>
    </w:p>
    <w:p w14:paraId="435D9CA0" w14:textId="77777777" w:rsidR="007615D6" w:rsidRPr="005B25A1" w:rsidRDefault="007615D6" w:rsidP="007615D6">
      <w:pPr>
        <w:keepNext/>
        <w:keepLines/>
        <w:rPr>
          <w:b/>
          <w:bCs/>
        </w:rPr>
      </w:pPr>
      <w:r w:rsidRPr="005B25A1">
        <w:rPr>
          <w:b/>
          <w:bCs/>
        </w:rPr>
        <w:t>Plenary Discussion:</w:t>
      </w:r>
    </w:p>
    <w:p w14:paraId="794E7B8A" w14:textId="77777777" w:rsidR="007615D6" w:rsidRPr="005B25A1" w:rsidRDefault="007615D6" w:rsidP="007615D6">
      <w:pPr>
        <w:keepNext/>
        <w:keepLines/>
      </w:pPr>
      <w:r>
        <w:rPr>
          <w:color w:val="FF0000"/>
        </w:rPr>
        <w:t>NO DISCUSSION RECORDED</w:t>
      </w:r>
    </w:p>
    <w:p w14:paraId="52E66008" w14:textId="77777777" w:rsidR="007615D6" w:rsidRPr="00EB0339" w:rsidRDefault="007615D6" w:rsidP="007615D6">
      <w:r w:rsidRPr="005B25A1">
        <w:rPr>
          <w:b/>
          <w:bCs/>
        </w:rPr>
        <w:t>Status:</w:t>
      </w:r>
      <w:r>
        <w:t xml:space="preserve"> </w:t>
      </w:r>
      <w:r>
        <w:rPr>
          <w:color w:val="0000FF"/>
        </w:rPr>
        <w:t>Not concluded</w:t>
      </w:r>
      <w:r>
        <w:t>.</w:t>
      </w:r>
    </w:p>
    <w:p w14:paraId="6AFEF955" w14:textId="77777777" w:rsidR="00E00DA6" w:rsidRDefault="007615D6" w:rsidP="000A3FBD">
      <w:pPr>
        <w:pStyle w:val="NormTop"/>
      </w:pPr>
      <w:r>
        <w:rPr>
          <w:color w:val="0000FF"/>
        </w:rPr>
        <w:t>S2-2409755</w:t>
      </w:r>
      <w:r w:rsidRPr="00D53282">
        <w:t xml:space="preserve"> </w:t>
      </w:r>
      <w:r>
        <w:t>(CR) 23.502 CR5015 (Rel-19, 'B'): 23.502 Data boosting triggered by AS (Source: Lenovo, Tencent, Tencent Cloud,CATT,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AF input related with data boosting into the procedure of setting up an AF session with required QoS Add AF input related with data boosting into the procedure of AF session with required QoS update Add actions of PCF and SMF to support data boosting.</w:t>
      </w:r>
    </w:p>
    <w:p w14:paraId="52B01755" w14:textId="77777777" w:rsidR="007615D6" w:rsidRPr="005B25A1" w:rsidRDefault="007615D6" w:rsidP="007615D6">
      <w:pPr>
        <w:keepNext/>
        <w:keepLines/>
        <w:rPr>
          <w:b/>
          <w:bCs/>
        </w:rPr>
      </w:pPr>
      <w:r w:rsidRPr="005B25A1">
        <w:rPr>
          <w:b/>
          <w:bCs/>
        </w:rPr>
        <w:t>Convenor comment:</w:t>
      </w:r>
    </w:p>
    <w:p w14:paraId="487BEF9F" w14:textId="77777777" w:rsidR="007615D6" w:rsidRPr="005B25A1" w:rsidRDefault="007615D6" w:rsidP="007615D6">
      <w:pPr>
        <w:keepNext/>
        <w:keepLines/>
      </w:pPr>
      <w:r w:rsidRPr="005B25A1">
        <w:t>Baseline, if time allows.</w:t>
      </w:r>
    </w:p>
    <w:p w14:paraId="55A47523" w14:textId="77777777" w:rsidR="007615D6" w:rsidRPr="005B25A1" w:rsidRDefault="007615D6" w:rsidP="007615D6">
      <w:pPr>
        <w:keepNext/>
        <w:keepLines/>
        <w:rPr>
          <w:b/>
          <w:bCs/>
        </w:rPr>
      </w:pPr>
      <w:r w:rsidRPr="005B25A1">
        <w:rPr>
          <w:b/>
          <w:bCs/>
        </w:rPr>
        <w:t>Parallel discussion:</w:t>
      </w:r>
    </w:p>
    <w:p w14:paraId="212E9968" w14:textId="77777777" w:rsidR="007615D6" w:rsidRPr="005B25A1" w:rsidRDefault="007615D6" w:rsidP="007615D6">
      <w:pPr>
        <w:keepNext/>
        <w:keepLines/>
      </w:pPr>
      <w:r w:rsidRPr="005B25A1">
        <w:t>-</w:t>
      </w:r>
    </w:p>
    <w:p w14:paraId="13BFEE85" w14:textId="77777777" w:rsidR="007615D6" w:rsidRPr="005B25A1" w:rsidRDefault="007615D6" w:rsidP="007615D6">
      <w:pPr>
        <w:keepNext/>
        <w:keepLines/>
        <w:rPr>
          <w:b/>
          <w:bCs/>
        </w:rPr>
      </w:pPr>
      <w:r w:rsidRPr="005B25A1">
        <w:rPr>
          <w:b/>
          <w:bCs/>
        </w:rPr>
        <w:t>Plenary Discussion:</w:t>
      </w:r>
    </w:p>
    <w:p w14:paraId="452E1F96" w14:textId="77777777" w:rsidR="007615D6" w:rsidRPr="005B25A1" w:rsidRDefault="007615D6" w:rsidP="007615D6">
      <w:pPr>
        <w:keepNext/>
        <w:keepLines/>
      </w:pPr>
      <w:r>
        <w:rPr>
          <w:color w:val="FF0000"/>
        </w:rPr>
        <w:t>NO DISCUSSION RECORDED</w:t>
      </w:r>
    </w:p>
    <w:p w14:paraId="157E8AF9" w14:textId="77777777" w:rsidR="007615D6" w:rsidRPr="00EB0339" w:rsidRDefault="007615D6" w:rsidP="007615D6">
      <w:r w:rsidRPr="005B25A1">
        <w:rPr>
          <w:b/>
          <w:bCs/>
        </w:rPr>
        <w:t>Status:</w:t>
      </w:r>
      <w:r>
        <w:t xml:space="preserve"> </w:t>
      </w:r>
      <w:r>
        <w:rPr>
          <w:color w:val="0000FF"/>
        </w:rPr>
        <w:t>Not concluded</w:t>
      </w:r>
      <w:r>
        <w:t>.</w:t>
      </w:r>
    </w:p>
    <w:p w14:paraId="32A61EE4" w14:textId="77777777" w:rsidR="00E00DA6" w:rsidRDefault="007615D6" w:rsidP="000A3FBD">
      <w:pPr>
        <w:pStyle w:val="NormTop"/>
      </w:pPr>
      <w:r>
        <w:rPr>
          <w:color w:val="0000FF"/>
        </w:rPr>
        <w:lastRenderedPageBreak/>
        <w:t>S2-2409756</w:t>
      </w:r>
      <w:r w:rsidRPr="00D53282">
        <w:t xml:space="preserve"> </w:t>
      </w:r>
      <w:r>
        <w:t>(CR) 23.503 CR1373 (Rel-19, 'B'): 23.503 Data boosting triggered by AS/AF (Source: Lenovo, Tencent, Tencent Cloud,CATT,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QoS flow binding for PCC rule with Expedited Transfer Indication Add 'Expedited Transfer Request Indication' into PCC rule Add descriptiong for AF session with required QoS to support data boosting 6.1.3.27.x new clause to describe how PCF generetes PCC rules to enable data boosting.</w:t>
      </w:r>
    </w:p>
    <w:p w14:paraId="29FBDFA8" w14:textId="77777777" w:rsidR="007615D6" w:rsidRPr="005B25A1" w:rsidRDefault="007615D6" w:rsidP="007615D6">
      <w:pPr>
        <w:keepNext/>
        <w:keepLines/>
        <w:rPr>
          <w:b/>
          <w:bCs/>
        </w:rPr>
      </w:pPr>
      <w:r w:rsidRPr="005B25A1">
        <w:rPr>
          <w:b/>
          <w:bCs/>
        </w:rPr>
        <w:t>Convenor comment:</w:t>
      </w:r>
    </w:p>
    <w:p w14:paraId="3EBFE6CE" w14:textId="77777777" w:rsidR="007615D6" w:rsidRPr="005B25A1" w:rsidRDefault="007615D6" w:rsidP="007615D6">
      <w:pPr>
        <w:keepNext/>
        <w:keepLines/>
      </w:pPr>
      <w:r w:rsidRPr="005B25A1">
        <w:t>Baseline, if time allows.</w:t>
      </w:r>
    </w:p>
    <w:p w14:paraId="63063E35" w14:textId="77777777" w:rsidR="007615D6" w:rsidRPr="005B25A1" w:rsidRDefault="007615D6" w:rsidP="007615D6">
      <w:pPr>
        <w:keepNext/>
        <w:keepLines/>
        <w:rPr>
          <w:b/>
          <w:bCs/>
        </w:rPr>
      </w:pPr>
      <w:r w:rsidRPr="005B25A1">
        <w:rPr>
          <w:b/>
          <w:bCs/>
        </w:rPr>
        <w:t>Parallel discussion:</w:t>
      </w:r>
    </w:p>
    <w:p w14:paraId="018D5B23" w14:textId="77777777" w:rsidR="007615D6" w:rsidRPr="005B25A1" w:rsidRDefault="007615D6" w:rsidP="007615D6">
      <w:pPr>
        <w:keepNext/>
        <w:keepLines/>
      </w:pPr>
      <w:r w:rsidRPr="005B25A1">
        <w:t>-</w:t>
      </w:r>
    </w:p>
    <w:p w14:paraId="26EE0610" w14:textId="77777777" w:rsidR="007615D6" w:rsidRPr="005B25A1" w:rsidRDefault="007615D6" w:rsidP="007615D6">
      <w:pPr>
        <w:keepNext/>
        <w:keepLines/>
        <w:rPr>
          <w:b/>
          <w:bCs/>
        </w:rPr>
      </w:pPr>
      <w:r w:rsidRPr="005B25A1">
        <w:rPr>
          <w:b/>
          <w:bCs/>
        </w:rPr>
        <w:t>Plenary Discussion:</w:t>
      </w:r>
    </w:p>
    <w:p w14:paraId="146B5E12" w14:textId="77777777" w:rsidR="007615D6" w:rsidRPr="005B25A1" w:rsidRDefault="007615D6" w:rsidP="007615D6">
      <w:pPr>
        <w:keepNext/>
        <w:keepLines/>
      </w:pPr>
      <w:r>
        <w:rPr>
          <w:color w:val="FF0000"/>
        </w:rPr>
        <w:t>NO DISCUSSION RECORDED</w:t>
      </w:r>
    </w:p>
    <w:p w14:paraId="760497BD" w14:textId="77777777" w:rsidR="007615D6" w:rsidRPr="00EB0339" w:rsidRDefault="007615D6" w:rsidP="007615D6">
      <w:r w:rsidRPr="005B25A1">
        <w:rPr>
          <w:b/>
          <w:bCs/>
        </w:rPr>
        <w:t>Status:</w:t>
      </w:r>
      <w:r>
        <w:t xml:space="preserve"> </w:t>
      </w:r>
      <w:r>
        <w:rPr>
          <w:color w:val="0000FF"/>
        </w:rPr>
        <w:t>Not concluded</w:t>
      </w:r>
      <w:r>
        <w:t>.</w:t>
      </w:r>
    </w:p>
    <w:p w14:paraId="293E22E3" w14:textId="77777777" w:rsidR="00E00DA6" w:rsidRDefault="007615D6" w:rsidP="000A3FBD">
      <w:pPr>
        <w:pStyle w:val="NormTop"/>
      </w:pPr>
      <w:r>
        <w:rPr>
          <w:color w:val="0000FF"/>
        </w:rPr>
        <w:t>S2-2410428</w:t>
      </w:r>
      <w:r w:rsidRPr="00D53282">
        <w:t xml:space="preserve"> </w:t>
      </w:r>
      <w:r>
        <w:t>(CR) 23.503 CR1414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4FCD2C04" w14:textId="77777777" w:rsidR="007615D6" w:rsidRPr="005B25A1" w:rsidRDefault="007615D6" w:rsidP="007615D6">
      <w:pPr>
        <w:keepNext/>
        <w:keepLines/>
        <w:rPr>
          <w:b/>
          <w:bCs/>
        </w:rPr>
      </w:pPr>
      <w:r w:rsidRPr="005B25A1">
        <w:rPr>
          <w:b/>
          <w:bCs/>
        </w:rPr>
        <w:t>Parallel discussion:</w:t>
      </w:r>
    </w:p>
    <w:p w14:paraId="0D1E6F38" w14:textId="77777777" w:rsidR="007615D6" w:rsidRPr="005B25A1" w:rsidRDefault="007615D6" w:rsidP="007615D6">
      <w:pPr>
        <w:keepNext/>
        <w:keepLines/>
      </w:pPr>
      <w:r w:rsidRPr="005B25A1">
        <w:t>-</w:t>
      </w:r>
    </w:p>
    <w:p w14:paraId="639D820C" w14:textId="77777777" w:rsidR="007615D6" w:rsidRPr="005B25A1" w:rsidRDefault="007615D6" w:rsidP="007615D6">
      <w:pPr>
        <w:keepNext/>
        <w:keepLines/>
        <w:rPr>
          <w:b/>
          <w:bCs/>
        </w:rPr>
      </w:pPr>
      <w:r w:rsidRPr="005B25A1">
        <w:rPr>
          <w:b/>
          <w:bCs/>
        </w:rPr>
        <w:t>Plenary Discussion:</w:t>
      </w:r>
    </w:p>
    <w:p w14:paraId="2C92E3DF" w14:textId="77777777" w:rsidR="007615D6" w:rsidRPr="005B25A1" w:rsidRDefault="007615D6" w:rsidP="007615D6">
      <w:pPr>
        <w:keepNext/>
        <w:keepLines/>
      </w:pPr>
      <w:r>
        <w:rPr>
          <w:color w:val="FF0000"/>
        </w:rPr>
        <w:t>NO DISCUSSION RECORDED</w:t>
      </w:r>
    </w:p>
    <w:p w14:paraId="1A3CAFDD" w14:textId="77777777" w:rsidR="007615D6" w:rsidRPr="00EB0339" w:rsidRDefault="007615D6" w:rsidP="007615D6">
      <w:r w:rsidRPr="005B25A1">
        <w:rPr>
          <w:b/>
          <w:bCs/>
        </w:rPr>
        <w:t>Status:</w:t>
      </w:r>
      <w:r>
        <w:t xml:space="preserve"> </w:t>
      </w:r>
      <w:r>
        <w:rPr>
          <w:color w:val="0000FF"/>
        </w:rPr>
        <w:t>Not concluded</w:t>
      </w:r>
      <w:r>
        <w:t>.</w:t>
      </w:r>
    </w:p>
    <w:p w14:paraId="253380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Time to next burst (TTNB)</w:t>
      </w:r>
    </w:p>
    <w:p w14:paraId="43D7CE88" w14:textId="77777777" w:rsidR="00E00DA6" w:rsidRDefault="007615D6" w:rsidP="000A3FBD">
      <w:pPr>
        <w:pStyle w:val="NormTop"/>
      </w:pPr>
      <w:r>
        <w:rPr>
          <w:color w:val="0000FF"/>
        </w:rPr>
        <w:t>S2-2410044</w:t>
      </w:r>
      <w:r w:rsidRPr="00D53282">
        <w:t xml:space="preserve"> </w:t>
      </w:r>
      <w:r>
        <w:t>(CR) 23.501 CR5703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491B166A" w14:textId="77777777" w:rsidR="007615D6" w:rsidRPr="005B25A1" w:rsidRDefault="007615D6" w:rsidP="007615D6">
      <w:pPr>
        <w:keepNext/>
        <w:keepLines/>
        <w:rPr>
          <w:b/>
          <w:bCs/>
        </w:rPr>
      </w:pPr>
      <w:r w:rsidRPr="005B25A1">
        <w:rPr>
          <w:b/>
          <w:bCs/>
        </w:rPr>
        <w:t>Convenor comment:</w:t>
      </w:r>
    </w:p>
    <w:p w14:paraId="2F37C6A3" w14:textId="77777777" w:rsidR="007615D6" w:rsidRPr="005B25A1" w:rsidRDefault="007615D6" w:rsidP="007615D6">
      <w:pPr>
        <w:keepNext/>
        <w:keepLines/>
      </w:pPr>
      <w:r w:rsidRPr="005B25A1">
        <w:t>Baseline.</w:t>
      </w:r>
    </w:p>
    <w:p w14:paraId="09CC24CC" w14:textId="77777777" w:rsidR="007615D6" w:rsidRPr="005B25A1" w:rsidRDefault="007615D6" w:rsidP="007615D6">
      <w:pPr>
        <w:keepNext/>
        <w:keepLines/>
        <w:rPr>
          <w:b/>
          <w:bCs/>
        </w:rPr>
      </w:pPr>
      <w:r w:rsidRPr="005B25A1">
        <w:rPr>
          <w:b/>
          <w:bCs/>
        </w:rPr>
        <w:t>Parallel discussion:</w:t>
      </w:r>
    </w:p>
    <w:p w14:paraId="77AC67D2" w14:textId="77777777" w:rsidR="007615D6" w:rsidRPr="005B25A1" w:rsidRDefault="007615D6" w:rsidP="007615D6">
      <w:pPr>
        <w:keepNext/>
        <w:keepLines/>
      </w:pPr>
      <w:r w:rsidRPr="005B25A1">
        <w:t>-</w:t>
      </w:r>
    </w:p>
    <w:p w14:paraId="2C17C898" w14:textId="77777777" w:rsidR="007615D6" w:rsidRPr="005B25A1" w:rsidRDefault="007615D6" w:rsidP="007615D6">
      <w:pPr>
        <w:keepNext/>
        <w:keepLines/>
        <w:rPr>
          <w:b/>
          <w:bCs/>
        </w:rPr>
      </w:pPr>
      <w:r w:rsidRPr="005B25A1">
        <w:rPr>
          <w:b/>
          <w:bCs/>
        </w:rPr>
        <w:t>Plenary Discussion:</w:t>
      </w:r>
    </w:p>
    <w:p w14:paraId="277738E0" w14:textId="77777777" w:rsidR="007615D6" w:rsidRPr="005B25A1" w:rsidRDefault="007615D6" w:rsidP="007615D6">
      <w:pPr>
        <w:keepNext/>
        <w:keepLines/>
      </w:pPr>
      <w:r>
        <w:rPr>
          <w:color w:val="FF0000"/>
        </w:rPr>
        <w:t>NO DISCUSSION RECORDED</w:t>
      </w:r>
    </w:p>
    <w:p w14:paraId="23CDB20F" w14:textId="77777777" w:rsidR="007615D6" w:rsidRPr="00EB0339" w:rsidRDefault="007615D6" w:rsidP="007615D6">
      <w:r w:rsidRPr="005B25A1">
        <w:rPr>
          <w:b/>
          <w:bCs/>
        </w:rPr>
        <w:t>Status:</w:t>
      </w:r>
      <w:r>
        <w:t xml:space="preserve"> </w:t>
      </w:r>
      <w:r>
        <w:rPr>
          <w:color w:val="0000FF"/>
        </w:rPr>
        <w:t>Not concluded</w:t>
      </w:r>
      <w:r>
        <w:t>.</w:t>
      </w:r>
    </w:p>
    <w:p w14:paraId="2534A445" w14:textId="77777777" w:rsidR="00E00DA6" w:rsidRDefault="007615D6" w:rsidP="000A3FBD">
      <w:pPr>
        <w:pStyle w:val="NormTop"/>
      </w:pPr>
      <w:r>
        <w:rPr>
          <w:color w:val="0000FF"/>
        </w:rPr>
        <w:lastRenderedPageBreak/>
        <w:t>S2-2410439</w:t>
      </w:r>
      <w:r w:rsidRPr="00D53282">
        <w:t xml:space="preserve"> </w:t>
      </w:r>
      <w:r>
        <w:t>(CR) 23.501 CR5785 (Rel-19, 'B'): Support of Time to Next Burst provisionsing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Time to Next Burst value identification. QER is enhanced to include the Time to Next Burst in the GTP-U header in the last PDU(s) of a data burst. 5.37.x.y new clause to describe the Time to Next Burst provisioning to the NG-RAN.</w:t>
      </w:r>
    </w:p>
    <w:p w14:paraId="6F8EB518" w14:textId="77777777" w:rsidR="007615D6" w:rsidRPr="005B25A1" w:rsidRDefault="007615D6" w:rsidP="007615D6">
      <w:pPr>
        <w:keepNext/>
        <w:keepLines/>
        <w:rPr>
          <w:b/>
          <w:bCs/>
        </w:rPr>
      </w:pPr>
      <w:r w:rsidRPr="005B25A1">
        <w:rPr>
          <w:b/>
          <w:bCs/>
        </w:rPr>
        <w:t>Convenor comment:</w:t>
      </w:r>
    </w:p>
    <w:p w14:paraId="50C6453D" w14:textId="77777777" w:rsidR="007615D6" w:rsidRPr="005B25A1" w:rsidRDefault="007615D6" w:rsidP="007615D6">
      <w:pPr>
        <w:keepNext/>
        <w:keepLines/>
      </w:pPr>
      <w:r w:rsidRPr="005B25A1">
        <w:t>Merge into S2-2410044 especially clauses 5.8.5.3, 5.8.5.4.</w:t>
      </w:r>
    </w:p>
    <w:p w14:paraId="615B282C" w14:textId="77777777" w:rsidR="007615D6" w:rsidRPr="005B25A1" w:rsidRDefault="007615D6" w:rsidP="007615D6">
      <w:pPr>
        <w:keepNext/>
        <w:keepLines/>
        <w:rPr>
          <w:b/>
          <w:bCs/>
        </w:rPr>
      </w:pPr>
      <w:r w:rsidRPr="005B25A1">
        <w:rPr>
          <w:b/>
          <w:bCs/>
        </w:rPr>
        <w:t>Parallel discussion:</w:t>
      </w:r>
    </w:p>
    <w:p w14:paraId="01211939" w14:textId="77777777" w:rsidR="007615D6" w:rsidRPr="005B25A1" w:rsidRDefault="007615D6" w:rsidP="007615D6">
      <w:pPr>
        <w:keepNext/>
        <w:keepLines/>
      </w:pPr>
      <w:r w:rsidRPr="005B25A1">
        <w:t>-</w:t>
      </w:r>
    </w:p>
    <w:p w14:paraId="6DD14F22" w14:textId="77777777" w:rsidR="007615D6" w:rsidRPr="005B25A1" w:rsidRDefault="007615D6" w:rsidP="007615D6">
      <w:pPr>
        <w:keepNext/>
        <w:keepLines/>
        <w:rPr>
          <w:b/>
          <w:bCs/>
        </w:rPr>
      </w:pPr>
      <w:r w:rsidRPr="005B25A1">
        <w:rPr>
          <w:b/>
          <w:bCs/>
        </w:rPr>
        <w:t>Plenary Discussion:</w:t>
      </w:r>
    </w:p>
    <w:p w14:paraId="11D5CABC" w14:textId="77777777" w:rsidR="007615D6" w:rsidRPr="005B25A1" w:rsidRDefault="007615D6" w:rsidP="007615D6">
      <w:pPr>
        <w:keepNext/>
        <w:keepLines/>
      </w:pPr>
      <w:r>
        <w:rPr>
          <w:color w:val="FF0000"/>
        </w:rPr>
        <w:t>NO DISCUSSION RECORDED</w:t>
      </w:r>
    </w:p>
    <w:p w14:paraId="51CF4538" w14:textId="77777777" w:rsidR="007615D6" w:rsidRPr="00EB0339" w:rsidRDefault="007615D6" w:rsidP="007615D6">
      <w:r w:rsidRPr="005B25A1">
        <w:rPr>
          <w:b/>
          <w:bCs/>
        </w:rPr>
        <w:t>Status:</w:t>
      </w:r>
      <w:r>
        <w:t xml:space="preserve"> </w:t>
      </w:r>
      <w:r>
        <w:rPr>
          <w:color w:val="0000FF"/>
        </w:rPr>
        <w:t>Not concluded</w:t>
      </w:r>
      <w:r>
        <w:t>.</w:t>
      </w:r>
    </w:p>
    <w:p w14:paraId="179F54A8" w14:textId="77777777" w:rsidR="00E00DA6" w:rsidRDefault="007615D6" w:rsidP="000A3FBD">
      <w:pPr>
        <w:pStyle w:val="NormTop"/>
      </w:pPr>
      <w:r>
        <w:rPr>
          <w:color w:val="0000FF"/>
        </w:rPr>
        <w:t>S2-2410440</w:t>
      </w:r>
      <w:r w:rsidRPr="00D53282">
        <w:t xml:space="preserve"> </w:t>
      </w:r>
      <w:r>
        <w:t>(CR) 23.502 CR5100 (Rel-19, 'B'): Support Time to Next Burst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PDU Session Modification procedure is enhanced to support the TTNB provisioning to NG-RAN.</w:t>
      </w:r>
    </w:p>
    <w:p w14:paraId="567F664E" w14:textId="77777777" w:rsidR="007615D6" w:rsidRPr="005B25A1" w:rsidRDefault="007615D6" w:rsidP="007615D6">
      <w:pPr>
        <w:keepNext/>
        <w:keepLines/>
        <w:rPr>
          <w:b/>
          <w:bCs/>
        </w:rPr>
      </w:pPr>
      <w:r w:rsidRPr="005B25A1">
        <w:rPr>
          <w:b/>
          <w:bCs/>
        </w:rPr>
        <w:t>Convenor comment:</w:t>
      </w:r>
    </w:p>
    <w:p w14:paraId="70849DCB" w14:textId="77777777" w:rsidR="007615D6" w:rsidRPr="005B25A1" w:rsidRDefault="007615D6" w:rsidP="007615D6">
      <w:pPr>
        <w:keepNext/>
        <w:keepLines/>
      </w:pPr>
      <w:r w:rsidRPr="005B25A1">
        <w:t>Baseline, if time allows.</w:t>
      </w:r>
    </w:p>
    <w:p w14:paraId="2AA65E52" w14:textId="77777777" w:rsidR="007615D6" w:rsidRPr="005B25A1" w:rsidRDefault="007615D6" w:rsidP="007615D6">
      <w:pPr>
        <w:keepNext/>
        <w:keepLines/>
        <w:rPr>
          <w:b/>
          <w:bCs/>
        </w:rPr>
      </w:pPr>
      <w:r w:rsidRPr="005B25A1">
        <w:rPr>
          <w:b/>
          <w:bCs/>
        </w:rPr>
        <w:t>Parallel discussion:</w:t>
      </w:r>
    </w:p>
    <w:p w14:paraId="4B7D4715" w14:textId="77777777" w:rsidR="007615D6" w:rsidRPr="005B25A1" w:rsidRDefault="007615D6" w:rsidP="007615D6">
      <w:pPr>
        <w:keepNext/>
        <w:keepLines/>
      </w:pPr>
      <w:r w:rsidRPr="005B25A1">
        <w:t>-</w:t>
      </w:r>
    </w:p>
    <w:p w14:paraId="201CBB8F" w14:textId="77777777" w:rsidR="007615D6" w:rsidRPr="005B25A1" w:rsidRDefault="007615D6" w:rsidP="007615D6">
      <w:pPr>
        <w:keepNext/>
        <w:keepLines/>
        <w:rPr>
          <w:b/>
          <w:bCs/>
        </w:rPr>
      </w:pPr>
      <w:r w:rsidRPr="005B25A1">
        <w:rPr>
          <w:b/>
          <w:bCs/>
        </w:rPr>
        <w:t>Plenary Discussion:</w:t>
      </w:r>
    </w:p>
    <w:p w14:paraId="09542901" w14:textId="77777777" w:rsidR="007615D6" w:rsidRPr="005B25A1" w:rsidRDefault="007615D6" w:rsidP="007615D6">
      <w:pPr>
        <w:keepNext/>
        <w:keepLines/>
      </w:pPr>
      <w:r>
        <w:rPr>
          <w:color w:val="FF0000"/>
        </w:rPr>
        <w:t>NO DISCUSSION RECORDED</w:t>
      </w:r>
    </w:p>
    <w:p w14:paraId="7CB5CCD9" w14:textId="77777777" w:rsidR="007615D6" w:rsidRPr="00EB0339" w:rsidRDefault="007615D6" w:rsidP="007615D6">
      <w:r w:rsidRPr="005B25A1">
        <w:rPr>
          <w:b/>
          <w:bCs/>
        </w:rPr>
        <w:t>Status:</w:t>
      </w:r>
      <w:r>
        <w:t xml:space="preserve"> </w:t>
      </w:r>
      <w:r>
        <w:rPr>
          <w:color w:val="0000FF"/>
        </w:rPr>
        <w:t>Not concluded</w:t>
      </w:r>
      <w:r>
        <w:t>.</w:t>
      </w:r>
    </w:p>
    <w:p w14:paraId="65809797" w14:textId="77777777" w:rsidR="00E00DA6" w:rsidRDefault="007615D6" w:rsidP="000A3FBD">
      <w:pPr>
        <w:pStyle w:val="NormTop"/>
      </w:pPr>
      <w:r>
        <w:rPr>
          <w:color w:val="0000FF"/>
        </w:rPr>
        <w:t>S2-2410045</w:t>
      </w:r>
      <w:r w:rsidRPr="00D53282">
        <w:t xml:space="preserve"> </w:t>
      </w:r>
      <w:r>
        <w:t>(CR) 23.502 CR5052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TTNB in clause 8.5 of TR 23.700-70.</w:t>
      </w:r>
    </w:p>
    <w:p w14:paraId="11447851" w14:textId="77777777" w:rsidR="007615D6" w:rsidRPr="005B25A1" w:rsidRDefault="007615D6" w:rsidP="007615D6">
      <w:pPr>
        <w:keepNext/>
        <w:keepLines/>
        <w:rPr>
          <w:b/>
          <w:bCs/>
        </w:rPr>
      </w:pPr>
      <w:r w:rsidRPr="005B25A1">
        <w:rPr>
          <w:b/>
          <w:bCs/>
        </w:rPr>
        <w:t>Parallel discussion:</w:t>
      </w:r>
    </w:p>
    <w:p w14:paraId="0AC86397" w14:textId="77777777" w:rsidR="007615D6" w:rsidRPr="005B25A1" w:rsidRDefault="007615D6" w:rsidP="007615D6">
      <w:pPr>
        <w:keepNext/>
        <w:keepLines/>
      </w:pPr>
      <w:r w:rsidRPr="005B25A1">
        <w:t>-</w:t>
      </w:r>
    </w:p>
    <w:p w14:paraId="44A1591E" w14:textId="77777777" w:rsidR="007615D6" w:rsidRPr="005B25A1" w:rsidRDefault="007615D6" w:rsidP="007615D6">
      <w:pPr>
        <w:keepNext/>
        <w:keepLines/>
        <w:rPr>
          <w:b/>
          <w:bCs/>
        </w:rPr>
      </w:pPr>
      <w:r w:rsidRPr="005B25A1">
        <w:rPr>
          <w:b/>
          <w:bCs/>
        </w:rPr>
        <w:t>Plenary Discussion:</w:t>
      </w:r>
    </w:p>
    <w:p w14:paraId="7CE4B5C0" w14:textId="77777777" w:rsidR="007615D6" w:rsidRPr="005B25A1" w:rsidRDefault="007615D6" w:rsidP="007615D6">
      <w:pPr>
        <w:keepNext/>
        <w:keepLines/>
      </w:pPr>
      <w:r>
        <w:rPr>
          <w:color w:val="FF0000"/>
        </w:rPr>
        <w:t>NO DISCUSSION RECORDED</w:t>
      </w:r>
    </w:p>
    <w:p w14:paraId="6D1D8F7E" w14:textId="77777777" w:rsidR="007615D6" w:rsidRPr="00EB0339" w:rsidRDefault="007615D6" w:rsidP="007615D6">
      <w:r w:rsidRPr="005B25A1">
        <w:rPr>
          <w:b/>
          <w:bCs/>
        </w:rPr>
        <w:t>Status:</w:t>
      </w:r>
      <w:r>
        <w:t xml:space="preserve"> </w:t>
      </w:r>
      <w:r>
        <w:rPr>
          <w:color w:val="0000FF"/>
        </w:rPr>
        <w:t>Not concluded</w:t>
      </w:r>
      <w:r>
        <w:t>.</w:t>
      </w:r>
    </w:p>
    <w:p w14:paraId="2216C1A5" w14:textId="77777777" w:rsidR="00E00DA6" w:rsidRDefault="007615D6" w:rsidP="000A3FBD">
      <w:pPr>
        <w:pStyle w:val="NormTop"/>
      </w:pPr>
      <w:r>
        <w:rPr>
          <w:color w:val="0000FF"/>
        </w:rPr>
        <w:lastRenderedPageBreak/>
        <w:t>S2-2410046</w:t>
      </w:r>
      <w:r w:rsidRPr="00D53282">
        <w:t xml:space="preserve"> </w:t>
      </w:r>
      <w:r>
        <w:t>(CR) 23.503 CR1385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5E0FADEF" w14:textId="77777777" w:rsidR="007615D6" w:rsidRPr="005B25A1" w:rsidRDefault="007615D6" w:rsidP="007615D6">
      <w:pPr>
        <w:keepNext/>
        <w:keepLines/>
        <w:rPr>
          <w:b/>
          <w:bCs/>
        </w:rPr>
      </w:pPr>
      <w:r w:rsidRPr="005B25A1">
        <w:rPr>
          <w:b/>
          <w:bCs/>
        </w:rPr>
        <w:t>Parallel discussion:</w:t>
      </w:r>
    </w:p>
    <w:p w14:paraId="1A907F3F" w14:textId="77777777" w:rsidR="007615D6" w:rsidRPr="005B25A1" w:rsidRDefault="007615D6" w:rsidP="007615D6">
      <w:pPr>
        <w:keepNext/>
        <w:keepLines/>
      </w:pPr>
      <w:r w:rsidRPr="005B25A1">
        <w:t>-</w:t>
      </w:r>
    </w:p>
    <w:p w14:paraId="346E4A10" w14:textId="77777777" w:rsidR="007615D6" w:rsidRPr="005B25A1" w:rsidRDefault="007615D6" w:rsidP="007615D6">
      <w:pPr>
        <w:keepNext/>
        <w:keepLines/>
        <w:rPr>
          <w:b/>
          <w:bCs/>
        </w:rPr>
      </w:pPr>
      <w:r w:rsidRPr="005B25A1">
        <w:rPr>
          <w:b/>
          <w:bCs/>
        </w:rPr>
        <w:t>Plenary Discussion:</w:t>
      </w:r>
    </w:p>
    <w:p w14:paraId="061C07CE" w14:textId="77777777" w:rsidR="007615D6" w:rsidRPr="005B25A1" w:rsidRDefault="007615D6" w:rsidP="007615D6">
      <w:pPr>
        <w:keepNext/>
        <w:keepLines/>
      </w:pPr>
      <w:r>
        <w:rPr>
          <w:color w:val="FF0000"/>
        </w:rPr>
        <w:t>NO DISCUSSION RECORDED</w:t>
      </w:r>
    </w:p>
    <w:p w14:paraId="7C6421F4" w14:textId="77777777" w:rsidR="007615D6" w:rsidRPr="00EB0339" w:rsidRDefault="007615D6" w:rsidP="007615D6">
      <w:r w:rsidRPr="005B25A1">
        <w:rPr>
          <w:b/>
          <w:bCs/>
        </w:rPr>
        <w:t>Status:</w:t>
      </w:r>
      <w:r>
        <w:t xml:space="preserve"> </w:t>
      </w:r>
      <w:r>
        <w:rPr>
          <w:color w:val="0000FF"/>
        </w:rPr>
        <w:t>Not concluded</w:t>
      </w:r>
      <w:r>
        <w:t>.</w:t>
      </w:r>
    </w:p>
    <w:p w14:paraId="28778FB8" w14:textId="77777777" w:rsidR="00E00DA6" w:rsidRDefault="007615D6" w:rsidP="000A3FBD">
      <w:pPr>
        <w:pStyle w:val="NormTop"/>
      </w:pPr>
      <w:r>
        <w:rPr>
          <w:color w:val="0000FF"/>
        </w:rPr>
        <w:t>S2-2409882</w:t>
      </w:r>
      <w:r w:rsidRPr="00D53282">
        <w:t xml:space="preserve"> </w:t>
      </w:r>
      <w:r>
        <w:t>(CR) 23.503 CR1380 (Rel-19, 'B'): KI#5, Support of Time to next Data Burst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time to next Data Burst identification and marking related policy control functions are introduced. In clause 6.3.1, the Time to Next Burst Marking Indication is introduced in the PCC rule.</w:t>
      </w:r>
    </w:p>
    <w:p w14:paraId="0DD145E9" w14:textId="77777777" w:rsidR="007615D6" w:rsidRPr="005B25A1" w:rsidRDefault="007615D6" w:rsidP="007615D6">
      <w:pPr>
        <w:keepNext/>
        <w:keepLines/>
        <w:rPr>
          <w:b/>
          <w:bCs/>
        </w:rPr>
      </w:pPr>
      <w:r w:rsidRPr="005B25A1">
        <w:rPr>
          <w:b/>
          <w:bCs/>
        </w:rPr>
        <w:t>Convenor comment:</w:t>
      </w:r>
    </w:p>
    <w:p w14:paraId="3073BABC" w14:textId="77777777" w:rsidR="007615D6" w:rsidRPr="005B25A1" w:rsidRDefault="007615D6" w:rsidP="007615D6">
      <w:pPr>
        <w:keepNext/>
        <w:keepLines/>
      </w:pPr>
      <w:r w:rsidRPr="005B25A1">
        <w:t>Baseline, if time allows.</w:t>
      </w:r>
    </w:p>
    <w:p w14:paraId="62CF95E3" w14:textId="77777777" w:rsidR="007615D6" w:rsidRPr="005B25A1" w:rsidRDefault="007615D6" w:rsidP="007615D6">
      <w:pPr>
        <w:keepNext/>
        <w:keepLines/>
        <w:rPr>
          <w:b/>
          <w:bCs/>
        </w:rPr>
      </w:pPr>
      <w:r w:rsidRPr="005B25A1">
        <w:rPr>
          <w:b/>
          <w:bCs/>
        </w:rPr>
        <w:t>Parallel discussion:</w:t>
      </w:r>
    </w:p>
    <w:p w14:paraId="50B60C44" w14:textId="77777777" w:rsidR="007615D6" w:rsidRPr="005B25A1" w:rsidRDefault="007615D6" w:rsidP="007615D6">
      <w:pPr>
        <w:keepNext/>
        <w:keepLines/>
      </w:pPr>
      <w:r w:rsidRPr="005B25A1">
        <w:t>-</w:t>
      </w:r>
    </w:p>
    <w:p w14:paraId="73016EA2" w14:textId="77777777" w:rsidR="007615D6" w:rsidRPr="005B25A1" w:rsidRDefault="007615D6" w:rsidP="007615D6">
      <w:pPr>
        <w:keepNext/>
        <w:keepLines/>
        <w:rPr>
          <w:b/>
          <w:bCs/>
        </w:rPr>
      </w:pPr>
      <w:r w:rsidRPr="005B25A1">
        <w:rPr>
          <w:b/>
          <w:bCs/>
        </w:rPr>
        <w:t>Plenary Discussion:</w:t>
      </w:r>
    </w:p>
    <w:p w14:paraId="18FE2634" w14:textId="77777777" w:rsidR="007615D6" w:rsidRPr="005B25A1" w:rsidRDefault="007615D6" w:rsidP="007615D6">
      <w:pPr>
        <w:keepNext/>
        <w:keepLines/>
      </w:pPr>
      <w:r>
        <w:rPr>
          <w:color w:val="FF0000"/>
        </w:rPr>
        <w:t>NO DISCUSSION RECORDED</w:t>
      </w:r>
    </w:p>
    <w:p w14:paraId="690C5B5A" w14:textId="77777777" w:rsidR="007615D6" w:rsidRPr="00EB0339" w:rsidRDefault="007615D6" w:rsidP="007615D6">
      <w:r w:rsidRPr="005B25A1">
        <w:rPr>
          <w:b/>
          <w:bCs/>
        </w:rPr>
        <w:t>Status:</w:t>
      </w:r>
      <w:r>
        <w:t xml:space="preserve"> </w:t>
      </w:r>
      <w:r>
        <w:rPr>
          <w:color w:val="0000FF"/>
        </w:rPr>
        <w:t>Not concluded</w:t>
      </w:r>
      <w:r>
        <w:t>.</w:t>
      </w:r>
    </w:p>
    <w:p w14:paraId="1A1969F5" w14:textId="77777777" w:rsidR="00E00DA6" w:rsidRDefault="007615D6" w:rsidP="000A3FBD">
      <w:pPr>
        <w:pStyle w:val="NormTop"/>
      </w:pPr>
      <w:r>
        <w:rPr>
          <w:color w:val="0000FF"/>
        </w:rPr>
        <w:t>S2-2410441</w:t>
      </w:r>
      <w:r w:rsidRPr="00D53282">
        <w:t xml:space="preserve"> </w:t>
      </w:r>
      <w:r>
        <w:t>(CR) 23.503 CR1416 (Rel-19, 'B'): Provisioning Time to Next Burst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Data Burst Based Handling is enhanced to support the provisioning of the Time to Next Burst to NG-RAN. PCC rule information in 5GC is extended to include the Time to Next Burst marking indication.</w:t>
      </w:r>
    </w:p>
    <w:p w14:paraId="5C02A2CF" w14:textId="77777777" w:rsidR="007615D6" w:rsidRPr="005B25A1" w:rsidRDefault="007615D6" w:rsidP="007615D6">
      <w:pPr>
        <w:keepNext/>
        <w:keepLines/>
        <w:rPr>
          <w:b/>
          <w:bCs/>
        </w:rPr>
      </w:pPr>
      <w:r w:rsidRPr="005B25A1">
        <w:rPr>
          <w:b/>
          <w:bCs/>
        </w:rPr>
        <w:t>Parallel discussion:</w:t>
      </w:r>
    </w:p>
    <w:p w14:paraId="6C2CD1FD" w14:textId="77777777" w:rsidR="007615D6" w:rsidRPr="005B25A1" w:rsidRDefault="007615D6" w:rsidP="007615D6">
      <w:pPr>
        <w:keepNext/>
        <w:keepLines/>
      </w:pPr>
      <w:r w:rsidRPr="005B25A1">
        <w:t>-</w:t>
      </w:r>
    </w:p>
    <w:p w14:paraId="0E80BB3E" w14:textId="77777777" w:rsidR="007615D6" w:rsidRPr="005B25A1" w:rsidRDefault="007615D6" w:rsidP="007615D6">
      <w:pPr>
        <w:keepNext/>
        <w:keepLines/>
        <w:rPr>
          <w:b/>
          <w:bCs/>
        </w:rPr>
      </w:pPr>
      <w:r w:rsidRPr="005B25A1">
        <w:rPr>
          <w:b/>
          <w:bCs/>
        </w:rPr>
        <w:t>Plenary Discussion:</w:t>
      </w:r>
    </w:p>
    <w:p w14:paraId="7B9BF563" w14:textId="77777777" w:rsidR="007615D6" w:rsidRPr="005B25A1" w:rsidRDefault="007615D6" w:rsidP="007615D6">
      <w:pPr>
        <w:keepNext/>
        <w:keepLines/>
      </w:pPr>
      <w:r>
        <w:rPr>
          <w:color w:val="FF0000"/>
        </w:rPr>
        <w:t>NO DISCUSSION RECORDED</w:t>
      </w:r>
    </w:p>
    <w:p w14:paraId="2921DC30" w14:textId="77777777" w:rsidR="007615D6" w:rsidRPr="00EB0339" w:rsidRDefault="007615D6" w:rsidP="007615D6">
      <w:r w:rsidRPr="005B25A1">
        <w:rPr>
          <w:b/>
          <w:bCs/>
        </w:rPr>
        <w:t>Status:</w:t>
      </w:r>
      <w:r>
        <w:t xml:space="preserve"> </w:t>
      </w:r>
      <w:r>
        <w:rPr>
          <w:color w:val="0000FF"/>
        </w:rPr>
        <w:t>Not concluded</w:t>
      </w:r>
      <w:r>
        <w:t>.</w:t>
      </w:r>
    </w:p>
    <w:p w14:paraId="1308F5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Info exposure</w:t>
      </w:r>
    </w:p>
    <w:p w14:paraId="59C9B30D" w14:textId="77777777" w:rsidR="00E00DA6" w:rsidRDefault="007615D6" w:rsidP="000A3FBD">
      <w:pPr>
        <w:pStyle w:val="NormTop"/>
      </w:pPr>
      <w:r>
        <w:rPr>
          <w:color w:val="0000FF"/>
        </w:rPr>
        <w:t>S2-2410158</w:t>
      </w:r>
      <w:r w:rsidRPr="00D53282">
        <w:t xml:space="preserve"> </w:t>
      </w:r>
      <w:r>
        <w:t>(CR) 23.501 CR5525R1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29E6D8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S2-2408108</w:t>
      </w:r>
      <w:r>
        <w:t>.</w:t>
      </w:r>
    </w:p>
    <w:p w14:paraId="181843EF" w14:textId="77777777" w:rsidR="007615D6" w:rsidRPr="005B25A1" w:rsidRDefault="007615D6" w:rsidP="007615D6">
      <w:pPr>
        <w:keepNext/>
        <w:keepLines/>
        <w:rPr>
          <w:b/>
          <w:bCs/>
        </w:rPr>
      </w:pPr>
      <w:r w:rsidRPr="005B25A1">
        <w:rPr>
          <w:b/>
          <w:bCs/>
        </w:rPr>
        <w:t>Convenor comment:</w:t>
      </w:r>
    </w:p>
    <w:p w14:paraId="75F2ED48" w14:textId="77777777" w:rsidR="007615D6" w:rsidRPr="005B25A1" w:rsidRDefault="007615D6" w:rsidP="007615D6">
      <w:pPr>
        <w:keepNext/>
        <w:keepLines/>
      </w:pPr>
      <w:r w:rsidRPr="005B25A1">
        <w:t>Baseline.</w:t>
      </w:r>
    </w:p>
    <w:p w14:paraId="0385CB9C" w14:textId="77777777" w:rsidR="007615D6" w:rsidRPr="005B25A1" w:rsidRDefault="007615D6" w:rsidP="007615D6">
      <w:pPr>
        <w:keepNext/>
        <w:keepLines/>
        <w:rPr>
          <w:b/>
          <w:bCs/>
        </w:rPr>
      </w:pPr>
      <w:r w:rsidRPr="005B25A1">
        <w:rPr>
          <w:b/>
          <w:bCs/>
        </w:rPr>
        <w:t>Parallel discussion:</w:t>
      </w:r>
    </w:p>
    <w:p w14:paraId="3EE0DB3E" w14:textId="77777777" w:rsidR="007615D6" w:rsidRPr="005B25A1" w:rsidRDefault="007615D6" w:rsidP="007615D6">
      <w:pPr>
        <w:keepNext/>
        <w:keepLines/>
      </w:pPr>
      <w:r w:rsidRPr="005B25A1">
        <w:t>-</w:t>
      </w:r>
    </w:p>
    <w:p w14:paraId="53479C82" w14:textId="77777777" w:rsidR="007615D6" w:rsidRPr="005B25A1" w:rsidRDefault="007615D6" w:rsidP="007615D6">
      <w:pPr>
        <w:keepNext/>
        <w:keepLines/>
        <w:rPr>
          <w:b/>
          <w:bCs/>
        </w:rPr>
      </w:pPr>
      <w:r w:rsidRPr="005B25A1">
        <w:rPr>
          <w:b/>
          <w:bCs/>
        </w:rPr>
        <w:t>Plenary Discussion:</w:t>
      </w:r>
    </w:p>
    <w:p w14:paraId="7D4C0FE6" w14:textId="77777777" w:rsidR="007615D6" w:rsidRPr="005B25A1" w:rsidRDefault="007615D6" w:rsidP="007615D6">
      <w:pPr>
        <w:keepNext/>
        <w:keepLines/>
      </w:pPr>
      <w:r>
        <w:rPr>
          <w:color w:val="FF0000"/>
        </w:rPr>
        <w:t>NO DISCUSSION RECORDED</w:t>
      </w:r>
    </w:p>
    <w:p w14:paraId="6A0AE13D" w14:textId="77777777" w:rsidR="007615D6" w:rsidRPr="00EB0339" w:rsidRDefault="007615D6" w:rsidP="007615D6">
      <w:r w:rsidRPr="005B25A1">
        <w:rPr>
          <w:b/>
          <w:bCs/>
        </w:rPr>
        <w:t>Status:</w:t>
      </w:r>
      <w:r>
        <w:t xml:space="preserve"> </w:t>
      </w:r>
      <w:r>
        <w:rPr>
          <w:color w:val="0000FF"/>
        </w:rPr>
        <w:t>Not concluded</w:t>
      </w:r>
      <w:r>
        <w:t>.</w:t>
      </w:r>
    </w:p>
    <w:p w14:paraId="3E6FD693" w14:textId="77777777" w:rsidR="00E00DA6" w:rsidRDefault="007615D6" w:rsidP="000A3FBD">
      <w:pPr>
        <w:pStyle w:val="NormTop"/>
      </w:pPr>
      <w:r>
        <w:rPr>
          <w:color w:val="0000FF"/>
        </w:rPr>
        <w:t>S2-2410485</w:t>
      </w:r>
      <w:r w:rsidRPr="00D53282">
        <w:t xml:space="preserve"> </w:t>
      </w:r>
      <w:r>
        <w:t>(CR) 23.501 CR5794 (Rel-19, 'B'): Support of available data rate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63879114" w14:textId="77777777" w:rsidR="007615D6" w:rsidRPr="005B25A1" w:rsidRDefault="007615D6" w:rsidP="007615D6">
      <w:pPr>
        <w:keepNext/>
        <w:keepLines/>
        <w:rPr>
          <w:b/>
          <w:bCs/>
        </w:rPr>
      </w:pPr>
      <w:r w:rsidRPr="005B25A1">
        <w:rPr>
          <w:b/>
          <w:bCs/>
        </w:rPr>
        <w:t>Convenor comment:</w:t>
      </w:r>
    </w:p>
    <w:p w14:paraId="62D597A3" w14:textId="77777777" w:rsidR="007615D6" w:rsidRPr="005B25A1" w:rsidRDefault="007615D6" w:rsidP="007615D6">
      <w:pPr>
        <w:keepNext/>
        <w:keepLines/>
      </w:pPr>
      <w:r w:rsidRPr="005B25A1">
        <w:t>Merge into S2-2410158.</w:t>
      </w:r>
    </w:p>
    <w:p w14:paraId="37272D38" w14:textId="77777777" w:rsidR="007615D6" w:rsidRPr="005B25A1" w:rsidRDefault="007615D6" w:rsidP="007615D6">
      <w:pPr>
        <w:keepNext/>
        <w:keepLines/>
        <w:rPr>
          <w:b/>
          <w:bCs/>
        </w:rPr>
      </w:pPr>
      <w:r w:rsidRPr="005B25A1">
        <w:rPr>
          <w:b/>
          <w:bCs/>
        </w:rPr>
        <w:t>Parallel discussion:</w:t>
      </w:r>
    </w:p>
    <w:p w14:paraId="74FE917C" w14:textId="77777777" w:rsidR="007615D6" w:rsidRPr="005B25A1" w:rsidRDefault="007615D6" w:rsidP="007615D6">
      <w:pPr>
        <w:keepNext/>
        <w:keepLines/>
      </w:pPr>
      <w:r w:rsidRPr="005B25A1">
        <w:t>-</w:t>
      </w:r>
    </w:p>
    <w:p w14:paraId="65204193" w14:textId="77777777" w:rsidR="007615D6" w:rsidRPr="005B25A1" w:rsidRDefault="007615D6" w:rsidP="007615D6">
      <w:pPr>
        <w:keepNext/>
        <w:keepLines/>
        <w:rPr>
          <w:b/>
          <w:bCs/>
        </w:rPr>
      </w:pPr>
      <w:r w:rsidRPr="005B25A1">
        <w:rPr>
          <w:b/>
          <w:bCs/>
        </w:rPr>
        <w:t>Plenary Discussion:</w:t>
      </w:r>
    </w:p>
    <w:p w14:paraId="2180843D" w14:textId="77777777" w:rsidR="007615D6" w:rsidRPr="005B25A1" w:rsidRDefault="007615D6" w:rsidP="007615D6">
      <w:pPr>
        <w:keepNext/>
        <w:keepLines/>
      </w:pPr>
      <w:r>
        <w:rPr>
          <w:color w:val="FF0000"/>
        </w:rPr>
        <w:t>NO DISCUSSION RECORDED</w:t>
      </w:r>
    </w:p>
    <w:p w14:paraId="5A5DD7D9" w14:textId="77777777" w:rsidR="007615D6" w:rsidRPr="00EB0339" w:rsidRDefault="007615D6" w:rsidP="007615D6">
      <w:r w:rsidRPr="005B25A1">
        <w:rPr>
          <w:b/>
          <w:bCs/>
        </w:rPr>
        <w:t>Status:</w:t>
      </w:r>
      <w:r>
        <w:t xml:space="preserve"> </w:t>
      </w:r>
      <w:r>
        <w:rPr>
          <w:color w:val="0000FF"/>
        </w:rPr>
        <w:t>Not concluded</w:t>
      </w:r>
      <w:r>
        <w:t>.</w:t>
      </w:r>
    </w:p>
    <w:p w14:paraId="5D2E88CE" w14:textId="77777777" w:rsidR="00E00DA6" w:rsidRDefault="007615D6" w:rsidP="000A3FBD">
      <w:pPr>
        <w:pStyle w:val="NormTop"/>
      </w:pPr>
      <w:r>
        <w:rPr>
          <w:color w:val="0000FF"/>
        </w:rPr>
        <w:t>S2-2409883</w:t>
      </w:r>
      <w:r w:rsidRPr="00D53282">
        <w:t xml:space="preserve"> </w:t>
      </w:r>
      <w:r>
        <w:t>(CR) 23.501 CR5670 (Rel-19, 'B'): KI#9, Support of Available Data Rate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Supporting available data rate expsure for GBR QoS flow is introduced in clause 5.37.4, 5.45.1 and 5.45.x.</w:t>
      </w:r>
    </w:p>
    <w:p w14:paraId="5D433308" w14:textId="77777777" w:rsidR="007615D6" w:rsidRPr="005B25A1" w:rsidRDefault="007615D6" w:rsidP="007615D6">
      <w:pPr>
        <w:keepNext/>
        <w:keepLines/>
        <w:rPr>
          <w:b/>
          <w:bCs/>
        </w:rPr>
      </w:pPr>
      <w:r w:rsidRPr="005B25A1">
        <w:rPr>
          <w:b/>
          <w:bCs/>
        </w:rPr>
        <w:t>Convenor comment:</w:t>
      </w:r>
    </w:p>
    <w:p w14:paraId="76099ED5" w14:textId="77777777" w:rsidR="007615D6" w:rsidRPr="005B25A1" w:rsidRDefault="007615D6" w:rsidP="007615D6">
      <w:pPr>
        <w:keepNext/>
        <w:keepLines/>
      </w:pPr>
      <w:r w:rsidRPr="005B25A1">
        <w:t>Merge into S2-2410158.</w:t>
      </w:r>
    </w:p>
    <w:p w14:paraId="6A1F44EB" w14:textId="77777777" w:rsidR="007615D6" w:rsidRPr="005B25A1" w:rsidRDefault="007615D6" w:rsidP="007615D6">
      <w:pPr>
        <w:keepNext/>
        <w:keepLines/>
        <w:rPr>
          <w:b/>
          <w:bCs/>
        </w:rPr>
      </w:pPr>
      <w:r w:rsidRPr="005B25A1">
        <w:rPr>
          <w:b/>
          <w:bCs/>
        </w:rPr>
        <w:t>Parallel discussion:</w:t>
      </w:r>
    </w:p>
    <w:p w14:paraId="4CA3C8CE" w14:textId="77777777" w:rsidR="007615D6" w:rsidRPr="005B25A1" w:rsidRDefault="007615D6" w:rsidP="007615D6">
      <w:pPr>
        <w:keepNext/>
        <w:keepLines/>
      </w:pPr>
      <w:r w:rsidRPr="005B25A1">
        <w:t>-</w:t>
      </w:r>
    </w:p>
    <w:p w14:paraId="425B7415" w14:textId="77777777" w:rsidR="007615D6" w:rsidRPr="005B25A1" w:rsidRDefault="007615D6" w:rsidP="007615D6">
      <w:pPr>
        <w:keepNext/>
        <w:keepLines/>
        <w:rPr>
          <w:b/>
          <w:bCs/>
        </w:rPr>
      </w:pPr>
      <w:r w:rsidRPr="005B25A1">
        <w:rPr>
          <w:b/>
          <w:bCs/>
        </w:rPr>
        <w:t>Plenary Discussion:</w:t>
      </w:r>
    </w:p>
    <w:p w14:paraId="49811D06" w14:textId="77777777" w:rsidR="007615D6" w:rsidRPr="005B25A1" w:rsidRDefault="007615D6" w:rsidP="007615D6">
      <w:pPr>
        <w:keepNext/>
        <w:keepLines/>
      </w:pPr>
      <w:r>
        <w:rPr>
          <w:color w:val="FF0000"/>
        </w:rPr>
        <w:t>NO DISCUSSION RECORDED</w:t>
      </w:r>
    </w:p>
    <w:p w14:paraId="79434F62" w14:textId="77777777" w:rsidR="007615D6" w:rsidRPr="00EB0339" w:rsidRDefault="007615D6" w:rsidP="007615D6">
      <w:r w:rsidRPr="005B25A1">
        <w:rPr>
          <w:b/>
          <w:bCs/>
        </w:rPr>
        <w:t>Status:</w:t>
      </w:r>
      <w:r>
        <w:t xml:space="preserve"> </w:t>
      </w:r>
      <w:r>
        <w:rPr>
          <w:color w:val="0000FF"/>
        </w:rPr>
        <w:t>Not concluded</w:t>
      </w:r>
      <w:r>
        <w:t>.</w:t>
      </w:r>
    </w:p>
    <w:p w14:paraId="26496B7F" w14:textId="77777777" w:rsidR="00E00DA6" w:rsidRDefault="007615D6" w:rsidP="000A3FBD">
      <w:pPr>
        <w:pStyle w:val="NormTop"/>
      </w:pPr>
      <w:r>
        <w:rPr>
          <w:color w:val="0000FF"/>
        </w:rPr>
        <w:lastRenderedPageBreak/>
        <w:t>S2-2409885</w:t>
      </w:r>
      <w:r w:rsidRPr="00D53282">
        <w:t xml:space="preserve"> </w:t>
      </w:r>
      <w:r>
        <w:t>(CR) 23.501 CR5671 (Rel-19, 'B'): KI#9, Support of Rate limitation (Source: Vivo, Meta USA, Tencent)</w:t>
      </w:r>
      <w:r>
        <w:br/>
      </w:r>
      <w:r w:rsidRPr="00D53282">
        <w:rPr>
          <w:b/>
        </w:rPr>
        <w:t>Document for:</w:t>
      </w:r>
      <w:r w:rsidRPr="00D53282">
        <w:t xml:space="preserve"> </w:t>
      </w:r>
      <w:r>
        <w:t>Approval</w:t>
      </w:r>
      <w:r>
        <w:br/>
      </w:r>
      <w:r w:rsidRPr="00D53282">
        <w:rPr>
          <w:b/>
        </w:rPr>
        <w:t>Abstract:</w:t>
      </w:r>
      <w:r w:rsidRPr="00D53282">
        <w:t xml:space="preserve"> </w:t>
      </w:r>
      <w:r>
        <w:br/>
        <w:t>Summary of change: Supporting rate limitation information exposure for Non-GBR QoS flow is introduced in clause 5.37.4.</w:t>
      </w:r>
    </w:p>
    <w:p w14:paraId="69ADBB94" w14:textId="77777777" w:rsidR="007615D6" w:rsidRPr="005B25A1" w:rsidRDefault="007615D6" w:rsidP="007615D6">
      <w:pPr>
        <w:keepNext/>
        <w:keepLines/>
        <w:rPr>
          <w:b/>
          <w:bCs/>
        </w:rPr>
      </w:pPr>
      <w:r w:rsidRPr="005B25A1">
        <w:rPr>
          <w:b/>
          <w:bCs/>
        </w:rPr>
        <w:t>Convenor comment:</w:t>
      </w:r>
    </w:p>
    <w:p w14:paraId="490211CE" w14:textId="77777777" w:rsidR="007615D6" w:rsidRPr="005B25A1" w:rsidRDefault="007615D6" w:rsidP="007615D6">
      <w:pPr>
        <w:keepNext/>
        <w:keepLines/>
      </w:pPr>
      <w:r w:rsidRPr="005B25A1">
        <w:t>Baseline.</w:t>
      </w:r>
    </w:p>
    <w:p w14:paraId="6F71DB08" w14:textId="77777777" w:rsidR="007615D6" w:rsidRPr="005B25A1" w:rsidRDefault="007615D6" w:rsidP="007615D6">
      <w:pPr>
        <w:keepNext/>
        <w:keepLines/>
        <w:rPr>
          <w:b/>
          <w:bCs/>
        </w:rPr>
      </w:pPr>
      <w:r w:rsidRPr="005B25A1">
        <w:rPr>
          <w:b/>
          <w:bCs/>
        </w:rPr>
        <w:t>Parallel discussion:</w:t>
      </w:r>
    </w:p>
    <w:p w14:paraId="7DECC1E1" w14:textId="77777777" w:rsidR="007615D6" w:rsidRPr="005B25A1" w:rsidRDefault="007615D6" w:rsidP="007615D6">
      <w:pPr>
        <w:keepNext/>
        <w:keepLines/>
      </w:pPr>
      <w:r w:rsidRPr="005B25A1">
        <w:t>-</w:t>
      </w:r>
    </w:p>
    <w:p w14:paraId="7ED6DE3A" w14:textId="77777777" w:rsidR="007615D6" w:rsidRPr="005B25A1" w:rsidRDefault="007615D6" w:rsidP="007615D6">
      <w:pPr>
        <w:keepNext/>
        <w:keepLines/>
        <w:rPr>
          <w:b/>
          <w:bCs/>
        </w:rPr>
      </w:pPr>
      <w:r w:rsidRPr="005B25A1">
        <w:rPr>
          <w:b/>
          <w:bCs/>
        </w:rPr>
        <w:t>Plenary Discussion:</w:t>
      </w:r>
    </w:p>
    <w:p w14:paraId="14186344" w14:textId="77777777" w:rsidR="007615D6" w:rsidRPr="005B25A1" w:rsidRDefault="007615D6" w:rsidP="007615D6">
      <w:pPr>
        <w:keepNext/>
        <w:keepLines/>
      </w:pPr>
      <w:r>
        <w:rPr>
          <w:color w:val="FF0000"/>
        </w:rPr>
        <w:t>NO DISCUSSION RECORDED</w:t>
      </w:r>
    </w:p>
    <w:p w14:paraId="06A4D57D" w14:textId="77777777" w:rsidR="007615D6" w:rsidRPr="00EB0339" w:rsidRDefault="007615D6" w:rsidP="007615D6">
      <w:r w:rsidRPr="005B25A1">
        <w:rPr>
          <w:b/>
          <w:bCs/>
        </w:rPr>
        <w:t>Status:</w:t>
      </w:r>
      <w:r>
        <w:t xml:space="preserve"> </w:t>
      </w:r>
      <w:r>
        <w:rPr>
          <w:color w:val="0000FF"/>
        </w:rPr>
        <w:t>Not concluded</w:t>
      </w:r>
      <w:r>
        <w:t>.</w:t>
      </w:r>
    </w:p>
    <w:p w14:paraId="7C9ECF35" w14:textId="77777777" w:rsidR="00E00DA6" w:rsidRDefault="007615D6" w:rsidP="000A3FBD">
      <w:pPr>
        <w:pStyle w:val="NormTop"/>
      </w:pPr>
      <w:r>
        <w:rPr>
          <w:color w:val="0000FF"/>
        </w:rPr>
        <w:t>S2-2410442</w:t>
      </w:r>
      <w:r w:rsidRPr="00D53282">
        <w:t xml:space="preserve"> </w:t>
      </w:r>
      <w:r>
        <w:t>(CR) 23.501 CR5786 (Rel-19, 'B'): Support of Rate Limiting information exposure from PCF to AF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PCF may provide the Rate Limiting information to the AF either directly or via NEF with Nnef_AFsessionWithQoS, Nnef_EventExposure service operation. The Rate Limiting information is per non-GBR QoS flow and is determined by the PCF, based on local policy with consideration of Session AMBR for the PDU Session. The AF may consider the Rate Limiting information as a recommended media bit rate for the service.</w:t>
      </w:r>
    </w:p>
    <w:p w14:paraId="73802A4C" w14:textId="77777777" w:rsidR="007615D6" w:rsidRPr="005B25A1" w:rsidRDefault="007615D6" w:rsidP="007615D6">
      <w:pPr>
        <w:keepNext/>
        <w:keepLines/>
        <w:rPr>
          <w:b/>
          <w:bCs/>
        </w:rPr>
      </w:pPr>
      <w:r w:rsidRPr="005B25A1">
        <w:rPr>
          <w:b/>
          <w:bCs/>
        </w:rPr>
        <w:t>Convenor comment:</w:t>
      </w:r>
    </w:p>
    <w:p w14:paraId="16E3A42B" w14:textId="77777777" w:rsidR="007615D6" w:rsidRPr="005B25A1" w:rsidRDefault="007615D6" w:rsidP="007615D6">
      <w:pPr>
        <w:keepNext/>
        <w:keepLines/>
      </w:pPr>
      <w:r w:rsidRPr="005B25A1">
        <w:t>Merge into S2-2409885.</w:t>
      </w:r>
    </w:p>
    <w:p w14:paraId="361DB128" w14:textId="77777777" w:rsidR="007615D6" w:rsidRPr="005B25A1" w:rsidRDefault="007615D6" w:rsidP="007615D6">
      <w:pPr>
        <w:keepNext/>
        <w:keepLines/>
        <w:rPr>
          <w:b/>
          <w:bCs/>
        </w:rPr>
      </w:pPr>
      <w:r w:rsidRPr="005B25A1">
        <w:rPr>
          <w:b/>
          <w:bCs/>
        </w:rPr>
        <w:t>Parallel discussion:</w:t>
      </w:r>
    </w:p>
    <w:p w14:paraId="2C221377" w14:textId="77777777" w:rsidR="007615D6" w:rsidRPr="005B25A1" w:rsidRDefault="007615D6" w:rsidP="007615D6">
      <w:pPr>
        <w:keepNext/>
        <w:keepLines/>
      </w:pPr>
      <w:r w:rsidRPr="005B25A1">
        <w:t>-</w:t>
      </w:r>
    </w:p>
    <w:p w14:paraId="32517E18" w14:textId="77777777" w:rsidR="007615D6" w:rsidRPr="005B25A1" w:rsidRDefault="007615D6" w:rsidP="007615D6">
      <w:pPr>
        <w:keepNext/>
        <w:keepLines/>
        <w:rPr>
          <w:b/>
          <w:bCs/>
        </w:rPr>
      </w:pPr>
      <w:r w:rsidRPr="005B25A1">
        <w:rPr>
          <w:b/>
          <w:bCs/>
        </w:rPr>
        <w:t>Plenary Discussion:</w:t>
      </w:r>
    </w:p>
    <w:p w14:paraId="7B5F2B98" w14:textId="77777777" w:rsidR="007615D6" w:rsidRPr="005B25A1" w:rsidRDefault="007615D6" w:rsidP="007615D6">
      <w:pPr>
        <w:keepNext/>
        <w:keepLines/>
      </w:pPr>
      <w:r>
        <w:rPr>
          <w:color w:val="FF0000"/>
        </w:rPr>
        <w:t>NO DISCUSSION RECORDED</w:t>
      </w:r>
    </w:p>
    <w:p w14:paraId="0D184DFF" w14:textId="77777777" w:rsidR="007615D6" w:rsidRPr="00EB0339" w:rsidRDefault="007615D6" w:rsidP="007615D6">
      <w:r w:rsidRPr="005B25A1">
        <w:rPr>
          <w:b/>
          <w:bCs/>
        </w:rPr>
        <w:t>Status:</w:t>
      </w:r>
      <w:r>
        <w:t xml:space="preserve"> </w:t>
      </w:r>
      <w:r>
        <w:rPr>
          <w:color w:val="0000FF"/>
        </w:rPr>
        <w:t>Not concluded</w:t>
      </w:r>
      <w:r>
        <w:t>.</w:t>
      </w:r>
    </w:p>
    <w:p w14:paraId="7874F923" w14:textId="77777777" w:rsidR="00E00DA6" w:rsidRDefault="007615D6" w:rsidP="000A3FBD">
      <w:pPr>
        <w:pStyle w:val="NormTop"/>
      </w:pPr>
      <w:r>
        <w:rPr>
          <w:color w:val="0000FF"/>
        </w:rPr>
        <w:t>S2-2410159</w:t>
      </w:r>
      <w:r w:rsidRPr="00D53282">
        <w:t xml:space="preserve"> </w:t>
      </w:r>
      <w:r>
        <w:t>(CR) 23.503 CR1396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The AF may provide the subscription to the 5GS to expose the available UL and/or DL data rate for the target service data flow(s) with the guaranteed bit rate.</w:t>
      </w:r>
    </w:p>
    <w:p w14:paraId="3A86BB30" w14:textId="77777777" w:rsidR="007615D6" w:rsidRPr="005B25A1" w:rsidRDefault="007615D6" w:rsidP="007615D6">
      <w:pPr>
        <w:keepNext/>
        <w:keepLines/>
        <w:rPr>
          <w:b/>
          <w:bCs/>
        </w:rPr>
      </w:pPr>
      <w:r w:rsidRPr="005B25A1">
        <w:rPr>
          <w:b/>
          <w:bCs/>
        </w:rPr>
        <w:t>Parallel discussion:</w:t>
      </w:r>
    </w:p>
    <w:p w14:paraId="5DC7E37F" w14:textId="77777777" w:rsidR="007615D6" w:rsidRPr="005B25A1" w:rsidRDefault="007615D6" w:rsidP="007615D6">
      <w:pPr>
        <w:keepNext/>
        <w:keepLines/>
      </w:pPr>
      <w:r w:rsidRPr="005B25A1">
        <w:t>-</w:t>
      </w:r>
    </w:p>
    <w:p w14:paraId="586F6EC7" w14:textId="77777777" w:rsidR="007615D6" w:rsidRPr="005B25A1" w:rsidRDefault="007615D6" w:rsidP="007615D6">
      <w:pPr>
        <w:keepNext/>
        <w:keepLines/>
        <w:rPr>
          <w:b/>
          <w:bCs/>
        </w:rPr>
      </w:pPr>
      <w:r w:rsidRPr="005B25A1">
        <w:rPr>
          <w:b/>
          <w:bCs/>
        </w:rPr>
        <w:t>Plenary Discussion:</w:t>
      </w:r>
    </w:p>
    <w:p w14:paraId="45F9BADC" w14:textId="77777777" w:rsidR="007615D6" w:rsidRPr="005B25A1" w:rsidRDefault="007615D6" w:rsidP="007615D6">
      <w:pPr>
        <w:keepNext/>
        <w:keepLines/>
      </w:pPr>
      <w:r>
        <w:rPr>
          <w:color w:val="FF0000"/>
        </w:rPr>
        <w:t>NO DISCUSSION RECORDED</w:t>
      </w:r>
    </w:p>
    <w:p w14:paraId="18825959" w14:textId="77777777" w:rsidR="007615D6" w:rsidRPr="00EB0339" w:rsidRDefault="007615D6" w:rsidP="007615D6">
      <w:r w:rsidRPr="005B25A1">
        <w:rPr>
          <w:b/>
          <w:bCs/>
        </w:rPr>
        <w:t>Status:</w:t>
      </w:r>
      <w:r>
        <w:t xml:space="preserve"> </w:t>
      </w:r>
      <w:r>
        <w:rPr>
          <w:color w:val="0000FF"/>
        </w:rPr>
        <w:t>Not concluded</w:t>
      </w:r>
      <w:r>
        <w:t>.</w:t>
      </w:r>
    </w:p>
    <w:p w14:paraId="5BAA737D" w14:textId="77777777" w:rsidR="00E00DA6" w:rsidRDefault="007615D6" w:rsidP="000A3FBD">
      <w:pPr>
        <w:pStyle w:val="NormTop"/>
      </w:pPr>
      <w:r>
        <w:rPr>
          <w:color w:val="0000FF"/>
        </w:rPr>
        <w:lastRenderedPageBreak/>
        <w:t>S2-2409884</w:t>
      </w:r>
      <w:r w:rsidRPr="00D53282">
        <w:t xml:space="preserve"> </w:t>
      </w:r>
      <w:r>
        <w:t>(CR) 23.503 CR1381 (Rel-19, 'B'): KI#9, Support of Rate limitation (Source: Vivo, Meta USA)</w:t>
      </w:r>
      <w:r>
        <w:br/>
      </w:r>
      <w:r w:rsidRPr="00D53282">
        <w:rPr>
          <w:b/>
        </w:rPr>
        <w:t>Document for:</w:t>
      </w:r>
      <w:r w:rsidRPr="00D53282">
        <w:t xml:space="preserve"> </w:t>
      </w:r>
      <w:r>
        <w:t>Approval</w:t>
      </w:r>
      <w:r>
        <w:br/>
      </w:r>
      <w:r w:rsidRPr="00D53282">
        <w:rPr>
          <w:b/>
        </w:rPr>
        <w:t>Abstract:</w:t>
      </w:r>
      <w:r w:rsidRPr="00D53282">
        <w:t xml:space="preserve"> </w:t>
      </w:r>
      <w:r>
        <w:br/>
        <w:t>Summary of change: In clause 6.1.3.18, rate limitation reporting event for PCF is introduced. In clause 6.1.3.27.1, the rate limitation information exposure is added.</w:t>
      </w:r>
    </w:p>
    <w:p w14:paraId="351D592E" w14:textId="77777777" w:rsidR="007615D6" w:rsidRPr="005B25A1" w:rsidRDefault="007615D6" w:rsidP="007615D6">
      <w:pPr>
        <w:keepNext/>
        <w:keepLines/>
        <w:rPr>
          <w:b/>
          <w:bCs/>
        </w:rPr>
      </w:pPr>
      <w:r w:rsidRPr="005B25A1">
        <w:rPr>
          <w:b/>
          <w:bCs/>
        </w:rPr>
        <w:t>Convenor comment:</w:t>
      </w:r>
    </w:p>
    <w:p w14:paraId="41F2FA39" w14:textId="77777777" w:rsidR="007615D6" w:rsidRPr="005B25A1" w:rsidRDefault="007615D6" w:rsidP="007615D6">
      <w:pPr>
        <w:keepNext/>
        <w:keepLines/>
      </w:pPr>
      <w:r w:rsidRPr="005B25A1">
        <w:t>Handle if time allows.</w:t>
      </w:r>
    </w:p>
    <w:p w14:paraId="2176459C" w14:textId="77777777" w:rsidR="007615D6" w:rsidRPr="005B25A1" w:rsidRDefault="007615D6" w:rsidP="007615D6">
      <w:pPr>
        <w:keepNext/>
        <w:keepLines/>
        <w:rPr>
          <w:b/>
          <w:bCs/>
        </w:rPr>
      </w:pPr>
      <w:r w:rsidRPr="005B25A1">
        <w:rPr>
          <w:b/>
          <w:bCs/>
        </w:rPr>
        <w:t>Parallel discussion:</w:t>
      </w:r>
    </w:p>
    <w:p w14:paraId="51593089" w14:textId="77777777" w:rsidR="007615D6" w:rsidRPr="005B25A1" w:rsidRDefault="007615D6" w:rsidP="007615D6">
      <w:pPr>
        <w:keepNext/>
        <w:keepLines/>
      </w:pPr>
      <w:r w:rsidRPr="005B25A1">
        <w:t>-</w:t>
      </w:r>
    </w:p>
    <w:p w14:paraId="65A7E0D1" w14:textId="77777777" w:rsidR="007615D6" w:rsidRPr="005B25A1" w:rsidRDefault="007615D6" w:rsidP="007615D6">
      <w:pPr>
        <w:keepNext/>
        <w:keepLines/>
        <w:rPr>
          <w:b/>
          <w:bCs/>
        </w:rPr>
      </w:pPr>
      <w:r w:rsidRPr="005B25A1">
        <w:rPr>
          <w:b/>
          <w:bCs/>
        </w:rPr>
        <w:t>Plenary Discussion:</w:t>
      </w:r>
    </w:p>
    <w:p w14:paraId="7468A516" w14:textId="77777777" w:rsidR="007615D6" w:rsidRPr="005B25A1" w:rsidRDefault="007615D6" w:rsidP="007615D6">
      <w:pPr>
        <w:keepNext/>
        <w:keepLines/>
      </w:pPr>
      <w:r>
        <w:rPr>
          <w:color w:val="FF0000"/>
        </w:rPr>
        <w:t>NO DISCUSSION RECORDED</w:t>
      </w:r>
    </w:p>
    <w:p w14:paraId="6D924429" w14:textId="77777777" w:rsidR="007615D6" w:rsidRPr="00EB0339" w:rsidRDefault="007615D6" w:rsidP="007615D6">
      <w:r w:rsidRPr="005B25A1">
        <w:rPr>
          <w:b/>
          <w:bCs/>
        </w:rPr>
        <w:t>Status:</w:t>
      </w:r>
      <w:r>
        <w:t xml:space="preserve"> </w:t>
      </w:r>
      <w:r>
        <w:rPr>
          <w:color w:val="0000FF"/>
        </w:rPr>
        <w:t>Not concluded</w:t>
      </w:r>
      <w:r>
        <w:t>.</w:t>
      </w:r>
    </w:p>
    <w:p w14:paraId="1F4DCCD0" w14:textId="77777777" w:rsidR="00E00DA6" w:rsidRDefault="007615D6" w:rsidP="000A3FBD">
      <w:pPr>
        <w:pStyle w:val="NormTop"/>
      </w:pPr>
      <w:r>
        <w:rPr>
          <w:color w:val="0000FF"/>
        </w:rPr>
        <w:t>S2-2410486</w:t>
      </w:r>
      <w:r w:rsidRPr="00D53282">
        <w:t xml:space="preserve"> </w:t>
      </w:r>
      <w:r>
        <w:t>(CR) 23.503 CR1419 (Rel-19, 'B'): Support of available data rate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06B6FB0B" w14:textId="77777777" w:rsidR="007615D6" w:rsidRPr="005B25A1" w:rsidRDefault="007615D6" w:rsidP="007615D6">
      <w:pPr>
        <w:keepNext/>
        <w:keepLines/>
        <w:rPr>
          <w:b/>
          <w:bCs/>
        </w:rPr>
      </w:pPr>
      <w:r w:rsidRPr="005B25A1">
        <w:rPr>
          <w:b/>
          <w:bCs/>
        </w:rPr>
        <w:t>Convenor comment:</w:t>
      </w:r>
    </w:p>
    <w:p w14:paraId="34C9804E" w14:textId="77777777" w:rsidR="007615D6" w:rsidRPr="005B25A1" w:rsidRDefault="007615D6" w:rsidP="007615D6">
      <w:pPr>
        <w:keepNext/>
        <w:keepLines/>
      </w:pPr>
      <w:r w:rsidRPr="005B25A1">
        <w:t>Handle if time allows.</w:t>
      </w:r>
    </w:p>
    <w:p w14:paraId="314C09BA" w14:textId="77777777" w:rsidR="007615D6" w:rsidRPr="005B25A1" w:rsidRDefault="007615D6" w:rsidP="007615D6">
      <w:pPr>
        <w:keepNext/>
        <w:keepLines/>
        <w:rPr>
          <w:b/>
          <w:bCs/>
        </w:rPr>
      </w:pPr>
      <w:r w:rsidRPr="005B25A1">
        <w:rPr>
          <w:b/>
          <w:bCs/>
        </w:rPr>
        <w:t>Parallel discussion:</w:t>
      </w:r>
    </w:p>
    <w:p w14:paraId="4D1DF2CC" w14:textId="77777777" w:rsidR="007615D6" w:rsidRPr="005B25A1" w:rsidRDefault="007615D6" w:rsidP="007615D6">
      <w:pPr>
        <w:keepNext/>
        <w:keepLines/>
      </w:pPr>
      <w:r w:rsidRPr="005B25A1">
        <w:t>-</w:t>
      </w:r>
    </w:p>
    <w:p w14:paraId="10F847DD" w14:textId="77777777" w:rsidR="007615D6" w:rsidRPr="005B25A1" w:rsidRDefault="007615D6" w:rsidP="007615D6">
      <w:pPr>
        <w:keepNext/>
        <w:keepLines/>
        <w:rPr>
          <w:b/>
          <w:bCs/>
        </w:rPr>
      </w:pPr>
      <w:r w:rsidRPr="005B25A1">
        <w:rPr>
          <w:b/>
          <w:bCs/>
        </w:rPr>
        <w:t>Plenary Discussion:</w:t>
      </w:r>
    </w:p>
    <w:p w14:paraId="1FE9B544" w14:textId="77777777" w:rsidR="007615D6" w:rsidRPr="005B25A1" w:rsidRDefault="007615D6" w:rsidP="007615D6">
      <w:pPr>
        <w:keepNext/>
        <w:keepLines/>
      </w:pPr>
      <w:r>
        <w:rPr>
          <w:color w:val="FF0000"/>
        </w:rPr>
        <w:t>NO DISCUSSION RECORDED</w:t>
      </w:r>
    </w:p>
    <w:p w14:paraId="63DBAC38" w14:textId="77777777" w:rsidR="007615D6" w:rsidRPr="00EB0339" w:rsidRDefault="007615D6" w:rsidP="007615D6">
      <w:r w:rsidRPr="005B25A1">
        <w:rPr>
          <w:b/>
          <w:bCs/>
        </w:rPr>
        <w:t>Status:</w:t>
      </w:r>
      <w:r>
        <w:t xml:space="preserve"> </w:t>
      </w:r>
      <w:r>
        <w:rPr>
          <w:color w:val="0000FF"/>
        </w:rPr>
        <w:t>Not concluded</w:t>
      </w:r>
      <w:r>
        <w:t>.</w:t>
      </w:r>
    </w:p>
    <w:p w14:paraId="7D6ADB39" w14:textId="77777777" w:rsidR="007615D6" w:rsidRDefault="007615D6" w:rsidP="005A50C0">
      <w:pPr>
        <w:pStyle w:val="Heading3"/>
      </w:pPr>
      <w:r>
        <w:t>19.4.1</w:t>
      </w:r>
      <w:r>
        <w:tab/>
        <w:t>Feasibility Study on 5GS Enhancement for Energy Efficiency and Energy Saving (FS_EnergySys)</w:t>
      </w:r>
    </w:p>
    <w:p w14:paraId="076915B8" w14:textId="77777777" w:rsidR="00A07364" w:rsidRDefault="00000000" w:rsidP="00BB3F37">
      <w:r>
        <w:t>There were no contributions to this agenda item.</w:t>
      </w:r>
    </w:p>
    <w:p w14:paraId="6572D8A2" w14:textId="77777777" w:rsidR="00A07364" w:rsidRDefault="00A07364" w:rsidP="00BB3F37"/>
    <w:p w14:paraId="01ED9FD0" w14:textId="77777777" w:rsidR="007615D6" w:rsidRDefault="007615D6" w:rsidP="005A50C0">
      <w:pPr>
        <w:pStyle w:val="Heading3"/>
      </w:pPr>
      <w:r>
        <w:t>19.4.2</w:t>
      </w:r>
      <w:r>
        <w:tab/>
        <w:t>5GS Enhancement for Energy Efficiency and Energy Saving (EnergySys)</w:t>
      </w:r>
    </w:p>
    <w:p w14:paraId="1418A3B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04C6877" w14:textId="77777777" w:rsidR="00A07364" w:rsidRDefault="00A07364" w:rsidP="00BB3F37"/>
    <w:p w14:paraId="5E505952" w14:textId="77777777" w:rsidR="00A07364" w:rsidRDefault="00A07364" w:rsidP="00BB3F37"/>
    <w:p w14:paraId="4B7F92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w:t>
      </w:r>
    </w:p>
    <w:p w14:paraId="78261D69" w14:textId="77777777" w:rsidR="00E00DA6" w:rsidRDefault="007615D6" w:rsidP="000A3FBD">
      <w:pPr>
        <w:pStyle w:val="NormTop"/>
      </w:pPr>
      <w:r>
        <w:rPr>
          <w:color w:val="0000FF"/>
        </w:rPr>
        <w:t>S2-2409638</w:t>
      </w:r>
      <w:r w:rsidRPr="00D53282">
        <w:t xml:space="preserve"> </w:t>
      </w:r>
      <w:r>
        <w:t>(CR) 23.501 CR5628 (Rel-19, 'B'): Support of Energy Efficiency and Energy Saving (Source: China Mobile, Orange, SK Telecom, Rakuten Mobile, NEC, Tencent, Toyota, LG Electronics, ETRI,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 new NF EECF for architecture and function design to support energy consumption information collection and calculation.</w:t>
      </w:r>
    </w:p>
    <w:p w14:paraId="69433E74" w14:textId="77777777" w:rsidR="007615D6" w:rsidRPr="005B25A1" w:rsidRDefault="007615D6" w:rsidP="007615D6">
      <w:pPr>
        <w:keepNext/>
        <w:keepLines/>
        <w:rPr>
          <w:b/>
          <w:bCs/>
        </w:rPr>
      </w:pPr>
      <w:r w:rsidRPr="005B25A1">
        <w:rPr>
          <w:b/>
          <w:bCs/>
        </w:rPr>
        <w:t>Convenor comment:</w:t>
      </w:r>
    </w:p>
    <w:p w14:paraId="53BFC4FA" w14:textId="77777777" w:rsidR="007615D6" w:rsidRPr="005B25A1" w:rsidRDefault="007615D6" w:rsidP="007615D6">
      <w:pPr>
        <w:keepNext/>
        <w:keepLines/>
      </w:pPr>
      <w:r w:rsidRPr="005B25A1">
        <w:t>Handle as baseline.</w:t>
      </w:r>
    </w:p>
    <w:p w14:paraId="7EF486AE" w14:textId="77777777" w:rsidR="007615D6" w:rsidRPr="005B25A1" w:rsidRDefault="007615D6" w:rsidP="007615D6">
      <w:pPr>
        <w:keepNext/>
        <w:keepLines/>
        <w:rPr>
          <w:b/>
          <w:bCs/>
        </w:rPr>
      </w:pPr>
      <w:r w:rsidRPr="005B25A1">
        <w:rPr>
          <w:b/>
          <w:bCs/>
        </w:rPr>
        <w:t>Parallel discussion:</w:t>
      </w:r>
    </w:p>
    <w:p w14:paraId="05DFB594" w14:textId="77777777" w:rsidR="007615D6" w:rsidRPr="005B25A1" w:rsidRDefault="007615D6" w:rsidP="007615D6">
      <w:pPr>
        <w:keepNext/>
        <w:keepLines/>
      </w:pPr>
      <w:r w:rsidRPr="005B25A1">
        <w:t>-</w:t>
      </w:r>
    </w:p>
    <w:p w14:paraId="7245A5AF" w14:textId="77777777" w:rsidR="007615D6" w:rsidRPr="005B25A1" w:rsidRDefault="007615D6" w:rsidP="007615D6">
      <w:pPr>
        <w:keepNext/>
        <w:keepLines/>
        <w:rPr>
          <w:b/>
          <w:bCs/>
        </w:rPr>
      </w:pPr>
      <w:r w:rsidRPr="005B25A1">
        <w:rPr>
          <w:b/>
          <w:bCs/>
        </w:rPr>
        <w:t>Plenary Discussion:</w:t>
      </w:r>
    </w:p>
    <w:p w14:paraId="74F2303E" w14:textId="77777777" w:rsidR="007615D6" w:rsidRPr="005B25A1" w:rsidRDefault="007615D6" w:rsidP="007615D6">
      <w:pPr>
        <w:keepNext/>
        <w:keepLines/>
      </w:pPr>
      <w:r>
        <w:rPr>
          <w:color w:val="FF0000"/>
        </w:rPr>
        <w:t>NO DISCUSSION RECORDED</w:t>
      </w:r>
    </w:p>
    <w:p w14:paraId="0A31BC87" w14:textId="77777777" w:rsidR="007615D6" w:rsidRPr="00EB0339" w:rsidRDefault="007615D6" w:rsidP="007615D6">
      <w:r w:rsidRPr="005B25A1">
        <w:rPr>
          <w:b/>
          <w:bCs/>
        </w:rPr>
        <w:t>Status:</w:t>
      </w:r>
      <w:r>
        <w:t xml:space="preserve"> </w:t>
      </w:r>
      <w:r>
        <w:rPr>
          <w:color w:val="0000FF"/>
        </w:rPr>
        <w:t>Not concluded</w:t>
      </w:r>
      <w:r>
        <w:t>.</w:t>
      </w:r>
    </w:p>
    <w:p w14:paraId="311A4037" w14:textId="77777777" w:rsidR="00E00DA6" w:rsidRDefault="007615D6" w:rsidP="000A3FBD">
      <w:pPr>
        <w:pStyle w:val="NormTop"/>
      </w:pPr>
      <w:r>
        <w:rPr>
          <w:color w:val="0000FF"/>
        </w:rPr>
        <w:t>S2-2409847</w:t>
      </w:r>
      <w:r w:rsidRPr="00D53282">
        <w:t xml:space="preserve"> </w:t>
      </w:r>
      <w:r>
        <w:t>(CR) 23.501 CR5663 (Rel-19, 'B'): TS 23.501 TR 23.700-66 KI#1 Enablers for Energy Efficiency and Consumption and Exposure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KI#1.</w:t>
      </w:r>
    </w:p>
    <w:p w14:paraId="571E4829" w14:textId="77777777" w:rsidR="007615D6" w:rsidRPr="005B25A1" w:rsidRDefault="007615D6" w:rsidP="007615D6">
      <w:pPr>
        <w:keepNext/>
        <w:keepLines/>
        <w:rPr>
          <w:b/>
          <w:bCs/>
        </w:rPr>
      </w:pPr>
      <w:r w:rsidRPr="005B25A1">
        <w:rPr>
          <w:b/>
          <w:bCs/>
        </w:rPr>
        <w:t>Convenor comment:</w:t>
      </w:r>
    </w:p>
    <w:p w14:paraId="3FC31FFE" w14:textId="77777777" w:rsidR="007615D6" w:rsidRPr="005B25A1" w:rsidRDefault="007615D6" w:rsidP="007615D6">
      <w:pPr>
        <w:keepNext/>
        <w:keepLines/>
      </w:pPr>
      <w:r w:rsidRPr="005B25A1">
        <w:t>Merge into S2-2409638.</w:t>
      </w:r>
    </w:p>
    <w:p w14:paraId="3BAF179C" w14:textId="77777777" w:rsidR="007615D6" w:rsidRPr="005B25A1" w:rsidRDefault="007615D6" w:rsidP="007615D6">
      <w:pPr>
        <w:keepNext/>
        <w:keepLines/>
        <w:rPr>
          <w:b/>
          <w:bCs/>
        </w:rPr>
      </w:pPr>
      <w:r w:rsidRPr="005B25A1">
        <w:rPr>
          <w:b/>
          <w:bCs/>
        </w:rPr>
        <w:t>Parallel discussion:</w:t>
      </w:r>
    </w:p>
    <w:p w14:paraId="47298853" w14:textId="77777777" w:rsidR="007615D6" w:rsidRPr="005B25A1" w:rsidRDefault="007615D6" w:rsidP="007615D6">
      <w:pPr>
        <w:keepNext/>
        <w:keepLines/>
      </w:pPr>
      <w:r w:rsidRPr="005B25A1">
        <w:t>-</w:t>
      </w:r>
    </w:p>
    <w:p w14:paraId="1F5FAB06" w14:textId="77777777" w:rsidR="007615D6" w:rsidRPr="005B25A1" w:rsidRDefault="007615D6" w:rsidP="007615D6">
      <w:pPr>
        <w:keepNext/>
        <w:keepLines/>
        <w:rPr>
          <w:b/>
          <w:bCs/>
        </w:rPr>
      </w:pPr>
      <w:r w:rsidRPr="005B25A1">
        <w:rPr>
          <w:b/>
          <w:bCs/>
        </w:rPr>
        <w:t>Plenary Discussion:</w:t>
      </w:r>
    </w:p>
    <w:p w14:paraId="3430DAF9" w14:textId="77777777" w:rsidR="007615D6" w:rsidRPr="005B25A1" w:rsidRDefault="007615D6" w:rsidP="007615D6">
      <w:pPr>
        <w:keepNext/>
        <w:keepLines/>
      </w:pPr>
      <w:r>
        <w:rPr>
          <w:color w:val="FF0000"/>
        </w:rPr>
        <w:t>NO DISCUSSION RECORDED</w:t>
      </w:r>
    </w:p>
    <w:p w14:paraId="514D5B79" w14:textId="77777777" w:rsidR="007615D6" w:rsidRPr="00EB0339" w:rsidRDefault="007615D6" w:rsidP="007615D6">
      <w:r w:rsidRPr="005B25A1">
        <w:rPr>
          <w:b/>
          <w:bCs/>
        </w:rPr>
        <w:t>Status:</w:t>
      </w:r>
      <w:r>
        <w:t xml:space="preserve"> </w:t>
      </w:r>
      <w:r>
        <w:rPr>
          <w:color w:val="0000FF"/>
        </w:rPr>
        <w:t>Not concluded</w:t>
      </w:r>
      <w:r>
        <w:t>.</w:t>
      </w:r>
    </w:p>
    <w:p w14:paraId="1FBB02B5" w14:textId="77777777" w:rsidR="00E00DA6" w:rsidRDefault="007615D6" w:rsidP="000A3FBD">
      <w:pPr>
        <w:pStyle w:val="NormTop"/>
      </w:pPr>
      <w:r>
        <w:rPr>
          <w:color w:val="0000FF"/>
        </w:rPr>
        <w:t>S2-2409978</w:t>
      </w:r>
      <w:r w:rsidRPr="00D53282">
        <w:t xml:space="preserve"> </w:t>
      </w:r>
      <w:r>
        <w:t>(CR) 23.501 CR5689 (Rel-19, 'B'): KI#1: Support for network energy related information collection and determination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functions and descriptions for supporting network energy related information collection and determination are added. The new services of the new network function are also added.</w:t>
      </w:r>
    </w:p>
    <w:p w14:paraId="646393BF" w14:textId="77777777" w:rsidR="007615D6" w:rsidRPr="005B25A1" w:rsidRDefault="007615D6" w:rsidP="007615D6">
      <w:pPr>
        <w:keepNext/>
        <w:keepLines/>
        <w:rPr>
          <w:b/>
          <w:bCs/>
        </w:rPr>
      </w:pPr>
      <w:r w:rsidRPr="005B25A1">
        <w:rPr>
          <w:b/>
          <w:bCs/>
        </w:rPr>
        <w:t>Convenor comment:</w:t>
      </w:r>
    </w:p>
    <w:p w14:paraId="5B27F6DA" w14:textId="77777777" w:rsidR="007615D6" w:rsidRPr="005B25A1" w:rsidRDefault="007615D6" w:rsidP="007615D6">
      <w:pPr>
        <w:keepNext/>
        <w:keepLines/>
      </w:pPr>
      <w:r w:rsidRPr="005B25A1">
        <w:t>Merge into S2-2409638.</w:t>
      </w:r>
    </w:p>
    <w:p w14:paraId="2735FBB0" w14:textId="77777777" w:rsidR="007615D6" w:rsidRPr="005B25A1" w:rsidRDefault="007615D6" w:rsidP="007615D6">
      <w:pPr>
        <w:keepNext/>
        <w:keepLines/>
        <w:rPr>
          <w:b/>
          <w:bCs/>
        </w:rPr>
      </w:pPr>
      <w:r w:rsidRPr="005B25A1">
        <w:rPr>
          <w:b/>
          <w:bCs/>
        </w:rPr>
        <w:t>Parallel discussion:</w:t>
      </w:r>
    </w:p>
    <w:p w14:paraId="5D055764" w14:textId="77777777" w:rsidR="007615D6" w:rsidRPr="005B25A1" w:rsidRDefault="007615D6" w:rsidP="007615D6">
      <w:pPr>
        <w:keepNext/>
        <w:keepLines/>
      </w:pPr>
      <w:r w:rsidRPr="005B25A1">
        <w:t>-</w:t>
      </w:r>
    </w:p>
    <w:p w14:paraId="30F689F8" w14:textId="77777777" w:rsidR="007615D6" w:rsidRPr="005B25A1" w:rsidRDefault="007615D6" w:rsidP="007615D6">
      <w:pPr>
        <w:keepNext/>
        <w:keepLines/>
        <w:rPr>
          <w:b/>
          <w:bCs/>
        </w:rPr>
      </w:pPr>
      <w:r w:rsidRPr="005B25A1">
        <w:rPr>
          <w:b/>
          <w:bCs/>
        </w:rPr>
        <w:t>Plenary Discussion:</w:t>
      </w:r>
    </w:p>
    <w:p w14:paraId="7D17C57C" w14:textId="77777777" w:rsidR="007615D6" w:rsidRPr="005B25A1" w:rsidRDefault="007615D6" w:rsidP="007615D6">
      <w:pPr>
        <w:keepNext/>
        <w:keepLines/>
      </w:pPr>
      <w:r>
        <w:rPr>
          <w:color w:val="FF0000"/>
        </w:rPr>
        <w:t>NO DISCUSSION RECORDED</w:t>
      </w:r>
    </w:p>
    <w:p w14:paraId="14001073" w14:textId="77777777" w:rsidR="007615D6" w:rsidRPr="00EB0339" w:rsidRDefault="007615D6" w:rsidP="007615D6">
      <w:r w:rsidRPr="005B25A1">
        <w:rPr>
          <w:b/>
          <w:bCs/>
        </w:rPr>
        <w:t>Status:</w:t>
      </w:r>
      <w:r>
        <w:t xml:space="preserve"> </w:t>
      </w:r>
      <w:r>
        <w:rPr>
          <w:color w:val="0000FF"/>
        </w:rPr>
        <w:t>Not concluded</w:t>
      </w:r>
      <w:r>
        <w:t>.</w:t>
      </w:r>
    </w:p>
    <w:p w14:paraId="6183BC8E" w14:textId="77777777" w:rsidR="00E00DA6" w:rsidRDefault="007615D6" w:rsidP="000A3FBD">
      <w:pPr>
        <w:pStyle w:val="NormTop"/>
      </w:pPr>
      <w:r>
        <w:rPr>
          <w:color w:val="0000FF"/>
        </w:rPr>
        <w:lastRenderedPageBreak/>
        <w:t>S2-2410302</w:t>
      </w:r>
      <w:r w:rsidRPr="00D53282">
        <w:t xml:space="preserve"> </w:t>
      </w:r>
      <w:r>
        <w:t>(CR) 23.501 CR5754 (Rel-19, 'B'): KI#1, adding Energy consumption collection and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efficiency and consumption collection and exposure desciption.</w:t>
      </w:r>
    </w:p>
    <w:p w14:paraId="15E576F2" w14:textId="77777777" w:rsidR="007615D6" w:rsidRPr="005B25A1" w:rsidRDefault="007615D6" w:rsidP="007615D6">
      <w:pPr>
        <w:keepNext/>
        <w:keepLines/>
        <w:rPr>
          <w:b/>
          <w:bCs/>
        </w:rPr>
      </w:pPr>
      <w:r w:rsidRPr="005B25A1">
        <w:rPr>
          <w:b/>
          <w:bCs/>
        </w:rPr>
        <w:t>Convenor comment:</w:t>
      </w:r>
    </w:p>
    <w:p w14:paraId="1F10CFD9" w14:textId="77777777" w:rsidR="007615D6" w:rsidRPr="005B25A1" w:rsidRDefault="007615D6" w:rsidP="007615D6">
      <w:pPr>
        <w:keepNext/>
        <w:keepLines/>
      </w:pPr>
      <w:r w:rsidRPr="005B25A1">
        <w:t>Handle. (Discuss Annex part only, Merge the other changes to S2-2409638).</w:t>
      </w:r>
    </w:p>
    <w:p w14:paraId="63027891" w14:textId="77777777" w:rsidR="007615D6" w:rsidRPr="005B25A1" w:rsidRDefault="007615D6" w:rsidP="007615D6">
      <w:pPr>
        <w:keepNext/>
        <w:keepLines/>
        <w:rPr>
          <w:b/>
          <w:bCs/>
        </w:rPr>
      </w:pPr>
      <w:r w:rsidRPr="005B25A1">
        <w:rPr>
          <w:b/>
          <w:bCs/>
        </w:rPr>
        <w:t>Parallel discussion:</w:t>
      </w:r>
    </w:p>
    <w:p w14:paraId="70D8507A" w14:textId="77777777" w:rsidR="007615D6" w:rsidRPr="005B25A1" w:rsidRDefault="007615D6" w:rsidP="007615D6">
      <w:pPr>
        <w:keepNext/>
        <w:keepLines/>
      </w:pPr>
      <w:r w:rsidRPr="005B25A1">
        <w:t>-</w:t>
      </w:r>
    </w:p>
    <w:p w14:paraId="3594578D" w14:textId="77777777" w:rsidR="007615D6" w:rsidRPr="005B25A1" w:rsidRDefault="007615D6" w:rsidP="007615D6">
      <w:pPr>
        <w:keepNext/>
        <w:keepLines/>
        <w:rPr>
          <w:b/>
          <w:bCs/>
        </w:rPr>
      </w:pPr>
      <w:r w:rsidRPr="005B25A1">
        <w:rPr>
          <w:b/>
          <w:bCs/>
        </w:rPr>
        <w:t>Plenary Discussion:</w:t>
      </w:r>
    </w:p>
    <w:p w14:paraId="16EF802F" w14:textId="77777777" w:rsidR="007615D6" w:rsidRPr="005B25A1" w:rsidRDefault="007615D6" w:rsidP="007615D6">
      <w:pPr>
        <w:keepNext/>
        <w:keepLines/>
      </w:pPr>
      <w:r>
        <w:rPr>
          <w:color w:val="FF0000"/>
        </w:rPr>
        <w:t>NO DISCUSSION RECORDED</w:t>
      </w:r>
    </w:p>
    <w:p w14:paraId="7D155B3E" w14:textId="77777777" w:rsidR="007615D6" w:rsidRPr="00EB0339" w:rsidRDefault="007615D6" w:rsidP="007615D6">
      <w:r w:rsidRPr="005B25A1">
        <w:rPr>
          <w:b/>
          <w:bCs/>
        </w:rPr>
        <w:t>Status:</w:t>
      </w:r>
      <w:r>
        <w:t xml:space="preserve"> </w:t>
      </w:r>
      <w:r>
        <w:rPr>
          <w:color w:val="0000FF"/>
        </w:rPr>
        <w:t>Not concluded</w:t>
      </w:r>
      <w:r>
        <w:t>.</w:t>
      </w:r>
    </w:p>
    <w:p w14:paraId="375A675D" w14:textId="77777777" w:rsidR="00E00DA6" w:rsidRDefault="007615D6" w:rsidP="000A3FBD">
      <w:pPr>
        <w:pStyle w:val="NormTop"/>
      </w:pPr>
      <w:r>
        <w:rPr>
          <w:color w:val="0000FF"/>
        </w:rPr>
        <w:t>S2-2410369</w:t>
      </w:r>
      <w:r w:rsidRPr="00D53282">
        <w:t xml:space="preserve"> </w:t>
      </w:r>
      <w:r>
        <w:t>(CR) 23.501 CR5768 (Rel-19, 'B'): Introduction of Energy-related features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 on energy saving and sustainability added.</w:t>
      </w:r>
    </w:p>
    <w:p w14:paraId="223C2EC8" w14:textId="77777777" w:rsidR="007615D6" w:rsidRPr="005B25A1" w:rsidRDefault="007615D6" w:rsidP="007615D6">
      <w:pPr>
        <w:keepNext/>
        <w:keepLines/>
        <w:rPr>
          <w:b/>
          <w:bCs/>
        </w:rPr>
      </w:pPr>
      <w:r w:rsidRPr="005B25A1">
        <w:rPr>
          <w:b/>
          <w:bCs/>
        </w:rPr>
        <w:t>Convenor comment:</w:t>
      </w:r>
    </w:p>
    <w:p w14:paraId="79DB79E2" w14:textId="77777777" w:rsidR="007615D6" w:rsidRPr="005B25A1" w:rsidRDefault="007615D6" w:rsidP="007615D6">
      <w:pPr>
        <w:keepNext/>
        <w:keepLines/>
      </w:pPr>
      <w:r w:rsidRPr="005B25A1">
        <w:t>Handle and discuss Merge into S2-2409638. Subscription part should be moved to KI#2 discussion and merged to the related CR. NF discovery and selection and UPF selection part should be moved to KI#3 discussion, and Merge into S2-2409641.</w:t>
      </w:r>
    </w:p>
    <w:p w14:paraId="73DFBB06" w14:textId="77777777" w:rsidR="007615D6" w:rsidRPr="005B25A1" w:rsidRDefault="007615D6" w:rsidP="007615D6">
      <w:pPr>
        <w:keepNext/>
        <w:keepLines/>
        <w:rPr>
          <w:b/>
          <w:bCs/>
        </w:rPr>
      </w:pPr>
      <w:r w:rsidRPr="005B25A1">
        <w:rPr>
          <w:b/>
          <w:bCs/>
        </w:rPr>
        <w:t>Parallel discussion:</w:t>
      </w:r>
    </w:p>
    <w:p w14:paraId="6916D2FB" w14:textId="77777777" w:rsidR="007615D6" w:rsidRPr="005B25A1" w:rsidRDefault="007615D6" w:rsidP="007615D6">
      <w:pPr>
        <w:keepNext/>
        <w:keepLines/>
      </w:pPr>
      <w:r w:rsidRPr="005B25A1">
        <w:t>-</w:t>
      </w:r>
    </w:p>
    <w:p w14:paraId="2BA8E67D" w14:textId="77777777" w:rsidR="007615D6" w:rsidRPr="005B25A1" w:rsidRDefault="007615D6" w:rsidP="007615D6">
      <w:pPr>
        <w:keepNext/>
        <w:keepLines/>
        <w:rPr>
          <w:b/>
          <w:bCs/>
        </w:rPr>
      </w:pPr>
      <w:r w:rsidRPr="005B25A1">
        <w:rPr>
          <w:b/>
          <w:bCs/>
        </w:rPr>
        <w:t>Plenary Discussion:</w:t>
      </w:r>
    </w:p>
    <w:p w14:paraId="099F1431" w14:textId="77777777" w:rsidR="007615D6" w:rsidRPr="005B25A1" w:rsidRDefault="007615D6" w:rsidP="007615D6">
      <w:pPr>
        <w:keepNext/>
        <w:keepLines/>
      </w:pPr>
      <w:r>
        <w:rPr>
          <w:color w:val="FF0000"/>
        </w:rPr>
        <w:t>NO DISCUSSION RECORDED</w:t>
      </w:r>
    </w:p>
    <w:p w14:paraId="36D659EB" w14:textId="77777777" w:rsidR="007615D6" w:rsidRPr="00EB0339" w:rsidRDefault="007615D6" w:rsidP="007615D6">
      <w:r w:rsidRPr="005B25A1">
        <w:rPr>
          <w:b/>
          <w:bCs/>
        </w:rPr>
        <w:t>Status:</w:t>
      </w:r>
      <w:r>
        <w:t xml:space="preserve"> </w:t>
      </w:r>
      <w:r>
        <w:rPr>
          <w:color w:val="0000FF"/>
        </w:rPr>
        <w:t>Not concluded</w:t>
      </w:r>
      <w:r>
        <w:t>.</w:t>
      </w:r>
    </w:p>
    <w:p w14:paraId="58445619" w14:textId="77777777" w:rsidR="00E00DA6" w:rsidRDefault="007615D6" w:rsidP="000A3FBD">
      <w:pPr>
        <w:pStyle w:val="NormTop"/>
      </w:pPr>
      <w:r>
        <w:rPr>
          <w:color w:val="0000FF"/>
        </w:rPr>
        <w:t>S2-2410421</w:t>
      </w:r>
      <w:r w:rsidRPr="00D53282">
        <w:t xml:space="preserve"> </w:t>
      </w:r>
      <w:r>
        <w:t>(CR) 23.501 CR5774 (Rel-19, 'B'): On the general support of energy saving and energy efficiency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revisions are proposed: - added energy related definitions - added in new clause 5.X the support of Energy Stystsem - added new functionalities impact to the related clauses - added new Annex for calculating the energy consumption.</w:t>
      </w:r>
    </w:p>
    <w:p w14:paraId="50A7F318" w14:textId="77777777" w:rsidR="007615D6" w:rsidRPr="005B25A1" w:rsidRDefault="007615D6" w:rsidP="007615D6">
      <w:pPr>
        <w:keepNext/>
        <w:keepLines/>
        <w:rPr>
          <w:b/>
          <w:bCs/>
        </w:rPr>
      </w:pPr>
      <w:r w:rsidRPr="005B25A1">
        <w:rPr>
          <w:b/>
          <w:bCs/>
        </w:rPr>
        <w:t>Convenor comment:</w:t>
      </w:r>
    </w:p>
    <w:p w14:paraId="5625BCC7" w14:textId="77777777" w:rsidR="007615D6" w:rsidRPr="005B25A1" w:rsidRDefault="007615D6" w:rsidP="007615D6">
      <w:pPr>
        <w:keepNext/>
        <w:keepLines/>
      </w:pPr>
      <w:r w:rsidRPr="005B25A1">
        <w:t>Merge into S2-2409638.</w:t>
      </w:r>
    </w:p>
    <w:p w14:paraId="00C80F10" w14:textId="77777777" w:rsidR="007615D6" w:rsidRPr="005B25A1" w:rsidRDefault="007615D6" w:rsidP="007615D6">
      <w:pPr>
        <w:keepNext/>
        <w:keepLines/>
        <w:rPr>
          <w:b/>
          <w:bCs/>
        </w:rPr>
      </w:pPr>
      <w:r w:rsidRPr="005B25A1">
        <w:rPr>
          <w:b/>
          <w:bCs/>
        </w:rPr>
        <w:t>Parallel discussion:</w:t>
      </w:r>
    </w:p>
    <w:p w14:paraId="15F69A74" w14:textId="77777777" w:rsidR="007615D6" w:rsidRPr="005B25A1" w:rsidRDefault="007615D6" w:rsidP="007615D6">
      <w:pPr>
        <w:keepNext/>
        <w:keepLines/>
      </w:pPr>
      <w:r w:rsidRPr="005B25A1">
        <w:t>-</w:t>
      </w:r>
    </w:p>
    <w:p w14:paraId="30900C1D" w14:textId="77777777" w:rsidR="007615D6" w:rsidRPr="005B25A1" w:rsidRDefault="007615D6" w:rsidP="007615D6">
      <w:pPr>
        <w:keepNext/>
        <w:keepLines/>
        <w:rPr>
          <w:b/>
          <w:bCs/>
        </w:rPr>
      </w:pPr>
      <w:r w:rsidRPr="005B25A1">
        <w:rPr>
          <w:b/>
          <w:bCs/>
        </w:rPr>
        <w:t>Plenary Discussion:</w:t>
      </w:r>
    </w:p>
    <w:p w14:paraId="212D8DD0" w14:textId="77777777" w:rsidR="007615D6" w:rsidRPr="005B25A1" w:rsidRDefault="007615D6" w:rsidP="007615D6">
      <w:pPr>
        <w:keepNext/>
        <w:keepLines/>
      </w:pPr>
      <w:r>
        <w:rPr>
          <w:color w:val="FF0000"/>
        </w:rPr>
        <w:t>NO DISCUSSION RECORDED</w:t>
      </w:r>
    </w:p>
    <w:p w14:paraId="6BA63B84" w14:textId="77777777" w:rsidR="007615D6" w:rsidRPr="00EB0339" w:rsidRDefault="007615D6" w:rsidP="007615D6">
      <w:r w:rsidRPr="005B25A1">
        <w:rPr>
          <w:b/>
          <w:bCs/>
        </w:rPr>
        <w:t>Status:</w:t>
      </w:r>
      <w:r>
        <w:t xml:space="preserve"> </w:t>
      </w:r>
      <w:r>
        <w:rPr>
          <w:color w:val="0000FF"/>
        </w:rPr>
        <w:t>Not concluded</w:t>
      </w:r>
      <w:r>
        <w:t>.</w:t>
      </w:r>
    </w:p>
    <w:p w14:paraId="63461C11" w14:textId="77777777" w:rsidR="00E00DA6" w:rsidRDefault="007615D6" w:rsidP="000A3FBD">
      <w:pPr>
        <w:pStyle w:val="NormTop"/>
      </w:pPr>
      <w:r>
        <w:rPr>
          <w:color w:val="0000FF"/>
        </w:rPr>
        <w:lastRenderedPageBreak/>
        <w:t>S2-2410576</w:t>
      </w:r>
      <w:r w:rsidRPr="00D53282">
        <w:t xml:space="preserve"> </w:t>
      </w:r>
      <w:r>
        <w:t>(CR) 23.501 CR5812 (Rel-19, 'B'): Support of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define a new NF to support collection and calculation of energy consumption information.</w:t>
      </w:r>
    </w:p>
    <w:p w14:paraId="13AFA9FF" w14:textId="77777777" w:rsidR="007615D6" w:rsidRPr="005B25A1" w:rsidRDefault="007615D6" w:rsidP="007615D6">
      <w:pPr>
        <w:keepNext/>
        <w:keepLines/>
        <w:rPr>
          <w:b/>
          <w:bCs/>
        </w:rPr>
      </w:pPr>
      <w:r w:rsidRPr="005B25A1">
        <w:rPr>
          <w:b/>
          <w:bCs/>
        </w:rPr>
        <w:t>Convenor comment:</w:t>
      </w:r>
    </w:p>
    <w:p w14:paraId="55194BBD" w14:textId="77777777" w:rsidR="007615D6" w:rsidRPr="005B25A1" w:rsidRDefault="007615D6" w:rsidP="007615D6">
      <w:pPr>
        <w:keepNext/>
        <w:keepLines/>
      </w:pPr>
      <w:r w:rsidRPr="005B25A1">
        <w:t>Merge into S2-2409638.</w:t>
      </w:r>
    </w:p>
    <w:p w14:paraId="467B8307" w14:textId="77777777" w:rsidR="007615D6" w:rsidRPr="005B25A1" w:rsidRDefault="007615D6" w:rsidP="007615D6">
      <w:pPr>
        <w:keepNext/>
        <w:keepLines/>
        <w:rPr>
          <w:b/>
          <w:bCs/>
        </w:rPr>
      </w:pPr>
      <w:r w:rsidRPr="005B25A1">
        <w:rPr>
          <w:b/>
          <w:bCs/>
        </w:rPr>
        <w:t>Parallel discussion:</w:t>
      </w:r>
    </w:p>
    <w:p w14:paraId="0B5E7691" w14:textId="77777777" w:rsidR="007615D6" w:rsidRPr="005B25A1" w:rsidRDefault="007615D6" w:rsidP="007615D6">
      <w:pPr>
        <w:keepNext/>
        <w:keepLines/>
      </w:pPr>
      <w:r w:rsidRPr="005B25A1">
        <w:t>-</w:t>
      </w:r>
    </w:p>
    <w:p w14:paraId="41F7560B" w14:textId="77777777" w:rsidR="007615D6" w:rsidRPr="005B25A1" w:rsidRDefault="007615D6" w:rsidP="007615D6">
      <w:pPr>
        <w:keepNext/>
        <w:keepLines/>
        <w:rPr>
          <w:b/>
          <w:bCs/>
        </w:rPr>
      </w:pPr>
      <w:r w:rsidRPr="005B25A1">
        <w:rPr>
          <w:b/>
          <w:bCs/>
        </w:rPr>
        <w:t>Plenary Discussion:</w:t>
      </w:r>
    </w:p>
    <w:p w14:paraId="48ACB4C5" w14:textId="77777777" w:rsidR="007615D6" w:rsidRPr="005B25A1" w:rsidRDefault="007615D6" w:rsidP="007615D6">
      <w:pPr>
        <w:keepNext/>
        <w:keepLines/>
      </w:pPr>
      <w:r>
        <w:rPr>
          <w:color w:val="FF0000"/>
        </w:rPr>
        <w:t>NO DISCUSSION RECORDED</w:t>
      </w:r>
    </w:p>
    <w:p w14:paraId="249FBC11" w14:textId="77777777" w:rsidR="007615D6" w:rsidRPr="00EB0339" w:rsidRDefault="007615D6" w:rsidP="007615D6">
      <w:r w:rsidRPr="005B25A1">
        <w:rPr>
          <w:b/>
          <w:bCs/>
        </w:rPr>
        <w:t>Status:</w:t>
      </w:r>
      <w:r>
        <w:t xml:space="preserve"> </w:t>
      </w:r>
      <w:r>
        <w:rPr>
          <w:color w:val="0000FF"/>
        </w:rPr>
        <w:t>Not concluded</w:t>
      </w:r>
      <w:r>
        <w:t>.</w:t>
      </w:r>
    </w:p>
    <w:p w14:paraId="1EFE8B21" w14:textId="77777777" w:rsidR="00E00DA6" w:rsidRDefault="007615D6" w:rsidP="000A3FBD">
      <w:pPr>
        <w:pStyle w:val="NormTop"/>
      </w:pPr>
      <w:r>
        <w:rPr>
          <w:color w:val="0000FF"/>
        </w:rPr>
        <w:t>S2-2410366</w:t>
      </w:r>
      <w:r w:rsidRPr="00D53282">
        <w:t xml:space="preserve"> </w:t>
      </w:r>
      <w:r>
        <w:t>(CR) 23.288 CR1260 (Rel-19, 'B'): Support of a new function dedicated to energy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clauses added to describe a new NF which is dedicated to the handling the analytic for energy consumption estimation.</w:t>
      </w:r>
    </w:p>
    <w:p w14:paraId="262C383F" w14:textId="77777777" w:rsidR="007615D6" w:rsidRPr="005B25A1" w:rsidRDefault="007615D6" w:rsidP="007615D6">
      <w:pPr>
        <w:keepNext/>
        <w:keepLines/>
        <w:rPr>
          <w:b/>
          <w:bCs/>
        </w:rPr>
      </w:pPr>
      <w:r w:rsidRPr="005B25A1">
        <w:rPr>
          <w:b/>
          <w:bCs/>
        </w:rPr>
        <w:t>Convenor comment:</w:t>
      </w:r>
    </w:p>
    <w:p w14:paraId="097698C4" w14:textId="77777777" w:rsidR="007615D6" w:rsidRPr="005B25A1" w:rsidRDefault="007615D6" w:rsidP="007615D6">
      <w:pPr>
        <w:keepNext/>
        <w:keepLines/>
      </w:pPr>
      <w:r w:rsidRPr="005B25A1">
        <w:t>Handle.</w:t>
      </w:r>
    </w:p>
    <w:p w14:paraId="25CF3C72" w14:textId="77777777" w:rsidR="007615D6" w:rsidRPr="005B25A1" w:rsidRDefault="007615D6" w:rsidP="007615D6">
      <w:pPr>
        <w:keepNext/>
        <w:keepLines/>
        <w:rPr>
          <w:b/>
          <w:bCs/>
        </w:rPr>
      </w:pPr>
      <w:r w:rsidRPr="005B25A1">
        <w:rPr>
          <w:b/>
          <w:bCs/>
        </w:rPr>
        <w:t>Parallel discussion:</w:t>
      </w:r>
    </w:p>
    <w:p w14:paraId="1A4E9F75" w14:textId="77777777" w:rsidR="007615D6" w:rsidRPr="005B25A1" w:rsidRDefault="007615D6" w:rsidP="007615D6">
      <w:pPr>
        <w:keepNext/>
        <w:keepLines/>
      </w:pPr>
      <w:r w:rsidRPr="005B25A1">
        <w:t>-</w:t>
      </w:r>
    </w:p>
    <w:p w14:paraId="55480E44" w14:textId="77777777" w:rsidR="007615D6" w:rsidRPr="005B25A1" w:rsidRDefault="007615D6" w:rsidP="007615D6">
      <w:pPr>
        <w:keepNext/>
        <w:keepLines/>
        <w:rPr>
          <w:b/>
          <w:bCs/>
        </w:rPr>
      </w:pPr>
      <w:r w:rsidRPr="005B25A1">
        <w:rPr>
          <w:b/>
          <w:bCs/>
        </w:rPr>
        <w:t>Plenary Discussion:</w:t>
      </w:r>
    </w:p>
    <w:p w14:paraId="48581A79" w14:textId="77777777" w:rsidR="007615D6" w:rsidRPr="005B25A1" w:rsidRDefault="007615D6" w:rsidP="007615D6">
      <w:pPr>
        <w:keepNext/>
        <w:keepLines/>
      </w:pPr>
      <w:r>
        <w:rPr>
          <w:color w:val="FF0000"/>
        </w:rPr>
        <w:t>NO DISCUSSION RECORDED</w:t>
      </w:r>
    </w:p>
    <w:p w14:paraId="76FC70A4" w14:textId="77777777" w:rsidR="007615D6" w:rsidRPr="00EB0339" w:rsidRDefault="007615D6" w:rsidP="007615D6">
      <w:r w:rsidRPr="005B25A1">
        <w:rPr>
          <w:b/>
          <w:bCs/>
        </w:rPr>
        <w:t>Status:</w:t>
      </w:r>
      <w:r>
        <w:t xml:space="preserve"> </w:t>
      </w:r>
      <w:r>
        <w:rPr>
          <w:color w:val="0000FF"/>
        </w:rPr>
        <w:t>Not concluded</w:t>
      </w:r>
      <w:r>
        <w:t>.</w:t>
      </w:r>
    </w:p>
    <w:p w14:paraId="4D7A37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information exposure</w:t>
      </w:r>
    </w:p>
    <w:p w14:paraId="64BE15E4" w14:textId="77777777" w:rsidR="00E00DA6" w:rsidRDefault="007615D6" w:rsidP="000A3FBD">
      <w:pPr>
        <w:pStyle w:val="NormTop"/>
      </w:pPr>
      <w:r>
        <w:rPr>
          <w:color w:val="0000FF"/>
        </w:rPr>
        <w:t>S2-2409979</w:t>
      </w:r>
      <w:r w:rsidRPr="00D53282">
        <w:t xml:space="preserve"> </w:t>
      </w:r>
      <w:r>
        <w:t>(CR) 23.501 CR5690 (Rel-19, 'B'): KI#1: Energy related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functions and descriptions for supporting network energy related information exposure is added. The new services for supporting the energy related information exposure are also added.</w:t>
      </w:r>
    </w:p>
    <w:p w14:paraId="6B5AA84A" w14:textId="77777777" w:rsidR="007615D6" w:rsidRPr="005B25A1" w:rsidRDefault="007615D6" w:rsidP="007615D6">
      <w:pPr>
        <w:keepNext/>
        <w:keepLines/>
        <w:rPr>
          <w:b/>
          <w:bCs/>
        </w:rPr>
      </w:pPr>
      <w:r w:rsidRPr="005B25A1">
        <w:rPr>
          <w:b/>
          <w:bCs/>
        </w:rPr>
        <w:t>Convenor comment:</w:t>
      </w:r>
    </w:p>
    <w:p w14:paraId="0FF6FE45" w14:textId="77777777" w:rsidR="007615D6" w:rsidRPr="005B25A1" w:rsidRDefault="007615D6" w:rsidP="007615D6">
      <w:pPr>
        <w:keepNext/>
        <w:keepLines/>
      </w:pPr>
      <w:r w:rsidRPr="005B25A1">
        <w:t>Handle.</w:t>
      </w:r>
    </w:p>
    <w:p w14:paraId="11855963" w14:textId="77777777" w:rsidR="007615D6" w:rsidRPr="005B25A1" w:rsidRDefault="007615D6" w:rsidP="007615D6">
      <w:pPr>
        <w:keepNext/>
        <w:keepLines/>
        <w:rPr>
          <w:b/>
          <w:bCs/>
        </w:rPr>
      </w:pPr>
      <w:r w:rsidRPr="005B25A1">
        <w:rPr>
          <w:b/>
          <w:bCs/>
        </w:rPr>
        <w:t>Parallel discussion:</w:t>
      </w:r>
    </w:p>
    <w:p w14:paraId="43C2E6E8" w14:textId="77777777" w:rsidR="007615D6" w:rsidRPr="005B25A1" w:rsidRDefault="007615D6" w:rsidP="007615D6">
      <w:pPr>
        <w:keepNext/>
        <w:keepLines/>
      </w:pPr>
      <w:r w:rsidRPr="005B25A1">
        <w:t>-</w:t>
      </w:r>
    </w:p>
    <w:p w14:paraId="2721381C" w14:textId="77777777" w:rsidR="007615D6" w:rsidRPr="005B25A1" w:rsidRDefault="007615D6" w:rsidP="007615D6">
      <w:pPr>
        <w:keepNext/>
        <w:keepLines/>
        <w:rPr>
          <w:b/>
          <w:bCs/>
        </w:rPr>
      </w:pPr>
      <w:r w:rsidRPr="005B25A1">
        <w:rPr>
          <w:b/>
          <w:bCs/>
        </w:rPr>
        <w:t>Plenary Discussion:</w:t>
      </w:r>
    </w:p>
    <w:p w14:paraId="40725E3E" w14:textId="77777777" w:rsidR="007615D6" w:rsidRPr="005B25A1" w:rsidRDefault="007615D6" w:rsidP="007615D6">
      <w:pPr>
        <w:keepNext/>
        <w:keepLines/>
      </w:pPr>
      <w:r>
        <w:rPr>
          <w:color w:val="FF0000"/>
        </w:rPr>
        <w:t>NO DISCUSSION RECORDED</w:t>
      </w:r>
    </w:p>
    <w:p w14:paraId="7E9642B7" w14:textId="77777777" w:rsidR="007615D6" w:rsidRPr="00EB0339" w:rsidRDefault="007615D6" w:rsidP="007615D6">
      <w:r w:rsidRPr="005B25A1">
        <w:rPr>
          <w:b/>
          <w:bCs/>
        </w:rPr>
        <w:t>Status:</w:t>
      </w:r>
      <w:r>
        <w:t xml:space="preserve"> </w:t>
      </w:r>
      <w:r>
        <w:rPr>
          <w:color w:val="0000FF"/>
        </w:rPr>
        <w:t>Not concluded</w:t>
      </w:r>
      <w:r>
        <w:t>.</w:t>
      </w:r>
    </w:p>
    <w:p w14:paraId="658A70A5" w14:textId="77777777" w:rsidR="00E00DA6" w:rsidRDefault="007615D6" w:rsidP="000A3FBD">
      <w:pPr>
        <w:pStyle w:val="NormTop"/>
      </w:pPr>
      <w:r>
        <w:rPr>
          <w:color w:val="0000FF"/>
        </w:rPr>
        <w:lastRenderedPageBreak/>
        <w:t>S2-2410075</w:t>
      </w:r>
      <w:r w:rsidRPr="00D53282">
        <w:t xml:space="preserve"> </w:t>
      </w:r>
      <w:r>
        <w:t>(CR) 23.501 CR5712 (Rel-19, 'B'): KI#1: Introduction of NF/Node-level Energy Consumption information exposure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NF/Node-level Energy Consumption information exposure.</w:t>
      </w:r>
    </w:p>
    <w:p w14:paraId="0B10680D" w14:textId="77777777" w:rsidR="007615D6" w:rsidRPr="005B25A1" w:rsidRDefault="007615D6" w:rsidP="007615D6">
      <w:pPr>
        <w:keepNext/>
        <w:keepLines/>
        <w:rPr>
          <w:b/>
          <w:bCs/>
        </w:rPr>
      </w:pPr>
      <w:r w:rsidRPr="005B25A1">
        <w:rPr>
          <w:b/>
          <w:bCs/>
        </w:rPr>
        <w:t>Convenor comment:</w:t>
      </w:r>
    </w:p>
    <w:p w14:paraId="0F7462BD" w14:textId="77777777" w:rsidR="007615D6" w:rsidRPr="005B25A1" w:rsidRDefault="007615D6" w:rsidP="007615D6">
      <w:pPr>
        <w:keepNext/>
        <w:keepLines/>
      </w:pPr>
      <w:r w:rsidRPr="005B25A1">
        <w:t>Merge into S2-2409638.</w:t>
      </w:r>
    </w:p>
    <w:p w14:paraId="7EFC9FFC" w14:textId="77777777" w:rsidR="007615D6" w:rsidRPr="005B25A1" w:rsidRDefault="007615D6" w:rsidP="007615D6">
      <w:pPr>
        <w:keepNext/>
        <w:keepLines/>
        <w:rPr>
          <w:b/>
          <w:bCs/>
        </w:rPr>
      </w:pPr>
      <w:r w:rsidRPr="005B25A1">
        <w:rPr>
          <w:b/>
          <w:bCs/>
        </w:rPr>
        <w:t>Parallel discussion:</w:t>
      </w:r>
    </w:p>
    <w:p w14:paraId="3C9270A5" w14:textId="77777777" w:rsidR="007615D6" w:rsidRPr="005B25A1" w:rsidRDefault="007615D6" w:rsidP="007615D6">
      <w:pPr>
        <w:keepNext/>
        <w:keepLines/>
      </w:pPr>
      <w:r w:rsidRPr="005B25A1">
        <w:t>-</w:t>
      </w:r>
    </w:p>
    <w:p w14:paraId="58F84B92" w14:textId="77777777" w:rsidR="007615D6" w:rsidRPr="005B25A1" w:rsidRDefault="007615D6" w:rsidP="007615D6">
      <w:pPr>
        <w:keepNext/>
        <w:keepLines/>
        <w:rPr>
          <w:b/>
          <w:bCs/>
        </w:rPr>
      </w:pPr>
      <w:r w:rsidRPr="005B25A1">
        <w:rPr>
          <w:b/>
          <w:bCs/>
        </w:rPr>
        <w:t>Plenary Discussion:</w:t>
      </w:r>
    </w:p>
    <w:p w14:paraId="487813E1" w14:textId="77777777" w:rsidR="007615D6" w:rsidRPr="005B25A1" w:rsidRDefault="007615D6" w:rsidP="007615D6">
      <w:pPr>
        <w:keepNext/>
        <w:keepLines/>
      </w:pPr>
      <w:r>
        <w:rPr>
          <w:color w:val="FF0000"/>
        </w:rPr>
        <w:t>NO DISCUSSION RECORDED</w:t>
      </w:r>
    </w:p>
    <w:p w14:paraId="419F7189" w14:textId="77777777" w:rsidR="007615D6" w:rsidRPr="00EB0339" w:rsidRDefault="007615D6" w:rsidP="007615D6">
      <w:r w:rsidRPr="005B25A1">
        <w:rPr>
          <w:b/>
          <w:bCs/>
        </w:rPr>
        <w:t>Status:</w:t>
      </w:r>
      <w:r>
        <w:t xml:space="preserve"> </w:t>
      </w:r>
      <w:r>
        <w:rPr>
          <w:color w:val="0000FF"/>
        </w:rPr>
        <w:t>Not concluded</w:t>
      </w:r>
      <w:r>
        <w:t>.</w:t>
      </w:r>
    </w:p>
    <w:p w14:paraId="1CD363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EECF definition, architecture, etc.</w:t>
      </w:r>
    </w:p>
    <w:p w14:paraId="74A09B5A" w14:textId="77777777" w:rsidR="00E00DA6" w:rsidRDefault="007615D6" w:rsidP="000A3FBD">
      <w:pPr>
        <w:pStyle w:val="NormTop"/>
      </w:pPr>
      <w:r>
        <w:rPr>
          <w:color w:val="0000FF"/>
        </w:rPr>
        <w:t>S2-2409681</w:t>
      </w:r>
      <w:r w:rsidRPr="00D53282">
        <w:t xml:space="preserve"> </w:t>
      </w:r>
      <w:r>
        <w:t>(CR) 23.501 CR5636 (Rel-19, 'B'): Introduction of new network function for energy related information, its definition and corresponding Architecture Reference Model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KI#1.</w:t>
      </w:r>
    </w:p>
    <w:p w14:paraId="5074C36E" w14:textId="77777777" w:rsidR="007615D6" w:rsidRPr="005B25A1" w:rsidRDefault="007615D6" w:rsidP="007615D6">
      <w:pPr>
        <w:keepNext/>
        <w:keepLines/>
        <w:rPr>
          <w:b/>
          <w:bCs/>
        </w:rPr>
      </w:pPr>
      <w:r w:rsidRPr="005B25A1">
        <w:rPr>
          <w:b/>
          <w:bCs/>
        </w:rPr>
        <w:t>Convenor comment:</w:t>
      </w:r>
    </w:p>
    <w:p w14:paraId="2A7A36FE" w14:textId="77777777" w:rsidR="007615D6" w:rsidRPr="005B25A1" w:rsidRDefault="007615D6" w:rsidP="007615D6">
      <w:pPr>
        <w:keepNext/>
        <w:keepLines/>
      </w:pPr>
      <w:r w:rsidRPr="005B25A1">
        <w:t>Handle as baseline for changes except for functional description.</w:t>
      </w:r>
    </w:p>
    <w:p w14:paraId="2D9C748F" w14:textId="77777777" w:rsidR="007615D6" w:rsidRPr="005B25A1" w:rsidRDefault="007615D6" w:rsidP="007615D6">
      <w:pPr>
        <w:keepNext/>
        <w:keepLines/>
        <w:rPr>
          <w:b/>
          <w:bCs/>
        </w:rPr>
      </w:pPr>
      <w:r w:rsidRPr="005B25A1">
        <w:rPr>
          <w:b/>
          <w:bCs/>
        </w:rPr>
        <w:t>Parallel discussion:</w:t>
      </w:r>
    </w:p>
    <w:p w14:paraId="663053F6" w14:textId="77777777" w:rsidR="007615D6" w:rsidRPr="005B25A1" w:rsidRDefault="007615D6" w:rsidP="007615D6">
      <w:pPr>
        <w:keepNext/>
        <w:keepLines/>
      </w:pPr>
      <w:r w:rsidRPr="005B25A1">
        <w:t>-</w:t>
      </w:r>
    </w:p>
    <w:p w14:paraId="6711DF2E" w14:textId="77777777" w:rsidR="007615D6" w:rsidRPr="005B25A1" w:rsidRDefault="007615D6" w:rsidP="007615D6">
      <w:pPr>
        <w:keepNext/>
        <w:keepLines/>
        <w:rPr>
          <w:b/>
          <w:bCs/>
        </w:rPr>
      </w:pPr>
      <w:r w:rsidRPr="005B25A1">
        <w:rPr>
          <w:b/>
          <w:bCs/>
        </w:rPr>
        <w:t>Plenary Discussion:</w:t>
      </w:r>
    </w:p>
    <w:p w14:paraId="33ABC73F" w14:textId="77777777" w:rsidR="007615D6" w:rsidRPr="005B25A1" w:rsidRDefault="007615D6" w:rsidP="007615D6">
      <w:pPr>
        <w:keepNext/>
        <w:keepLines/>
      </w:pPr>
      <w:r>
        <w:rPr>
          <w:color w:val="FF0000"/>
        </w:rPr>
        <w:t>NO DISCUSSION RECORDED</w:t>
      </w:r>
    </w:p>
    <w:p w14:paraId="60078610" w14:textId="77777777" w:rsidR="007615D6" w:rsidRPr="00EB0339" w:rsidRDefault="007615D6" w:rsidP="007615D6">
      <w:r w:rsidRPr="005B25A1">
        <w:rPr>
          <w:b/>
          <w:bCs/>
        </w:rPr>
        <w:t>Status:</w:t>
      </w:r>
      <w:r>
        <w:t xml:space="preserve"> </w:t>
      </w:r>
      <w:r>
        <w:rPr>
          <w:color w:val="0000FF"/>
        </w:rPr>
        <w:t>Not concluded</w:t>
      </w:r>
      <w:r>
        <w:t>.</w:t>
      </w:r>
    </w:p>
    <w:p w14:paraId="1BAF0D46" w14:textId="77777777" w:rsidR="00E00DA6" w:rsidRDefault="007615D6" w:rsidP="000A3FBD">
      <w:pPr>
        <w:pStyle w:val="NormTop"/>
      </w:pPr>
      <w:r>
        <w:rPr>
          <w:color w:val="0000FF"/>
        </w:rPr>
        <w:t>S2-2410194</w:t>
      </w:r>
      <w:r w:rsidRPr="00D53282">
        <w:t xml:space="preserve"> </w:t>
      </w:r>
      <w:r>
        <w:t>(CR) 23.501 CR5740 (Rel-19, 'B'): Functional Description of Energy Efficiency Control Functionality (Source: OPPO, Samsung,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Abbreviation and functional description of EECF.</w:t>
      </w:r>
    </w:p>
    <w:p w14:paraId="259CFAC4" w14:textId="77777777" w:rsidR="007615D6" w:rsidRPr="005B25A1" w:rsidRDefault="007615D6" w:rsidP="007615D6">
      <w:pPr>
        <w:keepNext/>
        <w:keepLines/>
        <w:rPr>
          <w:b/>
          <w:bCs/>
        </w:rPr>
      </w:pPr>
      <w:r w:rsidRPr="005B25A1">
        <w:rPr>
          <w:b/>
          <w:bCs/>
        </w:rPr>
        <w:t>Convenor comment:</w:t>
      </w:r>
    </w:p>
    <w:p w14:paraId="124CFDDC" w14:textId="77777777" w:rsidR="007615D6" w:rsidRPr="005B25A1" w:rsidRDefault="007615D6" w:rsidP="007615D6">
      <w:pPr>
        <w:keepNext/>
        <w:keepLines/>
      </w:pPr>
      <w:r w:rsidRPr="005B25A1">
        <w:t>Handle as baseline for functional description.</w:t>
      </w:r>
    </w:p>
    <w:p w14:paraId="2EB38D6E" w14:textId="77777777" w:rsidR="007615D6" w:rsidRPr="005B25A1" w:rsidRDefault="007615D6" w:rsidP="007615D6">
      <w:pPr>
        <w:keepNext/>
        <w:keepLines/>
        <w:rPr>
          <w:b/>
          <w:bCs/>
        </w:rPr>
      </w:pPr>
      <w:r w:rsidRPr="005B25A1">
        <w:rPr>
          <w:b/>
          <w:bCs/>
        </w:rPr>
        <w:t>Parallel discussion:</w:t>
      </w:r>
    </w:p>
    <w:p w14:paraId="39458AC1" w14:textId="77777777" w:rsidR="007615D6" w:rsidRPr="005B25A1" w:rsidRDefault="007615D6" w:rsidP="007615D6">
      <w:pPr>
        <w:keepNext/>
        <w:keepLines/>
      </w:pPr>
      <w:r w:rsidRPr="005B25A1">
        <w:t>-</w:t>
      </w:r>
    </w:p>
    <w:p w14:paraId="3BE8E721" w14:textId="77777777" w:rsidR="007615D6" w:rsidRPr="005B25A1" w:rsidRDefault="007615D6" w:rsidP="007615D6">
      <w:pPr>
        <w:keepNext/>
        <w:keepLines/>
        <w:rPr>
          <w:b/>
          <w:bCs/>
        </w:rPr>
      </w:pPr>
      <w:r w:rsidRPr="005B25A1">
        <w:rPr>
          <w:b/>
          <w:bCs/>
        </w:rPr>
        <w:t>Plenary Discussion:</w:t>
      </w:r>
    </w:p>
    <w:p w14:paraId="70F7AEBB" w14:textId="77777777" w:rsidR="007615D6" w:rsidRPr="005B25A1" w:rsidRDefault="007615D6" w:rsidP="007615D6">
      <w:pPr>
        <w:keepNext/>
        <w:keepLines/>
      </w:pPr>
      <w:r>
        <w:rPr>
          <w:color w:val="FF0000"/>
        </w:rPr>
        <w:t>NO DISCUSSION RECORDED</w:t>
      </w:r>
    </w:p>
    <w:p w14:paraId="68F742A7" w14:textId="77777777" w:rsidR="007615D6" w:rsidRPr="00EB0339" w:rsidRDefault="007615D6" w:rsidP="007615D6">
      <w:r w:rsidRPr="005B25A1">
        <w:rPr>
          <w:b/>
          <w:bCs/>
        </w:rPr>
        <w:t>Status:</w:t>
      </w:r>
      <w:r>
        <w:t xml:space="preserve"> </w:t>
      </w:r>
      <w:r>
        <w:rPr>
          <w:color w:val="0000FF"/>
        </w:rPr>
        <w:t>Not concluded</w:t>
      </w:r>
      <w:r>
        <w:t>.</w:t>
      </w:r>
    </w:p>
    <w:p w14:paraId="70C4F148" w14:textId="77777777" w:rsidR="00E00DA6" w:rsidRDefault="007615D6" w:rsidP="000A3FBD">
      <w:pPr>
        <w:pStyle w:val="NormTop"/>
      </w:pPr>
      <w:r>
        <w:rPr>
          <w:color w:val="0000FF"/>
        </w:rPr>
        <w:lastRenderedPageBreak/>
        <w:t>S2-2410301</w:t>
      </w:r>
      <w:r w:rsidRPr="00D53282">
        <w:t xml:space="preserve"> </w:t>
      </w:r>
      <w:r>
        <w:t>(CR) 23.501 CR5753 (Rel-19, 'B'): Adding the definition, abbreviation and architecture for energySys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definition, abbreviation and architecture for the energy efficiency and consumption management.</w:t>
      </w:r>
    </w:p>
    <w:p w14:paraId="4E695795" w14:textId="77777777" w:rsidR="007615D6" w:rsidRPr="005B25A1" w:rsidRDefault="007615D6" w:rsidP="007615D6">
      <w:pPr>
        <w:keepNext/>
        <w:keepLines/>
        <w:rPr>
          <w:b/>
          <w:bCs/>
        </w:rPr>
      </w:pPr>
      <w:r w:rsidRPr="005B25A1">
        <w:rPr>
          <w:b/>
          <w:bCs/>
        </w:rPr>
        <w:t>Convenor comment:</w:t>
      </w:r>
    </w:p>
    <w:p w14:paraId="3A51D5DB" w14:textId="77777777" w:rsidR="007615D6" w:rsidRPr="005B25A1" w:rsidRDefault="007615D6" w:rsidP="007615D6">
      <w:pPr>
        <w:keepNext/>
        <w:keepLines/>
      </w:pPr>
      <w:r w:rsidRPr="005B25A1">
        <w:t>Merge into S2-2409681.</w:t>
      </w:r>
    </w:p>
    <w:p w14:paraId="70860D85" w14:textId="77777777" w:rsidR="007615D6" w:rsidRPr="005B25A1" w:rsidRDefault="007615D6" w:rsidP="007615D6">
      <w:pPr>
        <w:keepNext/>
        <w:keepLines/>
        <w:rPr>
          <w:b/>
          <w:bCs/>
        </w:rPr>
      </w:pPr>
      <w:r w:rsidRPr="005B25A1">
        <w:rPr>
          <w:b/>
          <w:bCs/>
        </w:rPr>
        <w:t>Parallel discussion:</w:t>
      </w:r>
    </w:p>
    <w:p w14:paraId="61C194C9" w14:textId="77777777" w:rsidR="007615D6" w:rsidRPr="005B25A1" w:rsidRDefault="007615D6" w:rsidP="007615D6">
      <w:pPr>
        <w:keepNext/>
        <w:keepLines/>
      </w:pPr>
      <w:r w:rsidRPr="005B25A1">
        <w:t>-</w:t>
      </w:r>
    </w:p>
    <w:p w14:paraId="5A75CB65" w14:textId="77777777" w:rsidR="007615D6" w:rsidRPr="005B25A1" w:rsidRDefault="007615D6" w:rsidP="007615D6">
      <w:pPr>
        <w:keepNext/>
        <w:keepLines/>
        <w:rPr>
          <w:b/>
          <w:bCs/>
        </w:rPr>
      </w:pPr>
      <w:r w:rsidRPr="005B25A1">
        <w:rPr>
          <w:b/>
          <w:bCs/>
        </w:rPr>
        <w:t>Plenary Discussion:</w:t>
      </w:r>
    </w:p>
    <w:p w14:paraId="7408BC80" w14:textId="77777777" w:rsidR="007615D6" w:rsidRPr="005B25A1" w:rsidRDefault="007615D6" w:rsidP="007615D6">
      <w:pPr>
        <w:keepNext/>
        <w:keepLines/>
      </w:pPr>
      <w:r>
        <w:rPr>
          <w:color w:val="FF0000"/>
        </w:rPr>
        <w:t>NO DISCUSSION RECORDED</w:t>
      </w:r>
    </w:p>
    <w:p w14:paraId="0E348066" w14:textId="77777777" w:rsidR="007615D6" w:rsidRPr="00EB0339" w:rsidRDefault="007615D6" w:rsidP="007615D6">
      <w:r w:rsidRPr="005B25A1">
        <w:rPr>
          <w:b/>
          <w:bCs/>
        </w:rPr>
        <w:t>Status:</w:t>
      </w:r>
      <w:r>
        <w:t xml:space="preserve"> </w:t>
      </w:r>
      <w:r>
        <w:rPr>
          <w:color w:val="0000FF"/>
        </w:rPr>
        <w:t>Not concluded</w:t>
      </w:r>
      <w:r>
        <w:t>.</w:t>
      </w:r>
    </w:p>
    <w:p w14:paraId="0F2E9350" w14:textId="77777777" w:rsidR="00E00DA6" w:rsidRDefault="007615D6" w:rsidP="000A3FBD">
      <w:pPr>
        <w:pStyle w:val="NormTop"/>
      </w:pPr>
      <w:r>
        <w:rPr>
          <w:color w:val="0000FF"/>
        </w:rPr>
        <w:t>S2-2410579</w:t>
      </w:r>
      <w:r w:rsidRPr="00D53282">
        <w:t xml:space="preserve"> </w:t>
      </w:r>
      <w:r>
        <w:t>(CR) 23.501 CR5814 (Rel-19, 'B'): Definitions for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new defintions for energy efficiency and energy saving feature.</w:t>
      </w:r>
    </w:p>
    <w:p w14:paraId="08D617C4" w14:textId="77777777" w:rsidR="007615D6" w:rsidRPr="005B25A1" w:rsidRDefault="007615D6" w:rsidP="007615D6">
      <w:pPr>
        <w:keepNext/>
        <w:keepLines/>
        <w:rPr>
          <w:b/>
          <w:bCs/>
        </w:rPr>
      </w:pPr>
      <w:r w:rsidRPr="005B25A1">
        <w:rPr>
          <w:b/>
          <w:bCs/>
        </w:rPr>
        <w:t>Convenor comment:</w:t>
      </w:r>
    </w:p>
    <w:p w14:paraId="185A7A6B" w14:textId="77777777" w:rsidR="007615D6" w:rsidRPr="005B25A1" w:rsidRDefault="007615D6" w:rsidP="007615D6">
      <w:pPr>
        <w:keepNext/>
        <w:keepLines/>
      </w:pPr>
      <w:r w:rsidRPr="005B25A1">
        <w:t>Merge into S2-2409681.</w:t>
      </w:r>
    </w:p>
    <w:p w14:paraId="621727E5" w14:textId="77777777" w:rsidR="007615D6" w:rsidRPr="005B25A1" w:rsidRDefault="007615D6" w:rsidP="007615D6">
      <w:pPr>
        <w:keepNext/>
        <w:keepLines/>
        <w:rPr>
          <w:b/>
          <w:bCs/>
        </w:rPr>
      </w:pPr>
      <w:r w:rsidRPr="005B25A1">
        <w:rPr>
          <w:b/>
          <w:bCs/>
        </w:rPr>
        <w:t>Parallel discussion:</w:t>
      </w:r>
    </w:p>
    <w:p w14:paraId="2D6271E8" w14:textId="77777777" w:rsidR="007615D6" w:rsidRPr="005B25A1" w:rsidRDefault="007615D6" w:rsidP="007615D6">
      <w:pPr>
        <w:keepNext/>
        <w:keepLines/>
      </w:pPr>
      <w:r w:rsidRPr="005B25A1">
        <w:t>-</w:t>
      </w:r>
    </w:p>
    <w:p w14:paraId="34B89278" w14:textId="77777777" w:rsidR="007615D6" w:rsidRPr="005B25A1" w:rsidRDefault="007615D6" w:rsidP="007615D6">
      <w:pPr>
        <w:keepNext/>
        <w:keepLines/>
        <w:rPr>
          <w:b/>
          <w:bCs/>
        </w:rPr>
      </w:pPr>
      <w:r w:rsidRPr="005B25A1">
        <w:rPr>
          <w:b/>
          <w:bCs/>
        </w:rPr>
        <w:t>Plenary Discussion:</w:t>
      </w:r>
    </w:p>
    <w:p w14:paraId="27D7E07C" w14:textId="77777777" w:rsidR="007615D6" w:rsidRPr="005B25A1" w:rsidRDefault="007615D6" w:rsidP="007615D6">
      <w:pPr>
        <w:keepNext/>
        <w:keepLines/>
      </w:pPr>
      <w:r>
        <w:rPr>
          <w:color w:val="FF0000"/>
        </w:rPr>
        <w:t>NO DISCUSSION RECORDED</w:t>
      </w:r>
    </w:p>
    <w:p w14:paraId="1FCBB530" w14:textId="77777777" w:rsidR="007615D6" w:rsidRPr="00EB0339" w:rsidRDefault="007615D6" w:rsidP="007615D6">
      <w:r w:rsidRPr="005B25A1">
        <w:rPr>
          <w:b/>
          <w:bCs/>
        </w:rPr>
        <w:t>Status:</w:t>
      </w:r>
      <w:r>
        <w:t xml:space="preserve"> </w:t>
      </w:r>
      <w:r>
        <w:rPr>
          <w:color w:val="0000FF"/>
        </w:rPr>
        <w:t>Not concluded</w:t>
      </w:r>
      <w:r>
        <w:t>.</w:t>
      </w:r>
    </w:p>
    <w:p w14:paraId="64F2B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information collection (procedures)</w:t>
      </w:r>
    </w:p>
    <w:p w14:paraId="4E9CB39B" w14:textId="77777777" w:rsidR="00E00DA6" w:rsidRDefault="007615D6" w:rsidP="000A3FBD">
      <w:pPr>
        <w:pStyle w:val="NormTop"/>
      </w:pPr>
      <w:r>
        <w:rPr>
          <w:color w:val="0000FF"/>
        </w:rPr>
        <w:t>S2-2409639</w:t>
      </w:r>
      <w:r w:rsidRPr="00D53282">
        <w:t xml:space="preserve"> </w:t>
      </w:r>
      <w:r>
        <w:t>(CR) 23.502 CR4999 (Rel-19, 'B'): Procedure of Energy Consumption calculation and exposure of required granularities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new procedures and service operations to support energy consumption informaiton calculation and exposure of required granularity.</w:t>
      </w:r>
    </w:p>
    <w:p w14:paraId="6CA3287C" w14:textId="77777777" w:rsidR="007615D6" w:rsidRPr="005B25A1" w:rsidRDefault="007615D6" w:rsidP="007615D6">
      <w:pPr>
        <w:keepNext/>
        <w:keepLines/>
        <w:rPr>
          <w:b/>
          <w:bCs/>
        </w:rPr>
      </w:pPr>
      <w:r w:rsidRPr="005B25A1">
        <w:rPr>
          <w:b/>
          <w:bCs/>
        </w:rPr>
        <w:t>Parallel discussion:</w:t>
      </w:r>
    </w:p>
    <w:p w14:paraId="4A54FB75" w14:textId="77777777" w:rsidR="007615D6" w:rsidRPr="005B25A1" w:rsidRDefault="007615D6" w:rsidP="007615D6">
      <w:pPr>
        <w:keepNext/>
        <w:keepLines/>
      </w:pPr>
      <w:r w:rsidRPr="005B25A1">
        <w:t>-</w:t>
      </w:r>
    </w:p>
    <w:p w14:paraId="393F8C40" w14:textId="77777777" w:rsidR="007615D6" w:rsidRPr="005B25A1" w:rsidRDefault="007615D6" w:rsidP="007615D6">
      <w:pPr>
        <w:keepNext/>
        <w:keepLines/>
        <w:rPr>
          <w:b/>
          <w:bCs/>
        </w:rPr>
      </w:pPr>
      <w:r w:rsidRPr="005B25A1">
        <w:rPr>
          <w:b/>
          <w:bCs/>
        </w:rPr>
        <w:t>Plenary Discussion:</w:t>
      </w:r>
    </w:p>
    <w:p w14:paraId="55F4376F" w14:textId="77777777" w:rsidR="007615D6" w:rsidRPr="005B25A1" w:rsidRDefault="007615D6" w:rsidP="007615D6">
      <w:pPr>
        <w:keepNext/>
        <w:keepLines/>
      </w:pPr>
      <w:r>
        <w:rPr>
          <w:color w:val="FF0000"/>
        </w:rPr>
        <w:t>NO DISCUSSION RECORDED</w:t>
      </w:r>
    </w:p>
    <w:p w14:paraId="14FF8268" w14:textId="77777777" w:rsidR="007615D6" w:rsidRPr="00EB0339" w:rsidRDefault="007615D6" w:rsidP="007615D6">
      <w:r w:rsidRPr="005B25A1">
        <w:rPr>
          <w:b/>
          <w:bCs/>
        </w:rPr>
        <w:t>Status:</w:t>
      </w:r>
      <w:r>
        <w:t xml:space="preserve"> </w:t>
      </w:r>
      <w:r>
        <w:rPr>
          <w:color w:val="0000FF"/>
        </w:rPr>
        <w:t>Not concluded</w:t>
      </w:r>
      <w:r>
        <w:t>.</w:t>
      </w:r>
    </w:p>
    <w:p w14:paraId="293A8488" w14:textId="77777777" w:rsidR="00E00DA6" w:rsidRDefault="007615D6" w:rsidP="000A3FBD">
      <w:pPr>
        <w:pStyle w:val="NormTop"/>
      </w:pPr>
      <w:r>
        <w:rPr>
          <w:color w:val="0000FF"/>
        </w:rPr>
        <w:lastRenderedPageBreak/>
        <w:t>S2-2409980</w:t>
      </w:r>
      <w:r w:rsidRPr="00D53282">
        <w:t xml:space="preserve"> </w:t>
      </w:r>
      <w:r>
        <w:t>(CR) 23.502 CR5045 (Rel-19, 'B'): KI#1: Energy related information collection and exposure procedures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for supporting network energy related information collection and exposure is added. The new services of the new network function are also added.</w:t>
      </w:r>
    </w:p>
    <w:p w14:paraId="44FB2A73" w14:textId="77777777" w:rsidR="007615D6" w:rsidRPr="005B25A1" w:rsidRDefault="007615D6" w:rsidP="007615D6">
      <w:pPr>
        <w:keepNext/>
        <w:keepLines/>
        <w:rPr>
          <w:b/>
          <w:bCs/>
        </w:rPr>
      </w:pPr>
      <w:r w:rsidRPr="005B25A1">
        <w:rPr>
          <w:b/>
          <w:bCs/>
        </w:rPr>
        <w:t>Parallel discussion:</w:t>
      </w:r>
    </w:p>
    <w:p w14:paraId="72985DD5" w14:textId="77777777" w:rsidR="007615D6" w:rsidRPr="005B25A1" w:rsidRDefault="007615D6" w:rsidP="007615D6">
      <w:pPr>
        <w:keepNext/>
        <w:keepLines/>
      </w:pPr>
      <w:r w:rsidRPr="005B25A1">
        <w:t>-</w:t>
      </w:r>
    </w:p>
    <w:p w14:paraId="5A54AF56" w14:textId="77777777" w:rsidR="007615D6" w:rsidRPr="005B25A1" w:rsidRDefault="007615D6" w:rsidP="007615D6">
      <w:pPr>
        <w:keepNext/>
        <w:keepLines/>
        <w:rPr>
          <w:b/>
          <w:bCs/>
        </w:rPr>
      </w:pPr>
      <w:r w:rsidRPr="005B25A1">
        <w:rPr>
          <w:b/>
          <w:bCs/>
        </w:rPr>
        <w:t>Plenary Discussion:</w:t>
      </w:r>
    </w:p>
    <w:p w14:paraId="7DD752ED" w14:textId="77777777" w:rsidR="007615D6" w:rsidRPr="005B25A1" w:rsidRDefault="007615D6" w:rsidP="007615D6">
      <w:pPr>
        <w:keepNext/>
        <w:keepLines/>
      </w:pPr>
      <w:r>
        <w:rPr>
          <w:color w:val="FF0000"/>
        </w:rPr>
        <w:t>NO DISCUSSION RECORDED</w:t>
      </w:r>
    </w:p>
    <w:p w14:paraId="48954263" w14:textId="77777777" w:rsidR="007615D6" w:rsidRPr="00EB0339" w:rsidRDefault="007615D6" w:rsidP="007615D6">
      <w:r w:rsidRPr="005B25A1">
        <w:rPr>
          <w:b/>
          <w:bCs/>
        </w:rPr>
        <w:t>Status:</w:t>
      </w:r>
      <w:r>
        <w:t xml:space="preserve"> </w:t>
      </w:r>
      <w:r>
        <w:rPr>
          <w:color w:val="0000FF"/>
        </w:rPr>
        <w:t>Not concluded</w:t>
      </w:r>
      <w:r>
        <w:t>.</w:t>
      </w:r>
    </w:p>
    <w:p w14:paraId="2120A636" w14:textId="77777777" w:rsidR="00E00DA6" w:rsidRDefault="007615D6" w:rsidP="000A3FBD">
      <w:pPr>
        <w:pStyle w:val="NormTop"/>
      </w:pPr>
      <w:r>
        <w:rPr>
          <w:color w:val="0000FF"/>
        </w:rPr>
        <w:t>S2-2410303</w:t>
      </w:r>
      <w:r w:rsidRPr="00D53282">
        <w:t xml:space="preserve"> </w:t>
      </w:r>
      <w:r>
        <w:t>(CR) 23.502 CR5084 (Rel-19, 'B'): KI#1, Energy information collection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on energy consumption collection.</w:t>
      </w:r>
    </w:p>
    <w:p w14:paraId="7C951BB6" w14:textId="77777777" w:rsidR="007615D6" w:rsidRPr="005B25A1" w:rsidRDefault="007615D6" w:rsidP="007615D6">
      <w:pPr>
        <w:keepNext/>
        <w:keepLines/>
        <w:rPr>
          <w:b/>
          <w:bCs/>
        </w:rPr>
      </w:pPr>
      <w:r w:rsidRPr="005B25A1">
        <w:rPr>
          <w:b/>
          <w:bCs/>
        </w:rPr>
        <w:t>Parallel discussion:</w:t>
      </w:r>
    </w:p>
    <w:p w14:paraId="7F551ADC" w14:textId="77777777" w:rsidR="007615D6" w:rsidRPr="005B25A1" w:rsidRDefault="007615D6" w:rsidP="007615D6">
      <w:pPr>
        <w:keepNext/>
        <w:keepLines/>
      </w:pPr>
      <w:r w:rsidRPr="005B25A1">
        <w:t>-</w:t>
      </w:r>
    </w:p>
    <w:p w14:paraId="7EF472F6" w14:textId="77777777" w:rsidR="007615D6" w:rsidRPr="005B25A1" w:rsidRDefault="007615D6" w:rsidP="007615D6">
      <w:pPr>
        <w:keepNext/>
        <w:keepLines/>
        <w:rPr>
          <w:b/>
          <w:bCs/>
        </w:rPr>
      </w:pPr>
      <w:r w:rsidRPr="005B25A1">
        <w:rPr>
          <w:b/>
          <w:bCs/>
        </w:rPr>
        <w:t>Plenary Discussion:</w:t>
      </w:r>
    </w:p>
    <w:p w14:paraId="02EB501E" w14:textId="77777777" w:rsidR="007615D6" w:rsidRPr="005B25A1" w:rsidRDefault="007615D6" w:rsidP="007615D6">
      <w:pPr>
        <w:keepNext/>
        <w:keepLines/>
      </w:pPr>
      <w:r>
        <w:rPr>
          <w:color w:val="FF0000"/>
        </w:rPr>
        <w:t>NO DISCUSSION RECORDED</w:t>
      </w:r>
    </w:p>
    <w:p w14:paraId="186D2F0C" w14:textId="77777777" w:rsidR="007615D6" w:rsidRPr="00EB0339" w:rsidRDefault="007615D6" w:rsidP="007615D6">
      <w:r w:rsidRPr="005B25A1">
        <w:rPr>
          <w:b/>
          <w:bCs/>
        </w:rPr>
        <w:t>Status:</w:t>
      </w:r>
      <w:r>
        <w:t xml:space="preserve"> </w:t>
      </w:r>
      <w:r>
        <w:rPr>
          <w:color w:val="0000FF"/>
        </w:rPr>
        <w:t>Not concluded</w:t>
      </w:r>
      <w:r>
        <w:t>.</w:t>
      </w:r>
    </w:p>
    <w:p w14:paraId="2FB28F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(23.501)</w:t>
      </w:r>
    </w:p>
    <w:p w14:paraId="7047E975" w14:textId="77777777" w:rsidR="00E00DA6" w:rsidRDefault="007615D6" w:rsidP="000A3FBD">
      <w:pPr>
        <w:pStyle w:val="NormTop"/>
      </w:pPr>
      <w:r>
        <w:rPr>
          <w:color w:val="0000FF"/>
        </w:rPr>
        <w:t>S2-2409666</w:t>
      </w:r>
      <w:r w:rsidRPr="00D53282">
        <w:t xml:space="preserve"> </w:t>
      </w:r>
      <w:r>
        <w:t>(CR) 23.501 CR5634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11D42B76" w14:textId="77777777" w:rsidR="007615D6" w:rsidRPr="005B25A1" w:rsidRDefault="007615D6" w:rsidP="007615D6">
      <w:pPr>
        <w:keepNext/>
        <w:keepLines/>
        <w:rPr>
          <w:b/>
          <w:bCs/>
        </w:rPr>
      </w:pPr>
      <w:r w:rsidRPr="005B25A1">
        <w:rPr>
          <w:b/>
          <w:bCs/>
        </w:rPr>
        <w:t>Convenor comment:</w:t>
      </w:r>
    </w:p>
    <w:p w14:paraId="13940E62" w14:textId="77777777" w:rsidR="007615D6" w:rsidRPr="005B25A1" w:rsidRDefault="007615D6" w:rsidP="007615D6">
      <w:pPr>
        <w:keepNext/>
        <w:keepLines/>
      </w:pPr>
      <w:r w:rsidRPr="005B25A1">
        <w:t>Handle.</w:t>
      </w:r>
    </w:p>
    <w:p w14:paraId="31F88824" w14:textId="77777777" w:rsidR="007615D6" w:rsidRPr="005B25A1" w:rsidRDefault="007615D6" w:rsidP="007615D6">
      <w:pPr>
        <w:keepNext/>
        <w:keepLines/>
        <w:rPr>
          <w:b/>
          <w:bCs/>
        </w:rPr>
      </w:pPr>
      <w:r w:rsidRPr="005B25A1">
        <w:rPr>
          <w:b/>
          <w:bCs/>
        </w:rPr>
        <w:t>Parallel discussion:</w:t>
      </w:r>
    </w:p>
    <w:p w14:paraId="268B8BF2" w14:textId="77777777" w:rsidR="007615D6" w:rsidRPr="005B25A1" w:rsidRDefault="007615D6" w:rsidP="007615D6">
      <w:pPr>
        <w:keepNext/>
        <w:keepLines/>
      </w:pPr>
      <w:r w:rsidRPr="005B25A1">
        <w:t>-</w:t>
      </w:r>
    </w:p>
    <w:p w14:paraId="52848599" w14:textId="77777777" w:rsidR="007615D6" w:rsidRPr="005B25A1" w:rsidRDefault="007615D6" w:rsidP="007615D6">
      <w:pPr>
        <w:keepNext/>
        <w:keepLines/>
        <w:rPr>
          <w:b/>
          <w:bCs/>
        </w:rPr>
      </w:pPr>
      <w:r w:rsidRPr="005B25A1">
        <w:rPr>
          <w:b/>
          <w:bCs/>
        </w:rPr>
        <w:t>Plenary Discussion:</w:t>
      </w:r>
    </w:p>
    <w:p w14:paraId="410631BF" w14:textId="77777777" w:rsidR="007615D6" w:rsidRPr="005B25A1" w:rsidRDefault="007615D6" w:rsidP="007615D6">
      <w:pPr>
        <w:keepNext/>
        <w:keepLines/>
      </w:pPr>
      <w:r>
        <w:rPr>
          <w:color w:val="FF0000"/>
        </w:rPr>
        <w:t>NO DISCUSSION RECORDED</w:t>
      </w:r>
    </w:p>
    <w:p w14:paraId="25AF4D32" w14:textId="77777777" w:rsidR="007615D6" w:rsidRPr="00EB0339" w:rsidRDefault="007615D6" w:rsidP="007615D6">
      <w:r w:rsidRPr="005B25A1">
        <w:rPr>
          <w:b/>
          <w:bCs/>
        </w:rPr>
        <w:t>Status:</w:t>
      </w:r>
      <w:r>
        <w:t xml:space="preserve"> </w:t>
      </w:r>
      <w:r>
        <w:rPr>
          <w:color w:val="0000FF"/>
        </w:rPr>
        <w:t>Not concluded</w:t>
      </w:r>
      <w:r>
        <w:t>.</w:t>
      </w:r>
    </w:p>
    <w:p w14:paraId="513144B7" w14:textId="77777777" w:rsidR="00E00DA6" w:rsidRDefault="007615D6" w:rsidP="000A3FBD">
      <w:pPr>
        <w:pStyle w:val="NormTop"/>
      </w:pPr>
      <w:r>
        <w:rPr>
          <w:color w:val="0000FF"/>
        </w:rPr>
        <w:lastRenderedPageBreak/>
        <w:t>S2-2410192</w:t>
      </w:r>
      <w:r w:rsidRPr="00D53282">
        <w:t xml:space="preserve"> </w:t>
      </w:r>
      <w:r>
        <w:t>(CR) 23.501 CR5739 (Rel-19, 'B'): KI#2: UE subscription and policy control for energy efficiency and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Energy Consumption Credit Limit is added into the UE subscription data. The related policy control based on the Energy Consumption Credit Limit is added.</w:t>
      </w:r>
    </w:p>
    <w:p w14:paraId="6A25FA3E" w14:textId="77777777" w:rsidR="007615D6" w:rsidRPr="005B25A1" w:rsidRDefault="007615D6" w:rsidP="007615D6">
      <w:pPr>
        <w:keepNext/>
        <w:keepLines/>
        <w:rPr>
          <w:b/>
          <w:bCs/>
        </w:rPr>
      </w:pPr>
      <w:r w:rsidRPr="005B25A1">
        <w:rPr>
          <w:b/>
          <w:bCs/>
        </w:rPr>
        <w:t>Convenor comment:</w:t>
      </w:r>
    </w:p>
    <w:p w14:paraId="4DFE0D97" w14:textId="77777777" w:rsidR="007615D6" w:rsidRPr="005B25A1" w:rsidRDefault="007615D6" w:rsidP="007615D6">
      <w:pPr>
        <w:keepNext/>
        <w:keepLines/>
      </w:pPr>
      <w:r w:rsidRPr="005B25A1">
        <w:t>Handle.</w:t>
      </w:r>
    </w:p>
    <w:p w14:paraId="265C375E" w14:textId="77777777" w:rsidR="007615D6" w:rsidRPr="005B25A1" w:rsidRDefault="007615D6" w:rsidP="007615D6">
      <w:pPr>
        <w:keepNext/>
        <w:keepLines/>
        <w:rPr>
          <w:b/>
          <w:bCs/>
        </w:rPr>
      </w:pPr>
      <w:r w:rsidRPr="005B25A1">
        <w:rPr>
          <w:b/>
          <w:bCs/>
        </w:rPr>
        <w:t>Parallel discussion:</w:t>
      </w:r>
    </w:p>
    <w:p w14:paraId="3AC4DF00" w14:textId="77777777" w:rsidR="007615D6" w:rsidRPr="005B25A1" w:rsidRDefault="007615D6" w:rsidP="007615D6">
      <w:pPr>
        <w:keepNext/>
        <w:keepLines/>
      </w:pPr>
      <w:r w:rsidRPr="005B25A1">
        <w:t>-</w:t>
      </w:r>
    </w:p>
    <w:p w14:paraId="2DABD247" w14:textId="77777777" w:rsidR="007615D6" w:rsidRPr="005B25A1" w:rsidRDefault="007615D6" w:rsidP="007615D6">
      <w:pPr>
        <w:keepNext/>
        <w:keepLines/>
        <w:rPr>
          <w:b/>
          <w:bCs/>
        </w:rPr>
      </w:pPr>
      <w:r w:rsidRPr="005B25A1">
        <w:rPr>
          <w:b/>
          <w:bCs/>
        </w:rPr>
        <w:t>Plenary Discussion:</w:t>
      </w:r>
    </w:p>
    <w:p w14:paraId="33AEA803" w14:textId="77777777" w:rsidR="007615D6" w:rsidRPr="005B25A1" w:rsidRDefault="007615D6" w:rsidP="007615D6">
      <w:pPr>
        <w:keepNext/>
        <w:keepLines/>
      </w:pPr>
      <w:r>
        <w:rPr>
          <w:color w:val="FF0000"/>
        </w:rPr>
        <w:t>NO DISCUSSION RECORDED</w:t>
      </w:r>
    </w:p>
    <w:p w14:paraId="4E705A19" w14:textId="77777777" w:rsidR="007615D6" w:rsidRPr="00EB0339" w:rsidRDefault="007615D6" w:rsidP="007615D6">
      <w:r w:rsidRPr="005B25A1">
        <w:rPr>
          <w:b/>
          <w:bCs/>
        </w:rPr>
        <w:t>Status:</w:t>
      </w:r>
      <w:r>
        <w:t xml:space="preserve"> </w:t>
      </w:r>
      <w:r>
        <w:rPr>
          <w:color w:val="0000FF"/>
        </w:rPr>
        <w:t>Not concluded</w:t>
      </w:r>
      <w:r>
        <w:t>.</w:t>
      </w:r>
    </w:p>
    <w:p w14:paraId="473D5736" w14:textId="77777777" w:rsidR="00E00DA6" w:rsidRDefault="007615D6" w:rsidP="000A3FBD">
      <w:pPr>
        <w:pStyle w:val="NormTop"/>
      </w:pPr>
      <w:r>
        <w:rPr>
          <w:color w:val="0000FF"/>
        </w:rPr>
        <w:t>S2-2410304</w:t>
      </w:r>
      <w:r w:rsidRPr="00D53282">
        <w:t xml:space="preserve"> </w:t>
      </w:r>
      <w:r>
        <w:t>(CR) 23.501 CR5755 (Rel-19, 'B'): KI#2, adding Policy control based on the Subscription and Energy Consumption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based on the Subscription and Energy Consumption.</w:t>
      </w:r>
    </w:p>
    <w:p w14:paraId="17477C33" w14:textId="77777777" w:rsidR="007615D6" w:rsidRPr="005B25A1" w:rsidRDefault="007615D6" w:rsidP="007615D6">
      <w:pPr>
        <w:keepNext/>
        <w:keepLines/>
        <w:rPr>
          <w:b/>
          <w:bCs/>
        </w:rPr>
      </w:pPr>
      <w:r w:rsidRPr="005B25A1">
        <w:rPr>
          <w:b/>
          <w:bCs/>
        </w:rPr>
        <w:t>Convenor comment:</w:t>
      </w:r>
    </w:p>
    <w:p w14:paraId="2C74723E" w14:textId="77777777" w:rsidR="007615D6" w:rsidRPr="005B25A1" w:rsidRDefault="007615D6" w:rsidP="007615D6">
      <w:pPr>
        <w:keepNext/>
        <w:keepLines/>
      </w:pPr>
      <w:r w:rsidRPr="005B25A1">
        <w:t>Handle and Merge into S2-2410192?</w:t>
      </w:r>
    </w:p>
    <w:p w14:paraId="0A4F7378" w14:textId="77777777" w:rsidR="007615D6" w:rsidRPr="005B25A1" w:rsidRDefault="007615D6" w:rsidP="007615D6">
      <w:pPr>
        <w:keepNext/>
        <w:keepLines/>
        <w:rPr>
          <w:b/>
          <w:bCs/>
        </w:rPr>
      </w:pPr>
      <w:r w:rsidRPr="005B25A1">
        <w:rPr>
          <w:b/>
          <w:bCs/>
        </w:rPr>
        <w:t>Parallel discussion:</w:t>
      </w:r>
    </w:p>
    <w:p w14:paraId="250D65E3" w14:textId="77777777" w:rsidR="007615D6" w:rsidRPr="005B25A1" w:rsidRDefault="007615D6" w:rsidP="007615D6">
      <w:pPr>
        <w:keepNext/>
        <w:keepLines/>
      </w:pPr>
      <w:r w:rsidRPr="005B25A1">
        <w:t>-</w:t>
      </w:r>
    </w:p>
    <w:p w14:paraId="0E0A7E26" w14:textId="77777777" w:rsidR="007615D6" w:rsidRPr="005B25A1" w:rsidRDefault="007615D6" w:rsidP="007615D6">
      <w:pPr>
        <w:keepNext/>
        <w:keepLines/>
        <w:rPr>
          <w:b/>
          <w:bCs/>
        </w:rPr>
      </w:pPr>
      <w:r w:rsidRPr="005B25A1">
        <w:rPr>
          <w:b/>
          <w:bCs/>
        </w:rPr>
        <w:t>Plenary Discussion:</w:t>
      </w:r>
    </w:p>
    <w:p w14:paraId="439632A0" w14:textId="77777777" w:rsidR="007615D6" w:rsidRPr="005B25A1" w:rsidRDefault="007615D6" w:rsidP="007615D6">
      <w:pPr>
        <w:keepNext/>
        <w:keepLines/>
      </w:pPr>
      <w:r>
        <w:rPr>
          <w:color w:val="FF0000"/>
        </w:rPr>
        <w:t>NO DISCUSSION RECORDED</w:t>
      </w:r>
    </w:p>
    <w:p w14:paraId="7420EE27" w14:textId="77777777" w:rsidR="007615D6" w:rsidRPr="00EB0339" w:rsidRDefault="007615D6" w:rsidP="007615D6">
      <w:r w:rsidRPr="005B25A1">
        <w:rPr>
          <w:b/>
          <w:bCs/>
        </w:rPr>
        <w:t>Status:</w:t>
      </w:r>
      <w:r>
        <w:t xml:space="preserve"> </w:t>
      </w:r>
      <w:r>
        <w:rPr>
          <w:color w:val="0000FF"/>
        </w:rPr>
        <w:t>Not concluded</w:t>
      </w:r>
      <w:r>
        <w:t>.</w:t>
      </w:r>
    </w:p>
    <w:p w14:paraId="2E5D39B1" w14:textId="77777777" w:rsidR="00E00DA6" w:rsidRDefault="007615D6" w:rsidP="000A3FBD">
      <w:pPr>
        <w:pStyle w:val="NormTop"/>
      </w:pPr>
      <w:r>
        <w:rPr>
          <w:color w:val="0000FF"/>
        </w:rPr>
        <w:t>S2-2410422</w:t>
      </w:r>
      <w:r w:rsidRPr="00D53282">
        <w:t xml:space="preserve"> </w:t>
      </w:r>
      <w:r>
        <w:t>(CR) 23.501 CR5775 (Rel-19, 'B'): Policy control based on the energy related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new functional description of Subscription and Policy control to support EE &amp; ES.</w:t>
      </w:r>
    </w:p>
    <w:p w14:paraId="497B07F4" w14:textId="77777777" w:rsidR="007615D6" w:rsidRPr="005B25A1" w:rsidRDefault="007615D6" w:rsidP="007615D6">
      <w:pPr>
        <w:keepNext/>
        <w:keepLines/>
        <w:rPr>
          <w:b/>
          <w:bCs/>
        </w:rPr>
      </w:pPr>
      <w:r w:rsidRPr="005B25A1">
        <w:rPr>
          <w:b/>
          <w:bCs/>
        </w:rPr>
        <w:t>Convenor comment:</w:t>
      </w:r>
    </w:p>
    <w:p w14:paraId="0FECEE84" w14:textId="77777777" w:rsidR="007615D6" w:rsidRPr="005B25A1" w:rsidRDefault="007615D6" w:rsidP="007615D6">
      <w:pPr>
        <w:keepNext/>
        <w:keepLines/>
      </w:pPr>
      <w:r w:rsidRPr="005B25A1">
        <w:t>Handle.</w:t>
      </w:r>
    </w:p>
    <w:p w14:paraId="0F86ED63" w14:textId="77777777" w:rsidR="007615D6" w:rsidRPr="005B25A1" w:rsidRDefault="007615D6" w:rsidP="007615D6">
      <w:pPr>
        <w:keepNext/>
        <w:keepLines/>
        <w:rPr>
          <w:b/>
          <w:bCs/>
        </w:rPr>
      </w:pPr>
      <w:r w:rsidRPr="005B25A1">
        <w:rPr>
          <w:b/>
          <w:bCs/>
        </w:rPr>
        <w:t>Parallel discussion:</w:t>
      </w:r>
    </w:p>
    <w:p w14:paraId="464DA19E" w14:textId="77777777" w:rsidR="007615D6" w:rsidRPr="005B25A1" w:rsidRDefault="007615D6" w:rsidP="007615D6">
      <w:pPr>
        <w:keepNext/>
        <w:keepLines/>
      </w:pPr>
      <w:r w:rsidRPr="005B25A1">
        <w:t>-</w:t>
      </w:r>
    </w:p>
    <w:p w14:paraId="2B3DFC26" w14:textId="77777777" w:rsidR="007615D6" w:rsidRPr="005B25A1" w:rsidRDefault="007615D6" w:rsidP="007615D6">
      <w:pPr>
        <w:keepNext/>
        <w:keepLines/>
        <w:rPr>
          <w:b/>
          <w:bCs/>
        </w:rPr>
      </w:pPr>
      <w:r w:rsidRPr="005B25A1">
        <w:rPr>
          <w:b/>
          <w:bCs/>
        </w:rPr>
        <w:t>Plenary Discussion:</w:t>
      </w:r>
    </w:p>
    <w:p w14:paraId="03FEF7CE" w14:textId="77777777" w:rsidR="007615D6" w:rsidRPr="005B25A1" w:rsidRDefault="007615D6" w:rsidP="007615D6">
      <w:pPr>
        <w:keepNext/>
        <w:keepLines/>
      </w:pPr>
      <w:r>
        <w:rPr>
          <w:color w:val="FF0000"/>
        </w:rPr>
        <w:t>NO DISCUSSION RECORDED</w:t>
      </w:r>
    </w:p>
    <w:p w14:paraId="67753D93" w14:textId="77777777" w:rsidR="007615D6" w:rsidRPr="00EB0339" w:rsidRDefault="007615D6" w:rsidP="007615D6">
      <w:r w:rsidRPr="005B25A1">
        <w:rPr>
          <w:b/>
          <w:bCs/>
        </w:rPr>
        <w:t>Status:</w:t>
      </w:r>
      <w:r>
        <w:t xml:space="preserve"> </w:t>
      </w:r>
      <w:r>
        <w:rPr>
          <w:color w:val="0000FF"/>
        </w:rPr>
        <w:t>Not concluded</w:t>
      </w:r>
      <w:r>
        <w:t>.</w:t>
      </w:r>
    </w:p>
    <w:p w14:paraId="17C822E5" w14:textId="77777777" w:rsidR="00E00DA6" w:rsidRDefault="007615D6" w:rsidP="000A3FBD">
      <w:pPr>
        <w:pStyle w:val="NormTop"/>
      </w:pPr>
      <w:r>
        <w:rPr>
          <w:color w:val="0000FF"/>
        </w:rPr>
        <w:lastRenderedPageBreak/>
        <w:t>S2-2410509</w:t>
      </w:r>
      <w:r w:rsidRPr="00D53282">
        <w:t xml:space="preserve"> </w:t>
      </w:r>
      <w:r>
        <w:t>(CR) 23.501 CR5799 (Rel-19, 'B'): KI#2: Subscription and policy control for network energy saving as service criteria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description for the subscription and policy control to enable network energy savings as per KI#2. It is proposed to introduce 2 new clauses: One clause describes the subscription and policy control to support network energy saving for Access and Mobility management procedures; and Another clause describes the subscription and policy control to support network energy saving for Session management procedures.</w:t>
      </w:r>
    </w:p>
    <w:p w14:paraId="73EF73A5" w14:textId="77777777" w:rsidR="007615D6" w:rsidRPr="005B25A1" w:rsidRDefault="007615D6" w:rsidP="007615D6">
      <w:pPr>
        <w:keepNext/>
        <w:keepLines/>
        <w:rPr>
          <w:b/>
          <w:bCs/>
        </w:rPr>
      </w:pPr>
      <w:r w:rsidRPr="005B25A1">
        <w:rPr>
          <w:b/>
          <w:bCs/>
        </w:rPr>
        <w:t>Convenor comment:</w:t>
      </w:r>
    </w:p>
    <w:p w14:paraId="44347395" w14:textId="77777777" w:rsidR="007615D6" w:rsidRPr="005B25A1" w:rsidRDefault="007615D6" w:rsidP="007615D6">
      <w:pPr>
        <w:keepNext/>
        <w:keepLines/>
      </w:pPr>
      <w:r w:rsidRPr="005B25A1">
        <w:t>Handle.</w:t>
      </w:r>
    </w:p>
    <w:p w14:paraId="2B42F1AC" w14:textId="77777777" w:rsidR="007615D6" w:rsidRPr="005B25A1" w:rsidRDefault="007615D6" w:rsidP="007615D6">
      <w:pPr>
        <w:keepNext/>
        <w:keepLines/>
        <w:rPr>
          <w:b/>
          <w:bCs/>
        </w:rPr>
      </w:pPr>
      <w:r w:rsidRPr="005B25A1">
        <w:rPr>
          <w:b/>
          <w:bCs/>
        </w:rPr>
        <w:t>Parallel discussion:</w:t>
      </w:r>
    </w:p>
    <w:p w14:paraId="423E2575" w14:textId="77777777" w:rsidR="007615D6" w:rsidRPr="005B25A1" w:rsidRDefault="007615D6" w:rsidP="007615D6">
      <w:pPr>
        <w:keepNext/>
        <w:keepLines/>
      </w:pPr>
      <w:r w:rsidRPr="005B25A1">
        <w:t>-</w:t>
      </w:r>
    </w:p>
    <w:p w14:paraId="652FC867" w14:textId="77777777" w:rsidR="007615D6" w:rsidRPr="005B25A1" w:rsidRDefault="007615D6" w:rsidP="007615D6">
      <w:pPr>
        <w:keepNext/>
        <w:keepLines/>
        <w:rPr>
          <w:b/>
          <w:bCs/>
        </w:rPr>
      </w:pPr>
      <w:r w:rsidRPr="005B25A1">
        <w:rPr>
          <w:b/>
          <w:bCs/>
        </w:rPr>
        <w:t>Plenary Discussion:</w:t>
      </w:r>
    </w:p>
    <w:p w14:paraId="7527FB85" w14:textId="77777777" w:rsidR="007615D6" w:rsidRPr="005B25A1" w:rsidRDefault="007615D6" w:rsidP="007615D6">
      <w:pPr>
        <w:keepNext/>
        <w:keepLines/>
      </w:pPr>
      <w:r>
        <w:rPr>
          <w:color w:val="FF0000"/>
        </w:rPr>
        <w:t>NO DISCUSSION RECORDED</w:t>
      </w:r>
    </w:p>
    <w:p w14:paraId="19E910EF" w14:textId="77777777" w:rsidR="007615D6" w:rsidRPr="00EB0339" w:rsidRDefault="007615D6" w:rsidP="007615D6">
      <w:r w:rsidRPr="005B25A1">
        <w:rPr>
          <w:b/>
          <w:bCs/>
        </w:rPr>
        <w:t>Status:</w:t>
      </w:r>
      <w:r>
        <w:t xml:space="preserve"> </w:t>
      </w:r>
      <w:r>
        <w:rPr>
          <w:color w:val="0000FF"/>
        </w:rPr>
        <w:t>Not concluded</w:t>
      </w:r>
      <w:r>
        <w:t>.</w:t>
      </w:r>
    </w:p>
    <w:p w14:paraId="1D3B5E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(23.503)</w:t>
      </w:r>
    </w:p>
    <w:p w14:paraId="09B04D8B" w14:textId="77777777" w:rsidR="00E00DA6" w:rsidRDefault="007615D6" w:rsidP="000A3FBD">
      <w:pPr>
        <w:pStyle w:val="NormTop"/>
      </w:pPr>
      <w:r>
        <w:rPr>
          <w:color w:val="0000FF"/>
        </w:rPr>
        <w:t>S2-2409668</w:t>
      </w:r>
      <w:r w:rsidRPr="00D53282">
        <w:t xml:space="preserve"> </w:t>
      </w:r>
      <w:r>
        <w:t>(CR) 23.503 CR1372 (Rel-19, 'B'): Energy saving subscription information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4B9B7F06" w14:textId="77777777" w:rsidR="007615D6" w:rsidRPr="005B25A1" w:rsidRDefault="007615D6" w:rsidP="007615D6">
      <w:pPr>
        <w:keepNext/>
        <w:keepLines/>
        <w:rPr>
          <w:b/>
          <w:bCs/>
        </w:rPr>
      </w:pPr>
      <w:r w:rsidRPr="005B25A1">
        <w:rPr>
          <w:b/>
          <w:bCs/>
        </w:rPr>
        <w:t>Convenor comment:</w:t>
      </w:r>
    </w:p>
    <w:p w14:paraId="2764E57E" w14:textId="77777777" w:rsidR="007615D6" w:rsidRPr="005B25A1" w:rsidRDefault="007615D6" w:rsidP="007615D6">
      <w:pPr>
        <w:keepNext/>
        <w:keepLines/>
      </w:pPr>
      <w:r w:rsidRPr="005B25A1">
        <w:t>Handle.</w:t>
      </w:r>
    </w:p>
    <w:p w14:paraId="64C4E438" w14:textId="77777777" w:rsidR="007615D6" w:rsidRPr="005B25A1" w:rsidRDefault="007615D6" w:rsidP="007615D6">
      <w:pPr>
        <w:keepNext/>
        <w:keepLines/>
        <w:rPr>
          <w:b/>
          <w:bCs/>
        </w:rPr>
      </w:pPr>
      <w:r w:rsidRPr="005B25A1">
        <w:rPr>
          <w:b/>
          <w:bCs/>
        </w:rPr>
        <w:t>Parallel discussion:</w:t>
      </w:r>
    </w:p>
    <w:p w14:paraId="70742330" w14:textId="77777777" w:rsidR="007615D6" w:rsidRPr="005B25A1" w:rsidRDefault="007615D6" w:rsidP="007615D6">
      <w:pPr>
        <w:keepNext/>
        <w:keepLines/>
      </w:pPr>
      <w:r w:rsidRPr="005B25A1">
        <w:t>-</w:t>
      </w:r>
    </w:p>
    <w:p w14:paraId="3276E964" w14:textId="77777777" w:rsidR="007615D6" w:rsidRPr="005B25A1" w:rsidRDefault="007615D6" w:rsidP="007615D6">
      <w:pPr>
        <w:keepNext/>
        <w:keepLines/>
        <w:rPr>
          <w:b/>
          <w:bCs/>
        </w:rPr>
      </w:pPr>
      <w:r w:rsidRPr="005B25A1">
        <w:rPr>
          <w:b/>
          <w:bCs/>
        </w:rPr>
        <w:t>Plenary Discussion:</w:t>
      </w:r>
    </w:p>
    <w:p w14:paraId="16E46C09" w14:textId="77777777" w:rsidR="007615D6" w:rsidRPr="005B25A1" w:rsidRDefault="007615D6" w:rsidP="007615D6">
      <w:pPr>
        <w:keepNext/>
        <w:keepLines/>
      </w:pPr>
      <w:r>
        <w:rPr>
          <w:color w:val="FF0000"/>
        </w:rPr>
        <w:t>NO DISCUSSION RECORDED</w:t>
      </w:r>
    </w:p>
    <w:p w14:paraId="54114C6A" w14:textId="77777777" w:rsidR="007615D6" w:rsidRPr="00EB0339" w:rsidRDefault="007615D6" w:rsidP="007615D6">
      <w:r w:rsidRPr="005B25A1">
        <w:rPr>
          <w:b/>
          <w:bCs/>
        </w:rPr>
        <w:t>Status:</w:t>
      </w:r>
      <w:r>
        <w:t xml:space="preserve"> </w:t>
      </w:r>
      <w:r>
        <w:rPr>
          <w:color w:val="0000FF"/>
        </w:rPr>
        <w:t>Not concluded</w:t>
      </w:r>
      <w:r>
        <w:t>.</w:t>
      </w:r>
    </w:p>
    <w:p w14:paraId="36AD72B9" w14:textId="77777777" w:rsidR="00E00DA6" w:rsidRDefault="007615D6" w:rsidP="000A3FBD">
      <w:pPr>
        <w:pStyle w:val="NormTop"/>
      </w:pPr>
      <w:r>
        <w:rPr>
          <w:color w:val="0000FF"/>
        </w:rPr>
        <w:t>S2-2410099</w:t>
      </w:r>
      <w:r w:rsidRPr="00D53282">
        <w:t xml:space="preserve"> </w:t>
      </w:r>
      <w:r>
        <w:t>(CR) 23.503 CR1389 (Rel-19, 'B'): The input data for policy decision in PCF based on the energy related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Summary of change: The input of the energy related information from the new function (EECF) can trigger PCF to make policy that will be delivered to the other 5GC NFs or UE for use.</w:t>
      </w:r>
    </w:p>
    <w:p w14:paraId="3716F27B" w14:textId="77777777" w:rsidR="007615D6" w:rsidRPr="005B25A1" w:rsidRDefault="007615D6" w:rsidP="007615D6">
      <w:pPr>
        <w:keepNext/>
        <w:keepLines/>
        <w:rPr>
          <w:b/>
          <w:bCs/>
        </w:rPr>
      </w:pPr>
      <w:r w:rsidRPr="005B25A1">
        <w:rPr>
          <w:b/>
          <w:bCs/>
        </w:rPr>
        <w:t>Convenor comment:</w:t>
      </w:r>
    </w:p>
    <w:p w14:paraId="06613945" w14:textId="77777777" w:rsidR="007615D6" w:rsidRPr="005B25A1" w:rsidRDefault="007615D6" w:rsidP="007615D6">
      <w:pPr>
        <w:keepNext/>
        <w:keepLines/>
      </w:pPr>
      <w:r w:rsidRPr="005B25A1">
        <w:t>Handle and Merge into S2-2410257?</w:t>
      </w:r>
    </w:p>
    <w:p w14:paraId="5ADEC4B6" w14:textId="77777777" w:rsidR="007615D6" w:rsidRPr="005B25A1" w:rsidRDefault="007615D6" w:rsidP="007615D6">
      <w:pPr>
        <w:keepNext/>
        <w:keepLines/>
        <w:rPr>
          <w:b/>
          <w:bCs/>
        </w:rPr>
      </w:pPr>
      <w:r w:rsidRPr="005B25A1">
        <w:rPr>
          <w:b/>
          <w:bCs/>
        </w:rPr>
        <w:t>Parallel discussion:</w:t>
      </w:r>
    </w:p>
    <w:p w14:paraId="2F2D603F" w14:textId="77777777" w:rsidR="007615D6" w:rsidRPr="005B25A1" w:rsidRDefault="007615D6" w:rsidP="007615D6">
      <w:pPr>
        <w:keepNext/>
        <w:keepLines/>
      </w:pPr>
      <w:r w:rsidRPr="005B25A1">
        <w:t>-</w:t>
      </w:r>
    </w:p>
    <w:p w14:paraId="7AD21A77" w14:textId="77777777" w:rsidR="007615D6" w:rsidRPr="005B25A1" w:rsidRDefault="007615D6" w:rsidP="007615D6">
      <w:pPr>
        <w:keepNext/>
        <w:keepLines/>
        <w:rPr>
          <w:b/>
          <w:bCs/>
        </w:rPr>
      </w:pPr>
      <w:r w:rsidRPr="005B25A1">
        <w:rPr>
          <w:b/>
          <w:bCs/>
        </w:rPr>
        <w:t>Plenary Discussion:</w:t>
      </w:r>
    </w:p>
    <w:p w14:paraId="694E2F4E" w14:textId="77777777" w:rsidR="007615D6" w:rsidRPr="005B25A1" w:rsidRDefault="007615D6" w:rsidP="007615D6">
      <w:pPr>
        <w:keepNext/>
        <w:keepLines/>
      </w:pPr>
      <w:r>
        <w:rPr>
          <w:color w:val="FF0000"/>
        </w:rPr>
        <w:t>NO DISCUSSION RECORDED</w:t>
      </w:r>
    </w:p>
    <w:p w14:paraId="7779A8B6" w14:textId="77777777" w:rsidR="007615D6" w:rsidRPr="00EB0339" w:rsidRDefault="007615D6" w:rsidP="007615D6">
      <w:r w:rsidRPr="005B25A1">
        <w:rPr>
          <w:b/>
          <w:bCs/>
        </w:rPr>
        <w:t>Status:</w:t>
      </w:r>
      <w:r>
        <w:t xml:space="preserve"> </w:t>
      </w:r>
      <w:r>
        <w:rPr>
          <w:color w:val="0000FF"/>
        </w:rPr>
        <w:t>Not concluded</w:t>
      </w:r>
      <w:r>
        <w:t>.</w:t>
      </w:r>
    </w:p>
    <w:p w14:paraId="114A451B" w14:textId="77777777" w:rsidR="00E00DA6" w:rsidRDefault="007615D6" w:rsidP="000A3FBD">
      <w:pPr>
        <w:pStyle w:val="NormTop"/>
      </w:pPr>
      <w:r>
        <w:rPr>
          <w:color w:val="0000FF"/>
        </w:rPr>
        <w:lastRenderedPageBreak/>
        <w:t>S2-2410257</w:t>
      </w:r>
      <w:r w:rsidRPr="00D53282">
        <w:t xml:space="preserve"> </w:t>
      </w:r>
      <w:r>
        <w:t>(CR) 23.503 CR1403 (Rel-19, 'B'): Energy related subscription data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energy related subscription information and notifications. Add energy saving policy control subscription information.</w:t>
      </w:r>
    </w:p>
    <w:p w14:paraId="6949E15E" w14:textId="77777777" w:rsidR="007615D6" w:rsidRPr="005B25A1" w:rsidRDefault="007615D6" w:rsidP="007615D6">
      <w:pPr>
        <w:keepNext/>
        <w:keepLines/>
        <w:rPr>
          <w:b/>
          <w:bCs/>
        </w:rPr>
      </w:pPr>
      <w:r w:rsidRPr="005B25A1">
        <w:rPr>
          <w:b/>
          <w:bCs/>
        </w:rPr>
        <w:t>Convenor comment:</w:t>
      </w:r>
    </w:p>
    <w:p w14:paraId="5257B4B4" w14:textId="77777777" w:rsidR="007615D6" w:rsidRPr="005B25A1" w:rsidRDefault="007615D6" w:rsidP="007615D6">
      <w:pPr>
        <w:keepNext/>
        <w:keepLines/>
      </w:pPr>
      <w:r w:rsidRPr="005B25A1">
        <w:t>Handle.</w:t>
      </w:r>
    </w:p>
    <w:p w14:paraId="09BC4A44" w14:textId="77777777" w:rsidR="007615D6" w:rsidRPr="005B25A1" w:rsidRDefault="007615D6" w:rsidP="007615D6">
      <w:pPr>
        <w:keepNext/>
        <w:keepLines/>
        <w:rPr>
          <w:b/>
          <w:bCs/>
        </w:rPr>
      </w:pPr>
      <w:r w:rsidRPr="005B25A1">
        <w:rPr>
          <w:b/>
          <w:bCs/>
        </w:rPr>
        <w:t>Parallel discussion:</w:t>
      </w:r>
    </w:p>
    <w:p w14:paraId="1779C342" w14:textId="77777777" w:rsidR="007615D6" w:rsidRPr="005B25A1" w:rsidRDefault="007615D6" w:rsidP="007615D6">
      <w:pPr>
        <w:keepNext/>
        <w:keepLines/>
      </w:pPr>
      <w:r w:rsidRPr="005B25A1">
        <w:t>-</w:t>
      </w:r>
    </w:p>
    <w:p w14:paraId="3544896D" w14:textId="77777777" w:rsidR="007615D6" w:rsidRPr="005B25A1" w:rsidRDefault="007615D6" w:rsidP="007615D6">
      <w:pPr>
        <w:keepNext/>
        <w:keepLines/>
        <w:rPr>
          <w:b/>
          <w:bCs/>
        </w:rPr>
      </w:pPr>
      <w:r w:rsidRPr="005B25A1">
        <w:rPr>
          <w:b/>
          <w:bCs/>
        </w:rPr>
        <w:t>Plenary Discussion:</w:t>
      </w:r>
    </w:p>
    <w:p w14:paraId="2158FB42" w14:textId="77777777" w:rsidR="007615D6" w:rsidRPr="005B25A1" w:rsidRDefault="007615D6" w:rsidP="007615D6">
      <w:pPr>
        <w:keepNext/>
        <w:keepLines/>
      </w:pPr>
      <w:r>
        <w:rPr>
          <w:color w:val="FF0000"/>
        </w:rPr>
        <w:t>NO DISCUSSION RECORDED</w:t>
      </w:r>
    </w:p>
    <w:p w14:paraId="6DABD297" w14:textId="77777777" w:rsidR="007615D6" w:rsidRPr="00EB0339" w:rsidRDefault="007615D6" w:rsidP="007615D6">
      <w:r w:rsidRPr="005B25A1">
        <w:rPr>
          <w:b/>
          <w:bCs/>
        </w:rPr>
        <w:t>Status:</w:t>
      </w:r>
      <w:r>
        <w:t xml:space="preserve"> </w:t>
      </w:r>
      <w:r>
        <w:rPr>
          <w:color w:val="0000FF"/>
        </w:rPr>
        <w:t>Not concluded</w:t>
      </w:r>
      <w:r>
        <w:t>.</w:t>
      </w:r>
    </w:p>
    <w:p w14:paraId="73BACCDC" w14:textId="77777777" w:rsidR="00E00DA6" w:rsidRDefault="007615D6" w:rsidP="000A3FBD">
      <w:pPr>
        <w:pStyle w:val="NormTop"/>
      </w:pPr>
      <w:r>
        <w:rPr>
          <w:color w:val="0000FF"/>
        </w:rPr>
        <w:t>S2-2410424</w:t>
      </w:r>
      <w:r w:rsidRPr="00D53282">
        <w:t xml:space="preserve"> </w:t>
      </w:r>
      <w:r>
        <w:t>(CR) 23.503 CR1413 (Rel-19, 'B'): Policy control for energy consumption information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An initial description for the policy control for energy consumption information collection is added together with new parameters for the PCC rule and the PDU Session related policy information.</w:t>
      </w:r>
    </w:p>
    <w:p w14:paraId="6052043D" w14:textId="77777777" w:rsidR="007615D6" w:rsidRPr="005B25A1" w:rsidRDefault="007615D6" w:rsidP="007615D6">
      <w:pPr>
        <w:keepNext/>
        <w:keepLines/>
        <w:rPr>
          <w:b/>
          <w:bCs/>
        </w:rPr>
      </w:pPr>
      <w:r w:rsidRPr="005B25A1">
        <w:rPr>
          <w:b/>
          <w:bCs/>
        </w:rPr>
        <w:t>Convenor comment:</w:t>
      </w:r>
    </w:p>
    <w:p w14:paraId="45797CCA" w14:textId="77777777" w:rsidR="007615D6" w:rsidRPr="005B25A1" w:rsidRDefault="007615D6" w:rsidP="007615D6">
      <w:pPr>
        <w:keepNext/>
        <w:keepLines/>
      </w:pPr>
      <w:r w:rsidRPr="005B25A1">
        <w:t>Handle.</w:t>
      </w:r>
    </w:p>
    <w:p w14:paraId="60B5290C" w14:textId="77777777" w:rsidR="007615D6" w:rsidRPr="005B25A1" w:rsidRDefault="007615D6" w:rsidP="007615D6">
      <w:pPr>
        <w:keepNext/>
        <w:keepLines/>
        <w:rPr>
          <w:b/>
          <w:bCs/>
        </w:rPr>
      </w:pPr>
      <w:r w:rsidRPr="005B25A1">
        <w:rPr>
          <w:b/>
          <w:bCs/>
        </w:rPr>
        <w:t>Parallel discussion:</w:t>
      </w:r>
    </w:p>
    <w:p w14:paraId="20F49F22" w14:textId="77777777" w:rsidR="007615D6" w:rsidRPr="005B25A1" w:rsidRDefault="007615D6" w:rsidP="007615D6">
      <w:pPr>
        <w:keepNext/>
        <w:keepLines/>
      </w:pPr>
      <w:r w:rsidRPr="005B25A1">
        <w:t>-</w:t>
      </w:r>
    </w:p>
    <w:p w14:paraId="638992CC" w14:textId="77777777" w:rsidR="007615D6" w:rsidRPr="005B25A1" w:rsidRDefault="007615D6" w:rsidP="007615D6">
      <w:pPr>
        <w:keepNext/>
        <w:keepLines/>
        <w:rPr>
          <w:b/>
          <w:bCs/>
        </w:rPr>
      </w:pPr>
      <w:r w:rsidRPr="005B25A1">
        <w:rPr>
          <w:b/>
          <w:bCs/>
        </w:rPr>
        <w:t>Plenary Discussion:</w:t>
      </w:r>
    </w:p>
    <w:p w14:paraId="2FD185D6" w14:textId="77777777" w:rsidR="007615D6" w:rsidRPr="005B25A1" w:rsidRDefault="007615D6" w:rsidP="007615D6">
      <w:pPr>
        <w:keepNext/>
        <w:keepLines/>
      </w:pPr>
      <w:r>
        <w:rPr>
          <w:color w:val="FF0000"/>
        </w:rPr>
        <w:t>NO DISCUSSION RECORDED</w:t>
      </w:r>
    </w:p>
    <w:p w14:paraId="14082189" w14:textId="77777777" w:rsidR="007615D6" w:rsidRPr="00EB0339" w:rsidRDefault="007615D6" w:rsidP="007615D6">
      <w:r w:rsidRPr="005B25A1">
        <w:rPr>
          <w:b/>
          <w:bCs/>
        </w:rPr>
        <w:t>Status:</w:t>
      </w:r>
      <w:r>
        <w:t xml:space="preserve"> </w:t>
      </w:r>
      <w:r>
        <w:rPr>
          <w:color w:val="0000FF"/>
        </w:rPr>
        <w:t>Not concluded</w:t>
      </w:r>
      <w:r>
        <w:t>.</w:t>
      </w:r>
    </w:p>
    <w:p w14:paraId="16FB407D" w14:textId="77777777" w:rsidR="00E00DA6" w:rsidRDefault="007615D6" w:rsidP="000A3FBD">
      <w:pPr>
        <w:pStyle w:val="NormTop"/>
      </w:pPr>
      <w:r>
        <w:rPr>
          <w:color w:val="0000FF"/>
        </w:rPr>
        <w:t>S2-2410586</w:t>
      </w:r>
      <w:r w:rsidRPr="00D53282">
        <w:t xml:space="preserve"> </w:t>
      </w:r>
      <w:r>
        <w:t>(CR) 23.503 CR1426 (Rel-19, 'B'): Policy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text for PCF to control the policies for a UE based on energy consumption information.</w:t>
      </w:r>
    </w:p>
    <w:p w14:paraId="3FE5CC55" w14:textId="77777777" w:rsidR="007615D6" w:rsidRPr="005B25A1" w:rsidRDefault="007615D6" w:rsidP="007615D6">
      <w:pPr>
        <w:keepNext/>
        <w:keepLines/>
        <w:rPr>
          <w:b/>
          <w:bCs/>
        </w:rPr>
      </w:pPr>
      <w:r w:rsidRPr="005B25A1">
        <w:rPr>
          <w:b/>
          <w:bCs/>
        </w:rPr>
        <w:t>Convenor comment:</w:t>
      </w:r>
    </w:p>
    <w:p w14:paraId="6DDCB94F" w14:textId="77777777" w:rsidR="007615D6" w:rsidRPr="005B25A1" w:rsidRDefault="007615D6" w:rsidP="007615D6">
      <w:pPr>
        <w:keepNext/>
        <w:keepLines/>
      </w:pPr>
      <w:r w:rsidRPr="005B25A1">
        <w:t>Handle.</w:t>
      </w:r>
    </w:p>
    <w:p w14:paraId="47BE0323" w14:textId="77777777" w:rsidR="007615D6" w:rsidRPr="005B25A1" w:rsidRDefault="007615D6" w:rsidP="007615D6">
      <w:pPr>
        <w:keepNext/>
        <w:keepLines/>
        <w:rPr>
          <w:b/>
          <w:bCs/>
        </w:rPr>
      </w:pPr>
      <w:r w:rsidRPr="005B25A1">
        <w:rPr>
          <w:b/>
          <w:bCs/>
        </w:rPr>
        <w:t>Parallel discussion:</w:t>
      </w:r>
    </w:p>
    <w:p w14:paraId="5F8B1DDF" w14:textId="77777777" w:rsidR="007615D6" w:rsidRPr="005B25A1" w:rsidRDefault="007615D6" w:rsidP="007615D6">
      <w:pPr>
        <w:keepNext/>
        <w:keepLines/>
      </w:pPr>
      <w:r w:rsidRPr="005B25A1">
        <w:t>-</w:t>
      </w:r>
    </w:p>
    <w:p w14:paraId="7705CAC7" w14:textId="77777777" w:rsidR="007615D6" w:rsidRPr="005B25A1" w:rsidRDefault="007615D6" w:rsidP="007615D6">
      <w:pPr>
        <w:keepNext/>
        <w:keepLines/>
        <w:rPr>
          <w:b/>
          <w:bCs/>
        </w:rPr>
      </w:pPr>
      <w:r w:rsidRPr="005B25A1">
        <w:rPr>
          <w:b/>
          <w:bCs/>
        </w:rPr>
        <w:t>Plenary Discussion:</w:t>
      </w:r>
    </w:p>
    <w:p w14:paraId="34411B2C" w14:textId="77777777" w:rsidR="007615D6" w:rsidRPr="005B25A1" w:rsidRDefault="007615D6" w:rsidP="007615D6">
      <w:pPr>
        <w:keepNext/>
        <w:keepLines/>
      </w:pPr>
      <w:r>
        <w:rPr>
          <w:color w:val="FF0000"/>
        </w:rPr>
        <w:t>NO DISCUSSION RECORDED</w:t>
      </w:r>
    </w:p>
    <w:p w14:paraId="40BC2999" w14:textId="77777777" w:rsidR="007615D6" w:rsidRPr="00EB0339" w:rsidRDefault="007615D6" w:rsidP="007615D6">
      <w:r w:rsidRPr="005B25A1">
        <w:rPr>
          <w:b/>
          <w:bCs/>
        </w:rPr>
        <w:t>Status:</w:t>
      </w:r>
      <w:r>
        <w:t xml:space="preserve"> </w:t>
      </w:r>
      <w:r>
        <w:rPr>
          <w:color w:val="0000FF"/>
        </w:rPr>
        <w:t>Not concluded</w:t>
      </w:r>
      <w:r>
        <w:t>.</w:t>
      </w:r>
    </w:p>
    <w:p w14:paraId="0D9498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UE subscription and policy (procedures)</w:t>
      </w:r>
    </w:p>
    <w:p w14:paraId="18A7FF70" w14:textId="77777777" w:rsidR="00E00DA6" w:rsidRDefault="007615D6" w:rsidP="000A3FBD">
      <w:pPr>
        <w:pStyle w:val="NormTop"/>
      </w:pPr>
      <w:r>
        <w:rPr>
          <w:color w:val="0000FF"/>
        </w:rPr>
        <w:t>S2-2409667</w:t>
      </w:r>
      <w:r w:rsidRPr="00D53282">
        <w:t xml:space="preserve"> </w:t>
      </w:r>
      <w:r>
        <w:t>(CR) 23.502 CR5008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7FFF38DC" w14:textId="77777777" w:rsidR="007615D6" w:rsidRPr="005B25A1" w:rsidRDefault="007615D6" w:rsidP="007615D6">
      <w:pPr>
        <w:keepNext/>
        <w:keepLines/>
        <w:rPr>
          <w:b/>
          <w:bCs/>
        </w:rPr>
      </w:pPr>
      <w:r w:rsidRPr="005B25A1">
        <w:rPr>
          <w:b/>
          <w:bCs/>
        </w:rPr>
        <w:t>Parallel discussion:</w:t>
      </w:r>
    </w:p>
    <w:p w14:paraId="7D355391" w14:textId="77777777" w:rsidR="007615D6" w:rsidRPr="005B25A1" w:rsidRDefault="007615D6" w:rsidP="007615D6">
      <w:pPr>
        <w:keepNext/>
        <w:keepLines/>
      </w:pPr>
      <w:r w:rsidRPr="005B25A1">
        <w:t>-</w:t>
      </w:r>
    </w:p>
    <w:p w14:paraId="01D3E76D" w14:textId="77777777" w:rsidR="007615D6" w:rsidRPr="005B25A1" w:rsidRDefault="007615D6" w:rsidP="007615D6">
      <w:pPr>
        <w:keepNext/>
        <w:keepLines/>
        <w:rPr>
          <w:b/>
          <w:bCs/>
        </w:rPr>
      </w:pPr>
      <w:r w:rsidRPr="005B25A1">
        <w:rPr>
          <w:b/>
          <w:bCs/>
        </w:rPr>
        <w:t>Plenary Discussion:</w:t>
      </w:r>
    </w:p>
    <w:p w14:paraId="3961FCEA" w14:textId="77777777" w:rsidR="007615D6" w:rsidRPr="005B25A1" w:rsidRDefault="007615D6" w:rsidP="007615D6">
      <w:pPr>
        <w:keepNext/>
        <w:keepLines/>
      </w:pPr>
      <w:r>
        <w:rPr>
          <w:color w:val="FF0000"/>
        </w:rPr>
        <w:t>NO DISCUSSION RECORDED</w:t>
      </w:r>
    </w:p>
    <w:p w14:paraId="7F307F50" w14:textId="77777777" w:rsidR="007615D6" w:rsidRPr="00EB0339" w:rsidRDefault="007615D6" w:rsidP="007615D6">
      <w:r w:rsidRPr="005B25A1">
        <w:rPr>
          <w:b/>
          <w:bCs/>
        </w:rPr>
        <w:t>Status:</w:t>
      </w:r>
      <w:r>
        <w:t xml:space="preserve"> </w:t>
      </w:r>
      <w:r>
        <w:rPr>
          <w:color w:val="0000FF"/>
        </w:rPr>
        <w:t>Not concluded</w:t>
      </w:r>
      <w:r>
        <w:t>.</w:t>
      </w:r>
    </w:p>
    <w:p w14:paraId="02911CE6" w14:textId="77777777" w:rsidR="00E00DA6" w:rsidRDefault="007615D6" w:rsidP="000A3FBD">
      <w:pPr>
        <w:pStyle w:val="NormTop"/>
      </w:pPr>
      <w:r>
        <w:rPr>
          <w:color w:val="0000FF"/>
        </w:rPr>
        <w:t>S2-2410193</w:t>
      </w:r>
      <w:r w:rsidRPr="00D53282">
        <w:t xml:space="preserve"> </w:t>
      </w:r>
      <w:r>
        <w:t>(CR) 23.502 CR5070 (Rel-19, 'B'): KI#2: UE subscription and policy control for energy efficiency and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the energy efficiency and saving subscription data is added in the UE subscription.</w:t>
      </w:r>
    </w:p>
    <w:p w14:paraId="140E4859" w14:textId="77777777" w:rsidR="007615D6" w:rsidRPr="005B25A1" w:rsidRDefault="007615D6" w:rsidP="007615D6">
      <w:pPr>
        <w:keepNext/>
        <w:keepLines/>
        <w:rPr>
          <w:b/>
          <w:bCs/>
        </w:rPr>
      </w:pPr>
      <w:r w:rsidRPr="005B25A1">
        <w:rPr>
          <w:b/>
          <w:bCs/>
        </w:rPr>
        <w:t>Parallel discussion:</w:t>
      </w:r>
    </w:p>
    <w:p w14:paraId="02FA38EF" w14:textId="77777777" w:rsidR="007615D6" w:rsidRPr="005B25A1" w:rsidRDefault="007615D6" w:rsidP="007615D6">
      <w:pPr>
        <w:keepNext/>
        <w:keepLines/>
      </w:pPr>
      <w:r w:rsidRPr="005B25A1">
        <w:t>-</w:t>
      </w:r>
    </w:p>
    <w:p w14:paraId="5466CE96" w14:textId="77777777" w:rsidR="007615D6" w:rsidRPr="005B25A1" w:rsidRDefault="007615D6" w:rsidP="007615D6">
      <w:pPr>
        <w:keepNext/>
        <w:keepLines/>
        <w:rPr>
          <w:b/>
          <w:bCs/>
        </w:rPr>
      </w:pPr>
      <w:r w:rsidRPr="005B25A1">
        <w:rPr>
          <w:b/>
          <w:bCs/>
        </w:rPr>
        <w:t>Plenary Discussion:</w:t>
      </w:r>
    </w:p>
    <w:p w14:paraId="07103F51" w14:textId="77777777" w:rsidR="007615D6" w:rsidRPr="005B25A1" w:rsidRDefault="007615D6" w:rsidP="007615D6">
      <w:pPr>
        <w:keepNext/>
        <w:keepLines/>
      </w:pPr>
      <w:r>
        <w:rPr>
          <w:color w:val="FF0000"/>
        </w:rPr>
        <w:t>NO DISCUSSION RECORDED</w:t>
      </w:r>
    </w:p>
    <w:p w14:paraId="1559C358" w14:textId="77777777" w:rsidR="007615D6" w:rsidRPr="00EB0339" w:rsidRDefault="007615D6" w:rsidP="007615D6">
      <w:r w:rsidRPr="005B25A1">
        <w:rPr>
          <w:b/>
          <w:bCs/>
        </w:rPr>
        <w:t>Status:</w:t>
      </w:r>
      <w:r>
        <w:t xml:space="preserve"> </w:t>
      </w:r>
      <w:r>
        <w:rPr>
          <w:color w:val="0000FF"/>
        </w:rPr>
        <w:t>Not concluded</w:t>
      </w:r>
      <w:r>
        <w:t>.</w:t>
      </w:r>
    </w:p>
    <w:p w14:paraId="2FA7D44C" w14:textId="77777777" w:rsidR="00E00DA6" w:rsidRDefault="007615D6" w:rsidP="000A3FBD">
      <w:pPr>
        <w:pStyle w:val="NormTop"/>
      </w:pPr>
      <w:r>
        <w:rPr>
          <w:color w:val="0000FF"/>
        </w:rPr>
        <w:t>S2-2410402</w:t>
      </w:r>
      <w:r w:rsidRPr="00D53282">
        <w:t xml:space="preserve"> </w:t>
      </w:r>
      <w:r>
        <w:t>(CR) 23.502 CR5097 (Rel-19, 'B'): Introduction of the Energy Behaviour Assistance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54882C78" w14:textId="77777777" w:rsidR="007615D6" w:rsidRPr="005B25A1" w:rsidRDefault="007615D6" w:rsidP="007615D6">
      <w:pPr>
        <w:keepNext/>
        <w:keepLines/>
        <w:rPr>
          <w:b/>
          <w:bCs/>
        </w:rPr>
      </w:pPr>
      <w:r w:rsidRPr="005B25A1">
        <w:rPr>
          <w:b/>
          <w:bCs/>
        </w:rPr>
        <w:t>Parallel discussion:</w:t>
      </w:r>
    </w:p>
    <w:p w14:paraId="071ECEAA" w14:textId="77777777" w:rsidR="007615D6" w:rsidRPr="005B25A1" w:rsidRDefault="007615D6" w:rsidP="007615D6">
      <w:pPr>
        <w:keepNext/>
        <w:keepLines/>
      </w:pPr>
      <w:r w:rsidRPr="005B25A1">
        <w:t>-</w:t>
      </w:r>
    </w:p>
    <w:p w14:paraId="43EB05C8" w14:textId="77777777" w:rsidR="007615D6" w:rsidRPr="005B25A1" w:rsidRDefault="007615D6" w:rsidP="007615D6">
      <w:pPr>
        <w:keepNext/>
        <w:keepLines/>
        <w:rPr>
          <w:b/>
          <w:bCs/>
        </w:rPr>
      </w:pPr>
      <w:r w:rsidRPr="005B25A1">
        <w:rPr>
          <w:b/>
          <w:bCs/>
        </w:rPr>
        <w:t>Plenary Discussion:</w:t>
      </w:r>
    </w:p>
    <w:p w14:paraId="2A49A213" w14:textId="77777777" w:rsidR="007615D6" w:rsidRPr="005B25A1" w:rsidRDefault="007615D6" w:rsidP="007615D6">
      <w:pPr>
        <w:keepNext/>
        <w:keepLines/>
      </w:pPr>
      <w:r>
        <w:rPr>
          <w:color w:val="FF0000"/>
        </w:rPr>
        <w:t>NO DISCUSSION RECORDED</w:t>
      </w:r>
    </w:p>
    <w:p w14:paraId="65DB7344" w14:textId="77777777" w:rsidR="007615D6" w:rsidRPr="00EB0339" w:rsidRDefault="007615D6" w:rsidP="007615D6">
      <w:r w:rsidRPr="005B25A1">
        <w:rPr>
          <w:b/>
          <w:bCs/>
        </w:rPr>
        <w:t>Status:</w:t>
      </w:r>
      <w:r>
        <w:t xml:space="preserve"> </w:t>
      </w:r>
      <w:r>
        <w:rPr>
          <w:color w:val="0000FF"/>
        </w:rPr>
        <w:t>Not concluded</w:t>
      </w:r>
      <w:r>
        <w:t>.</w:t>
      </w:r>
    </w:p>
    <w:p w14:paraId="2EE1D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Background data transfer</w:t>
      </w:r>
    </w:p>
    <w:p w14:paraId="285BB13B" w14:textId="77777777" w:rsidR="00E00DA6" w:rsidRDefault="007615D6" w:rsidP="000A3FBD">
      <w:pPr>
        <w:pStyle w:val="NormTop"/>
      </w:pPr>
      <w:r>
        <w:rPr>
          <w:color w:val="0000FF"/>
        </w:rPr>
        <w:t>S2-2409970</w:t>
      </w:r>
      <w:r w:rsidRPr="00D53282">
        <w:t xml:space="preserve"> </w:t>
      </w:r>
      <w:r>
        <w:t>(CR) 23.503 CR1382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consideration of energy-related information in BDT negotiation in the case of indication by AF.</w:t>
      </w:r>
    </w:p>
    <w:p w14:paraId="60AAE65E" w14:textId="77777777" w:rsidR="007615D6" w:rsidRPr="005B25A1" w:rsidRDefault="007615D6" w:rsidP="007615D6">
      <w:pPr>
        <w:keepNext/>
        <w:keepLines/>
        <w:rPr>
          <w:b/>
          <w:bCs/>
        </w:rPr>
      </w:pPr>
      <w:r w:rsidRPr="005B25A1">
        <w:rPr>
          <w:b/>
          <w:bCs/>
        </w:rPr>
        <w:t>Convenor comment:</w:t>
      </w:r>
    </w:p>
    <w:p w14:paraId="17549E5C" w14:textId="77777777" w:rsidR="007615D6" w:rsidRPr="005B25A1" w:rsidRDefault="007615D6" w:rsidP="007615D6">
      <w:pPr>
        <w:keepNext/>
        <w:keepLines/>
      </w:pPr>
      <w:r w:rsidRPr="005B25A1">
        <w:t>Handle as baseline.</w:t>
      </w:r>
    </w:p>
    <w:p w14:paraId="244BECB7" w14:textId="77777777" w:rsidR="007615D6" w:rsidRPr="005B25A1" w:rsidRDefault="007615D6" w:rsidP="007615D6">
      <w:pPr>
        <w:keepNext/>
        <w:keepLines/>
        <w:rPr>
          <w:b/>
          <w:bCs/>
        </w:rPr>
      </w:pPr>
      <w:r w:rsidRPr="005B25A1">
        <w:rPr>
          <w:b/>
          <w:bCs/>
        </w:rPr>
        <w:t>Parallel discussion:</w:t>
      </w:r>
    </w:p>
    <w:p w14:paraId="0FC4F24A" w14:textId="77777777" w:rsidR="007615D6" w:rsidRPr="005B25A1" w:rsidRDefault="007615D6" w:rsidP="007615D6">
      <w:pPr>
        <w:keepNext/>
        <w:keepLines/>
      </w:pPr>
      <w:r w:rsidRPr="005B25A1">
        <w:t>-</w:t>
      </w:r>
    </w:p>
    <w:p w14:paraId="118FB124" w14:textId="77777777" w:rsidR="007615D6" w:rsidRPr="005B25A1" w:rsidRDefault="007615D6" w:rsidP="007615D6">
      <w:pPr>
        <w:keepNext/>
        <w:keepLines/>
        <w:rPr>
          <w:b/>
          <w:bCs/>
        </w:rPr>
      </w:pPr>
      <w:r w:rsidRPr="005B25A1">
        <w:rPr>
          <w:b/>
          <w:bCs/>
        </w:rPr>
        <w:t>Plenary Discussion:</w:t>
      </w:r>
    </w:p>
    <w:p w14:paraId="508B64A7" w14:textId="77777777" w:rsidR="007615D6" w:rsidRPr="005B25A1" w:rsidRDefault="007615D6" w:rsidP="007615D6">
      <w:pPr>
        <w:keepNext/>
        <w:keepLines/>
      </w:pPr>
      <w:r>
        <w:rPr>
          <w:color w:val="FF0000"/>
        </w:rPr>
        <w:t>NO DISCUSSION RECORDED</w:t>
      </w:r>
    </w:p>
    <w:p w14:paraId="0EA14BD0" w14:textId="77777777" w:rsidR="007615D6" w:rsidRPr="00EB0339" w:rsidRDefault="007615D6" w:rsidP="007615D6">
      <w:r w:rsidRPr="005B25A1">
        <w:rPr>
          <w:b/>
          <w:bCs/>
        </w:rPr>
        <w:t>Status:</w:t>
      </w:r>
      <w:r>
        <w:t xml:space="preserve"> </w:t>
      </w:r>
      <w:r>
        <w:rPr>
          <w:color w:val="0000FF"/>
        </w:rPr>
        <w:t>Not concluded</w:t>
      </w:r>
      <w:r>
        <w:t>.</w:t>
      </w:r>
    </w:p>
    <w:p w14:paraId="5CE628AD" w14:textId="77777777" w:rsidR="00E00DA6" w:rsidRDefault="007615D6" w:rsidP="000A3FBD">
      <w:pPr>
        <w:pStyle w:val="NormTop"/>
      </w:pPr>
      <w:r>
        <w:rPr>
          <w:color w:val="0000FF"/>
        </w:rPr>
        <w:t>S2-2410083</w:t>
      </w:r>
      <w:r w:rsidRPr="00D53282">
        <w:t xml:space="preserve"> </w:t>
      </w:r>
      <w:r>
        <w:t>(CR) 23.501 CR5714 (Rel-19, 'B'): KI#2: Enhancement for BDT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an Enhancement for BDT considering the Energy Consumption information.</w:t>
      </w:r>
    </w:p>
    <w:p w14:paraId="04B364F2" w14:textId="77777777" w:rsidR="007615D6" w:rsidRPr="005B25A1" w:rsidRDefault="007615D6" w:rsidP="007615D6">
      <w:pPr>
        <w:keepNext/>
        <w:keepLines/>
        <w:rPr>
          <w:b/>
          <w:bCs/>
        </w:rPr>
      </w:pPr>
      <w:r w:rsidRPr="005B25A1">
        <w:rPr>
          <w:b/>
          <w:bCs/>
        </w:rPr>
        <w:t>Convenor comment:</w:t>
      </w:r>
    </w:p>
    <w:p w14:paraId="71344132" w14:textId="77777777" w:rsidR="007615D6" w:rsidRPr="005B25A1" w:rsidRDefault="007615D6" w:rsidP="007615D6">
      <w:pPr>
        <w:keepNext/>
        <w:keepLines/>
      </w:pPr>
      <w:r w:rsidRPr="005B25A1">
        <w:t>Handle.</w:t>
      </w:r>
    </w:p>
    <w:p w14:paraId="7CB61E96" w14:textId="77777777" w:rsidR="007615D6" w:rsidRPr="005B25A1" w:rsidRDefault="007615D6" w:rsidP="007615D6">
      <w:pPr>
        <w:keepNext/>
        <w:keepLines/>
        <w:rPr>
          <w:b/>
          <w:bCs/>
        </w:rPr>
      </w:pPr>
      <w:r w:rsidRPr="005B25A1">
        <w:rPr>
          <w:b/>
          <w:bCs/>
        </w:rPr>
        <w:t>Parallel discussion:</w:t>
      </w:r>
    </w:p>
    <w:p w14:paraId="71C05168" w14:textId="77777777" w:rsidR="007615D6" w:rsidRPr="005B25A1" w:rsidRDefault="007615D6" w:rsidP="007615D6">
      <w:pPr>
        <w:keepNext/>
        <w:keepLines/>
      </w:pPr>
      <w:r w:rsidRPr="005B25A1">
        <w:t>-</w:t>
      </w:r>
    </w:p>
    <w:p w14:paraId="79FFF8CA" w14:textId="77777777" w:rsidR="007615D6" w:rsidRPr="005B25A1" w:rsidRDefault="007615D6" w:rsidP="007615D6">
      <w:pPr>
        <w:keepNext/>
        <w:keepLines/>
        <w:rPr>
          <w:b/>
          <w:bCs/>
        </w:rPr>
      </w:pPr>
      <w:r w:rsidRPr="005B25A1">
        <w:rPr>
          <w:b/>
          <w:bCs/>
        </w:rPr>
        <w:t>Plenary Discussion:</w:t>
      </w:r>
    </w:p>
    <w:p w14:paraId="6BF860E1" w14:textId="77777777" w:rsidR="007615D6" w:rsidRPr="005B25A1" w:rsidRDefault="007615D6" w:rsidP="007615D6">
      <w:pPr>
        <w:keepNext/>
        <w:keepLines/>
      </w:pPr>
      <w:r>
        <w:rPr>
          <w:color w:val="FF0000"/>
        </w:rPr>
        <w:t>NO DISCUSSION RECORDED</w:t>
      </w:r>
    </w:p>
    <w:p w14:paraId="32A98F8D" w14:textId="77777777" w:rsidR="007615D6" w:rsidRPr="00EB0339" w:rsidRDefault="007615D6" w:rsidP="007615D6">
      <w:r w:rsidRPr="005B25A1">
        <w:rPr>
          <w:b/>
          <w:bCs/>
        </w:rPr>
        <w:t>Status:</w:t>
      </w:r>
      <w:r>
        <w:t xml:space="preserve"> </w:t>
      </w:r>
      <w:r>
        <w:rPr>
          <w:color w:val="0000FF"/>
        </w:rPr>
        <w:t>Not concluded</w:t>
      </w:r>
      <w:r>
        <w:t>.</w:t>
      </w:r>
    </w:p>
    <w:p w14:paraId="2DF4D8C9" w14:textId="77777777" w:rsidR="00E00DA6" w:rsidRDefault="007615D6" w:rsidP="000A3FBD">
      <w:pPr>
        <w:pStyle w:val="NormTop"/>
      </w:pPr>
      <w:r>
        <w:rPr>
          <w:color w:val="0000FF"/>
        </w:rPr>
        <w:t>S2-2410496</w:t>
      </w:r>
      <w:r w:rsidRPr="00D53282">
        <w:t xml:space="preserve"> </w:t>
      </w:r>
      <w:r>
        <w:t>(CR) 23.503 CR1420 (Rel-19, 'B'): BDT Energy Criteria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criteria.</w:t>
      </w:r>
    </w:p>
    <w:p w14:paraId="252D5237" w14:textId="77777777" w:rsidR="007615D6" w:rsidRPr="005B25A1" w:rsidRDefault="007615D6" w:rsidP="007615D6">
      <w:pPr>
        <w:keepNext/>
        <w:keepLines/>
        <w:rPr>
          <w:b/>
          <w:bCs/>
        </w:rPr>
      </w:pPr>
      <w:r w:rsidRPr="005B25A1">
        <w:rPr>
          <w:b/>
          <w:bCs/>
        </w:rPr>
        <w:t>Convenor comment:</w:t>
      </w:r>
    </w:p>
    <w:p w14:paraId="56B7CE7D" w14:textId="77777777" w:rsidR="007615D6" w:rsidRPr="005B25A1" w:rsidRDefault="007615D6" w:rsidP="007615D6">
      <w:pPr>
        <w:keepNext/>
        <w:keepLines/>
      </w:pPr>
      <w:r w:rsidRPr="005B25A1">
        <w:t>Merge into S2-2410496.</w:t>
      </w:r>
    </w:p>
    <w:p w14:paraId="64796853" w14:textId="77777777" w:rsidR="007615D6" w:rsidRPr="005B25A1" w:rsidRDefault="007615D6" w:rsidP="007615D6">
      <w:pPr>
        <w:keepNext/>
        <w:keepLines/>
        <w:rPr>
          <w:b/>
          <w:bCs/>
        </w:rPr>
      </w:pPr>
      <w:r w:rsidRPr="005B25A1">
        <w:rPr>
          <w:b/>
          <w:bCs/>
        </w:rPr>
        <w:t>Parallel discussion:</w:t>
      </w:r>
    </w:p>
    <w:p w14:paraId="20A42CF8" w14:textId="77777777" w:rsidR="007615D6" w:rsidRPr="005B25A1" w:rsidRDefault="007615D6" w:rsidP="007615D6">
      <w:pPr>
        <w:keepNext/>
        <w:keepLines/>
      </w:pPr>
      <w:r w:rsidRPr="005B25A1">
        <w:t>-</w:t>
      </w:r>
    </w:p>
    <w:p w14:paraId="555DE063" w14:textId="77777777" w:rsidR="007615D6" w:rsidRPr="005B25A1" w:rsidRDefault="007615D6" w:rsidP="007615D6">
      <w:pPr>
        <w:keepNext/>
        <w:keepLines/>
        <w:rPr>
          <w:b/>
          <w:bCs/>
        </w:rPr>
      </w:pPr>
      <w:r w:rsidRPr="005B25A1">
        <w:rPr>
          <w:b/>
          <w:bCs/>
        </w:rPr>
        <w:t>Plenary Discussion:</w:t>
      </w:r>
    </w:p>
    <w:p w14:paraId="0D761BF2" w14:textId="77777777" w:rsidR="007615D6" w:rsidRPr="005B25A1" w:rsidRDefault="007615D6" w:rsidP="007615D6">
      <w:pPr>
        <w:keepNext/>
        <w:keepLines/>
      </w:pPr>
      <w:r>
        <w:rPr>
          <w:color w:val="FF0000"/>
        </w:rPr>
        <w:t>NO DISCUSSION RECORDED</w:t>
      </w:r>
    </w:p>
    <w:p w14:paraId="071ACE90" w14:textId="77777777" w:rsidR="007615D6" w:rsidRPr="00EB0339" w:rsidRDefault="007615D6" w:rsidP="007615D6">
      <w:r w:rsidRPr="005B25A1">
        <w:rPr>
          <w:b/>
          <w:bCs/>
        </w:rPr>
        <w:t>Status:</w:t>
      </w:r>
      <w:r>
        <w:t xml:space="preserve"> </w:t>
      </w:r>
      <w:r>
        <w:rPr>
          <w:color w:val="0000FF"/>
        </w:rPr>
        <w:t>Not concluded</w:t>
      </w:r>
      <w:r>
        <w:t>.</w:t>
      </w:r>
    </w:p>
    <w:p w14:paraId="2A730D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Background data transfer (procedures)</w:t>
      </w:r>
    </w:p>
    <w:p w14:paraId="1AE93B79" w14:textId="77777777" w:rsidR="00E00DA6" w:rsidRDefault="007615D6" w:rsidP="000A3FBD">
      <w:pPr>
        <w:pStyle w:val="NormTop"/>
      </w:pPr>
      <w:r>
        <w:rPr>
          <w:color w:val="0000FF"/>
        </w:rPr>
        <w:t>S2-2409971</w:t>
      </w:r>
      <w:r w:rsidRPr="00D53282">
        <w:t xml:space="preserve"> </w:t>
      </w:r>
      <w:r>
        <w:t>(CR) 23.502 CR5043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consideration of energy-related information in BDT negotiation in the case of indication by AF.</w:t>
      </w:r>
    </w:p>
    <w:p w14:paraId="009B61A9" w14:textId="77777777" w:rsidR="007615D6" w:rsidRPr="005B25A1" w:rsidRDefault="007615D6" w:rsidP="007615D6">
      <w:pPr>
        <w:keepNext/>
        <w:keepLines/>
        <w:rPr>
          <w:b/>
          <w:bCs/>
        </w:rPr>
      </w:pPr>
      <w:r w:rsidRPr="005B25A1">
        <w:rPr>
          <w:b/>
          <w:bCs/>
        </w:rPr>
        <w:t>Parallel discussion:</w:t>
      </w:r>
    </w:p>
    <w:p w14:paraId="63FE358F" w14:textId="77777777" w:rsidR="007615D6" w:rsidRPr="005B25A1" w:rsidRDefault="007615D6" w:rsidP="007615D6">
      <w:pPr>
        <w:keepNext/>
        <w:keepLines/>
      </w:pPr>
      <w:r w:rsidRPr="005B25A1">
        <w:t>-</w:t>
      </w:r>
    </w:p>
    <w:p w14:paraId="2A598C63" w14:textId="77777777" w:rsidR="007615D6" w:rsidRPr="005B25A1" w:rsidRDefault="007615D6" w:rsidP="007615D6">
      <w:pPr>
        <w:keepNext/>
        <w:keepLines/>
        <w:rPr>
          <w:b/>
          <w:bCs/>
        </w:rPr>
      </w:pPr>
      <w:r w:rsidRPr="005B25A1">
        <w:rPr>
          <w:b/>
          <w:bCs/>
        </w:rPr>
        <w:t>Plenary Discussion:</w:t>
      </w:r>
    </w:p>
    <w:p w14:paraId="486B8450" w14:textId="77777777" w:rsidR="007615D6" w:rsidRPr="005B25A1" w:rsidRDefault="007615D6" w:rsidP="007615D6">
      <w:pPr>
        <w:keepNext/>
        <w:keepLines/>
      </w:pPr>
      <w:r>
        <w:rPr>
          <w:color w:val="FF0000"/>
        </w:rPr>
        <w:t>NO DISCUSSION RECORDED</w:t>
      </w:r>
    </w:p>
    <w:p w14:paraId="5FBFBC70" w14:textId="77777777" w:rsidR="007615D6" w:rsidRPr="00EB0339" w:rsidRDefault="007615D6" w:rsidP="007615D6">
      <w:r w:rsidRPr="005B25A1">
        <w:rPr>
          <w:b/>
          <w:bCs/>
        </w:rPr>
        <w:t>Status:</w:t>
      </w:r>
      <w:r>
        <w:t xml:space="preserve"> </w:t>
      </w:r>
      <w:r>
        <w:rPr>
          <w:color w:val="0000FF"/>
        </w:rPr>
        <w:t>Not concluded</w:t>
      </w:r>
      <w:r>
        <w:t>.</w:t>
      </w:r>
    </w:p>
    <w:p w14:paraId="59AD0A8C" w14:textId="77777777" w:rsidR="00E00DA6" w:rsidRDefault="007615D6" w:rsidP="000A3FBD">
      <w:pPr>
        <w:pStyle w:val="NormTop"/>
      </w:pPr>
      <w:r>
        <w:rPr>
          <w:color w:val="0000FF"/>
        </w:rPr>
        <w:t>S2-2410086</w:t>
      </w:r>
      <w:r w:rsidRPr="00D53282">
        <w:t xml:space="preserve"> </w:t>
      </w:r>
      <w:r>
        <w:t>(CR) 23.502 CR5055 (Rel-19, 'B'): KI#2: Enhancement for BDT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an Enhancement for BDT considering the Energy Consumption information.</w:t>
      </w:r>
    </w:p>
    <w:p w14:paraId="5E7A9258" w14:textId="77777777" w:rsidR="007615D6" w:rsidRPr="005B25A1" w:rsidRDefault="007615D6" w:rsidP="007615D6">
      <w:pPr>
        <w:keepNext/>
        <w:keepLines/>
        <w:rPr>
          <w:b/>
          <w:bCs/>
        </w:rPr>
      </w:pPr>
      <w:r w:rsidRPr="005B25A1">
        <w:rPr>
          <w:b/>
          <w:bCs/>
        </w:rPr>
        <w:t>Parallel discussion:</w:t>
      </w:r>
    </w:p>
    <w:p w14:paraId="1F4D32FB" w14:textId="77777777" w:rsidR="007615D6" w:rsidRPr="005B25A1" w:rsidRDefault="007615D6" w:rsidP="007615D6">
      <w:pPr>
        <w:keepNext/>
        <w:keepLines/>
      </w:pPr>
      <w:r w:rsidRPr="005B25A1">
        <w:t>-</w:t>
      </w:r>
    </w:p>
    <w:p w14:paraId="6FA98812" w14:textId="77777777" w:rsidR="007615D6" w:rsidRPr="005B25A1" w:rsidRDefault="007615D6" w:rsidP="007615D6">
      <w:pPr>
        <w:keepNext/>
        <w:keepLines/>
        <w:rPr>
          <w:b/>
          <w:bCs/>
        </w:rPr>
      </w:pPr>
      <w:r w:rsidRPr="005B25A1">
        <w:rPr>
          <w:b/>
          <w:bCs/>
        </w:rPr>
        <w:t>Plenary Discussion:</w:t>
      </w:r>
    </w:p>
    <w:p w14:paraId="55D5FFEB" w14:textId="77777777" w:rsidR="007615D6" w:rsidRPr="005B25A1" w:rsidRDefault="007615D6" w:rsidP="007615D6">
      <w:pPr>
        <w:keepNext/>
        <w:keepLines/>
      </w:pPr>
      <w:r>
        <w:rPr>
          <w:color w:val="FF0000"/>
        </w:rPr>
        <w:t>NO DISCUSSION RECORDED</w:t>
      </w:r>
    </w:p>
    <w:p w14:paraId="0DC7AB12" w14:textId="77777777" w:rsidR="007615D6" w:rsidRPr="00EB0339" w:rsidRDefault="007615D6" w:rsidP="007615D6">
      <w:r w:rsidRPr="005B25A1">
        <w:rPr>
          <w:b/>
          <w:bCs/>
        </w:rPr>
        <w:t>Status:</w:t>
      </w:r>
      <w:r>
        <w:t xml:space="preserve"> </w:t>
      </w:r>
      <w:r>
        <w:rPr>
          <w:color w:val="0000FF"/>
        </w:rPr>
        <w:t>Not concluded</w:t>
      </w:r>
      <w:r>
        <w:t>.</w:t>
      </w:r>
    </w:p>
    <w:p w14:paraId="3FFA9D11" w14:textId="77777777" w:rsidR="00E00DA6" w:rsidRDefault="007615D6" w:rsidP="000A3FBD">
      <w:pPr>
        <w:pStyle w:val="NormTop"/>
      </w:pPr>
      <w:r>
        <w:rPr>
          <w:color w:val="0000FF"/>
        </w:rPr>
        <w:t>S2-2410515</w:t>
      </w:r>
      <w:r w:rsidRPr="00D53282">
        <w:t xml:space="preserve"> </w:t>
      </w:r>
      <w:r>
        <w:t>(CR) 23.502 CR5110 (Rel-19, 'B'): BDT Energy Negotiation Procedures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in BDT negotiation procedures.</w:t>
      </w:r>
    </w:p>
    <w:p w14:paraId="0C68729D" w14:textId="77777777" w:rsidR="007615D6" w:rsidRPr="005B25A1" w:rsidRDefault="007615D6" w:rsidP="007615D6">
      <w:pPr>
        <w:keepNext/>
        <w:keepLines/>
        <w:rPr>
          <w:b/>
          <w:bCs/>
        </w:rPr>
      </w:pPr>
      <w:r w:rsidRPr="005B25A1">
        <w:rPr>
          <w:b/>
          <w:bCs/>
        </w:rPr>
        <w:t>Parallel discussion:</w:t>
      </w:r>
    </w:p>
    <w:p w14:paraId="1E01B7EB" w14:textId="77777777" w:rsidR="007615D6" w:rsidRPr="005B25A1" w:rsidRDefault="007615D6" w:rsidP="007615D6">
      <w:pPr>
        <w:keepNext/>
        <w:keepLines/>
      </w:pPr>
      <w:r w:rsidRPr="005B25A1">
        <w:t>-</w:t>
      </w:r>
    </w:p>
    <w:p w14:paraId="42F985C4" w14:textId="77777777" w:rsidR="007615D6" w:rsidRPr="005B25A1" w:rsidRDefault="007615D6" w:rsidP="007615D6">
      <w:pPr>
        <w:keepNext/>
        <w:keepLines/>
        <w:rPr>
          <w:b/>
          <w:bCs/>
        </w:rPr>
      </w:pPr>
      <w:r w:rsidRPr="005B25A1">
        <w:rPr>
          <w:b/>
          <w:bCs/>
        </w:rPr>
        <w:t>Plenary Discussion:</w:t>
      </w:r>
    </w:p>
    <w:p w14:paraId="798D9068" w14:textId="77777777" w:rsidR="007615D6" w:rsidRPr="005B25A1" w:rsidRDefault="007615D6" w:rsidP="007615D6">
      <w:pPr>
        <w:keepNext/>
        <w:keepLines/>
      </w:pPr>
      <w:r>
        <w:rPr>
          <w:color w:val="FF0000"/>
        </w:rPr>
        <w:t>NO DISCUSSION RECORDED</w:t>
      </w:r>
    </w:p>
    <w:p w14:paraId="46E9EEAD" w14:textId="77777777" w:rsidR="007615D6" w:rsidRPr="00EB0339" w:rsidRDefault="007615D6" w:rsidP="007615D6">
      <w:r w:rsidRPr="005B25A1">
        <w:rPr>
          <w:b/>
          <w:bCs/>
        </w:rPr>
        <w:t>Status:</w:t>
      </w:r>
      <w:r>
        <w:t xml:space="preserve"> </w:t>
      </w:r>
      <w:r>
        <w:rPr>
          <w:color w:val="0000FF"/>
        </w:rPr>
        <w:t>Not concluded</w:t>
      </w:r>
      <w:r>
        <w:t>.</w:t>
      </w:r>
    </w:p>
    <w:p w14:paraId="1776374B" w14:textId="77777777" w:rsidR="00E00DA6" w:rsidRDefault="007615D6" w:rsidP="000A3FBD">
      <w:pPr>
        <w:pStyle w:val="NormTop"/>
      </w:pPr>
      <w:r>
        <w:rPr>
          <w:color w:val="0000FF"/>
        </w:rPr>
        <w:t>S2-2410520</w:t>
      </w:r>
      <w:r w:rsidRPr="00D53282">
        <w:t xml:space="preserve"> </w:t>
      </w:r>
      <w:r>
        <w:t>(CR) 23.502 CR5111 (Rel-19, 'B'): Energy Enhacements on BDT Policy Control Services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policy control services.</w:t>
      </w:r>
    </w:p>
    <w:p w14:paraId="2D3406EC" w14:textId="77777777" w:rsidR="007615D6" w:rsidRPr="005B25A1" w:rsidRDefault="007615D6" w:rsidP="007615D6">
      <w:pPr>
        <w:keepNext/>
        <w:keepLines/>
        <w:rPr>
          <w:b/>
          <w:bCs/>
        </w:rPr>
      </w:pPr>
      <w:r w:rsidRPr="005B25A1">
        <w:rPr>
          <w:b/>
          <w:bCs/>
        </w:rPr>
        <w:t>Parallel discussion:</w:t>
      </w:r>
    </w:p>
    <w:p w14:paraId="3FFA5AEF" w14:textId="77777777" w:rsidR="007615D6" w:rsidRPr="005B25A1" w:rsidRDefault="007615D6" w:rsidP="007615D6">
      <w:pPr>
        <w:keepNext/>
        <w:keepLines/>
      </w:pPr>
      <w:r w:rsidRPr="005B25A1">
        <w:t>-</w:t>
      </w:r>
    </w:p>
    <w:p w14:paraId="027F5C71" w14:textId="77777777" w:rsidR="007615D6" w:rsidRPr="005B25A1" w:rsidRDefault="007615D6" w:rsidP="007615D6">
      <w:pPr>
        <w:keepNext/>
        <w:keepLines/>
        <w:rPr>
          <w:b/>
          <w:bCs/>
        </w:rPr>
      </w:pPr>
      <w:r w:rsidRPr="005B25A1">
        <w:rPr>
          <w:b/>
          <w:bCs/>
        </w:rPr>
        <w:t>Plenary Discussion:</w:t>
      </w:r>
    </w:p>
    <w:p w14:paraId="6B0A17D1" w14:textId="77777777" w:rsidR="007615D6" w:rsidRPr="005B25A1" w:rsidRDefault="007615D6" w:rsidP="007615D6">
      <w:pPr>
        <w:keepNext/>
        <w:keepLines/>
      </w:pPr>
      <w:r>
        <w:rPr>
          <w:color w:val="FF0000"/>
        </w:rPr>
        <w:t>NO DISCUSSION RECORDED</w:t>
      </w:r>
    </w:p>
    <w:p w14:paraId="7D4092AD" w14:textId="77777777" w:rsidR="007615D6" w:rsidRPr="00EB0339" w:rsidRDefault="007615D6" w:rsidP="007615D6">
      <w:r w:rsidRPr="005B25A1">
        <w:rPr>
          <w:b/>
          <w:bCs/>
        </w:rPr>
        <w:t>Status:</w:t>
      </w:r>
      <w:r>
        <w:t xml:space="preserve"> </w:t>
      </w:r>
      <w:r>
        <w:rPr>
          <w:color w:val="0000FF"/>
        </w:rPr>
        <w:t>Not concluded</w:t>
      </w:r>
      <w:r>
        <w:t>.</w:t>
      </w:r>
    </w:p>
    <w:p w14:paraId="314801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UE Energy Credit + procedures</w:t>
      </w:r>
    </w:p>
    <w:p w14:paraId="326A2DA0" w14:textId="77777777" w:rsidR="00E00DA6" w:rsidRDefault="007615D6" w:rsidP="000A3FBD">
      <w:pPr>
        <w:pStyle w:val="NormTop"/>
      </w:pPr>
      <w:r>
        <w:rPr>
          <w:color w:val="0000FF"/>
        </w:rPr>
        <w:t>S2-2410540</w:t>
      </w:r>
      <w:r w:rsidRPr="00D53282">
        <w:t xml:space="preserve"> </w:t>
      </w:r>
      <w:r>
        <w:t>(CR) 23.503 CR1424 (Rel-19, 'B'): TS23.503 -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2E6513DD" w14:textId="77777777" w:rsidR="007615D6" w:rsidRPr="005B25A1" w:rsidRDefault="007615D6" w:rsidP="007615D6">
      <w:pPr>
        <w:keepNext/>
        <w:keepLines/>
        <w:rPr>
          <w:b/>
          <w:bCs/>
        </w:rPr>
      </w:pPr>
      <w:r w:rsidRPr="005B25A1">
        <w:rPr>
          <w:b/>
          <w:bCs/>
        </w:rPr>
        <w:t>Convenor comment:</w:t>
      </w:r>
    </w:p>
    <w:p w14:paraId="76B7DCB9" w14:textId="77777777" w:rsidR="007615D6" w:rsidRPr="005B25A1" w:rsidRDefault="007615D6" w:rsidP="007615D6">
      <w:pPr>
        <w:keepNext/>
        <w:keepLines/>
      </w:pPr>
      <w:r w:rsidRPr="005B25A1">
        <w:t>Handle.</w:t>
      </w:r>
    </w:p>
    <w:p w14:paraId="069BA470" w14:textId="77777777" w:rsidR="007615D6" w:rsidRPr="005B25A1" w:rsidRDefault="007615D6" w:rsidP="007615D6">
      <w:pPr>
        <w:keepNext/>
        <w:keepLines/>
        <w:rPr>
          <w:b/>
          <w:bCs/>
        </w:rPr>
      </w:pPr>
      <w:r w:rsidRPr="005B25A1">
        <w:rPr>
          <w:b/>
          <w:bCs/>
        </w:rPr>
        <w:t>Parallel discussion:</w:t>
      </w:r>
    </w:p>
    <w:p w14:paraId="1C0020A6" w14:textId="77777777" w:rsidR="007615D6" w:rsidRPr="005B25A1" w:rsidRDefault="007615D6" w:rsidP="007615D6">
      <w:pPr>
        <w:keepNext/>
        <w:keepLines/>
      </w:pPr>
      <w:r w:rsidRPr="005B25A1">
        <w:t>-</w:t>
      </w:r>
    </w:p>
    <w:p w14:paraId="4BF1507A" w14:textId="77777777" w:rsidR="007615D6" w:rsidRPr="005B25A1" w:rsidRDefault="007615D6" w:rsidP="007615D6">
      <w:pPr>
        <w:keepNext/>
        <w:keepLines/>
        <w:rPr>
          <w:b/>
          <w:bCs/>
        </w:rPr>
      </w:pPr>
      <w:r w:rsidRPr="005B25A1">
        <w:rPr>
          <w:b/>
          <w:bCs/>
        </w:rPr>
        <w:t>Plenary Discussion:</w:t>
      </w:r>
    </w:p>
    <w:p w14:paraId="03A93FCD" w14:textId="77777777" w:rsidR="007615D6" w:rsidRPr="005B25A1" w:rsidRDefault="007615D6" w:rsidP="007615D6">
      <w:pPr>
        <w:keepNext/>
        <w:keepLines/>
      </w:pPr>
      <w:r>
        <w:rPr>
          <w:color w:val="FF0000"/>
        </w:rPr>
        <w:t>NO DISCUSSION RECORDED</w:t>
      </w:r>
    </w:p>
    <w:p w14:paraId="0F014908" w14:textId="77777777" w:rsidR="007615D6" w:rsidRPr="00EB0339" w:rsidRDefault="007615D6" w:rsidP="007615D6">
      <w:r w:rsidRPr="005B25A1">
        <w:rPr>
          <w:b/>
          <w:bCs/>
        </w:rPr>
        <w:t>Status:</w:t>
      </w:r>
      <w:r>
        <w:t xml:space="preserve"> </w:t>
      </w:r>
      <w:r>
        <w:rPr>
          <w:color w:val="0000FF"/>
        </w:rPr>
        <w:t>Not concluded</w:t>
      </w:r>
      <w:r>
        <w:t>.</w:t>
      </w:r>
    </w:p>
    <w:p w14:paraId="3F5B7C2B" w14:textId="77777777" w:rsidR="00E00DA6" w:rsidRDefault="007615D6" w:rsidP="000A3FBD">
      <w:pPr>
        <w:pStyle w:val="NormTop"/>
      </w:pPr>
      <w:r>
        <w:rPr>
          <w:color w:val="0000FF"/>
        </w:rPr>
        <w:t>S2-2410538</w:t>
      </w:r>
      <w:r w:rsidRPr="00D53282">
        <w:t xml:space="preserve"> </w:t>
      </w:r>
      <w:r>
        <w:t>(CR) 23.502 CR5116 (Rel-19, 'B'): TS23.502 -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33B7434E" w14:textId="77777777" w:rsidR="007615D6" w:rsidRPr="005B25A1" w:rsidRDefault="007615D6" w:rsidP="007615D6">
      <w:pPr>
        <w:keepNext/>
        <w:keepLines/>
        <w:rPr>
          <w:b/>
          <w:bCs/>
        </w:rPr>
      </w:pPr>
      <w:r w:rsidRPr="005B25A1">
        <w:rPr>
          <w:b/>
          <w:bCs/>
        </w:rPr>
        <w:t>Parallel discussion:</w:t>
      </w:r>
    </w:p>
    <w:p w14:paraId="189DDE55" w14:textId="77777777" w:rsidR="007615D6" w:rsidRPr="005B25A1" w:rsidRDefault="007615D6" w:rsidP="007615D6">
      <w:pPr>
        <w:keepNext/>
        <w:keepLines/>
      </w:pPr>
      <w:r w:rsidRPr="005B25A1">
        <w:t>-</w:t>
      </w:r>
    </w:p>
    <w:p w14:paraId="7B6711EE" w14:textId="77777777" w:rsidR="007615D6" w:rsidRPr="005B25A1" w:rsidRDefault="007615D6" w:rsidP="007615D6">
      <w:pPr>
        <w:keepNext/>
        <w:keepLines/>
        <w:rPr>
          <w:b/>
          <w:bCs/>
        </w:rPr>
      </w:pPr>
      <w:r w:rsidRPr="005B25A1">
        <w:rPr>
          <w:b/>
          <w:bCs/>
        </w:rPr>
        <w:t>Plenary Discussion:</w:t>
      </w:r>
    </w:p>
    <w:p w14:paraId="3C27DA5C" w14:textId="77777777" w:rsidR="007615D6" w:rsidRPr="005B25A1" w:rsidRDefault="007615D6" w:rsidP="007615D6">
      <w:pPr>
        <w:keepNext/>
        <w:keepLines/>
      </w:pPr>
      <w:r>
        <w:rPr>
          <w:color w:val="FF0000"/>
        </w:rPr>
        <w:t>NO DISCUSSION RECORDED</w:t>
      </w:r>
    </w:p>
    <w:p w14:paraId="5FF0E1D9" w14:textId="77777777" w:rsidR="007615D6" w:rsidRPr="00EB0339" w:rsidRDefault="007615D6" w:rsidP="007615D6">
      <w:r w:rsidRPr="005B25A1">
        <w:rPr>
          <w:b/>
          <w:bCs/>
        </w:rPr>
        <w:t>Status:</w:t>
      </w:r>
      <w:r>
        <w:t xml:space="preserve"> </w:t>
      </w:r>
      <w:r>
        <w:rPr>
          <w:color w:val="0000FF"/>
        </w:rPr>
        <w:t>Not concluded</w:t>
      </w:r>
      <w:r>
        <w:t>.</w:t>
      </w:r>
    </w:p>
    <w:p w14:paraId="37152749" w14:textId="77777777" w:rsidR="00E00DA6" w:rsidRDefault="007615D6" w:rsidP="000A3FBD">
      <w:pPr>
        <w:pStyle w:val="NormTop"/>
      </w:pPr>
      <w:r>
        <w:rPr>
          <w:color w:val="0000FF"/>
        </w:rPr>
        <w:t>S2-2410539</w:t>
      </w:r>
      <w:r w:rsidRPr="00D53282">
        <w:t xml:space="preserve"> </w:t>
      </w:r>
      <w:r>
        <w:t>(CR) 23.502 CR5117 (Rel-19, 'B'): PDU Session rejection for lack of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4190F31C" w14:textId="77777777" w:rsidR="007615D6" w:rsidRPr="005B25A1" w:rsidRDefault="007615D6" w:rsidP="007615D6">
      <w:pPr>
        <w:keepNext/>
        <w:keepLines/>
        <w:rPr>
          <w:b/>
          <w:bCs/>
        </w:rPr>
      </w:pPr>
      <w:r w:rsidRPr="005B25A1">
        <w:rPr>
          <w:b/>
          <w:bCs/>
        </w:rPr>
        <w:t>Parallel discussion:</w:t>
      </w:r>
    </w:p>
    <w:p w14:paraId="70CB5FF9" w14:textId="77777777" w:rsidR="007615D6" w:rsidRPr="005B25A1" w:rsidRDefault="007615D6" w:rsidP="007615D6">
      <w:pPr>
        <w:keepNext/>
        <w:keepLines/>
      </w:pPr>
      <w:r w:rsidRPr="005B25A1">
        <w:t>-</w:t>
      </w:r>
    </w:p>
    <w:p w14:paraId="452DB563" w14:textId="77777777" w:rsidR="007615D6" w:rsidRPr="005B25A1" w:rsidRDefault="007615D6" w:rsidP="007615D6">
      <w:pPr>
        <w:keepNext/>
        <w:keepLines/>
        <w:rPr>
          <w:b/>
          <w:bCs/>
        </w:rPr>
      </w:pPr>
      <w:r w:rsidRPr="005B25A1">
        <w:rPr>
          <w:b/>
          <w:bCs/>
        </w:rPr>
        <w:t>Plenary Discussion:</w:t>
      </w:r>
    </w:p>
    <w:p w14:paraId="05948065" w14:textId="77777777" w:rsidR="007615D6" w:rsidRPr="005B25A1" w:rsidRDefault="007615D6" w:rsidP="007615D6">
      <w:pPr>
        <w:keepNext/>
        <w:keepLines/>
      </w:pPr>
      <w:r>
        <w:rPr>
          <w:color w:val="FF0000"/>
        </w:rPr>
        <w:t>NO DISCUSSION RECORDED</w:t>
      </w:r>
    </w:p>
    <w:p w14:paraId="2D0E459C" w14:textId="77777777" w:rsidR="007615D6" w:rsidRPr="00EB0339" w:rsidRDefault="007615D6" w:rsidP="007615D6">
      <w:r w:rsidRPr="005B25A1">
        <w:rPr>
          <w:b/>
          <w:bCs/>
        </w:rPr>
        <w:t>Status:</w:t>
      </w:r>
      <w:r>
        <w:t xml:space="preserve"> </w:t>
      </w:r>
      <w:r>
        <w:rPr>
          <w:color w:val="0000FF"/>
        </w:rPr>
        <w:t>Not concluded</w:t>
      </w:r>
      <w:r>
        <w:t>.</w:t>
      </w:r>
    </w:p>
    <w:p w14:paraId="17913D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NF selection</w:t>
      </w:r>
    </w:p>
    <w:p w14:paraId="39FF89CD" w14:textId="77777777" w:rsidR="00E00DA6" w:rsidRDefault="007615D6" w:rsidP="000A3FBD">
      <w:pPr>
        <w:pStyle w:val="NormTop"/>
      </w:pPr>
      <w:r>
        <w:rPr>
          <w:color w:val="0000FF"/>
        </w:rPr>
        <w:t>S2-2409641</w:t>
      </w:r>
      <w:r w:rsidRPr="00D53282">
        <w:t xml:space="preserve"> </w:t>
      </w:r>
      <w:r>
        <w:t>(CR) 23.501 CR5629 (Rel-19, 'B'): Description of the energy related information based NF selection and discovery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1B5645A2" w14:textId="77777777" w:rsidR="007615D6" w:rsidRPr="005B25A1" w:rsidRDefault="007615D6" w:rsidP="007615D6">
      <w:pPr>
        <w:keepNext/>
        <w:keepLines/>
        <w:rPr>
          <w:b/>
          <w:bCs/>
        </w:rPr>
      </w:pPr>
      <w:r w:rsidRPr="005B25A1">
        <w:rPr>
          <w:b/>
          <w:bCs/>
        </w:rPr>
        <w:t>Convenor comment:</w:t>
      </w:r>
    </w:p>
    <w:p w14:paraId="57BA0841" w14:textId="77777777" w:rsidR="007615D6" w:rsidRPr="005B25A1" w:rsidRDefault="007615D6" w:rsidP="007615D6">
      <w:pPr>
        <w:keepNext/>
        <w:keepLines/>
      </w:pPr>
      <w:r w:rsidRPr="005B25A1">
        <w:t>Handle as baseline.</w:t>
      </w:r>
    </w:p>
    <w:p w14:paraId="16DB8C7E" w14:textId="77777777" w:rsidR="007615D6" w:rsidRPr="005B25A1" w:rsidRDefault="007615D6" w:rsidP="007615D6">
      <w:pPr>
        <w:keepNext/>
        <w:keepLines/>
        <w:rPr>
          <w:b/>
          <w:bCs/>
        </w:rPr>
      </w:pPr>
      <w:r w:rsidRPr="005B25A1">
        <w:rPr>
          <w:b/>
          <w:bCs/>
        </w:rPr>
        <w:t>Parallel discussion:</w:t>
      </w:r>
    </w:p>
    <w:p w14:paraId="7FA9804E" w14:textId="77777777" w:rsidR="007615D6" w:rsidRPr="005B25A1" w:rsidRDefault="007615D6" w:rsidP="007615D6">
      <w:pPr>
        <w:keepNext/>
        <w:keepLines/>
      </w:pPr>
      <w:r w:rsidRPr="005B25A1">
        <w:t>-</w:t>
      </w:r>
    </w:p>
    <w:p w14:paraId="24AC3BEE" w14:textId="77777777" w:rsidR="007615D6" w:rsidRPr="005B25A1" w:rsidRDefault="007615D6" w:rsidP="007615D6">
      <w:pPr>
        <w:keepNext/>
        <w:keepLines/>
        <w:rPr>
          <w:b/>
          <w:bCs/>
        </w:rPr>
      </w:pPr>
      <w:r w:rsidRPr="005B25A1">
        <w:rPr>
          <w:b/>
          <w:bCs/>
        </w:rPr>
        <w:t>Plenary Discussion:</w:t>
      </w:r>
    </w:p>
    <w:p w14:paraId="7E83DC38" w14:textId="77777777" w:rsidR="007615D6" w:rsidRPr="005B25A1" w:rsidRDefault="007615D6" w:rsidP="007615D6">
      <w:pPr>
        <w:keepNext/>
        <w:keepLines/>
      </w:pPr>
      <w:r>
        <w:rPr>
          <w:color w:val="FF0000"/>
        </w:rPr>
        <w:t>NO DISCUSSION RECORDED</w:t>
      </w:r>
    </w:p>
    <w:p w14:paraId="23A44A7B" w14:textId="77777777" w:rsidR="007615D6" w:rsidRPr="00EB0339" w:rsidRDefault="007615D6" w:rsidP="007615D6">
      <w:r w:rsidRPr="005B25A1">
        <w:rPr>
          <w:b/>
          <w:bCs/>
        </w:rPr>
        <w:t>Status:</w:t>
      </w:r>
      <w:r>
        <w:t xml:space="preserve"> </w:t>
      </w:r>
      <w:r>
        <w:rPr>
          <w:color w:val="0000FF"/>
        </w:rPr>
        <w:t>Not concluded</w:t>
      </w:r>
      <w:r>
        <w:t>.</w:t>
      </w:r>
    </w:p>
    <w:p w14:paraId="70CA0727" w14:textId="77777777" w:rsidR="00E00DA6" w:rsidRDefault="007615D6" w:rsidP="000A3FBD">
      <w:pPr>
        <w:pStyle w:val="NormTop"/>
      </w:pPr>
      <w:r>
        <w:rPr>
          <w:color w:val="0000FF"/>
        </w:rPr>
        <w:t>S2-2409682</w:t>
      </w:r>
      <w:r w:rsidRPr="00D53282">
        <w:t xml:space="preserve"> </w:t>
      </w:r>
      <w:r>
        <w:t>(CR) 23.501 CR5637 (Rel-19, 'B'): TS 23.501 TR 23.700-66 KI#3 Extending the NF Profile for Energy Efficiency and Consumption feature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KI#3.</w:t>
      </w:r>
    </w:p>
    <w:p w14:paraId="11816566" w14:textId="77777777" w:rsidR="007615D6" w:rsidRPr="005B25A1" w:rsidRDefault="007615D6" w:rsidP="007615D6">
      <w:pPr>
        <w:keepNext/>
        <w:keepLines/>
        <w:rPr>
          <w:b/>
          <w:bCs/>
        </w:rPr>
      </w:pPr>
      <w:r w:rsidRPr="005B25A1">
        <w:rPr>
          <w:b/>
          <w:bCs/>
        </w:rPr>
        <w:t>Convenor comment:</w:t>
      </w:r>
    </w:p>
    <w:p w14:paraId="2C1BA1D8" w14:textId="77777777" w:rsidR="007615D6" w:rsidRPr="005B25A1" w:rsidRDefault="007615D6" w:rsidP="007615D6">
      <w:pPr>
        <w:keepNext/>
        <w:keepLines/>
      </w:pPr>
      <w:r w:rsidRPr="005B25A1">
        <w:t>Merge into S2-2409641.</w:t>
      </w:r>
    </w:p>
    <w:p w14:paraId="3B1CA041" w14:textId="77777777" w:rsidR="007615D6" w:rsidRPr="005B25A1" w:rsidRDefault="007615D6" w:rsidP="007615D6">
      <w:pPr>
        <w:keepNext/>
        <w:keepLines/>
        <w:rPr>
          <w:b/>
          <w:bCs/>
        </w:rPr>
      </w:pPr>
      <w:r w:rsidRPr="005B25A1">
        <w:rPr>
          <w:b/>
          <w:bCs/>
        </w:rPr>
        <w:t>Parallel discussion:</w:t>
      </w:r>
    </w:p>
    <w:p w14:paraId="543CADB6" w14:textId="77777777" w:rsidR="007615D6" w:rsidRPr="005B25A1" w:rsidRDefault="007615D6" w:rsidP="007615D6">
      <w:pPr>
        <w:keepNext/>
        <w:keepLines/>
      </w:pPr>
      <w:r w:rsidRPr="005B25A1">
        <w:t>-</w:t>
      </w:r>
    </w:p>
    <w:p w14:paraId="36E0FFA0" w14:textId="77777777" w:rsidR="007615D6" w:rsidRPr="005B25A1" w:rsidRDefault="007615D6" w:rsidP="007615D6">
      <w:pPr>
        <w:keepNext/>
        <w:keepLines/>
        <w:rPr>
          <w:b/>
          <w:bCs/>
        </w:rPr>
      </w:pPr>
      <w:r w:rsidRPr="005B25A1">
        <w:rPr>
          <w:b/>
          <w:bCs/>
        </w:rPr>
        <w:t>Plenary Discussion:</w:t>
      </w:r>
    </w:p>
    <w:p w14:paraId="70BB752A" w14:textId="77777777" w:rsidR="007615D6" w:rsidRPr="005B25A1" w:rsidRDefault="007615D6" w:rsidP="007615D6">
      <w:pPr>
        <w:keepNext/>
        <w:keepLines/>
      </w:pPr>
      <w:r>
        <w:rPr>
          <w:color w:val="FF0000"/>
        </w:rPr>
        <w:t>NO DISCUSSION RECORDED</w:t>
      </w:r>
    </w:p>
    <w:p w14:paraId="628AB681" w14:textId="77777777" w:rsidR="007615D6" w:rsidRPr="00EB0339" w:rsidRDefault="007615D6" w:rsidP="007615D6">
      <w:r w:rsidRPr="005B25A1">
        <w:rPr>
          <w:b/>
          <w:bCs/>
        </w:rPr>
        <w:t>Status:</w:t>
      </w:r>
      <w:r>
        <w:t xml:space="preserve"> </w:t>
      </w:r>
      <w:r>
        <w:rPr>
          <w:color w:val="0000FF"/>
        </w:rPr>
        <w:t>Not concluded</w:t>
      </w:r>
      <w:r>
        <w:t>.</w:t>
      </w:r>
    </w:p>
    <w:p w14:paraId="7E886294" w14:textId="77777777" w:rsidR="00E00DA6" w:rsidRDefault="007615D6" w:rsidP="000A3FBD">
      <w:pPr>
        <w:pStyle w:val="NormTop"/>
      </w:pPr>
      <w:r>
        <w:rPr>
          <w:color w:val="0000FF"/>
        </w:rPr>
        <w:lastRenderedPageBreak/>
        <w:t>S2-2409819</w:t>
      </w:r>
      <w:r w:rsidRPr="00D53282">
        <w:t xml:space="preserve"> </w:t>
      </w:r>
      <w:r>
        <w:t>(CR) 23.501 CR5660 (Rel-19, 'B'): Introduction of NF selection considering energy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 If an AMF instance needs to enter an energySaving state in which it stops serving UEs, it may: - deregister UE with congestion control; - invoke the AMF planned removal procedure in clause 5.21.2.2 to cause the NG-RAN to select other AMF instances to serve UEs. - deregister UE with energySaving state cause value and request UE re-registration for AMF reallocation. During registration, if the selected AMF instance is in energySaving state which can not serve UEs, it may initiate the Registration with AMF re-allocation procedure to instruct the NG-RAN to select other AMF instances to serve UEs. During the traffic influence procedure, AF may provide maximum allowed energy consumption for a DNAI or energy saving indication. SMF may use this information to decide UP path establishment and adjustment.</w:t>
      </w:r>
    </w:p>
    <w:p w14:paraId="513AC14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 Wrong WI Code on CR!</w:t>
      </w:r>
    </w:p>
    <w:p w14:paraId="5616726D" w14:textId="77777777" w:rsidR="007615D6" w:rsidRPr="005B25A1" w:rsidRDefault="007615D6" w:rsidP="007615D6">
      <w:pPr>
        <w:keepNext/>
        <w:keepLines/>
        <w:rPr>
          <w:b/>
          <w:bCs/>
        </w:rPr>
      </w:pPr>
      <w:r w:rsidRPr="005B25A1">
        <w:rPr>
          <w:b/>
          <w:bCs/>
        </w:rPr>
        <w:t>Convenor comment:</w:t>
      </w:r>
    </w:p>
    <w:p w14:paraId="36309611" w14:textId="77777777" w:rsidR="007615D6" w:rsidRPr="005B25A1" w:rsidRDefault="007615D6" w:rsidP="007615D6">
      <w:pPr>
        <w:keepNext/>
        <w:keepLines/>
      </w:pPr>
      <w:r w:rsidRPr="005B25A1">
        <w:t>Merge into S2-2409641.</w:t>
      </w:r>
    </w:p>
    <w:p w14:paraId="00F9D52F" w14:textId="77777777" w:rsidR="007615D6" w:rsidRPr="005B25A1" w:rsidRDefault="007615D6" w:rsidP="007615D6">
      <w:pPr>
        <w:keepNext/>
        <w:keepLines/>
        <w:rPr>
          <w:b/>
          <w:bCs/>
        </w:rPr>
      </w:pPr>
      <w:r w:rsidRPr="005B25A1">
        <w:rPr>
          <w:b/>
          <w:bCs/>
        </w:rPr>
        <w:t>Parallel discussion:</w:t>
      </w:r>
    </w:p>
    <w:p w14:paraId="0B7418BC" w14:textId="77777777" w:rsidR="007615D6" w:rsidRPr="005B25A1" w:rsidRDefault="007615D6" w:rsidP="007615D6">
      <w:pPr>
        <w:keepNext/>
        <w:keepLines/>
      </w:pPr>
      <w:r w:rsidRPr="005B25A1">
        <w:t>-</w:t>
      </w:r>
    </w:p>
    <w:p w14:paraId="7FE5A1A9" w14:textId="77777777" w:rsidR="007615D6" w:rsidRPr="005B25A1" w:rsidRDefault="007615D6" w:rsidP="007615D6">
      <w:pPr>
        <w:keepNext/>
        <w:keepLines/>
        <w:rPr>
          <w:b/>
          <w:bCs/>
        </w:rPr>
      </w:pPr>
      <w:r w:rsidRPr="005B25A1">
        <w:rPr>
          <w:b/>
          <w:bCs/>
        </w:rPr>
        <w:t>Plenary Discussion:</w:t>
      </w:r>
    </w:p>
    <w:p w14:paraId="2777D309" w14:textId="77777777" w:rsidR="007615D6" w:rsidRPr="005B25A1" w:rsidRDefault="007615D6" w:rsidP="007615D6">
      <w:pPr>
        <w:keepNext/>
        <w:keepLines/>
      </w:pPr>
      <w:r>
        <w:rPr>
          <w:color w:val="FF0000"/>
        </w:rPr>
        <w:t>NO DISCUSSION RECORDED</w:t>
      </w:r>
    </w:p>
    <w:p w14:paraId="3AE7BB17" w14:textId="77777777" w:rsidR="007615D6" w:rsidRPr="00EB0339" w:rsidRDefault="007615D6" w:rsidP="007615D6">
      <w:r w:rsidRPr="005B25A1">
        <w:rPr>
          <w:b/>
          <w:bCs/>
        </w:rPr>
        <w:t>Status:</w:t>
      </w:r>
      <w:r>
        <w:t xml:space="preserve"> </w:t>
      </w:r>
      <w:r>
        <w:rPr>
          <w:color w:val="0000FF"/>
        </w:rPr>
        <w:t>Not concluded</w:t>
      </w:r>
      <w:r>
        <w:t>.</w:t>
      </w:r>
    </w:p>
    <w:p w14:paraId="67012B62" w14:textId="77777777" w:rsidR="00E00DA6" w:rsidRDefault="007615D6" w:rsidP="000A3FBD">
      <w:pPr>
        <w:pStyle w:val="NormTop"/>
      </w:pPr>
      <w:r>
        <w:rPr>
          <w:color w:val="0000FF"/>
        </w:rPr>
        <w:t>S2-2410052</w:t>
      </w:r>
      <w:r w:rsidRPr="00D53282">
        <w:t xml:space="preserve"> </w:t>
      </w:r>
      <w:r>
        <w:t>(CR) 23.501 CR5706 (Rel-19, 'B'): Energy related information in NF Profile (Source: NEC)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energy related information in NF Profile.</w:t>
      </w:r>
    </w:p>
    <w:p w14:paraId="32EA3A20" w14:textId="77777777" w:rsidR="007615D6" w:rsidRPr="005B25A1" w:rsidRDefault="007615D6" w:rsidP="007615D6">
      <w:pPr>
        <w:keepNext/>
        <w:keepLines/>
        <w:rPr>
          <w:b/>
          <w:bCs/>
        </w:rPr>
      </w:pPr>
      <w:r w:rsidRPr="005B25A1">
        <w:rPr>
          <w:b/>
          <w:bCs/>
        </w:rPr>
        <w:t>Convenor comment:</w:t>
      </w:r>
    </w:p>
    <w:p w14:paraId="5EC4AA33" w14:textId="77777777" w:rsidR="007615D6" w:rsidRPr="005B25A1" w:rsidRDefault="007615D6" w:rsidP="007615D6">
      <w:pPr>
        <w:keepNext/>
        <w:keepLines/>
      </w:pPr>
      <w:r w:rsidRPr="005B25A1">
        <w:t>Merge into S2-2409641.</w:t>
      </w:r>
    </w:p>
    <w:p w14:paraId="39C258CB" w14:textId="77777777" w:rsidR="007615D6" w:rsidRPr="005B25A1" w:rsidRDefault="007615D6" w:rsidP="007615D6">
      <w:pPr>
        <w:keepNext/>
        <w:keepLines/>
        <w:rPr>
          <w:b/>
          <w:bCs/>
        </w:rPr>
      </w:pPr>
      <w:r w:rsidRPr="005B25A1">
        <w:rPr>
          <w:b/>
          <w:bCs/>
        </w:rPr>
        <w:t>Parallel discussion:</w:t>
      </w:r>
    </w:p>
    <w:p w14:paraId="6FD53DA8" w14:textId="77777777" w:rsidR="007615D6" w:rsidRPr="005B25A1" w:rsidRDefault="007615D6" w:rsidP="007615D6">
      <w:pPr>
        <w:keepNext/>
        <w:keepLines/>
      </w:pPr>
      <w:r w:rsidRPr="005B25A1">
        <w:t>-</w:t>
      </w:r>
    </w:p>
    <w:p w14:paraId="62AB5508" w14:textId="77777777" w:rsidR="007615D6" w:rsidRPr="005B25A1" w:rsidRDefault="007615D6" w:rsidP="007615D6">
      <w:pPr>
        <w:keepNext/>
        <w:keepLines/>
        <w:rPr>
          <w:b/>
          <w:bCs/>
        </w:rPr>
      </w:pPr>
      <w:r w:rsidRPr="005B25A1">
        <w:rPr>
          <w:b/>
          <w:bCs/>
        </w:rPr>
        <w:t>Plenary Discussion:</w:t>
      </w:r>
    </w:p>
    <w:p w14:paraId="61EA0F9C" w14:textId="77777777" w:rsidR="007615D6" w:rsidRPr="005B25A1" w:rsidRDefault="007615D6" w:rsidP="007615D6">
      <w:pPr>
        <w:keepNext/>
        <w:keepLines/>
      </w:pPr>
      <w:r>
        <w:rPr>
          <w:color w:val="FF0000"/>
        </w:rPr>
        <w:t>NO DISCUSSION RECORDED</w:t>
      </w:r>
    </w:p>
    <w:p w14:paraId="6B65CF9A" w14:textId="77777777" w:rsidR="007615D6" w:rsidRPr="00EB0339" w:rsidRDefault="007615D6" w:rsidP="007615D6">
      <w:r w:rsidRPr="005B25A1">
        <w:rPr>
          <w:b/>
          <w:bCs/>
        </w:rPr>
        <w:t>Status:</w:t>
      </w:r>
      <w:r>
        <w:t xml:space="preserve"> </w:t>
      </w:r>
      <w:r>
        <w:rPr>
          <w:color w:val="0000FF"/>
        </w:rPr>
        <w:t>Not concluded</w:t>
      </w:r>
      <w:r>
        <w:t>.</w:t>
      </w:r>
    </w:p>
    <w:p w14:paraId="3BDA316B" w14:textId="77777777" w:rsidR="00E00DA6" w:rsidRDefault="007615D6" w:rsidP="000A3FBD">
      <w:pPr>
        <w:pStyle w:val="NormTop"/>
      </w:pPr>
      <w:r>
        <w:rPr>
          <w:color w:val="0000FF"/>
        </w:rPr>
        <w:lastRenderedPageBreak/>
        <w:t>S2-2410165</w:t>
      </w:r>
      <w:r w:rsidRPr="00D53282">
        <w:t xml:space="preserve"> </w:t>
      </w:r>
      <w:r>
        <w:t>(CR) 23.501 CR5730 (Rel-19, 'C'): Changing Priority in NF Profile based on Efficient Related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Documenting Priority and the possibility of using Priority as a means for influence NF/NF service selection for EE.</w:t>
      </w:r>
    </w:p>
    <w:p w14:paraId="3CA6B40E" w14:textId="77777777" w:rsidR="007615D6" w:rsidRPr="005B25A1" w:rsidRDefault="007615D6" w:rsidP="007615D6">
      <w:pPr>
        <w:keepNext/>
        <w:keepLines/>
        <w:rPr>
          <w:b/>
          <w:bCs/>
        </w:rPr>
      </w:pPr>
      <w:r w:rsidRPr="005B25A1">
        <w:rPr>
          <w:b/>
          <w:bCs/>
        </w:rPr>
        <w:t>Convenor comment:</w:t>
      </w:r>
    </w:p>
    <w:p w14:paraId="62566349" w14:textId="77777777" w:rsidR="007615D6" w:rsidRPr="005B25A1" w:rsidRDefault="007615D6" w:rsidP="007615D6">
      <w:pPr>
        <w:keepNext/>
        <w:keepLines/>
      </w:pPr>
      <w:r w:rsidRPr="005B25A1">
        <w:t>Handle.</w:t>
      </w:r>
    </w:p>
    <w:p w14:paraId="272BDE6F" w14:textId="77777777" w:rsidR="007615D6" w:rsidRPr="005B25A1" w:rsidRDefault="007615D6" w:rsidP="007615D6">
      <w:pPr>
        <w:keepNext/>
        <w:keepLines/>
        <w:rPr>
          <w:b/>
          <w:bCs/>
        </w:rPr>
      </w:pPr>
      <w:r w:rsidRPr="005B25A1">
        <w:rPr>
          <w:b/>
          <w:bCs/>
        </w:rPr>
        <w:t>Parallel discussion:</w:t>
      </w:r>
    </w:p>
    <w:p w14:paraId="590105EA" w14:textId="77777777" w:rsidR="007615D6" w:rsidRPr="005B25A1" w:rsidRDefault="007615D6" w:rsidP="007615D6">
      <w:pPr>
        <w:keepNext/>
        <w:keepLines/>
      </w:pPr>
      <w:r w:rsidRPr="005B25A1">
        <w:t>-</w:t>
      </w:r>
    </w:p>
    <w:p w14:paraId="174CC7B0" w14:textId="77777777" w:rsidR="007615D6" w:rsidRPr="005B25A1" w:rsidRDefault="007615D6" w:rsidP="007615D6">
      <w:pPr>
        <w:keepNext/>
        <w:keepLines/>
        <w:rPr>
          <w:b/>
          <w:bCs/>
        </w:rPr>
      </w:pPr>
      <w:r w:rsidRPr="005B25A1">
        <w:rPr>
          <w:b/>
          <w:bCs/>
        </w:rPr>
        <w:t>Plenary Discussion:</w:t>
      </w:r>
    </w:p>
    <w:p w14:paraId="77957111" w14:textId="77777777" w:rsidR="007615D6" w:rsidRPr="005B25A1" w:rsidRDefault="007615D6" w:rsidP="007615D6">
      <w:pPr>
        <w:keepNext/>
        <w:keepLines/>
      </w:pPr>
      <w:r>
        <w:rPr>
          <w:color w:val="FF0000"/>
        </w:rPr>
        <w:t>NO DISCUSSION RECORDED</w:t>
      </w:r>
    </w:p>
    <w:p w14:paraId="3B1F99FA" w14:textId="77777777" w:rsidR="007615D6" w:rsidRPr="00EB0339" w:rsidRDefault="007615D6" w:rsidP="007615D6">
      <w:r w:rsidRPr="005B25A1">
        <w:rPr>
          <w:b/>
          <w:bCs/>
        </w:rPr>
        <w:t>Status:</w:t>
      </w:r>
      <w:r>
        <w:t xml:space="preserve"> </w:t>
      </w:r>
      <w:r>
        <w:rPr>
          <w:color w:val="0000FF"/>
        </w:rPr>
        <w:t>Not concluded</w:t>
      </w:r>
      <w:r>
        <w:t>.</w:t>
      </w:r>
    </w:p>
    <w:p w14:paraId="4662EEF3" w14:textId="77777777" w:rsidR="00E00DA6" w:rsidRDefault="007615D6" w:rsidP="000A3FBD">
      <w:pPr>
        <w:pStyle w:val="NormTop"/>
      </w:pPr>
      <w:r>
        <w:rPr>
          <w:color w:val="0000FF"/>
        </w:rPr>
        <w:t>S2-2410305</w:t>
      </w:r>
      <w:r w:rsidRPr="00D53282">
        <w:t xml:space="preserve"> </w:t>
      </w:r>
      <w:r>
        <w:t>(CR) 23.501 CR5756 (Rel-19, 'B'): KI#3, NF discovery and selection based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NF discovery and selection based on the Energy information.</w:t>
      </w:r>
    </w:p>
    <w:p w14:paraId="5C75C607" w14:textId="77777777" w:rsidR="007615D6" w:rsidRPr="005B25A1" w:rsidRDefault="007615D6" w:rsidP="007615D6">
      <w:pPr>
        <w:keepNext/>
        <w:keepLines/>
        <w:rPr>
          <w:b/>
          <w:bCs/>
        </w:rPr>
      </w:pPr>
      <w:r w:rsidRPr="005B25A1">
        <w:rPr>
          <w:b/>
          <w:bCs/>
        </w:rPr>
        <w:t>Convenor comment:</w:t>
      </w:r>
    </w:p>
    <w:p w14:paraId="2D3AEE02" w14:textId="77777777" w:rsidR="007615D6" w:rsidRPr="005B25A1" w:rsidRDefault="007615D6" w:rsidP="007615D6">
      <w:pPr>
        <w:keepNext/>
        <w:keepLines/>
      </w:pPr>
      <w:r w:rsidRPr="005B25A1">
        <w:t>Merge into S2-2409641.</w:t>
      </w:r>
    </w:p>
    <w:p w14:paraId="48C9990B" w14:textId="77777777" w:rsidR="007615D6" w:rsidRPr="005B25A1" w:rsidRDefault="007615D6" w:rsidP="007615D6">
      <w:pPr>
        <w:keepNext/>
        <w:keepLines/>
        <w:rPr>
          <w:b/>
          <w:bCs/>
        </w:rPr>
      </w:pPr>
      <w:r w:rsidRPr="005B25A1">
        <w:rPr>
          <w:b/>
          <w:bCs/>
        </w:rPr>
        <w:t>Parallel discussion:</w:t>
      </w:r>
    </w:p>
    <w:p w14:paraId="79011E6C" w14:textId="77777777" w:rsidR="007615D6" w:rsidRPr="005B25A1" w:rsidRDefault="007615D6" w:rsidP="007615D6">
      <w:pPr>
        <w:keepNext/>
        <w:keepLines/>
      </w:pPr>
      <w:r w:rsidRPr="005B25A1">
        <w:t>-</w:t>
      </w:r>
    </w:p>
    <w:p w14:paraId="3AF916DC" w14:textId="77777777" w:rsidR="007615D6" w:rsidRPr="005B25A1" w:rsidRDefault="007615D6" w:rsidP="007615D6">
      <w:pPr>
        <w:keepNext/>
        <w:keepLines/>
        <w:rPr>
          <w:b/>
          <w:bCs/>
        </w:rPr>
      </w:pPr>
      <w:r w:rsidRPr="005B25A1">
        <w:rPr>
          <w:b/>
          <w:bCs/>
        </w:rPr>
        <w:t>Plenary Discussion:</w:t>
      </w:r>
    </w:p>
    <w:p w14:paraId="00EED90E" w14:textId="77777777" w:rsidR="007615D6" w:rsidRPr="005B25A1" w:rsidRDefault="007615D6" w:rsidP="007615D6">
      <w:pPr>
        <w:keepNext/>
        <w:keepLines/>
      </w:pPr>
      <w:r>
        <w:rPr>
          <w:color w:val="FF0000"/>
        </w:rPr>
        <w:t>NO DISCUSSION RECORDED</w:t>
      </w:r>
    </w:p>
    <w:p w14:paraId="6609AD79" w14:textId="77777777" w:rsidR="007615D6" w:rsidRPr="00EB0339" w:rsidRDefault="007615D6" w:rsidP="007615D6">
      <w:r w:rsidRPr="005B25A1">
        <w:rPr>
          <w:b/>
          <w:bCs/>
        </w:rPr>
        <w:t>Status:</w:t>
      </w:r>
      <w:r>
        <w:t xml:space="preserve"> </w:t>
      </w:r>
      <w:r>
        <w:rPr>
          <w:color w:val="0000FF"/>
        </w:rPr>
        <w:t>Not concluded</w:t>
      </w:r>
      <w:r>
        <w:t>.</w:t>
      </w:r>
    </w:p>
    <w:p w14:paraId="1C50EE6D" w14:textId="77777777" w:rsidR="00E00DA6" w:rsidRDefault="007615D6" w:rsidP="000A3FBD">
      <w:pPr>
        <w:pStyle w:val="NormTop"/>
      </w:pPr>
      <w:r>
        <w:rPr>
          <w:color w:val="0000FF"/>
        </w:rPr>
        <w:t>S2-2410346</w:t>
      </w:r>
      <w:r w:rsidRPr="00D53282">
        <w:t xml:space="preserve"> </w:t>
      </w:r>
      <w:r>
        <w:t>(CR) 23.501 CR5761 (Rel-19, 'B'): Energy-Aware NF Discovery and Selection Enhancement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Energy-related criteria parameters in the NF profile for NF discovery and selection. Add Energy-related updates regarding SMF for UPF selection. Add EECF service for triggering gNB and UPF ID.</w:t>
      </w:r>
    </w:p>
    <w:p w14:paraId="67D78704" w14:textId="77777777" w:rsidR="007615D6" w:rsidRPr="005B25A1" w:rsidRDefault="007615D6" w:rsidP="007615D6">
      <w:pPr>
        <w:keepNext/>
        <w:keepLines/>
        <w:rPr>
          <w:b/>
          <w:bCs/>
        </w:rPr>
      </w:pPr>
      <w:r w:rsidRPr="005B25A1">
        <w:rPr>
          <w:b/>
          <w:bCs/>
        </w:rPr>
        <w:t>Convenor comment:</w:t>
      </w:r>
    </w:p>
    <w:p w14:paraId="52637FDD" w14:textId="77777777" w:rsidR="007615D6" w:rsidRPr="005B25A1" w:rsidRDefault="007615D6" w:rsidP="007615D6">
      <w:pPr>
        <w:keepNext/>
        <w:keepLines/>
      </w:pPr>
      <w:r w:rsidRPr="005B25A1">
        <w:t>Merge into S2-2409641 for UPF selection factor. (EECF service part could be considered in KI#1 discussion).</w:t>
      </w:r>
    </w:p>
    <w:p w14:paraId="4E2D3234" w14:textId="77777777" w:rsidR="007615D6" w:rsidRPr="005B25A1" w:rsidRDefault="007615D6" w:rsidP="007615D6">
      <w:pPr>
        <w:keepNext/>
        <w:keepLines/>
        <w:rPr>
          <w:b/>
          <w:bCs/>
        </w:rPr>
      </w:pPr>
      <w:r w:rsidRPr="005B25A1">
        <w:rPr>
          <w:b/>
          <w:bCs/>
        </w:rPr>
        <w:t>Parallel discussion:</w:t>
      </w:r>
    </w:p>
    <w:p w14:paraId="36EBC477" w14:textId="77777777" w:rsidR="007615D6" w:rsidRPr="005B25A1" w:rsidRDefault="007615D6" w:rsidP="007615D6">
      <w:pPr>
        <w:keepNext/>
        <w:keepLines/>
      </w:pPr>
      <w:r w:rsidRPr="005B25A1">
        <w:t>-</w:t>
      </w:r>
    </w:p>
    <w:p w14:paraId="0DDCDF54" w14:textId="77777777" w:rsidR="007615D6" w:rsidRPr="005B25A1" w:rsidRDefault="007615D6" w:rsidP="007615D6">
      <w:pPr>
        <w:keepNext/>
        <w:keepLines/>
        <w:rPr>
          <w:b/>
          <w:bCs/>
        </w:rPr>
      </w:pPr>
      <w:r w:rsidRPr="005B25A1">
        <w:rPr>
          <w:b/>
          <w:bCs/>
        </w:rPr>
        <w:t>Plenary Discussion:</w:t>
      </w:r>
    </w:p>
    <w:p w14:paraId="6D7041AD" w14:textId="77777777" w:rsidR="007615D6" w:rsidRPr="005B25A1" w:rsidRDefault="007615D6" w:rsidP="007615D6">
      <w:pPr>
        <w:keepNext/>
        <w:keepLines/>
      </w:pPr>
      <w:r>
        <w:rPr>
          <w:color w:val="FF0000"/>
        </w:rPr>
        <w:t>NO DISCUSSION RECORDED</w:t>
      </w:r>
    </w:p>
    <w:p w14:paraId="0694717A" w14:textId="77777777" w:rsidR="007615D6" w:rsidRPr="00EB0339" w:rsidRDefault="007615D6" w:rsidP="007615D6">
      <w:r w:rsidRPr="005B25A1">
        <w:rPr>
          <w:b/>
          <w:bCs/>
        </w:rPr>
        <w:t>Status:</w:t>
      </w:r>
      <w:r>
        <w:t xml:space="preserve"> </w:t>
      </w:r>
      <w:r>
        <w:rPr>
          <w:color w:val="0000FF"/>
        </w:rPr>
        <w:t>Not concluded</w:t>
      </w:r>
      <w:r>
        <w:t>.</w:t>
      </w:r>
    </w:p>
    <w:p w14:paraId="07D210E4" w14:textId="77777777" w:rsidR="00E00DA6" w:rsidRDefault="007615D6" w:rsidP="000A3FBD">
      <w:pPr>
        <w:pStyle w:val="NormTop"/>
      </w:pPr>
      <w:r>
        <w:rPr>
          <w:color w:val="0000FF"/>
        </w:rPr>
        <w:lastRenderedPageBreak/>
        <w:t>S2-2410423</w:t>
      </w:r>
      <w:r w:rsidRPr="00D53282">
        <w:t xml:space="preserve"> </w:t>
      </w:r>
      <w:r>
        <w:t>(CR) 23.501 CR5776 (Rel-19, 'B'): EnC aware NF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are: Add energy related definitions (clause 3.1) Add the description of extended NF profile, EnC aware NF discovery and EnC aware NF selection and in new clause 5.x. Add reference to energy related information in the NF profile (clause 6.2.6.2).</w:t>
      </w:r>
    </w:p>
    <w:p w14:paraId="20DEBDD1" w14:textId="77777777" w:rsidR="007615D6" w:rsidRPr="005B25A1" w:rsidRDefault="007615D6" w:rsidP="007615D6">
      <w:pPr>
        <w:keepNext/>
        <w:keepLines/>
        <w:rPr>
          <w:b/>
          <w:bCs/>
        </w:rPr>
      </w:pPr>
      <w:r w:rsidRPr="005B25A1">
        <w:rPr>
          <w:b/>
          <w:bCs/>
        </w:rPr>
        <w:t>Convenor comment:</w:t>
      </w:r>
    </w:p>
    <w:p w14:paraId="1C24BD3D" w14:textId="77777777" w:rsidR="007615D6" w:rsidRPr="005B25A1" w:rsidRDefault="007615D6" w:rsidP="007615D6">
      <w:pPr>
        <w:keepNext/>
        <w:keepLines/>
      </w:pPr>
      <w:r w:rsidRPr="005B25A1">
        <w:t>Merge into S2-2409641.</w:t>
      </w:r>
    </w:p>
    <w:p w14:paraId="487C9D7C" w14:textId="77777777" w:rsidR="007615D6" w:rsidRPr="005B25A1" w:rsidRDefault="007615D6" w:rsidP="007615D6">
      <w:pPr>
        <w:keepNext/>
        <w:keepLines/>
        <w:rPr>
          <w:b/>
          <w:bCs/>
        </w:rPr>
      </w:pPr>
      <w:r w:rsidRPr="005B25A1">
        <w:rPr>
          <w:b/>
          <w:bCs/>
        </w:rPr>
        <w:t>Parallel discussion:</w:t>
      </w:r>
    </w:p>
    <w:p w14:paraId="6FB26D18" w14:textId="77777777" w:rsidR="007615D6" w:rsidRPr="005B25A1" w:rsidRDefault="007615D6" w:rsidP="007615D6">
      <w:pPr>
        <w:keepNext/>
        <w:keepLines/>
      </w:pPr>
      <w:r w:rsidRPr="005B25A1">
        <w:t>-</w:t>
      </w:r>
    </w:p>
    <w:p w14:paraId="2B1023C3" w14:textId="77777777" w:rsidR="007615D6" w:rsidRPr="005B25A1" w:rsidRDefault="007615D6" w:rsidP="007615D6">
      <w:pPr>
        <w:keepNext/>
        <w:keepLines/>
        <w:rPr>
          <w:b/>
          <w:bCs/>
        </w:rPr>
      </w:pPr>
      <w:r w:rsidRPr="005B25A1">
        <w:rPr>
          <w:b/>
          <w:bCs/>
        </w:rPr>
        <w:t>Plenary Discussion:</w:t>
      </w:r>
    </w:p>
    <w:p w14:paraId="2538B500" w14:textId="77777777" w:rsidR="007615D6" w:rsidRPr="005B25A1" w:rsidRDefault="007615D6" w:rsidP="007615D6">
      <w:pPr>
        <w:keepNext/>
        <w:keepLines/>
      </w:pPr>
      <w:r>
        <w:rPr>
          <w:color w:val="FF0000"/>
        </w:rPr>
        <w:t>NO DISCUSSION RECORDED</w:t>
      </w:r>
    </w:p>
    <w:p w14:paraId="0B848D95" w14:textId="77777777" w:rsidR="007615D6" w:rsidRPr="00EB0339" w:rsidRDefault="007615D6" w:rsidP="007615D6">
      <w:r w:rsidRPr="005B25A1">
        <w:rPr>
          <w:b/>
          <w:bCs/>
        </w:rPr>
        <w:t>Status:</w:t>
      </w:r>
      <w:r>
        <w:t xml:space="preserve"> </w:t>
      </w:r>
      <w:r>
        <w:rPr>
          <w:color w:val="0000FF"/>
        </w:rPr>
        <w:t>Not concluded</w:t>
      </w:r>
      <w:r>
        <w:t>.</w:t>
      </w:r>
    </w:p>
    <w:p w14:paraId="773832AA" w14:textId="77777777" w:rsidR="00E00DA6" w:rsidRDefault="007615D6" w:rsidP="000A3FBD">
      <w:pPr>
        <w:pStyle w:val="NormTop"/>
      </w:pPr>
      <w:r>
        <w:rPr>
          <w:color w:val="0000FF"/>
        </w:rPr>
        <w:t>S2-2410469</w:t>
      </w:r>
      <w:r w:rsidRPr="00D53282">
        <w:t xml:space="preserve"> </w:t>
      </w:r>
      <w:r>
        <w:t>(CR) 23.501 CR5788 (Rel-19, 'B'): NRF Energy Status enhacements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new NRFcapbility related to energy related information.</w:t>
      </w:r>
    </w:p>
    <w:p w14:paraId="41FCA409" w14:textId="77777777" w:rsidR="007615D6" w:rsidRPr="005B25A1" w:rsidRDefault="007615D6" w:rsidP="007615D6">
      <w:pPr>
        <w:keepNext/>
        <w:keepLines/>
        <w:rPr>
          <w:b/>
          <w:bCs/>
        </w:rPr>
      </w:pPr>
      <w:r w:rsidRPr="005B25A1">
        <w:rPr>
          <w:b/>
          <w:bCs/>
        </w:rPr>
        <w:t>Convenor comment:</w:t>
      </w:r>
    </w:p>
    <w:p w14:paraId="142DC5EA" w14:textId="77777777" w:rsidR="007615D6" w:rsidRPr="005B25A1" w:rsidRDefault="007615D6" w:rsidP="007615D6">
      <w:pPr>
        <w:keepNext/>
        <w:keepLines/>
      </w:pPr>
      <w:r w:rsidRPr="005B25A1">
        <w:t>Handle.</w:t>
      </w:r>
    </w:p>
    <w:p w14:paraId="3B0E50EA" w14:textId="77777777" w:rsidR="007615D6" w:rsidRPr="005B25A1" w:rsidRDefault="007615D6" w:rsidP="007615D6">
      <w:pPr>
        <w:keepNext/>
        <w:keepLines/>
        <w:rPr>
          <w:b/>
          <w:bCs/>
        </w:rPr>
      </w:pPr>
      <w:r w:rsidRPr="005B25A1">
        <w:rPr>
          <w:b/>
          <w:bCs/>
        </w:rPr>
        <w:t>Parallel discussion:</w:t>
      </w:r>
    </w:p>
    <w:p w14:paraId="2F42EF9C" w14:textId="77777777" w:rsidR="007615D6" w:rsidRPr="005B25A1" w:rsidRDefault="007615D6" w:rsidP="007615D6">
      <w:pPr>
        <w:keepNext/>
        <w:keepLines/>
      </w:pPr>
      <w:r w:rsidRPr="005B25A1">
        <w:t>-</w:t>
      </w:r>
    </w:p>
    <w:p w14:paraId="35EEFBE7" w14:textId="77777777" w:rsidR="007615D6" w:rsidRPr="005B25A1" w:rsidRDefault="007615D6" w:rsidP="007615D6">
      <w:pPr>
        <w:keepNext/>
        <w:keepLines/>
        <w:rPr>
          <w:b/>
          <w:bCs/>
        </w:rPr>
      </w:pPr>
      <w:r w:rsidRPr="005B25A1">
        <w:rPr>
          <w:b/>
          <w:bCs/>
        </w:rPr>
        <w:t>Plenary Discussion:</w:t>
      </w:r>
    </w:p>
    <w:p w14:paraId="2C42AAA8" w14:textId="77777777" w:rsidR="007615D6" w:rsidRPr="005B25A1" w:rsidRDefault="007615D6" w:rsidP="007615D6">
      <w:pPr>
        <w:keepNext/>
        <w:keepLines/>
      </w:pPr>
      <w:r>
        <w:rPr>
          <w:color w:val="FF0000"/>
        </w:rPr>
        <w:t>NO DISCUSSION RECORDED</w:t>
      </w:r>
    </w:p>
    <w:p w14:paraId="1499AB6D" w14:textId="77777777" w:rsidR="007615D6" w:rsidRPr="00EB0339" w:rsidRDefault="007615D6" w:rsidP="007615D6">
      <w:r w:rsidRPr="005B25A1">
        <w:rPr>
          <w:b/>
          <w:bCs/>
        </w:rPr>
        <w:t>Status:</w:t>
      </w:r>
      <w:r>
        <w:t xml:space="preserve"> </w:t>
      </w:r>
      <w:r>
        <w:rPr>
          <w:color w:val="0000FF"/>
        </w:rPr>
        <w:t>Not concluded</w:t>
      </w:r>
      <w:r>
        <w:t>.</w:t>
      </w:r>
    </w:p>
    <w:p w14:paraId="66523782" w14:textId="77777777" w:rsidR="00E00DA6" w:rsidRDefault="007615D6" w:rsidP="000A3FBD">
      <w:pPr>
        <w:pStyle w:val="NormTop"/>
      </w:pPr>
      <w:r>
        <w:rPr>
          <w:color w:val="0000FF"/>
        </w:rPr>
        <w:t>S2-2410488</w:t>
      </w:r>
      <w:r w:rsidRPr="00D53282">
        <w:t xml:space="preserve"> </w:t>
      </w:r>
      <w:r>
        <w:t>(CR) 23.501 CR5795 (Rel-19, 'B'): Energy related information enhacements in NF profile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new energy related information to the NF profile.</w:t>
      </w:r>
    </w:p>
    <w:p w14:paraId="7B2857EE" w14:textId="77777777" w:rsidR="007615D6" w:rsidRPr="005B25A1" w:rsidRDefault="007615D6" w:rsidP="007615D6">
      <w:pPr>
        <w:keepNext/>
        <w:keepLines/>
        <w:rPr>
          <w:b/>
          <w:bCs/>
        </w:rPr>
      </w:pPr>
      <w:r w:rsidRPr="005B25A1">
        <w:rPr>
          <w:b/>
          <w:bCs/>
        </w:rPr>
        <w:t>Convenor comment:</w:t>
      </w:r>
    </w:p>
    <w:p w14:paraId="55C24044" w14:textId="77777777" w:rsidR="007615D6" w:rsidRPr="005B25A1" w:rsidRDefault="007615D6" w:rsidP="007615D6">
      <w:pPr>
        <w:keepNext/>
        <w:keepLines/>
      </w:pPr>
      <w:r w:rsidRPr="005B25A1">
        <w:t>Merge into S2-2409641.</w:t>
      </w:r>
    </w:p>
    <w:p w14:paraId="182865D2" w14:textId="77777777" w:rsidR="007615D6" w:rsidRPr="005B25A1" w:rsidRDefault="007615D6" w:rsidP="007615D6">
      <w:pPr>
        <w:keepNext/>
        <w:keepLines/>
        <w:rPr>
          <w:b/>
          <w:bCs/>
        </w:rPr>
      </w:pPr>
      <w:r w:rsidRPr="005B25A1">
        <w:rPr>
          <w:b/>
          <w:bCs/>
        </w:rPr>
        <w:t>Parallel discussion:</w:t>
      </w:r>
    </w:p>
    <w:p w14:paraId="60D6D917" w14:textId="77777777" w:rsidR="007615D6" w:rsidRPr="005B25A1" w:rsidRDefault="007615D6" w:rsidP="007615D6">
      <w:pPr>
        <w:keepNext/>
        <w:keepLines/>
      </w:pPr>
      <w:r w:rsidRPr="005B25A1">
        <w:t>-</w:t>
      </w:r>
    </w:p>
    <w:p w14:paraId="2D534337" w14:textId="77777777" w:rsidR="007615D6" w:rsidRPr="005B25A1" w:rsidRDefault="007615D6" w:rsidP="007615D6">
      <w:pPr>
        <w:keepNext/>
        <w:keepLines/>
        <w:rPr>
          <w:b/>
          <w:bCs/>
        </w:rPr>
      </w:pPr>
      <w:r w:rsidRPr="005B25A1">
        <w:rPr>
          <w:b/>
          <w:bCs/>
        </w:rPr>
        <w:t>Plenary Discussion:</w:t>
      </w:r>
    </w:p>
    <w:p w14:paraId="6E46521F" w14:textId="77777777" w:rsidR="007615D6" w:rsidRPr="005B25A1" w:rsidRDefault="007615D6" w:rsidP="007615D6">
      <w:pPr>
        <w:keepNext/>
        <w:keepLines/>
      </w:pPr>
      <w:r>
        <w:rPr>
          <w:color w:val="FF0000"/>
        </w:rPr>
        <w:t>NO DISCUSSION RECORDED</w:t>
      </w:r>
    </w:p>
    <w:p w14:paraId="1AC9517F" w14:textId="77777777" w:rsidR="007615D6" w:rsidRPr="00EB0339" w:rsidRDefault="007615D6" w:rsidP="007615D6">
      <w:r w:rsidRPr="005B25A1">
        <w:rPr>
          <w:b/>
          <w:bCs/>
        </w:rPr>
        <w:t>Status:</w:t>
      </w:r>
      <w:r>
        <w:t xml:space="preserve"> </w:t>
      </w:r>
      <w:r>
        <w:rPr>
          <w:color w:val="0000FF"/>
        </w:rPr>
        <w:t>Not concluded</w:t>
      </w:r>
      <w:r>
        <w:t>.</w:t>
      </w:r>
    </w:p>
    <w:p w14:paraId="38482D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NF selection (procedures)</w:t>
      </w:r>
    </w:p>
    <w:p w14:paraId="440E57EA" w14:textId="77777777" w:rsidR="00E00DA6" w:rsidRDefault="007615D6" w:rsidP="000A3FBD">
      <w:pPr>
        <w:pStyle w:val="NormTop"/>
      </w:pPr>
      <w:r>
        <w:rPr>
          <w:color w:val="0000FF"/>
        </w:rPr>
        <w:t>S2-2409642</w:t>
      </w:r>
      <w:r w:rsidRPr="00D53282">
        <w:t xml:space="preserve"> </w:t>
      </w:r>
      <w:r>
        <w:t>(CR) 23.502 CR5000 (Rel-19, 'B'): Energy related information based NF selection and discovery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of Energy related information awared NF discovery and selection are described. The energy related information is added as the inputs of the related NRF service operations.</w:t>
      </w:r>
    </w:p>
    <w:p w14:paraId="754F79B5" w14:textId="77777777" w:rsidR="007615D6" w:rsidRPr="005B25A1" w:rsidRDefault="007615D6" w:rsidP="007615D6">
      <w:pPr>
        <w:keepNext/>
        <w:keepLines/>
        <w:rPr>
          <w:b/>
          <w:bCs/>
        </w:rPr>
      </w:pPr>
      <w:r w:rsidRPr="005B25A1">
        <w:rPr>
          <w:b/>
          <w:bCs/>
        </w:rPr>
        <w:t>Parallel discussion:</w:t>
      </w:r>
    </w:p>
    <w:p w14:paraId="04FCFC75" w14:textId="77777777" w:rsidR="007615D6" w:rsidRPr="005B25A1" w:rsidRDefault="007615D6" w:rsidP="007615D6">
      <w:pPr>
        <w:keepNext/>
        <w:keepLines/>
      </w:pPr>
      <w:r w:rsidRPr="005B25A1">
        <w:t>-</w:t>
      </w:r>
    </w:p>
    <w:p w14:paraId="786DD6F6" w14:textId="77777777" w:rsidR="007615D6" w:rsidRPr="005B25A1" w:rsidRDefault="007615D6" w:rsidP="007615D6">
      <w:pPr>
        <w:keepNext/>
        <w:keepLines/>
        <w:rPr>
          <w:b/>
          <w:bCs/>
        </w:rPr>
      </w:pPr>
      <w:r w:rsidRPr="005B25A1">
        <w:rPr>
          <w:b/>
          <w:bCs/>
        </w:rPr>
        <w:t>Plenary Discussion:</w:t>
      </w:r>
    </w:p>
    <w:p w14:paraId="28DC9FFE" w14:textId="77777777" w:rsidR="007615D6" w:rsidRPr="005B25A1" w:rsidRDefault="007615D6" w:rsidP="007615D6">
      <w:pPr>
        <w:keepNext/>
        <w:keepLines/>
      </w:pPr>
      <w:r>
        <w:rPr>
          <w:color w:val="FF0000"/>
        </w:rPr>
        <w:t>NO DISCUSSION RECORDED</w:t>
      </w:r>
    </w:p>
    <w:p w14:paraId="32F29A3B" w14:textId="77777777" w:rsidR="007615D6" w:rsidRPr="00EB0339" w:rsidRDefault="007615D6" w:rsidP="007615D6">
      <w:r w:rsidRPr="005B25A1">
        <w:rPr>
          <w:b/>
          <w:bCs/>
        </w:rPr>
        <w:t>Status:</w:t>
      </w:r>
      <w:r>
        <w:t xml:space="preserve"> </w:t>
      </w:r>
      <w:r>
        <w:rPr>
          <w:color w:val="0000FF"/>
        </w:rPr>
        <w:t>Not concluded</w:t>
      </w:r>
      <w:r>
        <w:t>.</w:t>
      </w:r>
    </w:p>
    <w:p w14:paraId="2013A3CD" w14:textId="77777777" w:rsidR="00E00DA6" w:rsidRDefault="007615D6" w:rsidP="000A3FBD">
      <w:pPr>
        <w:pStyle w:val="NormTop"/>
      </w:pPr>
      <w:r>
        <w:rPr>
          <w:color w:val="0000FF"/>
        </w:rPr>
        <w:t>S2-2409820</w:t>
      </w:r>
      <w:r w:rsidRPr="00D53282">
        <w:t xml:space="preserve"> </w:t>
      </w:r>
      <w:r>
        <w:t>(CR) 23.502 CR5025 (Rel-19, 'B'): AMF selection considering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If an AMF instance needs to enter an energySaving state in which it stops serving UEs, it may: - deregister UE with congestion control; - deregister UE with energySaving state cause value and request UE re-registration for AMF reallocation. During registration, if the selected AMF instance is in energySaving state which can not serve UEs, it may initiate the Registration with AMF re-allocation procedure to instruct the NG-RAN to select other AMF instances to serve UEs.</w:t>
      </w:r>
    </w:p>
    <w:p w14:paraId="2C7FA533" w14:textId="77777777" w:rsidR="007615D6" w:rsidRPr="005B25A1" w:rsidRDefault="007615D6" w:rsidP="007615D6">
      <w:pPr>
        <w:keepNext/>
        <w:keepLines/>
        <w:rPr>
          <w:b/>
          <w:bCs/>
        </w:rPr>
      </w:pPr>
      <w:r w:rsidRPr="005B25A1">
        <w:rPr>
          <w:b/>
          <w:bCs/>
        </w:rPr>
        <w:t>Parallel discussion:</w:t>
      </w:r>
    </w:p>
    <w:p w14:paraId="37F15212" w14:textId="77777777" w:rsidR="007615D6" w:rsidRPr="005B25A1" w:rsidRDefault="007615D6" w:rsidP="007615D6">
      <w:pPr>
        <w:keepNext/>
        <w:keepLines/>
      </w:pPr>
      <w:r w:rsidRPr="005B25A1">
        <w:t>-</w:t>
      </w:r>
    </w:p>
    <w:p w14:paraId="3FE64D63" w14:textId="77777777" w:rsidR="007615D6" w:rsidRPr="005B25A1" w:rsidRDefault="007615D6" w:rsidP="007615D6">
      <w:pPr>
        <w:keepNext/>
        <w:keepLines/>
        <w:rPr>
          <w:b/>
          <w:bCs/>
        </w:rPr>
      </w:pPr>
      <w:r w:rsidRPr="005B25A1">
        <w:rPr>
          <w:b/>
          <w:bCs/>
        </w:rPr>
        <w:t>Plenary Discussion:</w:t>
      </w:r>
    </w:p>
    <w:p w14:paraId="0133A86F" w14:textId="77777777" w:rsidR="007615D6" w:rsidRPr="005B25A1" w:rsidRDefault="007615D6" w:rsidP="007615D6">
      <w:pPr>
        <w:keepNext/>
        <w:keepLines/>
      </w:pPr>
      <w:r>
        <w:rPr>
          <w:color w:val="FF0000"/>
        </w:rPr>
        <w:t>NO DISCUSSION RECORDED</w:t>
      </w:r>
    </w:p>
    <w:p w14:paraId="35D15928" w14:textId="77777777" w:rsidR="007615D6" w:rsidRPr="00EB0339" w:rsidRDefault="007615D6" w:rsidP="007615D6">
      <w:r w:rsidRPr="005B25A1">
        <w:rPr>
          <w:b/>
          <w:bCs/>
        </w:rPr>
        <w:t>Status:</w:t>
      </w:r>
      <w:r>
        <w:t xml:space="preserve"> </w:t>
      </w:r>
      <w:r>
        <w:rPr>
          <w:color w:val="0000FF"/>
        </w:rPr>
        <w:t>Not concluded</w:t>
      </w:r>
      <w:r>
        <w:t>.</w:t>
      </w:r>
    </w:p>
    <w:p w14:paraId="3B561B2A" w14:textId="77777777" w:rsidR="00E00DA6" w:rsidRDefault="007615D6" w:rsidP="000A3FBD">
      <w:pPr>
        <w:pStyle w:val="NormTop"/>
      </w:pPr>
      <w:r>
        <w:rPr>
          <w:color w:val="0000FF"/>
        </w:rPr>
        <w:t>S2-2409821</w:t>
      </w:r>
      <w:r w:rsidRPr="00D53282">
        <w:t xml:space="preserve"> </w:t>
      </w:r>
      <w:r>
        <w:t>(CR) 23.502 CR5026 (Rel-19, 'B'): NF discovery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energy related info in the inputs of Nnrf_NFManagement_NFRegister. Add the energy related info in the inputs of Nnrf_NFDiscovery_Request.</w:t>
      </w:r>
    </w:p>
    <w:p w14:paraId="715CF212" w14:textId="77777777" w:rsidR="007615D6" w:rsidRPr="005B25A1" w:rsidRDefault="007615D6" w:rsidP="007615D6">
      <w:pPr>
        <w:keepNext/>
        <w:keepLines/>
        <w:rPr>
          <w:b/>
          <w:bCs/>
        </w:rPr>
      </w:pPr>
      <w:r w:rsidRPr="005B25A1">
        <w:rPr>
          <w:b/>
          <w:bCs/>
        </w:rPr>
        <w:t>Parallel discussion:</w:t>
      </w:r>
    </w:p>
    <w:p w14:paraId="15BF9840" w14:textId="77777777" w:rsidR="007615D6" w:rsidRPr="005B25A1" w:rsidRDefault="007615D6" w:rsidP="007615D6">
      <w:pPr>
        <w:keepNext/>
        <w:keepLines/>
      </w:pPr>
      <w:r w:rsidRPr="005B25A1">
        <w:t>-</w:t>
      </w:r>
    </w:p>
    <w:p w14:paraId="72407E87" w14:textId="77777777" w:rsidR="007615D6" w:rsidRPr="005B25A1" w:rsidRDefault="007615D6" w:rsidP="007615D6">
      <w:pPr>
        <w:keepNext/>
        <w:keepLines/>
        <w:rPr>
          <w:b/>
          <w:bCs/>
        </w:rPr>
      </w:pPr>
      <w:r w:rsidRPr="005B25A1">
        <w:rPr>
          <w:b/>
          <w:bCs/>
        </w:rPr>
        <w:t>Plenary Discussion:</w:t>
      </w:r>
    </w:p>
    <w:p w14:paraId="2F42F27C" w14:textId="77777777" w:rsidR="007615D6" w:rsidRPr="005B25A1" w:rsidRDefault="007615D6" w:rsidP="007615D6">
      <w:pPr>
        <w:keepNext/>
        <w:keepLines/>
      </w:pPr>
      <w:r>
        <w:rPr>
          <w:color w:val="FF0000"/>
        </w:rPr>
        <w:t>NO DISCUSSION RECORDED</w:t>
      </w:r>
    </w:p>
    <w:p w14:paraId="365D5930" w14:textId="77777777" w:rsidR="007615D6" w:rsidRPr="00EB0339" w:rsidRDefault="007615D6" w:rsidP="007615D6">
      <w:r w:rsidRPr="005B25A1">
        <w:rPr>
          <w:b/>
          <w:bCs/>
        </w:rPr>
        <w:t>Status:</w:t>
      </w:r>
      <w:r>
        <w:t xml:space="preserve"> </w:t>
      </w:r>
      <w:r>
        <w:rPr>
          <w:color w:val="0000FF"/>
        </w:rPr>
        <w:t>Not concluded</w:t>
      </w:r>
      <w:r>
        <w:t>.</w:t>
      </w:r>
    </w:p>
    <w:p w14:paraId="36334D9F" w14:textId="77777777" w:rsidR="00E00DA6" w:rsidRDefault="007615D6" w:rsidP="000A3FBD">
      <w:pPr>
        <w:pStyle w:val="NormTop"/>
      </w:pPr>
      <w:r>
        <w:rPr>
          <w:color w:val="0000FF"/>
        </w:rPr>
        <w:lastRenderedPageBreak/>
        <w:t>S2-2410053</w:t>
      </w:r>
      <w:r w:rsidRPr="00D53282">
        <w:t xml:space="preserve"> </w:t>
      </w:r>
      <w:r>
        <w:t>(CR) 23.502 CR5053 (Rel-19, 'B'): Energy related information on NF Discovery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energy related information as a parameter of NF discovery service for UPF.</w:t>
      </w:r>
    </w:p>
    <w:p w14:paraId="693595AA" w14:textId="77777777" w:rsidR="007615D6" w:rsidRPr="005B25A1" w:rsidRDefault="007615D6" w:rsidP="007615D6">
      <w:pPr>
        <w:keepNext/>
        <w:keepLines/>
        <w:rPr>
          <w:b/>
          <w:bCs/>
        </w:rPr>
      </w:pPr>
      <w:r w:rsidRPr="005B25A1">
        <w:rPr>
          <w:b/>
          <w:bCs/>
        </w:rPr>
        <w:t>Parallel discussion:</w:t>
      </w:r>
    </w:p>
    <w:p w14:paraId="47BB90D8" w14:textId="77777777" w:rsidR="007615D6" w:rsidRPr="005B25A1" w:rsidRDefault="007615D6" w:rsidP="007615D6">
      <w:pPr>
        <w:keepNext/>
        <w:keepLines/>
      </w:pPr>
      <w:r w:rsidRPr="005B25A1">
        <w:t>-</w:t>
      </w:r>
    </w:p>
    <w:p w14:paraId="01B09281" w14:textId="77777777" w:rsidR="007615D6" w:rsidRPr="005B25A1" w:rsidRDefault="007615D6" w:rsidP="007615D6">
      <w:pPr>
        <w:keepNext/>
        <w:keepLines/>
        <w:rPr>
          <w:b/>
          <w:bCs/>
        </w:rPr>
      </w:pPr>
      <w:r w:rsidRPr="005B25A1">
        <w:rPr>
          <w:b/>
          <w:bCs/>
        </w:rPr>
        <w:t>Plenary Discussion:</w:t>
      </w:r>
    </w:p>
    <w:p w14:paraId="6DF0FEC8" w14:textId="77777777" w:rsidR="007615D6" w:rsidRPr="005B25A1" w:rsidRDefault="007615D6" w:rsidP="007615D6">
      <w:pPr>
        <w:keepNext/>
        <w:keepLines/>
      </w:pPr>
      <w:r>
        <w:rPr>
          <w:color w:val="FF0000"/>
        </w:rPr>
        <w:t>NO DISCUSSION RECORDED</w:t>
      </w:r>
    </w:p>
    <w:p w14:paraId="516B2708" w14:textId="77777777" w:rsidR="007615D6" w:rsidRPr="00EB0339" w:rsidRDefault="007615D6" w:rsidP="007615D6">
      <w:r w:rsidRPr="005B25A1">
        <w:rPr>
          <w:b/>
          <w:bCs/>
        </w:rPr>
        <w:t>Status:</w:t>
      </w:r>
      <w:r>
        <w:t xml:space="preserve"> </w:t>
      </w:r>
      <w:r>
        <w:rPr>
          <w:color w:val="0000FF"/>
        </w:rPr>
        <w:t>Not concluded</w:t>
      </w:r>
      <w:r>
        <w:t>.</w:t>
      </w:r>
    </w:p>
    <w:p w14:paraId="16C54FBA" w14:textId="77777777" w:rsidR="00E00DA6" w:rsidRDefault="007615D6" w:rsidP="000A3FBD">
      <w:pPr>
        <w:pStyle w:val="NormTop"/>
      </w:pPr>
      <w:r>
        <w:rPr>
          <w:color w:val="0000FF"/>
        </w:rPr>
        <w:t>S2-2410350</w:t>
      </w:r>
      <w:r w:rsidRPr="00D53282">
        <w:t xml:space="preserve"> </w:t>
      </w:r>
      <w:r>
        <w:t>(CR) 23.502 CR5086 (Rel-19, 'B'): Energy-Aware NF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the gNB and UPF ID update trigger procedure for EECF. Add EECF services for triggering gNB and UPF ID updates. Add a description of EECF for UPF selection. Add energy-related UE subscription data for UPF selection.</w:t>
      </w:r>
    </w:p>
    <w:p w14:paraId="2A9042AD" w14:textId="77777777" w:rsidR="007615D6" w:rsidRPr="005B25A1" w:rsidRDefault="007615D6" w:rsidP="007615D6">
      <w:pPr>
        <w:keepNext/>
        <w:keepLines/>
        <w:rPr>
          <w:b/>
          <w:bCs/>
        </w:rPr>
      </w:pPr>
      <w:r w:rsidRPr="005B25A1">
        <w:rPr>
          <w:b/>
          <w:bCs/>
        </w:rPr>
        <w:t>Parallel discussion:</w:t>
      </w:r>
    </w:p>
    <w:p w14:paraId="7B5AB1D9" w14:textId="77777777" w:rsidR="007615D6" w:rsidRPr="005B25A1" w:rsidRDefault="007615D6" w:rsidP="007615D6">
      <w:pPr>
        <w:keepNext/>
        <w:keepLines/>
      </w:pPr>
      <w:r w:rsidRPr="005B25A1">
        <w:t>-</w:t>
      </w:r>
    </w:p>
    <w:p w14:paraId="6165CB37" w14:textId="77777777" w:rsidR="007615D6" w:rsidRPr="005B25A1" w:rsidRDefault="007615D6" w:rsidP="007615D6">
      <w:pPr>
        <w:keepNext/>
        <w:keepLines/>
        <w:rPr>
          <w:b/>
          <w:bCs/>
        </w:rPr>
      </w:pPr>
      <w:r w:rsidRPr="005B25A1">
        <w:rPr>
          <w:b/>
          <w:bCs/>
        </w:rPr>
        <w:t>Plenary Discussion:</w:t>
      </w:r>
    </w:p>
    <w:p w14:paraId="1931E0B6" w14:textId="77777777" w:rsidR="007615D6" w:rsidRPr="005B25A1" w:rsidRDefault="007615D6" w:rsidP="007615D6">
      <w:pPr>
        <w:keepNext/>
        <w:keepLines/>
      </w:pPr>
      <w:r>
        <w:rPr>
          <w:color w:val="FF0000"/>
        </w:rPr>
        <w:t>NO DISCUSSION RECORDED</w:t>
      </w:r>
    </w:p>
    <w:p w14:paraId="298676E4" w14:textId="77777777" w:rsidR="007615D6" w:rsidRPr="00EB0339" w:rsidRDefault="007615D6" w:rsidP="007615D6">
      <w:r w:rsidRPr="005B25A1">
        <w:rPr>
          <w:b/>
          <w:bCs/>
        </w:rPr>
        <w:t>Status:</w:t>
      </w:r>
      <w:r>
        <w:t xml:space="preserve"> </w:t>
      </w:r>
      <w:r>
        <w:rPr>
          <w:color w:val="0000FF"/>
        </w:rPr>
        <w:t>Not concluded</w:t>
      </w:r>
      <w:r>
        <w:t>.</w:t>
      </w:r>
    </w:p>
    <w:p w14:paraId="268BDB53" w14:textId="77777777" w:rsidR="00E00DA6" w:rsidRDefault="007615D6" w:rsidP="000A3FBD">
      <w:pPr>
        <w:pStyle w:val="NormTop"/>
      </w:pPr>
      <w:r>
        <w:rPr>
          <w:color w:val="0000FF"/>
        </w:rPr>
        <w:t>S2-2410374</w:t>
      </w:r>
      <w:r w:rsidRPr="00D53282">
        <w:t xml:space="preserve"> </w:t>
      </w:r>
      <w:r>
        <w:t>(CR) 23.502 CR5092 (Rel-19, 'B'): Enhancements to introduce Energy-related criteria for NF selection.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is updated to reflect the new NF-profile handling.</w:t>
      </w:r>
    </w:p>
    <w:p w14:paraId="5E69D877" w14:textId="77777777" w:rsidR="007615D6" w:rsidRPr="005B25A1" w:rsidRDefault="007615D6" w:rsidP="007615D6">
      <w:pPr>
        <w:keepNext/>
        <w:keepLines/>
        <w:rPr>
          <w:b/>
          <w:bCs/>
        </w:rPr>
      </w:pPr>
      <w:r w:rsidRPr="005B25A1">
        <w:rPr>
          <w:b/>
          <w:bCs/>
        </w:rPr>
        <w:t>Parallel discussion:</w:t>
      </w:r>
    </w:p>
    <w:p w14:paraId="1DA23ADA" w14:textId="77777777" w:rsidR="007615D6" w:rsidRPr="005B25A1" w:rsidRDefault="007615D6" w:rsidP="007615D6">
      <w:pPr>
        <w:keepNext/>
        <w:keepLines/>
      </w:pPr>
      <w:r w:rsidRPr="005B25A1">
        <w:t>-</w:t>
      </w:r>
    </w:p>
    <w:p w14:paraId="73B88D11" w14:textId="77777777" w:rsidR="007615D6" w:rsidRPr="005B25A1" w:rsidRDefault="007615D6" w:rsidP="007615D6">
      <w:pPr>
        <w:keepNext/>
        <w:keepLines/>
        <w:rPr>
          <w:b/>
          <w:bCs/>
        </w:rPr>
      </w:pPr>
      <w:r w:rsidRPr="005B25A1">
        <w:rPr>
          <w:b/>
          <w:bCs/>
        </w:rPr>
        <w:t>Plenary Discussion:</w:t>
      </w:r>
    </w:p>
    <w:p w14:paraId="0A08B725" w14:textId="77777777" w:rsidR="007615D6" w:rsidRPr="005B25A1" w:rsidRDefault="007615D6" w:rsidP="007615D6">
      <w:pPr>
        <w:keepNext/>
        <w:keepLines/>
      </w:pPr>
      <w:r>
        <w:rPr>
          <w:color w:val="FF0000"/>
        </w:rPr>
        <w:t>NO DISCUSSION RECORDED</w:t>
      </w:r>
    </w:p>
    <w:p w14:paraId="0B66C48F" w14:textId="77777777" w:rsidR="007615D6" w:rsidRPr="00EB0339" w:rsidRDefault="007615D6" w:rsidP="007615D6">
      <w:r w:rsidRPr="005B25A1">
        <w:rPr>
          <w:b/>
          <w:bCs/>
        </w:rPr>
        <w:t>Status:</w:t>
      </w:r>
      <w:r>
        <w:t xml:space="preserve"> </w:t>
      </w:r>
      <w:r>
        <w:rPr>
          <w:color w:val="0000FF"/>
        </w:rPr>
        <w:t>Not concluded</w:t>
      </w:r>
      <w:r>
        <w:t>.</w:t>
      </w:r>
    </w:p>
    <w:p w14:paraId="008F6B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UP path adjustment</w:t>
      </w:r>
    </w:p>
    <w:p w14:paraId="1922C1DD" w14:textId="77777777" w:rsidR="00E00DA6" w:rsidRDefault="007615D6" w:rsidP="000A3FBD">
      <w:pPr>
        <w:pStyle w:val="NormTop"/>
      </w:pPr>
      <w:r>
        <w:rPr>
          <w:color w:val="0000FF"/>
        </w:rPr>
        <w:t>S2-2410079</w:t>
      </w:r>
      <w:r w:rsidRPr="00D53282">
        <w:t xml:space="preserve"> </w:t>
      </w:r>
      <w:r>
        <w:t>(CR) 23.501 CR5713 (Rel-19, 'B'): KI#3: Enhancement for AF influence on traffic routing with Energy related information (Source: KDDI, TOYOTA MOTOR CORPORATION,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Introduce AF influence on traffic routing considering the Energy Consumption information.</w:t>
      </w:r>
    </w:p>
    <w:p w14:paraId="6573F1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S2-2408439</w:t>
      </w:r>
      <w:r>
        <w:t>.</w:t>
      </w:r>
    </w:p>
    <w:p w14:paraId="2C172674" w14:textId="77777777" w:rsidR="007615D6" w:rsidRPr="005B25A1" w:rsidRDefault="007615D6" w:rsidP="007615D6">
      <w:pPr>
        <w:keepNext/>
        <w:keepLines/>
        <w:rPr>
          <w:b/>
          <w:bCs/>
        </w:rPr>
      </w:pPr>
      <w:r w:rsidRPr="005B25A1">
        <w:rPr>
          <w:b/>
          <w:bCs/>
        </w:rPr>
        <w:t>Convenor comment:</w:t>
      </w:r>
    </w:p>
    <w:p w14:paraId="0F2B0078" w14:textId="77777777" w:rsidR="007615D6" w:rsidRPr="005B25A1" w:rsidRDefault="007615D6" w:rsidP="007615D6">
      <w:pPr>
        <w:keepNext/>
        <w:keepLines/>
      </w:pPr>
      <w:r w:rsidRPr="005B25A1">
        <w:t>Handle as baseline.</w:t>
      </w:r>
    </w:p>
    <w:p w14:paraId="7FBDA447" w14:textId="77777777" w:rsidR="007615D6" w:rsidRPr="005B25A1" w:rsidRDefault="007615D6" w:rsidP="007615D6">
      <w:pPr>
        <w:keepNext/>
        <w:keepLines/>
        <w:rPr>
          <w:b/>
          <w:bCs/>
        </w:rPr>
      </w:pPr>
      <w:r w:rsidRPr="005B25A1">
        <w:rPr>
          <w:b/>
          <w:bCs/>
        </w:rPr>
        <w:t>Parallel discussion:</w:t>
      </w:r>
    </w:p>
    <w:p w14:paraId="295429D6" w14:textId="77777777" w:rsidR="007615D6" w:rsidRPr="005B25A1" w:rsidRDefault="007615D6" w:rsidP="007615D6">
      <w:pPr>
        <w:keepNext/>
        <w:keepLines/>
      </w:pPr>
      <w:r w:rsidRPr="005B25A1">
        <w:t>-</w:t>
      </w:r>
    </w:p>
    <w:p w14:paraId="1CD5BBE7" w14:textId="77777777" w:rsidR="007615D6" w:rsidRPr="005B25A1" w:rsidRDefault="007615D6" w:rsidP="007615D6">
      <w:pPr>
        <w:keepNext/>
        <w:keepLines/>
        <w:rPr>
          <w:b/>
          <w:bCs/>
        </w:rPr>
      </w:pPr>
      <w:r w:rsidRPr="005B25A1">
        <w:rPr>
          <w:b/>
          <w:bCs/>
        </w:rPr>
        <w:t>Plenary Discussion:</w:t>
      </w:r>
    </w:p>
    <w:p w14:paraId="4E96597E" w14:textId="77777777" w:rsidR="007615D6" w:rsidRPr="005B25A1" w:rsidRDefault="007615D6" w:rsidP="007615D6">
      <w:pPr>
        <w:keepNext/>
        <w:keepLines/>
      </w:pPr>
      <w:r>
        <w:rPr>
          <w:color w:val="FF0000"/>
        </w:rPr>
        <w:t>NO DISCUSSION RECORDED</w:t>
      </w:r>
    </w:p>
    <w:p w14:paraId="78F42909" w14:textId="77777777" w:rsidR="007615D6" w:rsidRPr="00EB0339" w:rsidRDefault="007615D6" w:rsidP="007615D6">
      <w:r w:rsidRPr="005B25A1">
        <w:rPr>
          <w:b/>
          <w:bCs/>
        </w:rPr>
        <w:t>Status:</w:t>
      </w:r>
      <w:r>
        <w:t xml:space="preserve"> </w:t>
      </w:r>
      <w:r>
        <w:rPr>
          <w:color w:val="0000FF"/>
        </w:rPr>
        <w:t>Not concluded</w:t>
      </w:r>
      <w:r>
        <w:t>.</w:t>
      </w:r>
    </w:p>
    <w:p w14:paraId="49D73E8C" w14:textId="77777777" w:rsidR="00E00DA6" w:rsidRDefault="007615D6" w:rsidP="000A3FBD">
      <w:pPr>
        <w:pStyle w:val="NormTop"/>
      </w:pPr>
      <w:r>
        <w:rPr>
          <w:color w:val="0000FF"/>
        </w:rPr>
        <w:t>S2-2410258</w:t>
      </w:r>
      <w:r w:rsidRPr="00D53282">
        <w:t xml:space="preserve"> </w:t>
      </w:r>
      <w:r>
        <w:t>(CR) 23.501 CR5747 (Rel-19, 'B'): UP path adjustment based on energy related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w:t>
      </w:r>
    </w:p>
    <w:p w14:paraId="6187597F" w14:textId="77777777" w:rsidR="007615D6" w:rsidRPr="005B25A1" w:rsidRDefault="007615D6" w:rsidP="007615D6">
      <w:pPr>
        <w:keepNext/>
        <w:keepLines/>
        <w:rPr>
          <w:b/>
          <w:bCs/>
        </w:rPr>
      </w:pPr>
      <w:r w:rsidRPr="005B25A1">
        <w:rPr>
          <w:b/>
          <w:bCs/>
        </w:rPr>
        <w:t>Convenor comment:</w:t>
      </w:r>
    </w:p>
    <w:p w14:paraId="208158C5" w14:textId="77777777" w:rsidR="007615D6" w:rsidRPr="005B25A1" w:rsidRDefault="007615D6" w:rsidP="007615D6">
      <w:pPr>
        <w:keepNext/>
        <w:keepLines/>
      </w:pPr>
      <w:r w:rsidRPr="005B25A1">
        <w:t>Merge into S2-2410079.</w:t>
      </w:r>
    </w:p>
    <w:p w14:paraId="1D374C2B" w14:textId="77777777" w:rsidR="007615D6" w:rsidRPr="005B25A1" w:rsidRDefault="007615D6" w:rsidP="007615D6">
      <w:pPr>
        <w:keepNext/>
        <w:keepLines/>
        <w:rPr>
          <w:b/>
          <w:bCs/>
        </w:rPr>
      </w:pPr>
      <w:r w:rsidRPr="005B25A1">
        <w:rPr>
          <w:b/>
          <w:bCs/>
        </w:rPr>
        <w:t>Parallel discussion:</w:t>
      </w:r>
    </w:p>
    <w:p w14:paraId="6D71D5D9" w14:textId="77777777" w:rsidR="007615D6" w:rsidRPr="005B25A1" w:rsidRDefault="007615D6" w:rsidP="007615D6">
      <w:pPr>
        <w:keepNext/>
        <w:keepLines/>
      </w:pPr>
      <w:r w:rsidRPr="005B25A1">
        <w:t>-</w:t>
      </w:r>
    </w:p>
    <w:p w14:paraId="4325E9EE" w14:textId="77777777" w:rsidR="007615D6" w:rsidRPr="005B25A1" w:rsidRDefault="007615D6" w:rsidP="007615D6">
      <w:pPr>
        <w:keepNext/>
        <w:keepLines/>
        <w:rPr>
          <w:b/>
          <w:bCs/>
        </w:rPr>
      </w:pPr>
      <w:r w:rsidRPr="005B25A1">
        <w:rPr>
          <w:b/>
          <w:bCs/>
        </w:rPr>
        <w:t>Plenary Discussion:</w:t>
      </w:r>
    </w:p>
    <w:p w14:paraId="208C324B" w14:textId="77777777" w:rsidR="007615D6" w:rsidRPr="005B25A1" w:rsidRDefault="007615D6" w:rsidP="007615D6">
      <w:pPr>
        <w:keepNext/>
        <w:keepLines/>
      </w:pPr>
      <w:r>
        <w:rPr>
          <w:color w:val="FF0000"/>
        </w:rPr>
        <w:t>NO DISCUSSION RECORDED</w:t>
      </w:r>
    </w:p>
    <w:p w14:paraId="3D723120" w14:textId="77777777" w:rsidR="007615D6" w:rsidRPr="00EB0339" w:rsidRDefault="007615D6" w:rsidP="007615D6">
      <w:r w:rsidRPr="005B25A1">
        <w:rPr>
          <w:b/>
          <w:bCs/>
        </w:rPr>
        <w:t>Status:</w:t>
      </w:r>
      <w:r>
        <w:t xml:space="preserve"> </w:t>
      </w:r>
      <w:r>
        <w:rPr>
          <w:color w:val="0000FF"/>
        </w:rPr>
        <w:t>Not concluded</w:t>
      </w:r>
      <w:r>
        <w:t>.</w:t>
      </w:r>
    </w:p>
    <w:p w14:paraId="60D37635" w14:textId="77777777" w:rsidR="00E00DA6" w:rsidRDefault="007615D6" w:rsidP="000A3FBD">
      <w:pPr>
        <w:pStyle w:val="NormTop"/>
      </w:pPr>
      <w:r>
        <w:rPr>
          <w:color w:val="0000FF"/>
        </w:rPr>
        <w:t>S2-2410306</w:t>
      </w:r>
      <w:r w:rsidRPr="00D53282">
        <w:t xml:space="preserve"> </w:t>
      </w:r>
      <w:r>
        <w:t>(CR) 23.501 CR5757 (Rel-19, 'B'): KI#3, UP path adjustment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UP path adjustment based on the Energy information.</w:t>
      </w:r>
    </w:p>
    <w:p w14:paraId="2B6ACA70" w14:textId="77777777" w:rsidR="007615D6" w:rsidRPr="005B25A1" w:rsidRDefault="007615D6" w:rsidP="007615D6">
      <w:pPr>
        <w:keepNext/>
        <w:keepLines/>
        <w:rPr>
          <w:b/>
          <w:bCs/>
        </w:rPr>
      </w:pPr>
      <w:r w:rsidRPr="005B25A1">
        <w:rPr>
          <w:b/>
          <w:bCs/>
        </w:rPr>
        <w:t>Convenor comment:</w:t>
      </w:r>
    </w:p>
    <w:p w14:paraId="3AE4F5D7" w14:textId="77777777" w:rsidR="007615D6" w:rsidRPr="005B25A1" w:rsidRDefault="007615D6" w:rsidP="007615D6">
      <w:pPr>
        <w:keepNext/>
        <w:keepLines/>
      </w:pPr>
      <w:r w:rsidRPr="005B25A1">
        <w:t>Merge into S2-2410079.</w:t>
      </w:r>
    </w:p>
    <w:p w14:paraId="7CB81A0F" w14:textId="77777777" w:rsidR="007615D6" w:rsidRPr="005B25A1" w:rsidRDefault="007615D6" w:rsidP="007615D6">
      <w:pPr>
        <w:keepNext/>
        <w:keepLines/>
        <w:rPr>
          <w:b/>
          <w:bCs/>
        </w:rPr>
      </w:pPr>
      <w:r w:rsidRPr="005B25A1">
        <w:rPr>
          <w:b/>
          <w:bCs/>
        </w:rPr>
        <w:t>Parallel discussion:</w:t>
      </w:r>
    </w:p>
    <w:p w14:paraId="3DCCB34D" w14:textId="77777777" w:rsidR="007615D6" w:rsidRPr="005B25A1" w:rsidRDefault="007615D6" w:rsidP="007615D6">
      <w:pPr>
        <w:keepNext/>
        <w:keepLines/>
      </w:pPr>
      <w:r w:rsidRPr="005B25A1">
        <w:t>-</w:t>
      </w:r>
    </w:p>
    <w:p w14:paraId="71076291" w14:textId="77777777" w:rsidR="007615D6" w:rsidRPr="005B25A1" w:rsidRDefault="007615D6" w:rsidP="007615D6">
      <w:pPr>
        <w:keepNext/>
        <w:keepLines/>
        <w:rPr>
          <w:b/>
          <w:bCs/>
        </w:rPr>
      </w:pPr>
      <w:r w:rsidRPr="005B25A1">
        <w:rPr>
          <w:b/>
          <w:bCs/>
        </w:rPr>
        <w:t>Plenary Discussion:</w:t>
      </w:r>
    </w:p>
    <w:p w14:paraId="435D4D76" w14:textId="77777777" w:rsidR="007615D6" w:rsidRPr="005B25A1" w:rsidRDefault="007615D6" w:rsidP="007615D6">
      <w:pPr>
        <w:keepNext/>
        <w:keepLines/>
      </w:pPr>
      <w:r>
        <w:rPr>
          <w:color w:val="FF0000"/>
        </w:rPr>
        <w:t>NO DISCUSSION RECORDED</w:t>
      </w:r>
    </w:p>
    <w:p w14:paraId="6D717A36" w14:textId="77777777" w:rsidR="007615D6" w:rsidRPr="00EB0339" w:rsidRDefault="007615D6" w:rsidP="007615D6">
      <w:r w:rsidRPr="005B25A1">
        <w:rPr>
          <w:b/>
          <w:bCs/>
        </w:rPr>
        <w:t>Status:</w:t>
      </w:r>
      <w:r>
        <w:t xml:space="preserve"> </w:t>
      </w:r>
      <w:r>
        <w:rPr>
          <w:color w:val="0000FF"/>
        </w:rPr>
        <w:t>Not concluded</w:t>
      </w:r>
      <w:r>
        <w:t>.</w:t>
      </w:r>
    </w:p>
    <w:p w14:paraId="356A5B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UP path adjustment (procedures)</w:t>
      </w:r>
    </w:p>
    <w:p w14:paraId="4C3FA812" w14:textId="77777777" w:rsidR="00E00DA6" w:rsidRDefault="007615D6" w:rsidP="000A3FBD">
      <w:pPr>
        <w:pStyle w:val="NormTop"/>
      </w:pPr>
      <w:r>
        <w:rPr>
          <w:color w:val="0000FF"/>
        </w:rPr>
        <w:t>S2-2410081</w:t>
      </w:r>
      <w:r w:rsidRPr="00D53282">
        <w:t xml:space="preserve"> </w:t>
      </w:r>
      <w:r>
        <w:t>(CR) 23.502 CR5054 (Rel-19, 'B'): KI#3: Enhancement for AF influence on traffic routing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AF influence on traffic routing considering the Energy Consumption information.</w:t>
      </w:r>
    </w:p>
    <w:p w14:paraId="411F979A" w14:textId="77777777" w:rsidR="007615D6" w:rsidRPr="005B25A1" w:rsidRDefault="007615D6" w:rsidP="007615D6">
      <w:pPr>
        <w:keepNext/>
        <w:keepLines/>
        <w:rPr>
          <w:b/>
          <w:bCs/>
        </w:rPr>
      </w:pPr>
      <w:r w:rsidRPr="005B25A1">
        <w:rPr>
          <w:b/>
          <w:bCs/>
        </w:rPr>
        <w:t>Parallel discussion:</w:t>
      </w:r>
    </w:p>
    <w:p w14:paraId="7407B959" w14:textId="77777777" w:rsidR="007615D6" w:rsidRPr="005B25A1" w:rsidRDefault="007615D6" w:rsidP="007615D6">
      <w:pPr>
        <w:keepNext/>
        <w:keepLines/>
      </w:pPr>
      <w:r w:rsidRPr="005B25A1">
        <w:t>-</w:t>
      </w:r>
    </w:p>
    <w:p w14:paraId="675E7355" w14:textId="77777777" w:rsidR="007615D6" w:rsidRPr="005B25A1" w:rsidRDefault="007615D6" w:rsidP="007615D6">
      <w:pPr>
        <w:keepNext/>
        <w:keepLines/>
        <w:rPr>
          <w:b/>
          <w:bCs/>
        </w:rPr>
      </w:pPr>
      <w:r w:rsidRPr="005B25A1">
        <w:rPr>
          <w:b/>
          <w:bCs/>
        </w:rPr>
        <w:t>Plenary Discussion:</w:t>
      </w:r>
    </w:p>
    <w:p w14:paraId="2D7B6237" w14:textId="77777777" w:rsidR="007615D6" w:rsidRPr="005B25A1" w:rsidRDefault="007615D6" w:rsidP="007615D6">
      <w:pPr>
        <w:keepNext/>
        <w:keepLines/>
      </w:pPr>
      <w:r>
        <w:rPr>
          <w:color w:val="FF0000"/>
        </w:rPr>
        <w:t>NO DISCUSSION RECORDED</w:t>
      </w:r>
    </w:p>
    <w:p w14:paraId="7173A5C1" w14:textId="77777777" w:rsidR="007615D6" w:rsidRPr="00EB0339" w:rsidRDefault="007615D6" w:rsidP="007615D6">
      <w:r w:rsidRPr="005B25A1">
        <w:rPr>
          <w:b/>
          <w:bCs/>
        </w:rPr>
        <w:t>Status:</w:t>
      </w:r>
      <w:r>
        <w:t xml:space="preserve"> </w:t>
      </w:r>
      <w:r>
        <w:rPr>
          <w:color w:val="0000FF"/>
        </w:rPr>
        <w:t>Not concluded</w:t>
      </w:r>
      <w:r>
        <w:t>.</w:t>
      </w:r>
    </w:p>
    <w:p w14:paraId="7CAACBC7" w14:textId="77777777" w:rsidR="00E00DA6" w:rsidRDefault="007615D6" w:rsidP="000A3FBD">
      <w:pPr>
        <w:pStyle w:val="NormTop"/>
      </w:pPr>
      <w:r>
        <w:rPr>
          <w:color w:val="0000FF"/>
        </w:rPr>
        <w:t>S2-2409972</w:t>
      </w:r>
      <w:r w:rsidRPr="00D53282">
        <w:t xml:space="preserve"> </w:t>
      </w:r>
      <w:r>
        <w:t>(CR) 23.502 CR5044 (Rel-19, 'B'): Energy-Aware Adjustment of PDU UP Path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procedure for adjustment of UP path of PDU session.</w:t>
      </w:r>
    </w:p>
    <w:p w14:paraId="3F589C6F" w14:textId="77777777" w:rsidR="007615D6" w:rsidRPr="005B25A1" w:rsidRDefault="007615D6" w:rsidP="007615D6">
      <w:pPr>
        <w:keepNext/>
        <w:keepLines/>
        <w:rPr>
          <w:b/>
          <w:bCs/>
        </w:rPr>
      </w:pPr>
      <w:r w:rsidRPr="005B25A1">
        <w:rPr>
          <w:b/>
          <w:bCs/>
        </w:rPr>
        <w:t>Parallel discussion:</w:t>
      </w:r>
    </w:p>
    <w:p w14:paraId="45763400" w14:textId="77777777" w:rsidR="007615D6" w:rsidRPr="005B25A1" w:rsidRDefault="007615D6" w:rsidP="007615D6">
      <w:pPr>
        <w:keepNext/>
        <w:keepLines/>
      </w:pPr>
      <w:r w:rsidRPr="005B25A1">
        <w:t>-</w:t>
      </w:r>
    </w:p>
    <w:p w14:paraId="62B5D07F" w14:textId="77777777" w:rsidR="007615D6" w:rsidRPr="005B25A1" w:rsidRDefault="007615D6" w:rsidP="007615D6">
      <w:pPr>
        <w:keepNext/>
        <w:keepLines/>
        <w:rPr>
          <w:b/>
          <w:bCs/>
        </w:rPr>
      </w:pPr>
      <w:r w:rsidRPr="005B25A1">
        <w:rPr>
          <w:b/>
          <w:bCs/>
        </w:rPr>
        <w:t>Plenary Discussion:</w:t>
      </w:r>
    </w:p>
    <w:p w14:paraId="740C7293" w14:textId="77777777" w:rsidR="007615D6" w:rsidRPr="005B25A1" w:rsidRDefault="007615D6" w:rsidP="007615D6">
      <w:pPr>
        <w:keepNext/>
        <w:keepLines/>
      </w:pPr>
      <w:r>
        <w:rPr>
          <w:color w:val="FF0000"/>
        </w:rPr>
        <w:t>NO DISCUSSION RECORDED</w:t>
      </w:r>
    </w:p>
    <w:p w14:paraId="1C945476" w14:textId="77777777" w:rsidR="007615D6" w:rsidRPr="00EB0339" w:rsidRDefault="007615D6" w:rsidP="007615D6">
      <w:r w:rsidRPr="005B25A1">
        <w:rPr>
          <w:b/>
          <w:bCs/>
        </w:rPr>
        <w:t>Status:</w:t>
      </w:r>
      <w:r>
        <w:t xml:space="preserve"> </w:t>
      </w:r>
      <w:r>
        <w:rPr>
          <w:color w:val="0000FF"/>
        </w:rPr>
        <w:t>Not concluded</w:t>
      </w:r>
      <w:r>
        <w:t>.</w:t>
      </w:r>
    </w:p>
    <w:p w14:paraId="0178EB71" w14:textId="77777777" w:rsidR="00E00DA6" w:rsidRDefault="007615D6" w:rsidP="000A3FBD">
      <w:pPr>
        <w:pStyle w:val="NormTop"/>
      </w:pPr>
      <w:r>
        <w:rPr>
          <w:color w:val="0000FF"/>
        </w:rPr>
        <w:t>S2-2410259</w:t>
      </w:r>
      <w:r w:rsidRPr="00D53282">
        <w:t xml:space="preserve"> </w:t>
      </w:r>
      <w:r>
        <w:t>(CR) 23.502 CR5079 (Rel-19, 'B'): UP path adjustment based on energy related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 in procedures.</w:t>
      </w:r>
    </w:p>
    <w:p w14:paraId="16ED06D9" w14:textId="77777777" w:rsidR="007615D6" w:rsidRPr="005B25A1" w:rsidRDefault="007615D6" w:rsidP="007615D6">
      <w:pPr>
        <w:keepNext/>
        <w:keepLines/>
        <w:rPr>
          <w:b/>
          <w:bCs/>
        </w:rPr>
      </w:pPr>
      <w:r w:rsidRPr="005B25A1">
        <w:rPr>
          <w:b/>
          <w:bCs/>
        </w:rPr>
        <w:t>Parallel discussion:</w:t>
      </w:r>
    </w:p>
    <w:p w14:paraId="1E2C8089" w14:textId="77777777" w:rsidR="007615D6" w:rsidRPr="005B25A1" w:rsidRDefault="007615D6" w:rsidP="007615D6">
      <w:pPr>
        <w:keepNext/>
        <w:keepLines/>
      </w:pPr>
      <w:r w:rsidRPr="005B25A1">
        <w:t>-</w:t>
      </w:r>
    </w:p>
    <w:p w14:paraId="2C4BD49C" w14:textId="77777777" w:rsidR="007615D6" w:rsidRPr="005B25A1" w:rsidRDefault="007615D6" w:rsidP="007615D6">
      <w:pPr>
        <w:keepNext/>
        <w:keepLines/>
        <w:rPr>
          <w:b/>
          <w:bCs/>
        </w:rPr>
      </w:pPr>
      <w:r w:rsidRPr="005B25A1">
        <w:rPr>
          <w:b/>
          <w:bCs/>
        </w:rPr>
        <w:t>Plenary Discussion:</w:t>
      </w:r>
    </w:p>
    <w:p w14:paraId="742835C7" w14:textId="77777777" w:rsidR="007615D6" w:rsidRPr="005B25A1" w:rsidRDefault="007615D6" w:rsidP="007615D6">
      <w:pPr>
        <w:keepNext/>
        <w:keepLines/>
      </w:pPr>
      <w:r>
        <w:rPr>
          <w:color w:val="FF0000"/>
        </w:rPr>
        <w:t>NO DISCUSSION RECORDED</w:t>
      </w:r>
    </w:p>
    <w:p w14:paraId="45A41854" w14:textId="77777777" w:rsidR="007615D6" w:rsidRPr="00EB0339" w:rsidRDefault="007615D6" w:rsidP="007615D6">
      <w:r w:rsidRPr="005B25A1">
        <w:rPr>
          <w:b/>
          <w:bCs/>
        </w:rPr>
        <w:t>Status:</w:t>
      </w:r>
      <w:r>
        <w:t xml:space="preserve"> </w:t>
      </w:r>
      <w:r>
        <w:rPr>
          <w:color w:val="0000FF"/>
        </w:rPr>
        <w:t>Not concluded</w:t>
      </w:r>
      <w:r>
        <w:t>.</w:t>
      </w:r>
    </w:p>
    <w:p w14:paraId="43462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Session management</w:t>
      </w:r>
    </w:p>
    <w:p w14:paraId="758CBC78" w14:textId="77777777" w:rsidR="00E00DA6" w:rsidRDefault="007615D6" w:rsidP="000A3FBD">
      <w:pPr>
        <w:pStyle w:val="NormTop"/>
      </w:pPr>
      <w:r>
        <w:rPr>
          <w:color w:val="0000FF"/>
        </w:rPr>
        <w:t>S2-2410577</w:t>
      </w:r>
      <w:r w:rsidRPr="00D53282">
        <w:t xml:space="preserve"> </w:t>
      </w:r>
      <w:r>
        <w:t>(CR) 23.501 CR5813 (Rel-19, 'B'): Session management for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which utilizes energy consumption information and the releated SM policy.</w:t>
      </w:r>
    </w:p>
    <w:p w14:paraId="33273F1B" w14:textId="77777777" w:rsidR="007615D6" w:rsidRPr="005B25A1" w:rsidRDefault="007615D6" w:rsidP="007615D6">
      <w:pPr>
        <w:keepNext/>
        <w:keepLines/>
        <w:rPr>
          <w:b/>
          <w:bCs/>
        </w:rPr>
      </w:pPr>
      <w:r w:rsidRPr="005B25A1">
        <w:rPr>
          <w:b/>
          <w:bCs/>
        </w:rPr>
        <w:t>Parallel discussion:</w:t>
      </w:r>
    </w:p>
    <w:p w14:paraId="03ACBDDD" w14:textId="77777777" w:rsidR="007615D6" w:rsidRPr="005B25A1" w:rsidRDefault="007615D6" w:rsidP="007615D6">
      <w:pPr>
        <w:keepNext/>
        <w:keepLines/>
      </w:pPr>
      <w:r w:rsidRPr="005B25A1">
        <w:t>-</w:t>
      </w:r>
    </w:p>
    <w:p w14:paraId="14FC6C9A" w14:textId="77777777" w:rsidR="007615D6" w:rsidRPr="005B25A1" w:rsidRDefault="007615D6" w:rsidP="007615D6">
      <w:pPr>
        <w:keepNext/>
        <w:keepLines/>
        <w:rPr>
          <w:b/>
          <w:bCs/>
        </w:rPr>
      </w:pPr>
      <w:r w:rsidRPr="005B25A1">
        <w:rPr>
          <w:b/>
          <w:bCs/>
        </w:rPr>
        <w:t>Plenary Discussion:</w:t>
      </w:r>
    </w:p>
    <w:p w14:paraId="32DF14F5" w14:textId="77777777" w:rsidR="007615D6" w:rsidRPr="005B25A1" w:rsidRDefault="007615D6" w:rsidP="007615D6">
      <w:pPr>
        <w:keepNext/>
        <w:keepLines/>
      </w:pPr>
      <w:r>
        <w:rPr>
          <w:color w:val="FF0000"/>
        </w:rPr>
        <w:t>NO DISCUSSION RECORDED</w:t>
      </w:r>
    </w:p>
    <w:p w14:paraId="3333B9A5" w14:textId="77777777" w:rsidR="007615D6" w:rsidRPr="00EB0339" w:rsidRDefault="007615D6" w:rsidP="007615D6">
      <w:r w:rsidRPr="005B25A1">
        <w:rPr>
          <w:b/>
          <w:bCs/>
        </w:rPr>
        <w:t>Status:</w:t>
      </w:r>
      <w:r>
        <w:t xml:space="preserve"> </w:t>
      </w:r>
      <w:r>
        <w:rPr>
          <w:color w:val="0000FF"/>
        </w:rPr>
        <w:t>Not concluded</w:t>
      </w:r>
      <w:r>
        <w:t>.</w:t>
      </w:r>
    </w:p>
    <w:p w14:paraId="6265C316" w14:textId="77777777" w:rsidR="00E00DA6" w:rsidRDefault="007615D6" w:rsidP="000A3FBD">
      <w:pPr>
        <w:pStyle w:val="NormTop"/>
      </w:pPr>
      <w:r>
        <w:rPr>
          <w:color w:val="0000FF"/>
        </w:rPr>
        <w:t>S2-2410578</w:t>
      </w:r>
      <w:r w:rsidRPr="00D53282">
        <w:t xml:space="preserve"> </w:t>
      </w:r>
      <w:r>
        <w:t>(CR) 23.502 CR5122 (Rel-19, 'B'): Session management for network energy saving and efficiency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session management procedures to use energy consumption information.</w:t>
      </w:r>
    </w:p>
    <w:p w14:paraId="74F9FC27" w14:textId="77777777" w:rsidR="007615D6" w:rsidRPr="005B25A1" w:rsidRDefault="007615D6" w:rsidP="007615D6">
      <w:pPr>
        <w:keepNext/>
        <w:keepLines/>
        <w:rPr>
          <w:b/>
          <w:bCs/>
        </w:rPr>
      </w:pPr>
      <w:r w:rsidRPr="005B25A1">
        <w:rPr>
          <w:b/>
          <w:bCs/>
        </w:rPr>
        <w:t>Parallel discussion:</w:t>
      </w:r>
    </w:p>
    <w:p w14:paraId="354B6A37" w14:textId="77777777" w:rsidR="007615D6" w:rsidRPr="005B25A1" w:rsidRDefault="007615D6" w:rsidP="007615D6">
      <w:pPr>
        <w:keepNext/>
        <w:keepLines/>
      </w:pPr>
      <w:r w:rsidRPr="005B25A1">
        <w:t>-</w:t>
      </w:r>
    </w:p>
    <w:p w14:paraId="2936982C" w14:textId="77777777" w:rsidR="007615D6" w:rsidRPr="005B25A1" w:rsidRDefault="007615D6" w:rsidP="007615D6">
      <w:pPr>
        <w:keepNext/>
        <w:keepLines/>
        <w:rPr>
          <w:b/>
          <w:bCs/>
        </w:rPr>
      </w:pPr>
      <w:r w:rsidRPr="005B25A1">
        <w:rPr>
          <w:b/>
          <w:bCs/>
        </w:rPr>
        <w:t>Plenary Discussion:</w:t>
      </w:r>
    </w:p>
    <w:p w14:paraId="2E78A1CF" w14:textId="77777777" w:rsidR="007615D6" w:rsidRPr="005B25A1" w:rsidRDefault="007615D6" w:rsidP="007615D6">
      <w:pPr>
        <w:keepNext/>
        <w:keepLines/>
      </w:pPr>
      <w:r>
        <w:rPr>
          <w:color w:val="FF0000"/>
        </w:rPr>
        <w:t>NO DISCUSSION RECORDED</w:t>
      </w:r>
    </w:p>
    <w:p w14:paraId="64E44329" w14:textId="77777777" w:rsidR="007615D6" w:rsidRPr="00EB0339" w:rsidRDefault="007615D6" w:rsidP="007615D6">
      <w:r w:rsidRPr="005B25A1">
        <w:rPr>
          <w:b/>
          <w:bCs/>
        </w:rPr>
        <w:t>Status:</w:t>
      </w:r>
      <w:r>
        <w:t xml:space="preserve"> </w:t>
      </w:r>
      <w:r>
        <w:rPr>
          <w:color w:val="0000FF"/>
        </w:rPr>
        <w:t>Not concluded</w:t>
      </w:r>
      <w:r>
        <w:t>.</w:t>
      </w:r>
    </w:p>
    <w:p w14:paraId="23F168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7F38DF06" w14:textId="77777777" w:rsidR="00E00DA6" w:rsidRDefault="007615D6" w:rsidP="000A3FBD">
      <w:pPr>
        <w:pStyle w:val="NormTop"/>
      </w:pPr>
      <w:r>
        <w:rPr>
          <w:color w:val="0000FF"/>
        </w:rPr>
        <w:t>S2-2409570</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43D0D47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S2-2407434 </w:t>
      </w:r>
      <w:r>
        <w:t>from SA2#164. Response drafted in</w:t>
      </w:r>
      <w:r>
        <w:rPr>
          <w:color w:val="0000FF"/>
        </w:rPr>
        <w:t xml:space="preserve"> S2-2410260</w:t>
      </w:r>
      <w:r>
        <w:t>.</w:t>
      </w:r>
    </w:p>
    <w:p w14:paraId="3D742A5B" w14:textId="77777777" w:rsidR="007615D6" w:rsidRPr="005B25A1" w:rsidRDefault="007615D6" w:rsidP="007615D6">
      <w:pPr>
        <w:keepNext/>
        <w:keepLines/>
        <w:rPr>
          <w:b/>
          <w:bCs/>
        </w:rPr>
      </w:pPr>
      <w:r w:rsidRPr="005B25A1">
        <w:rPr>
          <w:b/>
          <w:bCs/>
        </w:rPr>
        <w:t>Convenor comment:</w:t>
      </w:r>
    </w:p>
    <w:p w14:paraId="2C89BD53" w14:textId="77777777" w:rsidR="007615D6" w:rsidRPr="005B25A1" w:rsidRDefault="007615D6" w:rsidP="007615D6">
      <w:pPr>
        <w:keepNext/>
        <w:keepLines/>
      </w:pPr>
      <w:r w:rsidRPr="005B25A1">
        <w:t>Handle (low priority).</w:t>
      </w:r>
    </w:p>
    <w:p w14:paraId="3B30F1F1" w14:textId="77777777" w:rsidR="007615D6" w:rsidRPr="005B25A1" w:rsidRDefault="007615D6" w:rsidP="007615D6">
      <w:pPr>
        <w:keepNext/>
        <w:keepLines/>
        <w:rPr>
          <w:b/>
          <w:bCs/>
        </w:rPr>
      </w:pPr>
      <w:r w:rsidRPr="005B25A1">
        <w:rPr>
          <w:b/>
          <w:bCs/>
        </w:rPr>
        <w:t>Parallel discussion:</w:t>
      </w:r>
    </w:p>
    <w:p w14:paraId="5FBE8DC1" w14:textId="77777777" w:rsidR="007615D6" w:rsidRPr="005B25A1" w:rsidRDefault="007615D6" w:rsidP="007615D6">
      <w:pPr>
        <w:keepNext/>
        <w:keepLines/>
      </w:pPr>
      <w:r w:rsidRPr="005B25A1">
        <w:t>-</w:t>
      </w:r>
    </w:p>
    <w:p w14:paraId="2C5111D6" w14:textId="77777777" w:rsidR="007615D6" w:rsidRPr="005B25A1" w:rsidRDefault="007615D6" w:rsidP="007615D6">
      <w:pPr>
        <w:keepNext/>
        <w:keepLines/>
        <w:rPr>
          <w:b/>
          <w:bCs/>
        </w:rPr>
      </w:pPr>
      <w:r w:rsidRPr="005B25A1">
        <w:rPr>
          <w:b/>
          <w:bCs/>
        </w:rPr>
        <w:t>Plenary Discussion:</w:t>
      </w:r>
    </w:p>
    <w:p w14:paraId="3D2607B9" w14:textId="77777777" w:rsidR="007615D6" w:rsidRPr="005B25A1" w:rsidRDefault="007615D6" w:rsidP="007615D6">
      <w:pPr>
        <w:keepNext/>
        <w:keepLines/>
      </w:pPr>
      <w:r>
        <w:rPr>
          <w:color w:val="FF0000"/>
        </w:rPr>
        <w:t>NO DISCUSSION RECORDED</w:t>
      </w:r>
    </w:p>
    <w:p w14:paraId="77031AE5" w14:textId="77777777" w:rsidR="007615D6" w:rsidRPr="00EB0339" w:rsidRDefault="007615D6" w:rsidP="007615D6">
      <w:r w:rsidRPr="005B25A1">
        <w:rPr>
          <w:b/>
          <w:bCs/>
        </w:rPr>
        <w:t>Status:</w:t>
      </w:r>
      <w:r>
        <w:t xml:space="preserve"> </w:t>
      </w:r>
      <w:r>
        <w:rPr>
          <w:color w:val="0000FF"/>
        </w:rPr>
        <w:t>Not concluded</w:t>
      </w:r>
      <w:r>
        <w:t>.</w:t>
      </w:r>
    </w:p>
    <w:p w14:paraId="4D2BC976" w14:textId="77777777" w:rsidR="00E00DA6" w:rsidRDefault="007615D6" w:rsidP="000A3FBD">
      <w:pPr>
        <w:pStyle w:val="NormTop"/>
      </w:pPr>
      <w:r>
        <w:rPr>
          <w:color w:val="0000FF"/>
        </w:rPr>
        <w:lastRenderedPageBreak/>
        <w:t>S2-2410260</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3DCA0E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S2-2409570</w:t>
      </w:r>
      <w:r>
        <w:t>.</w:t>
      </w:r>
    </w:p>
    <w:p w14:paraId="62150951" w14:textId="77777777" w:rsidR="007615D6" w:rsidRPr="005B25A1" w:rsidRDefault="007615D6" w:rsidP="007615D6">
      <w:pPr>
        <w:keepNext/>
        <w:keepLines/>
        <w:rPr>
          <w:b/>
          <w:bCs/>
        </w:rPr>
      </w:pPr>
      <w:r w:rsidRPr="005B25A1">
        <w:rPr>
          <w:b/>
          <w:bCs/>
        </w:rPr>
        <w:t>Convenor comment:</w:t>
      </w:r>
    </w:p>
    <w:p w14:paraId="5C1354FF" w14:textId="77777777" w:rsidR="007615D6" w:rsidRPr="005B25A1" w:rsidRDefault="007615D6" w:rsidP="007615D6">
      <w:pPr>
        <w:keepNext/>
        <w:keepLines/>
      </w:pPr>
      <w:r w:rsidRPr="005B25A1">
        <w:t>Handle (low priority).</w:t>
      </w:r>
    </w:p>
    <w:p w14:paraId="6CB09C0B" w14:textId="77777777" w:rsidR="007615D6" w:rsidRPr="005B25A1" w:rsidRDefault="007615D6" w:rsidP="007615D6">
      <w:pPr>
        <w:keepNext/>
        <w:keepLines/>
        <w:rPr>
          <w:b/>
          <w:bCs/>
        </w:rPr>
      </w:pPr>
      <w:r w:rsidRPr="005B25A1">
        <w:rPr>
          <w:b/>
          <w:bCs/>
        </w:rPr>
        <w:t>Parallel discussion:</w:t>
      </w:r>
    </w:p>
    <w:p w14:paraId="4E5F30EE" w14:textId="77777777" w:rsidR="007615D6" w:rsidRPr="005B25A1" w:rsidRDefault="007615D6" w:rsidP="007615D6">
      <w:pPr>
        <w:keepNext/>
        <w:keepLines/>
      </w:pPr>
      <w:r w:rsidRPr="005B25A1">
        <w:t>-</w:t>
      </w:r>
    </w:p>
    <w:p w14:paraId="34E4F9B2" w14:textId="77777777" w:rsidR="007615D6" w:rsidRPr="005B25A1" w:rsidRDefault="007615D6" w:rsidP="007615D6">
      <w:pPr>
        <w:keepNext/>
        <w:keepLines/>
        <w:rPr>
          <w:b/>
          <w:bCs/>
        </w:rPr>
      </w:pPr>
      <w:r w:rsidRPr="005B25A1">
        <w:rPr>
          <w:b/>
          <w:bCs/>
        </w:rPr>
        <w:t>Plenary Discussion:</w:t>
      </w:r>
    </w:p>
    <w:p w14:paraId="4F4BF655" w14:textId="77777777" w:rsidR="007615D6" w:rsidRPr="005B25A1" w:rsidRDefault="007615D6" w:rsidP="007615D6">
      <w:pPr>
        <w:keepNext/>
        <w:keepLines/>
      </w:pPr>
      <w:r>
        <w:rPr>
          <w:color w:val="FF0000"/>
        </w:rPr>
        <w:t>NO DISCUSSION RECORDED</w:t>
      </w:r>
    </w:p>
    <w:p w14:paraId="3035FE76" w14:textId="77777777" w:rsidR="007615D6" w:rsidRPr="00EB0339" w:rsidRDefault="007615D6" w:rsidP="007615D6">
      <w:r w:rsidRPr="005B25A1">
        <w:rPr>
          <w:b/>
          <w:bCs/>
        </w:rPr>
        <w:t>Status:</w:t>
      </w:r>
      <w:r>
        <w:t xml:space="preserve"> </w:t>
      </w:r>
      <w:r>
        <w:rPr>
          <w:color w:val="0000FF"/>
        </w:rPr>
        <w:t>Not concluded</w:t>
      </w:r>
      <w:r>
        <w:t>.</w:t>
      </w:r>
    </w:p>
    <w:p w14:paraId="226FB7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(To be not handled)</w:t>
      </w:r>
    </w:p>
    <w:p w14:paraId="32E74F21" w14:textId="77777777" w:rsidR="00E00DA6" w:rsidRDefault="007615D6" w:rsidP="000A3FBD">
      <w:pPr>
        <w:pStyle w:val="NormTop"/>
      </w:pPr>
      <w:r>
        <w:rPr>
          <w:color w:val="0000FF"/>
        </w:rPr>
        <w:t>S2-2409981</w:t>
      </w:r>
      <w:r w:rsidRPr="00D53282">
        <w:t xml:space="preserve"> </w:t>
      </w:r>
      <w:r>
        <w:t>(DISCUSSION) Discussion on the energy related information storage for KI#1. (Source: Vivo)</w:t>
      </w:r>
      <w:r>
        <w:br/>
      </w:r>
      <w:r w:rsidRPr="00D53282">
        <w:rPr>
          <w:b/>
        </w:rPr>
        <w:t>Document for:</w:t>
      </w:r>
      <w:r w:rsidRPr="00D53282">
        <w:t xml:space="preserve"> </w:t>
      </w:r>
      <w:r>
        <w:t>Information</w:t>
      </w:r>
      <w:r>
        <w:br/>
      </w:r>
      <w:r w:rsidRPr="00D53282">
        <w:rPr>
          <w:b/>
        </w:rPr>
        <w:t>Abstract:</w:t>
      </w:r>
      <w:r w:rsidRPr="00D53282">
        <w:t xml:space="preserve"> </w:t>
      </w:r>
      <w:r>
        <w:br/>
        <w:t>In the conclusion of KI#1 in TR 23.700-66, a new network functionality is defined to collect and calculate the energy related information and exposes to the authorized consumer. This paper discusses whether and how the 5GS needs to store the collected and calculated energy related information after the calculation in the new NF.</w:t>
      </w:r>
    </w:p>
    <w:p w14:paraId="6ED37D8D" w14:textId="77777777" w:rsidR="007615D6" w:rsidRPr="005B25A1" w:rsidRDefault="007615D6" w:rsidP="007615D6">
      <w:pPr>
        <w:keepNext/>
        <w:keepLines/>
        <w:rPr>
          <w:b/>
          <w:bCs/>
        </w:rPr>
      </w:pPr>
      <w:r w:rsidRPr="005B25A1">
        <w:rPr>
          <w:b/>
          <w:bCs/>
        </w:rPr>
        <w:t>Parallel discussion:</w:t>
      </w:r>
    </w:p>
    <w:p w14:paraId="42847EE3" w14:textId="77777777" w:rsidR="007615D6" w:rsidRPr="005B25A1" w:rsidRDefault="007615D6" w:rsidP="007615D6">
      <w:pPr>
        <w:keepNext/>
        <w:keepLines/>
      </w:pPr>
      <w:r w:rsidRPr="005B25A1">
        <w:t>-</w:t>
      </w:r>
    </w:p>
    <w:p w14:paraId="70049D42" w14:textId="77777777" w:rsidR="007615D6" w:rsidRPr="005B25A1" w:rsidRDefault="007615D6" w:rsidP="007615D6">
      <w:pPr>
        <w:keepNext/>
        <w:keepLines/>
        <w:rPr>
          <w:b/>
          <w:bCs/>
        </w:rPr>
      </w:pPr>
      <w:r w:rsidRPr="005B25A1">
        <w:rPr>
          <w:b/>
          <w:bCs/>
        </w:rPr>
        <w:t>Plenary Discussion:</w:t>
      </w:r>
    </w:p>
    <w:p w14:paraId="7C11E229" w14:textId="77777777" w:rsidR="007615D6" w:rsidRPr="005B25A1" w:rsidRDefault="007615D6" w:rsidP="007615D6">
      <w:pPr>
        <w:keepNext/>
        <w:keepLines/>
      </w:pPr>
      <w:r>
        <w:rPr>
          <w:color w:val="FF0000"/>
        </w:rPr>
        <w:t>NO DISCUSSION RECORDED</w:t>
      </w:r>
    </w:p>
    <w:p w14:paraId="551E4265" w14:textId="77777777" w:rsidR="007615D6" w:rsidRPr="00EB0339" w:rsidRDefault="007615D6" w:rsidP="007615D6">
      <w:r w:rsidRPr="005B25A1">
        <w:rPr>
          <w:b/>
          <w:bCs/>
        </w:rPr>
        <w:t>Status:</w:t>
      </w:r>
      <w:r>
        <w:t xml:space="preserve"> </w:t>
      </w:r>
      <w:r>
        <w:rPr>
          <w:color w:val="0000FF"/>
        </w:rPr>
        <w:t>Not concluded</w:t>
      </w:r>
      <w:r>
        <w:t>.</w:t>
      </w:r>
    </w:p>
    <w:p w14:paraId="04E5EE24" w14:textId="77777777" w:rsidR="00E00DA6" w:rsidRDefault="007615D6" w:rsidP="000A3FBD">
      <w:pPr>
        <w:pStyle w:val="NormTop"/>
      </w:pPr>
      <w:r>
        <w:rPr>
          <w:color w:val="0000FF"/>
        </w:rPr>
        <w:t>S2-2410425</w:t>
      </w:r>
      <w:r w:rsidRPr="00D53282">
        <w:t xml:space="preserve"> </w:t>
      </w:r>
      <w:r>
        <w:t>(DISCUSSION) Discussion on the comparison of centralized and distributed solution for energy evaluation.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discusses the evaluating functionalities should be implemented within EECF solely, or the SMF can also assume the evaluating for PDU Session or QoS Flow granularities.</w:t>
      </w:r>
    </w:p>
    <w:p w14:paraId="03ED9F91" w14:textId="77777777" w:rsidR="007615D6" w:rsidRPr="005B25A1" w:rsidRDefault="007615D6" w:rsidP="007615D6">
      <w:pPr>
        <w:keepNext/>
        <w:keepLines/>
        <w:rPr>
          <w:b/>
          <w:bCs/>
        </w:rPr>
      </w:pPr>
      <w:r w:rsidRPr="005B25A1">
        <w:rPr>
          <w:b/>
          <w:bCs/>
        </w:rPr>
        <w:t>Parallel discussion:</w:t>
      </w:r>
    </w:p>
    <w:p w14:paraId="4E0F31E6" w14:textId="77777777" w:rsidR="007615D6" w:rsidRPr="005B25A1" w:rsidRDefault="007615D6" w:rsidP="007615D6">
      <w:pPr>
        <w:keepNext/>
        <w:keepLines/>
      </w:pPr>
      <w:r w:rsidRPr="005B25A1">
        <w:t>-</w:t>
      </w:r>
    </w:p>
    <w:p w14:paraId="37FA358C" w14:textId="77777777" w:rsidR="007615D6" w:rsidRPr="005B25A1" w:rsidRDefault="007615D6" w:rsidP="007615D6">
      <w:pPr>
        <w:keepNext/>
        <w:keepLines/>
        <w:rPr>
          <w:b/>
          <w:bCs/>
        </w:rPr>
      </w:pPr>
      <w:r w:rsidRPr="005B25A1">
        <w:rPr>
          <w:b/>
          <w:bCs/>
        </w:rPr>
        <w:t>Plenary Discussion:</w:t>
      </w:r>
    </w:p>
    <w:p w14:paraId="14E51268" w14:textId="77777777" w:rsidR="007615D6" w:rsidRPr="005B25A1" w:rsidRDefault="007615D6" w:rsidP="007615D6">
      <w:pPr>
        <w:keepNext/>
        <w:keepLines/>
      </w:pPr>
      <w:r>
        <w:rPr>
          <w:color w:val="FF0000"/>
        </w:rPr>
        <w:t>NO DISCUSSION RECORDED</w:t>
      </w:r>
    </w:p>
    <w:p w14:paraId="32FFCB64" w14:textId="77777777" w:rsidR="007615D6" w:rsidRPr="00EB0339" w:rsidRDefault="007615D6" w:rsidP="007615D6">
      <w:r w:rsidRPr="005B25A1">
        <w:rPr>
          <w:b/>
          <w:bCs/>
        </w:rPr>
        <w:t>Status:</w:t>
      </w:r>
      <w:r>
        <w:t xml:space="preserve"> </w:t>
      </w:r>
      <w:r>
        <w:rPr>
          <w:color w:val="0000FF"/>
        </w:rPr>
        <w:t>Not concluded</w:t>
      </w:r>
      <w:r>
        <w:t>.</w:t>
      </w:r>
    </w:p>
    <w:p w14:paraId="1A2A8A3B" w14:textId="77777777" w:rsidR="007615D6" w:rsidRDefault="007615D6" w:rsidP="005A50C0">
      <w:pPr>
        <w:pStyle w:val="Heading3"/>
      </w:pPr>
      <w:r>
        <w:t>19.5.1</w:t>
      </w:r>
      <w:r>
        <w:tab/>
        <w:t>Study on MPS for IMS Messaging and SMS services (FS_MPS4msg)</w:t>
      </w:r>
    </w:p>
    <w:p w14:paraId="6D05B72C" w14:textId="77777777" w:rsidR="00A07364" w:rsidRDefault="00000000" w:rsidP="00BB3F37">
      <w:r>
        <w:t>There were no contributions to this agenda item.</w:t>
      </w:r>
    </w:p>
    <w:p w14:paraId="0F51069A" w14:textId="77777777" w:rsidR="00A07364" w:rsidRDefault="00A07364" w:rsidP="00BB3F37"/>
    <w:p w14:paraId="3276FFEA" w14:textId="77777777" w:rsidR="007615D6" w:rsidRDefault="007615D6" w:rsidP="005A50C0">
      <w:pPr>
        <w:pStyle w:val="Heading3"/>
      </w:pPr>
      <w:r>
        <w:lastRenderedPageBreak/>
        <w:t>19.5.2</w:t>
      </w:r>
      <w:r>
        <w:tab/>
        <w:t>MPS for IMS Messaging and SMS services (MPS4msg)</w:t>
      </w:r>
    </w:p>
    <w:p w14:paraId="1A446FCE" w14:textId="77777777" w:rsidR="00A07364" w:rsidRDefault="00000000" w:rsidP="00BB3F37">
      <w:r>
        <w:t>There were no contributions to this agenda item.</w:t>
      </w:r>
    </w:p>
    <w:p w14:paraId="4E81E35D" w14:textId="77777777" w:rsidR="00A07364" w:rsidRDefault="00A07364" w:rsidP="00BB3F37"/>
    <w:p w14:paraId="67FC4318" w14:textId="77777777" w:rsidR="007615D6" w:rsidRDefault="007615D6" w:rsidP="005A50C0">
      <w:pPr>
        <w:pStyle w:val="Heading3"/>
      </w:pPr>
      <w:r>
        <w:t>19.6.1</w:t>
      </w:r>
      <w:r>
        <w:tab/>
        <w:t>Study on Architecture Enhancements for Vehicle Mounted Relays Phase 2 (FS_VMR_Ph2)</w:t>
      </w:r>
    </w:p>
    <w:p w14:paraId="53A6E787" w14:textId="77777777" w:rsidR="00A07364" w:rsidRDefault="00000000" w:rsidP="00BB3F37">
      <w:r>
        <w:t>There were no contributions to this agenda item.</w:t>
      </w:r>
    </w:p>
    <w:p w14:paraId="450D10E4" w14:textId="77777777" w:rsidR="00A07364" w:rsidRDefault="00A07364" w:rsidP="00BB3F37"/>
    <w:p w14:paraId="214DD56B" w14:textId="77777777" w:rsidR="007615D6" w:rsidRDefault="007615D6" w:rsidP="005A50C0">
      <w:pPr>
        <w:pStyle w:val="Heading3"/>
      </w:pPr>
      <w:r>
        <w:t>19.6.2</w:t>
      </w:r>
      <w:r>
        <w:tab/>
        <w:t>Architecture Enhancements for Vehicle Mounted Relays Phase 2 (VMR_Ph2)</w:t>
      </w:r>
    </w:p>
    <w:p w14:paraId="420134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47E90B" w14:textId="77777777" w:rsidR="00A07364" w:rsidRDefault="00A07364" w:rsidP="00BB3F37"/>
    <w:p w14:paraId="38C41CF8" w14:textId="77777777" w:rsidR="00A07364" w:rsidRDefault="00A07364" w:rsidP="00BB3F37"/>
    <w:p w14:paraId="569824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aspects</w:t>
      </w:r>
    </w:p>
    <w:p w14:paraId="25D00861" w14:textId="77777777" w:rsidR="00E00DA6" w:rsidRDefault="007615D6" w:rsidP="000A3FBD">
      <w:pPr>
        <w:pStyle w:val="NormTop"/>
      </w:pPr>
      <w:r>
        <w:rPr>
          <w:color w:val="0000FF"/>
        </w:rPr>
        <w:t>S2-2409752</w:t>
      </w:r>
      <w:r w:rsidRPr="00D53282">
        <w:t xml:space="preserve"> </w:t>
      </w:r>
      <w:r>
        <w:t>(DISCUSSION) Discussion on NAT functionality in the UPF of BH PDU Session (Source: Huawei, HiSilicon)</w:t>
      </w:r>
      <w:r>
        <w:br/>
      </w:r>
      <w:r w:rsidRPr="00D53282">
        <w:rPr>
          <w:b/>
        </w:rPr>
        <w:t>Document for:</w:t>
      </w:r>
      <w:r w:rsidRPr="00D53282">
        <w:t xml:space="preserve"> </w:t>
      </w:r>
      <w:r>
        <w:t>Discussion</w:t>
      </w:r>
      <w:r>
        <w:br/>
      </w:r>
      <w:r w:rsidRPr="00D53282">
        <w:rPr>
          <w:b/>
        </w:rPr>
        <w:t>Abstract:</w:t>
      </w:r>
      <w:r w:rsidRPr="00D53282">
        <w:t xml:space="preserve"> </w:t>
      </w:r>
      <w:r>
        <w:br/>
        <w:t>This discussion paper is trying to introduce the issue of NAT when using the MWAB.</w:t>
      </w:r>
    </w:p>
    <w:p w14:paraId="38DE3E7D" w14:textId="77777777" w:rsidR="007615D6" w:rsidRPr="005B25A1" w:rsidRDefault="007615D6" w:rsidP="007615D6">
      <w:pPr>
        <w:keepNext/>
        <w:keepLines/>
        <w:rPr>
          <w:b/>
          <w:bCs/>
        </w:rPr>
      </w:pPr>
      <w:r w:rsidRPr="005B25A1">
        <w:rPr>
          <w:b/>
          <w:bCs/>
        </w:rPr>
        <w:t>Convenor comment:</w:t>
      </w:r>
    </w:p>
    <w:p w14:paraId="411025AA" w14:textId="77777777" w:rsidR="007615D6" w:rsidRPr="005B25A1" w:rsidRDefault="007615D6" w:rsidP="007615D6">
      <w:pPr>
        <w:keepNext/>
        <w:keepLines/>
      </w:pPr>
      <w:r w:rsidRPr="005B25A1">
        <w:t>Note.</w:t>
      </w:r>
    </w:p>
    <w:p w14:paraId="2381C5F3" w14:textId="77777777" w:rsidR="007615D6" w:rsidRPr="005B25A1" w:rsidRDefault="007615D6" w:rsidP="007615D6">
      <w:pPr>
        <w:keepNext/>
        <w:keepLines/>
        <w:rPr>
          <w:b/>
          <w:bCs/>
        </w:rPr>
      </w:pPr>
      <w:r w:rsidRPr="005B25A1">
        <w:rPr>
          <w:b/>
          <w:bCs/>
        </w:rPr>
        <w:t>Parallel discussion:</w:t>
      </w:r>
    </w:p>
    <w:p w14:paraId="4493B0ED" w14:textId="641F15DA" w:rsidR="007615D6" w:rsidRPr="00364840" w:rsidRDefault="00364840" w:rsidP="007615D6">
      <w:pPr>
        <w:keepNext/>
        <w:keepLines/>
      </w:pPr>
      <w:r>
        <w:t xml:space="preserve">This was </w:t>
      </w:r>
      <w:r w:rsidRPr="00C3284B">
        <w:rPr>
          <w:color w:val="0000FF"/>
        </w:rPr>
        <w:t>noted</w:t>
      </w:r>
      <w:r>
        <w:t xml:space="preserve"> in parallel session.</w:t>
      </w:r>
    </w:p>
    <w:p w14:paraId="024E8367" w14:textId="7646988D" w:rsidR="007615D6" w:rsidRPr="00EB0339" w:rsidRDefault="007615D6" w:rsidP="007615D6">
      <w:r w:rsidRPr="005B25A1">
        <w:rPr>
          <w:b/>
          <w:bCs/>
        </w:rPr>
        <w:t>Status:</w:t>
      </w:r>
      <w:r>
        <w:t xml:space="preserve"> </w:t>
      </w:r>
      <w:r>
        <w:rPr>
          <w:color w:val="0000FF"/>
        </w:rPr>
        <w:t>No</w:t>
      </w:r>
      <w:r w:rsidR="00364840">
        <w:rPr>
          <w:color w:val="0000FF"/>
        </w:rPr>
        <w:t>t</w:t>
      </w:r>
      <w:r>
        <w:rPr>
          <w:color w:val="0000FF"/>
        </w:rPr>
        <w:t>ed</w:t>
      </w:r>
      <w:r>
        <w:t>.</w:t>
      </w:r>
    </w:p>
    <w:p w14:paraId="1913C6B6" w14:textId="77777777" w:rsidR="00E00DA6" w:rsidRDefault="007615D6" w:rsidP="000A3FBD">
      <w:pPr>
        <w:pStyle w:val="NormTop"/>
      </w:pPr>
      <w:r>
        <w:rPr>
          <w:color w:val="0000FF"/>
        </w:rPr>
        <w:t>S2-2409753</w:t>
      </w:r>
      <w:r w:rsidRPr="00D53282">
        <w:t xml:space="preserve"> </w:t>
      </w:r>
      <w:r>
        <w:t>(CR) 23.501 CR5650 (Rel-19, 'B'): NAT functionality in the UPF of BH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IP routing aspect between BH PLMN and MWAB broadcasted PLMN.</w:t>
      </w:r>
    </w:p>
    <w:p w14:paraId="26BAE1C1" w14:textId="77777777" w:rsidR="007615D6" w:rsidRPr="005B25A1" w:rsidRDefault="007615D6" w:rsidP="007615D6">
      <w:pPr>
        <w:keepNext/>
        <w:keepLines/>
        <w:rPr>
          <w:b/>
          <w:bCs/>
        </w:rPr>
      </w:pPr>
      <w:r w:rsidRPr="005B25A1">
        <w:rPr>
          <w:b/>
          <w:bCs/>
        </w:rPr>
        <w:t>Convenor comment:</w:t>
      </w:r>
    </w:p>
    <w:p w14:paraId="6A7364FB" w14:textId="77777777" w:rsidR="007615D6" w:rsidRPr="005B25A1" w:rsidRDefault="007615D6" w:rsidP="007615D6">
      <w:pPr>
        <w:keepNext/>
        <w:keepLines/>
      </w:pPr>
      <w:r w:rsidRPr="005B25A1">
        <w:t>Handle as baseline.</w:t>
      </w:r>
    </w:p>
    <w:p w14:paraId="67F5D00A" w14:textId="77777777" w:rsidR="007615D6" w:rsidRPr="005B25A1" w:rsidRDefault="007615D6" w:rsidP="007615D6">
      <w:pPr>
        <w:keepNext/>
        <w:keepLines/>
        <w:rPr>
          <w:b/>
          <w:bCs/>
        </w:rPr>
      </w:pPr>
      <w:r w:rsidRPr="005B25A1">
        <w:rPr>
          <w:b/>
          <w:bCs/>
        </w:rPr>
        <w:t>Parallel discussion:</w:t>
      </w:r>
    </w:p>
    <w:p w14:paraId="5C3B0E2F" w14:textId="7239BF20" w:rsidR="007615D6" w:rsidRPr="005B25A1" w:rsidRDefault="00364840" w:rsidP="007615D6">
      <w:pPr>
        <w:keepNext/>
        <w:keepLines/>
      </w:pPr>
      <w:r>
        <w:t>Nokia proposed some clarification to the note. Qualcomm suggested making this normative text to describe the behaviour. This was left for off-line discussion and revised</w:t>
      </w:r>
      <w:r w:rsidR="00E26701">
        <w:t xml:space="preserve">, merging </w:t>
      </w:r>
      <w:r w:rsidR="00E26701">
        <w:rPr>
          <w:color w:val="0000FF"/>
        </w:rPr>
        <w:t>S2-2409758</w:t>
      </w:r>
      <w:r w:rsidR="00E26701">
        <w:t>,</w:t>
      </w:r>
      <w:r>
        <w:t xml:space="preserve"> to </w:t>
      </w:r>
      <w:r w:rsidRPr="00CE3EC0">
        <w:rPr>
          <w:color w:val="0000FF"/>
        </w:rPr>
        <w:t>S2-2</w:t>
      </w:r>
      <w:r>
        <w:rPr>
          <w:color w:val="0000FF"/>
        </w:rPr>
        <w:t>410815</w:t>
      </w:r>
      <w:r>
        <w:t>.</w:t>
      </w:r>
      <w:r w:rsidRPr="00375008">
        <w:t xml:space="preserve"> </w:t>
      </w:r>
    </w:p>
    <w:p w14:paraId="609C1942" w14:textId="77777777" w:rsidR="007615D6" w:rsidRPr="005B25A1" w:rsidRDefault="007615D6" w:rsidP="007615D6">
      <w:pPr>
        <w:keepNext/>
        <w:keepLines/>
        <w:rPr>
          <w:b/>
          <w:bCs/>
        </w:rPr>
      </w:pPr>
      <w:r w:rsidRPr="005B25A1">
        <w:rPr>
          <w:b/>
          <w:bCs/>
        </w:rPr>
        <w:t>Plenary Discussion:</w:t>
      </w:r>
    </w:p>
    <w:p w14:paraId="5F81E04D" w14:textId="72F84A22" w:rsidR="007615D6" w:rsidRPr="005B25A1" w:rsidRDefault="00E26701" w:rsidP="007615D6">
      <w:pPr>
        <w:keepNext/>
        <w:keepLines/>
      </w:pPr>
      <w:r>
        <w:t xml:space="preserve">  </w:t>
      </w:r>
      <w:r w:rsidRPr="00380F14">
        <w:rPr>
          <w:color w:val="FF0000"/>
        </w:rPr>
        <w:t>&lt;RETURN - OPEN&gt;</w:t>
      </w:r>
    </w:p>
    <w:p w14:paraId="1486D652" w14:textId="4BCCAE5D" w:rsidR="007615D6" w:rsidRPr="00EB0339" w:rsidRDefault="007615D6" w:rsidP="007615D6">
      <w:r w:rsidRPr="005B25A1">
        <w:rPr>
          <w:b/>
          <w:bCs/>
        </w:rPr>
        <w:t>Status:</w:t>
      </w:r>
      <w:r>
        <w:t xml:space="preserve"> </w:t>
      </w:r>
      <w:r w:rsidR="00E26701" w:rsidRPr="00380F14">
        <w:rPr>
          <w:color w:val="FF0000"/>
        </w:rPr>
        <w:t>OPEN</w:t>
      </w:r>
    </w:p>
    <w:p w14:paraId="13D8D44B" w14:textId="77777777" w:rsidR="00E00DA6" w:rsidRDefault="007615D6" w:rsidP="000A3FBD">
      <w:pPr>
        <w:pStyle w:val="NormTop"/>
      </w:pPr>
      <w:r>
        <w:rPr>
          <w:color w:val="0000FF"/>
        </w:rPr>
        <w:lastRenderedPageBreak/>
        <w:t>S2-2409758</w:t>
      </w:r>
      <w:r w:rsidRPr="00D53282">
        <w:t xml:space="preserve"> </w:t>
      </w:r>
      <w:r>
        <w:t>(CR) 23.501 CR5652 (Rel-19, 'B'): BH PDU session with NAT functionality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'Record and Mark' IE in FAR, which instructs UE-UPF to record the source IP address and port number of the UL packets of the PDU session and marks the DL packets of the same PDU session with the recorded source IP address and port number.</w:t>
      </w:r>
    </w:p>
    <w:p w14:paraId="0055062F" w14:textId="77777777" w:rsidR="007615D6" w:rsidRPr="005B25A1" w:rsidRDefault="007615D6" w:rsidP="007615D6">
      <w:pPr>
        <w:keepNext/>
        <w:keepLines/>
        <w:rPr>
          <w:b/>
          <w:bCs/>
        </w:rPr>
      </w:pPr>
      <w:r w:rsidRPr="005B25A1">
        <w:rPr>
          <w:b/>
          <w:bCs/>
        </w:rPr>
        <w:t>Convenor comment:</w:t>
      </w:r>
    </w:p>
    <w:p w14:paraId="58DAF0BF" w14:textId="77777777" w:rsidR="007615D6" w:rsidRPr="005B25A1" w:rsidRDefault="007615D6" w:rsidP="007615D6">
      <w:pPr>
        <w:keepNext/>
        <w:keepLines/>
      </w:pPr>
      <w:r w:rsidRPr="005B25A1">
        <w:t>Merge into S2-2409753?</w:t>
      </w:r>
    </w:p>
    <w:p w14:paraId="6252A7A7" w14:textId="77777777" w:rsidR="007615D6" w:rsidRPr="005B25A1" w:rsidRDefault="007615D6" w:rsidP="007615D6">
      <w:pPr>
        <w:keepNext/>
        <w:keepLines/>
        <w:rPr>
          <w:b/>
          <w:bCs/>
        </w:rPr>
      </w:pPr>
      <w:r w:rsidRPr="005B25A1">
        <w:rPr>
          <w:b/>
          <w:bCs/>
        </w:rPr>
        <w:t>Parallel discussion:</w:t>
      </w:r>
    </w:p>
    <w:p w14:paraId="17F698D9" w14:textId="66B3124B" w:rsidR="007615D6" w:rsidRPr="005B25A1" w:rsidRDefault="00E26701" w:rsidP="007615D6">
      <w:pPr>
        <w:keepNext/>
        <w:keepLines/>
      </w:pPr>
      <w:r>
        <w:t xml:space="preserve">Merged into </w:t>
      </w:r>
      <w:r w:rsidRPr="00CE3EC0">
        <w:rPr>
          <w:color w:val="0000FF"/>
        </w:rPr>
        <w:t>S2-2</w:t>
      </w:r>
      <w:r>
        <w:rPr>
          <w:color w:val="0000FF"/>
        </w:rPr>
        <w:t>410815</w:t>
      </w:r>
      <w:r>
        <w:t>.</w:t>
      </w:r>
    </w:p>
    <w:p w14:paraId="4A31493B" w14:textId="155790A1" w:rsidR="007615D6" w:rsidRPr="00EB0339" w:rsidRDefault="007615D6" w:rsidP="007615D6">
      <w:r w:rsidRPr="005B25A1">
        <w:rPr>
          <w:b/>
          <w:bCs/>
        </w:rPr>
        <w:t>Status:</w:t>
      </w:r>
      <w:r>
        <w:t xml:space="preserve"> </w:t>
      </w:r>
      <w:r w:rsidR="00E26701">
        <w:rPr>
          <w:color w:val="0000FF"/>
        </w:rPr>
        <w:t>Merg</w:t>
      </w:r>
      <w:r>
        <w:rPr>
          <w:color w:val="0000FF"/>
        </w:rPr>
        <w:t>ed</w:t>
      </w:r>
      <w:r>
        <w:t>.</w:t>
      </w:r>
    </w:p>
    <w:p w14:paraId="5FD341A9" w14:textId="77777777" w:rsidR="00E00DA6" w:rsidRDefault="007615D6" w:rsidP="000A3FBD">
      <w:pPr>
        <w:pStyle w:val="NormTop"/>
      </w:pPr>
      <w:r>
        <w:rPr>
          <w:color w:val="0000FF"/>
        </w:rPr>
        <w:t>S2-2409757</w:t>
      </w:r>
      <w:r w:rsidRPr="00D53282">
        <w:t xml:space="preserve"> </w:t>
      </w:r>
      <w:r>
        <w:t>(CR) 23.502 CR5016 (Rel-19, 'B'): BH PDU session with NAT functionality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UE-AMF provides PDU session establishment request and MWAB indication to UE-SMF UE-SMF instructs UE-UPF to record the source IP address and port number of the UL packets of the PDU session and marks the DL packets of the same PDU session with the recorded source IP address and port number.</w:t>
      </w:r>
    </w:p>
    <w:p w14:paraId="468AD972" w14:textId="77777777" w:rsidR="007615D6" w:rsidRPr="005B25A1" w:rsidRDefault="007615D6" w:rsidP="007615D6">
      <w:pPr>
        <w:keepNext/>
        <w:keepLines/>
        <w:rPr>
          <w:b/>
          <w:bCs/>
        </w:rPr>
      </w:pPr>
      <w:r w:rsidRPr="005B25A1">
        <w:rPr>
          <w:b/>
          <w:bCs/>
        </w:rPr>
        <w:t>Convenor comment:</w:t>
      </w:r>
    </w:p>
    <w:p w14:paraId="57C4B737" w14:textId="77777777" w:rsidR="007615D6" w:rsidRPr="005B25A1" w:rsidRDefault="007615D6" w:rsidP="007615D6">
      <w:pPr>
        <w:keepNext/>
        <w:keepLines/>
      </w:pPr>
      <w:r w:rsidRPr="005B25A1">
        <w:t>Handle - may not be needed, depending on conclusion of S2-2409753.</w:t>
      </w:r>
    </w:p>
    <w:p w14:paraId="30B599CA" w14:textId="77777777" w:rsidR="007615D6" w:rsidRPr="005B25A1" w:rsidRDefault="007615D6" w:rsidP="007615D6">
      <w:pPr>
        <w:keepNext/>
        <w:keepLines/>
        <w:rPr>
          <w:b/>
          <w:bCs/>
        </w:rPr>
      </w:pPr>
      <w:r w:rsidRPr="005B25A1">
        <w:rPr>
          <w:b/>
          <w:bCs/>
        </w:rPr>
        <w:t>Parallel discussion:</w:t>
      </w:r>
    </w:p>
    <w:p w14:paraId="41D9A7EF" w14:textId="698350BB" w:rsidR="007615D6" w:rsidRPr="005B25A1" w:rsidRDefault="00E26701" w:rsidP="007615D6">
      <w:pPr>
        <w:keepNext/>
        <w:keepLines/>
      </w:pPr>
      <w:r>
        <w:t xml:space="preserve">There were comments that this update to call flows may not be needed. The outcome of </w:t>
      </w:r>
      <w:r w:rsidRPr="00CE3EC0">
        <w:rPr>
          <w:color w:val="0000FF"/>
        </w:rPr>
        <w:t>S2-2</w:t>
      </w:r>
      <w:r>
        <w:rPr>
          <w:color w:val="0000FF"/>
        </w:rPr>
        <w:t>410815</w:t>
      </w:r>
      <w:r>
        <w:t xml:space="preserve"> should be checked. This was left for off-line discussion and revised to </w:t>
      </w:r>
      <w:r w:rsidRPr="00CE3EC0">
        <w:rPr>
          <w:color w:val="0000FF"/>
        </w:rPr>
        <w:t>S2-2</w:t>
      </w:r>
      <w:r>
        <w:rPr>
          <w:color w:val="0000FF"/>
        </w:rPr>
        <w:t>410816</w:t>
      </w:r>
      <w:r>
        <w:t>.</w:t>
      </w:r>
      <w:r w:rsidRPr="00375008">
        <w:t xml:space="preserve"> </w:t>
      </w:r>
    </w:p>
    <w:p w14:paraId="560C5596" w14:textId="77777777" w:rsidR="007615D6" w:rsidRPr="005B25A1" w:rsidRDefault="007615D6" w:rsidP="007615D6">
      <w:pPr>
        <w:keepNext/>
        <w:keepLines/>
        <w:rPr>
          <w:b/>
          <w:bCs/>
        </w:rPr>
      </w:pPr>
      <w:r w:rsidRPr="005B25A1">
        <w:rPr>
          <w:b/>
          <w:bCs/>
        </w:rPr>
        <w:t>Plenary Discussion:</w:t>
      </w:r>
    </w:p>
    <w:p w14:paraId="562082E3" w14:textId="77777777" w:rsidR="00E26701" w:rsidRPr="005B25A1" w:rsidRDefault="00E26701" w:rsidP="00E26701">
      <w:pPr>
        <w:keepNext/>
        <w:keepLines/>
      </w:pPr>
      <w:r>
        <w:t xml:space="preserve">  </w:t>
      </w:r>
      <w:r w:rsidRPr="00380F14">
        <w:rPr>
          <w:color w:val="FF0000"/>
        </w:rPr>
        <w:t>&lt;RETURN - OPEN&gt;</w:t>
      </w:r>
    </w:p>
    <w:p w14:paraId="384A2917" w14:textId="77777777" w:rsidR="00E26701" w:rsidRPr="00EB0339" w:rsidRDefault="00E26701" w:rsidP="00E26701">
      <w:r w:rsidRPr="005B25A1">
        <w:rPr>
          <w:b/>
          <w:bCs/>
        </w:rPr>
        <w:t>Status:</w:t>
      </w:r>
      <w:r>
        <w:t xml:space="preserve"> </w:t>
      </w:r>
      <w:r w:rsidRPr="00380F14">
        <w:rPr>
          <w:color w:val="FF0000"/>
        </w:rPr>
        <w:t>OPEN</w:t>
      </w:r>
    </w:p>
    <w:p w14:paraId="372967B8" w14:textId="77777777" w:rsidR="00E00DA6" w:rsidRDefault="007615D6" w:rsidP="000A3FBD">
      <w:pPr>
        <w:pStyle w:val="NormTop"/>
      </w:pPr>
      <w:r>
        <w:rPr>
          <w:color w:val="0000FF"/>
        </w:rPr>
        <w:t>S2-2410507</w:t>
      </w:r>
      <w:r w:rsidRPr="00D53282">
        <w:t xml:space="preserve"> </w:t>
      </w:r>
      <w:r>
        <w:t>(CR) 23.501 CR5798 (Rel-19, 'B'): Support of Ethernet type of BH PDU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4A7CCD1E" w14:textId="77777777" w:rsidR="007615D6" w:rsidRPr="005B25A1" w:rsidRDefault="007615D6" w:rsidP="007615D6">
      <w:pPr>
        <w:keepNext/>
        <w:keepLines/>
        <w:rPr>
          <w:b/>
          <w:bCs/>
        </w:rPr>
      </w:pPr>
      <w:r w:rsidRPr="005B25A1">
        <w:rPr>
          <w:b/>
          <w:bCs/>
        </w:rPr>
        <w:t>Convenor comment:</w:t>
      </w:r>
    </w:p>
    <w:p w14:paraId="30D5D87B" w14:textId="77777777" w:rsidR="007615D6" w:rsidRPr="005B25A1" w:rsidRDefault="007615D6" w:rsidP="007615D6">
      <w:pPr>
        <w:keepNext/>
        <w:keepLines/>
      </w:pPr>
      <w:r w:rsidRPr="005B25A1">
        <w:t>Handle.</w:t>
      </w:r>
    </w:p>
    <w:p w14:paraId="16DEC5B2" w14:textId="77777777" w:rsidR="007615D6" w:rsidRPr="005B25A1" w:rsidRDefault="007615D6" w:rsidP="007615D6">
      <w:pPr>
        <w:keepNext/>
        <w:keepLines/>
        <w:rPr>
          <w:b/>
          <w:bCs/>
        </w:rPr>
      </w:pPr>
      <w:r w:rsidRPr="005B25A1">
        <w:rPr>
          <w:b/>
          <w:bCs/>
        </w:rPr>
        <w:t>Parallel discussion:</w:t>
      </w:r>
    </w:p>
    <w:p w14:paraId="7B52FD6D" w14:textId="7706EFAD" w:rsidR="007615D6" w:rsidRPr="00E26701" w:rsidRDefault="00E26701" w:rsidP="007615D6">
      <w:pPr>
        <w:keepNext/>
        <w:keepLines/>
      </w:pPr>
      <w:r>
        <w:t xml:space="preserve">Nokia commented that the goal should be to only have a single option and suggested having further discussion on this or postponing this CR. The intention to allow IP or internet access should be clarified to avoid confusion in Stage 3. This was left for off-line discussion and revised to </w:t>
      </w:r>
      <w:r w:rsidRPr="00CE3EC0">
        <w:rPr>
          <w:color w:val="0000FF"/>
        </w:rPr>
        <w:t>S2-2</w:t>
      </w:r>
      <w:r>
        <w:rPr>
          <w:color w:val="0000FF"/>
        </w:rPr>
        <w:t>410817</w:t>
      </w:r>
      <w:r>
        <w:t>.</w:t>
      </w:r>
      <w:r w:rsidRPr="00375008">
        <w:t xml:space="preserve"> </w:t>
      </w:r>
    </w:p>
    <w:p w14:paraId="39D12E8B" w14:textId="77777777" w:rsidR="007615D6" w:rsidRPr="005B25A1" w:rsidRDefault="007615D6" w:rsidP="007615D6">
      <w:pPr>
        <w:keepNext/>
        <w:keepLines/>
        <w:rPr>
          <w:b/>
          <w:bCs/>
        </w:rPr>
      </w:pPr>
      <w:r w:rsidRPr="005B25A1">
        <w:rPr>
          <w:b/>
          <w:bCs/>
        </w:rPr>
        <w:t>Plenary Discussion:</w:t>
      </w:r>
    </w:p>
    <w:p w14:paraId="4862F1C8" w14:textId="77777777" w:rsidR="003C62D9" w:rsidRPr="005B25A1" w:rsidRDefault="003C62D9" w:rsidP="003C62D9">
      <w:pPr>
        <w:keepNext/>
        <w:keepLines/>
      </w:pPr>
      <w:r>
        <w:t xml:space="preserve">  </w:t>
      </w:r>
      <w:r w:rsidRPr="00380F14">
        <w:rPr>
          <w:color w:val="FF0000"/>
        </w:rPr>
        <w:t>&lt;RETURN - OPEN&gt;</w:t>
      </w:r>
    </w:p>
    <w:p w14:paraId="16E270A8" w14:textId="77777777" w:rsidR="003C62D9" w:rsidRPr="00EB0339" w:rsidRDefault="003C62D9" w:rsidP="003C62D9">
      <w:r w:rsidRPr="005B25A1">
        <w:rPr>
          <w:b/>
          <w:bCs/>
        </w:rPr>
        <w:t>Status:</w:t>
      </w:r>
      <w:r>
        <w:t xml:space="preserve"> </w:t>
      </w:r>
      <w:r w:rsidRPr="00380F14">
        <w:rPr>
          <w:color w:val="FF0000"/>
        </w:rPr>
        <w:t>OPEN</w:t>
      </w:r>
    </w:p>
    <w:p w14:paraId="602775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Additional ULI support</w:t>
      </w:r>
    </w:p>
    <w:p w14:paraId="64CF2065" w14:textId="77777777" w:rsidR="00E00DA6" w:rsidRDefault="007615D6" w:rsidP="000A3FBD">
      <w:pPr>
        <w:pStyle w:val="NormTop"/>
      </w:pPr>
      <w:r>
        <w:rPr>
          <w:color w:val="0000FF"/>
        </w:rPr>
        <w:t>S2-2409976</w:t>
      </w:r>
      <w:r w:rsidRPr="00D53282">
        <w:t xml:space="preserve"> </w:t>
      </w:r>
      <w:r>
        <w:t>(CR) 23.501 CR5687 (Rel-19, 'B'): Support of UE served by a MWAB: Additional ULI (Source: Nokia, Qualcomm Inc.)</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gNB adds additional ULI and how AMF handles it.</w:t>
      </w:r>
    </w:p>
    <w:p w14:paraId="791A9CD4" w14:textId="77777777" w:rsidR="007615D6" w:rsidRPr="005B25A1" w:rsidRDefault="007615D6" w:rsidP="007615D6">
      <w:pPr>
        <w:keepNext/>
        <w:keepLines/>
        <w:rPr>
          <w:b/>
          <w:bCs/>
        </w:rPr>
      </w:pPr>
      <w:r w:rsidRPr="005B25A1">
        <w:rPr>
          <w:b/>
          <w:bCs/>
        </w:rPr>
        <w:t>Convenor comment:</w:t>
      </w:r>
    </w:p>
    <w:p w14:paraId="0CFF5E90" w14:textId="77777777" w:rsidR="007615D6" w:rsidRPr="005B25A1" w:rsidRDefault="007615D6" w:rsidP="007615D6">
      <w:pPr>
        <w:keepNext/>
        <w:keepLines/>
      </w:pPr>
      <w:r w:rsidRPr="005B25A1">
        <w:t>Handle as baseline.</w:t>
      </w:r>
    </w:p>
    <w:p w14:paraId="3BDB835E" w14:textId="77777777" w:rsidR="007615D6" w:rsidRPr="005B25A1" w:rsidRDefault="007615D6" w:rsidP="007615D6">
      <w:pPr>
        <w:keepNext/>
        <w:keepLines/>
        <w:rPr>
          <w:b/>
          <w:bCs/>
        </w:rPr>
      </w:pPr>
      <w:r w:rsidRPr="005B25A1">
        <w:rPr>
          <w:b/>
          <w:bCs/>
        </w:rPr>
        <w:t>Parallel discussion:</w:t>
      </w:r>
    </w:p>
    <w:p w14:paraId="6F4B8ACE" w14:textId="7F9DFD79" w:rsidR="007615D6" w:rsidRPr="005B25A1" w:rsidRDefault="003C62D9" w:rsidP="007615D6">
      <w:pPr>
        <w:keepNext/>
        <w:keepLines/>
      </w:pPr>
      <w:r>
        <w:t xml:space="preserve">Ericsson suggested clarifying that the issue is only for the backhaul part. Qualcomm suggested updating the editor's note to clarify the issues. This was left for off-line discussion and revised, merging </w:t>
      </w:r>
      <w:r>
        <w:rPr>
          <w:color w:val="0000FF"/>
        </w:rPr>
        <w:t>S2-2410031</w:t>
      </w:r>
      <w:r>
        <w:t xml:space="preserve">, </w:t>
      </w:r>
      <w:r>
        <w:rPr>
          <w:color w:val="0000FF"/>
        </w:rPr>
        <w:t>S2-2410184</w:t>
      </w:r>
      <w:r>
        <w:t xml:space="preserve">, to </w:t>
      </w:r>
      <w:r w:rsidRPr="00CE3EC0">
        <w:rPr>
          <w:color w:val="0000FF"/>
        </w:rPr>
        <w:t>S2-2</w:t>
      </w:r>
      <w:r>
        <w:rPr>
          <w:color w:val="0000FF"/>
        </w:rPr>
        <w:t>410818</w:t>
      </w:r>
      <w:r>
        <w:t>.</w:t>
      </w:r>
    </w:p>
    <w:p w14:paraId="401902FD" w14:textId="77777777" w:rsidR="007615D6" w:rsidRPr="005B25A1" w:rsidRDefault="007615D6" w:rsidP="007615D6">
      <w:pPr>
        <w:keepNext/>
        <w:keepLines/>
        <w:rPr>
          <w:b/>
          <w:bCs/>
        </w:rPr>
      </w:pPr>
      <w:r w:rsidRPr="005B25A1">
        <w:rPr>
          <w:b/>
          <w:bCs/>
        </w:rPr>
        <w:t>Plenary Discussion:</w:t>
      </w:r>
    </w:p>
    <w:p w14:paraId="65B00A03" w14:textId="77777777" w:rsidR="003C62D9" w:rsidRPr="005B25A1" w:rsidRDefault="003C62D9" w:rsidP="003C62D9">
      <w:pPr>
        <w:keepNext/>
        <w:keepLines/>
      </w:pPr>
      <w:r>
        <w:t xml:space="preserve">  </w:t>
      </w:r>
      <w:r w:rsidRPr="00380F14">
        <w:rPr>
          <w:color w:val="FF0000"/>
        </w:rPr>
        <w:t>&lt;RETURN - OPEN&gt;</w:t>
      </w:r>
    </w:p>
    <w:p w14:paraId="2D7CF1DA" w14:textId="77777777" w:rsidR="003C62D9" w:rsidRPr="00EB0339" w:rsidRDefault="003C62D9" w:rsidP="003C62D9">
      <w:r w:rsidRPr="005B25A1">
        <w:rPr>
          <w:b/>
          <w:bCs/>
        </w:rPr>
        <w:t>Status:</w:t>
      </w:r>
      <w:r>
        <w:t xml:space="preserve"> </w:t>
      </w:r>
      <w:r w:rsidRPr="00380F14">
        <w:rPr>
          <w:color w:val="FF0000"/>
        </w:rPr>
        <w:t>OPEN</w:t>
      </w:r>
    </w:p>
    <w:p w14:paraId="36BE9FF5" w14:textId="77777777" w:rsidR="00E00DA6" w:rsidRDefault="007615D6" w:rsidP="000A3FBD">
      <w:pPr>
        <w:pStyle w:val="NormTop"/>
      </w:pPr>
      <w:r>
        <w:rPr>
          <w:color w:val="0000FF"/>
        </w:rPr>
        <w:t>S2-2410031</w:t>
      </w:r>
      <w:r w:rsidRPr="00D53282">
        <w:t xml:space="preserve"> </w:t>
      </w:r>
      <w:r>
        <w:t>(CR) 23.501 CR5698 (Rel-19, 'B'): MWAB with additional ULI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additional ULI related description in clause 5.49.3.</w:t>
      </w:r>
    </w:p>
    <w:p w14:paraId="4A0B5DA9" w14:textId="77777777" w:rsidR="007615D6" w:rsidRPr="005B25A1" w:rsidRDefault="007615D6" w:rsidP="007615D6">
      <w:pPr>
        <w:keepNext/>
        <w:keepLines/>
        <w:rPr>
          <w:b/>
          <w:bCs/>
        </w:rPr>
      </w:pPr>
      <w:r w:rsidRPr="005B25A1">
        <w:rPr>
          <w:b/>
          <w:bCs/>
        </w:rPr>
        <w:t>Convenor comment:</w:t>
      </w:r>
    </w:p>
    <w:p w14:paraId="3114E633" w14:textId="77777777" w:rsidR="007615D6" w:rsidRPr="005B25A1" w:rsidRDefault="007615D6" w:rsidP="007615D6">
      <w:pPr>
        <w:keepNext/>
        <w:keepLines/>
      </w:pPr>
      <w:r w:rsidRPr="005B25A1">
        <w:t>Merge into S2-2409976?</w:t>
      </w:r>
    </w:p>
    <w:p w14:paraId="09D00926" w14:textId="77777777" w:rsidR="007615D6" w:rsidRPr="005B25A1" w:rsidRDefault="007615D6" w:rsidP="007615D6">
      <w:pPr>
        <w:keepNext/>
        <w:keepLines/>
        <w:rPr>
          <w:b/>
          <w:bCs/>
        </w:rPr>
      </w:pPr>
      <w:r w:rsidRPr="005B25A1">
        <w:rPr>
          <w:b/>
          <w:bCs/>
        </w:rPr>
        <w:t>Parallel discussion:</w:t>
      </w:r>
    </w:p>
    <w:p w14:paraId="160801CB" w14:textId="6AB7B633" w:rsidR="003C62D9" w:rsidRPr="005B25A1" w:rsidRDefault="003C62D9" w:rsidP="003C62D9">
      <w:pPr>
        <w:keepNext/>
        <w:keepLines/>
      </w:pPr>
      <w:r>
        <w:t xml:space="preserve">Merged into </w:t>
      </w:r>
      <w:r w:rsidRPr="00CE3EC0">
        <w:rPr>
          <w:color w:val="0000FF"/>
        </w:rPr>
        <w:t>S2-2</w:t>
      </w:r>
      <w:r>
        <w:rPr>
          <w:color w:val="0000FF"/>
        </w:rPr>
        <w:t>410818</w:t>
      </w:r>
      <w:r>
        <w:t>.</w:t>
      </w:r>
    </w:p>
    <w:p w14:paraId="4C398FB4" w14:textId="77777777" w:rsidR="003C62D9" w:rsidRPr="00EB0339" w:rsidRDefault="003C62D9" w:rsidP="003C62D9">
      <w:r w:rsidRPr="005B25A1">
        <w:rPr>
          <w:b/>
          <w:bCs/>
        </w:rPr>
        <w:t>Status:</w:t>
      </w:r>
      <w:r>
        <w:t xml:space="preserve"> </w:t>
      </w:r>
      <w:r>
        <w:rPr>
          <w:color w:val="0000FF"/>
        </w:rPr>
        <w:t>Merged</w:t>
      </w:r>
      <w:r>
        <w:t>.</w:t>
      </w:r>
    </w:p>
    <w:p w14:paraId="58C3330D" w14:textId="77777777" w:rsidR="00E00DA6" w:rsidRDefault="007615D6" w:rsidP="000A3FBD">
      <w:pPr>
        <w:pStyle w:val="NormTop"/>
      </w:pPr>
      <w:r>
        <w:rPr>
          <w:color w:val="0000FF"/>
        </w:rPr>
        <w:t>S2-2410184</w:t>
      </w:r>
      <w:r w:rsidRPr="00D53282">
        <w:t xml:space="preserve"> </w:t>
      </w:r>
      <w:r>
        <w:t>(CR) 23.501 CR5738 (Rel-19, 'B'): Support of Additional ULI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Additional ULI for MWAB.</w:t>
      </w:r>
    </w:p>
    <w:p w14:paraId="538A56C8" w14:textId="77777777" w:rsidR="007615D6" w:rsidRPr="005B25A1" w:rsidRDefault="007615D6" w:rsidP="007615D6">
      <w:pPr>
        <w:keepNext/>
        <w:keepLines/>
        <w:rPr>
          <w:b/>
          <w:bCs/>
        </w:rPr>
      </w:pPr>
      <w:r w:rsidRPr="005B25A1">
        <w:rPr>
          <w:b/>
          <w:bCs/>
        </w:rPr>
        <w:t>Convenor comment:</w:t>
      </w:r>
    </w:p>
    <w:p w14:paraId="7D30276B" w14:textId="77777777" w:rsidR="007615D6" w:rsidRPr="005B25A1" w:rsidRDefault="007615D6" w:rsidP="007615D6">
      <w:pPr>
        <w:keepNext/>
        <w:keepLines/>
      </w:pPr>
      <w:r w:rsidRPr="005B25A1">
        <w:t>Merge into S2-2409976?</w:t>
      </w:r>
    </w:p>
    <w:p w14:paraId="3B65423C" w14:textId="77777777" w:rsidR="007615D6" w:rsidRPr="005B25A1" w:rsidRDefault="007615D6" w:rsidP="007615D6">
      <w:pPr>
        <w:keepNext/>
        <w:keepLines/>
        <w:rPr>
          <w:b/>
          <w:bCs/>
        </w:rPr>
      </w:pPr>
      <w:r w:rsidRPr="005B25A1">
        <w:rPr>
          <w:b/>
          <w:bCs/>
        </w:rPr>
        <w:t>Parallel discussion:</w:t>
      </w:r>
    </w:p>
    <w:p w14:paraId="1567C574" w14:textId="77777777" w:rsidR="003C62D9" w:rsidRPr="005B25A1" w:rsidRDefault="003C62D9" w:rsidP="003C62D9">
      <w:pPr>
        <w:keepNext/>
        <w:keepLines/>
      </w:pPr>
      <w:r>
        <w:t xml:space="preserve">Merged into </w:t>
      </w:r>
      <w:r w:rsidRPr="00CE3EC0">
        <w:rPr>
          <w:color w:val="0000FF"/>
        </w:rPr>
        <w:t>S2-2</w:t>
      </w:r>
      <w:r>
        <w:rPr>
          <w:color w:val="0000FF"/>
        </w:rPr>
        <w:t>410818</w:t>
      </w:r>
      <w:r>
        <w:t>.</w:t>
      </w:r>
    </w:p>
    <w:p w14:paraId="490EA1F8" w14:textId="77777777" w:rsidR="003C62D9" w:rsidRPr="00EB0339" w:rsidRDefault="003C62D9" w:rsidP="003C62D9">
      <w:r w:rsidRPr="005B25A1">
        <w:rPr>
          <w:b/>
          <w:bCs/>
        </w:rPr>
        <w:t>Status:</w:t>
      </w:r>
      <w:r>
        <w:t xml:space="preserve"> </w:t>
      </w:r>
      <w:r>
        <w:rPr>
          <w:color w:val="0000FF"/>
        </w:rPr>
        <w:t>Merged</w:t>
      </w:r>
      <w:r>
        <w:t>.</w:t>
      </w:r>
    </w:p>
    <w:p w14:paraId="57B483E9" w14:textId="77777777" w:rsidR="00E00DA6" w:rsidRDefault="007615D6" w:rsidP="000A3FBD">
      <w:pPr>
        <w:pStyle w:val="NormTop"/>
      </w:pPr>
      <w:r>
        <w:rPr>
          <w:color w:val="0000FF"/>
        </w:rPr>
        <w:lastRenderedPageBreak/>
        <w:t>S2-2410186</w:t>
      </w:r>
      <w:r w:rsidRPr="00D53282">
        <w:t xml:space="preserve"> </w:t>
      </w:r>
      <w:r>
        <w:t>(CR) 23.502 CR5067 (Rel-19, 'B'): Procedure of supporting additional ULI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about Additional ULI with MWAB. Clarifying the RAN location report and AOI for MWAB.</w:t>
      </w:r>
    </w:p>
    <w:p w14:paraId="43356B4B" w14:textId="77777777" w:rsidR="007615D6" w:rsidRPr="005B25A1" w:rsidRDefault="007615D6" w:rsidP="007615D6">
      <w:pPr>
        <w:keepNext/>
        <w:keepLines/>
        <w:rPr>
          <w:b/>
          <w:bCs/>
        </w:rPr>
      </w:pPr>
      <w:r w:rsidRPr="005B25A1">
        <w:rPr>
          <w:b/>
          <w:bCs/>
        </w:rPr>
        <w:t>Convenor comment:</w:t>
      </w:r>
    </w:p>
    <w:p w14:paraId="7361FA6E" w14:textId="77777777" w:rsidR="007615D6" w:rsidRPr="005B25A1" w:rsidRDefault="007615D6" w:rsidP="007615D6">
      <w:pPr>
        <w:keepNext/>
        <w:keepLines/>
      </w:pPr>
      <w:r w:rsidRPr="005B25A1">
        <w:t>Handle as baseline.</w:t>
      </w:r>
    </w:p>
    <w:p w14:paraId="10D1342B" w14:textId="77777777" w:rsidR="007615D6" w:rsidRPr="005B25A1" w:rsidRDefault="007615D6" w:rsidP="007615D6">
      <w:pPr>
        <w:keepNext/>
        <w:keepLines/>
        <w:rPr>
          <w:b/>
          <w:bCs/>
        </w:rPr>
      </w:pPr>
      <w:r w:rsidRPr="005B25A1">
        <w:rPr>
          <w:b/>
          <w:bCs/>
        </w:rPr>
        <w:t>Parallel discussion:</w:t>
      </w:r>
    </w:p>
    <w:p w14:paraId="014291D6" w14:textId="710297E6" w:rsidR="003C62D9" w:rsidRPr="005B25A1" w:rsidRDefault="003C62D9" w:rsidP="003C62D9">
      <w:pPr>
        <w:keepNext/>
        <w:keepLines/>
      </w:pPr>
      <w:r>
        <w:t>Nokia asked whether it was necessary to refer to the procedures in TS 23.501. Qualcomm commented that there are related changes in other CRs which should be taken into account. This was left for off-line discussion and revised</w:t>
      </w:r>
      <w:r w:rsidR="003E61CA">
        <w:t xml:space="preserve">, merging </w:t>
      </w:r>
      <w:r w:rsidR="003E61CA">
        <w:rPr>
          <w:color w:val="0000FF"/>
        </w:rPr>
        <w:t>S2-2410500</w:t>
      </w:r>
      <w:r w:rsidR="003E61CA">
        <w:t>,</w:t>
      </w:r>
      <w:r>
        <w:t xml:space="preserve"> to </w:t>
      </w:r>
      <w:r w:rsidRPr="00CE3EC0">
        <w:rPr>
          <w:color w:val="0000FF"/>
        </w:rPr>
        <w:t>S2-2</w:t>
      </w:r>
      <w:r>
        <w:rPr>
          <w:color w:val="0000FF"/>
        </w:rPr>
        <w:t>410819</w:t>
      </w:r>
      <w:r>
        <w:t>.</w:t>
      </w:r>
    </w:p>
    <w:p w14:paraId="71E1616E" w14:textId="77777777" w:rsidR="003C62D9" w:rsidRPr="005B25A1" w:rsidRDefault="003C62D9" w:rsidP="003C62D9">
      <w:pPr>
        <w:keepNext/>
        <w:keepLines/>
        <w:rPr>
          <w:b/>
          <w:bCs/>
        </w:rPr>
      </w:pPr>
      <w:r w:rsidRPr="005B25A1">
        <w:rPr>
          <w:b/>
          <w:bCs/>
        </w:rPr>
        <w:t>Plenary Discussion:</w:t>
      </w:r>
    </w:p>
    <w:p w14:paraId="6E63BCFC" w14:textId="77777777" w:rsidR="003C62D9" w:rsidRPr="005B25A1" w:rsidRDefault="003C62D9" w:rsidP="003C62D9">
      <w:pPr>
        <w:keepNext/>
        <w:keepLines/>
      </w:pPr>
      <w:r>
        <w:t xml:space="preserve">  </w:t>
      </w:r>
      <w:r w:rsidRPr="00380F14">
        <w:rPr>
          <w:color w:val="FF0000"/>
        </w:rPr>
        <w:t>&lt;RETURN - OPEN&gt;</w:t>
      </w:r>
    </w:p>
    <w:p w14:paraId="0355F6E1" w14:textId="77777777" w:rsidR="003C62D9" w:rsidRPr="00EB0339" w:rsidRDefault="003C62D9" w:rsidP="003C62D9">
      <w:r w:rsidRPr="005B25A1">
        <w:rPr>
          <w:b/>
          <w:bCs/>
        </w:rPr>
        <w:t>Status:</w:t>
      </w:r>
      <w:r>
        <w:t xml:space="preserve"> </w:t>
      </w:r>
      <w:r w:rsidRPr="00380F14">
        <w:rPr>
          <w:color w:val="FF0000"/>
        </w:rPr>
        <w:t>OPEN</w:t>
      </w:r>
    </w:p>
    <w:p w14:paraId="4C77795A" w14:textId="77777777" w:rsidR="00E00DA6" w:rsidRDefault="007615D6" w:rsidP="000A3FBD">
      <w:pPr>
        <w:pStyle w:val="NormTop"/>
      </w:pPr>
      <w:r>
        <w:rPr>
          <w:color w:val="0000FF"/>
        </w:rPr>
        <w:t>S2-2410500</w:t>
      </w:r>
      <w:r w:rsidRPr="00D53282">
        <w:t xml:space="preserve"> </w:t>
      </w:r>
      <w:r>
        <w:t>(CR) 23.502 CR5107 (Rel-19, 'B'): Support of Additional ULI for MWAB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MWAB in Additional ULI clauses 4.2.7.4.</w:t>
      </w:r>
    </w:p>
    <w:p w14:paraId="1E7754C1" w14:textId="77777777" w:rsidR="007615D6" w:rsidRPr="005B25A1" w:rsidRDefault="007615D6" w:rsidP="007615D6">
      <w:pPr>
        <w:keepNext/>
        <w:keepLines/>
        <w:rPr>
          <w:b/>
          <w:bCs/>
        </w:rPr>
      </w:pPr>
      <w:r w:rsidRPr="005B25A1">
        <w:rPr>
          <w:b/>
          <w:bCs/>
        </w:rPr>
        <w:t>Convenor comment:</w:t>
      </w:r>
    </w:p>
    <w:p w14:paraId="62FB2888" w14:textId="77777777" w:rsidR="007615D6" w:rsidRPr="005B25A1" w:rsidRDefault="007615D6" w:rsidP="007615D6">
      <w:pPr>
        <w:keepNext/>
        <w:keepLines/>
      </w:pPr>
      <w:r w:rsidRPr="005B25A1">
        <w:t>Merge into S2-2410186?</w:t>
      </w:r>
    </w:p>
    <w:p w14:paraId="584EE0FE" w14:textId="77777777" w:rsidR="007615D6" w:rsidRPr="005B25A1" w:rsidRDefault="007615D6" w:rsidP="007615D6">
      <w:pPr>
        <w:keepNext/>
        <w:keepLines/>
        <w:rPr>
          <w:b/>
          <w:bCs/>
        </w:rPr>
      </w:pPr>
      <w:r w:rsidRPr="005B25A1">
        <w:rPr>
          <w:b/>
          <w:bCs/>
        </w:rPr>
        <w:t>Parallel discussion:</w:t>
      </w:r>
    </w:p>
    <w:p w14:paraId="3BA0D142" w14:textId="1BDDBB87" w:rsidR="003E61CA" w:rsidRPr="005B25A1" w:rsidRDefault="003E61CA" w:rsidP="003E61CA">
      <w:pPr>
        <w:keepNext/>
        <w:keepLines/>
      </w:pPr>
      <w:r>
        <w:t xml:space="preserve">Merged into </w:t>
      </w:r>
      <w:r w:rsidRPr="00CE3EC0">
        <w:rPr>
          <w:color w:val="0000FF"/>
        </w:rPr>
        <w:t>S2-2</w:t>
      </w:r>
      <w:r>
        <w:rPr>
          <w:color w:val="0000FF"/>
        </w:rPr>
        <w:t>410819</w:t>
      </w:r>
      <w:r>
        <w:t>.</w:t>
      </w:r>
    </w:p>
    <w:p w14:paraId="238897F0" w14:textId="77777777" w:rsidR="003E61CA" w:rsidRPr="00EB0339" w:rsidRDefault="003E61CA" w:rsidP="003E61CA">
      <w:r w:rsidRPr="005B25A1">
        <w:rPr>
          <w:b/>
          <w:bCs/>
        </w:rPr>
        <w:t>Status:</w:t>
      </w:r>
      <w:r>
        <w:t xml:space="preserve"> </w:t>
      </w:r>
      <w:r>
        <w:rPr>
          <w:color w:val="0000FF"/>
        </w:rPr>
        <w:t>Merged</w:t>
      </w:r>
      <w:r>
        <w:t>.</w:t>
      </w:r>
    </w:p>
    <w:p w14:paraId="7010BC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Emergency service support</w:t>
      </w:r>
    </w:p>
    <w:p w14:paraId="4D1046B8" w14:textId="77777777" w:rsidR="00E00DA6" w:rsidRDefault="007615D6" w:rsidP="000A3FBD">
      <w:pPr>
        <w:pStyle w:val="NormTop"/>
      </w:pPr>
      <w:r>
        <w:rPr>
          <w:color w:val="0000FF"/>
        </w:rPr>
        <w:t>S2-2409750</w:t>
      </w:r>
      <w:r w:rsidRPr="00D53282">
        <w:t xml:space="preserve"> </w:t>
      </w:r>
      <w:r>
        <w:t>(CR) 23.501 CR5471R1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the feature of Emergency services for UEs via an MWAB.</w:t>
      </w:r>
    </w:p>
    <w:p w14:paraId="0475CD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S2-2407846</w:t>
      </w:r>
      <w:r>
        <w:t>.</w:t>
      </w:r>
    </w:p>
    <w:p w14:paraId="364DD487" w14:textId="77777777" w:rsidR="007615D6" w:rsidRPr="005B25A1" w:rsidRDefault="007615D6" w:rsidP="007615D6">
      <w:pPr>
        <w:keepNext/>
        <w:keepLines/>
        <w:rPr>
          <w:b/>
          <w:bCs/>
        </w:rPr>
      </w:pPr>
      <w:r w:rsidRPr="005B25A1">
        <w:rPr>
          <w:b/>
          <w:bCs/>
        </w:rPr>
        <w:t>Convenor comment:</w:t>
      </w:r>
    </w:p>
    <w:p w14:paraId="62DEFEF4" w14:textId="77777777" w:rsidR="007615D6" w:rsidRPr="005B25A1" w:rsidRDefault="007615D6" w:rsidP="007615D6">
      <w:pPr>
        <w:keepNext/>
        <w:keepLines/>
      </w:pPr>
      <w:r w:rsidRPr="005B25A1">
        <w:t>Handle as baseline.</w:t>
      </w:r>
    </w:p>
    <w:p w14:paraId="1FE7D486" w14:textId="77777777" w:rsidR="007615D6" w:rsidRPr="005B25A1" w:rsidRDefault="007615D6" w:rsidP="007615D6">
      <w:pPr>
        <w:keepNext/>
        <w:keepLines/>
        <w:rPr>
          <w:b/>
          <w:bCs/>
        </w:rPr>
      </w:pPr>
      <w:r w:rsidRPr="005B25A1">
        <w:rPr>
          <w:b/>
          <w:bCs/>
        </w:rPr>
        <w:t>Parallel discussion:</w:t>
      </w:r>
    </w:p>
    <w:p w14:paraId="1BD0D227" w14:textId="4442325F" w:rsidR="007615D6" w:rsidRPr="005B25A1" w:rsidRDefault="003E61CA" w:rsidP="007615D6">
      <w:pPr>
        <w:keepNext/>
        <w:keepLines/>
      </w:pPr>
      <w:r>
        <w:t>Some clarifications were needed and this was left for off-line discussion and revised</w:t>
      </w:r>
      <w:r w:rsidR="00D14249">
        <w:t xml:space="preserve">, merging </w:t>
      </w:r>
      <w:r w:rsidR="00D14249">
        <w:rPr>
          <w:color w:val="0000FF"/>
        </w:rPr>
        <w:t>S2-2409973</w:t>
      </w:r>
      <w:r w:rsidR="00D14249">
        <w:t xml:space="preserve">, </w:t>
      </w:r>
      <w:r w:rsidR="00D14249">
        <w:rPr>
          <w:color w:val="0000FF"/>
        </w:rPr>
        <w:t>S2-2410032</w:t>
      </w:r>
      <w:r w:rsidR="00D14249">
        <w:t xml:space="preserve">, </w:t>
      </w:r>
      <w:r w:rsidR="00D14249">
        <w:rPr>
          <w:color w:val="0000FF"/>
        </w:rPr>
        <w:t>S2-2410183</w:t>
      </w:r>
      <w:r w:rsidR="00D14249">
        <w:t xml:space="preserve">, </w:t>
      </w:r>
      <w:r w:rsidR="00D14249">
        <w:rPr>
          <w:color w:val="0000FF"/>
        </w:rPr>
        <w:t>S2-2410506</w:t>
      </w:r>
      <w:r w:rsidR="00D14249">
        <w:t xml:space="preserve">, </w:t>
      </w:r>
      <w:r w:rsidR="00D14249">
        <w:rPr>
          <w:color w:val="0000FF"/>
        </w:rPr>
        <w:t>S2-2410575</w:t>
      </w:r>
      <w:r w:rsidR="00D14249">
        <w:t>,</w:t>
      </w:r>
      <w:r>
        <w:t xml:space="preserve"> to </w:t>
      </w:r>
      <w:r w:rsidRPr="00CE3EC0">
        <w:rPr>
          <w:color w:val="0000FF"/>
        </w:rPr>
        <w:t>S2-2</w:t>
      </w:r>
      <w:r>
        <w:rPr>
          <w:color w:val="0000FF"/>
        </w:rPr>
        <w:t>410820</w:t>
      </w:r>
      <w:r>
        <w:t>.</w:t>
      </w:r>
    </w:p>
    <w:p w14:paraId="351AE1DC" w14:textId="77777777" w:rsidR="007615D6" w:rsidRPr="005B25A1" w:rsidRDefault="007615D6" w:rsidP="007615D6">
      <w:pPr>
        <w:keepNext/>
        <w:keepLines/>
        <w:rPr>
          <w:b/>
          <w:bCs/>
        </w:rPr>
      </w:pPr>
      <w:r w:rsidRPr="005B25A1">
        <w:rPr>
          <w:b/>
          <w:bCs/>
        </w:rPr>
        <w:t>Plenary Discussion:</w:t>
      </w:r>
    </w:p>
    <w:p w14:paraId="1D2EF928" w14:textId="77777777" w:rsidR="00D14249" w:rsidRPr="005B25A1" w:rsidRDefault="00D14249" w:rsidP="00D14249">
      <w:pPr>
        <w:keepNext/>
        <w:keepLines/>
      </w:pPr>
      <w:r>
        <w:t xml:space="preserve">  </w:t>
      </w:r>
      <w:r w:rsidRPr="00380F14">
        <w:rPr>
          <w:color w:val="FF0000"/>
        </w:rPr>
        <w:t>&lt;RETURN - OPEN&gt;</w:t>
      </w:r>
    </w:p>
    <w:p w14:paraId="2E192476" w14:textId="77777777" w:rsidR="00D14249" w:rsidRPr="00EB0339" w:rsidRDefault="00D14249" w:rsidP="00D14249">
      <w:r w:rsidRPr="005B25A1">
        <w:rPr>
          <w:b/>
          <w:bCs/>
        </w:rPr>
        <w:t>Status:</w:t>
      </w:r>
      <w:r>
        <w:t xml:space="preserve"> </w:t>
      </w:r>
      <w:r w:rsidRPr="00380F14">
        <w:rPr>
          <w:color w:val="FF0000"/>
        </w:rPr>
        <w:t>OPEN</w:t>
      </w:r>
    </w:p>
    <w:p w14:paraId="433260E0" w14:textId="77777777" w:rsidR="00E00DA6" w:rsidRDefault="007615D6" w:rsidP="000A3FBD">
      <w:pPr>
        <w:pStyle w:val="NormTop"/>
      </w:pPr>
      <w:r>
        <w:rPr>
          <w:color w:val="0000FF"/>
        </w:rPr>
        <w:lastRenderedPageBreak/>
        <w:t>S2-2409973</w:t>
      </w:r>
      <w:r w:rsidRPr="00D53282">
        <w:t xml:space="preserve"> </w:t>
      </w:r>
      <w:r>
        <w:t>(CR) 23.501 CR5684 (Rel-19, 'B'): Support of regulatory service via MWAB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emergency calls for the UEs it serves.</w:t>
      </w:r>
    </w:p>
    <w:p w14:paraId="7EBB3E8C" w14:textId="77777777" w:rsidR="007615D6" w:rsidRPr="005B25A1" w:rsidRDefault="007615D6" w:rsidP="007615D6">
      <w:pPr>
        <w:keepNext/>
        <w:keepLines/>
        <w:rPr>
          <w:b/>
          <w:bCs/>
        </w:rPr>
      </w:pPr>
      <w:r w:rsidRPr="005B25A1">
        <w:rPr>
          <w:b/>
          <w:bCs/>
        </w:rPr>
        <w:t>Convenor comment:</w:t>
      </w:r>
    </w:p>
    <w:p w14:paraId="705B8481" w14:textId="77777777" w:rsidR="007615D6" w:rsidRPr="005B25A1" w:rsidRDefault="007615D6" w:rsidP="007615D6">
      <w:pPr>
        <w:keepNext/>
        <w:keepLines/>
      </w:pPr>
      <w:r w:rsidRPr="005B25A1">
        <w:t>Merge into S2-2409750?</w:t>
      </w:r>
    </w:p>
    <w:p w14:paraId="01F74E9D" w14:textId="77777777" w:rsidR="007615D6" w:rsidRPr="005B25A1" w:rsidRDefault="007615D6" w:rsidP="007615D6">
      <w:pPr>
        <w:keepNext/>
        <w:keepLines/>
        <w:rPr>
          <w:b/>
          <w:bCs/>
        </w:rPr>
      </w:pPr>
      <w:r w:rsidRPr="005B25A1">
        <w:rPr>
          <w:b/>
          <w:bCs/>
        </w:rPr>
        <w:t>Parallel discussion:</w:t>
      </w:r>
    </w:p>
    <w:p w14:paraId="07D037BB" w14:textId="650A1906" w:rsidR="00D14249" w:rsidRPr="005B25A1" w:rsidRDefault="00D14249" w:rsidP="00D14249">
      <w:pPr>
        <w:keepNext/>
        <w:keepLines/>
      </w:pPr>
      <w:r>
        <w:t xml:space="preserve">Merged into </w:t>
      </w:r>
      <w:r w:rsidRPr="00CE3EC0">
        <w:rPr>
          <w:color w:val="0000FF"/>
        </w:rPr>
        <w:t>S2-2</w:t>
      </w:r>
      <w:r>
        <w:rPr>
          <w:color w:val="0000FF"/>
        </w:rPr>
        <w:t>410820</w:t>
      </w:r>
      <w:r>
        <w:t>.</w:t>
      </w:r>
    </w:p>
    <w:p w14:paraId="59F6AE44" w14:textId="77777777" w:rsidR="00D14249" w:rsidRPr="00EB0339" w:rsidRDefault="00D14249" w:rsidP="00D14249">
      <w:r w:rsidRPr="005B25A1">
        <w:rPr>
          <w:b/>
          <w:bCs/>
        </w:rPr>
        <w:t>Status:</w:t>
      </w:r>
      <w:r>
        <w:t xml:space="preserve"> </w:t>
      </w:r>
      <w:r>
        <w:rPr>
          <w:color w:val="0000FF"/>
        </w:rPr>
        <w:t>Merged</w:t>
      </w:r>
      <w:r>
        <w:t>.</w:t>
      </w:r>
    </w:p>
    <w:p w14:paraId="6859CF68" w14:textId="77777777" w:rsidR="00E00DA6" w:rsidRDefault="007615D6" w:rsidP="000A3FBD">
      <w:pPr>
        <w:pStyle w:val="NormTop"/>
      </w:pPr>
      <w:r>
        <w:rPr>
          <w:color w:val="0000FF"/>
        </w:rPr>
        <w:t>S2-2410032</w:t>
      </w:r>
      <w:r w:rsidRPr="00D53282">
        <w:t xml:space="preserve"> </w:t>
      </w:r>
      <w:r>
        <w:t>(CR) 23.501 CR5699 (Rel-19, 'B'): MWAB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UE access control description in clause 5.49.6.</w:t>
      </w:r>
    </w:p>
    <w:p w14:paraId="5876AAB6" w14:textId="77777777" w:rsidR="007615D6" w:rsidRPr="005B25A1" w:rsidRDefault="007615D6" w:rsidP="007615D6">
      <w:pPr>
        <w:keepNext/>
        <w:keepLines/>
        <w:rPr>
          <w:b/>
          <w:bCs/>
        </w:rPr>
      </w:pPr>
      <w:r w:rsidRPr="005B25A1">
        <w:rPr>
          <w:b/>
          <w:bCs/>
        </w:rPr>
        <w:t>Convenor comment:</w:t>
      </w:r>
    </w:p>
    <w:p w14:paraId="5B7FF177" w14:textId="77777777" w:rsidR="007615D6" w:rsidRPr="005B25A1" w:rsidRDefault="007615D6" w:rsidP="007615D6">
      <w:pPr>
        <w:keepNext/>
        <w:keepLines/>
      </w:pPr>
      <w:r w:rsidRPr="005B25A1">
        <w:t>Merge into S2-2409750?</w:t>
      </w:r>
    </w:p>
    <w:p w14:paraId="565F4AE7" w14:textId="77777777" w:rsidR="007615D6" w:rsidRPr="005B25A1" w:rsidRDefault="007615D6" w:rsidP="007615D6">
      <w:pPr>
        <w:keepNext/>
        <w:keepLines/>
        <w:rPr>
          <w:b/>
          <w:bCs/>
        </w:rPr>
      </w:pPr>
      <w:r w:rsidRPr="005B25A1">
        <w:rPr>
          <w:b/>
          <w:bCs/>
        </w:rPr>
        <w:t>Parallel discussion:</w:t>
      </w:r>
    </w:p>
    <w:p w14:paraId="3DF43D9E"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5DEC9DCE" w14:textId="77777777" w:rsidR="00D14249" w:rsidRPr="00EB0339" w:rsidRDefault="00D14249" w:rsidP="00D14249">
      <w:r w:rsidRPr="005B25A1">
        <w:rPr>
          <w:b/>
          <w:bCs/>
        </w:rPr>
        <w:t>Status:</w:t>
      </w:r>
      <w:r>
        <w:t xml:space="preserve"> </w:t>
      </w:r>
      <w:r>
        <w:rPr>
          <w:color w:val="0000FF"/>
        </w:rPr>
        <w:t>Merged</w:t>
      </w:r>
      <w:r>
        <w:t>.</w:t>
      </w:r>
    </w:p>
    <w:p w14:paraId="28FD48E3" w14:textId="77777777" w:rsidR="00E00DA6" w:rsidRDefault="007615D6" w:rsidP="000A3FBD">
      <w:pPr>
        <w:pStyle w:val="NormTop"/>
      </w:pPr>
      <w:r>
        <w:rPr>
          <w:color w:val="0000FF"/>
        </w:rPr>
        <w:t>S2-2410183</w:t>
      </w:r>
      <w:r w:rsidRPr="00D53282">
        <w:t xml:space="preserve"> </w:t>
      </w:r>
      <w:r>
        <w:t>(CR) 23.501 CR5737 (Rel-19, 'B'): Support of regulatory service via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regulatory service via MWAB.</w:t>
      </w:r>
    </w:p>
    <w:p w14:paraId="17E1F85F" w14:textId="77777777" w:rsidR="007615D6" w:rsidRPr="005B25A1" w:rsidRDefault="007615D6" w:rsidP="007615D6">
      <w:pPr>
        <w:keepNext/>
        <w:keepLines/>
        <w:rPr>
          <w:b/>
          <w:bCs/>
        </w:rPr>
      </w:pPr>
      <w:r w:rsidRPr="005B25A1">
        <w:rPr>
          <w:b/>
          <w:bCs/>
        </w:rPr>
        <w:t>Convenor comment:</w:t>
      </w:r>
    </w:p>
    <w:p w14:paraId="53020810" w14:textId="77777777" w:rsidR="007615D6" w:rsidRPr="005B25A1" w:rsidRDefault="007615D6" w:rsidP="007615D6">
      <w:pPr>
        <w:keepNext/>
        <w:keepLines/>
      </w:pPr>
      <w:r w:rsidRPr="005B25A1">
        <w:t>Merge into S2-2409750?</w:t>
      </w:r>
    </w:p>
    <w:p w14:paraId="0FFC2675" w14:textId="77777777" w:rsidR="007615D6" w:rsidRPr="005B25A1" w:rsidRDefault="007615D6" w:rsidP="007615D6">
      <w:pPr>
        <w:keepNext/>
        <w:keepLines/>
        <w:rPr>
          <w:b/>
          <w:bCs/>
        </w:rPr>
      </w:pPr>
      <w:r w:rsidRPr="005B25A1">
        <w:rPr>
          <w:b/>
          <w:bCs/>
        </w:rPr>
        <w:t>Parallel discussion:</w:t>
      </w:r>
    </w:p>
    <w:p w14:paraId="596EC5A5"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9A134AB" w14:textId="77777777" w:rsidR="00D14249" w:rsidRPr="00EB0339" w:rsidRDefault="00D14249" w:rsidP="00D14249">
      <w:r w:rsidRPr="005B25A1">
        <w:rPr>
          <w:b/>
          <w:bCs/>
        </w:rPr>
        <w:t>Status:</w:t>
      </w:r>
      <w:r>
        <w:t xml:space="preserve"> </w:t>
      </w:r>
      <w:r>
        <w:rPr>
          <w:color w:val="0000FF"/>
        </w:rPr>
        <w:t>Merged</w:t>
      </w:r>
      <w:r>
        <w:t>.</w:t>
      </w:r>
    </w:p>
    <w:p w14:paraId="2B092E92" w14:textId="77777777" w:rsidR="00E00DA6" w:rsidRDefault="007615D6" w:rsidP="000A3FBD">
      <w:pPr>
        <w:pStyle w:val="NormTop"/>
      </w:pPr>
      <w:r>
        <w:rPr>
          <w:color w:val="0000FF"/>
        </w:rPr>
        <w:t>S2-2410506</w:t>
      </w:r>
      <w:r w:rsidRPr="00D53282">
        <w:t xml:space="preserve"> </w:t>
      </w:r>
      <w:r>
        <w:t>(CR) 23.501 CR5602R1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service support over MWAB in new clause 5.49.8.</w:t>
      </w:r>
    </w:p>
    <w:p w14:paraId="1A4C5C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S2-2408532</w:t>
      </w:r>
      <w:r>
        <w:t>.</w:t>
      </w:r>
    </w:p>
    <w:p w14:paraId="7E76FD3B" w14:textId="77777777" w:rsidR="007615D6" w:rsidRPr="005B25A1" w:rsidRDefault="007615D6" w:rsidP="007615D6">
      <w:pPr>
        <w:keepNext/>
        <w:keepLines/>
        <w:rPr>
          <w:b/>
          <w:bCs/>
        </w:rPr>
      </w:pPr>
      <w:r w:rsidRPr="005B25A1">
        <w:rPr>
          <w:b/>
          <w:bCs/>
        </w:rPr>
        <w:t>Convenor comment:</w:t>
      </w:r>
    </w:p>
    <w:p w14:paraId="35DDB6D2" w14:textId="77777777" w:rsidR="007615D6" w:rsidRPr="005B25A1" w:rsidRDefault="007615D6" w:rsidP="007615D6">
      <w:pPr>
        <w:keepNext/>
        <w:keepLines/>
      </w:pPr>
      <w:r w:rsidRPr="005B25A1">
        <w:t>Merge into S2-2409750?</w:t>
      </w:r>
    </w:p>
    <w:p w14:paraId="15BB6FD5" w14:textId="77777777" w:rsidR="007615D6" w:rsidRPr="005B25A1" w:rsidRDefault="007615D6" w:rsidP="007615D6">
      <w:pPr>
        <w:keepNext/>
        <w:keepLines/>
        <w:rPr>
          <w:b/>
          <w:bCs/>
        </w:rPr>
      </w:pPr>
      <w:r w:rsidRPr="005B25A1">
        <w:rPr>
          <w:b/>
          <w:bCs/>
        </w:rPr>
        <w:t>Parallel discussion:</w:t>
      </w:r>
    </w:p>
    <w:p w14:paraId="086E42EA"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909C6BB" w14:textId="77777777" w:rsidR="00D14249" w:rsidRPr="00EB0339" w:rsidRDefault="00D14249" w:rsidP="00D14249">
      <w:r w:rsidRPr="005B25A1">
        <w:rPr>
          <w:b/>
          <w:bCs/>
        </w:rPr>
        <w:t>Status:</w:t>
      </w:r>
      <w:r>
        <w:t xml:space="preserve"> </w:t>
      </w:r>
      <w:r>
        <w:rPr>
          <w:color w:val="0000FF"/>
        </w:rPr>
        <w:t>Merged</w:t>
      </w:r>
      <w:r>
        <w:t>.</w:t>
      </w:r>
    </w:p>
    <w:p w14:paraId="180FF3EF" w14:textId="77777777" w:rsidR="00E00DA6" w:rsidRDefault="007615D6" w:rsidP="000A3FBD">
      <w:pPr>
        <w:pStyle w:val="NormTop"/>
      </w:pPr>
      <w:r>
        <w:rPr>
          <w:color w:val="0000FF"/>
        </w:rPr>
        <w:lastRenderedPageBreak/>
        <w:t>S2-2410575</w:t>
      </w:r>
      <w:r w:rsidRPr="00D53282">
        <w:t xml:space="preserve"> </w:t>
      </w:r>
      <w:r>
        <w:t>(CR) 23.501 CR5811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370DCADA" w14:textId="77777777" w:rsidR="007615D6" w:rsidRPr="005B25A1" w:rsidRDefault="007615D6" w:rsidP="007615D6">
      <w:pPr>
        <w:keepNext/>
        <w:keepLines/>
        <w:rPr>
          <w:b/>
          <w:bCs/>
        </w:rPr>
      </w:pPr>
      <w:r w:rsidRPr="005B25A1">
        <w:rPr>
          <w:b/>
          <w:bCs/>
        </w:rPr>
        <w:t>Convenor comment:</w:t>
      </w:r>
    </w:p>
    <w:p w14:paraId="272BDB6C" w14:textId="77777777" w:rsidR="007615D6" w:rsidRPr="005B25A1" w:rsidRDefault="007615D6" w:rsidP="007615D6">
      <w:pPr>
        <w:keepNext/>
        <w:keepLines/>
      </w:pPr>
      <w:r w:rsidRPr="005B25A1">
        <w:t>Merge into S2-2409750?</w:t>
      </w:r>
    </w:p>
    <w:p w14:paraId="588D89FC" w14:textId="77777777" w:rsidR="007615D6" w:rsidRPr="005B25A1" w:rsidRDefault="007615D6" w:rsidP="007615D6">
      <w:pPr>
        <w:keepNext/>
        <w:keepLines/>
        <w:rPr>
          <w:b/>
          <w:bCs/>
        </w:rPr>
      </w:pPr>
      <w:r w:rsidRPr="005B25A1">
        <w:rPr>
          <w:b/>
          <w:bCs/>
        </w:rPr>
        <w:t>Parallel discussion:</w:t>
      </w:r>
    </w:p>
    <w:p w14:paraId="57199E7E"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CE22836" w14:textId="77777777" w:rsidR="00D14249" w:rsidRPr="00EB0339" w:rsidRDefault="00D14249" w:rsidP="00D14249">
      <w:r w:rsidRPr="005B25A1">
        <w:rPr>
          <w:b/>
          <w:bCs/>
        </w:rPr>
        <w:t>Status:</w:t>
      </w:r>
      <w:r>
        <w:t xml:space="preserve"> </w:t>
      </w:r>
      <w:r>
        <w:rPr>
          <w:color w:val="0000FF"/>
        </w:rPr>
        <w:t>Merged</w:t>
      </w:r>
      <w:r>
        <w:t>.</w:t>
      </w:r>
    </w:p>
    <w:p w14:paraId="58F090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Handling</w:t>
      </w:r>
    </w:p>
    <w:p w14:paraId="1FDB14F0" w14:textId="77777777" w:rsidR="00E00DA6" w:rsidRDefault="007615D6" w:rsidP="000A3FBD">
      <w:pPr>
        <w:pStyle w:val="NormTop"/>
      </w:pPr>
      <w:r>
        <w:rPr>
          <w:color w:val="0000FF"/>
        </w:rPr>
        <w:t>S2-2409974</w:t>
      </w:r>
      <w:r w:rsidRPr="00D53282">
        <w:t xml:space="preserve"> </w:t>
      </w:r>
      <w:r>
        <w:t>(CR) 23.501 CR5685 (Rel-19, 'B'): Support of UE served by a MWAB: QoS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QoS for the UEs it serves.</w:t>
      </w:r>
    </w:p>
    <w:p w14:paraId="32BEF050" w14:textId="77777777" w:rsidR="007615D6" w:rsidRPr="005B25A1" w:rsidRDefault="007615D6" w:rsidP="007615D6">
      <w:pPr>
        <w:keepNext/>
        <w:keepLines/>
        <w:rPr>
          <w:b/>
          <w:bCs/>
        </w:rPr>
      </w:pPr>
      <w:r w:rsidRPr="005B25A1">
        <w:rPr>
          <w:b/>
          <w:bCs/>
        </w:rPr>
        <w:t>Convenor comment:</w:t>
      </w:r>
    </w:p>
    <w:p w14:paraId="6215FE95" w14:textId="77777777" w:rsidR="007615D6" w:rsidRPr="005B25A1" w:rsidRDefault="007615D6" w:rsidP="007615D6">
      <w:pPr>
        <w:keepNext/>
        <w:keepLines/>
      </w:pPr>
      <w:r w:rsidRPr="005B25A1">
        <w:t>Handle as baseline.</w:t>
      </w:r>
    </w:p>
    <w:p w14:paraId="00D48BF3" w14:textId="77777777" w:rsidR="007615D6" w:rsidRPr="005B25A1" w:rsidRDefault="007615D6" w:rsidP="007615D6">
      <w:pPr>
        <w:keepNext/>
        <w:keepLines/>
        <w:rPr>
          <w:b/>
          <w:bCs/>
        </w:rPr>
      </w:pPr>
      <w:r w:rsidRPr="005B25A1">
        <w:rPr>
          <w:b/>
          <w:bCs/>
        </w:rPr>
        <w:t>Parallel discussion:</w:t>
      </w:r>
    </w:p>
    <w:p w14:paraId="75099961" w14:textId="4346CB4C" w:rsidR="007615D6" w:rsidRPr="005B25A1" w:rsidRDefault="00ED6005" w:rsidP="007615D6">
      <w:pPr>
        <w:keepNext/>
        <w:keepLines/>
      </w:pPr>
      <w:r>
        <w:t xml:space="preserve">There were some comments and clarifications requested. this was left for off-line discussion and revised, merging </w:t>
      </w:r>
      <w:r>
        <w:rPr>
          <w:color w:val="0000FF"/>
        </w:rPr>
        <w:t>S2-2409702</w:t>
      </w:r>
      <w:r>
        <w:t xml:space="preserve">, </w:t>
      </w:r>
      <w:r>
        <w:rPr>
          <w:color w:val="0000FF"/>
        </w:rPr>
        <w:t>S2-2409759</w:t>
      </w:r>
      <w:r>
        <w:t xml:space="preserve">, to </w:t>
      </w:r>
      <w:r w:rsidRPr="00CE3EC0">
        <w:rPr>
          <w:color w:val="0000FF"/>
        </w:rPr>
        <w:t>S2-2</w:t>
      </w:r>
      <w:r>
        <w:rPr>
          <w:color w:val="0000FF"/>
        </w:rPr>
        <w:t>410821</w:t>
      </w:r>
      <w:r>
        <w:t>.</w:t>
      </w:r>
      <w:r w:rsidRPr="00375008">
        <w:t xml:space="preserve"> </w:t>
      </w:r>
    </w:p>
    <w:p w14:paraId="0C4E0F9C" w14:textId="77777777" w:rsidR="007615D6" w:rsidRPr="005B25A1" w:rsidRDefault="007615D6" w:rsidP="007615D6">
      <w:pPr>
        <w:keepNext/>
        <w:keepLines/>
        <w:rPr>
          <w:b/>
          <w:bCs/>
        </w:rPr>
      </w:pPr>
      <w:r w:rsidRPr="005B25A1">
        <w:rPr>
          <w:b/>
          <w:bCs/>
        </w:rPr>
        <w:t>Plenary Discussion:</w:t>
      </w:r>
    </w:p>
    <w:p w14:paraId="29B98BF2" w14:textId="77777777" w:rsidR="007615D6" w:rsidRPr="005B25A1" w:rsidRDefault="007615D6" w:rsidP="007615D6">
      <w:pPr>
        <w:keepNext/>
        <w:keepLines/>
      </w:pPr>
      <w:r>
        <w:rPr>
          <w:color w:val="FF0000"/>
        </w:rPr>
        <w:t>NO DISCUSSION RECORDED</w:t>
      </w:r>
    </w:p>
    <w:p w14:paraId="4E3A8633" w14:textId="77777777" w:rsidR="007615D6" w:rsidRPr="00EB0339" w:rsidRDefault="007615D6" w:rsidP="007615D6">
      <w:r w:rsidRPr="005B25A1">
        <w:rPr>
          <w:b/>
          <w:bCs/>
        </w:rPr>
        <w:t>Status:</w:t>
      </w:r>
      <w:r>
        <w:t xml:space="preserve"> </w:t>
      </w:r>
      <w:r>
        <w:rPr>
          <w:color w:val="0000FF"/>
        </w:rPr>
        <w:t>Not concluded</w:t>
      </w:r>
      <w:r>
        <w:t>.</w:t>
      </w:r>
    </w:p>
    <w:p w14:paraId="363B30B7" w14:textId="77777777" w:rsidR="00E00DA6" w:rsidRDefault="007615D6" w:rsidP="000A3FBD">
      <w:pPr>
        <w:pStyle w:val="NormTop"/>
      </w:pPr>
      <w:r>
        <w:rPr>
          <w:color w:val="0000FF"/>
        </w:rPr>
        <w:t>S2-2409702</w:t>
      </w:r>
      <w:r w:rsidRPr="00D53282">
        <w:t xml:space="preserve"> </w:t>
      </w:r>
      <w:r>
        <w:t>(CR) 23.501 CR5639 (Rel-19, 'B'): Support of QoS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QoS support via MWAB.</w:t>
      </w:r>
    </w:p>
    <w:p w14:paraId="17C89C52" w14:textId="77777777" w:rsidR="007615D6" w:rsidRPr="005B25A1" w:rsidRDefault="007615D6" w:rsidP="007615D6">
      <w:pPr>
        <w:keepNext/>
        <w:keepLines/>
        <w:rPr>
          <w:b/>
          <w:bCs/>
        </w:rPr>
      </w:pPr>
      <w:r w:rsidRPr="005B25A1">
        <w:rPr>
          <w:b/>
          <w:bCs/>
        </w:rPr>
        <w:t>Convenor comment:</w:t>
      </w:r>
    </w:p>
    <w:p w14:paraId="0621C657" w14:textId="77777777" w:rsidR="007615D6" w:rsidRPr="005B25A1" w:rsidRDefault="007615D6" w:rsidP="007615D6">
      <w:pPr>
        <w:keepNext/>
        <w:keepLines/>
      </w:pPr>
      <w:r w:rsidRPr="005B25A1">
        <w:t>Merge into S2-2409974?</w:t>
      </w:r>
    </w:p>
    <w:p w14:paraId="58C2B532" w14:textId="77777777" w:rsidR="007615D6" w:rsidRPr="005B25A1" w:rsidRDefault="007615D6" w:rsidP="007615D6">
      <w:pPr>
        <w:keepNext/>
        <w:keepLines/>
        <w:rPr>
          <w:b/>
          <w:bCs/>
        </w:rPr>
      </w:pPr>
      <w:r w:rsidRPr="005B25A1">
        <w:rPr>
          <w:b/>
          <w:bCs/>
        </w:rPr>
        <w:t>Parallel discussion:</w:t>
      </w:r>
    </w:p>
    <w:p w14:paraId="74AEE8E3" w14:textId="57B9AA4B" w:rsidR="00ED6005" w:rsidRPr="005B25A1" w:rsidRDefault="00ED6005" w:rsidP="00ED6005">
      <w:pPr>
        <w:keepNext/>
        <w:keepLines/>
      </w:pPr>
      <w:r>
        <w:t xml:space="preserve">Merged into </w:t>
      </w:r>
      <w:r w:rsidRPr="00CE3EC0">
        <w:rPr>
          <w:color w:val="0000FF"/>
        </w:rPr>
        <w:t>S2-2</w:t>
      </w:r>
      <w:r>
        <w:rPr>
          <w:color w:val="0000FF"/>
        </w:rPr>
        <w:t>410821</w:t>
      </w:r>
      <w:r>
        <w:t>.</w:t>
      </w:r>
    </w:p>
    <w:p w14:paraId="75293729" w14:textId="77777777" w:rsidR="00ED6005" w:rsidRPr="00EB0339" w:rsidRDefault="00ED6005" w:rsidP="00ED6005">
      <w:r w:rsidRPr="005B25A1">
        <w:rPr>
          <w:b/>
          <w:bCs/>
        </w:rPr>
        <w:t>Status:</w:t>
      </w:r>
      <w:r>
        <w:t xml:space="preserve"> </w:t>
      </w:r>
      <w:r>
        <w:rPr>
          <w:color w:val="0000FF"/>
        </w:rPr>
        <w:t>Merged</w:t>
      </w:r>
      <w:r>
        <w:t>.</w:t>
      </w:r>
    </w:p>
    <w:p w14:paraId="4A6DEBB0" w14:textId="77777777" w:rsidR="00E00DA6" w:rsidRDefault="007615D6" w:rsidP="000A3FBD">
      <w:pPr>
        <w:pStyle w:val="NormTop"/>
      </w:pPr>
      <w:r>
        <w:rPr>
          <w:color w:val="0000FF"/>
        </w:rPr>
        <w:lastRenderedPageBreak/>
        <w:t>S2-2409759</w:t>
      </w:r>
      <w:r w:rsidRPr="00D53282">
        <w:t xml:space="preserve"> </w:t>
      </w:r>
      <w:r>
        <w:t>(CR) 23.501 CR5653 (Rel-19, 'B'): Support of QoS for UEs served by MWAB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 are introduced, MWAB-gNB is configured with the mapping of the 5QI to the DSCP field and provides the mapping within the packet filter and required QoS to MWAB-UE. MWAB-UE triggers PDU session modfication procedure by providing the packet filter (e.g., with DSCP) and the required QoS (e.g., 5QI) to MWAB-SMF, which enables the alignment for the QoS control of UE QoS flow and BH QoS flow. MWAB-UE binds UE QoS flow to BH QoS flow by taking QoS requirements (e.g., PDBs) of both QoS flows into consideration.</w:t>
      </w:r>
    </w:p>
    <w:p w14:paraId="75F78C09" w14:textId="77777777" w:rsidR="007615D6" w:rsidRPr="005B25A1" w:rsidRDefault="007615D6" w:rsidP="007615D6">
      <w:pPr>
        <w:keepNext/>
        <w:keepLines/>
        <w:rPr>
          <w:b/>
          <w:bCs/>
        </w:rPr>
      </w:pPr>
      <w:r w:rsidRPr="005B25A1">
        <w:rPr>
          <w:b/>
          <w:bCs/>
        </w:rPr>
        <w:t>Convenor comment:</w:t>
      </w:r>
    </w:p>
    <w:p w14:paraId="34C431F4" w14:textId="77777777" w:rsidR="007615D6" w:rsidRPr="005B25A1" w:rsidRDefault="007615D6" w:rsidP="007615D6">
      <w:pPr>
        <w:keepNext/>
        <w:keepLines/>
      </w:pPr>
      <w:r w:rsidRPr="005B25A1">
        <w:t>Merge into S2-2409974?</w:t>
      </w:r>
    </w:p>
    <w:p w14:paraId="65BD1AB5" w14:textId="77777777" w:rsidR="007615D6" w:rsidRPr="005B25A1" w:rsidRDefault="007615D6" w:rsidP="007615D6">
      <w:pPr>
        <w:keepNext/>
        <w:keepLines/>
        <w:rPr>
          <w:b/>
          <w:bCs/>
        </w:rPr>
      </w:pPr>
      <w:r w:rsidRPr="005B25A1">
        <w:rPr>
          <w:b/>
          <w:bCs/>
        </w:rPr>
        <w:t>Parallel discussion:</w:t>
      </w:r>
    </w:p>
    <w:p w14:paraId="493612E9" w14:textId="4E5ADFFC" w:rsidR="00ED6005" w:rsidRPr="005B25A1" w:rsidRDefault="00ED6005" w:rsidP="00ED6005">
      <w:pPr>
        <w:keepNext/>
        <w:keepLines/>
      </w:pPr>
      <w:r>
        <w:t xml:space="preserve">Merged into </w:t>
      </w:r>
      <w:r w:rsidRPr="00CE3EC0">
        <w:rPr>
          <w:color w:val="0000FF"/>
        </w:rPr>
        <w:t>S2-2</w:t>
      </w:r>
      <w:r>
        <w:rPr>
          <w:color w:val="0000FF"/>
        </w:rPr>
        <w:t>410821</w:t>
      </w:r>
      <w:r>
        <w:t>.</w:t>
      </w:r>
    </w:p>
    <w:p w14:paraId="3A804797" w14:textId="77777777" w:rsidR="00ED6005" w:rsidRPr="00EB0339" w:rsidRDefault="00ED6005" w:rsidP="00ED6005">
      <w:r w:rsidRPr="005B25A1">
        <w:rPr>
          <w:b/>
          <w:bCs/>
        </w:rPr>
        <w:t>Status:</w:t>
      </w:r>
      <w:r>
        <w:t xml:space="preserve"> </w:t>
      </w:r>
      <w:r>
        <w:rPr>
          <w:color w:val="0000FF"/>
        </w:rPr>
        <w:t>Merged</w:t>
      </w:r>
      <w:r>
        <w:t>.</w:t>
      </w:r>
    </w:p>
    <w:p w14:paraId="597C49CD" w14:textId="77777777" w:rsidR="00E00DA6" w:rsidRDefault="007615D6" w:rsidP="000A3FBD">
      <w:pPr>
        <w:pStyle w:val="NormTop"/>
      </w:pPr>
      <w:r>
        <w:rPr>
          <w:color w:val="0000FF"/>
        </w:rPr>
        <w:t>S2-2410033</w:t>
      </w:r>
      <w:r w:rsidRPr="00D53282">
        <w:t xml:space="preserve"> </w:t>
      </w:r>
      <w:r>
        <w:t>(CR) 23.501 CR5700 (Rel-19, 'B'): MWAB QoS realization and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QoS handling clarification for MWAB in 5.49.1.X.</w:t>
      </w:r>
    </w:p>
    <w:p w14:paraId="102827F3" w14:textId="77777777" w:rsidR="007615D6" w:rsidRPr="005B25A1" w:rsidRDefault="007615D6" w:rsidP="007615D6">
      <w:pPr>
        <w:keepNext/>
        <w:keepLines/>
        <w:rPr>
          <w:b/>
          <w:bCs/>
        </w:rPr>
      </w:pPr>
      <w:r w:rsidRPr="005B25A1">
        <w:rPr>
          <w:b/>
          <w:bCs/>
        </w:rPr>
        <w:t>Convenor comment:</w:t>
      </w:r>
    </w:p>
    <w:p w14:paraId="6F914D05" w14:textId="77777777" w:rsidR="007615D6" w:rsidRPr="005B25A1" w:rsidRDefault="007615D6" w:rsidP="007615D6">
      <w:pPr>
        <w:keepNext/>
        <w:keepLines/>
      </w:pPr>
      <w:r w:rsidRPr="005B25A1">
        <w:t>HANDLE - alternative to S2-2409974.</w:t>
      </w:r>
    </w:p>
    <w:p w14:paraId="3444BE6A" w14:textId="77777777" w:rsidR="007615D6" w:rsidRPr="005B25A1" w:rsidRDefault="007615D6" w:rsidP="007615D6">
      <w:pPr>
        <w:keepNext/>
        <w:keepLines/>
        <w:rPr>
          <w:b/>
          <w:bCs/>
        </w:rPr>
      </w:pPr>
      <w:r w:rsidRPr="005B25A1">
        <w:rPr>
          <w:b/>
          <w:bCs/>
        </w:rPr>
        <w:t>Parallel discussion:</w:t>
      </w:r>
    </w:p>
    <w:p w14:paraId="0B299893" w14:textId="1D9D2890" w:rsidR="00ED6005" w:rsidRDefault="00ED6005" w:rsidP="00A120F3">
      <w:pPr>
        <w:keepNext/>
        <w:keepLines/>
      </w:pPr>
      <w:r>
        <w:t xml:space="preserve">This was left for off-line discussion to take the conclusions for </w:t>
      </w:r>
      <w:r w:rsidRPr="00CE3EC0">
        <w:rPr>
          <w:color w:val="0000FF"/>
        </w:rPr>
        <w:t>S2-2</w:t>
      </w:r>
      <w:r>
        <w:rPr>
          <w:color w:val="0000FF"/>
        </w:rPr>
        <w:t>410821</w:t>
      </w:r>
      <w:r>
        <w:t xml:space="preserve"> into account. </w:t>
      </w:r>
    </w:p>
    <w:p w14:paraId="43EE2ACC" w14:textId="77777777" w:rsidR="007615D6" w:rsidRPr="005B25A1" w:rsidRDefault="007615D6" w:rsidP="007615D6">
      <w:pPr>
        <w:keepNext/>
        <w:keepLines/>
        <w:rPr>
          <w:b/>
          <w:bCs/>
        </w:rPr>
      </w:pPr>
      <w:r w:rsidRPr="005B25A1">
        <w:rPr>
          <w:b/>
          <w:bCs/>
        </w:rPr>
        <w:t>Plenary Discussion:</w:t>
      </w:r>
    </w:p>
    <w:p w14:paraId="144A8B56" w14:textId="77777777" w:rsidR="00ED6005" w:rsidRPr="005B25A1" w:rsidRDefault="00ED6005" w:rsidP="00ED6005">
      <w:pPr>
        <w:keepNext/>
        <w:keepLines/>
      </w:pPr>
      <w:r>
        <w:t xml:space="preserve">  </w:t>
      </w:r>
      <w:r w:rsidRPr="00380F14">
        <w:rPr>
          <w:color w:val="FF0000"/>
        </w:rPr>
        <w:t>&lt;RETURN - OPEN&gt;</w:t>
      </w:r>
    </w:p>
    <w:p w14:paraId="6E89418C" w14:textId="29FF141B" w:rsidR="007615D6" w:rsidRPr="00EB0339" w:rsidRDefault="007615D6" w:rsidP="007615D6">
      <w:r w:rsidRPr="005B25A1">
        <w:rPr>
          <w:b/>
          <w:bCs/>
        </w:rPr>
        <w:t>Status:</w:t>
      </w:r>
      <w:r>
        <w:t xml:space="preserve"> </w:t>
      </w:r>
      <w:r w:rsidR="00ED6005" w:rsidRPr="00380F14">
        <w:rPr>
          <w:color w:val="FF0000"/>
        </w:rPr>
        <w:t>OPEN</w:t>
      </w:r>
    </w:p>
    <w:p w14:paraId="22A493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slices</w:t>
      </w:r>
    </w:p>
    <w:p w14:paraId="1EB277D7" w14:textId="77777777" w:rsidR="00E00DA6" w:rsidRDefault="007615D6" w:rsidP="000A3FBD">
      <w:pPr>
        <w:pStyle w:val="NormTop"/>
      </w:pPr>
      <w:r>
        <w:rPr>
          <w:color w:val="0000FF"/>
        </w:rPr>
        <w:t>S2-2409975</w:t>
      </w:r>
      <w:r w:rsidRPr="00D53282">
        <w:t xml:space="preserve"> </w:t>
      </w:r>
      <w:r>
        <w:t>(CR) 23.501 CR5686 (Rel-19, 'B'): Support of UE served by a MWAB: network slicing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network slicing.</w:t>
      </w:r>
    </w:p>
    <w:p w14:paraId="3FAC284E" w14:textId="77777777" w:rsidR="007615D6" w:rsidRPr="005B25A1" w:rsidRDefault="007615D6" w:rsidP="007615D6">
      <w:pPr>
        <w:keepNext/>
        <w:keepLines/>
        <w:rPr>
          <w:b/>
          <w:bCs/>
        </w:rPr>
      </w:pPr>
      <w:r w:rsidRPr="005B25A1">
        <w:rPr>
          <w:b/>
          <w:bCs/>
        </w:rPr>
        <w:t>Convenor comment:</w:t>
      </w:r>
    </w:p>
    <w:p w14:paraId="4A9310D3" w14:textId="77777777" w:rsidR="007615D6" w:rsidRPr="005B25A1" w:rsidRDefault="007615D6" w:rsidP="007615D6">
      <w:pPr>
        <w:keepNext/>
        <w:keepLines/>
      </w:pPr>
      <w:r w:rsidRPr="005B25A1">
        <w:t>Handle.</w:t>
      </w:r>
    </w:p>
    <w:p w14:paraId="06F95C5A" w14:textId="77777777" w:rsidR="007615D6" w:rsidRPr="005B25A1" w:rsidRDefault="007615D6" w:rsidP="007615D6">
      <w:pPr>
        <w:keepNext/>
        <w:keepLines/>
        <w:rPr>
          <w:b/>
          <w:bCs/>
        </w:rPr>
      </w:pPr>
      <w:r w:rsidRPr="005B25A1">
        <w:rPr>
          <w:b/>
          <w:bCs/>
        </w:rPr>
        <w:t>Parallel discussion:</w:t>
      </w:r>
    </w:p>
    <w:p w14:paraId="2758992D" w14:textId="5C28B9CA" w:rsidR="007615D6" w:rsidRPr="00ED6005" w:rsidRDefault="0088720D" w:rsidP="007615D6">
      <w:pPr>
        <w:keepNext/>
        <w:keepLines/>
      </w:pPr>
      <w:r>
        <w:t xml:space="preserve">Some clarifications were needed and this was left for off-line discussion and revised to </w:t>
      </w:r>
      <w:r w:rsidRPr="00CE3EC0">
        <w:rPr>
          <w:color w:val="0000FF"/>
        </w:rPr>
        <w:t>S2-2</w:t>
      </w:r>
      <w:r>
        <w:rPr>
          <w:color w:val="0000FF"/>
        </w:rPr>
        <w:t>410822</w:t>
      </w:r>
      <w:r>
        <w:t>.</w:t>
      </w:r>
      <w:r w:rsidRPr="00375008">
        <w:t xml:space="preserve"> </w:t>
      </w:r>
    </w:p>
    <w:p w14:paraId="0CF91AD5" w14:textId="77777777" w:rsidR="007615D6" w:rsidRPr="005B25A1" w:rsidRDefault="007615D6" w:rsidP="007615D6">
      <w:pPr>
        <w:keepNext/>
        <w:keepLines/>
        <w:rPr>
          <w:b/>
          <w:bCs/>
        </w:rPr>
      </w:pPr>
      <w:r w:rsidRPr="005B25A1">
        <w:rPr>
          <w:b/>
          <w:bCs/>
        </w:rPr>
        <w:t>Plenary Discussion:</w:t>
      </w:r>
    </w:p>
    <w:p w14:paraId="6DD82B58" w14:textId="77777777" w:rsidR="0088720D" w:rsidRPr="005B25A1" w:rsidRDefault="0088720D" w:rsidP="0088720D">
      <w:pPr>
        <w:keepNext/>
        <w:keepLines/>
      </w:pPr>
      <w:r>
        <w:t xml:space="preserve">  </w:t>
      </w:r>
      <w:r w:rsidRPr="00380F14">
        <w:rPr>
          <w:color w:val="FF0000"/>
        </w:rPr>
        <w:t>&lt;RETURN - OPEN&gt;</w:t>
      </w:r>
    </w:p>
    <w:p w14:paraId="1903CECD" w14:textId="77777777" w:rsidR="0088720D" w:rsidRPr="00EB0339" w:rsidRDefault="0088720D" w:rsidP="0088720D">
      <w:r w:rsidRPr="005B25A1">
        <w:rPr>
          <w:b/>
          <w:bCs/>
        </w:rPr>
        <w:t>Status:</w:t>
      </w:r>
      <w:r>
        <w:t xml:space="preserve"> </w:t>
      </w:r>
      <w:r w:rsidRPr="00380F14">
        <w:rPr>
          <w:color w:val="FF0000"/>
        </w:rPr>
        <w:t>OPEN</w:t>
      </w:r>
    </w:p>
    <w:p w14:paraId="18DFD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Authorization</w:t>
      </w:r>
    </w:p>
    <w:p w14:paraId="5F02657B" w14:textId="77777777" w:rsidR="00E00DA6" w:rsidRDefault="007615D6" w:rsidP="000A3FBD">
      <w:pPr>
        <w:pStyle w:val="NormTop"/>
      </w:pPr>
      <w:r>
        <w:rPr>
          <w:color w:val="0000FF"/>
        </w:rPr>
        <w:t>S2-2409977</w:t>
      </w:r>
      <w:r w:rsidRPr="00D53282">
        <w:t xml:space="preserve"> </w:t>
      </w:r>
      <w:r>
        <w:t>(CR) 23.501 CR5688 (Rel-19, 'B'): Support of UE served by a MWAB: authorization aspects (Source: Nokia, LG Electronics, Huawei,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79FC025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53F38C17" w14:textId="77777777" w:rsidR="007615D6" w:rsidRPr="005B25A1" w:rsidRDefault="007615D6" w:rsidP="007615D6">
      <w:pPr>
        <w:keepNext/>
        <w:keepLines/>
        <w:rPr>
          <w:b/>
          <w:bCs/>
        </w:rPr>
      </w:pPr>
      <w:r w:rsidRPr="005B25A1">
        <w:rPr>
          <w:b/>
          <w:bCs/>
        </w:rPr>
        <w:t>Convenor comment:</w:t>
      </w:r>
    </w:p>
    <w:p w14:paraId="4152342F" w14:textId="77777777" w:rsidR="007615D6" w:rsidRPr="005B25A1" w:rsidRDefault="007615D6" w:rsidP="007615D6">
      <w:pPr>
        <w:keepNext/>
        <w:keepLines/>
      </w:pPr>
      <w:r w:rsidRPr="005B25A1">
        <w:t>Handle as baseline.</w:t>
      </w:r>
    </w:p>
    <w:p w14:paraId="09A8C326" w14:textId="77777777" w:rsidR="007615D6" w:rsidRPr="005B25A1" w:rsidRDefault="007615D6" w:rsidP="007615D6">
      <w:pPr>
        <w:keepNext/>
        <w:keepLines/>
        <w:rPr>
          <w:b/>
          <w:bCs/>
        </w:rPr>
      </w:pPr>
      <w:r w:rsidRPr="005B25A1">
        <w:rPr>
          <w:b/>
          <w:bCs/>
        </w:rPr>
        <w:t>Parallel discussion:</w:t>
      </w:r>
    </w:p>
    <w:p w14:paraId="2A5334A4" w14:textId="2C23C06B" w:rsidR="007615D6" w:rsidRPr="005B25A1" w:rsidRDefault="0088720D" w:rsidP="007615D6">
      <w:pPr>
        <w:keepNext/>
        <w:keepLines/>
      </w:pPr>
      <w:r>
        <w:t>Ericsson requested some improvements to the terminology to avoid using undefined 'UE operation', suggested clarifying the main use of the backhaul PDU and clarifying the note to distinguish the normal and abnormal scenarios. This was left for off-line discussion and revised, merging</w:t>
      </w:r>
      <w:r w:rsidRPr="0088720D">
        <w:rPr>
          <w:color w:val="0000FF"/>
        </w:rPr>
        <w:t xml:space="preserve"> </w:t>
      </w:r>
      <w:r>
        <w:rPr>
          <w:color w:val="0000FF"/>
        </w:rPr>
        <w:t>S2-2410029</w:t>
      </w:r>
      <w:r>
        <w:t xml:space="preserve"> , </w:t>
      </w:r>
      <w:r>
        <w:rPr>
          <w:color w:val="0000FF"/>
        </w:rPr>
        <w:t>S2-2410320</w:t>
      </w:r>
      <w:r>
        <w:t xml:space="preserve">, to </w:t>
      </w:r>
      <w:r w:rsidRPr="00CE3EC0">
        <w:rPr>
          <w:color w:val="0000FF"/>
        </w:rPr>
        <w:t>S2-2</w:t>
      </w:r>
      <w:r>
        <w:rPr>
          <w:color w:val="0000FF"/>
        </w:rPr>
        <w:t>410823</w:t>
      </w:r>
      <w:r>
        <w:t>.</w:t>
      </w:r>
      <w:r w:rsidRPr="00375008">
        <w:t xml:space="preserve"> </w:t>
      </w:r>
    </w:p>
    <w:p w14:paraId="55173505" w14:textId="77777777" w:rsidR="007615D6" w:rsidRPr="005B25A1" w:rsidRDefault="007615D6" w:rsidP="007615D6">
      <w:pPr>
        <w:keepNext/>
        <w:keepLines/>
        <w:rPr>
          <w:b/>
          <w:bCs/>
        </w:rPr>
      </w:pPr>
      <w:r w:rsidRPr="005B25A1">
        <w:rPr>
          <w:b/>
          <w:bCs/>
        </w:rPr>
        <w:t>Plenary Discussion:</w:t>
      </w:r>
    </w:p>
    <w:p w14:paraId="02DFF9D1" w14:textId="77777777" w:rsidR="0088720D" w:rsidRPr="005B25A1" w:rsidRDefault="0088720D" w:rsidP="0088720D">
      <w:pPr>
        <w:keepNext/>
        <w:keepLines/>
      </w:pPr>
      <w:r>
        <w:t xml:space="preserve">  </w:t>
      </w:r>
      <w:r w:rsidRPr="00380F14">
        <w:rPr>
          <w:color w:val="FF0000"/>
        </w:rPr>
        <w:t>&lt;RETURN - OPEN&gt;</w:t>
      </w:r>
    </w:p>
    <w:p w14:paraId="657F899C" w14:textId="77777777" w:rsidR="0088720D" w:rsidRPr="00EB0339" w:rsidRDefault="0088720D" w:rsidP="0088720D">
      <w:r w:rsidRPr="005B25A1">
        <w:rPr>
          <w:b/>
          <w:bCs/>
        </w:rPr>
        <w:t>Status:</w:t>
      </w:r>
      <w:r>
        <w:t xml:space="preserve"> </w:t>
      </w:r>
      <w:r w:rsidRPr="00380F14">
        <w:rPr>
          <w:color w:val="FF0000"/>
        </w:rPr>
        <w:t>OPEN</w:t>
      </w:r>
    </w:p>
    <w:p w14:paraId="7473ADFD" w14:textId="77777777" w:rsidR="00E00DA6" w:rsidRDefault="007615D6" w:rsidP="000A3FBD">
      <w:pPr>
        <w:pStyle w:val="NormTop"/>
      </w:pPr>
      <w:r>
        <w:rPr>
          <w:color w:val="0000FF"/>
        </w:rPr>
        <w:t>S2-2410029</w:t>
      </w:r>
      <w:r w:rsidRPr="00D53282">
        <w:t xml:space="preserve"> </w:t>
      </w:r>
      <w:r>
        <w:t>(CR) 23.501 CR5696 (Rel-19, 'B'): MWAB authorization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MWAB authorization aspect in clause 5.49.3.</w:t>
      </w:r>
    </w:p>
    <w:p w14:paraId="14E6BB06" w14:textId="77777777" w:rsidR="007615D6" w:rsidRPr="005B25A1" w:rsidRDefault="007615D6" w:rsidP="007615D6">
      <w:pPr>
        <w:keepNext/>
        <w:keepLines/>
        <w:rPr>
          <w:b/>
          <w:bCs/>
        </w:rPr>
      </w:pPr>
      <w:r w:rsidRPr="005B25A1">
        <w:rPr>
          <w:b/>
          <w:bCs/>
        </w:rPr>
        <w:t>Convenor comment:</w:t>
      </w:r>
    </w:p>
    <w:p w14:paraId="72A18F3F" w14:textId="77777777" w:rsidR="007615D6" w:rsidRPr="005B25A1" w:rsidRDefault="007615D6" w:rsidP="007615D6">
      <w:pPr>
        <w:keepNext/>
        <w:keepLines/>
      </w:pPr>
      <w:r w:rsidRPr="005B25A1">
        <w:t>Merge into S2-2409977?</w:t>
      </w:r>
    </w:p>
    <w:p w14:paraId="3B015B53" w14:textId="77777777" w:rsidR="007615D6" w:rsidRPr="005B25A1" w:rsidRDefault="007615D6" w:rsidP="007615D6">
      <w:pPr>
        <w:keepNext/>
        <w:keepLines/>
        <w:rPr>
          <w:b/>
          <w:bCs/>
        </w:rPr>
      </w:pPr>
      <w:r w:rsidRPr="005B25A1">
        <w:rPr>
          <w:b/>
          <w:bCs/>
        </w:rPr>
        <w:t>Parallel discussion:</w:t>
      </w:r>
    </w:p>
    <w:p w14:paraId="60C05517" w14:textId="022B1847" w:rsidR="00D02303" w:rsidRPr="005B25A1" w:rsidRDefault="00D02303" w:rsidP="00D02303">
      <w:pPr>
        <w:keepNext/>
        <w:keepLines/>
      </w:pPr>
      <w:r>
        <w:t xml:space="preserve">Merged into </w:t>
      </w:r>
      <w:r w:rsidRPr="00CE3EC0">
        <w:rPr>
          <w:color w:val="0000FF"/>
        </w:rPr>
        <w:t>S2-2</w:t>
      </w:r>
      <w:r>
        <w:rPr>
          <w:color w:val="0000FF"/>
        </w:rPr>
        <w:t>410823</w:t>
      </w:r>
      <w:r>
        <w:t>.</w:t>
      </w:r>
    </w:p>
    <w:p w14:paraId="4D8D4A91" w14:textId="77777777" w:rsidR="00D02303" w:rsidRPr="00EB0339" w:rsidRDefault="00D02303" w:rsidP="00D02303">
      <w:r w:rsidRPr="005B25A1">
        <w:rPr>
          <w:b/>
          <w:bCs/>
        </w:rPr>
        <w:t>Status:</w:t>
      </w:r>
      <w:r>
        <w:t xml:space="preserve"> </w:t>
      </w:r>
      <w:r>
        <w:rPr>
          <w:color w:val="0000FF"/>
        </w:rPr>
        <w:t>Merged</w:t>
      </w:r>
      <w:r>
        <w:t>.</w:t>
      </w:r>
    </w:p>
    <w:p w14:paraId="58507CDA" w14:textId="77777777" w:rsidR="00E00DA6" w:rsidRDefault="007615D6" w:rsidP="000A3FBD">
      <w:pPr>
        <w:pStyle w:val="NormTop"/>
      </w:pPr>
      <w:r>
        <w:rPr>
          <w:color w:val="0000FF"/>
        </w:rPr>
        <w:t>S2-2410320</w:t>
      </w:r>
      <w:r w:rsidRPr="00D53282">
        <w:t xml:space="preserve"> </w:t>
      </w:r>
      <w:r>
        <w:t>(CR) 23.501 CR5760 (Rel-19, 'B'): MWAB: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22D2A7A1" w14:textId="77777777" w:rsidR="007615D6" w:rsidRPr="005B25A1" w:rsidRDefault="007615D6" w:rsidP="007615D6">
      <w:pPr>
        <w:keepNext/>
        <w:keepLines/>
        <w:rPr>
          <w:b/>
          <w:bCs/>
        </w:rPr>
      </w:pPr>
      <w:r w:rsidRPr="005B25A1">
        <w:rPr>
          <w:b/>
          <w:bCs/>
        </w:rPr>
        <w:t>Convenor comment:</w:t>
      </w:r>
    </w:p>
    <w:p w14:paraId="067580FE" w14:textId="77777777" w:rsidR="007615D6" w:rsidRPr="005B25A1" w:rsidRDefault="007615D6" w:rsidP="007615D6">
      <w:pPr>
        <w:keepNext/>
        <w:keepLines/>
      </w:pPr>
      <w:r w:rsidRPr="005B25A1">
        <w:t>Merge into S2-2409977?</w:t>
      </w:r>
    </w:p>
    <w:p w14:paraId="64E237E9" w14:textId="77777777" w:rsidR="007615D6" w:rsidRPr="005B25A1" w:rsidRDefault="007615D6" w:rsidP="007615D6">
      <w:pPr>
        <w:keepNext/>
        <w:keepLines/>
        <w:rPr>
          <w:b/>
          <w:bCs/>
        </w:rPr>
      </w:pPr>
      <w:r w:rsidRPr="005B25A1">
        <w:rPr>
          <w:b/>
          <w:bCs/>
        </w:rPr>
        <w:t>Parallel discussion:</w:t>
      </w:r>
    </w:p>
    <w:p w14:paraId="1CD20EA0" w14:textId="77777777" w:rsidR="00D02303" w:rsidRPr="005B25A1" w:rsidRDefault="00D02303" w:rsidP="00D02303">
      <w:pPr>
        <w:keepNext/>
        <w:keepLines/>
      </w:pPr>
      <w:r>
        <w:t xml:space="preserve">Merged into </w:t>
      </w:r>
      <w:r w:rsidRPr="00CE3EC0">
        <w:rPr>
          <w:color w:val="0000FF"/>
        </w:rPr>
        <w:t>S2-2</w:t>
      </w:r>
      <w:r>
        <w:rPr>
          <w:color w:val="0000FF"/>
        </w:rPr>
        <w:t>410823</w:t>
      </w:r>
      <w:r>
        <w:t>.</w:t>
      </w:r>
    </w:p>
    <w:p w14:paraId="4187C6F9" w14:textId="77777777" w:rsidR="00D02303" w:rsidRPr="00EB0339" w:rsidRDefault="00D02303" w:rsidP="00D02303">
      <w:r w:rsidRPr="005B25A1">
        <w:rPr>
          <w:b/>
          <w:bCs/>
        </w:rPr>
        <w:t>Status:</w:t>
      </w:r>
      <w:r>
        <w:t xml:space="preserve"> </w:t>
      </w:r>
      <w:r>
        <w:rPr>
          <w:color w:val="0000FF"/>
        </w:rPr>
        <w:t>Merged</w:t>
      </w:r>
      <w:r>
        <w:t>.</w:t>
      </w:r>
    </w:p>
    <w:p w14:paraId="09F8628A" w14:textId="77777777" w:rsidR="00E00DA6" w:rsidRDefault="007615D6" w:rsidP="000A3FBD">
      <w:pPr>
        <w:pStyle w:val="NormTop"/>
      </w:pPr>
      <w:r>
        <w:rPr>
          <w:color w:val="0000FF"/>
        </w:rPr>
        <w:lastRenderedPageBreak/>
        <w:t>S2-2410027</w:t>
      </w:r>
      <w:r w:rsidRPr="00D53282">
        <w:t xml:space="preserve"> </w:t>
      </w:r>
      <w:r>
        <w:t>(CR) 23.502 CR4911R1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18E90D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S2-2407980</w:t>
      </w:r>
      <w:r>
        <w:t>.</w:t>
      </w:r>
    </w:p>
    <w:p w14:paraId="3FBB424E" w14:textId="77777777" w:rsidR="007615D6" w:rsidRPr="005B25A1" w:rsidRDefault="007615D6" w:rsidP="007615D6">
      <w:pPr>
        <w:keepNext/>
        <w:keepLines/>
        <w:rPr>
          <w:b/>
          <w:bCs/>
        </w:rPr>
      </w:pPr>
      <w:r w:rsidRPr="005B25A1">
        <w:rPr>
          <w:b/>
          <w:bCs/>
        </w:rPr>
        <w:t>Convenor comment:</w:t>
      </w:r>
    </w:p>
    <w:p w14:paraId="0DEB8C1F" w14:textId="77777777" w:rsidR="007615D6" w:rsidRPr="005B25A1" w:rsidRDefault="007615D6" w:rsidP="007615D6">
      <w:pPr>
        <w:keepNext/>
        <w:keepLines/>
      </w:pPr>
      <w:r w:rsidRPr="005B25A1">
        <w:t>Handle as baseline.</w:t>
      </w:r>
    </w:p>
    <w:p w14:paraId="206B3650" w14:textId="77777777" w:rsidR="007615D6" w:rsidRPr="005B25A1" w:rsidRDefault="007615D6" w:rsidP="007615D6">
      <w:pPr>
        <w:keepNext/>
        <w:keepLines/>
        <w:rPr>
          <w:b/>
          <w:bCs/>
        </w:rPr>
      </w:pPr>
      <w:r w:rsidRPr="005B25A1">
        <w:rPr>
          <w:b/>
          <w:bCs/>
        </w:rPr>
        <w:t>Parallel discussion:</w:t>
      </w:r>
    </w:p>
    <w:p w14:paraId="4C0F659E" w14:textId="7BA4D794" w:rsidR="007615D6" w:rsidRPr="005B25A1" w:rsidRDefault="00D02303" w:rsidP="007615D6">
      <w:pPr>
        <w:keepNext/>
        <w:keepLines/>
      </w:pPr>
      <w:r>
        <w:t>Nokia raised issues with these changes and the note in the table and asked whether the TS 23.501 changed need to be reflected in TS 23.502. LG Electronics commented that these should be included in TS23.502. This was left for off-line discussion and revised, merging</w:t>
      </w:r>
      <w:r w:rsidRPr="00D02303">
        <w:rPr>
          <w:color w:val="0000FF"/>
        </w:rPr>
        <w:t xml:space="preserve"> </w:t>
      </w:r>
      <w:r>
        <w:rPr>
          <w:color w:val="0000FF"/>
        </w:rPr>
        <w:t>S2-2409701</w:t>
      </w:r>
      <w:r>
        <w:t xml:space="preserve">, </w:t>
      </w:r>
      <w:r>
        <w:rPr>
          <w:color w:val="0000FF"/>
        </w:rPr>
        <w:t>S2-2410185</w:t>
      </w:r>
      <w:r>
        <w:t xml:space="preserve">, </w:t>
      </w:r>
      <w:r>
        <w:rPr>
          <w:color w:val="0000FF"/>
        </w:rPr>
        <w:t>S2-2409751</w:t>
      </w:r>
      <w:r>
        <w:t xml:space="preserve">, to </w:t>
      </w:r>
      <w:r w:rsidRPr="00CE3EC0">
        <w:rPr>
          <w:color w:val="0000FF"/>
        </w:rPr>
        <w:t>S2-2</w:t>
      </w:r>
      <w:r>
        <w:rPr>
          <w:color w:val="0000FF"/>
        </w:rPr>
        <w:t>410824</w:t>
      </w:r>
      <w:r>
        <w:t>.</w:t>
      </w:r>
      <w:r w:rsidRPr="00375008">
        <w:t xml:space="preserve"> </w:t>
      </w:r>
    </w:p>
    <w:p w14:paraId="05BA2DFA" w14:textId="77777777" w:rsidR="007615D6" w:rsidRPr="005B25A1" w:rsidRDefault="007615D6" w:rsidP="007615D6">
      <w:pPr>
        <w:keepNext/>
        <w:keepLines/>
        <w:rPr>
          <w:b/>
          <w:bCs/>
        </w:rPr>
      </w:pPr>
      <w:r w:rsidRPr="005B25A1">
        <w:rPr>
          <w:b/>
          <w:bCs/>
        </w:rPr>
        <w:t>Plenary Discussion:</w:t>
      </w:r>
    </w:p>
    <w:p w14:paraId="46B7C76F" w14:textId="77777777" w:rsidR="00D02303" w:rsidRPr="005B25A1" w:rsidRDefault="00D02303" w:rsidP="00D02303">
      <w:pPr>
        <w:keepNext/>
        <w:keepLines/>
      </w:pPr>
      <w:r>
        <w:t xml:space="preserve">  </w:t>
      </w:r>
      <w:r w:rsidRPr="00380F14">
        <w:rPr>
          <w:color w:val="FF0000"/>
        </w:rPr>
        <w:t>&lt;RETURN - OPEN&gt;</w:t>
      </w:r>
    </w:p>
    <w:p w14:paraId="136AC85D" w14:textId="77777777" w:rsidR="00D02303" w:rsidRPr="00EB0339" w:rsidRDefault="00D02303" w:rsidP="00D02303">
      <w:r w:rsidRPr="005B25A1">
        <w:rPr>
          <w:b/>
          <w:bCs/>
        </w:rPr>
        <w:t>Status:</w:t>
      </w:r>
      <w:r>
        <w:t xml:space="preserve"> </w:t>
      </w:r>
      <w:r w:rsidRPr="00380F14">
        <w:rPr>
          <w:color w:val="FF0000"/>
        </w:rPr>
        <w:t>OPEN</w:t>
      </w:r>
    </w:p>
    <w:p w14:paraId="61301103" w14:textId="77777777" w:rsidR="00E00DA6" w:rsidRDefault="007615D6" w:rsidP="000A3FBD">
      <w:pPr>
        <w:pStyle w:val="NormTop"/>
      </w:pPr>
      <w:r>
        <w:rPr>
          <w:color w:val="0000FF"/>
        </w:rPr>
        <w:t>S2-2409701</w:t>
      </w:r>
      <w:r w:rsidRPr="00D53282">
        <w:t xml:space="preserve"> </w:t>
      </w:r>
      <w:r>
        <w:t>(CR) 23.502 CR5013 (Rel-19, 'B'): Support of mobile gNB with wireless access backhauling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mobile gNB with wireless access backhauling.</w:t>
      </w:r>
    </w:p>
    <w:p w14:paraId="0C098206" w14:textId="77777777" w:rsidR="007615D6" w:rsidRPr="005B25A1" w:rsidRDefault="007615D6" w:rsidP="007615D6">
      <w:pPr>
        <w:keepNext/>
        <w:keepLines/>
        <w:rPr>
          <w:b/>
          <w:bCs/>
        </w:rPr>
      </w:pPr>
      <w:r w:rsidRPr="005B25A1">
        <w:rPr>
          <w:b/>
          <w:bCs/>
        </w:rPr>
        <w:t>Convenor comment:</w:t>
      </w:r>
    </w:p>
    <w:p w14:paraId="63CDE32A" w14:textId="77777777" w:rsidR="007615D6" w:rsidRPr="005B25A1" w:rsidRDefault="007615D6" w:rsidP="007615D6">
      <w:pPr>
        <w:keepNext/>
        <w:keepLines/>
      </w:pPr>
      <w:r w:rsidRPr="005B25A1">
        <w:t>Merge into S2-2409977?</w:t>
      </w:r>
    </w:p>
    <w:p w14:paraId="6C90AAEE" w14:textId="77777777" w:rsidR="007615D6" w:rsidRPr="005B25A1" w:rsidRDefault="007615D6" w:rsidP="007615D6">
      <w:pPr>
        <w:keepNext/>
        <w:keepLines/>
        <w:rPr>
          <w:b/>
          <w:bCs/>
        </w:rPr>
      </w:pPr>
      <w:r w:rsidRPr="005B25A1">
        <w:rPr>
          <w:b/>
          <w:bCs/>
        </w:rPr>
        <w:t>Parallel discussion:</w:t>
      </w:r>
    </w:p>
    <w:p w14:paraId="150BCD8C" w14:textId="53D44135" w:rsidR="00D02303" w:rsidRPr="005B25A1" w:rsidRDefault="00D02303" w:rsidP="00D02303">
      <w:pPr>
        <w:keepNext/>
        <w:keepLines/>
      </w:pPr>
      <w:r>
        <w:t xml:space="preserve">Merged into </w:t>
      </w:r>
      <w:r w:rsidRPr="00CE3EC0">
        <w:rPr>
          <w:color w:val="0000FF"/>
        </w:rPr>
        <w:t>S2-2</w:t>
      </w:r>
      <w:r>
        <w:rPr>
          <w:color w:val="0000FF"/>
        </w:rPr>
        <w:t>410824</w:t>
      </w:r>
      <w:r>
        <w:t>.</w:t>
      </w:r>
    </w:p>
    <w:p w14:paraId="00D91F3F" w14:textId="77777777" w:rsidR="00D02303" w:rsidRPr="00EB0339" w:rsidRDefault="00D02303" w:rsidP="00D02303">
      <w:r w:rsidRPr="005B25A1">
        <w:rPr>
          <w:b/>
          <w:bCs/>
        </w:rPr>
        <w:t>Status:</w:t>
      </w:r>
      <w:r>
        <w:t xml:space="preserve"> </w:t>
      </w:r>
      <w:r>
        <w:rPr>
          <w:color w:val="0000FF"/>
        </w:rPr>
        <w:t>Merged</w:t>
      </w:r>
      <w:r>
        <w:t>.</w:t>
      </w:r>
    </w:p>
    <w:p w14:paraId="02F493A1" w14:textId="77777777" w:rsidR="00E00DA6" w:rsidRDefault="007615D6" w:rsidP="000A3FBD">
      <w:pPr>
        <w:pStyle w:val="NormTop"/>
      </w:pPr>
      <w:r>
        <w:rPr>
          <w:color w:val="0000FF"/>
        </w:rPr>
        <w:t>S2-2410185</w:t>
      </w:r>
      <w:r w:rsidRPr="00D53282">
        <w:t xml:space="preserve"> </w:t>
      </w:r>
      <w:r>
        <w:t>(CR) 23.502 CR5066 (Rel-19, 'B'): Procedure for supporting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dedicated S-NSSAI(s) to UE subscription data. Clarifying the registration, PDU session establishment and release procedure for MWAB.</w:t>
      </w:r>
    </w:p>
    <w:p w14:paraId="7BD03544" w14:textId="77777777" w:rsidR="007615D6" w:rsidRPr="005B25A1" w:rsidRDefault="007615D6" w:rsidP="007615D6">
      <w:pPr>
        <w:keepNext/>
        <w:keepLines/>
        <w:rPr>
          <w:b/>
          <w:bCs/>
        </w:rPr>
      </w:pPr>
      <w:r w:rsidRPr="005B25A1">
        <w:rPr>
          <w:b/>
          <w:bCs/>
        </w:rPr>
        <w:t>Convenor comment:</w:t>
      </w:r>
    </w:p>
    <w:p w14:paraId="7D98713B" w14:textId="77777777" w:rsidR="007615D6" w:rsidRPr="005B25A1" w:rsidRDefault="007615D6" w:rsidP="007615D6">
      <w:pPr>
        <w:keepNext/>
        <w:keepLines/>
      </w:pPr>
      <w:r w:rsidRPr="005B25A1">
        <w:t>Merge into S2-2409977?</w:t>
      </w:r>
    </w:p>
    <w:p w14:paraId="5C3CDB32" w14:textId="77777777" w:rsidR="007615D6" w:rsidRPr="005B25A1" w:rsidRDefault="007615D6" w:rsidP="007615D6">
      <w:pPr>
        <w:keepNext/>
        <w:keepLines/>
        <w:rPr>
          <w:b/>
          <w:bCs/>
        </w:rPr>
      </w:pPr>
      <w:r w:rsidRPr="005B25A1">
        <w:rPr>
          <w:b/>
          <w:bCs/>
        </w:rPr>
        <w:t>Parallel discussion:</w:t>
      </w:r>
    </w:p>
    <w:p w14:paraId="45CF5C02" w14:textId="77777777" w:rsidR="00D02303" w:rsidRPr="005B25A1" w:rsidRDefault="00D02303" w:rsidP="00D02303">
      <w:pPr>
        <w:keepNext/>
        <w:keepLines/>
      </w:pPr>
      <w:r>
        <w:t xml:space="preserve">Merged into </w:t>
      </w:r>
      <w:r w:rsidRPr="00CE3EC0">
        <w:rPr>
          <w:color w:val="0000FF"/>
        </w:rPr>
        <w:t>S2-2</w:t>
      </w:r>
      <w:r>
        <w:rPr>
          <w:color w:val="0000FF"/>
        </w:rPr>
        <w:t>410824</w:t>
      </w:r>
      <w:r>
        <w:t>.</w:t>
      </w:r>
    </w:p>
    <w:p w14:paraId="3F099124" w14:textId="77777777" w:rsidR="00D02303" w:rsidRPr="00EB0339" w:rsidRDefault="00D02303" w:rsidP="00D02303">
      <w:r w:rsidRPr="005B25A1">
        <w:rPr>
          <w:b/>
          <w:bCs/>
        </w:rPr>
        <w:t>Status:</w:t>
      </w:r>
      <w:r>
        <w:t xml:space="preserve"> </w:t>
      </w:r>
      <w:r>
        <w:rPr>
          <w:color w:val="0000FF"/>
        </w:rPr>
        <w:t>Merged</w:t>
      </w:r>
      <w:r>
        <w:t>.</w:t>
      </w:r>
    </w:p>
    <w:p w14:paraId="27B93D11" w14:textId="77777777" w:rsidR="00E00DA6" w:rsidRDefault="007615D6" w:rsidP="000A3FBD">
      <w:pPr>
        <w:pStyle w:val="NormTop"/>
      </w:pPr>
      <w:r>
        <w:rPr>
          <w:color w:val="0000FF"/>
        </w:rPr>
        <w:lastRenderedPageBreak/>
        <w:t>S2-2409751</w:t>
      </w:r>
      <w:r w:rsidRPr="00D53282">
        <w:t xml:space="preserve"> </w:t>
      </w:r>
      <w:r>
        <w:t>(CR) 23.502 CR4889R1 (Rel-19, 'B'): Procedures related to MWAB enhancemet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08687B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S2-2407845</w:t>
      </w:r>
      <w:r>
        <w:t>.</w:t>
      </w:r>
    </w:p>
    <w:p w14:paraId="2B5ADF9F" w14:textId="77777777" w:rsidR="007615D6" w:rsidRPr="005B25A1" w:rsidRDefault="007615D6" w:rsidP="007615D6">
      <w:pPr>
        <w:keepNext/>
        <w:keepLines/>
        <w:rPr>
          <w:b/>
          <w:bCs/>
        </w:rPr>
      </w:pPr>
      <w:r w:rsidRPr="005B25A1">
        <w:rPr>
          <w:b/>
          <w:bCs/>
        </w:rPr>
        <w:t>Convenor comment:</w:t>
      </w:r>
    </w:p>
    <w:p w14:paraId="5841A955" w14:textId="77777777" w:rsidR="007615D6" w:rsidRPr="005B25A1" w:rsidRDefault="007615D6" w:rsidP="007615D6">
      <w:pPr>
        <w:keepNext/>
        <w:keepLines/>
      </w:pPr>
      <w:r w:rsidRPr="005B25A1">
        <w:t>Merge into S2-2409977?</w:t>
      </w:r>
    </w:p>
    <w:p w14:paraId="6A0A0229" w14:textId="77777777" w:rsidR="007615D6" w:rsidRPr="005B25A1" w:rsidRDefault="007615D6" w:rsidP="007615D6">
      <w:pPr>
        <w:keepNext/>
        <w:keepLines/>
        <w:rPr>
          <w:b/>
          <w:bCs/>
        </w:rPr>
      </w:pPr>
      <w:r w:rsidRPr="005B25A1">
        <w:rPr>
          <w:b/>
          <w:bCs/>
        </w:rPr>
        <w:t>Parallel discussion:</w:t>
      </w:r>
    </w:p>
    <w:p w14:paraId="6D11F8CD" w14:textId="77777777" w:rsidR="00D02303" w:rsidRPr="005B25A1" w:rsidRDefault="00D02303" w:rsidP="00D02303">
      <w:pPr>
        <w:keepNext/>
        <w:keepLines/>
      </w:pPr>
      <w:r>
        <w:t xml:space="preserve">Merged into </w:t>
      </w:r>
      <w:r w:rsidRPr="00CE3EC0">
        <w:rPr>
          <w:color w:val="0000FF"/>
        </w:rPr>
        <w:t>S2-2</w:t>
      </w:r>
      <w:r>
        <w:rPr>
          <w:color w:val="0000FF"/>
        </w:rPr>
        <w:t>410824</w:t>
      </w:r>
      <w:r>
        <w:t>.</w:t>
      </w:r>
    </w:p>
    <w:p w14:paraId="6582D1CC" w14:textId="77777777" w:rsidR="00D02303" w:rsidRPr="00EB0339" w:rsidRDefault="00D02303" w:rsidP="00D02303">
      <w:r w:rsidRPr="005B25A1">
        <w:rPr>
          <w:b/>
          <w:bCs/>
        </w:rPr>
        <w:t>Status:</w:t>
      </w:r>
      <w:r>
        <w:t xml:space="preserve"> </w:t>
      </w:r>
      <w:r>
        <w:rPr>
          <w:color w:val="0000FF"/>
        </w:rPr>
        <w:t>Merged</w:t>
      </w:r>
      <w:r>
        <w:t>.</w:t>
      </w:r>
    </w:p>
    <w:p w14:paraId="7EDF98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Mobility support</w:t>
      </w:r>
    </w:p>
    <w:p w14:paraId="62E2AA7F" w14:textId="77777777" w:rsidR="00E00DA6" w:rsidRDefault="007615D6" w:rsidP="000A3FBD">
      <w:pPr>
        <w:pStyle w:val="NormTop"/>
      </w:pPr>
      <w:r>
        <w:rPr>
          <w:color w:val="0000FF"/>
        </w:rPr>
        <w:t>S2-2410364</w:t>
      </w:r>
      <w:r w:rsidRPr="00D53282">
        <w:t xml:space="preserve"> </w:t>
      </w:r>
      <w:r>
        <w:t>(CR) 23.501 CR5766 (Rel-19, 'B'): Configuration for Xn HO between MWABs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Xn Handover between MWABs to support for Mobility of UEs served by MWABs.</w:t>
      </w:r>
    </w:p>
    <w:p w14:paraId="2CB3B2F7" w14:textId="77777777" w:rsidR="007615D6" w:rsidRPr="005B25A1" w:rsidRDefault="007615D6" w:rsidP="007615D6">
      <w:pPr>
        <w:keepNext/>
        <w:keepLines/>
        <w:rPr>
          <w:b/>
          <w:bCs/>
        </w:rPr>
      </w:pPr>
      <w:r w:rsidRPr="005B25A1">
        <w:rPr>
          <w:b/>
          <w:bCs/>
        </w:rPr>
        <w:t>Convenor comment:</w:t>
      </w:r>
    </w:p>
    <w:p w14:paraId="04E565A2" w14:textId="77777777" w:rsidR="007615D6" w:rsidRPr="005B25A1" w:rsidRDefault="007615D6" w:rsidP="007615D6">
      <w:pPr>
        <w:keepNext/>
        <w:keepLines/>
      </w:pPr>
      <w:r w:rsidRPr="005B25A1">
        <w:t>Postpone? - pending RAN WG3 feedback on Xn support.</w:t>
      </w:r>
    </w:p>
    <w:p w14:paraId="6F78984B" w14:textId="77777777" w:rsidR="007615D6" w:rsidRPr="005B25A1" w:rsidRDefault="007615D6" w:rsidP="007615D6">
      <w:pPr>
        <w:keepNext/>
        <w:keepLines/>
        <w:rPr>
          <w:b/>
          <w:bCs/>
        </w:rPr>
      </w:pPr>
      <w:r w:rsidRPr="005B25A1">
        <w:rPr>
          <w:b/>
          <w:bCs/>
        </w:rPr>
        <w:t>Parallel discussion:</w:t>
      </w:r>
    </w:p>
    <w:p w14:paraId="0077680A" w14:textId="090B2210" w:rsidR="007615D6" w:rsidRPr="005B25A1" w:rsidRDefault="000973A4" w:rsidP="007615D6">
      <w:pPr>
        <w:keepNext/>
        <w:keepLines/>
      </w:pPr>
      <w:r>
        <w:t xml:space="preserve">LG Electronics questioned handling this CR as the </w:t>
      </w:r>
      <w:proofErr w:type="spellStart"/>
      <w:r>
        <w:t>Xn</w:t>
      </w:r>
      <w:proofErr w:type="spellEnd"/>
      <w:r>
        <w:t xml:space="preserve"> interface is still under study in RAN WG3. Sony agreed that the RAN WG3 feedback should be awaited. Samsung suggested that this can be postponed until RAN WG3 have finalized the </w:t>
      </w:r>
      <w:proofErr w:type="spellStart"/>
      <w:r>
        <w:t>Xn</w:t>
      </w:r>
      <w:proofErr w:type="spellEnd"/>
      <w:r>
        <w:t xml:space="preserve"> interface. Sony proposed noting this now and if RAN WG3 define the </w:t>
      </w:r>
      <w:proofErr w:type="spellStart"/>
      <w:r>
        <w:t>Xn</w:t>
      </w:r>
      <w:proofErr w:type="spellEnd"/>
      <w:r>
        <w:t xml:space="preserve"> then alignment CRs can be proposed to SA WG2. This was then </w:t>
      </w:r>
      <w:r w:rsidRPr="00C3284B">
        <w:rPr>
          <w:color w:val="0000FF"/>
        </w:rPr>
        <w:t>noted</w:t>
      </w:r>
      <w:r>
        <w:t xml:space="preserve"> in parallel session.</w:t>
      </w:r>
    </w:p>
    <w:p w14:paraId="0FB15618" w14:textId="0B2673BE" w:rsidR="007615D6" w:rsidRPr="00EB0339" w:rsidRDefault="007615D6" w:rsidP="007615D6">
      <w:r w:rsidRPr="005B25A1">
        <w:rPr>
          <w:b/>
          <w:bCs/>
        </w:rPr>
        <w:t>Status:</w:t>
      </w:r>
      <w:r>
        <w:t xml:space="preserve"> </w:t>
      </w:r>
      <w:r>
        <w:rPr>
          <w:color w:val="0000FF"/>
        </w:rPr>
        <w:t>Noted</w:t>
      </w:r>
      <w:r>
        <w:t>.</w:t>
      </w:r>
    </w:p>
    <w:p w14:paraId="21408B9F" w14:textId="77777777" w:rsidR="00E00DA6" w:rsidRDefault="007615D6" w:rsidP="000A3FBD">
      <w:pPr>
        <w:pStyle w:val="NormTop"/>
      </w:pPr>
      <w:r>
        <w:rPr>
          <w:color w:val="0000FF"/>
        </w:rPr>
        <w:t>S2-2410370</w:t>
      </w:r>
      <w:r w:rsidRPr="00D53282">
        <w:t xml:space="preserve"> </w:t>
      </w:r>
      <w:r>
        <w:t>(CR) 23.501 CR5769 (Rel-19, 'B'): Xn Handover between MWABs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Xn Handover between MWABs to support for Mobility of UEs served by MWABs.</w:t>
      </w:r>
    </w:p>
    <w:p w14:paraId="44390F61" w14:textId="77777777" w:rsidR="007615D6" w:rsidRPr="005B25A1" w:rsidRDefault="007615D6" w:rsidP="007615D6">
      <w:pPr>
        <w:keepNext/>
        <w:keepLines/>
        <w:rPr>
          <w:b/>
          <w:bCs/>
        </w:rPr>
      </w:pPr>
      <w:r w:rsidRPr="005B25A1">
        <w:rPr>
          <w:b/>
          <w:bCs/>
        </w:rPr>
        <w:t>Convenor comment:</w:t>
      </w:r>
    </w:p>
    <w:p w14:paraId="5C0FD40E" w14:textId="77777777" w:rsidR="007615D6" w:rsidRPr="005B25A1" w:rsidRDefault="007615D6" w:rsidP="007615D6">
      <w:pPr>
        <w:keepNext/>
        <w:keepLines/>
      </w:pPr>
      <w:r w:rsidRPr="005B25A1">
        <w:t>Merge into S2-2410364?</w:t>
      </w:r>
    </w:p>
    <w:p w14:paraId="6646F26D" w14:textId="77777777" w:rsidR="007615D6" w:rsidRPr="005B25A1" w:rsidRDefault="007615D6" w:rsidP="007615D6">
      <w:pPr>
        <w:keepNext/>
        <w:keepLines/>
        <w:rPr>
          <w:b/>
          <w:bCs/>
        </w:rPr>
      </w:pPr>
      <w:r w:rsidRPr="005B25A1">
        <w:rPr>
          <w:b/>
          <w:bCs/>
        </w:rPr>
        <w:t>Parallel discussion:</w:t>
      </w:r>
    </w:p>
    <w:p w14:paraId="402EEB66" w14:textId="77777777" w:rsidR="000973A4" w:rsidRPr="005B25A1" w:rsidRDefault="000973A4" w:rsidP="000973A4">
      <w:pPr>
        <w:keepNext/>
        <w:keepLines/>
      </w:pPr>
      <w:r>
        <w:t xml:space="preserve">This was then </w:t>
      </w:r>
      <w:r w:rsidRPr="00C3284B">
        <w:rPr>
          <w:color w:val="0000FF"/>
        </w:rPr>
        <w:t>noted</w:t>
      </w:r>
      <w:r>
        <w:t xml:space="preserve"> in parallel session.</w:t>
      </w:r>
    </w:p>
    <w:p w14:paraId="63098603" w14:textId="77777777" w:rsidR="000973A4" w:rsidRPr="00EB0339" w:rsidRDefault="000973A4" w:rsidP="000973A4">
      <w:r w:rsidRPr="005B25A1">
        <w:rPr>
          <w:b/>
          <w:bCs/>
        </w:rPr>
        <w:t>Status:</w:t>
      </w:r>
      <w:r>
        <w:t xml:space="preserve"> </w:t>
      </w:r>
      <w:r>
        <w:rPr>
          <w:color w:val="0000FF"/>
        </w:rPr>
        <w:t>Noted</w:t>
      </w:r>
      <w:r>
        <w:t>.</w:t>
      </w:r>
    </w:p>
    <w:p w14:paraId="3482EC08" w14:textId="77777777" w:rsidR="00E00DA6" w:rsidRDefault="007615D6" w:rsidP="000A3FBD">
      <w:pPr>
        <w:pStyle w:val="NormTop"/>
      </w:pPr>
      <w:r>
        <w:rPr>
          <w:color w:val="0000FF"/>
        </w:rPr>
        <w:lastRenderedPageBreak/>
        <w:t>S2-2410367</w:t>
      </w:r>
      <w:r w:rsidRPr="00D53282">
        <w:t xml:space="preserve"> </w:t>
      </w:r>
      <w:r>
        <w:t>(CR) 23.501 CR5767 (Rel-19, 'B'): MWAB-UE Mobility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new Mobility Restrictions to support for Mobility of MWAB.</w:t>
      </w:r>
    </w:p>
    <w:p w14:paraId="1DA5AC20" w14:textId="77777777" w:rsidR="007615D6" w:rsidRPr="005B25A1" w:rsidRDefault="007615D6" w:rsidP="007615D6">
      <w:pPr>
        <w:keepNext/>
        <w:keepLines/>
        <w:rPr>
          <w:b/>
          <w:bCs/>
        </w:rPr>
      </w:pPr>
      <w:r w:rsidRPr="005B25A1">
        <w:rPr>
          <w:b/>
          <w:bCs/>
        </w:rPr>
        <w:t>Convenor comment:</w:t>
      </w:r>
    </w:p>
    <w:p w14:paraId="77C90A75" w14:textId="77777777" w:rsidR="007615D6" w:rsidRPr="005B25A1" w:rsidRDefault="007615D6" w:rsidP="007615D6">
      <w:pPr>
        <w:keepNext/>
        <w:keepLines/>
      </w:pPr>
      <w:r w:rsidRPr="005B25A1">
        <w:t>Handle as baseline.</w:t>
      </w:r>
    </w:p>
    <w:p w14:paraId="76A32B9A" w14:textId="77777777" w:rsidR="007615D6" w:rsidRPr="005B25A1" w:rsidRDefault="007615D6" w:rsidP="007615D6">
      <w:pPr>
        <w:keepNext/>
        <w:keepLines/>
        <w:rPr>
          <w:b/>
          <w:bCs/>
        </w:rPr>
      </w:pPr>
      <w:r w:rsidRPr="005B25A1">
        <w:rPr>
          <w:b/>
          <w:bCs/>
        </w:rPr>
        <w:t>Parallel discussion:</w:t>
      </w:r>
    </w:p>
    <w:p w14:paraId="6CCCB1F2" w14:textId="67B5F0E9" w:rsidR="007615D6" w:rsidRPr="005B25A1" w:rsidRDefault="000973A4" w:rsidP="007615D6">
      <w:pPr>
        <w:keepNext/>
        <w:keepLines/>
      </w:pPr>
      <w:r>
        <w:t xml:space="preserve">Some clarification was needed for this. Nokia suggested postponing this until the RAN WG3 discussions are completed. This was then </w:t>
      </w:r>
      <w:r w:rsidRPr="00151340">
        <w:rPr>
          <w:color w:val="0000FF"/>
        </w:rPr>
        <w:t>postponed</w:t>
      </w:r>
      <w:r>
        <w:t xml:space="preserve"> in parallel session. </w:t>
      </w:r>
    </w:p>
    <w:p w14:paraId="0BF8B1DD" w14:textId="31D70BDF" w:rsidR="007615D6" w:rsidRPr="00EB0339" w:rsidRDefault="007615D6" w:rsidP="007615D6">
      <w:r w:rsidRPr="005B25A1">
        <w:rPr>
          <w:b/>
          <w:bCs/>
        </w:rPr>
        <w:t>Status:</w:t>
      </w:r>
      <w:r>
        <w:t xml:space="preserve"> </w:t>
      </w:r>
      <w:r w:rsidR="000973A4" w:rsidRPr="00151340">
        <w:rPr>
          <w:color w:val="0000FF"/>
        </w:rPr>
        <w:t>Postponed</w:t>
      </w:r>
      <w:r>
        <w:t>.</w:t>
      </w:r>
    </w:p>
    <w:p w14:paraId="5ECC1E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access control</w:t>
      </w:r>
    </w:p>
    <w:p w14:paraId="57CAB040" w14:textId="77777777" w:rsidR="00E00DA6" w:rsidRDefault="007615D6" w:rsidP="000A3FBD">
      <w:pPr>
        <w:pStyle w:val="NormTop"/>
      </w:pPr>
      <w:r>
        <w:rPr>
          <w:color w:val="0000FF"/>
        </w:rPr>
        <w:t>S2-2409749</w:t>
      </w:r>
      <w:r w:rsidRPr="00D53282">
        <w:t xml:space="preserve"> </w:t>
      </w:r>
      <w:r>
        <w:t>(CR) 23.501 CR5468R4 (Rel-19, 'B'): Control of UE access to MWAB (Source: Huawei, HiSilicon, Nokia, ZTE,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15D87E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S2-2409244</w:t>
      </w:r>
      <w:r>
        <w:t>.</w:t>
      </w:r>
    </w:p>
    <w:p w14:paraId="2D83CDD1" w14:textId="77777777" w:rsidR="007615D6" w:rsidRPr="005B25A1" w:rsidRDefault="007615D6" w:rsidP="007615D6">
      <w:pPr>
        <w:keepNext/>
        <w:keepLines/>
        <w:rPr>
          <w:b/>
          <w:bCs/>
        </w:rPr>
      </w:pPr>
      <w:r w:rsidRPr="005B25A1">
        <w:rPr>
          <w:b/>
          <w:bCs/>
        </w:rPr>
        <w:t>Convenor comment:</w:t>
      </w:r>
    </w:p>
    <w:p w14:paraId="347B8FA3" w14:textId="77777777" w:rsidR="007615D6" w:rsidRPr="005B25A1" w:rsidRDefault="007615D6" w:rsidP="007615D6">
      <w:pPr>
        <w:keepNext/>
        <w:keepLines/>
      </w:pPr>
      <w:r w:rsidRPr="005B25A1">
        <w:t>Handle as baseline.</w:t>
      </w:r>
    </w:p>
    <w:p w14:paraId="03422959" w14:textId="77777777" w:rsidR="007615D6" w:rsidRPr="005B25A1" w:rsidRDefault="007615D6" w:rsidP="007615D6">
      <w:pPr>
        <w:keepNext/>
        <w:keepLines/>
        <w:rPr>
          <w:b/>
          <w:bCs/>
        </w:rPr>
      </w:pPr>
      <w:r w:rsidRPr="005B25A1">
        <w:rPr>
          <w:b/>
          <w:bCs/>
        </w:rPr>
        <w:t>Parallel discussion:</w:t>
      </w:r>
    </w:p>
    <w:p w14:paraId="1C38F99A" w14:textId="77777777" w:rsidR="007615D6" w:rsidRPr="005B25A1" w:rsidRDefault="007615D6" w:rsidP="007615D6">
      <w:pPr>
        <w:keepNext/>
        <w:keepLines/>
      </w:pPr>
      <w:r w:rsidRPr="005B25A1">
        <w:t>-</w:t>
      </w:r>
    </w:p>
    <w:p w14:paraId="50CC3A40" w14:textId="77777777" w:rsidR="007615D6" w:rsidRPr="005B25A1" w:rsidRDefault="007615D6" w:rsidP="007615D6">
      <w:pPr>
        <w:keepNext/>
        <w:keepLines/>
        <w:rPr>
          <w:b/>
          <w:bCs/>
        </w:rPr>
      </w:pPr>
      <w:r w:rsidRPr="005B25A1">
        <w:rPr>
          <w:b/>
          <w:bCs/>
        </w:rPr>
        <w:t>Plenary Discussion:</w:t>
      </w:r>
    </w:p>
    <w:p w14:paraId="45E387A9" w14:textId="77777777" w:rsidR="007615D6" w:rsidRPr="005B25A1" w:rsidRDefault="007615D6" w:rsidP="007615D6">
      <w:pPr>
        <w:keepNext/>
        <w:keepLines/>
      </w:pPr>
      <w:r>
        <w:rPr>
          <w:color w:val="FF0000"/>
        </w:rPr>
        <w:t>NO DISCUSSION RECORDED</w:t>
      </w:r>
    </w:p>
    <w:p w14:paraId="44D83323" w14:textId="77777777" w:rsidR="007615D6" w:rsidRPr="00EB0339" w:rsidRDefault="007615D6" w:rsidP="007615D6">
      <w:r w:rsidRPr="005B25A1">
        <w:rPr>
          <w:b/>
          <w:bCs/>
        </w:rPr>
        <w:t>Status:</w:t>
      </w:r>
      <w:r>
        <w:t xml:space="preserve"> </w:t>
      </w:r>
      <w:r>
        <w:rPr>
          <w:color w:val="0000FF"/>
        </w:rPr>
        <w:t>Not concluded</w:t>
      </w:r>
      <w:r>
        <w:t>.</w:t>
      </w:r>
    </w:p>
    <w:p w14:paraId="352EB044" w14:textId="77777777" w:rsidR="00E00DA6" w:rsidRDefault="007615D6" w:rsidP="000A3FBD">
      <w:pPr>
        <w:pStyle w:val="NormTop"/>
      </w:pPr>
      <w:r>
        <w:rPr>
          <w:color w:val="0000FF"/>
        </w:rPr>
        <w:t>S2-2410030</w:t>
      </w:r>
      <w:r w:rsidRPr="00D53282">
        <w:t xml:space="preserve"> </w:t>
      </w:r>
      <w:r>
        <w:t>(CR) 23.501 CR5697 (Rel-19, 'B'): MWAB UE Access Control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UE access control description in clause 5.49.6.</w:t>
      </w:r>
    </w:p>
    <w:p w14:paraId="5B2CDF6B" w14:textId="77777777" w:rsidR="007615D6" w:rsidRPr="005B25A1" w:rsidRDefault="007615D6" w:rsidP="007615D6">
      <w:pPr>
        <w:keepNext/>
        <w:keepLines/>
        <w:rPr>
          <w:b/>
          <w:bCs/>
        </w:rPr>
      </w:pPr>
      <w:r w:rsidRPr="005B25A1">
        <w:rPr>
          <w:b/>
          <w:bCs/>
        </w:rPr>
        <w:t>Convenor comment:</w:t>
      </w:r>
    </w:p>
    <w:p w14:paraId="6383E6FB" w14:textId="77777777" w:rsidR="007615D6" w:rsidRPr="005B25A1" w:rsidRDefault="007615D6" w:rsidP="007615D6">
      <w:pPr>
        <w:keepNext/>
        <w:keepLines/>
      </w:pPr>
      <w:r w:rsidRPr="005B25A1">
        <w:t>Merge into S2-2410030?</w:t>
      </w:r>
    </w:p>
    <w:p w14:paraId="56412697" w14:textId="77777777" w:rsidR="007615D6" w:rsidRPr="005B25A1" w:rsidRDefault="007615D6" w:rsidP="007615D6">
      <w:pPr>
        <w:keepNext/>
        <w:keepLines/>
        <w:rPr>
          <w:b/>
          <w:bCs/>
        </w:rPr>
      </w:pPr>
      <w:r w:rsidRPr="005B25A1">
        <w:rPr>
          <w:b/>
          <w:bCs/>
        </w:rPr>
        <w:t>Parallel discussion:</w:t>
      </w:r>
    </w:p>
    <w:p w14:paraId="1C724EEB" w14:textId="77777777" w:rsidR="007615D6" w:rsidRPr="005B25A1" w:rsidRDefault="007615D6" w:rsidP="007615D6">
      <w:pPr>
        <w:keepNext/>
        <w:keepLines/>
      </w:pPr>
      <w:r w:rsidRPr="005B25A1">
        <w:t>-</w:t>
      </w:r>
    </w:p>
    <w:p w14:paraId="684A3B9A" w14:textId="77777777" w:rsidR="007615D6" w:rsidRPr="005B25A1" w:rsidRDefault="007615D6" w:rsidP="007615D6">
      <w:pPr>
        <w:keepNext/>
        <w:keepLines/>
        <w:rPr>
          <w:b/>
          <w:bCs/>
        </w:rPr>
      </w:pPr>
      <w:r w:rsidRPr="005B25A1">
        <w:rPr>
          <w:b/>
          <w:bCs/>
        </w:rPr>
        <w:t>Plenary Discussion:</w:t>
      </w:r>
    </w:p>
    <w:p w14:paraId="02DD5F90" w14:textId="77777777" w:rsidR="007615D6" w:rsidRPr="005B25A1" w:rsidRDefault="007615D6" w:rsidP="007615D6">
      <w:pPr>
        <w:keepNext/>
        <w:keepLines/>
      </w:pPr>
      <w:r>
        <w:rPr>
          <w:color w:val="FF0000"/>
        </w:rPr>
        <w:t>NO DISCUSSION RECORDED</w:t>
      </w:r>
    </w:p>
    <w:p w14:paraId="01A7B7E9" w14:textId="77777777" w:rsidR="007615D6" w:rsidRPr="00EB0339" w:rsidRDefault="007615D6" w:rsidP="007615D6">
      <w:r w:rsidRPr="005B25A1">
        <w:rPr>
          <w:b/>
          <w:bCs/>
        </w:rPr>
        <w:t>Status:</w:t>
      </w:r>
      <w:r>
        <w:t xml:space="preserve"> </w:t>
      </w:r>
      <w:r>
        <w:rPr>
          <w:color w:val="0000FF"/>
        </w:rPr>
        <w:t>Not concluded</w:t>
      </w:r>
      <w:r>
        <w:t>.</w:t>
      </w:r>
    </w:p>
    <w:p w14:paraId="1A4719A6" w14:textId="77777777" w:rsidR="00E00DA6" w:rsidRDefault="007615D6" w:rsidP="000A3FBD">
      <w:pPr>
        <w:pStyle w:val="NormTop"/>
      </w:pPr>
      <w:r>
        <w:rPr>
          <w:color w:val="0000FF"/>
        </w:rPr>
        <w:lastRenderedPageBreak/>
        <w:t>S2-2410182</w:t>
      </w:r>
      <w:r w:rsidRPr="00D53282">
        <w:t xml:space="preserve"> </w:t>
      </w:r>
      <w:r>
        <w:t>(CR) 23.501 CR5736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34AFC207" w14:textId="77777777" w:rsidR="007615D6" w:rsidRPr="005B25A1" w:rsidRDefault="007615D6" w:rsidP="007615D6">
      <w:pPr>
        <w:keepNext/>
        <w:keepLines/>
        <w:rPr>
          <w:b/>
          <w:bCs/>
        </w:rPr>
      </w:pPr>
      <w:r w:rsidRPr="005B25A1">
        <w:rPr>
          <w:b/>
          <w:bCs/>
        </w:rPr>
        <w:t>Convenor comment:</w:t>
      </w:r>
    </w:p>
    <w:p w14:paraId="55B34D41" w14:textId="77777777" w:rsidR="007615D6" w:rsidRPr="005B25A1" w:rsidRDefault="007615D6" w:rsidP="007615D6">
      <w:pPr>
        <w:keepNext/>
        <w:keepLines/>
      </w:pPr>
      <w:r w:rsidRPr="005B25A1">
        <w:t>Merge into S2-2410030?</w:t>
      </w:r>
    </w:p>
    <w:p w14:paraId="5AA7AA4D" w14:textId="77777777" w:rsidR="007615D6" w:rsidRPr="005B25A1" w:rsidRDefault="007615D6" w:rsidP="007615D6">
      <w:pPr>
        <w:keepNext/>
        <w:keepLines/>
        <w:rPr>
          <w:b/>
          <w:bCs/>
        </w:rPr>
      </w:pPr>
      <w:r w:rsidRPr="005B25A1">
        <w:rPr>
          <w:b/>
          <w:bCs/>
        </w:rPr>
        <w:t>Parallel discussion:</w:t>
      </w:r>
    </w:p>
    <w:p w14:paraId="6D3D3731" w14:textId="77777777" w:rsidR="007615D6" w:rsidRPr="005B25A1" w:rsidRDefault="007615D6" w:rsidP="007615D6">
      <w:pPr>
        <w:keepNext/>
        <w:keepLines/>
      </w:pPr>
      <w:r w:rsidRPr="005B25A1">
        <w:t>-</w:t>
      </w:r>
    </w:p>
    <w:p w14:paraId="607B503B" w14:textId="77777777" w:rsidR="007615D6" w:rsidRPr="005B25A1" w:rsidRDefault="007615D6" w:rsidP="007615D6">
      <w:pPr>
        <w:keepNext/>
        <w:keepLines/>
        <w:rPr>
          <w:b/>
          <w:bCs/>
        </w:rPr>
      </w:pPr>
      <w:r w:rsidRPr="005B25A1">
        <w:rPr>
          <w:b/>
          <w:bCs/>
        </w:rPr>
        <w:t>Plenary Discussion:</w:t>
      </w:r>
    </w:p>
    <w:p w14:paraId="75C1C3F8" w14:textId="77777777" w:rsidR="007615D6" w:rsidRPr="005B25A1" w:rsidRDefault="007615D6" w:rsidP="007615D6">
      <w:pPr>
        <w:keepNext/>
        <w:keepLines/>
      </w:pPr>
      <w:r>
        <w:rPr>
          <w:color w:val="FF0000"/>
        </w:rPr>
        <w:t>NO DISCUSSION RECORDED</w:t>
      </w:r>
    </w:p>
    <w:p w14:paraId="2587E773" w14:textId="77777777" w:rsidR="007615D6" w:rsidRPr="00EB0339" w:rsidRDefault="007615D6" w:rsidP="007615D6">
      <w:r w:rsidRPr="005B25A1">
        <w:rPr>
          <w:b/>
          <w:bCs/>
        </w:rPr>
        <w:t>Status:</w:t>
      </w:r>
      <w:r>
        <w:t xml:space="preserve"> </w:t>
      </w:r>
      <w:r>
        <w:rPr>
          <w:color w:val="0000FF"/>
        </w:rPr>
        <w:t>Not concluded</w:t>
      </w:r>
      <w:r>
        <w:t>.</w:t>
      </w:r>
    </w:p>
    <w:p w14:paraId="69C6DF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w:t>
      </w:r>
    </w:p>
    <w:p w14:paraId="0D67B903" w14:textId="77777777" w:rsidR="00E00DA6" w:rsidRDefault="007615D6" w:rsidP="000A3FBD">
      <w:pPr>
        <w:pStyle w:val="NormTop"/>
      </w:pPr>
      <w:r>
        <w:rPr>
          <w:color w:val="0000FF"/>
        </w:rPr>
        <w:t>S2-2410054</w:t>
      </w:r>
      <w:r w:rsidRPr="00D53282">
        <w:t xml:space="preserve"> </w:t>
      </w:r>
      <w:r>
        <w:t>(CR) 23.501 CR5707 (Rel-19, 'F'): Clarification on 5G MOCN support (Source: LG Electronics, Samsung)</w:t>
      </w:r>
      <w:r>
        <w:br/>
      </w:r>
      <w:r w:rsidRPr="00D53282">
        <w:rPr>
          <w:b/>
        </w:rPr>
        <w:t>Document for:</w:t>
      </w:r>
      <w:r w:rsidRPr="00D53282">
        <w:t xml:space="preserve"> </w:t>
      </w:r>
      <w:r>
        <w:t>Approval</w:t>
      </w:r>
      <w:r>
        <w:br/>
      </w:r>
      <w:r w:rsidRPr="00D53282">
        <w:rPr>
          <w:b/>
        </w:rPr>
        <w:t>Abstract:</w:t>
      </w:r>
      <w:r w:rsidRPr="00D53282">
        <w:t xml:space="preserve"> </w:t>
      </w:r>
      <w:r>
        <w:br/>
        <w:t>Summary of change:  5.49.1.1 - Add description about how to support 5G MOCN.</w:t>
      </w:r>
    </w:p>
    <w:p w14:paraId="5F315FE9" w14:textId="77777777" w:rsidR="007615D6" w:rsidRPr="005B25A1" w:rsidRDefault="007615D6" w:rsidP="007615D6">
      <w:pPr>
        <w:keepNext/>
        <w:keepLines/>
        <w:rPr>
          <w:b/>
          <w:bCs/>
        </w:rPr>
      </w:pPr>
      <w:r w:rsidRPr="005B25A1">
        <w:rPr>
          <w:b/>
          <w:bCs/>
        </w:rPr>
        <w:t>Convenor comment:</w:t>
      </w:r>
    </w:p>
    <w:p w14:paraId="043953DA" w14:textId="77777777" w:rsidR="007615D6" w:rsidRPr="005B25A1" w:rsidRDefault="007615D6" w:rsidP="007615D6">
      <w:pPr>
        <w:keepNext/>
        <w:keepLines/>
      </w:pPr>
      <w:r w:rsidRPr="005B25A1">
        <w:t>Handle.</w:t>
      </w:r>
    </w:p>
    <w:p w14:paraId="26527C62" w14:textId="77777777" w:rsidR="007615D6" w:rsidRPr="005B25A1" w:rsidRDefault="007615D6" w:rsidP="007615D6">
      <w:pPr>
        <w:keepNext/>
        <w:keepLines/>
        <w:rPr>
          <w:b/>
          <w:bCs/>
        </w:rPr>
      </w:pPr>
      <w:r w:rsidRPr="005B25A1">
        <w:rPr>
          <w:b/>
          <w:bCs/>
        </w:rPr>
        <w:t>Parallel discussion:</w:t>
      </w:r>
    </w:p>
    <w:p w14:paraId="457A7931" w14:textId="77777777" w:rsidR="007615D6" w:rsidRPr="005B25A1" w:rsidRDefault="007615D6" w:rsidP="007615D6">
      <w:pPr>
        <w:keepNext/>
        <w:keepLines/>
      </w:pPr>
      <w:r w:rsidRPr="005B25A1">
        <w:t>-</w:t>
      </w:r>
    </w:p>
    <w:p w14:paraId="0688327B" w14:textId="77777777" w:rsidR="007615D6" w:rsidRPr="005B25A1" w:rsidRDefault="007615D6" w:rsidP="007615D6">
      <w:pPr>
        <w:keepNext/>
        <w:keepLines/>
        <w:rPr>
          <w:b/>
          <w:bCs/>
        </w:rPr>
      </w:pPr>
      <w:r w:rsidRPr="005B25A1">
        <w:rPr>
          <w:b/>
          <w:bCs/>
        </w:rPr>
        <w:t>Plenary Discussion:</w:t>
      </w:r>
    </w:p>
    <w:p w14:paraId="32055ED1" w14:textId="77777777" w:rsidR="007615D6" w:rsidRPr="005B25A1" w:rsidRDefault="007615D6" w:rsidP="007615D6">
      <w:pPr>
        <w:keepNext/>
        <w:keepLines/>
      </w:pPr>
      <w:r>
        <w:rPr>
          <w:color w:val="FF0000"/>
        </w:rPr>
        <w:t>NO DISCUSSION RECORDED</w:t>
      </w:r>
    </w:p>
    <w:p w14:paraId="1313525E" w14:textId="77777777" w:rsidR="007615D6" w:rsidRPr="00EB0339" w:rsidRDefault="007615D6" w:rsidP="007615D6">
      <w:r w:rsidRPr="005B25A1">
        <w:rPr>
          <w:b/>
          <w:bCs/>
        </w:rPr>
        <w:t>Status:</w:t>
      </w:r>
      <w:r>
        <w:t xml:space="preserve"> </w:t>
      </w:r>
      <w:r>
        <w:rPr>
          <w:color w:val="0000FF"/>
        </w:rPr>
        <w:t>Not concluded</w:t>
      </w:r>
      <w:r>
        <w:t>.</w:t>
      </w:r>
    </w:p>
    <w:p w14:paraId="674B9CD7" w14:textId="77777777" w:rsidR="00E00DA6" w:rsidRDefault="007615D6" w:rsidP="000A3FBD">
      <w:pPr>
        <w:pStyle w:val="NormTop"/>
      </w:pPr>
      <w:r>
        <w:rPr>
          <w:color w:val="0000FF"/>
        </w:rPr>
        <w:t>S2-2410028</w:t>
      </w:r>
      <w:r w:rsidRPr="00D53282">
        <w:t xml:space="preserve"> </w:t>
      </w:r>
      <w:r>
        <w:t>(CR) 23.501 CR5695 (Rel-19, 'C'): MWAB principles and functional entities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clause 5.49.1.1 Update in descriptions and figures in S.1, S.2, S.3.</w:t>
      </w:r>
    </w:p>
    <w:p w14:paraId="5ACCC2E3" w14:textId="77777777" w:rsidR="007615D6" w:rsidRPr="005B25A1" w:rsidRDefault="007615D6" w:rsidP="007615D6">
      <w:pPr>
        <w:keepNext/>
        <w:keepLines/>
        <w:rPr>
          <w:b/>
          <w:bCs/>
        </w:rPr>
      </w:pPr>
      <w:r w:rsidRPr="005B25A1">
        <w:rPr>
          <w:b/>
          <w:bCs/>
        </w:rPr>
        <w:t>Convenor comment:</w:t>
      </w:r>
    </w:p>
    <w:p w14:paraId="7C5D760C" w14:textId="77777777" w:rsidR="007615D6" w:rsidRPr="005B25A1" w:rsidRDefault="007615D6" w:rsidP="007615D6">
      <w:pPr>
        <w:keepNext/>
        <w:keepLines/>
      </w:pPr>
      <w:r w:rsidRPr="005B25A1">
        <w:t>Handle.</w:t>
      </w:r>
    </w:p>
    <w:p w14:paraId="2886A6AB" w14:textId="77777777" w:rsidR="007615D6" w:rsidRPr="005B25A1" w:rsidRDefault="007615D6" w:rsidP="007615D6">
      <w:pPr>
        <w:keepNext/>
        <w:keepLines/>
        <w:rPr>
          <w:b/>
          <w:bCs/>
        </w:rPr>
      </w:pPr>
      <w:r w:rsidRPr="005B25A1">
        <w:rPr>
          <w:b/>
          <w:bCs/>
        </w:rPr>
        <w:t>Parallel discussion:</w:t>
      </w:r>
    </w:p>
    <w:p w14:paraId="50B4AEC9" w14:textId="77777777" w:rsidR="007615D6" w:rsidRPr="005B25A1" w:rsidRDefault="007615D6" w:rsidP="007615D6">
      <w:pPr>
        <w:keepNext/>
        <w:keepLines/>
      </w:pPr>
      <w:r w:rsidRPr="005B25A1">
        <w:t>-</w:t>
      </w:r>
    </w:p>
    <w:p w14:paraId="3EA2257E" w14:textId="77777777" w:rsidR="007615D6" w:rsidRPr="005B25A1" w:rsidRDefault="007615D6" w:rsidP="007615D6">
      <w:pPr>
        <w:keepNext/>
        <w:keepLines/>
        <w:rPr>
          <w:b/>
          <w:bCs/>
        </w:rPr>
      </w:pPr>
      <w:r w:rsidRPr="005B25A1">
        <w:rPr>
          <w:b/>
          <w:bCs/>
        </w:rPr>
        <w:t>Plenary Discussion:</w:t>
      </w:r>
    </w:p>
    <w:p w14:paraId="6D852FC2" w14:textId="77777777" w:rsidR="007615D6" w:rsidRPr="005B25A1" w:rsidRDefault="007615D6" w:rsidP="007615D6">
      <w:pPr>
        <w:keepNext/>
        <w:keepLines/>
      </w:pPr>
      <w:r>
        <w:rPr>
          <w:color w:val="FF0000"/>
        </w:rPr>
        <w:t>NO DISCUSSION RECORDED</w:t>
      </w:r>
    </w:p>
    <w:p w14:paraId="29860F47" w14:textId="77777777" w:rsidR="007615D6" w:rsidRPr="00EB0339" w:rsidRDefault="007615D6" w:rsidP="007615D6">
      <w:r w:rsidRPr="005B25A1">
        <w:rPr>
          <w:b/>
          <w:bCs/>
        </w:rPr>
        <w:t>Status:</w:t>
      </w:r>
      <w:r>
        <w:t xml:space="preserve"> </w:t>
      </w:r>
      <w:r>
        <w:rPr>
          <w:color w:val="0000FF"/>
        </w:rPr>
        <w:t>Not concluded</w:t>
      </w:r>
      <w:r>
        <w:t>.</w:t>
      </w:r>
    </w:p>
    <w:p w14:paraId="1704DC8E" w14:textId="77777777" w:rsidR="00E00DA6" w:rsidRDefault="007615D6" w:rsidP="000A3FBD">
      <w:pPr>
        <w:pStyle w:val="NormTop"/>
      </w:pPr>
      <w:r>
        <w:rPr>
          <w:color w:val="0000FF"/>
        </w:rPr>
        <w:lastRenderedPageBreak/>
        <w:t>S2-2410097</w:t>
      </w:r>
      <w:r w:rsidRPr="00D53282">
        <w:t xml:space="preserve"> </w:t>
      </w:r>
      <w:r>
        <w:t>(CR) 23.501 CR5718 (Rel-19, 'F'): Clarifications on same PLMN scenario of MWAB operation (Source: IIT Bombay)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added: Adding details of N2 and N3 comunication from BH PDU session to UE AMF and UE UPF when both BH PLMN and MWAB Broadcasted PLMN are same. Adding details of Xn comunication from BH PDU session to another NG-RAN node when both BH PLMN and MWAB Broadcasted PLMN are same.</w:t>
      </w:r>
    </w:p>
    <w:p w14:paraId="308DEB2F" w14:textId="77777777" w:rsidR="007615D6" w:rsidRPr="005B25A1" w:rsidRDefault="007615D6" w:rsidP="007615D6">
      <w:pPr>
        <w:keepNext/>
        <w:keepLines/>
        <w:rPr>
          <w:b/>
          <w:bCs/>
        </w:rPr>
      </w:pPr>
      <w:r w:rsidRPr="005B25A1">
        <w:rPr>
          <w:b/>
          <w:bCs/>
        </w:rPr>
        <w:t>Convenor comment:</w:t>
      </w:r>
    </w:p>
    <w:p w14:paraId="4F843B5F" w14:textId="77777777" w:rsidR="007615D6" w:rsidRPr="005B25A1" w:rsidRDefault="007615D6" w:rsidP="007615D6">
      <w:pPr>
        <w:keepNext/>
        <w:keepLines/>
      </w:pPr>
      <w:r w:rsidRPr="005B25A1">
        <w:t>Merge into S2-2410028?</w:t>
      </w:r>
    </w:p>
    <w:p w14:paraId="1EE6886D" w14:textId="77777777" w:rsidR="007615D6" w:rsidRPr="005B25A1" w:rsidRDefault="007615D6" w:rsidP="007615D6">
      <w:pPr>
        <w:keepNext/>
        <w:keepLines/>
        <w:rPr>
          <w:b/>
          <w:bCs/>
        </w:rPr>
      </w:pPr>
      <w:r w:rsidRPr="005B25A1">
        <w:rPr>
          <w:b/>
          <w:bCs/>
        </w:rPr>
        <w:t>Parallel discussion:</w:t>
      </w:r>
    </w:p>
    <w:p w14:paraId="0D0C7A11" w14:textId="77777777" w:rsidR="007615D6" w:rsidRPr="005B25A1" w:rsidRDefault="007615D6" w:rsidP="007615D6">
      <w:pPr>
        <w:keepNext/>
        <w:keepLines/>
      </w:pPr>
      <w:r w:rsidRPr="005B25A1">
        <w:t>-</w:t>
      </w:r>
    </w:p>
    <w:p w14:paraId="32B3A80E" w14:textId="77777777" w:rsidR="007615D6" w:rsidRPr="005B25A1" w:rsidRDefault="007615D6" w:rsidP="007615D6">
      <w:pPr>
        <w:keepNext/>
        <w:keepLines/>
        <w:rPr>
          <w:b/>
          <w:bCs/>
        </w:rPr>
      </w:pPr>
      <w:r w:rsidRPr="005B25A1">
        <w:rPr>
          <w:b/>
          <w:bCs/>
        </w:rPr>
        <w:t>Plenary Discussion:</w:t>
      </w:r>
    </w:p>
    <w:p w14:paraId="3142FEAC" w14:textId="77777777" w:rsidR="007615D6" w:rsidRPr="005B25A1" w:rsidRDefault="007615D6" w:rsidP="007615D6">
      <w:pPr>
        <w:keepNext/>
        <w:keepLines/>
      </w:pPr>
      <w:r>
        <w:rPr>
          <w:color w:val="FF0000"/>
        </w:rPr>
        <w:t>NO DISCUSSION RECORDED</w:t>
      </w:r>
    </w:p>
    <w:p w14:paraId="7230E14D" w14:textId="77777777" w:rsidR="007615D6" w:rsidRPr="00EB0339" w:rsidRDefault="007615D6" w:rsidP="007615D6">
      <w:r w:rsidRPr="005B25A1">
        <w:rPr>
          <w:b/>
          <w:bCs/>
        </w:rPr>
        <w:t>Status:</w:t>
      </w:r>
      <w:r>
        <w:t xml:space="preserve"> </w:t>
      </w:r>
      <w:r>
        <w:rPr>
          <w:color w:val="0000FF"/>
        </w:rPr>
        <w:t>Not concluded</w:t>
      </w:r>
      <w:r>
        <w:t>.</w:t>
      </w:r>
    </w:p>
    <w:p w14:paraId="5840387D" w14:textId="77777777" w:rsidR="00E00DA6" w:rsidRDefault="007615D6" w:rsidP="000A3FBD">
      <w:pPr>
        <w:pStyle w:val="NormTop"/>
      </w:pPr>
      <w:r>
        <w:rPr>
          <w:color w:val="0000FF"/>
        </w:rPr>
        <w:t>S2-2410055</w:t>
      </w:r>
      <w:r w:rsidRPr="00D53282">
        <w:t xml:space="preserve"> </w:t>
      </w:r>
      <w:r>
        <w:t>(CR) 23.501 CR5708 (Rel-19, 'F'): Clarification on MWAB architecture figure (Source: LG Electronics,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Figure 5.49.1.1-1 - N6 interface and cloud (as DN) are added between BH 5GC and NG-RAN/BH 5GC and 5GC serving UE. - In the NG-RAN box, (MWAB Broadcasted PLMN/SNPN) is added. - In the legend for bold line, Xn interface and OAM access are added. - In the legend for dotted line, OAM access is added.</w:t>
      </w:r>
    </w:p>
    <w:p w14:paraId="32C3F472" w14:textId="77777777" w:rsidR="007615D6" w:rsidRPr="005B25A1" w:rsidRDefault="007615D6" w:rsidP="007615D6">
      <w:pPr>
        <w:keepNext/>
        <w:keepLines/>
        <w:rPr>
          <w:b/>
          <w:bCs/>
        </w:rPr>
      </w:pPr>
      <w:r w:rsidRPr="005B25A1">
        <w:rPr>
          <w:b/>
          <w:bCs/>
        </w:rPr>
        <w:t>Convenor comment:</w:t>
      </w:r>
    </w:p>
    <w:p w14:paraId="22857582" w14:textId="77777777" w:rsidR="007615D6" w:rsidRPr="005B25A1" w:rsidRDefault="007615D6" w:rsidP="007615D6">
      <w:pPr>
        <w:keepNext/>
        <w:keepLines/>
      </w:pPr>
      <w:r w:rsidRPr="005B25A1">
        <w:t>Handle.</w:t>
      </w:r>
    </w:p>
    <w:p w14:paraId="74F9C9A0" w14:textId="77777777" w:rsidR="007615D6" w:rsidRPr="005B25A1" w:rsidRDefault="007615D6" w:rsidP="007615D6">
      <w:pPr>
        <w:keepNext/>
        <w:keepLines/>
        <w:rPr>
          <w:b/>
          <w:bCs/>
        </w:rPr>
      </w:pPr>
      <w:r w:rsidRPr="005B25A1">
        <w:rPr>
          <w:b/>
          <w:bCs/>
        </w:rPr>
        <w:t>Parallel discussion:</w:t>
      </w:r>
    </w:p>
    <w:p w14:paraId="2DB8F151" w14:textId="77777777" w:rsidR="007615D6" w:rsidRPr="005B25A1" w:rsidRDefault="007615D6" w:rsidP="007615D6">
      <w:pPr>
        <w:keepNext/>
        <w:keepLines/>
      </w:pPr>
      <w:r w:rsidRPr="005B25A1">
        <w:t>-</w:t>
      </w:r>
    </w:p>
    <w:p w14:paraId="2B0E835F" w14:textId="77777777" w:rsidR="007615D6" w:rsidRPr="005B25A1" w:rsidRDefault="007615D6" w:rsidP="007615D6">
      <w:pPr>
        <w:keepNext/>
        <w:keepLines/>
        <w:rPr>
          <w:b/>
          <w:bCs/>
        </w:rPr>
      </w:pPr>
      <w:r w:rsidRPr="005B25A1">
        <w:rPr>
          <w:b/>
          <w:bCs/>
        </w:rPr>
        <w:t>Plenary Discussion:</w:t>
      </w:r>
    </w:p>
    <w:p w14:paraId="66D2B045" w14:textId="77777777" w:rsidR="007615D6" w:rsidRPr="005B25A1" w:rsidRDefault="007615D6" w:rsidP="007615D6">
      <w:pPr>
        <w:keepNext/>
        <w:keepLines/>
      </w:pPr>
      <w:r>
        <w:rPr>
          <w:color w:val="FF0000"/>
        </w:rPr>
        <w:t>NO DISCUSSION RECORDED</w:t>
      </w:r>
    </w:p>
    <w:p w14:paraId="3BC14253" w14:textId="77777777" w:rsidR="007615D6" w:rsidRPr="00EB0339" w:rsidRDefault="007615D6" w:rsidP="007615D6">
      <w:r w:rsidRPr="005B25A1">
        <w:rPr>
          <w:b/>
          <w:bCs/>
        </w:rPr>
        <w:t>Status:</w:t>
      </w:r>
      <w:r>
        <w:t xml:space="preserve"> </w:t>
      </w:r>
      <w:r>
        <w:rPr>
          <w:color w:val="0000FF"/>
        </w:rPr>
        <w:t>Not concluded</w:t>
      </w:r>
      <w:r>
        <w:t>.</w:t>
      </w:r>
    </w:p>
    <w:p w14:paraId="001A3C47" w14:textId="77777777" w:rsidR="00E00DA6" w:rsidRDefault="007615D6" w:rsidP="000A3FBD">
      <w:pPr>
        <w:pStyle w:val="NormTop"/>
      </w:pPr>
      <w:r>
        <w:rPr>
          <w:color w:val="0000FF"/>
        </w:rPr>
        <w:t>S2-2410098</w:t>
      </w:r>
      <w:r w:rsidRPr="00D53282">
        <w:t xml:space="preserve"> </w:t>
      </w:r>
      <w:r>
        <w:t>(CR) 23.501 CR5719 (Rel-19, 'D'): Incorrect PLMN reference in Annex S (Informative) (Source: IIT Bombay)</w:t>
      </w:r>
      <w:r>
        <w:br/>
      </w:r>
      <w:r w:rsidRPr="00D53282">
        <w:rPr>
          <w:b/>
        </w:rPr>
        <w:t>Document for:</w:t>
      </w:r>
      <w:r w:rsidRPr="00D53282">
        <w:t xml:space="preserve"> </w:t>
      </w:r>
      <w:r>
        <w:t>Approval</w:t>
      </w:r>
      <w:r>
        <w:br/>
      </w:r>
      <w:r w:rsidRPr="00D53282">
        <w:rPr>
          <w:b/>
        </w:rPr>
        <w:t>Abstract:</w:t>
      </w:r>
      <w:r w:rsidRPr="00D53282">
        <w:t xml:space="preserve"> </w:t>
      </w:r>
      <w:r>
        <w:br/>
        <w:t>Summary of change: Changing 'PLMN1' to 'BH-PLMN', since PLMN1 is not used anywhere. Also, adding clarification on HPLMN since it is not indicated in the figure that is being referred in that section.</w:t>
      </w:r>
    </w:p>
    <w:p w14:paraId="09872645" w14:textId="77777777" w:rsidR="007615D6" w:rsidRPr="005B25A1" w:rsidRDefault="007615D6" w:rsidP="007615D6">
      <w:pPr>
        <w:keepNext/>
        <w:keepLines/>
        <w:rPr>
          <w:b/>
          <w:bCs/>
        </w:rPr>
      </w:pPr>
      <w:r w:rsidRPr="005B25A1">
        <w:rPr>
          <w:b/>
          <w:bCs/>
        </w:rPr>
        <w:t>Convenor comment:</w:t>
      </w:r>
    </w:p>
    <w:p w14:paraId="20D3DA92" w14:textId="77777777" w:rsidR="007615D6" w:rsidRPr="005B25A1" w:rsidRDefault="007615D6" w:rsidP="007615D6">
      <w:pPr>
        <w:keepNext/>
        <w:keepLines/>
      </w:pPr>
      <w:r w:rsidRPr="005B25A1">
        <w:t>Handle.</w:t>
      </w:r>
    </w:p>
    <w:p w14:paraId="7A74C90D" w14:textId="77777777" w:rsidR="007615D6" w:rsidRPr="005B25A1" w:rsidRDefault="007615D6" w:rsidP="007615D6">
      <w:pPr>
        <w:keepNext/>
        <w:keepLines/>
        <w:rPr>
          <w:b/>
          <w:bCs/>
        </w:rPr>
      </w:pPr>
      <w:r w:rsidRPr="005B25A1">
        <w:rPr>
          <w:b/>
          <w:bCs/>
        </w:rPr>
        <w:t>Parallel discussion:</w:t>
      </w:r>
    </w:p>
    <w:p w14:paraId="6D51E740" w14:textId="77777777" w:rsidR="007615D6" w:rsidRPr="005B25A1" w:rsidRDefault="007615D6" w:rsidP="007615D6">
      <w:pPr>
        <w:keepNext/>
        <w:keepLines/>
      </w:pPr>
      <w:r w:rsidRPr="005B25A1">
        <w:t>-</w:t>
      </w:r>
    </w:p>
    <w:p w14:paraId="7A217DA7" w14:textId="77777777" w:rsidR="007615D6" w:rsidRPr="005B25A1" w:rsidRDefault="007615D6" w:rsidP="007615D6">
      <w:pPr>
        <w:keepNext/>
        <w:keepLines/>
        <w:rPr>
          <w:b/>
          <w:bCs/>
        </w:rPr>
      </w:pPr>
      <w:r w:rsidRPr="005B25A1">
        <w:rPr>
          <w:b/>
          <w:bCs/>
        </w:rPr>
        <w:t>Plenary Discussion:</w:t>
      </w:r>
    </w:p>
    <w:p w14:paraId="71DE7629" w14:textId="77777777" w:rsidR="007615D6" w:rsidRPr="005B25A1" w:rsidRDefault="007615D6" w:rsidP="007615D6">
      <w:pPr>
        <w:keepNext/>
        <w:keepLines/>
      </w:pPr>
      <w:r>
        <w:rPr>
          <w:color w:val="FF0000"/>
        </w:rPr>
        <w:t>NO DISCUSSION RECORDED</w:t>
      </w:r>
    </w:p>
    <w:p w14:paraId="7E6804E4" w14:textId="77777777" w:rsidR="007615D6" w:rsidRPr="00EB0339" w:rsidRDefault="007615D6" w:rsidP="007615D6">
      <w:r w:rsidRPr="005B25A1">
        <w:rPr>
          <w:b/>
          <w:bCs/>
        </w:rPr>
        <w:t>Status:</w:t>
      </w:r>
      <w:r>
        <w:t xml:space="preserve"> </w:t>
      </w:r>
      <w:r>
        <w:rPr>
          <w:color w:val="0000FF"/>
        </w:rPr>
        <w:t>Not concluded</w:t>
      </w:r>
      <w:r>
        <w:t>.</w:t>
      </w:r>
    </w:p>
    <w:p w14:paraId="7790A4B9" w14:textId="77777777" w:rsidR="007615D6" w:rsidRDefault="007615D6" w:rsidP="005A50C0">
      <w:pPr>
        <w:pStyle w:val="Heading3"/>
      </w:pPr>
      <w:r>
        <w:lastRenderedPageBreak/>
        <w:t>19.7.1</w:t>
      </w:r>
      <w:r>
        <w:tab/>
        <w:t>Study on System Enhancement for Proximity-based Services in 5GS – Phase 3 (FS_5G_ProSe_Ph3)</w:t>
      </w:r>
    </w:p>
    <w:p w14:paraId="030C3DD4" w14:textId="77777777" w:rsidR="00A07364" w:rsidRDefault="00000000" w:rsidP="00BB3F37">
      <w:r>
        <w:t>There were no contributions to this agenda item.</w:t>
      </w:r>
    </w:p>
    <w:p w14:paraId="07ACA1CB" w14:textId="77777777" w:rsidR="00A07364" w:rsidRDefault="00A07364" w:rsidP="00BB3F37"/>
    <w:p w14:paraId="04C7AFEF" w14:textId="77777777" w:rsidR="007615D6" w:rsidRDefault="007615D6" w:rsidP="005A50C0">
      <w:pPr>
        <w:pStyle w:val="Heading3"/>
      </w:pPr>
      <w:r>
        <w:t>19.7.2</w:t>
      </w:r>
      <w:r>
        <w:tab/>
        <w:t>System Enhancement for Proximity-based Services in 5GS – Phase 3 (5G_ProSe_Ph3)</w:t>
      </w:r>
    </w:p>
    <w:p w14:paraId="7BB51D5B" w14:textId="77777777" w:rsidR="00E00DA6" w:rsidRDefault="007615D6" w:rsidP="000A3FBD">
      <w:pPr>
        <w:pStyle w:val="NormTop"/>
      </w:pPr>
      <w:r>
        <w:rPr>
          <w:color w:val="0000FF"/>
        </w:rPr>
        <w:t>S2-2409643</w:t>
      </w:r>
      <w:r w:rsidRPr="00D53282">
        <w:t xml:space="preserve"> </w:t>
      </w:r>
      <w:r>
        <w:t>(CR) 23.304 CR0484 (Rel-19, 'F'): Clarification on the diffusion of DNS information via MANET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4.2.8A: Added the missing 'Discovery Info message' after 'MANET'. Clause 5.14.3.2: Added clarification on the propagation of DNS information.</w:t>
      </w:r>
    </w:p>
    <w:p w14:paraId="6E34302F" w14:textId="77777777" w:rsidR="007615D6" w:rsidRPr="005B25A1" w:rsidRDefault="007615D6" w:rsidP="007615D6">
      <w:pPr>
        <w:keepNext/>
        <w:keepLines/>
        <w:rPr>
          <w:b/>
          <w:bCs/>
        </w:rPr>
      </w:pPr>
      <w:r w:rsidRPr="005B25A1">
        <w:rPr>
          <w:b/>
          <w:bCs/>
        </w:rPr>
        <w:t>Convenor comment:</w:t>
      </w:r>
    </w:p>
    <w:p w14:paraId="6329653F" w14:textId="77777777" w:rsidR="007615D6" w:rsidRPr="005B25A1" w:rsidRDefault="007615D6" w:rsidP="007615D6">
      <w:pPr>
        <w:keepNext/>
        <w:keepLines/>
      </w:pPr>
      <w:r w:rsidRPr="005B25A1">
        <w:t>Not on agenda: Mark as not handled.</w:t>
      </w:r>
    </w:p>
    <w:p w14:paraId="461E0A90" w14:textId="77777777" w:rsidR="007615D6" w:rsidRPr="005B25A1" w:rsidRDefault="007615D6" w:rsidP="007615D6">
      <w:pPr>
        <w:keepNext/>
        <w:keepLines/>
        <w:rPr>
          <w:b/>
          <w:bCs/>
        </w:rPr>
      </w:pPr>
      <w:r w:rsidRPr="005B25A1">
        <w:rPr>
          <w:b/>
          <w:bCs/>
        </w:rPr>
        <w:t>Parallel discussion:</w:t>
      </w:r>
    </w:p>
    <w:p w14:paraId="098806A4" w14:textId="77777777" w:rsidR="007615D6" w:rsidRPr="005B25A1" w:rsidRDefault="007615D6" w:rsidP="007615D6">
      <w:pPr>
        <w:keepNext/>
        <w:keepLines/>
      </w:pPr>
      <w:r w:rsidRPr="005B25A1">
        <w:t>-</w:t>
      </w:r>
    </w:p>
    <w:p w14:paraId="42736A44" w14:textId="77777777" w:rsidR="007615D6" w:rsidRPr="005B25A1" w:rsidRDefault="007615D6" w:rsidP="007615D6">
      <w:pPr>
        <w:keepNext/>
        <w:keepLines/>
        <w:rPr>
          <w:b/>
          <w:bCs/>
        </w:rPr>
      </w:pPr>
      <w:r w:rsidRPr="005B25A1">
        <w:rPr>
          <w:b/>
          <w:bCs/>
        </w:rPr>
        <w:t>Plenary Discussion:</w:t>
      </w:r>
    </w:p>
    <w:p w14:paraId="60C07E61" w14:textId="77777777" w:rsidR="007615D6" w:rsidRPr="005B25A1" w:rsidRDefault="007615D6" w:rsidP="007615D6">
      <w:pPr>
        <w:keepNext/>
        <w:keepLines/>
      </w:pPr>
      <w:r>
        <w:rPr>
          <w:color w:val="FF0000"/>
        </w:rPr>
        <w:t>NO DISCUSSION RECORDED</w:t>
      </w:r>
    </w:p>
    <w:p w14:paraId="53BD3A9C" w14:textId="77777777" w:rsidR="007615D6" w:rsidRPr="00EB0339" w:rsidRDefault="007615D6" w:rsidP="007615D6">
      <w:r w:rsidRPr="005B25A1">
        <w:rPr>
          <w:b/>
          <w:bCs/>
        </w:rPr>
        <w:t>Status:</w:t>
      </w:r>
      <w:r>
        <w:t xml:space="preserve"> </w:t>
      </w:r>
      <w:r>
        <w:rPr>
          <w:color w:val="0000FF"/>
        </w:rPr>
        <w:t>Not concluded</w:t>
      </w:r>
      <w:r>
        <w:t>.</w:t>
      </w:r>
    </w:p>
    <w:p w14:paraId="1D7E57AD" w14:textId="77777777" w:rsidR="00A07364" w:rsidRDefault="00A07364" w:rsidP="00BB3F37"/>
    <w:p w14:paraId="12F65BFF" w14:textId="77777777" w:rsidR="00A07364" w:rsidRDefault="00A07364" w:rsidP="00BB3F37"/>
    <w:p w14:paraId="1033F871" w14:textId="77777777" w:rsidR="007615D6" w:rsidRDefault="007615D6" w:rsidP="005A50C0">
      <w:pPr>
        <w:pStyle w:val="Heading3"/>
      </w:pPr>
      <w:r>
        <w:lastRenderedPageBreak/>
        <w:t>19.8.1</w:t>
      </w:r>
      <w:r>
        <w:tab/>
        <w:t>Study on User Identities and Authentication Architecture (FS_UIA_ARC)</w:t>
      </w:r>
    </w:p>
    <w:p w14:paraId="34CEC05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B6D4A0" w14:textId="77777777" w:rsidR="00E00DA6" w:rsidRDefault="007615D6" w:rsidP="000A3FBD">
      <w:pPr>
        <w:pStyle w:val="NormTop"/>
      </w:pPr>
      <w:r>
        <w:rPr>
          <w:color w:val="0000FF"/>
        </w:rPr>
        <w:t>S2-2409574</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5307EF57"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S2-2407448 </w:t>
      </w:r>
      <w:r>
        <w:t>from SA2#164.</w:t>
      </w:r>
    </w:p>
    <w:p w14:paraId="7275C820" w14:textId="77777777" w:rsidR="007615D6" w:rsidRPr="005B25A1" w:rsidRDefault="007615D6" w:rsidP="007615D6">
      <w:pPr>
        <w:keepNext/>
        <w:keepLines/>
        <w:rPr>
          <w:b/>
          <w:bCs/>
        </w:rPr>
      </w:pPr>
      <w:r w:rsidRPr="005B25A1">
        <w:rPr>
          <w:b/>
          <w:bCs/>
        </w:rPr>
        <w:t>Parallel discussion:</w:t>
      </w:r>
    </w:p>
    <w:p w14:paraId="2B8B6691" w14:textId="77777777" w:rsidR="007615D6" w:rsidRPr="005B25A1" w:rsidRDefault="007615D6" w:rsidP="007615D6">
      <w:pPr>
        <w:keepNext/>
        <w:keepLines/>
      </w:pPr>
      <w:r w:rsidRPr="005B25A1">
        <w:t>-</w:t>
      </w:r>
    </w:p>
    <w:p w14:paraId="1DEA94BB" w14:textId="77777777" w:rsidR="007615D6" w:rsidRPr="005B25A1" w:rsidRDefault="007615D6" w:rsidP="007615D6">
      <w:pPr>
        <w:keepNext/>
        <w:keepLines/>
        <w:rPr>
          <w:b/>
          <w:bCs/>
        </w:rPr>
      </w:pPr>
      <w:r w:rsidRPr="005B25A1">
        <w:rPr>
          <w:b/>
          <w:bCs/>
        </w:rPr>
        <w:t>Plenary Discussion:</w:t>
      </w:r>
    </w:p>
    <w:p w14:paraId="4B588B6C" w14:textId="77777777" w:rsidR="007615D6" w:rsidRPr="005B25A1" w:rsidRDefault="007615D6" w:rsidP="007615D6">
      <w:pPr>
        <w:keepNext/>
        <w:keepLines/>
      </w:pPr>
      <w:r>
        <w:rPr>
          <w:color w:val="FF0000"/>
        </w:rPr>
        <w:t>NO DISCUSSION RECORDED</w:t>
      </w:r>
    </w:p>
    <w:p w14:paraId="1EE97EA3" w14:textId="77777777" w:rsidR="007615D6" w:rsidRPr="00EB0339" w:rsidRDefault="007615D6" w:rsidP="007615D6">
      <w:r w:rsidRPr="005B25A1">
        <w:rPr>
          <w:b/>
          <w:bCs/>
        </w:rPr>
        <w:t>Status:</w:t>
      </w:r>
      <w:r>
        <w:t xml:space="preserve"> </w:t>
      </w:r>
      <w:r>
        <w:rPr>
          <w:color w:val="0000FF"/>
        </w:rPr>
        <w:t>Not concluded</w:t>
      </w:r>
      <w:r>
        <w:t>.</w:t>
      </w:r>
    </w:p>
    <w:p w14:paraId="7EABE2DE" w14:textId="77777777" w:rsidR="00E00DA6" w:rsidRDefault="007615D6" w:rsidP="000A3FBD">
      <w:pPr>
        <w:pStyle w:val="NormTop"/>
      </w:pPr>
      <w:r>
        <w:rPr>
          <w:color w:val="0000FF"/>
        </w:rPr>
        <w:t>S2-2410191</w:t>
      </w:r>
      <w:r w:rsidRPr="00D53282">
        <w:t xml:space="preserve"> </w:t>
      </w:r>
      <w:r>
        <w:t>(P-CR) 23.700-32: Key Issue #1, Key Issue #2, and Key Issue #3 Conclusions. (Source: InterDigital Inc. (Rapporteur))</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#1, Key Issue #2, and Key Issue #3.</w:t>
      </w:r>
    </w:p>
    <w:p w14:paraId="232B4C92" w14:textId="77777777" w:rsidR="007615D6" w:rsidRPr="005B25A1" w:rsidRDefault="007615D6" w:rsidP="007615D6">
      <w:pPr>
        <w:keepNext/>
        <w:keepLines/>
        <w:rPr>
          <w:b/>
          <w:bCs/>
        </w:rPr>
      </w:pPr>
      <w:r w:rsidRPr="005B25A1">
        <w:rPr>
          <w:b/>
          <w:bCs/>
        </w:rPr>
        <w:t>Parallel discussion:</w:t>
      </w:r>
    </w:p>
    <w:p w14:paraId="4F25427F" w14:textId="77777777" w:rsidR="007615D6" w:rsidRPr="005B25A1" w:rsidRDefault="007615D6" w:rsidP="007615D6">
      <w:pPr>
        <w:keepNext/>
        <w:keepLines/>
      </w:pPr>
      <w:r w:rsidRPr="005B25A1">
        <w:t>-</w:t>
      </w:r>
    </w:p>
    <w:p w14:paraId="6374EA96" w14:textId="77777777" w:rsidR="007615D6" w:rsidRPr="005B25A1" w:rsidRDefault="007615D6" w:rsidP="007615D6">
      <w:pPr>
        <w:keepNext/>
        <w:keepLines/>
        <w:rPr>
          <w:b/>
          <w:bCs/>
        </w:rPr>
      </w:pPr>
      <w:r w:rsidRPr="005B25A1">
        <w:rPr>
          <w:b/>
          <w:bCs/>
        </w:rPr>
        <w:t>Plenary Discussion:</w:t>
      </w:r>
    </w:p>
    <w:p w14:paraId="17585E47" w14:textId="77777777" w:rsidR="007615D6" w:rsidRPr="005B25A1" w:rsidRDefault="007615D6" w:rsidP="007615D6">
      <w:pPr>
        <w:keepNext/>
        <w:keepLines/>
      </w:pPr>
      <w:r>
        <w:rPr>
          <w:color w:val="FF0000"/>
        </w:rPr>
        <w:t>NO DISCUSSION RECORDED</w:t>
      </w:r>
    </w:p>
    <w:p w14:paraId="34257ED8" w14:textId="77777777" w:rsidR="007615D6" w:rsidRPr="00EB0339" w:rsidRDefault="007615D6" w:rsidP="007615D6">
      <w:r w:rsidRPr="005B25A1">
        <w:rPr>
          <w:b/>
          <w:bCs/>
        </w:rPr>
        <w:t>Status:</w:t>
      </w:r>
      <w:r>
        <w:t xml:space="preserve"> </w:t>
      </w:r>
      <w:r>
        <w:rPr>
          <w:color w:val="0000FF"/>
        </w:rPr>
        <w:t>Not concluded</w:t>
      </w:r>
      <w:r>
        <w:t>.</w:t>
      </w:r>
    </w:p>
    <w:p w14:paraId="1D7FEF06" w14:textId="77777777" w:rsidR="00A07364" w:rsidRDefault="00A07364" w:rsidP="00BB3F37"/>
    <w:p w14:paraId="500188C1" w14:textId="77777777" w:rsidR="00A07364" w:rsidRDefault="00A07364" w:rsidP="00BB3F37"/>
    <w:p w14:paraId="65E82A34" w14:textId="77777777" w:rsidR="007615D6" w:rsidRDefault="007615D6" w:rsidP="005A50C0">
      <w:pPr>
        <w:pStyle w:val="Heading3"/>
      </w:pPr>
      <w:r>
        <w:t>19.8.2</w:t>
      </w:r>
      <w:r>
        <w:tab/>
        <w:t>Identifying non-3GPP Devices Connecting behind a UE or 5G-RG (UIA_ARC)</w:t>
      </w:r>
    </w:p>
    <w:p w14:paraId="16A801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65916EB" w14:textId="77777777" w:rsidR="00A07364" w:rsidRDefault="00A07364" w:rsidP="00BB3F37"/>
    <w:p w14:paraId="62D1173A" w14:textId="77777777" w:rsidR="00A07364" w:rsidRDefault="00A07364" w:rsidP="00BB3F37"/>
    <w:p w14:paraId="0A74EE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23.501 CRs</w:t>
      </w:r>
    </w:p>
    <w:p w14:paraId="42EC9E93" w14:textId="77777777" w:rsidR="00E00DA6" w:rsidRDefault="007615D6" w:rsidP="000A3FBD">
      <w:pPr>
        <w:pStyle w:val="NormTop"/>
      </w:pPr>
      <w:r>
        <w:rPr>
          <w:color w:val="0000FF"/>
        </w:rPr>
        <w:t>S2-2410280</w:t>
      </w:r>
      <w:r w:rsidRPr="00D53282">
        <w:t xml:space="preserve"> </w:t>
      </w:r>
      <w:r>
        <w:t>(CR) 23.501 CR5749 (Rel-19, 'B'): Definition of identifiers of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the definition of the indentifier of Non-3GPP devices connecting behind a UE as concluded in the TR 23.700-32 KI#4.</w:t>
      </w:r>
    </w:p>
    <w:p w14:paraId="0A8C3D5B" w14:textId="77777777" w:rsidR="007615D6" w:rsidRPr="005B25A1" w:rsidRDefault="007615D6" w:rsidP="007615D6">
      <w:pPr>
        <w:keepNext/>
        <w:keepLines/>
        <w:rPr>
          <w:b/>
          <w:bCs/>
        </w:rPr>
      </w:pPr>
      <w:r w:rsidRPr="005B25A1">
        <w:rPr>
          <w:b/>
          <w:bCs/>
        </w:rPr>
        <w:t>Convenor comment:</w:t>
      </w:r>
    </w:p>
    <w:p w14:paraId="411A7844" w14:textId="77777777" w:rsidR="007615D6" w:rsidRPr="005B25A1" w:rsidRDefault="007615D6" w:rsidP="007615D6">
      <w:pPr>
        <w:keepNext/>
        <w:keepLines/>
      </w:pPr>
      <w:r w:rsidRPr="005B25A1">
        <w:t>Handle. Revision of postponed S2-2409330 (check!).</w:t>
      </w:r>
    </w:p>
    <w:p w14:paraId="2F84A8FD" w14:textId="77777777" w:rsidR="007615D6" w:rsidRPr="005B25A1" w:rsidRDefault="007615D6" w:rsidP="007615D6">
      <w:pPr>
        <w:keepNext/>
        <w:keepLines/>
        <w:rPr>
          <w:b/>
          <w:bCs/>
        </w:rPr>
      </w:pPr>
      <w:r w:rsidRPr="005B25A1">
        <w:rPr>
          <w:b/>
          <w:bCs/>
        </w:rPr>
        <w:t>Parallel discussion:</w:t>
      </w:r>
    </w:p>
    <w:p w14:paraId="0F53B50D" w14:textId="77777777" w:rsidR="007615D6" w:rsidRPr="005B25A1" w:rsidRDefault="007615D6" w:rsidP="007615D6">
      <w:pPr>
        <w:keepNext/>
        <w:keepLines/>
      </w:pPr>
      <w:r w:rsidRPr="005B25A1">
        <w:t>-</w:t>
      </w:r>
    </w:p>
    <w:p w14:paraId="19555D9C" w14:textId="77777777" w:rsidR="007615D6" w:rsidRPr="005B25A1" w:rsidRDefault="007615D6" w:rsidP="007615D6">
      <w:pPr>
        <w:keepNext/>
        <w:keepLines/>
        <w:rPr>
          <w:b/>
          <w:bCs/>
        </w:rPr>
      </w:pPr>
      <w:r w:rsidRPr="005B25A1">
        <w:rPr>
          <w:b/>
          <w:bCs/>
        </w:rPr>
        <w:t>Plenary Discussion:</w:t>
      </w:r>
    </w:p>
    <w:p w14:paraId="7AF4F1C0" w14:textId="77777777" w:rsidR="007615D6" w:rsidRPr="005B25A1" w:rsidRDefault="007615D6" w:rsidP="007615D6">
      <w:pPr>
        <w:keepNext/>
        <w:keepLines/>
      </w:pPr>
      <w:r>
        <w:rPr>
          <w:color w:val="FF0000"/>
        </w:rPr>
        <w:t>NO DISCUSSION RECORDED</w:t>
      </w:r>
    </w:p>
    <w:p w14:paraId="21EB48EA" w14:textId="77777777" w:rsidR="007615D6" w:rsidRPr="00EB0339" w:rsidRDefault="007615D6" w:rsidP="007615D6">
      <w:r w:rsidRPr="005B25A1">
        <w:rPr>
          <w:b/>
          <w:bCs/>
        </w:rPr>
        <w:t>Status:</w:t>
      </w:r>
      <w:r>
        <w:t xml:space="preserve"> </w:t>
      </w:r>
      <w:r>
        <w:rPr>
          <w:color w:val="0000FF"/>
        </w:rPr>
        <w:t>Not concluded</w:t>
      </w:r>
      <w:r>
        <w:t>.</w:t>
      </w:r>
    </w:p>
    <w:p w14:paraId="5A58FDB7" w14:textId="77777777" w:rsidR="00E00DA6" w:rsidRDefault="007615D6" w:rsidP="000A3FBD">
      <w:pPr>
        <w:pStyle w:val="NormTop"/>
      </w:pPr>
      <w:r>
        <w:rPr>
          <w:color w:val="0000FF"/>
        </w:rPr>
        <w:t>S2-2410281</w:t>
      </w:r>
      <w:r w:rsidRPr="00D53282">
        <w:t xml:space="preserve"> </w:t>
      </w:r>
      <w:r>
        <w:t>(CR) 23.501 CR5750 (Rel-19, 'B'): Support of N3GPP device behind UE/5G-RG as concluded in TS 23.700-66 KI#4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Non-3GPP device connecting behind the UE the following changes are needed: Introduction of new definition (in clause 3.1) of Non-3GP device behind UE/5G-RG. Session management QoS differentiation Restriction of the number of simultaneously activate Non-3GPP device identifiers.</w:t>
      </w:r>
    </w:p>
    <w:p w14:paraId="230A44FA"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5C04E916" w14:textId="77777777" w:rsidR="007615D6" w:rsidRPr="005B25A1" w:rsidRDefault="007615D6" w:rsidP="007615D6">
      <w:pPr>
        <w:keepNext/>
        <w:keepLines/>
        <w:rPr>
          <w:b/>
          <w:bCs/>
        </w:rPr>
      </w:pPr>
      <w:r w:rsidRPr="005B25A1">
        <w:rPr>
          <w:b/>
          <w:bCs/>
        </w:rPr>
        <w:t>Convenor comment:</w:t>
      </w:r>
    </w:p>
    <w:p w14:paraId="436EC8A9" w14:textId="77777777" w:rsidR="007615D6" w:rsidRPr="005B25A1" w:rsidRDefault="007615D6" w:rsidP="007615D6">
      <w:pPr>
        <w:keepNext/>
        <w:keepLines/>
      </w:pPr>
      <w:r w:rsidRPr="005B25A1">
        <w:t>Handle. Revision of postponed S2-2409330.</w:t>
      </w:r>
    </w:p>
    <w:p w14:paraId="0C14C2CE" w14:textId="77777777" w:rsidR="007615D6" w:rsidRPr="005B25A1" w:rsidRDefault="007615D6" w:rsidP="007615D6">
      <w:pPr>
        <w:keepNext/>
        <w:keepLines/>
        <w:rPr>
          <w:b/>
          <w:bCs/>
        </w:rPr>
      </w:pPr>
      <w:r w:rsidRPr="005B25A1">
        <w:rPr>
          <w:b/>
          <w:bCs/>
        </w:rPr>
        <w:t>Parallel discussion:</w:t>
      </w:r>
    </w:p>
    <w:p w14:paraId="13821049" w14:textId="77777777" w:rsidR="007615D6" w:rsidRPr="005B25A1" w:rsidRDefault="007615D6" w:rsidP="007615D6">
      <w:pPr>
        <w:keepNext/>
        <w:keepLines/>
      </w:pPr>
      <w:r w:rsidRPr="005B25A1">
        <w:t>-</w:t>
      </w:r>
    </w:p>
    <w:p w14:paraId="7FB783E0" w14:textId="77777777" w:rsidR="007615D6" w:rsidRPr="005B25A1" w:rsidRDefault="007615D6" w:rsidP="007615D6">
      <w:pPr>
        <w:keepNext/>
        <w:keepLines/>
        <w:rPr>
          <w:b/>
          <w:bCs/>
        </w:rPr>
      </w:pPr>
      <w:r w:rsidRPr="005B25A1">
        <w:rPr>
          <w:b/>
          <w:bCs/>
        </w:rPr>
        <w:t>Plenary Discussion:</w:t>
      </w:r>
    </w:p>
    <w:p w14:paraId="3E4B33E4" w14:textId="77777777" w:rsidR="007615D6" w:rsidRPr="005B25A1" w:rsidRDefault="007615D6" w:rsidP="007615D6">
      <w:pPr>
        <w:keepNext/>
        <w:keepLines/>
      </w:pPr>
      <w:r>
        <w:rPr>
          <w:color w:val="FF0000"/>
        </w:rPr>
        <w:t>NO DISCUSSION RECORDED</w:t>
      </w:r>
    </w:p>
    <w:p w14:paraId="6612940F" w14:textId="77777777" w:rsidR="007615D6" w:rsidRPr="00EB0339" w:rsidRDefault="007615D6" w:rsidP="007615D6">
      <w:r w:rsidRPr="005B25A1">
        <w:rPr>
          <w:b/>
          <w:bCs/>
        </w:rPr>
        <w:t>Status:</w:t>
      </w:r>
      <w:r>
        <w:t xml:space="preserve"> </w:t>
      </w:r>
      <w:r>
        <w:rPr>
          <w:color w:val="0000FF"/>
        </w:rPr>
        <w:t>Not concluded</w:t>
      </w:r>
      <w:r>
        <w:t>.</w:t>
      </w:r>
    </w:p>
    <w:p w14:paraId="71C6E24E" w14:textId="77777777" w:rsidR="00E00DA6" w:rsidRDefault="007615D6" w:rsidP="000A3FBD">
      <w:pPr>
        <w:pStyle w:val="NormTop"/>
      </w:pPr>
      <w:r>
        <w:rPr>
          <w:color w:val="0000FF"/>
        </w:rPr>
        <w:lastRenderedPageBreak/>
        <w:t>S2-2410200</w:t>
      </w:r>
      <w:r w:rsidRPr="00D53282">
        <w:t xml:space="preserve"> </w:t>
      </w:r>
      <w:r>
        <w:t>(CR) 23.501 CR5547R4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75E4C8E3"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S2-2409329</w:t>
      </w:r>
      <w:r>
        <w:t>.</w:t>
      </w:r>
    </w:p>
    <w:p w14:paraId="64FBA4B9" w14:textId="77777777" w:rsidR="007615D6" w:rsidRPr="005B25A1" w:rsidRDefault="007615D6" w:rsidP="007615D6">
      <w:pPr>
        <w:keepNext/>
        <w:keepLines/>
        <w:rPr>
          <w:b/>
          <w:bCs/>
        </w:rPr>
      </w:pPr>
      <w:r w:rsidRPr="005B25A1">
        <w:rPr>
          <w:b/>
          <w:bCs/>
        </w:rPr>
        <w:t>Convenor comment:</w:t>
      </w:r>
    </w:p>
    <w:p w14:paraId="24EB3B94" w14:textId="77777777" w:rsidR="007615D6" w:rsidRPr="005B25A1" w:rsidRDefault="007615D6" w:rsidP="007615D6">
      <w:pPr>
        <w:keepNext/>
        <w:keepLines/>
      </w:pPr>
      <w:r w:rsidRPr="005B25A1">
        <w:t>Handle.</w:t>
      </w:r>
    </w:p>
    <w:p w14:paraId="6F596598" w14:textId="77777777" w:rsidR="007615D6" w:rsidRPr="005B25A1" w:rsidRDefault="007615D6" w:rsidP="007615D6">
      <w:pPr>
        <w:keepNext/>
        <w:keepLines/>
        <w:rPr>
          <w:b/>
          <w:bCs/>
        </w:rPr>
      </w:pPr>
      <w:r w:rsidRPr="005B25A1">
        <w:rPr>
          <w:b/>
          <w:bCs/>
        </w:rPr>
        <w:t>Parallel discussion:</w:t>
      </w:r>
    </w:p>
    <w:p w14:paraId="539B6756" w14:textId="77777777" w:rsidR="007615D6" w:rsidRPr="005B25A1" w:rsidRDefault="007615D6" w:rsidP="007615D6">
      <w:pPr>
        <w:keepNext/>
        <w:keepLines/>
      </w:pPr>
      <w:r w:rsidRPr="005B25A1">
        <w:t>-</w:t>
      </w:r>
    </w:p>
    <w:p w14:paraId="0BD83679" w14:textId="77777777" w:rsidR="007615D6" w:rsidRPr="005B25A1" w:rsidRDefault="007615D6" w:rsidP="007615D6">
      <w:pPr>
        <w:keepNext/>
        <w:keepLines/>
        <w:rPr>
          <w:b/>
          <w:bCs/>
        </w:rPr>
      </w:pPr>
      <w:r w:rsidRPr="005B25A1">
        <w:rPr>
          <w:b/>
          <w:bCs/>
        </w:rPr>
        <w:t>Plenary Discussion:</w:t>
      </w:r>
    </w:p>
    <w:p w14:paraId="00AE6679" w14:textId="77777777" w:rsidR="007615D6" w:rsidRPr="005B25A1" w:rsidRDefault="007615D6" w:rsidP="007615D6">
      <w:pPr>
        <w:keepNext/>
        <w:keepLines/>
      </w:pPr>
      <w:r>
        <w:rPr>
          <w:color w:val="FF0000"/>
        </w:rPr>
        <w:t>NO DISCUSSION RECORDED</w:t>
      </w:r>
    </w:p>
    <w:p w14:paraId="3D9DF15F" w14:textId="77777777" w:rsidR="007615D6" w:rsidRPr="00EB0339" w:rsidRDefault="007615D6" w:rsidP="007615D6">
      <w:r w:rsidRPr="005B25A1">
        <w:rPr>
          <w:b/>
          <w:bCs/>
        </w:rPr>
        <w:t>Status:</w:t>
      </w:r>
      <w:r>
        <w:t xml:space="preserve"> </w:t>
      </w:r>
      <w:r>
        <w:rPr>
          <w:color w:val="0000FF"/>
        </w:rPr>
        <w:t>Not concluded</w:t>
      </w:r>
      <w:r>
        <w:t>.</w:t>
      </w:r>
    </w:p>
    <w:p w14:paraId="6F4192F1" w14:textId="77777777" w:rsidR="00E00DA6" w:rsidRDefault="007615D6" w:rsidP="000A3FBD">
      <w:pPr>
        <w:pStyle w:val="NormTop"/>
      </w:pPr>
      <w:r>
        <w:rPr>
          <w:color w:val="0000FF"/>
        </w:rPr>
        <w:t>S2-2409833</w:t>
      </w:r>
      <w:r w:rsidRPr="00D53282">
        <w:t xml:space="preserve"> </w:t>
      </w:r>
      <w:r>
        <w:t>(CR) 23.501 CR5424R1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41AF0D2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S2-2407584</w:t>
      </w:r>
      <w:r>
        <w:t>.</w:t>
      </w:r>
    </w:p>
    <w:p w14:paraId="739876B1" w14:textId="77777777" w:rsidR="007615D6" w:rsidRPr="005B25A1" w:rsidRDefault="007615D6" w:rsidP="007615D6">
      <w:pPr>
        <w:keepNext/>
        <w:keepLines/>
        <w:rPr>
          <w:b/>
          <w:bCs/>
        </w:rPr>
      </w:pPr>
      <w:r w:rsidRPr="005B25A1">
        <w:rPr>
          <w:b/>
          <w:bCs/>
        </w:rPr>
        <w:t>Parallel discussion:</w:t>
      </w:r>
    </w:p>
    <w:p w14:paraId="3B0E6939" w14:textId="77777777" w:rsidR="007615D6" w:rsidRPr="005B25A1" w:rsidRDefault="007615D6" w:rsidP="007615D6">
      <w:pPr>
        <w:keepNext/>
        <w:keepLines/>
      </w:pPr>
      <w:r w:rsidRPr="005B25A1">
        <w:t>-</w:t>
      </w:r>
    </w:p>
    <w:p w14:paraId="32E7928A" w14:textId="77777777" w:rsidR="007615D6" w:rsidRPr="005B25A1" w:rsidRDefault="007615D6" w:rsidP="007615D6">
      <w:pPr>
        <w:keepNext/>
        <w:keepLines/>
        <w:rPr>
          <w:b/>
          <w:bCs/>
        </w:rPr>
      </w:pPr>
      <w:r w:rsidRPr="005B25A1">
        <w:rPr>
          <w:b/>
          <w:bCs/>
        </w:rPr>
        <w:t>Plenary Discussion:</w:t>
      </w:r>
    </w:p>
    <w:p w14:paraId="78ED8202" w14:textId="77777777" w:rsidR="007615D6" w:rsidRPr="005B25A1" w:rsidRDefault="007615D6" w:rsidP="007615D6">
      <w:pPr>
        <w:keepNext/>
        <w:keepLines/>
      </w:pPr>
      <w:r>
        <w:rPr>
          <w:color w:val="FF0000"/>
        </w:rPr>
        <w:t>NO DISCUSSION RECORDED</w:t>
      </w:r>
    </w:p>
    <w:p w14:paraId="4AA18AAD" w14:textId="77777777" w:rsidR="007615D6" w:rsidRPr="00EB0339" w:rsidRDefault="007615D6" w:rsidP="007615D6">
      <w:r w:rsidRPr="005B25A1">
        <w:rPr>
          <w:b/>
          <w:bCs/>
        </w:rPr>
        <w:t>Status:</w:t>
      </w:r>
      <w:r>
        <w:t xml:space="preserve"> </w:t>
      </w:r>
      <w:r>
        <w:rPr>
          <w:color w:val="0000FF"/>
        </w:rPr>
        <w:t>Not concluded</w:t>
      </w:r>
      <w:r>
        <w:t>.</w:t>
      </w:r>
    </w:p>
    <w:p w14:paraId="3251E3BE" w14:textId="77777777" w:rsidR="00E00DA6" w:rsidRDefault="007615D6" w:rsidP="000A3FBD">
      <w:pPr>
        <w:pStyle w:val="NormTop"/>
      </w:pPr>
      <w:r>
        <w:rPr>
          <w:color w:val="0000FF"/>
        </w:rPr>
        <w:t>S2-2409988</w:t>
      </w:r>
      <w:r w:rsidRPr="00D53282">
        <w:t xml:space="preserve"> </w:t>
      </w:r>
      <w:r>
        <w:t>(CR) 23.501 CR5503R1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0A9AC2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S2-2408009</w:t>
      </w:r>
      <w:r>
        <w:t>.</w:t>
      </w:r>
    </w:p>
    <w:p w14:paraId="6E16E246" w14:textId="77777777" w:rsidR="007615D6" w:rsidRPr="005B25A1" w:rsidRDefault="007615D6" w:rsidP="007615D6">
      <w:pPr>
        <w:keepNext/>
        <w:keepLines/>
        <w:rPr>
          <w:b/>
          <w:bCs/>
        </w:rPr>
      </w:pPr>
      <w:r w:rsidRPr="005B25A1">
        <w:rPr>
          <w:b/>
          <w:bCs/>
        </w:rPr>
        <w:t>Parallel discussion:</w:t>
      </w:r>
    </w:p>
    <w:p w14:paraId="7EF399A7" w14:textId="77777777" w:rsidR="007615D6" w:rsidRPr="005B25A1" w:rsidRDefault="007615D6" w:rsidP="007615D6">
      <w:pPr>
        <w:keepNext/>
        <w:keepLines/>
      </w:pPr>
      <w:r w:rsidRPr="005B25A1">
        <w:t>-</w:t>
      </w:r>
    </w:p>
    <w:p w14:paraId="625A902E" w14:textId="77777777" w:rsidR="007615D6" w:rsidRPr="005B25A1" w:rsidRDefault="007615D6" w:rsidP="007615D6">
      <w:pPr>
        <w:keepNext/>
        <w:keepLines/>
        <w:rPr>
          <w:b/>
          <w:bCs/>
        </w:rPr>
      </w:pPr>
      <w:r w:rsidRPr="005B25A1">
        <w:rPr>
          <w:b/>
          <w:bCs/>
        </w:rPr>
        <w:t>Plenary Discussion:</w:t>
      </w:r>
    </w:p>
    <w:p w14:paraId="475A1FEF" w14:textId="77777777" w:rsidR="007615D6" w:rsidRPr="005B25A1" w:rsidRDefault="007615D6" w:rsidP="007615D6">
      <w:pPr>
        <w:keepNext/>
        <w:keepLines/>
      </w:pPr>
      <w:r>
        <w:rPr>
          <w:color w:val="FF0000"/>
        </w:rPr>
        <w:t>NO DISCUSSION RECORDED</w:t>
      </w:r>
    </w:p>
    <w:p w14:paraId="6787EAE4" w14:textId="77777777" w:rsidR="007615D6" w:rsidRPr="00EB0339" w:rsidRDefault="007615D6" w:rsidP="007615D6">
      <w:r w:rsidRPr="005B25A1">
        <w:rPr>
          <w:b/>
          <w:bCs/>
        </w:rPr>
        <w:t>Status:</w:t>
      </w:r>
      <w:r>
        <w:t xml:space="preserve"> </w:t>
      </w:r>
      <w:r>
        <w:rPr>
          <w:color w:val="0000FF"/>
        </w:rPr>
        <w:t>Not concluded</w:t>
      </w:r>
      <w:r>
        <w:t>.</w:t>
      </w:r>
    </w:p>
    <w:p w14:paraId="644B0936" w14:textId="77777777" w:rsidR="00E00DA6" w:rsidRDefault="007615D6" w:rsidP="000A3FBD">
      <w:pPr>
        <w:pStyle w:val="NormTop"/>
      </w:pPr>
      <w:r>
        <w:rPr>
          <w:color w:val="0000FF"/>
        </w:rPr>
        <w:lastRenderedPageBreak/>
        <w:t>S2-2410067</w:t>
      </w:r>
      <w:r w:rsidRPr="00D53282">
        <w:t xml:space="preserve"> </w:t>
      </w:r>
      <w:r>
        <w:t>(CR) 23.501 CR5423R1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2DAD5B6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S2-2407577</w:t>
      </w:r>
      <w:r>
        <w:t>.  Confirm Spec version used - CR states 19.0.0!</w:t>
      </w:r>
    </w:p>
    <w:p w14:paraId="6E98186A" w14:textId="77777777" w:rsidR="007615D6" w:rsidRPr="005B25A1" w:rsidRDefault="007615D6" w:rsidP="007615D6">
      <w:pPr>
        <w:keepNext/>
        <w:keepLines/>
        <w:rPr>
          <w:b/>
          <w:bCs/>
        </w:rPr>
      </w:pPr>
      <w:r w:rsidRPr="005B25A1">
        <w:rPr>
          <w:b/>
          <w:bCs/>
        </w:rPr>
        <w:t>Parallel discussion:</w:t>
      </w:r>
    </w:p>
    <w:p w14:paraId="5BED9BD5" w14:textId="77777777" w:rsidR="007615D6" w:rsidRPr="005B25A1" w:rsidRDefault="007615D6" w:rsidP="007615D6">
      <w:pPr>
        <w:keepNext/>
        <w:keepLines/>
      </w:pPr>
      <w:r w:rsidRPr="005B25A1">
        <w:t>-</w:t>
      </w:r>
    </w:p>
    <w:p w14:paraId="45802800" w14:textId="77777777" w:rsidR="007615D6" w:rsidRPr="005B25A1" w:rsidRDefault="007615D6" w:rsidP="007615D6">
      <w:pPr>
        <w:keepNext/>
        <w:keepLines/>
        <w:rPr>
          <w:b/>
          <w:bCs/>
        </w:rPr>
      </w:pPr>
      <w:r w:rsidRPr="005B25A1">
        <w:rPr>
          <w:b/>
          <w:bCs/>
        </w:rPr>
        <w:t>Plenary Discussion:</w:t>
      </w:r>
    </w:p>
    <w:p w14:paraId="608B57DF" w14:textId="77777777" w:rsidR="007615D6" w:rsidRPr="005B25A1" w:rsidRDefault="007615D6" w:rsidP="007615D6">
      <w:pPr>
        <w:keepNext/>
        <w:keepLines/>
      </w:pPr>
      <w:r>
        <w:rPr>
          <w:color w:val="FF0000"/>
        </w:rPr>
        <w:t>NO DISCUSSION RECORDED</w:t>
      </w:r>
    </w:p>
    <w:p w14:paraId="5CB6F7FA" w14:textId="77777777" w:rsidR="007615D6" w:rsidRPr="00EB0339" w:rsidRDefault="007615D6" w:rsidP="007615D6">
      <w:r w:rsidRPr="005B25A1">
        <w:rPr>
          <w:b/>
          <w:bCs/>
        </w:rPr>
        <w:t>Status:</w:t>
      </w:r>
      <w:r>
        <w:t xml:space="preserve"> </w:t>
      </w:r>
      <w:r>
        <w:rPr>
          <w:color w:val="0000FF"/>
        </w:rPr>
        <w:t>Not concluded</w:t>
      </w:r>
      <w:r>
        <w:t>.</w:t>
      </w:r>
    </w:p>
    <w:p w14:paraId="72541639" w14:textId="77777777" w:rsidR="00E00DA6" w:rsidRDefault="007615D6" w:rsidP="000A3FBD">
      <w:pPr>
        <w:pStyle w:val="NormTop"/>
      </w:pPr>
      <w:r>
        <w:rPr>
          <w:color w:val="0000FF"/>
        </w:rPr>
        <w:t>S2-2410176</w:t>
      </w:r>
      <w:r w:rsidRPr="00D53282">
        <w:t xml:space="preserve"> </w:t>
      </w:r>
      <w:r>
        <w:t>(CR) 23.501 CR5734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1EE571D5" w14:textId="77777777" w:rsidR="007615D6" w:rsidRPr="005B25A1" w:rsidRDefault="007615D6" w:rsidP="007615D6">
      <w:pPr>
        <w:keepNext/>
        <w:keepLines/>
        <w:rPr>
          <w:b/>
          <w:bCs/>
        </w:rPr>
      </w:pPr>
      <w:r w:rsidRPr="005B25A1">
        <w:rPr>
          <w:b/>
          <w:bCs/>
        </w:rPr>
        <w:t>Parallel discussion:</w:t>
      </w:r>
    </w:p>
    <w:p w14:paraId="634CCC39" w14:textId="77777777" w:rsidR="007615D6" w:rsidRPr="005B25A1" w:rsidRDefault="007615D6" w:rsidP="007615D6">
      <w:pPr>
        <w:keepNext/>
        <w:keepLines/>
      </w:pPr>
      <w:r w:rsidRPr="005B25A1">
        <w:t>-</w:t>
      </w:r>
    </w:p>
    <w:p w14:paraId="14438A5D" w14:textId="77777777" w:rsidR="007615D6" w:rsidRPr="005B25A1" w:rsidRDefault="007615D6" w:rsidP="007615D6">
      <w:pPr>
        <w:keepNext/>
        <w:keepLines/>
        <w:rPr>
          <w:b/>
          <w:bCs/>
        </w:rPr>
      </w:pPr>
      <w:r w:rsidRPr="005B25A1">
        <w:rPr>
          <w:b/>
          <w:bCs/>
        </w:rPr>
        <w:t>Plenary Discussion:</w:t>
      </w:r>
    </w:p>
    <w:p w14:paraId="7E1FDB96" w14:textId="77777777" w:rsidR="007615D6" w:rsidRPr="005B25A1" w:rsidRDefault="007615D6" w:rsidP="007615D6">
      <w:pPr>
        <w:keepNext/>
        <w:keepLines/>
      </w:pPr>
      <w:r>
        <w:rPr>
          <w:color w:val="FF0000"/>
        </w:rPr>
        <w:t>NO DISCUSSION RECORDED</w:t>
      </w:r>
    </w:p>
    <w:p w14:paraId="27380679" w14:textId="77777777" w:rsidR="007615D6" w:rsidRPr="00EB0339" w:rsidRDefault="007615D6" w:rsidP="007615D6">
      <w:r w:rsidRPr="005B25A1">
        <w:rPr>
          <w:b/>
          <w:bCs/>
        </w:rPr>
        <w:t>Status:</w:t>
      </w:r>
      <w:r>
        <w:t xml:space="preserve"> </w:t>
      </w:r>
      <w:r>
        <w:rPr>
          <w:color w:val="0000FF"/>
        </w:rPr>
        <w:t>Not concluded</w:t>
      </w:r>
      <w:r>
        <w:t>.</w:t>
      </w:r>
    </w:p>
    <w:p w14:paraId="2B5D28E6" w14:textId="77777777" w:rsidR="00E00DA6" w:rsidRDefault="007615D6" w:rsidP="000A3FBD">
      <w:pPr>
        <w:pStyle w:val="NormTop"/>
      </w:pPr>
      <w:r>
        <w:rPr>
          <w:color w:val="0000FF"/>
        </w:rPr>
        <w:t>S2-2410177</w:t>
      </w:r>
      <w:r w:rsidRPr="00D53282">
        <w:t xml:space="preserve"> </w:t>
      </w:r>
      <w:r>
        <w:t>(CR) 23.501 CR5735 (Rel-19, 'B'): AF Provisioning of non-3GPP device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Information to NEF and UDR functionality.</w:t>
      </w:r>
    </w:p>
    <w:p w14:paraId="2FF6CA56"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29BD035C" w14:textId="77777777" w:rsidR="007615D6" w:rsidRPr="005B25A1" w:rsidRDefault="007615D6" w:rsidP="007615D6">
      <w:pPr>
        <w:keepNext/>
        <w:keepLines/>
        <w:rPr>
          <w:b/>
          <w:bCs/>
        </w:rPr>
      </w:pPr>
      <w:r w:rsidRPr="005B25A1">
        <w:rPr>
          <w:b/>
          <w:bCs/>
        </w:rPr>
        <w:t>Parallel discussion:</w:t>
      </w:r>
    </w:p>
    <w:p w14:paraId="5336AA27" w14:textId="77777777" w:rsidR="007615D6" w:rsidRPr="005B25A1" w:rsidRDefault="007615D6" w:rsidP="007615D6">
      <w:pPr>
        <w:keepNext/>
        <w:keepLines/>
      </w:pPr>
      <w:r w:rsidRPr="005B25A1">
        <w:t>-</w:t>
      </w:r>
    </w:p>
    <w:p w14:paraId="732A69D0" w14:textId="77777777" w:rsidR="007615D6" w:rsidRPr="005B25A1" w:rsidRDefault="007615D6" w:rsidP="007615D6">
      <w:pPr>
        <w:keepNext/>
        <w:keepLines/>
        <w:rPr>
          <w:b/>
          <w:bCs/>
        </w:rPr>
      </w:pPr>
      <w:r w:rsidRPr="005B25A1">
        <w:rPr>
          <w:b/>
          <w:bCs/>
        </w:rPr>
        <w:t>Plenary Discussion:</w:t>
      </w:r>
    </w:p>
    <w:p w14:paraId="3D2A53FD" w14:textId="77777777" w:rsidR="007615D6" w:rsidRPr="005B25A1" w:rsidRDefault="007615D6" w:rsidP="007615D6">
      <w:pPr>
        <w:keepNext/>
        <w:keepLines/>
      </w:pPr>
      <w:r>
        <w:rPr>
          <w:color w:val="FF0000"/>
        </w:rPr>
        <w:t>NO DISCUSSION RECORDED</w:t>
      </w:r>
    </w:p>
    <w:p w14:paraId="1BE4DB77" w14:textId="77777777" w:rsidR="007615D6" w:rsidRPr="00EB0339" w:rsidRDefault="007615D6" w:rsidP="007615D6">
      <w:r w:rsidRPr="005B25A1">
        <w:rPr>
          <w:b/>
          <w:bCs/>
        </w:rPr>
        <w:t>Status:</w:t>
      </w:r>
      <w:r>
        <w:t xml:space="preserve"> </w:t>
      </w:r>
      <w:r>
        <w:rPr>
          <w:color w:val="0000FF"/>
        </w:rPr>
        <w:t>Not concluded</w:t>
      </w:r>
      <w:r>
        <w:t>.</w:t>
      </w:r>
    </w:p>
    <w:p w14:paraId="35C433CE" w14:textId="77777777" w:rsidR="00E00DA6" w:rsidRDefault="007615D6" w:rsidP="000A3FBD">
      <w:pPr>
        <w:pStyle w:val="NormTop"/>
      </w:pPr>
      <w:r>
        <w:rPr>
          <w:color w:val="0000FF"/>
        </w:rPr>
        <w:lastRenderedPageBreak/>
        <w:t>S2-2410202</w:t>
      </w:r>
      <w:r w:rsidRPr="00D53282">
        <w:t xml:space="preserve"> </w:t>
      </w:r>
      <w:r>
        <w:t>(CR) 23.501 CR5546R1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43043BE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S2-2408213</w:t>
      </w:r>
      <w:r>
        <w:t>.</w:t>
      </w:r>
    </w:p>
    <w:p w14:paraId="147BE7FD" w14:textId="77777777" w:rsidR="007615D6" w:rsidRPr="005B25A1" w:rsidRDefault="007615D6" w:rsidP="007615D6">
      <w:pPr>
        <w:keepNext/>
        <w:keepLines/>
        <w:rPr>
          <w:b/>
          <w:bCs/>
        </w:rPr>
      </w:pPr>
      <w:r w:rsidRPr="005B25A1">
        <w:rPr>
          <w:b/>
          <w:bCs/>
        </w:rPr>
        <w:t>Parallel discussion:</w:t>
      </w:r>
    </w:p>
    <w:p w14:paraId="707F962C" w14:textId="77777777" w:rsidR="007615D6" w:rsidRPr="005B25A1" w:rsidRDefault="007615D6" w:rsidP="007615D6">
      <w:pPr>
        <w:keepNext/>
        <w:keepLines/>
      </w:pPr>
      <w:r w:rsidRPr="005B25A1">
        <w:t>-</w:t>
      </w:r>
    </w:p>
    <w:p w14:paraId="69B0F7D7" w14:textId="77777777" w:rsidR="007615D6" w:rsidRPr="005B25A1" w:rsidRDefault="007615D6" w:rsidP="007615D6">
      <w:pPr>
        <w:keepNext/>
        <w:keepLines/>
        <w:rPr>
          <w:b/>
          <w:bCs/>
        </w:rPr>
      </w:pPr>
      <w:r w:rsidRPr="005B25A1">
        <w:rPr>
          <w:b/>
          <w:bCs/>
        </w:rPr>
        <w:t>Plenary Discussion:</w:t>
      </w:r>
    </w:p>
    <w:p w14:paraId="4520D5A3" w14:textId="77777777" w:rsidR="007615D6" w:rsidRPr="005B25A1" w:rsidRDefault="007615D6" w:rsidP="007615D6">
      <w:pPr>
        <w:keepNext/>
        <w:keepLines/>
      </w:pPr>
      <w:r>
        <w:rPr>
          <w:color w:val="FF0000"/>
        </w:rPr>
        <w:t>NO DISCUSSION RECORDED</w:t>
      </w:r>
    </w:p>
    <w:p w14:paraId="17B0A296" w14:textId="77777777" w:rsidR="007615D6" w:rsidRPr="00EB0339" w:rsidRDefault="007615D6" w:rsidP="007615D6">
      <w:r w:rsidRPr="005B25A1">
        <w:rPr>
          <w:b/>
          <w:bCs/>
        </w:rPr>
        <w:t>Status:</w:t>
      </w:r>
      <w:r>
        <w:t xml:space="preserve"> </w:t>
      </w:r>
      <w:r>
        <w:rPr>
          <w:color w:val="0000FF"/>
        </w:rPr>
        <w:t>Not concluded</w:t>
      </w:r>
      <w:r>
        <w:t>.</w:t>
      </w:r>
    </w:p>
    <w:p w14:paraId="6E5A1C32" w14:textId="77777777" w:rsidR="00E00DA6" w:rsidRDefault="007615D6" w:rsidP="000A3FBD">
      <w:pPr>
        <w:pStyle w:val="NormTop"/>
      </w:pPr>
      <w:r>
        <w:rPr>
          <w:color w:val="0000FF"/>
        </w:rPr>
        <w:t>S2-2410522</w:t>
      </w:r>
      <w:r w:rsidRPr="00D53282">
        <w:t xml:space="preserve"> </w:t>
      </w:r>
      <w:r>
        <w:t>(CR) 23.501 CR5800 (Rel-19, 'B'): Delivery of non-3GPP Device ID information in NAS SM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Specification of Device Information signaled by UE.</w:t>
      </w:r>
    </w:p>
    <w:p w14:paraId="11F8A3DA" w14:textId="77777777" w:rsidR="007615D6" w:rsidRPr="005B25A1" w:rsidRDefault="007615D6" w:rsidP="007615D6">
      <w:pPr>
        <w:keepNext/>
        <w:keepLines/>
        <w:rPr>
          <w:b/>
          <w:bCs/>
        </w:rPr>
      </w:pPr>
      <w:r w:rsidRPr="005B25A1">
        <w:rPr>
          <w:b/>
          <w:bCs/>
        </w:rPr>
        <w:t>Parallel discussion:</w:t>
      </w:r>
    </w:p>
    <w:p w14:paraId="0AB29513" w14:textId="77777777" w:rsidR="007615D6" w:rsidRPr="005B25A1" w:rsidRDefault="007615D6" w:rsidP="007615D6">
      <w:pPr>
        <w:keepNext/>
        <w:keepLines/>
      </w:pPr>
      <w:r w:rsidRPr="005B25A1">
        <w:t>-</w:t>
      </w:r>
    </w:p>
    <w:p w14:paraId="000DBA32" w14:textId="77777777" w:rsidR="007615D6" w:rsidRPr="005B25A1" w:rsidRDefault="007615D6" w:rsidP="007615D6">
      <w:pPr>
        <w:keepNext/>
        <w:keepLines/>
        <w:rPr>
          <w:b/>
          <w:bCs/>
        </w:rPr>
      </w:pPr>
      <w:r w:rsidRPr="005B25A1">
        <w:rPr>
          <w:b/>
          <w:bCs/>
        </w:rPr>
        <w:t>Plenary Discussion:</w:t>
      </w:r>
    </w:p>
    <w:p w14:paraId="29ACBDCC" w14:textId="77777777" w:rsidR="007615D6" w:rsidRPr="005B25A1" w:rsidRDefault="007615D6" w:rsidP="007615D6">
      <w:pPr>
        <w:keepNext/>
        <w:keepLines/>
      </w:pPr>
      <w:r>
        <w:rPr>
          <w:color w:val="FF0000"/>
        </w:rPr>
        <w:t>NO DISCUSSION RECORDED</w:t>
      </w:r>
    </w:p>
    <w:p w14:paraId="62FA0656" w14:textId="77777777" w:rsidR="007615D6" w:rsidRPr="00EB0339" w:rsidRDefault="007615D6" w:rsidP="007615D6">
      <w:r w:rsidRPr="005B25A1">
        <w:rPr>
          <w:b/>
          <w:bCs/>
        </w:rPr>
        <w:t>Status:</w:t>
      </w:r>
      <w:r>
        <w:t xml:space="preserve"> </w:t>
      </w:r>
      <w:r>
        <w:rPr>
          <w:color w:val="0000FF"/>
        </w:rPr>
        <w:t>Not concluded</w:t>
      </w:r>
      <w:r>
        <w:t>.</w:t>
      </w:r>
    </w:p>
    <w:p w14:paraId="2CD206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CRs</w:t>
      </w:r>
    </w:p>
    <w:p w14:paraId="105BE674" w14:textId="77777777" w:rsidR="00E00DA6" w:rsidRDefault="007615D6" w:rsidP="000A3FBD">
      <w:pPr>
        <w:pStyle w:val="NormTop"/>
      </w:pPr>
      <w:r>
        <w:rPr>
          <w:color w:val="0000FF"/>
        </w:rPr>
        <w:t>S2-2410296</w:t>
      </w:r>
      <w:r w:rsidRPr="00D53282">
        <w:t xml:space="preserve"> </w:t>
      </w:r>
      <w:r>
        <w:t>(CR) 23.316 CR2136R4 (Rel-19, 'B'): Identifying non-3GPP devices behind 5G-RG (Source: CableLabs, Nokia, InterDigital, Charter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30A4ACE9"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S2-2409331</w:t>
      </w:r>
      <w:r>
        <w:t>.</w:t>
      </w:r>
    </w:p>
    <w:p w14:paraId="388A2609" w14:textId="77777777" w:rsidR="007615D6" w:rsidRPr="005B25A1" w:rsidRDefault="007615D6" w:rsidP="007615D6">
      <w:pPr>
        <w:keepNext/>
        <w:keepLines/>
        <w:rPr>
          <w:b/>
          <w:bCs/>
        </w:rPr>
      </w:pPr>
      <w:r w:rsidRPr="005B25A1">
        <w:rPr>
          <w:b/>
          <w:bCs/>
        </w:rPr>
        <w:t>Convenor comment:</w:t>
      </w:r>
    </w:p>
    <w:p w14:paraId="26E1F45F" w14:textId="77777777" w:rsidR="007615D6" w:rsidRPr="005B25A1" w:rsidRDefault="007615D6" w:rsidP="007615D6">
      <w:pPr>
        <w:keepNext/>
        <w:keepLines/>
      </w:pPr>
      <w:r w:rsidRPr="005B25A1">
        <w:t>Handle.</w:t>
      </w:r>
    </w:p>
    <w:p w14:paraId="4568B6D4" w14:textId="77777777" w:rsidR="007615D6" w:rsidRPr="005B25A1" w:rsidRDefault="007615D6" w:rsidP="007615D6">
      <w:pPr>
        <w:keepNext/>
        <w:keepLines/>
        <w:rPr>
          <w:b/>
          <w:bCs/>
        </w:rPr>
      </w:pPr>
      <w:r w:rsidRPr="005B25A1">
        <w:rPr>
          <w:b/>
          <w:bCs/>
        </w:rPr>
        <w:t>Parallel discussion:</w:t>
      </w:r>
    </w:p>
    <w:p w14:paraId="5D3AC672" w14:textId="77777777" w:rsidR="007615D6" w:rsidRPr="005B25A1" w:rsidRDefault="007615D6" w:rsidP="007615D6">
      <w:pPr>
        <w:keepNext/>
        <w:keepLines/>
      </w:pPr>
      <w:r w:rsidRPr="005B25A1">
        <w:t>-</w:t>
      </w:r>
    </w:p>
    <w:p w14:paraId="32DBDEAE" w14:textId="77777777" w:rsidR="007615D6" w:rsidRPr="005B25A1" w:rsidRDefault="007615D6" w:rsidP="007615D6">
      <w:pPr>
        <w:keepNext/>
        <w:keepLines/>
        <w:rPr>
          <w:b/>
          <w:bCs/>
        </w:rPr>
      </w:pPr>
      <w:r w:rsidRPr="005B25A1">
        <w:rPr>
          <w:b/>
          <w:bCs/>
        </w:rPr>
        <w:t>Plenary Discussion:</w:t>
      </w:r>
    </w:p>
    <w:p w14:paraId="37FA75D4" w14:textId="77777777" w:rsidR="007615D6" w:rsidRPr="005B25A1" w:rsidRDefault="007615D6" w:rsidP="007615D6">
      <w:pPr>
        <w:keepNext/>
        <w:keepLines/>
      </w:pPr>
      <w:r>
        <w:rPr>
          <w:color w:val="FF0000"/>
        </w:rPr>
        <w:t>NO DISCUSSION RECORDED</w:t>
      </w:r>
    </w:p>
    <w:p w14:paraId="1E871DD5" w14:textId="77777777" w:rsidR="007615D6" w:rsidRPr="00EB0339" w:rsidRDefault="007615D6" w:rsidP="007615D6">
      <w:r w:rsidRPr="005B25A1">
        <w:rPr>
          <w:b/>
          <w:bCs/>
        </w:rPr>
        <w:t>Status:</w:t>
      </w:r>
      <w:r>
        <w:t xml:space="preserve"> </w:t>
      </w:r>
      <w:r>
        <w:rPr>
          <w:color w:val="0000FF"/>
        </w:rPr>
        <w:t>Not concluded</w:t>
      </w:r>
      <w:r>
        <w:t>.</w:t>
      </w:r>
    </w:p>
    <w:p w14:paraId="409049B9" w14:textId="77777777" w:rsidR="00E00DA6" w:rsidRDefault="007615D6" w:rsidP="000A3FBD">
      <w:pPr>
        <w:pStyle w:val="NormTop"/>
      </w:pPr>
      <w:r>
        <w:rPr>
          <w:color w:val="0000FF"/>
        </w:rPr>
        <w:lastRenderedPageBreak/>
        <w:t>S2-2409992</w:t>
      </w:r>
      <w:r w:rsidRPr="00D53282">
        <w:t xml:space="preserve"> </w:t>
      </w:r>
      <w:r>
        <w:t>(CR) 23.316 CR2131R3 (Rel-19, 'B'): Identifying devices behind 5G-RG via DHCPv6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 general overview is provided in a new section 4.10x Complementry explanation is added to the IP address allocation section  -  the procedure is clarified in a new section 7.3.8.x Compare to the previous version of the CR, procedures for device disconnection and more details on prefix deligation are provided. The provided solution allows both devices of type end-device and non-end device. A non-end device forwards traffic between the 5G-RG and end devices (which are not to be identified). A typical scenario for such a configuration is a deployement for Internet access, where a single 5G-RG service multiple households, and each houshold has its own home router/WiFi access point. In this example the 5G-RG could get a /48 prefix and the access points a /64 prefix assigned.</w:t>
      </w:r>
    </w:p>
    <w:p w14:paraId="7A6913C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S2-2409282</w:t>
      </w:r>
      <w:r>
        <w:t>.</w:t>
      </w:r>
    </w:p>
    <w:p w14:paraId="2C287D68" w14:textId="77777777" w:rsidR="007615D6" w:rsidRPr="005B25A1" w:rsidRDefault="007615D6" w:rsidP="007615D6">
      <w:pPr>
        <w:keepNext/>
        <w:keepLines/>
        <w:rPr>
          <w:b/>
          <w:bCs/>
        </w:rPr>
      </w:pPr>
      <w:r w:rsidRPr="005B25A1">
        <w:rPr>
          <w:b/>
          <w:bCs/>
        </w:rPr>
        <w:t>Convenor comment:</w:t>
      </w:r>
    </w:p>
    <w:p w14:paraId="285FB69B" w14:textId="77777777" w:rsidR="007615D6" w:rsidRPr="005B25A1" w:rsidRDefault="007615D6" w:rsidP="007615D6">
      <w:pPr>
        <w:keepNext/>
        <w:keepLines/>
      </w:pPr>
      <w:r w:rsidRPr="005B25A1">
        <w:t>Handle.</w:t>
      </w:r>
    </w:p>
    <w:p w14:paraId="7AED1825" w14:textId="77777777" w:rsidR="007615D6" w:rsidRPr="005B25A1" w:rsidRDefault="007615D6" w:rsidP="007615D6">
      <w:pPr>
        <w:keepNext/>
        <w:keepLines/>
        <w:rPr>
          <w:b/>
          <w:bCs/>
        </w:rPr>
      </w:pPr>
      <w:r w:rsidRPr="005B25A1">
        <w:rPr>
          <w:b/>
          <w:bCs/>
        </w:rPr>
        <w:t>Parallel discussion:</w:t>
      </w:r>
    </w:p>
    <w:p w14:paraId="74C43A5A" w14:textId="77777777" w:rsidR="007615D6" w:rsidRPr="005B25A1" w:rsidRDefault="007615D6" w:rsidP="007615D6">
      <w:pPr>
        <w:keepNext/>
        <w:keepLines/>
      </w:pPr>
      <w:r w:rsidRPr="005B25A1">
        <w:t>-</w:t>
      </w:r>
    </w:p>
    <w:p w14:paraId="26FF72BA" w14:textId="77777777" w:rsidR="007615D6" w:rsidRPr="005B25A1" w:rsidRDefault="007615D6" w:rsidP="007615D6">
      <w:pPr>
        <w:keepNext/>
        <w:keepLines/>
        <w:rPr>
          <w:b/>
          <w:bCs/>
        </w:rPr>
      </w:pPr>
      <w:r w:rsidRPr="005B25A1">
        <w:rPr>
          <w:b/>
          <w:bCs/>
        </w:rPr>
        <w:t>Plenary Discussion:</w:t>
      </w:r>
    </w:p>
    <w:p w14:paraId="30E10FEE" w14:textId="77777777" w:rsidR="007615D6" w:rsidRPr="005B25A1" w:rsidRDefault="007615D6" w:rsidP="007615D6">
      <w:pPr>
        <w:keepNext/>
        <w:keepLines/>
      </w:pPr>
      <w:r>
        <w:rPr>
          <w:color w:val="FF0000"/>
        </w:rPr>
        <w:t>NO DISCUSSION RECORDED</w:t>
      </w:r>
    </w:p>
    <w:p w14:paraId="452CE671" w14:textId="77777777" w:rsidR="007615D6" w:rsidRPr="00EB0339" w:rsidRDefault="007615D6" w:rsidP="007615D6">
      <w:r w:rsidRPr="005B25A1">
        <w:rPr>
          <w:b/>
          <w:bCs/>
        </w:rPr>
        <w:t>Status:</w:t>
      </w:r>
      <w:r>
        <w:t xml:space="preserve"> </w:t>
      </w:r>
      <w:r>
        <w:rPr>
          <w:color w:val="0000FF"/>
        </w:rPr>
        <w:t>Not concluded</w:t>
      </w:r>
      <w:r>
        <w:t>.</w:t>
      </w:r>
    </w:p>
    <w:p w14:paraId="669153BE" w14:textId="77777777" w:rsidR="00E00DA6" w:rsidRDefault="007615D6" w:rsidP="000A3FBD">
      <w:pPr>
        <w:pStyle w:val="NormTop"/>
      </w:pPr>
      <w:r>
        <w:rPr>
          <w:color w:val="0000FF"/>
        </w:rPr>
        <w:t>S2-2410284</w:t>
      </w:r>
      <w:r w:rsidRPr="00D53282">
        <w:t xml:space="preserve"> </w:t>
      </w:r>
      <w:r>
        <w:t>(CR) 23.316 CR2138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Non-3GPP device in clause 4.5.3 how to identify the Identifiable non-3GPP Devices Connecting behind a 5G-RG Definition of the support of individual Identifiable non-3GPP devices behind a 5G-RG. 4. Definition of the usage of device identifier in the URSP rule.</w:t>
      </w:r>
    </w:p>
    <w:p w14:paraId="70467FEE" w14:textId="77777777" w:rsidR="007615D6" w:rsidRPr="005B25A1" w:rsidRDefault="007615D6" w:rsidP="007615D6">
      <w:pPr>
        <w:keepNext/>
        <w:keepLines/>
        <w:rPr>
          <w:b/>
          <w:bCs/>
        </w:rPr>
      </w:pPr>
      <w:r w:rsidRPr="005B25A1">
        <w:rPr>
          <w:b/>
          <w:bCs/>
        </w:rPr>
        <w:t>Parallel discussion:</w:t>
      </w:r>
    </w:p>
    <w:p w14:paraId="5BA6BA7B" w14:textId="77777777" w:rsidR="007615D6" w:rsidRPr="005B25A1" w:rsidRDefault="007615D6" w:rsidP="007615D6">
      <w:pPr>
        <w:keepNext/>
        <w:keepLines/>
      </w:pPr>
      <w:r w:rsidRPr="005B25A1">
        <w:t>-</w:t>
      </w:r>
    </w:p>
    <w:p w14:paraId="264CE59D" w14:textId="77777777" w:rsidR="007615D6" w:rsidRPr="005B25A1" w:rsidRDefault="007615D6" w:rsidP="007615D6">
      <w:pPr>
        <w:keepNext/>
        <w:keepLines/>
        <w:rPr>
          <w:b/>
          <w:bCs/>
        </w:rPr>
      </w:pPr>
      <w:r w:rsidRPr="005B25A1">
        <w:rPr>
          <w:b/>
          <w:bCs/>
        </w:rPr>
        <w:t>Plenary Discussion:</w:t>
      </w:r>
    </w:p>
    <w:p w14:paraId="6F118535" w14:textId="77777777" w:rsidR="007615D6" w:rsidRPr="005B25A1" w:rsidRDefault="007615D6" w:rsidP="007615D6">
      <w:pPr>
        <w:keepNext/>
        <w:keepLines/>
      </w:pPr>
      <w:r>
        <w:rPr>
          <w:color w:val="FF0000"/>
        </w:rPr>
        <w:t>NO DISCUSSION RECORDED</w:t>
      </w:r>
    </w:p>
    <w:p w14:paraId="0E3045E8" w14:textId="77777777" w:rsidR="007615D6" w:rsidRPr="00EB0339" w:rsidRDefault="007615D6" w:rsidP="007615D6">
      <w:r w:rsidRPr="005B25A1">
        <w:rPr>
          <w:b/>
          <w:bCs/>
        </w:rPr>
        <w:t>Status:</w:t>
      </w:r>
      <w:r>
        <w:t xml:space="preserve"> </w:t>
      </w:r>
      <w:r>
        <w:rPr>
          <w:color w:val="0000FF"/>
        </w:rPr>
        <w:t>Not concluded</w:t>
      </w:r>
      <w:r>
        <w:t>.</w:t>
      </w:r>
    </w:p>
    <w:p w14:paraId="6CF68E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23.503 CRs</w:t>
      </w:r>
    </w:p>
    <w:p w14:paraId="49BE0294" w14:textId="77777777" w:rsidR="00E00DA6" w:rsidRDefault="007615D6" w:rsidP="000A3FBD">
      <w:pPr>
        <w:pStyle w:val="NormTop"/>
      </w:pPr>
      <w:r>
        <w:rPr>
          <w:color w:val="0000FF"/>
        </w:rPr>
        <w:t>S2-2409991</w:t>
      </w:r>
      <w:r w:rsidRPr="00D53282">
        <w:t xml:space="preserve"> </w:t>
      </w:r>
      <w:r>
        <w:t>(CR) 23.503 CR1344R2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 A new traffic descriptor, Device Descriptor is introduced. Policy control request trigers for SMF is enhanced PDU session related policy information is enhanced.</w:t>
      </w:r>
    </w:p>
    <w:p w14:paraId="1975C31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S2-2408974</w:t>
      </w:r>
      <w:r>
        <w:t>.</w:t>
      </w:r>
    </w:p>
    <w:p w14:paraId="55CAA665" w14:textId="77777777" w:rsidR="007615D6" w:rsidRPr="005B25A1" w:rsidRDefault="007615D6" w:rsidP="007615D6">
      <w:pPr>
        <w:keepNext/>
        <w:keepLines/>
        <w:rPr>
          <w:b/>
          <w:bCs/>
        </w:rPr>
      </w:pPr>
      <w:r w:rsidRPr="005B25A1">
        <w:rPr>
          <w:b/>
          <w:bCs/>
        </w:rPr>
        <w:t>Convenor comment:</w:t>
      </w:r>
    </w:p>
    <w:p w14:paraId="5A5E4463" w14:textId="77777777" w:rsidR="007615D6" w:rsidRPr="005B25A1" w:rsidRDefault="007615D6" w:rsidP="007615D6">
      <w:pPr>
        <w:keepNext/>
        <w:keepLines/>
      </w:pPr>
      <w:r w:rsidRPr="005B25A1">
        <w:t>Handle. Baseline for TS 23.503, Merge URSP part to S2-2410199, Merge new clause to S2-2410262?</w:t>
      </w:r>
    </w:p>
    <w:p w14:paraId="6D725FAE" w14:textId="77777777" w:rsidR="007615D6" w:rsidRPr="005B25A1" w:rsidRDefault="007615D6" w:rsidP="007615D6">
      <w:pPr>
        <w:keepNext/>
        <w:keepLines/>
        <w:rPr>
          <w:b/>
          <w:bCs/>
        </w:rPr>
      </w:pPr>
      <w:r w:rsidRPr="005B25A1">
        <w:rPr>
          <w:b/>
          <w:bCs/>
        </w:rPr>
        <w:t>Parallel discussion:</w:t>
      </w:r>
    </w:p>
    <w:p w14:paraId="57CD8E9F" w14:textId="77777777" w:rsidR="007615D6" w:rsidRPr="005B25A1" w:rsidRDefault="007615D6" w:rsidP="007615D6">
      <w:pPr>
        <w:keepNext/>
        <w:keepLines/>
      </w:pPr>
      <w:r w:rsidRPr="005B25A1">
        <w:t>-</w:t>
      </w:r>
    </w:p>
    <w:p w14:paraId="03E53FB5" w14:textId="77777777" w:rsidR="007615D6" w:rsidRPr="005B25A1" w:rsidRDefault="007615D6" w:rsidP="007615D6">
      <w:pPr>
        <w:keepNext/>
        <w:keepLines/>
        <w:rPr>
          <w:b/>
          <w:bCs/>
        </w:rPr>
      </w:pPr>
      <w:r w:rsidRPr="005B25A1">
        <w:rPr>
          <w:b/>
          <w:bCs/>
        </w:rPr>
        <w:t>Plenary Discussion:</w:t>
      </w:r>
    </w:p>
    <w:p w14:paraId="0CC9C358" w14:textId="77777777" w:rsidR="007615D6" w:rsidRPr="005B25A1" w:rsidRDefault="007615D6" w:rsidP="007615D6">
      <w:pPr>
        <w:keepNext/>
        <w:keepLines/>
      </w:pPr>
      <w:r>
        <w:rPr>
          <w:color w:val="FF0000"/>
        </w:rPr>
        <w:t>NO DISCUSSION RECORDED</w:t>
      </w:r>
    </w:p>
    <w:p w14:paraId="3357D079" w14:textId="77777777" w:rsidR="007615D6" w:rsidRPr="00EB0339" w:rsidRDefault="007615D6" w:rsidP="007615D6">
      <w:r w:rsidRPr="005B25A1">
        <w:rPr>
          <w:b/>
          <w:bCs/>
        </w:rPr>
        <w:t>Status:</w:t>
      </w:r>
      <w:r>
        <w:t xml:space="preserve"> </w:t>
      </w:r>
      <w:r>
        <w:rPr>
          <w:color w:val="0000FF"/>
        </w:rPr>
        <w:t>Not concluded</w:t>
      </w:r>
      <w:r>
        <w:t>.</w:t>
      </w:r>
    </w:p>
    <w:p w14:paraId="4AE59310" w14:textId="77777777" w:rsidR="00E00DA6" w:rsidRDefault="007615D6" w:rsidP="000A3FBD">
      <w:pPr>
        <w:pStyle w:val="NormTop"/>
      </w:pPr>
      <w:r>
        <w:rPr>
          <w:color w:val="0000FF"/>
        </w:rPr>
        <w:t>S2-2410262</w:t>
      </w:r>
      <w:r w:rsidRPr="00D53282">
        <w:t xml:space="preserve"> </w:t>
      </w:r>
      <w:r>
        <w:t>(CR) 23.503 CR1310R2 (Rel-19, 'B'): PCC enhancements for support of identified non-3GPP devices (Source: CATT,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 or 5G-RG.</w:t>
      </w:r>
    </w:p>
    <w:p w14:paraId="6447B63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S2-2408999</w:t>
      </w:r>
      <w:r>
        <w:t>.</w:t>
      </w:r>
    </w:p>
    <w:p w14:paraId="2E270B71" w14:textId="77777777" w:rsidR="007615D6" w:rsidRPr="005B25A1" w:rsidRDefault="007615D6" w:rsidP="007615D6">
      <w:pPr>
        <w:keepNext/>
        <w:keepLines/>
        <w:rPr>
          <w:b/>
          <w:bCs/>
        </w:rPr>
      </w:pPr>
      <w:r w:rsidRPr="005B25A1">
        <w:rPr>
          <w:b/>
          <w:bCs/>
        </w:rPr>
        <w:t>Convenor comment:</w:t>
      </w:r>
    </w:p>
    <w:p w14:paraId="2AEEBA41" w14:textId="77777777" w:rsidR="007615D6" w:rsidRPr="005B25A1" w:rsidRDefault="007615D6" w:rsidP="007615D6">
      <w:pPr>
        <w:keepNext/>
        <w:keepLines/>
      </w:pPr>
      <w:r w:rsidRPr="005B25A1">
        <w:t>Handle. Baseline for new clause?</w:t>
      </w:r>
    </w:p>
    <w:p w14:paraId="236C1F0A" w14:textId="77777777" w:rsidR="007615D6" w:rsidRPr="005B25A1" w:rsidRDefault="007615D6" w:rsidP="007615D6">
      <w:pPr>
        <w:keepNext/>
        <w:keepLines/>
        <w:rPr>
          <w:b/>
          <w:bCs/>
        </w:rPr>
      </w:pPr>
      <w:r w:rsidRPr="005B25A1">
        <w:rPr>
          <w:b/>
          <w:bCs/>
        </w:rPr>
        <w:t>Parallel discussion:</w:t>
      </w:r>
    </w:p>
    <w:p w14:paraId="05EF8ACB" w14:textId="77777777" w:rsidR="007615D6" w:rsidRPr="005B25A1" w:rsidRDefault="007615D6" w:rsidP="007615D6">
      <w:pPr>
        <w:keepNext/>
        <w:keepLines/>
      </w:pPr>
      <w:r w:rsidRPr="005B25A1">
        <w:t>-</w:t>
      </w:r>
    </w:p>
    <w:p w14:paraId="51AC3E26" w14:textId="77777777" w:rsidR="007615D6" w:rsidRPr="005B25A1" w:rsidRDefault="007615D6" w:rsidP="007615D6">
      <w:pPr>
        <w:keepNext/>
        <w:keepLines/>
        <w:rPr>
          <w:b/>
          <w:bCs/>
        </w:rPr>
      </w:pPr>
      <w:r w:rsidRPr="005B25A1">
        <w:rPr>
          <w:b/>
          <w:bCs/>
        </w:rPr>
        <w:t>Plenary Discussion:</w:t>
      </w:r>
    </w:p>
    <w:p w14:paraId="57D91EAE" w14:textId="77777777" w:rsidR="007615D6" w:rsidRPr="005B25A1" w:rsidRDefault="007615D6" w:rsidP="007615D6">
      <w:pPr>
        <w:keepNext/>
        <w:keepLines/>
      </w:pPr>
      <w:r>
        <w:rPr>
          <w:color w:val="FF0000"/>
        </w:rPr>
        <w:t>NO DISCUSSION RECORDED</w:t>
      </w:r>
    </w:p>
    <w:p w14:paraId="3F7AE21C" w14:textId="77777777" w:rsidR="007615D6" w:rsidRPr="00EB0339" w:rsidRDefault="007615D6" w:rsidP="007615D6">
      <w:r w:rsidRPr="005B25A1">
        <w:rPr>
          <w:b/>
          <w:bCs/>
        </w:rPr>
        <w:t>Status:</w:t>
      </w:r>
      <w:r>
        <w:t xml:space="preserve"> </w:t>
      </w:r>
      <w:r>
        <w:rPr>
          <w:color w:val="0000FF"/>
        </w:rPr>
        <w:t>Not concluded</w:t>
      </w:r>
      <w:r>
        <w:t>.</w:t>
      </w:r>
    </w:p>
    <w:p w14:paraId="68413166" w14:textId="77777777" w:rsidR="00E00DA6" w:rsidRDefault="007615D6" w:rsidP="000A3FBD">
      <w:pPr>
        <w:pStyle w:val="NormTop"/>
      </w:pPr>
      <w:r>
        <w:rPr>
          <w:color w:val="0000FF"/>
        </w:rPr>
        <w:lastRenderedPageBreak/>
        <w:t>S2-2410199</w:t>
      </w:r>
      <w:r w:rsidRPr="00D53282">
        <w:t xml:space="preserve"> </w:t>
      </w:r>
      <w:r>
        <w:t>(CR) 23.503 CR1367R1 (Rel-19, 'B'): UIA_ARC Support of non-3GPP Device identifiers in Policy Control (Source: OPPO, Nokia)</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6.6.2.1 to add non-3GPP Device ID Traffic Descriptor to support URSP; Update clause 6.6.2.3 to add non-3GPP Device ID support for URSP; Update clause 6.2.1.2 to add non-3GPP Device ID as Input for PCC decisions.</w:t>
      </w:r>
    </w:p>
    <w:p w14:paraId="2810FF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S2-2408664</w:t>
      </w:r>
      <w:r>
        <w:t>.</w:t>
      </w:r>
    </w:p>
    <w:p w14:paraId="2F177B9D" w14:textId="77777777" w:rsidR="007615D6" w:rsidRPr="005B25A1" w:rsidRDefault="007615D6" w:rsidP="007615D6">
      <w:pPr>
        <w:keepNext/>
        <w:keepLines/>
        <w:rPr>
          <w:b/>
          <w:bCs/>
        </w:rPr>
      </w:pPr>
      <w:r w:rsidRPr="005B25A1">
        <w:rPr>
          <w:b/>
          <w:bCs/>
        </w:rPr>
        <w:t>Convenor comment:</w:t>
      </w:r>
    </w:p>
    <w:p w14:paraId="32EDF07B" w14:textId="77777777" w:rsidR="007615D6" w:rsidRPr="005B25A1" w:rsidRDefault="007615D6" w:rsidP="007615D6">
      <w:pPr>
        <w:keepNext/>
        <w:keepLines/>
      </w:pPr>
      <w:r w:rsidRPr="005B25A1">
        <w:t>Handle. Baseline for URSP, Merge 'Impact for PCC Decisions' to S2-2409991?</w:t>
      </w:r>
    </w:p>
    <w:p w14:paraId="6D2F6C3B" w14:textId="77777777" w:rsidR="007615D6" w:rsidRPr="005B25A1" w:rsidRDefault="007615D6" w:rsidP="007615D6">
      <w:pPr>
        <w:keepNext/>
        <w:keepLines/>
        <w:rPr>
          <w:b/>
          <w:bCs/>
        </w:rPr>
      </w:pPr>
      <w:r w:rsidRPr="005B25A1">
        <w:rPr>
          <w:b/>
          <w:bCs/>
        </w:rPr>
        <w:t>Parallel discussion:</w:t>
      </w:r>
    </w:p>
    <w:p w14:paraId="4F58138F" w14:textId="77777777" w:rsidR="007615D6" w:rsidRPr="005B25A1" w:rsidRDefault="007615D6" w:rsidP="007615D6">
      <w:pPr>
        <w:keepNext/>
        <w:keepLines/>
      </w:pPr>
      <w:r w:rsidRPr="005B25A1">
        <w:t>-</w:t>
      </w:r>
    </w:p>
    <w:p w14:paraId="00F3462C" w14:textId="77777777" w:rsidR="007615D6" w:rsidRPr="005B25A1" w:rsidRDefault="007615D6" w:rsidP="007615D6">
      <w:pPr>
        <w:keepNext/>
        <w:keepLines/>
        <w:rPr>
          <w:b/>
          <w:bCs/>
        </w:rPr>
      </w:pPr>
      <w:r w:rsidRPr="005B25A1">
        <w:rPr>
          <w:b/>
          <w:bCs/>
        </w:rPr>
        <w:t>Plenary Discussion:</w:t>
      </w:r>
    </w:p>
    <w:p w14:paraId="0FD7A4B5" w14:textId="77777777" w:rsidR="007615D6" w:rsidRPr="005B25A1" w:rsidRDefault="007615D6" w:rsidP="007615D6">
      <w:pPr>
        <w:keepNext/>
        <w:keepLines/>
      </w:pPr>
      <w:r>
        <w:rPr>
          <w:color w:val="FF0000"/>
        </w:rPr>
        <w:t>NO DISCUSSION RECORDED</w:t>
      </w:r>
    </w:p>
    <w:p w14:paraId="5ED6795D" w14:textId="77777777" w:rsidR="007615D6" w:rsidRPr="00EB0339" w:rsidRDefault="007615D6" w:rsidP="007615D6">
      <w:r w:rsidRPr="005B25A1">
        <w:rPr>
          <w:b/>
          <w:bCs/>
        </w:rPr>
        <w:t>Status:</w:t>
      </w:r>
      <w:r>
        <w:t xml:space="preserve"> </w:t>
      </w:r>
      <w:r>
        <w:rPr>
          <w:color w:val="0000FF"/>
        </w:rPr>
        <w:t>Not concluded</w:t>
      </w:r>
      <w:r>
        <w:t>.</w:t>
      </w:r>
    </w:p>
    <w:p w14:paraId="64FAC04F" w14:textId="77777777" w:rsidR="00E00DA6" w:rsidRDefault="007615D6" w:rsidP="000A3FBD">
      <w:pPr>
        <w:pStyle w:val="NormTop"/>
      </w:pPr>
      <w:r>
        <w:rPr>
          <w:color w:val="0000FF"/>
        </w:rPr>
        <w:t>S2-2409837</w:t>
      </w:r>
      <w:r w:rsidRPr="00D53282">
        <w:t xml:space="preserve"> </w:t>
      </w:r>
      <w:r>
        <w:t>(CR) 23.503 CR1377 (Rel-19, 'B'): Policy updates for Device Identifiers (Source: Nokia, Oppo,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02B07EDB" w14:textId="77777777" w:rsidR="007615D6" w:rsidRPr="005B25A1" w:rsidRDefault="007615D6" w:rsidP="007615D6">
      <w:pPr>
        <w:keepNext/>
        <w:keepLines/>
        <w:rPr>
          <w:b/>
          <w:bCs/>
        </w:rPr>
      </w:pPr>
      <w:r w:rsidRPr="005B25A1">
        <w:rPr>
          <w:b/>
          <w:bCs/>
        </w:rPr>
        <w:t>Parallel discussion:</w:t>
      </w:r>
    </w:p>
    <w:p w14:paraId="47FF371A" w14:textId="77777777" w:rsidR="007615D6" w:rsidRPr="005B25A1" w:rsidRDefault="007615D6" w:rsidP="007615D6">
      <w:pPr>
        <w:keepNext/>
        <w:keepLines/>
      </w:pPr>
      <w:r w:rsidRPr="005B25A1">
        <w:t>-</w:t>
      </w:r>
    </w:p>
    <w:p w14:paraId="24F1CC59" w14:textId="77777777" w:rsidR="007615D6" w:rsidRPr="005B25A1" w:rsidRDefault="007615D6" w:rsidP="007615D6">
      <w:pPr>
        <w:keepNext/>
        <w:keepLines/>
        <w:rPr>
          <w:b/>
          <w:bCs/>
        </w:rPr>
      </w:pPr>
      <w:r w:rsidRPr="005B25A1">
        <w:rPr>
          <w:b/>
          <w:bCs/>
        </w:rPr>
        <w:t>Plenary Discussion:</w:t>
      </w:r>
    </w:p>
    <w:p w14:paraId="6B392C06" w14:textId="77777777" w:rsidR="007615D6" w:rsidRPr="005B25A1" w:rsidRDefault="007615D6" w:rsidP="007615D6">
      <w:pPr>
        <w:keepNext/>
        <w:keepLines/>
      </w:pPr>
      <w:r>
        <w:rPr>
          <w:color w:val="FF0000"/>
        </w:rPr>
        <w:t>NO DISCUSSION RECORDED</w:t>
      </w:r>
    </w:p>
    <w:p w14:paraId="0B5ADD24" w14:textId="77777777" w:rsidR="007615D6" w:rsidRPr="00EB0339" w:rsidRDefault="007615D6" w:rsidP="007615D6">
      <w:r w:rsidRPr="005B25A1">
        <w:rPr>
          <w:b/>
          <w:bCs/>
        </w:rPr>
        <w:t>Status:</w:t>
      </w:r>
      <w:r>
        <w:t xml:space="preserve"> </w:t>
      </w:r>
      <w:r>
        <w:rPr>
          <w:color w:val="0000FF"/>
        </w:rPr>
        <w:t>Not concluded</w:t>
      </w:r>
      <w:r>
        <w:t>.</w:t>
      </w:r>
    </w:p>
    <w:p w14:paraId="37E26467" w14:textId="77777777" w:rsidR="00E00DA6" w:rsidRDefault="007615D6" w:rsidP="000A3FBD">
      <w:pPr>
        <w:pStyle w:val="NormTop"/>
      </w:pPr>
      <w:r>
        <w:rPr>
          <w:color w:val="0000FF"/>
        </w:rPr>
        <w:t>S2-2410180</w:t>
      </w:r>
      <w:r w:rsidRPr="00D53282">
        <w:t xml:space="preserve"> </w:t>
      </w:r>
      <w:r>
        <w:t>(CR) 23.503 CR1397 (Rel-19, 'B'): Policy input and URSP for UIA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non-3GPP deivce identifier as input for PCC decision. And adding the non-3GPP deivce identifier to URSP rule.</w:t>
      </w:r>
    </w:p>
    <w:p w14:paraId="03329159" w14:textId="77777777" w:rsidR="007615D6" w:rsidRPr="005B25A1" w:rsidRDefault="007615D6" w:rsidP="007615D6">
      <w:pPr>
        <w:keepNext/>
        <w:keepLines/>
        <w:rPr>
          <w:b/>
          <w:bCs/>
        </w:rPr>
      </w:pPr>
      <w:r w:rsidRPr="005B25A1">
        <w:rPr>
          <w:b/>
          <w:bCs/>
        </w:rPr>
        <w:t>Parallel discussion:</w:t>
      </w:r>
    </w:p>
    <w:p w14:paraId="45FEB336" w14:textId="77777777" w:rsidR="007615D6" w:rsidRPr="005B25A1" w:rsidRDefault="007615D6" w:rsidP="007615D6">
      <w:pPr>
        <w:keepNext/>
        <w:keepLines/>
      </w:pPr>
      <w:r w:rsidRPr="005B25A1">
        <w:t>-</w:t>
      </w:r>
    </w:p>
    <w:p w14:paraId="572DFB14" w14:textId="77777777" w:rsidR="007615D6" w:rsidRPr="005B25A1" w:rsidRDefault="007615D6" w:rsidP="007615D6">
      <w:pPr>
        <w:keepNext/>
        <w:keepLines/>
        <w:rPr>
          <w:b/>
          <w:bCs/>
        </w:rPr>
      </w:pPr>
      <w:r w:rsidRPr="005B25A1">
        <w:rPr>
          <w:b/>
          <w:bCs/>
        </w:rPr>
        <w:t>Plenary Discussion:</w:t>
      </w:r>
    </w:p>
    <w:p w14:paraId="1A0624A8" w14:textId="77777777" w:rsidR="007615D6" w:rsidRPr="005B25A1" w:rsidRDefault="007615D6" w:rsidP="007615D6">
      <w:pPr>
        <w:keepNext/>
        <w:keepLines/>
      </w:pPr>
      <w:r>
        <w:rPr>
          <w:color w:val="FF0000"/>
        </w:rPr>
        <w:t>NO DISCUSSION RECORDED</w:t>
      </w:r>
    </w:p>
    <w:p w14:paraId="78B8F434" w14:textId="77777777" w:rsidR="007615D6" w:rsidRPr="00EB0339" w:rsidRDefault="007615D6" w:rsidP="007615D6">
      <w:r w:rsidRPr="005B25A1">
        <w:rPr>
          <w:b/>
          <w:bCs/>
        </w:rPr>
        <w:t>Status:</w:t>
      </w:r>
      <w:r>
        <w:t xml:space="preserve"> </w:t>
      </w:r>
      <w:r>
        <w:rPr>
          <w:color w:val="0000FF"/>
        </w:rPr>
        <w:t>Not concluded</w:t>
      </w:r>
      <w:r>
        <w:t>.</w:t>
      </w:r>
    </w:p>
    <w:p w14:paraId="6A7D716A" w14:textId="77777777" w:rsidR="00E00DA6" w:rsidRDefault="007615D6" w:rsidP="000A3FBD">
      <w:pPr>
        <w:pStyle w:val="NormTop"/>
      </w:pPr>
      <w:r>
        <w:rPr>
          <w:color w:val="0000FF"/>
        </w:rPr>
        <w:lastRenderedPageBreak/>
        <w:t>S2-2410181</w:t>
      </w:r>
      <w:r w:rsidRPr="00D53282">
        <w:t xml:space="preserve"> </w:t>
      </w:r>
      <w:r>
        <w:t>(CR) 23.503 CR1398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identifier Behind of UE and 5G-RG. Adding PCRT trigger, to enalbe the SMF send the non-3GPP device information to PCF.</w:t>
      </w:r>
    </w:p>
    <w:p w14:paraId="6974D987" w14:textId="77777777" w:rsidR="007615D6" w:rsidRPr="005B25A1" w:rsidRDefault="007615D6" w:rsidP="007615D6">
      <w:pPr>
        <w:keepNext/>
        <w:keepLines/>
        <w:rPr>
          <w:b/>
          <w:bCs/>
        </w:rPr>
      </w:pPr>
      <w:r w:rsidRPr="005B25A1">
        <w:rPr>
          <w:b/>
          <w:bCs/>
        </w:rPr>
        <w:t>Parallel discussion:</w:t>
      </w:r>
    </w:p>
    <w:p w14:paraId="42CA1112" w14:textId="77777777" w:rsidR="007615D6" w:rsidRPr="005B25A1" w:rsidRDefault="007615D6" w:rsidP="007615D6">
      <w:pPr>
        <w:keepNext/>
        <w:keepLines/>
      </w:pPr>
      <w:r w:rsidRPr="005B25A1">
        <w:t>-</w:t>
      </w:r>
    </w:p>
    <w:p w14:paraId="5CFDB122" w14:textId="77777777" w:rsidR="007615D6" w:rsidRPr="005B25A1" w:rsidRDefault="007615D6" w:rsidP="007615D6">
      <w:pPr>
        <w:keepNext/>
        <w:keepLines/>
        <w:rPr>
          <w:b/>
          <w:bCs/>
        </w:rPr>
      </w:pPr>
      <w:r w:rsidRPr="005B25A1">
        <w:rPr>
          <w:b/>
          <w:bCs/>
        </w:rPr>
        <w:t>Plenary Discussion:</w:t>
      </w:r>
    </w:p>
    <w:p w14:paraId="0B815E24" w14:textId="77777777" w:rsidR="007615D6" w:rsidRPr="005B25A1" w:rsidRDefault="007615D6" w:rsidP="007615D6">
      <w:pPr>
        <w:keepNext/>
        <w:keepLines/>
      </w:pPr>
      <w:r>
        <w:rPr>
          <w:color w:val="FF0000"/>
        </w:rPr>
        <w:t>NO DISCUSSION RECORDED</w:t>
      </w:r>
    </w:p>
    <w:p w14:paraId="7D05370F" w14:textId="77777777" w:rsidR="007615D6" w:rsidRPr="00EB0339" w:rsidRDefault="007615D6" w:rsidP="007615D6">
      <w:r w:rsidRPr="005B25A1">
        <w:rPr>
          <w:b/>
          <w:bCs/>
        </w:rPr>
        <w:t>Status:</w:t>
      </w:r>
      <w:r>
        <w:t xml:space="preserve"> </w:t>
      </w:r>
      <w:r>
        <w:rPr>
          <w:color w:val="0000FF"/>
        </w:rPr>
        <w:t>Not concluded</w:t>
      </w:r>
      <w:r>
        <w:t>.</w:t>
      </w:r>
    </w:p>
    <w:p w14:paraId="4C1E2C31" w14:textId="77777777" w:rsidR="00E00DA6" w:rsidRDefault="007615D6" w:rsidP="000A3FBD">
      <w:pPr>
        <w:pStyle w:val="NormTop"/>
      </w:pPr>
      <w:r>
        <w:rPr>
          <w:color w:val="0000FF"/>
        </w:rPr>
        <w:t>S2-2410201</w:t>
      </w:r>
      <w:r w:rsidRPr="00D53282">
        <w:t xml:space="preserve"> </w:t>
      </w:r>
      <w:r>
        <w:t>(CR) 23.503 CR1353R1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3C92237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S2-2408218</w:t>
      </w:r>
      <w:r>
        <w:t>.</w:t>
      </w:r>
    </w:p>
    <w:p w14:paraId="4D66CFD6" w14:textId="77777777" w:rsidR="007615D6" w:rsidRPr="005B25A1" w:rsidRDefault="007615D6" w:rsidP="007615D6">
      <w:pPr>
        <w:keepNext/>
        <w:keepLines/>
        <w:rPr>
          <w:b/>
          <w:bCs/>
        </w:rPr>
      </w:pPr>
      <w:r w:rsidRPr="005B25A1">
        <w:rPr>
          <w:b/>
          <w:bCs/>
        </w:rPr>
        <w:t>Parallel discussion:</w:t>
      </w:r>
    </w:p>
    <w:p w14:paraId="7C403582" w14:textId="77777777" w:rsidR="007615D6" w:rsidRPr="005B25A1" w:rsidRDefault="007615D6" w:rsidP="007615D6">
      <w:pPr>
        <w:keepNext/>
        <w:keepLines/>
      </w:pPr>
      <w:r w:rsidRPr="005B25A1">
        <w:t>-</w:t>
      </w:r>
    </w:p>
    <w:p w14:paraId="4651A43A" w14:textId="77777777" w:rsidR="007615D6" w:rsidRPr="005B25A1" w:rsidRDefault="007615D6" w:rsidP="007615D6">
      <w:pPr>
        <w:keepNext/>
        <w:keepLines/>
        <w:rPr>
          <w:b/>
          <w:bCs/>
        </w:rPr>
      </w:pPr>
      <w:r w:rsidRPr="005B25A1">
        <w:rPr>
          <w:b/>
          <w:bCs/>
        </w:rPr>
        <w:t>Plenary Discussion:</w:t>
      </w:r>
    </w:p>
    <w:p w14:paraId="45162368" w14:textId="77777777" w:rsidR="007615D6" w:rsidRPr="005B25A1" w:rsidRDefault="007615D6" w:rsidP="007615D6">
      <w:pPr>
        <w:keepNext/>
        <w:keepLines/>
      </w:pPr>
      <w:r>
        <w:rPr>
          <w:color w:val="FF0000"/>
        </w:rPr>
        <w:t>NO DISCUSSION RECORDED</w:t>
      </w:r>
    </w:p>
    <w:p w14:paraId="7D591A8E" w14:textId="77777777" w:rsidR="007615D6" w:rsidRPr="00EB0339" w:rsidRDefault="007615D6" w:rsidP="007615D6">
      <w:r w:rsidRPr="005B25A1">
        <w:rPr>
          <w:b/>
          <w:bCs/>
        </w:rPr>
        <w:t>Status:</w:t>
      </w:r>
      <w:r>
        <w:t xml:space="preserve"> </w:t>
      </w:r>
      <w:r>
        <w:rPr>
          <w:color w:val="0000FF"/>
        </w:rPr>
        <w:t>Not concluded</w:t>
      </w:r>
      <w:r>
        <w:t>.</w:t>
      </w:r>
    </w:p>
    <w:p w14:paraId="5E5CA841" w14:textId="77777777" w:rsidR="00E00DA6" w:rsidRDefault="007615D6" w:rsidP="000A3FBD">
      <w:pPr>
        <w:pStyle w:val="NormTop"/>
      </w:pPr>
      <w:r>
        <w:rPr>
          <w:color w:val="0000FF"/>
        </w:rPr>
        <w:t>S2-2410283</w:t>
      </w:r>
      <w:r w:rsidRPr="00D53282">
        <w:t xml:space="preserve"> </w:t>
      </w:r>
      <w:r>
        <w:t>(CR) 23.503 CR1405 (Rel-19, 'B'): Support of QoS differentiation for Non-3GPP device behind a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new specifications are added for identifiable Non-3GP device: Define the QoS differentiation for Non-3GPP device identifier's traffic; Add the non-3GPP device id in the URSP rule.</w:t>
      </w:r>
    </w:p>
    <w:p w14:paraId="23AFAA65" w14:textId="77777777" w:rsidR="007615D6" w:rsidRPr="005B25A1" w:rsidRDefault="007615D6" w:rsidP="007615D6">
      <w:pPr>
        <w:keepNext/>
        <w:keepLines/>
        <w:rPr>
          <w:b/>
          <w:bCs/>
        </w:rPr>
      </w:pPr>
      <w:r w:rsidRPr="005B25A1">
        <w:rPr>
          <w:b/>
          <w:bCs/>
        </w:rPr>
        <w:t>Parallel discussion:</w:t>
      </w:r>
    </w:p>
    <w:p w14:paraId="2528A3EF" w14:textId="77777777" w:rsidR="007615D6" w:rsidRPr="005B25A1" w:rsidRDefault="007615D6" w:rsidP="007615D6">
      <w:pPr>
        <w:keepNext/>
        <w:keepLines/>
      </w:pPr>
      <w:r w:rsidRPr="005B25A1">
        <w:t>-</w:t>
      </w:r>
    </w:p>
    <w:p w14:paraId="2325C6FE" w14:textId="77777777" w:rsidR="007615D6" w:rsidRPr="005B25A1" w:rsidRDefault="007615D6" w:rsidP="007615D6">
      <w:pPr>
        <w:keepNext/>
        <w:keepLines/>
        <w:rPr>
          <w:b/>
          <w:bCs/>
        </w:rPr>
      </w:pPr>
      <w:r w:rsidRPr="005B25A1">
        <w:rPr>
          <w:b/>
          <w:bCs/>
        </w:rPr>
        <w:t>Plenary Discussion:</w:t>
      </w:r>
    </w:p>
    <w:p w14:paraId="7B4FB677" w14:textId="77777777" w:rsidR="007615D6" w:rsidRPr="005B25A1" w:rsidRDefault="007615D6" w:rsidP="007615D6">
      <w:pPr>
        <w:keepNext/>
        <w:keepLines/>
      </w:pPr>
      <w:r>
        <w:rPr>
          <w:color w:val="FF0000"/>
        </w:rPr>
        <w:t>NO DISCUSSION RECORDED</w:t>
      </w:r>
    </w:p>
    <w:p w14:paraId="3C17FC46" w14:textId="77777777" w:rsidR="007615D6" w:rsidRPr="00EB0339" w:rsidRDefault="007615D6" w:rsidP="007615D6">
      <w:r w:rsidRPr="005B25A1">
        <w:rPr>
          <w:b/>
          <w:bCs/>
        </w:rPr>
        <w:t>Status:</w:t>
      </w:r>
      <w:r>
        <w:t xml:space="preserve"> </w:t>
      </w:r>
      <w:r>
        <w:rPr>
          <w:color w:val="0000FF"/>
        </w:rPr>
        <w:t>Not concluded</w:t>
      </w:r>
      <w:r>
        <w:t>.</w:t>
      </w:r>
    </w:p>
    <w:p w14:paraId="7F35EBCF" w14:textId="77777777" w:rsidR="00E00DA6" w:rsidRDefault="007615D6" w:rsidP="000A3FBD">
      <w:pPr>
        <w:pStyle w:val="NormTop"/>
      </w:pPr>
      <w:r>
        <w:rPr>
          <w:color w:val="0000FF"/>
        </w:rPr>
        <w:t>S2-2410298</w:t>
      </w:r>
      <w:r w:rsidRPr="00D53282">
        <w:t xml:space="preserve"> </w:t>
      </w:r>
      <w:r>
        <w:t>(CR) 23.503 CR1365R1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52A450F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S2-2408594</w:t>
      </w:r>
      <w:r>
        <w:t>.  Confirm Sources!</w:t>
      </w:r>
    </w:p>
    <w:p w14:paraId="04C41697" w14:textId="77777777" w:rsidR="007615D6" w:rsidRPr="005B25A1" w:rsidRDefault="007615D6" w:rsidP="007615D6">
      <w:pPr>
        <w:keepNext/>
        <w:keepLines/>
        <w:rPr>
          <w:b/>
          <w:bCs/>
        </w:rPr>
      </w:pPr>
      <w:r w:rsidRPr="005B25A1">
        <w:rPr>
          <w:b/>
          <w:bCs/>
        </w:rPr>
        <w:t>Parallel discussion:</w:t>
      </w:r>
    </w:p>
    <w:p w14:paraId="71A34B0F" w14:textId="77777777" w:rsidR="007615D6" w:rsidRPr="005B25A1" w:rsidRDefault="007615D6" w:rsidP="007615D6">
      <w:pPr>
        <w:keepNext/>
        <w:keepLines/>
      </w:pPr>
      <w:r w:rsidRPr="005B25A1">
        <w:t>-</w:t>
      </w:r>
    </w:p>
    <w:p w14:paraId="20838519" w14:textId="77777777" w:rsidR="007615D6" w:rsidRPr="005B25A1" w:rsidRDefault="007615D6" w:rsidP="007615D6">
      <w:pPr>
        <w:keepNext/>
        <w:keepLines/>
        <w:rPr>
          <w:b/>
          <w:bCs/>
        </w:rPr>
      </w:pPr>
      <w:r w:rsidRPr="005B25A1">
        <w:rPr>
          <w:b/>
          <w:bCs/>
        </w:rPr>
        <w:t>Plenary Discussion:</w:t>
      </w:r>
    </w:p>
    <w:p w14:paraId="7095D34A" w14:textId="77777777" w:rsidR="007615D6" w:rsidRPr="005B25A1" w:rsidRDefault="007615D6" w:rsidP="007615D6">
      <w:pPr>
        <w:keepNext/>
        <w:keepLines/>
      </w:pPr>
      <w:r>
        <w:rPr>
          <w:color w:val="FF0000"/>
        </w:rPr>
        <w:t>NO DISCUSSION RECORDED</w:t>
      </w:r>
    </w:p>
    <w:p w14:paraId="3ED7BB77" w14:textId="77777777" w:rsidR="007615D6" w:rsidRPr="00EB0339" w:rsidRDefault="007615D6" w:rsidP="007615D6">
      <w:r w:rsidRPr="005B25A1">
        <w:rPr>
          <w:b/>
          <w:bCs/>
        </w:rPr>
        <w:t>Status:</w:t>
      </w:r>
      <w:r>
        <w:t xml:space="preserve"> </w:t>
      </w:r>
      <w:r>
        <w:rPr>
          <w:color w:val="0000FF"/>
        </w:rPr>
        <w:t>Not concluded</w:t>
      </w:r>
      <w:r>
        <w:t>.</w:t>
      </w:r>
    </w:p>
    <w:p w14:paraId="753F8830" w14:textId="77777777" w:rsidR="00E00DA6" w:rsidRDefault="007615D6" w:rsidP="000A3FBD">
      <w:pPr>
        <w:pStyle w:val="NormTop"/>
      </w:pPr>
      <w:r>
        <w:rPr>
          <w:color w:val="0000FF"/>
        </w:rPr>
        <w:lastRenderedPageBreak/>
        <w:t>S2-2410527</w:t>
      </w:r>
      <w:r w:rsidRPr="00D53282">
        <w:t xml:space="preserve"> </w:t>
      </w:r>
      <w:r>
        <w:t>(CR) 23.503 CR1422 (Rel-19, 'B'): PCR trigger relevant for reporting Device Identifier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In clause 6.1.3.5, Added a new PCR trigger for the SMF to report the Non-3gpp device Identifier and its corresponding traffic info to the PCF In clause 6.2.1.2, added Non-3gpp device id.</w:t>
      </w:r>
    </w:p>
    <w:p w14:paraId="21588FFA" w14:textId="77777777" w:rsidR="007615D6" w:rsidRPr="005B25A1" w:rsidRDefault="007615D6" w:rsidP="007615D6">
      <w:pPr>
        <w:keepNext/>
        <w:keepLines/>
        <w:rPr>
          <w:b/>
          <w:bCs/>
        </w:rPr>
      </w:pPr>
      <w:r w:rsidRPr="005B25A1">
        <w:rPr>
          <w:b/>
          <w:bCs/>
        </w:rPr>
        <w:t>Parallel discussion:</w:t>
      </w:r>
    </w:p>
    <w:p w14:paraId="5D982B15" w14:textId="77777777" w:rsidR="007615D6" w:rsidRPr="005B25A1" w:rsidRDefault="007615D6" w:rsidP="007615D6">
      <w:pPr>
        <w:keepNext/>
        <w:keepLines/>
      </w:pPr>
      <w:r w:rsidRPr="005B25A1">
        <w:t>-</w:t>
      </w:r>
    </w:p>
    <w:p w14:paraId="31B9A67D" w14:textId="77777777" w:rsidR="007615D6" w:rsidRPr="005B25A1" w:rsidRDefault="007615D6" w:rsidP="007615D6">
      <w:pPr>
        <w:keepNext/>
        <w:keepLines/>
        <w:rPr>
          <w:b/>
          <w:bCs/>
        </w:rPr>
      </w:pPr>
      <w:r w:rsidRPr="005B25A1">
        <w:rPr>
          <w:b/>
          <w:bCs/>
        </w:rPr>
        <w:t>Plenary Discussion:</w:t>
      </w:r>
    </w:p>
    <w:p w14:paraId="3A34C56E" w14:textId="77777777" w:rsidR="007615D6" w:rsidRPr="005B25A1" w:rsidRDefault="007615D6" w:rsidP="007615D6">
      <w:pPr>
        <w:keepNext/>
        <w:keepLines/>
      </w:pPr>
      <w:r>
        <w:rPr>
          <w:color w:val="FF0000"/>
        </w:rPr>
        <w:t>NO DISCUSSION RECORDED</w:t>
      </w:r>
    </w:p>
    <w:p w14:paraId="1586D365" w14:textId="77777777" w:rsidR="007615D6" w:rsidRPr="00EB0339" w:rsidRDefault="007615D6" w:rsidP="007615D6">
      <w:r w:rsidRPr="005B25A1">
        <w:rPr>
          <w:b/>
          <w:bCs/>
        </w:rPr>
        <w:t>Status:</w:t>
      </w:r>
      <w:r>
        <w:t xml:space="preserve"> </w:t>
      </w:r>
      <w:r>
        <w:rPr>
          <w:color w:val="0000FF"/>
        </w:rPr>
        <w:t>Not concluded</w:t>
      </w:r>
      <w:r>
        <w:t>.</w:t>
      </w:r>
    </w:p>
    <w:p w14:paraId="706899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w:t>
      </w:r>
    </w:p>
    <w:p w14:paraId="77DAFB25" w14:textId="77777777" w:rsidR="00E00DA6" w:rsidRDefault="007615D6" w:rsidP="000A3FBD">
      <w:pPr>
        <w:pStyle w:val="NormTop"/>
      </w:pPr>
      <w:r>
        <w:rPr>
          <w:color w:val="0000FF"/>
        </w:rPr>
        <w:t>S2-2410066</w:t>
      </w:r>
      <w:r w:rsidRPr="00D53282">
        <w:t xml:space="preserve"> </w:t>
      </w:r>
      <w:r>
        <w:t>(CR) 23.502 CR4844R3 (Rel-19, 'B'): Adding Device Identifier in PDU session related signalling (Source: Lenovo,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 R03 has the following changes: Referencing the relevant clause in TS 23.501 indicating the condition that the UE/5G-RG includes the device identifier in PDU session signalling Including a NOTE that it is up to stage 3 to define if the Device ID container is included in PCO or other means.</w:t>
      </w:r>
    </w:p>
    <w:p w14:paraId="26E1C1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S2-2409283</w:t>
      </w:r>
      <w:r>
        <w:t>.</w:t>
      </w:r>
    </w:p>
    <w:p w14:paraId="3DBF124F" w14:textId="77777777" w:rsidR="007615D6" w:rsidRPr="005B25A1" w:rsidRDefault="007615D6" w:rsidP="007615D6">
      <w:pPr>
        <w:keepNext/>
        <w:keepLines/>
        <w:rPr>
          <w:b/>
          <w:bCs/>
        </w:rPr>
      </w:pPr>
      <w:r w:rsidRPr="005B25A1">
        <w:rPr>
          <w:b/>
          <w:bCs/>
        </w:rPr>
        <w:t>Convenor comment:</w:t>
      </w:r>
    </w:p>
    <w:p w14:paraId="662E2FAC" w14:textId="77777777" w:rsidR="007615D6" w:rsidRPr="005B25A1" w:rsidRDefault="007615D6" w:rsidP="007615D6">
      <w:pPr>
        <w:keepNext/>
        <w:keepLines/>
      </w:pPr>
      <w:r w:rsidRPr="005B25A1">
        <w:t>Handle.</w:t>
      </w:r>
    </w:p>
    <w:p w14:paraId="14E7C48F" w14:textId="77777777" w:rsidR="007615D6" w:rsidRPr="005B25A1" w:rsidRDefault="007615D6" w:rsidP="007615D6">
      <w:pPr>
        <w:keepNext/>
        <w:keepLines/>
        <w:rPr>
          <w:b/>
          <w:bCs/>
        </w:rPr>
      </w:pPr>
      <w:r w:rsidRPr="005B25A1">
        <w:rPr>
          <w:b/>
          <w:bCs/>
        </w:rPr>
        <w:t>Parallel discussion:</w:t>
      </w:r>
    </w:p>
    <w:p w14:paraId="1A6C6B15" w14:textId="77777777" w:rsidR="007615D6" w:rsidRPr="005B25A1" w:rsidRDefault="007615D6" w:rsidP="007615D6">
      <w:pPr>
        <w:keepNext/>
        <w:keepLines/>
      </w:pPr>
      <w:r w:rsidRPr="005B25A1">
        <w:t>-</w:t>
      </w:r>
    </w:p>
    <w:p w14:paraId="4C54C2E5" w14:textId="77777777" w:rsidR="007615D6" w:rsidRPr="005B25A1" w:rsidRDefault="007615D6" w:rsidP="007615D6">
      <w:pPr>
        <w:keepNext/>
        <w:keepLines/>
        <w:rPr>
          <w:b/>
          <w:bCs/>
        </w:rPr>
      </w:pPr>
      <w:r w:rsidRPr="005B25A1">
        <w:rPr>
          <w:b/>
          <w:bCs/>
        </w:rPr>
        <w:t>Plenary Discussion:</w:t>
      </w:r>
    </w:p>
    <w:p w14:paraId="6AC5A2DB" w14:textId="77777777" w:rsidR="007615D6" w:rsidRPr="005B25A1" w:rsidRDefault="007615D6" w:rsidP="007615D6">
      <w:pPr>
        <w:keepNext/>
        <w:keepLines/>
      </w:pPr>
      <w:r>
        <w:rPr>
          <w:color w:val="FF0000"/>
        </w:rPr>
        <w:t>NO DISCUSSION RECORDED</w:t>
      </w:r>
    </w:p>
    <w:p w14:paraId="3B059954" w14:textId="77777777" w:rsidR="007615D6" w:rsidRPr="00EB0339" w:rsidRDefault="007615D6" w:rsidP="007615D6">
      <w:r w:rsidRPr="005B25A1">
        <w:rPr>
          <w:b/>
          <w:bCs/>
        </w:rPr>
        <w:t>Status:</w:t>
      </w:r>
      <w:r>
        <w:t xml:space="preserve"> </w:t>
      </w:r>
      <w:r>
        <w:rPr>
          <w:color w:val="0000FF"/>
        </w:rPr>
        <w:t>Not concluded</w:t>
      </w:r>
      <w:r>
        <w:t>.</w:t>
      </w:r>
    </w:p>
    <w:p w14:paraId="60D80966" w14:textId="77777777" w:rsidR="00E00DA6" w:rsidRDefault="007615D6" w:rsidP="000A3FBD">
      <w:pPr>
        <w:pStyle w:val="NormTop"/>
      </w:pPr>
      <w:r>
        <w:rPr>
          <w:color w:val="0000FF"/>
        </w:rPr>
        <w:t>S2-2409913</w:t>
      </w:r>
      <w:r w:rsidRPr="00D53282">
        <w:t xml:space="preserve"> </w:t>
      </w:r>
      <w:r>
        <w:t>(CR) 23.502 CR5035 (Rel-19, 'B'): Delivery of non-3GPP Device ID in NAS SM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UE provides Device Information in N1 SM container of PDU Session Establishment request. It is further delivered to SMF and PCF for policy control. UE provides Device Inforamtion and associated user plane address in N1 SM container of PDU Session Modification request.</w:t>
      </w:r>
    </w:p>
    <w:p w14:paraId="5AED7EBF" w14:textId="77777777" w:rsidR="007615D6" w:rsidRPr="005B25A1" w:rsidRDefault="007615D6" w:rsidP="007615D6">
      <w:pPr>
        <w:keepNext/>
        <w:keepLines/>
        <w:rPr>
          <w:b/>
          <w:bCs/>
        </w:rPr>
      </w:pPr>
      <w:r w:rsidRPr="005B25A1">
        <w:rPr>
          <w:b/>
          <w:bCs/>
        </w:rPr>
        <w:t>Convenor comment:</w:t>
      </w:r>
    </w:p>
    <w:p w14:paraId="6424466B" w14:textId="77777777" w:rsidR="007615D6" w:rsidRPr="005B25A1" w:rsidRDefault="007615D6" w:rsidP="007615D6">
      <w:pPr>
        <w:keepNext/>
        <w:keepLines/>
      </w:pPr>
      <w:r w:rsidRPr="005B25A1">
        <w:t>Handle. Merge with S2-2410066.</w:t>
      </w:r>
    </w:p>
    <w:p w14:paraId="5EAE5953" w14:textId="77777777" w:rsidR="007615D6" w:rsidRPr="005B25A1" w:rsidRDefault="007615D6" w:rsidP="007615D6">
      <w:pPr>
        <w:keepNext/>
        <w:keepLines/>
        <w:rPr>
          <w:b/>
          <w:bCs/>
        </w:rPr>
      </w:pPr>
      <w:r w:rsidRPr="005B25A1">
        <w:rPr>
          <w:b/>
          <w:bCs/>
        </w:rPr>
        <w:t>Parallel discussion:</w:t>
      </w:r>
    </w:p>
    <w:p w14:paraId="61A5B8EA" w14:textId="77777777" w:rsidR="007615D6" w:rsidRPr="005B25A1" w:rsidRDefault="007615D6" w:rsidP="007615D6">
      <w:pPr>
        <w:keepNext/>
        <w:keepLines/>
      </w:pPr>
      <w:r w:rsidRPr="005B25A1">
        <w:t>-</w:t>
      </w:r>
    </w:p>
    <w:p w14:paraId="2DB3DB33" w14:textId="77777777" w:rsidR="007615D6" w:rsidRPr="005B25A1" w:rsidRDefault="007615D6" w:rsidP="007615D6">
      <w:pPr>
        <w:keepNext/>
        <w:keepLines/>
        <w:rPr>
          <w:b/>
          <w:bCs/>
        </w:rPr>
      </w:pPr>
      <w:r w:rsidRPr="005B25A1">
        <w:rPr>
          <w:b/>
          <w:bCs/>
        </w:rPr>
        <w:t>Plenary Discussion:</w:t>
      </w:r>
    </w:p>
    <w:p w14:paraId="67ED0679" w14:textId="77777777" w:rsidR="007615D6" w:rsidRPr="005B25A1" w:rsidRDefault="007615D6" w:rsidP="007615D6">
      <w:pPr>
        <w:keepNext/>
        <w:keepLines/>
      </w:pPr>
      <w:r>
        <w:rPr>
          <w:color w:val="FF0000"/>
        </w:rPr>
        <w:t>NO DISCUSSION RECORDED</w:t>
      </w:r>
    </w:p>
    <w:p w14:paraId="0B1E2CB9" w14:textId="77777777" w:rsidR="007615D6" w:rsidRPr="00EB0339" w:rsidRDefault="007615D6" w:rsidP="007615D6">
      <w:r w:rsidRPr="005B25A1">
        <w:rPr>
          <w:b/>
          <w:bCs/>
        </w:rPr>
        <w:t>Status:</w:t>
      </w:r>
      <w:r>
        <w:t xml:space="preserve"> </w:t>
      </w:r>
      <w:r>
        <w:rPr>
          <w:color w:val="0000FF"/>
        </w:rPr>
        <w:t>Not concluded</w:t>
      </w:r>
      <w:r>
        <w:t>.</w:t>
      </w:r>
    </w:p>
    <w:p w14:paraId="1FA663BD" w14:textId="77777777" w:rsidR="00E00DA6" w:rsidRDefault="007615D6" w:rsidP="000A3FBD">
      <w:pPr>
        <w:pStyle w:val="NormTop"/>
      </w:pPr>
      <w:r>
        <w:rPr>
          <w:color w:val="0000FF"/>
        </w:rPr>
        <w:lastRenderedPageBreak/>
        <w:t>S2-2410535</w:t>
      </w:r>
      <w:r w:rsidRPr="00D53282">
        <w:t xml:space="preserve"> </w:t>
      </w:r>
      <w:r>
        <w:t>(DISCUSSION) Discussion on DNN and S-NSSAI as data sub key to retrieve QoS policies for non-3GPP devices connecting behind UE or 5G-RG. (Source: Samsung)</w:t>
      </w:r>
      <w:r>
        <w:br/>
      </w:r>
      <w:r w:rsidRPr="00D53282">
        <w:rPr>
          <w:b/>
        </w:rPr>
        <w:t>Document for:</w:t>
      </w:r>
      <w:r w:rsidRPr="00D53282">
        <w:t xml:space="preserve"> </w:t>
      </w:r>
      <w:r>
        <w:t>Information</w:t>
      </w:r>
      <w:r>
        <w:br/>
      </w:r>
      <w:r w:rsidRPr="00D53282">
        <w:rPr>
          <w:b/>
        </w:rPr>
        <w:t>Abstract:</w:t>
      </w:r>
      <w:r w:rsidRPr="00D53282">
        <w:t xml:space="preserve"> </w:t>
      </w:r>
      <w:r>
        <w:br/>
        <w:t>For the KI#4, there was a proposal in the SA WG2#164 (endorsed tdoc S2-2409328) to consider DNN and S-NSSAI as data sub key for retrieving device identifier specific policies from UDR. During the study it was discussed the content of these device identifier specific policies (i.e. device profiles) which will be provisioned by AF to UDR. However, these discussions were happening for KI#1, 2, 3 perspective and no more present in the scope of the WID, but the same concept was applicable for KI#4. One of the content was DNN and S-NSSAI but this should be subset of the subscription with which these devices will be connected to. DNN is for data network identification and S-NSSAIs are for some specific services. Before implementing this feature, in the deployment already some set of DNNs and S-NSSAI would be present for the subscription.</w:t>
      </w:r>
    </w:p>
    <w:p w14:paraId="4D4D1BC8" w14:textId="77777777" w:rsidR="007615D6" w:rsidRPr="005B25A1" w:rsidRDefault="007615D6" w:rsidP="007615D6">
      <w:pPr>
        <w:keepNext/>
        <w:keepLines/>
        <w:rPr>
          <w:b/>
          <w:bCs/>
        </w:rPr>
      </w:pPr>
      <w:r w:rsidRPr="005B25A1">
        <w:rPr>
          <w:b/>
          <w:bCs/>
        </w:rPr>
        <w:t>Parallel discussion:</w:t>
      </w:r>
    </w:p>
    <w:p w14:paraId="222FA47F" w14:textId="77777777" w:rsidR="007615D6" w:rsidRPr="005B25A1" w:rsidRDefault="007615D6" w:rsidP="007615D6">
      <w:pPr>
        <w:keepNext/>
        <w:keepLines/>
      </w:pPr>
      <w:r w:rsidRPr="005B25A1">
        <w:t>-</w:t>
      </w:r>
    </w:p>
    <w:p w14:paraId="18C651A3" w14:textId="77777777" w:rsidR="007615D6" w:rsidRPr="005B25A1" w:rsidRDefault="007615D6" w:rsidP="007615D6">
      <w:pPr>
        <w:keepNext/>
        <w:keepLines/>
        <w:rPr>
          <w:b/>
          <w:bCs/>
        </w:rPr>
      </w:pPr>
      <w:r w:rsidRPr="005B25A1">
        <w:rPr>
          <w:b/>
          <w:bCs/>
        </w:rPr>
        <w:t>Plenary Discussion:</w:t>
      </w:r>
    </w:p>
    <w:p w14:paraId="0B36A838" w14:textId="77777777" w:rsidR="007615D6" w:rsidRPr="005B25A1" w:rsidRDefault="007615D6" w:rsidP="007615D6">
      <w:pPr>
        <w:keepNext/>
        <w:keepLines/>
      </w:pPr>
      <w:r>
        <w:rPr>
          <w:color w:val="FF0000"/>
        </w:rPr>
        <w:t>NO DISCUSSION RECORDED</w:t>
      </w:r>
    </w:p>
    <w:p w14:paraId="4AE02331" w14:textId="77777777" w:rsidR="007615D6" w:rsidRPr="00EB0339" w:rsidRDefault="007615D6" w:rsidP="007615D6">
      <w:r w:rsidRPr="005B25A1">
        <w:rPr>
          <w:b/>
          <w:bCs/>
        </w:rPr>
        <w:t>Status:</w:t>
      </w:r>
      <w:r>
        <w:t xml:space="preserve"> </w:t>
      </w:r>
      <w:r>
        <w:rPr>
          <w:color w:val="0000FF"/>
        </w:rPr>
        <w:t>Not concluded</w:t>
      </w:r>
      <w:r>
        <w:t>.</w:t>
      </w:r>
    </w:p>
    <w:p w14:paraId="13B2E725" w14:textId="77777777" w:rsidR="00E00DA6" w:rsidRDefault="007615D6" w:rsidP="000A3FBD">
      <w:pPr>
        <w:pStyle w:val="NormTop"/>
      </w:pPr>
      <w:r>
        <w:rPr>
          <w:color w:val="0000FF"/>
        </w:rPr>
        <w:t>S2-2409829</w:t>
      </w:r>
      <w:r w:rsidRPr="00D53282">
        <w:t xml:space="preserve"> </w:t>
      </w:r>
      <w:r>
        <w:t>(CR) 23.502 CR4848R4 (Rel-19, 'B'): Update of services pertaining to defining Device Identifiers (Source: Nokia, CableLabs, ZTE?, Oppo?, Xiaomi?)</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 Update with the details the clause related to the AF Session with QoS service and the create operation of the possibility to include Device Identifier.</w:t>
      </w:r>
    </w:p>
    <w:p w14:paraId="515A2FD6"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S2-2409328</w:t>
      </w:r>
      <w:r>
        <w:t>.  Confirm Sources!</w:t>
      </w:r>
    </w:p>
    <w:p w14:paraId="0BEA03D4" w14:textId="77777777" w:rsidR="007615D6" w:rsidRPr="005B25A1" w:rsidRDefault="007615D6" w:rsidP="007615D6">
      <w:pPr>
        <w:keepNext/>
        <w:keepLines/>
        <w:rPr>
          <w:b/>
          <w:bCs/>
        </w:rPr>
      </w:pPr>
      <w:r w:rsidRPr="005B25A1">
        <w:rPr>
          <w:b/>
          <w:bCs/>
        </w:rPr>
        <w:t>Convenor comment:</w:t>
      </w:r>
    </w:p>
    <w:p w14:paraId="2BA1A2C0" w14:textId="77777777" w:rsidR="007615D6" w:rsidRPr="005B25A1" w:rsidRDefault="007615D6" w:rsidP="007615D6">
      <w:pPr>
        <w:keepNext/>
        <w:keepLines/>
      </w:pPr>
      <w:r w:rsidRPr="005B25A1">
        <w:t>Handle.</w:t>
      </w:r>
    </w:p>
    <w:p w14:paraId="72ED6535" w14:textId="77777777" w:rsidR="007615D6" w:rsidRPr="005B25A1" w:rsidRDefault="007615D6" w:rsidP="007615D6">
      <w:pPr>
        <w:keepNext/>
        <w:keepLines/>
        <w:rPr>
          <w:b/>
          <w:bCs/>
        </w:rPr>
      </w:pPr>
      <w:r w:rsidRPr="005B25A1">
        <w:rPr>
          <w:b/>
          <w:bCs/>
        </w:rPr>
        <w:t>Parallel discussion:</w:t>
      </w:r>
    </w:p>
    <w:p w14:paraId="18508AB5" w14:textId="77777777" w:rsidR="007615D6" w:rsidRPr="005B25A1" w:rsidRDefault="007615D6" w:rsidP="007615D6">
      <w:pPr>
        <w:keepNext/>
        <w:keepLines/>
      </w:pPr>
      <w:r w:rsidRPr="005B25A1">
        <w:t>-</w:t>
      </w:r>
    </w:p>
    <w:p w14:paraId="64E5FD52" w14:textId="77777777" w:rsidR="007615D6" w:rsidRPr="005B25A1" w:rsidRDefault="007615D6" w:rsidP="007615D6">
      <w:pPr>
        <w:keepNext/>
        <w:keepLines/>
        <w:rPr>
          <w:b/>
          <w:bCs/>
        </w:rPr>
      </w:pPr>
      <w:r w:rsidRPr="005B25A1">
        <w:rPr>
          <w:b/>
          <w:bCs/>
        </w:rPr>
        <w:t>Plenary Discussion:</w:t>
      </w:r>
    </w:p>
    <w:p w14:paraId="66341C23" w14:textId="77777777" w:rsidR="007615D6" w:rsidRPr="005B25A1" w:rsidRDefault="007615D6" w:rsidP="007615D6">
      <w:pPr>
        <w:keepNext/>
        <w:keepLines/>
      </w:pPr>
      <w:r>
        <w:rPr>
          <w:color w:val="FF0000"/>
        </w:rPr>
        <w:t>NO DISCUSSION RECORDED</w:t>
      </w:r>
    </w:p>
    <w:p w14:paraId="78285363" w14:textId="77777777" w:rsidR="007615D6" w:rsidRPr="00EB0339" w:rsidRDefault="007615D6" w:rsidP="007615D6">
      <w:r w:rsidRPr="005B25A1">
        <w:rPr>
          <w:b/>
          <w:bCs/>
        </w:rPr>
        <w:t>Status:</w:t>
      </w:r>
      <w:r>
        <w:t xml:space="preserve"> </w:t>
      </w:r>
      <w:r>
        <w:rPr>
          <w:color w:val="0000FF"/>
        </w:rPr>
        <w:t>Not concluded</w:t>
      </w:r>
      <w:r>
        <w:t>.</w:t>
      </w:r>
    </w:p>
    <w:p w14:paraId="3E13F3A7" w14:textId="77777777" w:rsidR="00E00DA6" w:rsidRDefault="007615D6" w:rsidP="000A3FBD">
      <w:pPr>
        <w:pStyle w:val="NormTop"/>
      </w:pPr>
      <w:r>
        <w:rPr>
          <w:color w:val="0000FF"/>
        </w:rPr>
        <w:lastRenderedPageBreak/>
        <w:t>S2-2410179</w:t>
      </w:r>
      <w:r w:rsidRPr="00D53282">
        <w:t xml:space="preserve"> </w:t>
      </w:r>
      <w:r>
        <w:t>(CR) 23.502 CR5065 (Rel-19, 'B'): AF Provisioning of non-3GPP device identifer information to UDR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Adding non-3GPP Device Identifier information to Nnef_ServiceParameter service operation.</w:t>
      </w:r>
    </w:p>
    <w:p w14:paraId="1E771CB8" w14:textId="77777777" w:rsidR="007615D6" w:rsidRPr="005B25A1" w:rsidRDefault="007615D6" w:rsidP="007615D6">
      <w:pPr>
        <w:keepNext/>
        <w:keepLines/>
        <w:rPr>
          <w:b/>
          <w:bCs/>
        </w:rPr>
      </w:pPr>
      <w:r w:rsidRPr="005B25A1">
        <w:rPr>
          <w:b/>
          <w:bCs/>
        </w:rPr>
        <w:t>Convenor comment:</w:t>
      </w:r>
    </w:p>
    <w:p w14:paraId="5A958A85" w14:textId="77777777" w:rsidR="007615D6" w:rsidRPr="005B25A1" w:rsidRDefault="007615D6" w:rsidP="007615D6">
      <w:pPr>
        <w:keepNext/>
        <w:keepLines/>
      </w:pPr>
      <w:r w:rsidRPr="005B25A1">
        <w:t>Revision of postponed S2-2409284. Handle. Merge UDR part to S2-2409829?</w:t>
      </w:r>
    </w:p>
    <w:p w14:paraId="35EFFBB1" w14:textId="77777777" w:rsidR="007615D6" w:rsidRPr="005B25A1" w:rsidRDefault="007615D6" w:rsidP="007615D6">
      <w:pPr>
        <w:keepNext/>
        <w:keepLines/>
        <w:rPr>
          <w:b/>
          <w:bCs/>
        </w:rPr>
      </w:pPr>
      <w:r w:rsidRPr="005B25A1">
        <w:rPr>
          <w:b/>
          <w:bCs/>
        </w:rPr>
        <w:t>Parallel discussion:</w:t>
      </w:r>
    </w:p>
    <w:p w14:paraId="529773F1" w14:textId="77777777" w:rsidR="007615D6" w:rsidRPr="005B25A1" w:rsidRDefault="007615D6" w:rsidP="007615D6">
      <w:pPr>
        <w:keepNext/>
        <w:keepLines/>
      </w:pPr>
      <w:r w:rsidRPr="005B25A1">
        <w:t>-</w:t>
      </w:r>
    </w:p>
    <w:p w14:paraId="1747B8B3" w14:textId="77777777" w:rsidR="007615D6" w:rsidRPr="005B25A1" w:rsidRDefault="007615D6" w:rsidP="007615D6">
      <w:pPr>
        <w:keepNext/>
        <w:keepLines/>
        <w:rPr>
          <w:b/>
          <w:bCs/>
        </w:rPr>
      </w:pPr>
      <w:r w:rsidRPr="005B25A1">
        <w:rPr>
          <w:b/>
          <w:bCs/>
        </w:rPr>
        <w:t>Plenary Discussion:</w:t>
      </w:r>
    </w:p>
    <w:p w14:paraId="35855DD4" w14:textId="77777777" w:rsidR="007615D6" w:rsidRPr="005B25A1" w:rsidRDefault="007615D6" w:rsidP="007615D6">
      <w:pPr>
        <w:keepNext/>
        <w:keepLines/>
      </w:pPr>
      <w:r>
        <w:rPr>
          <w:color w:val="FF0000"/>
        </w:rPr>
        <w:t>NO DISCUSSION RECORDED</w:t>
      </w:r>
    </w:p>
    <w:p w14:paraId="586D6DB3" w14:textId="77777777" w:rsidR="007615D6" w:rsidRPr="00EB0339" w:rsidRDefault="007615D6" w:rsidP="007615D6">
      <w:r w:rsidRPr="005B25A1">
        <w:rPr>
          <w:b/>
          <w:bCs/>
        </w:rPr>
        <w:t>Status:</w:t>
      </w:r>
      <w:r>
        <w:t xml:space="preserve"> </w:t>
      </w:r>
      <w:r>
        <w:rPr>
          <w:color w:val="0000FF"/>
        </w:rPr>
        <w:t>Not concluded</w:t>
      </w:r>
      <w:r>
        <w:t>.</w:t>
      </w:r>
    </w:p>
    <w:p w14:paraId="79164424" w14:textId="77777777" w:rsidR="00E00DA6" w:rsidRDefault="007615D6" w:rsidP="000A3FBD">
      <w:pPr>
        <w:pStyle w:val="NormTop"/>
      </w:pPr>
      <w:r>
        <w:rPr>
          <w:color w:val="0000FF"/>
        </w:rPr>
        <w:t>S2-2409989</w:t>
      </w:r>
      <w:r w:rsidRPr="00D53282">
        <w:t xml:space="preserve"> </w:t>
      </w:r>
      <w:r>
        <w:t>(CR) 23.502 CR4916R2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application data in UDR with SUPI as key. Identifiable Non-3GPP Devices Control Data is added to Policy data.</w:t>
      </w:r>
    </w:p>
    <w:p w14:paraId="66410A4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S2-2408010</w:t>
      </w:r>
      <w:r>
        <w:t>.</w:t>
      </w:r>
    </w:p>
    <w:p w14:paraId="6834CAC4" w14:textId="77777777" w:rsidR="007615D6" w:rsidRPr="005B25A1" w:rsidRDefault="007615D6" w:rsidP="007615D6">
      <w:pPr>
        <w:keepNext/>
        <w:keepLines/>
        <w:rPr>
          <w:b/>
          <w:bCs/>
        </w:rPr>
      </w:pPr>
      <w:r w:rsidRPr="005B25A1">
        <w:rPr>
          <w:b/>
          <w:bCs/>
        </w:rPr>
        <w:t>Convenor comment:</w:t>
      </w:r>
    </w:p>
    <w:p w14:paraId="4C53B425" w14:textId="77777777" w:rsidR="007615D6" w:rsidRPr="005B25A1" w:rsidRDefault="007615D6" w:rsidP="007615D6">
      <w:pPr>
        <w:keepNext/>
        <w:keepLines/>
      </w:pPr>
      <w:r w:rsidRPr="005B25A1">
        <w:t>Handle. Merge UDR part related to identifiers and Qos rules to S2-2409829? Remove Max Number since it is in S2-2409987?</w:t>
      </w:r>
    </w:p>
    <w:p w14:paraId="4232BB58" w14:textId="77777777" w:rsidR="007615D6" w:rsidRPr="005B25A1" w:rsidRDefault="007615D6" w:rsidP="007615D6">
      <w:pPr>
        <w:keepNext/>
        <w:keepLines/>
        <w:rPr>
          <w:b/>
          <w:bCs/>
        </w:rPr>
      </w:pPr>
      <w:r w:rsidRPr="005B25A1">
        <w:rPr>
          <w:b/>
          <w:bCs/>
        </w:rPr>
        <w:t>Parallel discussion:</w:t>
      </w:r>
    </w:p>
    <w:p w14:paraId="2F49F8E2" w14:textId="77777777" w:rsidR="007615D6" w:rsidRPr="005B25A1" w:rsidRDefault="007615D6" w:rsidP="007615D6">
      <w:pPr>
        <w:keepNext/>
        <w:keepLines/>
      </w:pPr>
      <w:r w:rsidRPr="005B25A1">
        <w:t>-</w:t>
      </w:r>
    </w:p>
    <w:p w14:paraId="43DDCEBE" w14:textId="77777777" w:rsidR="007615D6" w:rsidRPr="005B25A1" w:rsidRDefault="007615D6" w:rsidP="007615D6">
      <w:pPr>
        <w:keepNext/>
        <w:keepLines/>
        <w:rPr>
          <w:b/>
          <w:bCs/>
        </w:rPr>
      </w:pPr>
      <w:r w:rsidRPr="005B25A1">
        <w:rPr>
          <w:b/>
          <w:bCs/>
        </w:rPr>
        <w:t>Plenary Discussion:</w:t>
      </w:r>
    </w:p>
    <w:p w14:paraId="2F51244B" w14:textId="77777777" w:rsidR="007615D6" w:rsidRPr="005B25A1" w:rsidRDefault="007615D6" w:rsidP="007615D6">
      <w:pPr>
        <w:keepNext/>
        <w:keepLines/>
      </w:pPr>
      <w:r>
        <w:rPr>
          <w:color w:val="FF0000"/>
        </w:rPr>
        <w:t>NO DISCUSSION RECORDED</w:t>
      </w:r>
    </w:p>
    <w:p w14:paraId="56EA1FD8" w14:textId="77777777" w:rsidR="007615D6" w:rsidRPr="00EB0339" w:rsidRDefault="007615D6" w:rsidP="007615D6">
      <w:r w:rsidRPr="005B25A1">
        <w:rPr>
          <w:b/>
          <w:bCs/>
        </w:rPr>
        <w:t>Status:</w:t>
      </w:r>
      <w:r>
        <w:t xml:space="preserve"> </w:t>
      </w:r>
      <w:r>
        <w:rPr>
          <w:color w:val="0000FF"/>
        </w:rPr>
        <w:t>Not concluded</w:t>
      </w:r>
      <w:r>
        <w:t>.</w:t>
      </w:r>
    </w:p>
    <w:p w14:paraId="6ED4900F" w14:textId="77777777" w:rsidR="00E00DA6" w:rsidRDefault="007615D6" w:rsidP="000A3FBD">
      <w:pPr>
        <w:pStyle w:val="NormTop"/>
      </w:pPr>
      <w:r>
        <w:rPr>
          <w:color w:val="0000FF"/>
        </w:rPr>
        <w:t>S2-2409834</w:t>
      </w:r>
      <w:r w:rsidRPr="00D53282">
        <w:t xml:space="preserve"> </w:t>
      </w:r>
      <w:r>
        <w:t>(CR) 23.502 CR5028 (Rel-19, 'B'): Non-3GPP Device access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main changes are added for Non-3GPP device access control. The UE subscription data is extended to include the allowed non-3GPP Device Identifier list. AMF checks if the Non-3GPP device is allowed to access via this UE or not. If not, the AMF reject the UE request.</w:t>
      </w:r>
    </w:p>
    <w:p w14:paraId="6BA7938C" w14:textId="77777777" w:rsidR="007615D6" w:rsidRPr="005B25A1" w:rsidRDefault="007615D6" w:rsidP="007615D6">
      <w:pPr>
        <w:keepNext/>
        <w:keepLines/>
        <w:rPr>
          <w:b/>
          <w:bCs/>
        </w:rPr>
      </w:pPr>
      <w:r w:rsidRPr="005B25A1">
        <w:rPr>
          <w:b/>
          <w:bCs/>
        </w:rPr>
        <w:t>Parallel discussion:</w:t>
      </w:r>
    </w:p>
    <w:p w14:paraId="16D444B1" w14:textId="77777777" w:rsidR="007615D6" w:rsidRPr="005B25A1" w:rsidRDefault="007615D6" w:rsidP="007615D6">
      <w:pPr>
        <w:keepNext/>
        <w:keepLines/>
      </w:pPr>
      <w:r w:rsidRPr="005B25A1">
        <w:t>-</w:t>
      </w:r>
    </w:p>
    <w:p w14:paraId="685C0441" w14:textId="77777777" w:rsidR="007615D6" w:rsidRPr="005B25A1" w:rsidRDefault="007615D6" w:rsidP="007615D6">
      <w:pPr>
        <w:keepNext/>
        <w:keepLines/>
        <w:rPr>
          <w:b/>
          <w:bCs/>
        </w:rPr>
      </w:pPr>
      <w:r w:rsidRPr="005B25A1">
        <w:rPr>
          <w:b/>
          <w:bCs/>
        </w:rPr>
        <w:t>Plenary Discussion:</w:t>
      </w:r>
    </w:p>
    <w:p w14:paraId="2D1C162B" w14:textId="77777777" w:rsidR="007615D6" w:rsidRPr="005B25A1" w:rsidRDefault="007615D6" w:rsidP="007615D6">
      <w:pPr>
        <w:keepNext/>
        <w:keepLines/>
      </w:pPr>
      <w:r>
        <w:rPr>
          <w:color w:val="FF0000"/>
        </w:rPr>
        <w:t>NO DISCUSSION RECORDED</w:t>
      </w:r>
    </w:p>
    <w:p w14:paraId="298B4052" w14:textId="77777777" w:rsidR="007615D6" w:rsidRPr="00EB0339" w:rsidRDefault="007615D6" w:rsidP="007615D6">
      <w:r w:rsidRPr="005B25A1">
        <w:rPr>
          <w:b/>
          <w:bCs/>
        </w:rPr>
        <w:t>Status:</w:t>
      </w:r>
      <w:r>
        <w:t xml:space="preserve"> </w:t>
      </w:r>
      <w:r>
        <w:rPr>
          <w:color w:val="0000FF"/>
        </w:rPr>
        <w:t>Not concluded</w:t>
      </w:r>
      <w:r>
        <w:t>.</w:t>
      </w:r>
    </w:p>
    <w:p w14:paraId="5E2F5551" w14:textId="77777777" w:rsidR="00E00DA6" w:rsidRDefault="007615D6" w:rsidP="000A3FBD">
      <w:pPr>
        <w:pStyle w:val="NormTop"/>
      </w:pPr>
      <w:r>
        <w:rPr>
          <w:color w:val="0000FF"/>
        </w:rPr>
        <w:lastRenderedPageBreak/>
        <w:t>S2-2409835</w:t>
      </w:r>
      <w:r w:rsidRPr="00D53282">
        <w:t xml:space="preserve"> </w:t>
      </w:r>
      <w:r>
        <w:t>(CR) 23.502 CR5029 (Rel-19, 'B'): Support of framed routing for N3G device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Frame Routing mechanism for the non 3GPP devices, including  Add UE capability in the procedures to indicate that the UE supports to obtain the framed routing information from the network. Request the SMF to transport the Framed Route information to the UE in PCO in NAS message.</w:t>
      </w:r>
    </w:p>
    <w:p w14:paraId="58E8E1D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w:t>
      </w:r>
    </w:p>
    <w:p w14:paraId="792DA22A" w14:textId="77777777" w:rsidR="007615D6" w:rsidRPr="005B25A1" w:rsidRDefault="007615D6" w:rsidP="007615D6">
      <w:pPr>
        <w:keepNext/>
        <w:keepLines/>
        <w:rPr>
          <w:b/>
          <w:bCs/>
        </w:rPr>
      </w:pPr>
      <w:r w:rsidRPr="005B25A1">
        <w:rPr>
          <w:b/>
          <w:bCs/>
        </w:rPr>
        <w:t>Parallel discussion:</w:t>
      </w:r>
    </w:p>
    <w:p w14:paraId="66B31F04" w14:textId="77777777" w:rsidR="007615D6" w:rsidRPr="005B25A1" w:rsidRDefault="007615D6" w:rsidP="007615D6">
      <w:pPr>
        <w:keepNext/>
        <w:keepLines/>
      </w:pPr>
      <w:r w:rsidRPr="005B25A1">
        <w:t>-</w:t>
      </w:r>
    </w:p>
    <w:p w14:paraId="00B9BCBD" w14:textId="77777777" w:rsidR="007615D6" w:rsidRPr="005B25A1" w:rsidRDefault="007615D6" w:rsidP="007615D6">
      <w:pPr>
        <w:keepNext/>
        <w:keepLines/>
        <w:rPr>
          <w:b/>
          <w:bCs/>
        </w:rPr>
      </w:pPr>
      <w:r w:rsidRPr="005B25A1">
        <w:rPr>
          <w:b/>
          <w:bCs/>
        </w:rPr>
        <w:t>Plenary Discussion:</w:t>
      </w:r>
    </w:p>
    <w:p w14:paraId="708A61CB" w14:textId="77777777" w:rsidR="007615D6" w:rsidRPr="005B25A1" w:rsidRDefault="007615D6" w:rsidP="007615D6">
      <w:pPr>
        <w:keepNext/>
        <w:keepLines/>
      </w:pPr>
      <w:r>
        <w:rPr>
          <w:color w:val="FF0000"/>
        </w:rPr>
        <w:t>NO DISCUSSION RECORDED</w:t>
      </w:r>
    </w:p>
    <w:p w14:paraId="07D69F5D" w14:textId="77777777" w:rsidR="007615D6" w:rsidRPr="00EB0339" w:rsidRDefault="007615D6" w:rsidP="007615D6">
      <w:r w:rsidRPr="005B25A1">
        <w:rPr>
          <w:b/>
          <w:bCs/>
        </w:rPr>
        <w:t>Status:</w:t>
      </w:r>
      <w:r>
        <w:t xml:space="preserve"> </w:t>
      </w:r>
      <w:r>
        <w:rPr>
          <w:color w:val="0000FF"/>
        </w:rPr>
        <w:t>Not concluded</w:t>
      </w:r>
      <w:r>
        <w:t>.</w:t>
      </w:r>
    </w:p>
    <w:p w14:paraId="4FAC601E" w14:textId="77777777" w:rsidR="00E00DA6" w:rsidRDefault="007615D6" w:rsidP="000A3FBD">
      <w:pPr>
        <w:pStyle w:val="NormTop"/>
      </w:pPr>
      <w:r>
        <w:rPr>
          <w:color w:val="0000FF"/>
        </w:rPr>
        <w:t>S2-2409836</w:t>
      </w:r>
      <w:r w:rsidRPr="00D53282">
        <w:t xml:space="preserve"> </w:t>
      </w:r>
      <w:r>
        <w:t>(CR) 23.502 CR5030 (Rel-19, 'B'): Enable the UE to be aware of the Non-3GPP Device Identifiers as part of PDU Session Establishment Response.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use this implementation only if the PDU Session Establishment Request already do not consist of the Non-3GPP Device Identifier.</w:t>
      </w:r>
    </w:p>
    <w:p w14:paraId="22F0349E" w14:textId="77777777" w:rsidR="007615D6" w:rsidRPr="005B25A1" w:rsidRDefault="007615D6" w:rsidP="007615D6">
      <w:pPr>
        <w:keepNext/>
        <w:keepLines/>
        <w:rPr>
          <w:b/>
          <w:bCs/>
        </w:rPr>
      </w:pPr>
      <w:r w:rsidRPr="005B25A1">
        <w:rPr>
          <w:b/>
          <w:bCs/>
        </w:rPr>
        <w:t>Parallel discussion:</w:t>
      </w:r>
    </w:p>
    <w:p w14:paraId="741F6371" w14:textId="77777777" w:rsidR="007615D6" w:rsidRPr="005B25A1" w:rsidRDefault="007615D6" w:rsidP="007615D6">
      <w:pPr>
        <w:keepNext/>
        <w:keepLines/>
      </w:pPr>
      <w:r w:rsidRPr="005B25A1">
        <w:t>-</w:t>
      </w:r>
    </w:p>
    <w:p w14:paraId="7336E247" w14:textId="77777777" w:rsidR="007615D6" w:rsidRPr="005B25A1" w:rsidRDefault="007615D6" w:rsidP="007615D6">
      <w:pPr>
        <w:keepNext/>
        <w:keepLines/>
        <w:rPr>
          <w:b/>
          <w:bCs/>
        </w:rPr>
      </w:pPr>
      <w:r w:rsidRPr="005B25A1">
        <w:rPr>
          <w:b/>
          <w:bCs/>
        </w:rPr>
        <w:t>Plenary Discussion:</w:t>
      </w:r>
    </w:p>
    <w:p w14:paraId="1B93C44B" w14:textId="77777777" w:rsidR="007615D6" w:rsidRPr="005B25A1" w:rsidRDefault="007615D6" w:rsidP="007615D6">
      <w:pPr>
        <w:keepNext/>
        <w:keepLines/>
      </w:pPr>
      <w:r>
        <w:rPr>
          <w:color w:val="FF0000"/>
        </w:rPr>
        <w:t>NO DISCUSSION RECORDED</w:t>
      </w:r>
    </w:p>
    <w:p w14:paraId="0EDE2686" w14:textId="77777777" w:rsidR="007615D6" w:rsidRPr="00EB0339" w:rsidRDefault="007615D6" w:rsidP="007615D6">
      <w:r w:rsidRPr="005B25A1">
        <w:rPr>
          <w:b/>
          <w:bCs/>
        </w:rPr>
        <w:t>Status:</w:t>
      </w:r>
      <w:r>
        <w:t xml:space="preserve"> </w:t>
      </w:r>
      <w:r>
        <w:rPr>
          <w:color w:val="0000FF"/>
        </w:rPr>
        <w:t>Not concluded</w:t>
      </w:r>
      <w:r>
        <w:t>.</w:t>
      </w:r>
    </w:p>
    <w:p w14:paraId="7B789BC6" w14:textId="77777777" w:rsidR="00E00DA6" w:rsidRDefault="007615D6" w:rsidP="000A3FBD">
      <w:pPr>
        <w:pStyle w:val="NormTop"/>
      </w:pPr>
      <w:r>
        <w:rPr>
          <w:color w:val="0000FF"/>
        </w:rPr>
        <w:t>S2-2409915</w:t>
      </w:r>
      <w:r w:rsidRPr="00D53282">
        <w:t xml:space="preserve"> </w:t>
      </w:r>
      <w:r>
        <w:t>(CR) 23.502 CR5036 (Rel-19, 'B'): UDR configuration for non-3GPP Device Identifier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Device Identifier information in Application Data. Add max number of Device Identifier in Policy Data, which is used to restrict the maximum number of Device Identifiers per UE.</w:t>
      </w:r>
    </w:p>
    <w:p w14:paraId="5CFCE481" w14:textId="77777777" w:rsidR="007615D6" w:rsidRPr="005B25A1" w:rsidRDefault="007615D6" w:rsidP="007615D6">
      <w:pPr>
        <w:keepNext/>
        <w:keepLines/>
        <w:rPr>
          <w:b/>
          <w:bCs/>
        </w:rPr>
      </w:pPr>
      <w:r w:rsidRPr="005B25A1">
        <w:rPr>
          <w:b/>
          <w:bCs/>
        </w:rPr>
        <w:t>Parallel discussion:</w:t>
      </w:r>
    </w:p>
    <w:p w14:paraId="6CD70027" w14:textId="77777777" w:rsidR="007615D6" w:rsidRPr="005B25A1" w:rsidRDefault="007615D6" w:rsidP="007615D6">
      <w:pPr>
        <w:keepNext/>
        <w:keepLines/>
      </w:pPr>
      <w:r w:rsidRPr="005B25A1">
        <w:t>-</w:t>
      </w:r>
    </w:p>
    <w:p w14:paraId="0F2DC976" w14:textId="77777777" w:rsidR="007615D6" w:rsidRPr="005B25A1" w:rsidRDefault="007615D6" w:rsidP="007615D6">
      <w:pPr>
        <w:keepNext/>
        <w:keepLines/>
        <w:rPr>
          <w:b/>
          <w:bCs/>
        </w:rPr>
      </w:pPr>
      <w:r w:rsidRPr="005B25A1">
        <w:rPr>
          <w:b/>
          <w:bCs/>
        </w:rPr>
        <w:t>Plenary Discussion:</w:t>
      </w:r>
    </w:p>
    <w:p w14:paraId="6A967FEB" w14:textId="77777777" w:rsidR="007615D6" w:rsidRPr="005B25A1" w:rsidRDefault="007615D6" w:rsidP="007615D6">
      <w:pPr>
        <w:keepNext/>
        <w:keepLines/>
      </w:pPr>
      <w:r>
        <w:rPr>
          <w:color w:val="FF0000"/>
        </w:rPr>
        <w:t>NO DISCUSSION RECORDED</w:t>
      </w:r>
    </w:p>
    <w:p w14:paraId="2AB64239" w14:textId="77777777" w:rsidR="007615D6" w:rsidRPr="00EB0339" w:rsidRDefault="007615D6" w:rsidP="007615D6">
      <w:r w:rsidRPr="005B25A1">
        <w:rPr>
          <w:b/>
          <w:bCs/>
        </w:rPr>
        <w:t>Status:</w:t>
      </w:r>
      <w:r>
        <w:t xml:space="preserve"> </w:t>
      </w:r>
      <w:r>
        <w:rPr>
          <w:color w:val="0000FF"/>
        </w:rPr>
        <w:t>Not concluded</w:t>
      </w:r>
      <w:r>
        <w:t>.</w:t>
      </w:r>
    </w:p>
    <w:p w14:paraId="2D17551B" w14:textId="77777777" w:rsidR="00E00DA6" w:rsidRDefault="007615D6" w:rsidP="000A3FBD">
      <w:pPr>
        <w:pStyle w:val="NormTop"/>
      </w:pPr>
      <w:r>
        <w:rPr>
          <w:color w:val="0000FF"/>
        </w:rPr>
        <w:lastRenderedPageBreak/>
        <w:t>S2-2409990</w:t>
      </w:r>
      <w:r w:rsidRPr="00D53282">
        <w:t xml:space="preserve"> </w:t>
      </w:r>
      <w:r>
        <w:t>(CR) 23.502 CR4917R1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 Non-3GPP device Identification Granted is added in the PDU session establishment accept/modification command.</w:t>
      </w:r>
    </w:p>
    <w:p w14:paraId="7328C2D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S2-2408011</w:t>
      </w:r>
      <w:r>
        <w:t>.</w:t>
      </w:r>
    </w:p>
    <w:p w14:paraId="7DC70692" w14:textId="77777777" w:rsidR="007615D6" w:rsidRPr="005B25A1" w:rsidRDefault="007615D6" w:rsidP="007615D6">
      <w:pPr>
        <w:keepNext/>
        <w:keepLines/>
        <w:rPr>
          <w:b/>
          <w:bCs/>
        </w:rPr>
      </w:pPr>
      <w:r w:rsidRPr="005B25A1">
        <w:rPr>
          <w:b/>
          <w:bCs/>
        </w:rPr>
        <w:t>Parallel discussion:</w:t>
      </w:r>
    </w:p>
    <w:p w14:paraId="5753FADC" w14:textId="77777777" w:rsidR="007615D6" w:rsidRPr="005B25A1" w:rsidRDefault="007615D6" w:rsidP="007615D6">
      <w:pPr>
        <w:keepNext/>
        <w:keepLines/>
      </w:pPr>
      <w:r w:rsidRPr="005B25A1">
        <w:t>-</w:t>
      </w:r>
    </w:p>
    <w:p w14:paraId="4BCBB272" w14:textId="77777777" w:rsidR="007615D6" w:rsidRPr="005B25A1" w:rsidRDefault="007615D6" w:rsidP="007615D6">
      <w:pPr>
        <w:keepNext/>
        <w:keepLines/>
        <w:rPr>
          <w:b/>
          <w:bCs/>
        </w:rPr>
      </w:pPr>
      <w:r w:rsidRPr="005B25A1">
        <w:rPr>
          <w:b/>
          <w:bCs/>
        </w:rPr>
        <w:t>Plenary Discussion:</w:t>
      </w:r>
    </w:p>
    <w:p w14:paraId="6089A82A" w14:textId="77777777" w:rsidR="007615D6" w:rsidRPr="005B25A1" w:rsidRDefault="007615D6" w:rsidP="007615D6">
      <w:pPr>
        <w:keepNext/>
        <w:keepLines/>
      </w:pPr>
      <w:r>
        <w:rPr>
          <w:color w:val="FF0000"/>
        </w:rPr>
        <w:t>NO DISCUSSION RECORDED</w:t>
      </w:r>
    </w:p>
    <w:p w14:paraId="1C052A8D" w14:textId="77777777" w:rsidR="007615D6" w:rsidRPr="00EB0339" w:rsidRDefault="007615D6" w:rsidP="007615D6">
      <w:r w:rsidRPr="005B25A1">
        <w:rPr>
          <w:b/>
          <w:bCs/>
        </w:rPr>
        <w:t>Status:</w:t>
      </w:r>
      <w:r>
        <w:t xml:space="preserve"> </w:t>
      </w:r>
      <w:r>
        <w:rPr>
          <w:color w:val="0000FF"/>
        </w:rPr>
        <w:t>Not concluded</w:t>
      </w:r>
      <w:r>
        <w:t>.</w:t>
      </w:r>
    </w:p>
    <w:p w14:paraId="0D3E2E28" w14:textId="77777777" w:rsidR="00E00DA6" w:rsidRDefault="007615D6" w:rsidP="000A3FBD">
      <w:pPr>
        <w:pStyle w:val="NormTop"/>
      </w:pPr>
      <w:r>
        <w:rPr>
          <w:color w:val="0000FF"/>
        </w:rPr>
        <w:t>S2-2410178</w:t>
      </w:r>
      <w:r w:rsidRPr="00D53282">
        <w:t xml:space="preserve"> </w:t>
      </w:r>
      <w:r>
        <w:t>(CR) 23.502 CR5064 (Rel-19, 'B'): PDU session procedure and service operation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257D5A39" w14:textId="77777777" w:rsidR="007615D6" w:rsidRPr="005B25A1" w:rsidRDefault="007615D6" w:rsidP="007615D6">
      <w:pPr>
        <w:keepNext/>
        <w:keepLines/>
        <w:rPr>
          <w:b/>
          <w:bCs/>
        </w:rPr>
      </w:pPr>
      <w:r w:rsidRPr="005B25A1">
        <w:rPr>
          <w:b/>
          <w:bCs/>
        </w:rPr>
        <w:t>Parallel discussion:</w:t>
      </w:r>
    </w:p>
    <w:p w14:paraId="54FAFE32" w14:textId="77777777" w:rsidR="007615D6" w:rsidRPr="005B25A1" w:rsidRDefault="007615D6" w:rsidP="007615D6">
      <w:pPr>
        <w:keepNext/>
        <w:keepLines/>
      </w:pPr>
      <w:r w:rsidRPr="005B25A1">
        <w:t>-</w:t>
      </w:r>
    </w:p>
    <w:p w14:paraId="3BF69490" w14:textId="77777777" w:rsidR="007615D6" w:rsidRPr="005B25A1" w:rsidRDefault="007615D6" w:rsidP="007615D6">
      <w:pPr>
        <w:keepNext/>
        <w:keepLines/>
        <w:rPr>
          <w:b/>
          <w:bCs/>
        </w:rPr>
      </w:pPr>
      <w:r w:rsidRPr="005B25A1">
        <w:rPr>
          <w:b/>
          <w:bCs/>
        </w:rPr>
        <w:t>Plenary Discussion:</w:t>
      </w:r>
    </w:p>
    <w:p w14:paraId="7DAE2E54" w14:textId="77777777" w:rsidR="007615D6" w:rsidRPr="005B25A1" w:rsidRDefault="007615D6" w:rsidP="007615D6">
      <w:pPr>
        <w:keepNext/>
        <w:keepLines/>
      </w:pPr>
      <w:r>
        <w:rPr>
          <w:color w:val="FF0000"/>
        </w:rPr>
        <w:t>NO DISCUSSION RECORDED</w:t>
      </w:r>
    </w:p>
    <w:p w14:paraId="1E343A70" w14:textId="77777777" w:rsidR="007615D6" w:rsidRPr="00EB0339" w:rsidRDefault="007615D6" w:rsidP="007615D6">
      <w:r w:rsidRPr="005B25A1">
        <w:rPr>
          <w:b/>
          <w:bCs/>
        </w:rPr>
        <w:t>Status:</w:t>
      </w:r>
      <w:r>
        <w:t xml:space="preserve"> </w:t>
      </w:r>
      <w:r>
        <w:rPr>
          <w:color w:val="0000FF"/>
        </w:rPr>
        <w:t>Not concluded</w:t>
      </w:r>
      <w:r>
        <w:t>.</w:t>
      </w:r>
    </w:p>
    <w:p w14:paraId="54B2A025" w14:textId="77777777" w:rsidR="00E00DA6" w:rsidRDefault="007615D6" w:rsidP="000A3FBD">
      <w:pPr>
        <w:pStyle w:val="NormTop"/>
      </w:pPr>
      <w:r>
        <w:rPr>
          <w:color w:val="0000FF"/>
        </w:rPr>
        <w:t>S2-2410197</w:t>
      </w:r>
      <w:r w:rsidRPr="00D53282">
        <w:t xml:space="preserve"> </w:t>
      </w:r>
      <w:r>
        <w:t>(CR) 23.502 CR4875R1 (Rel-19, 'B'): PDU Session Procedures for Non-3GPP Device ID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63B693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S2-2407748</w:t>
      </w:r>
      <w:r>
        <w:t>.</w:t>
      </w:r>
    </w:p>
    <w:p w14:paraId="6E54739B" w14:textId="77777777" w:rsidR="007615D6" w:rsidRPr="005B25A1" w:rsidRDefault="007615D6" w:rsidP="007615D6">
      <w:pPr>
        <w:keepNext/>
        <w:keepLines/>
        <w:rPr>
          <w:b/>
          <w:bCs/>
        </w:rPr>
      </w:pPr>
      <w:r w:rsidRPr="005B25A1">
        <w:rPr>
          <w:b/>
          <w:bCs/>
        </w:rPr>
        <w:t>Parallel discussion:</w:t>
      </w:r>
    </w:p>
    <w:p w14:paraId="38E40316" w14:textId="77777777" w:rsidR="007615D6" w:rsidRPr="005B25A1" w:rsidRDefault="007615D6" w:rsidP="007615D6">
      <w:pPr>
        <w:keepNext/>
        <w:keepLines/>
      </w:pPr>
      <w:r w:rsidRPr="005B25A1">
        <w:t>-</w:t>
      </w:r>
    </w:p>
    <w:p w14:paraId="1E572D8C" w14:textId="77777777" w:rsidR="007615D6" w:rsidRPr="005B25A1" w:rsidRDefault="007615D6" w:rsidP="007615D6">
      <w:pPr>
        <w:keepNext/>
        <w:keepLines/>
        <w:rPr>
          <w:b/>
          <w:bCs/>
        </w:rPr>
      </w:pPr>
      <w:r w:rsidRPr="005B25A1">
        <w:rPr>
          <w:b/>
          <w:bCs/>
        </w:rPr>
        <w:t>Plenary Discussion:</w:t>
      </w:r>
    </w:p>
    <w:p w14:paraId="117B2370" w14:textId="77777777" w:rsidR="007615D6" w:rsidRPr="005B25A1" w:rsidRDefault="007615D6" w:rsidP="007615D6">
      <w:pPr>
        <w:keepNext/>
        <w:keepLines/>
      </w:pPr>
      <w:r>
        <w:rPr>
          <w:color w:val="FF0000"/>
        </w:rPr>
        <w:t>NO DISCUSSION RECORDED</w:t>
      </w:r>
    </w:p>
    <w:p w14:paraId="3C0B2F6B" w14:textId="77777777" w:rsidR="007615D6" w:rsidRPr="00EB0339" w:rsidRDefault="007615D6" w:rsidP="007615D6">
      <w:r w:rsidRPr="005B25A1">
        <w:rPr>
          <w:b/>
          <w:bCs/>
        </w:rPr>
        <w:t>Status:</w:t>
      </w:r>
      <w:r>
        <w:t xml:space="preserve"> </w:t>
      </w:r>
      <w:r>
        <w:rPr>
          <w:color w:val="0000FF"/>
        </w:rPr>
        <w:t>Not concluded</w:t>
      </w:r>
      <w:r>
        <w:t>.</w:t>
      </w:r>
    </w:p>
    <w:p w14:paraId="1426EA66" w14:textId="77777777" w:rsidR="00E00DA6" w:rsidRDefault="007615D6" w:rsidP="000A3FBD">
      <w:pPr>
        <w:pStyle w:val="NormTop"/>
      </w:pPr>
      <w:r>
        <w:rPr>
          <w:color w:val="0000FF"/>
        </w:rPr>
        <w:lastRenderedPageBreak/>
        <w:t>S2-2410261</w:t>
      </w:r>
      <w:r w:rsidRPr="00D53282">
        <w:t xml:space="preserve"> </w:t>
      </w:r>
      <w:r>
        <w:t>(CR) 23.502 CR5080 (Rel-19, 'B'): PDU session management for identified non-3GPP Devices behind the UE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and modification procedures to support QoS differentiation between identified non-3GPP devices connected behind a UE or 5G-RG.</w:t>
      </w:r>
    </w:p>
    <w:p w14:paraId="33FB0C51" w14:textId="77777777" w:rsidR="007615D6" w:rsidRPr="005B25A1" w:rsidRDefault="007615D6" w:rsidP="007615D6">
      <w:pPr>
        <w:keepNext/>
        <w:keepLines/>
        <w:rPr>
          <w:b/>
          <w:bCs/>
        </w:rPr>
      </w:pPr>
      <w:r w:rsidRPr="005B25A1">
        <w:rPr>
          <w:b/>
          <w:bCs/>
        </w:rPr>
        <w:t>Parallel discussion:</w:t>
      </w:r>
    </w:p>
    <w:p w14:paraId="41146148" w14:textId="77777777" w:rsidR="007615D6" w:rsidRPr="005B25A1" w:rsidRDefault="007615D6" w:rsidP="007615D6">
      <w:pPr>
        <w:keepNext/>
        <w:keepLines/>
      </w:pPr>
      <w:r w:rsidRPr="005B25A1">
        <w:t>-</w:t>
      </w:r>
    </w:p>
    <w:p w14:paraId="45E4E989" w14:textId="77777777" w:rsidR="007615D6" w:rsidRPr="005B25A1" w:rsidRDefault="007615D6" w:rsidP="007615D6">
      <w:pPr>
        <w:keepNext/>
        <w:keepLines/>
        <w:rPr>
          <w:b/>
          <w:bCs/>
        </w:rPr>
      </w:pPr>
      <w:r w:rsidRPr="005B25A1">
        <w:rPr>
          <w:b/>
          <w:bCs/>
        </w:rPr>
        <w:t>Plenary Discussion:</w:t>
      </w:r>
    </w:p>
    <w:p w14:paraId="79E01990" w14:textId="77777777" w:rsidR="007615D6" w:rsidRPr="005B25A1" w:rsidRDefault="007615D6" w:rsidP="007615D6">
      <w:pPr>
        <w:keepNext/>
        <w:keepLines/>
      </w:pPr>
      <w:r>
        <w:rPr>
          <w:color w:val="FF0000"/>
        </w:rPr>
        <w:t>NO DISCUSSION RECORDED</w:t>
      </w:r>
    </w:p>
    <w:p w14:paraId="25419FA0" w14:textId="77777777" w:rsidR="007615D6" w:rsidRPr="00EB0339" w:rsidRDefault="007615D6" w:rsidP="007615D6">
      <w:r w:rsidRPr="005B25A1">
        <w:rPr>
          <w:b/>
          <w:bCs/>
        </w:rPr>
        <w:t>Status:</w:t>
      </w:r>
      <w:r>
        <w:t xml:space="preserve"> </w:t>
      </w:r>
      <w:r>
        <w:rPr>
          <w:color w:val="0000FF"/>
        </w:rPr>
        <w:t>Not concluded</w:t>
      </w:r>
      <w:r>
        <w:t>.</w:t>
      </w:r>
    </w:p>
    <w:p w14:paraId="61958FC5" w14:textId="77777777" w:rsidR="00E00DA6" w:rsidRDefault="007615D6" w:rsidP="000A3FBD">
      <w:pPr>
        <w:pStyle w:val="NormTop"/>
      </w:pPr>
      <w:r>
        <w:rPr>
          <w:color w:val="0000FF"/>
        </w:rPr>
        <w:t>S2-2410282</w:t>
      </w:r>
      <w:r w:rsidRPr="00D53282">
        <w:t xml:space="preserve"> </w:t>
      </w:r>
      <w:r>
        <w:t>(CR) 23.502 CR5083 (Rel-19, 'B'): Support of N3GPP device behind a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new specifications are added for identifiable Non-3GP device: Update the PDU Session Establishment to support 5GC provide the traffic of Non-3GPP device; Update the URSP update procedure to provide the user id to UE.</w:t>
      </w:r>
    </w:p>
    <w:p w14:paraId="41B95FD1" w14:textId="77777777" w:rsidR="007615D6" w:rsidRPr="005B25A1" w:rsidRDefault="007615D6" w:rsidP="007615D6">
      <w:pPr>
        <w:keepNext/>
        <w:keepLines/>
        <w:rPr>
          <w:b/>
          <w:bCs/>
        </w:rPr>
      </w:pPr>
      <w:r w:rsidRPr="005B25A1">
        <w:rPr>
          <w:b/>
          <w:bCs/>
        </w:rPr>
        <w:t>Parallel discussion:</w:t>
      </w:r>
    </w:p>
    <w:p w14:paraId="7F9DBA4D" w14:textId="77777777" w:rsidR="007615D6" w:rsidRPr="005B25A1" w:rsidRDefault="007615D6" w:rsidP="007615D6">
      <w:pPr>
        <w:keepNext/>
        <w:keepLines/>
      </w:pPr>
      <w:r w:rsidRPr="005B25A1">
        <w:t>-</w:t>
      </w:r>
    </w:p>
    <w:p w14:paraId="610112F5" w14:textId="77777777" w:rsidR="007615D6" w:rsidRPr="005B25A1" w:rsidRDefault="007615D6" w:rsidP="007615D6">
      <w:pPr>
        <w:keepNext/>
        <w:keepLines/>
        <w:rPr>
          <w:b/>
          <w:bCs/>
        </w:rPr>
      </w:pPr>
      <w:r w:rsidRPr="005B25A1">
        <w:rPr>
          <w:b/>
          <w:bCs/>
        </w:rPr>
        <w:t>Plenary Discussion:</w:t>
      </w:r>
    </w:p>
    <w:p w14:paraId="01412BEE" w14:textId="77777777" w:rsidR="007615D6" w:rsidRPr="005B25A1" w:rsidRDefault="007615D6" w:rsidP="007615D6">
      <w:pPr>
        <w:keepNext/>
        <w:keepLines/>
      </w:pPr>
      <w:r>
        <w:rPr>
          <w:color w:val="FF0000"/>
        </w:rPr>
        <w:t>NO DISCUSSION RECORDED</w:t>
      </w:r>
    </w:p>
    <w:p w14:paraId="3C3F04A8" w14:textId="77777777" w:rsidR="007615D6" w:rsidRPr="00EB0339" w:rsidRDefault="007615D6" w:rsidP="007615D6">
      <w:r w:rsidRPr="005B25A1">
        <w:rPr>
          <w:b/>
          <w:bCs/>
        </w:rPr>
        <w:t>Status:</w:t>
      </w:r>
      <w:r>
        <w:t xml:space="preserve"> </w:t>
      </w:r>
      <w:r>
        <w:rPr>
          <w:color w:val="0000FF"/>
        </w:rPr>
        <w:t>Not concluded</w:t>
      </w:r>
      <w:r>
        <w:t>.</w:t>
      </w:r>
    </w:p>
    <w:p w14:paraId="58A2678A" w14:textId="77777777" w:rsidR="00E00DA6" w:rsidRDefault="007615D6" w:rsidP="000A3FBD">
      <w:pPr>
        <w:pStyle w:val="NormTop"/>
      </w:pPr>
      <w:r>
        <w:rPr>
          <w:color w:val="0000FF"/>
        </w:rPr>
        <w:t>S2-2410297</w:t>
      </w:r>
      <w:r w:rsidRPr="00D53282">
        <w:t xml:space="preserve"> </w:t>
      </w:r>
      <w:r>
        <w:t>(CR) 23.502 CR4990R1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696AFB8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S2-2408593</w:t>
      </w:r>
      <w:r>
        <w:t>.</w:t>
      </w:r>
    </w:p>
    <w:p w14:paraId="483FBD63" w14:textId="77777777" w:rsidR="007615D6" w:rsidRPr="005B25A1" w:rsidRDefault="007615D6" w:rsidP="007615D6">
      <w:pPr>
        <w:keepNext/>
        <w:keepLines/>
        <w:rPr>
          <w:b/>
          <w:bCs/>
        </w:rPr>
      </w:pPr>
      <w:r w:rsidRPr="005B25A1">
        <w:rPr>
          <w:b/>
          <w:bCs/>
        </w:rPr>
        <w:t>Parallel discussion:</w:t>
      </w:r>
    </w:p>
    <w:p w14:paraId="50514EEA" w14:textId="77777777" w:rsidR="007615D6" w:rsidRPr="005B25A1" w:rsidRDefault="007615D6" w:rsidP="007615D6">
      <w:pPr>
        <w:keepNext/>
        <w:keepLines/>
      </w:pPr>
      <w:r w:rsidRPr="005B25A1">
        <w:t>-</w:t>
      </w:r>
    </w:p>
    <w:p w14:paraId="5A4D3994" w14:textId="77777777" w:rsidR="007615D6" w:rsidRPr="005B25A1" w:rsidRDefault="007615D6" w:rsidP="007615D6">
      <w:pPr>
        <w:keepNext/>
        <w:keepLines/>
        <w:rPr>
          <w:b/>
          <w:bCs/>
        </w:rPr>
      </w:pPr>
      <w:r w:rsidRPr="005B25A1">
        <w:rPr>
          <w:b/>
          <w:bCs/>
        </w:rPr>
        <w:t>Plenary Discussion:</w:t>
      </w:r>
    </w:p>
    <w:p w14:paraId="5FA6C30C" w14:textId="77777777" w:rsidR="007615D6" w:rsidRPr="005B25A1" w:rsidRDefault="007615D6" w:rsidP="007615D6">
      <w:pPr>
        <w:keepNext/>
        <w:keepLines/>
      </w:pPr>
      <w:r>
        <w:rPr>
          <w:color w:val="FF0000"/>
        </w:rPr>
        <w:t>NO DISCUSSION RECORDED</w:t>
      </w:r>
    </w:p>
    <w:p w14:paraId="1B958CDC" w14:textId="77777777" w:rsidR="007615D6" w:rsidRPr="00EB0339" w:rsidRDefault="007615D6" w:rsidP="007615D6">
      <w:r w:rsidRPr="005B25A1">
        <w:rPr>
          <w:b/>
          <w:bCs/>
        </w:rPr>
        <w:t>Status:</w:t>
      </w:r>
      <w:r>
        <w:t xml:space="preserve"> </w:t>
      </w:r>
      <w:r>
        <w:rPr>
          <w:color w:val="0000FF"/>
        </w:rPr>
        <w:t>Not concluded</w:t>
      </w:r>
      <w:r>
        <w:t>.</w:t>
      </w:r>
    </w:p>
    <w:p w14:paraId="5349A42B" w14:textId="77777777" w:rsidR="00E00DA6" w:rsidRDefault="007615D6" w:rsidP="000A3FBD">
      <w:pPr>
        <w:pStyle w:val="NormTop"/>
      </w:pPr>
      <w:r>
        <w:rPr>
          <w:color w:val="0000FF"/>
        </w:rPr>
        <w:lastRenderedPageBreak/>
        <w:t>S2-2410526</w:t>
      </w:r>
      <w:r w:rsidRPr="00D53282">
        <w:t xml:space="preserve"> </w:t>
      </w:r>
      <w:r>
        <w:t>(CR) 23.502 CR5112 (Rel-19, 'B'): Session Modification and SM Policy update procedures for supporting Device Identifier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Device Identifier usage is added within PDU session modification request and SMF initiated policy update procedure Clause 4.3.3.2 specifies UE sending Device Identifier information, which includes Device Identifier and its corresponding user plan traffic information in PDU SM request Clause 4.16.5.1 specifies PCF requesting Non-3gpp device data from the UDR if Non-3gpp device info is reported by the SMF.</w:t>
      </w:r>
    </w:p>
    <w:p w14:paraId="4B2BF411" w14:textId="77777777" w:rsidR="007615D6" w:rsidRPr="005B25A1" w:rsidRDefault="007615D6" w:rsidP="007615D6">
      <w:pPr>
        <w:keepNext/>
        <w:keepLines/>
        <w:rPr>
          <w:b/>
          <w:bCs/>
        </w:rPr>
      </w:pPr>
      <w:r w:rsidRPr="005B25A1">
        <w:rPr>
          <w:b/>
          <w:bCs/>
        </w:rPr>
        <w:t>Parallel discussion:</w:t>
      </w:r>
    </w:p>
    <w:p w14:paraId="703EFFF9" w14:textId="77777777" w:rsidR="007615D6" w:rsidRPr="005B25A1" w:rsidRDefault="007615D6" w:rsidP="007615D6">
      <w:pPr>
        <w:keepNext/>
        <w:keepLines/>
      </w:pPr>
      <w:r w:rsidRPr="005B25A1">
        <w:t>-</w:t>
      </w:r>
    </w:p>
    <w:p w14:paraId="3BEEDE75" w14:textId="77777777" w:rsidR="007615D6" w:rsidRPr="005B25A1" w:rsidRDefault="007615D6" w:rsidP="007615D6">
      <w:pPr>
        <w:keepNext/>
        <w:keepLines/>
        <w:rPr>
          <w:b/>
          <w:bCs/>
        </w:rPr>
      </w:pPr>
      <w:r w:rsidRPr="005B25A1">
        <w:rPr>
          <w:b/>
          <w:bCs/>
        </w:rPr>
        <w:t>Plenary Discussion:</w:t>
      </w:r>
    </w:p>
    <w:p w14:paraId="55D8F0AA" w14:textId="77777777" w:rsidR="007615D6" w:rsidRPr="005B25A1" w:rsidRDefault="007615D6" w:rsidP="007615D6">
      <w:pPr>
        <w:keepNext/>
        <w:keepLines/>
      </w:pPr>
      <w:r>
        <w:rPr>
          <w:color w:val="FF0000"/>
        </w:rPr>
        <w:t>NO DISCUSSION RECORDED</w:t>
      </w:r>
    </w:p>
    <w:p w14:paraId="7E959281" w14:textId="77777777" w:rsidR="007615D6" w:rsidRPr="00EB0339" w:rsidRDefault="007615D6" w:rsidP="007615D6">
      <w:r w:rsidRPr="005B25A1">
        <w:rPr>
          <w:b/>
          <w:bCs/>
        </w:rPr>
        <w:t>Status:</w:t>
      </w:r>
      <w:r>
        <w:t xml:space="preserve"> </w:t>
      </w:r>
      <w:r>
        <w:rPr>
          <w:color w:val="0000FF"/>
        </w:rPr>
        <w:t>Not concluded</w:t>
      </w:r>
      <w:r>
        <w:t>.</w:t>
      </w:r>
    </w:p>
    <w:p w14:paraId="4B225C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Restricting the Maximum Number of non-3GPP Devices</w:t>
      </w:r>
    </w:p>
    <w:p w14:paraId="00442553" w14:textId="77777777" w:rsidR="00E00DA6" w:rsidRDefault="007615D6" w:rsidP="000A3FBD">
      <w:pPr>
        <w:pStyle w:val="NormTop"/>
      </w:pPr>
      <w:r>
        <w:rPr>
          <w:color w:val="0000FF"/>
        </w:rPr>
        <w:t>S2-2409916</w:t>
      </w:r>
      <w:r w:rsidRPr="00D53282">
        <w:t xml:space="preserve"> </w:t>
      </w:r>
      <w:r>
        <w:t>(DISCUSSION) Discussion on the max number of connected non-3GPP devices per UE.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analysed the potential requirement and risks on the restriction of maximum number of connected non-3GPP devices per UE, and proposed a way forward.</w:t>
      </w:r>
    </w:p>
    <w:p w14:paraId="51588DCF" w14:textId="77777777" w:rsidR="007615D6" w:rsidRPr="005B25A1" w:rsidRDefault="007615D6" w:rsidP="007615D6">
      <w:pPr>
        <w:keepNext/>
        <w:keepLines/>
        <w:rPr>
          <w:b/>
          <w:bCs/>
        </w:rPr>
      </w:pPr>
      <w:r w:rsidRPr="005B25A1">
        <w:rPr>
          <w:b/>
          <w:bCs/>
        </w:rPr>
        <w:t>Parallel discussion:</w:t>
      </w:r>
    </w:p>
    <w:p w14:paraId="4D4521EE" w14:textId="77777777" w:rsidR="007615D6" w:rsidRPr="005B25A1" w:rsidRDefault="007615D6" w:rsidP="007615D6">
      <w:pPr>
        <w:keepNext/>
        <w:keepLines/>
      </w:pPr>
      <w:r w:rsidRPr="005B25A1">
        <w:t>-</w:t>
      </w:r>
    </w:p>
    <w:p w14:paraId="7033869E" w14:textId="77777777" w:rsidR="007615D6" w:rsidRPr="005B25A1" w:rsidRDefault="007615D6" w:rsidP="007615D6">
      <w:pPr>
        <w:keepNext/>
        <w:keepLines/>
        <w:rPr>
          <w:b/>
          <w:bCs/>
        </w:rPr>
      </w:pPr>
      <w:r w:rsidRPr="005B25A1">
        <w:rPr>
          <w:b/>
          <w:bCs/>
        </w:rPr>
        <w:t>Plenary Discussion:</w:t>
      </w:r>
    </w:p>
    <w:p w14:paraId="03C04F77" w14:textId="77777777" w:rsidR="007615D6" w:rsidRPr="005B25A1" w:rsidRDefault="007615D6" w:rsidP="007615D6">
      <w:pPr>
        <w:keepNext/>
        <w:keepLines/>
      </w:pPr>
      <w:r>
        <w:rPr>
          <w:color w:val="FF0000"/>
        </w:rPr>
        <w:t>NO DISCUSSION RECORDED</w:t>
      </w:r>
    </w:p>
    <w:p w14:paraId="03B549A6" w14:textId="77777777" w:rsidR="007615D6" w:rsidRPr="00EB0339" w:rsidRDefault="007615D6" w:rsidP="007615D6">
      <w:r w:rsidRPr="005B25A1">
        <w:rPr>
          <w:b/>
          <w:bCs/>
        </w:rPr>
        <w:t>Status:</w:t>
      </w:r>
      <w:r>
        <w:t xml:space="preserve"> </w:t>
      </w:r>
      <w:r>
        <w:rPr>
          <w:color w:val="0000FF"/>
        </w:rPr>
        <w:t>Not concluded</w:t>
      </w:r>
      <w:r>
        <w:t>.</w:t>
      </w:r>
    </w:p>
    <w:p w14:paraId="5CD7085F" w14:textId="77777777" w:rsidR="00E00DA6" w:rsidRDefault="007615D6" w:rsidP="000A3FBD">
      <w:pPr>
        <w:pStyle w:val="NormTop"/>
      </w:pPr>
      <w:r>
        <w:rPr>
          <w:color w:val="0000FF"/>
        </w:rPr>
        <w:t>S2-2410513</w:t>
      </w:r>
      <w:r w:rsidRPr="00D53282">
        <w:t xml:space="preserve"> </w:t>
      </w:r>
      <w:r>
        <w:t>(DISCUSSION) Discussion on solution for enforcing maximum number of device identifier. (Source: Samsung, Huawei, NEC)</w:t>
      </w:r>
      <w:r>
        <w:br/>
      </w:r>
      <w:r w:rsidRPr="00D53282">
        <w:rPr>
          <w:b/>
        </w:rPr>
        <w:t>Document for:</w:t>
      </w:r>
      <w:r w:rsidRPr="00D53282">
        <w:t xml:space="preserve"> </w:t>
      </w:r>
      <w:r>
        <w:t>Information</w:t>
      </w:r>
      <w:r>
        <w:br/>
      </w:r>
      <w:r w:rsidRPr="00D53282">
        <w:rPr>
          <w:b/>
        </w:rPr>
        <w:t>Abstract:</w:t>
      </w:r>
      <w:r w:rsidRPr="00D53282">
        <w:t xml:space="preserve"> </w:t>
      </w:r>
      <w:r>
        <w:br/>
        <w:t>Discussion on solution for enforcing maximum number of device identifier.</w:t>
      </w:r>
    </w:p>
    <w:p w14:paraId="4068FEA7" w14:textId="77777777" w:rsidR="007615D6" w:rsidRPr="005B25A1" w:rsidRDefault="007615D6" w:rsidP="007615D6">
      <w:pPr>
        <w:keepNext/>
        <w:keepLines/>
        <w:rPr>
          <w:b/>
          <w:bCs/>
        </w:rPr>
      </w:pPr>
      <w:r w:rsidRPr="005B25A1">
        <w:rPr>
          <w:b/>
          <w:bCs/>
        </w:rPr>
        <w:t>Parallel discussion:</w:t>
      </w:r>
    </w:p>
    <w:p w14:paraId="16FE13DA" w14:textId="77777777" w:rsidR="007615D6" w:rsidRPr="005B25A1" w:rsidRDefault="007615D6" w:rsidP="007615D6">
      <w:pPr>
        <w:keepNext/>
        <w:keepLines/>
      </w:pPr>
      <w:r w:rsidRPr="005B25A1">
        <w:t>-</w:t>
      </w:r>
    </w:p>
    <w:p w14:paraId="2C4C5B1A" w14:textId="77777777" w:rsidR="007615D6" w:rsidRPr="005B25A1" w:rsidRDefault="007615D6" w:rsidP="007615D6">
      <w:pPr>
        <w:keepNext/>
        <w:keepLines/>
        <w:rPr>
          <w:b/>
          <w:bCs/>
        </w:rPr>
      </w:pPr>
      <w:r w:rsidRPr="005B25A1">
        <w:rPr>
          <w:b/>
          <w:bCs/>
        </w:rPr>
        <w:t>Plenary Discussion:</w:t>
      </w:r>
    </w:p>
    <w:p w14:paraId="084FC42C" w14:textId="77777777" w:rsidR="007615D6" w:rsidRPr="005B25A1" w:rsidRDefault="007615D6" w:rsidP="007615D6">
      <w:pPr>
        <w:keepNext/>
        <w:keepLines/>
      </w:pPr>
      <w:r>
        <w:rPr>
          <w:color w:val="FF0000"/>
        </w:rPr>
        <w:t>NO DISCUSSION RECORDED</w:t>
      </w:r>
    </w:p>
    <w:p w14:paraId="772589A6" w14:textId="77777777" w:rsidR="007615D6" w:rsidRPr="00EB0339" w:rsidRDefault="007615D6" w:rsidP="007615D6">
      <w:r w:rsidRPr="005B25A1">
        <w:rPr>
          <w:b/>
          <w:bCs/>
        </w:rPr>
        <w:t>Status:</w:t>
      </w:r>
      <w:r>
        <w:t xml:space="preserve"> </w:t>
      </w:r>
      <w:r>
        <w:rPr>
          <w:color w:val="0000FF"/>
        </w:rPr>
        <w:t>Not concluded</w:t>
      </w:r>
      <w:r>
        <w:t>.</w:t>
      </w:r>
    </w:p>
    <w:p w14:paraId="761E91F3" w14:textId="77777777" w:rsidR="00E00DA6" w:rsidRDefault="007615D6" w:rsidP="000A3FBD">
      <w:pPr>
        <w:pStyle w:val="NormTop"/>
      </w:pPr>
      <w:r>
        <w:rPr>
          <w:color w:val="0000FF"/>
        </w:rPr>
        <w:lastRenderedPageBreak/>
        <w:t>S2-2410518</w:t>
      </w:r>
      <w:r w:rsidRPr="00D53282">
        <w:t xml:space="preserve"> </w:t>
      </w:r>
      <w:r>
        <w:t>(CR) 23.316 CR2132R2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0DD1FFCE"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withdrawn)</w:t>
      </w:r>
      <w:r>
        <w:rPr>
          <w:color w:val="0000FF"/>
        </w:rPr>
        <w:t xml:space="preserve"> S2-2408060</w:t>
      </w:r>
      <w:r>
        <w:t>.</w:t>
      </w:r>
    </w:p>
    <w:p w14:paraId="4C4F444C" w14:textId="77777777" w:rsidR="007615D6" w:rsidRPr="005B25A1" w:rsidRDefault="007615D6" w:rsidP="007615D6">
      <w:pPr>
        <w:keepNext/>
        <w:keepLines/>
        <w:rPr>
          <w:b/>
          <w:bCs/>
        </w:rPr>
      </w:pPr>
      <w:r w:rsidRPr="005B25A1">
        <w:rPr>
          <w:b/>
          <w:bCs/>
        </w:rPr>
        <w:t>Convenor comment:</w:t>
      </w:r>
    </w:p>
    <w:p w14:paraId="17FBF5DF" w14:textId="77777777" w:rsidR="007615D6" w:rsidRPr="005B25A1" w:rsidRDefault="007615D6" w:rsidP="007615D6">
      <w:pPr>
        <w:keepNext/>
        <w:keepLines/>
      </w:pPr>
      <w:r w:rsidRPr="005B25A1">
        <w:t>Handle.</w:t>
      </w:r>
    </w:p>
    <w:p w14:paraId="381432D2" w14:textId="77777777" w:rsidR="007615D6" w:rsidRPr="005B25A1" w:rsidRDefault="007615D6" w:rsidP="007615D6">
      <w:pPr>
        <w:keepNext/>
        <w:keepLines/>
        <w:rPr>
          <w:b/>
          <w:bCs/>
        </w:rPr>
      </w:pPr>
      <w:r w:rsidRPr="005B25A1">
        <w:rPr>
          <w:b/>
          <w:bCs/>
        </w:rPr>
        <w:t>Parallel discussion:</w:t>
      </w:r>
    </w:p>
    <w:p w14:paraId="79EE6EB6" w14:textId="77777777" w:rsidR="007615D6" w:rsidRPr="005B25A1" w:rsidRDefault="007615D6" w:rsidP="007615D6">
      <w:pPr>
        <w:keepNext/>
        <w:keepLines/>
      </w:pPr>
      <w:r w:rsidRPr="005B25A1">
        <w:t>-</w:t>
      </w:r>
    </w:p>
    <w:p w14:paraId="4B1A46CF" w14:textId="77777777" w:rsidR="007615D6" w:rsidRPr="005B25A1" w:rsidRDefault="007615D6" w:rsidP="007615D6">
      <w:pPr>
        <w:keepNext/>
        <w:keepLines/>
        <w:rPr>
          <w:b/>
          <w:bCs/>
        </w:rPr>
      </w:pPr>
      <w:r w:rsidRPr="005B25A1">
        <w:rPr>
          <w:b/>
          <w:bCs/>
        </w:rPr>
        <w:t>Plenary Discussion:</w:t>
      </w:r>
    </w:p>
    <w:p w14:paraId="4A1B556E" w14:textId="77777777" w:rsidR="007615D6" w:rsidRPr="005B25A1" w:rsidRDefault="007615D6" w:rsidP="007615D6">
      <w:pPr>
        <w:keepNext/>
        <w:keepLines/>
      </w:pPr>
      <w:r>
        <w:rPr>
          <w:color w:val="FF0000"/>
        </w:rPr>
        <w:t>NO DISCUSSION RECORDED</w:t>
      </w:r>
    </w:p>
    <w:p w14:paraId="15A93BD3" w14:textId="77777777" w:rsidR="007615D6" w:rsidRPr="00EB0339" w:rsidRDefault="007615D6" w:rsidP="007615D6">
      <w:r w:rsidRPr="005B25A1">
        <w:rPr>
          <w:b/>
          <w:bCs/>
        </w:rPr>
        <w:t>Status:</w:t>
      </w:r>
      <w:r>
        <w:t xml:space="preserve"> </w:t>
      </w:r>
      <w:r>
        <w:rPr>
          <w:color w:val="0000FF"/>
        </w:rPr>
        <w:t>Not concluded</w:t>
      </w:r>
      <w:r>
        <w:t>.</w:t>
      </w:r>
    </w:p>
    <w:p w14:paraId="1868BF7B" w14:textId="77777777" w:rsidR="00E00DA6" w:rsidRDefault="007615D6" w:rsidP="000A3FBD">
      <w:pPr>
        <w:pStyle w:val="NormTop"/>
      </w:pPr>
      <w:r>
        <w:rPr>
          <w:color w:val="0000FF"/>
        </w:rPr>
        <w:t>S2-2409987</w:t>
      </w:r>
      <w:r w:rsidRPr="00D53282">
        <w:t xml:space="preserve"> </w:t>
      </w:r>
      <w:r>
        <w:t>(CR) 23.503 CR1383 (Rel-19, 'B'): Max number of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Secion 6.1.x is added to give functional description of the feature. Section 6.2.1.3 is updated to describe Identifiable Non-3GPP Devices Control Data.</w:t>
      </w:r>
    </w:p>
    <w:p w14:paraId="0586A382" w14:textId="77777777" w:rsidR="007615D6" w:rsidRPr="005B25A1" w:rsidRDefault="007615D6" w:rsidP="007615D6">
      <w:pPr>
        <w:keepNext/>
        <w:keepLines/>
        <w:rPr>
          <w:b/>
          <w:bCs/>
        </w:rPr>
      </w:pPr>
      <w:r w:rsidRPr="005B25A1">
        <w:rPr>
          <w:b/>
          <w:bCs/>
        </w:rPr>
        <w:t>Convenor comment:</w:t>
      </w:r>
    </w:p>
    <w:p w14:paraId="193B7331" w14:textId="77777777" w:rsidR="007615D6" w:rsidRPr="005B25A1" w:rsidRDefault="007615D6" w:rsidP="007615D6">
      <w:pPr>
        <w:keepNext/>
        <w:keepLines/>
      </w:pPr>
      <w:r w:rsidRPr="005B25A1">
        <w:t>Handle.</w:t>
      </w:r>
    </w:p>
    <w:p w14:paraId="18BEE4C9" w14:textId="77777777" w:rsidR="007615D6" w:rsidRPr="005B25A1" w:rsidRDefault="007615D6" w:rsidP="007615D6">
      <w:pPr>
        <w:keepNext/>
        <w:keepLines/>
        <w:rPr>
          <w:b/>
          <w:bCs/>
        </w:rPr>
      </w:pPr>
      <w:r w:rsidRPr="005B25A1">
        <w:rPr>
          <w:b/>
          <w:bCs/>
        </w:rPr>
        <w:t>Parallel discussion:</w:t>
      </w:r>
    </w:p>
    <w:p w14:paraId="6E5BBF85" w14:textId="77777777" w:rsidR="007615D6" w:rsidRPr="005B25A1" w:rsidRDefault="007615D6" w:rsidP="007615D6">
      <w:pPr>
        <w:keepNext/>
        <w:keepLines/>
      </w:pPr>
      <w:r w:rsidRPr="005B25A1">
        <w:t>-</w:t>
      </w:r>
    </w:p>
    <w:p w14:paraId="50CF3C9D" w14:textId="77777777" w:rsidR="007615D6" w:rsidRPr="005B25A1" w:rsidRDefault="007615D6" w:rsidP="007615D6">
      <w:pPr>
        <w:keepNext/>
        <w:keepLines/>
        <w:rPr>
          <w:b/>
          <w:bCs/>
        </w:rPr>
      </w:pPr>
      <w:r w:rsidRPr="005B25A1">
        <w:rPr>
          <w:b/>
          <w:bCs/>
        </w:rPr>
        <w:t>Plenary Discussion:</w:t>
      </w:r>
    </w:p>
    <w:p w14:paraId="39553112" w14:textId="77777777" w:rsidR="007615D6" w:rsidRPr="005B25A1" w:rsidRDefault="007615D6" w:rsidP="007615D6">
      <w:pPr>
        <w:keepNext/>
        <w:keepLines/>
      </w:pPr>
      <w:r>
        <w:rPr>
          <w:color w:val="FF0000"/>
        </w:rPr>
        <w:t>NO DISCUSSION RECORDED</w:t>
      </w:r>
    </w:p>
    <w:p w14:paraId="144857CF" w14:textId="77777777" w:rsidR="007615D6" w:rsidRPr="00EB0339" w:rsidRDefault="007615D6" w:rsidP="007615D6">
      <w:r w:rsidRPr="005B25A1">
        <w:rPr>
          <w:b/>
          <w:bCs/>
        </w:rPr>
        <w:t>Status:</w:t>
      </w:r>
      <w:r>
        <w:t xml:space="preserve"> </w:t>
      </w:r>
      <w:r>
        <w:rPr>
          <w:color w:val="0000FF"/>
        </w:rPr>
        <w:t>Not concluded</w:t>
      </w:r>
      <w:r>
        <w:t>.</w:t>
      </w:r>
    </w:p>
    <w:p w14:paraId="365D52A0" w14:textId="77777777" w:rsidR="00E00DA6" w:rsidRDefault="007615D6" w:rsidP="000A3FBD">
      <w:pPr>
        <w:pStyle w:val="NormTop"/>
      </w:pPr>
      <w:r>
        <w:rPr>
          <w:color w:val="0000FF"/>
        </w:rPr>
        <w:t>S2-2409826</w:t>
      </w:r>
      <w:r w:rsidRPr="00D53282">
        <w:t xml:space="preserve"> </w:t>
      </w:r>
      <w:r>
        <w:t>(CR) 23.502 CR4886R1 (Rel-19, 'B'): Restriction of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3537A7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S2-2407834</w:t>
      </w:r>
      <w:r>
        <w:t>.</w:t>
      </w:r>
    </w:p>
    <w:p w14:paraId="331B2E3D" w14:textId="77777777" w:rsidR="007615D6" w:rsidRPr="005B25A1" w:rsidRDefault="007615D6" w:rsidP="007615D6">
      <w:pPr>
        <w:keepNext/>
        <w:keepLines/>
        <w:rPr>
          <w:b/>
          <w:bCs/>
        </w:rPr>
      </w:pPr>
      <w:r w:rsidRPr="005B25A1">
        <w:rPr>
          <w:b/>
          <w:bCs/>
        </w:rPr>
        <w:t>Parallel discussion:</w:t>
      </w:r>
    </w:p>
    <w:p w14:paraId="34C9A324" w14:textId="77777777" w:rsidR="007615D6" w:rsidRPr="005B25A1" w:rsidRDefault="007615D6" w:rsidP="007615D6">
      <w:pPr>
        <w:keepNext/>
        <w:keepLines/>
      </w:pPr>
      <w:r w:rsidRPr="005B25A1">
        <w:t>-</w:t>
      </w:r>
    </w:p>
    <w:p w14:paraId="368472C5" w14:textId="77777777" w:rsidR="007615D6" w:rsidRPr="005B25A1" w:rsidRDefault="007615D6" w:rsidP="007615D6">
      <w:pPr>
        <w:keepNext/>
        <w:keepLines/>
        <w:rPr>
          <w:b/>
          <w:bCs/>
        </w:rPr>
      </w:pPr>
      <w:r w:rsidRPr="005B25A1">
        <w:rPr>
          <w:b/>
          <w:bCs/>
        </w:rPr>
        <w:t>Plenary Discussion:</w:t>
      </w:r>
    </w:p>
    <w:p w14:paraId="1233CF7A" w14:textId="77777777" w:rsidR="007615D6" w:rsidRPr="005B25A1" w:rsidRDefault="007615D6" w:rsidP="007615D6">
      <w:pPr>
        <w:keepNext/>
        <w:keepLines/>
      </w:pPr>
      <w:r>
        <w:rPr>
          <w:color w:val="FF0000"/>
        </w:rPr>
        <w:t>NO DISCUSSION RECORDED</w:t>
      </w:r>
    </w:p>
    <w:p w14:paraId="68AB41FA" w14:textId="77777777" w:rsidR="007615D6" w:rsidRPr="00EB0339" w:rsidRDefault="007615D6" w:rsidP="007615D6">
      <w:r w:rsidRPr="005B25A1">
        <w:rPr>
          <w:b/>
          <w:bCs/>
        </w:rPr>
        <w:t>Status:</w:t>
      </w:r>
      <w:r>
        <w:t xml:space="preserve"> </w:t>
      </w:r>
      <w:r>
        <w:rPr>
          <w:color w:val="0000FF"/>
        </w:rPr>
        <w:t>Not concluded</w:t>
      </w:r>
      <w:r>
        <w:t>.</w:t>
      </w:r>
    </w:p>
    <w:p w14:paraId="0D0EF8AD" w14:textId="77777777" w:rsidR="00E00DA6" w:rsidRDefault="007615D6" w:rsidP="000A3FBD">
      <w:pPr>
        <w:pStyle w:val="NormTop"/>
      </w:pPr>
      <w:r>
        <w:rPr>
          <w:color w:val="0000FF"/>
        </w:rPr>
        <w:lastRenderedPageBreak/>
        <w:t>S2-2410514</w:t>
      </w:r>
      <w:r w:rsidRPr="00D53282">
        <w:t xml:space="preserve"> </w:t>
      </w:r>
      <w:r>
        <w:t>(CR) 23.502 CR4924R1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1266CB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S2-2408062</w:t>
      </w:r>
      <w:r>
        <w:t>.</w:t>
      </w:r>
    </w:p>
    <w:p w14:paraId="0C88B97F" w14:textId="77777777" w:rsidR="007615D6" w:rsidRPr="005B25A1" w:rsidRDefault="007615D6" w:rsidP="007615D6">
      <w:pPr>
        <w:keepNext/>
        <w:keepLines/>
        <w:rPr>
          <w:b/>
          <w:bCs/>
        </w:rPr>
      </w:pPr>
      <w:r w:rsidRPr="005B25A1">
        <w:rPr>
          <w:b/>
          <w:bCs/>
        </w:rPr>
        <w:t>Parallel discussion:</w:t>
      </w:r>
    </w:p>
    <w:p w14:paraId="7440F5B4" w14:textId="77777777" w:rsidR="007615D6" w:rsidRPr="005B25A1" w:rsidRDefault="007615D6" w:rsidP="007615D6">
      <w:pPr>
        <w:keepNext/>
        <w:keepLines/>
      </w:pPr>
      <w:r w:rsidRPr="005B25A1">
        <w:t>-</w:t>
      </w:r>
    </w:p>
    <w:p w14:paraId="7B1EFFE9" w14:textId="77777777" w:rsidR="007615D6" w:rsidRPr="005B25A1" w:rsidRDefault="007615D6" w:rsidP="007615D6">
      <w:pPr>
        <w:keepNext/>
        <w:keepLines/>
        <w:rPr>
          <w:b/>
          <w:bCs/>
        </w:rPr>
      </w:pPr>
      <w:r w:rsidRPr="005B25A1">
        <w:rPr>
          <w:b/>
          <w:bCs/>
        </w:rPr>
        <w:t>Plenary Discussion:</w:t>
      </w:r>
    </w:p>
    <w:p w14:paraId="6F4C81DB" w14:textId="77777777" w:rsidR="007615D6" w:rsidRPr="005B25A1" w:rsidRDefault="007615D6" w:rsidP="007615D6">
      <w:pPr>
        <w:keepNext/>
        <w:keepLines/>
      </w:pPr>
      <w:r>
        <w:rPr>
          <w:color w:val="FF0000"/>
        </w:rPr>
        <w:t>NO DISCUSSION RECORDED</w:t>
      </w:r>
    </w:p>
    <w:p w14:paraId="651EA445" w14:textId="77777777" w:rsidR="007615D6" w:rsidRPr="00EB0339" w:rsidRDefault="007615D6" w:rsidP="007615D6">
      <w:r w:rsidRPr="005B25A1">
        <w:rPr>
          <w:b/>
          <w:bCs/>
        </w:rPr>
        <w:t>Status:</w:t>
      </w:r>
      <w:r>
        <w:t xml:space="preserve"> </w:t>
      </w:r>
      <w:r>
        <w:rPr>
          <w:color w:val="0000FF"/>
        </w:rPr>
        <w:t>Not concluded</w:t>
      </w:r>
      <w:r>
        <w:t>.</w:t>
      </w:r>
    </w:p>
    <w:p w14:paraId="6390D2B1" w14:textId="77777777" w:rsidR="00E00DA6" w:rsidRDefault="007615D6" w:rsidP="000A3FBD">
      <w:pPr>
        <w:pStyle w:val="NormTop"/>
      </w:pPr>
      <w:r>
        <w:rPr>
          <w:color w:val="0000FF"/>
        </w:rPr>
        <w:t>S2-2410198</w:t>
      </w:r>
      <w:r w:rsidRPr="00D53282">
        <w:t xml:space="preserve"> </w:t>
      </w:r>
      <w:r>
        <w:t>(CR) 23.501 CR5741 (Rel-19, 'B'): UIA support of maximum number of Device IDs and traffic association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In order to support this featrue, description about the following aspects are added in TS 23.501, including General about non-3GPP device identifier Association between non-3GPP device traffic and non-3GPP device identifier Restriciton of the maximum number of simultaneously active Device ID per UE/5G-RG.</w:t>
      </w:r>
    </w:p>
    <w:p w14:paraId="45EFB228" w14:textId="77777777" w:rsidR="00E00DA6" w:rsidRPr="00B81031" w:rsidRDefault="00000000" w:rsidP="00B81031">
      <w:pPr>
        <w:keepNext/>
        <w:keepLines/>
        <w:rPr>
          <w:i/>
        </w:rPr>
      </w:pPr>
      <w:r w:rsidRPr="00B81031">
        <w:rPr>
          <w:b/>
          <w:bCs/>
          <w:i/>
        </w:rPr>
        <w:t>Comment:</w:t>
      </w:r>
      <w:r>
        <w:rPr>
          <w:i/>
        </w:rPr>
        <w:t xml:space="preserve"> </w:t>
      </w:r>
      <w:r w:rsidR="007615D6">
        <w:rPr>
          <w:i/>
        </w:rPr>
        <w:t>No Clauses Affected indicated!</w:t>
      </w:r>
    </w:p>
    <w:p w14:paraId="17928AEA" w14:textId="77777777" w:rsidR="007615D6" w:rsidRPr="005B25A1" w:rsidRDefault="007615D6" w:rsidP="007615D6">
      <w:pPr>
        <w:keepNext/>
        <w:keepLines/>
        <w:rPr>
          <w:b/>
          <w:bCs/>
        </w:rPr>
      </w:pPr>
      <w:r w:rsidRPr="005B25A1">
        <w:rPr>
          <w:b/>
          <w:bCs/>
        </w:rPr>
        <w:t>Parallel discussion:</w:t>
      </w:r>
    </w:p>
    <w:p w14:paraId="6BE7F970" w14:textId="77777777" w:rsidR="007615D6" w:rsidRPr="005B25A1" w:rsidRDefault="007615D6" w:rsidP="007615D6">
      <w:pPr>
        <w:keepNext/>
        <w:keepLines/>
      </w:pPr>
      <w:r w:rsidRPr="005B25A1">
        <w:t>-</w:t>
      </w:r>
    </w:p>
    <w:p w14:paraId="3D593400" w14:textId="77777777" w:rsidR="007615D6" w:rsidRPr="005B25A1" w:rsidRDefault="007615D6" w:rsidP="007615D6">
      <w:pPr>
        <w:keepNext/>
        <w:keepLines/>
        <w:rPr>
          <w:b/>
          <w:bCs/>
        </w:rPr>
      </w:pPr>
      <w:r w:rsidRPr="005B25A1">
        <w:rPr>
          <w:b/>
          <w:bCs/>
        </w:rPr>
        <w:t>Plenary Discussion:</w:t>
      </w:r>
    </w:p>
    <w:p w14:paraId="222CB6A6" w14:textId="77777777" w:rsidR="007615D6" w:rsidRPr="005B25A1" w:rsidRDefault="007615D6" w:rsidP="007615D6">
      <w:pPr>
        <w:keepNext/>
        <w:keepLines/>
      </w:pPr>
      <w:r>
        <w:rPr>
          <w:color w:val="FF0000"/>
        </w:rPr>
        <w:t>NO DISCUSSION RECORDED</w:t>
      </w:r>
    </w:p>
    <w:p w14:paraId="2867BF32" w14:textId="77777777" w:rsidR="007615D6" w:rsidRPr="00EB0339" w:rsidRDefault="007615D6" w:rsidP="007615D6">
      <w:r w:rsidRPr="005B25A1">
        <w:rPr>
          <w:b/>
          <w:bCs/>
        </w:rPr>
        <w:t>Status:</w:t>
      </w:r>
      <w:r>
        <w:t xml:space="preserve"> </w:t>
      </w:r>
      <w:r>
        <w:rPr>
          <w:color w:val="0000FF"/>
        </w:rPr>
        <w:t>Not concluded</w:t>
      </w:r>
      <w:r>
        <w:t>.</w:t>
      </w:r>
    </w:p>
    <w:p w14:paraId="2F1EA0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Summary</w:t>
      </w:r>
    </w:p>
    <w:p w14:paraId="44F3D555" w14:textId="77777777" w:rsidR="00E00DA6" w:rsidRDefault="007615D6" w:rsidP="000A3FBD">
      <w:pPr>
        <w:pStyle w:val="NormTop"/>
      </w:pPr>
      <w:r>
        <w:rPr>
          <w:color w:val="0000FF"/>
        </w:rPr>
        <w:t>S2-2410203</w:t>
      </w:r>
      <w:r w:rsidRPr="00D53282">
        <w:t xml:space="preserve"> </w:t>
      </w:r>
      <w:r>
        <w:t>(DISCUSSION) Pre-SA2 #165 NWM Discussion for progressing UIA_ARC. (Source: InterDigital Inc. (Rapporteur))</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#165 NWM Discussion for progressing Rel-19 UIA_ARC.</w:t>
      </w:r>
    </w:p>
    <w:p w14:paraId="594C08CD" w14:textId="77777777" w:rsidR="007615D6" w:rsidRPr="005B25A1" w:rsidRDefault="007615D6" w:rsidP="007615D6">
      <w:pPr>
        <w:keepNext/>
        <w:keepLines/>
        <w:rPr>
          <w:b/>
          <w:bCs/>
        </w:rPr>
      </w:pPr>
      <w:r w:rsidRPr="005B25A1">
        <w:rPr>
          <w:b/>
          <w:bCs/>
        </w:rPr>
        <w:t>Parallel discussion:</w:t>
      </w:r>
    </w:p>
    <w:p w14:paraId="54FA8207" w14:textId="77777777" w:rsidR="007615D6" w:rsidRPr="005B25A1" w:rsidRDefault="007615D6" w:rsidP="007615D6">
      <w:pPr>
        <w:keepNext/>
        <w:keepLines/>
      </w:pPr>
      <w:r w:rsidRPr="005B25A1">
        <w:t>-</w:t>
      </w:r>
    </w:p>
    <w:p w14:paraId="295B336A" w14:textId="77777777" w:rsidR="007615D6" w:rsidRPr="005B25A1" w:rsidRDefault="007615D6" w:rsidP="007615D6">
      <w:pPr>
        <w:keepNext/>
        <w:keepLines/>
        <w:rPr>
          <w:b/>
          <w:bCs/>
        </w:rPr>
      </w:pPr>
      <w:r w:rsidRPr="005B25A1">
        <w:rPr>
          <w:b/>
          <w:bCs/>
        </w:rPr>
        <w:t>Plenary Discussion:</w:t>
      </w:r>
    </w:p>
    <w:p w14:paraId="2AD0406D" w14:textId="77777777" w:rsidR="007615D6" w:rsidRPr="005B25A1" w:rsidRDefault="007615D6" w:rsidP="007615D6">
      <w:pPr>
        <w:keepNext/>
        <w:keepLines/>
      </w:pPr>
      <w:r>
        <w:rPr>
          <w:color w:val="FF0000"/>
        </w:rPr>
        <w:t>NO DISCUSSION RECORDED</w:t>
      </w:r>
    </w:p>
    <w:p w14:paraId="1244640D" w14:textId="77777777" w:rsidR="007615D6" w:rsidRPr="00EB0339" w:rsidRDefault="007615D6" w:rsidP="007615D6">
      <w:r w:rsidRPr="005B25A1">
        <w:rPr>
          <w:b/>
          <w:bCs/>
        </w:rPr>
        <w:t>Status:</w:t>
      </w:r>
      <w:r>
        <w:t xml:space="preserve"> </w:t>
      </w:r>
      <w:r>
        <w:rPr>
          <w:color w:val="0000FF"/>
        </w:rPr>
        <w:t>Not concluded</w:t>
      </w:r>
      <w:r>
        <w:t>.</w:t>
      </w:r>
    </w:p>
    <w:p w14:paraId="64BF0104" w14:textId="77777777" w:rsidR="007615D6" w:rsidRDefault="007615D6" w:rsidP="005A50C0">
      <w:pPr>
        <w:pStyle w:val="Heading3"/>
      </w:pPr>
      <w:r>
        <w:t>19.9.1</w:t>
      </w:r>
      <w:r>
        <w:tab/>
        <w:t>Study on Enhancement of support for Edge Computing in 5G Core network - Phase 3 (FS_eEDGE_5GC_Ph3)</w:t>
      </w:r>
    </w:p>
    <w:p w14:paraId="0E96DC6F" w14:textId="77777777" w:rsidR="00A07364" w:rsidRDefault="00000000" w:rsidP="00BB3F37">
      <w:r>
        <w:t>There were no contributions to this agenda item.</w:t>
      </w:r>
    </w:p>
    <w:p w14:paraId="4C9349F7" w14:textId="77777777" w:rsidR="00A07364" w:rsidRDefault="00A07364" w:rsidP="00BB3F37"/>
    <w:p w14:paraId="4989790C" w14:textId="77777777" w:rsidR="007615D6" w:rsidRDefault="007615D6" w:rsidP="005A50C0">
      <w:pPr>
        <w:pStyle w:val="Heading3"/>
      </w:pPr>
      <w:r>
        <w:lastRenderedPageBreak/>
        <w:t>19.9.2</w:t>
      </w:r>
      <w:r>
        <w:tab/>
        <w:t>Enhancement of support for Edge Computing in 5G Core network - Phase 3 (eEDGE_5GC_Ph3)</w:t>
      </w:r>
    </w:p>
    <w:p w14:paraId="39F5A5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FEAD2B5" w14:textId="77777777" w:rsidR="00A07364" w:rsidRDefault="00A07364" w:rsidP="00BB3F37"/>
    <w:p w14:paraId="0EA23549" w14:textId="77777777" w:rsidR="00A07364" w:rsidRDefault="00A07364" w:rsidP="00BB3F37"/>
    <w:p w14:paraId="7FE2E8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Offload of central SMF</w:t>
      </w:r>
    </w:p>
    <w:p w14:paraId="3F01D6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- 548 CRs</w:t>
      </w:r>
    </w:p>
    <w:p w14:paraId="447F76FE" w14:textId="77777777" w:rsidR="00E00DA6" w:rsidRDefault="007615D6" w:rsidP="000A3FBD">
      <w:pPr>
        <w:pStyle w:val="NormTop"/>
      </w:pPr>
      <w:r>
        <w:rPr>
          <w:color w:val="0000FF"/>
        </w:rPr>
        <w:t>S2-2409765</w:t>
      </w:r>
      <w:r w:rsidRPr="00D53282">
        <w:t xml:space="preserve"> </w:t>
      </w:r>
      <w:r>
        <w:t>(DISCUSSION) KI#1: I-SMF selection for local offloading. (Source: Huawei, HiSilicon)</w:t>
      </w:r>
      <w:r>
        <w:br/>
      </w:r>
      <w:r w:rsidRPr="00D53282">
        <w:rPr>
          <w:b/>
        </w:rPr>
        <w:t>Document for:</w:t>
      </w:r>
      <w:r w:rsidRPr="00D53282">
        <w:t xml:space="preserve"> </w:t>
      </w:r>
      <w:r>
        <w:t>Discussion</w:t>
      </w:r>
      <w:r>
        <w:br/>
      </w:r>
      <w:r w:rsidRPr="00D53282">
        <w:rPr>
          <w:b/>
        </w:rPr>
        <w:t>Abstract:</w:t>
      </w:r>
      <w:r w:rsidRPr="00D53282">
        <w:t xml:space="preserve"> </w:t>
      </w:r>
      <w:r>
        <w:br/>
        <w:t>There are two proposals on I-SMF insertion in S2#164 meeting, this document compares the two approaches and proposes a way forward for I-SMF selection.</w:t>
      </w:r>
    </w:p>
    <w:p w14:paraId="6904B60D" w14:textId="77777777" w:rsidR="007615D6" w:rsidRPr="005B25A1" w:rsidRDefault="007615D6" w:rsidP="007615D6">
      <w:pPr>
        <w:keepNext/>
        <w:keepLines/>
        <w:rPr>
          <w:b/>
          <w:bCs/>
        </w:rPr>
      </w:pPr>
      <w:r w:rsidRPr="005B25A1">
        <w:rPr>
          <w:b/>
          <w:bCs/>
        </w:rPr>
        <w:t>Parallel discussion:</w:t>
      </w:r>
    </w:p>
    <w:p w14:paraId="74C9115F" w14:textId="77777777" w:rsidR="007615D6" w:rsidRPr="005B25A1" w:rsidRDefault="007615D6" w:rsidP="007615D6">
      <w:pPr>
        <w:keepNext/>
        <w:keepLines/>
      </w:pPr>
      <w:r w:rsidRPr="005B25A1">
        <w:t>-</w:t>
      </w:r>
    </w:p>
    <w:p w14:paraId="60AC64FE" w14:textId="77777777" w:rsidR="007615D6" w:rsidRPr="005B25A1" w:rsidRDefault="007615D6" w:rsidP="007615D6">
      <w:pPr>
        <w:keepNext/>
        <w:keepLines/>
        <w:rPr>
          <w:b/>
          <w:bCs/>
        </w:rPr>
      </w:pPr>
      <w:r w:rsidRPr="005B25A1">
        <w:rPr>
          <w:b/>
          <w:bCs/>
        </w:rPr>
        <w:t>Plenary Discussion:</w:t>
      </w:r>
    </w:p>
    <w:p w14:paraId="50AB4B4D" w14:textId="77777777" w:rsidR="007615D6" w:rsidRPr="005B25A1" w:rsidRDefault="007615D6" w:rsidP="007615D6">
      <w:pPr>
        <w:keepNext/>
        <w:keepLines/>
      </w:pPr>
      <w:r>
        <w:rPr>
          <w:color w:val="FF0000"/>
        </w:rPr>
        <w:t>NO DISCUSSION RECORDED</w:t>
      </w:r>
    </w:p>
    <w:p w14:paraId="56749972" w14:textId="77777777" w:rsidR="007615D6" w:rsidRPr="00EB0339" w:rsidRDefault="007615D6" w:rsidP="007615D6">
      <w:r w:rsidRPr="005B25A1">
        <w:rPr>
          <w:b/>
          <w:bCs/>
        </w:rPr>
        <w:t>Status:</w:t>
      </w:r>
      <w:r>
        <w:t xml:space="preserve"> </w:t>
      </w:r>
      <w:r>
        <w:rPr>
          <w:color w:val="0000FF"/>
        </w:rPr>
        <w:t>Not concluded</w:t>
      </w:r>
      <w:r>
        <w:t>.</w:t>
      </w:r>
    </w:p>
    <w:p w14:paraId="522F8766" w14:textId="77777777" w:rsidR="00E00DA6" w:rsidRDefault="007615D6" w:rsidP="000A3FBD">
      <w:pPr>
        <w:pStyle w:val="NormTop"/>
      </w:pPr>
      <w:r>
        <w:rPr>
          <w:color w:val="0000FF"/>
        </w:rPr>
        <w:t>S2-2410601</w:t>
      </w:r>
      <w:r w:rsidRPr="00D53282">
        <w:t xml:space="preserve"> </w:t>
      </w:r>
      <w:r>
        <w:t>(DISCUSSION) Discussions on options for I-SMF insertion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on the possible options and a way forward on I-SMF insertion for Local Offloading Management.</w:t>
      </w:r>
    </w:p>
    <w:p w14:paraId="046A3DDB" w14:textId="77777777" w:rsidR="007615D6" w:rsidRPr="005B25A1" w:rsidRDefault="007615D6" w:rsidP="007615D6">
      <w:pPr>
        <w:keepNext/>
        <w:keepLines/>
        <w:rPr>
          <w:b/>
          <w:bCs/>
        </w:rPr>
      </w:pPr>
      <w:r w:rsidRPr="005B25A1">
        <w:rPr>
          <w:b/>
          <w:bCs/>
        </w:rPr>
        <w:t>Parallel discussion:</w:t>
      </w:r>
    </w:p>
    <w:p w14:paraId="7AD3C050" w14:textId="77777777" w:rsidR="007615D6" w:rsidRPr="005B25A1" w:rsidRDefault="007615D6" w:rsidP="007615D6">
      <w:pPr>
        <w:keepNext/>
        <w:keepLines/>
      </w:pPr>
      <w:r w:rsidRPr="005B25A1">
        <w:t>-</w:t>
      </w:r>
    </w:p>
    <w:p w14:paraId="2885C163" w14:textId="77777777" w:rsidR="007615D6" w:rsidRPr="005B25A1" w:rsidRDefault="007615D6" w:rsidP="007615D6">
      <w:pPr>
        <w:keepNext/>
        <w:keepLines/>
        <w:rPr>
          <w:b/>
          <w:bCs/>
        </w:rPr>
      </w:pPr>
      <w:r w:rsidRPr="005B25A1">
        <w:rPr>
          <w:b/>
          <w:bCs/>
        </w:rPr>
        <w:t>Plenary Discussion:</w:t>
      </w:r>
    </w:p>
    <w:p w14:paraId="2E58C46A" w14:textId="77777777" w:rsidR="007615D6" w:rsidRPr="005B25A1" w:rsidRDefault="007615D6" w:rsidP="007615D6">
      <w:pPr>
        <w:keepNext/>
        <w:keepLines/>
      </w:pPr>
      <w:r>
        <w:rPr>
          <w:color w:val="FF0000"/>
        </w:rPr>
        <w:t>NO DISCUSSION RECORDED</w:t>
      </w:r>
    </w:p>
    <w:p w14:paraId="1E73DAFF" w14:textId="77777777" w:rsidR="007615D6" w:rsidRPr="00EB0339" w:rsidRDefault="007615D6" w:rsidP="007615D6">
      <w:r w:rsidRPr="005B25A1">
        <w:rPr>
          <w:b/>
          <w:bCs/>
        </w:rPr>
        <w:t>Status:</w:t>
      </w:r>
      <w:r>
        <w:t xml:space="preserve"> </w:t>
      </w:r>
      <w:r>
        <w:rPr>
          <w:color w:val="0000FF"/>
        </w:rPr>
        <w:t>Not concluded</w:t>
      </w:r>
      <w:r>
        <w:t>.</w:t>
      </w:r>
    </w:p>
    <w:p w14:paraId="5DA51CDC" w14:textId="77777777" w:rsidR="00E00DA6" w:rsidRDefault="007615D6" w:rsidP="000A3FBD">
      <w:pPr>
        <w:pStyle w:val="NormTop"/>
      </w:pPr>
      <w:r>
        <w:rPr>
          <w:color w:val="0000FF"/>
        </w:rPr>
        <w:lastRenderedPageBreak/>
        <w:t>S2-2409762</w:t>
      </w:r>
      <w:r w:rsidRPr="00D53282">
        <w:t xml:space="preserve"> </w:t>
      </w:r>
      <w:r>
        <w:t>(CR) 23.548 CR0241R4 (Rel-19, 'B'): KI#1 EAS discovery for PDU session supporting Local Offloading Management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 Offloading Management). 2. Add Local Offloading Management related descriptions in the clause of abbreviations, architecture and EASDF service.</w:t>
      </w:r>
    </w:p>
    <w:p w14:paraId="225114E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S2-2409182</w:t>
      </w:r>
      <w:r>
        <w:t>.</w:t>
      </w:r>
    </w:p>
    <w:p w14:paraId="1B9C2B8D" w14:textId="77777777" w:rsidR="007615D6" w:rsidRPr="005B25A1" w:rsidRDefault="007615D6" w:rsidP="007615D6">
      <w:pPr>
        <w:keepNext/>
        <w:keepLines/>
        <w:rPr>
          <w:b/>
          <w:bCs/>
        </w:rPr>
      </w:pPr>
      <w:r w:rsidRPr="005B25A1">
        <w:rPr>
          <w:b/>
          <w:bCs/>
        </w:rPr>
        <w:t>Convenor comment:</w:t>
      </w:r>
    </w:p>
    <w:p w14:paraId="513F9232" w14:textId="77777777" w:rsidR="007615D6" w:rsidRPr="005B25A1" w:rsidRDefault="007615D6" w:rsidP="007615D6">
      <w:pPr>
        <w:keepNext/>
        <w:keepLines/>
      </w:pPr>
      <w:r w:rsidRPr="005B25A1">
        <w:t>Baseline. I-SMF selection done by AMF based on local info.</w:t>
      </w:r>
    </w:p>
    <w:p w14:paraId="0ED85711" w14:textId="77777777" w:rsidR="007615D6" w:rsidRPr="005B25A1" w:rsidRDefault="007615D6" w:rsidP="007615D6">
      <w:pPr>
        <w:keepNext/>
        <w:keepLines/>
        <w:rPr>
          <w:b/>
          <w:bCs/>
        </w:rPr>
      </w:pPr>
      <w:r w:rsidRPr="005B25A1">
        <w:rPr>
          <w:b/>
          <w:bCs/>
        </w:rPr>
        <w:t>Parallel discussion:</w:t>
      </w:r>
    </w:p>
    <w:p w14:paraId="1C90E4EB" w14:textId="77777777" w:rsidR="007615D6" w:rsidRPr="005B25A1" w:rsidRDefault="007615D6" w:rsidP="007615D6">
      <w:pPr>
        <w:keepNext/>
        <w:keepLines/>
      </w:pPr>
      <w:r w:rsidRPr="005B25A1">
        <w:t>-</w:t>
      </w:r>
    </w:p>
    <w:p w14:paraId="7DAAD89E" w14:textId="77777777" w:rsidR="007615D6" w:rsidRPr="005B25A1" w:rsidRDefault="007615D6" w:rsidP="007615D6">
      <w:pPr>
        <w:keepNext/>
        <w:keepLines/>
        <w:rPr>
          <w:b/>
          <w:bCs/>
        </w:rPr>
      </w:pPr>
      <w:r w:rsidRPr="005B25A1">
        <w:rPr>
          <w:b/>
          <w:bCs/>
        </w:rPr>
        <w:t>Plenary Discussion:</w:t>
      </w:r>
    </w:p>
    <w:p w14:paraId="1E453005" w14:textId="77777777" w:rsidR="007615D6" w:rsidRPr="005B25A1" w:rsidRDefault="007615D6" w:rsidP="007615D6">
      <w:pPr>
        <w:keepNext/>
        <w:keepLines/>
      </w:pPr>
      <w:r>
        <w:rPr>
          <w:color w:val="FF0000"/>
        </w:rPr>
        <w:t>NO DISCUSSION RECORDED</w:t>
      </w:r>
    </w:p>
    <w:p w14:paraId="5F4FE4CA" w14:textId="77777777" w:rsidR="007615D6" w:rsidRPr="00EB0339" w:rsidRDefault="007615D6" w:rsidP="007615D6">
      <w:r w:rsidRPr="005B25A1">
        <w:rPr>
          <w:b/>
          <w:bCs/>
        </w:rPr>
        <w:t>Status:</w:t>
      </w:r>
      <w:r>
        <w:t xml:space="preserve"> </w:t>
      </w:r>
      <w:r>
        <w:rPr>
          <w:color w:val="0000FF"/>
        </w:rPr>
        <w:t>Not concluded</w:t>
      </w:r>
      <w:r>
        <w:t>.</w:t>
      </w:r>
    </w:p>
    <w:p w14:paraId="17090356" w14:textId="77777777" w:rsidR="00E00DA6" w:rsidRDefault="007615D6" w:rsidP="000A3FBD">
      <w:pPr>
        <w:pStyle w:val="NormTop"/>
      </w:pPr>
      <w:r>
        <w:rPr>
          <w:color w:val="0000FF"/>
        </w:rPr>
        <w:t>S2-2410604</w:t>
      </w:r>
      <w:r w:rsidRPr="00D53282">
        <w:t xml:space="preserve"> </w:t>
      </w:r>
      <w:r>
        <w:t>(CR) 23.548 CR0241R6 (Rel-19, 'B'): KI#1 Support of Local Offloading Management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w:t>
      </w:r>
    </w:p>
    <w:p w14:paraId="4FD1A7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S2-2409182</w:t>
      </w:r>
      <w:r>
        <w:t>.</w:t>
      </w:r>
    </w:p>
    <w:p w14:paraId="3916881F" w14:textId="77777777" w:rsidR="007615D6" w:rsidRPr="005B25A1" w:rsidRDefault="007615D6" w:rsidP="007615D6">
      <w:pPr>
        <w:keepNext/>
        <w:keepLines/>
        <w:rPr>
          <w:b/>
          <w:bCs/>
        </w:rPr>
      </w:pPr>
      <w:r w:rsidRPr="005B25A1">
        <w:rPr>
          <w:b/>
          <w:bCs/>
        </w:rPr>
        <w:t>Convenor comment:</w:t>
      </w:r>
    </w:p>
    <w:p w14:paraId="3070DF4F" w14:textId="77777777" w:rsidR="007615D6" w:rsidRPr="005B25A1" w:rsidRDefault="007615D6" w:rsidP="007615D6">
      <w:pPr>
        <w:keepNext/>
        <w:keepLines/>
      </w:pPr>
      <w:r w:rsidRPr="005B25A1">
        <w:t>I-SMF selection done by AMF based on info from SMF.</w:t>
      </w:r>
    </w:p>
    <w:p w14:paraId="7533AF90" w14:textId="77777777" w:rsidR="007615D6" w:rsidRPr="005B25A1" w:rsidRDefault="007615D6" w:rsidP="007615D6">
      <w:pPr>
        <w:keepNext/>
        <w:keepLines/>
        <w:rPr>
          <w:b/>
          <w:bCs/>
        </w:rPr>
      </w:pPr>
      <w:r w:rsidRPr="005B25A1">
        <w:rPr>
          <w:b/>
          <w:bCs/>
        </w:rPr>
        <w:t>Parallel discussion:</w:t>
      </w:r>
    </w:p>
    <w:p w14:paraId="5AE32DA8" w14:textId="77777777" w:rsidR="007615D6" w:rsidRPr="005B25A1" w:rsidRDefault="007615D6" w:rsidP="007615D6">
      <w:pPr>
        <w:keepNext/>
        <w:keepLines/>
      </w:pPr>
      <w:r w:rsidRPr="005B25A1">
        <w:t>-</w:t>
      </w:r>
    </w:p>
    <w:p w14:paraId="585B7A18" w14:textId="77777777" w:rsidR="007615D6" w:rsidRPr="005B25A1" w:rsidRDefault="007615D6" w:rsidP="007615D6">
      <w:pPr>
        <w:keepNext/>
        <w:keepLines/>
        <w:rPr>
          <w:b/>
          <w:bCs/>
        </w:rPr>
      </w:pPr>
      <w:r w:rsidRPr="005B25A1">
        <w:rPr>
          <w:b/>
          <w:bCs/>
        </w:rPr>
        <w:t>Plenary Discussion:</w:t>
      </w:r>
    </w:p>
    <w:p w14:paraId="4867D26B" w14:textId="77777777" w:rsidR="007615D6" w:rsidRPr="005B25A1" w:rsidRDefault="007615D6" w:rsidP="007615D6">
      <w:pPr>
        <w:keepNext/>
        <w:keepLines/>
      </w:pPr>
      <w:r>
        <w:rPr>
          <w:color w:val="FF0000"/>
        </w:rPr>
        <w:t>NO DISCUSSION RECORDED</w:t>
      </w:r>
    </w:p>
    <w:p w14:paraId="52003BB2" w14:textId="77777777" w:rsidR="007615D6" w:rsidRPr="00EB0339" w:rsidRDefault="007615D6" w:rsidP="007615D6">
      <w:r w:rsidRPr="005B25A1">
        <w:rPr>
          <w:b/>
          <w:bCs/>
        </w:rPr>
        <w:t>Status:</w:t>
      </w:r>
      <w:r>
        <w:t xml:space="preserve"> </w:t>
      </w:r>
      <w:r>
        <w:rPr>
          <w:color w:val="0000FF"/>
        </w:rPr>
        <w:t>Not concluded</w:t>
      </w:r>
      <w:r>
        <w:t>.</w:t>
      </w:r>
    </w:p>
    <w:p w14:paraId="6DFEF9EC" w14:textId="77777777" w:rsidR="00E00DA6" w:rsidRDefault="007615D6" w:rsidP="000A3FBD">
      <w:pPr>
        <w:pStyle w:val="NormTop"/>
      </w:pPr>
      <w:r>
        <w:rPr>
          <w:color w:val="0000FF"/>
        </w:rPr>
        <w:t>S2-2409954</w:t>
      </w:r>
      <w:r w:rsidRPr="00D53282">
        <w:t xml:space="preserve"> </w:t>
      </w:r>
      <w:r>
        <w:t>(CR) 23.548 CR0263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69C6BFE7" w14:textId="77777777" w:rsidR="007615D6" w:rsidRPr="005B25A1" w:rsidRDefault="007615D6" w:rsidP="007615D6">
      <w:pPr>
        <w:keepNext/>
        <w:keepLines/>
        <w:rPr>
          <w:b/>
          <w:bCs/>
        </w:rPr>
      </w:pPr>
      <w:r w:rsidRPr="005B25A1">
        <w:rPr>
          <w:b/>
          <w:bCs/>
        </w:rPr>
        <w:t>Convenor comment:</w:t>
      </w:r>
    </w:p>
    <w:p w14:paraId="08BCF3C9" w14:textId="77777777" w:rsidR="007615D6" w:rsidRPr="005B25A1" w:rsidRDefault="007615D6" w:rsidP="007615D6">
      <w:pPr>
        <w:keepNext/>
        <w:keepLines/>
      </w:pPr>
      <w:r w:rsidRPr="005B25A1">
        <w:t>Merge into S2-2410604?</w:t>
      </w:r>
    </w:p>
    <w:p w14:paraId="53E12AF4" w14:textId="77777777" w:rsidR="007615D6" w:rsidRPr="005B25A1" w:rsidRDefault="007615D6" w:rsidP="007615D6">
      <w:pPr>
        <w:keepNext/>
        <w:keepLines/>
        <w:rPr>
          <w:b/>
          <w:bCs/>
        </w:rPr>
      </w:pPr>
      <w:r w:rsidRPr="005B25A1">
        <w:rPr>
          <w:b/>
          <w:bCs/>
        </w:rPr>
        <w:t>Parallel discussion:</w:t>
      </w:r>
    </w:p>
    <w:p w14:paraId="0039B0AE" w14:textId="77777777" w:rsidR="007615D6" w:rsidRPr="005B25A1" w:rsidRDefault="007615D6" w:rsidP="007615D6">
      <w:pPr>
        <w:keepNext/>
        <w:keepLines/>
      </w:pPr>
      <w:r w:rsidRPr="005B25A1">
        <w:t>-</w:t>
      </w:r>
    </w:p>
    <w:p w14:paraId="403BB51D" w14:textId="77777777" w:rsidR="007615D6" w:rsidRPr="005B25A1" w:rsidRDefault="007615D6" w:rsidP="007615D6">
      <w:pPr>
        <w:keepNext/>
        <w:keepLines/>
        <w:rPr>
          <w:b/>
          <w:bCs/>
        </w:rPr>
      </w:pPr>
      <w:r w:rsidRPr="005B25A1">
        <w:rPr>
          <w:b/>
          <w:bCs/>
        </w:rPr>
        <w:t>Plenary Discussion:</w:t>
      </w:r>
    </w:p>
    <w:p w14:paraId="4D9FF253" w14:textId="77777777" w:rsidR="007615D6" w:rsidRPr="005B25A1" w:rsidRDefault="007615D6" w:rsidP="007615D6">
      <w:pPr>
        <w:keepNext/>
        <w:keepLines/>
      </w:pPr>
      <w:r>
        <w:rPr>
          <w:color w:val="FF0000"/>
        </w:rPr>
        <w:t>NO DISCUSSION RECORDED</w:t>
      </w:r>
    </w:p>
    <w:p w14:paraId="0C204BBF" w14:textId="77777777" w:rsidR="007615D6" w:rsidRPr="00EB0339" w:rsidRDefault="007615D6" w:rsidP="007615D6">
      <w:r w:rsidRPr="005B25A1">
        <w:rPr>
          <w:b/>
          <w:bCs/>
        </w:rPr>
        <w:t>Status:</w:t>
      </w:r>
      <w:r>
        <w:t xml:space="preserve"> </w:t>
      </w:r>
      <w:r>
        <w:rPr>
          <w:color w:val="0000FF"/>
        </w:rPr>
        <w:t>Not concluded</w:t>
      </w:r>
      <w:r>
        <w:t>.</w:t>
      </w:r>
    </w:p>
    <w:p w14:paraId="4E069FF3" w14:textId="77777777" w:rsidR="00E00DA6" w:rsidRDefault="007615D6" w:rsidP="000A3FBD">
      <w:pPr>
        <w:pStyle w:val="NormTop"/>
      </w:pPr>
      <w:r>
        <w:rPr>
          <w:color w:val="0000FF"/>
        </w:rPr>
        <w:lastRenderedPageBreak/>
        <w:t>S2-2410294</w:t>
      </w:r>
      <w:r w:rsidRPr="00D53282">
        <w:t xml:space="preserve"> </w:t>
      </w:r>
      <w:r>
        <w:t>(CR) 23.548 CR0234R1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with referencing clause 5.32.2.2 Add procedures for PDU Session Establishment and EAS discovery for Local Offloading Management scenario.</w:t>
      </w:r>
    </w:p>
    <w:p w14:paraId="6F3304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S2-2407720</w:t>
      </w:r>
      <w:r>
        <w:t>.</w:t>
      </w:r>
    </w:p>
    <w:p w14:paraId="1345FFD7" w14:textId="77777777" w:rsidR="007615D6" w:rsidRPr="005B25A1" w:rsidRDefault="007615D6" w:rsidP="007615D6">
      <w:pPr>
        <w:keepNext/>
        <w:keepLines/>
        <w:rPr>
          <w:b/>
          <w:bCs/>
        </w:rPr>
      </w:pPr>
      <w:r w:rsidRPr="005B25A1">
        <w:rPr>
          <w:b/>
          <w:bCs/>
        </w:rPr>
        <w:t>Convenor comment:</w:t>
      </w:r>
    </w:p>
    <w:p w14:paraId="7F74A31C" w14:textId="77777777" w:rsidR="007615D6" w:rsidRPr="005B25A1" w:rsidRDefault="007615D6" w:rsidP="007615D6">
      <w:pPr>
        <w:keepNext/>
        <w:keepLines/>
      </w:pPr>
      <w:r w:rsidRPr="005B25A1">
        <w:t>Merge into S2-2409762?</w:t>
      </w:r>
    </w:p>
    <w:p w14:paraId="38A2585E" w14:textId="77777777" w:rsidR="007615D6" w:rsidRPr="005B25A1" w:rsidRDefault="007615D6" w:rsidP="007615D6">
      <w:pPr>
        <w:keepNext/>
        <w:keepLines/>
        <w:rPr>
          <w:b/>
          <w:bCs/>
        </w:rPr>
      </w:pPr>
      <w:r w:rsidRPr="005B25A1">
        <w:rPr>
          <w:b/>
          <w:bCs/>
        </w:rPr>
        <w:t>Parallel discussion:</w:t>
      </w:r>
    </w:p>
    <w:p w14:paraId="4724D6E7" w14:textId="77777777" w:rsidR="007615D6" w:rsidRPr="005B25A1" w:rsidRDefault="007615D6" w:rsidP="007615D6">
      <w:pPr>
        <w:keepNext/>
        <w:keepLines/>
      </w:pPr>
      <w:r w:rsidRPr="005B25A1">
        <w:t>-</w:t>
      </w:r>
    </w:p>
    <w:p w14:paraId="6B554411" w14:textId="77777777" w:rsidR="007615D6" w:rsidRPr="005B25A1" w:rsidRDefault="007615D6" w:rsidP="007615D6">
      <w:pPr>
        <w:keepNext/>
        <w:keepLines/>
        <w:rPr>
          <w:b/>
          <w:bCs/>
        </w:rPr>
      </w:pPr>
      <w:r w:rsidRPr="005B25A1">
        <w:rPr>
          <w:b/>
          <w:bCs/>
        </w:rPr>
        <w:t>Plenary Discussion:</w:t>
      </w:r>
    </w:p>
    <w:p w14:paraId="41212C73" w14:textId="77777777" w:rsidR="007615D6" w:rsidRPr="005B25A1" w:rsidRDefault="007615D6" w:rsidP="007615D6">
      <w:pPr>
        <w:keepNext/>
        <w:keepLines/>
      </w:pPr>
      <w:r>
        <w:rPr>
          <w:color w:val="FF0000"/>
        </w:rPr>
        <w:t>NO DISCUSSION RECORDED</w:t>
      </w:r>
    </w:p>
    <w:p w14:paraId="30B2FD63" w14:textId="77777777" w:rsidR="007615D6" w:rsidRPr="00EB0339" w:rsidRDefault="007615D6" w:rsidP="007615D6">
      <w:r w:rsidRPr="005B25A1">
        <w:rPr>
          <w:b/>
          <w:bCs/>
        </w:rPr>
        <w:t>Status:</w:t>
      </w:r>
      <w:r>
        <w:t xml:space="preserve"> </w:t>
      </w:r>
      <w:r>
        <w:rPr>
          <w:color w:val="0000FF"/>
        </w:rPr>
        <w:t>Not concluded</w:t>
      </w:r>
      <w:r>
        <w:t>.</w:t>
      </w:r>
    </w:p>
    <w:p w14:paraId="5DAF8EFD" w14:textId="77777777" w:rsidR="00E00DA6" w:rsidRDefault="007615D6" w:rsidP="000A3FBD">
      <w:pPr>
        <w:pStyle w:val="NormTop"/>
      </w:pPr>
      <w:r>
        <w:rPr>
          <w:color w:val="0000FF"/>
        </w:rPr>
        <w:t>S2-2410516</w:t>
      </w:r>
      <w:r w:rsidRPr="00D53282">
        <w:t xml:space="preserve"> </w:t>
      </w:r>
      <w:r>
        <w:t>(CR) 23.548 CR0241R5 (Rel-19, 'B'): KI#1 EAS discovery for Local-SBO PDU session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 [Revision 5] The update is based on the postponed S2-2409182(CR0241) with delta highlighted. 3. Proposes rewording in the clause 6.X.1 how the SMF is aware for the I-SMF inserted with the purpose of Local Offloading Management and clarify the behavior to be performed when the request is authorized, not when the I-SMF is inserted.</w:t>
      </w:r>
    </w:p>
    <w:p w14:paraId="330D59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S2-2409182</w:t>
      </w:r>
      <w:r>
        <w:t>.</w:t>
      </w:r>
    </w:p>
    <w:p w14:paraId="222D6CF1" w14:textId="77777777" w:rsidR="007615D6" w:rsidRPr="005B25A1" w:rsidRDefault="007615D6" w:rsidP="007615D6">
      <w:pPr>
        <w:keepNext/>
        <w:keepLines/>
        <w:rPr>
          <w:b/>
          <w:bCs/>
        </w:rPr>
      </w:pPr>
      <w:r w:rsidRPr="005B25A1">
        <w:rPr>
          <w:b/>
          <w:bCs/>
        </w:rPr>
        <w:t>Convenor comment:</w:t>
      </w:r>
    </w:p>
    <w:p w14:paraId="43B91D10" w14:textId="77777777" w:rsidR="007615D6" w:rsidRPr="005B25A1" w:rsidRDefault="007615D6" w:rsidP="007615D6">
      <w:pPr>
        <w:keepNext/>
        <w:keepLines/>
      </w:pPr>
      <w:r w:rsidRPr="005B25A1">
        <w:t>Merge into S2-2409762?</w:t>
      </w:r>
    </w:p>
    <w:p w14:paraId="2F9CBB8A" w14:textId="77777777" w:rsidR="007615D6" w:rsidRPr="005B25A1" w:rsidRDefault="007615D6" w:rsidP="007615D6">
      <w:pPr>
        <w:keepNext/>
        <w:keepLines/>
        <w:rPr>
          <w:b/>
          <w:bCs/>
        </w:rPr>
      </w:pPr>
      <w:r w:rsidRPr="005B25A1">
        <w:rPr>
          <w:b/>
          <w:bCs/>
        </w:rPr>
        <w:t>Parallel discussion:</w:t>
      </w:r>
    </w:p>
    <w:p w14:paraId="2AD376F9" w14:textId="77777777" w:rsidR="007615D6" w:rsidRPr="005B25A1" w:rsidRDefault="007615D6" w:rsidP="007615D6">
      <w:pPr>
        <w:keepNext/>
        <w:keepLines/>
      </w:pPr>
      <w:r w:rsidRPr="005B25A1">
        <w:t>-</w:t>
      </w:r>
    </w:p>
    <w:p w14:paraId="0D880022" w14:textId="77777777" w:rsidR="007615D6" w:rsidRPr="005B25A1" w:rsidRDefault="007615D6" w:rsidP="007615D6">
      <w:pPr>
        <w:keepNext/>
        <w:keepLines/>
        <w:rPr>
          <w:b/>
          <w:bCs/>
        </w:rPr>
      </w:pPr>
      <w:r w:rsidRPr="005B25A1">
        <w:rPr>
          <w:b/>
          <w:bCs/>
        </w:rPr>
        <w:t>Plenary Discussion:</w:t>
      </w:r>
    </w:p>
    <w:p w14:paraId="3579CB61" w14:textId="77777777" w:rsidR="007615D6" w:rsidRPr="005B25A1" w:rsidRDefault="007615D6" w:rsidP="007615D6">
      <w:pPr>
        <w:keepNext/>
        <w:keepLines/>
      </w:pPr>
      <w:r>
        <w:rPr>
          <w:color w:val="FF0000"/>
        </w:rPr>
        <w:t>NO DISCUSSION RECORDED</w:t>
      </w:r>
    </w:p>
    <w:p w14:paraId="1C7C1677" w14:textId="77777777" w:rsidR="007615D6" w:rsidRPr="00EB0339" w:rsidRDefault="007615D6" w:rsidP="007615D6">
      <w:r w:rsidRPr="005B25A1">
        <w:rPr>
          <w:b/>
          <w:bCs/>
        </w:rPr>
        <w:t>Status:</w:t>
      </w:r>
      <w:r>
        <w:t xml:space="preserve"> </w:t>
      </w:r>
      <w:r>
        <w:rPr>
          <w:color w:val="0000FF"/>
        </w:rPr>
        <w:t>Not concluded</w:t>
      </w:r>
      <w:r>
        <w:t>.</w:t>
      </w:r>
    </w:p>
    <w:p w14:paraId="5F769EFB" w14:textId="77777777" w:rsidR="00E00DA6" w:rsidRDefault="007615D6" w:rsidP="000A3FBD">
      <w:pPr>
        <w:pStyle w:val="NormTop"/>
      </w:pPr>
      <w:r>
        <w:rPr>
          <w:color w:val="0000FF"/>
        </w:rPr>
        <w:lastRenderedPageBreak/>
        <w:t>S2-2410600</w:t>
      </w:r>
      <w:r w:rsidRPr="00D53282">
        <w:t xml:space="preserve"> </w:t>
      </w:r>
      <w:r>
        <w:t>(CR) 23.548 CR0267 (Rel-19, 'B'): I-SMF insertion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64BDF586" w14:textId="77777777" w:rsidR="007615D6" w:rsidRPr="005B25A1" w:rsidRDefault="007615D6" w:rsidP="007615D6">
      <w:pPr>
        <w:keepNext/>
        <w:keepLines/>
        <w:rPr>
          <w:b/>
          <w:bCs/>
        </w:rPr>
      </w:pPr>
      <w:r w:rsidRPr="005B25A1">
        <w:rPr>
          <w:b/>
          <w:bCs/>
        </w:rPr>
        <w:t>Convenor comment:</w:t>
      </w:r>
    </w:p>
    <w:p w14:paraId="6680F68F" w14:textId="77777777" w:rsidR="007615D6" w:rsidRPr="005B25A1" w:rsidRDefault="007615D6" w:rsidP="007615D6">
      <w:pPr>
        <w:keepNext/>
        <w:keepLines/>
      </w:pPr>
      <w:r w:rsidRPr="005B25A1">
        <w:t>Procedure aligned with S2-2410604.</w:t>
      </w:r>
    </w:p>
    <w:p w14:paraId="7C7FC6D4" w14:textId="77777777" w:rsidR="007615D6" w:rsidRPr="005B25A1" w:rsidRDefault="007615D6" w:rsidP="007615D6">
      <w:pPr>
        <w:keepNext/>
        <w:keepLines/>
        <w:rPr>
          <w:b/>
          <w:bCs/>
        </w:rPr>
      </w:pPr>
      <w:r w:rsidRPr="005B25A1">
        <w:rPr>
          <w:b/>
          <w:bCs/>
        </w:rPr>
        <w:t>Parallel discussion:</w:t>
      </w:r>
    </w:p>
    <w:p w14:paraId="4CFBAF06" w14:textId="77777777" w:rsidR="007615D6" w:rsidRPr="005B25A1" w:rsidRDefault="007615D6" w:rsidP="007615D6">
      <w:pPr>
        <w:keepNext/>
        <w:keepLines/>
      </w:pPr>
      <w:r w:rsidRPr="005B25A1">
        <w:t>-</w:t>
      </w:r>
    </w:p>
    <w:p w14:paraId="6E764455" w14:textId="77777777" w:rsidR="007615D6" w:rsidRPr="005B25A1" w:rsidRDefault="007615D6" w:rsidP="007615D6">
      <w:pPr>
        <w:keepNext/>
        <w:keepLines/>
        <w:rPr>
          <w:b/>
          <w:bCs/>
        </w:rPr>
      </w:pPr>
      <w:r w:rsidRPr="005B25A1">
        <w:rPr>
          <w:b/>
          <w:bCs/>
        </w:rPr>
        <w:t>Plenary Discussion:</w:t>
      </w:r>
    </w:p>
    <w:p w14:paraId="4A2851D6" w14:textId="77777777" w:rsidR="007615D6" w:rsidRPr="005B25A1" w:rsidRDefault="007615D6" w:rsidP="007615D6">
      <w:pPr>
        <w:keepNext/>
        <w:keepLines/>
      </w:pPr>
      <w:r>
        <w:rPr>
          <w:color w:val="FF0000"/>
        </w:rPr>
        <w:t>NO DISCUSSION RECORDED</w:t>
      </w:r>
    </w:p>
    <w:p w14:paraId="07D85A62" w14:textId="77777777" w:rsidR="007615D6" w:rsidRPr="00EB0339" w:rsidRDefault="007615D6" w:rsidP="007615D6">
      <w:r w:rsidRPr="005B25A1">
        <w:rPr>
          <w:b/>
          <w:bCs/>
        </w:rPr>
        <w:t>Status:</w:t>
      </w:r>
      <w:r>
        <w:t xml:space="preserve"> </w:t>
      </w:r>
      <w:r>
        <w:rPr>
          <w:color w:val="0000FF"/>
        </w:rPr>
        <w:t>Not concluded</w:t>
      </w:r>
      <w:r>
        <w:t>.</w:t>
      </w:r>
    </w:p>
    <w:p w14:paraId="12101A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- 501 CRs Dependent on TS 23.548 agreement</w:t>
      </w:r>
    </w:p>
    <w:p w14:paraId="0EDD083E" w14:textId="77777777" w:rsidR="00E00DA6" w:rsidRDefault="007615D6" w:rsidP="000A3FBD">
      <w:pPr>
        <w:pStyle w:val="NormTop"/>
      </w:pPr>
      <w:r>
        <w:rPr>
          <w:color w:val="0000FF"/>
        </w:rPr>
        <w:t>S2-2409763</w:t>
      </w:r>
      <w:r w:rsidRPr="00D53282">
        <w:t xml:space="preserve"> </w:t>
      </w:r>
      <w:r>
        <w:t>(CR) 23.501 CR5604R3 (Rel-19, 'B'): I-SMF selection/insertion based on local offloading allowed indication (Source: [Nokia, Samsung,] Huawei, [Intel, LGE])</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5091E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S2-2409148</w:t>
      </w:r>
      <w:r>
        <w:t>.</w:t>
      </w:r>
    </w:p>
    <w:p w14:paraId="07CCC434" w14:textId="77777777" w:rsidR="007615D6" w:rsidRPr="005B25A1" w:rsidRDefault="007615D6" w:rsidP="007615D6">
      <w:pPr>
        <w:keepNext/>
        <w:keepLines/>
        <w:rPr>
          <w:b/>
          <w:bCs/>
        </w:rPr>
      </w:pPr>
      <w:r w:rsidRPr="005B25A1">
        <w:rPr>
          <w:b/>
          <w:bCs/>
        </w:rPr>
        <w:t>Parallel discussion:</w:t>
      </w:r>
    </w:p>
    <w:p w14:paraId="558FA8B3" w14:textId="77777777" w:rsidR="007615D6" w:rsidRPr="005B25A1" w:rsidRDefault="007615D6" w:rsidP="007615D6">
      <w:pPr>
        <w:keepNext/>
        <w:keepLines/>
      </w:pPr>
      <w:r w:rsidRPr="005B25A1">
        <w:t>-</w:t>
      </w:r>
    </w:p>
    <w:p w14:paraId="0347C282" w14:textId="77777777" w:rsidR="007615D6" w:rsidRPr="005B25A1" w:rsidRDefault="007615D6" w:rsidP="007615D6">
      <w:pPr>
        <w:keepNext/>
        <w:keepLines/>
        <w:rPr>
          <w:b/>
          <w:bCs/>
        </w:rPr>
      </w:pPr>
      <w:r w:rsidRPr="005B25A1">
        <w:rPr>
          <w:b/>
          <w:bCs/>
        </w:rPr>
        <w:t>Plenary Discussion:</w:t>
      </w:r>
    </w:p>
    <w:p w14:paraId="72FDA2C8" w14:textId="77777777" w:rsidR="007615D6" w:rsidRPr="005B25A1" w:rsidRDefault="007615D6" w:rsidP="007615D6">
      <w:pPr>
        <w:keepNext/>
        <w:keepLines/>
      </w:pPr>
      <w:r>
        <w:rPr>
          <w:color w:val="FF0000"/>
        </w:rPr>
        <w:t>NO DISCUSSION RECORDED</w:t>
      </w:r>
    </w:p>
    <w:p w14:paraId="075ABD49" w14:textId="77777777" w:rsidR="007615D6" w:rsidRPr="00EB0339" w:rsidRDefault="007615D6" w:rsidP="007615D6">
      <w:r w:rsidRPr="005B25A1">
        <w:rPr>
          <w:b/>
          <w:bCs/>
        </w:rPr>
        <w:t>Status:</w:t>
      </w:r>
      <w:r>
        <w:t xml:space="preserve"> </w:t>
      </w:r>
      <w:r>
        <w:rPr>
          <w:color w:val="0000FF"/>
        </w:rPr>
        <w:t>Not concluded</w:t>
      </w:r>
      <w:r>
        <w:t>.</w:t>
      </w:r>
    </w:p>
    <w:p w14:paraId="3F1C4FD8" w14:textId="77777777" w:rsidR="00E00DA6" w:rsidRDefault="007615D6" w:rsidP="000A3FBD">
      <w:pPr>
        <w:pStyle w:val="NormTop"/>
      </w:pPr>
      <w:r>
        <w:rPr>
          <w:color w:val="0000FF"/>
        </w:rPr>
        <w:t>S2-2409952</w:t>
      </w:r>
      <w:r w:rsidRPr="00D53282">
        <w:t xml:space="preserve"> </w:t>
      </w:r>
      <w:r>
        <w:t>(CR) 23.501 CR5680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3C2FDF65" w14:textId="77777777" w:rsidR="007615D6" w:rsidRPr="005B25A1" w:rsidRDefault="007615D6" w:rsidP="007615D6">
      <w:pPr>
        <w:keepNext/>
        <w:keepLines/>
        <w:rPr>
          <w:b/>
          <w:bCs/>
        </w:rPr>
      </w:pPr>
      <w:r w:rsidRPr="005B25A1">
        <w:rPr>
          <w:b/>
          <w:bCs/>
        </w:rPr>
        <w:t>Parallel discussion:</w:t>
      </w:r>
    </w:p>
    <w:p w14:paraId="1399FBF0" w14:textId="77777777" w:rsidR="007615D6" w:rsidRPr="005B25A1" w:rsidRDefault="007615D6" w:rsidP="007615D6">
      <w:pPr>
        <w:keepNext/>
        <w:keepLines/>
      </w:pPr>
      <w:r w:rsidRPr="005B25A1">
        <w:t>-</w:t>
      </w:r>
    </w:p>
    <w:p w14:paraId="1562DC4A" w14:textId="77777777" w:rsidR="007615D6" w:rsidRPr="005B25A1" w:rsidRDefault="007615D6" w:rsidP="007615D6">
      <w:pPr>
        <w:keepNext/>
        <w:keepLines/>
        <w:rPr>
          <w:b/>
          <w:bCs/>
        </w:rPr>
      </w:pPr>
      <w:r w:rsidRPr="005B25A1">
        <w:rPr>
          <w:b/>
          <w:bCs/>
        </w:rPr>
        <w:t>Plenary Discussion:</w:t>
      </w:r>
    </w:p>
    <w:p w14:paraId="0CA9BBE8" w14:textId="77777777" w:rsidR="007615D6" w:rsidRPr="005B25A1" w:rsidRDefault="007615D6" w:rsidP="007615D6">
      <w:pPr>
        <w:keepNext/>
        <w:keepLines/>
      </w:pPr>
      <w:r>
        <w:rPr>
          <w:color w:val="FF0000"/>
        </w:rPr>
        <w:t>NO DISCUSSION RECORDED</w:t>
      </w:r>
    </w:p>
    <w:p w14:paraId="669A6F86" w14:textId="77777777" w:rsidR="007615D6" w:rsidRPr="00EB0339" w:rsidRDefault="007615D6" w:rsidP="007615D6">
      <w:r w:rsidRPr="005B25A1">
        <w:rPr>
          <w:b/>
          <w:bCs/>
        </w:rPr>
        <w:t>Status:</w:t>
      </w:r>
      <w:r>
        <w:t xml:space="preserve"> </w:t>
      </w:r>
      <w:r>
        <w:rPr>
          <w:color w:val="0000FF"/>
        </w:rPr>
        <w:t>Not concluded</w:t>
      </w:r>
      <w:r>
        <w:t>.</w:t>
      </w:r>
    </w:p>
    <w:p w14:paraId="4DB54304" w14:textId="77777777" w:rsidR="00E00DA6" w:rsidRDefault="007615D6" w:rsidP="000A3FBD">
      <w:pPr>
        <w:pStyle w:val="NormTop"/>
      </w:pPr>
      <w:r>
        <w:rPr>
          <w:color w:val="0000FF"/>
        </w:rPr>
        <w:lastRenderedPageBreak/>
        <w:t>S2-2410602</w:t>
      </w:r>
      <w:r w:rsidRPr="00D53282">
        <w:t xml:space="preserve"> </w:t>
      </w:r>
      <w:r>
        <w:t>(CR) 23.501 CR5604R4 (Rel-19, 'B'): I-SMF selection/insertion based on local offloading allowed indication (Source: Nokia, [Samsung, Huawei, Intel, LGE])</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3DD8DA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S2-2409148</w:t>
      </w:r>
      <w:r>
        <w:t>.</w:t>
      </w:r>
    </w:p>
    <w:p w14:paraId="433F751D" w14:textId="77777777" w:rsidR="007615D6" w:rsidRPr="005B25A1" w:rsidRDefault="007615D6" w:rsidP="007615D6">
      <w:pPr>
        <w:keepNext/>
        <w:keepLines/>
        <w:rPr>
          <w:b/>
          <w:bCs/>
        </w:rPr>
      </w:pPr>
      <w:r w:rsidRPr="005B25A1">
        <w:rPr>
          <w:b/>
          <w:bCs/>
        </w:rPr>
        <w:t>Convenor comment:</w:t>
      </w:r>
    </w:p>
    <w:p w14:paraId="747CAF40" w14:textId="77777777" w:rsidR="007615D6" w:rsidRPr="005B25A1" w:rsidRDefault="007615D6" w:rsidP="007615D6">
      <w:pPr>
        <w:keepNext/>
        <w:keepLines/>
      </w:pPr>
      <w:r w:rsidRPr="005B25A1">
        <w:t>Baseline.</w:t>
      </w:r>
    </w:p>
    <w:p w14:paraId="6E5C22A8" w14:textId="77777777" w:rsidR="007615D6" w:rsidRPr="005B25A1" w:rsidRDefault="007615D6" w:rsidP="007615D6">
      <w:pPr>
        <w:keepNext/>
        <w:keepLines/>
        <w:rPr>
          <w:b/>
          <w:bCs/>
        </w:rPr>
      </w:pPr>
      <w:r w:rsidRPr="005B25A1">
        <w:rPr>
          <w:b/>
          <w:bCs/>
        </w:rPr>
        <w:t>Parallel discussion:</w:t>
      </w:r>
    </w:p>
    <w:p w14:paraId="5FAA8356" w14:textId="77777777" w:rsidR="007615D6" w:rsidRPr="005B25A1" w:rsidRDefault="007615D6" w:rsidP="007615D6">
      <w:pPr>
        <w:keepNext/>
        <w:keepLines/>
      </w:pPr>
      <w:r w:rsidRPr="005B25A1">
        <w:t>-</w:t>
      </w:r>
    </w:p>
    <w:p w14:paraId="2B7D6145" w14:textId="77777777" w:rsidR="007615D6" w:rsidRPr="005B25A1" w:rsidRDefault="007615D6" w:rsidP="007615D6">
      <w:pPr>
        <w:keepNext/>
        <w:keepLines/>
        <w:rPr>
          <w:b/>
          <w:bCs/>
        </w:rPr>
      </w:pPr>
      <w:r w:rsidRPr="005B25A1">
        <w:rPr>
          <w:b/>
          <w:bCs/>
        </w:rPr>
        <w:t>Plenary Discussion:</w:t>
      </w:r>
    </w:p>
    <w:p w14:paraId="0409648B" w14:textId="77777777" w:rsidR="007615D6" w:rsidRPr="005B25A1" w:rsidRDefault="007615D6" w:rsidP="007615D6">
      <w:pPr>
        <w:keepNext/>
        <w:keepLines/>
      </w:pPr>
      <w:r>
        <w:rPr>
          <w:color w:val="FF0000"/>
        </w:rPr>
        <w:t>NO DISCUSSION RECORDED</w:t>
      </w:r>
    </w:p>
    <w:p w14:paraId="7762DF1E" w14:textId="77777777" w:rsidR="007615D6" w:rsidRPr="00EB0339" w:rsidRDefault="007615D6" w:rsidP="007615D6">
      <w:r w:rsidRPr="005B25A1">
        <w:rPr>
          <w:b/>
          <w:bCs/>
        </w:rPr>
        <w:t>Status:</w:t>
      </w:r>
      <w:r>
        <w:t xml:space="preserve"> </w:t>
      </w:r>
      <w:r>
        <w:rPr>
          <w:color w:val="0000FF"/>
        </w:rPr>
        <w:t>Not concluded</w:t>
      </w:r>
      <w:r>
        <w:t>.</w:t>
      </w:r>
    </w:p>
    <w:p w14:paraId="27166BB3" w14:textId="77777777" w:rsidR="00E00DA6" w:rsidRDefault="007615D6" w:rsidP="000A3FBD">
      <w:pPr>
        <w:pStyle w:val="NormTop"/>
      </w:pPr>
      <w:r>
        <w:rPr>
          <w:color w:val="0000FF"/>
        </w:rPr>
        <w:t>S2-2410299</w:t>
      </w:r>
      <w:r w:rsidRPr="00D53282">
        <w:t xml:space="preserve"> </w:t>
      </w:r>
      <w:r>
        <w:t>(CR) 23.501 CR5752 (Rel-19, 'B'): KI#1 Architecture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clarfication on reference architecutre for Local Offloading Management.</w:t>
      </w:r>
    </w:p>
    <w:p w14:paraId="222E77CA" w14:textId="77777777" w:rsidR="007615D6" w:rsidRPr="005B25A1" w:rsidRDefault="007615D6" w:rsidP="007615D6">
      <w:pPr>
        <w:keepNext/>
        <w:keepLines/>
        <w:rPr>
          <w:b/>
          <w:bCs/>
        </w:rPr>
      </w:pPr>
      <w:r w:rsidRPr="005B25A1">
        <w:rPr>
          <w:b/>
          <w:bCs/>
        </w:rPr>
        <w:t>Parallel discussion:</w:t>
      </w:r>
    </w:p>
    <w:p w14:paraId="6BB637FA" w14:textId="77777777" w:rsidR="007615D6" w:rsidRPr="005B25A1" w:rsidRDefault="007615D6" w:rsidP="007615D6">
      <w:pPr>
        <w:keepNext/>
        <w:keepLines/>
      </w:pPr>
      <w:r w:rsidRPr="005B25A1">
        <w:t>-</w:t>
      </w:r>
    </w:p>
    <w:p w14:paraId="488E697B" w14:textId="77777777" w:rsidR="007615D6" w:rsidRPr="005B25A1" w:rsidRDefault="007615D6" w:rsidP="007615D6">
      <w:pPr>
        <w:keepNext/>
        <w:keepLines/>
        <w:rPr>
          <w:b/>
          <w:bCs/>
        </w:rPr>
      </w:pPr>
      <w:r w:rsidRPr="005B25A1">
        <w:rPr>
          <w:b/>
          <w:bCs/>
        </w:rPr>
        <w:t>Plenary Discussion:</w:t>
      </w:r>
    </w:p>
    <w:p w14:paraId="1A7170AC" w14:textId="77777777" w:rsidR="007615D6" w:rsidRPr="005B25A1" w:rsidRDefault="007615D6" w:rsidP="007615D6">
      <w:pPr>
        <w:keepNext/>
        <w:keepLines/>
      </w:pPr>
      <w:r>
        <w:rPr>
          <w:color w:val="FF0000"/>
        </w:rPr>
        <w:t>NO DISCUSSION RECORDED</w:t>
      </w:r>
    </w:p>
    <w:p w14:paraId="0CFC39EC" w14:textId="77777777" w:rsidR="007615D6" w:rsidRPr="00EB0339" w:rsidRDefault="007615D6" w:rsidP="007615D6">
      <w:r w:rsidRPr="005B25A1">
        <w:rPr>
          <w:b/>
          <w:bCs/>
        </w:rPr>
        <w:t>Status:</w:t>
      </w:r>
      <w:r>
        <w:t xml:space="preserve"> </w:t>
      </w:r>
      <w:r>
        <w:rPr>
          <w:color w:val="0000FF"/>
        </w:rPr>
        <w:t>Not concluded</w:t>
      </w:r>
      <w:r>
        <w:t>.</w:t>
      </w:r>
    </w:p>
    <w:p w14:paraId="4346D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- 502 CRs Dependent on TS 23.548/01 agreement</w:t>
      </w:r>
    </w:p>
    <w:p w14:paraId="0FEC37BD" w14:textId="77777777" w:rsidR="00E00DA6" w:rsidRDefault="007615D6" w:rsidP="000A3FBD">
      <w:pPr>
        <w:pStyle w:val="NormTop"/>
      </w:pPr>
      <w:r>
        <w:rPr>
          <w:color w:val="0000FF"/>
        </w:rPr>
        <w:t>S2-2409764</w:t>
      </w:r>
      <w:r w:rsidRPr="00D53282">
        <w:t xml:space="preserve"> </w:t>
      </w:r>
      <w:r>
        <w:t>(CR) 23.502 CR4869R5 (Rel-19, 'B'): KI#1 Local I-SMF selection for Local Offloading Management (Source: [Samsung,]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 1. Add Local Offloading Management allowed indication and Local Offloading Management authorization indication in the subscription information. 2. Add Local Offloading Management related IEs in the SMF service. 3. Remove ENs.</w:t>
      </w:r>
    </w:p>
    <w:p w14:paraId="7422F8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S2-2409184</w:t>
      </w:r>
      <w:r>
        <w:t>.  Confirm Spec version used - CR states 19.0.0!</w:t>
      </w:r>
    </w:p>
    <w:p w14:paraId="7CA7BC20" w14:textId="77777777" w:rsidR="007615D6" w:rsidRPr="005B25A1" w:rsidRDefault="007615D6" w:rsidP="007615D6">
      <w:pPr>
        <w:keepNext/>
        <w:keepLines/>
        <w:rPr>
          <w:b/>
          <w:bCs/>
        </w:rPr>
      </w:pPr>
      <w:r w:rsidRPr="005B25A1">
        <w:rPr>
          <w:b/>
          <w:bCs/>
        </w:rPr>
        <w:t>Parallel discussion:</w:t>
      </w:r>
    </w:p>
    <w:p w14:paraId="49E920D2" w14:textId="77777777" w:rsidR="007615D6" w:rsidRPr="005B25A1" w:rsidRDefault="007615D6" w:rsidP="007615D6">
      <w:pPr>
        <w:keepNext/>
        <w:keepLines/>
      </w:pPr>
      <w:r w:rsidRPr="005B25A1">
        <w:t>-</w:t>
      </w:r>
    </w:p>
    <w:p w14:paraId="0F9CE23F" w14:textId="77777777" w:rsidR="007615D6" w:rsidRPr="005B25A1" w:rsidRDefault="007615D6" w:rsidP="007615D6">
      <w:pPr>
        <w:keepNext/>
        <w:keepLines/>
        <w:rPr>
          <w:b/>
          <w:bCs/>
        </w:rPr>
      </w:pPr>
      <w:r w:rsidRPr="005B25A1">
        <w:rPr>
          <w:b/>
          <w:bCs/>
        </w:rPr>
        <w:t>Plenary Discussion:</w:t>
      </w:r>
    </w:p>
    <w:p w14:paraId="10A04915" w14:textId="77777777" w:rsidR="007615D6" w:rsidRPr="005B25A1" w:rsidRDefault="007615D6" w:rsidP="007615D6">
      <w:pPr>
        <w:keepNext/>
        <w:keepLines/>
      </w:pPr>
      <w:r>
        <w:rPr>
          <w:color w:val="FF0000"/>
        </w:rPr>
        <w:t>NO DISCUSSION RECORDED</w:t>
      </w:r>
    </w:p>
    <w:p w14:paraId="702054F6" w14:textId="77777777" w:rsidR="007615D6" w:rsidRPr="00EB0339" w:rsidRDefault="007615D6" w:rsidP="007615D6">
      <w:r w:rsidRPr="005B25A1">
        <w:rPr>
          <w:b/>
          <w:bCs/>
        </w:rPr>
        <w:t>Status:</w:t>
      </w:r>
      <w:r>
        <w:t xml:space="preserve"> </w:t>
      </w:r>
      <w:r>
        <w:rPr>
          <w:color w:val="0000FF"/>
        </w:rPr>
        <w:t>Not concluded</w:t>
      </w:r>
      <w:r>
        <w:t>.</w:t>
      </w:r>
    </w:p>
    <w:p w14:paraId="23685343" w14:textId="77777777" w:rsidR="00E00DA6" w:rsidRDefault="007615D6" w:rsidP="000A3FBD">
      <w:pPr>
        <w:pStyle w:val="NormTop"/>
      </w:pPr>
      <w:r>
        <w:rPr>
          <w:color w:val="0000FF"/>
        </w:rPr>
        <w:lastRenderedPageBreak/>
        <w:t>S2-2409953</w:t>
      </w:r>
      <w:r w:rsidRPr="00D53282">
        <w:t xml:space="preserve"> </w:t>
      </w:r>
      <w:r>
        <w:t>(CR) 23.502 CR5042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744EE869" w14:textId="77777777" w:rsidR="007615D6" w:rsidRPr="005B25A1" w:rsidRDefault="007615D6" w:rsidP="007615D6">
      <w:pPr>
        <w:keepNext/>
        <w:keepLines/>
        <w:rPr>
          <w:b/>
          <w:bCs/>
        </w:rPr>
      </w:pPr>
      <w:r w:rsidRPr="005B25A1">
        <w:rPr>
          <w:b/>
          <w:bCs/>
        </w:rPr>
        <w:t>Parallel discussion:</w:t>
      </w:r>
    </w:p>
    <w:p w14:paraId="1236F165" w14:textId="77777777" w:rsidR="007615D6" w:rsidRPr="005B25A1" w:rsidRDefault="007615D6" w:rsidP="007615D6">
      <w:pPr>
        <w:keepNext/>
        <w:keepLines/>
      </w:pPr>
      <w:r w:rsidRPr="005B25A1">
        <w:t>-</w:t>
      </w:r>
    </w:p>
    <w:p w14:paraId="60D75CDF" w14:textId="77777777" w:rsidR="007615D6" w:rsidRPr="005B25A1" w:rsidRDefault="007615D6" w:rsidP="007615D6">
      <w:pPr>
        <w:keepNext/>
        <w:keepLines/>
        <w:rPr>
          <w:b/>
          <w:bCs/>
        </w:rPr>
      </w:pPr>
      <w:r w:rsidRPr="005B25A1">
        <w:rPr>
          <w:b/>
          <w:bCs/>
        </w:rPr>
        <w:t>Plenary Discussion:</w:t>
      </w:r>
    </w:p>
    <w:p w14:paraId="4112C528" w14:textId="77777777" w:rsidR="007615D6" w:rsidRPr="005B25A1" w:rsidRDefault="007615D6" w:rsidP="007615D6">
      <w:pPr>
        <w:keepNext/>
        <w:keepLines/>
      </w:pPr>
      <w:r>
        <w:rPr>
          <w:color w:val="FF0000"/>
        </w:rPr>
        <w:t>NO DISCUSSION RECORDED</w:t>
      </w:r>
    </w:p>
    <w:p w14:paraId="082269D3" w14:textId="77777777" w:rsidR="007615D6" w:rsidRPr="00EB0339" w:rsidRDefault="007615D6" w:rsidP="007615D6">
      <w:r w:rsidRPr="005B25A1">
        <w:rPr>
          <w:b/>
          <w:bCs/>
        </w:rPr>
        <w:t>Status:</w:t>
      </w:r>
      <w:r>
        <w:t xml:space="preserve"> </w:t>
      </w:r>
      <w:r>
        <w:rPr>
          <w:color w:val="0000FF"/>
        </w:rPr>
        <w:t>Not concluded</w:t>
      </w:r>
      <w:r>
        <w:t>.</w:t>
      </w:r>
    </w:p>
    <w:p w14:paraId="2B427269" w14:textId="77777777" w:rsidR="00E00DA6" w:rsidRDefault="007615D6" w:rsidP="000A3FBD">
      <w:pPr>
        <w:pStyle w:val="NormTop"/>
      </w:pPr>
      <w:r>
        <w:rPr>
          <w:color w:val="0000FF"/>
        </w:rPr>
        <w:t>S2-2410603</w:t>
      </w:r>
      <w:r w:rsidRPr="00D53282">
        <w:t xml:space="preserve"> </w:t>
      </w:r>
      <w:r>
        <w:t>(CR) 23.502 CR4982R1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2F2BE6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S2-2408562</w:t>
      </w:r>
      <w:r>
        <w:t>.</w:t>
      </w:r>
    </w:p>
    <w:p w14:paraId="424263AC" w14:textId="77777777" w:rsidR="007615D6" w:rsidRPr="005B25A1" w:rsidRDefault="007615D6" w:rsidP="007615D6">
      <w:pPr>
        <w:keepNext/>
        <w:keepLines/>
        <w:rPr>
          <w:b/>
          <w:bCs/>
        </w:rPr>
      </w:pPr>
      <w:r w:rsidRPr="005B25A1">
        <w:rPr>
          <w:b/>
          <w:bCs/>
        </w:rPr>
        <w:t>Parallel discussion:</w:t>
      </w:r>
    </w:p>
    <w:p w14:paraId="07F69A79" w14:textId="77777777" w:rsidR="007615D6" w:rsidRPr="005B25A1" w:rsidRDefault="007615D6" w:rsidP="007615D6">
      <w:pPr>
        <w:keepNext/>
        <w:keepLines/>
      </w:pPr>
      <w:r w:rsidRPr="005B25A1">
        <w:t>-</w:t>
      </w:r>
    </w:p>
    <w:p w14:paraId="1A90D765" w14:textId="77777777" w:rsidR="007615D6" w:rsidRPr="005B25A1" w:rsidRDefault="007615D6" w:rsidP="007615D6">
      <w:pPr>
        <w:keepNext/>
        <w:keepLines/>
        <w:rPr>
          <w:b/>
          <w:bCs/>
        </w:rPr>
      </w:pPr>
      <w:r w:rsidRPr="005B25A1">
        <w:rPr>
          <w:b/>
          <w:bCs/>
        </w:rPr>
        <w:t>Plenary Discussion:</w:t>
      </w:r>
    </w:p>
    <w:p w14:paraId="41A40373" w14:textId="77777777" w:rsidR="007615D6" w:rsidRPr="005B25A1" w:rsidRDefault="007615D6" w:rsidP="007615D6">
      <w:pPr>
        <w:keepNext/>
        <w:keepLines/>
      </w:pPr>
      <w:r>
        <w:rPr>
          <w:color w:val="FF0000"/>
        </w:rPr>
        <w:t>NO DISCUSSION RECORDED</w:t>
      </w:r>
    </w:p>
    <w:p w14:paraId="4C2530BD" w14:textId="77777777" w:rsidR="007615D6" w:rsidRPr="00EB0339" w:rsidRDefault="007615D6" w:rsidP="007615D6">
      <w:r w:rsidRPr="005B25A1">
        <w:rPr>
          <w:b/>
          <w:bCs/>
        </w:rPr>
        <w:t>Status:</w:t>
      </w:r>
      <w:r>
        <w:t xml:space="preserve"> </w:t>
      </w:r>
      <w:r>
        <w:rPr>
          <w:color w:val="0000FF"/>
        </w:rPr>
        <w:t>Not concluded</w:t>
      </w:r>
      <w:r>
        <w:t>.</w:t>
      </w:r>
    </w:p>
    <w:p w14:paraId="49CB93F5" w14:textId="77777777" w:rsidR="00E00DA6" w:rsidRDefault="007615D6" w:rsidP="000A3FBD">
      <w:pPr>
        <w:pStyle w:val="NormTop"/>
      </w:pPr>
      <w:r>
        <w:rPr>
          <w:color w:val="0000FF"/>
        </w:rPr>
        <w:t>S2-2410231</w:t>
      </w:r>
      <w:r w:rsidRPr="00D53282">
        <w:t xml:space="preserve"> </w:t>
      </w:r>
      <w:r>
        <w:t>(CR) 23.502 CR4869R6 (Rel-19, 'B'): KI#1 Local I-SMF selection for Local Offloading Management (Source: Samsung,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w:t>
      </w:r>
    </w:p>
    <w:p w14:paraId="21F7FA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S2-2409184</w:t>
      </w:r>
      <w:r>
        <w:t>.</w:t>
      </w:r>
    </w:p>
    <w:p w14:paraId="4161C5D7" w14:textId="77777777" w:rsidR="007615D6" w:rsidRPr="005B25A1" w:rsidRDefault="007615D6" w:rsidP="007615D6">
      <w:pPr>
        <w:keepNext/>
        <w:keepLines/>
        <w:rPr>
          <w:b/>
          <w:bCs/>
        </w:rPr>
      </w:pPr>
      <w:r w:rsidRPr="005B25A1">
        <w:rPr>
          <w:b/>
          <w:bCs/>
        </w:rPr>
        <w:t>Convenor comment:</w:t>
      </w:r>
    </w:p>
    <w:p w14:paraId="5EEF92FC" w14:textId="77777777" w:rsidR="007615D6" w:rsidRPr="005B25A1" w:rsidRDefault="007615D6" w:rsidP="007615D6">
      <w:pPr>
        <w:keepNext/>
        <w:keepLines/>
      </w:pPr>
      <w:r w:rsidRPr="005B25A1">
        <w:t>Baseline.</w:t>
      </w:r>
    </w:p>
    <w:p w14:paraId="27E6AB22" w14:textId="77777777" w:rsidR="007615D6" w:rsidRPr="005B25A1" w:rsidRDefault="007615D6" w:rsidP="007615D6">
      <w:pPr>
        <w:keepNext/>
        <w:keepLines/>
        <w:rPr>
          <w:b/>
          <w:bCs/>
        </w:rPr>
      </w:pPr>
      <w:r w:rsidRPr="005B25A1">
        <w:rPr>
          <w:b/>
          <w:bCs/>
        </w:rPr>
        <w:t>Parallel discussion:</w:t>
      </w:r>
    </w:p>
    <w:p w14:paraId="57400C2B" w14:textId="77777777" w:rsidR="007615D6" w:rsidRPr="005B25A1" w:rsidRDefault="007615D6" w:rsidP="007615D6">
      <w:pPr>
        <w:keepNext/>
        <w:keepLines/>
      </w:pPr>
      <w:r w:rsidRPr="005B25A1">
        <w:t>-</w:t>
      </w:r>
    </w:p>
    <w:p w14:paraId="4F1FBF23" w14:textId="77777777" w:rsidR="007615D6" w:rsidRPr="005B25A1" w:rsidRDefault="007615D6" w:rsidP="007615D6">
      <w:pPr>
        <w:keepNext/>
        <w:keepLines/>
        <w:rPr>
          <w:b/>
          <w:bCs/>
        </w:rPr>
      </w:pPr>
      <w:r w:rsidRPr="005B25A1">
        <w:rPr>
          <w:b/>
          <w:bCs/>
        </w:rPr>
        <w:t>Plenary Discussion:</w:t>
      </w:r>
    </w:p>
    <w:p w14:paraId="0FF482AD" w14:textId="77777777" w:rsidR="007615D6" w:rsidRPr="005B25A1" w:rsidRDefault="007615D6" w:rsidP="007615D6">
      <w:pPr>
        <w:keepNext/>
        <w:keepLines/>
      </w:pPr>
      <w:r>
        <w:rPr>
          <w:color w:val="FF0000"/>
        </w:rPr>
        <w:t>NO DISCUSSION RECORDED</w:t>
      </w:r>
    </w:p>
    <w:p w14:paraId="3245DBF9" w14:textId="77777777" w:rsidR="007615D6" w:rsidRPr="00EB0339" w:rsidRDefault="007615D6" w:rsidP="007615D6">
      <w:r w:rsidRPr="005B25A1">
        <w:rPr>
          <w:b/>
          <w:bCs/>
        </w:rPr>
        <w:t>Status:</w:t>
      </w:r>
      <w:r>
        <w:t xml:space="preserve"> </w:t>
      </w:r>
      <w:r>
        <w:rPr>
          <w:color w:val="0000FF"/>
        </w:rPr>
        <w:t>Not concluded</w:t>
      </w:r>
      <w:r>
        <w:t>.</w:t>
      </w:r>
    </w:p>
    <w:p w14:paraId="3D14B0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 Management at I-SMF</w:t>
      </w:r>
    </w:p>
    <w:p w14:paraId="5DD658A3" w14:textId="77777777" w:rsidR="00E00DA6" w:rsidRDefault="007615D6" w:rsidP="000A3FBD">
      <w:pPr>
        <w:pStyle w:val="NormTop"/>
      </w:pPr>
      <w:r>
        <w:rPr>
          <w:color w:val="0000FF"/>
        </w:rPr>
        <w:t>S2-2410232</w:t>
      </w:r>
      <w:r w:rsidRPr="00D53282">
        <w:t xml:space="preserve"> </w:t>
      </w:r>
      <w:r>
        <w:t>(CR) 23.548 CR0264 (Rel-19, 'B'): KI#1 EDI management at I-SMF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I-SMF to optionally indicate DNAI when subscribing for EDI Add further clarification on BaselineDNSPattern Management by I-SMF.</w:t>
      </w:r>
    </w:p>
    <w:p w14:paraId="03133BB0" w14:textId="77777777" w:rsidR="007615D6" w:rsidRPr="005B25A1" w:rsidRDefault="007615D6" w:rsidP="007615D6">
      <w:pPr>
        <w:keepNext/>
        <w:keepLines/>
        <w:rPr>
          <w:b/>
          <w:bCs/>
        </w:rPr>
      </w:pPr>
      <w:r w:rsidRPr="005B25A1">
        <w:rPr>
          <w:b/>
          <w:bCs/>
        </w:rPr>
        <w:t>Convenor comment:</w:t>
      </w:r>
    </w:p>
    <w:p w14:paraId="13E57395" w14:textId="77777777" w:rsidR="007615D6" w:rsidRPr="005B25A1" w:rsidRDefault="007615D6" w:rsidP="007615D6">
      <w:pPr>
        <w:keepNext/>
        <w:keepLines/>
      </w:pPr>
      <w:r w:rsidRPr="005B25A1">
        <w:t>Baseline.</w:t>
      </w:r>
    </w:p>
    <w:p w14:paraId="648FC7C9" w14:textId="77777777" w:rsidR="007615D6" w:rsidRPr="005B25A1" w:rsidRDefault="007615D6" w:rsidP="007615D6">
      <w:pPr>
        <w:keepNext/>
        <w:keepLines/>
        <w:rPr>
          <w:b/>
          <w:bCs/>
        </w:rPr>
      </w:pPr>
      <w:r w:rsidRPr="005B25A1">
        <w:rPr>
          <w:b/>
          <w:bCs/>
        </w:rPr>
        <w:t>Parallel discussion:</w:t>
      </w:r>
    </w:p>
    <w:p w14:paraId="7AF064C0" w14:textId="77777777" w:rsidR="007615D6" w:rsidRPr="005B25A1" w:rsidRDefault="007615D6" w:rsidP="007615D6">
      <w:pPr>
        <w:keepNext/>
        <w:keepLines/>
      </w:pPr>
      <w:r w:rsidRPr="005B25A1">
        <w:t>-</w:t>
      </w:r>
    </w:p>
    <w:p w14:paraId="735607D1" w14:textId="77777777" w:rsidR="007615D6" w:rsidRPr="005B25A1" w:rsidRDefault="007615D6" w:rsidP="007615D6">
      <w:pPr>
        <w:keepNext/>
        <w:keepLines/>
        <w:rPr>
          <w:b/>
          <w:bCs/>
        </w:rPr>
      </w:pPr>
      <w:r w:rsidRPr="005B25A1">
        <w:rPr>
          <w:b/>
          <w:bCs/>
        </w:rPr>
        <w:t>Plenary Discussion:</w:t>
      </w:r>
    </w:p>
    <w:p w14:paraId="4676D6AF" w14:textId="77777777" w:rsidR="007615D6" w:rsidRPr="005B25A1" w:rsidRDefault="007615D6" w:rsidP="007615D6">
      <w:pPr>
        <w:keepNext/>
        <w:keepLines/>
      </w:pPr>
      <w:r>
        <w:rPr>
          <w:color w:val="FF0000"/>
        </w:rPr>
        <w:t>NO DISCUSSION RECORDED</w:t>
      </w:r>
    </w:p>
    <w:p w14:paraId="5816D7DB" w14:textId="77777777" w:rsidR="007615D6" w:rsidRPr="00EB0339" w:rsidRDefault="007615D6" w:rsidP="007615D6">
      <w:r w:rsidRPr="005B25A1">
        <w:rPr>
          <w:b/>
          <w:bCs/>
        </w:rPr>
        <w:t>Status:</w:t>
      </w:r>
      <w:r>
        <w:t xml:space="preserve"> </w:t>
      </w:r>
      <w:r>
        <w:rPr>
          <w:color w:val="0000FF"/>
        </w:rPr>
        <w:t>Not concluded</w:t>
      </w:r>
      <w:r>
        <w:t>.</w:t>
      </w:r>
    </w:p>
    <w:p w14:paraId="7F63D60E" w14:textId="77777777" w:rsidR="00E00DA6" w:rsidRDefault="007615D6" w:rsidP="000A3FBD">
      <w:pPr>
        <w:pStyle w:val="NormTop"/>
      </w:pPr>
      <w:r>
        <w:rPr>
          <w:color w:val="0000FF"/>
        </w:rPr>
        <w:t>S2-2409766</w:t>
      </w:r>
      <w:r w:rsidRPr="00D53282">
        <w:t xml:space="preserve"> </w:t>
      </w:r>
      <w:r>
        <w:t>(CR) 23.548 CR0257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calrification that if the SMF only cares about EDI related with some DNAI(s), it can also indiacte DNAI(s) when subscribing EDI.</w:t>
      </w:r>
    </w:p>
    <w:p w14:paraId="3417CDB3" w14:textId="77777777" w:rsidR="007615D6" w:rsidRPr="005B25A1" w:rsidRDefault="007615D6" w:rsidP="007615D6">
      <w:pPr>
        <w:keepNext/>
        <w:keepLines/>
        <w:rPr>
          <w:b/>
          <w:bCs/>
        </w:rPr>
      </w:pPr>
      <w:r w:rsidRPr="005B25A1">
        <w:rPr>
          <w:b/>
          <w:bCs/>
        </w:rPr>
        <w:t>Convenor comment:</w:t>
      </w:r>
    </w:p>
    <w:p w14:paraId="103B1430" w14:textId="77777777" w:rsidR="007615D6" w:rsidRPr="005B25A1" w:rsidRDefault="007615D6" w:rsidP="007615D6">
      <w:pPr>
        <w:keepNext/>
        <w:keepLines/>
      </w:pPr>
      <w:r w:rsidRPr="005B25A1">
        <w:t>Merge into 10232?</w:t>
      </w:r>
    </w:p>
    <w:p w14:paraId="458225D7" w14:textId="77777777" w:rsidR="007615D6" w:rsidRPr="005B25A1" w:rsidRDefault="007615D6" w:rsidP="007615D6">
      <w:pPr>
        <w:keepNext/>
        <w:keepLines/>
        <w:rPr>
          <w:b/>
          <w:bCs/>
        </w:rPr>
      </w:pPr>
      <w:r w:rsidRPr="005B25A1">
        <w:rPr>
          <w:b/>
          <w:bCs/>
        </w:rPr>
        <w:t>Parallel discussion:</w:t>
      </w:r>
    </w:p>
    <w:p w14:paraId="2CF28FFC" w14:textId="77777777" w:rsidR="007615D6" w:rsidRPr="005B25A1" w:rsidRDefault="007615D6" w:rsidP="007615D6">
      <w:pPr>
        <w:keepNext/>
        <w:keepLines/>
      </w:pPr>
      <w:r w:rsidRPr="005B25A1">
        <w:t>-</w:t>
      </w:r>
    </w:p>
    <w:p w14:paraId="708A7915" w14:textId="77777777" w:rsidR="007615D6" w:rsidRPr="005B25A1" w:rsidRDefault="007615D6" w:rsidP="007615D6">
      <w:pPr>
        <w:keepNext/>
        <w:keepLines/>
        <w:rPr>
          <w:b/>
          <w:bCs/>
        </w:rPr>
      </w:pPr>
      <w:r w:rsidRPr="005B25A1">
        <w:rPr>
          <w:b/>
          <w:bCs/>
        </w:rPr>
        <w:t>Plenary Discussion:</w:t>
      </w:r>
    </w:p>
    <w:p w14:paraId="0B53FFDC" w14:textId="77777777" w:rsidR="007615D6" w:rsidRPr="005B25A1" w:rsidRDefault="007615D6" w:rsidP="007615D6">
      <w:pPr>
        <w:keepNext/>
        <w:keepLines/>
      </w:pPr>
      <w:r>
        <w:rPr>
          <w:color w:val="FF0000"/>
        </w:rPr>
        <w:t>NO DISCUSSION RECORDED</w:t>
      </w:r>
    </w:p>
    <w:p w14:paraId="308B5DAF" w14:textId="77777777" w:rsidR="007615D6" w:rsidRPr="00EB0339" w:rsidRDefault="007615D6" w:rsidP="007615D6">
      <w:r w:rsidRPr="005B25A1">
        <w:rPr>
          <w:b/>
          <w:bCs/>
        </w:rPr>
        <w:t>Status:</w:t>
      </w:r>
      <w:r>
        <w:t xml:space="preserve"> </w:t>
      </w:r>
      <w:r>
        <w:rPr>
          <w:color w:val="0000FF"/>
        </w:rPr>
        <w:t>Not concluded</w:t>
      </w:r>
      <w:r>
        <w:t>.</w:t>
      </w:r>
    </w:p>
    <w:p w14:paraId="6D95D657" w14:textId="77777777" w:rsidR="00E00DA6" w:rsidRDefault="007615D6" w:rsidP="000A3FBD">
      <w:pPr>
        <w:pStyle w:val="NormTop"/>
      </w:pPr>
      <w:r>
        <w:rPr>
          <w:color w:val="0000FF"/>
        </w:rPr>
        <w:t>S2-2409767</w:t>
      </w:r>
      <w:r w:rsidRPr="00D53282">
        <w:t xml:space="preserve"> </w:t>
      </w:r>
      <w:r>
        <w:t>(CR) 23.502 CR5017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284CCAA8" w14:textId="77777777" w:rsidR="007615D6" w:rsidRPr="005B25A1" w:rsidRDefault="007615D6" w:rsidP="007615D6">
      <w:pPr>
        <w:keepNext/>
        <w:keepLines/>
        <w:rPr>
          <w:b/>
          <w:bCs/>
        </w:rPr>
      </w:pPr>
      <w:r w:rsidRPr="005B25A1">
        <w:rPr>
          <w:b/>
          <w:bCs/>
        </w:rPr>
        <w:t>Convenor comment:</w:t>
      </w:r>
    </w:p>
    <w:p w14:paraId="25075D09" w14:textId="77777777" w:rsidR="007615D6" w:rsidRPr="005B25A1" w:rsidRDefault="007615D6" w:rsidP="007615D6">
      <w:pPr>
        <w:keepNext/>
        <w:keepLines/>
      </w:pPr>
      <w:r w:rsidRPr="005B25A1">
        <w:t>Handle.</w:t>
      </w:r>
    </w:p>
    <w:p w14:paraId="2688D91E" w14:textId="77777777" w:rsidR="007615D6" w:rsidRPr="005B25A1" w:rsidRDefault="007615D6" w:rsidP="007615D6">
      <w:pPr>
        <w:keepNext/>
        <w:keepLines/>
        <w:rPr>
          <w:b/>
          <w:bCs/>
        </w:rPr>
      </w:pPr>
      <w:r w:rsidRPr="005B25A1">
        <w:rPr>
          <w:b/>
          <w:bCs/>
        </w:rPr>
        <w:t>Parallel discussion:</w:t>
      </w:r>
    </w:p>
    <w:p w14:paraId="6AFE2C3D" w14:textId="77777777" w:rsidR="007615D6" w:rsidRPr="005B25A1" w:rsidRDefault="007615D6" w:rsidP="007615D6">
      <w:pPr>
        <w:keepNext/>
        <w:keepLines/>
      </w:pPr>
      <w:r w:rsidRPr="005B25A1">
        <w:t>-</w:t>
      </w:r>
    </w:p>
    <w:p w14:paraId="33F3FFEB" w14:textId="77777777" w:rsidR="007615D6" w:rsidRPr="005B25A1" w:rsidRDefault="007615D6" w:rsidP="007615D6">
      <w:pPr>
        <w:keepNext/>
        <w:keepLines/>
        <w:rPr>
          <w:b/>
          <w:bCs/>
        </w:rPr>
      </w:pPr>
      <w:r w:rsidRPr="005B25A1">
        <w:rPr>
          <w:b/>
          <w:bCs/>
        </w:rPr>
        <w:t>Plenary Discussion:</w:t>
      </w:r>
    </w:p>
    <w:p w14:paraId="32ADB99B" w14:textId="77777777" w:rsidR="007615D6" w:rsidRPr="005B25A1" w:rsidRDefault="007615D6" w:rsidP="007615D6">
      <w:pPr>
        <w:keepNext/>
        <w:keepLines/>
      </w:pPr>
      <w:r>
        <w:rPr>
          <w:color w:val="FF0000"/>
        </w:rPr>
        <w:t>NO DISCUSSION RECORDED</w:t>
      </w:r>
    </w:p>
    <w:p w14:paraId="4DB643FA" w14:textId="77777777" w:rsidR="007615D6" w:rsidRPr="00EB0339" w:rsidRDefault="007615D6" w:rsidP="007615D6">
      <w:r w:rsidRPr="005B25A1">
        <w:rPr>
          <w:b/>
          <w:bCs/>
        </w:rPr>
        <w:t>Status:</w:t>
      </w:r>
      <w:r>
        <w:t xml:space="preserve"> </w:t>
      </w:r>
      <w:r>
        <w:rPr>
          <w:color w:val="0000FF"/>
        </w:rPr>
        <w:t>Not concluded</w:t>
      </w:r>
      <w:r>
        <w:t>.</w:t>
      </w:r>
    </w:p>
    <w:p w14:paraId="645AB1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EAS rediscovery with I-SMF</w:t>
      </w:r>
    </w:p>
    <w:p w14:paraId="06547F42" w14:textId="77777777" w:rsidR="00E00DA6" w:rsidRDefault="007615D6" w:rsidP="000A3FBD">
      <w:pPr>
        <w:pStyle w:val="NormTop"/>
      </w:pPr>
      <w:r>
        <w:rPr>
          <w:color w:val="0000FF"/>
        </w:rPr>
        <w:t>S2-2409768</w:t>
      </w:r>
      <w:r w:rsidRPr="00D53282">
        <w:t xml:space="preserve"> </w:t>
      </w:r>
      <w:r>
        <w:t>(CR) 23.548 CR0258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related descriptions for AF triggered EAS rediscovery in clause 6.2.3.3.</w:t>
      </w:r>
    </w:p>
    <w:p w14:paraId="72A2BB59" w14:textId="77777777" w:rsidR="007615D6" w:rsidRPr="005B25A1" w:rsidRDefault="007615D6" w:rsidP="007615D6">
      <w:pPr>
        <w:keepNext/>
        <w:keepLines/>
        <w:rPr>
          <w:b/>
          <w:bCs/>
        </w:rPr>
      </w:pPr>
      <w:r w:rsidRPr="005B25A1">
        <w:rPr>
          <w:b/>
          <w:bCs/>
        </w:rPr>
        <w:t>Convenor comment:</w:t>
      </w:r>
    </w:p>
    <w:p w14:paraId="67FA4442" w14:textId="77777777" w:rsidR="007615D6" w:rsidRPr="005B25A1" w:rsidRDefault="007615D6" w:rsidP="007615D6">
      <w:pPr>
        <w:keepNext/>
        <w:keepLines/>
      </w:pPr>
      <w:r w:rsidRPr="005B25A1">
        <w:t>Handle.</w:t>
      </w:r>
    </w:p>
    <w:p w14:paraId="07198CCB" w14:textId="77777777" w:rsidR="007615D6" w:rsidRPr="005B25A1" w:rsidRDefault="007615D6" w:rsidP="007615D6">
      <w:pPr>
        <w:keepNext/>
        <w:keepLines/>
        <w:rPr>
          <w:b/>
          <w:bCs/>
        </w:rPr>
      </w:pPr>
      <w:r w:rsidRPr="005B25A1">
        <w:rPr>
          <w:b/>
          <w:bCs/>
        </w:rPr>
        <w:t>Parallel discussion:</w:t>
      </w:r>
    </w:p>
    <w:p w14:paraId="7A3B0209" w14:textId="77777777" w:rsidR="007615D6" w:rsidRPr="005B25A1" w:rsidRDefault="007615D6" w:rsidP="007615D6">
      <w:pPr>
        <w:keepNext/>
        <w:keepLines/>
      </w:pPr>
      <w:r w:rsidRPr="005B25A1">
        <w:t>-</w:t>
      </w:r>
    </w:p>
    <w:p w14:paraId="44CA1F9C" w14:textId="77777777" w:rsidR="007615D6" w:rsidRPr="005B25A1" w:rsidRDefault="007615D6" w:rsidP="007615D6">
      <w:pPr>
        <w:keepNext/>
        <w:keepLines/>
        <w:rPr>
          <w:b/>
          <w:bCs/>
        </w:rPr>
      </w:pPr>
      <w:r w:rsidRPr="005B25A1">
        <w:rPr>
          <w:b/>
          <w:bCs/>
        </w:rPr>
        <w:t>Plenary Discussion:</w:t>
      </w:r>
    </w:p>
    <w:p w14:paraId="192B85C1" w14:textId="77777777" w:rsidR="007615D6" w:rsidRPr="005B25A1" w:rsidRDefault="007615D6" w:rsidP="007615D6">
      <w:pPr>
        <w:keepNext/>
        <w:keepLines/>
      </w:pPr>
      <w:r>
        <w:rPr>
          <w:color w:val="FF0000"/>
        </w:rPr>
        <w:t>NO DISCUSSION RECORDED</w:t>
      </w:r>
    </w:p>
    <w:p w14:paraId="35B70E09" w14:textId="77777777" w:rsidR="007615D6" w:rsidRPr="00EB0339" w:rsidRDefault="007615D6" w:rsidP="007615D6">
      <w:r w:rsidRPr="005B25A1">
        <w:rPr>
          <w:b/>
          <w:bCs/>
        </w:rPr>
        <w:t>Status:</w:t>
      </w:r>
      <w:r>
        <w:t xml:space="preserve"> </w:t>
      </w:r>
      <w:r>
        <w:rPr>
          <w:color w:val="0000FF"/>
        </w:rPr>
        <w:t>Not concluded</w:t>
      </w:r>
      <w:r>
        <w:t>.</w:t>
      </w:r>
    </w:p>
    <w:p w14:paraId="4AA24FB4" w14:textId="77777777" w:rsidR="00E00DA6" w:rsidRDefault="007615D6" w:rsidP="000A3FBD">
      <w:pPr>
        <w:pStyle w:val="NormTop"/>
      </w:pPr>
      <w:r>
        <w:rPr>
          <w:color w:val="0000FF"/>
        </w:rPr>
        <w:t>S2-2409769</w:t>
      </w:r>
      <w:r w:rsidRPr="00D53282">
        <w:t xml:space="preserve"> </w:t>
      </w:r>
      <w:r>
        <w:t>(CR) 23.502 CR4896R2 (Rel-19, 'B'): 23.502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4FD87D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S2-2408869</w:t>
      </w:r>
      <w:r>
        <w:t>.</w:t>
      </w:r>
    </w:p>
    <w:p w14:paraId="3F52063D" w14:textId="77777777" w:rsidR="007615D6" w:rsidRPr="005B25A1" w:rsidRDefault="007615D6" w:rsidP="007615D6">
      <w:pPr>
        <w:keepNext/>
        <w:keepLines/>
        <w:rPr>
          <w:b/>
          <w:bCs/>
        </w:rPr>
      </w:pPr>
      <w:r w:rsidRPr="005B25A1">
        <w:rPr>
          <w:b/>
          <w:bCs/>
        </w:rPr>
        <w:t>Convenor comment:</w:t>
      </w:r>
    </w:p>
    <w:p w14:paraId="48C61AFE" w14:textId="77777777" w:rsidR="007615D6" w:rsidRPr="005B25A1" w:rsidRDefault="007615D6" w:rsidP="007615D6">
      <w:pPr>
        <w:keepNext/>
        <w:keepLines/>
      </w:pPr>
      <w:r w:rsidRPr="005B25A1">
        <w:t>Handle.</w:t>
      </w:r>
    </w:p>
    <w:p w14:paraId="73064B07" w14:textId="77777777" w:rsidR="007615D6" w:rsidRPr="005B25A1" w:rsidRDefault="007615D6" w:rsidP="007615D6">
      <w:pPr>
        <w:keepNext/>
        <w:keepLines/>
        <w:rPr>
          <w:b/>
          <w:bCs/>
        </w:rPr>
      </w:pPr>
      <w:r w:rsidRPr="005B25A1">
        <w:rPr>
          <w:b/>
          <w:bCs/>
        </w:rPr>
        <w:t>Parallel discussion:</w:t>
      </w:r>
    </w:p>
    <w:p w14:paraId="537933B1" w14:textId="77777777" w:rsidR="007615D6" w:rsidRPr="005B25A1" w:rsidRDefault="007615D6" w:rsidP="007615D6">
      <w:pPr>
        <w:keepNext/>
        <w:keepLines/>
      </w:pPr>
      <w:r w:rsidRPr="005B25A1">
        <w:t>-</w:t>
      </w:r>
    </w:p>
    <w:p w14:paraId="6BC0F9B8" w14:textId="77777777" w:rsidR="007615D6" w:rsidRPr="005B25A1" w:rsidRDefault="007615D6" w:rsidP="007615D6">
      <w:pPr>
        <w:keepNext/>
        <w:keepLines/>
        <w:rPr>
          <w:b/>
          <w:bCs/>
        </w:rPr>
      </w:pPr>
      <w:r w:rsidRPr="005B25A1">
        <w:rPr>
          <w:b/>
          <w:bCs/>
        </w:rPr>
        <w:t>Plenary Discussion:</w:t>
      </w:r>
    </w:p>
    <w:p w14:paraId="653901AD" w14:textId="77777777" w:rsidR="007615D6" w:rsidRPr="005B25A1" w:rsidRDefault="007615D6" w:rsidP="007615D6">
      <w:pPr>
        <w:keepNext/>
        <w:keepLines/>
      </w:pPr>
      <w:r>
        <w:rPr>
          <w:color w:val="FF0000"/>
        </w:rPr>
        <w:t>NO DISCUSSION RECORDED</w:t>
      </w:r>
    </w:p>
    <w:p w14:paraId="5702312C" w14:textId="77777777" w:rsidR="007615D6" w:rsidRPr="00EB0339" w:rsidRDefault="007615D6" w:rsidP="007615D6">
      <w:r w:rsidRPr="005B25A1">
        <w:rPr>
          <w:b/>
          <w:bCs/>
        </w:rPr>
        <w:t>Status:</w:t>
      </w:r>
      <w:r>
        <w:t xml:space="preserve"> </w:t>
      </w:r>
      <w:r>
        <w:rPr>
          <w:color w:val="0000FF"/>
        </w:rPr>
        <w:t>Not concluded</w:t>
      </w:r>
      <w:r>
        <w:t>.</w:t>
      </w:r>
    </w:p>
    <w:p w14:paraId="0A2551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 policy handling - 548 CRs</w:t>
      </w:r>
    </w:p>
    <w:p w14:paraId="54ADF661" w14:textId="77777777" w:rsidR="00E00DA6" w:rsidRDefault="007615D6" w:rsidP="000A3FBD">
      <w:pPr>
        <w:pStyle w:val="NormTop"/>
      </w:pPr>
      <w:r>
        <w:rPr>
          <w:color w:val="0000FF"/>
        </w:rPr>
        <w:t>S2-2410248</w:t>
      </w:r>
      <w:r w:rsidRPr="00D53282">
        <w:t xml:space="preserve"> </w:t>
      </w:r>
      <w:r>
        <w:t>(DISCUSSION) KI#1: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discusses about the how to do the local offloading at the I-SMF.</w:t>
      </w:r>
    </w:p>
    <w:p w14:paraId="30D1D289" w14:textId="77777777" w:rsidR="007615D6" w:rsidRPr="005B25A1" w:rsidRDefault="007615D6" w:rsidP="007615D6">
      <w:pPr>
        <w:keepNext/>
        <w:keepLines/>
        <w:rPr>
          <w:b/>
          <w:bCs/>
        </w:rPr>
      </w:pPr>
      <w:r w:rsidRPr="005B25A1">
        <w:rPr>
          <w:b/>
          <w:bCs/>
        </w:rPr>
        <w:t>Parallel discussion:</w:t>
      </w:r>
    </w:p>
    <w:p w14:paraId="7C86AFCD" w14:textId="77777777" w:rsidR="007615D6" w:rsidRPr="005B25A1" w:rsidRDefault="007615D6" w:rsidP="007615D6">
      <w:pPr>
        <w:keepNext/>
        <w:keepLines/>
      </w:pPr>
      <w:r w:rsidRPr="005B25A1">
        <w:t>-</w:t>
      </w:r>
    </w:p>
    <w:p w14:paraId="56134A1A" w14:textId="77777777" w:rsidR="007615D6" w:rsidRPr="005B25A1" w:rsidRDefault="007615D6" w:rsidP="007615D6">
      <w:pPr>
        <w:keepNext/>
        <w:keepLines/>
        <w:rPr>
          <w:b/>
          <w:bCs/>
        </w:rPr>
      </w:pPr>
      <w:r w:rsidRPr="005B25A1">
        <w:rPr>
          <w:b/>
          <w:bCs/>
        </w:rPr>
        <w:t>Plenary Discussion:</w:t>
      </w:r>
    </w:p>
    <w:p w14:paraId="3D0EA063" w14:textId="77777777" w:rsidR="007615D6" w:rsidRPr="005B25A1" w:rsidRDefault="007615D6" w:rsidP="007615D6">
      <w:pPr>
        <w:keepNext/>
        <w:keepLines/>
      </w:pPr>
      <w:r>
        <w:rPr>
          <w:color w:val="FF0000"/>
        </w:rPr>
        <w:t>NO DISCUSSION RECORDED</w:t>
      </w:r>
    </w:p>
    <w:p w14:paraId="752BC0BE" w14:textId="77777777" w:rsidR="007615D6" w:rsidRPr="00EB0339" w:rsidRDefault="007615D6" w:rsidP="007615D6">
      <w:r w:rsidRPr="005B25A1">
        <w:rPr>
          <w:b/>
          <w:bCs/>
        </w:rPr>
        <w:t>Status:</w:t>
      </w:r>
      <w:r>
        <w:t xml:space="preserve"> </w:t>
      </w:r>
      <w:r>
        <w:rPr>
          <w:color w:val="0000FF"/>
        </w:rPr>
        <w:t>Not concluded</w:t>
      </w:r>
      <w:r>
        <w:t>.</w:t>
      </w:r>
    </w:p>
    <w:p w14:paraId="2A8E1D81" w14:textId="77777777" w:rsidR="00E00DA6" w:rsidRDefault="007615D6" w:rsidP="000A3FBD">
      <w:pPr>
        <w:pStyle w:val="NormTop"/>
      </w:pPr>
      <w:r>
        <w:rPr>
          <w:color w:val="0000FF"/>
        </w:rPr>
        <w:lastRenderedPageBreak/>
        <w:t>S2-2410249</w:t>
      </w:r>
      <w:r w:rsidRPr="00D53282">
        <w:t xml:space="preserve"> </w:t>
      </w:r>
      <w:r>
        <w:t>(CR) 23.548 CR0240R3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PDU sessions supporting Local Offloading Management. Rev3: Charify I-SMF generates N4 rule for local offloading management.</w:t>
      </w:r>
    </w:p>
    <w:p w14:paraId="290EA7A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S2-2409143</w:t>
      </w:r>
      <w:r>
        <w:t>.  Confirm Spec version used - CR states 19.1.0!</w:t>
      </w:r>
    </w:p>
    <w:p w14:paraId="324321BD" w14:textId="77777777" w:rsidR="007615D6" w:rsidRPr="005B25A1" w:rsidRDefault="007615D6" w:rsidP="007615D6">
      <w:pPr>
        <w:keepNext/>
        <w:keepLines/>
        <w:rPr>
          <w:b/>
          <w:bCs/>
        </w:rPr>
      </w:pPr>
      <w:r w:rsidRPr="005B25A1">
        <w:rPr>
          <w:b/>
          <w:bCs/>
        </w:rPr>
        <w:t>Convenor comment:</w:t>
      </w:r>
    </w:p>
    <w:p w14:paraId="54722899" w14:textId="77777777" w:rsidR="007615D6" w:rsidRPr="005B25A1" w:rsidRDefault="007615D6" w:rsidP="007615D6">
      <w:pPr>
        <w:keepNext/>
        <w:keepLines/>
      </w:pPr>
      <w:r w:rsidRPr="005B25A1">
        <w:t>Baseline - I-SMF generates N4 rules.</w:t>
      </w:r>
    </w:p>
    <w:p w14:paraId="3A8C66B9" w14:textId="77777777" w:rsidR="007615D6" w:rsidRPr="005B25A1" w:rsidRDefault="007615D6" w:rsidP="007615D6">
      <w:pPr>
        <w:keepNext/>
        <w:keepLines/>
        <w:rPr>
          <w:b/>
          <w:bCs/>
        </w:rPr>
      </w:pPr>
      <w:r w:rsidRPr="005B25A1">
        <w:rPr>
          <w:b/>
          <w:bCs/>
        </w:rPr>
        <w:t>Parallel discussion:</w:t>
      </w:r>
    </w:p>
    <w:p w14:paraId="374DABB0" w14:textId="77777777" w:rsidR="007615D6" w:rsidRPr="005B25A1" w:rsidRDefault="007615D6" w:rsidP="007615D6">
      <w:pPr>
        <w:keepNext/>
        <w:keepLines/>
      </w:pPr>
      <w:r w:rsidRPr="005B25A1">
        <w:t>-</w:t>
      </w:r>
    </w:p>
    <w:p w14:paraId="39C048AB" w14:textId="77777777" w:rsidR="007615D6" w:rsidRPr="005B25A1" w:rsidRDefault="007615D6" w:rsidP="007615D6">
      <w:pPr>
        <w:keepNext/>
        <w:keepLines/>
        <w:rPr>
          <w:b/>
          <w:bCs/>
        </w:rPr>
      </w:pPr>
      <w:r w:rsidRPr="005B25A1">
        <w:rPr>
          <w:b/>
          <w:bCs/>
        </w:rPr>
        <w:t>Plenary Discussion:</w:t>
      </w:r>
    </w:p>
    <w:p w14:paraId="20B097C6" w14:textId="77777777" w:rsidR="007615D6" w:rsidRPr="005B25A1" w:rsidRDefault="007615D6" w:rsidP="007615D6">
      <w:pPr>
        <w:keepNext/>
        <w:keepLines/>
      </w:pPr>
      <w:r>
        <w:rPr>
          <w:color w:val="FF0000"/>
        </w:rPr>
        <w:t>NO DISCUSSION RECORDED</w:t>
      </w:r>
    </w:p>
    <w:p w14:paraId="31BB3DA1" w14:textId="77777777" w:rsidR="007615D6" w:rsidRPr="00EB0339" w:rsidRDefault="007615D6" w:rsidP="007615D6">
      <w:r w:rsidRPr="005B25A1">
        <w:rPr>
          <w:b/>
          <w:bCs/>
        </w:rPr>
        <w:t>Status:</w:t>
      </w:r>
      <w:r>
        <w:t xml:space="preserve"> </w:t>
      </w:r>
      <w:r>
        <w:rPr>
          <w:color w:val="0000FF"/>
        </w:rPr>
        <w:t>Not concluded</w:t>
      </w:r>
      <w:r>
        <w:t>.</w:t>
      </w:r>
    </w:p>
    <w:p w14:paraId="773813E4" w14:textId="77777777" w:rsidR="00E00DA6" w:rsidRDefault="007615D6" w:rsidP="000A3FBD">
      <w:pPr>
        <w:pStyle w:val="NormTop"/>
      </w:pPr>
      <w:r>
        <w:rPr>
          <w:color w:val="0000FF"/>
        </w:rPr>
        <w:t>S2-2410406</w:t>
      </w:r>
      <w:r w:rsidRPr="00D53282">
        <w:t xml:space="preserve"> </w:t>
      </w:r>
      <w:r>
        <w:t>(CR) 23.548 CR0240R4 (Rel-19, 'B'): Update on Policy provisioning for PDU session with local SMF (Source: [Huawei, HiSilicon],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PDU sessions supporting Local Offloading Management. [Revision 4] The update is based on the postponed S2-2409143 (CR0240) with delta highlighted. The description regarding the Offload Identifier is removed with some editiorial in clause 6.X.3. Proposes to resolve an Editor's note that the I-SMF is responsible for N4 rules based on the Application Function influence received from the AF via SMF.</w:t>
      </w:r>
    </w:p>
    <w:p w14:paraId="3D5FF9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S2-2409143</w:t>
      </w:r>
      <w:r>
        <w:t>.</w:t>
      </w:r>
    </w:p>
    <w:p w14:paraId="2600185A" w14:textId="77777777" w:rsidR="007615D6" w:rsidRPr="005B25A1" w:rsidRDefault="007615D6" w:rsidP="007615D6">
      <w:pPr>
        <w:keepNext/>
        <w:keepLines/>
        <w:rPr>
          <w:b/>
          <w:bCs/>
        </w:rPr>
      </w:pPr>
      <w:r w:rsidRPr="005B25A1">
        <w:rPr>
          <w:b/>
          <w:bCs/>
        </w:rPr>
        <w:t>Convenor comment:</w:t>
      </w:r>
    </w:p>
    <w:p w14:paraId="6CB30278" w14:textId="77777777" w:rsidR="007615D6" w:rsidRPr="005B25A1" w:rsidRDefault="007615D6" w:rsidP="007615D6">
      <w:pPr>
        <w:keepNext/>
        <w:keepLines/>
      </w:pPr>
      <w:r w:rsidRPr="005B25A1">
        <w:t>Merge into S2-2410249?</w:t>
      </w:r>
    </w:p>
    <w:p w14:paraId="2A72A444" w14:textId="77777777" w:rsidR="007615D6" w:rsidRPr="005B25A1" w:rsidRDefault="007615D6" w:rsidP="007615D6">
      <w:pPr>
        <w:keepNext/>
        <w:keepLines/>
        <w:rPr>
          <w:b/>
          <w:bCs/>
        </w:rPr>
      </w:pPr>
      <w:r w:rsidRPr="005B25A1">
        <w:rPr>
          <w:b/>
          <w:bCs/>
        </w:rPr>
        <w:t>Parallel discussion:</w:t>
      </w:r>
    </w:p>
    <w:p w14:paraId="0B14831F" w14:textId="77777777" w:rsidR="007615D6" w:rsidRPr="005B25A1" w:rsidRDefault="007615D6" w:rsidP="007615D6">
      <w:pPr>
        <w:keepNext/>
        <w:keepLines/>
      </w:pPr>
      <w:r w:rsidRPr="005B25A1">
        <w:t>-</w:t>
      </w:r>
    </w:p>
    <w:p w14:paraId="2CF6FB81" w14:textId="77777777" w:rsidR="007615D6" w:rsidRPr="005B25A1" w:rsidRDefault="007615D6" w:rsidP="007615D6">
      <w:pPr>
        <w:keepNext/>
        <w:keepLines/>
        <w:rPr>
          <w:b/>
          <w:bCs/>
        </w:rPr>
      </w:pPr>
      <w:r w:rsidRPr="005B25A1">
        <w:rPr>
          <w:b/>
          <w:bCs/>
        </w:rPr>
        <w:t>Plenary Discussion:</w:t>
      </w:r>
    </w:p>
    <w:p w14:paraId="1A1B4308" w14:textId="77777777" w:rsidR="007615D6" w:rsidRPr="005B25A1" w:rsidRDefault="007615D6" w:rsidP="007615D6">
      <w:pPr>
        <w:keepNext/>
        <w:keepLines/>
      </w:pPr>
      <w:r>
        <w:rPr>
          <w:color w:val="FF0000"/>
        </w:rPr>
        <w:t>NO DISCUSSION RECORDED</w:t>
      </w:r>
    </w:p>
    <w:p w14:paraId="22E7421B" w14:textId="77777777" w:rsidR="007615D6" w:rsidRPr="00EB0339" w:rsidRDefault="007615D6" w:rsidP="007615D6">
      <w:r w:rsidRPr="005B25A1">
        <w:rPr>
          <w:b/>
          <w:bCs/>
        </w:rPr>
        <w:t>Status:</w:t>
      </w:r>
      <w:r>
        <w:t xml:space="preserve"> </w:t>
      </w:r>
      <w:r>
        <w:rPr>
          <w:color w:val="0000FF"/>
        </w:rPr>
        <w:t>Not concluded</w:t>
      </w:r>
      <w:r>
        <w:t>.</w:t>
      </w:r>
    </w:p>
    <w:p w14:paraId="1CDFC2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 policy handling - 501 CR</w:t>
      </w:r>
    </w:p>
    <w:p w14:paraId="4F2727EE" w14:textId="77777777" w:rsidR="00E00DA6" w:rsidRDefault="007615D6" w:rsidP="000A3FBD">
      <w:pPr>
        <w:pStyle w:val="NormTop"/>
      </w:pPr>
      <w:r>
        <w:rPr>
          <w:color w:val="0000FF"/>
        </w:rPr>
        <w:t>S2-2410250</w:t>
      </w:r>
      <w:r w:rsidRPr="00D53282">
        <w:t xml:space="preserve"> </w:t>
      </w:r>
      <w:r>
        <w:t>(CR) 23.501 CR5744 (Rel-19, 'B'):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two Editor's Notes Add a new clause on supporting local offloading management. It includes: How to handle the policy received PCF and sent to I-SMF. For the ULCL/L-PSA UPF handling refer to TS 23.548.</w:t>
      </w:r>
    </w:p>
    <w:p w14:paraId="2C33BB4A" w14:textId="77777777" w:rsidR="007615D6" w:rsidRPr="005B25A1" w:rsidRDefault="007615D6" w:rsidP="007615D6">
      <w:pPr>
        <w:keepNext/>
        <w:keepLines/>
        <w:rPr>
          <w:b/>
          <w:bCs/>
        </w:rPr>
      </w:pPr>
      <w:r w:rsidRPr="005B25A1">
        <w:rPr>
          <w:b/>
          <w:bCs/>
        </w:rPr>
        <w:t>Parallel discussion:</w:t>
      </w:r>
    </w:p>
    <w:p w14:paraId="57A4D9F4" w14:textId="77777777" w:rsidR="007615D6" w:rsidRPr="005B25A1" w:rsidRDefault="007615D6" w:rsidP="007615D6">
      <w:pPr>
        <w:keepNext/>
        <w:keepLines/>
      </w:pPr>
      <w:r w:rsidRPr="005B25A1">
        <w:t>-</w:t>
      </w:r>
    </w:p>
    <w:p w14:paraId="6A4A37D6" w14:textId="77777777" w:rsidR="007615D6" w:rsidRPr="005B25A1" w:rsidRDefault="007615D6" w:rsidP="007615D6">
      <w:pPr>
        <w:keepNext/>
        <w:keepLines/>
        <w:rPr>
          <w:b/>
          <w:bCs/>
        </w:rPr>
      </w:pPr>
      <w:r w:rsidRPr="005B25A1">
        <w:rPr>
          <w:b/>
          <w:bCs/>
        </w:rPr>
        <w:t>Plenary Discussion:</w:t>
      </w:r>
    </w:p>
    <w:p w14:paraId="3C4CF08C" w14:textId="77777777" w:rsidR="007615D6" w:rsidRPr="005B25A1" w:rsidRDefault="007615D6" w:rsidP="007615D6">
      <w:pPr>
        <w:keepNext/>
        <w:keepLines/>
      </w:pPr>
      <w:r>
        <w:rPr>
          <w:color w:val="FF0000"/>
        </w:rPr>
        <w:t>NO DISCUSSION RECORDED</w:t>
      </w:r>
    </w:p>
    <w:p w14:paraId="6EB50299" w14:textId="77777777" w:rsidR="007615D6" w:rsidRPr="00EB0339" w:rsidRDefault="007615D6" w:rsidP="007615D6">
      <w:r w:rsidRPr="005B25A1">
        <w:rPr>
          <w:b/>
          <w:bCs/>
        </w:rPr>
        <w:t>Status:</w:t>
      </w:r>
      <w:r>
        <w:t xml:space="preserve"> </w:t>
      </w:r>
      <w:r>
        <w:rPr>
          <w:color w:val="0000FF"/>
        </w:rPr>
        <w:t>Not concluded</w:t>
      </w:r>
      <w:r>
        <w:t>.</w:t>
      </w:r>
    </w:p>
    <w:p w14:paraId="31319C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 offload policy handling - 502 CRs</w:t>
      </w:r>
    </w:p>
    <w:p w14:paraId="5746CFA1" w14:textId="77777777" w:rsidR="00E00DA6" w:rsidRDefault="007615D6" w:rsidP="000A3FBD">
      <w:pPr>
        <w:pStyle w:val="NormTop"/>
      </w:pPr>
      <w:r>
        <w:rPr>
          <w:color w:val="0000FF"/>
        </w:rPr>
        <w:t>S2-2410251</w:t>
      </w:r>
      <w:r w:rsidRPr="00D53282">
        <w:t xml:space="preserve"> </w:t>
      </w:r>
      <w:r>
        <w:t>(CR) 23.502 CR5078 (Rel-19, 'B'): KI#1: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 of how PCF provide Local Offloading Policy to I-SMF via SMF. Clarify how the ULCL/BP, L-PSA is management in the Local Offloading management scenario.</w:t>
      </w:r>
    </w:p>
    <w:p w14:paraId="52982529" w14:textId="77777777" w:rsidR="007615D6" w:rsidRPr="005B25A1" w:rsidRDefault="007615D6" w:rsidP="007615D6">
      <w:pPr>
        <w:keepNext/>
        <w:keepLines/>
        <w:rPr>
          <w:b/>
          <w:bCs/>
        </w:rPr>
      </w:pPr>
      <w:r w:rsidRPr="005B25A1">
        <w:rPr>
          <w:b/>
          <w:bCs/>
        </w:rPr>
        <w:t>Parallel discussion:</w:t>
      </w:r>
    </w:p>
    <w:p w14:paraId="31D66F49" w14:textId="77777777" w:rsidR="007615D6" w:rsidRPr="005B25A1" w:rsidRDefault="007615D6" w:rsidP="007615D6">
      <w:pPr>
        <w:keepNext/>
        <w:keepLines/>
      </w:pPr>
      <w:r w:rsidRPr="005B25A1">
        <w:t>-</w:t>
      </w:r>
    </w:p>
    <w:p w14:paraId="0A7811C0" w14:textId="77777777" w:rsidR="007615D6" w:rsidRPr="005B25A1" w:rsidRDefault="007615D6" w:rsidP="007615D6">
      <w:pPr>
        <w:keepNext/>
        <w:keepLines/>
        <w:rPr>
          <w:b/>
          <w:bCs/>
        </w:rPr>
      </w:pPr>
      <w:r w:rsidRPr="005B25A1">
        <w:rPr>
          <w:b/>
          <w:bCs/>
        </w:rPr>
        <w:t>Plenary Discussion:</w:t>
      </w:r>
    </w:p>
    <w:p w14:paraId="3B4D9824" w14:textId="77777777" w:rsidR="007615D6" w:rsidRPr="005B25A1" w:rsidRDefault="007615D6" w:rsidP="007615D6">
      <w:pPr>
        <w:keepNext/>
        <w:keepLines/>
      </w:pPr>
      <w:r>
        <w:rPr>
          <w:color w:val="FF0000"/>
        </w:rPr>
        <w:t>NO DISCUSSION RECORDED</w:t>
      </w:r>
    </w:p>
    <w:p w14:paraId="2AD2690F" w14:textId="77777777" w:rsidR="007615D6" w:rsidRPr="00EB0339" w:rsidRDefault="007615D6" w:rsidP="007615D6">
      <w:r w:rsidRPr="005B25A1">
        <w:rPr>
          <w:b/>
          <w:bCs/>
        </w:rPr>
        <w:t>Status:</w:t>
      </w:r>
      <w:r>
        <w:t xml:space="preserve"> </w:t>
      </w:r>
      <w:r>
        <w:rPr>
          <w:color w:val="0000FF"/>
        </w:rPr>
        <w:t>Not concluded</w:t>
      </w:r>
      <w:r>
        <w:t>.</w:t>
      </w:r>
    </w:p>
    <w:p w14:paraId="65151EF7" w14:textId="77777777" w:rsidR="00E00DA6" w:rsidRDefault="007615D6" w:rsidP="000A3FBD">
      <w:pPr>
        <w:pStyle w:val="NormTop"/>
      </w:pPr>
      <w:r>
        <w:rPr>
          <w:color w:val="0000FF"/>
        </w:rPr>
        <w:t>S2-2410401</w:t>
      </w:r>
      <w:r w:rsidRPr="00D53282">
        <w:t xml:space="preserve"> </w:t>
      </w:r>
      <w:r>
        <w:t>(CR) 23.502 CR5096 (Rel-19, 'B'): Local Offloading Policy indication granularity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Add the list of DNAI(s) to be provided together with the Local Offloading Policy indication to the PCF for requesting the Local Offloading Policy. - Editor's note regarding the Local Offloading Policy indication granularity is removed since the request for Local Offloading Policy is sent with the list of DNAI(s) when authorized.</w:t>
      </w:r>
    </w:p>
    <w:p w14:paraId="7651E49C" w14:textId="77777777" w:rsidR="007615D6" w:rsidRPr="005B25A1" w:rsidRDefault="007615D6" w:rsidP="007615D6">
      <w:pPr>
        <w:keepNext/>
        <w:keepLines/>
        <w:rPr>
          <w:b/>
          <w:bCs/>
        </w:rPr>
      </w:pPr>
      <w:r w:rsidRPr="005B25A1">
        <w:rPr>
          <w:b/>
          <w:bCs/>
        </w:rPr>
        <w:t>Convenor comment:</w:t>
      </w:r>
    </w:p>
    <w:p w14:paraId="3EBC30AE" w14:textId="77777777" w:rsidR="007615D6" w:rsidRPr="005B25A1" w:rsidRDefault="007615D6" w:rsidP="007615D6">
      <w:pPr>
        <w:keepNext/>
        <w:keepLines/>
      </w:pPr>
      <w:r w:rsidRPr="005B25A1">
        <w:t>Baseline.</w:t>
      </w:r>
    </w:p>
    <w:p w14:paraId="54A44E5D" w14:textId="77777777" w:rsidR="007615D6" w:rsidRPr="005B25A1" w:rsidRDefault="007615D6" w:rsidP="007615D6">
      <w:pPr>
        <w:keepNext/>
        <w:keepLines/>
        <w:rPr>
          <w:b/>
          <w:bCs/>
        </w:rPr>
      </w:pPr>
      <w:r w:rsidRPr="005B25A1">
        <w:rPr>
          <w:b/>
          <w:bCs/>
        </w:rPr>
        <w:t>Parallel discussion:</w:t>
      </w:r>
    </w:p>
    <w:p w14:paraId="3E5F26BE" w14:textId="77777777" w:rsidR="007615D6" w:rsidRPr="005B25A1" w:rsidRDefault="007615D6" w:rsidP="007615D6">
      <w:pPr>
        <w:keepNext/>
        <w:keepLines/>
      </w:pPr>
      <w:r w:rsidRPr="005B25A1">
        <w:t>-</w:t>
      </w:r>
    </w:p>
    <w:p w14:paraId="635E2282" w14:textId="77777777" w:rsidR="007615D6" w:rsidRPr="005B25A1" w:rsidRDefault="007615D6" w:rsidP="007615D6">
      <w:pPr>
        <w:keepNext/>
        <w:keepLines/>
        <w:rPr>
          <w:b/>
          <w:bCs/>
        </w:rPr>
      </w:pPr>
      <w:r w:rsidRPr="005B25A1">
        <w:rPr>
          <w:b/>
          <w:bCs/>
        </w:rPr>
        <w:t>Plenary Discussion:</w:t>
      </w:r>
    </w:p>
    <w:p w14:paraId="2D5ECD1D" w14:textId="77777777" w:rsidR="007615D6" w:rsidRPr="005B25A1" w:rsidRDefault="007615D6" w:rsidP="007615D6">
      <w:pPr>
        <w:keepNext/>
        <w:keepLines/>
      </w:pPr>
      <w:r>
        <w:rPr>
          <w:color w:val="FF0000"/>
        </w:rPr>
        <w:t>NO DISCUSSION RECORDED</w:t>
      </w:r>
    </w:p>
    <w:p w14:paraId="28EF9CFD" w14:textId="77777777" w:rsidR="007615D6" w:rsidRPr="00EB0339" w:rsidRDefault="007615D6" w:rsidP="007615D6">
      <w:r w:rsidRPr="005B25A1">
        <w:rPr>
          <w:b/>
          <w:bCs/>
        </w:rPr>
        <w:t>Status:</w:t>
      </w:r>
      <w:r>
        <w:t xml:space="preserve"> </w:t>
      </w:r>
      <w:r>
        <w:rPr>
          <w:color w:val="0000FF"/>
        </w:rPr>
        <w:t>Not concluded</w:t>
      </w:r>
      <w:r>
        <w:t>.</w:t>
      </w:r>
    </w:p>
    <w:p w14:paraId="0B666C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 policy handling - 503 CRs</w:t>
      </w:r>
    </w:p>
    <w:p w14:paraId="7358903D" w14:textId="77777777" w:rsidR="00E00DA6" w:rsidRDefault="007615D6" w:rsidP="000A3FBD">
      <w:pPr>
        <w:pStyle w:val="NormTop"/>
      </w:pPr>
      <w:r>
        <w:rPr>
          <w:color w:val="0000FF"/>
        </w:rPr>
        <w:t>S2-2410233</w:t>
      </w:r>
      <w:r w:rsidRPr="00D53282">
        <w:t xml:space="preserve"> </w:t>
      </w:r>
      <w:r>
        <w:t>(CR) 23.503 CR1401 (Rel-19, 'B'): KI#1 Clarification on Local Offloading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Local Offloading Policy Remove the EN on Offload Identifier.</w:t>
      </w:r>
    </w:p>
    <w:p w14:paraId="27A26D8C" w14:textId="77777777" w:rsidR="007615D6" w:rsidRPr="005B25A1" w:rsidRDefault="007615D6" w:rsidP="007615D6">
      <w:pPr>
        <w:keepNext/>
        <w:keepLines/>
        <w:rPr>
          <w:b/>
          <w:bCs/>
        </w:rPr>
      </w:pPr>
      <w:r w:rsidRPr="005B25A1">
        <w:rPr>
          <w:b/>
          <w:bCs/>
        </w:rPr>
        <w:t>Convenor comment:</w:t>
      </w:r>
    </w:p>
    <w:p w14:paraId="1D51513A" w14:textId="77777777" w:rsidR="007615D6" w:rsidRPr="005B25A1" w:rsidRDefault="007615D6" w:rsidP="007615D6">
      <w:pPr>
        <w:keepNext/>
        <w:keepLines/>
      </w:pPr>
      <w:r w:rsidRPr="005B25A1">
        <w:t>Baseline.</w:t>
      </w:r>
    </w:p>
    <w:p w14:paraId="53A5EED8" w14:textId="77777777" w:rsidR="007615D6" w:rsidRPr="005B25A1" w:rsidRDefault="007615D6" w:rsidP="007615D6">
      <w:pPr>
        <w:keepNext/>
        <w:keepLines/>
        <w:rPr>
          <w:b/>
          <w:bCs/>
        </w:rPr>
      </w:pPr>
      <w:r w:rsidRPr="005B25A1">
        <w:rPr>
          <w:b/>
          <w:bCs/>
        </w:rPr>
        <w:t>Parallel discussion:</w:t>
      </w:r>
    </w:p>
    <w:p w14:paraId="1FC8A6F8" w14:textId="77777777" w:rsidR="007615D6" w:rsidRPr="005B25A1" w:rsidRDefault="007615D6" w:rsidP="007615D6">
      <w:pPr>
        <w:keepNext/>
        <w:keepLines/>
      </w:pPr>
      <w:r w:rsidRPr="005B25A1">
        <w:t>-</w:t>
      </w:r>
    </w:p>
    <w:p w14:paraId="6FBA2B0B" w14:textId="77777777" w:rsidR="007615D6" w:rsidRPr="005B25A1" w:rsidRDefault="007615D6" w:rsidP="007615D6">
      <w:pPr>
        <w:keepNext/>
        <w:keepLines/>
        <w:rPr>
          <w:b/>
          <w:bCs/>
        </w:rPr>
      </w:pPr>
      <w:r w:rsidRPr="005B25A1">
        <w:rPr>
          <w:b/>
          <w:bCs/>
        </w:rPr>
        <w:t>Plenary Discussion:</w:t>
      </w:r>
    </w:p>
    <w:p w14:paraId="5412329E" w14:textId="77777777" w:rsidR="007615D6" w:rsidRPr="005B25A1" w:rsidRDefault="007615D6" w:rsidP="007615D6">
      <w:pPr>
        <w:keepNext/>
        <w:keepLines/>
      </w:pPr>
      <w:r>
        <w:rPr>
          <w:color w:val="FF0000"/>
        </w:rPr>
        <w:t>NO DISCUSSION RECORDED</w:t>
      </w:r>
    </w:p>
    <w:p w14:paraId="592CA759" w14:textId="77777777" w:rsidR="007615D6" w:rsidRPr="00EB0339" w:rsidRDefault="007615D6" w:rsidP="007615D6">
      <w:r w:rsidRPr="005B25A1">
        <w:rPr>
          <w:b/>
          <w:bCs/>
        </w:rPr>
        <w:t>Status:</w:t>
      </w:r>
      <w:r>
        <w:t xml:space="preserve"> </w:t>
      </w:r>
      <w:r>
        <w:rPr>
          <w:color w:val="0000FF"/>
        </w:rPr>
        <w:t>Not concluded</w:t>
      </w:r>
      <w:r>
        <w:t>.</w:t>
      </w:r>
    </w:p>
    <w:p w14:paraId="211CD3E8" w14:textId="77777777" w:rsidR="00E00DA6" w:rsidRDefault="007615D6" w:rsidP="000A3FBD">
      <w:pPr>
        <w:pStyle w:val="NormTop"/>
      </w:pPr>
      <w:r>
        <w:rPr>
          <w:color w:val="0000FF"/>
        </w:rPr>
        <w:lastRenderedPageBreak/>
        <w:t>S2-2410252</w:t>
      </w:r>
      <w:r w:rsidRPr="00D53282">
        <w:t xml:space="preserve"> </w:t>
      </w:r>
      <w:r>
        <w:t>(CR) 23.503 CR1402 (Rel-19, 'B'): KI#1: Clarificatoin on Local Offloading Policy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traffic influence can also be applied in Local Offloading management scenario. Add a new clause about Local Offloading Policy. In the clause of PDU session related Policy information: Add Offload Identifier for local offloading management. Clarify IP range(s)/FQDN(s) can be associated with DNAI(s).</w:t>
      </w:r>
    </w:p>
    <w:p w14:paraId="69FA2533" w14:textId="77777777" w:rsidR="007615D6" w:rsidRPr="005B25A1" w:rsidRDefault="007615D6" w:rsidP="007615D6">
      <w:pPr>
        <w:keepNext/>
        <w:keepLines/>
        <w:rPr>
          <w:b/>
          <w:bCs/>
        </w:rPr>
      </w:pPr>
      <w:r w:rsidRPr="005B25A1">
        <w:rPr>
          <w:b/>
          <w:bCs/>
        </w:rPr>
        <w:t>Parallel discussion:</w:t>
      </w:r>
    </w:p>
    <w:p w14:paraId="3C71FF07" w14:textId="77777777" w:rsidR="007615D6" w:rsidRPr="005B25A1" w:rsidRDefault="007615D6" w:rsidP="007615D6">
      <w:pPr>
        <w:keepNext/>
        <w:keepLines/>
      </w:pPr>
      <w:r w:rsidRPr="005B25A1">
        <w:t>-</w:t>
      </w:r>
    </w:p>
    <w:p w14:paraId="7C517FCA" w14:textId="77777777" w:rsidR="007615D6" w:rsidRPr="005B25A1" w:rsidRDefault="007615D6" w:rsidP="007615D6">
      <w:pPr>
        <w:keepNext/>
        <w:keepLines/>
        <w:rPr>
          <w:b/>
          <w:bCs/>
        </w:rPr>
      </w:pPr>
      <w:r w:rsidRPr="005B25A1">
        <w:rPr>
          <w:b/>
          <w:bCs/>
        </w:rPr>
        <w:t>Plenary Discussion:</w:t>
      </w:r>
    </w:p>
    <w:p w14:paraId="5DA056D3" w14:textId="77777777" w:rsidR="007615D6" w:rsidRPr="005B25A1" w:rsidRDefault="007615D6" w:rsidP="007615D6">
      <w:pPr>
        <w:keepNext/>
        <w:keepLines/>
      </w:pPr>
      <w:r>
        <w:rPr>
          <w:color w:val="FF0000"/>
        </w:rPr>
        <w:t>NO DISCUSSION RECORDED</w:t>
      </w:r>
    </w:p>
    <w:p w14:paraId="6B2FD2F6" w14:textId="77777777" w:rsidR="007615D6" w:rsidRPr="00EB0339" w:rsidRDefault="007615D6" w:rsidP="007615D6">
      <w:r w:rsidRPr="005B25A1">
        <w:rPr>
          <w:b/>
          <w:bCs/>
        </w:rPr>
        <w:t>Status:</w:t>
      </w:r>
      <w:r>
        <w:t xml:space="preserve"> </w:t>
      </w:r>
      <w:r>
        <w:rPr>
          <w:color w:val="0000FF"/>
        </w:rPr>
        <w:t>Not concluded</w:t>
      </w:r>
      <w:r>
        <w:t>.</w:t>
      </w:r>
    </w:p>
    <w:p w14:paraId="24BD204E" w14:textId="77777777" w:rsidR="00E00DA6" w:rsidRDefault="007615D6" w:rsidP="000A3FBD">
      <w:pPr>
        <w:pStyle w:val="NormTop"/>
      </w:pPr>
      <w:r>
        <w:rPr>
          <w:color w:val="0000FF"/>
        </w:rPr>
        <w:t>S2-2410405</w:t>
      </w:r>
      <w:r w:rsidRPr="00D53282">
        <w:t xml:space="preserve"> </w:t>
      </w:r>
      <w:r>
        <w:t>(CR) 23.503 CR1412 (Rel-19, 'B'): Description and input for the Local Offloading Policy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List of DNAI(s) and Local Offloading Policy indication to the input for requesting Local Offloading Policy to the PCF.  6.2.1.X - Add the new clause for description on the Local Offloading Policy.  6.4 - Remove Editor's Note regarding the Offload ID.</w:t>
      </w:r>
    </w:p>
    <w:p w14:paraId="068D0A69" w14:textId="77777777" w:rsidR="007615D6" w:rsidRPr="005B25A1" w:rsidRDefault="007615D6" w:rsidP="007615D6">
      <w:pPr>
        <w:keepNext/>
        <w:keepLines/>
        <w:rPr>
          <w:b/>
          <w:bCs/>
        </w:rPr>
      </w:pPr>
      <w:r w:rsidRPr="005B25A1">
        <w:rPr>
          <w:b/>
          <w:bCs/>
        </w:rPr>
        <w:t>Parallel discussion:</w:t>
      </w:r>
    </w:p>
    <w:p w14:paraId="6BD508DA" w14:textId="77777777" w:rsidR="007615D6" w:rsidRPr="005B25A1" w:rsidRDefault="007615D6" w:rsidP="007615D6">
      <w:pPr>
        <w:keepNext/>
        <w:keepLines/>
      </w:pPr>
      <w:r w:rsidRPr="005B25A1">
        <w:t>-</w:t>
      </w:r>
    </w:p>
    <w:p w14:paraId="66C18190" w14:textId="77777777" w:rsidR="007615D6" w:rsidRPr="005B25A1" w:rsidRDefault="007615D6" w:rsidP="007615D6">
      <w:pPr>
        <w:keepNext/>
        <w:keepLines/>
        <w:rPr>
          <w:b/>
          <w:bCs/>
        </w:rPr>
      </w:pPr>
      <w:r w:rsidRPr="005B25A1">
        <w:rPr>
          <w:b/>
          <w:bCs/>
        </w:rPr>
        <w:t>Plenary Discussion:</w:t>
      </w:r>
    </w:p>
    <w:p w14:paraId="28946095" w14:textId="77777777" w:rsidR="007615D6" w:rsidRPr="005B25A1" w:rsidRDefault="007615D6" w:rsidP="007615D6">
      <w:pPr>
        <w:keepNext/>
        <w:keepLines/>
      </w:pPr>
      <w:r>
        <w:rPr>
          <w:color w:val="FF0000"/>
        </w:rPr>
        <w:t>NO DISCUSSION RECORDED</w:t>
      </w:r>
    </w:p>
    <w:p w14:paraId="5F4A03DA" w14:textId="77777777" w:rsidR="007615D6" w:rsidRPr="00EB0339" w:rsidRDefault="007615D6" w:rsidP="007615D6">
      <w:r w:rsidRPr="005B25A1">
        <w:rPr>
          <w:b/>
          <w:bCs/>
        </w:rPr>
        <w:t>Status:</w:t>
      </w:r>
      <w:r>
        <w:t xml:space="preserve"> </w:t>
      </w:r>
      <w:r>
        <w:rPr>
          <w:color w:val="0000FF"/>
        </w:rPr>
        <w:t>Not concluded</w:t>
      </w:r>
      <w:r>
        <w:t>.</w:t>
      </w:r>
    </w:p>
    <w:p w14:paraId="3582A6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Enhancements based on N6 delay</w:t>
      </w:r>
    </w:p>
    <w:p w14:paraId="702FC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501 CRs</w:t>
      </w:r>
    </w:p>
    <w:p w14:paraId="73B2F611" w14:textId="77777777" w:rsidR="00E00DA6" w:rsidRDefault="007615D6" w:rsidP="000A3FBD">
      <w:pPr>
        <w:pStyle w:val="NormTop"/>
      </w:pPr>
      <w:r>
        <w:rPr>
          <w:color w:val="0000FF"/>
        </w:rPr>
        <w:t>S2-2409648</w:t>
      </w:r>
      <w:r w:rsidRPr="00D53282">
        <w:t xml:space="preserve"> </w:t>
      </w:r>
      <w:r>
        <w:t>(DISCUSSION) Discussion on the support of UL, DL and RT N6 delay measurement.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UL, DL and RT N6 delay measurement.</w:t>
      </w:r>
    </w:p>
    <w:p w14:paraId="3396EB6E" w14:textId="77777777" w:rsidR="007615D6" w:rsidRPr="005B25A1" w:rsidRDefault="007615D6" w:rsidP="007615D6">
      <w:pPr>
        <w:keepNext/>
        <w:keepLines/>
        <w:rPr>
          <w:b/>
          <w:bCs/>
        </w:rPr>
      </w:pPr>
      <w:r w:rsidRPr="005B25A1">
        <w:rPr>
          <w:b/>
          <w:bCs/>
        </w:rPr>
        <w:t>Parallel discussion:</w:t>
      </w:r>
    </w:p>
    <w:p w14:paraId="3FD29B2D" w14:textId="77777777" w:rsidR="007615D6" w:rsidRPr="005B25A1" w:rsidRDefault="007615D6" w:rsidP="007615D6">
      <w:pPr>
        <w:keepNext/>
        <w:keepLines/>
      </w:pPr>
      <w:r w:rsidRPr="005B25A1">
        <w:t>-</w:t>
      </w:r>
    </w:p>
    <w:p w14:paraId="0D97DA61" w14:textId="77777777" w:rsidR="007615D6" w:rsidRPr="005B25A1" w:rsidRDefault="007615D6" w:rsidP="007615D6">
      <w:pPr>
        <w:keepNext/>
        <w:keepLines/>
        <w:rPr>
          <w:b/>
          <w:bCs/>
        </w:rPr>
      </w:pPr>
      <w:r w:rsidRPr="005B25A1">
        <w:rPr>
          <w:b/>
          <w:bCs/>
        </w:rPr>
        <w:t>Plenary Discussion:</w:t>
      </w:r>
    </w:p>
    <w:p w14:paraId="15A1643A" w14:textId="77777777" w:rsidR="007615D6" w:rsidRPr="005B25A1" w:rsidRDefault="007615D6" w:rsidP="007615D6">
      <w:pPr>
        <w:keepNext/>
        <w:keepLines/>
      </w:pPr>
      <w:r>
        <w:rPr>
          <w:color w:val="FF0000"/>
        </w:rPr>
        <w:t>NO DISCUSSION RECORDED</w:t>
      </w:r>
    </w:p>
    <w:p w14:paraId="6B8EC641" w14:textId="77777777" w:rsidR="007615D6" w:rsidRPr="00EB0339" w:rsidRDefault="007615D6" w:rsidP="007615D6">
      <w:r w:rsidRPr="005B25A1">
        <w:rPr>
          <w:b/>
          <w:bCs/>
        </w:rPr>
        <w:t>Status:</w:t>
      </w:r>
      <w:r>
        <w:t xml:space="preserve"> </w:t>
      </w:r>
      <w:r>
        <w:rPr>
          <w:color w:val="0000FF"/>
        </w:rPr>
        <w:t>Not concluded</w:t>
      </w:r>
      <w:r>
        <w:t>.</w:t>
      </w:r>
    </w:p>
    <w:p w14:paraId="5F58ACDD" w14:textId="77777777" w:rsidR="00E00DA6" w:rsidRDefault="007615D6" w:rsidP="000A3FBD">
      <w:pPr>
        <w:pStyle w:val="NormTop"/>
      </w:pPr>
      <w:r>
        <w:rPr>
          <w:color w:val="0000FF"/>
        </w:rPr>
        <w:lastRenderedPageBreak/>
        <w:t>S2-2409650</w:t>
      </w:r>
      <w:r w:rsidRPr="00D53282">
        <w:t xml:space="preserve"> </w:t>
      </w:r>
      <w:r>
        <w:t>(CR) 23.501 CR5443R4 (Rel-19, 'B'): AF request and functionalities enhancement to support N6 delay measurement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67EC80D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S2-2409401</w:t>
      </w:r>
      <w:r>
        <w:t>.</w:t>
      </w:r>
    </w:p>
    <w:p w14:paraId="77186B4F" w14:textId="77777777" w:rsidR="007615D6" w:rsidRPr="005B25A1" w:rsidRDefault="007615D6" w:rsidP="007615D6">
      <w:pPr>
        <w:keepNext/>
        <w:keepLines/>
        <w:rPr>
          <w:b/>
          <w:bCs/>
        </w:rPr>
      </w:pPr>
      <w:r w:rsidRPr="005B25A1">
        <w:rPr>
          <w:b/>
          <w:bCs/>
        </w:rPr>
        <w:t>Convenor comment:</w:t>
      </w:r>
    </w:p>
    <w:p w14:paraId="7ED9AB68" w14:textId="77777777" w:rsidR="007615D6" w:rsidRPr="005B25A1" w:rsidRDefault="007615D6" w:rsidP="007615D6">
      <w:pPr>
        <w:keepNext/>
        <w:keepLines/>
      </w:pPr>
      <w:r w:rsidRPr="005B25A1">
        <w:t>Baseline (SBI or non-SBI?).</w:t>
      </w:r>
    </w:p>
    <w:p w14:paraId="7F91C2C4" w14:textId="77777777" w:rsidR="007615D6" w:rsidRPr="005B25A1" w:rsidRDefault="007615D6" w:rsidP="007615D6">
      <w:pPr>
        <w:keepNext/>
        <w:keepLines/>
        <w:rPr>
          <w:b/>
          <w:bCs/>
        </w:rPr>
      </w:pPr>
      <w:r w:rsidRPr="005B25A1">
        <w:rPr>
          <w:b/>
          <w:bCs/>
        </w:rPr>
        <w:t>Parallel discussion:</w:t>
      </w:r>
    </w:p>
    <w:p w14:paraId="15E9E180" w14:textId="77777777" w:rsidR="007615D6" w:rsidRPr="005B25A1" w:rsidRDefault="007615D6" w:rsidP="007615D6">
      <w:pPr>
        <w:keepNext/>
        <w:keepLines/>
      </w:pPr>
      <w:r w:rsidRPr="005B25A1">
        <w:t>-</w:t>
      </w:r>
    </w:p>
    <w:p w14:paraId="487CAE90" w14:textId="77777777" w:rsidR="007615D6" w:rsidRPr="005B25A1" w:rsidRDefault="007615D6" w:rsidP="007615D6">
      <w:pPr>
        <w:keepNext/>
        <w:keepLines/>
        <w:rPr>
          <w:b/>
          <w:bCs/>
        </w:rPr>
      </w:pPr>
      <w:r w:rsidRPr="005B25A1">
        <w:rPr>
          <w:b/>
          <w:bCs/>
        </w:rPr>
        <w:t>Plenary Discussion:</w:t>
      </w:r>
    </w:p>
    <w:p w14:paraId="72419397" w14:textId="77777777" w:rsidR="007615D6" w:rsidRPr="005B25A1" w:rsidRDefault="007615D6" w:rsidP="007615D6">
      <w:pPr>
        <w:keepNext/>
        <w:keepLines/>
      </w:pPr>
      <w:r>
        <w:rPr>
          <w:color w:val="FF0000"/>
        </w:rPr>
        <w:t>NO DISCUSSION RECORDED</w:t>
      </w:r>
    </w:p>
    <w:p w14:paraId="58C7FA6B" w14:textId="77777777" w:rsidR="007615D6" w:rsidRPr="00EB0339" w:rsidRDefault="007615D6" w:rsidP="007615D6">
      <w:r w:rsidRPr="005B25A1">
        <w:rPr>
          <w:b/>
          <w:bCs/>
        </w:rPr>
        <w:t>Status:</w:t>
      </w:r>
      <w:r>
        <w:t xml:space="preserve"> </w:t>
      </w:r>
      <w:r>
        <w:rPr>
          <w:color w:val="0000FF"/>
        </w:rPr>
        <w:t>Not concluded</w:t>
      </w:r>
      <w:r>
        <w:t>.</w:t>
      </w:r>
    </w:p>
    <w:p w14:paraId="0ADED0BD" w14:textId="77777777" w:rsidR="00E00DA6" w:rsidRDefault="007615D6" w:rsidP="000A3FBD">
      <w:pPr>
        <w:pStyle w:val="NormTop"/>
      </w:pPr>
      <w:r>
        <w:rPr>
          <w:color w:val="0000FF"/>
        </w:rPr>
        <w:t>S2-2409770</w:t>
      </w:r>
      <w:r w:rsidRPr="00D53282">
        <w:t xml:space="preserve"> </w:t>
      </w:r>
      <w:r>
        <w:t>(CR) 23.501 CR5443R5 (Rel-19, 'B'): AF request and functionalities enhancement to support N6 delay measurement (Source: [China Mobile, ZTE, Intel,] Huawei, [CATT,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20FA8B6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S2-2409401</w:t>
      </w:r>
      <w:r>
        <w:t>.</w:t>
      </w:r>
    </w:p>
    <w:p w14:paraId="46C380E1" w14:textId="77777777" w:rsidR="007615D6" w:rsidRPr="00C00727" w:rsidRDefault="007615D6" w:rsidP="007615D6">
      <w:pPr>
        <w:keepNext/>
        <w:keepLines/>
        <w:rPr>
          <w:b/>
          <w:bCs/>
          <w:lang w:val="fr-FR"/>
        </w:rPr>
      </w:pPr>
      <w:proofErr w:type="spellStart"/>
      <w:r w:rsidRPr="00C00727">
        <w:rPr>
          <w:b/>
          <w:bCs/>
          <w:lang w:val="fr-FR"/>
        </w:rPr>
        <w:t>Convenor</w:t>
      </w:r>
      <w:proofErr w:type="spellEnd"/>
      <w:r w:rsidRPr="00C00727">
        <w:rPr>
          <w:b/>
          <w:bCs/>
          <w:lang w:val="fr-FR"/>
        </w:rPr>
        <w:t xml:space="preserve"> comment:</w:t>
      </w:r>
    </w:p>
    <w:p w14:paraId="55341EFD" w14:textId="77777777" w:rsidR="007615D6" w:rsidRPr="00C00727" w:rsidRDefault="007615D6" w:rsidP="007615D6">
      <w:pPr>
        <w:keepNext/>
        <w:keepLines/>
        <w:rPr>
          <w:lang w:val="fr-FR"/>
        </w:rPr>
      </w:pPr>
      <w:r w:rsidRPr="00C00727">
        <w:rPr>
          <w:lang w:val="fr-FR"/>
        </w:rPr>
        <w:t>Non-SBI.</w:t>
      </w:r>
    </w:p>
    <w:p w14:paraId="4B95B54A" w14:textId="77777777" w:rsidR="007615D6" w:rsidRPr="00C00727" w:rsidRDefault="007615D6" w:rsidP="007615D6">
      <w:pPr>
        <w:keepNext/>
        <w:keepLines/>
        <w:rPr>
          <w:b/>
          <w:bCs/>
          <w:lang w:val="fr-FR"/>
        </w:rPr>
      </w:pPr>
      <w:proofErr w:type="spellStart"/>
      <w:r w:rsidRPr="00C00727">
        <w:rPr>
          <w:b/>
          <w:bCs/>
          <w:lang w:val="fr-FR"/>
        </w:rPr>
        <w:t>Parallel</w:t>
      </w:r>
      <w:proofErr w:type="spellEnd"/>
      <w:r w:rsidRPr="00C00727">
        <w:rPr>
          <w:b/>
          <w:bCs/>
          <w:lang w:val="fr-FR"/>
        </w:rPr>
        <w:t xml:space="preserve"> discussion:</w:t>
      </w:r>
    </w:p>
    <w:p w14:paraId="4958A881" w14:textId="77777777" w:rsidR="007615D6" w:rsidRPr="005B25A1" w:rsidRDefault="007615D6" w:rsidP="007615D6">
      <w:pPr>
        <w:keepNext/>
        <w:keepLines/>
      </w:pPr>
      <w:r w:rsidRPr="005B25A1">
        <w:t>-</w:t>
      </w:r>
    </w:p>
    <w:p w14:paraId="694547C9" w14:textId="77777777" w:rsidR="007615D6" w:rsidRPr="005B25A1" w:rsidRDefault="007615D6" w:rsidP="007615D6">
      <w:pPr>
        <w:keepNext/>
        <w:keepLines/>
        <w:rPr>
          <w:b/>
          <w:bCs/>
        </w:rPr>
      </w:pPr>
      <w:r w:rsidRPr="005B25A1">
        <w:rPr>
          <w:b/>
          <w:bCs/>
        </w:rPr>
        <w:t>Plenary Discussion:</w:t>
      </w:r>
    </w:p>
    <w:p w14:paraId="21DFCB94" w14:textId="77777777" w:rsidR="007615D6" w:rsidRPr="005B25A1" w:rsidRDefault="007615D6" w:rsidP="007615D6">
      <w:pPr>
        <w:keepNext/>
        <w:keepLines/>
      </w:pPr>
      <w:r>
        <w:rPr>
          <w:color w:val="FF0000"/>
        </w:rPr>
        <w:t>NO DISCUSSION RECORDED</w:t>
      </w:r>
    </w:p>
    <w:p w14:paraId="2191B346" w14:textId="77777777" w:rsidR="007615D6" w:rsidRPr="00EB0339" w:rsidRDefault="007615D6" w:rsidP="007615D6">
      <w:r w:rsidRPr="005B25A1">
        <w:rPr>
          <w:b/>
          <w:bCs/>
        </w:rPr>
        <w:t>Status:</w:t>
      </w:r>
      <w:r>
        <w:t xml:space="preserve"> </w:t>
      </w:r>
      <w:r>
        <w:rPr>
          <w:color w:val="0000FF"/>
        </w:rPr>
        <w:t>Not concluded</w:t>
      </w:r>
      <w:r>
        <w:t>.</w:t>
      </w:r>
    </w:p>
    <w:p w14:paraId="6D975B58" w14:textId="77777777" w:rsidR="00E00DA6" w:rsidRDefault="007615D6" w:rsidP="000A3FBD">
      <w:pPr>
        <w:pStyle w:val="NormTop"/>
      </w:pPr>
      <w:r>
        <w:rPr>
          <w:color w:val="0000FF"/>
        </w:rPr>
        <w:t>S2-2410596</w:t>
      </w:r>
      <w:r w:rsidRPr="00D53282">
        <w:t xml:space="preserve"> </w:t>
      </w:r>
      <w:r>
        <w:t>(CR) 23.501 CR5443R6 (Rel-19, 'B'): AF request and functionalities enhancement to support N6 delay measurement (Source: [China Mobile, ZTE, Intel, Huawei, CATT,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629833C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S2-2409401</w:t>
      </w:r>
      <w:r>
        <w:t>.</w:t>
      </w:r>
    </w:p>
    <w:p w14:paraId="04076065" w14:textId="77777777" w:rsidR="007615D6" w:rsidRPr="005B25A1" w:rsidRDefault="007615D6" w:rsidP="007615D6">
      <w:pPr>
        <w:keepNext/>
        <w:keepLines/>
        <w:rPr>
          <w:b/>
          <w:bCs/>
        </w:rPr>
      </w:pPr>
      <w:r w:rsidRPr="005B25A1">
        <w:rPr>
          <w:b/>
          <w:bCs/>
        </w:rPr>
        <w:t>Convenor comment:</w:t>
      </w:r>
    </w:p>
    <w:p w14:paraId="2A09A2EA" w14:textId="77777777" w:rsidR="007615D6" w:rsidRPr="005B25A1" w:rsidRDefault="007615D6" w:rsidP="007615D6">
      <w:pPr>
        <w:keepNext/>
        <w:keepLines/>
      </w:pPr>
      <w:r w:rsidRPr="005B25A1">
        <w:t>SBI.</w:t>
      </w:r>
    </w:p>
    <w:p w14:paraId="4EBBA287" w14:textId="77777777" w:rsidR="007615D6" w:rsidRPr="005B25A1" w:rsidRDefault="007615D6" w:rsidP="007615D6">
      <w:pPr>
        <w:keepNext/>
        <w:keepLines/>
        <w:rPr>
          <w:b/>
          <w:bCs/>
        </w:rPr>
      </w:pPr>
      <w:r w:rsidRPr="005B25A1">
        <w:rPr>
          <w:b/>
          <w:bCs/>
        </w:rPr>
        <w:t>Parallel discussion:</w:t>
      </w:r>
    </w:p>
    <w:p w14:paraId="0F5705BD" w14:textId="77777777" w:rsidR="007615D6" w:rsidRPr="005B25A1" w:rsidRDefault="007615D6" w:rsidP="007615D6">
      <w:pPr>
        <w:keepNext/>
        <w:keepLines/>
      </w:pPr>
      <w:r w:rsidRPr="005B25A1">
        <w:t>-</w:t>
      </w:r>
    </w:p>
    <w:p w14:paraId="1883DE55" w14:textId="77777777" w:rsidR="007615D6" w:rsidRPr="005B25A1" w:rsidRDefault="007615D6" w:rsidP="007615D6">
      <w:pPr>
        <w:keepNext/>
        <w:keepLines/>
        <w:rPr>
          <w:b/>
          <w:bCs/>
        </w:rPr>
      </w:pPr>
      <w:r w:rsidRPr="005B25A1">
        <w:rPr>
          <w:b/>
          <w:bCs/>
        </w:rPr>
        <w:t>Plenary Discussion:</w:t>
      </w:r>
    </w:p>
    <w:p w14:paraId="15F51EF9" w14:textId="77777777" w:rsidR="007615D6" w:rsidRPr="005B25A1" w:rsidRDefault="007615D6" w:rsidP="007615D6">
      <w:pPr>
        <w:keepNext/>
        <w:keepLines/>
      </w:pPr>
      <w:r>
        <w:rPr>
          <w:color w:val="FF0000"/>
        </w:rPr>
        <w:t>NO DISCUSSION RECORDED</w:t>
      </w:r>
    </w:p>
    <w:p w14:paraId="77B203DB" w14:textId="77777777" w:rsidR="007615D6" w:rsidRPr="00EB0339" w:rsidRDefault="007615D6" w:rsidP="007615D6">
      <w:r w:rsidRPr="005B25A1">
        <w:rPr>
          <w:b/>
          <w:bCs/>
        </w:rPr>
        <w:t>Status:</w:t>
      </w:r>
      <w:r>
        <w:t xml:space="preserve"> </w:t>
      </w:r>
      <w:r>
        <w:rPr>
          <w:color w:val="0000FF"/>
        </w:rPr>
        <w:t>Not concluded</w:t>
      </w:r>
      <w:r>
        <w:t>.</w:t>
      </w:r>
    </w:p>
    <w:p w14:paraId="034ADA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PSA selection based on N6 delay: 502 CRs</w:t>
      </w:r>
    </w:p>
    <w:p w14:paraId="69B6CAB2" w14:textId="77777777" w:rsidR="00E00DA6" w:rsidRDefault="007615D6" w:rsidP="000A3FBD">
      <w:pPr>
        <w:pStyle w:val="NormTop"/>
      </w:pPr>
      <w:r>
        <w:rPr>
          <w:color w:val="0000FF"/>
        </w:rPr>
        <w:t>S2-2409771</w:t>
      </w:r>
      <w:r w:rsidRPr="00D53282">
        <w:t xml:space="preserve"> </w:t>
      </w:r>
      <w:r>
        <w:t>(CR) 23.502 CR4898R2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248AEB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S2-2408877</w:t>
      </w:r>
      <w:r>
        <w:t>.</w:t>
      </w:r>
    </w:p>
    <w:p w14:paraId="0076A080" w14:textId="77777777" w:rsidR="007615D6" w:rsidRPr="00C00727" w:rsidRDefault="007615D6" w:rsidP="007615D6">
      <w:pPr>
        <w:keepNext/>
        <w:keepLines/>
        <w:rPr>
          <w:b/>
          <w:bCs/>
          <w:lang w:val="fr-FR"/>
        </w:rPr>
      </w:pPr>
      <w:proofErr w:type="spellStart"/>
      <w:r w:rsidRPr="00C00727">
        <w:rPr>
          <w:b/>
          <w:bCs/>
          <w:lang w:val="fr-FR"/>
        </w:rPr>
        <w:t>Convenor</w:t>
      </w:r>
      <w:proofErr w:type="spellEnd"/>
      <w:r w:rsidRPr="00C00727">
        <w:rPr>
          <w:b/>
          <w:bCs/>
          <w:lang w:val="fr-FR"/>
        </w:rPr>
        <w:t xml:space="preserve"> comment:</w:t>
      </w:r>
    </w:p>
    <w:p w14:paraId="61F7F131" w14:textId="77777777" w:rsidR="007615D6" w:rsidRPr="00C00727" w:rsidRDefault="007615D6" w:rsidP="007615D6">
      <w:pPr>
        <w:keepNext/>
        <w:keepLines/>
        <w:rPr>
          <w:lang w:val="fr-FR"/>
        </w:rPr>
      </w:pPr>
      <w:r w:rsidRPr="00C00727">
        <w:rPr>
          <w:lang w:val="fr-FR"/>
        </w:rPr>
        <w:t>Baseline (non-SBI).</w:t>
      </w:r>
    </w:p>
    <w:p w14:paraId="7FECC275" w14:textId="77777777" w:rsidR="007615D6" w:rsidRPr="005B25A1" w:rsidRDefault="007615D6" w:rsidP="007615D6">
      <w:pPr>
        <w:keepNext/>
        <w:keepLines/>
        <w:rPr>
          <w:b/>
          <w:bCs/>
        </w:rPr>
      </w:pPr>
      <w:r w:rsidRPr="005B25A1">
        <w:rPr>
          <w:b/>
          <w:bCs/>
        </w:rPr>
        <w:t>Parallel discussion:</w:t>
      </w:r>
    </w:p>
    <w:p w14:paraId="38ED101F" w14:textId="77777777" w:rsidR="007615D6" w:rsidRPr="005B25A1" w:rsidRDefault="007615D6" w:rsidP="007615D6">
      <w:pPr>
        <w:keepNext/>
        <w:keepLines/>
      </w:pPr>
      <w:r w:rsidRPr="005B25A1">
        <w:t>-</w:t>
      </w:r>
    </w:p>
    <w:p w14:paraId="7990346C" w14:textId="77777777" w:rsidR="007615D6" w:rsidRPr="005B25A1" w:rsidRDefault="007615D6" w:rsidP="007615D6">
      <w:pPr>
        <w:keepNext/>
        <w:keepLines/>
        <w:rPr>
          <w:b/>
          <w:bCs/>
        </w:rPr>
      </w:pPr>
      <w:r w:rsidRPr="005B25A1">
        <w:rPr>
          <w:b/>
          <w:bCs/>
        </w:rPr>
        <w:t>Plenary Discussion:</w:t>
      </w:r>
    </w:p>
    <w:p w14:paraId="2C381829" w14:textId="77777777" w:rsidR="007615D6" w:rsidRPr="005B25A1" w:rsidRDefault="007615D6" w:rsidP="007615D6">
      <w:pPr>
        <w:keepNext/>
        <w:keepLines/>
      </w:pPr>
      <w:r>
        <w:rPr>
          <w:color w:val="FF0000"/>
        </w:rPr>
        <w:t>NO DISCUSSION RECORDED</w:t>
      </w:r>
    </w:p>
    <w:p w14:paraId="7F03995C" w14:textId="77777777" w:rsidR="007615D6" w:rsidRPr="00EB0339" w:rsidRDefault="007615D6" w:rsidP="007615D6">
      <w:r w:rsidRPr="005B25A1">
        <w:rPr>
          <w:b/>
          <w:bCs/>
        </w:rPr>
        <w:t>Status:</w:t>
      </w:r>
      <w:r>
        <w:t xml:space="preserve"> </w:t>
      </w:r>
      <w:r>
        <w:rPr>
          <w:color w:val="0000FF"/>
        </w:rPr>
        <w:t>Not concluded</w:t>
      </w:r>
      <w:r>
        <w:t>.</w:t>
      </w:r>
    </w:p>
    <w:p w14:paraId="481F4EAA" w14:textId="77777777" w:rsidR="00E00DA6" w:rsidRDefault="007615D6" w:rsidP="000A3FBD">
      <w:pPr>
        <w:pStyle w:val="NormTop"/>
      </w:pPr>
      <w:r>
        <w:rPr>
          <w:color w:val="0000FF"/>
        </w:rPr>
        <w:t>S2-2409803</w:t>
      </w:r>
      <w:r w:rsidRPr="00D53282">
        <w:t xml:space="preserve"> </w:t>
      </w:r>
      <w:r>
        <w:t>(CR) 23.502 CR4898R3 (Rel-19, 'B'): KI#2 Support of N6 delay measurement and UPF selection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Add parameter in step 4: Indication for UL N6 delay measurement/Indication for DL N6 delay measurement/Indication for RT N6 delay measurement. Protocol specific information is removed.</w:t>
      </w:r>
    </w:p>
    <w:p w14:paraId="7419AD7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S2-2408877</w:t>
      </w:r>
      <w:r>
        <w:t>.</w:t>
      </w:r>
    </w:p>
    <w:p w14:paraId="18219D88" w14:textId="77777777" w:rsidR="007615D6" w:rsidRPr="005B25A1" w:rsidRDefault="007615D6" w:rsidP="007615D6">
      <w:pPr>
        <w:keepNext/>
        <w:keepLines/>
        <w:rPr>
          <w:b/>
          <w:bCs/>
        </w:rPr>
      </w:pPr>
      <w:r w:rsidRPr="005B25A1">
        <w:rPr>
          <w:b/>
          <w:bCs/>
        </w:rPr>
        <w:t>Convenor comment:</w:t>
      </w:r>
    </w:p>
    <w:p w14:paraId="5CA52D77" w14:textId="77777777" w:rsidR="007615D6" w:rsidRPr="005B25A1" w:rsidRDefault="007615D6" w:rsidP="007615D6">
      <w:pPr>
        <w:keepNext/>
        <w:keepLines/>
      </w:pPr>
      <w:r w:rsidRPr="005B25A1">
        <w:t>Merge into S2-2409771.</w:t>
      </w:r>
    </w:p>
    <w:p w14:paraId="47CE1DE0" w14:textId="77777777" w:rsidR="007615D6" w:rsidRPr="005B25A1" w:rsidRDefault="007615D6" w:rsidP="007615D6">
      <w:pPr>
        <w:keepNext/>
        <w:keepLines/>
        <w:rPr>
          <w:b/>
          <w:bCs/>
        </w:rPr>
      </w:pPr>
      <w:r w:rsidRPr="005B25A1">
        <w:rPr>
          <w:b/>
          <w:bCs/>
        </w:rPr>
        <w:t>Parallel discussion:</w:t>
      </w:r>
    </w:p>
    <w:p w14:paraId="495CE694" w14:textId="77777777" w:rsidR="007615D6" w:rsidRPr="005B25A1" w:rsidRDefault="007615D6" w:rsidP="007615D6">
      <w:pPr>
        <w:keepNext/>
        <w:keepLines/>
      </w:pPr>
      <w:r w:rsidRPr="005B25A1">
        <w:t>-</w:t>
      </w:r>
    </w:p>
    <w:p w14:paraId="0C068B31" w14:textId="77777777" w:rsidR="007615D6" w:rsidRPr="005B25A1" w:rsidRDefault="007615D6" w:rsidP="007615D6">
      <w:pPr>
        <w:keepNext/>
        <w:keepLines/>
        <w:rPr>
          <w:b/>
          <w:bCs/>
        </w:rPr>
      </w:pPr>
      <w:r w:rsidRPr="005B25A1">
        <w:rPr>
          <w:b/>
          <w:bCs/>
        </w:rPr>
        <w:t>Plenary Discussion:</w:t>
      </w:r>
    </w:p>
    <w:p w14:paraId="72169EF4" w14:textId="77777777" w:rsidR="007615D6" w:rsidRPr="005B25A1" w:rsidRDefault="007615D6" w:rsidP="007615D6">
      <w:pPr>
        <w:keepNext/>
        <w:keepLines/>
      </w:pPr>
      <w:r>
        <w:rPr>
          <w:color w:val="FF0000"/>
        </w:rPr>
        <w:t>NO DISCUSSION RECORDED</w:t>
      </w:r>
    </w:p>
    <w:p w14:paraId="68DCF3C5" w14:textId="77777777" w:rsidR="007615D6" w:rsidRPr="00EB0339" w:rsidRDefault="007615D6" w:rsidP="007615D6">
      <w:r w:rsidRPr="005B25A1">
        <w:rPr>
          <w:b/>
          <w:bCs/>
        </w:rPr>
        <w:t>Status:</w:t>
      </w:r>
      <w:r>
        <w:t xml:space="preserve"> </w:t>
      </w:r>
      <w:r>
        <w:rPr>
          <w:color w:val="0000FF"/>
        </w:rPr>
        <w:t>Not concluded</w:t>
      </w:r>
      <w:r>
        <w:t>.</w:t>
      </w:r>
    </w:p>
    <w:p w14:paraId="7F80B397" w14:textId="77777777" w:rsidR="00E00DA6" w:rsidRDefault="007615D6" w:rsidP="000A3FBD">
      <w:pPr>
        <w:pStyle w:val="NormTop"/>
      </w:pPr>
      <w:r>
        <w:rPr>
          <w:color w:val="0000FF"/>
        </w:rPr>
        <w:lastRenderedPageBreak/>
        <w:t>S2-2410598</w:t>
      </w:r>
      <w:r w:rsidRPr="00D53282">
        <w:t xml:space="preserve"> </w:t>
      </w:r>
      <w:r>
        <w:t>(CR) 23.502 CR4985R3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07769EB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 withdrawn)</w:t>
      </w:r>
      <w:r>
        <w:rPr>
          <w:color w:val="0000FF"/>
        </w:rPr>
        <w:t xml:space="preserve"> S2-2408878</w:t>
      </w:r>
      <w:r>
        <w:t>.</w:t>
      </w:r>
    </w:p>
    <w:p w14:paraId="6CB2C96F" w14:textId="77777777" w:rsidR="007615D6" w:rsidRPr="005B25A1" w:rsidRDefault="007615D6" w:rsidP="007615D6">
      <w:pPr>
        <w:keepNext/>
        <w:keepLines/>
        <w:rPr>
          <w:b/>
          <w:bCs/>
        </w:rPr>
      </w:pPr>
      <w:r w:rsidRPr="005B25A1">
        <w:rPr>
          <w:b/>
          <w:bCs/>
        </w:rPr>
        <w:t>Convenor comment:</w:t>
      </w:r>
    </w:p>
    <w:p w14:paraId="21E69F10" w14:textId="77777777" w:rsidR="007615D6" w:rsidRPr="005B25A1" w:rsidRDefault="007615D6" w:rsidP="007615D6">
      <w:pPr>
        <w:keepNext/>
        <w:keepLines/>
      </w:pPr>
      <w:r w:rsidRPr="005B25A1">
        <w:t>Baseline (SBI).</w:t>
      </w:r>
    </w:p>
    <w:p w14:paraId="2770E67B" w14:textId="77777777" w:rsidR="007615D6" w:rsidRPr="005B25A1" w:rsidRDefault="007615D6" w:rsidP="007615D6">
      <w:pPr>
        <w:keepNext/>
        <w:keepLines/>
        <w:rPr>
          <w:b/>
          <w:bCs/>
        </w:rPr>
      </w:pPr>
      <w:r w:rsidRPr="005B25A1">
        <w:rPr>
          <w:b/>
          <w:bCs/>
        </w:rPr>
        <w:t>Parallel discussion:</w:t>
      </w:r>
    </w:p>
    <w:p w14:paraId="3146C2F8" w14:textId="77777777" w:rsidR="007615D6" w:rsidRPr="005B25A1" w:rsidRDefault="007615D6" w:rsidP="007615D6">
      <w:pPr>
        <w:keepNext/>
        <w:keepLines/>
      </w:pPr>
      <w:r w:rsidRPr="005B25A1">
        <w:t>-</w:t>
      </w:r>
    </w:p>
    <w:p w14:paraId="02B2661C" w14:textId="77777777" w:rsidR="007615D6" w:rsidRPr="005B25A1" w:rsidRDefault="007615D6" w:rsidP="007615D6">
      <w:pPr>
        <w:keepNext/>
        <w:keepLines/>
        <w:rPr>
          <w:b/>
          <w:bCs/>
        </w:rPr>
      </w:pPr>
      <w:r w:rsidRPr="005B25A1">
        <w:rPr>
          <w:b/>
          <w:bCs/>
        </w:rPr>
        <w:t>Plenary Discussion:</w:t>
      </w:r>
    </w:p>
    <w:p w14:paraId="1103F4A0" w14:textId="77777777" w:rsidR="007615D6" w:rsidRPr="005B25A1" w:rsidRDefault="007615D6" w:rsidP="007615D6">
      <w:pPr>
        <w:keepNext/>
        <w:keepLines/>
      </w:pPr>
      <w:r>
        <w:rPr>
          <w:color w:val="FF0000"/>
        </w:rPr>
        <w:t>NO DISCUSSION RECORDED</w:t>
      </w:r>
    </w:p>
    <w:p w14:paraId="5FCC574C" w14:textId="77777777" w:rsidR="007615D6" w:rsidRPr="00EB0339" w:rsidRDefault="007615D6" w:rsidP="007615D6">
      <w:r w:rsidRPr="005B25A1">
        <w:rPr>
          <w:b/>
          <w:bCs/>
        </w:rPr>
        <w:t>Status:</w:t>
      </w:r>
      <w:r>
        <w:t xml:space="preserve"> </w:t>
      </w:r>
      <w:r>
        <w:rPr>
          <w:color w:val="0000FF"/>
        </w:rPr>
        <w:t>Not concluded</w:t>
      </w:r>
      <w:r>
        <w:t>.</w:t>
      </w:r>
    </w:p>
    <w:p w14:paraId="3D3DDF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503 CR</w:t>
      </w:r>
    </w:p>
    <w:p w14:paraId="09BF38C7" w14:textId="77777777" w:rsidR="00E00DA6" w:rsidRDefault="007615D6" w:rsidP="000A3FBD">
      <w:pPr>
        <w:pStyle w:val="NormTop"/>
      </w:pPr>
      <w:r>
        <w:rPr>
          <w:color w:val="0000FF"/>
        </w:rPr>
        <w:t>S2-2409654</w:t>
      </w:r>
      <w:r w:rsidRPr="00D53282">
        <w:t xml:space="preserve"> </w:t>
      </w:r>
      <w:r>
        <w:t>(CR) 23.503 CR1325R3 (Rel-19, 'B'): PCC rule enhancement to support N6 delay measurement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07F1EF7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S2-2409155</w:t>
      </w:r>
      <w:r>
        <w:t>.</w:t>
      </w:r>
    </w:p>
    <w:p w14:paraId="677C01B7" w14:textId="77777777" w:rsidR="007615D6" w:rsidRPr="005B25A1" w:rsidRDefault="007615D6" w:rsidP="007615D6">
      <w:pPr>
        <w:keepNext/>
        <w:keepLines/>
        <w:rPr>
          <w:b/>
          <w:bCs/>
        </w:rPr>
      </w:pPr>
      <w:r w:rsidRPr="005B25A1">
        <w:rPr>
          <w:b/>
          <w:bCs/>
        </w:rPr>
        <w:t>Convenor comment:</w:t>
      </w:r>
    </w:p>
    <w:p w14:paraId="1B5ABBC0" w14:textId="77777777" w:rsidR="007615D6" w:rsidRPr="005B25A1" w:rsidRDefault="007615D6" w:rsidP="007615D6">
      <w:pPr>
        <w:keepNext/>
        <w:keepLines/>
      </w:pPr>
      <w:r w:rsidRPr="005B25A1">
        <w:t>Baseline.</w:t>
      </w:r>
    </w:p>
    <w:p w14:paraId="02E1684E" w14:textId="77777777" w:rsidR="007615D6" w:rsidRPr="005B25A1" w:rsidRDefault="007615D6" w:rsidP="007615D6">
      <w:pPr>
        <w:keepNext/>
        <w:keepLines/>
        <w:rPr>
          <w:b/>
          <w:bCs/>
        </w:rPr>
      </w:pPr>
      <w:r w:rsidRPr="005B25A1">
        <w:rPr>
          <w:b/>
          <w:bCs/>
        </w:rPr>
        <w:t>Parallel discussion:</w:t>
      </w:r>
    </w:p>
    <w:p w14:paraId="1C6B2A9E" w14:textId="77777777" w:rsidR="007615D6" w:rsidRPr="005B25A1" w:rsidRDefault="007615D6" w:rsidP="007615D6">
      <w:pPr>
        <w:keepNext/>
        <w:keepLines/>
      </w:pPr>
      <w:r w:rsidRPr="005B25A1">
        <w:t>-</w:t>
      </w:r>
    </w:p>
    <w:p w14:paraId="564E9E4E" w14:textId="77777777" w:rsidR="007615D6" w:rsidRPr="005B25A1" w:rsidRDefault="007615D6" w:rsidP="007615D6">
      <w:pPr>
        <w:keepNext/>
        <w:keepLines/>
        <w:rPr>
          <w:b/>
          <w:bCs/>
        </w:rPr>
      </w:pPr>
      <w:r w:rsidRPr="005B25A1">
        <w:rPr>
          <w:b/>
          <w:bCs/>
        </w:rPr>
        <w:t>Plenary Discussion:</w:t>
      </w:r>
    </w:p>
    <w:p w14:paraId="211BFBF1" w14:textId="77777777" w:rsidR="007615D6" w:rsidRPr="005B25A1" w:rsidRDefault="007615D6" w:rsidP="007615D6">
      <w:pPr>
        <w:keepNext/>
        <w:keepLines/>
      </w:pPr>
      <w:r>
        <w:rPr>
          <w:color w:val="FF0000"/>
        </w:rPr>
        <w:t>NO DISCUSSION RECORDED</w:t>
      </w:r>
    </w:p>
    <w:p w14:paraId="499D0BB7" w14:textId="77777777" w:rsidR="007615D6" w:rsidRPr="00EB0339" w:rsidRDefault="007615D6" w:rsidP="007615D6">
      <w:r w:rsidRPr="005B25A1">
        <w:rPr>
          <w:b/>
          <w:bCs/>
        </w:rPr>
        <w:t>Status:</w:t>
      </w:r>
      <w:r>
        <w:t xml:space="preserve"> </w:t>
      </w:r>
      <w:r>
        <w:rPr>
          <w:color w:val="0000FF"/>
        </w:rPr>
        <w:t>Not concluded</w:t>
      </w:r>
      <w:r>
        <w:t>.</w:t>
      </w:r>
    </w:p>
    <w:p w14:paraId="28D74A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 via AF influence: 501CRs</w:t>
      </w:r>
    </w:p>
    <w:p w14:paraId="66404450" w14:textId="77777777" w:rsidR="00E00DA6" w:rsidRDefault="007615D6" w:rsidP="000A3FBD">
      <w:pPr>
        <w:pStyle w:val="NormTop"/>
      </w:pPr>
      <w:r>
        <w:rPr>
          <w:color w:val="0000FF"/>
        </w:rPr>
        <w:t>S2-2409945</w:t>
      </w:r>
      <w:r w:rsidRPr="00D53282">
        <w:t xml:space="preserve"> </w:t>
      </w:r>
      <w:r>
        <w:t>(CR) 23.501 CR5437R5 (Rel-19, 'B'): Support of L-PSA UPF Selection Considering N6 Delay (Source: Intel,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Indication of considering N6 delay in AF influence table.</w:t>
      </w:r>
    </w:p>
    <w:p w14:paraId="4A89935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S2-2409402</w:t>
      </w:r>
      <w:r>
        <w:t>.</w:t>
      </w:r>
    </w:p>
    <w:p w14:paraId="1AE762FB" w14:textId="77777777" w:rsidR="007615D6" w:rsidRPr="005B25A1" w:rsidRDefault="007615D6" w:rsidP="007615D6">
      <w:pPr>
        <w:keepNext/>
        <w:keepLines/>
        <w:rPr>
          <w:b/>
          <w:bCs/>
        </w:rPr>
      </w:pPr>
      <w:r w:rsidRPr="005B25A1">
        <w:rPr>
          <w:b/>
          <w:bCs/>
        </w:rPr>
        <w:t>Convenor comment:</w:t>
      </w:r>
    </w:p>
    <w:p w14:paraId="39CCE4E4" w14:textId="77777777" w:rsidR="007615D6" w:rsidRPr="005B25A1" w:rsidRDefault="007615D6" w:rsidP="007615D6">
      <w:pPr>
        <w:keepNext/>
        <w:keepLines/>
      </w:pPr>
      <w:r w:rsidRPr="005B25A1">
        <w:t>Baseline.</w:t>
      </w:r>
    </w:p>
    <w:p w14:paraId="0475D107" w14:textId="77777777" w:rsidR="007615D6" w:rsidRPr="005B25A1" w:rsidRDefault="007615D6" w:rsidP="007615D6">
      <w:pPr>
        <w:keepNext/>
        <w:keepLines/>
        <w:rPr>
          <w:b/>
          <w:bCs/>
        </w:rPr>
      </w:pPr>
      <w:r w:rsidRPr="005B25A1">
        <w:rPr>
          <w:b/>
          <w:bCs/>
        </w:rPr>
        <w:t>Parallel discussion:</w:t>
      </w:r>
    </w:p>
    <w:p w14:paraId="36E0B6FC" w14:textId="77777777" w:rsidR="007615D6" w:rsidRPr="005B25A1" w:rsidRDefault="007615D6" w:rsidP="007615D6">
      <w:pPr>
        <w:keepNext/>
        <w:keepLines/>
      </w:pPr>
      <w:r w:rsidRPr="005B25A1">
        <w:t>-</w:t>
      </w:r>
    </w:p>
    <w:p w14:paraId="65D8B949" w14:textId="77777777" w:rsidR="007615D6" w:rsidRPr="005B25A1" w:rsidRDefault="007615D6" w:rsidP="007615D6">
      <w:pPr>
        <w:keepNext/>
        <w:keepLines/>
        <w:rPr>
          <w:b/>
          <w:bCs/>
        </w:rPr>
      </w:pPr>
      <w:r w:rsidRPr="005B25A1">
        <w:rPr>
          <w:b/>
          <w:bCs/>
        </w:rPr>
        <w:t>Plenary Discussion:</w:t>
      </w:r>
    </w:p>
    <w:p w14:paraId="46491A42" w14:textId="77777777" w:rsidR="007615D6" w:rsidRPr="005B25A1" w:rsidRDefault="007615D6" w:rsidP="007615D6">
      <w:pPr>
        <w:keepNext/>
        <w:keepLines/>
      </w:pPr>
      <w:r>
        <w:rPr>
          <w:color w:val="FF0000"/>
        </w:rPr>
        <w:t>NO DISCUSSION RECORDED</w:t>
      </w:r>
    </w:p>
    <w:p w14:paraId="7D812FAA" w14:textId="77777777" w:rsidR="007615D6" w:rsidRPr="00EB0339" w:rsidRDefault="007615D6" w:rsidP="007615D6">
      <w:r w:rsidRPr="005B25A1">
        <w:rPr>
          <w:b/>
          <w:bCs/>
        </w:rPr>
        <w:t>Status:</w:t>
      </w:r>
      <w:r>
        <w:t xml:space="preserve"> </w:t>
      </w:r>
      <w:r>
        <w:rPr>
          <w:color w:val="0000FF"/>
        </w:rPr>
        <w:t>Not concluded</w:t>
      </w:r>
      <w:r>
        <w:t>.</w:t>
      </w:r>
    </w:p>
    <w:p w14:paraId="600E76DB" w14:textId="77777777" w:rsidR="00E00DA6" w:rsidRDefault="007615D6" w:rsidP="000A3FBD">
      <w:pPr>
        <w:pStyle w:val="NormTop"/>
      </w:pPr>
      <w:r>
        <w:rPr>
          <w:color w:val="0000FF"/>
        </w:rPr>
        <w:lastRenderedPageBreak/>
        <w:t>S2-2409773</w:t>
      </w:r>
      <w:r w:rsidRPr="00D53282">
        <w:t xml:space="preserve"> </w:t>
      </w:r>
      <w:r>
        <w:t>(CR) 23.501 CR5437R4 (Rel-19, 'B'): Support of L-PSA UPF Selection Considering N6 Delay (Source: [Intel,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indication in AF influence table.</w:t>
      </w:r>
    </w:p>
    <w:p w14:paraId="25F291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S2-2409402</w:t>
      </w:r>
      <w:r>
        <w:t>.</w:t>
      </w:r>
    </w:p>
    <w:p w14:paraId="65B8D246" w14:textId="77777777" w:rsidR="007615D6" w:rsidRPr="005B25A1" w:rsidRDefault="007615D6" w:rsidP="007615D6">
      <w:pPr>
        <w:keepNext/>
        <w:keepLines/>
        <w:rPr>
          <w:b/>
          <w:bCs/>
        </w:rPr>
      </w:pPr>
      <w:r w:rsidRPr="005B25A1">
        <w:rPr>
          <w:b/>
          <w:bCs/>
        </w:rPr>
        <w:t>Convenor comment:</w:t>
      </w:r>
    </w:p>
    <w:p w14:paraId="7E67C096" w14:textId="77777777" w:rsidR="007615D6" w:rsidRPr="005B25A1" w:rsidRDefault="007615D6" w:rsidP="007615D6">
      <w:pPr>
        <w:keepNext/>
        <w:keepLines/>
      </w:pPr>
      <w:r w:rsidRPr="005B25A1">
        <w:t>Merge into S2-2409945? End-to-end delay.</w:t>
      </w:r>
    </w:p>
    <w:p w14:paraId="6D542FAD" w14:textId="77777777" w:rsidR="007615D6" w:rsidRPr="005B25A1" w:rsidRDefault="007615D6" w:rsidP="007615D6">
      <w:pPr>
        <w:keepNext/>
        <w:keepLines/>
        <w:rPr>
          <w:b/>
          <w:bCs/>
        </w:rPr>
      </w:pPr>
      <w:r w:rsidRPr="005B25A1">
        <w:rPr>
          <w:b/>
          <w:bCs/>
        </w:rPr>
        <w:t>Parallel discussion:</w:t>
      </w:r>
    </w:p>
    <w:p w14:paraId="51B60359" w14:textId="77777777" w:rsidR="007615D6" w:rsidRPr="005B25A1" w:rsidRDefault="007615D6" w:rsidP="007615D6">
      <w:pPr>
        <w:keepNext/>
        <w:keepLines/>
      </w:pPr>
      <w:r w:rsidRPr="005B25A1">
        <w:t>-</w:t>
      </w:r>
    </w:p>
    <w:p w14:paraId="4EAB3EC7" w14:textId="77777777" w:rsidR="007615D6" w:rsidRPr="005B25A1" w:rsidRDefault="007615D6" w:rsidP="007615D6">
      <w:pPr>
        <w:keepNext/>
        <w:keepLines/>
        <w:rPr>
          <w:b/>
          <w:bCs/>
        </w:rPr>
      </w:pPr>
      <w:r w:rsidRPr="005B25A1">
        <w:rPr>
          <w:b/>
          <w:bCs/>
        </w:rPr>
        <w:t>Plenary Discussion:</w:t>
      </w:r>
    </w:p>
    <w:p w14:paraId="1A944325" w14:textId="77777777" w:rsidR="007615D6" w:rsidRPr="005B25A1" w:rsidRDefault="007615D6" w:rsidP="007615D6">
      <w:pPr>
        <w:keepNext/>
        <w:keepLines/>
      </w:pPr>
      <w:r>
        <w:rPr>
          <w:color w:val="FF0000"/>
        </w:rPr>
        <w:t>NO DISCUSSION RECORDED</w:t>
      </w:r>
    </w:p>
    <w:p w14:paraId="44E096AB" w14:textId="77777777" w:rsidR="007615D6" w:rsidRPr="00EB0339" w:rsidRDefault="007615D6" w:rsidP="007615D6">
      <w:r w:rsidRPr="005B25A1">
        <w:rPr>
          <w:b/>
          <w:bCs/>
        </w:rPr>
        <w:t>Status:</w:t>
      </w:r>
      <w:r>
        <w:t xml:space="preserve"> </w:t>
      </w:r>
      <w:r>
        <w:rPr>
          <w:color w:val="0000FF"/>
        </w:rPr>
        <w:t>Not concluded</w:t>
      </w:r>
      <w:r>
        <w:t>.</w:t>
      </w:r>
    </w:p>
    <w:p w14:paraId="7700E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 via AF influence: 502 CRs</w:t>
      </w:r>
    </w:p>
    <w:p w14:paraId="78EDE44A" w14:textId="77777777" w:rsidR="00E00DA6" w:rsidRDefault="007615D6" w:rsidP="000A3FBD">
      <w:pPr>
        <w:pStyle w:val="NormTop"/>
      </w:pPr>
      <w:r>
        <w:rPr>
          <w:color w:val="0000FF"/>
        </w:rPr>
        <w:t>S2-2410065</w:t>
      </w:r>
      <w:r w:rsidRPr="00D53282">
        <w:t xml:space="preserve"> </w:t>
      </w:r>
      <w:r>
        <w:t>(CR) 23.502 CR4883R4 (Rel-19, 'B'): AF influence on N6 delay measurement (Source: CATT, Huawei, HiSilicon, Intel)</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595BE34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S2-2409154</w:t>
      </w:r>
      <w:r>
        <w:t>.</w:t>
      </w:r>
    </w:p>
    <w:p w14:paraId="352B8A31" w14:textId="77777777" w:rsidR="007615D6" w:rsidRPr="005B25A1" w:rsidRDefault="007615D6" w:rsidP="007615D6">
      <w:pPr>
        <w:keepNext/>
        <w:keepLines/>
        <w:rPr>
          <w:b/>
          <w:bCs/>
        </w:rPr>
      </w:pPr>
      <w:r w:rsidRPr="005B25A1">
        <w:rPr>
          <w:b/>
          <w:bCs/>
        </w:rPr>
        <w:t>Convenor comment:</w:t>
      </w:r>
    </w:p>
    <w:p w14:paraId="62613A63" w14:textId="77777777" w:rsidR="007615D6" w:rsidRPr="005B25A1" w:rsidRDefault="007615D6" w:rsidP="007615D6">
      <w:pPr>
        <w:keepNext/>
        <w:keepLines/>
      </w:pPr>
      <w:r w:rsidRPr="005B25A1">
        <w:t>Baseline.</w:t>
      </w:r>
    </w:p>
    <w:p w14:paraId="4709D7D5" w14:textId="77777777" w:rsidR="007615D6" w:rsidRPr="005B25A1" w:rsidRDefault="007615D6" w:rsidP="007615D6">
      <w:pPr>
        <w:keepNext/>
        <w:keepLines/>
        <w:rPr>
          <w:b/>
          <w:bCs/>
        </w:rPr>
      </w:pPr>
      <w:r w:rsidRPr="005B25A1">
        <w:rPr>
          <w:b/>
          <w:bCs/>
        </w:rPr>
        <w:t>Parallel discussion:</w:t>
      </w:r>
    </w:p>
    <w:p w14:paraId="5FA9E77C" w14:textId="77777777" w:rsidR="007615D6" w:rsidRPr="005B25A1" w:rsidRDefault="007615D6" w:rsidP="007615D6">
      <w:pPr>
        <w:keepNext/>
        <w:keepLines/>
      </w:pPr>
      <w:r w:rsidRPr="005B25A1">
        <w:t>-</w:t>
      </w:r>
    </w:p>
    <w:p w14:paraId="14226979" w14:textId="77777777" w:rsidR="007615D6" w:rsidRPr="005B25A1" w:rsidRDefault="007615D6" w:rsidP="007615D6">
      <w:pPr>
        <w:keepNext/>
        <w:keepLines/>
        <w:rPr>
          <w:b/>
          <w:bCs/>
        </w:rPr>
      </w:pPr>
      <w:r w:rsidRPr="005B25A1">
        <w:rPr>
          <w:b/>
          <w:bCs/>
        </w:rPr>
        <w:t>Plenary Discussion:</w:t>
      </w:r>
    </w:p>
    <w:p w14:paraId="0735103E" w14:textId="77777777" w:rsidR="007615D6" w:rsidRPr="005B25A1" w:rsidRDefault="007615D6" w:rsidP="007615D6">
      <w:pPr>
        <w:keepNext/>
        <w:keepLines/>
      </w:pPr>
      <w:r>
        <w:rPr>
          <w:color w:val="FF0000"/>
        </w:rPr>
        <w:t>NO DISCUSSION RECORDED</w:t>
      </w:r>
    </w:p>
    <w:p w14:paraId="19BCC05D" w14:textId="77777777" w:rsidR="007615D6" w:rsidRPr="00EB0339" w:rsidRDefault="007615D6" w:rsidP="007615D6">
      <w:r w:rsidRPr="005B25A1">
        <w:rPr>
          <w:b/>
          <w:bCs/>
        </w:rPr>
        <w:t>Status:</w:t>
      </w:r>
      <w:r>
        <w:t xml:space="preserve"> </w:t>
      </w:r>
      <w:r>
        <w:rPr>
          <w:color w:val="0000FF"/>
        </w:rPr>
        <w:t>Not concluded</w:t>
      </w:r>
      <w:r>
        <w:t>.</w:t>
      </w:r>
    </w:p>
    <w:p w14:paraId="792C7F35" w14:textId="77777777" w:rsidR="00E00DA6" w:rsidRDefault="007615D6" w:rsidP="000A3FBD">
      <w:pPr>
        <w:pStyle w:val="NormTop"/>
      </w:pPr>
      <w:r>
        <w:rPr>
          <w:color w:val="0000FF"/>
        </w:rPr>
        <w:lastRenderedPageBreak/>
        <w:t>S2-2409774</w:t>
      </w:r>
      <w:r w:rsidRPr="00D53282">
        <w:t xml:space="preserve"> </w:t>
      </w:r>
      <w:r>
        <w:t>(CR) 23.502 CR4883R3 (Rel-19, 'B'): 23.502 AF influence on N6 delay measurement (Source: [CATT,] Huawei, HiSilicon, [Intel])</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3B1902C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S2-2409154</w:t>
      </w:r>
      <w:r>
        <w:t>.</w:t>
      </w:r>
    </w:p>
    <w:p w14:paraId="498C3CC5" w14:textId="77777777" w:rsidR="007615D6" w:rsidRPr="005B25A1" w:rsidRDefault="007615D6" w:rsidP="007615D6">
      <w:pPr>
        <w:keepNext/>
        <w:keepLines/>
        <w:rPr>
          <w:b/>
          <w:bCs/>
        </w:rPr>
      </w:pPr>
      <w:r w:rsidRPr="005B25A1">
        <w:rPr>
          <w:b/>
          <w:bCs/>
        </w:rPr>
        <w:t>Convenor comment:</w:t>
      </w:r>
    </w:p>
    <w:p w14:paraId="24043F6A" w14:textId="77777777" w:rsidR="007615D6" w:rsidRPr="005B25A1" w:rsidRDefault="007615D6" w:rsidP="007615D6">
      <w:pPr>
        <w:keepNext/>
        <w:keepLines/>
      </w:pPr>
      <w:r w:rsidRPr="005B25A1">
        <w:t>Merge into S2-2410065? End-to-end delay.</w:t>
      </w:r>
    </w:p>
    <w:p w14:paraId="520183EC" w14:textId="77777777" w:rsidR="007615D6" w:rsidRPr="005B25A1" w:rsidRDefault="007615D6" w:rsidP="007615D6">
      <w:pPr>
        <w:keepNext/>
        <w:keepLines/>
        <w:rPr>
          <w:b/>
          <w:bCs/>
        </w:rPr>
      </w:pPr>
      <w:r w:rsidRPr="005B25A1">
        <w:rPr>
          <w:b/>
          <w:bCs/>
        </w:rPr>
        <w:t>Parallel discussion:</w:t>
      </w:r>
    </w:p>
    <w:p w14:paraId="1F2EDA57" w14:textId="77777777" w:rsidR="007615D6" w:rsidRPr="005B25A1" w:rsidRDefault="007615D6" w:rsidP="007615D6">
      <w:pPr>
        <w:keepNext/>
        <w:keepLines/>
      </w:pPr>
      <w:r w:rsidRPr="005B25A1">
        <w:t>-</w:t>
      </w:r>
    </w:p>
    <w:p w14:paraId="637AFAC5" w14:textId="77777777" w:rsidR="007615D6" w:rsidRPr="005B25A1" w:rsidRDefault="007615D6" w:rsidP="007615D6">
      <w:pPr>
        <w:keepNext/>
        <w:keepLines/>
        <w:rPr>
          <w:b/>
          <w:bCs/>
        </w:rPr>
      </w:pPr>
      <w:r w:rsidRPr="005B25A1">
        <w:rPr>
          <w:b/>
          <w:bCs/>
        </w:rPr>
        <w:t>Plenary Discussion:</w:t>
      </w:r>
    </w:p>
    <w:p w14:paraId="7FF3361F" w14:textId="77777777" w:rsidR="007615D6" w:rsidRPr="005B25A1" w:rsidRDefault="007615D6" w:rsidP="007615D6">
      <w:pPr>
        <w:keepNext/>
        <w:keepLines/>
      </w:pPr>
      <w:r>
        <w:rPr>
          <w:color w:val="FF0000"/>
        </w:rPr>
        <w:t>NO DISCUSSION RECORDED</w:t>
      </w:r>
    </w:p>
    <w:p w14:paraId="30704C4F" w14:textId="77777777" w:rsidR="007615D6" w:rsidRPr="00EB0339" w:rsidRDefault="007615D6" w:rsidP="007615D6">
      <w:r w:rsidRPr="005B25A1">
        <w:rPr>
          <w:b/>
          <w:bCs/>
        </w:rPr>
        <w:t>Status:</w:t>
      </w:r>
      <w:r>
        <w:t xml:space="preserve"> </w:t>
      </w:r>
      <w:r>
        <w:rPr>
          <w:color w:val="0000FF"/>
        </w:rPr>
        <w:t>Not concluded</w:t>
      </w:r>
      <w:r>
        <w:t>.</w:t>
      </w:r>
    </w:p>
    <w:p w14:paraId="5F2C2E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EDI: 548 CRs</w:t>
      </w:r>
    </w:p>
    <w:p w14:paraId="3D090F47" w14:textId="77777777" w:rsidR="00E00DA6" w:rsidRDefault="007615D6" w:rsidP="000A3FBD">
      <w:pPr>
        <w:pStyle w:val="NormTop"/>
      </w:pPr>
      <w:r>
        <w:rPr>
          <w:color w:val="0000FF"/>
        </w:rPr>
        <w:t>S2-2410597</w:t>
      </w:r>
      <w:r w:rsidRPr="00D53282">
        <w:t xml:space="preserve"> </w:t>
      </w:r>
      <w:r>
        <w:t>(CR) 23.548 CR0252R4 (Rel-19, 'B'): AF provisioning N6 delay measurement information via EDI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1F9BE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S2-2409156</w:t>
      </w:r>
      <w:r>
        <w:t>.</w:t>
      </w:r>
    </w:p>
    <w:p w14:paraId="3AEFD998" w14:textId="77777777" w:rsidR="007615D6" w:rsidRPr="005B25A1" w:rsidRDefault="007615D6" w:rsidP="007615D6">
      <w:pPr>
        <w:keepNext/>
        <w:keepLines/>
        <w:rPr>
          <w:b/>
          <w:bCs/>
        </w:rPr>
      </w:pPr>
      <w:r w:rsidRPr="005B25A1">
        <w:rPr>
          <w:b/>
          <w:bCs/>
        </w:rPr>
        <w:t>Convenor comment:</w:t>
      </w:r>
    </w:p>
    <w:p w14:paraId="1E7B7C81" w14:textId="77777777" w:rsidR="007615D6" w:rsidRPr="005B25A1" w:rsidRDefault="007615D6" w:rsidP="007615D6">
      <w:pPr>
        <w:keepNext/>
        <w:keepLines/>
      </w:pPr>
      <w:r w:rsidRPr="005B25A1">
        <w:t>Baseline.</w:t>
      </w:r>
    </w:p>
    <w:p w14:paraId="02642401" w14:textId="77777777" w:rsidR="007615D6" w:rsidRPr="005B25A1" w:rsidRDefault="007615D6" w:rsidP="007615D6">
      <w:pPr>
        <w:keepNext/>
        <w:keepLines/>
        <w:rPr>
          <w:b/>
          <w:bCs/>
        </w:rPr>
      </w:pPr>
      <w:r w:rsidRPr="005B25A1">
        <w:rPr>
          <w:b/>
          <w:bCs/>
        </w:rPr>
        <w:t>Parallel discussion:</w:t>
      </w:r>
    </w:p>
    <w:p w14:paraId="56C5E43F" w14:textId="77777777" w:rsidR="007615D6" w:rsidRPr="005B25A1" w:rsidRDefault="007615D6" w:rsidP="007615D6">
      <w:pPr>
        <w:keepNext/>
        <w:keepLines/>
      </w:pPr>
      <w:r w:rsidRPr="005B25A1">
        <w:t>-</w:t>
      </w:r>
    </w:p>
    <w:p w14:paraId="00D23356" w14:textId="77777777" w:rsidR="007615D6" w:rsidRPr="005B25A1" w:rsidRDefault="007615D6" w:rsidP="007615D6">
      <w:pPr>
        <w:keepNext/>
        <w:keepLines/>
        <w:rPr>
          <w:b/>
          <w:bCs/>
        </w:rPr>
      </w:pPr>
      <w:r w:rsidRPr="005B25A1">
        <w:rPr>
          <w:b/>
          <w:bCs/>
        </w:rPr>
        <w:t>Plenary Discussion:</w:t>
      </w:r>
    </w:p>
    <w:p w14:paraId="1B082AAF" w14:textId="77777777" w:rsidR="007615D6" w:rsidRPr="005B25A1" w:rsidRDefault="007615D6" w:rsidP="007615D6">
      <w:pPr>
        <w:keepNext/>
        <w:keepLines/>
      </w:pPr>
      <w:r>
        <w:rPr>
          <w:color w:val="FF0000"/>
        </w:rPr>
        <w:t>NO DISCUSSION RECORDED</w:t>
      </w:r>
    </w:p>
    <w:p w14:paraId="235A3725" w14:textId="77777777" w:rsidR="007615D6" w:rsidRPr="00EB0339" w:rsidRDefault="007615D6" w:rsidP="007615D6">
      <w:r w:rsidRPr="005B25A1">
        <w:rPr>
          <w:b/>
          <w:bCs/>
        </w:rPr>
        <w:t>Status:</w:t>
      </w:r>
      <w:r>
        <w:t xml:space="preserve"> </w:t>
      </w:r>
      <w:r>
        <w:rPr>
          <w:color w:val="0000FF"/>
        </w:rPr>
        <w:t>Not concluded</w:t>
      </w:r>
      <w:r>
        <w:t>.</w:t>
      </w:r>
    </w:p>
    <w:p w14:paraId="570254ED" w14:textId="77777777" w:rsidR="00E00DA6" w:rsidRDefault="007615D6" w:rsidP="000A3FBD">
      <w:pPr>
        <w:pStyle w:val="NormTop"/>
      </w:pPr>
      <w:r>
        <w:rPr>
          <w:color w:val="0000FF"/>
        </w:rPr>
        <w:t>S2-2409772</w:t>
      </w:r>
      <w:r w:rsidRPr="00D53282">
        <w:t xml:space="preserve"> </w:t>
      </w:r>
      <w:r>
        <w:t>(CR) 23.548 CR0252R3 (Rel-19, 'B'): AF provisioning N6 delay measurement information via EDI (Source: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0F80FF6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S2-2409156</w:t>
      </w:r>
      <w:r>
        <w:t>.</w:t>
      </w:r>
    </w:p>
    <w:p w14:paraId="62D3A301" w14:textId="77777777" w:rsidR="007615D6" w:rsidRPr="005B25A1" w:rsidRDefault="007615D6" w:rsidP="007615D6">
      <w:pPr>
        <w:keepNext/>
        <w:keepLines/>
        <w:rPr>
          <w:b/>
          <w:bCs/>
        </w:rPr>
      </w:pPr>
      <w:r w:rsidRPr="005B25A1">
        <w:rPr>
          <w:b/>
          <w:bCs/>
        </w:rPr>
        <w:t>Convenor comment:</w:t>
      </w:r>
    </w:p>
    <w:p w14:paraId="6C215638" w14:textId="77777777" w:rsidR="007615D6" w:rsidRPr="005B25A1" w:rsidRDefault="007615D6" w:rsidP="007615D6">
      <w:pPr>
        <w:keepNext/>
        <w:keepLines/>
      </w:pPr>
      <w:r w:rsidRPr="005B25A1">
        <w:t>Merge into S2-2410597?</w:t>
      </w:r>
    </w:p>
    <w:p w14:paraId="55F5A205" w14:textId="77777777" w:rsidR="007615D6" w:rsidRPr="005B25A1" w:rsidRDefault="007615D6" w:rsidP="007615D6">
      <w:pPr>
        <w:keepNext/>
        <w:keepLines/>
        <w:rPr>
          <w:b/>
          <w:bCs/>
        </w:rPr>
      </w:pPr>
      <w:r w:rsidRPr="005B25A1">
        <w:rPr>
          <w:b/>
          <w:bCs/>
        </w:rPr>
        <w:t>Parallel discussion:</w:t>
      </w:r>
    </w:p>
    <w:p w14:paraId="4B558770" w14:textId="77777777" w:rsidR="007615D6" w:rsidRPr="005B25A1" w:rsidRDefault="007615D6" w:rsidP="007615D6">
      <w:pPr>
        <w:keepNext/>
        <w:keepLines/>
      </w:pPr>
      <w:r w:rsidRPr="005B25A1">
        <w:t>-</w:t>
      </w:r>
    </w:p>
    <w:p w14:paraId="2B39A390" w14:textId="77777777" w:rsidR="007615D6" w:rsidRPr="005B25A1" w:rsidRDefault="007615D6" w:rsidP="007615D6">
      <w:pPr>
        <w:keepNext/>
        <w:keepLines/>
        <w:rPr>
          <w:b/>
          <w:bCs/>
        </w:rPr>
      </w:pPr>
      <w:r w:rsidRPr="005B25A1">
        <w:rPr>
          <w:b/>
          <w:bCs/>
        </w:rPr>
        <w:t>Plenary Discussion:</w:t>
      </w:r>
    </w:p>
    <w:p w14:paraId="5D4496EA" w14:textId="77777777" w:rsidR="007615D6" w:rsidRPr="005B25A1" w:rsidRDefault="007615D6" w:rsidP="007615D6">
      <w:pPr>
        <w:keepNext/>
        <w:keepLines/>
      </w:pPr>
      <w:r>
        <w:rPr>
          <w:color w:val="FF0000"/>
        </w:rPr>
        <w:t>NO DISCUSSION RECORDED</w:t>
      </w:r>
    </w:p>
    <w:p w14:paraId="2B5E736A" w14:textId="77777777" w:rsidR="007615D6" w:rsidRPr="00EB0339" w:rsidRDefault="007615D6" w:rsidP="007615D6">
      <w:r w:rsidRPr="005B25A1">
        <w:rPr>
          <w:b/>
          <w:bCs/>
        </w:rPr>
        <w:t>Status:</w:t>
      </w:r>
      <w:r>
        <w:t xml:space="preserve"> </w:t>
      </w:r>
      <w:r>
        <w:rPr>
          <w:color w:val="0000FF"/>
        </w:rPr>
        <w:t>Not concluded</w:t>
      </w:r>
      <w:r>
        <w:t>.</w:t>
      </w:r>
    </w:p>
    <w:p w14:paraId="617E6C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PSA selection based on N6 delay: other 548 CRs</w:t>
      </w:r>
    </w:p>
    <w:p w14:paraId="4A0C66D6" w14:textId="77777777" w:rsidR="00E00DA6" w:rsidRDefault="007615D6" w:rsidP="000A3FBD">
      <w:pPr>
        <w:pStyle w:val="NormTop"/>
      </w:pPr>
      <w:r>
        <w:rPr>
          <w:color w:val="0000FF"/>
        </w:rPr>
        <w:t>S2-2409655</w:t>
      </w:r>
      <w:r w:rsidRPr="00D53282">
        <w:t xml:space="preserve"> </w:t>
      </w:r>
      <w:r>
        <w:t>(CR) 23.548 CR0254 (Rel-19, 'B'): UPF (re)selection considering N6 delay for option 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enhancement is proposed for EAS discovery procedure with L-DNS server/resolver: - SMF indicates the L-PSA UPF to buffer and report DNS Response with FQDN for the EAS(s) are (re)selected considering N6 delay. - SMF (re)selects L-PSA UPF considering N6 delay. - SMF may perform change of additional PDU Session Anchor for IPv6 multi-homing or UL CL procedure after L-PSA UPF (re)selection.</w:t>
      </w:r>
    </w:p>
    <w:p w14:paraId="58D1FC6D" w14:textId="77777777" w:rsidR="007615D6" w:rsidRPr="005B25A1" w:rsidRDefault="007615D6" w:rsidP="007615D6">
      <w:pPr>
        <w:keepNext/>
        <w:keepLines/>
        <w:rPr>
          <w:b/>
          <w:bCs/>
        </w:rPr>
      </w:pPr>
      <w:r w:rsidRPr="005B25A1">
        <w:rPr>
          <w:b/>
          <w:bCs/>
        </w:rPr>
        <w:t>Convenor comment:</w:t>
      </w:r>
    </w:p>
    <w:p w14:paraId="0ACDD5E4" w14:textId="77777777" w:rsidR="007615D6" w:rsidRPr="005B25A1" w:rsidRDefault="007615D6" w:rsidP="007615D6">
      <w:pPr>
        <w:keepNext/>
        <w:keepLines/>
      </w:pPr>
      <w:r w:rsidRPr="005B25A1">
        <w:t>Handle?</w:t>
      </w:r>
    </w:p>
    <w:p w14:paraId="15933BB6" w14:textId="77777777" w:rsidR="007615D6" w:rsidRPr="005B25A1" w:rsidRDefault="007615D6" w:rsidP="007615D6">
      <w:pPr>
        <w:keepNext/>
        <w:keepLines/>
        <w:rPr>
          <w:b/>
          <w:bCs/>
        </w:rPr>
      </w:pPr>
      <w:r w:rsidRPr="005B25A1">
        <w:rPr>
          <w:b/>
          <w:bCs/>
        </w:rPr>
        <w:t>Parallel discussion:</w:t>
      </w:r>
    </w:p>
    <w:p w14:paraId="4C666B37" w14:textId="77777777" w:rsidR="007615D6" w:rsidRPr="005B25A1" w:rsidRDefault="007615D6" w:rsidP="007615D6">
      <w:pPr>
        <w:keepNext/>
        <w:keepLines/>
      </w:pPr>
      <w:r w:rsidRPr="005B25A1">
        <w:t>-</w:t>
      </w:r>
    </w:p>
    <w:p w14:paraId="102BFC5E" w14:textId="77777777" w:rsidR="007615D6" w:rsidRPr="005B25A1" w:rsidRDefault="007615D6" w:rsidP="007615D6">
      <w:pPr>
        <w:keepNext/>
        <w:keepLines/>
        <w:rPr>
          <w:b/>
          <w:bCs/>
        </w:rPr>
      </w:pPr>
      <w:r w:rsidRPr="005B25A1">
        <w:rPr>
          <w:b/>
          <w:bCs/>
        </w:rPr>
        <w:t>Plenary Discussion:</w:t>
      </w:r>
    </w:p>
    <w:p w14:paraId="027D5E65" w14:textId="77777777" w:rsidR="007615D6" w:rsidRPr="005B25A1" w:rsidRDefault="007615D6" w:rsidP="007615D6">
      <w:pPr>
        <w:keepNext/>
        <w:keepLines/>
      </w:pPr>
      <w:r>
        <w:rPr>
          <w:color w:val="FF0000"/>
        </w:rPr>
        <w:t>NO DISCUSSION RECORDED</w:t>
      </w:r>
    </w:p>
    <w:p w14:paraId="1E9AFDAB" w14:textId="77777777" w:rsidR="007615D6" w:rsidRPr="00EB0339" w:rsidRDefault="007615D6" w:rsidP="007615D6">
      <w:r w:rsidRPr="005B25A1">
        <w:rPr>
          <w:b/>
          <w:bCs/>
        </w:rPr>
        <w:t>Status:</w:t>
      </w:r>
      <w:r>
        <w:t xml:space="preserve"> </w:t>
      </w:r>
      <w:r>
        <w:rPr>
          <w:color w:val="0000FF"/>
        </w:rPr>
        <w:t>Not concluded</w:t>
      </w:r>
      <w:r>
        <w:t>.</w:t>
      </w:r>
    </w:p>
    <w:p w14:paraId="3B024CB6" w14:textId="77777777" w:rsidR="00E00DA6" w:rsidRDefault="007615D6" w:rsidP="000A3FBD">
      <w:pPr>
        <w:pStyle w:val="NormTop"/>
      </w:pPr>
      <w:r>
        <w:rPr>
          <w:color w:val="0000FF"/>
        </w:rPr>
        <w:t>S2-2410316</w:t>
      </w:r>
      <w:r w:rsidRPr="00D53282">
        <w:t xml:space="preserve"> </w:t>
      </w:r>
      <w:r>
        <w:t>(CR) 23.548 CR0265 (Rel-19, 'B'): I-SMF operation for N6 Delay Measurement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I-SMF to optionally indicate DNAI when subscribing for EDI Add further clarification on BaselineDNSPattern Management by I-SMF.</w:t>
      </w:r>
    </w:p>
    <w:p w14:paraId="6245A673" w14:textId="77777777" w:rsidR="007615D6" w:rsidRPr="005B25A1" w:rsidRDefault="007615D6" w:rsidP="007615D6">
      <w:pPr>
        <w:keepNext/>
        <w:keepLines/>
        <w:rPr>
          <w:b/>
          <w:bCs/>
        </w:rPr>
      </w:pPr>
      <w:r w:rsidRPr="005B25A1">
        <w:rPr>
          <w:b/>
          <w:bCs/>
        </w:rPr>
        <w:t>Convenor comment:</w:t>
      </w:r>
    </w:p>
    <w:p w14:paraId="250F7CCB" w14:textId="77777777" w:rsidR="007615D6" w:rsidRPr="005B25A1" w:rsidRDefault="007615D6" w:rsidP="007615D6">
      <w:pPr>
        <w:keepNext/>
        <w:keepLines/>
      </w:pPr>
      <w:r w:rsidRPr="005B25A1">
        <w:t>Handle.</w:t>
      </w:r>
    </w:p>
    <w:p w14:paraId="5E334A9E" w14:textId="77777777" w:rsidR="007615D6" w:rsidRPr="005B25A1" w:rsidRDefault="007615D6" w:rsidP="007615D6">
      <w:pPr>
        <w:keepNext/>
        <w:keepLines/>
        <w:rPr>
          <w:b/>
          <w:bCs/>
        </w:rPr>
      </w:pPr>
      <w:r w:rsidRPr="005B25A1">
        <w:rPr>
          <w:b/>
          <w:bCs/>
        </w:rPr>
        <w:t>Parallel discussion:</w:t>
      </w:r>
    </w:p>
    <w:p w14:paraId="70C26530" w14:textId="77777777" w:rsidR="007615D6" w:rsidRPr="005B25A1" w:rsidRDefault="007615D6" w:rsidP="007615D6">
      <w:pPr>
        <w:keepNext/>
        <w:keepLines/>
      </w:pPr>
      <w:r w:rsidRPr="005B25A1">
        <w:t>-</w:t>
      </w:r>
    </w:p>
    <w:p w14:paraId="6CB0E1D0" w14:textId="77777777" w:rsidR="007615D6" w:rsidRPr="005B25A1" w:rsidRDefault="007615D6" w:rsidP="007615D6">
      <w:pPr>
        <w:keepNext/>
        <w:keepLines/>
        <w:rPr>
          <w:b/>
          <w:bCs/>
        </w:rPr>
      </w:pPr>
      <w:r w:rsidRPr="005B25A1">
        <w:rPr>
          <w:b/>
          <w:bCs/>
        </w:rPr>
        <w:t>Plenary Discussion:</w:t>
      </w:r>
    </w:p>
    <w:p w14:paraId="58D3E0AC" w14:textId="77777777" w:rsidR="007615D6" w:rsidRPr="005B25A1" w:rsidRDefault="007615D6" w:rsidP="007615D6">
      <w:pPr>
        <w:keepNext/>
        <w:keepLines/>
      </w:pPr>
      <w:r>
        <w:rPr>
          <w:color w:val="FF0000"/>
        </w:rPr>
        <w:t>NO DISCUSSION RECORDED</w:t>
      </w:r>
    </w:p>
    <w:p w14:paraId="535F06EB" w14:textId="77777777" w:rsidR="007615D6" w:rsidRPr="00EB0339" w:rsidRDefault="007615D6" w:rsidP="007615D6">
      <w:r w:rsidRPr="005B25A1">
        <w:rPr>
          <w:b/>
          <w:bCs/>
        </w:rPr>
        <w:t>Status:</w:t>
      </w:r>
      <w:r>
        <w:t xml:space="preserve"> </w:t>
      </w:r>
      <w:r>
        <w:rPr>
          <w:color w:val="0000FF"/>
        </w:rPr>
        <w:t>Not concluded</w:t>
      </w:r>
      <w:r>
        <w:t>.</w:t>
      </w:r>
    </w:p>
    <w:p w14:paraId="7F993671" w14:textId="77777777" w:rsidR="00E00DA6" w:rsidRDefault="007615D6" w:rsidP="000A3FBD">
      <w:pPr>
        <w:pStyle w:val="NormTop"/>
      </w:pPr>
      <w:r>
        <w:rPr>
          <w:color w:val="0000FF"/>
        </w:rPr>
        <w:t>S2-2410599</w:t>
      </w:r>
      <w:r w:rsidRPr="00D53282">
        <w:t xml:space="preserve"> </w:t>
      </w:r>
      <w:r>
        <w:t>(CR) 23.548 CR0266 (Rel-19, 'F'): Correction on references to clauses in other specifications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wrong references to clauses in TS 23.501 and TS 23.502.</w:t>
      </w:r>
    </w:p>
    <w:p w14:paraId="33CA7B6C" w14:textId="77777777" w:rsidR="007615D6" w:rsidRPr="005B25A1" w:rsidRDefault="007615D6" w:rsidP="007615D6">
      <w:pPr>
        <w:keepNext/>
        <w:keepLines/>
        <w:rPr>
          <w:b/>
          <w:bCs/>
        </w:rPr>
      </w:pPr>
      <w:r w:rsidRPr="005B25A1">
        <w:rPr>
          <w:b/>
          <w:bCs/>
        </w:rPr>
        <w:t>Convenor comment:</w:t>
      </w:r>
    </w:p>
    <w:p w14:paraId="79EDA723" w14:textId="77777777" w:rsidR="007615D6" w:rsidRPr="005B25A1" w:rsidRDefault="007615D6" w:rsidP="007615D6">
      <w:pPr>
        <w:keepNext/>
        <w:keepLines/>
      </w:pPr>
      <w:r w:rsidRPr="005B25A1">
        <w:t>Handle.</w:t>
      </w:r>
    </w:p>
    <w:p w14:paraId="2D31DFCE" w14:textId="77777777" w:rsidR="007615D6" w:rsidRPr="005B25A1" w:rsidRDefault="007615D6" w:rsidP="007615D6">
      <w:pPr>
        <w:keepNext/>
        <w:keepLines/>
        <w:rPr>
          <w:b/>
          <w:bCs/>
        </w:rPr>
      </w:pPr>
      <w:r w:rsidRPr="005B25A1">
        <w:rPr>
          <w:b/>
          <w:bCs/>
        </w:rPr>
        <w:t>Parallel discussion:</w:t>
      </w:r>
    </w:p>
    <w:p w14:paraId="6D639F80" w14:textId="77777777" w:rsidR="007615D6" w:rsidRPr="005B25A1" w:rsidRDefault="007615D6" w:rsidP="007615D6">
      <w:pPr>
        <w:keepNext/>
        <w:keepLines/>
      </w:pPr>
      <w:r w:rsidRPr="005B25A1">
        <w:t>-</w:t>
      </w:r>
    </w:p>
    <w:p w14:paraId="21EADE26" w14:textId="77777777" w:rsidR="007615D6" w:rsidRPr="005B25A1" w:rsidRDefault="007615D6" w:rsidP="007615D6">
      <w:pPr>
        <w:keepNext/>
        <w:keepLines/>
        <w:rPr>
          <w:b/>
          <w:bCs/>
        </w:rPr>
      </w:pPr>
      <w:r w:rsidRPr="005B25A1">
        <w:rPr>
          <w:b/>
          <w:bCs/>
        </w:rPr>
        <w:t>Plenary Discussion:</w:t>
      </w:r>
    </w:p>
    <w:p w14:paraId="4A5919F7" w14:textId="77777777" w:rsidR="007615D6" w:rsidRPr="005B25A1" w:rsidRDefault="007615D6" w:rsidP="007615D6">
      <w:pPr>
        <w:keepNext/>
        <w:keepLines/>
      </w:pPr>
      <w:r>
        <w:rPr>
          <w:color w:val="FF0000"/>
        </w:rPr>
        <w:t>NO DISCUSSION RECORDED</w:t>
      </w:r>
    </w:p>
    <w:p w14:paraId="5746017B" w14:textId="77777777" w:rsidR="007615D6" w:rsidRPr="00EB0339" w:rsidRDefault="007615D6" w:rsidP="007615D6">
      <w:r w:rsidRPr="005B25A1">
        <w:rPr>
          <w:b/>
          <w:bCs/>
        </w:rPr>
        <w:t>Status:</w:t>
      </w:r>
      <w:r>
        <w:t xml:space="preserve"> </w:t>
      </w:r>
      <w:r>
        <w:rPr>
          <w:color w:val="0000FF"/>
        </w:rPr>
        <w:t>Not concluded</w:t>
      </w:r>
      <w:r>
        <w:t>.</w:t>
      </w:r>
    </w:p>
    <w:p w14:paraId="33B3A2FA" w14:textId="77777777" w:rsidR="007615D6" w:rsidRDefault="007615D6" w:rsidP="005A50C0">
      <w:pPr>
        <w:pStyle w:val="Heading3"/>
      </w:pPr>
      <w:r>
        <w:lastRenderedPageBreak/>
        <w:t>19.10.1</w:t>
      </w:r>
      <w:r>
        <w:tab/>
        <w:t>Study on Phase 3 for UAS, UAV and UAM (FS_UAS_Ph3)</w:t>
      </w:r>
    </w:p>
    <w:p w14:paraId="0D801BC1" w14:textId="77777777" w:rsidR="00A07364" w:rsidRDefault="00000000" w:rsidP="00BB3F37">
      <w:r>
        <w:t>There were no contributions to this agenda item.</w:t>
      </w:r>
    </w:p>
    <w:p w14:paraId="06B560CE" w14:textId="77777777" w:rsidR="00A07364" w:rsidRDefault="00A07364" w:rsidP="00BB3F37"/>
    <w:p w14:paraId="774F8052" w14:textId="77777777" w:rsidR="007615D6" w:rsidRDefault="007615D6" w:rsidP="005A50C0">
      <w:pPr>
        <w:pStyle w:val="Heading3"/>
      </w:pPr>
      <w:r>
        <w:t>19.10.2</w:t>
      </w:r>
      <w:r>
        <w:tab/>
        <w:t>Phase 3 for UAS, UAV and UAM (UAS_Ph3)</w:t>
      </w:r>
    </w:p>
    <w:p w14:paraId="3FFAC0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9B752" w14:textId="77777777" w:rsidR="00E00DA6" w:rsidRDefault="007615D6" w:rsidP="000A3FBD">
      <w:pPr>
        <w:pStyle w:val="NormTop"/>
      </w:pPr>
      <w:r>
        <w:rPr>
          <w:color w:val="0000FF"/>
        </w:rPr>
        <w:t>S2-2409619</w:t>
      </w:r>
      <w:r w:rsidRPr="00D53282">
        <w:t xml:space="preserve"> </w:t>
      </w:r>
      <w:r>
        <w:t>(LS IN) LS from ETSI TC ERM: Progress of the harmonised standard of relevant components of ECC Decision (22)07 on 'Harmonised framework on aerial UE usage in MFCN harmonised bands' (Source: ETSI TC ERM (ERM(24)83b017r1))</w:t>
      </w:r>
      <w:r>
        <w:br/>
      </w:r>
      <w:r w:rsidRPr="00D53282">
        <w:rPr>
          <w:b/>
        </w:rPr>
        <w:t>Document for:</w:t>
      </w:r>
      <w:r w:rsidRPr="00D53282">
        <w:t xml:space="preserve"> </w:t>
      </w:r>
      <w:r>
        <w:t>Information</w:t>
      </w:r>
      <w:r>
        <w:br/>
      </w:r>
      <w:r w:rsidRPr="00D53282">
        <w:rPr>
          <w:b/>
        </w:rPr>
        <w:t>Abstract:</w:t>
      </w:r>
      <w:r w:rsidRPr="00D53282">
        <w:t xml:space="preserve"> </w:t>
      </w:r>
      <w:r>
        <w:br/>
        <w:t>Dear Christoph, ETSI TC MSG/TFES is currently developing a new harmonised standard of relevant components of ECC Decision (22)07 on 'harmonised framework on aerial UE usage in MFCN harmonised bands'. Details on the scope and progress of the aerial UE harmonised standard can be found here. TC MSG/TFES would like to share via this LS the progress done on the abovementioned work and on how requirements in ECC LS ERM(22)78b012 would be addressed in the aerial UE harmonised standard. Below are the ECC requirements, captured in ECC LS ERM(22)78b012, followed by TC MSG/ TFES response. {. . .}.</w:t>
      </w:r>
    </w:p>
    <w:p w14:paraId="1CBA6CF4" w14:textId="77777777" w:rsidR="007615D6" w:rsidRPr="005B25A1" w:rsidRDefault="007615D6" w:rsidP="007615D6">
      <w:pPr>
        <w:keepNext/>
        <w:keepLines/>
        <w:rPr>
          <w:b/>
          <w:bCs/>
        </w:rPr>
      </w:pPr>
      <w:r w:rsidRPr="005B25A1">
        <w:rPr>
          <w:b/>
          <w:bCs/>
        </w:rPr>
        <w:t>Parallel discussion:</w:t>
      </w:r>
    </w:p>
    <w:p w14:paraId="36F28DE7" w14:textId="740D3457" w:rsidR="007615D6" w:rsidRPr="005B25A1" w:rsidRDefault="005838E6" w:rsidP="007615D6">
      <w:pPr>
        <w:keepNext/>
        <w:keepLines/>
      </w:pPr>
      <w:r>
        <w:t xml:space="preserve">This LS was </w:t>
      </w:r>
      <w:r w:rsidRPr="00C3284B">
        <w:rPr>
          <w:color w:val="0000FF"/>
        </w:rPr>
        <w:t>noted</w:t>
      </w:r>
      <w:r>
        <w:t xml:space="preserve"> in parallel session.</w:t>
      </w:r>
    </w:p>
    <w:p w14:paraId="3C94D17F" w14:textId="399DD9CD" w:rsidR="007615D6" w:rsidRPr="00EB0339" w:rsidRDefault="007615D6" w:rsidP="007615D6">
      <w:r w:rsidRPr="005B25A1">
        <w:rPr>
          <w:b/>
          <w:bCs/>
        </w:rPr>
        <w:t>Status:</w:t>
      </w:r>
      <w:r>
        <w:t xml:space="preserve"> </w:t>
      </w:r>
      <w:r>
        <w:rPr>
          <w:color w:val="0000FF"/>
        </w:rPr>
        <w:t>Noted</w:t>
      </w:r>
      <w:r>
        <w:t>.</w:t>
      </w:r>
    </w:p>
    <w:p w14:paraId="001A07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NTZ</w:t>
      </w:r>
    </w:p>
    <w:p w14:paraId="01A23BB9" w14:textId="77777777" w:rsidR="00E00DA6" w:rsidRDefault="007615D6" w:rsidP="000A3FBD">
      <w:pPr>
        <w:pStyle w:val="NormTop"/>
      </w:pPr>
      <w:r>
        <w:rPr>
          <w:color w:val="0000FF"/>
        </w:rPr>
        <w:t>S2-2409669</w:t>
      </w:r>
      <w:r w:rsidRPr="00D53282">
        <w:t xml:space="preserve"> </w:t>
      </w:r>
      <w:r>
        <w:t>(CR) 23.256 CR0136 (Rel-19, 'B'): Support of No-Transmit Zones (Source: LG Electronics, Qualcomm Incorporated, Ericsson,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2 - Add ECC Decision (22)07.  3.1 - Add NTZ.  3.2 - Add NTZ  5.x (new) - Describe support of NTZ.</w:t>
      </w:r>
    </w:p>
    <w:p w14:paraId="47D9D218" w14:textId="77777777" w:rsidR="007615D6" w:rsidRPr="005B25A1" w:rsidRDefault="007615D6" w:rsidP="007615D6">
      <w:pPr>
        <w:keepNext/>
        <w:keepLines/>
        <w:rPr>
          <w:b/>
          <w:bCs/>
        </w:rPr>
      </w:pPr>
      <w:r w:rsidRPr="005B25A1">
        <w:rPr>
          <w:b/>
          <w:bCs/>
        </w:rPr>
        <w:t>Parallel discussion:</w:t>
      </w:r>
    </w:p>
    <w:p w14:paraId="0A5DB92D" w14:textId="63A9B583" w:rsidR="007615D6" w:rsidRPr="005B25A1" w:rsidRDefault="00037AEF" w:rsidP="007615D6">
      <w:pPr>
        <w:keepNext/>
        <w:keepLines/>
      </w:pPr>
      <w:r>
        <w:t>Huawei</w:t>
      </w:r>
      <w:r>
        <w:t xml:space="preserve"> requested</w:t>
      </w:r>
      <w:r>
        <w:t xml:space="preserve"> s</w:t>
      </w:r>
      <w:r w:rsidR="005838E6">
        <w:t xml:space="preserve">ome clarifications on the definition for NTZ. Some improvement for operation when the UE is moves out of the NTZ was requested. Qualcomm commented that the assumption in Note 3 is incorrect </w:t>
      </w:r>
      <w:r>
        <w:t xml:space="preserve">as the UE needs operator permission before entering the NTZ </w:t>
      </w:r>
      <w:r w:rsidR="005838E6">
        <w:t xml:space="preserve">and suggested removing the note.  Nokia asked to be added to the sources. </w:t>
      </w:r>
      <w:r>
        <w:t xml:space="preserve">This was left for off-line discussion and revised to </w:t>
      </w:r>
      <w:r w:rsidRPr="00CE3EC0">
        <w:rPr>
          <w:color w:val="0000FF"/>
        </w:rPr>
        <w:t>S2-2</w:t>
      </w:r>
      <w:r>
        <w:rPr>
          <w:color w:val="0000FF"/>
        </w:rPr>
        <w:t>410850</w:t>
      </w:r>
      <w:r>
        <w:t>.</w:t>
      </w:r>
      <w:r w:rsidRPr="00375008">
        <w:t xml:space="preserve"> </w:t>
      </w:r>
    </w:p>
    <w:p w14:paraId="4895B2F6" w14:textId="77777777" w:rsidR="007615D6" w:rsidRPr="005B25A1" w:rsidRDefault="007615D6" w:rsidP="007615D6">
      <w:pPr>
        <w:keepNext/>
        <w:keepLines/>
        <w:rPr>
          <w:b/>
          <w:bCs/>
        </w:rPr>
      </w:pPr>
      <w:r w:rsidRPr="005B25A1">
        <w:rPr>
          <w:b/>
          <w:bCs/>
        </w:rPr>
        <w:t>Plenary Discussion:</w:t>
      </w:r>
    </w:p>
    <w:p w14:paraId="31FF6960" w14:textId="5D351BCD" w:rsidR="007615D6" w:rsidRPr="005B25A1" w:rsidRDefault="00037AEF" w:rsidP="007615D6">
      <w:pPr>
        <w:keepNext/>
        <w:keepLines/>
      </w:pPr>
      <w:r>
        <w:t xml:space="preserve">  </w:t>
      </w:r>
      <w:r w:rsidRPr="00380F14">
        <w:rPr>
          <w:color w:val="FF0000"/>
        </w:rPr>
        <w:t>&lt;RETURN - OPEN&gt;</w:t>
      </w:r>
    </w:p>
    <w:p w14:paraId="2E7A51D5" w14:textId="7F10FF90" w:rsidR="007615D6" w:rsidRPr="00EB0339" w:rsidRDefault="007615D6" w:rsidP="007615D6">
      <w:r w:rsidRPr="005B25A1">
        <w:rPr>
          <w:b/>
          <w:bCs/>
        </w:rPr>
        <w:t>Status:</w:t>
      </w:r>
      <w:r>
        <w:t xml:space="preserve"> </w:t>
      </w:r>
      <w:r w:rsidR="00037AEF" w:rsidRPr="00380F14">
        <w:rPr>
          <w:color w:val="FF0000"/>
        </w:rPr>
        <w:t>OPEN</w:t>
      </w:r>
    </w:p>
    <w:p w14:paraId="25A216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NEF enhancements</w:t>
      </w:r>
    </w:p>
    <w:p w14:paraId="5648AFBC" w14:textId="77777777" w:rsidR="00E00DA6" w:rsidRDefault="007615D6" w:rsidP="000A3FBD">
      <w:pPr>
        <w:pStyle w:val="NormTop"/>
      </w:pPr>
      <w:r>
        <w:rPr>
          <w:color w:val="0000FF"/>
        </w:rPr>
        <w:t>S2-2409999</w:t>
      </w:r>
      <w:r w:rsidRPr="00D53282">
        <w:t xml:space="preserve"> </w:t>
      </w:r>
      <w:r>
        <w:t>(CR) 23.256 CR0144 (Rel-19, 'B'): Adding C2 Communication Reliability with Redundant User Plane Paths to Annex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content on C2 communication reliability with redundant user plane paths to Annex in TS 23.256.</w:t>
      </w:r>
    </w:p>
    <w:p w14:paraId="3D8AB130" w14:textId="77777777" w:rsidR="007615D6" w:rsidRPr="005B25A1" w:rsidRDefault="007615D6" w:rsidP="007615D6">
      <w:pPr>
        <w:keepNext/>
        <w:keepLines/>
        <w:rPr>
          <w:b/>
          <w:bCs/>
        </w:rPr>
      </w:pPr>
      <w:r w:rsidRPr="005B25A1">
        <w:rPr>
          <w:b/>
          <w:bCs/>
        </w:rPr>
        <w:t>Convenor comment:</w:t>
      </w:r>
    </w:p>
    <w:p w14:paraId="0CBC5BE0" w14:textId="77777777" w:rsidR="007615D6" w:rsidRPr="005B25A1" w:rsidRDefault="007615D6" w:rsidP="007615D6">
      <w:pPr>
        <w:keepNext/>
        <w:keepLines/>
      </w:pPr>
      <w:r w:rsidRPr="005B25A1">
        <w:t>A.X (new) - overlaps with S2-2410452.</w:t>
      </w:r>
    </w:p>
    <w:p w14:paraId="311D6742" w14:textId="77777777" w:rsidR="007615D6" w:rsidRPr="005B25A1" w:rsidRDefault="007615D6" w:rsidP="007615D6">
      <w:pPr>
        <w:keepNext/>
        <w:keepLines/>
        <w:rPr>
          <w:b/>
          <w:bCs/>
        </w:rPr>
      </w:pPr>
      <w:r w:rsidRPr="005B25A1">
        <w:rPr>
          <w:b/>
          <w:bCs/>
        </w:rPr>
        <w:t>Parallel discussion:</w:t>
      </w:r>
    </w:p>
    <w:p w14:paraId="500F225F" w14:textId="59AEDA40" w:rsidR="007615D6" w:rsidRPr="005B25A1" w:rsidRDefault="00037AEF" w:rsidP="007615D6">
      <w:pPr>
        <w:keepNext/>
        <w:keepLines/>
      </w:pPr>
      <w:r>
        <w:t xml:space="preserve">Some clarifications were </w:t>
      </w:r>
      <w:r w:rsidR="00766D53">
        <w:t xml:space="preserve">provided and this was left for off-line discussion and revised, merging </w:t>
      </w:r>
      <w:r w:rsidR="00766D53">
        <w:rPr>
          <w:color w:val="0000FF"/>
        </w:rPr>
        <w:t>S2-2410452</w:t>
      </w:r>
      <w:r w:rsidR="00766D53">
        <w:t xml:space="preserve">, to </w:t>
      </w:r>
      <w:r w:rsidR="00766D53" w:rsidRPr="00CE3EC0">
        <w:rPr>
          <w:color w:val="0000FF"/>
        </w:rPr>
        <w:t>S2-2</w:t>
      </w:r>
      <w:r w:rsidR="00766D53">
        <w:rPr>
          <w:color w:val="0000FF"/>
        </w:rPr>
        <w:t>410851</w:t>
      </w:r>
      <w:r w:rsidR="00766D53">
        <w:t>.</w:t>
      </w:r>
      <w:r w:rsidR="00766D53" w:rsidRPr="00375008">
        <w:t xml:space="preserve"> </w:t>
      </w:r>
    </w:p>
    <w:p w14:paraId="6FA676B8" w14:textId="77777777" w:rsidR="007615D6" w:rsidRPr="005B25A1" w:rsidRDefault="007615D6" w:rsidP="007615D6">
      <w:pPr>
        <w:keepNext/>
        <w:keepLines/>
        <w:rPr>
          <w:b/>
          <w:bCs/>
        </w:rPr>
      </w:pPr>
      <w:r w:rsidRPr="005B25A1">
        <w:rPr>
          <w:b/>
          <w:bCs/>
        </w:rPr>
        <w:t>Plenary Discussion:</w:t>
      </w:r>
    </w:p>
    <w:p w14:paraId="4A673414" w14:textId="77777777" w:rsidR="00766D53" w:rsidRPr="005B25A1" w:rsidRDefault="00766D53" w:rsidP="00766D53">
      <w:pPr>
        <w:keepNext/>
        <w:keepLines/>
      </w:pPr>
      <w:r>
        <w:t xml:space="preserve">  </w:t>
      </w:r>
      <w:r w:rsidRPr="00380F14">
        <w:rPr>
          <w:color w:val="FF0000"/>
        </w:rPr>
        <w:t>&lt;RETURN - OPEN&gt;</w:t>
      </w:r>
    </w:p>
    <w:p w14:paraId="7445BB14" w14:textId="77777777" w:rsidR="00766D53" w:rsidRPr="00EB0339" w:rsidRDefault="00766D53" w:rsidP="00766D53">
      <w:r w:rsidRPr="005B25A1">
        <w:rPr>
          <w:b/>
          <w:bCs/>
        </w:rPr>
        <w:t>Status:</w:t>
      </w:r>
      <w:r>
        <w:t xml:space="preserve"> </w:t>
      </w:r>
      <w:r w:rsidRPr="00380F14">
        <w:rPr>
          <w:color w:val="FF0000"/>
        </w:rPr>
        <w:t>OPEN</w:t>
      </w:r>
    </w:p>
    <w:p w14:paraId="76BB3E76" w14:textId="77777777" w:rsidR="00E00DA6" w:rsidRDefault="007615D6" w:rsidP="000A3FBD">
      <w:pPr>
        <w:pStyle w:val="NormTop"/>
      </w:pPr>
      <w:r>
        <w:rPr>
          <w:color w:val="0000FF"/>
        </w:rPr>
        <w:t>S2-2410452</w:t>
      </w:r>
      <w:r w:rsidRPr="00D53282">
        <w:t xml:space="preserve"> </w:t>
      </w:r>
      <w:r>
        <w:t>(CR) 23.256 CR0148 (Rel-19, 'B'): Correction to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 sol#14 into Annex X.</w:t>
      </w:r>
    </w:p>
    <w:p w14:paraId="08582A6F" w14:textId="77777777" w:rsidR="007615D6" w:rsidRPr="005B25A1" w:rsidRDefault="007615D6" w:rsidP="007615D6">
      <w:pPr>
        <w:keepNext/>
        <w:keepLines/>
        <w:rPr>
          <w:b/>
          <w:bCs/>
        </w:rPr>
      </w:pPr>
      <w:r w:rsidRPr="005B25A1">
        <w:rPr>
          <w:b/>
          <w:bCs/>
        </w:rPr>
        <w:t>Convenor comment:</w:t>
      </w:r>
    </w:p>
    <w:p w14:paraId="396097A7" w14:textId="77777777" w:rsidR="007615D6" w:rsidRPr="005B25A1" w:rsidRDefault="007615D6" w:rsidP="007615D6">
      <w:pPr>
        <w:keepNext/>
        <w:keepLines/>
      </w:pPr>
      <w:r w:rsidRPr="005B25A1">
        <w:t>Annex A.2(new) - overlaps with S2-2409999.</w:t>
      </w:r>
    </w:p>
    <w:p w14:paraId="49A6A567" w14:textId="77777777" w:rsidR="007615D6" w:rsidRPr="005B25A1" w:rsidRDefault="007615D6" w:rsidP="007615D6">
      <w:pPr>
        <w:keepNext/>
        <w:keepLines/>
        <w:rPr>
          <w:b/>
          <w:bCs/>
        </w:rPr>
      </w:pPr>
      <w:r w:rsidRPr="005B25A1">
        <w:rPr>
          <w:b/>
          <w:bCs/>
        </w:rPr>
        <w:t>Parallel discussion:</w:t>
      </w:r>
    </w:p>
    <w:p w14:paraId="1924420D" w14:textId="0296F8BC" w:rsidR="007615D6" w:rsidRPr="005B25A1" w:rsidRDefault="00037AEF" w:rsidP="007615D6">
      <w:pPr>
        <w:keepNext/>
        <w:keepLines/>
      </w:pPr>
      <w:r>
        <w:t xml:space="preserve">Merged into </w:t>
      </w:r>
      <w:r w:rsidRPr="00CE3EC0">
        <w:rPr>
          <w:color w:val="0000FF"/>
        </w:rPr>
        <w:t>S2-2</w:t>
      </w:r>
      <w:r>
        <w:rPr>
          <w:color w:val="0000FF"/>
        </w:rPr>
        <w:t>410851</w:t>
      </w:r>
      <w:r>
        <w:t>.</w:t>
      </w:r>
    </w:p>
    <w:p w14:paraId="14CC83FB" w14:textId="78E71D73" w:rsidR="007615D6" w:rsidRPr="00EB0339" w:rsidRDefault="007615D6" w:rsidP="007615D6">
      <w:r w:rsidRPr="005B25A1">
        <w:rPr>
          <w:b/>
          <w:bCs/>
        </w:rPr>
        <w:t>Status:</w:t>
      </w:r>
      <w:r>
        <w:t xml:space="preserve"> </w:t>
      </w:r>
      <w:r w:rsidR="00037AEF">
        <w:rPr>
          <w:color w:val="0000FF"/>
        </w:rPr>
        <w:t>Merg</w:t>
      </w:r>
      <w:r>
        <w:rPr>
          <w:color w:val="0000FF"/>
        </w:rPr>
        <w:t>ed</w:t>
      </w:r>
      <w:r>
        <w:t>.</w:t>
      </w:r>
    </w:p>
    <w:p w14:paraId="04EFEAF6" w14:textId="77777777" w:rsidR="00E00DA6" w:rsidRDefault="007615D6" w:rsidP="000A3FBD">
      <w:pPr>
        <w:pStyle w:val="NormTop"/>
      </w:pPr>
      <w:r>
        <w:rPr>
          <w:color w:val="0000FF"/>
        </w:rPr>
        <w:lastRenderedPageBreak/>
        <w:t>S2-2409993</w:t>
      </w:r>
      <w:r w:rsidRPr="00D53282">
        <w:t xml:space="preserve"> </w:t>
      </w:r>
      <w:r>
        <w:t>(CR) 23.256 CR0139 (Rel-19, 'F'): Addressing the ENs on geographical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regards of the first note (i.e., polygon for the representation of flight paths), polygon, as per definition in clause 6.1.6.2.9 of 3GPP TS 29.572, contain 2D information without height/altitude component. Therefore, it is not suitable for this purpose, instead it can be used to represent a border-crossing point. Considering the above, cuboids (or a set on cuboids) are more suitable (than, for instance, changing the definition of the polygon data type to include the height component) for representing a flight path. Hence, to address the EN on flight path representation, -adding a note to clarifty that: 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 In order to address the EN about border-crossing point representation: - adding a NOTE stating that: (i) destination point (or a next point in the flight path) can be represented using the exisiting data type, specifically, PointAltitudeUncertainty data type as specified in clause 6.1.6.2.11 of 3GPP TS 29.572; (ii) border-crossing point can be represented using using the Polygon data type (clause 6.1.6.2.9 of 3GPP TS 29.572); no height information needs to be considered/included. Additionally, -there is a need to add clarification/restriction that, when it comes to bordering tracking areas and border-crossing points, not more than one border-crossing point per TA is considered, otherwise, the 5GC will not be able to determine which border-crossing point will be used for the USS changeover when the UAV enters a bordering TA, imposng additional mechanisms to be added (or existing to be reused) to 5GC. Therefore, the proposal is to add a NOTE clarifying that, for the USS changeover purposes, there is not more than one border-crossing point per tracking area in this realease of the specification. -bullet#2 in clause 5.12 needs to be rephrased/corrected to emphasize that NEF does not derive a flight plan for a UAV, but it exploits the existing network analytics to collect the data and expose them to the USS/UTM for pre-flight planning. The USS/UTM makes the fligh planning.</w:t>
      </w:r>
    </w:p>
    <w:p w14:paraId="03158A61" w14:textId="77777777" w:rsidR="007615D6" w:rsidRPr="005B25A1" w:rsidRDefault="007615D6" w:rsidP="007615D6">
      <w:pPr>
        <w:keepNext/>
        <w:keepLines/>
        <w:rPr>
          <w:b/>
          <w:bCs/>
        </w:rPr>
      </w:pPr>
      <w:r w:rsidRPr="005B25A1">
        <w:rPr>
          <w:b/>
          <w:bCs/>
        </w:rPr>
        <w:t>Convenor comment:</w:t>
      </w:r>
    </w:p>
    <w:p w14:paraId="6C6A68C1" w14:textId="77777777" w:rsidR="007615D6" w:rsidRPr="005B25A1" w:rsidRDefault="007615D6" w:rsidP="007615D6">
      <w:pPr>
        <w:keepNext/>
        <w:keepLines/>
      </w:pPr>
      <w:r w:rsidRPr="005B25A1">
        <w:t>5.12.1 - overlaps with S2-2410449.</w:t>
      </w:r>
    </w:p>
    <w:p w14:paraId="494192D3" w14:textId="77777777" w:rsidR="007615D6" w:rsidRPr="005B25A1" w:rsidRDefault="007615D6" w:rsidP="007615D6">
      <w:pPr>
        <w:keepNext/>
        <w:keepLines/>
        <w:rPr>
          <w:b/>
          <w:bCs/>
        </w:rPr>
      </w:pPr>
      <w:r w:rsidRPr="005B25A1">
        <w:rPr>
          <w:b/>
          <w:bCs/>
        </w:rPr>
        <w:t>Parallel discussion:</w:t>
      </w:r>
    </w:p>
    <w:p w14:paraId="73AA89FB" w14:textId="085216E5" w:rsidR="007615D6" w:rsidRPr="005B25A1" w:rsidRDefault="000A40EA" w:rsidP="007615D6">
      <w:pPr>
        <w:keepNext/>
        <w:keepLines/>
      </w:pPr>
      <w:r>
        <w:t xml:space="preserve">There was some discussion on the use of the Polygon type for defining the cross border points. Nokia commented that the polygon type can only represent 2 dimensions and would not include altitudes. This was left for off-line discussion and revised to </w:t>
      </w:r>
      <w:r w:rsidRPr="00CE3EC0">
        <w:rPr>
          <w:color w:val="0000FF"/>
        </w:rPr>
        <w:t>S2-2</w:t>
      </w:r>
      <w:r>
        <w:rPr>
          <w:color w:val="0000FF"/>
        </w:rPr>
        <w:t>410852</w:t>
      </w:r>
      <w:r>
        <w:t>.</w:t>
      </w:r>
      <w:r w:rsidRPr="00375008">
        <w:t xml:space="preserve"> </w:t>
      </w:r>
    </w:p>
    <w:p w14:paraId="707C6083" w14:textId="77777777" w:rsidR="007615D6" w:rsidRPr="005B25A1" w:rsidRDefault="007615D6" w:rsidP="007615D6">
      <w:pPr>
        <w:keepNext/>
        <w:keepLines/>
        <w:rPr>
          <w:b/>
          <w:bCs/>
        </w:rPr>
      </w:pPr>
      <w:r w:rsidRPr="005B25A1">
        <w:rPr>
          <w:b/>
          <w:bCs/>
        </w:rPr>
        <w:t>Plenary Discussion:</w:t>
      </w:r>
    </w:p>
    <w:p w14:paraId="7520F035" w14:textId="77777777" w:rsidR="000A40EA" w:rsidRPr="005B25A1" w:rsidRDefault="000A40EA" w:rsidP="000A40EA">
      <w:pPr>
        <w:keepNext/>
        <w:keepLines/>
      </w:pPr>
      <w:r>
        <w:t xml:space="preserve">  </w:t>
      </w:r>
      <w:r w:rsidRPr="00380F14">
        <w:rPr>
          <w:color w:val="FF0000"/>
        </w:rPr>
        <w:t>&lt;RETURN - OPEN&gt;</w:t>
      </w:r>
    </w:p>
    <w:p w14:paraId="0BAC1E2A" w14:textId="77777777" w:rsidR="000A40EA" w:rsidRPr="00EB0339" w:rsidRDefault="000A40EA" w:rsidP="000A40EA">
      <w:r w:rsidRPr="005B25A1">
        <w:rPr>
          <w:b/>
          <w:bCs/>
        </w:rPr>
        <w:t>Status:</w:t>
      </w:r>
      <w:r>
        <w:t xml:space="preserve"> </w:t>
      </w:r>
      <w:r w:rsidRPr="00380F14">
        <w:rPr>
          <w:color w:val="FF0000"/>
        </w:rPr>
        <w:t>OPEN</w:t>
      </w:r>
    </w:p>
    <w:p w14:paraId="7B2D5E30" w14:textId="77777777" w:rsidR="00E00DA6" w:rsidRDefault="007615D6" w:rsidP="000A3FBD">
      <w:pPr>
        <w:pStyle w:val="NormTop"/>
      </w:pPr>
      <w:r>
        <w:rPr>
          <w:color w:val="0000FF"/>
        </w:rPr>
        <w:t>S2-2410449</w:t>
      </w:r>
      <w:r w:rsidRPr="00D53282">
        <w:t xml:space="preserve"> </w:t>
      </w:r>
      <w:r>
        <w:t>(CR) 23.256 CR0145 (Rel-19, 'F'): Correction to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Removing the editor's note by clarifying: When USS provides UAV flight path(s) to 5G network, the flight path is represented by the taking-off location and one or multiple airpaces. The airspace is expressed by shape of polygon, defined in TS 23.032.</w:t>
      </w:r>
    </w:p>
    <w:p w14:paraId="16835878" w14:textId="77777777" w:rsidR="007615D6" w:rsidRPr="005B25A1" w:rsidRDefault="007615D6" w:rsidP="007615D6">
      <w:pPr>
        <w:keepNext/>
        <w:keepLines/>
        <w:rPr>
          <w:b/>
          <w:bCs/>
        </w:rPr>
      </w:pPr>
      <w:r w:rsidRPr="005B25A1">
        <w:rPr>
          <w:b/>
          <w:bCs/>
        </w:rPr>
        <w:t>Convenor comment:</w:t>
      </w:r>
    </w:p>
    <w:p w14:paraId="47E59EFA" w14:textId="77777777" w:rsidR="007615D6" w:rsidRPr="005B25A1" w:rsidRDefault="007615D6" w:rsidP="007615D6">
      <w:pPr>
        <w:keepNext/>
        <w:keepLines/>
      </w:pPr>
      <w:r w:rsidRPr="005B25A1">
        <w:t>5.12.1 - overlaps with S2-2409993. 5.12.2, 5.12.3 - overlaps with S2-2409994.</w:t>
      </w:r>
    </w:p>
    <w:p w14:paraId="4F10BD2D" w14:textId="77777777" w:rsidR="007615D6" w:rsidRPr="005B25A1" w:rsidRDefault="007615D6" w:rsidP="007615D6">
      <w:pPr>
        <w:keepNext/>
        <w:keepLines/>
        <w:rPr>
          <w:b/>
          <w:bCs/>
        </w:rPr>
      </w:pPr>
      <w:r w:rsidRPr="005B25A1">
        <w:rPr>
          <w:b/>
          <w:bCs/>
        </w:rPr>
        <w:t>Parallel discussion:</w:t>
      </w:r>
    </w:p>
    <w:p w14:paraId="503657D0" w14:textId="33794D24" w:rsidR="007615D6" w:rsidRPr="005B25A1" w:rsidRDefault="004A6DB9" w:rsidP="007615D6">
      <w:pPr>
        <w:keepNext/>
        <w:keepLines/>
      </w:pPr>
      <w:r>
        <w:t>Merged in</w:t>
      </w:r>
      <w:r>
        <w:t xml:space="preserve">to </w:t>
      </w:r>
      <w:r w:rsidRPr="00CE3EC0">
        <w:rPr>
          <w:color w:val="0000FF"/>
        </w:rPr>
        <w:t>S2-2</w:t>
      </w:r>
      <w:r>
        <w:rPr>
          <w:color w:val="0000FF"/>
        </w:rPr>
        <w:t>410854</w:t>
      </w:r>
      <w:r>
        <w:t>.</w:t>
      </w:r>
    </w:p>
    <w:p w14:paraId="28C09EC6" w14:textId="0CCD6021" w:rsidR="007615D6" w:rsidRPr="00EB0339" w:rsidRDefault="007615D6" w:rsidP="007615D6">
      <w:r w:rsidRPr="005B25A1">
        <w:rPr>
          <w:b/>
          <w:bCs/>
        </w:rPr>
        <w:t>Status:</w:t>
      </w:r>
      <w:r>
        <w:t xml:space="preserve"> </w:t>
      </w:r>
      <w:r w:rsidR="004A6DB9">
        <w:rPr>
          <w:color w:val="0000FF"/>
        </w:rPr>
        <w:t>Merg</w:t>
      </w:r>
      <w:r>
        <w:rPr>
          <w:color w:val="0000FF"/>
        </w:rPr>
        <w:t>ed</w:t>
      </w:r>
      <w:r>
        <w:t>.</w:t>
      </w:r>
    </w:p>
    <w:p w14:paraId="0097E854" w14:textId="77777777" w:rsidR="00E00DA6" w:rsidRDefault="007615D6" w:rsidP="000A3FBD">
      <w:pPr>
        <w:pStyle w:val="NormTop"/>
      </w:pPr>
      <w:r>
        <w:rPr>
          <w:color w:val="0000FF"/>
        </w:rPr>
        <w:lastRenderedPageBreak/>
        <w:t>S2-2409994</w:t>
      </w:r>
      <w:r w:rsidRPr="00D53282">
        <w:t xml:space="preserve"> </w:t>
      </w:r>
      <w:r>
        <w:t>(CR) 23.256 CR0140 (Rel-19, 'F'): Addressing the ENs on message names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the message names (where required) using Nnef_UAVFlightAssistance and Nnef_RetrieveInfoUAVFlight_Get service operations, -correcting the description of some steps.</w:t>
      </w:r>
    </w:p>
    <w:p w14:paraId="5EB87C30" w14:textId="77777777" w:rsidR="007615D6" w:rsidRPr="005B25A1" w:rsidRDefault="007615D6" w:rsidP="007615D6">
      <w:pPr>
        <w:keepNext/>
        <w:keepLines/>
        <w:rPr>
          <w:b/>
          <w:bCs/>
        </w:rPr>
      </w:pPr>
      <w:r w:rsidRPr="005B25A1">
        <w:rPr>
          <w:b/>
          <w:bCs/>
        </w:rPr>
        <w:t>Convenor comment:</w:t>
      </w:r>
    </w:p>
    <w:p w14:paraId="66811494" w14:textId="77777777" w:rsidR="007615D6" w:rsidRPr="005B25A1" w:rsidRDefault="007615D6" w:rsidP="007615D6">
      <w:pPr>
        <w:keepNext/>
        <w:keepLines/>
      </w:pPr>
      <w:r w:rsidRPr="005B25A1">
        <w:t>5.12.2, 5.12.3 - overlaps with S2-2410449.</w:t>
      </w:r>
    </w:p>
    <w:p w14:paraId="00FF6097" w14:textId="77777777" w:rsidR="007615D6" w:rsidRPr="005B25A1" w:rsidRDefault="007615D6" w:rsidP="007615D6">
      <w:pPr>
        <w:keepNext/>
        <w:keepLines/>
        <w:rPr>
          <w:b/>
          <w:bCs/>
        </w:rPr>
      </w:pPr>
      <w:r w:rsidRPr="005B25A1">
        <w:rPr>
          <w:b/>
          <w:bCs/>
        </w:rPr>
        <w:t>Parallel discussion:</w:t>
      </w:r>
    </w:p>
    <w:p w14:paraId="602926C4" w14:textId="2512C205" w:rsidR="007615D6" w:rsidRPr="005B25A1" w:rsidRDefault="004A6DB9" w:rsidP="007615D6">
      <w:pPr>
        <w:keepNext/>
        <w:keepLines/>
      </w:pPr>
      <w:r>
        <w:t xml:space="preserve">Nokia commented that the referencing in this CR needs to be aligned with the referencing in the Huawei CR. Some clarifications were needed and this was left for off-line discussion and revised, merging </w:t>
      </w:r>
      <w:r>
        <w:rPr>
          <w:color w:val="0000FF"/>
        </w:rPr>
        <w:t>S2-2410449</w:t>
      </w:r>
      <w:r>
        <w:t xml:space="preserve">, to </w:t>
      </w:r>
      <w:r w:rsidRPr="00CE3EC0">
        <w:rPr>
          <w:color w:val="0000FF"/>
        </w:rPr>
        <w:t>S2-2</w:t>
      </w:r>
      <w:r>
        <w:rPr>
          <w:color w:val="0000FF"/>
        </w:rPr>
        <w:t>410854</w:t>
      </w:r>
      <w:r>
        <w:t>.</w:t>
      </w:r>
      <w:r w:rsidRPr="00375008">
        <w:t xml:space="preserve"> </w:t>
      </w:r>
    </w:p>
    <w:p w14:paraId="25C129F6" w14:textId="77777777" w:rsidR="007615D6" w:rsidRPr="005B25A1" w:rsidRDefault="007615D6" w:rsidP="007615D6">
      <w:pPr>
        <w:keepNext/>
        <w:keepLines/>
        <w:rPr>
          <w:b/>
          <w:bCs/>
        </w:rPr>
      </w:pPr>
      <w:r w:rsidRPr="005B25A1">
        <w:rPr>
          <w:b/>
          <w:bCs/>
        </w:rPr>
        <w:t>Plenary Discussion:</w:t>
      </w:r>
    </w:p>
    <w:p w14:paraId="1B5CF7AA" w14:textId="77777777" w:rsidR="004A6DB9" w:rsidRPr="005B25A1" w:rsidRDefault="004A6DB9" w:rsidP="004A6DB9">
      <w:pPr>
        <w:keepNext/>
        <w:keepLines/>
      </w:pPr>
      <w:r>
        <w:t xml:space="preserve">  </w:t>
      </w:r>
      <w:r w:rsidRPr="00380F14">
        <w:rPr>
          <w:color w:val="FF0000"/>
        </w:rPr>
        <w:t>&lt;RETURN - OPEN&gt;</w:t>
      </w:r>
    </w:p>
    <w:p w14:paraId="5895F7D1" w14:textId="77777777" w:rsidR="004A6DB9" w:rsidRPr="00EB0339" w:rsidRDefault="004A6DB9" w:rsidP="004A6DB9">
      <w:r w:rsidRPr="005B25A1">
        <w:rPr>
          <w:b/>
          <w:bCs/>
        </w:rPr>
        <w:t>Status:</w:t>
      </w:r>
      <w:r>
        <w:t xml:space="preserve"> </w:t>
      </w:r>
      <w:r w:rsidRPr="00380F14">
        <w:rPr>
          <w:color w:val="FF0000"/>
        </w:rPr>
        <w:t>OPEN</w:t>
      </w:r>
    </w:p>
    <w:p w14:paraId="1B833E94" w14:textId="77777777" w:rsidR="00E00DA6" w:rsidRDefault="007615D6" w:rsidP="000A3FBD">
      <w:pPr>
        <w:pStyle w:val="NormTop"/>
      </w:pPr>
      <w:r>
        <w:rPr>
          <w:color w:val="0000FF"/>
        </w:rPr>
        <w:t>S2-2409995</w:t>
      </w:r>
      <w:r w:rsidRPr="00D53282">
        <w:t xml:space="preserve"> </w:t>
      </w:r>
      <w:r>
        <w:t>(CR) 23.256 CR0141 (Rel-19, 'F'): Addressing the EN on Nnef_UAVFlightAssistance_Get service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(main) chages have been made by this CR: 1) replacing 'Nnef_UAVFlightAssistance_Get' with 'Nnef_RetrieveInfoUAVFlight_Get' in such as way creating a new NEF service (incl. updating the service description and USS changeover procedure accordingly) 2) Clarifying for the Nnef_UAVFlightAssistance_Create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 3) Adding new service operation, i.e., Nnef_RetrieveInfoUAVFlight_Delete; 4) clarifying in the description of the USS changeover procedure (clause 5.13.2) that step 2a and Step 12 are over the application layer; 5) Adding Step 22 in the USS changeover procedure so that the new USS could inform the UAS NF about new Notification Target Address; 6) deleted the EN about a new AMF event filter, as the corresponding CR has been agreed at SA WG2#164 (see S2-2409514).</w:t>
      </w:r>
    </w:p>
    <w:p w14:paraId="150474A8" w14:textId="77777777" w:rsidR="007615D6" w:rsidRPr="005B25A1" w:rsidRDefault="007615D6" w:rsidP="007615D6">
      <w:pPr>
        <w:keepNext/>
        <w:keepLines/>
        <w:rPr>
          <w:b/>
          <w:bCs/>
        </w:rPr>
      </w:pPr>
      <w:r w:rsidRPr="005B25A1">
        <w:rPr>
          <w:b/>
          <w:bCs/>
        </w:rPr>
        <w:t>Parallel discussion:</w:t>
      </w:r>
    </w:p>
    <w:p w14:paraId="66FC100B" w14:textId="3BE8B28B" w:rsidR="007615D6" w:rsidRPr="005B25A1" w:rsidRDefault="004A1864" w:rsidP="007615D6">
      <w:pPr>
        <w:keepNext/>
        <w:keepLines/>
      </w:pPr>
      <w:r>
        <w:t xml:space="preserve">There was some discussion on whether a Retrieve or Notify message should be used. This was left for off-line discussion and revised to </w:t>
      </w:r>
      <w:r w:rsidRPr="00CE3EC0">
        <w:rPr>
          <w:color w:val="0000FF"/>
        </w:rPr>
        <w:t>S2-2</w:t>
      </w:r>
      <w:r>
        <w:rPr>
          <w:color w:val="0000FF"/>
        </w:rPr>
        <w:t>410853</w:t>
      </w:r>
      <w:r>
        <w:t>.</w:t>
      </w:r>
      <w:r w:rsidRPr="00375008">
        <w:t xml:space="preserve"> </w:t>
      </w:r>
    </w:p>
    <w:p w14:paraId="6F006CFB" w14:textId="77777777" w:rsidR="007615D6" w:rsidRPr="005B25A1" w:rsidRDefault="007615D6" w:rsidP="007615D6">
      <w:pPr>
        <w:keepNext/>
        <w:keepLines/>
        <w:rPr>
          <w:b/>
          <w:bCs/>
        </w:rPr>
      </w:pPr>
      <w:r w:rsidRPr="005B25A1">
        <w:rPr>
          <w:b/>
          <w:bCs/>
        </w:rPr>
        <w:t>Plenary Discussion:</w:t>
      </w:r>
    </w:p>
    <w:p w14:paraId="273737E6" w14:textId="77777777" w:rsidR="004A1864" w:rsidRPr="005B25A1" w:rsidRDefault="004A1864" w:rsidP="004A1864">
      <w:pPr>
        <w:keepNext/>
        <w:keepLines/>
      </w:pPr>
      <w:r>
        <w:t xml:space="preserve">  </w:t>
      </w:r>
      <w:r w:rsidRPr="00380F14">
        <w:rPr>
          <w:color w:val="FF0000"/>
        </w:rPr>
        <w:t>&lt;RETURN - OPEN&gt;</w:t>
      </w:r>
    </w:p>
    <w:p w14:paraId="0C68341F" w14:textId="77777777" w:rsidR="004A1864" w:rsidRPr="00EB0339" w:rsidRDefault="004A1864" w:rsidP="004A1864">
      <w:r w:rsidRPr="005B25A1">
        <w:rPr>
          <w:b/>
          <w:bCs/>
        </w:rPr>
        <w:t>Status:</w:t>
      </w:r>
      <w:r>
        <w:t xml:space="preserve"> </w:t>
      </w:r>
      <w:r w:rsidRPr="00380F14">
        <w:rPr>
          <w:color w:val="FF0000"/>
        </w:rPr>
        <w:t>OPEN</w:t>
      </w:r>
    </w:p>
    <w:p w14:paraId="17E8B99B" w14:textId="77777777" w:rsidR="00E00DA6" w:rsidRDefault="007615D6" w:rsidP="000A3FBD">
      <w:pPr>
        <w:pStyle w:val="NormTop"/>
      </w:pPr>
      <w:r>
        <w:rPr>
          <w:color w:val="0000FF"/>
        </w:rPr>
        <w:t>S2-2410450</w:t>
      </w:r>
      <w:r w:rsidRPr="00D53282">
        <w:t xml:space="preserve"> </w:t>
      </w:r>
      <w:r>
        <w:t>(CR) 23.256 CR0146 (Rel-19, 'B'): Update to multiple USS serving different geographical areas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how to perform the UUAA procedures during the USS changeover.</w:t>
      </w:r>
    </w:p>
    <w:p w14:paraId="562522B5" w14:textId="77777777" w:rsidR="007615D6" w:rsidRPr="005B25A1" w:rsidRDefault="007615D6" w:rsidP="007615D6">
      <w:pPr>
        <w:keepNext/>
        <w:keepLines/>
        <w:rPr>
          <w:b/>
          <w:bCs/>
        </w:rPr>
      </w:pPr>
      <w:r w:rsidRPr="005B25A1">
        <w:rPr>
          <w:b/>
          <w:bCs/>
        </w:rPr>
        <w:t>Parallel discussion:</w:t>
      </w:r>
    </w:p>
    <w:p w14:paraId="69B16AD2" w14:textId="6A5530F9" w:rsidR="007615D6" w:rsidRPr="005B25A1" w:rsidRDefault="004A6DB9" w:rsidP="007615D6">
      <w:pPr>
        <w:keepNext/>
        <w:keepLines/>
      </w:pPr>
      <w:r>
        <w:t xml:space="preserve">NTT DOCOMO proposed to postpone this until SA WG3 have provided feedback. Ericsson replied that this was not a security issue but a description of existing framework. It was proposed to remove the first change and clarify the final change. This was left for off-line discussion and revised to </w:t>
      </w:r>
      <w:r w:rsidRPr="00CE3EC0">
        <w:rPr>
          <w:color w:val="0000FF"/>
        </w:rPr>
        <w:t>S2-2</w:t>
      </w:r>
      <w:r>
        <w:rPr>
          <w:color w:val="0000FF"/>
        </w:rPr>
        <w:t>410855</w:t>
      </w:r>
      <w:r>
        <w:t>.</w:t>
      </w:r>
      <w:r w:rsidRPr="00375008">
        <w:t xml:space="preserve"> </w:t>
      </w:r>
    </w:p>
    <w:p w14:paraId="565BD7CC" w14:textId="77777777" w:rsidR="007615D6" w:rsidRPr="005B25A1" w:rsidRDefault="007615D6" w:rsidP="007615D6">
      <w:pPr>
        <w:keepNext/>
        <w:keepLines/>
        <w:rPr>
          <w:b/>
          <w:bCs/>
        </w:rPr>
      </w:pPr>
      <w:r w:rsidRPr="005B25A1">
        <w:rPr>
          <w:b/>
          <w:bCs/>
        </w:rPr>
        <w:t>Plenary Discussion:</w:t>
      </w:r>
    </w:p>
    <w:p w14:paraId="5F12511C" w14:textId="77777777" w:rsidR="00B60227" w:rsidRPr="005B25A1" w:rsidRDefault="00B60227" w:rsidP="00B60227">
      <w:pPr>
        <w:keepNext/>
        <w:keepLines/>
      </w:pPr>
      <w:r>
        <w:t xml:space="preserve">  </w:t>
      </w:r>
      <w:r w:rsidRPr="00380F14">
        <w:rPr>
          <w:color w:val="FF0000"/>
        </w:rPr>
        <w:t>&lt;RETURN - OPEN&gt;</w:t>
      </w:r>
    </w:p>
    <w:p w14:paraId="5CBE9136" w14:textId="77777777" w:rsidR="00B60227" w:rsidRPr="00EB0339" w:rsidRDefault="00B60227" w:rsidP="00B60227">
      <w:r w:rsidRPr="005B25A1">
        <w:rPr>
          <w:b/>
          <w:bCs/>
        </w:rPr>
        <w:t>Status:</w:t>
      </w:r>
      <w:r>
        <w:t xml:space="preserve"> </w:t>
      </w:r>
      <w:r w:rsidRPr="00380F14">
        <w:rPr>
          <w:color w:val="FF0000"/>
        </w:rPr>
        <w:t>OPEN</w:t>
      </w:r>
    </w:p>
    <w:p w14:paraId="4880822E" w14:textId="77777777" w:rsidR="00E00DA6" w:rsidRDefault="007615D6" w:rsidP="000A3FBD">
      <w:pPr>
        <w:pStyle w:val="NormTop"/>
      </w:pPr>
      <w:r>
        <w:rPr>
          <w:color w:val="0000FF"/>
        </w:rPr>
        <w:lastRenderedPageBreak/>
        <w:t>S2-2409996</w:t>
      </w:r>
      <w:r w:rsidRPr="00D53282">
        <w:t xml:space="preserve"> </w:t>
      </w:r>
      <w:r>
        <w:t>(CR) 23.256 CR0142 (Rel-19, 'F'): Provisioning of information about USSes to UAVs and UAS NF (Source: Ericsson, InterDigital, Samsung,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information about USSes contains not only a list of USS addresses but also the description of geographical areas that the USSes serve -specifying that the USS may send the USS information to the UAV using the UUAA Authorization Payload -add that The USS may send to the NEF/UAS NF the information about relevant USSes in the Naf_Authentication_AuthenticateAuthorize Response message and include it to the UUAA Authorization Payload.</w:t>
      </w:r>
    </w:p>
    <w:p w14:paraId="050EFDCD" w14:textId="77777777" w:rsidR="007615D6" w:rsidRPr="005B25A1" w:rsidRDefault="007615D6" w:rsidP="007615D6">
      <w:pPr>
        <w:keepNext/>
        <w:keepLines/>
        <w:rPr>
          <w:b/>
          <w:bCs/>
        </w:rPr>
      </w:pPr>
      <w:r w:rsidRPr="005B25A1">
        <w:rPr>
          <w:b/>
          <w:bCs/>
        </w:rPr>
        <w:t>Convenor comment:</w:t>
      </w:r>
    </w:p>
    <w:p w14:paraId="2B2B41D8" w14:textId="77777777" w:rsidR="007615D6" w:rsidRPr="005B25A1" w:rsidRDefault="007615D6" w:rsidP="007615D6">
      <w:pPr>
        <w:keepNext/>
        <w:keepLines/>
      </w:pPr>
      <w:r w:rsidRPr="005B25A1">
        <w:t>4.4.2 - overlaps with S2-2410451.</w:t>
      </w:r>
    </w:p>
    <w:p w14:paraId="3589C0EE" w14:textId="77777777" w:rsidR="007615D6" w:rsidRPr="005B25A1" w:rsidRDefault="007615D6" w:rsidP="007615D6">
      <w:pPr>
        <w:keepNext/>
        <w:keepLines/>
        <w:rPr>
          <w:b/>
          <w:bCs/>
        </w:rPr>
      </w:pPr>
      <w:r w:rsidRPr="005B25A1">
        <w:rPr>
          <w:b/>
          <w:bCs/>
        </w:rPr>
        <w:t>Parallel discussion:</w:t>
      </w:r>
    </w:p>
    <w:p w14:paraId="00BB2C8D" w14:textId="1F0151BB" w:rsidR="007615D6" w:rsidRPr="005B25A1" w:rsidRDefault="00B60227" w:rsidP="007615D6">
      <w:pPr>
        <w:keepNext/>
        <w:keepLines/>
      </w:pPr>
      <w:r>
        <w:t xml:space="preserve">Some issues were raised and this should be aligned with the Huawei CR. This was left for off-line discussion and revised, merging </w:t>
      </w:r>
      <w:r>
        <w:rPr>
          <w:color w:val="0000FF"/>
        </w:rPr>
        <w:t>S2-2410451</w:t>
      </w:r>
      <w:r>
        <w:t xml:space="preserve">, to </w:t>
      </w:r>
      <w:r w:rsidRPr="00CE3EC0">
        <w:rPr>
          <w:color w:val="0000FF"/>
        </w:rPr>
        <w:t>S2-2</w:t>
      </w:r>
      <w:r>
        <w:rPr>
          <w:color w:val="0000FF"/>
        </w:rPr>
        <w:t>410856</w:t>
      </w:r>
      <w:r>
        <w:t>.</w:t>
      </w:r>
      <w:r w:rsidRPr="00375008">
        <w:t xml:space="preserve"> </w:t>
      </w:r>
    </w:p>
    <w:p w14:paraId="27A8D8A5" w14:textId="77777777" w:rsidR="007615D6" w:rsidRPr="005B25A1" w:rsidRDefault="007615D6" w:rsidP="007615D6">
      <w:pPr>
        <w:keepNext/>
        <w:keepLines/>
        <w:rPr>
          <w:b/>
          <w:bCs/>
        </w:rPr>
      </w:pPr>
      <w:r w:rsidRPr="005B25A1">
        <w:rPr>
          <w:b/>
          <w:bCs/>
        </w:rPr>
        <w:t>Plenary Discussion:</w:t>
      </w:r>
    </w:p>
    <w:p w14:paraId="6F857D47" w14:textId="77777777" w:rsidR="00B60227" w:rsidRPr="005B25A1" w:rsidRDefault="00B60227" w:rsidP="00B60227">
      <w:pPr>
        <w:keepNext/>
        <w:keepLines/>
      </w:pPr>
      <w:r>
        <w:t xml:space="preserve">  </w:t>
      </w:r>
      <w:r w:rsidRPr="00380F14">
        <w:rPr>
          <w:color w:val="FF0000"/>
        </w:rPr>
        <w:t>&lt;RETURN - OPEN&gt;</w:t>
      </w:r>
    </w:p>
    <w:p w14:paraId="6F23EF79" w14:textId="77777777" w:rsidR="00B60227" w:rsidRPr="00EB0339" w:rsidRDefault="00B60227" w:rsidP="00B60227">
      <w:r w:rsidRPr="005B25A1">
        <w:rPr>
          <w:b/>
          <w:bCs/>
        </w:rPr>
        <w:t>Status:</w:t>
      </w:r>
      <w:r>
        <w:t xml:space="preserve"> </w:t>
      </w:r>
      <w:r w:rsidRPr="00380F14">
        <w:rPr>
          <w:color w:val="FF0000"/>
        </w:rPr>
        <w:t>OPEN</w:t>
      </w:r>
    </w:p>
    <w:p w14:paraId="466098BD" w14:textId="77777777" w:rsidR="00E00DA6" w:rsidRDefault="007615D6" w:rsidP="000A3FBD">
      <w:pPr>
        <w:pStyle w:val="NormTop"/>
      </w:pPr>
      <w:r>
        <w:rPr>
          <w:color w:val="0000FF"/>
        </w:rPr>
        <w:t>S2-2410451</w:t>
      </w:r>
      <w:r w:rsidRPr="00D53282">
        <w:t xml:space="preserve"> </w:t>
      </w:r>
      <w:r>
        <w:t>(CR) 23.256 CR0147 (Rel-19, 'F'): Correction to USS discovery in multiple USS deployment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UAS NF should take the UAV location into account in multiple USS deployment during the UUAA procedure.</w:t>
      </w:r>
    </w:p>
    <w:p w14:paraId="02D06135" w14:textId="77777777" w:rsidR="007615D6" w:rsidRPr="005B25A1" w:rsidRDefault="007615D6" w:rsidP="007615D6">
      <w:pPr>
        <w:keepNext/>
        <w:keepLines/>
        <w:rPr>
          <w:b/>
          <w:bCs/>
        </w:rPr>
      </w:pPr>
      <w:r w:rsidRPr="005B25A1">
        <w:rPr>
          <w:b/>
          <w:bCs/>
        </w:rPr>
        <w:t>Convenor comment:</w:t>
      </w:r>
    </w:p>
    <w:p w14:paraId="0F2DD9DE" w14:textId="77777777" w:rsidR="007615D6" w:rsidRPr="005B25A1" w:rsidRDefault="007615D6" w:rsidP="007615D6">
      <w:pPr>
        <w:keepNext/>
        <w:keepLines/>
      </w:pPr>
      <w:r w:rsidRPr="005B25A1">
        <w:t>4.4.2 - overlaps with S2-2409996.</w:t>
      </w:r>
    </w:p>
    <w:p w14:paraId="6D0BC22F" w14:textId="77777777" w:rsidR="007615D6" w:rsidRPr="005B25A1" w:rsidRDefault="007615D6" w:rsidP="007615D6">
      <w:pPr>
        <w:keepNext/>
        <w:keepLines/>
        <w:rPr>
          <w:b/>
          <w:bCs/>
        </w:rPr>
      </w:pPr>
      <w:r w:rsidRPr="005B25A1">
        <w:rPr>
          <w:b/>
          <w:bCs/>
        </w:rPr>
        <w:t>Parallel discussion:</w:t>
      </w:r>
    </w:p>
    <w:p w14:paraId="310B8E74" w14:textId="2679DA92" w:rsidR="00B60227" w:rsidRPr="005B25A1" w:rsidRDefault="00B60227" w:rsidP="00B60227">
      <w:pPr>
        <w:keepNext/>
        <w:keepLines/>
      </w:pPr>
      <w:r>
        <w:t xml:space="preserve">Merged into </w:t>
      </w:r>
      <w:r w:rsidRPr="00CE3EC0">
        <w:rPr>
          <w:color w:val="0000FF"/>
        </w:rPr>
        <w:t>S2-2</w:t>
      </w:r>
      <w:r>
        <w:rPr>
          <w:color w:val="0000FF"/>
        </w:rPr>
        <w:t>41085</w:t>
      </w:r>
      <w:r>
        <w:rPr>
          <w:color w:val="0000FF"/>
        </w:rPr>
        <w:t>6</w:t>
      </w:r>
      <w:r>
        <w:t>.</w:t>
      </w:r>
    </w:p>
    <w:p w14:paraId="2364C698" w14:textId="77777777" w:rsidR="00B60227" w:rsidRPr="00EB0339" w:rsidRDefault="00B60227" w:rsidP="00B60227">
      <w:r w:rsidRPr="005B25A1">
        <w:rPr>
          <w:b/>
          <w:bCs/>
        </w:rPr>
        <w:t>Status:</w:t>
      </w:r>
      <w:r>
        <w:t xml:space="preserve"> </w:t>
      </w:r>
      <w:r>
        <w:rPr>
          <w:color w:val="0000FF"/>
        </w:rPr>
        <w:t>Merged</w:t>
      </w:r>
      <w:r>
        <w:t>.</w:t>
      </w:r>
    </w:p>
    <w:p w14:paraId="21D2138A" w14:textId="77777777" w:rsidR="00E00DA6" w:rsidRDefault="007615D6" w:rsidP="000A3FBD">
      <w:pPr>
        <w:pStyle w:val="NormTop"/>
      </w:pPr>
      <w:r>
        <w:rPr>
          <w:color w:val="0000FF"/>
        </w:rPr>
        <w:t>S2-2409997</w:t>
      </w:r>
      <w:r w:rsidRPr="00D53282">
        <w:t xml:space="preserve"> </w:t>
      </w:r>
      <w:r>
        <w:t>(CR) 23.288 CR1240 (Rel-19, 'F'): Adding a list of UEs as input for NWDAF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the description of relevant clauses so that a 'list of UEs' provided by the consumer could be used as 'Target for Analytics Reporting'.</w:t>
      </w:r>
    </w:p>
    <w:p w14:paraId="13444790" w14:textId="77777777" w:rsidR="007615D6" w:rsidRPr="005B25A1" w:rsidRDefault="007615D6" w:rsidP="007615D6">
      <w:pPr>
        <w:keepNext/>
        <w:keepLines/>
        <w:rPr>
          <w:b/>
          <w:bCs/>
        </w:rPr>
      </w:pPr>
      <w:r w:rsidRPr="005B25A1">
        <w:rPr>
          <w:b/>
          <w:bCs/>
        </w:rPr>
        <w:t>Parallel discussion:</w:t>
      </w:r>
    </w:p>
    <w:p w14:paraId="3D7A1C28" w14:textId="10B7BBAE" w:rsidR="007615D6" w:rsidRPr="00E60E34" w:rsidRDefault="00ED3989" w:rsidP="007615D6">
      <w:pPr>
        <w:keepNext/>
        <w:keepLines/>
      </w:pPr>
      <w:r w:rsidRPr="00E60E34">
        <w:t xml:space="preserve">This was reviewed </w:t>
      </w:r>
      <w:r w:rsidR="00E60E34">
        <w:t xml:space="preserve">was left for off-line discussion and revised to </w:t>
      </w:r>
      <w:r w:rsidR="00E60E34" w:rsidRPr="00CE3EC0">
        <w:rPr>
          <w:color w:val="0000FF"/>
        </w:rPr>
        <w:t>S2-2</w:t>
      </w:r>
      <w:r w:rsidR="00E60E34">
        <w:rPr>
          <w:color w:val="0000FF"/>
        </w:rPr>
        <w:t>410858</w:t>
      </w:r>
      <w:r w:rsidR="00E60E34" w:rsidRPr="00375008">
        <w:t xml:space="preserve"> </w:t>
      </w:r>
      <w:r w:rsidRPr="00E60E34">
        <w:t>.</w:t>
      </w:r>
    </w:p>
    <w:p w14:paraId="1096F0E4" w14:textId="77777777" w:rsidR="007615D6" w:rsidRPr="005B25A1" w:rsidRDefault="007615D6" w:rsidP="007615D6">
      <w:pPr>
        <w:keepNext/>
        <w:keepLines/>
        <w:rPr>
          <w:b/>
          <w:bCs/>
        </w:rPr>
      </w:pPr>
      <w:r w:rsidRPr="005B25A1">
        <w:rPr>
          <w:b/>
          <w:bCs/>
        </w:rPr>
        <w:t>Plenary Discussion:</w:t>
      </w:r>
    </w:p>
    <w:p w14:paraId="5154B40E" w14:textId="77777777" w:rsidR="00E60E34" w:rsidRPr="005B25A1" w:rsidRDefault="00E60E34" w:rsidP="00E60E34">
      <w:pPr>
        <w:keepNext/>
        <w:keepLines/>
      </w:pPr>
      <w:r>
        <w:t xml:space="preserve">  </w:t>
      </w:r>
      <w:r w:rsidRPr="00380F14">
        <w:rPr>
          <w:color w:val="FF0000"/>
        </w:rPr>
        <w:t>&lt;RETURN - OPEN&gt;</w:t>
      </w:r>
    </w:p>
    <w:p w14:paraId="398C62EA" w14:textId="77777777" w:rsidR="00E60E34" w:rsidRPr="00EB0339" w:rsidRDefault="00E60E34" w:rsidP="00E60E34">
      <w:r w:rsidRPr="005B25A1">
        <w:rPr>
          <w:b/>
          <w:bCs/>
        </w:rPr>
        <w:t>Status:</w:t>
      </w:r>
      <w:r>
        <w:t xml:space="preserve"> </w:t>
      </w:r>
      <w:r w:rsidRPr="00380F14">
        <w:rPr>
          <w:color w:val="FF0000"/>
        </w:rPr>
        <w:t>OPEN</w:t>
      </w:r>
    </w:p>
    <w:p w14:paraId="59561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NW-assisted DAA</w:t>
      </w:r>
    </w:p>
    <w:p w14:paraId="56C1D2F6" w14:textId="77777777" w:rsidR="00ED3989" w:rsidRDefault="00ED3989" w:rsidP="00ED3989">
      <w:pPr>
        <w:pStyle w:val="NormTop"/>
      </w:pPr>
      <w:r>
        <w:rPr>
          <w:color w:val="0000FF"/>
        </w:rPr>
        <w:t>S2-2409998</w:t>
      </w:r>
      <w:r w:rsidRPr="00D53282">
        <w:t xml:space="preserve"> </w:t>
      </w:r>
      <w:r>
        <w:t>(CR) 23.256 CR0143 (Rel-19, 'F'): Updates to Network-Based/Assisted DAA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description about use of previously obtained location estimate of the target UE at GMLC for NWDAF analytics to the procedures for UAV triggered and USS triggered Network-assisted DAA, and removed the EN. Corrected errors in the figures and procedures.</w:t>
      </w:r>
    </w:p>
    <w:p w14:paraId="64C708B2" w14:textId="77777777" w:rsidR="00ED3989" w:rsidRPr="005B25A1" w:rsidRDefault="00ED3989" w:rsidP="00ED3989">
      <w:pPr>
        <w:keepNext/>
        <w:keepLines/>
        <w:rPr>
          <w:b/>
          <w:bCs/>
        </w:rPr>
      </w:pPr>
      <w:r w:rsidRPr="005B25A1">
        <w:rPr>
          <w:b/>
          <w:bCs/>
        </w:rPr>
        <w:t>Convenor comment:</w:t>
      </w:r>
    </w:p>
    <w:p w14:paraId="42A592FE" w14:textId="77777777" w:rsidR="00ED3989" w:rsidRPr="005B25A1" w:rsidRDefault="00ED3989" w:rsidP="00ED3989">
      <w:pPr>
        <w:keepNext/>
        <w:keepLines/>
      </w:pPr>
      <w:r w:rsidRPr="005B25A1">
        <w:t>5.14.2 - overlaps with S2-2409699 &amp; S2-2410453. 5.14.4 - overlaps with S2-2409700.</w:t>
      </w:r>
    </w:p>
    <w:p w14:paraId="6504FD8D" w14:textId="77777777" w:rsidR="00ED3989" w:rsidRPr="005B25A1" w:rsidRDefault="00ED3989" w:rsidP="00ED3989">
      <w:pPr>
        <w:keepNext/>
        <w:keepLines/>
        <w:rPr>
          <w:b/>
          <w:bCs/>
        </w:rPr>
      </w:pPr>
      <w:r w:rsidRPr="005B25A1">
        <w:rPr>
          <w:b/>
          <w:bCs/>
        </w:rPr>
        <w:t>Parallel discussion:</w:t>
      </w:r>
    </w:p>
    <w:p w14:paraId="1FA22F5C" w14:textId="77777777" w:rsidR="00E60E34" w:rsidRPr="005B25A1" w:rsidRDefault="00E60E34" w:rsidP="00E60E34">
      <w:pPr>
        <w:keepNext/>
        <w:keepLines/>
      </w:pPr>
      <w:r>
        <w:t xml:space="preserve">This was reviewed and </w:t>
      </w:r>
      <w:r w:rsidRPr="00B30893">
        <w:rPr>
          <w:color w:val="FF0000"/>
        </w:rPr>
        <w:t>agreed</w:t>
      </w:r>
      <w:r>
        <w:t xml:space="preserve"> in parallel session.</w:t>
      </w:r>
    </w:p>
    <w:p w14:paraId="2BFF94FF" w14:textId="77777777" w:rsidR="00E60E34" w:rsidRPr="005B25A1" w:rsidRDefault="00E60E34" w:rsidP="00E60E34">
      <w:pPr>
        <w:keepNext/>
        <w:keepLines/>
        <w:rPr>
          <w:b/>
          <w:bCs/>
        </w:rPr>
      </w:pPr>
      <w:r w:rsidRPr="005B25A1">
        <w:rPr>
          <w:b/>
          <w:bCs/>
        </w:rPr>
        <w:t>Plenary Discussion:</w:t>
      </w:r>
    </w:p>
    <w:p w14:paraId="0703B370" w14:textId="77777777" w:rsidR="00E60E34" w:rsidRPr="00ED3989" w:rsidRDefault="00E60E34" w:rsidP="00E60E34">
      <w:pPr>
        <w:keepNext/>
        <w:keepLines/>
      </w:pPr>
      <w:r>
        <w:rPr>
          <w:color w:val="0000FF"/>
        </w:rPr>
        <w:t>&lt;Parallel Agreed&gt;</w:t>
      </w:r>
      <w:r>
        <w:t>.</w:t>
      </w:r>
    </w:p>
    <w:p w14:paraId="34077707" w14:textId="77777777" w:rsidR="00E60E34" w:rsidRPr="00EB0339" w:rsidRDefault="00E60E34" w:rsidP="00E60E34">
      <w:r w:rsidRPr="005B25A1">
        <w:rPr>
          <w:b/>
          <w:bCs/>
        </w:rPr>
        <w:t>Status:</w:t>
      </w:r>
      <w:r>
        <w:t xml:space="preserve"> </w:t>
      </w:r>
      <w:r>
        <w:rPr>
          <w:color w:val="0000FF"/>
        </w:rPr>
        <w:t>Parallel Agreed</w:t>
      </w:r>
    </w:p>
    <w:p w14:paraId="56665D51" w14:textId="77777777" w:rsidR="00E00DA6" w:rsidRDefault="007615D6" w:rsidP="000A3FBD">
      <w:pPr>
        <w:pStyle w:val="NormTop"/>
      </w:pPr>
      <w:r>
        <w:rPr>
          <w:color w:val="0000FF"/>
        </w:rPr>
        <w:t>S2-2409699</w:t>
      </w:r>
      <w:r w:rsidRPr="00D53282">
        <w:t xml:space="preserve"> </w:t>
      </w:r>
      <w:r>
        <w:t>(CR) 23.256 CR0137 (Rel-19, 'F'): Solve the FFS related to network-assisted DAA (Source: CATT)</w:t>
      </w:r>
      <w:r>
        <w:br/>
      </w:r>
      <w:r w:rsidRPr="00D53282">
        <w:rPr>
          <w:b/>
        </w:rPr>
        <w:t>Document for:</w:t>
      </w:r>
      <w:r w:rsidRPr="00D53282">
        <w:t xml:space="preserve"> </w:t>
      </w:r>
      <w:r>
        <w:t>Approval</w:t>
      </w:r>
      <w:r>
        <w:br/>
      </w:r>
      <w:r w:rsidRPr="00D53282">
        <w:rPr>
          <w:b/>
        </w:rPr>
        <w:t>Abstract:</w:t>
      </w:r>
      <w:r w:rsidRPr="00D53282">
        <w:t xml:space="preserve"> </w:t>
      </w:r>
      <w:r>
        <w:br/>
        <w:t>Summary of change: Solve the FFS related to positioning signalling reduction.</w:t>
      </w:r>
    </w:p>
    <w:p w14:paraId="3016D148" w14:textId="77777777" w:rsidR="007615D6" w:rsidRPr="005B25A1" w:rsidRDefault="007615D6" w:rsidP="007615D6">
      <w:pPr>
        <w:keepNext/>
        <w:keepLines/>
        <w:rPr>
          <w:b/>
          <w:bCs/>
        </w:rPr>
      </w:pPr>
      <w:r w:rsidRPr="005B25A1">
        <w:rPr>
          <w:b/>
          <w:bCs/>
        </w:rPr>
        <w:t>Convenor comment:</w:t>
      </w:r>
    </w:p>
    <w:p w14:paraId="76677D5C" w14:textId="77777777" w:rsidR="007615D6" w:rsidRPr="005B25A1" w:rsidRDefault="007615D6" w:rsidP="007615D6">
      <w:pPr>
        <w:keepNext/>
        <w:keepLines/>
      </w:pPr>
      <w:r w:rsidRPr="005B25A1">
        <w:t>5.14.2 - overlaps with S2-2409998 &amp; S2-2410453.</w:t>
      </w:r>
    </w:p>
    <w:p w14:paraId="7B413A30" w14:textId="77777777" w:rsidR="007615D6" w:rsidRPr="005B25A1" w:rsidRDefault="007615D6" w:rsidP="007615D6">
      <w:pPr>
        <w:keepNext/>
        <w:keepLines/>
        <w:rPr>
          <w:b/>
          <w:bCs/>
        </w:rPr>
      </w:pPr>
      <w:r w:rsidRPr="005B25A1">
        <w:rPr>
          <w:b/>
          <w:bCs/>
        </w:rPr>
        <w:t>Parallel discussion:</w:t>
      </w:r>
    </w:p>
    <w:p w14:paraId="106248BD" w14:textId="4BDE53FF" w:rsidR="007615D6" w:rsidRPr="005B25A1" w:rsidRDefault="00E60E34" w:rsidP="007615D6">
      <w:pPr>
        <w:keepNext/>
        <w:keepLines/>
      </w:pPr>
      <w:r>
        <w:t xml:space="preserve">Merged into </w:t>
      </w:r>
      <w:r w:rsidRPr="00CE3EC0">
        <w:rPr>
          <w:color w:val="0000FF"/>
        </w:rPr>
        <w:t>S2-2</w:t>
      </w:r>
      <w:r>
        <w:rPr>
          <w:color w:val="0000FF"/>
        </w:rPr>
        <w:t>410857</w:t>
      </w:r>
      <w:r>
        <w:t>.</w:t>
      </w:r>
    </w:p>
    <w:p w14:paraId="2BA8657C" w14:textId="1B3CD347" w:rsidR="007615D6" w:rsidRPr="00EB0339" w:rsidRDefault="007615D6" w:rsidP="007615D6">
      <w:r w:rsidRPr="005B25A1">
        <w:rPr>
          <w:b/>
          <w:bCs/>
        </w:rPr>
        <w:t>Status:</w:t>
      </w:r>
      <w:r>
        <w:t xml:space="preserve"> </w:t>
      </w:r>
      <w:r w:rsidR="00E60E34">
        <w:rPr>
          <w:color w:val="0000FF"/>
        </w:rPr>
        <w:t>Merg</w:t>
      </w:r>
      <w:r>
        <w:rPr>
          <w:color w:val="0000FF"/>
        </w:rPr>
        <w:t>ed</w:t>
      </w:r>
      <w:r>
        <w:t>.</w:t>
      </w:r>
    </w:p>
    <w:p w14:paraId="764A08E1" w14:textId="77777777" w:rsidR="00E00DA6" w:rsidRDefault="007615D6" w:rsidP="000A3FBD">
      <w:pPr>
        <w:pStyle w:val="NormTop"/>
      </w:pPr>
      <w:r>
        <w:rPr>
          <w:color w:val="0000FF"/>
        </w:rPr>
        <w:t>S2-2409700</w:t>
      </w:r>
      <w:r w:rsidRPr="00D53282">
        <w:t xml:space="preserve"> </w:t>
      </w:r>
      <w:r>
        <w:t>(CR) 23.256 CR0138 (Rel-19, 'B'): Update the USS triggered network-assisted DAA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USS triggered network-assisted DAA procedure to add the feature of using relative location of UAVs provided by Ranging service to enable NWDAA.</w:t>
      </w:r>
    </w:p>
    <w:p w14:paraId="1143A0D8" w14:textId="77777777" w:rsidR="007615D6" w:rsidRPr="005B25A1" w:rsidRDefault="007615D6" w:rsidP="007615D6">
      <w:pPr>
        <w:keepNext/>
        <w:keepLines/>
        <w:rPr>
          <w:b/>
          <w:bCs/>
        </w:rPr>
      </w:pPr>
      <w:r w:rsidRPr="005B25A1">
        <w:rPr>
          <w:b/>
          <w:bCs/>
        </w:rPr>
        <w:t>Convenor comment:</w:t>
      </w:r>
    </w:p>
    <w:p w14:paraId="6A7E30BE" w14:textId="77777777" w:rsidR="007615D6" w:rsidRPr="005B25A1" w:rsidRDefault="007615D6" w:rsidP="007615D6">
      <w:pPr>
        <w:keepNext/>
        <w:keepLines/>
      </w:pPr>
      <w:r w:rsidRPr="005B25A1">
        <w:t>5.14.4 - overlaps with S2-2409998.</w:t>
      </w:r>
    </w:p>
    <w:p w14:paraId="0620E4A9" w14:textId="77777777" w:rsidR="007615D6" w:rsidRPr="005B25A1" w:rsidRDefault="007615D6" w:rsidP="007615D6">
      <w:pPr>
        <w:keepNext/>
        <w:keepLines/>
        <w:rPr>
          <w:b/>
          <w:bCs/>
        </w:rPr>
      </w:pPr>
      <w:r w:rsidRPr="005B25A1">
        <w:rPr>
          <w:b/>
          <w:bCs/>
        </w:rPr>
        <w:t>Parallel discussion:</w:t>
      </w:r>
    </w:p>
    <w:p w14:paraId="5A474CB6" w14:textId="0DC213DD" w:rsidR="00200F8C" w:rsidRPr="005B25A1" w:rsidRDefault="00200F8C" w:rsidP="00200F8C">
      <w:pPr>
        <w:keepNext/>
        <w:keepLines/>
      </w:pPr>
      <w:r>
        <w:t>This was covered by</w:t>
      </w:r>
      <w:r>
        <w:t xml:space="preserve"> </w:t>
      </w:r>
      <w:r w:rsidRPr="00CE3EC0">
        <w:rPr>
          <w:color w:val="0000FF"/>
        </w:rPr>
        <w:t>S2-2</w:t>
      </w:r>
      <w:r>
        <w:rPr>
          <w:color w:val="0000FF"/>
        </w:rPr>
        <w:t>4</w:t>
      </w:r>
      <w:r>
        <w:rPr>
          <w:color w:val="0000FF"/>
        </w:rPr>
        <w:t>09998</w:t>
      </w:r>
      <w:r>
        <w:t xml:space="preserve"> and was </w:t>
      </w:r>
      <w:r w:rsidRPr="00C3284B">
        <w:rPr>
          <w:color w:val="0000FF"/>
        </w:rPr>
        <w:t>noted</w:t>
      </w:r>
      <w:r>
        <w:t xml:space="preserve"> in parallel session</w:t>
      </w:r>
      <w:r>
        <w:t>.</w:t>
      </w:r>
    </w:p>
    <w:p w14:paraId="7EF5BB8A" w14:textId="6980BBE8" w:rsidR="007615D6" w:rsidRPr="00EB0339" w:rsidRDefault="007615D6" w:rsidP="007615D6">
      <w:r w:rsidRPr="005B25A1">
        <w:rPr>
          <w:b/>
          <w:bCs/>
        </w:rPr>
        <w:t>Status:</w:t>
      </w:r>
      <w:r>
        <w:t xml:space="preserve"> </w:t>
      </w:r>
      <w:r>
        <w:rPr>
          <w:color w:val="0000FF"/>
        </w:rPr>
        <w:t>Noted</w:t>
      </w:r>
      <w:r>
        <w:t>.</w:t>
      </w:r>
    </w:p>
    <w:p w14:paraId="4941464C" w14:textId="77777777" w:rsidR="00E00DA6" w:rsidRDefault="007615D6" w:rsidP="000A3FBD">
      <w:pPr>
        <w:pStyle w:val="NormTop"/>
      </w:pPr>
      <w:r>
        <w:rPr>
          <w:color w:val="0000FF"/>
        </w:rPr>
        <w:lastRenderedPageBreak/>
        <w:t>S2-2410453</w:t>
      </w:r>
      <w:r w:rsidRPr="00D53282">
        <w:t xml:space="preserve"> </w:t>
      </w:r>
      <w:r>
        <w:t>(CR) 23.256 CR0149 (Rel-19, 'F'): Update of procedure for UAV Triggered Network-assisted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addres the editor's note: 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defiend in TS 23.273. Remove the option that USS can be a LCS client.</w:t>
      </w:r>
    </w:p>
    <w:p w14:paraId="6832B3FD" w14:textId="77777777" w:rsidR="007615D6" w:rsidRPr="005B25A1" w:rsidRDefault="007615D6" w:rsidP="007615D6">
      <w:pPr>
        <w:keepNext/>
        <w:keepLines/>
        <w:rPr>
          <w:b/>
          <w:bCs/>
        </w:rPr>
      </w:pPr>
      <w:r w:rsidRPr="005B25A1">
        <w:rPr>
          <w:b/>
          <w:bCs/>
        </w:rPr>
        <w:t>Convenor comment:</w:t>
      </w:r>
    </w:p>
    <w:p w14:paraId="7C2FDDB4" w14:textId="77777777" w:rsidR="007615D6" w:rsidRPr="005B25A1" w:rsidRDefault="007615D6" w:rsidP="007615D6">
      <w:pPr>
        <w:keepNext/>
        <w:keepLines/>
      </w:pPr>
      <w:r w:rsidRPr="005B25A1">
        <w:t>5.14.2 - overlaps with S2-2409699 &amp; S2-2409998.</w:t>
      </w:r>
    </w:p>
    <w:p w14:paraId="535938B4" w14:textId="77777777" w:rsidR="007615D6" w:rsidRPr="005B25A1" w:rsidRDefault="007615D6" w:rsidP="007615D6">
      <w:pPr>
        <w:keepNext/>
        <w:keepLines/>
        <w:rPr>
          <w:b/>
          <w:bCs/>
        </w:rPr>
      </w:pPr>
      <w:r w:rsidRPr="005B25A1">
        <w:rPr>
          <w:b/>
          <w:bCs/>
        </w:rPr>
        <w:t>Parallel discussion:</w:t>
      </w:r>
    </w:p>
    <w:p w14:paraId="3F1C784F" w14:textId="04DC893F" w:rsidR="00E60E34" w:rsidRPr="005B25A1" w:rsidRDefault="00E60E34" w:rsidP="00E60E34">
      <w:pPr>
        <w:keepNext/>
        <w:keepLines/>
      </w:pPr>
      <w:r>
        <w:t>This was left for off-line discussion and revised</w:t>
      </w:r>
      <w:r>
        <w:t xml:space="preserve">, merging </w:t>
      </w:r>
      <w:r>
        <w:rPr>
          <w:color w:val="0000FF"/>
        </w:rPr>
        <w:t>S2-2409699</w:t>
      </w:r>
      <w:r>
        <w:t>,</w:t>
      </w:r>
      <w:r>
        <w:t xml:space="preserve"> to </w:t>
      </w:r>
      <w:r w:rsidRPr="00CE3EC0">
        <w:rPr>
          <w:color w:val="0000FF"/>
        </w:rPr>
        <w:t>S2-2</w:t>
      </w:r>
      <w:r>
        <w:rPr>
          <w:color w:val="0000FF"/>
        </w:rPr>
        <w:t>410857</w:t>
      </w:r>
      <w:r>
        <w:t>.</w:t>
      </w:r>
      <w:r w:rsidRPr="00375008">
        <w:t xml:space="preserve"> </w:t>
      </w:r>
    </w:p>
    <w:p w14:paraId="42404697" w14:textId="77777777" w:rsidR="00E60E34" w:rsidRPr="005B25A1" w:rsidRDefault="00E60E34" w:rsidP="00E60E34">
      <w:pPr>
        <w:keepNext/>
        <w:keepLines/>
        <w:rPr>
          <w:b/>
          <w:bCs/>
        </w:rPr>
      </w:pPr>
      <w:r w:rsidRPr="005B25A1">
        <w:rPr>
          <w:b/>
          <w:bCs/>
        </w:rPr>
        <w:t>Plenary Discussion:</w:t>
      </w:r>
    </w:p>
    <w:p w14:paraId="36E0EB2B" w14:textId="77777777" w:rsidR="00E60E34" w:rsidRPr="005B25A1" w:rsidRDefault="00E60E34" w:rsidP="00E60E34">
      <w:pPr>
        <w:keepNext/>
        <w:keepLines/>
      </w:pPr>
      <w:r>
        <w:t xml:space="preserve">  </w:t>
      </w:r>
      <w:r w:rsidRPr="00380F14">
        <w:rPr>
          <w:color w:val="FF0000"/>
        </w:rPr>
        <w:t>&lt;RETURN - OPEN&gt;</w:t>
      </w:r>
    </w:p>
    <w:p w14:paraId="6DAAA211" w14:textId="77777777" w:rsidR="00E60E34" w:rsidRPr="00EB0339" w:rsidRDefault="00E60E34" w:rsidP="00E60E34">
      <w:r w:rsidRPr="005B25A1">
        <w:rPr>
          <w:b/>
          <w:bCs/>
        </w:rPr>
        <w:t>Status:</w:t>
      </w:r>
      <w:r>
        <w:t xml:space="preserve"> </w:t>
      </w:r>
      <w:r w:rsidRPr="00380F14">
        <w:rPr>
          <w:color w:val="FF0000"/>
        </w:rPr>
        <w:t>OPEN</w:t>
      </w:r>
    </w:p>
    <w:p w14:paraId="211F7364" w14:textId="77777777" w:rsidR="00E00DA6" w:rsidRDefault="007615D6" w:rsidP="000A3FBD">
      <w:pPr>
        <w:pStyle w:val="NormTop"/>
      </w:pPr>
      <w:r>
        <w:rPr>
          <w:color w:val="0000FF"/>
        </w:rPr>
        <w:t>S2-2410000</w:t>
      </w:r>
      <w:r w:rsidRPr="00D53282">
        <w:t xml:space="preserve"> </w:t>
      </w:r>
      <w:r>
        <w:t>(CR) 23.288 CR1241 (Rel-19, 'F'): Updates to Relative Proximity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sub-predictions under Time To Collision for Collision shape and Collision direction.</w:t>
      </w:r>
    </w:p>
    <w:p w14:paraId="4E9A815E" w14:textId="77777777" w:rsidR="007615D6" w:rsidRPr="005B25A1" w:rsidRDefault="007615D6" w:rsidP="007615D6">
      <w:pPr>
        <w:keepNext/>
        <w:keepLines/>
        <w:rPr>
          <w:b/>
          <w:bCs/>
        </w:rPr>
      </w:pPr>
      <w:r w:rsidRPr="005B25A1">
        <w:rPr>
          <w:b/>
          <w:bCs/>
        </w:rPr>
        <w:t>Parallel discussion:</w:t>
      </w:r>
    </w:p>
    <w:p w14:paraId="1861DC47" w14:textId="213BD3B9" w:rsidR="007615D6" w:rsidRPr="005B25A1" w:rsidRDefault="00200F8C" w:rsidP="007615D6">
      <w:pPr>
        <w:keepNext/>
        <w:keepLines/>
      </w:pPr>
      <w:r>
        <w:t xml:space="preserve">This was reviewed and was left for off-line discussion and revised to </w:t>
      </w:r>
      <w:r w:rsidRPr="00CE3EC0">
        <w:rPr>
          <w:color w:val="0000FF"/>
        </w:rPr>
        <w:t>S2-2</w:t>
      </w:r>
      <w:r>
        <w:rPr>
          <w:color w:val="0000FF"/>
        </w:rPr>
        <w:t>410859</w:t>
      </w:r>
      <w:r>
        <w:t>.</w:t>
      </w:r>
      <w:r w:rsidRPr="00375008">
        <w:t xml:space="preserve"> </w:t>
      </w:r>
    </w:p>
    <w:p w14:paraId="7D4C3D32" w14:textId="77777777" w:rsidR="007615D6" w:rsidRPr="005B25A1" w:rsidRDefault="007615D6" w:rsidP="007615D6">
      <w:pPr>
        <w:keepNext/>
        <w:keepLines/>
        <w:rPr>
          <w:b/>
          <w:bCs/>
        </w:rPr>
      </w:pPr>
      <w:r w:rsidRPr="005B25A1">
        <w:rPr>
          <w:b/>
          <w:bCs/>
        </w:rPr>
        <w:t>Plenary Discussion:</w:t>
      </w:r>
    </w:p>
    <w:p w14:paraId="4C9A6DFE" w14:textId="77777777" w:rsidR="00200F8C" w:rsidRPr="005B25A1" w:rsidRDefault="00200F8C" w:rsidP="00200F8C">
      <w:pPr>
        <w:keepNext/>
        <w:keepLines/>
      </w:pPr>
      <w:r>
        <w:t xml:space="preserve">  </w:t>
      </w:r>
      <w:r w:rsidRPr="00380F14">
        <w:rPr>
          <w:color w:val="FF0000"/>
        </w:rPr>
        <w:t>&lt;RETURN - OPEN&gt;</w:t>
      </w:r>
    </w:p>
    <w:p w14:paraId="5B7A880E" w14:textId="77777777" w:rsidR="00200F8C" w:rsidRPr="00EB0339" w:rsidRDefault="00200F8C" w:rsidP="00200F8C">
      <w:r w:rsidRPr="005B25A1">
        <w:rPr>
          <w:b/>
          <w:bCs/>
        </w:rPr>
        <w:t>Status:</w:t>
      </w:r>
      <w:r>
        <w:t xml:space="preserve"> </w:t>
      </w:r>
      <w:r w:rsidRPr="00380F14">
        <w:rPr>
          <w:color w:val="FF0000"/>
        </w:rPr>
        <w:t>OPEN</w:t>
      </w:r>
    </w:p>
    <w:p w14:paraId="7FF4F377" w14:textId="77777777" w:rsidR="007615D6" w:rsidRDefault="007615D6" w:rsidP="005A50C0">
      <w:pPr>
        <w:pStyle w:val="Heading3"/>
      </w:pPr>
      <w:r>
        <w:t>19.11.1</w:t>
      </w:r>
      <w:r>
        <w:tab/>
        <w:t>Study on UPF enhancement for Exposure And SBA Phase 2 (FS_UPEAS_Ph2)</w:t>
      </w:r>
    </w:p>
    <w:p w14:paraId="732D21E6" w14:textId="77777777" w:rsidR="00A07364" w:rsidRDefault="00000000" w:rsidP="00BB3F37">
      <w:r>
        <w:t>There were no contributions to this agenda item.</w:t>
      </w:r>
    </w:p>
    <w:p w14:paraId="257A768F" w14:textId="77777777" w:rsidR="00A07364" w:rsidRDefault="00A07364" w:rsidP="00BB3F37"/>
    <w:p w14:paraId="6623051E" w14:textId="77777777" w:rsidR="007615D6" w:rsidRDefault="007615D6" w:rsidP="005A50C0">
      <w:pPr>
        <w:pStyle w:val="Heading3"/>
      </w:pPr>
      <w:r>
        <w:t>19.11.2</w:t>
      </w:r>
      <w:r>
        <w:tab/>
        <w:t>UPF enhancement for Exposure And SBA Phase 2 (UPEAS_Ph2)</w:t>
      </w:r>
    </w:p>
    <w:p w14:paraId="688840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E1D0225" w14:textId="77777777" w:rsidR="00A07364" w:rsidRDefault="00A07364" w:rsidP="00BB3F37"/>
    <w:p w14:paraId="49E83024" w14:textId="77777777" w:rsidR="00A07364" w:rsidRDefault="00A07364" w:rsidP="00BB3F37"/>
    <w:p w14:paraId="6B8BA1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66C855CD" w14:textId="77777777" w:rsidR="00E00DA6" w:rsidRDefault="007615D6" w:rsidP="000A3FBD">
      <w:pPr>
        <w:pStyle w:val="NormTop"/>
      </w:pPr>
      <w:r>
        <w:rPr>
          <w:color w:val="0000FF"/>
        </w:rPr>
        <w:t>S2-2409798</w:t>
      </w:r>
      <w:r w:rsidRPr="00D53282">
        <w:t xml:space="preserve"> </w:t>
      </w:r>
      <w:r>
        <w:t>(CR) 23.501 CR5657 (Rel-19, 'F'): Corrections of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'Operator configurable UPF capability' to 'Operator configurable UPF capabilities'. In clause 6.3.3.1, clarify that SMF may also be aware of Operator configurable UPF capabilities during N4 association update procedure. In clause 6.3.3.2, add the operator configurable UPF capabilities as one of the UPF capabilities requested by the SMF from NRF. In clause 6.3.3.3, the NAT information exposure functionality and IP or MAC filter-based packet detection functionality are added as the criteria for UPF selection.</w:t>
      </w:r>
    </w:p>
    <w:p w14:paraId="2E9095C8" w14:textId="77777777" w:rsidR="007615D6" w:rsidRPr="005B25A1" w:rsidRDefault="007615D6" w:rsidP="007615D6">
      <w:pPr>
        <w:keepNext/>
        <w:keepLines/>
        <w:rPr>
          <w:b/>
          <w:bCs/>
        </w:rPr>
      </w:pPr>
      <w:r w:rsidRPr="005B25A1">
        <w:rPr>
          <w:b/>
          <w:bCs/>
        </w:rPr>
        <w:t>Convenor comment:</w:t>
      </w:r>
    </w:p>
    <w:p w14:paraId="7BCEDA3E" w14:textId="77777777" w:rsidR="007615D6" w:rsidRPr="005B25A1" w:rsidRDefault="007615D6" w:rsidP="007615D6">
      <w:pPr>
        <w:keepNext/>
        <w:keepLines/>
      </w:pPr>
      <w:r w:rsidRPr="005B25A1">
        <w:t>Handle.</w:t>
      </w:r>
    </w:p>
    <w:p w14:paraId="49976C64" w14:textId="77777777" w:rsidR="007615D6" w:rsidRPr="005B25A1" w:rsidRDefault="007615D6" w:rsidP="007615D6">
      <w:pPr>
        <w:keepNext/>
        <w:keepLines/>
        <w:rPr>
          <w:b/>
          <w:bCs/>
        </w:rPr>
      </w:pPr>
      <w:r w:rsidRPr="005B25A1">
        <w:rPr>
          <w:b/>
          <w:bCs/>
        </w:rPr>
        <w:t>Parallel discussion:</w:t>
      </w:r>
    </w:p>
    <w:p w14:paraId="51261982" w14:textId="77777777" w:rsidR="007615D6" w:rsidRPr="005B25A1" w:rsidRDefault="007615D6" w:rsidP="007615D6">
      <w:pPr>
        <w:keepNext/>
        <w:keepLines/>
      </w:pPr>
      <w:r w:rsidRPr="005B25A1">
        <w:t>-</w:t>
      </w:r>
    </w:p>
    <w:p w14:paraId="3DAD809F" w14:textId="77777777" w:rsidR="007615D6" w:rsidRPr="005B25A1" w:rsidRDefault="007615D6" w:rsidP="007615D6">
      <w:pPr>
        <w:keepNext/>
        <w:keepLines/>
        <w:rPr>
          <w:b/>
          <w:bCs/>
        </w:rPr>
      </w:pPr>
      <w:r w:rsidRPr="005B25A1">
        <w:rPr>
          <w:b/>
          <w:bCs/>
        </w:rPr>
        <w:t>Plenary Discussion:</w:t>
      </w:r>
    </w:p>
    <w:p w14:paraId="442C18EC" w14:textId="77777777" w:rsidR="007615D6" w:rsidRPr="005B25A1" w:rsidRDefault="007615D6" w:rsidP="007615D6">
      <w:pPr>
        <w:keepNext/>
        <w:keepLines/>
      </w:pPr>
      <w:r>
        <w:rPr>
          <w:color w:val="FF0000"/>
        </w:rPr>
        <w:t>NO DISCUSSION RECORDED</w:t>
      </w:r>
    </w:p>
    <w:p w14:paraId="6AC4E24F" w14:textId="77777777" w:rsidR="007615D6" w:rsidRPr="00EB0339" w:rsidRDefault="007615D6" w:rsidP="007615D6">
      <w:r w:rsidRPr="005B25A1">
        <w:rPr>
          <w:b/>
          <w:bCs/>
        </w:rPr>
        <w:t>Status:</w:t>
      </w:r>
      <w:r>
        <w:t xml:space="preserve"> </w:t>
      </w:r>
      <w:r>
        <w:rPr>
          <w:color w:val="0000FF"/>
        </w:rPr>
        <w:t>Not concluded</w:t>
      </w:r>
      <w:r>
        <w:t>.</w:t>
      </w:r>
    </w:p>
    <w:p w14:paraId="1E2AE2F8" w14:textId="77777777" w:rsidR="00E00DA6" w:rsidRDefault="007615D6" w:rsidP="000A3FBD">
      <w:pPr>
        <w:pStyle w:val="NormTop"/>
      </w:pPr>
      <w:r>
        <w:rPr>
          <w:color w:val="0000FF"/>
        </w:rPr>
        <w:t>S2-2409799</w:t>
      </w:r>
      <w:r w:rsidRPr="00D53282">
        <w:t xml:space="preserve"> </w:t>
      </w:r>
      <w:r>
        <w:t>(CR) 23.502 CR5023 (Rel-19, 'F'): Corrections of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'operator configurable parameters' and 'Operator configurable UPF capability' to 'operator configurable UPF capabilities'. Other editorial changes.</w:t>
      </w:r>
    </w:p>
    <w:p w14:paraId="6E51F7B8" w14:textId="77777777" w:rsidR="007615D6" w:rsidRPr="005B25A1" w:rsidRDefault="007615D6" w:rsidP="007615D6">
      <w:pPr>
        <w:keepNext/>
        <w:keepLines/>
        <w:rPr>
          <w:b/>
          <w:bCs/>
        </w:rPr>
      </w:pPr>
      <w:r w:rsidRPr="005B25A1">
        <w:rPr>
          <w:b/>
          <w:bCs/>
        </w:rPr>
        <w:t>Convenor comment:</w:t>
      </w:r>
    </w:p>
    <w:p w14:paraId="59992D73" w14:textId="77777777" w:rsidR="007615D6" w:rsidRPr="005B25A1" w:rsidRDefault="007615D6" w:rsidP="007615D6">
      <w:pPr>
        <w:keepNext/>
        <w:keepLines/>
      </w:pPr>
      <w:r w:rsidRPr="005B25A1">
        <w:t>Handle.</w:t>
      </w:r>
    </w:p>
    <w:p w14:paraId="64718C49" w14:textId="77777777" w:rsidR="007615D6" w:rsidRPr="005B25A1" w:rsidRDefault="007615D6" w:rsidP="007615D6">
      <w:pPr>
        <w:keepNext/>
        <w:keepLines/>
        <w:rPr>
          <w:b/>
          <w:bCs/>
        </w:rPr>
      </w:pPr>
      <w:r w:rsidRPr="005B25A1">
        <w:rPr>
          <w:b/>
          <w:bCs/>
        </w:rPr>
        <w:t>Parallel discussion:</w:t>
      </w:r>
    </w:p>
    <w:p w14:paraId="731FC1DB" w14:textId="77777777" w:rsidR="007615D6" w:rsidRPr="005B25A1" w:rsidRDefault="007615D6" w:rsidP="007615D6">
      <w:pPr>
        <w:keepNext/>
        <w:keepLines/>
      </w:pPr>
      <w:r w:rsidRPr="005B25A1">
        <w:t>-</w:t>
      </w:r>
    </w:p>
    <w:p w14:paraId="245CD9A2" w14:textId="77777777" w:rsidR="007615D6" w:rsidRPr="005B25A1" w:rsidRDefault="007615D6" w:rsidP="007615D6">
      <w:pPr>
        <w:keepNext/>
        <w:keepLines/>
        <w:rPr>
          <w:b/>
          <w:bCs/>
        </w:rPr>
      </w:pPr>
      <w:r w:rsidRPr="005B25A1">
        <w:rPr>
          <w:b/>
          <w:bCs/>
        </w:rPr>
        <w:t>Plenary Discussion:</w:t>
      </w:r>
    </w:p>
    <w:p w14:paraId="1915E50F" w14:textId="77777777" w:rsidR="007615D6" w:rsidRPr="005B25A1" w:rsidRDefault="007615D6" w:rsidP="007615D6">
      <w:pPr>
        <w:keepNext/>
        <w:keepLines/>
      </w:pPr>
      <w:r>
        <w:rPr>
          <w:color w:val="FF0000"/>
        </w:rPr>
        <w:t>NO DISCUSSION RECORDED</w:t>
      </w:r>
    </w:p>
    <w:p w14:paraId="780135AE" w14:textId="77777777" w:rsidR="007615D6" w:rsidRPr="00EB0339" w:rsidRDefault="007615D6" w:rsidP="007615D6">
      <w:r w:rsidRPr="005B25A1">
        <w:rPr>
          <w:b/>
          <w:bCs/>
        </w:rPr>
        <w:t>Status:</w:t>
      </w:r>
      <w:r>
        <w:t xml:space="preserve"> </w:t>
      </w:r>
      <w:r>
        <w:rPr>
          <w:color w:val="0000FF"/>
        </w:rPr>
        <w:t>Not concluded</w:t>
      </w:r>
      <w:r>
        <w:t>.</w:t>
      </w:r>
    </w:p>
    <w:p w14:paraId="61754E1E" w14:textId="77777777" w:rsidR="00E00DA6" w:rsidRDefault="007615D6" w:rsidP="000A3FBD">
      <w:pPr>
        <w:pStyle w:val="NormTop"/>
      </w:pPr>
      <w:r>
        <w:rPr>
          <w:color w:val="0000FF"/>
        </w:rPr>
        <w:t>S2-2409946</w:t>
      </w:r>
      <w:r w:rsidRPr="00D53282">
        <w:t xml:space="preserve"> </w:t>
      </w:r>
      <w:r>
        <w:t>(CR) 23.501 CR5678 (Rel-19, 'F'): Add reference to new UPF exposure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abbreviation for xPU Add references to new UPF functionality.</w:t>
      </w:r>
    </w:p>
    <w:p w14:paraId="6C42C31E" w14:textId="77777777" w:rsidR="007615D6" w:rsidRPr="005B25A1" w:rsidRDefault="007615D6" w:rsidP="007615D6">
      <w:pPr>
        <w:keepNext/>
        <w:keepLines/>
        <w:rPr>
          <w:b/>
          <w:bCs/>
        </w:rPr>
      </w:pPr>
      <w:r w:rsidRPr="005B25A1">
        <w:rPr>
          <w:b/>
          <w:bCs/>
        </w:rPr>
        <w:t>Convenor comment:</w:t>
      </w:r>
    </w:p>
    <w:p w14:paraId="58443727" w14:textId="77777777" w:rsidR="007615D6" w:rsidRPr="005B25A1" w:rsidRDefault="007615D6" w:rsidP="007615D6">
      <w:pPr>
        <w:keepNext/>
        <w:keepLines/>
      </w:pPr>
      <w:r w:rsidRPr="005B25A1">
        <w:t>Merge into S2-2409798?</w:t>
      </w:r>
    </w:p>
    <w:p w14:paraId="4C04CAAE" w14:textId="77777777" w:rsidR="007615D6" w:rsidRPr="005B25A1" w:rsidRDefault="007615D6" w:rsidP="007615D6">
      <w:pPr>
        <w:keepNext/>
        <w:keepLines/>
        <w:rPr>
          <w:b/>
          <w:bCs/>
        </w:rPr>
      </w:pPr>
      <w:r w:rsidRPr="005B25A1">
        <w:rPr>
          <w:b/>
          <w:bCs/>
        </w:rPr>
        <w:t>Parallel discussion:</w:t>
      </w:r>
    </w:p>
    <w:p w14:paraId="6EE0442F" w14:textId="77777777" w:rsidR="007615D6" w:rsidRPr="005B25A1" w:rsidRDefault="007615D6" w:rsidP="007615D6">
      <w:pPr>
        <w:keepNext/>
        <w:keepLines/>
      </w:pPr>
      <w:r w:rsidRPr="005B25A1">
        <w:t>-</w:t>
      </w:r>
    </w:p>
    <w:p w14:paraId="2CA4AA26" w14:textId="77777777" w:rsidR="007615D6" w:rsidRPr="005B25A1" w:rsidRDefault="007615D6" w:rsidP="007615D6">
      <w:pPr>
        <w:keepNext/>
        <w:keepLines/>
        <w:rPr>
          <w:b/>
          <w:bCs/>
        </w:rPr>
      </w:pPr>
      <w:r w:rsidRPr="005B25A1">
        <w:rPr>
          <w:b/>
          <w:bCs/>
        </w:rPr>
        <w:t>Plenary Discussion:</w:t>
      </w:r>
    </w:p>
    <w:p w14:paraId="44203D02" w14:textId="77777777" w:rsidR="007615D6" w:rsidRPr="005B25A1" w:rsidRDefault="007615D6" w:rsidP="007615D6">
      <w:pPr>
        <w:keepNext/>
        <w:keepLines/>
      </w:pPr>
      <w:r>
        <w:rPr>
          <w:color w:val="FF0000"/>
        </w:rPr>
        <w:t>NO DISCUSSION RECORDED</w:t>
      </w:r>
    </w:p>
    <w:p w14:paraId="23D16153" w14:textId="77777777" w:rsidR="007615D6" w:rsidRPr="00EB0339" w:rsidRDefault="007615D6" w:rsidP="007615D6">
      <w:r w:rsidRPr="005B25A1">
        <w:rPr>
          <w:b/>
          <w:bCs/>
        </w:rPr>
        <w:t>Status:</w:t>
      </w:r>
      <w:r>
        <w:t xml:space="preserve"> </w:t>
      </w:r>
      <w:r>
        <w:rPr>
          <w:color w:val="0000FF"/>
        </w:rPr>
        <w:t>Not concluded</w:t>
      </w:r>
      <w:r>
        <w:t>.</w:t>
      </w:r>
    </w:p>
    <w:p w14:paraId="328F80B3" w14:textId="77777777" w:rsidR="00E00DA6" w:rsidRDefault="007615D6" w:rsidP="000A3FBD">
      <w:pPr>
        <w:pStyle w:val="NormTop"/>
      </w:pPr>
      <w:r>
        <w:rPr>
          <w:color w:val="0000FF"/>
        </w:rPr>
        <w:lastRenderedPageBreak/>
        <w:t>S2-2410432</w:t>
      </w:r>
      <w:r w:rsidRPr="00D53282">
        <w:t xml:space="preserve"> </w:t>
      </w:r>
      <w:r>
        <w:t>(CR) 23.501 CR5781 (Rel-19, 'B'): Additions for supporting optional extended UPF functionalities (Source: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N4 session management is enhanced to activate the optional extended UPF functionalities at N4 Session Establishment. UPF selection is enhanced to include all extended UPF functionalities.</w:t>
      </w:r>
    </w:p>
    <w:p w14:paraId="46491ACF" w14:textId="77777777" w:rsidR="007615D6" w:rsidRPr="005B25A1" w:rsidRDefault="007615D6" w:rsidP="007615D6">
      <w:pPr>
        <w:keepNext/>
        <w:keepLines/>
        <w:rPr>
          <w:b/>
          <w:bCs/>
        </w:rPr>
      </w:pPr>
      <w:r w:rsidRPr="005B25A1">
        <w:rPr>
          <w:b/>
          <w:bCs/>
        </w:rPr>
        <w:t>Convenor comment:</w:t>
      </w:r>
    </w:p>
    <w:p w14:paraId="7D96517C" w14:textId="77777777" w:rsidR="007615D6" w:rsidRPr="005B25A1" w:rsidRDefault="007615D6" w:rsidP="007615D6">
      <w:pPr>
        <w:keepNext/>
        <w:keepLines/>
      </w:pPr>
      <w:r w:rsidRPr="005B25A1">
        <w:t>Merge into S2-2409798?</w:t>
      </w:r>
    </w:p>
    <w:p w14:paraId="0AC0FD88" w14:textId="77777777" w:rsidR="007615D6" w:rsidRPr="005B25A1" w:rsidRDefault="007615D6" w:rsidP="007615D6">
      <w:pPr>
        <w:keepNext/>
        <w:keepLines/>
        <w:rPr>
          <w:b/>
          <w:bCs/>
        </w:rPr>
      </w:pPr>
      <w:r w:rsidRPr="005B25A1">
        <w:rPr>
          <w:b/>
          <w:bCs/>
        </w:rPr>
        <w:t>Parallel discussion:</w:t>
      </w:r>
    </w:p>
    <w:p w14:paraId="28CB0B12" w14:textId="77777777" w:rsidR="007615D6" w:rsidRPr="005B25A1" w:rsidRDefault="007615D6" w:rsidP="007615D6">
      <w:pPr>
        <w:keepNext/>
        <w:keepLines/>
      </w:pPr>
      <w:r w:rsidRPr="005B25A1">
        <w:t>-</w:t>
      </w:r>
    </w:p>
    <w:p w14:paraId="10748204" w14:textId="77777777" w:rsidR="007615D6" w:rsidRPr="005B25A1" w:rsidRDefault="007615D6" w:rsidP="007615D6">
      <w:pPr>
        <w:keepNext/>
        <w:keepLines/>
        <w:rPr>
          <w:b/>
          <w:bCs/>
        </w:rPr>
      </w:pPr>
      <w:r w:rsidRPr="005B25A1">
        <w:rPr>
          <w:b/>
          <w:bCs/>
        </w:rPr>
        <w:t>Plenary Discussion:</w:t>
      </w:r>
    </w:p>
    <w:p w14:paraId="60AC8A13" w14:textId="77777777" w:rsidR="007615D6" w:rsidRPr="005B25A1" w:rsidRDefault="007615D6" w:rsidP="007615D6">
      <w:pPr>
        <w:keepNext/>
        <w:keepLines/>
      </w:pPr>
      <w:r>
        <w:rPr>
          <w:color w:val="FF0000"/>
        </w:rPr>
        <w:t>NO DISCUSSION RECORDED</w:t>
      </w:r>
    </w:p>
    <w:p w14:paraId="5639E4B3" w14:textId="77777777" w:rsidR="007615D6" w:rsidRPr="00EB0339" w:rsidRDefault="007615D6" w:rsidP="007615D6">
      <w:r w:rsidRPr="005B25A1">
        <w:rPr>
          <w:b/>
          <w:bCs/>
        </w:rPr>
        <w:t>Status:</w:t>
      </w:r>
      <w:r>
        <w:t xml:space="preserve"> </w:t>
      </w:r>
      <w:r>
        <w:rPr>
          <w:color w:val="0000FF"/>
        </w:rPr>
        <w:t>Not concluded</w:t>
      </w:r>
      <w:r>
        <w:t>.</w:t>
      </w:r>
    </w:p>
    <w:p w14:paraId="06079327" w14:textId="77777777" w:rsidR="00E00DA6" w:rsidRDefault="007615D6" w:rsidP="000A3FBD">
      <w:pPr>
        <w:pStyle w:val="NormTop"/>
      </w:pPr>
      <w:r>
        <w:rPr>
          <w:color w:val="0000FF"/>
        </w:rPr>
        <w:t>S2-2410529</w:t>
      </w:r>
      <w:r w:rsidRPr="00D53282">
        <w:t xml:space="preserve"> </w:t>
      </w:r>
      <w:r>
        <w:t>(CR) 23.502 CR5114 (Rel-19, 'B'): Enhancements to UPF selection for additional capabilities (Source: Samsung, Nokia)</w:t>
      </w:r>
      <w:r>
        <w:br/>
      </w:r>
      <w:r w:rsidRPr="00D53282">
        <w:rPr>
          <w:b/>
        </w:rPr>
        <w:t>Document for:</w:t>
      </w:r>
      <w:r w:rsidRPr="00D53282">
        <w:t xml:space="preserve"> </w:t>
      </w:r>
      <w:r>
        <w:t>Agreement</w:t>
      </w:r>
      <w:r>
        <w:br/>
      </w:r>
      <w:r w:rsidRPr="00D53282">
        <w:rPr>
          <w:b/>
        </w:rPr>
        <w:t>Abstract:</w:t>
      </w:r>
      <w:r w:rsidRPr="00D53282">
        <w:t xml:space="preserve"> </w:t>
      </w:r>
      <w:r>
        <w:br/>
        <w:t>Summary of change: Added the impacts on N4 Session Establishment procedure Changed IP or MAC filter based packet detection to generic 'Packet Inspection functionality' as described in TS 23.501.</w:t>
      </w:r>
    </w:p>
    <w:p w14:paraId="6BA4F6C3" w14:textId="77777777" w:rsidR="007615D6" w:rsidRPr="005B25A1" w:rsidRDefault="007615D6" w:rsidP="007615D6">
      <w:pPr>
        <w:keepNext/>
        <w:keepLines/>
        <w:rPr>
          <w:b/>
          <w:bCs/>
        </w:rPr>
      </w:pPr>
      <w:r w:rsidRPr="005B25A1">
        <w:rPr>
          <w:b/>
          <w:bCs/>
        </w:rPr>
        <w:t>Convenor comment:</w:t>
      </w:r>
    </w:p>
    <w:p w14:paraId="329B8E80" w14:textId="77777777" w:rsidR="007615D6" w:rsidRPr="005B25A1" w:rsidRDefault="007615D6" w:rsidP="007615D6">
      <w:pPr>
        <w:keepNext/>
        <w:keepLines/>
      </w:pPr>
      <w:r w:rsidRPr="005B25A1">
        <w:t>Handle.</w:t>
      </w:r>
    </w:p>
    <w:p w14:paraId="14B6A17D" w14:textId="77777777" w:rsidR="007615D6" w:rsidRPr="005B25A1" w:rsidRDefault="007615D6" w:rsidP="007615D6">
      <w:pPr>
        <w:keepNext/>
        <w:keepLines/>
        <w:rPr>
          <w:b/>
          <w:bCs/>
        </w:rPr>
      </w:pPr>
      <w:r w:rsidRPr="005B25A1">
        <w:rPr>
          <w:b/>
          <w:bCs/>
        </w:rPr>
        <w:t>Parallel discussion:</w:t>
      </w:r>
    </w:p>
    <w:p w14:paraId="3D5DFBD9" w14:textId="77777777" w:rsidR="007615D6" w:rsidRPr="005B25A1" w:rsidRDefault="007615D6" w:rsidP="007615D6">
      <w:pPr>
        <w:keepNext/>
        <w:keepLines/>
      </w:pPr>
      <w:r w:rsidRPr="005B25A1">
        <w:t>-</w:t>
      </w:r>
    </w:p>
    <w:p w14:paraId="59937997" w14:textId="77777777" w:rsidR="007615D6" w:rsidRPr="005B25A1" w:rsidRDefault="007615D6" w:rsidP="007615D6">
      <w:pPr>
        <w:keepNext/>
        <w:keepLines/>
        <w:rPr>
          <w:b/>
          <w:bCs/>
        </w:rPr>
      </w:pPr>
      <w:r w:rsidRPr="005B25A1">
        <w:rPr>
          <w:b/>
          <w:bCs/>
        </w:rPr>
        <w:t>Plenary Discussion:</w:t>
      </w:r>
    </w:p>
    <w:p w14:paraId="09AC73D2" w14:textId="77777777" w:rsidR="007615D6" w:rsidRPr="005B25A1" w:rsidRDefault="007615D6" w:rsidP="007615D6">
      <w:pPr>
        <w:keepNext/>
        <w:keepLines/>
      </w:pPr>
      <w:r>
        <w:rPr>
          <w:color w:val="FF0000"/>
        </w:rPr>
        <w:t>NO DISCUSSION RECORDED</w:t>
      </w:r>
    </w:p>
    <w:p w14:paraId="37E3EA39" w14:textId="77777777" w:rsidR="007615D6" w:rsidRPr="00EB0339" w:rsidRDefault="007615D6" w:rsidP="007615D6">
      <w:r w:rsidRPr="005B25A1">
        <w:rPr>
          <w:b/>
          <w:bCs/>
        </w:rPr>
        <w:t>Status:</w:t>
      </w:r>
      <w:r>
        <w:t xml:space="preserve"> </w:t>
      </w:r>
      <w:r>
        <w:rPr>
          <w:color w:val="0000FF"/>
        </w:rPr>
        <w:t>Not concluded</w:t>
      </w:r>
      <w:r>
        <w:t>.</w:t>
      </w:r>
    </w:p>
    <w:p w14:paraId="3D9D69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5AE9B53A" w14:textId="77777777" w:rsidR="00E00DA6" w:rsidRDefault="007615D6" w:rsidP="000A3FBD">
      <w:pPr>
        <w:pStyle w:val="NormTop"/>
      </w:pPr>
      <w:r>
        <w:rPr>
          <w:color w:val="0000FF"/>
        </w:rPr>
        <w:t>S2-2409660</w:t>
      </w:r>
      <w:r w:rsidRPr="00D53282">
        <w:t xml:space="preserve"> </w:t>
      </w:r>
      <w:r>
        <w:t>(CR) 23.502 CR5004 (Rel-19, 'B'): Correction on subscription to UPF event exposure service via SMF during UPF relocation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Set the UPF event consumers to subscribe the new UPF as optional, and add clarification about why not subscribe any more. Remove the ENs, and the collected data in old UPF doesn't need to be sent to consumer any more.</w:t>
      </w:r>
    </w:p>
    <w:p w14:paraId="52DA6250" w14:textId="77777777" w:rsidR="007615D6" w:rsidRPr="005B25A1" w:rsidRDefault="007615D6" w:rsidP="007615D6">
      <w:pPr>
        <w:keepNext/>
        <w:keepLines/>
        <w:rPr>
          <w:b/>
          <w:bCs/>
        </w:rPr>
      </w:pPr>
      <w:r w:rsidRPr="005B25A1">
        <w:rPr>
          <w:b/>
          <w:bCs/>
        </w:rPr>
        <w:t>Convenor comment:</w:t>
      </w:r>
    </w:p>
    <w:p w14:paraId="1EFA74A6" w14:textId="77777777" w:rsidR="007615D6" w:rsidRPr="005B25A1" w:rsidRDefault="007615D6" w:rsidP="007615D6">
      <w:pPr>
        <w:keepNext/>
        <w:keepLines/>
      </w:pPr>
      <w:r w:rsidRPr="005B25A1">
        <w:t>Handle.</w:t>
      </w:r>
    </w:p>
    <w:p w14:paraId="0959D921" w14:textId="77777777" w:rsidR="007615D6" w:rsidRPr="005B25A1" w:rsidRDefault="007615D6" w:rsidP="007615D6">
      <w:pPr>
        <w:keepNext/>
        <w:keepLines/>
        <w:rPr>
          <w:b/>
          <w:bCs/>
        </w:rPr>
      </w:pPr>
      <w:r w:rsidRPr="005B25A1">
        <w:rPr>
          <w:b/>
          <w:bCs/>
        </w:rPr>
        <w:t>Parallel discussion:</w:t>
      </w:r>
    </w:p>
    <w:p w14:paraId="56EB6BC7" w14:textId="77777777" w:rsidR="007615D6" w:rsidRPr="005B25A1" w:rsidRDefault="007615D6" w:rsidP="007615D6">
      <w:pPr>
        <w:keepNext/>
        <w:keepLines/>
      </w:pPr>
      <w:r w:rsidRPr="005B25A1">
        <w:t>-</w:t>
      </w:r>
    </w:p>
    <w:p w14:paraId="20929241" w14:textId="77777777" w:rsidR="007615D6" w:rsidRPr="005B25A1" w:rsidRDefault="007615D6" w:rsidP="007615D6">
      <w:pPr>
        <w:keepNext/>
        <w:keepLines/>
        <w:rPr>
          <w:b/>
          <w:bCs/>
        </w:rPr>
      </w:pPr>
      <w:r w:rsidRPr="005B25A1">
        <w:rPr>
          <w:b/>
          <w:bCs/>
        </w:rPr>
        <w:t>Plenary Discussion:</w:t>
      </w:r>
    </w:p>
    <w:p w14:paraId="32017CBD" w14:textId="77777777" w:rsidR="007615D6" w:rsidRPr="005B25A1" w:rsidRDefault="007615D6" w:rsidP="007615D6">
      <w:pPr>
        <w:keepNext/>
        <w:keepLines/>
      </w:pPr>
      <w:r>
        <w:rPr>
          <w:color w:val="FF0000"/>
        </w:rPr>
        <w:t>NO DISCUSSION RECORDED</w:t>
      </w:r>
    </w:p>
    <w:p w14:paraId="7E1B302E" w14:textId="77777777" w:rsidR="007615D6" w:rsidRPr="00EB0339" w:rsidRDefault="007615D6" w:rsidP="007615D6">
      <w:r w:rsidRPr="005B25A1">
        <w:rPr>
          <w:b/>
          <w:bCs/>
        </w:rPr>
        <w:t>Status:</w:t>
      </w:r>
      <w:r>
        <w:t xml:space="preserve"> </w:t>
      </w:r>
      <w:r>
        <w:rPr>
          <w:color w:val="0000FF"/>
        </w:rPr>
        <w:t>Not concluded</w:t>
      </w:r>
      <w:r>
        <w:t>.</w:t>
      </w:r>
    </w:p>
    <w:p w14:paraId="74144686" w14:textId="77777777" w:rsidR="00E00DA6" w:rsidRDefault="007615D6" w:rsidP="000A3FBD">
      <w:pPr>
        <w:pStyle w:val="NormTop"/>
      </w:pPr>
      <w:r>
        <w:rPr>
          <w:color w:val="0000FF"/>
        </w:rPr>
        <w:lastRenderedPageBreak/>
        <w:t>S2-2409800</w:t>
      </w:r>
      <w:r w:rsidRPr="00D53282">
        <w:t xml:space="preserve"> </w:t>
      </w:r>
      <w:r>
        <w:t>(CR) 23.501 CR5658 (Rel-19, 'F'): Clarification on the criteria for direct subscription to UPF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only User Data Usage events (i.e. User Data Usage Measures and User Data Usage Trends) can be directly subscribed by the consumer when the Target of Event Reporting is a UE IP address.</w:t>
      </w:r>
    </w:p>
    <w:p w14:paraId="48E27F96" w14:textId="77777777" w:rsidR="007615D6" w:rsidRPr="005B25A1" w:rsidRDefault="007615D6" w:rsidP="007615D6">
      <w:pPr>
        <w:keepNext/>
        <w:keepLines/>
        <w:rPr>
          <w:b/>
          <w:bCs/>
        </w:rPr>
      </w:pPr>
      <w:r w:rsidRPr="005B25A1">
        <w:rPr>
          <w:b/>
          <w:bCs/>
        </w:rPr>
        <w:t>Convenor comment:</w:t>
      </w:r>
    </w:p>
    <w:p w14:paraId="34456F8A" w14:textId="77777777" w:rsidR="007615D6" w:rsidRPr="005B25A1" w:rsidRDefault="007615D6" w:rsidP="007615D6">
      <w:pPr>
        <w:keepNext/>
        <w:keepLines/>
      </w:pPr>
      <w:r w:rsidRPr="005B25A1">
        <w:t>Merge into S2-2409947?</w:t>
      </w:r>
    </w:p>
    <w:p w14:paraId="66D4D700" w14:textId="77777777" w:rsidR="007615D6" w:rsidRPr="005B25A1" w:rsidRDefault="007615D6" w:rsidP="007615D6">
      <w:pPr>
        <w:keepNext/>
        <w:keepLines/>
        <w:rPr>
          <w:b/>
          <w:bCs/>
        </w:rPr>
      </w:pPr>
      <w:r w:rsidRPr="005B25A1">
        <w:rPr>
          <w:b/>
          <w:bCs/>
        </w:rPr>
        <w:t>Parallel discussion:</w:t>
      </w:r>
    </w:p>
    <w:p w14:paraId="0E48FAFD" w14:textId="77777777" w:rsidR="007615D6" w:rsidRPr="005B25A1" w:rsidRDefault="007615D6" w:rsidP="007615D6">
      <w:pPr>
        <w:keepNext/>
        <w:keepLines/>
      </w:pPr>
      <w:r w:rsidRPr="005B25A1">
        <w:t>-</w:t>
      </w:r>
    </w:p>
    <w:p w14:paraId="20D1632D" w14:textId="77777777" w:rsidR="007615D6" w:rsidRPr="005B25A1" w:rsidRDefault="007615D6" w:rsidP="007615D6">
      <w:pPr>
        <w:keepNext/>
        <w:keepLines/>
        <w:rPr>
          <w:b/>
          <w:bCs/>
        </w:rPr>
      </w:pPr>
      <w:r w:rsidRPr="005B25A1">
        <w:rPr>
          <w:b/>
          <w:bCs/>
        </w:rPr>
        <w:t>Plenary Discussion:</w:t>
      </w:r>
    </w:p>
    <w:p w14:paraId="1BD66FB8" w14:textId="77777777" w:rsidR="007615D6" w:rsidRPr="005B25A1" w:rsidRDefault="007615D6" w:rsidP="007615D6">
      <w:pPr>
        <w:keepNext/>
        <w:keepLines/>
      </w:pPr>
      <w:r>
        <w:rPr>
          <w:color w:val="FF0000"/>
        </w:rPr>
        <w:t>NO DISCUSSION RECORDED</w:t>
      </w:r>
    </w:p>
    <w:p w14:paraId="0C88AC6E" w14:textId="77777777" w:rsidR="007615D6" w:rsidRPr="00EB0339" w:rsidRDefault="007615D6" w:rsidP="007615D6">
      <w:r w:rsidRPr="005B25A1">
        <w:rPr>
          <w:b/>
          <w:bCs/>
        </w:rPr>
        <w:t>Status:</w:t>
      </w:r>
      <w:r>
        <w:t xml:space="preserve"> </w:t>
      </w:r>
      <w:r>
        <w:rPr>
          <w:color w:val="0000FF"/>
        </w:rPr>
        <w:t>Not concluded</w:t>
      </w:r>
      <w:r>
        <w:t>.</w:t>
      </w:r>
    </w:p>
    <w:p w14:paraId="724BAF7B" w14:textId="77777777" w:rsidR="00E00DA6" w:rsidRDefault="007615D6" w:rsidP="000A3FBD">
      <w:pPr>
        <w:pStyle w:val="NormTop"/>
      </w:pPr>
      <w:r>
        <w:rPr>
          <w:color w:val="0000FF"/>
        </w:rPr>
        <w:t>S2-2409947</w:t>
      </w:r>
      <w:r w:rsidRPr="00D53282">
        <w:t xml:space="preserve"> </w:t>
      </w:r>
      <w:r>
        <w:t>(CR) 23.501 CR5679 (Rel-19, 'F'): Correction on UPF data exposure via Service Based interface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on the direct subscription of these UPF events are moved to a separated paragraph.</w:t>
      </w:r>
    </w:p>
    <w:p w14:paraId="5C97F260" w14:textId="77777777" w:rsidR="007615D6" w:rsidRPr="005B25A1" w:rsidRDefault="007615D6" w:rsidP="007615D6">
      <w:pPr>
        <w:keepNext/>
        <w:keepLines/>
        <w:rPr>
          <w:b/>
          <w:bCs/>
        </w:rPr>
      </w:pPr>
      <w:r w:rsidRPr="005B25A1">
        <w:rPr>
          <w:b/>
          <w:bCs/>
        </w:rPr>
        <w:t>Convenor comment:</w:t>
      </w:r>
    </w:p>
    <w:p w14:paraId="4C3A2DE8" w14:textId="77777777" w:rsidR="007615D6" w:rsidRPr="005B25A1" w:rsidRDefault="007615D6" w:rsidP="007615D6">
      <w:pPr>
        <w:keepNext/>
        <w:keepLines/>
      </w:pPr>
      <w:r w:rsidRPr="005B25A1">
        <w:t>Handle.</w:t>
      </w:r>
    </w:p>
    <w:p w14:paraId="6EFFFFBC" w14:textId="77777777" w:rsidR="007615D6" w:rsidRPr="005B25A1" w:rsidRDefault="007615D6" w:rsidP="007615D6">
      <w:pPr>
        <w:keepNext/>
        <w:keepLines/>
        <w:rPr>
          <w:b/>
          <w:bCs/>
        </w:rPr>
      </w:pPr>
      <w:r w:rsidRPr="005B25A1">
        <w:rPr>
          <w:b/>
          <w:bCs/>
        </w:rPr>
        <w:t>Parallel discussion:</w:t>
      </w:r>
    </w:p>
    <w:p w14:paraId="6E02C30F" w14:textId="77777777" w:rsidR="007615D6" w:rsidRPr="005B25A1" w:rsidRDefault="007615D6" w:rsidP="007615D6">
      <w:pPr>
        <w:keepNext/>
        <w:keepLines/>
      </w:pPr>
      <w:r w:rsidRPr="005B25A1">
        <w:t>-</w:t>
      </w:r>
    </w:p>
    <w:p w14:paraId="7B0208B6" w14:textId="77777777" w:rsidR="007615D6" w:rsidRPr="005B25A1" w:rsidRDefault="007615D6" w:rsidP="007615D6">
      <w:pPr>
        <w:keepNext/>
        <w:keepLines/>
        <w:rPr>
          <w:b/>
          <w:bCs/>
        </w:rPr>
      </w:pPr>
      <w:r w:rsidRPr="005B25A1">
        <w:rPr>
          <w:b/>
          <w:bCs/>
        </w:rPr>
        <w:t>Plenary Discussion:</w:t>
      </w:r>
    </w:p>
    <w:p w14:paraId="18152E79" w14:textId="77777777" w:rsidR="007615D6" w:rsidRPr="005B25A1" w:rsidRDefault="007615D6" w:rsidP="007615D6">
      <w:pPr>
        <w:keepNext/>
        <w:keepLines/>
      </w:pPr>
      <w:r>
        <w:rPr>
          <w:color w:val="FF0000"/>
        </w:rPr>
        <w:t>NO DISCUSSION RECORDED</w:t>
      </w:r>
    </w:p>
    <w:p w14:paraId="7FA49146" w14:textId="77777777" w:rsidR="007615D6" w:rsidRPr="00EB0339" w:rsidRDefault="007615D6" w:rsidP="007615D6">
      <w:r w:rsidRPr="005B25A1">
        <w:rPr>
          <w:b/>
          <w:bCs/>
        </w:rPr>
        <w:t>Status:</w:t>
      </w:r>
      <w:r>
        <w:t xml:space="preserve"> </w:t>
      </w:r>
      <w:r>
        <w:rPr>
          <w:color w:val="0000FF"/>
        </w:rPr>
        <w:t>Not concluded</w:t>
      </w:r>
      <w:r>
        <w:t>.</w:t>
      </w:r>
    </w:p>
    <w:p w14:paraId="676628E8" w14:textId="77777777" w:rsidR="00E00DA6" w:rsidRDefault="007615D6" w:rsidP="000A3FBD">
      <w:pPr>
        <w:pStyle w:val="NormTop"/>
      </w:pPr>
      <w:r>
        <w:rPr>
          <w:color w:val="0000FF"/>
        </w:rPr>
        <w:t>S2-2410036</w:t>
      </w:r>
      <w:r w:rsidRPr="00D53282">
        <w:t xml:space="preserve"> </w:t>
      </w:r>
      <w:r>
        <w:t>(CR) 23.501 CR5452R1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update the description and NOTE when UE IP address is provided to discover the PSA UPF and subscribe directly for data collection.</w:t>
      </w:r>
    </w:p>
    <w:p w14:paraId="553C3D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S2-2407765</w:t>
      </w:r>
      <w:r>
        <w:t>.</w:t>
      </w:r>
    </w:p>
    <w:p w14:paraId="03101C97" w14:textId="77777777" w:rsidR="007615D6" w:rsidRPr="005B25A1" w:rsidRDefault="007615D6" w:rsidP="007615D6">
      <w:pPr>
        <w:keepNext/>
        <w:keepLines/>
        <w:rPr>
          <w:b/>
          <w:bCs/>
        </w:rPr>
      </w:pPr>
      <w:r w:rsidRPr="005B25A1">
        <w:rPr>
          <w:b/>
          <w:bCs/>
        </w:rPr>
        <w:t>Convenor comment:</w:t>
      </w:r>
    </w:p>
    <w:p w14:paraId="1C256C1A" w14:textId="77777777" w:rsidR="007615D6" w:rsidRPr="005B25A1" w:rsidRDefault="007615D6" w:rsidP="007615D6">
      <w:pPr>
        <w:keepNext/>
        <w:keepLines/>
      </w:pPr>
      <w:r w:rsidRPr="005B25A1">
        <w:t>Merge into S2-2409947?</w:t>
      </w:r>
    </w:p>
    <w:p w14:paraId="62B0F178" w14:textId="77777777" w:rsidR="007615D6" w:rsidRPr="005B25A1" w:rsidRDefault="007615D6" w:rsidP="007615D6">
      <w:pPr>
        <w:keepNext/>
        <w:keepLines/>
        <w:rPr>
          <w:b/>
          <w:bCs/>
        </w:rPr>
      </w:pPr>
      <w:r w:rsidRPr="005B25A1">
        <w:rPr>
          <w:b/>
          <w:bCs/>
        </w:rPr>
        <w:t>Parallel discussion:</w:t>
      </w:r>
    </w:p>
    <w:p w14:paraId="392C7923" w14:textId="77777777" w:rsidR="007615D6" w:rsidRPr="005B25A1" w:rsidRDefault="007615D6" w:rsidP="007615D6">
      <w:pPr>
        <w:keepNext/>
        <w:keepLines/>
      </w:pPr>
      <w:r w:rsidRPr="005B25A1">
        <w:t>-</w:t>
      </w:r>
    </w:p>
    <w:p w14:paraId="7A3006CF" w14:textId="77777777" w:rsidR="007615D6" w:rsidRPr="005B25A1" w:rsidRDefault="007615D6" w:rsidP="007615D6">
      <w:pPr>
        <w:keepNext/>
        <w:keepLines/>
        <w:rPr>
          <w:b/>
          <w:bCs/>
        </w:rPr>
      </w:pPr>
      <w:r w:rsidRPr="005B25A1">
        <w:rPr>
          <w:b/>
          <w:bCs/>
        </w:rPr>
        <w:t>Plenary Discussion:</w:t>
      </w:r>
    </w:p>
    <w:p w14:paraId="1F821DE6" w14:textId="77777777" w:rsidR="007615D6" w:rsidRPr="005B25A1" w:rsidRDefault="007615D6" w:rsidP="007615D6">
      <w:pPr>
        <w:keepNext/>
        <w:keepLines/>
      </w:pPr>
      <w:r>
        <w:rPr>
          <w:color w:val="FF0000"/>
        </w:rPr>
        <w:t>NO DISCUSSION RECORDED</w:t>
      </w:r>
    </w:p>
    <w:p w14:paraId="5DC1CD34" w14:textId="77777777" w:rsidR="007615D6" w:rsidRPr="00EB0339" w:rsidRDefault="007615D6" w:rsidP="007615D6">
      <w:r w:rsidRPr="005B25A1">
        <w:rPr>
          <w:b/>
          <w:bCs/>
        </w:rPr>
        <w:t>Status:</w:t>
      </w:r>
      <w:r>
        <w:t xml:space="preserve"> </w:t>
      </w:r>
      <w:r>
        <w:rPr>
          <w:color w:val="0000FF"/>
        </w:rPr>
        <w:t>Not concluded</w:t>
      </w:r>
      <w:r>
        <w:t>.</w:t>
      </w:r>
    </w:p>
    <w:p w14:paraId="6EEA3D1F" w14:textId="77777777" w:rsidR="00E00DA6" w:rsidRDefault="007615D6" w:rsidP="000A3FBD">
      <w:pPr>
        <w:pStyle w:val="NormTop"/>
      </w:pPr>
      <w:r>
        <w:rPr>
          <w:color w:val="0000FF"/>
        </w:rPr>
        <w:lastRenderedPageBreak/>
        <w:t>S2-2410037</w:t>
      </w:r>
      <w:r w:rsidRPr="00D53282">
        <w:t xml:space="preserve"> </w:t>
      </w:r>
      <w:r>
        <w:t>(CR) 23.502 CR4876R1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4.15.4.5.5: adding NWDAF as NF service consumer, adding the pre-condition procedure to trigger UPF discovery and the procedure on how to handle when the Nnrf_NFDiscovery response does not contains the discovered UPF, also updated the figure to align with the procedure steps.</w:t>
      </w:r>
    </w:p>
    <w:p w14:paraId="2B37CA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S2-2407766</w:t>
      </w:r>
      <w:r>
        <w:t>.</w:t>
      </w:r>
    </w:p>
    <w:p w14:paraId="165D43F7" w14:textId="77777777" w:rsidR="007615D6" w:rsidRPr="005B25A1" w:rsidRDefault="007615D6" w:rsidP="007615D6">
      <w:pPr>
        <w:keepNext/>
        <w:keepLines/>
        <w:rPr>
          <w:b/>
          <w:bCs/>
        </w:rPr>
      </w:pPr>
      <w:r w:rsidRPr="005B25A1">
        <w:rPr>
          <w:b/>
          <w:bCs/>
        </w:rPr>
        <w:t>Convenor comment:</w:t>
      </w:r>
    </w:p>
    <w:p w14:paraId="13050D16" w14:textId="77777777" w:rsidR="007615D6" w:rsidRPr="005B25A1" w:rsidRDefault="007615D6" w:rsidP="007615D6">
      <w:pPr>
        <w:keepNext/>
        <w:keepLines/>
      </w:pPr>
      <w:r w:rsidRPr="005B25A1">
        <w:t>Handle.</w:t>
      </w:r>
    </w:p>
    <w:p w14:paraId="43D3BADE" w14:textId="77777777" w:rsidR="007615D6" w:rsidRPr="005B25A1" w:rsidRDefault="007615D6" w:rsidP="007615D6">
      <w:pPr>
        <w:keepNext/>
        <w:keepLines/>
        <w:rPr>
          <w:b/>
          <w:bCs/>
        </w:rPr>
      </w:pPr>
      <w:r w:rsidRPr="005B25A1">
        <w:rPr>
          <w:b/>
          <w:bCs/>
        </w:rPr>
        <w:t>Parallel discussion:</w:t>
      </w:r>
    </w:p>
    <w:p w14:paraId="2CB4A121" w14:textId="77777777" w:rsidR="007615D6" w:rsidRPr="005B25A1" w:rsidRDefault="007615D6" w:rsidP="007615D6">
      <w:pPr>
        <w:keepNext/>
        <w:keepLines/>
      </w:pPr>
      <w:r w:rsidRPr="005B25A1">
        <w:t>-</w:t>
      </w:r>
    </w:p>
    <w:p w14:paraId="28963798" w14:textId="77777777" w:rsidR="007615D6" w:rsidRPr="005B25A1" w:rsidRDefault="007615D6" w:rsidP="007615D6">
      <w:pPr>
        <w:keepNext/>
        <w:keepLines/>
        <w:rPr>
          <w:b/>
          <w:bCs/>
        </w:rPr>
      </w:pPr>
      <w:r w:rsidRPr="005B25A1">
        <w:rPr>
          <w:b/>
          <w:bCs/>
        </w:rPr>
        <w:t>Plenary Discussion:</w:t>
      </w:r>
    </w:p>
    <w:p w14:paraId="25DF9C6F" w14:textId="77777777" w:rsidR="007615D6" w:rsidRPr="005B25A1" w:rsidRDefault="007615D6" w:rsidP="007615D6">
      <w:pPr>
        <w:keepNext/>
        <w:keepLines/>
      </w:pPr>
      <w:r>
        <w:rPr>
          <w:color w:val="FF0000"/>
        </w:rPr>
        <w:t>NO DISCUSSION RECORDED</w:t>
      </w:r>
    </w:p>
    <w:p w14:paraId="0E811C7A" w14:textId="77777777" w:rsidR="007615D6" w:rsidRPr="00EB0339" w:rsidRDefault="007615D6" w:rsidP="007615D6">
      <w:r w:rsidRPr="005B25A1">
        <w:rPr>
          <w:b/>
          <w:bCs/>
        </w:rPr>
        <w:t>Status:</w:t>
      </w:r>
      <w:r>
        <w:t xml:space="preserve"> </w:t>
      </w:r>
      <w:r>
        <w:rPr>
          <w:color w:val="0000FF"/>
        </w:rPr>
        <w:t>Not concluded</w:t>
      </w:r>
      <w:r>
        <w:t>.</w:t>
      </w:r>
    </w:p>
    <w:p w14:paraId="0A2E391C" w14:textId="77777777" w:rsidR="00E00DA6" w:rsidRDefault="007615D6" w:rsidP="000A3FBD">
      <w:pPr>
        <w:pStyle w:val="NormTop"/>
      </w:pPr>
      <w:r>
        <w:rPr>
          <w:color w:val="0000FF"/>
        </w:rPr>
        <w:t>S2-2409949</w:t>
      </w:r>
      <w:r w:rsidRPr="00D53282">
        <w:t xml:space="preserve"> </w:t>
      </w:r>
      <w:r>
        <w:t>(CR) 23.288 CR1238 (Rel-19, 'B'): Correction on public IP address reporting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one remote UE IP address is used. Change the NAT functionality to NAT information exposure functionality.</w:t>
      </w:r>
    </w:p>
    <w:p w14:paraId="2A5190E9" w14:textId="77777777" w:rsidR="007615D6" w:rsidRPr="005B25A1" w:rsidRDefault="007615D6" w:rsidP="007615D6">
      <w:pPr>
        <w:keepNext/>
        <w:keepLines/>
        <w:rPr>
          <w:b/>
          <w:bCs/>
        </w:rPr>
      </w:pPr>
      <w:r w:rsidRPr="005B25A1">
        <w:rPr>
          <w:b/>
          <w:bCs/>
        </w:rPr>
        <w:t>Convenor comment:</w:t>
      </w:r>
    </w:p>
    <w:p w14:paraId="1630F4CB" w14:textId="77777777" w:rsidR="007615D6" w:rsidRPr="005B25A1" w:rsidRDefault="007615D6" w:rsidP="007615D6">
      <w:pPr>
        <w:keepNext/>
        <w:keepLines/>
      </w:pPr>
      <w:r w:rsidRPr="005B25A1">
        <w:t>Handle.</w:t>
      </w:r>
    </w:p>
    <w:p w14:paraId="6F2BC16C" w14:textId="77777777" w:rsidR="007615D6" w:rsidRPr="005B25A1" w:rsidRDefault="007615D6" w:rsidP="007615D6">
      <w:pPr>
        <w:keepNext/>
        <w:keepLines/>
        <w:rPr>
          <w:b/>
          <w:bCs/>
        </w:rPr>
      </w:pPr>
      <w:r w:rsidRPr="005B25A1">
        <w:rPr>
          <w:b/>
          <w:bCs/>
        </w:rPr>
        <w:t>Parallel discussion:</w:t>
      </w:r>
    </w:p>
    <w:p w14:paraId="7CA8367B" w14:textId="77777777" w:rsidR="007615D6" w:rsidRPr="005B25A1" w:rsidRDefault="007615D6" w:rsidP="007615D6">
      <w:pPr>
        <w:keepNext/>
        <w:keepLines/>
      </w:pPr>
      <w:r w:rsidRPr="005B25A1">
        <w:t>-</w:t>
      </w:r>
    </w:p>
    <w:p w14:paraId="5C3EFC66" w14:textId="77777777" w:rsidR="007615D6" w:rsidRPr="005B25A1" w:rsidRDefault="007615D6" w:rsidP="007615D6">
      <w:pPr>
        <w:keepNext/>
        <w:keepLines/>
        <w:rPr>
          <w:b/>
          <w:bCs/>
        </w:rPr>
      </w:pPr>
      <w:r w:rsidRPr="005B25A1">
        <w:rPr>
          <w:b/>
          <w:bCs/>
        </w:rPr>
        <w:t>Plenary Discussion:</w:t>
      </w:r>
    </w:p>
    <w:p w14:paraId="7765CEA9" w14:textId="77777777" w:rsidR="007615D6" w:rsidRPr="005B25A1" w:rsidRDefault="007615D6" w:rsidP="007615D6">
      <w:pPr>
        <w:keepNext/>
        <w:keepLines/>
      </w:pPr>
      <w:r>
        <w:rPr>
          <w:color w:val="FF0000"/>
        </w:rPr>
        <w:t>NO DISCUSSION RECORDED</w:t>
      </w:r>
    </w:p>
    <w:p w14:paraId="17B62208" w14:textId="77777777" w:rsidR="007615D6" w:rsidRPr="00EB0339" w:rsidRDefault="007615D6" w:rsidP="007615D6">
      <w:r w:rsidRPr="005B25A1">
        <w:rPr>
          <w:b/>
          <w:bCs/>
        </w:rPr>
        <w:t>Status:</w:t>
      </w:r>
      <w:r>
        <w:t xml:space="preserve"> </w:t>
      </w:r>
      <w:r>
        <w:rPr>
          <w:color w:val="0000FF"/>
        </w:rPr>
        <w:t>Not concluded</w:t>
      </w:r>
      <w:r>
        <w:t>.</w:t>
      </w:r>
    </w:p>
    <w:p w14:paraId="41445177" w14:textId="77777777" w:rsidR="00E00DA6" w:rsidRDefault="007615D6" w:rsidP="000A3FBD">
      <w:pPr>
        <w:pStyle w:val="NormTop"/>
      </w:pPr>
      <w:r>
        <w:rPr>
          <w:color w:val="0000FF"/>
        </w:rPr>
        <w:t>S2-2410433</w:t>
      </w:r>
      <w:r w:rsidRPr="00D53282">
        <w:t xml:space="preserve"> </w:t>
      </w:r>
      <w:r>
        <w:t>(CR) 23.501 CR5782 (Rel-19, 'B'): UPF event exposure at PDU Session release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specified that at PDU Session release: UPF implicitly terminates UE subscriptions related to the PDU Session. For direct subscription to the UPF_EE, the UPF notifies the event consumer that the PDU Session is released. Based on indicator from the UPF event consumer the UPF may report any data not yet communicated to the UPF event consumer at the PDU Session release.</w:t>
      </w:r>
    </w:p>
    <w:p w14:paraId="74F623C9" w14:textId="77777777" w:rsidR="007615D6" w:rsidRPr="005B25A1" w:rsidRDefault="007615D6" w:rsidP="007615D6">
      <w:pPr>
        <w:keepNext/>
        <w:keepLines/>
        <w:rPr>
          <w:b/>
          <w:bCs/>
        </w:rPr>
      </w:pPr>
      <w:r w:rsidRPr="005B25A1">
        <w:rPr>
          <w:b/>
          <w:bCs/>
        </w:rPr>
        <w:t>Convenor comment:</w:t>
      </w:r>
    </w:p>
    <w:p w14:paraId="21C7C2E4" w14:textId="77777777" w:rsidR="007615D6" w:rsidRPr="005B25A1" w:rsidRDefault="007615D6" w:rsidP="007615D6">
      <w:pPr>
        <w:keepNext/>
        <w:keepLines/>
      </w:pPr>
      <w:r w:rsidRPr="005B25A1">
        <w:t>Handle.</w:t>
      </w:r>
    </w:p>
    <w:p w14:paraId="078C7BD3" w14:textId="77777777" w:rsidR="007615D6" w:rsidRPr="005B25A1" w:rsidRDefault="007615D6" w:rsidP="007615D6">
      <w:pPr>
        <w:keepNext/>
        <w:keepLines/>
        <w:rPr>
          <w:b/>
          <w:bCs/>
        </w:rPr>
      </w:pPr>
      <w:r w:rsidRPr="005B25A1">
        <w:rPr>
          <w:b/>
          <w:bCs/>
        </w:rPr>
        <w:t>Parallel discussion:</w:t>
      </w:r>
    </w:p>
    <w:p w14:paraId="3376FCB5" w14:textId="77777777" w:rsidR="007615D6" w:rsidRPr="005B25A1" w:rsidRDefault="007615D6" w:rsidP="007615D6">
      <w:pPr>
        <w:keepNext/>
        <w:keepLines/>
      </w:pPr>
      <w:r w:rsidRPr="005B25A1">
        <w:t>-</w:t>
      </w:r>
    </w:p>
    <w:p w14:paraId="76C9884A" w14:textId="77777777" w:rsidR="007615D6" w:rsidRPr="005B25A1" w:rsidRDefault="007615D6" w:rsidP="007615D6">
      <w:pPr>
        <w:keepNext/>
        <w:keepLines/>
        <w:rPr>
          <w:b/>
          <w:bCs/>
        </w:rPr>
      </w:pPr>
      <w:r w:rsidRPr="005B25A1">
        <w:rPr>
          <w:b/>
          <w:bCs/>
        </w:rPr>
        <w:t>Plenary Discussion:</w:t>
      </w:r>
    </w:p>
    <w:p w14:paraId="2C7E653D" w14:textId="77777777" w:rsidR="007615D6" w:rsidRPr="005B25A1" w:rsidRDefault="007615D6" w:rsidP="007615D6">
      <w:pPr>
        <w:keepNext/>
        <w:keepLines/>
      </w:pPr>
      <w:r>
        <w:rPr>
          <w:color w:val="FF0000"/>
        </w:rPr>
        <w:t>NO DISCUSSION RECORDED</w:t>
      </w:r>
    </w:p>
    <w:p w14:paraId="07FE8D6F" w14:textId="77777777" w:rsidR="007615D6" w:rsidRPr="00EB0339" w:rsidRDefault="007615D6" w:rsidP="007615D6">
      <w:r w:rsidRPr="005B25A1">
        <w:rPr>
          <w:b/>
          <w:bCs/>
        </w:rPr>
        <w:t>Status:</w:t>
      </w:r>
      <w:r>
        <w:t xml:space="preserve"> </w:t>
      </w:r>
      <w:r>
        <w:rPr>
          <w:color w:val="0000FF"/>
        </w:rPr>
        <w:t>Not concluded</w:t>
      </w:r>
      <w:r>
        <w:t>.</w:t>
      </w:r>
    </w:p>
    <w:p w14:paraId="4B849E9C" w14:textId="77777777" w:rsidR="00E00DA6" w:rsidRDefault="007615D6" w:rsidP="000A3FBD">
      <w:pPr>
        <w:pStyle w:val="NormTop"/>
      </w:pPr>
      <w:r>
        <w:rPr>
          <w:color w:val="0000FF"/>
        </w:rPr>
        <w:lastRenderedPageBreak/>
        <w:t>S2-2409801</w:t>
      </w:r>
      <w:r w:rsidRPr="00D53282">
        <w:t xml:space="preserve"> </w:t>
      </w:r>
      <w:r>
        <w:t>(CR) 23.502 CR5024 (Rel-19, 'F'): Remove the EN regarding relocation reporting indication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 Editor's note: When the UPF changes, whether the UPF sends the data that has been collected but not sent to the consumer yet is based on the relocation reporting indication from consumer is FFS. Clarify that the relocation reporting indication should be included in the subscription message instead of unsubscription message.</w:t>
      </w:r>
    </w:p>
    <w:p w14:paraId="39C5A4DC" w14:textId="77777777" w:rsidR="007615D6" w:rsidRPr="005B25A1" w:rsidRDefault="007615D6" w:rsidP="007615D6">
      <w:pPr>
        <w:keepNext/>
        <w:keepLines/>
        <w:rPr>
          <w:b/>
          <w:bCs/>
        </w:rPr>
      </w:pPr>
      <w:r w:rsidRPr="005B25A1">
        <w:rPr>
          <w:b/>
          <w:bCs/>
        </w:rPr>
        <w:t>Convenor comment:</w:t>
      </w:r>
    </w:p>
    <w:p w14:paraId="6E524BC2" w14:textId="77777777" w:rsidR="007615D6" w:rsidRPr="005B25A1" w:rsidRDefault="007615D6" w:rsidP="007615D6">
      <w:pPr>
        <w:keepNext/>
        <w:keepLines/>
      </w:pPr>
      <w:r w:rsidRPr="005B25A1">
        <w:t>Merge into S2-2410434 and S2-2410528?</w:t>
      </w:r>
    </w:p>
    <w:p w14:paraId="66314863" w14:textId="77777777" w:rsidR="007615D6" w:rsidRPr="005B25A1" w:rsidRDefault="007615D6" w:rsidP="007615D6">
      <w:pPr>
        <w:keepNext/>
        <w:keepLines/>
        <w:rPr>
          <w:b/>
          <w:bCs/>
        </w:rPr>
      </w:pPr>
      <w:r w:rsidRPr="005B25A1">
        <w:rPr>
          <w:b/>
          <w:bCs/>
        </w:rPr>
        <w:t>Parallel discussion:</w:t>
      </w:r>
    </w:p>
    <w:p w14:paraId="0BB2E1FF" w14:textId="77777777" w:rsidR="007615D6" w:rsidRPr="005B25A1" w:rsidRDefault="007615D6" w:rsidP="007615D6">
      <w:pPr>
        <w:keepNext/>
        <w:keepLines/>
      </w:pPr>
      <w:r w:rsidRPr="005B25A1">
        <w:t>-</w:t>
      </w:r>
    </w:p>
    <w:p w14:paraId="6894B9EB" w14:textId="77777777" w:rsidR="007615D6" w:rsidRPr="005B25A1" w:rsidRDefault="007615D6" w:rsidP="007615D6">
      <w:pPr>
        <w:keepNext/>
        <w:keepLines/>
        <w:rPr>
          <w:b/>
          <w:bCs/>
        </w:rPr>
      </w:pPr>
      <w:r w:rsidRPr="005B25A1">
        <w:rPr>
          <w:b/>
          <w:bCs/>
        </w:rPr>
        <w:t>Plenary Discussion:</w:t>
      </w:r>
    </w:p>
    <w:p w14:paraId="2CAD54BF" w14:textId="77777777" w:rsidR="007615D6" w:rsidRPr="005B25A1" w:rsidRDefault="007615D6" w:rsidP="007615D6">
      <w:pPr>
        <w:keepNext/>
        <w:keepLines/>
      </w:pPr>
      <w:r>
        <w:rPr>
          <w:color w:val="FF0000"/>
        </w:rPr>
        <w:t>NO DISCUSSION RECORDED</w:t>
      </w:r>
    </w:p>
    <w:p w14:paraId="1098FE34" w14:textId="77777777" w:rsidR="007615D6" w:rsidRPr="00EB0339" w:rsidRDefault="007615D6" w:rsidP="007615D6">
      <w:r w:rsidRPr="005B25A1">
        <w:rPr>
          <w:b/>
          <w:bCs/>
        </w:rPr>
        <w:t>Status:</w:t>
      </w:r>
      <w:r>
        <w:t xml:space="preserve"> </w:t>
      </w:r>
      <w:r>
        <w:rPr>
          <w:color w:val="0000FF"/>
        </w:rPr>
        <w:t>Not concluded</w:t>
      </w:r>
      <w:r>
        <w:t>.</w:t>
      </w:r>
    </w:p>
    <w:p w14:paraId="585CCA0F" w14:textId="77777777" w:rsidR="00E00DA6" w:rsidRDefault="007615D6" w:rsidP="000A3FBD">
      <w:pPr>
        <w:pStyle w:val="NormTop"/>
      </w:pPr>
      <w:r>
        <w:rPr>
          <w:color w:val="0000FF"/>
        </w:rPr>
        <w:t>S2-2409802</w:t>
      </w:r>
      <w:r w:rsidRPr="00D53282">
        <w:t xml:space="preserve"> </w:t>
      </w:r>
      <w:r>
        <w:t>(DISCUSSION) Discussion paper on the relocation reporting indication. (Source: Huawei, HiSilicon)</w:t>
      </w:r>
      <w:r>
        <w:br/>
      </w:r>
      <w:r w:rsidRPr="00D53282">
        <w:rPr>
          <w:b/>
        </w:rPr>
        <w:t>Document for:</w:t>
      </w:r>
      <w:r w:rsidRPr="00D53282">
        <w:t xml:space="preserve"> </w:t>
      </w:r>
      <w:r>
        <w:t>Information</w:t>
      </w:r>
      <w:r>
        <w:br/>
      </w:r>
      <w:r w:rsidRPr="00D53282">
        <w:rPr>
          <w:b/>
        </w:rPr>
        <w:t>Abstract:</w:t>
      </w:r>
      <w:r w:rsidRPr="00D53282">
        <w:t xml:space="preserve"> </w:t>
      </w:r>
      <w:r>
        <w:br/>
        <w:t>This contribution analyses why the relocation reporting indication is needed for reporting the remaining data from source UPF to consumer when UPF relocation occurs. A related CR is in S2-2409801.</w:t>
      </w:r>
    </w:p>
    <w:p w14:paraId="7AC091FD" w14:textId="77777777" w:rsidR="007615D6" w:rsidRPr="005B25A1" w:rsidRDefault="007615D6" w:rsidP="007615D6">
      <w:pPr>
        <w:keepNext/>
        <w:keepLines/>
        <w:rPr>
          <w:b/>
          <w:bCs/>
        </w:rPr>
      </w:pPr>
      <w:r w:rsidRPr="005B25A1">
        <w:rPr>
          <w:b/>
          <w:bCs/>
        </w:rPr>
        <w:t>Convenor comment:</w:t>
      </w:r>
    </w:p>
    <w:p w14:paraId="48AD905E" w14:textId="77777777" w:rsidR="007615D6" w:rsidRPr="005B25A1" w:rsidRDefault="007615D6" w:rsidP="007615D6">
      <w:pPr>
        <w:keepNext/>
        <w:keepLines/>
      </w:pPr>
      <w:r w:rsidRPr="005B25A1">
        <w:t>Merge into S2-2410434 and S2-2410528?</w:t>
      </w:r>
    </w:p>
    <w:p w14:paraId="458850EC" w14:textId="77777777" w:rsidR="007615D6" w:rsidRPr="005B25A1" w:rsidRDefault="007615D6" w:rsidP="007615D6">
      <w:pPr>
        <w:keepNext/>
        <w:keepLines/>
        <w:rPr>
          <w:b/>
          <w:bCs/>
        </w:rPr>
      </w:pPr>
      <w:r w:rsidRPr="005B25A1">
        <w:rPr>
          <w:b/>
          <w:bCs/>
        </w:rPr>
        <w:t>Parallel discussion:</w:t>
      </w:r>
    </w:p>
    <w:p w14:paraId="1995415B" w14:textId="77777777" w:rsidR="007615D6" w:rsidRPr="005B25A1" w:rsidRDefault="007615D6" w:rsidP="007615D6">
      <w:pPr>
        <w:keepNext/>
        <w:keepLines/>
      </w:pPr>
      <w:r w:rsidRPr="005B25A1">
        <w:t>-</w:t>
      </w:r>
    </w:p>
    <w:p w14:paraId="0DF90ED0" w14:textId="77777777" w:rsidR="007615D6" w:rsidRPr="005B25A1" w:rsidRDefault="007615D6" w:rsidP="007615D6">
      <w:pPr>
        <w:keepNext/>
        <w:keepLines/>
        <w:rPr>
          <w:b/>
          <w:bCs/>
        </w:rPr>
      </w:pPr>
      <w:r w:rsidRPr="005B25A1">
        <w:rPr>
          <w:b/>
          <w:bCs/>
        </w:rPr>
        <w:t>Plenary Discussion:</w:t>
      </w:r>
    </w:p>
    <w:p w14:paraId="26B9F15E" w14:textId="77777777" w:rsidR="007615D6" w:rsidRPr="005B25A1" w:rsidRDefault="007615D6" w:rsidP="007615D6">
      <w:pPr>
        <w:keepNext/>
        <w:keepLines/>
      </w:pPr>
      <w:r>
        <w:rPr>
          <w:color w:val="FF0000"/>
        </w:rPr>
        <w:t>NO DISCUSSION RECORDED</w:t>
      </w:r>
    </w:p>
    <w:p w14:paraId="466D78A4" w14:textId="77777777" w:rsidR="007615D6" w:rsidRPr="00EB0339" w:rsidRDefault="007615D6" w:rsidP="007615D6">
      <w:r w:rsidRPr="005B25A1">
        <w:rPr>
          <w:b/>
          <w:bCs/>
        </w:rPr>
        <w:t>Status:</w:t>
      </w:r>
      <w:r>
        <w:t xml:space="preserve"> </w:t>
      </w:r>
      <w:r>
        <w:rPr>
          <w:color w:val="0000FF"/>
        </w:rPr>
        <w:t>Not concluded</w:t>
      </w:r>
      <w:r>
        <w:t>.</w:t>
      </w:r>
    </w:p>
    <w:p w14:paraId="70BA0F15" w14:textId="77777777" w:rsidR="00E00DA6" w:rsidRDefault="007615D6" w:rsidP="000A3FBD">
      <w:pPr>
        <w:pStyle w:val="NormTop"/>
      </w:pPr>
      <w:r>
        <w:rPr>
          <w:color w:val="0000FF"/>
        </w:rPr>
        <w:t>S2-2409865</w:t>
      </w:r>
      <w:r w:rsidRPr="00D53282">
        <w:t xml:space="preserve"> </w:t>
      </w:r>
      <w:r>
        <w:t>(CR) 23.502 CR5032 (Rel-19, 'F'): Update on UPF event exposure service for UPF relocation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an optional input parameter(i.e., relocation reporting indication) in the Nupf_EventExposure_Subscribe and Nupf_EventExposure_Subscribe service operation. Add an optional input parameter(i.e., subscription termination indication and cause) in the Nupf_EventExposure_Notify service operation.</w:t>
      </w:r>
    </w:p>
    <w:p w14:paraId="2CE17ADD" w14:textId="77777777" w:rsidR="007615D6" w:rsidRPr="005B25A1" w:rsidRDefault="007615D6" w:rsidP="007615D6">
      <w:pPr>
        <w:keepNext/>
        <w:keepLines/>
        <w:rPr>
          <w:b/>
          <w:bCs/>
        </w:rPr>
      </w:pPr>
      <w:r w:rsidRPr="005B25A1">
        <w:rPr>
          <w:b/>
          <w:bCs/>
        </w:rPr>
        <w:t>Convenor comment:</w:t>
      </w:r>
    </w:p>
    <w:p w14:paraId="613328DB" w14:textId="77777777" w:rsidR="007615D6" w:rsidRPr="005B25A1" w:rsidRDefault="007615D6" w:rsidP="007615D6">
      <w:pPr>
        <w:keepNext/>
        <w:keepLines/>
      </w:pPr>
      <w:r w:rsidRPr="005B25A1">
        <w:t>Handle, only for service operation.</w:t>
      </w:r>
    </w:p>
    <w:p w14:paraId="02B338B9" w14:textId="77777777" w:rsidR="007615D6" w:rsidRPr="005B25A1" w:rsidRDefault="007615D6" w:rsidP="007615D6">
      <w:pPr>
        <w:keepNext/>
        <w:keepLines/>
        <w:rPr>
          <w:b/>
          <w:bCs/>
        </w:rPr>
      </w:pPr>
      <w:r w:rsidRPr="005B25A1">
        <w:rPr>
          <w:b/>
          <w:bCs/>
        </w:rPr>
        <w:t>Parallel discussion:</w:t>
      </w:r>
    </w:p>
    <w:p w14:paraId="3093B88C" w14:textId="77777777" w:rsidR="007615D6" w:rsidRPr="005B25A1" w:rsidRDefault="007615D6" w:rsidP="007615D6">
      <w:pPr>
        <w:keepNext/>
        <w:keepLines/>
      </w:pPr>
      <w:r w:rsidRPr="005B25A1">
        <w:t>-</w:t>
      </w:r>
    </w:p>
    <w:p w14:paraId="2E1B9433" w14:textId="77777777" w:rsidR="007615D6" w:rsidRPr="005B25A1" w:rsidRDefault="007615D6" w:rsidP="007615D6">
      <w:pPr>
        <w:keepNext/>
        <w:keepLines/>
        <w:rPr>
          <w:b/>
          <w:bCs/>
        </w:rPr>
      </w:pPr>
      <w:r w:rsidRPr="005B25A1">
        <w:rPr>
          <w:b/>
          <w:bCs/>
        </w:rPr>
        <w:t>Plenary Discussion:</w:t>
      </w:r>
    </w:p>
    <w:p w14:paraId="731141FD" w14:textId="77777777" w:rsidR="007615D6" w:rsidRPr="005B25A1" w:rsidRDefault="007615D6" w:rsidP="007615D6">
      <w:pPr>
        <w:keepNext/>
        <w:keepLines/>
      </w:pPr>
      <w:r>
        <w:rPr>
          <w:color w:val="FF0000"/>
        </w:rPr>
        <w:t>NO DISCUSSION RECORDED</w:t>
      </w:r>
    </w:p>
    <w:p w14:paraId="781D8277" w14:textId="77777777" w:rsidR="007615D6" w:rsidRPr="00EB0339" w:rsidRDefault="007615D6" w:rsidP="007615D6">
      <w:r w:rsidRPr="005B25A1">
        <w:rPr>
          <w:b/>
          <w:bCs/>
        </w:rPr>
        <w:t>Status:</w:t>
      </w:r>
      <w:r>
        <w:t xml:space="preserve"> </w:t>
      </w:r>
      <w:r>
        <w:rPr>
          <w:color w:val="0000FF"/>
        </w:rPr>
        <w:t>Not concluded</w:t>
      </w:r>
      <w:r>
        <w:t>.</w:t>
      </w:r>
    </w:p>
    <w:p w14:paraId="1F22FD4D" w14:textId="77777777" w:rsidR="00E00DA6" w:rsidRDefault="007615D6" w:rsidP="000A3FBD">
      <w:pPr>
        <w:pStyle w:val="NormTop"/>
      </w:pPr>
      <w:r>
        <w:rPr>
          <w:color w:val="0000FF"/>
        </w:rPr>
        <w:lastRenderedPageBreak/>
        <w:t>S2-2409948</w:t>
      </w:r>
      <w:r w:rsidRPr="00D53282">
        <w:t xml:space="preserve"> </w:t>
      </w:r>
      <w:r>
        <w:t>(CR) 23.502 CR5039 (Rel-19, 'F'): Correction on UPF report via service based interface during UPF relocation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provide the Relocation report indication in the Subscribe request to the UPF remove the parameters not used in clause 4.15.4.5.7 Add new parameters in the SMF/UPF service operation.</w:t>
      </w:r>
    </w:p>
    <w:p w14:paraId="1C5C465F" w14:textId="77777777" w:rsidR="007615D6" w:rsidRPr="005B25A1" w:rsidRDefault="007615D6" w:rsidP="007615D6">
      <w:pPr>
        <w:keepNext/>
        <w:keepLines/>
        <w:rPr>
          <w:b/>
          <w:bCs/>
        </w:rPr>
      </w:pPr>
      <w:r w:rsidRPr="005B25A1">
        <w:rPr>
          <w:b/>
          <w:bCs/>
        </w:rPr>
        <w:t>Convenor comment:</w:t>
      </w:r>
    </w:p>
    <w:p w14:paraId="1B04645C" w14:textId="77777777" w:rsidR="007615D6" w:rsidRPr="005B25A1" w:rsidRDefault="007615D6" w:rsidP="007615D6">
      <w:pPr>
        <w:keepNext/>
        <w:keepLines/>
      </w:pPr>
      <w:r w:rsidRPr="005B25A1">
        <w:t>Merge into S2-2410434 and S2-2410528 ?</w:t>
      </w:r>
    </w:p>
    <w:p w14:paraId="128AD998" w14:textId="77777777" w:rsidR="007615D6" w:rsidRPr="005B25A1" w:rsidRDefault="007615D6" w:rsidP="007615D6">
      <w:pPr>
        <w:keepNext/>
        <w:keepLines/>
        <w:rPr>
          <w:b/>
          <w:bCs/>
        </w:rPr>
      </w:pPr>
      <w:r w:rsidRPr="005B25A1">
        <w:rPr>
          <w:b/>
          <w:bCs/>
        </w:rPr>
        <w:t>Parallel discussion:</w:t>
      </w:r>
    </w:p>
    <w:p w14:paraId="73CA4A39" w14:textId="77777777" w:rsidR="007615D6" w:rsidRPr="005B25A1" w:rsidRDefault="007615D6" w:rsidP="007615D6">
      <w:pPr>
        <w:keepNext/>
        <w:keepLines/>
      </w:pPr>
      <w:r w:rsidRPr="005B25A1">
        <w:t>-</w:t>
      </w:r>
    </w:p>
    <w:p w14:paraId="328E5AC7" w14:textId="77777777" w:rsidR="007615D6" w:rsidRPr="005B25A1" w:rsidRDefault="007615D6" w:rsidP="007615D6">
      <w:pPr>
        <w:keepNext/>
        <w:keepLines/>
        <w:rPr>
          <w:b/>
          <w:bCs/>
        </w:rPr>
      </w:pPr>
      <w:r w:rsidRPr="005B25A1">
        <w:rPr>
          <w:b/>
          <w:bCs/>
        </w:rPr>
        <w:t>Plenary Discussion:</w:t>
      </w:r>
    </w:p>
    <w:p w14:paraId="1A3D57B1" w14:textId="77777777" w:rsidR="007615D6" w:rsidRPr="005B25A1" w:rsidRDefault="007615D6" w:rsidP="007615D6">
      <w:pPr>
        <w:keepNext/>
        <w:keepLines/>
      </w:pPr>
      <w:r>
        <w:rPr>
          <w:color w:val="FF0000"/>
        </w:rPr>
        <w:t>NO DISCUSSION RECORDED</w:t>
      </w:r>
    </w:p>
    <w:p w14:paraId="3E59DB25" w14:textId="77777777" w:rsidR="007615D6" w:rsidRPr="00EB0339" w:rsidRDefault="007615D6" w:rsidP="007615D6">
      <w:r w:rsidRPr="005B25A1">
        <w:rPr>
          <w:b/>
          <w:bCs/>
        </w:rPr>
        <w:t>Status:</w:t>
      </w:r>
      <w:r>
        <w:t xml:space="preserve"> </w:t>
      </w:r>
      <w:r>
        <w:rPr>
          <w:color w:val="0000FF"/>
        </w:rPr>
        <w:t>Not concluded</w:t>
      </w:r>
      <w:r>
        <w:t>.</w:t>
      </w:r>
    </w:p>
    <w:p w14:paraId="1838FCFA" w14:textId="77777777" w:rsidR="00E00DA6" w:rsidRDefault="007615D6" w:rsidP="000A3FBD">
      <w:pPr>
        <w:pStyle w:val="NormTop"/>
      </w:pPr>
      <w:r>
        <w:rPr>
          <w:color w:val="0000FF"/>
        </w:rPr>
        <w:t>S2-2410434</w:t>
      </w:r>
      <w:r w:rsidRPr="00D53282">
        <w:t xml:space="preserve"> </w:t>
      </w:r>
      <w:r>
        <w:t>(CR) 23.502 CR5098 (Rel-19, 'B'): UPF event exposure during UPF relocation or release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4.15.4.5.6, 4.15.4.5.7: Enhanced to cover both the relocation and the PDU Session release case. Aligned on communicating to UPF the indicator to report any remaining data at subscription. EN's are removed as indicators are proposed for the UPF to decide if it needs to report any remaining data when the PFCP Session is released.</w:t>
      </w:r>
    </w:p>
    <w:p w14:paraId="5D4DB0D3" w14:textId="77777777" w:rsidR="007615D6" w:rsidRPr="005B25A1" w:rsidRDefault="007615D6" w:rsidP="007615D6">
      <w:pPr>
        <w:keepNext/>
        <w:keepLines/>
        <w:rPr>
          <w:b/>
          <w:bCs/>
        </w:rPr>
      </w:pPr>
      <w:r w:rsidRPr="005B25A1">
        <w:rPr>
          <w:b/>
          <w:bCs/>
        </w:rPr>
        <w:t>Convenor comment:</w:t>
      </w:r>
    </w:p>
    <w:p w14:paraId="08857CBA" w14:textId="77777777" w:rsidR="007615D6" w:rsidRPr="005B25A1" w:rsidRDefault="007615D6" w:rsidP="007615D6">
      <w:pPr>
        <w:keepNext/>
        <w:keepLines/>
      </w:pPr>
      <w:r w:rsidRPr="005B25A1">
        <w:t>Handle, cover 4.15.4.5.6.</w:t>
      </w:r>
    </w:p>
    <w:p w14:paraId="040E9888" w14:textId="77777777" w:rsidR="007615D6" w:rsidRPr="005B25A1" w:rsidRDefault="007615D6" w:rsidP="007615D6">
      <w:pPr>
        <w:keepNext/>
        <w:keepLines/>
        <w:rPr>
          <w:b/>
          <w:bCs/>
        </w:rPr>
      </w:pPr>
      <w:r w:rsidRPr="005B25A1">
        <w:rPr>
          <w:b/>
          <w:bCs/>
        </w:rPr>
        <w:t>Parallel discussion:</w:t>
      </w:r>
    </w:p>
    <w:p w14:paraId="3EFE4C48" w14:textId="77777777" w:rsidR="007615D6" w:rsidRPr="005B25A1" w:rsidRDefault="007615D6" w:rsidP="007615D6">
      <w:pPr>
        <w:keepNext/>
        <w:keepLines/>
      </w:pPr>
      <w:r w:rsidRPr="005B25A1">
        <w:t>-</w:t>
      </w:r>
    </w:p>
    <w:p w14:paraId="3CC14CCF" w14:textId="77777777" w:rsidR="007615D6" w:rsidRPr="005B25A1" w:rsidRDefault="007615D6" w:rsidP="007615D6">
      <w:pPr>
        <w:keepNext/>
        <w:keepLines/>
        <w:rPr>
          <w:b/>
          <w:bCs/>
        </w:rPr>
      </w:pPr>
      <w:r w:rsidRPr="005B25A1">
        <w:rPr>
          <w:b/>
          <w:bCs/>
        </w:rPr>
        <w:t>Plenary Discussion:</w:t>
      </w:r>
    </w:p>
    <w:p w14:paraId="5EAC7531" w14:textId="77777777" w:rsidR="007615D6" w:rsidRPr="005B25A1" w:rsidRDefault="007615D6" w:rsidP="007615D6">
      <w:pPr>
        <w:keepNext/>
        <w:keepLines/>
      </w:pPr>
      <w:r>
        <w:rPr>
          <w:color w:val="FF0000"/>
        </w:rPr>
        <w:t>NO DISCUSSION RECORDED</w:t>
      </w:r>
    </w:p>
    <w:p w14:paraId="1918CA65" w14:textId="77777777" w:rsidR="007615D6" w:rsidRPr="00EB0339" w:rsidRDefault="007615D6" w:rsidP="007615D6">
      <w:r w:rsidRPr="005B25A1">
        <w:rPr>
          <w:b/>
          <w:bCs/>
        </w:rPr>
        <w:t>Status:</w:t>
      </w:r>
      <w:r>
        <w:t xml:space="preserve"> </w:t>
      </w:r>
      <w:r>
        <w:rPr>
          <w:color w:val="0000FF"/>
        </w:rPr>
        <w:t>Not concluded</w:t>
      </w:r>
      <w:r>
        <w:t>.</w:t>
      </w:r>
    </w:p>
    <w:p w14:paraId="67194640" w14:textId="77777777" w:rsidR="00E00DA6" w:rsidRDefault="007615D6" w:rsidP="000A3FBD">
      <w:pPr>
        <w:pStyle w:val="NormTop"/>
      </w:pPr>
      <w:r>
        <w:rPr>
          <w:color w:val="0000FF"/>
        </w:rPr>
        <w:t>S2-2410528</w:t>
      </w:r>
      <w:r w:rsidRPr="00D53282">
        <w:t xml:space="preserve"> </w:t>
      </w:r>
      <w:r>
        <w:t>(CR) 23.502 CR5113 (Rel-19, 'B'): Supporting UPF event exposure during UPF relocation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Clarified that the procedure in clause 4.15.4.5.6 applies only when ther is no SMF relocation. Removed the editor's notes Replaced Steps 1-3 of clause 4.15.4.5.7 with a reference to clause 4.15.4.5.5.</w:t>
      </w:r>
    </w:p>
    <w:p w14:paraId="4FA902FB" w14:textId="77777777" w:rsidR="007615D6" w:rsidRPr="005B25A1" w:rsidRDefault="007615D6" w:rsidP="007615D6">
      <w:pPr>
        <w:keepNext/>
        <w:keepLines/>
        <w:rPr>
          <w:b/>
          <w:bCs/>
        </w:rPr>
      </w:pPr>
      <w:r w:rsidRPr="005B25A1">
        <w:rPr>
          <w:b/>
          <w:bCs/>
        </w:rPr>
        <w:t>Convenor comment:</w:t>
      </w:r>
    </w:p>
    <w:p w14:paraId="21E42915" w14:textId="77777777" w:rsidR="007615D6" w:rsidRPr="005B25A1" w:rsidRDefault="007615D6" w:rsidP="007615D6">
      <w:pPr>
        <w:keepNext/>
        <w:keepLines/>
      </w:pPr>
      <w:r w:rsidRPr="005B25A1">
        <w:t>Handle, cover 4.15.4.5.7.</w:t>
      </w:r>
    </w:p>
    <w:p w14:paraId="4908D28F" w14:textId="77777777" w:rsidR="007615D6" w:rsidRPr="005B25A1" w:rsidRDefault="007615D6" w:rsidP="007615D6">
      <w:pPr>
        <w:keepNext/>
        <w:keepLines/>
        <w:rPr>
          <w:b/>
          <w:bCs/>
        </w:rPr>
      </w:pPr>
      <w:r w:rsidRPr="005B25A1">
        <w:rPr>
          <w:b/>
          <w:bCs/>
        </w:rPr>
        <w:t>Parallel discussion:</w:t>
      </w:r>
    </w:p>
    <w:p w14:paraId="7282A02C" w14:textId="77777777" w:rsidR="007615D6" w:rsidRPr="005B25A1" w:rsidRDefault="007615D6" w:rsidP="007615D6">
      <w:pPr>
        <w:keepNext/>
        <w:keepLines/>
      </w:pPr>
      <w:r w:rsidRPr="005B25A1">
        <w:t>-</w:t>
      </w:r>
    </w:p>
    <w:p w14:paraId="1847AB3A" w14:textId="77777777" w:rsidR="007615D6" w:rsidRPr="005B25A1" w:rsidRDefault="007615D6" w:rsidP="007615D6">
      <w:pPr>
        <w:keepNext/>
        <w:keepLines/>
        <w:rPr>
          <w:b/>
          <w:bCs/>
        </w:rPr>
      </w:pPr>
      <w:r w:rsidRPr="005B25A1">
        <w:rPr>
          <w:b/>
          <w:bCs/>
        </w:rPr>
        <w:t>Plenary Discussion:</w:t>
      </w:r>
    </w:p>
    <w:p w14:paraId="108091A3" w14:textId="77777777" w:rsidR="007615D6" w:rsidRPr="005B25A1" w:rsidRDefault="007615D6" w:rsidP="007615D6">
      <w:pPr>
        <w:keepNext/>
        <w:keepLines/>
      </w:pPr>
      <w:r>
        <w:rPr>
          <w:color w:val="FF0000"/>
        </w:rPr>
        <w:t>NO DISCUSSION RECORDED</w:t>
      </w:r>
    </w:p>
    <w:p w14:paraId="2F5FCB38" w14:textId="77777777" w:rsidR="007615D6" w:rsidRPr="00EB0339" w:rsidRDefault="007615D6" w:rsidP="007615D6">
      <w:r w:rsidRPr="005B25A1">
        <w:rPr>
          <w:b/>
          <w:bCs/>
        </w:rPr>
        <w:t>Status:</w:t>
      </w:r>
      <w:r>
        <w:t xml:space="preserve"> </w:t>
      </w:r>
      <w:r>
        <w:rPr>
          <w:color w:val="0000FF"/>
        </w:rPr>
        <w:t>Not concluded</w:t>
      </w:r>
      <w:r>
        <w:t>.</w:t>
      </w:r>
    </w:p>
    <w:p w14:paraId="0903F5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7E41374" w14:textId="77777777" w:rsidR="00E00DA6" w:rsidRDefault="007615D6" w:rsidP="000A3FBD">
      <w:pPr>
        <w:pStyle w:val="NormTop"/>
      </w:pPr>
      <w:r>
        <w:rPr>
          <w:color w:val="0000FF"/>
        </w:rPr>
        <w:t>S2-2410040</w:t>
      </w:r>
      <w:r w:rsidRPr="00D53282">
        <w:t xml:space="preserve"> </w:t>
      </w:r>
      <w:r>
        <w:t>(CR) 23.502 CR4877R3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Following changes have been introduced: - Additional information in Nnef_TrafficInfluence service and Npcf_PolicyAuthorizarion service to support requests for Handling of Payload Headers. - Traffic influence on routing API can be used to request Handling of Payload Headers. The procedures in clause 4.3.6 of TS 23.502 have been updated. The procedure for notification of UP Handling of Header event has been added.  - A new data subset in the Application data set is provisioned in the UDR. - A new UP Handling of Header event has been added to Nupf_EventExposure service.</w:t>
      </w:r>
    </w:p>
    <w:p w14:paraId="03CB31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S2-2409318</w:t>
      </w:r>
      <w:r>
        <w:t>.</w:t>
      </w:r>
    </w:p>
    <w:p w14:paraId="2531B01A" w14:textId="77777777" w:rsidR="007615D6" w:rsidRPr="005B25A1" w:rsidRDefault="007615D6" w:rsidP="007615D6">
      <w:pPr>
        <w:keepNext/>
        <w:keepLines/>
        <w:rPr>
          <w:b/>
          <w:bCs/>
        </w:rPr>
      </w:pPr>
      <w:r w:rsidRPr="005B25A1">
        <w:rPr>
          <w:b/>
          <w:bCs/>
        </w:rPr>
        <w:t>Convenor comment:</w:t>
      </w:r>
    </w:p>
    <w:p w14:paraId="7E3D9DD3" w14:textId="77777777" w:rsidR="007615D6" w:rsidRPr="005B25A1" w:rsidRDefault="007615D6" w:rsidP="007615D6">
      <w:pPr>
        <w:keepNext/>
        <w:keepLines/>
      </w:pPr>
      <w:r w:rsidRPr="005B25A1">
        <w:t>Handle.</w:t>
      </w:r>
    </w:p>
    <w:p w14:paraId="1CDC9354" w14:textId="77777777" w:rsidR="007615D6" w:rsidRPr="005B25A1" w:rsidRDefault="007615D6" w:rsidP="007615D6">
      <w:pPr>
        <w:keepNext/>
        <w:keepLines/>
        <w:rPr>
          <w:b/>
          <w:bCs/>
        </w:rPr>
      </w:pPr>
      <w:r w:rsidRPr="005B25A1">
        <w:rPr>
          <w:b/>
          <w:bCs/>
        </w:rPr>
        <w:t>Parallel discussion:</w:t>
      </w:r>
    </w:p>
    <w:p w14:paraId="550CB1BD" w14:textId="77777777" w:rsidR="007615D6" w:rsidRPr="005B25A1" w:rsidRDefault="007615D6" w:rsidP="007615D6">
      <w:pPr>
        <w:keepNext/>
        <w:keepLines/>
      </w:pPr>
      <w:r w:rsidRPr="005B25A1">
        <w:t>-</w:t>
      </w:r>
    </w:p>
    <w:p w14:paraId="630B90A6" w14:textId="77777777" w:rsidR="007615D6" w:rsidRPr="005B25A1" w:rsidRDefault="007615D6" w:rsidP="007615D6">
      <w:pPr>
        <w:keepNext/>
        <w:keepLines/>
        <w:rPr>
          <w:b/>
          <w:bCs/>
        </w:rPr>
      </w:pPr>
      <w:r w:rsidRPr="005B25A1">
        <w:rPr>
          <w:b/>
          <w:bCs/>
        </w:rPr>
        <w:t>Plenary Discussion:</w:t>
      </w:r>
    </w:p>
    <w:p w14:paraId="4DB92D36" w14:textId="77777777" w:rsidR="007615D6" w:rsidRPr="005B25A1" w:rsidRDefault="007615D6" w:rsidP="007615D6">
      <w:pPr>
        <w:keepNext/>
        <w:keepLines/>
      </w:pPr>
      <w:r>
        <w:rPr>
          <w:color w:val="FF0000"/>
        </w:rPr>
        <w:t>NO DISCUSSION RECORDED</w:t>
      </w:r>
    </w:p>
    <w:p w14:paraId="54084296" w14:textId="77777777" w:rsidR="007615D6" w:rsidRPr="00EB0339" w:rsidRDefault="007615D6" w:rsidP="007615D6">
      <w:r w:rsidRPr="005B25A1">
        <w:rPr>
          <w:b/>
          <w:bCs/>
        </w:rPr>
        <w:t>Status:</w:t>
      </w:r>
      <w:r>
        <w:t xml:space="preserve"> </w:t>
      </w:r>
      <w:r>
        <w:rPr>
          <w:color w:val="0000FF"/>
        </w:rPr>
        <w:t>Not concluded</w:t>
      </w:r>
      <w:r>
        <w:t>.</w:t>
      </w:r>
    </w:p>
    <w:p w14:paraId="5BEF69C1" w14:textId="77777777" w:rsidR="00E00DA6" w:rsidRDefault="007615D6" w:rsidP="000A3FBD">
      <w:pPr>
        <w:pStyle w:val="NormTop"/>
      </w:pPr>
      <w:r>
        <w:rPr>
          <w:color w:val="0000FF"/>
        </w:rPr>
        <w:t>S2-2410041</w:t>
      </w:r>
      <w:r w:rsidRPr="00D53282">
        <w:t xml:space="preserve"> </w:t>
      </w:r>
      <w:r>
        <w:t>(CR) 23.503 CR1329R3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introduced: - Interactions between AF, NEF, PCF, SMF and UPF are enhanced to support Handling of Payload Headers. - The PCC Rule is extended with Handling of Payload Headers Control information. - Policy Control subscription information is extended with indication of whether AF influence on Handling of Payload Headers is allowed or not.</w:t>
      </w:r>
    </w:p>
    <w:p w14:paraId="0AB8F5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S2-2409319</w:t>
      </w:r>
      <w:r>
        <w:t>.</w:t>
      </w:r>
    </w:p>
    <w:p w14:paraId="74A43298" w14:textId="77777777" w:rsidR="007615D6" w:rsidRPr="005B25A1" w:rsidRDefault="007615D6" w:rsidP="007615D6">
      <w:pPr>
        <w:keepNext/>
        <w:keepLines/>
        <w:rPr>
          <w:b/>
          <w:bCs/>
        </w:rPr>
      </w:pPr>
      <w:r w:rsidRPr="005B25A1">
        <w:rPr>
          <w:b/>
          <w:bCs/>
        </w:rPr>
        <w:t>Convenor comment:</w:t>
      </w:r>
    </w:p>
    <w:p w14:paraId="5A35D579" w14:textId="77777777" w:rsidR="007615D6" w:rsidRPr="005B25A1" w:rsidRDefault="007615D6" w:rsidP="007615D6">
      <w:pPr>
        <w:keepNext/>
        <w:keepLines/>
      </w:pPr>
      <w:r w:rsidRPr="005B25A1">
        <w:t>Handle.</w:t>
      </w:r>
    </w:p>
    <w:p w14:paraId="5E4B5E4B" w14:textId="77777777" w:rsidR="007615D6" w:rsidRPr="005B25A1" w:rsidRDefault="007615D6" w:rsidP="007615D6">
      <w:pPr>
        <w:keepNext/>
        <w:keepLines/>
        <w:rPr>
          <w:b/>
          <w:bCs/>
        </w:rPr>
      </w:pPr>
      <w:r w:rsidRPr="005B25A1">
        <w:rPr>
          <w:b/>
          <w:bCs/>
        </w:rPr>
        <w:t>Parallel discussion:</w:t>
      </w:r>
    </w:p>
    <w:p w14:paraId="0C6D4D33" w14:textId="77777777" w:rsidR="007615D6" w:rsidRPr="005B25A1" w:rsidRDefault="007615D6" w:rsidP="007615D6">
      <w:pPr>
        <w:keepNext/>
        <w:keepLines/>
      </w:pPr>
      <w:r w:rsidRPr="005B25A1">
        <w:t>-</w:t>
      </w:r>
    </w:p>
    <w:p w14:paraId="58374ADC" w14:textId="77777777" w:rsidR="007615D6" w:rsidRPr="005B25A1" w:rsidRDefault="007615D6" w:rsidP="007615D6">
      <w:pPr>
        <w:keepNext/>
        <w:keepLines/>
        <w:rPr>
          <w:b/>
          <w:bCs/>
        </w:rPr>
      </w:pPr>
      <w:r w:rsidRPr="005B25A1">
        <w:rPr>
          <w:b/>
          <w:bCs/>
        </w:rPr>
        <w:t>Plenary Discussion:</w:t>
      </w:r>
    </w:p>
    <w:p w14:paraId="5C3FAFA3" w14:textId="77777777" w:rsidR="007615D6" w:rsidRPr="005B25A1" w:rsidRDefault="007615D6" w:rsidP="007615D6">
      <w:pPr>
        <w:keepNext/>
        <w:keepLines/>
      </w:pPr>
      <w:r>
        <w:rPr>
          <w:color w:val="FF0000"/>
        </w:rPr>
        <w:t>NO DISCUSSION RECORDED</w:t>
      </w:r>
    </w:p>
    <w:p w14:paraId="1241F8A1" w14:textId="77777777" w:rsidR="007615D6" w:rsidRPr="00EB0339" w:rsidRDefault="007615D6" w:rsidP="007615D6">
      <w:r w:rsidRPr="005B25A1">
        <w:rPr>
          <w:b/>
          <w:bCs/>
        </w:rPr>
        <w:t>Status:</w:t>
      </w:r>
      <w:r>
        <w:t xml:space="preserve"> </w:t>
      </w:r>
      <w:r>
        <w:rPr>
          <w:color w:val="0000FF"/>
        </w:rPr>
        <w:t>Not concluded</w:t>
      </w:r>
      <w:r>
        <w:t>.</w:t>
      </w:r>
    </w:p>
    <w:p w14:paraId="07EBE7FF" w14:textId="77777777" w:rsidR="00E00DA6" w:rsidRDefault="007615D6" w:rsidP="000A3FBD">
      <w:pPr>
        <w:pStyle w:val="NormTop"/>
      </w:pPr>
      <w:r>
        <w:rPr>
          <w:color w:val="0000FF"/>
        </w:rPr>
        <w:lastRenderedPageBreak/>
        <w:t>S2-2410609</w:t>
      </w:r>
      <w:r w:rsidRPr="00D53282">
        <w:t xml:space="preserve"> </w:t>
      </w:r>
      <w:r>
        <w:t>(CR) 23.501 CR5454R6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Feature description - Description of how Traffic Influence on routing API is used - Adding text to UPF descriptions. FAR is used to send instructions to UPF. Summary of change was not correct in last revision (tdoc S2-2409555) discussed in SA WG2 #164 and because of this, it was not approved.</w:t>
      </w:r>
    </w:p>
    <w:p w14:paraId="002FDB4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S2-2410042</w:t>
      </w:r>
      <w:r>
        <w:t>.</w:t>
      </w:r>
    </w:p>
    <w:p w14:paraId="46FB409A" w14:textId="77777777" w:rsidR="007615D6" w:rsidRPr="005B25A1" w:rsidRDefault="007615D6" w:rsidP="007615D6">
      <w:pPr>
        <w:keepNext/>
        <w:keepLines/>
        <w:rPr>
          <w:b/>
          <w:bCs/>
        </w:rPr>
      </w:pPr>
      <w:r w:rsidRPr="005B25A1">
        <w:rPr>
          <w:b/>
          <w:bCs/>
        </w:rPr>
        <w:t>Convenor comment:</w:t>
      </w:r>
    </w:p>
    <w:p w14:paraId="2FEA34AE" w14:textId="77777777" w:rsidR="007615D6" w:rsidRPr="005B25A1" w:rsidRDefault="007615D6" w:rsidP="007615D6">
      <w:pPr>
        <w:keepNext/>
        <w:keepLines/>
      </w:pPr>
      <w:r w:rsidRPr="005B25A1">
        <w:t>Handle.</w:t>
      </w:r>
    </w:p>
    <w:p w14:paraId="46F3CC2E" w14:textId="77777777" w:rsidR="007615D6" w:rsidRPr="005B25A1" w:rsidRDefault="007615D6" w:rsidP="007615D6">
      <w:pPr>
        <w:keepNext/>
        <w:keepLines/>
        <w:rPr>
          <w:b/>
          <w:bCs/>
        </w:rPr>
      </w:pPr>
      <w:r w:rsidRPr="005B25A1">
        <w:rPr>
          <w:b/>
          <w:bCs/>
        </w:rPr>
        <w:t>Parallel discussion:</w:t>
      </w:r>
    </w:p>
    <w:p w14:paraId="11ECD9CE" w14:textId="77777777" w:rsidR="007615D6" w:rsidRPr="005B25A1" w:rsidRDefault="007615D6" w:rsidP="007615D6">
      <w:pPr>
        <w:keepNext/>
        <w:keepLines/>
      </w:pPr>
      <w:r w:rsidRPr="005B25A1">
        <w:t>-</w:t>
      </w:r>
    </w:p>
    <w:p w14:paraId="466C6630" w14:textId="77777777" w:rsidR="007615D6" w:rsidRPr="005B25A1" w:rsidRDefault="007615D6" w:rsidP="007615D6">
      <w:pPr>
        <w:keepNext/>
        <w:keepLines/>
        <w:rPr>
          <w:b/>
          <w:bCs/>
        </w:rPr>
      </w:pPr>
      <w:r w:rsidRPr="005B25A1">
        <w:rPr>
          <w:b/>
          <w:bCs/>
        </w:rPr>
        <w:t>Plenary Discussion:</w:t>
      </w:r>
    </w:p>
    <w:p w14:paraId="47991BAD" w14:textId="77777777" w:rsidR="007615D6" w:rsidRPr="005B25A1" w:rsidRDefault="007615D6" w:rsidP="007615D6">
      <w:pPr>
        <w:keepNext/>
        <w:keepLines/>
      </w:pPr>
      <w:r>
        <w:rPr>
          <w:color w:val="FF0000"/>
        </w:rPr>
        <w:t>NO DISCUSSION RECORDED</w:t>
      </w:r>
    </w:p>
    <w:p w14:paraId="57C78653" w14:textId="77777777" w:rsidR="007615D6" w:rsidRPr="00EB0339" w:rsidRDefault="007615D6" w:rsidP="007615D6">
      <w:r w:rsidRPr="005B25A1">
        <w:rPr>
          <w:b/>
          <w:bCs/>
        </w:rPr>
        <w:t>Status:</w:t>
      </w:r>
      <w:r>
        <w:t xml:space="preserve"> </w:t>
      </w:r>
      <w:r>
        <w:rPr>
          <w:color w:val="0000FF"/>
        </w:rPr>
        <w:t>Not concluded</w:t>
      </w:r>
      <w:r>
        <w:t>.</w:t>
      </w:r>
    </w:p>
    <w:p w14:paraId="1C790D20" w14:textId="77777777" w:rsidR="00E00DA6" w:rsidRDefault="007615D6" w:rsidP="000A3FBD">
      <w:pPr>
        <w:pStyle w:val="NormTop"/>
      </w:pPr>
      <w:r>
        <w:rPr>
          <w:color w:val="0000FF"/>
        </w:rPr>
        <w:t>S2-2410043</w:t>
      </w:r>
      <w:r w:rsidRPr="00D53282">
        <w:t xml:space="preserve"> </w:t>
      </w:r>
      <w:r>
        <w:t>(DISCUSSION) UPEAS_Ph2: KI#3: N4 Rules. (Source: Ericsson, Nokia, ETRI, Vodafone)</w:t>
      </w:r>
      <w:r>
        <w:br/>
      </w:r>
      <w:r w:rsidRPr="00D53282">
        <w:rPr>
          <w:b/>
        </w:rPr>
        <w:t>Document for:</w:t>
      </w:r>
      <w:r w:rsidRPr="00D53282">
        <w:t xml:space="preserve"> </w:t>
      </w:r>
      <w:r>
        <w:t>Agreement</w:t>
      </w:r>
      <w:r>
        <w:br/>
      </w:r>
      <w:r w:rsidRPr="00D53282">
        <w:rPr>
          <w:b/>
        </w:rPr>
        <w:t>Abstract:</w:t>
      </w:r>
      <w:r w:rsidRPr="00D53282">
        <w:t xml:space="preserve"> </w:t>
      </w:r>
      <w:r>
        <w:br/>
        <w:t>Provides arguments for which N4 rules to use for Handling of Payload Headers.</w:t>
      </w:r>
    </w:p>
    <w:p w14:paraId="6AF93879" w14:textId="77777777" w:rsidR="007615D6" w:rsidRPr="005B25A1" w:rsidRDefault="007615D6" w:rsidP="007615D6">
      <w:pPr>
        <w:keepNext/>
        <w:keepLines/>
        <w:rPr>
          <w:b/>
          <w:bCs/>
        </w:rPr>
      </w:pPr>
      <w:r w:rsidRPr="005B25A1">
        <w:rPr>
          <w:b/>
          <w:bCs/>
        </w:rPr>
        <w:t>Parallel discussion:</w:t>
      </w:r>
    </w:p>
    <w:p w14:paraId="75F86E78" w14:textId="77777777" w:rsidR="007615D6" w:rsidRPr="005B25A1" w:rsidRDefault="007615D6" w:rsidP="007615D6">
      <w:pPr>
        <w:keepNext/>
        <w:keepLines/>
      </w:pPr>
      <w:r w:rsidRPr="005B25A1">
        <w:t>-</w:t>
      </w:r>
    </w:p>
    <w:p w14:paraId="56B2DCD1" w14:textId="77777777" w:rsidR="007615D6" w:rsidRPr="005B25A1" w:rsidRDefault="007615D6" w:rsidP="007615D6">
      <w:pPr>
        <w:keepNext/>
        <w:keepLines/>
        <w:rPr>
          <w:b/>
          <w:bCs/>
        </w:rPr>
      </w:pPr>
      <w:r w:rsidRPr="005B25A1">
        <w:rPr>
          <w:b/>
          <w:bCs/>
        </w:rPr>
        <w:t>Plenary Discussion:</w:t>
      </w:r>
    </w:p>
    <w:p w14:paraId="26CE1512" w14:textId="77777777" w:rsidR="007615D6" w:rsidRPr="005B25A1" w:rsidRDefault="007615D6" w:rsidP="007615D6">
      <w:pPr>
        <w:keepNext/>
        <w:keepLines/>
      </w:pPr>
      <w:r>
        <w:rPr>
          <w:color w:val="FF0000"/>
        </w:rPr>
        <w:t>NO DISCUSSION RECORDED</w:t>
      </w:r>
    </w:p>
    <w:p w14:paraId="4B0B1088" w14:textId="77777777" w:rsidR="007615D6" w:rsidRPr="00EB0339" w:rsidRDefault="007615D6" w:rsidP="007615D6">
      <w:r w:rsidRPr="005B25A1">
        <w:rPr>
          <w:b/>
          <w:bCs/>
        </w:rPr>
        <w:t>Status:</w:t>
      </w:r>
      <w:r>
        <w:t xml:space="preserve"> </w:t>
      </w:r>
      <w:r>
        <w:rPr>
          <w:color w:val="0000FF"/>
        </w:rPr>
        <w:t>Not concluded</w:t>
      </w:r>
      <w:r>
        <w:t>.</w:t>
      </w:r>
    </w:p>
    <w:p w14:paraId="028605B4" w14:textId="77777777" w:rsidR="007615D6" w:rsidRDefault="007615D6" w:rsidP="005A50C0">
      <w:pPr>
        <w:pStyle w:val="Heading3"/>
      </w:pPr>
      <w:r>
        <w:t>19.12.1</w:t>
      </w:r>
      <w:r>
        <w:tab/>
        <w:t>Study on System aspects of 5G NR Femto (FS_5G_Femto)</w:t>
      </w:r>
    </w:p>
    <w:p w14:paraId="6A958B20" w14:textId="77777777" w:rsidR="00A07364" w:rsidRDefault="00000000" w:rsidP="00BB3F37">
      <w:r>
        <w:t>There were no contributions to this agenda item.</w:t>
      </w:r>
    </w:p>
    <w:p w14:paraId="06074870" w14:textId="77777777" w:rsidR="00A07364" w:rsidRDefault="00A07364" w:rsidP="00BB3F37"/>
    <w:p w14:paraId="607293D4" w14:textId="77777777" w:rsidR="007615D6" w:rsidRDefault="007615D6" w:rsidP="005A50C0">
      <w:pPr>
        <w:pStyle w:val="Heading3"/>
      </w:pPr>
      <w:r>
        <w:t>19.12.2</w:t>
      </w:r>
      <w:r>
        <w:tab/>
        <w:t>System aspects of 5G NR Femto (5G_Femto)</w:t>
      </w:r>
    </w:p>
    <w:p w14:paraId="269E0D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A47B0" w14:textId="77777777" w:rsidR="00A07364" w:rsidRDefault="00A07364" w:rsidP="00BB3F37"/>
    <w:p w14:paraId="404CF438" w14:textId="77777777" w:rsidR="00A07364" w:rsidRDefault="00A07364" w:rsidP="00BB3F37"/>
    <w:p w14:paraId="6341D48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RAN3 LS</w:t>
      </w:r>
    </w:p>
    <w:p w14:paraId="6F83CE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RAN3 LS</w:t>
      </w:r>
    </w:p>
    <w:p w14:paraId="2E8D8EAD" w14:textId="77777777" w:rsidR="00E00DA6" w:rsidRDefault="007615D6" w:rsidP="000A3FBD">
      <w:pPr>
        <w:pStyle w:val="NormTop"/>
      </w:pPr>
      <w:r>
        <w:rPr>
          <w:color w:val="0000FF"/>
        </w:rPr>
        <w:t>S2-2409597</w:t>
      </w:r>
      <w:r w:rsidRPr="00D53282">
        <w:t xml:space="preserve"> </w:t>
      </w:r>
      <w:r>
        <w:t>(LS IN) LS from RAN WG3: Reply LS on Support of UE move between CAG cell of 5G Femto and CSG cell (Source: RAN WG3 (R3-244830))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support of UEs moving between CAG cells of NR Femto Nodes and CSG cells. RAN WG3 has captured in TR 38.799 the conclusions on NR femto architecture. The RAN WG3 SI is concluded at this meeting. Action: RAN WG3 kindly asks SA WG2 to take the above into account.</w:t>
      </w:r>
    </w:p>
    <w:p w14:paraId="07A759B1" w14:textId="77777777" w:rsidR="007615D6" w:rsidRPr="005B25A1" w:rsidRDefault="007615D6" w:rsidP="007615D6">
      <w:pPr>
        <w:keepNext/>
        <w:keepLines/>
        <w:rPr>
          <w:b/>
          <w:bCs/>
        </w:rPr>
      </w:pPr>
      <w:r w:rsidRPr="005B25A1">
        <w:rPr>
          <w:b/>
          <w:bCs/>
        </w:rPr>
        <w:t>Convenor comment:</w:t>
      </w:r>
    </w:p>
    <w:p w14:paraId="3A28A2C8" w14:textId="77777777" w:rsidR="007615D6" w:rsidRPr="005B25A1" w:rsidRDefault="007615D6" w:rsidP="007615D6">
      <w:pPr>
        <w:keepNext/>
        <w:keepLines/>
      </w:pPr>
      <w:r w:rsidRPr="005B25A1">
        <w:t>Note?</w:t>
      </w:r>
    </w:p>
    <w:p w14:paraId="43F9B76F" w14:textId="77777777" w:rsidR="007615D6" w:rsidRPr="005B25A1" w:rsidRDefault="007615D6" w:rsidP="007615D6">
      <w:pPr>
        <w:keepNext/>
        <w:keepLines/>
        <w:rPr>
          <w:b/>
          <w:bCs/>
        </w:rPr>
      </w:pPr>
      <w:r w:rsidRPr="005B25A1">
        <w:rPr>
          <w:b/>
          <w:bCs/>
        </w:rPr>
        <w:t>Parallel discussion:</w:t>
      </w:r>
    </w:p>
    <w:p w14:paraId="5DFF02ED" w14:textId="2F99F3A5" w:rsidR="007615D6" w:rsidRPr="00611A62" w:rsidRDefault="00611A62" w:rsidP="007615D6">
      <w:pPr>
        <w:keepNext/>
        <w:keepLines/>
      </w:pPr>
      <w:r>
        <w:t xml:space="preserve">This was </w:t>
      </w:r>
      <w:r w:rsidRPr="00C3284B">
        <w:rPr>
          <w:color w:val="0000FF"/>
        </w:rPr>
        <w:t>noted</w:t>
      </w:r>
      <w:r>
        <w:t xml:space="preserve"> in parallel session.</w:t>
      </w:r>
    </w:p>
    <w:p w14:paraId="12AC0F42" w14:textId="5F04322F" w:rsidR="007615D6" w:rsidRPr="00EB0339" w:rsidRDefault="007615D6" w:rsidP="007615D6">
      <w:r w:rsidRPr="005B25A1">
        <w:rPr>
          <w:b/>
          <w:bCs/>
        </w:rPr>
        <w:t>Status:</w:t>
      </w:r>
      <w:r>
        <w:t xml:space="preserve"> </w:t>
      </w:r>
      <w:r>
        <w:rPr>
          <w:color w:val="0000FF"/>
        </w:rPr>
        <w:t>Noted</w:t>
      </w:r>
      <w:r>
        <w:t>.</w:t>
      </w:r>
    </w:p>
    <w:p w14:paraId="6DD212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SA3 LS on architecture</w:t>
      </w:r>
    </w:p>
    <w:p w14:paraId="2F2CA733" w14:textId="77777777" w:rsidR="00E00DA6" w:rsidRDefault="007615D6" w:rsidP="000A3FBD">
      <w:pPr>
        <w:pStyle w:val="NormTop"/>
      </w:pPr>
      <w:r>
        <w:rPr>
          <w:color w:val="0000FF"/>
        </w:rPr>
        <w:t>S2-2409566</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5F1723AC"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S2-2407401 </w:t>
      </w:r>
      <w:r>
        <w:t>from SA2#164. Response drafted in</w:t>
      </w:r>
      <w:r>
        <w:rPr>
          <w:color w:val="0000FF"/>
        </w:rPr>
        <w:t xml:space="preserve"> S2-2410245</w:t>
      </w:r>
      <w:r>
        <w:t>.</w:t>
      </w:r>
    </w:p>
    <w:p w14:paraId="15C056A7" w14:textId="77777777" w:rsidR="007615D6" w:rsidRPr="005B25A1" w:rsidRDefault="007615D6" w:rsidP="007615D6">
      <w:pPr>
        <w:keepNext/>
        <w:keepLines/>
        <w:rPr>
          <w:b/>
          <w:bCs/>
        </w:rPr>
      </w:pPr>
      <w:r w:rsidRPr="005B25A1">
        <w:rPr>
          <w:b/>
          <w:bCs/>
        </w:rPr>
        <w:t>Convenor comment:</w:t>
      </w:r>
    </w:p>
    <w:p w14:paraId="0EC8FDFE" w14:textId="77777777" w:rsidR="007615D6" w:rsidRPr="005B25A1" w:rsidRDefault="007615D6" w:rsidP="007615D6">
      <w:pPr>
        <w:keepNext/>
        <w:keepLines/>
      </w:pPr>
      <w:r w:rsidRPr="005B25A1">
        <w:t>Handle.</w:t>
      </w:r>
    </w:p>
    <w:p w14:paraId="4FC4AB06" w14:textId="77777777" w:rsidR="007615D6" w:rsidRPr="005B25A1" w:rsidRDefault="007615D6" w:rsidP="007615D6">
      <w:pPr>
        <w:keepNext/>
        <w:keepLines/>
        <w:rPr>
          <w:b/>
          <w:bCs/>
        </w:rPr>
      </w:pPr>
      <w:r w:rsidRPr="005B25A1">
        <w:rPr>
          <w:b/>
          <w:bCs/>
        </w:rPr>
        <w:t>Parallel discussion:</w:t>
      </w:r>
    </w:p>
    <w:p w14:paraId="5B3DAC83" w14:textId="77777777" w:rsidR="00611A62" w:rsidRDefault="00611A62" w:rsidP="00A120F3">
      <w:pPr>
        <w:keepNext/>
        <w:keepLines/>
      </w:pPr>
      <w:r>
        <w:t xml:space="preserve">The proposed response LS was reviewed. </w:t>
      </w:r>
    </w:p>
    <w:p w14:paraId="65B66C23" w14:textId="77777777" w:rsidR="007615D6" w:rsidRPr="005B25A1" w:rsidRDefault="007615D6" w:rsidP="007615D6">
      <w:pPr>
        <w:keepNext/>
        <w:keepLines/>
        <w:rPr>
          <w:b/>
          <w:bCs/>
        </w:rPr>
      </w:pPr>
      <w:r w:rsidRPr="005B25A1">
        <w:rPr>
          <w:b/>
          <w:bCs/>
        </w:rPr>
        <w:t>Plenary Discussion:</w:t>
      </w:r>
    </w:p>
    <w:p w14:paraId="44B1CE2C" w14:textId="77777777" w:rsidR="00611A62" w:rsidRPr="005B25A1" w:rsidRDefault="00611A62" w:rsidP="00611A62">
      <w:pPr>
        <w:keepNext/>
        <w:keepLines/>
      </w:pPr>
      <w:r>
        <w:t xml:space="preserve">  </w:t>
      </w:r>
      <w:r w:rsidRPr="00380F14">
        <w:rPr>
          <w:color w:val="FF0000"/>
        </w:rPr>
        <w:t>&lt;RETURN - OPEN&gt;</w:t>
      </w:r>
    </w:p>
    <w:p w14:paraId="40F33DF6" w14:textId="4AA654EF" w:rsidR="007615D6" w:rsidRPr="00EB0339" w:rsidRDefault="007615D6" w:rsidP="007615D6">
      <w:r w:rsidRPr="005B25A1">
        <w:rPr>
          <w:b/>
          <w:bCs/>
        </w:rPr>
        <w:t>Status:</w:t>
      </w:r>
      <w:r>
        <w:t xml:space="preserve"> </w:t>
      </w:r>
      <w:r w:rsidR="00611A62" w:rsidRPr="00380F14">
        <w:rPr>
          <w:color w:val="FF0000"/>
        </w:rPr>
        <w:t>OPEN</w:t>
      </w:r>
    </w:p>
    <w:p w14:paraId="4E9CDFE8" w14:textId="77777777" w:rsidR="00E00DA6" w:rsidRDefault="007615D6" w:rsidP="000A3FBD">
      <w:pPr>
        <w:pStyle w:val="NormTop"/>
      </w:pPr>
      <w:r>
        <w:rPr>
          <w:color w:val="0000FF"/>
        </w:rPr>
        <w:t>S2-2410245</w:t>
      </w:r>
      <w:r w:rsidRPr="00D53282">
        <w:t xml:space="preserve"> </w:t>
      </w:r>
      <w:r>
        <w:t>(LS OUT) [DRAFT] Reply LS to request clarification on the potential baseline system architecture of 5G NR Femto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to request clarification on the potential baseline system architecture of 5G NR Femto.</w:t>
      </w:r>
    </w:p>
    <w:p w14:paraId="7346A3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S2-2409566</w:t>
      </w:r>
      <w:r>
        <w:t>.</w:t>
      </w:r>
    </w:p>
    <w:p w14:paraId="77F90FEC" w14:textId="77777777" w:rsidR="007615D6" w:rsidRPr="005B25A1" w:rsidRDefault="007615D6" w:rsidP="007615D6">
      <w:pPr>
        <w:keepNext/>
        <w:keepLines/>
        <w:rPr>
          <w:b/>
          <w:bCs/>
        </w:rPr>
      </w:pPr>
      <w:r w:rsidRPr="005B25A1">
        <w:rPr>
          <w:b/>
          <w:bCs/>
        </w:rPr>
        <w:t>Convenor comment:</w:t>
      </w:r>
    </w:p>
    <w:p w14:paraId="28E4C3E7" w14:textId="77777777" w:rsidR="007615D6" w:rsidRPr="005B25A1" w:rsidRDefault="007615D6" w:rsidP="007615D6">
      <w:pPr>
        <w:keepNext/>
        <w:keepLines/>
      </w:pPr>
      <w:r w:rsidRPr="005B25A1">
        <w:t>Summarize the answer in S2-2409869 and send a single LS Out to SA WG3?</w:t>
      </w:r>
    </w:p>
    <w:p w14:paraId="6B3C2F6F" w14:textId="77777777" w:rsidR="007615D6" w:rsidRPr="005B25A1" w:rsidRDefault="007615D6" w:rsidP="007615D6">
      <w:pPr>
        <w:keepNext/>
        <w:keepLines/>
        <w:rPr>
          <w:b/>
          <w:bCs/>
        </w:rPr>
      </w:pPr>
      <w:r w:rsidRPr="005B25A1">
        <w:rPr>
          <w:b/>
          <w:bCs/>
        </w:rPr>
        <w:t>Parallel discussion:</w:t>
      </w:r>
    </w:p>
    <w:p w14:paraId="7EF4B034" w14:textId="208E5B58" w:rsidR="007615D6" w:rsidRPr="005B25A1" w:rsidRDefault="00611A62" w:rsidP="007615D6">
      <w:pPr>
        <w:keepNext/>
        <w:keepLines/>
      </w:pPr>
      <w:r>
        <w:t xml:space="preserve">Merged into </w:t>
      </w:r>
      <w:r w:rsidRPr="00CE3EC0">
        <w:rPr>
          <w:color w:val="0000FF"/>
        </w:rPr>
        <w:t>S2-2</w:t>
      </w:r>
      <w:r>
        <w:rPr>
          <w:color w:val="0000FF"/>
        </w:rPr>
        <w:t>41</w:t>
      </w:r>
      <w:r w:rsidR="00D11623">
        <w:rPr>
          <w:color w:val="0000FF"/>
        </w:rPr>
        <w:t>0842</w:t>
      </w:r>
      <w:r w:rsidR="00D11623">
        <w:t>.</w:t>
      </w:r>
    </w:p>
    <w:p w14:paraId="06E3E0B7" w14:textId="65F69F9C" w:rsidR="007615D6" w:rsidRPr="00EB0339" w:rsidRDefault="007615D6" w:rsidP="007615D6">
      <w:r w:rsidRPr="005B25A1">
        <w:rPr>
          <w:b/>
          <w:bCs/>
        </w:rPr>
        <w:t>Status:</w:t>
      </w:r>
      <w:r>
        <w:t xml:space="preserve"> </w:t>
      </w:r>
      <w:r w:rsidR="00D11623">
        <w:rPr>
          <w:color w:val="0000FF"/>
        </w:rPr>
        <w:t>Merg</w:t>
      </w:r>
      <w:r>
        <w:rPr>
          <w:color w:val="0000FF"/>
        </w:rPr>
        <w:t>ed</w:t>
      </w:r>
      <w:r>
        <w:t>.</w:t>
      </w:r>
    </w:p>
    <w:p w14:paraId="6F3081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Femto ownership</w:t>
      </w:r>
    </w:p>
    <w:p w14:paraId="32E8E8D5" w14:textId="77777777" w:rsidR="00E00DA6" w:rsidRDefault="007615D6" w:rsidP="000A3FBD">
      <w:pPr>
        <w:pStyle w:val="NormTop"/>
      </w:pPr>
      <w:r>
        <w:rPr>
          <w:color w:val="0000FF"/>
        </w:rPr>
        <w:t>S2-2409604</w:t>
      </w:r>
      <w:r w:rsidRPr="00D53282">
        <w:t xml:space="preserve"> </w:t>
      </w:r>
      <w:r>
        <w:t>(LS IN) LS from SA WG3: LS on Clarification regarding definition of 5G NR femto ownership (Source: SA WG3 (S3-243518))</w:t>
      </w:r>
      <w:r>
        <w:br/>
      </w:r>
      <w:r w:rsidRPr="00D53282">
        <w:rPr>
          <w:b/>
        </w:rPr>
        <w:t>Document for:</w:t>
      </w:r>
      <w:r w:rsidRPr="00D53282">
        <w:t xml:space="preserve"> </w:t>
      </w:r>
      <w:r>
        <w:t>Action</w:t>
      </w:r>
      <w:r>
        <w:br/>
      </w:r>
      <w:r w:rsidRPr="00D53282">
        <w:rPr>
          <w:b/>
        </w:rPr>
        <w:t>Abstract:</w:t>
      </w:r>
      <w:r w:rsidRPr="00D53282">
        <w:t xml:space="preserve"> </w:t>
      </w:r>
      <w:r>
        <w:br/>
        <w:t>SA WG3 is studying the security aspects of 5G NR Femto as part of TR 33.745. In SA WG2 TR 23.700-45, following NOTE is observed. NOTE 1: Ownership of the 5G NR Femto (or CAG or both) concept and a mechanism will be defined in coordination with SA WG3. As per TS 33.320, Hosting party: The party hosting the H(e)NB and having a contract with the PLMN operator. SA WG3 considers that hosting party terminology should be inherited in 5G, and 5G NR Femto owner should be considered same as hosting party. Also, we recommend using hosting party as the terminology for normative work in 5G SA WG2 as well as SA WG3. SA WG3 requests SA WG2 to take above inputs and provide feedback if any. Action: SA WG3 kindly asks SA WG2 to take the above information into account and provide feedback if any.</w:t>
      </w:r>
    </w:p>
    <w:p w14:paraId="2C38FED5"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S2-2409869</w:t>
      </w:r>
      <w:r>
        <w:t>.</w:t>
      </w:r>
    </w:p>
    <w:p w14:paraId="219507D9" w14:textId="77777777" w:rsidR="007615D6" w:rsidRPr="005B25A1" w:rsidRDefault="007615D6" w:rsidP="007615D6">
      <w:pPr>
        <w:keepNext/>
        <w:keepLines/>
        <w:rPr>
          <w:b/>
          <w:bCs/>
        </w:rPr>
      </w:pPr>
      <w:r w:rsidRPr="005B25A1">
        <w:rPr>
          <w:b/>
          <w:bCs/>
        </w:rPr>
        <w:t>Parallel discussion:</w:t>
      </w:r>
    </w:p>
    <w:p w14:paraId="2C227B41" w14:textId="77777777" w:rsidR="00D11623" w:rsidRDefault="00611A62" w:rsidP="00A120F3">
      <w:pPr>
        <w:keepNext/>
        <w:keepLines/>
      </w:pPr>
      <w:r>
        <w:t xml:space="preserve">The </w:t>
      </w:r>
      <w:r>
        <w:t xml:space="preserve">related discussion papers and </w:t>
      </w:r>
      <w:r>
        <w:t>proposed response LS w</w:t>
      </w:r>
      <w:r>
        <w:t>ere</w:t>
      </w:r>
      <w:r>
        <w:t xml:space="preserve"> reviewed. </w:t>
      </w:r>
    </w:p>
    <w:p w14:paraId="35DFF10B" w14:textId="77777777" w:rsidR="00D11623" w:rsidRPr="005B25A1" w:rsidRDefault="00D11623" w:rsidP="00D11623">
      <w:pPr>
        <w:keepNext/>
        <w:keepLines/>
        <w:rPr>
          <w:b/>
          <w:bCs/>
        </w:rPr>
      </w:pPr>
      <w:r w:rsidRPr="005B25A1">
        <w:rPr>
          <w:b/>
          <w:bCs/>
        </w:rPr>
        <w:t>Plenary Discussion:</w:t>
      </w:r>
    </w:p>
    <w:p w14:paraId="46EBC8D3" w14:textId="41DF3299" w:rsidR="00611A62" w:rsidRDefault="00D11623" w:rsidP="00611A62">
      <w:pPr>
        <w:keepNext/>
        <w:keepLines/>
      </w:pPr>
      <w:r>
        <w:t xml:space="preserve">  </w:t>
      </w:r>
      <w:r w:rsidRPr="00380F14">
        <w:rPr>
          <w:color w:val="FF0000"/>
        </w:rPr>
        <w:t>&lt;RETURN - OPEN&gt;</w:t>
      </w:r>
    </w:p>
    <w:p w14:paraId="58C1E3EA" w14:textId="1C0561B8" w:rsidR="00D11623" w:rsidRPr="00EB0339" w:rsidRDefault="00D11623" w:rsidP="00D11623">
      <w:r w:rsidRPr="005B25A1">
        <w:rPr>
          <w:b/>
          <w:bCs/>
        </w:rPr>
        <w:t>Status:</w:t>
      </w:r>
      <w:r>
        <w:t xml:space="preserve"> </w:t>
      </w:r>
      <w:r w:rsidRPr="00380F14">
        <w:rPr>
          <w:color w:val="FF0000"/>
        </w:rPr>
        <w:t>OPEN</w:t>
      </w:r>
    </w:p>
    <w:p w14:paraId="6545D105" w14:textId="77777777" w:rsidR="00611A62" w:rsidRDefault="00611A62" w:rsidP="00611A62">
      <w:pPr>
        <w:pStyle w:val="NormTop"/>
      </w:pPr>
      <w:r>
        <w:rPr>
          <w:color w:val="0000FF"/>
        </w:rPr>
        <w:t>S2-2409868</w:t>
      </w:r>
      <w:r w:rsidRPr="00D53282">
        <w:t xml:space="preserve"> </w:t>
      </w:r>
      <w:r>
        <w:t>(DISCUSSION) Discussion on clarification regarding definition of 5G NR femto ownership. (Source: LG Electronics, NTT DOCOMO)</w:t>
      </w:r>
      <w:r>
        <w:br/>
      </w:r>
      <w:r w:rsidRPr="00D53282">
        <w:rPr>
          <w:b/>
        </w:rPr>
        <w:t>Document for:</w:t>
      </w:r>
      <w:r w:rsidRPr="00D53282">
        <w:t xml:space="preserve"> </w:t>
      </w:r>
      <w:r>
        <w:t>Discussion</w:t>
      </w:r>
      <w:r>
        <w:br/>
      </w:r>
      <w:r w:rsidRPr="00D53282">
        <w:rPr>
          <w:b/>
        </w:rPr>
        <w:t>Abstract:</w:t>
      </w:r>
      <w:r w:rsidRPr="00D53282">
        <w:t xml:space="preserve"> </w:t>
      </w:r>
      <w:r>
        <w:br/>
        <w:t>This paper discusses the LS from SA WG3 on Clarification regarding definition of 5G NR femto ownership.</w:t>
      </w:r>
    </w:p>
    <w:p w14:paraId="4270A2C1" w14:textId="77777777" w:rsidR="00611A62" w:rsidRPr="005B25A1" w:rsidRDefault="00611A62" w:rsidP="00611A62">
      <w:pPr>
        <w:keepNext/>
        <w:keepLines/>
        <w:rPr>
          <w:b/>
          <w:bCs/>
        </w:rPr>
      </w:pPr>
      <w:r w:rsidRPr="005B25A1">
        <w:rPr>
          <w:b/>
          <w:bCs/>
        </w:rPr>
        <w:t>Convenor comment:</w:t>
      </w:r>
    </w:p>
    <w:p w14:paraId="76209C34" w14:textId="77777777" w:rsidR="00611A62" w:rsidRPr="005B25A1" w:rsidRDefault="00611A62" w:rsidP="00611A62">
      <w:pPr>
        <w:keepNext/>
        <w:keepLines/>
      </w:pPr>
      <w:r w:rsidRPr="005B25A1">
        <w:t>Handle.</w:t>
      </w:r>
    </w:p>
    <w:p w14:paraId="5C156BC7" w14:textId="77777777" w:rsidR="00611A62" w:rsidRPr="005B25A1" w:rsidRDefault="00611A62" w:rsidP="00611A62">
      <w:pPr>
        <w:keepNext/>
        <w:keepLines/>
        <w:rPr>
          <w:b/>
          <w:bCs/>
        </w:rPr>
      </w:pPr>
      <w:r w:rsidRPr="005B25A1">
        <w:rPr>
          <w:b/>
          <w:bCs/>
        </w:rPr>
        <w:t>Parallel discussion:</w:t>
      </w:r>
    </w:p>
    <w:p w14:paraId="51FE1BD3" w14:textId="77777777" w:rsidR="00D11623" w:rsidRDefault="00611A62" w:rsidP="00D11623">
      <w:pPr>
        <w:keepNext/>
        <w:keepLines/>
      </w:pPr>
      <w:r>
        <w:t xml:space="preserve">The alternative discussion paper from Nokia was reviewed. </w:t>
      </w:r>
      <w:r w:rsidR="00D11623" w:rsidRPr="00D11623">
        <w:t xml:space="preserve">This was then </w:t>
      </w:r>
      <w:r w:rsidR="00D11623" w:rsidRPr="00C3284B">
        <w:rPr>
          <w:color w:val="0000FF"/>
        </w:rPr>
        <w:t>noted</w:t>
      </w:r>
      <w:r w:rsidR="00D11623" w:rsidRPr="00D11623">
        <w:t xml:space="preserve"> in parallel session.</w:t>
      </w:r>
    </w:p>
    <w:p w14:paraId="1C7E3D74" w14:textId="77777777" w:rsidR="00D11623" w:rsidRPr="00EB0339" w:rsidRDefault="00D11623" w:rsidP="00D11623">
      <w:r w:rsidRPr="005B25A1">
        <w:rPr>
          <w:b/>
          <w:bCs/>
        </w:rPr>
        <w:t>Status:</w:t>
      </w:r>
      <w:r>
        <w:t xml:space="preserve"> </w:t>
      </w:r>
      <w:r>
        <w:rPr>
          <w:color w:val="0000FF"/>
        </w:rPr>
        <w:t>Noted</w:t>
      </w:r>
      <w:r>
        <w:t>.</w:t>
      </w:r>
    </w:p>
    <w:p w14:paraId="61EAACE7" w14:textId="77777777" w:rsidR="00611A62" w:rsidRDefault="00611A62" w:rsidP="00611A62">
      <w:pPr>
        <w:pStyle w:val="NormTop"/>
      </w:pPr>
      <w:r>
        <w:rPr>
          <w:color w:val="0000FF"/>
        </w:rPr>
        <w:t>S2-2410560</w:t>
      </w:r>
      <w:r w:rsidRPr="00D53282">
        <w:t xml:space="preserve"> </w:t>
      </w:r>
      <w:r>
        <w:t>(DISCUSSION) Discussions on 5G Femto terminology and common aspects with PNI-NPN.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way forward on the 5G Femto terminology used in various WGs and enabling features defined for 5G Femto to PNI-NPN.</w:t>
      </w:r>
    </w:p>
    <w:p w14:paraId="02F80A9D" w14:textId="77777777" w:rsidR="00611A62" w:rsidRPr="005B25A1" w:rsidRDefault="00611A62" w:rsidP="00611A62">
      <w:pPr>
        <w:keepNext/>
        <w:keepLines/>
        <w:rPr>
          <w:b/>
          <w:bCs/>
        </w:rPr>
      </w:pPr>
      <w:r w:rsidRPr="005B25A1">
        <w:rPr>
          <w:b/>
          <w:bCs/>
        </w:rPr>
        <w:t>Convenor comment:</w:t>
      </w:r>
    </w:p>
    <w:p w14:paraId="00BBE3B5" w14:textId="77777777" w:rsidR="00611A62" w:rsidRPr="005B25A1" w:rsidRDefault="00611A62" w:rsidP="00611A62">
      <w:pPr>
        <w:keepNext/>
        <w:keepLines/>
      </w:pPr>
      <w:r w:rsidRPr="005B25A1">
        <w:t>Handle.</w:t>
      </w:r>
    </w:p>
    <w:p w14:paraId="431B52D9" w14:textId="77777777" w:rsidR="00611A62" w:rsidRPr="005B25A1" w:rsidRDefault="00611A62" w:rsidP="00611A62">
      <w:pPr>
        <w:keepNext/>
        <w:keepLines/>
        <w:rPr>
          <w:b/>
          <w:bCs/>
        </w:rPr>
      </w:pPr>
      <w:r w:rsidRPr="005B25A1">
        <w:rPr>
          <w:b/>
          <w:bCs/>
        </w:rPr>
        <w:t>Parallel discussion:</w:t>
      </w:r>
    </w:p>
    <w:p w14:paraId="7335BCC3" w14:textId="21147D20" w:rsidR="00D11623" w:rsidRDefault="00D11623" w:rsidP="00D11623">
      <w:pPr>
        <w:keepNext/>
        <w:keepLines/>
      </w:pPr>
      <w:r w:rsidRPr="00D11623">
        <w:t xml:space="preserve">This was </w:t>
      </w:r>
      <w:r w:rsidRPr="00C3284B">
        <w:rPr>
          <w:color w:val="0000FF"/>
        </w:rPr>
        <w:t>noted</w:t>
      </w:r>
      <w:r w:rsidRPr="00D11623">
        <w:t xml:space="preserve"> in parallel session.</w:t>
      </w:r>
    </w:p>
    <w:p w14:paraId="6F977947" w14:textId="77777777" w:rsidR="00D11623" w:rsidRPr="00EB0339" w:rsidRDefault="00D11623" w:rsidP="00D11623">
      <w:r w:rsidRPr="005B25A1">
        <w:rPr>
          <w:b/>
          <w:bCs/>
        </w:rPr>
        <w:t>Status:</w:t>
      </w:r>
      <w:r>
        <w:t xml:space="preserve"> </w:t>
      </w:r>
      <w:r>
        <w:rPr>
          <w:color w:val="0000FF"/>
        </w:rPr>
        <w:t>Noted</w:t>
      </w:r>
      <w:r>
        <w:t>.</w:t>
      </w:r>
    </w:p>
    <w:p w14:paraId="06AAB510" w14:textId="77777777" w:rsidR="00E00DA6" w:rsidRDefault="007615D6" w:rsidP="000A3FBD">
      <w:pPr>
        <w:pStyle w:val="NormTop"/>
      </w:pPr>
      <w:r>
        <w:rPr>
          <w:color w:val="0000FF"/>
        </w:rPr>
        <w:lastRenderedPageBreak/>
        <w:t>S2-2409869</w:t>
      </w:r>
      <w:r w:rsidRPr="00D53282">
        <w:t xml:space="preserve"> </w:t>
      </w:r>
      <w:r>
        <w:t>(LS OUT) [DRAFT] Reply LS on Clarification regarding definition of 5G NR femto ownership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regarding definition of 5G NR femto ownership.</w:t>
      </w:r>
    </w:p>
    <w:p w14:paraId="5DF0D9C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S2-2409604</w:t>
      </w:r>
      <w:r>
        <w:t>.</w:t>
      </w:r>
    </w:p>
    <w:p w14:paraId="7BDEFB75" w14:textId="77777777" w:rsidR="007615D6" w:rsidRPr="005B25A1" w:rsidRDefault="007615D6" w:rsidP="007615D6">
      <w:pPr>
        <w:keepNext/>
        <w:keepLines/>
        <w:rPr>
          <w:b/>
          <w:bCs/>
        </w:rPr>
      </w:pPr>
      <w:r w:rsidRPr="005B25A1">
        <w:rPr>
          <w:b/>
          <w:bCs/>
        </w:rPr>
        <w:t>Parallel discussion:</w:t>
      </w:r>
    </w:p>
    <w:p w14:paraId="3461ADBE" w14:textId="0EBD2D21" w:rsidR="007615D6" w:rsidRPr="005B25A1" w:rsidRDefault="00D11623" w:rsidP="007615D6">
      <w:pPr>
        <w:keepNext/>
        <w:keepLines/>
      </w:pPr>
      <w:r>
        <w:t xml:space="preserve">This was left for off-line discussion and revised to </w:t>
      </w:r>
      <w:r w:rsidRPr="00CE3EC0">
        <w:rPr>
          <w:color w:val="0000FF"/>
        </w:rPr>
        <w:t>S2-2</w:t>
      </w:r>
      <w:r>
        <w:rPr>
          <w:color w:val="0000FF"/>
        </w:rPr>
        <w:t>410842</w:t>
      </w:r>
      <w:r>
        <w:t>.</w:t>
      </w:r>
      <w:r w:rsidRPr="00375008">
        <w:t xml:space="preserve"> </w:t>
      </w:r>
    </w:p>
    <w:p w14:paraId="22531DC7" w14:textId="77777777" w:rsidR="007615D6" w:rsidRPr="005B25A1" w:rsidRDefault="007615D6" w:rsidP="007615D6">
      <w:pPr>
        <w:keepNext/>
        <w:keepLines/>
        <w:rPr>
          <w:b/>
          <w:bCs/>
        </w:rPr>
      </w:pPr>
      <w:r w:rsidRPr="005B25A1">
        <w:rPr>
          <w:b/>
          <w:bCs/>
        </w:rPr>
        <w:t>Plenary Discussion:</w:t>
      </w:r>
    </w:p>
    <w:p w14:paraId="69AA2745" w14:textId="12D8A6F4" w:rsidR="007615D6" w:rsidRPr="005B25A1" w:rsidRDefault="00D11623" w:rsidP="007615D6">
      <w:pPr>
        <w:keepNext/>
        <w:keepLines/>
      </w:pPr>
      <w:r>
        <w:t xml:space="preserve">  </w:t>
      </w:r>
      <w:r w:rsidRPr="00380F14">
        <w:rPr>
          <w:color w:val="FF0000"/>
        </w:rPr>
        <w:t>&lt;RETURN - OPEN&gt;</w:t>
      </w:r>
    </w:p>
    <w:p w14:paraId="3FB162F3" w14:textId="3AC04573" w:rsidR="007615D6" w:rsidRPr="00EB0339" w:rsidRDefault="007615D6" w:rsidP="007615D6">
      <w:r w:rsidRPr="005B25A1">
        <w:rPr>
          <w:b/>
          <w:bCs/>
        </w:rPr>
        <w:t>Status:</w:t>
      </w:r>
      <w:r>
        <w:t xml:space="preserve"> </w:t>
      </w:r>
      <w:r w:rsidR="00D11623" w:rsidRPr="00380F14">
        <w:rPr>
          <w:color w:val="FF0000"/>
        </w:rPr>
        <w:t>OPEN</w:t>
      </w:r>
    </w:p>
    <w:p w14:paraId="5097E104" w14:textId="77777777" w:rsidR="00E00DA6" w:rsidRDefault="007615D6" w:rsidP="000A3FBD">
      <w:pPr>
        <w:pStyle w:val="NormTop"/>
      </w:pPr>
      <w:r>
        <w:rPr>
          <w:color w:val="0000FF"/>
        </w:rPr>
        <w:t>S2-2409870</w:t>
      </w:r>
      <w:r w:rsidRPr="00D53282">
        <w:t xml:space="preserve"> </w:t>
      </w:r>
      <w:r>
        <w:t>(CR) 23.501 CR5666 (Rel-19, 'F'): 5G Femto Hosting Party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3.1 - Define '5G Femto Hosting Party'  5.50.1 and  5.50.3 - Replace 'CAG owner' with '5G Femto Hosting Party'.</w:t>
      </w:r>
    </w:p>
    <w:p w14:paraId="6DA02679" w14:textId="77777777" w:rsidR="007615D6" w:rsidRPr="005B25A1" w:rsidRDefault="007615D6" w:rsidP="007615D6">
      <w:pPr>
        <w:keepNext/>
        <w:keepLines/>
        <w:rPr>
          <w:b/>
          <w:bCs/>
        </w:rPr>
      </w:pPr>
      <w:r w:rsidRPr="005B25A1">
        <w:rPr>
          <w:b/>
          <w:bCs/>
        </w:rPr>
        <w:t>Parallel discussion:</w:t>
      </w:r>
    </w:p>
    <w:p w14:paraId="33F0EFDC" w14:textId="75E47D6B" w:rsidR="007615D6" w:rsidRPr="005B25A1" w:rsidRDefault="005F32B5" w:rsidP="007615D6">
      <w:pPr>
        <w:keepNext/>
        <w:keepLines/>
      </w:pPr>
      <w:r>
        <w:t xml:space="preserve">This was </w:t>
      </w:r>
      <w:r w:rsidRPr="00C3284B">
        <w:rPr>
          <w:color w:val="0000FF"/>
        </w:rPr>
        <w:t>noted</w:t>
      </w:r>
      <w:r>
        <w:t xml:space="preserve"> in parallel session.</w:t>
      </w:r>
    </w:p>
    <w:p w14:paraId="54621D7B" w14:textId="59AC6A81" w:rsidR="007615D6" w:rsidRPr="00EB0339" w:rsidRDefault="007615D6" w:rsidP="007615D6">
      <w:r w:rsidRPr="005B25A1">
        <w:rPr>
          <w:b/>
          <w:bCs/>
        </w:rPr>
        <w:t>Status:</w:t>
      </w:r>
      <w:r>
        <w:t xml:space="preserve"> </w:t>
      </w:r>
      <w:r>
        <w:rPr>
          <w:color w:val="0000FF"/>
        </w:rPr>
        <w:t>Noted</w:t>
      </w:r>
      <w:r>
        <w:t>.</w:t>
      </w:r>
    </w:p>
    <w:p w14:paraId="5311D1E5" w14:textId="77777777" w:rsidR="00E00DA6" w:rsidRDefault="007615D6" w:rsidP="000A3FBD">
      <w:pPr>
        <w:pStyle w:val="NormTop"/>
      </w:pPr>
      <w:r>
        <w:rPr>
          <w:color w:val="0000FF"/>
        </w:rPr>
        <w:t>S2-2409871</w:t>
      </w:r>
      <w:r w:rsidRPr="00D53282">
        <w:t xml:space="preserve"> </w:t>
      </w:r>
      <w:r>
        <w:t>(CR) 23.502 CR5033 (Rel-19, 'F'): 5G Femto Hosting Party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4.15.6.3h - Replace '5G Femto CAG owner' with '5G Femto Hosting Party'.</w:t>
      </w:r>
    </w:p>
    <w:p w14:paraId="6DAE32B4" w14:textId="77777777" w:rsidR="007615D6" w:rsidRPr="005B25A1" w:rsidRDefault="007615D6" w:rsidP="007615D6">
      <w:pPr>
        <w:keepNext/>
        <w:keepLines/>
        <w:rPr>
          <w:b/>
          <w:bCs/>
        </w:rPr>
      </w:pPr>
      <w:r w:rsidRPr="005B25A1">
        <w:rPr>
          <w:b/>
          <w:bCs/>
        </w:rPr>
        <w:t>Parallel discussion:</w:t>
      </w:r>
    </w:p>
    <w:p w14:paraId="63AA02D9" w14:textId="77777777" w:rsidR="00D11623" w:rsidRPr="005B25A1" w:rsidRDefault="00D11623" w:rsidP="00D11623">
      <w:pPr>
        <w:keepNext/>
        <w:keepLines/>
      </w:pPr>
      <w:r>
        <w:t xml:space="preserve">This was </w:t>
      </w:r>
      <w:r w:rsidRPr="00C3284B">
        <w:rPr>
          <w:color w:val="0000FF"/>
        </w:rPr>
        <w:t>noted</w:t>
      </w:r>
      <w:r>
        <w:t xml:space="preserve"> in parallel session.</w:t>
      </w:r>
    </w:p>
    <w:p w14:paraId="0C3C3645" w14:textId="77777777" w:rsidR="00D11623" w:rsidRPr="00EB0339" w:rsidRDefault="00D11623" w:rsidP="00D11623">
      <w:r w:rsidRPr="005B25A1">
        <w:rPr>
          <w:b/>
          <w:bCs/>
        </w:rPr>
        <w:t>Status:</w:t>
      </w:r>
      <w:r>
        <w:t xml:space="preserve"> </w:t>
      </w:r>
      <w:r>
        <w:rPr>
          <w:color w:val="0000FF"/>
        </w:rPr>
        <w:t>Noted</w:t>
      </w:r>
      <w:r>
        <w:t>.</w:t>
      </w:r>
    </w:p>
    <w:p w14:paraId="53717F40" w14:textId="77777777" w:rsidR="00E00DA6" w:rsidRDefault="007615D6" w:rsidP="000A3FBD">
      <w:pPr>
        <w:pStyle w:val="NormTop"/>
      </w:pPr>
      <w:r>
        <w:rPr>
          <w:color w:val="0000FF"/>
        </w:rPr>
        <w:t>S2-2409872</w:t>
      </w:r>
      <w:r w:rsidRPr="00D53282">
        <w:t xml:space="preserve"> </w:t>
      </w:r>
      <w:r>
        <w:t>(CR) 23.501 CR5667 (Rel-19, 'F'): 5G Femto Hosting Party acting as a CAG owner (Source: LG Electronics, NTT DOCOMO)</w:t>
      </w:r>
      <w:r>
        <w:br/>
      </w:r>
      <w:r w:rsidRPr="00D53282">
        <w:rPr>
          <w:b/>
        </w:rPr>
        <w:t>Document for:</w:t>
      </w:r>
      <w:r w:rsidRPr="00D53282">
        <w:t xml:space="preserve"> </w:t>
      </w:r>
      <w:r>
        <w:t>Approval</w:t>
      </w:r>
      <w:r>
        <w:br/>
      </w:r>
      <w:r w:rsidRPr="00D53282">
        <w:rPr>
          <w:b/>
        </w:rPr>
        <w:t>Abstract:</w:t>
      </w:r>
      <w:r w:rsidRPr="00D53282">
        <w:t xml:space="preserve"> </w:t>
      </w:r>
      <w:r>
        <w:br/>
        <w:t>Summary of change:  3.1 - Define '5G Femto Hosting Party'.  5.50.1 - Describe that a 5G Femto Hosting Party can play the role of a CAG owner.</w:t>
      </w:r>
    </w:p>
    <w:p w14:paraId="442B9A88" w14:textId="77777777" w:rsidR="007615D6" w:rsidRPr="005B25A1" w:rsidRDefault="007615D6" w:rsidP="007615D6">
      <w:pPr>
        <w:keepNext/>
        <w:keepLines/>
        <w:rPr>
          <w:b/>
          <w:bCs/>
        </w:rPr>
      </w:pPr>
      <w:r w:rsidRPr="005B25A1">
        <w:rPr>
          <w:b/>
          <w:bCs/>
        </w:rPr>
        <w:t>Parallel discussion:</w:t>
      </w:r>
    </w:p>
    <w:p w14:paraId="57D43CE7" w14:textId="69667B5E" w:rsidR="007615D6" w:rsidRPr="005B25A1" w:rsidRDefault="005F32B5" w:rsidP="007615D6">
      <w:pPr>
        <w:keepNext/>
        <w:keepLines/>
      </w:pPr>
      <w:r>
        <w:t xml:space="preserve">Some clarifications were needed. This was left for off-line discussion and revised to </w:t>
      </w:r>
      <w:r w:rsidRPr="00CE3EC0">
        <w:rPr>
          <w:color w:val="0000FF"/>
        </w:rPr>
        <w:t>S2-2</w:t>
      </w:r>
      <w:r>
        <w:rPr>
          <w:color w:val="0000FF"/>
        </w:rPr>
        <w:t>410841</w:t>
      </w:r>
      <w:r>
        <w:t>.</w:t>
      </w:r>
      <w:r w:rsidRPr="00375008">
        <w:t xml:space="preserve"> </w:t>
      </w:r>
    </w:p>
    <w:p w14:paraId="04316089" w14:textId="77777777" w:rsidR="007615D6" w:rsidRPr="005B25A1" w:rsidRDefault="007615D6" w:rsidP="007615D6">
      <w:pPr>
        <w:keepNext/>
        <w:keepLines/>
        <w:rPr>
          <w:b/>
          <w:bCs/>
        </w:rPr>
      </w:pPr>
      <w:r w:rsidRPr="005B25A1">
        <w:rPr>
          <w:b/>
          <w:bCs/>
        </w:rPr>
        <w:t>Plenary Discussion:</w:t>
      </w:r>
    </w:p>
    <w:p w14:paraId="7551097C" w14:textId="311181A2" w:rsidR="007615D6" w:rsidRPr="005B25A1" w:rsidRDefault="005F32B5" w:rsidP="007615D6">
      <w:pPr>
        <w:keepNext/>
        <w:keepLines/>
      </w:pPr>
      <w:r>
        <w:t xml:space="preserve">  </w:t>
      </w:r>
      <w:r w:rsidRPr="00380F14">
        <w:rPr>
          <w:color w:val="FF0000"/>
        </w:rPr>
        <w:t>&lt;RETURN - OPEN&gt;</w:t>
      </w:r>
    </w:p>
    <w:p w14:paraId="40E5D036" w14:textId="79CE5848" w:rsidR="007615D6" w:rsidRPr="00EB0339" w:rsidRDefault="007615D6" w:rsidP="007615D6">
      <w:r w:rsidRPr="005B25A1">
        <w:rPr>
          <w:b/>
          <w:bCs/>
        </w:rPr>
        <w:t>Status:</w:t>
      </w:r>
      <w:r>
        <w:t xml:space="preserve"> </w:t>
      </w:r>
      <w:r w:rsidR="005F32B5" w:rsidRPr="00380F14">
        <w:rPr>
          <w:color w:val="FF0000"/>
        </w:rPr>
        <w:t>OPEN</w:t>
      </w:r>
    </w:p>
    <w:p w14:paraId="7BFFD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Terminology</w:t>
      </w:r>
    </w:p>
    <w:p w14:paraId="058ECECD" w14:textId="77777777" w:rsidR="00D11623" w:rsidRDefault="00D11623" w:rsidP="00D11623">
      <w:pPr>
        <w:pStyle w:val="NormTop"/>
      </w:pPr>
      <w:r>
        <w:rPr>
          <w:color w:val="0000FF"/>
        </w:rPr>
        <w:t>S2-2410565</w:t>
      </w:r>
      <w:r w:rsidRPr="00D53282">
        <w:t xml:space="preserve"> </w:t>
      </w:r>
      <w:r>
        <w:t>(CR) 23.501 CR5809 (Rel-19, 'F'): Terminology alignment for 5G_Femto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'5G Femto' is replaced with 'NR Femto'. Defines 'CAG Hosting Party' and uses the term 'CAG Hosting Party' instead of '5G Femto Owner'. Replace '5G Femto information provisioning' with 'CAG information provisioning'.</w:t>
      </w:r>
    </w:p>
    <w:p w14:paraId="52A039B5" w14:textId="77777777" w:rsidR="00D11623" w:rsidRPr="005B25A1" w:rsidRDefault="00D11623" w:rsidP="00D11623">
      <w:pPr>
        <w:keepNext/>
        <w:keepLines/>
        <w:rPr>
          <w:b/>
          <w:bCs/>
        </w:rPr>
      </w:pPr>
      <w:r w:rsidRPr="005B25A1">
        <w:rPr>
          <w:b/>
          <w:bCs/>
        </w:rPr>
        <w:t>Convenor comment:</w:t>
      </w:r>
    </w:p>
    <w:p w14:paraId="67D2A72C" w14:textId="77777777" w:rsidR="00D11623" w:rsidRPr="005B25A1" w:rsidRDefault="00D11623" w:rsidP="00D11623">
      <w:pPr>
        <w:keepNext/>
        <w:keepLines/>
      </w:pPr>
      <w:r w:rsidRPr="005B25A1">
        <w:t>Only focus on terminology changes.</w:t>
      </w:r>
    </w:p>
    <w:p w14:paraId="17643BB2" w14:textId="77777777" w:rsidR="00D11623" w:rsidRPr="005B25A1" w:rsidRDefault="00D11623" w:rsidP="00D11623">
      <w:pPr>
        <w:keepNext/>
        <w:keepLines/>
        <w:rPr>
          <w:b/>
          <w:bCs/>
        </w:rPr>
      </w:pPr>
      <w:r w:rsidRPr="005B25A1">
        <w:rPr>
          <w:b/>
          <w:bCs/>
        </w:rPr>
        <w:t>Parallel discussion:</w:t>
      </w:r>
    </w:p>
    <w:p w14:paraId="7B52E70A" w14:textId="2B5E4A15" w:rsidR="00D11623" w:rsidRPr="005B25A1" w:rsidRDefault="00D11623" w:rsidP="00D11623">
      <w:pPr>
        <w:keepNext/>
        <w:keepLines/>
      </w:pPr>
      <w:r>
        <w:t xml:space="preserve">It was commented that CAG can be connected to 5G and NR could be connected to </w:t>
      </w:r>
      <w:r w:rsidR="001A5BF5">
        <w:t>EPC, so it should be clarified that this is for 5G</w:t>
      </w:r>
      <w:r>
        <w:t xml:space="preserve">. </w:t>
      </w:r>
      <w:r w:rsidR="001A5BF5">
        <w:t xml:space="preserve">This was left for off-line discussion and revised to </w:t>
      </w:r>
      <w:r w:rsidR="001A5BF5" w:rsidRPr="00CE3EC0">
        <w:rPr>
          <w:color w:val="0000FF"/>
        </w:rPr>
        <w:t>S2-2</w:t>
      </w:r>
      <w:r w:rsidR="001A5BF5">
        <w:rPr>
          <w:color w:val="0000FF"/>
        </w:rPr>
        <w:t>410843</w:t>
      </w:r>
      <w:r w:rsidR="001A5BF5">
        <w:t>.</w:t>
      </w:r>
      <w:r w:rsidR="001A5BF5" w:rsidRPr="00375008">
        <w:t xml:space="preserve"> </w:t>
      </w:r>
    </w:p>
    <w:p w14:paraId="3676607F" w14:textId="77777777" w:rsidR="00D11623" w:rsidRPr="005B25A1" w:rsidRDefault="00D11623" w:rsidP="00D11623">
      <w:pPr>
        <w:keepNext/>
        <w:keepLines/>
        <w:rPr>
          <w:b/>
          <w:bCs/>
        </w:rPr>
      </w:pPr>
      <w:r w:rsidRPr="005B25A1">
        <w:rPr>
          <w:b/>
          <w:bCs/>
        </w:rPr>
        <w:t>Plenary Discussion:</w:t>
      </w:r>
    </w:p>
    <w:p w14:paraId="2672813F" w14:textId="77777777" w:rsidR="001A5BF5" w:rsidRPr="005B25A1" w:rsidRDefault="001A5BF5" w:rsidP="001A5BF5">
      <w:pPr>
        <w:keepNext/>
        <w:keepLines/>
      </w:pPr>
      <w:r>
        <w:t xml:space="preserve">  </w:t>
      </w:r>
      <w:r w:rsidRPr="00380F14">
        <w:rPr>
          <w:color w:val="FF0000"/>
        </w:rPr>
        <w:t>&lt;RETURN - OPEN&gt;</w:t>
      </w:r>
    </w:p>
    <w:p w14:paraId="11D526FB" w14:textId="77777777" w:rsidR="001A5BF5" w:rsidRPr="00EB0339" w:rsidRDefault="001A5BF5" w:rsidP="001A5BF5">
      <w:r w:rsidRPr="005B25A1">
        <w:rPr>
          <w:b/>
          <w:bCs/>
        </w:rPr>
        <w:t>Status:</w:t>
      </w:r>
      <w:r>
        <w:t xml:space="preserve"> </w:t>
      </w:r>
      <w:r w:rsidRPr="00380F14">
        <w:rPr>
          <w:color w:val="FF0000"/>
        </w:rPr>
        <w:t>OPEN</w:t>
      </w:r>
    </w:p>
    <w:p w14:paraId="21823D0A" w14:textId="77777777" w:rsidR="00E00DA6" w:rsidRDefault="007615D6" w:rsidP="000A3FBD">
      <w:pPr>
        <w:pStyle w:val="NormTop"/>
      </w:pPr>
      <w:r>
        <w:rPr>
          <w:color w:val="0000FF"/>
        </w:rPr>
        <w:t>S2-2410026</w:t>
      </w:r>
      <w:r w:rsidRPr="00D53282">
        <w:t xml:space="preserve"> </w:t>
      </w:r>
      <w:r>
        <w:t>(CR) 23.502 CR5049 (Rel-19, 'F'): NR Femto teminology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Updates the 5G Femto terminology to NR Femto in following clauses: -4.15.6.2 -4.15.6.3h -5.2.3.6.1 and 5.2.3.6.2 -6.2.6.4.2.</w:t>
      </w:r>
    </w:p>
    <w:p w14:paraId="1C6C639B" w14:textId="77777777" w:rsidR="007615D6" w:rsidRPr="005B25A1" w:rsidRDefault="007615D6" w:rsidP="007615D6">
      <w:pPr>
        <w:keepNext/>
        <w:keepLines/>
        <w:rPr>
          <w:b/>
          <w:bCs/>
        </w:rPr>
      </w:pPr>
      <w:r w:rsidRPr="005B25A1">
        <w:rPr>
          <w:b/>
          <w:bCs/>
        </w:rPr>
        <w:t>Convenor comment:</w:t>
      </w:r>
    </w:p>
    <w:p w14:paraId="0535E2EA" w14:textId="77777777" w:rsidR="007615D6" w:rsidRPr="005B25A1" w:rsidRDefault="007615D6" w:rsidP="007615D6">
      <w:pPr>
        <w:keepNext/>
        <w:keepLines/>
      </w:pPr>
      <w:r w:rsidRPr="005B25A1">
        <w:t>Handle.</w:t>
      </w:r>
    </w:p>
    <w:p w14:paraId="7F4EE7EC" w14:textId="77777777" w:rsidR="007615D6" w:rsidRPr="005B25A1" w:rsidRDefault="007615D6" w:rsidP="007615D6">
      <w:pPr>
        <w:keepNext/>
        <w:keepLines/>
        <w:rPr>
          <w:b/>
          <w:bCs/>
        </w:rPr>
      </w:pPr>
      <w:r w:rsidRPr="005B25A1">
        <w:rPr>
          <w:b/>
          <w:bCs/>
        </w:rPr>
        <w:t>Parallel discussion:</w:t>
      </w:r>
    </w:p>
    <w:p w14:paraId="11243C6D" w14:textId="6205ABAE" w:rsidR="007615D6" w:rsidRPr="005B25A1" w:rsidRDefault="001A5BF5" w:rsidP="007615D6">
      <w:pPr>
        <w:keepNext/>
        <w:keepLines/>
      </w:pPr>
      <w:r>
        <w:t xml:space="preserve">This needed to be aligned with the final changes to TS 23.501. This was left for off-line discussion and revised to </w:t>
      </w:r>
      <w:r w:rsidRPr="00CE3EC0">
        <w:rPr>
          <w:color w:val="0000FF"/>
        </w:rPr>
        <w:t>S2-2</w:t>
      </w:r>
      <w:r>
        <w:rPr>
          <w:color w:val="0000FF"/>
        </w:rPr>
        <w:t>410844</w:t>
      </w:r>
      <w:r>
        <w:t>.</w:t>
      </w:r>
      <w:r w:rsidRPr="00375008">
        <w:t xml:space="preserve"> </w:t>
      </w:r>
    </w:p>
    <w:p w14:paraId="362EE675" w14:textId="77777777" w:rsidR="007615D6" w:rsidRPr="005B25A1" w:rsidRDefault="007615D6" w:rsidP="007615D6">
      <w:pPr>
        <w:keepNext/>
        <w:keepLines/>
        <w:rPr>
          <w:b/>
          <w:bCs/>
        </w:rPr>
      </w:pPr>
      <w:r w:rsidRPr="005B25A1">
        <w:rPr>
          <w:b/>
          <w:bCs/>
        </w:rPr>
        <w:t>Plenary Discussion:</w:t>
      </w:r>
    </w:p>
    <w:p w14:paraId="121C70D7" w14:textId="77777777" w:rsidR="00B94AB4" w:rsidRPr="005B25A1" w:rsidRDefault="00B94AB4" w:rsidP="00B94AB4">
      <w:pPr>
        <w:keepNext/>
        <w:keepLines/>
      </w:pPr>
      <w:r>
        <w:t xml:space="preserve">  </w:t>
      </w:r>
      <w:r w:rsidRPr="00380F14">
        <w:rPr>
          <w:color w:val="FF0000"/>
        </w:rPr>
        <w:t>&lt;RETURN - OPEN&gt;</w:t>
      </w:r>
    </w:p>
    <w:p w14:paraId="6821ADA3" w14:textId="77777777" w:rsidR="00B94AB4" w:rsidRPr="00EB0339" w:rsidRDefault="00B94AB4" w:rsidP="00B94AB4">
      <w:r w:rsidRPr="005B25A1">
        <w:rPr>
          <w:b/>
          <w:bCs/>
        </w:rPr>
        <w:t>Status:</w:t>
      </w:r>
      <w:r>
        <w:t xml:space="preserve"> </w:t>
      </w:r>
      <w:r w:rsidRPr="00380F14">
        <w:rPr>
          <w:color w:val="FF0000"/>
        </w:rPr>
        <w:t>OPEN</w:t>
      </w:r>
    </w:p>
    <w:p w14:paraId="3DD829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5G </w:t>
      </w:r>
      <w:proofErr w:type="spellStart"/>
      <w:r>
        <w:rPr>
          <w:color w:val="0000FF"/>
        </w:rPr>
        <w:t>Femto</w:t>
      </w:r>
      <w:proofErr w:type="spellEnd"/>
      <w:r>
        <w:rPr>
          <w:color w:val="0000FF"/>
        </w:rPr>
        <w:t xml:space="preserve"> Architecture</w:t>
      </w:r>
    </w:p>
    <w:p w14:paraId="7EC4FFF6" w14:textId="77777777" w:rsidR="001A5BF5" w:rsidRDefault="001A5BF5" w:rsidP="001A5BF5">
      <w:pPr>
        <w:pStyle w:val="NormTop"/>
      </w:pPr>
      <w:r>
        <w:rPr>
          <w:color w:val="0000FF"/>
        </w:rPr>
        <w:t>S2-2410025</w:t>
      </w:r>
      <w:r w:rsidRPr="00D53282">
        <w:t xml:space="preserve"> </w:t>
      </w:r>
      <w:r>
        <w:t>(CR) 23.501 CR5694 (Rel-19, 'B'): NR Femto architecture introduction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5.50 to add the two possible options for NR Femto connectting to 5GC and reference to RAN spec. Update terminology to NR Femto in 5.50.</w:t>
      </w:r>
    </w:p>
    <w:p w14:paraId="669C8C42" w14:textId="77777777" w:rsidR="001A5BF5" w:rsidRPr="005B25A1" w:rsidRDefault="001A5BF5" w:rsidP="001A5BF5">
      <w:pPr>
        <w:keepNext/>
        <w:keepLines/>
        <w:rPr>
          <w:b/>
          <w:bCs/>
        </w:rPr>
      </w:pPr>
      <w:r w:rsidRPr="005B25A1">
        <w:rPr>
          <w:b/>
          <w:bCs/>
        </w:rPr>
        <w:t>Convenor comment:</w:t>
      </w:r>
    </w:p>
    <w:p w14:paraId="1EBD9E9D" w14:textId="77777777" w:rsidR="001A5BF5" w:rsidRPr="005B25A1" w:rsidRDefault="001A5BF5" w:rsidP="001A5BF5">
      <w:pPr>
        <w:keepNext/>
        <w:keepLines/>
      </w:pPr>
      <w:r w:rsidRPr="005B25A1">
        <w:t>Focus on 5.50.1 and 5.50.3 (overlap with S2-2410565).</w:t>
      </w:r>
    </w:p>
    <w:p w14:paraId="6B7AB052" w14:textId="77777777" w:rsidR="001A5BF5" w:rsidRPr="005B25A1" w:rsidRDefault="001A5BF5" w:rsidP="001A5BF5">
      <w:pPr>
        <w:keepNext/>
        <w:keepLines/>
        <w:rPr>
          <w:b/>
          <w:bCs/>
        </w:rPr>
      </w:pPr>
      <w:r w:rsidRPr="005B25A1">
        <w:rPr>
          <w:b/>
          <w:bCs/>
        </w:rPr>
        <w:t>Parallel discussion:</w:t>
      </w:r>
    </w:p>
    <w:p w14:paraId="5CCB17F9" w14:textId="1AC559E6" w:rsidR="001A5BF5" w:rsidRPr="005B25A1" w:rsidRDefault="00AC360E" w:rsidP="001A5BF5">
      <w:pPr>
        <w:keepNext/>
        <w:keepLines/>
      </w:pPr>
      <w:r>
        <w:t>Some issues were raised and this was left for off-line discussion and revised</w:t>
      </w:r>
      <w:r w:rsidR="00953550">
        <w:t xml:space="preserve">, merging </w:t>
      </w:r>
      <w:r w:rsidR="00953550">
        <w:rPr>
          <w:color w:val="0000FF"/>
        </w:rPr>
        <w:t>S2-2409741</w:t>
      </w:r>
      <w:r w:rsidR="00436A71">
        <w:t>,</w:t>
      </w:r>
      <w:r w:rsidR="00436A71" w:rsidRPr="00457BD5">
        <w:t xml:space="preserve"> </w:t>
      </w:r>
      <w:r w:rsidR="00436A71">
        <w:rPr>
          <w:color w:val="0000FF"/>
        </w:rPr>
        <w:t>S2-2410360</w:t>
      </w:r>
      <w:r w:rsidR="00953550">
        <w:t>,</w:t>
      </w:r>
      <w:r>
        <w:t xml:space="preserve"> to </w:t>
      </w:r>
      <w:r w:rsidRPr="00CE3EC0">
        <w:rPr>
          <w:color w:val="0000FF"/>
        </w:rPr>
        <w:t>S2-2</w:t>
      </w:r>
      <w:r>
        <w:rPr>
          <w:color w:val="0000FF"/>
        </w:rPr>
        <w:t>410845</w:t>
      </w:r>
      <w:r>
        <w:t>.</w:t>
      </w:r>
      <w:r w:rsidRPr="00375008">
        <w:t xml:space="preserve"> </w:t>
      </w:r>
    </w:p>
    <w:p w14:paraId="766391BB" w14:textId="77777777" w:rsidR="001A5BF5" w:rsidRPr="005B25A1" w:rsidRDefault="001A5BF5" w:rsidP="001A5BF5">
      <w:pPr>
        <w:keepNext/>
        <w:keepLines/>
        <w:rPr>
          <w:b/>
          <w:bCs/>
        </w:rPr>
      </w:pPr>
      <w:r w:rsidRPr="005B25A1">
        <w:rPr>
          <w:b/>
          <w:bCs/>
        </w:rPr>
        <w:t>Plenary Discussion:</w:t>
      </w:r>
    </w:p>
    <w:p w14:paraId="4231632C" w14:textId="77777777" w:rsidR="00AC360E" w:rsidRPr="005B25A1" w:rsidRDefault="00AC360E" w:rsidP="00AC360E">
      <w:pPr>
        <w:keepNext/>
        <w:keepLines/>
      </w:pPr>
      <w:r>
        <w:t xml:space="preserve">  </w:t>
      </w:r>
      <w:r w:rsidRPr="00380F14">
        <w:rPr>
          <w:color w:val="FF0000"/>
        </w:rPr>
        <w:t>&lt;RETURN - OPEN&gt;</w:t>
      </w:r>
    </w:p>
    <w:p w14:paraId="7BB65EEE" w14:textId="77777777" w:rsidR="00AC360E" w:rsidRPr="00EB0339" w:rsidRDefault="00AC360E" w:rsidP="00AC360E">
      <w:r w:rsidRPr="005B25A1">
        <w:rPr>
          <w:b/>
          <w:bCs/>
        </w:rPr>
        <w:t>Status:</w:t>
      </w:r>
      <w:r>
        <w:t xml:space="preserve"> </w:t>
      </w:r>
      <w:r w:rsidRPr="00380F14">
        <w:rPr>
          <w:color w:val="FF0000"/>
        </w:rPr>
        <w:t>OPEN</w:t>
      </w:r>
    </w:p>
    <w:p w14:paraId="3923DA3F" w14:textId="77777777" w:rsidR="00AC360E" w:rsidRDefault="00AC360E" w:rsidP="00AC360E">
      <w:pPr>
        <w:pStyle w:val="NormTop"/>
      </w:pPr>
      <w:r>
        <w:rPr>
          <w:color w:val="0000FF"/>
        </w:rPr>
        <w:lastRenderedPageBreak/>
        <w:t>S2-2410563</w:t>
      </w:r>
      <w:r w:rsidRPr="00D53282">
        <w:t xml:space="preserve"> </w:t>
      </w:r>
      <w:r>
        <w:t>(CR) 23.501 CR5807 (Rel-19, 'B'): NR Femto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Describing NR Femto architecture.</w:t>
      </w:r>
    </w:p>
    <w:p w14:paraId="2F78868B" w14:textId="77777777" w:rsidR="00AC360E" w:rsidRPr="005B25A1" w:rsidRDefault="00AC360E" w:rsidP="00AC360E">
      <w:pPr>
        <w:keepNext/>
        <w:keepLines/>
        <w:rPr>
          <w:b/>
          <w:bCs/>
        </w:rPr>
      </w:pPr>
      <w:r w:rsidRPr="005B25A1">
        <w:rPr>
          <w:b/>
          <w:bCs/>
        </w:rPr>
        <w:t>Convenor comment:</w:t>
      </w:r>
    </w:p>
    <w:p w14:paraId="3DCE4C4D" w14:textId="77777777" w:rsidR="00AC360E" w:rsidRPr="005B25A1" w:rsidRDefault="00AC360E" w:rsidP="00AC360E">
      <w:pPr>
        <w:keepNext/>
        <w:keepLines/>
      </w:pPr>
      <w:r w:rsidRPr="005B25A1">
        <w:t>Focus on 5.50.2.</w:t>
      </w:r>
    </w:p>
    <w:p w14:paraId="2E51FC97" w14:textId="77777777" w:rsidR="00AC360E" w:rsidRPr="005B25A1" w:rsidRDefault="00AC360E" w:rsidP="00AC360E">
      <w:pPr>
        <w:keepNext/>
        <w:keepLines/>
        <w:rPr>
          <w:b/>
          <w:bCs/>
        </w:rPr>
      </w:pPr>
      <w:r w:rsidRPr="005B25A1">
        <w:rPr>
          <w:b/>
          <w:bCs/>
        </w:rPr>
        <w:t>Parallel discussion:</w:t>
      </w:r>
    </w:p>
    <w:p w14:paraId="1A5405CC" w14:textId="4C0945BE" w:rsidR="00AC360E" w:rsidRPr="005B25A1" w:rsidRDefault="00953550" w:rsidP="00AC360E">
      <w:pPr>
        <w:keepNext/>
        <w:keepLines/>
      </w:pPr>
      <w:r>
        <w:t xml:space="preserve">Some concerns were raised with this proposal. some companies did not think such enhancements were desirable and some companies considered them useful. this was left for off-line discussion and revised, merging </w:t>
      </w:r>
      <w:r>
        <w:rPr>
          <w:color w:val="0000FF"/>
        </w:rPr>
        <w:t>S2-2410173</w:t>
      </w:r>
      <w:r>
        <w:t xml:space="preserve">, </w:t>
      </w:r>
      <w:r>
        <w:rPr>
          <w:color w:val="0000FF"/>
        </w:rPr>
        <w:t>S2-2410318</w:t>
      </w:r>
      <w:r w:rsidR="00457BD5">
        <w:t>,</w:t>
      </w:r>
      <w:r>
        <w:t xml:space="preserve"> to </w:t>
      </w:r>
      <w:r w:rsidRPr="00CE3EC0">
        <w:rPr>
          <w:color w:val="0000FF"/>
        </w:rPr>
        <w:t>S2-2</w:t>
      </w:r>
      <w:r>
        <w:rPr>
          <w:color w:val="0000FF"/>
        </w:rPr>
        <w:t>410846</w:t>
      </w:r>
      <w:r>
        <w:t>.</w:t>
      </w:r>
      <w:r w:rsidRPr="00375008">
        <w:t xml:space="preserve"> </w:t>
      </w:r>
    </w:p>
    <w:p w14:paraId="246F2DE4" w14:textId="77777777" w:rsidR="00AC360E" w:rsidRPr="005B25A1" w:rsidRDefault="00AC360E" w:rsidP="00AC360E">
      <w:pPr>
        <w:keepNext/>
        <w:keepLines/>
        <w:rPr>
          <w:b/>
          <w:bCs/>
        </w:rPr>
      </w:pPr>
      <w:r w:rsidRPr="005B25A1">
        <w:rPr>
          <w:b/>
          <w:bCs/>
        </w:rPr>
        <w:t>Plenary Discussion:</w:t>
      </w:r>
    </w:p>
    <w:p w14:paraId="0404DD45" w14:textId="77777777" w:rsidR="00953550" w:rsidRPr="005B25A1" w:rsidRDefault="00953550" w:rsidP="00953550">
      <w:pPr>
        <w:keepNext/>
        <w:keepLines/>
      </w:pPr>
      <w:r>
        <w:t xml:space="preserve">  </w:t>
      </w:r>
      <w:r w:rsidRPr="00380F14">
        <w:rPr>
          <w:color w:val="FF0000"/>
        </w:rPr>
        <w:t>&lt;RETURN - OPEN&gt;</w:t>
      </w:r>
    </w:p>
    <w:p w14:paraId="49A944A2" w14:textId="77777777" w:rsidR="00953550" w:rsidRPr="00EB0339" w:rsidRDefault="00953550" w:rsidP="00953550">
      <w:r w:rsidRPr="005B25A1">
        <w:rPr>
          <w:b/>
          <w:bCs/>
        </w:rPr>
        <w:t>Status:</w:t>
      </w:r>
      <w:r>
        <w:t xml:space="preserve"> </w:t>
      </w:r>
      <w:r w:rsidRPr="00380F14">
        <w:rPr>
          <w:color w:val="FF0000"/>
        </w:rPr>
        <w:t>OPEN</w:t>
      </w:r>
    </w:p>
    <w:p w14:paraId="28C5AE4C" w14:textId="77777777" w:rsidR="00E00DA6" w:rsidRDefault="007615D6" w:rsidP="000A3FBD">
      <w:pPr>
        <w:pStyle w:val="NormTop"/>
      </w:pPr>
      <w:r>
        <w:rPr>
          <w:color w:val="0000FF"/>
        </w:rPr>
        <w:t>S2-2409741</w:t>
      </w:r>
      <w:r w:rsidRPr="00D53282">
        <w:t xml:space="preserve"> </w:t>
      </w:r>
      <w:r>
        <w:t>(CR) 23.501 CR5644 (Rel-19, 'B'): Support of 5G Femto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align with RAN WG.</w:t>
      </w:r>
    </w:p>
    <w:p w14:paraId="42BC5866" w14:textId="77777777" w:rsidR="007615D6" w:rsidRPr="005B25A1" w:rsidRDefault="007615D6" w:rsidP="007615D6">
      <w:pPr>
        <w:keepNext/>
        <w:keepLines/>
        <w:rPr>
          <w:b/>
          <w:bCs/>
        </w:rPr>
      </w:pPr>
      <w:r w:rsidRPr="005B25A1">
        <w:rPr>
          <w:b/>
          <w:bCs/>
        </w:rPr>
        <w:t>Convenor comment:</w:t>
      </w:r>
    </w:p>
    <w:p w14:paraId="4E982323" w14:textId="77777777" w:rsidR="007615D6" w:rsidRPr="005B25A1" w:rsidRDefault="007615D6" w:rsidP="007615D6">
      <w:pPr>
        <w:keepNext/>
        <w:keepLines/>
      </w:pPr>
      <w:r w:rsidRPr="005B25A1">
        <w:t>Merge into S2-2410025?</w:t>
      </w:r>
    </w:p>
    <w:p w14:paraId="3D88C6A3" w14:textId="77777777" w:rsidR="007615D6" w:rsidRPr="005B25A1" w:rsidRDefault="007615D6" w:rsidP="007615D6">
      <w:pPr>
        <w:keepNext/>
        <w:keepLines/>
        <w:rPr>
          <w:b/>
          <w:bCs/>
        </w:rPr>
      </w:pPr>
      <w:r w:rsidRPr="005B25A1">
        <w:rPr>
          <w:b/>
          <w:bCs/>
        </w:rPr>
        <w:t>Parallel discussion:</w:t>
      </w:r>
    </w:p>
    <w:p w14:paraId="00BF8591" w14:textId="754D7328" w:rsidR="00953550" w:rsidRPr="005B25A1" w:rsidRDefault="00953550" w:rsidP="00953550">
      <w:pPr>
        <w:keepNext/>
        <w:keepLines/>
      </w:pPr>
      <w:r>
        <w:t xml:space="preserve">Merged into </w:t>
      </w:r>
      <w:r w:rsidRPr="00CE3EC0">
        <w:rPr>
          <w:color w:val="0000FF"/>
        </w:rPr>
        <w:t>S2-2</w:t>
      </w:r>
      <w:r>
        <w:rPr>
          <w:color w:val="0000FF"/>
        </w:rPr>
        <w:t>41084</w:t>
      </w:r>
      <w:r>
        <w:rPr>
          <w:color w:val="0000FF"/>
        </w:rPr>
        <w:t>5</w:t>
      </w:r>
      <w:r>
        <w:t>.</w:t>
      </w:r>
      <w:r w:rsidRPr="00375008">
        <w:t xml:space="preserve"> </w:t>
      </w:r>
    </w:p>
    <w:p w14:paraId="4E73B988" w14:textId="77777777" w:rsidR="00953550" w:rsidRPr="00EB0339" w:rsidRDefault="00953550" w:rsidP="00953550">
      <w:r w:rsidRPr="005B25A1">
        <w:rPr>
          <w:b/>
          <w:bCs/>
        </w:rPr>
        <w:t>Status:</w:t>
      </w:r>
      <w:r>
        <w:t xml:space="preserve"> </w:t>
      </w:r>
      <w:r>
        <w:rPr>
          <w:color w:val="0000FF"/>
        </w:rPr>
        <w:t>Merged</w:t>
      </w:r>
      <w:r>
        <w:t>.</w:t>
      </w:r>
    </w:p>
    <w:p w14:paraId="2DBC7E3B" w14:textId="77777777" w:rsidR="00E00DA6" w:rsidRDefault="007615D6" w:rsidP="000A3FBD">
      <w:pPr>
        <w:pStyle w:val="NormTop"/>
      </w:pPr>
      <w:r>
        <w:rPr>
          <w:color w:val="0000FF"/>
        </w:rPr>
        <w:t>S2-2410173</w:t>
      </w:r>
      <w:r w:rsidRPr="00D53282">
        <w:t xml:space="preserve"> </w:t>
      </w:r>
      <w:r>
        <w:t>(CR) 23.501 CR5732 (Rel-19, 'B'): Adding 5G Femto architecture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5G Femto architecture description.</w:t>
      </w:r>
    </w:p>
    <w:p w14:paraId="33437207" w14:textId="77777777" w:rsidR="007615D6" w:rsidRPr="005B25A1" w:rsidRDefault="007615D6" w:rsidP="007615D6">
      <w:pPr>
        <w:keepNext/>
        <w:keepLines/>
        <w:rPr>
          <w:b/>
          <w:bCs/>
        </w:rPr>
      </w:pPr>
      <w:r w:rsidRPr="005B25A1">
        <w:rPr>
          <w:b/>
          <w:bCs/>
        </w:rPr>
        <w:t>Convenor comment:</w:t>
      </w:r>
    </w:p>
    <w:p w14:paraId="3D7A5328" w14:textId="77777777" w:rsidR="007615D6" w:rsidRPr="005B25A1" w:rsidRDefault="007615D6" w:rsidP="007615D6">
      <w:pPr>
        <w:keepNext/>
        <w:keepLines/>
      </w:pPr>
      <w:r w:rsidRPr="005B25A1">
        <w:t>Merge in S2-2410563?</w:t>
      </w:r>
    </w:p>
    <w:p w14:paraId="18D4EC7E" w14:textId="77777777" w:rsidR="007615D6" w:rsidRPr="005B25A1" w:rsidRDefault="007615D6" w:rsidP="007615D6">
      <w:pPr>
        <w:keepNext/>
        <w:keepLines/>
        <w:rPr>
          <w:b/>
          <w:bCs/>
        </w:rPr>
      </w:pPr>
      <w:r w:rsidRPr="005B25A1">
        <w:rPr>
          <w:b/>
          <w:bCs/>
        </w:rPr>
        <w:t>Parallel discussion:</w:t>
      </w:r>
    </w:p>
    <w:p w14:paraId="3B8151C6" w14:textId="3CBB8FA0" w:rsidR="007615D6" w:rsidRPr="005B25A1" w:rsidRDefault="00953550" w:rsidP="007615D6">
      <w:pPr>
        <w:keepNext/>
        <w:keepLines/>
      </w:pPr>
      <w:r>
        <w:t xml:space="preserve">Merged into </w:t>
      </w:r>
      <w:r w:rsidRPr="00CE3EC0">
        <w:rPr>
          <w:color w:val="0000FF"/>
        </w:rPr>
        <w:t>S2-2</w:t>
      </w:r>
      <w:r>
        <w:rPr>
          <w:color w:val="0000FF"/>
        </w:rPr>
        <w:t>410846</w:t>
      </w:r>
      <w:r>
        <w:t>.</w:t>
      </w:r>
      <w:r w:rsidRPr="00375008">
        <w:t xml:space="preserve"> </w:t>
      </w:r>
    </w:p>
    <w:p w14:paraId="16040346" w14:textId="5A22BB4D" w:rsidR="007615D6" w:rsidRPr="00EB0339" w:rsidRDefault="007615D6" w:rsidP="007615D6">
      <w:r w:rsidRPr="005B25A1">
        <w:rPr>
          <w:b/>
          <w:bCs/>
        </w:rPr>
        <w:t>Status:</w:t>
      </w:r>
      <w:r>
        <w:t xml:space="preserve"> </w:t>
      </w:r>
      <w:r w:rsidR="00953550">
        <w:rPr>
          <w:color w:val="0000FF"/>
        </w:rPr>
        <w:t>Merg</w:t>
      </w:r>
      <w:r>
        <w:rPr>
          <w:color w:val="0000FF"/>
        </w:rPr>
        <w:t>ed</w:t>
      </w:r>
      <w:r>
        <w:t>.</w:t>
      </w:r>
    </w:p>
    <w:p w14:paraId="32FE4788" w14:textId="77777777" w:rsidR="00E00DA6" w:rsidRDefault="007615D6" w:rsidP="000A3FBD">
      <w:pPr>
        <w:pStyle w:val="NormTop"/>
      </w:pPr>
      <w:r>
        <w:rPr>
          <w:color w:val="0000FF"/>
        </w:rPr>
        <w:t>S2-2410318</w:t>
      </w:r>
      <w:r w:rsidRPr="00D53282">
        <w:t xml:space="preserve"> </w:t>
      </w:r>
      <w:r>
        <w:t>(CR) 23.501 CR5759 (Rel-19, 'F'): 5G Femto Architecture (Source: NTT DOCOMO,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Proposed adaptation of the femto architecture based on the conclusions of TR 38.799 in section 6.2.</w:t>
      </w:r>
    </w:p>
    <w:p w14:paraId="600B0199" w14:textId="77777777" w:rsidR="007615D6" w:rsidRPr="005B25A1" w:rsidRDefault="007615D6" w:rsidP="007615D6">
      <w:pPr>
        <w:keepNext/>
        <w:keepLines/>
        <w:rPr>
          <w:b/>
          <w:bCs/>
        </w:rPr>
      </w:pPr>
      <w:r w:rsidRPr="005B25A1">
        <w:rPr>
          <w:b/>
          <w:bCs/>
        </w:rPr>
        <w:t>Convenor comment:</w:t>
      </w:r>
    </w:p>
    <w:p w14:paraId="21493894" w14:textId="77777777" w:rsidR="007615D6" w:rsidRPr="005B25A1" w:rsidRDefault="007615D6" w:rsidP="007615D6">
      <w:pPr>
        <w:keepNext/>
        <w:keepLines/>
      </w:pPr>
      <w:r w:rsidRPr="005B25A1">
        <w:t>Merge in S2-2410563?</w:t>
      </w:r>
    </w:p>
    <w:p w14:paraId="110C521F" w14:textId="77777777" w:rsidR="007615D6" w:rsidRPr="005B25A1" w:rsidRDefault="007615D6" w:rsidP="007615D6">
      <w:pPr>
        <w:keepNext/>
        <w:keepLines/>
        <w:rPr>
          <w:b/>
          <w:bCs/>
        </w:rPr>
      </w:pPr>
      <w:r w:rsidRPr="005B25A1">
        <w:rPr>
          <w:b/>
          <w:bCs/>
        </w:rPr>
        <w:t>Parallel discussion:</w:t>
      </w:r>
    </w:p>
    <w:p w14:paraId="18831F82" w14:textId="77777777" w:rsidR="00953550" w:rsidRPr="005B25A1" w:rsidRDefault="00953550" w:rsidP="00953550">
      <w:pPr>
        <w:keepNext/>
        <w:keepLines/>
      </w:pPr>
      <w:r>
        <w:t xml:space="preserve">Merged into </w:t>
      </w:r>
      <w:r w:rsidRPr="00CE3EC0">
        <w:rPr>
          <w:color w:val="0000FF"/>
        </w:rPr>
        <w:t>S2-2</w:t>
      </w:r>
      <w:r>
        <w:rPr>
          <w:color w:val="0000FF"/>
        </w:rPr>
        <w:t>410846</w:t>
      </w:r>
      <w:r>
        <w:t>.</w:t>
      </w:r>
      <w:r w:rsidRPr="00375008">
        <w:t xml:space="preserve"> </w:t>
      </w:r>
    </w:p>
    <w:p w14:paraId="795C7E5D" w14:textId="77777777" w:rsidR="00953550" w:rsidRPr="00EB0339" w:rsidRDefault="00953550" w:rsidP="00953550">
      <w:r w:rsidRPr="005B25A1">
        <w:rPr>
          <w:b/>
          <w:bCs/>
        </w:rPr>
        <w:t>Status:</w:t>
      </w:r>
      <w:r>
        <w:t xml:space="preserve"> </w:t>
      </w:r>
      <w:r>
        <w:rPr>
          <w:color w:val="0000FF"/>
        </w:rPr>
        <w:t>Merged</w:t>
      </w:r>
      <w:r>
        <w:t>.</w:t>
      </w:r>
    </w:p>
    <w:p w14:paraId="2A794058" w14:textId="77777777" w:rsidR="00E00DA6" w:rsidRDefault="007615D6" w:rsidP="000A3FBD">
      <w:pPr>
        <w:pStyle w:val="NormTop"/>
      </w:pPr>
      <w:r>
        <w:rPr>
          <w:color w:val="0000FF"/>
        </w:rPr>
        <w:lastRenderedPageBreak/>
        <w:t>S2-2410555</w:t>
      </w:r>
      <w:r w:rsidRPr="00D53282">
        <w:t xml:space="preserve"> </w:t>
      </w:r>
      <w:r>
        <w:t>(CR) 23.501 CR5805 (Rel-19, 'B'): Support of different mode of 5G Femto cell (Source: NEC)</w:t>
      </w:r>
      <w:r>
        <w:br/>
      </w:r>
      <w:r w:rsidRPr="00D53282">
        <w:rPr>
          <w:b/>
        </w:rPr>
        <w:t>Document for:</w:t>
      </w:r>
      <w:r w:rsidRPr="00D53282">
        <w:t xml:space="preserve"> </w:t>
      </w:r>
      <w:r>
        <w:t>Approval</w:t>
      </w:r>
      <w:r>
        <w:br/>
      </w:r>
      <w:r w:rsidRPr="00D53282">
        <w:rPr>
          <w:b/>
        </w:rPr>
        <w:t>Abstract:</w:t>
      </w:r>
      <w:r w:rsidRPr="00D53282">
        <w:t xml:space="preserve"> </w:t>
      </w:r>
      <w:r>
        <w:br/>
        <w:t>Summary of change: 1. Captures that different 5G Femto modes captured in the RAN WG3 WID. 2. Captures access control procedure in the 5GS to support hybrid access mode.</w:t>
      </w:r>
    </w:p>
    <w:p w14:paraId="08A63295" w14:textId="77777777" w:rsidR="007615D6" w:rsidRPr="005B25A1" w:rsidRDefault="007615D6" w:rsidP="007615D6">
      <w:pPr>
        <w:keepNext/>
        <w:keepLines/>
        <w:rPr>
          <w:b/>
          <w:bCs/>
        </w:rPr>
      </w:pPr>
      <w:r w:rsidRPr="005B25A1">
        <w:rPr>
          <w:b/>
          <w:bCs/>
        </w:rPr>
        <w:t>Convenor comment:</w:t>
      </w:r>
    </w:p>
    <w:p w14:paraId="6AEF43F6" w14:textId="77777777" w:rsidR="007615D6" w:rsidRPr="005B25A1" w:rsidRDefault="007615D6" w:rsidP="007615D6">
      <w:pPr>
        <w:keepNext/>
        <w:keepLines/>
      </w:pPr>
      <w:r w:rsidRPr="005B25A1">
        <w:t>Handle.</w:t>
      </w:r>
    </w:p>
    <w:p w14:paraId="780F194B" w14:textId="77777777" w:rsidR="007615D6" w:rsidRPr="005B25A1" w:rsidRDefault="007615D6" w:rsidP="007615D6">
      <w:pPr>
        <w:keepNext/>
        <w:keepLines/>
        <w:rPr>
          <w:b/>
          <w:bCs/>
        </w:rPr>
      </w:pPr>
      <w:r w:rsidRPr="005B25A1">
        <w:rPr>
          <w:b/>
          <w:bCs/>
        </w:rPr>
        <w:t>Parallel discussion:</w:t>
      </w:r>
    </w:p>
    <w:p w14:paraId="764A45DC" w14:textId="2FBB8B3D" w:rsidR="007615D6" w:rsidRPr="005B25A1" w:rsidRDefault="00B94AB4" w:rsidP="007615D6">
      <w:pPr>
        <w:keepNext/>
        <w:keepLines/>
      </w:pPr>
      <w:r>
        <w:t xml:space="preserve">Some issues were raised and this was </w:t>
      </w:r>
      <w:r w:rsidRPr="00151340">
        <w:rPr>
          <w:color w:val="0000FF"/>
        </w:rPr>
        <w:t>postponed</w:t>
      </w:r>
      <w:r>
        <w:t xml:space="preserve"> in parallel session.</w:t>
      </w:r>
    </w:p>
    <w:p w14:paraId="5308578B" w14:textId="0603ABBB" w:rsidR="007615D6" w:rsidRPr="00EB0339" w:rsidRDefault="007615D6" w:rsidP="007615D6">
      <w:r w:rsidRPr="005B25A1">
        <w:rPr>
          <w:b/>
          <w:bCs/>
        </w:rPr>
        <w:t>Status:</w:t>
      </w:r>
      <w:r>
        <w:t xml:space="preserve"> </w:t>
      </w:r>
      <w:r w:rsidR="00B94AB4" w:rsidRPr="00151340">
        <w:rPr>
          <w:color w:val="0000FF"/>
        </w:rPr>
        <w:t>Postponed</w:t>
      </w:r>
      <w:r>
        <w:t>.</w:t>
      </w:r>
    </w:p>
    <w:p w14:paraId="39806722" w14:textId="77777777" w:rsidR="00E00DA6" w:rsidRDefault="007615D6" w:rsidP="000A3FBD">
      <w:pPr>
        <w:pStyle w:val="NormTop"/>
      </w:pPr>
      <w:r>
        <w:rPr>
          <w:color w:val="0000FF"/>
        </w:rPr>
        <w:t>S2-2410505</w:t>
      </w:r>
      <w:r w:rsidRPr="00D53282">
        <w:t xml:space="preserve"> </w:t>
      </w:r>
      <w:r>
        <w:t>(CR) 23.501 CR5797 (Rel-19, 'B'): Informative Annex for description of usage of CAG ID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annex to clarify the CAG provisioning of 5G Femto.</w:t>
      </w:r>
    </w:p>
    <w:p w14:paraId="0E014CA3" w14:textId="77777777" w:rsidR="007615D6" w:rsidRPr="005B25A1" w:rsidRDefault="007615D6" w:rsidP="007615D6">
      <w:pPr>
        <w:keepNext/>
        <w:keepLines/>
        <w:rPr>
          <w:b/>
          <w:bCs/>
        </w:rPr>
      </w:pPr>
      <w:r w:rsidRPr="005B25A1">
        <w:rPr>
          <w:b/>
          <w:bCs/>
        </w:rPr>
        <w:t>Convenor comment:</w:t>
      </w:r>
    </w:p>
    <w:p w14:paraId="62E5C60E" w14:textId="77777777" w:rsidR="007615D6" w:rsidRPr="005B25A1" w:rsidRDefault="007615D6" w:rsidP="007615D6">
      <w:pPr>
        <w:keepNext/>
        <w:keepLines/>
      </w:pPr>
      <w:r w:rsidRPr="005B25A1">
        <w:t>Handle.</w:t>
      </w:r>
    </w:p>
    <w:p w14:paraId="23EBF3CF" w14:textId="77777777" w:rsidR="007615D6" w:rsidRPr="005B25A1" w:rsidRDefault="007615D6" w:rsidP="007615D6">
      <w:pPr>
        <w:keepNext/>
        <w:keepLines/>
        <w:rPr>
          <w:b/>
          <w:bCs/>
        </w:rPr>
      </w:pPr>
      <w:r w:rsidRPr="005B25A1">
        <w:rPr>
          <w:b/>
          <w:bCs/>
        </w:rPr>
        <w:t>Parallel discussion:</w:t>
      </w:r>
    </w:p>
    <w:p w14:paraId="3C14F00E" w14:textId="7DA194F1" w:rsidR="00B94AB4" w:rsidRPr="005B25A1" w:rsidRDefault="00B94AB4" w:rsidP="00B94AB4">
      <w:pPr>
        <w:keepNext/>
        <w:keepLines/>
      </w:pPr>
      <w:r>
        <w:t xml:space="preserve">This </w:t>
      </w:r>
      <w:r>
        <w:t xml:space="preserve">was </w:t>
      </w:r>
      <w:r w:rsidRPr="00151340">
        <w:rPr>
          <w:color w:val="0000FF"/>
        </w:rPr>
        <w:t>postponed</w:t>
      </w:r>
      <w:r>
        <w:t xml:space="preserve"> in parallel session.</w:t>
      </w:r>
    </w:p>
    <w:p w14:paraId="0A4A0AF4" w14:textId="77777777" w:rsidR="00B94AB4" w:rsidRPr="00EB0339" w:rsidRDefault="00B94AB4" w:rsidP="00B94AB4">
      <w:r w:rsidRPr="005B25A1">
        <w:rPr>
          <w:b/>
          <w:bCs/>
        </w:rPr>
        <w:t>Status:</w:t>
      </w:r>
      <w:r>
        <w:t xml:space="preserve"> </w:t>
      </w:r>
      <w:r w:rsidRPr="00151340">
        <w:rPr>
          <w:color w:val="0000FF"/>
        </w:rPr>
        <w:t>Postponed</w:t>
      </w:r>
      <w:r>
        <w:t>.</w:t>
      </w:r>
    </w:p>
    <w:p w14:paraId="2AA918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services</w:t>
      </w:r>
    </w:p>
    <w:p w14:paraId="69B98B32" w14:textId="77777777" w:rsidR="00B94AB4" w:rsidRDefault="00B94AB4" w:rsidP="00B94AB4">
      <w:pPr>
        <w:pStyle w:val="NormTop"/>
      </w:pPr>
      <w:r>
        <w:rPr>
          <w:color w:val="0000FF"/>
        </w:rPr>
        <w:t>S2-2410368</w:t>
      </w:r>
      <w:r w:rsidRPr="00D53282">
        <w:t xml:space="preserve"> </w:t>
      </w:r>
      <w:r>
        <w:t>(CR) 23.502 CR5091 (Rel-19, 'B'): Support local services in 5G Femto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 NEF can determined the LADN information associated with the 5G Femto information provisioned from AF or 5G Femto information may contain its LADN DNNs for local services. - the associated LADN information can be updated into UDM/UDR in accordance with other 5G Femto information provisioning. - UCU is used to provision UE with the LADN information and S-NSSAI location availability information.</w:t>
      </w:r>
    </w:p>
    <w:p w14:paraId="0E1DEBFD" w14:textId="77777777" w:rsidR="00B94AB4" w:rsidRPr="005B25A1" w:rsidRDefault="00B94AB4" w:rsidP="00B94AB4">
      <w:pPr>
        <w:keepNext/>
        <w:keepLines/>
        <w:rPr>
          <w:b/>
          <w:bCs/>
        </w:rPr>
      </w:pPr>
      <w:r w:rsidRPr="005B25A1">
        <w:rPr>
          <w:b/>
          <w:bCs/>
        </w:rPr>
        <w:t>Convenor comment:</w:t>
      </w:r>
    </w:p>
    <w:p w14:paraId="2CF2EED3" w14:textId="77777777" w:rsidR="00B94AB4" w:rsidRPr="005B25A1" w:rsidRDefault="00B94AB4" w:rsidP="00B94AB4">
      <w:pPr>
        <w:keepNext/>
        <w:keepLines/>
      </w:pPr>
      <w:r w:rsidRPr="005B25A1">
        <w:t>Handle.</w:t>
      </w:r>
    </w:p>
    <w:p w14:paraId="7EC0EB0B" w14:textId="77777777" w:rsidR="00B94AB4" w:rsidRPr="005B25A1" w:rsidRDefault="00B94AB4" w:rsidP="00B94AB4">
      <w:pPr>
        <w:keepNext/>
        <w:keepLines/>
        <w:rPr>
          <w:b/>
          <w:bCs/>
        </w:rPr>
      </w:pPr>
      <w:r w:rsidRPr="005B25A1">
        <w:rPr>
          <w:b/>
          <w:bCs/>
        </w:rPr>
        <w:t>Parallel discussion:</w:t>
      </w:r>
    </w:p>
    <w:p w14:paraId="4A05EF65" w14:textId="3698E602" w:rsidR="00B94AB4" w:rsidRPr="005B25A1" w:rsidRDefault="00F8684A" w:rsidP="00B94AB4">
      <w:pPr>
        <w:keepNext/>
        <w:keepLines/>
      </w:pPr>
      <w:r>
        <w:t xml:space="preserve">There was some discussion and this was left for off-line discussion and revised to </w:t>
      </w:r>
      <w:r w:rsidRPr="00CE3EC0">
        <w:rPr>
          <w:color w:val="0000FF"/>
        </w:rPr>
        <w:t>S2-2</w:t>
      </w:r>
      <w:r>
        <w:rPr>
          <w:color w:val="0000FF"/>
        </w:rPr>
        <w:t>410847</w:t>
      </w:r>
      <w:r>
        <w:t>.</w:t>
      </w:r>
      <w:r w:rsidRPr="00375008">
        <w:t xml:space="preserve"> </w:t>
      </w:r>
    </w:p>
    <w:p w14:paraId="60BDCCD5" w14:textId="77777777" w:rsidR="00B94AB4" w:rsidRPr="005B25A1" w:rsidRDefault="00B94AB4" w:rsidP="00B94AB4">
      <w:pPr>
        <w:keepNext/>
        <w:keepLines/>
        <w:rPr>
          <w:b/>
          <w:bCs/>
        </w:rPr>
      </w:pPr>
      <w:r w:rsidRPr="005B25A1">
        <w:rPr>
          <w:b/>
          <w:bCs/>
        </w:rPr>
        <w:t>Plenary Discussion:</w:t>
      </w:r>
    </w:p>
    <w:p w14:paraId="31ED5D6F" w14:textId="77777777" w:rsidR="00F8684A" w:rsidRPr="005B25A1" w:rsidRDefault="00F8684A" w:rsidP="00F8684A">
      <w:pPr>
        <w:keepNext/>
        <w:keepLines/>
      </w:pPr>
      <w:r>
        <w:t xml:space="preserve">  </w:t>
      </w:r>
      <w:r w:rsidRPr="00380F14">
        <w:rPr>
          <w:color w:val="FF0000"/>
        </w:rPr>
        <w:t>&lt;RETURN - OPEN&gt;</w:t>
      </w:r>
    </w:p>
    <w:p w14:paraId="7A264995" w14:textId="77777777" w:rsidR="00F8684A" w:rsidRPr="00EB0339" w:rsidRDefault="00F8684A" w:rsidP="00F8684A">
      <w:r w:rsidRPr="005B25A1">
        <w:rPr>
          <w:b/>
          <w:bCs/>
        </w:rPr>
        <w:t>Status:</w:t>
      </w:r>
      <w:r>
        <w:t xml:space="preserve"> </w:t>
      </w:r>
      <w:r w:rsidRPr="00380F14">
        <w:rPr>
          <w:color w:val="FF0000"/>
        </w:rPr>
        <w:t>OPEN</w:t>
      </w:r>
    </w:p>
    <w:p w14:paraId="4C2D8098" w14:textId="77777777" w:rsidR="00F8684A" w:rsidRDefault="00F8684A" w:rsidP="00F8684A">
      <w:pPr>
        <w:pStyle w:val="NormTop"/>
      </w:pPr>
      <w:r>
        <w:rPr>
          <w:color w:val="0000FF"/>
        </w:rPr>
        <w:lastRenderedPageBreak/>
        <w:t>S2-2410562</w:t>
      </w:r>
      <w:r w:rsidRPr="00D53282">
        <w:t xml:space="preserve"> </w:t>
      </w:r>
      <w:r>
        <w:t>(CR) 23.502 CR5119 (Rel-19, 'B'): Enabling access to local services via CAG cell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enhancements to enable accessing to local services via CAG cell.</w:t>
      </w:r>
    </w:p>
    <w:p w14:paraId="08AB13E0" w14:textId="77777777" w:rsidR="00F8684A" w:rsidRPr="005B25A1" w:rsidRDefault="00F8684A" w:rsidP="00F8684A">
      <w:pPr>
        <w:keepNext/>
        <w:keepLines/>
        <w:rPr>
          <w:b/>
          <w:bCs/>
        </w:rPr>
      </w:pPr>
      <w:r w:rsidRPr="005B25A1">
        <w:rPr>
          <w:b/>
          <w:bCs/>
        </w:rPr>
        <w:t>Convenor comment:</w:t>
      </w:r>
    </w:p>
    <w:p w14:paraId="262624E2" w14:textId="77777777" w:rsidR="00F8684A" w:rsidRPr="005B25A1" w:rsidRDefault="00F8684A" w:rsidP="00F8684A">
      <w:pPr>
        <w:keepNext/>
        <w:keepLines/>
      </w:pPr>
      <w:r w:rsidRPr="005B25A1">
        <w:t>Merge in S2-2410368?</w:t>
      </w:r>
    </w:p>
    <w:p w14:paraId="2061C7E6" w14:textId="77777777" w:rsidR="00F8684A" w:rsidRPr="005B25A1" w:rsidRDefault="00F8684A" w:rsidP="00F8684A">
      <w:pPr>
        <w:keepNext/>
        <w:keepLines/>
        <w:rPr>
          <w:b/>
          <w:bCs/>
        </w:rPr>
      </w:pPr>
      <w:r w:rsidRPr="005B25A1">
        <w:rPr>
          <w:b/>
          <w:bCs/>
        </w:rPr>
        <w:t>Parallel discussion:</w:t>
      </w:r>
    </w:p>
    <w:p w14:paraId="640FAB5D" w14:textId="4EC370A5" w:rsidR="00B3129B" w:rsidRPr="005B25A1" w:rsidRDefault="00B3129B" w:rsidP="00B3129B">
      <w:pPr>
        <w:keepNext/>
        <w:keepLines/>
      </w:pPr>
      <w:r>
        <w:t>There w</w:t>
      </w:r>
      <w:r>
        <w:t>ere</w:t>
      </w:r>
      <w:r>
        <w:t xml:space="preserve"> some </w:t>
      </w:r>
      <w:r>
        <w:t>issues raised</w:t>
      </w:r>
      <w:r>
        <w:t xml:space="preserve"> and this was left for off-line discussion and revised to </w:t>
      </w:r>
      <w:r w:rsidRPr="00CE3EC0">
        <w:rPr>
          <w:color w:val="0000FF"/>
        </w:rPr>
        <w:t>S2-2</w:t>
      </w:r>
      <w:r>
        <w:rPr>
          <w:color w:val="0000FF"/>
        </w:rPr>
        <w:t>41084</w:t>
      </w:r>
      <w:r>
        <w:rPr>
          <w:color w:val="0000FF"/>
        </w:rPr>
        <w:t>8</w:t>
      </w:r>
      <w:r>
        <w:t>.</w:t>
      </w:r>
      <w:r w:rsidRPr="00375008">
        <w:t xml:space="preserve"> </w:t>
      </w:r>
    </w:p>
    <w:p w14:paraId="482DFA02" w14:textId="77777777" w:rsidR="00B3129B" w:rsidRPr="005B25A1" w:rsidRDefault="00B3129B" w:rsidP="00B3129B">
      <w:pPr>
        <w:keepNext/>
        <w:keepLines/>
        <w:rPr>
          <w:b/>
          <w:bCs/>
        </w:rPr>
      </w:pPr>
      <w:r w:rsidRPr="005B25A1">
        <w:rPr>
          <w:b/>
          <w:bCs/>
        </w:rPr>
        <w:t>Plenary Discussion:</w:t>
      </w:r>
    </w:p>
    <w:p w14:paraId="26DCF5CC" w14:textId="77777777" w:rsidR="00B3129B" w:rsidRPr="005B25A1" w:rsidRDefault="00B3129B" w:rsidP="00B3129B">
      <w:pPr>
        <w:keepNext/>
        <w:keepLines/>
      </w:pPr>
      <w:r>
        <w:t xml:space="preserve">  </w:t>
      </w:r>
      <w:r w:rsidRPr="00380F14">
        <w:rPr>
          <w:color w:val="FF0000"/>
        </w:rPr>
        <w:t>&lt;RETURN - OPEN&gt;</w:t>
      </w:r>
    </w:p>
    <w:p w14:paraId="05CE4923" w14:textId="77777777" w:rsidR="00B3129B" w:rsidRPr="00EB0339" w:rsidRDefault="00B3129B" w:rsidP="00B3129B">
      <w:r w:rsidRPr="005B25A1">
        <w:rPr>
          <w:b/>
          <w:bCs/>
        </w:rPr>
        <w:t>Status:</w:t>
      </w:r>
      <w:r>
        <w:t xml:space="preserve"> </w:t>
      </w:r>
      <w:r w:rsidRPr="00380F14">
        <w:rPr>
          <w:color w:val="FF0000"/>
        </w:rPr>
        <w:t>OPEN</w:t>
      </w:r>
    </w:p>
    <w:p w14:paraId="54FFE3FA" w14:textId="77777777" w:rsidR="00B3129B" w:rsidRDefault="00B3129B" w:rsidP="00B3129B">
      <w:pPr>
        <w:pStyle w:val="NormTop"/>
      </w:pPr>
      <w:r>
        <w:rPr>
          <w:color w:val="0000FF"/>
        </w:rPr>
        <w:t>S2-2410561</w:t>
      </w:r>
      <w:r w:rsidRPr="00D53282">
        <w:t xml:space="preserve"> </w:t>
      </w:r>
      <w:r>
        <w:t>(CR) 23.501 CR5806 (Rel-19, 'B'): Enabling access to local services via CAG cell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enhancements to enable accessing to local services via CAG cell.</w:t>
      </w:r>
    </w:p>
    <w:p w14:paraId="77D9DCC9" w14:textId="77777777" w:rsidR="00B3129B" w:rsidRPr="005B25A1" w:rsidRDefault="00B3129B" w:rsidP="00B3129B">
      <w:pPr>
        <w:keepNext/>
        <w:keepLines/>
        <w:rPr>
          <w:b/>
          <w:bCs/>
        </w:rPr>
      </w:pPr>
      <w:r w:rsidRPr="005B25A1">
        <w:rPr>
          <w:b/>
          <w:bCs/>
        </w:rPr>
        <w:t>Convenor comment:</w:t>
      </w:r>
    </w:p>
    <w:p w14:paraId="7BF80B98" w14:textId="77777777" w:rsidR="00B3129B" w:rsidRPr="005B25A1" w:rsidRDefault="00B3129B" w:rsidP="00B3129B">
      <w:pPr>
        <w:keepNext/>
        <w:keepLines/>
      </w:pPr>
      <w:r w:rsidRPr="005B25A1">
        <w:t>Handle.</w:t>
      </w:r>
    </w:p>
    <w:p w14:paraId="75E1BABB" w14:textId="77777777" w:rsidR="00B3129B" w:rsidRPr="005B25A1" w:rsidRDefault="00B3129B" w:rsidP="00B3129B">
      <w:pPr>
        <w:keepNext/>
        <w:keepLines/>
        <w:rPr>
          <w:b/>
          <w:bCs/>
        </w:rPr>
      </w:pPr>
      <w:r w:rsidRPr="005B25A1">
        <w:rPr>
          <w:b/>
          <w:bCs/>
        </w:rPr>
        <w:t>Parallel discussion:</w:t>
      </w:r>
    </w:p>
    <w:p w14:paraId="6FC58327" w14:textId="11C0C057" w:rsidR="00B3129B" w:rsidRPr="00B3129B" w:rsidRDefault="00B3129B" w:rsidP="00B3129B">
      <w:pPr>
        <w:keepNext/>
        <w:keepLines/>
      </w:pPr>
      <w:r>
        <w:t>This was reviewed and left for off-line discussion</w:t>
      </w:r>
      <w:r w:rsidR="00457BD5">
        <w:t xml:space="preserve"> and was revised to </w:t>
      </w:r>
      <w:r w:rsidR="00457BD5" w:rsidRPr="00CE3EC0">
        <w:rPr>
          <w:color w:val="0000FF"/>
        </w:rPr>
        <w:t>S2-2</w:t>
      </w:r>
      <w:r w:rsidR="00457BD5">
        <w:rPr>
          <w:color w:val="0000FF"/>
        </w:rPr>
        <w:t>410849</w:t>
      </w:r>
      <w:r w:rsidR="00457BD5">
        <w:t>.</w:t>
      </w:r>
      <w:r w:rsidR="00457BD5" w:rsidRPr="00375008">
        <w:t xml:space="preserve"> </w:t>
      </w:r>
    </w:p>
    <w:p w14:paraId="07456CAD" w14:textId="77777777" w:rsidR="00B3129B" w:rsidRPr="005B25A1" w:rsidRDefault="00B3129B" w:rsidP="00B3129B">
      <w:pPr>
        <w:keepNext/>
        <w:keepLines/>
        <w:rPr>
          <w:b/>
          <w:bCs/>
        </w:rPr>
      </w:pPr>
      <w:r w:rsidRPr="005B25A1">
        <w:rPr>
          <w:b/>
          <w:bCs/>
        </w:rPr>
        <w:t>Plenary Discussion:</w:t>
      </w:r>
    </w:p>
    <w:p w14:paraId="0D66E5EB" w14:textId="77777777" w:rsidR="00B3129B" w:rsidRPr="005B25A1" w:rsidRDefault="00B3129B" w:rsidP="00B3129B">
      <w:pPr>
        <w:keepNext/>
        <w:keepLines/>
      </w:pPr>
      <w:r>
        <w:t xml:space="preserve">  </w:t>
      </w:r>
      <w:r w:rsidRPr="00380F14">
        <w:rPr>
          <w:color w:val="FF0000"/>
        </w:rPr>
        <w:t>&lt;RETURN - OPEN&gt;</w:t>
      </w:r>
    </w:p>
    <w:p w14:paraId="3F8F1D45" w14:textId="77777777" w:rsidR="00B3129B" w:rsidRPr="00EB0339" w:rsidRDefault="00B3129B" w:rsidP="00B3129B">
      <w:r w:rsidRPr="005B25A1">
        <w:rPr>
          <w:b/>
          <w:bCs/>
        </w:rPr>
        <w:t>Status:</w:t>
      </w:r>
      <w:r>
        <w:t xml:space="preserve"> </w:t>
      </w:r>
      <w:r w:rsidRPr="00380F14">
        <w:rPr>
          <w:color w:val="FF0000"/>
        </w:rPr>
        <w:t>OPEN</w:t>
      </w:r>
    </w:p>
    <w:p w14:paraId="342AB650" w14:textId="77777777" w:rsidR="00E00DA6" w:rsidRDefault="007615D6" w:rsidP="000A3FBD">
      <w:pPr>
        <w:pStyle w:val="NormTop"/>
      </w:pPr>
      <w:r>
        <w:rPr>
          <w:color w:val="0000FF"/>
        </w:rPr>
        <w:t>S2-2410360</w:t>
      </w:r>
      <w:r w:rsidRPr="00D53282">
        <w:t xml:space="preserve"> </w:t>
      </w:r>
      <w:r>
        <w:t>(CR) 23.501 CR5765 (Rel-19, 'B'): Support local services in 5G Femto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Provisioning local services at Femto cell is introduced.</w:t>
      </w:r>
    </w:p>
    <w:p w14:paraId="65A0FC78" w14:textId="77777777" w:rsidR="007615D6" w:rsidRPr="005B25A1" w:rsidRDefault="007615D6" w:rsidP="007615D6">
      <w:pPr>
        <w:keepNext/>
        <w:keepLines/>
        <w:rPr>
          <w:b/>
          <w:bCs/>
        </w:rPr>
      </w:pPr>
      <w:r w:rsidRPr="005B25A1">
        <w:rPr>
          <w:b/>
          <w:bCs/>
        </w:rPr>
        <w:t>Convenor comment:</w:t>
      </w:r>
    </w:p>
    <w:p w14:paraId="6C026687" w14:textId="77777777" w:rsidR="007615D6" w:rsidRPr="005B25A1" w:rsidRDefault="007615D6" w:rsidP="007615D6">
      <w:pPr>
        <w:keepNext/>
        <w:keepLines/>
      </w:pPr>
      <w:r w:rsidRPr="005B25A1">
        <w:t>Merge in S2-2410561?</w:t>
      </w:r>
    </w:p>
    <w:p w14:paraId="33242834" w14:textId="77777777" w:rsidR="007615D6" w:rsidRPr="005B25A1" w:rsidRDefault="007615D6" w:rsidP="007615D6">
      <w:pPr>
        <w:keepNext/>
        <w:keepLines/>
        <w:rPr>
          <w:b/>
          <w:bCs/>
        </w:rPr>
      </w:pPr>
      <w:r w:rsidRPr="005B25A1">
        <w:rPr>
          <w:b/>
          <w:bCs/>
        </w:rPr>
        <w:t>Parallel discussion:</w:t>
      </w:r>
    </w:p>
    <w:p w14:paraId="0D2720BF" w14:textId="5FCFD5CC" w:rsidR="007615D6" w:rsidRPr="005B25A1" w:rsidRDefault="00457BD5" w:rsidP="007615D6">
      <w:pPr>
        <w:keepNext/>
        <w:keepLines/>
      </w:pPr>
      <w:r>
        <w:t xml:space="preserve">Merged into </w:t>
      </w:r>
      <w:r w:rsidRPr="00CE3EC0">
        <w:rPr>
          <w:color w:val="0000FF"/>
        </w:rPr>
        <w:t>S2-2</w:t>
      </w:r>
      <w:r>
        <w:rPr>
          <w:color w:val="0000FF"/>
        </w:rPr>
        <w:t>41084</w:t>
      </w:r>
      <w:r>
        <w:rPr>
          <w:color w:val="0000FF"/>
        </w:rPr>
        <w:t>5</w:t>
      </w:r>
      <w:r>
        <w:t>.</w:t>
      </w:r>
    </w:p>
    <w:p w14:paraId="455212CF" w14:textId="50F5A3B2" w:rsidR="007615D6" w:rsidRPr="00EB0339" w:rsidRDefault="007615D6" w:rsidP="007615D6">
      <w:r w:rsidRPr="005B25A1">
        <w:rPr>
          <w:b/>
          <w:bCs/>
        </w:rPr>
        <w:t>Status:</w:t>
      </w:r>
      <w:r>
        <w:t xml:space="preserve"> </w:t>
      </w:r>
      <w:r w:rsidR="00457BD5">
        <w:rPr>
          <w:color w:val="0000FF"/>
        </w:rPr>
        <w:t>Merg</w:t>
      </w:r>
      <w:r>
        <w:rPr>
          <w:color w:val="0000FF"/>
        </w:rPr>
        <w:t>ed</w:t>
      </w:r>
      <w:r>
        <w:t>.</w:t>
      </w:r>
    </w:p>
    <w:p w14:paraId="724440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CAG provisioning</w:t>
      </w:r>
    </w:p>
    <w:p w14:paraId="3F6A70D8" w14:textId="77777777" w:rsidR="00E00DA6" w:rsidRDefault="007615D6" w:rsidP="000A3FBD">
      <w:pPr>
        <w:pStyle w:val="NormTop"/>
      </w:pPr>
      <w:r>
        <w:rPr>
          <w:color w:val="0000FF"/>
        </w:rPr>
        <w:t>S2-2409742</w:t>
      </w:r>
      <w:r w:rsidRPr="00D53282">
        <w:t xml:space="preserve"> </w:t>
      </w:r>
      <w:r>
        <w:t>(CR) 23.502 CR5014 (Rel-19, 'B'): Update of 5G Femto CAG provisioning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Regisitration procedure to capture the access control mechanism of CAG. Replace the validity time with time validity information.</w:t>
      </w:r>
    </w:p>
    <w:p w14:paraId="7177F74A" w14:textId="77777777" w:rsidR="007615D6" w:rsidRPr="005B25A1" w:rsidRDefault="007615D6" w:rsidP="007615D6">
      <w:pPr>
        <w:keepNext/>
        <w:keepLines/>
        <w:rPr>
          <w:b/>
          <w:bCs/>
        </w:rPr>
      </w:pPr>
      <w:r w:rsidRPr="005B25A1">
        <w:rPr>
          <w:b/>
          <w:bCs/>
        </w:rPr>
        <w:t>Convenor comment:</w:t>
      </w:r>
    </w:p>
    <w:p w14:paraId="2256D682" w14:textId="77777777" w:rsidR="007615D6" w:rsidRPr="005B25A1" w:rsidRDefault="007615D6" w:rsidP="007615D6">
      <w:pPr>
        <w:keepNext/>
        <w:keepLines/>
      </w:pPr>
      <w:r w:rsidRPr="005B25A1">
        <w:t>Focus only on 4.2.2.2.2.</w:t>
      </w:r>
    </w:p>
    <w:p w14:paraId="7870002E" w14:textId="77777777" w:rsidR="007615D6" w:rsidRPr="005B25A1" w:rsidRDefault="007615D6" w:rsidP="007615D6">
      <w:pPr>
        <w:keepNext/>
        <w:keepLines/>
        <w:rPr>
          <w:b/>
          <w:bCs/>
        </w:rPr>
      </w:pPr>
      <w:r w:rsidRPr="005B25A1">
        <w:rPr>
          <w:b/>
          <w:bCs/>
        </w:rPr>
        <w:t>Parallel discussion:</w:t>
      </w:r>
    </w:p>
    <w:p w14:paraId="7BC3E56F" w14:textId="77777777" w:rsidR="007615D6" w:rsidRPr="005B25A1" w:rsidRDefault="007615D6" w:rsidP="007615D6">
      <w:pPr>
        <w:keepNext/>
        <w:keepLines/>
      </w:pPr>
      <w:r w:rsidRPr="005B25A1">
        <w:t>-</w:t>
      </w:r>
    </w:p>
    <w:p w14:paraId="2545D5ED" w14:textId="77777777" w:rsidR="007615D6" w:rsidRPr="005B25A1" w:rsidRDefault="007615D6" w:rsidP="007615D6">
      <w:pPr>
        <w:keepNext/>
        <w:keepLines/>
        <w:rPr>
          <w:b/>
          <w:bCs/>
        </w:rPr>
      </w:pPr>
      <w:r w:rsidRPr="005B25A1">
        <w:rPr>
          <w:b/>
          <w:bCs/>
        </w:rPr>
        <w:t>Plenary Discussion:</w:t>
      </w:r>
    </w:p>
    <w:p w14:paraId="032CAFA8" w14:textId="77777777" w:rsidR="007615D6" w:rsidRPr="005B25A1" w:rsidRDefault="007615D6" w:rsidP="007615D6">
      <w:pPr>
        <w:keepNext/>
        <w:keepLines/>
      </w:pPr>
      <w:r>
        <w:rPr>
          <w:color w:val="FF0000"/>
        </w:rPr>
        <w:t>NO DISCUSSION RECORDED</w:t>
      </w:r>
    </w:p>
    <w:p w14:paraId="645B693D" w14:textId="77777777" w:rsidR="007615D6" w:rsidRPr="00EB0339" w:rsidRDefault="007615D6" w:rsidP="007615D6">
      <w:r w:rsidRPr="005B25A1">
        <w:rPr>
          <w:b/>
          <w:bCs/>
        </w:rPr>
        <w:t>Status:</w:t>
      </w:r>
      <w:r>
        <w:t xml:space="preserve"> </w:t>
      </w:r>
      <w:r>
        <w:rPr>
          <w:color w:val="0000FF"/>
        </w:rPr>
        <w:t>Not concluded</w:t>
      </w:r>
      <w:r>
        <w:t>.</w:t>
      </w:r>
    </w:p>
    <w:p w14:paraId="21E1459F" w14:textId="77777777" w:rsidR="00E00DA6" w:rsidRDefault="007615D6" w:rsidP="000A3FBD">
      <w:pPr>
        <w:pStyle w:val="NormTop"/>
      </w:pPr>
      <w:r>
        <w:rPr>
          <w:color w:val="0000FF"/>
        </w:rPr>
        <w:t>S2-2410174</w:t>
      </w:r>
      <w:r w:rsidRPr="00D53282">
        <w:t xml:space="preserve"> </w:t>
      </w:r>
      <w:r>
        <w:t>(CR) 23.501 CR5733 (Rel-19, 'F'): Clarification on network exposure of 5G Femto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5G Femto provisioning to Network exposure clause.</w:t>
      </w:r>
    </w:p>
    <w:p w14:paraId="5A38A3ED" w14:textId="77777777" w:rsidR="007615D6" w:rsidRPr="005B25A1" w:rsidRDefault="007615D6" w:rsidP="007615D6">
      <w:pPr>
        <w:keepNext/>
        <w:keepLines/>
        <w:rPr>
          <w:b/>
          <w:bCs/>
        </w:rPr>
      </w:pPr>
      <w:r w:rsidRPr="005B25A1">
        <w:rPr>
          <w:b/>
          <w:bCs/>
        </w:rPr>
        <w:t>Convenor comment:</w:t>
      </w:r>
    </w:p>
    <w:p w14:paraId="49F599A8" w14:textId="77777777" w:rsidR="007615D6" w:rsidRPr="005B25A1" w:rsidRDefault="007615D6" w:rsidP="007615D6">
      <w:pPr>
        <w:keepNext/>
        <w:keepLines/>
      </w:pPr>
      <w:r w:rsidRPr="005B25A1">
        <w:t>Handle.</w:t>
      </w:r>
    </w:p>
    <w:p w14:paraId="6E14A4B6" w14:textId="77777777" w:rsidR="007615D6" w:rsidRPr="005B25A1" w:rsidRDefault="007615D6" w:rsidP="007615D6">
      <w:pPr>
        <w:keepNext/>
        <w:keepLines/>
        <w:rPr>
          <w:b/>
          <w:bCs/>
        </w:rPr>
      </w:pPr>
      <w:r w:rsidRPr="005B25A1">
        <w:rPr>
          <w:b/>
          <w:bCs/>
        </w:rPr>
        <w:t>Parallel discussion:</w:t>
      </w:r>
    </w:p>
    <w:p w14:paraId="28FFBC6D" w14:textId="77777777" w:rsidR="007615D6" w:rsidRPr="005B25A1" w:rsidRDefault="007615D6" w:rsidP="007615D6">
      <w:pPr>
        <w:keepNext/>
        <w:keepLines/>
      </w:pPr>
      <w:r w:rsidRPr="005B25A1">
        <w:t>-</w:t>
      </w:r>
    </w:p>
    <w:p w14:paraId="75EC610F" w14:textId="77777777" w:rsidR="007615D6" w:rsidRPr="005B25A1" w:rsidRDefault="007615D6" w:rsidP="007615D6">
      <w:pPr>
        <w:keepNext/>
        <w:keepLines/>
        <w:rPr>
          <w:b/>
          <w:bCs/>
        </w:rPr>
      </w:pPr>
      <w:r w:rsidRPr="005B25A1">
        <w:rPr>
          <w:b/>
          <w:bCs/>
        </w:rPr>
        <w:t>Plenary Discussion:</w:t>
      </w:r>
    </w:p>
    <w:p w14:paraId="085476E3" w14:textId="77777777" w:rsidR="007615D6" w:rsidRPr="005B25A1" w:rsidRDefault="007615D6" w:rsidP="007615D6">
      <w:pPr>
        <w:keepNext/>
        <w:keepLines/>
      </w:pPr>
      <w:r>
        <w:rPr>
          <w:color w:val="FF0000"/>
        </w:rPr>
        <w:t>NO DISCUSSION RECORDED</w:t>
      </w:r>
    </w:p>
    <w:p w14:paraId="2B618E73" w14:textId="77777777" w:rsidR="007615D6" w:rsidRPr="00EB0339" w:rsidRDefault="007615D6" w:rsidP="007615D6">
      <w:r w:rsidRPr="005B25A1">
        <w:rPr>
          <w:b/>
          <w:bCs/>
        </w:rPr>
        <w:t>Status:</w:t>
      </w:r>
      <w:r>
        <w:t xml:space="preserve"> </w:t>
      </w:r>
      <w:r>
        <w:rPr>
          <w:color w:val="0000FF"/>
        </w:rPr>
        <w:t>Not concluded</w:t>
      </w:r>
      <w:r>
        <w:t>.</w:t>
      </w:r>
    </w:p>
    <w:p w14:paraId="58A29D27" w14:textId="77777777" w:rsidR="00E00DA6" w:rsidRDefault="007615D6" w:rsidP="000A3FBD">
      <w:pPr>
        <w:pStyle w:val="NormTop"/>
      </w:pPr>
      <w:r>
        <w:rPr>
          <w:color w:val="0000FF"/>
        </w:rPr>
        <w:t>S2-2410175</w:t>
      </w:r>
      <w:r w:rsidRPr="00D53282">
        <w:t xml:space="preserve"> </w:t>
      </w:r>
      <w:r>
        <w:t>(CR) 23.502 CR5063 (Rel-19, 'F'): Clarification on the Femto provisioning parameter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condition that UE leaves the CAG cells.</w:t>
      </w:r>
    </w:p>
    <w:p w14:paraId="7173D707" w14:textId="77777777" w:rsidR="007615D6" w:rsidRPr="005B25A1" w:rsidRDefault="007615D6" w:rsidP="007615D6">
      <w:pPr>
        <w:keepNext/>
        <w:keepLines/>
        <w:rPr>
          <w:b/>
          <w:bCs/>
        </w:rPr>
      </w:pPr>
      <w:r w:rsidRPr="005B25A1">
        <w:rPr>
          <w:b/>
          <w:bCs/>
        </w:rPr>
        <w:t>Convenor comment:</w:t>
      </w:r>
    </w:p>
    <w:p w14:paraId="040D1D09" w14:textId="77777777" w:rsidR="007615D6" w:rsidRPr="005B25A1" w:rsidRDefault="007615D6" w:rsidP="007615D6">
      <w:pPr>
        <w:keepNext/>
        <w:keepLines/>
      </w:pPr>
      <w:r w:rsidRPr="005B25A1">
        <w:t>Merge in S2-2410362?</w:t>
      </w:r>
    </w:p>
    <w:p w14:paraId="061F8E8E" w14:textId="77777777" w:rsidR="007615D6" w:rsidRPr="005B25A1" w:rsidRDefault="007615D6" w:rsidP="007615D6">
      <w:pPr>
        <w:keepNext/>
        <w:keepLines/>
        <w:rPr>
          <w:b/>
          <w:bCs/>
        </w:rPr>
      </w:pPr>
      <w:r w:rsidRPr="005B25A1">
        <w:rPr>
          <w:b/>
          <w:bCs/>
        </w:rPr>
        <w:t>Parallel discussion:</w:t>
      </w:r>
    </w:p>
    <w:p w14:paraId="03AC9E7A" w14:textId="77777777" w:rsidR="007615D6" w:rsidRPr="005B25A1" w:rsidRDefault="007615D6" w:rsidP="007615D6">
      <w:pPr>
        <w:keepNext/>
        <w:keepLines/>
      </w:pPr>
      <w:r w:rsidRPr="005B25A1">
        <w:t>-</w:t>
      </w:r>
    </w:p>
    <w:p w14:paraId="10486D57" w14:textId="77777777" w:rsidR="007615D6" w:rsidRPr="005B25A1" w:rsidRDefault="007615D6" w:rsidP="007615D6">
      <w:pPr>
        <w:keepNext/>
        <w:keepLines/>
        <w:rPr>
          <w:b/>
          <w:bCs/>
        </w:rPr>
      </w:pPr>
      <w:r w:rsidRPr="005B25A1">
        <w:rPr>
          <w:b/>
          <w:bCs/>
        </w:rPr>
        <w:t>Plenary Discussion:</w:t>
      </w:r>
    </w:p>
    <w:p w14:paraId="45974CDD" w14:textId="77777777" w:rsidR="007615D6" w:rsidRPr="005B25A1" w:rsidRDefault="007615D6" w:rsidP="007615D6">
      <w:pPr>
        <w:keepNext/>
        <w:keepLines/>
      </w:pPr>
      <w:r>
        <w:rPr>
          <w:color w:val="FF0000"/>
        </w:rPr>
        <w:t>NO DISCUSSION RECORDED</w:t>
      </w:r>
    </w:p>
    <w:p w14:paraId="586CA535" w14:textId="77777777" w:rsidR="007615D6" w:rsidRPr="00EB0339" w:rsidRDefault="007615D6" w:rsidP="007615D6">
      <w:r w:rsidRPr="005B25A1">
        <w:rPr>
          <w:b/>
          <w:bCs/>
        </w:rPr>
        <w:t>Status:</w:t>
      </w:r>
      <w:r>
        <w:t xml:space="preserve"> </w:t>
      </w:r>
      <w:r>
        <w:rPr>
          <w:color w:val="0000FF"/>
        </w:rPr>
        <w:t>Not concluded</w:t>
      </w:r>
      <w:r>
        <w:t>.</w:t>
      </w:r>
    </w:p>
    <w:p w14:paraId="5B0AC3CF" w14:textId="77777777" w:rsidR="00E00DA6" w:rsidRDefault="007615D6" w:rsidP="000A3FBD">
      <w:pPr>
        <w:pStyle w:val="NormTop"/>
      </w:pPr>
      <w:r>
        <w:rPr>
          <w:color w:val="0000FF"/>
        </w:rPr>
        <w:lastRenderedPageBreak/>
        <w:t>S2-2410362</w:t>
      </w:r>
      <w:r w:rsidRPr="00D53282">
        <w:t xml:space="preserve"> </w:t>
      </w:r>
      <w:r>
        <w:t>(CR) 23.502 CR5089 (Rel-19, 'F'): Fix the 5G Femto Information provisioning procedures (Source: Samsung, NTT DOCOMO)</w:t>
      </w:r>
      <w:r>
        <w:br/>
      </w:r>
      <w:r w:rsidRPr="00D53282">
        <w:rPr>
          <w:b/>
        </w:rPr>
        <w:t>Document for:</w:t>
      </w:r>
      <w:r w:rsidRPr="00D53282">
        <w:t xml:space="preserve"> </w:t>
      </w:r>
      <w:r>
        <w:t>Approval</w:t>
      </w:r>
      <w:r>
        <w:br/>
      </w:r>
      <w:r w:rsidRPr="00D53282">
        <w:rPr>
          <w:b/>
        </w:rPr>
        <w:t>Abstract:</w:t>
      </w:r>
      <w:r w:rsidRPr="00D53282">
        <w:t xml:space="preserve"> </w:t>
      </w:r>
      <w:r>
        <w:br/>
        <w:t>Summary of change: -'5G Femto information provisioning parameters' is replaced with '5G Femto Information'. -MSISDN as UE ID is removed in the 5G Femto Information. - in step 4 of Figure 4.15.6.2-1, the received 5G Femto Information is classified in UDM and the CAG information subscription data is updated in UDM.</w:t>
      </w:r>
    </w:p>
    <w:p w14:paraId="4706C912" w14:textId="77777777" w:rsidR="007615D6" w:rsidRPr="005B25A1" w:rsidRDefault="007615D6" w:rsidP="007615D6">
      <w:pPr>
        <w:keepNext/>
        <w:keepLines/>
        <w:rPr>
          <w:b/>
          <w:bCs/>
        </w:rPr>
      </w:pPr>
      <w:r w:rsidRPr="005B25A1">
        <w:rPr>
          <w:b/>
          <w:bCs/>
        </w:rPr>
        <w:t>Convenor comment:</w:t>
      </w:r>
    </w:p>
    <w:p w14:paraId="6A5C8E74" w14:textId="77777777" w:rsidR="007615D6" w:rsidRPr="005B25A1" w:rsidRDefault="007615D6" w:rsidP="007615D6">
      <w:pPr>
        <w:keepNext/>
        <w:keepLines/>
      </w:pPr>
      <w:r w:rsidRPr="005B25A1">
        <w:t>Handle.</w:t>
      </w:r>
    </w:p>
    <w:p w14:paraId="7BD1ECF3" w14:textId="77777777" w:rsidR="007615D6" w:rsidRPr="005B25A1" w:rsidRDefault="007615D6" w:rsidP="007615D6">
      <w:pPr>
        <w:keepNext/>
        <w:keepLines/>
        <w:rPr>
          <w:b/>
          <w:bCs/>
        </w:rPr>
      </w:pPr>
      <w:r w:rsidRPr="005B25A1">
        <w:rPr>
          <w:b/>
          <w:bCs/>
        </w:rPr>
        <w:t>Parallel discussion:</w:t>
      </w:r>
    </w:p>
    <w:p w14:paraId="3F7C2D4C" w14:textId="77777777" w:rsidR="007615D6" w:rsidRPr="005B25A1" w:rsidRDefault="007615D6" w:rsidP="007615D6">
      <w:pPr>
        <w:keepNext/>
        <w:keepLines/>
      </w:pPr>
      <w:r w:rsidRPr="005B25A1">
        <w:t>-</w:t>
      </w:r>
    </w:p>
    <w:p w14:paraId="19E2A2BD" w14:textId="77777777" w:rsidR="007615D6" w:rsidRPr="005B25A1" w:rsidRDefault="007615D6" w:rsidP="007615D6">
      <w:pPr>
        <w:keepNext/>
        <w:keepLines/>
        <w:rPr>
          <w:b/>
          <w:bCs/>
        </w:rPr>
      </w:pPr>
      <w:r w:rsidRPr="005B25A1">
        <w:rPr>
          <w:b/>
          <w:bCs/>
        </w:rPr>
        <w:t>Plenary Discussion:</w:t>
      </w:r>
    </w:p>
    <w:p w14:paraId="2689F63E" w14:textId="77777777" w:rsidR="007615D6" w:rsidRPr="005B25A1" w:rsidRDefault="007615D6" w:rsidP="007615D6">
      <w:pPr>
        <w:keepNext/>
        <w:keepLines/>
      </w:pPr>
      <w:r>
        <w:rPr>
          <w:color w:val="FF0000"/>
        </w:rPr>
        <w:t>NO DISCUSSION RECORDED</w:t>
      </w:r>
    </w:p>
    <w:p w14:paraId="15B86A3D" w14:textId="77777777" w:rsidR="007615D6" w:rsidRPr="00EB0339" w:rsidRDefault="007615D6" w:rsidP="007615D6">
      <w:r w:rsidRPr="005B25A1">
        <w:rPr>
          <w:b/>
          <w:bCs/>
        </w:rPr>
        <w:t>Status:</w:t>
      </w:r>
      <w:r>
        <w:t xml:space="preserve"> </w:t>
      </w:r>
      <w:r>
        <w:rPr>
          <w:color w:val="0000FF"/>
        </w:rPr>
        <w:t>Not concluded</w:t>
      </w:r>
      <w:r>
        <w:t>.</w:t>
      </w:r>
    </w:p>
    <w:p w14:paraId="5ED06519" w14:textId="77777777" w:rsidR="00E00DA6" w:rsidRDefault="007615D6" w:rsidP="000A3FBD">
      <w:pPr>
        <w:pStyle w:val="NormTop"/>
      </w:pPr>
      <w:r>
        <w:rPr>
          <w:color w:val="0000FF"/>
        </w:rPr>
        <w:t>S2-2410365</w:t>
      </w:r>
      <w:r w:rsidRPr="00D53282">
        <w:t xml:space="preserve"> </w:t>
      </w:r>
      <w:r>
        <w:t>(CR) 23.502 CR5090 (Rel-19, 'F'): Missing 5G Femto information provisioning procedures&amp;service operations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Create/Delete service operations for NEF&amp;UDM parameterprovisioning are introduced.</w:t>
      </w:r>
    </w:p>
    <w:p w14:paraId="7BC36019" w14:textId="77777777" w:rsidR="007615D6" w:rsidRPr="005B25A1" w:rsidRDefault="007615D6" w:rsidP="007615D6">
      <w:pPr>
        <w:keepNext/>
        <w:keepLines/>
        <w:rPr>
          <w:b/>
          <w:bCs/>
        </w:rPr>
      </w:pPr>
      <w:r w:rsidRPr="005B25A1">
        <w:rPr>
          <w:b/>
          <w:bCs/>
        </w:rPr>
        <w:t>Convenor comment:</w:t>
      </w:r>
    </w:p>
    <w:p w14:paraId="114A8E21" w14:textId="77777777" w:rsidR="007615D6" w:rsidRPr="005B25A1" w:rsidRDefault="007615D6" w:rsidP="007615D6">
      <w:pPr>
        <w:keepNext/>
        <w:keepLines/>
      </w:pPr>
      <w:r w:rsidRPr="005B25A1">
        <w:t>Handle.</w:t>
      </w:r>
    </w:p>
    <w:p w14:paraId="743B42F4" w14:textId="77777777" w:rsidR="007615D6" w:rsidRPr="005B25A1" w:rsidRDefault="007615D6" w:rsidP="007615D6">
      <w:pPr>
        <w:keepNext/>
        <w:keepLines/>
        <w:rPr>
          <w:b/>
          <w:bCs/>
        </w:rPr>
      </w:pPr>
      <w:r w:rsidRPr="005B25A1">
        <w:rPr>
          <w:b/>
          <w:bCs/>
        </w:rPr>
        <w:t>Parallel discussion:</w:t>
      </w:r>
    </w:p>
    <w:p w14:paraId="208488F9" w14:textId="77777777" w:rsidR="007615D6" w:rsidRPr="005B25A1" w:rsidRDefault="007615D6" w:rsidP="007615D6">
      <w:pPr>
        <w:keepNext/>
        <w:keepLines/>
      </w:pPr>
      <w:r w:rsidRPr="005B25A1">
        <w:t>-</w:t>
      </w:r>
    </w:p>
    <w:p w14:paraId="17877587" w14:textId="77777777" w:rsidR="007615D6" w:rsidRPr="005B25A1" w:rsidRDefault="007615D6" w:rsidP="007615D6">
      <w:pPr>
        <w:keepNext/>
        <w:keepLines/>
        <w:rPr>
          <w:b/>
          <w:bCs/>
        </w:rPr>
      </w:pPr>
      <w:r w:rsidRPr="005B25A1">
        <w:rPr>
          <w:b/>
          <w:bCs/>
        </w:rPr>
        <w:t>Plenary Discussion:</w:t>
      </w:r>
    </w:p>
    <w:p w14:paraId="42B470F1" w14:textId="77777777" w:rsidR="007615D6" w:rsidRPr="005B25A1" w:rsidRDefault="007615D6" w:rsidP="007615D6">
      <w:pPr>
        <w:keepNext/>
        <w:keepLines/>
      </w:pPr>
      <w:r>
        <w:rPr>
          <w:color w:val="FF0000"/>
        </w:rPr>
        <w:t>NO DISCUSSION RECORDED</w:t>
      </w:r>
    </w:p>
    <w:p w14:paraId="1F5DB089" w14:textId="77777777" w:rsidR="007615D6" w:rsidRPr="00EB0339" w:rsidRDefault="007615D6" w:rsidP="007615D6">
      <w:r w:rsidRPr="005B25A1">
        <w:rPr>
          <w:b/>
          <w:bCs/>
        </w:rPr>
        <w:t>Status:</w:t>
      </w:r>
      <w:r>
        <w:t xml:space="preserve"> </w:t>
      </w:r>
      <w:r>
        <w:rPr>
          <w:color w:val="0000FF"/>
        </w:rPr>
        <w:t>Not concluded</w:t>
      </w:r>
      <w:r>
        <w:t>.</w:t>
      </w:r>
    </w:p>
    <w:p w14:paraId="684A2938" w14:textId="77777777" w:rsidR="00E00DA6" w:rsidRDefault="007615D6" w:rsidP="000A3FBD">
      <w:pPr>
        <w:pStyle w:val="NormTop"/>
      </w:pPr>
      <w:r>
        <w:rPr>
          <w:color w:val="0000FF"/>
        </w:rPr>
        <w:t>S2-2410564</w:t>
      </w:r>
      <w:r w:rsidRPr="00D53282">
        <w:t xml:space="preserve"> </w:t>
      </w:r>
      <w:r>
        <w:t>(CR) 23.501 CR5808 (Rel-19, 'B'): CAG information provisioning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Enables CAG information provisioning for PNI-NPN scenario. Replace '5G Femto information provisioning' with 'CAG information provisioning'.</w:t>
      </w:r>
    </w:p>
    <w:p w14:paraId="001C450E" w14:textId="77777777" w:rsidR="007615D6" w:rsidRPr="005B25A1" w:rsidRDefault="007615D6" w:rsidP="007615D6">
      <w:pPr>
        <w:keepNext/>
        <w:keepLines/>
        <w:rPr>
          <w:b/>
          <w:bCs/>
        </w:rPr>
      </w:pPr>
      <w:r w:rsidRPr="005B25A1">
        <w:rPr>
          <w:b/>
          <w:bCs/>
        </w:rPr>
        <w:t>Convenor comment:</w:t>
      </w:r>
    </w:p>
    <w:p w14:paraId="5791D94A" w14:textId="77777777" w:rsidR="007615D6" w:rsidRPr="005B25A1" w:rsidRDefault="007615D6" w:rsidP="007615D6">
      <w:pPr>
        <w:keepNext/>
        <w:keepLines/>
      </w:pPr>
      <w:r w:rsidRPr="005B25A1">
        <w:t>Merge in S2-2410174?</w:t>
      </w:r>
    </w:p>
    <w:p w14:paraId="1149D65C" w14:textId="77777777" w:rsidR="007615D6" w:rsidRPr="005B25A1" w:rsidRDefault="007615D6" w:rsidP="007615D6">
      <w:pPr>
        <w:keepNext/>
        <w:keepLines/>
        <w:rPr>
          <w:b/>
          <w:bCs/>
        </w:rPr>
      </w:pPr>
      <w:r w:rsidRPr="005B25A1">
        <w:rPr>
          <w:b/>
          <w:bCs/>
        </w:rPr>
        <w:t>Parallel discussion:</w:t>
      </w:r>
    </w:p>
    <w:p w14:paraId="58B14D8E" w14:textId="77777777" w:rsidR="007615D6" w:rsidRPr="005B25A1" w:rsidRDefault="007615D6" w:rsidP="007615D6">
      <w:pPr>
        <w:keepNext/>
        <w:keepLines/>
      </w:pPr>
      <w:r w:rsidRPr="005B25A1">
        <w:t>-</w:t>
      </w:r>
    </w:p>
    <w:p w14:paraId="24F91B07" w14:textId="77777777" w:rsidR="007615D6" w:rsidRPr="005B25A1" w:rsidRDefault="007615D6" w:rsidP="007615D6">
      <w:pPr>
        <w:keepNext/>
        <w:keepLines/>
        <w:rPr>
          <w:b/>
          <w:bCs/>
        </w:rPr>
      </w:pPr>
      <w:r w:rsidRPr="005B25A1">
        <w:rPr>
          <w:b/>
          <w:bCs/>
        </w:rPr>
        <w:t>Plenary Discussion:</w:t>
      </w:r>
    </w:p>
    <w:p w14:paraId="038E983D" w14:textId="77777777" w:rsidR="007615D6" w:rsidRPr="005B25A1" w:rsidRDefault="007615D6" w:rsidP="007615D6">
      <w:pPr>
        <w:keepNext/>
        <w:keepLines/>
      </w:pPr>
      <w:r>
        <w:rPr>
          <w:color w:val="FF0000"/>
        </w:rPr>
        <w:t>NO DISCUSSION RECORDED</w:t>
      </w:r>
    </w:p>
    <w:p w14:paraId="10731496" w14:textId="77777777" w:rsidR="007615D6" w:rsidRPr="00EB0339" w:rsidRDefault="007615D6" w:rsidP="007615D6">
      <w:r w:rsidRPr="005B25A1">
        <w:rPr>
          <w:b/>
          <w:bCs/>
        </w:rPr>
        <w:t>Status:</w:t>
      </w:r>
      <w:r>
        <w:t xml:space="preserve"> </w:t>
      </w:r>
      <w:r>
        <w:rPr>
          <w:color w:val="0000FF"/>
        </w:rPr>
        <w:t>Not concluded</w:t>
      </w:r>
      <w:r>
        <w:t>.</w:t>
      </w:r>
    </w:p>
    <w:p w14:paraId="29E9695A" w14:textId="77777777" w:rsidR="00E00DA6" w:rsidRDefault="007615D6" w:rsidP="000A3FBD">
      <w:pPr>
        <w:pStyle w:val="NormTop"/>
      </w:pPr>
      <w:r>
        <w:rPr>
          <w:color w:val="0000FF"/>
        </w:rPr>
        <w:lastRenderedPageBreak/>
        <w:t>S2-2410566</w:t>
      </w:r>
      <w:r w:rsidRPr="00D53282">
        <w:t xml:space="preserve"> </w:t>
      </w:r>
      <w:r>
        <w:t>(CR) 23.502 CR5120 (Rel-19, 'B'): CAG information provisioning create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 CAG information provisioning to Nnef_ParameterProvision_Create service.</w:t>
      </w:r>
    </w:p>
    <w:p w14:paraId="7A7B77A3" w14:textId="77777777" w:rsidR="007615D6" w:rsidRPr="005B25A1" w:rsidRDefault="007615D6" w:rsidP="007615D6">
      <w:pPr>
        <w:keepNext/>
        <w:keepLines/>
        <w:rPr>
          <w:b/>
          <w:bCs/>
        </w:rPr>
      </w:pPr>
      <w:r w:rsidRPr="005B25A1">
        <w:rPr>
          <w:b/>
          <w:bCs/>
        </w:rPr>
        <w:t>Convenor comment:</w:t>
      </w:r>
    </w:p>
    <w:p w14:paraId="6DA98F2A" w14:textId="77777777" w:rsidR="007615D6" w:rsidRPr="005B25A1" w:rsidRDefault="007615D6" w:rsidP="007615D6">
      <w:pPr>
        <w:keepNext/>
        <w:keepLines/>
      </w:pPr>
      <w:r w:rsidRPr="005B25A1">
        <w:t>Merge in S2-2410365?</w:t>
      </w:r>
    </w:p>
    <w:p w14:paraId="1CE62E47" w14:textId="77777777" w:rsidR="007615D6" w:rsidRPr="005B25A1" w:rsidRDefault="007615D6" w:rsidP="007615D6">
      <w:pPr>
        <w:keepNext/>
        <w:keepLines/>
        <w:rPr>
          <w:b/>
          <w:bCs/>
        </w:rPr>
      </w:pPr>
      <w:r w:rsidRPr="005B25A1">
        <w:rPr>
          <w:b/>
          <w:bCs/>
        </w:rPr>
        <w:t>Parallel discussion:</w:t>
      </w:r>
    </w:p>
    <w:p w14:paraId="458A228C" w14:textId="77777777" w:rsidR="007615D6" w:rsidRPr="005B25A1" w:rsidRDefault="007615D6" w:rsidP="007615D6">
      <w:pPr>
        <w:keepNext/>
        <w:keepLines/>
      </w:pPr>
      <w:r w:rsidRPr="005B25A1">
        <w:t>-</w:t>
      </w:r>
    </w:p>
    <w:p w14:paraId="5F5C3D02" w14:textId="77777777" w:rsidR="007615D6" w:rsidRPr="005B25A1" w:rsidRDefault="007615D6" w:rsidP="007615D6">
      <w:pPr>
        <w:keepNext/>
        <w:keepLines/>
        <w:rPr>
          <w:b/>
          <w:bCs/>
        </w:rPr>
      </w:pPr>
      <w:r w:rsidRPr="005B25A1">
        <w:rPr>
          <w:b/>
          <w:bCs/>
        </w:rPr>
        <w:t>Plenary Discussion:</w:t>
      </w:r>
    </w:p>
    <w:p w14:paraId="709D61FF" w14:textId="77777777" w:rsidR="007615D6" w:rsidRPr="005B25A1" w:rsidRDefault="007615D6" w:rsidP="007615D6">
      <w:pPr>
        <w:keepNext/>
        <w:keepLines/>
      </w:pPr>
      <w:r>
        <w:rPr>
          <w:color w:val="FF0000"/>
        </w:rPr>
        <w:t>NO DISCUSSION RECORDED</w:t>
      </w:r>
    </w:p>
    <w:p w14:paraId="60C55F88" w14:textId="77777777" w:rsidR="007615D6" w:rsidRPr="00EB0339" w:rsidRDefault="007615D6" w:rsidP="007615D6">
      <w:r w:rsidRPr="005B25A1">
        <w:rPr>
          <w:b/>
          <w:bCs/>
        </w:rPr>
        <w:t>Status:</w:t>
      </w:r>
      <w:r>
        <w:t xml:space="preserve"> </w:t>
      </w:r>
      <w:r>
        <w:rPr>
          <w:color w:val="0000FF"/>
        </w:rPr>
        <w:t>Not concluded</w:t>
      </w:r>
      <w:r>
        <w:t>.</w:t>
      </w:r>
    </w:p>
    <w:p w14:paraId="0EEED3D4" w14:textId="77777777" w:rsidR="00E00DA6" w:rsidRDefault="007615D6" w:rsidP="000A3FBD">
      <w:pPr>
        <w:pStyle w:val="NormTop"/>
      </w:pPr>
      <w:r>
        <w:rPr>
          <w:color w:val="0000FF"/>
        </w:rPr>
        <w:t>S2-2410567</w:t>
      </w:r>
      <w:r w:rsidRPr="00D53282">
        <w:t xml:space="preserve"> </w:t>
      </w:r>
      <w:r>
        <w:t>(CR) 23.502 CR5121 (Rel-19, 'B'): CAG information provisioning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Replace '5G Femto information provisioning' with 'CAG information provisioning' Replace '5G Femto CAG owner' with 'CAG Hosting Party' Removes the note in 4.15.6.3h.</w:t>
      </w:r>
    </w:p>
    <w:p w14:paraId="7B41234F" w14:textId="77777777" w:rsidR="007615D6" w:rsidRPr="005B25A1" w:rsidRDefault="007615D6" w:rsidP="007615D6">
      <w:pPr>
        <w:keepNext/>
        <w:keepLines/>
        <w:rPr>
          <w:b/>
          <w:bCs/>
        </w:rPr>
      </w:pPr>
      <w:r w:rsidRPr="005B25A1">
        <w:rPr>
          <w:b/>
          <w:bCs/>
        </w:rPr>
        <w:t>Convenor comment:</w:t>
      </w:r>
    </w:p>
    <w:p w14:paraId="0CF48FDA" w14:textId="77777777" w:rsidR="007615D6" w:rsidRPr="005B25A1" w:rsidRDefault="007615D6" w:rsidP="007615D6">
      <w:pPr>
        <w:keepNext/>
        <w:keepLines/>
      </w:pPr>
      <w:r w:rsidRPr="005B25A1">
        <w:t>Merge in S2-2410362?</w:t>
      </w:r>
    </w:p>
    <w:p w14:paraId="1D3F654E" w14:textId="77777777" w:rsidR="007615D6" w:rsidRPr="005B25A1" w:rsidRDefault="007615D6" w:rsidP="007615D6">
      <w:pPr>
        <w:keepNext/>
        <w:keepLines/>
        <w:rPr>
          <w:b/>
          <w:bCs/>
        </w:rPr>
      </w:pPr>
      <w:r w:rsidRPr="005B25A1">
        <w:rPr>
          <w:b/>
          <w:bCs/>
        </w:rPr>
        <w:t>Parallel discussion:</w:t>
      </w:r>
    </w:p>
    <w:p w14:paraId="241E2346" w14:textId="77777777" w:rsidR="007615D6" w:rsidRPr="005B25A1" w:rsidRDefault="007615D6" w:rsidP="007615D6">
      <w:pPr>
        <w:keepNext/>
        <w:keepLines/>
      </w:pPr>
      <w:r w:rsidRPr="005B25A1">
        <w:t>-</w:t>
      </w:r>
    </w:p>
    <w:p w14:paraId="333C0847" w14:textId="77777777" w:rsidR="007615D6" w:rsidRPr="005B25A1" w:rsidRDefault="007615D6" w:rsidP="007615D6">
      <w:pPr>
        <w:keepNext/>
        <w:keepLines/>
        <w:rPr>
          <w:b/>
          <w:bCs/>
        </w:rPr>
      </w:pPr>
      <w:r w:rsidRPr="005B25A1">
        <w:rPr>
          <w:b/>
          <w:bCs/>
        </w:rPr>
        <w:t>Plenary Discussion:</w:t>
      </w:r>
    </w:p>
    <w:p w14:paraId="21164916" w14:textId="77777777" w:rsidR="007615D6" w:rsidRPr="005B25A1" w:rsidRDefault="007615D6" w:rsidP="007615D6">
      <w:pPr>
        <w:keepNext/>
        <w:keepLines/>
      </w:pPr>
      <w:r>
        <w:rPr>
          <w:color w:val="FF0000"/>
        </w:rPr>
        <w:t>NO DISCUSSION RECORDED</w:t>
      </w:r>
    </w:p>
    <w:p w14:paraId="6EFE9ACB" w14:textId="77777777" w:rsidR="007615D6" w:rsidRPr="00EB0339" w:rsidRDefault="007615D6" w:rsidP="007615D6">
      <w:r w:rsidRPr="005B25A1">
        <w:rPr>
          <w:b/>
          <w:bCs/>
        </w:rPr>
        <w:t>Status:</w:t>
      </w:r>
      <w:r>
        <w:t xml:space="preserve"> </w:t>
      </w:r>
      <w:r>
        <w:rPr>
          <w:color w:val="0000FF"/>
        </w:rPr>
        <w:t>Not concluded</w:t>
      </w:r>
      <w:r>
        <w:t>.</w:t>
      </w:r>
    </w:p>
    <w:p w14:paraId="38855ABA" w14:textId="77777777" w:rsidR="007615D6" w:rsidRDefault="007615D6" w:rsidP="005A50C0">
      <w:pPr>
        <w:pStyle w:val="Heading3"/>
      </w:pPr>
      <w:r>
        <w:t>19.13.1</w:t>
      </w:r>
      <w:r>
        <w:tab/>
        <w:t>Study on Multi-Access (DualSteer and ATSSS_Ph4) (FS_MASSS)</w:t>
      </w:r>
    </w:p>
    <w:p w14:paraId="6EF66A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60EE5D" w14:textId="77777777" w:rsidR="00E00DA6" w:rsidRDefault="007615D6" w:rsidP="000A3FBD">
      <w:pPr>
        <w:pStyle w:val="NormTop"/>
      </w:pPr>
      <w:r>
        <w:rPr>
          <w:color w:val="0000FF"/>
        </w:rPr>
        <w:t>S2-2410605</w:t>
      </w:r>
      <w:r w:rsidRPr="00D53282">
        <w:t xml:space="preserve"> </w:t>
      </w:r>
      <w:r>
        <w:t>(P-CR) 23.700-54: Final Conclusion for KI#2.2 for TR23.700-54. (Source: Rapporteurs (Apple,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to implement the guidance from SA#105 meeting.</w:t>
      </w:r>
    </w:p>
    <w:p w14:paraId="67A570C6" w14:textId="77777777" w:rsidR="007615D6" w:rsidRPr="005B25A1" w:rsidRDefault="007615D6" w:rsidP="007615D6">
      <w:pPr>
        <w:keepNext/>
        <w:keepLines/>
        <w:rPr>
          <w:b/>
          <w:bCs/>
        </w:rPr>
      </w:pPr>
      <w:r w:rsidRPr="005B25A1">
        <w:rPr>
          <w:b/>
          <w:bCs/>
        </w:rPr>
        <w:t>Parallel discussion:</w:t>
      </w:r>
    </w:p>
    <w:p w14:paraId="50E45A09" w14:textId="409F8D49" w:rsidR="007615D6" w:rsidRPr="005B25A1" w:rsidRDefault="00874D89" w:rsidP="007615D6">
      <w:pPr>
        <w:keepNext/>
        <w:keepLines/>
      </w:pPr>
      <w:r>
        <w:t xml:space="preserve">This was reviewed and </w:t>
      </w:r>
      <w:r w:rsidRPr="00B30893">
        <w:rPr>
          <w:color w:val="FF0000"/>
        </w:rPr>
        <w:t>agreed</w:t>
      </w:r>
      <w:r>
        <w:t xml:space="preserve"> in parallel session.</w:t>
      </w:r>
    </w:p>
    <w:p w14:paraId="635ED9A5" w14:textId="77777777" w:rsidR="007615D6" w:rsidRPr="005B25A1" w:rsidRDefault="007615D6" w:rsidP="007615D6">
      <w:pPr>
        <w:keepNext/>
        <w:keepLines/>
        <w:rPr>
          <w:b/>
          <w:bCs/>
        </w:rPr>
      </w:pPr>
      <w:r w:rsidRPr="005B25A1">
        <w:rPr>
          <w:b/>
          <w:bCs/>
        </w:rPr>
        <w:t>Plenary Discussion:</w:t>
      </w:r>
    </w:p>
    <w:p w14:paraId="48D068A1" w14:textId="39990FD2" w:rsidR="007615D6" w:rsidRPr="00874D89" w:rsidRDefault="00874D89" w:rsidP="007615D6">
      <w:pPr>
        <w:keepNext/>
        <w:keepLines/>
      </w:pPr>
      <w:r>
        <w:rPr>
          <w:color w:val="0000FF"/>
        </w:rPr>
        <w:t>&lt;Parallel Agreed&gt;</w:t>
      </w:r>
      <w:r>
        <w:t>.</w:t>
      </w:r>
    </w:p>
    <w:p w14:paraId="7E4AD295" w14:textId="39379F55" w:rsidR="007615D6" w:rsidRPr="00EB0339" w:rsidRDefault="007615D6" w:rsidP="007615D6">
      <w:r w:rsidRPr="005B25A1">
        <w:rPr>
          <w:b/>
          <w:bCs/>
        </w:rPr>
        <w:t>Status:</w:t>
      </w:r>
      <w:r>
        <w:t xml:space="preserve"> </w:t>
      </w:r>
      <w:r w:rsidR="00874D89">
        <w:rPr>
          <w:color w:val="0000FF"/>
        </w:rPr>
        <w:t>Parallel Agreed</w:t>
      </w:r>
    </w:p>
    <w:p w14:paraId="4A5AE72D" w14:textId="77777777" w:rsidR="00A07364" w:rsidRDefault="00A07364" w:rsidP="00BB3F37"/>
    <w:p w14:paraId="1C63831D" w14:textId="77777777" w:rsidR="007615D6" w:rsidRDefault="007615D6" w:rsidP="005A50C0">
      <w:pPr>
        <w:pStyle w:val="Heading3"/>
      </w:pPr>
      <w:r>
        <w:t>19.13.2</w:t>
      </w:r>
      <w:r>
        <w:tab/>
        <w:t>Multi-Access (ATSSS_Ph4) (MASSS)</w:t>
      </w:r>
    </w:p>
    <w:p w14:paraId="30A9BA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DFFB55" w14:textId="77777777" w:rsidR="00A07364" w:rsidRDefault="00A07364" w:rsidP="00BB3F37"/>
    <w:p w14:paraId="4EB9E1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w:t>
      </w:r>
    </w:p>
    <w:p w14:paraId="4C10457B" w14:textId="77777777" w:rsidR="00E00DA6" w:rsidRDefault="007615D6" w:rsidP="000A3FBD">
      <w:pPr>
        <w:pStyle w:val="NormTop"/>
      </w:pPr>
      <w:r>
        <w:rPr>
          <w:color w:val="0000FF"/>
        </w:rPr>
        <w:t>S2-2410017</w:t>
      </w:r>
      <w:r w:rsidRPr="00D53282">
        <w:t xml:space="preserve"> </w:t>
      </w:r>
      <w:r>
        <w:t>(CR) 23.501 CR5493R4 (Rel-19, 'B'): Support for MPQUIC-IP and MPQUIC-E steering functionalities (Source: Ericsson, Apple, CableLabs, Lenovo,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 Note: This CR is intended to capture the 'basic' updates for MPQUIC-IP and MPQUIC-E in TS 23.501, leaving the updates for the ATSSS capability handling to other CRs.</w:t>
      </w:r>
    </w:p>
    <w:p w14:paraId="274661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S2-2409531</w:t>
      </w:r>
      <w:r>
        <w:t>.</w:t>
      </w:r>
    </w:p>
    <w:p w14:paraId="5218CD83" w14:textId="77777777" w:rsidR="007615D6" w:rsidRPr="005B25A1" w:rsidRDefault="007615D6" w:rsidP="007615D6">
      <w:pPr>
        <w:keepNext/>
        <w:keepLines/>
        <w:rPr>
          <w:b/>
          <w:bCs/>
        </w:rPr>
      </w:pPr>
      <w:r w:rsidRPr="005B25A1">
        <w:rPr>
          <w:b/>
          <w:bCs/>
        </w:rPr>
        <w:t>Convenor comment:</w:t>
      </w:r>
    </w:p>
    <w:p w14:paraId="1C910763" w14:textId="77777777" w:rsidR="007615D6" w:rsidRPr="005B25A1" w:rsidRDefault="007615D6" w:rsidP="007615D6">
      <w:pPr>
        <w:keepNext/>
        <w:keepLines/>
      </w:pPr>
      <w:r w:rsidRPr="005B25A1">
        <w:t>Handle - use as baseline.</w:t>
      </w:r>
    </w:p>
    <w:p w14:paraId="02D530EB" w14:textId="77777777" w:rsidR="007615D6" w:rsidRPr="005B25A1" w:rsidRDefault="007615D6" w:rsidP="007615D6">
      <w:pPr>
        <w:keepNext/>
        <w:keepLines/>
        <w:rPr>
          <w:b/>
          <w:bCs/>
        </w:rPr>
      </w:pPr>
      <w:r w:rsidRPr="005B25A1">
        <w:rPr>
          <w:b/>
          <w:bCs/>
        </w:rPr>
        <w:t>Parallel discussion:</w:t>
      </w:r>
    </w:p>
    <w:p w14:paraId="47C25394" w14:textId="294725BF" w:rsidR="007615D6" w:rsidRPr="005B25A1" w:rsidRDefault="001F53CF" w:rsidP="007615D6">
      <w:pPr>
        <w:keepNext/>
        <w:keepLines/>
      </w:pPr>
      <w:r>
        <w:t>Some issues were raised and this was left for off-line discussion and revised</w:t>
      </w:r>
      <w:r w:rsidR="00747A81">
        <w:t xml:space="preserve">, merging </w:t>
      </w:r>
      <w:r w:rsidR="00747A81">
        <w:rPr>
          <w:color w:val="0000FF"/>
        </w:rPr>
        <w:t>S2-2409917</w:t>
      </w:r>
      <w:r w:rsidR="00747A81">
        <w:t xml:space="preserve">, </w:t>
      </w:r>
      <w:r w:rsidR="00747A81">
        <w:rPr>
          <w:color w:val="0000FF"/>
        </w:rPr>
        <w:t>S2-2410162</w:t>
      </w:r>
      <w:r w:rsidR="00747A81">
        <w:t xml:space="preserve">, </w:t>
      </w:r>
      <w:r w:rsidR="00747A81">
        <w:rPr>
          <w:color w:val="0000FF"/>
        </w:rPr>
        <w:t>S2-2410323</w:t>
      </w:r>
      <w:r w:rsidR="00747A81">
        <w:t>,</w:t>
      </w:r>
      <w:r>
        <w:t xml:space="preserve"> to </w:t>
      </w:r>
      <w:r w:rsidRPr="00CE3EC0">
        <w:rPr>
          <w:color w:val="0000FF"/>
        </w:rPr>
        <w:t>S2-2</w:t>
      </w:r>
      <w:r>
        <w:rPr>
          <w:color w:val="0000FF"/>
        </w:rPr>
        <w:t>410882</w:t>
      </w:r>
      <w:r>
        <w:t>.</w:t>
      </w:r>
      <w:r w:rsidRPr="00375008">
        <w:t xml:space="preserve"> </w:t>
      </w:r>
    </w:p>
    <w:p w14:paraId="050D350E" w14:textId="77777777" w:rsidR="007615D6" w:rsidRPr="005B25A1" w:rsidRDefault="007615D6" w:rsidP="007615D6">
      <w:pPr>
        <w:keepNext/>
        <w:keepLines/>
        <w:rPr>
          <w:b/>
          <w:bCs/>
        </w:rPr>
      </w:pPr>
      <w:r w:rsidRPr="005B25A1">
        <w:rPr>
          <w:b/>
          <w:bCs/>
        </w:rPr>
        <w:t>Plenary Discussion:</w:t>
      </w:r>
    </w:p>
    <w:p w14:paraId="66B90DDC" w14:textId="7BF76C1C" w:rsidR="007615D6" w:rsidRPr="005B25A1" w:rsidRDefault="001F53CF" w:rsidP="007615D6">
      <w:pPr>
        <w:keepNext/>
        <w:keepLines/>
      </w:pPr>
      <w:r>
        <w:t xml:space="preserve">  </w:t>
      </w:r>
      <w:r w:rsidRPr="00380F14">
        <w:rPr>
          <w:color w:val="FF0000"/>
        </w:rPr>
        <w:t>&lt;RETURN - OPEN&gt;</w:t>
      </w:r>
    </w:p>
    <w:p w14:paraId="64559E77" w14:textId="31CEF3D5" w:rsidR="007615D6" w:rsidRPr="00EB0339" w:rsidRDefault="007615D6" w:rsidP="007615D6">
      <w:r w:rsidRPr="005B25A1">
        <w:rPr>
          <w:b/>
          <w:bCs/>
        </w:rPr>
        <w:t>Status:</w:t>
      </w:r>
      <w:r>
        <w:t xml:space="preserve"> </w:t>
      </w:r>
      <w:r w:rsidR="001F53CF" w:rsidRPr="00380F14">
        <w:rPr>
          <w:color w:val="FF0000"/>
        </w:rPr>
        <w:t>OPEN</w:t>
      </w:r>
    </w:p>
    <w:p w14:paraId="6631A405" w14:textId="77777777" w:rsidR="001F53CF" w:rsidRDefault="001F53CF" w:rsidP="001F53CF">
      <w:pPr>
        <w:pStyle w:val="NormTop"/>
      </w:pPr>
      <w:r>
        <w:rPr>
          <w:color w:val="0000FF"/>
        </w:rPr>
        <w:t>S2-2410321</w:t>
      </w:r>
      <w:r w:rsidRPr="00D53282">
        <w:t xml:space="preserve"> </w:t>
      </w:r>
      <w:r>
        <w:t>(DISCUSSION) Discussion on Applying Integrated MPQUIC Steering Functionality to Proxy UDP, IP and Ethernet. (Source: China Mobile, CATT, China Telecom)</w:t>
      </w:r>
      <w:r>
        <w:br/>
      </w:r>
      <w:r w:rsidRPr="00D53282">
        <w:rPr>
          <w:b/>
        </w:rPr>
        <w:t>Document for:</w:t>
      </w:r>
      <w:r w:rsidRPr="00D53282">
        <w:t xml:space="preserve"> </w:t>
      </w:r>
      <w:r>
        <w:t>Discussion</w:t>
      </w:r>
      <w:r>
        <w:br/>
      </w:r>
      <w:r w:rsidRPr="00D53282">
        <w:rPr>
          <w:b/>
        </w:rPr>
        <w:t>Abstract:</w:t>
      </w:r>
      <w:r w:rsidRPr="00D53282">
        <w:t xml:space="preserve"> </w:t>
      </w:r>
      <w:r>
        <w:br/>
        <w:t>This document discusses &amp; analyses how to adopt an integrated MPQUIC steering functionality to proxy UDP, IP and Ethernet.</w:t>
      </w:r>
    </w:p>
    <w:p w14:paraId="196E4E07" w14:textId="77777777" w:rsidR="001F53CF" w:rsidRPr="005B25A1" w:rsidRDefault="001F53CF" w:rsidP="001F53CF">
      <w:pPr>
        <w:keepNext/>
        <w:keepLines/>
        <w:rPr>
          <w:b/>
          <w:bCs/>
        </w:rPr>
      </w:pPr>
      <w:r w:rsidRPr="005B25A1">
        <w:rPr>
          <w:b/>
          <w:bCs/>
        </w:rPr>
        <w:t>Convenor comment:</w:t>
      </w:r>
    </w:p>
    <w:p w14:paraId="37B41FD6" w14:textId="77777777" w:rsidR="001F53CF" w:rsidRPr="005B25A1" w:rsidRDefault="001F53CF" w:rsidP="001F53CF">
      <w:pPr>
        <w:keepNext/>
        <w:keepLines/>
      </w:pPr>
      <w:r w:rsidRPr="005B25A1">
        <w:t>Handle. Not aligned with TR conclusion.</w:t>
      </w:r>
    </w:p>
    <w:p w14:paraId="14361E8D" w14:textId="77777777" w:rsidR="001F53CF" w:rsidRPr="005B25A1" w:rsidRDefault="001F53CF" w:rsidP="001F53CF">
      <w:pPr>
        <w:keepNext/>
        <w:keepLines/>
        <w:rPr>
          <w:b/>
          <w:bCs/>
        </w:rPr>
      </w:pPr>
      <w:r w:rsidRPr="005B25A1">
        <w:rPr>
          <w:b/>
          <w:bCs/>
        </w:rPr>
        <w:t>Parallel discussion:</w:t>
      </w:r>
    </w:p>
    <w:p w14:paraId="7B3EB779" w14:textId="77777777" w:rsidR="001F53CF" w:rsidRPr="001F53CF" w:rsidRDefault="001F53CF" w:rsidP="001F53CF">
      <w:pPr>
        <w:keepNext/>
        <w:keepLines/>
      </w:pPr>
      <w:r>
        <w:t xml:space="preserve">This was not in line with the Study conclusions and some issues were raised with this proposal. This was then </w:t>
      </w:r>
      <w:r w:rsidRPr="00C3284B">
        <w:rPr>
          <w:color w:val="0000FF"/>
        </w:rPr>
        <w:t>noted</w:t>
      </w:r>
      <w:r>
        <w:t xml:space="preserve"> in parallel session.</w:t>
      </w:r>
    </w:p>
    <w:p w14:paraId="30119C43" w14:textId="77777777" w:rsidR="001F53CF" w:rsidRPr="00EB0339" w:rsidRDefault="001F53CF" w:rsidP="001F53CF">
      <w:r w:rsidRPr="005B25A1">
        <w:rPr>
          <w:b/>
          <w:bCs/>
        </w:rPr>
        <w:t>Status:</w:t>
      </w:r>
      <w:r>
        <w:t xml:space="preserve"> </w:t>
      </w:r>
      <w:r>
        <w:rPr>
          <w:color w:val="0000FF"/>
        </w:rPr>
        <w:t>Noted</w:t>
      </w:r>
      <w:r>
        <w:t>.</w:t>
      </w:r>
    </w:p>
    <w:p w14:paraId="43AD2A80" w14:textId="77777777" w:rsidR="00E00DA6" w:rsidRDefault="007615D6" w:rsidP="000A3FBD">
      <w:pPr>
        <w:pStyle w:val="NormTop"/>
      </w:pPr>
      <w:r>
        <w:rPr>
          <w:color w:val="0000FF"/>
        </w:rPr>
        <w:t>S2-2410016</w:t>
      </w:r>
      <w:r w:rsidRPr="00D53282">
        <w:t xml:space="preserve"> </w:t>
      </w:r>
      <w:r>
        <w:t>(DISCUSSION) Handling of ATSSS capabilities when new MPQUIC options are added .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different open issue around how to introduce MPQUIC-E and MPQUIC-IP in rel-19.</w:t>
      </w:r>
    </w:p>
    <w:p w14:paraId="65444039" w14:textId="77777777" w:rsidR="007615D6" w:rsidRPr="005B25A1" w:rsidRDefault="007615D6" w:rsidP="007615D6">
      <w:pPr>
        <w:keepNext/>
        <w:keepLines/>
        <w:rPr>
          <w:b/>
          <w:bCs/>
        </w:rPr>
      </w:pPr>
      <w:r w:rsidRPr="005B25A1">
        <w:rPr>
          <w:b/>
          <w:bCs/>
        </w:rPr>
        <w:t>Convenor comment:</w:t>
      </w:r>
    </w:p>
    <w:p w14:paraId="0660AEBD" w14:textId="77777777" w:rsidR="007615D6" w:rsidRPr="005B25A1" w:rsidRDefault="007615D6" w:rsidP="007615D6">
      <w:pPr>
        <w:keepNext/>
        <w:keepLines/>
      </w:pPr>
      <w:r w:rsidRPr="005B25A1">
        <w:t>Handle.</w:t>
      </w:r>
    </w:p>
    <w:p w14:paraId="461C4EF1" w14:textId="77777777" w:rsidR="007615D6" w:rsidRPr="005B25A1" w:rsidRDefault="007615D6" w:rsidP="007615D6">
      <w:pPr>
        <w:keepNext/>
        <w:keepLines/>
        <w:rPr>
          <w:b/>
          <w:bCs/>
        </w:rPr>
      </w:pPr>
      <w:r w:rsidRPr="005B25A1">
        <w:rPr>
          <w:b/>
          <w:bCs/>
        </w:rPr>
        <w:t>Parallel discussion:</w:t>
      </w:r>
    </w:p>
    <w:p w14:paraId="470D5BED" w14:textId="4D74C2AE" w:rsidR="007615D6" w:rsidRPr="005B25A1" w:rsidRDefault="000D3BBD" w:rsidP="007615D6">
      <w:pPr>
        <w:keepNext/>
        <w:keepLines/>
      </w:pPr>
      <w:r>
        <w:t xml:space="preserve">This was discussed and a number of issues raised. This was then </w:t>
      </w:r>
      <w:r w:rsidRPr="00C3284B">
        <w:rPr>
          <w:color w:val="0000FF"/>
        </w:rPr>
        <w:t>noted</w:t>
      </w:r>
      <w:r>
        <w:t xml:space="preserve"> in parallel session.</w:t>
      </w:r>
    </w:p>
    <w:p w14:paraId="668C6DE9" w14:textId="77777777" w:rsidR="007615D6" w:rsidRPr="005B25A1" w:rsidRDefault="007615D6" w:rsidP="007615D6">
      <w:pPr>
        <w:keepNext/>
        <w:keepLines/>
        <w:rPr>
          <w:b/>
          <w:bCs/>
        </w:rPr>
      </w:pPr>
      <w:r w:rsidRPr="005B25A1">
        <w:rPr>
          <w:b/>
          <w:bCs/>
        </w:rPr>
        <w:t>Plenary Discussion:</w:t>
      </w:r>
    </w:p>
    <w:p w14:paraId="118E04B1" w14:textId="77777777" w:rsidR="000D3BBD" w:rsidRPr="00EB0339" w:rsidRDefault="000D3BBD" w:rsidP="000D3BBD">
      <w:r w:rsidRPr="005B25A1">
        <w:rPr>
          <w:b/>
          <w:bCs/>
        </w:rPr>
        <w:t>Status:</w:t>
      </w:r>
      <w:r>
        <w:t xml:space="preserve"> </w:t>
      </w:r>
      <w:r>
        <w:rPr>
          <w:color w:val="0000FF"/>
        </w:rPr>
        <w:t>Noted</w:t>
      </w:r>
      <w:r>
        <w:t>.</w:t>
      </w:r>
    </w:p>
    <w:p w14:paraId="40B6EEED" w14:textId="77777777" w:rsidR="00E00DA6" w:rsidRDefault="007615D6" w:rsidP="000A3FBD">
      <w:pPr>
        <w:pStyle w:val="NormTop"/>
      </w:pPr>
      <w:r>
        <w:rPr>
          <w:color w:val="0000FF"/>
        </w:rPr>
        <w:lastRenderedPageBreak/>
        <w:t>S2-2410309</w:t>
      </w:r>
      <w:r w:rsidRPr="00D53282">
        <w:t xml:space="preserve"> </w:t>
      </w:r>
      <w:r>
        <w:t>(DISCUSSION) Discussion paper UE capabilities for ATSSS with introduction of MPQUIC-E and MPQUIC-IP. (Source: Nokia)</w:t>
      </w:r>
      <w:r>
        <w:br/>
      </w:r>
      <w:r w:rsidRPr="00D53282">
        <w:rPr>
          <w:b/>
        </w:rPr>
        <w:t>Document for:</w:t>
      </w:r>
      <w:r w:rsidRPr="00D53282">
        <w:t xml:space="preserve"> </w:t>
      </w:r>
      <w:r>
        <w:t>Discussion</w:t>
      </w:r>
      <w:r>
        <w:br/>
      </w:r>
      <w:r w:rsidRPr="00D53282">
        <w:rPr>
          <w:b/>
        </w:rPr>
        <w:t>Abstract:</w:t>
      </w:r>
      <w:r w:rsidRPr="00D53282">
        <w:t xml:space="preserve"> </w:t>
      </w:r>
      <w:r>
        <w:br/>
        <w:t>This paper discusses how to maintain backward compatibility while introducing new MPQUIC based steering functionalities.</w:t>
      </w:r>
    </w:p>
    <w:p w14:paraId="44F8BE6F" w14:textId="77777777" w:rsidR="007615D6" w:rsidRPr="005B25A1" w:rsidRDefault="007615D6" w:rsidP="007615D6">
      <w:pPr>
        <w:keepNext/>
        <w:keepLines/>
        <w:rPr>
          <w:b/>
          <w:bCs/>
        </w:rPr>
      </w:pPr>
      <w:r w:rsidRPr="005B25A1">
        <w:rPr>
          <w:b/>
          <w:bCs/>
        </w:rPr>
        <w:t>Convenor comment:</w:t>
      </w:r>
    </w:p>
    <w:p w14:paraId="15AE74FB" w14:textId="77777777" w:rsidR="007615D6" w:rsidRPr="005B25A1" w:rsidRDefault="007615D6" w:rsidP="007615D6">
      <w:pPr>
        <w:keepNext/>
        <w:keepLines/>
      </w:pPr>
      <w:r w:rsidRPr="005B25A1">
        <w:t>Handle.</w:t>
      </w:r>
    </w:p>
    <w:p w14:paraId="60CA6DB0" w14:textId="77777777" w:rsidR="007615D6" w:rsidRPr="005B25A1" w:rsidRDefault="007615D6" w:rsidP="007615D6">
      <w:pPr>
        <w:keepNext/>
        <w:keepLines/>
        <w:rPr>
          <w:b/>
          <w:bCs/>
        </w:rPr>
      </w:pPr>
      <w:r w:rsidRPr="005B25A1">
        <w:rPr>
          <w:b/>
          <w:bCs/>
        </w:rPr>
        <w:t>Parallel discussion:</w:t>
      </w:r>
    </w:p>
    <w:p w14:paraId="50DEF518" w14:textId="4896C4A6" w:rsidR="007615D6" w:rsidRPr="005B25A1" w:rsidRDefault="000D3BBD" w:rsidP="007615D6">
      <w:pPr>
        <w:keepNext/>
        <w:keepLines/>
      </w:pPr>
      <w:r>
        <w:t xml:space="preserve">This was covered in other discussions and was </w:t>
      </w:r>
      <w:r w:rsidRPr="00C3284B">
        <w:rPr>
          <w:color w:val="0000FF"/>
        </w:rPr>
        <w:t>noted</w:t>
      </w:r>
      <w:r>
        <w:t xml:space="preserve"> in parallel session.</w:t>
      </w:r>
    </w:p>
    <w:p w14:paraId="146D72BD" w14:textId="77777777" w:rsidR="007615D6" w:rsidRPr="005B25A1" w:rsidRDefault="007615D6" w:rsidP="007615D6">
      <w:pPr>
        <w:keepNext/>
        <w:keepLines/>
        <w:rPr>
          <w:b/>
          <w:bCs/>
        </w:rPr>
      </w:pPr>
      <w:r w:rsidRPr="005B25A1">
        <w:rPr>
          <w:b/>
          <w:bCs/>
        </w:rPr>
        <w:t>Plenary Discussion:</w:t>
      </w:r>
    </w:p>
    <w:p w14:paraId="1B75EE37" w14:textId="77777777" w:rsidR="000D3BBD" w:rsidRPr="00EB0339" w:rsidRDefault="000D3BBD" w:rsidP="000D3BBD">
      <w:r w:rsidRPr="005B25A1">
        <w:rPr>
          <w:b/>
          <w:bCs/>
        </w:rPr>
        <w:t>Status:</w:t>
      </w:r>
      <w:r>
        <w:t xml:space="preserve"> </w:t>
      </w:r>
      <w:r>
        <w:rPr>
          <w:color w:val="0000FF"/>
        </w:rPr>
        <w:t>Noted</w:t>
      </w:r>
      <w:r>
        <w:t>.</w:t>
      </w:r>
    </w:p>
    <w:p w14:paraId="5C9FA273" w14:textId="77777777" w:rsidR="00E00DA6" w:rsidRDefault="007615D6" w:rsidP="000A3FBD">
      <w:pPr>
        <w:pStyle w:val="NormTop"/>
      </w:pPr>
      <w:r>
        <w:rPr>
          <w:color w:val="0000FF"/>
        </w:rPr>
        <w:t>S2-2410018</w:t>
      </w:r>
      <w:r w:rsidRPr="00D53282">
        <w:t xml:space="preserve"> </w:t>
      </w:r>
      <w:r>
        <w:t>(CR) 23.501 CR5691 (Rel-19, 'B'): Handling of capability negotiation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MPQUIC-E and MPQUIC-IP to the description for how the UE, SMF and PCF deteremine the capabilities of a MA PDU Session. Clarify that MPQUIC-E and MPQUIC-IP are assuming support also of ATSSS-LL with active-Standby, to support non-MPQUIC-E and non-MPQUIC-IP traffic.</w:t>
      </w:r>
    </w:p>
    <w:p w14:paraId="732808F0" w14:textId="77777777" w:rsidR="007615D6" w:rsidRPr="005B25A1" w:rsidRDefault="007615D6" w:rsidP="007615D6">
      <w:pPr>
        <w:keepNext/>
        <w:keepLines/>
        <w:rPr>
          <w:b/>
          <w:bCs/>
        </w:rPr>
      </w:pPr>
      <w:r w:rsidRPr="005B25A1">
        <w:rPr>
          <w:b/>
          <w:bCs/>
        </w:rPr>
        <w:t>Convenor comment:</w:t>
      </w:r>
    </w:p>
    <w:p w14:paraId="61EBE65B" w14:textId="77777777" w:rsidR="007615D6" w:rsidRPr="005B25A1" w:rsidRDefault="007615D6" w:rsidP="007615D6">
      <w:pPr>
        <w:keepNext/>
        <w:keepLines/>
      </w:pPr>
      <w:r w:rsidRPr="005B25A1">
        <w:t>Handle.</w:t>
      </w:r>
    </w:p>
    <w:p w14:paraId="31F124F9" w14:textId="77777777" w:rsidR="007615D6" w:rsidRPr="005B25A1" w:rsidRDefault="007615D6" w:rsidP="007615D6">
      <w:pPr>
        <w:keepNext/>
        <w:keepLines/>
        <w:rPr>
          <w:b/>
          <w:bCs/>
        </w:rPr>
      </w:pPr>
      <w:r w:rsidRPr="005B25A1">
        <w:rPr>
          <w:b/>
          <w:bCs/>
        </w:rPr>
        <w:t>Parallel discussion:</w:t>
      </w:r>
    </w:p>
    <w:p w14:paraId="38A39265" w14:textId="1E5C6304" w:rsidR="000D3BBD" w:rsidRDefault="000D3BBD" w:rsidP="00A120F3">
      <w:pPr>
        <w:keepNext/>
        <w:keepLines/>
      </w:pPr>
      <w:r>
        <w:t xml:space="preserve">This was used as a basis for discussion and was revised, merging </w:t>
      </w:r>
      <w:r>
        <w:rPr>
          <w:color w:val="0000FF"/>
        </w:rPr>
        <w:t>S2-2410611</w:t>
      </w:r>
      <w:r>
        <w:t xml:space="preserve">, to </w:t>
      </w:r>
      <w:r w:rsidRPr="00CE3EC0">
        <w:rPr>
          <w:color w:val="0000FF"/>
        </w:rPr>
        <w:t>S2-2</w:t>
      </w:r>
      <w:r>
        <w:rPr>
          <w:color w:val="0000FF"/>
        </w:rPr>
        <w:t>410883</w:t>
      </w:r>
      <w:r>
        <w:t>.</w:t>
      </w:r>
      <w:r w:rsidRPr="00375008">
        <w:t xml:space="preserve"> </w:t>
      </w:r>
    </w:p>
    <w:p w14:paraId="0873DB6A" w14:textId="77777777" w:rsidR="007615D6" w:rsidRPr="005B25A1" w:rsidRDefault="007615D6" w:rsidP="007615D6">
      <w:pPr>
        <w:keepNext/>
        <w:keepLines/>
        <w:rPr>
          <w:b/>
          <w:bCs/>
        </w:rPr>
      </w:pPr>
      <w:r w:rsidRPr="005B25A1">
        <w:rPr>
          <w:b/>
          <w:bCs/>
        </w:rPr>
        <w:t>Plenary Discussion:</w:t>
      </w:r>
    </w:p>
    <w:p w14:paraId="6F55625C" w14:textId="77777777" w:rsidR="000D3BBD" w:rsidRPr="005B25A1" w:rsidRDefault="000D3BBD" w:rsidP="000D3BBD">
      <w:pPr>
        <w:keepNext/>
        <w:keepLines/>
      </w:pPr>
      <w:r>
        <w:t xml:space="preserve">  </w:t>
      </w:r>
      <w:r w:rsidRPr="00380F14">
        <w:rPr>
          <w:color w:val="FF0000"/>
        </w:rPr>
        <w:t>&lt;RETURN - OPEN&gt;</w:t>
      </w:r>
    </w:p>
    <w:p w14:paraId="43E582E2" w14:textId="30B6EF5B" w:rsidR="007615D6" w:rsidRPr="00EB0339" w:rsidRDefault="007615D6" w:rsidP="007615D6">
      <w:r w:rsidRPr="005B25A1">
        <w:rPr>
          <w:b/>
          <w:bCs/>
        </w:rPr>
        <w:t>Status:</w:t>
      </w:r>
      <w:r>
        <w:t xml:space="preserve"> </w:t>
      </w:r>
      <w:r w:rsidR="000D3BBD" w:rsidRPr="00380F14">
        <w:rPr>
          <w:color w:val="FF0000"/>
        </w:rPr>
        <w:t>OPEN</w:t>
      </w:r>
    </w:p>
    <w:p w14:paraId="56DAE760" w14:textId="77777777" w:rsidR="00E00DA6" w:rsidRDefault="007615D6" w:rsidP="000A3FBD">
      <w:pPr>
        <w:pStyle w:val="NormTop"/>
      </w:pPr>
      <w:r>
        <w:rPr>
          <w:color w:val="0000FF"/>
        </w:rPr>
        <w:t>S2-2410611</w:t>
      </w:r>
      <w:r w:rsidRPr="00D53282">
        <w:t xml:space="preserve"> </w:t>
      </w:r>
      <w:r>
        <w:t>(CR) 23.501 CR5815 (Rel-19, 'B'): Handling of capability negotiation for MPQUIC-IP and MPQUIC-E steering functionalities (Source: [Ericsson], Apple)</w:t>
      </w:r>
      <w:r>
        <w:br/>
      </w:r>
      <w:r w:rsidRPr="00D53282">
        <w:rPr>
          <w:b/>
        </w:rPr>
        <w:t>Document for:</w:t>
      </w:r>
      <w:r w:rsidRPr="00D53282">
        <w:t xml:space="preserve"> </w:t>
      </w:r>
      <w:r>
        <w:t>Approval</w:t>
      </w:r>
      <w:r>
        <w:br/>
      </w:r>
      <w:r w:rsidRPr="00D53282">
        <w:rPr>
          <w:b/>
        </w:rPr>
        <w:t>Abstract:</w:t>
      </w:r>
      <w:r w:rsidRPr="00D53282">
        <w:t xml:space="preserve"> </w:t>
      </w:r>
      <w:r>
        <w:br/>
        <w:t>Summary of change: Add MPQUIC-E and MPQUIC-IP to the description for how the UE, SMF and PCF deteremine the capabilities of a MA PDU Session. Clarify that MPQUIC-E and MPQUIC-IP are is assuming support also of ATSSS-LL with Aactive-Standby, to support non-MPQUIC-E and non-MPQUIC-IP traffic. MPQUIC-IP can be bundled together with ATSSS-LL with Active-Standby or it can be a standalone ATSSS capability based on UE's interest.</w:t>
      </w:r>
    </w:p>
    <w:p w14:paraId="26EB2E76" w14:textId="77777777" w:rsidR="007615D6" w:rsidRPr="005B25A1" w:rsidRDefault="007615D6" w:rsidP="007615D6">
      <w:pPr>
        <w:keepNext/>
        <w:keepLines/>
        <w:rPr>
          <w:b/>
          <w:bCs/>
        </w:rPr>
      </w:pPr>
      <w:r w:rsidRPr="005B25A1">
        <w:rPr>
          <w:b/>
          <w:bCs/>
        </w:rPr>
        <w:t>Convenor comment:</w:t>
      </w:r>
    </w:p>
    <w:p w14:paraId="27621D84" w14:textId="77777777" w:rsidR="007615D6" w:rsidRPr="005B25A1" w:rsidRDefault="007615D6" w:rsidP="007615D6">
      <w:pPr>
        <w:keepNext/>
        <w:keepLines/>
      </w:pPr>
      <w:r w:rsidRPr="005B25A1">
        <w:t>Handle.</w:t>
      </w:r>
    </w:p>
    <w:p w14:paraId="7A1310B7" w14:textId="77777777" w:rsidR="007615D6" w:rsidRPr="005B25A1" w:rsidRDefault="007615D6" w:rsidP="007615D6">
      <w:pPr>
        <w:keepNext/>
        <w:keepLines/>
        <w:rPr>
          <w:b/>
          <w:bCs/>
        </w:rPr>
      </w:pPr>
      <w:r w:rsidRPr="005B25A1">
        <w:rPr>
          <w:b/>
          <w:bCs/>
        </w:rPr>
        <w:t>Parallel discussion:</w:t>
      </w:r>
    </w:p>
    <w:p w14:paraId="48752C6C" w14:textId="3C7A9420" w:rsidR="007615D6" w:rsidRPr="005B25A1" w:rsidRDefault="000D3BBD" w:rsidP="007615D6">
      <w:pPr>
        <w:keepNext/>
        <w:keepLines/>
      </w:pPr>
      <w:r>
        <w:t xml:space="preserve">Merged into </w:t>
      </w:r>
      <w:r w:rsidRPr="00CE3EC0">
        <w:rPr>
          <w:color w:val="0000FF"/>
        </w:rPr>
        <w:t>S2-2</w:t>
      </w:r>
      <w:r>
        <w:rPr>
          <w:color w:val="0000FF"/>
        </w:rPr>
        <w:t>410883</w:t>
      </w:r>
      <w:r>
        <w:t>.</w:t>
      </w:r>
    </w:p>
    <w:p w14:paraId="20F9FACD" w14:textId="0528BF05" w:rsidR="007615D6" w:rsidRPr="00EB0339" w:rsidRDefault="007615D6" w:rsidP="007615D6">
      <w:r w:rsidRPr="005B25A1">
        <w:rPr>
          <w:b/>
          <w:bCs/>
        </w:rPr>
        <w:t>Status:</w:t>
      </w:r>
      <w:r>
        <w:t xml:space="preserve"> </w:t>
      </w:r>
      <w:r w:rsidR="000D3BBD">
        <w:rPr>
          <w:color w:val="0000FF"/>
        </w:rPr>
        <w:t>Merg</w:t>
      </w:r>
      <w:r>
        <w:rPr>
          <w:color w:val="0000FF"/>
        </w:rPr>
        <w:t>ed</w:t>
      </w:r>
      <w:r>
        <w:t>.</w:t>
      </w:r>
    </w:p>
    <w:p w14:paraId="311753FB" w14:textId="77777777" w:rsidR="00E00DA6" w:rsidRDefault="007615D6" w:rsidP="000A3FBD">
      <w:pPr>
        <w:pStyle w:val="NormTop"/>
      </w:pPr>
      <w:r>
        <w:rPr>
          <w:color w:val="0000FF"/>
        </w:rPr>
        <w:lastRenderedPageBreak/>
        <w:t>S2-2410310</w:t>
      </w:r>
      <w:r w:rsidRPr="00D53282">
        <w:t xml:space="preserve"> </w:t>
      </w:r>
      <w:r>
        <w:t>(CR) 23.501 CR5758 (Rel-19, 'B'): Handling of UE capability for MPQUIC-IP and MPQUIC-E steering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 4.2.10 is updated with new steering functionalities Clause 5.32.2 and 5.32.6.1 are updated for UE capability handling and how the network decides which steering functionalities are applicable for UL and DL traffic based on the various combinations of UE capability. Reference section is updated.</w:t>
      </w:r>
    </w:p>
    <w:p w14:paraId="66FD7EED" w14:textId="77777777" w:rsidR="007615D6" w:rsidRPr="005B25A1" w:rsidRDefault="007615D6" w:rsidP="007615D6">
      <w:pPr>
        <w:keepNext/>
        <w:keepLines/>
        <w:rPr>
          <w:b/>
          <w:bCs/>
        </w:rPr>
      </w:pPr>
      <w:r w:rsidRPr="005B25A1">
        <w:rPr>
          <w:b/>
          <w:bCs/>
        </w:rPr>
        <w:t>Convenor comment:</w:t>
      </w:r>
    </w:p>
    <w:p w14:paraId="25FB3386" w14:textId="77777777" w:rsidR="007615D6" w:rsidRPr="005B25A1" w:rsidRDefault="007615D6" w:rsidP="007615D6">
      <w:pPr>
        <w:keepNext/>
        <w:keepLines/>
      </w:pPr>
      <w:r w:rsidRPr="005B25A1">
        <w:t>Handle.</w:t>
      </w:r>
    </w:p>
    <w:p w14:paraId="30F464F6" w14:textId="77777777" w:rsidR="007615D6" w:rsidRPr="005B25A1" w:rsidRDefault="007615D6" w:rsidP="007615D6">
      <w:pPr>
        <w:keepNext/>
        <w:keepLines/>
        <w:rPr>
          <w:b/>
          <w:bCs/>
        </w:rPr>
      </w:pPr>
      <w:r w:rsidRPr="005B25A1">
        <w:rPr>
          <w:b/>
          <w:bCs/>
        </w:rPr>
        <w:t>Parallel discussion:</w:t>
      </w:r>
    </w:p>
    <w:p w14:paraId="656557D4" w14:textId="77777777" w:rsidR="000D3BBD" w:rsidRDefault="000D3BBD" w:rsidP="00A120F3">
      <w:pPr>
        <w:keepNext/>
        <w:keepLines/>
      </w:pPr>
      <w:r>
        <w:t xml:space="preserve">This was left for off-line discussion. </w:t>
      </w:r>
    </w:p>
    <w:p w14:paraId="5C027A2B" w14:textId="77777777" w:rsidR="000D3BBD" w:rsidRPr="005B25A1" w:rsidRDefault="000D3BBD" w:rsidP="000D3BBD">
      <w:pPr>
        <w:keepNext/>
        <w:keepLines/>
        <w:rPr>
          <w:b/>
          <w:bCs/>
        </w:rPr>
      </w:pPr>
      <w:r w:rsidRPr="005B25A1">
        <w:rPr>
          <w:b/>
          <w:bCs/>
        </w:rPr>
        <w:t>Plenary Discussion:</w:t>
      </w:r>
    </w:p>
    <w:p w14:paraId="7C12353D" w14:textId="7BE7458A" w:rsidR="000D3BBD" w:rsidRPr="000D3BBD" w:rsidRDefault="000D3BBD" w:rsidP="000D3BBD">
      <w:pPr>
        <w:keepNext/>
        <w:keepLines/>
      </w:pPr>
      <w:r>
        <w:t xml:space="preserve">  </w:t>
      </w:r>
      <w:r w:rsidRPr="00380F14">
        <w:rPr>
          <w:color w:val="FF0000"/>
        </w:rPr>
        <w:t>&lt;RETURN - OPEN&gt;</w:t>
      </w:r>
    </w:p>
    <w:p w14:paraId="61914DAF" w14:textId="234BB2E7" w:rsidR="000D3BBD" w:rsidRPr="00EB0339" w:rsidRDefault="000D3BBD" w:rsidP="000D3BBD">
      <w:r w:rsidRPr="005B25A1">
        <w:rPr>
          <w:b/>
          <w:bCs/>
        </w:rPr>
        <w:t>Status:</w:t>
      </w:r>
      <w:r>
        <w:t xml:space="preserve"> </w:t>
      </w:r>
      <w:r w:rsidRPr="00380F14">
        <w:rPr>
          <w:color w:val="FF0000"/>
        </w:rPr>
        <w:t>OPEN</w:t>
      </w:r>
    </w:p>
    <w:p w14:paraId="5B18AACF" w14:textId="77777777" w:rsidR="00E00DA6" w:rsidRDefault="007615D6" w:rsidP="000A3FBD">
      <w:pPr>
        <w:pStyle w:val="NormTop"/>
      </w:pPr>
      <w:r>
        <w:rPr>
          <w:color w:val="0000FF"/>
        </w:rPr>
        <w:t>S2-2409917</w:t>
      </w:r>
      <w:r w:rsidRPr="00D53282">
        <w:t xml:space="preserve"> </w:t>
      </w:r>
      <w:r>
        <w:t>(CR) 23.501 CR5675 (Rel-19, 'B'): Steering functionality capability negotiation between UE and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 1 in the first change is to add the two additional steering functionalities on top of the current text structure. Option 2 in the second change is to list different capabilities supported by the UE and network and make the support of at least one of the MPQUIC-UDP, MPQUIC-IP and MPQUIC-E as one use case.</w:t>
      </w:r>
    </w:p>
    <w:p w14:paraId="5C5DB019" w14:textId="77777777" w:rsidR="007615D6" w:rsidRPr="005B25A1" w:rsidRDefault="007615D6" w:rsidP="007615D6">
      <w:pPr>
        <w:keepNext/>
        <w:keepLines/>
        <w:rPr>
          <w:b/>
          <w:bCs/>
        </w:rPr>
      </w:pPr>
      <w:r w:rsidRPr="005B25A1">
        <w:rPr>
          <w:b/>
          <w:bCs/>
        </w:rPr>
        <w:t>Convenor comment:</w:t>
      </w:r>
    </w:p>
    <w:p w14:paraId="11399450" w14:textId="77777777" w:rsidR="007615D6" w:rsidRPr="005B25A1" w:rsidRDefault="007615D6" w:rsidP="007615D6">
      <w:pPr>
        <w:keepNext/>
        <w:keepLines/>
      </w:pPr>
      <w:r w:rsidRPr="005B25A1">
        <w:t>Merge into S2-2410017.</w:t>
      </w:r>
    </w:p>
    <w:p w14:paraId="68FB83BF" w14:textId="77777777" w:rsidR="007615D6" w:rsidRPr="005B25A1" w:rsidRDefault="007615D6" w:rsidP="007615D6">
      <w:pPr>
        <w:keepNext/>
        <w:keepLines/>
        <w:rPr>
          <w:b/>
          <w:bCs/>
        </w:rPr>
      </w:pPr>
      <w:r w:rsidRPr="005B25A1">
        <w:rPr>
          <w:b/>
          <w:bCs/>
        </w:rPr>
        <w:t>Parallel discussion:</w:t>
      </w:r>
    </w:p>
    <w:p w14:paraId="67A8F49B" w14:textId="6050D396" w:rsidR="00747A81" w:rsidRPr="005B25A1" w:rsidRDefault="00747A81" w:rsidP="00747A81">
      <w:pPr>
        <w:keepNext/>
        <w:keepLines/>
      </w:pPr>
      <w:r>
        <w:t xml:space="preserve">Merged into </w:t>
      </w:r>
      <w:r w:rsidRPr="00CE3EC0">
        <w:rPr>
          <w:color w:val="0000FF"/>
        </w:rPr>
        <w:t>S2-2</w:t>
      </w:r>
      <w:r>
        <w:rPr>
          <w:color w:val="0000FF"/>
        </w:rPr>
        <w:t>41088</w:t>
      </w:r>
      <w:r>
        <w:rPr>
          <w:color w:val="0000FF"/>
        </w:rPr>
        <w:t>2</w:t>
      </w:r>
      <w:r>
        <w:t>.</w:t>
      </w:r>
    </w:p>
    <w:p w14:paraId="57BCC123" w14:textId="77777777" w:rsidR="00747A81" w:rsidRPr="00EB0339" w:rsidRDefault="00747A81" w:rsidP="00747A81">
      <w:r w:rsidRPr="005B25A1">
        <w:rPr>
          <w:b/>
          <w:bCs/>
        </w:rPr>
        <w:t>Status:</w:t>
      </w:r>
      <w:r>
        <w:t xml:space="preserve"> </w:t>
      </w:r>
      <w:r>
        <w:rPr>
          <w:color w:val="0000FF"/>
        </w:rPr>
        <w:t>Merged</w:t>
      </w:r>
      <w:r>
        <w:t>.</w:t>
      </w:r>
    </w:p>
    <w:p w14:paraId="60A21EB7" w14:textId="77777777" w:rsidR="00E00DA6" w:rsidRDefault="007615D6" w:rsidP="000A3FBD">
      <w:pPr>
        <w:pStyle w:val="NormTop"/>
      </w:pPr>
      <w:r>
        <w:rPr>
          <w:color w:val="0000FF"/>
        </w:rPr>
        <w:t>S2-2410162</w:t>
      </w:r>
      <w:r w:rsidRPr="00D53282">
        <w:t xml:space="preserve"> </w:t>
      </w:r>
      <w:r>
        <w:t>(CR) 23.501 CR5528R1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MPQUIC-IP and MPQUIC-E steering functionalities. Update the User Plane protocol stack in Figure 5.32.6.2.2-1 to include the connect-IP. Add a new User Plane protocol stack in Figure 5.32.6.2.2-2 for the MPQUIC-E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468132D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S2-2408112</w:t>
      </w:r>
      <w:r>
        <w:t>.</w:t>
      </w:r>
    </w:p>
    <w:p w14:paraId="65882C35" w14:textId="77777777" w:rsidR="007615D6" w:rsidRPr="005B25A1" w:rsidRDefault="007615D6" w:rsidP="007615D6">
      <w:pPr>
        <w:keepNext/>
        <w:keepLines/>
        <w:rPr>
          <w:b/>
          <w:bCs/>
        </w:rPr>
      </w:pPr>
      <w:r w:rsidRPr="005B25A1">
        <w:rPr>
          <w:b/>
          <w:bCs/>
        </w:rPr>
        <w:t>Convenor comment:</w:t>
      </w:r>
    </w:p>
    <w:p w14:paraId="3414DFBF" w14:textId="77777777" w:rsidR="007615D6" w:rsidRPr="005B25A1" w:rsidRDefault="007615D6" w:rsidP="007615D6">
      <w:pPr>
        <w:keepNext/>
        <w:keepLines/>
      </w:pPr>
      <w:r w:rsidRPr="005B25A1">
        <w:t>Merge into S2-2410017.</w:t>
      </w:r>
    </w:p>
    <w:p w14:paraId="1FD86AD8" w14:textId="77777777" w:rsidR="007615D6" w:rsidRPr="005B25A1" w:rsidRDefault="007615D6" w:rsidP="007615D6">
      <w:pPr>
        <w:keepNext/>
        <w:keepLines/>
        <w:rPr>
          <w:b/>
          <w:bCs/>
        </w:rPr>
      </w:pPr>
      <w:r w:rsidRPr="005B25A1">
        <w:rPr>
          <w:b/>
          <w:bCs/>
        </w:rPr>
        <w:t>Parallel discussion:</w:t>
      </w:r>
    </w:p>
    <w:p w14:paraId="5C581ED9" w14:textId="77777777" w:rsidR="00747A81" w:rsidRPr="005B25A1" w:rsidRDefault="00747A81" w:rsidP="00747A81">
      <w:pPr>
        <w:keepNext/>
        <w:keepLines/>
      </w:pPr>
      <w:r>
        <w:t xml:space="preserve">Merged into </w:t>
      </w:r>
      <w:r w:rsidRPr="00CE3EC0">
        <w:rPr>
          <w:color w:val="0000FF"/>
        </w:rPr>
        <w:t>S2-2</w:t>
      </w:r>
      <w:r>
        <w:rPr>
          <w:color w:val="0000FF"/>
        </w:rPr>
        <w:t>410882</w:t>
      </w:r>
      <w:r>
        <w:t>.</w:t>
      </w:r>
    </w:p>
    <w:p w14:paraId="3BA446C5" w14:textId="77777777" w:rsidR="00747A81" w:rsidRPr="00EB0339" w:rsidRDefault="00747A81" w:rsidP="00747A81">
      <w:r w:rsidRPr="005B25A1">
        <w:rPr>
          <w:b/>
          <w:bCs/>
        </w:rPr>
        <w:t>Status:</w:t>
      </w:r>
      <w:r>
        <w:t xml:space="preserve"> </w:t>
      </w:r>
      <w:r>
        <w:rPr>
          <w:color w:val="0000FF"/>
        </w:rPr>
        <w:t>Merged</w:t>
      </w:r>
      <w:r>
        <w:t>.</w:t>
      </w:r>
    </w:p>
    <w:p w14:paraId="6BDDCE40" w14:textId="77777777" w:rsidR="00E00DA6" w:rsidRDefault="007615D6" w:rsidP="000A3FBD">
      <w:pPr>
        <w:pStyle w:val="NormTop"/>
      </w:pPr>
      <w:r>
        <w:rPr>
          <w:color w:val="0000FF"/>
        </w:rPr>
        <w:lastRenderedPageBreak/>
        <w:t>S2-2410323</w:t>
      </w:r>
      <w:r w:rsidRPr="00D53282">
        <w:t xml:space="preserve"> </w:t>
      </w:r>
      <w:r>
        <w:t>(CR) 23.501 CR5504R2 (Rel-19, 'B'): ATSSS_Ph4 KI#2.1: 23.501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functionality.</w:t>
      </w:r>
    </w:p>
    <w:p w14:paraId="373E6F0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S2-2409377</w:t>
      </w:r>
      <w:r>
        <w:t>.</w:t>
      </w:r>
    </w:p>
    <w:p w14:paraId="71362A18" w14:textId="77777777" w:rsidR="007615D6" w:rsidRPr="005B25A1" w:rsidRDefault="007615D6" w:rsidP="007615D6">
      <w:pPr>
        <w:keepNext/>
        <w:keepLines/>
        <w:rPr>
          <w:b/>
          <w:bCs/>
        </w:rPr>
      </w:pPr>
      <w:r w:rsidRPr="005B25A1">
        <w:rPr>
          <w:b/>
          <w:bCs/>
        </w:rPr>
        <w:t>Convenor comment:</w:t>
      </w:r>
    </w:p>
    <w:p w14:paraId="45F9D0A8" w14:textId="77777777" w:rsidR="007615D6" w:rsidRPr="005B25A1" w:rsidRDefault="007615D6" w:rsidP="007615D6">
      <w:pPr>
        <w:keepNext/>
        <w:keepLines/>
      </w:pPr>
      <w:r w:rsidRPr="005B25A1">
        <w:t>Not aligned with TR conclusion.</w:t>
      </w:r>
    </w:p>
    <w:p w14:paraId="1BC69347" w14:textId="77777777" w:rsidR="007615D6" w:rsidRPr="005B25A1" w:rsidRDefault="007615D6" w:rsidP="007615D6">
      <w:pPr>
        <w:keepNext/>
        <w:keepLines/>
        <w:rPr>
          <w:b/>
          <w:bCs/>
        </w:rPr>
      </w:pPr>
      <w:r w:rsidRPr="005B25A1">
        <w:rPr>
          <w:b/>
          <w:bCs/>
        </w:rPr>
        <w:t>Parallel discussion:</w:t>
      </w:r>
    </w:p>
    <w:p w14:paraId="283BC889" w14:textId="77777777" w:rsidR="00747A81" w:rsidRPr="005B25A1" w:rsidRDefault="00747A81" w:rsidP="00747A81">
      <w:pPr>
        <w:keepNext/>
        <w:keepLines/>
      </w:pPr>
      <w:r>
        <w:t xml:space="preserve">Merged into </w:t>
      </w:r>
      <w:r w:rsidRPr="00CE3EC0">
        <w:rPr>
          <w:color w:val="0000FF"/>
        </w:rPr>
        <w:t>S2-2</w:t>
      </w:r>
      <w:r>
        <w:rPr>
          <w:color w:val="0000FF"/>
        </w:rPr>
        <w:t>410882</w:t>
      </w:r>
      <w:r>
        <w:t>.</w:t>
      </w:r>
    </w:p>
    <w:p w14:paraId="188908DD" w14:textId="77777777" w:rsidR="00747A81" w:rsidRPr="00EB0339" w:rsidRDefault="00747A81" w:rsidP="00747A81">
      <w:r w:rsidRPr="005B25A1">
        <w:rPr>
          <w:b/>
          <w:bCs/>
        </w:rPr>
        <w:t>Status:</w:t>
      </w:r>
      <w:r>
        <w:t xml:space="preserve"> </w:t>
      </w:r>
      <w:r>
        <w:rPr>
          <w:color w:val="0000FF"/>
        </w:rPr>
        <w:t>Merged</w:t>
      </w:r>
      <w:r>
        <w:t>.</w:t>
      </w:r>
    </w:p>
    <w:p w14:paraId="2EE37CB5" w14:textId="77777777" w:rsidR="00747A81" w:rsidRDefault="00747A81" w:rsidP="00747A81">
      <w:pPr>
        <w:pStyle w:val="NormTop"/>
      </w:pPr>
      <w:r>
        <w:rPr>
          <w:color w:val="0000FF"/>
        </w:rPr>
        <w:t>S2-2410161</w:t>
      </w:r>
      <w:r w:rsidRPr="00D53282">
        <w:t xml:space="preserve"> </w:t>
      </w:r>
      <w:r>
        <w:t>(CR) 23.501 CR5527R2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w:t>
      </w:r>
    </w:p>
    <w:p w14:paraId="6833FE9F" w14:textId="77777777" w:rsidR="00747A81" w:rsidRPr="00B81031" w:rsidRDefault="00747A81" w:rsidP="00747A81">
      <w:pPr>
        <w:keepNext/>
        <w:keepLines/>
        <w:rPr>
          <w:i/>
        </w:rPr>
      </w:pPr>
      <w:r w:rsidRPr="00B81031">
        <w:rPr>
          <w:b/>
          <w:bCs/>
          <w:i/>
        </w:rPr>
        <w:t>Comment:</w:t>
      </w:r>
      <w:r>
        <w:rPr>
          <w:i/>
        </w:rPr>
        <w:t xml:space="preserve"> Revision of (postponed)</w:t>
      </w:r>
      <w:r>
        <w:rPr>
          <w:color w:val="0000FF"/>
        </w:rPr>
        <w:t xml:space="preserve"> S2-2409188</w:t>
      </w:r>
      <w:r>
        <w:t>.</w:t>
      </w:r>
    </w:p>
    <w:p w14:paraId="2DBC15EB" w14:textId="77777777" w:rsidR="00747A81" w:rsidRPr="005B25A1" w:rsidRDefault="00747A81" w:rsidP="00747A81">
      <w:pPr>
        <w:keepNext/>
        <w:keepLines/>
        <w:rPr>
          <w:b/>
          <w:bCs/>
        </w:rPr>
      </w:pPr>
      <w:r w:rsidRPr="005B25A1">
        <w:rPr>
          <w:b/>
          <w:bCs/>
        </w:rPr>
        <w:t>Convenor comment:</w:t>
      </w:r>
    </w:p>
    <w:p w14:paraId="23A1B163" w14:textId="77777777" w:rsidR="00747A81" w:rsidRPr="005B25A1" w:rsidRDefault="00747A81" w:rsidP="00747A81">
      <w:pPr>
        <w:keepNext/>
        <w:keepLines/>
      </w:pPr>
      <w:r w:rsidRPr="005B25A1">
        <w:t>Handle.</w:t>
      </w:r>
    </w:p>
    <w:p w14:paraId="0D1EF4B7" w14:textId="20DDB97D" w:rsidR="00747A81" w:rsidRPr="005B25A1" w:rsidRDefault="00747A81" w:rsidP="00747A81">
      <w:pPr>
        <w:keepNext/>
        <w:keepLines/>
        <w:rPr>
          <w:b/>
          <w:bCs/>
        </w:rPr>
      </w:pPr>
      <w:r w:rsidRPr="005B25A1">
        <w:rPr>
          <w:b/>
          <w:bCs/>
        </w:rPr>
        <w:t>Parallel discussion</w:t>
      </w:r>
      <w:r w:rsidRPr="005B25A1">
        <w:rPr>
          <w:b/>
          <w:bCs/>
        </w:rPr>
        <w:t>:</w:t>
      </w:r>
    </w:p>
    <w:p w14:paraId="779ECA79" w14:textId="6D89FA84" w:rsidR="00747A81" w:rsidRPr="005B25A1" w:rsidRDefault="00747A81" w:rsidP="00747A81">
      <w:pPr>
        <w:keepNext/>
        <w:keepLines/>
      </w:pPr>
      <w:r>
        <w:t xml:space="preserve">It was requested to correct the Source MAC address. this was left for off-line discussion and revised to </w:t>
      </w:r>
      <w:r w:rsidRPr="00CE3EC0">
        <w:rPr>
          <w:color w:val="0000FF"/>
        </w:rPr>
        <w:t>S2-2</w:t>
      </w:r>
      <w:r>
        <w:rPr>
          <w:color w:val="0000FF"/>
        </w:rPr>
        <w:t>410884</w:t>
      </w:r>
      <w:r>
        <w:t>.</w:t>
      </w:r>
      <w:r w:rsidRPr="00375008">
        <w:t xml:space="preserve"> </w:t>
      </w:r>
    </w:p>
    <w:p w14:paraId="21CA746D" w14:textId="77777777" w:rsidR="00747A81" w:rsidRPr="005B25A1" w:rsidRDefault="00747A81" w:rsidP="00747A81">
      <w:pPr>
        <w:keepNext/>
        <w:keepLines/>
        <w:rPr>
          <w:b/>
          <w:bCs/>
        </w:rPr>
      </w:pPr>
      <w:r w:rsidRPr="005B25A1">
        <w:rPr>
          <w:b/>
          <w:bCs/>
        </w:rPr>
        <w:t>Plenary Discussion:</w:t>
      </w:r>
    </w:p>
    <w:p w14:paraId="265DE09C" w14:textId="77777777" w:rsidR="00747A81" w:rsidRPr="000D3BBD" w:rsidRDefault="00747A81" w:rsidP="00747A81">
      <w:pPr>
        <w:keepNext/>
        <w:keepLines/>
      </w:pPr>
      <w:r>
        <w:t xml:space="preserve">  </w:t>
      </w:r>
      <w:r w:rsidRPr="00380F14">
        <w:rPr>
          <w:color w:val="FF0000"/>
        </w:rPr>
        <w:t>&lt;RETURN - OPEN&gt;</w:t>
      </w:r>
    </w:p>
    <w:p w14:paraId="7A7E8DC5" w14:textId="77777777" w:rsidR="00747A81" w:rsidRPr="00EB0339" w:rsidRDefault="00747A81" w:rsidP="00747A81">
      <w:r w:rsidRPr="005B25A1">
        <w:rPr>
          <w:b/>
          <w:bCs/>
        </w:rPr>
        <w:t>Status:</w:t>
      </w:r>
      <w:r>
        <w:t xml:space="preserve"> </w:t>
      </w:r>
      <w:r w:rsidRPr="00380F14">
        <w:rPr>
          <w:color w:val="FF0000"/>
        </w:rPr>
        <w:t>OPEN</w:t>
      </w:r>
    </w:p>
    <w:p w14:paraId="0266E8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23.502 CRs</w:t>
      </w:r>
    </w:p>
    <w:p w14:paraId="40EBD3C7" w14:textId="77777777" w:rsidR="00E00DA6" w:rsidRDefault="007615D6" w:rsidP="000A3FBD">
      <w:pPr>
        <w:pStyle w:val="NormTop"/>
      </w:pPr>
      <w:r>
        <w:rPr>
          <w:color w:val="0000FF"/>
        </w:rPr>
        <w:t>S2-2409918</w:t>
      </w:r>
      <w:r w:rsidRPr="00D53282">
        <w:t xml:space="preserve"> </w:t>
      </w:r>
      <w:r>
        <w:t>(CR) 23.502 CR4980R3 (Rel-19, 'B'): MA PDU Session and PDN connections updates due to MPQUIC-IP/MPQUIC-UDP/MPQUIC-E (Source: Huawei, CableLabs, Samsung, Apple)</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 and/or MPQUIC-E and/or MPQUIC-UDP shall be supported. In step 10 when SMF derive the N4 rules to UPF, it shall include new MPQUIC-IP and/or MPQUIC-E and/or MPQUIC-UDP that UE supported. When UPF received the message from SMF to activate the single or multiple MPQUIC-IP and/or MPQUIC-UDP and/or 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32285D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S2-2409378</w:t>
      </w:r>
      <w:r>
        <w:t>.</w:t>
      </w:r>
    </w:p>
    <w:p w14:paraId="5193F64F" w14:textId="77777777" w:rsidR="007615D6" w:rsidRPr="005B25A1" w:rsidRDefault="007615D6" w:rsidP="007615D6">
      <w:pPr>
        <w:keepNext/>
        <w:keepLines/>
        <w:rPr>
          <w:b/>
          <w:bCs/>
        </w:rPr>
      </w:pPr>
      <w:r w:rsidRPr="005B25A1">
        <w:rPr>
          <w:b/>
          <w:bCs/>
        </w:rPr>
        <w:t>Convenor comment:</w:t>
      </w:r>
    </w:p>
    <w:p w14:paraId="345D0FE3" w14:textId="77777777" w:rsidR="007615D6" w:rsidRPr="005B25A1" w:rsidRDefault="007615D6" w:rsidP="007615D6">
      <w:pPr>
        <w:keepNext/>
        <w:keepLines/>
      </w:pPr>
      <w:r w:rsidRPr="005B25A1">
        <w:t>Handle - use as baseline.</w:t>
      </w:r>
    </w:p>
    <w:p w14:paraId="71375379" w14:textId="77777777" w:rsidR="007615D6" w:rsidRPr="005B25A1" w:rsidRDefault="007615D6" w:rsidP="007615D6">
      <w:pPr>
        <w:keepNext/>
        <w:keepLines/>
        <w:rPr>
          <w:b/>
          <w:bCs/>
        </w:rPr>
      </w:pPr>
      <w:r w:rsidRPr="005B25A1">
        <w:rPr>
          <w:b/>
          <w:bCs/>
        </w:rPr>
        <w:t>Parallel discussion:</w:t>
      </w:r>
    </w:p>
    <w:p w14:paraId="728A4B41" w14:textId="113C7D10" w:rsidR="007615D6" w:rsidRPr="005B25A1" w:rsidRDefault="00747A81" w:rsidP="007615D6">
      <w:pPr>
        <w:keepNext/>
        <w:keepLines/>
      </w:pPr>
      <w:r>
        <w:t xml:space="preserve">This was reviewed and </w:t>
      </w:r>
      <w:r w:rsidRPr="00B30893">
        <w:rPr>
          <w:color w:val="FF0000"/>
        </w:rPr>
        <w:t>agreed</w:t>
      </w:r>
      <w:r>
        <w:t xml:space="preserve"> in parallel session.</w:t>
      </w:r>
    </w:p>
    <w:p w14:paraId="3E75F805" w14:textId="77777777" w:rsidR="007615D6" w:rsidRPr="005B25A1" w:rsidRDefault="007615D6" w:rsidP="007615D6">
      <w:pPr>
        <w:keepNext/>
        <w:keepLines/>
        <w:rPr>
          <w:b/>
          <w:bCs/>
        </w:rPr>
      </w:pPr>
      <w:r w:rsidRPr="005B25A1">
        <w:rPr>
          <w:b/>
          <w:bCs/>
        </w:rPr>
        <w:t>Plenary Discussion:</w:t>
      </w:r>
    </w:p>
    <w:p w14:paraId="4EB8B7F3" w14:textId="737622D5" w:rsidR="007615D6" w:rsidRPr="00747A81" w:rsidRDefault="00747A81" w:rsidP="007615D6">
      <w:pPr>
        <w:keepNext/>
        <w:keepLines/>
      </w:pPr>
      <w:r>
        <w:rPr>
          <w:color w:val="0000FF"/>
        </w:rPr>
        <w:t>&lt;Parallel Agreed&gt;</w:t>
      </w:r>
      <w:r>
        <w:t>.</w:t>
      </w:r>
    </w:p>
    <w:p w14:paraId="1F75C0D8" w14:textId="1087259D" w:rsidR="007615D6" w:rsidRPr="00EB0339" w:rsidRDefault="007615D6" w:rsidP="007615D6">
      <w:r w:rsidRPr="005B25A1">
        <w:rPr>
          <w:b/>
          <w:bCs/>
        </w:rPr>
        <w:t>Status:</w:t>
      </w:r>
      <w:r>
        <w:t xml:space="preserve"> </w:t>
      </w:r>
      <w:r w:rsidR="00747A81">
        <w:rPr>
          <w:color w:val="0000FF"/>
        </w:rPr>
        <w:t>Parallel Agreed</w:t>
      </w:r>
    </w:p>
    <w:p w14:paraId="0373D09A" w14:textId="77777777" w:rsidR="00E00DA6" w:rsidRDefault="007615D6" w:rsidP="000A3FBD">
      <w:pPr>
        <w:pStyle w:val="NormTop"/>
      </w:pPr>
      <w:r>
        <w:rPr>
          <w:color w:val="0000FF"/>
        </w:rPr>
        <w:t>S2-2410019</w:t>
      </w:r>
      <w:r w:rsidRPr="00D53282">
        <w:t xml:space="preserve"> </w:t>
      </w:r>
      <w:r>
        <w:t>(CR) 23.502 CR5047 (Rel-19, 'B'): Support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0D1644EB" w14:textId="77777777" w:rsidR="007615D6" w:rsidRPr="005B25A1" w:rsidRDefault="007615D6" w:rsidP="007615D6">
      <w:pPr>
        <w:keepNext/>
        <w:keepLines/>
        <w:rPr>
          <w:b/>
          <w:bCs/>
        </w:rPr>
      </w:pPr>
      <w:r w:rsidRPr="005B25A1">
        <w:rPr>
          <w:b/>
          <w:bCs/>
        </w:rPr>
        <w:t>Convenor comment:</w:t>
      </w:r>
    </w:p>
    <w:p w14:paraId="2A5E9BDA" w14:textId="77777777" w:rsidR="007615D6" w:rsidRPr="005B25A1" w:rsidRDefault="007615D6" w:rsidP="007615D6">
      <w:pPr>
        <w:keepNext/>
        <w:keepLines/>
      </w:pPr>
      <w:r w:rsidRPr="005B25A1">
        <w:t>Merge into S2-2409918.</w:t>
      </w:r>
    </w:p>
    <w:p w14:paraId="0A8DC1AE" w14:textId="77777777" w:rsidR="007615D6" w:rsidRPr="005B25A1" w:rsidRDefault="007615D6" w:rsidP="007615D6">
      <w:pPr>
        <w:keepNext/>
        <w:keepLines/>
        <w:rPr>
          <w:b/>
          <w:bCs/>
        </w:rPr>
      </w:pPr>
      <w:r w:rsidRPr="005B25A1">
        <w:rPr>
          <w:b/>
          <w:bCs/>
        </w:rPr>
        <w:t>Parallel discussion:</w:t>
      </w:r>
    </w:p>
    <w:p w14:paraId="7B4BEE9F" w14:textId="74AEFEE7" w:rsidR="007615D6" w:rsidRPr="005B25A1" w:rsidRDefault="00747A81" w:rsidP="007615D6">
      <w:pPr>
        <w:keepNext/>
        <w:keepLines/>
      </w:pPr>
      <w:r>
        <w:t xml:space="preserve">This was covered by </w:t>
      </w:r>
      <w:r>
        <w:rPr>
          <w:color w:val="0000FF"/>
        </w:rPr>
        <w:t>S2-2409918</w:t>
      </w:r>
      <w:r w:rsidRPr="00D53282">
        <w:t xml:space="preserve"> </w:t>
      </w:r>
      <w:r>
        <w:t xml:space="preserve">and was </w:t>
      </w:r>
      <w:r w:rsidRPr="00C3284B">
        <w:rPr>
          <w:color w:val="0000FF"/>
        </w:rPr>
        <w:t>noted</w:t>
      </w:r>
      <w:r>
        <w:t xml:space="preserve"> in parallel session.</w:t>
      </w:r>
    </w:p>
    <w:p w14:paraId="541FEBA4" w14:textId="7875D6C8" w:rsidR="007615D6" w:rsidRPr="00EB0339" w:rsidRDefault="007615D6" w:rsidP="007615D6">
      <w:r w:rsidRPr="005B25A1">
        <w:rPr>
          <w:b/>
          <w:bCs/>
        </w:rPr>
        <w:t>Status:</w:t>
      </w:r>
      <w:r>
        <w:t xml:space="preserve"> </w:t>
      </w:r>
      <w:r>
        <w:rPr>
          <w:color w:val="0000FF"/>
        </w:rPr>
        <w:t>Noted</w:t>
      </w:r>
      <w:r>
        <w:t>.</w:t>
      </w:r>
    </w:p>
    <w:p w14:paraId="679FD542" w14:textId="77777777" w:rsidR="00E00DA6" w:rsidRDefault="007615D6" w:rsidP="000A3FBD">
      <w:pPr>
        <w:pStyle w:val="NormTop"/>
      </w:pPr>
      <w:r>
        <w:rPr>
          <w:color w:val="0000FF"/>
        </w:rPr>
        <w:lastRenderedPageBreak/>
        <w:t>S2-2410530</w:t>
      </w:r>
      <w:r w:rsidRPr="00D53282">
        <w:t xml:space="preserve"> </w:t>
      </w:r>
      <w:r>
        <w:t>(CR) 23.502 CR5115 (Rel-19, 'B'): Support of additional MPQUIC functionalities and enabling correct header compression in NG-RAN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Modified relevant clauses for specifying new MPQUIC based steering functionalities. In clause 4.22.2.1, SMF behaviour is specified in order for the NG-RAN to apply the correct Header compression algorithm.</w:t>
      </w:r>
    </w:p>
    <w:p w14:paraId="79C52747"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1B80DAFD" w14:textId="77777777" w:rsidR="007615D6" w:rsidRPr="005B25A1" w:rsidRDefault="007615D6" w:rsidP="007615D6">
      <w:pPr>
        <w:keepNext/>
        <w:keepLines/>
        <w:rPr>
          <w:b/>
          <w:bCs/>
        </w:rPr>
      </w:pPr>
      <w:r w:rsidRPr="005B25A1">
        <w:rPr>
          <w:b/>
          <w:bCs/>
        </w:rPr>
        <w:t>Convenor comment:</w:t>
      </w:r>
    </w:p>
    <w:p w14:paraId="395DC9B1" w14:textId="77777777" w:rsidR="007615D6" w:rsidRPr="005B25A1" w:rsidRDefault="007615D6" w:rsidP="007615D6">
      <w:pPr>
        <w:keepNext/>
        <w:keepLines/>
      </w:pPr>
      <w:r w:rsidRPr="005B25A1">
        <w:t>Handle.</w:t>
      </w:r>
    </w:p>
    <w:p w14:paraId="5E0F6477" w14:textId="77777777" w:rsidR="007615D6" w:rsidRPr="005B25A1" w:rsidRDefault="007615D6" w:rsidP="007615D6">
      <w:pPr>
        <w:keepNext/>
        <w:keepLines/>
        <w:rPr>
          <w:b/>
          <w:bCs/>
        </w:rPr>
      </w:pPr>
      <w:r w:rsidRPr="005B25A1">
        <w:rPr>
          <w:b/>
          <w:bCs/>
        </w:rPr>
        <w:t>Parallel discussion:</w:t>
      </w:r>
    </w:p>
    <w:p w14:paraId="0F8E08EB" w14:textId="6ABCFB6F" w:rsidR="007615D6" w:rsidRPr="005B25A1" w:rsidRDefault="00FC3F4E" w:rsidP="007615D6">
      <w:pPr>
        <w:keepNext/>
        <w:keepLines/>
      </w:pPr>
      <w:r>
        <w:t xml:space="preserve">Some issues were raised and this was left for off-line discussion and revised, merging </w:t>
      </w:r>
      <w:r>
        <w:rPr>
          <w:color w:val="0000FF"/>
        </w:rPr>
        <w:t>S2-2410163</w:t>
      </w:r>
      <w:r>
        <w:t xml:space="preserve">, to </w:t>
      </w:r>
      <w:r w:rsidRPr="00CE3EC0">
        <w:rPr>
          <w:color w:val="0000FF"/>
        </w:rPr>
        <w:t>S2-2</w:t>
      </w:r>
      <w:r>
        <w:rPr>
          <w:color w:val="0000FF"/>
        </w:rPr>
        <w:t>410885</w:t>
      </w:r>
      <w:r>
        <w:t>.</w:t>
      </w:r>
      <w:r w:rsidRPr="00375008">
        <w:t xml:space="preserve"> </w:t>
      </w:r>
    </w:p>
    <w:p w14:paraId="56F8D11F" w14:textId="77777777" w:rsidR="007615D6" w:rsidRPr="005B25A1" w:rsidRDefault="007615D6" w:rsidP="007615D6">
      <w:pPr>
        <w:keepNext/>
        <w:keepLines/>
        <w:rPr>
          <w:b/>
          <w:bCs/>
        </w:rPr>
      </w:pPr>
      <w:r w:rsidRPr="005B25A1">
        <w:rPr>
          <w:b/>
          <w:bCs/>
        </w:rPr>
        <w:t>Plenary Discussion:</w:t>
      </w:r>
    </w:p>
    <w:p w14:paraId="4312CE85" w14:textId="77777777" w:rsidR="00FC3F4E" w:rsidRPr="000D3BBD" w:rsidRDefault="00FC3F4E" w:rsidP="00FC3F4E">
      <w:pPr>
        <w:keepNext/>
        <w:keepLines/>
      </w:pPr>
      <w:r>
        <w:t xml:space="preserve">  </w:t>
      </w:r>
      <w:r w:rsidRPr="00380F14">
        <w:rPr>
          <w:color w:val="FF0000"/>
        </w:rPr>
        <w:t>&lt;RETURN - OPEN&gt;</w:t>
      </w:r>
    </w:p>
    <w:p w14:paraId="4389A726" w14:textId="77777777" w:rsidR="00FC3F4E" w:rsidRPr="00EB0339" w:rsidRDefault="00FC3F4E" w:rsidP="00FC3F4E">
      <w:r w:rsidRPr="005B25A1">
        <w:rPr>
          <w:b/>
          <w:bCs/>
        </w:rPr>
        <w:t>Status:</w:t>
      </w:r>
      <w:r>
        <w:t xml:space="preserve"> </w:t>
      </w:r>
      <w:r w:rsidRPr="00380F14">
        <w:rPr>
          <w:color w:val="FF0000"/>
        </w:rPr>
        <w:t>OPEN</w:t>
      </w:r>
    </w:p>
    <w:p w14:paraId="16C2AD2D" w14:textId="77777777" w:rsidR="00E00DA6" w:rsidRDefault="007615D6" w:rsidP="000A3FBD">
      <w:pPr>
        <w:pStyle w:val="NormTop"/>
      </w:pPr>
      <w:r>
        <w:rPr>
          <w:color w:val="0000FF"/>
        </w:rPr>
        <w:t>S2-2410163</w:t>
      </w:r>
      <w:r w:rsidRPr="00D53282">
        <w:t xml:space="preserve"> </w:t>
      </w:r>
      <w:r>
        <w:t>(CR) 23.502 CR5062 (Rel-19, 'B'): Support the Ethernet Header Compression in the NG-RAN for the Ethernet Type MA PDU Sesssion with Connect-E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If the MA PDU Session type is 'Ethernet', based on the local operator's policy, the SMF provide the following PDU Session type information to the NG-RAN in the N2 SM information: - 'Ethernet', if only ATSSS-LL functionality is to be enabled for the MA PDU Session as described in clause 4.3.2.2.1; - 'Ethernet', if both ATSSS-LL with active-standby model and MPQUIC-E functionality are enabled for the MA PDU Session as described in clause 5.32.6.2.2 of TS TS23.501 [2]; NOTE 1: MPQUIC-E functionality only is not supported for an MA PDU Session as described in clause 5.32.6.2.2 of TS TS23.501 [2].</w:t>
      </w:r>
    </w:p>
    <w:p w14:paraId="457A6772" w14:textId="77777777" w:rsidR="007615D6" w:rsidRPr="005B25A1" w:rsidRDefault="007615D6" w:rsidP="007615D6">
      <w:pPr>
        <w:keepNext/>
        <w:keepLines/>
        <w:rPr>
          <w:b/>
          <w:bCs/>
        </w:rPr>
      </w:pPr>
      <w:r w:rsidRPr="005B25A1">
        <w:rPr>
          <w:b/>
          <w:bCs/>
        </w:rPr>
        <w:t>Convenor comment:</w:t>
      </w:r>
    </w:p>
    <w:p w14:paraId="03DF60ED" w14:textId="77777777" w:rsidR="007615D6" w:rsidRPr="005B25A1" w:rsidRDefault="007615D6" w:rsidP="007615D6">
      <w:pPr>
        <w:keepNext/>
        <w:keepLines/>
      </w:pPr>
      <w:r w:rsidRPr="005B25A1">
        <w:t>Merge into S2-2410530.</w:t>
      </w:r>
    </w:p>
    <w:p w14:paraId="2B9615C7" w14:textId="77777777" w:rsidR="007615D6" w:rsidRPr="005B25A1" w:rsidRDefault="007615D6" w:rsidP="007615D6">
      <w:pPr>
        <w:keepNext/>
        <w:keepLines/>
        <w:rPr>
          <w:b/>
          <w:bCs/>
        </w:rPr>
      </w:pPr>
      <w:r w:rsidRPr="005B25A1">
        <w:rPr>
          <w:b/>
          <w:bCs/>
        </w:rPr>
        <w:t>Parallel discussion:</w:t>
      </w:r>
    </w:p>
    <w:p w14:paraId="37CE372E" w14:textId="31535EA8" w:rsidR="007615D6" w:rsidRPr="005B25A1" w:rsidRDefault="00FC3F4E" w:rsidP="007615D6">
      <w:pPr>
        <w:keepNext/>
        <w:keepLines/>
      </w:pPr>
      <w:r>
        <w:t xml:space="preserve">Merged into </w:t>
      </w:r>
      <w:r w:rsidRPr="00CE3EC0">
        <w:rPr>
          <w:color w:val="0000FF"/>
        </w:rPr>
        <w:t>S2-2</w:t>
      </w:r>
      <w:r>
        <w:rPr>
          <w:color w:val="0000FF"/>
        </w:rPr>
        <w:t>410885</w:t>
      </w:r>
      <w:r>
        <w:t>.</w:t>
      </w:r>
    </w:p>
    <w:p w14:paraId="7E2581DA" w14:textId="5EA62B5D" w:rsidR="007615D6" w:rsidRPr="00EB0339" w:rsidRDefault="007615D6" w:rsidP="007615D6">
      <w:r w:rsidRPr="005B25A1">
        <w:rPr>
          <w:b/>
          <w:bCs/>
        </w:rPr>
        <w:t>Status:</w:t>
      </w:r>
      <w:r>
        <w:t xml:space="preserve"> </w:t>
      </w:r>
      <w:r w:rsidR="00FC3F4E">
        <w:rPr>
          <w:color w:val="0000FF"/>
        </w:rPr>
        <w:t>Merg</w:t>
      </w:r>
      <w:r>
        <w:rPr>
          <w:color w:val="0000FF"/>
        </w:rPr>
        <w:t>ed</w:t>
      </w:r>
      <w:r>
        <w:t>.</w:t>
      </w:r>
    </w:p>
    <w:p w14:paraId="7FF37669" w14:textId="77777777" w:rsidR="00E00DA6" w:rsidRDefault="007615D6" w:rsidP="000A3FBD">
      <w:pPr>
        <w:pStyle w:val="NormTop"/>
      </w:pPr>
      <w:r>
        <w:rPr>
          <w:color w:val="0000FF"/>
        </w:rPr>
        <w:t>S2-2410325</w:t>
      </w:r>
      <w:r w:rsidRPr="00D53282">
        <w:t xml:space="preserve"> </w:t>
      </w:r>
      <w:r>
        <w:t>(CR) 23.502 CR4918R1 (Rel-19, 'B'): ATSSS_Ph4 KI#2.1: 23.502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functionality.</w:t>
      </w:r>
    </w:p>
    <w:p w14:paraId="3A12A1D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S2-2408017</w:t>
      </w:r>
      <w:r>
        <w:t>.</w:t>
      </w:r>
    </w:p>
    <w:p w14:paraId="77D78D25" w14:textId="77777777" w:rsidR="007615D6" w:rsidRPr="005B25A1" w:rsidRDefault="007615D6" w:rsidP="007615D6">
      <w:pPr>
        <w:keepNext/>
        <w:keepLines/>
        <w:rPr>
          <w:b/>
          <w:bCs/>
        </w:rPr>
      </w:pPr>
      <w:r w:rsidRPr="005B25A1">
        <w:rPr>
          <w:b/>
          <w:bCs/>
        </w:rPr>
        <w:t>Convenor comment:</w:t>
      </w:r>
    </w:p>
    <w:p w14:paraId="234EAEB1" w14:textId="77777777" w:rsidR="007615D6" w:rsidRPr="005B25A1" w:rsidRDefault="007615D6" w:rsidP="007615D6">
      <w:pPr>
        <w:keepNext/>
        <w:keepLines/>
      </w:pPr>
      <w:r w:rsidRPr="005B25A1">
        <w:t>Not aligned with TR conclusion.</w:t>
      </w:r>
    </w:p>
    <w:p w14:paraId="1C9085A8" w14:textId="77777777" w:rsidR="007615D6" w:rsidRPr="005B25A1" w:rsidRDefault="007615D6" w:rsidP="007615D6">
      <w:pPr>
        <w:keepNext/>
        <w:keepLines/>
        <w:rPr>
          <w:b/>
          <w:bCs/>
        </w:rPr>
      </w:pPr>
      <w:r w:rsidRPr="005B25A1">
        <w:rPr>
          <w:b/>
          <w:bCs/>
        </w:rPr>
        <w:t>Parallel discussion:</w:t>
      </w:r>
    </w:p>
    <w:p w14:paraId="6F645133" w14:textId="02B68A71" w:rsidR="007615D6" w:rsidRPr="005B25A1" w:rsidRDefault="000D2C05" w:rsidP="007615D6">
      <w:pPr>
        <w:keepNext/>
        <w:keepLines/>
      </w:pPr>
      <w:r>
        <w:t xml:space="preserve">This was not aligned with the TR conclusion and was </w:t>
      </w:r>
      <w:r w:rsidRPr="00C3284B">
        <w:rPr>
          <w:color w:val="0000FF"/>
        </w:rPr>
        <w:t>noted</w:t>
      </w:r>
      <w:r>
        <w:t xml:space="preserve"> in parallel session.</w:t>
      </w:r>
    </w:p>
    <w:p w14:paraId="231128DB" w14:textId="064983D6" w:rsidR="007615D6" w:rsidRPr="00EB0339" w:rsidRDefault="007615D6" w:rsidP="007615D6">
      <w:r w:rsidRPr="005B25A1">
        <w:rPr>
          <w:b/>
          <w:bCs/>
        </w:rPr>
        <w:t>Status:</w:t>
      </w:r>
      <w:r>
        <w:t xml:space="preserve"> </w:t>
      </w:r>
      <w:r>
        <w:rPr>
          <w:color w:val="0000FF"/>
        </w:rPr>
        <w:t>Noted</w:t>
      </w:r>
      <w:r>
        <w:t>.</w:t>
      </w:r>
    </w:p>
    <w:p w14:paraId="64592E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23.503 CRs</w:t>
      </w:r>
    </w:p>
    <w:p w14:paraId="4C6369BF" w14:textId="77777777" w:rsidR="00E00DA6" w:rsidRDefault="007615D6" w:rsidP="000A3FBD">
      <w:pPr>
        <w:pStyle w:val="NormTop"/>
      </w:pPr>
      <w:r>
        <w:rPr>
          <w:color w:val="0000FF"/>
        </w:rPr>
        <w:t>S2-2409919</w:t>
      </w:r>
      <w:r w:rsidRPr="00D53282">
        <w:t xml:space="preserve"> </w:t>
      </w:r>
      <w:r>
        <w:t>(CR) 23.503 CR1362R3 (Rel-19, 'B'): Updates of the PCC rules, ATSSS rules and N4 rules of the MPQUIC-IP/MPQUIC-UDP/MPQUIC-E functionalities (Source: Huawei, CableLabs, Apple)</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1CDC90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S2-2409380</w:t>
      </w:r>
      <w:r>
        <w:t>.</w:t>
      </w:r>
    </w:p>
    <w:p w14:paraId="54A98005" w14:textId="77777777" w:rsidR="007615D6" w:rsidRPr="005B25A1" w:rsidRDefault="007615D6" w:rsidP="007615D6">
      <w:pPr>
        <w:keepNext/>
        <w:keepLines/>
        <w:rPr>
          <w:b/>
          <w:bCs/>
        </w:rPr>
      </w:pPr>
      <w:r w:rsidRPr="005B25A1">
        <w:rPr>
          <w:b/>
          <w:bCs/>
        </w:rPr>
        <w:t>Convenor comment:</w:t>
      </w:r>
    </w:p>
    <w:p w14:paraId="05A12619" w14:textId="77777777" w:rsidR="007615D6" w:rsidRPr="005B25A1" w:rsidRDefault="007615D6" w:rsidP="007615D6">
      <w:pPr>
        <w:keepNext/>
        <w:keepLines/>
      </w:pPr>
      <w:r w:rsidRPr="005B25A1">
        <w:t>Handle - use as baseline.</w:t>
      </w:r>
    </w:p>
    <w:p w14:paraId="123F3E3D" w14:textId="77777777" w:rsidR="007615D6" w:rsidRPr="005B25A1" w:rsidRDefault="007615D6" w:rsidP="007615D6">
      <w:pPr>
        <w:keepNext/>
        <w:keepLines/>
        <w:rPr>
          <w:b/>
          <w:bCs/>
        </w:rPr>
      </w:pPr>
      <w:r w:rsidRPr="005B25A1">
        <w:rPr>
          <w:b/>
          <w:bCs/>
        </w:rPr>
        <w:t>Parallel discussion:</w:t>
      </w:r>
    </w:p>
    <w:p w14:paraId="7C7941AE" w14:textId="52559BE3" w:rsidR="000D2C05" w:rsidRPr="005B25A1" w:rsidRDefault="000D2C05" w:rsidP="000D2C05">
      <w:pPr>
        <w:keepNext/>
        <w:keepLines/>
      </w:pPr>
      <w:r>
        <w:t>This was reviewed and</w:t>
      </w:r>
      <w:r>
        <w:t xml:space="preserve"> was left for off-line discussion and revised</w:t>
      </w:r>
      <w:r>
        <w:t xml:space="preserve">, merging </w:t>
      </w:r>
      <w:r>
        <w:rPr>
          <w:color w:val="0000FF"/>
        </w:rPr>
        <w:t>S2-2410020</w:t>
      </w:r>
      <w:r>
        <w:t>,</w:t>
      </w:r>
      <w:r>
        <w:t xml:space="preserve"> to </w:t>
      </w:r>
      <w:r w:rsidRPr="00CE3EC0">
        <w:rPr>
          <w:color w:val="0000FF"/>
        </w:rPr>
        <w:t>S2-2</w:t>
      </w:r>
      <w:r>
        <w:rPr>
          <w:color w:val="0000FF"/>
        </w:rPr>
        <w:t>41088</w:t>
      </w:r>
      <w:r>
        <w:rPr>
          <w:color w:val="0000FF"/>
        </w:rPr>
        <w:t>6</w:t>
      </w:r>
      <w:r>
        <w:t>.</w:t>
      </w:r>
      <w:r w:rsidRPr="00375008">
        <w:t xml:space="preserve"> </w:t>
      </w:r>
    </w:p>
    <w:p w14:paraId="52D9B38F" w14:textId="77777777" w:rsidR="000D2C05" w:rsidRPr="005B25A1" w:rsidRDefault="000D2C05" w:rsidP="000D2C05">
      <w:pPr>
        <w:keepNext/>
        <w:keepLines/>
        <w:rPr>
          <w:b/>
          <w:bCs/>
        </w:rPr>
      </w:pPr>
      <w:r w:rsidRPr="005B25A1">
        <w:rPr>
          <w:b/>
          <w:bCs/>
        </w:rPr>
        <w:t>Plenary Discussion:</w:t>
      </w:r>
    </w:p>
    <w:p w14:paraId="04CA5ED4" w14:textId="77777777" w:rsidR="000D2C05" w:rsidRPr="000D3BBD" w:rsidRDefault="000D2C05" w:rsidP="000D2C05">
      <w:pPr>
        <w:keepNext/>
        <w:keepLines/>
      </w:pPr>
      <w:r>
        <w:t xml:space="preserve">  </w:t>
      </w:r>
      <w:r w:rsidRPr="00380F14">
        <w:rPr>
          <w:color w:val="FF0000"/>
        </w:rPr>
        <w:t>&lt;RETURN - OPEN&gt;</w:t>
      </w:r>
    </w:p>
    <w:p w14:paraId="62A49161" w14:textId="77777777" w:rsidR="000D2C05" w:rsidRPr="00EB0339" w:rsidRDefault="000D2C05" w:rsidP="000D2C05">
      <w:r w:rsidRPr="005B25A1">
        <w:rPr>
          <w:b/>
          <w:bCs/>
        </w:rPr>
        <w:t>Status:</w:t>
      </w:r>
      <w:r>
        <w:t xml:space="preserve"> </w:t>
      </w:r>
      <w:r w:rsidRPr="00380F14">
        <w:rPr>
          <w:color w:val="FF0000"/>
        </w:rPr>
        <w:t>OPEN</w:t>
      </w:r>
    </w:p>
    <w:p w14:paraId="2126832A" w14:textId="77777777" w:rsidR="00E00DA6" w:rsidRDefault="007615D6" w:rsidP="000A3FBD">
      <w:pPr>
        <w:pStyle w:val="NormTop"/>
      </w:pPr>
      <w:r>
        <w:rPr>
          <w:color w:val="0000FF"/>
        </w:rPr>
        <w:t>S2-2410531</w:t>
      </w:r>
      <w:r w:rsidRPr="00D53282">
        <w:t xml:space="preserve"> </w:t>
      </w:r>
      <w:r>
        <w:t>(CR) 23.503 CR1423 (Rel-19, 'B'): Support of additional MPQUIC functionalities and enabling correct header compression to be performed by NG-RAN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 functionality'.</w:t>
      </w:r>
    </w:p>
    <w:p w14:paraId="5D82AB5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78F2F9B8" w14:textId="77777777" w:rsidR="007615D6" w:rsidRPr="005B25A1" w:rsidRDefault="007615D6" w:rsidP="007615D6">
      <w:pPr>
        <w:keepNext/>
        <w:keepLines/>
        <w:rPr>
          <w:b/>
          <w:bCs/>
        </w:rPr>
      </w:pPr>
      <w:r w:rsidRPr="005B25A1">
        <w:rPr>
          <w:b/>
          <w:bCs/>
        </w:rPr>
        <w:t>Convenor comment:</w:t>
      </w:r>
    </w:p>
    <w:p w14:paraId="1C6309FF" w14:textId="77777777" w:rsidR="007615D6" w:rsidRPr="005B25A1" w:rsidRDefault="007615D6" w:rsidP="007615D6">
      <w:pPr>
        <w:keepNext/>
        <w:keepLines/>
      </w:pPr>
      <w:r w:rsidRPr="005B25A1">
        <w:t>Handle.</w:t>
      </w:r>
    </w:p>
    <w:p w14:paraId="1E8342BF" w14:textId="77777777" w:rsidR="007615D6" w:rsidRPr="005B25A1" w:rsidRDefault="007615D6" w:rsidP="007615D6">
      <w:pPr>
        <w:keepNext/>
        <w:keepLines/>
        <w:rPr>
          <w:b/>
          <w:bCs/>
        </w:rPr>
      </w:pPr>
      <w:r w:rsidRPr="005B25A1">
        <w:rPr>
          <w:b/>
          <w:bCs/>
        </w:rPr>
        <w:t>Parallel discussion:</w:t>
      </w:r>
    </w:p>
    <w:p w14:paraId="2CA45B53" w14:textId="168055AC" w:rsidR="007615D6" w:rsidRPr="005B25A1" w:rsidRDefault="000D2C05" w:rsidP="007615D6">
      <w:pPr>
        <w:keepNext/>
        <w:keepLines/>
      </w:pPr>
      <w:proofErr w:type="spellStart"/>
      <w:r>
        <w:t>CableLabs</w:t>
      </w:r>
      <w:proofErr w:type="spellEnd"/>
      <w:r>
        <w:t xml:space="preserve"> commented that this can only be agreed if there is agreement for the companion CR to TS 23.502. Ericsson commented that the PCF should not make the decision on what to send to the RAN. This was left for off-line discussion and revised to </w:t>
      </w:r>
      <w:r w:rsidRPr="00CE3EC0">
        <w:rPr>
          <w:color w:val="0000FF"/>
        </w:rPr>
        <w:t>S2-2</w:t>
      </w:r>
      <w:r>
        <w:rPr>
          <w:color w:val="0000FF"/>
        </w:rPr>
        <w:t>410887</w:t>
      </w:r>
      <w:r>
        <w:t>.</w:t>
      </w:r>
      <w:r w:rsidRPr="00375008">
        <w:t xml:space="preserve"> </w:t>
      </w:r>
    </w:p>
    <w:p w14:paraId="385052FF" w14:textId="77777777" w:rsidR="007615D6" w:rsidRPr="005B25A1" w:rsidRDefault="007615D6" w:rsidP="007615D6">
      <w:pPr>
        <w:keepNext/>
        <w:keepLines/>
        <w:rPr>
          <w:b/>
          <w:bCs/>
        </w:rPr>
      </w:pPr>
      <w:r w:rsidRPr="005B25A1">
        <w:rPr>
          <w:b/>
          <w:bCs/>
        </w:rPr>
        <w:t>Plenary Discussion:</w:t>
      </w:r>
    </w:p>
    <w:p w14:paraId="763CACBC" w14:textId="77777777" w:rsidR="000D2C05" w:rsidRPr="000D3BBD" w:rsidRDefault="000D2C05" w:rsidP="000D2C05">
      <w:pPr>
        <w:keepNext/>
        <w:keepLines/>
      </w:pPr>
      <w:r>
        <w:t xml:space="preserve">  </w:t>
      </w:r>
      <w:r w:rsidRPr="00380F14">
        <w:rPr>
          <w:color w:val="FF0000"/>
        </w:rPr>
        <w:t>&lt;RETURN - OPEN&gt;</w:t>
      </w:r>
    </w:p>
    <w:p w14:paraId="10BBB265" w14:textId="77777777" w:rsidR="000D2C05" w:rsidRPr="00EB0339" w:rsidRDefault="000D2C05" w:rsidP="000D2C05">
      <w:r w:rsidRPr="005B25A1">
        <w:rPr>
          <w:b/>
          <w:bCs/>
        </w:rPr>
        <w:t>Status:</w:t>
      </w:r>
      <w:r>
        <w:t xml:space="preserve"> </w:t>
      </w:r>
      <w:r w:rsidRPr="00380F14">
        <w:rPr>
          <w:color w:val="FF0000"/>
        </w:rPr>
        <w:t>OPEN</w:t>
      </w:r>
    </w:p>
    <w:p w14:paraId="6EC6586A" w14:textId="77777777" w:rsidR="00E00DA6" w:rsidRDefault="007615D6" w:rsidP="000A3FBD">
      <w:pPr>
        <w:pStyle w:val="NormTop"/>
      </w:pPr>
      <w:r>
        <w:rPr>
          <w:color w:val="0000FF"/>
        </w:rPr>
        <w:lastRenderedPageBreak/>
        <w:t>S2-2410020</w:t>
      </w:r>
      <w:r w:rsidRPr="00D53282">
        <w:t xml:space="preserve"> </w:t>
      </w:r>
      <w:r>
        <w:t>(CR) 23.503 CR1384 (Rel-19, 'B'): Support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A3ABA6A" w14:textId="77777777" w:rsidR="007615D6" w:rsidRPr="005B25A1" w:rsidRDefault="007615D6" w:rsidP="007615D6">
      <w:pPr>
        <w:keepNext/>
        <w:keepLines/>
        <w:rPr>
          <w:b/>
          <w:bCs/>
        </w:rPr>
      </w:pPr>
      <w:r w:rsidRPr="005B25A1">
        <w:rPr>
          <w:b/>
          <w:bCs/>
        </w:rPr>
        <w:t>Convenor comment:</w:t>
      </w:r>
    </w:p>
    <w:p w14:paraId="4A0E6187" w14:textId="77777777" w:rsidR="007615D6" w:rsidRPr="005B25A1" w:rsidRDefault="007615D6" w:rsidP="007615D6">
      <w:pPr>
        <w:keepNext/>
        <w:keepLines/>
      </w:pPr>
      <w:r w:rsidRPr="005B25A1">
        <w:t>Merge into S2-2409919.</w:t>
      </w:r>
    </w:p>
    <w:p w14:paraId="24C05CE6" w14:textId="77777777" w:rsidR="007615D6" w:rsidRPr="005B25A1" w:rsidRDefault="007615D6" w:rsidP="007615D6">
      <w:pPr>
        <w:keepNext/>
        <w:keepLines/>
        <w:rPr>
          <w:b/>
          <w:bCs/>
        </w:rPr>
      </w:pPr>
      <w:r w:rsidRPr="005B25A1">
        <w:rPr>
          <w:b/>
          <w:bCs/>
        </w:rPr>
        <w:t>Parallel discussion:</w:t>
      </w:r>
    </w:p>
    <w:p w14:paraId="02B8A9C4" w14:textId="0EA2B277" w:rsidR="007615D6" w:rsidRPr="005B25A1" w:rsidRDefault="000D2C05" w:rsidP="007615D6">
      <w:pPr>
        <w:keepNext/>
        <w:keepLines/>
      </w:pPr>
      <w:r>
        <w:t>Merged in</w:t>
      </w:r>
      <w:r>
        <w:t xml:space="preserve">to </w:t>
      </w:r>
      <w:r w:rsidRPr="00CE3EC0">
        <w:rPr>
          <w:color w:val="0000FF"/>
        </w:rPr>
        <w:t>S2-2</w:t>
      </w:r>
      <w:r>
        <w:rPr>
          <w:color w:val="0000FF"/>
        </w:rPr>
        <w:t>410886</w:t>
      </w:r>
      <w:r>
        <w:t>.</w:t>
      </w:r>
    </w:p>
    <w:p w14:paraId="2DE4D872" w14:textId="108DA85F" w:rsidR="007615D6" w:rsidRPr="00EB0339" w:rsidRDefault="007615D6" w:rsidP="007615D6">
      <w:r w:rsidRPr="005B25A1">
        <w:rPr>
          <w:b/>
          <w:bCs/>
        </w:rPr>
        <w:t>Status:</w:t>
      </w:r>
      <w:r>
        <w:t xml:space="preserve"> </w:t>
      </w:r>
      <w:r w:rsidR="000D2C05">
        <w:rPr>
          <w:color w:val="0000FF"/>
        </w:rPr>
        <w:t>Merg</w:t>
      </w:r>
      <w:r>
        <w:rPr>
          <w:color w:val="0000FF"/>
        </w:rPr>
        <w:t>ed</w:t>
      </w:r>
      <w:r>
        <w:t>.</w:t>
      </w:r>
    </w:p>
    <w:p w14:paraId="3F50654E" w14:textId="77777777" w:rsidR="00E00DA6" w:rsidRDefault="007615D6" w:rsidP="000A3FBD">
      <w:pPr>
        <w:pStyle w:val="NormTop"/>
      </w:pPr>
      <w:r>
        <w:rPr>
          <w:color w:val="0000FF"/>
        </w:rPr>
        <w:t>S2-2410347</w:t>
      </w:r>
      <w:r w:rsidRPr="00D53282">
        <w:t xml:space="preserve"> </w:t>
      </w:r>
      <w:r>
        <w:t>(CR) 23.503 CR1345R1 (Rel-19, 'B'): ATSSS_Ph4 KI#2.1: 23.503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MPQUIC-IP and MPQUIC-Ethernet.</w:t>
      </w:r>
    </w:p>
    <w:p w14:paraId="0A4B3DA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S2-2408018</w:t>
      </w:r>
      <w:r>
        <w:t>.</w:t>
      </w:r>
    </w:p>
    <w:p w14:paraId="0388DAC1" w14:textId="77777777" w:rsidR="007615D6" w:rsidRPr="005B25A1" w:rsidRDefault="007615D6" w:rsidP="007615D6">
      <w:pPr>
        <w:keepNext/>
        <w:keepLines/>
        <w:rPr>
          <w:b/>
          <w:bCs/>
        </w:rPr>
      </w:pPr>
      <w:r w:rsidRPr="005B25A1">
        <w:rPr>
          <w:b/>
          <w:bCs/>
        </w:rPr>
        <w:t>Convenor comment:</w:t>
      </w:r>
    </w:p>
    <w:p w14:paraId="343CE299" w14:textId="77777777" w:rsidR="007615D6" w:rsidRPr="005B25A1" w:rsidRDefault="007615D6" w:rsidP="007615D6">
      <w:pPr>
        <w:keepNext/>
        <w:keepLines/>
      </w:pPr>
      <w:r w:rsidRPr="005B25A1">
        <w:t>Not aligned with TR conclusion.</w:t>
      </w:r>
    </w:p>
    <w:p w14:paraId="1ECDE22C" w14:textId="77777777" w:rsidR="007615D6" w:rsidRPr="005B25A1" w:rsidRDefault="007615D6" w:rsidP="007615D6">
      <w:pPr>
        <w:keepNext/>
        <w:keepLines/>
        <w:rPr>
          <w:b/>
          <w:bCs/>
        </w:rPr>
      </w:pPr>
      <w:r w:rsidRPr="005B25A1">
        <w:rPr>
          <w:b/>
          <w:bCs/>
        </w:rPr>
        <w:t>Parallel discussion:</w:t>
      </w:r>
    </w:p>
    <w:p w14:paraId="7CE11941" w14:textId="77777777" w:rsidR="000D2C05" w:rsidRPr="005B25A1" w:rsidRDefault="000D2C05" w:rsidP="000D2C05">
      <w:pPr>
        <w:keepNext/>
        <w:keepLines/>
      </w:pPr>
      <w:r>
        <w:t xml:space="preserve">This was not aligned with the TR conclusion and was </w:t>
      </w:r>
      <w:r w:rsidRPr="00C3284B">
        <w:rPr>
          <w:color w:val="0000FF"/>
        </w:rPr>
        <w:t>noted</w:t>
      </w:r>
      <w:r>
        <w:t xml:space="preserve"> in parallel session.</w:t>
      </w:r>
    </w:p>
    <w:p w14:paraId="6292D523" w14:textId="77777777" w:rsidR="000D2C05" w:rsidRPr="00EB0339" w:rsidRDefault="000D2C05" w:rsidP="000D2C05">
      <w:r w:rsidRPr="005B25A1">
        <w:rPr>
          <w:b/>
          <w:bCs/>
        </w:rPr>
        <w:t>Status:</w:t>
      </w:r>
      <w:r>
        <w:t xml:space="preserve"> </w:t>
      </w:r>
      <w:r>
        <w:rPr>
          <w:color w:val="0000FF"/>
        </w:rPr>
        <w:t>Noted</w:t>
      </w:r>
      <w:r>
        <w:t>.</w:t>
      </w:r>
    </w:p>
    <w:p w14:paraId="46F1154B" w14:textId="77777777" w:rsidR="000D2C05" w:rsidRDefault="000D2C05" w:rsidP="000D2C05"/>
    <w:p w14:paraId="0AE7930F" w14:textId="77777777" w:rsidR="007615D6" w:rsidRDefault="007615D6" w:rsidP="005A50C0">
      <w:pPr>
        <w:pStyle w:val="Heading3"/>
      </w:pPr>
      <w:r>
        <w:t>19.14.1</w:t>
      </w:r>
      <w:r>
        <w:tab/>
        <w:t>Study on Architecture support of Ambient power-enabled Internet of Things (FS_AmbientIoT)</w:t>
      </w:r>
    </w:p>
    <w:p w14:paraId="71014D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9E5A379" w14:textId="77777777" w:rsidR="00A07364" w:rsidRDefault="00A07364" w:rsidP="00BB3F37"/>
    <w:p w14:paraId="29BD42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 WG1: Reply LS on Clarification of requirements for Ambient IoT</w:t>
      </w:r>
    </w:p>
    <w:p w14:paraId="5CBC91FA" w14:textId="77777777" w:rsidR="00E00DA6" w:rsidRDefault="007615D6" w:rsidP="000A3FBD">
      <w:pPr>
        <w:pStyle w:val="NormTop"/>
      </w:pPr>
      <w:r>
        <w:rPr>
          <w:color w:val="0000FF"/>
        </w:rPr>
        <w:t>S2-2409601</w:t>
      </w:r>
      <w:r w:rsidRPr="00D53282">
        <w:t xml:space="preserve"> </w:t>
      </w:r>
      <w:r>
        <w:t>(LS IN) LS from SA WG1: Reply LS on Clarification of requirements for Ambient IoT (Source: SA WG1 (S1-242527))</w:t>
      </w:r>
      <w:r>
        <w:br/>
      </w:r>
      <w:r w:rsidRPr="00D53282">
        <w:rPr>
          <w:b/>
        </w:rPr>
        <w:t>Document for:</w:t>
      </w:r>
      <w:r w:rsidRPr="00D53282">
        <w:t xml:space="preserve"> </w:t>
      </w:r>
      <w:r>
        <w:t>Action</w:t>
      </w:r>
      <w:r>
        <w:br/>
      </w:r>
      <w:r w:rsidRPr="00D53282">
        <w:rPr>
          <w:b/>
        </w:rPr>
        <w:t>Abstract:</w:t>
      </w:r>
      <w:r w:rsidRPr="00D53282">
        <w:t xml:space="preserve"> </w:t>
      </w:r>
      <w:r>
        <w:br/>
        <w:t>SA WG1 thanks SA WG2 for their LS in S1-242176/S2-2407231 to request clarification of requirements on Ambient IOT. Considering requirement in TS 22.369 SA WG1 would like to provide the following answers on questions raised by SA WG2. Even though Ambient IoT service can be categorized into 4 categories, namely inventory, sensor data collection, tracking and actuator control with different performance service requirements per category, all functional service requirement in chapter 5 in TS 22.369 are valid for all service categories. {. . .} Action: SA WG1 kindly asks SA WG2 to take into account of the above answers.</w:t>
      </w:r>
    </w:p>
    <w:p w14:paraId="4938F98A" w14:textId="77777777" w:rsidR="007615D6" w:rsidRPr="005B25A1" w:rsidRDefault="007615D6" w:rsidP="007615D6">
      <w:pPr>
        <w:keepNext/>
        <w:keepLines/>
        <w:rPr>
          <w:b/>
          <w:bCs/>
        </w:rPr>
      </w:pPr>
      <w:r w:rsidRPr="005B25A1">
        <w:rPr>
          <w:b/>
          <w:bCs/>
        </w:rPr>
        <w:t>Convenor comment:</w:t>
      </w:r>
    </w:p>
    <w:p w14:paraId="29C9F52E" w14:textId="77777777" w:rsidR="007615D6" w:rsidRPr="005B25A1" w:rsidRDefault="007615D6" w:rsidP="007615D6">
      <w:pPr>
        <w:keepNext/>
        <w:keepLines/>
      </w:pPr>
      <w:r w:rsidRPr="005B25A1">
        <w:t>Focus on the issue related to TR conclusion.</w:t>
      </w:r>
    </w:p>
    <w:p w14:paraId="43CFBB94" w14:textId="77777777" w:rsidR="007615D6" w:rsidRPr="005B25A1" w:rsidRDefault="007615D6" w:rsidP="007615D6">
      <w:pPr>
        <w:keepNext/>
        <w:keepLines/>
        <w:rPr>
          <w:b/>
          <w:bCs/>
        </w:rPr>
      </w:pPr>
      <w:r w:rsidRPr="005B25A1">
        <w:rPr>
          <w:b/>
          <w:bCs/>
        </w:rPr>
        <w:t>Parallel discussion:</w:t>
      </w:r>
    </w:p>
    <w:p w14:paraId="135BFCC0" w14:textId="77777777" w:rsidR="007615D6" w:rsidRPr="005B25A1" w:rsidRDefault="007615D6" w:rsidP="007615D6">
      <w:pPr>
        <w:keepNext/>
        <w:keepLines/>
      </w:pPr>
      <w:r w:rsidRPr="005B25A1">
        <w:t>-</w:t>
      </w:r>
    </w:p>
    <w:p w14:paraId="4AFC1F60" w14:textId="77777777" w:rsidR="007615D6" w:rsidRPr="005B25A1" w:rsidRDefault="007615D6" w:rsidP="007615D6">
      <w:pPr>
        <w:keepNext/>
        <w:keepLines/>
        <w:rPr>
          <w:b/>
          <w:bCs/>
        </w:rPr>
      </w:pPr>
      <w:r w:rsidRPr="005B25A1">
        <w:rPr>
          <w:b/>
          <w:bCs/>
        </w:rPr>
        <w:t>Plenary Discussion:</w:t>
      </w:r>
    </w:p>
    <w:p w14:paraId="454C869C" w14:textId="77777777" w:rsidR="007615D6" w:rsidRPr="005B25A1" w:rsidRDefault="007615D6" w:rsidP="007615D6">
      <w:pPr>
        <w:keepNext/>
        <w:keepLines/>
      </w:pPr>
      <w:r>
        <w:rPr>
          <w:color w:val="FF0000"/>
        </w:rPr>
        <w:t>NO DISCUSSION RECORDED</w:t>
      </w:r>
    </w:p>
    <w:p w14:paraId="23D4D542" w14:textId="77777777" w:rsidR="007615D6" w:rsidRPr="00EB0339" w:rsidRDefault="007615D6" w:rsidP="007615D6">
      <w:r w:rsidRPr="005B25A1">
        <w:rPr>
          <w:b/>
          <w:bCs/>
        </w:rPr>
        <w:t>Status:</w:t>
      </w:r>
      <w:r>
        <w:t xml:space="preserve"> </w:t>
      </w:r>
      <w:r>
        <w:rPr>
          <w:color w:val="0000FF"/>
        </w:rPr>
        <w:t>Not concluded</w:t>
      </w:r>
      <w:r>
        <w:t>.</w:t>
      </w:r>
    </w:p>
    <w:p w14:paraId="3705FC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RAN WG1: Reply LS on Clarification of requirements for Ambient IoT</w:t>
      </w:r>
    </w:p>
    <w:p w14:paraId="7BB484D3" w14:textId="77777777" w:rsidR="00E00DA6" w:rsidRDefault="007615D6" w:rsidP="000A3FBD">
      <w:pPr>
        <w:pStyle w:val="NormTop"/>
      </w:pPr>
      <w:r>
        <w:rPr>
          <w:color w:val="0000FF"/>
        </w:rPr>
        <w:t>S2-2409592</w:t>
      </w:r>
      <w:r w:rsidRPr="00D53282">
        <w:t xml:space="preserve"> </w:t>
      </w:r>
      <w:r>
        <w:t>(LS IN) LS from RAN WG1: Reply LS on Clarification of requirements for Ambient IoT (Source: RAN WG1 (R1-2407364))</w:t>
      </w:r>
      <w:r>
        <w:br/>
      </w:r>
      <w:r w:rsidRPr="00D53282">
        <w:rPr>
          <w:b/>
        </w:rPr>
        <w:t>Document for:</w:t>
      </w:r>
      <w:r w:rsidRPr="00D53282">
        <w:t xml:space="preserve"> </w:t>
      </w:r>
      <w:r>
        <w:t>Action</w:t>
      </w:r>
      <w:r>
        <w:br/>
      </w:r>
      <w:r w:rsidRPr="00D53282">
        <w:rPr>
          <w:b/>
        </w:rPr>
        <w:t>Abstract:</w:t>
      </w:r>
      <w:r w:rsidRPr="00D53282">
        <w:t xml:space="preserve"> </w:t>
      </w:r>
      <w:r>
        <w:br/>
        <w:t>RAN WG1 has discussed the questions raised in the LS from SA WG2 regarding the feasibility of supporting non-volatile memory (NVM) in Ambient IoT (A-IoT) devices: {. . .} Action: RAN WG1 respectfully asks SA WG2 to take the above into account in their future work.</w:t>
      </w:r>
    </w:p>
    <w:p w14:paraId="57589A0C" w14:textId="77777777" w:rsidR="007615D6" w:rsidRPr="005B25A1" w:rsidRDefault="007615D6" w:rsidP="007615D6">
      <w:pPr>
        <w:keepNext/>
        <w:keepLines/>
        <w:rPr>
          <w:b/>
          <w:bCs/>
        </w:rPr>
      </w:pPr>
      <w:r w:rsidRPr="005B25A1">
        <w:rPr>
          <w:b/>
          <w:bCs/>
        </w:rPr>
        <w:t>Parallel discussion:</w:t>
      </w:r>
    </w:p>
    <w:p w14:paraId="7D1AA0E3" w14:textId="77777777" w:rsidR="007615D6" w:rsidRPr="005B25A1" w:rsidRDefault="007615D6" w:rsidP="007615D6">
      <w:pPr>
        <w:keepNext/>
        <w:keepLines/>
      </w:pPr>
      <w:r w:rsidRPr="005B25A1">
        <w:t>-</w:t>
      </w:r>
    </w:p>
    <w:p w14:paraId="019B1F34" w14:textId="77777777" w:rsidR="007615D6" w:rsidRPr="005B25A1" w:rsidRDefault="007615D6" w:rsidP="007615D6">
      <w:pPr>
        <w:keepNext/>
        <w:keepLines/>
        <w:rPr>
          <w:b/>
          <w:bCs/>
        </w:rPr>
      </w:pPr>
      <w:r w:rsidRPr="005B25A1">
        <w:rPr>
          <w:b/>
          <w:bCs/>
        </w:rPr>
        <w:t>Plenary Discussion:</w:t>
      </w:r>
    </w:p>
    <w:p w14:paraId="3708AF62" w14:textId="77777777" w:rsidR="007615D6" w:rsidRPr="005B25A1" w:rsidRDefault="007615D6" w:rsidP="007615D6">
      <w:pPr>
        <w:keepNext/>
        <w:keepLines/>
      </w:pPr>
      <w:r>
        <w:rPr>
          <w:color w:val="FF0000"/>
        </w:rPr>
        <w:t>NO DISCUSSION RECORDED</w:t>
      </w:r>
    </w:p>
    <w:p w14:paraId="633D23DC" w14:textId="77777777" w:rsidR="007615D6" w:rsidRPr="00EB0339" w:rsidRDefault="007615D6" w:rsidP="007615D6">
      <w:r w:rsidRPr="005B25A1">
        <w:rPr>
          <w:b/>
          <w:bCs/>
        </w:rPr>
        <w:t>Status:</w:t>
      </w:r>
      <w:r>
        <w:t xml:space="preserve"> </w:t>
      </w:r>
      <w:r>
        <w:rPr>
          <w:color w:val="0000FF"/>
        </w:rPr>
        <w:t>Not concluded</w:t>
      </w:r>
      <w:r>
        <w:t>.</w:t>
      </w:r>
    </w:p>
    <w:p w14:paraId="3B958B62" w14:textId="77777777" w:rsidR="00E00DA6" w:rsidRDefault="007615D6" w:rsidP="000A3FBD">
      <w:pPr>
        <w:pStyle w:val="NormTop"/>
      </w:pPr>
      <w:r>
        <w:rPr>
          <w:color w:val="0000FF"/>
        </w:rPr>
        <w:t>S2-2410532</w:t>
      </w:r>
      <w:r w:rsidRPr="00D53282">
        <w:t xml:space="preserve"> </w:t>
      </w:r>
      <w:r>
        <w:t>(P-CR) 23.700-13: Updating architectural assumptions based on RAN WG1 feedback on non-volatile memory of Ambient IoT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architectural assumptions based on RAN WG1 feedback on non-volatile memory of Ambient IoT devices.</w:t>
      </w:r>
    </w:p>
    <w:p w14:paraId="73110DFC" w14:textId="77777777" w:rsidR="007615D6" w:rsidRPr="005B25A1" w:rsidRDefault="007615D6" w:rsidP="007615D6">
      <w:pPr>
        <w:keepNext/>
        <w:keepLines/>
        <w:rPr>
          <w:b/>
          <w:bCs/>
        </w:rPr>
      </w:pPr>
      <w:r w:rsidRPr="005B25A1">
        <w:rPr>
          <w:b/>
          <w:bCs/>
        </w:rPr>
        <w:t>Convenor comment:</w:t>
      </w:r>
    </w:p>
    <w:p w14:paraId="70525F26" w14:textId="77777777" w:rsidR="007615D6" w:rsidRPr="005B25A1" w:rsidRDefault="007615D6" w:rsidP="007615D6">
      <w:pPr>
        <w:keepNext/>
        <w:keepLines/>
      </w:pPr>
      <w:r w:rsidRPr="005B25A1">
        <w:t>Focus on the issue related to TR conclusion.</w:t>
      </w:r>
    </w:p>
    <w:p w14:paraId="23193682" w14:textId="77777777" w:rsidR="007615D6" w:rsidRPr="005B25A1" w:rsidRDefault="007615D6" w:rsidP="007615D6">
      <w:pPr>
        <w:keepNext/>
        <w:keepLines/>
        <w:rPr>
          <w:b/>
          <w:bCs/>
        </w:rPr>
      </w:pPr>
      <w:r w:rsidRPr="005B25A1">
        <w:rPr>
          <w:b/>
          <w:bCs/>
        </w:rPr>
        <w:t>Parallel discussion:</w:t>
      </w:r>
    </w:p>
    <w:p w14:paraId="194CDCE4" w14:textId="77777777" w:rsidR="007615D6" w:rsidRPr="005B25A1" w:rsidRDefault="007615D6" w:rsidP="007615D6">
      <w:pPr>
        <w:keepNext/>
        <w:keepLines/>
      </w:pPr>
      <w:r w:rsidRPr="005B25A1">
        <w:t>-</w:t>
      </w:r>
    </w:p>
    <w:p w14:paraId="34C2CB21" w14:textId="77777777" w:rsidR="007615D6" w:rsidRPr="005B25A1" w:rsidRDefault="007615D6" w:rsidP="007615D6">
      <w:pPr>
        <w:keepNext/>
        <w:keepLines/>
        <w:rPr>
          <w:b/>
          <w:bCs/>
        </w:rPr>
      </w:pPr>
      <w:r w:rsidRPr="005B25A1">
        <w:rPr>
          <w:b/>
          <w:bCs/>
        </w:rPr>
        <w:t>Plenary Discussion:</w:t>
      </w:r>
    </w:p>
    <w:p w14:paraId="2FF78296" w14:textId="77777777" w:rsidR="007615D6" w:rsidRPr="005B25A1" w:rsidRDefault="007615D6" w:rsidP="007615D6">
      <w:pPr>
        <w:keepNext/>
        <w:keepLines/>
      </w:pPr>
      <w:r>
        <w:rPr>
          <w:color w:val="FF0000"/>
        </w:rPr>
        <w:t>NO DISCUSSION RECORDED</w:t>
      </w:r>
    </w:p>
    <w:p w14:paraId="455986EA" w14:textId="77777777" w:rsidR="007615D6" w:rsidRPr="00EB0339" w:rsidRDefault="007615D6" w:rsidP="007615D6">
      <w:r w:rsidRPr="005B25A1">
        <w:rPr>
          <w:b/>
          <w:bCs/>
        </w:rPr>
        <w:t>Status:</w:t>
      </w:r>
      <w:r>
        <w:t xml:space="preserve"> </w:t>
      </w:r>
      <w:r>
        <w:rPr>
          <w:color w:val="0000FF"/>
        </w:rPr>
        <w:t>Not concluded</w:t>
      </w:r>
      <w:r>
        <w:t>.</w:t>
      </w:r>
    </w:p>
    <w:p w14:paraId="169991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 proposals</w:t>
      </w:r>
    </w:p>
    <w:p w14:paraId="1C6A1B70" w14:textId="77777777" w:rsidR="00E00DA6" w:rsidRDefault="007615D6" w:rsidP="000A3FBD">
      <w:pPr>
        <w:pStyle w:val="NormTop"/>
      </w:pPr>
      <w:r>
        <w:rPr>
          <w:color w:val="0000FF"/>
        </w:rPr>
        <w:t>S2-2409706</w:t>
      </w:r>
      <w:r w:rsidRPr="00D53282">
        <w:t xml:space="preserve"> </w:t>
      </w:r>
      <w:r>
        <w:t>(P-CR) 23.700-13: Conclusion on Topology2 Architecture, protocol stack, CP &amp; UP. (Source: Vivo)</w:t>
      </w:r>
      <w:r>
        <w:br/>
      </w:r>
      <w:r w:rsidRPr="00D53282">
        <w:rPr>
          <w:b/>
        </w:rPr>
        <w:t>Document for:</w:t>
      </w:r>
      <w:r w:rsidRPr="00D53282">
        <w:t xml:space="preserve"> </w:t>
      </w:r>
      <w:r>
        <w:t>Approval</w:t>
      </w:r>
      <w:r>
        <w:br/>
      </w:r>
      <w:r w:rsidRPr="00D53282">
        <w:rPr>
          <w:b/>
        </w:rPr>
        <w:t>Abstract:</w:t>
      </w:r>
      <w:r w:rsidRPr="00D53282">
        <w:t xml:space="preserve"> </w:t>
      </w:r>
      <w:r>
        <w:br/>
        <w:t>It proposes to the Topology2 Architecture, protocol stack, CP &amp; UP.</w:t>
      </w:r>
    </w:p>
    <w:p w14:paraId="2DAB6730" w14:textId="77777777" w:rsidR="007615D6" w:rsidRPr="005B25A1" w:rsidRDefault="007615D6" w:rsidP="007615D6">
      <w:pPr>
        <w:keepNext/>
        <w:keepLines/>
        <w:rPr>
          <w:b/>
          <w:bCs/>
        </w:rPr>
      </w:pPr>
      <w:r w:rsidRPr="005B25A1">
        <w:rPr>
          <w:b/>
          <w:bCs/>
        </w:rPr>
        <w:t>Parallel discussion:</w:t>
      </w:r>
    </w:p>
    <w:p w14:paraId="23A26B90" w14:textId="77777777" w:rsidR="007615D6" w:rsidRPr="005B25A1" w:rsidRDefault="007615D6" w:rsidP="007615D6">
      <w:pPr>
        <w:keepNext/>
        <w:keepLines/>
      </w:pPr>
      <w:r w:rsidRPr="005B25A1">
        <w:t>-</w:t>
      </w:r>
    </w:p>
    <w:p w14:paraId="290545F6" w14:textId="77777777" w:rsidR="007615D6" w:rsidRPr="005B25A1" w:rsidRDefault="007615D6" w:rsidP="007615D6">
      <w:pPr>
        <w:keepNext/>
        <w:keepLines/>
        <w:rPr>
          <w:b/>
          <w:bCs/>
        </w:rPr>
      </w:pPr>
      <w:r w:rsidRPr="005B25A1">
        <w:rPr>
          <w:b/>
          <w:bCs/>
        </w:rPr>
        <w:t>Plenary Discussion:</w:t>
      </w:r>
    </w:p>
    <w:p w14:paraId="4A59AF41" w14:textId="77777777" w:rsidR="007615D6" w:rsidRPr="005B25A1" w:rsidRDefault="007615D6" w:rsidP="007615D6">
      <w:pPr>
        <w:keepNext/>
        <w:keepLines/>
      </w:pPr>
      <w:r>
        <w:rPr>
          <w:color w:val="FF0000"/>
        </w:rPr>
        <w:t>NO DISCUSSION RECORDED</w:t>
      </w:r>
    </w:p>
    <w:p w14:paraId="6DA535FD" w14:textId="77777777" w:rsidR="007615D6" w:rsidRPr="00EB0339" w:rsidRDefault="007615D6" w:rsidP="007615D6">
      <w:r w:rsidRPr="005B25A1">
        <w:rPr>
          <w:b/>
          <w:bCs/>
        </w:rPr>
        <w:t>Status:</w:t>
      </w:r>
      <w:r>
        <w:t xml:space="preserve"> </w:t>
      </w:r>
      <w:r>
        <w:rPr>
          <w:color w:val="0000FF"/>
        </w:rPr>
        <w:t>Not concluded</w:t>
      </w:r>
      <w:r>
        <w:t>.</w:t>
      </w:r>
    </w:p>
    <w:p w14:paraId="761521E5" w14:textId="77777777" w:rsidR="00E00DA6" w:rsidRDefault="007615D6" w:rsidP="000A3FBD">
      <w:pPr>
        <w:pStyle w:val="NormTop"/>
      </w:pPr>
      <w:r>
        <w:rPr>
          <w:color w:val="0000FF"/>
        </w:rPr>
        <w:t>S2-2409707</w:t>
      </w:r>
      <w:r w:rsidRPr="00D53282">
        <w:t xml:space="preserve"> </w:t>
      </w:r>
      <w:r>
        <w:t>(P-CR) 23.700-13: Conclusion on Topology2 UE reader specific: Registration, Authorization, and service operation (CP and UP agnostic).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on Topology2 UE reader specific: Registration, Authorization, and service operation (CP and UP agnostic).</w:t>
      </w:r>
    </w:p>
    <w:p w14:paraId="23C2391E" w14:textId="77777777" w:rsidR="007615D6" w:rsidRPr="005B25A1" w:rsidRDefault="007615D6" w:rsidP="007615D6">
      <w:pPr>
        <w:keepNext/>
        <w:keepLines/>
        <w:rPr>
          <w:b/>
          <w:bCs/>
        </w:rPr>
      </w:pPr>
      <w:r w:rsidRPr="005B25A1">
        <w:rPr>
          <w:b/>
          <w:bCs/>
        </w:rPr>
        <w:t>Parallel discussion:</w:t>
      </w:r>
    </w:p>
    <w:p w14:paraId="6D15EF2A" w14:textId="77777777" w:rsidR="007615D6" w:rsidRPr="005B25A1" w:rsidRDefault="007615D6" w:rsidP="007615D6">
      <w:pPr>
        <w:keepNext/>
        <w:keepLines/>
      </w:pPr>
      <w:r w:rsidRPr="005B25A1">
        <w:t>-</w:t>
      </w:r>
    </w:p>
    <w:p w14:paraId="7D851218" w14:textId="77777777" w:rsidR="007615D6" w:rsidRPr="005B25A1" w:rsidRDefault="007615D6" w:rsidP="007615D6">
      <w:pPr>
        <w:keepNext/>
        <w:keepLines/>
        <w:rPr>
          <w:b/>
          <w:bCs/>
        </w:rPr>
      </w:pPr>
      <w:r w:rsidRPr="005B25A1">
        <w:rPr>
          <w:b/>
          <w:bCs/>
        </w:rPr>
        <w:t>Plenary Discussion:</w:t>
      </w:r>
    </w:p>
    <w:p w14:paraId="75141C06" w14:textId="77777777" w:rsidR="007615D6" w:rsidRPr="005B25A1" w:rsidRDefault="007615D6" w:rsidP="007615D6">
      <w:pPr>
        <w:keepNext/>
        <w:keepLines/>
      </w:pPr>
      <w:r>
        <w:rPr>
          <w:color w:val="FF0000"/>
        </w:rPr>
        <w:t>NO DISCUSSION RECORDED</w:t>
      </w:r>
    </w:p>
    <w:p w14:paraId="1F841562" w14:textId="77777777" w:rsidR="007615D6" w:rsidRPr="00EB0339" w:rsidRDefault="007615D6" w:rsidP="007615D6">
      <w:r w:rsidRPr="005B25A1">
        <w:rPr>
          <w:b/>
          <w:bCs/>
        </w:rPr>
        <w:t>Status:</w:t>
      </w:r>
      <w:r>
        <w:t xml:space="preserve"> </w:t>
      </w:r>
      <w:r>
        <w:rPr>
          <w:color w:val="0000FF"/>
        </w:rPr>
        <w:t>Not concluded</w:t>
      </w:r>
      <w:r>
        <w:t>.</w:t>
      </w:r>
    </w:p>
    <w:p w14:paraId="2935062D" w14:textId="77777777" w:rsidR="00E00DA6" w:rsidRDefault="007615D6" w:rsidP="000A3FBD">
      <w:pPr>
        <w:pStyle w:val="NormTop"/>
      </w:pPr>
      <w:r>
        <w:rPr>
          <w:color w:val="0000FF"/>
        </w:rPr>
        <w:t>S2-2409708</w:t>
      </w:r>
      <w:r w:rsidRPr="00D53282">
        <w:t xml:space="preserve"> </w:t>
      </w:r>
      <w:r>
        <w:t>(P-CR) 23.700-13: Conclusion on Topology1: BS reader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on Topology1: BS reader specific part for FS_AmbientIoT.</w:t>
      </w:r>
    </w:p>
    <w:p w14:paraId="723AC1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S2-2407679</w:t>
      </w:r>
      <w:r>
        <w:t>.</w:t>
      </w:r>
    </w:p>
    <w:p w14:paraId="53171984" w14:textId="77777777" w:rsidR="007615D6" w:rsidRPr="005B25A1" w:rsidRDefault="007615D6" w:rsidP="007615D6">
      <w:pPr>
        <w:keepNext/>
        <w:keepLines/>
        <w:rPr>
          <w:b/>
          <w:bCs/>
        </w:rPr>
      </w:pPr>
      <w:r w:rsidRPr="005B25A1">
        <w:rPr>
          <w:b/>
          <w:bCs/>
        </w:rPr>
        <w:t>Parallel discussion:</w:t>
      </w:r>
    </w:p>
    <w:p w14:paraId="383AB5BE" w14:textId="77777777" w:rsidR="007615D6" w:rsidRPr="005B25A1" w:rsidRDefault="007615D6" w:rsidP="007615D6">
      <w:pPr>
        <w:keepNext/>
        <w:keepLines/>
      </w:pPr>
      <w:r w:rsidRPr="005B25A1">
        <w:t>-</w:t>
      </w:r>
    </w:p>
    <w:p w14:paraId="3F5B1D3B" w14:textId="77777777" w:rsidR="007615D6" w:rsidRPr="005B25A1" w:rsidRDefault="007615D6" w:rsidP="007615D6">
      <w:pPr>
        <w:keepNext/>
        <w:keepLines/>
        <w:rPr>
          <w:b/>
          <w:bCs/>
        </w:rPr>
      </w:pPr>
      <w:r w:rsidRPr="005B25A1">
        <w:rPr>
          <w:b/>
          <w:bCs/>
        </w:rPr>
        <w:t>Plenary Discussion:</w:t>
      </w:r>
    </w:p>
    <w:p w14:paraId="257D26CB" w14:textId="77777777" w:rsidR="007615D6" w:rsidRPr="005B25A1" w:rsidRDefault="007615D6" w:rsidP="007615D6">
      <w:pPr>
        <w:keepNext/>
        <w:keepLines/>
      </w:pPr>
      <w:r>
        <w:rPr>
          <w:color w:val="FF0000"/>
        </w:rPr>
        <w:t>NO DISCUSSION RECORDED</w:t>
      </w:r>
    </w:p>
    <w:p w14:paraId="4D4602BA" w14:textId="77777777" w:rsidR="007615D6" w:rsidRPr="00EB0339" w:rsidRDefault="007615D6" w:rsidP="007615D6">
      <w:r w:rsidRPr="005B25A1">
        <w:rPr>
          <w:b/>
          <w:bCs/>
        </w:rPr>
        <w:t>Status:</w:t>
      </w:r>
      <w:r>
        <w:t xml:space="preserve"> </w:t>
      </w:r>
      <w:r>
        <w:rPr>
          <w:color w:val="0000FF"/>
        </w:rPr>
        <w:t>Not concluded</w:t>
      </w:r>
      <w:r>
        <w:t>.</w:t>
      </w:r>
    </w:p>
    <w:p w14:paraId="11E37044" w14:textId="77777777" w:rsidR="00E00DA6" w:rsidRDefault="007615D6" w:rsidP="000A3FBD">
      <w:pPr>
        <w:pStyle w:val="NormTop"/>
      </w:pPr>
      <w:r>
        <w:rPr>
          <w:color w:val="0000FF"/>
        </w:rPr>
        <w:t>S2-2409720</w:t>
      </w:r>
      <w:r w:rsidRPr="00D53282">
        <w:t xml:space="preserve"> </w:t>
      </w:r>
      <w:r>
        <w:t>(P-CR) 23.700-13: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makes some conclusions for KI#1.</w:t>
      </w:r>
    </w:p>
    <w:p w14:paraId="5D569A3F" w14:textId="77777777" w:rsidR="007615D6" w:rsidRPr="005B25A1" w:rsidRDefault="007615D6" w:rsidP="007615D6">
      <w:pPr>
        <w:keepNext/>
        <w:keepLines/>
        <w:rPr>
          <w:b/>
          <w:bCs/>
        </w:rPr>
      </w:pPr>
      <w:r w:rsidRPr="005B25A1">
        <w:rPr>
          <w:b/>
          <w:bCs/>
        </w:rPr>
        <w:t>Parallel discussion:</w:t>
      </w:r>
    </w:p>
    <w:p w14:paraId="5E684FE8" w14:textId="77777777" w:rsidR="007615D6" w:rsidRPr="005B25A1" w:rsidRDefault="007615D6" w:rsidP="007615D6">
      <w:pPr>
        <w:keepNext/>
        <w:keepLines/>
      </w:pPr>
      <w:r w:rsidRPr="005B25A1">
        <w:t>-</w:t>
      </w:r>
    </w:p>
    <w:p w14:paraId="62CE5C22" w14:textId="77777777" w:rsidR="007615D6" w:rsidRPr="005B25A1" w:rsidRDefault="007615D6" w:rsidP="007615D6">
      <w:pPr>
        <w:keepNext/>
        <w:keepLines/>
        <w:rPr>
          <w:b/>
          <w:bCs/>
        </w:rPr>
      </w:pPr>
      <w:r w:rsidRPr="005B25A1">
        <w:rPr>
          <w:b/>
          <w:bCs/>
        </w:rPr>
        <w:t>Plenary Discussion:</w:t>
      </w:r>
    </w:p>
    <w:p w14:paraId="21B170ED" w14:textId="77777777" w:rsidR="007615D6" w:rsidRPr="005B25A1" w:rsidRDefault="007615D6" w:rsidP="007615D6">
      <w:pPr>
        <w:keepNext/>
        <w:keepLines/>
      </w:pPr>
      <w:r>
        <w:rPr>
          <w:color w:val="FF0000"/>
        </w:rPr>
        <w:t>NO DISCUSSION RECORDED</w:t>
      </w:r>
    </w:p>
    <w:p w14:paraId="2F45EF24" w14:textId="77777777" w:rsidR="007615D6" w:rsidRPr="00EB0339" w:rsidRDefault="007615D6" w:rsidP="007615D6">
      <w:r w:rsidRPr="005B25A1">
        <w:rPr>
          <w:b/>
          <w:bCs/>
        </w:rPr>
        <w:t>Status:</w:t>
      </w:r>
      <w:r>
        <w:t xml:space="preserve"> </w:t>
      </w:r>
      <w:r>
        <w:rPr>
          <w:color w:val="0000FF"/>
        </w:rPr>
        <w:t>Not concluded</w:t>
      </w:r>
      <w:r>
        <w:t>.</w:t>
      </w:r>
    </w:p>
    <w:p w14:paraId="28F41704" w14:textId="77777777" w:rsidR="00E00DA6" w:rsidRDefault="007615D6" w:rsidP="000A3FBD">
      <w:pPr>
        <w:pStyle w:val="NormTop"/>
      </w:pPr>
      <w:r>
        <w:rPr>
          <w:color w:val="0000FF"/>
        </w:rPr>
        <w:lastRenderedPageBreak/>
        <w:t>S2-2410103</w:t>
      </w:r>
      <w:r w:rsidRPr="00D53282">
        <w:t xml:space="preserve"> </w:t>
      </w:r>
      <w:r>
        <w:t>(P-CR) 23.700-13: Conclusion on Key Issue #1.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#1 for Ambient IoT.</w:t>
      </w:r>
    </w:p>
    <w:p w14:paraId="3723AD40" w14:textId="77777777" w:rsidR="007615D6" w:rsidRPr="005B25A1" w:rsidRDefault="007615D6" w:rsidP="007615D6">
      <w:pPr>
        <w:keepNext/>
        <w:keepLines/>
        <w:rPr>
          <w:b/>
          <w:bCs/>
        </w:rPr>
      </w:pPr>
      <w:r w:rsidRPr="005B25A1">
        <w:rPr>
          <w:b/>
          <w:bCs/>
        </w:rPr>
        <w:t>Parallel discussion:</w:t>
      </w:r>
    </w:p>
    <w:p w14:paraId="6EBA3DF3" w14:textId="77777777" w:rsidR="007615D6" w:rsidRPr="005B25A1" w:rsidRDefault="007615D6" w:rsidP="007615D6">
      <w:pPr>
        <w:keepNext/>
        <w:keepLines/>
      </w:pPr>
      <w:r w:rsidRPr="005B25A1">
        <w:t>-</w:t>
      </w:r>
    </w:p>
    <w:p w14:paraId="79E77AFA" w14:textId="77777777" w:rsidR="007615D6" w:rsidRPr="005B25A1" w:rsidRDefault="007615D6" w:rsidP="007615D6">
      <w:pPr>
        <w:keepNext/>
        <w:keepLines/>
        <w:rPr>
          <w:b/>
          <w:bCs/>
        </w:rPr>
      </w:pPr>
      <w:r w:rsidRPr="005B25A1">
        <w:rPr>
          <w:b/>
          <w:bCs/>
        </w:rPr>
        <w:t>Plenary Discussion:</w:t>
      </w:r>
    </w:p>
    <w:p w14:paraId="4065B1A5" w14:textId="77777777" w:rsidR="007615D6" w:rsidRPr="005B25A1" w:rsidRDefault="007615D6" w:rsidP="007615D6">
      <w:pPr>
        <w:keepNext/>
        <w:keepLines/>
      </w:pPr>
      <w:r>
        <w:rPr>
          <w:color w:val="FF0000"/>
        </w:rPr>
        <w:t>NO DISCUSSION RECORDED</w:t>
      </w:r>
    </w:p>
    <w:p w14:paraId="185CE547" w14:textId="77777777" w:rsidR="007615D6" w:rsidRPr="00EB0339" w:rsidRDefault="007615D6" w:rsidP="007615D6">
      <w:r w:rsidRPr="005B25A1">
        <w:rPr>
          <w:b/>
          <w:bCs/>
        </w:rPr>
        <w:t>Status:</w:t>
      </w:r>
      <w:r>
        <w:t xml:space="preserve"> </w:t>
      </w:r>
      <w:r>
        <w:rPr>
          <w:color w:val="0000FF"/>
        </w:rPr>
        <w:t>Not concluded</w:t>
      </w:r>
      <w:r>
        <w:t>.</w:t>
      </w:r>
    </w:p>
    <w:p w14:paraId="3ED4A292" w14:textId="77777777" w:rsidR="00E00DA6" w:rsidRDefault="007615D6" w:rsidP="000A3FBD">
      <w:pPr>
        <w:pStyle w:val="NormTop"/>
      </w:pPr>
      <w:r>
        <w:rPr>
          <w:color w:val="0000FF"/>
        </w:rPr>
        <w:t>S2-2410225</w:t>
      </w:r>
      <w:r w:rsidRPr="00D53282">
        <w:t xml:space="preserve"> </w:t>
      </w:r>
      <w:r>
        <w:t>(P-CR) 23.700-13: Interim Conclucion on Topology 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conclusion on the Topology 1.</w:t>
      </w:r>
    </w:p>
    <w:p w14:paraId="7E6D8357" w14:textId="77777777" w:rsidR="007615D6" w:rsidRPr="005B25A1" w:rsidRDefault="007615D6" w:rsidP="007615D6">
      <w:pPr>
        <w:keepNext/>
        <w:keepLines/>
        <w:rPr>
          <w:b/>
          <w:bCs/>
        </w:rPr>
      </w:pPr>
      <w:r w:rsidRPr="005B25A1">
        <w:rPr>
          <w:b/>
          <w:bCs/>
        </w:rPr>
        <w:t>Parallel discussion:</w:t>
      </w:r>
    </w:p>
    <w:p w14:paraId="4A54ABAC" w14:textId="77777777" w:rsidR="007615D6" w:rsidRPr="005B25A1" w:rsidRDefault="007615D6" w:rsidP="007615D6">
      <w:pPr>
        <w:keepNext/>
        <w:keepLines/>
      </w:pPr>
      <w:r w:rsidRPr="005B25A1">
        <w:t>-</w:t>
      </w:r>
    </w:p>
    <w:p w14:paraId="2D4AC41F" w14:textId="77777777" w:rsidR="007615D6" w:rsidRPr="005B25A1" w:rsidRDefault="007615D6" w:rsidP="007615D6">
      <w:pPr>
        <w:keepNext/>
        <w:keepLines/>
        <w:rPr>
          <w:b/>
          <w:bCs/>
        </w:rPr>
      </w:pPr>
      <w:r w:rsidRPr="005B25A1">
        <w:rPr>
          <w:b/>
          <w:bCs/>
        </w:rPr>
        <w:t>Plenary Discussion:</w:t>
      </w:r>
    </w:p>
    <w:p w14:paraId="28529C8D" w14:textId="77777777" w:rsidR="007615D6" w:rsidRPr="005B25A1" w:rsidRDefault="007615D6" w:rsidP="007615D6">
      <w:pPr>
        <w:keepNext/>
        <w:keepLines/>
      </w:pPr>
      <w:r>
        <w:rPr>
          <w:color w:val="FF0000"/>
        </w:rPr>
        <w:t>NO DISCUSSION RECORDED</w:t>
      </w:r>
    </w:p>
    <w:p w14:paraId="044C850C" w14:textId="77777777" w:rsidR="007615D6" w:rsidRPr="00EB0339" w:rsidRDefault="007615D6" w:rsidP="007615D6">
      <w:r w:rsidRPr="005B25A1">
        <w:rPr>
          <w:b/>
          <w:bCs/>
        </w:rPr>
        <w:t>Status:</w:t>
      </w:r>
      <w:r>
        <w:t xml:space="preserve"> </w:t>
      </w:r>
      <w:r>
        <w:rPr>
          <w:color w:val="0000FF"/>
        </w:rPr>
        <w:t>Not concluded</w:t>
      </w:r>
      <w:r>
        <w:t>.</w:t>
      </w:r>
    </w:p>
    <w:p w14:paraId="0698DD34" w14:textId="77777777" w:rsidR="00E00DA6" w:rsidRDefault="007615D6" w:rsidP="000A3FBD">
      <w:pPr>
        <w:pStyle w:val="NormTop"/>
      </w:pPr>
      <w:r>
        <w:rPr>
          <w:color w:val="0000FF"/>
        </w:rPr>
        <w:t>S2-2410237</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Conclusions for KI#1 are proposed.</w:t>
      </w:r>
    </w:p>
    <w:p w14:paraId="316ABE14" w14:textId="77777777" w:rsidR="007615D6" w:rsidRPr="005B25A1" w:rsidRDefault="007615D6" w:rsidP="007615D6">
      <w:pPr>
        <w:keepNext/>
        <w:keepLines/>
        <w:rPr>
          <w:b/>
          <w:bCs/>
        </w:rPr>
      </w:pPr>
      <w:r w:rsidRPr="005B25A1">
        <w:rPr>
          <w:b/>
          <w:bCs/>
        </w:rPr>
        <w:t>Parallel discussion:</w:t>
      </w:r>
    </w:p>
    <w:p w14:paraId="670AC2DB" w14:textId="77777777" w:rsidR="007615D6" w:rsidRPr="005B25A1" w:rsidRDefault="007615D6" w:rsidP="007615D6">
      <w:pPr>
        <w:keepNext/>
        <w:keepLines/>
      </w:pPr>
      <w:r w:rsidRPr="005B25A1">
        <w:t>-</w:t>
      </w:r>
    </w:p>
    <w:p w14:paraId="22E2313D" w14:textId="77777777" w:rsidR="007615D6" w:rsidRPr="005B25A1" w:rsidRDefault="007615D6" w:rsidP="007615D6">
      <w:pPr>
        <w:keepNext/>
        <w:keepLines/>
        <w:rPr>
          <w:b/>
          <w:bCs/>
        </w:rPr>
      </w:pPr>
      <w:r w:rsidRPr="005B25A1">
        <w:rPr>
          <w:b/>
          <w:bCs/>
        </w:rPr>
        <w:t>Plenary Discussion:</w:t>
      </w:r>
    </w:p>
    <w:p w14:paraId="5A87B74B" w14:textId="77777777" w:rsidR="007615D6" w:rsidRPr="005B25A1" w:rsidRDefault="007615D6" w:rsidP="007615D6">
      <w:pPr>
        <w:keepNext/>
        <w:keepLines/>
      </w:pPr>
      <w:r>
        <w:rPr>
          <w:color w:val="FF0000"/>
        </w:rPr>
        <w:t>NO DISCUSSION RECORDED</w:t>
      </w:r>
    </w:p>
    <w:p w14:paraId="238F92B0" w14:textId="77777777" w:rsidR="007615D6" w:rsidRPr="00EB0339" w:rsidRDefault="007615D6" w:rsidP="007615D6">
      <w:r w:rsidRPr="005B25A1">
        <w:rPr>
          <w:b/>
          <w:bCs/>
        </w:rPr>
        <w:t>Status:</w:t>
      </w:r>
      <w:r>
        <w:t xml:space="preserve"> </w:t>
      </w:r>
      <w:r>
        <w:rPr>
          <w:color w:val="0000FF"/>
        </w:rPr>
        <w:t>Not concluded</w:t>
      </w:r>
      <w:r>
        <w:t>.</w:t>
      </w:r>
    </w:p>
    <w:p w14:paraId="55FB26A1" w14:textId="77777777" w:rsidR="00E00DA6" w:rsidRDefault="007615D6" w:rsidP="000A3FBD">
      <w:pPr>
        <w:pStyle w:val="NormTop"/>
      </w:pPr>
      <w:r>
        <w:rPr>
          <w:color w:val="0000FF"/>
        </w:rPr>
        <w:t>S2-2410272</w:t>
      </w:r>
      <w:r w:rsidRPr="00D53282">
        <w:t xml:space="preserve"> </w:t>
      </w:r>
      <w:r>
        <w:t>(P-CR) 23.700-13: Conclusions for KI#1. (Source: China Mobile, NEC)</w:t>
      </w:r>
      <w:r>
        <w:br/>
      </w:r>
      <w:r w:rsidRPr="00D53282">
        <w:rPr>
          <w:b/>
        </w:rPr>
        <w:t>Document for:</w:t>
      </w:r>
      <w:r w:rsidRPr="00D53282">
        <w:t xml:space="preserve"> </w:t>
      </w:r>
      <w:r>
        <w:t>Approval</w:t>
      </w:r>
      <w:r>
        <w:br/>
      </w:r>
      <w:r w:rsidRPr="00D53282">
        <w:rPr>
          <w:b/>
        </w:rPr>
        <w:t>Abstract:</w:t>
      </w:r>
      <w:r w:rsidRPr="00D53282">
        <w:t xml:space="preserve"> </w:t>
      </w:r>
      <w:r>
        <w:br/>
        <w:t>Conclusions for KI#1 are proposed.</w:t>
      </w:r>
    </w:p>
    <w:p w14:paraId="1F05CD46" w14:textId="77777777" w:rsidR="007615D6" w:rsidRPr="005B25A1" w:rsidRDefault="007615D6" w:rsidP="007615D6">
      <w:pPr>
        <w:keepNext/>
        <w:keepLines/>
        <w:rPr>
          <w:b/>
          <w:bCs/>
        </w:rPr>
      </w:pPr>
      <w:r w:rsidRPr="005B25A1">
        <w:rPr>
          <w:b/>
          <w:bCs/>
        </w:rPr>
        <w:t>Parallel discussion:</w:t>
      </w:r>
    </w:p>
    <w:p w14:paraId="3CA0C7A7" w14:textId="77777777" w:rsidR="007615D6" w:rsidRPr="005B25A1" w:rsidRDefault="007615D6" w:rsidP="007615D6">
      <w:pPr>
        <w:keepNext/>
        <w:keepLines/>
      </w:pPr>
      <w:r w:rsidRPr="005B25A1">
        <w:t>-</w:t>
      </w:r>
    </w:p>
    <w:p w14:paraId="7F18279B" w14:textId="77777777" w:rsidR="007615D6" w:rsidRPr="005B25A1" w:rsidRDefault="007615D6" w:rsidP="007615D6">
      <w:pPr>
        <w:keepNext/>
        <w:keepLines/>
        <w:rPr>
          <w:b/>
          <w:bCs/>
        </w:rPr>
      </w:pPr>
      <w:r w:rsidRPr="005B25A1">
        <w:rPr>
          <w:b/>
          <w:bCs/>
        </w:rPr>
        <w:t>Plenary Discussion:</w:t>
      </w:r>
    </w:p>
    <w:p w14:paraId="5CB4729F" w14:textId="77777777" w:rsidR="007615D6" w:rsidRPr="005B25A1" w:rsidRDefault="007615D6" w:rsidP="007615D6">
      <w:pPr>
        <w:keepNext/>
        <w:keepLines/>
      </w:pPr>
      <w:r>
        <w:rPr>
          <w:color w:val="FF0000"/>
        </w:rPr>
        <w:t>NO DISCUSSION RECORDED</w:t>
      </w:r>
    </w:p>
    <w:p w14:paraId="119E2DC8" w14:textId="77777777" w:rsidR="007615D6" w:rsidRPr="00EB0339" w:rsidRDefault="007615D6" w:rsidP="007615D6">
      <w:r w:rsidRPr="005B25A1">
        <w:rPr>
          <w:b/>
          <w:bCs/>
        </w:rPr>
        <w:t>Status:</w:t>
      </w:r>
      <w:r>
        <w:t xml:space="preserve"> </w:t>
      </w:r>
      <w:r>
        <w:rPr>
          <w:color w:val="0000FF"/>
        </w:rPr>
        <w:t>Not concluded</w:t>
      </w:r>
      <w:r>
        <w:t>.</w:t>
      </w:r>
    </w:p>
    <w:p w14:paraId="7C4F1A55" w14:textId="77777777" w:rsidR="00E00DA6" w:rsidRDefault="007615D6" w:rsidP="000A3FBD">
      <w:pPr>
        <w:pStyle w:val="NormTop"/>
      </w:pPr>
      <w:r>
        <w:rPr>
          <w:color w:val="0000FF"/>
        </w:rPr>
        <w:lastRenderedPageBreak/>
        <w:t>S2-2410344</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01B2366E" w14:textId="77777777" w:rsidR="007615D6" w:rsidRPr="005B25A1" w:rsidRDefault="007615D6" w:rsidP="007615D6">
      <w:pPr>
        <w:keepNext/>
        <w:keepLines/>
        <w:rPr>
          <w:b/>
          <w:bCs/>
        </w:rPr>
      </w:pPr>
      <w:r w:rsidRPr="005B25A1">
        <w:rPr>
          <w:b/>
          <w:bCs/>
        </w:rPr>
        <w:t>Parallel discussion:</w:t>
      </w:r>
    </w:p>
    <w:p w14:paraId="2CDEBDB4" w14:textId="77777777" w:rsidR="007615D6" w:rsidRPr="005B25A1" w:rsidRDefault="007615D6" w:rsidP="007615D6">
      <w:pPr>
        <w:keepNext/>
        <w:keepLines/>
      </w:pPr>
      <w:r w:rsidRPr="005B25A1">
        <w:t>-</w:t>
      </w:r>
    </w:p>
    <w:p w14:paraId="78206E84" w14:textId="77777777" w:rsidR="007615D6" w:rsidRPr="005B25A1" w:rsidRDefault="007615D6" w:rsidP="007615D6">
      <w:pPr>
        <w:keepNext/>
        <w:keepLines/>
        <w:rPr>
          <w:b/>
          <w:bCs/>
        </w:rPr>
      </w:pPr>
      <w:r w:rsidRPr="005B25A1">
        <w:rPr>
          <w:b/>
          <w:bCs/>
        </w:rPr>
        <w:t>Plenary Discussion:</w:t>
      </w:r>
    </w:p>
    <w:p w14:paraId="0F3CC3C7" w14:textId="77777777" w:rsidR="007615D6" w:rsidRPr="005B25A1" w:rsidRDefault="007615D6" w:rsidP="007615D6">
      <w:pPr>
        <w:keepNext/>
        <w:keepLines/>
      </w:pPr>
      <w:r>
        <w:rPr>
          <w:color w:val="FF0000"/>
        </w:rPr>
        <w:t>NO DISCUSSION RECORDED</w:t>
      </w:r>
    </w:p>
    <w:p w14:paraId="292F6CA8" w14:textId="77777777" w:rsidR="007615D6" w:rsidRPr="00EB0339" w:rsidRDefault="007615D6" w:rsidP="007615D6">
      <w:r w:rsidRPr="005B25A1">
        <w:rPr>
          <w:b/>
          <w:bCs/>
        </w:rPr>
        <w:t>Status:</w:t>
      </w:r>
      <w:r>
        <w:t xml:space="preserve"> </w:t>
      </w:r>
      <w:r>
        <w:rPr>
          <w:color w:val="0000FF"/>
        </w:rPr>
        <w:t>Not concluded</w:t>
      </w:r>
      <w:r>
        <w:t>.</w:t>
      </w:r>
    </w:p>
    <w:p w14:paraId="1B6827D3" w14:textId="77777777" w:rsidR="00E00DA6" w:rsidRDefault="007615D6" w:rsidP="000A3FBD">
      <w:pPr>
        <w:pStyle w:val="NormTop"/>
      </w:pPr>
      <w:r>
        <w:rPr>
          <w:color w:val="0000FF"/>
        </w:rPr>
        <w:t>S2-2410372</w:t>
      </w:r>
      <w:r w:rsidRPr="00D53282">
        <w:t xml:space="preserve"> </w:t>
      </w:r>
      <w:r>
        <w:t>(P-CR) 23.700-13: Proposed Conclusions on KI#1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KI#1 for Ambient IoTs.</w:t>
      </w:r>
    </w:p>
    <w:p w14:paraId="05CC8560" w14:textId="77777777" w:rsidR="007615D6" w:rsidRPr="005B25A1" w:rsidRDefault="007615D6" w:rsidP="007615D6">
      <w:pPr>
        <w:keepNext/>
        <w:keepLines/>
        <w:rPr>
          <w:b/>
          <w:bCs/>
        </w:rPr>
      </w:pPr>
      <w:r w:rsidRPr="005B25A1">
        <w:rPr>
          <w:b/>
          <w:bCs/>
        </w:rPr>
        <w:t>Parallel discussion:</w:t>
      </w:r>
    </w:p>
    <w:p w14:paraId="12255E70" w14:textId="77777777" w:rsidR="007615D6" w:rsidRPr="005B25A1" w:rsidRDefault="007615D6" w:rsidP="007615D6">
      <w:pPr>
        <w:keepNext/>
        <w:keepLines/>
      </w:pPr>
      <w:r w:rsidRPr="005B25A1">
        <w:t>-</w:t>
      </w:r>
    </w:p>
    <w:p w14:paraId="3EA4A8C2" w14:textId="77777777" w:rsidR="007615D6" w:rsidRPr="005B25A1" w:rsidRDefault="007615D6" w:rsidP="007615D6">
      <w:pPr>
        <w:keepNext/>
        <w:keepLines/>
        <w:rPr>
          <w:b/>
          <w:bCs/>
        </w:rPr>
      </w:pPr>
      <w:r w:rsidRPr="005B25A1">
        <w:rPr>
          <w:b/>
          <w:bCs/>
        </w:rPr>
        <w:t>Plenary Discussion:</w:t>
      </w:r>
    </w:p>
    <w:p w14:paraId="4DEAEB8C" w14:textId="77777777" w:rsidR="007615D6" w:rsidRPr="005B25A1" w:rsidRDefault="007615D6" w:rsidP="007615D6">
      <w:pPr>
        <w:keepNext/>
        <w:keepLines/>
      </w:pPr>
      <w:r>
        <w:rPr>
          <w:color w:val="FF0000"/>
        </w:rPr>
        <w:t>NO DISCUSSION RECORDED</w:t>
      </w:r>
    </w:p>
    <w:p w14:paraId="485B483B" w14:textId="77777777" w:rsidR="007615D6" w:rsidRPr="00EB0339" w:rsidRDefault="007615D6" w:rsidP="007615D6">
      <w:r w:rsidRPr="005B25A1">
        <w:rPr>
          <w:b/>
          <w:bCs/>
        </w:rPr>
        <w:t>Status:</w:t>
      </w:r>
      <w:r>
        <w:t xml:space="preserve"> </w:t>
      </w:r>
      <w:r>
        <w:rPr>
          <w:color w:val="0000FF"/>
        </w:rPr>
        <w:t>Not concluded</w:t>
      </w:r>
      <w:r>
        <w:t>.</w:t>
      </w:r>
    </w:p>
    <w:p w14:paraId="70EEC843" w14:textId="77777777" w:rsidR="00E00DA6" w:rsidRDefault="007615D6" w:rsidP="000A3FBD">
      <w:pPr>
        <w:pStyle w:val="NormTop"/>
      </w:pPr>
      <w:r>
        <w:rPr>
          <w:color w:val="0000FF"/>
        </w:rPr>
        <w:t>S2-2410410</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1385A176" w14:textId="77777777" w:rsidR="007615D6" w:rsidRPr="005B25A1" w:rsidRDefault="007615D6" w:rsidP="007615D6">
      <w:pPr>
        <w:keepNext/>
        <w:keepLines/>
        <w:rPr>
          <w:b/>
          <w:bCs/>
        </w:rPr>
      </w:pPr>
      <w:r w:rsidRPr="005B25A1">
        <w:rPr>
          <w:b/>
          <w:bCs/>
        </w:rPr>
        <w:t>Convenor comment:</w:t>
      </w:r>
    </w:p>
    <w:p w14:paraId="088FEDBC" w14:textId="77777777" w:rsidR="007615D6" w:rsidRPr="005B25A1" w:rsidRDefault="007615D6" w:rsidP="007615D6">
      <w:pPr>
        <w:keepNext/>
        <w:keepLines/>
      </w:pPr>
      <w:r w:rsidRPr="005B25A1">
        <w:t>Handle, used to merge all topology 1 architecture proposals.</w:t>
      </w:r>
    </w:p>
    <w:p w14:paraId="149FEBD0" w14:textId="77777777" w:rsidR="007615D6" w:rsidRPr="005B25A1" w:rsidRDefault="007615D6" w:rsidP="007615D6">
      <w:pPr>
        <w:keepNext/>
        <w:keepLines/>
        <w:rPr>
          <w:b/>
          <w:bCs/>
        </w:rPr>
      </w:pPr>
      <w:r w:rsidRPr="005B25A1">
        <w:rPr>
          <w:b/>
          <w:bCs/>
        </w:rPr>
        <w:t>Parallel discussion:</w:t>
      </w:r>
    </w:p>
    <w:p w14:paraId="56264BF9" w14:textId="77777777" w:rsidR="007615D6" w:rsidRPr="005B25A1" w:rsidRDefault="007615D6" w:rsidP="007615D6">
      <w:pPr>
        <w:keepNext/>
        <w:keepLines/>
      </w:pPr>
      <w:r w:rsidRPr="005B25A1">
        <w:t>-</w:t>
      </w:r>
    </w:p>
    <w:p w14:paraId="163D7F41" w14:textId="77777777" w:rsidR="007615D6" w:rsidRPr="005B25A1" w:rsidRDefault="007615D6" w:rsidP="007615D6">
      <w:pPr>
        <w:keepNext/>
        <w:keepLines/>
        <w:rPr>
          <w:b/>
          <w:bCs/>
        </w:rPr>
      </w:pPr>
      <w:r w:rsidRPr="005B25A1">
        <w:rPr>
          <w:b/>
          <w:bCs/>
        </w:rPr>
        <w:t>Plenary Discussion:</w:t>
      </w:r>
    </w:p>
    <w:p w14:paraId="50479463" w14:textId="77777777" w:rsidR="007615D6" w:rsidRPr="005B25A1" w:rsidRDefault="007615D6" w:rsidP="007615D6">
      <w:pPr>
        <w:keepNext/>
        <w:keepLines/>
      </w:pPr>
      <w:r>
        <w:rPr>
          <w:color w:val="FF0000"/>
        </w:rPr>
        <w:t>NO DISCUSSION RECORDED</w:t>
      </w:r>
    </w:p>
    <w:p w14:paraId="65148782" w14:textId="77777777" w:rsidR="007615D6" w:rsidRPr="00EB0339" w:rsidRDefault="007615D6" w:rsidP="007615D6">
      <w:r w:rsidRPr="005B25A1">
        <w:rPr>
          <w:b/>
          <w:bCs/>
        </w:rPr>
        <w:t>Status:</w:t>
      </w:r>
      <w:r>
        <w:t xml:space="preserve"> </w:t>
      </w:r>
      <w:r>
        <w:rPr>
          <w:color w:val="0000FF"/>
        </w:rPr>
        <w:t>Not concluded</w:t>
      </w:r>
      <w:r>
        <w:t>.</w:t>
      </w:r>
    </w:p>
    <w:p w14:paraId="5F9F757E" w14:textId="77777777" w:rsidR="00E00DA6" w:rsidRDefault="007615D6" w:rsidP="000A3FBD">
      <w:pPr>
        <w:pStyle w:val="NormTop"/>
      </w:pPr>
      <w:r>
        <w:rPr>
          <w:color w:val="0000FF"/>
        </w:rPr>
        <w:t>S2-2410523</w:t>
      </w:r>
      <w:r w:rsidRPr="00D53282">
        <w:t xml:space="preserve"> </w:t>
      </w:r>
      <w:r>
        <w:t>(P-CR) 23.700-13: Way forward for Ambient IoT architecture. (Source: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way forward for the Ambient IoT architecture.</w:t>
      </w:r>
    </w:p>
    <w:p w14:paraId="036B58DD" w14:textId="77777777" w:rsidR="007615D6" w:rsidRPr="005B25A1" w:rsidRDefault="007615D6" w:rsidP="007615D6">
      <w:pPr>
        <w:keepNext/>
        <w:keepLines/>
        <w:rPr>
          <w:b/>
          <w:bCs/>
        </w:rPr>
      </w:pPr>
      <w:r w:rsidRPr="005B25A1">
        <w:rPr>
          <w:b/>
          <w:bCs/>
        </w:rPr>
        <w:t>Convenor comment:</w:t>
      </w:r>
    </w:p>
    <w:p w14:paraId="483CD3F3" w14:textId="77777777" w:rsidR="007615D6" w:rsidRPr="005B25A1" w:rsidRDefault="007615D6" w:rsidP="007615D6">
      <w:pPr>
        <w:keepNext/>
        <w:keepLines/>
      </w:pPr>
      <w:r w:rsidRPr="005B25A1">
        <w:t>Handle, used to merge all topology 2 architecture proposals.</w:t>
      </w:r>
    </w:p>
    <w:p w14:paraId="609BFDEC" w14:textId="77777777" w:rsidR="007615D6" w:rsidRPr="005B25A1" w:rsidRDefault="007615D6" w:rsidP="007615D6">
      <w:pPr>
        <w:keepNext/>
        <w:keepLines/>
        <w:rPr>
          <w:b/>
          <w:bCs/>
        </w:rPr>
      </w:pPr>
      <w:r w:rsidRPr="005B25A1">
        <w:rPr>
          <w:b/>
          <w:bCs/>
        </w:rPr>
        <w:t>Parallel discussion:</w:t>
      </w:r>
    </w:p>
    <w:p w14:paraId="5B692F1C" w14:textId="77777777" w:rsidR="007615D6" w:rsidRPr="005B25A1" w:rsidRDefault="007615D6" w:rsidP="007615D6">
      <w:pPr>
        <w:keepNext/>
        <w:keepLines/>
      </w:pPr>
      <w:r w:rsidRPr="005B25A1">
        <w:t>-</w:t>
      </w:r>
    </w:p>
    <w:p w14:paraId="6D411FFC" w14:textId="77777777" w:rsidR="007615D6" w:rsidRPr="005B25A1" w:rsidRDefault="007615D6" w:rsidP="007615D6">
      <w:pPr>
        <w:keepNext/>
        <w:keepLines/>
        <w:rPr>
          <w:b/>
          <w:bCs/>
        </w:rPr>
      </w:pPr>
      <w:r w:rsidRPr="005B25A1">
        <w:rPr>
          <w:b/>
          <w:bCs/>
        </w:rPr>
        <w:t>Plenary Discussion:</w:t>
      </w:r>
    </w:p>
    <w:p w14:paraId="7674E614" w14:textId="77777777" w:rsidR="007615D6" w:rsidRPr="005B25A1" w:rsidRDefault="007615D6" w:rsidP="007615D6">
      <w:pPr>
        <w:keepNext/>
        <w:keepLines/>
      </w:pPr>
      <w:r>
        <w:rPr>
          <w:color w:val="FF0000"/>
        </w:rPr>
        <w:t>NO DISCUSSION RECORDED</w:t>
      </w:r>
    </w:p>
    <w:p w14:paraId="7DAB7DE1" w14:textId="77777777" w:rsidR="007615D6" w:rsidRPr="00EB0339" w:rsidRDefault="007615D6" w:rsidP="007615D6">
      <w:r w:rsidRPr="005B25A1">
        <w:rPr>
          <w:b/>
          <w:bCs/>
        </w:rPr>
        <w:t>Status:</w:t>
      </w:r>
      <w:r>
        <w:t xml:space="preserve"> </w:t>
      </w:r>
      <w:r>
        <w:rPr>
          <w:color w:val="0000FF"/>
        </w:rPr>
        <w:t>Not concluded</w:t>
      </w:r>
      <w:r>
        <w:t>.</w:t>
      </w:r>
    </w:p>
    <w:p w14:paraId="3709213E" w14:textId="77777777" w:rsidR="00E00DA6" w:rsidRDefault="007615D6" w:rsidP="000A3FBD">
      <w:pPr>
        <w:pStyle w:val="NormTop"/>
      </w:pPr>
      <w:r>
        <w:rPr>
          <w:color w:val="0000FF"/>
        </w:rPr>
        <w:lastRenderedPageBreak/>
        <w:t>S2-2410552</w:t>
      </w:r>
      <w:r w:rsidRPr="00D53282">
        <w:t xml:space="preserve"> </w:t>
      </w:r>
      <w:r>
        <w:t>(P-CR) 23.700-13: Interim Conclusion on Architecture to support topology 2.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topology 2 architecture.</w:t>
      </w:r>
    </w:p>
    <w:p w14:paraId="744D0EC7" w14:textId="77777777" w:rsidR="007615D6" w:rsidRPr="005B25A1" w:rsidRDefault="007615D6" w:rsidP="007615D6">
      <w:pPr>
        <w:keepNext/>
        <w:keepLines/>
        <w:rPr>
          <w:b/>
          <w:bCs/>
        </w:rPr>
      </w:pPr>
      <w:r w:rsidRPr="005B25A1">
        <w:rPr>
          <w:b/>
          <w:bCs/>
        </w:rPr>
        <w:t>Parallel discussion:</w:t>
      </w:r>
    </w:p>
    <w:p w14:paraId="4B3CDE88" w14:textId="77777777" w:rsidR="007615D6" w:rsidRPr="005B25A1" w:rsidRDefault="007615D6" w:rsidP="007615D6">
      <w:pPr>
        <w:keepNext/>
        <w:keepLines/>
      </w:pPr>
      <w:r w:rsidRPr="005B25A1">
        <w:t>-</w:t>
      </w:r>
    </w:p>
    <w:p w14:paraId="7931D328" w14:textId="77777777" w:rsidR="007615D6" w:rsidRPr="005B25A1" w:rsidRDefault="007615D6" w:rsidP="007615D6">
      <w:pPr>
        <w:keepNext/>
        <w:keepLines/>
        <w:rPr>
          <w:b/>
          <w:bCs/>
        </w:rPr>
      </w:pPr>
      <w:r w:rsidRPr="005B25A1">
        <w:rPr>
          <w:b/>
          <w:bCs/>
        </w:rPr>
        <w:t>Plenary Discussion:</w:t>
      </w:r>
    </w:p>
    <w:p w14:paraId="077E97E0" w14:textId="77777777" w:rsidR="007615D6" w:rsidRPr="005B25A1" w:rsidRDefault="007615D6" w:rsidP="007615D6">
      <w:pPr>
        <w:keepNext/>
        <w:keepLines/>
      </w:pPr>
      <w:r>
        <w:rPr>
          <w:color w:val="FF0000"/>
        </w:rPr>
        <w:t>NO DISCUSSION RECORDED</w:t>
      </w:r>
    </w:p>
    <w:p w14:paraId="1E95270C" w14:textId="77777777" w:rsidR="007615D6" w:rsidRPr="00EB0339" w:rsidRDefault="007615D6" w:rsidP="007615D6">
      <w:r w:rsidRPr="005B25A1">
        <w:rPr>
          <w:b/>
          <w:bCs/>
        </w:rPr>
        <w:t>Status:</w:t>
      </w:r>
      <w:r>
        <w:t xml:space="preserve"> </w:t>
      </w:r>
      <w:r>
        <w:rPr>
          <w:color w:val="0000FF"/>
        </w:rPr>
        <w:t>Not concluded</w:t>
      </w:r>
      <w:r>
        <w:t>.</w:t>
      </w:r>
    </w:p>
    <w:p w14:paraId="5B07B373" w14:textId="77777777" w:rsidR="00E00DA6" w:rsidRDefault="007615D6" w:rsidP="000A3FBD">
      <w:pPr>
        <w:pStyle w:val="NormTop"/>
      </w:pPr>
      <w:r>
        <w:rPr>
          <w:color w:val="0000FF"/>
        </w:rPr>
        <w:t>S2-2410557</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analyses the solutions that address KI#1 architecture aspect and propose the conclusion principles.</w:t>
      </w:r>
    </w:p>
    <w:p w14:paraId="517C368A" w14:textId="77777777" w:rsidR="007615D6" w:rsidRPr="005B25A1" w:rsidRDefault="007615D6" w:rsidP="007615D6">
      <w:pPr>
        <w:keepNext/>
        <w:keepLines/>
        <w:rPr>
          <w:b/>
          <w:bCs/>
        </w:rPr>
      </w:pPr>
      <w:r w:rsidRPr="005B25A1">
        <w:rPr>
          <w:b/>
          <w:bCs/>
        </w:rPr>
        <w:t>Parallel discussion:</w:t>
      </w:r>
    </w:p>
    <w:p w14:paraId="25453E53" w14:textId="77777777" w:rsidR="007615D6" w:rsidRPr="005B25A1" w:rsidRDefault="007615D6" w:rsidP="007615D6">
      <w:pPr>
        <w:keepNext/>
        <w:keepLines/>
      </w:pPr>
      <w:r w:rsidRPr="005B25A1">
        <w:t>-</w:t>
      </w:r>
    </w:p>
    <w:p w14:paraId="6C74C918" w14:textId="77777777" w:rsidR="007615D6" w:rsidRPr="005B25A1" w:rsidRDefault="007615D6" w:rsidP="007615D6">
      <w:pPr>
        <w:keepNext/>
        <w:keepLines/>
        <w:rPr>
          <w:b/>
          <w:bCs/>
        </w:rPr>
      </w:pPr>
      <w:r w:rsidRPr="005B25A1">
        <w:rPr>
          <w:b/>
          <w:bCs/>
        </w:rPr>
        <w:t>Plenary Discussion:</w:t>
      </w:r>
    </w:p>
    <w:p w14:paraId="5753A0D8" w14:textId="77777777" w:rsidR="007615D6" w:rsidRPr="005B25A1" w:rsidRDefault="007615D6" w:rsidP="007615D6">
      <w:pPr>
        <w:keepNext/>
        <w:keepLines/>
      </w:pPr>
      <w:r>
        <w:rPr>
          <w:color w:val="FF0000"/>
        </w:rPr>
        <w:t>NO DISCUSSION RECORDED</w:t>
      </w:r>
    </w:p>
    <w:p w14:paraId="3E4E5383" w14:textId="77777777" w:rsidR="007615D6" w:rsidRPr="00EB0339" w:rsidRDefault="007615D6" w:rsidP="007615D6">
      <w:r w:rsidRPr="005B25A1">
        <w:rPr>
          <w:b/>
          <w:bCs/>
        </w:rPr>
        <w:t>Status:</w:t>
      </w:r>
      <w:r>
        <w:t xml:space="preserve"> </w:t>
      </w:r>
      <w:r>
        <w:rPr>
          <w:color w:val="0000FF"/>
        </w:rPr>
        <w:t>Not concluded</w:t>
      </w:r>
      <w:r>
        <w:t>.</w:t>
      </w:r>
    </w:p>
    <w:p w14:paraId="5DE6A8A5" w14:textId="77777777" w:rsidR="00E00DA6" w:rsidRDefault="007615D6" w:rsidP="000A3FBD">
      <w:pPr>
        <w:pStyle w:val="NormTop"/>
      </w:pPr>
      <w:r>
        <w:rPr>
          <w:color w:val="0000FF"/>
        </w:rPr>
        <w:t>S2-2410056</w:t>
      </w:r>
      <w:r w:rsidRPr="00D53282">
        <w:t xml:space="preserve"> </w:t>
      </w:r>
      <w:r>
        <w:t>(P-CR) 23.700-13: Conclusions on the common supported functionality of AIoTF. (Source: Lenovo, NEC, HONOR)</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the supported functionality of AIoTF.</w:t>
      </w:r>
    </w:p>
    <w:p w14:paraId="74E0BCE5" w14:textId="77777777" w:rsidR="007615D6" w:rsidRPr="005B25A1" w:rsidRDefault="007615D6" w:rsidP="007615D6">
      <w:pPr>
        <w:keepNext/>
        <w:keepLines/>
        <w:rPr>
          <w:b/>
          <w:bCs/>
        </w:rPr>
      </w:pPr>
      <w:r w:rsidRPr="005B25A1">
        <w:rPr>
          <w:b/>
          <w:bCs/>
        </w:rPr>
        <w:t>Convenor comment:</w:t>
      </w:r>
    </w:p>
    <w:p w14:paraId="6CBBA02A" w14:textId="77777777" w:rsidR="007615D6" w:rsidRPr="005B25A1" w:rsidRDefault="007615D6" w:rsidP="007615D6">
      <w:pPr>
        <w:keepNext/>
        <w:keepLines/>
      </w:pPr>
      <w:r w:rsidRPr="005B25A1">
        <w:t>Handle, used to merge all proposals for common aspects of both topology 1 and  topology 2.</w:t>
      </w:r>
    </w:p>
    <w:p w14:paraId="74FC5893" w14:textId="77777777" w:rsidR="007615D6" w:rsidRPr="005B25A1" w:rsidRDefault="007615D6" w:rsidP="007615D6">
      <w:pPr>
        <w:keepNext/>
        <w:keepLines/>
        <w:rPr>
          <w:b/>
          <w:bCs/>
        </w:rPr>
      </w:pPr>
      <w:r w:rsidRPr="005B25A1">
        <w:rPr>
          <w:b/>
          <w:bCs/>
        </w:rPr>
        <w:t>Parallel discussion:</w:t>
      </w:r>
    </w:p>
    <w:p w14:paraId="0FDF0035" w14:textId="77777777" w:rsidR="007615D6" w:rsidRPr="005B25A1" w:rsidRDefault="007615D6" w:rsidP="007615D6">
      <w:pPr>
        <w:keepNext/>
        <w:keepLines/>
      </w:pPr>
      <w:r w:rsidRPr="005B25A1">
        <w:t>-</w:t>
      </w:r>
    </w:p>
    <w:p w14:paraId="7917AE05" w14:textId="77777777" w:rsidR="007615D6" w:rsidRPr="005B25A1" w:rsidRDefault="007615D6" w:rsidP="007615D6">
      <w:pPr>
        <w:keepNext/>
        <w:keepLines/>
        <w:rPr>
          <w:b/>
          <w:bCs/>
        </w:rPr>
      </w:pPr>
      <w:r w:rsidRPr="005B25A1">
        <w:rPr>
          <w:b/>
          <w:bCs/>
        </w:rPr>
        <w:t>Plenary Discussion:</w:t>
      </w:r>
    </w:p>
    <w:p w14:paraId="1C7BDB92" w14:textId="77777777" w:rsidR="007615D6" w:rsidRPr="005B25A1" w:rsidRDefault="007615D6" w:rsidP="007615D6">
      <w:pPr>
        <w:keepNext/>
        <w:keepLines/>
      </w:pPr>
      <w:r>
        <w:rPr>
          <w:color w:val="FF0000"/>
        </w:rPr>
        <w:t>NO DISCUSSION RECORDED</w:t>
      </w:r>
    </w:p>
    <w:p w14:paraId="56A33D4A" w14:textId="77777777" w:rsidR="007615D6" w:rsidRPr="00EB0339" w:rsidRDefault="007615D6" w:rsidP="007615D6">
      <w:r w:rsidRPr="005B25A1">
        <w:rPr>
          <w:b/>
          <w:bCs/>
        </w:rPr>
        <w:t>Status:</w:t>
      </w:r>
      <w:r>
        <w:t xml:space="preserve"> </w:t>
      </w:r>
      <w:r>
        <w:rPr>
          <w:color w:val="0000FF"/>
        </w:rPr>
        <w:t>Not concluded</w:t>
      </w:r>
      <w:r>
        <w:t>.</w:t>
      </w:r>
    </w:p>
    <w:p w14:paraId="4F732423" w14:textId="77777777" w:rsidR="00E00DA6" w:rsidRDefault="007615D6" w:rsidP="000A3FBD">
      <w:pPr>
        <w:pStyle w:val="NormTop"/>
      </w:pPr>
      <w:r>
        <w:rPr>
          <w:color w:val="0000FF"/>
        </w:rPr>
        <w:t>S2-2410226</w:t>
      </w:r>
      <w:r w:rsidRPr="00D53282">
        <w:t xml:space="preserve"> </w:t>
      </w:r>
      <w:r>
        <w:t>(P-CR) 23.700-13: Interim Conclucion on Topology 2.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conclusion on the Topology 2.</w:t>
      </w:r>
    </w:p>
    <w:p w14:paraId="0F3E2DE8" w14:textId="77777777" w:rsidR="007615D6" w:rsidRPr="005B25A1" w:rsidRDefault="007615D6" w:rsidP="007615D6">
      <w:pPr>
        <w:keepNext/>
        <w:keepLines/>
        <w:rPr>
          <w:b/>
          <w:bCs/>
        </w:rPr>
      </w:pPr>
      <w:r w:rsidRPr="005B25A1">
        <w:rPr>
          <w:b/>
          <w:bCs/>
        </w:rPr>
        <w:t>Parallel discussion:</w:t>
      </w:r>
    </w:p>
    <w:p w14:paraId="5F73D2EE" w14:textId="77777777" w:rsidR="007615D6" w:rsidRPr="005B25A1" w:rsidRDefault="007615D6" w:rsidP="007615D6">
      <w:pPr>
        <w:keepNext/>
        <w:keepLines/>
      </w:pPr>
      <w:r w:rsidRPr="005B25A1">
        <w:t>-</w:t>
      </w:r>
    </w:p>
    <w:p w14:paraId="796FD065" w14:textId="77777777" w:rsidR="007615D6" w:rsidRPr="005B25A1" w:rsidRDefault="007615D6" w:rsidP="007615D6">
      <w:pPr>
        <w:keepNext/>
        <w:keepLines/>
        <w:rPr>
          <w:b/>
          <w:bCs/>
        </w:rPr>
      </w:pPr>
      <w:r w:rsidRPr="005B25A1">
        <w:rPr>
          <w:b/>
          <w:bCs/>
        </w:rPr>
        <w:t>Plenary Discussion:</w:t>
      </w:r>
    </w:p>
    <w:p w14:paraId="519AAE06" w14:textId="77777777" w:rsidR="007615D6" w:rsidRPr="005B25A1" w:rsidRDefault="007615D6" w:rsidP="007615D6">
      <w:pPr>
        <w:keepNext/>
        <w:keepLines/>
      </w:pPr>
      <w:r>
        <w:rPr>
          <w:color w:val="FF0000"/>
        </w:rPr>
        <w:t>NO DISCUSSION RECORDED</w:t>
      </w:r>
    </w:p>
    <w:p w14:paraId="3612F56C" w14:textId="77777777" w:rsidR="007615D6" w:rsidRPr="00EB0339" w:rsidRDefault="007615D6" w:rsidP="007615D6">
      <w:r w:rsidRPr="005B25A1">
        <w:rPr>
          <w:b/>
          <w:bCs/>
        </w:rPr>
        <w:t>Status:</w:t>
      </w:r>
      <w:r>
        <w:t xml:space="preserve"> </w:t>
      </w:r>
      <w:r>
        <w:rPr>
          <w:color w:val="0000FF"/>
        </w:rPr>
        <w:t>Not concluded</w:t>
      </w:r>
      <w:r>
        <w:t>.</w:t>
      </w:r>
    </w:p>
    <w:p w14:paraId="105DF087" w14:textId="77777777" w:rsidR="00E00DA6" w:rsidRDefault="007615D6" w:rsidP="000A3FBD">
      <w:pPr>
        <w:pStyle w:val="NormTop"/>
      </w:pPr>
      <w:r>
        <w:rPr>
          <w:color w:val="0000FF"/>
        </w:rPr>
        <w:lastRenderedPageBreak/>
        <w:t>S2-2410270</w:t>
      </w:r>
      <w:r w:rsidRPr="00D53282">
        <w:t xml:space="preserve"> </w:t>
      </w:r>
      <w:r>
        <w:t>(P-CR) 23.700-13: Ambient IoT General Principles . (Source: China Mobile, NEC)</w:t>
      </w:r>
      <w:r>
        <w:br/>
      </w:r>
      <w:r w:rsidRPr="00D53282">
        <w:rPr>
          <w:b/>
        </w:rPr>
        <w:t>Document for:</w:t>
      </w:r>
      <w:r w:rsidRPr="00D53282">
        <w:t xml:space="preserve"> </w:t>
      </w:r>
      <w:r>
        <w:t>Approval</w:t>
      </w:r>
      <w:r>
        <w:br/>
      </w:r>
      <w:r w:rsidRPr="00D53282">
        <w:rPr>
          <w:b/>
        </w:rPr>
        <w:t>Abstract:</w:t>
      </w:r>
      <w:r w:rsidRPr="00D53282">
        <w:t xml:space="preserve"> </w:t>
      </w:r>
      <w:r>
        <w:br/>
        <w:t>This pCR proposes some conclusions about Ambient IoT general principles.</w:t>
      </w:r>
    </w:p>
    <w:p w14:paraId="7EE118AC" w14:textId="77777777" w:rsidR="007615D6" w:rsidRPr="005B25A1" w:rsidRDefault="007615D6" w:rsidP="007615D6">
      <w:pPr>
        <w:keepNext/>
        <w:keepLines/>
        <w:rPr>
          <w:b/>
          <w:bCs/>
        </w:rPr>
      </w:pPr>
      <w:r w:rsidRPr="005B25A1">
        <w:rPr>
          <w:b/>
          <w:bCs/>
        </w:rPr>
        <w:t>Parallel discussion:</w:t>
      </w:r>
    </w:p>
    <w:p w14:paraId="1C7C7014" w14:textId="77777777" w:rsidR="007615D6" w:rsidRPr="005B25A1" w:rsidRDefault="007615D6" w:rsidP="007615D6">
      <w:pPr>
        <w:keepNext/>
        <w:keepLines/>
      </w:pPr>
      <w:r w:rsidRPr="005B25A1">
        <w:t>-</w:t>
      </w:r>
    </w:p>
    <w:p w14:paraId="6CE470D3" w14:textId="77777777" w:rsidR="007615D6" w:rsidRPr="005B25A1" w:rsidRDefault="007615D6" w:rsidP="007615D6">
      <w:pPr>
        <w:keepNext/>
        <w:keepLines/>
        <w:rPr>
          <w:b/>
          <w:bCs/>
        </w:rPr>
      </w:pPr>
      <w:r w:rsidRPr="005B25A1">
        <w:rPr>
          <w:b/>
          <w:bCs/>
        </w:rPr>
        <w:t>Plenary Discussion:</w:t>
      </w:r>
    </w:p>
    <w:p w14:paraId="12C94C63" w14:textId="77777777" w:rsidR="007615D6" w:rsidRPr="005B25A1" w:rsidRDefault="007615D6" w:rsidP="007615D6">
      <w:pPr>
        <w:keepNext/>
        <w:keepLines/>
      </w:pPr>
      <w:r>
        <w:rPr>
          <w:color w:val="FF0000"/>
        </w:rPr>
        <w:t>NO DISCUSSION RECORDED</w:t>
      </w:r>
    </w:p>
    <w:p w14:paraId="4F841DA6" w14:textId="77777777" w:rsidR="007615D6" w:rsidRPr="00EB0339" w:rsidRDefault="007615D6" w:rsidP="007615D6">
      <w:r w:rsidRPr="005B25A1">
        <w:rPr>
          <w:b/>
          <w:bCs/>
        </w:rPr>
        <w:t>Status:</w:t>
      </w:r>
      <w:r>
        <w:t xml:space="preserve"> </w:t>
      </w:r>
      <w:r>
        <w:rPr>
          <w:color w:val="0000FF"/>
        </w:rPr>
        <w:t>Not concluded</w:t>
      </w:r>
      <w:r>
        <w:t>.</w:t>
      </w:r>
    </w:p>
    <w:p w14:paraId="1A723F2D" w14:textId="77777777" w:rsidR="00E00DA6" w:rsidRDefault="007615D6" w:rsidP="000A3FBD">
      <w:pPr>
        <w:pStyle w:val="NormTop"/>
      </w:pPr>
      <w:r>
        <w:rPr>
          <w:color w:val="0000FF"/>
        </w:rPr>
        <w:t>S2-2410314</w:t>
      </w:r>
      <w:r w:rsidRPr="00D53282">
        <w:t xml:space="preserve"> </w:t>
      </w:r>
      <w:r>
        <w:t>(P-CR) 23.700-13: Interim Conclusion on Reader authorization.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Reader authorization and configuration.</w:t>
      </w:r>
    </w:p>
    <w:p w14:paraId="2BEE5AF8" w14:textId="77777777" w:rsidR="007615D6" w:rsidRPr="005B25A1" w:rsidRDefault="007615D6" w:rsidP="007615D6">
      <w:pPr>
        <w:keepNext/>
        <w:keepLines/>
        <w:rPr>
          <w:b/>
          <w:bCs/>
        </w:rPr>
      </w:pPr>
      <w:r w:rsidRPr="005B25A1">
        <w:rPr>
          <w:b/>
          <w:bCs/>
        </w:rPr>
        <w:t>Parallel discussion:</w:t>
      </w:r>
    </w:p>
    <w:p w14:paraId="7224A9B7" w14:textId="77777777" w:rsidR="007615D6" w:rsidRPr="005B25A1" w:rsidRDefault="007615D6" w:rsidP="007615D6">
      <w:pPr>
        <w:keepNext/>
        <w:keepLines/>
      </w:pPr>
      <w:r w:rsidRPr="005B25A1">
        <w:t>-</w:t>
      </w:r>
    </w:p>
    <w:p w14:paraId="038FD895" w14:textId="77777777" w:rsidR="007615D6" w:rsidRPr="005B25A1" w:rsidRDefault="007615D6" w:rsidP="007615D6">
      <w:pPr>
        <w:keepNext/>
        <w:keepLines/>
        <w:rPr>
          <w:b/>
          <w:bCs/>
        </w:rPr>
      </w:pPr>
      <w:r w:rsidRPr="005B25A1">
        <w:rPr>
          <w:b/>
          <w:bCs/>
        </w:rPr>
        <w:t>Plenary Discussion:</w:t>
      </w:r>
    </w:p>
    <w:p w14:paraId="40746C6C" w14:textId="77777777" w:rsidR="007615D6" w:rsidRPr="005B25A1" w:rsidRDefault="007615D6" w:rsidP="007615D6">
      <w:pPr>
        <w:keepNext/>
        <w:keepLines/>
      </w:pPr>
      <w:r>
        <w:rPr>
          <w:color w:val="FF0000"/>
        </w:rPr>
        <w:t>NO DISCUSSION RECORDED</w:t>
      </w:r>
    </w:p>
    <w:p w14:paraId="4D705016" w14:textId="77777777" w:rsidR="007615D6" w:rsidRPr="00EB0339" w:rsidRDefault="007615D6" w:rsidP="007615D6">
      <w:r w:rsidRPr="005B25A1">
        <w:rPr>
          <w:b/>
          <w:bCs/>
        </w:rPr>
        <w:t>Status:</w:t>
      </w:r>
      <w:r>
        <w:t xml:space="preserve"> </w:t>
      </w:r>
      <w:r>
        <w:rPr>
          <w:color w:val="0000FF"/>
        </w:rPr>
        <w:t>Not concluded</w:t>
      </w:r>
      <w:r>
        <w:t>.</w:t>
      </w:r>
    </w:p>
    <w:p w14:paraId="68BD4890" w14:textId="77777777" w:rsidR="00E00DA6" w:rsidRDefault="007615D6" w:rsidP="000A3FBD">
      <w:pPr>
        <w:pStyle w:val="NormTop"/>
      </w:pPr>
      <w:r>
        <w:rPr>
          <w:color w:val="0000FF"/>
        </w:rPr>
        <w:t>S2-2410345</w:t>
      </w:r>
      <w:r w:rsidRPr="00D53282">
        <w:t xml:space="preserve"> </w:t>
      </w:r>
      <w:r>
        <w:t>(P-CR) 23.700-13: Interim Conclusion on Converged Deployment of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interim conclusion on converged deployment of Topology 1 and Topology 2.</w:t>
      </w:r>
    </w:p>
    <w:p w14:paraId="40959DB8" w14:textId="77777777" w:rsidR="007615D6" w:rsidRPr="005B25A1" w:rsidRDefault="007615D6" w:rsidP="007615D6">
      <w:pPr>
        <w:keepNext/>
        <w:keepLines/>
        <w:rPr>
          <w:b/>
          <w:bCs/>
        </w:rPr>
      </w:pPr>
      <w:r w:rsidRPr="005B25A1">
        <w:rPr>
          <w:b/>
          <w:bCs/>
        </w:rPr>
        <w:t>Parallel discussion:</w:t>
      </w:r>
    </w:p>
    <w:p w14:paraId="46D07AC7" w14:textId="77777777" w:rsidR="007615D6" w:rsidRPr="005B25A1" w:rsidRDefault="007615D6" w:rsidP="007615D6">
      <w:pPr>
        <w:keepNext/>
        <w:keepLines/>
      </w:pPr>
      <w:r w:rsidRPr="005B25A1">
        <w:t>-</w:t>
      </w:r>
    </w:p>
    <w:p w14:paraId="47030374" w14:textId="77777777" w:rsidR="007615D6" w:rsidRPr="005B25A1" w:rsidRDefault="007615D6" w:rsidP="007615D6">
      <w:pPr>
        <w:keepNext/>
        <w:keepLines/>
        <w:rPr>
          <w:b/>
          <w:bCs/>
        </w:rPr>
      </w:pPr>
      <w:r w:rsidRPr="005B25A1">
        <w:rPr>
          <w:b/>
          <w:bCs/>
        </w:rPr>
        <w:t>Plenary Discussion:</w:t>
      </w:r>
    </w:p>
    <w:p w14:paraId="59A846D7" w14:textId="77777777" w:rsidR="007615D6" w:rsidRPr="005B25A1" w:rsidRDefault="007615D6" w:rsidP="007615D6">
      <w:pPr>
        <w:keepNext/>
        <w:keepLines/>
      </w:pPr>
      <w:r>
        <w:rPr>
          <w:color w:val="FF0000"/>
        </w:rPr>
        <w:t>NO DISCUSSION RECORDED</w:t>
      </w:r>
    </w:p>
    <w:p w14:paraId="27B28DCF" w14:textId="77777777" w:rsidR="007615D6" w:rsidRPr="00EB0339" w:rsidRDefault="007615D6" w:rsidP="007615D6">
      <w:r w:rsidRPr="005B25A1">
        <w:rPr>
          <w:b/>
          <w:bCs/>
        </w:rPr>
        <w:t>Status:</w:t>
      </w:r>
      <w:r>
        <w:t xml:space="preserve"> </w:t>
      </w:r>
      <w:r>
        <w:rPr>
          <w:color w:val="0000FF"/>
        </w:rPr>
        <w:t>Not concluded</w:t>
      </w:r>
      <w:r>
        <w:t>.</w:t>
      </w:r>
    </w:p>
    <w:p w14:paraId="07F700AA" w14:textId="77777777" w:rsidR="00E00DA6" w:rsidRDefault="007615D6" w:rsidP="000A3FBD">
      <w:pPr>
        <w:pStyle w:val="NormTop"/>
      </w:pPr>
      <w:r>
        <w:rPr>
          <w:color w:val="0000FF"/>
        </w:rPr>
        <w:t>S2-2410454</w:t>
      </w:r>
      <w:r w:rsidRPr="00D53282">
        <w:t xml:space="preserve"> </w:t>
      </w:r>
      <w:r>
        <w:t>(P-CR) 23.700-13: Proposed conclusion on architectural interfaces to support Ambient IoT services. (Source: NTT DOCOMO, T-Mobile USA, China Telecom, NEC, InterDigital Inc., KPN N.V.)</w:t>
      </w:r>
      <w:r>
        <w:br/>
      </w:r>
      <w:r w:rsidRPr="00D53282">
        <w:rPr>
          <w:b/>
        </w:rPr>
        <w:t>Document for:</w:t>
      </w:r>
      <w:r w:rsidRPr="00D53282">
        <w:t xml:space="preserve"> </w:t>
      </w:r>
      <w:r>
        <w:t>Approval</w:t>
      </w:r>
      <w:r>
        <w:br/>
      </w:r>
      <w:r w:rsidRPr="00D53282">
        <w:rPr>
          <w:b/>
        </w:rPr>
        <w:t>Abstract:</w:t>
      </w:r>
      <w:r w:rsidRPr="00D53282">
        <w:t xml:space="preserve"> </w:t>
      </w:r>
      <w:r>
        <w:br/>
        <w:t>Proposing conclusion for Ambient IoT architecture.</w:t>
      </w:r>
    </w:p>
    <w:p w14:paraId="29E131A8" w14:textId="77777777" w:rsidR="007615D6" w:rsidRPr="005B25A1" w:rsidRDefault="007615D6" w:rsidP="007615D6">
      <w:pPr>
        <w:keepNext/>
        <w:keepLines/>
        <w:rPr>
          <w:b/>
          <w:bCs/>
        </w:rPr>
      </w:pPr>
      <w:r w:rsidRPr="005B25A1">
        <w:rPr>
          <w:b/>
          <w:bCs/>
        </w:rPr>
        <w:t>Parallel discussion:</w:t>
      </w:r>
    </w:p>
    <w:p w14:paraId="3F3AC0D7" w14:textId="77777777" w:rsidR="007615D6" w:rsidRPr="005B25A1" w:rsidRDefault="007615D6" w:rsidP="007615D6">
      <w:pPr>
        <w:keepNext/>
        <w:keepLines/>
      </w:pPr>
      <w:r w:rsidRPr="005B25A1">
        <w:t>-</w:t>
      </w:r>
    </w:p>
    <w:p w14:paraId="4C04C488" w14:textId="77777777" w:rsidR="007615D6" w:rsidRPr="005B25A1" w:rsidRDefault="007615D6" w:rsidP="007615D6">
      <w:pPr>
        <w:keepNext/>
        <w:keepLines/>
        <w:rPr>
          <w:b/>
          <w:bCs/>
        </w:rPr>
      </w:pPr>
      <w:r w:rsidRPr="005B25A1">
        <w:rPr>
          <w:b/>
          <w:bCs/>
        </w:rPr>
        <w:t>Plenary Discussion:</w:t>
      </w:r>
    </w:p>
    <w:p w14:paraId="6DF479BC" w14:textId="77777777" w:rsidR="007615D6" w:rsidRPr="005B25A1" w:rsidRDefault="007615D6" w:rsidP="007615D6">
      <w:pPr>
        <w:keepNext/>
        <w:keepLines/>
      </w:pPr>
      <w:r>
        <w:rPr>
          <w:color w:val="FF0000"/>
        </w:rPr>
        <w:t>NO DISCUSSION RECORDED</w:t>
      </w:r>
    </w:p>
    <w:p w14:paraId="56EF0374" w14:textId="77777777" w:rsidR="007615D6" w:rsidRPr="00EB0339" w:rsidRDefault="007615D6" w:rsidP="007615D6">
      <w:r w:rsidRPr="005B25A1">
        <w:rPr>
          <w:b/>
          <w:bCs/>
        </w:rPr>
        <w:t>Status:</w:t>
      </w:r>
      <w:r>
        <w:t xml:space="preserve"> </w:t>
      </w:r>
      <w:r>
        <w:rPr>
          <w:color w:val="0000FF"/>
        </w:rPr>
        <w:t>Not concluded</w:t>
      </w:r>
      <w:r>
        <w:t>.</w:t>
      </w:r>
    </w:p>
    <w:p w14:paraId="2A6451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proposals</w:t>
      </w:r>
    </w:p>
    <w:p w14:paraId="658B3BF5" w14:textId="77777777" w:rsidR="00E00DA6" w:rsidRDefault="007615D6" w:rsidP="000A3FBD">
      <w:pPr>
        <w:pStyle w:val="NormTop"/>
      </w:pPr>
      <w:r>
        <w:rPr>
          <w:color w:val="0000FF"/>
        </w:rPr>
        <w:t>S2-2409705</w:t>
      </w:r>
      <w:r w:rsidRPr="00D53282">
        <w:t xml:space="preserve"> </w:t>
      </w:r>
      <w:r>
        <w:t>(P-CR) 23.700-13: KI#2, Conclusion for AIoT Device ID scheme. (Source: Vivo)</w:t>
      </w:r>
      <w:r>
        <w:br/>
      </w:r>
      <w:r w:rsidRPr="00D53282">
        <w:rPr>
          <w:b/>
        </w:rPr>
        <w:t>Document for:</w:t>
      </w:r>
      <w:r w:rsidRPr="00D53282">
        <w:t xml:space="preserve"> </w:t>
      </w:r>
      <w:r>
        <w:t>Approval</w:t>
      </w:r>
      <w:r>
        <w:br/>
      </w:r>
      <w:r w:rsidRPr="00D53282">
        <w:rPr>
          <w:b/>
        </w:rPr>
        <w:t>Abstract:</w:t>
      </w:r>
      <w:r w:rsidRPr="00D53282">
        <w:t xml:space="preserve"> </w:t>
      </w:r>
      <w:r>
        <w:br/>
        <w:t>It proposes to the conclusion for AIoT Device ID scheme.</w:t>
      </w:r>
    </w:p>
    <w:p w14:paraId="29881593" w14:textId="77777777" w:rsidR="007615D6" w:rsidRPr="005B25A1" w:rsidRDefault="007615D6" w:rsidP="007615D6">
      <w:pPr>
        <w:keepNext/>
        <w:keepLines/>
        <w:rPr>
          <w:b/>
          <w:bCs/>
        </w:rPr>
      </w:pPr>
      <w:r w:rsidRPr="005B25A1">
        <w:rPr>
          <w:b/>
          <w:bCs/>
        </w:rPr>
        <w:t>Convenor comment:</w:t>
      </w:r>
    </w:p>
    <w:p w14:paraId="64B06DA2" w14:textId="77777777" w:rsidR="007615D6" w:rsidRPr="005B25A1" w:rsidRDefault="007615D6" w:rsidP="007615D6">
      <w:pPr>
        <w:keepNext/>
        <w:keepLines/>
      </w:pPr>
      <w:r w:rsidRPr="005B25A1">
        <w:t>Handle, used to merge all proposals for AIoT Device component.</w:t>
      </w:r>
    </w:p>
    <w:p w14:paraId="5F6AD9C2" w14:textId="77777777" w:rsidR="007615D6" w:rsidRPr="005B25A1" w:rsidRDefault="007615D6" w:rsidP="007615D6">
      <w:pPr>
        <w:keepNext/>
        <w:keepLines/>
        <w:rPr>
          <w:b/>
          <w:bCs/>
        </w:rPr>
      </w:pPr>
      <w:r w:rsidRPr="005B25A1">
        <w:rPr>
          <w:b/>
          <w:bCs/>
        </w:rPr>
        <w:t>Parallel discussion:</w:t>
      </w:r>
    </w:p>
    <w:p w14:paraId="2130D5A0" w14:textId="77777777" w:rsidR="007615D6" w:rsidRPr="005B25A1" w:rsidRDefault="007615D6" w:rsidP="007615D6">
      <w:pPr>
        <w:keepNext/>
        <w:keepLines/>
      </w:pPr>
      <w:r w:rsidRPr="005B25A1">
        <w:t>-</w:t>
      </w:r>
    </w:p>
    <w:p w14:paraId="69800F0C" w14:textId="77777777" w:rsidR="007615D6" w:rsidRPr="005B25A1" w:rsidRDefault="007615D6" w:rsidP="007615D6">
      <w:pPr>
        <w:keepNext/>
        <w:keepLines/>
        <w:rPr>
          <w:b/>
          <w:bCs/>
        </w:rPr>
      </w:pPr>
      <w:r w:rsidRPr="005B25A1">
        <w:rPr>
          <w:b/>
          <w:bCs/>
        </w:rPr>
        <w:t>Plenary Discussion:</w:t>
      </w:r>
    </w:p>
    <w:p w14:paraId="70CE3AD7" w14:textId="77777777" w:rsidR="007615D6" w:rsidRPr="005B25A1" w:rsidRDefault="007615D6" w:rsidP="007615D6">
      <w:pPr>
        <w:keepNext/>
        <w:keepLines/>
      </w:pPr>
      <w:r>
        <w:rPr>
          <w:color w:val="FF0000"/>
        </w:rPr>
        <w:t>NO DISCUSSION RECORDED</w:t>
      </w:r>
    </w:p>
    <w:p w14:paraId="32B43122" w14:textId="77777777" w:rsidR="007615D6" w:rsidRPr="00EB0339" w:rsidRDefault="007615D6" w:rsidP="007615D6">
      <w:r w:rsidRPr="005B25A1">
        <w:rPr>
          <w:b/>
          <w:bCs/>
        </w:rPr>
        <w:t>Status:</w:t>
      </w:r>
      <w:r>
        <w:t xml:space="preserve"> </w:t>
      </w:r>
      <w:r>
        <w:rPr>
          <w:color w:val="0000FF"/>
        </w:rPr>
        <w:t>Not concluded</w:t>
      </w:r>
      <w:r>
        <w:t>.</w:t>
      </w:r>
    </w:p>
    <w:p w14:paraId="45CDB5E6" w14:textId="77777777" w:rsidR="00E00DA6" w:rsidRDefault="007615D6" w:rsidP="000A3FBD">
      <w:pPr>
        <w:pStyle w:val="NormTop"/>
      </w:pPr>
      <w:r>
        <w:rPr>
          <w:color w:val="0000FF"/>
        </w:rPr>
        <w:t>S2-2409721</w:t>
      </w:r>
      <w:r w:rsidRPr="00D53282">
        <w:t xml:space="preserve"> </w:t>
      </w:r>
      <w:r>
        <w:t>(P-CR) 23.700-13: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This paper makes some conclusions for KI#2.</w:t>
      </w:r>
    </w:p>
    <w:p w14:paraId="7FC81C81" w14:textId="77777777" w:rsidR="007615D6" w:rsidRPr="005B25A1" w:rsidRDefault="007615D6" w:rsidP="007615D6">
      <w:pPr>
        <w:keepNext/>
        <w:keepLines/>
        <w:rPr>
          <w:b/>
          <w:bCs/>
        </w:rPr>
      </w:pPr>
      <w:r w:rsidRPr="005B25A1">
        <w:rPr>
          <w:b/>
          <w:bCs/>
        </w:rPr>
        <w:t>Parallel discussion:</w:t>
      </w:r>
    </w:p>
    <w:p w14:paraId="3AFA8CE8" w14:textId="77777777" w:rsidR="007615D6" w:rsidRPr="005B25A1" w:rsidRDefault="007615D6" w:rsidP="007615D6">
      <w:pPr>
        <w:keepNext/>
        <w:keepLines/>
      </w:pPr>
      <w:r w:rsidRPr="005B25A1">
        <w:t>-</w:t>
      </w:r>
    </w:p>
    <w:p w14:paraId="38FC667D" w14:textId="77777777" w:rsidR="007615D6" w:rsidRPr="005B25A1" w:rsidRDefault="007615D6" w:rsidP="007615D6">
      <w:pPr>
        <w:keepNext/>
        <w:keepLines/>
        <w:rPr>
          <w:b/>
          <w:bCs/>
        </w:rPr>
      </w:pPr>
      <w:r w:rsidRPr="005B25A1">
        <w:rPr>
          <w:b/>
          <w:bCs/>
        </w:rPr>
        <w:t>Plenary Discussion:</w:t>
      </w:r>
    </w:p>
    <w:p w14:paraId="45F4AAD1" w14:textId="77777777" w:rsidR="007615D6" w:rsidRPr="005B25A1" w:rsidRDefault="007615D6" w:rsidP="007615D6">
      <w:pPr>
        <w:keepNext/>
        <w:keepLines/>
      </w:pPr>
      <w:r>
        <w:rPr>
          <w:color w:val="FF0000"/>
        </w:rPr>
        <w:t>NO DISCUSSION RECORDED</w:t>
      </w:r>
    </w:p>
    <w:p w14:paraId="5649F2DC" w14:textId="77777777" w:rsidR="007615D6" w:rsidRPr="00EB0339" w:rsidRDefault="007615D6" w:rsidP="007615D6">
      <w:r w:rsidRPr="005B25A1">
        <w:rPr>
          <w:b/>
          <w:bCs/>
        </w:rPr>
        <w:t>Status:</w:t>
      </w:r>
      <w:r>
        <w:t xml:space="preserve"> </w:t>
      </w:r>
      <w:r>
        <w:rPr>
          <w:color w:val="0000FF"/>
        </w:rPr>
        <w:t>Not concluded</w:t>
      </w:r>
      <w:r>
        <w:t>.</w:t>
      </w:r>
    </w:p>
    <w:p w14:paraId="6DF6C114" w14:textId="77777777" w:rsidR="00E00DA6" w:rsidRDefault="007615D6" w:rsidP="000A3FBD">
      <w:pPr>
        <w:pStyle w:val="NormTop"/>
      </w:pPr>
      <w:r>
        <w:rPr>
          <w:color w:val="0000FF"/>
        </w:rPr>
        <w:t>S2-2409824</w:t>
      </w:r>
      <w:r w:rsidRPr="00D53282">
        <w:t xml:space="preserve"> </w:t>
      </w:r>
      <w:r>
        <w:t>(P-CR) 23.700-13: Conclusions for KI#2 on Identifier and ID Management. (Source: China Mobile)</w:t>
      </w:r>
      <w:r>
        <w:br/>
      </w:r>
      <w:r w:rsidRPr="00D53282">
        <w:rPr>
          <w:b/>
        </w:rPr>
        <w:t>Document for:</w:t>
      </w:r>
      <w:r w:rsidRPr="00D53282">
        <w:t xml:space="preserve"> </w:t>
      </w:r>
      <w:r>
        <w:t>Approval</w:t>
      </w:r>
      <w:r>
        <w:br/>
      </w:r>
      <w:r w:rsidRPr="00D53282">
        <w:rPr>
          <w:b/>
        </w:rPr>
        <w:t>Abstract:</w:t>
      </w:r>
      <w:r w:rsidRPr="00D53282">
        <w:t xml:space="preserve"> </w:t>
      </w:r>
      <w:r>
        <w:br/>
        <w:t>Conclusions for KI#2 are proposed.</w:t>
      </w:r>
    </w:p>
    <w:p w14:paraId="2E5A1055" w14:textId="77777777" w:rsidR="007615D6" w:rsidRPr="005B25A1" w:rsidRDefault="007615D6" w:rsidP="007615D6">
      <w:pPr>
        <w:keepNext/>
        <w:keepLines/>
        <w:rPr>
          <w:b/>
          <w:bCs/>
        </w:rPr>
      </w:pPr>
      <w:r w:rsidRPr="005B25A1">
        <w:rPr>
          <w:b/>
          <w:bCs/>
        </w:rPr>
        <w:t>Parallel discussion:</w:t>
      </w:r>
    </w:p>
    <w:p w14:paraId="50314E4A" w14:textId="77777777" w:rsidR="007615D6" w:rsidRPr="005B25A1" w:rsidRDefault="007615D6" w:rsidP="007615D6">
      <w:pPr>
        <w:keepNext/>
        <w:keepLines/>
      </w:pPr>
      <w:r w:rsidRPr="005B25A1">
        <w:t>-</w:t>
      </w:r>
    </w:p>
    <w:p w14:paraId="0E955CAE" w14:textId="77777777" w:rsidR="007615D6" w:rsidRPr="005B25A1" w:rsidRDefault="007615D6" w:rsidP="007615D6">
      <w:pPr>
        <w:keepNext/>
        <w:keepLines/>
        <w:rPr>
          <w:b/>
          <w:bCs/>
        </w:rPr>
      </w:pPr>
      <w:r w:rsidRPr="005B25A1">
        <w:rPr>
          <w:b/>
          <w:bCs/>
        </w:rPr>
        <w:t>Plenary Discussion:</w:t>
      </w:r>
    </w:p>
    <w:p w14:paraId="131132FD" w14:textId="77777777" w:rsidR="007615D6" w:rsidRPr="005B25A1" w:rsidRDefault="007615D6" w:rsidP="007615D6">
      <w:pPr>
        <w:keepNext/>
        <w:keepLines/>
      </w:pPr>
      <w:r>
        <w:rPr>
          <w:color w:val="FF0000"/>
        </w:rPr>
        <w:t>NO DISCUSSION RECORDED</w:t>
      </w:r>
    </w:p>
    <w:p w14:paraId="15DDDB18" w14:textId="77777777" w:rsidR="007615D6" w:rsidRPr="00EB0339" w:rsidRDefault="007615D6" w:rsidP="007615D6">
      <w:r w:rsidRPr="005B25A1">
        <w:rPr>
          <w:b/>
          <w:bCs/>
        </w:rPr>
        <w:t>Status:</w:t>
      </w:r>
      <w:r>
        <w:t xml:space="preserve"> </w:t>
      </w:r>
      <w:r>
        <w:rPr>
          <w:color w:val="0000FF"/>
        </w:rPr>
        <w:t>Not concluded</w:t>
      </w:r>
      <w:r>
        <w:t>.</w:t>
      </w:r>
    </w:p>
    <w:p w14:paraId="7B2AF09F" w14:textId="77777777" w:rsidR="00E00DA6" w:rsidRDefault="007615D6" w:rsidP="000A3FBD">
      <w:pPr>
        <w:pStyle w:val="NormTop"/>
      </w:pPr>
      <w:r>
        <w:rPr>
          <w:color w:val="0000FF"/>
        </w:rPr>
        <w:t>S2-2410104</w:t>
      </w:r>
      <w:r w:rsidRPr="00D53282">
        <w:t xml:space="preserve"> </w:t>
      </w:r>
      <w:r>
        <w:t>(P-CR) 23.700-13: Conclusion on Key Issue #2.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#2 for Ambient IoT.</w:t>
      </w:r>
    </w:p>
    <w:p w14:paraId="395DF9D9" w14:textId="77777777" w:rsidR="007615D6" w:rsidRPr="005B25A1" w:rsidRDefault="007615D6" w:rsidP="007615D6">
      <w:pPr>
        <w:keepNext/>
        <w:keepLines/>
        <w:rPr>
          <w:b/>
          <w:bCs/>
        </w:rPr>
      </w:pPr>
      <w:r w:rsidRPr="005B25A1">
        <w:rPr>
          <w:b/>
          <w:bCs/>
        </w:rPr>
        <w:t>Parallel discussion:</w:t>
      </w:r>
    </w:p>
    <w:p w14:paraId="6546DDDC" w14:textId="77777777" w:rsidR="007615D6" w:rsidRPr="005B25A1" w:rsidRDefault="007615D6" w:rsidP="007615D6">
      <w:pPr>
        <w:keepNext/>
        <w:keepLines/>
      </w:pPr>
      <w:r w:rsidRPr="005B25A1">
        <w:t>-</w:t>
      </w:r>
    </w:p>
    <w:p w14:paraId="6ABA2D91" w14:textId="77777777" w:rsidR="007615D6" w:rsidRPr="005B25A1" w:rsidRDefault="007615D6" w:rsidP="007615D6">
      <w:pPr>
        <w:keepNext/>
        <w:keepLines/>
        <w:rPr>
          <w:b/>
          <w:bCs/>
        </w:rPr>
      </w:pPr>
      <w:r w:rsidRPr="005B25A1">
        <w:rPr>
          <w:b/>
          <w:bCs/>
        </w:rPr>
        <w:t>Plenary Discussion:</w:t>
      </w:r>
    </w:p>
    <w:p w14:paraId="0372FC0E" w14:textId="77777777" w:rsidR="007615D6" w:rsidRPr="005B25A1" w:rsidRDefault="007615D6" w:rsidP="007615D6">
      <w:pPr>
        <w:keepNext/>
        <w:keepLines/>
      </w:pPr>
      <w:r>
        <w:rPr>
          <w:color w:val="FF0000"/>
        </w:rPr>
        <w:t>NO DISCUSSION RECORDED</w:t>
      </w:r>
    </w:p>
    <w:p w14:paraId="6D3C5989" w14:textId="77777777" w:rsidR="007615D6" w:rsidRPr="00EB0339" w:rsidRDefault="007615D6" w:rsidP="007615D6">
      <w:r w:rsidRPr="005B25A1">
        <w:rPr>
          <w:b/>
          <w:bCs/>
        </w:rPr>
        <w:t>Status:</w:t>
      </w:r>
      <w:r>
        <w:t xml:space="preserve"> </w:t>
      </w:r>
      <w:r>
        <w:rPr>
          <w:color w:val="0000FF"/>
        </w:rPr>
        <w:t>Not concluded</w:t>
      </w:r>
      <w:r>
        <w:t>.</w:t>
      </w:r>
    </w:p>
    <w:p w14:paraId="3F43BC4E" w14:textId="77777777" w:rsidR="00E00DA6" w:rsidRDefault="007615D6" w:rsidP="000A3FBD">
      <w:pPr>
        <w:pStyle w:val="NormTop"/>
      </w:pPr>
      <w:r>
        <w:rPr>
          <w:color w:val="0000FF"/>
        </w:rPr>
        <w:lastRenderedPageBreak/>
        <w:t>S2-2410227</w:t>
      </w:r>
      <w:r w:rsidRPr="00D53282">
        <w:t xml:space="preserve"> </w:t>
      </w:r>
      <w:r>
        <w:t>(P-CR) 23.700-13: Interim conclusion on Device ID and temporary ID. (Source: OPPO)</w:t>
      </w:r>
      <w:r>
        <w:br/>
      </w:r>
      <w:r w:rsidRPr="00D53282">
        <w:rPr>
          <w:b/>
        </w:rPr>
        <w:t>Document for:</w:t>
      </w:r>
      <w:r w:rsidRPr="00D53282">
        <w:t xml:space="preserve"> </w:t>
      </w:r>
      <w:r>
        <w:t>Approval</w:t>
      </w:r>
      <w:r>
        <w:br/>
      </w:r>
      <w:r w:rsidRPr="00D53282">
        <w:rPr>
          <w:b/>
        </w:rPr>
        <w:t>Abstract:</w:t>
      </w:r>
      <w:r w:rsidRPr="00D53282">
        <w:t xml:space="preserve"> </w:t>
      </w:r>
      <w:r>
        <w:br/>
        <w:t>This contributions is to conclude the device ID and temporary ID.</w:t>
      </w:r>
    </w:p>
    <w:p w14:paraId="249BC698" w14:textId="77777777" w:rsidR="007615D6" w:rsidRPr="005B25A1" w:rsidRDefault="007615D6" w:rsidP="007615D6">
      <w:pPr>
        <w:keepNext/>
        <w:keepLines/>
        <w:rPr>
          <w:b/>
          <w:bCs/>
        </w:rPr>
      </w:pPr>
      <w:r w:rsidRPr="005B25A1">
        <w:rPr>
          <w:b/>
          <w:bCs/>
        </w:rPr>
        <w:t>Convenor comment:</w:t>
      </w:r>
    </w:p>
    <w:p w14:paraId="071E68EC" w14:textId="77777777" w:rsidR="007615D6" w:rsidRPr="005B25A1" w:rsidRDefault="007615D6" w:rsidP="007615D6">
      <w:pPr>
        <w:keepNext/>
        <w:keepLines/>
      </w:pPr>
      <w:r w:rsidRPr="005B25A1">
        <w:t>Handle, used to merge all proposals for temporary ID.</w:t>
      </w:r>
    </w:p>
    <w:p w14:paraId="34ABE5F3" w14:textId="77777777" w:rsidR="007615D6" w:rsidRPr="005B25A1" w:rsidRDefault="007615D6" w:rsidP="007615D6">
      <w:pPr>
        <w:keepNext/>
        <w:keepLines/>
        <w:rPr>
          <w:b/>
          <w:bCs/>
        </w:rPr>
      </w:pPr>
      <w:r w:rsidRPr="005B25A1">
        <w:rPr>
          <w:b/>
          <w:bCs/>
        </w:rPr>
        <w:t>Parallel discussion:</w:t>
      </w:r>
    </w:p>
    <w:p w14:paraId="41A1684E" w14:textId="77777777" w:rsidR="007615D6" w:rsidRPr="005B25A1" w:rsidRDefault="007615D6" w:rsidP="007615D6">
      <w:pPr>
        <w:keepNext/>
        <w:keepLines/>
      </w:pPr>
      <w:r w:rsidRPr="005B25A1">
        <w:t>-</w:t>
      </w:r>
    </w:p>
    <w:p w14:paraId="682B47AF" w14:textId="77777777" w:rsidR="007615D6" w:rsidRPr="005B25A1" w:rsidRDefault="007615D6" w:rsidP="007615D6">
      <w:pPr>
        <w:keepNext/>
        <w:keepLines/>
        <w:rPr>
          <w:b/>
          <w:bCs/>
        </w:rPr>
      </w:pPr>
      <w:r w:rsidRPr="005B25A1">
        <w:rPr>
          <w:b/>
          <w:bCs/>
        </w:rPr>
        <w:t>Plenary Discussion:</w:t>
      </w:r>
    </w:p>
    <w:p w14:paraId="5F69EC20" w14:textId="77777777" w:rsidR="007615D6" w:rsidRPr="005B25A1" w:rsidRDefault="007615D6" w:rsidP="007615D6">
      <w:pPr>
        <w:keepNext/>
        <w:keepLines/>
      </w:pPr>
      <w:r>
        <w:rPr>
          <w:color w:val="FF0000"/>
        </w:rPr>
        <w:t>NO DISCUSSION RECORDED</w:t>
      </w:r>
    </w:p>
    <w:p w14:paraId="7D946282" w14:textId="77777777" w:rsidR="007615D6" w:rsidRPr="00EB0339" w:rsidRDefault="007615D6" w:rsidP="007615D6">
      <w:r w:rsidRPr="005B25A1">
        <w:rPr>
          <w:b/>
          <w:bCs/>
        </w:rPr>
        <w:t>Status:</w:t>
      </w:r>
      <w:r>
        <w:t xml:space="preserve"> </w:t>
      </w:r>
      <w:r>
        <w:rPr>
          <w:color w:val="0000FF"/>
        </w:rPr>
        <w:t>Not concluded</w:t>
      </w:r>
      <w:r>
        <w:t>.</w:t>
      </w:r>
    </w:p>
    <w:p w14:paraId="40942218" w14:textId="77777777" w:rsidR="00E00DA6" w:rsidRDefault="007615D6" w:rsidP="000A3FBD">
      <w:pPr>
        <w:pStyle w:val="NormTop"/>
      </w:pPr>
      <w:r>
        <w:rPr>
          <w:color w:val="0000FF"/>
        </w:rPr>
        <w:t>S2-2410238</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Conclusions for KI#2 are proposed.</w:t>
      </w:r>
    </w:p>
    <w:p w14:paraId="0DECB8C8" w14:textId="77777777" w:rsidR="007615D6" w:rsidRPr="005B25A1" w:rsidRDefault="007615D6" w:rsidP="007615D6">
      <w:pPr>
        <w:keepNext/>
        <w:keepLines/>
        <w:rPr>
          <w:b/>
          <w:bCs/>
        </w:rPr>
      </w:pPr>
      <w:r w:rsidRPr="005B25A1">
        <w:rPr>
          <w:b/>
          <w:bCs/>
        </w:rPr>
        <w:t>Parallel discussion:</w:t>
      </w:r>
    </w:p>
    <w:p w14:paraId="4D797DC3" w14:textId="77777777" w:rsidR="007615D6" w:rsidRPr="005B25A1" w:rsidRDefault="007615D6" w:rsidP="007615D6">
      <w:pPr>
        <w:keepNext/>
        <w:keepLines/>
      </w:pPr>
      <w:r w:rsidRPr="005B25A1">
        <w:t>-</w:t>
      </w:r>
    </w:p>
    <w:p w14:paraId="48DA8904" w14:textId="77777777" w:rsidR="007615D6" w:rsidRPr="005B25A1" w:rsidRDefault="007615D6" w:rsidP="007615D6">
      <w:pPr>
        <w:keepNext/>
        <w:keepLines/>
        <w:rPr>
          <w:b/>
          <w:bCs/>
        </w:rPr>
      </w:pPr>
      <w:r w:rsidRPr="005B25A1">
        <w:rPr>
          <w:b/>
          <w:bCs/>
        </w:rPr>
        <w:t>Plenary Discussion:</w:t>
      </w:r>
    </w:p>
    <w:p w14:paraId="02C73CDE" w14:textId="77777777" w:rsidR="007615D6" w:rsidRPr="005B25A1" w:rsidRDefault="007615D6" w:rsidP="007615D6">
      <w:pPr>
        <w:keepNext/>
        <w:keepLines/>
      </w:pPr>
      <w:r>
        <w:rPr>
          <w:color w:val="FF0000"/>
        </w:rPr>
        <w:t>NO DISCUSSION RECORDED</w:t>
      </w:r>
    </w:p>
    <w:p w14:paraId="3076BF08" w14:textId="77777777" w:rsidR="007615D6" w:rsidRPr="00EB0339" w:rsidRDefault="007615D6" w:rsidP="007615D6">
      <w:r w:rsidRPr="005B25A1">
        <w:rPr>
          <w:b/>
          <w:bCs/>
        </w:rPr>
        <w:t>Status:</w:t>
      </w:r>
      <w:r>
        <w:t xml:space="preserve"> </w:t>
      </w:r>
      <w:r>
        <w:rPr>
          <w:color w:val="0000FF"/>
        </w:rPr>
        <w:t>Not concluded</w:t>
      </w:r>
      <w:r>
        <w:t>.</w:t>
      </w:r>
    </w:p>
    <w:p w14:paraId="568B5A18" w14:textId="77777777" w:rsidR="00E00DA6" w:rsidRDefault="007615D6" w:rsidP="000A3FBD">
      <w:pPr>
        <w:pStyle w:val="NormTop"/>
      </w:pPr>
      <w:r>
        <w:rPr>
          <w:color w:val="0000FF"/>
        </w:rPr>
        <w:t>S2-2410343</w:t>
      </w:r>
      <w:r w:rsidRPr="00D53282">
        <w:t xml:space="preserve"> </w:t>
      </w:r>
      <w:r>
        <w:t>(P-CR) 23.700-13: Interim Conclusion on AIoT Device ID. (Source: ZTE)</w:t>
      </w:r>
      <w:r>
        <w:br/>
      </w:r>
      <w:r w:rsidRPr="00D53282">
        <w:rPr>
          <w:b/>
        </w:rPr>
        <w:t>Document for:</w:t>
      </w:r>
      <w:r w:rsidRPr="00D53282">
        <w:t xml:space="preserve"> </w:t>
      </w:r>
      <w:r>
        <w:t>Approval</w:t>
      </w:r>
      <w:r>
        <w:br/>
      </w:r>
      <w:r w:rsidRPr="00D53282">
        <w:rPr>
          <w:b/>
        </w:rPr>
        <w:t>Abstract:</w:t>
      </w:r>
      <w:r w:rsidRPr="00D53282">
        <w:t xml:space="preserve"> </w:t>
      </w:r>
      <w:r>
        <w:br/>
        <w:t>Update interim conclusion on AIoT Device Identity and identification management.</w:t>
      </w:r>
    </w:p>
    <w:p w14:paraId="3B0C2070" w14:textId="77777777" w:rsidR="007615D6" w:rsidRPr="005B25A1" w:rsidRDefault="007615D6" w:rsidP="007615D6">
      <w:pPr>
        <w:keepNext/>
        <w:keepLines/>
        <w:rPr>
          <w:b/>
          <w:bCs/>
        </w:rPr>
      </w:pPr>
      <w:r w:rsidRPr="005B25A1">
        <w:rPr>
          <w:b/>
          <w:bCs/>
        </w:rPr>
        <w:t>Parallel discussion:</w:t>
      </w:r>
    </w:p>
    <w:p w14:paraId="5B453ABC" w14:textId="77777777" w:rsidR="007615D6" w:rsidRPr="005B25A1" w:rsidRDefault="007615D6" w:rsidP="007615D6">
      <w:pPr>
        <w:keepNext/>
        <w:keepLines/>
      </w:pPr>
      <w:r w:rsidRPr="005B25A1">
        <w:t>-</w:t>
      </w:r>
    </w:p>
    <w:p w14:paraId="09EB142B" w14:textId="77777777" w:rsidR="007615D6" w:rsidRPr="005B25A1" w:rsidRDefault="007615D6" w:rsidP="007615D6">
      <w:pPr>
        <w:keepNext/>
        <w:keepLines/>
        <w:rPr>
          <w:b/>
          <w:bCs/>
        </w:rPr>
      </w:pPr>
      <w:r w:rsidRPr="005B25A1">
        <w:rPr>
          <w:b/>
          <w:bCs/>
        </w:rPr>
        <w:t>Plenary Discussion:</w:t>
      </w:r>
    </w:p>
    <w:p w14:paraId="1A716F3E" w14:textId="77777777" w:rsidR="007615D6" w:rsidRPr="005B25A1" w:rsidRDefault="007615D6" w:rsidP="007615D6">
      <w:pPr>
        <w:keepNext/>
        <w:keepLines/>
      </w:pPr>
      <w:r>
        <w:rPr>
          <w:color w:val="FF0000"/>
        </w:rPr>
        <w:t>NO DISCUSSION RECORDED</w:t>
      </w:r>
    </w:p>
    <w:p w14:paraId="0CC56B27" w14:textId="77777777" w:rsidR="007615D6" w:rsidRPr="00EB0339" w:rsidRDefault="007615D6" w:rsidP="007615D6">
      <w:r w:rsidRPr="005B25A1">
        <w:rPr>
          <w:b/>
          <w:bCs/>
        </w:rPr>
        <w:t>Status:</w:t>
      </w:r>
      <w:r>
        <w:t xml:space="preserve"> </w:t>
      </w:r>
      <w:r>
        <w:rPr>
          <w:color w:val="0000FF"/>
        </w:rPr>
        <w:t>Not concluded</w:t>
      </w:r>
      <w:r>
        <w:t>.</w:t>
      </w:r>
    </w:p>
    <w:p w14:paraId="0CAC718A" w14:textId="77777777" w:rsidR="00E00DA6" w:rsidRDefault="007615D6" w:rsidP="000A3FBD">
      <w:pPr>
        <w:pStyle w:val="NormTop"/>
      </w:pPr>
      <w:r>
        <w:rPr>
          <w:color w:val="0000FF"/>
        </w:rPr>
        <w:t>S2-2410373</w:t>
      </w:r>
      <w:r w:rsidRPr="00D53282">
        <w:t xml:space="preserve"> </w:t>
      </w:r>
      <w:r>
        <w:t>(P-CR) 23.700-13: Proposed Conclusions on KI#2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KI#2 for Ambient IoTs.</w:t>
      </w:r>
    </w:p>
    <w:p w14:paraId="4E8C81B7" w14:textId="77777777" w:rsidR="007615D6" w:rsidRPr="005B25A1" w:rsidRDefault="007615D6" w:rsidP="007615D6">
      <w:pPr>
        <w:keepNext/>
        <w:keepLines/>
        <w:rPr>
          <w:b/>
          <w:bCs/>
        </w:rPr>
      </w:pPr>
      <w:r w:rsidRPr="005B25A1">
        <w:rPr>
          <w:b/>
          <w:bCs/>
        </w:rPr>
        <w:t>Parallel discussion:</w:t>
      </w:r>
    </w:p>
    <w:p w14:paraId="7F59275D" w14:textId="77777777" w:rsidR="007615D6" w:rsidRPr="005B25A1" w:rsidRDefault="007615D6" w:rsidP="007615D6">
      <w:pPr>
        <w:keepNext/>
        <w:keepLines/>
      </w:pPr>
      <w:r w:rsidRPr="005B25A1">
        <w:t>-</w:t>
      </w:r>
    </w:p>
    <w:p w14:paraId="1A480B7B" w14:textId="77777777" w:rsidR="007615D6" w:rsidRPr="005B25A1" w:rsidRDefault="007615D6" w:rsidP="007615D6">
      <w:pPr>
        <w:keepNext/>
        <w:keepLines/>
        <w:rPr>
          <w:b/>
          <w:bCs/>
        </w:rPr>
      </w:pPr>
      <w:r w:rsidRPr="005B25A1">
        <w:rPr>
          <w:b/>
          <w:bCs/>
        </w:rPr>
        <w:t>Plenary Discussion:</w:t>
      </w:r>
    </w:p>
    <w:p w14:paraId="58ED285A" w14:textId="77777777" w:rsidR="007615D6" w:rsidRPr="005B25A1" w:rsidRDefault="007615D6" w:rsidP="007615D6">
      <w:pPr>
        <w:keepNext/>
        <w:keepLines/>
      </w:pPr>
      <w:r>
        <w:rPr>
          <w:color w:val="FF0000"/>
        </w:rPr>
        <w:t>NO DISCUSSION RECORDED</w:t>
      </w:r>
    </w:p>
    <w:p w14:paraId="1D31E727" w14:textId="77777777" w:rsidR="007615D6" w:rsidRPr="00EB0339" w:rsidRDefault="007615D6" w:rsidP="007615D6">
      <w:r w:rsidRPr="005B25A1">
        <w:rPr>
          <w:b/>
          <w:bCs/>
        </w:rPr>
        <w:t>Status:</w:t>
      </w:r>
      <w:r>
        <w:t xml:space="preserve"> </w:t>
      </w:r>
      <w:r>
        <w:rPr>
          <w:color w:val="0000FF"/>
        </w:rPr>
        <w:t>Not concluded</w:t>
      </w:r>
      <w:r>
        <w:t>.</w:t>
      </w:r>
    </w:p>
    <w:p w14:paraId="1E7D9092" w14:textId="77777777" w:rsidR="00E00DA6" w:rsidRDefault="007615D6" w:rsidP="000A3FBD">
      <w:pPr>
        <w:pStyle w:val="NormTop"/>
      </w:pPr>
      <w:r>
        <w:rPr>
          <w:color w:val="0000FF"/>
        </w:rPr>
        <w:lastRenderedPageBreak/>
        <w:t>S2-2410412</w:t>
      </w:r>
      <w:r w:rsidRPr="00D53282">
        <w:t xml:space="preserve"> </w:t>
      </w:r>
      <w:r>
        <w:t>(P-CR) 23.700-13: Update conclusion on Identifier and Identification Management.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Identifier and Identification Management is updated to further clarify the components of the Ambient IoT Device ID.</w:t>
      </w:r>
    </w:p>
    <w:p w14:paraId="521FFCDE" w14:textId="77777777" w:rsidR="007615D6" w:rsidRPr="005B25A1" w:rsidRDefault="007615D6" w:rsidP="007615D6">
      <w:pPr>
        <w:keepNext/>
        <w:keepLines/>
        <w:rPr>
          <w:b/>
          <w:bCs/>
        </w:rPr>
      </w:pPr>
      <w:r w:rsidRPr="005B25A1">
        <w:rPr>
          <w:b/>
          <w:bCs/>
        </w:rPr>
        <w:t>Parallel discussion:</w:t>
      </w:r>
    </w:p>
    <w:p w14:paraId="3034A398" w14:textId="77777777" w:rsidR="007615D6" w:rsidRPr="005B25A1" w:rsidRDefault="007615D6" w:rsidP="007615D6">
      <w:pPr>
        <w:keepNext/>
        <w:keepLines/>
      </w:pPr>
      <w:r w:rsidRPr="005B25A1">
        <w:t>-</w:t>
      </w:r>
    </w:p>
    <w:p w14:paraId="6E74DAFA" w14:textId="77777777" w:rsidR="007615D6" w:rsidRPr="005B25A1" w:rsidRDefault="007615D6" w:rsidP="007615D6">
      <w:pPr>
        <w:keepNext/>
        <w:keepLines/>
        <w:rPr>
          <w:b/>
          <w:bCs/>
        </w:rPr>
      </w:pPr>
      <w:r w:rsidRPr="005B25A1">
        <w:rPr>
          <w:b/>
          <w:bCs/>
        </w:rPr>
        <w:t>Plenary Discussion:</w:t>
      </w:r>
    </w:p>
    <w:p w14:paraId="1401A415" w14:textId="77777777" w:rsidR="007615D6" w:rsidRPr="005B25A1" w:rsidRDefault="007615D6" w:rsidP="007615D6">
      <w:pPr>
        <w:keepNext/>
        <w:keepLines/>
      </w:pPr>
      <w:r>
        <w:rPr>
          <w:color w:val="FF0000"/>
        </w:rPr>
        <w:t>NO DISCUSSION RECORDED</w:t>
      </w:r>
    </w:p>
    <w:p w14:paraId="1E006577" w14:textId="77777777" w:rsidR="007615D6" w:rsidRPr="00EB0339" w:rsidRDefault="007615D6" w:rsidP="007615D6">
      <w:r w:rsidRPr="005B25A1">
        <w:rPr>
          <w:b/>
          <w:bCs/>
        </w:rPr>
        <w:t>Status:</w:t>
      </w:r>
      <w:r>
        <w:t xml:space="preserve"> </w:t>
      </w:r>
      <w:r>
        <w:rPr>
          <w:color w:val="0000FF"/>
        </w:rPr>
        <w:t>Not concluded</w:t>
      </w:r>
      <w:r>
        <w:t>.</w:t>
      </w:r>
    </w:p>
    <w:p w14:paraId="104143AD" w14:textId="77777777" w:rsidR="00E00DA6" w:rsidRDefault="007615D6" w:rsidP="000A3FBD">
      <w:pPr>
        <w:pStyle w:val="NormTop"/>
      </w:pPr>
      <w:r>
        <w:rPr>
          <w:color w:val="0000FF"/>
        </w:rPr>
        <w:t>S2-2410414</w:t>
      </w:r>
      <w:r w:rsidRPr="00D53282">
        <w:t xml:space="preserve"> </w:t>
      </w:r>
      <w:r>
        <w:t>(P-CR) 23.700-13: Key Issue #2, Evaluations and Conclusions for Subscription management.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to support subscription management for AIoT device, AF request and UE reader in the 5G network, according to the evaluations and summary of relative solutions.</w:t>
      </w:r>
    </w:p>
    <w:p w14:paraId="32CDF53A" w14:textId="77777777" w:rsidR="007615D6" w:rsidRPr="005B25A1" w:rsidRDefault="007615D6" w:rsidP="007615D6">
      <w:pPr>
        <w:keepNext/>
        <w:keepLines/>
        <w:rPr>
          <w:b/>
          <w:bCs/>
        </w:rPr>
      </w:pPr>
      <w:r w:rsidRPr="005B25A1">
        <w:rPr>
          <w:b/>
          <w:bCs/>
        </w:rPr>
        <w:t>Parallel discussion:</w:t>
      </w:r>
    </w:p>
    <w:p w14:paraId="22458073" w14:textId="77777777" w:rsidR="007615D6" w:rsidRPr="005B25A1" w:rsidRDefault="007615D6" w:rsidP="007615D6">
      <w:pPr>
        <w:keepNext/>
        <w:keepLines/>
      </w:pPr>
      <w:r w:rsidRPr="005B25A1">
        <w:t>-</w:t>
      </w:r>
    </w:p>
    <w:p w14:paraId="5F5D6F1A" w14:textId="77777777" w:rsidR="007615D6" w:rsidRPr="005B25A1" w:rsidRDefault="007615D6" w:rsidP="007615D6">
      <w:pPr>
        <w:keepNext/>
        <w:keepLines/>
        <w:rPr>
          <w:b/>
          <w:bCs/>
        </w:rPr>
      </w:pPr>
      <w:r w:rsidRPr="005B25A1">
        <w:rPr>
          <w:b/>
          <w:bCs/>
        </w:rPr>
        <w:t>Plenary Discussion:</w:t>
      </w:r>
    </w:p>
    <w:p w14:paraId="1E7C228C" w14:textId="77777777" w:rsidR="007615D6" w:rsidRPr="005B25A1" w:rsidRDefault="007615D6" w:rsidP="007615D6">
      <w:pPr>
        <w:keepNext/>
        <w:keepLines/>
      </w:pPr>
      <w:r>
        <w:rPr>
          <w:color w:val="FF0000"/>
        </w:rPr>
        <w:t>NO DISCUSSION RECORDED</w:t>
      </w:r>
    </w:p>
    <w:p w14:paraId="1B461021" w14:textId="77777777" w:rsidR="007615D6" w:rsidRPr="00EB0339" w:rsidRDefault="007615D6" w:rsidP="007615D6">
      <w:r w:rsidRPr="005B25A1">
        <w:rPr>
          <w:b/>
          <w:bCs/>
        </w:rPr>
        <w:t>Status:</w:t>
      </w:r>
      <w:r>
        <w:t xml:space="preserve"> </w:t>
      </w:r>
      <w:r>
        <w:rPr>
          <w:color w:val="0000FF"/>
        </w:rPr>
        <w:t>Not concluded</w:t>
      </w:r>
      <w:r>
        <w:t>.</w:t>
      </w:r>
    </w:p>
    <w:p w14:paraId="69E58F76" w14:textId="77777777" w:rsidR="00E00DA6" w:rsidRDefault="007615D6" w:rsidP="000A3FBD">
      <w:pPr>
        <w:pStyle w:val="NormTop"/>
      </w:pPr>
      <w:r>
        <w:rPr>
          <w:color w:val="0000FF"/>
        </w:rPr>
        <w:t>S2-2410416</w:t>
      </w:r>
      <w:r w:rsidRPr="00D53282">
        <w:t xml:space="preserve"> </w:t>
      </w:r>
      <w:r>
        <w:t>(P-CR) 23.700-13: Evaluations and Conclusions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proposals to use new Ambient IoT NF to support topology 2 according to the evaluations on respective solutions.</w:t>
      </w:r>
    </w:p>
    <w:p w14:paraId="26BD9B07" w14:textId="77777777" w:rsidR="007615D6" w:rsidRPr="005B25A1" w:rsidRDefault="007615D6" w:rsidP="007615D6">
      <w:pPr>
        <w:keepNext/>
        <w:keepLines/>
        <w:rPr>
          <w:b/>
          <w:bCs/>
        </w:rPr>
      </w:pPr>
      <w:r w:rsidRPr="005B25A1">
        <w:rPr>
          <w:b/>
          <w:bCs/>
        </w:rPr>
        <w:t>Parallel discussion:</w:t>
      </w:r>
    </w:p>
    <w:p w14:paraId="52F12A5E" w14:textId="77777777" w:rsidR="007615D6" w:rsidRPr="005B25A1" w:rsidRDefault="007615D6" w:rsidP="007615D6">
      <w:pPr>
        <w:keepNext/>
        <w:keepLines/>
      </w:pPr>
      <w:r w:rsidRPr="005B25A1">
        <w:t>-</w:t>
      </w:r>
    </w:p>
    <w:p w14:paraId="08F3354A" w14:textId="77777777" w:rsidR="007615D6" w:rsidRPr="005B25A1" w:rsidRDefault="007615D6" w:rsidP="007615D6">
      <w:pPr>
        <w:keepNext/>
        <w:keepLines/>
        <w:rPr>
          <w:b/>
          <w:bCs/>
        </w:rPr>
      </w:pPr>
      <w:r w:rsidRPr="005B25A1">
        <w:rPr>
          <w:b/>
          <w:bCs/>
        </w:rPr>
        <w:t>Plenary Discussion:</w:t>
      </w:r>
    </w:p>
    <w:p w14:paraId="755002E4" w14:textId="77777777" w:rsidR="007615D6" w:rsidRPr="005B25A1" w:rsidRDefault="007615D6" w:rsidP="007615D6">
      <w:pPr>
        <w:keepNext/>
        <w:keepLines/>
      </w:pPr>
      <w:r>
        <w:rPr>
          <w:color w:val="FF0000"/>
        </w:rPr>
        <w:t>NO DISCUSSION RECORDED</w:t>
      </w:r>
    </w:p>
    <w:p w14:paraId="198BC8B6" w14:textId="77777777" w:rsidR="007615D6" w:rsidRPr="00EB0339" w:rsidRDefault="007615D6" w:rsidP="007615D6">
      <w:r w:rsidRPr="005B25A1">
        <w:rPr>
          <w:b/>
          <w:bCs/>
        </w:rPr>
        <w:t>Status:</w:t>
      </w:r>
      <w:r>
        <w:t xml:space="preserve"> </w:t>
      </w:r>
      <w:r>
        <w:rPr>
          <w:color w:val="0000FF"/>
        </w:rPr>
        <w:t>Not concluded</w:t>
      </w:r>
      <w:r>
        <w:t>.</w:t>
      </w:r>
    </w:p>
    <w:p w14:paraId="229FA68A" w14:textId="77777777" w:rsidR="00E00DA6" w:rsidRDefault="007615D6" w:rsidP="000A3FBD">
      <w:pPr>
        <w:pStyle w:val="NormTop"/>
      </w:pPr>
      <w:r>
        <w:rPr>
          <w:color w:val="0000FF"/>
        </w:rPr>
        <w:t>S2-2410448</w:t>
      </w:r>
      <w:r w:rsidRPr="00D53282">
        <w:t xml:space="preserve"> </w:t>
      </w:r>
      <w:r>
        <w:t xml:space="preserve">(P-CR) 23.700-13: Proposed conclusion on temporary identifiers for Ambient IoT devices. </w:t>
      </w:r>
      <w:r w:rsidRPr="00C00727">
        <w:rPr>
          <w:lang w:val="fr-FR"/>
        </w:rPr>
        <w:t xml:space="preserve">(Source: NTT DOCOMO, DT, T-Mobile USA, </w:t>
      </w:r>
      <w:proofErr w:type="spellStart"/>
      <w:r w:rsidRPr="00C00727">
        <w:rPr>
          <w:lang w:val="fr-FR"/>
        </w:rPr>
        <w:t>InterDigital</w:t>
      </w:r>
      <w:proofErr w:type="spellEnd"/>
      <w:r w:rsidRPr="00C00727">
        <w:rPr>
          <w:lang w:val="fr-FR"/>
        </w:rPr>
        <w:t xml:space="preserve"> Inc., KPN N.V.)</w:t>
      </w:r>
      <w:r w:rsidRPr="00C00727">
        <w:rPr>
          <w:lang w:val="fr-FR"/>
        </w:rPr>
        <w:br/>
      </w:r>
      <w:r w:rsidRPr="00D53282">
        <w:rPr>
          <w:b/>
        </w:rPr>
        <w:t>Document for:</w:t>
      </w:r>
      <w:r w:rsidRPr="00D53282">
        <w:t xml:space="preserve"> </w:t>
      </w:r>
      <w:r>
        <w:t>Approval</w:t>
      </w:r>
      <w:r>
        <w:br/>
      </w:r>
      <w:r w:rsidRPr="00D53282">
        <w:rPr>
          <w:b/>
        </w:rPr>
        <w:t>Abstract:</w:t>
      </w:r>
      <w:r w:rsidRPr="00D53282">
        <w:t xml:space="preserve"> </w:t>
      </w:r>
      <w:r>
        <w:br/>
        <w:t>Proposing conclusion for Ambient IoT devices.</w:t>
      </w:r>
    </w:p>
    <w:p w14:paraId="61C4CD5A" w14:textId="77777777" w:rsidR="007615D6" w:rsidRPr="005B25A1" w:rsidRDefault="007615D6" w:rsidP="007615D6">
      <w:pPr>
        <w:keepNext/>
        <w:keepLines/>
        <w:rPr>
          <w:b/>
          <w:bCs/>
        </w:rPr>
      </w:pPr>
      <w:r w:rsidRPr="005B25A1">
        <w:rPr>
          <w:b/>
          <w:bCs/>
        </w:rPr>
        <w:t>Parallel discussion:</w:t>
      </w:r>
    </w:p>
    <w:p w14:paraId="5606F200" w14:textId="77777777" w:rsidR="007615D6" w:rsidRPr="005B25A1" w:rsidRDefault="007615D6" w:rsidP="007615D6">
      <w:pPr>
        <w:keepNext/>
        <w:keepLines/>
      </w:pPr>
      <w:r w:rsidRPr="005B25A1">
        <w:t>-</w:t>
      </w:r>
    </w:p>
    <w:p w14:paraId="637ED0F3" w14:textId="77777777" w:rsidR="007615D6" w:rsidRPr="005B25A1" w:rsidRDefault="007615D6" w:rsidP="007615D6">
      <w:pPr>
        <w:keepNext/>
        <w:keepLines/>
        <w:rPr>
          <w:b/>
          <w:bCs/>
        </w:rPr>
      </w:pPr>
      <w:r w:rsidRPr="005B25A1">
        <w:rPr>
          <w:b/>
          <w:bCs/>
        </w:rPr>
        <w:t>Plenary Discussion:</w:t>
      </w:r>
    </w:p>
    <w:p w14:paraId="1322EA26" w14:textId="77777777" w:rsidR="007615D6" w:rsidRPr="005B25A1" w:rsidRDefault="007615D6" w:rsidP="007615D6">
      <w:pPr>
        <w:keepNext/>
        <w:keepLines/>
      </w:pPr>
      <w:r>
        <w:rPr>
          <w:color w:val="FF0000"/>
        </w:rPr>
        <w:t>NO DISCUSSION RECORDED</w:t>
      </w:r>
    </w:p>
    <w:p w14:paraId="3D7D6E8D" w14:textId="77777777" w:rsidR="007615D6" w:rsidRPr="00EB0339" w:rsidRDefault="007615D6" w:rsidP="007615D6">
      <w:r w:rsidRPr="005B25A1">
        <w:rPr>
          <w:b/>
          <w:bCs/>
        </w:rPr>
        <w:t>Status:</w:t>
      </w:r>
      <w:r>
        <w:t xml:space="preserve"> </w:t>
      </w:r>
      <w:r>
        <w:rPr>
          <w:color w:val="0000FF"/>
        </w:rPr>
        <w:t>Not concluded</w:t>
      </w:r>
      <w:r>
        <w:t>.</w:t>
      </w:r>
    </w:p>
    <w:p w14:paraId="1006DA49" w14:textId="77777777" w:rsidR="00E00DA6" w:rsidRDefault="007615D6" w:rsidP="000A3FBD">
      <w:pPr>
        <w:pStyle w:val="NormTop"/>
      </w:pPr>
      <w:r>
        <w:rPr>
          <w:color w:val="0000FF"/>
        </w:rPr>
        <w:lastRenderedPageBreak/>
        <w:t>S2-2410495</w:t>
      </w:r>
      <w:r w:rsidRPr="00D53282">
        <w:t xml:space="preserve"> </w:t>
      </w:r>
      <w:r>
        <w:t>(P-CR) 23.700-13: Conclusion for the use of AIoT device ID.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and propose the conclusion principles.</w:t>
      </w:r>
    </w:p>
    <w:p w14:paraId="71F0EBCC" w14:textId="77777777" w:rsidR="007615D6" w:rsidRPr="005B25A1" w:rsidRDefault="007615D6" w:rsidP="007615D6">
      <w:pPr>
        <w:keepNext/>
        <w:keepLines/>
        <w:rPr>
          <w:b/>
          <w:bCs/>
        </w:rPr>
      </w:pPr>
      <w:r w:rsidRPr="005B25A1">
        <w:rPr>
          <w:b/>
          <w:bCs/>
        </w:rPr>
        <w:t>Parallel discussion:</w:t>
      </w:r>
    </w:p>
    <w:p w14:paraId="4292E3AD" w14:textId="77777777" w:rsidR="007615D6" w:rsidRPr="005B25A1" w:rsidRDefault="007615D6" w:rsidP="007615D6">
      <w:pPr>
        <w:keepNext/>
        <w:keepLines/>
      </w:pPr>
      <w:r w:rsidRPr="005B25A1">
        <w:t>-</w:t>
      </w:r>
    </w:p>
    <w:p w14:paraId="18353359" w14:textId="77777777" w:rsidR="007615D6" w:rsidRPr="005B25A1" w:rsidRDefault="007615D6" w:rsidP="007615D6">
      <w:pPr>
        <w:keepNext/>
        <w:keepLines/>
        <w:rPr>
          <w:b/>
          <w:bCs/>
        </w:rPr>
      </w:pPr>
      <w:r w:rsidRPr="005B25A1">
        <w:rPr>
          <w:b/>
          <w:bCs/>
        </w:rPr>
        <w:t>Plenary Discussion:</w:t>
      </w:r>
    </w:p>
    <w:p w14:paraId="4BFFAC75" w14:textId="77777777" w:rsidR="007615D6" w:rsidRPr="005B25A1" w:rsidRDefault="007615D6" w:rsidP="007615D6">
      <w:pPr>
        <w:keepNext/>
        <w:keepLines/>
      </w:pPr>
      <w:r>
        <w:rPr>
          <w:color w:val="FF0000"/>
        </w:rPr>
        <w:t>NO DISCUSSION RECORDED</w:t>
      </w:r>
    </w:p>
    <w:p w14:paraId="2A87D727" w14:textId="77777777" w:rsidR="007615D6" w:rsidRPr="00EB0339" w:rsidRDefault="007615D6" w:rsidP="007615D6">
      <w:r w:rsidRPr="005B25A1">
        <w:rPr>
          <w:b/>
          <w:bCs/>
        </w:rPr>
        <w:t>Status:</w:t>
      </w:r>
      <w:r>
        <w:t xml:space="preserve"> </w:t>
      </w:r>
      <w:r>
        <w:rPr>
          <w:color w:val="0000FF"/>
        </w:rPr>
        <w:t>Not concluded</w:t>
      </w:r>
      <w:r>
        <w:t>.</w:t>
      </w:r>
    </w:p>
    <w:p w14:paraId="3855B40F" w14:textId="77777777" w:rsidR="00E00DA6" w:rsidRDefault="007615D6" w:rsidP="000A3FBD">
      <w:pPr>
        <w:pStyle w:val="NormTop"/>
      </w:pPr>
      <w:r>
        <w:rPr>
          <w:color w:val="0000FF"/>
        </w:rPr>
        <w:t>S2-2410388</w:t>
      </w:r>
      <w:r w:rsidRPr="00D53282">
        <w:t xml:space="preserve"> </w:t>
      </w:r>
      <w:r>
        <w:t>(P-CR) 23.700-13: Interim Conclusion Privacy. (Source: Sony,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Privacy protection support in 5G system.</w:t>
      </w:r>
    </w:p>
    <w:p w14:paraId="4AE96277" w14:textId="77777777" w:rsidR="007615D6" w:rsidRPr="005B25A1" w:rsidRDefault="007615D6" w:rsidP="007615D6">
      <w:pPr>
        <w:keepNext/>
        <w:keepLines/>
        <w:rPr>
          <w:b/>
          <w:bCs/>
        </w:rPr>
      </w:pPr>
      <w:r w:rsidRPr="005B25A1">
        <w:rPr>
          <w:b/>
          <w:bCs/>
        </w:rPr>
        <w:t>Parallel discussion:</w:t>
      </w:r>
    </w:p>
    <w:p w14:paraId="76733FDA" w14:textId="77777777" w:rsidR="007615D6" w:rsidRPr="005B25A1" w:rsidRDefault="007615D6" w:rsidP="007615D6">
      <w:pPr>
        <w:keepNext/>
        <w:keepLines/>
      </w:pPr>
      <w:r w:rsidRPr="005B25A1">
        <w:t>-</w:t>
      </w:r>
    </w:p>
    <w:p w14:paraId="3E65791E" w14:textId="77777777" w:rsidR="007615D6" w:rsidRPr="005B25A1" w:rsidRDefault="007615D6" w:rsidP="007615D6">
      <w:pPr>
        <w:keepNext/>
        <w:keepLines/>
        <w:rPr>
          <w:b/>
          <w:bCs/>
        </w:rPr>
      </w:pPr>
      <w:r w:rsidRPr="005B25A1">
        <w:rPr>
          <w:b/>
          <w:bCs/>
        </w:rPr>
        <w:t>Plenary Discussion:</w:t>
      </w:r>
    </w:p>
    <w:p w14:paraId="55E45587" w14:textId="77777777" w:rsidR="007615D6" w:rsidRPr="005B25A1" w:rsidRDefault="007615D6" w:rsidP="007615D6">
      <w:pPr>
        <w:keepNext/>
        <w:keepLines/>
      </w:pPr>
      <w:r>
        <w:rPr>
          <w:color w:val="FF0000"/>
        </w:rPr>
        <w:t>NO DISCUSSION RECORDED</w:t>
      </w:r>
    </w:p>
    <w:p w14:paraId="33B20FE2" w14:textId="77777777" w:rsidR="007615D6" w:rsidRPr="00EB0339" w:rsidRDefault="007615D6" w:rsidP="007615D6">
      <w:r w:rsidRPr="005B25A1">
        <w:rPr>
          <w:b/>
          <w:bCs/>
        </w:rPr>
        <w:t>Status:</w:t>
      </w:r>
      <w:r>
        <w:t xml:space="preserve"> </w:t>
      </w:r>
      <w:r>
        <w:rPr>
          <w:color w:val="0000FF"/>
        </w:rPr>
        <w:t>Not concluded</w:t>
      </w:r>
      <w:r>
        <w:t>.</w:t>
      </w:r>
    </w:p>
    <w:p w14:paraId="511823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conclusion proposals</w:t>
      </w:r>
    </w:p>
    <w:p w14:paraId="2625FD62" w14:textId="77777777" w:rsidR="00E00DA6" w:rsidRDefault="007615D6" w:rsidP="000A3FBD">
      <w:pPr>
        <w:pStyle w:val="NormTop"/>
      </w:pPr>
      <w:r>
        <w:rPr>
          <w:color w:val="0000FF"/>
        </w:rPr>
        <w:t>S2-2409704</w:t>
      </w:r>
      <w:r w:rsidRPr="00D53282">
        <w:t xml:space="preserve"> </w:t>
      </w:r>
      <w:r>
        <w:t>(P-CR) 23.700-13: KI#3, Conclusion on the topology agnostic. (Source: Vivo, China Telecom, T-Mobile USA)</w:t>
      </w:r>
      <w:r>
        <w:br/>
      </w:r>
      <w:r w:rsidRPr="00D53282">
        <w:rPr>
          <w:b/>
        </w:rPr>
        <w:t>Document for:</w:t>
      </w:r>
      <w:r w:rsidRPr="00D53282">
        <w:t xml:space="preserve"> </w:t>
      </w:r>
      <w:r>
        <w:t>Approval</w:t>
      </w:r>
      <w:r>
        <w:br/>
      </w:r>
      <w:r w:rsidRPr="00D53282">
        <w:rPr>
          <w:b/>
        </w:rPr>
        <w:t>Abstract:</w:t>
      </w:r>
      <w:r w:rsidRPr="00D53282">
        <w:t xml:space="preserve"> </w:t>
      </w:r>
      <w:r>
        <w:br/>
        <w:t>It proposes the conclusion on the topology agnostic part.</w:t>
      </w:r>
    </w:p>
    <w:p w14:paraId="1A764F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S2-2409302</w:t>
      </w:r>
      <w:r>
        <w:t>.</w:t>
      </w:r>
    </w:p>
    <w:p w14:paraId="47CFE73F" w14:textId="77777777" w:rsidR="007615D6" w:rsidRPr="005B25A1" w:rsidRDefault="007615D6" w:rsidP="007615D6">
      <w:pPr>
        <w:keepNext/>
        <w:keepLines/>
        <w:rPr>
          <w:b/>
          <w:bCs/>
        </w:rPr>
      </w:pPr>
      <w:r w:rsidRPr="005B25A1">
        <w:rPr>
          <w:b/>
          <w:bCs/>
        </w:rPr>
        <w:t>Parallel discussion:</w:t>
      </w:r>
    </w:p>
    <w:p w14:paraId="0DE73FC5" w14:textId="77777777" w:rsidR="007615D6" w:rsidRPr="005B25A1" w:rsidRDefault="007615D6" w:rsidP="007615D6">
      <w:pPr>
        <w:keepNext/>
        <w:keepLines/>
      </w:pPr>
      <w:r w:rsidRPr="005B25A1">
        <w:t>-</w:t>
      </w:r>
    </w:p>
    <w:p w14:paraId="7B8620E9" w14:textId="77777777" w:rsidR="007615D6" w:rsidRPr="005B25A1" w:rsidRDefault="007615D6" w:rsidP="007615D6">
      <w:pPr>
        <w:keepNext/>
        <w:keepLines/>
        <w:rPr>
          <w:b/>
          <w:bCs/>
        </w:rPr>
      </w:pPr>
      <w:r w:rsidRPr="005B25A1">
        <w:rPr>
          <w:b/>
          <w:bCs/>
        </w:rPr>
        <w:t>Plenary Discussion:</w:t>
      </w:r>
    </w:p>
    <w:p w14:paraId="63A97B43" w14:textId="77777777" w:rsidR="007615D6" w:rsidRPr="005B25A1" w:rsidRDefault="007615D6" w:rsidP="007615D6">
      <w:pPr>
        <w:keepNext/>
        <w:keepLines/>
      </w:pPr>
      <w:r>
        <w:rPr>
          <w:color w:val="FF0000"/>
        </w:rPr>
        <w:t>NO DISCUSSION RECORDED</w:t>
      </w:r>
    </w:p>
    <w:p w14:paraId="77EA937A" w14:textId="77777777" w:rsidR="007615D6" w:rsidRPr="00EB0339" w:rsidRDefault="007615D6" w:rsidP="007615D6">
      <w:r w:rsidRPr="005B25A1">
        <w:rPr>
          <w:b/>
          <w:bCs/>
        </w:rPr>
        <w:t>Status:</w:t>
      </w:r>
      <w:r>
        <w:t xml:space="preserve"> </w:t>
      </w:r>
      <w:r>
        <w:rPr>
          <w:color w:val="0000FF"/>
        </w:rPr>
        <w:t>Not concluded</w:t>
      </w:r>
      <w:r>
        <w:t>.</w:t>
      </w:r>
    </w:p>
    <w:p w14:paraId="7D289CDD" w14:textId="77777777" w:rsidR="00E00DA6" w:rsidRDefault="007615D6" w:rsidP="000A3FBD">
      <w:pPr>
        <w:pStyle w:val="NormTop"/>
      </w:pPr>
      <w:r>
        <w:rPr>
          <w:color w:val="0000FF"/>
        </w:rPr>
        <w:t>S2-2409722</w:t>
      </w:r>
      <w:r w:rsidRPr="00D53282">
        <w:t xml:space="preserve"> </w:t>
      </w:r>
      <w:r>
        <w:t>(P-CR) 23.700-13: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This paper made some conclusion proposals for KI#3.</w:t>
      </w:r>
    </w:p>
    <w:p w14:paraId="1A16B9B5" w14:textId="77777777" w:rsidR="007615D6" w:rsidRPr="005B25A1" w:rsidRDefault="007615D6" w:rsidP="007615D6">
      <w:pPr>
        <w:keepNext/>
        <w:keepLines/>
        <w:rPr>
          <w:b/>
          <w:bCs/>
        </w:rPr>
      </w:pPr>
      <w:r w:rsidRPr="005B25A1">
        <w:rPr>
          <w:b/>
          <w:bCs/>
        </w:rPr>
        <w:t>Parallel discussion:</w:t>
      </w:r>
    </w:p>
    <w:p w14:paraId="74DF0C1F" w14:textId="77777777" w:rsidR="007615D6" w:rsidRPr="005B25A1" w:rsidRDefault="007615D6" w:rsidP="007615D6">
      <w:pPr>
        <w:keepNext/>
        <w:keepLines/>
      </w:pPr>
      <w:r w:rsidRPr="005B25A1">
        <w:t>-</w:t>
      </w:r>
    </w:p>
    <w:p w14:paraId="2BE10A62" w14:textId="77777777" w:rsidR="007615D6" w:rsidRPr="005B25A1" w:rsidRDefault="007615D6" w:rsidP="007615D6">
      <w:pPr>
        <w:keepNext/>
        <w:keepLines/>
        <w:rPr>
          <w:b/>
          <w:bCs/>
        </w:rPr>
      </w:pPr>
      <w:r w:rsidRPr="005B25A1">
        <w:rPr>
          <w:b/>
          <w:bCs/>
        </w:rPr>
        <w:t>Plenary Discussion:</w:t>
      </w:r>
    </w:p>
    <w:p w14:paraId="735814A9" w14:textId="77777777" w:rsidR="007615D6" w:rsidRPr="005B25A1" w:rsidRDefault="007615D6" w:rsidP="007615D6">
      <w:pPr>
        <w:keepNext/>
        <w:keepLines/>
      </w:pPr>
      <w:r>
        <w:rPr>
          <w:color w:val="FF0000"/>
        </w:rPr>
        <w:t>NO DISCUSSION RECORDED</w:t>
      </w:r>
    </w:p>
    <w:p w14:paraId="151D870A" w14:textId="77777777" w:rsidR="007615D6" w:rsidRPr="00EB0339" w:rsidRDefault="007615D6" w:rsidP="007615D6">
      <w:r w:rsidRPr="005B25A1">
        <w:rPr>
          <w:b/>
          <w:bCs/>
        </w:rPr>
        <w:t>Status:</w:t>
      </w:r>
      <w:r>
        <w:t xml:space="preserve"> </w:t>
      </w:r>
      <w:r>
        <w:rPr>
          <w:color w:val="0000FF"/>
        </w:rPr>
        <w:t>Not concluded</w:t>
      </w:r>
      <w:r>
        <w:t>.</w:t>
      </w:r>
    </w:p>
    <w:p w14:paraId="28D256FD" w14:textId="77777777" w:rsidR="00E00DA6" w:rsidRDefault="007615D6" w:rsidP="000A3FBD">
      <w:pPr>
        <w:pStyle w:val="NormTop"/>
      </w:pPr>
      <w:r>
        <w:rPr>
          <w:color w:val="0000FF"/>
        </w:rPr>
        <w:lastRenderedPageBreak/>
        <w:t>S2-2410102</w:t>
      </w:r>
      <w:r w:rsidRPr="00D53282">
        <w:t xml:space="preserve"> </w:t>
      </w:r>
      <w:r>
        <w:t>(P-CR) 23.700-13: Conclusion on Key Issue #3.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#3 for Ambient IoT.</w:t>
      </w:r>
    </w:p>
    <w:p w14:paraId="285FDEE9" w14:textId="77777777" w:rsidR="007615D6" w:rsidRPr="005B25A1" w:rsidRDefault="007615D6" w:rsidP="007615D6">
      <w:pPr>
        <w:keepNext/>
        <w:keepLines/>
        <w:rPr>
          <w:b/>
          <w:bCs/>
        </w:rPr>
      </w:pPr>
      <w:r w:rsidRPr="005B25A1">
        <w:rPr>
          <w:b/>
          <w:bCs/>
        </w:rPr>
        <w:t>Parallel discussion:</w:t>
      </w:r>
    </w:p>
    <w:p w14:paraId="00F75090" w14:textId="77777777" w:rsidR="007615D6" w:rsidRPr="005B25A1" w:rsidRDefault="007615D6" w:rsidP="007615D6">
      <w:pPr>
        <w:keepNext/>
        <w:keepLines/>
      </w:pPr>
      <w:r w:rsidRPr="005B25A1">
        <w:t>-</w:t>
      </w:r>
    </w:p>
    <w:p w14:paraId="2ADA5578" w14:textId="77777777" w:rsidR="007615D6" w:rsidRPr="005B25A1" w:rsidRDefault="007615D6" w:rsidP="007615D6">
      <w:pPr>
        <w:keepNext/>
        <w:keepLines/>
        <w:rPr>
          <w:b/>
          <w:bCs/>
        </w:rPr>
      </w:pPr>
      <w:r w:rsidRPr="005B25A1">
        <w:rPr>
          <w:b/>
          <w:bCs/>
        </w:rPr>
        <w:t>Plenary Discussion:</w:t>
      </w:r>
    </w:p>
    <w:p w14:paraId="150D9611" w14:textId="77777777" w:rsidR="007615D6" w:rsidRPr="005B25A1" w:rsidRDefault="007615D6" w:rsidP="007615D6">
      <w:pPr>
        <w:keepNext/>
        <w:keepLines/>
      </w:pPr>
      <w:r>
        <w:rPr>
          <w:color w:val="FF0000"/>
        </w:rPr>
        <w:t>NO DISCUSSION RECORDED</w:t>
      </w:r>
    </w:p>
    <w:p w14:paraId="4542D55E" w14:textId="77777777" w:rsidR="007615D6" w:rsidRPr="00EB0339" w:rsidRDefault="007615D6" w:rsidP="007615D6">
      <w:r w:rsidRPr="005B25A1">
        <w:rPr>
          <w:b/>
          <w:bCs/>
        </w:rPr>
        <w:t>Status:</w:t>
      </w:r>
      <w:r>
        <w:t xml:space="preserve"> </w:t>
      </w:r>
      <w:r>
        <w:rPr>
          <w:color w:val="0000FF"/>
        </w:rPr>
        <w:t>Not concluded</w:t>
      </w:r>
      <w:r>
        <w:t>.</w:t>
      </w:r>
    </w:p>
    <w:p w14:paraId="30004869" w14:textId="77777777" w:rsidR="00E00DA6" w:rsidRDefault="007615D6" w:rsidP="000A3FBD">
      <w:pPr>
        <w:pStyle w:val="NormTop"/>
      </w:pPr>
      <w:r>
        <w:rPr>
          <w:color w:val="0000FF"/>
        </w:rPr>
        <w:t>S2-2410239</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Conclusions for KI#3 are proposed.</w:t>
      </w:r>
    </w:p>
    <w:p w14:paraId="15E6AA6E" w14:textId="77777777" w:rsidR="007615D6" w:rsidRPr="005B25A1" w:rsidRDefault="007615D6" w:rsidP="007615D6">
      <w:pPr>
        <w:keepNext/>
        <w:keepLines/>
        <w:rPr>
          <w:b/>
          <w:bCs/>
        </w:rPr>
      </w:pPr>
      <w:r w:rsidRPr="005B25A1">
        <w:rPr>
          <w:b/>
          <w:bCs/>
        </w:rPr>
        <w:t>Convenor comment:</w:t>
      </w:r>
    </w:p>
    <w:p w14:paraId="4D24FFF9" w14:textId="77777777" w:rsidR="007615D6" w:rsidRPr="005B25A1" w:rsidRDefault="007615D6" w:rsidP="007615D6">
      <w:pPr>
        <w:keepNext/>
        <w:keepLines/>
      </w:pPr>
      <w:r w:rsidRPr="005B25A1">
        <w:t>Handle, used to merge all key issue3 conclusion proposal.</w:t>
      </w:r>
    </w:p>
    <w:p w14:paraId="1F7CCE46" w14:textId="77777777" w:rsidR="007615D6" w:rsidRPr="005B25A1" w:rsidRDefault="007615D6" w:rsidP="007615D6">
      <w:pPr>
        <w:keepNext/>
        <w:keepLines/>
        <w:rPr>
          <w:b/>
          <w:bCs/>
        </w:rPr>
      </w:pPr>
      <w:r w:rsidRPr="005B25A1">
        <w:rPr>
          <w:b/>
          <w:bCs/>
        </w:rPr>
        <w:t>Parallel discussion:</w:t>
      </w:r>
    </w:p>
    <w:p w14:paraId="12020C9A" w14:textId="77777777" w:rsidR="007615D6" w:rsidRPr="005B25A1" w:rsidRDefault="007615D6" w:rsidP="007615D6">
      <w:pPr>
        <w:keepNext/>
        <w:keepLines/>
      </w:pPr>
      <w:r w:rsidRPr="005B25A1">
        <w:t>-</w:t>
      </w:r>
    </w:p>
    <w:p w14:paraId="73AA3A1F" w14:textId="77777777" w:rsidR="007615D6" w:rsidRPr="005B25A1" w:rsidRDefault="007615D6" w:rsidP="007615D6">
      <w:pPr>
        <w:keepNext/>
        <w:keepLines/>
        <w:rPr>
          <w:b/>
          <w:bCs/>
        </w:rPr>
      </w:pPr>
      <w:r w:rsidRPr="005B25A1">
        <w:rPr>
          <w:b/>
          <w:bCs/>
        </w:rPr>
        <w:t>Plenary Discussion:</w:t>
      </w:r>
    </w:p>
    <w:p w14:paraId="6484B0B8" w14:textId="77777777" w:rsidR="007615D6" w:rsidRPr="005B25A1" w:rsidRDefault="007615D6" w:rsidP="007615D6">
      <w:pPr>
        <w:keepNext/>
        <w:keepLines/>
      </w:pPr>
      <w:r>
        <w:rPr>
          <w:color w:val="FF0000"/>
        </w:rPr>
        <w:t>NO DISCUSSION RECORDED</w:t>
      </w:r>
    </w:p>
    <w:p w14:paraId="517C6D9E" w14:textId="77777777" w:rsidR="007615D6" w:rsidRPr="00EB0339" w:rsidRDefault="007615D6" w:rsidP="007615D6">
      <w:r w:rsidRPr="005B25A1">
        <w:rPr>
          <w:b/>
          <w:bCs/>
        </w:rPr>
        <w:t>Status:</w:t>
      </w:r>
      <w:r>
        <w:t xml:space="preserve"> </w:t>
      </w:r>
      <w:r>
        <w:rPr>
          <w:color w:val="0000FF"/>
        </w:rPr>
        <w:t>Not concluded</w:t>
      </w:r>
      <w:r>
        <w:t>.</w:t>
      </w:r>
    </w:p>
    <w:p w14:paraId="2D861A05" w14:textId="77777777" w:rsidR="00E00DA6" w:rsidRDefault="007615D6" w:rsidP="000A3FBD">
      <w:pPr>
        <w:pStyle w:val="NormTop"/>
      </w:pPr>
      <w:r>
        <w:rPr>
          <w:color w:val="0000FF"/>
        </w:rPr>
        <w:t>S2-2410255</w:t>
      </w:r>
      <w:r w:rsidRPr="00D53282">
        <w:t xml:space="preserve"> </w:t>
      </w:r>
      <w:r>
        <w:t>(P-CR) 23.700-13: Conclusions for KI#3 Ambient IoT Services. (Source: China Mobile, NEC)</w:t>
      </w:r>
      <w:r>
        <w:br/>
      </w:r>
      <w:r w:rsidRPr="00D53282">
        <w:rPr>
          <w:b/>
        </w:rPr>
        <w:t>Document for:</w:t>
      </w:r>
      <w:r w:rsidRPr="00D53282">
        <w:t xml:space="preserve"> </w:t>
      </w:r>
      <w:r>
        <w:t>Approval</w:t>
      </w:r>
      <w:r>
        <w:br/>
      </w:r>
      <w:r w:rsidRPr="00D53282">
        <w:rPr>
          <w:b/>
        </w:rPr>
        <w:t>Abstract:</w:t>
      </w:r>
      <w:r w:rsidRPr="00D53282">
        <w:t xml:space="preserve"> </w:t>
      </w:r>
      <w:r>
        <w:br/>
        <w:t>Conclusions for KI#3 are proposed.</w:t>
      </w:r>
    </w:p>
    <w:p w14:paraId="0CA10092" w14:textId="77777777" w:rsidR="007615D6" w:rsidRPr="005B25A1" w:rsidRDefault="007615D6" w:rsidP="007615D6">
      <w:pPr>
        <w:keepNext/>
        <w:keepLines/>
        <w:rPr>
          <w:b/>
          <w:bCs/>
        </w:rPr>
      </w:pPr>
      <w:r w:rsidRPr="005B25A1">
        <w:rPr>
          <w:b/>
          <w:bCs/>
        </w:rPr>
        <w:t>Parallel discussion:</w:t>
      </w:r>
    </w:p>
    <w:p w14:paraId="179F90D9" w14:textId="77777777" w:rsidR="007615D6" w:rsidRPr="005B25A1" w:rsidRDefault="007615D6" w:rsidP="007615D6">
      <w:pPr>
        <w:keepNext/>
        <w:keepLines/>
      </w:pPr>
      <w:r w:rsidRPr="005B25A1">
        <w:t>-</w:t>
      </w:r>
    </w:p>
    <w:p w14:paraId="5F8483F6" w14:textId="77777777" w:rsidR="007615D6" w:rsidRPr="005B25A1" w:rsidRDefault="007615D6" w:rsidP="007615D6">
      <w:pPr>
        <w:keepNext/>
        <w:keepLines/>
        <w:rPr>
          <w:b/>
          <w:bCs/>
        </w:rPr>
      </w:pPr>
      <w:r w:rsidRPr="005B25A1">
        <w:rPr>
          <w:b/>
          <w:bCs/>
        </w:rPr>
        <w:t>Plenary Discussion:</w:t>
      </w:r>
    </w:p>
    <w:p w14:paraId="79C757DE" w14:textId="77777777" w:rsidR="007615D6" w:rsidRPr="005B25A1" w:rsidRDefault="007615D6" w:rsidP="007615D6">
      <w:pPr>
        <w:keepNext/>
        <w:keepLines/>
      </w:pPr>
      <w:r>
        <w:rPr>
          <w:color w:val="FF0000"/>
        </w:rPr>
        <w:t>NO DISCUSSION RECORDED</w:t>
      </w:r>
    </w:p>
    <w:p w14:paraId="6F82E83D" w14:textId="77777777" w:rsidR="007615D6" w:rsidRPr="00EB0339" w:rsidRDefault="007615D6" w:rsidP="007615D6">
      <w:r w:rsidRPr="005B25A1">
        <w:rPr>
          <w:b/>
          <w:bCs/>
        </w:rPr>
        <w:t>Status:</w:t>
      </w:r>
      <w:r>
        <w:t xml:space="preserve"> </w:t>
      </w:r>
      <w:r>
        <w:rPr>
          <w:color w:val="0000FF"/>
        </w:rPr>
        <w:t>Not concluded</w:t>
      </w:r>
      <w:r>
        <w:t>.</w:t>
      </w:r>
    </w:p>
    <w:p w14:paraId="0C147176" w14:textId="77777777" w:rsidR="00E00DA6" w:rsidRDefault="007615D6" w:rsidP="000A3FBD">
      <w:pPr>
        <w:pStyle w:val="NormTop"/>
      </w:pPr>
      <w:r>
        <w:rPr>
          <w:color w:val="0000FF"/>
        </w:rPr>
        <w:t>S2-2410376</w:t>
      </w:r>
      <w:r w:rsidRPr="00D53282">
        <w:t xml:space="preserve"> </w:t>
      </w:r>
      <w:r>
        <w:t>(P-CR) 23.700-13: Proposed Conclusions on KI#3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KI#3 for Ambient IoTs.</w:t>
      </w:r>
    </w:p>
    <w:p w14:paraId="075174BE" w14:textId="77777777" w:rsidR="007615D6" w:rsidRPr="005B25A1" w:rsidRDefault="007615D6" w:rsidP="007615D6">
      <w:pPr>
        <w:keepNext/>
        <w:keepLines/>
        <w:rPr>
          <w:b/>
          <w:bCs/>
        </w:rPr>
      </w:pPr>
      <w:r w:rsidRPr="005B25A1">
        <w:rPr>
          <w:b/>
          <w:bCs/>
        </w:rPr>
        <w:t>Parallel discussion:</w:t>
      </w:r>
    </w:p>
    <w:p w14:paraId="5AF84B54" w14:textId="77777777" w:rsidR="007615D6" w:rsidRPr="005B25A1" w:rsidRDefault="007615D6" w:rsidP="007615D6">
      <w:pPr>
        <w:keepNext/>
        <w:keepLines/>
      </w:pPr>
      <w:r w:rsidRPr="005B25A1">
        <w:t>-</w:t>
      </w:r>
    </w:p>
    <w:p w14:paraId="026EB919" w14:textId="77777777" w:rsidR="007615D6" w:rsidRPr="005B25A1" w:rsidRDefault="007615D6" w:rsidP="007615D6">
      <w:pPr>
        <w:keepNext/>
        <w:keepLines/>
        <w:rPr>
          <w:b/>
          <w:bCs/>
        </w:rPr>
      </w:pPr>
      <w:r w:rsidRPr="005B25A1">
        <w:rPr>
          <w:b/>
          <w:bCs/>
        </w:rPr>
        <w:t>Plenary Discussion:</w:t>
      </w:r>
    </w:p>
    <w:p w14:paraId="6CBFB6EA" w14:textId="77777777" w:rsidR="007615D6" w:rsidRPr="005B25A1" w:rsidRDefault="007615D6" w:rsidP="007615D6">
      <w:pPr>
        <w:keepNext/>
        <w:keepLines/>
      </w:pPr>
      <w:r>
        <w:rPr>
          <w:color w:val="FF0000"/>
        </w:rPr>
        <w:t>NO DISCUSSION RECORDED</w:t>
      </w:r>
    </w:p>
    <w:p w14:paraId="11D9301D" w14:textId="77777777" w:rsidR="007615D6" w:rsidRPr="00EB0339" w:rsidRDefault="007615D6" w:rsidP="007615D6">
      <w:r w:rsidRPr="005B25A1">
        <w:rPr>
          <w:b/>
          <w:bCs/>
        </w:rPr>
        <w:t>Status:</w:t>
      </w:r>
      <w:r>
        <w:t xml:space="preserve"> </w:t>
      </w:r>
      <w:r>
        <w:rPr>
          <w:color w:val="0000FF"/>
        </w:rPr>
        <w:t>Not concluded</w:t>
      </w:r>
      <w:r>
        <w:t>.</w:t>
      </w:r>
    </w:p>
    <w:p w14:paraId="541791BD" w14:textId="77777777" w:rsidR="00E00DA6" w:rsidRDefault="007615D6" w:rsidP="000A3FBD">
      <w:pPr>
        <w:pStyle w:val="NormTop"/>
      </w:pPr>
      <w:r>
        <w:rPr>
          <w:color w:val="0000FF"/>
        </w:rPr>
        <w:lastRenderedPageBreak/>
        <w:t>S2-2410415</w:t>
      </w:r>
      <w:r w:rsidRPr="00D53282">
        <w:t xml:space="preserve"> </w:t>
      </w:r>
      <w:r>
        <w:t>(P-CR) 23.700-13: KI#3 Conclusion: For information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Conclusions to use AIoT NAS and NEF services to support information transfer according to the evaluations and summary of relative solutions.</w:t>
      </w:r>
    </w:p>
    <w:p w14:paraId="273EEB42" w14:textId="77777777" w:rsidR="007615D6" w:rsidRPr="005B25A1" w:rsidRDefault="007615D6" w:rsidP="007615D6">
      <w:pPr>
        <w:keepNext/>
        <w:keepLines/>
        <w:rPr>
          <w:b/>
          <w:bCs/>
        </w:rPr>
      </w:pPr>
      <w:r w:rsidRPr="005B25A1">
        <w:rPr>
          <w:b/>
          <w:bCs/>
        </w:rPr>
        <w:t>Parallel discussion:</w:t>
      </w:r>
    </w:p>
    <w:p w14:paraId="33D41686" w14:textId="77777777" w:rsidR="007615D6" w:rsidRPr="005B25A1" w:rsidRDefault="007615D6" w:rsidP="007615D6">
      <w:pPr>
        <w:keepNext/>
        <w:keepLines/>
      </w:pPr>
      <w:r w:rsidRPr="005B25A1">
        <w:t>-</w:t>
      </w:r>
    </w:p>
    <w:p w14:paraId="6A70DA75" w14:textId="77777777" w:rsidR="007615D6" w:rsidRPr="005B25A1" w:rsidRDefault="007615D6" w:rsidP="007615D6">
      <w:pPr>
        <w:keepNext/>
        <w:keepLines/>
        <w:rPr>
          <w:b/>
          <w:bCs/>
        </w:rPr>
      </w:pPr>
      <w:r w:rsidRPr="005B25A1">
        <w:rPr>
          <w:b/>
          <w:bCs/>
        </w:rPr>
        <w:t>Plenary Discussion:</w:t>
      </w:r>
    </w:p>
    <w:p w14:paraId="0679BB29" w14:textId="77777777" w:rsidR="007615D6" w:rsidRPr="005B25A1" w:rsidRDefault="007615D6" w:rsidP="007615D6">
      <w:pPr>
        <w:keepNext/>
        <w:keepLines/>
      </w:pPr>
      <w:r>
        <w:rPr>
          <w:color w:val="FF0000"/>
        </w:rPr>
        <w:t>NO DISCUSSION RECORDED</w:t>
      </w:r>
    </w:p>
    <w:p w14:paraId="070DC2A7" w14:textId="77777777" w:rsidR="007615D6" w:rsidRPr="00EB0339" w:rsidRDefault="007615D6" w:rsidP="007615D6">
      <w:r w:rsidRPr="005B25A1">
        <w:rPr>
          <w:b/>
          <w:bCs/>
        </w:rPr>
        <w:t>Status:</w:t>
      </w:r>
      <w:r>
        <w:t xml:space="preserve"> </w:t>
      </w:r>
      <w:r>
        <w:rPr>
          <w:color w:val="0000FF"/>
        </w:rPr>
        <w:t>Not concluded</w:t>
      </w:r>
      <w:r>
        <w:t>.</w:t>
      </w:r>
    </w:p>
    <w:p w14:paraId="35F14155" w14:textId="77777777" w:rsidR="00E00DA6" w:rsidRDefault="007615D6" w:rsidP="000A3FBD">
      <w:pPr>
        <w:pStyle w:val="NormTop"/>
      </w:pPr>
      <w:r>
        <w:rPr>
          <w:color w:val="0000FF"/>
        </w:rPr>
        <w:t>S2-2410497</w:t>
      </w:r>
      <w:r w:rsidRPr="00D53282">
        <w:t xml:space="preserve"> </w:t>
      </w:r>
      <w:r>
        <w:t>(P-CR) 23.700-13: Conclusion proposal for KI#3 .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on high-level AIoT service procedures.</w:t>
      </w:r>
    </w:p>
    <w:p w14:paraId="03642A5B" w14:textId="77777777" w:rsidR="007615D6" w:rsidRPr="005B25A1" w:rsidRDefault="007615D6" w:rsidP="007615D6">
      <w:pPr>
        <w:keepNext/>
        <w:keepLines/>
        <w:rPr>
          <w:b/>
          <w:bCs/>
        </w:rPr>
      </w:pPr>
      <w:r w:rsidRPr="005B25A1">
        <w:rPr>
          <w:b/>
          <w:bCs/>
        </w:rPr>
        <w:t>Parallel discussion:</w:t>
      </w:r>
    </w:p>
    <w:p w14:paraId="34B99BAF" w14:textId="77777777" w:rsidR="007615D6" w:rsidRPr="005B25A1" w:rsidRDefault="007615D6" w:rsidP="007615D6">
      <w:pPr>
        <w:keepNext/>
        <w:keepLines/>
      </w:pPr>
      <w:r w:rsidRPr="005B25A1">
        <w:t>-</w:t>
      </w:r>
    </w:p>
    <w:p w14:paraId="4F964C02" w14:textId="77777777" w:rsidR="007615D6" w:rsidRPr="005B25A1" w:rsidRDefault="007615D6" w:rsidP="007615D6">
      <w:pPr>
        <w:keepNext/>
        <w:keepLines/>
        <w:rPr>
          <w:b/>
          <w:bCs/>
        </w:rPr>
      </w:pPr>
      <w:r w:rsidRPr="005B25A1">
        <w:rPr>
          <w:b/>
          <w:bCs/>
        </w:rPr>
        <w:t>Plenary Discussion:</w:t>
      </w:r>
    </w:p>
    <w:p w14:paraId="53EED4D9" w14:textId="77777777" w:rsidR="007615D6" w:rsidRPr="005B25A1" w:rsidRDefault="007615D6" w:rsidP="007615D6">
      <w:pPr>
        <w:keepNext/>
        <w:keepLines/>
      </w:pPr>
      <w:r>
        <w:rPr>
          <w:color w:val="FF0000"/>
        </w:rPr>
        <w:t>NO DISCUSSION RECORDED</w:t>
      </w:r>
    </w:p>
    <w:p w14:paraId="0C6866CC" w14:textId="77777777" w:rsidR="007615D6" w:rsidRPr="00EB0339" w:rsidRDefault="007615D6" w:rsidP="007615D6">
      <w:r w:rsidRPr="005B25A1">
        <w:rPr>
          <w:b/>
          <w:bCs/>
        </w:rPr>
        <w:t>Status:</w:t>
      </w:r>
      <w:r>
        <w:t xml:space="preserve"> </w:t>
      </w:r>
      <w:r>
        <w:rPr>
          <w:color w:val="0000FF"/>
        </w:rPr>
        <w:t>Not concluded</w:t>
      </w:r>
      <w:r>
        <w:t>.</w:t>
      </w:r>
    </w:p>
    <w:p w14:paraId="1C3C4B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Evaluations</w:t>
      </w:r>
    </w:p>
    <w:p w14:paraId="5017C1E8" w14:textId="77777777" w:rsidR="00E00DA6" w:rsidRDefault="007615D6" w:rsidP="000A3FBD">
      <w:pPr>
        <w:pStyle w:val="NormTop"/>
      </w:pPr>
      <w:r>
        <w:rPr>
          <w:color w:val="0000FF"/>
        </w:rPr>
        <w:t>S2-2410558</w:t>
      </w:r>
      <w:r w:rsidRPr="00D53282">
        <w:t xml:space="preserve"> </w:t>
      </w:r>
      <w:r>
        <w:t>(P-CR) 23.700-13: Grouping of TR solutions.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is to group the TR solutions into key issues and sub-key issues.</w:t>
      </w:r>
    </w:p>
    <w:p w14:paraId="3A76C41D" w14:textId="77777777" w:rsidR="007615D6" w:rsidRPr="005B25A1" w:rsidRDefault="007615D6" w:rsidP="007615D6">
      <w:pPr>
        <w:keepNext/>
        <w:keepLines/>
        <w:rPr>
          <w:b/>
          <w:bCs/>
        </w:rPr>
      </w:pPr>
      <w:r w:rsidRPr="005B25A1">
        <w:rPr>
          <w:b/>
          <w:bCs/>
        </w:rPr>
        <w:t>Convenor comment:</w:t>
      </w:r>
    </w:p>
    <w:p w14:paraId="794E5669" w14:textId="77777777" w:rsidR="007615D6" w:rsidRPr="005B25A1" w:rsidRDefault="007615D6" w:rsidP="007615D6">
      <w:pPr>
        <w:keepNext/>
        <w:keepLines/>
      </w:pPr>
      <w:r w:rsidRPr="005B25A1">
        <w:t>Postpone?</w:t>
      </w:r>
    </w:p>
    <w:p w14:paraId="4D55FE18" w14:textId="77777777" w:rsidR="007615D6" w:rsidRPr="005B25A1" w:rsidRDefault="007615D6" w:rsidP="007615D6">
      <w:pPr>
        <w:keepNext/>
        <w:keepLines/>
        <w:rPr>
          <w:b/>
          <w:bCs/>
        </w:rPr>
      </w:pPr>
      <w:r w:rsidRPr="005B25A1">
        <w:rPr>
          <w:b/>
          <w:bCs/>
        </w:rPr>
        <w:t>Parallel discussion:</w:t>
      </w:r>
    </w:p>
    <w:p w14:paraId="7701B39C" w14:textId="77777777" w:rsidR="007615D6" w:rsidRPr="005B25A1" w:rsidRDefault="007615D6" w:rsidP="007615D6">
      <w:pPr>
        <w:keepNext/>
        <w:keepLines/>
      </w:pPr>
      <w:r w:rsidRPr="005B25A1">
        <w:t>-</w:t>
      </w:r>
    </w:p>
    <w:p w14:paraId="17546029" w14:textId="77777777" w:rsidR="007615D6" w:rsidRPr="005B25A1" w:rsidRDefault="007615D6" w:rsidP="007615D6">
      <w:pPr>
        <w:keepNext/>
        <w:keepLines/>
        <w:rPr>
          <w:b/>
          <w:bCs/>
        </w:rPr>
      </w:pPr>
      <w:r w:rsidRPr="005B25A1">
        <w:rPr>
          <w:b/>
          <w:bCs/>
        </w:rPr>
        <w:t>Plenary Discussion:</w:t>
      </w:r>
    </w:p>
    <w:p w14:paraId="1AF9BB5F" w14:textId="77777777" w:rsidR="007615D6" w:rsidRPr="005B25A1" w:rsidRDefault="007615D6" w:rsidP="007615D6">
      <w:pPr>
        <w:keepNext/>
        <w:keepLines/>
      </w:pPr>
      <w:r>
        <w:rPr>
          <w:color w:val="FF0000"/>
        </w:rPr>
        <w:t>NO DISCUSSION RECORDED</w:t>
      </w:r>
    </w:p>
    <w:p w14:paraId="7995E102" w14:textId="77777777" w:rsidR="007615D6" w:rsidRPr="00EB0339" w:rsidRDefault="007615D6" w:rsidP="007615D6">
      <w:r w:rsidRPr="005B25A1">
        <w:rPr>
          <w:b/>
          <w:bCs/>
        </w:rPr>
        <w:t>Status:</w:t>
      </w:r>
      <w:r>
        <w:t xml:space="preserve"> </w:t>
      </w:r>
      <w:r>
        <w:rPr>
          <w:color w:val="0000FF"/>
        </w:rPr>
        <w:t>Not concluded</w:t>
      </w:r>
      <w:r>
        <w:t>.</w:t>
      </w:r>
    </w:p>
    <w:p w14:paraId="05E5FE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TSG SA: LS on Further Clarification for Ambient IoT Security</w:t>
      </w:r>
    </w:p>
    <w:p w14:paraId="635195A4" w14:textId="77777777" w:rsidR="00E00DA6" w:rsidRDefault="007615D6" w:rsidP="000A3FBD">
      <w:pPr>
        <w:pStyle w:val="NormTop"/>
      </w:pPr>
      <w:r>
        <w:rPr>
          <w:color w:val="0000FF"/>
        </w:rPr>
        <w:t>S2-2409581</w:t>
      </w:r>
      <w:r w:rsidRPr="00D53282">
        <w:t xml:space="preserve"> </w:t>
      </w:r>
      <w:r>
        <w:t>(LS IN) LS from TSG SA: LS on Further Clarification for Ambient IoT Security (Source: TSG SA (SP-241419))</w:t>
      </w:r>
      <w:r>
        <w:br/>
      </w:r>
      <w:r w:rsidRPr="00D53282">
        <w:rPr>
          <w:b/>
        </w:rPr>
        <w:t>Document for:</w:t>
      </w:r>
      <w:r w:rsidRPr="00D53282">
        <w:t xml:space="preserve"> </w:t>
      </w:r>
      <w:r>
        <w:t>Information</w:t>
      </w:r>
      <w:r>
        <w:br/>
      </w:r>
      <w:r w:rsidRPr="00D53282">
        <w:rPr>
          <w:b/>
        </w:rPr>
        <w:t>Abstract:</w:t>
      </w:r>
      <w:r w:rsidRPr="00D53282">
        <w:t xml:space="preserve"> </w:t>
      </w:r>
      <w:r>
        <w:br/>
        <w:t>In SA#105, SA WG1 WG Status Report, reported that for SA WG1 requires further guidance and clarification in order to reply to SA LS SP-241016. In order to assist SA WG1 to reply to SA LS promptly, the following clarification and additional background information is provided: {. . .}.</w:t>
      </w:r>
    </w:p>
    <w:p w14:paraId="4BE693E3" w14:textId="77777777" w:rsidR="007615D6" w:rsidRPr="005B25A1" w:rsidRDefault="007615D6" w:rsidP="007615D6">
      <w:pPr>
        <w:keepNext/>
        <w:keepLines/>
        <w:rPr>
          <w:b/>
          <w:bCs/>
        </w:rPr>
      </w:pPr>
      <w:r w:rsidRPr="005B25A1">
        <w:rPr>
          <w:b/>
          <w:bCs/>
        </w:rPr>
        <w:t>Convenor comment:</w:t>
      </w:r>
    </w:p>
    <w:p w14:paraId="67C4471A" w14:textId="77777777" w:rsidR="007615D6" w:rsidRPr="005B25A1" w:rsidRDefault="007615D6" w:rsidP="007615D6">
      <w:pPr>
        <w:keepNext/>
        <w:keepLines/>
      </w:pPr>
      <w:r w:rsidRPr="005B25A1">
        <w:t>Note?</w:t>
      </w:r>
    </w:p>
    <w:p w14:paraId="6FE88FE7" w14:textId="77777777" w:rsidR="007615D6" w:rsidRPr="005B25A1" w:rsidRDefault="007615D6" w:rsidP="007615D6">
      <w:pPr>
        <w:keepNext/>
        <w:keepLines/>
        <w:rPr>
          <w:b/>
          <w:bCs/>
        </w:rPr>
      </w:pPr>
      <w:r w:rsidRPr="005B25A1">
        <w:rPr>
          <w:b/>
          <w:bCs/>
        </w:rPr>
        <w:t>Parallel discussion:</w:t>
      </w:r>
    </w:p>
    <w:p w14:paraId="47E57A7E" w14:textId="77777777" w:rsidR="007615D6" w:rsidRPr="005B25A1" w:rsidRDefault="007615D6" w:rsidP="007615D6">
      <w:pPr>
        <w:keepNext/>
        <w:keepLines/>
      </w:pPr>
      <w:r w:rsidRPr="005B25A1">
        <w:t>-</w:t>
      </w:r>
    </w:p>
    <w:p w14:paraId="49990B11" w14:textId="77777777" w:rsidR="007615D6" w:rsidRPr="005B25A1" w:rsidRDefault="007615D6" w:rsidP="007615D6">
      <w:pPr>
        <w:keepNext/>
        <w:keepLines/>
        <w:rPr>
          <w:b/>
          <w:bCs/>
        </w:rPr>
      </w:pPr>
      <w:r w:rsidRPr="005B25A1">
        <w:rPr>
          <w:b/>
          <w:bCs/>
        </w:rPr>
        <w:t>Plenary Discussion:</w:t>
      </w:r>
    </w:p>
    <w:p w14:paraId="0F4A561B" w14:textId="77777777" w:rsidR="007615D6" w:rsidRPr="005B25A1" w:rsidRDefault="007615D6" w:rsidP="007615D6">
      <w:pPr>
        <w:keepNext/>
        <w:keepLines/>
      </w:pPr>
      <w:r>
        <w:rPr>
          <w:color w:val="FF0000"/>
        </w:rPr>
        <w:t>NO DISCUSSION RECORDED</w:t>
      </w:r>
    </w:p>
    <w:p w14:paraId="31D615DD" w14:textId="77777777" w:rsidR="007615D6" w:rsidRPr="00EB0339" w:rsidRDefault="007615D6" w:rsidP="007615D6">
      <w:r w:rsidRPr="005B25A1">
        <w:rPr>
          <w:b/>
          <w:bCs/>
        </w:rPr>
        <w:t>Status:</w:t>
      </w:r>
      <w:r>
        <w:t xml:space="preserve"> </w:t>
      </w:r>
      <w:r>
        <w:rPr>
          <w:color w:val="0000FF"/>
        </w:rPr>
        <w:t>Not concluded</w:t>
      </w:r>
      <w:r>
        <w:t>.</w:t>
      </w:r>
    </w:p>
    <w:p w14:paraId="7D1180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RAN WG2: LS on RAN WG2 agreements and assumptions for Ambient IoT</w:t>
      </w:r>
    </w:p>
    <w:p w14:paraId="2385FC54" w14:textId="77777777" w:rsidR="00E00DA6" w:rsidRDefault="007615D6" w:rsidP="000A3FBD">
      <w:pPr>
        <w:pStyle w:val="NormTop"/>
      </w:pPr>
      <w:r>
        <w:rPr>
          <w:color w:val="0000FF"/>
        </w:rPr>
        <w:t>S2-2409573</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662DF89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S2-2407447 </w:t>
      </w:r>
      <w:r>
        <w:t>from SA2#164. Responses drafted in</w:t>
      </w:r>
      <w:r>
        <w:rPr>
          <w:color w:val="0000FF"/>
        </w:rPr>
        <w:t xml:space="preserve"> S2-2409703</w:t>
      </w:r>
      <w:r>
        <w:t>,</w:t>
      </w:r>
      <w:r>
        <w:rPr>
          <w:color w:val="0000FF"/>
        </w:rPr>
        <w:t xml:space="preserve"> S2-2409719</w:t>
      </w:r>
      <w:r>
        <w:t>.</w:t>
      </w:r>
    </w:p>
    <w:p w14:paraId="0CA74733" w14:textId="77777777" w:rsidR="007615D6" w:rsidRPr="005B25A1" w:rsidRDefault="007615D6" w:rsidP="007615D6">
      <w:pPr>
        <w:keepNext/>
        <w:keepLines/>
        <w:rPr>
          <w:b/>
          <w:bCs/>
        </w:rPr>
      </w:pPr>
      <w:r w:rsidRPr="005B25A1">
        <w:rPr>
          <w:b/>
          <w:bCs/>
        </w:rPr>
        <w:t>Parallel discussion:</w:t>
      </w:r>
    </w:p>
    <w:p w14:paraId="086330CB" w14:textId="77777777" w:rsidR="007615D6" w:rsidRPr="005B25A1" w:rsidRDefault="007615D6" w:rsidP="007615D6">
      <w:pPr>
        <w:keepNext/>
        <w:keepLines/>
      </w:pPr>
      <w:r w:rsidRPr="005B25A1">
        <w:t>-</w:t>
      </w:r>
    </w:p>
    <w:p w14:paraId="6053973D" w14:textId="77777777" w:rsidR="007615D6" w:rsidRPr="005B25A1" w:rsidRDefault="007615D6" w:rsidP="007615D6">
      <w:pPr>
        <w:keepNext/>
        <w:keepLines/>
        <w:rPr>
          <w:b/>
          <w:bCs/>
        </w:rPr>
      </w:pPr>
      <w:r w:rsidRPr="005B25A1">
        <w:rPr>
          <w:b/>
          <w:bCs/>
        </w:rPr>
        <w:t>Plenary Discussion:</w:t>
      </w:r>
    </w:p>
    <w:p w14:paraId="01DDE18C" w14:textId="77777777" w:rsidR="007615D6" w:rsidRPr="005B25A1" w:rsidRDefault="007615D6" w:rsidP="007615D6">
      <w:pPr>
        <w:keepNext/>
        <w:keepLines/>
      </w:pPr>
      <w:r>
        <w:rPr>
          <w:color w:val="FF0000"/>
        </w:rPr>
        <w:t>NO DISCUSSION RECORDED</w:t>
      </w:r>
    </w:p>
    <w:p w14:paraId="382257EE" w14:textId="77777777" w:rsidR="007615D6" w:rsidRPr="00EB0339" w:rsidRDefault="007615D6" w:rsidP="007615D6">
      <w:r w:rsidRPr="005B25A1">
        <w:rPr>
          <w:b/>
          <w:bCs/>
        </w:rPr>
        <w:t>Status:</w:t>
      </w:r>
      <w:r>
        <w:t xml:space="preserve"> </w:t>
      </w:r>
      <w:r>
        <w:rPr>
          <w:color w:val="0000FF"/>
        </w:rPr>
        <w:t>Not concluded</w:t>
      </w:r>
      <w:r>
        <w:t>.</w:t>
      </w:r>
    </w:p>
    <w:p w14:paraId="1894156A" w14:textId="77777777" w:rsidR="00E00DA6" w:rsidRDefault="007615D6" w:rsidP="000A3FBD">
      <w:pPr>
        <w:pStyle w:val="NormTop"/>
      </w:pPr>
      <w:r>
        <w:rPr>
          <w:color w:val="0000FF"/>
        </w:rPr>
        <w:t>S2-2409703</w:t>
      </w:r>
      <w:r w:rsidRPr="00D53282">
        <w:t xml:space="preserve"> </w:t>
      </w:r>
      <w:r>
        <w:t>(LS OUT) [DRAFT] LS reply on RAN WG2 agreements and assumptions for Ambient IoT (Source: vivo)</w:t>
      </w:r>
      <w:r>
        <w:br/>
      </w:r>
      <w:r w:rsidRPr="00D53282">
        <w:rPr>
          <w:b/>
        </w:rPr>
        <w:t>Document for:</w:t>
      </w:r>
      <w:r w:rsidRPr="00D53282">
        <w:t xml:space="preserve"> </w:t>
      </w:r>
      <w:r>
        <w:t>Approval</w:t>
      </w:r>
      <w:r>
        <w:br/>
      </w:r>
      <w:r w:rsidRPr="00D53282">
        <w:rPr>
          <w:b/>
        </w:rPr>
        <w:t>Abstract:</w:t>
      </w:r>
      <w:r w:rsidRPr="00D53282">
        <w:t xml:space="preserve"> </w:t>
      </w:r>
      <w:r>
        <w:br/>
        <w:t>Reply to RAN and provide questions to RAN.</w:t>
      </w:r>
    </w:p>
    <w:p w14:paraId="040646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S2-2407680</w:t>
      </w:r>
      <w:r>
        <w:t>. Response to</w:t>
      </w:r>
      <w:r>
        <w:rPr>
          <w:color w:val="0000FF"/>
        </w:rPr>
        <w:t xml:space="preserve"> S2-2409573</w:t>
      </w:r>
      <w:r>
        <w:t>.</w:t>
      </w:r>
    </w:p>
    <w:p w14:paraId="7FD3D80F" w14:textId="77777777" w:rsidR="007615D6" w:rsidRPr="005B25A1" w:rsidRDefault="007615D6" w:rsidP="007615D6">
      <w:pPr>
        <w:keepNext/>
        <w:keepLines/>
        <w:rPr>
          <w:b/>
          <w:bCs/>
        </w:rPr>
      </w:pPr>
      <w:r w:rsidRPr="005B25A1">
        <w:rPr>
          <w:b/>
          <w:bCs/>
        </w:rPr>
        <w:t>Convenor comment:</w:t>
      </w:r>
    </w:p>
    <w:p w14:paraId="7D14A1C5" w14:textId="77777777" w:rsidR="007615D6" w:rsidRPr="005B25A1" w:rsidRDefault="007615D6" w:rsidP="007615D6">
      <w:pPr>
        <w:keepNext/>
        <w:keepLines/>
      </w:pPr>
      <w:r w:rsidRPr="005B25A1">
        <w:t>Postpone?</w:t>
      </w:r>
    </w:p>
    <w:p w14:paraId="1B8EF92E" w14:textId="77777777" w:rsidR="007615D6" w:rsidRPr="005B25A1" w:rsidRDefault="007615D6" w:rsidP="007615D6">
      <w:pPr>
        <w:keepNext/>
        <w:keepLines/>
        <w:rPr>
          <w:b/>
          <w:bCs/>
        </w:rPr>
      </w:pPr>
      <w:r w:rsidRPr="005B25A1">
        <w:rPr>
          <w:b/>
          <w:bCs/>
        </w:rPr>
        <w:t>Parallel discussion:</w:t>
      </w:r>
    </w:p>
    <w:p w14:paraId="56FA21DE" w14:textId="77777777" w:rsidR="007615D6" w:rsidRPr="005B25A1" w:rsidRDefault="007615D6" w:rsidP="007615D6">
      <w:pPr>
        <w:keepNext/>
        <w:keepLines/>
      </w:pPr>
      <w:r w:rsidRPr="005B25A1">
        <w:t>-</w:t>
      </w:r>
    </w:p>
    <w:p w14:paraId="54F2186A" w14:textId="77777777" w:rsidR="007615D6" w:rsidRPr="005B25A1" w:rsidRDefault="007615D6" w:rsidP="007615D6">
      <w:pPr>
        <w:keepNext/>
        <w:keepLines/>
        <w:rPr>
          <w:b/>
          <w:bCs/>
        </w:rPr>
      </w:pPr>
      <w:r w:rsidRPr="005B25A1">
        <w:rPr>
          <w:b/>
          <w:bCs/>
        </w:rPr>
        <w:t>Plenary Discussion:</w:t>
      </w:r>
    </w:p>
    <w:p w14:paraId="669F8162" w14:textId="77777777" w:rsidR="007615D6" w:rsidRPr="005B25A1" w:rsidRDefault="007615D6" w:rsidP="007615D6">
      <w:pPr>
        <w:keepNext/>
        <w:keepLines/>
      </w:pPr>
      <w:r>
        <w:rPr>
          <w:color w:val="FF0000"/>
        </w:rPr>
        <w:t>NO DISCUSSION RECORDED</w:t>
      </w:r>
    </w:p>
    <w:p w14:paraId="10337581" w14:textId="77777777" w:rsidR="007615D6" w:rsidRPr="00EB0339" w:rsidRDefault="007615D6" w:rsidP="007615D6">
      <w:r w:rsidRPr="005B25A1">
        <w:rPr>
          <w:b/>
          <w:bCs/>
        </w:rPr>
        <w:t>Status:</w:t>
      </w:r>
      <w:r>
        <w:t xml:space="preserve"> </w:t>
      </w:r>
      <w:r>
        <w:rPr>
          <w:color w:val="0000FF"/>
        </w:rPr>
        <w:t>Not concluded</w:t>
      </w:r>
      <w:r>
        <w:t>.</w:t>
      </w:r>
    </w:p>
    <w:p w14:paraId="212F94BB" w14:textId="77777777" w:rsidR="00E00DA6" w:rsidRDefault="007615D6" w:rsidP="000A3FBD">
      <w:pPr>
        <w:pStyle w:val="NormTop"/>
      </w:pPr>
      <w:r>
        <w:rPr>
          <w:color w:val="0000FF"/>
        </w:rPr>
        <w:lastRenderedPageBreak/>
        <w:t>S2-2409719</w:t>
      </w:r>
      <w:r w:rsidRPr="00D53282">
        <w:t xml:space="preserve"> </w:t>
      </w:r>
      <w:r>
        <w:t>(LS OUT) [DRAFT] Reply LS on RAN WG2 agreements and assumptions for Ambient IoT (S2-2409573/R2-2406150) (Source: CATT)</w:t>
      </w:r>
      <w:r>
        <w:br/>
      </w:r>
      <w:r w:rsidRPr="00D53282">
        <w:rPr>
          <w:b/>
        </w:rPr>
        <w:t>Document for:</w:t>
      </w:r>
      <w:r w:rsidRPr="00D53282">
        <w:t xml:space="preserve"> </w:t>
      </w:r>
      <w:r>
        <w:t>Approval</w:t>
      </w:r>
      <w:r>
        <w:br/>
      </w:r>
      <w:r w:rsidRPr="00D53282">
        <w:rPr>
          <w:b/>
        </w:rPr>
        <w:t>Abstract:</w:t>
      </w:r>
      <w:r w:rsidRPr="00D53282">
        <w:t xml:space="preserve"> </w:t>
      </w:r>
      <w:r>
        <w:br/>
        <w:t>[Draft] Reply LS on RAN WG2 agreements and assumptions for Ambient IoT (S2-2409573/R2-2406150).</w:t>
      </w:r>
    </w:p>
    <w:p w14:paraId="39698C9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S2-2409573</w:t>
      </w:r>
      <w:r>
        <w:t>.</w:t>
      </w:r>
    </w:p>
    <w:p w14:paraId="21447C91" w14:textId="77777777" w:rsidR="007615D6" w:rsidRPr="005B25A1" w:rsidRDefault="007615D6" w:rsidP="007615D6">
      <w:pPr>
        <w:keepNext/>
        <w:keepLines/>
        <w:rPr>
          <w:b/>
          <w:bCs/>
        </w:rPr>
      </w:pPr>
      <w:r w:rsidRPr="005B25A1">
        <w:rPr>
          <w:b/>
          <w:bCs/>
        </w:rPr>
        <w:t>Convenor comment:</w:t>
      </w:r>
    </w:p>
    <w:p w14:paraId="5B6B811E" w14:textId="77777777" w:rsidR="007615D6" w:rsidRPr="005B25A1" w:rsidRDefault="007615D6" w:rsidP="007615D6">
      <w:pPr>
        <w:keepNext/>
        <w:keepLines/>
      </w:pPr>
      <w:r w:rsidRPr="005B25A1">
        <w:t>Postpone?</w:t>
      </w:r>
    </w:p>
    <w:p w14:paraId="46454FD0" w14:textId="77777777" w:rsidR="007615D6" w:rsidRPr="005B25A1" w:rsidRDefault="007615D6" w:rsidP="007615D6">
      <w:pPr>
        <w:keepNext/>
        <w:keepLines/>
        <w:rPr>
          <w:b/>
          <w:bCs/>
        </w:rPr>
      </w:pPr>
      <w:r w:rsidRPr="005B25A1">
        <w:rPr>
          <w:b/>
          <w:bCs/>
        </w:rPr>
        <w:t>Parallel discussion:</w:t>
      </w:r>
    </w:p>
    <w:p w14:paraId="6C13B853" w14:textId="77777777" w:rsidR="007615D6" w:rsidRPr="005B25A1" w:rsidRDefault="007615D6" w:rsidP="007615D6">
      <w:pPr>
        <w:keepNext/>
        <w:keepLines/>
      </w:pPr>
      <w:r w:rsidRPr="005B25A1">
        <w:t>-</w:t>
      </w:r>
    </w:p>
    <w:p w14:paraId="4B933938" w14:textId="77777777" w:rsidR="007615D6" w:rsidRPr="005B25A1" w:rsidRDefault="007615D6" w:rsidP="007615D6">
      <w:pPr>
        <w:keepNext/>
        <w:keepLines/>
        <w:rPr>
          <w:b/>
          <w:bCs/>
        </w:rPr>
      </w:pPr>
      <w:r w:rsidRPr="005B25A1">
        <w:rPr>
          <w:b/>
          <w:bCs/>
        </w:rPr>
        <w:t>Plenary Discussion:</w:t>
      </w:r>
    </w:p>
    <w:p w14:paraId="6A06F6ED" w14:textId="77777777" w:rsidR="007615D6" w:rsidRPr="005B25A1" w:rsidRDefault="007615D6" w:rsidP="007615D6">
      <w:pPr>
        <w:keepNext/>
        <w:keepLines/>
      </w:pPr>
      <w:r>
        <w:rPr>
          <w:color w:val="FF0000"/>
        </w:rPr>
        <w:t>NO DISCUSSION RECORDED</w:t>
      </w:r>
    </w:p>
    <w:p w14:paraId="283BDD48" w14:textId="77777777" w:rsidR="007615D6" w:rsidRPr="00EB0339" w:rsidRDefault="007615D6" w:rsidP="007615D6">
      <w:r w:rsidRPr="005B25A1">
        <w:rPr>
          <w:b/>
          <w:bCs/>
        </w:rPr>
        <w:t>Status:</w:t>
      </w:r>
      <w:r>
        <w:t xml:space="preserve"> </w:t>
      </w:r>
      <w:r>
        <w:rPr>
          <w:color w:val="0000FF"/>
        </w:rPr>
        <w:t>Not concluded</w:t>
      </w:r>
      <w:r>
        <w:t>.</w:t>
      </w:r>
    </w:p>
    <w:p w14:paraId="1BA4DE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RAN WG2: LS on data block sizes for Ambient IoT</w:t>
      </w:r>
    </w:p>
    <w:p w14:paraId="1EF15DA9" w14:textId="77777777" w:rsidR="00E00DA6" w:rsidRDefault="007615D6" w:rsidP="000A3FBD">
      <w:pPr>
        <w:pStyle w:val="NormTop"/>
      </w:pPr>
      <w:r>
        <w:rPr>
          <w:color w:val="0000FF"/>
        </w:rPr>
        <w:t>S2-2409595</w:t>
      </w:r>
      <w:r w:rsidRPr="00D53282">
        <w:t xml:space="preserve"> </w:t>
      </w:r>
      <w:r>
        <w:t>(LS IN) LS from RAN WG2: LS on data block sizes for Ambient IoT (Source: RAN WG2 (R2-2407831))</w:t>
      </w:r>
      <w:r>
        <w:br/>
      </w:r>
      <w:r w:rsidRPr="00D53282">
        <w:rPr>
          <w:b/>
        </w:rPr>
        <w:t>Document for:</w:t>
      </w:r>
      <w:r w:rsidRPr="00D53282">
        <w:t xml:space="preserve"> </w:t>
      </w:r>
      <w:r>
        <w:t>Action</w:t>
      </w:r>
      <w:r>
        <w:br/>
      </w:r>
      <w:r w:rsidRPr="00D53282">
        <w:rPr>
          <w:b/>
        </w:rPr>
        <w:t>Abstract:</w:t>
      </w:r>
      <w:r w:rsidRPr="00D53282">
        <w:t xml:space="preserve"> </w:t>
      </w:r>
      <w:r>
        <w:br/>
        <w:t>RAN WG2 have discussed the role of the MAC in handling upper-layer data blocks (MAC SDUs) and processing them into transport blocks (MAC PDUs) and the need of segmentation in RAN WG2. RAN WG2 expect to follow RAN WG1 conclusion and define MAC PDU sizes to align with the capacity of the physical layer/TB sizes. To take an informed decision about the need for the segmentation, RAN WG2 would like to know the TB sizes (in both D2R and R2D directions) RAN WG1 intend to specify/use. TR 38.848 and TS 22.369 indicate that a maximum message size of 'approximately' 1000 bits is expected. RAN WG2 would like to understand what maximum size of application data could be expected in reality and if upper layers need to support segmentation to adapt their data to the maximum and typical TB sizes (both D2R and R2D directions). Action: RAN WG2 respectfully ask SA WG2 to indicate the maximum data block size delivered from upper layers to the AIoT AS layers for inventory and command cases, in both D2R and R2D directions.</w:t>
      </w:r>
    </w:p>
    <w:p w14:paraId="2CA2D18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S2-2410229</w:t>
      </w:r>
      <w:r>
        <w:t>,</w:t>
      </w:r>
      <w:r>
        <w:rPr>
          <w:color w:val="0000FF"/>
        </w:rPr>
        <w:t xml:space="preserve"> S2-2410413</w:t>
      </w:r>
      <w:r>
        <w:t>,</w:t>
      </w:r>
      <w:r>
        <w:rPr>
          <w:color w:val="0000FF"/>
        </w:rPr>
        <w:t xml:space="preserve"> S2-2410491</w:t>
      </w:r>
      <w:r>
        <w:t>.</w:t>
      </w:r>
    </w:p>
    <w:p w14:paraId="7D4CACD6" w14:textId="77777777" w:rsidR="007615D6" w:rsidRPr="005B25A1" w:rsidRDefault="007615D6" w:rsidP="007615D6">
      <w:pPr>
        <w:keepNext/>
        <w:keepLines/>
        <w:rPr>
          <w:b/>
          <w:bCs/>
        </w:rPr>
      </w:pPr>
      <w:r w:rsidRPr="005B25A1">
        <w:rPr>
          <w:b/>
          <w:bCs/>
        </w:rPr>
        <w:t>Parallel discussion:</w:t>
      </w:r>
    </w:p>
    <w:p w14:paraId="018F7F90" w14:textId="77777777" w:rsidR="007615D6" w:rsidRPr="005B25A1" w:rsidRDefault="007615D6" w:rsidP="007615D6">
      <w:pPr>
        <w:keepNext/>
        <w:keepLines/>
      </w:pPr>
      <w:r w:rsidRPr="005B25A1">
        <w:t>-</w:t>
      </w:r>
    </w:p>
    <w:p w14:paraId="791D677D" w14:textId="77777777" w:rsidR="007615D6" w:rsidRPr="005B25A1" w:rsidRDefault="007615D6" w:rsidP="007615D6">
      <w:pPr>
        <w:keepNext/>
        <w:keepLines/>
        <w:rPr>
          <w:b/>
          <w:bCs/>
        </w:rPr>
      </w:pPr>
      <w:r w:rsidRPr="005B25A1">
        <w:rPr>
          <w:b/>
          <w:bCs/>
        </w:rPr>
        <w:t>Plenary Discussion:</w:t>
      </w:r>
    </w:p>
    <w:p w14:paraId="78181EBE" w14:textId="77777777" w:rsidR="007615D6" w:rsidRPr="005B25A1" w:rsidRDefault="007615D6" w:rsidP="007615D6">
      <w:pPr>
        <w:keepNext/>
        <w:keepLines/>
      </w:pPr>
      <w:r>
        <w:rPr>
          <w:color w:val="FF0000"/>
        </w:rPr>
        <w:t>NO DISCUSSION RECORDED</w:t>
      </w:r>
    </w:p>
    <w:p w14:paraId="50605FD3" w14:textId="77777777" w:rsidR="007615D6" w:rsidRPr="00EB0339" w:rsidRDefault="007615D6" w:rsidP="007615D6">
      <w:r w:rsidRPr="005B25A1">
        <w:rPr>
          <w:b/>
          <w:bCs/>
        </w:rPr>
        <w:t>Status:</w:t>
      </w:r>
      <w:r>
        <w:t xml:space="preserve"> </w:t>
      </w:r>
      <w:r>
        <w:rPr>
          <w:color w:val="0000FF"/>
        </w:rPr>
        <w:t>Not concluded</w:t>
      </w:r>
      <w:r>
        <w:t>.</w:t>
      </w:r>
    </w:p>
    <w:p w14:paraId="1C4904C9" w14:textId="77777777" w:rsidR="00E00DA6" w:rsidRDefault="007615D6" w:rsidP="000A3FBD">
      <w:pPr>
        <w:pStyle w:val="NormTop"/>
      </w:pPr>
      <w:r>
        <w:rPr>
          <w:color w:val="0000FF"/>
        </w:rPr>
        <w:lastRenderedPageBreak/>
        <w:t>S2-2410229</w:t>
      </w:r>
      <w:r w:rsidRPr="00D53282">
        <w:t xml:space="preserve"> </w:t>
      </w:r>
      <w:r>
        <w:t>(LS OUT) [DRAFT] Reply LS on data block sizes for Ambient IoT (Source: OPPO)</w:t>
      </w:r>
      <w:r>
        <w:br/>
      </w:r>
      <w:r w:rsidRPr="00D53282">
        <w:rPr>
          <w:b/>
        </w:rPr>
        <w:t>Document for:</w:t>
      </w:r>
      <w:r w:rsidRPr="00D53282">
        <w:t xml:space="preserve"> </w:t>
      </w:r>
      <w:r>
        <w:t>Approval</w:t>
      </w:r>
      <w:r>
        <w:br/>
      </w:r>
      <w:r w:rsidRPr="00D53282">
        <w:rPr>
          <w:b/>
        </w:rPr>
        <w:t>Abstract:</w:t>
      </w:r>
      <w:r w:rsidRPr="00D53282">
        <w:t xml:space="preserve"> </w:t>
      </w:r>
      <w:r>
        <w:br/>
        <w:t>Reply LS of S2-2409595/R2-2407831.</w:t>
      </w:r>
    </w:p>
    <w:p w14:paraId="3849526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S2-2409595</w:t>
      </w:r>
      <w:r>
        <w:t>.</w:t>
      </w:r>
    </w:p>
    <w:p w14:paraId="6FEB533E" w14:textId="77777777" w:rsidR="007615D6" w:rsidRPr="005B25A1" w:rsidRDefault="007615D6" w:rsidP="007615D6">
      <w:pPr>
        <w:keepNext/>
        <w:keepLines/>
        <w:rPr>
          <w:b/>
          <w:bCs/>
        </w:rPr>
      </w:pPr>
      <w:r w:rsidRPr="005B25A1">
        <w:rPr>
          <w:b/>
          <w:bCs/>
        </w:rPr>
        <w:t>Convenor comment:</w:t>
      </w:r>
    </w:p>
    <w:p w14:paraId="31E56E35" w14:textId="77777777" w:rsidR="007615D6" w:rsidRPr="005B25A1" w:rsidRDefault="007615D6" w:rsidP="007615D6">
      <w:pPr>
        <w:keepNext/>
        <w:keepLines/>
      </w:pPr>
      <w:r w:rsidRPr="005B25A1">
        <w:t>Baseline LS reply?</w:t>
      </w:r>
    </w:p>
    <w:p w14:paraId="49C1A452" w14:textId="77777777" w:rsidR="007615D6" w:rsidRPr="005B25A1" w:rsidRDefault="007615D6" w:rsidP="007615D6">
      <w:pPr>
        <w:keepNext/>
        <w:keepLines/>
        <w:rPr>
          <w:b/>
          <w:bCs/>
        </w:rPr>
      </w:pPr>
      <w:r w:rsidRPr="005B25A1">
        <w:rPr>
          <w:b/>
          <w:bCs/>
        </w:rPr>
        <w:t>Parallel discussion:</w:t>
      </w:r>
    </w:p>
    <w:p w14:paraId="24C9B90E" w14:textId="77777777" w:rsidR="007615D6" w:rsidRPr="005B25A1" w:rsidRDefault="007615D6" w:rsidP="007615D6">
      <w:pPr>
        <w:keepNext/>
        <w:keepLines/>
      </w:pPr>
      <w:r w:rsidRPr="005B25A1">
        <w:t>-</w:t>
      </w:r>
    </w:p>
    <w:p w14:paraId="69CD0AB3" w14:textId="77777777" w:rsidR="007615D6" w:rsidRPr="005B25A1" w:rsidRDefault="007615D6" w:rsidP="007615D6">
      <w:pPr>
        <w:keepNext/>
        <w:keepLines/>
        <w:rPr>
          <w:b/>
          <w:bCs/>
        </w:rPr>
      </w:pPr>
      <w:r w:rsidRPr="005B25A1">
        <w:rPr>
          <w:b/>
          <w:bCs/>
        </w:rPr>
        <w:t>Plenary Discussion:</w:t>
      </w:r>
    </w:p>
    <w:p w14:paraId="7A207334" w14:textId="77777777" w:rsidR="007615D6" w:rsidRPr="005B25A1" w:rsidRDefault="007615D6" w:rsidP="007615D6">
      <w:pPr>
        <w:keepNext/>
        <w:keepLines/>
      </w:pPr>
      <w:r>
        <w:rPr>
          <w:color w:val="FF0000"/>
        </w:rPr>
        <w:t>NO DISCUSSION RECORDED</w:t>
      </w:r>
    </w:p>
    <w:p w14:paraId="49F08D99" w14:textId="77777777" w:rsidR="007615D6" w:rsidRPr="00EB0339" w:rsidRDefault="007615D6" w:rsidP="007615D6">
      <w:r w:rsidRPr="005B25A1">
        <w:rPr>
          <w:b/>
          <w:bCs/>
        </w:rPr>
        <w:t>Status:</w:t>
      </w:r>
      <w:r>
        <w:t xml:space="preserve"> </w:t>
      </w:r>
      <w:r>
        <w:rPr>
          <w:color w:val="0000FF"/>
        </w:rPr>
        <w:t>Not concluded</w:t>
      </w:r>
      <w:r>
        <w:t>.</w:t>
      </w:r>
    </w:p>
    <w:p w14:paraId="2C74FC3A" w14:textId="77777777" w:rsidR="00E00DA6" w:rsidRDefault="007615D6" w:rsidP="000A3FBD">
      <w:pPr>
        <w:pStyle w:val="NormTop"/>
      </w:pPr>
      <w:r>
        <w:rPr>
          <w:color w:val="0000FF"/>
        </w:rPr>
        <w:t>S2-2410413</w:t>
      </w:r>
      <w:r w:rsidRPr="00D53282">
        <w:t xml:space="preserve"> </w:t>
      </w:r>
      <w:r>
        <w:t>(LS OUT) [DRAFT] LS on data block sizes for Ambient IoT (Source: [Huawei to be] SA2)</w:t>
      </w:r>
      <w:r>
        <w:br/>
      </w:r>
      <w:r w:rsidRPr="00D53282">
        <w:rPr>
          <w:b/>
        </w:rPr>
        <w:t>Document for:</w:t>
      </w:r>
      <w:r w:rsidRPr="00D53282">
        <w:t xml:space="preserve"> </w:t>
      </w:r>
      <w:r>
        <w:t>Approval</w:t>
      </w:r>
      <w:r>
        <w:br/>
      </w:r>
      <w:r w:rsidRPr="00D53282">
        <w:rPr>
          <w:b/>
        </w:rPr>
        <w:t>Abstract:</w:t>
      </w:r>
      <w:r w:rsidRPr="00D53282">
        <w:t xml:space="preserve"> </w:t>
      </w:r>
      <w:r>
        <w:br/>
        <w:t>LS on data block sizes for Ambient IoT.</w:t>
      </w:r>
    </w:p>
    <w:p w14:paraId="1EFD08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S2-2409595</w:t>
      </w:r>
      <w:r>
        <w:t>.</w:t>
      </w:r>
    </w:p>
    <w:p w14:paraId="6C2E73CB" w14:textId="77777777" w:rsidR="007615D6" w:rsidRPr="005B25A1" w:rsidRDefault="007615D6" w:rsidP="007615D6">
      <w:pPr>
        <w:keepNext/>
        <w:keepLines/>
        <w:rPr>
          <w:b/>
          <w:bCs/>
        </w:rPr>
      </w:pPr>
      <w:r w:rsidRPr="005B25A1">
        <w:rPr>
          <w:b/>
          <w:bCs/>
        </w:rPr>
        <w:t>Parallel discussion:</w:t>
      </w:r>
    </w:p>
    <w:p w14:paraId="4D1D125B" w14:textId="77777777" w:rsidR="007615D6" w:rsidRPr="005B25A1" w:rsidRDefault="007615D6" w:rsidP="007615D6">
      <w:pPr>
        <w:keepNext/>
        <w:keepLines/>
      </w:pPr>
      <w:r w:rsidRPr="005B25A1">
        <w:t>-</w:t>
      </w:r>
    </w:p>
    <w:p w14:paraId="6F55FE34" w14:textId="77777777" w:rsidR="007615D6" w:rsidRPr="005B25A1" w:rsidRDefault="007615D6" w:rsidP="007615D6">
      <w:pPr>
        <w:keepNext/>
        <w:keepLines/>
        <w:rPr>
          <w:b/>
          <w:bCs/>
        </w:rPr>
      </w:pPr>
      <w:r w:rsidRPr="005B25A1">
        <w:rPr>
          <w:b/>
          <w:bCs/>
        </w:rPr>
        <w:t>Plenary Discussion:</w:t>
      </w:r>
    </w:p>
    <w:p w14:paraId="5106063A" w14:textId="77777777" w:rsidR="007615D6" w:rsidRPr="005B25A1" w:rsidRDefault="007615D6" w:rsidP="007615D6">
      <w:pPr>
        <w:keepNext/>
        <w:keepLines/>
      </w:pPr>
      <w:r>
        <w:rPr>
          <w:color w:val="FF0000"/>
        </w:rPr>
        <w:t>NO DISCUSSION RECORDED</w:t>
      </w:r>
    </w:p>
    <w:p w14:paraId="6F29CA4A" w14:textId="77777777" w:rsidR="007615D6" w:rsidRPr="00EB0339" w:rsidRDefault="007615D6" w:rsidP="007615D6">
      <w:r w:rsidRPr="005B25A1">
        <w:rPr>
          <w:b/>
          <w:bCs/>
        </w:rPr>
        <w:t>Status:</w:t>
      </w:r>
      <w:r>
        <w:t xml:space="preserve"> </w:t>
      </w:r>
      <w:r>
        <w:rPr>
          <w:color w:val="0000FF"/>
        </w:rPr>
        <w:t>Not concluded</w:t>
      </w:r>
      <w:r>
        <w:t>.</w:t>
      </w:r>
    </w:p>
    <w:p w14:paraId="31427650" w14:textId="77777777" w:rsidR="00E00DA6" w:rsidRDefault="007615D6" w:rsidP="000A3FBD">
      <w:pPr>
        <w:pStyle w:val="NormTop"/>
      </w:pPr>
      <w:r>
        <w:rPr>
          <w:color w:val="0000FF"/>
        </w:rPr>
        <w:t>S2-2410491</w:t>
      </w:r>
      <w:r w:rsidRPr="00D53282">
        <w:t xml:space="preserve"> </w:t>
      </w:r>
      <w:r>
        <w:t>(LS OUT) [DRAFT] Reply LS on data block sizes for Ambient IoT (Source: InterDigital)</w:t>
      </w:r>
      <w:r>
        <w:br/>
      </w:r>
      <w:r w:rsidRPr="00D53282">
        <w:rPr>
          <w:b/>
        </w:rPr>
        <w:t>Document for:</w:t>
      </w:r>
      <w:r w:rsidRPr="00D53282">
        <w:t xml:space="preserve"> </w:t>
      </w:r>
      <w:r>
        <w:t>Approval</w:t>
      </w:r>
      <w:r>
        <w:br/>
      </w:r>
      <w:r w:rsidRPr="00D53282">
        <w:rPr>
          <w:b/>
        </w:rPr>
        <w:t>Abstract:</w:t>
      </w:r>
      <w:r w:rsidRPr="00D53282">
        <w:t xml:space="preserve"> </w:t>
      </w:r>
      <w:r>
        <w:br/>
        <w:t>Reply LS on data block sizes for Ambient IoT.</w:t>
      </w:r>
    </w:p>
    <w:p w14:paraId="5DC1B7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S2-2409595</w:t>
      </w:r>
      <w:r>
        <w:t>.</w:t>
      </w:r>
    </w:p>
    <w:p w14:paraId="6BAD4EEF" w14:textId="77777777" w:rsidR="007615D6" w:rsidRPr="005B25A1" w:rsidRDefault="007615D6" w:rsidP="007615D6">
      <w:pPr>
        <w:keepNext/>
        <w:keepLines/>
        <w:rPr>
          <w:b/>
          <w:bCs/>
        </w:rPr>
      </w:pPr>
      <w:r w:rsidRPr="005B25A1">
        <w:rPr>
          <w:b/>
          <w:bCs/>
        </w:rPr>
        <w:t>Parallel discussion:</w:t>
      </w:r>
    </w:p>
    <w:p w14:paraId="72BA054E" w14:textId="77777777" w:rsidR="007615D6" w:rsidRPr="005B25A1" w:rsidRDefault="007615D6" w:rsidP="007615D6">
      <w:pPr>
        <w:keepNext/>
        <w:keepLines/>
      </w:pPr>
      <w:r w:rsidRPr="005B25A1">
        <w:t>-</w:t>
      </w:r>
    </w:p>
    <w:p w14:paraId="656A837C" w14:textId="77777777" w:rsidR="007615D6" w:rsidRPr="005B25A1" w:rsidRDefault="007615D6" w:rsidP="007615D6">
      <w:pPr>
        <w:keepNext/>
        <w:keepLines/>
        <w:rPr>
          <w:b/>
          <w:bCs/>
        </w:rPr>
      </w:pPr>
      <w:r w:rsidRPr="005B25A1">
        <w:rPr>
          <w:b/>
          <w:bCs/>
        </w:rPr>
        <w:t>Plenary Discussion:</w:t>
      </w:r>
    </w:p>
    <w:p w14:paraId="42431984" w14:textId="77777777" w:rsidR="007615D6" w:rsidRPr="005B25A1" w:rsidRDefault="007615D6" w:rsidP="007615D6">
      <w:pPr>
        <w:keepNext/>
        <w:keepLines/>
      </w:pPr>
      <w:r>
        <w:rPr>
          <w:color w:val="FF0000"/>
        </w:rPr>
        <w:t>NO DISCUSSION RECORDED</w:t>
      </w:r>
    </w:p>
    <w:p w14:paraId="2336C541" w14:textId="77777777" w:rsidR="007615D6" w:rsidRPr="00EB0339" w:rsidRDefault="007615D6" w:rsidP="007615D6">
      <w:r w:rsidRPr="005B25A1">
        <w:rPr>
          <w:b/>
          <w:bCs/>
        </w:rPr>
        <w:t>Status:</w:t>
      </w:r>
      <w:r>
        <w:t xml:space="preserve"> </w:t>
      </w:r>
      <w:r>
        <w:rPr>
          <w:color w:val="0000FF"/>
        </w:rPr>
        <w:t>Not concluded</w:t>
      </w:r>
      <w:r>
        <w:t>.</w:t>
      </w:r>
    </w:p>
    <w:p w14:paraId="073A22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WG3</w:t>
      </w:r>
    </w:p>
    <w:p w14:paraId="5C48C628" w14:textId="77777777" w:rsidR="00E00DA6" w:rsidRDefault="007615D6" w:rsidP="000A3FBD">
      <w:pPr>
        <w:pStyle w:val="NormTop"/>
      </w:pPr>
      <w:r>
        <w:rPr>
          <w:color w:val="0000FF"/>
        </w:rPr>
        <w:t>S2-2410230</w:t>
      </w:r>
      <w:r w:rsidRPr="00D53282">
        <w:t xml:space="preserve"> </w:t>
      </w:r>
      <w:r>
        <w:t>(LS OUT) [DRAFT] LS on security aspects of Ambient IoT (Source: OPPO)</w:t>
      </w:r>
      <w:r>
        <w:br/>
      </w:r>
      <w:r w:rsidRPr="00D53282">
        <w:rPr>
          <w:b/>
        </w:rPr>
        <w:t>Document for:</w:t>
      </w:r>
      <w:r w:rsidRPr="00D53282">
        <w:t xml:space="preserve"> </w:t>
      </w:r>
      <w:r>
        <w:t>Approval</w:t>
      </w:r>
      <w:r>
        <w:br/>
      </w:r>
      <w:r w:rsidRPr="00D53282">
        <w:rPr>
          <w:b/>
        </w:rPr>
        <w:t>Abstract:</w:t>
      </w:r>
      <w:r w:rsidRPr="00D53282">
        <w:t xml:space="preserve"> </w:t>
      </w:r>
      <w:r>
        <w:br/>
        <w:t>LS on security aspects of Ambient IoT.</w:t>
      </w:r>
    </w:p>
    <w:p w14:paraId="6EE6DCB2" w14:textId="77777777" w:rsidR="007615D6" w:rsidRPr="005B25A1" w:rsidRDefault="007615D6" w:rsidP="007615D6">
      <w:pPr>
        <w:keepNext/>
        <w:keepLines/>
        <w:rPr>
          <w:b/>
          <w:bCs/>
        </w:rPr>
      </w:pPr>
      <w:r w:rsidRPr="005B25A1">
        <w:rPr>
          <w:b/>
          <w:bCs/>
        </w:rPr>
        <w:t>Parallel discussion:</w:t>
      </w:r>
    </w:p>
    <w:p w14:paraId="29AD95A5" w14:textId="77777777" w:rsidR="007615D6" w:rsidRPr="005B25A1" w:rsidRDefault="007615D6" w:rsidP="007615D6">
      <w:pPr>
        <w:keepNext/>
        <w:keepLines/>
      </w:pPr>
      <w:r w:rsidRPr="005B25A1">
        <w:t>-</w:t>
      </w:r>
    </w:p>
    <w:p w14:paraId="0352B3E3" w14:textId="77777777" w:rsidR="007615D6" w:rsidRPr="005B25A1" w:rsidRDefault="007615D6" w:rsidP="007615D6">
      <w:pPr>
        <w:keepNext/>
        <w:keepLines/>
        <w:rPr>
          <w:b/>
          <w:bCs/>
        </w:rPr>
      </w:pPr>
      <w:r w:rsidRPr="005B25A1">
        <w:rPr>
          <w:b/>
          <w:bCs/>
        </w:rPr>
        <w:t>Plenary Discussion:</w:t>
      </w:r>
    </w:p>
    <w:p w14:paraId="16CBAFE2" w14:textId="77777777" w:rsidR="007615D6" w:rsidRPr="005B25A1" w:rsidRDefault="007615D6" w:rsidP="007615D6">
      <w:pPr>
        <w:keepNext/>
        <w:keepLines/>
      </w:pPr>
      <w:r>
        <w:rPr>
          <w:color w:val="FF0000"/>
        </w:rPr>
        <w:t>NO DISCUSSION RECORDED</w:t>
      </w:r>
    </w:p>
    <w:p w14:paraId="1F272F39" w14:textId="77777777" w:rsidR="007615D6" w:rsidRPr="00EB0339" w:rsidRDefault="007615D6" w:rsidP="007615D6">
      <w:r w:rsidRPr="005B25A1">
        <w:rPr>
          <w:b/>
          <w:bCs/>
        </w:rPr>
        <w:t>Status:</w:t>
      </w:r>
      <w:r>
        <w:t xml:space="preserve"> </w:t>
      </w:r>
      <w:r>
        <w:rPr>
          <w:color w:val="0000FF"/>
        </w:rPr>
        <w:t>Not concluded</w:t>
      </w:r>
      <w:r>
        <w:t>.</w:t>
      </w:r>
    </w:p>
    <w:p w14:paraId="3D4B58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(postponed from last meeting)</w:t>
      </w:r>
    </w:p>
    <w:p w14:paraId="0E7EBDDA" w14:textId="77777777" w:rsidR="00E00DA6" w:rsidRDefault="007615D6" w:rsidP="000A3FBD">
      <w:pPr>
        <w:pStyle w:val="NormTop"/>
      </w:pPr>
      <w:r>
        <w:rPr>
          <w:color w:val="0000FF"/>
        </w:rPr>
        <w:t>S2-2409709</w:t>
      </w:r>
      <w:r w:rsidRPr="00D53282">
        <w:t xml:space="preserve"> </w:t>
      </w:r>
      <w:r>
        <w:t>(P-CR) 23.700-13: Sol for KI#1#3: UE reader specific management (CP and UP agnostic) .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2F460BB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S2-2409287</w:t>
      </w:r>
      <w:r>
        <w:t>.</w:t>
      </w:r>
    </w:p>
    <w:p w14:paraId="2D3C5C2D" w14:textId="77777777" w:rsidR="007615D6" w:rsidRPr="005B25A1" w:rsidRDefault="007615D6" w:rsidP="007615D6">
      <w:pPr>
        <w:keepNext/>
        <w:keepLines/>
        <w:rPr>
          <w:b/>
          <w:bCs/>
        </w:rPr>
      </w:pPr>
      <w:r w:rsidRPr="005B25A1">
        <w:rPr>
          <w:b/>
          <w:bCs/>
        </w:rPr>
        <w:t>Parallel discussion:</w:t>
      </w:r>
    </w:p>
    <w:p w14:paraId="7FA8E503" w14:textId="77777777" w:rsidR="007615D6" w:rsidRPr="005B25A1" w:rsidRDefault="007615D6" w:rsidP="007615D6">
      <w:pPr>
        <w:keepNext/>
        <w:keepLines/>
      </w:pPr>
      <w:r w:rsidRPr="005B25A1">
        <w:t>-</w:t>
      </w:r>
    </w:p>
    <w:p w14:paraId="0D66ACEA" w14:textId="77777777" w:rsidR="007615D6" w:rsidRPr="005B25A1" w:rsidRDefault="007615D6" w:rsidP="007615D6">
      <w:pPr>
        <w:keepNext/>
        <w:keepLines/>
        <w:rPr>
          <w:b/>
          <w:bCs/>
        </w:rPr>
      </w:pPr>
      <w:r w:rsidRPr="005B25A1">
        <w:rPr>
          <w:b/>
          <w:bCs/>
        </w:rPr>
        <w:t>Plenary Discussion:</w:t>
      </w:r>
    </w:p>
    <w:p w14:paraId="37043432" w14:textId="77777777" w:rsidR="007615D6" w:rsidRPr="005B25A1" w:rsidRDefault="007615D6" w:rsidP="007615D6">
      <w:pPr>
        <w:keepNext/>
        <w:keepLines/>
      </w:pPr>
      <w:r>
        <w:rPr>
          <w:color w:val="FF0000"/>
        </w:rPr>
        <w:t>NO DISCUSSION RECORDED</w:t>
      </w:r>
    </w:p>
    <w:p w14:paraId="37533BEE" w14:textId="77777777" w:rsidR="007615D6" w:rsidRPr="00EB0339" w:rsidRDefault="007615D6" w:rsidP="007615D6">
      <w:r w:rsidRPr="005B25A1">
        <w:rPr>
          <w:b/>
          <w:bCs/>
        </w:rPr>
        <w:t>Status:</w:t>
      </w:r>
      <w:r>
        <w:t xml:space="preserve"> </w:t>
      </w:r>
      <w:r>
        <w:rPr>
          <w:color w:val="0000FF"/>
        </w:rPr>
        <w:t>Not concluded</w:t>
      </w:r>
      <w:r>
        <w:t>.</w:t>
      </w:r>
    </w:p>
    <w:p w14:paraId="0F2EE42B" w14:textId="77777777" w:rsidR="00E00DA6" w:rsidRDefault="007615D6" w:rsidP="000A3FBD">
      <w:pPr>
        <w:pStyle w:val="NormTop"/>
      </w:pPr>
      <w:r>
        <w:rPr>
          <w:color w:val="0000FF"/>
        </w:rPr>
        <w:t>S2-2409903</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14F3FCC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S2-2409020</w:t>
      </w:r>
      <w:r>
        <w:t>.</w:t>
      </w:r>
    </w:p>
    <w:p w14:paraId="6F34DF6A" w14:textId="77777777" w:rsidR="007615D6" w:rsidRPr="005B25A1" w:rsidRDefault="007615D6" w:rsidP="007615D6">
      <w:pPr>
        <w:keepNext/>
        <w:keepLines/>
        <w:rPr>
          <w:b/>
          <w:bCs/>
        </w:rPr>
      </w:pPr>
      <w:r w:rsidRPr="005B25A1">
        <w:rPr>
          <w:b/>
          <w:bCs/>
        </w:rPr>
        <w:t>Parallel discussion:</w:t>
      </w:r>
    </w:p>
    <w:p w14:paraId="5A6BDB25" w14:textId="77777777" w:rsidR="007615D6" w:rsidRPr="005B25A1" w:rsidRDefault="007615D6" w:rsidP="007615D6">
      <w:pPr>
        <w:keepNext/>
        <w:keepLines/>
      </w:pPr>
      <w:r w:rsidRPr="005B25A1">
        <w:t>-</w:t>
      </w:r>
    </w:p>
    <w:p w14:paraId="76C2FB2C" w14:textId="77777777" w:rsidR="007615D6" w:rsidRPr="005B25A1" w:rsidRDefault="007615D6" w:rsidP="007615D6">
      <w:pPr>
        <w:keepNext/>
        <w:keepLines/>
        <w:rPr>
          <w:b/>
          <w:bCs/>
        </w:rPr>
      </w:pPr>
      <w:r w:rsidRPr="005B25A1">
        <w:rPr>
          <w:b/>
          <w:bCs/>
        </w:rPr>
        <w:t>Plenary Discussion:</w:t>
      </w:r>
    </w:p>
    <w:p w14:paraId="312AB3EE" w14:textId="77777777" w:rsidR="007615D6" w:rsidRPr="005B25A1" w:rsidRDefault="007615D6" w:rsidP="007615D6">
      <w:pPr>
        <w:keepNext/>
        <w:keepLines/>
      </w:pPr>
      <w:r>
        <w:rPr>
          <w:color w:val="FF0000"/>
        </w:rPr>
        <w:t>NO DISCUSSION RECORDED</w:t>
      </w:r>
    </w:p>
    <w:p w14:paraId="4E458F7F" w14:textId="77777777" w:rsidR="007615D6" w:rsidRPr="00EB0339" w:rsidRDefault="007615D6" w:rsidP="007615D6">
      <w:r w:rsidRPr="005B25A1">
        <w:rPr>
          <w:b/>
          <w:bCs/>
        </w:rPr>
        <w:t>Status:</w:t>
      </w:r>
      <w:r>
        <w:t xml:space="preserve"> </w:t>
      </w:r>
      <w:r>
        <w:rPr>
          <w:color w:val="0000FF"/>
        </w:rPr>
        <w:t>Not concluded</w:t>
      </w:r>
      <w:r>
        <w:t>.</w:t>
      </w:r>
    </w:p>
    <w:p w14:paraId="5D9ED367" w14:textId="77777777" w:rsidR="00E00DA6" w:rsidRDefault="007615D6" w:rsidP="000A3FBD">
      <w:pPr>
        <w:pStyle w:val="NormTop"/>
      </w:pPr>
      <w:r>
        <w:rPr>
          <w:color w:val="0000FF"/>
        </w:rPr>
        <w:lastRenderedPageBreak/>
        <w:t>S2-2410100</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 It was S2-2409288 in SA WG2#164.</w:t>
      </w:r>
    </w:p>
    <w:p w14:paraId="3120EF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S2-2409288</w:t>
      </w:r>
      <w:r>
        <w:t>.</w:t>
      </w:r>
    </w:p>
    <w:p w14:paraId="5785A775" w14:textId="77777777" w:rsidR="007615D6" w:rsidRPr="005B25A1" w:rsidRDefault="007615D6" w:rsidP="007615D6">
      <w:pPr>
        <w:keepNext/>
        <w:keepLines/>
        <w:rPr>
          <w:b/>
          <w:bCs/>
        </w:rPr>
      </w:pPr>
      <w:r w:rsidRPr="005B25A1">
        <w:rPr>
          <w:b/>
          <w:bCs/>
        </w:rPr>
        <w:t>Parallel discussion:</w:t>
      </w:r>
    </w:p>
    <w:p w14:paraId="3D76203A" w14:textId="77777777" w:rsidR="007615D6" w:rsidRPr="005B25A1" w:rsidRDefault="007615D6" w:rsidP="007615D6">
      <w:pPr>
        <w:keepNext/>
        <w:keepLines/>
      </w:pPr>
      <w:r w:rsidRPr="005B25A1">
        <w:t>-</w:t>
      </w:r>
    </w:p>
    <w:p w14:paraId="77BF1A0C" w14:textId="77777777" w:rsidR="007615D6" w:rsidRPr="005B25A1" w:rsidRDefault="007615D6" w:rsidP="007615D6">
      <w:pPr>
        <w:keepNext/>
        <w:keepLines/>
        <w:rPr>
          <w:b/>
          <w:bCs/>
        </w:rPr>
      </w:pPr>
      <w:r w:rsidRPr="005B25A1">
        <w:rPr>
          <w:b/>
          <w:bCs/>
        </w:rPr>
        <w:t>Plenary Discussion:</w:t>
      </w:r>
    </w:p>
    <w:p w14:paraId="79573B69" w14:textId="77777777" w:rsidR="007615D6" w:rsidRPr="005B25A1" w:rsidRDefault="007615D6" w:rsidP="007615D6">
      <w:pPr>
        <w:keepNext/>
        <w:keepLines/>
      </w:pPr>
      <w:r>
        <w:rPr>
          <w:color w:val="FF0000"/>
        </w:rPr>
        <w:t>NO DISCUSSION RECORDED</w:t>
      </w:r>
    </w:p>
    <w:p w14:paraId="228F317E" w14:textId="77777777" w:rsidR="007615D6" w:rsidRPr="00EB0339" w:rsidRDefault="007615D6" w:rsidP="007615D6">
      <w:r w:rsidRPr="005B25A1">
        <w:rPr>
          <w:b/>
          <w:bCs/>
        </w:rPr>
        <w:t>Status:</w:t>
      </w:r>
      <w:r>
        <w:t xml:space="preserve"> </w:t>
      </w:r>
      <w:r>
        <w:rPr>
          <w:color w:val="0000FF"/>
        </w:rPr>
        <w:t>Not concluded</w:t>
      </w:r>
      <w:r>
        <w:t>.</w:t>
      </w:r>
    </w:p>
    <w:p w14:paraId="6A6A7C79" w14:textId="77777777" w:rsidR="00E00DA6" w:rsidRDefault="007615D6" w:rsidP="000A3FBD">
      <w:pPr>
        <w:pStyle w:val="NormTop"/>
      </w:pPr>
      <w:r>
        <w:rPr>
          <w:color w:val="0000FF"/>
        </w:rPr>
        <w:t>S2-2410341</w:t>
      </w:r>
      <w:r w:rsidRPr="00D53282">
        <w:t xml:space="preserve"> </w:t>
      </w:r>
      <w:r>
        <w:t>(P-CR) 23.700-13: KI#1, 3, New Sol, Service Operation Aggregation for Topology 1 and Topology 2. (Source: ZTE, Futurewei)</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123615A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S2-2409293</w:t>
      </w:r>
      <w:r>
        <w:t>.</w:t>
      </w:r>
    </w:p>
    <w:p w14:paraId="3FE9B6DB" w14:textId="77777777" w:rsidR="007615D6" w:rsidRPr="005B25A1" w:rsidRDefault="007615D6" w:rsidP="007615D6">
      <w:pPr>
        <w:keepNext/>
        <w:keepLines/>
        <w:rPr>
          <w:b/>
          <w:bCs/>
        </w:rPr>
      </w:pPr>
      <w:r w:rsidRPr="005B25A1">
        <w:rPr>
          <w:b/>
          <w:bCs/>
        </w:rPr>
        <w:t>Parallel discussion:</w:t>
      </w:r>
    </w:p>
    <w:p w14:paraId="0418CDD3" w14:textId="77777777" w:rsidR="007615D6" w:rsidRPr="005B25A1" w:rsidRDefault="007615D6" w:rsidP="007615D6">
      <w:pPr>
        <w:keepNext/>
        <w:keepLines/>
      </w:pPr>
      <w:r w:rsidRPr="005B25A1">
        <w:t>-</w:t>
      </w:r>
    </w:p>
    <w:p w14:paraId="469CB819" w14:textId="77777777" w:rsidR="007615D6" w:rsidRPr="005B25A1" w:rsidRDefault="007615D6" w:rsidP="007615D6">
      <w:pPr>
        <w:keepNext/>
        <w:keepLines/>
        <w:rPr>
          <w:b/>
          <w:bCs/>
        </w:rPr>
      </w:pPr>
      <w:r w:rsidRPr="005B25A1">
        <w:rPr>
          <w:b/>
          <w:bCs/>
        </w:rPr>
        <w:t>Plenary Discussion:</w:t>
      </w:r>
    </w:p>
    <w:p w14:paraId="054F6383" w14:textId="77777777" w:rsidR="007615D6" w:rsidRPr="005B25A1" w:rsidRDefault="007615D6" w:rsidP="007615D6">
      <w:pPr>
        <w:keepNext/>
        <w:keepLines/>
      </w:pPr>
      <w:r>
        <w:rPr>
          <w:color w:val="FF0000"/>
        </w:rPr>
        <w:t>NO DISCUSSION RECORDED</w:t>
      </w:r>
    </w:p>
    <w:p w14:paraId="51A9568E" w14:textId="77777777" w:rsidR="007615D6" w:rsidRPr="00EB0339" w:rsidRDefault="007615D6" w:rsidP="007615D6">
      <w:r w:rsidRPr="005B25A1">
        <w:rPr>
          <w:b/>
          <w:bCs/>
        </w:rPr>
        <w:t>Status:</w:t>
      </w:r>
      <w:r>
        <w:t xml:space="preserve"> </w:t>
      </w:r>
      <w:r>
        <w:rPr>
          <w:color w:val="0000FF"/>
        </w:rPr>
        <w:t>Not concluded</w:t>
      </w:r>
      <w:r>
        <w:t>.</w:t>
      </w:r>
    </w:p>
    <w:p w14:paraId="686A67BD" w14:textId="77777777" w:rsidR="00E00DA6" w:rsidRDefault="007615D6" w:rsidP="000A3FBD">
      <w:pPr>
        <w:pStyle w:val="NormTop"/>
      </w:pPr>
      <w:r>
        <w:rPr>
          <w:color w:val="0000FF"/>
        </w:rPr>
        <w:t>S2-2410395</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551ABBE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S2-2409338</w:t>
      </w:r>
      <w:r>
        <w:t>.</w:t>
      </w:r>
    </w:p>
    <w:p w14:paraId="7DA7DC51" w14:textId="77777777" w:rsidR="007615D6" w:rsidRPr="005B25A1" w:rsidRDefault="007615D6" w:rsidP="007615D6">
      <w:pPr>
        <w:keepNext/>
        <w:keepLines/>
        <w:rPr>
          <w:b/>
          <w:bCs/>
        </w:rPr>
      </w:pPr>
      <w:r w:rsidRPr="005B25A1">
        <w:rPr>
          <w:b/>
          <w:bCs/>
        </w:rPr>
        <w:t>Parallel discussion:</w:t>
      </w:r>
    </w:p>
    <w:p w14:paraId="2BBC073D" w14:textId="77777777" w:rsidR="007615D6" w:rsidRPr="005B25A1" w:rsidRDefault="007615D6" w:rsidP="007615D6">
      <w:pPr>
        <w:keepNext/>
        <w:keepLines/>
      </w:pPr>
      <w:r w:rsidRPr="005B25A1">
        <w:t>-</w:t>
      </w:r>
    </w:p>
    <w:p w14:paraId="676E73B8" w14:textId="77777777" w:rsidR="007615D6" w:rsidRPr="005B25A1" w:rsidRDefault="007615D6" w:rsidP="007615D6">
      <w:pPr>
        <w:keepNext/>
        <w:keepLines/>
        <w:rPr>
          <w:b/>
          <w:bCs/>
        </w:rPr>
      </w:pPr>
      <w:r w:rsidRPr="005B25A1">
        <w:rPr>
          <w:b/>
          <w:bCs/>
        </w:rPr>
        <w:t>Plenary Discussion:</w:t>
      </w:r>
    </w:p>
    <w:p w14:paraId="135A3B67" w14:textId="77777777" w:rsidR="007615D6" w:rsidRPr="005B25A1" w:rsidRDefault="007615D6" w:rsidP="007615D6">
      <w:pPr>
        <w:keepNext/>
        <w:keepLines/>
      </w:pPr>
      <w:r>
        <w:rPr>
          <w:color w:val="FF0000"/>
        </w:rPr>
        <w:t>NO DISCUSSION RECORDED</w:t>
      </w:r>
    </w:p>
    <w:p w14:paraId="07A5A4EE" w14:textId="77777777" w:rsidR="007615D6" w:rsidRPr="00EB0339" w:rsidRDefault="007615D6" w:rsidP="007615D6">
      <w:r w:rsidRPr="005B25A1">
        <w:rPr>
          <w:b/>
          <w:bCs/>
        </w:rPr>
        <w:t>Status:</w:t>
      </w:r>
      <w:r>
        <w:t xml:space="preserve"> </w:t>
      </w:r>
      <w:r>
        <w:rPr>
          <w:color w:val="0000FF"/>
        </w:rPr>
        <w:t>Not concluded</w:t>
      </w:r>
      <w:r>
        <w:t>.</w:t>
      </w:r>
    </w:p>
    <w:p w14:paraId="78B4EF03" w14:textId="77777777" w:rsidR="00E00DA6" w:rsidRDefault="007615D6" w:rsidP="000A3FBD">
      <w:pPr>
        <w:pStyle w:val="NormTop"/>
      </w:pPr>
      <w:r>
        <w:rPr>
          <w:color w:val="0000FF"/>
        </w:rPr>
        <w:lastRenderedPageBreak/>
        <w:t>S2-2410458</w:t>
      </w:r>
      <w:r w:rsidRPr="00D53282">
        <w:t xml:space="preserve"> </w:t>
      </w:r>
      <w:r>
        <w:t>(P-CR) 23.700-13: New Solution: Management of UE reader capabilities. (Source: NTT DOCOMO, NEC, DT, T-Mobile USA, Sony)</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50423AE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S2-2409294</w:t>
      </w:r>
      <w:r>
        <w:t>.</w:t>
      </w:r>
    </w:p>
    <w:p w14:paraId="17DA90A7" w14:textId="77777777" w:rsidR="007615D6" w:rsidRPr="005B25A1" w:rsidRDefault="007615D6" w:rsidP="007615D6">
      <w:pPr>
        <w:keepNext/>
        <w:keepLines/>
        <w:rPr>
          <w:b/>
          <w:bCs/>
        </w:rPr>
      </w:pPr>
      <w:r w:rsidRPr="005B25A1">
        <w:rPr>
          <w:b/>
          <w:bCs/>
        </w:rPr>
        <w:t>Parallel discussion:</w:t>
      </w:r>
    </w:p>
    <w:p w14:paraId="36EC1D40" w14:textId="77777777" w:rsidR="007615D6" w:rsidRPr="005B25A1" w:rsidRDefault="007615D6" w:rsidP="007615D6">
      <w:pPr>
        <w:keepNext/>
        <w:keepLines/>
      </w:pPr>
      <w:r w:rsidRPr="005B25A1">
        <w:t>-</w:t>
      </w:r>
    </w:p>
    <w:p w14:paraId="1B2AFE23" w14:textId="77777777" w:rsidR="007615D6" w:rsidRPr="005B25A1" w:rsidRDefault="007615D6" w:rsidP="007615D6">
      <w:pPr>
        <w:keepNext/>
        <w:keepLines/>
        <w:rPr>
          <w:b/>
          <w:bCs/>
        </w:rPr>
      </w:pPr>
      <w:r w:rsidRPr="005B25A1">
        <w:rPr>
          <w:b/>
          <w:bCs/>
        </w:rPr>
        <w:t>Plenary Discussion:</w:t>
      </w:r>
    </w:p>
    <w:p w14:paraId="5B644F0B" w14:textId="77777777" w:rsidR="007615D6" w:rsidRPr="005B25A1" w:rsidRDefault="007615D6" w:rsidP="007615D6">
      <w:pPr>
        <w:keepNext/>
        <w:keepLines/>
      </w:pPr>
      <w:r>
        <w:rPr>
          <w:color w:val="FF0000"/>
        </w:rPr>
        <w:t>NO DISCUSSION RECORDED</w:t>
      </w:r>
    </w:p>
    <w:p w14:paraId="32393A08" w14:textId="77777777" w:rsidR="007615D6" w:rsidRPr="00EB0339" w:rsidRDefault="007615D6" w:rsidP="007615D6">
      <w:r w:rsidRPr="005B25A1">
        <w:rPr>
          <w:b/>
          <w:bCs/>
        </w:rPr>
        <w:t>Status:</w:t>
      </w:r>
      <w:r>
        <w:t xml:space="preserve"> </w:t>
      </w:r>
      <w:r>
        <w:rPr>
          <w:color w:val="0000FF"/>
        </w:rPr>
        <w:t>Not concluded</w:t>
      </w:r>
      <w:r>
        <w:t>.</w:t>
      </w:r>
    </w:p>
    <w:p w14:paraId="587400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 (postponed from last meeting)</w:t>
      </w:r>
    </w:p>
    <w:p w14:paraId="75572A66" w14:textId="77777777" w:rsidR="00E00DA6" w:rsidRDefault="007615D6" w:rsidP="000A3FBD">
      <w:pPr>
        <w:pStyle w:val="NormTop"/>
      </w:pPr>
      <w:r>
        <w:rPr>
          <w:color w:val="0000FF"/>
        </w:rPr>
        <w:t>S2-2409825</w:t>
      </w:r>
      <w:r w:rsidRPr="00D53282">
        <w:t xml:space="preserve"> </w:t>
      </w:r>
      <w:r>
        <w:t>(P-CR) 23.700-13: Solution 10 updating AF triggered registration procedures with read-only operations. (Source: China Mobile, HONOR)</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2C027D3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S2-2409290</w:t>
      </w:r>
      <w:r>
        <w:t>.</w:t>
      </w:r>
    </w:p>
    <w:p w14:paraId="768BACD4" w14:textId="77777777" w:rsidR="007615D6" w:rsidRPr="005B25A1" w:rsidRDefault="007615D6" w:rsidP="007615D6">
      <w:pPr>
        <w:keepNext/>
        <w:keepLines/>
        <w:rPr>
          <w:b/>
          <w:bCs/>
        </w:rPr>
      </w:pPr>
      <w:r w:rsidRPr="005B25A1">
        <w:rPr>
          <w:b/>
          <w:bCs/>
        </w:rPr>
        <w:t>Parallel discussion:</w:t>
      </w:r>
    </w:p>
    <w:p w14:paraId="67724423" w14:textId="77777777" w:rsidR="007615D6" w:rsidRPr="005B25A1" w:rsidRDefault="007615D6" w:rsidP="007615D6">
      <w:pPr>
        <w:keepNext/>
        <w:keepLines/>
      </w:pPr>
      <w:r w:rsidRPr="005B25A1">
        <w:t>-</w:t>
      </w:r>
    </w:p>
    <w:p w14:paraId="25ACEE20" w14:textId="77777777" w:rsidR="007615D6" w:rsidRPr="005B25A1" w:rsidRDefault="007615D6" w:rsidP="007615D6">
      <w:pPr>
        <w:keepNext/>
        <w:keepLines/>
        <w:rPr>
          <w:b/>
          <w:bCs/>
        </w:rPr>
      </w:pPr>
      <w:r w:rsidRPr="005B25A1">
        <w:rPr>
          <w:b/>
          <w:bCs/>
        </w:rPr>
        <w:t>Plenary Discussion:</w:t>
      </w:r>
    </w:p>
    <w:p w14:paraId="7637FB51" w14:textId="77777777" w:rsidR="007615D6" w:rsidRPr="005B25A1" w:rsidRDefault="007615D6" w:rsidP="007615D6">
      <w:pPr>
        <w:keepNext/>
        <w:keepLines/>
      </w:pPr>
      <w:r>
        <w:rPr>
          <w:color w:val="FF0000"/>
        </w:rPr>
        <w:t>NO DISCUSSION RECORDED</w:t>
      </w:r>
    </w:p>
    <w:p w14:paraId="5CB14D62" w14:textId="77777777" w:rsidR="007615D6" w:rsidRPr="00EB0339" w:rsidRDefault="007615D6" w:rsidP="007615D6">
      <w:r w:rsidRPr="005B25A1">
        <w:rPr>
          <w:b/>
          <w:bCs/>
        </w:rPr>
        <w:t>Status:</w:t>
      </w:r>
      <w:r>
        <w:t xml:space="preserve"> </w:t>
      </w:r>
      <w:r>
        <w:rPr>
          <w:color w:val="0000FF"/>
        </w:rPr>
        <w:t>Not concluded</w:t>
      </w:r>
      <w:r>
        <w:t>.</w:t>
      </w:r>
    </w:p>
    <w:p w14:paraId="18F2854A" w14:textId="77777777" w:rsidR="00E00DA6" w:rsidRDefault="007615D6" w:rsidP="000A3FBD">
      <w:pPr>
        <w:pStyle w:val="NormTop"/>
      </w:pPr>
      <w:r>
        <w:rPr>
          <w:color w:val="0000FF"/>
        </w:rPr>
        <w:t>S2-2410228</w:t>
      </w:r>
      <w:r w:rsidRPr="00D53282">
        <w:t xml:space="preserve"> </w:t>
      </w:r>
      <w:r>
        <w:t>(P-CR) 23.700-13: KI#1,2,3, solution#9 update: Editor s note Resolution. (Source: OPPO)</w:t>
      </w:r>
      <w:r>
        <w:br/>
      </w:r>
      <w:r w:rsidRPr="00D53282">
        <w:rPr>
          <w:b/>
        </w:rPr>
        <w:t>Document for:</w:t>
      </w:r>
      <w:r w:rsidRPr="00D53282">
        <w:t xml:space="preserve"> </w:t>
      </w:r>
      <w:r>
        <w:t>Endorsement</w:t>
      </w:r>
      <w:r>
        <w:br/>
      </w:r>
      <w:r w:rsidRPr="00D53282">
        <w:rPr>
          <w:b/>
        </w:rPr>
        <w:t>Abstract:</w:t>
      </w:r>
      <w:r w:rsidRPr="00D53282">
        <w:t xml:space="preserve"> </w:t>
      </w:r>
      <w:r>
        <w:br/>
        <w:t>This contribution is to update the solution#9 to resolve the editor s note.</w:t>
      </w:r>
    </w:p>
    <w:p w14:paraId="2AF035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S2-2409292</w:t>
      </w:r>
      <w:r>
        <w:t>.</w:t>
      </w:r>
    </w:p>
    <w:p w14:paraId="5C4D1C71" w14:textId="77777777" w:rsidR="007615D6" w:rsidRPr="005B25A1" w:rsidRDefault="007615D6" w:rsidP="007615D6">
      <w:pPr>
        <w:keepNext/>
        <w:keepLines/>
        <w:rPr>
          <w:b/>
          <w:bCs/>
        </w:rPr>
      </w:pPr>
      <w:r w:rsidRPr="005B25A1">
        <w:rPr>
          <w:b/>
          <w:bCs/>
        </w:rPr>
        <w:t>Parallel discussion:</w:t>
      </w:r>
    </w:p>
    <w:p w14:paraId="1548F784" w14:textId="77777777" w:rsidR="007615D6" w:rsidRPr="005B25A1" w:rsidRDefault="007615D6" w:rsidP="007615D6">
      <w:pPr>
        <w:keepNext/>
        <w:keepLines/>
      </w:pPr>
      <w:r w:rsidRPr="005B25A1">
        <w:t>-</w:t>
      </w:r>
    </w:p>
    <w:p w14:paraId="2B4C3BFA" w14:textId="77777777" w:rsidR="007615D6" w:rsidRPr="005B25A1" w:rsidRDefault="007615D6" w:rsidP="007615D6">
      <w:pPr>
        <w:keepNext/>
        <w:keepLines/>
        <w:rPr>
          <w:b/>
          <w:bCs/>
        </w:rPr>
      </w:pPr>
      <w:r w:rsidRPr="005B25A1">
        <w:rPr>
          <w:b/>
          <w:bCs/>
        </w:rPr>
        <w:t>Plenary Discussion:</w:t>
      </w:r>
    </w:p>
    <w:p w14:paraId="26A5A211" w14:textId="77777777" w:rsidR="007615D6" w:rsidRPr="005B25A1" w:rsidRDefault="007615D6" w:rsidP="007615D6">
      <w:pPr>
        <w:keepNext/>
        <w:keepLines/>
      </w:pPr>
      <w:r>
        <w:rPr>
          <w:color w:val="FF0000"/>
        </w:rPr>
        <w:t>NO DISCUSSION RECORDED</w:t>
      </w:r>
    </w:p>
    <w:p w14:paraId="3B471B27" w14:textId="77777777" w:rsidR="007615D6" w:rsidRPr="00EB0339" w:rsidRDefault="007615D6" w:rsidP="007615D6">
      <w:r w:rsidRPr="005B25A1">
        <w:rPr>
          <w:b/>
          <w:bCs/>
        </w:rPr>
        <w:t>Status:</w:t>
      </w:r>
      <w:r>
        <w:t xml:space="preserve"> </w:t>
      </w:r>
      <w:r>
        <w:rPr>
          <w:color w:val="0000FF"/>
        </w:rPr>
        <w:t>Not concluded</w:t>
      </w:r>
      <w:r>
        <w:t>.</w:t>
      </w:r>
    </w:p>
    <w:p w14:paraId="31E96AC1" w14:textId="77777777" w:rsidR="00E00DA6" w:rsidRDefault="007615D6" w:rsidP="000A3FBD">
      <w:pPr>
        <w:pStyle w:val="NormTop"/>
      </w:pPr>
      <w:r>
        <w:rPr>
          <w:color w:val="0000FF"/>
        </w:rPr>
        <w:lastRenderedPageBreak/>
        <w:t>S2-2410553</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62B141C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S2-2409301</w:t>
      </w:r>
      <w:r>
        <w:t>.</w:t>
      </w:r>
    </w:p>
    <w:p w14:paraId="453677EB" w14:textId="77777777" w:rsidR="007615D6" w:rsidRPr="005B25A1" w:rsidRDefault="007615D6" w:rsidP="007615D6">
      <w:pPr>
        <w:keepNext/>
        <w:keepLines/>
        <w:rPr>
          <w:b/>
          <w:bCs/>
        </w:rPr>
      </w:pPr>
      <w:r w:rsidRPr="005B25A1">
        <w:rPr>
          <w:b/>
          <w:bCs/>
        </w:rPr>
        <w:t>Parallel discussion:</w:t>
      </w:r>
    </w:p>
    <w:p w14:paraId="55A3446B" w14:textId="77777777" w:rsidR="007615D6" w:rsidRPr="005B25A1" w:rsidRDefault="007615D6" w:rsidP="007615D6">
      <w:pPr>
        <w:keepNext/>
        <w:keepLines/>
      </w:pPr>
      <w:r w:rsidRPr="005B25A1">
        <w:t>-</w:t>
      </w:r>
    </w:p>
    <w:p w14:paraId="738492BC" w14:textId="77777777" w:rsidR="007615D6" w:rsidRPr="005B25A1" w:rsidRDefault="007615D6" w:rsidP="007615D6">
      <w:pPr>
        <w:keepNext/>
        <w:keepLines/>
        <w:rPr>
          <w:b/>
          <w:bCs/>
        </w:rPr>
      </w:pPr>
      <w:r w:rsidRPr="005B25A1">
        <w:rPr>
          <w:b/>
          <w:bCs/>
        </w:rPr>
        <w:t>Plenary Discussion:</w:t>
      </w:r>
    </w:p>
    <w:p w14:paraId="3FFE3CA5" w14:textId="77777777" w:rsidR="007615D6" w:rsidRPr="005B25A1" w:rsidRDefault="007615D6" w:rsidP="007615D6">
      <w:pPr>
        <w:keepNext/>
        <w:keepLines/>
      </w:pPr>
      <w:r>
        <w:rPr>
          <w:color w:val="FF0000"/>
        </w:rPr>
        <w:t>NO DISCUSSION RECORDED</w:t>
      </w:r>
    </w:p>
    <w:p w14:paraId="176953A5" w14:textId="77777777" w:rsidR="007615D6" w:rsidRPr="00EB0339" w:rsidRDefault="007615D6" w:rsidP="007615D6">
      <w:r w:rsidRPr="005B25A1">
        <w:rPr>
          <w:b/>
          <w:bCs/>
        </w:rPr>
        <w:t>Status:</w:t>
      </w:r>
      <w:r>
        <w:t xml:space="preserve"> </w:t>
      </w:r>
      <w:r>
        <w:rPr>
          <w:color w:val="0000FF"/>
        </w:rPr>
        <w:t>Not concluded</w:t>
      </w:r>
      <w:r>
        <w:t>.</w:t>
      </w:r>
    </w:p>
    <w:p w14:paraId="3EBAA247" w14:textId="77777777" w:rsidR="00E00DA6" w:rsidRDefault="007615D6" w:rsidP="000A3FBD">
      <w:pPr>
        <w:pStyle w:val="NormTop"/>
      </w:pPr>
      <w:r>
        <w:rPr>
          <w:color w:val="0000FF"/>
        </w:rPr>
        <w:t>S2-2409944</w:t>
      </w:r>
      <w:r w:rsidRPr="00D53282">
        <w:t xml:space="preserve"> </w:t>
      </w:r>
      <w:r>
        <w:t>(P-CR) 23.700-13: Update to Solution for different Ambient IoT Device Types. (Source: Apple, Futurewei)</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18F0669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S2-2409289</w:t>
      </w:r>
      <w:r>
        <w:t>.</w:t>
      </w:r>
    </w:p>
    <w:p w14:paraId="599D99A8" w14:textId="77777777" w:rsidR="007615D6" w:rsidRPr="005B25A1" w:rsidRDefault="007615D6" w:rsidP="007615D6">
      <w:pPr>
        <w:keepNext/>
        <w:keepLines/>
        <w:rPr>
          <w:b/>
          <w:bCs/>
        </w:rPr>
      </w:pPr>
      <w:r w:rsidRPr="005B25A1">
        <w:rPr>
          <w:b/>
          <w:bCs/>
        </w:rPr>
        <w:t>Parallel discussion:</w:t>
      </w:r>
    </w:p>
    <w:p w14:paraId="0E1CAF35" w14:textId="77777777" w:rsidR="007615D6" w:rsidRPr="005B25A1" w:rsidRDefault="007615D6" w:rsidP="007615D6">
      <w:pPr>
        <w:keepNext/>
        <w:keepLines/>
      </w:pPr>
      <w:r w:rsidRPr="005B25A1">
        <w:t>-</w:t>
      </w:r>
    </w:p>
    <w:p w14:paraId="7D7A2A50" w14:textId="77777777" w:rsidR="007615D6" w:rsidRPr="005B25A1" w:rsidRDefault="007615D6" w:rsidP="007615D6">
      <w:pPr>
        <w:keepNext/>
        <w:keepLines/>
        <w:rPr>
          <w:b/>
          <w:bCs/>
        </w:rPr>
      </w:pPr>
      <w:r w:rsidRPr="005B25A1">
        <w:rPr>
          <w:b/>
          <w:bCs/>
        </w:rPr>
        <w:t>Plenary Discussion:</w:t>
      </w:r>
    </w:p>
    <w:p w14:paraId="52B649C1" w14:textId="77777777" w:rsidR="007615D6" w:rsidRPr="005B25A1" w:rsidRDefault="007615D6" w:rsidP="007615D6">
      <w:pPr>
        <w:keepNext/>
        <w:keepLines/>
      </w:pPr>
      <w:r>
        <w:rPr>
          <w:color w:val="FF0000"/>
        </w:rPr>
        <w:t>NO DISCUSSION RECORDED</w:t>
      </w:r>
    </w:p>
    <w:p w14:paraId="36385358" w14:textId="77777777" w:rsidR="007615D6" w:rsidRPr="00EB0339" w:rsidRDefault="007615D6" w:rsidP="007615D6">
      <w:r w:rsidRPr="005B25A1">
        <w:rPr>
          <w:b/>
          <w:bCs/>
        </w:rPr>
        <w:t>Status:</w:t>
      </w:r>
      <w:r>
        <w:t xml:space="preserve"> </w:t>
      </w:r>
      <w:r>
        <w:rPr>
          <w:color w:val="0000FF"/>
        </w:rPr>
        <w:t>Not concluded</w:t>
      </w:r>
      <w:r>
        <w:t>.</w:t>
      </w:r>
    </w:p>
    <w:p w14:paraId="29E235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to handle</w:t>
      </w:r>
    </w:p>
    <w:p w14:paraId="6637DE34" w14:textId="77777777" w:rsidR="00E00DA6" w:rsidRDefault="007615D6" w:rsidP="000A3FBD">
      <w:pPr>
        <w:pStyle w:val="NormTop"/>
      </w:pPr>
      <w:r>
        <w:rPr>
          <w:color w:val="0000FF"/>
        </w:rPr>
        <w:t>S2-2410411</w:t>
      </w:r>
      <w:r w:rsidRPr="00D53282">
        <w:t xml:space="preserve"> </w:t>
      </w:r>
      <w:r>
        <w:t>(P-CR) 23.700-13: Discussion and analysis on Device ID related issues. (Source: Huawei, HiSilicon)</w:t>
      </w:r>
      <w:r>
        <w:br/>
      </w:r>
      <w:r w:rsidRPr="00D53282">
        <w:rPr>
          <w:b/>
        </w:rPr>
        <w:t>Document for:</w:t>
      </w:r>
      <w:r w:rsidRPr="00D53282">
        <w:t xml:space="preserve"> </w:t>
      </w:r>
      <w:r>
        <w:t>Approval</w:t>
      </w:r>
      <w:r>
        <w:br/>
      </w:r>
      <w:r w:rsidRPr="00D53282">
        <w:rPr>
          <w:b/>
        </w:rPr>
        <w:t>Abstract:</w:t>
      </w:r>
      <w:r w:rsidRPr="00D53282">
        <w:t xml:space="preserve"> </w:t>
      </w:r>
      <w:r>
        <w:br/>
        <w:t>A discussion on AIoT Device IDs, types and their uses.</w:t>
      </w:r>
    </w:p>
    <w:p w14:paraId="08546914" w14:textId="77777777" w:rsidR="007615D6" w:rsidRPr="005B25A1" w:rsidRDefault="007615D6" w:rsidP="007615D6">
      <w:pPr>
        <w:keepNext/>
        <w:keepLines/>
        <w:rPr>
          <w:b/>
          <w:bCs/>
        </w:rPr>
      </w:pPr>
      <w:r w:rsidRPr="005B25A1">
        <w:rPr>
          <w:b/>
          <w:bCs/>
        </w:rPr>
        <w:t>Parallel discussion:</w:t>
      </w:r>
    </w:p>
    <w:p w14:paraId="294FE53B" w14:textId="77777777" w:rsidR="007615D6" w:rsidRPr="005B25A1" w:rsidRDefault="007615D6" w:rsidP="007615D6">
      <w:pPr>
        <w:keepNext/>
        <w:keepLines/>
      </w:pPr>
      <w:r w:rsidRPr="005B25A1">
        <w:t>-</w:t>
      </w:r>
    </w:p>
    <w:p w14:paraId="7919CE6A" w14:textId="77777777" w:rsidR="007615D6" w:rsidRPr="005B25A1" w:rsidRDefault="007615D6" w:rsidP="007615D6">
      <w:pPr>
        <w:keepNext/>
        <w:keepLines/>
        <w:rPr>
          <w:b/>
          <w:bCs/>
        </w:rPr>
      </w:pPr>
      <w:r w:rsidRPr="005B25A1">
        <w:rPr>
          <w:b/>
          <w:bCs/>
        </w:rPr>
        <w:t>Plenary Discussion:</w:t>
      </w:r>
    </w:p>
    <w:p w14:paraId="6E10AB5F" w14:textId="77777777" w:rsidR="007615D6" w:rsidRPr="005B25A1" w:rsidRDefault="007615D6" w:rsidP="007615D6">
      <w:pPr>
        <w:keepNext/>
        <w:keepLines/>
      </w:pPr>
      <w:r>
        <w:rPr>
          <w:color w:val="FF0000"/>
        </w:rPr>
        <w:t>NO DISCUSSION RECORDED</w:t>
      </w:r>
    </w:p>
    <w:p w14:paraId="108B46E3" w14:textId="77777777" w:rsidR="007615D6" w:rsidRPr="00EB0339" w:rsidRDefault="007615D6" w:rsidP="007615D6">
      <w:r w:rsidRPr="005B25A1">
        <w:rPr>
          <w:b/>
          <w:bCs/>
        </w:rPr>
        <w:t>Status:</w:t>
      </w:r>
      <w:r>
        <w:t xml:space="preserve"> </w:t>
      </w:r>
      <w:r>
        <w:rPr>
          <w:color w:val="0000FF"/>
        </w:rPr>
        <w:t>Not concluded</w:t>
      </w:r>
      <w:r>
        <w:t>.</w:t>
      </w:r>
    </w:p>
    <w:p w14:paraId="4A2B312E" w14:textId="77777777" w:rsidR="00E00DA6" w:rsidRDefault="007615D6" w:rsidP="000A3FBD">
      <w:pPr>
        <w:pStyle w:val="NormTop"/>
      </w:pPr>
      <w:r>
        <w:rPr>
          <w:color w:val="0000FF"/>
        </w:rPr>
        <w:t>S2-2410417</w:t>
      </w:r>
      <w:r w:rsidRPr="00D53282">
        <w:t xml:space="preserve"> </w:t>
      </w:r>
      <w:r>
        <w:t>(P-CR) 23.700-13: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760A8CD2" w14:textId="77777777" w:rsidR="007615D6" w:rsidRPr="005B25A1" w:rsidRDefault="007615D6" w:rsidP="007615D6">
      <w:pPr>
        <w:keepNext/>
        <w:keepLines/>
        <w:rPr>
          <w:b/>
          <w:bCs/>
        </w:rPr>
      </w:pPr>
      <w:r w:rsidRPr="005B25A1">
        <w:rPr>
          <w:b/>
          <w:bCs/>
        </w:rPr>
        <w:t>Parallel discussion:</w:t>
      </w:r>
    </w:p>
    <w:p w14:paraId="0DC94FB3" w14:textId="77777777" w:rsidR="007615D6" w:rsidRPr="005B25A1" w:rsidRDefault="007615D6" w:rsidP="007615D6">
      <w:pPr>
        <w:keepNext/>
        <w:keepLines/>
      </w:pPr>
      <w:r w:rsidRPr="005B25A1">
        <w:t>-</w:t>
      </w:r>
    </w:p>
    <w:p w14:paraId="7F033FCB" w14:textId="77777777" w:rsidR="007615D6" w:rsidRPr="005B25A1" w:rsidRDefault="007615D6" w:rsidP="007615D6">
      <w:pPr>
        <w:keepNext/>
        <w:keepLines/>
        <w:rPr>
          <w:b/>
          <w:bCs/>
        </w:rPr>
      </w:pPr>
      <w:r w:rsidRPr="005B25A1">
        <w:rPr>
          <w:b/>
          <w:bCs/>
        </w:rPr>
        <w:t>Plenary Discussion:</w:t>
      </w:r>
    </w:p>
    <w:p w14:paraId="3AB350AC" w14:textId="77777777" w:rsidR="007615D6" w:rsidRPr="005B25A1" w:rsidRDefault="007615D6" w:rsidP="007615D6">
      <w:pPr>
        <w:keepNext/>
        <w:keepLines/>
      </w:pPr>
      <w:r>
        <w:rPr>
          <w:color w:val="FF0000"/>
        </w:rPr>
        <w:t>NO DISCUSSION RECORDED</w:t>
      </w:r>
    </w:p>
    <w:p w14:paraId="0C2AAF21" w14:textId="77777777" w:rsidR="007615D6" w:rsidRPr="00EB0339" w:rsidRDefault="007615D6" w:rsidP="007615D6">
      <w:r w:rsidRPr="005B25A1">
        <w:rPr>
          <w:b/>
          <w:bCs/>
        </w:rPr>
        <w:t>Status:</w:t>
      </w:r>
      <w:r>
        <w:t xml:space="preserve"> </w:t>
      </w:r>
      <w:r>
        <w:rPr>
          <w:color w:val="0000FF"/>
        </w:rPr>
        <w:t>Not concluded</w:t>
      </w:r>
      <w:r>
        <w:t>.</w:t>
      </w:r>
    </w:p>
    <w:p w14:paraId="5C8D33E4" w14:textId="77777777" w:rsidR="00E00DA6" w:rsidRDefault="007615D6" w:rsidP="000A3FBD">
      <w:pPr>
        <w:pStyle w:val="NormTop"/>
      </w:pPr>
      <w:r>
        <w:rPr>
          <w:color w:val="0000FF"/>
        </w:rPr>
        <w:lastRenderedPageBreak/>
        <w:t>S2-2410235</w:t>
      </w:r>
      <w:r w:rsidRPr="00D53282">
        <w:t xml:space="preserve"> </w:t>
      </w:r>
      <w:r>
        <w:t>(P-CR) 23.700-13: A new solution: AIoT data aggregation control. (Source: Nokia)</w:t>
      </w:r>
      <w:r>
        <w:br/>
      </w:r>
      <w:r w:rsidRPr="00D53282">
        <w:rPr>
          <w:b/>
        </w:rPr>
        <w:t>Document for:</w:t>
      </w:r>
      <w:r w:rsidRPr="00D53282">
        <w:t xml:space="preserve"> </w:t>
      </w:r>
      <w:r>
        <w:t>Approval</w:t>
      </w:r>
      <w:r>
        <w:br/>
      </w:r>
      <w:r w:rsidRPr="00D53282">
        <w:rPr>
          <w:b/>
        </w:rPr>
        <w:t>Abstract:</w:t>
      </w:r>
      <w:r w:rsidRPr="00D53282">
        <w:t xml:space="preserve"> </w:t>
      </w:r>
      <w:r>
        <w:br/>
        <w:t>A new solution to control AIoT data aggregation before forwarding to the consumer AF.</w:t>
      </w:r>
    </w:p>
    <w:p w14:paraId="300CA6CB" w14:textId="77777777" w:rsidR="007615D6" w:rsidRPr="005B25A1" w:rsidRDefault="007615D6" w:rsidP="007615D6">
      <w:pPr>
        <w:keepNext/>
        <w:keepLines/>
        <w:rPr>
          <w:b/>
          <w:bCs/>
        </w:rPr>
      </w:pPr>
      <w:r w:rsidRPr="005B25A1">
        <w:rPr>
          <w:b/>
          <w:bCs/>
        </w:rPr>
        <w:t>Parallel discussion:</w:t>
      </w:r>
    </w:p>
    <w:p w14:paraId="706781F9" w14:textId="77777777" w:rsidR="007615D6" w:rsidRPr="005B25A1" w:rsidRDefault="007615D6" w:rsidP="007615D6">
      <w:pPr>
        <w:keepNext/>
        <w:keepLines/>
      </w:pPr>
      <w:r w:rsidRPr="005B25A1">
        <w:t>-</w:t>
      </w:r>
    </w:p>
    <w:p w14:paraId="4DF2318E" w14:textId="77777777" w:rsidR="007615D6" w:rsidRPr="005B25A1" w:rsidRDefault="007615D6" w:rsidP="007615D6">
      <w:pPr>
        <w:keepNext/>
        <w:keepLines/>
        <w:rPr>
          <w:b/>
          <w:bCs/>
        </w:rPr>
      </w:pPr>
      <w:r w:rsidRPr="005B25A1">
        <w:rPr>
          <w:b/>
          <w:bCs/>
        </w:rPr>
        <w:t>Plenary Discussion:</w:t>
      </w:r>
    </w:p>
    <w:p w14:paraId="5F63F76A" w14:textId="77777777" w:rsidR="007615D6" w:rsidRPr="005B25A1" w:rsidRDefault="007615D6" w:rsidP="007615D6">
      <w:pPr>
        <w:keepNext/>
        <w:keepLines/>
      </w:pPr>
      <w:r>
        <w:rPr>
          <w:color w:val="FF0000"/>
        </w:rPr>
        <w:t>NO DISCUSSION RECORDED</w:t>
      </w:r>
    </w:p>
    <w:p w14:paraId="19178DC1" w14:textId="77777777" w:rsidR="007615D6" w:rsidRPr="00EB0339" w:rsidRDefault="007615D6" w:rsidP="007615D6">
      <w:r w:rsidRPr="005B25A1">
        <w:rPr>
          <w:b/>
          <w:bCs/>
        </w:rPr>
        <w:t>Status:</w:t>
      </w:r>
      <w:r>
        <w:t xml:space="preserve"> </w:t>
      </w:r>
      <w:r>
        <w:rPr>
          <w:color w:val="0000FF"/>
        </w:rPr>
        <w:t>Not concluded</w:t>
      </w:r>
      <w:r>
        <w:t>.</w:t>
      </w:r>
    </w:p>
    <w:p w14:paraId="37A5DC56" w14:textId="77777777" w:rsidR="00E00DA6" w:rsidRDefault="007615D6" w:rsidP="000A3FBD">
      <w:pPr>
        <w:pStyle w:val="NormTop"/>
      </w:pPr>
      <w:r>
        <w:rPr>
          <w:color w:val="0000FF"/>
        </w:rPr>
        <w:t>S2-2410236</w:t>
      </w:r>
      <w:r w:rsidRPr="00D53282">
        <w:t xml:space="preserve"> </w:t>
      </w:r>
      <w:r>
        <w:t>(P-CR) 23.700-13: A new solution: AIoT exposure services. (Source: Nokia)</w:t>
      </w:r>
      <w:r>
        <w:br/>
      </w:r>
      <w:r w:rsidRPr="00D53282">
        <w:rPr>
          <w:b/>
        </w:rPr>
        <w:t>Document for:</w:t>
      </w:r>
      <w:r w:rsidRPr="00D53282">
        <w:t xml:space="preserve"> </w:t>
      </w:r>
      <w:r>
        <w:t>Approval</w:t>
      </w:r>
      <w:r>
        <w:br/>
      </w:r>
      <w:r w:rsidRPr="00D53282">
        <w:rPr>
          <w:b/>
        </w:rPr>
        <w:t>Abstract:</w:t>
      </w:r>
      <w:r w:rsidRPr="00D53282">
        <w:t xml:space="preserve"> </w:t>
      </w:r>
      <w:r>
        <w:br/>
        <w:t>A new solution to capture what AIoT related information can be exposed to external AFs.</w:t>
      </w:r>
    </w:p>
    <w:p w14:paraId="7102A40F" w14:textId="77777777" w:rsidR="007615D6" w:rsidRPr="005B25A1" w:rsidRDefault="007615D6" w:rsidP="007615D6">
      <w:pPr>
        <w:keepNext/>
        <w:keepLines/>
        <w:rPr>
          <w:b/>
          <w:bCs/>
        </w:rPr>
      </w:pPr>
      <w:r w:rsidRPr="005B25A1">
        <w:rPr>
          <w:b/>
          <w:bCs/>
        </w:rPr>
        <w:t>Parallel discussion:</w:t>
      </w:r>
    </w:p>
    <w:p w14:paraId="0D5CC4F8" w14:textId="77777777" w:rsidR="007615D6" w:rsidRPr="005B25A1" w:rsidRDefault="007615D6" w:rsidP="007615D6">
      <w:pPr>
        <w:keepNext/>
        <w:keepLines/>
      </w:pPr>
      <w:r w:rsidRPr="005B25A1">
        <w:t>-</w:t>
      </w:r>
    </w:p>
    <w:p w14:paraId="3AFD18C3" w14:textId="77777777" w:rsidR="007615D6" w:rsidRPr="005B25A1" w:rsidRDefault="007615D6" w:rsidP="007615D6">
      <w:pPr>
        <w:keepNext/>
        <w:keepLines/>
        <w:rPr>
          <w:b/>
          <w:bCs/>
        </w:rPr>
      </w:pPr>
      <w:r w:rsidRPr="005B25A1">
        <w:rPr>
          <w:b/>
          <w:bCs/>
        </w:rPr>
        <w:t>Plenary Discussion:</w:t>
      </w:r>
    </w:p>
    <w:p w14:paraId="1AABD34C" w14:textId="77777777" w:rsidR="007615D6" w:rsidRPr="005B25A1" w:rsidRDefault="007615D6" w:rsidP="007615D6">
      <w:pPr>
        <w:keepNext/>
        <w:keepLines/>
      </w:pPr>
      <w:r>
        <w:rPr>
          <w:color w:val="FF0000"/>
        </w:rPr>
        <w:t>NO DISCUSSION RECORDED</w:t>
      </w:r>
    </w:p>
    <w:p w14:paraId="4CD5D803" w14:textId="77777777" w:rsidR="007615D6" w:rsidRPr="00EB0339" w:rsidRDefault="007615D6" w:rsidP="007615D6">
      <w:r w:rsidRPr="005B25A1">
        <w:rPr>
          <w:b/>
          <w:bCs/>
        </w:rPr>
        <w:t>Status:</w:t>
      </w:r>
      <w:r>
        <w:t xml:space="preserve"> </w:t>
      </w:r>
      <w:r>
        <w:rPr>
          <w:color w:val="0000FF"/>
        </w:rPr>
        <w:t>Not concluded</w:t>
      </w:r>
      <w:r>
        <w:t>.</w:t>
      </w:r>
    </w:p>
    <w:p w14:paraId="42CCB6EB" w14:textId="77777777" w:rsidR="00E00DA6" w:rsidRDefault="007615D6" w:rsidP="000A3FBD">
      <w:pPr>
        <w:pStyle w:val="NormTop"/>
      </w:pPr>
      <w:r>
        <w:rPr>
          <w:color w:val="0000FF"/>
        </w:rPr>
        <w:t>S2-2409710</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429228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S2-2407674</w:t>
      </w:r>
      <w:r>
        <w:t>.</w:t>
      </w:r>
    </w:p>
    <w:p w14:paraId="7C21882F" w14:textId="77777777" w:rsidR="007615D6" w:rsidRPr="005B25A1" w:rsidRDefault="007615D6" w:rsidP="007615D6">
      <w:pPr>
        <w:keepNext/>
        <w:keepLines/>
        <w:rPr>
          <w:b/>
          <w:bCs/>
        </w:rPr>
      </w:pPr>
      <w:r w:rsidRPr="005B25A1">
        <w:rPr>
          <w:b/>
          <w:bCs/>
        </w:rPr>
        <w:t>Parallel discussion:</w:t>
      </w:r>
    </w:p>
    <w:p w14:paraId="2D726E55" w14:textId="77777777" w:rsidR="007615D6" w:rsidRPr="005B25A1" w:rsidRDefault="007615D6" w:rsidP="007615D6">
      <w:pPr>
        <w:keepNext/>
        <w:keepLines/>
      </w:pPr>
      <w:r w:rsidRPr="005B25A1">
        <w:t>-</w:t>
      </w:r>
    </w:p>
    <w:p w14:paraId="19FF8514" w14:textId="77777777" w:rsidR="007615D6" w:rsidRPr="005B25A1" w:rsidRDefault="007615D6" w:rsidP="007615D6">
      <w:pPr>
        <w:keepNext/>
        <w:keepLines/>
        <w:rPr>
          <w:b/>
          <w:bCs/>
        </w:rPr>
      </w:pPr>
      <w:r w:rsidRPr="005B25A1">
        <w:rPr>
          <w:b/>
          <w:bCs/>
        </w:rPr>
        <w:t>Plenary Discussion:</w:t>
      </w:r>
    </w:p>
    <w:p w14:paraId="7AA10DB4" w14:textId="77777777" w:rsidR="007615D6" w:rsidRPr="005B25A1" w:rsidRDefault="007615D6" w:rsidP="007615D6">
      <w:pPr>
        <w:keepNext/>
        <w:keepLines/>
      </w:pPr>
      <w:r>
        <w:rPr>
          <w:color w:val="FF0000"/>
        </w:rPr>
        <w:t>NO DISCUSSION RECORDED</w:t>
      </w:r>
    </w:p>
    <w:p w14:paraId="0F97B080" w14:textId="77777777" w:rsidR="007615D6" w:rsidRPr="00EB0339" w:rsidRDefault="007615D6" w:rsidP="007615D6">
      <w:r w:rsidRPr="005B25A1">
        <w:rPr>
          <w:b/>
          <w:bCs/>
        </w:rPr>
        <w:t>Status:</w:t>
      </w:r>
      <w:r>
        <w:t xml:space="preserve"> </w:t>
      </w:r>
      <w:r>
        <w:rPr>
          <w:color w:val="0000FF"/>
        </w:rPr>
        <w:t>Not concluded</w:t>
      </w:r>
      <w:r>
        <w:t>.</w:t>
      </w:r>
    </w:p>
    <w:p w14:paraId="495AC696" w14:textId="77777777" w:rsidR="00E00DA6" w:rsidRDefault="007615D6" w:rsidP="000A3FBD">
      <w:pPr>
        <w:pStyle w:val="NormTop"/>
      </w:pPr>
      <w:r>
        <w:rPr>
          <w:color w:val="0000FF"/>
        </w:rPr>
        <w:t>S2-2410101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S2-24007741 in SA WG2#164, S2-24006131 in SA WG2#163, S2-2404493 in SA WG2#162.</w:t>
      </w:r>
    </w:p>
    <w:p w14:paraId="3A8149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S2-2407741</w:t>
      </w:r>
      <w:r>
        <w:t>.</w:t>
      </w:r>
    </w:p>
    <w:p w14:paraId="0CE01CC9" w14:textId="77777777" w:rsidR="007615D6" w:rsidRPr="005B25A1" w:rsidRDefault="007615D6" w:rsidP="007615D6">
      <w:pPr>
        <w:keepNext/>
        <w:keepLines/>
        <w:rPr>
          <w:b/>
          <w:bCs/>
        </w:rPr>
      </w:pPr>
      <w:r w:rsidRPr="005B25A1">
        <w:rPr>
          <w:b/>
          <w:bCs/>
        </w:rPr>
        <w:t>Parallel discussion:</w:t>
      </w:r>
    </w:p>
    <w:p w14:paraId="0CBD06AA" w14:textId="77777777" w:rsidR="007615D6" w:rsidRPr="005B25A1" w:rsidRDefault="007615D6" w:rsidP="007615D6">
      <w:pPr>
        <w:keepNext/>
        <w:keepLines/>
      </w:pPr>
      <w:r w:rsidRPr="005B25A1">
        <w:t>-</w:t>
      </w:r>
    </w:p>
    <w:p w14:paraId="4AB571B6" w14:textId="77777777" w:rsidR="007615D6" w:rsidRPr="005B25A1" w:rsidRDefault="007615D6" w:rsidP="007615D6">
      <w:pPr>
        <w:keepNext/>
        <w:keepLines/>
        <w:rPr>
          <w:b/>
          <w:bCs/>
        </w:rPr>
      </w:pPr>
      <w:r w:rsidRPr="005B25A1">
        <w:rPr>
          <w:b/>
          <w:bCs/>
        </w:rPr>
        <w:t>Plenary Discussion:</w:t>
      </w:r>
    </w:p>
    <w:p w14:paraId="2DD837AC" w14:textId="77777777" w:rsidR="007615D6" w:rsidRPr="005B25A1" w:rsidRDefault="007615D6" w:rsidP="007615D6">
      <w:pPr>
        <w:keepNext/>
        <w:keepLines/>
      </w:pPr>
      <w:r>
        <w:rPr>
          <w:color w:val="FF0000"/>
        </w:rPr>
        <w:t>NO DISCUSSION RECORDED</w:t>
      </w:r>
    </w:p>
    <w:p w14:paraId="5ADC922E" w14:textId="77777777" w:rsidR="007615D6" w:rsidRPr="00EB0339" w:rsidRDefault="007615D6" w:rsidP="007615D6">
      <w:r w:rsidRPr="005B25A1">
        <w:rPr>
          <w:b/>
          <w:bCs/>
        </w:rPr>
        <w:t>Status:</w:t>
      </w:r>
      <w:r>
        <w:t xml:space="preserve"> </w:t>
      </w:r>
      <w:r>
        <w:rPr>
          <w:color w:val="0000FF"/>
        </w:rPr>
        <w:t>Not concluded</w:t>
      </w:r>
      <w:r>
        <w:t>.</w:t>
      </w:r>
    </w:p>
    <w:p w14:paraId="5AE0E09A" w14:textId="77777777" w:rsidR="00E00DA6" w:rsidRDefault="007615D6" w:rsidP="000A3FBD">
      <w:pPr>
        <w:pStyle w:val="NormTop"/>
      </w:pPr>
      <w:r>
        <w:rPr>
          <w:color w:val="0000FF"/>
        </w:rPr>
        <w:lastRenderedPageBreak/>
        <w:t>S2-2410105</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 It was S2-2407742 in SA WG2#164.</w:t>
      </w:r>
    </w:p>
    <w:p w14:paraId="001551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S2-2407742</w:t>
      </w:r>
      <w:r>
        <w:t>.</w:t>
      </w:r>
    </w:p>
    <w:p w14:paraId="4CDFE37C" w14:textId="77777777" w:rsidR="007615D6" w:rsidRPr="005B25A1" w:rsidRDefault="007615D6" w:rsidP="007615D6">
      <w:pPr>
        <w:keepNext/>
        <w:keepLines/>
        <w:rPr>
          <w:b/>
          <w:bCs/>
        </w:rPr>
      </w:pPr>
      <w:r w:rsidRPr="005B25A1">
        <w:rPr>
          <w:b/>
          <w:bCs/>
        </w:rPr>
        <w:t>Parallel discussion:</w:t>
      </w:r>
    </w:p>
    <w:p w14:paraId="4426DF72" w14:textId="77777777" w:rsidR="007615D6" w:rsidRPr="005B25A1" w:rsidRDefault="007615D6" w:rsidP="007615D6">
      <w:pPr>
        <w:keepNext/>
        <w:keepLines/>
      </w:pPr>
      <w:r w:rsidRPr="005B25A1">
        <w:t>-</w:t>
      </w:r>
    </w:p>
    <w:p w14:paraId="2256DFE6" w14:textId="77777777" w:rsidR="007615D6" w:rsidRPr="005B25A1" w:rsidRDefault="007615D6" w:rsidP="007615D6">
      <w:pPr>
        <w:keepNext/>
        <w:keepLines/>
        <w:rPr>
          <w:b/>
          <w:bCs/>
        </w:rPr>
      </w:pPr>
      <w:r w:rsidRPr="005B25A1">
        <w:rPr>
          <w:b/>
          <w:bCs/>
        </w:rPr>
        <w:t>Plenary Discussion:</w:t>
      </w:r>
    </w:p>
    <w:p w14:paraId="79D838F7" w14:textId="77777777" w:rsidR="007615D6" w:rsidRPr="005B25A1" w:rsidRDefault="007615D6" w:rsidP="007615D6">
      <w:pPr>
        <w:keepNext/>
        <w:keepLines/>
      </w:pPr>
      <w:r>
        <w:rPr>
          <w:color w:val="FF0000"/>
        </w:rPr>
        <w:t>NO DISCUSSION RECORDED</w:t>
      </w:r>
    </w:p>
    <w:p w14:paraId="770E67B2" w14:textId="77777777" w:rsidR="007615D6" w:rsidRPr="00EB0339" w:rsidRDefault="007615D6" w:rsidP="007615D6">
      <w:r w:rsidRPr="005B25A1">
        <w:rPr>
          <w:b/>
          <w:bCs/>
        </w:rPr>
        <w:t>Status:</w:t>
      </w:r>
      <w:r>
        <w:t xml:space="preserve"> </w:t>
      </w:r>
      <w:r>
        <w:rPr>
          <w:color w:val="0000FF"/>
        </w:rPr>
        <w:t>Not concluded</w:t>
      </w:r>
      <w:r>
        <w:t>.</w:t>
      </w:r>
    </w:p>
    <w:p w14:paraId="7EACFD30" w14:textId="77777777" w:rsidR="00E00DA6" w:rsidRDefault="007615D6" w:rsidP="000A3FBD">
      <w:pPr>
        <w:pStyle w:val="NormTop"/>
      </w:pPr>
      <w:r>
        <w:rPr>
          <w:color w:val="0000FF"/>
        </w:rPr>
        <w:t>S2-2410106</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 It was S2-2407743 in SA WG2#164.</w:t>
      </w:r>
    </w:p>
    <w:p w14:paraId="4D7A1F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S2-2407743</w:t>
      </w:r>
      <w:r>
        <w:t>.</w:t>
      </w:r>
    </w:p>
    <w:p w14:paraId="6114CF0C" w14:textId="77777777" w:rsidR="007615D6" w:rsidRPr="005B25A1" w:rsidRDefault="007615D6" w:rsidP="007615D6">
      <w:pPr>
        <w:keepNext/>
        <w:keepLines/>
        <w:rPr>
          <w:b/>
          <w:bCs/>
        </w:rPr>
      </w:pPr>
      <w:r w:rsidRPr="005B25A1">
        <w:rPr>
          <w:b/>
          <w:bCs/>
        </w:rPr>
        <w:t>Parallel discussion:</w:t>
      </w:r>
    </w:p>
    <w:p w14:paraId="7657E482" w14:textId="77777777" w:rsidR="007615D6" w:rsidRPr="005B25A1" w:rsidRDefault="007615D6" w:rsidP="007615D6">
      <w:pPr>
        <w:keepNext/>
        <w:keepLines/>
      </w:pPr>
      <w:r w:rsidRPr="005B25A1">
        <w:t>-</w:t>
      </w:r>
    </w:p>
    <w:p w14:paraId="24E657AC" w14:textId="77777777" w:rsidR="007615D6" w:rsidRPr="005B25A1" w:rsidRDefault="007615D6" w:rsidP="007615D6">
      <w:pPr>
        <w:keepNext/>
        <w:keepLines/>
        <w:rPr>
          <w:b/>
          <w:bCs/>
        </w:rPr>
      </w:pPr>
      <w:r w:rsidRPr="005B25A1">
        <w:rPr>
          <w:b/>
          <w:bCs/>
        </w:rPr>
        <w:t>Plenary Discussion:</w:t>
      </w:r>
    </w:p>
    <w:p w14:paraId="33BE327C" w14:textId="77777777" w:rsidR="007615D6" w:rsidRPr="005B25A1" w:rsidRDefault="007615D6" w:rsidP="007615D6">
      <w:pPr>
        <w:keepNext/>
        <w:keepLines/>
      </w:pPr>
      <w:r>
        <w:rPr>
          <w:color w:val="FF0000"/>
        </w:rPr>
        <w:t>NO DISCUSSION RECORDED</w:t>
      </w:r>
    </w:p>
    <w:p w14:paraId="22A38016" w14:textId="77777777" w:rsidR="007615D6" w:rsidRPr="00EB0339" w:rsidRDefault="007615D6" w:rsidP="007615D6">
      <w:r w:rsidRPr="005B25A1">
        <w:rPr>
          <w:b/>
          <w:bCs/>
        </w:rPr>
        <w:t>Status:</w:t>
      </w:r>
      <w:r>
        <w:t xml:space="preserve"> </w:t>
      </w:r>
      <w:r>
        <w:rPr>
          <w:color w:val="0000FF"/>
        </w:rPr>
        <w:t>Not concluded</w:t>
      </w:r>
      <w:r>
        <w:t>.</w:t>
      </w:r>
    </w:p>
    <w:p w14:paraId="757598F1" w14:textId="77777777" w:rsidR="00E00DA6" w:rsidRDefault="007615D6" w:rsidP="000A3FBD">
      <w:pPr>
        <w:pStyle w:val="NormTop"/>
      </w:pPr>
      <w:r>
        <w:rPr>
          <w:color w:val="0000FF"/>
        </w:rPr>
        <w:t>S2-2410342</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3B7944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S2-2408200</w:t>
      </w:r>
      <w:r>
        <w:t>.</w:t>
      </w:r>
    </w:p>
    <w:p w14:paraId="363DDD12" w14:textId="77777777" w:rsidR="007615D6" w:rsidRPr="005B25A1" w:rsidRDefault="007615D6" w:rsidP="007615D6">
      <w:pPr>
        <w:keepNext/>
        <w:keepLines/>
        <w:rPr>
          <w:b/>
          <w:bCs/>
        </w:rPr>
      </w:pPr>
      <w:r w:rsidRPr="005B25A1">
        <w:rPr>
          <w:b/>
          <w:bCs/>
        </w:rPr>
        <w:t>Parallel discussion:</w:t>
      </w:r>
    </w:p>
    <w:p w14:paraId="7E56BD9F" w14:textId="77777777" w:rsidR="007615D6" w:rsidRPr="005B25A1" w:rsidRDefault="007615D6" w:rsidP="007615D6">
      <w:pPr>
        <w:keepNext/>
        <w:keepLines/>
      </w:pPr>
      <w:r w:rsidRPr="005B25A1">
        <w:t>-</w:t>
      </w:r>
    </w:p>
    <w:p w14:paraId="60B584E8" w14:textId="77777777" w:rsidR="007615D6" w:rsidRPr="005B25A1" w:rsidRDefault="007615D6" w:rsidP="007615D6">
      <w:pPr>
        <w:keepNext/>
        <w:keepLines/>
        <w:rPr>
          <w:b/>
          <w:bCs/>
        </w:rPr>
      </w:pPr>
      <w:r w:rsidRPr="005B25A1">
        <w:rPr>
          <w:b/>
          <w:bCs/>
        </w:rPr>
        <w:t>Plenary Discussion:</w:t>
      </w:r>
    </w:p>
    <w:p w14:paraId="2EB893C5" w14:textId="77777777" w:rsidR="007615D6" w:rsidRPr="005B25A1" w:rsidRDefault="007615D6" w:rsidP="007615D6">
      <w:pPr>
        <w:keepNext/>
        <w:keepLines/>
      </w:pPr>
      <w:r>
        <w:rPr>
          <w:color w:val="FF0000"/>
        </w:rPr>
        <w:t>NO DISCUSSION RECORDED</w:t>
      </w:r>
    </w:p>
    <w:p w14:paraId="7A09BE16" w14:textId="77777777" w:rsidR="007615D6" w:rsidRPr="00EB0339" w:rsidRDefault="007615D6" w:rsidP="007615D6">
      <w:r w:rsidRPr="005B25A1">
        <w:rPr>
          <w:b/>
          <w:bCs/>
        </w:rPr>
        <w:t>Status:</w:t>
      </w:r>
      <w:r>
        <w:t xml:space="preserve"> </w:t>
      </w:r>
      <w:r>
        <w:rPr>
          <w:color w:val="0000FF"/>
        </w:rPr>
        <w:t>Not concluded</w:t>
      </w:r>
      <w:r>
        <w:t>.</w:t>
      </w:r>
    </w:p>
    <w:p w14:paraId="62CE43CE" w14:textId="77777777" w:rsidR="00E00DA6" w:rsidRDefault="007615D6" w:rsidP="000A3FBD">
      <w:pPr>
        <w:pStyle w:val="NormTop"/>
      </w:pPr>
      <w:r>
        <w:rPr>
          <w:color w:val="0000FF"/>
        </w:rPr>
        <w:t>S2-2410385</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1E0C32BE" w14:textId="77777777" w:rsidR="007615D6" w:rsidRPr="005B25A1" w:rsidRDefault="007615D6" w:rsidP="007615D6">
      <w:pPr>
        <w:keepNext/>
        <w:keepLines/>
        <w:rPr>
          <w:b/>
          <w:bCs/>
        </w:rPr>
      </w:pPr>
      <w:r w:rsidRPr="005B25A1">
        <w:rPr>
          <w:b/>
          <w:bCs/>
        </w:rPr>
        <w:t>Parallel discussion:</w:t>
      </w:r>
    </w:p>
    <w:p w14:paraId="550374FE" w14:textId="77777777" w:rsidR="007615D6" w:rsidRPr="005B25A1" w:rsidRDefault="007615D6" w:rsidP="007615D6">
      <w:pPr>
        <w:keepNext/>
        <w:keepLines/>
      </w:pPr>
      <w:r w:rsidRPr="005B25A1">
        <w:t>-</w:t>
      </w:r>
    </w:p>
    <w:p w14:paraId="00AC298A" w14:textId="77777777" w:rsidR="007615D6" w:rsidRPr="005B25A1" w:rsidRDefault="007615D6" w:rsidP="007615D6">
      <w:pPr>
        <w:keepNext/>
        <w:keepLines/>
        <w:rPr>
          <w:b/>
          <w:bCs/>
        </w:rPr>
      </w:pPr>
      <w:r w:rsidRPr="005B25A1">
        <w:rPr>
          <w:b/>
          <w:bCs/>
        </w:rPr>
        <w:t>Plenary Discussion:</w:t>
      </w:r>
    </w:p>
    <w:p w14:paraId="67C250DF" w14:textId="77777777" w:rsidR="007615D6" w:rsidRPr="005B25A1" w:rsidRDefault="007615D6" w:rsidP="007615D6">
      <w:pPr>
        <w:keepNext/>
        <w:keepLines/>
      </w:pPr>
      <w:r>
        <w:rPr>
          <w:color w:val="FF0000"/>
        </w:rPr>
        <w:t>NO DISCUSSION RECORDED</w:t>
      </w:r>
    </w:p>
    <w:p w14:paraId="24A56EA1" w14:textId="77777777" w:rsidR="007615D6" w:rsidRPr="00EB0339" w:rsidRDefault="007615D6" w:rsidP="007615D6">
      <w:r w:rsidRPr="005B25A1">
        <w:rPr>
          <w:b/>
          <w:bCs/>
        </w:rPr>
        <w:t>Status:</w:t>
      </w:r>
      <w:r>
        <w:t xml:space="preserve"> </w:t>
      </w:r>
      <w:r>
        <w:rPr>
          <w:color w:val="0000FF"/>
        </w:rPr>
        <w:t>Not concluded</w:t>
      </w:r>
      <w:r>
        <w:t>.</w:t>
      </w:r>
    </w:p>
    <w:p w14:paraId="7991DFD7" w14:textId="77777777" w:rsidR="00E00DA6" w:rsidRDefault="007615D6" w:rsidP="000A3FBD">
      <w:pPr>
        <w:pStyle w:val="NormTop"/>
      </w:pPr>
      <w:r>
        <w:rPr>
          <w:color w:val="0000FF"/>
        </w:rPr>
        <w:lastRenderedPageBreak/>
        <w:t>S2-2410387</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#25 update for KI#2, Subscription Management for Ambient IoTs.</w:t>
      </w:r>
    </w:p>
    <w:p w14:paraId="6C4534A3" w14:textId="77777777" w:rsidR="007615D6" w:rsidRPr="005B25A1" w:rsidRDefault="007615D6" w:rsidP="007615D6">
      <w:pPr>
        <w:keepNext/>
        <w:keepLines/>
        <w:rPr>
          <w:b/>
          <w:bCs/>
        </w:rPr>
      </w:pPr>
      <w:r w:rsidRPr="005B25A1">
        <w:rPr>
          <w:b/>
          <w:bCs/>
        </w:rPr>
        <w:t>Parallel discussion:</w:t>
      </w:r>
    </w:p>
    <w:p w14:paraId="36014308" w14:textId="77777777" w:rsidR="007615D6" w:rsidRPr="005B25A1" w:rsidRDefault="007615D6" w:rsidP="007615D6">
      <w:pPr>
        <w:keepNext/>
        <w:keepLines/>
      </w:pPr>
      <w:r w:rsidRPr="005B25A1">
        <w:t>-</w:t>
      </w:r>
    </w:p>
    <w:p w14:paraId="69756072" w14:textId="77777777" w:rsidR="007615D6" w:rsidRPr="005B25A1" w:rsidRDefault="007615D6" w:rsidP="007615D6">
      <w:pPr>
        <w:keepNext/>
        <w:keepLines/>
        <w:rPr>
          <w:b/>
          <w:bCs/>
        </w:rPr>
      </w:pPr>
      <w:r w:rsidRPr="005B25A1">
        <w:rPr>
          <w:b/>
          <w:bCs/>
        </w:rPr>
        <w:t>Plenary Discussion:</w:t>
      </w:r>
    </w:p>
    <w:p w14:paraId="5701EDBF" w14:textId="77777777" w:rsidR="007615D6" w:rsidRPr="005B25A1" w:rsidRDefault="007615D6" w:rsidP="007615D6">
      <w:pPr>
        <w:keepNext/>
        <w:keepLines/>
      </w:pPr>
      <w:r>
        <w:rPr>
          <w:color w:val="FF0000"/>
        </w:rPr>
        <w:t>NO DISCUSSION RECORDED</w:t>
      </w:r>
    </w:p>
    <w:p w14:paraId="000AADA7" w14:textId="77777777" w:rsidR="007615D6" w:rsidRPr="00EB0339" w:rsidRDefault="007615D6" w:rsidP="007615D6">
      <w:r w:rsidRPr="005B25A1">
        <w:rPr>
          <w:b/>
          <w:bCs/>
        </w:rPr>
        <w:t>Status:</w:t>
      </w:r>
      <w:r>
        <w:t xml:space="preserve"> </w:t>
      </w:r>
      <w:r>
        <w:rPr>
          <w:color w:val="0000FF"/>
        </w:rPr>
        <w:t>Not concluded</w:t>
      </w:r>
      <w:r>
        <w:t>.</w:t>
      </w:r>
    </w:p>
    <w:p w14:paraId="34B49D69" w14:textId="77777777" w:rsidR="00E00DA6" w:rsidRDefault="007615D6" w:rsidP="000A3FBD">
      <w:pPr>
        <w:pStyle w:val="NormTop"/>
      </w:pPr>
      <w:r>
        <w:rPr>
          <w:color w:val="0000FF"/>
        </w:rPr>
        <w:t>S2-2410498</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10079266" w14:textId="77777777" w:rsidR="007615D6" w:rsidRPr="005B25A1" w:rsidRDefault="007615D6" w:rsidP="007615D6">
      <w:pPr>
        <w:keepNext/>
        <w:keepLines/>
        <w:rPr>
          <w:b/>
          <w:bCs/>
        </w:rPr>
      </w:pPr>
      <w:r w:rsidRPr="005B25A1">
        <w:rPr>
          <w:b/>
          <w:bCs/>
        </w:rPr>
        <w:t>Parallel discussion:</w:t>
      </w:r>
    </w:p>
    <w:p w14:paraId="0D881E96" w14:textId="77777777" w:rsidR="007615D6" w:rsidRPr="005B25A1" w:rsidRDefault="007615D6" w:rsidP="007615D6">
      <w:pPr>
        <w:keepNext/>
        <w:keepLines/>
      </w:pPr>
      <w:r w:rsidRPr="005B25A1">
        <w:t>-</w:t>
      </w:r>
    </w:p>
    <w:p w14:paraId="3A0A1791" w14:textId="77777777" w:rsidR="007615D6" w:rsidRPr="005B25A1" w:rsidRDefault="007615D6" w:rsidP="007615D6">
      <w:pPr>
        <w:keepNext/>
        <w:keepLines/>
        <w:rPr>
          <w:b/>
          <w:bCs/>
        </w:rPr>
      </w:pPr>
      <w:r w:rsidRPr="005B25A1">
        <w:rPr>
          <w:b/>
          <w:bCs/>
        </w:rPr>
        <w:t>Plenary Discussion:</w:t>
      </w:r>
    </w:p>
    <w:p w14:paraId="3036DC8F" w14:textId="77777777" w:rsidR="007615D6" w:rsidRPr="005B25A1" w:rsidRDefault="007615D6" w:rsidP="007615D6">
      <w:pPr>
        <w:keepNext/>
        <w:keepLines/>
      </w:pPr>
      <w:r>
        <w:rPr>
          <w:color w:val="FF0000"/>
        </w:rPr>
        <w:t>NO DISCUSSION RECORDED</w:t>
      </w:r>
    </w:p>
    <w:p w14:paraId="43B82D58" w14:textId="77777777" w:rsidR="007615D6" w:rsidRPr="00EB0339" w:rsidRDefault="007615D6" w:rsidP="007615D6">
      <w:r w:rsidRPr="005B25A1">
        <w:rPr>
          <w:b/>
          <w:bCs/>
        </w:rPr>
        <w:t>Status:</w:t>
      </w:r>
      <w:r>
        <w:t xml:space="preserve"> </w:t>
      </w:r>
      <w:r>
        <w:rPr>
          <w:color w:val="0000FF"/>
        </w:rPr>
        <w:t>Not concluded</w:t>
      </w:r>
      <w:r>
        <w:t>.</w:t>
      </w:r>
    </w:p>
    <w:p w14:paraId="0BB0692E" w14:textId="77777777" w:rsidR="00E00DA6" w:rsidRDefault="007615D6" w:rsidP="000A3FBD">
      <w:pPr>
        <w:pStyle w:val="NormTop"/>
      </w:pPr>
      <w:r>
        <w:rPr>
          <w:color w:val="0000FF"/>
        </w:rPr>
        <w:t>S2-2409711</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09BFC5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S2-2407676</w:t>
      </w:r>
      <w:r>
        <w:t>.</w:t>
      </w:r>
    </w:p>
    <w:p w14:paraId="1D171D1C" w14:textId="77777777" w:rsidR="007615D6" w:rsidRPr="005B25A1" w:rsidRDefault="007615D6" w:rsidP="007615D6">
      <w:pPr>
        <w:keepNext/>
        <w:keepLines/>
        <w:rPr>
          <w:b/>
          <w:bCs/>
        </w:rPr>
      </w:pPr>
      <w:r w:rsidRPr="005B25A1">
        <w:rPr>
          <w:b/>
          <w:bCs/>
        </w:rPr>
        <w:t>Parallel discussion:</w:t>
      </w:r>
    </w:p>
    <w:p w14:paraId="1AC482E1" w14:textId="77777777" w:rsidR="007615D6" w:rsidRPr="005B25A1" w:rsidRDefault="007615D6" w:rsidP="007615D6">
      <w:pPr>
        <w:keepNext/>
        <w:keepLines/>
      </w:pPr>
      <w:r w:rsidRPr="005B25A1">
        <w:t>-</w:t>
      </w:r>
    </w:p>
    <w:p w14:paraId="7FDDC50E" w14:textId="77777777" w:rsidR="007615D6" w:rsidRPr="005B25A1" w:rsidRDefault="007615D6" w:rsidP="007615D6">
      <w:pPr>
        <w:keepNext/>
        <w:keepLines/>
        <w:rPr>
          <w:b/>
          <w:bCs/>
        </w:rPr>
      </w:pPr>
      <w:r w:rsidRPr="005B25A1">
        <w:rPr>
          <w:b/>
          <w:bCs/>
        </w:rPr>
        <w:t>Plenary Discussion:</w:t>
      </w:r>
    </w:p>
    <w:p w14:paraId="79DDA9B0" w14:textId="77777777" w:rsidR="007615D6" w:rsidRPr="005B25A1" w:rsidRDefault="007615D6" w:rsidP="007615D6">
      <w:pPr>
        <w:keepNext/>
        <w:keepLines/>
      </w:pPr>
      <w:r>
        <w:rPr>
          <w:color w:val="FF0000"/>
        </w:rPr>
        <w:t>NO DISCUSSION RECORDED</w:t>
      </w:r>
    </w:p>
    <w:p w14:paraId="47C3ABAA" w14:textId="77777777" w:rsidR="007615D6" w:rsidRPr="00EB0339" w:rsidRDefault="007615D6" w:rsidP="007615D6">
      <w:r w:rsidRPr="005B25A1">
        <w:rPr>
          <w:b/>
          <w:bCs/>
        </w:rPr>
        <w:t>Status:</w:t>
      </w:r>
      <w:r>
        <w:t xml:space="preserve"> </w:t>
      </w:r>
      <w:r>
        <w:rPr>
          <w:color w:val="0000FF"/>
        </w:rPr>
        <w:t>Not concluded</w:t>
      </w:r>
      <w:r>
        <w:t>.</w:t>
      </w:r>
    </w:p>
    <w:p w14:paraId="389D73CC" w14:textId="77777777" w:rsidR="00E00DA6" w:rsidRDefault="007615D6" w:rsidP="000A3FBD">
      <w:pPr>
        <w:pStyle w:val="NormTop"/>
      </w:pPr>
      <w:r>
        <w:rPr>
          <w:color w:val="0000FF"/>
        </w:rPr>
        <w:t>S2-2410390</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0B702730" w14:textId="77777777" w:rsidR="007615D6" w:rsidRPr="005B25A1" w:rsidRDefault="007615D6" w:rsidP="007615D6">
      <w:pPr>
        <w:keepNext/>
        <w:keepLines/>
        <w:rPr>
          <w:b/>
          <w:bCs/>
        </w:rPr>
      </w:pPr>
      <w:r w:rsidRPr="005B25A1">
        <w:rPr>
          <w:b/>
          <w:bCs/>
        </w:rPr>
        <w:t>Parallel discussion:</w:t>
      </w:r>
    </w:p>
    <w:p w14:paraId="689C1A40" w14:textId="77777777" w:rsidR="007615D6" w:rsidRPr="005B25A1" w:rsidRDefault="007615D6" w:rsidP="007615D6">
      <w:pPr>
        <w:keepNext/>
        <w:keepLines/>
      </w:pPr>
      <w:r w:rsidRPr="005B25A1">
        <w:t>-</w:t>
      </w:r>
    </w:p>
    <w:p w14:paraId="47A803D5" w14:textId="77777777" w:rsidR="007615D6" w:rsidRPr="005B25A1" w:rsidRDefault="007615D6" w:rsidP="007615D6">
      <w:pPr>
        <w:keepNext/>
        <w:keepLines/>
        <w:rPr>
          <w:b/>
          <w:bCs/>
        </w:rPr>
      </w:pPr>
      <w:r w:rsidRPr="005B25A1">
        <w:rPr>
          <w:b/>
          <w:bCs/>
        </w:rPr>
        <w:t>Plenary Discussion:</w:t>
      </w:r>
    </w:p>
    <w:p w14:paraId="13A7E284" w14:textId="77777777" w:rsidR="007615D6" w:rsidRPr="005B25A1" w:rsidRDefault="007615D6" w:rsidP="007615D6">
      <w:pPr>
        <w:keepNext/>
        <w:keepLines/>
      </w:pPr>
      <w:r>
        <w:rPr>
          <w:color w:val="FF0000"/>
        </w:rPr>
        <w:t>NO DISCUSSION RECORDED</w:t>
      </w:r>
    </w:p>
    <w:p w14:paraId="2AA99727" w14:textId="77777777" w:rsidR="007615D6" w:rsidRPr="00EB0339" w:rsidRDefault="007615D6" w:rsidP="007615D6">
      <w:r w:rsidRPr="005B25A1">
        <w:rPr>
          <w:b/>
          <w:bCs/>
        </w:rPr>
        <w:t>Status:</w:t>
      </w:r>
      <w:r>
        <w:t xml:space="preserve"> </w:t>
      </w:r>
      <w:r>
        <w:rPr>
          <w:color w:val="0000FF"/>
        </w:rPr>
        <w:t>Not concluded</w:t>
      </w:r>
      <w:r>
        <w:t>.</w:t>
      </w:r>
    </w:p>
    <w:p w14:paraId="47188BA8" w14:textId="77777777" w:rsidR="00E00DA6" w:rsidRDefault="007615D6" w:rsidP="000A3FBD">
      <w:pPr>
        <w:pStyle w:val="NormTop"/>
      </w:pPr>
      <w:r>
        <w:rPr>
          <w:color w:val="0000FF"/>
        </w:rPr>
        <w:lastRenderedPageBreak/>
        <w:t>S2-2410392</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13B299BB" w14:textId="77777777" w:rsidR="007615D6" w:rsidRPr="005B25A1" w:rsidRDefault="007615D6" w:rsidP="007615D6">
      <w:pPr>
        <w:keepNext/>
        <w:keepLines/>
        <w:rPr>
          <w:b/>
          <w:bCs/>
        </w:rPr>
      </w:pPr>
      <w:r w:rsidRPr="005B25A1">
        <w:rPr>
          <w:b/>
          <w:bCs/>
        </w:rPr>
        <w:t>Parallel discussion:</w:t>
      </w:r>
    </w:p>
    <w:p w14:paraId="45C04B6A" w14:textId="77777777" w:rsidR="007615D6" w:rsidRPr="005B25A1" w:rsidRDefault="007615D6" w:rsidP="007615D6">
      <w:pPr>
        <w:keepNext/>
        <w:keepLines/>
      </w:pPr>
      <w:r w:rsidRPr="005B25A1">
        <w:t>-</w:t>
      </w:r>
    </w:p>
    <w:p w14:paraId="7D19E8FC" w14:textId="77777777" w:rsidR="007615D6" w:rsidRPr="005B25A1" w:rsidRDefault="007615D6" w:rsidP="007615D6">
      <w:pPr>
        <w:keepNext/>
        <w:keepLines/>
        <w:rPr>
          <w:b/>
          <w:bCs/>
        </w:rPr>
      </w:pPr>
      <w:r w:rsidRPr="005B25A1">
        <w:rPr>
          <w:b/>
          <w:bCs/>
        </w:rPr>
        <w:t>Plenary Discussion:</w:t>
      </w:r>
    </w:p>
    <w:p w14:paraId="660C16B0" w14:textId="77777777" w:rsidR="007615D6" w:rsidRPr="005B25A1" w:rsidRDefault="007615D6" w:rsidP="007615D6">
      <w:pPr>
        <w:keepNext/>
        <w:keepLines/>
      </w:pPr>
      <w:r>
        <w:rPr>
          <w:color w:val="FF0000"/>
        </w:rPr>
        <w:t>NO DISCUSSION RECORDED</w:t>
      </w:r>
    </w:p>
    <w:p w14:paraId="78CF439D" w14:textId="77777777" w:rsidR="007615D6" w:rsidRPr="00EB0339" w:rsidRDefault="007615D6" w:rsidP="007615D6">
      <w:r w:rsidRPr="005B25A1">
        <w:rPr>
          <w:b/>
          <w:bCs/>
        </w:rPr>
        <w:t>Status:</w:t>
      </w:r>
      <w:r>
        <w:t xml:space="preserve"> </w:t>
      </w:r>
      <w:r>
        <w:rPr>
          <w:color w:val="0000FF"/>
        </w:rPr>
        <w:t>Not concluded</w:t>
      </w:r>
      <w:r>
        <w:t>.</w:t>
      </w:r>
    </w:p>
    <w:p w14:paraId="4261CA88" w14:textId="77777777" w:rsidR="00E00DA6" w:rsidRDefault="007615D6" w:rsidP="000A3FBD">
      <w:pPr>
        <w:pStyle w:val="NormTop"/>
      </w:pPr>
      <w:r>
        <w:rPr>
          <w:color w:val="0000FF"/>
        </w:rPr>
        <w:t>S2-2410397</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3CA39DD8" w14:textId="77777777" w:rsidR="007615D6" w:rsidRPr="005B25A1" w:rsidRDefault="007615D6" w:rsidP="007615D6">
      <w:pPr>
        <w:keepNext/>
        <w:keepLines/>
        <w:rPr>
          <w:b/>
          <w:bCs/>
        </w:rPr>
      </w:pPr>
      <w:r w:rsidRPr="005B25A1">
        <w:rPr>
          <w:b/>
          <w:bCs/>
        </w:rPr>
        <w:t>Parallel discussion:</w:t>
      </w:r>
    </w:p>
    <w:p w14:paraId="6BEB4A86" w14:textId="77777777" w:rsidR="007615D6" w:rsidRPr="005B25A1" w:rsidRDefault="007615D6" w:rsidP="007615D6">
      <w:pPr>
        <w:keepNext/>
        <w:keepLines/>
      </w:pPr>
      <w:r w:rsidRPr="005B25A1">
        <w:t>-</w:t>
      </w:r>
    </w:p>
    <w:p w14:paraId="3C96D577" w14:textId="77777777" w:rsidR="007615D6" w:rsidRPr="005B25A1" w:rsidRDefault="007615D6" w:rsidP="007615D6">
      <w:pPr>
        <w:keepNext/>
        <w:keepLines/>
        <w:rPr>
          <w:b/>
          <w:bCs/>
        </w:rPr>
      </w:pPr>
      <w:r w:rsidRPr="005B25A1">
        <w:rPr>
          <w:b/>
          <w:bCs/>
        </w:rPr>
        <w:t>Plenary Discussion:</w:t>
      </w:r>
    </w:p>
    <w:p w14:paraId="01880788" w14:textId="77777777" w:rsidR="007615D6" w:rsidRPr="005B25A1" w:rsidRDefault="007615D6" w:rsidP="007615D6">
      <w:pPr>
        <w:keepNext/>
        <w:keepLines/>
      </w:pPr>
      <w:r>
        <w:rPr>
          <w:color w:val="FF0000"/>
        </w:rPr>
        <w:t>NO DISCUSSION RECORDED</w:t>
      </w:r>
    </w:p>
    <w:p w14:paraId="5A95A2F4" w14:textId="77777777" w:rsidR="007615D6" w:rsidRPr="00EB0339" w:rsidRDefault="007615D6" w:rsidP="007615D6">
      <w:r w:rsidRPr="005B25A1">
        <w:rPr>
          <w:b/>
          <w:bCs/>
        </w:rPr>
        <w:t>Status:</w:t>
      </w:r>
      <w:r>
        <w:t xml:space="preserve"> </w:t>
      </w:r>
      <w:r>
        <w:rPr>
          <w:color w:val="0000FF"/>
        </w:rPr>
        <w:t>Not concluded</w:t>
      </w:r>
      <w:r>
        <w:t>.</w:t>
      </w:r>
    </w:p>
    <w:p w14:paraId="39994D79" w14:textId="77777777" w:rsidR="007615D6" w:rsidRDefault="007615D6" w:rsidP="005A50C0">
      <w:pPr>
        <w:pStyle w:val="Heading3"/>
      </w:pPr>
      <w:r>
        <w:t>19.15.1</w:t>
      </w:r>
      <w:r>
        <w:tab/>
        <w:t>Core Network Enhanced Support for Artificial Intelligence (AI)/Machine Learning (ML) (FS_AIML_CN)</w:t>
      </w:r>
    </w:p>
    <w:p w14:paraId="493DF04D" w14:textId="77777777" w:rsidR="00E00DA6" w:rsidRDefault="007615D6" w:rsidP="000A3FBD">
      <w:pPr>
        <w:pStyle w:val="NormTop"/>
      </w:pPr>
      <w:r>
        <w:rPr>
          <w:color w:val="0000FF"/>
        </w:rPr>
        <w:t>S2-2409713</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68388F8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p>
    <w:p w14:paraId="5CE78B9B" w14:textId="77777777" w:rsidR="007615D6" w:rsidRPr="005B25A1" w:rsidRDefault="007615D6" w:rsidP="007615D6">
      <w:pPr>
        <w:keepNext/>
        <w:keepLines/>
        <w:rPr>
          <w:b/>
          <w:bCs/>
        </w:rPr>
      </w:pPr>
      <w:r w:rsidRPr="005B25A1">
        <w:rPr>
          <w:b/>
          <w:bCs/>
        </w:rPr>
        <w:t>Convenor comment:</w:t>
      </w:r>
    </w:p>
    <w:p w14:paraId="39E3976B" w14:textId="77777777" w:rsidR="007615D6" w:rsidRPr="005B25A1" w:rsidRDefault="007615D6" w:rsidP="007615D6">
      <w:pPr>
        <w:keepNext/>
        <w:keepLines/>
      </w:pPr>
      <w:r w:rsidRPr="005B25A1">
        <w:t>Not on agenda: Mark as not handled.</w:t>
      </w:r>
    </w:p>
    <w:p w14:paraId="6B34C31A" w14:textId="77777777" w:rsidR="007615D6" w:rsidRPr="005B25A1" w:rsidRDefault="007615D6" w:rsidP="007615D6">
      <w:pPr>
        <w:keepNext/>
        <w:keepLines/>
        <w:rPr>
          <w:b/>
          <w:bCs/>
        </w:rPr>
      </w:pPr>
      <w:r w:rsidRPr="005B25A1">
        <w:rPr>
          <w:b/>
          <w:bCs/>
        </w:rPr>
        <w:t>Parallel discussion:</w:t>
      </w:r>
    </w:p>
    <w:p w14:paraId="622DB77A" w14:textId="77777777" w:rsidR="007615D6" w:rsidRPr="005B25A1" w:rsidRDefault="007615D6" w:rsidP="007615D6">
      <w:pPr>
        <w:keepNext/>
        <w:keepLines/>
      </w:pPr>
      <w:r w:rsidRPr="005B25A1">
        <w:t>-</w:t>
      </w:r>
    </w:p>
    <w:p w14:paraId="0EE4A70E" w14:textId="77777777" w:rsidR="007615D6" w:rsidRPr="005B25A1" w:rsidRDefault="007615D6" w:rsidP="007615D6">
      <w:pPr>
        <w:keepNext/>
        <w:keepLines/>
        <w:rPr>
          <w:b/>
          <w:bCs/>
        </w:rPr>
      </w:pPr>
      <w:r w:rsidRPr="005B25A1">
        <w:rPr>
          <w:b/>
          <w:bCs/>
        </w:rPr>
        <w:t>Plenary Discussion:</w:t>
      </w:r>
    </w:p>
    <w:p w14:paraId="74E96E7E" w14:textId="77777777" w:rsidR="007615D6" w:rsidRPr="005B25A1" w:rsidRDefault="007615D6" w:rsidP="007615D6">
      <w:pPr>
        <w:keepNext/>
        <w:keepLines/>
      </w:pPr>
      <w:r>
        <w:rPr>
          <w:color w:val="FF0000"/>
        </w:rPr>
        <w:t>NO DISCUSSION RECORDED</w:t>
      </w:r>
    </w:p>
    <w:p w14:paraId="3A40D0A2" w14:textId="77777777" w:rsidR="007615D6" w:rsidRPr="00EB0339" w:rsidRDefault="007615D6" w:rsidP="007615D6">
      <w:r w:rsidRPr="005B25A1">
        <w:rPr>
          <w:b/>
          <w:bCs/>
        </w:rPr>
        <w:t>Status:</w:t>
      </w:r>
      <w:r>
        <w:t xml:space="preserve"> </w:t>
      </w:r>
      <w:r>
        <w:rPr>
          <w:color w:val="0000FF"/>
        </w:rPr>
        <w:t>Not concluded</w:t>
      </w:r>
      <w:r>
        <w:t>.</w:t>
      </w:r>
    </w:p>
    <w:p w14:paraId="6390B03D" w14:textId="77777777" w:rsidR="00A07364" w:rsidRDefault="00A07364" w:rsidP="00BB3F37"/>
    <w:p w14:paraId="40C608C0" w14:textId="77777777" w:rsidR="00A07364" w:rsidRDefault="00A07364" w:rsidP="00BB3F37"/>
    <w:p w14:paraId="084A7982" w14:textId="77777777" w:rsidR="007615D6" w:rsidRDefault="007615D6" w:rsidP="005A50C0">
      <w:pPr>
        <w:pStyle w:val="Heading3"/>
      </w:pPr>
      <w:r>
        <w:t>19.15.2</w:t>
      </w:r>
      <w:r>
        <w:tab/>
        <w:t>Core Network Enhanced Support for Artificial Intelligence (AI)/Machine Learning (ML) (AIML_CN)</w:t>
      </w:r>
    </w:p>
    <w:p w14:paraId="2C2415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F66B9FC" w14:textId="77777777" w:rsidR="00A07364" w:rsidRDefault="00A07364" w:rsidP="00BB3F37"/>
    <w:p w14:paraId="22F9F36E" w14:textId="77777777" w:rsidR="00A07364" w:rsidRDefault="00A07364" w:rsidP="00BB3F37"/>
    <w:p w14:paraId="69FC98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1st Round</w:t>
      </w:r>
    </w:p>
    <w:p w14:paraId="1A773D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6B7AD8F4" w14:textId="77777777" w:rsidR="00E00DA6" w:rsidRDefault="007615D6" w:rsidP="000A3FBD">
      <w:pPr>
        <w:pStyle w:val="NormTop"/>
      </w:pPr>
      <w:r>
        <w:rPr>
          <w:color w:val="0000FF"/>
        </w:rPr>
        <w:t>S2-2409636</w:t>
      </w:r>
      <w:r w:rsidRPr="00D53282">
        <w:t xml:space="preserve"> </w:t>
      </w:r>
      <w:r>
        <w:t>(CR) 23.273 CR0535R1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 and data exposure capability of LMF by NWDAF to perform model training. Adding a note describe that, in the deferred location request scenario, the source LMF may re-select another LMF for AI/ML based positioning. Editorial modifications.</w:t>
      </w:r>
    </w:p>
    <w:p w14:paraId="62E1E83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S2-2407543</w:t>
      </w:r>
      <w:r>
        <w:t>.</w:t>
      </w:r>
    </w:p>
    <w:p w14:paraId="0F97B067" w14:textId="77777777" w:rsidR="007615D6" w:rsidRPr="005B25A1" w:rsidRDefault="007615D6" w:rsidP="007615D6">
      <w:pPr>
        <w:keepNext/>
        <w:keepLines/>
        <w:rPr>
          <w:b/>
          <w:bCs/>
        </w:rPr>
      </w:pPr>
      <w:r w:rsidRPr="005B25A1">
        <w:rPr>
          <w:b/>
          <w:bCs/>
        </w:rPr>
        <w:t>Parallel discussion:</w:t>
      </w:r>
    </w:p>
    <w:p w14:paraId="49570807" w14:textId="77777777" w:rsidR="007615D6" w:rsidRPr="005B25A1" w:rsidRDefault="007615D6" w:rsidP="007615D6">
      <w:pPr>
        <w:keepNext/>
        <w:keepLines/>
      </w:pPr>
      <w:r w:rsidRPr="005B25A1">
        <w:t>-</w:t>
      </w:r>
    </w:p>
    <w:p w14:paraId="2ADBDF9E" w14:textId="77777777" w:rsidR="007615D6" w:rsidRPr="005B25A1" w:rsidRDefault="007615D6" w:rsidP="007615D6">
      <w:pPr>
        <w:keepNext/>
        <w:keepLines/>
        <w:rPr>
          <w:b/>
          <w:bCs/>
        </w:rPr>
      </w:pPr>
      <w:r w:rsidRPr="005B25A1">
        <w:rPr>
          <w:b/>
          <w:bCs/>
        </w:rPr>
        <w:t>Plenary Discussion:</w:t>
      </w:r>
    </w:p>
    <w:p w14:paraId="501E7987" w14:textId="77777777" w:rsidR="007615D6" w:rsidRPr="005B25A1" w:rsidRDefault="007615D6" w:rsidP="007615D6">
      <w:pPr>
        <w:keepNext/>
        <w:keepLines/>
      </w:pPr>
      <w:r>
        <w:rPr>
          <w:color w:val="FF0000"/>
        </w:rPr>
        <w:t>NO DISCUSSION RECORDED</w:t>
      </w:r>
    </w:p>
    <w:p w14:paraId="3C2914AC" w14:textId="77777777" w:rsidR="007615D6" w:rsidRPr="00EB0339" w:rsidRDefault="007615D6" w:rsidP="007615D6">
      <w:r w:rsidRPr="005B25A1">
        <w:rPr>
          <w:b/>
          <w:bCs/>
        </w:rPr>
        <w:t>Status:</w:t>
      </w:r>
      <w:r>
        <w:t xml:space="preserve"> </w:t>
      </w:r>
      <w:r>
        <w:rPr>
          <w:color w:val="0000FF"/>
        </w:rPr>
        <w:t>Not concluded</w:t>
      </w:r>
      <w:r>
        <w:t>.</w:t>
      </w:r>
    </w:p>
    <w:p w14:paraId="0F0AE227" w14:textId="77777777" w:rsidR="00E00DA6" w:rsidRDefault="007615D6" w:rsidP="000A3FBD">
      <w:pPr>
        <w:pStyle w:val="NormTop"/>
      </w:pPr>
      <w:r>
        <w:rPr>
          <w:color w:val="0000FF"/>
        </w:rPr>
        <w:t>S2-2409794</w:t>
      </w:r>
      <w:r w:rsidRPr="00D53282">
        <w:t xml:space="preserve"> </w:t>
      </w:r>
      <w:r>
        <w:t>(CR) 23.273 CR0574 (Rel-19, 'B'): LMF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Editor's note: The procedure of NWDAF containing MTLF collects input data for LMF-based AI/ML Positioning ML model training is FFS. Editor's note: Further details on user consent for data collection for model training will be aligned with SA WG3. Introduce a new procedure of Location Measurement data collection from LMF for NWDAF side AI/ML positioning ML model training. Change clause 5.18.1 to clause 6.X.1. Enhance the procedure for NWDAF assistance to location services to support ML model provisioning from NWDAF to LMF. Define new LMF services for the data collection for NWDAF side AI/ML positioning ML model training. Other enhancements based on conclusions for KI#1 in TR 23.700-84.</w:t>
      </w:r>
    </w:p>
    <w:p w14:paraId="2F92B993" w14:textId="77777777" w:rsidR="007615D6" w:rsidRPr="005B25A1" w:rsidRDefault="007615D6" w:rsidP="007615D6">
      <w:pPr>
        <w:keepNext/>
        <w:keepLines/>
        <w:rPr>
          <w:b/>
          <w:bCs/>
        </w:rPr>
      </w:pPr>
      <w:r w:rsidRPr="005B25A1">
        <w:rPr>
          <w:b/>
          <w:bCs/>
        </w:rPr>
        <w:t>Parallel discussion:</w:t>
      </w:r>
    </w:p>
    <w:p w14:paraId="2AE61A37" w14:textId="77777777" w:rsidR="007615D6" w:rsidRPr="005B25A1" w:rsidRDefault="007615D6" w:rsidP="007615D6">
      <w:pPr>
        <w:keepNext/>
        <w:keepLines/>
      </w:pPr>
      <w:r w:rsidRPr="005B25A1">
        <w:t>-</w:t>
      </w:r>
    </w:p>
    <w:p w14:paraId="58887357" w14:textId="77777777" w:rsidR="007615D6" w:rsidRPr="005B25A1" w:rsidRDefault="007615D6" w:rsidP="007615D6">
      <w:pPr>
        <w:keepNext/>
        <w:keepLines/>
        <w:rPr>
          <w:b/>
          <w:bCs/>
        </w:rPr>
      </w:pPr>
      <w:r w:rsidRPr="005B25A1">
        <w:rPr>
          <w:b/>
          <w:bCs/>
        </w:rPr>
        <w:t>Plenary Discussion:</w:t>
      </w:r>
    </w:p>
    <w:p w14:paraId="05BDB5C3" w14:textId="77777777" w:rsidR="007615D6" w:rsidRPr="005B25A1" w:rsidRDefault="007615D6" w:rsidP="007615D6">
      <w:pPr>
        <w:keepNext/>
        <w:keepLines/>
      </w:pPr>
      <w:r>
        <w:rPr>
          <w:color w:val="FF0000"/>
        </w:rPr>
        <w:t>NO DISCUSSION RECORDED</w:t>
      </w:r>
    </w:p>
    <w:p w14:paraId="59F2B58E" w14:textId="77777777" w:rsidR="007615D6" w:rsidRPr="00EB0339" w:rsidRDefault="007615D6" w:rsidP="007615D6">
      <w:r w:rsidRPr="005B25A1">
        <w:rPr>
          <w:b/>
          <w:bCs/>
        </w:rPr>
        <w:t>Status:</w:t>
      </w:r>
      <w:r>
        <w:t xml:space="preserve"> </w:t>
      </w:r>
      <w:r>
        <w:rPr>
          <w:color w:val="0000FF"/>
        </w:rPr>
        <w:t>Not concluded</w:t>
      </w:r>
      <w:r>
        <w:t>.</w:t>
      </w:r>
    </w:p>
    <w:p w14:paraId="4F2BFFDF" w14:textId="77777777" w:rsidR="00E00DA6" w:rsidRDefault="007615D6" w:rsidP="000A3FBD">
      <w:pPr>
        <w:pStyle w:val="NormTop"/>
      </w:pPr>
      <w:r>
        <w:rPr>
          <w:color w:val="0000FF"/>
        </w:rPr>
        <w:lastRenderedPageBreak/>
        <w:t>S2-2409889</w:t>
      </w:r>
      <w:r w:rsidRPr="00D53282">
        <w:t xml:space="preserve"> </w:t>
      </w:r>
      <w:r>
        <w:t>(CR) 23.273 CR0584 (Rel-19, 'B'): Update on Data Collection by LMF procedure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LMF triggers UE to collect data by sending a supplamentatry service 'LCS Periodic-Triggered Invoke Request' which includes configuration to collect data within an LPP message UE collects data based on the LPP configuration When the UE is ready to report data the UE sends an Event Report LMF and UE establish an LPP session to retrieve data LMF may store data in ADRF. The ENs for UE capabilities are removed as this is implicitly supported by the UE acknowledging the LCS Periodic-Triggered Invoke Request for Data collection. It is assumed that RAN will specify the data collection procedure using LPP messages.</w:t>
      </w:r>
    </w:p>
    <w:p w14:paraId="6603EE71" w14:textId="77777777" w:rsidR="007615D6" w:rsidRPr="005B25A1" w:rsidRDefault="007615D6" w:rsidP="007615D6">
      <w:pPr>
        <w:keepNext/>
        <w:keepLines/>
        <w:rPr>
          <w:b/>
          <w:bCs/>
        </w:rPr>
      </w:pPr>
      <w:r w:rsidRPr="005B25A1">
        <w:rPr>
          <w:b/>
          <w:bCs/>
        </w:rPr>
        <w:t>Parallel discussion:</w:t>
      </w:r>
    </w:p>
    <w:p w14:paraId="3FDF5C7D" w14:textId="77777777" w:rsidR="007615D6" w:rsidRPr="005B25A1" w:rsidRDefault="007615D6" w:rsidP="007615D6">
      <w:pPr>
        <w:keepNext/>
        <w:keepLines/>
      </w:pPr>
      <w:r w:rsidRPr="005B25A1">
        <w:t>-</w:t>
      </w:r>
    </w:p>
    <w:p w14:paraId="76EBEF6A" w14:textId="77777777" w:rsidR="007615D6" w:rsidRPr="005B25A1" w:rsidRDefault="007615D6" w:rsidP="007615D6">
      <w:pPr>
        <w:keepNext/>
        <w:keepLines/>
        <w:rPr>
          <w:b/>
          <w:bCs/>
        </w:rPr>
      </w:pPr>
      <w:r w:rsidRPr="005B25A1">
        <w:rPr>
          <w:b/>
          <w:bCs/>
        </w:rPr>
        <w:t>Plenary Discussion:</w:t>
      </w:r>
    </w:p>
    <w:p w14:paraId="544CA4B3" w14:textId="77777777" w:rsidR="007615D6" w:rsidRPr="005B25A1" w:rsidRDefault="007615D6" w:rsidP="007615D6">
      <w:pPr>
        <w:keepNext/>
        <w:keepLines/>
      </w:pPr>
      <w:r>
        <w:rPr>
          <w:color w:val="FF0000"/>
        </w:rPr>
        <w:t>NO DISCUSSION RECORDED</w:t>
      </w:r>
    </w:p>
    <w:p w14:paraId="1B575626" w14:textId="77777777" w:rsidR="007615D6" w:rsidRPr="00EB0339" w:rsidRDefault="007615D6" w:rsidP="007615D6">
      <w:r w:rsidRPr="005B25A1">
        <w:rPr>
          <w:b/>
          <w:bCs/>
        </w:rPr>
        <w:t>Status:</w:t>
      </w:r>
      <w:r>
        <w:t xml:space="preserve"> </w:t>
      </w:r>
      <w:r>
        <w:rPr>
          <w:color w:val="0000FF"/>
        </w:rPr>
        <w:t>Not concluded</w:t>
      </w:r>
      <w:r>
        <w:t>.</w:t>
      </w:r>
    </w:p>
    <w:p w14:paraId="0090B199" w14:textId="77777777" w:rsidR="00E00DA6" w:rsidRDefault="007615D6" w:rsidP="000A3FBD">
      <w:pPr>
        <w:pStyle w:val="NormTop"/>
      </w:pPr>
      <w:r>
        <w:rPr>
          <w:color w:val="0000FF"/>
        </w:rPr>
        <w:t>S2-2409966</w:t>
      </w:r>
      <w:r w:rsidRPr="00D53282">
        <w:t xml:space="preserve"> </w:t>
      </w:r>
      <w:r>
        <w:t>(CR) 23.273 CR0537R1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49F9DA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S2-2407588</w:t>
      </w:r>
      <w:r>
        <w:t>.</w:t>
      </w:r>
    </w:p>
    <w:p w14:paraId="1131E987" w14:textId="77777777" w:rsidR="007615D6" w:rsidRPr="005B25A1" w:rsidRDefault="007615D6" w:rsidP="007615D6">
      <w:pPr>
        <w:keepNext/>
        <w:keepLines/>
        <w:rPr>
          <w:b/>
          <w:bCs/>
        </w:rPr>
      </w:pPr>
      <w:r w:rsidRPr="005B25A1">
        <w:rPr>
          <w:b/>
          <w:bCs/>
        </w:rPr>
        <w:t>Parallel discussion:</w:t>
      </w:r>
    </w:p>
    <w:p w14:paraId="42D88E33" w14:textId="77777777" w:rsidR="007615D6" w:rsidRPr="005B25A1" w:rsidRDefault="007615D6" w:rsidP="007615D6">
      <w:pPr>
        <w:keepNext/>
        <w:keepLines/>
      </w:pPr>
      <w:r w:rsidRPr="005B25A1">
        <w:t>-</w:t>
      </w:r>
    </w:p>
    <w:p w14:paraId="08D4102D" w14:textId="77777777" w:rsidR="007615D6" w:rsidRPr="005B25A1" w:rsidRDefault="007615D6" w:rsidP="007615D6">
      <w:pPr>
        <w:keepNext/>
        <w:keepLines/>
        <w:rPr>
          <w:b/>
          <w:bCs/>
        </w:rPr>
      </w:pPr>
      <w:r w:rsidRPr="005B25A1">
        <w:rPr>
          <w:b/>
          <w:bCs/>
        </w:rPr>
        <w:t>Plenary Discussion:</w:t>
      </w:r>
    </w:p>
    <w:p w14:paraId="4A7D3310" w14:textId="77777777" w:rsidR="007615D6" w:rsidRPr="005B25A1" w:rsidRDefault="007615D6" w:rsidP="007615D6">
      <w:pPr>
        <w:keepNext/>
        <w:keepLines/>
      </w:pPr>
      <w:r>
        <w:rPr>
          <w:color w:val="FF0000"/>
        </w:rPr>
        <w:t>NO DISCUSSION RECORDED</w:t>
      </w:r>
    </w:p>
    <w:p w14:paraId="401CC6CD" w14:textId="77777777" w:rsidR="007615D6" w:rsidRPr="00EB0339" w:rsidRDefault="007615D6" w:rsidP="007615D6">
      <w:r w:rsidRPr="005B25A1">
        <w:rPr>
          <w:b/>
          <w:bCs/>
        </w:rPr>
        <w:t>Status:</w:t>
      </w:r>
      <w:r>
        <w:t xml:space="preserve"> </w:t>
      </w:r>
      <w:r>
        <w:rPr>
          <w:color w:val="0000FF"/>
        </w:rPr>
        <w:t>Not concluded</w:t>
      </w:r>
      <w:r>
        <w:t>.</w:t>
      </w:r>
    </w:p>
    <w:p w14:paraId="2B038615" w14:textId="77777777" w:rsidR="00E00DA6" w:rsidRDefault="007615D6" w:rsidP="000A3FBD">
      <w:pPr>
        <w:pStyle w:val="NormTop"/>
      </w:pPr>
      <w:r>
        <w:rPr>
          <w:color w:val="0000FF"/>
        </w:rPr>
        <w:t>S2-2410135</w:t>
      </w:r>
      <w:r w:rsidRPr="00D53282">
        <w:t xml:space="preserve"> </w:t>
      </w:r>
      <w:r>
        <w:t>(CR) 23.273 CR0590 (Rel-19, 'F'): Update of UE data collection at LMF for AI/ML based positioning model training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the interaction between AMF and LMF in step 2. Clarify the procedure between LMF and UE in step 4.</w:t>
      </w:r>
    </w:p>
    <w:p w14:paraId="413BA4C7" w14:textId="77777777" w:rsidR="007615D6" w:rsidRPr="005B25A1" w:rsidRDefault="007615D6" w:rsidP="007615D6">
      <w:pPr>
        <w:keepNext/>
        <w:keepLines/>
        <w:rPr>
          <w:b/>
          <w:bCs/>
        </w:rPr>
      </w:pPr>
      <w:r w:rsidRPr="005B25A1">
        <w:rPr>
          <w:b/>
          <w:bCs/>
        </w:rPr>
        <w:t>Parallel discussion:</w:t>
      </w:r>
    </w:p>
    <w:p w14:paraId="282D3545" w14:textId="77777777" w:rsidR="007615D6" w:rsidRPr="005B25A1" w:rsidRDefault="007615D6" w:rsidP="007615D6">
      <w:pPr>
        <w:keepNext/>
        <w:keepLines/>
      </w:pPr>
      <w:r w:rsidRPr="005B25A1">
        <w:t>-</w:t>
      </w:r>
    </w:p>
    <w:p w14:paraId="69615CC6" w14:textId="77777777" w:rsidR="007615D6" w:rsidRPr="005B25A1" w:rsidRDefault="007615D6" w:rsidP="007615D6">
      <w:pPr>
        <w:keepNext/>
        <w:keepLines/>
        <w:rPr>
          <w:b/>
          <w:bCs/>
        </w:rPr>
      </w:pPr>
      <w:r w:rsidRPr="005B25A1">
        <w:rPr>
          <w:b/>
          <w:bCs/>
        </w:rPr>
        <w:t>Plenary Discussion:</w:t>
      </w:r>
    </w:p>
    <w:p w14:paraId="5731076C" w14:textId="77777777" w:rsidR="007615D6" w:rsidRPr="005B25A1" w:rsidRDefault="007615D6" w:rsidP="007615D6">
      <w:pPr>
        <w:keepNext/>
        <w:keepLines/>
      </w:pPr>
      <w:r>
        <w:rPr>
          <w:color w:val="FF0000"/>
        </w:rPr>
        <w:t>NO DISCUSSION RECORDED</w:t>
      </w:r>
    </w:p>
    <w:p w14:paraId="0EF69EDE" w14:textId="77777777" w:rsidR="007615D6" w:rsidRPr="00EB0339" w:rsidRDefault="007615D6" w:rsidP="007615D6">
      <w:r w:rsidRPr="005B25A1">
        <w:rPr>
          <w:b/>
          <w:bCs/>
        </w:rPr>
        <w:t>Status:</w:t>
      </w:r>
      <w:r>
        <w:t xml:space="preserve"> </w:t>
      </w:r>
      <w:r>
        <w:rPr>
          <w:color w:val="0000FF"/>
        </w:rPr>
        <w:t>Not concluded</w:t>
      </w:r>
      <w:r>
        <w:t>.</w:t>
      </w:r>
    </w:p>
    <w:p w14:paraId="26395BF4" w14:textId="77777777" w:rsidR="00E00DA6" w:rsidRDefault="007615D6" w:rsidP="000A3FBD">
      <w:pPr>
        <w:pStyle w:val="NormTop"/>
      </w:pPr>
      <w:r>
        <w:rPr>
          <w:color w:val="0000FF"/>
        </w:rPr>
        <w:lastRenderedPageBreak/>
        <w:t>S2-2410204</w:t>
      </w:r>
      <w:r w:rsidRPr="00D53282">
        <w:t xml:space="preserve"> </w:t>
      </w:r>
      <w:r>
        <w:t>(CR) 23.273 CR0595 (Rel-19, 'B'): Support AI/ML model performance monitoring by LMF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Model performance monitoring by LMF side for LMF-based AI/ML Positioning.</w:t>
      </w:r>
    </w:p>
    <w:p w14:paraId="0189670D" w14:textId="77777777" w:rsidR="007615D6" w:rsidRPr="005B25A1" w:rsidRDefault="007615D6" w:rsidP="007615D6">
      <w:pPr>
        <w:keepNext/>
        <w:keepLines/>
        <w:rPr>
          <w:b/>
          <w:bCs/>
        </w:rPr>
      </w:pPr>
      <w:r w:rsidRPr="005B25A1">
        <w:rPr>
          <w:b/>
          <w:bCs/>
        </w:rPr>
        <w:t>Parallel discussion:</w:t>
      </w:r>
    </w:p>
    <w:p w14:paraId="0F43152C" w14:textId="77777777" w:rsidR="007615D6" w:rsidRPr="005B25A1" w:rsidRDefault="007615D6" w:rsidP="007615D6">
      <w:pPr>
        <w:keepNext/>
        <w:keepLines/>
      </w:pPr>
      <w:r w:rsidRPr="005B25A1">
        <w:t>-</w:t>
      </w:r>
    </w:p>
    <w:p w14:paraId="1B8FFC59" w14:textId="77777777" w:rsidR="007615D6" w:rsidRPr="005B25A1" w:rsidRDefault="007615D6" w:rsidP="007615D6">
      <w:pPr>
        <w:keepNext/>
        <w:keepLines/>
        <w:rPr>
          <w:b/>
          <w:bCs/>
        </w:rPr>
      </w:pPr>
      <w:r w:rsidRPr="005B25A1">
        <w:rPr>
          <w:b/>
          <w:bCs/>
        </w:rPr>
        <w:t>Plenary Discussion:</w:t>
      </w:r>
    </w:p>
    <w:p w14:paraId="7DD0AC9F" w14:textId="77777777" w:rsidR="007615D6" w:rsidRPr="005B25A1" w:rsidRDefault="007615D6" w:rsidP="007615D6">
      <w:pPr>
        <w:keepNext/>
        <w:keepLines/>
      </w:pPr>
      <w:r>
        <w:rPr>
          <w:color w:val="FF0000"/>
        </w:rPr>
        <w:t>NO DISCUSSION RECORDED</w:t>
      </w:r>
    </w:p>
    <w:p w14:paraId="497B407E" w14:textId="77777777" w:rsidR="007615D6" w:rsidRPr="00EB0339" w:rsidRDefault="007615D6" w:rsidP="007615D6">
      <w:r w:rsidRPr="005B25A1">
        <w:rPr>
          <w:b/>
          <w:bCs/>
        </w:rPr>
        <w:t>Status:</w:t>
      </w:r>
      <w:r>
        <w:t xml:space="preserve"> </w:t>
      </w:r>
      <w:r>
        <w:rPr>
          <w:color w:val="0000FF"/>
        </w:rPr>
        <w:t>Not concluded</w:t>
      </w:r>
      <w:r>
        <w:t>.</w:t>
      </w:r>
    </w:p>
    <w:p w14:paraId="1865F339" w14:textId="77777777" w:rsidR="00E00DA6" w:rsidRDefault="007615D6" w:rsidP="000A3FBD">
      <w:pPr>
        <w:pStyle w:val="NormTop"/>
      </w:pPr>
      <w:r>
        <w:rPr>
          <w:color w:val="0000FF"/>
        </w:rPr>
        <w:t>S2-2410214</w:t>
      </w:r>
      <w:r w:rsidRPr="00D53282">
        <w:t xml:space="preserve"> </w:t>
      </w:r>
      <w:r>
        <w:t>(CR) 23.273 CR0597 (Rel-19, 'B'): KI#1 - Addressing Editor s Note: Procedure for Data Collection for AI/ML based positioning from NG-RAN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EN on data collection from NG-RAN.</w:t>
      </w:r>
    </w:p>
    <w:p w14:paraId="1A309632" w14:textId="77777777" w:rsidR="007615D6" w:rsidRPr="005B25A1" w:rsidRDefault="007615D6" w:rsidP="007615D6">
      <w:pPr>
        <w:keepNext/>
        <w:keepLines/>
        <w:rPr>
          <w:b/>
          <w:bCs/>
        </w:rPr>
      </w:pPr>
      <w:r w:rsidRPr="005B25A1">
        <w:rPr>
          <w:b/>
          <w:bCs/>
        </w:rPr>
        <w:t>Parallel discussion:</w:t>
      </w:r>
    </w:p>
    <w:p w14:paraId="54FEB063" w14:textId="77777777" w:rsidR="007615D6" w:rsidRPr="005B25A1" w:rsidRDefault="007615D6" w:rsidP="007615D6">
      <w:pPr>
        <w:keepNext/>
        <w:keepLines/>
      </w:pPr>
      <w:r w:rsidRPr="005B25A1">
        <w:t>-</w:t>
      </w:r>
    </w:p>
    <w:p w14:paraId="49C1B6F5" w14:textId="77777777" w:rsidR="007615D6" w:rsidRPr="005B25A1" w:rsidRDefault="007615D6" w:rsidP="007615D6">
      <w:pPr>
        <w:keepNext/>
        <w:keepLines/>
        <w:rPr>
          <w:b/>
          <w:bCs/>
        </w:rPr>
      </w:pPr>
      <w:r w:rsidRPr="005B25A1">
        <w:rPr>
          <w:b/>
          <w:bCs/>
        </w:rPr>
        <w:t>Plenary Discussion:</w:t>
      </w:r>
    </w:p>
    <w:p w14:paraId="2794AB8C" w14:textId="77777777" w:rsidR="007615D6" w:rsidRPr="005B25A1" w:rsidRDefault="007615D6" w:rsidP="007615D6">
      <w:pPr>
        <w:keepNext/>
        <w:keepLines/>
      </w:pPr>
      <w:r>
        <w:rPr>
          <w:color w:val="FF0000"/>
        </w:rPr>
        <w:t>NO DISCUSSION RECORDED</w:t>
      </w:r>
    </w:p>
    <w:p w14:paraId="0D85EBD6" w14:textId="77777777" w:rsidR="007615D6" w:rsidRPr="00EB0339" w:rsidRDefault="007615D6" w:rsidP="007615D6">
      <w:r w:rsidRPr="005B25A1">
        <w:rPr>
          <w:b/>
          <w:bCs/>
        </w:rPr>
        <w:t>Status:</w:t>
      </w:r>
      <w:r>
        <w:t xml:space="preserve"> </w:t>
      </w:r>
      <w:r>
        <w:rPr>
          <w:color w:val="0000FF"/>
        </w:rPr>
        <w:t>Not concluded</w:t>
      </w:r>
      <w:r>
        <w:t>.</w:t>
      </w:r>
    </w:p>
    <w:p w14:paraId="65B519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6F979CE5" w14:textId="77777777" w:rsidR="00E00DA6" w:rsidRDefault="007615D6" w:rsidP="000A3FBD">
      <w:pPr>
        <w:pStyle w:val="NormTop"/>
      </w:pPr>
      <w:r>
        <w:rPr>
          <w:color w:val="0000FF"/>
        </w:rPr>
        <w:t>S2-2409733</w:t>
      </w:r>
      <w:r w:rsidRPr="00D53282">
        <w:t xml:space="preserve"> </w:t>
      </w:r>
      <w:r>
        <w:t>(CR) 23.288 CR1208 (Rel-19, 'B'): Update the general inference procedure for vertical federated learning to resolve ENs (Source: OPPO, ZTE,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AF initiate VFL case is added into the general inference procedure Several ENs are resolved for the VFL inference procedure. The UE ID(s) is added in the request send from the VFL server to the VFL client. The VFL model correlation ID is added when then VFL client send the VFL inference result to the VFL server. NEF behaviour is added when the untrusted AF is the VFL server.</w:t>
      </w:r>
    </w:p>
    <w:p w14:paraId="266AF0CF" w14:textId="77777777" w:rsidR="007615D6" w:rsidRPr="005B25A1" w:rsidRDefault="007615D6" w:rsidP="007615D6">
      <w:pPr>
        <w:keepNext/>
        <w:keepLines/>
        <w:rPr>
          <w:b/>
          <w:bCs/>
        </w:rPr>
      </w:pPr>
      <w:r w:rsidRPr="005B25A1">
        <w:rPr>
          <w:b/>
          <w:bCs/>
        </w:rPr>
        <w:t>Parallel discussion:</w:t>
      </w:r>
    </w:p>
    <w:p w14:paraId="6FA4F32A" w14:textId="77777777" w:rsidR="007615D6" w:rsidRPr="005B25A1" w:rsidRDefault="007615D6" w:rsidP="007615D6">
      <w:pPr>
        <w:keepNext/>
        <w:keepLines/>
      </w:pPr>
      <w:r w:rsidRPr="005B25A1">
        <w:t>-</w:t>
      </w:r>
    </w:p>
    <w:p w14:paraId="2611746A" w14:textId="77777777" w:rsidR="007615D6" w:rsidRPr="005B25A1" w:rsidRDefault="007615D6" w:rsidP="007615D6">
      <w:pPr>
        <w:keepNext/>
        <w:keepLines/>
        <w:rPr>
          <w:b/>
          <w:bCs/>
        </w:rPr>
      </w:pPr>
      <w:r w:rsidRPr="005B25A1">
        <w:rPr>
          <w:b/>
          <w:bCs/>
        </w:rPr>
        <w:t>Plenary Discussion:</w:t>
      </w:r>
    </w:p>
    <w:p w14:paraId="06ABDE8D" w14:textId="77777777" w:rsidR="007615D6" w:rsidRPr="005B25A1" w:rsidRDefault="007615D6" w:rsidP="007615D6">
      <w:pPr>
        <w:keepNext/>
        <w:keepLines/>
      </w:pPr>
      <w:r>
        <w:rPr>
          <w:color w:val="FF0000"/>
        </w:rPr>
        <w:t>NO DISCUSSION RECORDED</w:t>
      </w:r>
    </w:p>
    <w:p w14:paraId="0A858B1C" w14:textId="77777777" w:rsidR="007615D6" w:rsidRPr="00EB0339" w:rsidRDefault="007615D6" w:rsidP="007615D6">
      <w:r w:rsidRPr="005B25A1">
        <w:rPr>
          <w:b/>
          <w:bCs/>
        </w:rPr>
        <w:t>Status:</w:t>
      </w:r>
      <w:r>
        <w:t xml:space="preserve"> </w:t>
      </w:r>
      <w:r>
        <w:rPr>
          <w:color w:val="0000FF"/>
        </w:rPr>
        <w:t>Not concluded</w:t>
      </w:r>
      <w:r>
        <w:t>.</w:t>
      </w:r>
    </w:p>
    <w:p w14:paraId="40367A61" w14:textId="77777777" w:rsidR="00E00DA6" w:rsidRDefault="007615D6" w:rsidP="000A3FBD">
      <w:pPr>
        <w:pStyle w:val="NormTop"/>
      </w:pPr>
      <w:r>
        <w:rPr>
          <w:color w:val="0000FF"/>
        </w:rPr>
        <w:lastRenderedPageBreak/>
        <w:t>S2-2409828</w:t>
      </w:r>
      <w:r w:rsidRPr="00D53282">
        <w:t xml:space="preserve"> </w:t>
      </w:r>
      <w:r>
        <w:t>(CR) 23.288 CR1134R5 (Rel-19, 'B'): General training procedure for Vertical Federated Learning between NWDAF(s) and AF(s) (Source: China Mobile, CATT, ZTE, OPPO, China Telecom, ETRI, Huawei,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6.2G.2.X is added to specify the general training procedure for vertical federated learning between AF and NWDAFs. Compared to the revision S2-2409416 in last meeting SA WG2#164, in TS23.288, VFL Registration and Discovery procedure in clause 6.2H.2.1 is already defined, hence, the related EN can be removed.</w:t>
      </w:r>
    </w:p>
    <w:p w14:paraId="0501A07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S2-2409416</w:t>
      </w:r>
      <w:r>
        <w:t>.</w:t>
      </w:r>
    </w:p>
    <w:p w14:paraId="2A761581" w14:textId="77777777" w:rsidR="007615D6" w:rsidRPr="005B25A1" w:rsidRDefault="007615D6" w:rsidP="007615D6">
      <w:pPr>
        <w:keepNext/>
        <w:keepLines/>
        <w:rPr>
          <w:b/>
          <w:bCs/>
        </w:rPr>
      </w:pPr>
      <w:r w:rsidRPr="005B25A1">
        <w:rPr>
          <w:b/>
          <w:bCs/>
        </w:rPr>
        <w:t>Convenor comment:</w:t>
      </w:r>
    </w:p>
    <w:p w14:paraId="0F23BDA6" w14:textId="77777777" w:rsidR="007615D6" w:rsidRPr="005B25A1" w:rsidRDefault="007615D6" w:rsidP="007615D6">
      <w:pPr>
        <w:keepNext/>
        <w:keepLines/>
      </w:pPr>
      <w:r w:rsidRPr="005B25A1">
        <w:t>Focus on VFL training when NWDAF as VFL Server.</w:t>
      </w:r>
    </w:p>
    <w:p w14:paraId="692F3D3A" w14:textId="77777777" w:rsidR="007615D6" w:rsidRPr="005B25A1" w:rsidRDefault="007615D6" w:rsidP="007615D6">
      <w:pPr>
        <w:keepNext/>
        <w:keepLines/>
        <w:rPr>
          <w:b/>
          <w:bCs/>
        </w:rPr>
      </w:pPr>
      <w:r w:rsidRPr="005B25A1">
        <w:rPr>
          <w:b/>
          <w:bCs/>
        </w:rPr>
        <w:t>Parallel discussion:</w:t>
      </w:r>
    </w:p>
    <w:p w14:paraId="544CD58D" w14:textId="77777777" w:rsidR="007615D6" w:rsidRPr="005B25A1" w:rsidRDefault="007615D6" w:rsidP="007615D6">
      <w:pPr>
        <w:keepNext/>
        <w:keepLines/>
      </w:pPr>
      <w:r w:rsidRPr="005B25A1">
        <w:t>-</w:t>
      </w:r>
    </w:p>
    <w:p w14:paraId="22A96940" w14:textId="77777777" w:rsidR="007615D6" w:rsidRPr="005B25A1" w:rsidRDefault="007615D6" w:rsidP="007615D6">
      <w:pPr>
        <w:keepNext/>
        <w:keepLines/>
        <w:rPr>
          <w:b/>
          <w:bCs/>
        </w:rPr>
      </w:pPr>
      <w:r w:rsidRPr="005B25A1">
        <w:rPr>
          <w:b/>
          <w:bCs/>
        </w:rPr>
        <w:t>Plenary Discussion:</w:t>
      </w:r>
    </w:p>
    <w:p w14:paraId="58378CB9" w14:textId="77777777" w:rsidR="007615D6" w:rsidRPr="005B25A1" w:rsidRDefault="007615D6" w:rsidP="007615D6">
      <w:pPr>
        <w:keepNext/>
        <w:keepLines/>
      </w:pPr>
      <w:r>
        <w:rPr>
          <w:color w:val="FF0000"/>
        </w:rPr>
        <w:t>NO DISCUSSION RECORDED</w:t>
      </w:r>
    </w:p>
    <w:p w14:paraId="661E7231" w14:textId="77777777" w:rsidR="007615D6" w:rsidRPr="00EB0339" w:rsidRDefault="007615D6" w:rsidP="007615D6">
      <w:r w:rsidRPr="005B25A1">
        <w:rPr>
          <w:b/>
          <w:bCs/>
        </w:rPr>
        <w:t>Status:</w:t>
      </w:r>
      <w:r>
        <w:t xml:space="preserve"> </w:t>
      </w:r>
      <w:r>
        <w:rPr>
          <w:color w:val="0000FF"/>
        </w:rPr>
        <w:t>Not concluded</w:t>
      </w:r>
      <w:r>
        <w:t>.</w:t>
      </w:r>
    </w:p>
    <w:p w14:paraId="390FAB9A" w14:textId="77777777" w:rsidR="00E00DA6" w:rsidRDefault="007615D6" w:rsidP="000A3FBD">
      <w:pPr>
        <w:pStyle w:val="NormTop"/>
      </w:pPr>
      <w:r>
        <w:rPr>
          <w:color w:val="0000FF"/>
        </w:rPr>
        <w:t>S2-2409928</w:t>
      </w:r>
      <w:r w:rsidRPr="00D53282">
        <w:t xml:space="preserve"> </w:t>
      </w:r>
      <w:r>
        <w:t>(CR) 23.288 CR1235 (Rel-19, 'B'): KI#2: VFL procedures with 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VFL procedures with AF as server are documented. The following related principles are applied: A trusted AF as VFL server directly accesses NRF, select NWDAFs as VFL clients, and communicates with them directly without an intermediate NEF NEF selects VFL clients based on NRF entries and requirements provided by AF as VFL server, provides temporary IDs for those VFL clients to the AF, and proxies subsequent communication based on those IDs Introduce an 'AF VFL service ID', store it in the NRF, and use it for the selection of NWDAFs as VFL clients and in training and inference request towards NWDAFs as VFL clients. An untrusted AF as VFL server may supply 'Vendor ID' and 'AF VFL service ID' as NWDAF selection criteria, but NEF needs to authorizes the use. The NEF supports sample alignment by proxying related messages and modifying the identifiers/description of samples between an external and internal format where required (e.g. Transforming GPSIs into SUPIs, and modifying description of an area. For UEs as samples, the AF can reuse the Nnef_MemberUESelectionAssistance service to check the availability of UEs. The AF as VFL server may be triggered by internal logic or the subscription to an event received via the Naf_EventExposure service from an NWDAF to perform a VFL inference procedure Document call flows when AF is VFL server separately from call flows when NWDAF is VFL server.</w:t>
      </w:r>
    </w:p>
    <w:p w14:paraId="2936F8B5" w14:textId="77777777" w:rsidR="007615D6" w:rsidRPr="005B25A1" w:rsidRDefault="007615D6" w:rsidP="007615D6">
      <w:pPr>
        <w:keepNext/>
        <w:keepLines/>
        <w:rPr>
          <w:b/>
          <w:bCs/>
        </w:rPr>
      </w:pPr>
      <w:r w:rsidRPr="005B25A1">
        <w:rPr>
          <w:b/>
          <w:bCs/>
        </w:rPr>
        <w:t>Convenor comment:</w:t>
      </w:r>
    </w:p>
    <w:p w14:paraId="3CEFEF5A" w14:textId="77777777" w:rsidR="007615D6" w:rsidRPr="005B25A1" w:rsidRDefault="007615D6" w:rsidP="007615D6">
      <w:pPr>
        <w:keepNext/>
        <w:keepLines/>
      </w:pPr>
      <w:r w:rsidRPr="005B25A1">
        <w:t>Focus on VFL training + inference when AF as VFL Server.</w:t>
      </w:r>
    </w:p>
    <w:p w14:paraId="5BBE20FE" w14:textId="77777777" w:rsidR="007615D6" w:rsidRPr="005B25A1" w:rsidRDefault="007615D6" w:rsidP="007615D6">
      <w:pPr>
        <w:keepNext/>
        <w:keepLines/>
        <w:rPr>
          <w:b/>
          <w:bCs/>
        </w:rPr>
      </w:pPr>
      <w:r w:rsidRPr="005B25A1">
        <w:rPr>
          <w:b/>
          <w:bCs/>
        </w:rPr>
        <w:t>Parallel discussion:</w:t>
      </w:r>
    </w:p>
    <w:p w14:paraId="28048D30" w14:textId="77777777" w:rsidR="007615D6" w:rsidRPr="005B25A1" w:rsidRDefault="007615D6" w:rsidP="007615D6">
      <w:pPr>
        <w:keepNext/>
        <w:keepLines/>
      </w:pPr>
      <w:r w:rsidRPr="005B25A1">
        <w:t>-</w:t>
      </w:r>
    </w:p>
    <w:p w14:paraId="51A926E7" w14:textId="77777777" w:rsidR="007615D6" w:rsidRPr="005B25A1" w:rsidRDefault="007615D6" w:rsidP="007615D6">
      <w:pPr>
        <w:keepNext/>
        <w:keepLines/>
        <w:rPr>
          <w:b/>
          <w:bCs/>
        </w:rPr>
      </w:pPr>
      <w:r w:rsidRPr="005B25A1">
        <w:rPr>
          <w:b/>
          <w:bCs/>
        </w:rPr>
        <w:t>Plenary Discussion:</w:t>
      </w:r>
    </w:p>
    <w:p w14:paraId="61465C29" w14:textId="77777777" w:rsidR="007615D6" w:rsidRPr="005B25A1" w:rsidRDefault="007615D6" w:rsidP="007615D6">
      <w:pPr>
        <w:keepNext/>
        <w:keepLines/>
      </w:pPr>
      <w:r>
        <w:rPr>
          <w:color w:val="FF0000"/>
        </w:rPr>
        <w:t>NO DISCUSSION RECORDED</w:t>
      </w:r>
    </w:p>
    <w:p w14:paraId="634A6E7A" w14:textId="77777777" w:rsidR="007615D6" w:rsidRPr="00EB0339" w:rsidRDefault="007615D6" w:rsidP="007615D6">
      <w:r w:rsidRPr="005B25A1">
        <w:rPr>
          <w:b/>
          <w:bCs/>
        </w:rPr>
        <w:t>Status:</w:t>
      </w:r>
      <w:r>
        <w:t xml:space="preserve"> </w:t>
      </w:r>
      <w:r>
        <w:rPr>
          <w:color w:val="0000FF"/>
        </w:rPr>
        <w:t>Not concluded</w:t>
      </w:r>
      <w:r>
        <w:t>.</w:t>
      </w:r>
    </w:p>
    <w:p w14:paraId="397D3981" w14:textId="77777777" w:rsidR="00E00DA6" w:rsidRDefault="007615D6" w:rsidP="000A3FBD">
      <w:pPr>
        <w:pStyle w:val="NormTop"/>
      </w:pPr>
      <w:r>
        <w:rPr>
          <w:color w:val="0000FF"/>
        </w:rPr>
        <w:lastRenderedPageBreak/>
        <w:t>S2-2409678</w:t>
      </w:r>
      <w:r w:rsidRPr="00D53282">
        <w:t xml:space="preserve"> </w:t>
      </w:r>
      <w:r>
        <w:t>(CR) 23.288 CR1198 (Rel-19, 'B'): Refinements for VFL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with a new IE FL type (i.e. HFL); Refine the VFL capablity information for NWDAF/trusted AF; Add VFL capability information registration for untrused AF via NEF. Complete the general discovery procedure for VFL process with the case that the AF as the VFL server.</w:t>
      </w:r>
    </w:p>
    <w:p w14:paraId="1413D505" w14:textId="77777777" w:rsidR="007615D6" w:rsidRPr="005B25A1" w:rsidRDefault="007615D6" w:rsidP="007615D6">
      <w:pPr>
        <w:keepNext/>
        <w:keepLines/>
        <w:rPr>
          <w:b/>
          <w:bCs/>
        </w:rPr>
      </w:pPr>
      <w:r w:rsidRPr="005B25A1">
        <w:rPr>
          <w:b/>
          <w:bCs/>
        </w:rPr>
        <w:t>Convenor comment:</w:t>
      </w:r>
    </w:p>
    <w:p w14:paraId="57DFDB69" w14:textId="77777777" w:rsidR="007615D6" w:rsidRPr="005B25A1" w:rsidRDefault="007615D6" w:rsidP="007615D6">
      <w:pPr>
        <w:keepNext/>
        <w:keepLines/>
      </w:pPr>
      <w:r w:rsidRPr="005B25A1">
        <w:t>VFL Registration/discovery when AF as VFL Server.</w:t>
      </w:r>
    </w:p>
    <w:p w14:paraId="41F126A2" w14:textId="77777777" w:rsidR="007615D6" w:rsidRPr="005B25A1" w:rsidRDefault="007615D6" w:rsidP="007615D6">
      <w:pPr>
        <w:keepNext/>
        <w:keepLines/>
        <w:rPr>
          <w:b/>
          <w:bCs/>
        </w:rPr>
      </w:pPr>
      <w:r w:rsidRPr="005B25A1">
        <w:rPr>
          <w:b/>
          <w:bCs/>
        </w:rPr>
        <w:t>Parallel discussion:</w:t>
      </w:r>
    </w:p>
    <w:p w14:paraId="5B63E65F" w14:textId="77777777" w:rsidR="007615D6" w:rsidRPr="005B25A1" w:rsidRDefault="007615D6" w:rsidP="007615D6">
      <w:pPr>
        <w:keepNext/>
        <w:keepLines/>
      </w:pPr>
      <w:r w:rsidRPr="005B25A1">
        <w:t>-</w:t>
      </w:r>
    </w:p>
    <w:p w14:paraId="2289BC54" w14:textId="77777777" w:rsidR="007615D6" w:rsidRPr="005B25A1" w:rsidRDefault="007615D6" w:rsidP="007615D6">
      <w:pPr>
        <w:keepNext/>
        <w:keepLines/>
        <w:rPr>
          <w:b/>
          <w:bCs/>
        </w:rPr>
      </w:pPr>
      <w:r w:rsidRPr="005B25A1">
        <w:rPr>
          <w:b/>
          <w:bCs/>
        </w:rPr>
        <w:t>Plenary Discussion:</w:t>
      </w:r>
    </w:p>
    <w:p w14:paraId="190AB8FC" w14:textId="77777777" w:rsidR="007615D6" w:rsidRPr="005B25A1" w:rsidRDefault="007615D6" w:rsidP="007615D6">
      <w:pPr>
        <w:keepNext/>
        <w:keepLines/>
      </w:pPr>
      <w:r>
        <w:rPr>
          <w:color w:val="FF0000"/>
        </w:rPr>
        <w:t>NO DISCUSSION RECORDED</w:t>
      </w:r>
    </w:p>
    <w:p w14:paraId="4B67668D" w14:textId="77777777" w:rsidR="007615D6" w:rsidRPr="00EB0339" w:rsidRDefault="007615D6" w:rsidP="007615D6">
      <w:r w:rsidRPr="005B25A1">
        <w:rPr>
          <w:b/>
          <w:bCs/>
        </w:rPr>
        <w:t>Status:</w:t>
      </w:r>
      <w:r>
        <w:t xml:space="preserve"> </w:t>
      </w:r>
      <w:r>
        <w:rPr>
          <w:color w:val="0000FF"/>
        </w:rPr>
        <w:t>Not concluded</w:t>
      </w:r>
      <w:r>
        <w:t>.</w:t>
      </w:r>
    </w:p>
    <w:p w14:paraId="58D6023E" w14:textId="77777777" w:rsidR="00E00DA6" w:rsidRDefault="007615D6" w:rsidP="000A3FBD">
      <w:pPr>
        <w:pStyle w:val="NormTop"/>
      </w:pPr>
      <w:r>
        <w:rPr>
          <w:color w:val="0000FF"/>
        </w:rPr>
        <w:t>S2-2410062</w:t>
      </w:r>
      <w:r w:rsidRPr="00D53282">
        <w:t xml:space="preserve"> </w:t>
      </w:r>
      <w:r>
        <w:t>(CR) 23.288 CR1249 (Rel-19, 'B'): Registration and Discovery procedure for VFL When AF is VFL Server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Describe the Registration and Discovery procedure procedure for VFL when NWDAFs are the VFL client with an AF is VFL Server.</w:t>
      </w:r>
    </w:p>
    <w:p w14:paraId="2520E841" w14:textId="77777777" w:rsidR="007615D6" w:rsidRPr="005B25A1" w:rsidRDefault="007615D6" w:rsidP="007615D6">
      <w:pPr>
        <w:keepNext/>
        <w:keepLines/>
        <w:rPr>
          <w:b/>
          <w:bCs/>
        </w:rPr>
      </w:pPr>
      <w:r w:rsidRPr="005B25A1">
        <w:rPr>
          <w:b/>
          <w:bCs/>
        </w:rPr>
        <w:t>Convenor comment:</w:t>
      </w:r>
    </w:p>
    <w:p w14:paraId="7A7AD662" w14:textId="77777777" w:rsidR="007615D6" w:rsidRPr="005B25A1" w:rsidRDefault="007615D6" w:rsidP="007615D6">
      <w:pPr>
        <w:keepNext/>
        <w:keepLines/>
      </w:pPr>
      <w:r w:rsidRPr="005B25A1">
        <w:t>VFL Registration/discovery when AF as VFL Server (changes does no overlap with S2-2409678).</w:t>
      </w:r>
    </w:p>
    <w:p w14:paraId="557F6676" w14:textId="77777777" w:rsidR="007615D6" w:rsidRPr="005B25A1" w:rsidRDefault="007615D6" w:rsidP="007615D6">
      <w:pPr>
        <w:keepNext/>
        <w:keepLines/>
        <w:rPr>
          <w:b/>
          <w:bCs/>
        </w:rPr>
      </w:pPr>
      <w:r w:rsidRPr="005B25A1">
        <w:rPr>
          <w:b/>
          <w:bCs/>
        </w:rPr>
        <w:t>Parallel discussion:</w:t>
      </w:r>
    </w:p>
    <w:p w14:paraId="138A9642" w14:textId="77777777" w:rsidR="007615D6" w:rsidRPr="005B25A1" w:rsidRDefault="007615D6" w:rsidP="007615D6">
      <w:pPr>
        <w:keepNext/>
        <w:keepLines/>
      </w:pPr>
      <w:r w:rsidRPr="005B25A1">
        <w:t>-</w:t>
      </w:r>
    </w:p>
    <w:p w14:paraId="46B33034" w14:textId="77777777" w:rsidR="007615D6" w:rsidRPr="005B25A1" w:rsidRDefault="007615D6" w:rsidP="007615D6">
      <w:pPr>
        <w:keepNext/>
        <w:keepLines/>
        <w:rPr>
          <w:b/>
          <w:bCs/>
        </w:rPr>
      </w:pPr>
      <w:r w:rsidRPr="005B25A1">
        <w:rPr>
          <w:b/>
          <w:bCs/>
        </w:rPr>
        <w:t>Plenary Discussion:</w:t>
      </w:r>
    </w:p>
    <w:p w14:paraId="634D06A4" w14:textId="77777777" w:rsidR="007615D6" w:rsidRPr="005B25A1" w:rsidRDefault="007615D6" w:rsidP="007615D6">
      <w:pPr>
        <w:keepNext/>
        <w:keepLines/>
      </w:pPr>
      <w:r>
        <w:rPr>
          <w:color w:val="FF0000"/>
        </w:rPr>
        <w:t>NO DISCUSSION RECORDED</w:t>
      </w:r>
    </w:p>
    <w:p w14:paraId="1D04B3EC" w14:textId="77777777" w:rsidR="007615D6" w:rsidRPr="00EB0339" w:rsidRDefault="007615D6" w:rsidP="007615D6">
      <w:r w:rsidRPr="005B25A1">
        <w:rPr>
          <w:b/>
          <w:bCs/>
        </w:rPr>
        <w:t>Status:</w:t>
      </w:r>
      <w:r>
        <w:t xml:space="preserve"> </w:t>
      </w:r>
      <w:r>
        <w:rPr>
          <w:color w:val="0000FF"/>
        </w:rPr>
        <w:t>Not concluded</w:t>
      </w:r>
      <w:r>
        <w:t>.</w:t>
      </w:r>
    </w:p>
    <w:p w14:paraId="58771F41" w14:textId="77777777" w:rsidR="00E00DA6" w:rsidRDefault="007615D6" w:rsidP="000A3FBD">
      <w:pPr>
        <w:pStyle w:val="NormTop"/>
      </w:pPr>
      <w:r>
        <w:rPr>
          <w:color w:val="0000FF"/>
        </w:rPr>
        <w:t>S2-2410077</w:t>
      </w:r>
      <w:r w:rsidRPr="00D53282">
        <w:t xml:space="preserve"> </w:t>
      </w:r>
      <w:r>
        <w:t>(CR) 23.288 CR1250 (Rel-19, 'B'): Sample alignment and sample update for Vertical Federated Learning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Introduces procedure description for VFL sample alignment and sample update. The procedure is described in a generic way between VFL client and VFL server and is applicable in both scenarios of AF and NWDAF acting as VFL server. Specific differences are described in the procedure text. The details for the procedure is explained in the accompanying discussoin paper in S2-2410078.</w:t>
      </w:r>
    </w:p>
    <w:p w14:paraId="6CF6D521" w14:textId="77777777" w:rsidR="007615D6" w:rsidRPr="005B25A1" w:rsidRDefault="007615D6" w:rsidP="007615D6">
      <w:pPr>
        <w:keepNext/>
        <w:keepLines/>
        <w:rPr>
          <w:b/>
          <w:bCs/>
        </w:rPr>
      </w:pPr>
      <w:r w:rsidRPr="005B25A1">
        <w:rPr>
          <w:b/>
          <w:bCs/>
        </w:rPr>
        <w:t>Parallel discussion:</w:t>
      </w:r>
    </w:p>
    <w:p w14:paraId="545B4EFE" w14:textId="77777777" w:rsidR="007615D6" w:rsidRPr="005B25A1" w:rsidRDefault="007615D6" w:rsidP="007615D6">
      <w:pPr>
        <w:keepNext/>
        <w:keepLines/>
      </w:pPr>
      <w:r w:rsidRPr="005B25A1">
        <w:t>-</w:t>
      </w:r>
    </w:p>
    <w:p w14:paraId="4DF257CA" w14:textId="77777777" w:rsidR="007615D6" w:rsidRPr="005B25A1" w:rsidRDefault="007615D6" w:rsidP="007615D6">
      <w:pPr>
        <w:keepNext/>
        <w:keepLines/>
        <w:rPr>
          <w:b/>
          <w:bCs/>
        </w:rPr>
      </w:pPr>
      <w:r w:rsidRPr="005B25A1">
        <w:rPr>
          <w:b/>
          <w:bCs/>
        </w:rPr>
        <w:t>Plenary Discussion:</w:t>
      </w:r>
    </w:p>
    <w:p w14:paraId="651EC157" w14:textId="77777777" w:rsidR="007615D6" w:rsidRPr="005B25A1" w:rsidRDefault="007615D6" w:rsidP="007615D6">
      <w:pPr>
        <w:keepNext/>
        <w:keepLines/>
      </w:pPr>
      <w:r>
        <w:rPr>
          <w:color w:val="FF0000"/>
        </w:rPr>
        <w:t>NO DISCUSSION RECORDED</w:t>
      </w:r>
    </w:p>
    <w:p w14:paraId="67EC0217" w14:textId="77777777" w:rsidR="007615D6" w:rsidRPr="00EB0339" w:rsidRDefault="007615D6" w:rsidP="007615D6">
      <w:r w:rsidRPr="005B25A1">
        <w:rPr>
          <w:b/>
          <w:bCs/>
        </w:rPr>
        <w:t>Status:</w:t>
      </w:r>
      <w:r>
        <w:t xml:space="preserve"> </w:t>
      </w:r>
      <w:r>
        <w:rPr>
          <w:color w:val="0000FF"/>
        </w:rPr>
        <w:t>Not concluded</w:t>
      </w:r>
      <w:r>
        <w:t>.</w:t>
      </w:r>
    </w:p>
    <w:p w14:paraId="6419243D" w14:textId="77777777" w:rsidR="00E00DA6" w:rsidRDefault="007615D6" w:rsidP="000A3FBD">
      <w:pPr>
        <w:pStyle w:val="NormTop"/>
      </w:pPr>
      <w:r>
        <w:rPr>
          <w:color w:val="0000FF"/>
        </w:rPr>
        <w:lastRenderedPageBreak/>
        <w:t>S2-2410145</w:t>
      </w:r>
      <w:r w:rsidRPr="00D53282">
        <w:t xml:space="preserve"> </w:t>
      </w:r>
      <w:r>
        <w:t>(CR) 23.288 CR1252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6.2H is updated to address the above conclusion, including the preparation procedure including sample alignment for AF-initiated VFL.</w:t>
      </w:r>
    </w:p>
    <w:p w14:paraId="339029FA" w14:textId="77777777" w:rsidR="007615D6" w:rsidRPr="005B25A1" w:rsidRDefault="007615D6" w:rsidP="007615D6">
      <w:pPr>
        <w:keepNext/>
        <w:keepLines/>
        <w:rPr>
          <w:b/>
          <w:bCs/>
        </w:rPr>
      </w:pPr>
      <w:r w:rsidRPr="005B25A1">
        <w:rPr>
          <w:b/>
          <w:bCs/>
        </w:rPr>
        <w:t>Convenor comment:</w:t>
      </w:r>
    </w:p>
    <w:p w14:paraId="3CA7324A" w14:textId="77777777" w:rsidR="007615D6" w:rsidRPr="005B25A1" w:rsidRDefault="007615D6" w:rsidP="007615D6">
      <w:pPr>
        <w:keepNext/>
        <w:keepLines/>
      </w:pPr>
      <w:r w:rsidRPr="005B25A1">
        <w:t>Sample alignment.</w:t>
      </w:r>
    </w:p>
    <w:p w14:paraId="75410BE2" w14:textId="77777777" w:rsidR="007615D6" w:rsidRPr="005B25A1" w:rsidRDefault="007615D6" w:rsidP="007615D6">
      <w:pPr>
        <w:keepNext/>
        <w:keepLines/>
        <w:rPr>
          <w:b/>
          <w:bCs/>
        </w:rPr>
      </w:pPr>
      <w:r w:rsidRPr="005B25A1">
        <w:rPr>
          <w:b/>
          <w:bCs/>
        </w:rPr>
        <w:t>Parallel discussion:</w:t>
      </w:r>
    </w:p>
    <w:p w14:paraId="5B71D67C" w14:textId="77777777" w:rsidR="007615D6" w:rsidRPr="005B25A1" w:rsidRDefault="007615D6" w:rsidP="007615D6">
      <w:pPr>
        <w:keepNext/>
        <w:keepLines/>
      </w:pPr>
      <w:r w:rsidRPr="005B25A1">
        <w:t>-</w:t>
      </w:r>
    </w:p>
    <w:p w14:paraId="393E36C7" w14:textId="77777777" w:rsidR="007615D6" w:rsidRPr="005B25A1" w:rsidRDefault="007615D6" w:rsidP="007615D6">
      <w:pPr>
        <w:keepNext/>
        <w:keepLines/>
        <w:rPr>
          <w:b/>
          <w:bCs/>
        </w:rPr>
      </w:pPr>
      <w:r w:rsidRPr="005B25A1">
        <w:rPr>
          <w:b/>
          <w:bCs/>
        </w:rPr>
        <w:t>Plenary Discussion:</w:t>
      </w:r>
    </w:p>
    <w:p w14:paraId="22C84111" w14:textId="77777777" w:rsidR="007615D6" w:rsidRPr="005B25A1" w:rsidRDefault="007615D6" w:rsidP="007615D6">
      <w:pPr>
        <w:keepNext/>
        <w:keepLines/>
      </w:pPr>
      <w:r>
        <w:rPr>
          <w:color w:val="FF0000"/>
        </w:rPr>
        <w:t>NO DISCUSSION RECORDED</w:t>
      </w:r>
    </w:p>
    <w:p w14:paraId="7774FBAB" w14:textId="77777777" w:rsidR="007615D6" w:rsidRPr="00EB0339" w:rsidRDefault="007615D6" w:rsidP="007615D6">
      <w:r w:rsidRPr="005B25A1">
        <w:rPr>
          <w:b/>
          <w:bCs/>
        </w:rPr>
        <w:t>Status:</w:t>
      </w:r>
      <w:r>
        <w:t xml:space="preserve"> </w:t>
      </w:r>
      <w:r>
        <w:rPr>
          <w:color w:val="0000FF"/>
        </w:rPr>
        <w:t>Not concluded</w:t>
      </w:r>
      <w:r>
        <w:t>.</w:t>
      </w:r>
    </w:p>
    <w:p w14:paraId="5DE7CECC" w14:textId="77777777" w:rsidR="00E00DA6" w:rsidRDefault="007615D6" w:rsidP="000A3FBD">
      <w:pPr>
        <w:pStyle w:val="NormTop"/>
      </w:pPr>
      <w:r>
        <w:rPr>
          <w:color w:val="0000FF"/>
        </w:rPr>
        <w:t>S2-2410279</w:t>
      </w:r>
      <w:r w:rsidRPr="00D53282">
        <w:t xml:space="preserve"> </w:t>
      </w:r>
      <w:r>
        <w:t>(CR) 23.288 CR1161R1 (Rel-19, 'B'): High-level description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5.4 is modified to specify the high-level functionality for vertical federated learning between AF and NWDAFs when AF is VFL server.</w:t>
      </w:r>
    </w:p>
    <w:p w14:paraId="20F555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S2-2408257</w:t>
      </w:r>
      <w:r>
        <w:t>.</w:t>
      </w:r>
    </w:p>
    <w:p w14:paraId="7EE6B6CE" w14:textId="77777777" w:rsidR="007615D6" w:rsidRPr="005B25A1" w:rsidRDefault="007615D6" w:rsidP="007615D6">
      <w:pPr>
        <w:keepNext/>
        <w:keepLines/>
        <w:rPr>
          <w:b/>
          <w:bCs/>
        </w:rPr>
      </w:pPr>
      <w:r w:rsidRPr="005B25A1">
        <w:rPr>
          <w:b/>
          <w:bCs/>
        </w:rPr>
        <w:t>Convenor comment:</w:t>
      </w:r>
    </w:p>
    <w:p w14:paraId="73FFEECD" w14:textId="77777777" w:rsidR="007615D6" w:rsidRPr="005B25A1" w:rsidRDefault="007615D6" w:rsidP="007615D6">
      <w:pPr>
        <w:keepNext/>
        <w:keepLines/>
      </w:pPr>
      <w:r w:rsidRPr="005B25A1">
        <w:t>Focus on High lever description when AF as Server.</w:t>
      </w:r>
    </w:p>
    <w:p w14:paraId="3C7912F4" w14:textId="77777777" w:rsidR="007615D6" w:rsidRPr="005B25A1" w:rsidRDefault="007615D6" w:rsidP="007615D6">
      <w:pPr>
        <w:keepNext/>
        <w:keepLines/>
        <w:rPr>
          <w:b/>
          <w:bCs/>
        </w:rPr>
      </w:pPr>
      <w:r w:rsidRPr="005B25A1">
        <w:rPr>
          <w:b/>
          <w:bCs/>
        </w:rPr>
        <w:t>Parallel discussion:</w:t>
      </w:r>
    </w:p>
    <w:p w14:paraId="0BD8E473" w14:textId="77777777" w:rsidR="007615D6" w:rsidRPr="005B25A1" w:rsidRDefault="007615D6" w:rsidP="007615D6">
      <w:pPr>
        <w:keepNext/>
        <w:keepLines/>
      </w:pPr>
      <w:r w:rsidRPr="005B25A1">
        <w:t>-</w:t>
      </w:r>
    </w:p>
    <w:p w14:paraId="1AC0C009" w14:textId="77777777" w:rsidR="007615D6" w:rsidRPr="005B25A1" w:rsidRDefault="007615D6" w:rsidP="007615D6">
      <w:pPr>
        <w:keepNext/>
        <w:keepLines/>
        <w:rPr>
          <w:b/>
          <w:bCs/>
        </w:rPr>
      </w:pPr>
      <w:r w:rsidRPr="005B25A1">
        <w:rPr>
          <w:b/>
          <w:bCs/>
        </w:rPr>
        <w:t>Plenary Discussion:</w:t>
      </w:r>
    </w:p>
    <w:p w14:paraId="6F93CBD8" w14:textId="77777777" w:rsidR="007615D6" w:rsidRPr="005B25A1" w:rsidRDefault="007615D6" w:rsidP="007615D6">
      <w:pPr>
        <w:keepNext/>
        <w:keepLines/>
      </w:pPr>
      <w:r>
        <w:rPr>
          <w:color w:val="FF0000"/>
        </w:rPr>
        <w:t>NO DISCUSSION RECORDED</w:t>
      </w:r>
    </w:p>
    <w:p w14:paraId="14000E9D" w14:textId="77777777" w:rsidR="007615D6" w:rsidRPr="00EB0339" w:rsidRDefault="007615D6" w:rsidP="007615D6">
      <w:r w:rsidRPr="005B25A1">
        <w:rPr>
          <w:b/>
          <w:bCs/>
        </w:rPr>
        <w:t>Status:</w:t>
      </w:r>
      <w:r>
        <w:t xml:space="preserve"> </w:t>
      </w:r>
      <w:r>
        <w:rPr>
          <w:color w:val="0000FF"/>
        </w:rPr>
        <w:t>Not concluded</w:t>
      </w:r>
      <w:r>
        <w:t>.</w:t>
      </w:r>
    </w:p>
    <w:p w14:paraId="613D5B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09E470A4" w14:textId="77777777" w:rsidR="00E00DA6" w:rsidRDefault="007615D6" w:rsidP="000A3FBD">
      <w:pPr>
        <w:pStyle w:val="NormTop"/>
      </w:pPr>
      <w:r>
        <w:rPr>
          <w:color w:val="0000FF"/>
        </w:rPr>
        <w:t>S2-2410130</w:t>
      </w:r>
      <w:r w:rsidRPr="00D53282">
        <w:t xml:space="preserve"> </w:t>
      </w:r>
      <w:r>
        <w:t>(CR) 23.288 CR1132R3 (Rel-19, 'B'): Support of QoS and policy assistance analytics (Source: Samsung, China Mobile, Ericsson, ETRI, ICS, InterDigital Inc., MediaTek Inc, NTT DOCOMO, OPPO, SK Telecom, Tencent, Tencent Cloud,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QoS and Policy Assistance Analytics ID to support QoS and policy enhancement based on concluded Principle 1 for KI#3.</w:t>
      </w:r>
    </w:p>
    <w:p w14:paraId="1BC20AF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S2-2409138</w:t>
      </w:r>
      <w:r>
        <w:t>.</w:t>
      </w:r>
    </w:p>
    <w:p w14:paraId="7E2C435B" w14:textId="77777777" w:rsidR="007615D6" w:rsidRPr="005B25A1" w:rsidRDefault="007615D6" w:rsidP="007615D6">
      <w:pPr>
        <w:keepNext/>
        <w:keepLines/>
        <w:rPr>
          <w:b/>
          <w:bCs/>
        </w:rPr>
      </w:pPr>
      <w:r w:rsidRPr="005B25A1">
        <w:rPr>
          <w:b/>
          <w:bCs/>
        </w:rPr>
        <w:t>Parallel discussion:</w:t>
      </w:r>
    </w:p>
    <w:p w14:paraId="0320E3C9" w14:textId="77777777" w:rsidR="007615D6" w:rsidRPr="005B25A1" w:rsidRDefault="007615D6" w:rsidP="007615D6">
      <w:pPr>
        <w:keepNext/>
        <w:keepLines/>
      </w:pPr>
      <w:r w:rsidRPr="005B25A1">
        <w:t>-</w:t>
      </w:r>
    </w:p>
    <w:p w14:paraId="1FCF54E3" w14:textId="77777777" w:rsidR="007615D6" w:rsidRPr="005B25A1" w:rsidRDefault="007615D6" w:rsidP="007615D6">
      <w:pPr>
        <w:keepNext/>
        <w:keepLines/>
        <w:rPr>
          <w:b/>
          <w:bCs/>
        </w:rPr>
      </w:pPr>
      <w:r w:rsidRPr="005B25A1">
        <w:rPr>
          <w:b/>
          <w:bCs/>
        </w:rPr>
        <w:t>Plenary Discussion:</w:t>
      </w:r>
    </w:p>
    <w:p w14:paraId="6FF84B27" w14:textId="77777777" w:rsidR="007615D6" w:rsidRPr="005B25A1" w:rsidRDefault="007615D6" w:rsidP="007615D6">
      <w:pPr>
        <w:keepNext/>
        <w:keepLines/>
      </w:pPr>
      <w:r>
        <w:rPr>
          <w:color w:val="FF0000"/>
        </w:rPr>
        <w:t>NO DISCUSSION RECORDED</w:t>
      </w:r>
    </w:p>
    <w:p w14:paraId="2367FAF9" w14:textId="77777777" w:rsidR="007615D6" w:rsidRPr="00EB0339" w:rsidRDefault="007615D6" w:rsidP="007615D6">
      <w:r w:rsidRPr="005B25A1">
        <w:rPr>
          <w:b/>
          <w:bCs/>
        </w:rPr>
        <w:t>Status:</w:t>
      </w:r>
      <w:r>
        <w:t xml:space="preserve"> </w:t>
      </w:r>
      <w:r>
        <w:rPr>
          <w:color w:val="0000FF"/>
        </w:rPr>
        <w:t>Not concluded</w:t>
      </w:r>
      <w:r>
        <w:t>.</w:t>
      </w:r>
    </w:p>
    <w:p w14:paraId="6713FA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Network abnormal behaviours (mitigation and prevention of signalling storm)</w:t>
      </w:r>
    </w:p>
    <w:p w14:paraId="047244E8" w14:textId="77777777" w:rsidR="00E00DA6" w:rsidRDefault="007615D6" w:rsidP="000A3FBD">
      <w:pPr>
        <w:pStyle w:val="NormTop"/>
      </w:pPr>
      <w:r>
        <w:rPr>
          <w:color w:val="0000FF"/>
        </w:rPr>
        <w:t>S2-2409714</w:t>
      </w:r>
      <w:r w:rsidRPr="00D53282">
        <w:t xml:space="preserve"> </w:t>
      </w:r>
      <w:r>
        <w:t>(CR) 23.288 CR1104R6 (Rel-19, 'B'): New analytics ID to support Signalling storm Mitigation and Prevention (Source: SK Telecom, Samsung, Verizon, [AT&amp;T, China Mobile, ETRI, KDDI, KPN N.V., LG Uplus, OPPO, Rakuten Mobile, vivo, ZTE, Huawei, HiSilicon, Nokia, NTT DOCOMO, China Telecom, Lenovo,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2ECA2B9C"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S2-2409712</w:t>
      </w:r>
      <w:r>
        <w:t>.</w:t>
      </w:r>
    </w:p>
    <w:p w14:paraId="1CF7C369" w14:textId="77777777" w:rsidR="007615D6" w:rsidRPr="005B25A1" w:rsidRDefault="007615D6" w:rsidP="007615D6">
      <w:pPr>
        <w:keepNext/>
        <w:keepLines/>
        <w:rPr>
          <w:b/>
          <w:bCs/>
        </w:rPr>
      </w:pPr>
      <w:r w:rsidRPr="005B25A1">
        <w:rPr>
          <w:b/>
          <w:bCs/>
        </w:rPr>
        <w:t>Parallel discussion:</w:t>
      </w:r>
    </w:p>
    <w:p w14:paraId="68104E69" w14:textId="77777777" w:rsidR="007615D6" w:rsidRPr="005B25A1" w:rsidRDefault="007615D6" w:rsidP="007615D6">
      <w:pPr>
        <w:keepNext/>
        <w:keepLines/>
      </w:pPr>
      <w:r w:rsidRPr="005B25A1">
        <w:t>-</w:t>
      </w:r>
    </w:p>
    <w:p w14:paraId="549D05FC" w14:textId="77777777" w:rsidR="007615D6" w:rsidRPr="005B25A1" w:rsidRDefault="007615D6" w:rsidP="007615D6">
      <w:pPr>
        <w:keepNext/>
        <w:keepLines/>
        <w:rPr>
          <w:b/>
          <w:bCs/>
        </w:rPr>
      </w:pPr>
      <w:r w:rsidRPr="005B25A1">
        <w:rPr>
          <w:b/>
          <w:bCs/>
        </w:rPr>
        <w:t>Plenary Discussion:</w:t>
      </w:r>
    </w:p>
    <w:p w14:paraId="26FB6758" w14:textId="77777777" w:rsidR="007615D6" w:rsidRPr="005B25A1" w:rsidRDefault="007615D6" w:rsidP="007615D6">
      <w:pPr>
        <w:keepNext/>
        <w:keepLines/>
      </w:pPr>
      <w:r>
        <w:rPr>
          <w:color w:val="FF0000"/>
        </w:rPr>
        <w:t>NO DISCUSSION RECORDED</w:t>
      </w:r>
    </w:p>
    <w:p w14:paraId="15B869CC" w14:textId="77777777" w:rsidR="007615D6" w:rsidRPr="00EB0339" w:rsidRDefault="007615D6" w:rsidP="007615D6">
      <w:r w:rsidRPr="005B25A1">
        <w:rPr>
          <w:b/>
          <w:bCs/>
        </w:rPr>
        <w:t>Status:</w:t>
      </w:r>
      <w:r>
        <w:t xml:space="preserve"> </w:t>
      </w:r>
      <w:r>
        <w:rPr>
          <w:color w:val="0000FF"/>
        </w:rPr>
        <w:t>Not concluded</w:t>
      </w:r>
      <w:r>
        <w:t>.</w:t>
      </w:r>
    </w:p>
    <w:p w14:paraId="5EBF6DE1" w14:textId="77777777" w:rsidR="00E00DA6" w:rsidRDefault="007615D6" w:rsidP="000A3FBD">
      <w:pPr>
        <w:pStyle w:val="NormTop"/>
      </w:pPr>
      <w:r>
        <w:rPr>
          <w:color w:val="0000FF"/>
        </w:rPr>
        <w:t>S2-2410610</w:t>
      </w:r>
      <w:r w:rsidRPr="00D53282">
        <w:t xml:space="preserve"> </w:t>
      </w:r>
      <w:r>
        <w:t>(CR) 23.288 CR1247R1 (Rel-19, 'B'): Updates to the new analytics ID to support Signalling storm Mitigation and Prevention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Two Editor Notes for fetching KPIs/counters from OAM and whether the collected data is sufficient, are resolved. Following changes have been applied to the input data: NF ID is removed from UE context table as this is redundant data since it is known what NF has is the data provider. Posterior type of responses are removed because it is unclear what those should contain. Number of unhandled signalling in the UE context table is removed because it is believed that in an overload situation an NF shall not be obliged to register this type of information. NF context data in the UE context table are removed because it was a header over another header and won't add any new information. Timer in the UE context table is removed as such information are not sent over SBI but rather provided by OAM. The total number of failed responses in the UE context table is removed since it is believed that NWDAF can aggregate the number of failed responses internally. In NF context table, load information from UPF is redundant and covered by NF load and status information in the same table. In NF context table, type and number of requests is changed to 'Total number of requests to NRF' which indicates the total number of requests received by NRF which would be related to the NF. As a results the field 'Number of requests from NF' is removed. In the NF context table, success and failure trend is removed since it is believed that it is an optimization related metric of the total number of requests and therefore not needed. In the NF context table, the field 'Number of requests from NF' is removed because similar data in the table of information per UE is already provided. Following changes have been applied to the output data: Signalling information is removed since it is unclear how the consumer NF should use the information. Indentations have been updated to reflect our understanding.</w:t>
      </w:r>
    </w:p>
    <w:p w14:paraId="70E74879"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S2-2410010</w:t>
      </w:r>
      <w:r>
        <w:t>.</w:t>
      </w:r>
    </w:p>
    <w:p w14:paraId="73D42DD5" w14:textId="77777777" w:rsidR="007615D6" w:rsidRPr="005B25A1" w:rsidRDefault="007615D6" w:rsidP="007615D6">
      <w:pPr>
        <w:keepNext/>
        <w:keepLines/>
        <w:rPr>
          <w:b/>
          <w:bCs/>
        </w:rPr>
      </w:pPr>
      <w:r w:rsidRPr="005B25A1">
        <w:rPr>
          <w:b/>
          <w:bCs/>
        </w:rPr>
        <w:t>Parallel discussion:</w:t>
      </w:r>
    </w:p>
    <w:p w14:paraId="2DEF4987" w14:textId="77777777" w:rsidR="007615D6" w:rsidRPr="005B25A1" w:rsidRDefault="007615D6" w:rsidP="007615D6">
      <w:pPr>
        <w:keepNext/>
        <w:keepLines/>
      </w:pPr>
      <w:r w:rsidRPr="005B25A1">
        <w:t>-</w:t>
      </w:r>
    </w:p>
    <w:p w14:paraId="4FE49157" w14:textId="77777777" w:rsidR="007615D6" w:rsidRPr="005B25A1" w:rsidRDefault="007615D6" w:rsidP="007615D6">
      <w:pPr>
        <w:keepNext/>
        <w:keepLines/>
        <w:rPr>
          <w:b/>
          <w:bCs/>
        </w:rPr>
      </w:pPr>
      <w:r w:rsidRPr="005B25A1">
        <w:rPr>
          <w:b/>
          <w:bCs/>
        </w:rPr>
        <w:t>Plenary Discussion:</w:t>
      </w:r>
    </w:p>
    <w:p w14:paraId="0EA89385" w14:textId="77777777" w:rsidR="007615D6" w:rsidRPr="005B25A1" w:rsidRDefault="007615D6" w:rsidP="007615D6">
      <w:pPr>
        <w:keepNext/>
        <w:keepLines/>
      </w:pPr>
      <w:r>
        <w:rPr>
          <w:color w:val="FF0000"/>
        </w:rPr>
        <w:t>NO DISCUSSION RECORDED</w:t>
      </w:r>
    </w:p>
    <w:p w14:paraId="743011C8" w14:textId="77777777" w:rsidR="007615D6" w:rsidRPr="00EB0339" w:rsidRDefault="007615D6" w:rsidP="007615D6">
      <w:r w:rsidRPr="005B25A1">
        <w:rPr>
          <w:b/>
          <w:bCs/>
        </w:rPr>
        <w:t>Status:</w:t>
      </w:r>
      <w:r>
        <w:t xml:space="preserve"> </w:t>
      </w:r>
      <w:r>
        <w:rPr>
          <w:color w:val="0000FF"/>
        </w:rPr>
        <w:t>Not concluded</w:t>
      </w:r>
      <w:r>
        <w:t>.</w:t>
      </w:r>
    </w:p>
    <w:p w14:paraId="732715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3D7FF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711857B6" w14:textId="77777777" w:rsidR="00E00DA6" w:rsidRDefault="007615D6" w:rsidP="000A3FBD">
      <w:pPr>
        <w:pStyle w:val="NormTop"/>
      </w:pPr>
      <w:r>
        <w:rPr>
          <w:color w:val="0000FF"/>
        </w:rPr>
        <w:t>S2-2409674</w:t>
      </w:r>
      <w:r w:rsidRPr="00D53282">
        <w:t xml:space="preserve"> </w:t>
      </w:r>
      <w:r>
        <w:t>(CR) 23.288 CR1196 (Rel-19, 'B'): Addressing the EN about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Instead of Analytics ID, propose to use a service identifier or an indication of supporting ML Model training for LMF-based AI/ML Positioning.</w:t>
      </w:r>
    </w:p>
    <w:p w14:paraId="4DE9D15C" w14:textId="77777777" w:rsidR="007615D6" w:rsidRPr="005B25A1" w:rsidRDefault="007615D6" w:rsidP="007615D6">
      <w:pPr>
        <w:keepNext/>
        <w:keepLines/>
        <w:rPr>
          <w:b/>
          <w:bCs/>
        </w:rPr>
      </w:pPr>
      <w:r w:rsidRPr="005B25A1">
        <w:rPr>
          <w:b/>
          <w:bCs/>
        </w:rPr>
        <w:t>Parallel discussion:</w:t>
      </w:r>
    </w:p>
    <w:p w14:paraId="1E119429" w14:textId="77777777" w:rsidR="007615D6" w:rsidRPr="005B25A1" w:rsidRDefault="007615D6" w:rsidP="007615D6">
      <w:pPr>
        <w:keepNext/>
        <w:keepLines/>
      </w:pPr>
      <w:r w:rsidRPr="005B25A1">
        <w:t>-</w:t>
      </w:r>
    </w:p>
    <w:p w14:paraId="236DA54A" w14:textId="77777777" w:rsidR="007615D6" w:rsidRPr="005B25A1" w:rsidRDefault="007615D6" w:rsidP="007615D6">
      <w:pPr>
        <w:keepNext/>
        <w:keepLines/>
        <w:rPr>
          <w:b/>
          <w:bCs/>
        </w:rPr>
      </w:pPr>
      <w:r w:rsidRPr="005B25A1">
        <w:rPr>
          <w:b/>
          <w:bCs/>
        </w:rPr>
        <w:t>Plenary Discussion:</w:t>
      </w:r>
    </w:p>
    <w:p w14:paraId="406ACACB" w14:textId="77777777" w:rsidR="007615D6" w:rsidRPr="005B25A1" w:rsidRDefault="007615D6" w:rsidP="007615D6">
      <w:pPr>
        <w:keepNext/>
        <w:keepLines/>
      </w:pPr>
      <w:r>
        <w:rPr>
          <w:color w:val="FF0000"/>
        </w:rPr>
        <w:t>NO DISCUSSION RECORDED</w:t>
      </w:r>
    </w:p>
    <w:p w14:paraId="5BF2AF74" w14:textId="77777777" w:rsidR="007615D6" w:rsidRPr="00EB0339" w:rsidRDefault="007615D6" w:rsidP="007615D6">
      <w:r w:rsidRPr="005B25A1">
        <w:rPr>
          <w:b/>
          <w:bCs/>
        </w:rPr>
        <w:t>Status:</w:t>
      </w:r>
      <w:r>
        <w:t xml:space="preserve"> </w:t>
      </w:r>
      <w:r>
        <w:rPr>
          <w:color w:val="0000FF"/>
        </w:rPr>
        <w:t>Not concluded</w:t>
      </w:r>
      <w:r>
        <w:t>.</w:t>
      </w:r>
    </w:p>
    <w:p w14:paraId="0841C997" w14:textId="77777777" w:rsidR="00E00DA6" w:rsidRDefault="007615D6" w:rsidP="000A3FBD">
      <w:pPr>
        <w:pStyle w:val="NormTop"/>
      </w:pPr>
      <w:r>
        <w:rPr>
          <w:color w:val="0000FF"/>
        </w:rPr>
        <w:t>S2-2409831</w:t>
      </w:r>
      <w:r w:rsidRPr="00D53282">
        <w:t xml:space="preserve"> </w:t>
      </w:r>
      <w:r>
        <w:t>(CR) 23.288 CR1139R1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5EDF4E2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S2-2407807</w:t>
      </w:r>
      <w:r>
        <w:t>.  Confirm Specification Number - CR states 23.273!</w:t>
      </w:r>
    </w:p>
    <w:p w14:paraId="37C696D2" w14:textId="77777777" w:rsidR="007615D6" w:rsidRPr="005B25A1" w:rsidRDefault="007615D6" w:rsidP="007615D6">
      <w:pPr>
        <w:keepNext/>
        <w:keepLines/>
        <w:rPr>
          <w:b/>
          <w:bCs/>
        </w:rPr>
      </w:pPr>
      <w:r w:rsidRPr="005B25A1">
        <w:rPr>
          <w:b/>
          <w:bCs/>
        </w:rPr>
        <w:t>Parallel discussion:</w:t>
      </w:r>
    </w:p>
    <w:p w14:paraId="5894CFE7" w14:textId="77777777" w:rsidR="007615D6" w:rsidRPr="005B25A1" w:rsidRDefault="007615D6" w:rsidP="007615D6">
      <w:pPr>
        <w:keepNext/>
        <w:keepLines/>
      </w:pPr>
      <w:r w:rsidRPr="005B25A1">
        <w:t>-</w:t>
      </w:r>
    </w:p>
    <w:p w14:paraId="5FF8B40C" w14:textId="77777777" w:rsidR="007615D6" w:rsidRPr="005B25A1" w:rsidRDefault="007615D6" w:rsidP="007615D6">
      <w:pPr>
        <w:keepNext/>
        <w:keepLines/>
        <w:rPr>
          <w:b/>
          <w:bCs/>
        </w:rPr>
      </w:pPr>
      <w:r w:rsidRPr="005B25A1">
        <w:rPr>
          <w:b/>
          <w:bCs/>
        </w:rPr>
        <w:t>Plenary Discussion:</w:t>
      </w:r>
    </w:p>
    <w:p w14:paraId="6320161C" w14:textId="77777777" w:rsidR="007615D6" w:rsidRPr="005B25A1" w:rsidRDefault="007615D6" w:rsidP="007615D6">
      <w:pPr>
        <w:keepNext/>
        <w:keepLines/>
      </w:pPr>
      <w:r>
        <w:rPr>
          <w:color w:val="FF0000"/>
        </w:rPr>
        <w:t>NO DISCUSSION RECORDED</w:t>
      </w:r>
    </w:p>
    <w:p w14:paraId="60FD23A2" w14:textId="77777777" w:rsidR="007615D6" w:rsidRPr="00EB0339" w:rsidRDefault="007615D6" w:rsidP="007615D6">
      <w:r w:rsidRPr="005B25A1">
        <w:rPr>
          <w:b/>
          <w:bCs/>
        </w:rPr>
        <w:t>Status:</w:t>
      </w:r>
      <w:r>
        <w:t xml:space="preserve"> </w:t>
      </w:r>
      <w:r>
        <w:rPr>
          <w:color w:val="0000FF"/>
        </w:rPr>
        <w:t>Not concluded</w:t>
      </w:r>
      <w:r>
        <w:t>.</w:t>
      </w:r>
    </w:p>
    <w:p w14:paraId="6A4CFA88" w14:textId="77777777" w:rsidR="00E00DA6" w:rsidRDefault="007615D6" w:rsidP="000A3FBD">
      <w:pPr>
        <w:pStyle w:val="NormTop"/>
      </w:pPr>
      <w:r>
        <w:rPr>
          <w:color w:val="0000FF"/>
        </w:rPr>
        <w:t>S2-2409861</w:t>
      </w:r>
      <w:r w:rsidRPr="00D53282">
        <w:t xml:space="preserve"> </w:t>
      </w:r>
      <w:r>
        <w:t>(CR) 23.273 CR0582 (Rel-19, 'B'): KI#1: Bulk data collecion by MTLF from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LMF service that allows the MTLF to request input data to train models for LMF based positioning is introduced.</w:t>
      </w:r>
    </w:p>
    <w:p w14:paraId="263416D7" w14:textId="77777777" w:rsidR="007615D6" w:rsidRPr="005B25A1" w:rsidRDefault="007615D6" w:rsidP="007615D6">
      <w:pPr>
        <w:keepNext/>
        <w:keepLines/>
        <w:rPr>
          <w:b/>
          <w:bCs/>
        </w:rPr>
      </w:pPr>
      <w:r w:rsidRPr="005B25A1">
        <w:rPr>
          <w:b/>
          <w:bCs/>
        </w:rPr>
        <w:t>Parallel discussion:</w:t>
      </w:r>
    </w:p>
    <w:p w14:paraId="375CEB01" w14:textId="77777777" w:rsidR="007615D6" w:rsidRPr="005B25A1" w:rsidRDefault="007615D6" w:rsidP="007615D6">
      <w:pPr>
        <w:keepNext/>
        <w:keepLines/>
      </w:pPr>
      <w:r w:rsidRPr="005B25A1">
        <w:t>-</w:t>
      </w:r>
    </w:p>
    <w:p w14:paraId="02B06859" w14:textId="77777777" w:rsidR="007615D6" w:rsidRPr="005B25A1" w:rsidRDefault="007615D6" w:rsidP="007615D6">
      <w:pPr>
        <w:keepNext/>
        <w:keepLines/>
        <w:rPr>
          <w:b/>
          <w:bCs/>
        </w:rPr>
      </w:pPr>
      <w:r w:rsidRPr="005B25A1">
        <w:rPr>
          <w:b/>
          <w:bCs/>
        </w:rPr>
        <w:t>Plenary Discussion:</w:t>
      </w:r>
    </w:p>
    <w:p w14:paraId="449FCFC9" w14:textId="77777777" w:rsidR="007615D6" w:rsidRPr="005B25A1" w:rsidRDefault="007615D6" w:rsidP="007615D6">
      <w:pPr>
        <w:keepNext/>
        <w:keepLines/>
      </w:pPr>
      <w:r>
        <w:rPr>
          <w:color w:val="FF0000"/>
        </w:rPr>
        <w:t>NO DISCUSSION RECORDED</w:t>
      </w:r>
    </w:p>
    <w:p w14:paraId="41F3275E" w14:textId="77777777" w:rsidR="007615D6" w:rsidRPr="00EB0339" w:rsidRDefault="007615D6" w:rsidP="007615D6">
      <w:r w:rsidRPr="005B25A1">
        <w:rPr>
          <w:b/>
          <w:bCs/>
        </w:rPr>
        <w:t>Status:</w:t>
      </w:r>
      <w:r>
        <w:t xml:space="preserve"> </w:t>
      </w:r>
      <w:r>
        <w:rPr>
          <w:color w:val="0000FF"/>
        </w:rPr>
        <w:t>Not concluded</w:t>
      </w:r>
      <w:r>
        <w:t>.</w:t>
      </w:r>
    </w:p>
    <w:p w14:paraId="283A075C" w14:textId="77777777" w:rsidR="00E00DA6" w:rsidRDefault="007615D6" w:rsidP="000A3FBD">
      <w:pPr>
        <w:pStyle w:val="NormTop"/>
      </w:pPr>
      <w:r>
        <w:rPr>
          <w:color w:val="0000FF"/>
        </w:rPr>
        <w:lastRenderedPageBreak/>
        <w:t>S2-2410205</w:t>
      </w:r>
      <w:r w:rsidRPr="00D53282">
        <w:t xml:space="preserve"> </w:t>
      </w:r>
      <w:r>
        <w:t>(CR) 23.288 CR1253 (Rel-19, 'B'): Support AI/ML model performance monitoring by NWDAF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Model performance monitoring by NWDAF side for LMF-based AI/ML Positioning.</w:t>
      </w:r>
    </w:p>
    <w:p w14:paraId="55390F77" w14:textId="77777777" w:rsidR="007615D6" w:rsidRPr="005B25A1" w:rsidRDefault="007615D6" w:rsidP="007615D6">
      <w:pPr>
        <w:keepNext/>
        <w:keepLines/>
        <w:rPr>
          <w:b/>
          <w:bCs/>
        </w:rPr>
      </w:pPr>
      <w:r w:rsidRPr="005B25A1">
        <w:rPr>
          <w:b/>
          <w:bCs/>
        </w:rPr>
        <w:t>Parallel discussion:</w:t>
      </w:r>
    </w:p>
    <w:p w14:paraId="0913272B" w14:textId="77777777" w:rsidR="007615D6" w:rsidRPr="005B25A1" w:rsidRDefault="007615D6" w:rsidP="007615D6">
      <w:pPr>
        <w:keepNext/>
        <w:keepLines/>
      </w:pPr>
      <w:r w:rsidRPr="005B25A1">
        <w:t>-</w:t>
      </w:r>
    </w:p>
    <w:p w14:paraId="3ED2556B" w14:textId="77777777" w:rsidR="007615D6" w:rsidRPr="005B25A1" w:rsidRDefault="007615D6" w:rsidP="007615D6">
      <w:pPr>
        <w:keepNext/>
        <w:keepLines/>
        <w:rPr>
          <w:b/>
          <w:bCs/>
        </w:rPr>
      </w:pPr>
      <w:r w:rsidRPr="005B25A1">
        <w:rPr>
          <w:b/>
          <w:bCs/>
        </w:rPr>
        <w:t>Plenary Discussion:</w:t>
      </w:r>
    </w:p>
    <w:p w14:paraId="2623B793" w14:textId="77777777" w:rsidR="007615D6" w:rsidRPr="005B25A1" w:rsidRDefault="007615D6" w:rsidP="007615D6">
      <w:pPr>
        <w:keepNext/>
        <w:keepLines/>
      </w:pPr>
      <w:r>
        <w:rPr>
          <w:color w:val="FF0000"/>
        </w:rPr>
        <w:t>NO DISCUSSION RECORDED</w:t>
      </w:r>
    </w:p>
    <w:p w14:paraId="434643BD" w14:textId="77777777" w:rsidR="007615D6" w:rsidRPr="00EB0339" w:rsidRDefault="007615D6" w:rsidP="007615D6">
      <w:r w:rsidRPr="005B25A1">
        <w:rPr>
          <w:b/>
          <w:bCs/>
        </w:rPr>
        <w:t>Status:</w:t>
      </w:r>
      <w:r>
        <w:t xml:space="preserve"> </w:t>
      </w:r>
      <w:r>
        <w:rPr>
          <w:color w:val="0000FF"/>
        </w:rPr>
        <w:t>Not concluded</w:t>
      </w:r>
      <w:r>
        <w:t>.</w:t>
      </w:r>
    </w:p>
    <w:p w14:paraId="79A192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467D7D4E" w14:textId="77777777" w:rsidR="00E00DA6" w:rsidRDefault="007615D6" w:rsidP="000A3FBD">
      <w:pPr>
        <w:pStyle w:val="NormTop"/>
      </w:pPr>
      <w:r>
        <w:rPr>
          <w:color w:val="0000FF"/>
        </w:rPr>
        <w:t>S2-2409734</w:t>
      </w:r>
      <w:r w:rsidRPr="00D53282">
        <w:t xml:space="preserve"> </w:t>
      </w:r>
      <w:r>
        <w:t>(CR) 23.288 CR1209 (Rel-19, 'B'): Update the general description for vertical federated learning to resolve ENs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sample and feature alignemnt functionality to resolve the EN. Change the intermediate training results to the intermediate training information which is used to update the VFL server local ML Model and the ML Models of VFL clients. Add the VFL discovery related description when the AF is the VFL server.</w:t>
      </w:r>
    </w:p>
    <w:p w14:paraId="573D06A8" w14:textId="77777777" w:rsidR="007615D6" w:rsidRPr="005B25A1" w:rsidRDefault="007615D6" w:rsidP="007615D6">
      <w:pPr>
        <w:keepNext/>
        <w:keepLines/>
        <w:rPr>
          <w:b/>
          <w:bCs/>
        </w:rPr>
      </w:pPr>
      <w:r w:rsidRPr="005B25A1">
        <w:rPr>
          <w:b/>
          <w:bCs/>
        </w:rPr>
        <w:t>Parallel discussion:</w:t>
      </w:r>
    </w:p>
    <w:p w14:paraId="5B353565" w14:textId="77777777" w:rsidR="007615D6" w:rsidRPr="005B25A1" w:rsidRDefault="007615D6" w:rsidP="007615D6">
      <w:pPr>
        <w:keepNext/>
        <w:keepLines/>
      </w:pPr>
      <w:r w:rsidRPr="005B25A1">
        <w:t>-</w:t>
      </w:r>
    </w:p>
    <w:p w14:paraId="234E3FC8" w14:textId="77777777" w:rsidR="007615D6" w:rsidRPr="005B25A1" w:rsidRDefault="007615D6" w:rsidP="007615D6">
      <w:pPr>
        <w:keepNext/>
        <w:keepLines/>
        <w:rPr>
          <w:b/>
          <w:bCs/>
        </w:rPr>
      </w:pPr>
      <w:r w:rsidRPr="005B25A1">
        <w:rPr>
          <w:b/>
          <w:bCs/>
        </w:rPr>
        <w:t>Plenary Discussion:</w:t>
      </w:r>
    </w:p>
    <w:p w14:paraId="0BF19834" w14:textId="77777777" w:rsidR="007615D6" w:rsidRPr="005B25A1" w:rsidRDefault="007615D6" w:rsidP="007615D6">
      <w:pPr>
        <w:keepNext/>
        <w:keepLines/>
      </w:pPr>
      <w:r>
        <w:rPr>
          <w:color w:val="FF0000"/>
        </w:rPr>
        <w:t>NO DISCUSSION RECORDED</w:t>
      </w:r>
    </w:p>
    <w:p w14:paraId="4E68AD60" w14:textId="77777777" w:rsidR="007615D6" w:rsidRPr="00EB0339" w:rsidRDefault="007615D6" w:rsidP="007615D6">
      <w:r w:rsidRPr="005B25A1">
        <w:rPr>
          <w:b/>
          <w:bCs/>
        </w:rPr>
        <w:t>Status:</w:t>
      </w:r>
      <w:r>
        <w:t xml:space="preserve"> </w:t>
      </w:r>
      <w:r>
        <w:rPr>
          <w:color w:val="0000FF"/>
        </w:rPr>
        <w:t>Not concluded</w:t>
      </w:r>
      <w:r>
        <w:t>.</w:t>
      </w:r>
    </w:p>
    <w:p w14:paraId="20D01557" w14:textId="77777777" w:rsidR="00E00DA6" w:rsidRDefault="007615D6" w:rsidP="000A3FBD">
      <w:pPr>
        <w:pStyle w:val="NormTop"/>
      </w:pPr>
      <w:r>
        <w:rPr>
          <w:color w:val="0000FF"/>
        </w:rPr>
        <w:lastRenderedPageBreak/>
        <w:t>S2-2409886</w:t>
      </w:r>
      <w:r w:rsidRPr="00D53282">
        <w:t xml:space="preserve"> </w:t>
      </w:r>
      <w:r>
        <w:t>(CR) 23.288 CR1222 (Rel-19, 'B'): Update of distributed inference procedure for a model trained using VFL (Source: Lenovo, Toyota)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added according to agreed principles: P#2.5: For VFL inference process: 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 - For NWDAF acting as VFL server, NWDAF triggers the VFL inference phase after receiving the subscription or request for analytics and delivers the analytics to the NF consumer. ( Already agreed as part of steps 0 1. P#2.5.2: For the AF acting as a VFL server, the AF acting as VFL server can also start an inference process with corresponding NWDAF acting as VFL client(s). The AF may be triggered to start the inference by a 5GC consumer (i.e. NWDAF containing AnLF). Interactions are via NEF if AF is untrusted. (Clarifying in step 4 the procedure where the AF is the VFL server. Adding in a note that the procedure between VFL Server AF and VFL client AF is out of scope of 3GPP. (Removing relevant EN P#2.5.3: Before performing the VFL inference, the NWDAF acting as VFL server determines corresponding AF(s) and/or NWDAF(s) as VFL client(s) for the inference process based on the same identifier used in the VFL training process. Related details will be specified in the normative phase. (For discovering FL clients adding the following description in step 2. For the case where VFL Server is the NWDAF containing AnLF, if the VFL server already has a trained ML model the VFL server retrieves ML model information internally. Otherwise, the VFL Server retrieves ML model information from the ADRF. ML model information includes the address of VFL Client NWDAF(s)/AF(s), contributions weights, VFL training ID. For the case where the VFL Server is the AF details of ML model information retrieval are out of scope of 3GPP. 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 (For selecting FL clients adding the following description in new step 3 The VFL server selects the VFL clients that were used during ML training process based on the ML model information received. The VFL server select candicate VFL clients taking into account accuracy information/contribution weights of each VFL client. P#2.5.5: When performing VFL model performance monitoring, inference data can be used for model retraining, which is aligned with R18. Not covered in this CR. In addition the following clarifications are made: In step 1 clarifying that if the NWDAF containing AnLF does not support VFL inference then it discovers a VFL server Renaming VFL Model Correlation ID to VFL training ID aligned with principle 2.5.3 Adding description on the procedure for the VFL Server to aggregate inference results taking into account accuracy/contribution weight information.</w:t>
      </w:r>
    </w:p>
    <w:p w14:paraId="69CF7FCC" w14:textId="77777777" w:rsidR="007615D6" w:rsidRPr="005B25A1" w:rsidRDefault="007615D6" w:rsidP="007615D6">
      <w:pPr>
        <w:keepNext/>
        <w:keepLines/>
        <w:rPr>
          <w:b/>
          <w:bCs/>
        </w:rPr>
      </w:pPr>
      <w:r w:rsidRPr="005B25A1">
        <w:rPr>
          <w:b/>
          <w:bCs/>
        </w:rPr>
        <w:t>Parallel discussion:</w:t>
      </w:r>
    </w:p>
    <w:p w14:paraId="5866A31A" w14:textId="77777777" w:rsidR="007615D6" w:rsidRPr="005B25A1" w:rsidRDefault="007615D6" w:rsidP="007615D6">
      <w:pPr>
        <w:keepNext/>
        <w:keepLines/>
      </w:pPr>
      <w:r w:rsidRPr="005B25A1">
        <w:t>-</w:t>
      </w:r>
    </w:p>
    <w:p w14:paraId="748C0F28" w14:textId="77777777" w:rsidR="007615D6" w:rsidRPr="005B25A1" w:rsidRDefault="007615D6" w:rsidP="007615D6">
      <w:pPr>
        <w:keepNext/>
        <w:keepLines/>
        <w:rPr>
          <w:b/>
          <w:bCs/>
        </w:rPr>
      </w:pPr>
      <w:r w:rsidRPr="005B25A1">
        <w:rPr>
          <w:b/>
          <w:bCs/>
        </w:rPr>
        <w:t>Plenary Discussion:</w:t>
      </w:r>
    </w:p>
    <w:p w14:paraId="3C2E7541" w14:textId="77777777" w:rsidR="007615D6" w:rsidRPr="005B25A1" w:rsidRDefault="007615D6" w:rsidP="007615D6">
      <w:pPr>
        <w:keepNext/>
        <w:keepLines/>
      </w:pPr>
      <w:r>
        <w:rPr>
          <w:color w:val="FF0000"/>
        </w:rPr>
        <w:t>NO DISCUSSION RECORDED</w:t>
      </w:r>
    </w:p>
    <w:p w14:paraId="5D55250A" w14:textId="77777777" w:rsidR="007615D6" w:rsidRPr="00EB0339" w:rsidRDefault="007615D6" w:rsidP="007615D6">
      <w:r w:rsidRPr="005B25A1">
        <w:rPr>
          <w:b/>
          <w:bCs/>
        </w:rPr>
        <w:t>Status:</w:t>
      </w:r>
      <w:r>
        <w:t xml:space="preserve"> </w:t>
      </w:r>
      <w:r>
        <w:rPr>
          <w:color w:val="0000FF"/>
        </w:rPr>
        <w:t>Not concluded</w:t>
      </w:r>
      <w:r>
        <w:t>.</w:t>
      </w:r>
    </w:p>
    <w:p w14:paraId="267AD616" w14:textId="77777777" w:rsidR="00E00DA6" w:rsidRDefault="007615D6" w:rsidP="000A3FBD">
      <w:pPr>
        <w:pStyle w:val="NormTop"/>
      </w:pPr>
      <w:r>
        <w:rPr>
          <w:color w:val="0000FF"/>
        </w:rPr>
        <w:lastRenderedPageBreak/>
        <w:t>S2-2410008</w:t>
      </w:r>
      <w:r w:rsidRPr="00D53282">
        <w:t xml:space="preserve"> </w:t>
      </w:r>
      <w:r>
        <w:t>(CR) 23.288 CR1246 (Rel-19, 'B'): KI#2 Update of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5.2: Following ENs are solved Editor's note: Details of ML Model handling, supported features, Feature alignment and Sample alignment are FFS. Editor's note: Whether we can use the existing FL capability information IE, or a new VFL capability information IE is introduced, is FFS. Editor's note: Whether additional VFL capability information needs to be registered in NRF is required or new IEs are needed in the VFL capability information, is FFS. By introducing follwing text 'An NWDAF containing MTLF supporting VFL either as client or as server, include as part of the NF profile registered in NRF the VFL Interoperability information (e.g. type of supported VFL training method(s)). When the VFL training method is 'neural neworks' then optionally the dimensionality of the output is also added, optionally support for ML model convergence reports and optionally supported Feature IDs.' Changes in 6.2F.2: Introducing new parameters for VFL, and stating which parameters are only for HFL. See Discussion paper S2-2410005 for details. Moved 6.2H Registration and Discovery procedure into 6.2G Changes in 6.2G Registration and Discovery procedure Solving: Editor's note: Whether the FL capability will be extended or a new VFL capability will be defined is FFS. By using new VFL capability Editor's note: Whether the VFL server/client needs to register into NRF any interoperability information is FFS. and Editor's note: Whether to use Vendor ID(s) or introduce new identifiers for interoperability among NWDAF and AFs is FFS. by using new VFL Interoperability Information Editor's note: The content of the AF VFL-related capability is FFS. by referring to clause 6.2.2.3 plus the added info in step1 Added Preparation procedure Alignments including Sample and feature alignment is done in this phase Using S2-2409416 as a base for General training procedure Added AF as server All the below Editor's Notes are solved Editor's Note: Whether one general procedure or two separate procedures for NWDAF/AF as server will be discussed and decided in future meeting when the procedures are stable. One procedure is introduced Editor's Note: It's FFS to determine the VFL preparation procedure. Preparation phase including alignments is introduced Editor's Note: Further extensions are needed to show the interaction between consumer and VFL server. For example, how the consumer (i.e., NWDAF containing AnLF) sends a subscription request to VFL server. Consumer is introduced Editor's Note: How the VFL server and client register to the network, how to discover VFL server or VFL client is FFS. Both registration and Discovery is explained Editor's Note: Whether and how to maintain a Vertical Federation Learning process including dynamical reselection, addition, or removal of VFL Client NWDAF(s) is FFS. Possibility to leave and also termination of VFL procedure are explained Editor's Note: Further extensions are needed to show when any of the VFL participants are untrusted AF(s). In this case the procedure below will contain a NEF, and how the NEF assists the VFL training process as well as whether the service operations going via NEF is using the existing or new service operation are FFS. This is explained in the procedure Editor's Note: The details of the services in the procedure and whether VFL Training Start Flag is needed are FFS. Details are explained and no flag different from HFL is added Editor's Note: A possible need for a process of sample exchange between VFL server and VFL client is FFS. The process may be determined after agreement on sample and/or feature alignment. The preparation phase contains alignments. Possibility to change Sample IDs in general VFL training phase exists as well Editor's Note: Whether and how to exchange feature between VFL server and VFL client is for FFS. The process may be determined after agreement on sample and/or feature alignment. Simple alignment for proprietary Feature IDs is introduced in preparation phase Editor's Note: It is FFS whether sample/feature information is required to be provided in each training round or there is a session concept. Possibility to lower or increase samples is introduced in VFL training phase. No possibility to change Feature IDs during training has been introduced Editor's Note: It is FFS whether and how to use ML Model ID or VFL Model Correlation ID or VFL correlation ID in the VFL training process. VFL correlation ID is acceptable and introduced Editor s Note: Whether and how to include interoperability information in the VFL training procedure is FFS. VFL Interoperabilty information is introduced Editor s Note: It is FFS whether and how VFL server collects trained ML model from VFL clients after the VFL training process. VFL works without sharing models, so this is not wanted nor introduced Editor s Note: Parameters to be provided in the request need to be added New parameters are introduced Editor s Note: It is FFS whether and how the local ML model is obtained by VFL Client in VFL training process. VFL works without sharing models, so this is not wanted nor introduced Editor's Note: Whether and how to involve local ML Model training information in the VFL training process is FFS; What parameter contains in local ML model training information is FFS. All needed parameters are defined in 6.2F.2. Editor's Note: The flow should be </w:t>
      </w:r>
      <w:r>
        <w:lastRenderedPageBreak/>
        <w:t>updated to show the message exchange for VFL training termination. Introduced termination request from server and how client can ask to leave Editor's Note: It is FFS whether model storage after each training round is required. No storage is introduced since no model sharing is to be implemented. Editor's Note: Possible procedures to be executed at the end of the VFL training (to terminate a training session and to store/handle trained models) are FFS. Introduced termination request from server General Inference procedure Follwing Editor's Notes are solved: Editor's note Whether one general procedure or two separate procedures for NWDAF/AF as server will be discussed and decided in future meeting when the procedures are stable. One procedure is introduced Editor's note: If any of the Consumer, Server and clients are untrusted AF(s), how the NEF assists the VFL inference process, and whether the existing or new NEF service should be invoked are FFS. NEF performs no assistance apart from e.g. conversion of Sample IDs, in both directions Editor's note: How the VFL server determines the VFL clients and whether the VFL server may not select all VFL clients is FFS. VFL is in control of determine which clients to use for training and re-use in inference Editor's note: Which service used between the consumer and the VFL server is FFS. All services are introduced in procedure Editor's note: Whether the VFL model correlation ID is needed or using the model ID is FFS. VFL correlation ID is acceptable and introduced Editor's note: Which service is used between the VFL server and VFL client is FFS. All services are introduced in procedure Editor's note: Additional parameters in the request are FFS, e.g. UE ID(s) which will need to be sent to VFL clients. All parameters needed are defined in 6.2F.2 and used in procedure Editor's note: Whether the VFL client needs to retrieval of stored local models is FFS. No storage nor retrival is introduced since no model sharing is to be implemented Changes in 7.10 Changes to service defintion is introduced including making some parameters CONDITIONAL.</w:t>
      </w:r>
    </w:p>
    <w:p w14:paraId="5173E195" w14:textId="77777777" w:rsidR="007615D6" w:rsidRPr="005B25A1" w:rsidRDefault="007615D6" w:rsidP="007615D6">
      <w:pPr>
        <w:keepNext/>
        <w:keepLines/>
        <w:rPr>
          <w:b/>
          <w:bCs/>
        </w:rPr>
      </w:pPr>
      <w:r w:rsidRPr="005B25A1">
        <w:rPr>
          <w:b/>
          <w:bCs/>
        </w:rPr>
        <w:t>Parallel discussion:</w:t>
      </w:r>
    </w:p>
    <w:p w14:paraId="65A1F7EE" w14:textId="77777777" w:rsidR="007615D6" w:rsidRPr="005B25A1" w:rsidRDefault="007615D6" w:rsidP="007615D6">
      <w:pPr>
        <w:keepNext/>
        <w:keepLines/>
      </w:pPr>
      <w:r w:rsidRPr="005B25A1">
        <w:t>-</w:t>
      </w:r>
    </w:p>
    <w:p w14:paraId="11B14765" w14:textId="77777777" w:rsidR="007615D6" w:rsidRPr="005B25A1" w:rsidRDefault="007615D6" w:rsidP="007615D6">
      <w:pPr>
        <w:keepNext/>
        <w:keepLines/>
        <w:rPr>
          <w:b/>
          <w:bCs/>
        </w:rPr>
      </w:pPr>
      <w:r w:rsidRPr="005B25A1">
        <w:rPr>
          <w:b/>
          <w:bCs/>
        </w:rPr>
        <w:t>Plenary Discussion:</w:t>
      </w:r>
    </w:p>
    <w:p w14:paraId="590CB0AD" w14:textId="77777777" w:rsidR="007615D6" w:rsidRPr="005B25A1" w:rsidRDefault="007615D6" w:rsidP="007615D6">
      <w:pPr>
        <w:keepNext/>
        <w:keepLines/>
      </w:pPr>
      <w:r>
        <w:rPr>
          <w:color w:val="FF0000"/>
        </w:rPr>
        <w:t>NO DISCUSSION RECORDED</w:t>
      </w:r>
    </w:p>
    <w:p w14:paraId="56E2C585" w14:textId="77777777" w:rsidR="007615D6" w:rsidRPr="00EB0339" w:rsidRDefault="007615D6" w:rsidP="007615D6">
      <w:r w:rsidRPr="005B25A1">
        <w:rPr>
          <w:b/>
          <w:bCs/>
        </w:rPr>
        <w:t>Status:</w:t>
      </w:r>
      <w:r>
        <w:t xml:space="preserve"> </w:t>
      </w:r>
      <w:r>
        <w:rPr>
          <w:color w:val="0000FF"/>
        </w:rPr>
        <w:t>Not concluded</w:t>
      </w:r>
      <w:r>
        <w:t>.</w:t>
      </w:r>
    </w:p>
    <w:p w14:paraId="54C07600" w14:textId="77777777" w:rsidR="00E00DA6" w:rsidRDefault="007615D6" w:rsidP="000A3FBD">
      <w:pPr>
        <w:pStyle w:val="NormTop"/>
      </w:pPr>
      <w:r>
        <w:rPr>
          <w:color w:val="0000FF"/>
        </w:rPr>
        <w:t>S2-2410061</w:t>
      </w:r>
      <w:r w:rsidRPr="00D53282">
        <w:t xml:space="preserve"> </w:t>
      </w:r>
      <w:r>
        <w:t>(CR) 23.288 CR1248 (Rel-19, 'B'): Resolving ENs to support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 and AF. Adding description for the discovery of NWDAF with VFL capability. Adding a NOTE that NWDAF with VFL capability contains both AnLF and MTLF in this release.</w:t>
      </w:r>
    </w:p>
    <w:p w14:paraId="767BD369" w14:textId="77777777" w:rsidR="007615D6" w:rsidRPr="005B25A1" w:rsidRDefault="007615D6" w:rsidP="007615D6">
      <w:pPr>
        <w:keepNext/>
        <w:keepLines/>
        <w:rPr>
          <w:b/>
          <w:bCs/>
        </w:rPr>
      </w:pPr>
      <w:r w:rsidRPr="005B25A1">
        <w:rPr>
          <w:b/>
          <w:bCs/>
        </w:rPr>
        <w:t>Parallel discussion:</w:t>
      </w:r>
    </w:p>
    <w:p w14:paraId="076A5530" w14:textId="77777777" w:rsidR="007615D6" w:rsidRPr="005B25A1" w:rsidRDefault="007615D6" w:rsidP="007615D6">
      <w:pPr>
        <w:keepNext/>
        <w:keepLines/>
      </w:pPr>
      <w:r w:rsidRPr="005B25A1">
        <w:t>-</w:t>
      </w:r>
    </w:p>
    <w:p w14:paraId="1552D799" w14:textId="77777777" w:rsidR="007615D6" w:rsidRPr="005B25A1" w:rsidRDefault="007615D6" w:rsidP="007615D6">
      <w:pPr>
        <w:keepNext/>
        <w:keepLines/>
        <w:rPr>
          <w:b/>
          <w:bCs/>
        </w:rPr>
      </w:pPr>
      <w:r w:rsidRPr="005B25A1">
        <w:rPr>
          <w:b/>
          <w:bCs/>
        </w:rPr>
        <w:t>Plenary Discussion:</w:t>
      </w:r>
    </w:p>
    <w:p w14:paraId="2625D529" w14:textId="77777777" w:rsidR="007615D6" w:rsidRPr="005B25A1" w:rsidRDefault="007615D6" w:rsidP="007615D6">
      <w:pPr>
        <w:keepNext/>
        <w:keepLines/>
      </w:pPr>
      <w:r>
        <w:rPr>
          <w:color w:val="FF0000"/>
        </w:rPr>
        <w:t>NO DISCUSSION RECORDED</w:t>
      </w:r>
    </w:p>
    <w:p w14:paraId="146F51CD" w14:textId="77777777" w:rsidR="007615D6" w:rsidRPr="00EB0339" w:rsidRDefault="007615D6" w:rsidP="007615D6">
      <w:r w:rsidRPr="005B25A1">
        <w:rPr>
          <w:b/>
          <w:bCs/>
        </w:rPr>
        <w:t>Status:</w:t>
      </w:r>
      <w:r>
        <w:t xml:space="preserve"> </w:t>
      </w:r>
      <w:r>
        <w:rPr>
          <w:color w:val="0000FF"/>
        </w:rPr>
        <w:t>Not concluded</w:t>
      </w:r>
      <w:r>
        <w:t>.</w:t>
      </w:r>
    </w:p>
    <w:p w14:paraId="0DA1D907" w14:textId="77777777" w:rsidR="00E00DA6" w:rsidRDefault="007615D6" w:rsidP="000A3FBD">
      <w:pPr>
        <w:pStyle w:val="NormTop"/>
      </w:pPr>
      <w:r>
        <w:rPr>
          <w:color w:val="0000FF"/>
        </w:rPr>
        <w:lastRenderedPageBreak/>
        <w:t>S2-2410089</w:t>
      </w:r>
      <w:r w:rsidRPr="00D53282">
        <w:t xml:space="preserve"> </w:t>
      </w:r>
      <w:r>
        <w:t>(CR) 23.288 CR1251 (Rel-19, 'B'): Updates to General inference procedure for vertical federated learning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Updates to Clause 6.2G for solving the following ENs. Editor's note: Which service used between the consumer and the VFL server is FFS. The use of existing services is proposed, with extensions when necessary. Editor's note: How the VFL server determines the VFL clients and whether the VFL server may not select all VFL clients is FFS. Definition of the VFL Inference configuration with information and criteria to control the inclusion of VFL participants in a single VFL inference procedure. Editor's note: Whether the VFL model correlation ID is needed or using the model ID is FFS. The use of the VFL model correlation ID has been concluded in the TR 23.700-84. It is used to identify the specific VFL inference procedure. Editor's note: Which service is used between the VFL server and VFL client is FFS. The use of existing services is proposed, with extensions when necessary. Editor's note: Additional parameters in the request are FFS, e.g. UE ID(s) which will need to be sent to VFL clients. No additional parameters are required, as the existing services already include the 'Target of Analytics' which covers exactly the list of UE IDs. Editor's note: Whether the VFL model correlation is required in step 5 is FFS. No, because at the subscription the VFL model correlation ID has been included and the current notification parameters of the existing services are enough. Editor's note: Whether VFL client may also provide local intermediate inference results to other VFL client is FFS. No, because there is no valid case in 3GPP that justify such solution. Editor's note: Further details of the VFL server computiong the VFL inference is FFS. Specific computing related to VFL Server were defined.</w:t>
      </w:r>
    </w:p>
    <w:p w14:paraId="150F93D3" w14:textId="77777777" w:rsidR="007615D6" w:rsidRPr="005B25A1" w:rsidRDefault="007615D6" w:rsidP="007615D6">
      <w:pPr>
        <w:keepNext/>
        <w:keepLines/>
        <w:rPr>
          <w:b/>
          <w:bCs/>
        </w:rPr>
      </w:pPr>
      <w:r w:rsidRPr="005B25A1">
        <w:rPr>
          <w:b/>
          <w:bCs/>
        </w:rPr>
        <w:t>Parallel discussion:</w:t>
      </w:r>
    </w:p>
    <w:p w14:paraId="11A6B490" w14:textId="77777777" w:rsidR="007615D6" w:rsidRPr="005B25A1" w:rsidRDefault="007615D6" w:rsidP="007615D6">
      <w:pPr>
        <w:keepNext/>
        <w:keepLines/>
      </w:pPr>
      <w:r w:rsidRPr="005B25A1">
        <w:t>-</w:t>
      </w:r>
    </w:p>
    <w:p w14:paraId="4369A08D" w14:textId="77777777" w:rsidR="007615D6" w:rsidRPr="005B25A1" w:rsidRDefault="007615D6" w:rsidP="007615D6">
      <w:pPr>
        <w:keepNext/>
        <w:keepLines/>
        <w:rPr>
          <w:b/>
          <w:bCs/>
        </w:rPr>
      </w:pPr>
      <w:r w:rsidRPr="005B25A1">
        <w:rPr>
          <w:b/>
          <w:bCs/>
        </w:rPr>
        <w:t>Plenary Discussion:</w:t>
      </w:r>
    </w:p>
    <w:p w14:paraId="46410974" w14:textId="77777777" w:rsidR="007615D6" w:rsidRPr="005B25A1" w:rsidRDefault="007615D6" w:rsidP="007615D6">
      <w:pPr>
        <w:keepNext/>
        <w:keepLines/>
      </w:pPr>
      <w:r>
        <w:rPr>
          <w:color w:val="FF0000"/>
        </w:rPr>
        <w:t>NO DISCUSSION RECORDED</w:t>
      </w:r>
    </w:p>
    <w:p w14:paraId="481484E0" w14:textId="77777777" w:rsidR="007615D6" w:rsidRPr="00EB0339" w:rsidRDefault="007615D6" w:rsidP="007615D6">
      <w:r w:rsidRPr="005B25A1">
        <w:rPr>
          <w:b/>
          <w:bCs/>
        </w:rPr>
        <w:t>Status:</w:t>
      </w:r>
      <w:r>
        <w:t xml:space="preserve"> </w:t>
      </w:r>
      <w:r>
        <w:rPr>
          <w:color w:val="0000FF"/>
        </w:rPr>
        <w:t>Not concluded</w:t>
      </w:r>
      <w:r>
        <w:t>.</w:t>
      </w:r>
    </w:p>
    <w:p w14:paraId="563A6821" w14:textId="77777777" w:rsidR="00E00DA6" w:rsidRDefault="007615D6" w:rsidP="000A3FBD">
      <w:pPr>
        <w:pStyle w:val="NormTop"/>
      </w:pPr>
      <w:r>
        <w:rPr>
          <w:color w:val="0000FF"/>
        </w:rPr>
        <w:t>S2-2410128</w:t>
      </w:r>
      <w:r w:rsidRPr="00D53282">
        <w:t xml:space="preserve"> </w:t>
      </w:r>
      <w:r>
        <w:t>(CR) 23.288 CR1133R1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VFL model training and inference with successive VFL client information sharing.</w:t>
      </w:r>
    </w:p>
    <w:p w14:paraId="19B9A34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S2-2407755</w:t>
      </w:r>
      <w:r>
        <w:t>.</w:t>
      </w:r>
    </w:p>
    <w:p w14:paraId="01B9230D" w14:textId="77777777" w:rsidR="007615D6" w:rsidRPr="005B25A1" w:rsidRDefault="007615D6" w:rsidP="007615D6">
      <w:pPr>
        <w:keepNext/>
        <w:keepLines/>
        <w:rPr>
          <w:b/>
          <w:bCs/>
        </w:rPr>
      </w:pPr>
      <w:r w:rsidRPr="005B25A1">
        <w:rPr>
          <w:b/>
          <w:bCs/>
        </w:rPr>
        <w:t>Parallel discussion:</w:t>
      </w:r>
    </w:p>
    <w:p w14:paraId="368257CE" w14:textId="77777777" w:rsidR="007615D6" w:rsidRPr="005B25A1" w:rsidRDefault="007615D6" w:rsidP="007615D6">
      <w:pPr>
        <w:keepNext/>
        <w:keepLines/>
      </w:pPr>
      <w:r w:rsidRPr="005B25A1">
        <w:t>-</w:t>
      </w:r>
    </w:p>
    <w:p w14:paraId="416F4883" w14:textId="77777777" w:rsidR="007615D6" w:rsidRPr="005B25A1" w:rsidRDefault="007615D6" w:rsidP="007615D6">
      <w:pPr>
        <w:keepNext/>
        <w:keepLines/>
        <w:rPr>
          <w:b/>
          <w:bCs/>
        </w:rPr>
      </w:pPr>
      <w:r w:rsidRPr="005B25A1">
        <w:rPr>
          <w:b/>
          <w:bCs/>
        </w:rPr>
        <w:t>Plenary Discussion:</w:t>
      </w:r>
    </w:p>
    <w:p w14:paraId="653DAFCA" w14:textId="77777777" w:rsidR="007615D6" w:rsidRPr="005B25A1" w:rsidRDefault="007615D6" w:rsidP="007615D6">
      <w:pPr>
        <w:keepNext/>
        <w:keepLines/>
      </w:pPr>
      <w:r>
        <w:rPr>
          <w:color w:val="FF0000"/>
        </w:rPr>
        <w:t>NO DISCUSSION RECORDED</w:t>
      </w:r>
    </w:p>
    <w:p w14:paraId="0A8DCF4C" w14:textId="77777777" w:rsidR="007615D6" w:rsidRPr="00EB0339" w:rsidRDefault="007615D6" w:rsidP="007615D6">
      <w:r w:rsidRPr="005B25A1">
        <w:rPr>
          <w:b/>
          <w:bCs/>
        </w:rPr>
        <w:t>Status:</w:t>
      </w:r>
      <w:r>
        <w:t xml:space="preserve"> </w:t>
      </w:r>
      <w:r>
        <w:rPr>
          <w:color w:val="0000FF"/>
        </w:rPr>
        <w:t>Not concluded</w:t>
      </w:r>
      <w:r>
        <w:t>.</w:t>
      </w:r>
    </w:p>
    <w:p w14:paraId="7D565432" w14:textId="77777777" w:rsidR="00E00DA6" w:rsidRDefault="007615D6" w:rsidP="000A3FBD">
      <w:pPr>
        <w:pStyle w:val="NormTop"/>
      </w:pPr>
      <w:r>
        <w:rPr>
          <w:color w:val="0000FF"/>
        </w:rPr>
        <w:lastRenderedPageBreak/>
        <w:t>S2-2410288</w:t>
      </w:r>
      <w:r w:rsidRPr="00D53282">
        <w:t xml:space="preserve"> </w:t>
      </w:r>
      <w:r>
        <w:t>(CR) 23.288 CR1160R3 (Rel-19, 'B'): Inference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inference procedure of VFL when AF is as Server.</w:t>
      </w:r>
    </w:p>
    <w:p w14:paraId="73E90E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S2-2408256</w:t>
      </w:r>
      <w:r>
        <w:t>.</w:t>
      </w:r>
    </w:p>
    <w:p w14:paraId="4ED2CD76" w14:textId="77777777" w:rsidR="007615D6" w:rsidRPr="005B25A1" w:rsidRDefault="007615D6" w:rsidP="007615D6">
      <w:pPr>
        <w:keepNext/>
        <w:keepLines/>
        <w:rPr>
          <w:b/>
          <w:bCs/>
        </w:rPr>
      </w:pPr>
      <w:r w:rsidRPr="005B25A1">
        <w:rPr>
          <w:b/>
          <w:bCs/>
        </w:rPr>
        <w:t>Parallel discussion:</w:t>
      </w:r>
    </w:p>
    <w:p w14:paraId="0821095A" w14:textId="77777777" w:rsidR="007615D6" w:rsidRPr="005B25A1" w:rsidRDefault="007615D6" w:rsidP="007615D6">
      <w:pPr>
        <w:keepNext/>
        <w:keepLines/>
      </w:pPr>
      <w:r w:rsidRPr="005B25A1">
        <w:t>-</w:t>
      </w:r>
    </w:p>
    <w:p w14:paraId="7670813B" w14:textId="77777777" w:rsidR="007615D6" w:rsidRPr="005B25A1" w:rsidRDefault="007615D6" w:rsidP="007615D6">
      <w:pPr>
        <w:keepNext/>
        <w:keepLines/>
        <w:rPr>
          <w:b/>
          <w:bCs/>
        </w:rPr>
      </w:pPr>
      <w:r w:rsidRPr="005B25A1">
        <w:rPr>
          <w:b/>
          <w:bCs/>
        </w:rPr>
        <w:t>Plenary Discussion:</w:t>
      </w:r>
    </w:p>
    <w:p w14:paraId="551AB5D5" w14:textId="77777777" w:rsidR="007615D6" w:rsidRPr="005B25A1" w:rsidRDefault="007615D6" w:rsidP="007615D6">
      <w:pPr>
        <w:keepNext/>
        <w:keepLines/>
      </w:pPr>
      <w:r>
        <w:rPr>
          <w:color w:val="FF0000"/>
        </w:rPr>
        <w:t>NO DISCUSSION RECORDED</w:t>
      </w:r>
    </w:p>
    <w:p w14:paraId="7CBEA0E4" w14:textId="77777777" w:rsidR="007615D6" w:rsidRPr="00EB0339" w:rsidRDefault="007615D6" w:rsidP="007615D6">
      <w:r w:rsidRPr="005B25A1">
        <w:rPr>
          <w:b/>
          <w:bCs/>
        </w:rPr>
        <w:t>Status:</w:t>
      </w:r>
      <w:r>
        <w:t xml:space="preserve"> </w:t>
      </w:r>
      <w:r>
        <w:rPr>
          <w:color w:val="0000FF"/>
        </w:rPr>
        <w:t>Not concluded</w:t>
      </w:r>
      <w:r>
        <w:t>.</w:t>
      </w:r>
    </w:p>
    <w:p w14:paraId="382F35FA" w14:textId="77777777" w:rsidR="00E00DA6" w:rsidRDefault="007615D6" w:rsidP="000A3FBD">
      <w:pPr>
        <w:pStyle w:val="NormTop"/>
      </w:pPr>
      <w:r>
        <w:rPr>
          <w:color w:val="0000FF"/>
        </w:rPr>
        <w:t>S2-2410292</w:t>
      </w:r>
      <w:r w:rsidRPr="00D53282">
        <w:t xml:space="preserve"> </w:t>
      </w:r>
      <w:r>
        <w:t>(CR) 23.288 CR1257 (Rel-19, 'B'): KI#2 Introduction of VFL inference service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service that requests an inference from the VFL client and retrieves the result.</w:t>
      </w:r>
    </w:p>
    <w:p w14:paraId="06368813" w14:textId="77777777" w:rsidR="007615D6" w:rsidRPr="005B25A1" w:rsidRDefault="007615D6" w:rsidP="007615D6">
      <w:pPr>
        <w:keepNext/>
        <w:keepLines/>
        <w:rPr>
          <w:b/>
          <w:bCs/>
        </w:rPr>
      </w:pPr>
      <w:r w:rsidRPr="005B25A1">
        <w:rPr>
          <w:b/>
          <w:bCs/>
        </w:rPr>
        <w:t>Parallel discussion:</w:t>
      </w:r>
    </w:p>
    <w:p w14:paraId="750EE29E" w14:textId="77777777" w:rsidR="007615D6" w:rsidRPr="005B25A1" w:rsidRDefault="007615D6" w:rsidP="007615D6">
      <w:pPr>
        <w:keepNext/>
        <w:keepLines/>
      </w:pPr>
      <w:r w:rsidRPr="005B25A1">
        <w:t>-</w:t>
      </w:r>
    </w:p>
    <w:p w14:paraId="5718BD8F" w14:textId="77777777" w:rsidR="007615D6" w:rsidRPr="005B25A1" w:rsidRDefault="007615D6" w:rsidP="007615D6">
      <w:pPr>
        <w:keepNext/>
        <w:keepLines/>
        <w:rPr>
          <w:b/>
          <w:bCs/>
        </w:rPr>
      </w:pPr>
      <w:r w:rsidRPr="005B25A1">
        <w:rPr>
          <w:b/>
          <w:bCs/>
        </w:rPr>
        <w:t>Plenary Discussion:</w:t>
      </w:r>
    </w:p>
    <w:p w14:paraId="6B2D0205" w14:textId="77777777" w:rsidR="007615D6" w:rsidRPr="005B25A1" w:rsidRDefault="007615D6" w:rsidP="007615D6">
      <w:pPr>
        <w:keepNext/>
        <w:keepLines/>
      </w:pPr>
      <w:r>
        <w:rPr>
          <w:color w:val="FF0000"/>
        </w:rPr>
        <w:t>NO DISCUSSION RECORDED</w:t>
      </w:r>
    </w:p>
    <w:p w14:paraId="38B3694F" w14:textId="77777777" w:rsidR="007615D6" w:rsidRPr="00EB0339" w:rsidRDefault="007615D6" w:rsidP="007615D6">
      <w:r w:rsidRPr="005B25A1">
        <w:rPr>
          <w:b/>
          <w:bCs/>
        </w:rPr>
        <w:t>Status:</w:t>
      </w:r>
      <w:r>
        <w:t xml:space="preserve"> </w:t>
      </w:r>
      <w:r>
        <w:rPr>
          <w:color w:val="0000FF"/>
        </w:rPr>
        <w:t>Not concluded</w:t>
      </w:r>
      <w:r>
        <w:t>.</w:t>
      </w:r>
    </w:p>
    <w:p w14:paraId="55DBE0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6F39CE2E" w14:textId="77777777" w:rsidR="00E00DA6" w:rsidRDefault="007615D6" w:rsidP="000A3FBD">
      <w:pPr>
        <w:pStyle w:val="NormTop"/>
      </w:pPr>
      <w:r>
        <w:rPr>
          <w:color w:val="0000FF"/>
        </w:rPr>
        <w:t>S2-2409962</w:t>
      </w:r>
      <w:r w:rsidRPr="00D53282">
        <w:t xml:space="preserve"> </w:t>
      </w:r>
      <w:r>
        <w:t>(CR) 23.288 CR1239 (Rel-19, 'B'): 23.288 : Accuracy monitoring for QoS and Policy Assistance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an indication of which set of candidate QoS parameters has been applied to the action in the Analytics Feedback Information. Collect additional information on the applied QoS parameters for accuracy monitoring of QoS and Policy Assistance Analytics Add descriptions on how the NWDAF calculates the accuracy of QoS and Policy Assistance Analytics.</w:t>
      </w:r>
    </w:p>
    <w:p w14:paraId="17A7A87C" w14:textId="77777777" w:rsidR="007615D6" w:rsidRPr="005B25A1" w:rsidRDefault="007615D6" w:rsidP="007615D6">
      <w:pPr>
        <w:keepNext/>
        <w:keepLines/>
        <w:rPr>
          <w:b/>
          <w:bCs/>
        </w:rPr>
      </w:pPr>
      <w:r w:rsidRPr="005B25A1">
        <w:rPr>
          <w:b/>
          <w:bCs/>
        </w:rPr>
        <w:t>Parallel discussion:</w:t>
      </w:r>
    </w:p>
    <w:p w14:paraId="15F75492" w14:textId="77777777" w:rsidR="007615D6" w:rsidRPr="005B25A1" w:rsidRDefault="007615D6" w:rsidP="007615D6">
      <w:pPr>
        <w:keepNext/>
        <w:keepLines/>
      </w:pPr>
      <w:r w:rsidRPr="005B25A1">
        <w:t>-</w:t>
      </w:r>
    </w:p>
    <w:p w14:paraId="4C742F5E" w14:textId="77777777" w:rsidR="007615D6" w:rsidRPr="005B25A1" w:rsidRDefault="007615D6" w:rsidP="007615D6">
      <w:pPr>
        <w:keepNext/>
        <w:keepLines/>
        <w:rPr>
          <w:b/>
          <w:bCs/>
        </w:rPr>
      </w:pPr>
      <w:r w:rsidRPr="005B25A1">
        <w:rPr>
          <w:b/>
          <w:bCs/>
        </w:rPr>
        <w:t>Plenary Discussion:</w:t>
      </w:r>
    </w:p>
    <w:p w14:paraId="204A0A2F" w14:textId="77777777" w:rsidR="007615D6" w:rsidRPr="005B25A1" w:rsidRDefault="007615D6" w:rsidP="007615D6">
      <w:pPr>
        <w:keepNext/>
        <w:keepLines/>
      </w:pPr>
      <w:r>
        <w:rPr>
          <w:color w:val="FF0000"/>
        </w:rPr>
        <w:t>NO DISCUSSION RECORDED</w:t>
      </w:r>
    </w:p>
    <w:p w14:paraId="5375692A" w14:textId="77777777" w:rsidR="007615D6" w:rsidRPr="00EB0339" w:rsidRDefault="007615D6" w:rsidP="007615D6">
      <w:r w:rsidRPr="005B25A1">
        <w:rPr>
          <w:b/>
          <w:bCs/>
        </w:rPr>
        <w:t>Status:</w:t>
      </w:r>
      <w:r>
        <w:t xml:space="preserve"> </w:t>
      </w:r>
      <w:r>
        <w:rPr>
          <w:color w:val="0000FF"/>
        </w:rPr>
        <w:t>Not concluded</w:t>
      </w:r>
      <w:r>
        <w:t>.</w:t>
      </w:r>
    </w:p>
    <w:p w14:paraId="5A506405" w14:textId="5F7AC392" w:rsidR="007615D6" w:rsidRDefault="00563682"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RAN on AIML data collection</w:t>
      </w:r>
    </w:p>
    <w:p w14:paraId="591A0602" w14:textId="77777777" w:rsidR="00E00DA6" w:rsidRDefault="007615D6" w:rsidP="000A3FBD">
      <w:pPr>
        <w:pStyle w:val="NormTop"/>
      </w:pPr>
      <w:r>
        <w:rPr>
          <w:color w:val="0000FF"/>
        </w:rPr>
        <w:t>S2-2409600</w:t>
      </w:r>
      <w:r w:rsidRPr="00D53282">
        <w:t xml:space="preserve"> </w:t>
      </w:r>
      <w:r>
        <w:t>(LS IN) LS from TSG RAN: LS on AIML data collection (Source: TSG RAN (RP-242389))</w:t>
      </w:r>
      <w:r>
        <w:br/>
      </w:r>
      <w:r w:rsidRPr="00D53282">
        <w:rPr>
          <w:b/>
        </w:rPr>
        <w:t>Document for:</w:t>
      </w:r>
      <w:r w:rsidRPr="00D53282">
        <w:t xml:space="preserve"> </w:t>
      </w:r>
      <w:r>
        <w:t>Action</w:t>
      </w:r>
      <w:r>
        <w:br/>
      </w:r>
      <w:r w:rsidRPr="00D53282">
        <w:rPr>
          <w:b/>
        </w:rPr>
        <w:t>Abstract:</w:t>
      </w:r>
      <w:r w:rsidRPr="00D53282">
        <w:t xml:space="preserve"> </w:t>
      </w:r>
      <w:r>
        <w:br/>
        <w:t>RAN WG2 agreements on UE side data collection RAN WG2 has discussed the topic of UE side data collection for UE-side model training and agreed on a TP for TR 38.843 captured in the annex of this LS. The table below captures the solutions identified and analyzed in RAN WG2. These options are all under consideration in RAN and input from SA is needed by RAN#106 /Dec 2024 when RAN expects to make a decision on how to progress on this topic. {. .} The standardized solutions for data collection (if standardized) need to meet the requirements above. TSG RAN kindly asks TSG SA to initiate the work and at least for SA WG2 to provide inputs on solutions 1b, 2, and 3 by RAN#106. Action: TSG RAN kindly asks TSG SA to initiate the work and at least for SA WG2 to provide inputs on solutions 1b, 2, and 3 by RAN#106.</w:t>
      </w:r>
    </w:p>
    <w:p w14:paraId="56654DA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S2-2409635</w:t>
      </w:r>
      <w:r>
        <w:t>,</w:t>
      </w:r>
      <w:r>
        <w:rPr>
          <w:color w:val="0000FF"/>
        </w:rPr>
        <w:t xml:space="preserve"> S2-2409736</w:t>
      </w:r>
      <w:r>
        <w:t>,</w:t>
      </w:r>
      <w:r>
        <w:rPr>
          <w:color w:val="0000FF"/>
        </w:rPr>
        <w:t xml:space="preserve"> S2-2410059</w:t>
      </w:r>
      <w:r>
        <w:t>,</w:t>
      </w:r>
      <w:r>
        <w:rPr>
          <w:color w:val="0000FF"/>
        </w:rPr>
        <w:t xml:space="preserve"> S2-2410138</w:t>
      </w:r>
      <w:r>
        <w:t>,</w:t>
      </w:r>
      <w:r>
        <w:rPr>
          <w:color w:val="0000FF"/>
        </w:rPr>
        <w:t xml:space="preserve"> S2-2410210</w:t>
      </w:r>
      <w:r>
        <w:t>,</w:t>
      </w:r>
      <w:r>
        <w:rPr>
          <w:color w:val="0000FF"/>
        </w:rPr>
        <w:t xml:space="preserve"> S2-2410276</w:t>
      </w:r>
      <w:r>
        <w:t>.</w:t>
      </w:r>
    </w:p>
    <w:p w14:paraId="07619C40" w14:textId="77777777" w:rsidR="007615D6" w:rsidRPr="005B25A1" w:rsidRDefault="007615D6" w:rsidP="007615D6">
      <w:pPr>
        <w:keepNext/>
        <w:keepLines/>
        <w:rPr>
          <w:b/>
          <w:bCs/>
        </w:rPr>
      </w:pPr>
      <w:r w:rsidRPr="005B25A1">
        <w:rPr>
          <w:b/>
          <w:bCs/>
        </w:rPr>
        <w:t>Parallel discussion:</w:t>
      </w:r>
    </w:p>
    <w:p w14:paraId="46B3F1C8" w14:textId="77777777" w:rsidR="007615D6" w:rsidRPr="005B25A1" w:rsidRDefault="007615D6" w:rsidP="007615D6">
      <w:pPr>
        <w:keepNext/>
        <w:keepLines/>
      </w:pPr>
      <w:r w:rsidRPr="005B25A1">
        <w:t>-</w:t>
      </w:r>
    </w:p>
    <w:p w14:paraId="004F57C8" w14:textId="77777777" w:rsidR="007615D6" w:rsidRPr="005B25A1" w:rsidRDefault="007615D6" w:rsidP="007615D6">
      <w:pPr>
        <w:keepNext/>
        <w:keepLines/>
        <w:rPr>
          <w:b/>
          <w:bCs/>
        </w:rPr>
      </w:pPr>
      <w:r w:rsidRPr="005B25A1">
        <w:rPr>
          <w:b/>
          <w:bCs/>
        </w:rPr>
        <w:t>Plenary Discussion:</w:t>
      </w:r>
    </w:p>
    <w:p w14:paraId="7EE74A20" w14:textId="77777777" w:rsidR="007615D6" w:rsidRPr="005B25A1" w:rsidRDefault="007615D6" w:rsidP="007615D6">
      <w:pPr>
        <w:keepNext/>
        <w:keepLines/>
      </w:pPr>
      <w:r>
        <w:rPr>
          <w:color w:val="FF0000"/>
        </w:rPr>
        <w:t>NO DISCUSSION RECORDED</w:t>
      </w:r>
    </w:p>
    <w:p w14:paraId="0A13AFDB" w14:textId="77777777" w:rsidR="007615D6" w:rsidRPr="00EB0339" w:rsidRDefault="007615D6" w:rsidP="007615D6">
      <w:r w:rsidRPr="005B25A1">
        <w:rPr>
          <w:b/>
          <w:bCs/>
        </w:rPr>
        <w:t>Status:</w:t>
      </w:r>
      <w:r>
        <w:t xml:space="preserve"> </w:t>
      </w:r>
      <w:r>
        <w:rPr>
          <w:color w:val="0000FF"/>
        </w:rPr>
        <w:t>Not concluded</w:t>
      </w:r>
      <w:r>
        <w:t>.</w:t>
      </w:r>
    </w:p>
    <w:p w14:paraId="304E1A95" w14:textId="77777777" w:rsidR="00E00DA6" w:rsidRDefault="007615D6" w:rsidP="000A3FBD">
      <w:pPr>
        <w:pStyle w:val="NormTop"/>
      </w:pPr>
      <w:r>
        <w:rPr>
          <w:color w:val="0000FF"/>
        </w:rPr>
        <w:t>S2-2409635</w:t>
      </w:r>
      <w:r w:rsidRPr="00D53282">
        <w:t xml:space="preserve"> </w:t>
      </w:r>
      <w:r>
        <w:t>(LS OUT) [DRAFT] Reply LS on AIML data collection (Source: ZTE)</w:t>
      </w:r>
      <w:r>
        <w:br/>
      </w:r>
      <w:r w:rsidRPr="00D53282">
        <w:rPr>
          <w:b/>
        </w:rPr>
        <w:t>Document for:</w:t>
      </w:r>
      <w:r w:rsidRPr="00D53282">
        <w:t xml:space="preserve"> </w:t>
      </w:r>
      <w:r>
        <w:t>Approval</w:t>
      </w:r>
      <w:r>
        <w:br/>
      </w:r>
      <w:r w:rsidRPr="00D53282">
        <w:rPr>
          <w:b/>
        </w:rPr>
        <w:t>Abstract:</w:t>
      </w:r>
      <w:r w:rsidRPr="00D53282">
        <w:t xml:space="preserve"> </w:t>
      </w:r>
      <w:r>
        <w:br/>
        <w:t>LS Reply to RP-242389/S2-2409600.</w:t>
      </w:r>
    </w:p>
    <w:p w14:paraId="3F5E9E8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2BF52139" w14:textId="77777777" w:rsidR="007615D6" w:rsidRPr="005B25A1" w:rsidRDefault="007615D6" w:rsidP="007615D6">
      <w:pPr>
        <w:keepNext/>
        <w:keepLines/>
        <w:rPr>
          <w:b/>
          <w:bCs/>
        </w:rPr>
      </w:pPr>
      <w:r w:rsidRPr="005B25A1">
        <w:rPr>
          <w:b/>
          <w:bCs/>
        </w:rPr>
        <w:t>Parallel discussion:</w:t>
      </w:r>
    </w:p>
    <w:p w14:paraId="760862AB" w14:textId="77777777" w:rsidR="007615D6" w:rsidRPr="005B25A1" w:rsidRDefault="007615D6" w:rsidP="007615D6">
      <w:pPr>
        <w:keepNext/>
        <w:keepLines/>
      </w:pPr>
      <w:r w:rsidRPr="005B25A1">
        <w:t>-</w:t>
      </w:r>
    </w:p>
    <w:p w14:paraId="3ABE2798" w14:textId="77777777" w:rsidR="007615D6" w:rsidRPr="005B25A1" w:rsidRDefault="007615D6" w:rsidP="007615D6">
      <w:pPr>
        <w:keepNext/>
        <w:keepLines/>
        <w:rPr>
          <w:b/>
          <w:bCs/>
        </w:rPr>
      </w:pPr>
      <w:r w:rsidRPr="005B25A1">
        <w:rPr>
          <w:b/>
          <w:bCs/>
        </w:rPr>
        <w:t>Plenary Discussion:</w:t>
      </w:r>
    </w:p>
    <w:p w14:paraId="2C01B43B" w14:textId="77777777" w:rsidR="007615D6" w:rsidRPr="005B25A1" w:rsidRDefault="007615D6" w:rsidP="007615D6">
      <w:pPr>
        <w:keepNext/>
        <w:keepLines/>
      </w:pPr>
      <w:r>
        <w:rPr>
          <w:color w:val="FF0000"/>
        </w:rPr>
        <w:t>NO DISCUSSION RECORDED</w:t>
      </w:r>
    </w:p>
    <w:p w14:paraId="586C163F" w14:textId="77777777" w:rsidR="007615D6" w:rsidRPr="00EB0339" w:rsidRDefault="007615D6" w:rsidP="007615D6">
      <w:r w:rsidRPr="005B25A1">
        <w:rPr>
          <w:b/>
          <w:bCs/>
        </w:rPr>
        <w:t>Status:</w:t>
      </w:r>
      <w:r>
        <w:t xml:space="preserve"> </w:t>
      </w:r>
      <w:r>
        <w:rPr>
          <w:color w:val="0000FF"/>
        </w:rPr>
        <w:t>Not concluded</w:t>
      </w:r>
      <w:r>
        <w:t>.</w:t>
      </w:r>
    </w:p>
    <w:p w14:paraId="459E4E6C" w14:textId="77777777" w:rsidR="00E00DA6" w:rsidRDefault="007615D6" w:rsidP="000A3FBD">
      <w:pPr>
        <w:pStyle w:val="NormTop"/>
      </w:pPr>
      <w:r>
        <w:rPr>
          <w:color w:val="0000FF"/>
        </w:rPr>
        <w:t>S2-2409736</w:t>
      </w:r>
      <w:r w:rsidRPr="00D53282">
        <w:t xml:space="preserve"> </w:t>
      </w:r>
      <w:r>
        <w:t>(LS OUT) [DRAFT] Reply LS on AIML data collection (Source: vivo)</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65334F6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7C7A689A" w14:textId="77777777" w:rsidR="007615D6" w:rsidRPr="005B25A1" w:rsidRDefault="007615D6" w:rsidP="007615D6">
      <w:pPr>
        <w:keepNext/>
        <w:keepLines/>
        <w:rPr>
          <w:b/>
          <w:bCs/>
        </w:rPr>
      </w:pPr>
      <w:r w:rsidRPr="005B25A1">
        <w:rPr>
          <w:b/>
          <w:bCs/>
        </w:rPr>
        <w:t>Parallel discussion:</w:t>
      </w:r>
    </w:p>
    <w:p w14:paraId="7F0BC6A4" w14:textId="77777777" w:rsidR="007615D6" w:rsidRPr="005B25A1" w:rsidRDefault="007615D6" w:rsidP="007615D6">
      <w:pPr>
        <w:keepNext/>
        <w:keepLines/>
      </w:pPr>
      <w:r w:rsidRPr="005B25A1">
        <w:t>-</w:t>
      </w:r>
    </w:p>
    <w:p w14:paraId="01D07499" w14:textId="77777777" w:rsidR="007615D6" w:rsidRPr="005B25A1" w:rsidRDefault="007615D6" w:rsidP="007615D6">
      <w:pPr>
        <w:keepNext/>
        <w:keepLines/>
        <w:rPr>
          <w:b/>
          <w:bCs/>
        </w:rPr>
      </w:pPr>
      <w:r w:rsidRPr="005B25A1">
        <w:rPr>
          <w:b/>
          <w:bCs/>
        </w:rPr>
        <w:t>Plenary Discussion:</w:t>
      </w:r>
    </w:p>
    <w:p w14:paraId="3515BE2A" w14:textId="77777777" w:rsidR="007615D6" w:rsidRPr="005B25A1" w:rsidRDefault="007615D6" w:rsidP="007615D6">
      <w:pPr>
        <w:keepNext/>
        <w:keepLines/>
      </w:pPr>
      <w:r>
        <w:rPr>
          <w:color w:val="FF0000"/>
        </w:rPr>
        <w:t>NO DISCUSSION RECORDED</w:t>
      </w:r>
    </w:p>
    <w:p w14:paraId="1E2D2E06" w14:textId="77777777" w:rsidR="007615D6" w:rsidRPr="00EB0339" w:rsidRDefault="007615D6" w:rsidP="007615D6">
      <w:r w:rsidRPr="005B25A1">
        <w:rPr>
          <w:b/>
          <w:bCs/>
        </w:rPr>
        <w:t>Status:</w:t>
      </w:r>
      <w:r>
        <w:t xml:space="preserve"> </w:t>
      </w:r>
      <w:r>
        <w:rPr>
          <w:color w:val="0000FF"/>
        </w:rPr>
        <w:t>Not concluded</w:t>
      </w:r>
      <w:r>
        <w:t>.</w:t>
      </w:r>
    </w:p>
    <w:p w14:paraId="464B61B7" w14:textId="77777777" w:rsidR="00E00DA6" w:rsidRDefault="007615D6" w:rsidP="000A3FBD">
      <w:pPr>
        <w:pStyle w:val="NormTop"/>
      </w:pPr>
      <w:r>
        <w:rPr>
          <w:color w:val="0000FF"/>
        </w:rPr>
        <w:lastRenderedPageBreak/>
        <w:t>S2-2410059</w:t>
      </w:r>
      <w:r w:rsidRPr="00D53282">
        <w:t xml:space="preserve"> </w:t>
      </w:r>
      <w:r>
        <w:t>(LS OUT) [DRAFT] Reply LS on AIML data collection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54F0728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2766CF6F" w14:textId="77777777" w:rsidR="007615D6" w:rsidRPr="005B25A1" w:rsidRDefault="007615D6" w:rsidP="007615D6">
      <w:pPr>
        <w:keepNext/>
        <w:keepLines/>
        <w:rPr>
          <w:b/>
          <w:bCs/>
        </w:rPr>
      </w:pPr>
      <w:r w:rsidRPr="005B25A1">
        <w:rPr>
          <w:b/>
          <w:bCs/>
        </w:rPr>
        <w:t>Parallel discussion:</w:t>
      </w:r>
    </w:p>
    <w:p w14:paraId="2E308AC0" w14:textId="77777777" w:rsidR="007615D6" w:rsidRPr="005B25A1" w:rsidRDefault="007615D6" w:rsidP="007615D6">
      <w:pPr>
        <w:keepNext/>
        <w:keepLines/>
      </w:pPr>
      <w:r w:rsidRPr="005B25A1">
        <w:t>-</w:t>
      </w:r>
    </w:p>
    <w:p w14:paraId="1747AEC9" w14:textId="77777777" w:rsidR="007615D6" w:rsidRPr="005B25A1" w:rsidRDefault="007615D6" w:rsidP="007615D6">
      <w:pPr>
        <w:keepNext/>
        <w:keepLines/>
        <w:rPr>
          <w:b/>
          <w:bCs/>
        </w:rPr>
      </w:pPr>
      <w:r w:rsidRPr="005B25A1">
        <w:rPr>
          <w:b/>
          <w:bCs/>
        </w:rPr>
        <w:t>Plenary Discussion:</w:t>
      </w:r>
    </w:p>
    <w:p w14:paraId="34090FFD" w14:textId="77777777" w:rsidR="007615D6" w:rsidRPr="005B25A1" w:rsidRDefault="007615D6" w:rsidP="007615D6">
      <w:pPr>
        <w:keepNext/>
        <w:keepLines/>
      </w:pPr>
      <w:r>
        <w:rPr>
          <w:color w:val="FF0000"/>
        </w:rPr>
        <w:t>NO DISCUSSION RECORDED</w:t>
      </w:r>
    </w:p>
    <w:p w14:paraId="5AB734E0" w14:textId="77777777" w:rsidR="007615D6" w:rsidRPr="00EB0339" w:rsidRDefault="007615D6" w:rsidP="007615D6">
      <w:r w:rsidRPr="005B25A1">
        <w:rPr>
          <w:b/>
          <w:bCs/>
        </w:rPr>
        <w:t>Status:</w:t>
      </w:r>
      <w:r>
        <w:t xml:space="preserve"> </w:t>
      </w:r>
      <w:r>
        <w:rPr>
          <w:color w:val="0000FF"/>
        </w:rPr>
        <w:t>Not concluded</w:t>
      </w:r>
      <w:r>
        <w:t>.</w:t>
      </w:r>
    </w:p>
    <w:p w14:paraId="417458A8" w14:textId="77777777" w:rsidR="00E00DA6" w:rsidRDefault="007615D6" w:rsidP="000A3FBD">
      <w:pPr>
        <w:pStyle w:val="NormTop"/>
      </w:pPr>
      <w:r>
        <w:rPr>
          <w:color w:val="0000FF"/>
        </w:rPr>
        <w:t>S2-2410138</w:t>
      </w:r>
      <w:r w:rsidRPr="00D53282">
        <w:t xml:space="preserve"> </w:t>
      </w:r>
      <w:r>
        <w:t>(LS OUT) [DRAFT] Reply LS on AIML data collection (Source: QWCT)</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2779F25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0C537849" w14:textId="77777777" w:rsidR="007615D6" w:rsidRPr="005B25A1" w:rsidRDefault="007615D6" w:rsidP="007615D6">
      <w:pPr>
        <w:keepNext/>
        <w:keepLines/>
        <w:rPr>
          <w:b/>
          <w:bCs/>
        </w:rPr>
      </w:pPr>
      <w:r w:rsidRPr="005B25A1">
        <w:rPr>
          <w:b/>
          <w:bCs/>
        </w:rPr>
        <w:t>Parallel discussion:</w:t>
      </w:r>
    </w:p>
    <w:p w14:paraId="793A3938" w14:textId="77777777" w:rsidR="007615D6" w:rsidRPr="005B25A1" w:rsidRDefault="007615D6" w:rsidP="007615D6">
      <w:pPr>
        <w:keepNext/>
        <w:keepLines/>
      </w:pPr>
      <w:r w:rsidRPr="005B25A1">
        <w:t>-</w:t>
      </w:r>
    </w:p>
    <w:p w14:paraId="49B21C18" w14:textId="77777777" w:rsidR="007615D6" w:rsidRPr="005B25A1" w:rsidRDefault="007615D6" w:rsidP="007615D6">
      <w:pPr>
        <w:keepNext/>
        <w:keepLines/>
        <w:rPr>
          <w:b/>
          <w:bCs/>
        </w:rPr>
      </w:pPr>
      <w:r w:rsidRPr="005B25A1">
        <w:rPr>
          <w:b/>
          <w:bCs/>
        </w:rPr>
        <w:t>Plenary Discussion:</w:t>
      </w:r>
    </w:p>
    <w:p w14:paraId="50EC9D35" w14:textId="77777777" w:rsidR="007615D6" w:rsidRPr="005B25A1" w:rsidRDefault="007615D6" w:rsidP="007615D6">
      <w:pPr>
        <w:keepNext/>
        <w:keepLines/>
      </w:pPr>
      <w:r>
        <w:rPr>
          <w:color w:val="FF0000"/>
        </w:rPr>
        <w:t>NO DISCUSSION RECORDED</w:t>
      </w:r>
    </w:p>
    <w:p w14:paraId="2057E7F4" w14:textId="77777777" w:rsidR="007615D6" w:rsidRPr="00EB0339" w:rsidRDefault="007615D6" w:rsidP="007615D6">
      <w:r w:rsidRPr="005B25A1">
        <w:rPr>
          <w:b/>
          <w:bCs/>
        </w:rPr>
        <w:t>Status:</w:t>
      </w:r>
      <w:r>
        <w:t xml:space="preserve"> </w:t>
      </w:r>
      <w:r>
        <w:rPr>
          <w:color w:val="0000FF"/>
        </w:rPr>
        <w:t>Not concluded</w:t>
      </w:r>
      <w:r>
        <w:t>.</w:t>
      </w:r>
    </w:p>
    <w:p w14:paraId="676A2C1E" w14:textId="77777777" w:rsidR="00E00DA6" w:rsidRDefault="007615D6" w:rsidP="000A3FBD">
      <w:pPr>
        <w:pStyle w:val="NormTop"/>
      </w:pPr>
      <w:r>
        <w:rPr>
          <w:color w:val="0000FF"/>
        </w:rPr>
        <w:t>S2-2410210</w:t>
      </w:r>
      <w:r w:rsidRPr="00D53282">
        <w:t xml:space="preserve"> </w:t>
      </w:r>
      <w:r>
        <w:t>(LS OUT) [DRAFT] Reply LS on AIML data collection (Source: InterDigital Belgium. LLC)</w:t>
      </w:r>
      <w:r>
        <w:br/>
      </w:r>
      <w:r w:rsidRPr="00D53282">
        <w:rPr>
          <w:b/>
        </w:rPr>
        <w:t>Document for:</w:t>
      </w:r>
      <w:r w:rsidRPr="00D53282">
        <w:t xml:space="preserve"> </w:t>
      </w:r>
      <w:r>
        <w:t>Approval</w:t>
      </w:r>
      <w:r>
        <w:br/>
      </w:r>
      <w:r w:rsidRPr="00D53282">
        <w:rPr>
          <w:b/>
        </w:rPr>
        <w:t>Abstract:</w:t>
      </w:r>
      <w:r w:rsidRPr="00D53282">
        <w:t xml:space="preserve"> </w:t>
      </w:r>
      <w:r>
        <w:br/>
        <w:t>[Draft] Reply LS to RAN on AIML data collection.</w:t>
      </w:r>
    </w:p>
    <w:p w14:paraId="6F2B68B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6F5E25CD" w14:textId="77777777" w:rsidR="007615D6" w:rsidRPr="005B25A1" w:rsidRDefault="007615D6" w:rsidP="007615D6">
      <w:pPr>
        <w:keepNext/>
        <w:keepLines/>
        <w:rPr>
          <w:b/>
          <w:bCs/>
        </w:rPr>
      </w:pPr>
      <w:r w:rsidRPr="005B25A1">
        <w:rPr>
          <w:b/>
          <w:bCs/>
        </w:rPr>
        <w:t>Parallel discussion:</w:t>
      </w:r>
    </w:p>
    <w:p w14:paraId="09DD0F27" w14:textId="77777777" w:rsidR="007615D6" w:rsidRPr="005B25A1" w:rsidRDefault="007615D6" w:rsidP="007615D6">
      <w:pPr>
        <w:keepNext/>
        <w:keepLines/>
      </w:pPr>
      <w:r w:rsidRPr="005B25A1">
        <w:t>-</w:t>
      </w:r>
    </w:p>
    <w:p w14:paraId="009B1161" w14:textId="77777777" w:rsidR="007615D6" w:rsidRPr="005B25A1" w:rsidRDefault="007615D6" w:rsidP="007615D6">
      <w:pPr>
        <w:keepNext/>
        <w:keepLines/>
        <w:rPr>
          <w:b/>
          <w:bCs/>
        </w:rPr>
      </w:pPr>
      <w:r w:rsidRPr="005B25A1">
        <w:rPr>
          <w:b/>
          <w:bCs/>
        </w:rPr>
        <w:t>Plenary Discussion:</w:t>
      </w:r>
    </w:p>
    <w:p w14:paraId="57F67148" w14:textId="77777777" w:rsidR="007615D6" w:rsidRPr="005B25A1" w:rsidRDefault="007615D6" w:rsidP="007615D6">
      <w:pPr>
        <w:keepNext/>
        <w:keepLines/>
      </w:pPr>
      <w:r>
        <w:rPr>
          <w:color w:val="FF0000"/>
        </w:rPr>
        <w:t>NO DISCUSSION RECORDED</w:t>
      </w:r>
    </w:p>
    <w:p w14:paraId="2464B618" w14:textId="77777777" w:rsidR="007615D6" w:rsidRPr="00EB0339" w:rsidRDefault="007615D6" w:rsidP="007615D6">
      <w:r w:rsidRPr="005B25A1">
        <w:rPr>
          <w:b/>
          <w:bCs/>
        </w:rPr>
        <w:t>Status:</w:t>
      </w:r>
      <w:r>
        <w:t xml:space="preserve"> </w:t>
      </w:r>
      <w:r>
        <w:rPr>
          <w:color w:val="0000FF"/>
        </w:rPr>
        <w:t>Not concluded</w:t>
      </w:r>
      <w:r>
        <w:t>.</w:t>
      </w:r>
    </w:p>
    <w:p w14:paraId="46AA7AFA" w14:textId="77777777" w:rsidR="00E00DA6" w:rsidRDefault="007615D6" w:rsidP="000A3FBD">
      <w:pPr>
        <w:pStyle w:val="NormTop"/>
      </w:pPr>
      <w:r>
        <w:rPr>
          <w:color w:val="0000FF"/>
        </w:rPr>
        <w:t>S2-2410276</w:t>
      </w:r>
      <w:r w:rsidRPr="00D53282">
        <w:t xml:space="preserve"> </w:t>
      </w:r>
      <w:r>
        <w:t>(LS OUT) [DRAFT] LS reply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LS reply on AIML data collection.</w:t>
      </w:r>
    </w:p>
    <w:p w14:paraId="153CB4D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S2-2409600</w:t>
      </w:r>
      <w:r>
        <w:t>.</w:t>
      </w:r>
    </w:p>
    <w:p w14:paraId="54F37FA4" w14:textId="77777777" w:rsidR="007615D6" w:rsidRPr="005B25A1" w:rsidRDefault="007615D6" w:rsidP="007615D6">
      <w:pPr>
        <w:keepNext/>
        <w:keepLines/>
        <w:rPr>
          <w:b/>
          <w:bCs/>
        </w:rPr>
      </w:pPr>
      <w:r w:rsidRPr="005B25A1">
        <w:rPr>
          <w:b/>
          <w:bCs/>
        </w:rPr>
        <w:t>Parallel discussion:</w:t>
      </w:r>
    </w:p>
    <w:p w14:paraId="1C748C00" w14:textId="77777777" w:rsidR="007615D6" w:rsidRPr="005B25A1" w:rsidRDefault="007615D6" w:rsidP="007615D6">
      <w:pPr>
        <w:keepNext/>
        <w:keepLines/>
      </w:pPr>
      <w:r w:rsidRPr="005B25A1">
        <w:t>-</w:t>
      </w:r>
    </w:p>
    <w:p w14:paraId="3E2B922C" w14:textId="77777777" w:rsidR="007615D6" w:rsidRPr="005B25A1" w:rsidRDefault="007615D6" w:rsidP="007615D6">
      <w:pPr>
        <w:keepNext/>
        <w:keepLines/>
        <w:rPr>
          <w:b/>
          <w:bCs/>
        </w:rPr>
      </w:pPr>
      <w:r w:rsidRPr="005B25A1">
        <w:rPr>
          <w:b/>
          <w:bCs/>
        </w:rPr>
        <w:t>Plenary Discussion:</w:t>
      </w:r>
    </w:p>
    <w:p w14:paraId="28938857" w14:textId="77777777" w:rsidR="007615D6" w:rsidRPr="005B25A1" w:rsidRDefault="007615D6" w:rsidP="007615D6">
      <w:pPr>
        <w:keepNext/>
        <w:keepLines/>
      </w:pPr>
      <w:r>
        <w:rPr>
          <w:color w:val="FF0000"/>
        </w:rPr>
        <w:t>NO DISCUSSION RECORDED</w:t>
      </w:r>
    </w:p>
    <w:p w14:paraId="3EE229BA" w14:textId="77777777" w:rsidR="007615D6" w:rsidRPr="00EB0339" w:rsidRDefault="007615D6" w:rsidP="007615D6">
      <w:r w:rsidRPr="005B25A1">
        <w:rPr>
          <w:b/>
          <w:bCs/>
        </w:rPr>
        <w:t>Status:</w:t>
      </w:r>
      <w:r>
        <w:t xml:space="preserve"> </w:t>
      </w:r>
      <w:r>
        <w:rPr>
          <w:color w:val="0000FF"/>
        </w:rPr>
        <w:t>Not concluded</w:t>
      </w:r>
      <w:r>
        <w:t>.</w:t>
      </w:r>
    </w:p>
    <w:p w14:paraId="0567A049" w14:textId="77777777" w:rsidR="00E00DA6" w:rsidRDefault="007615D6" w:rsidP="000A3FBD">
      <w:pPr>
        <w:pStyle w:val="NormTop"/>
      </w:pPr>
      <w:r>
        <w:rPr>
          <w:color w:val="0000FF"/>
        </w:rPr>
        <w:lastRenderedPageBreak/>
        <w:t>S2-2409634</w:t>
      </w:r>
      <w:r w:rsidRPr="00D53282">
        <w:t xml:space="preserve"> </w:t>
      </w:r>
      <w:r>
        <w:t>(DISCUSSION) Discussion and way forward of UE side data collection. (Source: ZTE)</w:t>
      </w:r>
      <w:r>
        <w:br/>
      </w:r>
      <w:r w:rsidRPr="00D53282">
        <w:rPr>
          <w:b/>
        </w:rPr>
        <w:t>Document for:</w:t>
      </w:r>
      <w:r w:rsidRPr="00D53282">
        <w:t xml:space="preserve"> </w:t>
      </w:r>
      <w:r>
        <w:t>Discussion</w:t>
      </w:r>
      <w:r>
        <w:br/>
      </w:r>
      <w:r w:rsidRPr="00D53282">
        <w:rPr>
          <w:b/>
        </w:rPr>
        <w:t>Abstract:</w:t>
      </w:r>
      <w:r w:rsidRPr="00D53282">
        <w:t xml:space="preserve"> </w:t>
      </w:r>
      <w:r>
        <w:br/>
        <w:t>This discussion paper presents 4 different options of UE side training data collection with some observations. A related Reply LS is in S2-240XXXX.</w:t>
      </w:r>
    </w:p>
    <w:p w14:paraId="737CD095" w14:textId="77777777" w:rsidR="007615D6" w:rsidRPr="005B25A1" w:rsidRDefault="007615D6" w:rsidP="007615D6">
      <w:pPr>
        <w:keepNext/>
        <w:keepLines/>
        <w:rPr>
          <w:b/>
          <w:bCs/>
        </w:rPr>
      </w:pPr>
      <w:r w:rsidRPr="005B25A1">
        <w:rPr>
          <w:b/>
          <w:bCs/>
        </w:rPr>
        <w:t>Parallel discussion:</w:t>
      </w:r>
    </w:p>
    <w:p w14:paraId="165AC996" w14:textId="77777777" w:rsidR="007615D6" w:rsidRPr="005B25A1" w:rsidRDefault="007615D6" w:rsidP="007615D6">
      <w:pPr>
        <w:keepNext/>
        <w:keepLines/>
      </w:pPr>
      <w:r w:rsidRPr="005B25A1">
        <w:t>-</w:t>
      </w:r>
    </w:p>
    <w:p w14:paraId="33F430DF" w14:textId="77777777" w:rsidR="007615D6" w:rsidRPr="005B25A1" w:rsidRDefault="007615D6" w:rsidP="007615D6">
      <w:pPr>
        <w:keepNext/>
        <w:keepLines/>
        <w:rPr>
          <w:b/>
          <w:bCs/>
        </w:rPr>
      </w:pPr>
      <w:r w:rsidRPr="005B25A1">
        <w:rPr>
          <w:b/>
          <w:bCs/>
        </w:rPr>
        <w:t>Plenary Discussion:</w:t>
      </w:r>
    </w:p>
    <w:p w14:paraId="3A03A963" w14:textId="77777777" w:rsidR="007615D6" w:rsidRPr="005B25A1" w:rsidRDefault="007615D6" w:rsidP="007615D6">
      <w:pPr>
        <w:keepNext/>
        <w:keepLines/>
      </w:pPr>
      <w:r>
        <w:rPr>
          <w:color w:val="FF0000"/>
        </w:rPr>
        <w:t>NO DISCUSSION RECORDED</w:t>
      </w:r>
    </w:p>
    <w:p w14:paraId="398614A8" w14:textId="77777777" w:rsidR="007615D6" w:rsidRPr="00EB0339" w:rsidRDefault="007615D6" w:rsidP="007615D6">
      <w:r w:rsidRPr="005B25A1">
        <w:rPr>
          <w:b/>
          <w:bCs/>
        </w:rPr>
        <w:t>Status:</w:t>
      </w:r>
      <w:r>
        <w:t xml:space="preserve"> </w:t>
      </w:r>
      <w:r>
        <w:rPr>
          <w:color w:val="0000FF"/>
        </w:rPr>
        <w:t>Not concluded</w:t>
      </w:r>
      <w:r>
        <w:t>.</w:t>
      </w:r>
    </w:p>
    <w:p w14:paraId="67D334C4" w14:textId="77777777" w:rsidR="00E00DA6" w:rsidRDefault="007615D6" w:rsidP="000A3FBD">
      <w:pPr>
        <w:pStyle w:val="NormTop"/>
      </w:pPr>
      <w:r>
        <w:rPr>
          <w:color w:val="0000FF"/>
        </w:rPr>
        <w:t>S2-2409732</w:t>
      </w:r>
      <w:r w:rsidRPr="00D53282">
        <w:t xml:space="preserve"> </w:t>
      </w:r>
      <w:r>
        <w:t>(DISCUSSION) Discussion on UE side data collection. (Source: OPPO)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potential SA WG2 impact based on the RAN LS s2-2409600 and provide some proposals.</w:t>
      </w:r>
    </w:p>
    <w:p w14:paraId="2C9C24D6" w14:textId="77777777" w:rsidR="007615D6" w:rsidRPr="005B25A1" w:rsidRDefault="007615D6" w:rsidP="007615D6">
      <w:pPr>
        <w:keepNext/>
        <w:keepLines/>
        <w:rPr>
          <w:b/>
          <w:bCs/>
        </w:rPr>
      </w:pPr>
      <w:r w:rsidRPr="005B25A1">
        <w:rPr>
          <w:b/>
          <w:bCs/>
        </w:rPr>
        <w:t>Parallel discussion:</w:t>
      </w:r>
    </w:p>
    <w:p w14:paraId="7D3DF337" w14:textId="77777777" w:rsidR="007615D6" w:rsidRPr="005B25A1" w:rsidRDefault="007615D6" w:rsidP="007615D6">
      <w:pPr>
        <w:keepNext/>
        <w:keepLines/>
      </w:pPr>
      <w:r w:rsidRPr="005B25A1">
        <w:t>-</w:t>
      </w:r>
    </w:p>
    <w:p w14:paraId="4CA87E24" w14:textId="77777777" w:rsidR="007615D6" w:rsidRPr="005B25A1" w:rsidRDefault="007615D6" w:rsidP="007615D6">
      <w:pPr>
        <w:keepNext/>
        <w:keepLines/>
        <w:rPr>
          <w:b/>
          <w:bCs/>
        </w:rPr>
      </w:pPr>
      <w:r w:rsidRPr="005B25A1">
        <w:rPr>
          <w:b/>
          <w:bCs/>
        </w:rPr>
        <w:t>Plenary Discussion:</w:t>
      </w:r>
    </w:p>
    <w:p w14:paraId="76FBF9F9" w14:textId="77777777" w:rsidR="007615D6" w:rsidRPr="005B25A1" w:rsidRDefault="007615D6" w:rsidP="007615D6">
      <w:pPr>
        <w:keepNext/>
        <w:keepLines/>
      </w:pPr>
      <w:r>
        <w:rPr>
          <w:color w:val="FF0000"/>
        </w:rPr>
        <w:t>NO DISCUSSION RECORDED</w:t>
      </w:r>
    </w:p>
    <w:p w14:paraId="3BB1CFED" w14:textId="77777777" w:rsidR="007615D6" w:rsidRPr="00EB0339" w:rsidRDefault="007615D6" w:rsidP="007615D6">
      <w:r w:rsidRPr="005B25A1">
        <w:rPr>
          <w:b/>
          <w:bCs/>
        </w:rPr>
        <w:t>Status:</w:t>
      </w:r>
      <w:r>
        <w:t xml:space="preserve"> </w:t>
      </w:r>
      <w:r>
        <w:rPr>
          <w:color w:val="0000FF"/>
        </w:rPr>
        <w:t>Not concluded</w:t>
      </w:r>
      <w:r>
        <w:t>.</w:t>
      </w:r>
    </w:p>
    <w:p w14:paraId="2F82845A" w14:textId="77777777" w:rsidR="00E00DA6" w:rsidRDefault="007615D6" w:rsidP="000A3FBD">
      <w:pPr>
        <w:pStyle w:val="NormTop"/>
      </w:pPr>
      <w:r>
        <w:rPr>
          <w:color w:val="0000FF"/>
        </w:rPr>
        <w:t>S2-2409735</w:t>
      </w:r>
      <w:r w:rsidRPr="00D53282">
        <w:t xml:space="preserve"> </w:t>
      </w:r>
      <w:r>
        <w:t>(DISCUSSION) Discussion paper on data collection from UE (Source: vivo)</w:t>
      </w:r>
      <w:r>
        <w:br/>
      </w:r>
      <w:r w:rsidRPr="00D53282">
        <w:rPr>
          <w:b/>
        </w:rPr>
        <w:t>Document for:</w:t>
      </w:r>
      <w:r w:rsidRPr="00D53282">
        <w:t xml:space="preserve"> </w:t>
      </w:r>
      <w:r>
        <w:t>Discussion</w:t>
      </w:r>
      <w:r>
        <w:br/>
      </w:r>
      <w:r w:rsidRPr="00D53282">
        <w:rPr>
          <w:b/>
        </w:rPr>
        <w:t>Abstract:</w:t>
      </w:r>
      <w:r w:rsidRPr="00D53282">
        <w:t xml:space="preserve"> </w:t>
      </w:r>
      <w:r>
        <w:br/>
        <w:t>According to the LS in S2-2409600,discuss the solution options from SA WG2 perspective.</w:t>
      </w:r>
    </w:p>
    <w:p w14:paraId="3D1C2E96" w14:textId="77777777" w:rsidR="007615D6" w:rsidRPr="005B25A1" w:rsidRDefault="007615D6" w:rsidP="007615D6">
      <w:pPr>
        <w:keepNext/>
        <w:keepLines/>
        <w:rPr>
          <w:b/>
          <w:bCs/>
        </w:rPr>
      </w:pPr>
      <w:r w:rsidRPr="005B25A1">
        <w:rPr>
          <w:b/>
          <w:bCs/>
        </w:rPr>
        <w:t>Parallel discussion:</w:t>
      </w:r>
    </w:p>
    <w:p w14:paraId="7D340BAD" w14:textId="77777777" w:rsidR="007615D6" w:rsidRPr="005B25A1" w:rsidRDefault="007615D6" w:rsidP="007615D6">
      <w:pPr>
        <w:keepNext/>
        <w:keepLines/>
      </w:pPr>
      <w:r w:rsidRPr="005B25A1">
        <w:t>-</w:t>
      </w:r>
    </w:p>
    <w:p w14:paraId="50B0EE39" w14:textId="77777777" w:rsidR="007615D6" w:rsidRPr="005B25A1" w:rsidRDefault="007615D6" w:rsidP="007615D6">
      <w:pPr>
        <w:keepNext/>
        <w:keepLines/>
        <w:rPr>
          <w:b/>
          <w:bCs/>
        </w:rPr>
      </w:pPr>
      <w:r w:rsidRPr="005B25A1">
        <w:rPr>
          <w:b/>
          <w:bCs/>
        </w:rPr>
        <w:t>Plenary Discussion:</w:t>
      </w:r>
    </w:p>
    <w:p w14:paraId="2EAFDCA5" w14:textId="77777777" w:rsidR="007615D6" w:rsidRPr="005B25A1" w:rsidRDefault="007615D6" w:rsidP="007615D6">
      <w:pPr>
        <w:keepNext/>
        <w:keepLines/>
      </w:pPr>
      <w:r>
        <w:rPr>
          <w:color w:val="FF0000"/>
        </w:rPr>
        <w:t>NO DISCUSSION RECORDED</w:t>
      </w:r>
    </w:p>
    <w:p w14:paraId="2BB07AE9" w14:textId="77777777" w:rsidR="007615D6" w:rsidRPr="00EB0339" w:rsidRDefault="007615D6" w:rsidP="007615D6">
      <w:r w:rsidRPr="005B25A1">
        <w:rPr>
          <w:b/>
          <w:bCs/>
        </w:rPr>
        <w:t>Status:</w:t>
      </w:r>
      <w:r>
        <w:t xml:space="preserve"> </w:t>
      </w:r>
      <w:r>
        <w:rPr>
          <w:color w:val="0000FF"/>
        </w:rPr>
        <w:t>Not concluded</w:t>
      </w:r>
      <w:r>
        <w:t>.</w:t>
      </w:r>
    </w:p>
    <w:p w14:paraId="2C6815BC" w14:textId="77777777" w:rsidR="00E00DA6" w:rsidRDefault="007615D6" w:rsidP="000A3FBD">
      <w:pPr>
        <w:pStyle w:val="NormTop"/>
      </w:pPr>
      <w:r>
        <w:rPr>
          <w:color w:val="0000FF"/>
        </w:rPr>
        <w:t>S2-2410058</w:t>
      </w:r>
      <w:r w:rsidRPr="00D53282">
        <w:t xml:space="preserve"> </w:t>
      </w:r>
      <w:r>
        <w:t>(DISCUSSION) Discussion on AIML data collection.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the solution options on AIML data collection in the LS from RAN.</w:t>
      </w:r>
    </w:p>
    <w:p w14:paraId="3016A603" w14:textId="77777777" w:rsidR="007615D6" w:rsidRPr="005B25A1" w:rsidRDefault="007615D6" w:rsidP="007615D6">
      <w:pPr>
        <w:keepNext/>
        <w:keepLines/>
        <w:rPr>
          <w:b/>
          <w:bCs/>
        </w:rPr>
      </w:pPr>
      <w:r w:rsidRPr="005B25A1">
        <w:rPr>
          <w:b/>
          <w:bCs/>
        </w:rPr>
        <w:t>Parallel discussion:</w:t>
      </w:r>
    </w:p>
    <w:p w14:paraId="6FEB9D53" w14:textId="77777777" w:rsidR="007615D6" w:rsidRPr="005B25A1" w:rsidRDefault="007615D6" w:rsidP="007615D6">
      <w:pPr>
        <w:keepNext/>
        <w:keepLines/>
      </w:pPr>
      <w:r w:rsidRPr="005B25A1">
        <w:t>-</w:t>
      </w:r>
    </w:p>
    <w:p w14:paraId="3CFF69FF" w14:textId="77777777" w:rsidR="007615D6" w:rsidRPr="005B25A1" w:rsidRDefault="007615D6" w:rsidP="007615D6">
      <w:pPr>
        <w:keepNext/>
        <w:keepLines/>
        <w:rPr>
          <w:b/>
          <w:bCs/>
        </w:rPr>
      </w:pPr>
      <w:r w:rsidRPr="005B25A1">
        <w:rPr>
          <w:b/>
          <w:bCs/>
        </w:rPr>
        <w:t>Plenary Discussion:</w:t>
      </w:r>
    </w:p>
    <w:p w14:paraId="2D922465" w14:textId="77777777" w:rsidR="007615D6" w:rsidRPr="005B25A1" w:rsidRDefault="007615D6" w:rsidP="007615D6">
      <w:pPr>
        <w:keepNext/>
        <w:keepLines/>
      </w:pPr>
      <w:r>
        <w:rPr>
          <w:color w:val="FF0000"/>
        </w:rPr>
        <w:t>NO DISCUSSION RECORDED</w:t>
      </w:r>
    </w:p>
    <w:p w14:paraId="5A8AF87A" w14:textId="77777777" w:rsidR="007615D6" w:rsidRPr="00EB0339" w:rsidRDefault="007615D6" w:rsidP="007615D6">
      <w:r w:rsidRPr="005B25A1">
        <w:rPr>
          <w:b/>
          <w:bCs/>
        </w:rPr>
        <w:t>Status:</w:t>
      </w:r>
      <w:r>
        <w:t xml:space="preserve"> </w:t>
      </w:r>
      <w:r>
        <w:rPr>
          <w:color w:val="0000FF"/>
        </w:rPr>
        <w:t>Not concluded</w:t>
      </w:r>
      <w:r>
        <w:t>.</w:t>
      </w:r>
    </w:p>
    <w:p w14:paraId="206B4C98" w14:textId="77777777" w:rsidR="00E00DA6" w:rsidRDefault="007615D6" w:rsidP="000A3FBD">
      <w:pPr>
        <w:pStyle w:val="NormTop"/>
      </w:pPr>
      <w:r>
        <w:rPr>
          <w:color w:val="0000FF"/>
        </w:rPr>
        <w:lastRenderedPageBreak/>
        <w:t>S2-2410118</w:t>
      </w:r>
      <w:r w:rsidRPr="00D53282">
        <w:t xml:space="preserve"> </w:t>
      </w:r>
      <w:r>
        <w:t>(DISCUSSION) On RAN LS on AIML data collection. (Source: Nokia, NTT DOCOMO, MediaTek Inc., Verizon, InterDigital, BT, AT&amp;T, T-Mobile USA, DISH Network)</w:t>
      </w:r>
      <w:r>
        <w:br/>
      </w:r>
      <w:r w:rsidRPr="00D53282">
        <w:rPr>
          <w:b/>
        </w:rPr>
        <w:t>Document for:</w:t>
      </w:r>
      <w:r w:rsidRPr="00D53282">
        <w:t xml:space="preserve"> </w:t>
      </w:r>
      <w:r>
        <w:t>Endorsement</w:t>
      </w:r>
      <w:r>
        <w:br/>
      </w:r>
      <w:r w:rsidRPr="00D53282">
        <w:rPr>
          <w:b/>
        </w:rPr>
        <w:t>Abstract:</w:t>
      </w:r>
      <w:r w:rsidRPr="00D53282">
        <w:t xml:space="preserve"> </w:t>
      </w:r>
      <w:r>
        <w:br/>
        <w:t>SA WG2 received LS from RAN on AIML data collection in S2-2409600/RP-242389. In this LS, RAN informs that RAN WG2 has discussed the topic of UE side data collection for UE-side model training and analyzed and identified different options as documented in TR 38.843 (see also annex in this contribution).</w:t>
      </w:r>
    </w:p>
    <w:p w14:paraId="4F6628C0" w14:textId="77777777" w:rsidR="007615D6" w:rsidRPr="005B25A1" w:rsidRDefault="007615D6" w:rsidP="007615D6">
      <w:pPr>
        <w:keepNext/>
        <w:keepLines/>
        <w:rPr>
          <w:b/>
          <w:bCs/>
        </w:rPr>
      </w:pPr>
      <w:r w:rsidRPr="005B25A1">
        <w:rPr>
          <w:b/>
          <w:bCs/>
        </w:rPr>
        <w:t>Parallel discussion:</w:t>
      </w:r>
    </w:p>
    <w:p w14:paraId="1D363D2C" w14:textId="77777777" w:rsidR="007615D6" w:rsidRPr="005B25A1" w:rsidRDefault="007615D6" w:rsidP="007615D6">
      <w:pPr>
        <w:keepNext/>
        <w:keepLines/>
      </w:pPr>
      <w:r w:rsidRPr="005B25A1">
        <w:t>-</w:t>
      </w:r>
    </w:p>
    <w:p w14:paraId="44D57848" w14:textId="77777777" w:rsidR="007615D6" w:rsidRPr="005B25A1" w:rsidRDefault="007615D6" w:rsidP="007615D6">
      <w:pPr>
        <w:keepNext/>
        <w:keepLines/>
        <w:rPr>
          <w:b/>
          <w:bCs/>
        </w:rPr>
      </w:pPr>
      <w:r w:rsidRPr="005B25A1">
        <w:rPr>
          <w:b/>
          <w:bCs/>
        </w:rPr>
        <w:t>Plenary Discussion:</w:t>
      </w:r>
    </w:p>
    <w:p w14:paraId="4C743DF1" w14:textId="77777777" w:rsidR="007615D6" w:rsidRPr="005B25A1" w:rsidRDefault="007615D6" w:rsidP="007615D6">
      <w:pPr>
        <w:keepNext/>
        <w:keepLines/>
      </w:pPr>
      <w:r>
        <w:rPr>
          <w:color w:val="FF0000"/>
        </w:rPr>
        <w:t>NO DISCUSSION RECORDED</w:t>
      </w:r>
    </w:p>
    <w:p w14:paraId="227933F3" w14:textId="77777777" w:rsidR="007615D6" w:rsidRPr="00EB0339" w:rsidRDefault="007615D6" w:rsidP="007615D6">
      <w:r w:rsidRPr="005B25A1">
        <w:rPr>
          <w:b/>
          <w:bCs/>
        </w:rPr>
        <w:t>Status:</w:t>
      </w:r>
      <w:r>
        <w:t xml:space="preserve"> </w:t>
      </w:r>
      <w:r>
        <w:rPr>
          <w:color w:val="0000FF"/>
        </w:rPr>
        <w:t>Not concluded</w:t>
      </w:r>
      <w:r>
        <w:t>.</w:t>
      </w:r>
    </w:p>
    <w:p w14:paraId="1ECAAC40" w14:textId="77777777" w:rsidR="00E00DA6" w:rsidRDefault="007615D6" w:rsidP="000A3FBD">
      <w:pPr>
        <w:pStyle w:val="NormTop"/>
      </w:pPr>
      <w:r>
        <w:rPr>
          <w:color w:val="0000FF"/>
        </w:rPr>
        <w:t>S2-2410137</w:t>
      </w:r>
      <w:r w:rsidRPr="00D53282">
        <w:t xml:space="preserve"> </w:t>
      </w:r>
      <w:r>
        <w:t>(DISCUSSION) Discussion solution options on AIML data collection.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feasibility of different options listed in RAN table to support UE data collection for UE-side model training.</w:t>
      </w:r>
    </w:p>
    <w:p w14:paraId="603EC4DA" w14:textId="77777777" w:rsidR="007615D6" w:rsidRPr="005B25A1" w:rsidRDefault="007615D6" w:rsidP="007615D6">
      <w:pPr>
        <w:keepNext/>
        <w:keepLines/>
        <w:rPr>
          <w:b/>
          <w:bCs/>
        </w:rPr>
      </w:pPr>
      <w:r w:rsidRPr="005B25A1">
        <w:rPr>
          <w:b/>
          <w:bCs/>
        </w:rPr>
        <w:t>Parallel discussion:</w:t>
      </w:r>
    </w:p>
    <w:p w14:paraId="6312C279" w14:textId="77777777" w:rsidR="007615D6" w:rsidRPr="005B25A1" w:rsidRDefault="007615D6" w:rsidP="007615D6">
      <w:pPr>
        <w:keepNext/>
        <w:keepLines/>
      </w:pPr>
      <w:r w:rsidRPr="005B25A1">
        <w:t>-</w:t>
      </w:r>
    </w:p>
    <w:p w14:paraId="61BB8FA5" w14:textId="77777777" w:rsidR="007615D6" w:rsidRPr="005B25A1" w:rsidRDefault="007615D6" w:rsidP="007615D6">
      <w:pPr>
        <w:keepNext/>
        <w:keepLines/>
        <w:rPr>
          <w:b/>
          <w:bCs/>
        </w:rPr>
      </w:pPr>
      <w:r w:rsidRPr="005B25A1">
        <w:rPr>
          <w:b/>
          <w:bCs/>
        </w:rPr>
        <w:t>Plenary Discussion:</w:t>
      </w:r>
    </w:p>
    <w:p w14:paraId="73829829" w14:textId="77777777" w:rsidR="007615D6" w:rsidRPr="005B25A1" w:rsidRDefault="007615D6" w:rsidP="007615D6">
      <w:pPr>
        <w:keepNext/>
        <w:keepLines/>
      </w:pPr>
      <w:r>
        <w:rPr>
          <w:color w:val="FF0000"/>
        </w:rPr>
        <w:t>NO DISCUSSION RECORDED</w:t>
      </w:r>
    </w:p>
    <w:p w14:paraId="74145A52" w14:textId="77777777" w:rsidR="007615D6" w:rsidRPr="00EB0339" w:rsidRDefault="007615D6" w:rsidP="007615D6">
      <w:r w:rsidRPr="005B25A1">
        <w:rPr>
          <w:b/>
          <w:bCs/>
        </w:rPr>
        <w:t>Status:</w:t>
      </w:r>
      <w:r>
        <w:t xml:space="preserve"> </w:t>
      </w:r>
      <w:r>
        <w:rPr>
          <w:color w:val="0000FF"/>
        </w:rPr>
        <w:t>Not concluded</w:t>
      </w:r>
      <w:r>
        <w:t>.</w:t>
      </w:r>
    </w:p>
    <w:p w14:paraId="4BD9FEB0" w14:textId="77777777" w:rsidR="00E00DA6" w:rsidRDefault="007615D6" w:rsidP="000A3FBD">
      <w:pPr>
        <w:pStyle w:val="NormTop"/>
      </w:pPr>
      <w:r>
        <w:rPr>
          <w:color w:val="0000FF"/>
        </w:rPr>
        <w:t>S2-2410268</w:t>
      </w:r>
      <w:r w:rsidRPr="00D53282">
        <w:t xml:space="preserve"> </w:t>
      </w:r>
      <w:r>
        <w:t>(DISCUSSION) Discussion on UE-side AIML data collection. (Source: CATT)</w:t>
      </w:r>
      <w:r>
        <w:br/>
      </w:r>
      <w:r w:rsidRPr="00D53282">
        <w:rPr>
          <w:b/>
        </w:rPr>
        <w:t>Document for:</w:t>
      </w:r>
      <w:r w:rsidRPr="00D53282">
        <w:t xml:space="preserve"> </w:t>
      </w:r>
      <w:r>
        <w:t>Discussion</w:t>
      </w:r>
      <w:r>
        <w:br/>
      </w:r>
      <w:r w:rsidRPr="00D53282">
        <w:rPr>
          <w:b/>
        </w:rPr>
        <w:t>Abstract:</w:t>
      </w:r>
      <w:r w:rsidRPr="00D53282">
        <w:t xml:space="preserve"> </w:t>
      </w:r>
      <w:r>
        <w:br/>
        <w:t>This paper presents a discussion on solutions of UE-side data collection for UE-side model training related to LS RP-242389 from RAN TSG.</w:t>
      </w:r>
    </w:p>
    <w:p w14:paraId="050C8C5E" w14:textId="77777777" w:rsidR="007615D6" w:rsidRPr="005B25A1" w:rsidRDefault="007615D6" w:rsidP="007615D6">
      <w:pPr>
        <w:keepNext/>
        <w:keepLines/>
        <w:rPr>
          <w:b/>
          <w:bCs/>
        </w:rPr>
      </w:pPr>
      <w:r w:rsidRPr="005B25A1">
        <w:rPr>
          <w:b/>
          <w:bCs/>
        </w:rPr>
        <w:t>Parallel discussion:</w:t>
      </w:r>
    </w:p>
    <w:p w14:paraId="4D71B13D" w14:textId="77777777" w:rsidR="007615D6" w:rsidRPr="005B25A1" w:rsidRDefault="007615D6" w:rsidP="007615D6">
      <w:pPr>
        <w:keepNext/>
        <w:keepLines/>
      </w:pPr>
      <w:r w:rsidRPr="005B25A1">
        <w:t>-</w:t>
      </w:r>
    </w:p>
    <w:p w14:paraId="1DA948C1" w14:textId="77777777" w:rsidR="007615D6" w:rsidRPr="005B25A1" w:rsidRDefault="007615D6" w:rsidP="007615D6">
      <w:pPr>
        <w:keepNext/>
        <w:keepLines/>
        <w:rPr>
          <w:b/>
          <w:bCs/>
        </w:rPr>
      </w:pPr>
      <w:r w:rsidRPr="005B25A1">
        <w:rPr>
          <w:b/>
          <w:bCs/>
        </w:rPr>
        <w:t>Plenary Discussion:</w:t>
      </w:r>
    </w:p>
    <w:p w14:paraId="0258D48E" w14:textId="77777777" w:rsidR="007615D6" w:rsidRPr="005B25A1" w:rsidRDefault="007615D6" w:rsidP="007615D6">
      <w:pPr>
        <w:keepNext/>
        <w:keepLines/>
      </w:pPr>
      <w:r>
        <w:rPr>
          <w:color w:val="FF0000"/>
        </w:rPr>
        <w:t>NO DISCUSSION RECORDED</w:t>
      </w:r>
    </w:p>
    <w:p w14:paraId="24DF0728" w14:textId="77777777" w:rsidR="007615D6" w:rsidRPr="00EB0339" w:rsidRDefault="007615D6" w:rsidP="007615D6">
      <w:r w:rsidRPr="005B25A1">
        <w:rPr>
          <w:b/>
          <w:bCs/>
        </w:rPr>
        <w:t>Status:</w:t>
      </w:r>
      <w:r>
        <w:t xml:space="preserve"> </w:t>
      </w:r>
      <w:r>
        <w:rPr>
          <w:color w:val="0000FF"/>
        </w:rPr>
        <w:t>Not concluded</w:t>
      </w:r>
      <w:r>
        <w:t>.</w:t>
      </w:r>
    </w:p>
    <w:p w14:paraId="1B224C86" w14:textId="77777777" w:rsidR="00E00DA6" w:rsidRDefault="007615D6" w:rsidP="000A3FBD">
      <w:pPr>
        <w:pStyle w:val="NormTop"/>
      </w:pPr>
      <w:r>
        <w:rPr>
          <w:color w:val="0000FF"/>
        </w:rPr>
        <w:t>S2-2410277</w:t>
      </w:r>
      <w:r w:rsidRPr="00D53282">
        <w:t xml:space="preserve"> </w:t>
      </w:r>
      <w:r>
        <w:t>(DISCUSSION) Discussion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discussion on the AIML data collection options in RP-242389 from SA WG2 perspective.</w:t>
      </w:r>
    </w:p>
    <w:p w14:paraId="0DDE63A2" w14:textId="77777777" w:rsidR="007615D6" w:rsidRPr="005B25A1" w:rsidRDefault="007615D6" w:rsidP="007615D6">
      <w:pPr>
        <w:keepNext/>
        <w:keepLines/>
        <w:rPr>
          <w:b/>
          <w:bCs/>
        </w:rPr>
      </w:pPr>
      <w:r w:rsidRPr="005B25A1">
        <w:rPr>
          <w:b/>
          <w:bCs/>
        </w:rPr>
        <w:t>Parallel discussion:</w:t>
      </w:r>
    </w:p>
    <w:p w14:paraId="27A1051C" w14:textId="77777777" w:rsidR="007615D6" w:rsidRPr="005B25A1" w:rsidRDefault="007615D6" w:rsidP="007615D6">
      <w:pPr>
        <w:keepNext/>
        <w:keepLines/>
      </w:pPr>
      <w:r w:rsidRPr="005B25A1">
        <w:t>-</w:t>
      </w:r>
    </w:p>
    <w:p w14:paraId="674DD30B" w14:textId="77777777" w:rsidR="007615D6" w:rsidRPr="005B25A1" w:rsidRDefault="007615D6" w:rsidP="007615D6">
      <w:pPr>
        <w:keepNext/>
        <w:keepLines/>
        <w:rPr>
          <w:b/>
          <w:bCs/>
        </w:rPr>
      </w:pPr>
      <w:r w:rsidRPr="005B25A1">
        <w:rPr>
          <w:b/>
          <w:bCs/>
        </w:rPr>
        <w:t>Plenary Discussion:</w:t>
      </w:r>
    </w:p>
    <w:p w14:paraId="2FA63EF7" w14:textId="77777777" w:rsidR="007615D6" w:rsidRPr="005B25A1" w:rsidRDefault="007615D6" w:rsidP="007615D6">
      <w:pPr>
        <w:keepNext/>
        <w:keepLines/>
      </w:pPr>
      <w:r>
        <w:rPr>
          <w:color w:val="FF0000"/>
        </w:rPr>
        <w:t>NO DISCUSSION RECORDED</w:t>
      </w:r>
    </w:p>
    <w:p w14:paraId="17CA47C6" w14:textId="77777777" w:rsidR="007615D6" w:rsidRPr="00EB0339" w:rsidRDefault="007615D6" w:rsidP="007615D6">
      <w:r w:rsidRPr="005B25A1">
        <w:rPr>
          <w:b/>
          <w:bCs/>
        </w:rPr>
        <w:t>Status:</w:t>
      </w:r>
      <w:r>
        <w:t xml:space="preserve"> </w:t>
      </w:r>
      <w:r>
        <w:rPr>
          <w:color w:val="0000FF"/>
        </w:rPr>
        <w:t>Not concluded</w:t>
      </w:r>
      <w:r>
        <w:t>.</w:t>
      </w:r>
    </w:p>
    <w:p w14:paraId="463039B1" w14:textId="77777777" w:rsidR="00E00DA6" w:rsidRDefault="007615D6" w:rsidP="000A3FBD">
      <w:pPr>
        <w:pStyle w:val="NormTop"/>
      </w:pPr>
      <w:r>
        <w:rPr>
          <w:color w:val="0000FF"/>
        </w:rPr>
        <w:lastRenderedPageBreak/>
        <w:t>S2-2410444</w:t>
      </w:r>
      <w:r w:rsidRPr="00D53282">
        <w:t xml:space="preserve"> </w:t>
      </w:r>
      <w:r>
        <w:t>(DISCUSSION) UE Data Collection in 5GC for RAN AIML operation . (Source: Apple)</w:t>
      </w:r>
      <w:r>
        <w:br/>
      </w:r>
      <w:r w:rsidRPr="00D53282">
        <w:rPr>
          <w:b/>
        </w:rPr>
        <w:t>Document for:</w:t>
      </w:r>
      <w:r w:rsidRPr="00D53282">
        <w:t xml:space="preserve"> </w:t>
      </w:r>
      <w:r>
        <w:t>Endorsement</w:t>
      </w:r>
      <w:r>
        <w:br/>
      </w:r>
      <w:r w:rsidRPr="00D53282">
        <w:rPr>
          <w:b/>
        </w:rPr>
        <w:t>Abstract:</w:t>
      </w:r>
      <w:r w:rsidRPr="00D53282">
        <w:t xml:space="preserve"> </w:t>
      </w:r>
      <w:r>
        <w:br/>
        <w:t>This discussion paper analyses the user data privacy and user consent aspects for UE data collection in 5GC.</w:t>
      </w:r>
    </w:p>
    <w:p w14:paraId="43220F12" w14:textId="77777777" w:rsidR="007615D6" w:rsidRPr="005B25A1" w:rsidRDefault="007615D6" w:rsidP="007615D6">
      <w:pPr>
        <w:keepNext/>
        <w:keepLines/>
        <w:rPr>
          <w:b/>
          <w:bCs/>
        </w:rPr>
      </w:pPr>
      <w:r w:rsidRPr="005B25A1">
        <w:rPr>
          <w:b/>
          <w:bCs/>
        </w:rPr>
        <w:t>Parallel discussion:</w:t>
      </w:r>
    </w:p>
    <w:p w14:paraId="0CA9023B" w14:textId="77777777" w:rsidR="007615D6" w:rsidRPr="005B25A1" w:rsidRDefault="007615D6" w:rsidP="007615D6">
      <w:pPr>
        <w:keepNext/>
        <w:keepLines/>
      </w:pPr>
      <w:r w:rsidRPr="005B25A1">
        <w:t>-</w:t>
      </w:r>
    </w:p>
    <w:p w14:paraId="4AC738FF" w14:textId="77777777" w:rsidR="007615D6" w:rsidRPr="005B25A1" w:rsidRDefault="007615D6" w:rsidP="007615D6">
      <w:pPr>
        <w:keepNext/>
        <w:keepLines/>
        <w:rPr>
          <w:b/>
          <w:bCs/>
        </w:rPr>
      </w:pPr>
      <w:r w:rsidRPr="005B25A1">
        <w:rPr>
          <w:b/>
          <w:bCs/>
        </w:rPr>
        <w:t>Plenary Discussion:</w:t>
      </w:r>
    </w:p>
    <w:p w14:paraId="57E264E1" w14:textId="77777777" w:rsidR="007615D6" w:rsidRPr="005B25A1" w:rsidRDefault="007615D6" w:rsidP="007615D6">
      <w:pPr>
        <w:keepNext/>
        <w:keepLines/>
      </w:pPr>
      <w:r>
        <w:rPr>
          <w:color w:val="FF0000"/>
        </w:rPr>
        <w:t>NO DISCUSSION RECORDED</w:t>
      </w:r>
    </w:p>
    <w:p w14:paraId="2344E834" w14:textId="77777777" w:rsidR="007615D6" w:rsidRPr="00EB0339" w:rsidRDefault="007615D6" w:rsidP="007615D6">
      <w:r w:rsidRPr="005B25A1">
        <w:rPr>
          <w:b/>
          <w:bCs/>
        </w:rPr>
        <w:t>Status:</w:t>
      </w:r>
      <w:r>
        <w:t xml:space="preserve"> </w:t>
      </w:r>
      <w:r>
        <w:rPr>
          <w:color w:val="0000FF"/>
        </w:rPr>
        <w:t>Not concluded</w:t>
      </w:r>
      <w:r>
        <w:t>.</w:t>
      </w:r>
    </w:p>
    <w:p w14:paraId="258CCB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general AIML</w:t>
      </w:r>
    </w:p>
    <w:p w14:paraId="25778C41" w14:textId="77777777" w:rsidR="00E00DA6" w:rsidRDefault="007615D6" w:rsidP="000A3FBD">
      <w:pPr>
        <w:pStyle w:val="NormTop"/>
      </w:pPr>
      <w:r>
        <w:rPr>
          <w:color w:val="0000FF"/>
        </w:rPr>
        <w:t>S2-2409613</w:t>
      </w:r>
      <w:r w:rsidRPr="00D53282">
        <w:t xml:space="preserve"> </w:t>
      </w:r>
      <w:r>
        <w:t>(LS IN) LS from SA WG5: LS reply on improved KPIs involving end-to-end data volume transfer time analytics (Source: SA WG5 (S5-244658))</w:t>
      </w:r>
      <w:r>
        <w:br/>
      </w:r>
      <w:r w:rsidRPr="00D53282">
        <w:rPr>
          <w:b/>
        </w:rPr>
        <w:t>Document for:</w:t>
      </w:r>
      <w:r w:rsidRPr="00D53282">
        <w:t xml:space="preserve"> </w:t>
      </w:r>
      <w:r>
        <w:t>Information</w:t>
      </w:r>
      <w:r>
        <w:br/>
      </w:r>
      <w:r w:rsidRPr="00D53282">
        <w:rPr>
          <w:b/>
        </w:rPr>
        <w:t>Abstract:</w:t>
      </w:r>
      <w:r w:rsidRPr="00D53282">
        <w:t xml:space="preserve"> </w:t>
      </w:r>
      <w:r>
        <w:br/>
        <w:t>SA WG5 thanks RAN WG3 for its LS on improved KPIs involving end-to-end data volume transfer time analytics in document R3-243941. SA WG5 would like to response to the questions with the following: {. . .}.</w:t>
      </w:r>
    </w:p>
    <w:p w14:paraId="764C4E96" w14:textId="77777777" w:rsidR="007615D6" w:rsidRPr="005B25A1" w:rsidRDefault="007615D6" w:rsidP="007615D6">
      <w:pPr>
        <w:keepNext/>
        <w:keepLines/>
        <w:rPr>
          <w:b/>
          <w:bCs/>
        </w:rPr>
      </w:pPr>
      <w:r w:rsidRPr="005B25A1">
        <w:rPr>
          <w:b/>
          <w:bCs/>
        </w:rPr>
        <w:t>Parallel discussion:</w:t>
      </w:r>
    </w:p>
    <w:p w14:paraId="686FBA70" w14:textId="77777777" w:rsidR="007615D6" w:rsidRPr="005B25A1" w:rsidRDefault="007615D6" w:rsidP="007615D6">
      <w:pPr>
        <w:keepNext/>
        <w:keepLines/>
      </w:pPr>
      <w:r w:rsidRPr="005B25A1">
        <w:t>-</w:t>
      </w:r>
    </w:p>
    <w:p w14:paraId="215054E6" w14:textId="77777777" w:rsidR="007615D6" w:rsidRPr="005B25A1" w:rsidRDefault="007615D6" w:rsidP="007615D6">
      <w:pPr>
        <w:keepNext/>
        <w:keepLines/>
        <w:rPr>
          <w:b/>
          <w:bCs/>
        </w:rPr>
      </w:pPr>
      <w:r w:rsidRPr="005B25A1">
        <w:rPr>
          <w:b/>
          <w:bCs/>
        </w:rPr>
        <w:t>Plenary Discussion:</w:t>
      </w:r>
    </w:p>
    <w:p w14:paraId="21D5B8D9" w14:textId="77777777" w:rsidR="007615D6" w:rsidRPr="005B25A1" w:rsidRDefault="007615D6" w:rsidP="007615D6">
      <w:pPr>
        <w:keepNext/>
        <w:keepLines/>
      </w:pPr>
      <w:r>
        <w:rPr>
          <w:color w:val="FF0000"/>
        </w:rPr>
        <w:t>NO DISCUSSION RECORDED</w:t>
      </w:r>
    </w:p>
    <w:p w14:paraId="1F2126A4" w14:textId="77777777" w:rsidR="007615D6" w:rsidRPr="00EB0339" w:rsidRDefault="007615D6" w:rsidP="007615D6">
      <w:r w:rsidRPr="005B25A1">
        <w:rPr>
          <w:b/>
          <w:bCs/>
        </w:rPr>
        <w:t>Status:</w:t>
      </w:r>
      <w:r>
        <w:t xml:space="preserve"> </w:t>
      </w:r>
      <w:r>
        <w:rPr>
          <w:color w:val="0000FF"/>
        </w:rPr>
        <w:t>Not concluded</w:t>
      </w:r>
      <w:r>
        <w:t>.</w:t>
      </w:r>
    </w:p>
    <w:p w14:paraId="55D411D5" w14:textId="77777777" w:rsidR="00E00DA6" w:rsidRDefault="007615D6" w:rsidP="000A3FBD">
      <w:pPr>
        <w:pStyle w:val="NormTop"/>
      </w:pPr>
      <w:r>
        <w:rPr>
          <w:color w:val="0000FF"/>
        </w:rPr>
        <w:t>S2-2409614</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rsidRPr="00D53282">
        <w:t xml:space="preserve"> </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43BCF152" w14:textId="77777777" w:rsidR="007615D6" w:rsidRPr="005B25A1" w:rsidRDefault="007615D6" w:rsidP="007615D6">
      <w:pPr>
        <w:keepNext/>
        <w:keepLines/>
        <w:rPr>
          <w:b/>
          <w:bCs/>
        </w:rPr>
      </w:pPr>
      <w:r w:rsidRPr="005B25A1">
        <w:rPr>
          <w:b/>
          <w:bCs/>
        </w:rPr>
        <w:t>Parallel discussion:</w:t>
      </w:r>
    </w:p>
    <w:p w14:paraId="4282A191" w14:textId="77777777" w:rsidR="007615D6" w:rsidRPr="005B25A1" w:rsidRDefault="007615D6" w:rsidP="007615D6">
      <w:pPr>
        <w:keepNext/>
        <w:keepLines/>
      </w:pPr>
      <w:r w:rsidRPr="005B25A1">
        <w:t>-</w:t>
      </w:r>
    </w:p>
    <w:p w14:paraId="287D1C28" w14:textId="77777777" w:rsidR="007615D6" w:rsidRPr="005B25A1" w:rsidRDefault="007615D6" w:rsidP="007615D6">
      <w:pPr>
        <w:keepNext/>
        <w:keepLines/>
        <w:rPr>
          <w:b/>
          <w:bCs/>
        </w:rPr>
      </w:pPr>
      <w:r w:rsidRPr="005B25A1">
        <w:rPr>
          <w:b/>
          <w:bCs/>
        </w:rPr>
        <w:t>Plenary Discussion:</w:t>
      </w:r>
    </w:p>
    <w:p w14:paraId="62ADF442" w14:textId="77777777" w:rsidR="007615D6" w:rsidRPr="005B25A1" w:rsidRDefault="007615D6" w:rsidP="007615D6">
      <w:pPr>
        <w:keepNext/>
        <w:keepLines/>
      </w:pPr>
      <w:r>
        <w:rPr>
          <w:color w:val="FF0000"/>
        </w:rPr>
        <w:t>NO DISCUSSION RECORDED</w:t>
      </w:r>
    </w:p>
    <w:p w14:paraId="46807DFD" w14:textId="77777777" w:rsidR="007615D6" w:rsidRPr="00EB0339" w:rsidRDefault="007615D6" w:rsidP="007615D6">
      <w:r w:rsidRPr="005B25A1">
        <w:rPr>
          <w:b/>
          <w:bCs/>
        </w:rPr>
        <w:t>Status:</w:t>
      </w:r>
      <w:r>
        <w:t xml:space="preserve"> </w:t>
      </w:r>
      <w:r>
        <w:rPr>
          <w:color w:val="0000FF"/>
        </w:rPr>
        <w:t>Not concluded</w:t>
      </w:r>
      <w:r>
        <w:t>.</w:t>
      </w:r>
    </w:p>
    <w:p w14:paraId="4A6E2FF9" w14:textId="77777777" w:rsidR="00E00DA6" w:rsidRDefault="007615D6" w:rsidP="000A3FBD">
      <w:pPr>
        <w:pStyle w:val="NormTop"/>
      </w:pPr>
      <w:r>
        <w:rPr>
          <w:color w:val="0000FF"/>
        </w:rPr>
        <w:lastRenderedPageBreak/>
        <w:t>S2-2409564</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00332DD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S2-2407392 </w:t>
      </w:r>
      <w:r>
        <w:t>from SA2#164.</w:t>
      </w:r>
    </w:p>
    <w:p w14:paraId="467338EC" w14:textId="77777777" w:rsidR="007615D6" w:rsidRPr="005B25A1" w:rsidRDefault="007615D6" w:rsidP="007615D6">
      <w:pPr>
        <w:keepNext/>
        <w:keepLines/>
        <w:rPr>
          <w:b/>
          <w:bCs/>
        </w:rPr>
      </w:pPr>
      <w:r w:rsidRPr="005B25A1">
        <w:rPr>
          <w:b/>
          <w:bCs/>
        </w:rPr>
        <w:t>Parallel discussion:</w:t>
      </w:r>
    </w:p>
    <w:p w14:paraId="4D5B9412" w14:textId="77777777" w:rsidR="007615D6" w:rsidRPr="005B25A1" w:rsidRDefault="007615D6" w:rsidP="007615D6">
      <w:pPr>
        <w:keepNext/>
        <w:keepLines/>
      </w:pPr>
      <w:r w:rsidRPr="005B25A1">
        <w:t>-</w:t>
      </w:r>
    </w:p>
    <w:p w14:paraId="4D4C52B3" w14:textId="77777777" w:rsidR="007615D6" w:rsidRPr="005B25A1" w:rsidRDefault="007615D6" w:rsidP="007615D6">
      <w:pPr>
        <w:keepNext/>
        <w:keepLines/>
        <w:rPr>
          <w:b/>
          <w:bCs/>
        </w:rPr>
      </w:pPr>
      <w:r w:rsidRPr="005B25A1">
        <w:rPr>
          <w:b/>
          <w:bCs/>
        </w:rPr>
        <w:t>Plenary Discussion:</w:t>
      </w:r>
    </w:p>
    <w:p w14:paraId="040D86E8" w14:textId="77777777" w:rsidR="007615D6" w:rsidRPr="005B25A1" w:rsidRDefault="007615D6" w:rsidP="007615D6">
      <w:pPr>
        <w:keepNext/>
        <w:keepLines/>
      </w:pPr>
      <w:r>
        <w:rPr>
          <w:color w:val="FF0000"/>
        </w:rPr>
        <w:t>NO DISCUSSION RECORDED</w:t>
      </w:r>
    </w:p>
    <w:p w14:paraId="15FD18A6" w14:textId="77777777" w:rsidR="007615D6" w:rsidRPr="00EB0339" w:rsidRDefault="007615D6" w:rsidP="007615D6">
      <w:r w:rsidRPr="005B25A1">
        <w:rPr>
          <w:b/>
          <w:bCs/>
        </w:rPr>
        <w:t>Status:</w:t>
      </w:r>
      <w:r>
        <w:t xml:space="preserve"> </w:t>
      </w:r>
      <w:r>
        <w:rPr>
          <w:color w:val="0000FF"/>
        </w:rPr>
        <w:t>Not concluded</w:t>
      </w:r>
      <w:r>
        <w:t>.</w:t>
      </w:r>
    </w:p>
    <w:p w14:paraId="29A74B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12130955" w14:textId="77777777" w:rsidR="00E00DA6" w:rsidRDefault="007615D6" w:rsidP="000A3FBD">
      <w:pPr>
        <w:pStyle w:val="NormTop"/>
      </w:pPr>
      <w:r>
        <w:rPr>
          <w:color w:val="0000FF"/>
        </w:rPr>
        <w:t>S2-2409568</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7F59B4E7"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S2-2407414 </w:t>
      </w:r>
      <w:r>
        <w:t>from SA2#164. Response drafted in</w:t>
      </w:r>
      <w:r>
        <w:rPr>
          <w:color w:val="0000FF"/>
        </w:rPr>
        <w:t xml:space="preserve"> S2-2410207</w:t>
      </w:r>
      <w:r>
        <w:t>.</w:t>
      </w:r>
    </w:p>
    <w:p w14:paraId="2F7DF682" w14:textId="77777777" w:rsidR="007615D6" w:rsidRPr="005B25A1" w:rsidRDefault="007615D6" w:rsidP="007615D6">
      <w:pPr>
        <w:keepNext/>
        <w:keepLines/>
        <w:rPr>
          <w:b/>
          <w:bCs/>
        </w:rPr>
      </w:pPr>
      <w:r w:rsidRPr="005B25A1">
        <w:rPr>
          <w:b/>
          <w:bCs/>
        </w:rPr>
        <w:t>Parallel discussion:</w:t>
      </w:r>
    </w:p>
    <w:p w14:paraId="0E66A4FB" w14:textId="77777777" w:rsidR="007615D6" w:rsidRPr="005B25A1" w:rsidRDefault="007615D6" w:rsidP="007615D6">
      <w:pPr>
        <w:keepNext/>
        <w:keepLines/>
      </w:pPr>
      <w:r w:rsidRPr="005B25A1">
        <w:t>-</w:t>
      </w:r>
    </w:p>
    <w:p w14:paraId="12D3FD2A" w14:textId="77777777" w:rsidR="007615D6" w:rsidRPr="005B25A1" w:rsidRDefault="007615D6" w:rsidP="007615D6">
      <w:pPr>
        <w:keepNext/>
        <w:keepLines/>
        <w:rPr>
          <w:b/>
          <w:bCs/>
        </w:rPr>
      </w:pPr>
      <w:r w:rsidRPr="005B25A1">
        <w:rPr>
          <w:b/>
          <w:bCs/>
        </w:rPr>
        <w:t>Plenary Discussion:</w:t>
      </w:r>
    </w:p>
    <w:p w14:paraId="69A3EEC6" w14:textId="77777777" w:rsidR="007615D6" w:rsidRPr="005B25A1" w:rsidRDefault="007615D6" w:rsidP="007615D6">
      <w:pPr>
        <w:keepNext/>
        <w:keepLines/>
      </w:pPr>
      <w:r>
        <w:rPr>
          <w:color w:val="FF0000"/>
        </w:rPr>
        <w:t>NO DISCUSSION RECORDED</w:t>
      </w:r>
    </w:p>
    <w:p w14:paraId="510C1CD0" w14:textId="77777777" w:rsidR="007615D6" w:rsidRPr="00EB0339" w:rsidRDefault="007615D6" w:rsidP="007615D6">
      <w:r w:rsidRPr="005B25A1">
        <w:rPr>
          <w:b/>
          <w:bCs/>
        </w:rPr>
        <w:t>Status:</w:t>
      </w:r>
      <w:r>
        <w:t xml:space="preserve"> </w:t>
      </w:r>
      <w:r>
        <w:rPr>
          <w:color w:val="0000FF"/>
        </w:rPr>
        <w:t>Not concluded</w:t>
      </w:r>
      <w:r>
        <w:t>.</w:t>
      </w:r>
    </w:p>
    <w:p w14:paraId="58BA2D34" w14:textId="77777777" w:rsidR="00E00DA6" w:rsidRDefault="007615D6" w:rsidP="000A3FBD">
      <w:pPr>
        <w:pStyle w:val="NormTop"/>
      </w:pPr>
      <w:r>
        <w:rPr>
          <w:color w:val="0000FF"/>
        </w:rPr>
        <w:t>S2-2410213</w:t>
      </w:r>
      <w:r w:rsidRPr="00D53282">
        <w:t xml:space="preserve"> </w:t>
      </w:r>
      <w:r>
        <w:t>(LS OUT) [DRAFT] LS on LMF-based AI/ML Positioning (Source: Ericsson)</w:t>
      </w:r>
      <w:r>
        <w:br/>
      </w:r>
      <w:r w:rsidRPr="00D53282">
        <w:rPr>
          <w:b/>
        </w:rPr>
        <w:t>Document for:</w:t>
      </w:r>
      <w:r w:rsidRPr="00D53282">
        <w:t xml:space="preserve"> </w:t>
      </w:r>
      <w:r>
        <w:t>Approval</w:t>
      </w:r>
      <w:r>
        <w:br/>
      </w:r>
      <w:r w:rsidRPr="00D53282">
        <w:rPr>
          <w:b/>
        </w:rPr>
        <w:t>Abstract:</w:t>
      </w:r>
      <w:r w:rsidRPr="00D53282">
        <w:t xml:space="preserve"> </w:t>
      </w:r>
      <w:r>
        <w:br/>
        <w:t>LS to RAN WG2 on UE positioning using LMF-based AIML model.</w:t>
      </w:r>
    </w:p>
    <w:p w14:paraId="79651554" w14:textId="77777777" w:rsidR="007615D6" w:rsidRPr="005B25A1" w:rsidRDefault="007615D6" w:rsidP="007615D6">
      <w:pPr>
        <w:keepNext/>
        <w:keepLines/>
        <w:rPr>
          <w:b/>
          <w:bCs/>
        </w:rPr>
      </w:pPr>
      <w:r w:rsidRPr="005B25A1">
        <w:rPr>
          <w:b/>
          <w:bCs/>
        </w:rPr>
        <w:t>Parallel discussion:</w:t>
      </w:r>
    </w:p>
    <w:p w14:paraId="35F037DE" w14:textId="77777777" w:rsidR="007615D6" w:rsidRPr="005B25A1" w:rsidRDefault="007615D6" w:rsidP="007615D6">
      <w:pPr>
        <w:keepNext/>
        <w:keepLines/>
      </w:pPr>
      <w:r w:rsidRPr="005B25A1">
        <w:t>-</w:t>
      </w:r>
    </w:p>
    <w:p w14:paraId="5B9C1F55" w14:textId="77777777" w:rsidR="007615D6" w:rsidRPr="005B25A1" w:rsidRDefault="007615D6" w:rsidP="007615D6">
      <w:pPr>
        <w:keepNext/>
        <w:keepLines/>
        <w:rPr>
          <w:b/>
          <w:bCs/>
        </w:rPr>
      </w:pPr>
      <w:r w:rsidRPr="005B25A1">
        <w:rPr>
          <w:b/>
          <w:bCs/>
        </w:rPr>
        <w:t>Plenary Discussion:</w:t>
      </w:r>
    </w:p>
    <w:p w14:paraId="0F6AD7FF" w14:textId="77777777" w:rsidR="007615D6" w:rsidRPr="005B25A1" w:rsidRDefault="007615D6" w:rsidP="007615D6">
      <w:pPr>
        <w:keepNext/>
        <w:keepLines/>
      </w:pPr>
      <w:r>
        <w:rPr>
          <w:color w:val="FF0000"/>
        </w:rPr>
        <w:t>NO DISCUSSION RECORDED</w:t>
      </w:r>
    </w:p>
    <w:p w14:paraId="10ED1C7E" w14:textId="77777777" w:rsidR="007615D6" w:rsidRPr="00EB0339" w:rsidRDefault="007615D6" w:rsidP="007615D6">
      <w:r w:rsidRPr="005B25A1">
        <w:rPr>
          <w:b/>
          <w:bCs/>
        </w:rPr>
        <w:t>Status:</w:t>
      </w:r>
      <w:r>
        <w:t xml:space="preserve"> </w:t>
      </w:r>
      <w:r>
        <w:rPr>
          <w:color w:val="0000FF"/>
        </w:rPr>
        <w:t>Not concluded</w:t>
      </w:r>
      <w:r>
        <w:t>.</w:t>
      </w:r>
    </w:p>
    <w:p w14:paraId="736AD2DB" w14:textId="77777777" w:rsidR="00E00DA6" w:rsidRDefault="007615D6" w:rsidP="000A3FBD">
      <w:pPr>
        <w:pStyle w:val="NormTop"/>
      </w:pPr>
      <w:r>
        <w:rPr>
          <w:color w:val="0000FF"/>
        </w:rPr>
        <w:lastRenderedPageBreak/>
        <w:t>S2-2410207</w:t>
      </w:r>
      <w:r w:rsidRPr="00D53282">
        <w:t xml:space="preserve"> </w:t>
      </w:r>
      <w:r>
        <w:t>(LS OUT) [DRAFT] Reply LS on data collection to enable ML model training for Direct AI/ML based positioning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Reply LS on data collection to enable ML model training for Direct AI/ML based positioning.</w:t>
      </w:r>
    </w:p>
    <w:p w14:paraId="6428078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S2-2409568</w:t>
      </w:r>
      <w:r>
        <w:t>.</w:t>
      </w:r>
    </w:p>
    <w:p w14:paraId="6EB5BC81" w14:textId="77777777" w:rsidR="007615D6" w:rsidRPr="005B25A1" w:rsidRDefault="007615D6" w:rsidP="007615D6">
      <w:pPr>
        <w:keepNext/>
        <w:keepLines/>
        <w:rPr>
          <w:b/>
          <w:bCs/>
        </w:rPr>
      </w:pPr>
      <w:r w:rsidRPr="005B25A1">
        <w:rPr>
          <w:b/>
          <w:bCs/>
        </w:rPr>
        <w:t>Parallel discussion:</w:t>
      </w:r>
    </w:p>
    <w:p w14:paraId="4D0D815F" w14:textId="77777777" w:rsidR="007615D6" w:rsidRPr="005B25A1" w:rsidRDefault="007615D6" w:rsidP="007615D6">
      <w:pPr>
        <w:keepNext/>
        <w:keepLines/>
      </w:pPr>
      <w:r w:rsidRPr="005B25A1">
        <w:t>-</w:t>
      </w:r>
    </w:p>
    <w:p w14:paraId="1A28F18E" w14:textId="77777777" w:rsidR="007615D6" w:rsidRPr="005B25A1" w:rsidRDefault="007615D6" w:rsidP="007615D6">
      <w:pPr>
        <w:keepNext/>
        <w:keepLines/>
        <w:rPr>
          <w:b/>
          <w:bCs/>
        </w:rPr>
      </w:pPr>
      <w:r w:rsidRPr="005B25A1">
        <w:rPr>
          <w:b/>
          <w:bCs/>
        </w:rPr>
        <w:t>Plenary Discussion:</w:t>
      </w:r>
    </w:p>
    <w:p w14:paraId="2FC79879" w14:textId="77777777" w:rsidR="007615D6" w:rsidRPr="005B25A1" w:rsidRDefault="007615D6" w:rsidP="007615D6">
      <w:pPr>
        <w:keepNext/>
        <w:keepLines/>
      </w:pPr>
      <w:r>
        <w:rPr>
          <w:color w:val="FF0000"/>
        </w:rPr>
        <w:t>NO DISCUSSION RECORDED</w:t>
      </w:r>
    </w:p>
    <w:p w14:paraId="1731232A" w14:textId="77777777" w:rsidR="007615D6" w:rsidRPr="00EB0339" w:rsidRDefault="007615D6" w:rsidP="007615D6">
      <w:r w:rsidRPr="005B25A1">
        <w:rPr>
          <w:b/>
          <w:bCs/>
        </w:rPr>
        <w:t>Status:</w:t>
      </w:r>
      <w:r>
        <w:t xml:space="preserve"> </w:t>
      </w:r>
      <w:r>
        <w:rPr>
          <w:color w:val="0000FF"/>
        </w:rPr>
        <w:t>Not concluded</w:t>
      </w:r>
      <w:r>
        <w:t>.</w:t>
      </w:r>
    </w:p>
    <w:p w14:paraId="531EC77E" w14:textId="77777777" w:rsidR="00E00DA6" w:rsidRDefault="007615D6" w:rsidP="000A3FBD">
      <w:pPr>
        <w:pStyle w:val="NormTop"/>
      </w:pPr>
      <w:r>
        <w:rPr>
          <w:color w:val="0000FF"/>
        </w:rPr>
        <w:t>S2-2409637</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LS out on ML Model obtaining from OAM for AI Positioning.</w:t>
      </w:r>
    </w:p>
    <w:p w14:paraId="5ED800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S2-2407576</w:t>
      </w:r>
      <w:r>
        <w:t>.</w:t>
      </w:r>
    </w:p>
    <w:p w14:paraId="1F911193" w14:textId="77777777" w:rsidR="007615D6" w:rsidRPr="005B25A1" w:rsidRDefault="007615D6" w:rsidP="007615D6">
      <w:pPr>
        <w:keepNext/>
        <w:keepLines/>
        <w:rPr>
          <w:b/>
          <w:bCs/>
        </w:rPr>
      </w:pPr>
      <w:r w:rsidRPr="005B25A1">
        <w:rPr>
          <w:b/>
          <w:bCs/>
        </w:rPr>
        <w:t>Parallel discussion:</w:t>
      </w:r>
    </w:p>
    <w:p w14:paraId="1B5BE855" w14:textId="77777777" w:rsidR="007615D6" w:rsidRPr="005B25A1" w:rsidRDefault="007615D6" w:rsidP="007615D6">
      <w:pPr>
        <w:keepNext/>
        <w:keepLines/>
      </w:pPr>
      <w:r w:rsidRPr="005B25A1">
        <w:t>-</w:t>
      </w:r>
    </w:p>
    <w:p w14:paraId="2FECB3A3" w14:textId="77777777" w:rsidR="007615D6" w:rsidRPr="005B25A1" w:rsidRDefault="007615D6" w:rsidP="007615D6">
      <w:pPr>
        <w:keepNext/>
        <w:keepLines/>
        <w:rPr>
          <w:b/>
          <w:bCs/>
        </w:rPr>
      </w:pPr>
      <w:r w:rsidRPr="005B25A1">
        <w:rPr>
          <w:b/>
          <w:bCs/>
        </w:rPr>
        <w:t>Plenary Discussion:</w:t>
      </w:r>
    </w:p>
    <w:p w14:paraId="26B434E1" w14:textId="77777777" w:rsidR="007615D6" w:rsidRPr="005B25A1" w:rsidRDefault="007615D6" w:rsidP="007615D6">
      <w:pPr>
        <w:keepNext/>
        <w:keepLines/>
      </w:pPr>
      <w:r>
        <w:rPr>
          <w:color w:val="FF0000"/>
        </w:rPr>
        <w:t>NO DISCUSSION RECORDED</w:t>
      </w:r>
    </w:p>
    <w:p w14:paraId="6A5D6C36" w14:textId="77777777" w:rsidR="007615D6" w:rsidRPr="00EB0339" w:rsidRDefault="007615D6" w:rsidP="007615D6">
      <w:r w:rsidRPr="005B25A1">
        <w:rPr>
          <w:b/>
          <w:bCs/>
        </w:rPr>
        <w:t>Status:</w:t>
      </w:r>
      <w:r>
        <w:t xml:space="preserve"> </w:t>
      </w:r>
      <w:r>
        <w:rPr>
          <w:color w:val="0000FF"/>
        </w:rPr>
        <w:t>Not concluded</w:t>
      </w:r>
      <w:r>
        <w:t>.</w:t>
      </w:r>
    </w:p>
    <w:p w14:paraId="1D0D309B" w14:textId="77777777" w:rsidR="00E00DA6" w:rsidRDefault="007615D6" w:rsidP="000A3FBD">
      <w:pPr>
        <w:pStyle w:val="NormTop"/>
      </w:pPr>
      <w:r>
        <w:rPr>
          <w:color w:val="0000FF"/>
        </w:rPr>
        <w:t>S2-2409857</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1E0E6DB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S2-2408000</w:t>
      </w:r>
      <w:r>
        <w:t>.</w:t>
      </w:r>
    </w:p>
    <w:p w14:paraId="2A94FE26" w14:textId="77777777" w:rsidR="007615D6" w:rsidRPr="005B25A1" w:rsidRDefault="007615D6" w:rsidP="007615D6">
      <w:pPr>
        <w:keepNext/>
        <w:keepLines/>
        <w:rPr>
          <w:b/>
          <w:bCs/>
        </w:rPr>
      </w:pPr>
      <w:r w:rsidRPr="005B25A1">
        <w:rPr>
          <w:b/>
          <w:bCs/>
        </w:rPr>
        <w:t>Parallel discussion:</w:t>
      </w:r>
    </w:p>
    <w:p w14:paraId="30E6AF67" w14:textId="77777777" w:rsidR="007615D6" w:rsidRPr="005B25A1" w:rsidRDefault="007615D6" w:rsidP="007615D6">
      <w:pPr>
        <w:keepNext/>
        <w:keepLines/>
      </w:pPr>
      <w:r w:rsidRPr="005B25A1">
        <w:t>-</w:t>
      </w:r>
    </w:p>
    <w:p w14:paraId="1CE3D3B8" w14:textId="77777777" w:rsidR="007615D6" w:rsidRPr="005B25A1" w:rsidRDefault="007615D6" w:rsidP="007615D6">
      <w:pPr>
        <w:keepNext/>
        <w:keepLines/>
        <w:rPr>
          <w:b/>
          <w:bCs/>
        </w:rPr>
      </w:pPr>
      <w:r w:rsidRPr="005B25A1">
        <w:rPr>
          <w:b/>
          <w:bCs/>
        </w:rPr>
        <w:t>Plenary Discussion:</w:t>
      </w:r>
    </w:p>
    <w:p w14:paraId="6B3DF064" w14:textId="77777777" w:rsidR="007615D6" w:rsidRPr="005B25A1" w:rsidRDefault="007615D6" w:rsidP="007615D6">
      <w:pPr>
        <w:keepNext/>
        <w:keepLines/>
      </w:pPr>
      <w:r>
        <w:rPr>
          <w:color w:val="FF0000"/>
        </w:rPr>
        <w:t>NO DISCUSSION RECORDED</w:t>
      </w:r>
    </w:p>
    <w:p w14:paraId="423C0F29" w14:textId="77777777" w:rsidR="007615D6" w:rsidRPr="00EB0339" w:rsidRDefault="007615D6" w:rsidP="007615D6">
      <w:r w:rsidRPr="005B25A1">
        <w:rPr>
          <w:b/>
          <w:bCs/>
        </w:rPr>
        <w:t>Status:</w:t>
      </w:r>
      <w:r>
        <w:t xml:space="preserve"> </w:t>
      </w:r>
      <w:r>
        <w:rPr>
          <w:color w:val="0000FF"/>
        </w:rPr>
        <w:t>Not concluded</w:t>
      </w:r>
      <w:r>
        <w:t>.</w:t>
      </w:r>
    </w:p>
    <w:p w14:paraId="151E61DA" w14:textId="77777777" w:rsidR="00E00DA6" w:rsidRDefault="007615D6" w:rsidP="000A3FBD">
      <w:pPr>
        <w:pStyle w:val="NormTop"/>
      </w:pPr>
      <w:r>
        <w:rPr>
          <w:color w:val="0000FF"/>
        </w:rPr>
        <w:t>S2-2409965</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This is an LS to SA WG5 to clarify ML model provisioning by OAM to LMF.</w:t>
      </w:r>
    </w:p>
    <w:p w14:paraId="499CA663" w14:textId="77777777" w:rsidR="007615D6" w:rsidRPr="005B25A1" w:rsidRDefault="007615D6" w:rsidP="007615D6">
      <w:pPr>
        <w:keepNext/>
        <w:keepLines/>
        <w:rPr>
          <w:b/>
          <w:bCs/>
        </w:rPr>
      </w:pPr>
      <w:r w:rsidRPr="005B25A1">
        <w:rPr>
          <w:b/>
          <w:bCs/>
        </w:rPr>
        <w:t>Parallel discussion:</w:t>
      </w:r>
    </w:p>
    <w:p w14:paraId="19A7F4AA" w14:textId="77777777" w:rsidR="007615D6" w:rsidRPr="005B25A1" w:rsidRDefault="007615D6" w:rsidP="007615D6">
      <w:pPr>
        <w:keepNext/>
        <w:keepLines/>
      </w:pPr>
      <w:r w:rsidRPr="005B25A1">
        <w:t>-</w:t>
      </w:r>
    </w:p>
    <w:p w14:paraId="5B61E949" w14:textId="77777777" w:rsidR="007615D6" w:rsidRPr="005B25A1" w:rsidRDefault="007615D6" w:rsidP="007615D6">
      <w:pPr>
        <w:keepNext/>
        <w:keepLines/>
        <w:rPr>
          <w:b/>
          <w:bCs/>
        </w:rPr>
      </w:pPr>
      <w:r w:rsidRPr="005B25A1">
        <w:rPr>
          <w:b/>
          <w:bCs/>
        </w:rPr>
        <w:t>Plenary Discussion:</w:t>
      </w:r>
    </w:p>
    <w:p w14:paraId="563F72F4" w14:textId="77777777" w:rsidR="007615D6" w:rsidRPr="005B25A1" w:rsidRDefault="007615D6" w:rsidP="007615D6">
      <w:pPr>
        <w:keepNext/>
        <w:keepLines/>
      </w:pPr>
      <w:r>
        <w:rPr>
          <w:color w:val="FF0000"/>
        </w:rPr>
        <w:t>NO DISCUSSION RECORDED</w:t>
      </w:r>
    </w:p>
    <w:p w14:paraId="5B29E7E2" w14:textId="77777777" w:rsidR="007615D6" w:rsidRPr="00EB0339" w:rsidRDefault="007615D6" w:rsidP="007615D6">
      <w:r w:rsidRPr="005B25A1">
        <w:rPr>
          <w:b/>
          <w:bCs/>
        </w:rPr>
        <w:t>Status:</w:t>
      </w:r>
      <w:r>
        <w:t xml:space="preserve"> </w:t>
      </w:r>
      <w:r>
        <w:rPr>
          <w:color w:val="0000FF"/>
        </w:rPr>
        <w:t>Not concluded</w:t>
      </w:r>
      <w:r>
        <w:t>.</w:t>
      </w:r>
    </w:p>
    <w:p w14:paraId="71B1C2DB" w14:textId="77777777" w:rsidR="00E00DA6" w:rsidRDefault="007615D6" w:rsidP="000A3FBD">
      <w:pPr>
        <w:pStyle w:val="NormTop"/>
      </w:pPr>
      <w:r>
        <w:rPr>
          <w:color w:val="0000FF"/>
        </w:rPr>
        <w:lastRenderedPageBreak/>
        <w:t>S2-2410264</w:t>
      </w:r>
      <w:r w:rsidRPr="00D53282">
        <w:t xml:space="preserve"> </w:t>
      </w:r>
      <w:r>
        <w:t>(LS OUT) [DRAFT] LS on model provisioning by OAM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LMF-based AI/ML positioning.</w:t>
      </w:r>
    </w:p>
    <w:p w14:paraId="4B8D5221" w14:textId="77777777" w:rsidR="007615D6" w:rsidRPr="005B25A1" w:rsidRDefault="007615D6" w:rsidP="007615D6">
      <w:pPr>
        <w:keepNext/>
        <w:keepLines/>
        <w:rPr>
          <w:b/>
          <w:bCs/>
        </w:rPr>
      </w:pPr>
      <w:r w:rsidRPr="005B25A1">
        <w:rPr>
          <w:b/>
          <w:bCs/>
        </w:rPr>
        <w:t>Parallel discussion:</w:t>
      </w:r>
    </w:p>
    <w:p w14:paraId="07949E86" w14:textId="77777777" w:rsidR="007615D6" w:rsidRPr="005B25A1" w:rsidRDefault="007615D6" w:rsidP="007615D6">
      <w:pPr>
        <w:keepNext/>
        <w:keepLines/>
      </w:pPr>
      <w:r w:rsidRPr="005B25A1">
        <w:t>-</w:t>
      </w:r>
    </w:p>
    <w:p w14:paraId="6B9228AF" w14:textId="77777777" w:rsidR="007615D6" w:rsidRPr="005B25A1" w:rsidRDefault="007615D6" w:rsidP="007615D6">
      <w:pPr>
        <w:keepNext/>
        <w:keepLines/>
        <w:rPr>
          <w:b/>
          <w:bCs/>
        </w:rPr>
      </w:pPr>
      <w:r w:rsidRPr="005B25A1">
        <w:rPr>
          <w:b/>
          <w:bCs/>
        </w:rPr>
        <w:t>Plenary Discussion:</w:t>
      </w:r>
    </w:p>
    <w:p w14:paraId="612FAFA4" w14:textId="77777777" w:rsidR="007615D6" w:rsidRPr="005B25A1" w:rsidRDefault="007615D6" w:rsidP="007615D6">
      <w:pPr>
        <w:keepNext/>
        <w:keepLines/>
      </w:pPr>
      <w:r>
        <w:rPr>
          <w:color w:val="FF0000"/>
        </w:rPr>
        <w:t>NO DISCUSSION RECORDED</w:t>
      </w:r>
    </w:p>
    <w:p w14:paraId="7D722055" w14:textId="77777777" w:rsidR="007615D6" w:rsidRPr="00EB0339" w:rsidRDefault="007615D6" w:rsidP="007615D6">
      <w:r w:rsidRPr="005B25A1">
        <w:rPr>
          <w:b/>
          <w:bCs/>
        </w:rPr>
        <w:t>Status:</w:t>
      </w:r>
      <w:r>
        <w:t xml:space="preserve"> </w:t>
      </w:r>
      <w:r>
        <w:rPr>
          <w:color w:val="0000FF"/>
        </w:rPr>
        <w:t>Not concluded</w:t>
      </w:r>
      <w:r>
        <w:t>.</w:t>
      </w:r>
    </w:p>
    <w:p w14:paraId="1E4F6374" w14:textId="77777777" w:rsidR="00E00DA6" w:rsidRDefault="007615D6" w:rsidP="000A3FBD">
      <w:pPr>
        <w:pStyle w:val="NormTop"/>
      </w:pPr>
      <w:r>
        <w:rPr>
          <w:color w:val="0000FF"/>
        </w:rPr>
        <w:t>S2-2409673</w:t>
      </w:r>
      <w:r w:rsidRPr="00D53282">
        <w:t xml:space="preserve"> </w:t>
      </w:r>
      <w:r>
        <w:t>(DISCUSSION) Discussion paper on how to retrieve ML model for AI positioning (Source: vivo)</w:t>
      </w:r>
      <w:r>
        <w:br/>
      </w:r>
      <w:r w:rsidRPr="00D53282">
        <w:rPr>
          <w:b/>
        </w:rPr>
        <w:t>Document for:</w:t>
      </w:r>
      <w:r w:rsidRPr="00D53282">
        <w:t xml:space="preserve"> </w:t>
      </w:r>
      <w:r>
        <w:t>Discussion</w:t>
      </w:r>
      <w:r>
        <w:br/>
      </w:r>
      <w:r w:rsidRPr="00D53282">
        <w:rPr>
          <w:b/>
        </w:rPr>
        <w:t>Abstract:</w:t>
      </w:r>
      <w:r w:rsidRPr="00D53282">
        <w:t xml:space="preserve"> </w:t>
      </w:r>
      <w:r>
        <w:br/>
        <w:t>Discussion on using new analytics ID or new indication to indicate ML model for AI positioning.</w:t>
      </w:r>
    </w:p>
    <w:p w14:paraId="66A7154E" w14:textId="77777777" w:rsidR="007615D6" w:rsidRPr="005B25A1" w:rsidRDefault="007615D6" w:rsidP="007615D6">
      <w:pPr>
        <w:keepNext/>
        <w:keepLines/>
        <w:rPr>
          <w:b/>
          <w:bCs/>
        </w:rPr>
      </w:pPr>
      <w:r w:rsidRPr="005B25A1">
        <w:rPr>
          <w:b/>
          <w:bCs/>
        </w:rPr>
        <w:t>Parallel discussion:</w:t>
      </w:r>
    </w:p>
    <w:p w14:paraId="32E94C12" w14:textId="77777777" w:rsidR="007615D6" w:rsidRPr="005B25A1" w:rsidRDefault="007615D6" w:rsidP="007615D6">
      <w:pPr>
        <w:keepNext/>
        <w:keepLines/>
      </w:pPr>
      <w:r w:rsidRPr="005B25A1">
        <w:t>-</w:t>
      </w:r>
    </w:p>
    <w:p w14:paraId="3B18163F" w14:textId="77777777" w:rsidR="007615D6" w:rsidRPr="005B25A1" w:rsidRDefault="007615D6" w:rsidP="007615D6">
      <w:pPr>
        <w:keepNext/>
        <w:keepLines/>
        <w:rPr>
          <w:b/>
          <w:bCs/>
        </w:rPr>
      </w:pPr>
      <w:r w:rsidRPr="005B25A1">
        <w:rPr>
          <w:b/>
          <w:bCs/>
        </w:rPr>
        <w:t>Plenary Discussion:</w:t>
      </w:r>
    </w:p>
    <w:p w14:paraId="261A4235" w14:textId="77777777" w:rsidR="007615D6" w:rsidRPr="005B25A1" w:rsidRDefault="007615D6" w:rsidP="007615D6">
      <w:pPr>
        <w:keepNext/>
        <w:keepLines/>
      </w:pPr>
      <w:r>
        <w:rPr>
          <w:color w:val="FF0000"/>
        </w:rPr>
        <w:t>NO DISCUSSION RECORDED</w:t>
      </w:r>
    </w:p>
    <w:p w14:paraId="586AC47E" w14:textId="77777777" w:rsidR="007615D6" w:rsidRPr="00EB0339" w:rsidRDefault="007615D6" w:rsidP="007615D6">
      <w:r w:rsidRPr="005B25A1">
        <w:rPr>
          <w:b/>
          <w:bCs/>
        </w:rPr>
        <w:t>Status:</w:t>
      </w:r>
      <w:r>
        <w:t xml:space="preserve"> </w:t>
      </w:r>
      <w:r>
        <w:rPr>
          <w:color w:val="0000FF"/>
        </w:rPr>
        <w:t>Not concluded</w:t>
      </w:r>
      <w:r>
        <w:t>.</w:t>
      </w:r>
    </w:p>
    <w:p w14:paraId="1300FC6E" w14:textId="77777777" w:rsidR="00E00DA6" w:rsidRDefault="007615D6" w:rsidP="000A3FBD">
      <w:pPr>
        <w:pStyle w:val="NormTop"/>
      </w:pPr>
      <w:r>
        <w:rPr>
          <w:color w:val="0000FF"/>
        </w:rPr>
        <w:t>S2-2409675</w:t>
      </w:r>
      <w:r w:rsidRPr="00D53282">
        <w:t xml:space="preserve"> </w:t>
      </w:r>
      <w:r>
        <w:t>(CR) 23.288 CR1197 (Rel-19, 'B'): Addressing the EN about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Propose to use the Analytics ID IE but with a new value to indicate ML Model training for LMF-based AI/ML Positioning.</w:t>
      </w:r>
    </w:p>
    <w:p w14:paraId="27E0B598" w14:textId="77777777" w:rsidR="007615D6" w:rsidRPr="005B25A1" w:rsidRDefault="007615D6" w:rsidP="007615D6">
      <w:pPr>
        <w:keepNext/>
        <w:keepLines/>
        <w:rPr>
          <w:b/>
          <w:bCs/>
        </w:rPr>
      </w:pPr>
      <w:r w:rsidRPr="005B25A1">
        <w:rPr>
          <w:b/>
          <w:bCs/>
        </w:rPr>
        <w:t>Parallel discussion:</w:t>
      </w:r>
    </w:p>
    <w:p w14:paraId="72A35372" w14:textId="77777777" w:rsidR="007615D6" w:rsidRPr="005B25A1" w:rsidRDefault="007615D6" w:rsidP="007615D6">
      <w:pPr>
        <w:keepNext/>
        <w:keepLines/>
      </w:pPr>
      <w:r w:rsidRPr="005B25A1">
        <w:t>-</w:t>
      </w:r>
    </w:p>
    <w:p w14:paraId="7EC52456" w14:textId="77777777" w:rsidR="007615D6" w:rsidRPr="005B25A1" w:rsidRDefault="007615D6" w:rsidP="007615D6">
      <w:pPr>
        <w:keepNext/>
        <w:keepLines/>
        <w:rPr>
          <w:b/>
          <w:bCs/>
        </w:rPr>
      </w:pPr>
      <w:r w:rsidRPr="005B25A1">
        <w:rPr>
          <w:b/>
          <w:bCs/>
        </w:rPr>
        <w:t>Plenary Discussion:</w:t>
      </w:r>
    </w:p>
    <w:p w14:paraId="6C0FF50B" w14:textId="77777777" w:rsidR="007615D6" w:rsidRPr="005B25A1" w:rsidRDefault="007615D6" w:rsidP="007615D6">
      <w:pPr>
        <w:keepNext/>
        <w:keepLines/>
      </w:pPr>
      <w:r>
        <w:rPr>
          <w:color w:val="FF0000"/>
        </w:rPr>
        <w:t>NO DISCUSSION RECORDED</w:t>
      </w:r>
    </w:p>
    <w:p w14:paraId="3B38A64D" w14:textId="77777777" w:rsidR="007615D6" w:rsidRPr="00EB0339" w:rsidRDefault="007615D6" w:rsidP="007615D6">
      <w:r w:rsidRPr="005B25A1">
        <w:rPr>
          <w:b/>
          <w:bCs/>
        </w:rPr>
        <w:t>Status:</w:t>
      </w:r>
      <w:r>
        <w:t xml:space="preserve"> </w:t>
      </w:r>
      <w:r>
        <w:rPr>
          <w:color w:val="0000FF"/>
        </w:rPr>
        <w:t>Not concluded</w:t>
      </w:r>
      <w:r>
        <w:t>.</w:t>
      </w:r>
    </w:p>
    <w:p w14:paraId="0750A2D4" w14:textId="77777777" w:rsidR="00E00DA6" w:rsidRDefault="007615D6" w:rsidP="000A3FBD">
      <w:pPr>
        <w:pStyle w:val="NormTop"/>
      </w:pPr>
      <w:r>
        <w:rPr>
          <w:color w:val="0000FF"/>
        </w:rPr>
        <w:t>S2-2409676</w:t>
      </w:r>
      <w:r w:rsidRPr="00D53282">
        <w:t xml:space="preserve"> </w:t>
      </w:r>
      <w:r>
        <w:t>(CR) 23.501 CR5635 (Rel-19, 'B'): NWDAF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the NWDAF feature, add supporting of ML Model training and provision to LMF for LMF-based AI/ML positioning. Enhance for NWDAF discovery procedure, clarify how the LMF as the service consumer discovers the NWDAF for ML model training and provision.</w:t>
      </w:r>
    </w:p>
    <w:p w14:paraId="3B83641A" w14:textId="77777777" w:rsidR="007615D6" w:rsidRPr="005B25A1" w:rsidRDefault="007615D6" w:rsidP="007615D6">
      <w:pPr>
        <w:keepNext/>
        <w:keepLines/>
        <w:rPr>
          <w:b/>
          <w:bCs/>
        </w:rPr>
      </w:pPr>
      <w:r w:rsidRPr="005B25A1">
        <w:rPr>
          <w:b/>
          <w:bCs/>
        </w:rPr>
        <w:t>Parallel discussion:</w:t>
      </w:r>
    </w:p>
    <w:p w14:paraId="3AA3FF0E" w14:textId="77777777" w:rsidR="007615D6" w:rsidRPr="005B25A1" w:rsidRDefault="007615D6" w:rsidP="007615D6">
      <w:pPr>
        <w:keepNext/>
        <w:keepLines/>
      </w:pPr>
      <w:r w:rsidRPr="005B25A1">
        <w:t>-</w:t>
      </w:r>
    </w:p>
    <w:p w14:paraId="407C8C1C" w14:textId="77777777" w:rsidR="007615D6" w:rsidRPr="005B25A1" w:rsidRDefault="007615D6" w:rsidP="007615D6">
      <w:pPr>
        <w:keepNext/>
        <w:keepLines/>
        <w:rPr>
          <w:b/>
          <w:bCs/>
        </w:rPr>
      </w:pPr>
      <w:r w:rsidRPr="005B25A1">
        <w:rPr>
          <w:b/>
          <w:bCs/>
        </w:rPr>
        <w:t>Plenary Discussion:</w:t>
      </w:r>
    </w:p>
    <w:p w14:paraId="0517E7B7" w14:textId="77777777" w:rsidR="007615D6" w:rsidRPr="005B25A1" w:rsidRDefault="007615D6" w:rsidP="007615D6">
      <w:pPr>
        <w:keepNext/>
        <w:keepLines/>
      </w:pPr>
      <w:r>
        <w:rPr>
          <w:color w:val="FF0000"/>
        </w:rPr>
        <w:t>NO DISCUSSION RECORDED</w:t>
      </w:r>
    </w:p>
    <w:p w14:paraId="01210D48" w14:textId="77777777" w:rsidR="007615D6" w:rsidRPr="00EB0339" w:rsidRDefault="007615D6" w:rsidP="007615D6">
      <w:r w:rsidRPr="005B25A1">
        <w:rPr>
          <w:b/>
          <w:bCs/>
        </w:rPr>
        <w:t>Status:</w:t>
      </w:r>
      <w:r>
        <w:t xml:space="preserve"> </w:t>
      </w:r>
      <w:r>
        <w:rPr>
          <w:color w:val="0000FF"/>
        </w:rPr>
        <w:t>Not concluded</w:t>
      </w:r>
      <w:r>
        <w:t>.</w:t>
      </w:r>
    </w:p>
    <w:p w14:paraId="6C0746AA" w14:textId="77777777" w:rsidR="00E00DA6" w:rsidRDefault="007615D6" w:rsidP="000A3FBD">
      <w:pPr>
        <w:pStyle w:val="NormTop"/>
      </w:pPr>
      <w:r>
        <w:rPr>
          <w:color w:val="0000FF"/>
        </w:rPr>
        <w:lastRenderedPageBreak/>
        <w:t>S2-2409677</w:t>
      </w:r>
      <w:r w:rsidRPr="00D53282">
        <w:t xml:space="preserve"> </w:t>
      </w:r>
      <w:r>
        <w:t>(CR) 23.502 CR5011 (Rel-19, 'B'): NWDAF registration and discovery via NRF (Source: Vivo)</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services for NWDAF discovery procedure, clarify how the LMF as the service consumer discovers the NWDAF for ML model training and provision from the NRF.</w:t>
      </w:r>
    </w:p>
    <w:p w14:paraId="6E2EDAD9" w14:textId="77777777" w:rsidR="007615D6" w:rsidRPr="005B25A1" w:rsidRDefault="007615D6" w:rsidP="007615D6">
      <w:pPr>
        <w:keepNext/>
        <w:keepLines/>
        <w:rPr>
          <w:b/>
          <w:bCs/>
        </w:rPr>
      </w:pPr>
      <w:r w:rsidRPr="005B25A1">
        <w:rPr>
          <w:b/>
          <w:bCs/>
        </w:rPr>
        <w:t>Parallel discussion:</w:t>
      </w:r>
    </w:p>
    <w:p w14:paraId="168E9C36" w14:textId="77777777" w:rsidR="007615D6" w:rsidRPr="005B25A1" w:rsidRDefault="007615D6" w:rsidP="007615D6">
      <w:pPr>
        <w:keepNext/>
        <w:keepLines/>
      </w:pPr>
      <w:r w:rsidRPr="005B25A1">
        <w:t>-</w:t>
      </w:r>
    </w:p>
    <w:p w14:paraId="780B9450" w14:textId="77777777" w:rsidR="007615D6" w:rsidRPr="005B25A1" w:rsidRDefault="007615D6" w:rsidP="007615D6">
      <w:pPr>
        <w:keepNext/>
        <w:keepLines/>
        <w:rPr>
          <w:b/>
          <w:bCs/>
        </w:rPr>
      </w:pPr>
      <w:r w:rsidRPr="005B25A1">
        <w:rPr>
          <w:b/>
          <w:bCs/>
        </w:rPr>
        <w:t>Plenary Discussion:</w:t>
      </w:r>
    </w:p>
    <w:p w14:paraId="6F45B2F3" w14:textId="77777777" w:rsidR="007615D6" w:rsidRPr="005B25A1" w:rsidRDefault="007615D6" w:rsidP="007615D6">
      <w:pPr>
        <w:keepNext/>
        <w:keepLines/>
      </w:pPr>
      <w:r>
        <w:rPr>
          <w:color w:val="FF0000"/>
        </w:rPr>
        <w:t>NO DISCUSSION RECORDED</w:t>
      </w:r>
    </w:p>
    <w:p w14:paraId="5FEF1813" w14:textId="77777777" w:rsidR="007615D6" w:rsidRPr="00EB0339" w:rsidRDefault="007615D6" w:rsidP="007615D6">
      <w:r w:rsidRPr="005B25A1">
        <w:rPr>
          <w:b/>
          <w:bCs/>
        </w:rPr>
        <w:t>Status:</w:t>
      </w:r>
      <w:r>
        <w:t xml:space="preserve"> </w:t>
      </w:r>
      <w:r>
        <w:rPr>
          <w:color w:val="0000FF"/>
        </w:rPr>
        <w:t>Not concluded</w:t>
      </w:r>
      <w:r>
        <w:t>.</w:t>
      </w:r>
    </w:p>
    <w:p w14:paraId="727B7E38" w14:textId="77777777" w:rsidR="00E00DA6" w:rsidRDefault="007615D6" w:rsidP="000A3FBD">
      <w:pPr>
        <w:pStyle w:val="NormTop"/>
      </w:pPr>
      <w:r>
        <w:rPr>
          <w:color w:val="0000FF"/>
        </w:rPr>
        <w:t>S2-2409683</w:t>
      </w:r>
      <w:r w:rsidRPr="00D53282">
        <w:t xml:space="preserve"> </w:t>
      </w:r>
      <w:r>
        <w:t>(CR) 23.273 CR0571 (Rel-19, 'B'): Data collection for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 new subclause is introduced for NWDAF-triggered data collection for ML model training; The detail of UE privacy check for data collection for ML model training is added (i.e., AMF checks).</w:t>
      </w:r>
    </w:p>
    <w:p w14:paraId="06A62B13" w14:textId="77777777" w:rsidR="007615D6" w:rsidRPr="005B25A1" w:rsidRDefault="007615D6" w:rsidP="007615D6">
      <w:pPr>
        <w:keepNext/>
        <w:keepLines/>
        <w:rPr>
          <w:b/>
          <w:bCs/>
        </w:rPr>
      </w:pPr>
      <w:r w:rsidRPr="005B25A1">
        <w:rPr>
          <w:b/>
          <w:bCs/>
        </w:rPr>
        <w:t>Parallel discussion:</w:t>
      </w:r>
    </w:p>
    <w:p w14:paraId="2FCF2DC7" w14:textId="77777777" w:rsidR="007615D6" w:rsidRPr="005B25A1" w:rsidRDefault="007615D6" w:rsidP="007615D6">
      <w:pPr>
        <w:keepNext/>
        <w:keepLines/>
      </w:pPr>
      <w:r w:rsidRPr="005B25A1">
        <w:t>-</w:t>
      </w:r>
    </w:p>
    <w:p w14:paraId="3A1BF5C6" w14:textId="77777777" w:rsidR="007615D6" w:rsidRPr="005B25A1" w:rsidRDefault="007615D6" w:rsidP="007615D6">
      <w:pPr>
        <w:keepNext/>
        <w:keepLines/>
        <w:rPr>
          <w:b/>
          <w:bCs/>
        </w:rPr>
      </w:pPr>
      <w:r w:rsidRPr="005B25A1">
        <w:rPr>
          <w:b/>
          <w:bCs/>
        </w:rPr>
        <w:t>Plenary Discussion:</w:t>
      </w:r>
    </w:p>
    <w:p w14:paraId="5DB07589" w14:textId="77777777" w:rsidR="007615D6" w:rsidRPr="005B25A1" w:rsidRDefault="007615D6" w:rsidP="007615D6">
      <w:pPr>
        <w:keepNext/>
        <w:keepLines/>
      </w:pPr>
      <w:r>
        <w:rPr>
          <w:color w:val="FF0000"/>
        </w:rPr>
        <w:t>NO DISCUSSION RECORDED</w:t>
      </w:r>
    </w:p>
    <w:p w14:paraId="5599E2FB" w14:textId="77777777" w:rsidR="007615D6" w:rsidRPr="00EB0339" w:rsidRDefault="007615D6" w:rsidP="007615D6">
      <w:r w:rsidRPr="005B25A1">
        <w:rPr>
          <w:b/>
          <w:bCs/>
        </w:rPr>
        <w:t>Status:</w:t>
      </w:r>
      <w:r>
        <w:t xml:space="preserve"> </w:t>
      </w:r>
      <w:r>
        <w:rPr>
          <w:color w:val="0000FF"/>
        </w:rPr>
        <w:t>Not concluded</w:t>
      </w:r>
      <w:r>
        <w:t>.</w:t>
      </w:r>
    </w:p>
    <w:p w14:paraId="0BA5ABB3" w14:textId="77777777" w:rsidR="00E00DA6" w:rsidRDefault="007615D6" w:rsidP="000A3FBD">
      <w:pPr>
        <w:pStyle w:val="NormTop"/>
      </w:pPr>
      <w:r>
        <w:rPr>
          <w:color w:val="0000FF"/>
        </w:rPr>
        <w:t>S2-2409684</w:t>
      </w:r>
      <w:r w:rsidRPr="00D53282">
        <w:t xml:space="preserve"> </w:t>
      </w:r>
      <w:r>
        <w:t>(CR) 23.288 CR1201 (Rel-19, 'B'): NWDAF collects data from LCS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LCS architecture via GMLC services in order to train ML model for AI positioning. LMF can store/delete the collected location data in ADRF.</w:t>
      </w:r>
    </w:p>
    <w:p w14:paraId="6DB8B6CF" w14:textId="77777777" w:rsidR="007615D6" w:rsidRPr="005B25A1" w:rsidRDefault="007615D6" w:rsidP="007615D6">
      <w:pPr>
        <w:keepNext/>
        <w:keepLines/>
        <w:rPr>
          <w:b/>
          <w:bCs/>
        </w:rPr>
      </w:pPr>
      <w:r w:rsidRPr="005B25A1">
        <w:rPr>
          <w:b/>
          <w:bCs/>
        </w:rPr>
        <w:t>Parallel discussion:</w:t>
      </w:r>
    </w:p>
    <w:p w14:paraId="624A19A9" w14:textId="77777777" w:rsidR="007615D6" w:rsidRPr="005B25A1" w:rsidRDefault="007615D6" w:rsidP="007615D6">
      <w:pPr>
        <w:keepNext/>
        <w:keepLines/>
      </w:pPr>
      <w:r w:rsidRPr="005B25A1">
        <w:t>-</w:t>
      </w:r>
    </w:p>
    <w:p w14:paraId="4FC748FA" w14:textId="77777777" w:rsidR="007615D6" w:rsidRPr="005B25A1" w:rsidRDefault="007615D6" w:rsidP="007615D6">
      <w:pPr>
        <w:keepNext/>
        <w:keepLines/>
        <w:rPr>
          <w:b/>
          <w:bCs/>
        </w:rPr>
      </w:pPr>
      <w:r w:rsidRPr="005B25A1">
        <w:rPr>
          <w:b/>
          <w:bCs/>
        </w:rPr>
        <w:t>Plenary Discussion:</w:t>
      </w:r>
    </w:p>
    <w:p w14:paraId="2B477DD5" w14:textId="77777777" w:rsidR="007615D6" w:rsidRPr="005B25A1" w:rsidRDefault="007615D6" w:rsidP="007615D6">
      <w:pPr>
        <w:keepNext/>
        <w:keepLines/>
      </w:pPr>
      <w:r>
        <w:rPr>
          <w:color w:val="FF0000"/>
        </w:rPr>
        <w:t>NO DISCUSSION RECORDED</w:t>
      </w:r>
    </w:p>
    <w:p w14:paraId="70B31424" w14:textId="77777777" w:rsidR="007615D6" w:rsidRPr="00EB0339" w:rsidRDefault="007615D6" w:rsidP="007615D6">
      <w:r w:rsidRPr="005B25A1">
        <w:rPr>
          <w:b/>
          <w:bCs/>
        </w:rPr>
        <w:t>Status:</w:t>
      </w:r>
      <w:r>
        <w:t xml:space="preserve"> </w:t>
      </w:r>
      <w:r>
        <w:rPr>
          <w:color w:val="0000FF"/>
        </w:rPr>
        <w:t>Not concluded</w:t>
      </w:r>
      <w:r>
        <w:t>.</w:t>
      </w:r>
    </w:p>
    <w:p w14:paraId="21189906" w14:textId="77777777" w:rsidR="00E00DA6" w:rsidRDefault="007615D6" w:rsidP="000A3FBD">
      <w:pPr>
        <w:pStyle w:val="NormTop"/>
      </w:pPr>
      <w:r>
        <w:rPr>
          <w:color w:val="0000FF"/>
        </w:rPr>
        <w:lastRenderedPageBreak/>
        <w:t>S2-2409795</w:t>
      </w:r>
      <w:r w:rsidRPr="00D53282">
        <w:t xml:space="preserve"> </w:t>
      </w:r>
      <w:r>
        <w:t>(CR) 23.288 CR1214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and introduce a LMF-based AI/ML positioning indication for LMF based AI/ML positioning model provisioning: Editor's note: How to indicate supporting model training for the LMF-based AI/ML positioning as defined in TS 23.273 [39] by the MTLF to NRF, e.g., using a specific analytics ID or a new indication is FFS. Editor's note: When the service consumer is LMF, whether to use a specific analytics ID or a new indication to indicate to retrieve ML model for LMF based AI/ML positioning is FFS. Add the descriptions of Location Measurement data collection from LMF. Update the ML model provisioning related clauses to support using 'LMF-based AI/ML positioning indication' to subscribe/request positioning AI/ML model from NWDAF.</w:t>
      </w:r>
    </w:p>
    <w:p w14:paraId="47B33D0B" w14:textId="77777777" w:rsidR="007615D6" w:rsidRPr="005B25A1" w:rsidRDefault="007615D6" w:rsidP="007615D6">
      <w:pPr>
        <w:keepNext/>
        <w:keepLines/>
        <w:rPr>
          <w:b/>
          <w:bCs/>
        </w:rPr>
      </w:pPr>
      <w:r w:rsidRPr="005B25A1">
        <w:rPr>
          <w:b/>
          <w:bCs/>
        </w:rPr>
        <w:t>Parallel discussion:</w:t>
      </w:r>
    </w:p>
    <w:p w14:paraId="42399BDF" w14:textId="77777777" w:rsidR="007615D6" w:rsidRPr="005B25A1" w:rsidRDefault="007615D6" w:rsidP="007615D6">
      <w:pPr>
        <w:keepNext/>
        <w:keepLines/>
      </w:pPr>
      <w:r w:rsidRPr="005B25A1">
        <w:t>-</w:t>
      </w:r>
    </w:p>
    <w:p w14:paraId="371DA1CA" w14:textId="77777777" w:rsidR="007615D6" w:rsidRPr="005B25A1" w:rsidRDefault="007615D6" w:rsidP="007615D6">
      <w:pPr>
        <w:keepNext/>
        <w:keepLines/>
        <w:rPr>
          <w:b/>
          <w:bCs/>
        </w:rPr>
      </w:pPr>
      <w:r w:rsidRPr="005B25A1">
        <w:rPr>
          <w:b/>
          <w:bCs/>
        </w:rPr>
        <w:t>Plenary Discussion:</w:t>
      </w:r>
    </w:p>
    <w:p w14:paraId="06D48BD1" w14:textId="77777777" w:rsidR="007615D6" w:rsidRPr="005B25A1" w:rsidRDefault="007615D6" w:rsidP="007615D6">
      <w:pPr>
        <w:keepNext/>
        <w:keepLines/>
      </w:pPr>
      <w:r>
        <w:rPr>
          <w:color w:val="FF0000"/>
        </w:rPr>
        <w:t>NO DISCUSSION RECORDED</w:t>
      </w:r>
    </w:p>
    <w:p w14:paraId="230484B4" w14:textId="77777777" w:rsidR="007615D6" w:rsidRPr="00EB0339" w:rsidRDefault="007615D6" w:rsidP="007615D6">
      <w:r w:rsidRPr="005B25A1">
        <w:rPr>
          <w:b/>
          <w:bCs/>
        </w:rPr>
        <w:t>Status:</w:t>
      </w:r>
      <w:r>
        <w:t xml:space="preserve"> </w:t>
      </w:r>
      <w:r>
        <w:rPr>
          <w:color w:val="0000FF"/>
        </w:rPr>
        <w:t>Not concluded</w:t>
      </w:r>
      <w:r>
        <w:t>.</w:t>
      </w:r>
    </w:p>
    <w:p w14:paraId="7F63B492" w14:textId="77777777" w:rsidR="00E00DA6" w:rsidRDefault="007615D6" w:rsidP="000A3FBD">
      <w:pPr>
        <w:pStyle w:val="NormTop"/>
      </w:pPr>
      <w:r>
        <w:rPr>
          <w:color w:val="0000FF"/>
        </w:rPr>
        <w:t>S2-2409796</w:t>
      </w:r>
      <w:r w:rsidRPr="00D53282">
        <w:t xml:space="preserve"> </w:t>
      </w:r>
      <w:r>
        <w:t>(CR) 23.501 CR5656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 Update the description to support NWDAF providing ML model to the LMF.</w:t>
      </w:r>
    </w:p>
    <w:p w14:paraId="2F13344F" w14:textId="77777777" w:rsidR="007615D6" w:rsidRPr="005B25A1" w:rsidRDefault="007615D6" w:rsidP="007615D6">
      <w:pPr>
        <w:keepNext/>
        <w:keepLines/>
        <w:rPr>
          <w:b/>
          <w:bCs/>
        </w:rPr>
      </w:pPr>
      <w:r w:rsidRPr="005B25A1">
        <w:rPr>
          <w:b/>
          <w:bCs/>
        </w:rPr>
        <w:t>Parallel discussion:</w:t>
      </w:r>
    </w:p>
    <w:p w14:paraId="0ECA8A80" w14:textId="77777777" w:rsidR="007615D6" w:rsidRPr="005B25A1" w:rsidRDefault="007615D6" w:rsidP="007615D6">
      <w:pPr>
        <w:keepNext/>
        <w:keepLines/>
      </w:pPr>
      <w:r w:rsidRPr="005B25A1">
        <w:t>-</w:t>
      </w:r>
    </w:p>
    <w:p w14:paraId="0B301523" w14:textId="77777777" w:rsidR="007615D6" w:rsidRPr="005B25A1" w:rsidRDefault="007615D6" w:rsidP="007615D6">
      <w:pPr>
        <w:keepNext/>
        <w:keepLines/>
        <w:rPr>
          <w:b/>
          <w:bCs/>
        </w:rPr>
      </w:pPr>
      <w:r w:rsidRPr="005B25A1">
        <w:rPr>
          <w:b/>
          <w:bCs/>
        </w:rPr>
        <w:t>Plenary Discussion:</w:t>
      </w:r>
    </w:p>
    <w:p w14:paraId="4EA7A1E0" w14:textId="77777777" w:rsidR="007615D6" w:rsidRPr="005B25A1" w:rsidRDefault="007615D6" w:rsidP="007615D6">
      <w:pPr>
        <w:keepNext/>
        <w:keepLines/>
      </w:pPr>
      <w:r>
        <w:rPr>
          <w:color w:val="FF0000"/>
        </w:rPr>
        <w:t>NO DISCUSSION RECORDED</w:t>
      </w:r>
    </w:p>
    <w:p w14:paraId="0FF9F721" w14:textId="77777777" w:rsidR="007615D6" w:rsidRPr="00EB0339" w:rsidRDefault="007615D6" w:rsidP="007615D6">
      <w:r w:rsidRPr="005B25A1">
        <w:rPr>
          <w:b/>
          <w:bCs/>
        </w:rPr>
        <w:t>Status:</w:t>
      </w:r>
      <w:r>
        <w:t xml:space="preserve"> </w:t>
      </w:r>
      <w:r>
        <w:rPr>
          <w:color w:val="0000FF"/>
        </w:rPr>
        <w:t>Not concluded</w:t>
      </w:r>
      <w:r>
        <w:t>.</w:t>
      </w:r>
    </w:p>
    <w:p w14:paraId="038A5DEC" w14:textId="77777777" w:rsidR="00E00DA6" w:rsidRDefault="007615D6" w:rsidP="000A3FBD">
      <w:pPr>
        <w:pStyle w:val="NormTop"/>
      </w:pPr>
      <w:r>
        <w:rPr>
          <w:color w:val="0000FF"/>
        </w:rPr>
        <w:t>S2-2409797</w:t>
      </w:r>
      <w:r w:rsidRPr="00D53282">
        <w:t xml:space="preserve"> </w:t>
      </w:r>
      <w:r>
        <w:t>(CR) 23.502 CR5022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w:t>
      </w:r>
    </w:p>
    <w:p w14:paraId="6E41CB4C" w14:textId="77777777" w:rsidR="007615D6" w:rsidRPr="005B25A1" w:rsidRDefault="007615D6" w:rsidP="007615D6">
      <w:pPr>
        <w:keepNext/>
        <w:keepLines/>
        <w:rPr>
          <w:b/>
          <w:bCs/>
        </w:rPr>
      </w:pPr>
      <w:r w:rsidRPr="005B25A1">
        <w:rPr>
          <w:b/>
          <w:bCs/>
        </w:rPr>
        <w:t>Parallel discussion:</w:t>
      </w:r>
    </w:p>
    <w:p w14:paraId="6D211506" w14:textId="77777777" w:rsidR="007615D6" w:rsidRPr="005B25A1" w:rsidRDefault="007615D6" w:rsidP="007615D6">
      <w:pPr>
        <w:keepNext/>
        <w:keepLines/>
      </w:pPr>
      <w:r w:rsidRPr="005B25A1">
        <w:t>-</w:t>
      </w:r>
    </w:p>
    <w:p w14:paraId="29306F1B" w14:textId="77777777" w:rsidR="007615D6" w:rsidRPr="005B25A1" w:rsidRDefault="007615D6" w:rsidP="007615D6">
      <w:pPr>
        <w:keepNext/>
        <w:keepLines/>
        <w:rPr>
          <w:b/>
          <w:bCs/>
        </w:rPr>
      </w:pPr>
      <w:r w:rsidRPr="005B25A1">
        <w:rPr>
          <w:b/>
          <w:bCs/>
        </w:rPr>
        <w:t>Plenary Discussion:</w:t>
      </w:r>
    </w:p>
    <w:p w14:paraId="42233640" w14:textId="77777777" w:rsidR="007615D6" w:rsidRPr="005B25A1" w:rsidRDefault="007615D6" w:rsidP="007615D6">
      <w:pPr>
        <w:keepNext/>
        <w:keepLines/>
      </w:pPr>
      <w:r>
        <w:rPr>
          <w:color w:val="FF0000"/>
        </w:rPr>
        <w:t>NO DISCUSSION RECORDED</w:t>
      </w:r>
    </w:p>
    <w:p w14:paraId="5BE50E1D" w14:textId="77777777" w:rsidR="007615D6" w:rsidRPr="00EB0339" w:rsidRDefault="007615D6" w:rsidP="007615D6">
      <w:r w:rsidRPr="005B25A1">
        <w:rPr>
          <w:b/>
          <w:bCs/>
        </w:rPr>
        <w:t>Status:</w:t>
      </w:r>
      <w:r>
        <w:t xml:space="preserve"> </w:t>
      </w:r>
      <w:r>
        <w:rPr>
          <w:color w:val="0000FF"/>
        </w:rPr>
        <w:t>Not concluded</w:t>
      </w:r>
      <w:r>
        <w:t>.</w:t>
      </w:r>
    </w:p>
    <w:p w14:paraId="7D5B58B5" w14:textId="77777777" w:rsidR="00E00DA6" w:rsidRDefault="007615D6" w:rsidP="000A3FBD">
      <w:pPr>
        <w:pStyle w:val="NormTop"/>
      </w:pPr>
      <w:r>
        <w:rPr>
          <w:color w:val="0000FF"/>
        </w:rPr>
        <w:lastRenderedPageBreak/>
        <w:t>S2-2409832</w:t>
      </w:r>
      <w:r w:rsidRPr="00D53282">
        <w:t xml:space="preserve"> </w:t>
      </w:r>
      <w:r>
        <w:t>(CR) 23.273 CR0542R1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346700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S2-2407808</w:t>
      </w:r>
      <w:r>
        <w:t>.</w:t>
      </w:r>
    </w:p>
    <w:p w14:paraId="6E856C69" w14:textId="77777777" w:rsidR="007615D6" w:rsidRPr="005B25A1" w:rsidRDefault="007615D6" w:rsidP="007615D6">
      <w:pPr>
        <w:keepNext/>
        <w:keepLines/>
        <w:rPr>
          <w:b/>
          <w:bCs/>
        </w:rPr>
      </w:pPr>
      <w:r w:rsidRPr="005B25A1">
        <w:rPr>
          <w:b/>
          <w:bCs/>
        </w:rPr>
        <w:t>Parallel discussion:</w:t>
      </w:r>
    </w:p>
    <w:p w14:paraId="0F9CF1AE" w14:textId="77777777" w:rsidR="007615D6" w:rsidRPr="005B25A1" w:rsidRDefault="007615D6" w:rsidP="007615D6">
      <w:pPr>
        <w:keepNext/>
        <w:keepLines/>
      </w:pPr>
      <w:r w:rsidRPr="005B25A1">
        <w:t>-</w:t>
      </w:r>
    </w:p>
    <w:p w14:paraId="12F06BAB" w14:textId="77777777" w:rsidR="007615D6" w:rsidRPr="005B25A1" w:rsidRDefault="007615D6" w:rsidP="007615D6">
      <w:pPr>
        <w:keepNext/>
        <w:keepLines/>
        <w:rPr>
          <w:b/>
          <w:bCs/>
        </w:rPr>
      </w:pPr>
      <w:r w:rsidRPr="005B25A1">
        <w:rPr>
          <w:b/>
          <w:bCs/>
        </w:rPr>
        <w:t>Plenary Discussion:</w:t>
      </w:r>
    </w:p>
    <w:p w14:paraId="2C5F2F3A" w14:textId="77777777" w:rsidR="007615D6" w:rsidRPr="005B25A1" w:rsidRDefault="007615D6" w:rsidP="007615D6">
      <w:pPr>
        <w:keepNext/>
        <w:keepLines/>
      </w:pPr>
      <w:r>
        <w:rPr>
          <w:color w:val="FF0000"/>
        </w:rPr>
        <w:t>NO DISCUSSION RECORDED</w:t>
      </w:r>
    </w:p>
    <w:p w14:paraId="5AA38F12" w14:textId="77777777" w:rsidR="007615D6" w:rsidRPr="00EB0339" w:rsidRDefault="007615D6" w:rsidP="007615D6">
      <w:r w:rsidRPr="005B25A1">
        <w:rPr>
          <w:b/>
          <w:bCs/>
        </w:rPr>
        <w:t>Status:</w:t>
      </w:r>
      <w:r>
        <w:t xml:space="preserve"> </w:t>
      </w:r>
      <w:r>
        <w:rPr>
          <w:color w:val="0000FF"/>
        </w:rPr>
        <w:t>Not concluded</w:t>
      </w:r>
      <w:r>
        <w:t>.</w:t>
      </w:r>
    </w:p>
    <w:p w14:paraId="4FB49EEC" w14:textId="77777777" w:rsidR="00E00DA6" w:rsidRDefault="007615D6" w:rsidP="000A3FBD">
      <w:pPr>
        <w:pStyle w:val="NormTop"/>
      </w:pPr>
      <w:r>
        <w:rPr>
          <w:color w:val="0000FF"/>
        </w:rPr>
        <w:t>S2-2409858</w:t>
      </w:r>
      <w:r w:rsidRPr="00D53282">
        <w:t xml:space="preserve"> </w:t>
      </w:r>
      <w:r>
        <w:t>(DISCUSSION) KI#1: Use Pseudo Analytics ID for model storage and retrieval and MTLF discovery.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S2-2409859.</w:t>
      </w:r>
    </w:p>
    <w:p w14:paraId="5F41A7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S2-2408610</w:t>
      </w:r>
      <w:r>
        <w:t>.</w:t>
      </w:r>
    </w:p>
    <w:p w14:paraId="74C25100" w14:textId="77777777" w:rsidR="007615D6" w:rsidRPr="005B25A1" w:rsidRDefault="007615D6" w:rsidP="007615D6">
      <w:pPr>
        <w:keepNext/>
        <w:keepLines/>
        <w:rPr>
          <w:b/>
          <w:bCs/>
        </w:rPr>
      </w:pPr>
      <w:r w:rsidRPr="005B25A1">
        <w:rPr>
          <w:b/>
          <w:bCs/>
        </w:rPr>
        <w:t>Parallel discussion:</w:t>
      </w:r>
    </w:p>
    <w:p w14:paraId="5DAA65DC" w14:textId="77777777" w:rsidR="007615D6" w:rsidRPr="005B25A1" w:rsidRDefault="007615D6" w:rsidP="007615D6">
      <w:pPr>
        <w:keepNext/>
        <w:keepLines/>
      </w:pPr>
      <w:r w:rsidRPr="005B25A1">
        <w:t>-</w:t>
      </w:r>
    </w:p>
    <w:p w14:paraId="6D12824F" w14:textId="77777777" w:rsidR="007615D6" w:rsidRPr="005B25A1" w:rsidRDefault="007615D6" w:rsidP="007615D6">
      <w:pPr>
        <w:keepNext/>
        <w:keepLines/>
        <w:rPr>
          <w:b/>
          <w:bCs/>
        </w:rPr>
      </w:pPr>
      <w:r w:rsidRPr="005B25A1">
        <w:rPr>
          <w:b/>
          <w:bCs/>
        </w:rPr>
        <w:t>Plenary Discussion:</w:t>
      </w:r>
    </w:p>
    <w:p w14:paraId="7A1E0549" w14:textId="77777777" w:rsidR="007615D6" w:rsidRPr="005B25A1" w:rsidRDefault="007615D6" w:rsidP="007615D6">
      <w:pPr>
        <w:keepNext/>
        <w:keepLines/>
      </w:pPr>
      <w:r>
        <w:rPr>
          <w:color w:val="FF0000"/>
        </w:rPr>
        <w:t>NO DISCUSSION RECORDED</w:t>
      </w:r>
    </w:p>
    <w:p w14:paraId="6CBDB3A2" w14:textId="77777777" w:rsidR="007615D6" w:rsidRPr="00EB0339" w:rsidRDefault="007615D6" w:rsidP="007615D6">
      <w:r w:rsidRPr="005B25A1">
        <w:rPr>
          <w:b/>
          <w:bCs/>
        </w:rPr>
        <w:t>Status:</w:t>
      </w:r>
      <w:r>
        <w:t xml:space="preserve"> </w:t>
      </w:r>
      <w:r>
        <w:rPr>
          <w:color w:val="0000FF"/>
        </w:rPr>
        <w:t>Not concluded</w:t>
      </w:r>
      <w:r>
        <w:t>.</w:t>
      </w:r>
    </w:p>
    <w:p w14:paraId="44A14044" w14:textId="77777777" w:rsidR="00E00DA6" w:rsidRDefault="007615D6" w:rsidP="000A3FBD">
      <w:pPr>
        <w:pStyle w:val="NormTop"/>
      </w:pPr>
      <w:r>
        <w:rPr>
          <w:color w:val="0000FF"/>
        </w:rPr>
        <w:t>S2-2409859</w:t>
      </w:r>
      <w:r w:rsidRPr="00D53282">
        <w:t xml:space="preserve"> </w:t>
      </w:r>
      <w:r>
        <w:t>(CR) 23.288 CR1219 (Rel-19, 'B'): KI#1: model storage and retrieval via Pseudo Analytics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w:t>
      </w:r>
    </w:p>
    <w:p w14:paraId="792B58A0" w14:textId="77777777" w:rsidR="007615D6" w:rsidRPr="005B25A1" w:rsidRDefault="007615D6" w:rsidP="007615D6">
      <w:pPr>
        <w:keepNext/>
        <w:keepLines/>
        <w:rPr>
          <w:b/>
          <w:bCs/>
        </w:rPr>
      </w:pPr>
      <w:r w:rsidRPr="005B25A1">
        <w:rPr>
          <w:b/>
          <w:bCs/>
        </w:rPr>
        <w:t>Parallel discussion:</w:t>
      </w:r>
    </w:p>
    <w:p w14:paraId="0EF3EFDC" w14:textId="77777777" w:rsidR="007615D6" w:rsidRPr="005B25A1" w:rsidRDefault="007615D6" w:rsidP="007615D6">
      <w:pPr>
        <w:keepNext/>
        <w:keepLines/>
      </w:pPr>
      <w:r w:rsidRPr="005B25A1">
        <w:t>-</w:t>
      </w:r>
    </w:p>
    <w:p w14:paraId="3F45769B" w14:textId="77777777" w:rsidR="007615D6" w:rsidRPr="005B25A1" w:rsidRDefault="007615D6" w:rsidP="007615D6">
      <w:pPr>
        <w:keepNext/>
        <w:keepLines/>
        <w:rPr>
          <w:b/>
          <w:bCs/>
        </w:rPr>
      </w:pPr>
      <w:r w:rsidRPr="005B25A1">
        <w:rPr>
          <w:b/>
          <w:bCs/>
        </w:rPr>
        <w:t>Plenary Discussion:</w:t>
      </w:r>
    </w:p>
    <w:p w14:paraId="66E3EE2D" w14:textId="77777777" w:rsidR="007615D6" w:rsidRPr="005B25A1" w:rsidRDefault="007615D6" w:rsidP="007615D6">
      <w:pPr>
        <w:keepNext/>
        <w:keepLines/>
      </w:pPr>
      <w:r>
        <w:rPr>
          <w:color w:val="FF0000"/>
        </w:rPr>
        <w:t>NO DISCUSSION RECORDED</w:t>
      </w:r>
    </w:p>
    <w:p w14:paraId="51351454" w14:textId="77777777" w:rsidR="007615D6" w:rsidRPr="00EB0339" w:rsidRDefault="007615D6" w:rsidP="007615D6">
      <w:r w:rsidRPr="005B25A1">
        <w:rPr>
          <w:b/>
          <w:bCs/>
        </w:rPr>
        <w:t>Status:</w:t>
      </w:r>
      <w:r>
        <w:t xml:space="preserve"> </w:t>
      </w:r>
      <w:r>
        <w:rPr>
          <w:color w:val="0000FF"/>
        </w:rPr>
        <w:t>Not concluded</w:t>
      </w:r>
      <w:r>
        <w:t>.</w:t>
      </w:r>
    </w:p>
    <w:p w14:paraId="7C59CE80" w14:textId="77777777" w:rsidR="00E00DA6" w:rsidRDefault="007615D6" w:rsidP="000A3FBD">
      <w:pPr>
        <w:pStyle w:val="NormTop"/>
      </w:pPr>
      <w:r>
        <w:rPr>
          <w:color w:val="0000FF"/>
        </w:rPr>
        <w:lastRenderedPageBreak/>
        <w:t>S2-2409860</w:t>
      </w:r>
      <w:r w:rsidRPr="00D53282">
        <w:t xml:space="preserve"> </w:t>
      </w:r>
      <w:r>
        <w:t>(CR) 23.273 CR0581 (Rel-19, 'B'): KI#1: model retrieval via Pseudo Analytics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used by the LMF as consumer of the NWDAF Model Info and NWDAF Model Provision services.</w:t>
      </w:r>
    </w:p>
    <w:p w14:paraId="1C540B99" w14:textId="77777777" w:rsidR="007615D6" w:rsidRPr="005B25A1" w:rsidRDefault="007615D6" w:rsidP="007615D6">
      <w:pPr>
        <w:keepNext/>
        <w:keepLines/>
        <w:rPr>
          <w:b/>
          <w:bCs/>
        </w:rPr>
      </w:pPr>
      <w:r w:rsidRPr="005B25A1">
        <w:rPr>
          <w:b/>
          <w:bCs/>
        </w:rPr>
        <w:t>Parallel discussion:</w:t>
      </w:r>
    </w:p>
    <w:p w14:paraId="5F4DB33D" w14:textId="77777777" w:rsidR="007615D6" w:rsidRPr="005B25A1" w:rsidRDefault="007615D6" w:rsidP="007615D6">
      <w:pPr>
        <w:keepNext/>
        <w:keepLines/>
      </w:pPr>
      <w:r w:rsidRPr="005B25A1">
        <w:t>-</w:t>
      </w:r>
    </w:p>
    <w:p w14:paraId="42E21004" w14:textId="77777777" w:rsidR="007615D6" w:rsidRPr="005B25A1" w:rsidRDefault="007615D6" w:rsidP="007615D6">
      <w:pPr>
        <w:keepNext/>
        <w:keepLines/>
        <w:rPr>
          <w:b/>
          <w:bCs/>
        </w:rPr>
      </w:pPr>
      <w:r w:rsidRPr="005B25A1">
        <w:rPr>
          <w:b/>
          <w:bCs/>
        </w:rPr>
        <w:t>Plenary Discussion:</w:t>
      </w:r>
    </w:p>
    <w:p w14:paraId="758D2FA8" w14:textId="77777777" w:rsidR="007615D6" w:rsidRPr="005B25A1" w:rsidRDefault="007615D6" w:rsidP="007615D6">
      <w:pPr>
        <w:keepNext/>
        <w:keepLines/>
      </w:pPr>
      <w:r>
        <w:rPr>
          <w:color w:val="FF0000"/>
        </w:rPr>
        <w:t>NO DISCUSSION RECORDED</w:t>
      </w:r>
    </w:p>
    <w:p w14:paraId="446A47CD" w14:textId="77777777" w:rsidR="007615D6" w:rsidRPr="00EB0339" w:rsidRDefault="007615D6" w:rsidP="007615D6">
      <w:r w:rsidRPr="005B25A1">
        <w:rPr>
          <w:b/>
          <w:bCs/>
        </w:rPr>
        <w:t>Status:</w:t>
      </w:r>
      <w:r>
        <w:t xml:space="preserve"> </w:t>
      </w:r>
      <w:r>
        <w:rPr>
          <w:color w:val="0000FF"/>
        </w:rPr>
        <w:t>Not concluded</w:t>
      </w:r>
      <w:r>
        <w:t>.</w:t>
      </w:r>
    </w:p>
    <w:p w14:paraId="3C516268" w14:textId="77777777" w:rsidR="00E00DA6" w:rsidRDefault="007615D6" w:rsidP="000A3FBD">
      <w:pPr>
        <w:pStyle w:val="NormTop"/>
      </w:pPr>
      <w:r>
        <w:rPr>
          <w:color w:val="0000FF"/>
        </w:rPr>
        <w:t>S2-2409862</w:t>
      </w:r>
      <w:r w:rsidRPr="00D53282">
        <w:t xml:space="preserve"> </w:t>
      </w:r>
      <w:r>
        <w:t>(CR) 23.501 CR5665 (Rel-19, 'B'): KI#1: New LMF DataCollection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LMF service that allows the MTLF to request input data to train models for LMF based positioning is introduced.</w:t>
      </w:r>
    </w:p>
    <w:p w14:paraId="19390EF1" w14:textId="77777777" w:rsidR="007615D6" w:rsidRPr="005B25A1" w:rsidRDefault="007615D6" w:rsidP="007615D6">
      <w:pPr>
        <w:keepNext/>
        <w:keepLines/>
        <w:rPr>
          <w:b/>
          <w:bCs/>
        </w:rPr>
      </w:pPr>
      <w:r w:rsidRPr="005B25A1">
        <w:rPr>
          <w:b/>
          <w:bCs/>
        </w:rPr>
        <w:t>Parallel discussion:</w:t>
      </w:r>
    </w:p>
    <w:p w14:paraId="3CFF0140" w14:textId="77777777" w:rsidR="007615D6" w:rsidRPr="005B25A1" w:rsidRDefault="007615D6" w:rsidP="007615D6">
      <w:pPr>
        <w:keepNext/>
        <w:keepLines/>
      </w:pPr>
      <w:r w:rsidRPr="005B25A1">
        <w:t>-</w:t>
      </w:r>
    </w:p>
    <w:p w14:paraId="1DDFDBF4" w14:textId="77777777" w:rsidR="007615D6" w:rsidRPr="005B25A1" w:rsidRDefault="007615D6" w:rsidP="007615D6">
      <w:pPr>
        <w:keepNext/>
        <w:keepLines/>
        <w:rPr>
          <w:b/>
          <w:bCs/>
        </w:rPr>
      </w:pPr>
      <w:r w:rsidRPr="005B25A1">
        <w:rPr>
          <w:b/>
          <w:bCs/>
        </w:rPr>
        <w:t>Plenary Discussion:</w:t>
      </w:r>
    </w:p>
    <w:p w14:paraId="3005E21A" w14:textId="77777777" w:rsidR="007615D6" w:rsidRPr="005B25A1" w:rsidRDefault="007615D6" w:rsidP="007615D6">
      <w:pPr>
        <w:keepNext/>
        <w:keepLines/>
      </w:pPr>
      <w:r>
        <w:rPr>
          <w:color w:val="FF0000"/>
        </w:rPr>
        <w:t>NO DISCUSSION RECORDED</w:t>
      </w:r>
    </w:p>
    <w:p w14:paraId="6CBFDDB4" w14:textId="77777777" w:rsidR="007615D6" w:rsidRPr="00EB0339" w:rsidRDefault="007615D6" w:rsidP="007615D6">
      <w:r w:rsidRPr="005B25A1">
        <w:rPr>
          <w:b/>
          <w:bCs/>
        </w:rPr>
        <w:t>Status:</w:t>
      </w:r>
      <w:r>
        <w:t xml:space="preserve"> </w:t>
      </w:r>
      <w:r>
        <w:rPr>
          <w:color w:val="0000FF"/>
        </w:rPr>
        <w:t>Not concluded</w:t>
      </w:r>
      <w:r>
        <w:t>.</w:t>
      </w:r>
    </w:p>
    <w:p w14:paraId="17A92F90" w14:textId="77777777" w:rsidR="00E00DA6" w:rsidRDefault="007615D6" w:rsidP="000A3FBD">
      <w:pPr>
        <w:pStyle w:val="NormTop"/>
      </w:pPr>
      <w:r>
        <w:rPr>
          <w:color w:val="0000FF"/>
        </w:rPr>
        <w:t>S2-2409863</w:t>
      </w:r>
      <w:r w:rsidRPr="00D53282">
        <w:t xml:space="preserve"> </w:t>
      </w:r>
      <w:r>
        <w:t>(CR) 23.501 CR5507R1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509273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S2-2408026</w:t>
      </w:r>
      <w:r>
        <w:t>.</w:t>
      </w:r>
    </w:p>
    <w:p w14:paraId="1D71DDDD" w14:textId="77777777" w:rsidR="007615D6" w:rsidRPr="005B25A1" w:rsidRDefault="007615D6" w:rsidP="007615D6">
      <w:pPr>
        <w:keepNext/>
        <w:keepLines/>
        <w:rPr>
          <w:b/>
          <w:bCs/>
        </w:rPr>
      </w:pPr>
      <w:r w:rsidRPr="005B25A1">
        <w:rPr>
          <w:b/>
          <w:bCs/>
        </w:rPr>
        <w:t>Parallel discussion:</w:t>
      </w:r>
    </w:p>
    <w:p w14:paraId="34591EF5" w14:textId="77777777" w:rsidR="007615D6" w:rsidRPr="005B25A1" w:rsidRDefault="007615D6" w:rsidP="007615D6">
      <w:pPr>
        <w:keepNext/>
        <w:keepLines/>
      </w:pPr>
      <w:r w:rsidRPr="005B25A1">
        <w:t>-</w:t>
      </w:r>
    </w:p>
    <w:p w14:paraId="5A057545" w14:textId="77777777" w:rsidR="007615D6" w:rsidRPr="005B25A1" w:rsidRDefault="007615D6" w:rsidP="007615D6">
      <w:pPr>
        <w:keepNext/>
        <w:keepLines/>
        <w:rPr>
          <w:b/>
          <w:bCs/>
        </w:rPr>
      </w:pPr>
      <w:r w:rsidRPr="005B25A1">
        <w:rPr>
          <w:b/>
          <w:bCs/>
        </w:rPr>
        <w:t>Plenary Discussion:</w:t>
      </w:r>
    </w:p>
    <w:p w14:paraId="1E70B0DC" w14:textId="77777777" w:rsidR="007615D6" w:rsidRPr="005B25A1" w:rsidRDefault="007615D6" w:rsidP="007615D6">
      <w:pPr>
        <w:keepNext/>
        <w:keepLines/>
      </w:pPr>
      <w:r>
        <w:rPr>
          <w:color w:val="FF0000"/>
        </w:rPr>
        <w:t>NO DISCUSSION RECORDED</w:t>
      </w:r>
    </w:p>
    <w:p w14:paraId="643DA4C3" w14:textId="77777777" w:rsidR="007615D6" w:rsidRPr="00EB0339" w:rsidRDefault="007615D6" w:rsidP="007615D6">
      <w:r w:rsidRPr="005B25A1">
        <w:rPr>
          <w:b/>
          <w:bCs/>
        </w:rPr>
        <w:t>Status:</w:t>
      </w:r>
      <w:r>
        <w:t xml:space="preserve"> </w:t>
      </w:r>
      <w:r>
        <w:rPr>
          <w:color w:val="0000FF"/>
        </w:rPr>
        <w:t>Not concluded</w:t>
      </w:r>
      <w:r>
        <w:t>.</w:t>
      </w:r>
    </w:p>
    <w:p w14:paraId="2BE6B990" w14:textId="77777777" w:rsidR="00E00DA6" w:rsidRDefault="007615D6" w:rsidP="000A3FBD">
      <w:pPr>
        <w:pStyle w:val="NormTop"/>
      </w:pPr>
      <w:r>
        <w:rPr>
          <w:color w:val="0000FF"/>
        </w:rPr>
        <w:t>S2-2409864</w:t>
      </w:r>
      <w:r w:rsidRPr="00D53282">
        <w:t xml:space="preserve"> </w:t>
      </w:r>
      <w:r>
        <w:t>(CR) 23.273 CR0583 (Rel-19, 'B'): KI#1: Bulk data collecion by MTLF from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LMF operations to collect input data to train a model to determine locations based on RAN measurements are added Service operations to inquire UEs at AMF are corrected.</w:t>
      </w:r>
    </w:p>
    <w:p w14:paraId="4D69924B" w14:textId="77777777" w:rsidR="007615D6" w:rsidRPr="005B25A1" w:rsidRDefault="007615D6" w:rsidP="007615D6">
      <w:pPr>
        <w:keepNext/>
        <w:keepLines/>
        <w:rPr>
          <w:b/>
          <w:bCs/>
        </w:rPr>
      </w:pPr>
      <w:r w:rsidRPr="005B25A1">
        <w:rPr>
          <w:b/>
          <w:bCs/>
        </w:rPr>
        <w:t>Parallel discussion:</w:t>
      </w:r>
    </w:p>
    <w:p w14:paraId="661E1DF0" w14:textId="77777777" w:rsidR="007615D6" w:rsidRPr="005B25A1" w:rsidRDefault="007615D6" w:rsidP="007615D6">
      <w:pPr>
        <w:keepNext/>
        <w:keepLines/>
      </w:pPr>
      <w:r w:rsidRPr="005B25A1">
        <w:t>-</w:t>
      </w:r>
    </w:p>
    <w:p w14:paraId="2C6F6019" w14:textId="77777777" w:rsidR="007615D6" w:rsidRPr="005B25A1" w:rsidRDefault="007615D6" w:rsidP="007615D6">
      <w:pPr>
        <w:keepNext/>
        <w:keepLines/>
        <w:rPr>
          <w:b/>
          <w:bCs/>
        </w:rPr>
      </w:pPr>
      <w:r w:rsidRPr="005B25A1">
        <w:rPr>
          <w:b/>
          <w:bCs/>
        </w:rPr>
        <w:t>Plenary Discussion:</w:t>
      </w:r>
    </w:p>
    <w:p w14:paraId="47C665BD" w14:textId="77777777" w:rsidR="007615D6" w:rsidRPr="005B25A1" w:rsidRDefault="007615D6" w:rsidP="007615D6">
      <w:pPr>
        <w:keepNext/>
        <w:keepLines/>
      </w:pPr>
      <w:r>
        <w:rPr>
          <w:color w:val="FF0000"/>
        </w:rPr>
        <w:t>NO DISCUSSION RECORDED</w:t>
      </w:r>
    </w:p>
    <w:p w14:paraId="2139E884" w14:textId="77777777" w:rsidR="007615D6" w:rsidRPr="00EB0339" w:rsidRDefault="007615D6" w:rsidP="007615D6">
      <w:r w:rsidRPr="005B25A1">
        <w:rPr>
          <w:b/>
          <w:bCs/>
        </w:rPr>
        <w:t>Status:</w:t>
      </w:r>
      <w:r>
        <w:t xml:space="preserve"> </w:t>
      </w:r>
      <w:r>
        <w:rPr>
          <w:color w:val="0000FF"/>
        </w:rPr>
        <w:t>Not concluded</w:t>
      </w:r>
      <w:r>
        <w:t>.</w:t>
      </w:r>
    </w:p>
    <w:p w14:paraId="4599D629" w14:textId="77777777" w:rsidR="00E00DA6" w:rsidRDefault="007615D6" w:rsidP="000A3FBD">
      <w:pPr>
        <w:pStyle w:val="NormTop"/>
      </w:pPr>
      <w:r>
        <w:rPr>
          <w:color w:val="0000FF"/>
        </w:rPr>
        <w:lastRenderedPageBreak/>
        <w:t>S2-2410206</w:t>
      </w:r>
      <w:r w:rsidRPr="00D53282">
        <w:t xml:space="preserve"> </w:t>
      </w:r>
      <w:r>
        <w:t>(CR) 23.273 CR0596 (Rel-19, 'B'): Update the input data to train LMF-based positioning Model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input data for ML model training to include channel measurement, quality indicator of channel measurement, time stamp of channel measurement, or/and include ground truth label (or its approximation), quality indicator of label, time stamp of label.</w:t>
      </w:r>
    </w:p>
    <w:p w14:paraId="39B9C44D" w14:textId="77777777" w:rsidR="007615D6" w:rsidRPr="005B25A1" w:rsidRDefault="007615D6" w:rsidP="007615D6">
      <w:pPr>
        <w:keepNext/>
        <w:keepLines/>
        <w:rPr>
          <w:b/>
          <w:bCs/>
        </w:rPr>
      </w:pPr>
      <w:r w:rsidRPr="005B25A1">
        <w:rPr>
          <w:b/>
          <w:bCs/>
        </w:rPr>
        <w:t>Parallel discussion:</w:t>
      </w:r>
    </w:p>
    <w:p w14:paraId="26AC9CE9" w14:textId="77777777" w:rsidR="007615D6" w:rsidRPr="005B25A1" w:rsidRDefault="007615D6" w:rsidP="007615D6">
      <w:pPr>
        <w:keepNext/>
        <w:keepLines/>
      </w:pPr>
      <w:r w:rsidRPr="005B25A1">
        <w:t>-</w:t>
      </w:r>
    </w:p>
    <w:p w14:paraId="470C4F71" w14:textId="77777777" w:rsidR="007615D6" w:rsidRPr="005B25A1" w:rsidRDefault="007615D6" w:rsidP="007615D6">
      <w:pPr>
        <w:keepNext/>
        <w:keepLines/>
        <w:rPr>
          <w:b/>
          <w:bCs/>
        </w:rPr>
      </w:pPr>
      <w:r w:rsidRPr="005B25A1">
        <w:rPr>
          <w:b/>
          <w:bCs/>
        </w:rPr>
        <w:t>Plenary Discussion:</w:t>
      </w:r>
    </w:p>
    <w:p w14:paraId="3E506FC0" w14:textId="77777777" w:rsidR="007615D6" w:rsidRPr="005B25A1" w:rsidRDefault="007615D6" w:rsidP="007615D6">
      <w:pPr>
        <w:keepNext/>
        <w:keepLines/>
      </w:pPr>
      <w:r>
        <w:rPr>
          <w:color w:val="FF0000"/>
        </w:rPr>
        <w:t>NO DISCUSSION RECORDED</w:t>
      </w:r>
    </w:p>
    <w:p w14:paraId="2EDC0074" w14:textId="77777777" w:rsidR="007615D6" w:rsidRPr="00EB0339" w:rsidRDefault="007615D6" w:rsidP="007615D6">
      <w:r w:rsidRPr="005B25A1">
        <w:rPr>
          <w:b/>
          <w:bCs/>
        </w:rPr>
        <w:t>Status:</w:t>
      </w:r>
      <w:r>
        <w:t xml:space="preserve"> </w:t>
      </w:r>
      <w:r>
        <w:rPr>
          <w:color w:val="0000FF"/>
        </w:rPr>
        <w:t>Not concluded</w:t>
      </w:r>
      <w:r>
        <w:t>.</w:t>
      </w:r>
    </w:p>
    <w:p w14:paraId="490A249A" w14:textId="77777777" w:rsidR="00E00DA6" w:rsidRDefault="007615D6" w:rsidP="000A3FBD">
      <w:pPr>
        <w:pStyle w:val="NormTop"/>
      </w:pPr>
      <w:r>
        <w:rPr>
          <w:color w:val="0000FF"/>
        </w:rPr>
        <w:t>S2-2410215</w:t>
      </w:r>
      <w:r w:rsidRPr="00D53282">
        <w:t xml:space="preserve"> </w:t>
      </w:r>
      <w:r>
        <w:t>(DISCUSSION) KI#1 Resolution of Editor s Notes on Data collection.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proposes resolution for some of the Editor s Note in TS 23.273.</w:t>
      </w:r>
    </w:p>
    <w:p w14:paraId="252B0635" w14:textId="77777777" w:rsidR="007615D6" w:rsidRPr="005B25A1" w:rsidRDefault="007615D6" w:rsidP="007615D6">
      <w:pPr>
        <w:keepNext/>
        <w:keepLines/>
        <w:rPr>
          <w:b/>
          <w:bCs/>
        </w:rPr>
      </w:pPr>
      <w:r w:rsidRPr="005B25A1">
        <w:rPr>
          <w:b/>
          <w:bCs/>
        </w:rPr>
        <w:t>Parallel discussion:</w:t>
      </w:r>
    </w:p>
    <w:p w14:paraId="7E99E60F" w14:textId="77777777" w:rsidR="007615D6" w:rsidRPr="005B25A1" w:rsidRDefault="007615D6" w:rsidP="007615D6">
      <w:pPr>
        <w:keepNext/>
        <w:keepLines/>
      </w:pPr>
      <w:r w:rsidRPr="005B25A1">
        <w:t>-</w:t>
      </w:r>
    </w:p>
    <w:p w14:paraId="711BC03D" w14:textId="77777777" w:rsidR="007615D6" w:rsidRPr="005B25A1" w:rsidRDefault="007615D6" w:rsidP="007615D6">
      <w:pPr>
        <w:keepNext/>
        <w:keepLines/>
        <w:rPr>
          <w:b/>
          <w:bCs/>
        </w:rPr>
      </w:pPr>
      <w:r w:rsidRPr="005B25A1">
        <w:rPr>
          <w:b/>
          <w:bCs/>
        </w:rPr>
        <w:t>Plenary Discussion:</w:t>
      </w:r>
    </w:p>
    <w:p w14:paraId="50AAC87D" w14:textId="77777777" w:rsidR="007615D6" w:rsidRPr="005B25A1" w:rsidRDefault="007615D6" w:rsidP="007615D6">
      <w:pPr>
        <w:keepNext/>
        <w:keepLines/>
      </w:pPr>
      <w:r>
        <w:rPr>
          <w:color w:val="FF0000"/>
        </w:rPr>
        <w:t>NO DISCUSSION RECORDED</w:t>
      </w:r>
    </w:p>
    <w:p w14:paraId="42DA45A4" w14:textId="77777777" w:rsidR="007615D6" w:rsidRPr="00EB0339" w:rsidRDefault="007615D6" w:rsidP="007615D6">
      <w:r w:rsidRPr="005B25A1">
        <w:rPr>
          <w:b/>
          <w:bCs/>
        </w:rPr>
        <w:t>Status:</w:t>
      </w:r>
      <w:r>
        <w:t xml:space="preserve"> </w:t>
      </w:r>
      <w:r>
        <w:rPr>
          <w:color w:val="0000FF"/>
        </w:rPr>
        <w:t>Not concluded</w:t>
      </w:r>
      <w:r>
        <w:t>.</w:t>
      </w:r>
    </w:p>
    <w:p w14:paraId="4AAE8370" w14:textId="77777777" w:rsidR="00E00DA6" w:rsidRDefault="007615D6" w:rsidP="000A3FBD">
      <w:pPr>
        <w:pStyle w:val="NormTop"/>
      </w:pPr>
      <w:r>
        <w:rPr>
          <w:color w:val="0000FF"/>
        </w:rPr>
        <w:t>S2-2410263</w:t>
      </w:r>
      <w:r w:rsidRPr="00D53282">
        <w:t xml:space="preserve"> </w:t>
      </w:r>
      <w:r>
        <w:t>(CR) 23.273 CR0598 (Rel-19, 'B'): Enhancements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definitions and architectural descriptions on support of LMF-based AI/ML positioning. Update/add the procedures of data collection from the UE/NG-RAN for LMF-based AI/ML positioning model training. Define the LMF service that is used by the NWDAF containing MTLF to collect input data from the LMF for LMF-based AI/ML positioning model training.</w:t>
      </w:r>
    </w:p>
    <w:p w14:paraId="23F537E1" w14:textId="77777777" w:rsidR="007615D6" w:rsidRPr="005B25A1" w:rsidRDefault="007615D6" w:rsidP="007615D6">
      <w:pPr>
        <w:keepNext/>
        <w:keepLines/>
        <w:rPr>
          <w:b/>
          <w:bCs/>
        </w:rPr>
      </w:pPr>
      <w:r w:rsidRPr="005B25A1">
        <w:rPr>
          <w:b/>
          <w:bCs/>
        </w:rPr>
        <w:t>Parallel discussion:</w:t>
      </w:r>
    </w:p>
    <w:p w14:paraId="116D8490" w14:textId="77777777" w:rsidR="007615D6" w:rsidRPr="005B25A1" w:rsidRDefault="007615D6" w:rsidP="007615D6">
      <w:pPr>
        <w:keepNext/>
        <w:keepLines/>
      </w:pPr>
      <w:r w:rsidRPr="005B25A1">
        <w:t>-</w:t>
      </w:r>
    </w:p>
    <w:p w14:paraId="31834947" w14:textId="77777777" w:rsidR="007615D6" w:rsidRPr="005B25A1" w:rsidRDefault="007615D6" w:rsidP="007615D6">
      <w:pPr>
        <w:keepNext/>
        <w:keepLines/>
        <w:rPr>
          <w:b/>
          <w:bCs/>
        </w:rPr>
      </w:pPr>
      <w:r w:rsidRPr="005B25A1">
        <w:rPr>
          <w:b/>
          <w:bCs/>
        </w:rPr>
        <w:t>Plenary Discussion:</w:t>
      </w:r>
    </w:p>
    <w:p w14:paraId="149EEEC7" w14:textId="77777777" w:rsidR="007615D6" w:rsidRPr="005B25A1" w:rsidRDefault="007615D6" w:rsidP="007615D6">
      <w:pPr>
        <w:keepNext/>
        <w:keepLines/>
      </w:pPr>
      <w:r>
        <w:rPr>
          <w:color w:val="FF0000"/>
        </w:rPr>
        <w:t>NO DISCUSSION RECORDED</w:t>
      </w:r>
    </w:p>
    <w:p w14:paraId="303B14CC" w14:textId="77777777" w:rsidR="007615D6" w:rsidRPr="00EB0339" w:rsidRDefault="007615D6" w:rsidP="007615D6">
      <w:r w:rsidRPr="005B25A1">
        <w:rPr>
          <w:b/>
          <w:bCs/>
        </w:rPr>
        <w:t>Status:</w:t>
      </w:r>
      <w:r>
        <w:t xml:space="preserve"> </w:t>
      </w:r>
      <w:r>
        <w:rPr>
          <w:color w:val="0000FF"/>
        </w:rPr>
        <w:t>Not concluded</w:t>
      </w:r>
      <w:r>
        <w:t>.</w:t>
      </w:r>
    </w:p>
    <w:p w14:paraId="65999B0B" w14:textId="77777777" w:rsidR="00E00DA6" w:rsidRDefault="007615D6" w:rsidP="000A3FBD">
      <w:pPr>
        <w:pStyle w:val="NormTop"/>
      </w:pPr>
      <w:r>
        <w:rPr>
          <w:color w:val="0000FF"/>
        </w:rPr>
        <w:t>S2-2410510</w:t>
      </w:r>
      <w:r w:rsidRPr="00D53282">
        <w:t xml:space="preserve"> </w:t>
      </w:r>
      <w:r>
        <w:t>(CR) 23.273 CR0600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50DDD308" w14:textId="77777777" w:rsidR="007615D6" w:rsidRPr="005B25A1" w:rsidRDefault="007615D6" w:rsidP="007615D6">
      <w:pPr>
        <w:keepNext/>
        <w:keepLines/>
        <w:rPr>
          <w:b/>
          <w:bCs/>
        </w:rPr>
      </w:pPr>
      <w:r w:rsidRPr="005B25A1">
        <w:rPr>
          <w:b/>
          <w:bCs/>
        </w:rPr>
        <w:t>Parallel discussion:</w:t>
      </w:r>
    </w:p>
    <w:p w14:paraId="68F5B22B" w14:textId="77777777" w:rsidR="007615D6" w:rsidRPr="005B25A1" w:rsidRDefault="007615D6" w:rsidP="007615D6">
      <w:pPr>
        <w:keepNext/>
        <w:keepLines/>
      </w:pPr>
      <w:r w:rsidRPr="005B25A1">
        <w:t>-</w:t>
      </w:r>
    </w:p>
    <w:p w14:paraId="34C11AC7" w14:textId="77777777" w:rsidR="007615D6" w:rsidRPr="005B25A1" w:rsidRDefault="007615D6" w:rsidP="007615D6">
      <w:pPr>
        <w:keepNext/>
        <w:keepLines/>
        <w:rPr>
          <w:b/>
          <w:bCs/>
        </w:rPr>
      </w:pPr>
      <w:r w:rsidRPr="005B25A1">
        <w:rPr>
          <w:b/>
          <w:bCs/>
        </w:rPr>
        <w:t>Plenary Discussion:</w:t>
      </w:r>
    </w:p>
    <w:p w14:paraId="6F2D0122" w14:textId="77777777" w:rsidR="007615D6" w:rsidRPr="005B25A1" w:rsidRDefault="007615D6" w:rsidP="007615D6">
      <w:pPr>
        <w:keepNext/>
        <w:keepLines/>
      </w:pPr>
      <w:r>
        <w:rPr>
          <w:color w:val="FF0000"/>
        </w:rPr>
        <w:t>NO DISCUSSION RECORDED</w:t>
      </w:r>
    </w:p>
    <w:p w14:paraId="2C916213" w14:textId="77777777" w:rsidR="007615D6" w:rsidRPr="00EB0339" w:rsidRDefault="007615D6" w:rsidP="007615D6">
      <w:r w:rsidRPr="005B25A1">
        <w:rPr>
          <w:b/>
          <w:bCs/>
        </w:rPr>
        <w:t>Status:</w:t>
      </w:r>
      <w:r>
        <w:t xml:space="preserve"> </w:t>
      </w:r>
      <w:r>
        <w:rPr>
          <w:color w:val="0000FF"/>
        </w:rPr>
        <w:t>Not concluded</w:t>
      </w:r>
      <w:r>
        <w:t>.</w:t>
      </w:r>
    </w:p>
    <w:p w14:paraId="606C3BF5" w14:textId="77777777" w:rsidR="00E00DA6" w:rsidRDefault="007615D6" w:rsidP="000A3FBD">
      <w:pPr>
        <w:pStyle w:val="NormTop"/>
      </w:pPr>
      <w:r>
        <w:rPr>
          <w:color w:val="0000FF"/>
        </w:rPr>
        <w:lastRenderedPageBreak/>
        <w:t>S2-2410517</w:t>
      </w:r>
      <w:r w:rsidRPr="00D53282">
        <w:t xml:space="preserve"> </w:t>
      </w:r>
      <w:r>
        <w:t>(CR) 23.273 CR0601 (Rel-19, 'B'): Data collection for AI/ML positioning model training based on NG-RAN measurements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334503AA"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&lt;&gt;!</w:t>
      </w:r>
    </w:p>
    <w:p w14:paraId="79AA6C8B" w14:textId="77777777" w:rsidR="007615D6" w:rsidRPr="005B25A1" w:rsidRDefault="007615D6" w:rsidP="007615D6">
      <w:pPr>
        <w:keepNext/>
        <w:keepLines/>
        <w:rPr>
          <w:b/>
          <w:bCs/>
        </w:rPr>
      </w:pPr>
      <w:r w:rsidRPr="005B25A1">
        <w:rPr>
          <w:b/>
          <w:bCs/>
        </w:rPr>
        <w:t>Parallel discussion:</w:t>
      </w:r>
    </w:p>
    <w:p w14:paraId="1A12FDE5" w14:textId="77777777" w:rsidR="007615D6" w:rsidRPr="005B25A1" w:rsidRDefault="007615D6" w:rsidP="007615D6">
      <w:pPr>
        <w:keepNext/>
        <w:keepLines/>
      </w:pPr>
      <w:r w:rsidRPr="005B25A1">
        <w:t>-</w:t>
      </w:r>
    </w:p>
    <w:p w14:paraId="65A2F528" w14:textId="77777777" w:rsidR="007615D6" w:rsidRPr="005B25A1" w:rsidRDefault="007615D6" w:rsidP="007615D6">
      <w:pPr>
        <w:keepNext/>
        <w:keepLines/>
        <w:rPr>
          <w:b/>
          <w:bCs/>
        </w:rPr>
      </w:pPr>
      <w:r w:rsidRPr="005B25A1">
        <w:rPr>
          <w:b/>
          <w:bCs/>
        </w:rPr>
        <w:t>Plenary Discussion:</w:t>
      </w:r>
    </w:p>
    <w:p w14:paraId="37A3FDDC" w14:textId="77777777" w:rsidR="007615D6" w:rsidRPr="005B25A1" w:rsidRDefault="007615D6" w:rsidP="007615D6">
      <w:pPr>
        <w:keepNext/>
        <w:keepLines/>
      </w:pPr>
      <w:r>
        <w:rPr>
          <w:color w:val="FF0000"/>
        </w:rPr>
        <w:t>NO DISCUSSION RECORDED</w:t>
      </w:r>
    </w:p>
    <w:p w14:paraId="294EC434" w14:textId="77777777" w:rsidR="007615D6" w:rsidRPr="00EB0339" w:rsidRDefault="007615D6" w:rsidP="007615D6">
      <w:r w:rsidRPr="005B25A1">
        <w:rPr>
          <w:b/>
          <w:bCs/>
        </w:rPr>
        <w:t>Status:</w:t>
      </w:r>
      <w:r>
        <w:t xml:space="preserve"> </w:t>
      </w:r>
      <w:r>
        <w:rPr>
          <w:color w:val="0000FF"/>
        </w:rPr>
        <w:t>Not concluded</w:t>
      </w:r>
      <w:r>
        <w:t>.</w:t>
      </w:r>
    </w:p>
    <w:p w14:paraId="4DC9CC37" w14:textId="77777777" w:rsidR="00E00DA6" w:rsidRDefault="007615D6" w:rsidP="000A3FBD">
      <w:pPr>
        <w:pStyle w:val="NormTop"/>
      </w:pPr>
      <w:r>
        <w:rPr>
          <w:color w:val="0000FF"/>
        </w:rPr>
        <w:t>S2-2410521</w:t>
      </w:r>
      <w:r w:rsidRPr="00D53282">
        <w:t xml:space="preserve"> </w:t>
      </w:r>
      <w:r>
        <w:t>(CR) 23.273 CR0602 (Rel-19, 'B'): Update on Data Collection at LMF to train AI/ML based positioning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Include PRUs as source of measurement inputs for model training at LMF.</w:t>
      </w:r>
    </w:p>
    <w:p w14:paraId="51AC4534"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&lt;&gt;!</w:t>
      </w:r>
    </w:p>
    <w:p w14:paraId="58E7B2F5" w14:textId="77777777" w:rsidR="007615D6" w:rsidRPr="005B25A1" w:rsidRDefault="007615D6" w:rsidP="007615D6">
      <w:pPr>
        <w:keepNext/>
        <w:keepLines/>
        <w:rPr>
          <w:b/>
          <w:bCs/>
        </w:rPr>
      </w:pPr>
      <w:r w:rsidRPr="005B25A1">
        <w:rPr>
          <w:b/>
          <w:bCs/>
        </w:rPr>
        <w:t>Parallel discussion:</w:t>
      </w:r>
    </w:p>
    <w:p w14:paraId="4BC93D64" w14:textId="77777777" w:rsidR="007615D6" w:rsidRPr="005B25A1" w:rsidRDefault="007615D6" w:rsidP="007615D6">
      <w:pPr>
        <w:keepNext/>
        <w:keepLines/>
      </w:pPr>
      <w:r w:rsidRPr="005B25A1">
        <w:t>-</w:t>
      </w:r>
    </w:p>
    <w:p w14:paraId="0244FDBF" w14:textId="77777777" w:rsidR="007615D6" w:rsidRPr="005B25A1" w:rsidRDefault="007615D6" w:rsidP="007615D6">
      <w:pPr>
        <w:keepNext/>
        <w:keepLines/>
        <w:rPr>
          <w:b/>
          <w:bCs/>
        </w:rPr>
      </w:pPr>
      <w:r w:rsidRPr="005B25A1">
        <w:rPr>
          <w:b/>
          <w:bCs/>
        </w:rPr>
        <w:t>Plenary Discussion:</w:t>
      </w:r>
    </w:p>
    <w:p w14:paraId="2BC748C0" w14:textId="77777777" w:rsidR="007615D6" w:rsidRPr="005B25A1" w:rsidRDefault="007615D6" w:rsidP="007615D6">
      <w:pPr>
        <w:keepNext/>
        <w:keepLines/>
      </w:pPr>
      <w:r>
        <w:rPr>
          <w:color w:val="FF0000"/>
        </w:rPr>
        <w:t>NO DISCUSSION RECORDED</w:t>
      </w:r>
    </w:p>
    <w:p w14:paraId="173EC8B8" w14:textId="77777777" w:rsidR="007615D6" w:rsidRPr="00EB0339" w:rsidRDefault="007615D6" w:rsidP="007615D6">
      <w:r w:rsidRPr="005B25A1">
        <w:rPr>
          <w:b/>
          <w:bCs/>
        </w:rPr>
        <w:t>Status:</w:t>
      </w:r>
      <w:r>
        <w:t xml:space="preserve"> </w:t>
      </w:r>
      <w:r>
        <w:rPr>
          <w:color w:val="0000FF"/>
        </w:rPr>
        <w:t>Not concluded</w:t>
      </w:r>
      <w:r>
        <w:t>.</w:t>
      </w:r>
    </w:p>
    <w:p w14:paraId="5EA6F2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45B56A17" w14:textId="77777777" w:rsidR="00E00DA6" w:rsidRDefault="007615D6" w:rsidP="000A3FBD">
      <w:pPr>
        <w:pStyle w:val="NormTop"/>
      </w:pPr>
      <w:r>
        <w:rPr>
          <w:color w:val="0000FF"/>
        </w:rPr>
        <w:t>S2-2409645</w:t>
      </w:r>
      <w:r w:rsidRPr="00D53282">
        <w:t xml:space="preserve"> </w:t>
      </w:r>
      <w:r>
        <w:t>(CR) 23.288 CR1195 (Rel-19, 'B'): Resolving ENs related to the VFL Registration and Discovery procedures (Source: ICS, InterDigital)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5BB3C906" w14:textId="77777777" w:rsidR="00E00DA6" w:rsidRPr="00B81031" w:rsidRDefault="00000000" w:rsidP="00B81031">
      <w:pPr>
        <w:keepNext/>
        <w:keepLines/>
        <w:rPr>
          <w:i/>
        </w:rPr>
      </w:pPr>
      <w:r w:rsidRPr="00B81031">
        <w:rPr>
          <w:b/>
          <w:bCs/>
          <w:i/>
        </w:rPr>
        <w:t>Comment:</w:t>
      </w:r>
      <w:r>
        <w:rPr>
          <w:i/>
        </w:rPr>
        <w:t xml:space="preserve"> </w:t>
      </w:r>
      <w:r w:rsidR="007615D6">
        <w:rPr>
          <w:i/>
        </w:rPr>
        <w:t>No reason for change. summary of change, etc. No Clauses Affected indicated!</w:t>
      </w:r>
    </w:p>
    <w:p w14:paraId="1B33CEC3" w14:textId="77777777" w:rsidR="007615D6" w:rsidRPr="005B25A1" w:rsidRDefault="007615D6" w:rsidP="007615D6">
      <w:pPr>
        <w:keepNext/>
        <w:keepLines/>
        <w:rPr>
          <w:b/>
          <w:bCs/>
        </w:rPr>
      </w:pPr>
      <w:r w:rsidRPr="005B25A1">
        <w:rPr>
          <w:b/>
          <w:bCs/>
        </w:rPr>
        <w:t>Parallel discussion:</w:t>
      </w:r>
    </w:p>
    <w:p w14:paraId="2D8FD1AD" w14:textId="77777777" w:rsidR="007615D6" w:rsidRPr="005B25A1" w:rsidRDefault="007615D6" w:rsidP="007615D6">
      <w:pPr>
        <w:keepNext/>
        <w:keepLines/>
      </w:pPr>
      <w:r w:rsidRPr="005B25A1">
        <w:t>-</w:t>
      </w:r>
    </w:p>
    <w:p w14:paraId="016BB497" w14:textId="77777777" w:rsidR="007615D6" w:rsidRPr="005B25A1" w:rsidRDefault="007615D6" w:rsidP="007615D6">
      <w:pPr>
        <w:keepNext/>
        <w:keepLines/>
        <w:rPr>
          <w:b/>
          <w:bCs/>
        </w:rPr>
      </w:pPr>
      <w:r w:rsidRPr="005B25A1">
        <w:rPr>
          <w:b/>
          <w:bCs/>
        </w:rPr>
        <w:t>Plenary Discussion:</w:t>
      </w:r>
    </w:p>
    <w:p w14:paraId="1BFBB70F" w14:textId="77777777" w:rsidR="007615D6" w:rsidRPr="005B25A1" w:rsidRDefault="007615D6" w:rsidP="007615D6">
      <w:pPr>
        <w:keepNext/>
        <w:keepLines/>
      </w:pPr>
      <w:r>
        <w:rPr>
          <w:color w:val="FF0000"/>
        </w:rPr>
        <w:t>NO DISCUSSION RECORDED</w:t>
      </w:r>
    </w:p>
    <w:p w14:paraId="22AA88C1" w14:textId="77777777" w:rsidR="007615D6" w:rsidRPr="00EB0339" w:rsidRDefault="007615D6" w:rsidP="007615D6">
      <w:r w:rsidRPr="005B25A1">
        <w:rPr>
          <w:b/>
          <w:bCs/>
        </w:rPr>
        <w:t>Status:</w:t>
      </w:r>
      <w:r>
        <w:t xml:space="preserve"> </w:t>
      </w:r>
      <w:r>
        <w:rPr>
          <w:color w:val="0000FF"/>
        </w:rPr>
        <w:t>Not concluded</w:t>
      </w:r>
      <w:r>
        <w:t>.</w:t>
      </w:r>
    </w:p>
    <w:p w14:paraId="034D0BFA" w14:textId="77777777" w:rsidR="00E00DA6" w:rsidRDefault="007615D6" w:rsidP="000A3FBD">
      <w:pPr>
        <w:pStyle w:val="NormTop"/>
      </w:pPr>
      <w:r>
        <w:rPr>
          <w:color w:val="0000FF"/>
        </w:rPr>
        <w:lastRenderedPageBreak/>
        <w:t>S2-2409646</w:t>
      </w:r>
      <w:r w:rsidRPr="00D53282">
        <w:t xml:space="preserve"> </w:t>
      </w:r>
      <w:r>
        <w:t>(CR) 23.501 CR5630 (Rel-19, 'B'): VFL support during the discovery of NWDAF, NEF, and AF instances (Source: ICS, InterDigital, Futurewei)</w:t>
      </w:r>
      <w:r>
        <w:br/>
      </w:r>
      <w:r w:rsidRPr="00D53282">
        <w:rPr>
          <w:b/>
        </w:rPr>
        <w:t>Document for:</w:t>
      </w:r>
      <w:r w:rsidRPr="00D53282">
        <w:t xml:space="preserve"> </w:t>
      </w:r>
      <w:r>
        <w:t>Approval</w:t>
      </w:r>
      <w:r>
        <w:br/>
      </w:r>
      <w:r w:rsidRPr="00D53282">
        <w:rPr>
          <w:b/>
        </w:rPr>
        <w:t>Abstract:</w:t>
      </w:r>
      <w:r w:rsidRPr="00D53282">
        <w:t xml:space="preserve"> </w:t>
      </w:r>
      <w:r>
        <w:br/>
        <w:t>Summary of change:  6.3.13 includes VFL related parameters  6.3.14 includes an indication that NEF now can be selected according to NEF's VFL capability  6.3.25 includes an indication that AF can be discovered based on the VFL capability.</w:t>
      </w:r>
    </w:p>
    <w:p w14:paraId="3DD125F6" w14:textId="77777777" w:rsidR="00E00DA6" w:rsidRPr="00B81031" w:rsidRDefault="00000000" w:rsidP="00B81031">
      <w:pPr>
        <w:keepNext/>
        <w:keepLines/>
        <w:rPr>
          <w:i/>
        </w:rPr>
      </w:pPr>
      <w:r w:rsidRPr="00B81031">
        <w:rPr>
          <w:b/>
          <w:bCs/>
          <w:i/>
        </w:rPr>
        <w:t>Comment:</w:t>
      </w:r>
      <w:r>
        <w:rPr>
          <w:i/>
        </w:rPr>
        <w:t xml:space="preserve"> </w:t>
      </w:r>
      <w:r w:rsidR="007615D6">
        <w:rPr>
          <w:i/>
        </w:rPr>
        <w:t>No Clauses Affected indicated!</w:t>
      </w:r>
    </w:p>
    <w:p w14:paraId="1BAA300B" w14:textId="77777777" w:rsidR="007615D6" w:rsidRPr="005B25A1" w:rsidRDefault="007615D6" w:rsidP="007615D6">
      <w:pPr>
        <w:keepNext/>
        <w:keepLines/>
        <w:rPr>
          <w:b/>
          <w:bCs/>
        </w:rPr>
      </w:pPr>
      <w:r w:rsidRPr="005B25A1">
        <w:rPr>
          <w:b/>
          <w:bCs/>
        </w:rPr>
        <w:t>Parallel discussion:</w:t>
      </w:r>
    </w:p>
    <w:p w14:paraId="6B01C460" w14:textId="77777777" w:rsidR="007615D6" w:rsidRPr="005B25A1" w:rsidRDefault="007615D6" w:rsidP="007615D6">
      <w:pPr>
        <w:keepNext/>
        <w:keepLines/>
      </w:pPr>
      <w:r w:rsidRPr="005B25A1">
        <w:t>-</w:t>
      </w:r>
    </w:p>
    <w:p w14:paraId="3DD7816C" w14:textId="77777777" w:rsidR="007615D6" w:rsidRPr="005B25A1" w:rsidRDefault="007615D6" w:rsidP="007615D6">
      <w:pPr>
        <w:keepNext/>
        <w:keepLines/>
        <w:rPr>
          <w:b/>
          <w:bCs/>
        </w:rPr>
      </w:pPr>
      <w:r w:rsidRPr="005B25A1">
        <w:rPr>
          <w:b/>
          <w:bCs/>
        </w:rPr>
        <w:t>Plenary Discussion:</w:t>
      </w:r>
    </w:p>
    <w:p w14:paraId="0F8CF177" w14:textId="77777777" w:rsidR="007615D6" w:rsidRPr="005B25A1" w:rsidRDefault="007615D6" w:rsidP="007615D6">
      <w:pPr>
        <w:keepNext/>
        <w:keepLines/>
      </w:pPr>
      <w:r>
        <w:rPr>
          <w:color w:val="FF0000"/>
        </w:rPr>
        <w:t>NO DISCUSSION RECORDED</w:t>
      </w:r>
    </w:p>
    <w:p w14:paraId="2D1824EB" w14:textId="77777777" w:rsidR="007615D6" w:rsidRPr="00EB0339" w:rsidRDefault="007615D6" w:rsidP="007615D6">
      <w:r w:rsidRPr="005B25A1">
        <w:rPr>
          <w:b/>
          <w:bCs/>
        </w:rPr>
        <w:t>Status:</w:t>
      </w:r>
      <w:r>
        <w:t xml:space="preserve"> </w:t>
      </w:r>
      <w:r>
        <w:rPr>
          <w:color w:val="0000FF"/>
        </w:rPr>
        <w:t>Not concluded</w:t>
      </w:r>
      <w:r>
        <w:t>.</w:t>
      </w:r>
    </w:p>
    <w:p w14:paraId="124D182D" w14:textId="77777777" w:rsidR="00E00DA6" w:rsidRDefault="007615D6" w:rsidP="000A3FBD">
      <w:pPr>
        <w:pStyle w:val="NormTop"/>
      </w:pPr>
      <w:r>
        <w:rPr>
          <w:color w:val="0000FF"/>
        </w:rPr>
        <w:t>S2-2409647</w:t>
      </w:r>
      <w:r w:rsidRPr="00D53282">
        <w:t xml:space="preserve"> </w:t>
      </w:r>
      <w:r>
        <w:t>(CR) 23.502 CR5001 (Rel-19, 'B'): Enhancement to NRF s discovery and registration procedures to support VFL (Source: ICS, InterDigital, Futurewei)</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Introducing a new VFL capability type container.</w:t>
      </w:r>
    </w:p>
    <w:p w14:paraId="32A530CB" w14:textId="77777777" w:rsidR="00E00DA6" w:rsidRPr="00B81031" w:rsidRDefault="00000000" w:rsidP="00B81031">
      <w:pPr>
        <w:keepNext/>
        <w:keepLines/>
        <w:rPr>
          <w:i/>
        </w:rPr>
      </w:pPr>
      <w:r w:rsidRPr="00B81031">
        <w:rPr>
          <w:b/>
          <w:bCs/>
          <w:i/>
        </w:rPr>
        <w:t>Comment:</w:t>
      </w:r>
      <w:r>
        <w:rPr>
          <w:i/>
        </w:rPr>
        <w:t xml:space="preserve"> </w:t>
      </w:r>
      <w:r w:rsidR="007615D6">
        <w:rPr>
          <w:i/>
        </w:rPr>
        <w:t>No Clauses Affected indicated!</w:t>
      </w:r>
    </w:p>
    <w:p w14:paraId="064DA94D" w14:textId="77777777" w:rsidR="007615D6" w:rsidRPr="005B25A1" w:rsidRDefault="007615D6" w:rsidP="007615D6">
      <w:pPr>
        <w:keepNext/>
        <w:keepLines/>
        <w:rPr>
          <w:b/>
          <w:bCs/>
        </w:rPr>
      </w:pPr>
      <w:r w:rsidRPr="005B25A1">
        <w:rPr>
          <w:b/>
          <w:bCs/>
        </w:rPr>
        <w:t>Parallel discussion:</w:t>
      </w:r>
    </w:p>
    <w:p w14:paraId="6C64A25F" w14:textId="77777777" w:rsidR="007615D6" w:rsidRPr="005B25A1" w:rsidRDefault="007615D6" w:rsidP="007615D6">
      <w:pPr>
        <w:keepNext/>
        <w:keepLines/>
      </w:pPr>
      <w:r w:rsidRPr="005B25A1">
        <w:t>-</w:t>
      </w:r>
    </w:p>
    <w:p w14:paraId="6BB60794" w14:textId="77777777" w:rsidR="007615D6" w:rsidRPr="005B25A1" w:rsidRDefault="007615D6" w:rsidP="007615D6">
      <w:pPr>
        <w:keepNext/>
        <w:keepLines/>
        <w:rPr>
          <w:b/>
          <w:bCs/>
        </w:rPr>
      </w:pPr>
      <w:r w:rsidRPr="005B25A1">
        <w:rPr>
          <w:b/>
          <w:bCs/>
        </w:rPr>
        <w:t>Plenary Discussion:</w:t>
      </w:r>
    </w:p>
    <w:p w14:paraId="414D965A" w14:textId="77777777" w:rsidR="007615D6" w:rsidRPr="005B25A1" w:rsidRDefault="007615D6" w:rsidP="007615D6">
      <w:pPr>
        <w:keepNext/>
        <w:keepLines/>
      </w:pPr>
      <w:r>
        <w:rPr>
          <w:color w:val="FF0000"/>
        </w:rPr>
        <w:t>NO DISCUSSION RECORDED</w:t>
      </w:r>
    </w:p>
    <w:p w14:paraId="588DCF97" w14:textId="77777777" w:rsidR="007615D6" w:rsidRPr="00EB0339" w:rsidRDefault="007615D6" w:rsidP="007615D6">
      <w:r w:rsidRPr="005B25A1">
        <w:rPr>
          <w:b/>
          <w:bCs/>
        </w:rPr>
        <w:t>Status:</w:t>
      </w:r>
      <w:r>
        <w:t xml:space="preserve"> </w:t>
      </w:r>
      <w:r>
        <w:rPr>
          <w:color w:val="0000FF"/>
        </w:rPr>
        <w:t>Not concluded</w:t>
      </w:r>
      <w:r>
        <w:t>.</w:t>
      </w:r>
    </w:p>
    <w:p w14:paraId="5361A5FA" w14:textId="77777777" w:rsidR="00E00DA6" w:rsidRDefault="007615D6" w:rsidP="000A3FBD">
      <w:pPr>
        <w:pStyle w:val="NormTop"/>
      </w:pPr>
      <w:r>
        <w:rPr>
          <w:color w:val="0000FF"/>
        </w:rPr>
        <w:t>S2-2409679</w:t>
      </w:r>
      <w:r w:rsidRPr="00D53282">
        <w:t xml:space="preserve"> </w:t>
      </w:r>
      <w:r>
        <w:t>(CR) 23.288 CR1199 (Rel-19, 'B'): Addressing ENs about VFL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Adress the following ENs: - Editor's note: Details of ML Model handling, supported features, Feature alignment and Sample alignment are FFS. (only resolving the aspect of supported features) - Editor's note: Whether the VFL model correlation ID is needed or using the model ID is FFS. - Editor's note: Whether the VFL model correlation is required in step 5 is FFS. - Editor's note: Whether the VFL server/client needs to register into NRF any interoperability information is FFS. - Editor's note: Whether to use Vendor ID(s) or introduce new identifiers for interoperability among NWDAF and AFs is FFS.</w:t>
      </w:r>
    </w:p>
    <w:p w14:paraId="642944A8" w14:textId="77777777" w:rsidR="007615D6" w:rsidRPr="005B25A1" w:rsidRDefault="007615D6" w:rsidP="007615D6">
      <w:pPr>
        <w:keepNext/>
        <w:keepLines/>
        <w:rPr>
          <w:b/>
          <w:bCs/>
        </w:rPr>
      </w:pPr>
      <w:r w:rsidRPr="005B25A1">
        <w:rPr>
          <w:b/>
          <w:bCs/>
        </w:rPr>
        <w:t>Parallel discussion:</w:t>
      </w:r>
    </w:p>
    <w:p w14:paraId="1E3BBCE5" w14:textId="77777777" w:rsidR="007615D6" w:rsidRPr="005B25A1" w:rsidRDefault="007615D6" w:rsidP="007615D6">
      <w:pPr>
        <w:keepNext/>
        <w:keepLines/>
      </w:pPr>
      <w:r w:rsidRPr="005B25A1">
        <w:t>-</w:t>
      </w:r>
    </w:p>
    <w:p w14:paraId="74CA6B30" w14:textId="77777777" w:rsidR="007615D6" w:rsidRPr="005B25A1" w:rsidRDefault="007615D6" w:rsidP="007615D6">
      <w:pPr>
        <w:keepNext/>
        <w:keepLines/>
        <w:rPr>
          <w:b/>
          <w:bCs/>
        </w:rPr>
      </w:pPr>
      <w:r w:rsidRPr="005B25A1">
        <w:rPr>
          <w:b/>
          <w:bCs/>
        </w:rPr>
        <w:t>Plenary Discussion:</w:t>
      </w:r>
    </w:p>
    <w:p w14:paraId="147F1404" w14:textId="77777777" w:rsidR="007615D6" w:rsidRPr="005B25A1" w:rsidRDefault="007615D6" w:rsidP="007615D6">
      <w:pPr>
        <w:keepNext/>
        <w:keepLines/>
      </w:pPr>
      <w:r>
        <w:rPr>
          <w:color w:val="FF0000"/>
        </w:rPr>
        <w:t>NO DISCUSSION RECORDED</w:t>
      </w:r>
    </w:p>
    <w:p w14:paraId="6A2F8F6E" w14:textId="77777777" w:rsidR="007615D6" w:rsidRPr="00EB0339" w:rsidRDefault="007615D6" w:rsidP="007615D6">
      <w:r w:rsidRPr="005B25A1">
        <w:rPr>
          <w:b/>
          <w:bCs/>
        </w:rPr>
        <w:t>Status:</w:t>
      </w:r>
      <w:r>
        <w:t xml:space="preserve"> </w:t>
      </w:r>
      <w:r>
        <w:rPr>
          <w:color w:val="0000FF"/>
        </w:rPr>
        <w:t>Not concluded</w:t>
      </w:r>
      <w:r>
        <w:t>.</w:t>
      </w:r>
    </w:p>
    <w:p w14:paraId="3D9E4EB8" w14:textId="77777777" w:rsidR="00E00DA6" w:rsidRDefault="007615D6" w:rsidP="000A3FBD">
      <w:pPr>
        <w:pStyle w:val="NormTop"/>
      </w:pPr>
      <w:r>
        <w:rPr>
          <w:color w:val="0000FF"/>
        </w:rPr>
        <w:lastRenderedPageBreak/>
        <w:t>S2-2409685</w:t>
      </w:r>
      <w:r w:rsidRPr="00D53282">
        <w:t xml:space="preserve"> </w:t>
      </w:r>
      <w:r>
        <w:t>(CR) 23.501 CR5638 (Rel-19, 'B'): Registration and discovery for VFL entity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support Vertical Federated Learning registration and discovery in TS 23.501.</w:t>
      </w:r>
    </w:p>
    <w:p w14:paraId="7D3EC7ED" w14:textId="77777777" w:rsidR="007615D6" w:rsidRPr="005B25A1" w:rsidRDefault="007615D6" w:rsidP="007615D6">
      <w:pPr>
        <w:keepNext/>
        <w:keepLines/>
        <w:rPr>
          <w:b/>
          <w:bCs/>
        </w:rPr>
      </w:pPr>
      <w:r w:rsidRPr="005B25A1">
        <w:rPr>
          <w:b/>
          <w:bCs/>
        </w:rPr>
        <w:t>Parallel discussion:</w:t>
      </w:r>
    </w:p>
    <w:p w14:paraId="6C88BC31" w14:textId="77777777" w:rsidR="007615D6" w:rsidRPr="005B25A1" w:rsidRDefault="007615D6" w:rsidP="007615D6">
      <w:pPr>
        <w:keepNext/>
        <w:keepLines/>
      </w:pPr>
      <w:r w:rsidRPr="005B25A1">
        <w:t>-</w:t>
      </w:r>
    </w:p>
    <w:p w14:paraId="54A88F9F" w14:textId="77777777" w:rsidR="007615D6" w:rsidRPr="005B25A1" w:rsidRDefault="007615D6" w:rsidP="007615D6">
      <w:pPr>
        <w:keepNext/>
        <w:keepLines/>
        <w:rPr>
          <w:b/>
          <w:bCs/>
        </w:rPr>
      </w:pPr>
      <w:r w:rsidRPr="005B25A1">
        <w:rPr>
          <w:b/>
          <w:bCs/>
        </w:rPr>
        <w:t>Plenary Discussion:</w:t>
      </w:r>
    </w:p>
    <w:p w14:paraId="619AAF49" w14:textId="77777777" w:rsidR="007615D6" w:rsidRPr="005B25A1" w:rsidRDefault="007615D6" w:rsidP="007615D6">
      <w:pPr>
        <w:keepNext/>
        <w:keepLines/>
      </w:pPr>
      <w:r>
        <w:rPr>
          <w:color w:val="FF0000"/>
        </w:rPr>
        <w:t>NO DISCUSSION RECORDED</w:t>
      </w:r>
    </w:p>
    <w:p w14:paraId="06436C46" w14:textId="77777777" w:rsidR="007615D6" w:rsidRPr="00EB0339" w:rsidRDefault="007615D6" w:rsidP="007615D6">
      <w:r w:rsidRPr="005B25A1">
        <w:rPr>
          <w:b/>
          <w:bCs/>
        </w:rPr>
        <w:t>Status:</w:t>
      </w:r>
      <w:r>
        <w:t xml:space="preserve"> </w:t>
      </w:r>
      <w:r>
        <w:rPr>
          <w:color w:val="0000FF"/>
        </w:rPr>
        <w:t>Not concluded</w:t>
      </w:r>
      <w:r>
        <w:t>.</w:t>
      </w:r>
    </w:p>
    <w:p w14:paraId="639D6A5B" w14:textId="77777777" w:rsidR="00E00DA6" w:rsidRDefault="007615D6" w:rsidP="000A3FBD">
      <w:pPr>
        <w:pStyle w:val="NormTop"/>
      </w:pPr>
      <w:r>
        <w:rPr>
          <w:color w:val="0000FF"/>
        </w:rPr>
        <w:t>S2-2409686</w:t>
      </w:r>
      <w:r w:rsidRPr="00D53282">
        <w:t xml:space="preserve"> </w:t>
      </w:r>
      <w:r>
        <w:t>(CR) 23.502 CR5012 (Rel-19, 'B'): Registration and discovery for VFL entity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enhances NRF services to support Vertical Federated Learning registration and discovery in TS 23.502.</w:t>
      </w:r>
    </w:p>
    <w:p w14:paraId="2906165A"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699446BF" w14:textId="77777777" w:rsidR="007615D6" w:rsidRPr="005B25A1" w:rsidRDefault="007615D6" w:rsidP="007615D6">
      <w:pPr>
        <w:keepNext/>
        <w:keepLines/>
        <w:rPr>
          <w:b/>
          <w:bCs/>
        </w:rPr>
      </w:pPr>
      <w:r w:rsidRPr="005B25A1">
        <w:rPr>
          <w:b/>
          <w:bCs/>
        </w:rPr>
        <w:t>Parallel discussion:</w:t>
      </w:r>
    </w:p>
    <w:p w14:paraId="786AF53C" w14:textId="77777777" w:rsidR="007615D6" w:rsidRPr="005B25A1" w:rsidRDefault="007615D6" w:rsidP="007615D6">
      <w:pPr>
        <w:keepNext/>
        <w:keepLines/>
      </w:pPr>
      <w:r w:rsidRPr="005B25A1">
        <w:t>-</w:t>
      </w:r>
    </w:p>
    <w:p w14:paraId="3A4EF58F" w14:textId="77777777" w:rsidR="007615D6" w:rsidRPr="005B25A1" w:rsidRDefault="007615D6" w:rsidP="007615D6">
      <w:pPr>
        <w:keepNext/>
        <w:keepLines/>
        <w:rPr>
          <w:b/>
          <w:bCs/>
        </w:rPr>
      </w:pPr>
      <w:r w:rsidRPr="005B25A1">
        <w:rPr>
          <w:b/>
          <w:bCs/>
        </w:rPr>
        <w:t>Plenary Discussion:</w:t>
      </w:r>
    </w:p>
    <w:p w14:paraId="022F450C" w14:textId="77777777" w:rsidR="007615D6" w:rsidRPr="005B25A1" w:rsidRDefault="007615D6" w:rsidP="007615D6">
      <w:pPr>
        <w:keepNext/>
        <w:keepLines/>
      </w:pPr>
      <w:r>
        <w:rPr>
          <w:color w:val="FF0000"/>
        </w:rPr>
        <w:t>NO DISCUSSION RECORDED</w:t>
      </w:r>
    </w:p>
    <w:p w14:paraId="6A788585" w14:textId="77777777" w:rsidR="007615D6" w:rsidRPr="00EB0339" w:rsidRDefault="007615D6" w:rsidP="007615D6">
      <w:r w:rsidRPr="005B25A1">
        <w:rPr>
          <w:b/>
          <w:bCs/>
        </w:rPr>
        <w:t>Status:</w:t>
      </w:r>
      <w:r>
        <w:t xml:space="preserve"> </w:t>
      </w:r>
      <w:r>
        <w:rPr>
          <w:color w:val="0000FF"/>
        </w:rPr>
        <w:t>Not concluded</w:t>
      </w:r>
      <w:r>
        <w:t>.</w:t>
      </w:r>
    </w:p>
    <w:p w14:paraId="2CA726F2" w14:textId="77777777" w:rsidR="00E00DA6" w:rsidRDefault="007615D6" w:rsidP="000A3FBD">
      <w:pPr>
        <w:pStyle w:val="NormTop"/>
      </w:pPr>
      <w:r>
        <w:rPr>
          <w:color w:val="0000FF"/>
        </w:rPr>
        <w:t>S2-2409715</w:t>
      </w:r>
      <w:r w:rsidRPr="00D53282">
        <w:t xml:space="preserve"> </w:t>
      </w:r>
      <w:r>
        <w:t>(CR) 23.288 CR1204 (Rel-19, 'B'): General VFL training procedure when NWDAF and 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 for the case that NWDAF as VFL server, proposes an VFL training procedure based on the discussion last meeting; - for the case that AF as VFL server, adds a new procedure for VFL tranining.</w:t>
      </w:r>
    </w:p>
    <w:p w14:paraId="238DE46A" w14:textId="77777777" w:rsidR="007615D6" w:rsidRPr="005B25A1" w:rsidRDefault="007615D6" w:rsidP="007615D6">
      <w:pPr>
        <w:keepNext/>
        <w:keepLines/>
        <w:rPr>
          <w:b/>
          <w:bCs/>
        </w:rPr>
      </w:pPr>
      <w:r w:rsidRPr="005B25A1">
        <w:rPr>
          <w:b/>
          <w:bCs/>
        </w:rPr>
        <w:t>Parallel discussion:</w:t>
      </w:r>
    </w:p>
    <w:p w14:paraId="15806976" w14:textId="77777777" w:rsidR="007615D6" w:rsidRPr="005B25A1" w:rsidRDefault="007615D6" w:rsidP="007615D6">
      <w:pPr>
        <w:keepNext/>
        <w:keepLines/>
      </w:pPr>
      <w:r w:rsidRPr="005B25A1">
        <w:t>-</w:t>
      </w:r>
    </w:p>
    <w:p w14:paraId="7A5A9B1F" w14:textId="77777777" w:rsidR="007615D6" w:rsidRPr="005B25A1" w:rsidRDefault="007615D6" w:rsidP="007615D6">
      <w:pPr>
        <w:keepNext/>
        <w:keepLines/>
        <w:rPr>
          <w:b/>
          <w:bCs/>
        </w:rPr>
      </w:pPr>
      <w:r w:rsidRPr="005B25A1">
        <w:rPr>
          <w:b/>
          <w:bCs/>
        </w:rPr>
        <w:t>Plenary Discussion:</w:t>
      </w:r>
    </w:p>
    <w:p w14:paraId="00FDEA81" w14:textId="77777777" w:rsidR="007615D6" w:rsidRPr="005B25A1" w:rsidRDefault="007615D6" w:rsidP="007615D6">
      <w:pPr>
        <w:keepNext/>
        <w:keepLines/>
      </w:pPr>
      <w:r>
        <w:rPr>
          <w:color w:val="FF0000"/>
        </w:rPr>
        <w:t>NO DISCUSSION RECORDED</w:t>
      </w:r>
    </w:p>
    <w:p w14:paraId="2819FC41" w14:textId="77777777" w:rsidR="007615D6" w:rsidRPr="00EB0339" w:rsidRDefault="007615D6" w:rsidP="007615D6">
      <w:r w:rsidRPr="005B25A1">
        <w:rPr>
          <w:b/>
          <w:bCs/>
        </w:rPr>
        <w:t>Status:</w:t>
      </w:r>
      <w:r>
        <w:t xml:space="preserve"> </w:t>
      </w:r>
      <w:r>
        <w:rPr>
          <w:color w:val="0000FF"/>
        </w:rPr>
        <w:t>Not concluded</w:t>
      </w:r>
      <w:r>
        <w:t>.</w:t>
      </w:r>
    </w:p>
    <w:p w14:paraId="07EF1598" w14:textId="77777777" w:rsidR="00E00DA6" w:rsidRDefault="007615D6" w:rsidP="000A3FBD">
      <w:pPr>
        <w:pStyle w:val="NormTop"/>
      </w:pPr>
      <w:r>
        <w:rPr>
          <w:color w:val="0000FF"/>
        </w:rPr>
        <w:t>S2-2409716</w:t>
      </w:r>
      <w:r w:rsidRPr="00D53282">
        <w:t xml:space="preserve"> </w:t>
      </w:r>
      <w:r>
        <w:t>(CR) 23.288 CR1205 (Rel-19, 'B'): New procedure of sample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clauses for sample alignment when NWDAF as VFL server and AF as VFL Server.</w:t>
      </w:r>
    </w:p>
    <w:p w14:paraId="7A1C2E3C" w14:textId="77777777" w:rsidR="007615D6" w:rsidRPr="005B25A1" w:rsidRDefault="007615D6" w:rsidP="007615D6">
      <w:pPr>
        <w:keepNext/>
        <w:keepLines/>
        <w:rPr>
          <w:b/>
          <w:bCs/>
        </w:rPr>
      </w:pPr>
      <w:r w:rsidRPr="005B25A1">
        <w:rPr>
          <w:b/>
          <w:bCs/>
        </w:rPr>
        <w:t>Parallel discussion:</w:t>
      </w:r>
    </w:p>
    <w:p w14:paraId="2626BD54" w14:textId="77777777" w:rsidR="007615D6" w:rsidRPr="005B25A1" w:rsidRDefault="007615D6" w:rsidP="007615D6">
      <w:pPr>
        <w:keepNext/>
        <w:keepLines/>
      </w:pPr>
      <w:r w:rsidRPr="005B25A1">
        <w:t>-</w:t>
      </w:r>
    </w:p>
    <w:p w14:paraId="373A159C" w14:textId="77777777" w:rsidR="007615D6" w:rsidRPr="005B25A1" w:rsidRDefault="007615D6" w:rsidP="007615D6">
      <w:pPr>
        <w:keepNext/>
        <w:keepLines/>
        <w:rPr>
          <w:b/>
          <w:bCs/>
        </w:rPr>
      </w:pPr>
      <w:r w:rsidRPr="005B25A1">
        <w:rPr>
          <w:b/>
          <w:bCs/>
        </w:rPr>
        <w:t>Plenary Discussion:</w:t>
      </w:r>
    </w:p>
    <w:p w14:paraId="4A5BD032" w14:textId="77777777" w:rsidR="007615D6" w:rsidRPr="005B25A1" w:rsidRDefault="007615D6" w:rsidP="007615D6">
      <w:pPr>
        <w:keepNext/>
        <w:keepLines/>
      </w:pPr>
      <w:r>
        <w:rPr>
          <w:color w:val="FF0000"/>
        </w:rPr>
        <w:t>NO DISCUSSION RECORDED</w:t>
      </w:r>
    </w:p>
    <w:p w14:paraId="3F4EF5CA" w14:textId="77777777" w:rsidR="007615D6" w:rsidRPr="00EB0339" w:rsidRDefault="007615D6" w:rsidP="007615D6">
      <w:r w:rsidRPr="005B25A1">
        <w:rPr>
          <w:b/>
          <w:bCs/>
        </w:rPr>
        <w:t>Status:</w:t>
      </w:r>
      <w:r>
        <w:t xml:space="preserve"> </w:t>
      </w:r>
      <w:r>
        <w:rPr>
          <w:color w:val="0000FF"/>
        </w:rPr>
        <w:t>Not concluded</w:t>
      </w:r>
      <w:r>
        <w:t>.</w:t>
      </w:r>
    </w:p>
    <w:p w14:paraId="5338283D" w14:textId="77777777" w:rsidR="00E00DA6" w:rsidRDefault="007615D6" w:rsidP="000A3FBD">
      <w:pPr>
        <w:pStyle w:val="NormTop"/>
      </w:pPr>
      <w:r>
        <w:rPr>
          <w:color w:val="0000FF"/>
        </w:rPr>
        <w:lastRenderedPageBreak/>
        <w:t>S2-2409717</w:t>
      </w:r>
      <w:r w:rsidRPr="00D53282">
        <w:t xml:space="preserve"> </w:t>
      </w:r>
      <w:r>
        <w:t>(CR) 23.288 CR1206 (Rel-19, 'B'): Update the procedure of VFL Inference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some ENs; Introduce a new procedure for VFL inference when the AF is acting as the VFL server.</w:t>
      </w:r>
    </w:p>
    <w:p w14:paraId="2C6C8E8B" w14:textId="77777777" w:rsidR="007615D6" w:rsidRPr="005B25A1" w:rsidRDefault="007615D6" w:rsidP="007615D6">
      <w:pPr>
        <w:keepNext/>
        <w:keepLines/>
        <w:rPr>
          <w:b/>
          <w:bCs/>
        </w:rPr>
      </w:pPr>
      <w:r w:rsidRPr="005B25A1">
        <w:rPr>
          <w:b/>
          <w:bCs/>
        </w:rPr>
        <w:t>Parallel discussion:</w:t>
      </w:r>
    </w:p>
    <w:p w14:paraId="5BA530ED" w14:textId="77777777" w:rsidR="007615D6" w:rsidRPr="005B25A1" w:rsidRDefault="007615D6" w:rsidP="007615D6">
      <w:pPr>
        <w:keepNext/>
        <w:keepLines/>
      </w:pPr>
      <w:r w:rsidRPr="005B25A1">
        <w:t>-</w:t>
      </w:r>
    </w:p>
    <w:p w14:paraId="6B52EA68" w14:textId="77777777" w:rsidR="007615D6" w:rsidRPr="005B25A1" w:rsidRDefault="007615D6" w:rsidP="007615D6">
      <w:pPr>
        <w:keepNext/>
        <w:keepLines/>
        <w:rPr>
          <w:b/>
          <w:bCs/>
        </w:rPr>
      </w:pPr>
      <w:r w:rsidRPr="005B25A1">
        <w:rPr>
          <w:b/>
          <w:bCs/>
        </w:rPr>
        <w:t>Plenary Discussion:</w:t>
      </w:r>
    </w:p>
    <w:p w14:paraId="66F790B7" w14:textId="77777777" w:rsidR="007615D6" w:rsidRPr="005B25A1" w:rsidRDefault="007615D6" w:rsidP="007615D6">
      <w:pPr>
        <w:keepNext/>
        <w:keepLines/>
      </w:pPr>
      <w:r>
        <w:rPr>
          <w:color w:val="FF0000"/>
        </w:rPr>
        <w:t>NO DISCUSSION RECORDED</w:t>
      </w:r>
    </w:p>
    <w:p w14:paraId="42779CEA" w14:textId="77777777" w:rsidR="007615D6" w:rsidRPr="00EB0339" w:rsidRDefault="007615D6" w:rsidP="007615D6">
      <w:r w:rsidRPr="005B25A1">
        <w:rPr>
          <w:b/>
          <w:bCs/>
        </w:rPr>
        <w:t>Status:</w:t>
      </w:r>
      <w:r>
        <w:t xml:space="preserve"> </w:t>
      </w:r>
      <w:r>
        <w:rPr>
          <w:color w:val="0000FF"/>
        </w:rPr>
        <w:t>Not concluded</w:t>
      </w:r>
      <w:r>
        <w:t>.</w:t>
      </w:r>
    </w:p>
    <w:p w14:paraId="01CB8E16" w14:textId="77777777" w:rsidR="00E00DA6" w:rsidRDefault="007615D6" w:rsidP="000A3FBD">
      <w:pPr>
        <w:pStyle w:val="NormTop"/>
      </w:pPr>
      <w:r>
        <w:rPr>
          <w:color w:val="0000FF"/>
        </w:rPr>
        <w:t>S2-2409787</w:t>
      </w:r>
      <w:r w:rsidRPr="00D53282">
        <w:t xml:space="preserve"> </w:t>
      </w:r>
      <w:r>
        <w:t>(CR) 23.288 CR1212 (Rel-19, 'B'): Update the High level feature description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VFL can be available among NWDAF(s) and AF(s) within a single PLMN. Introduce the VFL Capability Group ID for the interoperability among NWDAF(s) and/or AF(s). Clarify that the VFL server may provide the initial ML Model(s) to the VFL client(s) based on request from the VFL client(s). Clarify that the VFL server also needs to train ML Model with the available local data set, and aggregate intermediate results from VFL client(s) and VFL server. In addition, we clarify that the FL server's data set has label, and FL client's data set has no label.</w:t>
      </w:r>
    </w:p>
    <w:p w14:paraId="791683A2" w14:textId="77777777" w:rsidR="007615D6" w:rsidRPr="005B25A1" w:rsidRDefault="007615D6" w:rsidP="007615D6">
      <w:pPr>
        <w:keepNext/>
        <w:keepLines/>
        <w:rPr>
          <w:b/>
          <w:bCs/>
        </w:rPr>
      </w:pPr>
      <w:r w:rsidRPr="005B25A1">
        <w:rPr>
          <w:b/>
          <w:bCs/>
        </w:rPr>
        <w:t>Parallel discussion:</w:t>
      </w:r>
    </w:p>
    <w:p w14:paraId="6FC4CD0B" w14:textId="77777777" w:rsidR="007615D6" w:rsidRPr="005B25A1" w:rsidRDefault="007615D6" w:rsidP="007615D6">
      <w:pPr>
        <w:keepNext/>
        <w:keepLines/>
      </w:pPr>
      <w:r w:rsidRPr="005B25A1">
        <w:t>-</w:t>
      </w:r>
    </w:p>
    <w:p w14:paraId="6BFB2531" w14:textId="77777777" w:rsidR="007615D6" w:rsidRPr="005B25A1" w:rsidRDefault="007615D6" w:rsidP="007615D6">
      <w:pPr>
        <w:keepNext/>
        <w:keepLines/>
        <w:rPr>
          <w:b/>
          <w:bCs/>
        </w:rPr>
      </w:pPr>
      <w:r w:rsidRPr="005B25A1">
        <w:rPr>
          <w:b/>
          <w:bCs/>
        </w:rPr>
        <w:t>Plenary Discussion:</w:t>
      </w:r>
    </w:p>
    <w:p w14:paraId="1CCEAEEE" w14:textId="77777777" w:rsidR="007615D6" w:rsidRPr="005B25A1" w:rsidRDefault="007615D6" w:rsidP="007615D6">
      <w:pPr>
        <w:keepNext/>
        <w:keepLines/>
      </w:pPr>
      <w:r>
        <w:rPr>
          <w:color w:val="FF0000"/>
        </w:rPr>
        <w:t>NO DISCUSSION RECORDED</w:t>
      </w:r>
    </w:p>
    <w:p w14:paraId="4019AA1E" w14:textId="77777777" w:rsidR="007615D6" w:rsidRPr="00EB0339" w:rsidRDefault="007615D6" w:rsidP="007615D6">
      <w:r w:rsidRPr="005B25A1">
        <w:rPr>
          <w:b/>
          <w:bCs/>
        </w:rPr>
        <w:t>Status:</w:t>
      </w:r>
      <w:r>
        <w:t xml:space="preserve"> </w:t>
      </w:r>
      <w:r>
        <w:rPr>
          <w:color w:val="0000FF"/>
        </w:rPr>
        <w:t>Not concluded</w:t>
      </w:r>
      <w:r>
        <w:t>.</w:t>
      </w:r>
    </w:p>
    <w:p w14:paraId="33A00994" w14:textId="77777777" w:rsidR="00E00DA6" w:rsidRDefault="007615D6" w:rsidP="000A3FBD">
      <w:pPr>
        <w:pStyle w:val="NormTop"/>
      </w:pPr>
      <w:r>
        <w:rPr>
          <w:color w:val="0000FF"/>
        </w:rPr>
        <w:t>S2-2409788</w:t>
      </w:r>
      <w:r w:rsidRPr="00D53282">
        <w:t xml:space="preserve"> </w:t>
      </w:r>
      <w:r>
        <w:t>(CR) 23.288 CR1213 (Rel-19, 'B'): Update the Registration and Discovery procedures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and corresponding clarifications are added: Editor's note: Whether we can use the existing FL capability information IE, or a new VFL capability information IE is introduced, is FFS. Editor's note: Whether additional VFL capability information needs to be registered in NRF is required or new IEs are needed in the VFL capability information, is FFS. Editor's note: Whether the FL capability will be extended or a new VFL capability will be defined is FFS. Editor's note: Whether to use Vendor ID(s) or introduce new identifiers for interoperability among NWDAF and AFs is FFS.</w:t>
      </w:r>
    </w:p>
    <w:p w14:paraId="1D9C53F3" w14:textId="77777777" w:rsidR="007615D6" w:rsidRPr="005B25A1" w:rsidRDefault="007615D6" w:rsidP="007615D6">
      <w:pPr>
        <w:keepNext/>
        <w:keepLines/>
        <w:rPr>
          <w:b/>
          <w:bCs/>
        </w:rPr>
      </w:pPr>
      <w:r w:rsidRPr="005B25A1">
        <w:rPr>
          <w:b/>
          <w:bCs/>
        </w:rPr>
        <w:t>Parallel discussion:</w:t>
      </w:r>
    </w:p>
    <w:p w14:paraId="114D5B4F" w14:textId="77777777" w:rsidR="007615D6" w:rsidRPr="005B25A1" w:rsidRDefault="007615D6" w:rsidP="007615D6">
      <w:pPr>
        <w:keepNext/>
        <w:keepLines/>
      </w:pPr>
      <w:r w:rsidRPr="005B25A1">
        <w:t>-</w:t>
      </w:r>
    </w:p>
    <w:p w14:paraId="5FB4AADB" w14:textId="77777777" w:rsidR="007615D6" w:rsidRPr="005B25A1" w:rsidRDefault="007615D6" w:rsidP="007615D6">
      <w:pPr>
        <w:keepNext/>
        <w:keepLines/>
        <w:rPr>
          <w:b/>
          <w:bCs/>
        </w:rPr>
      </w:pPr>
      <w:r w:rsidRPr="005B25A1">
        <w:rPr>
          <w:b/>
          <w:bCs/>
        </w:rPr>
        <w:t>Plenary Discussion:</w:t>
      </w:r>
    </w:p>
    <w:p w14:paraId="310B8680" w14:textId="77777777" w:rsidR="007615D6" w:rsidRPr="005B25A1" w:rsidRDefault="007615D6" w:rsidP="007615D6">
      <w:pPr>
        <w:keepNext/>
        <w:keepLines/>
      </w:pPr>
      <w:r>
        <w:rPr>
          <w:color w:val="FF0000"/>
        </w:rPr>
        <w:t>NO DISCUSSION RECORDED</w:t>
      </w:r>
    </w:p>
    <w:p w14:paraId="2233A868" w14:textId="77777777" w:rsidR="007615D6" w:rsidRPr="00EB0339" w:rsidRDefault="007615D6" w:rsidP="007615D6">
      <w:r w:rsidRPr="005B25A1">
        <w:rPr>
          <w:b/>
          <w:bCs/>
        </w:rPr>
        <w:t>Status:</w:t>
      </w:r>
      <w:r>
        <w:t xml:space="preserve"> </w:t>
      </w:r>
      <w:r>
        <w:rPr>
          <w:color w:val="0000FF"/>
        </w:rPr>
        <w:t>Not concluded</w:t>
      </w:r>
      <w:r>
        <w:t>.</w:t>
      </w:r>
    </w:p>
    <w:p w14:paraId="32D05155" w14:textId="77777777" w:rsidR="00E00DA6" w:rsidRDefault="007615D6" w:rsidP="000A3FBD">
      <w:pPr>
        <w:pStyle w:val="NormTop"/>
      </w:pPr>
      <w:r>
        <w:rPr>
          <w:color w:val="0000FF"/>
        </w:rPr>
        <w:lastRenderedPageBreak/>
        <w:t>S2-2409789</w:t>
      </w:r>
      <w:r w:rsidRPr="00D53282">
        <w:t xml:space="preserve"> </w:t>
      </w:r>
      <w:r>
        <w:t>(CR) 23.288 CR1134R4 (Rel-19, 'B'): General training procedure for Vertical Federated Learning between NWDAF(s) and AF(s) (Source: [China Mobile], [CATT], [ZTE], [OPPO], [China Telecom], [ETRI], Huawei,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w:t>
      </w:r>
    </w:p>
    <w:p w14:paraId="7CCD028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S2-2409416</w:t>
      </w:r>
      <w:r>
        <w:t>.</w:t>
      </w:r>
    </w:p>
    <w:p w14:paraId="5FE67D95" w14:textId="77777777" w:rsidR="007615D6" w:rsidRPr="005B25A1" w:rsidRDefault="007615D6" w:rsidP="007615D6">
      <w:pPr>
        <w:keepNext/>
        <w:keepLines/>
        <w:rPr>
          <w:b/>
          <w:bCs/>
        </w:rPr>
      </w:pPr>
      <w:r w:rsidRPr="005B25A1">
        <w:rPr>
          <w:b/>
          <w:bCs/>
        </w:rPr>
        <w:t>Parallel discussion:</w:t>
      </w:r>
    </w:p>
    <w:p w14:paraId="286CB23E" w14:textId="77777777" w:rsidR="007615D6" w:rsidRPr="005B25A1" w:rsidRDefault="007615D6" w:rsidP="007615D6">
      <w:pPr>
        <w:keepNext/>
        <w:keepLines/>
      </w:pPr>
      <w:r w:rsidRPr="005B25A1">
        <w:t>-</w:t>
      </w:r>
    </w:p>
    <w:p w14:paraId="6CFECAB0" w14:textId="77777777" w:rsidR="007615D6" w:rsidRPr="005B25A1" w:rsidRDefault="007615D6" w:rsidP="007615D6">
      <w:pPr>
        <w:keepNext/>
        <w:keepLines/>
        <w:rPr>
          <w:b/>
          <w:bCs/>
        </w:rPr>
      </w:pPr>
      <w:r w:rsidRPr="005B25A1">
        <w:rPr>
          <w:b/>
          <w:bCs/>
        </w:rPr>
        <w:t>Plenary Discussion:</w:t>
      </w:r>
    </w:p>
    <w:p w14:paraId="05B2BDCC" w14:textId="77777777" w:rsidR="007615D6" w:rsidRPr="005B25A1" w:rsidRDefault="007615D6" w:rsidP="007615D6">
      <w:pPr>
        <w:keepNext/>
        <w:keepLines/>
      </w:pPr>
      <w:r>
        <w:rPr>
          <w:color w:val="FF0000"/>
        </w:rPr>
        <w:t>NO DISCUSSION RECORDED</w:t>
      </w:r>
    </w:p>
    <w:p w14:paraId="3527F854" w14:textId="77777777" w:rsidR="007615D6" w:rsidRPr="00EB0339" w:rsidRDefault="007615D6" w:rsidP="007615D6">
      <w:r w:rsidRPr="005B25A1">
        <w:rPr>
          <w:b/>
          <w:bCs/>
        </w:rPr>
        <w:t>Status:</w:t>
      </w:r>
      <w:r>
        <w:t xml:space="preserve"> </w:t>
      </w:r>
      <w:r>
        <w:rPr>
          <w:color w:val="0000FF"/>
        </w:rPr>
        <w:t>Not concluded</w:t>
      </w:r>
      <w:r>
        <w:t>.</w:t>
      </w:r>
    </w:p>
    <w:p w14:paraId="596E715A" w14:textId="77777777" w:rsidR="00E00DA6" w:rsidRDefault="007615D6" w:rsidP="000A3FBD">
      <w:pPr>
        <w:pStyle w:val="NormTop"/>
      </w:pPr>
      <w:r>
        <w:rPr>
          <w:color w:val="0000FF"/>
        </w:rPr>
        <w:t>S2-2409790</w:t>
      </w:r>
      <w:r w:rsidRPr="00D53282">
        <w:t xml:space="preserve"> </w:t>
      </w:r>
      <w:r>
        <w:t>(DISCUSSION) Discussion on VFL Training Open Issues . (Source: Huawei, HiSilicon)</w:t>
      </w:r>
      <w:r>
        <w:br/>
      </w:r>
      <w:r w:rsidRPr="00D53282">
        <w:rPr>
          <w:b/>
        </w:rPr>
        <w:t>Document for:</w:t>
      </w:r>
      <w:r w:rsidRPr="00D53282">
        <w:t xml:space="preserve"> </w:t>
      </w:r>
      <w:r>
        <w:t>Discussion</w:t>
      </w:r>
      <w:r>
        <w:br/>
      </w:r>
      <w:r w:rsidRPr="00D53282">
        <w:rPr>
          <w:b/>
        </w:rPr>
        <w:t>Abstract:</w:t>
      </w:r>
      <w:r w:rsidRPr="00D53282">
        <w:t xml:space="preserve"> </w:t>
      </w:r>
      <w:r>
        <w:br/>
        <w:t>It is proposed to discuss the possible way forward to solve the editor's notes related to the procedures for VFL Training.</w:t>
      </w:r>
    </w:p>
    <w:p w14:paraId="7CFF646E" w14:textId="77777777" w:rsidR="007615D6" w:rsidRPr="005B25A1" w:rsidRDefault="007615D6" w:rsidP="007615D6">
      <w:pPr>
        <w:keepNext/>
        <w:keepLines/>
        <w:rPr>
          <w:b/>
          <w:bCs/>
        </w:rPr>
      </w:pPr>
      <w:r w:rsidRPr="005B25A1">
        <w:rPr>
          <w:b/>
          <w:bCs/>
        </w:rPr>
        <w:t>Parallel discussion:</w:t>
      </w:r>
    </w:p>
    <w:p w14:paraId="6CBCCEE3" w14:textId="77777777" w:rsidR="007615D6" w:rsidRPr="005B25A1" w:rsidRDefault="007615D6" w:rsidP="007615D6">
      <w:pPr>
        <w:keepNext/>
        <w:keepLines/>
      </w:pPr>
      <w:r w:rsidRPr="005B25A1">
        <w:t>-</w:t>
      </w:r>
    </w:p>
    <w:p w14:paraId="2259CF48" w14:textId="77777777" w:rsidR="007615D6" w:rsidRPr="005B25A1" w:rsidRDefault="007615D6" w:rsidP="007615D6">
      <w:pPr>
        <w:keepNext/>
        <w:keepLines/>
        <w:rPr>
          <w:b/>
          <w:bCs/>
        </w:rPr>
      </w:pPr>
      <w:r w:rsidRPr="005B25A1">
        <w:rPr>
          <w:b/>
          <w:bCs/>
        </w:rPr>
        <w:t>Plenary Discussion:</w:t>
      </w:r>
    </w:p>
    <w:p w14:paraId="6A71B786" w14:textId="77777777" w:rsidR="007615D6" w:rsidRPr="005B25A1" w:rsidRDefault="007615D6" w:rsidP="007615D6">
      <w:pPr>
        <w:keepNext/>
        <w:keepLines/>
      </w:pPr>
      <w:r>
        <w:rPr>
          <w:color w:val="FF0000"/>
        </w:rPr>
        <w:t>NO DISCUSSION RECORDED</w:t>
      </w:r>
    </w:p>
    <w:p w14:paraId="279A7CA1" w14:textId="77777777" w:rsidR="007615D6" w:rsidRPr="00EB0339" w:rsidRDefault="007615D6" w:rsidP="007615D6">
      <w:r w:rsidRPr="005B25A1">
        <w:rPr>
          <w:b/>
          <w:bCs/>
        </w:rPr>
        <w:t>Status:</w:t>
      </w:r>
      <w:r>
        <w:t xml:space="preserve"> </w:t>
      </w:r>
      <w:r>
        <w:rPr>
          <w:color w:val="0000FF"/>
        </w:rPr>
        <w:t>Not concluded</w:t>
      </w:r>
      <w:r>
        <w:t>.</w:t>
      </w:r>
    </w:p>
    <w:p w14:paraId="6CABE402" w14:textId="77777777" w:rsidR="00E00DA6" w:rsidRDefault="007615D6" w:rsidP="000A3FBD">
      <w:pPr>
        <w:pStyle w:val="NormTop"/>
      </w:pPr>
      <w:r>
        <w:rPr>
          <w:color w:val="0000FF"/>
        </w:rPr>
        <w:lastRenderedPageBreak/>
        <w:t>S2-2409873</w:t>
      </w:r>
      <w:r w:rsidRPr="00D53282">
        <w:t xml:space="preserve"> </w:t>
      </w:r>
      <w:r>
        <w:t>(CR) 23.288 CR1221 (Rel-19, 'B'): General Vertical Federated Learning Procedure (Source: Lenovo, Toyota)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taking into account the agreed principles. P#2.4: For VFL training process: P#2.4.1: Either the NWDAF or the AF can act as VFL server and initiate VFL training process with the VFL client(s). (The general procedure supports the VFL server being either NWDAF or AF. P#2.4.2: If an untrusted AF is involved in the VFL training process, their interactions with the NWDAF(s) are via NEF. When the NWDAF acts as VFL Server, the NWDAF can receive labels from an AF. (Step 2 indicates that if VFL server is AF the request may be sent via NEF. P#2.4.3: An identifier is allocated by a VFL server, which is used to correlate the participants during the VFL training and subsequent VFL inference processes and it is associated with the distributed ML Models in the VFL joint model training process. (Step 2: Introduces the VFL training identifier in step 2 that is assigned by the VFL server. P#2.4.4: VFL Clients compute the intermediate results for their local ML models involved in the VFL training and provide reports with the intermediate results to the AF or NWDAF acting as VFL server. (Steps 2 through 5 provide the details P#2.4.5: VFL clients may also provide intermediate results (e.g. gradient information, loss information) to other VFL clients as instructed by the VFL server. (This principle is not covered in this CR. P#2.4.6: An AF or NWDAF acting as VFL server aggregates intermediate results from VFL client(s), trains a local model, computes intermediate results based on its local ML model, and sends the intermediate results towards VFL clients involved in the joint VFL training process. (Step 5 provides the details. 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 (Steps 6 7 provide the details NOTE 6: Whether further specification on how the AF provides the label to NWDAF is needed in P#2.4.2 will be discussed in normative work. (It is suggested that there is no need for the AF to provide the labels to the NWDAF. NOTE 7: Whether and how P#2.4.5 is supported will be determined in normative phase. NOTE 8: How the initial model is provided to VFL clients is to be discussed in normative phase. (It is suggested that there is no need for the AF to provide the labels to the NWDAF.</w:t>
      </w:r>
    </w:p>
    <w:p w14:paraId="1957116C" w14:textId="77777777" w:rsidR="007615D6" w:rsidRPr="005B25A1" w:rsidRDefault="007615D6" w:rsidP="007615D6">
      <w:pPr>
        <w:keepNext/>
        <w:keepLines/>
        <w:rPr>
          <w:b/>
          <w:bCs/>
        </w:rPr>
      </w:pPr>
      <w:r w:rsidRPr="005B25A1">
        <w:rPr>
          <w:b/>
          <w:bCs/>
        </w:rPr>
        <w:t>Parallel discussion:</w:t>
      </w:r>
    </w:p>
    <w:p w14:paraId="3C4416E7" w14:textId="77777777" w:rsidR="007615D6" w:rsidRPr="005B25A1" w:rsidRDefault="007615D6" w:rsidP="007615D6">
      <w:pPr>
        <w:keepNext/>
        <w:keepLines/>
      </w:pPr>
      <w:r w:rsidRPr="005B25A1">
        <w:t>-</w:t>
      </w:r>
    </w:p>
    <w:p w14:paraId="1B2F7E60" w14:textId="77777777" w:rsidR="007615D6" w:rsidRPr="005B25A1" w:rsidRDefault="007615D6" w:rsidP="007615D6">
      <w:pPr>
        <w:keepNext/>
        <w:keepLines/>
        <w:rPr>
          <w:b/>
          <w:bCs/>
        </w:rPr>
      </w:pPr>
      <w:r w:rsidRPr="005B25A1">
        <w:rPr>
          <w:b/>
          <w:bCs/>
        </w:rPr>
        <w:t>Plenary Discussion:</w:t>
      </w:r>
    </w:p>
    <w:p w14:paraId="080FF648" w14:textId="77777777" w:rsidR="007615D6" w:rsidRPr="005B25A1" w:rsidRDefault="007615D6" w:rsidP="007615D6">
      <w:pPr>
        <w:keepNext/>
        <w:keepLines/>
      </w:pPr>
      <w:r>
        <w:rPr>
          <w:color w:val="FF0000"/>
        </w:rPr>
        <w:t>NO DISCUSSION RECORDED</w:t>
      </w:r>
    </w:p>
    <w:p w14:paraId="6767CD9E" w14:textId="77777777" w:rsidR="007615D6" w:rsidRPr="00EB0339" w:rsidRDefault="007615D6" w:rsidP="007615D6">
      <w:r w:rsidRPr="005B25A1">
        <w:rPr>
          <w:b/>
          <w:bCs/>
        </w:rPr>
        <w:t>Status:</w:t>
      </w:r>
      <w:r>
        <w:t xml:space="preserve"> </w:t>
      </w:r>
      <w:r>
        <w:rPr>
          <w:color w:val="0000FF"/>
        </w:rPr>
        <w:t>Not concluded</w:t>
      </w:r>
      <w:r>
        <w:t>.</w:t>
      </w:r>
    </w:p>
    <w:p w14:paraId="14481FB6" w14:textId="77777777" w:rsidR="00E00DA6" w:rsidRDefault="007615D6" w:rsidP="000A3FBD">
      <w:pPr>
        <w:pStyle w:val="NormTop"/>
      </w:pPr>
      <w:r>
        <w:rPr>
          <w:color w:val="0000FF"/>
        </w:rPr>
        <w:t>S2-2409887</w:t>
      </w:r>
      <w:r w:rsidRPr="00D53282">
        <w:t xml:space="preserve"> </w:t>
      </w:r>
      <w:r>
        <w:t>(CR) 23.288 CR1223 (Rel-19, 'B'): Clarification of VFL server registration and discovery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Editor's note: Whether the FL capability will be extended or a new VFL capability will be defined is FFS. It is proposed to extend the FL capabilty type by including VFL Server/VFL client capability. Editor's note: Whether the VFL server/client needs to register into NRF any interoperability information is FFS. Editor's note: Whether to use Vendor ID(s) or introduce new identifiers for interoperability among NWDAF and AFs is FFS. For both editor's note it is proposed to introduce a single identifier (VFL interoperability identifier) that allows VFL server to discover interoperable VFL clients to participate in VFL training. The VFL interoperability identifier is per Analytics ID. Editor's note: The content of the AF VFL-related capability is FFS.</w:t>
      </w:r>
    </w:p>
    <w:p w14:paraId="2DF53F84" w14:textId="77777777" w:rsidR="007615D6" w:rsidRPr="005B25A1" w:rsidRDefault="007615D6" w:rsidP="007615D6">
      <w:pPr>
        <w:keepNext/>
        <w:keepLines/>
        <w:rPr>
          <w:b/>
          <w:bCs/>
        </w:rPr>
      </w:pPr>
      <w:r w:rsidRPr="005B25A1">
        <w:rPr>
          <w:b/>
          <w:bCs/>
        </w:rPr>
        <w:t>Parallel discussion:</w:t>
      </w:r>
    </w:p>
    <w:p w14:paraId="34927FD9" w14:textId="77777777" w:rsidR="007615D6" w:rsidRPr="005B25A1" w:rsidRDefault="007615D6" w:rsidP="007615D6">
      <w:pPr>
        <w:keepNext/>
        <w:keepLines/>
      </w:pPr>
      <w:r w:rsidRPr="005B25A1">
        <w:t>-</w:t>
      </w:r>
    </w:p>
    <w:p w14:paraId="733F79F3" w14:textId="77777777" w:rsidR="007615D6" w:rsidRPr="005B25A1" w:rsidRDefault="007615D6" w:rsidP="007615D6">
      <w:pPr>
        <w:keepNext/>
        <w:keepLines/>
        <w:rPr>
          <w:b/>
          <w:bCs/>
        </w:rPr>
      </w:pPr>
      <w:r w:rsidRPr="005B25A1">
        <w:rPr>
          <w:b/>
          <w:bCs/>
        </w:rPr>
        <w:t>Plenary Discussion:</w:t>
      </w:r>
    </w:p>
    <w:p w14:paraId="6536627A" w14:textId="77777777" w:rsidR="007615D6" w:rsidRPr="005B25A1" w:rsidRDefault="007615D6" w:rsidP="007615D6">
      <w:pPr>
        <w:keepNext/>
        <w:keepLines/>
      </w:pPr>
      <w:r>
        <w:rPr>
          <w:color w:val="FF0000"/>
        </w:rPr>
        <w:t>NO DISCUSSION RECORDED</w:t>
      </w:r>
    </w:p>
    <w:p w14:paraId="726CBE41" w14:textId="77777777" w:rsidR="007615D6" w:rsidRPr="00EB0339" w:rsidRDefault="007615D6" w:rsidP="007615D6">
      <w:r w:rsidRPr="005B25A1">
        <w:rPr>
          <w:b/>
          <w:bCs/>
        </w:rPr>
        <w:t>Status:</w:t>
      </w:r>
      <w:r>
        <w:t xml:space="preserve"> </w:t>
      </w:r>
      <w:r>
        <w:rPr>
          <w:color w:val="0000FF"/>
        </w:rPr>
        <w:t>Not concluded</w:t>
      </w:r>
      <w:r>
        <w:t>.</w:t>
      </w:r>
    </w:p>
    <w:p w14:paraId="50CBBEF2" w14:textId="77777777" w:rsidR="00E00DA6" w:rsidRDefault="007615D6" w:rsidP="000A3FBD">
      <w:pPr>
        <w:pStyle w:val="NormTop"/>
      </w:pPr>
      <w:r>
        <w:rPr>
          <w:color w:val="0000FF"/>
        </w:rPr>
        <w:lastRenderedPageBreak/>
        <w:t>S2-2409888</w:t>
      </w:r>
      <w:r w:rsidRPr="00D53282">
        <w:t xml:space="preserve"> </w:t>
      </w:r>
      <w:r>
        <w:t>(CR) 23.288 CR1224 (Rel-19, 'B'): Vertical Federated Learning Sample Alignment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according to the agreed principles. P#2.3: For sample alignment for VFL: P#2.3.1: For NWDAF acting as VFL Server, NWDAF triggers sample alignment, may query NWDAFs or AFs acting as VFL clients to query availability of samples, and generates the interclause of samples. (Introduce description in a new clause where sample alignment is carried out as part of VFL preparation procedure 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 (This principle is not addressed P#2.3.3: For AF acting as VFL Server and NWDAFs acting as VFL clients, AF performs sample alignment, selects samples to be used in the training process and generates the interclause of samples. and NOTE 4: How NEF assists sample alignment in P#2.3.3 will be determined in normative phase. ( Clarifying in step 6 that the NEF may assist in the sample alignment when the VFL server is the AF. It is clarified that the NEF NEF may optionally carry out sample alignment by selecting samples supported by all VFL client based on the available data provided by each VFL client and the VFL server. P#2.3.4: Feature description information may be registered to the NRF or locally configured in the NWDAF or the AF, negotiated between VFL server and VFL client when performing feature alignment. Feature alignment is optional in a VFL process. (This principle is not addressed in this CR NOTE 2: Whether and how the feature alignment is supported will be determined in normative phase. ( It is proposed feature alignment to carried out during the VFL preparation procedure where the Feature is mapped to an Event ID. NOTE 3: The procedure to perform sample alignment is not agreed yet, i.e. it can be done in a standalone procedure or part of the preparation phase, which will be determined in normative phase. ( It is proposed sample alignment to be carried out during preparation phase NOTE 5: For P#2.3.2 and P#2.3.3, whether and how NEF supports to be involved in generating the intersection of candidate samples is to be discussed in normative phase. (It is proposed the NEF to perform sample alignment only for the case where the VFL server is an AF.</w:t>
      </w:r>
    </w:p>
    <w:p w14:paraId="33692328" w14:textId="77777777" w:rsidR="007615D6" w:rsidRPr="005B25A1" w:rsidRDefault="007615D6" w:rsidP="007615D6">
      <w:pPr>
        <w:keepNext/>
        <w:keepLines/>
        <w:rPr>
          <w:b/>
          <w:bCs/>
        </w:rPr>
      </w:pPr>
      <w:r w:rsidRPr="005B25A1">
        <w:rPr>
          <w:b/>
          <w:bCs/>
        </w:rPr>
        <w:t>Parallel discussion:</w:t>
      </w:r>
    </w:p>
    <w:p w14:paraId="637675D1" w14:textId="77777777" w:rsidR="007615D6" w:rsidRPr="005B25A1" w:rsidRDefault="007615D6" w:rsidP="007615D6">
      <w:pPr>
        <w:keepNext/>
        <w:keepLines/>
      </w:pPr>
      <w:r w:rsidRPr="005B25A1">
        <w:t>-</w:t>
      </w:r>
    </w:p>
    <w:p w14:paraId="5292CD48" w14:textId="77777777" w:rsidR="007615D6" w:rsidRPr="005B25A1" w:rsidRDefault="007615D6" w:rsidP="007615D6">
      <w:pPr>
        <w:keepNext/>
        <w:keepLines/>
        <w:rPr>
          <w:b/>
          <w:bCs/>
        </w:rPr>
      </w:pPr>
      <w:r w:rsidRPr="005B25A1">
        <w:rPr>
          <w:b/>
          <w:bCs/>
        </w:rPr>
        <w:t>Plenary Discussion:</w:t>
      </w:r>
    </w:p>
    <w:p w14:paraId="64DA34BF" w14:textId="77777777" w:rsidR="007615D6" w:rsidRPr="005B25A1" w:rsidRDefault="007615D6" w:rsidP="007615D6">
      <w:pPr>
        <w:keepNext/>
        <w:keepLines/>
      </w:pPr>
      <w:r>
        <w:rPr>
          <w:color w:val="FF0000"/>
        </w:rPr>
        <w:t>NO DISCUSSION RECORDED</w:t>
      </w:r>
    </w:p>
    <w:p w14:paraId="22266B50" w14:textId="77777777" w:rsidR="007615D6" w:rsidRPr="00EB0339" w:rsidRDefault="007615D6" w:rsidP="007615D6">
      <w:r w:rsidRPr="005B25A1">
        <w:rPr>
          <w:b/>
          <w:bCs/>
        </w:rPr>
        <w:t>Status:</w:t>
      </w:r>
      <w:r>
        <w:t xml:space="preserve"> </w:t>
      </w:r>
      <w:r>
        <w:rPr>
          <w:color w:val="0000FF"/>
        </w:rPr>
        <w:t>Not concluded</w:t>
      </w:r>
      <w:r>
        <w:t>.</w:t>
      </w:r>
    </w:p>
    <w:p w14:paraId="36EFB36E" w14:textId="77777777" w:rsidR="00E00DA6" w:rsidRDefault="007615D6" w:rsidP="000A3FBD">
      <w:pPr>
        <w:pStyle w:val="NormTop"/>
      </w:pPr>
      <w:r>
        <w:rPr>
          <w:color w:val="0000FF"/>
        </w:rPr>
        <w:t>S2-2409922</w:t>
      </w:r>
      <w:r w:rsidRPr="00D53282">
        <w:t xml:space="preserve"> </w:t>
      </w:r>
      <w:r>
        <w:t>(CR) 23.288 CR1232 (Rel-19, 'B'): KI#2: Addressing open issues for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NWDAFs supporting VFL, NF profile contains a specific VFL capability, Analytics ID, Vendor ID and optionally vendor specific feature information.</w:t>
      </w:r>
    </w:p>
    <w:p w14:paraId="24C354DC" w14:textId="77777777" w:rsidR="007615D6" w:rsidRPr="005B25A1" w:rsidRDefault="007615D6" w:rsidP="007615D6">
      <w:pPr>
        <w:keepNext/>
        <w:keepLines/>
        <w:rPr>
          <w:b/>
          <w:bCs/>
        </w:rPr>
      </w:pPr>
      <w:r w:rsidRPr="005B25A1">
        <w:rPr>
          <w:b/>
          <w:bCs/>
        </w:rPr>
        <w:t>Parallel discussion:</w:t>
      </w:r>
    </w:p>
    <w:p w14:paraId="749B43DA" w14:textId="77777777" w:rsidR="007615D6" w:rsidRPr="005B25A1" w:rsidRDefault="007615D6" w:rsidP="007615D6">
      <w:pPr>
        <w:keepNext/>
        <w:keepLines/>
      </w:pPr>
      <w:r w:rsidRPr="005B25A1">
        <w:t>-</w:t>
      </w:r>
    </w:p>
    <w:p w14:paraId="0386EA6D" w14:textId="77777777" w:rsidR="007615D6" w:rsidRPr="005B25A1" w:rsidRDefault="007615D6" w:rsidP="007615D6">
      <w:pPr>
        <w:keepNext/>
        <w:keepLines/>
        <w:rPr>
          <w:b/>
          <w:bCs/>
        </w:rPr>
      </w:pPr>
      <w:r w:rsidRPr="005B25A1">
        <w:rPr>
          <w:b/>
          <w:bCs/>
        </w:rPr>
        <w:t>Plenary Discussion:</w:t>
      </w:r>
    </w:p>
    <w:p w14:paraId="69DBFE2F" w14:textId="77777777" w:rsidR="007615D6" w:rsidRPr="005B25A1" w:rsidRDefault="007615D6" w:rsidP="007615D6">
      <w:pPr>
        <w:keepNext/>
        <w:keepLines/>
      </w:pPr>
      <w:r>
        <w:rPr>
          <w:color w:val="FF0000"/>
        </w:rPr>
        <w:t>NO DISCUSSION RECORDED</w:t>
      </w:r>
    </w:p>
    <w:p w14:paraId="37B33FD2" w14:textId="77777777" w:rsidR="007615D6" w:rsidRPr="00EB0339" w:rsidRDefault="007615D6" w:rsidP="007615D6">
      <w:r w:rsidRPr="005B25A1">
        <w:rPr>
          <w:b/>
          <w:bCs/>
        </w:rPr>
        <w:t>Status:</w:t>
      </w:r>
      <w:r>
        <w:t xml:space="preserve"> </w:t>
      </w:r>
      <w:r>
        <w:rPr>
          <w:color w:val="0000FF"/>
        </w:rPr>
        <w:t>Not concluded</w:t>
      </w:r>
      <w:r>
        <w:t>.</w:t>
      </w:r>
    </w:p>
    <w:p w14:paraId="72A42098" w14:textId="77777777" w:rsidR="00E00DA6" w:rsidRDefault="007615D6" w:rsidP="000A3FBD">
      <w:pPr>
        <w:pStyle w:val="NormTop"/>
      </w:pPr>
      <w:r>
        <w:rPr>
          <w:color w:val="0000FF"/>
        </w:rPr>
        <w:lastRenderedPageBreak/>
        <w:t>S2-2409923</w:t>
      </w:r>
      <w:r w:rsidRPr="00D53282">
        <w:t xml:space="preserve"> </w:t>
      </w:r>
      <w:r>
        <w:t>(CR) 23.288 CR1233 (Rel-19, 'D'): KI#2: Merging all VFL procedures into one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Clauses 6.2G and 6.2H are merged.</w:t>
      </w:r>
    </w:p>
    <w:p w14:paraId="1D836819" w14:textId="77777777" w:rsidR="007615D6" w:rsidRPr="005B25A1" w:rsidRDefault="007615D6" w:rsidP="007615D6">
      <w:pPr>
        <w:keepNext/>
        <w:keepLines/>
        <w:rPr>
          <w:b/>
          <w:bCs/>
        </w:rPr>
      </w:pPr>
      <w:r w:rsidRPr="005B25A1">
        <w:rPr>
          <w:b/>
          <w:bCs/>
        </w:rPr>
        <w:t>Parallel discussion:</w:t>
      </w:r>
    </w:p>
    <w:p w14:paraId="553D4ABE" w14:textId="77777777" w:rsidR="007615D6" w:rsidRPr="005B25A1" w:rsidRDefault="007615D6" w:rsidP="007615D6">
      <w:pPr>
        <w:keepNext/>
        <w:keepLines/>
      </w:pPr>
      <w:r w:rsidRPr="005B25A1">
        <w:t>-</w:t>
      </w:r>
    </w:p>
    <w:p w14:paraId="2B6935B0" w14:textId="77777777" w:rsidR="007615D6" w:rsidRPr="005B25A1" w:rsidRDefault="007615D6" w:rsidP="007615D6">
      <w:pPr>
        <w:keepNext/>
        <w:keepLines/>
        <w:rPr>
          <w:b/>
          <w:bCs/>
        </w:rPr>
      </w:pPr>
      <w:r w:rsidRPr="005B25A1">
        <w:rPr>
          <w:b/>
          <w:bCs/>
        </w:rPr>
        <w:t>Plenary Discussion:</w:t>
      </w:r>
    </w:p>
    <w:p w14:paraId="7E3D7288" w14:textId="77777777" w:rsidR="007615D6" w:rsidRPr="005B25A1" w:rsidRDefault="007615D6" w:rsidP="007615D6">
      <w:pPr>
        <w:keepNext/>
        <w:keepLines/>
      </w:pPr>
      <w:r>
        <w:rPr>
          <w:color w:val="FF0000"/>
        </w:rPr>
        <w:t>NO DISCUSSION RECORDED</w:t>
      </w:r>
    </w:p>
    <w:p w14:paraId="165FC432" w14:textId="77777777" w:rsidR="007615D6" w:rsidRPr="00EB0339" w:rsidRDefault="007615D6" w:rsidP="007615D6">
      <w:r w:rsidRPr="005B25A1">
        <w:rPr>
          <w:b/>
          <w:bCs/>
        </w:rPr>
        <w:t>Status:</w:t>
      </w:r>
      <w:r>
        <w:t xml:space="preserve"> </w:t>
      </w:r>
      <w:r>
        <w:rPr>
          <w:color w:val="0000FF"/>
        </w:rPr>
        <w:t>Not concluded</w:t>
      </w:r>
      <w:r>
        <w:t>.</w:t>
      </w:r>
    </w:p>
    <w:p w14:paraId="72F65E25" w14:textId="77777777" w:rsidR="00E00DA6" w:rsidRDefault="007615D6" w:rsidP="000A3FBD">
      <w:pPr>
        <w:pStyle w:val="NormTop"/>
      </w:pPr>
      <w:r>
        <w:rPr>
          <w:color w:val="0000FF"/>
        </w:rPr>
        <w:t>S2-2409924</w:t>
      </w:r>
      <w:r w:rsidRPr="00D53282">
        <w:t xml:space="preserve"> </w:t>
      </w:r>
      <w:r>
        <w:t>(DISCUSSION) KI#2: Proposals to address open issues for NWDAF discovery and selection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open issues for NWDAF discovery and selection for VFL as identified by ENs. Related Changes are in S2-2409922.</w:t>
      </w:r>
    </w:p>
    <w:p w14:paraId="7086A32E" w14:textId="77777777" w:rsidR="007615D6" w:rsidRPr="005B25A1" w:rsidRDefault="007615D6" w:rsidP="007615D6">
      <w:pPr>
        <w:keepNext/>
        <w:keepLines/>
        <w:rPr>
          <w:b/>
          <w:bCs/>
        </w:rPr>
      </w:pPr>
      <w:r w:rsidRPr="005B25A1">
        <w:rPr>
          <w:b/>
          <w:bCs/>
        </w:rPr>
        <w:t>Parallel discussion:</w:t>
      </w:r>
    </w:p>
    <w:p w14:paraId="782F11B8" w14:textId="77777777" w:rsidR="007615D6" w:rsidRPr="005B25A1" w:rsidRDefault="007615D6" w:rsidP="007615D6">
      <w:pPr>
        <w:keepNext/>
        <w:keepLines/>
      </w:pPr>
      <w:r w:rsidRPr="005B25A1">
        <w:t>-</w:t>
      </w:r>
    </w:p>
    <w:p w14:paraId="40C7C358" w14:textId="77777777" w:rsidR="007615D6" w:rsidRPr="005B25A1" w:rsidRDefault="007615D6" w:rsidP="007615D6">
      <w:pPr>
        <w:keepNext/>
        <w:keepLines/>
        <w:rPr>
          <w:b/>
          <w:bCs/>
        </w:rPr>
      </w:pPr>
      <w:r w:rsidRPr="005B25A1">
        <w:rPr>
          <w:b/>
          <w:bCs/>
        </w:rPr>
        <w:t>Plenary Discussion:</w:t>
      </w:r>
    </w:p>
    <w:p w14:paraId="4A9DD86A" w14:textId="77777777" w:rsidR="007615D6" w:rsidRPr="005B25A1" w:rsidRDefault="007615D6" w:rsidP="007615D6">
      <w:pPr>
        <w:keepNext/>
        <w:keepLines/>
      </w:pPr>
      <w:r>
        <w:rPr>
          <w:color w:val="FF0000"/>
        </w:rPr>
        <w:t>NO DISCUSSION RECORDED</w:t>
      </w:r>
    </w:p>
    <w:p w14:paraId="2484455C" w14:textId="77777777" w:rsidR="007615D6" w:rsidRPr="00EB0339" w:rsidRDefault="007615D6" w:rsidP="007615D6">
      <w:r w:rsidRPr="005B25A1">
        <w:rPr>
          <w:b/>
          <w:bCs/>
        </w:rPr>
        <w:t>Status:</w:t>
      </w:r>
      <w:r>
        <w:t xml:space="preserve"> </w:t>
      </w:r>
      <w:r>
        <w:rPr>
          <w:color w:val="0000FF"/>
        </w:rPr>
        <w:t>Not concluded</w:t>
      </w:r>
      <w:r>
        <w:t>.</w:t>
      </w:r>
    </w:p>
    <w:p w14:paraId="01658EA7" w14:textId="77777777" w:rsidR="00E00DA6" w:rsidRDefault="007615D6" w:rsidP="000A3FBD">
      <w:pPr>
        <w:pStyle w:val="NormTop"/>
      </w:pPr>
      <w:r>
        <w:rPr>
          <w:color w:val="0000FF"/>
        </w:rPr>
        <w:t>S2-2409925</w:t>
      </w:r>
      <w:r w:rsidRPr="00D53282">
        <w:t xml:space="preserve"> </w:t>
      </w:r>
      <w:r>
        <w:t>(DISCUSSION) KI#2: VFL model correlation ID. (Source: Nokia)</w:t>
      </w:r>
      <w:r>
        <w:br/>
      </w:r>
      <w:r w:rsidRPr="00D53282">
        <w:rPr>
          <w:b/>
        </w:rPr>
        <w:t>Document for:</w:t>
      </w:r>
      <w:r w:rsidRPr="00D53282">
        <w:t xml:space="preserve"> </w:t>
      </w:r>
      <w:r>
        <w:t>Discussion</w:t>
      </w:r>
      <w:r>
        <w:br/>
      </w:r>
      <w:r w:rsidRPr="00D53282">
        <w:rPr>
          <w:b/>
        </w:rPr>
        <w:t>Abstract:</w:t>
      </w:r>
      <w:r w:rsidRPr="00D53282">
        <w:t xml:space="preserve"> </w:t>
      </w:r>
      <w:r>
        <w:br/>
        <w:t>Whether a VFL model correlation IF is required. Related changes are proposed in S2-2409926.</w:t>
      </w:r>
    </w:p>
    <w:p w14:paraId="301E40EF" w14:textId="77777777" w:rsidR="007615D6" w:rsidRPr="005B25A1" w:rsidRDefault="007615D6" w:rsidP="007615D6">
      <w:pPr>
        <w:keepNext/>
        <w:keepLines/>
        <w:rPr>
          <w:b/>
          <w:bCs/>
        </w:rPr>
      </w:pPr>
      <w:r w:rsidRPr="005B25A1">
        <w:rPr>
          <w:b/>
          <w:bCs/>
        </w:rPr>
        <w:t>Parallel discussion:</w:t>
      </w:r>
    </w:p>
    <w:p w14:paraId="13ADE75F" w14:textId="77777777" w:rsidR="007615D6" w:rsidRPr="005B25A1" w:rsidRDefault="007615D6" w:rsidP="007615D6">
      <w:pPr>
        <w:keepNext/>
        <w:keepLines/>
      </w:pPr>
      <w:r w:rsidRPr="005B25A1">
        <w:t>-</w:t>
      </w:r>
    </w:p>
    <w:p w14:paraId="1191DEA0" w14:textId="77777777" w:rsidR="007615D6" w:rsidRPr="005B25A1" w:rsidRDefault="007615D6" w:rsidP="007615D6">
      <w:pPr>
        <w:keepNext/>
        <w:keepLines/>
        <w:rPr>
          <w:b/>
          <w:bCs/>
        </w:rPr>
      </w:pPr>
      <w:r w:rsidRPr="005B25A1">
        <w:rPr>
          <w:b/>
          <w:bCs/>
        </w:rPr>
        <w:t>Plenary Discussion:</w:t>
      </w:r>
    </w:p>
    <w:p w14:paraId="24165750" w14:textId="77777777" w:rsidR="007615D6" w:rsidRPr="005B25A1" w:rsidRDefault="007615D6" w:rsidP="007615D6">
      <w:pPr>
        <w:keepNext/>
        <w:keepLines/>
      </w:pPr>
      <w:r>
        <w:rPr>
          <w:color w:val="FF0000"/>
        </w:rPr>
        <w:t>NO DISCUSSION RECORDED</w:t>
      </w:r>
    </w:p>
    <w:p w14:paraId="08205638" w14:textId="77777777" w:rsidR="007615D6" w:rsidRPr="00EB0339" w:rsidRDefault="007615D6" w:rsidP="007615D6">
      <w:r w:rsidRPr="005B25A1">
        <w:rPr>
          <w:b/>
          <w:bCs/>
        </w:rPr>
        <w:t>Status:</w:t>
      </w:r>
      <w:r>
        <w:t xml:space="preserve"> </w:t>
      </w:r>
      <w:r>
        <w:rPr>
          <w:color w:val="0000FF"/>
        </w:rPr>
        <w:t>Not concluded</w:t>
      </w:r>
      <w:r>
        <w:t>.</w:t>
      </w:r>
    </w:p>
    <w:p w14:paraId="5B985C60" w14:textId="77777777" w:rsidR="00E00DA6" w:rsidRDefault="007615D6" w:rsidP="000A3FBD">
      <w:pPr>
        <w:pStyle w:val="NormTop"/>
      </w:pPr>
      <w:r>
        <w:rPr>
          <w:color w:val="0000FF"/>
        </w:rPr>
        <w:t>S2-2409926</w:t>
      </w:r>
      <w:r w:rsidRPr="00D53282">
        <w:t xml:space="preserve"> </w:t>
      </w:r>
      <w:r>
        <w:t>(CR) 23.288 CR1234 (Rel-19, 'B'): KI#2: Updating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EN about VFL model correlation ID 2. The NWDAF acting as VFL server includes information about the applicable feature, analytics filters and Target of Analytics Reporting and may include Time when analytics information is needed and an Analytics Metadata Request. 3. The VFL client may in addition include validity period, confidence, and Client Analytics Metadata Information when sending inference results to the server. 4. If the VFL server used an inference subscription in step 2, step 5 may be repeated.</w:t>
      </w:r>
    </w:p>
    <w:p w14:paraId="7F1CAFA4" w14:textId="77777777" w:rsidR="007615D6" w:rsidRPr="005B25A1" w:rsidRDefault="007615D6" w:rsidP="007615D6">
      <w:pPr>
        <w:keepNext/>
        <w:keepLines/>
        <w:rPr>
          <w:b/>
          <w:bCs/>
        </w:rPr>
      </w:pPr>
      <w:r w:rsidRPr="005B25A1">
        <w:rPr>
          <w:b/>
          <w:bCs/>
        </w:rPr>
        <w:t>Parallel discussion:</w:t>
      </w:r>
    </w:p>
    <w:p w14:paraId="0A8B2A28" w14:textId="77777777" w:rsidR="007615D6" w:rsidRPr="005B25A1" w:rsidRDefault="007615D6" w:rsidP="007615D6">
      <w:pPr>
        <w:keepNext/>
        <w:keepLines/>
      </w:pPr>
      <w:r w:rsidRPr="005B25A1">
        <w:t>-</w:t>
      </w:r>
    </w:p>
    <w:p w14:paraId="17DCF283" w14:textId="77777777" w:rsidR="007615D6" w:rsidRPr="005B25A1" w:rsidRDefault="007615D6" w:rsidP="007615D6">
      <w:pPr>
        <w:keepNext/>
        <w:keepLines/>
        <w:rPr>
          <w:b/>
          <w:bCs/>
        </w:rPr>
      </w:pPr>
      <w:r w:rsidRPr="005B25A1">
        <w:rPr>
          <w:b/>
          <w:bCs/>
        </w:rPr>
        <w:t>Plenary Discussion:</w:t>
      </w:r>
    </w:p>
    <w:p w14:paraId="125044FD" w14:textId="77777777" w:rsidR="007615D6" w:rsidRPr="005B25A1" w:rsidRDefault="007615D6" w:rsidP="007615D6">
      <w:pPr>
        <w:keepNext/>
        <w:keepLines/>
      </w:pPr>
      <w:r>
        <w:rPr>
          <w:color w:val="FF0000"/>
        </w:rPr>
        <w:t>NO DISCUSSION RECORDED</w:t>
      </w:r>
    </w:p>
    <w:p w14:paraId="2C7356A2" w14:textId="77777777" w:rsidR="007615D6" w:rsidRPr="00EB0339" w:rsidRDefault="007615D6" w:rsidP="007615D6">
      <w:r w:rsidRPr="005B25A1">
        <w:rPr>
          <w:b/>
          <w:bCs/>
        </w:rPr>
        <w:t>Status:</w:t>
      </w:r>
      <w:r>
        <w:t xml:space="preserve"> </w:t>
      </w:r>
      <w:r>
        <w:rPr>
          <w:color w:val="0000FF"/>
        </w:rPr>
        <w:t>Not concluded</w:t>
      </w:r>
      <w:r>
        <w:t>.</w:t>
      </w:r>
    </w:p>
    <w:p w14:paraId="5FCF4B95" w14:textId="77777777" w:rsidR="00E00DA6" w:rsidRDefault="007615D6" w:rsidP="000A3FBD">
      <w:pPr>
        <w:pStyle w:val="NormTop"/>
      </w:pPr>
      <w:r>
        <w:rPr>
          <w:color w:val="0000FF"/>
        </w:rPr>
        <w:lastRenderedPageBreak/>
        <w:t>S2-2409927</w:t>
      </w:r>
      <w:r w:rsidRPr="00D53282">
        <w:t xml:space="preserve"> </w:t>
      </w:r>
      <w:r>
        <w:t>(DISCUSSION) KI#2: VFL procedures with AF as server.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VFL procedures with AF as server. Related changes are proposed in S2-2409928.</w:t>
      </w:r>
    </w:p>
    <w:p w14:paraId="2E937EF4" w14:textId="77777777" w:rsidR="007615D6" w:rsidRPr="005B25A1" w:rsidRDefault="007615D6" w:rsidP="007615D6">
      <w:pPr>
        <w:keepNext/>
        <w:keepLines/>
        <w:rPr>
          <w:b/>
          <w:bCs/>
        </w:rPr>
      </w:pPr>
      <w:r w:rsidRPr="005B25A1">
        <w:rPr>
          <w:b/>
          <w:bCs/>
        </w:rPr>
        <w:t>Parallel discussion:</w:t>
      </w:r>
    </w:p>
    <w:p w14:paraId="6B7A18BA" w14:textId="77777777" w:rsidR="007615D6" w:rsidRPr="005B25A1" w:rsidRDefault="007615D6" w:rsidP="007615D6">
      <w:pPr>
        <w:keepNext/>
        <w:keepLines/>
      </w:pPr>
      <w:r w:rsidRPr="005B25A1">
        <w:t>-</w:t>
      </w:r>
    </w:p>
    <w:p w14:paraId="4613795A" w14:textId="77777777" w:rsidR="007615D6" w:rsidRPr="005B25A1" w:rsidRDefault="007615D6" w:rsidP="007615D6">
      <w:pPr>
        <w:keepNext/>
        <w:keepLines/>
        <w:rPr>
          <w:b/>
          <w:bCs/>
        </w:rPr>
      </w:pPr>
      <w:r w:rsidRPr="005B25A1">
        <w:rPr>
          <w:b/>
          <w:bCs/>
        </w:rPr>
        <w:t>Plenary Discussion:</w:t>
      </w:r>
    </w:p>
    <w:p w14:paraId="74234D2E" w14:textId="77777777" w:rsidR="007615D6" w:rsidRPr="005B25A1" w:rsidRDefault="007615D6" w:rsidP="007615D6">
      <w:pPr>
        <w:keepNext/>
        <w:keepLines/>
      </w:pPr>
      <w:r>
        <w:rPr>
          <w:color w:val="FF0000"/>
        </w:rPr>
        <w:t>NO DISCUSSION RECORDED</w:t>
      </w:r>
    </w:p>
    <w:p w14:paraId="0954D59A" w14:textId="77777777" w:rsidR="007615D6" w:rsidRPr="00EB0339" w:rsidRDefault="007615D6" w:rsidP="007615D6">
      <w:r w:rsidRPr="005B25A1">
        <w:rPr>
          <w:b/>
          <w:bCs/>
        </w:rPr>
        <w:t>Status:</w:t>
      </w:r>
      <w:r>
        <w:t xml:space="preserve"> </w:t>
      </w:r>
      <w:r>
        <w:rPr>
          <w:color w:val="0000FF"/>
        </w:rPr>
        <w:t>Not concluded</w:t>
      </w:r>
      <w:r>
        <w:t>.</w:t>
      </w:r>
    </w:p>
    <w:p w14:paraId="16931A0A" w14:textId="77777777" w:rsidR="00E00DA6" w:rsidRDefault="007615D6" w:rsidP="000A3FBD">
      <w:pPr>
        <w:pStyle w:val="NormTop"/>
      </w:pPr>
      <w:r>
        <w:rPr>
          <w:color w:val="0000FF"/>
        </w:rPr>
        <w:t>S2-2409929</w:t>
      </w:r>
      <w:r w:rsidRPr="00D53282">
        <w:t xml:space="preserve"> </w:t>
      </w:r>
      <w:r>
        <w:t>(DISCUSSION) KI#2: New Services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new services to support VFL. Related changes are proposed in S2-2409930 and S2-2409931.</w:t>
      </w:r>
    </w:p>
    <w:p w14:paraId="245AA1BD" w14:textId="77777777" w:rsidR="007615D6" w:rsidRPr="005B25A1" w:rsidRDefault="007615D6" w:rsidP="007615D6">
      <w:pPr>
        <w:keepNext/>
        <w:keepLines/>
        <w:rPr>
          <w:b/>
          <w:bCs/>
        </w:rPr>
      </w:pPr>
      <w:r w:rsidRPr="005B25A1">
        <w:rPr>
          <w:b/>
          <w:bCs/>
        </w:rPr>
        <w:t>Parallel discussion:</w:t>
      </w:r>
    </w:p>
    <w:p w14:paraId="43FB9AAA" w14:textId="77777777" w:rsidR="007615D6" w:rsidRPr="005B25A1" w:rsidRDefault="007615D6" w:rsidP="007615D6">
      <w:pPr>
        <w:keepNext/>
        <w:keepLines/>
      </w:pPr>
      <w:r w:rsidRPr="005B25A1">
        <w:t>-</w:t>
      </w:r>
    </w:p>
    <w:p w14:paraId="26693EC8" w14:textId="77777777" w:rsidR="007615D6" w:rsidRPr="005B25A1" w:rsidRDefault="007615D6" w:rsidP="007615D6">
      <w:pPr>
        <w:keepNext/>
        <w:keepLines/>
        <w:rPr>
          <w:b/>
          <w:bCs/>
        </w:rPr>
      </w:pPr>
      <w:r w:rsidRPr="005B25A1">
        <w:rPr>
          <w:b/>
          <w:bCs/>
        </w:rPr>
        <w:t>Plenary Discussion:</w:t>
      </w:r>
    </w:p>
    <w:p w14:paraId="2E9A3C06" w14:textId="77777777" w:rsidR="007615D6" w:rsidRPr="005B25A1" w:rsidRDefault="007615D6" w:rsidP="007615D6">
      <w:pPr>
        <w:keepNext/>
        <w:keepLines/>
      </w:pPr>
      <w:r>
        <w:rPr>
          <w:color w:val="FF0000"/>
        </w:rPr>
        <w:t>NO DISCUSSION RECORDED</w:t>
      </w:r>
    </w:p>
    <w:p w14:paraId="6DFD82F3" w14:textId="77777777" w:rsidR="007615D6" w:rsidRPr="00EB0339" w:rsidRDefault="007615D6" w:rsidP="007615D6">
      <w:r w:rsidRPr="005B25A1">
        <w:rPr>
          <w:b/>
          <w:bCs/>
        </w:rPr>
        <w:t>Status:</w:t>
      </w:r>
      <w:r>
        <w:t xml:space="preserve"> </w:t>
      </w:r>
      <w:r>
        <w:rPr>
          <w:color w:val="0000FF"/>
        </w:rPr>
        <w:t>Not concluded</w:t>
      </w:r>
      <w:r>
        <w:t>.</w:t>
      </w:r>
    </w:p>
    <w:p w14:paraId="31959D23" w14:textId="77777777" w:rsidR="00E00DA6" w:rsidRDefault="007615D6" w:rsidP="000A3FBD">
      <w:pPr>
        <w:pStyle w:val="NormTop"/>
      </w:pPr>
      <w:r>
        <w:rPr>
          <w:color w:val="0000FF"/>
        </w:rPr>
        <w:t>S2-2409930</w:t>
      </w:r>
      <w:r w:rsidRPr="00D53282">
        <w:t xml:space="preserve"> </w:t>
      </w:r>
      <w:r>
        <w:t>(CR) 23.288 CR1236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53BA211A" w14:textId="77777777" w:rsidR="007615D6" w:rsidRPr="005B25A1" w:rsidRDefault="007615D6" w:rsidP="007615D6">
      <w:pPr>
        <w:keepNext/>
        <w:keepLines/>
        <w:rPr>
          <w:b/>
          <w:bCs/>
        </w:rPr>
      </w:pPr>
      <w:r w:rsidRPr="005B25A1">
        <w:rPr>
          <w:b/>
          <w:bCs/>
        </w:rPr>
        <w:t>Parallel discussion:</w:t>
      </w:r>
    </w:p>
    <w:p w14:paraId="2694D709" w14:textId="77777777" w:rsidR="007615D6" w:rsidRPr="005B25A1" w:rsidRDefault="007615D6" w:rsidP="007615D6">
      <w:pPr>
        <w:keepNext/>
        <w:keepLines/>
      </w:pPr>
      <w:r w:rsidRPr="005B25A1">
        <w:t>-</w:t>
      </w:r>
    </w:p>
    <w:p w14:paraId="370A4006" w14:textId="77777777" w:rsidR="007615D6" w:rsidRPr="005B25A1" w:rsidRDefault="007615D6" w:rsidP="007615D6">
      <w:pPr>
        <w:keepNext/>
        <w:keepLines/>
        <w:rPr>
          <w:b/>
          <w:bCs/>
        </w:rPr>
      </w:pPr>
      <w:r w:rsidRPr="005B25A1">
        <w:rPr>
          <w:b/>
          <w:bCs/>
        </w:rPr>
        <w:t>Plenary Discussion:</w:t>
      </w:r>
    </w:p>
    <w:p w14:paraId="1F46F229" w14:textId="77777777" w:rsidR="007615D6" w:rsidRPr="005B25A1" w:rsidRDefault="007615D6" w:rsidP="007615D6">
      <w:pPr>
        <w:keepNext/>
        <w:keepLines/>
      </w:pPr>
      <w:r>
        <w:rPr>
          <w:color w:val="FF0000"/>
        </w:rPr>
        <w:t>NO DISCUSSION RECORDED</w:t>
      </w:r>
    </w:p>
    <w:p w14:paraId="7FC4C969" w14:textId="77777777" w:rsidR="007615D6" w:rsidRPr="00EB0339" w:rsidRDefault="007615D6" w:rsidP="007615D6">
      <w:r w:rsidRPr="005B25A1">
        <w:rPr>
          <w:b/>
          <w:bCs/>
        </w:rPr>
        <w:t>Status:</w:t>
      </w:r>
      <w:r>
        <w:t xml:space="preserve"> </w:t>
      </w:r>
      <w:r>
        <w:rPr>
          <w:color w:val="0000FF"/>
        </w:rPr>
        <w:t>Not concluded</w:t>
      </w:r>
      <w:r>
        <w:t>.</w:t>
      </w:r>
    </w:p>
    <w:p w14:paraId="3B6FBC07" w14:textId="77777777" w:rsidR="00E00DA6" w:rsidRDefault="007615D6" w:rsidP="000A3FBD">
      <w:pPr>
        <w:pStyle w:val="NormTop"/>
      </w:pPr>
      <w:r>
        <w:rPr>
          <w:color w:val="0000FF"/>
        </w:rPr>
        <w:t>S2-2409931</w:t>
      </w:r>
      <w:r w:rsidRPr="00D53282">
        <w:t xml:space="preserve"> </w:t>
      </w:r>
      <w:r>
        <w:t>(CR) 23.501 CR5676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488D2E30" w14:textId="77777777" w:rsidR="007615D6" w:rsidRPr="005B25A1" w:rsidRDefault="007615D6" w:rsidP="007615D6">
      <w:pPr>
        <w:keepNext/>
        <w:keepLines/>
        <w:rPr>
          <w:b/>
          <w:bCs/>
        </w:rPr>
      </w:pPr>
      <w:r w:rsidRPr="005B25A1">
        <w:rPr>
          <w:b/>
          <w:bCs/>
        </w:rPr>
        <w:t>Parallel discussion:</w:t>
      </w:r>
    </w:p>
    <w:p w14:paraId="6B31B283" w14:textId="77777777" w:rsidR="007615D6" w:rsidRPr="005B25A1" w:rsidRDefault="007615D6" w:rsidP="007615D6">
      <w:pPr>
        <w:keepNext/>
        <w:keepLines/>
      </w:pPr>
      <w:r w:rsidRPr="005B25A1">
        <w:t>-</w:t>
      </w:r>
    </w:p>
    <w:p w14:paraId="6C9A4BF1" w14:textId="77777777" w:rsidR="007615D6" w:rsidRPr="005B25A1" w:rsidRDefault="007615D6" w:rsidP="007615D6">
      <w:pPr>
        <w:keepNext/>
        <w:keepLines/>
        <w:rPr>
          <w:b/>
          <w:bCs/>
        </w:rPr>
      </w:pPr>
      <w:r w:rsidRPr="005B25A1">
        <w:rPr>
          <w:b/>
          <w:bCs/>
        </w:rPr>
        <w:t>Plenary Discussion:</w:t>
      </w:r>
    </w:p>
    <w:p w14:paraId="76603C3B" w14:textId="77777777" w:rsidR="007615D6" w:rsidRPr="005B25A1" w:rsidRDefault="007615D6" w:rsidP="007615D6">
      <w:pPr>
        <w:keepNext/>
        <w:keepLines/>
      </w:pPr>
      <w:r>
        <w:rPr>
          <w:color w:val="FF0000"/>
        </w:rPr>
        <w:t>NO DISCUSSION RECORDED</w:t>
      </w:r>
    </w:p>
    <w:p w14:paraId="64F3A1FC" w14:textId="77777777" w:rsidR="007615D6" w:rsidRPr="00EB0339" w:rsidRDefault="007615D6" w:rsidP="007615D6">
      <w:r w:rsidRPr="005B25A1">
        <w:rPr>
          <w:b/>
          <w:bCs/>
        </w:rPr>
        <w:t>Status:</w:t>
      </w:r>
      <w:r>
        <w:t xml:space="preserve"> </w:t>
      </w:r>
      <w:r>
        <w:rPr>
          <w:color w:val="0000FF"/>
        </w:rPr>
        <w:t>Not concluded</w:t>
      </w:r>
      <w:r>
        <w:t>.</w:t>
      </w:r>
    </w:p>
    <w:p w14:paraId="719A38CE" w14:textId="77777777" w:rsidR="00E00DA6" w:rsidRDefault="007615D6" w:rsidP="000A3FBD">
      <w:pPr>
        <w:pStyle w:val="NormTop"/>
      </w:pPr>
      <w:r>
        <w:rPr>
          <w:color w:val="0000FF"/>
        </w:rPr>
        <w:lastRenderedPageBreak/>
        <w:t>S2-2409932</w:t>
      </w:r>
      <w:r w:rsidRPr="00D53282">
        <w:t xml:space="preserve"> </w:t>
      </w:r>
      <w:r>
        <w:t>(CR) 23.288 CR1237 (Rel-19, 'B'): KI#2: VFL training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for sample allignment and model training with NWDAF as server.</w:t>
      </w:r>
    </w:p>
    <w:p w14:paraId="44822521" w14:textId="77777777" w:rsidR="007615D6" w:rsidRPr="005B25A1" w:rsidRDefault="007615D6" w:rsidP="007615D6">
      <w:pPr>
        <w:keepNext/>
        <w:keepLines/>
        <w:rPr>
          <w:b/>
          <w:bCs/>
        </w:rPr>
      </w:pPr>
      <w:r w:rsidRPr="005B25A1">
        <w:rPr>
          <w:b/>
          <w:bCs/>
        </w:rPr>
        <w:t>Parallel discussion:</w:t>
      </w:r>
    </w:p>
    <w:p w14:paraId="4FD74B37" w14:textId="77777777" w:rsidR="007615D6" w:rsidRPr="005B25A1" w:rsidRDefault="007615D6" w:rsidP="007615D6">
      <w:pPr>
        <w:keepNext/>
        <w:keepLines/>
      </w:pPr>
      <w:r w:rsidRPr="005B25A1">
        <w:t>-</w:t>
      </w:r>
    </w:p>
    <w:p w14:paraId="116D49DC" w14:textId="77777777" w:rsidR="007615D6" w:rsidRPr="005B25A1" w:rsidRDefault="007615D6" w:rsidP="007615D6">
      <w:pPr>
        <w:keepNext/>
        <w:keepLines/>
        <w:rPr>
          <w:b/>
          <w:bCs/>
        </w:rPr>
      </w:pPr>
      <w:r w:rsidRPr="005B25A1">
        <w:rPr>
          <w:b/>
          <w:bCs/>
        </w:rPr>
        <w:t>Plenary Discussion:</w:t>
      </w:r>
    </w:p>
    <w:p w14:paraId="28B73E56" w14:textId="77777777" w:rsidR="007615D6" w:rsidRPr="005B25A1" w:rsidRDefault="007615D6" w:rsidP="007615D6">
      <w:pPr>
        <w:keepNext/>
        <w:keepLines/>
      </w:pPr>
      <w:r>
        <w:rPr>
          <w:color w:val="FF0000"/>
        </w:rPr>
        <w:t>NO DISCUSSION RECORDED</w:t>
      </w:r>
    </w:p>
    <w:p w14:paraId="18DF32AD" w14:textId="77777777" w:rsidR="007615D6" w:rsidRPr="00EB0339" w:rsidRDefault="007615D6" w:rsidP="007615D6">
      <w:r w:rsidRPr="005B25A1">
        <w:rPr>
          <w:b/>
          <w:bCs/>
        </w:rPr>
        <w:t>Status:</w:t>
      </w:r>
      <w:r>
        <w:t xml:space="preserve"> </w:t>
      </w:r>
      <w:r>
        <w:rPr>
          <w:color w:val="0000FF"/>
        </w:rPr>
        <w:t>Not concluded</w:t>
      </w:r>
      <w:r>
        <w:t>.</w:t>
      </w:r>
    </w:p>
    <w:p w14:paraId="45A7CAA0" w14:textId="77777777" w:rsidR="00E00DA6" w:rsidRDefault="007615D6" w:rsidP="000A3FBD">
      <w:pPr>
        <w:pStyle w:val="NormTop"/>
      </w:pPr>
      <w:r>
        <w:rPr>
          <w:color w:val="0000FF"/>
        </w:rPr>
        <w:t>S2-2409933</w:t>
      </w:r>
      <w:r w:rsidRPr="00D53282">
        <w:t xml:space="preserve"> </w:t>
      </w:r>
      <w:r>
        <w:t>(CR) 23.501 CR5590R1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511523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S2-2408485</w:t>
      </w:r>
      <w:r>
        <w:t>.  Confirm CR Revision - CR states -1!</w:t>
      </w:r>
    </w:p>
    <w:p w14:paraId="32F8569B" w14:textId="77777777" w:rsidR="007615D6" w:rsidRPr="005B25A1" w:rsidRDefault="007615D6" w:rsidP="007615D6">
      <w:pPr>
        <w:keepNext/>
        <w:keepLines/>
        <w:rPr>
          <w:b/>
          <w:bCs/>
        </w:rPr>
      </w:pPr>
      <w:r w:rsidRPr="005B25A1">
        <w:rPr>
          <w:b/>
          <w:bCs/>
        </w:rPr>
        <w:t>Parallel discussion:</w:t>
      </w:r>
    </w:p>
    <w:p w14:paraId="7C1F4807" w14:textId="77777777" w:rsidR="007615D6" w:rsidRPr="005B25A1" w:rsidRDefault="007615D6" w:rsidP="007615D6">
      <w:pPr>
        <w:keepNext/>
        <w:keepLines/>
      </w:pPr>
      <w:r w:rsidRPr="005B25A1">
        <w:t>-</w:t>
      </w:r>
    </w:p>
    <w:p w14:paraId="571B3EEF" w14:textId="77777777" w:rsidR="007615D6" w:rsidRPr="005B25A1" w:rsidRDefault="007615D6" w:rsidP="007615D6">
      <w:pPr>
        <w:keepNext/>
        <w:keepLines/>
        <w:rPr>
          <w:b/>
          <w:bCs/>
        </w:rPr>
      </w:pPr>
      <w:r w:rsidRPr="005B25A1">
        <w:rPr>
          <w:b/>
          <w:bCs/>
        </w:rPr>
        <w:t>Plenary Discussion:</w:t>
      </w:r>
    </w:p>
    <w:p w14:paraId="4B4A438B" w14:textId="77777777" w:rsidR="007615D6" w:rsidRPr="005B25A1" w:rsidRDefault="007615D6" w:rsidP="007615D6">
      <w:pPr>
        <w:keepNext/>
        <w:keepLines/>
      </w:pPr>
      <w:r>
        <w:rPr>
          <w:color w:val="FF0000"/>
        </w:rPr>
        <w:t>NO DISCUSSION RECORDED</w:t>
      </w:r>
    </w:p>
    <w:p w14:paraId="7B0E1AD6" w14:textId="77777777" w:rsidR="007615D6" w:rsidRPr="00EB0339" w:rsidRDefault="007615D6" w:rsidP="007615D6">
      <w:r w:rsidRPr="005B25A1">
        <w:rPr>
          <w:b/>
          <w:bCs/>
        </w:rPr>
        <w:t>Status:</w:t>
      </w:r>
      <w:r>
        <w:t xml:space="preserve"> </w:t>
      </w:r>
      <w:r>
        <w:rPr>
          <w:color w:val="0000FF"/>
        </w:rPr>
        <w:t>Not concluded</w:t>
      </w:r>
      <w:r>
        <w:t>.</w:t>
      </w:r>
    </w:p>
    <w:p w14:paraId="672880CC" w14:textId="77777777" w:rsidR="00E00DA6" w:rsidRDefault="007615D6" w:rsidP="000A3FBD">
      <w:pPr>
        <w:pStyle w:val="NormTop"/>
      </w:pPr>
      <w:r>
        <w:rPr>
          <w:color w:val="0000FF"/>
        </w:rPr>
        <w:t>S2-2409934</w:t>
      </w:r>
      <w:r w:rsidRPr="00D53282">
        <w:t xml:space="preserve"> </w:t>
      </w:r>
      <w:r>
        <w:t>(CR) 23.288 CR1173R1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17E1F2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S2-2408483</w:t>
      </w:r>
      <w:r>
        <w:t>.</w:t>
      </w:r>
    </w:p>
    <w:p w14:paraId="52115058" w14:textId="77777777" w:rsidR="007615D6" w:rsidRPr="005B25A1" w:rsidRDefault="007615D6" w:rsidP="007615D6">
      <w:pPr>
        <w:keepNext/>
        <w:keepLines/>
        <w:rPr>
          <w:b/>
          <w:bCs/>
        </w:rPr>
      </w:pPr>
      <w:r w:rsidRPr="005B25A1">
        <w:rPr>
          <w:b/>
          <w:bCs/>
        </w:rPr>
        <w:t>Parallel discussion:</w:t>
      </w:r>
    </w:p>
    <w:p w14:paraId="7D4420B3" w14:textId="77777777" w:rsidR="007615D6" w:rsidRPr="005B25A1" w:rsidRDefault="007615D6" w:rsidP="007615D6">
      <w:pPr>
        <w:keepNext/>
        <w:keepLines/>
      </w:pPr>
      <w:r w:rsidRPr="005B25A1">
        <w:t>-</w:t>
      </w:r>
    </w:p>
    <w:p w14:paraId="39A75FF9" w14:textId="77777777" w:rsidR="007615D6" w:rsidRPr="005B25A1" w:rsidRDefault="007615D6" w:rsidP="007615D6">
      <w:pPr>
        <w:keepNext/>
        <w:keepLines/>
        <w:rPr>
          <w:b/>
          <w:bCs/>
        </w:rPr>
      </w:pPr>
      <w:r w:rsidRPr="005B25A1">
        <w:rPr>
          <w:b/>
          <w:bCs/>
        </w:rPr>
        <w:t>Plenary Discussion:</w:t>
      </w:r>
    </w:p>
    <w:p w14:paraId="6519B17D" w14:textId="77777777" w:rsidR="007615D6" w:rsidRPr="005B25A1" w:rsidRDefault="007615D6" w:rsidP="007615D6">
      <w:pPr>
        <w:keepNext/>
        <w:keepLines/>
      </w:pPr>
      <w:r>
        <w:rPr>
          <w:color w:val="FF0000"/>
        </w:rPr>
        <w:t>NO DISCUSSION RECORDED</w:t>
      </w:r>
    </w:p>
    <w:p w14:paraId="25BB070A" w14:textId="77777777" w:rsidR="007615D6" w:rsidRPr="00EB0339" w:rsidRDefault="007615D6" w:rsidP="007615D6">
      <w:r w:rsidRPr="005B25A1">
        <w:rPr>
          <w:b/>
          <w:bCs/>
        </w:rPr>
        <w:t>Status:</w:t>
      </w:r>
      <w:r>
        <w:t xml:space="preserve"> </w:t>
      </w:r>
      <w:r>
        <w:rPr>
          <w:color w:val="0000FF"/>
        </w:rPr>
        <w:t>Not concluded</w:t>
      </w:r>
      <w:r>
        <w:t>.</w:t>
      </w:r>
    </w:p>
    <w:p w14:paraId="1309E36D" w14:textId="77777777" w:rsidR="00E00DA6" w:rsidRDefault="007615D6" w:rsidP="000A3FBD">
      <w:pPr>
        <w:pStyle w:val="NormTop"/>
      </w:pPr>
      <w:r>
        <w:rPr>
          <w:color w:val="0000FF"/>
        </w:rPr>
        <w:lastRenderedPageBreak/>
        <w:t>S2-2409935</w:t>
      </w:r>
      <w:r w:rsidRPr="00D53282">
        <w:t xml:space="preserve"> </w:t>
      </w:r>
      <w:r>
        <w:t>(CR) 23.501 CR5591R1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7D6689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S2-2408493</w:t>
      </w:r>
      <w:r>
        <w:t>.</w:t>
      </w:r>
    </w:p>
    <w:p w14:paraId="61B37A68" w14:textId="77777777" w:rsidR="007615D6" w:rsidRPr="005B25A1" w:rsidRDefault="007615D6" w:rsidP="007615D6">
      <w:pPr>
        <w:keepNext/>
        <w:keepLines/>
        <w:rPr>
          <w:b/>
          <w:bCs/>
        </w:rPr>
      </w:pPr>
      <w:r w:rsidRPr="005B25A1">
        <w:rPr>
          <w:b/>
          <w:bCs/>
        </w:rPr>
        <w:t>Parallel discussion:</w:t>
      </w:r>
    </w:p>
    <w:p w14:paraId="3D6BD733" w14:textId="77777777" w:rsidR="007615D6" w:rsidRPr="005B25A1" w:rsidRDefault="007615D6" w:rsidP="007615D6">
      <w:pPr>
        <w:keepNext/>
        <w:keepLines/>
      </w:pPr>
      <w:r w:rsidRPr="005B25A1">
        <w:t>-</w:t>
      </w:r>
    </w:p>
    <w:p w14:paraId="6D2B9D2F" w14:textId="77777777" w:rsidR="007615D6" w:rsidRPr="005B25A1" w:rsidRDefault="007615D6" w:rsidP="007615D6">
      <w:pPr>
        <w:keepNext/>
        <w:keepLines/>
        <w:rPr>
          <w:b/>
          <w:bCs/>
        </w:rPr>
      </w:pPr>
      <w:r w:rsidRPr="005B25A1">
        <w:rPr>
          <w:b/>
          <w:bCs/>
        </w:rPr>
        <w:t>Plenary Discussion:</w:t>
      </w:r>
    </w:p>
    <w:p w14:paraId="3D3A163A" w14:textId="77777777" w:rsidR="007615D6" w:rsidRPr="005B25A1" w:rsidRDefault="007615D6" w:rsidP="007615D6">
      <w:pPr>
        <w:keepNext/>
        <w:keepLines/>
      </w:pPr>
      <w:r>
        <w:rPr>
          <w:color w:val="FF0000"/>
        </w:rPr>
        <w:t>NO DISCUSSION RECORDED</w:t>
      </w:r>
    </w:p>
    <w:p w14:paraId="7873762D" w14:textId="77777777" w:rsidR="007615D6" w:rsidRPr="00EB0339" w:rsidRDefault="007615D6" w:rsidP="007615D6">
      <w:r w:rsidRPr="005B25A1">
        <w:rPr>
          <w:b/>
          <w:bCs/>
        </w:rPr>
        <w:t>Status:</w:t>
      </w:r>
      <w:r>
        <w:t xml:space="preserve"> </w:t>
      </w:r>
      <w:r>
        <w:rPr>
          <w:color w:val="0000FF"/>
        </w:rPr>
        <w:t>Not concluded</w:t>
      </w:r>
      <w:r>
        <w:t>.</w:t>
      </w:r>
    </w:p>
    <w:p w14:paraId="008984A7" w14:textId="77777777" w:rsidR="00E00DA6" w:rsidRDefault="007615D6" w:rsidP="000A3FBD">
      <w:pPr>
        <w:pStyle w:val="NormTop"/>
      </w:pPr>
      <w:r>
        <w:rPr>
          <w:color w:val="0000FF"/>
        </w:rPr>
        <w:t>S2-2409936</w:t>
      </w:r>
      <w:r w:rsidRPr="00D53282">
        <w:t xml:space="preserve"> </w:t>
      </w:r>
      <w:r>
        <w:t>(CR) 23.502 CR4971R1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36B2A8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S2-2408487</w:t>
      </w:r>
      <w:r>
        <w:t>.</w:t>
      </w:r>
    </w:p>
    <w:p w14:paraId="7EE99D75" w14:textId="77777777" w:rsidR="007615D6" w:rsidRPr="005B25A1" w:rsidRDefault="007615D6" w:rsidP="007615D6">
      <w:pPr>
        <w:keepNext/>
        <w:keepLines/>
        <w:rPr>
          <w:b/>
          <w:bCs/>
        </w:rPr>
      </w:pPr>
      <w:r w:rsidRPr="005B25A1">
        <w:rPr>
          <w:b/>
          <w:bCs/>
        </w:rPr>
        <w:t>Parallel discussion:</w:t>
      </w:r>
    </w:p>
    <w:p w14:paraId="634A8D22" w14:textId="77777777" w:rsidR="007615D6" w:rsidRPr="005B25A1" w:rsidRDefault="007615D6" w:rsidP="007615D6">
      <w:pPr>
        <w:keepNext/>
        <w:keepLines/>
      </w:pPr>
      <w:r w:rsidRPr="005B25A1">
        <w:t>-</w:t>
      </w:r>
    </w:p>
    <w:p w14:paraId="3E154677" w14:textId="77777777" w:rsidR="007615D6" w:rsidRPr="005B25A1" w:rsidRDefault="007615D6" w:rsidP="007615D6">
      <w:pPr>
        <w:keepNext/>
        <w:keepLines/>
        <w:rPr>
          <w:b/>
          <w:bCs/>
        </w:rPr>
      </w:pPr>
      <w:r w:rsidRPr="005B25A1">
        <w:rPr>
          <w:b/>
          <w:bCs/>
        </w:rPr>
        <w:t>Plenary Discussion:</w:t>
      </w:r>
    </w:p>
    <w:p w14:paraId="513D1966" w14:textId="77777777" w:rsidR="007615D6" w:rsidRPr="005B25A1" w:rsidRDefault="007615D6" w:rsidP="007615D6">
      <w:pPr>
        <w:keepNext/>
        <w:keepLines/>
      </w:pPr>
      <w:r>
        <w:rPr>
          <w:color w:val="FF0000"/>
        </w:rPr>
        <w:t>NO DISCUSSION RECORDED</w:t>
      </w:r>
    </w:p>
    <w:p w14:paraId="3004338D" w14:textId="77777777" w:rsidR="007615D6" w:rsidRPr="00EB0339" w:rsidRDefault="007615D6" w:rsidP="007615D6">
      <w:r w:rsidRPr="005B25A1">
        <w:rPr>
          <w:b/>
          <w:bCs/>
        </w:rPr>
        <w:t>Status:</w:t>
      </w:r>
      <w:r>
        <w:t xml:space="preserve"> </w:t>
      </w:r>
      <w:r>
        <w:rPr>
          <w:color w:val="0000FF"/>
        </w:rPr>
        <w:t>Not concluded</w:t>
      </w:r>
      <w:r>
        <w:t>.</w:t>
      </w:r>
    </w:p>
    <w:p w14:paraId="2C3A655E" w14:textId="77777777" w:rsidR="00E00DA6" w:rsidRDefault="007615D6" w:rsidP="000A3FBD">
      <w:pPr>
        <w:pStyle w:val="NormTop"/>
      </w:pPr>
      <w:r>
        <w:rPr>
          <w:color w:val="0000FF"/>
        </w:rPr>
        <w:t>S2-2409937</w:t>
      </w:r>
      <w:r w:rsidRPr="00D53282">
        <w:t xml:space="preserve"> </w:t>
      </w:r>
      <w:r>
        <w:t>(CR) 23.501 CR5598R1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574F83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S2-2408524</w:t>
      </w:r>
      <w:r>
        <w:t>.  Confirm CR Revision - CR states -1!</w:t>
      </w:r>
    </w:p>
    <w:p w14:paraId="20620F51" w14:textId="77777777" w:rsidR="007615D6" w:rsidRPr="005B25A1" w:rsidRDefault="007615D6" w:rsidP="007615D6">
      <w:pPr>
        <w:keepNext/>
        <w:keepLines/>
        <w:rPr>
          <w:b/>
          <w:bCs/>
        </w:rPr>
      </w:pPr>
      <w:r w:rsidRPr="005B25A1">
        <w:rPr>
          <w:b/>
          <w:bCs/>
        </w:rPr>
        <w:t>Parallel discussion:</w:t>
      </w:r>
    </w:p>
    <w:p w14:paraId="6CF24840" w14:textId="77777777" w:rsidR="007615D6" w:rsidRPr="005B25A1" w:rsidRDefault="007615D6" w:rsidP="007615D6">
      <w:pPr>
        <w:keepNext/>
        <w:keepLines/>
      </w:pPr>
      <w:r w:rsidRPr="005B25A1">
        <w:t>-</w:t>
      </w:r>
    </w:p>
    <w:p w14:paraId="25CAB770" w14:textId="77777777" w:rsidR="007615D6" w:rsidRPr="005B25A1" w:rsidRDefault="007615D6" w:rsidP="007615D6">
      <w:pPr>
        <w:keepNext/>
        <w:keepLines/>
        <w:rPr>
          <w:b/>
          <w:bCs/>
        </w:rPr>
      </w:pPr>
      <w:r w:rsidRPr="005B25A1">
        <w:rPr>
          <w:b/>
          <w:bCs/>
        </w:rPr>
        <w:t>Plenary Discussion:</w:t>
      </w:r>
    </w:p>
    <w:p w14:paraId="6CEC04A6" w14:textId="77777777" w:rsidR="007615D6" w:rsidRPr="005B25A1" w:rsidRDefault="007615D6" w:rsidP="007615D6">
      <w:pPr>
        <w:keepNext/>
        <w:keepLines/>
      </w:pPr>
      <w:r>
        <w:rPr>
          <w:color w:val="FF0000"/>
        </w:rPr>
        <w:t>NO DISCUSSION RECORDED</w:t>
      </w:r>
    </w:p>
    <w:p w14:paraId="357B40A7" w14:textId="77777777" w:rsidR="007615D6" w:rsidRPr="00EB0339" w:rsidRDefault="007615D6" w:rsidP="007615D6">
      <w:r w:rsidRPr="005B25A1">
        <w:rPr>
          <w:b/>
          <w:bCs/>
        </w:rPr>
        <w:t>Status:</w:t>
      </w:r>
      <w:r>
        <w:t xml:space="preserve"> </w:t>
      </w:r>
      <w:r>
        <w:rPr>
          <w:color w:val="0000FF"/>
        </w:rPr>
        <w:t>Not concluded</w:t>
      </w:r>
      <w:r>
        <w:t>.</w:t>
      </w:r>
    </w:p>
    <w:p w14:paraId="546C1352" w14:textId="77777777" w:rsidR="00E00DA6" w:rsidRDefault="007615D6" w:rsidP="000A3FBD">
      <w:pPr>
        <w:pStyle w:val="NormTop"/>
      </w:pPr>
      <w:r>
        <w:rPr>
          <w:color w:val="0000FF"/>
        </w:rPr>
        <w:lastRenderedPageBreak/>
        <w:t>S2-2409938</w:t>
      </w:r>
      <w:r w:rsidRPr="00D53282">
        <w:t xml:space="preserve"> </w:t>
      </w:r>
      <w:r>
        <w:t>(CR) 23.288 CR1175R1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512E03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S2-2408490</w:t>
      </w:r>
      <w:r>
        <w:t>.  Confirm Spec version used - CR states 18.7.0!</w:t>
      </w:r>
    </w:p>
    <w:p w14:paraId="6D4F402F" w14:textId="77777777" w:rsidR="007615D6" w:rsidRPr="005B25A1" w:rsidRDefault="007615D6" w:rsidP="007615D6">
      <w:pPr>
        <w:keepNext/>
        <w:keepLines/>
        <w:rPr>
          <w:b/>
          <w:bCs/>
        </w:rPr>
      </w:pPr>
      <w:r w:rsidRPr="005B25A1">
        <w:rPr>
          <w:b/>
          <w:bCs/>
        </w:rPr>
        <w:t>Parallel discussion:</w:t>
      </w:r>
    </w:p>
    <w:p w14:paraId="145E4A75" w14:textId="77777777" w:rsidR="007615D6" w:rsidRPr="005B25A1" w:rsidRDefault="007615D6" w:rsidP="007615D6">
      <w:pPr>
        <w:keepNext/>
        <w:keepLines/>
      </w:pPr>
      <w:r w:rsidRPr="005B25A1">
        <w:t>-</w:t>
      </w:r>
    </w:p>
    <w:p w14:paraId="005B15E4" w14:textId="77777777" w:rsidR="007615D6" w:rsidRPr="005B25A1" w:rsidRDefault="007615D6" w:rsidP="007615D6">
      <w:pPr>
        <w:keepNext/>
        <w:keepLines/>
        <w:rPr>
          <w:b/>
          <w:bCs/>
        </w:rPr>
      </w:pPr>
      <w:r w:rsidRPr="005B25A1">
        <w:rPr>
          <w:b/>
          <w:bCs/>
        </w:rPr>
        <w:t>Plenary Discussion:</w:t>
      </w:r>
    </w:p>
    <w:p w14:paraId="416385D3" w14:textId="77777777" w:rsidR="007615D6" w:rsidRPr="005B25A1" w:rsidRDefault="007615D6" w:rsidP="007615D6">
      <w:pPr>
        <w:keepNext/>
        <w:keepLines/>
      </w:pPr>
      <w:r>
        <w:rPr>
          <w:color w:val="FF0000"/>
        </w:rPr>
        <w:t>NO DISCUSSION RECORDED</w:t>
      </w:r>
    </w:p>
    <w:p w14:paraId="2211B9C3" w14:textId="77777777" w:rsidR="007615D6" w:rsidRPr="00EB0339" w:rsidRDefault="007615D6" w:rsidP="007615D6">
      <w:r w:rsidRPr="005B25A1">
        <w:rPr>
          <w:b/>
          <w:bCs/>
        </w:rPr>
        <w:t>Status:</w:t>
      </w:r>
      <w:r>
        <w:t xml:space="preserve"> </w:t>
      </w:r>
      <w:r>
        <w:rPr>
          <w:color w:val="0000FF"/>
        </w:rPr>
        <w:t>Not concluded</w:t>
      </w:r>
      <w:r>
        <w:t>.</w:t>
      </w:r>
    </w:p>
    <w:p w14:paraId="1D1021FE" w14:textId="77777777" w:rsidR="00E00DA6" w:rsidRDefault="007615D6" w:rsidP="000A3FBD">
      <w:pPr>
        <w:pStyle w:val="NormTop"/>
      </w:pPr>
      <w:r>
        <w:rPr>
          <w:color w:val="0000FF"/>
        </w:rPr>
        <w:t>S2-2410005</w:t>
      </w:r>
      <w:r w:rsidRPr="00D53282">
        <w:t xml:space="preserve"> </w:t>
      </w:r>
      <w:r>
        <w:t>(DISCUSSION) Discussion on VFL. (Source: Ericsson)</w:t>
      </w:r>
      <w:r>
        <w:br/>
      </w:r>
      <w:r w:rsidRPr="00D53282">
        <w:rPr>
          <w:b/>
        </w:rPr>
        <w:t>Document for:</w:t>
      </w:r>
      <w:r w:rsidRPr="00D53282">
        <w:t xml:space="preserve"> </w:t>
      </w:r>
      <w:r>
        <w:t>Decision</w:t>
      </w:r>
      <w:r>
        <w:br/>
      </w:r>
      <w:r w:rsidRPr="00D53282">
        <w:rPr>
          <w:b/>
        </w:rPr>
        <w:t>Abstract:</w:t>
      </w:r>
      <w:r w:rsidRPr="00D53282">
        <w:t xml:space="preserve"> </w:t>
      </w:r>
      <w:r>
        <w:br/>
        <w:t>In this paper some parameters supporting VFL is discussed.</w:t>
      </w:r>
    </w:p>
    <w:p w14:paraId="0EF4D0F0" w14:textId="77777777" w:rsidR="007615D6" w:rsidRPr="005B25A1" w:rsidRDefault="007615D6" w:rsidP="007615D6">
      <w:pPr>
        <w:keepNext/>
        <w:keepLines/>
        <w:rPr>
          <w:b/>
          <w:bCs/>
        </w:rPr>
      </w:pPr>
      <w:r w:rsidRPr="005B25A1">
        <w:rPr>
          <w:b/>
          <w:bCs/>
        </w:rPr>
        <w:t>Parallel discussion:</w:t>
      </w:r>
    </w:p>
    <w:p w14:paraId="61003B7C" w14:textId="77777777" w:rsidR="007615D6" w:rsidRPr="005B25A1" w:rsidRDefault="007615D6" w:rsidP="007615D6">
      <w:pPr>
        <w:keepNext/>
        <w:keepLines/>
      </w:pPr>
      <w:r w:rsidRPr="005B25A1">
        <w:t>-</w:t>
      </w:r>
    </w:p>
    <w:p w14:paraId="60F6FC01" w14:textId="77777777" w:rsidR="007615D6" w:rsidRPr="005B25A1" w:rsidRDefault="007615D6" w:rsidP="007615D6">
      <w:pPr>
        <w:keepNext/>
        <w:keepLines/>
        <w:rPr>
          <w:b/>
          <w:bCs/>
        </w:rPr>
      </w:pPr>
      <w:r w:rsidRPr="005B25A1">
        <w:rPr>
          <w:b/>
          <w:bCs/>
        </w:rPr>
        <w:t>Plenary Discussion:</w:t>
      </w:r>
    </w:p>
    <w:p w14:paraId="7E2EAB25" w14:textId="77777777" w:rsidR="007615D6" w:rsidRPr="005B25A1" w:rsidRDefault="007615D6" w:rsidP="007615D6">
      <w:pPr>
        <w:keepNext/>
        <w:keepLines/>
      </w:pPr>
      <w:r>
        <w:rPr>
          <w:color w:val="FF0000"/>
        </w:rPr>
        <w:t>NO DISCUSSION RECORDED</w:t>
      </w:r>
    </w:p>
    <w:p w14:paraId="5F68A326" w14:textId="77777777" w:rsidR="007615D6" w:rsidRPr="00EB0339" w:rsidRDefault="007615D6" w:rsidP="007615D6">
      <w:r w:rsidRPr="005B25A1">
        <w:rPr>
          <w:b/>
          <w:bCs/>
        </w:rPr>
        <w:t>Status:</w:t>
      </w:r>
      <w:r>
        <w:t xml:space="preserve"> </w:t>
      </w:r>
      <w:r>
        <w:rPr>
          <w:color w:val="0000FF"/>
        </w:rPr>
        <w:t>Not concluded</w:t>
      </w:r>
      <w:r>
        <w:t>.</w:t>
      </w:r>
    </w:p>
    <w:p w14:paraId="4C47DA9F" w14:textId="77777777" w:rsidR="00E00DA6" w:rsidRDefault="007615D6" w:rsidP="000A3FBD">
      <w:pPr>
        <w:pStyle w:val="NormTop"/>
      </w:pPr>
      <w:r>
        <w:rPr>
          <w:color w:val="0000FF"/>
        </w:rPr>
        <w:t>S2-2410060</w:t>
      </w:r>
      <w:r w:rsidRPr="00D53282">
        <w:t xml:space="preserve"> </w:t>
      </w:r>
      <w:r>
        <w:t>(CR) 23.502 CR4881R1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 Adding a NOTE that NWDAF with VFL capability contains both AnLF and MTLF in this release.</w:t>
      </w:r>
    </w:p>
    <w:p w14:paraId="7B9ADC3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S2-2407805</w:t>
      </w:r>
      <w:r>
        <w:t>.</w:t>
      </w:r>
    </w:p>
    <w:p w14:paraId="7EFF8E6F" w14:textId="77777777" w:rsidR="007615D6" w:rsidRPr="005B25A1" w:rsidRDefault="007615D6" w:rsidP="007615D6">
      <w:pPr>
        <w:keepNext/>
        <w:keepLines/>
        <w:rPr>
          <w:b/>
          <w:bCs/>
        </w:rPr>
      </w:pPr>
      <w:r w:rsidRPr="005B25A1">
        <w:rPr>
          <w:b/>
          <w:bCs/>
        </w:rPr>
        <w:t>Parallel discussion:</w:t>
      </w:r>
    </w:p>
    <w:p w14:paraId="2D0831C9" w14:textId="77777777" w:rsidR="007615D6" w:rsidRPr="005B25A1" w:rsidRDefault="007615D6" w:rsidP="007615D6">
      <w:pPr>
        <w:keepNext/>
        <w:keepLines/>
      </w:pPr>
      <w:r w:rsidRPr="005B25A1">
        <w:t>-</w:t>
      </w:r>
    </w:p>
    <w:p w14:paraId="2E6AB06E" w14:textId="77777777" w:rsidR="007615D6" w:rsidRPr="005B25A1" w:rsidRDefault="007615D6" w:rsidP="007615D6">
      <w:pPr>
        <w:keepNext/>
        <w:keepLines/>
        <w:rPr>
          <w:b/>
          <w:bCs/>
        </w:rPr>
      </w:pPr>
      <w:r w:rsidRPr="005B25A1">
        <w:rPr>
          <w:b/>
          <w:bCs/>
        </w:rPr>
        <w:t>Plenary Discussion:</w:t>
      </w:r>
    </w:p>
    <w:p w14:paraId="4DFF3F95" w14:textId="77777777" w:rsidR="007615D6" w:rsidRPr="005B25A1" w:rsidRDefault="007615D6" w:rsidP="007615D6">
      <w:pPr>
        <w:keepNext/>
        <w:keepLines/>
      </w:pPr>
      <w:r>
        <w:rPr>
          <w:color w:val="FF0000"/>
        </w:rPr>
        <w:t>NO DISCUSSION RECORDED</w:t>
      </w:r>
    </w:p>
    <w:p w14:paraId="543705E1" w14:textId="77777777" w:rsidR="007615D6" w:rsidRPr="00EB0339" w:rsidRDefault="007615D6" w:rsidP="007615D6">
      <w:r w:rsidRPr="005B25A1">
        <w:rPr>
          <w:b/>
          <w:bCs/>
        </w:rPr>
        <w:t>Status:</w:t>
      </w:r>
      <w:r>
        <w:t xml:space="preserve"> </w:t>
      </w:r>
      <w:r>
        <w:rPr>
          <w:color w:val="0000FF"/>
        </w:rPr>
        <w:t>Not concluded</w:t>
      </w:r>
      <w:r>
        <w:t>.</w:t>
      </w:r>
    </w:p>
    <w:p w14:paraId="5DE95EE8" w14:textId="77777777" w:rsidR="00E00DA6" w:rsidRDefault="007615D6" w:rsidP="000A3FBD">
      <w:pPr>
        <w:pStyle w:val="NormTop"/>
      </w:pPr>
      <w:r>
        <w:rPr>
          <w:color w:val="0000FF"/>
        </w:rPr>
        <w:t>S2-2410078</w:t>
      </w:r>
      <w:r w:rsidRPr="00D53282">
        <w:t xml:space="preserve"> </w:t>
      </w:r>
      <w:r>
        <w:t>(DISCUSSION) VFL: Sample Alignment and Sample Update. (Source: Apple)</w:t>
      </w:r>
      <w:r>
        <w:br/>
      </w:r>
      <w:r w:rsidRPr="00D53282">
        <w:rPr>
          <w:b/>
        </w:rPr>
        <w:t>Document for:</w:t>
      </w:r>
      <w:r w:rsidRPr="00D53282">
        <w:t xml:space="preserve"> </w:t>
      </w:r>
      <w:r>
        <w:t>Agreement</w:t>
      </w:r>
      <w:r>
        <w:br/>
      </w:r>
      <w:r w:rsidRPr="00D53282">
        <w:rPr>
          <w:b/>
        </w:rPr>
        <w:t>Abstract:</w:t>
      </w:r>
      <w:r w:rsidRPr="00D53282">
        <w:t xml:space="preserve"> </w:t>
      </w:r>
      <w:r>
        <w:br/>
        <w:t>This discussion paper analyses the key components of sample alignment procedure and makes proposals for the procedure in 5GC.</w:t>
      </w:r>
    </w:p>
    <w:p w14:paraId="5CEABFC6" w14:textId="77777777" w:rsidR="007615D6" w:rsidRPr="005B25A1" w:rsidRDefault="007615D6" w:rsidP="007615D6">
      <w:pPr>
        <w:keepNext/>
        <w:keepLines/>
        <w:rPr>
          <w:b/>
          <w:bCs/>
        </w:rPr>
      </w:pPr>
      <w:r w:rsidRPr="005B25A1">
        <w:rPr>
          <w:b/>
          <w:bCs/>
        </w:rPr>
        <w:t>Parallel discussion:</w:t>
      </w:r>
    </w:p>
    <w:p w14:paraId="34CBF26F" w14:textId="77777777" w:rsidR="007615D6" w:rsidRPr="005B25A1" w:rsidRDefault="007615D6" w:rsidP="007615D6">
      <w:pPr>
        <w:keepNext/>
        <w:keepLines/>
      </w:pPr>
      <w:r w:rsidRPr="005B25A1">
        <w:t>-</w:t>
      </w:r>
    </w:p>
    <w:p w14:paraId="0F206E8F" w14:textId="77777777" w:rsidR="007615D6" w:rsidRPr="005B25A1" w:rsidRDefault="007615D6" w:rsidP="007615D6">
      <w:pPr>
        <w:keepNext/>
        <w:keepLines/>
        <w:rPr>
          <w:b/>
          <w:bCs/>
        </w:rPr>
      </w:pPr>
      <w:r w:rsidRPr="005B25A1">
        <w:rPr>
          <w:b/>
          <w:bCs/>
        </w:rPr>
        <w:t>Plenary Discussion:</w:t>
      </w:r>
    </w:p>
    <w:p w14:paraId="6A3E1C71" w14:textId="77777777" w:rsidR="007615D6" w:rsidRPr="005B25A1" w:rsidRDefault="007615D6" w:rsidP="007615D6">
      <w:pPr>
        <w:keepNext/>
        <w:keepLines/>
      </w:pPr>
      <w:r>
        <w:rPr>
          <w:color w:val="FF0000"/>
        </w:rPr>
        <w:t>NO DISCUSSION RECORDED</w:t>
      </w:r>
    </w:p>
    <w:p w14:paraId="6BD6199A" w14:textId="77777777" w:rsidR="007615D6" w:rsidRPr="00EB0339" w:rsidRDefault="007615D6" w:rsidP="007615D6">
      <w:r w:rsidRPr="005B25A1">
        <w:rPr>
          <w:b/>
          <w:bCs/>
        </w:rPr>
        <w:t>Status:</w:t>
      </w:r>
      <w:r>
        <w:t xml:space="preserve"> </w:t>
      </w:r>
      <w:r>
        <w:rPr>
          <w:color w:val="0000FF"/>
        </w:rPr>
        <w:t>Not concluded</w:t>
      </w:r>
      <w:r>
        <w:t>.</w:t>
      </w:r>
    </w:p>
    <w:p w14:paraId="0FA12122" w14:textId="77777777" w:rsidR="00E00DA6" w:rsidRDefault="007615D6" w:rsidP="000A3FBD">
      <w:pPr>
        <w:pStyle w:val="NormTop"/>
      </w:pPr>
      <w:r>
        <w:rPr>
          <w:color w:val="0000FF"/>
        </w:rPr>
        <w:lastRenderedPageBreak/>
        <w:t>S2-2410146</w:t>
      </w:r>
      <w:r w:rsidRPr="00D53282">
        <w:t xml:space="preserve"> </w:t>
      </w:r>
      <w:r>
        <w:t>(CR) 23.501 CR5726 (Rel-19, 'B'): KI#2: Enhancement of NWDAF and NEF to support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w:t>
      </w:r>
    </w:p>
    <w:p w14:paraId="3380D651" w14:textId="77777777" w:rsidR="007615D6" w:rsidRPr="005B25A1" w:rsidRDefault="007615D6" w:rsidP="007615D6">
      <w:pPr>
        <w:keepNext/>
        <w:keepLines/>
        <w:rPr>
          <w:b/>
          <w:bCs/>
        </w:rPr>
      </w:pPr>
      <w:r w:rsidRPr="005B25A1">
        <w:rPr>
          <w:b/>
          <w:bCs/>
        </w:rPr>
        <w:t>Parallel discussion:</w:t>
      </w:r>
    </w:p>
    <w:p w14:paraId="70AAA768" w14:textId="77777777" w:rsidR="007615D6" w:rsidRPr="005B25A1" w:rsidRDefault="007615D6" w:rsidP="007615D6">
      <w:pPr>
        <w:keepNext/>
        <w:keepLines/>
      </w:pPr>
      <w:r w:rsidRPr="005B25A1">
        <w:t>-</w:t>
      </w:r>
    </w:p>
    <w:p w14:paraId="5DE533A5" w14:textId="77777777" w:rsidR="007615D6" w:rsidRPr="005B25A1" w:rsidRDefault="007615D6" w:rsidP="007615D6">
      <w:pPr>
        <w:keepNext/>
        <w:keepLines/>
        <w:rPr>
          <w:b/>
          <w:bCs/>
        </w:rPr>
      </w:pPr>
      <w:r w:rsidRPr="005B25A1">
        <w:rPr>
          <w:b/>
          <w:bCs/>
        </w:rPr>
        <w:t>Plenary Discussion:</w:t>
      </w:r>
    </w:p>
    <w:p w14:paraId="3CFB2C50" w14:textId="77777777" w:rsidR="007615D6" w:rsidRPr="005B25A1" w:rsidRDefault="007615D6" w:rsidP="007615D6">
      <w:pPr>
        <w:keepNext/>
        <w:keepLines/>
      </w:pPr>
      <w:r>
        <w:rPr>
          <w:color w:val="FF0000"/>
        </w:rPr>
        <w:t>NO DISCUSSION RECORDED</w:t>
      </w:r>
    </w:p>
    <w:p w14:paraId="0ADFDE12" w14:textId="77777777" w:rsidR="007615D6" w:rsidRPr="00EB0339" w:rsidRDefault="007615D6" w:rsidP="007615D6">
      <w:r w:rsidRPr="005B25A1">
        <w:rPr>
          <w:b/>
          <w:bCs/>
        </w:rPr>
        <w:t>Status:</w:t>
      </w:r>
      <w:r>
        <w:t xml:space="preserve"> </w:t>
      </w:r>
      <w:r>
        <w:rPr>
          <w:color w:val="0000FF"/>
        </w:rPr>
        <w:t>Not concluded</w:t>
      </w:r>
      <w:r>
        <w:t>.</w:t>
      </w:r>
    </w:p>
    <w:p w14:paraId="49570652" w14:textId="77777777" w:rsidR="00E00DA6" w:rsidRDefault="007615D6" w:rsidP="000A3FBD">
      <w:pPr>
        <w:pStyle w:val="NormTop"/>
      </w:pPr>
      <w:r>
        <w:rPr>
          <w:color w:val="0000FF"/>
        </w:rPr>
        <w:t>S2-2410147</w:t>
      </w:r>
      <w:r w:rsidRPr="00D53282">
        <w:t xml:space="preserve"> </w:t>
      </w:r>
      <w:r>
        <w:t>(CR) 23.502 CR5060 (Rel-19, 'B'): KI#2: Enhancement of NRF service for NWDAF and NEF to support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2A9A50F5" w14:textId="77777777" w:rsidR="007615D6" w:rsidRPr="005B25A1" w:rsidRDefault="007615D6" w:rsidP="007615D6">
      <w:pPr>
        <w:keepNext/>
        <w:keepLines/>
        <w:rPr>
          <w:b/>
          <w:bCs/>
        </w:rPr>
      </w:pPr>
      <w:r w:rsidRPr="005B25A1">
        <w:rPr>
          <w:b/>
          <w:bCs/>
        </w:rPr>
        <w:t>Parallel discussion:</w:t>
      </w:r>
    </w:p>
    <w:p w14:paraId="7D208052" w14:textId="77777777" w:rsidR="007615D6" w:rsidRPr="005B25A1" w:rsidRDefault="007615D6" w:rsidP="007615D6">
      <w:pPr>
        <w:keepNext/>
        <w:keepLines/>
      </w:pPr>
      <w:r w:rsidRPr="005B25A1">
        <w:t>-</w:t>
      </w:r>
    </w:p>
    <w:p w14:paraId="62E7C844" w14:textId="77777777" w:rsidR="007615D6" w:rsidRPr="005B25A1" w:rsidRDefault="007615D6" w:rsidP="007615D6">
      <w:pPr>
        <w:keepNext/>
        <w:keepLines/>
        <w:rPr>
          <w:b/>
          <w:bCs/>
        </w:rPr>
      </w:pPr>
      <w:r w:rsidRPr="005B25A1">
        <w:rPr>
          <w:b/>
          <w:bCs/>
        </w:rPr>
        <w:t>Plenary Discussion:</w:t>
      </w:r>
    </w:p>
    <w:p w14:paraId="70FAC9EB" w14:textId="77777777" w:rsidR="007615D6" w:rsidRPr="005B25A1" w:rsidRDefault="007615D6" w:rsidP="007615D6">
      <w:pPr>
        <w:keepNext/>
        <w:keepLines/>
      </w:pPr>
      <w:r>
        <w:rPr>
          <w:color w:val="FF0000"/>
        </w:rPr>
        <w:t>NO DISCUSSION RECORDED</w:t>
      </w:r>
    </w:p>
    <w:p w14:paraId="602127D1" w14:textId="77777777" w:rsidR="007615D6" w:rsidRPr="00EB0339" w:rsidRDefault="007615D6" w:rsidP="007615D6">
      <w:r w:rsidRPr="005B25A1">
        <w:rPr>
          <w:b/>
          <w:bCs/>
        </w:rPr>
        <w:t>Status:</w:t>
      </w:r>
      <w:r>
        <w:t xml:space="preserve"> </w:t>
      </w:r>
      <w:r>
        <w:rPr>
          <w:color w:val="0000FF"/>
        </w:rPr>
        <w:t>Not concluded</w:t>
      </w:r>
      <w:r>
        <w:t>.</w:t>
      </w:r>
    </w:p>
    <w:p w14:paraId="7301690B" w14:textId="77777777" w:rsidR="00E00DA6" w:rsidRDefault="007615D6" w:rsidP="000A3FBD">
      <w:pPr>
        <w:pStyle w:val="NormTop"/>
      </w:pPr>
      <w:r>
        <w:rPr>
          <w:color w:val="0000FF"/>
        </w:rPr>
        <w:t>S2-2410278</w:t>
      </w:r>
      <w:r w:rsidRPr="00D53282">
        <w:t xml:space="preserve"> </w:t>
      </w:r>
      <w:r>
        <w:t>(DISCUSSION) Discussion on AF initiated VFL (Source: KDDI Corporation)</w:t>
      </w:r>
      <w:r>
        <w:br/>
      </w:r>
      <w:r w:rsidRPr="00D53282">
        <w:rPr>
          <w:b/>
        </w:rPr>
        <w:t>Document for:</w:t>
      </w:r>
      <w:r w:rsidRPr="00D53282">
        <w:t xml:space="preserve"> </w:t>
      </w:r>
      <w:r>
        <w:t>Information</w:t>
      </w:r>
      <w:r>
        <w:br/>
      </w:r>
      <w:r w:rsidRPr="00D53282">
        <w:rPr>
          <w:b/>
        </w:rPr>
        <w:t>Abstract:</w:t>
      </w:r>
      <w:r w:rsidRPr="00D53282">
        <w:t xml:space="preserve"> </w:t>
      </w:r>
      <w:r>
        <w:br/>
        <w:t>High level architecture discussion on AF initiated VFL.</w:t>
      </w:r>
    </w:p>
    <w:p w14:paraId="1827CF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S2-2408320</w:t>
      </w:r>
      <w:r>
        <w:t>.</w:t>
      </w:r>
    </w:p>
    <w:p w14:paraId="4A494E3C" w14:textId="77777777" w:rsidR="007615D6" w:rsidRPr="005B25A1" w:rsidRDefault="007615D6" w:rsidP="007615D6">
      <w:pPr>
        <w:keepNext/>
        <w:keepLines/>
        <w:rPr>
          <w:b/>
          <w:bCs/>
        </w:rPr>
      </w:pPr>
      <w:r w:rsidRPr="005B25A1">
        <w:rPr>
          <w:b/>
          <w:bCs/>
        </w:rPr>
        <w:t>Parallel discussion:</w:t>
      </w:r>
    </w:p>
    <w:p w14:paraId="794B3EA4" w14:textId="77777777" w:rsidR="007615D6" w:rsidRPr="005B25A1" w:rsidRDefault="007615D6" w:rsidP="007615D6">
      <w:pPr>
        <w:keepNext/>
        <w:keepLines/>
      </w:pPr>
      <w:r w:rsidRPr="005B25A1">
        <w:t>-</w:t>
      </w:r>
    </w:p>
    <w:p w14:paraId="56AF1A87" w14:textId="77777777" w:rsidR="007615D6" w:rsidRPr="005B25A1" w:rsidRDefault="007615D6" w:rsidP="007615D6">
      <w:pPr>
        <w:keepNext/>
        <w:keepLines/>
        <w:rPr>
          <w:b/>
          <w:bCs/>
        </w:rPr>
      </w:pPr>
      <w:r w:rsidRPr="005B25A1">
        <w:rPr>
          <w:b/>
          <w:bCs/>
        </w:rPr>
        <w:t>Plenary Discussion:</w:t>
      </w:r>
    </w:p>
    <w:p w14:paraId="16999E1D" w14:textId="77777777" w:rsidR="007615D6" w:rsidRPr="005B25A1" w:rsidRDefault="007615D6" w:rsidP="007615D6">
      <w:pPr>
        <w:keepNext/>
        <w:keepLines/>
      </w:pPr>
      <w:r>
        <w:rPr>
          <w:color w:val="FF0000"/>
        </w:rPr>
        <w:t>NO DISCUSSION RECORDED</w:t>
      </w:r>
    </w:p>
    <w:p w14:paraId="1E5375AF" w14:textId="77777777" w:rsidR="007615D6" w:rsidRPr="00EB0339" w:rsidRDefault="007615D6" w:rsidP="007615D6">
      <w:r w:rsidRPr="005B25A1">
        <w:rPr>
          <w:b/>
          <w:bCs/>
        </w:rPr>
        <w:t>Status:</w:t>
      </w:r>
      <w:r>
        <w:t xml:space="preserve"> </w:t>
      </w:r>
      <w:r>
        <w:rPr>
          <w:color w:val="0000FF"/>
        </w:rPr>
        <w:t>Not concluded</w:t>
      </w:r>
      <w:r>
        <w:t>.</w:t>
      </w:r>
    </w:p>
    <w:p w14:paraId="02D6886E" w14:textId="77777777" w:rsidR="00E00DA6" w:rsidRDefault="007615D6" w:rsidP="000A3FBD">
      <w:pPr>
        <w:pStyle w:val="NormTop"/>
      </w:pPr>
      <w:r>
        <w:rPr>
          <w:color w:val="0000FF"/>
        </w:rPr>
        <w:lastRenderedPageBreak/>
        <w:t>S2-2410285</w:t>
      </w:r>
      <w:r w:rsidRPr="00D53282">
        <w:t xml:space="preserve"> </w:t>
      </w:r>
      <w:r>
        <w:t>(CR) 23.288 CR1160R1 (Rel-19, 'B'): Discovery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Clause 5.2. Resolve two ENs As in Clause 6.2.H.2.1, NEF translates Analytics ID and AF internal ID. Editor's note: Handling of an untrusted AF acting as VFL client, including Analytics ID translation, needs to be documented in a separate clause, and it's FFS. As in Clause 6.2.H.2.1, Feature ID and Vender specific VFL interoperability ID are introduced. They are enough for VFL. Editor's note: Whether additional VFL capability information needs to be registered in NRF is required or new IEs are needed in the VFL capability information, is FFS. Clause 6.2.H.2.1 This CR adds NWDAF discovery procedure when VFL server is AF. This CR resolves two ENs by introducing VFL interoperability ID, which detailed in clause 5.2. Editor's note: Whether the VFL server/client needs to register into NRF any interoperability information is FFS. Editor's note: Whether to use Vendor ID(s) or introduce new identifiers for interoperability among NWDAF and AFs is FFS.</w:t>
      </w:r>
    </w:p>
    <w:p w14:paraId="7B3C8CD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S2-2408256</w:t>
      </w:r>
      <w:r>
        <w:t>.</w:t>
      </w:r>
    </w:p>
    <w:p w14:paraId="5CF52798" w14:textId="77777777" w:rsidR="007615D6" w:rsidRPr="005B25A1" w:rsidRDefault="007615D6" w:rsidP="007615D6">
      <w:pPr>
        <w:keepNext/>
        <w:keepLines/>
        <w:rPr>
          <w:b/>
          <w:bCs/>
        </w:rPr>
      </w:pPr>
      <w:r w:rsidRPr="005B25A1">
        <w:rPr>
          <w:b/>
          <w:bCs/>
        </w:rPr>
        <w:t>Parallel discussion:</w:t>
      </w:r>
    </w:p>
    <w:p w14:paraId="43FCE83B" w14:textId="77777777" w:rsidR="007615D6" w:rsidRPr="005B25A1" w:rsidRDefault="007615D6" w:rsidP="007615D6">
      <w:pPr>
        <w:keepNext/>
        <w:keepLines/>
      </w:pPr>
      <w:r w:rsidRPr="005B25A1">
        <w:t>-</w:t>
      </w:r>
    </w:p>
    <w:p w14:paraId="5865FC7E" w14:textId="77777777" w:rsidR="007615D6" w:rsidRPr="005B25A1" w:rsidRDefault="007615D6" w:rsidP="007615D6">
      <w:pPr>
        <w:keepNext/>
        <w:keepLines/>
        <w:rPr>
          <w:b/>
          <w:bCs/>
        </w:rPr>
      </w:pPr>
      <w:r w:rsidRPr="005B25A1">
        <w:rPr>
          <w:b/>
          <w:bCs/>
        </w:rPr>
        <w:t>Plenary Discussion:</w:t>
      </w:r>
    </w:p>
    <w:p w14:paraId="5B945E8A" w14:textId="77777777" w:rsidR="007615D6" w:rsidRPr="005B25A1" w:rsidRDefault="007615D6" w:rsidP="007615D6">
      <w:pPr>
        <w:keepNext/>
        <w:keepLines/>
      </w:pPr>
      <w:r>
        <w:rPr>
          <w:color w:val="FF0000"/>
        </w:rPr>
        <w:t>NO DISCUSSION RECORDED</w:t>
      </w:r>
    </w:p>
    <w:p w14:paraId="65FBBC22" w14:textId="77777777" w:rsidR="007615D6" w:rsidRPr="00EB0339" w:rsidRDefault="007615D6" w:rsidP="007615D6">
      <w:r w:rsidRPr="005B25A1">
        <w:rPr>
          <w:b/>
          <w:bCs/>
        </w:rPr>
        <w:t>Status:</w:t>
      </w:r>
      <w:r>
        <w:t xml:space="preserve"> </w:t>
      </w:r>
      <w:r>
        <w:rPr>
          <w:color w:val="0000FF"/>
        </w:rPr>
        <w:t>Not concluded</w:t>
      </w:r>
      <w:r>
        <w:t>.</w:t>
      </w:r>
    </w:p>
    <w:p w14:paraId="056D42B1" w14:textId="77777777" w:rsidR="00E00DA6" w:rsidRDefault="007615D6" w:rsidP="000A3FBD">
      <w:pPr>
        <w:pStyle w:val="NormTop"/>
      </w:pPr>
      <w:r>
        <w:rPr>
          <w:color w:val="0000FF"/>
        </w:rPr>
        <w:t>S2-2410286</w:t>
      </w:r>
      <w:r w:rsidRPr="00D53282">
        <w:t xml:space="preserve"> </w:t>
      </w:r>
      <w:r>
        <w:t>(CR) 23.288 CR1160R2 (Rel-19, 'B'): Training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training procedure of VFL when AF is as Server.</w:t>
      </w:r>
    </w:p>
    <w:p w14:paraId="4BA427B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S2-2408256</w:t>
      </w:r>
      <w:r>
        <w:t>.</w:t>
      </w:r>
    </w:p>
    <w:p w14:paraId="73945FC9" w14:textId="77777777" w:rsidR="007615D6" w:rsidRPr="005B25A1" w:rsidRDefault="007615D6" w:rsidP="007615D6">
      <w:pPr>
        <w:keepNext/>
        <w:keepLines/>
        <w:rPr>
          <w:b/>
          <w:bCs/>
        </w:rPr>
      </w:pPr>
      <w:r w:rsidRPr="005B25A1">
        <w:rPr>
          <w:b/>
          <w:bCs/>
        </w:rPr>
        <w:t>Parallel discussion:</w:t>
      </w:r>
    </w:p>
    <w:p w14:paraId="1E2B86BA" w14:textId="77777777" w:rsidR="007615D6" w:rsidRPr="005B25A1" w:rsidRDefault="007615D6" w:rsidP="007615D6">
      <w:pPr>
        <w:keepNext/>
        <w:keepLines/>
      </w:pPr>
      <w:r w:rsidRPr="005B25A1">
        <w:t>-</w:t>
      </w:r>
    </w:p>
    <w:p w14:paraId="06DC45D8" w14:textId="77777777" w:rsidR="007615D6" w:rsidRPr="005B25A1" w:rsidRDefault="007615D6" w:rsidP="007615D6">
      <w:pPr>
        <w:keepNext/>
        <w:keepLines/>
        <w:rPr>
          <w:b/>
          <w:bCs/>
        </w:rPr>
      </w:pPr>
      <w:r w:rsidRPr="005B25A1">
        <w:rPr>
          <w:b/>
          <w:bCs/>
        </w:rPr>
        <w:t>Plenary Discussion:</w:t>
      </w:r>
    </w:p>
    <w:p w14:paraId="4B7032C1" w14:textId="77777777" w:rsidR="007615D6" w:rsidRPr="005B25A1" w:rsidRDefault="007615D6" w:rsidP="007615D6">
      <w:pPr>
        <w:keepNext/>
        <w:keepLines/>
      </w:pPr>
      <w:r>
        <w:rPr>
          <w:color w:val="FF0000"/>
        </w:rPr>
        <w:t>NO DISCUSSION RECORDED</w:t>
      </w:r>
    </w:p>
    <w:p w14:paraId="2A57F44D" w14:textId="77777777" w:rsidR="007615D6" w:rsidRPr="00EB0339" w:rsidRDefault="007615D6" w:rsidP="007615D6">
      <w:r w:rsidRPr="005B25A1">
        <w:rPr>
          <w:b/>
          <w:bCs/>
        </w:rPr>
        <w:t>Status:</w:t>
      </w:r>
      <w:r>
        <w:t xml:space="preserve"> </w:t>
      </w:r>
      <w:r>
        <w:rPr>
          <w:color w:val="0000FF"/>
        </w:rPr>
        <w:t>Not concluded</w:t>
      </w:r>
      <w:r>
        <w:t>.</w:t>
      </w:r>
    </w:p>
    <w:p w14:paraId="0B43EDD1" w14:textId="77777777" w:rsidR="00E00DA6" w:rsidRDefault="007615D6" w:rsidP="000A3FBD">
      <w:pPr>
        <w:pStyle w:val="NormTop"/>
      </w:pPr>
      <w:r>
        <w:rPr>
          <w:color w:val="0000FF"/>
        </w:rPr>
        <w:t>S2-2410287</w:t>
      </w:r>
      <w:r w:rsidRPr="00D53282">
        <w:t xml:space="preserve"> </w:t>
      </w:r>
      <w:r>
        <w:t>(CR) 23.501 CR5751 (Rel-19, 'B'): #KI 2 Adding AF functionality for VFL to TS 23.501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descriptions for AF.</w:t>
      </w:r>
    </w:p>
    <w:p w14:paraId="4807151C" w14:textId="77777777" w:rsidR="007615D6" w:rsidRPr="005B25A1" w:rsidRDefault="007615D6" w:rsidP="007615D6">
      <w:pPr>
        <w:keepNext/>
        <w:keepLines/>
        <w:rPr>
          <w:b/>
          <w:bCs/>
        </w:rPr>
      </w:pPr>
      <w:r w:rsidRPr="005B25A1">
        <w:rPr>
          <w:b/>
          <w:bCs/>
        </w:rPr>
        <w:t>Parallel discussion:</w:t>
      </w:r>
    </w:p>
    <w:p w14:paraId="52C1B720" w14:textId="77777777" w:rsidR="007615D6" w:rsidRPr="005B25A1" w:rsidRDefault="007615D6" w:rsidP="007615D6">
      <w:pPr>
        <w:keepNext/>
        <w:keepLines/>
      </w:pPr>
      <w:r w:rsidRPr="005B25A1">
        <w:t>-</w:t>
      </w:r>
    </w:p>
    <w:p w14:paraId="6C9B2C4D" w14:textId="77777777" w:rsidR="007615D6" w:rsidRPr="005B25A1" w:rsidRDefault="007615D6" w:rsidP="007615D6">
      <w:pPr>
        <w:keepNext/>
        <w:keepLines/>
        <w:rPr>
          <w:b/>
          <w:bCs/>
        </w:rPr>
      </w:pPr>
      <w:r w:rsidRPr="005B25A1">
        <w:rPr>
          <w:b/>
          <w:bCs/>
        </w:rPr>
        <w:t>Plenary Discussion:</w:t>
      </w:r>
    </w:p>
    <w:p w14:paraId="17FF7279" w14:textId="77777777" w:rsidR="007615D6" w:rsidRPr="005B25A1" w:rsidRDefault="007615D6" w:rsidP="007615D6">
      <w:pPr>
        <w:keepNext/>
        <w:keepLines/>
      </w:pPr>
      <w:r>
        <w:rPr>
          <w:color w:val="FF0000"/>
        </w:rPr>
        <w:t>NO DISCUSSION RECORDED</w:t>
      </w:r>
    </w:p>
    <w:p w14:paraId="3DD74008" w14:textId="77777777" w:rsidR="007615D6" w:rsidRPr="00EB0339" w:rsidRDefault="007615D6" w:rsidP="007615D6">
      <w:r w:rsidRPr="005B25A1">
        <w:rPr>
          <w:b/>
          <w:bCs/>
        </w:rPr>
        <w:t>Status:</w:t>
      </w:r>
      <w:r>
        <w:t xml:space="preserve"> </w:t>
      </w:r>
      <w:r>
        <w:rPr>
          <w:color w:val="0000FF"/>
        </w:rPr>
        <w:t>Not concluded</w:t>
      </w:r>
      <w:r>
        <w:t>.</w:t>
      </w:r>
    </w:p>
    <w:p w14:paraId="05C055F7" w14:textId="77777777" w:rsidR="00E00DA6" w:rsidRDefault="007615D6" w:rsidP="000A3FBD">
      <w:pPr>
        <w:pStyle w:val="NormTop"/>
      </w:pPr>
      <w:r>
        <w:rPr>
          <w:color w:val="0000FF"/>
        </w:rPr>
        <w:lastRenderedPageBreak/>
        <w:t>S2-2410289</w:t>
      </w:r>
      <w:r w:rsidRPr="00D53282">
        <w:t xml:space="preserve"> </w:t>
      </w:r>
      <w:r>
        <w:t>(CR) 23.288 CR1256 (Rel-19, 'B'): KI#2 Adding functionality to VFL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3EAE9D27" w14:textId="77777777" w:rsidR="007615D6" w:rsidRPr="005B25A1" w:rsidRDefault="007615D6" w:rsidP="007615D6">
      <w:pPr>
        <w:keepNext/>
        <w:keepLines/>
        <w:rPr>
          <w:b/>
          <w:bCs/>
        </w:rPr>
      </w:pPr>
      <w:r w:rsidRPr="005B25A1">
        <w:rPr>
          <w:b/>
          <w:bCs/>
        </w:rPr>
        <w:t>Parallel discussion:</w:t>
      </w:r>
    </w:p>
    <w:p w14:paraId="4BCFB264" w14:textId="77777777" w:rsidR="007615D6" w:rsidRPr="005B25A1" w:rsidRDefault="007615D6" w:rsidP="007615D6">
      <w:pPr>
        <w:keepNext/>
        <w:keepLines/>
      </w:pPr>
      <w:r w:rsidRPr="005B25A1">
        <w:t>-</w:t>
      </w:r>
    </w:p>
    <w:p w14:paraId="79FB7C45" w14:textId="77777777" w:rsidR="007615D6" w:rsidRPr="005B25A1" w:rsidRDefault="007615D6" w:rsidP="007615D6">
      <w:pPr>
        <w:keepNext/>
        <w:keepLines/>
        <w:rPr>
          <w:b/>
          <w:bCs/>
        </w:rPr>
      </w:pPr>
      <w:r w:rsidRPr="005B25A1">
        <w:rPr>
          <w:b/>
          <w:bCs/>
        </w:rPr>
        <w:t>Plenary Discussion:</w:t>
      </w:r>
    </w:p>
    <w:p w14:paraId="3FDB4A05" w14:textId="77777777" w:rsidR="007615D6" w:rsidRPr="005B25A1" w:rsidRDefault="007615D6" w:rsidP="007615D6">
      <w:pPr>
        <w:keepNext/>
        <w:keepLines/>
      </w:pPr>
      <w:r>
        <w:rPr>
          <w:color w:val="FF0000"/>
        </w:rPr>
        <w:t>NO DISCUSSION RECORDED</w:t>
      </w:r>
    </w:p>
    <w:p w14:paraId="5AB36B78" w14:textId="77777777" w:rsidR="007615D6" w:rsidRPr="00EB0339" w:rsidRDefault="007615D6" w:rsidP="007615D6">
      <w:r w:rsidRPr="005B25A1">
        <w:rPr>
          <w:b/>
          <w:bCs/>
        </w:rPr>
        <w:t>Status:</w:t>
      </w:r>
      <w:r>
        <w:t xml:space="preserve"> </w:t>
      </w:r>
      <w:r>
        <w:rPr>
          <w:color w:val="0000FF"/>
        </w:rPr>
        <w:t>Not concluded</w:t>
      </w:r>
      <w:r>
        <w:t>.</w:t>
      </w:r>
    </w:p>
    <w:p w14:paraId="302EC9A4" w14:textId="77777777" w:rsidR="00E00DA6" w:rsidRDefault="007615D6" w:rsidP="000A3FBD">
      <w:pPr>
        <w:pStyle w:val="NormTop"/>
      </w:pPr>
      <w:r>
        <w:rPr>
          <w:color w:val="0000FF"/>
        </w:rPr>
        <w:t>S2-2410300</w:t>
      </w:r>
      <w:r w:rsidRPr="00D53282">
        <w:t xml:space="preserve"> </w:t>
      </w:r>
      <w:r>
        <w:t>(CR) 23.288 CR1258 (Rel-19, 'C'): Remove EN on Vertical Federated Learning procedures when NWDAF is VFL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Clause 6.2G.2.1 This CR resolves following EN and specifies the detailed procedure between untrusted AF and NWDAF. Editor's note Whether one general procedure or two separate procedures for NWDAF/AF as server will be discussed and decided in future meeting when the procedures are stable. Two procedures for VFL when AF is as Server and VFL when NWDAF is as Server are required as so far. If we have stable description on both two procedures in the future, we can decide whether to merge them into one procedure or not. Editor's note: Whether the VFL model correlation ID is needed or using the model ID is FFS. VFL model correlation ID is preferred because this ID combines distributed ML model. Editor's note: Additional parameters in the request are FFS, e.g. UE ID(s) which will need to be sent to VFL clients. Sample information should be shared among VFL Server and Client. The corresponding description is added and the EN is removed. Clause 6.2G.2.X This part is based on S2-2409416. The CR resolves the following EN. Editor's Note: Further extensions are needed to show the interaction between consumer and VFL server. For example, how the consumer (i.e., NWDAF containing AnLF) sends a subscription request to VFL server. Since VFL Server determines to perform VFL training based on the operator's policy as denoted in Note, no more interaction between consumer and VFL server is needed. Editor's Note: How the VFL server and client register to the network, how to discover VFL server or VFL client is FFS. This is described in Clause 6.2H Editor's Note: Whether one general procedure or two separate procedures for NWDAF/AF as server will be discussed and decided in future meeting when the procedures are stable. Two procedures are needed as described above. Editor's Note: Further extensions are needed to show when any of the VFL participants are untrusted AF(s). In this case the procedure below will contain a NEF, and how the NEF assists the VFL training process as well as whether the service operations going via NEF is using the existing or new service operation are FFS. NEF related procedure is added to Step 2. Editor's Note: A possible need for a process of sample exchange between VFL server and VFL client is FFS. The process may be determined after agreement on sample and/or feature alignment. The samples to be used are determined on preparation procedure. After preparation procedure, sample alignment is not needed. Editor s Note: Whether and how to include interoperability information in the VFL training procedure is FFS. VFL model training process is not Editor's Note: Whether weight of feature is computed by VFL server is FFS. The weight of feature belongs to the VFL server internal logic. Editor's Note: Possible procedures to be executed at the end of the VFL training (to terminate a training session and to store/handle trained models) are FFS. After the VFL training process is terminated, the VFL Server may collect well-trained ML model from VFL Clients, or VFL Server and Client(s) locally store the well-trained model with the VFL model correlation ID.</w:t>
      </w:r>
    </w:p>
    <w:p w14:paraId="0DFA5366" w14:textId="77777777" w:rsidR="007615D6" w:rsidRPr="005B25A1" w:rsidRDefault="007615D6" w:rsidP="007615D6">
      <w:pPr>
        <w:keepNext/>
        <w:keepLines/>
        <w:rPr>
          <w:b/>
          <w:bCs/>
        </w:rPr>
      </w:pPr>
      <w:r w:rsidRPr="005B25A1">
        <w:rPr>
          <w:b/>
          <w:bCs/>
        </w:rPr>
        <w:t>Parallel discussion:</w:t>
      </w:r>
    </w:p>
    <w:p w14:paraId="575E3A15" w14:textId="77777777" w:rsidR="007615D6" w:rsidRPr="005B25A1" w:rsidRDefault="007615D6" w:rsidP="007615D6">
      <w:pPr>
        <w:keepNext/>
        <w:keepLines/>
      </w:pPr>
      <w:r w:rsidRPr="005B25A1">
        <w:t>-</w:t>
      </w:r>
    </w:p>
    <w:p w14:paraId="54E72326" w14:textId="77777777" w:rsidR="007615D6" w:rsidRPr="005B25A1" w:rsidRDefault="007615D6" w:rsidP="007615D6">
      <w:pPr>
        <w:keepNext/>
        <w:keepLines/>
        <w:rPr>
          <w:b/>
          <w:bCs/>
        </w:rPr>
      </w:pPr>
      <w:r w:rsidRPr="005B25A1">
        <w:rPr>
          <w:b/>
          <w:bCs/>
        </w:rPr>
        <w:t>Plenary Discussion:</w:t>
      </w:r>
    </w:p>
    <w:p w14:paraId="423C5BBF" w14:textId="77777777" w:rsidR="007615D6" w:rsidRPr="005B25A1" w:rsidRDefault="007615D6" w:rsidP="007615D6">
      <w:pPr>
        <w:keepNext/>
        <w:keepLines/>
      </w:pPr>
      <w:r>
        <w:rPr>
          <w:color w:val="FF0000"/>
        </w:rPr>
        <w:t>NO DISCUSSION RECORDED</w:t>
      </w:r>
    </w:p>
    <w:p w14:paraId="20987A4B" w14:textId="77777777" w:rsidR="007615D6" w:rsidRPr="00EB0339" w:rsidRDefault="007615D6" w:rsidP="007615D6">
      <w:r w:rsidRPr="005B25A1">
        <w:rPr>
          <w:b/>
          <w:bCs/>
        </w:rPr>
        <w:t>Status:</w:t>
      </w:r>
      <w:r>
        <w:t xml:space="preserve"> </w:t>
      </w:r>
      <w:r>
        <w:rPr>
          <w:color w:val="0000FF"/>
        </w:rPr>
        <w:t>Not concluded</w:t>
      </w:r>
      <w:r>
        <w:t>.</w:t>
      </w:r>
    </w:p>
    <w:p w14:paraId="149842CD" w14:textId="77777777" w:rsidR="00E00DA6" w:rsidRDefault="007615D6" w:rsidP="000A3FBD">
      <w:pPr>
        <w:pStyle w:val="NormTop"/>
      </w:pPr>
      <w:r>
        <w:rPr>
          <w:color w:val="0000FF"/>
        </w:rPr>
        <w:lastRenderedPageBreak/>
        <w:t>S2-2410307</w:t>
      </w:r>
      <w:r w:rsidRPr="00D53282">
        <w:t xml:space="preserve"> </w:t>
      </w:r>
      <w:r>
        <w:t>(CR) 23.288 CR1259 (Rel-19, 'B'): General preparation procedure for Vertical Federated Learning. (Source: KDDI)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6.2G.2.X is added. VFL preparation procedure aims to algin samples between VFL Server and VFL Client(s).</w:t>
      </w:r>
    </w:p>
    <w:p w14:paraId="304764C0"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3!</w:t>
      </w:r>
    </w:p>
    <w:p w14:paraId="3DF0EF05" w14:textId="77777777" w:rsidR="007615D6" w:rsidRPr="005B25A1" w:rsidRDefault="007615D6" w:rsidP="007615D6">
      <w:pPr>
        <w:keepNext/>
        <w:keepLines/>
        <w:rPr>
          <w:b/>
          <w:bCs/>
        </w:rPr>
      </w:pPr>
      <w:r w:rsidRPr="005B25A1">
        <w:rPr>
          <w:b/>
          <w:bCs/>
        </w:rPr>
        <w:t>Parallel discussion:</w:t>
      </w:r>
    </w:p>
    <w:p w14:paraId="5F0E616A" w14:textId="77777777" w:rsidR="007615D6" w:rsidRPr="005B25A1" w:rsidRDefault="007615D6" w:rsidP="007615D6">
      <w:pPr>
        <w:keepNext/>
        <w:keepLines/>
      </w:pPr>
      <w:r w:rsidRPr="005B25A1">
        <w:t>-</w:t>
      </w:r>
    </w:p>
    <w:p w14:paraId="45BC0E1A" w14:textId="77777777" w:rsidR="007615D6" w:rsidRPr="005B25A1" w:rsidRDefault="007615D6" w:rsidP="007615D6">
      <w:pPr>
        <w:keepNext/>
        <w:keepLines/>
        <w:rPr>
          <w:b/>
          <w:bCs/>
        </w:rPr>
      </w:pPr>
      <w:r w:rsidRPr="005B25A1">
        <w:rPr>
          <w:b/>
          <w:bCs/>
        </w:rPr>
        <w:t>Plenary Discussion:</w:t>
      </w:r>
    </w:p>
    <w:p w14:paraId="5A75D92E" w14:textId="77777777" w:rsidR="007615D6" w:rsidRPr="005B25A1" w:rsidRDefault="007615D6" w:rsidP="007615D6">
      <w:pPr>
        <w:keepNext/>
        <w:keepLines/>
      </w:pPr>
      <w:r>
        <w:rPr>
          <w:color w:val="FF0000"/>
        </w:rPr>
        <w:t>NO DISCUSSION RECORDED</w:t>
      </w:r>
    </w:p>
    <w:p w14:paraId="76199C77" w14:textId="77777777" w:rsidR="007615D6" w:rsidRPr="00EB0339" w:rsidRDefault="007615D6" w:rsidP="007615D6">
      <w:r w:rsidRPr="005B25A1">
        <w:rPr>
          <w:b/>
          <w:bCs/>
        </w:rPr>
        <w:t>Status:</w:t>
      </w:r>
      <w:r>
        <w:t xml:space="preserve"> </w:t>
      </w:r>
      <w:r>
        <w:rPr>
          <w:color w:val="0000FF"/>
        </w:rPr>
        <w:t>Not concluded</w:t>
      </w:r>
      <w:r>
        <w:t>.</w:t>
      </w:r>
    </w:p>
    <w:p w14:paraId="4F946A81" w14:textId="77777777" w:rsidR="00E00DA6" w:rsidRDefault="007615D6" w:rsidP="000A3FBD">
      <w:pPr>
        <w:pStyle w:val="NormTop"/>
      </w:pPr>
      <w:r>
        <w:rPr>
          <w:color w:val="0000FF"/>
        </w:rPr>
        <w:t>S2-2410322</w:t>
      </w:r>
      <w:r w:rsidRPr="00D53282">
        <w:t xml:space="preserve"> </w:t>
      </w:r>
      <w:r>
        <w:t>(CR) 23.502 CR4945R1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0BC6B8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S2-2408259</w:t>
      </w:r>
      <w:r>
        <w:t>.</w:t>
      </w:r>
    </w:p>
    <w:p w14:paraId="61A66D5A" w14:textId="77777777" w:rsidR="007615D6" w:rsidRPr="005B25A1" w:rsidRDefault="007615D6" w:rsidP="007615D6">
      <w:pPr>
        <w:keepNext/>
        <w:keepLines/>
        <w:rPr>
          <w:b/>
          <w:bCs/>
        </w:rPr>
      </w:pPr>
      <w:r w:rsidRPr="005B25A1">
        <w:rPr>
          <w:b/>
          <w:bCs/>
        </w:rPr>
        <w:t>Parallel discussion:</w:t>
      </w:r>
    </w:p>
    <w:p w14:paraId="48BE069D" w14:textId="77777777" w:rsidR="007615D6" w:rsidRPr="005B25A1" w:rsidRDefault="007615D6" w:rsidP="007615D6">
      <w:pPr>
        <w:keepNext/>
        <w:keepLines/>
      </w:pPr>
      <w:r w:rsidRPr="005B25A1">
        <w:t>-</w:t>
      </w:r>
    </w:p>
    <w:p w14:paraId="3D10849C" w14:textId="77777777" w:rsidR="007615D6" w:rsidRPr="005B25A1" w:rsidRDefault="007615D6" w:rsidP="007615D6">
      <w:pPr>
        <w:keepNext/>
        <w:keepLines/>
        <w:rPr>
          <w:b/>
          <w:bCs/>
        </w:rPr>
      </w:pPr>
      <w:r w:rsidRPr="005B25A1">
        <w:rPr>
          <w:b/>
          <w:bCs/>
        </w:rPr>
        <w:t>Plenary Discussion:</w:t>
      </w:r>
    </w:p>
    <w:p w14:paraId="3DBC2AC4" w14:textId="77777777" w:rsidR="007615D6" w:rsidRPr="005B25A1" w:rsidRDefault="007615D6" w:rsidP="007615D6">
      <w:pPr>
        <w:keepNext/>
        <w:keepLines/>
      </w:pPr>
      <w:r>
        <w:rPr>
          <w:color w:val="FF0000"/>
        </w:rPr>
        <w:t>NO DISCUSSION RECORDED</w:t>
      </w:r>
    </w:p>
    <w:p w14:paraId="76C16FBA" w14:textId="77777777" w:rsidR="007615D6" w:rsidRPr="00EB0339" w:rsidRDefault="007615D6" w:rsidP="007615D6">
      <w:r w:rsidRPr="005B25A1">
        <w:rPr>
          <w:b/>
          <w:bCs/>
        </w:rPr>
        <w:t>Status:</w:t>
      </w:r>
      <w:r>
        <w:t xml:space="preserve"> </w:t>
      </w:r>
      <w:r>
        <w:rPr>
          <w:color w:val="0000FF"/>
        </w:rPr>
        <w:t>Not concluded</w:t>
      </w:r>
      <w:r>
        <w:t>.</w:t>
      </w:r>
    </w:p>
    <w:p w14:paraId="75E81A31" w14:textId="77777777" w:rsidR="00E00DA6" w:rsidRDefault="007615D6" w:rsidP="000A3FBD">
      <w:pPr>
        <w:pStyle w:val="NormTop"/>
      </w:pPr>
      <w:r>
        <w:rPr>
          <w:color w:val="0000FF"/>
        </w:rPr>
        <w:t>S2-2410324</w:t>
      </w:r>
      <w:r w:rsidRPr="00D53282">
        <w:t xml:space="preserve"> </w:t>
      </w:r>
      <w:r>
        <w:t>(CR) 23.501 CR5533R1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6441D2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S2-2408130</w:t>
      </w:r>
      <w:r>
        <w:t>.</w:t>
      </w:r>
    </w:p>
    <w:p w14:paraId="4C25CC24" w14:textId="77777777" w:rsidR="007615D6" w:rsidRPr="005B25A1" w:rsidRDefault="007615D6" w:rsidP="007615D6">
      <w:pPr>
        <w:keepNext/>
        <w:keepLines/>
        <w:rPr>
          <w:b/>
          <w:bCs/>
        </w:rPr>
      </w:pPr>
      <w:r w:rsidRPr="005B25A1">
        <w:rPr>
          <w:b/>
          <w:bCs/>
        </w:rPr>
        <w:t>Parallel discussion:</w:t>
      </w:r>
    </w:p>
    <w:p w14:paraId="611570B8" w14:textId="77777777" w:rsidR="007615D6" w:rsidRPr="005B25A1" w:rsidRDefault="007615D6" w:rsidP="007615D6">
      <w:pPr>
        <w:keepNext/>
        <w:keepLines/>
      </w:pPr>
      <w:r w:rsidRPr="005B25A1">
        <w:t>-</w:t>
      </w:r>
    </w:p>
    <w:p w14:paraId="0E92356A" w14:textId="77777777" w:rsidR="007615D6" w:rsidRPr="005B25A1" w:rsidRDefault="007615D6" w:rsidP="007615D6">
      <w:pPr>
        <w:keepNext/>
        <w:keepLines/>
        <w:rPr>
          <w:b/>
          <w:bCs/>
        </w:rPr>
      </w:pPr>
      <w:r w:rsidRPr="005B25A1">
        <w:rPr>
          <w:b/>
          <w:bCs/>
        </w:rPr>
        <w:t>Plenary Discussion:</w:t>
      </w:r>
    </w:p>
    <w:p w14:paraId="1A17CC92" w14:textId="77777777" w:rsidR="007615D6" w:rsidRPr="005B25A1" w:rsidRDefault="007615D6" w:rsidP="007615D6">
      <w:pPr>
        <w:keepNext/>
        <w:keepLines/>
      </w:pPr>
      <w:r>
        <w:rPr>
          <w:color w:val="FF0000"/>
        </w:rPr>
        <w:t>NO DISCUSSION RECORDED</w:t>
      </w:r>
    </w:p>
    <w:p w14:paraId="1E0FC533" w14:textId="77777777" w:rsidR="007615D6" w:rsidRPr="00EB0339" w:rsidRDefault="007615D6" w:rsidP="007615D6">
      <w:r w:rsidRPr="005B25A1">
        <w:rPr>
          <w:b/>
          <w:bCs/>
        </w:rPr>
        <w:t>Status:</w:t>
      </w:r>
      <w:r>
        <w:t xml:space="preserve"> </w:t>
      </w:r>
      <w:r>
        <w:rPr>
          <w:color w:val="0000FF"/>
        </w:rPr>
        <w:t>Not concluded</w:t>
      </w:r>
      <w:r>
        <w:t>.</w:t>
      </w:r>
    </w:p>
    <w:p w14:paraId="5E0CE5EE" w14:textId="77777777" w:rsidR="00E00DA6" w:rsidRDefault="007615D6" w:rsidP="000A3FBD">
      <w:pPr>
        <w:pStyle w:val="NormTop"/>
      </w:pPr>
      <w:r>
        <w:rPr>
          <w:color w:val="0000FF"/>
        </w:rPr>
        <w:lastRenderedPageBreak/>
        <w:t>S2-2410537</w:t>
      </w:r>
      <w:r w:rsidRPr="00D53282">
        <w:t xml:space="preserve"> </w:t>
      </w:r>
      <w:r>
        <w:t>(CR) 23.288 CR1261 (Rel-19, 'B'): VFL Procedures for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Sample and Feature Alignment New service operation is proposed to enable a new NEF service operations and NWDAF service operations for VFL.</w:t>
      </w:r>
    </w:p>
    <w:p w14:paraId="2FDDC257" w14:textId="77777777" w:rsidR="007615D6" w:rsidRPr="005B25A1" w:rsidRDefault="007615D6" w:rsidP="007615D6">
      <w:pPr>
        <w:keepNext/>
        <w:keepLines/>
        <w:rPr>
          <w:b/>
          <w:bCs/>
        </w:rPr>
      </w:pPr>
      <w:r w:rsidRPr="005B25A1">
        <w:rPr>
          <w:b/>
          <w:bCs/>
        </w:rPr>
        <w:t>Parallel discussion:</w:t>
      </w:r>
    </w:p>
    <w:p w14:paraId="69754624" w14:textId="77777777" w:rsidR="007615D6" w:rsidRPr="005B25A1" w:rsidRDefault="007615D6" w:rsidP="007615D6">
      <w:pPr>
        <w:keepNext/>
        <w:keepLines/>
      </w:pPr>
      <w:r w:rsidRPr="005B25A1">
        <w:t>-</w:t>
      </w:r>
    </w:p>
    <w:p w14:paraId="5310B84E" w14:textId="77777777" w:rsidR="007615D6" w:rsidRPr="005B25A1" w:rsidRDefault="007615D6" w:rsidP="007615D6">
      <w:pPr>
        <w:keepNext/>
        <w:keepLines/>
        <w:rPr>
          <w:b/>
          <w:bCs/>
        </w:rPr>
      </w:pPr>
      <w:r w:rsidRPr="005B25A1">
        <w:rPr>
          <w:b/>
          <w:bCs/>
        </w:rPr>
        <w:t>Plenary Discussion:</w:t>
      </w:r>
    </w:p>
    <w:p w14:paraId="437B7163" w14:textId="77777777" w:rsidR="007615D6" w:rsidRPr="005B25A1" w:rsidRDefault="007615D6" w:rsidP="007615D6">
      <w:pPr>
        <w:keepNext/>
        <w:keepLines/>
      </w:pPr>
      <w:r>
        <w:rPr>
          <w:color w:val="FF0000"/>
        </w:rPr>
        <w:t>NO DISCUSSION RECORDED</w:t>
      </w:r>
    </w:p>
    <w:p w14:paraId="71B9AFC3" w14:textId="77777777" w:rsidR="007615D6" w:rsidRPr="00EB0339" w:rsidRDefault="007615D6" w:rsidP="007615D6">
      <w:r w:rsidRPr="005B25A1">
        <w:rPr>
          <w:b/>
          <w:bCs/>
        </w:rPr>
        <w:t>Status:</w:t>
      </w:r>
      <w:r>
        <w:t xml:space="preserve"> </w:t>
      </w:r>
      <w:r>
        <w:rPr>
          <w:color w:val="0000FF"/>
        </w:rPr>
        <w:t>Not concluded</w:t>
      </w:r>
      <w:r>
        <w:t>.</w:t>
      </w:r>
    </w:p>
    <w:p w14:paraId="7B98D302" w14:textId="77777777" w:rsidR="00E00DA6" w:rsidRDefault="007615D6" w:rsidP="000A3FBD">
      <w:pPr>
        <w:pStyle w:val="NormTop"/>
      </w:pPr>
      <w:r>
        <w:rPr>
          <w:color w:val="0000FF"/>
        </w:rPr>
        <w:t>S2-2410550</w:t>
      </w:r>
      <w:r w:rsidRPr="00D53282">
        <w:t xml:space="preserve"> </w:t>
      </w:r>
      <w:r>
        <w:t>(CR) 23.288 CR1262 (Rel-19, 'B'): Update Discovery and Selection of NWDAF and AF for VFL as per outstanding Editor s notes (Source: Interdigital, ICS)</w:t>
      </w:r>
      <w:r>
        <w:br/>
      </w:r>
      <w:r w:rsidRPr="00D53282">
        <w:rPr>
          <w:b/>
        </w:rPr>
        <w:t>Document for:</w:t>
      </w:r>
      <w:r w:rsidRPr="00D53282">
        <w:t xml:space="preserve"> </w:t>
      </w:r>
      <w:r>
        <w:t>Approval</w:t>
      </w:r>
      <w:r>
        <w:br/>
      </w:r>
      <w:r w:rsidRPr="00D53282">
        <w:rPr>
          <w:b/>
        </w:rPr>
        <w:t>Abstract:</w:t>
      </w:r>
      <w:r w:rsidRPr="00D53282">
        <w:t xml:space="preserve"> </w:t>
      </w:r>
      <w:r>
        <w:br/>
        <w:t>Summary of change: Update on which parameters are registered by VFL clients and used for NWDAF/AF discovery.</w:t>
      </w:r>
    </w:p>
    <w:p w14:paraId="30E3E7A4" w14:textId="77777777" w:rsidR="007615D6" w:rsidRPr="005B25A1" w:rsidRDefault="007615D6" w:rsidP="007615D6">
      <w:pPr>
        <w:keepNext/>
        <w:keepLines/>
        <w:rPr>
          <w:b/>
          <w:bCs/>
        </w:rPr>
      </w:pPr>
      <w:r w:rsidRPr="005B25A1">
        <w:rPr>
          <w:b/>
          <w:bCs/>
        </w:rPr>
        <w:t>Parallel discussion:</w:t>
      </w:r>
    </w:p>
    <w:p w14:paraId="323A586B" w14:textId="77777777" w:rsidR="007615D6" w:rsidRPr="005B25A1" w:rsidRDefault="007615D6" w:rsidP="007615D6">
      <w:pPr>
        <w:keepNext/>
        <w:keepLines/>
      </w:pPr>
      <w:r w:rsidRPr="005B25A1">
        <w:t>-</w:t>
      </w:r>
    </w:p>
    <w:p w14:paraId="035ED28C" w14:textId="77777777" w:rsidR="007615D6" w:rsidRPr="005B25A1" w:rsidRDefault="007615D6" w:rsidP="007615D6">
      <w:pPr>
        <w:keepNext/>
        <w:keepLines/>
        <w:rPr>
          <w:b/>
          <w:bCs/>
        </w:rPr>
      </w:pPr>
      <w:r w:rsidRPr="005B25A1">
        <w:rPr>
          <w:b/>
          <w:bCs/>
        </w:rPr>
        <w:t>Plenary Discussion:</w:t>
      </w:r>
    </w:p>
    <w:p w14:paraId="67BFF7E2" w14:textId="77777777" w:rsidR="007615D6" w:rsidRPr="005B25A1" w:rsidRDefault="007615D6" w:rsidP="007615D6">
      <w:pPr>
        <w:keepNext/>
        <w:keepLines/>
      </w:pPr>
      <w:r>
        <w:rPr>
          <w:color w:val="FF0000"/>
        </w:rPr>
        <w:t>NO DISCUSSION RECORDED</w:t>
      </w:r>
    </w:p>
    <w:p w14:paraId="4A958DB1" w14:textId="77777777" w:rsidR="007615D6" w:rsidRPr="00EB0339" w:rsidRDefault="007615D6" w:rsidP="007615D6">
      <w:r w:rsidRPr="005B25A1">
        <w:rPr>
          <w:b/>
          <w:bCs/>
        </w:rPr>
        <w:t>Status:</w:t>
      </w:r>
      <w:r>
        <w:t xml:space="preserve"> </w:t>
      </w:r>
      <w:r>
        <w:rPr>
          <w:color w:val="0000FF"/>
        </w:rPr>
        <w:t>Not concluded</w:t>
      </w:r>
      <w:r>
        <w:t>.</w:t>
      </w:r>
    </w:p>
    <w:p w14:paraId="66698B0D" w14:textId="77777777" w:rsidR="00E00DA6" w:rsidRDefault="007615D6" w:rsidP="000A3FBD">
      <w:pPr>
        <w:pStyle w:val="NormTop"/>
      </w:pPr>
      <w:r>
        <w:rPr>
          <w:color w:val="0000FF"/>
        </w:rPr>
        <w:t>S2-2410551</w:t>
      </w:r>
      <w:r w:rsidRPr="00D53282">
        <w:t xml:space="preserve"> </w:t>
      </w:r>
      <w:r>
        <w:t>(CR) 23.288 CR1263 (Rel-19, 'B'): Update to General inference procedure for vertical federated learning to address ENs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to enable the inference procedure.</w:t>
      </w:r>
    </w:p>
    <w:p w14:paraId="7A08640F" w14:textId="77777777" w:rsidR="007615D6" w:rsidRPr="005B25A1" w:rsidRDefault="007615D6" w:rsidP="007615D6">
      <w:pPr>
        <w:keepNext/>
        <w:keepLines/>
        <w:rPr>
          <w:b/>
          <w:bCs/>
        </w:rPr>
      </w:pPr>
      <w:r w:rsidRPr="005B25A1">
        <w:rPr>
          <w:b/>
          <w:bCs/>
        </w:rPr>
        <w:t>Parallel discussion:</w:t>
      </w:r>
    </w:p>
    <w:p w14:paraId="2EF39AB2" w14:textId="77777777" w:rsidR="007615D6" w:rsidRPr="005B25A1" w:rsidRDefault="007615D6" w:rsidP="007615D6">
      <w:pPr>
        <w:keepNext/>
        <w:keepLines/>
      </w:pPr>
      <w:r w:rsidRPr="005B25A1">
        <w:t>-</w:t>
      </w:r>
    </w:p>
    <w:p w14:paraId="52827342" w14:textId="77777777" w:rsidR="007615D6" w:rsidRPr="005B25A1" w:rsidRDefault="007615D6" w:rsidP="007615D6">
      <w:pPr>
        <w:keepNext/>
        <w:keepLines/>
        <w:rPr>
          <w:b/>
          <w:bCs/>
        </w:rPr>
      </w:pPr>
      <w:r w:rsidRPr="005B25A1">
        <w:rPr>
          <w:b/>
          <w:bCs/>
        </w:rPr>
        <w:t>Plenary Discussion:</w:t>
      </w:r>
    </w:p>
    <w:p w14:paraId="718C8796" w14:textId="77777777" w:rsidR="007615D6" w:rsidRPr="005B25A1" w:rsidRDefault="007615D6" w:rsidP="007615D6">
      <w:pPr>
        <w:keepNext/>
        <w:keepLines/>
      </w:pPr>
      <w:r>
        <w:rPr>
          <w:color w:val="FF0000"/>
        </w:rPr>
        <w:t>NO DISCUSSION RECORDED</w:t>
      </w:r>
    </w:p>
    <w:p w14:paraId="373A72D0" w14:textId="77777777" w:rsidR="007615D6" w:rsidRPr="00EB0339" w:rsidRDefault="007615D6" w:rsidP="007615D6">
      <w:r w:rsidRPr="005B25A1">
        <w:rPr>
          <w:b/>
          <w:bCs/>
        </w:rPr>
        <w:t>Status:</w:t>
      </w:r>
      <w:r>
        <w:t xml:space="preserve"> </w:t>
      </w:r>
      <w:r>
        <w:rPr>
          <w:color w:val="0000FF"/>
        </w:rPr>
        <w:t>Not concluded</w:t>
      </w:r>
      <w:r>
        <w:t>.</w:t>
      </w:r>
    </w:p>
    <w:p w14:paraId="58537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NWDAF-assisted policy control and QoS enhancement</w:t>
      </w:r>
    </w:p>
    <w:p w14:paraId="13FC930F" w14:textId="77777777" w:rsidR="00E00DA6" w:rsidRDefault="007615D6" w:rsidP="000A3FBD">
      <w:pPr>
        <w:pStyle w:val="NormTop"/>
      </w:pPr>
      <w:r>
        <w:rPr>
          <w:color w:val="0000FF"/>
        </w:rPr>
        <w:t>S2-2409791</w:t>
      </w:r>
      <w:r w:rsidRPr="00D53282">
        <w:t xml:space="preserve"> </w:t>
      </w:r>
      <w:r>
        <w:t>(CR) 23.503 CR1340R1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5BA25ED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S2-2407917</w:t>
      </w:r>
      <w:r>
        <w:t>.</w:t>
      </w:r>
    </w:p>
    <w:p w14:paraId="7F1E623B" w14:textId="77777777" w:rsidR="007615D6" w:rsidRPr="005B25A1" w:rsidRDefault="007615D6" w:rsidP="007615D6">
      <w:pPr>
        <w:keepNext/>
        <w:keepLines/>
        <w:rPr>
          <w:b/>
          <w:bCs/>
        </w:rPr>
      </w:pPr>
      <w:r w:rsidRPr="005B25A1">
        <w:rPr>
          <w:b/>
          <w:bCs/>
        </w:rPr>
        <w:t>Parallel discussion:</w:t>
      </w:r>
    </w:p>
    <w:p w14:paraId="4BAB6DBD" w14:textId="77777777" w:rsidR="007615D6" w:rsidRPr="005B25A1" w:rsidRDefault="007615D6" w:rsidP="007615D6">
      <w:pPr>
        <w:keepNext/>
        <w:keepLines/>
      </w:pPr>
      <w:r w:rsidRPr="005B25A1">
        <w:t>-</w:t>
      </w:r>
    </w:p>
    <w:p w14:paraId="0A9DD2B1" w14:textId="77777777" w:rsidR="007615D6" w:rsidRPr="005B25A1" w:rsidRDefault="007615D6" w:rsidP="007615D6">
      <w:pPr>
        <w:keepNext/>
        <w:keepLines/>
        <w:rPr>
          <w:b/>
          <w:bCs/>
        </w:rPr>
      </w:pPr>
      <w:r w:rsidRPr="005B25A1">
        <w:rPr>
          <w:b/>
          <w:bCs/>
        </w:rPr>
        <w:t>Plenary Discussion:</w:t>
      </w:r>
    </w:p>
    <w:p w14:paraId="63A87A69" w14:textId="77777777" w:rsidR="007615D6" w:rsidRPr="005B25A1" w:rsidRDefault="007615D6" w:rsidP="007615D6">
      <w:pPr>
        <w:keepNext/>
        <w:keepLines/>
      </w:pPr>
      <w:r>
        <w:rPr>
          <w:color w:val="FF0000"/>
        </w:rPr>
        <w:t>NO DISCUSSION RECORDED</w:t>
      </w:r>
    </w:p>
    <w:p w14:paraId="516CEB21" w14:textId="77777777" w:rsidR="007615D6" w:rsidRPr="00EB0339" w:rsidRDefault="007615D6" w:rsidP="007615D6">
      <w:r w:rsidRPr="005B25A1">
        <w:rPr>
          <w:b/>
          <w:bCs/>
        </w:rPr>
        <w:t>Status:</w:t>
      </w:r>
      <w:r>
        <w:t xml:space="preserve"> </w:t>
      </w:r>
      <w:r>
        <w:rPr>
          <w:color w:val="0000FF"/>
        </w:rPr>
        <w:t>Not concluded</w:t>
      </w:r>
      <w:r>
        <w:t>.</w:t>
      </w:r>
    </w:p>
    <w:p w14:paraId="5A853AC9" w14:textId="77777777" w:rsidR="00E00DA6" w:rsidRDefault="007615D6" w:rsidP="000A3FBD">
      <w:pPr>
        <w:pStyle w:val="NormTop"/>
      </w:pPr>
      <w:r>
        <w:rPr>
          <w:color w:val="0000FF"/>
        </w:rPr>
        <w:t>S2-2409866</w:t>
      </w:r>
      <w:r w:rsidRPr="00D53282">
        <w:t xml:space="preserve"> </w:t>
      </w:r>
      <w:r>
        <w:t>(DISCUSSION) KI#3: Analysis for TR Conclusions and Proposed way Forward.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key issue 3 and proposes a way forward based on the TR 23.700-84 conclusion. A related CR is in S2-2409867.</w:t>
      </w:r>
    </w:p>
    <w:p w14:paraId="442D1D24" w14:textId="77777777" w:rsidR="007615D6" w:rsidRPr="005B25A1" w:rsidRDefault="007615D6" w:rsidP="007615D6">
      <w:pPr>
        <w:keepNext/>
        <w:keepLines/>
        <w:rPr>
          <w:b/>
          <w:bCs/>
        </w:rPr>
      </w:pPr>
      <w:r w:rsidRPr="005B25A1">
        <w:rPr>
          <w:b/>
          <w:bCs/>
        </w:rPr>
        <w:t>Parallel discussion:</w:t>
      </w:r>
    </w:p>
    <w:p w14:paraId="11C3CC0B" w14:textId="77777777" w:rsidR="007615D6" w:rsidRPr="005B25A1" w:rsidRDefault="007615D6" w:rsidP="007615D6">
      <w:pPr>
        <w:keepNext/>
        <w:keepLines/>
      </w:pPr>
      <w:r w:rsidRPr="005B25A1">
        <w:t>-</w:t>
      </w:r>
    </w:p>
    <w:p w14:paraId="1F776CEF" w14:textId="77777777" w:rsidR="007615D6" w:rsidRPr="005B25A1" w:rsidRDefault="007615D6" w:rsidP="007615D6">
      <w:pPr>
        <w:keepNext/>
        <w:keepLines/>
        <w:rPr>
          <w:b/>
          <w:bCs/>
        </w:rPr>
      </w:pPr>
      <w:r w:rsidRPr="005B25A1">
        <w:rPr>
          <w:b/>
          <w:bCs/>
        </w:rPr>
        <w:t>Plenary Discussion:</w:t>
      </w:r>
    </w:p>
    <w:p w14:paraId="439AC35F" w14:textId="77777777" w:rsidR="007615D6" w:rsidRPr="005B25A1" w:rsidRDefault="007615D6" w:rsidP="007615D6">
      <w:pPr>
        <w:keepNext/>
        <w:keepLines/>
      </w:pPr>
      <w:r>
        <w:rPr>
          <w:color w:val="FF0000"/>
        </w:rPr>
        <w:t>NO DISCUSSION RECORDED</w:t>
      </w:r>
    </w:p>
    <w:p w14:paraId="2345F658" w14:textId="77777777" w:rsidR="007615D6" w:rsidRPr="00EB0339" w:rsidRDefault="007615D6" w:rsidP="007615D6">
      <w:r w:rsidRPr="005B25A1">
        <w:rPr>
          <w:b/>
          <w:bCs/>
        </w:rPr>
        <w:t>Status:</w:t>
      </w:r>
      <w:r>
        <w:t xml:space="preserve"> </w:t>
      </w:r>
      <w:r>
        <w:rPr>
          <w:color w:val="0000FF"/>
        </w:rPr>
        <w:t>Not concluded</w:t>
      </w:r>
      <w:r>
        <w:t>.</w:t>
      </w:r>
    </w:p>
    <w:p w14:paraId="4E0857D9" w14:textId="77777777" w:rsidR="00E00DA6" w:rsidRDefault="007615D6" w:rsidP="000A3FBD">
      <w:pPr>
        <w:pStyle w:val="NormTop"/>
      </w:pPr>
      <w:r>
        <w:rPr>
          <w:color w:val="0000FF"/>
        </w:rPr>
        <w:t>S2-2409867</w:t>
      </w:r>
      <w:r w:rsidRPr="00D53282">
        <w:t xml:space="preserve"> </w:t>
      </w:r>
      <w:r>
        <w:t>(CR) 23.288 CR1220 (Rel-19, 'B'): KI#3: QoE Assistance information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new analytics in TS23.288.</w:t>
      </w:r>
    </w:p>
    <w:p w14:paraId="311EFD6B"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18.6.0!</w:t>
      </w:r>
    </w:p>
    <w:p w14:paraId="0CECC6B2" w14:textId="77777777" w:rsidR="007615D6" w:rsidRPr="005B25A1" w:rsidRDefault="007615D6" w:rsidP="007615D6">
      <w:pPr>
        <w:keepNext/>
        <w:keepLines/>
        <w:rPr>
          <w:b/>
          <w:bCs/>
        </w:rPr>
      </w:pPr>
      <w:r w:rsidRPr="005B25A1">
        <w:rPr>
          <w:b/>
          <w:bCs/>
        </w:rPr>
        <w:t>Parallel discussion:</w:t>
      </w:r>
    </w:p>
    <w:p w14:paraId="728F3F73" w14:textId="77777777" w:rsidR="007615D6" w:rsidRPr="005B25A1" w:rsidRDefault="007615D6" w:rsidP="007615D6">
      <w:pPr>
        <w:keepNext/>
        <w:keepLines/>
      </w:pPr>
      <w:r w:rsidRPr="005B25A1">
        <w:t>-</w:t>
      </w:r>
    </w:p>
    <w:p w14:paraId="7C822618" w14:textId="77777777" w:rsidR="007615D6" w:rsidRPr="005B25A1" w:rsidRDefault="007615D6" w:rsidP="007615D6">
      <w:pPr>
        <w:keepNext/>
        <w:keepLines/>
        <w:rPr>
          <w:b/>
          <w:bCs/>
        </w:rPr>
      </w:pPr>
      <w:r w:rsidRPr="005B25A1">
        <w:rPr>
          <w:b/>
          <w:bCs/>
        </w:rPr>
        <w:t>Plenary Discussion:</w:t>
      </w:r>
    </w:p>
    <w:p w14:paraId="27FC68B9" w14:textId="77777777" w:rsidR="007615D6" w:rsidRPr="005B25A1" w:rsidRDefault="007615D6" w:rsidP="007615D6">
      <w:pPr>
        <w:keepNext/>
        <w:keepLines/>
      </w:pPr>
      <w:r>
        <w:rPr>
          <w:color w:val="FF0000"/>
        </w:rPr>
        <w:t>NO DISCUSSION RECORDED</w:t>
      </w:r>
    </w:p>
    <w:p w14:paraId="194A3A61" w14:textId="77777777" w:rsidR="007615D6" w:rsidRPr="00EB0339" w:rsidRDefault="007615D6" w:rsidP="007615D6">
      <w:r w:rsidRPr="005B25A1">
        <w:rPr>
          <w:b/>
          <w:bCs/>
        </w:rPr>
        <w:t>Status:</w:t>
      </w:r>
      <w:r>
        <w:t xml:space="preserve"> </w:t>
      </w:r>
      <w:r>
        <w:rPr>
          <w:color w:val="0000FF"/>
        </w:rPr>
        <w:t>Not concluded</w:t>
      </w:r>
      <w:r>
        <w:t>.</w:t>
      </w:r>
    </w:p>
    <w:p w14:paraId="4FAE656B" w14:textId="77777777" w:rsidR="00E00DA6" w:rsidRDefault="007615D6" w:rsidP="000A3FBD">
      <w:pPr>
        <w:pStyle w:val="NormTop"/>
      </w:pPr>
      <w:r>
        <w:rPr>
          <w:color w:val="0000FF"/>
        </w:rPr>
        <w:lastRenderedPageBreak/>
        <w:t>S2-2409893</w:t>
      </w:r>
      <w:r w:rsidRPr="00D53282">
        <w:t xml:space="preserve"> </w:t>
      </w:r>
      <w:r>
        <w:t>(CR) 23.288 CR1128R1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70758CF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S2-2407647</w:t>
      </w:r>
      <w:r>
        <w:t>.</w:t>
      </w:r>
    </w:p>
    <w:p w14:paraId="68ADCA6D" w14:textId="77777777" w:rsidR="007615D6" w:rsidRPr="005B25A1" w:rsidRDefault="007615D6" w:rsidP="007615D6">
      <w:pPr>
        <w:keepNext/>
        <w:keepLines/>
        <w:rPr>
          <w:b/>
          <w:bCs/>
        </w:rPr>
      </w:pPr>
      <w:r w:rsidRPr="005B25A1">
        <w:rPr>
          <w:b/>
          <w:bCs/>
        </w:rPr>
        <w:t>Parallel discussion:</w:t>
      </w:r>
    </w:p>
    <w:p w14:paraId="6E3BAA9C" w14:textId="77777777" w:rsidR="007615D6" w:rsidRPr="005B25A1" w:rsidRDefault="007615D6" w:rsidP="007615D6">
      <w:pPr>
        <w:keepNext/>
        <w:keepLines/>
      </w:pPr>
      <w:r w:rsidRPr="005B25A1">
        <w:t>-</w:t>
      </w:r>
    </w:p>
    <w:p w14:paraId="020D1BE9" w14:textId="77777777" w:rsidR="007615D6" w:rsidRPr="005B25A1" w:rsidRDefault="007615D6" w:rsidP="007615D6">
      <w:pPr>
        <w:keepNext/>
        <w:keepLines/>
        <w:rPr>
          <w:b/>
          <w:bCs/>
        </w:rPr>
      </w:pPr>
      <w:r w:rsidRPr="005B25A1">
        <w:rPr>
          <w:b/>
          <w:bCs/>
        </w:rPr>
        <w:t>Plenary Discussion:</w:t>
      </w:r>
    </w:p>
    <w:p w14:paraId="4BF46939" w14:textId="77777777" w:rsidR="007615D6" w:rsidRPr="005B25A1" w:rsidRDefault="007615D6" w:rsidP="007615D6">
      <w:pPr>
        <w:keepNext/>
        <w:keepLines/>
      </w:pPr>
      <w:r>
        <w:rPr>
          <w:color w:val="FF0000"/>
        </w:rPr>
        <w:t>NO DISCUSSION RECORDED</w:t>
      </w:r>
    </w:p>
    <w:p w14:paraId="7A7596A8" w14:textId="77777777" w:rsidR="007615D6" w:rsidRPr="00EB0339" w:rsidRDefault="007615D6" w:rsidP="007615D6">
      <w:r w:rsidRPr="005B25A1">
        <w:rPr>
          <w:b/>
          <w:bCs/>
        </w:rPr>
        <w:t>Status:</w:t>
      </w:r>
      <w:r>
        <w:t xml:space="preserve"> </w:t>
      </w:r>
      <w:r>
        <w:rPr>
          <w:color w:val="0000FF"/>
        </w:rPr>
        <w:t>Not concluded</w:t>
      </w:r>
      <w:r>
        <w:t>.</w:t>
      </w:r>
    </w:p>
    <w:p w14:paraId="0C21B1E8" w14:textId="77777777" w:rsidR="00E00DA6" w:rsidRDefault="007615D6" w:rsidP="000A3FBD">
      <w:pPr>
        <w:pStyle w:val="NormTop"/>
      </w:pPr>
      <w:r>
        <w:rPr>
          <w:color w:val="0000FF"/>
        </w:rPr>
        <w:t>S2-2409896</w:t>
      </w:r>
      <w:r w:rsidRPr="00D53282">
        <w:t xml:space="preserve"> </w:t>
      </w:r>
      <w:r>
        <w:t>(DISCUSSION) Discussion on new service provided by NWDAF for QoS and policy assistance . (Source: Huawei, HiSilicon)</w:t>
      </w:r>
      <w:r>
        <w:br/>
      </w:r>
      <w:r w:rsidRPr="00D53282">
        <w:rPr>
          <w:b/>
        </w:rPr>
        <w:t>Document for:</w:t>
      </w:r>
      <w:r w:rsidRPr="00D53282">
        <w:t xml:space="preserve"> </w:t>
      </w:r>
      <w:r>
        <w:t>Discussion</w:t>
      </w:r>
      <w:r>
        <w:br/>
      </w:r>
      <w:r w:rsidRPr="00D53282">
        <w:rPr>
          <w:b/>
        </w:rPr>
        <w:t>Abstract:</w:t>
      </w:r>
      <w:r w:rsidRPr="00D53282">
        <w:t xml:space="preserve"> </w:t>
      </w:r>
      <w:r>
        <w:br/>
        <w:t>KI#3 concludes that NWDAF provides QoS and policy assistance information to the service consumer. It is still under discussion on whether the assistance information should be provided via existing analytics, via new analytics, or via a new service. From different aspects, we discuss and summarize the advantages on defining a new NWDAF service for QoS and policy assistance, in order to provide a holistic picture of the issue.</w:t>
      </w:r>
    </w:p>
    <w:p w14:paraId="03B2C2F6" w14:textId="77777777" w:rsidR="007615D6" w:rsidRPr="005B25A1" w:rsidRDefault="007615D6" w:rsidP="007615D6">
      <w:pPr>
        <w:keepNext/>
        <w:keepLines/>
        <w:rPr>
          <w:b/>
          <w:bCs/>
        </w:rPr>
      </w:pPr>
      <w:r w:rsidRPr="005B25A1">
        <w:rPr>
          <w:b/>
          <w:bCs/>
        </w:rPr>
        <w:t>Parallel discussion:</w:t>
      </w:r>
    </w:p>
    <w:p w14:paraId="7BEE1B40" w14:textId="77777777" w:rsidR="007615D6" w:rsidRPr="005B25A1" w:rsidRDefault="007615D6" w:rsidP="007615D6">
      <w:pPr>
        <w:keepNext/>
        <w:keepLines/>
      </w:pPr>
      <w:r w:rsidRPr="005B25A1">
        <w:t>-</w:t>
      </w:r>
    </w:p>
    <w:p w14:paraId="789855D1" w14:textId="77777777" w:rsidR="007615D6" w:rsidRPr="005B25A1" w:rsidRDefault="007615D6" w:rsidP="007615D6">
      <w:pPr>
        <w:keepNext/>
        <w:keepLines/>
        <w:rPr>
          <w:b/>
          <w:bCs/>
        </w:rPr>
      </w:pPr>
      <w:r w:rsidRPr="005B25A1">
        <w:rPr>
          <w:b/>
          <w:bCs/>
        </w:rPr>
        <w:t>Plenary Discussion:</w:t>
      </w:r>
    </w:p>
    <w:p w14:paraId="07211E9A" w14:textId="77777777" w:rsidR="007615D6" w:rsidRPr="005B25A1" w:rsidRDefault="007615D6" w:rsidP="007615D6">
      <w:pPr>
        <w:keepNext/>
        <w:keepLines/>
      </w:pPr>
      <w:r>
        <w:rPr>
          <w:color w:val="FF0000"/>
        </w:rPr>
        <w:t>NO DISCUSSION RECORDED</w:t>
      </w:r>
    </w:p>
    <w:p w14:paraId="1C9FAE2C" w14:textId="77777777" w:rsidR="007615D6" w:rsidRPr="00EB0339" w:rsidRDefault="007615D6" w:rsidP="007615D6">
      <w:r w:rsidRPr="005B25A1">
        <w:rPr>
          <w:b/>
          <w:bCs/>
        </w:rPr>
        <w:t>Status:</w:t>
      </w:r>
      <w:r>
        <w:t xml:space="preserve"> </w:t>
      </w:r>
      <w:r>
        <w:rPr>
          <w:color w:val="0000FF"/>
        </w:rPr>
        <w:t>Not concluded</w:t>
      </w:r>
      <w:r>
        <w:t>.</w:t>
      </w:r>
    </w:p>
    <w:p w14:paraId="34E9989D" w14:textId="77777777" w:rsidR="00E00DA6" w:rsidRDefault="007615D6" w:rsidP="000A3FBD">
      <w:pPr>
        <w:pStyle w:val="NormTop"/>
      </w:pPr>
      <w:r>
        <w:rPr>
          <w:color w:val="0000FF"/>
        </w:rPr>
        <w:t>S2-2409967</w:t>
      </w:r>
      <w:r w:rsidRPr="00D53282">
        <w:t xml:space="preserve"> </w:t>
      </w:r>
      <w:r>
        <w:t>(CR) 23.288 CR1121R3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00909595"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withdrawn)</w:t>
      </w:r>
      <w:r>
        <w:rPr>
          <w:color w:val="0000FF"/>
        </w:rPr>
        <w:t xml:space="preserve"> S2-2409091</w:t>
      </w:r>
      <w:r>
        <w:t>.</w:t>
      </w:r>
    </w:p>
    <w:p w14:paraId="45C720BD" w14:textId="77777777" w:rsidR="007615D6" w:rsidRPr="005B25A1" w:rsidRDefault="007615D6" w:rsidP="007615D6">
      <w:pPr>
        <w:keepNext/>
        <w:keepLines/>
        <w:rPr>
          <w:b/>
          <w:bCs/>
        </w:rPr>
      </w:pPr>
      <w:r w:rsidRPr="005B25A1">
        <w:rPr>
          <w:b/>
          <w:bCs/>
        </w:rPr>
        <w:t>Parallel discussion:</w:t>
      </w:r>
    </w:p>
    <w:p w14:paraId="033FC191" w14:textId="77777777" w:rsidR="007615D6" w:rsidRPr="005B25A1" w:rsidRDefault="007615D6" w:rsidP="007615D6">
      <w:pPr>
        <w:keepNext/>
        <w:keepLines/>
      </w:pPr>
      <w:r w:rsidRPr="005B25A1">
        <w:t>-</w:t>
      </w:r>
    </w:p>
    <w:p w14:paraId="3FF17A85" w14:textId="77777777" w:rsidR="007615D6" w:rsidRPr="005B25A1" w:rsidRDefault="007615D6" w:rsidP="007615D6">
      <w:pPr>
        <w:keepNext/>
        <w:keepLines/>
        <w:rPr>
          <w:b/>
          <w:bCs/>
        </w:rPr>
      </w:pPr>
      <w:r w:rsidRPr="005B25A1">
        <w:rPr>
          <w:b/>
          <w:bCs/>
        </w:rPr>
        <w:t>Plenary Discussion:</w:t>
      </w:r>
    </w:p>
    <w:p w14:paraId="2DF6058E" w14:textId="77777777" w:rsidR="007615D6" w:rsidRPr="005B25A1" w:rsidRDefault="007615D6" w:rsidP="007615D6">
      <w:pPr>
        <w:keepNext/>
        <w:keepLines/>
      </w:pPr>
      <w:r>
        <w:rPr>
          <w:color w:val="FF0000"/>
        </w:rPr>
        <w:t>NO DISCUSSION RECORDED</w:t>
      </w:r>
    </w:p>
    <w:p w14:paraId="523FDCC5" w14:textId="77777777" w:rsidR="007615D6" w:rsidRPr="00EB0339" w:rsidRDefault="007615D6" w:rsidP="007615D6">
      <w:r w:rsidRPr="005B25A1">
        <w:rPr>
          <w:b/>
          <w:bCs/>
        </w:rPr>
        <w:t>Status:</w:t>
      </w:r>
      <w:r>
        <w:t xml:space="preserve"> </w:t>
      </w:r>
      <w:r>
        <w:rPr>
          <w:color w:val="0000FF"/>
        </w:rPr>
        <w:t>Not concluded</w:t>
      </w:r>
      <w:r>
        <w:t>.</w:t>
      </w:r>
    </w:p>
    <w:p w14:paraId="770556A4" w14:textId="77777777" w:rsidR="00E00DA6" w:rsidRDefault="007615D6" w:rsidP="000A3FBD">
      <w:pPr>
        <w:pStyle w:val="NormTop"/>
      </w:pPr>
      <w:r>
        <w:rPr>
          <w:color w:val="0000FF"/>
        </w:rPr>
        <w:lastRenderedPageBreak/>
        <w:t>S2-2409968</w:t>
      </w:r>
      <w:r w:rsidRPr="00D53282">
        <w:t xml:space="preserve"> </w:t>
      </w:r>
      <w:r>
        <w:t>(CR) 23.502 CR4849R1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22D9D30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S2-2407590</w:t>
      </w:r>
      <w:r>
        <w:t>.</w:t>
      </w:r>
    </w:p>
    <w:p w14:paraId="19829522" w14:textId="77777777" w:rsidR="007615D6" w:rsidRPr="005B25A1" w:rsidRDefault="007615D6" w:rsidP="007615D6">
      <w:pPr>
        <w:keepNext/>
        <w:keepLines/>
        <w:rPr>
          <w:b/>
          <w:bCs/>
        </w:rPr>
      </w:pPr>
      <w:r w:rsidRPr="005B25A1">
        <w:rPr>
          <w:b/>
          <w:bCs/>
        </w:rPr>
        <w:t>Parallel discussion:</w:t>
      </w:r>
    </w:p>
    <w:p w14:paraId="419FF30C" w14:textId="77777777" w:rsidR="007615D6" w:rsidRPr="005B25A1" w:rsidRDefault="007615D6" w:rsidP="007615D6">
      <w:pPr>
        <w:keepNext/>
        <w:keepLines/>
      </w:pPr>
      <w:r w:rsidRPr="005B25A1">
        <w:t>-</w:t>
      </w:r>
    </w:p>
    <w:p w14:paraId="303BE7F4" w14:textId="77777777" w:rsidR="007615D6" w:rsidRPr="005B25A1" w:rsidRDefault="007615D6" w:rsidP="007615D6">
      <w:pPr>
        <w:keepNext/>
        <w:keepLines/>
        <w:rPr>
          <w:b/>
          <w:bCs/>
        </w:rPr>
      </w:pPr>
      <w:r w:rsidRPr="005B25A1">
        <w:rPr>
          <w:b/>
          <w:bCs/>
        </w:rPr>
        <w:t>Plenary Discussion:</w:t>
      </w:r>
    </w:p>
    <w:p w14:paraId="053E5842" w14:textId="77777777" w:rsidR="007615D6" w:rsidRPr="005B25A1" w:rsidRDefault="007615D6" w:rsidP="007615D6">
      <w:pPr>
        <w:keepNext/>
        <w:keepLines/>
      </w:pPr>
      <w:r>
        <w:rPr>
          <w:color w:val="FF0000"/>
        </w:rPr>
        <w:t>NO DISCUSSION RECORDED</w:t>
      </w:r>
    </w:p>
    <w:p w14:paraId="43CC7C92" w14:textId="77777777" w:rsidR="007615D6" w:rsidRPr="00EB0339" w:rsidRDefault="007615D6" w:rsidP="007615D6">
      <w:r w:rsidRPr="005B25A1">
        <w:rPr>
          <w:b/>
          <w:bCs/>
        </w:rPr>
        <w:t>Status:</w:t>
      </w:r>
      <w:r>
        <w:t xml:space="preserve"> </w:t>
      </w:r>
      <w:r>
        <w:rPr>
          <w:color w:val="0000FF"/>
        </w:rPr>
        <w:t>Not concluded</w:t>
      </w:r>
      <w:r>
        <w:t>.</w:t>
      </w:r>
    </w:p>
    <w:p w14:paraId="16D3C768" w14:textId="77777777" w:rsidR="00E00DA6" w:rsidRDefault="007615D6" w:rsidP="000A3FBD">
      <w:pPr>
        <w:pStyle w:val="NormTop"/>
      </w:pPr>
      <w:r>
        <w:rPr>
          <w:color w:val="0000FF"/>
        </w:rPr>
        <w:t>S2-2409969</w:t>
      </w:r>
      <w:r w:rsidRPr="00D53282">
        <w:t xml:space="preserve"> </w:t>
      </w:r>
      <w:r>
        <w:t>(DISCUSSION) Options for NWDAF Assistance to PCF for QoS Profile Determination (Source: NTT DOCOMO)</w:t>
      </w:r>
      <w:r>
        <w:br/>
      </w:r>
      <w:r w:rsidRPr="00D53282">
        <w:rPr>
          <w:b/>
        </w:rPr>
        <w:t>Document for:</w:t>
      </w:r>
      <w:r w:rsidRPr="00D53282">
        <w:t xml:space="preserve"> </w:t>
      </w:r>
      <w:r>
        <w:t>Discussion</w:t>
      </w:r>
      <w:r>
        <w:br/>
      </w:r>
      <w:r w:rsidRPr="00D53282">
        <w:rPr>
          <w:b/>
        </w:rPr>
        <w:t>Abstract:</w:t>
      </w:r>
      <w:r w:rsidRPr="00D53282">
        <w:t xml:space="preserve"> </w:t>
      </w:r>
      <w:r>
        <w:br/>
        <w:t>This paper discusses different options for KI#3.</w:t>
      </w:r>
    </w:p>
    <w:p w14:paraId="55959681" w14:textId="77777777" w:rsidR="007615D6" w:rsidRPr="005B25A1" w:rsidRDefault="007615D6" w:rsidP="007615D6">
      <w:pPr>
        <w:keepNext/>
        <w:keepLines/>
        <w:rPr>
          <w:b/>
          <w:bCs/>
        </w:rPr>
      </w:pPr>
      <w:r w:rsidRPr="005B25A1">
        <w:rPr>
          <w:b/>
          <w:bCs/>
        </w:rPr>
        <w:t>Parallel discussion:</w:t>
      </w:r>
    </w:p>
    <w:p w14:paraId="66BBB5C4" w14:textId="77777777" w:rsidR="007615D6" w:rsidRPr="005B25A1" w:rsidRDefault="007615D6" w:rsidP="007615D6">
      <w:pPr>
        <w:keepNext/>
        <w:keepLines/>
      </w:pPr>
      <w:r w:rsidRPr="005B25A1">
        <w:t>-</w:t>
      </w:r>
    </w:p>
    <w:p w14:paraId="4A39176A" w14:textId="77777777" w:rsidR="007615D6" w:rsidRPr="005B25A1" w:rsidRDefault="007615D6" w:rsidP="007615D6">
      <w:pPr>
        <w:keepNext/>
        <w:keepLines/>
        <w:rPr>
          <w:b/>
          <w:bCs/>
        </w:rPr>
      </w:pPr>
      <w:r w:rsidRPr="005B25A1">
        <w:rPr>
          <w:b/>
          <w:bCs/>
        </w:rPr>
        <w:t>Plenary Discussion:</w:t>
      </w:r>
    </w:p>
    <w:p w14:paraId="0B4416FA" w14:textId="77777777" w:rsidR="007615D6" w:rsidRPr="005B25A1" w:rsidRDefault="007615D6" w:rsidP="007615D6">
      <w:pPr>
        <w:keepNext/>
        <w:keepLines/>
      </w:pPr>
      <w:r>
        <w:rPr>
          <w:color w:val="FF0000"/>
        </w:rPr>
        <w:t>NO DISCUSSION RECORDED</w:t>
      </w:r>
    </w:p>
    <w:p w14:paraId="4E3223A6" w14:textId="77777777" w:rsidR="007615D6" w:rsidRPr="00EB0339" w:rsidRDefault="007615D6" w:rsidP="007615D6">
      <w:r w:rsidRPr="005B25A1">
        <w:rPr>
          <w:b/>
          <w:bCs/>
        </w:rPr>
        <w:t>Status:</w:t>
      </w:r>
      <w:r>
        <w:t xml:space="preserve"> </w:t>
      </w:r>
      <w:r>
        <w:rPr>
          <w:color w:val="0000FF"/>
        </w:rPr>
        <w:t>Not concluded</w:t>
      </w:r>
      <w:r>
        <w:t>.</w:t>
      </w:r>
    </w:p>
    <w:p w14:paraId="748E854C" w14:textId="77777777" w:rsidR="00E00DA6" w:rsidRDefault="007615D6" w:rsidP="000A3FBD">
      <w:pPr>
        <w:pStyle w:val="NormTop"/>
      </w:pPr>
      <w:r>
        <w:rPr>
          <w:color w:val="0000FF"/>
        </w:rPr>
        <w:t>S2-2410003</w:t>
      </w:r>
      <w:r w:rsidRPr="00D53282">
        <w:t xml:space="preserve"> </w:t>
      </w:r>
      <w:r>
        <w:t>(CR) 23.288 CR1097R1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QoS and Policy Assistance Analytics Id in NWDAF to assist PCF in the determination and/or modification of QoS parameters based on conclusions agreed in TR 23.700-84. In the output of the new analytic the NWDAF provides the expected QoE, and optionally NW performance and QoS sustainability associated to every candidate QoS parameters set provided by the PCF in the request.</w:t>
      </w:r>
    </w:p>
    <w:p w14:paraId="1A9CA7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S2-2407492</w:t>
      </w:r>
      <w:r>
        <w:t>.</w:t>
      </w:r>
    </w:p>
    <w:p w14:paraId="06CBF897" w14:textId="77777777" w:rsidR="007615D6" w:rsidRPr="005B25A1" w:rsidRDefault="007615D6" w:rsidP="007615D6">
      <w:pPr>
        <w:keepNext/>
        <w:keepLines/>
        <w:rPr>
          <w:b/>
          <w:bCs/>
        </w:rPr>
      </w:pPr>
      <w:r w:rsidRPr="005B25A1">
        <w:rPr>
          <w:b/>
          <w:bCs/>
        </w:rPr>
        <w:t>Parallel discussion:</w:t>
      </w:r>
    </w:p>
    <w:p w14:paraId="5A0C7FBD" w14:textId="77777777" w:rsidR="007615D6" w:rsidRPr="005B25A1" w:rsidRDefault="007615D6" w:rsidP="007615D6">
      <w:pPr>
        <w:keepNext/>
        <w:keepLines/>
      </w:pPr>
      <w:r w:rsidRPr="005B25A1">
        <w:t>-</w:t>
      </w:r>
    </w:p>
    <w:p w14:paraId="2C8D490F" w14:textId="77777777" w:rsidR="007615D6" w:rsidRPr="005B25A1" w:rsidRDefault="007615D6" w:rsidP="007615D6">
      <w:pPr>
        <w:keepNext/>
        <w:keepLines/>
        <w:rPr>
          <w:b/>
          <w:bCs/>
        </w:rPr>
      </w:pPr>
      <w:r w:rsidRPr="005B25A1">
        <w:rPr>
          <w:b/>
          <w:bCs/>
        </w:rPr>
        <w:t>Plenary Discussion:</w:t>
      </w:r>
    </w:p>
    <w:p w14:paraId="43387E4B" w14:textId="77777777" w:rsidR="007615D6" w:rsidRPr="005B25A1" w:rsidRDefault="007615D6" w:rsidP="007615D6">
      <w:pPr>
        <w:keepNext/>
        <w:keepLines/>
      </w:pPr>
      <w:r>
        <w:rPr>
          <w:color w:val="FF0000"/>
        </w:rPr>
        <w:t>NO DISCUSSION RECORDED</w:t>
      </w:r>
    </w:p>
    <w:p w14:paraId="6951E5C6" w14:textId="77777777" w:rsidR="007615D6" w:rsidRPr="00EB0339" w:rsidRDefault="007615D6" w:rsidP="007615D6">
      <w:r w:rsidRPr="005B25A1">
        <w:rPr>
          <w:b/>
          <w:bCs/>
        </w:rPr>
        <w:t>Status:</w:t>
      </w:r>
      <w:r>
        <w:t xml:space="preserve"> </w:t>
      </w:r>
      <w:r>
        <w:rPr>
          <w:color w:val="0000FF"/>
        </w:rPr>
        <w:t>Not concluded</w:t>
      </w:r>
      <w:r>
        <w:t>.</w:t>
      </w:r>
    </w:p>
    <w:p w14:paraId="05E8D7AB" w14:textId="77777777" w:rsidR="00E00DA6" w:rsidRDefault="007615D6" w:rsidP="000A3FBD">
      <w:pPr>
        <w:pStyle w:val="NormTop"/>
      </w:pPr>
      <w:r>
        <w:rPr>
          <w:color w:val="0000FF"/>
        </w:rPr>
        <w:lastRenderedPageBreak/>
        <w:t>S2-2410004</w:t>
      </w:r>
      <w:r w:rsidRPr="00D53282">
        <w:t xml:space="preserve"> </w:t>
      </w:r>
      <w:r>
        <w:t>(CR) 23.503 CR1303R1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send an analytics request or subscripton for new QoS and policy assistance information analytics Id to the NWDAF requesting to provide the QoE and optionally the NW performance and QoS sustainability associated to one or a list of candidate QoS parameter set(s). Then the PCF may take into account the information received for every candidate QoS parameters set to determine the final QoS parameters for an application or service flow, based on operator's policy.</w:t>
      </w:r>
    </w:p>
    <w:p w14:paraId="50A65C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S2-2407493</w:t>
      </w:r>
      <w:r>
        <w:t>.</w:t>
      </w:r>
    </w:p>
    <w:p w14:paraId="1936148E" w14:textId="77777777" w:rsidR="007615D6" w:rsidRPr="005B25A1" w:rsidRDefault="007615D6" w:rsidP="007615D6">
      <w:pPr>
        <w:keepNext/>
        <w:keepLines/>
        <w:rPr>
          <w:b/>
          <w:bCs/>
        </w:rPr>
      </w:pPr>
      <w:r w:rsidRPr="005B25A1">
        <w:rPr>
          <w:b/>
          <w:bCs/>
        </w:rPr>
        <w:t>Parallel discussion:</w:t>
      </w:r>
    </w:p>
    <w:p w14:paraId="4ABF3E76" w14:textId="77777777" w:rsidR="007615D6" w:rsidRPr="005B25A1" w:rsidRDefault="007615D6" w:rsidP="007615D6">
      <w:pPr>
        <w:keepNext/>
        <w:keepLines/>
      </w:pPr>
      <w:r w:rsidRPr="005B25A1">
        <w:t>-</w:t>
      </w:r>
    </w:p>
    <w:p w14:paraId="25CC1B85" w14:textId="77777777" w:rsidR="007615D6" w:rsidRPr="005B25A1" w:rsidRDefault="007615D6" w:rsidP="007615D6">
      <w:pPr>
        <w:keepNext/>
        <w:keepLines/>
        <w:rPr>
          <w:b/>
          <w:bCs/>
        </w:rPr>
      </w:pPr>
      <w:r w:rsidRPr="005B25A1">
        <w:rPr>
          <w:b/>
          <w:bCs/>
        </w:rPr>
        <w:t>Plenary Discussion:</w:t>
      </w:r>
    </w:p>
    <w:p w14:paraId="22489150" w14:textId="77777777" w:rsidR="007615D6" w:rsidRPr="005B25A1" w:rsidRDefault="007615D6" w:rsidP="007615D6">
      <w:pPr>
        <w:keepNext/>
        <w:keepLines/>
      </w:pPr>
      <w:r>
        <w:rPr>
          <w:color w:val="FF0000"/>
        </w:rPr>
        <w:t>NO DISCUSSION RECORDED</w:t>
      </w:r>
    </w:p>
    <w:p w14:paraId="54FB754A" w14:textId="77777777" w:rsidR="007615D6" w:rsidRPr="00EB0339" w:rsidRDefault="007615D6" w:rsidP="007615D6">
      <w:r w:rsidRPr="005B25A1">
        <w:rPr>
          <w:b/>
          <w:bCs/>
        </w:rPr>
        <w:t>Status:</w:t>
      </w:r>
      <w:r>
        <w:t xml:space="preserve"> </w:t>
      </w:r>
      <w:r>
        <w:rPr>
          <w:color w:val="0000FF"/>
        </w:rPr>
        <w:t>Not concluded</w:t>
      </w:r>
      <w:r>
        <w:t>.</w:t>
      </w:r>
    </w:p>
    <w:p w14:paraId="4DCF7FCF" w14:textId="77777777" w:rsidR="00E00DA6" w:rsidRDefault="007615D6" w:rsidP="000A3FBD">
      <w:pPr>
        <w:pStyle w:val="NormTop"/>
      </w:pPr>
      <w:r>
        <w:rPr>
          <w:color w:val="0000FF"/>
        </w:rPr>
        <w:t>S2-2410129</w:t>
      </w:r>
      <w:r w:rsidRPr="00D53282">
        <w:t xml:space="preserve"> </w:t>
      </w:r>
      <w:r>
        <w:t>(DISCUSSION) Discussion on way forward for AIML_CN KI#3 (Source: Samsung)</w:t>
      </w:r>
      <w:r>
        <w:br/>
      </w:r>
      <w:r w:rsidRPr="00D53282">
        <w:rPr>
          <w:b/>
        </w:rPr>
        <w:t>Document for:</w:t>
      </w:r>
      <w:r w:rsidRPr="00D53282">
        <w:t xml:space="preserve"> </w:t>
      </w:r>
      <w:r>
        <w:t>Discussion</w:t>
      </w:r>
      <w:r>
        <w:br/>
      </w:r>
      <w:r w:rsidRPr="00D53282">
        <w:rPr>
          <w:b/>
        </w:rPr>
        <w:t>Abstract:</w:t>
      </w:r>
      <w:r w:rsidRPr="00D53282">
        <w:t xml:space="preserve"> </w:t>
      </w:r>
      <w:r>
        <w:br/>
        <w:t>Discussion on way forward for AIML_CN KI#3.</w:t>
      </w:r>
    </w:p>
    <w:p w14:paraId="2C66FF91" w14:textId="77777777" w:rsidR="007615D6" w:rsidRPr="005B25A1" w:rsidRDefault="007615D6" w:rsidP="007615D6">
      <w:pPr>
        <w:keepNext/>
        <w:keepLines/>
        <w:rPr>
          <w:b/>
          <w:bCs/>
        </w:rPr>
      </w:pPr>
      <w:r w:rsidRPr="005B25A1">
        <w:rPr>
          <w:b/>
          <w:bCs/>
        </w:rPr>
        <w:t>Parallel discussion:</w:t>
      </w:r>
    </w:p>
    <w:p w14:paraId="06672F94" w14:textId="77777777" w:rsidR="007615D6" w:rsidRPr="005B25A1" w:rsidRDefault="007615D6" w:rsidP="007615D6">
      <w:pPr>
        <w:keepNext/>
        <w:keepLines/>
      </w:pPr>
      <w:r w:rsidRPr="005B25A1">
        <w:t>-</w:t>
      </w:r>
    </w:p>
    <w:p w14:paraId="3F98E255" w14:textId="77777777" w:rsidR="007615D6" w:rsidRPr="005B25A1" w:rsidRDefault="007615D6" w:rsidP="007615D6">
      <w:pPr>
        <w:keepNext/>
        <w:keepLines/>
        <w:rPr>
          <w:b/>
          <w:bCs/>
        </w:rPr>
      </w:pPr>
      <w:r w:rsidRPr="005B25A1">
        <w:rPr>
          <w:b/>
          <w:bCs/>
        </w:rPr>
        <w:t>Plenary Discussion:</w:t>
      </w:r>
    </w:p>
    <w:p w14:paraId="672FBF1A" w14:textId="77777777" w:rsidR="007615D6" w:rsidRPr="005B25A1" w:rsidRDefault="007615D6" w:rsidP="007615D6">
      <w:pPr>
        <w:keepNext/>
        <w:keepLines/>
      </w:pPr>
      <w:r>
        <w:rPr>
          <w:color w:val="FF0000"/>
        </w:rPr>
        <w:t>NO DISCUSSION RECORDED</w:t>
      </w:r>
    </w:p>
    <w:p w14:paraId="2DC33BB0" w14:textId="77777777" w:rsidR="007615D6" w:rsidRPr="00EB0339" w:rsidRDefault="007615D6" w:rsidP="007615D6">
      <w:r w:rsidRPr="005B25A1">
        <w:rPr>
          <w:b/>
          <w:bCs/>
        </w:rPr>
        <w:t>Status:</w:t>
      </w:r>
      <w:r>
        <w:t xml:space="preserve"> </w:t>
      </w:r>
      <w:r>
        <w:rPr>
          <w:color w:val="0000FF"/>
        </w:rPr>
        <w:t>Not concluded</w:t>
      </w:r>
      <w:r>
        <w:t>.</w:t>
      </w:r>
    </w:p>
    <w:p w14:paraId="35D5905A" w14:textId="77777777" w:rsidR="00E00DA6" w:rsidRDefault="007615D6" w:rsidP="000A3FBD">
      <w:pPr>
        <w:pStyle w:val="NormTop"/>
      </w:pPr>
      <w:r>
        <w:rPr>
          <w:color w:val="0000FF"/>
        </w:rPr>
        <w:t>S2-2410131</w:t>
      </w:r>
      <w:r w:rsidRPr="00D53282">
        <w:t xml:space="preserve"> </w:t>
      </w:r>
      <w:r>
        <w:t>(CR) 23.503 CR1328R1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5D0F96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S2-2407756</w:t>
      </w:r>
      <w:r>
        <w:t>.</w:t>
      </w:r>
    </w:p>
    <w:p w14:paraId="39FF23C4" w14:textId="77777777" w:rsidR="007615D6" w:rsidRPr="005B25A1" w:rsidRDefault="007615D6" w:rsidP="007615D6">
      <w:pPr>
        <w:keepNext/>
        <w:keepLines/>
        <w:rPr>
          <w:b/>
          <w:bCs/>
        </w:rPr>
      </w:pPr>
      <w:r w:rsidRPr="005B25A1">
        <w:rPr>
          <w:b/>
          <w:bCs/>
        </w:rPr>
        <w:t>Parallel discussion:</w:t>
      </w:r>
    </w:p>
    <w:p w14:paraId="0C0BDD63" w14:textId="77777777" w:rsidR="007615D6" w:rsidRPr="005B25A1" w:rsidRDefault="007615D6" w:rsidP="007615D6">
      <w:pPr>
        <w:keepNext/>
        <w:keepLines/>
      </w:pPr>
      <w:r w:rsidRPr="005B25A1">
        <w:t>-</w:t>
      </w:r>
    </w:p>
    <w:p w14:paraId="3E38E7DF" w14:textId="77777777" w:rsidR="007615D6" w:rsidRPr="005B25A1" w:rsidRDefault="007615D6" w:rsidP="007615D6">
      <w:pPr>
        <w:keepNext/>
        <w:keepLines/>
        <w:rPr>
          <w:b/>
          <w:bCs/>
        </w:rPr>
      </w:pPr>
      <w:r w:rsidRPr="005B25A1">
        <w:rPr>
          <w:b/>
          <w:bCs/>
        </w:rPr>
        <w:t>Plenary Discussion:</w:t>
      </w:r>
    </w:p>
    <w:p w14:paraId="282425BD" w14:textId="77777777" w:rsidR="007615D6" w:rsidRPr="005B25A1" w:rsidRDefault="007615D6" w:rsidP="007615D6">
      <w:pPr>
        <w:keepNext/>
        <w:keepLines/>
      </w:pPr>
      <w:r>
        <w:rPr>
          <w:color w:val="FF0000"/>
        </w:rPr>
        <w:t>NO DISCUSSION RECORDED</w:t>
      </w:r>
    </w:p>
    <w:p w14:paraId="0DC88154" w14:textId="77777777" w:rsidR="007615D6" w:rsidRPr="00EB0339" w:rsidRDefault="007615D6" w:rsidP="007615D6">
      <w:r w:rsidRPr="005B25A1">
        <w:rPr>
          <w:b/>
          <w:bCs/>
        </w:rPr>
        <w:t>Status:</w:t>
      </w:r>
      <w:r>
        <w:t xml:space="preserve"> </w:t>
      </w:r>
      <w:r>
        <w:rPr>
          <w:color w:val="0000FF"/>
        </w:rPr>
        <w:t>Not concluded</w:t>
      </w:r>
      <w:r>
        <w:t>.</w:t>
      </w:r>
    </w:p>
    <w:p w14:paraId="601639CC" w14:textId="77777777" w:rsidR="00E00DA6" w:rsidRDefault="007615D6" w:rsidP="000A3FBD">
      <w:pPr>
        <w:pStyle w:val="NormTop"/>
      </w:pPr>
      <w:r>
        <w:rPr>
          <w:color w:val="0000FF"/>
        </w:rPr>
        <w:lastRenderedPageBreak/>
        <w:t>S2-2410132</w:t>
      </w:r>
      <w:r w:rsidRPr="00D53282">
        <w:t xml:space="preserve"> </w:t>
      </w:r>
      <w:r>
        <w:t>(CR) 23.288 CR1131R1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4FB42F7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S2-2407753</w:t>
      </w:r>
      <w:r>
        <w:t>.</w:t>
      </w:r>
    </w:p>
    <w:p w14:paraId="4E8E82DC" w14:textId="77777777" w:rsidR="007615D6" w:rsidRPr="005B25A1" w:rsidRDefault="007615D6" w:rsidP="007615D6">
      <w:pPr>
        <w:keepNext/>
        <w:keepLines/>
        <w:rPr>
          <w:b/>
          <w:bCs/>
        </w:rPr>
      </w:pPr>
      <w:r w:rsidRPr="005B25A1">
        <w:rPr>
          <w:b/>
          <w:bCs/>
        </w:rPr>
        <w:t>Parallel discussion:</w:t>
      </w:r>
    </w:p>
    <w:p w14:paraId="4C3F1174" w14:textId="77777777" w:rsidR="007615D6" w:rsidRPr="005B25A1" w:rsidRDefault="007615D6" w:rsidP="007615D6">
      <w:pPr>
        <w:keepNext/>
        <w:keepLines/>
      </w:pPr>
      <w:r w:rsidRPr="005B25A1">
        <w:t>-</w:t>
      </w:r>
    </w:p>
    <w:p w14:paraId="2A8D7FAF" w14:textId="77777777" w:rsidR="007615D6" w:rsidRPr="005B25A1" w:rsidRDefault="007615D6" w:rsidP="007615D6">
      <w:pPr>
        <w:keepNext/>
        <w:keepLines/>
        <w:rPr>
          <w:b/>
          <w:bCs/>
        </w:rPr>
      </w:pPr>
      <w:r w:rsidRPr="005B25A1">
        <w:rPr>
          <w:b/>
          <w:bCs/>
        </w:rPr>
        <w:t>Plenary Discussion:</w:t>
      </w:r>
    </w:p>
    <w:p w14:paraId="11682FAC" w14:textId="77777777" w:rsidR="007615D6" w:rsidRPr="005B25A1" w:rsidRDefault="007615D6" w:rsidP="007615D6">
      <w:pPr>
        <w:keepNext/>
        <w:keepLines/>
      </w:pPr>
      <w:r>
        <w:rPr>
          <w:color w:val="FF0000"/>
        </w:rPr>
        <w:t>NO DISCUSSION RECORDED</w:t>
      </w:r>
    </w:p>
    <w:p w14:paraId="64F99DD1" w14:textId="77777777" w:rsidR="007615D6" w:rsidRPr="00EB0339" w:rsidRDefault="007615D6" w:rsidP="007615D6">
      <w:r w:rsidRPr="005B25A1">
        <w:rPr>
          <w:b/>
          <w:bCs/>
        </w:rPr>
        <w:t>Status:</w:t>
      </w:r>
      <w:r>
        <w:t xml:space="preserve"> </w:t>
      </w:r>
      <w:r>
        <w:rPr>
          <w:color w:val="0000FF"/>
        </w:rPr>
        <w:t>Not concluded</w:t>
      </w:r>
      <w:r>
        <w:t>.</w:t>
      </w:r>
    </w:p>
    <w:p w14:paraId="57284DF1" w14:textId="77777777" w:rsidR="00E00DA6" w:rsidRDefault="007615D6" w:rsidP="000A3FBD">
      <w:pPr>
        <w:pStyle w:val="NormTop"/>
      </w:pPr>
      <w:r>
        <w:rPr>
          <w:color w:val="0000FF"/>
        </w:rPr>
        <w:t>S2-2410265</w:t>
      </w:r>
      <w:r w:rsidRPr="00D53282">
        <w:t xml:space="preserve"> </w:t>
      </w:r>
      <w:r>
        <w:t>(CR) 23.288 CR1101R1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042E9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S2-2407529</w:t>
      </w:r>
      <w:r>
        <w:t>.</w:t>
      </w:r>
    </w:p>
    <w:p w14:paraId="6201AA07" w14:textId="77777777" w:rsidR="007615D6" w:rsidRPr="005B25A1" w:rsidRDefault="007615D6" w:rsidP="007615D6">
      <w:pPr>
        <w:keepNext/>
        <w:keepLines/>
        <w:rPr>
          <w:b/>
          <w:bCs/>
        </w:rPr>
      </w:pPr>
      <w:r w:rsidRPr="005B25A1">
        <w:rPr>
          <w:b/>
          <w:bCs/>
        </w:rPr>
        <w:t>Parallel discussion:</w:t>
      </w:r>
    </w:p>
    <w:p w14:paraId="74E4A78E" w14:textId="77777777" w:rsidR="007615D6" w:rsidRPr="005B25A1" w:rsidRDefault="007615D6" w:rsidP="007615D6">
      <w:pPr>
        <w:keepNext/>
        <w:keepLines/>
      </w:pPr>
      <w:r w:rsidRPr="005B25A1">
        <w:t>-</w:t>
      </w:r>
    </w:p>
    <w:p w14:paraId="02FCEAB3" w14:textId="77777777" w:rsidR="007615D6" w:rsidRPr="005B25A1" w:rsidRDefault="007615D6" w:rsidP="007615D6">
      <w:pPr>
        <w:keepNext/>
        <w:keepLines/>
        <w:rPr>
          <w:b/>
          <w:bCs/>
        </w:rPr>
      </w:pPr>
      <w:r w:rsidRPr="005B25A1">
        <w:rPr>
          <w:b/>
          <w:bCs/>
        </w:rPr>
        <w:t>Plenary Discussion:</w:t>
      </w:r>
    </w:p>
    <w:p w14:paraId="3BC48F19" w14:textId="77777777" w:rsidR="007615D6" w:rsidRPr="005B25A1" w:rsidRDefault="007615D6" w:rsidP="007615D6">
      <w:pPr>
        <w:keepNext/>
        <w:keepLines/>
      </w:pPr>
      <w:r>
        <w:rPr>
          <w:color w:val="FF0000"/>
        </w:rPr>
        <w:t>NO DISCUSSION RECORDED</w:t>
      </w:r>
    </w:p>
    <w:p w14:paraId="7EB28327" w14:textId="77777777" w:rsidR="007615D6" w:rsidRPr="00EB0339" w:rsidRDefault="007615D6" w:rsidP="007615D6">
      <w:r w:rsidRPr="005B25A1">
        <w:rPr>
          <w:b/>
          <w:bCs/>
        </w:rPr>
        <w:t>Status:</w:t>
      </w:r>
      <w:r>
        <w:t xml:space="preserve"> </w:t>
      </w:r>
      <w:r>
        <w:rPr>
          <w:color w:val="0000FF"/>
        </w:rPr>
        <w:t>Not concluded</w:t>
      </w:r>
      <w:r>
        <w:t>.</w:t>
      </w:r>
    </w:p>
    <w:p w14:paraId="215E748B" w14:textId="77777777" w:rsidR="00E00DA6" w:rsidRDefault="007615D6" w:rsidP="000A3FBD">
      <w:pPr>
        <w:pStyle w:val="NormTop"/>
      </w:pPr>
      <w:r>
        <w:rPr>
          <w:color w:val="0000FF"/>
        </w:rPr>
        <w:t>S2-2410266</w:t>
      </w:r>
      <w:r w:rsidRPr="00D53282">
        <w:t xml:space="preserve"> </w:t>
      </w:r>
      <w:r>
        <w:t>(CR) 23.288 CR1255 (Rel-19, 'B'): Support of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 Add QoS policy assistance information analytics specific parameters to the input parameters for ML model provisioning. Modify NWDAF services to support QoS policy assistance information analytics and ML model provisioning.</w:t>
      </w:r>
    </w:p>
    <w:p w14:paraId="3FA9B843" w14:textId="77777777" w:rsidR="007615D6" w:rsidRPr="005B25A1" w:rsidRDefault="007615D6" w:rsidP="007615D6">
      <w:pPr>
        <w:keepNext/>
        <w:keepLines/>
        <w:rPr>
          <w:b/>
          <w:bCs/>
        </w:rPr>
      </w:pPr>
      <w:r w:rsidRPr="005B25A1">
        <w:rPr>
          <w:b/>
          <w:bCs/>
        </w:rPr>
        <w:t>Parallel discussion:</w:t>
      </w:r>
    </w:p>
    <w:p w14:paraId="6D0EABEB" w14:textId="77777777" w:rsidR="007615D6" w:rsidRPr="005B25A1" w:rsidRDefault="007615D6" w:rsidP="007615D6">
      <w:pPr>
        <w:keepNext/>
        <w:keepLines/>
      </w:pPr>
      <w:r w:rsidRPr="005B25A1">
        <w:t>-</w:t>
      </w:r>
    </w:p>
    <w:p w14:paraId="66E63E72" w14:textId="77777777" w:rsidR="007615D6" w:rsidRPr="005B25A1" w:rsidRDefault="007615D6" w:rsidP="007615D6">
      <w:pPr>
        <w:keepNext/>
        <w:keepLines/>
        <w:rPr>
          <w:b/>
          <w:bCs/>
        </w:rPr>
      </w:pPr>
      <w:r w:rsidRPr="005B25A1">
        <w:rPr>
          <w:b/>
          <w:bCs/>
        </w:rPr>
        <w:t>Plenary Discussion:</w:t>
      </w:r>
    </w:p>
    <w:p w14:paraId="29F680CB" w14:textId="77777777" w:rsidR="007615D6" w:rsidRPr="005B25A1" w:rsidRDefault="007615D6" w:rsidP="007615D6">
      <w:pPr>
        <w:keepNext/>
        <w:keepLines/>
      </w:pPr>
      <w:r>
        <w:rPr>
          <w:color w:val="FF0000"/>
        </w:rPr>
        <w:t>NO DISCUSSION RECORDED</w:t>
      </w:r>
    </w:p>
    <w:p w14:paraId="70B7BC5E" w14:textId="77777777" w:rsidR="007615D6" w:rsidRPr="00EB0339" w:rsidRDefault="007615D6" w:rsidP="007615D6">
      <w:r w:rsidRPr="005B25A1">
        <w:rPr>
          <w:b/>
          <w:bCs/>
        </w:rPr>
        <w:t>Status:</w:t>
      </w:r>
      <w:r>
        <w:t xml:space="preserve"> </w:t>
      </w:r>
      <w:r>
        <w:rPr>
          <w:color w:val="0000FF"/>
        </w:rPr>
        <w:t>Not concluded</w:t>
      </w:r>
      <w:r>
        <w:t>.</w:t>
      </w:r>
    </w:p>
    <w:p w14:paraId="53C24D12" w14:textId="77777777" w:rsidR="00E00DA6" w:rsidRDefault="007615D6" w:rsidP="000A3FBD">
      <w:pPr>
        <w:pStyle w:val="NormTop"/>
      </w:pPr>
      <w:r>
        <w:rPr>
          <w:color w:val="0000FF"/>
        </w:rPr>
        <w:lastRenderedPageBreak/>
        <w:t>S2-2410267</w:t>
      </w:r>
      <w:r w:rsidRPr="00D53282">
        <w:t xml:space="preserve"> </w:t>
      </w:r>
      <w:r>
        <w:t>(CR) 23.503 CR1311R1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60138D2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S2-2407532</w:t>
      </w:r>
      <w:r>
        <w:t>.</w:t>
      </w:r>
    </w:p>
    <w:p w14:paraId="691B9E75" w14:textId="77777777" w:rsidR="007615D6" w:rsidRPr="005B25A1" w:rsidRDefault="007615D6" w:rsidP="007615D6">
      <w:pPr>
        <w:keepNext/>
        <w:keepLines/>
        <w:rPr>
          <w:b/>
          <w:bCs/>
        </w:rPr>
      </w:pPr>
      <w:r w:rsidRPr="005B25A1">
        <w:rPr>
          <w:b/>
          <w:bCs/>
        </w:rPr>
        <w:t>Parallel discussion:</w:t>
      </w:r>
    </w:p>
    <w:p w14:paraId="639AE7A9" w14:textId="77777777" w:rsidR="007615D6" w:rsidRPr="005B25A1" w:rsidRDefault="007615D6" w:rsidP="007615D6">
      <w:pPr>
        <w:keepNext/>
        <w:keepLines/>
      </w:pPr>
      <w:r w:rsidRPr="005B25A1">
        <w:t>-</w:t>
      </w:r>
    </w:p>
    <w:p w14:paraId="48B63395" w14:textId="77777777" w:rsidR="007615D6" w:rsidRPr="005B25A1" w:rsidRDefault="007615D6" w:rsidP="007615D6">
      <w:pPr>
        <w:keepNext/>
        <w:keepLines/>
        <w:rPr>
          <w:b/>
          <w:bCs/>
        </w:rPr>
      </w:pPr>
      <w:r w:rsidRPr="005B25A1">
        <w:rPr>
          <w:b/>
          <w:bCs/>
        </w:rPr>
        <w:t>Plenary Discussion:</w:t>
      </w:r>
    </w:p>
    <w:p w14:paraId="10E5B845" w14:textId="77777777" w:rsidR="007615D6" w:rsidRPr="005B25A1" w:rsidRDefault="007615D6" w:rsidP="007615D6">
      <w:pPr>
        <w:keepNext/>
        <w:keepLines/>
      </w:pPr>
      <w:r>
        <w:rPr>
          <w:color w:val="FF0000"/>
        </w:rPr>
        <w:t>NO DISCUSSION RECORDED</w:t>
      </w:r>
    </w:p>
    <w:p w14:paraId="57DADA13" w14:textId="77777777" w:rsidR="007615D6" w:rsidRPr="00EB0339" w:rsidRDefault="007615D6" w:rsidP="007615D6">
      <w:r w:rsidRPr="005B25A1">
        <w:rPr>
          <w:b/>
          <w:bCs/>
        </w:rPr>
        <w:t>Status:</w:t>
      </w:r>
      <w:r>
        <w:t xml:space="preserve"> </w:t>
      </w:r>
      <w:r>
        <w:rPr>
          <w:color w:val="0000FF"/>
        </w:rPr>
        <w:t>Not concluded</w:t>
      </w:r>
      <w:r>
        <w:t>.</w:t>
      </w:r>
    </w:p>
    <w:p w14:paraId="01ECEE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 (mitigation and prevention of signalling storm)</w:t>
      </w:r>
    </w:p>
    <w:p w14:paraId="79914D5D" w14:textId="77777777" w:rsidR="00E00DA6" w:rsidRDefault="007615D6" w:rsidP="000A3FBD">
      <w:pPr>
        <w:pStyle w:val="NormTop"/>
      </w:pPr>
      <w:r>
        <w:rPr>
          <w:color w:val="0000FF"/>
        </w:rPr>
        <w:t>S2-2410136</w:t>
      </w:r>
      <w:r w:rsidRPr="00D53282">
        <w:t xml:space="preserve"> </w:t>
      </w:r>
      <w:r>
        <w:t>(LS OUT) [DRAFT] LS on input data for analytics of NWDAF assisted Network Abnormal Behaviour Mitigation and Prevention (Source: QWCT)</w:t>
      </w:r>
      <w:r>
        <w:br/>
      </w:r>
      <w:r w:rsidRPr="00D53282">
        <w:rPr>
          <w:b/>
        </w:rPr>
        <w:t>Document for:</w:t>
      </w:r>
      <w:r w:rsidRPr="00D53282">
        <w:t xml:space="preserve"> </w:t>
      </w:r>
      <w:r>
        <w:t>Approval</w:t>
      </w:r>
      <w:r>
        <w:br/>
      </w:r>
      <w:r w:rsidRPr="00D53282">
        <w:rPr>
          <w:b/>
        </w:rPr>
        <w:t>Abstract:</w:t>
      </w:r>
      <w:r w:rsidRPr="00D53282">
        <w:t xml:space="preserve"> </w:t>
      </w:r>
      <w:r>
        <w:br/>
        <w:t>Brief description of document content.</w:t>
      </w:r>
    </w:p>
    <w:p w14:paraId="5651D967" w14:textId="77777777" w:rsidR="007615D6" w:rsidRPr="005B25A1" w:rsidRDefault="007615D6" w:rsidP="007615D6">
      <w:pPr>
        <w:keepNext/>
        <w:keepLines/>
        <w:rPr>
          <w:b/>
          <w:bCs/>
        </w:rPr>
      </w:pPr>
      <w:r w:rsidRPr="005B25A1">
        <w:rPr>
          <w:b/>
          <w:bCs/>
        </w:rPr>
        <w:t>Parallel discussion:</w:t>
      </w:r>
    </w:p>
    <w:p w14:paraId="1D0E357D" w14:textId="77777777" w:rsidR="007615D6" w:rsidRPr="005B25A1" w:rsidRDefault="007615D6" w:rsidP="007615D6">
      <w:pPr>
        <w:keepNext/>
        <w:keepLines/>
      </w:pPr>
      <w:r w:rsidRPr="005B25A1">
        <w:t>-</w:t>
      </w:r>
    </w:p>
    <w:p w14:paraId="4526B38F" w14:textId="77777777" w:rsidR="007615D6" w:rsidRPr="005B25A1" w:rsidRDefault="007615D6" w:rsidP="007615D6">
      <w:pPr>
        <w:keepNext/>
        <w:keepLines/>
        <w:rPr>
          <w:b/>
          <w:bCs/>
        </w:rPr>
      </w:pPr>
      <w:r w:rsidRPr="005B25A1">
        <w:rPr>
          <w:b/>
          <w:bCs/>
        </w:rPr>
        <w:t>Plenary Discussion:</w:t>
      </w:r>
    </w:p>
    <w:p w14:paraId="78C342CC" w14:textId="77777777" w:rsidR="007615D6" w:rsidRPr="005B25A1" w:rsidRDefault="007615D6" w:rsidP="007615D6">
      <w:pPr>
        <w:keepNext/>
        <w:keepLines/>
      </w:pPr>
      <w:r>
        <w:rPr>
          <w:color w:val="FF0000"/>
        </w:rPr>
        <w:t>NO DISCUSSION RECORDED</w:t>
      </w:r>
    </w:p>
    <w:p w14:paraId="75E681BE" w14:textId="77777777" w:rsidR="007615D6" w:rsidRPr="00EB0339" w:rsidRDefault="007615D6" w:rsidP="007615D6">
      <w:r w:rsidRPr="005B25A1">
        <w:rPr>
          <w:b/>
          <w:bCs/>
        </w:rPr>
        <w:t>Status:</w:t>
      </w:r>
      <w:r>
        <w:t xml:space="preserve"> </w:t>
      </w:r>
      <w:r>
        <w:rPr>
          <w:color w:val="0000FF"/>
        </w:rPr>
        <w:t>Not concluded</w:t>
      </w:r>
      <w:r>
        <w:t>.</w:t>
      </w:r>
    </w:p>
    <w:p w14:paraId="270C5D1F" w14:textId="77777777" w:rsidR="00E00DA6" w:rsidRDefault="007615D6" w:rsidP="000A3FBD">
      <w:pPr>
        <w:pStyle w:val="NormTop"/>
      </w:pPr>
      <w:r>
        <w:rPr>
          <w:color w:val="0000FF"/>
        </w:rPr>
        <w:t>S2-2409822</w:t>
      </w:r>
      <w:r w:rsidRPr="00D53282">
        <w:t xml:space="preserve"> </w:t>
      </w:r>
      <w:r>
        <w:t>(CR) 23.501 CR5661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205D34EC" w14:textId="77777777" w:rsidR="007615D6" w:rsidRPr="005B25A1" w:rsidRDefault="007615D6" w:rsidP="007615D6">
      <w:pPr>
        <w:keepNext/>
        <w:keepLines/>
        <w:rPr>
          <w:b/>
          <w:bCs/>
        </w:rPr>
      </w:pPr>
      <w:r w:rsidRPr="005B25A1">
        <w:rPr>
          <w:b/>
          <w:bCs/>
        </w:rPr>
        <w:t>Parallel discussion:</w:t>
      </w:r>
    </w:p>
    <w:p w14:paraId="32C4003A" w14:textId="77777777" w:rsidR="007615D6" w:rsidRPr="005B25A1" w:rsidRDefault="007615D6" w:rsidP="007615D6">
      <w:pPr>
        <w:keepNext/>
        <w:keepLines/>
      </w:pPr>
      <w:r w:rsidRPr="005B25A1">
        <w:t>-</w:t>
      </w:r>
    </w:p>
    <w:p w14:paraId="24497748" w14:textId="77777777" w:rsidR="007615D6" w:rsidRPr="005B25A1" w:rsidRDefault="007615D6" w:rsidP="007615D6">
      <w:pPr>
        <w:keepNext/>
        <w:keepLines/>
        <w:rPr>
          <w:b/>
          <w:bCs/>
        </w:rPr>
      </w:pPr>
      <w:r w:rsidRPr="005B25A1">
        <w:rPr>
          <w:b/>
          <w:bCs/>
        </w:rPr>
        <w:t>Plenary Discussion:</w:t>
      </w:r>
    </w:p>
    <w:p w14:paraId="3171C033" w14:textId="77777777" w:rsidR="007615D6" w:rsidRPr="005B25A1" w:rsidRDefault="007615D6" w:rsidP="007615D6">
      <w:pPr>
        <w:keepNext/>
        <w:keepLines/>
      </w:pPr>
      <w:r>
        <w:rPr>
          <w:color w:val="FF0000"/>
        </w:rPr>
        <w:t>NO DISCUSSION RECORDED</w:t>
      </w:r>
    </w:p>
    <w:p w14:paraId="73E74375" w14:textId="77777777" w:rsidR="007615D6" w:rsidRPr="00EB0339" w:rsidRDefault="007615D6" w:rsidP="007615D6">
      <w:r w:rsidRPr="005B25A1">
        <w:rPr>
          <w:b/>
          <w:bCs/>
        </w:rPr>
        <w:t>Status:</w:t>
      </w:r>
      <w:r>
        <w:t xml:space="preserve"> </w:t>
      </w:r>
      <w:r>
        <w:rPr>
          <w:color w:val="0000FF"/>
        </w:rPr>
        <w:t>Not concluded</w:t>
      </w:r>
      <w:r>
        <w:t>.</w:t>
      </w:r>
    </w:p>
    <w:p w14:paraId="0A13E508" w14:textId="77777777" w:rsidR="00E00DA6" w:rsidRDefault="007615D6" w:rsidP="000A3FBD">
      <w:pPr>
        <w:pStyle w:val="NormTop"/>
      </w:pPr>
      <w:r>
        <w:rPr>
          <w:color w:val="0000FF"/>
        </w:rPr>
        <w:t>S2-2409897</w:t>
      </w:r>
      <w:r w:rsidRPr="00D53282">
        <w:t xml:space="preserve"> </w:t>
      </w:r>
      <w:r>
        <w:t>(CR) 23.501 CR5672 (Rel-19, 'B'): Overload control considering signaling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that 5G NF may take measures to prevent overload based on the analytics from NWDAF e.g. signaling storm.</w:t>
      </w:r>
    </w:p>
    <w:p w14:paraId="38460B65" w14:textId="77777777" w:rsidR="007615D6" w:rsidRPr="005B25A1" w:rsidRDefault="007615D6" w:rsidP="007615D6">
      <w:pPr>
        <w:keepNext/>
        <w:keepLines/>
        <w:rPr>
          <w:b/>
          <w:bCs/>
        </w:rPr>
      </w:pPr>
      <w:r w:rsidRPr="005B25A1">
        <w:rPr>
          <w:b/>
          <w:bCs/>
        </w:rPr>
        <w:t>Parallel discussion:</w:t>
      </w:r>
    </w:p>
    <w:p w14:paraId="722FF0F6" w14:textId="77777777" w:rsidR="007615D6" w:rsidRPr="005B25A1" w:rsidRDefault="007615D6" w:rsidP="007615D6">
      <w:pPr>
        <w:keepNext/>
        <w:keepLines/>
      </w:pPr>
      <w:r w:rsidRPr="005B25A1">
        <w:t>-</w:t>
      </w:r>
    </w:p>
    <w:p w14:paraId="343C1450" w14:textId="77777777" w:rsidR="007615D6" w:rsidRPr="005B25A1" w:rsidRDefault="007615D6" w:rsidP="007615D6">
      <w:pPr>
        <w:keepNext/>
        <w:keepLines/>
        <w:rPr>
          <w:b/>
          <w:bCs/>
        </w:rPr>
      </w:pPr>
      <w:r w:rsidRPr="005B25A1">
        <w:rPr>
          <w:b/>
          <w:bCs/>
        </w:rPr>
        <w:t>Plenary Discussion:</w:t>
      </w:r>
    </w:p>
    <w:p w14:paraId="7FE42025" w14:textId="77777777" w:rsidR="007615D6" w:rsidRPr="005B25A1" w:rsidRDefault="007615D6" w:rsidP="007615D6">
      <w:pPr>
        <w:keepNext/>
        <w:keepLines/>
      </w:pPr>
      <w:r>
        <w:rPr>
          <w:color w:val="FF0000"/>
        </w:rPr>
        <w:t>NO DISCUSSION RECORDED</w:t>
      </w:r>
    </w:p>
    <w:p w14:paraId="6DB21889" w14:textId="77777777" w:rsidR="007615D6" w:rsidRPr="00EB0339" w:rsidRDefault="007615D6" w:rsidP="007615D6">
      <w:r w:rsidRPr="005B25A1">
        <w:rPr>
          <w:b/>
          <w:bCs/>
        </w:rPr>
        <w:t>Status:</w:t>
      </w:r>
      <w:r>
        <w:t xml:space="preserve"> </w:t>
      </w:r>
      <w:r>
        <w:rPr>
          <w:color w:val="0000FF"/>
        </w:rPr>
        <w:t>Not concluded</w:t>
      </w:r>
      <w:r>
        <w:t>.</w:t>
      </w:r>
    </w:p>
    <w:p w14:paraId="64642B97" w14:textId="77777777" w:rsidR="00E00DA6" w:rsidRDefault="007615D6" w:rsidP="000A3FBD">
      <w:pPr>
        <w:pStyle w:val="NormTop"/>
      </w:pPr>
      <w:r>
        <w:rPr>
          <w:color w:val="0000FF"/>
        </w:rPr>
        <w:lastRenderedPageBreak/>
        <w:t>S2-2409939</w:t>
      </w:r>
      <w:r w:rsidRPr="00D53282">
        <w:t xml:space="preserve"> </w:t>
      </w:r>
      <w:r>
        <w:t>(CR) 23.502 CR4839R1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71E928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S2-2407533</w:t>
      </w:r>
      <w:r>
        <w:t>.</w:t>
      </w:r>
    </w:p>
    <w:p w14:paraId="18BEF9FE" w14:textId="77777777" w:rsidR="007615D6" w:rsidRPr="005B25A1" w:rsidRDefault="007615D6" w:rsidP="007615D6">
      <w:pPr>
        <w:keepNext/>
        <w:keepLines/>
        <w:rPr>
          <w:b/>
          <w:bCs/>
        </w:rPr>
      </w:pPr>
      <w:r w:rsidRPr="005B25A1">
        <w:rPr>
          <w:b/>
          <w:bCs/>
        </w:rPr>
        <w:t>Parallel discussion:</w:t>
      </w:r>
    </w:p>
    <w:p w14:paraId="71893659" w14:textId="77777777" w:rsidR="007615D6" w:rsidRPr="005B25A1" w:rsidRDefault="007615D6" w:rsidP="007615D6">
      <w:pPr>
        <w:keepNext/>
        <w:keepLines/>
      </w:pPr>
      <w:r w:rsidRPr="005B25A1">
        <w:t>-</w:t>
      </w:r>
    </w:p>
    <w:p w14:paraId="37F6F390" w14:textId="77777777" w:rsidR="007615D6" w:rsidRPr="005B25A1" w:rsidRDefault="007615D6" w:rsidP="007615D6">
      <w:pPr>
        <w:keepNext/>
        <w:keepLines/>
        <w:rPr>
          <w:b/>
          <w:bCs/>
        </w:rPr>
      </w:pPr>
      <w:r w:rsidRPr="005B25A1">
        <w:rPr>
          <w:b/>
          <w:bCs/>
        </w:rPr>
        <w:t>Plenary Discussion:</w:t>
      </w:r>
    </w:p>
    <w:p w14:paraId="17EA9F46" w14:textId="77777777" w:rsidR="007615D6" w:rsidRPr="005B25A1" w:rsidRDefault="007615D6" w:rsidP="007615D6">
      <w:pPr>
        <w:keepNext/>
        <w:keepLines/>
      </w:pPr>
      <w:r>
        <w:rPr>
          <w:color w:val="FF0000"/>
        </w:rPr>
        <w:t>NO DISCUSSION RECORDED</w:t>
      </w:r>
    </w:p>
    <w:p w14:paraId="1EED109B" w14:textId="77777777" w:rsidR="007615D6" w:rsidRPr="00EB0339" w:rsidRDefault="007615D6" w:rsidP="007615D6">
      <w:r w:rsidRPr="005B25A1">
        <w:rPr>
          <w:b/>
          <w:bCs/>
        </w:rPr>
        <w:t>Status:</w:t>
      </w:r>
      <w:r>
        <w:t xml:space="preserve"> </w:t>
      </w:r>
      <w:r>
        <w:rPr>
          <w:color w:val="0000FF"/>
        </w:rPr>
        <w:t>Not concluded</w:t>
      </w:r>
      <w:r>
        <w:t>.</w:t>
      </w:r>
    </w:p>
    <w:p w14:paraId="07A2CB6D" w14:textId="77777777" w:rsidR="00E00DA6" w:rsidRDefault="007615D6" w:rsidP="000A3FBD">
      <w:pPr>
        <w:pStyle w:val="NormTop"/>
      </w:pPr>
      <w:r>
        <w:rPr>
          <w:color w:val="0000FF"/>
        </w:rPr>
        <w:t>S2-2409941</w:t>
      </w:r>
      <w:r w:rsidRPr="00D53282">
        <w:t xml:space="preserve"> </w:t>
      </w:r>
      <w:r>
        <w:t>(DISCUSSION) KI#4: Event Exposure by SCP.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whether an SCP can provide event exposure to help with the detection of signalling storms. Related changes are proposed in S2-2409942 and S2-2409943.</w:t>
      </w:r>
    </w:p>
    <w:p w14:paraId="0B62C228" w14:textId="77777777" w:rsidR="007615D6" w:rsidRPr="005B25A1" w:rsidRDefault="007615D6" w:rsidP="007615D6">
      <w:pPr>
        <w:keepNext/>
        <w:keepLines/>
        <w:rPr>
          <w:b/>
          <w:bCs/>
        </w:rPr>
      </w:pPr>
      <w:r w:rsidRPr="005B25A1">
        <w:rPr>
          <w:b/>
          <w:bCs/>
        </w:rPr>
        <w:t>Parallel discussion:</w:t>
      </w:r>
    </w:p>
    <w:p w14:paraId="66BF3CCA" w14:textId="77777777" w:rsidR="007615D6" w:rsidRPr="005B25A1" w:rsidRDefault="007615D6" w:rsidP="007615D6">
      <w:pPr>
        <w:keepNext/>
        <w:keepLines/>
      </w:pPr>
      <w:r w:rsidRPr="005B25A1">
        <w:t>-</w:t>
      </w:r>
    </w:p>
    <w:p w14:paraId="518BFD6E" w14:textId="77777777" w:rsidR="007615D6" w:rsidRPr="005B25A1" w:rsidRDefault="007615D6" w:rsidP="007615D6">
      <w:pPr>
        <w:keepNext/>
        <w:keepLines/>
        <w:rPr>
          <w:b/>
          <w:bCs/>
        </w:rPr>
      </w:pPr>
      <w:r w:rsidRPr="005B25A1">
        <w:rPr>
          <w:b/>
          <w:bCs/>
        </w:rPr>
        <w:t>Plenary Discussion:</w:t>
      </w:r>
    </w:p>
    <w:p w14:paraId="02863BF5" w14:textId="77777777" w:rsidR="007615D6" w:rsidRPr="005B25A1" w:rsidRDefault="007615D6" w:rsidP="007615D6">
      <w:pPr>
        <w:keepNext/>
        <w:keepLines/>
      </w:pPr>
      <w:r>
        <w:rPr>
          <w:color w:val="FF0000"/>
        </w:rPr>
        <w:t>NO DISCUSSION RECORDED</w:t>
      </w:r>
    </w:p>
    <w:p w14:paraId="72B6D50E" w14:textId="77777777" w:rsidR="007615D6" w:rsidRPr="00EB0339" w:rsidRDefault="007615D6" w:rsidP="007615D6">
      <w:r w:rsidRPr="005B25A1">
        <w:rPr>
          <w:b/>
          <w:bCs/>
        </w:rPr>
        <w:t>Status:</w:t>
      </w:r>
      <w:r>
        <w:t xml:space="preserve"> </w:t>
      </w:r>
      <w:r>
        <w:rPr>
          <w:color w:val="0000FF"/>
        </w:rPr>
        <w:t>Not concluded</w:t>
      </w:r>
      <w:r>
        <w:t>.</w:t>
      </w:r>
    </w:p>
    <w:p w14:paraId="6B187CFC" w14:textId="77777777" w:rsidR="00E00DA6" w:rsidRDefault="007615D6" w:rsidP="000A3FBD">
      <w:pPr>
        <w:pStyle w:val="NormTop"/>
      </w:pPr>
      <w:r>
        <w:rPr>
          <w:color w:val="0000FF"/>
        </w:rPr>
        <w:t>S2-2409942</w:t>
      </w:r>
      <w:r w:rsidRPr="00D53282">
        <w:t xml:space="preserve"> </w:t>
      </w:r>
      <w:r>
        <w:t>(CR) 23.502 CR5038 (Rel-19, 'B'): KI#4: SCP Event Exposure to detect signaling storm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detecting a signaling storm.</w:t>
      </w:r>
    </w:p>
    <w:p w14:paraId="257FCCE7" w14:textId="77777777" w:rsidR="007615D6" w:rsidRPr="005B25A1" w:rsidRDefault="007615D6" w:rsidP="007615D6">
      <w:pPr>
        <w:keepNext/>
        <w:keepLines/>
        <w:rPr>
          <w:b/>
          <w:bCs/>
        </w:rPr>
      </w:pPr>
      <w:r w:rsidRPr="005B25A1">
        <w:rPr>
          <w:b/>
          <w:bCs/>
        </w:rPr>
        <w:t>Parallel discussion:</w:t>
      </w:r>
    </w:p>
    <w:p w14:paraId="32E48F6A" w14:textId="77777777" w:rsidR="007615D6" w:rsidRPr="005B25A1" w:rsidRDefault="007615D6" w:rsidP="007615D6">
      <w:pPr>
        <w:keepNext/>
        <w:keepLines/>
      </w:pPr>
      <w:r w:rsidRPr="005B25A1">
        <w:t>-</w:t>
      </w:r>
    </w:p>
    <w:p w14:paraId="055E92A7" w14:textId="77777777" w:rsidR="007615D6" w:rsidRPr="005B25A1" w:rsidRDefault="007615D6" w:rsidP="007615D6">
      <w:pPr>
        <w:keepNext/>
        <w:keepLines/>
        <w:rPr>
          <w:b/>
          <w:bCs/>
        </w:rPr>
      </w:pPr>
      <w:r w:rsidRPr="005B25A1">
        <w:rPr>
          <w:b/>
          <w:bCs/>
        </w:rPr>
        <w:t>Plenary Discussion:</w:t>
      </w:r>
    </w:p>
    <w:p w14:paraId="182CCC8A" w14:textId="77777777" w:rsidR="007615D6" w:rsidRPr="005B25A1" w:rsidRDefault="007615D6" w:rsidP="007615D6">
      <w:pPr>
        <w:keepNext/>
        <w:keepLines/>
      </w:pPr>
      <w:r>
        <w:rPr>
          <w:color w:val="FF0000"/>
        </w:rPr>
        <w:t>NO DISCUSSION RECORDED</w:t>
      </w:r>
    </w:p>
    <w:p w14:paraId="09AF82A2" w14:textId="77777777" w:rsidR="007615D6" w:rsidRPr="00EB0339" w:rsidRDefault="007615D6" w:rsidP="007615D6">
      <w:r w:rsidRPr="005B25A1">
        <w:rPr>
          <w:b/>
          <w:bCs/>
        </w:rPr>
        <w:t>Status:</w:t>
      </w:r>
      <w:r>
        <w:t xml:space="preserve"> </w:t>
      </w:r>
      <w:r>
        <w:rPr>
          <w:color w:val="0000FF"/>
        </w:rPr>
        <w:t>Not concluded</w:t>
      </w:r>
      <w:r>
        <w:t>.</w:t>
      </w:r>
    </w:p>
    <w:p w14:paraId="2D3332AE" w14:textId="77777777" w:rsidR="00E00DA6" w:rsidRDefault="007615D6" w:rsidP="000A3FBD">
      <w:pPr>
        <w:pStyle w:val="NormTop"/>
      </w:pPr>
      <w:r>
        <w:rPr>
          <w:color w:val="0000FF"/>
        </w:rPr>
        <w:lastRenderedPageBreak/>
        <w:t>S2-2409943</w:t>
      </w:r>
      <w:r w:rsidRPr="00D53282">
        <w:t xml:space="preserve"> </w:t>
      </w:r>
      <w:r>
        <w:t>(CR) 23.501 CR5677 (Rel-19, 'B'): KI#4: SCP Event Exposure to detect signaling storm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detecting a signaling storm.</w:t>
      </w:r>
    </w:p>
    <w:p w14:paraId="202C0F09" w14:textId="77777777" w:rsidR="007615D6" w:rsidRPr="005B25A1" w:rsidRDefault="007615D6" w:rsidP="007615D6">
      <w:pPr>
        <w:keepNext/>
        <w:keepLines/>
        <w:rPr>
          <w:b/>
          <w:bCs/>
        </w:rPr>
      </w:pPr>
      <w:r w:rsidRPr="005B25A1">
        <w:rPr>
          <w:b/>
          <w:bCs/>
        </w:rPr>
        <w:t>Parallel discussion:</w:t>
      </w:r>
    </w:p>
    <w:p w14:paraId="55498D3B" w14:textId="77777777" w:rsidR="007615D6" w:rsidRPr="005B25A1" w:rsidRDefault="007615D6" w:rsidP="007615D6">
      <w:pPr>
        <w:keepNext/>
        <w:keepLines/>
      </w:pPr>
      <w:r w:rsidRPr="005B25A1">
        <w:t>-</w:t>
      </w:r>
    </w:p>
    <w:p w14:paraId="01BBFCC9" w14:textId="77777777" w:rsidR="007615D6" w:rsidRPr="005B25A1" w:rsidRDefault="007615D6" w:rsidP="007615D6">
      <w:pPr>
        <w:keepNext/>
        <w:keepLines/>
        <w:rPr>
          <w:b/>
          <w:bCs/>
        </w:rPr>
      </w:pPr>
      <w:r w:rsidRPr="005B25A1">
        <w:rPr>
          <w:b/>
          <w:bCs/>
        </w:rPr>
        <w:t>Plenary Discussion:</w:t>
      </w:r>
    </w:p>
    <w:p w14:paraId="23DD5129" w14:textId="77777777" w:rsidR="007615D6" w:rsidRPr="005B25A1" w:rsidRDefault="007615D6" w:rsidP="007615D6">
      <w:pPr>
        <w:keepNext/>
        <w:keepLines/>
      </w:pPr>
      <w:r>
        <w:rPr>
          <w:color w:val="FF0000"/>
        </w:rPr>
        <w:t>NO DISCUSSION RECORDED</w:t>
      </w:r>
    </w:p>
    <w:p w14:paraId="7C7F56D4" w14:textId="77777777" w:rsidR="007615D6" w:rsidRPr="00EB0339" w:rsidRDefault="007615D6" w:rsidP="007615D6">
      <w:r w:rsidRPr="005B25A1">
        <w:rPr>
          <w:b/>
          <w:bCs/>
        </w:rPr>
        <w:t>Status:</w:t>
      </w:r>
      <w:r>
        <w:t xml:space="preserve"> </w:t>
      </w:r>
      <w:r>
        <w:rPr>
          <w:color w:val="0000FF"/>
        </w:rPr>
        <w:t>Not concluded</w:t>
      </w:r>
      <w:r>
        <w:t>.</w:t>
      </w:r>
    </w:p>
    <w:p w14:paraId="3C32F80E" w14:textId="77777777" w:rsidR="00E00DA6" w:rsidRDefault="007615D6" w:rsidP="000A3FBD">
      <w:pPr>
        <w:pStyle w:val="NormTop"/>
      </w:pPr>
      <w:r>
        <w:rPr>
          <w:color w:val="0000FF"/>
        </w:rPr>
        <w:t>S2-2410568</w:t>
      </w:r>
      <w:r w:rsidRPr="00D53282">
        <w:t xml:space="preserve"> </w:t>
      </w:r>
      <w:r>
        <w:t>(CR) 23.501 CR5810 (Rel-19, 'B'): KI#4: mitigation actions for signalling storm caused by UE signalling triggered by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AMF and SMFs can subscribe at the NWDAF for Signalling Storm Analytics to obtain information about signalling storms caused by excessive UE or NF signalling and can decide to take mitigations actions as described in the Clause 5.19 based on the received analytics information.</w:t>
      </w:r>
    </w:p>
    <w:p w14:paraId="0A630070" w14:textId="77777777" w:rsidR="007615D6" w:rsidRPr="005B25A1" w:rsidRDefault="007615D6" w:rsidP="007615D6">
      <w:pPr>
        <w:keepNext/>
        <w:keepLines/>
        <w:rPr>
          <w:b/>
          <w:bCs/>
        </w:rPr>
      </w:pPr>
      <w:r w:rsidRPr="005B25A1">
        <w:rPr>
          <w:b/>
          <w:bCs/>
        </w:rPr>
        <w:t>Parallel discussion:</w:t>
      </w:r>
    </w:p>
    <w:p w14:paraId="131489E1" w14:textId="77777777" w:rsidR="007615D6" w:rsidRPr="005B25A1" w:rsidRDefault="007615D6" w:rsidP="007615D6">
      <w:pPr>
        <w:keepNext/>
        <w:keepLines/>
      </w:pPr>
      <w:r w:rsidRPr="005B25A1">
        <w:t>-</w:t>
      </w:r>
    </w:p>
    <w:p w14:paraId="15FA3144" w14:textId="77777777" w:rsidR="007615D6" w:rsidRPr="005B25A1" w:rsidRDefault="007615D6" w:rsidP="007615D6">
      <w:pPr>
        <w:keepNext/>
        <w:keepLines/>
        <w:rPr>
          <w:b/>
          <w:bCs/>
        </w:rPr>
      </w:pPr>
      <w:r w:rsidRPr="005B25A1">
        <w:rPr>
          <w:b/>
          <w:bCs/>
        </w:rPr>
        <w:t>Plenary Discussion:</w:t>
      </w:r>
    </w:p>
    <w:p w14:paraId="3A40BDD8" w14:textId="77777777" w:rsidR="007615D6" w:rsidRPr="005B25A1" w:rsidRDefault="007615D6" w:rsidP="007615D6">
      <w:pPr>
        <w:keepNext/>
        <w:keepLines/>
      </w:pPr>
      <w:r>
        <w:rPr>
          <w:color w:val="FF0000"/>
        </w:rPr>
        <w:t>NO DISCUSSION RECORDED</w:t>
      </w:r>
    </w:p>
    <w:p w14:paraId="60BFCD86" w14:textId="77777777" w:rsidR="007615D6" w:rsidRPr="00EB0339" w:rsidRDefault="007615D6" w:rsidP="007615D6">
      <w:r w:rsidRPr="005B25A1">
        <w:rPr>
          <w:b/>
          <w:bCs/>
        </w:rPr>
        <w:t>Status:</w:t>
      </w:r>
      <w:r>
        <w:t xml:space="preserve"> </w:t>
      </w:r>
      <w:r>
        <w:rPr>
          <w:color w:val="0000FF"/>
        </w:rPr>
        <w:t>Not concluded</w:t>
      </w:r>
      <w:r>
        <w:t>.</w:t>
      </w:r>
    </w:p>
    <w:p w14:paraId="393C8784" w14:textId="77777777" w:rsidR="007615D6" w:rsidRDefault="007615D6" w:rsidP="0010433C">
      <w:pPr>
        <w:pStyle w:val="Heading2"/>
      </w:pPr>
      <w:r>
        <w:t>19.16</w:t>
      </w:r>
      <w:r>
        <w:tab/>
        <w:t>Indirect Network Sharing (TEI19_NetShare)</w:t>
      </w:r>
    </w:p>
    <w:p w14:paraId="622793C4" w14:textId="77777777" w:rsidR="00A07364" w:rsidRDefault="00000000" w:rsidP="00BB3F37">
      <w:r>
        <w:t>There were no contributions to this agenda item.</w:t>
      </w:r>
    </w:p>
    <w:p w14:paraId="235CA49D" w14:textId="77777777" w:rsidR="00A07364" w:rsidRDefault="00A07364" w:rsidP="00BB3F37"/>
    <w:p w14:paraId="3423EFC8" w14:textId="77777777" w:rsidR="007615D6" w:rsidRDefault="007615D6" w:rsidP="0010433C">
      <w:pPr>
        <w:pStyle w:val="Heading2"/>
      </w:pPr>
      <w:r>
        <w:t>19.17</w:t>
      </w:r>
      <w:r>
        <w:tab/>
        <w:t>Architecture support of roaming value-added services (TEI19_RVAS)</w:t>
      </w:r>
    </w:p>
    <w:p w14:paraId="61B28FD7" w14:textId="77777777" w:rsidR="00A07364" w:rsidRDefault="00000000" w:rsidP="00BB3F37">
      <w:r>
        <w:t>There were no contributions to this agenda item.</w:t>
      </w:r>
    </w:p>
    <w:p w14:paraId="1A451030" w14:textId="77777777" w:rsidR="00A07364" w:rsidRDefault="00A07364" w:rsidP="00BB3F37"/>
    <w:p w14:paraId="668AB62F" w14:textId="77777777" w:rsidR="007615D6" w:rsidRDefault="007615D6" w:rsidP="0010433C">
      <w:pPr>
        <w:pStyle w:val="Heading2"/>
      </w:pPr>
      <w:r>
        <w:t>19.18</w:t>
      </w:r>
      <w:r>
        <w:tab/>
        <w:t>Minimize the Number of Policy Associations (TEI19_MINPA)</w:t>
      </w:r>
    </w:p>
    <w:p w14:paraId="727C247A" w14:textId="77777777" w:rsidR="00A07364" w:rsidRDefault="00000000" w:rsidP="00BB3F37">
      <w:r>
        <w:t>There were no contributions to this agenda item.</w:t>
      </w:r>
    </w:p>
    <w:p w14:paraId="1F9062BE" w14:textId="77777777" w:rsidR="00A07364" w:rsidRDefault="00A07364" w:rsidP="00BB3F37"/>
    <w:p w14:paraId="0128E7C6" w14:textId="77777777" w:rsidR="007615D6" w:rsidRDefault="007615D6" w:rsidP="0010433C">
      <w:pPr>
        <w:pStyle w:val="Heading2"/>
      </w:pPr>
      <w:r>
        <w:lastRenderedPageBreak/>
        <w:t>19.19</w:t>
      </w:r>
      <w:r>
        <w:tab/>
        <w:t>Deferred 5GC-MT-LR Procedure for Periodic Location Events based NRPPa Periodic Measurement Reports (TEI19_DLPM)</w:t>
      </w:r>
    </w:p>
    <w:p w14:paraId="195034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5048ED5" w14:textId="77777777" w:rsidR="00E00DA6" w:rsidRDefault="007615D6" w:rsidP="000A3FBD">
      <w:pPr>
        <w:pStyle w:val="NormTop"/>
      </w:pPr>
      <w:r>
        <w:rPr>
          <w:color w:val="0000FF"/>
        </w:rPr>
        <w:t>S2-2410015</w:t>
      </w:r>
      <w:r w:rsidRPr="00D53282">
        <w:t xml:space="preserve"> </w:t>
      </w:r>
      <w:r>
        <w:t>(CR) 23.273 CR0589 (Rel-19, 'B'): Adding Deferred 5GC-MT-LR Procedure for Periodic Location Events based NRPPa Periodic Measurement Reports (Source: Ericsson, CATT)</w:t>
      </w:r>
      <w:r>
        <w:br/>
      </w:r>
      <w:r w:rsidRPr="00D53282">
        <w:rPr>
          <w:b/>
        </w:rPr>
        <w:t>Document for:</w:t>
      </w:r>
      <w:r w:rsidRPr="00D53282">
        <w:t xml:space="preserve"> </w:t>
      </w:r>
      <w:r>
        <w:t>Approval</w:t>
      </w:r>
      <w:r>
        <w:br/>
      </w:r>
      <w:r w:rsidRPr="00D53282">
        <w:rPr>
          <w:b/>
        </w:rPr>
        <w:t>Abstract:</w:t>
      </w:r>
      <w:r w:rsidRPr="00D53282">
        <w:t xml:space="preserve"> </w:t>
      </w:r>
      <w:r>
        <w:br/>
        <w:t>Summary of change: Adding a new procedure Deferred 5GC-MT-LR Procedure for Periodic Location Events based NRPPa Periodic Measurement Reportrs.</w:t>
      </w:r>
    </w:p>
    <w:p w14:paraId="0AE841A2" w14:textId="77777777" w:rsidR="007615D6" w:rsidRPr="005B25A1" w:rsidRDefault="007615D6" w:rsidP="007615D6">
      <w:pPr>
        <w:keepNext/>
        <w:keepLines/>
        <w:rPr>
          <w:b/>
          <w:bCs/>
        </w:rPr>
      </w:pPr>
      <w:r w:rsidRPr="005B25A1">
        <w:rPr>
          <w:b/>
          <w:bCs/>
        </w:rPr>
        <w:t>Parallel discussion:</w:t>
      </w:r>
    </w:p>
    <w:p w14:paraId="0B2AA12F" w14:textId="77777777" w:rsidR="007615D6" w:rsidRPr="005B25A1" w:rsidRDefault="007615D6" w:rsidP="007615D6">
      <w:pPr>
        <w:keepNext/>
        <w:keepLines/>
      </w:pPr>
      <w:r w:rsidRPr="005B25A1">
        <w:t>-</w:t>
      </w:r>
    </w:p>
    <w:p w14:paraId="7D76422D" w14:textId="77777777" w:rsidR="007615D6" w:rsidRPr="005B25A1" w:rsidRDefault="007615D6" w:rsidP="007615D6">
      <w:pPr>
        <w:keepNext/>
        <w:keepLines/>
        <w:rPr>
          <w:b/>
          <w:bCs/>
        </w:rPr>
      </w:pPr>
      <w:r w:rsidRPr="005B25A1">
        <w:rPr>
          <w:b/>
          <w:bCs/>
        </w:rPr>
        <w:t>Plenary Discussion:</w:t>
      </w:r>
    </w:p>
    <w:p w14:paraId="3CD5C673" w14:textId="77777777" w:rsidR="007615D6" w:rsidRPr="005B25A1" w:rsidRDefault="007615D6" w:rsidP="007615D6">
      <w:pPr>
        <w:keepNext/>
        <w:keepLines/>
      </w:pPr>
      <w:r>
        <w:rPr>
          <w:color w:val="FF0000"/>
        </w:rPr>
        <w:t>NO DISCUSSION RECORDED</w:t>
      </w:r>
    </w:p>
    <w:p w14:paraId="702B0304" w14:textId="77777777" w:rsidR="007615D6" w:rsidRPr="00EB0339" w:rsidRDefault="007615D6" w:rsidP="007615D6">
      <w:r w:rsidRPr="005B25A1">
        <w:rPr>
          <w:b/>
          <w:bCs/>
        </w:rPr>
        <w:t>Status:</w:t>
      </w:r>
      <w:r>
        <w:t xml:space="preserve"> </w:t>
      </w:r>
      <w:r>
        <w:rPr>
          <w:color w:val="0000FF"/>
        </w:rPr>
        <w:t>Not concluded</w:t>
      </w:r>
      <w:r>
        <w:t>.</w:t>
      </w:r>
    </w:p>
    <w:p w14:paraId="3D1F971B" w14:textId="77777777" w:rsidR="00A07364" w:rsidRDefault="00A07364" w:rsidP="00BB3F37"/>
    <w:p w14:paraId="7FF4BAF3" w14:textId="77777777" w:rsidR="00A07364" w:rsidRDefault="00A07364" w:rsidP="00BB3F37"/>
    <w:p w14:paraId="6AB4FBCE" w14:textId="77777777" w:rsidR="007615D6" w:rsidRDefault="007615D6" w:rsidP="0010433C">
      <w:pPr>
        <w:pStyle w:val="Heading2"/>
      </w:pPr>
      <w:r>
        <w:t>19.20</w:t>
      </w:r>
      <w:r>
        <w:tab/>
        <w:t>Providing per-subscriber VLAN instructions from UDM (TEI19_VLANSUB)</w:t>
      </w:r>
    </w:p>
    <w:p w14:paraId="3C2CED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2A69F2D" w14:textId="77777777" w:rsidR="00E00DA6" w:rsidRDefault="007615D6" w:rsidP="000A3FBD">
      <w:pPr>
        <w:pStyle w:val="NormTop"/>
      </w:pPr>
      <w:r>
        <w:rPr>
          <w:color w:val="0000FF"/>
        </w:rPr>
        <w:t>S2-2410023</w:t>
      </w:r>
      <w:r w:rsidRPr="00D53282">
        <w:t xml:space="preserve"> </w:t>
      </w:r>
      <w:r>
        <w:t>(CR) 23.501 CR5693 (Rel-19, 'C'): Support of VLAN handling information in SM subscription data and DN-AAA (Source: Ericsson, Verizon, Nokia, Oracle)</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w:t>
      </w:r>
    </w:p>
    <w:p w14:paraId="6D3543F5" w14:textId="77777777" w:rsidR="007615D6" w:rsidRPr="005B25A1" w:rsidRDefault="007615D6" w:rsidP="007615D6">
      <w:pPr>
        <w:keepNext/>
        <w:keepLines/>
        <w:rPr>
          <w:b/>
          <w:bCs/>
        </w:rPr>
      </w:pPr>
      <w:r w:rsidRPr="005B25A1">
        <w:rPr>
          <w:b/>
          <w:bCs/>
        </w:rPr>
        <w:t>Convenor comment:</w:t>
      </w:r>
    </w:p>
    <w:p w14:paraId="2F7CFA34" w14:textId="77777777" w:rsidR="007615D6" w:rsidRPr="005B25A1" w:rsidRDefault="007615D6" w:rsidP="007615D6">
      <w:pPr>
        <w:keepNext/>
        <w:keepLines/>
      </w:pPr>
      <w:r w:rsidRPr="005B25A1">
        <w:t>Handle and use as baseline (23.501).</w:t>
      </w:r>
    </w:p>
    <w:p w14:paraId="68975B74" w14:textId="77777777" w:rsidR="007615D6" w:rsidRPr="005B25A1" w:rsidRDefault="007615D6" w:rsidP="007615D6">
      <w:pPr>
        <w:keepNext/>
        <w:keepLines/>
        <w:rPr>
          <w:b/>
          <w:bCs/>
        </w:rPr>
      </w:pPr>
      <w:r w:rsidRPr="005B25A1">
        <w:rPr>
          <w:b/>
          <w:bCs/>
        </w:rPr>
        <w:t>Parallel discussion:</w:t>
      </w:r>
    </w:p>
    <w:p w14:paraId="119C64AF" w14:textId="68932EFC" w:rsidR="007615D6" w:rsidRDefault="00BD7140" w:rsidP="007615D6">
      <w:pPr>
        <w:keepNext/>
        <w:keepLines/>
      </w:pPr>
      <w:r>
        <w:t>Some issues were raised and this was left for off-line discussion and revised</w:t>
      </w:r>
      <w:r w:rsidR="00C21235">
        <w:t xml:space="preserve">, merging </w:t>
      </w:r>
      <w:r w:rsidR="00C21235">
        <w:rPr>
          <w:color w:val="0000FF"/>
        </w:rPr>
        <w:t>S2-2410476</w:t>
      </w:r>
      <w:r w:rsidR="00C21235">
        <w:t>,</w:t>
      </w:r>
      <w:r>
        <w:t xml:space="preserve"> to </w:t>
      </w:r>
      <w:r w:rsidRPr="00CE3EC0">
        <w:rPr>
          <w:color w:val="0000FF"/>
        </w:rPr>
        <w:t>S2-2</w:t>
      </w:r>
      <w:r>
        <w:rPr>
          <w:color w:val="0000FF"/>
        </w:rPr>
        <w:t>410861</w:t>
      </w:r>
      <w:r>
        <w:t>.</w:t>
      </w:r>
    </w:p>
    <w:p w14:paraId="41C272E5" w14:textId="77777777" w:rsidR="00463F60" w:rsidRDefault="00463F60" w:rsidP="007615D6">
      <w:pPr>
        <w:keepNext/>
        <w:keepLines/>
      </w:pPr>
      <w:r>
        <w:t xml:space="preserve">Huawei asked to add 'allowed VLAN tags and' VLAN handling. This was revised to </w:t>
      </w:r>
      <w:r w:rsidRPr="00CE3EC0">
        <w:rPr>
          <w:color w:val="0000FF"/>
        </w:rPr>
        <w:t>S2-2</w:t>
      </w:r>
      <w:r>
        <w:rPr>
          <w:color w:val="0000FF"/>
        </w:rPr>
        <w:t>410863</w:t>
      </w:r>
      <w:r>
        <w:t>.</w:t>
      </w:r>
    </w:p>
    <w:p w14:paraId="4F336FF0" w14:textId="54AF9885" w:rsidR="00463F60" w:rsidRDefault="00463F60" w:rsidP="007615D6">
      <w:pPr>
        <w:keepNext/>
        <w:keepLines/>
      </w:pPr>
      <w:r>
        <w:t xml:space="preserve">This was </w:t>
      </w:r>
      <w:r w:rsidRPr="00B30893">
        <w:rPr>
          <w:color w:val="FF0000"/>
        </w:rPr>
        <w:t>agreed</w:t>
      </w:r>
      <w:r>
        <w:t xml:space="preserve"> in parallel session.</w:t>
      </w:r>
    </w:p>
    <w:p w14:paraId="37CF447F" w14:textId="77777777" w:rsidR="007615D6" w:rsidRPr="005B25A1" w:rsidRDefault="007615D6" w:rsidP="007615D6">
      <w:pPr>
        <w:keepNext/>
        <w:keepLines/>
        <w:rPr>
          <w:b/>
          <w:bCs/>
        </w:rPr>
      </w:pPr>
      <w:r w:rsidRPr="005B25A1">
        <w:rPr>
          <w:b/>
          <w:bCs/>
        </w:rPr>
        <w:t>Plenary Discussion:</w:t>
      </w:r>
    </w:p>
    <w:p w14:paraId="6D45CA8F" w14:textId="77777777" w:rsidR="00463F60" w:rsidRPr="005B25A1" w:rsidRDefault="00463F60" w:rsidP="00463F60">
      <w:pPr>
        <w:keepNext/>
        <w:keepLines/>
      </w:pPr>
      <w:r>
        <w:rPr>
          <w:color w:val="0000FF"/>
        </w:rPr>
        <w:t>&lt;Parallel Agreed&gt;</w:t>
      </w:r>
      <w:r>
        <w:t>.</w:t>
      </w:r>
      <w:r w:rsidRPr="00375008">
        <w:t xml:space="preserve"> </w:t>
      </w:r>
    </w:p>
    <w:p w14:paraId="44EF400D" w14:textId="04D308FC" w:rsidR="007615D6" w:rsidRPr="00EB0339" w:rsidRDefault="007615D6" w:rsidP="007615D6">
      <w:r w:rsidRPr="005B25A1">
        <w:rPr>
          <w:b/>
          <w:bCs/>
        </w:rPr>
        <w:t>Status:</w:t>
      </w:r>
      <w:r>
        <w:t xml:space="preserve"> </w:t>
      </w:r>
      <w:r w:rsidR="00463F60">
        <w:rPr>
          <w:color w:val="0000FF"/>
        </w:rPr>
        <w:t>Parallel Agreed</w:t>
      </w:r>
    </w:p>
    <w:p w14:paraId="2979122F" w14:textId="77777777" w:rsidR="00E00DA6" w:rsidRDefault="007615D6" w:rsidP="000A3FBD">
      <w:pPr>
        <w:pStyle w:val="NormTop"/>
      </w:pPr>
      <w:r>
        <w:rPr>
          <w:color w:val="0000FF"/>
        </w:rPr>
        <w:lastRenderedPageBreak/>
        <w:t>S2-2410024</w:t>
      </w:r>
      <w:r w:rsidRPr="00D53282">
        <w:t xml:space="preserve"> </w:t>
      </w:r>
      <w:r>
        <w:t>(CR) 23.502 CR5048 (Rel-19, 'C'): Support of VLAN handling instructions in SM subscription data (Source: Ericsson, Verizon, Nokia, Oracle)</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w:t>
      </w:r>
    </w:p>
    <w:p w14:paraId="24BB5849" w14:textId="77777777" w:rsidR="007615D6" w:rsidRPr="005B25A1" w:rsidRDefault="007615D6" w:rsidP="007615D6">
      <w:pPr>
        <w:keepNext/>
        <w:keepLines/>
        <w:rPr>
          <w:b/>
          <w:bCs/>
        </w:rPr>
      </w:pPr>
      <w:r w:rsidRPr="005B25A1">
        <w:rPr>
          <w:b/>
          <w:bCs/>
        </w:rPr>
        <w:t>Convenor comment:</w:t>
      </w:r>
    </w:p>
    <w:p w14:paraId="4236BFBC" w14:textId="77777777" w:rsidR="007615D6" w:rsidRPr="005B25A1" w:rsidRDefault="007615D6" w:rsidP="007615D6">
      <w:pPr>
        <w:keepNext/>
        <w:keepLines/>
      </w:pPr>
      <w:r w:rsidRPr="005B25A1">
        <w:t>Handle and use as baseline (23.502).</w:t>
      </w:r>
    </w:p>
    <w:p w14:paraId="4966799F" w14:textId="77777777" w:rsidR="007615D6" w:rsidRPr="005B25A1" w:rsidRDefault="007615D6" w:rsidP="007615D6">
      <w:pPr>
        <w:keepNext/>
        <w:keepLines/>
        <w:rPr>
          <w:b/>
          <w:bCs/>
        </w:rPr>
      </w:pPr>
      <w:r w:rsidRPr="005B25A1">
        <w:rPr>
          <w:b/>
          <w:bCs/>
        </w:rPr>
        <w:t>Parallel discussion:</w:t>
      </w:r>
    </w:p>
    <w:p w14:paraId="78669A4B" w14:textId="3779158E" w:rsidR="00C21235" w:rsidRDefault="00C21235" w:rsidP="00C21235">
      <w:pPr>
        <w:keepNext/>
        <w:keepLines/>
      </w:pPr>
      <w:r>
        <w:t xml:space="preserve">Some issues were raised and this was left for off-line discussion and revised, merging </w:t>
      </w:r>
      <w:r>
        <w:rPr>
          <w:color w:val="0000FF"/>
        </w:rPr>
        <w:t>S2-241047</w:t>
      </w:r>
      <w:r>
        <w:rPr>
          <w:color w:val="0000FF"/>
        </w:rPr>
        <w:t>7</w:t>
      </w:r>
      <w:r>
        <w:t xml:space="preserve">, to </w:t>
      </w:r>
      <w:r w:rsidRPr="00CE3EC0">
        <w:rPr>
          <w:color w:val="0000FF"/>
        </w:rPr>
        <w:t>S2-2</w:t>
      </w:r>
      <w:r>
        <w:rPr>
          <w:color w:val="0000FF"/>
        </w:rPr>
        <w:t>41086</w:t>
      </w:r>
      <w:r>
        <w:rPr>
          <w:color w:val="0000FF"/>
        </w:rPr>
        <w:t>2</w:t>
      </w:r>
      <w:r>
        <w:t>.</w:t>
      </w:r>
      <w:r w:rsidRPr="00375008">
        <w:t xml:space="preserve"> </w:t>
      </w:r>
    </w:p>
    <w:p w14:paraId="25FBFAD4" w14:textId="6D4E9D15" w:rsidR="00463F60" w:rsidRDefault="00463F60" w:rsidP="00463F60">
      <w:pPr>
        <w:keepNext/>
        <w:keepLines/>
      </w:pPr>
      <w:r>
        <w:t xml:space="preserve">Nokia asked to add 'Allowed VLAN tags' to the table. Huawei should be added to the sources. </w:t>
      </w:r>
      <w:r>
        <w:t xml:space="preserve">This was revised to </w:t>
      </w:r>
      <w:r w:rsidRPr="00CE3EC0">
        <w:rPr>
          <w:color w:val="0000FF"/>
        </w:rPr>
        <w:t>S2-2</w:t>
      </w:r>
      <w:r>
        <w:rPr>
          <w:color w:val="0000FF"/>
        </w:rPr>
        <w:t>41086</w:t>
      </w:r>
      <w:r>
        <w:rPr>
          <w:color w:val="0000FF"/>
        </w:rPr>
        <w:t>4</w:t>
      </w:r>
      <w:r>
        <w:t>.</w:t>
      </w:r>
    </w:p>
    <w:p w14:paraId="4ED254D5" w14:textId="77777777" w:rsidR="00463F60" w:rsidRDefault="00463F60" w:rsidP="00463F60">
      <w:pPr>
        <w:keepNext/>
        <w:keepLines/>
      </w:pPr>
      <w:r>
        <w:t xml:space="preserve">This was </w:t>
      </w:r>
      <w:r w:rsidRPr="00B30893">
        <w:rPr>
          <w:color w:val="FF0000"/>
        </w:rPr>
        <w:t>agreed</w:t>
      </w:r>
      <w:r>
        <w:t xml:space="preserve"> in parallel session.</w:t>
      </w:r>
    </w:p>
    <w:p w14:paraId="760D4398" w14:textId="77777777" w:rsidR="00463F60" w:rsidRPr="005B25A1" w:rsidRDefault="00463F60" w:rsidP="00463F60">
      <w:pPr>
        <w:keepNext/>
        <w:keepLines/>
        <w:rPr>
          <w:b/>
          <w:bCs/>
        </w:rPr>
      </w:pPr>
      <w:r w:rsidRPr="005B25A1">
        <w:rPr>
          <w:b/>
          <w:bCs/>
        </w:rPr>
        <w:t>Plenary Discussion:</w:t>
      </w:r>
    </w:p>
    <w:p w14:paraId="75E724B6" w14:textId="77777777" w:rsidR="00463F60" w:rsidRPr="005B25A1" w:rsidRDefault="00463F60" w:rsidP="00463F60">
      <w:pPr>
        <w:keepNext/>
        <w:keepLines/>
      </w:pPr>
      <w:r>
        <w:rPr>
          <w:color w:val="0000FF"/>
        </w:rPr>
        <w:t>&lt;Parallel Agreed&gt;</w:t>
      </w:r>
      <w:r>
        <w:t>.</w:t>
      </w:r>
      <w:r w:rsidRPr="00375008">
        <w:t xml:space="preserve"> </w:t>
      </w:r>
    </w:p>
    <w:p w14:paraId="3F785C1E" w14:textId="77777777" w:rsidR="00463F60" w:rsidRPr="00EB0339" w:rsidRDefault="00463F60" w:rsidP="00463F60">
      <w:r w:rsidRPr="005B25A1">
        <w:rPr>
          <w:b/>
          <w:bCs/>
        </w:rPr>
        <w:t>Status:</w:t>
      </w:r>
      <w:r>
        <w:t xml:space="preserve"> </w:t>
      </w:r>
      <w:r>
        <w:rPr>
          <w:color w:val="0000FF"/>
        </w:rPr>
        <w:t>Parallel Agreed</w:t>
      </w:r>
    </w:p>
    <w:p w14:paraId="0555C797" w14:textId="77777777" w:rsidR="00E00DA6" w:rsidRDefault="007615D6" w:rsidP="000A3FBD">
      <w:pPr>
        <w:pStyle w:val="NormTop"/>
      </w:pPr>
      <w:r>
        <w:rPr>
          <w:color w:val="0000FF"/>
        </w:rPr>
        <w:t>S2-2410476</w:t>
      </w:r>
      <w:r w:rsidRPr="00D53282">
        <w:t xml:space="preserve"> </w:t>
      </w:r>
      <w:r>
        <w:t>(CR) 23.501 CR5789 (Rel-19, 'C'): Support of VLAN tag and handling instructions per subscriber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 server and Allowed VLAN tag from UDM.</w:t>
      </w:r>
    </w:p>
    <w:p w14:paraId="46D698BD" w14:textId="77777777" w:rsidR="007615D6" w:rsidRPr="005B25A1" w:rsidRDefault="007615D6" w:rsidP="007615D6">
      <w:pPr>
        <w:keepNext/>
        <w:keepLines/>
        <w:rPr>
          <w:b/>
          <w:bCs/>
        </w:rPr>
      </w:pPr>
      <w:r w:rsidRPr="005B25A1">
        <w:rPr>
          <w:b/>
          <w:bCs/>
        </w:rPr>
        <w:t>Convenor comment:</w:t>
      </w:r>
    </w:p>
    <w:p w14:paraId="31AE5CEF" w14:textId="77777777" w:rsidR="007615D6" w:rsidRPr="005B25A1" w:rsidRDefault="007615D6" w:rsidP="007615D6">
      <w:pPr>
        <w:keepNext/>
        <w:keepLines/>
      </w:pPr>
      <w:r w:rsidRPr="005B25A1">
        <w:t>Open (to discuss the additions for allowed VLAN tags in UDM subscription data) and then merge into S2-2410023.</w:t>
      </w:r>
    </w:p>
    <w:p w14:paraId="0930013D" w14:textId="77777777" w:rsidR="007615D6" w:rsidRPr="005B25A1" w:rsidRDefault="007615D6" w:rsidP="007615D6">
      <w:pPr>
        <w:keepNext/>
        <w:keepLines/>
        <w:rPr>
          <w:b/>
          <w:bCs/>
        </w:rPr>
      </w:pPr>
      <w:r w:rsidRPr="005B25A1">
        <w:rPr>
          <w:b/>
          <w:bCs/>
        </w:rPr>
        <w:t>Parallel discussion:</w:t>
      </w:r>
    </w:p>
    <w:p w14:paraId="11AC2E6C" w14:textId="1539CB51" w:rsidR="007615D6" w:rsidRPr="005B25A1" w:rsidRDefault="00C21235" w:rsidP="007615D6">
      <w:pPr>
        <w:keepNext/>
        <w:keepLines/>
      </w:pPr>
      <w:r>
        <w:t xml:space="preserve">Merged into </w:t>
      </w:r>
      <w:r w:rsidRPr="00CE3EC0">
        <w:rPr>
          <w:color w:val="0000FF"/>
        </w:rPr>
        <w:t>S2-2</w:t>
      </w:r>
      <w:r>
        <w:rPr>
          <w:color w:val="0000FF"/>
        </w:rPr>
        <w:t>410861</w:t>
      </w:r>
      <w:r>
        <w:t>.</w:t>
      </w:r>
    </w:p>
    <w:p w14:paraId="2C4499F5" w14:textId="1A891441" w:rsidR="007615D6" w:rsidRPr="00EB0339" w:rsidRDefault="007615D6" w:rsidP="007615D6">
      <w:r w:rsidRPr="005B25A1">
        <w:rPr>
          <w:b/>
          <w:bCs/>
        </w:rPr>
        <w:t>Status:</w:t>
      </w:r>
      <w:r>
        <w:t xml:space="preserve"> </w:t>
      </w:r>
      <w:r w:rsidR="00C21235">
        <w:rPr>
          <w:color w:val="0000FF"/>
        </w:rPr>
        <w:t>Merg</w:t>
      </w:r>
      <w:r>
        <w:rPr>
          <w:color w:val="0000FF"/>
        </w:rPr>
        <w:t>ed</w:t>
      </w:r>
      <w:r>
        <w:t>.</w:t>
      </w:r>
    </w:p>
    <w:p w14:paraId="5ED30925" w14:textId="77777777" w:rsidR="00E00DA6" w:rsidRDefault="007615D6" w:rsidP="000A3FBD">
      <w:pPr>
        <w:pStyle w:val="NormTop"/>
      </w:pPr>
      <w:r>
        <w:rPr>
          <w:color w:val="0000FF"/>
        </w:rPr>
        <w:t>S2-2410477</w:t>
      </w:r>
      <w:r w:rsidRPr="00D53282">
        <w:t xml:space="preserve"> </w:t>
      </w:r>
      <w:r>
        <w:t>(CR) 23.502 CR5102 (Rel-19, 'C'): Support of VLAN tag and handling instructions per subscriber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 server and Allowed VLAN tag from UDM.</w:t>
      </w:r>
    </w:p>
    <w:p w14:paraId="6112B2AC" w14:textId="77777777" w:rsidR="007615D6" w:rsidRPr="005B25A1" w:rsidRDefault="007615D6" w:rsidP="007615D6">
      <w:pPr>
        <w:keepNext/>
        <w:keepLines/>
        <w:rPr>
          <w:b/>
          <w:bCs/>
        </w:rPr>
      </w:pPr>
      <w:r w:rsidRPr="005B25A1">
        <w:rPr>
          <w:b/>
          <w:bCs/>
        </w:rPr>
        <w:t>Convenor comment:</w:t>
      </w:r>
    </w:p>
    <w:p w14:paraId="255D4F58" w14:textId="77777777" w:rsidR="007615D6" w:rsidRPr="005B25A1" w:rsidRDefault="007615D6" w:rsidP="007615D6">
      <w:pPr>
        <w:keepNext/>
        <w:keepLines/>
      </w:pPr>
      <w:r w:rsidRPr="005B25A1">
        <w:t>Open (to discuss the additions for allowed VLAN tags in UDM subscription data) and then merge into S2-2410024.</w:t>
      </w:r>
    </w:p>
    <w:p w14:paraId="07B9BB2A" w14:textId="77777777" w:rsidR="007615D6" w:rsidRPr="005B25A1" w:rsidRDefault="007615D6" w:rsidP="007615D6">
      <w:pPr>
        <w:keepNext/>
        <w:keepLines/>
        <w:rPr>
          <w:b/>
          <w:bCs/>
        </w:rPr>
      </w:pPr>
      <w:r w:rsidRPr="005B25A1">
        <w:rPr>
          <w:b/>
          <w:bCs/>
        </w:rPr>
        <w:t>Parallel discussion:</w:t>
      </w:r>
    </w:p>
    <w:p w14:paraId="72CB2D8D" w14:textId="2EB88EB0" w:rsidR="00C21235" w:rsidRPr="005B25A1" w:rsidRDefault="00C21235" w:rsidP="00C21235">
      <w:pPr>
        <w:keepNext/>
        <w:keepLines/>
      </w:pPr>
      <w:r>
        <w:t xml:space="preserve">Merged into </w:t>
      </w:r>
      <w:r w:rsidRPr="00CE3EC0">
        <w:rPr>
          <w:color w:val="0000FF"/>
        </w:rPr>
        <w:t>S2-2</w:t>
      </w:r>
      <w:r>
        <w:rPr>
          <w:color w:val="0000FF"/>
        </w:rPr>
        <w:t>41086</w:t>
      </w:r>
      <w:r>
        <w:rPr>
          <w:color w:val="0000FF"/>
        </w:rPr>
        <w:t>2</w:t>
      </w:r>
      <w:r>
        <w:t>.</w:t>
      </w:r>
    </w:p>
    <w:p w14:paraId="779F81C4" w14:textId="77777777" w:rsidR="00C21235" w:rsidRPr="00EB0339" w:rsidRDefault="00C21235" w:rsidP="00C21235">
      <w:r w:rsidRPr="005B25A1">
        <w:rPr>
          <w:b/>
          <w:bCs/>
        </w:rPr>
        <w:t>Status:</w:t>
      </w:r>
      <w:r>
        <w:t xml:space="preserve"> </w:t>
      </w:r>
      <w:r>
        <w:rPr>
          <w:color w:val="0000FF"/>
        </w:rPr>
        <w:t>Merged</w:t>
      </w:r>
      <w:r>
        <w:t>.</w:t>
      </w:r>
    </w:p>
    <w:p w14:paraId="3FB3DF28" w14:textId="77777777" w:rsidR="00A07364" w:rsidRDefault="00A07364" w:rsidP="00BB3F37"/>
    <w:p w14:paraId="7284E225" w14:textId="77777777" w:rsidR="007615D6" w:rsidRDefault="007615D6" w:rsidP="0010433C">
      <w:pPr>
        <w:pStyle w:val="Heading2"/>
      </w:pPr>
      <w:r>
        <w:lastRenderedPageBreak/>
        <w:t>19.21</w:t>
      </w:r>
      <w:r>
        <w:tab/>
        <w:t>Enhancing Parameter Provisioning with static UE IP address and UP security policy (TEI19_IP-SP-EXP)</w:t>
      </w:r>
    </w:p>
    <w:p w14:paraId="6EE49382" w14:textId="77777777" w:rsidR="00E00DA6" w:rsidRDefault="007615D6" w:rsidP="000A3FBD">
      <w:pPr>
        <w:pStyle w:val="NormTop"/>
      </w:pPr>
      <w:r>
        <w:rPr>
          <w:color w:val="0000FF"/>
        </w:rPr>
        <w:t>S2-2410443</w:t>
      </w:r>
      <w:r w:rsidRPr="00D53282">
        <w:t xml:space="preserve"> </w:t>
      </w:r>
      <w:r>
        <w:t>(CR) 23.502 CR5101 (Rel-19, 'F'): Avoding potential Static IP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avoid duplicated static UE IP address assignment for the IP range, DNN and S-NSSAI.</w:t>
      </w:r>
    </w:p>
    <w:p w14:paraId="51FBDBFC" w14:textId="77777777" w:rsidR="007615D6" w:rsidRPr="005B25A1" w:rsidRDefault="007615D6" w:rsidP="007615D6">
      <w:pPr>
        <w:keepNext/>
        <w:keepLines/>
        <w:rPr>
          <w:b/>
          <w:bCs/>
        </w:rPr>
      </w:pPr>
      <w:r w:rsidRPr="005B25A1">
        <w:rPr>
          <w:b/>
          <w:bCs/>
        </w:rPr>
        <w:t>Convenor comment:</w:t>
      </w:r>
    </w:p>
    <w:p w14:paraId="463332D4" w14:textId="77777777" w:rsidR="007615D6" w:rsidRPr="005B25A1" w:rsidRDefault="007615D6" w:rsidP="007615D6">
      <w:pPr>
        <w:keepNext/>
        <w:keepLines/>
      </w:pPr>
      <w:r w:rsidRPr="005B25A1">
        <w:t>Not on agenda: Mark as not handled.</w:t>
      </w:r>
    </w:p>
    <w:p w14:paraId="3531D884" w14:textId="77777777" w:rsidR="007615D6" w:rsidRPr="005B25A1" w:rsidRDefault="007615D6" w:rsidP="007615D6">
      <w:pPr>
        <w:keepNext/>
        <w:keepLines/>
        <w:rPr>
          <w:b/>
          <w:bCs/>
        </w:rPr>
      </w:pPr>
      <w:r w:rsidRPr="005B25A1">
        <w:rPr>
          <w:b/>
          <w:bCs/>
        </w:rPr>
        <w:t>Parallel discussion:</w:t>
      </w:r>
    </w:p>
    <w:p w14:paraId="544C1033" w14:textId="77777777" w:rsidR="007615D6" w:rsidRPr="005B25A1" w:rsidRDefault="007615D6" w:rsidP="007615D6">
      <w:pPr>
        <w:keepNext/>
        <w:keepLines/>
      </w:pPr>
      <w:r w:rsidRPr="005B25A1">
        <w:t>-</w:t>
      </w:r>
    </w:p>
    <w:p w14:paraId="051662FA" w14:textId="77777777" w:rsidR="007615D6" w:rsidRPr="005B25A1" w:rsidRDefault="007615D6" w:rsidP="007615D6">
      <w:pPr>
        <w:keepNext/>
        <w:keepLines/>
        <w:rPr>
          <w:b/>
          <w:bCs/>
        </w:rPr>
      </w:pPr>
      <w:r w:rsidRPr="005B25A1">
        <w:rPr>
          <w:b/>
          <w:bCs/>
        </w:rPr>
        <w:t>Plenary Discussion:</w:t>
      </w:r>
    </w:p>
    <w:p w14:paraId="46DFBA41" w14:textId="77777777" w:rsidR="007615D6" w:rsidRPr="005B25A1" w:rsidRDefault="007615D6" w:rsidP="007615D6">
      <w:pPr>
        <w:keepNext/>
        <w:keepLines/>
      </w:pPr>
      <w:r>
        <w:rPr>
          <w:color w:val="FF0000"/>
        </w:rPr>
        <w:t>NO DISCUSSION RECORDED</w:t>
      </w:r>
    </w:p>
    <w:p w14:paraId="0FF93A9D" w14:textId="77777777" w:rsidR="007615D6" w:rsidRPr="00EB0339" w:rsidRDefault="007615D6" w:rsidP="007615D6">
      <w:r w:rsidRPr="005B25A1">
        <w:rPr>
          <w:b/>
          <w:bCs/>
        </w:rPr>
        <w:t>Status:</w:t>
      </w:r>
      <w:r>
        <w:t xml:space="preserve"> </w:t>
      </w:r>
      <w:r>
        <w:rPr>
          <w:color w:val="0000FF"/>
        </w:rPr>
        <w:t>Not concluded</w:t>
      </w:r>
      <w:r>
        <w:t>.</w:t>
      </w:r>
    </w:p>
    <w:p w14:paraId="674A5B32" w14:textId="77777777" w:rsidR="00A07364" w:rsidRDefault="00A07364" w:rsidP="00BB3F37"/>
    <w:p w14:paraId="2A9975EA" w14:textId="77777777" w:rsidR="00A07364" w:rsidRDefault="00A07364" w:rsidP="00BB3F37"/>
    <w:p w14:paraId="5C4D694C" w14:textId="77777777" w:rsidR="007615D6" w:rsidRDefault="007615D6" w:rsidP="0010433C">
      <w:pPr>
        <w:pStyle w:val="Heading2"/>
      </w:pPr>
      <w:r>
        <w:t>19.22</w:t>
      </w:r>
      <w:r>
        <w:tab/>
        <w:t>Spending Limits for UE Policies in Roaming scenario (TEI19_SLUPiR)</w:t>
      </w:r>
    </w:p>
    <w:p w14:paraId="20CD79E7" w14:textId="77777777" w:rsidR="00E00DA6" w:rsidRDefault="007615D6" w:rsidP="000A3FBD">
      <w:pPr>
        <w:pStyle w:val="NormTop"/>
      </w:pPr>
      <w:r>
        <w:rPr>
          <w:color w:val="0000FF"/>
        </w:rPr>
        <w:t>S2-2410244</w:t>
      </w:r>
      <w:r w:rsidRPr="00D53282">
        <w:t xml:space="preserve"> </w:t>
      </w:r>
      <w:r>
        <w:t>(CR) 23.502 CR5075 (Rel-19, 'F'): Adjustments for clarity and consistency for PCF interaction with UDR and CHF in the UE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UE Policy Association call flows to depict the PCF interaction with UDR and CHF for policy decisions based on Spending Limits.</w:t>
      </w:r>
    </w:p>
    <w:p w14:paraId="05CA5EF9" w14:textId="77777777" w:rsidR="007615D6" w:rsidRPr="005B25A1" w:rsidRDefault="007615D6" w:rsidP="007615D6">
      <w:pPr>
        <w:keepNext/>
        <w:keepLines/>
        <w:rPr>
          <w:b/>
          <w:bCs/>
        </w:rPr>
      </w:pPr>
      <w:r w:rsidRPr="005B25A1">
        <w:rPr>
          <w:b/>
          <w:bCs/>
        </w:rPr>
        <w:t>Convenor comment:</w:t>
      </w:r>
    </w:p>
    <w:p w14:paraId="3FAA37F2" w14:textId="77777777" w:rsidR="007615D6" w:rsidRPr="005B25A1" w:rsidRDefault="007615D6" w:rsidP="007615D6">
      <w:pPr>
        <w:keepNext/>
        <w:keepLines/>
      </w:pPr>
      <w:r w:rsidRPr="005B25A1">
        <w:t>Not on agenda: Mark as not handled.</w:t>
      </w:r>
    </w:p>
    <w:p w14:paraId="00310F51" w14:textId="77777777" w:rsidR="007615D6" w:rsidRPr="005B25A1" w:rsidRDefault="007615D6" w:rsidP="007615D6">
      <w:pPr>
        <w:keepNext/>
        <w:keepLines/>
        <w:rPr>
          <w:b/>
          <w:bCs/>
        </w:rPr>
      </w:pPr>
      <w:r w:rsidRPr="005B25A1">
        <w:rPr>
          <w:b/>
          <w:bCs/>
        </w:rPr>
        <w:t>Parallel discussion:</w:t>
      </w:r>
    </w:p>
    <w:p w14:paraId="75254614" w14:textId="77777777" w:rsidR="007615D6" w:rsidRPr="005B25A1" w:rsidRDefault="007615D6" w:rsidP="007615D6">
      <w:pPr>
        <w:keepNext/>
        <w:keepLines/>
      </w:pPr>
      <w:r w:rsidRPr="005B25A1">
        <w:t>-</w:t>
      </w:r>
    </w:p>
    <w:p w14:paraId="31FE5B30" w14:textId="77777777" w:rsidR="007615D6" w:rsidRPr="005B25A1" w:rsidRDefault="007615D6" w:rsidP="007615D6">
      <w:pPr>
        <w:keepNext/>
        <w:keepLines/>
        <w:rPr>
          <w:b/>
          <w:bCs/>
        </w:rPr>
      </w:pPr>
      <w:r w:rsidRPr="005B25A1">
        <w:rPr>
          <w:b/>
          <w:bCs/>
        </w:rPr>
        <w:t>Plenary Discussion:</w:t>
      </w:r>
    </w:p>
    <w:p w14:paraId="05FD1449" w14:textId="77777777" w:rsidR="007615D6" w:rsidRPr="005B25A1" w:rsidRDefault="007615D6" w:rsidP="007615D6">
      <w:pPr>
        <w:keepNext/>
        <w:keepLines/>
      </w:pPr>
      <w:r>
        <w:rPr>
          <w:color w:val="FF0000"/>
        </w:rPr>
        <w:t>NO DISCUSSION RECORDED</w:t>
      </w:r>
    </w:p>
    <w:p w14:paraId="58FFF1CF" w14:textId="77777777" w:rsidR="007615D6" w:rsidRPr="00EB0339" w:rsidRDefault="007615D6" w:rsidP="007615D6">
      <w:r w:rsidRPr="005B25A1">
        <w:rPr>
          <w:b/>
          <w:bCs/>
        </w:rPr>
        <w:t>Status:</w:t>
      </w:r>
      <w:r>
        <w:t xml:space="preserve"> </w:t>
      </w:r>
      <w:r>
        <w:rPr>
          <w:color w:val="0000FF"/>
        </w:rPr>
        <w:t>Not concluded</w:t>
      </w:r>
      <w:r>
        <w:t>.</w:t>
      </w:r>
    </w:p>
    <w:p w14:paraId="6DEC825D" w14:textId="77777777" w:rsidR="00A07364" w:rsidRDefault="00A07364" w:rsidP="00BB3F37"/>
    <w:p w14:paraId="255226C4" w14:textId="77777777" w:rsidR="00A07364" w:rsidRDefault="00A07364" w:rsidP="00BB3F37"/>
    <w:p w14:paraId="5BA60624" w14:textId="77777777" w:rsidR="007615D6" w:rsidRDefault="007615D6" w:rsidP="0010433C">
      <w:pPr>
        <w:pStyle w:val="Heading2"/>
      </w:pPr>
      <w:r>
        <w:t>19.23</w:t>
      </w:r>
      <w:r>
        <w:tab/>
        <w:t>Subscription control for reference time distribution in EPS (TEI19_TIME_SUB_EPS)</w:t>
      </w:r>
    </w:p>
    <w:p w14:paraId="0B468439" w14:textId="77777777" w:rsidR="00A07364" w:rsidRDefault="00000000" w:rsidP="00BB3F37">
      <w:r>
        <w:t>There were no contributions to this agenda item.</w:t>
      </w:r>
    </w:p>
    <w:p w14:paraId="2B4B3CD3" w14:textId="77777777" w:rsidR="00A07364" w:rsidRDefault="00A07364" w:rsidP="00BB3F37"/>
    <w:p w14:paraId="00693463" w14:textId="77777777" w:rsidR="007615D6" w:rsidRDefault="007615D6" w:rsidP="0010433C">
      <w:pPr>
        <w:pStyle w:val="Heading2"/>
      </w:pPr>
      <w:r>
        <w:lastRenderedPageBreak/>
        <w:t>19.24</w:t>
      </w:r>
      <w:r>
        <w:tab/>
        <w:t>On-demand broadcast of GNSS assistance data (TEI19_OBGAD)</w:t>
      </w:r>
    </w:p>
    <w:p w14:paraId="5F0B6340" w14:textId="77777777" w:rsidR="00A07364" w:rsidRDefault="00000000" w:rsidP="00BB3F37">
      <w:r>
        <w:t>There were no contributions to this agenda item.</w:t>
      </w:r>
    </w:p>
    <w:p w14:paraId="52EB6B50" w14:textId="77777777" w:rsidR="00A07364" w:rsidRDefault="00A07364" w:rsidP="00BB3F37"/>
    <w:p w14:paraId="2C80B4DB" w14:textId="77777777" w:rsidR="007615D6" w:rsidRDefault="007615D6" w:rsidP="0010433C">
      <w:pPr>
        <w:pStyle w:val="Heading2"/>
      </w:pPr>
      <w:r>
        <w:t>19.25</w:t>
      </w:r>
      <w:r>
        <w:tab/>
        <w:t>QoS monitoring (TEI19_QME)</w:t>
      </w:r>
    </w:p>
    <w:p w14:paraId="60A6F266" w14:textId="77777777" w:rsidR="00A07364" w:rsidRDefault="00000000" w:rsidP="00BB3F37">
      <w:r>
        <w:t>There were no contributions to this agenda item.</w:t>
      </w:r>
    </w:p>
    <w:p w14:paraId="7FAE1FC6" w14:textId="77777777" w:rsidR="00A07364" w:rsidRDefault="00A07364" w:rsidP="00BB3F37"/>
    <w:p w14:paraId="5605DE46" w14:textId="77777777" w:rsidR="007615D6" w:rsidRDefault="007615D6" w:rsidP="0010433C">
      <w:pPr>
        <w:pStyle w:val="Heading2"/>
      </w:pPr>
      <w:r>
        <w:t>19.26</w:t>
      </w:r>
      <w:r>
        <w:tab/>
        <w:t>NF discovery and selection by target PLMN (TEI19_NFsel_by_tPLMN)</w:t>
      </w:r>
    </w:p>
    <w:p w14:paraId="3A2CFA46" w14:textId="77777777" w:rsidR="00A07364" w:rsidRDefault="00000000" w:rsidP="00BB3F37">
      <w:r>
        <w:t>There were no contributions to this agenda item.</w:t>
      </w:r>
    </w:p>
    <w:p w14:paraId="6A8A16E9" w14:textId="77777777" w:rsidR="00A07364" w:rsidRDefault="00A07364" w:rsidP="00BB3F37"/>
    <w:p w14:paraId="4E9DCD6C" w14:textId="77777777" w:rsidR="007615D6" w:rsidRDefault="007615D6" w:rsidP="0010433C">
      <w:pPr>
        <w:pStyle w:val="Heading2"/>
      </w:pPr>
      <w:r>
        <w:t>19.27</w:t>
      </w:r>
      <w:r>
        <w:tab/>
        <w:t>Roaming traffic offloading via session breakout in HPLMN (TEI19_HSBO)</w:t>
      </w:r>
    </w:p>
    <w:p w14:paraId="16DE8D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F43044" w14:textId="77777777" w:rsidR="00E00DA6" w:rsidRDefault="007615D6" w:rsidP="000A3FBD">
      <w:pPr>
        <w:pStyle w:val="NormTop"/>
      </w:pPr>
      <w:r>
        <w:rPr>
          <w:color w:val="0000FF"/>
        </w:rPr>
        <w:t>S2-2410274</w:t>
      </w:r>
      <w:r w:rsidRPr="00D53282">
        <w:t xml:space="preserve"> </w:t>
      </w:r>
      <w:r>
        <w:t>(CR) 23.501 CR5748 (Rel-19, 'B'): HSBO_roaming traffic offloading via session breakout in HPLMN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H-UPF selection considering serving network ID Change of the H-UPF when UP path failure between H-UPF and V-UPF occurs.</w:t>
      </w:r>
    </w:p>
    <w:p w14:paraId="1CECA5A1" w14:textId="77777777" w:rsidR="007615D6" w:rsidRPr="005B25A1" w:rsidRDefault="007615D6" w:rsidP="007615D6">
      <w:pPr>
        <w:keepNext/>
        <w:keepLines/>
        <w:rPr>
          <w:b/>
          <w:bCs/>
        </w:rPr>
      </w:pPr>
      <w:r w:rsidRPr="005B25A1">
        <w:rPr>
          <w:b/>
          <w:bCs/>
        </w:rPr>
        <w:t>Parallel discussion:</w:t>
      </w:r>
    </w:p>
    <w:p w14:paraId="3D9ACDF5" w14:textId="290A2283" w:rsidR="007615D6" w:rsidRPr="005B25A1" w:rsidRDefault="00396C70" w:rsidP="007615D6">
      <w:pPr>
        <w:keepNext/>
        <w:keepLines/>
      </w:pPr>
      <w:r>
        <w:t>Nokia commented that this functionality can be supported without making normative changes and suggested replacing the procedure with a note</w:t>
      </w:r>
      <w:r w:rsidR="00EF5C02">
        <w:t xml:space="preserve">. Ericsson agreed that this need not be a normative change and supported using a note instead and suggested some clarifications and to avoid adding new architecture using L6. Ericsson added that it is not usual for SA WG2 to specify handling of such things as 'Path Failure'. Other clarification and corrections were requested. Ericsson commented that this could be included in an informative annex, but we should not add procedures which have no support in the specification. This was left for off-line discussion and revised to </w:t>
      </w:r>
      <w:r w:rsidR="00EF5C02" w:rsidRPr="00CE3EC0">
        <w:rPr>
          <w:color w:val="0000FF"/>
        </w:rPr>
        <w:t>S2-2</w:t>
      </w:r>
      <w:r w:rsidR="00EF5C02">
        <w:rPr>
          <w:color w:val="0000FF"/>
        </w:rPr>
        <w:t>410860</w:t>
      </w:r>
      <w:r w:rsidR="00EF5C02">
        <w:t>.</w:t>
      </w:r>
      <w:r w:rsidR="00EF5C02" w:rsidRPr="00375008">
        <w:t xml:space="preserve"> </w:t>
      </w:r>
    </w:p>
    <w:p w14:paraId="76DBF9E1" w14:textId="77777777" w:rsidR="007615D6" w:rsidRPr="005B25A1" w:rsidRDefault="007615D6" w:rsidP="007615D6">
      <w:pPr>
        <w:keepNext/>
        <w:keepLines/>
        <w:rPr>
          <w:b/>
          <w:bCs/>
        </w:rPr>
      </w:pPr>
      <w:r w:rsidRPr="005B25A1">
        <w:rPr>
          <w:b/>
          <w:bCs/>
        </w:rPr>
        <w:t>Plenary Discussion:</w:t>
      </w:r>
    </w:p>
    <w:p w14:paraId="700E30AF" w14:textId="714FEC5F" w:rsidR="007615D6" w:rsidRPr="005B25A1" w:rsidRDefault="00EF5C02" w:rsidP="007615D6">
      <w:pPr>
        <w:keepNext/>
        <w:keepLines/>
      </w:pPr>
      <w:r>
        <w:t xml:space="preserve">  </w:t>
      </w:r>
      <w:r w:rsidRPr="00380F14">
        <w:rPr>
          <w:color w:val="FF0000"/>
        </w:rPr>
        <w:t>&lt;RETURN - OPEN&gt;</w:t>
      </w:r>
    </w:p>
    <w:p w14:paraId="6B6EA4D4" w14:textId="584566B5" w:rsidR="007615D6" w:rsidRPr="00EB0339" w:rsidRDefault="007615D6" w:rsidP="007615D6">
      <w:r w:rsidRPr="005B25A1">
        <w:rPr>
          <w:b/>
          <w:bCs/>
        </w:rPr>
        <w:t>Status:</w:t>
      </w:r>
      <w:r>
        <w:t xml:space="preserve"> </w:t>
      </w:r>
      <w:r w:rsidR="00EF5C02" w:rsidRPr="00380F14">
        <w:rPr>
          <w:color w:val="FF0000"/>
        </w:rPr>
        <w:t>OPEN</w:t>
      </w:r>
    </w:p>
    <w:p w14:paraId="0EB65194" w14:textId="77777777" w:rsidR="00E00DA6" w:rsidRDefault="007615D6" w:rsidP="000A3FBD">
      <w:pPr>
        <w:pStyle w:val="NormTop"/>
      </w:pPr>
      <w:r>
        <w:rPr>
          <w:color w:val="0000FF"/>
        </w:rPr>
        <w:t>S2-2410275</w:t>
      </w:r>
      <w:r w:rsidRPr="00D53282">
        <w:t xml:space="preserve"> </w:t>
      </w:r>
      <w:r>
        <w:t>(CR) 23.502 CR5082 (Rel-19, 'B'): Roaming traffic offloading via session breakout in HPLMN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H-UPF when UP path failure between H-UPF and V-UPF occurs.</w:t>
      </w:r>
    </w:p>
    <w:p w14:paraId="03645849" w14:textId="77777777" w:rsidR="007615D6" w:rsidRPr="005B25A1" w:rsidRDefault="007615D6" w:rsidP="007615D6">
      <w:pPr>
        <w:keepNext/>
        <w:keepLines/>
        <w:rPr>
          <w:b/>
          <w:bCs/>
        </w:rPr>
      </w:pPr>
      <w:r w:rsidRPr="005B25A1">
        <w:rPr>
          <w:b/>
          <w:bCs/>
        </w:rPr>
        <w:t>Parallel discussion:</w:t>
      </w:r>
    </w:p>
    <w:p w14:paraId="3B9BA0DE" w14:textId="5D31A065" w:rsidR="007615D6" w:rsidRPr="005B25A1" w:rsidRDefault="00EF5C02" w:rsidP="007615D6">
      <w:pPr>
        <w:keepNext/>
        <w:keepLines/>
      </w:pPr>
      <w:r>
        <w:t xml:space="preserve">Nokia commented that this CR is not required as it is covered by a 23.501 CR. </w:t>
      </w:r>
      <w:r w:rsidR="00BD7140">
        <w:t xml:space="preserve">This was then </w:t>
      </w:r>
      <w:r w:rsidR="00BD7140" w:rsidRPr="00C3284B">
        <w:rPr>
          <w:color w:val="0000FF"/>
        </w:rPr>
        <w:t>noted</w:t>
      </w:r>
      <w:r w:rsidR="00BD7140">
        <w:t xml:space="preserve"> in parallel session.</w:t>
      </w:r>
    </w:p>
    <w:p w14:paraId="6FA3DCC2" w14:textId="53E330D6" w:rsidR="007615D6" w:rsidRPr="00EB0339" w:rsidRDefault="007615D6" w:rsidP="007615D6">
      <w:r w:rsidRPr="005B25A1">
        <w:rPr>
          <w:b/>
          <w:bCs/>
        </w:rPr>
        <w:t>Status:</w:t>
      </w:r>
      <w:r>
        <w:t xml:space="preserve"> </w:t>
      </w:r>
      <w:r>
        <w:rPr>
          <w:color w:val="0000FF"/>
        </w:rPr>
        <w:t>Noted</w:t>
      </w:r>
      <w:r>
        <w:t>.</w:t>
      </w:r>
    </w:p>
    <w:p w14:paraId="7B43A0FF" w14:textId="77777777" w:rsidR="00A07364" w:rsidRDefault="00A07364" w:rsidP="00BB3F37"/>
    <w:p w14:paraId="6C843E43" w14:textId="77777777" w:rsidR="007615D6" w:rsidRDefault="007615D6" w:rsidP="0010433C">
      <w:pPr>
        <w:pStyle w:val="Heading2"/>
      </w:pPr>
      <w:r>
        <w:lastRenderedPageBreak/>
        <w:t>19.28</w:t>
      </w:r>
      <w:r>
        <w:tab/>
        <w:t>Multiple Location Procedure for Emergency LCS Routing (TEI19_MLR4RTR)</w:t>
      </w:r>
    </w:p>
    <w:p w14:paraId="28557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10DAA7D" w14:textId="77777777" w:rsidR="00E00DA6" w:rsidRDefault="007615D6" w:rsidP="000A3FBD">
      <w:pPr>
        <w:pStyle w:val="NormTop"/>
      </w:pPr>
      <w:r>
        <w:rPr>
          <w:color w:val="0000FF"/>
        </w:rPr>
        <w:t>S2-2410580</w:t>
      </w:r>
      <w:r w:rsidRPr="00D53282">
        <w:t xml:space="preserve"> </w:t>
      </w:r>
      <w:r>
        <w:t>(CR) 23.273 CR0608 (Rel-19, 'B'): Multiple Location Report for Next Generation Emergency Routing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section to enable multiple location procedure for multiple LCS Client (i.e., emergency routing entities).</w:t>
      </w:r>
    </w:p>
    <w:p w14:paraId="34526D0E" w14:textId="77777777" w:rsidR="007615D6" w:rsidRPr="005B25A1" w:rsidRDefault="007615D6" w:rsidP="007615D6">
      <w:pPr>
        <w:keepNext/>
        <w:keepLines/>
        <w:rPr>
          <w:b/>
          <w:bCs/>
        </w:rPr>
      </w:pPr>
      <w:r w:rsidRPr="005B25A1">
        <w:rPr>
          <w:b/>
          <w:bCs/>
        </w:rPr>
        <w:t>Parallel discussion:</w:t>
      </w:r>
    </w:p>
    <w:p w14:paraId="592E7E70" w14:textId="77777777" w:rsidR="007615D6" w:rsidRPr="005B25A1" w:rsidRDefault="007615D6" w:rsidP="007615D6">
      <w:pPr>
        <w:keepNext/>
        <w:keepLines/>
      </w:pPr>
      <w:r w:rsidRPr="005B25A1">
        <w:t>-</w:t>
      </w:r>
    </w:p>
    <w:p w14:paraId="67B56C0C" w14:textId="77777777" w:rsidR="007615D6" w:rsidRPr="005B25A1" w:rsidRDefault="007615D6" w:rsidP="007615D6">
      <w:pPr>
        <w:keepNext/>
        <w:keepLines/>
        <w:rPr>
          <w:b/>
          <w:bCs/>
        </w:rPr>
      </w:pPr>
      <w:r w:rsidRPr="005B25A1">
        <w:rPr>
          <w:b/>
          <w:bCs/>
        </w:rPr>
        <w:t>Plenary Discussion:</w:t>
      </w:r>
    </w:p>
    <w:p w14:paraId="35FEEEA3" w14:textId="77777777" w:rsidR="007615D6" w:rsidRPr="005B25A1" w:rsidRDefault="007615D6" w:rsidP="007615D6">
      <w:pPr>
        <w:keepNext/>
        <w:keepLines/>
      </w:pPr>
      <w:r>
        <w:rPr>
          <w:color w:val="FF0000"/>
        </w:rPr>
        <w:t>NO DISCUSSION RECORDED</w:t>
      </w:r>
    </w:p>
    <w:p w14:paraId="1015BABC" w14:textId="77777777" w:rsidR="007615D6" w:rsidRPr="00EB0339" w:rsidRDefault="007615D6" w:rsidP="007615D6">
      <w:r w:rsidRPr="005B25A1">
        <w:rPr>
          <w:b/>
          <w:bCs/>
        </w:rPr>
        <w:t>Status:</w:t>
      </w:r>
      <w:r>
        <w:t xml:space="preserve"> </w:t>
      </w:r>
      <w:r>
        <w:rPr>
          <w:color w:val="0000FF"/>
        </w:rPr>
        <w:t>Not concluded</w:t>
      </w:r>
      <w:r>
        <w:t>.</w:t>
      </w:r>
    </w:p>
    <w:p w14:paraId="2CA977C5" w14:textId="77777777" w:rsidR="00A07364" w:rsidRDefault="00A07364" w:rsidP="00BB3F37"/>
    <w:p w14:paraId="7C648041" w14:textId="77777777" w:rsidR="00A07364" w:rsidRDefault="00A07364" w:rsidP="00BB3F37"/>
    <w:p w14:paraId="36992697" w14:textId="77777777" w:rsidR="007615D6" w:rsidRDefault="007615D6" w:rsidP="0010433C">
      <w:pPr>
        <w:pStyle w:val="Heading2"/>
      </w:pPr>
      <w:r>
        <w:t>19.29</w:t>
      </w:r>
      <w:r>
        <w:tab/>
        <w:t>Support for ProSe services in NPNs (TEI19_ProSe_NPN)</w:t>
      </w:r>
    </w:p>
    <w:p w14:paraId="2C6A34C4" w14:textId="77777777" w:rsidR="00A07364" w:rsidRDefault="00000000" w:rsidP="00BB3F37">
      <w:r>
        <w:t>There were no contributions to this agenda item.</w:t>
      </w:r>
    </w:p>
    <w:p w14:paraId="017708BE" w14:textId="77777777" w:rsidR="00A07364" w:rsidRDefault="00A07364" w:rsidP="00BB3F37"/>
    <w:p w14:paraId="4E9703B7" w14:textId="77777777" w:rsidR="007615D6" w:rsidRDefault="007615D6" w:rsidP="007615D6">
      <w:pPr>
        <w:pStyle w:val="Heading1"/>
      </w:pPr>
      <w:r>
        <w:t>30</w:t>
      </w:r>
      <w:r>
        <w:tab/>
        <w:t>Project Planning and Management</w:t>
      </w:r>
    </w:p>
    <w:p w14:paraId="127661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98954" w14:textId="77777777" w:rsidR="007615D6" w:rsidRDefault="007615D6" w:rsidP="0010433C">
      <w:pPr>
        <w:pStyle w:val="Heading2"/>
      </w:pPr>
      <w:r>
        <w:t>30.1</w:t>
      </w:r>
      <w:r>
        <w:tab/>
        <w:t>New and Revised Study/Work Items</w:t>
      </w:r>
    </w:p>
    <w:p w14:paraId="6B9640E4" w14:textId="77777777" w:rsidR="00E00DA6" w:rsidRDefault="007615D6" w:rsidP="000A3FBD">
      <w:pPr>
        <w:pStyle w:val="NormTop"/>
      </w:pPr>
      <w:r>
        <w:rPr>
          <w:color w:val="0000FF"/>
        </w:rPr>
        <w:t>S2-2410519</w:t>
      </w:r>
      <w:r w:rsidRPr="00D53282">
        <w:t xml:space="preserve"> </w:t>
      </w:r>
      <w:r>
        <w:t>(WID REVISED) Revised WID on Energy Efficiency and Energy Saving. (Source: Nokia, Lenovo)</w:t>
      </w:r>
      <w:r>
        <w:br/>
      </w:r>
      <w:r w:rsidRPr="00D53282">
        <w:rPr>
          <w:b/>
        </w:rPr>
        <w:t>Document for:</w:t>
      </w:r>
      <w:r w:rsidRPr="00D53282">
        <w:t xml:space="preserve"> </w:t>
      </w:r>
      <w:r>
        <w:t>Approval</w:t>
      </w:r>
      <w:r>
        <w:br/>
      </w:r>
      <w:r w:rsidRPr="00D53282">
        <w:rPr>
          <w:b/>
        </w:rPr>
        <w:t>Abstract:</w:t>
      </w:r>
      <w:r w:rsidRPr="00D53282">
        <w:t xml:space="preserve"> </w:t>
      </w:r>
      <w:r>
        <w:br/>
        <w:t>Revised WID on Energy Efficiency and Energy Saving.</w:t>
      </w:r>
    </w:p>
    <w:p w14:paraId="7E4461D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S2-2410317</w:t>
      </w:r>
      <w:r>
        <w:t>.</w:t>
      </w:r>
    </w:p>
    <w:p w14:paraId="4311E9B0" w14:textId="77777777" w:rsidR="007615D6" w:rsidRPr="005B25A1" w:rsidRDefault="007615D6" w:rsidP="007615D6">
      <w:pPr>
        <w:keepNext/>
        <w:keepLines/>
        <w:rPr>
          <w:b/>
          <w:bCs/>
        </w:rPr>
      </w:pPr>
      <w:r w:rsidRPr="005B25A1">
        <w:rPr>
          <w:b/>
          <w:bCs/>
        </w:rPr>
        <w:t>Plenary Discussion:</w:t>
      </w:r>
    </w:p>
    <w:p w14:paraId="213ED7BC" w14:textId="77777777" w:rsidR="007615D6" w:rsidRPr="005B25A1" w:rsidRDefault="007615D6" w:rsidP="007615D6">
      <w:pPr>
        <w:keepNext/>
        <w:keepLines/>
      </w:pPr>
      <w:r>
        <w:rPr>
          <w:color w:val="FF0000"/>
        </w:rPr>
        <w:t>NO DISCUSSION RECORDED</w:t>
      </w:r>
    </w:p>
    <w:p w14:paraId="02E71620" w14:textId="77777777" w:rsidR="007615D6" w:rsidRPr="00EB0339" w:rsidRDefault="007615D6" w:rsidP="007615D6">
      <w:r w:rsidRPr="005B25A1">
        <w:rPr>
          <w:b/>
          <w:bCs/>
        </w:rPr>
        <w:t>Status:</w:t>
      </w:r>
      <w:r>
        <w:t xml:space="preserve"> </w:t>
      </w:r>
      <w:r>
        <w:rPr>
          <w:color w:val="0000FF"/>
        </w:rPr>
        <w:t>Not concluded</w:t>
      </w:r>
      <w:r>
        <w:t>.</w:t>
      </w:r>
    </w:p>
    <w:p w14:paraId="76488065" w14:textId="77777777" w:rsidR="00E00DA6" w:rsidRDefault="007615D6" w:rsidP="000A3FBD">
      <w:pPr>
        <w:pStyle w:val="NormTop"/>
      </w:pPr>
      <w:r>
        <w:rPr>
          <w:color w:val="0000FF"/>
        </w:rPr>
        <w:lastRenderedPageBreak/>
        <w:t>S2-2410164</w:t>
      </w:r>
      <w:r w:rsidRPr="00D53282">
        <w:t xml:space="preserve"> </w:t>
      </w:r>
      <w:r>
        <w:t>(WID REVISED) Revised WID on Energy Efficiency and Energy Saving. (Source: Ericsson)</w:t>
      </w:r>
      <w:r>
        <w:br/>
      </w:r>
      <w:r w:rsidRPr="00D53282">
        <w:rPr>
          <w:b/>
        </w:rPr>
        <w:t>Document for:</w:t>
      </w:r>
      <w:r w:rsidRPr="00D53282">
        <w:t xml:space="preserve"> </w:t>
      </w:r>
      <w:r>
        <w:t>Approval</w:t>
      </w:r>
      <w:r>
        <w:br/>
      </w:r>
      <w:r w:rsidRPr="00D53282">
        <w:rPr>
          <w:b/>
        </w:rPr>
        <w:t>Abstract:</w:t>
      </w:r>
      <w:r w:rsidRPr="00D53282">
        <w:t xml:space="preserve"> </w:t>
      </w:r>
      <w:r>
        <w:br/>
        <w:t>It is proposed to clarify that the SA WG1 requirements in TS 22.261 6.15a.2.2 Energy related information as a Service Criteria are NOT applicable to the SA WG2 WID on Energy Efficiency and Energy Saving.</w:t>
      </w:r>
    </w:p>
    <w:p w14:paraId="56729A6E" w14:textId="77777777" w:rsidR="00E00DA6" w:rsidRPr="00B81031" w:rsidRDefault="00000000" w:rsidP="00B81031">
      <w:pPr>
        <w:keepNext/>
        <w:keepLines/>
        <w:rPr>
          <w:i/>
        </w:rPr>
      </w:pPr>
      <w:r w:rsidRPr="00B81031">
        <w:rPr>
          <w:b/>
          <w:bCs/>
          <w:i/>
        </w:rPr>
        <w:t>Comment:</w:t>
      </w:r>
      <w:r>
        <w:rPr>
          <w:i/>
        </w:rPr>
        <w:t xml:space="preserve"> </w:t>
      </w:r>
      <w:r w:rsidR="007615D6">
        <w:rPr>
          <w:i/>
        </w:rPr>
        <w:t>Revision of SP-241388.</w:t>
      </w:r>
    </w:p>
    <w:p w14:paraId="4C74517C" w14:textId="77777777" w:rsidR="007615D6" w:rsidRPr="005B25A1" w:rsidRDefault="007615D6" w:rsidP="007615D6">
      <w:pPr>
        <w:keepNext/>
        <w:keepLines/>
        <w:rPr>
          <w:b/>
          <w:bCs/>
        </w:rPr>
      </w:pPr>
      <w:r w:rsidRPr="005B25A1">
        <w:rPr>
          <w:b/>
          <w:bCs/>
        </w:rPr>
        <w:t>Plenary Discussion:</w:t>
      </w:r>
    </w:p>
    <w:p w14:paraId="2566DC6A" w14:textId="77777777" w:rsidR="007615D6" w:rsidRPr="005B25A1" w:rsidRDefault="007615D6" w:rsidP="007615D6">
      <w:pPr>
        <w:keepNext/>
        <w:keepLines/>
      </w:pPr>
      <w:r>
        <w:rPr>
          <w:color w:val="FF0000"/>
        </w:rPr>
        <w:t>NO DISCUSSION RECORDED</w:t>
      </w:r>
    </w:p>
    <w:p w14:paraId="7622843A" w14:textId="77777777" w:rsidR="007615D6" w:rsidRPr="00EB0339" w:rsidRDefault="007615D6" w:rsidP="007615D6">
      <w:r w:rsidRPr="005B25A1">
        <w:rPr>
          <w:b/>
          <w:bCs/>
        </w:rPr>
        <w:t>Status:</w:t>
      </w:r>
      <w:r>
        <w:t xml:space="preserve"> </w:t>
      </w:r>
      <w:r>
        <w:rPr>
          <w:color w:val="0000FF"/>
        </w:rPr>
        <w:t>Not concluded</w:t>
      </w:r>
      <w:r>
        <w:t>.</w:t>
      </w:r>
    </w:p>
    <w:p w14:paraId="2537AE57" w14:textId="77777777" w:rsidR="00A07364" w:rsidRDefault="00A07364" w:rsidP="00BB3F37"/>
    <w:p w14:paraId="64281074" w14:textId="77777777" w:rsidR="00A07364" w:rsidRDefault="00A07364" w:rsidP="00BB3F37"/>
    <w:p w14:paraId="700C0B9A" w14:textId="77777777" w:rsidR="007615D6" w:rsidRDefault="007615D6" w:rsidP="0010433C">
      <w:pPr>
        <w:pStyle w:val="Heading2"/>
      </w:pPr>
      <w:r>
        <w:t>30.2</w:t>
      </w:r>
      <w:r>
        <w:tab/>
        <w:t>Submissions for TEI19</w:t>
      </w:r>
    </w:p>
    <w:p w14:paraId="19260E81" w14:textId="77777777" w:rsidR="007615D6" w:rsidRDefault="007615D6" w:rsidP="005A50C0">
      <w:pPr>
        <w:pStyle w:val="Heading3"/>
      </w:pPr>
      <w:r>
        <w:t>30.2.1</w:t>
      </w:r>
      <w:r>
        <w:tab/>
        <w:t>Submissions for TEI19 (Andy)</w:t>
      </w:r>
    </w:p>
    <w:p w14:paraId="640732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2BDE5D" w14:textId="77777777" w:rsidR="00A07364" w:rsidRDefault="00A07364" w:rsidP="00BB3F37"/>
    <w:p w14:paraId="44FE48A9" w14:textId="77777777" w:rsidR="00A07364" w:rsidRDefault="00A07364" w:rsidP="00BB3F37"/>
    <w:p w14:paraId="6A3662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Item 2: PRU Usage Extension in Core Network</w:t>
      </w:r>
    </w:p>
    <w:p w14:paraId="435C515B" w14:textId="77777777" w:rsidR="00E00DA6" w:rsidRDefault="007615D6" w:rsidP="000A3FBD">
      <w:pPr>
        <w:pStyle w:val="NormTop"/>
      </w:pPr>
      <w:r>
        <w:rPr>
          <w:color w:val="0000FF"/>
        </w:rPr>
        <w:t>S2-2409690</w:t>
      </w:r>
      <w:r w:rsidRPr="00D53282">
        <w:t xml:space="preserve"> </w:t>
      </w:r>
      <w:r>
        <w:t>(WID NEW) New WID on PRU Usage Extension supported by Core Network. (Source: CATT)</w:t>
      </w:r>
      <w:r>
        <w:br/>
      </w:r>
      <w:r w:rsidRPr="00D53282">
        <w:rPr>
          <w:b/>
        </w:rPr>
        <w:t>Document for:</w:t>
      </w:r>
      <w:r w:rsidRPr="00D53282">
        <w:t xml:space="preserve"> </w:t>
      </w:r>
      <w:r>
        <w:t>Information</w:t>
      </w:r>
      <w:r>
        <w:br/>
      </w:r>
      <w:r w:rsidRPr="00D53282">
        <w:rPr>
          <w:b/>
        </w:rPr>
        <w:t>Abstract:</w:t>
      </w:r>
      <w:r w:rsidRPr="00D53282">
        <w:t xml:space="preserve"> </w:t>
      </w:r>
      <w:r>
        <w:br/>
        <w:t>A new TEI19 on PRU Usage extention supported by core network to align with RAN WG1 conclusion.</w:t>
      </w:r>
    </w:p>
    <w:p w14:paraId="47A9F89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S2-2409234</w:t>
      </w:r>
      <w:r>
        <w:t>.</w:t>
      </w:r>
    </w:p>
    <w:p w14:paraId="5EB254E1" w14:textId="77777777" w:rsidR="007615D6" w:rsidRPr="005B25A1" w:rsidRDefault="007615D6" w:rsidP="007615D6">
      <w:pPr>
        <w:keepNext/>
        <w:keepLines/>
        <w:rPr>
          <w:b/>
          <w:bCs/>
        </w:rPr>
      </w:pPr>
      <w:r w:rsidRPr="005B25A1">
        <w:rPr>
          <w:b/>
          <w:bCs/>
        </w:rPr>
        <w:t>Parallel discussion:</w:t>
      </w:r>
    </w:p>
    <w:p w14:paraId="7A6F1307" w14:textId="77777777" w:rsidR="007615D6" w:rsidRPr="005B25A1" w:rsidRDefault="007615D6" w:rsidP="007615D6">
      <w:pPr>
        <w:keepNext/>
        <w:keepLines/>
      </w:pPr>
      <w:r w:rsidRPr="005B25A1">
        <w:t>-</w:t>
      </w:r>
    </w:p>
    <w:p w14:paraId="1239E4D6" w14:textId="77777777" w:rsidR="007615D6" w:rsidRPr="005B25A1" w:rsidRDefault="007615D6" w:rsidP="007615D6">
      <w:pPr>
        <w:keepNext/>
        <w:keepLines/>
        <w:rPr>
          <w:b/>
          <w:bCs/>
        </w:rPr>
      </w:pPr>
      <w:r w:rsidRPr="005B25A1">
        <w:rPr>
          <w:b/>
          <w:bCs/>
        </w:rPr>
        <w:t>Plenary Discussion:</w:t>
      </w:r>
    </w:p>
    <w:p w14:paraId="520CB1CB" w14:textId="77777777" w:rsidR="007615D6" w:rsidRPr="005B25A1" w:rsidRDefault="007615D6" w:rsidP="007615D6">
      <w:pPr>
        <w:keepNext/>
        <w:keepLines/>
      </w:pPr>
      <w:r>
        <w:rPr>
          <w:color w:val="FF0000"/>
        </w:rPr>
        <w:t>NO DISCUSSION RECORDED</w:t>
      </w:r>
    </w:p>
    <w:p w14:paraId="4C0DA099" w14:textId="77777777" w:rsidR="007615D6" w:rsidRPr="00EB0339" w:rsidRDefault="007615D6" w:rsidP="007615D6">
      <w:r w:rsidRPr="005B25A1">
        <w:rPr>
          <w:b/>
          <w:bCs/>
        </w:rPr>
        <w:t>Status:</w:t>
      </w:r>
      <w:r>
        <w:t xml:space="preserve"> </w:t>
      </w:r>
      <w:r>
        <w:rPr>
          <w:color w:val="0000FF"/>
        </w:rPr>
        <w:t>Not concluded</w:t>
      </w:r>
      <w:r>
        <w:t>.</w:t>
      </w:r>
    </w:p>
    <w:p w14:paraId="41D6DDFB" w14:textId="77777777" w:rsidR="00E00DA6" w:rsidRDefault="007615D6" w:rsidP="000A3FBD">
      <w:pPr>
        <w:pStyle w:val="NormTop"/>
      </w:pPr>
      <w:r>
        <w:rPr>
          <w:color w:val="0000FF"/>
        </w:rPr>
        <w:t>S2-2409691</w:t>
      </w:r>
      <w:r w:rsidRPr="00D53282">
        <w:t xml:space="preserve"> </w:t>
      </w:r>
      <w:r>
        <w:t>(DISCUSSION) Discussion on TEI19 WID of PRU Usage Extension supported by Core Network. (Source: CATT)</w:t>
      </w:r>
      <w:r>
        <w:br/>
      </w:r>
      <w:r w:rsidRPr="00D53282">
        <w:rPr>
          <w:b/>
        </w:rPr>
        <w:t>Document for:</w:t>
      </w:r>
      <w:r w:rsidRPr="00D53282">
        <w:t xml:space="preserve"> </w:t>
      </w:r>
      <w:r>
        <w:t>Information</w:t>
      </w:r>
      <w:r>
        <w:br/>
      </w:r>
      <w:r w:rsidRPr="00D53282">
        <w:rPr>
          <w:b/>
        </w:rPr>
        <w:t>Abstract:</w:t>
      </w:r>
      <w:r w:rsidRPr="00D53282">
        <w:t xml:space="preserve"> </w:t>
      </w:r>
      <w:r>
        <w:br/>
        <w:t>This discussion paper is proposed to introduce TEI19 WID of PRU Usage Extension supported by Core Network.</w:t>
      </w:r>
    </w:p>
    <w:p w14:paraId="6B0EBC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S2-2408614</w:t>
      </w:r>
      <w:r>
        <w:t>.</w:t>
      </w:r>
    </w:p>
    <w:p w14:paraId="2F56DE73" w14:textId="77777777" w:rsidR="007615D6" w:rsidRPr="005B25A1" w:rsidRDefault="007615D6" w:rsidP="007615D6">
      <w:pPr>
        <w:keepNext/>
        <w:keepLines/>
        <w:rPr>
          <w:b/>
          <w:bCs/>
        </w:rPr>
      </w:pPr>
      <w:r w:rsidRPr="005B25A1">
        <w:rPr>
          <w:b/>
          <w:bCs/>
        </w:rPr>
        <w:t>Parallel discussion:</w:t>
      </w:r>
    </w:p>
    <w:p w14:paraId="32A0A73D" w14:textId="77777777" w:rsidR="007615D6" w:rsidRPr="005B25A1" w:rsidRDefault="007615D6" w:rsidP="007615D6">
      <w:pPr>
        <w:keepNext/>
        <w:keepLines/>
      </w:pPr>
      <w:r w:rsidRPr="005B25A1">
        <w:t>-</w:t>
      </w:r>
    </w:p>
    <w:p w14:paraId="583C913F" w14:textId="77777777" w:rsidR="007615D6" w:rsidRPr="005B25A1" w:rsidRDefault="007615D6" w:rsidP="007615D6">
      <w:pPr>
        <w:keepNext/>
        <w:keepLines/>
        <w:rPr>
          <w:b/>
          <w:bCs/>
        </w:rPr>
      </w:pPr>
      <w:r w:rsidRPr="005B25A1">
        <w:rPr>
          <w:b/>
          <w:bCs/>
        </w:rPr>
        <w:t>Plenary Discussion:</w:t>
      </w:r>
    </w:p>
    <w:p w14:paraId="269CFFAC" w14:textId="77777777" w:rsidR="007615D6" w:rsidRPr="005B25A1" w:rsidRDefault="007615D6" w:rsidP="007615D6">
      <w:pPr>
        <w:keepNext/>
        <w:keepLines/>
      </w:pPr>
      <w:r>
        <w:rPr>
          <w:color w:val="FF0000"/>
        </w:rPr>
        <w:t>NO DISCUSSION RECORDED</w:t>
      </w:r>
    </w:p>
    <w:p w14:paraId="70091E88" w14:textId="77777777" w:rsidR="007615D6" w:rsidRPr="00EB0339" w:rsidRDefault="007615D6" w:rsidP="007615D6">
      <w:r w:rsidRPr="005B25A1">
        <w:rPr>
          <w:b/>
          <w:bCs/>
        </w:rPr>
        <w:t>Status:</w:t>
      </w:r>
      <w:r>
        <w:t xml:space="preserve"> </w:t>
      </w:r>
      <w:r>
        <w:rPr>
          <w:color w:val="0000FF"/>
        </w:rPr>
        <w:t>Not concluded</w:t>
      </w:r>
      <w:r>
        <w:t>.</w:t>
      </w:r>
    </w:p>
    <w:p w14:paraId="28E53853" w14:textId="77777777" w:rsidR="00E00DA6" w:rsidRDefault="007615D6" w:rsidP="000A3FBD">
      <w:pPr>
        <w:pStyle w:val="NormTop"/>
      </w:pPr>
      <w:r>
        <w:rPr>
          <w:color w:val="0000FF"/>
        </w:rPr>
        <w:lastRenderedPageBreak/>
        <w:t>S2-2409692</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7CAE97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S2-2408615</w:t>
      </w:r>
      <w:r>
        <w:t>.</w:t>
      </w:r>
    </w:p>
    <w:p w14:paraId="51027088" w14:textId="77777777" w:rsidR="007615D6" w:rsidRPr="005B25A1" w:rsidRDefault="007615D6" w:rsidP="007615D6">
      <w:pPr>
        <w:keepNext/>
        <w:keepLines/>
        <w:rPr>
          <w:b/>
          <w:bCs/>
        </w:rPr>
      </w:pPr>
      <w:r w:rsidRPr="005B25A1">
        <w:rPr>
          <w:b/>
          <w:bCs/>
        </w:rPr>
        <w:t>Parallel discussion:</w:t>
      </w:r>
    </w:p>
    <w:p w14:paraId="65A40252" w14:textId="77777777" w:rsidR="007615D6" w:rsidRPr="005B25A1" w:rsidRDefault="007615D6" w:rsidP="007615D6">
      <w:pPr>
        <w:keepNext/>
        <w:keepLines/>
      </w:pPr>
      <w:r w:rsidRPr="005B25A1">
        <w:t>-</w:t>
      </w:r>
    </w:p>
    <w:p w14:paraId="5FF9F9B9" w14:textId="77777777" w:rsidR="007615D6" w:rsidRPr="005B25A1" w:rsidRDefault="007615D6" w:rsidP="007615D6">
      <w:pPr>
        <w:keepNext/>
        <w:keepLines/>
        <w:rPr>
          <w:b/>
          <w:bCs/>
        </w:rPr>
      </w:pPr>
      <w:r w:rsidRPr="005B25A1">
        <w:rPr>
          <w:b/>
          <w:bCs/>
        </w:rPr>
        <w:t>Plenary Discussion:</w:t>
      </w:r>
    </w:p>
    <w:p w14:paraId="13EE2AAA" w14:textId="77777777" w:rsidR="007615D6" w:rsidRPr="005B25A1" w:rsidRDefault="007615D6" w:rsidP="007615D6">
      <w:pPr>
        <w:keepNext/>
        <w:keepLines/>
      </w:pPr>
      <w:r>
        <w:rPr>
          <w:color w:val="FF0000"/>
        </w:rPr>
        <w:t>NO DISCUSSION RECORDED</w:t>
      </w:r>
    </w:p>
    <w:p w14:paraId="32E78A49" w14:textId="77777777" w:rsidR="007615D6" w:rsidRPr="00EB0339" w:rsidRDefault="007615D6" w:rsidP="007615D6">
      <w:r w:rsidRPr="005B25A1">
        <w:rPr>
          <w:b/>
          <w:bCs/>
        </w:rPr>
        <w:t>Status:</w:t>
      </w:r>
      <w:r>
        <w:t xml:space="preserve"> </w:t>
      </w:r>
      <w:r>
        <w:rPr>
          <w:color w:val="0000FF"/>
        </w:rPr>
        <w:t>Not concluded</w:t>
      </w:r>
      <w:r>
        <w:t>.</w:t>
      </w:r>
    </w:p>
    <w:p w14:paraId="77B0D3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55B98183" w14:textId="77777777" w:rsidR="00E00DA6" w:rsidRDefault="007615D6" w:rsidP="000A3FBD">
      <w:pPr>
        <w:pStyle w:val="NormTop"/>
      </w:pPr>
      <w:r>
        <w:rPr>
          <w:color w:val="0000FF"/>
        </w:rPr>
        <w:t>S2-2409823</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Resubmission for New WID on Dynamic Network Identity.</w:t>
      </w:r>
    </w:p>
    <w:p w14:paraId="48AA611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S2-2407795</w:t>
      </w:r>
      <w:r>
        <w:t>.</w:t>
      </w:r>
    </w:p>
    <w:p w14:paraId="4B5CB6A1" w14:textId="77777777" w:rsidR="007615D6" w:rsidRPr="005B25A1" w:rsidRDefault="007615D6" w:rsidP="007615D6">
      <w:pPr>
        <w:keepNext/>
        <w:keepLines/>
        <w:rPr>
          <w:b/>
          <w:bCs/>
        </w:rPr>
      </w:pPr>
      <w:r w:rsidRPr="005B25A1">
        <w:rPr>
          <w:b/>
          <w:bCs/>
        </w:rPr>
        <w:t>Parallel discussion:</w:t>
      </w:r>
    </w:p>
    <w:p w14:paraId="3ED72C8F" w14:textId="77777777" w:rsidR="007615D6" w:rsidRPr="005B25A1" w:rsidRDefault="007615D6" w:rsidP="007615D6">
      <w:pPr>
        <w:keepNext/>
        <w:keepLines/>
      </w:pPr>
      <w:r w:rsidRPr="005B25A1">
        <w:t>-</w:t>
      </w:r>
    </w:p>
    <w:p w14:paraId="5FD53D45" w14:textId="77777777" w:rsidR="007615D6" w:rsidRPr="005B25A1" w:rsidRDefault="007615D6" w:rsidP="007615D6">
      <w:pPr>
        <w:keepNext/>
        <w:keepLines/>
        <w:rPr>
          <w:b/>
          <w:bCs/>
        </w:rPr>
      </w:pPr>
      <w:r w:rsidRPr="005B25A1">
        <w:rPr>
          <w:b/>
          <w:bCs/>
        </w:rPr>
        <w:t>Plenary Discussion:</w:t>
      </w:r>
    </w:p>
    <w:p w14:paraId="129C594F" w14:textId="77777777" w:rsidR="007615D6" w:rsidRPr="005B25A1" w:rsidRDefault="007615D6" w:rsidP="007615D6">
      <w:pPr>
        <w:keepNext/>
        <w:keepLines/>
      </w:pPr>
      <w:r>
        <w:rPr>
          <w:color w:val="FF0000"/>
        </w:rPr>
        <w:t>NO DISCUSSION RECORDED</w:t>
      </w:r>
    </w:p>
    <w:p w14:paraId="131AEBFE" w14:textId="77777777" w:rsidR="007615D6" w:rsidRPr="00EB0339" w:rsidRDefault="007615D6" w:rsidP="007615D6">
      <w:r w:rsidRPr="005B25A1">
        <w:rPr>
          <w:b/>
          <w:bCs/>
        </w:rPr>
        <w:t>Status:</w:t>
      </w:r>
      <w:r>
        <w:t xml:space="preserve"> </w:t>
      </w:r>
      <w:r>
        <w:rPr>
          <w:color w:val="0000FF"/>
        </w:rPr>
        <w:t>Not concluded</w:t>
      </w:r>
      <w:r>
        <w:t>.</w:t>
      </w:r>
    </w:p>
    <w:p w14:paraId="0ADC1CE9" w14:textId="77777777" w:rsidR="00E00DA6" w:rsidRDefault="007615D6" w:rsidP="000A3FBD">
      <w:pPr>
        <w:pStyle w:val="NormTop"/>
      </w:pPr>
      <w:r>
        <w:rPr>
          <w:color w:val="0000FF"/>
        </w:rPr>
        <w:t>S2-2410073</w:t>
      </w:r>
      <w:r w:rsidRPr="00D53282">
        <w:t xml:space="preserve"> </w:t>
      </w:r>
      <w:r>
        <w:t>(WID NEW) New WID on Emergency Short Message Service over NAS. (Source: Qualcomm, Google, Ministere d' Economie et Finances, Orange)</w:t>
      </w:r>
      <w:r>
        <w:br/>
      </w:r>
      <w:r w:rsidRPr="00D53282">
        <w:rPr>
          <w:b/>
        </w:rPr>
        <w:t>Document for:</w:t>
      </w:r>
      <w:r w:rsidRPr="00D53282">
        <w:t xml:space="preserve"> </w:t>
      </w:r>
      <w:r>
        <w:t>Approval</w:t>
      </w:r>
      <w:r>
        <w:br/>
      </w:r>
      <w:r w:rsidRPr="00D53282">
        <w:rPr>
          <w:b/>
        </w:rPr>
        <w:t>Abstract:</w:t>
      </w:r>
      <w:r w:rsidRPr="00D53282">
        <w:t xml:space="preserve"> </w:t>
      </w:r>
      <w:r>
        <w:br/>
        <w:t>New WID on Emergency Short Message Service over NAS.</w:t>
      </w:r>
    </w:p>
    <w:p w14:paraId="394DBB83" w14:textId="77777777" w:rsidR="007615D6" w:rsidRPr="005B25A1" w:rsidRDefault="007615D6" w:rsidP="007615D6">
      <w:pPr>
        <w:keepNext/>
        <w:keepLines/>
        <w:rPr>
          <w:b/>
          <w:bCs/>
        </w:rPr>
      </w:pPr>
      <w:r w:rsidRPr="005B25A1">
        <w:rPr>
          <w:b/>
          <w:bCs/>
        </w:rPr>
        <w:t>Parallel discussion:</w:t>
      </w:r>
    </w:p>
    <w:p w14:paraId="761F5226" w14:textId="77777777" w:rsidR="007615D6" w:rsidRPr="005B25A1" w:rsidRDefault="007615D6" w:rsidP="007615D6">
      <w:pPr>
        <w:keepNext/>
        <w:keepLines/>
      </w:pPr>
      <w:r w:rsidRPr="005B25A1">
        <w:t>-</w:t>
      </w:r>
    </w:p>
    <w:p w14:paraId="2A9F7989" w14:textId="77777777" w:rsidR="007615D6" w:rsidRPr="005B25A1" w:rsidRDefault="007615D6" w:rsidP="007615D6">
      <w:pPr>
        <w:keepNext/>
        <w:keepLines/>
        <w:rPr>
          <w:b/>
          <w:bCs/>
        </w:rPr>
      </w:pPr>
      <w:r w:rsidRPr="005B25A1">
        <w:rPr>
          <w:b/>
          <w:bCs/>
        </w:rPr>
        <w:t>Plenary Discussion:</w:t>
      </w:r>
    </w:p>
    <w:p w14:paraId="43064ED1" w14:textId="77777777" w:rsidR="007615D6" w:rsidRPr="005B25A1" w:rsidRDefault="007615D6" w:rsidP="007615D6">
      <w:pPr>
        <w:keepNext/>
        <w:keepLines/>
      </w:pPr>
      <w:r>
        <w:rPr>
          <w:color w:val="FF0000"/>
        </w:rPr>
        <w:t>NO DISCUSSION RECORDED</w:t>
      </w:r>
    </w:p>
    <w:p w14:paraId="640A7DCB" w14:textId="77777777" w:rsidR="007615D6" w:rsidRPr="00EB0339" w:rsidRDefault="007615D6" w:rsidP="007615D6">
      <w:r w:rsidRPr="005B25A1">
        <w:rPr>
          <w:b/>
          <w:bCs/>
        </w:rPr>
        <w:t>Status:</w:t>
      </w:r>
      <w:r>
        <w:t xml:space="preserve"> </w:t>
      </w:r>
      <w:r>
        <w:rPr>
          <w:color w:val="0000FF"/>
        </w:rPr>
        <w:t>Not concluded</w:t>
      </w:r>
      <w:r>
        <w:t>.</w:t>
      </w:r>
    </w:p>
    <w:p w14:paraId="0188B4BC" w14:textId="77777777" w:rsidR="00E00DA6" w:rsidRDefault="007615D6" w:rsidP="000A3FBD">
      <w:pPr>
        <w:pStyle w:val="NormTop"/>
      </w:pPr>
      <w:r>
        <w:rPr>
          <w:color w:val="0000FF"/>
        </w:rPr>
        <w:t>S2-2410076</w:t>
      </w:r>
      <w:r w:rsidRPr="00D53282">
        <w:t xml:space="preserve"> </w:t>
      </w:r>
      <w:r>
        <w:t>(DISCUSSION) Motivation for support of emergency SMS over NAS. (Source: Qualcomm Incorporated, Google)</w:t>
      </w:r>
      <w:r>
        <w:br/>
      </w:r>
      <w:r w:rsidRPr="00D53282">
        <w:rPr>
          <w:b/>
        </w:rPr>
        <w:t>Document for:</w:t>
      </w:r>
      <w:r w:rsidRPr="00D53282">
        <w:t xml:space="preserve"> </w:t>
      </w:r>
      <w:r>
        <w:t>Discussion</w:t>
      </w:r>
      <w:r>
        <w:br/>
      </w:r>
      <w:r w:rsidRPr="00D53282">
        <w:rPr>
          <w:b/>
        </w:rPr>
        <w:t>Abstract:</w:t>
      </w:r>
      <w:r w:rsidRPr="00D53282">
        <w:t xml:space="preserve"> </w:t>
      </w:r>
      <w:r>
        <w:br/>
        <w:t>Describes the rationale to support emergency SMS over NAS as TEI19.</w:t>
      </w:r>
    </w:p>
    <w:p w14:paraId="748A378E" w14:textId="77777777" w:rsidR="007615D6" w:rsidRPr="005B25A1" w:rsidRDefault="007615D6" w:rsidP="007615D6">
      <w:pPr>
        <w:keepNext/>
        <w:keepLines/>
        <w:rPr>
          <w:b/>
          <w:bCs/>
        </w:rPr>
      </w:pPr>
      <w:r w:rsidRPr="005B25A1">
        <w:rPr>
          <w:b/>
          <w:bCs/>
        </w:rPr>
        <w:t>Parallel discussion:</w:t>
      </w:r>
    </w:p>
    <w:p w14:paraId="758249AE" w14:textId="77777777" w:rsidR="007615D6" w:rsidRPr="005B25A1" w:rsidRDefault="007615D6" w:rsidP="007615D6">
      <w:pPr>
        <w:keepNext/>
        <w:keepLines/>
      </w:pPr>
      <w:r w:rsidRPr="005B25A1">
        <w:t>-</w:t>
      </w:r>
    </w:p>
    <w:p w14:paraId="225190C6" w14:textId="77777777" w:rsidR="007615D6" w:rsidRPr="005B25A1" w:rsidRDefault="007615D6" w:rsidP="007615D6">
      <w:pPr>
        <w:keepNext/>
        <w:keepLines/>
        <w:rPr>
          <w:b/>
          <w:bCs/>
        </w:rPr>
      </w:pPr>
      <w:r w:rsidRPr="005B25A1">
        <w:rPr>
          <w:b/>
          <w:bCs/>
        </w:rPr>
        <w:t>Plenary Discussion:</w:t>
      </w:r>
    </w:p>
    <w:p w14:paraId="2E2BB972" w14:textId="77777777" w:rsidR="007615D6" w:rsidRPr="005B25A1" w:rsidRDefault="007615D6" w:rsidP="007615D6">
      <w:pPr>
        <w:keepNext/>
        <w:keepLines/>
      </w:pPr>
      <w:r>
        <w:rPr>
          <w:color w:val="FF0000"/>
        </w:rPr>
        <w:t>NO DISCUSSION RECORDED</w:t>
      </w:r>
    </w:p>
    <w:p w14:paraId="5E76291F" w14:textId="77777777" w:rsidR="007615D6" w:rsidRPr="00EB0339" w:rsidRDefault="007615D6" w:rsidP="007615D6">
      <w:r w:rsidRPr="005B25A1">
        <w:rPr>
          <w:b/>
          <w:bCs/>
        </w:rPr>
        <w:t>Status:</w:t>
      </w:r>
      <w:r>
        <w:t xml:space="preserve"> </w:t>
      </w:r>
      <w:r>
        <w:rPr>
          <w:color w:val="0000FF"/>
        </w:rPr>
        <w:t>Not concluded</w:t>
      </w:r>
      <w:r>
        <w:t>.</w:t>
      </w:r>
    </w:p>
    <w:p w14:paraId="76147AE0" w14:textId="77777777" w:rsidR="00E00DA6" w:rsidRDefault="007615D6" w:rsidP="000A3FBD">
      <w:pPr>
        <w:pStyle w:val="NormTop"/>
      </w:pPr>
      <w:r>
        <w:rPr>
          <w:color w:val="0000FF"/>
        </w:rPr>
        <w:lastRenderedPageBreak/>
        <w:t>S2-2410085</w:t>
      </w:r>
      <w:r w:rsidRPr="00D53282">
        <w:t xml:space="preserve"> </w:t>
      </w:r>
      <w:r>
        <w:t>(OTHER) Draft CRs for Emergency SMS over NAS (Source: Qualcomm Technologies)</w:t>
      </w:r>
      <w:r>
        <w:br/>
      </w:r>
      <w:r w:rsidRPr="00D53282">
        <w:rPr>
          <w:b/>
        </w:rPr>
        <w:t>Document for:</w:t>
      </w:r>
      <w:r w:rsidRPr="00D53282">
        <w:t xml:space="preserve"> </w:t>
      </w:r>
      <w:r>
        <w:t>Endorsement</w:t>
      </w:r>
      <w:r>
        <w:br/>
      </w:r>
      <w:r w:rsidRPr="00D53282">
        <w:rPr>
          <w:b/>
        </w:rPr>
        <w:t>Abstract:</w:t>
      </w:r>
      <w:r w:rsidRPr="00D53282">
        <w:t xml:space="preserve"> </w:t>
      </w:r>
      <w:r>
        <w:br/>
        <w:t>Draft CRs for emergency SMS over NAS for endorsement.</w:t>
      </w:r>
    </w:p>
    <w:p w14:paraId="0ABAE3CE" w14:textId="77777777" w:rsidR="00E00DA6" w:rsidRPr="00B81031" w:rsidRDefault="00000000" w:rsidP="00B81031">
      <w:pPr>
        <w:keepNext/>
        <w:keepLines/>
        <w:rPr>
          <w:i/>
        </w:rPr>
      </w:pPr>
      <w:r w:rsidRPr="00B81031">
        <w:rPr>
          <w:b/>
          <w:bCs/>
          <w:i/>
        </w:rPr>
        <w:t>Comment:</w:t>
      </w:r>
      <w:r>
        <w:rPr>
          <w:i/>
        </w:rPr>
        <w:t xml:space="preserve"> </w:t>
      </w:r>
      <w:r w:rsidR="007615D6">
        <w:rPr>
          <w:i/>
        </w:rPr>
        <w:t>MCC added cover page for these Draft CRs. Please use DraftCR for future contributions!</w:t>
      </w:r>
    </w:p>
    <w:p w14:paraId="3EC21633" w14:textId="77777777" w:rsidR="007615D6" w:rsidRPr="005B25A1" w:rsidRDefault="007615D6" w:rsidP="007615D6">
      <w:pPr>
        <w:keepNext/>
        <w:keepLines/>
        <w:rPr>
          <w:b/>
          <w:bCs/>
        </w:rPr>
      </w:pPr>
      <w:r w:rsidRPr="005B25A1">
        <w:rPr>
          <w:b/>
          <w:bCs/>
        </w:rPr>
        <w:t>Parallel discussion:</w:t>
      </w:r>
    </w:p>
    <w:p w14:paraId="36DA7D7E" w14:textId="77777777" w:rsidR="007615D6" w:rsidRPr="005B25A1" w:rsidRDefault="007615D6" w:rsidP="007615D6">
      <w:pPr>
        <w:keepNext/>
        <w:keepLines/>
      </w:pPr>
      <w:r w:rsidRPr="005B25A1">
        <w:t>-</w:t>
      </w:r>
    </w:p>
    <w:p w14:paraId="770D11E1" w14:textId="77777777" w:rsidR="007615D6" w:rsidRPr="005B25A1" w:rsidRDefault="007615D6" w:rsidP="007615D6">
      <w:pPr>
        <w:keepNext/>
        <w:keepLines/>
        <w:rPr>
          <w:b/>
          <w:bCs/>
        </w:rPr>
      </w:pPr>
      <w:r w:rsidRPr="005B25A1">
        <w:rPr>
          <w:b/>
          <w:bCs/>
        </w:rPr>
        <w:t>Plenary Discussion:</w:t>
      </w:r>
    </w:p>
    <w:p w14:paraId="4B73CD0A" w14:textId="77777777" w:rsidR="007615D6" w:rsidRPr="005B25A1" w:rsidRDefault="007615D6" w:rsidP="007615D6">
      <w:pPr>
        <w:keepNext/>
        <w:keepLines/>
      </w:pPr>
      <w:r>
        <w:rPr>
          <w:color w:val="FF0000"/>
        </w:rPr>
        <w:t>NO DISCUSSION RECORDED</w:t>
      </w:r>
    </w:p>
    <w:p w14:paraId="348DCC7B" w14:textId="77777777" w:rsidR="007615D6" w:rsidRPr="00EB0339" w:rsidRDefault="007615D6" w:rsidP="007615D6">
      <w:r w:rsidRPr="005B25A1">
        <w:rPr>
          <w:b/>
          <w:bCs/>
        </w:rPr>
        <w:t>Status:</w:t>
      </w:r>
      <w:r>
        <w:t xml:space="preserve"> </w:t>
      </w:r>
      <w:r>
        <w:rPr>
          <w:color w:val="0000FF"/>
        </w:rPr>
        <w:t>Not concluded</w:t>
      </w:r>
      <w:r>
        <w:t>.</w:t>
      </w:r>
    </w:p>
    <w:p w14:paraId="3EEA47FA" w14:textId="77777777" w:rsidR="007615D6" w:rsidRDefault="007615D6" w:rsidP="005A50C0">
      <w:pPr>
        <w:pStyle w:val="Heading3"/>
      </w:pPr>
      <w:r>
        <w:t>30.2.2</w:t>
      </w:r>
      <w:r>
        <w:tab/>
        <w:t>Submissions for TEI19 (Wanqiang)</w:t>
      </w:r>
    </w:p>
    <w:p w14:paraId="3CD80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742CFBE" w14:textId="77777777" w:rsidR="00A07364" w:rsidRDefault="00A07364" w:rsidP="00BB3F37"/>
    <w:p w14:paraId="692884F6" w14:textId="77777777" w:rsidR="00A07364" w:rsidRDefault="00A07364" w:rsidP="00BB3F37"/>
    <w:p w14:paraId="5281C2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Item 1: Network Controlled Network Slice Selection</w:t>
      </w:r>
    </w:p>
    <w:p w14:paraId="570FD9B4" w14:textId="77777777" w:rsidR="00E00DA6" w:rsidRDefault="007615D6" w:rsidP="000A3FBD">
      <w:pPr>
        <w:pStyle w:val="NormTop"/>
      </w:pPr>
      <w:r>
        <w:rPr>
          <w:color w:val="0000FF"/>
        </w:rPr>
        <w:t>S2-2410349</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161FBE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S2-2409232</w:t>
      </w:r>
      <w:r>
        <w:t>.</w:t>
      </w:r>
    </w:p>
    <w:p w14:paraId="5ADB6AB2" w14:textId="77777777" w:rsidR="007615D6" w:rsidRPr="005B25A1" w:rsidRDefault="007615D6" w:rsidP="007615D6">
      <w:pPr>
        <w:keepNext/>
        <w:keepLines/>
        <w:rPr>
          <w:b/>
          <w:bCs/>
        </w:rPr>
      </w:pPr>
      <w:r w:rsidRPr="005B25A1">
        <w:rPr>
          <w:b/>
          <w:bCs/>
        </w:rPr>
        <w:t>Parallel discussion:</w:t>
      </w:r>
    </w:p>
    <w:p w14:paraId="2E990BBA" w14:textId="77777777" w:rsidR="007615D6" w:rsidRPr="005B25A1" w:rsidRDefault="007615D6" w:rsidP="007615D6">
      <w:pPr>
        <w:keepNext/>
        <w:keepLines/>
      </w:pPr>
      <w:r w:rsidRPr="005B25A1">
        <w:t>-</w:t>
      </w:r>
    </w:p>
    <w:p w14:paraId="4063A8F9" w14:textId="77777777" w:rsidR="007615D6" w:rsidRPr="005B25A1" w:rsidRDefault="007615D6" w:rsidP="007615D6">
      <w:pPr>
        <w:keepNext/>
        <w:keepLines/>
        <w:rPr>
          <w:b/>
          <w:bCs/>
        </w:rPr>
      </w:pPr>
      <w:r w:rsidRPr="005B25A1">
        <w:rPr>
          <w:b/>
          <w:bCs/>
        </w:rPr>
        <w:t>Plenary Discussion:</w:t>
      </w:r>
    </w:p>
    <w:p w14:paraId="4A564075" w14:textId="77777777" w:rsidR="007615D6" w:rsidRPr="005B25A1" w:rsidRDefault="007615D6" w:rsidP="007615D6">
      <w:pPr>
        <w:keepNext/>
        <w:keepLines/>
      </w:pPr>
      <w:r>
        <w:rPr>
          <w:color w:val="FF0000"/>
        </w:rPr>
        <w:t>NO DISCUSSION RECORDED</w:t>
      </w:r>
    </w:p>
    <w:p w14:paraId="69F3A6D6" w14:textId="77777777" w:rsidR="007615D6" w:rsidRPr="00EB0339" w:rsidRDefault="007615D6" w:rsidP="007615D6">
      <w:r w:rsidRPr="005B25A1">
        <w:rPr>
          <w:b/>
          <w:bCs/>
        </w:rPr>
        <w:t>Status:</w:t>
      </w:r>
      <w:r>
        <w:t xml:space="preserve"> </w:t>
      </w:r>
      <w:r>
        <w:rPr>
          <w:color w:val="0000FF"/>
        </w:rPr>
        <w:t>Not concluded</w:t>
      </w:r>
      <w:r>
        <w:t>.</w:t>
      </w:r>
    </w:p>
    <w:p w14:paraId="435453E2" w14:textId="77777777" w:rsidR="00E00DA6" w:rsidRDefault="007615D6" w:rsidP="000A3FBD">
      <w:pPr>
        <w:pStyle w:val="NormTop"/>
      </w:pPr>
      <w:r>
        <w:rPr>
          <w:color w:val="0000FF"/>
        </w:rPr>
        <w:t>S2-2410359</w:t>
      </w:r>
      <w:r w:rsidRPr="00D53282">
        <w:t xml:space="preserve"> </w:t>
      </w:r>
      <w:r>
        <w:t>(CR) 23.501 CR5764 (Rel-19, 'B'): Support of Slice replacement based on AF request. (Source: KDDI)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replacement by an AF for UEs supporting the Rel-18 Network slice replacement, by reusing this feature. add the situations in which network slice replacement is used, and a feature that allows AF to request slice replacement to PCF.</w:t>
      </w:r>
    </w:p>
    <w:p w14:paraId="1522CD69" w14:textId="77777777" w:rsidR="007615D6" w:rsidRPr="005B25A1" w:rsidRDefault="007615D6" w:rsidP="007615D6">
      <w:pPr>
        <w:keepNext/>
        <w:keepLines/>
        <w:rPr>
          <w:b/>
          <w:bCs/>
        </w:rPr>
      </w:pPr>
      <w:r w:rsidRPr="005B25A1">
        <w:rPr>
          <w:b/>
          <w:bCs/>
        </w:rPr>
        <w:t>Parallel discussion:</w:t>
      </w:r>
    </w:p>
    <w:p w14:paraId="732EF37B" w14:textId="77777777" w:rsidR="007615D6" w:rsidRPr="005B25A1" w:rsidRDefault="007615D6" w:rsidP="007615D6">
      <w:pPr>
        <w:keepNext/>
        <w:keepLines/>
      </w:pPr>
      <w:r w:rsidRPr="005B25A1">
        <w:t>-</w:t>
      </w:r>
    </w:p>
    <w:p w14:paraId="6B3FBAAE" w14:textId="77777777" w:rsidR="007615D6" w:rsidRPr="005B25A1" w:rsidRDefault="007615D6" w:rsidP="007615D6">
      <w:pPr>
        <w:keepNext/>
        <w:keepLines/>
        <w:rPr>
          <w:b/>
          <w:bCs/>
        </w:rPr>
      </w:pPr>
      <w:r w:rsidRPr="005B25A1">
        <w:rPr>
          <w:b/>
          <w:bCs/>
        </w:rPr>
        <w:t>Plenary Discussion:</w:t>
      </w:r>
    </w:p>
    <w:p w14:paraId="06E98EF0" w14:textId="77777777" w:rsidR="007615D6" w:rsidRPr="005B25A1" w:rsidRDefault="007615D6" w:rsidP="007615D6">
      <w:pPr>
        <w:keepNext/>
        <w:keepLines/>
      </w:pPr>
      <w:r>
        <w:rPr>
          <w:color w:val="FF0000"/>
        </w:rPr>
        <w:t>NO DISCUSSION RECORDED</w:t>
      </w:r>
    </w:p>
    <w:p w14:paraId="491D4C0D" w14:textId="77777777" w:rsidR="007615D6" w:rsidRPr="00EB0339" w:rsidRDefault="007615D6" w:rsidP="007615D6">
      <w:r w:rsidRPr="005B25A1">
        <w:rPr>
          <w:b/>
          <w:bCs/>
        </w:rPr>
        <w:t>Status:</w:t>
      </w:r>
      <w:r>
        <w:t xml:space="preserve"> </w:t>
      </w:r>
      <w:r>
        <w:rPr>
          <w:color w:val="0000FF"/>
        </w:rPr>
        <w:t>Not concluded</w:t>
      </w:r>
      <w:r>
        <w:t>.</w:t>
      </w:r>
    </w:p>
    <w:p w14:paraId="03FB77C7" w14:textId="77777777" w:rsidR="00E00DA6" w:rsidRDefault="007615D6" w:rsidP="000A3FBD">
      <w:pPr>
        <w:pStyle w:val="NormTop"/>
      </w:pPr>
      <w:r>
        <w:rPr>
          <w:color w:val="0000FF"/>
        </w:rPr>
        <w:lastRenderedPageBreak/>
        <w:t>S2-2410445</w:t>
      </w:r>
      <w:r w:rsidRPr="00D53282">
        <w:t xml:space="preserve"> </w:t>
      </w:r>
      <w:r>
        <w:t>(CR) 23.501 CR5764R1 (Rel-19, 'B'): Support of Slice change based on AF request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by reusing this feature.</w:t>
      </w:r>
    </w:p>
    <w:p w14:paraId="612EB3BB" w14:textId="77777777" w:rsidR="00E00DA6" w:rsidRPr="00B81031" w:rsidRDefault="00000000" w:rsidP="00B81031">
      <w:pPr>
        <w:keepNext/>
        <w:keepLines/>
        <w:rPr>
          <w:i/>
        </w:rPr>
      </w:pPr>
      <w:r w:rsidRPr="00B81031">
        <w:rPr>
          <w:b/>
          <w:bCs/>
          <w:i/>
        </w:rPr>
        <w:t>Comment:</w:t>
      </w:r>
      <w:r>
        <w:rPr>
          <w:i/>
        </w:rPr>
        <w:t xml:space="preserve"> </w:t>
      </w:r>
      <w:r w:rsidR="007615D6">
        <w:rPr>
          <w:i/>
        </w:rPr>
        <w:t>The DUMMY WI code needs to be replaced by the TEI19_XX WI on 'New WID on Network Controlled Network Slice Selection', once allocated after the WI approval.</w:t>
      </w:r>
    </w:p>
    <w:p w14:paraId="57B1EDBD" w14:textId="77777777" w:rsidR="007615D6" w:rsidRPr="005B25A1" w:rsidRDefault="007615D6" w:rsidP="007615D6">
      <w:pPr>
        <w:keepNext/>
        <w:keepLines/>
        <w:rPr>
          <w:b/>
          <w:bCs/>
        </w:rPr>
      </w:pPr>
      <w:r w:rsidRPr="005B25A1">
        <w:rPr>
          <w:b/>
          <w:bCs/>
        </w:rPr>
        <w:t>Parallel discussion:</w:t>
      </w:r>
    </w:p>
    <w:p w14:paraId="5FFA5F93" w14:textId="77777777" w:rsidR="007615D6" w:rsidRPr="005B25A1" w:rsidRDefault="007615D6" w:rsidP="007615D6">
      <w:pPr>
        <w:keepNext/>
        <w:keepLines/>
      </w:pPr>
      <w:r w:rsidRPr="005B25A1">
        <w:t>-</w:t>
      </w:r>
    </w:p>
    <w:p w14:paraId="2331642B" w14:textId="77777777" w:rsidR="007615D6" w:rsidRPr="005B25A1" w:rsidRDefault="007615D6" w:rsidP="007615D6">
      <w:pPr>
        <w:keepNext/>
        <w:keepLines/>
        <w:rPr>
          <w:b/>
          <w:bCs/>
        </w:rPr>
      </w:pPr>
      <w:r w:rsidRPr="005B25A1">
        <w:rPr>
          <w:b/>
          <w:bCs/>
        </w:rPr>
        <w:t>Plenary Discussion:</w:t>
      </w:r>
    </w:p>
    <w:p w14:paraId="38DC9053" w14:textId="77777777" w:rsidR="007615D6" w:rsidRPr="005B25A1" w:rsidRDefault="007615D6" w:rsidP="007615D6">
      <w:pPr>
        <w:keepNext/>
        <w:keepLines/>
      </w:pPr>
      <w:r>
        <w:rPr>
          <w:color w:val="FF0000"/>
        </w:rPr>
        <w:t>NO DISCUSSION RECORDED</w:t>
      </w:r>
    </w:p>
    <w:p w14:paraId="00999DAB" w14:textId="77777777" w:rsidR="007615D6" w:rsidRPr="00EB0339" w:rsidRDefault="007615D6" w:rsidP="007615D6">
      <w:r w:rsidRPr="005B25A1">
        <w:rPr>
          <w:b/>
          <w:bCs/>
        </w:rPr>
        <w:t>Status:</w:t>
      </w:r>
      <w:r>
        <w:t xml:space="preserve"> </w:t>
      </w:r>
      <w:r>
        <w:rPr>
          <w:color w:val="0000FF"/>
        </w:rPr>
        <w:t>Not concluded</w:t>
      </w:r>
      <w:r>
        <w:t>.</w:t>
      </w:r>
    </w:p>
    <w:p w14:paraId="2042509C" w14:textId="77777777" w:rsidR="00E00DA6" w:rsidRDefault="007615D6" w:rsidP="000A3FBD">
      <w:pPr>
        <w:pStyle w:val="NormTop"/>
      </w:pPr>
      <w:r>
        <w:rPr>
          <w:color w:val="0000FF"/>
        </w:rPr>
        <w:t>S2-2410494</w:t>
      </w:r>
      <w:r w:rsidRPr="00D53282">
        <w:t xml:space="preserve"> </w:t>
      </w:r>
      <w:r>
        <w:t>(CR) 23.501 CR5796 (Rel-19, 'B'): Support of AF 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w:t>
      </w:r>
    </w:p>
    <w:p w14:paraId="2B1B3FF3" w14:textId="77777777" w:rsidR="007615D6" w:rsidRPr="005B25A1" w:rsidRDefault="007615D6" w:rsidP="007615D6">
      <w:pPr>
        <w:keepNext/>
        <w:keepLines/>
        <w:rPr>
          <w:b/>
          <w:bCs/>
        </w:rPr>
      </w:pPr>
      <w:r w:rsidRPr="005B25A1">
        <w:rPr>
          <w:b/>
          <w:bCs/>
        </w:rPr>
        <w:t>Parallel discussion:</w:t>
      </w:r>
    </w:p>
    <w:p w14:paraId="4F7112FF" w14:textId="77777777" w:rsidR="007615D6" w:rsidRPr="005B25A1" w:rsidRDefault="007615D6" w:rsidP="007615D6">
      <w:pPr>
        <w:keepNext/>
        <w:keepLines/>
      </w:pPr>
      <w:r w:rsidRPr="005B25A1">
        <w:t>-</w:t>
      </w:r>
    </w:p>
    <w:p w14:paraId="3FF2AE4B" w14:textId="77777777" w:rsidR="007615D6" w:rsidRPr="005B25A1" w:rsidRDefault="007615D6" w:rsidP="007615D6">
      <w:pPr>
        <w:keepNext/>
        <w:keepLines/>
        <w:rPr>
          <w:b/>
          <w:bCs/>
        </w:rPr>
      </w:pPr>
      <w:r w:rsidRPr="005B25A1">
        <w:rPr>
          <w:b/>
          <w:bCs/>
        </w:rPr>
        <w:t>Plenary Discussion:</w:t>
      </w:r>
    </w:p>
    <w:p w14:paraId="5C1559BF" w14:textId="77777777" w:rsidR="007615D6" w:rsidRPr="005B25A1" w:rsidRDefault="007615D6" w:rsidP="007615D6">
      <w:pPr>
        <w:keepNext/>
        <w:keepLines/>
      </w:pPr>
      <w:r>
        <w:rPr>
          <w:color w:val="FF0000"/>
        </w:rPr>
        <w:t>NO DISCUSSION RECORDED</w:t>
      </w:r>
    </w:p>
    <w:p w14:paraId="3A20E0CF" w14:textId="77777777" w:rsidR="007615D6" w:rsidRPr="00EB0339" w:rsidRDefault="007615D6" w:rsidP="007615D6">
      <w:r w:rsidRPr="005B25A1">
        <w:rPr>
          <w:b/>
          <w:bCs/>
        </w:rPr>
        <w:t>Status:</w:t>
      </w:r>
      <w:r>
        <w:t xml:space="preserve"> </w:t>
      </w:r>
      <w:r>
        <w:rPr>
          <w:color w:val="0000FF"/>
        </w:rPr>
        <w:t>Not concluded</w:t>
      </w:r>
      <w:r>
        <w:t>.</w:t>
      </w:r>
    </w:p>
    <w:p w14:paraId="1A5D38AC" w14:textId="77777777" w:rsidR="00E00DA6" w:rsidRDefault="007615D6" w:rsidP="000A3FBD">
      <w:pPr>
        <w:pStyle w:val="NormTop"/>
      </w:pPr>
      <w:r>
        <w:rPr>
          <w:color w:val="0000FF"/>
        </w:rPr>
        <w:t>S2-2410361</w:t>
      </w:r>
      <w:r w:rsidRPr="00D53282">
        <w:t xml:space="preserve"> </w:t>
      </w:r>
      <w:r>
        <w:t>(CR) 23.502 CR5088 (Rel-19, 'B'): AF requested network slicing replacement (Source: KDDI)</w:t>
      </w:r>
      <w:r>
        <w:br/>
      </w:r>
      <w:r w:rsidRPr="00D53282">
        <w:rPr>
          <w:b/>
        </w:rPr>
        <w:t>Document for:</w:t>
      </w:r>
      <w:r w:rsidRPr="00D53282">
        <w:t xml:space="preserve"> </w:t>
      </w:r>
      <w:r>
        <w:t>Approval</w:t>
      </w:r>
      <w:r>
        <w:br/>
      </w:r>
      <w:r w:rsidRPr="00D53282">
        <w:rPr>
          <w:b/>
        </w:rPr>
        <w:t>Abstract:</w:t>
      </w:r>
      <w:r w:rsidRPr="00D53282">
        <w:t xml:space="preserve"> </w:t>
      </w:r>
      <w:r>
        <w:br/>
        <w:t>Summary of change: add the slice replacement requirement to '4.15.6.9.3 Processing AF requests to influence access and mobility management policies' add the slice replacement requirement to Nnef_AMPolicyAuthorization_Create, Nnef_AMPolicyAuthorization_Update and Nnef_AMInfluence_Create.</w:t>
      </w:r>
    </w:p>
    <w:p w14:paraId="0553DF4D" w14:textId="77777777" w:rsidR="007615D6" w:rsidRPr="005B25A1" w:rsidRDefault="007615D6" w:rsidP="007615D6">
      <w:pPr>
        <w:keepNext/>
        <w:keepLines/>
        <w:rPr>
          <w:b/>
          <w:bCs/>
        </w:rPr>
      </w:pPr>
      <w:r w:rsidRPr="005B25A1">
        <w:rPr>
          <w:b/>
          <w:bCs/>
        </w:rPr>
        <w:t>Parallel discussion:</w:t>
      </w:r>
    </w:p>
    <w:p w14:paraId="7DAA4504" w14:textId="77777777" w:rsidR="007615D6" w:rsidRPr="005B25A1" w:rsidRDefault="007615D6" w:rsidP="007615D6">
      <w:pPr>
        <w:keepNext/>
        <w:keepLines/>
      </w:pPr>
      <w:r w:rsidRPr="005B25A1">
        <w:t>-</w:t>
      </w:r>
    </w:p>
    <w:p w14:paraId="0826A590" w14:textId="77777777" w:rsidR="007615D6" w:rsidRPr="005B25A1" w:rsidRDefault="007615D6" w:rsidP="007615D6">
      <w:pPr>
        <w:keepNext/>
        <w:keepLines/>
        <w:rPr>
          <w:b/>
          <w:bCs/>
        </w:rPr>
      </w:pPr>
      <w:r w:rsidRPr="005B25A1">
        <w:rPr>
          <w:b/>
          <w:bCs/>
        </w:rPr>
        <w:t>Plenary Discussion:</w:t>
      </w:r>
    </w:p>
    <w:p w14:paraId="4DAA4992" w14:textId="77777777" w:rsidR="007615D6" w:rsidRPr="005B25A1" w:rsidRDefault="007615D6" w:rsidP="007615D6">
      <w:pPr>
        <w:keepNext/>
        <w:keepLines/>
      </w:pPr>
      <w:r>
        <w:rPr>
          <w:color w:val="FF0000"/>
        </w:rPr>
        <w:t>NO DISCUSSION RECORDED</w:t>
      </w:r>
    </w:p>
    <w:p w14:paraId="18D55217" w14:textId="77777777" w:rsidR="007615D6" w:rsidRPr="00EB0339" w:rsidRDefault="007615D6" w:rsidP="007615D6">
      <w:r w:rsidRPr="005B25A1">
        <w:rPr>
          <w:b/>
          <w:bCs/>
        </w:rPr>
        <w:t>Status:</w:t>
      </w:r>
      <w:r>
        <w:t xml:space="preserve"> </w:t>
      </w:r>
      <w:r>
        <w:rPr>
          <w:color w:val="0000FF"/>
        </w:rPr>
        <w:t>Not concluded</w:t>
      </w:r>
      <w:r>
        <w:t>.</w:t>
      </w:r>
    </w:p>
    <w:p w14:paraId="4ABAECFC" w14:textId="77777777" w:rsidR="00E00DA6" w:rsidRDefault="007615D6" w:rsidP="000A3FBD">
      <w:pPr>
        <w:pStyle w:val="NormTop"/>
      </w:pPr>
      <w:r>
        <w:rPr>
          <w:color w:val="0000FF"/>
        </w:rPr>
        <w:lastRenderedPageBreak/>
        <w:t>S2-2410499</w:t>
      </w:r>
      <w:r w:rsidRPr="00D53282">
        <w:t xml:space="preserve"> </w:t>
      </w:r>
      <w:r>
        <w:t>(CR) 23.502 CR5106 (Rel-19, 'B'): Support of AF-requested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w:t>
      </w:r>
    </w:p>
    <w:p w14:paraId="002254F8"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40226444" w14:textId="77777777" w:rsidR="007615D6" w:rsidRPr="005B25A1" w:rsidRDefault="007615D6" w:rsidP="007615D6">
      <w:pPr>
        <w:keepNext/>
        <w:keepLines/>
        <w:rPr>
          <w:b/>
          <w:bCs/>
        </w:rPr>
      </w:pPr>
      <w:r w:rsidRPr="005B25A1">
        <w:rPr>
          <w:b/>
          <w:bCs/>
        </w:rPr>
        <w:t>Parallel discussion:</w:t>
      </w:r>
    </w:p>
    <w:p w14:paraId="026D6B10" w14:textId="77777777" w:rsidR="007615D6" w:rsidRPr="005B25A1" w:rsidRDefault="007615D6" w:rsidP="007615D6">
      <w:pPr>
        <w:keepNext/>
        <w:keepLines/>
      </w:pPr>
      <w:r w:rsidRPr="005B25A1">
        <w:t>-</w:t>
      </w:r>
    </w:p>
    <w:p w14:paraId="3AB0E4F5" w14:textId="77777777" w:rsidR="007615D6" w:rsidRPr="005B25A1" w:rsidRDefault="007615D6" w:rsidP="007615D6">
      <w:pPr>
        <w:keepNext/>
        <w:keepLines/>
        <w:rPr>
          <w:b/>
          <w:bCs/>
        </w:rPr>
      </w:pPr>
      <w:r w:rsidRPr="005B25A1">
        <w:rPr>
          <w:b/>
          <w:bCs/>
        </w:rPr>
        <w:t>Plenary Discussion:</w:t>
      </w:r>
    </w:p>
    <w:p w14:paraId="2F4C61ED" w14:textId="77777777" w:rsidR="007615D6" w:rsidRPr="005B25A1" w:rsidRDefault="007615D6" w:rsidP="007615D6">
      <w:pPr>
        <w:keepNext/>
        <w:keepLines/>
      </w:pPr>
      <w:r>
        <w:rPr>
          <w:color w:val="FF0000"/>
        </w:rPr>
        <w:t>NO DISCUSSION RECORDED</w:t>
      </w:r>
    </w:p>
    <w:p w14:paraId="20558031" w14:textId="77777777" w:rsidR="007615D6" w:rsidRPr="00EB0339" w:rsidRDefault="007615D6" w:rsidP="007615D6">
      <w:r w:rsidRPr="005B25A1">
        <w:rPr>
          <w:b/>
          <w:bCs/>
        </w:rPr>
        <w:t>Status:</w:t>
      </w:r>
      <w:r>
        <w:t xml:space="preserve"> </w:t>
      </w:r>
      <w:r>
        <w:rPr>
          <w:color w:val="0000FF"/>
        </w:rPr>
        <w:t>Not concluded</w:t>
      </w:r>
      <w:r>
        <w:t>.</w:t>
      </w:r>
    </w:p>
    <w:p w14:paraId="0B238908" w14:textId="77777777" w:rsidR="00E00DA6" w:rsidRDefault="007615D6" w:rsidP="000A3FBD">
      <w:pPr>
        <w:pStyle w:val="NormTop"/>
      </w:pPr>
      <w:r>
        <w:rPr>
          <w:color w:val="0000FF"/>
        </w:rPr>
        <w:t>S2-2410363</w:t>
      </w:r>
      <w:r w:rsidRPr="00D53282">
        <w:t xml:space="preserve"> </w:t>
      </w:r>
      <w:r>
        <w:t>(CR) 23.503 CR1406 (Rel-19, 'B'): Support of network slice replacement based on AF request (Source: KDDI)</w:t>
      </w:r>
      <w:r>
        <w:br/>
      </w:r>
      <w:r w:rsidRPr="00D53282">
        <w:rPr>
          <w:b/>
        </w:rPr>
        <w:t>Document for:</w:t>
      </w:r>
      <w:r w:rsidRPr="00D53282">
        <w:t xml:space="preserve"> </w:t>
      </w:r>
      <w:r>
        <w:t>Approval</w:t>
      </w:r>
      <w:r>
        <w:br/>
      </w:r>
      <w:r w:rsidRPr="00D53282">
        <w:rPr>
          <w:b/>
        </w:rPr>
        <w:t>Abstract:</w:t>
      </w:r>
      <w:r w:rsidRPr="00D53282">
        <w:t xml:space="preserve"> </w:t>
      </w:r>
      <w:r>
        <w:br/>
        <w:t>Summary of change: add the AF requested slice replacement feature to '6.1.2.1 Access and mobility related policy control' and '6.1.2.6 AF influence on Access and Mobility related policy control' add the exposure feature of slice replacement to '6.1.3.18 Event reporting from the PCF'.</w:t>
      </w:r>
    </w:p>
    <w:p w14:paraId="6D4CB858"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3348E9E7" w14:textId="77777777" w:rsidR="007615D6" w:rsidRPr="005B25A1" w:rsidRDefault="007615D6" w:rsidP="007615D6">
      <w:pPr>
        <w:keepNext/>
        <w:keepLines/>
        <w:rPr>
          <w:b/>
          <w:bCs/>
        </w:rPr>
      </w:pPr>
      <w:r w:rsidRPr="005B25A1">
        <w:rPr>
          <w:b/>
          <w:bCs/>
        </w:rPr>
        <w:t>Parallel discussion:</w:t>
      </w:r>
    </w:p>
    <w:p w14:paraId="0F4205FB" w14:textId="77777777" w:rsidR="007615D6" w:rsidRPr="005B25A1" w:rsidRDefault="007615D6" w:rsidP="007615D6">
      <w:pPr>
        <w:keepNext/>
        <w:keepLines/>
      </w:pPr>
      <w:r w:rsidRPr="005B25A1">
        <w:t>-</w:t>
      </w:r>
    </w:p>
    <w:p w14:paraId="72EC3776" w14:textId="77777777" w:rsidR="007615D6" w:rsidRPr="005B25A1" w:rsidRDefault="007615D6" w:rsidP="007615D6">
      <w:pPr>
        <w:keepNext/>
        <w:keepLines/>
        <w:rPr>
          <w:b/>
          <w:bCs/>
        </w:rPr>
      </w:pPr>
      <w:r w:rsidRPr="005B25A1">
        <w:rPr>
          <w:b/>
          <w:bCs/>
        </w:rPr>
        <w:t>Plenary Discussion:</w:t>
      </w:r>
    </w:p>
    <w:p w14:paraId="6B189C6E" w14:textId="77777777" w:rsidR="007615D6" w:rsidRPr="005B25A1" w:rsidRDefault="007615D6" w:rsidP="007615D6">
      <w:pPr>
        <w:keepNext/>
        <w:keepLines/>
      </w:pPr>
      <w:r>
        <w:rPr>
          <w:color w:val="FF0000"/>
        </w:rPr>
        <w:t>NO DISCUSSION RECORDED</w:t>
      </w:r>
    </w:p>
    <w:p w14:paraId="2A361DD3" w14:textId="77777777" w:rsidR="007615D6" w:rsidRPr="00EB0339" w:rsidRDefault="007615D6" w:rsidP="007615D6">
      <w:r w:rsidRPr="005B25A1">
        <w:rPr>
          <w:b/>
          <w:bCs/>
        </w:rPr>
        <w:t>Status:</w:t>
      </w:r>
      <w:r>
        <w:t xml:space="preserve"> </w:t>
      </w:r>
      <w:r>
        <w:rPr>
          <w:color w:val="0000FF"/>
        </w:rPr>
        <w:t>Not concluded</w:t>
      </w:r>
      <w:r>
        <w:t>.</w:t>
      </w:r>
    </w:p>
    <w:p w14:paraId="7922F6D9" w14:textId="77777777" w:rsidR="00E00DA6" w:rsidRDefault="007615D6" w:rsidP="000A3FBD">
      <w:pPr>
        <w:pStyle w:val="NormTop"/>
      </w:pPr>
      <w:r>
        <w:rPr>
          <w:color w:val="0000FF"/>
        </w:rPr>
        <w:t>S2-2410501</w:t>
      </w:r>
      <w:r w:rsidRPr="00D53282">
        <w:t xml:space="preserve"> </w:t>
      </w:r>
      <w:r>
        <w:t>(CR) 23.503 CR1421 (Rel-19, 'B'): Support of AF 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applies to the applicable AM policy handling clauses, namely: Clause 6.1.2.1.1.: added the need to indicate slice replacement is AF requested when AF triggers the slice replacement, and allows this irrespective of indication of UE supports slice replacement. Clause 6.1.2.1.6.1: defines the new indication of network slice replacement information to AF Clause 6.5 adds indication that the slice replacement is AF-requested to the AMF.</w:t>
      </w:r>
    </w:p>
    <w:p w14:paraId="4D64E2CF"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325E0255" w14:textId="77777777" w:rsidR="007615D6" w:rsidRPr="005B25A1" w:rsidRDefault="007615D6" w:rsidP="007615D6">
      <w:pPr>
        <w:keepNext/>
        <w:keepLines/>
        <w:rPr>
          <w:b/>
          <w:bCs/>
        </w:rPr>
      </w:pPr>
      <w:r w:rsidRPr="005B25A1">
        <w:rPr>
          <w:b/>
          <w:bCs/>
        </w:rPr>
        <w:t>Parallel discussion:</w:t>
      </w:r>
    </w:p>
    <w:p w14:paraId="5B8C3644" w14:textId="77777777" w:rsidR="007615D6" w:rsidRPr="005B25A1" w:rsidRDefault="007615D6" w:rsidP="007615D6">
      <w:pPr>
        <w:keepNext/>
        <w:keepLines/>
      </w:pPr>
      <w:r w:rsidRPr="005B25A1">
        <w:t>-</w:t>
      </w:r>
    </w:p>
    <w:p w14:paraId="2D0AC22B" w14:textId="77777777" w:rsidR="007615D6" w:rsidRPr="005B25A1" w:rsidRDefault="007615D6" w:rsidP="007615D6">
      <w:pPr>
        <w:keepNext/>
        <w:keepLines/>
        <w:rPr>
          <w:b/>
          <w:bCs/>
        </w:rPr>
      </w:pPr>
      <w:r w:rsidRPr="005B25A1">
        <w:rPr>
          <w:b/>
          <w:bCs/>
        </w:rPr>
        <w:t>Plenary Discussion:</w:t>
      </w:r>
    </w:p>
    <w:p w14:paraId="10C7C1F1" w14:textId="77777777" w:rsidR="007615D6" w:rsidRPr="005B25A1" w:rsidRDefault="007615D6" w:rsidP="007615D6">
      <w:pPr>
        <w:keepNext/>
        <w:keepLines/>
      </w:pPr>
      <w:r>
        <w:rPr>
          <w:color w:val="FF0000"/>
        </w:rPr>
        <w:t>NO DISCUSSION RECORDED</w:t>
      </w:r>
    </w:p>
    <w:p w14:paraId="5A67F79E" w14:textId="77777777" w:rsidR="007615D6" w:rsidRPr="00EB0339" w:rsidRDefault="007615D6" w:rsidP="007615D6">
      <w:r w:rsidRPr="005B25A1">
        <w:rPr>
          <w:b/>
          <w:bCs/>
        </w:rPr>
        <w:t>Status:</w:t>
      </w:r>
      <w:r>
        <w:t xml:space="preserve"> </w:t>
      </w:r>
      <w:r>
        <w:rPr>
          <w:color w:val="0000FF"/>
        </w:rPr>
        <w:t>Not concluded</w:t>
      </w:r>
      <w:r>
        <w:t>.</w:t>
      </w:r>
    </w:p>
    <w:p w14:paraId="61934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Item 3: MSISDN verification operation support to Nnef_UEId Service</w:t>
      </w:r>
    </w:p>
    <w:p w14:paraId="69978D5F" w14:textId="77777777" w:rsidR="00E00DA6" w:rsidRDefault="007615D6" w:rsidP="000A3FBD">
      <w:pPr>
        <w:pStyle w:val="NormTop"/>
      </w:pPr>
      <w:r>
        <w:rPr>
          <w:color w:val="0000FF"/>
        </w:rPr>
        <w:t>S2-2410470</w:t>
      </w:r>
      <w:r w:rsidRPr="00D53282">
        <w:t xml:space="preserve"> </w:t>
      </w:r>
      <w:r>
        <w:t>(WID NEW) MSISDN verification operation support to Nnef_UEId Service . (Source: AT&amp;T)</w:t>
      </w:r>
      <w:r>
        <w:br/>
      </w:r>
      <w:r w:rsidRPr="00D53282">
        <w:rPr>
          <w:b/>
        </w:rPr>
        <w:t>Document for:</w:t>
      </w:r>
      <w:r w:rsidRPr="00D53282">
        <w:t xml:space="preserve"> </w:t>
      </w:r>
      <w:r>
        <w:t>Approval</w:t>
      </w:r>
      <w:r>
        <w:br/>
      </w:r>
      <w:r w:rsidRPr="00D53282">
        <w:rPr>
          <w:b/>
        </w:rPr>
        <w:t>Abstract:</w:t>
      </w:r>
      <w:r w:rsidRPr="00D53282">
        <w:t xml:space="preserve"> </w:t>
      </w:r>
      <w:r>
        <w:br/>
        <w:t>New WID on MSISDN verification operation support to Nnef_UEId Service.</w:t>
      </w:r>
    </w:p>
    <w:p w14:paraId="761773B0" w14:textId="77777777" w:rsidR="007615D6" w:rsidRPr="005B25A1" w:rsidRDefault="007615D6" w:rsidP="007615D6">
      <w:pPr>
        <w:keepNext/>
        <w:keepLines/>
        <w:rPr>
          <w:b/>
          <w:bCs/>
        </w:rPr>
      </w:pPr>
      <w:r w:rsidRPr="005B25A1">
        <w:rPr>
          <w:b/>
          <w:bCs/>
        </w:rPr>
        <w:t>Parallel discussion:</w:t>
      </w:r>
    </w:p>
    <w:p w14:paraId="7CBE22A4" w14:textId="77777777" w:rsidR="007615D6" w:rsidRPr="005B25A1" w:rsidRDefault="007615D6" w:rsidP="007615D6">
      <w:pPr>
        <w:keepNext/>
        <w:keepLines/>
      </w:pPr>
      <w:r w:rsidRPr="005B25A1">
        <w:t>-</w:t>
      </w:r>
    </w:p>
    <w:p w14:paraId="2543E996" w14:textId="77777777" w:rsidR="007615D6" w:rsidRPr="005B25A1" w:rsidRDefault="007615D6" w:rsidP="007615D6">
      <w:pPr>
        <w:keepNext/>
        <w:keepLines/>
        <w:rPr>
          <w:b/>
          <w:bCs/>
        </w:rPr>
      </w:pPr>
      <w:r w:rsidRPr="005B25A1">
        <w:rPr>
          <w:b/>
          <w:bCs/>
        </w:rPr>
        <w:t>Plenary Discussion:</w:t>
      </w:r>
    </w:p>
    <w:p w14:paraId="3964EAA5" w14:textId="77777777" w:rsidR="007615D6" w:rsidRPr="005B25A1" w:rsidRDefault="007615D6" w:rsidP="007615D6">
      <w:pPr>
        <w:keepNext/>
        <w:keepLines/>
      </w:pPr>
      <w:r>
        <w:rPr>
          <w:color w:val="FF0000"/>
        </w:rPr>
        <w:t>NO DISCUSSION RECORDED</w:t>
      </w:r>
    </w:p>
    <w:p w14:paraId="6F8A9CE5" w14:textId="77777777" w:rsidR="007615D6" w:rsidRPr="00EB0339" w:rsidRDefault="007615D6" w:rsidP="007615D6">
      <w:r w:rsidRPr="005B25A1">
        <w:rPr>
          <w:b/>
          <w:bCs/>
        </w:rPr>
        <w:t>Status:</w:t>
      </w:r>
      <w:r>
        <w:t xml:space="preserve"> </w:t>
      </w:r>
      <w:r>
        <w:rPr>
          <w:color w:val="0000FF"/>
        </w:rPr>
        <w:t>Not concluded</w:t>
      </w:r>
      <w:r>
        <w:t>.</w:t>
      </w:r>
    </w:p>
    <w:p w14:paraId="33B1FF0B" w14:textId="77777777" w:rsidR="00E00DA6" w:rsidRDefault="007615D6" w:rsidP="000A3FBD">
      <w:pPr>
        <w:pStyle w:val="NormTop"/>
      </w:pPr>
      <w:r>
        <w:rPr>
          <w:color w:val="0000FF"/>
        </w:rPr>
        <w:t>S2-2410471</w:t>
      </w:r>
      <w:r w:rsidRPr="00D53282">
        <w:t xml:space="preserve"> </w:t>
      </w:r>
      <w:r>
        <w:t>(OTHER) Adding MSISDN verification operation support to Nnef_UEId Service (Source: AT&amp;T, Ericsson, Nokia, Apple?, Qualcomm,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Enhancing the Nnef_UEId Service with a new operation to support MSISDN verification exposure (by the NEF), as an alternative to the MSISDN exposure to the authorized AF.</w:t>
      </w:r>
    </w:p>
    <w:p w14:paraId="4E921A98"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130BA4" w14:textId="77777777" w:rsidR="007615D6" w:rsidRPr="005B25A1" w:rsidRDefault="007615D6" w:rsidP="007615D6">
      <w:pPr>
        <w:keepNext/>
        <w:keepLines/>
        <w:rPr>
          <w:b/>
          <w:bCs/>
        </w:rPr>
      </w:pPr>
      <w:r w:rsidRPr="005B25A1">
        <w:rPr>
          <w:b/>
          <w:bCs/>
        </w:rPr>
        <w:t>Parallel discussion:</w:t>
      </w:r>
    </w:p>
    <w:p w14:paraId="33B264ED" w14:textId="77777777" w:rsidR="007615D6" w:rsidRPr="005B25A1" w:rsidRDefault="007615D6" w:rsidP="007615D6">
      <w:pPr>
        <w:keepNext/>
        <w:keepLines/>
      </w:pPr>
      <w:r w:rsidRPr="005B25A1">
        <w:t>-</w:t>
      </w:r>
    </w:p>
    <w:p w14:paraId="5DD6A379" w14:textId="77777777" w:rsidR="007615D6" w:rsidRPr="005B25A1" w:rsidRDefault="007615D6" w:rsidP="007615D6">
      <w:pPr>
        <w:keepNext/>
        <w:keepLines/>
        <w:rPr>
          <w:b/>
          <w:bCs/>
        </w:rPr>
      </w:pPr>
      <w:r w:rsidRPr="005B25A1">
        <w:rPr>
          <w:b/>
          <w:bCs/>
        </w:rPr>
        <w:t>Plenary Discussion:</w:t>
      </w:r>
    </w:p>
    <w:p w14:paraId="0E4A4ED3" w14:textId="77777777" w:rsidR="007615D6" w:rsidRPr="005B25A1" w:rsidRDefault="007615D6" w:rsidP="007615D6">
      <w:pPr>
        <w:keepNext/>
        <w:keepLines/>
      </w:pPr>
      <w:r>
        <w:rPr>
          <w:color w:val="FF0000"/>
        </w:rPr>
        <w:t>NO DISCUSSION RECORDED</w:t>
      </w:r>
    </w:p>
    <w:p w14:paraId="53BE9D6A" w14:textId="77777777" w:rsidR="007615D6" w:rsidRPr="00EB0339" w:rsidRDefault="007615D6" w:rsidP="007615D6">
      <w:r w:rsidRPr="005B25A1">
        <w:rPr>
          <w:b/>
          <w:bCs/>
        </w:rPr>
        <w:t>Status:</w:t>
      </w:r>
      <w:r>
        <w:t xml:space="preserve"> </w:t>
      </w:r>
      <w:r>
        <w:rPr>
          <w:color w:val="0000FF"/>
        </w:rPr>
        <w:t>Not concluded</w:t>
      </w:r>
      <w:r>
        <w:t>.</w:t>
      </w:r>
    </w:p>
    <w:p w14:paraId="52A9BE27" w14:textId="77777777" w:rsidR="00E00DA6" w:rsidRDefault="007615D6" w:rsidP="000A3FBD">
      <w:pPr>
        <w:pStyle w:val="NormTop"/>
      </w:pPr>
      <w:r>
        <w:rPr>
          <w:color w:val="0000FF"/>
        </w:rPr>
        <w:t>S2-2410472</w:t>
      </w:r>
      <w:r w:rsidRPr="00D53282">
        <w:t xml:space="preserve"> </w:t>
      </w:r>
      <w:r>
        <w:t>(OTHER) Adding MSISDN verification operation support to Nnef_UEId Service (Source: AT&amp;T, Ericsson, Nokia, Apple?, Qualcomm,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Enhancing the Nnef_UEId Service with a new operation to support MSISDN verification exposure (by the NEF), as an alternative to the MSISDN exposure to the authorized AF.</w:t>
      </w:r>
    </w:p>
    <w:p w14:paraId="54F0C56B"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33D27F40" w14:textId="77777777" w:rsidR="007615D6" w:rsidRPr="005B25A1" w:rsidRDefault="007615D6" w:rsidP="007615D6">
      <w:pPr>
        <w:keepNext/>
        <w:keepLines/>
        <w:rPr>
          <w:b/>
          <w:bCs/>
        </w:rPr>
      </w:pPr>
      <w:r w:rsidRPr="005B25A1">
        <w:rPr>
          <w:b/>
          <w:bCs/>
        </w:rPr>
        <w:t>Parallel discussion:</w:t>
      </w:r>
    </w:p>
    <w:p w14:paraId="2D688AE0" w14:textId="77777777" w:rsidR="007615D6" w:rsidRPr="005B25A1" w:rsidRDefault="007615D6" w:rsidP="007615D6">
      <w:pPr>
        <w:keepNext/>
        <w:keepLines/>
      </w:pPr>
      <w:r w:rsidRPr="005B25A1">
        <w:t>-</w:t>
      </w:r>
    </w:p>
    <w:p w14:paraId="1EA477F0" w14:textId="77777777" w:rsidR="007615D6" w:rsidRPr="005B25A1" w:rsidRDefault="007615D6" w:rsidP="007615D6">
      <w:pPr>
        <w:keepNext/>
        <w:keepLines/>
        <w:rPr>
          <w:b/>
          <w:bCs/>
        </w:rPr>
      </w:pPr>
      <w:r w:rsidRPr="005B25A1">
        <w:rPr>
          <w:b/>
          <w:bCs/>
        </w:rPr>
        <w:t>Plenary Discussion:</w:t>
      </w:r>
    </w:p>
    <w:p w14:paraId="2699ED62" w14:textId="77777777" w:rsidR="007615D6" w:rsidRPr="005B25A1" w:rsidRDefault="007615D6" w:rsidP="007615D6">
      <w:pPr>
        <w:keepNext/>
        <w:keepLines/>
      </w:pPr>
      <w:r>
        <w:rPr>
          <w:color w:val="FF0000"/>
        </w:rPr>
        <w:t>NO DISCUSSION RECORDED</w:t>
      </w:r>
    </w:p>
    <w:p w14:paraId="7A348F1B" w14:textId="77777777" w:rsidR="007615D6" w:rsidRPr="00EB0339" w:rsidRDefault="007615D6" w:rsidP="007615D6">
      <w:r w:rsidRPr="005B25A1">
        <w:rPr>
          <w:b/>
          <w:bCs/>
        </w:rPr>
        <w:t>Status:</w:t>
      </w:r>
      <w:r>
        <w:t xml:space="preserve"> </w:t>
      </w:r>
      <w:r>
        <w:rPr>
          <w:color w:val="0000FF"/>
        </w:rPr>
        <w:t>Not concluded</w:t>
      </w:r>
      <w:r>
        <w:t>.</w:t>
      </w:r>
    </w:p>
    <w:p w14:paraId="4D62FC17" w14:textId="77777777" w:rsidR="007615D6" w:rsidRDefault="007615D6" w:rsidP="0010433C">
      <w:pPr>
        <w:pStyle w:val="Heading2"/>
      </w:pPr>
      <w:r>
        <w:t>30.3</w:t>
      </w:r>
      <w:r>
        <w:tab/>
        <w:t>Rel-19 TR and TS Cover sheets</w:t>
      </w:r>
    </w:p>
    <w:p w14:paraId="696DCCCE" w14:textId="77777777" w:rsidR="00E00DA6" w:rsidRDefault="007615D6" w:rsidP="000A3FBD">
      <w:pPr>
        <w:pStyle w:val="NormTop"/>
      </w:pPr>
      <w:r>
        <w:rPr>
          <w:color w:val="0000FF"/>
        </w:rPr>
        <w:t>S2-2410459</w:t>
      </w:r>
      <w:r w:rsidRPr="00D53282">
        <w:t xml:space="preserve"> </w:t>
      </w:r>
      <w:r>
        <w:t>(TS OR TR COVER) Cover sheet for presentation of TR 23.700-32 to TSG SA#106 for approval (Source: InterDigital Inc.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SA#106 for approval.</w:t>
      </w:r>
    </w:p>
    <w:p w14:paraId="4A1FE5C2" w14:textId="77777777" w:rsidR="007615D6" w:rsidRPr="005B25A1" w:rsidRDefault="007615D6" w:rsidP="007615D6">
      <w:pPr>
        <w:keepNext/>
        <w:keepLines/>
        <w:rPr>
          <w:b/>
          <w:bCs/>
        </w:rPr>
      </w:pPr>
      <w:r w:rsidRPr="005B25A1">
        <w:rPr>
          <w:b/>
          <w:bCs/>
        </w:rPr>
        <w:t>Plenary Discussion:</w:t>
      </w:r>
    </w:p>
    <w:p w14:paraId="44BE0D6F" w14:textId="77777777" w:rsidR="007615D6" w:rsidRPr="005B25A1" w:rsidRDefault="007615D6" w:rsidP="007615D6">
      <w:pPr>
        <w:keepNext/>
        <w:keepLines/>
      </w:pPr>
      <w:r>
        <w:rPr>
          <w:color w:val="FF0000"/>
        </w:rPr>
        <w:t>NO DISCUSSION RECORDED</w:t>
      </w:r>
    </w:p>
    <w:p w14:paraId="4A163084" w14:textId="77777777" w:rsidR="007615D6" w:rsidRPr="00EB0339" w:rsidRDefault="007615D6" w:rsidP="007615D6">
      <w:r w:rsidRPr="005B25A1">
        <w:rPr>
          <w:b/>
          <w:bCs/>
        </w:rPr>
        <w:t>Status:</w:t>
      </w:r>
      <w:r>
        <w:t xml:space="preserve"> </w:t>
      </w:r>
      <w:r>
        <w:rPr>
          <w:color w:val="0000FF"/>
        </w:rPr>
        <w:t>Not concluded</w:t>
      </w:r>
      <w:r>
        <w:t>.</w:t>
      </w:r>
    </w:p>
    <w:p w14:paraId="505025F2" w14:textId="77777777" w:rsidR="00E00DA6" w:rsidRDefault="007615D6" w:rsidP="000A3FBD">
      <w:pPr>
        <w:pStyle w:val="NormTop"/>
      </w:pPr>
      <w:r>
        <w:rPr>
          <w:color w:val="0000FF"/>
        </w:rPr>
        <w:lastRenderedPageBreak/>
        <w:t>S2-2410606</w:t>
      </w:r>
      <w:r w:rsidRPr="00D53282">
        <w:t xml:space="preserve"> </w:t>
      </w:r>
      <w:r>
        <w:t>(TS OR TR COVER) Cover sheet for presentation of TR 23.700-54 to TSG SA for approval (Source: Apple, China Telecom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23.700-54 be sent to TSG SA#106 for approval.</w:t>
      </w:r>
    </w:p>
    <w:p w14:paraId="1B25731D" w14:textId="77777777" w:rsidR="007615D6" w:rsidRPr="005B25A1" w:rsidRDefault="007615D6" w:rsidP="007615D6">
      <w:pPr>
        <w:keepNext/>
        <w:keepLines/>
        <w:rPr>
          <w:b/>
          <w:bCs/>
        </w:rPr>
      </w:pPr>
      <w:r w:rsidRPr="005B25A1">
        <w:rPr>
          <w:b/>
          <w:bCs/>
        </w:rPr>
        <w:t>Plenary Discussion:</w:t>
      </w:r>
    </w:p>
    <w:p w14:paraId="06BDD0B1" w14:textId="77777777" w:rsidR="007615D6" w:rsidRPr="005B25A1" w:rsidRDefault="007615D6" w:rsidP="007615D6">
      <w:pPr>
        <w:keepNext/>
        <w:keepLines/>
      </w:pPr>
      <w:r>
        <w:rPr>
          <w:color w:val="FF0000"/>
        </w:rPr>
        <w:t>NO DISCUSSION RECORDED</w:t>
      </w:r>
    </w:p>
    <w:p w14:paraId="3AFBCFC5" w14:textId="77777777" w:rsidR="007615D6" w:rsidRPr="00EB0339" w:rsidRDefault="007615D6" w:rsidP="007615D6">
      <w:r w:rsidRPr="005B25A1">
        <w:rPr>
          <w:b/>
          <w:bCs/>
        </w:rPr>
        <w:t>Status:</w:t>
      </w:r>
      <w:r>
        <w:t xml:space="preserve"> </w:t>
      </w:r>
      <w:r>
        <w:rPr>
          <w:color w:val="0000FF"/>
        </w:rPr>
        <w:t>Not concluded</w:t>
      </w:r>
      <w:r>
        <w:t>.</w:t>
      </w:r>
    </w:p>
    <w:p w14:paraId="695E9E9E" w14:textId="77777777" w:rsidR="00A07364" w:rsidRDefault="00A07364" w:rsidP="00BB3F37"/>
    <w:p w14:paraId="6DF7FC5F" w14:textId="77777777" w:rsidR="00A07364" w:rsidRDefault="00A07364" w:rsidP="00BB3F37"/>
    <w:p w14:paraId="5D99B4B5" w14:textId="77777777" w:rsidR="007615D6" w:rsidRDefault="007615D6" w:rsidP="0010433C">
      <w:pPr>
        <w:pStyle w:val="Heading2"/>
      </w:pPr>
      <w:r>
        <w:t>30.4</w:t>
      </w:r>
      <w:r>
        <w:tab/>
        <w:t>Rel-18 WID Status Reports</w:t>
      </w:r>
    </w:p>
    <w:p w14:paraId="6CB668AE" w14:textId="77777777" w:rsidR="00A07364" w:rsidRDefault="00000000" w:rsidP="00BB3F37">
      <w:r>
        <w:t>There were no contributions to this agenda item.</w:t>
      </w:r>
    </w:p>
    <w:p w14:paraId="2CDACEC0" w14:textId="77777777" w:rsidR="00A07364" w:rsidRDefault="00A07364" w:rsidP="00BB3F37"/>
    <w:p w14:paraId="613A792F" w14:textId="77777777" w:rsidR="007615D6" w:rsidRDefault="007615D6" w:rsidP="0010433C">
      <w:pPr>
        <w:pStyle w:val="Heading2"/>
      </w:pPr>
      <w:r>
        <w:t>30.5</w:t>
      </w:r>
      <w:r>
        <w:tab/>
        <w:t>Rel-19 WID Status Reports</w:t>
      </w:r>
    </w:p>
    <w:p w14:paraId="1B47ED52" w14:textId="77777777" w:rsidR="00A07364" w:rsidRDefault="00000000" w:rsidP="00BB3F37">
      <w:r>
        <w:t>There were no contributions to this agenda item.</w:t>
      </w:r>
    </w:p>
    <w:p w14:paraId="3168362F" w14:textId="77777777" w:rsidR="00A07364" w:rsidRDefault="00A07364" w:rsidP="00BB3F37"/>
    <w:p w14:paraId="05F38949" w14:textId="77777777" w:rsidR="007615D6" w:rsidRDefault="007615D6" w:rsidP="0010433C">
      <w:pPr>
        <w:pStyle w:val="Heading2"/>
      </w:pPr>
      <w:r>
        <w:t>30.6</w:t>
      </w:r>
      <w:r>
        <w:tab/>
        <w:t>Review of the Work Plan</w:t>
      </w:r>
    </w:p>
    <w:p w14:paraId="6AE671AF" w14:textId="77777777" w:rsidR="00E00DA6" w:rsidRDefault="007615D6" w:rsidP="000A3FBD">
      <w:pPr>
        <w:pStyle w:val="NormTop"/>
      </w:pPr>
      <w:r>
        <w:rPr>
          <w:color w:val="0000FF"/>
        </w:rPr>
        <w:t>S2-2410464</w:t>
      </w:r>
      <w:r w:rsidRPr="00D53282">
        <w:t xml:space="preserve"> </w:t>
      </w:r>
      <w:r>
        <w:t>(WORK PLAN)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Work Planning slides.</w:t>
      </w:r>
    </w:p>
    <w:p w14:paraId="6B7B97D7" w14:textId="77777777" w:rsidR="007615D6" w:rsidRPr="005B25A1" w:rsidRDefault="007615D6" w:rsidP="007615D6">
      <w:pPr>
        <w:keepNext/>
        <w:keepLines/>
        <w:rPr>
          <w:b/>
          <w:bCs/>
        </w:rPr>
      </w:pPr>
      <w:r w:rsidRPr="005B25A1">
        <w:rPr>
          <w:b/>
          <w:bCs/>
        </w:rPr>
        <w:t>Plenary Discussion:</w:t>
      </w:r>
    </w:p>
    <w:p w14:paraId="7F7D0A76" w14:textId="77777777" w:rsidR="007615D6" w:rsidRPr="005B25A1" w:rsidRDefault="007615D6" w:rsidP="007615D6">
      <w:pPr>
        <w:keepNext/>
        <w:keepLines/>
      </w:pPr>
      <w:r>
        <w:rPr>
          <w:color w:val="FF0000"/>
        </w:rPr>
        <w:t>NO DISCUSSION RECORDED</w:t>
      </w:r>
    </w:p>
    <w:p w14:paraId="7B075EB4" w14:textId="77777777" w:rsidR="007615D6" w:rsidRPr="00EB0339" w:rsidRDefault="007615D6" w:rsidP="007615D6">
      <w:r w:rsidRPr="005B25A1">
        <w:rPr>
          <w:b/>
          <w:bCs/>
        </w:rPr>
        <w:t>Status:</w:t>
      </w:r>
      <w:r>
        <w:t xml:space="preserve"> </w:t>
      </w:r>
      <w:r>
        <w:rPr>
          <w:color w:val="0000FF"/>
        </w:rPr>
        <w:t>Not concluded</w:t>
      </w:r>
      <w:r>
        <w:t>.</w:t>
      </w:r>
    </w:p>
    <w:p w14:paraId="64C919BF" w14:textId="77777777" w:rsidR="00E00DA6" w:rsidRDefault="007615D6" w:rsidP="000A3FBD">
      <w:pPr>
        <w:pStyle w:val="NormTop"/>
      </w:pPr>
      <w:r>
        <w:rPr>
          <w:color w:val="0000FF"/>
        </w:rPr>
        <w:t>S2-2410465</w:t>
      </w:r>
      <w:r w:rsidRPr="00D53282">
        <w:t xml:space="preserve"> </w:t>
      </w:r>
      <w:r>
        <w:t>(WORK PLAN)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Work planning spreadsheet.</w:t>
      </w:r>
    </w:p>
    <w:p w14:paraId="061793A6" w14:textId="77777777" w:rsidR="007615D6" w:rsidRPr="005B25A1" w:rsidRDefault="007615D6" w:rsidP="007615D6">
      <w:pPr>
        <w:keepNext/>
        <w:keepLines/>
        <w:rPr>
          <w:b/>
          <w:bCs/>
        </w:rPr>
      </w:pPr>
      <w:r w:rsidRPr="005B25A1">
        <w:rPr>
          <w:b/>
          <w:bCs/>
        </w:rPr>
        <w:t>Plenary Discussion:</w:t>
      </w:r>
    </w:p>
    <w:p w14:paraId="5187F336" w14:textId="77777777" w:rsidR="007615D6" w:rsidRPr="005B25A1" w:rsidRDefault="007615D6" w:rsidP="007615D6">
      <w:pPr>
        <w:keepNext/>
        <w:keepLines/>
      </w:pPr>
      <w:r>
        <w:rPr>
          <w:color w:val="FF0000"/>
        </w:rPr>
        <w:t>NO DISCUSSION RECORDED</w:t>
      </w:r>
    </w:p>
    <w:p w14:paraId="678A4963" w14:textId="77777777" w:rsidR="007615D6" w:rsidRPr="00EB0339" w:rsidRDefault="007615D6" w:rsidP="007615D6">
      <w:r w:rsidRPr="005B25A1">
        <w:rPr>
          <w:b/>
          <w:bCs/>
        </w:rPr>
        <w:t>Status:</w:t>
      </w:r>
      <w:r>
        <w:t xml:space="preserve"> </w:t>
      </w:r>
      <w:r>
        <w:rPr>
          <w:color w:val="0000FF"/>
        </w:rPr>
        <w:t>Not concluded</w:t>
      </w:r>
      <w:r>
        <w:t>.</w:t>
      </w:r>
    </w:p>
    <w:p w14:paraId="3F2E54F3" w14:textId="77777777" w:rsidR="00E00DA6" w:rsidRDefault="007615D6" w:rsidP="000A3FBD">
      <w:pPr>
        <w:pStyle w:val="NormTop"/>
      </w:pPr>
      <w:r>
        <w:rPr>
          <w:color w:val="0000FF"/>
        </w:rPr>
        <w:t>S2-2410466</w:t>
      </w:r>
      <w:r w:rsidRPr="00D53282">
        <w:t xml:space="preserve"> </w:t>
      </w:r>
      <w:r>
        <w:t>(WORK PLAN) Rel-19 SA WG2 overall status (Source: SA WG2 Chair)</w:t>
      </w:r>
      <w:r>
        <w:br/>
      </w:r>
      <w:r w:rsidRPr="00D53282">
        <w:rPr>
          <w:b/>
        </w:rPr>
        <w:t>Document for:</w:t>
      </w:r>
      <w:r w:rsidRPr="00D53282">
        <w:t xml:space="preserve"> </w:t>
      </w:r>
      <w:r>
        <w:t>Information</w:t>
      </w:r>
      <w:r>
        <w:br/>
      </w:r>
      <w:r w:rsidRPr="00D53282">
        <w:rPr>
          <w:b/>
        </w:rPr>
        <w:t>Abstract:</w:t>
      </w:r>
      <w:r w:rsidRPr="00D53282">
        <w:t xml:space="preserve"> </w:t>
      </w:r>
      <w:r>
        <w:br/>
        <w:t>Rel-19 SA WG2 overall status.</w:t>
      </w:r>
    </w:p>
    <w:p w14:paraId="60019AC2" w14:textId="77777777" w:rsidR="007615D6" w:rsidRPr="005B25A1" w:rsidRDefault="007615D6" w:rsidP="007615D6">
      <w:pPr>
        <w:keepNext/>
        <w:keepLines/>
        <w:rPr>
          <w:b/>
          <w:bCs/>
        </w:rPr>
      </w:pPr>
      <w:r w:rsidRPr="005B25A1">
        <w:rPr>
          <w:b/>
          <w:bCs/>
        </w:rPr>
        <w:t>Plenary Discussion:</w:t>
      </w:r>
    </w:p>
    <w:p w14:paraId="389AF5EB" w14:textId="77777777" w:rsidR="007615D6" w:rsidRPr="005B25A1" w:rsidRDefault="007615D6" w:rsidP="007615D6">
      <w:pPr>
        <w:keepNext/>
        <w:keepLines/>
      </w:pPr>
      <w:r>
        <w:rPr>
          <w:color w:val="FF0000"/>
        </w:rPr>
        <w:t>NO DISCUSSION RECORDED</w:t>
      </w:r>
    </w:p>
    <w:p w14:paraId="2BD9125D" w14:textId="77777777" w:rsidR="007615D6" w:rsidRPr="00EB0339" w:rsidRDefault="007615D6" w:rsidP="007615D6">
      <w:r w:rsidRPr="005B25A1">
        <w:rPr>
          <w:b/>
          <w:bCs/>
        </w:rPr>
        <w:t>Status:</w:t>
      </w:r>
      <w:r>
        <w:t xml:space="preserve"> </w:t>
      </w:r>
      <w:r>
        <w:rPr>
          <w:color w:val="0000FF"/>
        </w:rPr>
        <w:t>Not concluded</w:t>
      </w:r>
      <w:r>
        <w:t>.</w:t>
      </w:r>
    </w:p>
    <w:p w14:paraId="41A23308" w14:textId="77777777" w:rsidR="00E00DA6" w:rsidRDefault="007615D6" w:rsidP="000A3FBD">
      <w:pPr>
        <w:pStyle w:val="NormTop"/>
      </w:pPr>
      <w:r>
        <w:rPr>
          <w:color w:val="0000FF"/>
        </w:rPr>
        <w:lastRenderedPageBreak/>
        <w:t>S2-2410467</w:t>
      </w:r>
      <w:r w:rsidRPr="00D53282">
        <w:t xml:space="preserve"> </w:t>
      </w:r>
      <w:r>
        <w:t>(OTHER) Status report guidance (Source: SA WG2 Chair)</w:t>
      </w:r>
      <w:r>
        <w:br/>
      </w:r>
      <w:r w:rsidRPr="00D53282">
        <w:rPr>
          <w:b/>
        </w:rPr>
        <w:t>Document for:</w:t>
      </w:r>
      <w:r w:rsidRPr="00D53282">
        <w:t xml:space="preserve"> </w:t>
      </w:r>
      <w:r>
        <w:t>Endorsement</w:t>
      </w:r>
      <w:r>
        <w:br/>
      </w:r>
      <w:r w:rsidRPr="00D53282">
        <w:rPr>
          <w:b/>
        </w:rPr>
        <w:t>Abstract:</w:t>
      </w:r>
      <w:r w:rsidRPr="00D53282">
        <w:t xml:space="preserve"> </w:t>
      </w:r>
      <w:r>
        <w:br/>
        <w:t>Status report guidance.</w:t>
      </w:r>
    </w:p>
    <w:p w14:paraId="41E19586" w14:textId="77777777" w:rsidR="007615D6" w:rsidRPr="005B25A1" w:rsidRDefault="007615D6" w:rsidP="007615D6">
      <w:pPr>
        <w:keepNext/>
        <w:keepLines/>
        <w:rPr>
          <w:b/>
          <w:bCs/>
        </w:rPr>
      </w:pPr>
      <w:r w:rsidRPr="005B25A1">
        <w:rPr>
          <w:b/>
          <w:bCs/>
        </w:rPr>
        <w:t>Plenary Discussion:</w:t>
      </w:r>
    </w:p>
    <w:p w14:paraId="0631FED0" w14:textId="77777777" w:rsidR="007615D6" w:rsidRPr="005B25A1" w:rsidRDefault="007615D6" w:rsidP="007615D6">
      <w:pPr>
        <w:keepNext/>
        <w:keepLines/>
      </w:pPr>
      <w:r>
        <w:rPr>
          <w:color w:val="FF0000"/>
        </w:rPr>
        <w:t>NO DISCUSSION RECORDED</w:t>
      </w:r>
    </w:p>
    <w:p w14:paraId="47092FD4" w14:textId="77777777" w:rsidR="007615D6" w:rsidRPr="00EB0339" w:rsidRDefault="007615D6" w:rsidP="007615D6">
      <w:r w:rsidRPr="005B25A1">
        <w:rPr>
          <w:b/>
          <w:bCs/>
        </w:rPr>
        <w:t>Status:</w:t>
      </w:r>
      <w:r>
        <w:t xml:space="preserve"> </w:t>
      </w:r>
      <w:r>
        <w:rPr>
          <w:color w:val="0000FF"/>
        </w:rPr>
        <w:t>Not concluded</w:t>
      </w:r>
      <w:r>
        <w:t>.</w:t>
      </w:r>
    </w:p>
    <w:p w14:paraId="467CAFAF" w14:textId="77777777" w:rsidR="00A07364" w:rsidRDefault="00A07364" w:rsidP="00BB3F37"/>
    <w:p w14:paraId="386C93FB" w14:textId="77777777" w:rsidR="00A07364" w:rsidRDefault="00A07364" w:rsidP="00BB3F37"/>
    <w:p w14:paraId="3875E1FF" w14:textId="77777777" w:rsidR="007615D6" w:rsidRDefault="007615D6" w:rsidP="0010433C">
      <w:pPr>
        <w:pStyle w:val="Heading2"/>
      </w:pPr>
      <w:r>
        <w:t>30.7</w:t>
      </w:r>
      <w:r>
        <w:tab/>
        <w:t>Planning future meetings</w:t>
      </w:r>
    </w:p>
    <w:p w14:paraId="1D6BB700" w14:textId="77777777" w:rsidR="00A07364" w:rsidRDefault="00000000" w:rsidP="00BB3F37">
      <w:r>
        <w:t>There were no contributions to this agenda item.</w:t>
      </w:r>
    </w:p>
    <w:p w14:paraId="485839CA" w14:textId="77777777" w:rsidR="00A07364" w:rsidRDefault="00A07364" w:rsidP="00BB3F37"/>
    <w:p w14:paraId="7BADDC76" w14:textId="77777777" w:rsidR="007615D6" w:rsidRDefault="007615D6" w:rsidP="007615D6">
      <w:pPr>
        <w:pStyle w:val="Heading1"/>
      </w:pPr>
      <w:r>
        <w:t>31</w:t>
      </w:r>
      <w:r>
        <w:tab/>
        <w:t>Close of meeting</w:t>
      </w:r>
    </w:p>
    <w:p w14:paraId="57EF9227"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6004" w14:textId="77777777" w:rsidR="001B717E" w:rsidRDefault="001B717E" w:rsidP="007615D6">
      <w:pPr>
        <w:spacing w:after="0"/>
      </w:pPr>
      <w:r>
        <w:separator/>
      </w:r>
    </w:p>
  </w:endnote>
  <w:endnote w:type="continuationSeparator" w:id="0">
    <w:p w14:paraId="047E806A" w14:textId="77777777" w:rsidR="001B717E" w:rsidRDefault="001B717E"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3E5AF" w14:textId="77777777" w:rsidR="001B717E" w:rsidRDefault="001B717E" w:rsidP="007615D6">
      <w:pPr>
        <w:spacing w:after="0"/>
      </w:pPr>
      <w:r>
        <w:separator/>
      </w:r>
    </w:p>
  </w:footnote>
  <w:footnote w:type="continuationSeparator" w:id="0">
    <w:p w14:paraId="5DE33DA5" w14:textId="77777777" w:rsidR="001B717E" w:rsidRDefault="001B717E"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876"/>
    <w:rsid w:val="0000392E"/>
    <w:rsid w:val="000347F6"/>
    <w:rsid w:val="00037AEF"/>
    <w:rsid w:val="00080742"/>
    <w:rsid w:val="000823AF"/>
    <w:rsid w:val="000973A4"/>
    <w:rsid w:val="000A289D"/>
    <w:rsid w:val="000A40EA"/>
    <w:rsid w:val="000D2C05"/>
    <w:rsid w:val="000D3BBD"/>
    <w:rsid w:val="00106F7B"/>
    <w:rsid w:val="0011794D"/>
    <w:rsid w:val="001270F1"/>
    <w:rsid w:val="00141B7D"/>
    <w:rsid w:val="00167692"/>
    <w:rsid w:val="00181CC8"/>
    <w:rsid w:val="001822BE"/>
    <w:rsid w:val="00183E32"/>
    <w:rsid w:val="001A5BF5"/>
    <w:rsid w:val="001B4884"/>
    <w:rsid w:val="001B717E"/>
    <w:rsid w:val="001F53CF"/>
    <w:rsid w:val="00200F8C"/>
    <w:rsid w:val="00240F46"/>
    <w:rsid w:val="002954EE"/>
    <w:rsid w:val="002D1F84"/>
    <w:rsid w:val="002D3398"/>
    <w:rsid w:val="002E1945"/>
    <w:rsid w:val="002F2E05"/>
    <w:rsid w:val="002F7EEB"/>
    <w:rsid w:val="00325FBE"/>
    <w:rsid w:val="00364840"/>
    <w:rsid w:val="00371C29"/>
    <w:rsid w:val="00391E12"/>
    <w:rsid w:val="00396C70"/>
    <w:rsid w:val="003C4AAF"/>
    <w:rsid w:val="003C62D9"/>
    <w:rsid w:val="003C7EC4"/>
    <w:rsid w:val="003E4BFE"/>
    <w:rsid w:val="003E61CA"/>
    <w:rsid w:val="00402718"/>
    <w:rsid w:val="00423CCC"/>
    <w:rsid w:val="00436A71"/>
    <w:rsid w:val="00452591"/>
    <w:rsid w:val="00453401"/>
    <w:rsid w:val="00457BD5"/>
    <w:rsid w:val="00463F60"/>
    <w:rsid w:val="00464FD0"/>
    <w:rsid w:val="00476B62"/>
    <w:rsid w:val="00486A52"/>
    <w:rsid w:val="004A1864"/>
    <w:rsid w:val="004A6DB9"/>
    <w:rsid w:val="004D2302"/>
    <w:rsid w:val="004D6913"/>
    <w:rsid w:val="00563682"/>
    <w:rsid w:val="0056586D"/>
    <w:rsid w:val="005711ED"/>
    <w:rsid w:val="005838E6"/>
    <w:rsid w:val="005A1A19"/>
    <w:rsid w:val="005A7F13"/>
    <w:rsid w:val="005F32B5"/>
    <w:rsid w:val="0061149C"/>
    <w:rsid w:val="00611A62"/>
    <w:rsid w:val="00627140"/>
    <w:rsid w:val="00666883"/>
    <w:rsid w:val="006A0BF9"/>
    <w:rsid w:val="006A1B60"/>
    <w:rsid w:val="006D7376"/>
    <w:rsid w:val="006E0F74"/>
    <w:rsid w:val="006F2779"/>
    <w:rsid w:val="00704DFA"/>
    <w:rsid w:val="00740DC0"/>
    <w:rsid w:val="00742BF4"/>
    <w:rsid w:val="00744C79"/>
    <w:rsid w:val="00747A81"/>
    <w:rsid w:val="007615D6"/>
    <w:rsid w:val="00766D53"/>
    <w:rsid w:val="00786111"/>
    <w:rsid w:val="00795741"/>
    <w:rsid w:val="007C45EB"/>
    <w:rsid w:val="007C6A36"/>
    <w:rsid w:val="007D6DCC"/>
    <w:rsid w:val="007F13AB"/>
    <w:rsid w:val="00824EDC"/>
    <w:rsid w:val="00874D89"/>
    <w:rsid w:val="0088720D"/>
    <w:rsid w:val="008B7360"/>
    <w:rsid w:val="008C3CC5"/>
    <w:rsid w:val="008D02D4"/>
    <w:rsid w:val="008D3EB9"/>
    <w:rsid w:val="008D69C1"/>
    <w:rsid w:val="00912DC8"/>
    <w:rsid w:val="00916828"/>
    <w:rsid w:val="009305E1"/>
    <w:rsid w:val="00953550"/>
    <w:rsid w:val="00980B8A"/>
    <w:rsid w:val="009D209A"/>
    <w:rsid w:val="009E1BA2"/>
    <w:rsid w:val="009E3E4F"/>
    <w:rsid w:val="00A07364"/>
    <w:rsid w:val="00A71ECF"/>
    <w:rsid w:val="00A810C5"/>
    <w:rsid w:val="00AA2B10"/>
    <w:rsid w:val="00AC360E"/>
    <w:rsid w:val="00AE387B"/>
    <w:rsid w:val="00AF3A5C"/>
    <w:rsid w:val="00B011F6"/>
    <w:rsid w:val="00B233EA"/>
    <w:rsid w:val="00B3129B"/>
    <w:rsid w:val="00B53AAD"/>
    <w:rsid w:val="00B60227"/>
    <w:rsid w:val="00B74E32"/>
    <w:rsid w:val="00B94AB4"/>
    <w:rsid w:val="00BA7648"/>
    <w:rsid w:val="00BB6597"/>
    <w:rsid w:val="00BC703C"/>
    <w:rsid w:val="00BD7140"/>
    <w:rsid w:val="00C00727"/>
    <w:rsid w:val="00C21235"/>
    <w:rsid w:val="00C83232"/>
    <w:rsid w:val="00CC490D"/>
    <w:rsid w:val="00CD0D6B"/>
    <w:rsid w:val="00D02303"/>
    <w:rsid w:val="00D11623"/>
    <w:rsid w:val="00D128F2"/>
    <w:rsid w:val="00D14249"/>
    <w:rsid w:val="00D8713A"/>
    <w:rsid w:val="00DC32BD"/>
    <w:rsid w:val="00DF7F2C"/>
    <w:rsid w:val="00E00DA6"/>
    <w:rsid w:val="00E07271"/>
    <w:rsid w:val="00E10B58"/>
    <w:rsid w:val="00E15A94"/>
    <w:rsid w:val="00E20385"/>
    <w:rsid w:val="00E26701"/>
    <w:rsid w:val="00E36382"/>
    <w:rsid w:val="00E458BA"/>
    <w:rsid w:val="00E56E8C"/>
    <w:rsid w:val="00E60E34"/>
    <w:rsid w:val="00ED3989"/>
    <w:rsid w:val="00ED6005"/>
    <w:rsid w:val="00ED7E8C"/>
    <w:rsid w:val="00EE6BFE"/>
    <w:rsid w:val="00EF5C02"/>
    <w:rsid w:val="00F0408B"/>
    <w:rsid w:val="00F26C1D"/>
    <w:rsid w:val="00F353AE"/>
    <w:rsid w:val="00F54CEC"/>
    <w:rsid w:val="00F8684A"/>
    <w:rsid w:val="00F97CAC"/>
    <w:rsid w:val="00FB2837"/>
    <w:rsid w:val="00FC3F4E"/>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AE387B"/>
    <w:rPr>
      <w:color w:val="0563C1" w:themeColor="hyperlink"/>
      <w:u w:val="single"/>
    </w:rPr>
  </w:style>
  <w:style w:type="character" w:styleId="UnresolvedMention">
    <w:name w:val="Unresolved Mention"/>
    <w:basedOn w:val="DefaultParagraphFont"/>
    <w:uiPriority w:val="99"/>
    <w:semiHidden/>
    <w:unhideWhenUsed/>
    <w:rsid w:val="00AE3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5_Hyderabad_2024-10/INBOX/DRAFTS/_Welcome_to_Hyderabad/3GPP%20SA%20WGs%20meeting%20(Oct%202024)-Hyderabad-Welcome_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2933</TotalTime>
  <Pages>358</Pages>
  <Words>84599</Words>
  <Characters>482217</Characters>
  <Application>Microsoft Office Word</Application>
  <DocSecurity>0</DocSecurity>
  <Lines>4018</Lines>
  <Paragraphs>1131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corrections</cp:lastModifiedBy>
  <cp:revision>21</cp:revision>
  <dcterms:created xsi:type="dcterms:W3CDTF">2024-10-13T00:12:00Z</dcterms:created>
  <dcterms:modified xsi:type="dcterms:W3CDTF">2024-10-16T01:53:00Z</dcterms:modified>
</cp:coreProperties>
</file>