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055D25" w14:textId="6F8588E6" w:rsidR="00B208FF" w:rsidRDefault="00B208FF" w:rsidP="00355EA2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MS Mincho" w:cs="Arial"/>
          <w:b/>
          <w:sz w:val="24"/>
          <w:szCs w:val="24"/>
          <w:lang w:eastAsia="ja-JP"/>
        </w:rPr>
        <w:t>3GPP TSG-SA WG1 Meeting #10</w:t>
      </w:r>
      <w:r w:rsidR="003B416E">
        <w:rPr>
          <w:rFonts w:eastAsia="MS Mincho" w:cs="Arial"/>
          <w:b/>
          <w:sz w:val="24"/>
          <w:szCs w:val="24"/>
          <w:lang w:eastAsia="ja-JP"/>
        </w:rPr>
        <w:t>7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 w:rsidRPr="00BB5AE1">
        <w:rPr>
          <w:rFonts w:eastAsia="MS Mincho" w:cs="Arial"/>
          <w:b/>
          <w:sz w:val="24"/>
          <w:szCs w:val="24"/>
          <w:lang w:eastAsia="ja-JP"/>
        </w:rPr>
        <w:tab/>
      </w:r>
      <w:r w:rsidR="00B130F9">
        <w:rPr>
          <w:rFonts w:eastAsia="MS Mincho" w:cs="Arial"/>
          <w:b/>
          <w:sz w:val="24"/>
          <w:szCs w:val="24"/>
          <w:lang w:eastAsia="ja-JP"/>
        </w:rPr>
        <w:t xml:space="preserve">                 </w:t>
      </w:r>
      <w:r w:rsidRPr="00BB5AE1">
        <w:rPr>
          <w:rFonts w:eastAsia="MS Mincho" w:cs="Arial"/>
          <w:b/>
          <w:sz w:val="24"/>
          <w:szCs w:val="24"/>
          <w:lang w:eastAsia="ja-JP"/>
        </w:rPr>
        <w:t>S1-2</w:t>
      </w:r>
      <w:r w:rsidR="005B5711" w:rsidRPr="00BB5AE1">
        <w:rPr>
          <w:rFonts w:eastAsia="MS Mincho" w:cs="Arial"/>
          <w:b/>
          <w:sz w:val="24"/>
          <w:szCs w:val="24"/>
          <w:lang w:eastAsia="ja-JP"/>
        </w:rPr>
        <w:t>4</w:t>
      </w:r>
      <w:r w:rsidR="002C7157">
        <w:rPr>
          <w:rFonts w:eastAsia="MS Mincho" w:cs="Arial"/>
          <w:b/>
          <w:sz w:val="24"/>
          <w:szCs w:val="24"/>
          <w:lang w:eastAsia="ja-JP"/>
        </w:rPr>
        <w:t>xxxx</w:t>
      </w:r>
    </w:p>
    <w:p w14:paraId="0FEBC1DE" w14:textId="6CA8E2F6" w:rsidR="000924E4" w:rsidRPr="00F45489" w:rsidRDefault="003B416E" w:rsidP="00B208F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eastAsia="Times New Roman" w:cs="Arial"/>
          <w:sz w:val="20"/>
          <w:szCs w:val="20"/>
          <w:lang w:eastAsia="ar-SA"/>
        </w:rPr>
      </w:pPr>
      <w:r w:rsidRPr="003B416E">
        <w:rPr>
          <w:rFonts w:eastAsia="MS Mincho" w:cs="Arial"/>
          <w:b/>
          <w:sz w:val="24"/>
          <w:szCs w:val="24"/>
          <w:lang w:eastAsia="ja-JP"/>
        </w:rPr>
        <w:t>Maastricht,</w:t>
      </w:r>
      <w:r w:rsidR="00A53FFD">
        <w:rPr>
          <w:rFonts w:eastAsia="MS Mincho" w:cs="Arial"/>
          <w:b/>
          <w:sz w:val="24"/>
          <w:szCs w:val="24"/>
          <w:lang w:eastAsia="ja-JP"/>
        </w:rPr>
        <w:t>The Netherlands,</w:t>
      </w:r>
      <w:r w:rsidRPr="003B416E">
        <w:rPr>
          <w:rFonts w:eastAsia="MS Mincho" w:cs="Arial"/>
          <w:b/>
          <w:sz w:val="24"/>
          <w:szCs w:val="24"/>
          <w:lang w:eastAsia="ja-JP"/>
        </w:rPr>
        <w:t xml:space="preserve"> 19-23 August</w:t>
      </w:r>
      <w:r w:rsidR="00B208FF"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1115BC6D" w14:textId="6D84C5E2" w:rsidR="002C7157" w:rsidRPr="00BC07EC" w:rsidRDefault="002C7157" w:rsidP="002C7157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>
        <w:rPr>
          <w:rFonts w:eastAsia="Times New Roman" w:cs="Arial"/>
          <w:sz w:val="22"/>
          <w:szCs w:val="20"/>
          <w:lang w:eastAsia="ar-SA"/>
        </w:rPr>
        <w:t>Drafting Agenda 6G</w:t>
      </w:r>
    </w:p>
    <w:p w14:paraId="09EA6124" w14:textId="77777777" w:rsidR="002C7157" w:rsidRPr="00C94126" w:rsidRDefault="002C7157" w:rsidP="002C7157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3" w:name="OLE_LINK3"/>
      <w:bookmarkStart w:id="4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</w:t>
      </w:r>
      <w:r>
        <w:rPr>
          <w:rFonts w:eastAsia="Times New Roman" w:cs="Arial"/>
          <w:sz w:val="22"/>
          <w:szCs w:val="20"/>
          <w:lang w:eastAsia="ar-SA"/>
        </w:rPr>
        <w:t>0</w:t>
      </w:r>
      <w:r w:rsidRPr="00C94126">
        <w:rPr>
          <w:rFonts w:eastAsia="Times New Roman" w:cs="Arial"/>
          <w:sz w:val="22"/>
          <w:szCs w:val="20"/>
          <w:lang w:eastAsia="ar-SA"/>
        </w:rPr>
        <w:t>.1</w:t>
      </w:r>
    </w:p>
    <w:p w14:paraId="7F9D56C0" w14:textId="77777777" w:rsidR="002C7157" w:rsidRPr="00F45489" w:rsidRDefault="002C7157" w:rsidP="002C7157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Drafting</w:t>
      </w:r>
      <w:r w:rsidRPr="00F45489">
        <w:rPr>
          <w:rFonts w:eastAsia="Times New Roman" w:cs="Arial"/>
          <w:sz w:val="22"/>
          <w:szCs w:val="20"/>
          <w:lang w:eastAsia="ar-SA"/>
        </w:rPr>
        <w:t xml:space="preserve"> </w:t>
      </w:r>
      <w:r>
        <w:rPr>
          <w:rFonts w:eastAsia="Times New Roman" w:cs="Arial"/>
          <w:sz w:val="22"/>
          <w:szCs w:val="20"/>
          <w:lang w:eastAsia="ar-SA"/>
        </w:rPr>
        <w:t>Chairperson</w:t>
      </w:r>
    </w:p>
    <w:p w14:paraId="5215F830" w14:textId="1E2D2480" w:rsidR="002C7157" w:rsidRPr="00F45489" w:rsidRDefault="002C7157" w:rsidP="002C7157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Jose Almodovar</w:t>
      </w:r>
    </w:p>
    <w:p w14:paraId="4A4AD20C" w14:textId="77777777" w:rsidR="000924E4" w:rsidRPr="00F45489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3368DFF1" w14:textId="77777777" w:rsidR="000924E4" w:rsidRPr="00F45489" w:rsidRDefault="000924E4" w:rsidP="000924E4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>
        <w:rPr>
          <w:rFonts w:eastAsia="MS Mincho" w:cs="Arial"/>
          <w:bCs/>
          <w:sz w:val="36"/>
          <w:szCs w:val="36"/>
          <w:lang w:eastAsia="ar-SA"/>
        </w:rPr>
        <w:t>Submission</w:t>
      </w:r>
      <w:r w:rsidRPr="00F45489">
        <w:rPr>
          <w:rFonts w:eastAsia="MS Mincho" w:cs="Arial"/>
          <w:bCs/>
          <w:sz w:val="36"/>
          <w:szCs w:val="36"/>
          <w:lang w:eastAsia="ar-SA"/>
        </w:rPr>
        <w:t xml:space="preserve"> Guidelines</w:t>
      </w:r>
    </w:p>
    <w:p w14:paraId="5963E243" w14:textId="77777777" w:rsidR="000924E4" w:rsidRPr="00F45489" w:rsidRDefault="000924E4" w:rsidP="007352CF">
      <w:pPr>
        <w:numPr>
          <w:ilvl w:val="0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u w:val="single"/>
          <w:lang w:eastAsia="it-IT"/>
        </w:rPr>
      </w:pPr>
      <w:bookmarkStart w:id="5" w:name="_Hlk21624406"/>
      <w:r>
        <w:rPr>
          <w:rFonts w:eastAsia="Times New Roman" w:cs="Arial"/>
          <w:b/>
          <w:sz w:val="20"/>
          <w:szCs w:val="20"/>
          <w:u w:val="single"/>
          <w:lang w:eastAsia="it-IT"/>
        </w:rPr>
        <w:t>Submission d</w:t>
      </w:r>
      <w:r w:rsidRPr="00F45489">
        <w:rPr>
          <w:rFonts w:eastAsia="Times New Roman" w:cs="Arial"/>
          <w:b/>
          <w:sz w:val="20"/>
          <w:szCs w:val="20"/>
          <w:u w:val="single"/>
          <w:lang w:eastAsia="it-IT"/>
        </w:rPr>
        <w:t>eadlines:</w:t>
      </w:r>
    </w:p>
    <w:p w14:paraId="67EC09A4" w14:textId="77777777" w:rsidR="000924E4" w:rsidRPr="00F45489" w:rsidRDefault="000924E4" w:rsidP="000924E4">
      <w:pPr>
        <w:spacing w:after="0" w:line="240" w:lineRule="auto"/>
        <w:ind w:left="720"/>
        <w:rPr>
          <w:rFonts w:eastAsia="Times New Roman" w:cs="Arial"/>
          <w:sz w:val="20"/>
          <w:szCs w:val="20"/>
          <w:u w:val="single"/>
          <w:lang w:eastAsia="it-IT"/>
        </w:rPr>
      </w:pPr>
    </w:p>
    <w:p w14:paraId="653AC898" w14:textId="68B87B24" w:rsidR="000924E4" w:rsidRDefault="000924E4" w:rsidP="007352CF">
      <w:pPr>
        <w:pStyle w:val="ListParagraph"/>
        <w:numPr>
          <w:ilvl w:val="1"/>
          <w:numId w:val="16"/>
        </w:numPr>
        <w:suppressAutoHyphens w:val="0"/>
        <w:rPr>
          <w:lang w:eastAsia="en-US"/>
        </w:rPr>
      </w:pPr>
      <w:bookmarkStart w:id="6" w:name="_Hlk84502926"/>
      <w:r>
        <w:t>Tdoc</w:t>
      </w:r>
      <w:r>
        <w:rPr>
          <w:b/>
          <w:bCs/>
        </w:rPr>
        <w:t xml:space="preserve"> number</w:t>
      </w:r>
      <w:r>
        <w:t xml:space="preserve"> and </w:t>
      </w:r>
      <w:r>
        <w:rPr>
          <w:b/>
          <w:bCs/>
        </w:rPr>
        <w:t>CR number</w:t>
      </w:r>
      <w:r>
        <w:t xml:space="preserve"> requests:     </w:t>
      </w:r>
      <w:r w:rsidR="00E96047">
        <w:rPr>
          <w:b/>
          <w:bCs/>
          <w:lang w:eastAsia="en-US"/>
        </w:rPr>
        <w:t>Friday</w:t>
      </w:r>
      <w:r>
        <w:rPr>
          <w:b/>
          <w:bCs/>
        </w:rPr>
        <w:t xml:space="preserve">, </w:t>
      </w:r>
      <w:r w:rsidR="00A53FFD">
        <w:t>9</w:t>
      </w:r>
      <w:r w:rsidR="00E54144">
        <w:t xml:space="preserve"> </w:t>
      </w:r>
      <w:r w:rsidR="00A53FFD">
        <w:t>August</w:t>
      </w:r>
      <w:r>
        <w:t xml:space="preserve"> 202</w:t>
      </w:r>
      <w:r w:rsidR="005B5711">
        <w:t>4</w:t>
      </w:r>
      <w:r>
        <w:t>, 23:00 UTC</w:t>
      </w:r>
    </w:p>
    <w:p w14:paraId="1B2E5E44" w14:textId="0F74FD75" w:rsidR="000924E4" w:rsidRDefault="000924E4" w:rsidP="005B5711">
      <w:pPr>
        <w:pStyle w:val="ListParagraph"/>
        <w:numPr>
          <w:ilvl w:val="1"/>
          <w:numId w:val="16"/>
        </w:numPr>
        <w:suppressAutoHyphens w:val="0"/>
        <w:rPr>
          <w:lang w:eastAsia="en-US"/>
        </w:rPr>
      </w:pPr>
      <w:r>
        <w:t xml:space="preserve">Document </w:t>
      </w:r>
      <w:r>
        <w:rPr>
          <w:b/>
          <w:bCs/>
        </w:rPr>
        <w:t>submission</w:t>
      </w:r>
      <w:r>
        <w:t>:                                </w:t>
      </w:r>
      <w:r w:rsidR="00550A1A">
        <w:rPr>
          <w:b/>
          <w:bCs/>
          <w:lang w:eastAsia="en-US"/>
        </w:rPr>
        <w:t>Friday</w:t>
      </w:r>
      <w:r w:rsidR="00550A1A">
        <w:rPr>
          <w:b/>
          <w:bCs/>
        </w:rPr>
        <w:t xml:space="preserve">, </w:t>
      </w:r>
      <w:r w:rsidR="00A53FFD">
        <w:t>9</w:t>
      </w:r>
      <w:r w:rsidR="005B5711">
        <w:t xml:space="preserve"> </w:t>
      </w:r>
      <w:r w:rsidR="00A53FFD">
        <w:t>August</w:t>
      </w:r>
      <w:r w:rsidR="005B5711">
        <w:t xml:space="preserve"> 2024, 23:00 UTC</w:t>
      </w:r>
    </w:p>
    <w:bookmarkEnd w:id="6"/>
    <w:p w14:paraId="5CE31185" w14:textId="77777777" w:rsidR="000924E4" w:rsidRPr="00F45489" w:rsidRDefault="000924E4" w:rsidP="000924E4">
      <w:pPr>
        <w:spacing w:after="0" w:line="240" w:lineRule="auto"/>
        <w:ind w:left="1440"/>
        <w:rPr>
          <w:rFonts w:eastAsia="Times New Roman" w:cs="Arial"/>
          <w:sz w:val="20"/>
          <w:szCs w:val="20"/>
          <w:lang w:eastAsia="ar-SA"/>
        </w:rPr>
      </w:pPr>
    </w:p>
    <w:p w14:paraId="0E240BB6" w14:textId="77777777" w:rsidR="000924E4" w:rsidRPr="00F45489" w:rsidRDefault="000924E4" w:rsidP="007352CF">
      <w:pPr>
        <w:numPr>
          <w:ilvl w:val="0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 xml:space="preserve">Documents that miss either deadline will be considered as </w:t>
      </w:r>
      <w:r w:rsidRPr="00F45489">
        <w:rPr>
          <w:rFonts w:eastAsia="Times New Roman" w:cs="Arial"/>
          <w:b/>
          <w:sz w:val="20"/>
          <w:szCs w:val="20"/>
          <w:u w:val="single"/>
          <w:lang w:eastAsia="it-IT"/>
        </w:rPr>
        <w:t>LATE</w:t>
      </w:r>
      <w:r w:rsidRPr="00F45489">
        <w:rPr>
          <w:rFonts w:eastAsia="Times New Roman" w:cs="Arial"/>
          <w:sz w:val="20"/>
          <w:szCs w:val="20"/>
          <w:lang w:eastAsia="it-IT"/>
        </w:rPr>
        <w:t xml:space="preserve"> and will be given low priority</w:t>
      </w:r>
    </w:p>
    <w:p w14:paraId="17E20A47" w14:textId="77777777" w:rsidR="000924E4" w:rsidRPr="00F45489" w:rsidRDefault="000924E4" w:rsidP="000924E4">
      <w:pPr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14:paraId="55B1125E" w14:textId="71FF4FEB" w:rsidR="000924E4" w:rsidRDefault="000924E4" w:rsidP="007352CF">
      <w:pPr>
        <w:numPr>
          <w:ilvl w:val="0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334E6E">
        <w:rPr>
          <w:rFonts w:eastAsia="Times New Roman" w:cs="Arial"/>
          <w:b/>
          <w:sz w:val="20"/>
          <w:szCs w:val="20"/>
          <w:lang w:eastAsia="it-IT"/>
        </w:rPr>
        <w:t xml:space="preserve">Tdoc numbers </w:t>
      </w:r>
      <w:r>
        <w:rPr>
          <w:rFonts w:eastAsia="Times New Roman" w:cs="Arial"/>
          <w:b/>
          <w:sz w:val="20"/>
          <w:szCs w:val="20"/>
          <w:lang w:eastAsia="it-IT"/>
        </w:rPr>
        <w:t xml:space="preserve">and CR numbers </w:t>
      </w:r>
      <w:r>
        <w:rPr>
          <w:rFonts w:eastAsia="Times New Roman" w:cs="Arial"/>
          <w:sz w:val="20"/>
          <w:szCs w:val="20"/>
          <w:lang w:eastAsia="it-IT"/>
        </w:rPr>
        <w:t xml:space="preserve">can be reserved </w:t>
      </w:r>
      <w:r w:rsidRPr="00F45489">
        <w:rPr>
          <w:rFonts w:eastAsia="Times New Roman" w:cs="Arial"/>
          <w:sz w:val="20"/>
          <w:szCs w:val="20"/>
          <w:lang w:eastAsia="it-IT"/>
        </w:rPr>
        <w:t xml:space="preserve">and documents </w:t>
      </w:r>
      <w:r>
        <w:rPr>
          <w:rFonts w:eastAsia="Times New Roman" w:cs="Arial"/>
          <w:sz w:val="20"/>
          <w:szCs w:val="20"/>
          <w:lang w:eastAsia="it-IT"/>
        </w:rPr>
        <w:t xml:space="preserve">uploaded </w:t>
      </w:r>
      <w:r w:rsidRPr="00F45489">
        <w:rPr>
          <w:rFonts w:eastAsia="Times New Roman" w:cs="Arial"/>
          <w:sz w:val="20"/>
          <w:szCs w:val="20"/>
          <w:lang w:eastAsia="it-IT"/>
        </w:rPr>
        <w:t>at</w:t>
      </w:r>
      <w:r>
        <w:rPr>
          <w:rFonts w:eastAsia="Times New Roman" w:cs="Arial"/>
          <w:sz w:val="20"/>
          <w:szCs w:val="20"/>
          <w:lang w:eastAsia="it-IT"/>
        </w:rPr>
        <w:t xml:space="preserve"> </w:t>
      </w:r>
      <w:hyperlink r:id="rId11" w:history="1">
        <w:r w:rsidRPr="00A63389">
          <w:rPr>
            <w:rStyle w:val="Hyperlink"/>
            <w:rFonts w:eastAsia="Times New Roman" w:cs="Arial"/>
            <w:sz w:val="20"/>
            <w:szCs w:val="20"/>
            <w:lang w:eastAsia="it-IT"/>
          </w:rPr>
          <w:t>https://portal.3gpp.org/</w:t>
        </w:r>
      </w:hyperlink>
      <w:r>
        <w:rPr>
          <w:rFonts w:eastAsia="Times New Roman" w:cs="Arial"/>
          <w:sz w:val="20"/>
          <w:szCs w:val="20"/>
          <w:lang w:eastAsia="it-IT"/>
        </w:rPr>
        <w:t xml:space="preserve"> (register, then click on the "C" next to 3GPPSA1#</w:t>
      </w:r>
      <w:r w:rsidR="00186DE1">
        <w:rPr>
          <w:rFonts w:eastAsia="Times New Roman" w:cs="Arial"/>
          <w:sz w:val="20"/>
          <w:szCs w:val="20"/>
          <w:lang w:eastAsia="it-IT"/>
        </w:rPr>
        <w:t>107</w:t>
      </w:r>
      <w:r>
        <w:rPr>
          <w:rFonts w:eastAsia="Times New Roman" w:cs="Arial"/>
          <w:sz w:val="20"/>
          <w:szCs w:val="20"/>
          <w:lang w:eastAsia="it-IT"/>
        </w:rPr>
        <w:t>)</w:t>
      </w:r>
    </w:p>
    <w:p w14:paraId="051A926B" w14:textId="77777777" w:rsidR="000924E4" w:rsidRDefault="000924E4" w:rsidP="000924E4">
      <w:pPr>
        <w:pStyle w:val="ListParagraph"/>
        <w:rPr>
          <w:rFonts w:cs="Arial"/>
          <w:lang w:eastAsia="it-IT"/>
        </w:rPr>
      </w:pPr>
    </w:p>
    <w:p w14:paraId="461BF5E0" w14:textId="37EA8EC2" w:rsidR="000924E4" w:rsidRPr="00A82E64" w:rsidRDefault="000924E4" w:rsidP="00E61342">
      <w:pPr>
        <w:pStyle w:val="ListParagraph"/>
        <w:numPr>
          <w:ilvl w:val="0"/>
          <w:numId w:val="13"/>
        </w:numPr>
        <w:rPr>
          <w:rFonts w:cs="Arial"/>
          <w:lang w:eastAsia="it-IT"/>
        </w:rPr>
      </w:pPr>
      <w:r w:rsidRPr="00A82E64">
        <w:rPr>
          <w:rFonts w:cs="Arial"/>
          <w:lang w:eastAsia="it-IT"/>
        </w:rPr>
        <w:t>Please use the document templates available at</w:t>
      </w:r>
      <w:r w:rsidR="00A82E64" w:rsidRPr="00A82E64">
        <w:rPr>
          <w:rFonts w:cs="Arial"/>
          <w:lang w:eastAsia="it-IT"/>
        </w:rPr>
        <w:t xml:space="preserve"> </w:t>
      </w:r>
      <w:bookmarkEnd w:id="5"/>
      <w:r w:rsidR="00186DE1">
        <w:rPr>
          <w:rFonts w:cs="Arial"/>
          <w:lang w:eastAsia="it-IT"/>
        </w:rPr>
        <w:fldChar w:fldCharType="begin"/>
      </w:r>
      <w:r w:rsidR="00186DE1">
        <w:rPr>
          <w:rFonts w:cs="Arial"/>
          <w:lang w:eastAsia="it-IT"/>
        </w:rPr>
        <w:instrText>HYPERLINK "</w:instrText>
      </w:r>
      <w:r w:rsidR="00186DE1" w:rsidRPr="00186DE1">
        <w:rPr>
          <w:rFonts w:cs="Arial"/>
          <w:lang w:eastAsia="it-IT"/>
        </w:rPr>
        <w:instrText>https://ftp.3gpp.org/tsg_sa/WG1_Serv/TSGS1_107_Maastricht/templates</w:instrText>
      </w:r>
      <w:r w:rsidR="00186DE1">
        <w:rPr>
          <w:rFonts w:cs="Arial"/>
          <w:lang w:eastAsia="it-IT"/>
        </w:rPr>
        <w:instrText>"</w:instrText>
      </w:r>
      <w:r w:rsidR="00186DE1">
        <w:rPr>
          <w:rFonts w:cs="Arial"/>
          <w:lang w:eastAsia="it-IT"/>
        </w:rPr>
        <w:fldChar w:fldCharType="separate"/>
      </w:r>
      <w:r w:rsidR="00186DE1" w:rsidRPr="004931C2">
        <w:rPr>
          <w:rStyle w:val="Hyperlink"/>
          <w:rFonts w:cs="Arial"/>
          <w:lang w:eastAsia="it-IT"/>
        </w:rPr>
        <w:t>https://ftp.3gpp.org/tsg_sa/WG1_Serv/TSGS1_107_Maastricht/templates</w:t>
      </w:r>
      <w:r w:rsidR="00186DE1">
        <w:rPr>
          <w:rFonts w:cs="Arial"/>
          <w:lang w:eastAsia="it-IT"/>
        </w:rPr>
        <w:fldChar w:fldCharType="end"/>
      </w:r>
      <w:r w:rsidR="00186DE1">
        <w:rPr>
          <w:rFonts w:cs="Arial"/>
          <w:lang w:eastAsia="it-IT"/>
        </w:rPr>
        <w:t xml:space="preserve"> </w:t>
      </w:r>
      <w:r w:rsidR="00275BB3">
        <w:rPr>
          <w:rFonts w:cs="Arial"/>
          <w:lang w:eastAsia="it-IT"/>
        </w:rPr>
        <w:t xml:space="preserve"> </w:t>
      </w:r>
    </w:p>
    <w:p w14:paraId="39B467A5" w14:textId="77777777" w:rsidR="000924E4" w:rsidRPr="00F45489" w:rsidRDefault="000924E4" w:rsidP="007352CF">
      <w:pPr>
        <w:numPr>
          <w:ilvl w:val="0"/>
          <w:numId w:val="11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>For CRs:</w:t>
      </w:r>
    </w:p>
    <w:p w14:paraId="58F8F38A" w14:textId="67A1B591" w:rsidR="000924E4" w:rsidRPr="00F45489" w:rsidRDefault="000924E4" w:rsidP="007352CF">
      <w:pPr>
        <w:numPr>
          <w:ilvl w:val="1"/>
          <w:numId w:val="11"/>
        </w:numPr>
        <w:suppressAutoHyphens/>
        <w:spacing w:after="0" w:line="240" w:lineRule="auto"/>
        <w:rPr>
          <w:rFonts w:eastAsia="Times New Roman" w:cs="Arial"/>
          <w:b/>
          <w:sz w:val="20"/>
          <w:szCs w:val="20"/>
          <w:lang w:eastAsia="ar-SA"/>
        </w:rPr>
      </w:pPr>
      <w:r>
        <w:rPr>
          <w:rFonts w:eastAsia="Times New Roman" w:cs="Arial"/>
          <w:b/>
          <w:sz w:val="20"/>
          <w:szCs w:val="20"/>
          <w:lang w:eastAsia="ar-SA"/>
        </w:rPr>
        <w:t>TEI1</w:t>
      </w:r>
      <w:r w:rsidR="003B6AB6">
        <w:rPr>
          <w:rFonts w:eastAsia="Times New Roman" w:cs="Arial"/>
          <w:b/>
          <w:sz w:val="20"/>
          <w:szCs w:val="20"/>
          <w:lang w:eastAsia="ar-SA"/>
        </w:rPr>
        <w:t>8</w:t>
      </w:r>
      <w:r w:rsidRPr="00F45489">
        <w:rPr>
          <w:rFonts w:eastAsia="Times New Roman" w:cs="Arial"/>
          <w:b/>
          <w:sz w:val="20"/>
          <w:szCs w:val="20"/>
          <w:lang w:eastAsia="ar-SA"/>
        </w:rPr>
        <w:t xml:space="preserve"> CRs will only be accepted if there is no impact to Stage 2 or Stage 3 or for alignment purposes</w:t>
      </w:r>
    </w:p>
    <w:p w14:paraId="61A3E3BA" w14:textId="6EF46FFC" w:rsidR="000924E4" w:rsidRPr="00F45489" w:rsidRDefault="000924E4" w:rsidP="007352CF">
      <w:pPr>
        <w:numPr>
          <w:ilvl w:val="1"/>
          <w:numId w:val="11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b/>
          <w:sz w:val="20"/>
          <w:szCs w:val="20"/>
          <w:lang w:eastAsia="ar-SA"/>
        </w:rPr>
        <w:t>CRs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</w:t>
      </w:r>
      <w:r w:rsidRPr="00F45489">
        <w:rPr>
          <w:rFonts w:eastAsia="Times New Roman" w:cs="Arial"/>
          <w:b/>
          <w:sz w:val="20"/>
          <w:szCs w:val="20"/>
          <w:lang w:eastAsia="ar-SA"/>
        </w:rPr>
        <w:t>MUST have a CR number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allocated by </w:t>
      </w:r>
      <w:r w:rsidR="003B6AB6">
        <w:rPr>
          <w:rFonts w:eastAsia="Times New Roman" w:cs="Arial"/>
          <w:sz w:val="20"/>
          <w:szCs w:val="20"/>
          <w:lang w:eastAsia="ar-SA"/>
        </w:rPr>
        <w:t xml:space="preserve">the 3GPP Portal </w:t>
      </w:r>
      <w:r w:rsidRPr="00F45489">
        <w:rPr>
          <w:rFonts w:eastAsia="Times New Roman" w:cs="Arial"/>
          <w:sz w:val="20"/>
          <w:szCs w:val="20"/>
          <w:lang w:eastAsia="ar-SA"/>
        </w:rPr>
        <w:t>BEFORE being submitted</w:t>
      </w:r>
    </w:p>
    <w:p w14:paraId="6764344E" w14:textId="787CB0B4" w:rsidR="000924E4" w:rsidRPr="00F45489" w:rsidRDefault="000924E4" w:rsidP="007352CF">
      <w:pPr>
        <w:numPr>
          <w:ilvl w:val="1"/>
          <w:numId w:val="11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b/>
          <w:sz w:val="20"/>
          <w:szCs w:val="20"/>
          <w:lang w:eastAsia="ar-SA"/>
        </w:rPr>
        <w:t>CRs MUST have a Work Item code</w:t>
      </w:r>
      <w:r w:rsidRPr="00F45489">
        <w:rPr>
          <w:rFonts w:eastAsia="Times New Roman" w:cs="Arial"/>
          <w:sz w:val="20"/>
          <w:szCs w:val="20"/>
          <w:lang w:eastAsia="ar-SA"/>
        </w:rPr>
        <w:t>, and the WI code must be valid for the specific release (e.</w:t>
      </w:r>
      <w:r w:rsidR="003B6AB6">
        <w:rPr>
          <w:rFonts w:eastAsia="Times New Roman" w:cs="Arial"/>
          <w:sz w:val="20"/>
          <w:szCs w:val="20"/>
          <w:lang w:eastAsia="ar-SA"/>
        </w:rPr>
        <w:t>g.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</w:t>
      </w:r>
      <w:r w:rsidR="003B6AB6">
        <w:rPr>
          <w:rFonts w:eastAsia="Times New Roman" w:cs="Arial"/>
          <w:sz w:val="20"/>
          <w:szCs w:val="20"/>
          <w:lang w:eastAsia="ar-SA"/>
        </w:rPr>
        <w:t xml:space="preserve">a </w:t>
      </w:r>
      <w:r w:rsidRPr="00F45489">
        <w:rPr>
          <w:rFonts w:eastAsia="Times New Roman" w:cs="Arial"/>
          <w:sz w:val="20"/>
          <w:szCs w:val="20"/>
          <w:lang w:eastAsia="ar-SA"/>
        </w:rPr>
        <w:t>Rel-1</w:t>
      </w:r>
      <w:r w:rsidR="003B6AB6">
        <w:rPr>
          <w:rFonts w:eastAsia="Times New Roman" w:cs="Arial"/>
          <w:sz w:val="20"/>
          <w:szCs w:val="20"/>
          <w:lang w:eastAsia="ar-SA"/>
        </w:rPr>
        <w:t>8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CR with Rel-</w:t>
      </w:r>
      <w:r>
        <w:rPr>
          <w:rFonts w:eastAsia="Times New Roman" w:cs="Arial"/>
          <w:sz w:val="20"/>
          <w:szCs w:val="20"/>
          <w:lang w:eastAsia="ar-SA"/>
        </w:rPr>
        <w:t>1</w:t>
      </w:r>
      <w:r w:rsidR="003B6AB6">
        <w:rPr>
          <w:rFonts w:eastAsia="Times New Roman" w:cs="Arial"/>
          <w:sz w:val="20"/>
          <w:szCs w:val="20"/>
          <w:lang w:eastAsia="ar-SA"/>
        </w:rPr>
        <w:t>7</w:t>
      </w:r>
      <w:r>
        <w:rPr>
          <w:rFonts w:eastAsia="Times New Roman" w:cs="Arial"/>
          <w:sz w:val="20"/>
          <w:szCs w:val="20"/>
          <w:lang w:eastAsia="ar-SA"/>
        </w:rPr>
        <w:t xml:space="preserve"> </w:t>
      </w:r>
      <w:r w:rsidRPr="00F45489">
        <w:rPr>
          <w:rFonts w:eastAsia="Times New Roman" w:cs="Arial"/>
          <w:sz w:val="20"/>
          <w:szCs w:val="20"/>
          <w:lang w:eastAsia="ar-SA"/>
        </w:rPr>
        <w:t>WI is not permitted</w:t>
      </w:r>
      <w:r w:rsidR="003B6AB6">
        <w:rPr>
          <w:rFonts w:eastAsia="Times New Roman" w:cs="Arial"/>
          <w:sz w:val="20"/>
          <w:szCs w:val="20"/>
          <w:lang w:eastAsia="ar-SA"/>
        </w:rPr>
        <w:t>, except for cat. A CR</w:t>
      </w:r>
      <w:r w:rsidRPr="00F45489">
        <w:rPr>
          <w:rFonts w:eastAsia="Times New Roman" w:cs="Arial"/>
          <w:sz w:val="20"/>
          <w:szCs w:val="20"/>
          <w:lang w:eastAsia="ar-SA"/>
        </w:rPr>
        <w:t>)</w:t>
      </w:r>
    </w:p>
    <w:p w14:paraId="0CE096A2" w14:textId="35269C75" w:rsidR="000924E4" w:rsidRPr="003B6AB6" w:rsidRDefault="000924E4" w:rsidP="004E11F5">
      <w:pPr>
        <w:numPr>
          <w:ilvl w:val="1"/>
          <w:numId w:val="11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3B6AB6">
        <w:rPr>
          <w:rFonts w:eastAsia="Times New Roman" w:cs="Arial"/>
          <w:sz w:val="20"/>
          <w:szCs w:val="20"/>
          <w:lang w:eastAsia="ar-SA"/>
        </w:rPr>
        <w:t xml:space="preserve">Work Item Codes for the CRs are available </w:t>
      </w:r>
      <w:r w:rsidR="003B6AB6" w:rsidRPr="003B6AB6">
        <w:rPr>
          <w:rFonts w:eastAsia="Times New Roman" w:cs="Arial"/>
          <w:sz w:val="20"/>
          <w:szCs w:val="20"/>
          <w:lang w:eastAsia="ar-SA"/>
        </w:rPr>
        <w:t xml:space="preserve">in the </w:t>
      </w:r>
      <w:hyperlink r:id="rId12" w:history="1">
        <w:r w:rsidR="003B6AB6" w:rsidRPr="003B6AB6">
          <w:rPr>
            <w:rStyle w:val="Hyperlink"/>
            <w:rFonts w:eastAsia="Times New Roman" w:cs="Arial"/>
            <w:sz w:val="20"/>
            <w:szCs w:val="20"/>
            <w:lang w:eastAsia="ar-SA"/>
          </w:rPr>
          <w:t>Work Plan</w:t>
        </w:r>
      </w:hyperlink>
      <w:r w:rsidRPr="003B6AB6">
        <w:rPr>
          <w:rFonts w:eastAsia="Times New Roman" w:cs="Arial"/>
          <w:sz w:val="20"/>
          <w:szCs w:val="20"/>
          <w:lang w:eastAsia="ar-SA"/>
        </w:rPr>
        <w:t xml:space="preserve"> </w:t>
      </w:r>
      <w:r w:rsidR="003B6AB6">
        <w:rPr>
          <w:rFonts w:eastAsia="Times New Roman" w:cs="Arial"/>
          <w:sz w:val="20"/>
          <w:szCs w:val="20"/>
          <w:lang w:eastAsia="ar-SA"/>
        </w:rPr>
        <w:t xml:space="preserve">(or </w:t>
      </w:r>
      <w:r w:rsidRPr="003B6AB6">
        <w:rPr>
          <w:rFonts w:eastAsia="Times New Roman" w:cs="Arial"/>
          <w:sz w:val="20"/>
          <w:szCs w:val="20"/>
          <w:lang w:eastAsia="ar-SA"/>
        </w:rPr>
        <w:t xml:space="preserve">at </w:t>
      </w:r>
      <w:hyperlink r:id="rId13" w:history="1">
        <w:r w:rsidRPr="003B6AB6">
          <w:rPr>
            <w:rFonts w:eastAsia="StarSymbol" w:cs="Arial"/>
            <w:color w:val="0000FF"/>
            <w:sz w:val="20"/>
            <w:szCs w:val="20"/>
            <w:u w:val="single"/>
            <w:lang w:eastAsia="ar-SA"/>
          </w:rPr>
          <w:t>http://www.3gpp.org/ftp/Specs/html-info/TSG-WG--s1--wis.htm</w:t>
        </w:r>
      </w:hyperlink>
      <w:r w:rsidR="003B6AB6">
        <w:rPr>
          <w:rFonts w:eastAsia="StarSymbol" w:cs="Arial"/>
          <w:color w:val="0000FF"/>
          <w:sz w:val="20"/>
          <w:szCs w:val="20"/>
          <w:u w:val="single"/>
          <w:lang w:eastAsia="ar-SA"/>
        </w:rPr>
        <w:t xml:space="preserve"> )</w:t>
      </w:r>
    </w:p>
    <w:bookmarkEnd w:id="0"/>
    <w:bookmarkEnd w:id="1"/>
    <w:p w14:paraId="1933F862" w14:textId="070101F9" w:rsidR="00FE752D" w:rsidRPr="00FC250B" w:rsidRDefault="00FE752D" w:rsidP="00411066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val="en-US" w:eastAsia="ar-SA"/>
        </w:rPr>
      </w:pPr>
    </w:p>
    <w:p w14:paraId="73B561CB" w14:textId="77777777" w:rsidR="006E501A" w:rsidRPr="002C5415" w:rsidRDefault="006E501A" w:rsidP="006E501A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79CC81AB" w14:textId="77777777" w:rsidR="00345EA9" w:rsidRPr="00FC250B" w:rsidRDefault="00345EA9" w:rsidP="000924E4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FC250B">
        <w:rPr>
          <w:rFonts w:eastAsia="Times New Roman"/>
          <w:b/>
          <w:sz w:val="20"/>
          <w:szCs w:val="20"/>
          <w:lang w:val="en-US"/>
        </w:rPr>
        <w:t>LEGEND</w:t>
      </w:r>
    </w:p>
    <w:p w14:paraId="558CE046" w14:textId="2C8B791B" w:rsidR="001644D2" w:rsidRDefault="00652642" w:rsidP="00E75157">
      <w:pPr>
        <w:spacing w:after="12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</w:t>
      </w:r>
      <w:r w:rsidRPr="009A071B">
        <w:rPr>
          <w:rFonts w:eastAsia="Times New Roman"/>
          <w:sz w:val="20"/>
          <w:szCs w:val="20"/>
          <w:lang w:val="en-US"/>
        </w:rPr>
        <w:t xml:space="preserve"> </w:t>
      </w:r>
      <w:r w:rsidRPr="001E1D1F">
        <w:rPr>
          <w:rFonts w:eastAsia="Times New Roman"/>
          <w:sz w:val="20"/>
          <w:szCs w:val="20"/>
          <w:lang w:val="en-US"/>
        </w:rPr>
        <w:t>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>CC (Incoming Liaison Statement Copied to SA1),</w:t>
      </w:r>
      <w:r w:rsidRPr="001E1D1F">
        <w:rPr>
          <w:rFonts w:eastAsia="Times New Roman"/>
          <w:sz w:val="20"/>
          <w:szCs w:val="20"/>
          <w:lang w:val="en-US"/>
        </w:rPr>
        <w:t xml:space="preserve"> Cont</w:t>
      </w:r>
      <w:r>
        <w:rPr>
          <w:rFonts w:eastAsia="Times New Roman"/>
          <w:sz w:val="20"/>
          <w:szCs w:val="20"/>
          <w:lang w:val="en-US"/>
        </w:rPr>
        <w:t xml:space="preserve"> (Contribution), </w:t>
      </w:r>
      <w:r w:rsidRPr="001E1D1F">
        <w:rPr>
          <w:rFonts w:eastAsia="Times New Roman"/>
          <w:sz w:val="20"/>
          <w:szCs w:val="20"/>
          <w:lang w:val="en-US"/>
        </w:rPr>
        <w:t>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 w:rsidR="00A76506">
        <w:rPr>
          <w:rFonts w:eastAsia="Times New Roman"/>
          <w:sz w:val="20"/>
          <w:szCs w:val="20"/>
          <w:lang w:val="en-US"/>
        </w:rPr>
        <w:t>L</w:t>
      </w:r>
      <w:r w:rsidRPr="001E1D1F">
        <w:rPr>
          <w:rFonts w:eastAsia="Times New Roman"/>
          <w:sz w:val="20"/>
          <w:szCs w:val="20"/>
          <w:lang w:val="en-US"/>
        </w:rPr>
        <w:t>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>TO (Incoming Liaison Statement To SA1),</w:t>
      </w:r>
      <w:r w:rsidRPr="001E1D1F">
        <w:rPr>
          <w:rFonts w:eastAsia="Times New Roman"/>
          <w:sz w:val="20"/>
          <w:szCs w:val="20"/>
          <w:lang w:val="en-US"/>
        </w:rPr>
        <w:t xml:space="preserve"> TR</w:t>
      </w:r>
      <w:r>
        <w:rPr>
          <w:rFonts w:eastAsia="Times New Roman"/>
          <w:sz w:val="20"/>
          <w:szCs w:val="20"/>
          <w:lang w:val="en-US"/>
        </w:rPr>
        <w:t xml:space="preserve"> (Technical Report), </w:t>
      </w:r>
      <w:r w:rsidRPr="001E1D1F">
        <w:rPr>
          <w:rFonts w:eastAsia="Times New Roman"/>
          <w:sz w:val="20"/>
          <w:szCs w:val="20"/>
          <w:lang w:val="en-US"/>
        </w:rPr>
        <w:t>TS</w:t>
      </w:r>
      <w:r>
        <w:rPr>
          <w:rFonts w:eastAsia="Times New Roman"/>
          <w:sz w:val="20"/>
          <w:szCs w:val="20"/>
          <w:lang w:val="en-US"/>
        </w:rPr>
        <w:t xml:space="preserve"> (Technical Specification),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>WID (Work Item Description), WP (Work Plan)</w:t>
      </w:r>
    </w:p>
    <w:p w14:paraId="3FCB2D50" w14:textId="1C88FBB3" w:rsidR="00DF3949" w:rsidRPr="001E1D1F" w:rsidRDefault="00DF3949" w:rsidP="00DF3949">
      <w:pPr>
        <w:spacing w:after="12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</w:t>
      </w:r>
      <w:r>
        <w:rPr>
          <w:rFonts w:eastAsia="Times New Roman"/>
          <w:sz w:val="20"/>
          <w:szCs w:val="20"/>
          <w:lang w:val="en-US"/>
        </w:rPr>
        <w:t>2</w:t>
      </w:r>
      <w:r w:rsidR="00275BB3">
        <w:rPr>
          <w:rFonts w:eastAsia="Times New Roman"/>
          <w:sz w:val="20"/>
          <w:szCs w:val="20"/>
          <w:lang w:val="en-US"/>
        </w:rPr>
        <w:t>4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3714"/>
      </w:tblGrid>
      <w:tr w:rsidR="00DF3949" w:rsidRPr="001E1D1F" w14:paraId="1A3D6D08" w14:textId="77777777" w:rsidTr="003D5B68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70961DEB" w14:textId="77777777" w:rsidR="00DF3949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lastRenderedPageBreak/>
              <w:t>Doc</w:t>
            </w:r>
          </w:p>
          <w:p w14:paraId="4A06A1A1" w14:textId="77777777" w:rsidR="00DF3949" w:rsidRPr="00B56E2C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B736EA2" w14:textId="77777777" w:rsidR="00DF3949" w:rsidRPr="00B56E2C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Tdoc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16683231" w14:textId="77777777" w:rsidR="00DF3949" w:rsidRPr="00B56E2C" w:rsidRDefault="00DF3949" w:rsidP="003D5B6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company(ies)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14:paraId="365A46A9" w14:textId="77777777" w:rsidR="00DF3949" w:rsidRPr="00B56E2C" w:rsidRDefault="00DF3949" w:rsidP="003D5B6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40559876" w14:textId="77777777" w:rsidR="00DF3949" w:rsidRPr="00B56E2C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auto"/>
          </w:tcPr>
          <w:p w14:paraId="2EC6C341" w14:textId="77777777" w:rsidR="00DF3949" w:rsidRPr="00B56E2C" w:rsidRDefault="00DF3949" w:rsidP="003D5B6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DF3949" w:rsidRPr="001E1D1F" w14:paraId="31E63389" w14:textId="77777777" w:rsidTr="003D5B68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14:paraId="418C8C45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14:paraId="47EE0E07" w14:textId="25023E9D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</w:t>
            </w:r>
            <w:r w:rsidR="00275BB3">
              <w:rPr>
                <w:rFonts w:eastAsia="Times New Roman" w:cs="Arial"/>
                <w:szCs w:val="18"/>
                <w:lang w:eastAsia="ar-SA"/>
              </w:rPr>
              <w:t>24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14:paraId="129D1004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14:paraId="2E7C2B64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14:paraId="6C996F2C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00FF00"/>
          </w:tcPr>
          <w:p w14:paraId="554ACEA3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F3949" w:rsidRPr="001E1D1F" w14:paraId="3026867D" w14:textId="77777777" w:rsidTr="003D5B68">
        <w:trPr>
          <w:trHeight w:val="141"/>
        </w:trPr>
        <w:tc>
          <w:tcPr>
            <w:tcW w:w="675" w:type="dxa"/>
            <w:shd w:val="clear" w:color="auto" w:fill="00FFFF"/>
          </w:tcPr>
          <w:p w14:paraId="6753CCF5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14EACA11" w14:textId="53BE2D1C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</w:t>
            </w:r>
            <w:r w:rsidR="00275BB3">
              <w:rPr>
                <w:rFonts w:eastAsia="Times New Roman" w:cs="Arial"/>
                <w:szCs w:val="18"/>
                <w:lang w:eastAsia="ar-SA"/>
              </w:rPr>
              <w:t>24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14:paraId="0E56B9B5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301F0BD4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32158AE6" w14:textId="24E21FCC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A82E64">
              <w:rPr>
                <w:rFonts w:eastAsia="Times New Roman" w:cs="Arial"/>
                <w:szCs w:val="18"/>
                <w:lang w:eastAsia="ar-SA"/>
              </w:rPr>
              <w:t>3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3714" w:type="dxa"/>
            <w:shd w:val="clear" w:color="auto" w:fill="00FFFF"/>
          </w:tcPr>
          <w:p w14:paraId="7F7E6CF2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F3949" w:rsidRPr="001E1D1F" w14:paraId="77D65C7A" w14:textId="77777777" w:rsidTr="003D5B68">
        <w:trPr>
          <w:trHeight w:val="141"/>
        </w:trPr>
        <w:tc>
          <w:tcPr>
            <w:tcW w:w="675" w:type="dxa"/>
            <w:shd w:val="clear" w:color="auto" w:fill="00FFFF"/>
          </w:tcPr>
          <w:p w14:paraId="51022594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5A687322" w14:textId="3448C1FA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</w:t>
            </w:r>
            <w:r w:rsidR="00275BB3">
              <w:rPr>
                <w:rFonts w:eastAsia="Times New Roman" w:cs="Arial"/>
                <w:szCs w:val="18"/>
                <w:lang w:eastAsia="ar-SA"/>
              </w:rPr>
              <w:t>24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14:paraId="7415CD6B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03767B8F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736ECFD3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714" w:type="dxa"/>
            <w:shd w:val="clear" w:color="auto" w:fill="00FFFF"/>
          </w:tcPr>
          <w:p w14:paraId="7D27B84D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F3949" w:rsidRPr="001E1D1F" w14:paraId="23C6A260" w14:textId="77777777" w:rsidTr="003D5B68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14:paraId="75A6B3EC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14:paraId="17514B77" w14:textId="34577BAF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</w:t>
            </w:r>
            <w:r w:rsidR="00275BB3">
              <w:rPr>
                <w:rFonts w:eastAsia="Times New Roman" w:cs="Arial"/>
                <w:szCs w:val="18"/>
                <w:lang w:eastAsia="ar-SA"/>
              </w:rPr>
              <w:t>24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14:paraId="24C8C8E8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14:paraId="45D03A5B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14:paraId="605B993C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808080"/>
          </w:tcPr>
          <w:p w14:paraId="35128D61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F3949" w:rsidRPr="001E1D1F" w14:paraId="7289E496" w14:textId="77777777" w:rsidTr="003D5B68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C0C0C0"/>
          </w:tcPr>
          <w:p w14:paraId="164FF214" w14:textId="77777777" w:rsidR="00DF3949" w:rsidRPr="002E3C2E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</w:tcPr>
          <w:p w14:paraId="14069B65" w14:textId="3640A978" w:rsidR="00DF3949" w:rsidRPr="002E3C2E" w:rsidRDefault="00DF3949" w:rsidP="003D5B68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</w:t>
            </w:r>
            <w:r w:rsidR="00275BB3">
              <w:rPr>
                <w:rFonts w:eastAsia="Times New Roman" w:cs="Arial"/>
                <w:szCs w:val="18"/>
                <w:lang w:eastAsia="ar-SA"/>
              </w:rPr>
              <w:t>24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0C0C0"/>
          </w:tcPr>
          <w:p w14:paraId="5C843906" w14:textId="77777777" w:rsidR="00DF3949" w:rsidRPr="002E3C2E" w:rsidRDefault="00DF3949" w:rsidP="003D5B68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C0C0C0"/>
          </w:tcPr>
          <w:p w14:paraId="578C7205" w14:textId="77777777" w:rsidR="00DF3949" w:rsidRPr="002E3C2E" w:rsidRDefault="00DF3949" w:rsidP="003D5B68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C0C0C0"/>
          </w:tcPr>
          <w:p w14:paraId="41FF17A9" w14:textId="77777777" w:rsidR="00DF3949" w:rsidRPr="002E3C2E" w:rsidRDefault="00DF3949" w:rsidP="003D5B68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section xxx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C0C0C0"/>
          </w:tcPr>
          <w:p w14:paraId="723B932C" w14:textId="77777777" w:rsidR="00DF3949" w:rsidRPr="002E3C2E" w:rsidRDefault="00DF3949" w:rsidP="003D5B6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F3949" w:rsidRPr="001E1D1F" w14:paraId="4EAB639F" w14:textId="77777777" w:rsidTr="003D5B68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0000"/>
          </w:tcPr>
          <w:p w14:paraId="2F133405" w14:textId="77777777" w:rsidR="00DF3949" w:rsidRPr="00B56E2C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0000"/>
          </w:tcPr>
          <w:p w14:paraId="0EBF8274" w14:textId="737BBCE2" w:rsidR="00DF3949" w:rsidRPr="00B56E2C" w:rsidRDefault="00DF3949" w:rsidP="003D5B68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</w:t>
            </w:r>
            <w:r w:rsidR="00275BB3">
              <w:rPr>
                <w:rFonts w:eastAsia="Times New Roman" w:cs="Arial"/>
                <w:szCs w:val="18"/>
                <w:lang w:eastAsia="ar-SA"/>
              </w:rPr>
              <w:t>24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0000"/>
          </w:tcPr>
          <w:p w14:paraId="63FC5F6D" w14:textId="77777777" w:rsidR="00DF3949" w:rsidRPr="00B56E2C" w:rsidRDefault="00DF3949" w:rsidP="003D5B68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0000"/>
          </w:tcPr>
          <w:p w14:paraId="63E5B6C8" w14:textId="77777777" w:rsidR="00DF3949" w:rsidRPr="00B56E2C" w:rsidRDefault="00DF3949" w:rsidP="003D5B68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0000"/>
          </w:tcPr>
          <w:p w14:paraId="7EA1FCDB" w14:textId="77777777" w:rsidR="00DF3949" w:rsidRPr="00B56E2C" w:rsidRDefault="00DF3949" w:rsidP="003D5B68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Rejected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FF0000"/>
          </w:tcPr>
          <w:p w14:paraId="276E5479" w14:textId="77777777" w:rsidR="00DF3949" w:rsidRPr="00B56E2C" w:rsidRDefault="00DF3949" w:rsidP="003D5B6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F3949" w:rsidRPr="001E1D1F" w14:paraId="0D6BA222" w14:textId="77777777" w:rsidTr="003D5B68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9900"/>
          </w:tcPr>
          <w:p w14:paraId="2019B769" w14:textId="77777777" w:rsidR="00DF3949" w:rsidRPr="00B56E2C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9900"/>
          </w:tcPr>
          <w:p w14:paraId="159DF929" w14:textId="3A08A3E1" w:rsidR="00DF3949" w:rsidRPr="00B56E2C" w:rsidRDefault="00DF3949" w:rsidP="003D5B68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</w:t>
            </w:r>
            <w:r w:rsidR="00275BB3">
              <w:rPr>
                <w:rFonts w:eastAsia="Times New Roman" w:cs="Arial"/>
                <w:szCs w:val="18"/>
                <w:lang w:eastAsia="ar-SA"/>
              </w:rPr>
              <w:t>24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9900"/>
          </w:tcPr>
          <w:p w14:paraId="686C4E58" w14:textId="77777777" w:rsidR="00DF3949" w:rsidRPr="00B56E2C" w:rsidRDefault="00DF3949" w:rsidP="003D5B68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9900"/>
          </w:tcPr>
          <w:p w14:paraId="1E066581" w14:textId="77777777" w:rsidR="00DF3949" w:rsidRPr="00B56E2C" w:rsidRDefault="00DF3949" w:rsidP="003D5B68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9900"/>
          </w:tcPr>
          <w:p w14:paraId="7670D00A" w14:textId="77777777" w:rsidR="00DF3949" w:rsidRPr="00B56E2C" w:rsidRDefault="00DF3949" w:rsidP="003D5B68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Postponed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FF9900"/>
          </w:tcPr>
          <w:p w14:paraId="60EA0917" w14:textId="77777777" w:rsidR="00DF3949" w:rsidRPr="00B56E2C" w:rsidRDefault="00DF3949" w:rsidP="003D5B6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F3949" w:rsidRPr="001E1D1F" w14:paraId="0E5554B5" w14:textId="77777777" w:rsidTr="003D5B68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FF00"/>
          </w:tcPr>
          <w:p w14:paraId="75379F9B" w14:textId="77777777" w:rsidR="00DF3949" w:rsidRPr="00B56E2C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71F2F26B" w14:textId="72062F32" w:rsidR="00DF3949" w:rsidRPr="00B56E2C" w:rsidRDefault="00DF3949" w:rsidP="003D5B68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</w:t>
            </w:r>
            <w:r w:rsidR="00275BB3">
              <w:rPr>
                <w:rFonts w:eastAsia="Times New Roman" w:cs="Arial"/>
                <w:szCs w:val="18"/>
                <w:lang w:eastAsia="ar-SA"/>
              </w:rPr>
              <w:t>24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00"/>
          </w:tcPr>
          <w:p w14:paraId="104AEF7B" w14:textId="77777777" w:rsidR="00DF3949" w:rsidRPr="00B56E2C" w:rsidRDefault="00DF3949" w:rsidP="003D5B68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FF00"/>
          </w:tcPr>
          <w:p w14:paraId="25D1F7DC" w14:textId="77777777" w:rsidR="00DF3949" w:rsidRPr="00B56E2C" w:rsidRDefault="00DF3949" w:rsidP="003D5B68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00"/>
          </w:tcPr>
          <w:p w14:paraId="031E72EA" w14:textId="77777777" w:rsidR="00DF3949" w:rsidRPr="00B56E2C" w:rsidRDefault="00DF3949" w:rsidP="003D5B68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Email Approval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FFFF00"/>
          </w:tcPr>
          <w:p w14:paraId="422B3321" w14:textId="77777777" w:rsidR="00DF3949" w:rsidRPr="00B56E2C" w:rsidRDefault="00DF3949" w:rsidP="003D5B6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F3949" w:rsidRPr="001E1D1F" w14:paraId="2E8A8EAA" w14:textId="77777777" w:rsidTr="003D5B68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F5474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7E8E4" w14:textId="2192BA25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</w:t>
            </w:r>
            <w:r w:rsidR="00275BB3">
              <w:rPr>
                <w:rFonts w:eastAsia="Times New Roman" w:cs="Arial"/>
                <w:szCs w:val="18"/>
                <w:lang w:eastAsia="ar-SA"/>
              </w:rPr>
              <w:t>24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E4B52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C501E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A8C1A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DAF4A" w14:textId="77777777" w:rsidR="00DF3949" w:rsidRPr="001E1D1F" w:rsidRDefault="00DF3949" w:rsidP="003D5B6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F3949" w:rsidRPr="001E1D1F" w14:paraId="3CFC51D6" w14:textId="77777777" w:rsidTr="003D5B68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48FCF00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6C04F22A" w14:textId="1C2B91CE" w:rsidR="00DF3949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</w:t>
            </w:r>
            <w:r w:rsidR="00275BB3">
              <w:rPr>
                <w:rFonts w:eastAsia="Times New Roman" w:cs="Arial"/>
                <w:szCs w:val="18"/>
                <w:lang w:eastAsia="ar-SA"/>
              </w:rPr>
              <w:t>24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4CB13D2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4DC41BC1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7769AB5A" w14:textId="77777777" w:rsidR="00DF3949" w:rsidRPr="001E1D1F" w:rsidRDefault="00DF3949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Unallocated / Drafting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2BDF9FA5" w14:textId="77777777" w:rsidR="00DF3949" w:rsidRPr="001E1D1F" w:rsidRDefault="00DF3949" w:rsidP="003D5B6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70932DA9" w14:textId="77777777" w:rsidR="0041287C" w:rsidRDefault="0041287C" w:rsidP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594BAAA6" w14:textId="77777777" w:rsidR="0041287C" w:rsidRPr="008754F9" w:rsidRDefault="0041287C" w:rsidP="0041287C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46DE7EB1" w14:textId="52E84617" w:rsidR="0041287C" w:rsidRPr="008B761E" w:rsidRDefault="0041287C" w:rsidP="008B761E">
      <w:pPr>
        <w:spacing w:after="0" w:line="240" w:lineRule="auto"/>
        <w:rPr>
          <w:rFonts w:ascii="Aptos" w:eastAsia="Times New Roman" w:hAnsi="Aptos"/>
          <w:sz w:val="22"/>
          <w:lang w:eastAsia="nl-NL"/>
        </w:rPr>
      </w:pPr>
      <w:r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Plenary/Drafting</w:t>
      </w:r>
      <w:r w:rsidR="008B761E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: </w:t>
      </w:r>
      <w:bookmarkStart w:id="7" w:name="_Hlk174964692"/>
      <w:r w:rsidR="008C22B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Praetorium</w:t>
      </w:r>
      <w:r w:rsidR="008B761E" w:rsidRPr="00657274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 </w:t>
      </w:r>
      <w:bookmarkEnd w:id="7"/>
      <w:r w:rsidR="008B761E" w:rsidRPr="00657274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(level </w:t>
      </w:r>
      <w:r w:rsidR="008C22B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0</w:t>
      </w:r>
      <w:r w:rsidR="00657274" w:rsidRPr="00657274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)</w:t>
      </w:r>
      <w:r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ab/>
      </w:r>
      <w:r w:rsidRPr="00915C02">
        <w:rPr>
          <w:rFonts w:eastAsia="Arial Unicode MS"/>
          <w:sz w:val="24"/>
          <w:szCs w:val="24"/>
          <w:lang w:eastAsia="ar-SA"/>
        </w:rPr>
        <w:t xml:space="preserve">            </w:t>
      </w:r>
    </w:p>
    <w:p w14:paraId="60AF24B7" w14:textId="0FBCEA9B" w:rsidR="0041287C" w:rsidRPr="00B50B65" w:rsidRDefault="0041287C" w:rsidP="0041287C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915C02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="00657274">
        <w:rPr>
          <w:rFonts w:eastAsia="Arial Unicode MS" w:cs="Arial"/>
          <w:color w:val="00B050"/>
          <w:sz w:val="24"/>
          <w:szCs w:val="24"/>
          <w:lang w:eastAsia="ar-SA"/>
        </w:rPr>
        <w:t xml:space="preserve">: </w:t>
      </w:r>
      <w:r w:rsidR="00F66823">
        <w:rPr>
          <w:rFonts w:eastAsia="Arial Unicode MS" w:cs="Arial"/>
          <w:color w:val="00B050"/>
          <w:sz w:val="24"/>
          <w:szCs w:val="24"/>
          <w:lang w:eastAsia="ar-SA"/>
        </w:rPr>
        <w:t>Lima</w:t>
      </w:r>
      <w:r w:rsidR="00657274" w:rsidRPr="00657274">
        <w:rPr>
          <w:rFonts w:eastAsia="Arial Unicode MS" w:cs="Arial"/>
          <w:color w:val="00B050"/>
          <w:sz w:val="24"/>
          <w:szCs w:val="24"/>
          <w:lang w:eastAsia="ar-SA"/>
        </w:rPr>
        <w:t xml:space="preserve"> </w:t>
      </w:r>
      <w:r w:rsidR="00E246CE">
        <w:rPr>
          <w:rFonts w:eastAsia="Arial Unicode MS" w:cs="Arial"/>
          <w:color w:val="00B050"/>
          <w:sz w:val="24"/>
          <w:szCs w:val="24"/>
          <w:lang w:eastAsia="ar-SA"/>
        </w:rPr>
        <w:t>(0.13)</w:t>
      </w:r>
    </w:p>
    <w:p w14:paraId="3A206735" w14:textId="77777777" w:rsidR="0041287C" w:rsidRDefault="0041287C" w:rsidP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6262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4"/>
        <w:gridCol w:w="2779"/>
        <w:gridCol w:w="2779"/>
      </w:tblGrid>
      <w:tr w:rsidR="002C7157" w:rsidRPr="00AB0F3E" w14:paraId="7628C4CF" w14:textId="77777777" w:rsidTr="002C7157">
        <w:trPr>
          <w:trHeight w:val="658"/>
        </w:trPr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89B4FF7" w14:textId="77777777" w:rsidR="002C7157" w:rsidRPr="00415AA2" w:rsidRDefault="002C7157" w:rsidP="0041287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8" w:name="_Hlk16683286"/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9577E70" w14:textId="77777777" w:rsidR="002C7157" w:rsidRPr="00415AA2" w:rsidRDefault="002C7157" w:rsidP="0041287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C9A6202" w14:textId="77777777" w:rsidR="002C7157" w:rsidRPr="00415AA2" w:rsidRDefault="002C7157" w:rsidP="0041287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2C7157" w:rsidRPr="00AB0F3E" w14:paraId="32B1B6BD" w14:textId="77777777" w:rsidTr="002C7157">
        <w:trPr>
          <w:trHeight w:val="272"/>
        </w:trPr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A37AF40" w14:textId="77777777" w:rsidR="002C7157" w:rsidRPr="00AB0F3E" w:rsidRDefault="002C7157" w:rsidP="0041287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14:00</w:t>
            </w:r>
          </w:p>
          <w:p w14:paraId="154AD064" w14:textId="77777777" w:rsidR="002C7157" w:rsidRDefault="002C7157" w:rsidP="0041287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295142" w14:textId="77777777" w:rsidR="002C7157" w:rsidRPr="00502AF0" w:rsidRDefault="002C7157" w:rsidP="0041287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361F5560" w14:textId="77777777" w:rsidR="002C7157" w:rsidRDefault="002C7157" w:rsidP="0041287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8.1. 6G SID</w:t>
            </w:r>
          </w:p>
          <w:p w14:paraId="6B1B1C37" w14:textId="391C1E83" w:rsidR="002C7157" w:rsidRPr="00502AF0" w:rsidRDefault="002C7157" w:rsidP="0041287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0514149" w14:textId="7E1E0321" w:rsidR="00D04AEC" w:rsidRDefault="00D04AEC" w:rsidP="0041287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Plenary</w:t>
            </w:r>
          </w:p>
          <w:p w14:paraId="606B0AB0" w14:textId="5AB6ADFA" w:rsidR="00D04AEC" w:rsidRDefault="00D04AEC" w:rsidP="0041287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(max till 14:30)</w:t>
            </w:r>
          </w:p>
          <w:p w14:paraId="1417B6E6" w14:textId="2C452FC3" w:rsidR="002C7157" w:rsidRPr="007F083B" w:rsidRDefault="002C7157" w:rsidP="007F083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6CD043DC" w14:textId="77777777" w:rsidR="002C7157" w:rsidRPr="00832CCB" w:rsidRDefault="002C7157" w:rsidP="0041287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8.2 6G TR</w:t>
            </w:r>
          </w:p>
        </w:tc>
      </w:tr>
      <w:tr w:rsidR="002C7157" w:rsidRPr="00AB0F3E" w14:paraId="4C3A2F9F" w14:textId="77777777" w:rsidTr="002C7157">
        <w:trPr>
          <w:trHeight w:val="272"/>
        </w:trPr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FA9BF7E" w14:textId="77777777" w:rsidR="002C7157" w:rsidRPr="00415AA2" w:rsidRDefault="002C7157" w:rsidP="0041287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E241B17" w14:textId="77777777" w:rsidR="002C7157" w:rsidRPr="00415AA2" w:rsidRDefault="002C7157" w:rsidP="0041287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A3024CA" w14:textId="77777777" w:rsidR="002C7157" w:rsidRPr="00415AA2" w:rsidRDefault="002C7157" w:rsidP="0041287C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2C7157" w:rsidRPr="00015298" w14:paraId="0F8CA0E0" w14:textId="77777777" w:rsidTr="002C7157">
        <w:trPr>
          <w:trHeight w:val="272"/>
        </w:trPr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5B55E77" w14:textId="77777777" w:rsidR="002C7157" w:rsidRPr="00AB0F3E" w:rsidRDefault="002C7157" w:rsidP="0041287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49F5E34E" w14:textId="77777777" w:rsidR="002C7157" w:rsidRPr="00AB0F3E" w:rsidRDefault="002C7157" w:rsidP="0041287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91E0CB6" w14:textId="77777777" w:rsidR="002C7157" w:rsidRDefault="002C7157" w:rsidP="0041287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18:0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CAC7CE" w14:textId="77777777" w:rsidR="007F083B" w:rsidRDefault="007F083B" w:rsidP="0041287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</w:p>
          <w:p w14:paraId="10DA991B" w14:textId="754608C1" w:rsidR="002C7157" w:rsidRPr="00502AF0" w:rsidRDefault="002C7157" w:rsidP="0041287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096D0750" w14:textId="36BE4CD9" w:rsidR="002C7157" w:rsidRDefault="002C7157" w:rsidP="0041287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8.2 6G TR</w:t>
            </w:r>
          </w:p>
          <w:p w14:paraId="2D30655F" w14:textId="3B78193D" w:rsidR="002C7157" w:rsidRDefault="002C7157" w:rsidP="0041287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8.3 use case template</w:t>
            </w:r>
          </w:p>
          <w:p w14:paraId="052DEE44" w14:textId="72517EBD" w:rsidR="002C7157" w:rsidRPr="002E38F3" w:rsidRDefault="002C7157" w:rsidP="005C70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3924D6D" w14:textId="35F13790" w:rsidR="002C7157" w:rsidRPr="007F083B" w:rsidRDefault="002C7157" w:rsidP="007F083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7EB12F40" w14:textId="77777777" w:rsidR="002C7157" w:rsidRDefault="002C7157" w:rsidP="0041287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8.1. 6G SID</w:t>
            </w:r>
          </w:p>
          <w:p w14:paraId="6E6EB697" w14:textId="01ED645C" w:rsidR="002C7157" w:rsidRPr="007F083B" w:rsidRDefault="007F083B" w:rsidP="007F083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8.3 use case template</w:t>
            </w:r>
          </w:p>
        </w:tc>
      </w:tr>
      <w:tr w:rsidR="002C7157" w:rsidRPr="00AB0F3E" w14:paraId="2EBD3367" w14:textId="77777777" w:rsidTr="002C7157">
        <w:trPr>
          <w:trHeight w:val="272"/>
        </w:trPr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F6A55AE" w14:textId="77777777" w:rsidR="002C7157" w:rsidRPr="00415AA2" w:rsidRDefault="002C7157" w:rsidP="0041287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D65ED00" w14:textId="77777777" w:rsidR="002C7157" w:rsidRPr="00415AA2" w:rsidRDefault="002C7157" w:rsidP="0041287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A41C4FC" w14:textId="77777777" w:rsidR="002C7157" w:rsidRPr="00415AA2" w:rsidRDefault="002C7157" w:rsidP="0041287C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2C7157" w:rsidRPr="00015298" w14:paraId="221CB73A" w14:textId="77777777" w:rsidTr="002C7157">
        <w:trPr>
          <w:trHeight w:val="272"/>
        </w:trPr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2AA0B42" w14:textId="77777777" w:rsidR="002C7157" w:rsidRPr="00AB0F3E" w:rsidRDefault="002C7157" w:rsidP="0041287C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207EB16E" w14:textId="77777777" w:rsidR="002C7157" w:rsidRPr="00AB0F3E" w:rsidRDefault="002C7157" w:rsidP="0041287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7698342" w14:textId="77777777" w:rsidR="002C7157" w:rsidRDefault="002C7157" w:rsidP="0041287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5DD3A97" w14:textId="77777777" w:rsidR="002C7157" w:rsidRPr="00AB0F3E" w:rsidRDefault="002C7157" w:rsidP="0041287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MMS</w:t>
            </w:r>
          </w:p>
          <w:p w14:paraId="731D94DC" w14:textId="77777777" w:rsidR="002C7157" w:rsidRPr="00BD4335" w:rsidRDefault="002C7157" w:rsidP="0041287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(19:00)</w:t>
            </w: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50E4AC3D" w14:textId="77777777" w:rsidR="002C7157" w:rsidRPr="00502AF0" w:rsidRDefault="002C7157" w:rsidP="0041287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6FB084C9" w14:textId="77777777" w:rsidR="002C7157" w:rsidRPr="00E421A2" w:rsidRDefault="002C7157" w:rsidP="0041287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10.1 KVs</w:t>
            </w:r>
          </w:p>
        </w:tc>
      </w:tr>
      <w:bookmarkEnd w:id="8"/>
    </w:tbl>
    <w:p w14:paraId="42ADFA25" w14:textId="77777777" w:rsidR="0041287C" w:rsidRDefault="0041287C" w:rsidP="0041287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6AE31A65" w14:textId="4EA88FCA" w:rsidR="0041287C" w:rsidRDefault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136"/>
        <w:gridCol w:w="2132"/>
        <w:gridCol w:w="3650"/>
      </w:tblGrid>
      <w:tr w:rsidR="004776A4" w14:paraId="27A72524" w14:textId="77777777" w:rsidTr="002C7157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4AF80365" w14:textId="6BE80F74" w:rsidR="004776A4" w:rsidRDefault="004776A4" w:rsidP="004776A4">
            <w:pPr>
              <w:pStyle w:val="Heading1"/>
            </w:pPr>
            <w:r>
              <w:t xml:space="preserve">Rel-20 6G contributions </w:t>
            </w:r>
          </w:p>
        </w:tc>
      </w:tr>
      <w:tr w:rsidR="004776A4" w:rsidRPr="00745D37" w14:paraId="2486C263" w14:textId="77777777" w:rsidTr="00E26067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10C6B8D" w14:textId="3F6C3B55" w:rsidR="004776A4" w:rsidRPr="00DF5A37" w:rsidRDefault="004776A4" w:rsidP="004776A4">
            <w:pPr>
              <w:pStyle w:val="Heading2"/>
              <w:rPr>
                <w:lang w:val="en-US"/>
              </w:rPr>
            </w:pPr>
            <w:r>
              <w:t>SID contributions (official template)</w:t>
            </w:r>
          </w:p>
        </w:tc>
      </w:tr>
      <w:tr w:rsidR="004776A4" w:rsidRPr="002B5B90" w14:paraId="11121E09" w14:textId="77777777" w:rsidTr="00B3776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DBD9F8" w14:textId="1D3E8D86" w:rsidR="004776A4" w:rsidRPr="00E26067" w:rsidRDefault="00390BF7" w:rsidP="004776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26067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460510" w14:textId="75F75357" w:rsidR="004776A4" w:rsidRPr="00E26067" w:rsidRDefault="004557C1" w:rsidP="004776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" w:history="1">
              <w:r w:rsidR="00390BF7" w:rsidRPr="00E2606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S1-242292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3D2E53" w14:textId="2B36615C" w:rsidR="004776A4" w:rsidRPr="00E26067" w:rsidRDefault="004776A4" w:rsidP="004776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26067">
              <w:rPr>
                <w:rFonts w:eastAsia="Times New Roman" w:cs="Arial"/>
                <w:szCs w:val="18"/>
                <w:lang w:eastAsia="ar-SA"/>
              </w:rPr>
              <w:t>Neutral Editor, SA1 chair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26F520" w14:textId="61614D87" w:rsidR="004776A4" w:rsidRPr="00E26067" w:rsidRDefault="00390BF7" w:rsidP="004776A4">
            <w:pPr>
              <w:snapToGrid w:val="0"/>
              <w:spacing w:after="0" w:line="240" w:lineRule="auto"/>
              <w:rPr>
                <w:lang w:val="de-DE"/>
              </w:rPr>
            </w:pPr>
            <w:r w:rsidRPr="00E26067">
              <w:rPr>
                <w:lang w:val="de-DE"/>
              </w:rPr>
              <w:t>6G SID initial draft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96B7B2" w14:textId="01E83909" w:rsidR="004776A4" w:rsidRPr="00E26067" w:rsidRDefault="00E26067" w:rsidP="004776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26067">
              <w:rPr>
                <w:rFonts w:eastAsia="Times New Roman" w:cs="Arial"/>
                <w:szCs w:val="18"/>
                <w:lang w:val="de-DE" w:eastAsia="ar-SA"/>
              </w:rPr>
              <w:t>Revised to S1-242450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12173C" w14:textId="77777777" w:rsidR="004776A4" w:rsidRPr="00E26067" w:rsidRDefault="004776A4" w:rsidP="004776A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E26067" w:rsidRPr="002B5B90" w14:paraId="2C1C2098" w14:textId="77777777" w:rsidTr="00B3776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39A27E" w14:textId="0B1D5A81" w:rsidR="00E26067" w:rsidRPr="00B3776F" w:rsidRDefault="00E26067" w:rsidP="004776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776F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1B916B" w14:textId="18B40EB7" w:rsidR="00E26067" w:rsidRPr="00B3776F" w:rsidRDefault="004557C1" w:rsidP="004776A4">
            <w:pPr>
              <w:snapToGrid w:val="0"/>
              <w:spacing w:after="0" w:line="240" w:lineRule="auto"/>
            </w:pPr>
            <w:hyperlink r:id="rId15" w:history="1">
              <w:r w:rsidR="00E26067" w:rsidRPr="00B3776F">
                <w:rPr>
                  <w:rStyle w:val="Hyperlink"/>
                  <w:rFonts w:cs="Arial"/>
                  <w:color w:val="auto"/>
                </w:rPr>
                <w:t>S1-242450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A680F3" w14:textId="03712999" w:rsidR="00E26067" w:rsidRPr="00B3776F" w:rsidRDefault="00E26067" w:rsidP="004776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776F">
              <w:rPr>
                <w:rFonts w:eastAsia="Times New Roman" w:cs="Arial"/>
                <w:szCs w:val="18"/>
                <w:lang w:eastAsia="ar-SA"/>
              </w:rPr>
              <w:t>Neutral Editor, SA1 chair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ADC444" w14:textId="275587C8" w:rsidR="00E26067" w:rsidRPr="00B3776F" w:rsidRDefault="00E26067" w:rsidP="004776A4">
            <w:pPr>
              <w:snapToGrid w:val="0"/>
              <w:spacing w:after="0" w:line="240" w:lineRule="auto"/>
              <w:rPr>
                <w:lang w:val="de-DE"/>
              </w:rPr>
            </w:pPr>
            <w:r w:rsidRPr="00B3776F">
              <w:rPr>
                <w:lang w:val="de-DE"/>
              </w:rPr>
              <w:t>6G SID initial draft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4F4450" w14:textId="7473C0FC" w:rsidR="00E26067" w:rsidRPr="00B3776F" w:rsidRDefault="00B3776F" w:rsidP="004776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3776F">
              <w:rPr>
                <w:rFonts w:eastAsia="Times New Roman" w:cs="Arial"/>
                <w:szCs w:val="18"/>
                <w:lang w:val="de-DE" w:eastAsia="ar-SA"/>
              </w:rPr>
              <w:t>Revised to S1-242452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FC8237" w14:textId="4E1B2BEE" w:rsidR="00E26067" w:rsidRPr="00B3776F" w:rsidRDefault="00E26067" w:rsidP="004776A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3776F">
              <w:rPr>
                <w:rFonts w:eastAsia="Arial Unicode MS" w:cs="Arial"/>
                <w:szCs w:val="18"/>
                <w:lang w:val="de-DE" w:eastAsia="ar-SA"/>
              </w:rPr>
              <w:t>Revision of S1-242292.</w:t>
            </w:r>
          </w:p>
        </w:tc>
      </w:tr>
      <w:tr w:rsidR="00B3776F" w:rsidRPr="002B5B90" w14:paraId="39B1818E" w14:textId="77777777" w:rsidTr="00B3776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EBCF3" w14:textId="79D66EAF" w:rsidR="00B3776F" w:rsidRPr="00B3776F" w:rsidRDefault="00B3776F" w:rsidP="004776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776F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3B6EF" w14:textId="1B5FC6DF" w:rsidR="00B3776F" w:rsidRPr="00B3776F" w:rsidRDefault="004557C1" w:rsidP="004776A4">
            <w:pPr>
              <w:snapToGrid w:val="0"/>
              <w:spacing w:after="0" w:line="240" w:lineRule="auto"/>
            </w:pPr>
            <w:hyperlink r:id="rId16" w:history="1">
              <w:r w:rsidR="00B3776F" w:rsidRPr="00B3776F">
                <w:rPr>
                  <w:rStyle w:val="Hyperlink"/>
                  <w:rFonts w:cs="Arial"/>
                  <w:color w:val="auto"/>
                </w:rPr>
                <w:t>S1-242452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D9DA8" w14:textId="1E0D3865" w:rsidR="00B3776F" w:rsidRPr="00B3776F" w:rsidRDefault="00B3776F" w:rsidP="004776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776F">
              <w:rPr>
                <w:rFonts w:eastAsia="Times New Roman" w:cs="Arial"/>
                <w:szCs w:val="18"/>
                <w:lang w:eastAsia="ar-SA"/>
              </w:rPr>
              <w:t>Neutral Editor, SA1 chair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5FDA9" w14:textId="7C3936DB" w:rsidR="00B3776F" w:rsidRPr="00B3776F" w:rsidRDefault="00B3776F" w:rsidP="004776A4">
            <w:pPr>
              <w:snapToGrid w:val="0"/>
              <w:spacing w:after="0" w:line="240" w:lineRule="auto"/>
              <w:rPr>
                <w:lang w:val="de-DE"/>
              </w:rPr>
            </w:pPr>
            <w:r w:rsidRPr="00B3776F">
              <w:rPr>
                <w:lang w:val="de-DE"/>
              </w:rPr>
              <w:t>6G SID initial draft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12F1D" w14:textId="77777777" w:rsidR="00B3776F" w:rsidRPr="00B3776F" w:rsidRDefault="00B3776F" w:rsidP="004776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A3262" w14:textId="15AF943D" w:rsidR="00B3776F" w:rsidRDefault="00B3776F" w:rsidP="004776A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3776F">
              <w:rPr>
                <w:rFonts w:eastAsia="Arial Unicode MS" w:cs="Arial"/>
                <w:i/>
                <w:szCs w:val="18"/>
                <w:lang w:val="de-DE" w:eastAsia="ar-SA"/>
              </w:rPr>
              <w:t>Revision of S1-242292.</w:t>
            </w:r>
          </w:p>
          <w:p w14:paraId="5DF9229B" w14:textId="3261327A" w:rsidR="00B3776F" w:rsidRPr="00B3776F" w:rsidRDefault="00B3776F" w:rsidP="004776A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3776F">
              <w:rPr>
                <w:rFonts w:eastAsia="Arial Unicode MS" w:cs="Arial"/>
                <w:szCs w:val="18"/>
                <w:lang w:val="de-DE" w:eastAsia="ar-SA"/>
              </w:rPr>
              <w:t>Revision of S1-242450.</w:t>
            </w:r>
          </w:p>
        </w:tc>
      </w:tr>
      <w:tr w:rsidR="008241B7" w:rsidRPr="002B5B90" w14:paraId="6594D457" w14:textId="77777777" w:rsidTr="00E2606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F70862" w14:textId="4C71EEC1" w:rsidR="008241B7" w:rsidRPr="00E26067" w:rsidRDefault="008241B7" w:rsidP="008241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2606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095BF0" w14:textId="61235E41" w:rsidR="008241B7" w:rsidRPr="00E26067" w:rsidRDefault="004557C1" w:rsidP="008241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7" w:history="1">
              <w:r w:rsidR="008241B7" w:rsidRPr="00E26067">
                <w:rPr>
                  <w:rStyle w:val="Hyperlink"/>
                  <w:rFonts w:cs="Arial"/>
                  <w:color w:val="auto"/>
                </w:rPr>
                <w:t>S1-242300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18D2D7" w14:textId="5592952E" w:rsidR="008241B7" w:rsidRPr="00E26067" w:rsidRDefault="008241B7" w:rsidP="008241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26067">
              <w:rPr>
                <w:rFonts w:eastAsia="Times New Roman" w:cs="Arial"/>
                <w:szCs w:val="18"/>
                <w:lang w:eastAsia="ar-SA"/>
              </w:rPr>
              <w:t>Neutral Editor, SA1 chair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5D54F9" w14:textId="3D6BA8FA" w:rsidR="008241B7" w:rsidRPr="00E26067" w:rsidRDefault="008241B7" w:rsidP="008241B7">
            <w:pPr>
              <w:snapToGrid w:val="0"/>
              <w:spacing w:after="0" w:line="240" w:lineRule="auto"/>
              <w:rPr>
                <w:lang w:val="de-DE"/>
              </w:rPr>
            </w:pPr>
            <w:r w:rsidRPr="00E26067">
              <w:t>Extracts of 6G SID objectives from SID-related contributions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91D09D" w14:textId="0025B1BA" w:rsidR="008241B7" w:rsidRPr="00E26067" w:rsidRDefault="00E26067" w:rsidP="008241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26067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FCF020" w14:textId="77777777" w:rsidR="008241B7" w:rsidRPr="00E26067" w:rsidRDefault="008241B7" w:rsidP="008241B7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4776A4" w:rsidRPr="002B5B90" w14:paraId="0EE034CB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824CFC" w14:textId="75593517" w:rsidR="004776A4" w:rsidRPr="00731425" w:rsidRDefault="004776A4" w:rsidP="004776A4">
            <w:pPr>
              <w:spacing w:after="0" w:line="240" w:lineRule="auto"/>
            </w:pPr>
            <w:r w:rsidRPr="00731425"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D04D18" w14:textId="42B0968A" w:rsidR="004776A4" w:rsidRPr="00731425" w:rsidRDefault="004557C1" w:rsidP="004776A4">
            <w:pPr>
              <w:spacing w:after="0" w:line="240" w:lineRule="auto"/>
            </w:pPr>
            <w:hyperlink r:id="rId18" w:history="1">
              <w:r w:rsidR="004776A4" w:rsidRPr="00F32AF1">
                <w:rPr>
                  <w:rStyle w:val="Hyperlink"/>
                  <w:rFonts w:cs="Arial"/>
                </w:rPr>
                <w:t>S1-242008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2A5AC7" w14:textId="2D79CF5E" w:rsidR="004776A4" w:rsidRPr="00731425" w:rsidRDefault="004776A4" w:rsidP="004776A4">
            <w:pPr>
              <w:spacing w:after="0" w:line="240" w:lineRule="auto"/>
            </w:pPr>
            <w:r w:rsidRPr="00731425">
              <w:t>ETSI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E93B98" w14:textId="5551B109" w:rsidR="004776A4" w:rsidRPr="00731425" w:rsidRDefault="004776A4" w:rsidP="004776A4">
            <w:pPr>
              <w:spacing w:after="0" w:line="240" w:lineRule="auto"/>
            </w:pPr>
            <w:r w:rsidRPr="00731425">
              <w:t>Template to contribute on the 6G Study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9FEBA5" w14:textId="1161FD14" w:rsidR="004776A4" w:rsidRPr="00731425" w:rsidRDefault="00731425" w:rsidP="004776A4">
            <w:pPr>
              <w:spacing w:after="0" w:line="240" w:lineRule="auto"/>
            </w:pPr>
            <w:r w:rsidRPr="00731425"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1FDFFA" w14:textId="77777777" w:rsidR="004776A4" w:rsidRPr="00731425" w:rsidRDefault="004776A4" w:rsidP="004776A4">
            <w:pPr>
              <w:spacing w:after="0" w:line="240" w:lineRule="auto"/>
            </w:pPr>
          </w:p>
        </w:tc>
      </w:tr>
      <w:tr w:rsidR="004776A4" w:rsidRPr="002B5B90" w14:paraId="52B72EB6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560159" w14:textId="1CED504C" w:rsidR="004776A4" w:rsidRPr="00390BF7" w:rsidRDefault="004776A4" w:rsidP="004776A4">
            <w:pPr>
              <w:spacing w:after="0" w:line="240" w:lineRule="auto"/>
            </w:pPr>
            <w:r w:rsidRPr="00390BF7"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7E969C" w14:textId="0D0F6582" w:rsidR="004776A4" w:rsidRPr="00390BF7" w:rsidRDefault="004557C1" w:rsidP="004776A4">
            <w:pPr>
              <w:spacing w:after="0" w:line="240" w:lineRule="auto"/>
            </w:pPr>
            <w:hyperlink r:id="rId19" w:history="1">
              <w:r w:rsidR="004776A4" w:rsidRPr="00F32AF1">
                <w:rPr>
                  <w:rStyle w:val="Hyperlink"/>
                  <w:rFonts w:cs="Arial"/>
                </w:rPr>
                <w:t>S1-242043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64D25C" w14:textId="35152516" w:rsidR="004776A4" w:rsidRPr="00390BF7" w:rsidRDefault="004776A4" w:rsidP="004776A4">
            <w:pPr>
              <w:spacing w:after="0" w:line="240" w:lineRule="auto"/>
            </w:pPr>
            <w:r w:rsidRPr="00390BF7">
              <w:t>China Mobile, LG Uplus, Toyota, OPPO, vivo, CATT, Asia Info, CAICT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E6FEA4" w14:textId="3A01868E" w:rsidR="004776A4" w:rsidRPr="00390BF7" w:rsidRDefault="004776A4" w:rsidP="004776A4">
            <w:pPr>
              <w:spacing w:after="0" w:line="240" w:lineRule="auto"/>
            </w:pPr>
            <w:r w:rsidRPr="00390BF7">
              <w:t>Study on 6G Use cases and requirements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C3D716" w14:textId="52B2085C" w:rsidR="004776A4" w:rsidRPr="00390BF7" w:rsidRDefault="00390BF7" w:rsidP="004776A4">
            <w:pPr>
              <w:spacing w:after="0" w:line="240" w:lineRule="auto"/>
            </w:pPr>
            <w:r>
              <w:t xml:space="preserve">Merged into </w:t>
            </w:r>
            <w:r w:rsidRPr="00390BF7">
              <w:rPr>
                <w:rFonts w:eastAsia="Times New Roman" w:cs="Arial"/>
                <w:szCs w:val="18"/>
                <w:lang w:eastAsia="ar-SA"/>
              </w:rPr>
              <w:t>S1-242292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1F240E" w14:textId="77777777" w:rsidR="004776A4" w:rsidRPr="00390BF7" w:rsidRDefault="004776A4" w:rsidP="004776A4">
            <w:pPr>
              <w:spacing w:after="0" w:line="240" w:lineRule="auto"/>
            </w:pPr>
          </w:p>
        </w:tc>
      </w:tr>
      <w:tr w:rsidR="00390BF7" w:rsidRPr="002B5B90" w14:paraId="22D6CA6B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87DF3F" w14:textId="572E25E3" w:rsidR="00390BF7" w:rsidRPr="00390BF7" w:rsidRDefault="00390BF7" w:rsidP="00390BF7">
            <w:pPr>
              <w:spacing w:after="0" w:line="240" w:lineRule="auto"/>
            </w:pPr>
            <w:r w:rsidRPr="00390BF7"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8C59A3" w14:textId="607689FA" w:rsidR="00390BF7" w:rsidRPr="00390BF7" w:rsidRDefault="004557C1" w:rsidP="00390BF7">
            <w:pPr>
              <w:spacing w:after="0" w:line="240" w:lineRule="auto"/>
            </w:pPr>
            <w:hyperlink r:id="rId20" w:history="1">
              <w:r w:rsidR="00390BF7" w:rsidRPr="00F32AF1">
                <w:rPr>
                  <w:rStyle w:val="Hyperlink"/>
                  <w:rFonts w:cs="Arial"/>
                </w:rPr>
                <w:t>S1-242077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57B5AD" w14:textId="1FD3A918" w:rsidR="00390BF7" w:rsidRPr="00390BF7" w:rsidRDefault="00390BF7" w:rsidP="00390BF7">
            <w:pPr>
              <w:spacing w:after="0" w:line="240" w:lineRule="auto"/>
            </w:pPr>
            <w:r w:rsidRPr="00390BF7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E1AA9B" w14:textId="6793B8B8" w:rsidR="00390BF7" w:rsidRPr="00390BF7" w:rsidRDefault="00390BF7" w:rsidP="00390BF7">
            <w:pPr>
              <w:spacing w:after="0" w:line="240" w:lineRule="auto"/>
            </w:pPr>
            <w:r w:rsidRPr="00390BF7">
              <w:t>New Study Item on 6G use cases and requirements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5AC06A" w14:textId="41679169" w:rsidR="00390BF7" w:rsidRPr="00390BF7" w:rsidRDefault="00390BF7" w:rsidP="00390BF7">
            <w:pPr>
              <w:spacing w:after="0" w:line="240" w:lineRule="auto"/>
            </w:pPr>
            <w:r w:rsidRPr="00C02A07">
              <w:t xml:space="preserve">Merged into </w:t>
            </w:r>
            <w:r w:rsidRPr="00C02A07">
              <w:rPr>
                <w:rFonts w:eastAsia="Times New Roman" w:cs="Arial"/>
                <w:szCs w:val="18"/>
                <w:lang w:eastAsia="ar-SA"/>
              </w:rPr>
              <w:t>S1-242292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94A6FB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79FAC548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D8B874" w14:textId="22FA2BCA" w:rsidR="00390BF7" w:rsidRPr="00390BF7" w:rsidRDefault="00390BF7" w:rsidP="00390BF7">
            <w:pPr>
              <w:spacing w:after="0" w:line="240" w:lineRule="auto"/>
            </w:pPr>
            <w:r w:rsidRPr="00390BF7"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28F5C8" w14:textId="6187384A" w:rsidR="00390BF7" w:rsidRPr="00390BF7" w:rsidRDefault="004557C1" w:rsidP="00390BF7">
            <w:pPr>
              <w:spacing w:after="0" w:line="240" w:lineRule="auto"/>
            </w:pPr>
            <w:hyperlink r:id="rId21" w:history="1">
              <w:r w:rsidR="00390BF7" w:rsidRPr="00F32AF1">
                <w:rPr>
                  <w:rStyle w:val="Hyperlink"/>
                  <w:rFonts w:cs="Arial"/>
                </w:rPr>
                <w:t>S1-242087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69E9FA" w14:textId="7B55A624" w:rsidR="00390BF7" w:rsidRPr="00390BF7" w:rsidRDefault="00390BF7" w:rsidP="00390BF7">
            <w:pPr>
              <w:spacing w:after="0" w:line="240" w:lineRule="auto"/>
            </w:pPr>
            <w:r w:rsidRPr="00390BF7">
              <w:t>Rakuten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41DA16" w14:textId="01A1834C" w:rsidR="00390BF7" w:rsidRPr="00390BF7" w:rsidRDefault="00390BF7" w:rsidP="00390BF7">
            <w:pPr>
              <w:spacing w:after="0" w:line="240" w:lineRule="auto"/>
            </w:pPr>
            <w:r w:rsidRPr="00390BF7">
              <w:t>Study on 6G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5855A8" w14:textId="34639473" w:rsidR="00390BF7" w:rsidRPr="00390BF7" w:rsidRDefault="00390BF7" w:rsidP="00390BF7">
            <w:pPr>
              <w:spacing w:after="0" w:line="240" w:lineRule="auto"/>
            </w:pPr>
            <w:r w:rsidRPr="00C02A07">
              <w:t xml:space="preserve">Merged into </w:t>
            </w:r>
            <w:r w:rsidRPr="00C02A07">
              <w:rPr>
                <w:rFonts w:eastAsia="Times New Roman" w:cs="Arial"/>
                <w:szCs w:val="18"/>
                <w:lang w:eastAsia="ar-SA"/>
              </w:rPr>
              <w:t>S1-242292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DAFBCD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22302200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FA2B2E" w14:textId="185A1DDF" w:rsidR="00390BF7" w:rsidRPr="00390BF7" w:rsidRDefault="00390BF7" w:rsidP="00390BF7">
            <w:pPr>
              <w:spacing w:after="0" w:line="240" w:lineRule="auto"/>
            </w:pPr>
            <w:r w:rsidRPr="00390BF7"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5751D9" w14:textId="458D0AAC" w:rsidR="00390BF7" w:rsidRPr="00390BF7" w:rsidRDefault="004557C1" w:rsidP="00390BF7">
            <w:pPr>
              <w:spacing w:after="0" w:line="240" w:lineRule="auto"/>
            </w:pPr>
            <w:hyperlink r:id="rId22" w:history="1">
              <w:r w:rsidR="00390BF7" w:rsidRPr="00F32AF1">
                <w:rPr>
                  <w:rStyle w:val="Hyperlink"/>
                  <w:rFonts w:cs="Arial"/>
                </w:rPr>
                <w:t>S1-242101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EBF419" w14:textId="015C146E" w:rsidR="00390BF7" w:rsidRPr="00390BF7" w:rsidRDefault="00390BF7" w:rsidP="00390BF7">
            <w:pPr>
              <w:spacing w:after="0" w:line="240" w:lineRule="auto"/>
            </w:pPr>
            <w:r w:rsidRPr="00390BF7">
              <w:t>Siemens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00217F" w14:textId="4593D844" w:rsidR="00390BF7" w:rsidRPr="00390BF7" w:rsidRDefault="00390BF7" w:rsidP="00390BF7">
            <w:pPr>
              <w:spacing w:after="0" w:line="240" w:lineRule="auto"/>
            </w:pPr>
            <w:r w:rsidRPr="00390BF7">
              <w:t>Proposal for 6G SID – Part for Industrial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11EABD" w14:textId="7D36447E" w:rsidR="00390BF7" w:rsidRPr="00390BF7" w:rsidRDefault="00390BF7" w:rsidP="00390BF7">
            <w:pPr>
              <w:spacing w:after="0" w:line="240" w:lineRule="auto"/>
            </w:pPr>
            <w:r w:rsidRPr="00C02A07">
              <w:t xml:space="preserve">Merged into </w:t>
            </w:r>
            <w:r w:rsidRPr="00C02A07">
              <w:rPr>
                <w:rFonts w:eastAsia="Times New Roman" w:cs="Arial"/>
                <w:szCs w:val="18"/>
                <w:lang w:eastAsia="ar-SA"/>
              </w:rPr>
              <w:t>S1-242292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673A30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3DF9CB6F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D30D3B" w14:textId="1ED41D2F" w:rsidR="00390BF7" w:rsidRPr="00390BF7" w:rsidRDefault="00390BF7" w:rsidP="00390BF7">
            <w:pPr>
              <w:spacing w:after="0" w:line="240" w:lineRule="auto"/>
            </w:pPr>
            <w:r w:rsidRPr="00390BF7"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AF6A92" w14:textId="3059AA97" w:rsidR="00390BF7" w:rsidRPr="00390BF7" w:rsidRDefault="004557C1" w:rsidP="00390BF7">
            <w:pPr>
              <w:spacing w:after="0" w:line="240" w:lineRule="auto"/>
            </w:pPr>
            <w:hyperlink r:id="rId23" w:history="1">
              <w:r w:rsidR="00390BF7" w:rsidRPr="00F32AF1">
                <w:rPr>
                  <w:rStyle w:val="Hyperlink"/>
                  <w:rFonts w:cs="Arial"/>
                </w:rPr>
                <w:t>S1-242131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985095" w14:textId="204B6FD3" w:rsidR="00390BF7" w:rsidRPr="00390BF7" w:rsidRDefault="00390BF7" w:rsidP="00390BF7">
            <w:pPr>
              <w:spacing w:after="0" w:line="240" w:lineRule="auto"/>
            </w:pPr>
            <w:r w:rsidRPr="00390BF7"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585366" w14:textId="4BBE64C2" w:rsidR="00390BF7" w:rsidRPr="00390BF7" w:rsidRDefault="00390BF7" w:rsidP="00390BF7">
            <w:pPr>
              <w:spacing w:after="0" w:line="240" w:lineRule="auto"/>
            </w:pPr>
            <w:r w:rsidRPr="00390BF7">
              <w:t>Study on 6G Use cases and requirements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843FC7" w14:textId="4AE001E1" w:rsidR="00390BF7" w:rsidRPr="00390BF7" w:rsidRDefault="00390BF7" w:rsidP="00390BF7">
            <w:pPr>
              <w:spacing w:after="0" w:line="240" w:lineRule="auto"/>
            </w:pPr>
            <w:r w:rsidRPr="00C02A07">
              <w:t xml:space="preserve">Merged into </w:t>
            </w:r>
            <w:r w:rsidRPr="00C02A07">
              <w:rPr>
                <w:rFonts w:eastAsia="Times New Roman" w:cs="Arial"/>
                <w:szCs w:val="18"/>
                <w:lang w:eastAsia="ar-SA"/>
              </w:rPr>
              <w:t>S1-242292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8F9953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4776A4" w:rsidRPr="002B5B90" w14:paraId="055937F4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C0AC9A" w14:textId="76C7537F" w:rsidR="004776A4" w:rsidRPr="005A6BD5" w:rsidRDefault="004776A4" w:rsidP="004776A4">
            <w:pPr>
              <w:spacing w:after="0" w:line="240" w:lineRule="auto"/>
            </w:pPr>
            <w:r w:rsidRPr="005A6BD5"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AA5913" w14:textId="4882DFB5" w:rsidR="004776A4" w:rsidRPr="005A6BD5" w:rsidRDefault="004557C1" w:rsidP="004776A4">
            <w:pPr>
              <w:spacing w:after="0" w:line="240" w:lineRule="auto"/>
            </w:pPr>
            <w:hyperlink r:id="rId24" w:history="1">
              <w:r w:rsidR="004776A4" w:rsidRPr="00F32AF1">
                <w:rPr>
                  <w:rStyle w:val="Hyperlink"/>
                  <w:rFonts w:cs="Arial"/>
                </w:rPr>
                <w:t>S1-242157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281288" w14:textId="3D6E2CB2" w:rsidR="004776A4" w:rsidRPr="005A6BD5" w:rsidRDefault="004776A4" w:rsidP="004776A4">
            <w:pPr>
              <w:spacing w:after="0" w:line="240" w:lineRule="auto"/>
            </w:pPr>
            <w:r w:rsidRPr="005A6BD5">
              <w:t>ESA, Airbus, Fraunhofer IIS, ETRI, Erillisverkot, Softil, SyncTechno Inc., FirstNet, Sateliot, SES, Iridium Satellite, Novamint, Viasat, Inmarsat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5BC313" w14:textId="0BE477BA" w:rsidR="004776A4" w:rsidRPr="005A6BD5" w:rsidRDefault="004776A4" w:rsidP="004776A4">
            <w:pPr>
              <w:spacing w:after="0" w:line="240" w:lineRule="auto"/>
            </w:pPr>
            <w:r w:rsidRPr="005A6BD5">
              <w:t>Proposal for 6G SID: Inputs on Positioning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577750" w14:textId="237F8715" w:rsidR="004776A4" w:rsidRPr="005A6BD5" w:rsidRDefault="004776A4" w:rsidP="004776A4">
            <w:pPr>
              <w:spacing w:after="0" w:line="240" w:lineRule="auto"/>
            </w:pPr>
            <w:r w:rsidRPr="005A6BD5">
              <w:t>Revised to S1-242278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88EF83" w14:textId="77777777" w:rsidR="004776A4" w:rsidRPr="005A6BD5" w:rsidRDefault="004776A4" w:rsidP="004776A4">
            <w:pPr>
              <w:spacing w:after="0" w:line="240" w:lineRule="auto"/>
            </w:pPr>
          </w:p>
        </w:tc>
      </w:tr>
      <w:tr w:rsidR="00390BF7" w:rsidRPr="002B5B90" w14:paraId="63B163E1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1620E6" w14:textId="64C74D23" w:rsidR="00390BF7" w:rsidRPr="00390BF7" w:rsidRDefault="00390BF7" w:rsidP="00390BF7">
            <w:pPr>
              <w:spacing w:after="0" w:line="240" w:lineRule="auto"/>
            </w:pPr>
            <w:r w:rsidRPr="00390BF7"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F900E8" w14:textId="06571940" w:rsidR="00390BF7" w:rsidRPr="00390BF7" w:rsidRDefault="004557C1" w:rsidP="00390BF7">
            <w:pPr>
              <w:spacing w:after="0" w:line="240" w:lineRule="auto"/>
            </w:pPr>
            <w:hyperlink r:id="rId25" w:history="1">
              <w:r w:rsidR="00390BF7" w:rsidRPr="00F32AF1">
                <w:rPr>
                  <w:rStyle w:val="Hyperlink"/>
                  <w:rFonts w:cs="Arial"/>
                </w:rPr>
                <w:t>S1-242278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A486BE" w14:textId="7F307914" w:rsidR="00390BF7" w:rsidRPr="00390BF7" w:rsidRDefault="00390BF7" w:rsidP="00390BF7">
            <w:pPr>
              <w:spacing w:after="0" w:line="240" w:lineRule="auto"/>
            </w:pPr>
            <w:r w:rsidRPr="00390BF7">
              <w:t>ESA, Airbus, Fraunhofer IIS, ETRI, Erillisverkot, Softil, SyncTechno Inc., FirstNet, Sateliot, SES, Iridium Satellite, Novamint, Viasat, Inmarsat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D20548" w14:textId="01A1F6F2" w:rsidR="00390BF7" w:rsidRPr="00390BF7" w:rsidRDefault="00390BF7" w:rsidP="00390BF7">
            <w:pPr>
              <w:spacing w:after="0" w:line="240" w:lineRule="auto"/>
            </w:pPr>
            <w:r w:rsidRPr="00390BF7">
              <w:t>Proposal for 6G SID: Inputs on Positioning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218854" w14:textId="41EA1F67" w:rsidR="00390BF7" w:rsidRPr="00390BF7" w:rsidRDefault="00390BF7" w:rsidP="00390BF7">
            <w:pPr>
              <w:spacing w:after="0" w:line="240" w:lineRule="auto"/>
            </w:pPr>
            <w:r w:rsidRPr="00167298">
              <w:t xml:space="preserve">Merged into </w:t>
            </w:r>
            <w:r w:rsidRPr="00167298">
              <w:rPr>
                <w:rFonts w:eastAsia="Times New Roman" w:cs="Arial"/>
                <w:szCs w:val="18"/>
                <w:lang w:eastAsia="ar-SA"/>
              </w:rPr>
              <w:t>S1-242292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77CAF1" w14:textId="275190E5" w:rsidR="00390BF7" w:rsidRPr="00390BF7" w:rsidRDefault="00390BF7" w:rsidP="00390BF7">
            <w:pPr>
              <w:spacing w:after="0" w:line="240" w:lineRule="auto"/>
            </w:pPr>
            <w:r w:rsidRPr="00390BF7">
              <w:t>Revision of S1-242157.</w:t>
            </w:r>
          </w:p>
        </w:tc>
      </w:tr>
      <w:tr w:rsidR="00390BF7" w:rsidRPr="002B5B90" w14:paraId="381EA93E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C44A6E" w14:textId="57DB2C44" w:rsidR="00390BF7" w:rsidRPr="00390BF7" w:rsidRDefault="00390BF7" w:rsidP="00390BF7">
            <w:pPr>
              <w:spacing w:after="0" w:line="240" w:lineRule="auto"/>
            </w:pPr>
            <w:r w:rsidRPr="00390BF7"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68400A" w14:textId="6C7E4CC7" w:rsidR="00390BF7" w:rsidRPr="00390BF7" w:rsidRDefault="004557C1" w:rsidP="00390BF7">
            <w:pPr>
              <w:spacing w:after="0" w:line="240" w:lineRule="auto"/>
            </w:pPr>
            <w:hyperlink r:id="rId26" w:history="1">
              <w:r w:rsidR="00390BF7" w:rsidRPr="00F32AF1">
                <w:rPr>
                  <w:rStyle w:val="Hyperlink"/>
                  <w:rFonts w:cs="Arial"/>
                </w:rPr>
                <w:t>S1-242190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6DB6EC" w14:textId="4B735047" w:rsidR="00390BF7" w:rsidRPr="00390BF7" w:rsidRDefault="00390BF7" w:rsidP="00390BF7">
            <w:pPr>
              <w:spacing w:after="0" w:line="240" w:lineRule="auto"/>
            </w:pPr>
            <w:r w:rsidRPr="00390BF7">
              <w:t>China Telecom, 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0F35CD" w14:textId="56D1C86D" w:rsidR="00390BF7" w:rsidRPr="00390BF7" w:rsidRDefault="00390BF7" w:rsidP="00390BF7">
            <w:pPr>
              <w:spacing w:after="0" w:line="240" w:lineRule="auto"/>
            </w:pPr>
            <w:r w:rsidRPr="00390BF7">
              <w:t>Proposal for 6G SID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8FF0E8" w14:textId="638F1EA3" w:rsidR="00390BF7" w:rsidRPr="00390BF7" w:rsidRDefault="00390BF7" w:rsidP="00390BF7">
            <w:pPr>
              <w:spacing w:after="0" w:line="240" w:lineRule="auto"/>
            </w:pPr>
            <w:r w:rsidRPr="00167298">
              <w:t xml:space="preserve">Merged into </w:t>
            </w:r>
            <w:r w:rsidRPr="00167298">
              <w:rPr>
                <w:rFonts w:eastAsia="Times New Roman" w:cs="Arial"/>
                <w:szCs w:val="18"/>
                <w:lang w:eastAsia="ar-SA"/>
              </w:rPr>
              <w:t>S1-242292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19E2CC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700F4448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4F7031" w14:textId="0E3E13BC" w:rsidR="00390BF7" w:rsidRPr="00390BF7" w:rsidRDefault="00390BF7" w:rsidP="00390BF7">
            <w:pPr>
              <w:spacing w:after="0" w:line="240" w:lineRule="auto"/>
            </w:pPr>
            <w:r w:rsidRPr="00390BF7"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8FB1EA" w14:textId="6A5A3703" w:rsidR="00390BF7" w:rsidRPr="00390BF7" w:rsidRDefault="004557C1" w:rsidP="00390BF7">
            <w:pPr>
              <w:spacing w:after="0" w:line="240" w:lineRule="auto"/>
            </w:pPr>
            <w:hyperlink r:id="rId27" w:history="1">
              <w:r w:rsidR="00390BF7" w:rsidRPr="00F32AF1">
                <w:rPr>
                  <w:rStyle w:val="Hyperlink"/>
                  <w:rFonts w:cs="Arial"/>
                </w:rPr>
                <w:t>S1-242207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A914A2" w14:textId="6255CAE8" w:rsidR="00390BF7" w:rsidRPr="00390BF7" w:rsidRDefault="00390BF7" w:rsidP="00390BF7">
            <w:pPr>
              <w:spacing w:after="0" w:line="240" w:lineRule="auto"/>
            </w:pPr>
            <w:r w:rsidRPr="00390BF7">
              <w:t>MediaTek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894E49" w14:textId="4902DDBB" w:rsidR="00390BF7" w:rsidRPr="00390BF7" w:rsidRDefault="00390BF7" w:rsidP="00390BF7">
            <w:pPr>
              <w:spacing w:after="0" w:line="240" w:lineRule="auto"/>
            </w:pPr>
            <w:r w:rsidRPr="00390BF7">
              <w:t>MediaTek's Proposal for 6G SID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8D3E24" w14:textId="37CA96B2" w:rsidR="00390BF7" w:rsidRPr="00390BF7" w:rsidRDefault="00390BF7" w:rsidP="00390BF7">
            <w:pPr>
              <w:spacing w:after="0" w:line="240" w:lineRule="auto"/>
            </w:pPr>
            <w:r w:rsidRPr="00167298">
              <w:t xml:space="preserve">Merged into </w:t>
            </w:r>
            <w:r w:rsidRPr="00167298">
              <w:rPr>
                <w:rFonts w:eastAsia="Times New Roman" w:cs="Arial"/>
                <w:szCs w:val="18"/>
                <w:lang w:eastAsia="ar-SA"/>
              </w:rPr>
              <w:t>S1-242292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95C0B9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2B6F4C56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BB7E83" w14:textId="7E87BD67" w:rsidR="00390BF7" w:rsidRPr="00390BF7" w:rsidRDefault="00390BF7" w:rsidP="00390BF7">
            <w:pPr>
              <w:spacing w:after="0" w:line="240" w:lineRule="auto"/>
            </w:pPr>
            <w:r w:rsidRPr="00390BF7"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F120E8" w14:textId="67084819" w:rsidR="00390BF7" w:rsidRPr="00390BF7" w:rsidRDefault="004557C1" w:rsidP="00390BF7">
            <w:pPr>
              <w:spacing w:after="0" w:line="240" w:lineRule="auto"/>
            </w:pPr>
            <w:hyperlink r:id="rId28" w:history="1">
              <w:r w:rsidR="00390BF7" w:rsidRPr="00F32AF1">
                <w:rPr>
                  <w:rStyle w:val="Hyperlink"/>
                  <w:rFonts w:cs="Arial"/>
                </w:rPr>
                <w:t>S1-242224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8862C2" w14:textId="6EFAC957" w:rsidR="00390BF7" w:rsidRPr="00390BF7" w:rsidRDefault="00390BF7" w:rsidP="00390BF7">
            <w:pPr>
              <w:spacing w:after="0" w:line="240" w:lineRule="auto"/>
            </w:pPr>
            <w:r w:rsidRPr="00390BF7"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419DB2" w14:textId="0E012A80" w:rsidR="00390BF7" w:rsidRPr="00390BF7" w:rsidRDefault="00390BF7" w:rsidP="00390BF7">
            <w:pPr>
              <w:spacing w:after="0" w:line="240" w:lineRule="auto"/>
            </w:pPr>
            <w:r w:rsidRPr="00390BF7">
              <w:t>Study on 6G Use cases and requirements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4B7AD3" w14:textId="1FF9B15B" w:rsidR="00390BF7" w:rsidRPr="00390BF7" w:rsidRDefault="00390BF7" w:rsidP="00390BF7">
            <w:pPr>
              <w:spacing w:after="0" w:line="240" w:lineRule="auto"/>
            </w:pPr>
            <w:r w:rsidRPr="00167298">
              <w:t xml:space="preserve">Merged into </w:t>
            </w:r>
            <w:r w:rsidRPr="00167298">
              <w:rPr>
                <w:rFonts w:eastAsia="Times New Roman" w:cs="Arial"/>
                <w:szCs w:val="18"/>
                <w:lang w:eastAsia="ar-SA"/>
              </w:rPr>
              <w:t>S1-242292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B3BD3B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04D0F558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D05927" w14:textId="387A1BC5" w:rsidR="00390BF7" w:rsidRPr="00390BF7" w:rsidRDefault="00390BF7" w:rsidP="00390BF7">
            <w:pPr>
              <w:spacing w:after="0" w:line="240" w:lineRule="auto"/>
            </w:pPr>
            <w:r w:rsidRPr="00390BF7"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F92C2C" w14:textId="78E64B8D" w:rsidR="00390BF7" w:rsidRPr="00390BF7" w:rsidRDefault="004557C1" w:rsidP="00390BF7">
            <w:pPr>
              <w:spacing w:after="0" w:line="240" w:lineRule="auto"/>
            </w:pPr>
            <w:hyperlink r:id="rId29" w:history="1">
              <w:r w:rsidR="00390BF7" w:rsidRPr="00F32AF1">
                <w:rPr>
                  <w:rStyle w:val="Hyperlink"/>
                  <w:rFonts w:cs="Arial"/>
                </w:rPr>
                <w:t>S1-242232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206940" w14:textId="11694B31" w:rsidR="00390BF7" w:rsidRPr="00390BF7" w:rsidRDefault="00390BF7" w:rsidP="00390BF7">
            <w:pPr>
              <w:spacing w:after="0" w:line="240" w:lineRule="auto"/>
            </w:pPr>
            <w:r w:rsidRPr="00390BF7">
              <w:t>Deutsche Telekom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72B137" w14:textId="5DC822A0" w:rsidR="00390BF7" w:rsidRPr="00390BF7" w:rsidRDefault="00390BF7" w:rsidP="00390BF7">
            <w:pPr>
              <w:spacing w:after="0" w:line="240" w:lineRule="auto"/>
            </w:pPr>
            <w:r w:rsidRPr="00390BF7">
              <w:t>Study on 6G Use cases and requirements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055349" w14:textId="60463863" w:rsidR="00390BF7" w:rsidRPr="00390BF7" w:rsidRDefault="00390BF7" w:rsidP="00390BF7">
            <w:pPr>
              <w:spacing w:after="0" w:line="240" w:lineRule="auto"/>
            </w:pPr>
            <w:r w:rsidRPr="00167298">
              <w:t xml:space="preserve">Merged into </w:t>
            </w:r>
            <w:r w:rsidRPr="00167298">
              <w:rPr>
                <w:rFonts w:eastAsia="Times New Roman" w:cs="Arial"/>
                <w:szCs w:val="18"/>
                <w:lang w:eastAsia="ar-SA"/>
              </w:rPr>
              <w:t>S1-242292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58FC3A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3FE8BDC3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4D9F88" w14:textId="631083FE" w:rsidR="00390BF7" w:rsidRPr="00390BF7" w:rsidRDefault="00390BF7" w:rsidP="00390BF7">
            <w:pPr>
              <w:spacing w:after="0" w:line="240" w:lineRule="auto"/>
            </w:pPr>
            <w:r w:rsidRPr="00390BF7"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EE0775" w14:textId="31D60C8B" w:rsidR="00390BF7" w:rsidRPr="00390BF7" w:rsidRDefault="004557C1" w:rsidP="00390BF7">
            <w:pPr>
              <w:spacing w:after="0" w:line="240" w:lineRule="auto"/>
            </w:pPr>
            <w:hyperlink r:id="rId30" w:history="1">
              <w:r w:rsidR="00390BF7" w:rsidRPr="00F32AF1">
                <w:rPr>
                  <w:rStyle w:val="Hyperlink"/>
                  <w:rFonts w:cs="Arial"/>
                </w:rPr>
                <w:t>S1-242244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A118CD" w14:textId="5DAD261F" w:rsidR="00390BF7" w:rsidRPr="00390BF7" w:rsidRDefault="00390BF7" w:rsidP="00390BF7">
            <w:pPr>
              <w:spacing w:after="0" w:line="240" w:lineRule="auto"/>
            </w:pPr>
            <w:r w:rsidRPr="00390BF7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414FB4" w14:textId="331AEC22" w:rsidR="00390BF7" w:rsidRPr="00390BF7" w:rsidRDefault="00390BF7" w:rsidP="00390BF7">
            <w:pPr>
              <w:spacing w:after="0" w:line="240" w:lineRule="auto"/>
            </w:pPr>
            <w:r w:rsidRPr="00390BF7">
              <w:t xml:space="preserve">New Study on 6G Services and Requirements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9BA76D" w14:textId="46B9BAFE" w:rsidR="00390BF7" w:rsidRPr="00390BF7" w:rsidRDefault="00390BF7" w:rsidP="00390BF7">
            <w:pPr>
              <w:spacing w:after="0" w:line="240" w:lineRule="auto"/>
            </w:pPr>
            <w:r w:rsidRPr="00167298">
              <w:t xml:space="preserve">Merged into </w:t>
            </w:r>
            <w:r w:rsidRPr="00167298">
              <w:rPr>
                <w:rFonts w:eastAsia="Times New Roman" w:cs="Arial"/>
                <w:szCs w:val="18"/>
                <w:lang w:eastAsia="ar-SA"/>
              </w:rPr>
              <w:t>S1-242292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72BDD1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337EA3CA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BA5FC3" w14:textId="40FA0735" w:rsidR="00390BF7" w:rsidRPr="00390BF7" w:rsidRDefault="00390BF7" w:rsidP="00390BF7">
            <w:pPr>
              <w:spacing w:after="0" w:line="240" w:lineRule="auto"/>
            </w:pPr>
            <w:r w:rsidRPr="00390BF7"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F8626D" w14:textId="758E438F" w:rsidR="00390BF7" w:rsidRPr="00390BF7" w:rsidRDefault="004557C1" w:rsidP="00390BF7">
            <w:pPr>
              <w:spacing w:after="0" w:line="240" w:lineRule="auto"/>
            </w:pPr>
            <w:hyperlink r:id="rId31" w:history="1">
              <w:r w:rsidR="00390BF7" w:rsidRPr="00F32AF1">
                <w:rPr>
                  <w:rStyle w:val="Hyperlink"/>
                  <w:rFonts w:cs="Arial"/>
                </w:rPr>
                <w:t>S1-242253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E4DE59" w14:textId="4979BFC0" w:rsidR="00390BF7" w:rsidRPr="00390BF7" w:rsidRDefault="00390BF7" w:rsidP="00390BF7">
            <w:pPr>
              <w:spacing w:after="0" w:line="240" w:lineRule="auto"/>
            </w:pPr>
            <w:r w:rsidRPr="00390BF7"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329B6E" w14:textId="2C241F29" w:rsidR="00390BF7" w:rsidRPr="00390BF7" w:rsidRDefault="00390BF7" w:rsidP="00390BF7">
            <w:pPr>
              <w:spacing w:after="0" w:line="240" w:lineRule="auto"/>
            </w:pPr>
            <w:r w:rsidRPr="00390BF7">
              <w:t>Proposal for 6G SID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818D0D" w14:textId="74E79EE5" w:rsidR="00390BF7" w:rsidRPr="00390BF7" w:rsidRDefault="00390BF7" w:rsidP="00390BF7">
            <w:pPr>
              <w:spacing w:after="0" w:line="240" w:lineRule="auto"/>
            </w:pPr>
            <w:r w:rsidRPr="00167298">
              <w:t xml:space="preserve">Merged into </w:t>
            </w:r>
            <w:r w:rsidRPr="00167298">
              <w:rPr>
                <w:rFonts w:eastAsia="Times New Roman" w:cs="Arial"/>
                <w:szCs w:val="18"/>
                <w:lang w:eastAsia="ar-SA"/>
              </w:rPr>
              <w:t>S1-242292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0CFE24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0A211242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573855" w14:textId="52F355A4" w:rsidR="00390BF7" w:rsidRPr="00390BF7" w:rsidRDefault="00390BF7" w:rsidP="00390BF7">
            <w:pPr>
              <w:spacing w:after="0" w:line="240" w:lineRule="auto"/>
            </w:pPr>
            <w:r w:rsidRPr="00390BF7"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18D085" w14:textId="1E503340" w:rsidR="00390BF7" w:rsidRPr="00390BF7" w:rsidRDefault="004557C1" w:rsidP="00390BF7">
            <w:pPr>
              <w:spacing w:after="0" w:line="240" w:lineRule="auto"/>
            </w:pPr>
            <w:hyperlink r:id="rId32" w:history="1">
              <w:r w:rsidR="00390BF7" w:rsidRPr="00F32AF1">
                <w:rPr>
                  <w:rStyle w:val="Hyperlink"/>
                  <w:rFonts w:cs="Arial"/>
                </w:rPr>
                <w:t>S1-242268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046EA3" w14:textId="5EBDFB65" w:rsidR="00390BF7" w:rsidRPr="00390BF7" w:rsidRDefault="00390BF7" w:rsidP="00390BF7">
            <w:pPr>
              <w:spacing w:after="0" w:line="240" w:lineRule="auto"/>
            </w:pPr>
            <w:r w:rsidRPr="00390BF7">
              <w:t>InterDigital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15217C" w14:textId="00CC2723" w:rsidR="00390BF7" w:rsidRPr="00390BF7" w:rsidRDefault="00390BF7" w:rsidP="00390BF7">
            <w:pPr>
              <w:spacing w:after="0" w:line="240" w:lineRule="auto"/>
            </w:pPr>
            <w:r w:rsidRPr="00390BF7">
              <w:t>InterDigital's Proposal for 6G SID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B2435A" w14:textId="2D26CB9D" w:rsidR="00390BF7" w:rsidRPr="00390BF7" w:rsidRDefault="00390BF7" w:rsidP="00390BF7">
            <w:pPr>
              <w:spacing w:after="0" w:line="240" w:lineRule="auto"/>
            </w:pPr>
            <w:r w:rsidRPr="00167298">
              <w:t xml:space="preserve">Merged into </w:t>
            </w:r>
            <w:r w:rsidRPr="00167298">
              <w:rPr>
                <w:rFonts w:eastAsia="Times New Roman" w:cs="Arial"/>
                <w:szCs w:val="18"/>
                <w:lang w:eastAsia="ar-SA"/>
              </w:rPr>
              <w:t>S1-242292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CE9B1A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4776A4" w:rsidRPr="002B5B90" w14:paraId="6F691837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5BFA5F" w14:textId="77777777" w:rsidR="004776A4" w:rsidRPr="00973EDB" w:rsidRDefault="004776A4" w:rsidP="004776A4">
            <w:pPr>
              <w:spacing w:after="0" w:line="240" w:lineRule="auto"/>
            </w:pPr>
            <w:r w:rsidRPr="00973EDB"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A1147B" w14:textId="5507DDEF" w:rsidR="004776A4" w:rsidRPr="00973EDB" w:rsidRDefault="004557C1" w:rsidP="004776A4">
            <w:pPr>
              <w:spacing w:after="0" w:line="240" w:lineRule="auto"/>
            </w:pPr>
            <w:hyperlink r:id="rId33" w:history="1">
              <w:r w:rsidR="004776A4" w:rsidRPr="00F32AF1">
                <w:rPr>
                  <w:rStyle w:val="Hyperlink"/>
                  <w:rFonts w:cs="Arial"/>
                </w:rPr>
                <w:t>S1-242083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9BAA32" w14:textId="77777777" w:rsidR="004776A4" w:rsidRPr="00973EDB" w:rsidRDefault="004776A4" w:rsidP="004776A4">
            <w:pPr>
              <w:spacing w:after="0" w:line="240" w:lineRule="auto"/>
            </w:pPr>
            <w:r w:rsidRPr="00973EDB">
              <w:t>III, AT&amp;T, GE Network Technologies, ISSDU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DD0F24" w14:textId="77777777" w:rsidR="004776A4" w:rsidRPr="00973EDB" w:rsidRDefault="004776A4" w:rsidP="004776A4">
            <w:pPr>
              <w:spacing w:after="0" w:line="240" w:lineRule="auto"/>
            </w:pPr>
            <w:r w:rsidRPr="00973EDB">
              <w:t>Proposal for 6G SID: Quantum-Safe Network (QSN)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9A9CCA" w14:textId="177812BE" w:rsidR="004776A4" w:rsidRPr="00973EDB" w:rsidRDefault="00B3776F" w:rsidP="004776A4">
            <w:pPr>
              <w:spacing w:after="0" w:line="240" w:lineRule="auto"/>
            </w:pPr>
            <w:r w:rsidRPr="00167298">
              <w:t xml:space="preserve">Merged into </w:t>
            </w:r>
            <w:r w:rsidRPr="00167298">
              <w:rPr>
                <w:rFonts w:eastAsia="Times New Roman" w:cs="Arial"/>
                <w:szCs w:val="18"/>
                <w:lang w:eastAsia="ar-SA"/>
              </w:rPr>
              <w:t>S1-242292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7DBA84" w14:textId="77777777" w:rsidR="004776A4" w:rsidRPr="00973EDB" w:rsidRDefault="004776A4" w:rsidP="004776A4">
            <w:pPr>
              <w:spacing w:after="0" w:line="240" w:lineRule="auto"/>
            </w:pPr>
          </w:p>
        </w:tc>
      </w:tr>
      <w:tr w:rsidR="004776A4" w:rsidRPr="002B5B90" w14:paraId="7873DD01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1CA9AC" w14:textId="77777777" w:rsidR="004776A4" w:rsidRPr="00973EDB" w:rsidRDefault="004776A4" w:rsidP="004776A4">
            <w:pPr>
              <w:spacing w:after="0" w:line="240" w:lineRule="auto"/>
            </w:pPr>
            <w:r w:rsidRPr="00973EDB"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A5FB95" w14:textId="0385F21B" w:rsidR="004776A4" w:rsidRPr="00973EDB" w:rsidRDefault="004557C1" w:rsidP="004776A4">
            <w:pPr>
              <w:spacing w:after="0" w:line="240" w:lineRule="auto"/>
            </w:pPr>
            <w:hyperlink r:id="rId34" w:history="1">
              <w:r w:rsidR="004776A4" w:rsidRPr="00F32AF1">
                <w:rPr>
                  <w:rStyle w:val="Hyperlink"/>
                  <w:rFonts w:cs="Arial"/>
                </w:rPr>
                <w:t>S1-242126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B163A3" w14:textId="77777777" w:rsidR="004776A4" w:rsidRPr="00973EDB" w:rsidRDefault="004776A4" w:rsidP="004776A4">
            <w:pPr>
              <w:spacing w:after="0" w:line="240" w:lineRule="auto"/>
            </w:pPr>
            <w:r w:rsidRPr="00973EDB">
              <w:t>III, GE Network Technologies, ISSDU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483C42" w14:textId="77777777" w:rsidR="004776A4" w:rsidRPr="00973EDB" w:rsidRDefault="004776A4" w:rsidP="004776A4">
            <w:pPr>
              <w:spacing w:after="0" w:line="240" w:lineRule="auto"/>
            </w:pPr>
            <w:r w:rsidRPr="00973EDB">
              <w:t>Motivation for 6G SID: Quantum Safe Network (QSN)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3C73DD" w14:textId="4C3F7F2E" w:rsidR="004776A4" w:rsidRPr="00973EDB" w:rsidRDefault="00973EDB" w:rsidP="004776A4">
            <w:pPr>
              <w:spacing w:after="0" w:line="240" w:lineRule="auto"/>
            </w:pPr>
            <w:r w:rsidRPr="00973EDB"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35AE7D" w14:textId="77777777" w:rsidR="004776A4" w:rsidRPr="00973EDB" w:rsidRDefault="004776A4" w:rsidP="004776A4">
            <w:pPr>
              <w:spacing w:after="0" w:line="240" w:lineRule="auto"/>
            </w:pPr>
          </w:p>
        </w:tc>
      </w:tr>
      <w:tr w:rsidR="004776A4" w:rsidRPr="002B5B90" w14:paraId="5643677C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B27E9D" w14:textId="77777777" w:rsidR="004776A4" w:rsidRPr="005A6BD5" w:rsidRDefault="004776A4" w:rsidP="004776A4">
            <w:pPr>
              <w:spacing w:after="0" w:line="240" w:lineRule="auto"/>
            </w:pPr>
            <w:r w:rsidRPr="005A6BD5">
              <w:t>TR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B00A8D" w14:textId="23C01E9C" w:rsidR="004776A4" w:rsidRPr="005A6BD5" w:rsidRDefault="004557C1" w:rsidP="004776A4">
            <w:pPr>
              <w:spacing w:after="0" w:line="240" w:lineRule="auto"/>
            </w:pPr>
            <w:hyperlink r:id="rId35" w:history="1">
              <w:r w:rsidR="004776A4" w:rsidRPr="005A6BD5">
                <w:t>S1-242132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91A1EE" w14:textId="77777777" w:rsidR="004776A4" w:rsidRPr="005A6BD5" w:rsidRDefault="004776A4" w:rsidP="004776A4">
            <w:pPr>
              <w:spacing w:after="0" w:line="240" w:lineRule="auto"/>
            </w:pPr>
            <w:r w:rsidRPr="005A6BD5"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FE1813" w14:textId="77777777" w:rsidR="004776A4" w:rsidRPr="005A6BD5" w:rsidRDefault="004776A4" w:rsidP="004776A4">
            <w:pPr>
              <w:spacing w:after="0" w:line="240" w:lineRule="auto"/>
            </w:pPr>
            <w:r w:rsidRPr="005A6BD5">
              <w:t>TR skeleton for 6G SI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EE9155" w14:textId="661DD8E9" w:rsidR="004776A4" w:rsidRPr="005A6BD5" w:rsidRDefault="004776A4" w:rsidP="004776A4">
            <w:pPr>
              <w:spacing w:after="0" w:line="240" w:lineRule="auto"/>
            </w:pPr>
            <w:r w:rsidRPr="005A6BD5">
              <w:t>Moved to 8.2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4A2A3E" w14:textId="77777777" w:rsidR="004776A4" w:rsidRPr="005A6BD5" w:rsidRDefault="004776A4" w:rsidP="004776A4">
            <w:pPr>
              <w:spacing w:after="0" w:line="240" w:lineRule="auto"/>
            </w:pPr>
          </w:p>
        </w:tc>
      </w:tr>
      <w:tr w:rsidR="004776A4" w:rsidRPr="002B5B90" w14:paraId="36C5B816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E5ED84" w14:textId="77777777" w:rsidR="004776A4" w:rsidRPr="005A6BD5" w:rsidRDefault="004776A4" w:rsidP="004776A4">
            <w:pPr>
              <w:spacing w:after="0" w:line="240" w:lineRule="auto"/>
            </w:pPr>
            <w:r w:rsidRPr="005A6BD5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D5C940" w14:textId="7C4FA3AB" w:rsidR="004776A4" w:rsidRPr="005A6BD5" w:rsidRDefault="004557C1" w:rsidP="004776A4">
            <w:pPr>
              <w:spacing w:after="0" w:line="240" w:lineRule="auto"/>
            </w:pPr>
            <w:hyperlink r:id="rId36" w:history="1">
              <w:r w:rsidR="004776A4" w:rsidRPr="005A6BD5">
                <w:t>S1-242133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969676" w14:textId="77777777" w:rsidR="004776A4" w:rsidRPr="005A6BD5" w:rsidRDefault="004776A4" w:rsidP="004776A4">
            <w:pPr>
              <w:spacing w:after="0" w:line="240" w:lineRule="auto"/>
            </w:pPr>
            <w:r w:rsidRPr="005A6BD5"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16EA3C" w14:textId="77777777" w:rsidR="004776A4" w:rsidRPr="005A6BD5" w:rsidRDefault="004776A4" w:rsidP="004776A4">
            <w:pPr>
              <w:spacing w:after="0" w:line="240" w:lineRule="auto"/>
            </w:pPr>
            <w:r w:rsidRPr="005A6BD5">
              <w:t>Discussion on 6G TR skeleton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24D092" w14:textId="61DF1068" w:rsidR="004776A4" w:rsidRPr="005A6BD5" w:rsidRDefault="004776A4" w:rsidP="004776A4">
            <w:pPr>
              <w:spacing w:after="0" w:line="240" w:lineRule="auto"/>
            </w:pPr>
            <w:r w:rsidRPr="005A6BD5">
              <w:t>Moved to 8.2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624389" w14:textId="77777777" w:rsidR="004776A4" w:rsidRPr="005A6BD5" w:rsidRDefault="004776A4" w:rsidP="004776A4">
            <w:pPr>
              <w:spacing w:after="0" w:line="240" w:lineRule="auto"/>
            </w:pPr>
          </w:p>
        </w:tc>
      </w:tr>
      <w:tr w:rsidR="004776A4" w:rsidRPr="002B5B90" w14:paraId="52144EAC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D935F4" w14:textId="77777777" w:rsidR="004776A4" w:rsidRPr="005A6BD5" w:rsidRDefault="004776A4" w:rsidP="004776A4">
            <w:pPr>
              <w:spacing w:after="0" w:line="240" w:lineRule="auto"/>
            </w:pPr>
            <w:r w:rsidRPr="005A6BD5">
              <w:t>TR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F78184" w14:textId="5A461A37" w:rsidR="004776A4" w:rsidRPr="005A6BD5" w:rsidRDefault="004557C1" w:rsidP="004776A4">
            <w:pPr>
              <w:spacing w:after="0" w:line="240" w:lineRule="auto"/>
            </w:pPr>
            <w:hyperlink r:id="rId37" w:history="1">
              <w:r w:rsidR="004776A4" w:rsidRPr="005A6BD5">
                <w:t>S1-242237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30A7C8" w14:textId="77777777" w:rsidR="004776A4" w:rsidRPr="005A6BD5" w:rsidRDefault="004776A4" w:rsidP="004776A4">
            <w:pPr>
              <w:spacing w:after="0" w:line="240" w:lineRule="auto"/>
            </w:pPr>
            <w:r w:rsidRPr="005A6BD5"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A15CD4" w14:textId="77777777" w:rsidR="004776A4" w:rsidRPr="005A6BD5" w:rsidRDefault="004776A4" w:rsidP="004776A4">
            <w:pPr>
              <w:spacing w:after="0" w:line="240" w:lineRule="auto"/>
            </w:pPr>
            <w:r w:rsidRPr="005A6BD5">
              <w:t>TR Skeleton for 6G SI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72FB33" w14:textId="7B8D2986" w:rsidR="004776A4" w:rsidRPr="005A6BD5" w:rsidRDefault="004776A4" w:rsidP="004776A4">
            <w:pPr>
              <w:spacing w:after="0" w:line="240" w:lineRule="auto"/>
            </w:pPr>
            <w:r w:rsidRPr="005A6BD5">
              <w:t>Moved to 8.2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1B8042" w14:textId="77777777" w:rsidR="004776A4" w:rsidRPr="005A6BD5" w:rsidRDefault="004776A4" w:rsidP="004776A4">
            <w:pPr>
              <w:spacing w:after="0" w:line="240" w:lineRule="auto"/>
            </w:pPr>
          </w:p>
        </w:tc>
      </w:tr>
      <w:tr w:rsidR="004776A4" w:rsidRPr="002B5B90" w14:paraId="6B388C03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097B43" w14:textId="77777777" w:rsidR="004776A4" w:rsidRPr="005A6BD5" w:rsidRDefault="004776A4" w:rsidP="004776A4">
            <w:pPr>
              <w:spacing w:after="0" w:line="240" w:lineRule="auto"/>
            </w:pPr>
            <w:r w:rsidRPr="005A6BD5">
              <w:t>TR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CAB2DF" w14:textId="3FC7AF9B" w:rsidR="004776A4" w:rsidRPr="005A6BD5" w:rsidRDefault="004557C1" w:rsidP="004776A4">
            <w:pPr>
              <w:spacing w:after="0" w:line="240" w:lineRule="auto"/>
            </w:pPr>
            <w:hyperlink r:id="rId38" w:history="1">
              <w:r w:rsidR="004776A4" w:rsidRPr="005A6BD5">
                <w:t>S1-242247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3D06AD" w14:textId="77777777" w:rsidR="004776A4" w:rsidRPr="005A6BD5" w:rsidRDefault="004776A4" w:rsidP="004776A4">
            <w:pPr>
              <w:spacing w:after="0" w:line="240" w:lineRule="auto"/>
            </w:pPr>
            <w:r w:rsidRPr="005A6BD5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3609BE" w14:textId="77777777" w:rsidR="004776A4" w:rsidRPr="005A6BD5" w:rsidRDefault="004776A4" w:rsidP="004776A4">
            <w:pPr>
              <w:spacing w:after="0" w:line="240" w:lineRule="auto"/>
            </w:pPr>
            <w:r w:rsidRPr="005A6BD5">
              <w:t>TR Skeleton of FS-6G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209146" w14:textId="597FD968" w:rsidR="004776A4" w:rsidRPr="005A6BD5" w:rsidRDefault="004776A4" w:rsidP="004776A4">
            <w:pPr>
              <w:spacing w:after="0" w:line="240" w:lineRule="auto"/>
            </w:pPr>
            <w:r w:rsidRPr="005A6BD5">
              <w:t>Moved to 8.2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71D657" w14:textId="77777777" w:rsidR="004776A4" w:rsidRPr="005A6BD5" w:rsidRDefault="004776A4" w:rsidP="004776A4">
            <w:pPr>
              <w:spacing w:after="0" w:line="240" w:lineRule="auto"/>
            </w:pPr>
          </w:p>
        </w:tc>
      </w:tr>
      <w:tr w:rsidR="004776A4" w:rsidRPr="002B5B90" w14:paraId="17A10DB1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0255E35" w14:textId="77777777" w:rsidR="004776A4" w:rsidRPr="005A6BD5" w:rsidRDefault="004776A4" w:rsidP="004776A4">
            <w:pPr>
              <w:spacing w:after="0" w:line="240" w:lineRule="auto"/>
            </w:pPr>
            <w:r w:rsidRPr="005A6BD5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49BFDD4" w14:textId="77777777" w:rsidR="004776A4" w:rsidRPr="005A6BD5" w:rsidRDefault="004776A4" w:rsidP="004776A4">
            <w:pPr>
              <w:spacing w:after="0" w:line="240" w:lineRule="auto"/>
            </w:pPr>
            <w:r w:rsidRPr="005A6BD5">
              <w:t>S1-242084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F65A17B" w14:textId="77777777" w:rsidR="004776A4" w:rsidRPr="005A6BD5" w:rsidRDefault="004776A4" w:rsidP="004776A4">
            <w:pPr>
              <w:spacing w:after="0" w:line="240" w:lineRule="auto"/>
            </w:pPr>
            <w:r w:rsidRPr="005A6BD5">
              <w:t>III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8F0C201" w14:textId="77777777" w:rsidR="004776A4" w:rsidRPr="005A6BD5" w:rsidRDefault="004776A4" w:rsidP="004776A4">
            <w:pPr>
              <w:spacing w:after="0" w:line="240" w:lineRule="auto"/>
            </w:pPr>
            <w:r w:rsidRPr="005A6BD5">
              <w:t>Motivation for 6G SID: Quantum Safe Network (QSN)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74F5D6F" w14:textId="77777777" w:rsidR="004776A4" w:rsidRPr="005A6BD5" w:rsidRDefault="004776A4" w:rsidP="004776A4">
            <w:pPr>
              <w:spacing w:after="0" w:line="240" w:lineRule="auto"/>
            </w:pPr>
            <w:r w:rsidRPr="005A6BD5">
              <w:t>Withdrawn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AC02039" w14:textId="77777777" w:rsidR="004776A4" w:rsidRPr="005A6BD5" w:rsidRDefault="004776A4" w:rsidP="004776A4">
            <w:pPr>
              <w:spacing w:after="0" w:line="240" w:lineRule="auto"/>
            </w:pPr>
          </w:p>
        </w:tc>
      </w:tr>
      <w:tr w:rsidR="004776A4" w:rsidRPr="002B5B90" w14:paraId="39CD9679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BA442BF" w14:textId="77777777" w:rsidR="004776A4" w:rsidRPr="005A6BD5" w:rsidRDefault="004776A4" w:rsidP="004776A4">
            <w:pPr>
              <w:spacing w:after="0" w:line="240" w:lineRule="auto"/>
            </w:pPr>
            <w:r w:rsidRPr="005A6BD5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7A17C38" w14:textId="77777777" w:rsidR="004776A4" w:rsidRPr="005A6BD5" w:rsidRDefault="004776A4" w:rsidP="004776A4">
            <w:pPr>
              <w:spacing w:after="0" w:line="240" w:lineRule="auto"/>
            </w:pPr>
            <w:r w:rsidRPr="005A6BD5">
              <w:t>S1-242090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9273A3A" w14:textId="77777777" w:rsidR="004776A4" w:rsidRPr="005A6BD5" w:rsidRDefault="004776A4" w:rsidP="004776A4">
            <w:pPr>
              <w:spacing w:after="0" w:line="240" w:lineRule="auto"/>
            </w:pPr>
            <w:r w:rsidRPr="005A6BD5">
              <w:t>III, GE Network Technologies,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0F17A4C" w14:textId="77777777" w:rsidR="004776A4" w:rsidRPr="005A6BD5" w:rsidRDefault="004776A4" w:rsidP="004776A4">
            <w:pPr>
              <w:spacing w:after="0" w:line="240" w:lineRule="auto"/>
            </w:pPr>
            <w:r w:rsidRPr="005A6BD5">
              <w:t>Motivation for 6G SID: Quantum Safe Network (QSN)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AED6411" w14:textId="77777777" w:rsidR="004776A4" w:rsidRPr="005A6BD5" w:rsidRDefault="004776A4" w:rsidP="004776A4">
            <w:pPr>
              <w:spacing w:after="0" w:line="240" w:lineRule="auto"/>
            </w:pPr>
            <w:r w:rsidRPr="005A6BD5">
              <w:t>Withdrawn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024AB55" w14:textId="77777777" w:rsidR="004776A4" w:rsidRPr="005A6BD5" w:rsidRDefault="004776A4" w:rsidP="004776A4">
            <w:pPr>
              <w:spacing w:after="0" w:line="240" w:lineRule="auto"/>
            </w:pPr>
          </w:p>
        </w:tc>
      </w:tr>
      <w:tr w:rsidR="004776A4" w:rsidRPr="00745D37" w14:paraId="75B8DDFC" w14:textId="77777777" w:rsidTr="00E26067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0DC125A" w14:textId="6F9A3BEB" w:rsidR="004776A4" w:rsidRPr="00DF5A37" w:rsidRDefault="004776A4" w:rsidP="004776A4">
            <w:pPr>
              <w:pStyle w:val="Heading2"/>
              <w:rPr>
                <w:lang w:val="en-US"/>
              </w:rPr>
            </w:pPr>
            <w:r>
              <w:t>6G area of interest contributions (slide set)</w:t>
            </w:r>
          </w:p>
        </w:tc>
      </w:tr>
      <w:tr w:rsidR="004776A4" w:rsidRPr="002B5B90" w14:paraId="5CB5E80D" w14:textId="77777777" w:rsidTr="00B3776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10D3A2" w14:textId="71B570DD" w:rsidR="004776A4" w:rsidRPr="00E26067" w:rsidRDefault="00390BF7" w:rsidP="004776A4">
            <w:pPr>
              <w:spacing w:after="0" w:line="240" w:lineRule="auto"/>
            </w:pPr>
            <w:r w:rsidRPr="00E26067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93ADEB" w14:textId="3E08D9C6" w:rsidR="004776A4" w:rsidRPr="00E26067" w:rsidRDefault="004557C1" w:rsidP="004776A4">
            <w:pPr>
              <w:spacing w:after="0" w:line="240" w:lineRule="auto"/>
            </w:pPr>
            <w:hyperlink r:id="rId39" w:history="1">
              <w:r w:rsidR="00390BF7" w:rsidRPr="00E26067">
                <w:rPr>
                  <w:rStyle w:val="Hyperlink"/>
                  <w:rFonts w:cs="Arial"/>
                  <w:color w:val="auto"/>
                </w:rPr>
                <w:t>S1-242293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83CF75" w14:textId="59F4BFA2" w:rsidR="004776A4" w:rsidRPr="00E26067" w:rsidRDefault="004776A4" w:rsidP="004776A4">
            <w:pPr>
              <w:spacing w:after="0" w:line="240" w:lineRule="auto"/>
            </w:pPr>
            <w:r w:rsidRPr="00E26067">
              <w:t>Neutral Editor, SA1 chair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BAB975" w14:textId="6E9F4884" w:rsidR="004776A4" w:rsidRPr="00E26067" w:rsidRDefault="00390BF7" w:rsidP="004776A4">
            <w:pPr>
              <w:spacing w:after="0" w:line="240" w:lineRule="auto"/>
            </w:pPr>
            <w:r w:rsidRPr="00E26067">
              <w:t>6G TR Skeleton – initial views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69A44E" w14:textId="411FDC26" w:rsidR="004776A4" w:rsidRPr="00E26067" w:rsidRDefault="00E26067" w:rsidP="004776A4">
            <w:pPr>
              <w:spacing w:after="0" w:line="240" w:lineRule="auto"/>
            </w:pPr>
            <w:r w:rsidRPr="00E26067">
              <w:t>Revised to S1-242451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D12644" w14:textId="77777777" w:rsidR="004776A4" w:rsidRPr="00E26067" w:rsidRDefault="004776A4" w:rsidP="004776A4">
            <w:pPr>
              <w:spacing w:after="0" w:line="240" w:lineRule="auto"/>
            </w:pPr>
          </w:p>
        </w:tc>
      </w:tr>
      <w:tr w:rsidR="00E26067" w:rsidRPr="002B5B90" w14:paraId="32EE954B" w14:textId="77777777" w:rsidTr="00B3776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217800" w14:textId="7FF90111" w:rsidR="00E26067" w:rsidRPr="00B3776F" w:rsidRDefault="00E26067" w:rsidP="004776A4">
            <w:pPr>
              <w:spacing w:after="0" w:line="240" w:lineRule="auto"/>
            </w:pPr>
            <w:r w:rsidRPr="00B3776F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05566A" w14:textId="4DB341EB" w:rsidR="00E26067" w:rsidRPr="00B3776F" w:rsidRDefault="004557C1" w:rsidP="004776A4">
            <w:pPr>
              <w:spacing w:after="0" w:line="240" w:lineRule="auto"/>
            </w:pPr>
            <w:hyperlink r:id="rId40" w:history="1">
              <w:r w:rsidR="00E26067" w:rsidRPr="00B3776F">
                <w:rPr>
                  <w:rStyle w:val="Hyperlink"/>
                  <w:rFonts w:cs="Arial"/>
                  <w:color w:val="auto"/>
                </w:rPr>
                <w:t>S1-242451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D1061D" w14:textId="4E9AA330" w:rsidR="00E26067" w:rsidRPr="00B3776F" w:rsidRDefault="00E26067" w:rsidP="004776A4">
            <w:pPr>
              <w:spacing w:after="0" w:line="240" w:lineRule="auto"/>
            </w:pPr>
            <w:r w:rsidRPr="00B3776F">
              <w:t>Neutral Editor, SA1 chair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E445B4" w14:textId="1D733AA3" w:rsidR="00E26067" w:rsidRPr="00B3776F" w:rsidRDefault="00E26067" w:rsidP="004776A4">
            <w:pPr>
              <w:spacing w:after="0" w:line="240" w:lineRule="auto"/>
            </w:pPr>
            <w:r w:rsidRPr="00B3776F">
              <w:t>6G TR Skeleton – initial views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52C296" w14:textId="4570931E" w:rsidR="00E26067" w:rsidRPr="00B3776F" w:rsidRDefault="00B3776F" w:rsidP="004776A4">
            <w:pPr>
              <w:spacing w:after="0" w:line="240" w:lineRule="auto"/>
            </w:pPr>
            <w:r w:rsidRPr="00B3776F">
              <w:t>Revised to S1-242453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FFD72C" w14:textId="05E21DB7" w:rsidR="00E26067" w:rsidRPr="00B3776F" w:rsidRDefault="00E26067" w:rsidP="004776A4">
            <w:pPr>
              <w:spacing w:after="0" w:line="240" w:lineRule="auto"/>
            </w:pPr>
            <w:r w:rsidRPr="00B3776F">
              <w:t>Revision of S1-242293.</w:t>
            </w:r>
          </w:p>
        </w:tc>
      </w:tr>
      <w:tr w:rsidR="00B3776F" w:rsidRPr="002B5B90" w14:paraId="7520BA71" w14:textId="77777777" w:rsidTr="00B3776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CFE28" w14:textId="174A7EAA" w:rsidR="00B3776F" w:rsidRPr="00B3776F" w:rsidRDefault="00B3776F" w:rsidP="004776A4">
            <w:pPr>
              <w:spacing w:after="0" w:line="240" w:lineRule="auto"/>
            </w:pPr>
            <w:r w:rsidRPr="00B3776F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F518D" w14:textId="72B4BF6A" w:rsidR="00B3776F" w:rsidRPr="00B3776F" w:rsidRDefault="004557C1" w:rsidP="004776A4">
            <w:pPr>
              <w:spacing w:after="0" w:line="240" w:lineRule="auto"/>
            </w:pPr>
            <w:hyperlink r:id="rId41" w:history="1">
              <w:r w:rsidR="00B3776F" w:rsidRPr="00B3776F">
                <w:rPr>
                  <w:rStyle w:val="Hyperlink"/>
                  <w:rFonts w:cs="Arial"/>
                  <w:color w:val="auto"/>
                </w:rPr>
                <w:t>S1-242453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83C00" w14:textId="48D6D601" w:rsidR="00B3776F" w:rsidRPr="00B3776F" w:rsidRDefault="00B3776F" w:rsidP="004776A4">
            <w:pPr>
              <w:spacing w:after="0" w:line="240" w:lineRule="auto"/>
            </w:pPr>
            <w:r w:rsidRPr="00B3776F">
              <w:t>Neutral Editor, SA1 chair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2CB86" w14:textId="74DCB4FC" w:rsidR="00B3776F" w:rsidRPr="00B3776F" w:rsidRDefault="00B3776F" w:rsidP="004776A4">
            <w:pPr>
              <w:spacing w:after="0" w:line="240" w:lineRule="auto"/>
            </w:pPr>
            <w:r w:rsidRPr="00B3776F">
              <w:t>6G TR Skeleton – initial views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6D9E0" w14:textId="77777777" w:rsidR="00B3776F" w:rsidRPr="00B3776F" w:rsidRDefault="00B3776F" w:rsidP="004776A4">
            <w:pPr>
              <w:spacing w:after="0" w:line="240" w:lineRule="auto"/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7845C" w14:textId="53F5B83C" w:rsidR="00B3776F" w:rsidRDefault="00B3776F" w:rsidP="004776A4">
            <w:pPr>
              <w:spacing w:after="0" w:line="240" w:lineRule="auto"/>
            </w:pPr>
            <w:r w:rsidRPr="00B3776F">
              <w:rPr>
                <w:i/>
              </w:rPr>
              <w:t>Revision of S1-242293.</w:t>
            </w:r>
          </w:p>
          <w:p w14:paraId="45414C81" w14:textId="1FE9FDBA" w:rsidR="00B3776F" w:rsidRPr="00B3776F" w:rsidRDefault="00B3776F" w:rsidP="004776A4">
            <w:pPr>
              <w:spacing w:after="0" w:line="240" w:lineRule="auto"/>
            </w:pPr>
            <w:r w:rsidRPr="00B3776F">
              <w:t>Revision of S1-242451.</w:t>
            </w:r>
          </w:p>
        </w:tc>
      </w:tr>
      <w:tr w:rsidR="008241B7" w:rsidRPr="002B5B90" w14:paraId="57A88031" w14:textId="77777777" w:rsidTr="00E2606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AB0DB4" w14:textId="77777777" w:rsidR="008241B7" w:rsidRPr="00E26067" w:rsidRDefault="008241B7" w:rsidP="008241B7">
            <w:pPr>
              <w:spacing w:after="0" w:line="240" w:lineRule="auto"/>
            </w:pPr>
            <w:r w:rsidRPr="00E26067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395D54" w14:textId="0E167D71" w:rsidR="008241B7" w:rsidRPr="00E26067" w:rsidRDefault="004557C1" w:rsidP="008241B7">
            <w:pPr>
              <w:spacing w:after="0" w:line="240" w:lineRule="auto"/>
            </w:pPr>
            <w:hyperlink r:id="rId42" w:history="1">
              <w:r w:rsidR="00425E85" w:rsidRPr="00E26067">
                <w:rPr>
                  <w:rStyle w:val="Hyperlink"/>
                  <w:rFonts w:cs="Arial"/>
                  <w:color w:val="auto"/>
                </w:rPr>
                <w:t>S1-242301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BE1611" w14:textId="77777777" w:rsidR="008241B7" w:rsidRPr="00E26067" w:rsidRDefault="008241B7" w:rsidP="008241B7">
            <w:pPr>
              <w:spacing w:after="0" w:line="240" w:lineRule="auto"/>
            </w:pPr>
            <w:r w:rsidRPr="00E26067">
              <w:t>Neutral Editor, SA1 chair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6146A5" w14:textId="4B92B3AE" w:rsidR="008241B7" w:rsidRPr="00E26067" w:rsidRDefault="00425E85" w:rsidP="008241B7">
            <w:pPr>
              <w:spacing w:after="0" w:line="240" w:lineRule="auto"/>
            </w:pPr>
            <w:r w:rsidRPr="00E26067">
              <w:t>Extracts of 6G TR clauses from 6G area of interest and TR-related contributions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DFF1D2" w14:textId="0EAAD500" w:rsidR="008241B7" w:rsidRPr="00E26067" w:rsidRDefault="00E26067" w:rsidP="008241B7">
            <w:pPr>
              <w:spacing w:after="0" w:line="240" w:lineRule="auto"/>
            </w:pPr>
            <w:r w:rsidRPr="00E26067"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4CE2E0" w14:textId="77777777" w:rsidR="008241B7" w:rsidRPr="00E26067" w:rsidRDefault="008241B7" w:rsidP="008241B7">
            <w:pPr>
              <w:spacing w:after="0" w:line="240" w:lineRule="auto"/>
            </w:pPr>
          </w:p>
        </w:tc>
      </w:tr>
      <w:tr w:rsidR="00390BF7" w:rsidRPr="002B5B90" w14:paraId="1DF50562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B6AC51" w14:textId="2376EDEA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FD8C26" w14:textId="0C7C0F5D" w:rsidR="00390BF7" w:rsidRPr="00390BF7" w:rsidRDefault="004557C1" w:rsidP="00390BF7">
            <w:pPr>
              <w:spacing w:after="0" w:line="240" w:lineRule="auto"/>
            </w:pPr>
            <w:hyperlink r:id="rId43" w:history="1">
              <w:r w:rsidR="00390BF7" w:rsidRPr="00F32AF1">
                <w:rPr>
                  <w:rStyle w:val="Hyperlink"/>
                  <w:rFonts w:cs="Arial"/>
                </w:rPr>
                <w:t>S1-242017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F656CA" w14:textId="78B4BB43" w:rsidR="00390BF7" w:rsidRPr="00390BF7" w:rsidRDefault="00390BF7" w:rsidP="00390BF7">
            <w:pPr>
              <w:spacing w:after="0" w:line="240" w:lineRule="auto"/>
            </w:pPr>
            <w:r w:rsidRPr="00390BF7">
              <w:t>THALES, 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6C33B7" w14:textId="5A7FBB06" w:rsidR="00390BF7" w:rsidRPr="00390BF7" w:rsidRDefault="00390BF7" w:rsidP="00390BF7">
            <w:pPr>
              <w:spacing w:after="0" w:line="240" w:lineRule="auto"/>
            </w:pPr>
            <w:r w:rsidRPr="00390BF7">
              <w:t>Views on Rel-20 6G study item’s areas of interest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08AD07" w14:textId="15E4123B" w:rsidR="00390BF7" w:rsidRPr="00390BF7" w:rsidRDefault="00390BF7" w:rsidP="00390BF7">
            <w:pPr>
              <w:spacing w:after="0" w:line="240" w:lineRule="auto"/>
            </w:pPr>
            <w:r>
              <w:t xml:space="preserve">Merged into </w:t>
            </w:r>
            <w:r w:rsidRPr="00390BF7">
              <w:t>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E2AC34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1BD8D899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DC46CF" w14:textId="2491F7DC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95549C" w14:textId="3053E6D4" w:rsidR="00390BF7" w:rsidRPr="00390BF7" w:rsidRDefault="004557C1" w:rsidP="00390BF7">
            <w:pPr>
              <w:spacing w:after="0" w:line="240" w:lineRule="auto"/>
            </w:pPr>
            <w:hyperlink r:id="rId44" w:history="1">
              <w:r w:rsidR="00390BF7" w:rsidRPr="00F32AF1">
                <w:rPr>
                  <w:rStyle w:val="Hyperlink"/>
                  <w:rFonts w:cs="Arial"/>
                </w:rPr>
                <w:t>S1-242019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DB9D3D" w14:textId="4880E4DD" w:rsidR="00390BF7" w:rsidRPr="00390BF7" w:rsidRDefault="00390BF7" w:rsidP="00390BF7">
            <w:pPr>
              <w:spacing w:after="0" w:line="240" w:lineRule="auto"/>
            </w:pPr>
            <w:r w:rsidRPr="00390BF7">
              <w:t>SK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2C32AF" w14:textId="7136ABB8" w:rsidR="00390BF7" w:rsidRPr="00390BF7" w:rsidRDefault="00390BF7" w:rsidP="00390BF7">
            <w:pPr>
              <w:spacing w:after="0" w:line="240" w:lineRule="auto"/>
            </w:pPr>
            <w:r w:rsidRPr="00390BF7">
              <w:t>6G area of interest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A1316D" w14:textId="77463BC3" w:rsidR="00390BF7" w:rsidRPr="00390BF7" w:rsidRDefault="00390BF7" w:rsidP="00390BF7">
            <w:pPr>
              <w:spacing w:after="0" w:line="240" w:lineRule="auto"/>
            </w:pPr>
            <w:r w:rsidRPr="00621FC0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F1F1DF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45FE755E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FA1E3A" w14:textId="0EDE8233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667D32" w14:textId="64FA663C" w:rsidR="00390BF7" w:rsidRPr="00390BF7" w:rsidRDefault="004557C1" w:rsidP="00390BF7">
            <w:pPr>
              <w:spacing w:after="0" w:line="240" w:lineRule="auto"/>
            </w:pPr>
            <w:hyperlink r:id="rId45" w:history="1">
              <w:r w:rsidR="00390BF7" w:rsidRPr="00F32AF1">
                <w:rPr>
                  <w:rStyle w:val="Hyperlink"/>
                  <w:rFonts w:cs="Arial"/>
                </w:rPr>
                <w:t>S1-242023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DDD71C" w14:textId="0F06A789" w:rsidR="00390BF7" w:rsidRPr="00390BF7" w:rsidRDefault="00390BF7" w:rsidP="00390BF7">
            <w:pPr>
              <w:spacing w:after="0" w:line="240" w:lineRule="auto"/>
            </w:pPr>
            <w:r w:rsidRPr="00390BF7">
              <w:t>Rakuten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920EE3" w14:textId="5966AA2D" w:rsidR="00390BF7" w:rsidRPr="00390BF7" w:rsidRDefault="00390BF7" w:rsidP="00390BF7">
            <w:pPr>
              <w:spacing w:after="0" w:line="240" w:lineRule="auto"/>
            </w:pPr>
            <w:r w:rsidRPr="00390BF7">
              <w:t>6G Area of Interest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51D967" w14:textId="430CFA0D" w:rsidR="00390BF7" w:rsidRPr="00390BF7" w:rsidRDefault="00390BF7" w:rsidP="00390BF7">
            <w:pPr>
              <w:spacing w:after="0" w:line="240" w:lineRule="auto"/>
            </w:pPr>
            <w:r w:rsidRPr="00621FC0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0E3470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60D20FF5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E97854" w14:textId="093598C0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BA1EE9" w14:textId="3F47471C" w:rsidR="00390BF7" w:rsidRPr="00390BF7" w:rsidRDefault="004557C1" w:rsidP="00390BF7">
            <w:pPr>
              <w:spacing w:after="0" w:line="240" w:lineRule="auto"/>
            </w:pPr>
            <w:hyperlink r:id="rId46" w:history="1">
              <w:r w:rsidR="00390BF7" w:rsidRPr="00F32AF1">
                <w:rPr>
                  <w:rStyle w:val="Hyperlink"/>
                  <w:rFonts w:cs="Arial"/>
                </w:rPr>
                <w:t>S1-242025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4095CE" w14:textId="3B0D79CE" w:rsidR="00390BF7" w:rsidRPr="00390BF7" w:rsidRDefault="00390BF7" w:rsidP="00390BF7">
            <w:pPr>
              <w:spacing w:after="0" w:line="240" w:lineRule="auto"/>
            </w:pPr>
            <w:r w:rsidRPr="00390BF7">
              <w:t>SoftBank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BFCC69" w14:textId="529B75C2" w:rsidR="00390BF7" w:rsidRPr="00390BF7" w:rsidRDefault="00390BF7" w:rsidP="00390BF7">
            <w:pPr>
              <w:spacing w:after="0" w:line="240" w:lineRule="auto"/>
            </w:pPr>
            <w:r w:rsidRPr="00390BF7">
              <w:t>SoftBank’s Area of Interest for 6G Stage 1 Study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11CA6A" w14:textId="64194EA0" w:rsidR="00390BF7" w:rsidRPr="00390BF7" w:rsidRDefault="00390BF7" w:rsidP="00390BF7">
            <w:pPr>
              <w:spacing w:after="0" w:line="240" w:lineRule="auto"/>
            </w:pPr>
            <w:r w:rsidRPr="00621FC0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8EF823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323B4C8A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BB2183" w14:textId="6831B665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0193EE" w14:textId="715A4DF3" w:rsidR="00390BF7" w:rsidRPr="00390BF7" w:rsidRDefault="004557C1" w:rsidP="00390BF7">
            <w:pPr>
              <w:spacing w:after="0" w:line="240" w:lineRule="auto"/>
            </w:pPr>
            <w:hyperlink r:id="rId47" w:history="1">
              <w:r w:rsidR="00390BF7" w:rsidRPr="00F32AF1">
                <w:rPr>
                  <w:rStyle w:val="Hyperlink"/>
                  <w:rFonts w:cs="Arial"/>
                </w:rPr>
                <w:t>S1-242036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94D653" w14:textId="58E2BB35" w:rsidR="00390BF7" w:rsidRPr="00390BF7" w:rsidRDefault="00390BF7" w:rsidP="00390BF7">
            <w:pPr>
              <w:spacing w:after="0" w:line="240" w:lineRule="auto"/>
            </w:pPr>
            <w:r w:rsidRPr="00390BF7">
              <w:t>Intel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EEDEDC" w14:textId="31018585" w:rsidR="00390BF7" w:rsidRPr="00390BF7" w:rsidRDefault="00390BF7" w:rsidP="00390BF7">
            <w:pPr>
              <w:spacing w:after="0" w:line="240" w:lineRule="auto"/>
            </w:pPr>
            <w:r w:rsidRPr="00390BF7">
              <w:t>Intel's view on 6G areas of interest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E853F3" w14:textId="6AD0F270" w:rsidR="00390BF7" w:rsidRPr="00390BF7" w:rsidRDefault="00390BF7" w:rsidP="00390BF7">
            <w:pPr>
              <w:spacing w:after="0" w:line="240" w:lineRule="auto"/>
            </w:pPr>
            <w:r w:rsidRPr="00621FC0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E95A55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0C5D76A9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F425EC" w14:textId="562F26D1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5F95C4" w14:textId="78E06495" w:rsidR="00390BF7" w:rsidRPr="00390BF7" w:rsidRDefault="004557C1" w:rsidP="00390BF7">
            <w:pPr>
              <w:spacing w:after="0" w:line="240" w:lineRule="auto"/>
            </w:pPr>
            <w:hyperlink r:id="rId48" w:history="1">
              <w:r w:rsidR="00390BF7" w:rsidRPr="00F32AF1">
                <w:rPr>
                  <w:rStyle w:val="Hyperlink"/>
                  <w:rFonts w:cs="Arial"/>
                </w:rPr>
                <w:t>S1-242037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016189" w14:textId="73D54C73" w:rsidR="00390BF7" w:rsidRPr="00390BF7" w:rsidRDefault="00390BF7" w:rsidP="00390BF7">
            <w:pPr>
              <w:spacing w:after="0" w:line="240" w:lineRule="auto"/>
            </w:pPr>
            <w:r w:rsidRPr="00390BF7">
              <w:t>LG Electronics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079CBD" w14:textId="226C0454" w:rsidR="00390BF7" w:rsidRPr="00390BF7" w:rsidRDefault="00390BF7" w:rsidP="00390BF7">
            <w:pPr>
              <w:spacing w:after="0" w:line="240" w:lineRule="auto"/>
            </w:pPr>
            <w:r w:rsidRPr="00390BF7">
              <w:t>LGE's view on 6G Areas of Interest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14BB93" w14:textId="0E3AD43B" w:rsidR="00390BF7" w:rsidRPr="00390BF7" w:rsidRDefault="00390BF7" w:rsidP="00390BF7">
            <w:pPr>
              <w:spacing w:after="0" w:line="240" w:lineRule="auto"/>
            </w:pPr>
            <w:r w:rsidRPr="00621FC0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6CEA18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1F6A9F5B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9DDFFF" w14:textId="69F10FDE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A73917" w14:textId="0C57D503" w:rsidR="00390BF7" w:rsidRPr="00390BF7" w:rsidRDefault="004557C1" w:rsidP="00390BF7">
            <w:pPr>
              <w:spacing w:after="0" w:line="240" w:lineRule="auto"/>
            </w:pPr>
            <w:hyperlink r:id="rId49" w:history="1">
              <w:r w:rsidR="00390BF7" w:rsidRPr="00F32AF1">
                <w:rPr>
                  <w:rStyle w:val="Hyperlink"/>
                  <w:rFonts w:cs="Arial"/>
                </w:rPr>
                <w:t>S1-242038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460025" w14:textId="5FB66889" w:rsidR="00390BF7" w:rsidRPr="00390BF7" w:rsidRDefault="00390BF7" w:rsidP="00390BF7">
            <w:pPr>
              <w:spacing w:after="0" w:line="240" w:lineRule="auto"/>
            </w:pPr>
            <w:r w:rsidRPr="00390BF7">
              <w:t>LG Electronics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806EA5" w14:textId="24EEC928" w:rsidR="00390BF7" w:rsidRPr="00390BF7" w:rsidRDefault="00390BF7" w:rsidP="00390BF7">
            <w:pPr>
              <w:spacing w:after="0" w:line="240" w:lineRule="auto"/>
            </w:pPr>
            <w:r w:rsidRPr="00390BF7">
              <w:t>LGE's view on 6G Areas of Interest - DP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219CA9" w14:textId="6ED6A86A" w:rsidR="00390BF7" w:rsidRPr="00390BF7" w:rsidRDefault="00390BF7" w:rsidP="00390BF7">
            <w:pPr>
              <w:spacing w:after="0" w:line="240" w:lineRule="auto"/>
            </w:pPr>
            <w:r w:rsidRPr="00621FC0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83EEBD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4542A323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701F9A" w14:textId="5FFA9FB9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7943F7" w14:textId="6492422D" w:rsidR="00390BF7" w:rsidRPr="00390BF7" w:rsidRDefault="004557C1" w:rsidP="00390BF7">
            <w:pPr>
              <w:spacing w:after="0" w:line="240" w:lineRule="auto"/>
            </w:pPr>
            <w:hyperlink r:id="rId50" w:history="1">
              <w:r w:rsidR="00390BF7" w:rsidRPr="00F32AF1">
                <w:rPr>
                  <w:rStyle w:val="Hyperlink"/>
                  <w:rFonts w:cs="Arial"/>
                </w:rPr>
                <w:t>S1-242040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313F96" w14:textId="0EF17231" w:rsidR="00390BF7" w:rsidRPr="00390BF7" w:rsidRDefault="00390BF7" w:rsidP="00390BF7">
            <w:pPr>
              <w:spacing w:after="0" w:line="240" w:lineRule="auto"/>
            </w:pPr>
            <w:r w:rsidRPr="00390BF7">
              <w:t>Sony Europe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6123B4" w14:textId="77A7D7AC" w:rsidR="00390BF7" w:rsidRPr="00390BF7" w:rsidRDefault="00390BF7" w:rsidP="00390BF7">
            <w:pPr>
              <w:spacing w:after="0" w:line="240" w:lineRule="auto"/>
            </w:pPr>
            <w:r w:rsidRPr="00390BF7">
              <w:t>Views on the SA1 6G TR Structure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A36B6F" w14:textId="1212A6DA" w:rsidR="00390BF7" w:rsidRPr="00390BF7" w:rsidRDefault="00390BF7" w:rsidP="00390BF7">
            <w:pPr>
              <w:spacing w:after="0" w:line="240" w:lineRule="auto"/>
            </w:pPr>
            <w:r w:rsidRPr="00621FC0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5D6043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49F39417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79436B" w14:textId="2CCE6183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1C2135" w14:textId="4F596BDF" w:rsidR="00390BF7" w:rsidRPr="00390BF7" w:rsidRDefault="004557C1" w:rsidP="00390BF7">
            <w:pPr>
              <w:spacing w:after="0" w:line="240" w:lineRule="auto"/>
            </w:pPr>
            <w:hyperlink r:id="rId51" w:history="1">
              <w:r w:rsidR="00390BF7" w:rsidRPr="00F32AF1">
                <w:rPr>
                  <w:rStyle w:val="Hyperlink"/>
                  <w:rFonts w:cs="Arial"/>
                </w:rPr>
                <w:t>S1-242044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32D715" w14:textId="33812C64" w:rsidR="00390BF7" w:rsidRPr="00390BF7" w:rsidRDefault="00390BF7" w:rsidP="00390BF7">
            <w:pPr>
              <w:spacing w:after="0" w:line="240" w:lineRule="auto"/>
            </w:pPr>
            <w:r w:rsidRPr="00390BF7"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71F887" w14:textId="7D09E102" w:rsidR="00390BF7" w:rsidRPr="00390BF7" w:rsidRDefault="00390BF7" w:rsidP="00390BF7">
            <w:pPr>
              <w:spacing w:after="0" w:line="240" w:lineRule="auto"/>
            </w:pPr>
            <w:r w:rsidRPr="00390BF7">
              <w:t>Discussion paper on structure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5819D9" w14:textId="098B08D6" w:rsidR="00390BF7" w:rsidRPr="00390BF7" w:rsidRDefault="00390BF7" w:rsidP="00390BF7">
            <w:pPr>
              <w:spacing w:after="0" w:line="240" w:lineRule="auto"/>
            </w:pPr>
            <w:r w:rsidRPr="00621FC0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E48C9F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0439F82B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851884" w14:textId="047FA840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0A317B" w14:textId="413F5AE8" w:rsidR="00390BF7" w:rsidRPr="00390BF7" w:rsidRDefault="004557C1" w:rsidP="00390BF7">
            <w:pPr>
              <w:spacing w:after="0" w:line="240" w:lineRule="auto"/>
            </w:pPr>
            <w:hyperlink r:id="rId52" w:history="1">
              <w:r w:rsidR="00390BF7" w:rsidRPr="00F32AF1">
                <w:rPr>
                  <w:rStyle w:val="Hyperlink"/>
                  <w:rFonts w:cs="Arial"/>
                </w:rPr>
                <w:t>S1-242045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1917FE" w14:textId="7D90C114" w:rsidR="00390BF7" w:rsidRPr="00390BF7" w:rsidRDefault="00390BF7" w:rsidP="00390BF7">
            <w:pPr>
              <w:spacing w:after="0" w:line="240" w:lineRule="auto"/>
            </w:pPr>
            <w:r w:rsidRPr="00390BF7"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BA6316" w14:textId="7F0A0FEB" w:rsidR="00390BF7" w:rsidRPr="00390BF7" w:rsidRDefault="00390BF7" w:rsidP="00390BF7">
            <w:pPr>
              <w:spacing w:after="0" w:line="240" w:lineRule="auto"/>
            </w:pPr>
            <w:r w:rsidRPr="00390BF7">
              <w:t>6G Use cases and requirements TR skeleton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78078D" w14:textId="3AADCEC2" w:rsidR="00390BF7" w:rsidRPr="00390BF7" w:rsidRDefault="00390BF7" w:rsidP="00390BF7">
            <w:pPr>
              <w:spacing w:after="0" w:line="240" w:lineRule="auto"/>
            </w:pPr>
            <w:r w:rsidRPr="00621FC0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C68DC7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138BAA26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F23A2D" w14:textId="30664192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AE9ECC" w14:textId="121A06F4" w:rsidR="00390BF7" w:rsidRPr="00390BF7" w:rsidRDefault="004557C1" w:rsidP="00390BF7">
            <w:pPr>
              <w:spacing w:after="0" w:line="240" w:lineRule="auto"/>
            </w:pPr>
            <w:hyperlink r:id="rId53" w:history="1">
              <w:r w:rsidR="00390BF7" w:rsidRPr="00F32AF1">
                <w:rPr>
                  <w:rStyle w:val="Hyperlink"/>
                  <w:rFonts w:cs="Arial"/>
                </w:rPr>
                <w:t>S1-242052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0ED8C4" w14:textId="354C2AC8" w:rsidR="00390BF7" w:rsidRPr="00390BF7" w:rsidRDefault="00390BF7" w:rsidP="00390BF7">
            <w:pPr>
              <w:spacing w:after="0" w:line="240" w:lineRule="auto"/>
            </w:pPr>
            <w:r w:rsidRPr="00390BF7">
              <w:t>DSIT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9EBD54" w14:textId="4011B6DD" w:rsidR="00390BF7" w:rsidRPr="00390BF7" w:rsidRDefault="00390BF7" w:rsidP="00390BF7">
            <w:pPr>
              <w:spacing w:after="0" w:line="240" w:lineRule="auto"/>
            </w:pPr>
            <w:r w:rsidRPr="00390BF7">
              <w:t>6G Areas of Interest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D22F74" w14:textId="469AFE19" w:rsidR="00390BF7" w:rsidRPr="00390BF7" w:rsidRDefault="00390BF7" w:rsidP="00390BF7">
            <w:pPr>
              <w:spacing w:after="0" w:line="240" w:lineRule="auto"/>
            </w:pPr>
            <w:r w:rsidRPr="00621FC0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738394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5C3132D9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0B1E10" w14:textId="5DEE38DB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8D36BB" w14:textId="0EAC3934" w:rsidR="00390BF7" w:rsidRPr="00390BF7" w:rsidRDefault="004557C1" w:rsidP="00390BF7">
            <w:pPr>
              <w:spacing w:after="0" w:line="240" w:lineRule="auto"/>
            </w:pPr>
            <w:hyperlink r:id="rId54" w:history="1">
              <w:r w:rsidR="00390BF7" w:rsidRPr="00F32AF1">
                <w:rPr>
                  <w:rStyle w:val="Hyperlink"/>
                  <w:rFonts w:cs="Arial"/>
                </w:rPr>
                <w:t>S1-242056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79ABEE" w14:textId="461200B7" w:rsidR="00390BF7" w:rsidRPr="00390BF7" w:rsidRDefault="00390BF7" w:rsidP="00390BF7">
            <w:pPr>
              <w:spacing w:after="0" w:line="240" w:lineRule="auto"/>
            </w:pPr>
            <w:r w:rsidRPr="00390BF7"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C59702" w14:textId="02A105F2" w:rsidR="00390BF7" w:rsidRPr="00390BF7" w:rsidRDefault="00390BF7" w:rsidP="00390BF7">
            <w:pPr>
              <w:spacing w:after="0" w:line="240" w:lineRule="auto"/>
            </w:pPr>
            <w:r w:rsidRPr="00390BF7">
              <w:t>CATT's Views on 6G Areas of Interest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3F27DB" w14:textId="4893F7A9" w:rsidR="00390BF7" w:rsidRPr="00390BF7" w:rsidRDefault="00390BF7" w:rsidP="00390BF7">
            <w:pPr>
              <w:spacing w:after="0" w:line="240" w:lineRule="auto"/>
            </w:pPr>
            <w:r w:rsidRPr="00621FC0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E8C742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6A88578F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78A30B" w14:textId="170819F4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13D2A2" w14:textId="63E68435" w:rsidR="00390BF7" w:rsidRPr="00390BF7" w:rsidRDefault="004557C1" w:rsidP="00390BF7">
            <w:pPr>
              <w:spacing w:after="0" w:line="240" w:lineRule="auto"/>
            </w:pPr>
            <w:hyperlink r:id="rId55" w:history="1">
              <w:r w:rsidR="00390BF7" w:rsidRPr="00F32AF1">
                <w:rPr>
                  <w:rStyle w:val="Hyperlink"/>
                  <w:rFonts w:cs="Arial"/>
                </w:rPr>
                <w:t>S1-242060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84716F" w14:textId="3BB23FF4" w:rsidR="00390BF7" w:rsidRPr="00390BF7" w:rsidRDefault="00390BF7" w:rsidP="00390BF7">
            <w:pPr>
              <w:spacing w:after="0" w:line="240" w:lineRule="auto"/>
            </w:pPr>
            <w:r w:rsidRPr="00390BF7">
              <w:t>LG Uplus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008E55" w14:textId="766DB73A" w:rsidR="00390BF7" w:rsidRPr="00390BF7" w:rsidRDefault="00390BF7" w:rsidP="00390BF7">
            <w:pPr>
              <w:spacing w:after="0" w:line="240" w:lineRule="auto"/>
            </w:pPr>
            <w:r w:rsidRPr="00390BF7">
              <w:t>LG Uplus’s view on 6G Areas of Interest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613901" w14:textId="26C804D9" w:rsidR="00390BF7" w:rsidRPr="00390BF7" w:rsidRDefault="00390BF7" w:rsidP="00390BF7">
            <w:pPr>
              <w:spacing w:after="0" w:line="240" w:lineRule="auto"/>
            </w:pPr>
            <w:r w:rsidRPr="00621FC0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D4CB4E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20AF019B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C49C15" w14:textId="2CD86ACD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A4ACAB" w14:textId="73DA5340" w:rsidR="00390BF7" w:rsidRPr="00390BF7" w:rsidRDefault="004557C1" w:rsidP="00390BF7">
            <w:pPr>
              <w:spacing w:after="0" w:line="240" w:lineRule="auto"/>
            </w:pPr>
            <w:hyperlink r:id="rId56" w:history="1">
              <w:r w:rsidR="00390BF7" w:rsidRPr="00F32AF1">
                <w:rPr>
                  <w:rStyle w:val="Hyperlink"/>
                  <w:rFonts w:cs="Arial"/>
                </w:rPr>
                <w:t>S1-242071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80EA33" w14:textId="7CD809F7" w:rsidR="00390BF7" w:rsidRPr="00390BF7" w:rsidRDefault="00390BF7" w:rsidP="00390BF7">
            <w:pPr>
              <w:spacing w:after="0" w:line="240" w:lineRule="auto"/>
            </w:pPr>
            <w:r w:rsidRPr="00390BF7">
              <w:t>KT Corp.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A56457" w14:textId="557AFF6A" w:rsidR="00390BF7" w:rsidRPr="00390BF7" w:rsidRDefault="00390BF7" w:rsidP="00390BF7">
            <w:pPr>
              <w:spacing w:after="0" w:line="240" w:lineRule="auto"/>
            </w:pPr>
            <w:r w:rsidRPr="00390BF7">
              <w:t>KT's contribution for 6G areas of interest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075830" w14:textId="4DD781B6" w:rsidR="00390BF7" w:rsidRPr="00390BF7" w:rsidRDefault="00390BF7" w:rsidP="00390BF7">
            <w:pPr>
              <w:spacing w:after="0" w:line="240" w:lineRule="auto"/>
            </w:pPr>
            <w:r w:rsidRPr="00621FC0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CF0993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1DB6F6E1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DD496F" w14:textId="0586070E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571504" w14:textId="71B53C71" w:rsidR="00390BF7" w:rsidRPr="00390BF7" w:rsidRDefault="004557C1" w:rsidP="00390BF7">
            <w:pPr>
              <w:spacing w:after="0" w:line="240" w:lineRule="auto"/>
            </w:pPr>
            <w:hyperlink r:id="rId57" w:history="1">
              <w:r w:rsidR="00390BF7" w:rsidRPr="00F32AF1">
                <w:rPr>
                  <w:rStyle w:val="Hyperlink"/>
                  <w:rFonts w:cs="Arial"/>
                </w:rPr>
                <w:t>S1-242072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CE37A8" w14:textId="07033348" w:rsidR="00390BF7" w:rsidRPr="00390BF7" w:rsidRDefault="00390BF7" w:rsidP="00390BF7">
            <w:pPr>
              <w:spacing w:after="0" w:line="240" w:lineRule="auto"/>
            </w:pPr>
            <w:r w:rsidRPr="00390BF7">
              <w:t>ETRI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3A15E0" w14:textId="6AA57945" w:rsidR="00390BF7" w:rsidRPr="00390BF7" w:rsidRDefault="00390BF7" w:rsidP="00390BF7">
            <w:pPr>
              <w:spacing w:after="0" w:line="240" w:lineRule="auto"/>
            </w:pPr>
            <w:r w:rsidRPr="00390BF7">
              <w:t>Views on 6G areas of interest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66174E" w14:textId="65F5477C" w:rsidR="00390BF7" w:rsidRPr="00390BF7" w:rsidRDefault="00390BF7" w:rsidP="00390BF7">
            <w:pPr>
              <w:spacing w:after="0" w:line="240" w:lineRule="auto"/>
            </w:pPr>
            <w:r w:rsidRPr="00621FC0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98D883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10E229E5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29CEB0" w14:textId="01C949A1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EAEB36" w14:textId="3EBB01B9" w:rsidR="00390BF7" w:rsidRPr="00390BF7" w:rsidRDefault="004557C1" w:rsidP="00390BF7">
            <w:pPr>
              <w:spacing w:after="0" w:line="240" w:lineRule="auto"/>
            </w:pPr>
            <w:hyperlink r:id="rId58" w:history="1">
              <w:r w:rsidR="00390BF7" w:rsidRPr="00F32AF1">
                <w:rPr>
                  <w:rStyle w:val="Hyperlink"/>
                  <w:rFonts w:cs="Arial"/>
                </w:rPr>
                <w:t>S1-242075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4E5614" w14:textId="20D31006" w:rsidR="00390BF7" w:rsidRPr="00390BF7" w:rsidRDefault="00390BF7" w:rsidP="00390BF7">
            <w:pPr>
              <w:spacing w:after="0" w:line="240" w:lineRule="auto"/>
            </w:pPr>
            <w:r w:rsidRPr="00390BF7">
              <w:t>Sharp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49007A" w14:textId="692A3E41" w:rsidR="00390BF7" w:rsidRPr="00390BF7" w:rsidRDefault="00390BF7" w:rsidP="00390BF7">
            <w:pPr>
              <w:spacing w:after="0" w:line="240" w:lineRule="auto"/>
            </w:pPr>
            <w:r w:rsidRPr="00390BF7">
              <w:t>Views on 6G areas of interest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A41F8A" w14:textId="3C1B8911" w:rsidR="00390BF7" w:rsidRPr="00390BF7" w:rsidRDefault="00390BF7" w:rsidP="00390BF7">
            <w:pPr>
              <w:spacing w:after="0" w:line="240" w:lineRule="auto"/>
            </w:pPr>
            <w:r w:rsidRPr="00621FC0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5AB517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24762E65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D46748" w14:textId="221A590B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8B2BC5" w14:textId="1FD04114" w:rsidR="00390BF7" w:rsidRPr="00390BF7" w:rsidRDefault="004557C1" w:rsidP="00390BF7">
            <w:pPr>
              <w:spacing w:after="0" w:line="240" w:lineRule="auto"/>
            </w:pPr>
            <w:hyperlink r:id="rId59" w:history="1">
              <w:r w:rsidR="00390BF7" w:rsidRPr="00F32AF1">
                <w:rPr>
                  <w:rStyle w:val="Hyperlink"/>
                  <w:rFonts w:cs="Arial"/>
                </w:rPr>
                <w:t>S1-242078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1AECB9" w14:textId="6B238F4B" w:rsidR="00390BF7" w:rsidRPr="00390BF7" w:rsidRDefault="00390BF7" w:rsidP="00390BF7">
            <w:pPr>
              <w:spacing w:after="0" w:line="240" w:lineRule="auto"/>
            </w:pPr>
            <w:r w:rsidRPr="00390BF7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F84BF9" w14:textId="5565067F" w:rsidR="00390BF7" w:rsidRPr="00390BF7" w:rsidRDefault="00390BF7" w:rsidP="00390BF7">
            <w:pPr>
              <w:spacing w:after="0" w:line="240" w:lineRule="auto"/>
            </w:pPr>
            <w:r w:rsidRPr="00390BF7">
              <w:t>Views on SA1 6G study areas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877656" w14:textId="7719B846" w:rsidR="00390BF7" w:rsidRPr="00390BF7" w:rsidRDefault="00390BF7" w:rsidP="00390BF7">
            <w:pPr>
              <w:spacing w:after="0" w:line="240" w:lineRule="auto"/>
            </w:pPr>
            <w:r w:rsidRPr="00621FC0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D383DB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711C06D9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76C6DB" w14:textId="67D6AD46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B7A5B0" w14:textId="5F662B83" w:rsidR="00390BF7" w:rsidRPr="00390BF7" w:rsidRDefault="004557C1" w:rsidP="00390BF7">
            <w:pPr>
              <w:spacing w:after="0" w:line="240" w:lineRule="auto"/>
            </w:pPr>
            <w:hyperlink r:id="rId60" w:history="1">
              <w:r w:rsidR="00390BF7" w:rsidRPr="00F32AF1">
                <w:rPr>
                  <w:rStyle w:val="Hyperlink"/>
                  <w:rFonts w:cs="Arial"/>
                </w:rPr>
                <w:t>S1-242082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5C1A84" w14:textId="4E3D0FC7" w:rsidR="00390BF7" w:rsidRPr="00390BF7" w:rsidRDefault="00390BF7" w:rsidP="00390BF7">
            <w:pPr>
              <w:spacing w:after="0" w:line="240" w:lineRule="auto"/>
            </w:pPr>
            <w:r w:rsidRPr="00390BF7">
              <w:t xml:space="preserve">ROBERT BOSCH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722207" w14:textId="4C2F0407" w:rsidR="00390BF7" w:rsidRPr="00390BF7" w:rsidRDefault="00390BF7" w:rsidP="00390BF7">
            <w:pPr>
              <w:spacing w:after="0" w:line="240" w:lineRule="auto"/>
            </w:pPr>
            <w:r w:rsidRPr="00390BF7">
              <w:t>Bosch's view on 6G areas on interest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904BEB" w14:textId="38366EBC" w:rsidR="00390BF7" w:rsidRPr="00390BF7" w:rsidRDefault="00390BF7" w:rsidP="00390BF7">
            <w:pPr>
              <w:spacing w:after="0" w:line="240" w:lineRule="auto"/>
            </w:pPr>
            <w:r w:rsidRPr="00621FC0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BD6D6F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50C36835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3FB6A1" w14:textId="31C242B4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4E2BCF" w14:textId="776A5850" w:rsidR="00390BF7" w:rsidRPr="00390BF7" w:rsidRDefault="004557C1" w:rsidP="00390BF7">
            <w:pPr>
              <w:spacing w:after="0" w:line="240" w:lineRule="auto"/>
            </w:pPr>
            <w:hyperlink r:id="rId61" w:history="1">
              <w:r w:rsidR="00390BF7" w:rsidRPr="00F32AF1">
                <w:rPr>
                  <w:rStyle w:val="Hyperlink"/>
                  <w:rFonts w:cs="Arial"/>
                </w:rPr>
                <w:t>S1-242085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F37E8F" w14:textId="7CF1F0C2" w:rsidR="00390BF7" w:rsidRPr="00390BF7" w:rsidRDefault="00390BF7" w:rsidP="00390BF7">
            <w:pPr>
              <w:spacing w:after="0" w:line="240" w:lineRule="auto"/>
            </w:pPr>
            <w:r w:rsidRPr="00390BF7">
              <w:t>CBN, China Broadnet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4B3666" w14:textId="42BA5D61" w:rsidR="00390BF7" w:rsidRPr="00390BF7" w:rsidRDefault="00390BF7" w:rsidP="00390BF7">
            <w:pPr>
              <w:spacing w:after="0" w:line="240" w:lineRule="auto"/>
            </w:pPr>
            <w:r w:rsidRPr="00390BF7">
              <w:t>View on 6G Areas of Interest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72CA09" w14:textId="74A732AF" w:rsidR="00390BF7" w:rsidRPr="00390BF7" w:rsidRDefault="00390BF7" w:rsidP="00390BF7">
            <w:pPr>
              <w:spacing w:after="0" w:line="240" w:lineRule="auto"/>
            </w:pPr>
            <w:r w:rsidRPr="00621FC0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BD9329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7AA38306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818AB3" w14:textId="0485B8EE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B2DFE0" w14:textId="756CC583" w:rsidR="00390BF7" w:rsidRPr="00390BF7" w:rsidRDefault="004557C1" w:rsidP="00390BF7">
            <w:pPr>
              <w:spacing w:after="0" w:line="240" w:lineRule="auto"/>
            </w:pPr>
            <w:hyperlink r:id="rId62" w:history="1">
              <w:r w:rsidR="00390BF7" w:rsidRPr="00F32AF1">
                <w:rPr>
                  <w:rStyle w:val="Hyperlink"/>
                  <w:rFonts w:cs="Arial"/>
                </w:rPr>
                <w:t>S1-242086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436F1D" w14:textId="68AE338B" w:rsidR="00390BF7" w:rsidRPr="00390BF7" w:rsidRDefault="00390BF7" w:rsidP="00390BF7">
            <w:pPr>
              <w:spacing w:after="0" w:line="240" w:lineRule="auto"/>
            </w:pPr>
            <w:r w:rsidRPr="00390BF7">
              <w:t xml:space="preserve">ESA, Airbus, Fraunhofer IIS, ETRI, Erillisverkot, Softil, SyncTechno Inc., FirstNet, Sateliot, SES, Iridium </w:t>
            </w:r>
            <w:r w:rsidRPr="00390BF7">
              <w:lastRenderedPageBreak/>
              <w:t>Satellite, Novamint, Viasat, Inmarsat, Thales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0A841A" w14:textId="029D2E1B" w:rsidR="00390BF7" w:rsidRPr="00390BF7" w:rsidRDefault="00390BF7" w:rsidP="00390BF7">
            <w:pPr>
              <w:spacing w:after="0" w:line="240" w:lineRule="auto"/>
            </w:pPr>
            <w:r w:rsidRPr="00390BF7">
              <w:lastRenderedPageBreak/>
              <w:t>Views on Rel-20 6G study item’s areas of interest: Positioning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7AA7BF" w14:textId="1FABFF7E" w:rsidR="00390BF7" w:rsidRPr="00390BF7" w:rsidRDefault="00390BF7" w:rsidP="00390BF7">
            <w:pPr>
              <w:spacing w:after="0" w:line="240" w:lineRule="auto"/>
            </w:pPr>
            <w:r w:rsidRPr="00621FC0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821D1B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1992934B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E684CC" w14:textId="19142528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817D9F" w14:textId="1490FDBA" w:rsidR="00390BF7" w:rsidRPr="00390BF7" w:rsidRDefault="004557C1" w:rsidP="00390BF7">
            <w:pPr>
              <w:spacing w:after="0" w:line="240" w:lineRule="auto"/>
            </w:pPr>
            <w:hyperlink r:id="rId63" w:history="1">
              <w:r w:rsidR="00390BF7" w:rsidRPr="00F32AF1">
                <w:rPr>
                  <w:rStyle w:val="Hyperlink"/>
                  <w:rFonts w:cs="Arial"/>
                </w:rPr>
                <w:t>S1-242088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BD0BCF" w14:textId="7DFC3914" w:rsidR="00390BF7" w:rsidRPr="00390BF7" w:rsidRDefault="00390BF7" w:rsidP="00390BF7">
            <w:pPr>
              <w:spacing w:after="0" w:line="240" w:lineRule="auto"/>
            </w:pPr>
            <w:r w:rsidRPr="00390BF7"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7AF63E" w14:textId="62FE6972" w:rsidR="00390BF7" w:rsidRPr="00390BF7" w:rsidRDefault="00390BF7" w:rsidP="00390BF7">
            <w:pPr>
              <w:spacing w:after="0" w:line="240" w:lineRule="auto"/>
            </w:pPr>
            <w:r w:rsidRPr="00390BF7">
              <w:t>vivo view on 6G area of interest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456D89" w14:textId="4448AF64" w:rsidR="00390BF7" w:rsidRPr="00390BF7" w:rsidRDefault="00390BF7" w:rsidP="00390BF7">
            <w:pPr>
              <w:spacing w:after="0" w:line="240" w:lineRule="auto"/>
            </w:pPr>
            <w:r w:rsidRPr="00621FC0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87DF6A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418527EC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29570D" w14:textId="34E226D4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FD470A" w14:textId="50380B23" w:rsidR="00390BF7" w:rsidRPr="00390BF7" w:rsidRDefault="004557C1" w:rsidP="00390BF7">
            <w:pPr>
              <w:spacing w:after="0" w:line="240" w:lineRule="auto"/>
            </w:pPr>
            <w:hyperlink r:id="rId64" w:history="1">
              <w:r w:rsidR="00390BF7" w:rsidRPr="00F32AF1">
                <w:rPr>
                  <w:rStyle w:val="Hyperlink"/>
                  <w:rFonts w:cs="Arial"/>
                </w:rPr>
                <w:t>S1-242091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9B491D" w14:textId="5026AF72" w:rsidR="00390BF7" w:rsidRPr="00390BF7" w:rsidRDefault="00390BF7" w:rsidP="00390BF7">
            <w:pPr>
              <w:spacing w:after="0" w:line="240" w:lineRule="auto"/>
            </w:pPr>
            <w:r w:rsidRPr="00390BF7">
              <w:t>NICT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50A864" w14:textId="552017A0" w:rsidR="00390BF7" w:rsidRPr="00390BF7" w:rsidRDefault="00390BF7" w:rsidP="00390BF7">
            <w:pPr>
              <w:spacing w:after="0" w:line="240" w:lineRule="auto"/>
            </w:pPr>
            <w:r w:rsidRPr="00390BF7">
              <w:t>NICT's view on 6G area of interest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58C96A" w14:textId="6C555282" w:rsidR="00390BF7" w:rsidRPr="00390BF7" w:rsidRDefault="00390BF7" w:rsidP="00390BF7">
            <w:pPr>
              <w:spacing w:after="0" w:line="240" w:lineRule="auto"/>
            </w:pPr>
            <w:r w:rsidRPr="00621FC0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33AD1F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11FD6830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596246" w14:textId="62F86ECD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1BF397" w14:textId="6ACD9805" w:rsidR="00390BF7" w:rsidRPr="00390BF7" w:rsidRDefault="004557C1" w:rsidP="00390BF7">
            <w:pPr>
              <w:spacing w:after="0" w:line="240" w:lineRule="auto"/>
            </w:pPr>
            <w:hyperlink r:id="rId65" w:history="1">
              <w:r w:rsidR="00390BF7" w:rsidRPr="00F32AF1">
                <w:rPr>
                  <w:rStyle w:val="Hyperlink"/>
                  <w:rFonts w:cs="Arial"/>
                </w:rPr>
                <w:t>S1-242092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5CD1BA" w14:textId="772599ED" w:rsidR="00390BF7" w:rsidRPr="00390BF7" w:rsidRDefault="00390BF7" w:rsidP="00390BF7">
            <w:pPr>
              <w:spacing w:after="0" w:line="240" w:lineRule="auto"/>
            </w:pPr>
            <w:r w:rsidRPr="00390BF7">
              <w:t>IIT Bombay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E6BFBD" w14:textId="4B374478" w:rsidR="00390BF7" w:rsidRPr="00390BF7" w:rsidRDefault="00390BF7" w:rsidP="00390BF7">
            <w:pPr>
              <w:spacing w:after="0" w:line="240" w:lineRule="auto"/>
            </w:pPr>
            <w:r w:rsidRPr="00390BF7">
              <w:t>6G Area of Interest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56701B" w14:textId="7FAE2191" w:rsidR="00390BF7" w:rsidRPr="00390BF7" w:rsidRDefault="00390BF7" w:rsidP="00390BF7">
            <w:pPr>
              <w:spacing w:after="0" w:line="240" w:lineRule="auto"/>
            </w:pPr>
            <w:r w:rsidRPr="00621FC0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17895C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1856BAFB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92C424" w14:textId="6FBF9BDE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7B7697" w14:textId="174F2D2A" w:rsidR="00390BF7" w:rsidRPr="00390BF7" w:rsidRDefault="004557C1" w:rsidP="00390BF7">
            <w:pPr>
              <w:spacing w:after="0" w:line="240" w:lineRule="auto"/>
            </w:pPr>
            <w:hyperlink r:id="rId66" w:history="1">
              <w:r w:rsidR="00390BF7" w:rsidRPr="00F32AF1">
                <w:rPr>
                  <w:rStyle w:val="Hyperlink"/>
                  <w:rFonts w:cs="Arial"/>
                </w:rPr>
                <w:t>S1-242095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814CB5" w14:textId="0C23175B" w:rsidR="00390BF7" w:rsidRPr="00390BF7" w:rsidRDefault="00390BF7" w:rsidP="00390BF7">
            <w:pPr>
              <w:spacing w:after="0" w:line="240" w:lineRule="auto"/>
            </w:pPr>
            <w:r w:rsidRPr="00390BF7">
              <w:t>Deutsche Telekom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688B08" w14:textId="224A864A" w:rsidR="00390BF7" w:rsidRPr="00390BF7" w:rsidRDefault="00390BF7" w:rsidP="00390BF7">
            <w:pPr>
              <w:spacing w:after="0" w:line="240" w:lineRule="auto"/>
            </w:pPr>
            <w:r w:rsidRPr="00390BF7">
              <w:t>Next Gen study areas of interest and TR structure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AA6C20" w14:textId="0CEA1424" w:rsidR="00390BF7" w:rsidRPr="00390BF7" w:rsidRDefault="00390BF7" w:rsidP="00390BF7">
            <w:pPr>
              <w:spacing w:after="0" w:line="240" w:lineRule="auto"/>
            </w:pPr>
            <w:r w:rsidRPr="00621FC0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02E6A2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4EC65234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4FF8C3" w14:textId="24CB74FB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0738EA" w14:textId="54F24A82" w:rsidR="00390BF7" w:rsidRPr="00390BF7" w:rsidRDefault="004557C1" w:rsidP="00390BF7">
            <w:pPr>
              <w:spacing w:after="0" w:line="240" w:lineRule="auto"/>
            </w:pPr>
            <w:hyperlink r:id="rId67" w:history="1">
              <w:r w:rsidR="00390BF7" w:rsidRPr="00F32AF1">
                <w:rPr>
                  <w:rStyle w:val="Hyperlink"/>
                  <w:rFonts w:cs="Arial"/>
                </w:rPr>
                <w:t>S1-242098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1F4E4F" w14:textId="25DB8483" w:rsidR="00390BF7" w:rsidRPr="00390BF7" w:rsidRDefault="00390BF7" w:rsidP="00390BF7">
            <w:pPr>
              <w:spacing w:after="0" w:line="240" w:lineRule="auto"/>
            </w:pPr>
            <w:r w:rsidRPr="00390BF7"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0C1CB7" w14:textId="200E7E6E" w:rsidR="00390BF7" w:rsidRPr="00390BF7" w:rsidRDefault="00390BF7" w:rsidP="00390BF7">
            <w:pPr>
              <w:spacing w:after="0" w:line="240" w:lineRule="auto"/>
            </w:pPr>
            <w:r w:rsidRPr="00390BF7">
              <w:t>6G Topics / TR Skeleton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B6879A" w14:textId="7F263886" w:rsidR="00390BF7" w:rsidRPr="00390BF7" w:rsidRDefault="00390BF7" w:rsidP="00390BF7">
            <w:pPr>
              <w:spacing w:after="0" w:line="240" w:lineRule="auto"/>
            </w:pPr>
            <w:r w:rsidRPr="00621FC0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7CE0BC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3E900DE1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4C80CA" w14:textId="2C53993A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F58E6F" w14:textId="4C6423FC" w:rsidR="00390BF7" w:rsidRPr="00390BF7" w:rsidRDefault="004557C1" w:rsidP="00390BF7">
            <w:pPr>
              <w:spacing w:after="0" w:line="240" w:lineRule="auto"/>
            </w:pPr>
            <w:hyperlink r:id="rId68" w:history="1">
              <w:r w:rsidR="00390BF7" w:rsidRPr="00F32AF1">
                <w:rPr>
                  <w:rStyle w:val="Hyperlink"/>
                  <w:rFonts w:cs="Arial"/>
                </w:rPr>
                <w:t>S1-242099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663C59" w14:textId="3AD2017A" w:rsidR="00390BF7" w:rsidRPr="00390BF7" w:rsidRDefault="00390BF7" w:rsidP="00390BF7">
            <w:pPr>
              <w:spacing w:after="0" w:line="240" w:lineRule="auto"/>
            </w:pPr>
            <w:r w:rsidRPr="00390BF7">
              <w:t>Siemens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25FE44" w14:textId="6715089E" w:rsidR="00390BF7" w:rsidRPr="00390BF7" w:rsidRDefault="00390BF7" w:rsidP="00390BF7">
            <w:pPr>
              <w:spacing w:after="0" w:line="240" w:lineRule="auto"/>
            </w:pPr>
            <w:r w:rsidRPr="00390BF7">
              <w:t>6G Areas of Interest - Industrial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98720A" w14:textId="337C4C2A" w:rsidR="00390BF7" w:rsidRPr="00390BF7" w:rsidRDefault="00390BF7" w:rsidP="00390BF7">
            <w:pPr>
              <w:spacing w:after="0" w:line="240" w:lineRule="auto"/>
            </w:pPr>
            <w:r w:rsidRPr="00621FC0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5B9C81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4736851C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7144E2" w14:textId="1E2A09F5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6C6B45" w14:textId="4A6F210C" w:rsidR="00390BF7" w:rsidRPr="00390BF7" w:rsidRDefault="004557C1" w:rsidP="00390BF7">
            <w:pPr>
              <w:spacing w:after="0" w:line="240" w:lineRule="auto"/>
            </w:pPr>
            <w:hyperlink r:id="rId69" w:history="1">
              <w:r w:rsidR="00390BF7" w:rsidRPr="00F32AF1">
                <w:rPr>
                  <w:rStyle w:val="Hyperlink"/>
                  <w:rFonts w:cs="Arial"/>
                </w:rPr>
                <w:t>S1-242103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5BEF63" w14:textId="09155906" w:rsidR="00390BF7" w:rsidRPr="00390BF7" w:rsidRDefault="00390BF7" w:rsidP="00390BF7">
            <w:pPr>
              <w:spacing w:after="0" w:line="240" w:lineRule="auto"/>
            </w:pPr>
            <w:r w:rsidRPr="00390BF7">
              <w:t>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FB8114" w14:textId="2CF87A41" w:rsidR="00390BF7" w:rsidRPr="00390BF7" w:rsidRDefault="00390BF7" w:rsidP="00390BF7">
            <w:pPr>
              <w:spacing w:after="0" w:line="240" w:lineRule="auto"/>
            </w:pPr>
            <w:r w:rsidRPr="00390BF7">
              <w:t>China Unicom 6G Interest Area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93CD7B" w14:textId="2942DB47" w:rsidR="00390BF7" w:rsidRPr="00390BF7" w:rsidRDefault="00390BF7" w:rsidP="00390BF7">
            <w:pPr>
              <w:spacing w:after="0" w:line="240" w:lineRule="auto"/>
            </w:pPr>
            <w:r w:rsidRPr="00621FC0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3ED322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560E3FEC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9D6123" w14:textId="4DCCC535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A426A6" w14:textId="7EC82E39" w:rsidR="00390BF7" w:rsidRPr="00390BF7" w:rsidRDefault="004557C1" w:rsidP="00390BF7">
            <w:pPr>
              <w:spacing w:after="0" w:line="240" w:lineRule="auto"/>
            </w:pPr>
            <w:hyperlink r:id="rId70" w:history="1">
              <w:r w:rsidR="00390BF7" w:rsidRPr="00F32AF1">
                <w:rPr>
                  <w:rStyle w:val="Hyperlink"/>
                  <w:rFonts w:cs="Arial"/>
                </w:rPr>
                <w:t>S1-242106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6B8B36" w14:textId="1304E811" w:rsidR="00390BF7" w:rsidRPr="00390BF7" w:rsidRDefault="00390BF7" w:rsidP="00390BF7">
            <w:pPr>
              <w:spacing w:after="0" w:line="240" w:lineRule="auto"/>
            </w:pPr>
            <w:r w:rsidRPr="00390BF7"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C89FD0" w14:textId="5376D5D2" w:rsidR="00390BF7" w:rsidRPr="00390BF7" w:rsidRDefault="00390BF7" w:rsidP="00390BF7">
            <w:pPr>
              <w:spacing w:after="0" w:line="240" w:lineRule="auto"/>
            </w:pPr>
            <w:r w:rsidRPr="00390BF7">
              <w:t>Area of Interest Network Operation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A7B885" w14:textId="5299E04A" w:rsidR="00390BF7" w:rsidRPr="00390BF7" w:rsidRDefault="00390BF7" w:rsidP="00390BF7">
            <w:pPr>
              <w:spacing w:after="0" w:line="240" w:lineRule="auto"/>
            </w:pPr>
            <w:r w:rsidRPr="003B0199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5E8482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5450D98D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B7329F" w14:textId="43B66DDA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1E0190" w14:textId="6DF22F03" w:rsidR="00390BF7" w:rsidRPr="00390BF7" w:rsidRDefault="004557C1" w:rsidP="00390BF7">
            <w:pPr>
              <w:spacing w:after="0" w:line="240" w:lineRule="auto"/>
            </w:pPr>
            <w:hyperlink r:id="rId71" w:history="1">
              <w:r w:rsidR="00390BF7" w:rsidRPr="00F32AF1">
                <w:rPr>
                  <w:rStyle w:val="Hyperlink"/>
                  <w:rFonts w:cs="Arial"/>
                </w:rPr>
                <w:t>S1-242107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2EB846" w14:textId="3E478016" w:rsidR="00390BF7" w:rsidRPr="00390BF7" w:rsidRDefault="00390BF7" w:rsidP="00390BF7">
            <w:pPr>
              <w:spacing w:after="0" w:line="240" w:lineRule="auto"/>
            </w:pPr>
            <w:r w:rsidRPr="00390BF7"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60096E" w14:textId="10F5BAB3" w:rsidR="00390BF7" w:rsidRPr="00390BF7" w:rsidRDefault="00390BF7" w:rsidP="00390BF7">
            <w:pPr>
              <w:spacing w:after="0" w:line="240" w:lineRule="auto"/>
            </w:pPr>
            <w:r w:rsidRPr="00390BF7">
              <w:t>Area of Interest NTN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569D0C" w14:textId="17EA8104" w:rsidR="00390BF7" w:rsidRPr="00390BF7" w:rsidRDefault="00390BF7" w:rsidP="00390BF7">
            <w:pPr>
              <w:spacing w:after="0" w:line="240" w:lineRule="auto"/>
            </w:pPr>
            <w:r w:rsidRPr="003B0199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D3B845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13A2990A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B6CFB0" w14:textId="48A117BD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4A6821" w14:textId="25DDCBED" w:rsidR="00390BF7" w:rsidRPr="00390BF7" w:rsidRDefault="004557C1" w:rsidP="00390BF7">
            <w:pPr>
              <w:spacing w:after="0" w:line="240" w:lineRule="auto"/>
            </w:pPr>
            <w:hyperlink r:id="rId72" w:history="1">
              <w:r w:rsidR="00390BF7" w:rsidRPr="00F32AF1">
                <w:rPr>
                  <w:rStyle w:val="Hyperlink"/>
                  <w:rFonts w:cs="Arial"/>
                </w:rPr>
                <w:t>S1-242119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89A7FB" w14:textId="533578C4" w:rsidR="00390BF7" w:rsidRPr="00390BF7" w:rsidRDefault="00390BF7" w:rsidP="00390BF7">
            <w:pPr>
              <w:spacing w:after="0" w:line="240" w:lineRule="auto"/>
            </w:pPr>
            <w:r w:rsidRPr="00390BF7">
              <w:t>Qualcomm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FE3AE7" w14:textId="3E081D99" w:rsidR="00390BF7" w:rsidRPr="00390BF7" w:rsidRDefault="00390BF7" w:rsidP="00390BF7">
            <w:pPr>
              <w:spacing w:after="0" w:line="240" w:lineRule="auto"/>
            </w:pPr>
            <w:r w:rsidRPr="00390BF7">
              <w:t>6G Study TR Structure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2666EB" w14:textId="1294BF83" w:rsidR="00390BF7" w:rsidRPr="00390BF7" w:rsidRDefault="00390BF7" w:rsidP="00390BF7">
            <w:pPr>
              <w:spacing w:after="0" w:line="240" w:lineRule="auto"/>
            </w:pPr>
            <w:r w:rsidRPr="003B0199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470548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77526AD6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D5CE1A" w14:textId="67189BCD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50A180" w14:textId="339309FE" w:rsidR="00390BF7" w:rsidRPr="00390BF7" w:rsidRDefault="004557C1" w:rsidP="00390BF7">
            <w:pPr>
              <w:spacing w:after="0" w:line="240" w:lineRule="auto"/>
            </w:pPr>
            <w:hyperlink r:id="rId73" w:history="1">
              <w:r w:rsidR="00390BF7" w:rsidRPr="00F32AF1">
                <w:rPr>
                  <w:rStyle w:val="Hyperlink"/>
                  <w:rFonts w:cs="Arial"/>
                </w:rPr>
                <w:t>S1-242124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506E1D" w14:textId="148E0340" w:rsidR="00390BF7" w:rsidRPr="00390BF7" w:rsidRDefault="00390BF7" w:rsidP="00390BF7">
            <w:pPr>
              <w:spacing w:after="0" w:line="240" w:lineRule="auto"/>
            </w:pPr>
            <w:r w:rsidRPr="00390BF7">
              <w:t>Futurewei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9D145F" w14:textId="586455BD" w:rsidR="00390BF7" w:rsidRPr="00390BF7" w:rsidRDefault="00390BF7" w:rsidP="00390BF7">
            <w:pPr>
              <w:spacing w:after="0" w:line="240" w:lineRule="auto"/>
            </w:pPr>
            <w:r w:rsidRPr="00390BF7">
              <w:t>key areas consideration for SA1 release-20 6G study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233F14" w14:textId="2B8F71F8" w:rsidR="00390BF7" w:rsidRPr="00390BF7" w:rsidRDefault="00390BF7" w:rsidP="00390BF7">
            <w:pPr>
              <w:spacing w:after="0" w:line="240" w:lineRule="auto"/>
            </w:pPr>
            <w:r w:rsidRPr="003B0199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37AF71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6E951F3C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D981BD" w14:textId="361E0820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52FC03" w14:textId="25FB2CA8" w:rsidR="00390BF7" w:rsidRPr="00390BF7" w:rsidRDefault="004557C1" w:rsidP="00390BF7">
            <w:pPr>
              <w:spacing w:after="0" w:line="240" w:lineRule="auto"/>
            </w:pPr>
            <w:hyperlink r:id="rId74" w:history="1">
              <w:r w:rsidR="00390BF7" w:rsidRPr="00F32AF1">
                <w:rPr>
                  <w:rStyle w:val="Hyperlink"/>
                  <w:rFonts w:cs="Arial"/>
                </w:rPr>
                <w:t>S1-242127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9ADC73" w14:textId="78D85B0B" w:rsidR="00390BF7" w:rsidRPr="00390BF7" w:rsidRDefault="00390BF7" w:rsidP="00390BF7">
            <w:pPr>
              <w:spacing w:after="0" w:line="240" w:lineRule="auto"/>
            </w:pPr>
            <w:r w:rsidRPr="00390BF7"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080E0D" w14:textId="1C3A27BA" w:rsidR="00390BF7" w:rsidRPr="00390BF7" w:rsidRDefault="00390BF7" w:rsidP="00390BF7">
            <w:pPr>
              <w:spacing w:after="0" w:line="240" w:lineRule="auto"/>
            </w:pPr>
            <w:r w:rsidRPr="00390BF7">
              <w:t xml:space="preserve">Proposal on documentation of Integrated Sensing and Communication use cases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1006AE" w14:textId="50818204" w:rsidR="00390BF7" w:rsidRPr="00390BF7" w:rsidRDefault="00390BF7" w:rsidP="00390BF7">
            <w:pPr>
              <w:spacing w:after="0" w:line="240" w:lineRule="auto"/>
            </w:pPr>
            <w:r w:rsidRPr="003B0199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DD01A6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2938F807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DC2A25" w14:textId="392A88BF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49B644" w14:textId="5E5BE9F6" w:rsidR="00390BF7" w:rsidRPr="00390BF7" w:rsidRDefault="004557C1" w:rsidP="00390BF7">
            <w:pPr>
              <w:spacing w:after="0" w:line="240" w:lineRule="auto"/>
            </w:pPr>
            <w:hyperlink r:id="rId75" w:history="1">
              <w:r w:rsidR="00390BF7" w:rsidRPr="00F32AF1">
                <w:rPr>
                  <w:rStyle w:val="Hyperlink"/>
                  <w:rFonts w:cs="Arial"/>
                </w:rPr>
                <w:t>S1-242129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E22CF7" w14:textId="1BEE7050" w:rsidR="00390BF7" w:rsidRPr="00390BF7" w:rsidRDefault="00390BF7" w:rsidP="00390BF7">
            <w:pPr>
              <w:spacing w:after="0" w:line="240" w:lineRule="auto"/>
            </w:pPr>
            <w:r w:rsidRPr="00390BF7"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E3C689" w14:textId="7E12CBE8" w:rsidR="00390BF7" w:rsidRPr="00390BF7" w:rsidRDefault="00390BF7" w:rsidP="00390BF7">
            <w:pPr>
              <w:spacing w:after="0" w:line="240" w:lineRule="auto"/>
            </w:pPr>
            <w:r w:rsidRPr="00390BF7">
              <w:t>Discussion on Robotaxi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44688F" w14:textId="3E03AFF0" w:rsidR="00390BF7" w:rsidRPr="00390BF7" w:rsidRDefault="00390BF7" w:rsidP="00390BF7">
            <w:pPr>
              <w:spacing w:after="0" w:line="240" w:lineRule="auto"/>
            </w:pPr>
            <w:r w:rsidRPr="003B0199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6C1A48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676A7B15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8FDD0B" w14:textId="2FCCC80D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1FA0D2" w14:textId="39D1889A" w:rsidR="00390BF7" w:rsidRPr="00390BF7" w:rsidRDefault="004557C1" w:rsidP="00390BF7">
            <w:pPr>
              <w:spacing w:after="0" w:line="240" w:lineRule="auto"/>
            </w:pPr>
            <w:hyperlink r:id="rId76" w:history="1">
              <w:r w:rsidR="00390BF7" w:rsidRPr="00F32AF1">
                <w:rPr>
                  <w:rStyle w:val="Hyperlink"/>
                  <w:rFonts w:cs="Arial"/>
                </w:rPr>
                <w:t>S1-242130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69907A" w14:textId="249AFA3F" w:rsidR="00390BF7" w:rsidRPr="00390BF7" w:rsidRDefault="00390BF7" w:rsidP="00390BF7">
            <w:pPr>
              <w:spacing w:after="0" w:line="240" w:lineRule="auto"/>
            </w:pPr>
            <w:r w:rsidRPr="00390BF7"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D85949" w14:textId="32256C1B" w:rsidR="00390BF7" w:rsidRPr="00390BF7" w:rsidRDefault="00390BF7" w:rsidP="00390BF7">
            <w:pPr>
              <w:spacing w:after="0" w:line="240" w:lineRule="auto"/>
            </w:pPr>
            <w:r w:rsidRPr="00390BF7">
              <w:t>Discussion on User-Oriented Connectivity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E60B82" w14:textId="32E1C97F" w:rsidR="00390BF7" w:rsidRPr="00390BF7" w:rsidRDefault="00390BF7" w:rsidP="00390BF7">
            <w:pPr>
              <w:spacing w:after="0" w:line="240" w:lineRule="auto"/>
            </w:pPr>
            <w:r w:rsidRPr="003B0199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54205D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7ACC294B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00B2A9" w14:textId="5E236B32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D2FC05" w14:textId="262B9A8D" w:rsidR="00390BF7" w:rsidRPr="00390BF7" w:rsidRDefault="004557C1" w:rsidP="00390BF7">
            <w:pPr>
              <w:spacing w:after="0" w:line="240" w:lineRule="auto"/>
            </w:pPr>
            <w:hyperlink r:id="rId77" w:history="1">
              <w:r w:rsidR="00390BF7" w:rsidRPr="00F32AF1">
                <w:rPr>
                  <w:rStyle w:val="Hyperlink"/>
                  <w:rFonts w:cs="Arial"/>
                </w:rPr>
                <w:t>S1-242134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1B4B1F" w14:textId="610CA040" w:rsidR="00390BF7" w:rsidRPr="00186DE1" w:rsidRDefault="00390BF7" w:rsidP="00390BF7">
            <w:pPr>
              <w:spacing w:after="0" w:line="240" w:lineRule="auto"/>
              <w:rPr>
                <w:lang w:val="es-ES"/>
              </w:rPr>
            </w:pPr>
            <w:r w:rsidRPr="00186DE1">
              <w:rPr>
                <w:lang w:val="es-ES"/>
              </w:rPr>
              <w:t>NTT DOCOMO, SK Telecom, Intel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1DAF0A" w14:textId="60B12624" w:rsidR="00390BF7" w:rsidRPr="00390BF7" w:rsidRDefault="00390BF7" w:rsidP="00390BF7">
            <w:pPr>
              <w:spacing w:after="0" w:line="240" w:lineRule="auto"/>
            </w:pPr>
            <w:r w:rsidRPr="00390BF7">
              <w:t>Areas of Interest Computing and network convergence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D0F71C" w14:textId="48F6433D" w:rsidR="00390BF7" w:rsidRPr="00390BF7" w:rsidRDefault="00390BF7" w:rsidP="00390BF7">
            <w:pPr>
              <w:spacing w:after="0" w:line="240" w:lineRule="auto"/>
            </w:pPr>
            <w:r w:rsidRPr="003B0199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A4DD57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18D4A1FD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592886" w14:textId="0FD43A27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743CF9" w14:textId="0A1E85A7" w:rsidR="00390BF7" w:rsidRPr="00390BF7" w:rsidRDefault="004557C1" w:rsidP="00390BF7">
            <w:pPr>
              <w:spacing w:after="0" w:line="240" w:lineRule="auto"/>
            </w:pPr>
            <w:hyperlink r:id="rId78" w:history="1">
              <w:r w:rsidR="00390BF7" w:rsidRPr="00F32AF1">
                <w:rPr>
                  <w:rStyle w:val="Hyperlink"/>
                  <w:rFonts w:cs="Arial"/>
                </w:rPr>
                <w:t>S1-242135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540150" w14:textId="3C6C9A4E" w:rsidR="00390BF7" w:rsidRPr="00186DE1" w:rsidRDefault="00390BF7" w:rsidP="00390BF7">
            <w:pPr>
              <w:spacing w:after="0" w:line="240" w:lineRule="auto"/>
              <w:rPr>
                <w:lang w:val="de-DE"/>
              </w:rPr>
            </w:pPr>
            <w:r w:rsidRPr="00186DE1">
              <w:rPr>
                <w:lang w:val="de-DE"/>
              </w:rPr>
              <w:t>NTT DOCOMO, Rakuten Mobile, SoftBank, KDDI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C32045" w14:textId="07112739" w:rsidR="00390BF7" w:rsidRPr="00390BF7" w:rsidRDefault="00390BF7" w:rsidP="00390BF7">
            <w:pPr>
              <w:spacing w:after="0" w:line="240" w:lineRule="auto"/>
            </w:pPr>
            <w:r w:rsidRPr="00390BF7">
              <w:t>Areas of Interest Resilience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B9D879" w14:textId="4C75A853" w:rsidR="00390BF7" w:rsidRPr="00390BF7" w:rsidRDefault="00390BF7" w:rsidP="00390BF7">
            <w:pPr>
              <w:spacing w:after="0" w:line="240" w:lineRule="auto"/>
            </w:pPr>
            <w:r w:rsidRPr="003B0199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B278E4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661F95E7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57349D" w14:textId="5BC7AD9A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8A2C60" w14:textId="1A53200E" w:rsidR="00390BF7" w:rsidRPr="00390BF7" w:rsidRDefault="004557C1" w:rsidP="00390BF7">
            <w:pPr>
              <w:spacing w:after="0" w:line="240" w:lineRule="auto"/>
            </w:pPr>
            <w:hyperlink r:id="rId79" w:history="1">
              <w:r w:rsidR="00390BF7" w:rsidRPr="00F32AF1">
                <w:rPr>
                  <w:rStyle w:val="Hyperlink"/>
                  <w:rFonts w:cs="Arial"/>
                </w:rPr>
                <w:t>S1-242147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D52155" w14:textId="1DB289EF" w:rsidR="00390BF7" w:rsidRPr="00390BF7" w:rsidRDefault="00390BF7" w:rsidP="00390BF7">
            <w:pPr>
              <w:spacing w:after="0" w:line="240" w:lineRule="auto"/>
            </w:pPr>
            <w:r w:rsidRPr="00390BF7">
              <w:t xml:space="preserve">NEC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6CBE81" w14:textId="381A57A6" w:rsidR="00390BF7" w:rsidRPr="00390BF7" w:rsidRDefault="00390BF7" w:rsidP="00390BF7">
            <w:pPr>
              <w:spacing w:after="0" w:line="240" w:lineRule="auto"/>
            </w:pPr>
            <w:r w:rsidRPr="00390BF7">
              <w:t>6G area of interests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D521D1" w14:textId="73E5F4D2" w:rsidR="00390BF7" w:rsidRPr="00390BF7" w:rsidRDefault="00390BF7" w:rsidP="00390BF7">
            <w:pPr>
              <w:spacing w:after="0" w:line="240" w:lineRule="auto"/>
            </w:pPr>
            <w:r w:rsidRPr="003B0199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7F4FA8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6E02029B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C6AFC2" w14:textId="165BD912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519472" w14:textId="2CFE4D34" w:rsidR="00390BF7" w:rsidRPr="00390BF7" w:rsidRDefault="004557C1" w:rsidP="00390BF7">
            <w:pPr>
              <w:spacing w:after="0" w:line="240" w:lineRule="auto"/>
            </w:pPr>
            <w:hyperlink r:id="rId80" w:history="1">
              <w:r w:rsidR="00390BF7" w:rsidRPr="00F32AF1">
                <w:rPr>
                  <w:rStyle w:val="Hyperlink"/>
                  <w:rFonts w:cs="Arial"/>
                </w:rPr>
                <w:t>S1-242155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B8B3A1" w14:textId="1D2E537D" w:rsidR="00390BF7" w:rsidRPr="00390BF7" w:rsidRDefault="00390BF7" w:rsidP="00390BF7">
            <w:pPr>
              <w:spacing w:after="0" w:line="240" w:lineRule="auto"/>
            </w:pPr>
            <w:r w:rsidRPr="00390BF7">
              <w:t>Apple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CFF5A3" w14:textId="65A16002" w:rsidR="00390BF7" w:rsidRPr="00390BF7" w:rsidRDefault="00390BF7" w:rsidP="00390BF7">
            <w:pPr>
              <w:spacing w:after="0" w:line="240" w:lineRule="auto"/>
            </w:pPr>
            <w:r w:rsidRPr="00390BF7">
              <w:t>Proposal for SA1 6G Technical Report clauses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0F595C" w14:textId="60B18E98" w:rsidR="00390BF7" w:rsidRPr="00390BF7" w:rsidRDefault="00390BF7" w:rsidP="00390BF7">
            <w:pPr>
              <w:spacing w:after="0" w:line="240" w:lineRule="auto"/>
            </w:pPr>
            <w:r w:rsidRPr="003B0199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E414E2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6F32983C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2AF2B6" w14:textId="5CA33F22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AE1A71" w14:textId="76C1072D" w:rsidR="00390BF7" w:rsidRPr="00390BF7" w:rsidRDefault="004557C1" w:rsidP="00390BF7">
            <w:pPr>
              <w:spacing w:after="0" w:line="240" w:lineRule="auto"/>
            </w:pPr>
            <w:hyperlink r:id="rId81" w:history="1">
              <w:r w:rsidR="00390BF7" w:rsidRPr="00F32AF1">
                <w:rPr>
                  <w:rStyle w:val="Hyperlink"/>
                  <w:rFonts w:cs="Arial"/>
                </w:rPr>
                <w:t>S1-242160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39313A" w14:textId="656247CD" w:rsidR="00390BF7" w:rsidRPr="00390BF7" w:rsidRDefault="00390BF7" w:rsidP="00390BF7">
            <w:pPr>
              <w:spacing w:after="0" w:line="240" w:lineRule="auto"/>
            </w:pPr>
            <w:r w:rsidRPr="00390BF7">
              <w:t>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223F30" w14:textId="7AED0B5C" w:rsidR="00390BF7" w:rsidRPr="00390BF7" w:rsidRDefault="00390BF7" w:rsidP="00390BF7">
            <w:pPr>
              <w:spacing w:after="0" w:line="240" w:lineRule="auto"/>
            </w:pPr>
            <w:r w:rsidRPr="00390BF7">
              <w:t>Proposal for 6G TR skeleton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DEC1FE" w14:textId="35B49A25" w:rsidR="00390BF7" w:rsidRPr="00390BF7" w:rsidRDefault="00390BF7" w:rsidP="00390BF7">
            <w:pPr>
              <w:spacing w:after="0" w:line="240" w:lineRule="auto"/>
            </w:pPr>
            <w:r w:rsidRPr="003B0199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C517E5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35CCED2F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073328" w14:textId="7DB9F302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4234A9" w14:textId="77B3F878" w:rsidR="00390BF7" w:rsidRPr="00390BF7" w:rsidRDefault="004557C1" w:rsidP="00390BF7">
            <w:pPr>
              <w:spacing w:after="0" w:line="240" w:lineRule="auto"/>
            </w:pPr>
            <w:hyperlink r:id="rId82" w:history="1">
              <w:r w:rsidR="00390BF7" w:rsidRPr="00F32AF1">
                <w:rPr>
                  <w:rStyle w:val="Hyperlink"/>
                  <w:rFonts w:cs="Arial"/>
                </w:rPr>
                <w:t>S1-242161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EB1AE6" w14:textId="0669633C" w:rsidR="00390BF7" w:rsidRPr="00390BF7" w:rsidRDefault="00390BF7" w:rsidP="00390BF7">
            <w:pPr>
              <w:spacing w:after="0" w:line="240" w:lineRule="auto"/>
            </w:pPr>
            <w:r w:rsidRPr="00390BF7">
              <w:t xml:space="preserve">NTT DOCOMO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73E2C9" w14:textId="72D9B211" w:rsidR="00390BF7" w:rsidRPr="00390BF7" w:rsidRDefault="00390BF7" w:rsidP="00390BF7">
            <w:pPr>
              <w:spacing w:after="0" w:line="240" w:lineRule="auto"/>
            </w:pPr>
            <w:r w:rsidRPr="00390BF7">
              <w:t>Area of interest Energy Efficiency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D03553" w14:textId="12969315" w:rsidR="00390BF7" w:rsidRPr="00390BF7" w:rsidRDefault="00390BF7" w:rsidP="00390BF7">
            <w:pPr>
              <w:spacing w:after="0" w:line="240" w:lineRule="auto"/>
            </w:pPr>
            <w:r w:rsidRPr="003B0199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9A982E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38AE7A96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B40110" w14:textId="61AC9700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998640" w14:textId="69C27DE1" w:rsidR="00390BF7" w:rsidRPr="00390BF7" w:rsidRDefault="004557C1" w:rsidP="00390BF7">
            <w:pPr>
              <w:spacing w:after="0" w:line="240" w:lineRule="auto"/>
            </w:pPr>
            <w:hyperlink r:id="rId83" w:history="1">
              <w:r w:rsidR="00390BF7" w:rsidRPr="00F32AF1">
                <w:rPr>
                  <w:rStyle w:val="Hyperlink"/>
                  <w:rFonts w:cs="Arial"/>
                </w:rPr>
                <w:t>S1-242162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C00B02" w14:textId="08F6984A" w:rsidR="00390BF7" w:rsidRPr="00390BF7" w:rsidRDefault="00390BF7" w:rsidP="00390BF7">
            <w:pPr>
              <w:spacing w:after="0" w:line="240" w:lineRule="auto"/>
            </w:pPr>
            <w:r w:rsidRPr="00390BF7">
              <w:t>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7329B0" w14:textId="24913AE0" w:rsidR="00390BF7" w:rsidRPr="00390BF7" w:rsidRDefault="00390BF7" w:rsidP="00390BF7">
            <w:pPr>
              <w:spacing w:after="0" w:line="240" w:lineRule="auto"/>
            </w:pPr>
            <w:r w:rsidRPr="00390BF7">
              <w:t>6G area of interest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13163C" w14:textId="391125C2" w:rsidR="00390BF7" w:rsidRPr="00390BF7" w:rsidRDefault="00390BF7" w:rsidP="00390BF7">
            <w:pPr>
              <w:spacing w:after="0" w:line="240" w:lineRule="auto"/>
            </w:pPr>
            <w:r w:rsidRPr="003B0199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48D8B5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28AC3564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A19660" w14:textId="3529BDD5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12981A" w14:textId="07B1F48E" w:rsidR="00390BF7" w:rsidRPr="00390BF7" w:rsidRDefault="004557C1" w:rsidP="00390BF7">
            <w:pPr>
              <w:spacing w:after="0" w:line="240" w:lineRule="auto"/>
            </w:pPr>
            <w:hyperlink r:id="rId84" w:history="1">
              <w:r w:rsidR="00390BF7" w:rsidRPr="00F32AF1">
                <w:rPr>
                  <w:rStyle w:val="Hyperlink"/>
                  <w:rFonts w:cs="Arial"/>
                </w:rPr>
                <w:t>S1-242165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61CBE8" w14:textId="203B367E" w:rsidR="00390BF7" w:rsidRPr="00390BF7" w:rsidRDefault="00390BF7" w:rsidP="00390BF7">
            <w:pPr>
              <w:spacing w:after="0" w:line="240" w:lineRule="auto"/>
            </w:pPr>
            <w:r w:rsidRPr="00390BF7"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D82812" w14:textId="728C7139" w:rsidR="00390BF7" w:rsidRPr="00390BF7" w:rsidRDefault="00390BF7" w:rsidP="00390BF7">
            <w:pPr>
              <w:spacing w:after="0" w:line="240" w:lineRule="auto"/>
            </w:pPr>
            <w:r w:rsidRPr="00390BF7">
              <w:t>OPPO’s area of interest for 6G study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861B7F" w14:textId="43598727" w:rsidR="00390BF7" w:rsidRPr="00390BF7" w:rsidRDefault="00390BF7" w:rsidP="00390BF7">
            <w:pPr>
              <w:spacing w:after="0" w:line="240" w:lineRule="auto"/>
            </w:pPr>
            <w:r w:rsidRPr="003B0199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D9B2C6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3FE58CCD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890089" w14:textId="1D645E43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E6855A" w14:textId="07E3A3F5" w:rsidR="00390BF7" w:rsidRPr="00390BF7" w:rsidRDefault="004557C1" w:rsidP="00390BF7">
            <w:pPr>
              <w:spacing w:after="0" w:line="240" w:lineRule="auto"/>
            </w:pPr>
            <w:hyperlink r:id="rId85" w:history="1">
              <w:r w:rsidR="00390BF7" w:rsidRPr="00F32AF1">
                <w:rPr>
                  <w:rStyle w:val="Hyperlink"/>
                  <w:rFonts w:cs="Arial"/>
                </w:rPr>
                <w:t>S1-242170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9691A8" w14:textId="40A3E8B7" w:rsidR="00390BF7" w:rsidRPr="00390BF7" w:rsidRDefault="00390BF7" w:rsidP="00390BF7">
            <w:pPr>
              <w:spacing w:after="0" w:line="240" w:lineRule="auto"/>
            </w:pPr>
            <w:r w:rsidRPr="00390BF7">
              <w:t>Orange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5EAA34" w14:textId="10E08D59" w:rsidR="00390BF7" w:rsidRPr="00390BF7" w:rsidRDefault="00390BF7" w:rsidP="00390BF7">
            <w:pPr>
              <w:spacing w:after="0" w:line="240" w:lineRule="auto"/>
            </w:pPr>
            <w:r w:rsidRPr="00390BF7">
              <w:t>Discussion paper on objectives to be included in the 6G TR SID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B4745E" w14:textId="676567FD" w:rsidR="00390BF7" w:rsidRPr="00390BF7" w:rsidRDefault="00390BF7" w:rsidP="00390BF7">
            <w:pPr>
              <w:spacing w:after="0" w:line="240" w:lineRule="auto"/>
            </w:pPr>
            <w:r w:rsidRPr="003B0199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E10E11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3CBFE482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575A27" w14:textId="2E80E790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2A8787" w14:textId="0C824B56" w:rsidR="00390BF7" w:rsidRPr="00390BF7" w:rsidRDefault="004557C1" w:rsidP="00390BF7">
            <w:pPr>
              <w:spacing w:after="0" w:line="240" w:lineRule="auto"/>
            </w:pPr>
            <w:hyperlink r:id="rId86" w:history="1">
              <w:r w:rsidR="00390BF7" w:rsidRPr="00F32AF1">
                <w:rPr>
                  <w:rStyle w:val="Hyperlink"/>
                  <w:rFonts w:cs="Arial"/>
                </w:rPr>
                <w:t>S1-242189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9DF51A" w14:textId="775ED505" w:rsidR="00390BF7" w:rsidRPr="00390BF7" w:rsidRDefault="00390BF7" w:rsidP="00390BF7">
            <w:pPr>
              <w:spacing w:after="0" w:line="240" w:lineRule="auto"/>
            </w:pPr>
            <w:r w:rsidRPr="00390BF7">
              <w:t>CAICT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D09C9E" w14:textId="119B49B4" w:rsidR="00390BF7" w:rsidRPr="00390BF7" w:rsidRDefault="00390BF7" w:rsidP="00390BF7">
            <w:pPr>
              <w:spacing w:after="0" w:line="240" w:lineRule="auto"/>
            </w:pPr>
            <w:r w:rsidRPr="00390BF7">
              <w:t>View on 6G interested area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153FC0" w14:textId="6A8B898A" w:rsidR="00390BF7" w:rsidRPr="00390BF7" w:rsidRDefault="00390BF7" w:rsidP="00390BF7">
            <w:pPr>
              <w:spacing w:after="0" w:line="240" w:lineRule="auto"/>
            </w:pPr>
            <w:r w:rsidRPr="003B0199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3B873C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4DA6005A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AE35A8" w14:textId="22405422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4D2D1F" w14:textId="5E153777" w:rsidR="00390BF7" w:rsidRPr="00390BF7" w:rsidRDefault="004557C1" w:rsidP="00390BF7">
            <w:pPr>
              <w:spacing w:after="0" w:line="240" w:lineRule="auto"/>
            </w:pPr>
            <w:hyperlink r:id="rId87" w:history="1">
              <w:r w:rsidR="00390BF7" w:rsidRPr="00F32AF1">
                <w:rPr>
                  <w:rStyle w:val="Hyperlink"/>
                  <w:rFonts w:cs="Arial"/>
                </w:rPr>
                <w:t>S1-242194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C8D5DB" w14:textId="0C1F1363" w:rsidR="00390BF7" w:rsidRPr="00390BF7" w:rsidRDefault="00390BF7" w:rsidP="00390BF7">
            <w:pPr>
              <w:spacing w:after="0" w:line="240" w:lineRule="auto"/>
            </w:pPr>
            <w:r w:rsidRPr="00390BF7">
              <w:t>Reliance Jio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C0F300" w14:textId="0D6744FA" w:rsidR="00390BF7" w:rsidRPr="00390BF7" w:rsidRDefault="00390BF7" w:rsidP="00390BF7">
            <w:pPr>
              <w:spacing w:after="0" w:line="240" w:lineRule="auto"/>
            </w:pPr>
            <w:r w:rsidRPr="00390BF7">
              <w:t>Reliance_Jio_6G_Areas_Of_Interest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370292" w14:textId="57848B6F" w:rsidR="00390BF7" w:rsidRPr="00390BF7" w:rsidRDefault="00390BF7" w:rsidP="00390BF7">
            <w:pPr>
              <w:spacing w:after="0" w:line="240" w:lineRule="auto"/>
            </w:pPr>
            <w:r w:rsidRPr="003B0199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6A5E07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3F5A139B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685405" w14:textId="5DE7A5FB" w:rsidR="00390BF7" w:rsidRPr="00390BF7" w:rsidRDefault="00390BF7" w:rsidP="00390BF7">
            <w:pPr>
              <w:spacing w:after="0" w:line="240" w:lineRule="auto"/>
            </w:pPr>
            <w:r>
              <w:t>TR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6C4BBC" w14:textId="3BDDB1D1" w:rsidR="00390BF7" w:rsidRPr="00390BF7" w:rsidRDefault="004557C1" w:rsidP="00390BF7">
            <w:pPr>
              <w:spacing w:after="0" w:line="240" w:lineRule="auto"/>
            </w:pPr>
            <w:hyperlink r:id="rId88" w:history="1">
              <w:r w:rsidR="00390BF7" w:rsidRPr="00F32AF1">
                <w:rPr>
                  <w:rStyle w:val="Hyperlink"/>
                  <w:rFonts w:cs="Arial"/>
                </w:rPr>
                <w:t>S1-242198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A25852" w14:textId="59492E86" w:rsidR="00390BF7" w:rsidRPr="00390BF7" w:rsidRDefault="00390BF7" w:rsidP="00390BF7">
            <w:pPr>
              <w:spacing w:after="0" w:line="240" w:lineRule="auto"/>
            </w:pPr>
            <w:r w:rsidRPr="00390BF7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230047" w14:textId="4DCDE257" w:rsidR="00390BF7" w:rsidRPr="00390BF7" w:rsidRDefault="00390BF7" w:rsidP="00390BF7">
            <w:pPr>
              <w:spacing w:after="0" w:line="240" w:lineRule="auto"/>
            </w:pPr>
            <w:r w:rsidRPr="00390BF7">
              <w:t>Draft skeleton of the 6G use case and requirement TR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CE905D" w14:textId="1B2F13F3" w:rsidR="00390BF7" w:rsidRPr="00390BF7" w:rsidRDefault="00390BF7" w:rsidP="00390BF7">
            <w:pPr>
              <w:spacing w:after="0" w:line="240" w:lineRule="auto"/>
            </w:pPr>
            <w:r w:rsidRPr="003B0199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852144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1F47001D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AEFC58" w14:textId="26D7A0D3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13B068" w14:textId="65302FA2" w:rsidR="00390BF7" w:rsidRPr="00390BF7" w:rsidRDefault="004557C1" w:rsidP="00390BF7">
            <w:pPr>
              <w:spacing w:after="0" w:line="240" w:lineRule="auto"/>
            </w:pPr>
            <w:hyperlink r:id="rId89" w:history="1">
              <w:r w:rsidR="00390BF7" w:rsidRPr="00F32AF1">
                <w:rPr>
                  <w:rStyle w:val="Hyperlink"/>
                  <w:rFonts w:cs="Arial"/>
                </w:rPr>
                <w:t>S1-242200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636A1C" w14:textId="2B54C292" w:rsidR="00390BF7" w:rsidRPr="00390BF7" w:rsidRDefault="00390BF7" w:rsidP="00390BF7">
            <w:pPr>
              <w:spacing w:after="0" w:line="240" w:lineRule="auto"/>
            </w:pPr>
            <w:r w:rsidRPr="00390BF7">
              <w:t>CEWiT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EA9653" w14:textId="6E71144C" w:rsidR="00390BF7" w:rsidRPr="00390BF7" w:rsidRDefault="00390BF7" w:rsidP="00390BF7">
            <w:pPr>
              <w:spacing w:after="0" w:line="240" w:lineRule="auto"/>
            </w:pPr>
            <w:r w:rsidRPr="00390BF7">
              <w:t>Area of Interest for 6G usecases study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95EC67" w14:textId="100686DA" w:rsidR="00390BF7" w:rsidRPr="00390BF7" w:rsidRDefault="00390BF7" w:rsidP="00390BF7">
            <w:pPr>
              <w:spacing w:after="0" w:line="240" w:lineRule="auto"/>
            </w:pPr>
            <w:r w:rsidRPr="003B0199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9B2E2C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143375D1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DC1FDF" w14:textId="394173C7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BF5E7D" w14:textId="5009BFC7" w:rsidR="00390BF7" w:rsidRPr="00390BF7" w:rsidRDefault="004557C1" w:rsidP="00390BF7">
            <w:pPr>
              <w:spacing w:after="0" w:line="240" w:lineRule="auto"/>
            </w:pPr>
            <w:hyperlink r:id="rId90" w:history="1">
              <w:r w:rsidR="00390BF7" w:rsidRPr="00F32AF1">
                <w:rPr>
                  <w:rStyle w:val="Hyperlink"/>
                  <w:rFonts w:cs="Arial"/>
                </w:rPr>
                <w:t>S1-242208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98CF41" w14:textId="19800D48" w:rsidR="00390BF7" w:rsidRPr="00390BF7" w:rsidRDefault="00390BF7" w:rsidP="00390BF7">
            <w:pPr>
              <w:spacing w:after="0" w:line="240" w:lineRule="auto"/>
            </w:pPr>
            <w:r w:rsidRPr="00390BF7">
              <w:t>MediaTek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53EC78" w14:textId="032488A5" w:rsidR="00390BF7" w:rsidRPr="00390BF7" w:rsidRDefault="00390BF7" w:rsidP="00390BF7">
            <w:pPr>
              <w:spacing w:after="0" w:line="240" w:lineRule="auto"/>
            </w:pPr>
            <w:r w:rsidRPr="00390BF7">
              <w:t>MediaTek's 6G Area of Interest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A39B2C" w14:textId="1885DE6F" w:rsidR="00390BF7" w:rsidRPr="00390BF7" w:rsidRDefault="00390BF7" w:rsidP="00390BF7">
            <w:pPr>
              <w:spacing w:after="0" w:line="240" w:lineRule="auto"/>
            </w:pPr>
            <w:r w:rsidRPr="003B0199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84D02F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453F7F92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3B8521" w14:textId="1F036AD1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6F114A" w14:textId="0245524D" w:rsidR="00390BF7" w:rsidRPr="00390BF7" w:rsidRDefault="004557C1" w:rsidP="00390BF7">
            <w:pPr>
              <w:spacing w:after="0" w:line="240" w:lineRule="auto"/>
            </w:pPr>
            <w:hyperlink r:id="rId91" w:history="1">
              <w:r w:rsidR="00390BF7" w:rsidRPr="00F32AF1">
                <w:rPr>
                  <w:rStyle w:val="Hyperlink"/>
                  <w:rFonts w:cs="Arial"/>
                </w:rPr>
                <w:t>S1-242220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F7169A" w14:textId="687CE38C" w:rsidR="00390BF7" w:rsidRPr="00390BF7" w:rsidRDefault="00390BF7" w:rsidP="00390BF7">
            <w:pPr>
              <w:spacing w:after="0" w:line="240" w:lineRule="auto"/>
            </w:pPr>
            <w:r w:rsidRPr="00390BF7">
              <w:t xml:space="preserve">KDDI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2B002B" w14:textId="2B9ADE1C" w:rsidR="00390BF7" w:rsidRPr="00390BF7" w:rsidRDefault="00390BF7" w:rsidP="00390BF7">
            <w:pPr>
              <w:spacing w:after="0" w:line="240" w:lineRule="auto"/>
            </w:pPr>
            <w:r w:rsidRPr="00390BF7">
              <w:t>Areas of interest for 6G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B22C98" w14:textId="071C7D07" w:rsidR="00390BF7" w:rsidRPr="00390BF7" w:rsidRDefault="00390BF7" w:rsidP="00390BF7">
            <w:pPr>
              <w:spacing w:after="0" w:line="240" w:lineRule="auto"/>
            </w:pPr>
            <w:r w:rsidRPr="003B0199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6574D2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63E4E994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0DD171" w14:textId="61259F60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28A7E1" w14:textId="70FEBC21" w:rsidR="00390BF7" w:rsidRPr="00390BF7" w:rsidRDefault="004557C1" w:rsidP="00390BF7">
            <w:pPr>
              <w:spacing w:after="0" w:line="240" w:lineRule="auto"/>
            </w:pPr>
            <w:hyperlink r:id="rId92" w:history="1">
              <w:r w:rsidR="00390BF7" w:rsidRPr="00F32AF1">
                <w:rPr>
                  <w:rStyle w:val="Hyperlink"/>
                  <w:rFonts w:cs="Arial"/>
                </w:rPr>
                <w:t>S1-242225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BD35AF" w14:textId="0177B58F" w:rsidR="00390BF7" w:rsidRPr="00390BF7" w:rsidRDefault="00390BF7" w:rsidP="00390BF7">
            <w:pPr>
              <w:spacing w:after="0" w:line="240" w:lineRule="auto"/>
            </w:pPr>
            <w:r w:rsidRPr="00390BF7">
              <w:t xml:space="preserve">Xiaomi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C15755" w14:textId="6F47AC8A" w:rsidR="00390BF7" w:rsidRPr="00390BF7" w:rsidRDefault="00390BF7" w:rsidP="00390BF7">
            <w:pPr>
              <w:spacing w:after="0" w:line="240" w:lineRule="auto"/>
            </w:pPr>
            <w:r w:rsidRPr="00390BF7">
              <w:t>3GPP Stage 1 6G Study Areas of Interest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405322" w14:textId="5B69E885" w:rsidR="00390BF7" w:rsidRPr="00390BF7" w:rsidRDefault="00390BF7" w:rsidP="00390BF7">
            <w:pPr>
              <w:spacing w:after="0" w:line="240" w:lineRule="auto"/>
            </w:pPr>
            <w:r w:rsidRPr="003B0199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C237D7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10D2178E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E1AEA0" w14:textId="7B6022B4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F5247C" w14:textId="0DAD7EB7" w:rsidR="00390BF7" w:rsidRPr="00390BF7" w:rsidRDefault="004557C1" w:rsidP="00390BF7">
            <w:pPr>
              <w:spacing w:after="0" w:line="240" w:lineRule="auto"/>
            </w:pPr>
            <w:hyperlink r:id="rId93" w:history="1">
              <w:r w:rsidR="00390BF7" w:rsidRPr="00F32AF1">
                <w:rPr>
                  <w:rStyle w:val="Hyperlink"/>
                  <w:rFonts w:cs="Arial"/>
                </w:rPr>
                <w:t>S1-242236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85AC9F" w14:textId="10F5B859" w:rsidR="00390BF7" w:rsidRPr="00390BF7" w:rsidRDefault="00390BF7" w:rsidP="00390BF7">
            <w:pPr>
              <w:spacing w:after="0" w:line="240" w:lineRule="auto"/>
            </w:pPr>
            <w:r w:rsidRPr="00390BF7"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3C281A" w14:textId="2BB32F35" w:rsidR="00390BF7" w:rsidRPr="00390BF7" w:rsidRDefault="00390BF7" w:rsidP="00390BF7">
            <w:pPr>
              <w:spacing w:after="0" w:line="240" w:lineRule="auto"/>
            </w:pPr>
            <w:r w:rsidRPr="00390BF7">
              <w:t>Proposed 6G areas of interest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DB4D34" w14:textId="64598656" w:rsidR="00390BF7" w:rsidRPr="00390BF7" w:rsidRDefault="00390BF7" w:rsidP="00390BF7">
            <w:pPr>
              <w:spacing w:after="0" w:line="240" w:lineRule="auto"/>
            </w:pPr>
            <w:r w:rsidRPr="003B0199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2DA2FA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3A86E515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DE680B" w14:textId="322044C2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4A5671" w14:textId="1AD68D6F" w:rsidR="00390BF7" w:rsidRPr="00390BF7" w:rsidRDefault="004557C1" w:rsidP="00390BF7">
            <w:pPr>
              <w:spacing w:after="0" w:line="240" w:lineRule="auto"/>
            </w:pPr>
            <w:hyperlink r:id="rId94" w:history="1">
              <w:r w:rsidR="00390BF7" w:rsidRPr="00F32AF1">
                <w:rPr>
                  <w:rStyle w:val="Hyperlink"/>
                  <w:rFonts w:cs="Arial"/>
                </w:rPr>
                <w:t>S1-242240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E33533" w14:textId="3DADF19E" w:rsidR="00390BF7" w:rsidRPr="00390BF7" w:rsidRDefault="00390BF7" w:rsidP="00390BF7">
            <w:pPr>
              <w:spacing w:after="0" w:line="240" w:lineRule="auto"/>
            </w:pPr>
            <w:r w:rsidRPr="00390BF7">
              <w:t xml:space="preserve">Ericsson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7C9AA7" w14:textId="1426CE83" w:rsidR="00390BF7" w:rsidRPr="00390BF7" w:rsidRDefault="00390BF7" w:rsidP="00390BF7">
            <w:pPr>
              <w:spacing w:after="0" w:line="240" w:lineRule="auto"/>
            </w:pPr>
            <w:r w:rsidRPr="00390BF7">
              <w:t>SA1 proposal for subchapters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45CA31" w14:textId="249574F0" w:rsidR="00390BF7" w:rsidRPr="00390BF7" w:rsidRDefault="00390BF7" w:rsidP="00390BF7">
            <w:pPr>
              <w:spacing w:after="0" w:line="240" w:lineRule="auto"/>
            </w:pPr>
            <w:r w:rsidRPr="003B0199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6A8541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64FBA561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0F21A1" w14:textId="1AFA9993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8A16E0" w14:textId="23006AF4" w:rsidR="00390BF7" w:rsidRPr="00390BF7" w:rsidRDefault="004557C1" w:rsidP="00390BF7">
            <w:pPr>
              <w:spacing w:after="0" w:line="240" w:lineRule="auto"/>
            </w:pPr>
            <w:hyperlink r:id="rId95" w:history="1">
              <w:r w:rsidR="00390BF7" w:rsidRPr="00F32AF1">
                <w:rPr>
                  <w:rStyle w:val="Hyperlink"/>
                  <w:rFonts w:cs="Arial"/>
                </w:rPr>
                <w:t>S1-242246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9C4CBE" w14:textId="551B1895" w:rsidR="00390BF7" w:rsidRPr="00390BF7" w:rsidRDefault="00390BF7" w:rsidP="00390BF7">
            <w:pPr>
              <w:spacing w:after="0" w:line="240" w:lineRule="auto"/>
            </w:pPr>
            <w:r w:rsidRPr="00390BF7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38E5CC" w14:textId="2FCD2B4B" w:rsidR="00390BF7" w:rsidRPr="00390BF7" w:rsidRDefault="00390BF7" w:rsidP="00390BF7">
            <w:pPr>
              <w:spacing w:after="0" w:line="240" w:lineRule="auto"/>
            </w:pPr>
            <w:r w:rsidRPr="00390BF7">
              <w:t>Huawei view - SA1 6G SID Areas of Interest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D4959B" w14:textId="529E8F53" w:rsidR="00390BF7" w:rsidRPr="00390BF7" w:rsidRDefault="00390BF7" w:rsidP="00390BF7">
            <w:pPr>
              <w:spacing w:after="0" w:line="240" w:lineRule="auto"/>
            </w:pPr>
            <w:r w:rsidRPr="003B0199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7C34A0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11F262A2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04707A" w14:textId="1AE260BD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5BC3ED" w14:textId="3D8775A0" w:rsidR="00390BF7" w:rsidRPr="00390BF7" w:rsidRDefault="004557C1" w:rsidP="00390BF7">
            <w:pPr>
              <w:spacing w:after="0" w:line="240" w:lineRule="auto"/>
            </w:pPr>
            <w:hyperlink r:id="rId96" w:history="1">
              <w:r w:rsidR="00390BF7" w:rsidRPr="00F32AF1">
                <w:rPr>
                  <w:rStyle w:val="Hyperlink"/>
                  <w:rFonts w:cs="Arial"/>
                </w:rPr>
                <w:t>S1-242270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781923" w14:textId="0B8AF256" w:rsidR="00390BF7" w:rsidRPr="00390BF7" w:rsidRDefault="00390BF7" w:rsidP="00390BF7">
            <w:pPr>
              <w:spacing w:after="0" w:line="240" w:lineRule="auto"/>
            </w:pPr>
            <w:r w:rsidRPr="00390BF7">
              <w:t>InterDigital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693CD8" w14:textId="6D029C75" w:rsidR="00390BF7" w:rsidRPr="00390BF7" w:rsidRDefault="00390BF7" w:rsidP="00390BF7">
            <w:pPr>
              <w:spacing w:after="0" w:line="240" w:lineRule="auto"/>
            </w:pPr>
            <w:r w:rsidRPr="00390BF7">
              <w:t>Main Area of Interest - 6G Ecosystem Trust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4FD7F3" w14:textId="52FEF14F" w:rsidR="00390BF7" w:rsidRPr="00390BF7" w:rsidRDefault="00390BF7" w:rsidP="00390BF7">
            <w:pPr>
              <w:spacing w:after="0" w:line="240" w:lineRule="auto"/>
            </w:pPr>
            <w:r w:rsidRPr="003B0199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1C68EF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741B7DCE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BE911C" w14:textId="79A5FF4F" w:rsidR="00390BF7" w:rsidRPr="00390BF7" w:rsidRDefault="00390BF7" w:rsidP="00390BF7">
            <w:pPr>
              <w:spacing w:after="0" w:line="240" w:lineRule="auto"/>
            </w:pPr>
            <w: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D191C0" w14:textId="26448E82" w:rsidR="00390BF7" w:rsidRPr="00390BF7" w:rsidRDefault="004557C1" w:rsidP="00390BF7">
            <w:pPr>
              <w:spacing w:after="0" w:line="240" w:lineRule="auto"/>
            </w:pPr>
            <w:hyperlink r:id="rId97" w:history="1">
              <w:r w:rsidR="00390BF7" w:rsidRPr="00F32AF1">
                <w:rPr>
                  <w:rStyle w:val="Hyperlink"/>
                  <w:rFonts w:cs="Arial"/>
                </w:rPr>
                <w:t>S1-242271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D13D87" w14:textId="6C7F776D" w:rsidR="00390BF7" w:rsidRPr="00390BF7" w:rsidRDefault="00390BF7" w:rsidP="00390BF7">
            <w:pPr>
              <w:spacing w:after="0" w:line="240" w:lineRule="auto"/>
            </w:pPr>
            <w:r w:rsidRPr="00390BF7">
              <w:t>NTIA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324885" w14:textId="183927E5" w:rsidR="00390BF7" w:rsidRPr="00390BF7" w:rsidRDefault="00390BF7" w:rsidP="00390BF7">
            <w:pPr>
              <w:spacing w:after="0" w:line="240" w:lineRule="auto"/>
            </w:pPr>
            <w:r w:rsidRPr="00390BF7">
              <w:t>6G Areas of Interest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150669" w14:textId="4D0FB74A" w:rsidR="00390BF7" w:rsidRPr="00390BF7" w:rsidRDefault="00390BF7" w:rsidP="00390BF7">
            <w:pPr>
              <w:spacing w:after="0" w:line="240" w:lineRule="auto"/>
            </w:pPr>
            <w:r w:rsidRPr="003B0199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A3B9CC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2B5B90" w14:paraId="14E3F760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0DD4B8" w14:textId="704072EE" w:rsidR="00390BF7" w:rsidRPr="00390BF7" w:rsidRDefault="00390BF7" w:rsidP="00390BF7">
            <w:pPr>
              <w:spacing w:after="0" w:line="240" w:lineRule="auto"/>
            </w:pPr>
            <w: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A65C60" w14:textId="221A3748" w:rsidR="00390BF7" w:rsidRPr="00390BF7" w:rsidRDefault="004557C1" w:rsidP="00390BF7">
            <w:pPr>
              <w:spacing w:after="0" w:line="240" w:lineRule="auto"/>
            </w:pPr>
            <w:hyperlink r:id="rId98" w:history="1">
              <w:r w:rsidR="00390BF7" w:rsidRPr="00F32AF1">
                <w:rPr>
                  <w:rStyle w:val="Hyperlink"/>
                  <w:rFonts w:cs="Arial"/>
                </w:rPr>
                <w:t>S1-242273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32BE4B" w14:textId="21380745" w:rsidR="00390BF7" w:rsidRPr="00390BF7" w:rsidRDefault="00390BF7" w:rsidP="00390BF7">
            <w:pPr>
              <w:spacing w:after="0" w:line="240" w:lineRule="auto"/>
            </w:pPr>
            <w:r w:rsidRPr="00390BF7">
              <w:t xml:space="preserve">MITRE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BB20E8" w14:textId="63BC4B8A" w:rsidR="00390BF7" w:rsidRPr="00390BF7" w:rsidRDefault="00390BF7" w:rsidP="00390BF7">
            <w:pPr>
              <w:spacing w:after="0" w:line="240" w:lineRule="auto"/>
            </w:pPr>
            <w:r w:rsidRPr="00390BF7">
              <w:t>Views on Rel 20 IMT-2030 Areas of Interest: Homeland Security Focus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EA4011" w14:textId="25092896" w:rsidR="00390BF7" w:rsidRPr="00390BF7" w:rsidRDefault="00390BF7" w:rsidP="00390BF7">
            <w:pPr>
              <w:spacing w:after="0" w:line="240" w:lineRule="auto"/>
            </w:pPr>
            <w:r w:rsidRPr="003B0199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A8B992" w14:textId="77777777" w:rsidR="00390BF7" w:rsidRPr="00390BF7" w:rsidRDefault="00390BF7" w:rsidP="00390BF7">
            <w:pPr>
              <w:spacing w:after="0" w:line="240" w:lineRule="auto"/>
            </w:pPr>
          </w:p>
        </w:tc>
      </w:tr>
      <w:tr w:rsidR="00390BF7" w:rsidRPr="004A3D21" w14:paraId="2334B174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75EDA5" w14:textId="77777777" w:rsidR="00390BF7" w:rsidRPr="00390BF7" w:rsidRDefault="00390BF7" w:rsidP="00390BF7">
            <w:pPr>
              <w:spacing w:after="0" w:line="240" w:lineRule="auto"/>
            </w:pPr>
            <w:r w:rsidRPr="00390BF7">
              <w:t>TR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2AD817" w14:textId="51F4CE96" w:rsidR="00390BF7" w:rsidRPr="00390BF7" w:rsidRDefault="004557C1" w:rsidP="00390BF7">
            <w:pPr>
              <w:spacing w:after="0" w:line="240" w:lineRule="auto"/>
            </w:pPr>
            <w:hyperlink r:id="rId99" w:history="1">
              <w:r w:rsidR="00390BF7" w:rsidRPr="00F32AF1">
                <w:rPr>
                  <w:rStyle w:val="Hyperlink"/>
                  <w:rFonts w:cs="Arial"/>
                </w:rPr>
                <w:t>S1-242132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B0BBA6" w14:textId="77777777" w:rsidR="00390BF7" w:rsidRPr="00390BF7" w:rsidRDefault="00390BF7" w:rsidP="00390BF7">
            <w:pPr>
              <w:spacing w:after="0" w:line="240" w:lineRule="auto"/>
            </w:pPr>
            <w:r w:rsidRPr="00390BF7"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1BD295" w14:textId="77777777" w:rsidR="00390BF7" w:rsidRPr="00390BF7" w:rsidRDefault="00390BF7" w:rsidP="00390BF7">
            <w:pPr>
              <w:spacing w:after="0" w:line="240" w:lineRule="auto"/>
            </w:pPr>
            <w:r w:rsidRPr="00390BF7">
              <w:t>TR skeleton for 6G SI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6A5A98" w14:textId="6D1FC4E2" w:rsidR="00390BF7" w:rsidRPr="00390BF7" w:rsidRDefault="00390BF7" w:rsidP="00390BF7">
            <w:pPr>
              <w:spacing w:after="0" w:line="240" w:lineRule="auto"/>
            </w:pPr>
            <w:r w:rsidRPr="00925048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226976" w14:textId="2B0435A3" w:rsidR="00390BF7" w:rsidRPr="00390BF7" w:rsidRDefault="00390BF7" w:rsidP="00390BF7">
            <w:pPr>
              <w:tabs>
                <w:tab w:val="left" w:pos="908"/>
              </w:tabs>
              <w:spacing w:after="0" w:line="240" w:lineRule="auto"/>
              <w:rPr>
                <w:i/>
                <w:iCs/>
              </w:rPr>
            </w:pPr>
            <w:r w:rsidRPr="00390BF7">
              <w:rPr>
                <w:i/>
                <w:iCs/>
              </w:rPr>
              <w:t>Moved from 8.1</w:t>
            </w:r>
          </w:p>
        </w:tc>
      </w:tr>
      <w:tr w:rsidR="00390BF7" w:rsidRPr="004A3D21" w14:paraId="6DB3784C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8883F6" w14:textId="77777777" w:rsidR="00390BF7" w:rsidRPr="00390BF7" w:rsidRDefault="00390BF7" w:rsidP="00390BF7">
            <w:pPr>
              <w:spacing w:after="0" w:line="240" w:lineRule="auto"/>
            </w:pPr>
            <w:r w:rsidRPr="00390BF7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3B3F86" w14:textId="6C341260" w:rsidR="00390BF7" w:rsidRPr="00390BF7" w:rsidRDefault="004557C1" w:rsidP="00390BF7">
            <w:pPr>
              <w:spacing w:after="0" w:line="240" w:lineRule="auto"/>
            </w:pPr>
            <w:hyperlink r:id="rId100" w:history="1">
              <w:r w:rsidR="00390BF7" w:rsidRPr="00F32AF1">
                <w:rPr>
                  <w:rStyle w:val="Hyperlink"/>
                  <w:rFonts w:cs="Arial"/>
                </w:rPr>
                <w:t>S1-242133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00B245" w14:textId="77777777" w:rsidR="00390BF7" w:rsidRPr="00390BF7" w:rsidRDefault="00390BF7" w:rsidP="00390BF7">
            <w:pPr>
              <w:spacing w:after="0" w:line="240" w:lineRule="auto"/>
            </w:pPr>
            <w:r w:rsidRPr="00390BF7"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C402EA" w14:textId="77777777" w:rsidR="00390BF7" w:rsidRPr="00390BF7" w:rsidRDefault="00390BF7" w:rsidP="00390BF7">
            <w:pPr>
              <w:spacing w:after="0" w:line="240" w:lineRule="auto"/>
            </w:pPr>
            <w:r w:rsidRPr="00390BF7">
              <w:t>Discussion on 6G TR skeleton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B0C2F8" w14:textId="4DA6D866" w:rsidR="00390BF7" w:rsidRPr="00390BF7" w:rsidRDefault="00390BF7" w:rsidP="00390BF7">
            <w:pPr>
              <w:spacing w:after="0" w:line="240" w:lineRule="auto"/>
            </w:pPr>
            <w:r w:rsidRPr="00925048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347683" w14:textId="32C6AE55" w:rsidR="00390BF7" w:rsidRPr="00390BF7" w:rsidRDefault="00390BF7" w:rsidP="00390BF7">
            <w:pPr>
              <w:spacing w:after="0" w:line="240" w:lineRule="auto"/>
              <w:rPr>
                <w:i/>
                <w:iCs/>
              </w:rPr>
            </w:pPr>
            <w:r w:rsidRPr="00390BF7">
              <w:rPr>
                <w:i/>
                <w:iCs/>
              </w:rPr>
              <w:t>Moved from 8.1</w:t>
            </w:r>
          </w:p>
        </w:tc>
      </w:tr>
      <w:tr w:rsidR="00390BF7" w:rsidRPr="004A3D21" w14:paraId="17F4C4D0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1AED6E" w14:textId="77777777" w:rsidR="00390BF7" w:rsidRPr="00390BF7" w:rsidRDefault="00390BF7" w:rsidP="00390BF7">
            <w:pPr>
              <w:spacing w:after="0" w:line="240" w:lineRule="auto"/>
            </w:pPr>
            <w:r w:rsidRPr="00390BF7">
              <w:t>TR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134524" w14:textId="4FB9742A" w:rsidR="00390BF7" w:rsidRPr="00390BF7" w:rsidRDefault="004557C1" w:rsidP="00390BF7">
            <w:pPr>
              <w:spacing w:after="0" w:line="240" w:lineRule="auto"/>
            </w:pPr>
            <w:hyperlink r:id="rId101" w:history="1">
              <w:r w:rsidR="00390BF7" w:rsidRPr="00F32AF1">
                <w:rPr>
                  <w:rStyle w:val="Hyperlink"/>
                  <w:rFonts w:cs="Arial"/>
                </w:rPr>
                <w:t>S1-242237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50480D" w14:textId="77777777" w:rsidR="00390BF7" w:rsidRPr="00390BF7" w:rsidRDefault="00390BF7" w:rsidP="00390BF7">
            <w:pPr>
              <w:spacing w:after="0" w:line="240" w:lineRule="auto"/>
            </w:pPr>
            <w:r w:rsidRPr="00390BF7"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E8E9A0" w14:textId="77777777" w:rsidR="00390BF7" w:rsidRPr="00390BF7" w:rsidRDefault="00390BF7" w:rsidP="00390BF7">
            <w:pPr>
              <w:spacing w:after="0" w:line="240" w:lineRule="auto"/>
            </w:pPr>
            <w:r w:rsidRPr="00390BF7">
              <w:t>TR Skeleton for 6G SI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575CDD" w14:textId="6DB4A2D4" w:rsidR="00390BF7" w:rsidRPr="00390BF7" w:rsidRDefault="00390BF7" w:rsidP="00390BF7">
            <w:pPr>
              <w:spacing w:after="0" w:line="240" w:lineRule="auto"/>
            </w:pPr>
            <w:r w:rsidRPr="00925048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927DE7" w14:textId="0B1AB831" w:rsidR="00390BF7" w:rsidRPr="00390BF7" w:rsidRDefault="00390BF7" w:rsidP="00390BF7">
            <w:pPr>
              <w:spacing w:after="0" w:line="240" w:lineRule="auto"/>
              <w:rPr>
                <w:i/>
                <w:iCs/>
              </w:rPr>
            </w:pPr>
            <w:r w:rsidRPr="00390BF7">
              <w:rPr>
                <w:i/>
                <w:iCs/>
              </w:rPr>
              <w:t>Moved from 8.1</w:t>
            </w:r>
          </w:p>
        </w:tc>
      </w:tr>
      <w:tr w:rsidR="00390BF7" w:rsidRPr="002B5B90" w14:paraId="778B8700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2F1464" w14:textId="77777777" w:rsidR="00390BF7" w:rsidRPr="00390BF7" w:rsidRDefault="00390BF7" w:rsidP="00390BF7">
            <w:pPr>
              <w:spacing w:after="0" w:line="240" w:lineRule="auto"/>
            </w:pPr>
            <w:r w:rsidRPr="00390BF7">
              <w:t>TR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2DF5FA" w14:textId="5D1C9BAC" w:rsidR="00390BF7" w:rsidRPr="00390BF7" w:rsidRDefault="004557C1" w:rsidP="00390BF7">
            <w:pPr>
              <w:spacing w:after="0" w:line="240" w:lineRule="auto"/>
            </w:pPr>
            <w:hyperlink r:id="rId102" w:history="1">
              <w:r w:rsidR="00390BF7" w:rsidRPr="00F32AF1">
                <w:rPr>
                  <w:rStyle w:val="Hyperlink"/>
                  <w:rFonts w:cs="Arial"/>
                </w:rPr>
                <w:t>S1-242247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4253C2" w14:textId="77777777" w:rsidR="00390BF7" w:rsidRPr="00390BF7" w:rsidRDefault="00390BF7" w:rsidP="00390BF7">
            <w:pPr>
              <w:spacing w:after="0" w:line="240" w:lineRule="auto"/>
            </w:pPr>
            <w:r w:rsidRPr="00390BF7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940E72" w14:textId="77777777" w:rsidR="00390BF7" w:rsidRPr="00390BF7" w:rsidRDefault="00390BF7" w:rsidP="00390BF7">
            <w:pPr>
              <w:spacing w:after="0" w:line="240" w:lineRule="auto"/>
            </w:pPr>
            <w:r w:rsidRPr="00390BF7">
              <w:t>TR Skeleton of FS-6G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FB0480" w14:textId="79A8543F" w:rsidR="00390BF7" w:rsidRPr="00390BF7" w:rsidRDefault="00390BF7" w:rsidP="00390BF7">
            <w:pPr>
              <w:spacing w:after="0" w:line="240" w:lineRule="auto"/>
            </w:pPr>
            <w:r w:rsidRPr="00925048">
              <w:t>Merged into S1-242293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E8A195" w14:textId="1B18E3F4" w:rsidR="00390BF7" w:rsidRPr="00390BF7" w:rsidRDefault="00390BF7" w:rsidP="00390BF7">
            <w:pPr>
              <w:spacing w:after="0" w:line="240" w:lineRule="auto"/>
              <w:rPr>
                <w:i/>
                <w:iCs/>
              </w:rPr>
            </w:pPr>
            <w:r w:rsidRPr="00390BF7">
              <w:rPr>
                <w:i/>
                <w:iCs/>
              </w:rPr>
              <w:t>Moved from 8.1</w:t>
            </w:r>
          </w:p>
        </w:tc>
      </w:tr>
      <w:tr w:rsidR="004776A4" w:rsidRPr="002B5B90" w14:paraId="28B282B5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090B61A" w14:textId="77777777" w:rsidR="004776A4" w:rsidRPr="00275B0E" w:rsidRDefault="004776A4" w:rsidP="004776A4">
            <w:pPr>
              <w:spacing w:after="0" w:line="240" w:lineRule="auto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AA6C502" w14:textId="2DB652FF" w:rsidR="004776A4" w:rsidRPr="00275B0E" w:rsidRDefault="004776A4" w:rsidP="004776A4">
            <w:pPr>
              <w:spacing w:after="0" w:line="240" w:lineRule="auto"/>
            </w:pPr>
            <w:r w:rsidRPr="00F32AF1">
              <w:rPr>
                <w:rFonts w:cs="Arial"/>
              </w:rPr>
              <w:t>S1-242066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AE0B517" w14:textId="77777777" w:rsidR="004776A4" w:rsidRPr="00275B0E" w:rsidRDefault="004776A4" w:rsidP="004776A4">
            <w:pPr>
              <w:spacing w:after="0" w:line="240" w:lineRule="auto"/>
            </w:pPr>
            <w:r w:rsidRPr="00275B0E">
              <w:t>Dish Network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9903715" w14:textId="77777777" w:rsidR="004776A4" w:rsidRPr="00275B0E" w:rsidRDefault="004776A4" w:rsidP="004776A4">
            <w:pPr>
              <w:spacing w:after="0" w:line="240" w:lineRule="auto"/>
            </w:pPr>
            <w:r w:rsidRPr="00275B0E">
              <w:t>Unified Service Bus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C9DE0B1" w14:textId="77777777" w:rsidR="004776A4" w:rsidRPr="00275B0E" w:rsidRDefault="004776A4" w:rsidP="004776A4">
            <w:pPr>
              <w:spacing w:after="0" w:line="240" w:lineRule="auto"/>
            </w:pPr>
            <w:r w:rsidRPr="00275B0E">
              <w:t>Withdrawn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FC1CBC1" w14:textId="77777777" w:rsidR="004776A4" w:rsidRPr="00275B0E" w:rsidRDefault="004776A4" w:rsidP="004776A4">
            <w:pPr>
              <w:spacing w:after="0" w:line="240" w:lineRule="auto"/>
            </w:pPr>
          </w:p>
        </w:tc>
      </w:tr>
      <w:tr w:rsidR="004776A4" w:rsidRPr="002B5B90" w14:paraId="09C61DCF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34D1A31" w14:textId="77777777" w:rsidR="004776A4" w:rsidRPr="00275B0E" w:rsidRDefault="004776A4" w:rsidP="004776A4">
            <w:pPr>
              <w:spacing w:after="0" w:line="240" w:lineRule="auto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FF2ABBC" w14:textId="77777777" w:rsidR="004776A4" w:rsidRPr="00275B0E" w:rsidRDefault="004776A4" w:rsidP="004776A4">
            <w:pPr>
              <w:spacing w:after="0" w:line="240" w:lineRule="auto"/>
            </w:pPr>
            <w:r w:rsidRPr="00275B0E">
              <w:t>S1-242067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BB30E49" w14:textId="77777777" w:rsidR="004776A4" w:rsidRPr="00275B0E" w:rsidRDefault="004776A4" w:rsidP="004776A4">
            <w:pPr>
              <w:spacing w:after="0" w:line="240" w:lineRule="auto"/>
            </w:pPr>
            <w:r w:rsidRPr="00275B0E">
              <w:t>Dish Network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F37C8D4" w14:textId="77777777" w:rsidR="004776A4" w:rsidRPr="00275B0E" w:rsidRDefault="004776A4" w:rsidP="004776A4">
            <w:pPr>
              <w:spacing w:after="0" w:line="240" w:lineRule="auto"/>
            </w:pPr>
            <w:r w:rsidRPr="00275B0E">
              <w:t>6G Native Support of TN and NTN Coexistence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A2063B3" w14:textId="77777777" w:rsidR="004776A4" w:rsidRPr="00275B0E" w:rsidRDefault="004776A4" w:rsidP="004776A4">
            <w:pPr>
              <w:spacing w:after="0" w:line="240" w:lineRule="auto"/>
            </w:pPr>
            <w:r w:rsidRPr="00275B0E">
              <w:t>Withdrawn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79DBF71" w14:textId="77777777" w:rsidR="004776A4" w:rsidRPr="00275B0E" w:rsidRDefault="004776A4" w:rsidP="004776A4">
            <w:pPr>
              <w:spacing w:after="0" w:line="240" w:lineRule="auto"/>
            </w:pPr>
          </w:p>
        </w:tc>
      </w:tr>
      <w:tr w:rsidR="004776A4" w:rsidRPr="002B5B90" w14:paraId="484B6D38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2C2DCB2" w14:textId="77777777" w:rsidR="004776A4" w:rsidRPr="00275B0E" w:rsidRDefault="004776A4" w:rsidP="004776A4">
            <w:pPr>
              <w:spacing w:after="0" w:line="240" w:lineRule="auto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8996384" w14:textId="434BE626" w:rsidR="004776A4" w:rsidRPr="00275B0E" w:rsidRDefault="004557C1" w:rsidP="004776A4">
            <w:pPr>
              <w:spacing w:after="0" w:line="240" w:lineRule="auto"/>
            </w:pPr>
            <w:hyperlink r:id="rId103" w:history="1">
              <w:r w:rsidR="004776A4" w:rsidRPr="00275B0E">
                <w:t>S1-242076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F8BAA67" w14:textId="77777777" w:rsidR="004776A4" w:rsidRPr="00275B0E" w:rsidRDefault="004776A4" w:rsidP="004776A4">
            <w:pPr>
              <w:spacing w:after="0" w:line="240" w:lineRule="auto"/>
            </w:pPr>
            <w:r w:rsidRPr="00275B0E">
              <w:t>NTT DOCOMO INC..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C14F706" w14:textId="77777777" w:rsidR="004776A4" w:rsidRPr="00275B0E" w:rsidRDefault="004776A4" w:rsidP="004776A4">
            <w:pPr>
              <w:spacing w:after="0" w:line="240" w:lineRule="auto"/>
            </w:pPr>
            <w:r w:rsidRPr="00275B0E">
              <w:t>Area of interest Energy Efficiency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B559790" w14:textId="77777777" w:rsidR="004776A4" w:rsidRPr="00275B0E" w:rsidRDefault="004776A4" w:rsidP="004776A4">
            <w:pPr>
              <w:spacing w:after="0" w:line="240" w:lineRule="auto"/>
            </w:pPr>
            <w:r w:rsidRPr="00275B0E">
              <w:t>Withdrawn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DA46F38" w14:textId="77777777" w:rsidR="004776A4" w:rsidRPr="00275B0E" w:rsidRDefault="004776A4" w:rsidP="004776A4">
            <w:pPr>
              <w:spacing w:after="0" w:line="240" w:lineRule="auto"/>
            </w:pPr>
          </w:p>
        </w:tc>
      </w:tr>
      <w:tr w:rsidR="004776A4" w:rsidRPr="00D5545D" w14:paraId="6624EA9E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7852C3B" w14:textId="77777777" w:rsidR="004776A4" w:rsidRPr="00275B0E" w:rsidRDefault="004776A4" w:rsidP="004776A4">
            <w:pPr>
              <w:spacing w:after="0" w:line="240" w:lineRule="auto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AFE93CC" w14:textId="3F21CA73" w:rsidR="004776A4" w:rsidRPr="00275B0E" w:rsidRDefault="004557C1" w:rsidP="004776A4">
            <w:pPr>
              <w:spacing w:after="0" w:line="240" w:lineRule="auto"/>
            </w:pPr>
            <w:hyperlink r:id="rId104" w:history="1">
              <w:r w:rsidR="004776A4" w:rsidRPr="00275B0E">
                <w:t>S1-242079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378D412" w14:textId="77777777" w:rsidR="004776A4" w:rsidRPr="00F7514C" w:rsidRDefault="004776A4" w:rsidP="004776A4">
            <w:pPr>
              <w:spacing w:after="0" w:line="240" w:lineRule="auto"/>
              <w:rPr>
                <w:lang w:val="es-ES"/>
              </w:rPr>
            </w:pPr>
            <w:r w:rsidRPr="00F7514C">
              <w:rPr>
                <w:lang w:val="es-ES"/>
              </w:rPr>
              <w:t>ZTE, China Unicom, 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D6CA402" w14:textId="77777777" w:rsidR="004776A4" w:rsidRPr="00275B0E" w:rsidRDefault="004776A4" w:rsidP="004776A4">
            <w:pPr>
              <w:spacing w:after="0" w:line="240" w:lineRule="auto"/>
            </w:pPr>
            <w:r w:rsidRPr="00275B0E">
              <w:t>Draft skeleton of the 6G use case and requirement TR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BDCC907" w14:textId="77777777" w:rsidR="004776A4" w:rsidRPr="00275B0E" w:rsidRDefault="004776A4" w:rsidP="004776A4">
            <w:pPr>
              <w:spacing w:after="0" w:line="240" w:lineRule="auto"/>
            </w:pPr>
            <w:r w:rsidRPr="00275B0E">
              <w:t>Withdrawn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018E563" w14:textId="77777777" w:rsidR="004776A4" w:rsidRPr="00275B0E" w:rsidRDefault="004776A4" w:rsidP="004776A4">
            <w:pPr>
              <w:spacing w:after="0" w:line="240" w:lineRule="auto"/>
            </w:pPr>
          </w:p>
        </w:tc>
      </w:tr>
      <w:tr w:rsidR="004776A4" w:rsidRPr="00745D37" w14:paraId="4F9EED28" w14:textId="77777777" w:rsidTr="00635476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028FDD6" w14:textId="7DE0CC1C" w:rsidR="004776A4" w:rsidRPr="00DF5A37" w:rsidRDefault="004776A4" w:rsidP="004776A4">
            <w:pPr>
              <w:pStyle w:val="Heading2"/>
              <w:rPr>
                <w:lang w:val="en-US"/>
              </w:rPr>
            </w:pPr>
            <w:r>
              <w:t>New use case format discussion</w:t>
            </w:r>
          </w:p>
        </w:tc>
      </w:tr>
      <w:tr w:rsidR="00A35607" w:rsidRPr="002B5B90" w14:paraId="0B3C23A7" w14:textId="77777777" w:rsidTr="0063547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BF84E7" w14:textId="18A99549" w:rsidR="00A35607" w:rsidRPr="00635476" w:rsidRDefault="00A35607" w:rsidP="00A356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547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5A713A" w14:textId="58A54713" w:rsidR="00A35607" w:rsidRPr="00635476" w:rsidRDefault="004557C1" w:rsidP="00A35607">
            <w:pPr>
              <w:spacing w:after="0" w:line="240" w:lineRule="auto"/>
              <w:rPr>
                <w:lang w:val="de-DE"/>
              </w:rPr>
            </w:pPr>
            <w:hyperlink r:id="rId105" w:history="1">
              <w:r w:rsidR="00A35607" w:rsidRPr="00635476">
                <w:rPr>
                  <w:rStyle w:val="Hyperlink"/>
                  <w:rFonts w:cs="Arial"/>
                  <w:color w:val="auto"/>
                  <w:lang w:val="de-DE"/>
                </w:rPr>
                <w:t>S1-242016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B699B6" w14:textId="437713FC" w:rsidR="00A35607" w:rsidRPr="00635476" w:rsidRDefault="00A35607" w:rsidP="00A35607">
            <w:pPr>
              <w:spacing w:after="0" w:line="240" w:lineRule="auto"/>
              <w:rPr>
                <w:lang w:val="de-DE"/>
              </w:rPr>
            </w:pPr>
            <w:r w:rsidRPr="00635476">
              <w:rPr>
                <w:lang w:val="de-DE"/>
              </w:rPr>
              <w:t xml:space="preserve">Deutsche Telekom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339436" w14:textId="4B172955" w:rsidR="00A35607" w:rsidRPr="00635476" w:rsidRDefault="00A35607" w:rsidP="00A35607">
            <w:pPr>
              <w:spacing w:after="0" w:line="240" w:lineRule="auto"/>
            </w:pPr>
            <w:r w:rsidRPr="00635476">
              <w:t>Discussion paper on the need of a new use case template for 6G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C9C531" w14:textId="1453BA9E" w:rsidR="00A35607" w:rsidRPr="00635476" w:rsidRDefault="00635476" w:rsidP="00A356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5476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9EC017" w14:textId="77777777" w:rsidR="00A35607" w:rsidRPr="00635476" w:rsidRDefault="00A35607" w:rsidP="00A356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35607" w:rsidRPr="002B5B90" w14:paraId="2ECB0871" w14:textId="77777777" w:rsidTr="0063547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30635C" w14:textId="3CD0DBED" w:rsidR="00A35607" w:rsidRPr="00635476" w:rsidRDefault="00A35607" w:rsidP="00A356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547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6081E8" w14:textId="492CF024" w:rsidR="00A35607" w:rsidRPr="00635476" w:rsidRDefault="004557C1" w:rsidP="00A35607">
            <w:pPr>
              <w:spacing w:after="0" w:line="240" w:lineRule="auto"/>
              <w:rPr>
                <w:lang w:val="de-DE"/>
              </w:rPr>
            </w:pPr>
            <w:hyperlink r:id="rId106" w:history="1">
              <w:r w:rsidR="00A35607" w:rsidRPr="00635476">
                <w:rPr>
                  <w:rStyle w:val="Hyperlink"/>
                  <w:rFonts w:cs="Arial"/>
                  <w:color w:val="auto"/>
                  <w:lang w:val="de-DE"/>
                </w:rPr>
                <w:t>S1-242046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64980A" w14:textId="3385A09C" w:rsidR="00A35607" w:rsidRPr="00635476" w:rsidRDefault="00A35607" w:rsidP="00A35607">
            <w:pPr>
              <w:spacing w:after="0" w:line="240" w:lineRule="auto"/>
              <w:rPr>
                <w:lang w:val="de-DE"/>
              </w:rPr>
            </w:pPr>
            <w:r w:rsidRPr="00635476">
              <w:rPr>
                <w:lang w:val="de-DE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29B403" w14:textId="52998F6C" w:rsidR="00A35607" w:rsidRPr="00635476" w:rsidRDefault="00A35607" w:rsidP="00A35607">
            <w:pPr>
              <w:spacing w:after="0" w:line="240" w:lineRule="auto"/>
            </w:pPr>
            <w:r w:rsidRPr="00635476">
              <w:t>Discussion paper on new use case template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EBC502" w14:textId="6B2AFA5D" w:rsidR="00A35607" w:rsidRPr="00635476" w:rsidRDefault="00635476" w:rsidP="00A356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5476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F1C979" w14:textId="77777777" w:rsidR="00A35607" w:rsidRPr="00635476" w:rsidRDefault="00A35607" w:rsidP="00A356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35607" w:rsidRPr="002B5B90" w14:paraId="56ADB8C7" w14:textId="77777777" w:rsidTr="0063547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0F9697" w14:textId="3391D4BC" w:rsidR="00A35607" w:rsidRPr="00635476" w:rsidRDefault="00A35607" w:rsidP="00A356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547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10F9E4" w14:textId="18BB8277" w:rsidR="00A35607" w:rsidRPr="00635476" w:rsidRDefault="004557C1" w:rsidP="00A35607">
            <w:pPr>
              <w:spacing w:after="0" w:line="240" w:lineRule="auto"/>
              <w:rPr>
                <w:lang w:val="de-DE"/>
              </w:rPr>
            </w:pPr>
            <w:hyperlink r:id="rId107" w:history="1">
              <w:r w:rsidR="00A35607" w:rsidRPr="00635476">
                <w:rPr>
                  <w:rStyle w:val="Hyperlink"/>
                  <w:rFonts w:cs="Arial"/>
                  <w:color w:val="auto"/>
                  <w:lang w:val="de-DE"/>
                </w:rPr>
                <w:t>S1-242057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4F9444" w14:textId="286F527F" w:rsidR="00A35607" w:rsidRPr="00635476" w:rsidRDefault="00A35607" w:rsidP="00A35607">
            <w:pPr>
              <w:spacing w:after="0" w:line="240" w:lineRule="auto"/>
              <w:rPr>
                <w:lang w:val="de-DE"/>
              </w:rPr>
            </w:pPr>
            <w:r w:rsidRPr="00635476">
              <w:rPr>
                <w:lang w:val="de-DE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F7D908" w14:textId="68201180" w:rsidR="00A35607" w:rsidRPr="00635476" w:rsidRDefault="00A35607" w:rsidP="00A35607">
            <w:pPr>
              <w:spacing w:after="0" w:line="240" w:lineRule="auto"/>
            </w:pPr>
            <w:r w:rsidRPr="00635476">
              <w:t>Discussion on New Use Case Template for Rel-20 6G Study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4DEA0F" w14:textId="6AD3C01D" w:rsidR="00A35607" w:rsidRPr="00635476" w:rsidRDefault="00635476" w:rsidP="00A356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5476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193FB5" w14:textId="77777777" w:rsidR="00A35607" w:rsidRPr="00635476" w:rsidRDefault="00A35607" w:rsidP="00A356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35607" w:rsidRPr="002B5B90" w14:paraId="1A014CA2" w14:textId="77777777" w:rsidTr="0063547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9682B5" w14:textId="7C9B0EA1" w:rsidR="00A35607" w:rsidRPr="00635476" w:rsidRDefault="00A35607" w:rsidP="00A356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547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21407B" w14:textId="36E653A3" w:rsidR="00A35607" w:rsidRPr="00635476" w:rsidRDefault="004557C1" w:rsidP="00A35607">
            <w:pPr>
              <w:spacing w:after="0" w:line="240" w:lineRule="auto"/>
              <w:rPr>
                <w:lang w:val="de-DE"/>
              </w:rPr>
            </w:pPr>
            <w:hyperlink r:id="rId108" w:history="1">
              <w:r w:rsidR="00A35607" w:rsidRPr="00635476">
                <w:rPr>
                  <w:rStyle w:val="Hyperlink"/>
                  <w:rFonts w:cs="Arial"/>
                  <w:color w:val="auto"/>
                  <w:lang w:val="de-DE"/>
                </w:rPr>
                <w:t>S1-242080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B389A6" w14:textId="1070E333" w:rsidR="00A35607" w:rsidRPr="00635476" w:rsidRDefault="00A35607" w:rsidP="00A35607">
            <w:pPr>
              <w:spacing w:after="0" w:line="240" w:lineRule="auto"/>
              <w:rPr>
                <w:lang w:val="de-DE"/>
              </w:rPr>
            </w:pPr>
            <w:r w:rsidRPr="00635476">
              <w:rPr>
                <w:lang w:val="de-DE"/>
              </w:rPr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B46C6A" w14:textId="314C5197" w:rsidR="00A35607" w:rsidRPr="00635476" w:rsidRDefault="00A35607" w:rsidP="00A35607">
            <w:pPr>
              <w:spacing w:after="0" w:line="240" w:lineRule="auto"/>
            </w:pPr>
            <w:r w:rsidRPr="00635476">
              <w:t>View on SA1 6G use case template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AFE072" w14:textId="587DFBF7" w:rsidR="00A35607" w:rsidRPr="00635476" w:rsidRDefault="00635476" w:rsidP="00A356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5476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424942" w14:textId="77777777" w:rsidR="00A35607" w:rsidRPr="00635476" w:rsidRDefault="00A35607" w:rsidP="00A356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35607" w:rsidRPr="002B5B90" w14:paraId="2A2EA47B" w14:textId="77777777" w:rsidTr="0063547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E5ACA8" w14:textId="638D2AA0" w:rsidR="00A35607" w:rsidRPr="00635476" w:rsidRDefault="00A35607" w:rsidP="00A356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547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1D7FA7" w14:textId="7B7C9853" w:rsidR="00A35607" w:rsidRPr="00635476" w:rsidRDefault="004557C1" w:rsidP="00A35607">
            <w:pPr>
              <w:spacing w:after="0" w:line="240" w:lineRule="auto"/>
              <w:rPr>
                <w:lang w:val="de-DE"/>
              </w:rPr>
            </w:pPr>
            <w:hyperlink r:id="rId109" w:history="1">
              <w:r w:rsidR="00A35607" w:rsidRPr="00635476">
                <w:rPr>
                  <w:rStyle w:val="Hyperlink"/>
                  <w:rFonts w:cs="Arial"/>
                  <w:color w:val="auto"/>
                  <w:lang w:val="de-DE"/>
                </w:rPr>
                <w:t>S1-242125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B6DC3E" w14:textId="4A46928C" w:rsidR="00A35607" w:rsidRPr="00635476" w:rsidRDefault="00A35607" w:rsidP="00A35607">
            <w:pPr>
              <w:spacing w:after="0" w:line="240" w:lineRule="auto"/>
              <w:rPr>
                <w:lang w:val="de-DE"/>
              </w:rPr>
            </w:pPr>
            <w:r w:rsidRPr="00635476">
              <w:rPr>
                <w:lang w:val="de-DE"/>
              </w:rPr>
              <w:t xml:space="preserve">Qualcomm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2C27AB" w14:textId="57E2CB85" w:rsidR="00A35607" w:rsidRPr="00635476" w:rsidRDefault="00A35607" w:rsidP="00A35607">
            <w:pPr>
              <w:spacing w:after="0" w:line="240" w:lineRule="auto"/>
            </w:pPr>
            <w:r w:rsidRPr="00635476">
              <w:t>Revised template for Use Cases and Requirements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FA893C" w14:textId="74380E11" w:rsidR="00A35607" w:rsidRPr="00635476" w:rsidRDefault="00635476" w:rsidP="00A356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5476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6FB2E3" w14:textId="77777777" w:rsidR="00A35607" w:rsidRPr="00635476" w:rsidRDefault="00A35607" w:rsidP="00A356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35607" w:rsidRPr="002B5B90" w14:paraId="0E387940" w14:textId="77777777" w:rsidTr="0063547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68B974" w14:textId="39A92AF2" w:rsidR="00A35607" w:rsidRPr="00635476" w:rsidRDefault="00A35607" w:rsidP="00A356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547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9F8EDF" w14:textId="58DE88E9" w:rsidR="00A35607" w:rsidRPr="00635476" w:rsidRDefault="004557C1" w:rsidP="00A35607">
            <w:pPr>
              <w:spacing w:after="0" w:line="240" w:lineRule="auto"/>
              <w:rPr>
                <w:lang w:val="de-DE"/>
              </w:rPr>
            </w:pPr>
            <w:hyperlink r:id="rId110" w:history="1">
              <w:r w:rsidR="00A35607" w:rsidRPr="00635476">
                <w:rPr>
                  <w:rStyle w:val="Hyperlink"/>
                  <w:rFonts w:cs="Arial"/>
                  <w:color w:val="auto"/>
                  <w:lang w:val="de-DE"/>
                </w:rPr>
                <w:t>S1-242153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390B41" w14:textId="11EB5FDC" w:rsidR="00A35607" w:rsidRPr="00635476" w:rsidRDefault="00A35607" w:rsidP="00A35607">
            <w:pPr>
              <w:spacing w:after="0" w:line="240" w:lineRule="auto"/>
              <w:rPr>
                <w:lang w:val="de-DE"/>
              </w:rPr>
            </w:pPr>
            <w:r w:rsidRPr="00635476">
              <w:rPr>
                <w:lang w:val="de-DE"/>
              </w:rPr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719B67" w14:textId="32A699F7" w:rsidR="00A35607" w:rsidRPr="00635476" w:rsidRDefault="00A35607" w:rsidP="00A35607">
            <w:pPr>
              <w:spacing w:after="0" w:line="240" w:lineRule="auto"/>
            </w:pPr>
            <w:r w:rsidRPr="00635476">
              <w:t>Discussion paper on new use case format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636946" w14:textId="25808C20" w:rsidR="00A35607" w:rsidRPr="00635476" w:rsidRDefault="00635476" w:rsidP="00A356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5476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CA9EBD" w14:textId="77777777" w:rsidR="00A35607" w:rsidRPr="00635476" w:rsidRDefault="00A35607" w:rsidP="00A356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35607" w:rsidRPr="002B5B90" w14:paraId="6A270ED1" w14:textId="77777777" w:rsidTr="0063547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9055C2" w14:textId="29E15231" w:rsidR="00A35607" w:rsidRPr="00635476" w:rsidRDefault="00A35607" w:rsidP="00A356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547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36AE38" w14:textId="6B53E8FC" w:rsidR="00A35607" w:rsidRPr="00635476" w:rsidRDefault="004557C1" w:rsidP="00A35607">
            <w:pPr>
              <w:spacing w:after="0" w:line="240" w:lineRule="auto"/>
              <w:rPr>
                <w:lang w:val="de-DE"/>
              </w:rPr>
            </w:pPr>
            <w:hyperlink r:id="rId111" w:history="1">
              <w:r w:rsidR="00A35607" w:rsidRPr="00635476">
                <w:rPr>
                  <w:rStyle w:val="Hyperlink"/>
                  <w:rFonts w:cs="Arial"/>
                  <w:color w:val="auto"/>
                  <w:lang w:val="de-DE"/>
                </w:rPr>
                <w:t>S1-242227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C683C5" w14:textId="1A82E703" w:rsidR="00A35607" w:rsidRPr="00635476" w:rsidRDefault="00CB589D" w:rsidP="00A35607">
            <w:pPr>
              <w:spacing w:after="0" w:line="240" w:lineRule="auto"/>
              <w:rPr>
                <w:lang w:val="de-DE"/>
              </w:rPr>
            </w:pPr>
            <w:r w:rsidRPr="00635476">
              <w:rPr>
                <w:lang w:val="de-DE"/>
              </w:rPr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B9E5D8" w14:textId="3C6D5ABE" w:rsidR="00A35607" w:rsidRPr="00635476" w:rsidRDefault="00A35607" w:rsidP="00A35607">
            <w:pPr>
              <w:spacing w:after="0" w:line="240" w:lineRule="auto"/>
            </w:pPr>
            <w:r w:rsidRPr="00635476">
              <w:t>Considerations on SA1 Use Case Template for 6G Stage 1 study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B38208" w14:textId="4F8C7B78" w:rsidR="00A35607" w:rsidRPr="00635476" w:rsidRDefault="00635476" w:rsidP="00A356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5476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9062B2" w14:textId="77777777" w:rsidR="00A35607" w:rsidRPr="00635476" w:rsidRDefault="00A35607" w:rsidP="00A356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35607" w:rsidRPr="002B5B90" w14:paraId="5FDB1481" w14:textId="77777777" w:rsidTr="0063547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70650E" w14:textId="441AF831" w:rsidR="00A35607" w:rsidRPr="00635476" w:rsidRDefault="00A35607" w:rsidP="00A356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547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E1B0F7" w14:textId="0D0E8725" w:rsidR="00A35607" w:rsidRPr="00635476" w:rsidRDefault="004557C1" w:rsidP="00A35607">
            <w:pPr>
              <w:spacing w:after="0" w:line="240" w:lineRule="auto"/>
              <w:rPr>
                <w:lang w:val="de-DE"/>
              </w:rPr>
            </w:pPr>
            <w:hyperlink r:id="rId112" w:history="1">
              <w:r w:rsidR="00A35607" w:rsidRPr="00635476">
                <w:rPr>
                  <w:rStyle w:val="Hyperlink"/>
                  <w:rFonts w:cs="Arial"/>
                  <w:color w:val="auto"/>
                  <w:lang w:val="de-DE"/>
                </w:rPr>
                <w:t>S1-242254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4EB657" w14:textId="1836FD4C" w:rsidR="00A35607" w:rsidRPr="00635476" w:rsidRDefault="00A35607" w:rsidP="00A35607">
            <w:pPr>
              <w:spacing w:after="0" w:line="240" w:lineRule="auto"/>
              <w:rPr>
                <w:lang w:val="de-DE"/>
              </w:rPr>
            </w:pPr>
            <w:r w:rsidRPr="00635476">
              <w:rPr>
                <w:lang w:val="de-DE"/>
              </w:rPr>
              <w:t>Nokia, KPN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B613CD" w14:textId="4A3F05D6" w:rsidR="00A35607" w:rsidRPr="00635476" w:rsidRDefault="00A35607" w:rsidP="00A35607">
            <w:pPr>
              <w:spacing w:after="0" w:line="240" w:lineRule="auto"/>
            </w:pPr>
            <w:r w:rsidRPr="00635476">
              <w:t>Template for 6G High Level Requirements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228466" w14:textId="5B698E3F" w:rsidR="00A35607" w:rsidRPr="00635476" w:rsidRDefault="00635476" w:rsidP="00A356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5476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3E3099" w14:textId="77777777" w:rsidR="00A35607" w:rsidRPr="00635476" w:rsidRDefault="00A35607" w:rsidP="00A356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35607" w:rsidRPr="002B5B90" w14:paraId="431E1E78" w14:textId="77777777" w:rsidTr="0063547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AE782B" w14:textId="59B05A33" w:rsidR="00A35607" w:rsidRPr="00635476" w:rsidRDefault="00A35607" w:rsidP="00A356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547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450BA0" w14:textId="1AEE087F" w:rsidR="00A35607" w:rsidRPr="00635476" w:rsidRDefault="004557C1" w:rsidP="00A35607">
            <w:pPr>
              <w:spacing w:after="0" w:line="240" w:lineRule="auto"/>
              <w:rPr>
                <w:lang w:val="de-DE"/>
              </w:rPr>
            </w:pPr>
            <w:hyperlink r:id="rId113" w:history="1">
              <w:r w:rsidR="00A35607" w:rsidRPr="00635476">
                <w:rPr>
                  <w:rStyle w:val="Hyperlink"/>
                  <w:rFonts w:cs="Arial"/>
                  <w:color w:val="auto"/>
                  <w:lang w:val="de-DE"/>
                </w:rPr>
                <w:t>S1-242255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DBB24C" w14:textId="109FFE84" w:rsidR="00A35607" w:rsidRPr="00635476" w:rsidRDefault="00A35607" w:rsidP="00A35607">
            <w:pPr>
              <w:spacing w:after="0" w:line="240" w:lineRule="auto"/>
              <w:rPr>
                <w:lang w:val="de-DE"/>
              </w:rPr>
            </w:pPr>
            <w:r w:rsidRPr="00635476">
              <w:rPr>
                <w:lang w:val="de-DE"/>
              </w:rPr>
              <w:t>Nokia, KPN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53D7CA" w14:textId="6ECFC246" w:rsidR="00A35607" w:rsidRPr="00635476" w:rsidRDefault="00A35607" w:rsidP="00A35607">
            <w:pPr>
              <w:spacing w:after="0" w:line="240" w:lineRule="auto"/>
            </w:pPr>
            <w:r w:rsidRPr="00635476">
              <w:t>Discussion on a simplified template for 6G high-level requirements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8A337A" w14:textId="7B82F70D" w:rsidR="00A35607" w:rsidRPr="00635476" w:rsidRDefault="00635476" w:rsidP="00A356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5476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E5BA04" w14:textId="77777777" w:rsidR="00A35607" w:rsidRPr="00635476" w:rsidRDefault="00A35607" w:rsidP="00A356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35607" w:rsidRPr="002B5B90" w14:paraId="5472269D" w14:textId="77777777" w:rsidTr="0063547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83B489" w14:textId="5D812DAB" w:rsidR="00A35607" w:rsidRPr="00635476" w:rsidRDefault="00A35607" w:rsidP="00A356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547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B1EEE5" w14:textId="66F01262" w:rsidR="00A35607" w:rsidRPr="00635476" w:rsidRDefault="004557C1" w:rsidP="00A35607">
            <w:pPr>
              <w:spacing w:after="0" w:line="240" w:lineRule="auto"/>
              <w:rPr>
                <w:lang w:val="de-DE"/>
              </w:rPr>
            </w:pPr>
            <w:hyperlink r:id="rId114" w:history="1">
              <w:r w:rsidR="00A35607" w:rsidRPr="00635476">
                <w:rPr>
                  <w:rStyle w:val="Hyperlink"/>
                  <w:rFonts w:cs="Arial"/>
                  <w:color w:val="auto"/>
                  <w:lang w:val="de-DE"/>
                </w:rPr>
                <w:t>S1-242256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269C3C" w14:textId="64F3C061" w:rsidR="00A35607" w:rsidRPr="00635476" w:rsidRDefault="00A35607" w:rsidP="00A35607">
            <w:pPr>
              <w:spacing w:after="0" w:line="240" w:lineRule="auto"/>
              <w:rPr>
                <w:lang w:val="de-DE"/>
              </w:rPr>
            </w:pPr>
            <w:r w:rsidRPr="00635476">
              <w:rPr>
                <w:lang w:val="de-DE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4489DC" w14:textId="335CE7F9" w:rsidR="00A35607" w:rsidRPr="00635476" w:rsidRDefault="00A35607" w:rsidP="00A35607">
            <w:pPr>
              <w:spacing w:after="0" w:line="240" w:lineRule="auto"/>
            </w:pPr>
            <w:r w:rsidRPr="00635476">
              <w:t>Template for previous 3GPP system services for 6G Day-1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696B28" w14:textId="47704BA8" w:rsidR="00A35607" w:rsidRPr="00635476" w:rsidRDefault="00635476" w:rsidP="00A356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5476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4093C7" w14:textId="77777777" w:rsidR="00A35607" w:rsidRPr="00635476" w:rsidRDefault="00A35607" w:rsidP="00A356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35607" w:rsidRPr="002B5B90" w14:paraId="334E95EA" w14:textId="77777777" w:rsidTr="0063547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95CF7B" w14:textId="3FC1DC7A" w:rsidR="00A35607" w:rsidRPr="00635476" w:rsidRDefault="00A35607" w:rsidP="00A356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547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455E99" w14:textId="2BABFF9E" w:rsidR="00A35607" w:rsidRPr="00635476" w:rsidRDefault="004557C1" w:rsidP="00A35607">
            <w:pPr>
              <w:spacing w:after="0" w:line="240" w:lineRule="auto"/>
              <w:rPr>
                <w:lang w:val="de-DE"/>
              </w:rPr>
            </w:pPr>
            <w:hyperlink r:id="rId115" w:history="1">
              <w:r w:rsidR="00A35607" w:rsidRPr="00635476">
                <w:rPr>
                  <w:rStyle w:val="Hyperlink"/>
                  <w:rFonts w:cs="Arial"/>
                  <w:color w:val="auto"/>
                  <w:lang w:val="de-DE"/>
                </w:rPr>
                <w:t>S1-242257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4B0745" w14:textId="76282C71" w:rsidR="00A35607" w:rsidRPr="00635476" w:rsidRDefault="00A35607" w:rsidP="00A35607">
            <w:pPr>
              <w:spacing w:after="0" w:line="240" w:lineRule="auto"/>
              <w:rPr>
                <w:lang w:val="de-DE"/>
              </w:rPr>
            </w:pPr>
            <w:r w:rsidRPr="00635476">
              <w:rPr>
                <w:lang w:val="de-DE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62CD49" w14:textId="0E3C0EB5" w:rsidR="00A35607" w:rsidRPr="00635476" w:rsidRDefault="00A35607" w:rsidP="00A35607">
            <w:pPr>
              <w:spacing w:after="0" w:line="240" w:lineRule="auto"/>
            </w:pPr>
            <w:r w:rsidRPr="00635476">
              <w:t>Use case template with KV update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6A66F4" w14:textId="6A4CAAB3" w:rsidR="00A35607" w:rsidRPr="00635476" w:rsidRDefault="00635476" w:rsidP="00A356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5476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FC54D0" w14:textId="77777777" w:rsidR="00A35607" w:rsidRPr="00635476" w:rsidRDefault="00A35607" w:rsidP="00A356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35476" w:rsidRPr="002B5B90" w14:paraId="47BE9977" w14:textId="77777777" w:rsidTr="0063547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9875B" w14:textId="77777777" w:rsidR="00635476" w:rsidRPr="00635476" w:rsidRDefault="00635476" w:rsidP="00B7659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547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A6EA6" w14:textId="2298D498" w:rsidR="00635476" w:rsidRPr="00635476" w:rsidRDefault="004557C1" w:rsidP="00B7659C">
            <w:pPr>
              <w:spacing w:after="0" w:line="240" w:lineRule="auto"/>
              <w:rPr>
                <w:lang w:val="de-DE"/>
              </w:rPr>
            </w:pPr>
            <w:hyperlink r:id="rId116" w:history="1">
              <w:r w:rsidR="00635476" w:rsidRPr="00635476">
                <w:rPr>
                  <w:rStyle w:val="Hyperlink"/>
                  <w:rFonts w:cs="Arial"/>
                  <w:color w:val="auto"/>
                </w:rPr>
                <w:t>S1-242454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39FCF" w14:textId="00D6558B" w:rsidR="00635476" w:rsidRPr="00635476" w:rsidRDefault="00635476" w:rsidP="00B7659C">
            <w:pPr>
              <w:spacing w:after="0" w:line="240" w:lineRule="auto"/>
              <w:rPr>
                <w:lang w:val="de-DE"/>
              </w:rPr>
            </w:pPr>
            <w:r w:rsidRPr="00635476">
              <w:rPr>
                <w:lang w:val="de-DE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6A94F" w14:textId="6FCFDCBA" w:rsidR="00635476" w:rsidRPr="00635476" w:rsidRDefault="00635476" w:rsidP="00B7659C">
            <w:pPr>
              <w:spacing w:after="0" w:line="240" w:lineRule="auto"/>
            </w:pPr>
            <w:r w:rsidRPr="00635476">
              <w:t>Summary discussion Use Case Template – Way forward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9FEC3" w14:textId="3A135083" w:rsidR="00635476" w:rsidRPr="00635476" w:rsidRDefault="00635476" w:rsidP="00B7659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F481E" w14:textId="77777777" w:rsidR="00635476" w:rsidRPr="00635476" w:rsidRDefault="00635476" w:rsidP="00B7659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C7157" w:rsidRPr="00745D37" w14:paraId="0D9268C8" w14:textId="77777777" w:rsidTr="002C7157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B942669" w14:textId="77777777" w:rsidR="002C7157" w:rsidRPr="00E93093" w:rsidRDefault="002C7157" w:rsidP="009D6B07">
            <w:pPr>
              <w:pStyle w:val="Heading1"/>
              <w:rPr>
                <w:lang w:val="en-US"/>
              </w:rPr>
            </w:pPr>
            <w:bookmarkStart w:id="9" w:name="_Hlk150412794"/>
            <w:r w:rsidRPr="004E36F9">
              <w:t>Tdoc numbers NOT allocated during drafting session (admin purposes only)</w:t>
            </w:r>
          </w:p>
        </w:tc>
      </w:tr>
      <w:tr w:rsidR="002C7157" w:rsidRPr="00B209E2" w14:paraId="41B8603B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A83F1" w14:textId="77777777" w:rsidR="002C7157" w:rsidRPr="00B209E2" w:rsidRDefault="002C7157" w:rsidP="009D6B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492BD" w14:textId="77777777" w:rsidR="002C7157" w:rsidRPr="00B209E2" w:rsidRDefault="002C7157" w:rsidP="009D6B0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E1C81" w14:textId="77777777" w:rsidR="002C7157" w:rsidRPr="00B209E2" w:rsidRDefault="002C7157" w:rsidP="009D6B0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82B0C" w14:textId="77777777" w:rsidR="002C7157" w:rsidRPr="00B209E2" w:rsidRDefault="002C7157" w:rsidP="009D6B0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84F4F" w14:textId="77777777" w:rsidR="002C7157" w:rsidRPr="00B209E2" w:rsidRDefault="002C7157" w:rsidP="009D6B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795BD" w14:textId="77777777" w:rsidR="002C7157" w:rsidRPr="00B209E2" w:rsidRDefault="002C7157" w:rsidP="009D6B07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C7157" w:rsidRPr="00B209E2" w14:paraId="265CA7D7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098EA" w14:textId="77777777" w:rsidR="002C7157" w:rsidRPr="00B209E2" w:rsidRDefault="002C7157" w:rsidP="009D6B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72EEA" w14:textId="77777777" w:rsidR="002C7157" w:rsidRPr="00B209E2" w:rsidRDefault="002C7157" w:rsidP="009D6B0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F7BAF" w14:textId="77777777" w:rsidR="002C7157" w:rsidRPr="00B209E2" w:rsidRDefault="002C7157" w:rsidP="009D6B0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8B6A6" w14:textId="77777777" w:rsidR="002C7157" w:rsidRPr="00B209E2" w:rsidRDefault="002C7157" w:rsidP="009D6B0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3E27B" w14:textId="77777777" w:rsidR="002C7157" w:rsidRPr="00B209E2" w:rsidRDefault="002C7157" w:rsidP="009D6B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48345" w14:textId="77777777" w:rsidR="002C7157" w:rsidRPr="00B209E2" w:rsidRDefault="002C7157" w:rsidP="009D6B07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C7157" w:rsidRPr="00B209E2" w14:paraId="3F081059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F984E" w14:textId="77777777" w:rsidR="002C7157" w:rsidRPr="00B209E2" w:rsidRDefault="002C7157" w:rsidP="009D6B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2C0D4" w14:textId="77777777" w:rsidR="002C7157" w:rsidRPr="00B209E2" w:rsidRDefault="002C7157" w:rsidP="009D6B0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C4C59" w14:textId="77777777" w:rsidR="002C7157" w:rsidRPr="00B209E2" w:rsidRDefault="002C7157" w:rsidP="009D6B0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9C92C" w14:textId="77777777" w:rsidR="002C7157" w:rsidRPr="00B209E2" w:rsidRDefault="002C7157" w:rsidP="009D6B0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78AD4" w14:textId="77777777" w:rsidR="002C7157" w:rsidRPr="00B209E2" w:rsidRDefault="002C7157" w:rsidP="009D6B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5CBCB" w14:textId="77777777" w:rsidR="002C7157" w:rsidRPr="00B209E2" w:rsidRDefault="002C7157" w:rsidP="009D6B07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C7157" w:rsidRPr="00B209E2" w14:paraId="589FE4A3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80BDC" w14:textId="77777777" w:rsidR="002C7157" w:rsidRPr="00B209E2" w:rsidRDefault="002C7157" w:rsidP="009D6B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BD57B" w14:textId="77777777" w:rsidR="002C7157" w:rsidRPr="00B209E2" w:rsidRDefault="002C7157" w:rsidP="009D6B0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9B25E" w14:textId="77777777" w:rsidR="002C7157" w:rsidRPr="00B209E2" w:rsidRDefault="002C7157" w:rsidP="009D6B0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C7C17" w14:textId="77777777" w:rsidR="002C7157" w:rsidRPr="00B209E2" w:rsidRDefault="002C7157" w:rsidP="009D6B0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1642F" w14:textId="77777777" w:rsidR="002C7157" w:rsidRPr="00B209E2" w:rsidRDefault="002C7157" w:rsidP="009D6B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D3325" w14:textId="77777777" w:rsidR="002C7157" w:rsidRPr="00B209E2" w:rsidRDefault="002C7157" w:rsidP="009D6B07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C7157" w:rsidRPr="00B209E2" w14:paraId="3CB9E128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32506" w14:textId="77777777" w:rsidR="002C7157" w:rsidRPr="00B209E2" w:rsidRDefault="002C7157" w:rsidP="009D6B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0088F" w14:textId="77777777" w:rsidR="002C7157" w:rsidRPr="00B209E2" w:rsidRDefault="002C7157" w:rsidP="009D6B0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52453" w14:textId="77777777" w:rsidR="002C7157" w:rsidRPr="00B209E2" w:rsidRDefault="002C7157" w:rsidP="009D6B0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F5DD8" w14:textId="77777777" w:rsidR="002C7157" w:rsidRPr="00B209E2" w:rsidRDefault="002C7157" w:rsidP="009D6B0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FEB34" w14:textId="77777777" w:rsidR="002C7157" w:rsidRPr="00B209E2" w:rsidRDefault="002C7157" w:rsidP="009D6B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F0B85" w14:textId="77777777" w:rsidR="002C7157" w:rsidRPr="00B209E2" w:rsidRDefault="002C7157" w:rsidP="009D6B07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C7157" w:rsidRPr="00B209E2" w14:paraId="63E24001" w14:textId="77777777" w:rsidTr="002C71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F8E54" w14:textId="77777777" w:rsidR="002C7157" w:rsidRPr="00B209E2" w:rsidRDefault="002C7157" w:rsidP="009D6B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3FB58" w14:textId="77777777" w:rsidR="002C7157" w:rsidRPr="00B209E2" w:rsidRDefault="002C7157" w:rsidP="009D6B0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E15BE" w14:textId="77777777" w:rsidR="002C7157" w:rsidRPr="00B209E2" w:rsidRDefault="002C7157" w:rsidP="009D6B0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4EB66" w14:textId="77777777" w:rsidR="002C7157" w:rsidRPr="00B209E2" w:rsidRDefault="002C7157" w:rsidP="009D6B0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76593" w14:textId="77777777" w:rsidR="002C7157" w:rsidRPr="00B209E2" w:rsidRDefault="002C7157" w:rsidP="009D6B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070C0" w14:textId="77777777" w:rsidR="002C7157" w:rsidRPr="00B209E2" w:rsidRDefault="002C7157" w:rsidP="009D6B07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C7157" w:rsidRPr="00745D37" w14:paraId="12BA7C2D" w14:textId="77777777" w:rsidTr="002C7157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9BE406D" w14:textId="77777777" w:rsidR="002C7157" w:rsidRPr="00745D37" w:rsidRDefault="002C7157" w:rsidP="009D6B07">
            <w:pPr>
              <w:pStyle w:val="Heading1"/>
              <w:rPr>
                <w:lang w:val="en-US"/>
              </w:rPr>
            </w:pPr>
            <w:r>
              <w:lastRenderedPageBreak/>
              <w:t>Summary of drafting session</w:t>
            </w:r>
          </w:p>
        </w:tc>
      </w:tr>
      <w:tr w:rsidR="002C7157" w:rsidRPr="00AA7BD2" w14:paraId="23F0C76D" w14:textId="77777777" w:rsidTr="002C7157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73A9774" w14:textId="77777777" w:rsidR="002C7157" w:rsidRDefault="002C7157" w:rsidP="009D6B07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3DD0ED18" w14:textId="77777777" w:rsidR="002C7157" w:rsidRPr="00894FB0" w:rsidRDefault="002C7157" w:rsidP="009D6B07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14:paraId="44091D43" w14:textId="27E3B579" w:rsidR="004557C1" w:rsidRDefault="004557C1" w:rsidP="009D6B07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All documents treated. SID draft and draft skeleton still open</w:t>
            </w:r>
          </w:p>
          <w:p w14:paraId="13249527" w14:textId="739F6645" w:rsidR="002C7157" w:rsidRDefault="004557C1" w:rsidP="009D6B07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Show of hands TR Skeleton options (41- Flat option, 9- Group option). After this result, next draft will only contain a flat option</w:t>
            </w:r>
          </w:p>
          <w:p w14:paraId="306554B0" w14:textId="51593B83" w:rsidR="004557C1" w:rsidRDefault="004557C1" w:rsidP="009D6B07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New document (</w:t>
            </w:r>
            <w:r w:rsidRPr="00635476">
              <w:t>Summary discussion Use Case Template – Way forward</w:t>
            </w:r>
            <w:r>
              <w:t>) asked to be provided.</w:t>
            </w:r>
          </w:p>
          <w:p w14:paraId="7D7AAE10" w14:textId="77777777" w:rsidR="002C7157" w:rsidRPr="00894FB0" w:rsidRDefault="002C7157" w:rsidP="009D6B07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6674A527" w14:textId="77777777" w:rsidR="002C7157" w:rsidRPr="00AA7BD2" w:rsidRDefault="002C7157" w:rsidP="009D6B0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bookmarkEnd w:id="9"/>
      <w:tr w:rsidR="002C7157" w:rsidRPr="00B04844" w14:paraId="38480A4F" w14:textId="77777777" w:rsidTr="002C7157">
        <w:trPr>
          <w:trHeight w:val="141"/>
        </w:trPr>
        <w:tc>
          <w:tcPr>
            <w:tcW w:w="14426" w:type="dxa"/>
            <w:gridSpan w:val="7"/>
            <w:shd w:val="clear" w:color="auto" w:fill="F2F2F2"/>
          </w:tcPr>
          <w:p w14:paraId="671F568B" w14:textId="77777777" w:rsidR="002C7157" w:rsidRPr="00F45489" w:rsidRDefault="002C7157" w:rsidP="009D6B07">
            <w:pPr>
              <w:pStyle w:val="Heading1"/>
            </w:pPr>
            <w:r w:rsidRPr="00F45489">
              <w:t>Close</w:t>
            </w:r>
          </w:p>
        </w:tc>
      </w:tr>
    </w:tbl>
    <w:p w14:paraId="2ECE7086" w14:textId="77777777" w:rsidR="007F07EB" w:rsidRDefault="007F07EB" w:rsidP="002567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5557B" w14:textId="77777777" w:rsidR="009D6B07" w:rsidRDefault="009D6B07" w:rsidP="002E015E">
      <w:pPr>
        <w:spacing w:after="0" w:line="240" w:lineRule="auto"/>
      </w:pPr>
      <w:r>
        <w:separator/>
      </w:r>
    </w:p>
  </w:endnote>
  <w:endnote w:type="continuationSeparator" w:id="0">
    <w:p w14:paraId="375E0442" w14:textId="77777777" w:rsidR="009D6B07" w:rsidRDefault="009D6B07" w:rsidP="002E015E">
      <w:pPr>
        <w:spacing w:after="0" w:line="240" w:lineRule="auto"/>
      </w:pPr>
      <w:r>
        <w:continuationSeparator/>
      </w:r>
    </w:p>
  </w:endnote>
  <w:endnote w:type="continuationNotice" w:id="1">
    <w:p w14:paraId="2F6A5A4C" w14:textId="77777777" w:rsidR="009D6B07" w:rsidRDefault="009D6B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7B8553" w14:textId="77777777" w:rsidR="009D6B07" w:rsidRDefault="009D6B07" w:rsidP="002E015E">
      <w:pPr>
        <w:spacing w:after="0" w:line="240" w:lineRule="auto"/>
      </w:pPr>
      <w:r>
        <w:separator/>
      </w:r>
    </w:p>
  </w:footnote>
  <w:footnote w:type="continuationSeparator" w:id="0">
    <w:p w14:paraId="328DEBB0" w14:textId="77777777" w:rsidR="009D6B07" w:rsidRDefault="009D6B07" w:rsidP="002E015E">
      <w:pPr>
        <w:spacing w:after="0" w:line="240" w:lineRule="auto"/>
      </w:pPr>
      <w:r>
        <w:continuationSeparator/>
      </w:r>
    </w:p>
  </w:footnote>
  <w:footnote w:type="continuationNotice" w:id="1">
    <w:p w14:paraId="13B3AB2C" w14:textId="77777777" w:rsidR="009D6B07" w:rsidRDefault="009D6B0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23D0518A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5"/>
  </w:num>
  <w:num w:numId="10">
    <w:abstractNumId w:val="13"/>
  </w:num>
  <w:num w:numId="11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4"/>
  </w:num>
  <w:num w:numId="14">
    <w:abstractNumId w:val="17"/>
  </w:num>
  <w:num w:numId="15">
    <w:abstractNumId w:val="16"/>
  </w:num>
  <w:num w:numId="1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06"/>
  <w:doNotDisplayPageBoundaries/>
  <w:attachedTemplate r:id="rId1"/>
  <w:defaultTabStop w:val="720"/>
  <w:hyphenationZone w:val="425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905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663"/>
    <w:rsid w:val="000438C2"/>
    <w:rsid w:val="00044EC8"/>
    <w:rsid w:val="00045343"/>
    <w:rsid w:val="00045614"/>
    <w:rsid w:val="00045742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4E9"/>
    <w:rsid w:val="000606FD"/>
    <w:rsid w:val="0006090D"/>
    <w:rsid w:val="00060D3A"/>
    <w:rsid w:val="00061249"/>
    <w:rsid w:val="000615C4"/>
    <w:rsid w:val="00061B3B"/>
    <w:rsid w:val="00062267"/>
    <w:rsid w:val="00062404"/>
    <w:rsid w:val="000624BD"/>
    <w:rsid w:val="0006264C"/>
    <w:rsid w:val="00062A87"/>
    <w:rsid w:val="00062C21"/>
    <w:rsid w:val="00062DAF"/>
    <w:rsid w:val="00063551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356"/>
    <w:rsid w:val="00085435"/>
    <w:rsid w:val="00085677"/>
    <w:rsid w:val="00085861"/>
    <w:rsid w:val="00085D73"/>
    <w:rsid w:val="000861C7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4353"/>
    <w:rsid w:val="000B4D09"/>
    <w:rsid w:val="000B4D89"/>
    <w:rsid w:val="000B52D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0B5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86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047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8B9"/>
    <w:rsid w:val="00121A96"/>
    <w:rsid w:val="00122AB1"/>
    <w:rsid w:val="00122CB5"/>
    <w:rsid w:val="00122D03"/>
    <w:rsid w:val="00122DDC"/>
    <w:rsid w:val="00122E28"/>
    <w:rsid w:val="00123E92"/>
    <w:rsid w:val="00124CB1"/>
    <w:rsid w:val="00124E3C"/>
    <w:rsid w:val="001251DB"/>
    <w:rsid w:val="00125702"/>
    <w:rsid w:val="001261C9"/>
    <w:rsid w:val="0012732F"/>
    <w:rsid w:val="001276EC"/>
    <w:rsid w:val="00127901"/>
    <w:rsid w:val="00130E6A"/>
    <w:rsid w:val="00130EDE"/>
    <w:rsid w:val="00131453"/>
    <w:rsid w:val="0013241F"/>
    <w:rsid w:val="00132467"/>
    <w:rsid w:val="0013246A"/>
    <w:rsid w:val="00132955"/>
    <w:rsid w:val="00134744"/>
    <w:rsid w:val="00135CF0"/>
    <w:rsid w:val="00136607"/>
    <w:rsid w:val="0013675D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600A2"/>
    <w:rsid w:val="00160AC8"/>
    <w:rsid w:val="00160F0E"/>
    <w:rsid w:val="00162C1C"/>
    <w:rsid w:val="00162E9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06D2"/>
    <w:rsid w:val="00171C7C"/>
    <w:rsid w:val="00171EB9"/>
    <w:rsid w:val="00172A42"/>
    <w:rsid w:val="00172B1D"/>
    <w:rsid w:val="00172CB9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60D5"/>
    <w:rsid w:val="0018673A"/>
    <w:rsid w:val="00186DE1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05D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39F9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655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E05"/>
    <w:rsid w:val="00220C8D"/>
    <w:rsid w:val="00220D34"/>
    <w:rsid w:val="00220E17"/>
    <w:rsid w:val="0022171D"/>
    <w:rsid w:val="002218CB"/>
    <w:rsid w:val="00221A12"/>
    <w:rsid w:val="00221CBC"/>
    <w:rsid w:val="002230A2"/>
    <w:rsid w:val="00223B7D"/>
    <w:rsid w:val="00224A6A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69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C19"/>
    <w:rsid w:val="002867C3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406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157"/>
    <w:rsid w:val="002C7A8E"/>
    <w:rsid w:val="002C7C33"/>
    <w:rsid w:val="002D03D0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2D7"/>
    <w:rsid w:val="002F43C3"/>
    <w:rsid w:val="002F455E"/>
    <w:rsid w:val="002F4F91"/>
    <w:rsid w:val="002F4FC9"/>
    <w:rsid w:val="002F5A51"/>
    <w:rsid w:val="002F6131"/>
    <w:rsid w:val="002F6811"/>
    <w:rsid w:val="00300203"/>
    <w:rsid w:val="00300258"/>
    <w:rsid w:val="0030093F"/>
    <w:rsid w:val="00300A16"/>
    <w:rsid w:val="00300C8D"/>
    <w:rsid w:val="0030128D"/>
    <w:rsid w:val="003020BA"/>
    <w:rsid w:val="00302BB2"/>
    <w:rsid w:val="003044C3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144"/>
    <w:rsid w:val="00307464"/>
    <w:rsid w:val="003074B4"/>
    <w:rsid w:val="00307631"/>
    <w:rsid w:val="00307666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704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193"/>
    <w:rsid w:val="0035031E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EA9"/>
    <w:rsid w:val="00393F93"/>
    <w:rsid w:val="00394C4C"/>
    <w:rsid w:val="0039555E"/>
    <w:rsid w:val="00396218"/>
    <w:rsid w:val="003962DA"/>
    <w:rsid w:val="003966A0"/>
    <w:rsid w:val="0039685B"/>
    <w:rsid w:val="00396A48"/>
    <w:rsid w:val="0039756D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B06"/>
    <w:rsid w:val="003C3BB6"/>
    <w:rsid w:val="003C41C5"/>
    <w:rsid w:val="003C4E81"/>
    <w:rsid w:val="003C5548"/>
    <w:rsid w:val="003C5961"/>
    <w:rsid w:val="003C6835"/>
    <w:rsid w:val="003C73D1"/>
    <w:rsid w:val="003C7674"/>
    <w:rsid w:val="003C778D"/>
    <w:rsid w:val="003C7E85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368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87C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719"/>
    <w:rsid w:val="0042180B"/>
    <w:rsid w:val="00421974"/>
    <w:rsid w:val="00421A25"/>
    <w:rsid w:val="00421AC9"/>
    <w:rsid w:val="00421D7C"/>
    <w:rsid w:val="00421EEA"/>
    <w:rsid w:val="0042292C"/>
    <w:rsid w:val="00422ECB"/>
    <w:rsid w:val="00424916"/>
    <w:rsid w:val="00425C20"/>
    <w:rsid w:val="00425D84"/>
    <w:rsid w:val="00425E85"/>
    <w:rsid w:val="00426237"/>
    <w:rsid w:val="004279A1"/>
    <w:rsid w:val="004304A7"/>
    <w:rsid w:val="004305F3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87E"/>
    <w:rsid w:val="00436C6C"/>
    <w:rsid w:val="0043706B"/>
    <w:rsid w:val="00437768"/>
    <w:rsid w:val="00437ABC"/>
    <w:rsid w:val="00437BE9"/>
    <w:rsid w:val="00437D0F"/>
    <w:rsid w:val="00440C18"/>
    <w:rsid w:val="0044133E"/>
    <w:rsid w:val="00441941"/>
    <w:rsid w:val="00441A0B"/>
    <w:rsid w:val="00441F87"/>
    <w:rsid w:val="004423D4"/>
    <w:rsid w:val="004424A8"/>
    <w:rsid w:val="00442FD0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4B0"/>
    <w:rsid w:val="004557BB"/>
    <w:rsid w:val="004557C1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1D67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6A4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BF5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44"/>
    <w:rsid w:val="004A62F2"/>
    <w:rsid w:val="004A64D2"/>
    <w:rsid w:val="004A6C3C"/>
    <w:rsid w:val="004A6EBD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55"/>
    <w:rsid w:val="004B1474"/>
    <w:rsid w:val="004B1555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BF9"/>
    <w:rsid w:val="004E3E58"/>
    <w:rsid w:val="004E4377"/>
    <w:rsid w:val="004E460C"/>
    <w:rsid w:val="004E4CFE"/>
    <w:rsid w:val="004E4F27"/>
    <w:rsid w:val="004E5634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803"/>
    <w:rsid w:val="004F6DE8"/>
    <w:rsid w:val="004F7420"/>
    <w:rsid w:val="004F77C1"/>
    <w:rsid w:val="00500042"/>
    <w:rsid w:val="00500281"/>
    <w:rsid w:val="005005C9"/>
    <w:rsid w:val="005010C3"/>
    <w:rsid w:val="00501162"/>
    <w:rsid w:val="00501441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21D8"/>
    <w:rsid w:val="00513006"/>
    <w:rsid w:val="00513212"/>
    <w:rsid w:val="00513378"/>
    <w:rsid w:val="005133A1"/>
    <w:rsid w:val="00513AAE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252"/>
    <w:rsid w:val="005227F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0A85"/>
    <w:rsid w:val="00540AB4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B9B"/>
    <w:rsid w:val="00562C4E"/>
    <w:rsid w:val="005635C8"/>
    <w:rsid w:val="00563DAC"/>
    <w:rsid w:val="00564095"/>
    <w:rsid w:val="00564EEE"/>
    <w:rsid w:val="00565CBE"/>
    <w:rsid w:val="005668E1"/>
    <w:rsid w:val="00566F1D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723"/>
    <w:rsid w:val="00583781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64F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BD5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CE4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18AA"/>
    <w:rsid w:val="005C2137"/>
    <w:rsid w:val="005C22BC"/>
    <w:rsid w:val="005C3526"/>
    <w:rsid w:val="005C3729"/>
    <w:rsid w:val="005C3EBB"/>
    <w:rsid w:val="005C4147"/>
    <w:rsid w:val="005C446C"/>
    <w:rsid w:val="005C44DB"/>
    <w:rsid w:val="005C4A7A"/>
    <w:rsid w:val="005C6199"/>
    <w:rsid w:val="005C685E"/>
    <w:rsid w:val="005C6B9C"/>
    <w:rsid w:val="005C702A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203"/>
    <w:rsid w:val="005E4377"/>
    <w:rsid w:val="005E452A"/>
    <w:rsid w:val="005E46DE"/>
    <w:rsid w:val="005E4A5B"/>
    <w:rsid w:val="005E4F90"/>
    <w:rsid w:val="005E56AC"/>
    <w:rsid w:val="005E5949"/>
    <w:rsid w:val="005E5999"/>
    <w:rsid w:val="005E5B38"/>
    <w:rsid w:val="005E5BA1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5F0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476"/>
    <w:rsid w:val="006357A6"/>
    <w:rsid w:val="00636194"/>
    <w:rsid w:val="0063636C"/>
    <w:rsid w:val="006375C8"/>
    <w:rsid w:val="00637728"/>
    <w:rsid w:val="00637840"/>
    <w:rsid w:val="00637940"/>
    <w:rsid w:val="00637E3B"/>
    <w:rsid w:val="00637FD5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667"/>
    <w:rsid w:val="0066522E"/>
    <w:rsid w:val="00665817"/>
    <w:rsid w:val="00665A85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5F"/>
    <w:rsid w:val="00696D88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453"/>
    <w:rsid w:val="006B3782"/>
    <w:rsid w:val="006B37CB"/>
    <w:rsid w:val="006B39AA"/>
    <w:rsid w:val="006B3CD8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579"/>
    <w:rsid w:val="006C1EC0"/>
    <w:rsid w:val="006C30CC"/>
    <w:rsid w:val="006C333B"/>
    <w:rsid w:val="006C3EC2"/>
    <w:rsid w:val="006C439D"/>
    <w:rsid w:val="006C43F7"/>
    <w:rsid w:val="006C4A83"/>
    <w:rsid w:val="006C5622"/>
    <w:rsid w:val="006C57E3"/>
    <w:rsid w:val="006C5A72"/>
    <w:rsid w:val="006C61BF"/>
    <w:rsid w:val="006C679E"/>
    <w:rsid w:val="006C6A7C"/>
    <w:rsid w:val="006C6FAF"/>
    <w:rsid w:val="006C7B5E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27CC"/>
    <w:rsid w:val="006D28DD"/>
    <w:rsid w:val="006D32E9"/>
    <w:rsid w:val="006D4328"/>
    <w:rsid w:val="006D434B"/>
    <w:rsid w:val="006D450F"/>
    <w:rsid w:val="006D4E73"/>
    <w:rsid w:val="006D556A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0F0"/>
    <w:rsid w:val="006F5D05"/>
    <w:rsid w:val="006F6810"/>
    <w:rsid w:val="006F782E"/>
    <w:rsid w:val="006F7B12"/>
    <w:rsid w:val="006F7F71"/>
    <w:rsid w:val="00700478"/>
    <w:rsid w:val="00700490"/>
    <w:rsid w:val="0070071D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2FF0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6A0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600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8E2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7E7"/>
    <w:rsid w:val="00767C30"/>
    <w:rsid w:val="007702E5"/>
    <w:rsid w:val="0077046D"/>
    <w:rsid w:val="007707AE"/>
    <w:rsid w:val="00770E7D"/>
    <w:rsid w:val="0077152A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6BF6"/>
    <w:rsid w:val="00797A77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83B"/>
    <w:rsid w:val="007F098B"/>
    <w:rsid w:val="007F0BCC"/>
    <w:rsid w:val="007F1314"/>
    <w:rsid w:val="007F17FD"/>
    <w:rsid w:val="007F1AF2"/>
    <w:rsid w:val="007F36CF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BA2"/>
    <w:rsid w:val="007F7FE8"/>
    <w:rsid w:val="00800BAE"/>
    <w:rsid w:val="00800DAA"/>
    <w:rsid w:val="00800F55"/>
    <w:rsid w:val="00801560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8DC"/>
    <w:rsid w:val="00813664"/>
    <w:rsid w:val="00813826"/>
    <w:rsid w:val="00813856"/>
    <w:rsid w:val="00813DAE"/>
    <w:rsid w:val="00813E44"/>
    <w:rsid w:val="00813FE3"/>
    <w:rsid w:val="0081452B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324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1B7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23A"/>
    <w:rsid w:val="00837B2C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38AB"/>
    <w:rsid w:val="00854720"/>
    <w:rsid w:val="008560BB"/>
    <w:rsid w:val="008562FE"/>
    <w:rsid w:val="0085655A"/>
    <w:rsid w:val="008565C2"/>
    <w:rsid w:val="0085753F"/>
    <w:rsid w:val="00857B27"/>
    <w:rsid w:val="00860075"/>
    <w:rsid w:val="0086048A"/>
    <w:rsid w:val="00860B45"/>
    <w:rsid w:val="00860BC4"/>
    <w:rsid w:val="00860D7C"/>
    <w:rsid w:val="00860FBA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6EE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969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603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6EF7"/>
    <w:rsid w:val="00887633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61E"/>
    <w:rsid w:val="008B7861"/>
    <w:rsid w:val="008B7963"/>
    <w:rsid w:val="008B7ED1"/>
    <w:rsid w:val="008C1922"/>
    <w:rsid w:val="008C1A27"/>
    <w:rsid w:val="008C1CF7"/>
    <w:rsid w:val="008C1D5A"/>
    <w:rsid w:val="008C224E"/>
    <w:rsid w:val="008C22B2"/>
    <w:rsid w:val="008C2A5C"/>
    <w:rsid w:val="008C2C33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C02"/>
    <w:rsid w:val="00915C59"/>
    <w:rsid w:val="00915F74"/>
    <w:rsid w:val="00915FDF"/>
    <w:rsid w:val="0091609E"/>
    <w:rsid w:val="009169FA"/>
    <w:rsid w:val="00916BDD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244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ADD"/>
    <w:rsid w:val="00942DDD"/>
    <w:rsid w:val="00943475"/>
    <w:rsid w:val="00943A00"/>
    <w:rsid w:val="00943B36"/>
    <w:rsid w:val="0094402D"/>
    <w:rsid w:val="00944A8F"/>
    <w:rsid w:val="00944F00"/>
    <w:rsid w:val="009450FA"/>
    <w:rsid w:val="00945490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43B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268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1D0F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7D8"/>
    <w:rsid w:val="009D4B72"/>
    <w:rsid w:val="009D4C69"/>
    <w:rsid w:val="009D6723"/>
    <w:rsid w:val="009D6B07"/>
    <w:rsid w:val="009D6F57"/>
    <w:rsid w:val="009D75DC"/>
    <w:rsid w:val="009D7E49"/>
    <w:rsid w:val="009E137E"/>
    <w:rsid w:val="009E1A5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079"/>
    <w:rsid w:val="009F6DE0"/>
    <w:rsid w:val="009F6F3A"/>
    <w:rsid w:val="00A00A3C"/>
    <w:rsid w:val="00A00E79"/>
    <w:rsid w:val="00A01FC5"/>
    <w:rsid w:val="00A025BF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4B0"/>
    <w:rsid w:val="00A0500A"/>
    <w:rsid w:val="00A0515B"/>
    <w:rsid w:val="00A0561D"/>
    <w:rsid w:val="00A05FE2"/>
    <w:rsid w:val="00A06645"/>
    <w:rsid w:val="00A0715D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FB3"/>
    <w:rsid w:val="00A124DB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A76"/>
    <w:rsid w:val="00A23E1F"/>
    <w:rsid w:val="00A240AB"/>
    <w:rsid w:val="00A24836"/>
    <w:rsid w:val="00A24D9F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FFD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6FFB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6506"/>
    <w:rsid w:val="00A7716F"/>
    <w:rsid w:val="00A779D1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5CD"/>
    <w:rsid w:val="00A828FD"/>
    <w:rsid w:val="00A82CA9"/>
    <w:rsid w:val="00A82E64"/>
    <w:rsid w:val="00A83010"/>
    <w:rsid w:val="00A840D1"/>
    <w:rsid w:val="00A8436A"/>
    <w:rsid w:val="00A84AE9"/>
    <w:rsid w:val="00A84BB6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90462"/>
    <w:rsid w:val="00A906A2"/>
    <w:rsid w:val="00A9081B"/>
    <w:rsid w:val="00A923C2"/>
    <w:rsid w:val="00A92E74"/>
    <w:rsid w:val="00A934B2"/>
    <w:rsid w:val="00A93627"/>
    <w:rsid w:val="00A9378C"/>
    <w:rsid w:val="00A93ECF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6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D78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2BB"/>
    <w:rsid w:val="00B00D07"/>
    <w:rsid w:val="00B00EFE"/>
    <w:rsid w:val="00B00FE4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B67"/>
    <w:rsid w:val="00B05C31"/>
    <w:rsid w:val="00B06660"/>
    <w:rsid w:val="00B06A1F"/>
    <w:rsid w:val="00B06E41"/>
    <w:rsid w:val="00B06E49"/>
    <w:rsid w:val="00B07A5E"/>
    <w:rsid w:val="00B07ED2"/>
    <w:rsid w:val="00B07EE6"/>
    <w:rsid w:val="00B103C9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0F9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04A7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4A82"/>
    <w:rsid w:val="00B3607C"/>
    <w:rsid w:val="00B365A1"/>
    <w:rsid w:val="00B36F24"/>
    <w:rsid w:val="00B37010"/>
    <w:rsid w:val="00B375D7"/>
    <w:rsid w:val="00B3776F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377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32E0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848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36F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BF8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028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E37"/>
    <w:rsid w:val="00C07680"/>
    <w:rsid w:val="00C100BA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37FC"/>
    <w:rsid w:val="00C145DF"/>
    <w:rsid w:val="00C14AAF"/>
    <w:rsid w:val="00C14C80"/>
    <w:rsid w:val="00C14CFF"/>
    <w:rsid w:val="00C14FDE"/>
    <w:rsid w:val="00C153D4"/>
    <w:rsid w:val="00C159E1"/>
    <w:rsid w:val="00C172EF"/>
    <w:rsid w:val="00C20BAC"/>
    <w:rsid w:val="00C213D5"/>
    <w:rsid w:val="00C21641"/>
    <w:rsid w:val="00C21937"/>
    <w:rsid w:val="00C21B30"/>
    <w:rsid w:val="00C223DD"/>
    <w:rsid w:val="00C22802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5E76"/>
    <w:rsid w:val="00C56050"/>
    <w:rsid w:val="00C5639C"/>
    <w:rsid w:val="00C564A9"/>
    <w:rsid w:val="00C56683"/>
    <w:rsid w:val="00C567CC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6D9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2F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87CD9"/>
    <w:rsid w:val="00C9083B"/>
    <w:rsid w:val="00C90ED8"/>
    <w:rsid w:val="00C91ED0"/>
    <w:rsid w:val="00C9201E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C8A"/>
    <w:rsid w:val="00C97EF0"/>
    <w:rsid w:val="00CA035C"/>
    <w:rsid w:val="00CA082D"/>
    <w:rsid w:val="00CA09A3"/>
    <w:rsid w:val="00CA0C4D"/>
    <w:rsid w:val="00CA1413"/>
    <w:rsid w:val="00CA238A"/>
    <w:rsid w:val="00CA3558"/>
    <w:rsid w:val="00CA3F75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3EC8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92C"/>
    <w:rsid w:val="00CF5EF3"/>
    <w:rsid w:val="00CF6765"/>
    <w:rsid w:val="00CF6DEE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4AEC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2AE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67CB2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6871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0F43"/>
    <w:rsid w:val="00D91095"/>
    <w:rsid w:val="00D910CF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21DE"/>
    <w:rsid w:val="00DA2337"/>
    <w:rsid w:val="00DA2A85"/>
    <w:rsid w:val="00DA2CAF"/>
    <w:rsid w:val="00DA2DF9"/>
    <w:rsid w:val="00DA328F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8C8"/>
    <w:rsid w:val="00DD2CF5"/>
    <w:rsid w:val="00DD3030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45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D7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004"/>
    <w:rsid w:val="00E07C26"/>
    <w:rsid w:val="00E102E0"/>
    <w:rsid w:val="00E10954"/>
    <w:rsid w:val="00E10F2E"/>
    <w:rsid w:val="00E11198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6CE"/>
    <w:rsid w:val="00E2494C"/>
    <w:rsid w:val="00E25141"/>
    <w:rsid w:val="00E251AC"/>
    <w:rsid w:val="00E25266"/>
    <w:rsid w:val="00E25791"/>
    <w:rsid w:val="00E257E9"/>
    <w:rsid w:val="00E25911"/>
    <w:rsid w:val="00E25AA6"/>
    <w:rsid w:val="00E26067"/>
    <w:rsid w:val="00E26E7E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2F63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AD0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1F5"/>
    <w:rsid w:val="00E62505"/>
    <w:rsid w:val="00E6268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2700"/>
    <w:rsid w:val="00E73944"/>
    <w:rsid w:val="00E739C7"/>
    <w:rsid w:val="00E73B21"/>
    <w:rsid w:val="00E74076"/>
    <w:rsid w:val="00E75157"/>
    <w:rsid w:val="00E7588E"/>
    <w:rsid w:val="00E76032"/>
    <w:rsid w:val="00E762DE"/>
    <w:rsid w:val="00E76C64"/>
    <w:rsid w:val="00E770DE"/>
    <w:rsid w:val="00E771C5"/>
    <w:rsid w:val="00E773C3"/>
    <w:rsid w:val="00E802B8"/>
    <w:rsid w:val="00E80784"/>
    <w:rsid w:val="00E8082F"/>
    <w:rsid w:val="00E80993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2D6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31CF"/>
    <w:rsid w:val="00EB3239"/>
    <w:rsid w:val="00EB33AB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5E6F"/>
    <w:rsid w:val="00EC60E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1C62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DC"/>
    <w:rsid w:val="00EE1681"/>
    <w:rsid w:val="00EE17C5"/>
    <w:rsid w:val="00EE1D62"/>
    <w:rsid w:val="00EE2049"/>
    <w:rsid w:val="00EE2AC3"/>
    <w:rsid w:val="00EE3498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99C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84A"/>
    <w:rsid w:val="00F22C62"/>
    <w:rsid w:val="00F2318D"/>
    <w:rsid w:val="00F23C7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4A27"/>
    <w:rsid w:val="00F351F6"/>
    <w:rsid w:val="00F35705"/>
    <w:rsid w:val="00F35EFB"/>
    <w:rsid w:val="00F3609F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7B"/>
    <w:rsid w:val="00F62A24"/>
    <w:rsid w:val="00F62A2C"/>
    <w:rsid w:val="00F62BF4"/>
    <w:rsid w:val="00F62DBC"/>
    <w:rsid w:val="00F6344B"/>
    <w:rsid w:val="00F6415B"/>
    <w:rsid w:val="00F64610"/>
    <w:rsid w:val="00F65EAB"/>
    <w:rsid w:val="00F66569"/>
    <w:rsid w:val="00F666D4"/>
    <w:rsid w:val="00F66823"/>
    <w:rsid w:val="00F66F85"/>
    <w:rsid w:val="00F679D1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474"/>
    <w:rsid w:val="00FA39AA"/>
    <w:rsid w:val="00FA39BA"/>
    <w:rsid w:val="00FA3FD7"/>
    <w:rsid w:val="00FA4AC9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50B2"/>
    <w:rsid w:val="00FB6A09"/>
    <w:rsid w:val="00FB70E0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85D"/>
    <w:rsid w:val="00FD17E7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3516D6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3516D6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qFormat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  <w:style w:type="paragraph" w:customStyle="1" w:styleId="NO">
    <w:name w:val="NO"/>
    <w:basedOn w:val="Normal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D:\TSGS1_107_Maastricht\Docs\S1-242190.zip" TargetMode="External"/><Relationship Id="rId117" Type="http://schemas.openxmlformats.org/officeDocument/2006/relationships/fontTable" Target="fontTable.xml"/><Relationship Id="rId21" Type="http://schemas.openxmlformats.org/officeDocument/2006/relationships/hyperlink" Target="file:///D:\TSGS1_107_Maastricht\Docs\S1-242087.zip" TargetMode="External"/><Relationship Id="rId42" Type="http://schemas.openxmlformats.org/officeDocument/2006/relationships/hyperlink" Target="file:///D:\TSGS1_107_Maastricht\Docs\S1-242301.zip" TargetMode="External"/><Relationship Id="rId47" Type="http://schemas.openxmlformats.org/officeDocument/2006/relationships/hyperlink" Target="file:///D:\TSGS1_107_Maastricht\Docs\S1-242036.zip" TargetMode="External"/><Relationship Id="rId63" Type="http://schemas.openxmlformats.org/officeDocument/2006/relationships/hyperlink" Target="file:///D:\TSGS1_107_Maastricht\Docs\S1-242088.zip" TargetMode="External"/><Relationship Id="rId68" Type="http://schemas.openxmlformats.org/officeDocument/2006/relationships/hyperlink" Target="file:///D:\TSGS1_107_Maastricht\Docs\S1-242099.zip" TargetMode="External"/><Relationship Id="rId84" Type="http://schemas.openxmlformats.org/officeDocument/2006/relationships/hyperlink" Target="file:///D:\TSGS1_107_Maastricht\Docs\S1-242165.zip" TargetMode="External"/><Relationship Id="rId89" Type="http://schemas.openxmlformats.org/officeDocument/2006/relationships/hyperlink" Target="file:///D:\TSGS1_107_Maastricht\Docs\S1-242200.zip" TargetMode="External"/><Relationship Id="rId112" Type="http://schemas.openxmlformats.org/officeDocument/2006/relationships/hyperlink" Target="file:///D:\TSGS1_107_Maastricht\Docs\S1-242254.zip" TargetMode="External"/><Relationship Id="rId16" Type="http://schemas.openxmlformats.org/officeDocument/2006/relationships/hyperlink" Target="file:///D:\TSGS1_107_Maastricht\docs\S1-242452.zip" TargetMode="External"/><Relationship Id="rId107" Type="http://schemas.openxmlformats.org/officeDocument/2006/relationships/hyperlink" Target="file:///D:\TSGS1_107_Maastricht\Docs\S1-242057.zip" TargetMode="External"/><Relationship Id="rId11" Type="http://schemas.openxmlformats.org/officeDocument/2006/relationships/hyperlink" Target="https://portal.3gpp.org/" TargetMode="External"/><Relationship Id="rId24" Type="http://schemas.openxmlformats.org/officeDocument/2006/relationships/hyperlink" Target="file:///D:\TSGS1_107_Maastricht\Docs\S1-242157.zip" TargetMode="External"/><Relationship Id="rId32" Type="http://schemas.openxmlformats.org/officeDocument/2006/relationships/hyperlink" Target="file:///D:\TSGS1_107_Maastricht\Docs\S1-242268.zip" TargetMode="External"/><Relationship Id="rId37" Type="http://schemas.openxmlformats.org/officeDocument/2006/relationships/hyperlink" Target="file:///D:\TSGS1_107_Maastricht\Docs\S1-242237.zip" TargetMode="External"/><Relationship Id="rId40" Type="http://schemas.openxmlformats.org/officeDocument/2006/relationships/hyperlink" Target="file:///D:\TSGS1_107_Maastricht\docs\S1-242451.zip" TargetMode="External"/><Relationship Id="rId45" Type="http://schemas.openxmlformats.org/officeDocument/2006/relationships/hyperlink" Target="file:///D:\TSGS1_107_Maastricht\Docs\S1-242023.zip" TargetMode="External"/><Relationship Id="rId53" Type="http://schemas.openxmlformats.org/officeDocument/2006/relationships/hyperlink" Target="file:///D:\TSGS1_107_Maastricht\Docs\S1-242052.zip" TargetMode="External"/><Relationship Id="rId58" Type="http://schemas.openxmlformats.org/officeDocument/2006/relationships/hyperlink" Target="file:///D:\TSGS1_107_Maastricht\Docs\S1-242075.zip" TargetMode="External"/><Relationship Id="rId66" Type="http://schemas.openxmlformats.org/officeDocument/2006/relationships/hyperlink" Target="file:///D:\TSGS1_107_Maastricht\Docs\S1-242095.zip" TargetMode="External"/><Relationship Id="rId74" Type="http://schemas.openxmlformats.org/officeDocument/2006/relationships/hyperlink" Target="file:///D:\TSGS1_107_Maastricht\Docs\S1-242127.zip" TargetMode="External"/><Relationship Id="rId79" Type="http://schemas.openxmlformats.org/officeDocument/2006/relationships/hyperlink" Target="file:///D:\TSGS1_107_Maastricht\Docs\S1-242147.zip" TargetMode="External"/><Relationship Id="rId87" Type="http://schemas.openxmlformats.org/officeDocument/2006/relationships/hyperlink" Target="file:///D:\TSGS1_107_Maastricht\Docs\S1-242194.zip" TargetMode="External"/><Relationship Id="rId102" Type="http://schemas.openxmlformats.org/officeDocument/2006/relationships/hyperlink" Target="file:///D:\TSGS1_107_Maastricht\Docs\S1-242247.zip" TargetMode="External"/><Relationship Id="rId110" Type="http://schemas.openxmlformats.org/officeDocument/2006/relationships/hyperlink" Target="file:///D:\TSGS1_107_Maastricht\Docs\S1-242153.zip" TargetMode="External"/><Relationship Id="rId115" Type="http://schemas.openxmlformats.org/officeDocument/2006/relationships/hyperlink" Target="file:///D:\TSGS1_107_Maastricht\Docs\S1-242257.zip" TargetMode="External"/><Relationship Id="rId5" Type="http://schemas.openxmlformats.org/officeDocument/2006/relationships/numbering" Target="numbering.xml"/><Relationship Id="rId61" Type="http://schemas.openxmlformats.org/officeDocument/2006/relationships/hyperlink" Target="file:///D:\TSGS1_107_Maastricht\Docs\S1-242085.zip" TargetMode="External"/><Relationship Id="rId82" Type="http://schemas.openxmlformats.org/officeDocument/2006/relationships/hyperlink" Target="file:///D:\TSGS1_107_Maastricht\Docs\S1-242161.zip" TargetMode="External"/><Relationship Id="rId90" Type="http://schemas.openxmlformats.org/officeDocument/2006/relationships/hyperlink" Target="file:///D:\TSGS1_107_Maastricht\Docs\S1-242208.zip" TargetMode="External"/><Relationship Id="rId95" Type="http://schemas.openxmlformats.org/officeDocument/2006/relationships/hyperlink" Target="file:///D:\TSGS1_107_Maastricht\Docs\S1-242246.zip" TargetMode="External"/><Relationship Id="rId19" Type="http://schemas.openxmlformats.org/officeDocument/2006/relationships/hyperlink" Target="file:///D:\TSGS1_107_Maastricht\Docs\S1-242043.zip" TargetMode="External"/><Relationship Id="rId14" Type="http://schemas.openxmlformats.org/officeDocument/2006/relationships/hyperlink" Target="file:///D:\TSGS1_107_Maastricht\Docs\S1-242292.zip" TargetMode="External"/><Relationship Id="rId22" Type="http://schemas.openxmlformats.org/officeDocument/2006/relationships/hyperlink" Target="file:///D:\TSGS1_107_Maastricht\Docs\S1-242101.zip" TargetMode="External"/><Relationship Id="rId27" Type="http://schemas.openxmlformats.org/officeDocument/2006/relationships/hyperlink" Target="file:///D:\TSGS1_107_Maastricht\Docs\S1-242207.zip" TargetMode="External"/><Relationship Id="rId30" Type="http://schemas.openxmlformats.org/officeDocument/2006/relationships/hyperlink" Target="file:///D:\TSGS1_107_Maastricht\Docs\S1-242244.zip" TargetMode="External"/><Relationship Id="rId35" Type="http://schemas.openxmlformats.org/officeDocument/2006/relationships/hyperlink" Target="file:///D:\TSGS1_107_Maastricht\Docs\S1-242132.zip" TargetMode="External"/><Relationship Id="rId43" Type="http://schemas.openxmlformats.org/officeDocument/2006/relationships/hyperlink" Target="file:///D:\TSGS1_107_Maastricht\Docs\S1-242017.zip" TargetMode="External"/><Relationship Id="rId48" Type="http://schemas.openxmlformats.org/officeDocument/2006/relationships/hyperlink" Target="file:///D:\TSGS1_107_Maastricht\Docs\S1-242037.zip" TargetMode="External"/><Relationship Id="rId56" Type="http://schemas.openxmlformats.org/officeDocument/2006/relationships/hyperlink" Target="file:///D:\TSGS1_107_Maastricht\Docs\S1-242071.zip" TargetMode="External"/><Relationship Id="rId64" Type="http://schemas.openxmlformats.org/officeDocument/2006/relationships/hyperlink" Target="file:///D:\TSGS1_107_Maastricht\Docs\S1-242091.zip" TargetMode="External"/><Relationship Id="rId69" Type="http://schemas.openxmlformats.org/officeDocument/2006/relationships/hyperlink" Target="file:///D:\TSGS1_107_Maastricht\Docs\S1-242103.zip" TargetMode="External"/><Relationship Id="rId77" Type="http://schemas.openxmlformats.org/officeDocument/2006/relationships/hyperlink" Target="file:///D:\TSGS1_107_Maastricht\Docs\S1-242134.zip" TargetMode="External"/><Relationship Id="rId100" Type="http://schemas.openxmlformats.org/officeDocument/2006/relationships/hyperlink" Target="file:///D:\TSGS1_107_Maastricht\Docs\S1-242133.zip" TargetMode="External"/><Relationship Id="rId105" Type="http://schemas.openxmlformats.org/officeDocument/2006/relationships/hyperlink" Target="file:///D:\TSGS1_107_Maastricht\Docs\S1-242016.zip" TargetMode="External"/><Relationship Id="rId113" Type="http://schemas.openxmlformats.org/officeDocument/2006/relationships/hyperlink" Target="file:///D:\TSGS1_107_Maastricht\Docs\S1-242255.zip" TargetMode="External"/><Relationship Id="rId118" Type="http://schemas.openxmlformats.org/officeDocument/2006/relationships/theme" Target="theme/theme1.xml"/><Relationship Id="rId8" Type="http://schemas.openxmlformats.org/officeDocument/2006/relationships/webSettings" Target="webSettings.xml"/><Relationship Id="rId51" Type="http://schemas.openxmlformats.org/officeDocument/2006/relationships/hyperlink" Target="file:///D:\TSGS1_107_Maastricht\Docs\S1-242044.zip" TargetMode="External"/><Relationship Id="rId72" Type="http://schemas.openxmlformats.org/officeDocument/2006/relationships/hyperlink" Target="file:///D:\TSGS1_107_Maastricht\Docs\S1-242119.zip" TargetMode="External"/><Relationship Id="rId80" Type="http://schemas.openxmlformats.org/officeDocument/2006/relationships/hyperlink" Target="file:///D:\TSGS1_107_Maastricht\Docs\S1-242155.zip" TargetMode="External"/><Relationship Id="rId85" Type="http://schemas.openxmlformats.org/officeDocument/2006/relationships/hyperlink" Target="file:///D:\TSGS1_107_Maastricht\Docs\S1-242170.zip" TargetMode="External"/><Relationship Id="rId93" Type="http://schemas.openxmlformats.org/officeDocument/2006/relationships/hyperlink" Target="file:///D:\TSGS1_107_Maastricht\Docs\S1-242236.zip" TargetMode="External"/><Relationship Id="rId98" Type="http://schemas.openxmlformats.org/officeDocument/2006/relationships/hyperlink" Target="file:///D:\TSGS1_107_Maastricht\Docs\S1-242273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ftp.3gpp.org/Information/WORK_PLAN" TargetMode="External"/><Relationship Id="rId17" Type="http://schemas.openxmlformats.org/officeDocument/2006/relationships/hyperlink" Target="file:///D:\TSGS1_107_Maastricht\Docs\S1-242300.zip" TargetMode="External"/><Relationship Id="rId25" Type="http://schemas.openxmlformats.org/officeDocument/2006/relationships/hyperlink" Target="file:///D:\TSGS1_107_Maastricht\Docs\S1-242278.zip" TargetMode="External"/><Relationship Id="rId33" Type="http://schemas.openxmlformats.org/officeDocument/2006/relationships/hyperlink" Target="file:///D:\TSGS1_107_Maastricht\Docs\S1-242083.zip" TargetMode="External"/><Relationship Id="rId38" Type="http://schemas.openxmlformats.org/officeDocument/2006/relationships/hyperlink" Target="file:///D:\TSGS1_107_Maastricht\Docs\S1-242247.zip" TargetMode="External"/><Relationship Id="rId46" Type="http://schemas.openxmlformats.org/officeDocument/2006/relationships/hyperlink" Target="file:///D:\TSGS1_107_Maastricht\Docs\S1-242025.zip" TargetMode="External"/><Relationship Id="rId59" Type="http://schemas.openxmlformats.org/officeDocument/2006/relationships/hyperlink" Target="file:///D:\TSGS1_107_Maastricht\Docs\S1-242078.zip" TargetMode="External"/><Relationship Id="rId67" Type="http://schemas.openxmlformats.org/officeDocument/2006/relationships/hyperlink" Target="file:///D:\TSGS1_107_Maastricht\Docs\S1-242098.zip" TargetMode="External"/><Relationship Id="rId103" Type="http://schemas.openxmlformats.org/officeDocument/2006/relationships/hyperlink" Target="file:///D:\TSGS1_107_Maastricht\Docs\S1-242076.zip" TargetMode="External"/><Relationship Id="rId108" Type="http://schemas.openxmlformats.org/officeDocument/2006/relationships/hyperlink" Target="file:///D:\TSGS1_107_Maastricht\Docs\S1-242080.zip" TargetMode="External"/><Relationship Id="rId116" Type="http://schemas.openxmlformats.org/officeDocument/2006/relationships/hyperlink" Target="file:///D:\TSGS1_107_Maastricht\docs\S1-242454.zip" TargetMode="External"/><Relationship Id="rId20" Type="http://schemas.openxmlformats.org/officeDocument/2006/relationships/hyperlink" Target="file:///D:\TSGS1_107_Maastricht\Docs\S1-242077.zip" TargetMode="External"/><Relationship Id="rId41" Type="http://schemas.openxmlformats.org/officeDocument/2006/relationships/hyperlink" Target="file:///D:\TSGS1_107_Maastricht\docs\S1-242453.zip" TargetMode="External"/><Relationship Id="rId54" Type="http://schemas.openxmlformats.org/officeDocument/2006/relationships/hyperlink" Target="file:///D:\TSGS1_107_Maastricht\Docs\S1-242056.zip" TargetMode="External"/><Relationship Id="rId62" Type="http://schemas.openxmlformats.org/officeDocument/2006/relationships/hyperlink" Target="file:///D:\TSGS1_107_Maastricht\Docs\S1-242086.zip" TargetMode="External"/><Relationship Id="rId70" Type="http://schemas.openxmlformats.org/officeDocument/2006/relationships/hyperlink" Target="file:///D:\TSGS1_107_Maastricht\Docs\S1-242106.zip" TargetMode="External"/><Relationship Id="rId75" Type="http://schemas.openxmlformats.org/officeDocument/2006/relationships/hyperlink" Target="file:///D:\TSGS1_107_Maastricht\Docs\S1-242129.zip" TargetMode="External"/><Relationship Id="rId83" Type="http://schemas.openxmlformats.org/officeDocument/2006/relationships/hyperlink" Target="file:///D:\TSGS1_107_Maastricht\Docs\S1-242162.zip" TargetMode="External"/><Relationship Id="rId88" Type="http://schemas.openxmlformats.org/officeDocument/2006/relationships/hyperlink" Target="file:///D:\TSGS1_107_Maastricht\Docs\S1-242198.zip" TargetMode="External"/><Relationship Id="rId91" Type="http://schemas.openxmlformats.org/officeDocument/2006/relationships/hyperlink" Target="file:///D:\TSGS1_107_Maastricht\Docs\S1-242220.zip" TargetMode="External"/><Relationship Id="rId96" Type="http://schemas.openxmlformats.org/officeDocument/2006/relationships/hyperlink" Target="file:///D:\TSGS1_107_Maastricht\Docs\S1-242270.zip" TargetMode="External"/><Relationship Id="rId111" Type="http://schemas.openxmlformats.org/officeDocument/2006/relationships/hyperlink" Target="file:///D:\TSGS1_107_Maastricht\Docs\S1-242227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D:\TSGS1_107_Maastricht\docs\S1-242450.zip" TargetMode="External"/><Relationship Id="rId23" Type="http://schemas.openxmlformats.org/officeDocument/2006/relationships/hyperlink" Target="file:///D:\TSGS1_107_Maastricht\Docs\S1-242131.zip" TargetMode="External"/><Relationship Id="rId28" Type="http://schemas.openxmlformats.org/officeDocument/2006/relationships/hyperlink" Target="file:///D:\TSGS1_107_Maastricht\Docs\S1-242224.zip" TargetMode="External"/><Relationship Id="rId36" Type="http://schemas.openxmlformats.org/officeDocument/2006/relationships/hyperlink" Target="file:///D:\TSGS1_107_Maastricht\Docs\S1-242133.zip" TargetMode="External"/><Relationship Id="rId49" Type="http://schemas.openxmlformats.org/officeDocument/2006/relationships/hyperlink" Target="file:///D:\TSGS1_107_Maastricht\Docs\S1-242038.zip" TargetMode="External"/><Relationship Id="rId57" Type="http://schemas.openxmlformats.org/officeDocument/2006/relationships/hyperlink" Target="file:///D:\TSGS1_107_Maastricht\Docs\S1-242072.zip" TargetMode="External"/><Relationship Id="rId106" Type="http://schemas.openxmlformats.org/officeDocument/2006/relationships/hyperlink" Target="file:///D:\TSGS1_107_Maastricht\Docs\S1-242046.zip" TargetMode="External"/><Relationship Id="rId114" Type="http://schemas.openxmlformats.org/officeDocument/2006/relationships/hyperlink" Target="file:///D:\TSGS1_107_Maastricht\Docs\S1-242256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D:\TSGS1_107_Maastricht\Docs\S1-242253.zip" TargetMode="External"/><Relationship Id="rId44" Type="http://schemas.openxmlformats.org/officeDocument/2006/relationships/hyperlink" Target="file:///D:\TSGS1_107_Maastricht\Docs\S1-242019.zip" TargetMode="External"/><Relationship Id="rId52" Type="http://schemas.openxmlformats.org/officeDocument/2006/relationships/hyperlink" Target="file:///D:\TSGS1_107_Maastricht\Docs\S1-242045.zip" TargetMode="External"/><Relationship Id="rId60" Type="http://schemas.openxmlformats.org/officeDocument/2006/relationships/hyperlink" Target="file:///D:\TSGS1_107_Maastricht\Docs\S1-242082.zip" TargetMode="External"/><Relationship Id="rId65" Type="http://schemas.openxmlformats.org/officeDocument/2006/relationships/hyperlink" Target="file:///D:\TSGS1_107_Maastricht\Docs\S1-242092.zip" TargetMode="External"/><Relationship Id="rId73" Type="http://schemas.openxmlformats.org/officeDocument/2006/relationships/hyperlink" Target="file:///D:\TSGS1_107_Maastricht\Docs\S1-242124.zip" TargetMode="External"/><Relationship Id="rId78" Type="http://schemas.openxmlformats.org/officeDocument/2006/relationships/hyperlink" Target="file:///D:\TSGS1_107_Maastricht\Docs\S1-242135.zip" TargetMode="External"/><Relationship Id="rId81" Type="http://schemas.openxmlformats.org/officeDocument/2006/relationships/hyperlink" Target="file:///D:\TSGS1_107_Maastricht\Docs\S1-242160.zip" TargetMode="External"/><Relationship Id="rId86" Type="http://schemas.openxmlformats.org/officeDocument/2006/relationships/hyperlink" Target="file:///D:\TSGS1_107_Maastricht\Docs\S1-242189.zip" TargetMode="External"/><Relationship Id="rId94" Type="http://schemas.openxmlformats.org/officeDocument/2006/relationships/hyperlink" Target="file:///D:\TSGS1_107_Maastricht\Docs\S1-242240.zip" TargetMode="External"/><Relationship Id="rId99" Type="http://schemas.openxmlformats.org/officeDocument/2006/relationships/hyperlink" Target="file:///D:\TSGS1_107_Maastricht\Docs\S1-242132.zip" TargetMode="External"/><Relationship Id="rId101" Type="http://schemas.openxmlformats.org/officeDocument/2006/relationships/hyperlink" Target="file:///D:\TSGS1_107_Maastricht\Docs\S1-242237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http://www.3gpp.org/ftp/Specs/html-info/TSG-WG--s1--wis.htm" TargetMode="External"/><Relationship Id="rId18" Type="http://schemas.openxmlformats.org/officeDocument/2006/relationships/hyperlink" Target="file:///D:\TSGS1_107_Maastricht\Docs\S1-242008.zip" TargetMode="External"/><Relationship Id="rId39" Type="http://schemas.openxmlformats.org/officeDocument/2006/relationships/hyperlink" Target="file:///D:\TSGS1_107_Maastricht\Docs\S1-242293.zip" TargetMode="External"/><Relationship Id="rId109" Type="http://schemas.openxmlformats.org/officeDocument/2006/relationships/hyperlink" Target="file:///D:\TSGS1_107_Maastricht\Docs\S1-242125.zip" TargetMode="External"/><Relationship Id="rId34" Type="http://schemas.openxmlformats.org/officeDocument/2006/relationships/hyperlink" Target="file:///D:\TSGS1_107_Maastricht\Docs\S1-242126.zip" TargetMode="External"/><Relationship Id="rId50" Type="http://schemas.openxmlformats.org/officeDocument/2006/relationships/hyperlink" Target="file:///D:\TSGS1_107_Maastricht\Docs\S1-242040.zip" TargetMode="External"/><Relationship Id="rId55" Type="http://schemas.openxmlformats.org/officeDocument/2006/relationships/hyperlink" Target="file:///D:\TSGS1_107_Maastricht\Docs\S1-242060.zip" TargetMode="External"/><Relationship Id="rId76" Type="http://schemas.openxmlformats.org/officeDocument/2006/relationships/hyperlink" Target="file:///D:\TSGS1_107_Maastricht\Docs\S1-242130.zip" TargetMode="External"/><Relationship Id="rId97" Type="http://schemas.openxmlformats.org/officeDocument/2006/relationships/hyperlink" Target="file:///D:\TSGS1_107_Maastricht\Docs\S1-242271.zip" TargetMode="External"/><Relationship Id="rId104" Type="http://schemas.openxmlformats.org/officeDocument/2006/relationships/hyperlink" Target="file:///D:\TSGS1_107_Maastricht\Docs\S1-242079.zip" TargetMode="External"/><Relationship Id="rId7" Type="http://schemas.openxmlformats.org/officeDocument/2006/relationships/settings" Target="settings.xml"/><Relationship Id="rId71" Type="http://schemas.openxmlformats.org/officeDocument/2006/relationships/hyperlink" Target="file:///D:\TSGS1_107_Maastricht\Docs\S1-242107.zip" TargetMode="External"/><Relationship Id="rId92" Type="http://schemas.openxmlformats.org/officeDocument/2006/relationships/hyperlink" Target="file:///D:\TSGS1_107_Maastricht\Docs\S1-242225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file:///D:\TSGS1_107_Maastricht\Docs\S1-24223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Props1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4</TotalTime>
  <Pages>7</Pages>
  <Words>3129</Words>
  <Characters>17210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20299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Almodovar Chico, J.L. (José)</cp:lastModifiedBy>
  <cp:revision>4</cp:revision>
  <dcterms:created xsi:type="dcterms:W3CDTF">2024-08-21T22:38:00Z</dcterms:created>
  <dcterms:modified xsi:type="dcterms:W3CDTF">2024-08-21T22:42:00Z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