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6C94B94A" w:rsidR="00B208FF" w:rsidRDefault="00B208FF" w:rsidP="00355EA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#10</w:t>
      </w:r>
      <w:r w:rsidR="003B416E">
        <w:rPr>
          <w:rFonts w:eastAsia="ＭＳ 明朝" w:cs="Arial"/>
          <w:b/>
          <w:sz w:val="24"/>
          <w:szCs w:val="24"/>
          <w:lang w:eastAsia="ja-JP"/>
        </w:rPr>
        <w:t>7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ab/>
      </w:r>
      <w:r w:rsidR="00B130F9">
        <w:rPr>
          <w:rFonts w:eastAsia="ＭＳ 明朝" w:cs="Arial"/>
          <w:b/>
          <w:sz w:val="24"/>
          <w:szCs w:val="24"/>
          <w:lang w:eastAsia="ja-JP"/>
        </w:rPr>
        <w:t xml:space="preserve">                 </w:t>
      </w:r>
      <w:r w:rsidR="00B80F65" w:rsidRPr="00B80F65">
        <w:rPr>
          <w:rFonts w:eastAsia="ＭＳ 明朝" w:cs="Arial"/>
          <w:b/>
          <w:sz w:val="24"/>
          <w:szCs w:val="24"/>
          <w:lang w:eastAsia="ja-JP"/>
        </w:rPr>
        <w:t>S1-24</w:t>
      </w:r>
      <w:r w:rsidR="008B073E">
        <w:rPr>
          <w:rFonts w:eastAsia="ＭＳ 明朝" w:cs="Arial"/>
          <w:b/>
          <w:sz w:val="24"/>
          <w:szCs w:val="24"/>
          <w:lang w:eastAsia="ja-JP"/>
        </w:rPr>
        <w:t>2449</w:t>
      </w:r>
    </w:p>
    <w:p w14:paraId="0FEBC1DE" w14:textId="6CA8E2F6" w:rsidR="000924E4" w:rsidRPr="00F45489" w:rsidRDefault="003B416E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proofErr w:type="spellStart"/>
      <w:proofErr w:type="gramStart"/>
      <w:r w:rsidRPr="003B416E">
        <w:rPr>
          <w:rFonts w:eastAsia="ＭＳ 明朝" w:cs="Arial"/>
          <w:b/>
          <w:sz w:val="24"/>
          <w:szCs w:val="24"/>
          <w:lang w:eastAsia="ja-JP"/>
        </w:rPr>
        <w:t>Maastricht,</w:t>
      </w:r>
      <w:r w:rsidR="00A53FFD">
        <w:rPr>
          <w:rFonts w:eastAsia="ＭＳ 明朝" w:cs="Arial"/>
          <w:b/>
          <w:sz w:val="24"/>
          <w:szCs w:val="24"/>
          <w:lang w:eastAsia="ja-JP"/>
        </w:rPr>
        <w:t>The</w:t>
      </w:r>
      <w:proofErr w:type="spellEnd"/>
      <w:proofErr w:type="gramEnd"/>
      <w:r w:rsidR="00A53FFD">
        <w:rPr>
          <w:rFonts w:eastAsia="ＭＳ 明朝" w:cs="Arial"/>
          <w:b/>
          <w:sz w:val="24"/>
          <w:szCs w:val="24"/>
          <w:lang w:eastAsia="ja-JP"/>
        </w:rPr>
        <w:t xml:space="preserve"> Netherlands,</w:t>
      </w:r>
      <w:r w:rsidRPr="003B416E">
        <w:rPr>
          <w:rFonts w:eastAsia="ＭＳ 明朝" w:cs="Arial"/>
          <w:b/>
          <w:sz w:val="24"/>
          <w:szCs w:val="24"/>
          <w:lang w:eastAsia="ja-JP"/>
        </w:rPr>
        <w:t xml:space="preserve"> 19-23 August</w:t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EDB24B4" w14:textId="10DFA200" w:rsidR="007B2A32" w:rsidRPr="00BC07EC" w:rsidRDefault="007B2A32" w:rsidP="007B2A32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D95C24">
        <w:rPr>
          <w:rFonts w:eastAsia="Times New Roman" w:cs="Arial"/>
          <w:sz w:val="22"/>
          <w:szCs w:val="20"/>
          <w:lang w:eastAsia="ar-SA"/>
        </w:rPr>
        <w:t xml:space="preserve">group report for </w:t>
      </w:r>
      <w:r w:rsidRPr="00105EF9">
        <w:rPr>
          <w:rFonts w:eastAsia="Times New Roman" w:cs="Arial"/>
          <w:sz w:val="22"/>
          <w:szCs w:val="20"/>
          <w:lang w:eastAsia="ar-SA"/>
        </w:rPr>
        <w:t>EnergyServ</w:t>
      </w:r>
      <w:r>
        <w:rPr>
          <w:rFonts w:eastAsia="Times New Roman" w:cs="Arial"/>
          <w:sz w:val="22"/>
          <w:szCs w:val="20"/>
          <w:lang w:eastAsia="ar-SA"/>
        </w:rPr>
        <w:t>_</w:t>
      </w:r>
      <w:r w:rsidRPr="00105EF9">
        <w:rPr>
          <w:rFonts w:eastAsia="Times New Roman" w:cs="Arial"/>
          <w:sz w:val="22"/>
          <w:szCs w:val="20"/>
          <w:lang w:eastAsia="ar-SA"/>
        </w:rPr>
        <w:t>2</w:t>
      </w:r>
      <w:r>
        <w:rPr>
          <w:rFonts w:eastAsia="Times New Roman" w:cs="Arial"/>
          <w:sz w:val="22"/>
          <w:szCs w:val="20"/>
          <w:lang w:eastAsia="ar-SA"/>
        </w:rPr>
        <w:t xml:space="preserve"> +</w:t>
      </w:r>
      <w:r w:rsidRPr="007B2A32">
        <w:rPr>
          <w:rFonts w:eastAsia="Times New Roman" w:cs="Arial"/>
          <w:sz w:val="22"/>
          <w:szCs w:val="20"/>
          <w:lang w:eastAsia="ar-SA"/>
        </w:rPr>
        <w:t xml:space="preserve"> </w:t>
      </w:r>
      <w:r w:rsidRPr="00105EF9">
        <w:rPr>
          <w:rFonts w:eastAsia="Times New Roman" w:cs="Arial"/>
          <w:sz w:val="22"/>
          <w:szCs w:val="20"/>
          <w:lang w:eastAsia="ar-SA"/>
        </w:rPr>
        <w:t xml:space="preserve">FRMCS </w:t>
      </w:r>
    </w:p>
    <w:p w14:paraId="6E678FDD" w14:textId="0C6111C2" w:rsidR="007B2A32" w:rsidRPr="00C94126" w:rsidRDefault="007B2A32" w:rsidP="007B2A32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D95C24">
        <w:rPr>
          <w:rFonts w:eastAsia="Times New Roman" w:cs="Arial"/>
          <w:sz w:val="22"/>
          <w:szCs w:val="20"/>
          <w:lang w:eastAsia="ar-SA"/>
        </w:rPr>
        <w:t>1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16070B45" w14:textId="77777777" w:rsidR="007B2A32" w:rsidRPr="00F45489" w:rsidRDefault="007B2A32" w:rsidP="007B2A32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274824D1" w14:textId="77777777" w:rsidR="007B2A32" w:rsidRPr="00F45489" w:rsidRDefault="007B2A32" w:rsidP="007B2A32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Pr="00105EF9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9E88505" w14:textId="07334FA9" w:rsidR="00D95C24" w:rsidRDefault="00D95C24" w:rsidP="00D95C24">
      <w:pPr>
        <w:spacing w:after="0" w:line="240" w:lineRule="auto"/>
        <w:rPr>
          <w:rFonts w:eastAsia="ＭＳ 明朝" w:cs="Arial"/>
          <w:bCs/>
          <w:sz w:val="36"/>
          <w:szCs w:val="36"/>
          <w:lang w:eastAsia="ar-SA"/>
        </w:rPr>
      </w:pPr>
      <w:bookmarkStart w:id="5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5"/>
      <w:r>
        <w:rPr>
          <w:rFonts w:eastAsia="ＭＳ 明朝" w:cs="Arial"/>
          <w:bCs/>
          <w:sz w:val="36"/>
          <w:szCs w:val="36"/>
          <w:lang w:eastAsia="ar-SA"/>
        </w:rPr>
        <w:t>FS_EnergyServ_Ph2 and FS_FRMCS</w:t>
      </w:r>
    </w:p>
    <w:p w14:paraId="17843099" w14:textId="77777777" w:rsidR="00D95C24" w:rsidRDefault="00D95C24" w:rsidP="00D95C24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594BAAA6" w14:textId="77777777" w:rsidR="0041287C" w:rsidRPr="008754F9" w:rsidRDefault="0041287C" w:rsidP="0041287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0AF24B7" w14:textId="749BFDD2" w:rsidR="0041287C" w:rsidRPr="007B2A32" w:rsidRDefault="0041287C" w:rsidP="007B2A32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 w:rsidR="008B761E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: </w:t>
      </w:r>
      <w:bookmarkStart w:id="6" w:name="_Hlk174964692"/>
      <w:r w:rsidR="008C22B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Praetorium</w:t>
      </w:r>
      <w:r w:rsidR="008B761E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bookmarkEnd w:id="6"/>
      <w:r w:rsidR="008B761E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(level </w:t>
      </w:r>
      <w:r w:rsidR="008C22B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0</w:t>
      </w:r>
      <w:r w:rsidR="007B2A3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)   </w:t>
      </w: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657274"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="00F66823">
        <w:rPr>
          <w:rFonts w:eastAsia="Arial Unicode MS" w:cs="Arial"/>
          <w:color w:val="00B050"/>
          <w:sz w:val="24"/>
          <w:szCs w:val="24"/>
          <w:lang w:eastAsia="ar-SA"/>
        </w:rPr>
        <w:t>Lima</w:t>
      </w:r>
      <w:r w:rsidR="00657274" w:rsidRPr="00657274"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="00E246CE">
        <w:rPr>
          <w:rFonts w:eastAsia="Arial Unicode MS" w:cs="Arial"/>
          <w:color w:val="00B050"/>
          <w:sz w:val="24"/>
          <w:szCs w:val="24"/>
          <w:lang w:eastAsia="ar-SA"/>
        </w:rPr>
        <w:t>(0.13)</w:t>
      </w:r>
    </w:p>
    <w:p w14:paraId="3A206735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"/>
        <w:gridCol w:w="545"/>
        <w:gridCol w:w="159"/>
        <w:gridCol w:w="941"/>
        <w:gridCol w:w="1838"/>
        <w:gridCol w:w="714"/>
        <w:gridCol w:w="2065"/>
        <w:gridCol w:w="2193"/>
        <w:gridCol w:w="136"/>
        <w:gridCol w:w="2132"/>
        <w:gridCol w:w="3650"/>
      </w:tblGrid>
      <w:tr w:rsidR="007B2A32" w:rsidRPr="00015298" w14:paraId="7ED3F9AC" w14:textId="77777777" w:rsidTr="007B2A32">
        <w:trPr>
          <w:gridBefore w:val="1"/>
          <w:gridAfter w:val="4"/>
          <w:wBefore w:w="53" w:type="dxa"/>
          <w:wAfter w:w="8111" w:type="dxa"/>
          <w:trHeight w:val="272"/>
        </w:trPr>
        <w:tc>
          <w:tcPr>
            <w:tcW w:w="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065BD1D" w14:textId="77777777" w:rsidR="007B2A32" w:rsidRPr="00015298" w:rsidRDefault="007B2A32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A14BED4" w14:textId="77777777" w:rsidR="007B2A32" w:rsidRPr="00015298" w:rsidRDefault="007B2A32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8E994D3" w14:textId="77777777" w:rsidR="007B2A32" w:rsidRPr="00015298" w:rsidRDefault="007B2A32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B2A32" w:rsidRPr="00AB0F3E" w14:paraId="4098056E" w14:textId="77777777" w:rsidTr="007B2A32">
        <w:trPr>
          <w:gridBefore w:val="1"/>
          <w:gridAfter w:val="4"/>
          <w:wBefore w:w="53" w:type="dxa"/>
          <w:wAfter w:w="8111" w:type="dxa"/>
          <w:trHeight w:val="272"/>
        </w:trPr>
        <w:tc>
          <w:tcPr>
            <w:tcW w:w="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7A9166" w14:textId="77777777" w:rsidR="007B2A32" w:rsidRPr="00AB0F3E" w:rsidRDefault="007B2A32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E289DC4" w14:textId="77777777" w:rsidR="007B2A32" w:rsidRPr="00AB0F3E" w:rsidRDefault="007B2A32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394C62" w14:textId="77777777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C341FD3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6B59B6C" w14:textId="52D4DC3B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</w:p>
          <w:p w14:paraId="601859CC" w14:textId="77777777" w:rsidR="007B2A32" w:rsidRPr="00AB0F3E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139BF9A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F783E47" w14:textId="77777777" w:rsidR="007B2A32" w:rsidRPr="00645B81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  <w:r w:rsidRPr="00645B81"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2FA00A4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BF734B2" w14:textId="1750C874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</w:p>
          <w:p w14:paraId="65AD7571" w14:textId="77777777" w:rsidR="007B2A32" w:rsidRPr="00AB0F3E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4A7F6CA8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578457F" w14:textId="77777777" w:rsidR="007B2A32" w:rsidRPr="0010199B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</w:tr>
      <w:tr w:rsidR="007B2A32" w:rsidRPr="00AB0F3E" w14:paraId="7E4FDE97" w14:textId="77777777" w:rsidTr="007B2A32">
        <w:trPr>
          <w:gridBefore w:val="1"/>
          <w:gridAfter w:val="4"/>
          <w:wBefore w:w="53" w:type="dxa"/>
          <w:wAfter w:w="8111" w:type="dxa"/>
          <w:trHeight w:val="272"/>
        </w:trPr>
        <w:tc>
          <w:tcPr>
            <w:tcW w:w="70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7105034" w14:textId="77777777" w:rsidR="007B2A32" w:rsidRPr="00AB0F3E" w:rsidRDefault="007B2A32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7E1B2C8" w14:textId="77777777" w:rsidR="007B2A32" w:rsidRPr="00AB0F3E" w:rsidRDefault="007B2A32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8947EF9" w14:textId="77777777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D7C18A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728B5FB" w14:textId="77777777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</w:p>
          <w:p w14:paraId="7FDA38C5" w14:textId="77777777" w:rsidR="007B2A32" w:rsidRPr="00AB0F3E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1C0CE8E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CC11A7F" w14:textId="77777777" w:rsidR="007B2A32" w:rsidRPr="006215A8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2225D1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411BF29" w14:textId="77777777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</w:p>
          <w:p w14:paraId="57DF4183" w14:textId="77777777" w:rsidR="007B2A32" w:rsidRPr="00AB0F3E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AE13295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C5E3880" w14:textId="77777777" w:rsidR="007B2A32" w:rsidRPr="00AB0F3E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</w:tr>
      <w:tr w:rsidR="007B2A32" w:rsidRPr="00AB0F3E" w14:paraId="60FA71F8" w14:textId="77777777" w:rsidTr="007B2A32">
        <w:trPr>
          <w:gridBefore w:val="1"/>
          <w:gridAfter w:val="4"/>
          <w:wBefore w:w="53" w:type="dxa"/>
          <w:wAfter w:w="8111" w:type="dxa"/>
          <w:trHeight w:val="246"/>
        </w:trPr>
        <w:tc>
          <w:tcPr>
            <w:tcW w:w="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FD7C0FA" w14:textId="77777777" w:rsidR="007B2A32" w:rsidRPr="00415AA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31308F1" w14:textId="77777777" w:rsidR="007B2A32" w:rsidRPr="00415AA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4AE264" w14:textId="77777777" w:rsidR="007B2A32" w:rsidRPr="00415AA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B2A32" w:rsidRPr="00AB0F3E" w14:paraId="0C2CE37B" w14:textId="77777777" w:rsidTr="007B2A32">
        <w:trPr>
          <w:gridBefore w:val="1"/>
          <w:gridAfter w:val="4"/>
          <w:wBefore w:w="53" w:type="dxa"/>
          <w:wAfter w:w="8111" w:type="dxa"/>
          <w:trHeight w:val="272"/>
        </w:trPr>
        <w:tc>
          <w:tcPr>
            <w:tcW w:w="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4F7AE51" w14:textId="77777777" w:rsidR="007B2A32" w:rsidRPr="00AB0F3E" w:rsidRDefault="007B2A32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CE7440D" w14:textId="77777777" w:rsidR="007B2A32" w:rsidRPr="00AB0F3E" w:rsidRDefault="007B2A32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F2A6C69" w14:textId="77777777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8DA8C5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A908958" w14:textId="28DD5F6C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+ FRMCS (not before 12:00)</w:t>
            </w:r>
          </w:p>
          <w:p w14:paraId="15F1F7DF" w14:textId="77777777" w:rsidR="007B2A32" w:rsidRPr="00AB0F3E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EBEE612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C8D4C5A" w14:textId="77777777" w:rsidR="007B2A32" w:rsidRPr="00E02404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  <w:tc>
          <w:tcPr>
            <w:tcW w:w="2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B716CC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1F284EC" w14:textId="666BA03E" w:rsidR="007B2A32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+ FRMCS (not before 12:00)</w:t>
            </w:r>
          </w:p>
          <w:p w14:paraId="3FE23264" w14:textId="77777777" w:rsidR="007B2A32" w:rsidRPr="00AB0F3E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3B40C4E" w14:textId="77777777" w:rsidR="007B2A32" w:rsidRPr="00B50B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D48EE58" w14:textId="77777777" w:rsidR="007B2A32" w:rsidRPr="00F83C65" w:rsidRDefault="007B2A32" w:rsidP="0041287C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</w:tr>
      <w:bookmarkEnd w:id="7"/>
      <w:tr w:rsidR="004776A4" w:rsidRPr="00B04844" w14:paraId="57E8B047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shd w:val="clear" w:color="auto" w:fill="F2F2F2"/>
          </w:tcPr>
          <w:p w14:paraId="6F3824CD" w14:textId="7144F39E" w:rsidR="004776A4" w:rsidRPr="00F45489" w:rsidRDefault="007B2A32" w:rsidP="004776A4">
            <w:pPr>
              <w:pStyle w:val="Heading1"/>
            </w:pPr>
            <w:proofErr w:type="spellStart"/>
            <w:r>
              <w:lastRenderedPageBreak/>
              <w:t>EnergyServ</w:t>
            </w:r>
            <w:proofErr w:type="spellEnd"/>
            <w:r>
              <w:t xml:space="preserve"> + FRMCS</w:t>
            </w:r>
          </w:p>
        </w:tc>
      </w:tr>
      <w:tr w:rsidR="004776A4" w:rsidRPr="00745D37" w14:paraId="52F48E90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3C2F6F" w14:textId="514934F7" w:rsidR="004776A4" w:rsidRPr="00DF5A37" w:rsidRDefault="004776A4" w:rsidP="004776A4">
            <w:pPr>
              <w:pStyle w:val="Heading2"/>
              <w:rPr>
                <w:lang w:val="en-US"/>
              </w:rPr>
            </w:pPr>
            <w:r w:rsidRPr="00AC0662">
              <w:t>FS_EnergyServ_Ph2</w:t>
            </w:r>
          </w:p>
        </w:tc>
      </w:tr>
      <w:tr w:rsidR="004776A4" w:rsidRPr="00B04844" w14:paraId="35ADA7BA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shd w:val="clear" w:color="auto" w:fill="auto"/>
          </w:tcPr>
          <w:p w14:paraId="0F5C1E9A" w14:textId="77777777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C0EBAD5" w14:textId="50346521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6758FD">
              <w:rPr>
                <w:lang w:val="fr-FR"/>
              </w:rPr>
              <w:t xml:space="preserve">Laurent-Walter </w:t>
            </w:r>
            <w:proofErr w:type="spellStart"/>
            <w:r w:rsidRPr="006758FD">
              <w:rPr>
                <w:lang w:val="fr-FR"/>
              </w:rPr>
              <w:t>Goix</w:t>
            </w:r>
            <w:proofErr w:type="spellEnd"/>
            <w:r w:rsidRPr="006758FD">
              <w:rPr>
                <w:lang w:val="fr-FR"/>
              </w:rPr>
              <w:t xml:space="preserve"> </w:t>
            </w:r>
            <w:r>
              <w:rPr>
                <w:lang w:val="fr-FR"/>
              </w:rPr>
              <w:t>(Nokia)</w:t>
            </w:r>
          </w:p>
          <w:p w14:paraId="3C2262C2" w14:textId="3236D90A" w:rsidR="004776A4" w:rsidRPr="001C427A" w:rsidRDefault="004776A4" w:rsidP="004776A4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 w:rsidRPr="00B80F65">
              <w:rPr>
                <w:rFonts w:eastAsia="Arial Unicode MS" w:cs="Arial"/>
                <w:lang w:val="fr-FR"/>
              </w:rPr>
              <w:t>TR22.883v0.1.0</w:t>
            </w:r>
          </w:p>
          <w:p w14:paraId="0E337D1A" w14:textId="0B9888C7" w:rsidR="004776A4" w:rsidRPr="001C427A" w:rsidRDefault="004776A4" w:rsidP="004776A4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date: SA#107 (03/2025)</w:t>
            </w:r>
          </w:p>
          <w:p w14:paraId="0B0E10F8" w14:textId="44008795" w:rsidR="004776A4" w:rsidRPr="00F45489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25%</w:t>
            </w:r>
          </w:p>
        </w:tc>
      </w:tr>
      <w:tr w:rsidR="0077152A" w:rsidRPr="00B04844" w14:paraId="3C5431DD" w14:textId="77777777" w:rsidTr="00F334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50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7964EA7" w14:textId="77777777" w:rsidR="0077152A" w:rsidRPr="00D87E16" w:rsidRDefault="0077152A" w:rsidP="008B761E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4776A4" w:rsidRPr="002B5B90" w14:paraId="6AEBA553" w14:textId="77777777" w:rsidTr="00F06D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62D2D" w14:textId="6310C6EC" w:rsidR="004776A4" w:rsidRPr="00F3347C" w:rsidRDefault="00390BF7" w:rsidP="004776A4">
            <w:pPr>
              <w:spacing w:after="0" w:line="240" w:lineRule="auto"/>
            </w:pPr>
            <w:proofErr w:type="spellStart"/>
            <w:r w:rsidRPr="00F3347C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FF04B" w14:textId="1E60B2DE" w:rsidR="004776A4" w:rsidRPr="00F3347C" w:rsidRDefault="00CC1665" w:rsidP="004776A4">
            <w:pPr>
              <w:spacing w:after="0" w:line="240" w:lineRule="auto"/>
            </w:pPr>
            <w:hyperlink r:id="rId11" w:history="1">
              <w:r w:rsidR="00B80F65" w:rsidRPr="00F3347C">
                <w:rPr>
                  <w:rStyle w:val="Hyperlink"/>
                  <w:rFonts w:cs="Arial"/>
                  <w:color w:val="auto"/>
                </w:rPr>
                <w:t>S1-242239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211A8" w14:textId="78CC5D6F" w:rsidR="004776A4" w:rsidRPr="00F3347C" w:rsidRDefault="001E7D0E" w:rsidP="004776A4">
            <w:pPr>
              <w:spacing w:after="0" w:line="240" w:lineRule="auto"/>
            </w:pPr>
            <w:r w:rsidRPr="00F3347C">
              <w:t>Nokia (rapporteur)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C64DF" w14:textId="77777777" w:rsidR="004776A4" w:rsidRPr="00F3347C" w:rsidRDefault="004776A4" w:rsidP="004776A4">
            <w:pPr>
              <w:spacing w:after="0" w:line="240" w:lineRule="auto"/>
            </w:pPr>
            <w:r w:rsidRPr="00F3347C">
              <w:t>Open issues for  EnergyServ_Ph2 at SA1#107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6AF2E" w14:textId="054AD10E" w:rsidR="004776A4" w:rsidRPr="00F3347C" w:rsidRDefault="00F3347C" w:rsidP="004776A4">
            <w:pPr>
              <w:spacing w:after="0" w:line="240" w:lineRule="auto"/>
            </w:pPr>
            <w:r w:rsidRPr="00F3347C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B4E66" w14:textId="77777777" w:rsidR="004776A4" w:rsidRPr="00F3347C" w:rsidRDefault="004776A4" w:rsidP="004776A4">
            <w:pPr>
              <w:spacing w:after="0" w:line="240" w:lineRule="auto"/>
            </w:pPr>
          </w:p>
        </w:tc>
      </w:tr>
      <w:tr w:rsidR="004776A4" w:rsidRPr="002B5B90" w14:paraId="4280EAF2" w14:textId="77777777" w:rsidTr="002B6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8B3AC" w14:textId="0A52313F" w:rsidR="004776A4" w:rsidRPr="00F06D8B" w:rsidRDefault="00390BF7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6D8B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1A9A6" w14:textId="0E5F49E9" w:rsidR="004776A4" w:rsidRPr="00F06D8B" w:rsidRDefault="00CC1665" w:rsidP="004776A4">
            <w:pPr>
              <w:spacing w:after="0" w:line="240" w:lineRule="auto"/>
            </w:pPr>
            <w:hyperlink r:id="rId12" w:history="1">
              <w:r w:rsidR="00B80F65" w:rsidRPr="00F06D8B">
                <w:rPr>
                  <w:rStyle w:val="Hyperlink"/>
                  <w:rFonts w:cs="Arial"/>
                  <w:color w:val="auto"/>
                </w:rPr>
                <w:t>S1-242026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608D0" w14:textId="576D7F79" w:rsidR="004776A4" w:rsidRPr="00F06D8B" w:rsidRDefault="004776A4" w:rsidP="004776A4">
            <w:pPr>
              <w:spacing w:after="0" w:line="240" w:lineRule="auto"/>
            </w:pPr>
            <w:r w:rsidRPr="00F06D8B">
              <w:t>Nokia (rapporteur)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D06A7" w14:textId="545C9656" w:rsidR="004776A4" w:rsidRPr="00F06D8B" w:rsidRDefault="004776A4" w:rsidP="004776A4">
            <w:pPr>
              <w:spacing w:after="0" w:line="240" w:lineRule="auto"/>
            </w:pPr>
            <w:proofErr w:type="spellStart"/>
            <w:r w:rsidRPr="00F06D8B">
              <w:t>pCR</w:t>
            </w:r>
            <w:proofErr w:type="spellEnd"/>
            <w:r w:rsidRPr="00F06D8B">
              <w:t xml:space="preserve"> on TR 22.883 scope section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50E82" w14:textId="1465E6BC" w:rsidR="004776A4" w:rsidRPr="00F06D8B" w:rsidRDefault="00F06D8B" w:rsidP="004776A4">
            <w:pPr>
              <w:spacing w:after="0" w:line="240" w:lineRule="auto"/>
            </w:pPr>
            <w:r w:rsidRPr="00F06D8B">
              <w:t>Revised to S1-242413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A62E5" w14:textId="77777777" w:rsidR="004776A4" w:rsidRPr="00F06D8B" w:rsidRDefault="004776A4" w:rsidP="004776A4">
            <w:pPr>
              <w:spacing w:after="0" w:line="240" w:lineRule="auto"/>
            </w:pPr>
          </w:p>
        </w:tc>
      </w:tr>
      <w:tr w:rsidR="00F06D8B" w:rsidRPr="002B5B90" w14:paraId="34575AAE" w14:textId="77777777" w:rsidTr="00CC1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EB1B0E" w14:textId="17FB56FE" w:rsidR="00F06D8B" w:rsidRPr="002B6C03" w:rsidRDefault="00F06D8B" w:rsidP="004776A4">
            <w:pPr>
              <w:snapToGrid w:val="0"/>
              <w:spacing w:after="0" w:line="240" w:lineRule="auto"/>
            </w:pPr>
            <w:proofErr w:type="spellStart"/>
            <w:r w:rsidRPr="002B6C03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79C752" w14:textId="314BF958" w:rsidR="00F06D8B" w:rsidRPr="002B6C03" w:rsidRDefault="00F06D8B" w:rsidP="004776A4">
            <w:pPr>
              <w:spacing w:after="0" w:line="240" w:lineRule="auto"/>
            </w:pPr>
            <w:hyperlink r:id="rId13" w:history="1">
              <w:r w:rsidRPr="002B6C03">
                <w:rPr>
                  <w:rStyle w:val="Hyperlink"/>
                  <w:rFonts w:cs="Arial"/>
                  <w:color w:val="auto"/>
                </w:rPr>
                <w:t>S1-242413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E06976" w14:textId="79ADDB4F" w:rsidR="00F06D8B" w:rsidRPr="002B6C03" w:rsidRDefault="00F06D8B" w:rsidP="004776A4">
            <w:pPr>
              <w:spacing w:after="0" w:line="240" w:lineRule="auto"/>
            </w:pPr>
            <w:r w:rsidRPr="002B6C03">
              <w:t>Nokia (rapporteur)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3A9115" w14:textId="1DC353EC" w:rsidR="00F06D8B" w:rsidRPr="002B6C03" w:rsidRDefault="00F06D8B" w:rsidP="004776A4">
            <w:pPr>
              <w:spacing w:after="0" w:line="240" w:lineRule="auto"/>
            </w:pPr>
            <w:proofErr w:type="spellStart"/>
            <w:r w:rsidRPr="002B6C03">
              <w:t>pCR</w:t>
            </w:r>
            <w:proofErr w:type="spellEnd"/>
            <w:r w:rsidRPr="002B6C03">
              <w:t xml:space="preserve"> on TR 22.883 scope section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DCBBD4" w14:textId="666E5FFC" w:rsidR="00F06D8B" w:rsidRPr="002B6C03" w:rsidRDefault="002B6C03" w:rsidP="004776A4">
            <w:pPr>
              <w:spacing w:after="0" w:line="240" w:lineRule="auto"/>
            </w:pPr>
            <w:r w:rsidRPr="002B6C03"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9C33DB" w14:textId="77777777" w:rsidR="00F06D8B" w:rsidRPr="002B6C03" w:rsidRDefault="00F06D8B" w:rsidP="004776A4">
            <w:pPr>
              <w:spacing w:after="0" w:line="240" w:lineRule="auto"/>
            </w:pPr>
            <w:r w:rsidRPr="002B6C03">
              <w:t>Revision of S1-242026.</w:t>
            </w:r>
          </w:p>
          <w:p w14:paraId="491E8EC1" w14:textId="619D3104" w:rsidR="002B6C03" w:rsidRPr="002B6C03" w:rsidRDefault="002B6C03" w:rsidP="004776A4">
            <w:pPr>
              <w:spacing w:after="0" w:line="240" w:lineRule="auto"/>
              <w:rPr>
                <w:rFonts w:hint="eastAsia"/>
                <w:lang w:eastAsia="ja-JP"/>
              </w:rPr>
            </w:pPr>
            <w:r w:rsidRPr="002B6C03">
              <w:rPr>
                <w:rFonts w:hint="eastAsia"/>
                <w:lang w:eastAsia="ja-JP"/>
              </w:rPr>
              <w:t>W</w:t>
            </w:r>
            <w:r w:rsidRPr="002B6C03">
              <w:rPr>
                <w:lang w:eastAsia="ja-JP"/>
              </w:rPr>
              <w:t xml:space="preserve">ording change (previous, remove in R19, this -&gt; </w:t>
            </w:r>
            <w:proofErr w:type="gramStart"/>
            <w:r w:rsidRPr="002B6C03">
              <w:rPr>
                <w:lang w:eastAsia="ja-JP"/>
              </w:rPr>
              <w:t>the ,</w:t>
            </w:r>
            <w:proofErr w:type="gramEnd"/>
            <w:r w:rsidRPr="002B6C03">
              <w:rPr>
                <w:lang w:eastAsia="ja-JP"/>
              </w:rPr>
              <w:t xml:space="preserve"> present, remove 5G) and Word correction</w:t>
            </w:r>
          </w:p>
        </w:tc>
      </w:tr>
      <w:tr w:rsidR="00390BF7" w:rsidRPr="002B5B90" w14:paraId="0BEB2E17" w14:textId="77777777" w:rsidTr="00CC1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21436" w14:textId="368CD692" w:rsidR="00390BF7" w:rsidRPr="00CC1665" w:rsidRDefault="00390BF7" w:rsidP="00390B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1665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E54B4" w14:textId="1E4F581C" w:rsidR="00390BF7" w:rsidRPr="00CC1665" w:rsidRDefault="00CC1665" w:rsidP="00390BF7">
            <w:pPr>
              <w:spacing w:after="0" w:line="240" w:lineRule="auto"/>
            </w:pPr>
            <w:hyperlink r:id="rId14" w:history="1">
              <w:r w:rsidR="00B80F65" w:rsidRPr="00CC1665">
                <w:rPr>
                  <w:rStyle w:val="Hyperlink"/>
                  <w:rFonts w:cs="Arial"/>
                  <w:color w:val="auto"/>
                </w:rPr>
                <w:t>S1-24202</w:t>
              </w:r>
              <w:r w:rsidR="00B80F65" w:rsidRPr="00CC1665">
                <w:rPr>
                  <w:rStyle w:val="Hyperlink"/>
                  <w:rFonts w:cs="Arial"/>
                  <w:color w:val="auto"/>
                </w:rPr>
                <w:t>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4453E" w14:textId="1EC0270A" w:rsidR="00390BF7" w:rsidRPr="00CC1665" w:rsidRDefault="00390BF7" w:rsidP="00390BF7">
            <w:pPr>
              <w:spacing w:after="0" w:line="240" w:lineRule="auto"/>
            </w:pPr>
            <w:r w:rsidRPr="00CC1665">
              <w:t>Nokia (rapporteur)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16325" w14:textId="7F0031A3" w:rsidR="00390BF7" w:rsidRPr="00CC1665" w:rsidRDefault="00390BF7" w:rsidP="00390BF7">
            <w:pPr>
              <w:spacing w:after="0" w:line="240" w:lineRule="auto"/>
            </w:pPr>
            <w:proofErr w:type="spellStart"/>
            <w:r w:rsidRPr="00CC1665">
              <w:t>pCR</w:t>
            </w:r>
            <w:proofErr w:type="spellEnd"/>
            <w:r w:rsidRPr="00CC1665">
              <w:t xml:space="preserve"> on TR 22.883 energy-related terms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55397" w14:textId="288552C8" w:rsidR="00390BF7" w:rsidRPr="00CC1665" w:rsidRDefault="00CC1665" w:rsidP="00390BF7">
            <w:pPr>
              <w:spacing w:after="0" w:line="240" w:lineRule="auto"/>
            </w:pPr>
            <w:r w:rsidRPr="00CC1665">
              <w:t>Revised to S1-242414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496D5" w14:textId="77777777" w:rsidR="00390BF7" w:rsidRPr="00CC1665" w:rsidRDefault="00390BF7" w:rsidP="00390BF7">
            <w:pPr>
              <w:spacing w:after="0" w:line="240" w:lineRule="auto"/>
            </w:pPr>
          </w:p>
        </w:tc>
      </w:tr>
      <w:tr w:rsidR="00CC1665" w:rsidRPr="002B5B90" w14:paraId="383D37DD" w14:textId="77777777" w:rsidTr="00CC1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7FC11D" w14:textId="16872329" w:rsidR="00CC1665" w:rsidRPr="00CC1665" w:rsidRDefault="00CC1665" w:rsidP="00390BF7">
            <w:pPr>
              <w:snapToGrid w:val="0"/>
              <w:spacing w:after="0" w:line="240" w:lineRule="auto"/>
            </w:pPr>
            <w:proofErr w:type="spellStart"/>
            <w:r w:rsidRPr="00CC1665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203B99" w14:textId="1FBE5E5B" w:rsidR="00CC1665" w:rsidRPr="00CC1665" w:rsidRDefault="00CC1665" w:rsidP="00390BF7">
            <w:pPr>
              <w:spacing w:after="0" w:line="240" w:lineRule="auto"/>
            </w:pPr>
            <w:hyperlink r:id="rId15" w:history="1">
              <w:r w:rsidRPr="00CC1665">
                <w:rPr>
                  <w:rStyle w:val="Hyperlink"/>
                  <w:rFonts w:cs="Arial"/>
                  <w:color w:val="auto"/>
                </w:rPr>
                <w:t>S1-242414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9B20B0" w14:textId="2CCD6C00" w:rsidR="00CC1665" w:rsidRPr="00CC1665" w:rsidRDefault="00CC1665" w:rsidP="00390BF7">
            <w:pPr>
              <w:spacing w:after="0" w:line="240" w:lineRule="auto"/>
            </w:pPr>
            <w:r w:rsidRPr="00CC1665">
              <w:t>Nokia (rapporteur)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420469" w14:textId="5FB51490" w:rsidR="00CC1665" w:rsidRPr="00CC1665" w:rsidRDefault="00CC1665" w:rsidP="00390BF7">
            <w:pPr>
              <w:spacing w:after="0" w:line="240" w:lineRule="auto"/>
            </w:pPr>
            <w:proofErr w:type="spellStart"/>
            <w:r w:rsidRPr="00CC1665">
              <w:t>pCR</w:t>
            </w:r>
            <w:proofErr w:type="spellEnd"/>
            <w:r w:rsidRPr="00CC1665">
              <w:t xml:space="preserve"> on TR 22.883 energy-related terms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B00F62" w14:textId="61460E64" w:rsidR="00CC1665" w:rsidRPr="00CC1665" w:rsidRDefault="00CC1665" w:rsidP="00390BF7">
            <w:pPr>
              <w:spacing w:after="0" w:line="240" w:lineRule="auto"/>
            </w:pPr>
            <w:r w:rsidRPr="00CC1665"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AD4FED" w14:textId="77777777" w:rsidR="00CC1665" w:rsidRPr="00CC1665" w:rsidRDefault="00CC1665" w:rsidP="00390BF7">
            <w:pPr>
              <w:spacing w:after="0" w:line="240" w:lineRule="auto"/>
            </w:pPr>
            <w:r w:rsidRPr="00CC1665">
              <w:t>Revision of S1-242027.</w:t>
            </w:r>
          </w:p>
          <w:p w14:paraId="134AD0E9" w14:textId="31A6A649" w:rsidR="00CC1665" w:rsidRPr="00CC1665" w:rsidRDefault="00CC1665" w:rsidP="00390BF7">
            <w:pPr>
              <w:spacing w:after="0" w:line="240" w:lineRule="auto"/>
              <w:rPr>
                <w:rFonts w:hint="eastAsia"/>
                <w:lang w:eastAsia="ja-JP"/>
              </w:rPr>
            </w:pPr>
            <w:r w:rsidRPr="00CC1665">
              <w:rPr>
                <w:rFonts w:hint="eastAsia"/>
                <w:lang w:eastAsia="ja-JP"/>
              </w:rPr>
              <w:t>N</w:t>
            </w:r>
            <w:r w:rsidRPr="00CC1665">
              <w:rPr>
                <w:lang w:eastAsia="ja-JP"/>
              </w:rPr>
              <w:t>OTE 2 -&gt; NOTE, carbon emission is out</w:t>
            </w:r>
          </w:p>
        </w:tc>
      </w:tr>
      <w:tr w:rsidR="00390BF7" w:rsidRPr="002B5B90" w14:paraId="06624D01" w14:textId="77777777" w:rsidTr="006F1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5E3943" w14:textId="5410659F" w:rsidR="00390BF7" w:rsidRPr="00285872" w:rsidRDefault="00390BF7" w:rsidP="00390BF7">
            <w:pPr>
              <w:spacing w:after="0" w:line="240" w:lineRule="auto"/>
            </w:pPr>
            <w:proofErr w:type="spellStart"/>
            <w:r w:rsidRPr="00285872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78DA4" w14:textId="55FECFBD" w:rsidR="00390BF7" w:rsidRPr="00285872" w:rsidRDefault="00CC1665" w:rsidP="00390BF7">
            <w:pPr>
              <w:spacing w:after="0" w:line="240" w:lineRule="auto"/>
            </w:pPr>
            <w:hyperlink r:id="rId16" w:history="1">
              <w:r w:rsidR="00B80F65" w:rsidRPr="00285872">
                <w:rPr>
                  <w:rStyle w:val="Hyperlink"/>
                  <w:rFonts w:cs="Arial"/>
                  <w:color w:val="auto"/>
                </w:rPr>
                <w:t>S1-242104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19F4D" w14:textId="77777777" w:rsidR="00390BF7" w:rsidRPr="00285872" w:rsidRDefault="00390BF7" w:rsidP="00390BF7">
            <w:pPr>
              <w:spacing w:after="0" w:line="240" w:lineRule="auto"/>
            </w:pPr>
            <w:r w:rsidRPr="00285872">
              <w:t>TNO, KPN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9914D5" w14:textId="77777777" w:rsidR="00390BF7" w:rsidRPr="00285872" w:rsidRDefault="00390BF7" w:rsidP="00390BF7">
            <w:pPr>
              <w:spacing w:after="0" w:line="240" w:lineRule="auto"/>
            </w:pPr>
            <w:r w:rsidRPr="00285872">
              <w:t>SDOs working on end-to-end energy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0EA45" w14:textId="62B74130" w:rsidR="00390BF7" w:rsidRPr="00285872" w:rsidRDefault="00285872" w:rsidP="00390BF7">
            <w:pPr>
              <w:spacing w:after="0" w:line="240" w:lineRule="auto"/>
            </w:pPr>
            <w:r w:rsidRPr="00285872">
              <w:t>Revised to S1-242412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8506D" w14:textId="77777777" w:rsidR="00390BF7" w:rsidRPr="00285872" w:rsidRDefault="00390BF7" w:rsidP="00390BF7">
            <w:pPr>
              <w:spacing w:after="0" w:line="240" w:lineRule="auto"/>
            </w:pPr>
          </w:p>
        </w:tc>
      </w:tr>
      <w:tr w:rsidR="00285872" w:rsidRPr="002B5B90" w14:paraId="4D01B259" w14:textId="77777777" w:rsidTr="006F1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4D21E" w14:textId="20BA9B50" w:rsidR="00285872" w:rsidRPr="006F1B03" w:rsidRDefault="00285872" w:rsidP="00390BF7">
            <w:pPr>
              <w:spacing w:after="0" w:line="240" w:lineRule="auto"/>
            </w:pPr>
            <w:proofErr w:type="spellStart"/>
            <w:r w:rsidRPr="006F1B03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DACDB" w14:textId="47EB18FA" w:rsidR="00285872" w:rsidRPr="006F1B03" w:rsidRDefault="00CC1665" w:rsidP="00390BF7">
            <w:pPr>
              <w:spacing w:after="0" w:line="240" w:lineRule="auto"/>
              <w:rPr>
                <w:rFonts w:cs="Arial"/>
              </w:rPr>
            </w:pPr>
            <w:hyperlink r:id="rId17" w:history="1">
              <w:r w:rsidR="00285872" w:rsidRPr="006F1B03">
                <w:rPr>
                  <w:rStyle w:val="Hyperlink"/>
                  <w:rFonts w:cs="Arial"/>
                  <w:color w:val="auto"/>
                </w:rPr>
                <w:t>S1</w:t>
              </w:r>
              <w:r w:rsidR="00285872" w:rsidRPr="006F1B03">
                <w:rPr>
                  <w:rStyle w:val="Hyperlink"/>
                  <w:rFonts w:cs="Arial"/>
                  <w:color w:val="auto"/>
                </w:rPr>
                <w:t>-</w:t>
              </w:r>
              <w:r w:rsidR="00285872" w:rsidRPr="006F1B03">
                <w:rPr>
                  <w:rStyle w:val="Hyperlink"/>
                  <w:rFonts w:cs="Arial"/>
                  <w:color w:val="auto"/>
                </w:rPr>
                <w:t>2</w:t>
              </w:r>
              <w:r w:rsidR="00285872" w:rsidRPr="006F1B03">
                <w:rPr>
                  <w:rStyle w:val="Hyperlink"/>
                  <w:rFonts w:cs="Arial"/>
                  <w:color w:val="auto"/>
                </w:rPr>
                <w:t>42412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D0CDF" w14:textId="71C2FC8B" w:rsidR="00285872" w:rsidRPr="006F1B03" w:rsidRDefault="00285872" w:rsidP="00390BF7">
            <w:pPr>
              <w:spacing w:after="0" w:line="240" w:lineRule="auto"/>
            </w:pPr>
            <w:r w:rsidRPr="006F1B03">
              <w:t>TNO, KPN, Samsung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3B383" w14:textId="403FC3FF" w:rsidR="00285872" w:rsidRPr="006F1B03" w:rsidRDefault="00285872" w:rsidP="00390BF7">
            <w:pPr>
              <w:spacing w:after="0" w:line="240" w:lineRule="auto"/>
            </w:pPr>
            <w:r w:rsidRPr="006F1B03">
              <w:t>SDOs working on end-to-end energy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A5CAB" w14:textId="4F658920" w:rsidR="00285872" w:rsidRPr="006F1B03" w:rsidRDefault="006F1B03" w:rsidP="00390BF7">
            <w:pPr>
              <w:spacing w:after="0" w:line="240" w:lineRule="auto"/>
            </w:pPr>
            <w:r w:rsidRPr="006F1B03">
              <w:t>Revised to S1-242419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F2809" w14:textId="77777777" w:rsidR="00285872" w:rsidRPr="006F1B03" w:rsidRDefault="00285872" w:rsidP="00390BF7">
            <w:pPr>
              <w:spacing w:after="0" w:line="240" w:lineRule="auto"/>
            </w:pPr>
            <w:r w:rsidRPr="006F1B03">
              <w:t>Revision of S1-242104.</w:t>
            </w:r>
          </w:p>
          <w:p w14:paraId="4B81C8D0" w14:textId="70334A3F" w:rsidR="00285872" w:rsidRPr="006F1B03" w:rsidRDefault="00285872" w:rsidP="00390BF7">
            <w:pPr>
              <w:spacing w:after="0" w:line="240" w:lineRule="auto"/>
              <w:rPr>
                <w:lang w:eastAsia="ja-JP"/>
              </w:rPr>
            </w:pPr>
            <w:r w:rsidRPr="006F1B03">
              <w:rPr>
                <w:lang w:eastAsia="ja-JP"/>
              </w:rPr>
              <w:t xml:space="preserve">The revision to be </w:t>
            </w:r>
            <w:proofErr w:type="spellStart"/>
            <w:r w:rsidRPr="006F1B03">
              <w:rPr>
                <w:lang w:eastAsia="ja-JP"/>
              </w:rPr>
              <w:t>pCR</w:t>
            </w:r>
            <w:proofErr w:type="spellEnd"/>
            <w:r w:rsidRPr="006F1B03">
              <w:rPr>
                <w:lang w:eastAsia="ja-JP"/>
              </w:rPr>
              <w:t xml:space="preserve"> for Annex.</w:t>
            </w:r>
          </w:p>
        </w:tc>
      </w:tr>
      <w:tr w:rsidR="006F1B03" w:rsidRPr="002B5B90" w14:paraId="389A9BCB" w14:textId="77777777" w:rsidTr="006F1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C562" w14:textId="7C2FCDA5" w:rsidR="006F1B03" w:rsidRPr="006F1B03" w:rsidRDefault="006F1B03" w:rsidP="00390BF7">
            <w:pPr>
              <w:spacing w:after="0" w:line="240" w:lineRule="auto"/>
            </w:pPr>
            <w:proofErr w:type="spellStart"/>
            <w:r w:rsidRPr="006F1B03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1B43" w14:textId="2B95C08F" w:rsidR="006F1B03" w:rsidRPr="006F1B03" w:rsidRDefault="006F1B03" w:rsidP="00390BF7">
            <w:pPr>
              <w:spacing w:after="0" w:line="240" w:lineRule="auto"/>
            </w:pPr>
            <w:hyperlink r:id="rId18" w:history="1">
              <w:r w:rsidRPr="006F1B03">
                <w:rPr>
                  <w:rStyle w:val="Hyperlink"/>
                  <w:rFonts w:cs="Arial"/>
                  <w:color w:val="auto"/>
                </w:rPr>
                <w:t>S1-242419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D14D" w14:textId="1EC9E8BD" w:rsidR="006F1B03" w:rsidRPr="006F1B03" w:rsidRDefault="006F1B03" w:rsidP="00390BF7">
            <w:pPr>
              <w:spacing w:after="0" w:line="240" w:lineRule="auto"/>
            </w:pPr>
            <w:r w:rsidRPr="006F1B03">
              <w:t>TNO, KPN, Samsung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4979" w14:textId="42F25D6C" w:rsidR="006F1B03" w:rsidRPr="006F1B03" w:rsidRDefault="006F1B03" w:rsidP="00390BF7">
            <w:pPr>
              <w:spacing w:after="0" w:line="240" w:lineRule="auto"/>
            </w:pPr>
            <w:r w:rsidRPr="006F1B03">
              <w:t>SDOs working on end-to-end energy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59E9" w14:textId="77777777" w:rsidR="006F1B03" w:rsidRPr="006F1B03" w:rsidRDefault="006F1B03" w:rsidP="00390BF7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2236" w14:textId="77777777" w:rsidR="006F1B03" w:rsidRPr="006F1B03" w:rsidRDefault="006F1B03" w:rsidP="006F1B03">
            <w:pPr>
              <w:spacing w:after="0" w:line="240" w:lineRule="auto"/>
              <w:rPr>
                <w:i/>
              </w:rPr>
            </w:pPr>
            <w:r w:rsidRPr="006F1B03">
              <w:rPr>
                <w:i/>
              </w:rPr>
              <w:t>Revision of S1-242104.</w:t>
            </w:r>
          </w:p>
          <w:p w14:paraId="4F24711F" w14:textId="550C2EFC" w:rsidR="006F1B03" w:rsidRPr="006F1B03" w:rsidRDefault="006F1B03" w:rsidP="006F1B03">
            <w:pPr>
              <w:spacing w:after="0" w:line="240" w:lineRule="auto"/>
            </w:pPr>
            <w:r w:rsidRPr="006F1B03">
              <w:rPr>
                <w:i/>
                <w:lang w:eastAsia="ja-JP"/>
              </w:rPr>
              <w:t xml:space="preserve">The revision to be </w:t>
            </w:r>
            <w:proofErr w:type="spellStart"/>
            <w:r w:rsidRPr="006F1B03">
              <w:rPr>
                <w:i/>
                <w:lang w:eastAsia="ja-JP"/>
              </w:rPr>
              <w:t>pCR</w:t>
            </w:r>
            <w:proofErr w:type="spellEnd"/>
            <w:r w:rsidRPr="006F1B03">
              <w:rPr>
                <w:i/>
                <w:lang w:eastAsia="ja-JP"/>
              </w:rPr>
              <w:t xml:space="preserve"> for Annex.</w:t>
            </w:r>
          </w:p>
          <w:p w14:paraId="1C4906E7" w14:textId="50F12BA6" w:rsidR="006F1B03" w:rsidRPr="006F1B03" w:rsidRDefault="006F1B03" w:rsidP="00390BF7">
            <w:pPr>
              <w:spacing w:after="0" w:line="240" w:lineRule="auto"/>
            </w:pPr>
            <w:r w:rsidRPr="006F1B03">
              <w:t>Revision of S1-242412.</w:t>
            </w:r>
          </w:p>
        </w:tc>
      </w:tr>
      <w:tr w:rsidR="00390BF7" w:rsidRPr="002B5B90" w14:paraId="3840E8D6" w14:textId="77777777" w:rsidTr="00874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97D49" w14:textId="141762A6" w:rsidR="00390BF7" w:rsidRPr="00874070" w:rsidRDefault="00390BF7" w:rsidP="00390BF7">
            <w:pPr>
              <w:spacing w:after="0" w:line="240" w:lineRule="auto"/>
            </w:pPr>
            <w:proofErr w:type="spellStart"/>
            <w:r w:rsidRPr="0087407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8286C" w14:textId="540F0F62" w:rsidR="00390BF7" w:rsidRPr="00874070" w:rsidRDefault="00CC1665" w:rsidP="00390BF7">
            <w:pPr>
              <w:spacing w:after="0" w:line="240" w:lineRule="auto"/>
            </w:pPr>
            <w:hyperlink r:id="rId19" w:history="1">
              <w:r w:rsidR="00B80F65" w:rsidRPr="00874070">
                <w:rPr>
                  <w:rStyle w:val="Hyperlink"/>
                  <w:rFonts w:cs="Arial"/>
                  <w:color w:val="auto"/>
                </w:rPr>
                <w:t>S1-242108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374FA" w14:textId="77777777" w:rsidR="00390BF7" w:rsidRPr="00874070" w:rsidRDefault="00390BF7" w:rsidP="00390BF7">
            <w:pPr>
              <w:spacing w:after="0" w:line="240" w:lineRule="auto"/>
            </w:pPr>
            <w:r w:rsidRPr="00874070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B6812" w14:textId="77777777" w:rsidR="00390BF7" w:rsidRPr="00874070" w:rsidRDefault="00390BF7" w:rsidP="00390BF7">
            <w:pPr>
              <w:spacing w:after="0" w:line="240" w:lineRule="auto"/>
            </w:pPr>
            <w:r w:rsidRPr="00874070">
              <w:t>Energy Labelling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45ECA" w14:textId="00D53DD5" w:rsidR="00390BF7" w:rsidRPr="00874070" w:rsidRDefault="00874070" w:rsidP="00390BF7">
            <w:pPr>
              <w:spacing w:after="0" w:line="240" w:lineRule="auto"/>
            </w:pPr>
            <w:r w:rsidRPr="00874070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56CF0" w14:textId="77777777" w:rsidR="00390BF7" w:rsidRPr="00874070" w:rsidRDefault="00390BF7" w:rsidP="00390BF7">
            <w:pPr>
              <w:spacing w:after="0" w:line="240" w:lineRule="auto"/>
            </w:pPr>
          </w:p>
        </w:tc>
      </w:tr>
      <w:tr w:rsidR="00390BF7" w:rsidRPr="002B5B90" w14:paraId="2D111DAA" w14:textId="77777777" w:rsidTr="00874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B344F" w14:textId="603044A2" w:rsidR="00390BF7" w:rsidRPr="00874070" w:rsidRDefault="00390BF7" w:rsidP="00390BF7">
            <w:pPr>
              <w:spacing w:after="0" w:line="240" w:lineRule="auto"/>
            </w:pPr>
            <w:proofErr w:type="spellStart"/>
            <w:r w:rsidRPr="0087407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2C312" w14:textId="47B51B3D" w:rsidR="00390BF7" w:rsidRPr="00874070" w:rsidRDefault="00CC1665" w:rsidP="00390BF7">
            <w:pPr>
              <w:spacing w:after="0" w:line="240" w:lineRule="auto"/>
            </w:pPr>
            <w:hyperlink r:id="rId20" w:history="1">
              <w:r w:rsidR="00B80F65" w:rsidRPr="00874070">
                <w:rPr>
                  <w:rStyle w:val="Hyperlink"/>
                  <w:rFonts w:cs="Arial"/>
                  <w:color w:val="auto"/>
                </w:rPr>
                <w:t>S1-242109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2537E" w14:textId="77777777" w:rsidR="00390BF7" w:rsidRPr="00874070" w:rsidRDefault="00390BF7" w:rsidP="00390BF7">
            <w:pPr>
              <w:spacing w:after="0" w:line="240" w:lineRule="auto"/>
            </w:pPr>
            <w:r w:rsidRPr="00874070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9ED54" w14:textId="77777777" w:rsidR="00390BF7" w:rsidRPr="00874070" w:rsidRDefault="00390BF7" w:rsidP="00390BF7">
            <w:pPr>
              <w:spacing w:after="0" w:line="240" w:lineRule="auto"/>
            </w:pPr>
            <w:r w:rsidRPr="00874070">
              <w:t>Future Energy Ecosystem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28036" w14:textId="0FB1B906" w:rsidR="00390BF7" w:rsidRPr="00874070" w:rsidRDefault="00874070" w:rsidP="00390BF7">
            <w:pPr>
              <w:spacing w:after="0" w:line="240" w:lineRule="auto"/>
            </w:pPr>
            <w:r w:rsidRPr="00874070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D8983" w14:textId="77777777" w:rsidR="00390BF7" w:rsidRPr="00874070" w:rsidRDefault="00390BF7" w:rsidP="00390BF7">
            <w:pPr>
              <w:spacing w:after="0" w:line="240" w:lineRule="auto"/>
            </w:pPr>
          </w:p>
        </w:tc>
      </w:tr>
      <w:tr w:rsidR="0077152A" w:rsidRPr="00B04844" w14:paraId="14E039FD" w14:textId="77777777" w:rsidTr="00874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50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E8D115F" w14:textId="77777777" w:rsidR="0077152A" w:rsidRPr="00D87E16" w:rsidRDefault="0077152A" w:rsidP="008B761E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77152A" w:rsidRPr="002B5B90" w14:paraId="6038234D" w14:textId="77777777" w:rsidTr="00087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A9310" w14:textId="36C5DBE2" w:rsidR="0077152A" w:rsidRPr="00874070" w:rsidRDefault="00390BF7" w:rsidP="008B761E">
            <w:pPr>
              <w:spacing w:after="0" w:line="240" w:lineRule="auto"/>
            </w:pPr>
            <w:proofErr w:type="spellStart"/>
            <w:r w:rsidRPr="0087407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876D8" w14:textId="3681E3C8" w:rsidR="0077152A" w:rsidRPr="00874070" w:rsidRDefault="00CC1665" w:rsidP="008B761E">
            <w:pPr>
              <w:spacing w:after="0" w:line="240" w:lineRule="auto"/>
            </w:pPr>
            <w:hyperlink r:id="rId21" w:history="1">
              <w:r w:rsidR="00B80F65" w:rsidRPr="00874070">
                <w:rPr>
                  <w:rStyle w:val="Hyperlink"/>
                  <w:rFonts w:cs="Arial"/>
                  <w:color w:val="auto"/>
                </w:rPr>
                <w:t>S1-242245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438DA" w14:textId="77777777" w:rsidR="0077152A" w:rsidRPr="00874070" w:rsidRDefault="0077152A" w:rsidP="008B761E">
            <w:pPr>
              <w:spacing w:after="0" w:line="240" w:lineRule="auto"/>
            </w:pPr>
            <w:r w:rsidRPr="00874070">
              <w:t>vivo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5CAC0" w14:textId="77777777" w:rsidR="0077152A" w:rsidRPr="00874070" w:rsidRDefault="0077152A" w:rsidP="008B761E">
            <w:pPr>
              <w:spacing w:after="0" w:line="240" w:lineRule="auto"/>
            </w:pPr>
            <w:r w:rsidRPr="00874070">
              <w:t>Update use case on energy saving service on UE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01380" w14:textId="3D77D1A3" w:rsidR="0077152A" w:rsidRPr="00874070" w:rsidRDefault="00874070" w:rsidP="008B761E">
            <w:pPr>
              <w:spacing w:after="0" w:line="240" w:lineRule="auto"/>
            </w:pPr>
            <w:r w:rsidRPr="00874070">
              <w:t>Revised to S1-242410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08D09F" w14:textId="77777777" w:rsidR="0077152A" w:rsidRPr="00874070" w:rsidRDefault="0077152A" w:rsidP="008B761E">
            <w:pPr>
              <w:spacing w:after="0" w:line="240" w:lineRule="auto"/>
            </w:pPr>
          </w:p>
        </w:tc>
      </w:tr>
      <w:tr w:rsidR="00874070" w:rsidRPr="002B5B90" w14:paraId="11BDB286" w14:textId="77777777" w:rsidTr="00087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46BD8" w14:textId="72B7661C" w:rsidR="00874070" w:rsidRPr="00087852" w:rsidRDefault="00874070" w:rsidP="008B761E">
            <w:pPr>
              <w:spacing w:after="0" w:line="240" w:lineRule="auto"/>
            </w:pPr>
            <w:proofErr w:type="spellStart"/>
            <w:r w:rsidRPr="00087852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A2937" w14:textId="14F74CF3" w:rsidR="00874070" w:rsidRPr="00087852" w:rsidRDefault="00CC1665" w:rsidP="008B761E">
            <w:pPr>
              <w:spacing w:after="0" w:line="240" w:lineRule="auto"/>
              <w:rPr>
                <w:rFonts w:cs="Arial"/>
              </w:rPr>
            </w:pPr>
            <w:hyperlink r:id="rId22" w:history="1">
              <w:r w:rsidR="00874070" w:rsidRPr="00087852">
                <w:rPr>
                  <w:rStyle w:val="Hyperlink"/>
                  <w:rFonts w:cs="Arial"/>
                  <w:color w:val="auto"/>
                </w:rPr>
                <w:t>S1-2</w:t>
              </w:r>
              <w:r w:rsidR="00874070" w:rsidRPr="00087852">
                <w:rPr>
                  <w:rStyle w:val="Hyperlink"/>
                  <w:rFonts w:cs="Arial"/>
                  <w:color w:val="auto"/>
                </w:rPr>
                <w:t>4</w:t>
              </w:r>
              <w:r w:rsidR="00874070" w:rsidRPr="00087852">
                <w:rPr>
                  <w:rStyle w:val="Hyperlink"/>
                  <w:rFonts w:cs="Arial"/>
                  <w:color w:val="auto"/>
                </w:rPr>
                <w:t>2</w:t>
              </w:r>
              <w:r w:rsidR="00874070" w:rsidRPr="00087852">
                <w:rPr>
                  <w:rStyle w:val="Hyperlink"/>
                  <w:rFonts w:cs="Arial"/>
                  <w:color w:val="auto"/>
                </w:rPr>
                <w:t>410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C049E" w14:textId="1AC168D2" w:rsidR="00874070" w:rsidRPr="00087852" w:rsidRDefault="00874070" w:rsidP="008B761E">
            <w:pPr>
              <w:spacing w:after="0" w:line="240" w:lineRule="auto"/>
            </w:pPr>
            <w:r w:rsidRPr="00087852">
              <w:t>vivo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9C883" w14:textId="08DEF8A4" w:rsidR="00874070" w:rsidRPr="00087852" w:rsidRDefault="00874070" w:rsidP="008B761E">
            <w:pPr>
              <w:spacing w:after="0" w:line="240" w:lineRule="auto"/>
            </w:pPr>
            <w:r w:rsidRPr="00087852">
              <w:t>Update use case on energy saving service on UE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E1C62" w14:textId="3BC76CDE" w:rsidR="00874070" w:rsidRPr="00087852" w:rsidRDefault="00087852" w:rsidP="008B761E">
            <w:pPr>
              <w:spacing w:after="0" w:line="240" w:lineRule="auto"/>
            </w:pPr>
            <w:r w:rsidRPr="00087852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3D0CB" w14:textId="357669B1" w:rsidR="00874070" w:rsidRPr="00087852" w:rsidRDefault="00874070" w:rsidP="008B761E">
            <w:pPr>
              <w:spacing w:after="0" w:line="240" w:lineRule="auto"/>
            </w:pPr>
            <w:r w:rsidRPr="00087852">
              <w:t>Revision of S1-242245.</w:t>
            </w:r>
          </w:p>
        </w:tc>
      </w:tr>
      <w:tr w:rsidR="0077152A" w:rsidRPr="00B04844" w14:paraId="323B5820" w14:textId="77777777" w:rsidTr="00C540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50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217B304" w14:textId="77777777" w:rsidR="0077152A" w:rsidRPr="00D87E16" w:rsidRDefault="0077152A" w:rsidP="008B761E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C540CA" w:rsidRPr="002B5B90" w14:paraId="20461CB3" w14:textId="77777777" w:rsidTr="00AE5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BA1C8" w14:textId="5A624A27" w:rsidR="00C540CA" w:rsidRPr="00C540CA" w:rsidRDefault="00C540CA" w:rsidP="00C540CA">
            <w:pPr>
              <w:spacing w:after="0" w:line="240" w:lineRule="auto"/>
            </w:pPr>
            <w:proofErr w:type="spellStart"/>
            <w:r w:rsidRPr="00C540CA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A5A82" w14:textId="43EE4B7A" w:rsidR="00C540CA" w:rsidRPr="00C540CA" w:rsidRDefault="00C540CA" w:rsidP="00C540CA">
            <w:pPr>
              <w:spacing w:after="0" w:line="240" w:lineRule="auto"/>
            </w:pPr>
            <w:hyperlink r:id="rId23" w:history="1">
              <w:r w:rsidRPr="00C540CA">
                <w:rPr>
                  <w:rStyle w:val="Hyperlink"/>
                  <w:rFonts w:cs="Arial"/>
                  <w:color w:val="auto"/>
                </w:rPr>
                <w:t>S1-242018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F19CC" w14:textId="77777777" w:rsidR="00C540CA" w:rsidRPr="00C540CA" w:rsidRDefault="00C540CA" w:rsidP="00C540CA">
            <w:pPr>
              <w:spacing w:after="0" w:line="240" w:lineRule="auto"/>
            </w:pPr>
            <w:proofErr w:type="spellStart"/>
            <w:r w:rsidRPr="00C540CA">
              <w:t>AsiaInfo</w:t>
            </w:r>
            <w:proofErr w:type="spell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D8883" w14:textId="77777777" w:rsidR="00C540CA" w:rsidRPr="00C540CA" w:rsidRDefault="00C540CA" w:rsidP="00C540CA">
            <w:pPr>
              <w:spacing w:after="0" w:line="240" w:lineRule="auto"/>
            </w:pPr>
            <w:proofErr w:type="spellStart"/>
            <w:r w:rsidRPr="00C540CA">
              <w:t>pCR</w:t>
            </w:r>
            <w:proofErr w:type="spellEnd"/>
            <w:r w:rsidRPr="00C540CA">
              <w:t xml:space="preserve"> on TR 22883 Collection of Network Energy-Saving Adjustment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B0EE3" w14:textId="4BFC9D46" w:rsidR="00C540CA" w:rsidRPr="00C540CA" w:rsidRDefault="00C540CA" w:rsidP="00C540CA">
            <w:pPr>
              <w:spacing w:after="0" w:line="240" w:lineRule="auto"/>
            </w:pPr>
            <w:r w:rsidRPr="00ED0B7A">
              <w:t>Revised to S1-24240</w:t>
            </w:r>
            <w:r>
              <w:t>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6F9B4" w14:textId="77777777" w:rsidR="00C540CA" w:rsidRPr="00C540CA" w:rsidRDefault="00C540CA" w:rsidP="00C540CA">
            <w:pPr>
              <w:spacing w:after="0" w:line="240" w:lineRule="auto"/>
            </w:pPr>
          </w:p>
        </w:tc>
      </w:tr>
      <w:tr w:rsidR="00E708D8" w:rsidRPr="002B5B90" w14:paraId="5FB55EBE" w14:textId="77777777" w:rsidTr="00AE5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1710B" w14:textId="700FE233" w:rsidR="00E708D8" w:rsidRPr="00AE5AF5" w:rsidRDefault="00E708D8" w:rsidP="00390BF7">
            <w:pPr>
              <w:spacing w:after="0" w:line="240" w:lineRule="auto"/>
            </w:pPr>
            <w:proofErr w:type="spellStart"/>
            <w:r w:rsidRPr="00AE5AF5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A9CF2" w14:textId="2AE4A912" w:rsidR="00E708D8" w:rsidRPr="00AE5AF5" w:rsidRDefault="00CC1665" w:rsidP="00390BF7">
            <w:pPr>
              <w:spacing w:after="0" w:line="240" w:lineRule="auto"/>
              <w:rPr>
                <w:rFonts w:cs="Arial"/>
              </w:rPr>
            </w:pPr>
            <w:hyperlink r:id="rId24" w:history="1">
              <w:r w:rsidR="00E708D8" w:rsidRPr="00AE5AF5">
                <w:rPr>
                  <w:rStyle w:val="Hyperlink"/>
                  <w:rFonts w:cs="Arial"/>
                  <w:color w:val="auto"/>
                </w:rPr>
                <w:t>S1-242</w:t>
              </w:r>
              <w:r w:rsidR="00E708D8" w:rsidRPr="00AE5AF5">
                <w:rPr>
                  <w:rStyle w:val="Hyperlink"/>
                  <w:rFonts w:cs="Arial"/>
                  <w:color w:val="auto"/>
                </w:rPr>
                <w:t>4</w:t>
              </w:r>
              <w:r w:rsidR="00E708D8" w:rsidRPr="00AE5AF5">
                <w:rPr>
                  <w:rStyle w:val="Hyperlink"/>
                  <w:rFonts w:cs="Arial"/>
                  <w:color w:val="auto"/>
                </w:rPr>
                <w:t>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3C3C2" w14:textId="4CA77FBC" w:rsidR="00E708D8" w:rsidRPr="00AE5AF5" w:rsidRDefault="00E708D8" w:rsidP="00390BF7">
            <w:pPr>
              <w:spacing w:after="0" w:line="240" w:lineRule="auto"/>
            </w:pPr>
            <w:proofErr w:type="spellStart"/>
            <w:r w:rsidRPr="00AE5AF5">
              <w:t>AsiaInfo</w:t>
            </w:r>
            <w:proofErr w:type="spell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9CD22" w14:textId="50DC3F64" w:rsidR="00E708D8" w:rsidRPr="00AE5AF5" w:rsidRDefault="00E708D8" w:rsidP="00390BF7">
            <w:pPr>
              <w:spacing w:after="0" w:line="240" w:lineRule="auto"/>
            </w:pPr>
            <w:proofErr w:type="spellStart"/>
            <w:r w:rsidRPr="00AE5AF5">
              <w:t>pCR</w:t>
            </w:r>
            <w:proofErr w:type="spellEnd"/>
            <w:r w:rsidRPr="00AE5AF5">
              <w:t xml:space="preserve"> on TR 22883 Collection of Network Energy-Saving Adjustment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F5B28" w14:textId="6260CEA2" w:rsidR="00E708D8" w:rsidRPr="00AE5AF5" w:rsidRDefault="00AE5AF5" w:rsidP="00390BF7">
            <w:pPr>
              <w:spacing w:after="0" w:line="240" w:lineRule="auto"/>
            </w:pPr>
            <w:r w:rsidRPr="00AE5AF5">
              <w:t>Revised to S1-242421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0E0EB" w14:textId="77777777" w:rsidR="00E708D8" w:rsidRDefault="00E708D8" w:rsidP="00390BF7">
            <w:pPr>
              <w:spacing w:after="0" w:line="240" w:lineRule="auto"/>
            </w:pPr>
            <w:r w:rsidRPr="00AE5AF5">
              <w:t>Revision of S1-242018.</w:t>
            </w:r>
          </w:p>
          <w:p w14:paraId="14D8E427" w14:textId="413006D5" w:rsidR="00AE5AF5" w:rsidRPr="00AE5AF5" w:rsidRDefault="00AE5AF5" w:rsidP="00390BF7">
            <w:pPr>
              <w:spacing w:after="0" w:line="240" w:lineRule="auto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resented by the rapporteur</w:t>
            </w:r>
          </w:p>
        </w:tc>
      </w:tr>
      <w:tr w:rsidR="00AE5AF5" w:rsidRPr="002B5B90" w14:paraId="22FA2109" w14:textId="77777777" w:rsidTr="00AE5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574F" w14:textId="088334E9" w:rsidR="00AE5AF5" w:rsidRPr="00AE5AF5" w:rsidRDefault="00AE5AF5" w:rsidP="00390BF7">
            <w:pPr>
              <w:spacing w:after="0" w:line="240" w:lineRule="auto"/>
            </w:pPr>
            <w:proofErr w:type="spellStart"/>
            <w:r w:rsidRPr="00AE5AF5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561A" w14:textId="58D84C02" w:rsidR="00AE5AF5" w:rsidRPr="00AE5AF5" w:rsidRDefault="00AE5AF5" w:rsidP="00390BF7">
            <w:pPr>
              <w:spacing w:after="0" w:line="240" w:lineRule="auto"/>
            </w:pPr>
            <w:hyperlink r:id="rId25" w:history="1">
              <w:r w:rsidRPr="00AE5AF5">
                <w:rPr>
                  <w:rStyle w:val="Hyperlink"/>
                  <w:rFonts w:cs="Arial"/>
                  <w:color w:val="auto"/>
                </w:rPr>
                <w:t>S1-242421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0C91" w14:textId="49BD7D28" w:rsidR="00AE5AF5" w:rsidRPr="00AE5AF5" w:rsidRDefault="00AE5AF5" w:rsidP="00390BF7">
            <w:pPr>
              <w:spacing w:after="0" w:line="240" w:lineRule="auto"/>
            </w:pPr>
            <w:proofErr w:type="spellStart"/>
            <w:r w:rsidRPr="00AE5AF5">
              <w:t>AsiaInfo</w:t>
            </w:r>
            <w:proofErr w:type="spell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10D0" w14:textId="057736E2" w:rsidR="00AE5AF5" w:rsidRPr="00AE5AF5" w:rsidRDefault="00AE5AF5" w:rsidP="00390BF7">
            <w:pPr>
              <w:spacing w:after="0" w:line="240" w:lineRule="auto"/>
            </w:pPr>
            <w:proofErr w:type="spellStart"/>
            <w:r w:rsidRPr="00AE5AF5">
              <w:t>pCR</w:t>
            </w:r>
            <w:proofErr w:type="spellEnd"/>
            <w:r w:rsidRPr="00AE5AF5">
              <w:t xml:space="preserve"> on TR 22883 Collection of Network Energy-Saving Adjustment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B1E2" w14:textId="77777777" w:rsidR="00AE5AF5" w:rsidRPr="00AE5AF5" w:rsidRDefault="00AE5AF5" w:rsidP="00390BF7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BB47" w14:textId="0E60EDFD" w:rsidR="00AE5AF5" w:rsidRPr="00AE5AF5" w:rsidRDefault="00AE5AF5" w:rsidP="00390BF7">
            <w:pPr>
              <w:spacing w:after="0" w:line="240" w:lineRule="auto"/>
            </w:pPr>
            <w:r w:rsidRPr="00AE5AF5">
              <w:rPr>
                <w:i/>
              </w:rPr>
              <w:t>Revision of S1-242018.</w:t>
            </w:r>
          </w:p>
          <w:p w14:paraId="4A8D1F64" w14:textId="2C917C21" w:rsidR="00AE5AF5" w:rsidRPr="00AE5AF5" w:rsidRDefault="00AE5AF5" w:rsidP="00390BF7">
            <w:pPr>
              <w:spacing w:after="0" w:line="240" w:lineRule="auto"/>
            </w:pPr>
            <w:r w:rsidRPr="00AE5AF5">
              <w:t>Revision of S1-242400.</w:t>
            </w:r>
          </w:p>
        </w:tc>
      </w:tr>
      <w:tr w:rsidR="00390BF7" w:rsidRPr="002B5B90" w14:paraId="52B67CAF" w14:textId="77777777" w:rsidTr="00D32F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3F17C" w14:textId="07C39D9A" w:rsidR="00390BF7" w:rsidRPr="00ED0B7A" w:rsidRDefault="00390BF7" w:rsidP="00390B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0B7A"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406AD" w14:textId="2A3D97E6" w:rsidR="00390BF7" w:rsidRPr="00ED0B7A" w:rsidRDefault="00CC1665" w:rsidP="00390BF7">
            <w:pPr>
              <w:spacing w:after="0" w:line="240" w:lineRule="auto"/>
            </w:pPr>
            <w:hyperlink r:id="rId26" w:history="1">
              <w:r w:rsidR="00B80F65" w:rsidRPr="00ED0B7A">
                <w:rPr>
                  <w:rStyle w:val="Hyperlink"/>
                  <w:rFonts w:cs="Arial"/>
                  <w:color w:val="auto"/>
                </w:rPr>
                <w:t>S1-242028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0F284" w14:textId="4CA67B8E" w:rsidR="00390BF7" w:rsidRPr="00ED0B7A" w:rsidRDefault="00390BF7" w:rsidP="00390BF7">
            <w:pPr>
              <w:spacing w:after="0" w:line="240" w:lineRule="auto"/>
            </w:pPr>
            <w:r w:rsidRPr="00ED0B7A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4795B" w14:textId="457D3699" w:rsidR="00390BF7" w:rsidRPr="00ED0B7A" w:rsidRDefault="00390BF7" w:rsidP="00390BF7">
            <w:pPr>
              <w:spacing w:after="0" w:line="240" w:lineRule="auto"/>
            </w:pPr>
            <w:r w:rsidRPr="00ED0B7A">
              <w:t xml:space="preserve">22.883 </w:t>
            </w:r>
            <w:proofErr w:type="spellStart"/>
            <w:r w:rsidRPr="00ED0B7A">
              <w:t>pCR</w:t>
            </w:r>
            <w:proofErr w:type="spellEnd"/>
            <w:r w:rsidRPr="00ED0B7A">
              <w:t xml:space="preserve"> on New Use case on exposing subscriber carbon footprint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09C3B" w14:textId="34E5882E" w:rsidR="00390BF7" w:rsidRPr="00ED0B7A" w:rsidRDefault="00ED0B7A" w:rsidP="00390BF7">
            <w:pPr>
              <w:spacing w:after="0" w:line="240" w:lineRule="auto"/>
            </w:pPr>
            <w:r w:rsidRPr="00ED0B7A">
              <w:t>Revised to S1-242401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66D28" w14:textId="77777777" w:rsidR="00390BF7" w:rsidRPr="00ED0B7A" w:rsidRDefault="00390BF7" w:rsidP="00390BF7">
            <w:pPr>
              <w:spacing w:after="0" w:line="240" w:lineRule="auto"/>
            </w:pPr>
          </w:p>
        </w:tc>
      </w:tr>
      <w:tr w:rsidR="00ED0B7A" w:rsidRPr="002B5B90" w14:paraId="2B9DEA07" w14:textId="77777777" w:rsidTr="00D32F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24BF3" w14:textId="131146DE" w:rsidR="00ED0B7A" w:rsidRPr="00D32F8E" w:rsidRDefault="00ED0B7A" w:rsidP="00390BF7">
            <w:pPr>
              <w:snapToGrid w:val="0"/>
              <w:spacing w:after="0" w:line="240" w:lineRule="auto"/>
            </w:pPr>
            <w:proofErr w:type="spellStart"/>
            <w:r w:rsidRPr="00D32F8E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899F8" w14:textId="3D3817E2" w:rsidR="00ED0B7A" w:rsidRPr="00D32F8E" w:rsidRDefault="00CC1665" w:rsidP="00390BF7">
            <w:pPr>
              <w:spacing w:after="0" w:line="240" w:lineRule="auto"/>
              <w:rPr>
                <w:rFonts w:cs="Arial"/>
              </w:rPr>
            </w:pPr>
            <w:hyperlink r:id="rId27" w:history="1">
              <w:r w:rsidR="00ED0B7A" w:rsidRPr="00D32F8E">
                <w:rPr>
                  <w:rStyle w:val="Hyperlink"/>
                  <w:rFonts w:cs="Arial"/>
                  <w:color w:val="auto"/>
                </w:rPr>
                <w:t>S1-24</w:t>
              </w:r>
              <w:r w:rsidR="00ED0B7A" w:rsidRPr="00D32F8E">
                <w:rPr>
                  <w:rStyle w:val="Hyperlink"/>
                  <w:rFonts w:cs="Arial"/>
                  <w:color w:val="auto"/>
                </w:rPr>
                <w:t>2</w:t>
              </w:r>
              <w:r w:rsidR="00ED0B7A" w:rsidRPr="00D32F8E">
                <w:rPr>
                  <w:rStyle w:val="Hyperlink"/>
                  <w:rFonts w:cs="Arial"/>
                  <w:color w:val="auto"/>
                </w:rPr>
                <w:t>401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7A01F" w14:textId="64D7E526" w:rsidR="00ED0B7A" w:rsidRPr="00D32F8E" w:rsidRDefault="00ED0B7A" w:rsidP="00390BF7">
            <w:pPr>
              <w:spacing w:after="0" w:line="240" w:lineRule="auto"/>
            </w:pPr>
            <w:r w:rsidRPr="00D32F8E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6CE14" w14:textId="497ED871" w:rsidR="00ED0B7A" w:rsidRPr="00D32F8E" w:rsidRDefault="00ED0B7A" w:rsidP="00390BF7">
            <w:pPr>
              <w:spacing w:after="0" w:line="240" w:lineRule="auto"/>
            </w:pPr>
            <w:r w:rsidRPr="00D32F8E">
              <w:t xml:space="preserve">22.883 </w:t>
            </w:r>
            <w:proofErr w:type="spellStart"/>
            <w:r w:rsidRPr="00D32F8E">
              <w:t>pCR</w:t>
            </w:r>
            <w:proofErr w:type="spellEnd"/>
            <w:r w:rsidRPr="00D32F8E">
              <w:t xml:space="preserve"> on New Use case on exposing subscriber carbon footprint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CC92F" w14:textId="7077C3B4" w:rsidR="00ED0B7A" w:rsidRPr="00D32F8E" w:rsidRDefault="00D32F8E" w:rsidP="00390BF7">
            <w:pPr>
              <w:spacing w:after="0" w:line="240" w:lineRule="auto"/>
            </w:pPr>
            <w:r w:rsidRPr="00D32F8E">
              <w:t>Revised to S1-242416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FEC37A" w14:textId="6427C5B0" w:rsidR="00ED0B7A" w:rsidRPr="00D32F8E" w:rsidRDefault="00ED0B7A" w:rsidP="00390BF7">
            <w:pPr>
              <w:spacing w:after="0" w:line="240" w:lineRule="auto"/>
            </w:pPr>
            <w:r w:rsidRPr="00D32F8E">
              <w:t>Revision of S1-242028.</w:t>
            </w:r>
          </w:p>
        </w:tc>
      </w:tr>
      <w:tr w:rsidR="00D32F8E" w:rsidRPr="002B5B90" w14:paraId="3DF6AD62" w14:textId="77777777" w:rsidTr="00D32F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83F8" w14:textId="418FD6FD" w:rsidR="00D32F8E" w:rsidRPr="00D32F8E" w:rsidRDefault="00D32F8E" w:rsidP="00390BF7">
            <w:pPr>
              <w:snapToGrid w:val="0"/>
              <w:spacing w:after="0" w:line="240" w:lineRule="auto"/>
            </w:pPr>
            <w:proofErr w:type="spellStart"/>
            <w:r w:rsidRPr="00D32F8E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6B18F" w14:textId="26D860F6" w:rsidR="00D32F8E" w:rsidRPr="00D32F8E" w:rsidRDefault="00D32F8E" w:rsidP="00390BF7">
            <w:pPr>
              <w:spacing w:after="0" w:line="240" w:lineRule="auto"/>
            </w:pPr>
            <w:hyperlink r:id="rId28" w:history="1">
              <w:r w:rsidRPr="00D32F8E">
                <w:rPr>
                  <w:rStyle w:val="Hyperlink"/>
                  <w:rFonts w:cs="Arial"/>
                  <w:color w:val="auto"/>
                </w:rPr>
                <w:t>S1-242416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AD83" w14:textId="5E5D62F1" w:rsidR="00D32F8E" w:rsidRPr="00D32F8E" w:rsidRDefault="00D32F8E" w:rsidP="00390BF7">
            <w:pPr>
              <w:spacing w:after="0" w:line="240" w:lineRule="auto"/>
            </w:pPr>
            <w:r w:rsidRPr="00D32F8E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7061" w14:textId="3FA9A09A" w:rsidR="00D32F8E" w:rsidRPr="00D32F8E" w:rsidRDefault="00D32F8E" w:rsidP="00390BF7">
            <w:pPr>
              <w:spacing w:after="0" w:line="240" w:lineRule="auto"/>
            </w:pPr>
            <w:r w:rsidRPr="00D32F8E">
              <w:t xml:space="preserve">22.883 </w:t>
            </w:r>
            <w:proofErr w:type="spellStart"/>
            <w:r w:rsidRPr="00D32F8E">
              <w:t>pCR</w:t>
            </w:r>
            <w:proofErr w:type="spellEnd"/>
            <w:r w:rsidRPr="00D32F8E">
              <w:t xml:space="preserve"> on New Use case on exposing subscriber carbon footprint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165" w14:textId="77777777" w:rsidR="00D32F8E" w:rsidRPr="00D32F8E" w:rsidRDefault="00D32F8E" w:rsidP="00390BF7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1E6F" w14:textId="348E06D2" w:rsidR="00D32F8E" w:rsidRPr="00D32F8E" w:rsidRDefault="00D32F8E" w:rsidP="00390BF7">
            <w:pPr>
              <w:spacing w:after="0" w:line="240" w:lineRule="auto"/>
            </w:pPr>
            <w:r w:rsidRPr="00D32F8E">
              <w:rPr>
                <w:i/>
              </w:rPr>
              <w:t>Revision of S1-242028.</w:t>
            </w:r>
          </w:p>
          <w:p w14:paraId="04795676" w14:textId="46378E7D" w:rsidR="00D32F8E" w:rsidRPr="00D32F8E" w:rsidRDefault="00D32F8E" w:rsidP="00390BF7">
            <w:pPr>
              <w:spacing w:after="0" w:line="240" w:lineRule="auto"/>
            </w:pPr>
            <w:r w:rsidRPr="00D32F8E">
              <w:t>Revision of S1-242401.</w:t>
            </w:r>
          </w:p>
        </w:tc>
      </w:tr>
      <w:tr w:rsidR="00390BF7" w:rsidRPr="002B5B90" w14:paraId="16189B1A" w14:textId="77777777" w:rsidTr="00BF7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A27CE" w14:textId="7681D1D7" w:rsidR="00390BF7" w:rsidRPr="00FF7A29" w:rsidRDefault="00390BF7" w:rsidP="00390B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7A29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5E8B1" w14:textId="7990E7F3" w:rsidR="00390BF7" w:rsidRPr="00FF7A29" w:rsidRDefault="00CC1665" w:rsidP="00390BF7">
            <w:pPr>
              <w:spacing w:after="0" w:line="240" w:lineRule="auto"/>
            </w:pPr>
            <w:hyperlink r:id="rId29" w:history="1">
              <w:r w:rsidR="00B80F65" w:rsidRPr="00FF7A29">
                <w:rPr>
                  <w:rStyle w:val="Hyperlink"/>
                  <w:rFonts w:cs="Arial"/>
                  <w:color w:val="auto"/>
                </w:rPr>
                <w:t>S1-242029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CCCDB" w14:textId="29DED705" w:rsidR="00390BF7" w:rsidRPr="00FF7A29" w:rsidRDefault="00390BF7" w:rsidP="00390BF7">
            <w:pPr>
              <w:spacing w:after="0" w:line="240" w:lineRule="auto"/>
            </w:pPr>
            <w:r w:rsidRPr="00FF7A29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BBF75" w14:textId="6FA45323" w:rsidR="00390BF7" w:rsidRPr="00FF7A29" w:rsidRDefault="00390BF7" w:rsidP="00390BF7">
            <w:pPr>
              <w:spacing w:after="0" w:line="240" w:lineRule="auto"/>
            </w:pPr>
            <w:r w:rsidRPr="00FF7A29">
              <w:t xml:space="preserve">22.883 </w:t>
            </w:r>
            <w:proofErr w:type="spellStart"/>
            <w:r w:rsidRPr="00FF7A29">
              <w:t>pCR</w:t>
            </w:r>
            <w:proofErr w:type="spellEnd"/>
            <w:r w:rsidRPr="00FF7A29">
              <w:t xml:space="preserve"> on New Use case on UE tolerance to QoS degradation due to network energy saving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CB36F" w14:textId="5D6EADF5" w:rsidR="00390BF7" w:rsidRPr="00FF7A29" w:rsidRDefault="00FF7A29" w:rsidP="00390BF7">
            <w:pPr>
              <w:spacing w:after="0" w:line="240" w:lineRule="auto"/>
            </w:pPr>
            <w:r w:rsidRPr="00FF7A29">
              <w:t>Revised to S1-242402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C918D" w14:textId="77777777" w:rsidR="00390BF7" w:rsidRPr="00FF7A29" w:rsidRDefault="00390BF7" w:rsidP="00390BF7">
            <w:pPr>
              <w:spacing w:after="0" w:line="240" w:lineRule="auto"/>
            </w:pPr>
          </w:p>
        </w:tc>
      </w:tr>
      <w:tr w:rsidR="00FF7A29" w:rsidRPr="002B5B90" w14:paraId="75C9AC5F" w14:textId="77777777" w:rsidTr="00BF7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693FC" w14:textId="3DECD15E" w:rsidR="00FF7A29" w:rsidRPr="00BF739D" w:rsidRDefault="00FF7A29" w:rsidP="00390BF7">
            <w:pPr>
              <w:snapToGrid w:val="0"/>
              <w:spacing w:after="0" w:line="240" w:lineRule="auto"/>
            </w:pPr>
            <w:proofErr w:type="spellStart"/>
            <w:r w:rsidRPr="00BF739D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7ED02" w14:textId="13C87560" w:rsidR="00FF7A29" w:rsidRPr="00BF739D" w:rsidRDefault="00CC1665" w:rsidP="00390BF7">
            <w:pPr>
              <w:spacing w:after="0" w:line="240" w:lineRule="auto"/>
              <w:rPr>
                <w:rFonts w:cs="Arial"/>
              </w:rPr>
            </w:pPr>
            <w:hyperlink r:id="rId30" w:history="1">
              <w:r w:rsidR="00FF7A29" w:rsidRPr="00BF739D">
                <w:rPr>
                  <w:rStyle w:val="Hyperlink"/>
                  <w:rFonts w:cs="Arial"/>
                  <w:color w:val="auto"/>
                </w:rPr>
                <w:t>S1-242</w:t>
              </w:r>
              <w:r w:rsidR="00FF7A29" w:rsidRPr="00BF739D">
                <w:rPr>
                  <w:rStyle w:val="Hyperlink"/>
                  <w:rFonts w:cs="Arial"/>
                  <w:color w:val="auto"/>
                </w:rPr>
                <w:t>4</w:t>
              </w:r>
              <w:r w:rsidR="00FF7A29" w:rsidRPr="00BF739D">
                <w:rPr>
                  <w:rStyle w:val="Hyperlink"/>
                  <w:rFonts w:cs="Arial"/>
                  <w:color w:val="auto"/>
                </w:rPr>
                <w:t>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C43FD" w14:textId="31773FBF" w:rsidR="00FF7A29" w:rsidRPr="00BF739D" w:rsidRDefault="00FF7A29" w:rsidP="00390BF7">
            <w:pPr>
              <w:spacing w:after="0" w:line="240" w:lineRule="auto"/>
            </w:pPr>
            <w:r w:rsidRPr="00BF739D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91ECB" w14:textId="46D53D48" w:rsidR="00FF7A29" w:rsidRPr="00BF739D" w:rsidRDefault="00FF7A29" w:rsidP="00390BF7">
            <w:pPr>
              <w:spacing w:after="0" w:line="240" w:lineRule="auto"/>
            </w:pPr>
            <w:r w:rsidRPr="00BF739D">
              <w:t xml:space="preserve">22.883 </w:t>
            </w:r>
            <w:proofErr w:type="spellStart"/>
            <w:r w:rsidRPr="00BF739D">
              <w:t>pCR</w:t>
            </w:r>
            <w:proofErr w:type="spellEnd"/>
            <w:r w:rsidRPr="00BF739D">
              <w:t xml:space="preserve"> on New Use case on UE tolerance to QoS degradation due to network energy saving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F426F" w14:textId="4260933B" w:rsidR="00FF7A29" w:rsidRPr="00BF739D" w:rsidRDefault="00BF739D" w:rsidP="00390BF7">
            <w:pPr>
              <w:spacing w:after="0" w:line="240" w:lineRule="auto"/>
            </w:pPr>
            <w:r w:rsidRPr="00BF739D">
              <w:t>Revised to S1-242420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4A3B8" w14:textId="65C0C91C" w:rsidR="00FF7A29" w:rsidRPr="00BF739D" w:rsidRDefault="00FF7A29" w:rsidP="00390BF7">
            <w:pPr>
              <w:spacing w:after="0" w:line="240" w:lineRule="auto"/>
            </w:pPr>
            <w:r w:rsidRPr="00BF739D">
              <w:t>Revision of S1-242029</w:t>
            </w:r>
            <w:r w:rsidR="00285872" w:rsidRPr="00BF739D">
              <w:t>, S1-242202</w:t>
            </w:r>
          </w:p>
        </w:tc>
      </w:tr>
      <w:tr w:rsidR="00BF739D" w:rsidRPr="002B5B90" w14:paraId="6FFE7C9F" w14:textId="77777777" w:rsidTr="00BF7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E404" w14:textId="68077A67" w:rsidR="00BF739D" w:rsidRPr="00BF739D" w:rsidRDefault="00BF739D" w:rsidP="00390BF7">
            <w:pPr>
              <w:snapToGrid w:val="0"/>
              <w:spacing w:after="0" w:line="240" w:lineRule="auto"/>
            </w:pPr>
            <w:proofErr w:type="spellStart"/>
            <w:r w:rsidRPr="00BF739D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A6F9A" w14:textId="3BE48E89" w:rsidR="00BF739D" w:rsidRPr="00BF739D" w:rsidRDefault="00BF739D" w:rsidP="00390BF7">
            <w:pPr>
              <w:spacing w:after="0" w:line="240" w:lineRule="auto"/>
            </w:pPr>
            <w:hyperlink r:id="rId31" w:history="1">
              <w:r w:rsidRPr="00BF739D">
                <w:rPr>
                  <w:rStyle w:val="Hyperlink"/>
                  <w:rFonts w:cs="Arial"/>
                  <w:color w:val="auto"/>
                </w:rPr>
                <w:t>S1-242420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546B" w14:textId="3F1E0812" w:rsidR="00BF739D" w:rsidRPr="00BF739D" w:rsidRDefault="00BF739D" w:rsidP="00390BF7">
            <w:pPr>
              <w:spacing w:after="0" w:line="240" w:lineRule="auto"/>
            </w:pPr>
            <w:r w:rsidRPr="00BF739D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4ECF" w14:textId="7E2868E9" w:rsidR="00BF739D" w:rsidRPr="00BF739D" w:rsidRDefault="00BF739D" w:rsidP="00390BF7">
            <w:pPr>
              <w:spacing w:after="0" w:line="240" w:lineRule="auto"/>
            </w:pPr>
            <w:r w:rsidRPr="00BF739D">
              <w:t xml:space="preserve">22.883 </w:t>
            </w:r>
            <w:proofErr w:type="spellStart"/>
            <w:r w:rsidRPr="00BF739D">
              <w:t>pCR</w:t>
            </w:r>
            <w:proofErr w:type="spellEnd"/>
            <w:r w:rsidRPr="00BF739D">
              <w:t xml:space="preserve"> on New Use case on UE tolerance to QoS degradation due to network energy saving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2F0A" w14:textId="77777777" w:rsidR="00BF739D" w:rsidRPr="00BF739D" w:rsidRDefault="00BF739D" w:rsidP="00390BF7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3A8F" w14:textId="21CD5AB6" w:rsidR="00BF739D" w:rsidRPr="00BF739D" w:rsidRDefault="00BF739D" w:rsidP="00390BF7">
            <w:pPr>
              <w:spacing w:after="0" w:line="240" w:lineRule="auto"/>
            </w:pPr>
            <w:r w:rsidRPr="00BF739D">
              <w:rPr>
                <w:i/>
              </w:rPr>
              <w:t>Revision of S1-242029, S1-242202</w:t>
            </w:r>
          </w:p>
          <w:p w14:paraId="6BD89CA6" w14:textId="01EFA11B" w:rsidR="00BF739D" w:rsidRPr="00BF739D" w:rsidRDefault="00BF739D" w:rsidP="00390BF7">
            <w:pPr>
              <w:spacing w:after="0" w:line="240" w:lineRule="auto"/>
            </w:pPr>
            <w:r w:rsidRPr="00BF739D">
              <w:t>Revision of S1-242402.</w:t>
            </w:r>
          </w:p>
        </w:tc>
      </w:tr>
      <w:tr w:rsidR="00390BF7" w:rsidRPr="002B5B90" w14:paraId="243B0B06" w14:textId="77777777" w:rsidTr="00285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2F5DC" w14:textId="6D5C2E72" w:rsidR="00390BF7" w:rsidRPr="00FB147E" w:rsidRDefault="00390BF7" w:rsidP="00390BF7">
            <w:pPr>
              <w:spacing w:after="0" w:line="240" w:lineRule="auto"/>
            </w:pPr>
            <w:proofErr w:type="spellStart"/>
            <w:r w:rsidRPr="00FB147E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EC25B" w14:textId="1CE32896" w:rsidR="00390BF7" w:rsidRPr="00FB147E" w:rsidRDefault="00CC1665" w:rsidP="00390BF7">
            <w:pPr>
              <w:spacing w:after="0" w:line="240" w:lineRule="auto"/>
            </w:pPr>
            <w:hyperlink r:id="rId32" w:history="1">
              <w:r w:rsidR="00B80F65" w:rsidRPr="00FB147E">
                <w:rPr>
                  <w:rStyle w:val="Hyperlink"/>
                  <w:rFonts w:cs="Arial"/>
                  <w:color w:val="auto"/>
                </w:rPr>
                <w:t>S1-242047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2D0D6" w14:textId="64EBABE3" w:rsidR="00390BF7" w:rsidRPr="00FB147E" w:rsidRDefault="00390BF7" w:rsidP="00390BF7">
            <w:pPr>
              <w:spacing w:after="0" w:line="240" w:lineRule="auto"/>
            </w:pPr>
            <w:r w:rsidRPr="00FB147E">
              <w:t>China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268ED" w14:textId="0E165177" w:rsidR="00390BF7" w:rsidRPr="00FB147E" w:rsidRDefault="00390BF7" w:rsidP="00390BF7">
            <w:pPr>
              <w:spacing w:after="0" w:line="240" w:lineRule="auto"/>
            </w:pPr>
            <w:r w:rsidRPr="00FB147E">
              <w:t>New use case on supporting energy related adjustment based on network condition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01501" w14:textId="76F0969E" w:rsidR="00390BF7" w:rsidRPr="00FB147E" w:rsidRDefault="00FB147E" w:rsidP="00390BF7">
            <w:pPr>
              <w:spacing w:after="0" w:line="240" w:lineRule="auto"/>
            </w:pPr>
            <w:r w:rsidRPr="00FB147E">
              <w:t>Revised to S1-242403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29716" w14:textId="77777777" w:rsidR="00390BF7" w:rsidRPr="00FB147E" w:rsidRDefault="00390BF7" w:rsidP="00390BF7">
            <w:pPr>
              <w:spacing w:after="0" w:line="240" w:lineRule="auto"/>
            </w:pPr>
          </w:p>
        </w:tc>
      </w:tr>
      <w:tr w:rsidR="00285872" w:rsidRPr="002B5B90" w14:paraId="67BBF302" w14:textId="77777777" w:rsidTr="00285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2DD9F" w14:textId="6DE2D594" w:rsidR="00285872" w:rsidRPr="00285872" w:rsidRDefault="00285872" w:rsidP="00285872">
            <w:pPr>
              <w:spacing w:after="0" w:line="240" w:lineRule="auto"/>
            </w:pPr>
            <w:proofErr w:type="spellStart"/>
            <w:r w:rsidRPr="00285872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D1001" w14:textId="759998FA" w:rsidR="00285872" w:rsidRPr="00285872" w:rsidRDefault="00CC1665" w:rsidP="00285872">
            <w:pPr>
              <w:spacing w:after="0" w:line="240" w:lineRule="auto"/>
              <w:rPr>
                <w:rFonts w:cs="Arial"/>
              </w:rPr>
            </w:pPr>
            <w:hyperlink r:id="rId33" w:history="1">
              <w:r w:rsidR="00285872" w:rsidRPr="00285872">
                <w:rPr>
                  <w:rStyle w:val="Hyperlink"/>
                  <w:rFonts w:cs="Arial"/>
                  <w:color w:val="auto"/>
                </w:rPr>
                <w:t>S1-242403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BB7C7" w14:textId="6518BEC0" w:rsidR="00285872" w:rsidRPr="00285872" w:rsidRDefault="00285872" w:rsidP="00285872">
            <w:pPr>
              <w:spacing w:after="0" w:line="240" w:lineRule="auto"/>
            </w:pPr>
            <w:r w:rsidRPr="00285872">
              <w:t>China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616BA" w14:textId="015AB926" w:rsidR="00285872" w:rsidRPr="00285872" w:rsidRDefault="00285872" w:rsidP="00285872">
            <w:pPr>
              <w:spacing w:after="0" w:line="240" w:lineRule="auto"/>
            </w:pPr>
            <w:r w:rsidRPr="00285872">
              <w:t>New use case on supporting energy related adjustment based on network condition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29158" w14:textId="7C84E614" w:rsidR="00285872" w:rsidRPr="00285872" w:rsidRDefault="00285872" w:rsidP="00285872">
            <w:pPr>
              <w:spacing w:after="0" w:line="240" w:lineRule="auto"/>
            </w:pPr>
            <w:r>
              <w:t>Merged</w:t>
            </w:r>
            <w:r w:rsidRPr="00917C20">
              <w:t xml:space="preserve"> </w:t>
            </w:r>
            <w:r>
              <w:t>in</w:t>
            </w:r>
            <w:r w:rsidRPr="00917C20">
              <w:t>to S1-24240</w:t>
            </w:r>
            <w: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ECA84" w14:textId="30667163" w:rsidR="00285872" w:rsidRPr="00285872" w:rsidRDefault="00285872" w:rsidP="00285872">
            <w:pPr>
              <w:spacing w:after="0" w:line="240" w:lineRule="auto"/>
            </w:pPr>
            <w:r w:rsidRPr="00285872">
              <w:t>Revision of S1-242047.</w:t>
            </w:r>
          </w:p>
        </w:tc>
      </w:tr>
      <w:tr w:rsidR="00285872" w:rsidRPr="002B5B90" w14:paraId="15252E24" w14:textId="77777777" w:rsidTr="00917C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46690" w14:textId="046EC9AC" w:rsidR="00285872" w:rsidRPr="00BD3640" w:rsidRDefault="00285872" w:rsidP="00285872">
            <w:pPr>
              <w:spacing w:after="0" w:line="240" w:lineRule="auto"/>
            </w:pPr>
            <w:proofErr w:type="spellStart"/>
            <w:r w:rsidRPr="00BD364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F97F4" w14:textId="2B9B7DC6" w:rsidR="00285872" w:rsidRPr="00BD3640" w:rsidRDefault="00CC1665" w:rsidP="00285872">
            <w:pPr>
              <w:spacing w:after="0" w:line="240" w:lineRule="auto"/>
            </w:pPr>
            <w:hyperlink r:id="rId34" w:history="1">
              <w:r w:rsidR="00285872">
                <w:rPr>
                  <w:rStyle w:val="Hyperlink"/>
                  <w:rFonts w:cs="Arial"/>
                </w:rPr>
                <w:t>S1-242110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52603" w14:textId="7BEFF5AE" w:rsidR="00285872" w:rsidRPr="00BD3640" w:rsidRDefault="00285872" w:rsidP="00285872">
            <w:pPr>
              <w:spacing w:after="0" w:line="240" w:lineRule="auto"/>
            </w:pPr>
            <w:r w:rsidRPr="00BD3640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007AD" w14:textId="5392054C" w:rsidR="00285872" w:rsidRPr="00BD3640" w:rsidRDefault="00285872" w:rsidP="00285872">
            <w:pPr>
              <w:spacing w:after="0" w:line="240" w:lineRule="auto"/>
            </w:pPr>
            <w:r w:rsidRPr="00BD3640">
              <w:t>Media streaming carbon footprint transparency to end user terminals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32F5E" w14:textId="21B46948" w:rsidR="00285872" w:rsidRPr="00BD3640" w:rsidRDefault="00285872" w:rsidP="00285872">
            <w:pPr>
              <w:spacing w:after="0" w:line="240" w:lineRule="auto"/>
            </w:pPr>
            <w:r w:rsidRPr="00BD3640">
              <w:t xml:space="preserve">Revised to </w:t>
            </w:r>
            <w:hyperlink r:id="rId35" w:history="1">
              <w:r>
                <w:rPr>
                  <w:rStyle w:val="Hyperlink"/>
                </w:rPr>
                <w:t>S1-242333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8D19D7" w14:textId="77777777" w:rsidR="00285872" w:rsidRPr="00BD3640" w:rsidRDefault="00285872" w:rsidP="00285872">
            <w:pPr>
              <w:spacing w:after="0" w:line="240" w:lineRule="auto"/>
            </w:pPr>
          </w:p>
        </w:tc>
      </w:tr>
      <w:tr w:rsidR="00285872" w:rsidRPr="002B5B90" w14:paraId="4DD9D09E" w14:textId="77777777" w:rsidTr="00B120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3A055" w14:textId="54C69BD4" w:rsidR="00285872" w:rsidRPr="00917C20" w:rsidRDefault="00285872" w:rsidP="00285872">
            <w:pPr>
              <w:spacing w:after="0" w:line="240" w:lineRule="auto"/>
            </w:pPr>
            <w:proofErr w:type="spellStart"/>
            <w:r w:rsidRPr="00917C2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A8557" w14:textId="49D8DA0B" w:rsidR="00285872" w:rsidRPr="00917C20" w:rsidRDefault="00CC1665" w:rsidP="00285872">
            <w:pPr>
              <w:spacing w:after="0" w:line="240" w:lineRule="auto"/>
            </w:pPr>
            <w:hyperlink r:id="rId36" w:history="1">
              <w:r w:rsidR="00285872" w:rsidRPr="00917C20">
                <w:rPr>
                  <w:rStyle w:val="Hyperlink"/>
                  <w:rFonts w:cs="Arial"/>
                  <w:color w:val="auto"/>
                </w:rPr>
                <w:t>S1-242333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A433D" w14:textId="0385FEFD" w:rsidR="00285872" w:rsidRPr="00917C20" w:rsidRDefault="00285872" w:rsidP="00285872">
            <w:pPr>
              <w:spacing w:after="0" w:line="240" w:lineRule="auto"/>
            </w:pPr>
            <w:r w:rsidRPr="00917C20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25393" w14:textId="4693E9AE" w:rsidR="00285872" w:rsidRPr="00917C20" w:rsidRDefault="00285872" w:rsidP="00285872">
            <w:pPr>
              <w:spacing w:after="0" w:line="240" w:lineRule="auto"/>
            </w:pPr>
            <w:r w:rsidRPr="00917C20">
              <w:t>Media streaming carbon footprint transparency to end user terminals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D1522" w14:textId="3AE60636" w:rsidR="00285872" w:rsidRPr="00917C20" w:rsidRDefault="00285872" w:rsidP="00285872">
            <w:pPr>
              <w:spacing w:after="0" w:line="240" w:lineRule="auto"/>
            </w:pPr>
            <w:r w:rsidRPr="00917C20">
              <w:t>Revised to S1-242404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06E06" w14:textId="4525CAC3" w:rsidR="00285872" w:rsidRPr="00917C20" w:rsidRDefault="00285872" w:rsidP="00285872">
            <w:pPr>
              <w:spacing w:after="0" w:line="240" w:lineRule="auto"/>
            </w:pPr>
            <w:r w:rsidRPr="00917C20">
              <w:t xml:space="preserve">Revision of </w:t>
            </w:r>
            <w:hyperlink r:id="rId37" w:history="1">
              <w:r w:rsidRPr="00917C20">
                <w:rPr>
                  <w:rStyle w:val="Hyperlink"/>
                  <w:color w:val="auto"/>
                </w:rPr>
                <w:t>S1-242110</w:t>
              </w:r>
            </w:hyperlink>
            <w:r w:rsidRPr="00917C20">
              <w:t>.</w:t>
            </w:r>
          </w:p>
        </w:tc>
      </w:tr>
      <w:tr w:rsidR="00285872" w:rsidRPr="002B5B90" w14:paraId="29E410CF" w14:textId="77777777" w:rsidTr="00D52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535F0" w14:textId="509CFDD4" w:rsidR="00285872" w:rsidRPr="00B12076" w:rsidRDefault="00285872" w:rsidP="00285872">
            <w:pPr>
              <w:spacing w:after="0" w:line="240" w:lineRule="auto"/>
            </w:pPr>
            <w:proofErr w:type="spellStart"/>
            <w:r w:rsidRPr="00B12076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33F35" w14:textId="51F9827F" w:rsidR="00285872" w:rsidRPr="00B12076" w:rsidRDefault="00CC1665" w:rsidP="00285872">
            <w:pPr>
              <w:spacing w:after="0" w:line="240" w:lineRule="auto"/>
              <w:rPr>
                <w:rFonts w:cs="Arial"/>
              </w:rPr>
            </w:pPr>
            <w:hyperlink r:id="rId38" w:history="1">
              <w:r w:rsidR="00285872" w:rsidRPr="00B12076">
                <w:rPr>
                  <w:rStyle w:val="Hyperlink"/>
                  <w:rFonts w:cs="Arial"/>
                  <w:color w:val="auto"/>
                </w:rPr>
                <w:t>S1-24</w:t>
              </w:r>
              <w:r w:rsidR="00285872" w:rsidRPr="00B12076">
                <w:rPr>
                  <w:rStyle w:val="Hyperlink"/>
                  <w:rFonts w:cs="Arial"/>
                  <w:color w:val="auto"/>
                </w:rPr>
                <w:t>2</w:t>
              </w:r>
              <w:r w:rsidR="00285872" w:rsidRPr="00B12076">
                <w:rPr>
                  <w:rStyle w:val="Hyperlink"/>
                  <w:rFonts w:cs="Arial"/>
                  <w:color w:val="auto"/>
                </w:rPr>
                <w:t>404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CBA62" w14:textId="2E66A1EC" w:rsidR="00285872" w:rsidRPr="00B12076" w:rsidRDefault="00285872" w:rsidP="00285872">
            <w:pPr>
              <w:spacing w:after="0" w:line="240" w:lineRule="auto"/>
            </w:pPr>
            <w:r w:rsidRPr="00B12076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70B2F" w14:textId="325EA4C4" w:rsidR="00285872" w:rsidRPr="00B12076" w:rsidRDefault="00285872" w:rsidP="00285872">
            <w:pPr>
              <w:spacing w:after="0" w:line="240" w:lineRule="auto"/>
            </w:pPr>
            <w:r w:rsidRPr="00B12076">
              <w:t>Media streaming carbon footprint transparency to end user terminals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4CBCA" w14:textId="18C31BC5" w:rsidR="00285872" w:rsidRPr="00B12076" w:rsidRDefault="00B12076" w:rsidP="00285872">
            <w:pPr>
              <w:spacing w:after="0" w:line="240" w:lineRule="auto"/>
            </w:pPr>
            <w:r w:rsidRPr="00B12076">
              <w:t>Revised to S1-242415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433ED" w14:textId="266345DB" w:rsidR="00285872" w:rsidRPr="00B12076" w:rsidRDefault="00285872" w:rsidP="00285872">
            <w:pPr>
              <w:spacing w:after="0" w:line="240" w:lineRule="auto"/>
            </w:pPr>
            <w:r w:rsidRPr="00B12076">
              <w:rPr>
                <w:i/>
              </w:rPr>
              <w:t xml:space="preserve">Revision of </w:t>
            </w:r>
            <w:hyperlink r:id="rId39" w:history="1">
              <w:r w:rsidRPr="00B12076">
                <w:rPr>
                  <w:rStyle w:val="Hyperlink"/>
                  <w:i/>
                  <w:color w:val="auto"/>
                </w:rPr>
                <w:t>S1-242110</w:t>
              </w:r>
            </w:hyperlink>
            <w:r w:rsidRPr="00B12076">
              <w:rPr>
                <w:i/>
              </w:rPr>
              <w:t>.</w:t>
            </w:r>
          </w:p>
          <w:p w14:paraId="3ABAC353" w14:textId="0A1231E0" w:rsidR="00285872" w:rsidRPr="00B12076" w:rsidRDefault="00285872" w:rsidP="00285872">
            <w:pPr>
              <w:spacing w:after="0" w:line="240" w:lineRule="auto"/>
            </w:pPr>
            <w:r w:rsidRPr="00B12076">
              <w:t>Revision of S1-242333, S1-242334.</w:t>
            </w:r>
          </w:p>
        </w:tc>
      </w:tr>
      <w:tr w:rsidR="00B12076" w:rsidRPr="002B5B90" w14:paraId="1122DB00" w14:textId="77777777" w:rsidTr="00D52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5B6D2" w14:textId="5299BBE0" w:rsidR="00B12076" w:rsidRPr="00D52F3A" w:rsidRDefault="00B12076" w:rsidP="00285872">
            <w:pPr>
              <w:spacing w:after="0" w:line="240" w:lineRule="auto"/>
            </w:pPr>
            <w:proofErr w:type="spellStart"/>
            <w:r w:rsidRPr="00D52F3A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34C8A" w14:textId="01C60976" w:rsidR="00B12076" w:rsidRPr="00D52F3A" w:rsidRDefault="00B12076" w:rsidP="00285872">
            <w:pPr>
              <w:spacing w:after="0" w:line="240" w:lineRule="auto"/>
            </w:pPr>
            <w:hyperlink r:id="rId40" w:history="1">
              <w:r w:rsidRPr="00D52F3A">
                <w:rPr>
                  <w:rStyle w:val="Hyperlink"/>
                  <w:rFonts w:cs="Arial"/>
                  <w:color w:val="auto"/>
                </w:rPr>
                <w:t>S1-24</w:t>
              </w:r>
              <w:r w:rsidRPr="00D52F3A">
                <w:rPr>
                  <w:rStyle w:val="Hyperlink"/>
                  <w:rFonts w:cs="Arial"/>
                  <w:color w:val="auto"/>
                </w:rPr>
                <w:t>2</w:t>
              </w:r>
              <w:r w:rsidRPr="00D52F3A">
                <w:rPr>
                  <w:rStyle w:val="Hyperlink"/>
                  <w:rFonts w:cs="Arial"/>
                  <w:color w:val="auto"/>
                </w:rPr>
                <w:t>415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C1117" w14:textId="664CB4A3" w:rsidR="00B12076" w:rsidRPr="00D52F3A" w:rsidRDefault="00B12076" w:rsidP="00285872">
            <w:pPr>
              <w:spacing w:after="0" w:line="240" w:lineRule="auto"/>
            </w:pPr>
            <w:r w:rsidRPr="00D52F3A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879B9" w14:textId="27BABF36" w:rsidR="00B12076" w:rsidRPr="00D52F3A" w:rsidRDefault="00B12076" w:rsidP="00285872">
            <w:pPr>
              <w:spacing w:after="0" w:line="240" w:lineRule="auto"/>
            </w:pPr>
            <w:r w:rsidRPr="00D52F3A">
              <w:t>Media streaming carbon footprint transparency to end user terminals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263EF" w14:textId="159CA640" w:rsidR="00B12076" w:rsidRPr="00D52F3A" w:rsidRDefault="00D52F3A" w:rsidP="00285872">
            <w:pPr>
              <w:spacing w:after="0" w:line="240" w:lineRule="auto"/>
            </w:pPr>
            <w:r w:rsidRPr="00D52F3A">
              <w:t>Revised to S1-242422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6A556" w14:textId="77777777" w:rsidR="00B12076" w:rsidRPr="00D52F3A" w:rsidRDefault="00B12076" w:rsidP="00B12076">
            <w:pPr>
              <w:spacing w:after="0" w:line="240" w:lineRule="auto"/>
              <w:rPr>
                <w:i/>
              </w:rPr>
            </w:pPr>
            <w:r w:rsidRPr="00D52F3A">
              <w:rPr>
                <w:i/>
              </w:rPr>
              <w:t xml:space="preserve">Revision of </w:t>
            </w:r>
            <w:hyperlink r:id="rId41" w:history="1">
              <w:r w:rsidRPr="00D52F3A">
                <w:rPr>
                  <w:rStyle w:val="Hyperlink"/>
                  <w:i/>
                  <w:color w:val="auto"/>
                </w:rPr>
                <w:t>S1-242110</w:t>
              </w:r>
            </w:hyperlink>
            <w:r w:rsidRPr="00D52F3A">
              <w:rPr>
                <w:i/>
              </w:rPr>
              <w:t>.</w:t>
            </w:r>
          </w:p>
          <w:p w14:paraId="3DADC09E" w14:textId="5E319594" w:rsidR="00B12076" w:rsidRPr="00D52F3A" w:rsidRDefault="00B12076" w:rsidP="00B12076">
            <w:pPr>
              <w:spacing w:after="0" w:line="240" w:lineRule="auto"/>
            </w:pPr>
            <w:r w:rsidRPr="00D52F3A">
              <w:rPr>
                <w:i/>
              </w:rPr>
              <w:t>Revision of S1-242333, S1-242334.</w:t>
            </w:r>
          </w:p>
          <w:p w14:paraId="4740845E" w14:textId="6EC95AD0" w:rsidR="00B12076" w:rsidRPr="00D52F3A" w:rsidRDefault="00B12076" w:rsidP="00285872">
            <w:pPr>
              <w:spacing w:after="0" w:line="240" w:lineRule="auto"/>
            </w:pPr>
            <w:r w:rsidRPr="00D52F3A">
              <w:t>Revision of S1-242404.</w:t>
            </w:r>
          </w:p>
        </w:tc>
      </w:tr>
      <w:tr w:rsidR="00D52F3A" w:rsidRPr="002B5B90" w14:paraId="7D5FA068" w14:textId="77777777" w:rsidTr="00D52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47D3" w14:textId="251F0B64" w:rsidR="00D52F3A" w:rsidRPr="00D52F3A" w:rsidRDefault="00D52F3A" w:rsidP="00285872">
            <w:pPr>
              <w:spacing w:after="0" w:line="240" w:lineRule="auto"/>
            </w:pPr>
            <w:proofErr w:type="spellStart"/>
            <w:r w:rsidRPr="00D52F3A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15EEA" w14:textId="45B373E1" w:rsidR="00D52F3A" w:rsidRPr="00D52F3A" w:rsidRDefault="00D52F3A" w:rsidP="00285872">
            <w:pPr>
              <w:spacing w:after="0" w:line="240" w:lineRule="auto"/>
              <w:rPr>
                <w:rFonts w:cs="Arial"/>
              </w:rPr>
            </w:pPr>
            <w:hyperlink r:id="rId42" w:history="1">
              <w:r w:rsidRPr="00D52F3A">
                <w:rPr>
                  <w:rStyle w:val="Hyperlink"/>
                  <w:rFonts w:cs="Arial"/>
                  <w:color w:val="auto"/>
                </w:rPr>
                <w:t>S1-242422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1B1C" w14:textId="1C37D2AD" w:rsidR="00D52F3A" w:rsidRPr="00D52F3A" w:rsidRDefault="00D52F3A" w:rsidP="00285872">
            <w:pPr>
              <w:spacing w:after="0" w:line="240" w:lineRule="auto"/>
            </w:pPr>
            <w:r w:rsidRPr="00D52F3A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F4CA" w14:textId="2499F08B" w:rsidR="00D52F3A" w:rsidRPr="00D52F3A" w:rsidRDefault="00D52F3A" w:rsidP="00285872">
            <w:pPr>
              <w:spacing w:after="0" w:line="240" w:lineRule="auto"/>
            </w:pPr>
            <w:r w:rsidRPr="00D52F3A">
              <w:t>Media streaming carbon footprint transparency to end user terminals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A746" w14:textId="77777777" w:rsidR="00D52F3A" w:rsidRPr="00D52F3A" w:rsidRDefault="00D52F3A" w:rsidP="00285872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D6A9" w14:textId="77777777" w:rsidR="00D52F3A" w:rsidRPr="00D52F3A" w:rsidRDefault="00D52F3A" w:rsidP="00D52F3A">
            <w:pPr>
              <w:spacing w:after="0" w:line="240" w:lineRule="auto"/>
              <w:rPr>
                <w:i/>
              </w:rPr>
            </w:pPr>
            <w:r w:rsidRPr="00D52F3A">
              <w:rPr>
                <w:i/>
              </w:rPr>
              <w:t xml:space="preserve">Revision of </w:t>
            </w:r>
            <w:hyperlink r:id="rId43" w:history="1">
              <w:r w:rsidRPr="00D52F3A">
                <w:rPr>
                  <w:rStyle w:val="Hyperlink"/>
                  <w:i/>
                  <w:color w:val="auto"/>
                </w:rPr>
                <w:t>S1-242110</w:t>
              </w:r>
            </w:hyperlink>
            <w:r w:rsidRPr="00D52F3A">
              <w:rPr>
                <w:i/>
              </w:rPr>
              <w:t>.</w:t>
            </w:r>
          </w:p>
          <w:p w14:paraId="0D3EB91C" w14:textId="77777777" w:rsidR="00D52F3A" w:rsidRPr="00D52F3A" w:rsidRDefault="00D52F3A" w:rsidP="00D52F3A">
            <w:pPr>
              <w:spacing w:after="0" w:line="240" w:lineRule="auto"/>
              <w:rPr>
                <w:i/>
              </w:rPr>
            </w:pPr>
            <w:r w:rsidRPr="00D52F3A">
              <w:rPr>
                <w:i/>
              </w:rPr>
              <w:t>Revision of S1-242333, S1-242334.</w:t>
            </w:r>
          </w:p>
          <w:p w14:paraId="596D3B92" w14:textId="3A5024FD" w:rsidR="00D52F3A" w:rsidRPr="00D52F3A" w:rsidRDefault="00D52F3A" w:rsidP="00D52F3A">
            <w:pPr>
              <w:spacing w:after="0" w:line="240" w:lineRule="auto"/>
            </w:pPr>
            <w:r w:rsidRPr="00D52F3A">
              <w:rPr>
                <w:i/>
              </w:rPr>
              <w:t>Revision of S1-242404.</w:t>
            </w:r>
          </w:p>
          <w:p w14:paraId="3C68039E" w14:textId="3304C7AE" w:rsidR="00D52F3A" w:rsidRPr="00D52F3A" w:rsidRDefault="00D52F3A" w:rsidP="00B12076">
            <w:pPr>
              <w:spacing w:after="0" w:line="240" w:lineRule="auto"/>
            </w:pPr>
            <w:r w:rsidRPr="00D52F3A">
              <w:t>Revision of S1-242415.</w:t>
            </w:r>
          </w:p>
        </w:tc>
      </w:tr>
      <w:tr w:rsidR="00285872" w:rsidRPr="002B5B90" w14:paraId="328402EE" w14:textId="77777777" w:rsidTr="00BD49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67D72C" w14:textId="293B8182" w:rsidR="00285872" w:rsidRPr="00BD3640" w:rsidRDefault="00285872" w:rsidP="00285872">
            <w:pPr>
              <w:spacing w:after="0" w:line="240" w:lineRule="auto"/>
            </w:pPr>
            <w:proofErr w:type="spellStart"/>
            <w:r w:rsidRPr="00BD364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68064" w14:textId="5D3CD12E" w:rsidR="00285872" w:rsidRPr="00BD3640" w:rsidRDefault="00CC1665" w:rsidP="00285872">
            <w:pPr>
              <w:spacing w:after="0" w:line="240" w:lineRule="auto"/>
            </w:pPr>
            <w:hyperlink r:id="rId44" w:history="1">
              <w:r w:rsidR="00285872">
                <w:rPr>
                  <w:rStyle w:val="Hyperlink"/>
                  <w:rFonts w:cs="Arial"/>
                </w:rPr>
                <w:t>S1-242111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821CA" w14:textId="3FB1007C" w:rsidR="00285872" w:rsidRPr="00BD3640" w:rsidRDefault="00285872" w:rsidP="00285872">
            <w:pPr>
              <w:spacing w:after="0" w:line="240" w:lineRule="auto"/>
            </w:pPr>
            <w:r w:rsidRPr="00BD3640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53BB1" w14:textId="23E218CA" w:rsidR="00285872" w:rsidRPr="00BD3640" w:rsidRDefault="00285872" w:rsidP="00285872">
            <w:pPr>
              <w:spacing w:after="0" w:line="240" w:lineRule="auto"/>
            </w:pPr>
            <w:r w:rsidRPr="00BD3640">
              <w:t>EC and CO2e transparency to any service provider in the end-to-end service chain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FDDAD" w14:textId="16F2CAD4" w:rsidR="00285872" w:rsidRPr="00BD3640" w:rsidRDefault="00285872" w:rsidP="00285872">
            <w:pPr>
              <w:spacing w:after="0" w:line="240" w:lineRule="auto"/>
            </w:pPr>
            <w:r w:rsidRPr="00BD3640">
              <w:t xml:space="preserve">Revised to </w:t>
            </w:r>
            <w:hyperlink r:id="rId45" w:history="1">
              <w:r>
                <w:rPr>
                  <w:rStyle w:val="Hyperlink"/>
                </w:rPr>
                <w:t>S1-242334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5810AA" w14:textId="77777777" w:rsidR="00285872" w:rsidRPr="00BD3640" w:rsidRDefault="00285872" w:rsidP="00285872">
            <w:pPr>
              <w:spacing w:after="0" w:line="240" w:lineRule="auto"/>
            </w:pPr>
          </w:p>
        </w:tc>
      </w:tr>
      <w:tr w:rsidR="00285872" w:rsidRPr="002B5B90" w14:paraId="02BB1385" w14:textId="77777777" w:rsidTr="00BD49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89A7C" w14:textId="2709C503" w:rsidR="00285872" w:rsidRPr="00BD4961" w:rsidRDefault="00285872" w:rsidP="00285872">
            <w:pPr>
              <w:spacing w:after="0" w:line="240" w:lineRule="auto"/>
            </w:pPr>
            <w:proofErr w:type="spellStart"/>
            <w:r w:rsidRPr="00BD4961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5B4DB3" w14:textId="317490C7" w:rsidR="00285872" w:rsidRPr="00BD4961" w:rsidRDefault="00CC1665" w:rsidP="00285872">
            <w:pPr>
              <w:spacing w:after="0" w:line="240" w:lineRule="auto"/>
            </w:pPr>
            <w:hyperlink r:id="rId46" w:history="1">
              <w:r w:rsidR="00285872" w:rsidRPr="00BD4961">
                <w:rPr>
                  <w:rStyle w:val="Hyperlink"/>
                  <w:rFonts w:cs="Arial"/>
                  <w:color w:val="auto"/>
                </w:rPr>
                <w:t>S1-242334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0D73E" w14:textId="39F4C687" w:rsidR="00285872" w:rsidRPr="00BD4961" w:rsidRDefault="00285872" w:rsidP="00285872">
            <w:pPr>
              <w:spacing w:after="0" w:line="240" w:lineRule="auto"/>
            </w:pPr>
            <w:r w:rsidRPr="00BD4961">
              <w:t>KPN, 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E523F" w14:textId="7E710640" w:rsidR="00285872" w:rsidRPr="00BD4961" w:rsidRDefault="00285872" w:rsidP="00285872">
            <w:pPr>
              <w:spacing w:after="0" w:line="240" w:lineRule="auto"/>
            </w:pPr>
            <w:r w:rsidRPr="00BD4961">
              <w:t>EC and CO2e transparency to any service provider in the end-to-end service chain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603DE" w14:textId="233E04FE" w:rsidR="00285872" w:rsidRPr="00BD4961" w:rsidRDefault="00285872" w:rsidP="00285872">
            <w:pPr>
              <w:spacing w:after="0" w:line="240" w:lineRule="auto"/>
              <w:rPr>
                <w:lang w:eastAsia="ja-JP"/>
              </w:rPr>
            </w:pPr>
            <w:r>
              <w:t>Merged</w:t>
            </w:r>
            <w:r w:rsidRPr="00917C20">
              <w:t xml:space="preserve"> </w:t>
            </w:r>
            <w:r>
              <w:t>in</w:t>
            </w:r>
            <w:r w:rsidRPr="00917C20">
              <w:t>to S1-242404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F3257" w14:textId="6C7332CE" w:rsidR="00285872" w:rsidRPr="00BD4961" w:rsidRDefault="00285872" w:rsidP="00285872">
            <w:pPr>
              <w:spacing w:after="0" w:line="240" w:lineRule="auto"/>
            </w:pPr>
            <w:r w:rsidRPr="00BD4961">
              <w:t xml:space="preserve">Revision of </w:t>
            </w:r>
            <w:hyperlink r:id="rId47" w:history="1">
              <w:r w:rsidRPr="00BD4961">
                <w:rPr>
                  <w:rStyle w:val="Hyperlink"/>
                  <w:color w:val="auto"/>
                </w:rPr>
                <w:t>S1-242111</w:t>
              </w:r>
            </w:hyperlink>
            <w:r w:rsidRPr="00BD4961">
              <w:t>.</w:t>
            </w:r>
          </w:p>
        </w:tc>
      </w:tr>
      <w:tr w:rsidR="00285872" w:rsidRPr="002B5B90" w14:paraId="2AD73760" w14:textId="77777777" w:rsidTr="00742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12EA5" w14:textId="6AE430A4" w:rsidR="00285872" w:rsidRPr="00BD3640" w:rsidRDefault="00285872" w:rsidP="00285872">
            <w:pPr>
              <w:spacing w:after="0" w:line="240" w:lineRule="auto"/>
            </w:pPr>
            <w:proofErr w:type="spellStart"/>
            <w:r w:rsidRPr="00BD364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71CAC" w14:textId="7B6F297C" w:rsidR="00285872" w:rsidRPr="00BD3640" w:rsidRDefault="00CC1665" w:rsidP="00285872">
            <w:pPr>
              <w:spacing w:after="0" w:line="240" w:lineRule="auto"/>
            </w:pPr>
            <w:hyperlink r:id="rId48" w:history="1">
              <w:r w:rsidR="00285872">
                <w:rPr>
                  <w:rStyle w:val="Hyperlink"/>
                  <w:rFonts w:cs="Arial"/>
                </w:rPr>
                <w:t>S1-242114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3DD2E" w14:textId="046C5AA9" w:rsidR="00285872" w:rsidRPr="00BD3640" w:rsidRDefault="00285872" w:rsidP="00285872">
            <w:pPr>
              <w:spacing w:after="0" w:line="240" w:lineRule="auto"/>
            </w:pPr>
            <w:r w:rsidRPr="00BD3640">
              <w:t>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920BA" w14:textId="33DDD19A" w:rsidR="00285872" w:rsidRPr="00BD3640" w:rsidRDefault="00285872" w:rsidP="00285872">
            <w:pPr>
              <w:spacing w:after="0" w:line="240" w:lineRule="auto"/>
            </w:pPr>
            <w:r w:rsidRPr="00BD3640">
              <w:t>Energy efficient, carbon aware, content download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95284" w14:textId="4F9EEBE1" w:rsidR="00285872" w:rsidRPr="00BD3640" w:rsidRDefault="00285872" w:rsidP="00285872">
            <w:pPr>
              <w:spacing w:after="0" w:line="240" w:lineRule="auto"/>
            </w:pPr>
            <w:r w:rsidRPr="00BD3640">
              <w:t xml:space="preserve">Revised to </w:t>
            </w:r>
            <w:hyperlink r:id="rId49" w:history="1">
              <w:r>
                <w:rPr>
                  <w:rStyle w:val="Hyperlink"/>
                </w:rPr>
                <w:t>S1-242335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F6EB7" w14:textId="77777777" w:rsidR="00285872" w:rsidRPr="00BD3640" w:rsidRDefault="00285872" w:rsidP="00285872">
            <w:pPr>
              <w:spacing w:after="0" w:line="240" w:lineRule="auto"/>
            </w:pPr>
          </w:p>
        </w:tc>
      </w:tr>
      <w:tr w:rsidR="00285872" w:rsidRPr="002B5B90" w14:paraId="24993C71" w14:textId="77777777" w:rsidTr="005765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BF4BC" w14:textId="1BBEF7AD" w:rsidR="00285872" w:rsidRPr="007421E0" w:rsidRDefault="00285872" w:rsidP="00285872">
            <w:pPr>
              <w:spacing w:after="0" w:line="240" w:lineRule="auto"/>
            </w:pPr>
            <w:proofErr w:type="spellStart"/>
            <w:r w:rsidRPr="007421E0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8B8D2" w14:textId="77B3AA8C" w:rsidR="00285872" w:rsidRPr="007421E0" w:rsidRDefault="00CC1665" w:rsidP="00285872">
            <w:pPr>
              <w:spacing w:after="0" w:line="240" w:lineRule="auto"/>
            </w:pPr>
            <w:hyperlink r:id="rId50" w:history="1">
              <w:r w:rsidR="00285872" w:rsidRPr="007421E0">
                <w:rPr>
                  <w:rStyle w:val="Hyperlink"/>
                  <w:rFonts w:cs="Arial"/>
                  <w:color w:val="auto"/>
                </w:rPr>
                <w:t>S1-242335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7391E" w14:textId="7DCC145B" w:rsidR="00285872" w:rsidRPr="007421E0" w:rsidRDefault="00285872" w:rsidP="00285872">
            <w:pPr>
              <w:spacing w:after="0" w:line="240" w:lineRule="auto"/>
            </w:pPr>
            <w:r w:rsidRPr="007421E0">
              <w:t>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6EBCC" w14:textId="1935E9BC" w:rsidR="00285872" w:rsidRPr="007421E0" w:rsidRDefault="00285872" w:rsidP="00285872">
            <w:pPr>
              <w:spacing w:after="0" w:line="240" w:lineRule="auto"/>
            </w:pPr>
            <w:r w:rsidRPr="007421E0">
              <w:t>Energy efficient, carbon aware, content download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0B7EB" w14:textId="57BE3A3F" w:rsidR="00285872" w:rsidRPr="007421E0" w:rsidRDefault="00285872" w:rsidP="00285872">
            <w:pPr>
              <w:spacing w:after="0" w:line="240" w:lineRule="auto"/>
            </w:pPr>
            <w:r w:rsidRPr="007421E0">
              <w:t>Revised to S1-242405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C7ECC" w14:textId="1A3E5DBC" w:rsidR="00285872" w:rsidRPr="007421E0" w:rsidRDefault="00285872" w:rsidP="00285872">
            <w:pPr>
              <w:spacing w:after="0" w:line="240" w:lineRule="auto"/>
            </w:pPr>
            <w:r w:rsidRPr="007421E0">
              <w:t xml:space="preserve">Revision of </w:t>
            </w:r>
            <w:hyperlink r:id="rId51" w:history="1">
              <w:r w:rsidRPr="007421E0">
                <w:rPr>
                  <w:rStyle w:val="Hyperlink"/>
                  <w:color w:val="auto"/>
                </w:rPr>
                <w:t>S1-242114</w:t>
              </w:r>
            </w:hyperlink>
            <w:r w:rsidRPr="007421E0">
              <w:t>.</w:t>
            </w:r>
          </w:p>
        </w:tc>
      </w:tr>
      <w:tr w:rsidR="00285872" w:rsidRPr="002B5B90" w14:paraId="019AFBE2" w14:textId="77777777" w:rsidTr="005765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B6EA1" w14:textId="5EDF7EB6" w:rsidR="00285872" w:rsidRPr="005765DD" w:rsidRDefault="00285872" w:rsidP="00285872">
            <w:pPr>
              <w:spacing w:after="0" w:line="240" w:lineRule="auto"/>
            </w:pPr>
            <w:proofErr w:type="spellStart"/>
            <w:r w:rsidRPr="005765DD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00EAD" w14:textId="1BE26018" w:rsidR="00285872" w:rsidRPr="005765DD" w:rsidRDefault="00CC1665" w:rsidP="00285872">
            <w:pPr>
              <w:spacing w:after="0" w:line="240" w:lineRule="auto"/>
              <w:rPr>
                <w:rFonts w:cs="Arial"/>
              </w:rPr>
            </w:pPr>
            <w:hyperlink r:id="rId52" w:history="1">
              <w:r w:rsidR="00285872" w:rsidRPr="005765DD">
                <w:rPr>
                  <w:rStyle w:val="Hyperlink"/>
                  <w:rFonts w:cs="Arial"/>
                  <w:color w:val="auto"/>
                </w:rPr>
                <w:t>S1-242405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FC3D0" w14:textId="57556227" w:rsidR="00285872" w:rsidRPr="005765DD" w:rsidRDefault="00285872" w:rsidP="00285872">
            <w:pPr>
              <w:spacing w:after="0" w:line="240" w:lineRule="auto"/>
            </w:pPr>
            <w:r w:rsidRPr="005765DD">
              <w:t>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7C88C" w14:textId="01A360E1" w:rsidR="00285872" w:rsidRPr="005765DD" w:rsidRDefault="00285872" w:rsidP="00285872">
            <w:pPr>
              <w:spacing w:after="0" w:line="240" w:lineRule="auto"/>
            </w:pPr>
            <w:r w:rsidRPr="005765DD">
              <w:t>Energy efficient, carbon aware, content download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56F5C" w14:textId="1D445F39" w:rsidR="00285872" w:rsidRPr="005765DD" w:rsidRDefault="005765DD" w:rsidP="00285872">
            <w:pPr>
              <w:spacing w:after="0" w:line="240" w:lineRule="auto"/>
            </w:pPr>
            <w:r w:rsidRPr="005765DD">
              <w:t>Revised to S1-242417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03F5D" w14:textId="5E488413" w:rsidR="00285872" w:rsidRPr="005765DD" w:rsidRDefault="00285872" w:rsidP="00285872">
            <w:pPr>
              <w:spacing w:after="0" w:line="240" w:lineRule="auto"/>
            </w:pPr>
            <w:r w:rsidRPr="005765DD">
              <w:rPr>
                <w:i/>
              </w:rPr>
              <w:t xml:space="preserve">Revision of </w:t>
            </w:r>
            <w:hyperlink r:id="rId53" w:history="1">
              <w:r w:rsidRPr="005765DD">
                <w:rPr>
                  <w:rStyle w:val="Hyperlink"/>
                  <w:i/>
                  <w:color w:val="auto"/>
                </w:rPr>
                <w:t>S1-242114</w:t>
              </w:r>
            </w:hyperlink>
            <w:r w:rsidRPr="005765DD">
              <w:rPr>
                <w:i/>
              </w:rPr>
              <w:t>.</w:t>
            </w:r>
          </w:p>
          <w:p w14:paraId="189E07B9" w14:textId="5D73C1B3" w:rsidR="00285872" w:rsidRPr="005765DD" w:rsidRDefault="00285872" w:rsidP="00285872">
            <w:pPr>
              <w:spacing w:after="0" w:line="240" w:lineRule="auto"/>
            </w:pPr>
            <w:r w:rsidRPr="005765DD">
              <w:t>Revision of S1-242335, S1-242141, S1-242403.</w:t>
            </w:r>
          </w:p>
        </w:tc>
      </w:tr>
      <w:tr w:rsidR="005765DD" w:rsidRPr="002B5B90" w14:paraId="21ACEFC7" w14:textId="77777777" w:rsidTr="005765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67E5" w14:textId="0BAD2FD5" w:rsidR="005765DD" w:rsidRPr="005765DD" w:rsidRDefault="005765DD" w:rsidP="00285872">
            <w:pPr>
              <w:spacing w:after="0" w:line="240" w:lineRule="auto"/>
            </w:pPr>
            <w:proofErr w:type="spellStart"/>
            <w:r w:rsidRPr="005765DD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79B5" w14:textId="2097946B" w:rsidR="005765DD" w:rsidRPr="005765DD" w:rsidRDefault="005765DD" w:rsidP="00285872">
            <w:pPr>
              <w:spacing w:after="0" w:line="240" w:lineRule="auto"/>
            </w:pPr>
            <w:hyperlink r:id="rId54" w:history="1">
              <w:r w:rsidRPr="005765DD">
                <w:rPr>
                  <w:rStyle w:val="Hyperlink"/>
                  <w:rFonts w:cs="Arial"/>
                  <w:color w:val="auto"/>
                </w:rPr>
                <w:t>S1-242417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F376" w14:textId="3BC29F21" w:rsidR="005765DD" w:rsidRPr="005765DD" w:rsidRDefault="005765DD" w:rsidP="00285872">
            <w:pPr>
              <w:spacing w:after="0" w:line="240" w:lineRule="auto"/>
            </w:pPr>
            <w:r w:rsidRPr="005765DD">
              <w:t>TNO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E67C" w14:textId="345F8FE1" w:rsidR="005765DD" w:rsidRPr="005765DD" w:rsidRDefault="005765DD" w:rsidP="00285872">
            <w:pPr>
              <w:spacing w:after="0" w:line="240" w:lineRule="auto"/>
            </w:pPr>
            <w:r w:rsidRPr="005765DD">
              <w:t>Energy efficient, carbon aware, content download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FD1C" w14:textId="77777777" w:rsidR="005765DD" w:rsidRPr="005765DD" w:rsidRDefault="005765DD" w:rsidP="00285872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69E7" w14:textId="77777777" w:rsidR="005765DD" w:rsidRPr="005765DD" w:rsidRDefault="005765DD" w:rsidP="005765DD">
            <w:pPr>
              <w:spacing w:after="0" w:line="240" w:lineRule="auto"/>
              <w:rPr>
                <w:i/>
              </w:rPr>
            </w:pPr>
            <w:r w:rsidRPr="005765DD">
              <w:rPr>
                <w:i/>
              </w:rPr>
              <w:t xml:space="preserve">Revision of </w:t>
            </w:r>
            <w:hyperlink r:id="rId55" w:history="1">
              <w:r w:rsidRPr="005765DD">
                <w:rPr>
                  <w:rStyle w:val="Hyperlink"/>
                  <w:i/>
                  <w:color w:val="auto"/>
                </w:rPr>
                <w:t>S1-242114</w:t>
              </w:r>
            </w:hyperlink>
            <w:r w:rsidRPr="005765DD">
              <w:rPr>
                <w:i/>
              </w:rPr>
              <w:t>.</w:t>
            </w:r>
          </w:p>
          <w:p w14:paraId="2F564952" w14:textId="45C8BCE7" w:rsidR="005765DD" w:rsidRPr="005765DD" w:rsidRDefault="005765DD" w:rsidP="005765DD">
            <w:pPr>
              <w:spacing w:after="0" w:line="240" w:lineRule="auto"/>
            </w:pPr>
            <w:r w:rsidRPr="005765DD">
              <w:rPr>
                <w:i/>
              </w:rPr>
              <w:t>Revision of S1-242335, S1-242141, S1-242403.</w:t>
            </w:r>
          </w:p>
          <w:p w14:paraId="600101BF" w14:textId="0E10A352" w:rsidR="005765DD" w:rsidRPr="005765DD" w:rsidRDefault="005765DD" w:rsidP="00285872">
            <w:pPr>
              <w:spacing w:after="0" w:line="240" w:lineRule="auto"/>
            </w:pPr>
            <w:r w:rsidRPr="005765DD">
              <w:t>Revision of S1-242405.</w:t>
            </w:r>
          </w:p>
        </w:tc>
      </w:tr>
      <w:tr w:rsidR="00285872" w:rsidRPr="002B5B90" w14:paraId="3A2AD935" w14:textId="77777777" w:rsidTr="005765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43000" w14:textId="4F2AEA4E" w:rsidR="00285872" w:rsidRPr="000D596C" w:rsidRDefault="00285872" w:rsidP="00285872">
            <w:pPr>
              <w:spacing w:after="0" w:line="240" w:lineRule="auto"/>
            </w:pPr>
            <w:proofErr w:type="spellStart"/>
            <w:r w:rsidRPr="000D596C"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2267A" w14:textId="796FA929" w:rsidR="00285872" w:rsidRPr="000D596C" w:rsidRDefault="00CC1665" w:rsidP="00285872">
            <w:pPr>
              <w:spacing w:after="0" w:line="240" w:lineRule="auto"/>
            </w:pPr>
            <w:hyperlink r:id="rId56" w:history="1">
              <w:r w:rsidR="00285872" w:rsidRPr="000D596C">
                <w:rPr>
                  <w:rStyle w:val="Hyperlink"/>
                  <w:rFonts w:cs="Arial"/>
                  <w:color w:val="auto"/>
                </w:rPr>
                <w:t>S1-242128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ACBD3" w14:textId="52E0A699" w:rsidR="00285872" w:rsidRPr="000D596C" w:rsidRDefault="00285872" w:rsidP="00285872">
            <w:pPr>
              <w:spacing w:after="0" w:line="240" w:lineRule="auto"/>
            </w:pPr>
            <w:r w:rsidRPr="000D596C">
              <w:t>MediaTek, Rakuten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A054A" w14:textId="5FBEE114" w:rsidR="00285872" w:rsidRPr="000D596C" w:rsidRDefault="00285872" w:rsidP="00285872">
            <w:pPr>
              <w:spacing w:after="0" w:line="240" w:lineRule="auto"/>
            </w:pPr>
            <w:r w:rsidRPr="000D596C">
              <w:t>Use Case on ECO Notification of Communication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9C518" w14:textId="45A70494" w:rsidR="00285872" w:rsidRPr="000D596C" w:rsidRDefault="00285872" w:rsidP="00285872">
            <w:pPr>
              <w:spacing w:after="0" w:line="240" w:lineRule="auto"/>
            </w:pPr>
            <w:r w:rsidRPr="000D596C">
              <w:t>Revised to S1-242406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B0210" w14:textId="77777777" w:rsidR="00285872" w:rsidRPr="000D596C" w:rsidRDefault="00285872" w:rsidP="00285872">
            <w:pPr>
              <w:spacing w:after="0" w:line="240" w:lineRule="auto"/>
            </w:pPr>
          </w:p>
        </w:tc>
      </w:tr>
      <w:tr w:rsidR="005765DD" w:rsidRPr="002B5B90" w14:paraId="3627850E" w14:textId="77777777" w:rsidTr="005765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68975" w14:textId="09FC916E" w:rsidR="005765DD" w:rsidRPr="005765DD" w:rsidRDefault="005765DD" w:rsidP="005765DD">
            <w:pPr>
              <w:spacing w:after="0" w:line="240" w:lineRule="auto"/>
            </w:pPr>
            <w:proofErr w:type="spellStart"/>
            <w:r w:rsidRPr="005765DD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41895" w14:textId="4E13CA71" w:rsidR="005765DD" w:rsidRPr="005765DD" w:rsidRDefault="005765DD" w:rsidP="005765DD">
            <w:pPr>
              <w:spacing w:after="0" w:line="240" w:lineRule="auto"/>
              <w:rPr>
                <w:rFonts w:cs="Arial"/>
              </w:rPr>
            </w:pPr>
            <w:hyperlink r:id="rId57" w:history="1">
              <w:r w:rsidRPr="005765DD">
                <w:rPr>
                  <w:rStyle w:val="Hyperlink"/>
                  <w:rFonts w:cs="Arial"/>
                  <w:color w:val="auto"/>
                </w:rPr>
                <w:t>S1-242406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FE61E" w14:textId="1458518F" w:rsidR="005765DD" w:rsidRPr="005765DD" w:rsidRDefault="005765DD" w:rsidP="005765DD">
            <w:pPr>
              <w:spacing w:after="0" w:line="240" w:lineRule="auto"/>
            </w:pPr>
            <w:r w:rsidRPr="005765DD">
              <w:t>MediaTek, Rakuten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BEC81" w14:textId="1B3D8D01" w:rsidR="005765DD" w:rsidRPr="005765DD" w:rsidRDefault="005765DD" w:rsidP="005765DD">
            <w:pPr>
              <w:spacing w:after="0" w:line="240" w:lineRule="auto"/>
            </w:pPr>
            <w:r w:rsidRPr="005765DD">
              <w:t>Use Case on ECO Notification of Communication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D085F" w14:textId="03475C65" w:rsidR="005765DD" w:rsidRPr="005765DD" w:rsidRDefault="005765DD" w:rsidP="005765DD">
            <w:pPr>
              <w:spacing w:after="0" w:line="240" w:lineRule="auto"/>
            </w:pPr>
            <w:r>
              <w:t>Merged</w:t>
            </w:r>
            <w:r w:rsidRPr="00917C20">
              <w:t xml:space="preserve"> </w:t>
            </w:r>
            <w:r>
              <w:t>in</w:t>
            </w:r>
            <w:r w:rsidRPr="00917C20">
              <w:t>to S1-242404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719DA" w14:textId="25284128" w:rsidR="005765DD" w:rsidRPr="005765DD" w:rsidRDefault="005765DD" w:rsidP="005765DD">
            <w:pPr>
              <w:spacing w:after="0" w:line="240" w:lineRule="auto"/>
            </w:pPr>
            <w:r w:rsidRPr="005765DD">
              <w:t>Revision of S1-242128.</w:t>
            </w:r>
          </w:p>
        </w:tc>
      </w:tr>
      <w:tr w:rsidR="00285872" w:rsidRPr="002B5B90" w14:paraId="7F7DB566" w14:textId="77777777" w:rsidTr="00050F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DBA557" w14:textId="3C6B8D60" w:rsidR="00285872" w:rsidRPr="00E9042F" w:rsidRDefault="00285872" w:rsidP="00285872">
            <w:pPr>
              <w:spacing w:after="0" w:line="240" w:lineRule="auto"/>
            </w:pPr>
            <w:proofErr w:type="spellStart"/>
            <w:r w:rsidRPr="00E9042F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2C157" w14:textId="7B08A249" w:rsidR="00285872" w:rsidRPr="00E9042F" w:rsidRDefault="00CC1665" w:rsidP="00285872">
            <w:pPr>
              <w:spacing w:after="0" w:line="240" w:lineRule="auto"/>
            </w:pPr>
            <w:hyperlink r:id="rId58" w:history="1">
              <w:r w:rsidR="00285872" w:rsidRPr="00E9042F">
                <w:rPr>
                  <w:rStyle w:val="Hyperlink"/>
                  <w:rFonts w:cs="Arial"/>
                  <w:color w:val="auto"/>
                </w:rPr>
                <w:t>S1-242140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FEC11" w14:textId="0F64301A" w:rsidR="00285872" w:rsidRPr="00E9042F" w:rsidRDefault="00285872" w:rsidP="00285872">
            <w:pPr>
              <w:spacing w:after="0" w:line="240" w:lineRule="auto"/>
            </w:pPr>
            <w:r w:rsidRPr="00E9042F">
              <w:t xml:space="preserve">ZTE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00A43" w14:textId="38CD97D4" w:rsidR="00285872" w:rsidRPr="00E9042F" w:rsidRDefault="00285872" w:rsidP="00285872">
            <w:pPr>
              <w:spacing w:after="0" w:line="240" w:lineRule="auto"/>
            </w:pPr>
            <w:r w:rsidRPr="00E9042F">
              <w:t>New use case on energy related characteristics information used for network node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68E1F" w14:textId="0302060C" w:rsidR="00285872" w:rsidRPr="00E9042F" w:rsidRDefault="00285872" w:rsidP="00285872">
            <w:pPr>
              <w:spacing w:after="0" w:line="240" w:lineRule="auto"/>
            </w:pPr>
            <w:r w:rsidRPr="00E9042F">
              <w:t>Revised to S1-242407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716AC" w14:textId="77777777" w:rsidR="00285872" w:rsidRPr="00E9042F" w:rsidRDefault="00285872" w:rsidP="00285872">
            <w:pPr>
              <w:spacing w:after="0" w:line="240" w:lineRule="auto"/>
            </w:pPr>
          </w:p>
        </w:tc>
      </w:tr>
      <w:tr w:rsidR="00285872" w:rsidRPr="002B5B90" w14:paraId="5F0E50A9" w14:textId="77777777" w:rsidTr="00050F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0C06B" w14:textId="351B6174" w:rsidR="00285872" w:rsidRPr="00050F46" w:rsidRDefault="00285872" w:rsidP="00285872">
            <w:pPr>
              <w:spacing w:after="0" w:line="240" w:lineRule="auto"/>
            </w:pPr>
            <w:proofErr w:type="spellStart"/>
            <w:r w:rsidRPr="00050F46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2AD0D" w14:textId="4ED53295" w:rsidR="00285872" w:rsidRPr="00050F46" w:rsidRDefault="00CC1665" w:rsidP="00285872">
            <w:pPr>
              <w:spacing w:after="0" w:line="240" w:lineRule="auto"/>
              <w:rPr>
                <w:rFonts w:cs="Arial"/>
              </w:rPr>
            </w:pPr>
            <w:hyperlink r:id="rId59" w:history="1">
              <w:r w:rsidR="00285872" w:rsidRPr="00050F46">
                <w:rPr>
                  <w:rStyle w:val="Hyperlink"/>
                  <w:rFonts w:cs="Arial"/>
                  <w:color w:val="auto"/>
                </w:rPr>
                <w:t>S1-242</w:t>
              </w:r>
              <w:r w:rsidR="00285872" w:rsidRPr="00050F46">
                <w:rPr>
                  <w:rStyle w:val="Hyperlink"/>
                  <w:rFonts w:cs="Arial"/>
                  <w:color w:val="auto"/>
                </w:rPr>
                <w:t>4</w:t>
              </w:r>
              <w:r w:rsidR="00285872" w:rsidRPr="00050F46">
                <w:rPr>
                  <w:rStyle w:val="Hyperlink"/>
                  <w:rFonts w:cs="Arial"/>
                  <w:color w:val="auto"/>
                </w:rPr>
                <w:t>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59FF1" w14:textId="0687519E" w:rsidR="00285872" w:rsidRPr="00050F46" w:rsidRDefault="00285872" w:rsidP="00285872">
            <w:pPr>
              <w:spacing w:after="0" w:line="240" w:lineRule="auto"/>
            </w:pPr>
            <w:r w:rsidRPr="00050F46">
              <w:t xml:space="preserve">ZTE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5C0B0" w14:textId="1052D931" w:rsidR="00285872" w:rsidRPr="00050F46" w:rsidRDefault="00285872" w:rsidP="00285872">
            <w:pPr>
              <w:spacing w:after="0" w:line="240" w:lineRule="auto"/>
            </w:pPr>
            <w:r w:rsidRPr="00050F46">
              <w:t>New use case on energy related characteristics information used for network node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DD522" w14:textId="7B452027" w:rsidR="00285872" w:rsidRPr="00050F46" w:rsidRDefault="00050F46" w:rsidP="00285872">
            <w:pPr>
              <w:spacing w:after="0" w:line="240" w:lineRule="auto"/>
            </w:pPr>
            <w:r w:rsidRPr="00050F46">
              <w:t>Revised to S1-242418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67835" w14:textId="43394134" w:rsidR="00285872" w:rsidRPr="00050F46" w:rsidRDefault="00285872" w:rsidP="00285872">
            <w:pPr>
              <w:spacing w:after="0" w:line="240" w:lineRule="auto"/>
            </w:pPr>
            <w:r w:rsidRPr="00050F46">
              <w:t>Revision of S1-242140.</w:t>
            </w:r>
          </w:p>
        </w:tc>
      </w:tr>
      <w:tr w:rsidR="00050F46" w:rsidRPr="002B5B90" w14:paraId="09B2B10F" w14:textId="77777777" w:rsidTr="00050F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798D" w14:textId="3374F7B3" w:rsidR="00050F46" w:rsidRPr="00050F46" w:rsidRDefault="00050F46" w:rsidP="00285872">
            <w:pPr>
              <w:spacing w:after="0" w:line="240" w:lineRule="auto"/>
            </w:pPr>
            <w:proofErr w:type="spellStart"/>
            <w:r w:rsidRPr="00050F46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E75F" w14:textId="1C184FA5" w:rsidR="00050F46" w:rsidRPr="00050F46" w:rsidRDefault="00050F46" w:rsidP="00285872">
            <w:pPr>
              <w:spacing w:after="0" w:line="240" w:lineRule="auto"/>
            </w:pPr>
            <w:hyperlink r:id="rId60" w:history="1">
              <w:r w:rsidRPr="00050F46">
                <w:rPr>
                  <w:rStyle w:val="Hyperlink"/>
                  <w:rFonts w:cs="Arial"/>
                  <w:color w:val="auto"/>
                </w:rPr>
                <w:t>S1-242418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F67D" w14:textId="42C8DEA5" w:rsidR="00050F46" w:rsidRPr="00050F46" w:rsidRDefault="00050F46" w:rsidP="00285872">
            <w:pPr>
              <w:spacing w:after="0" w:line="240" w:lineRule="auto"/>
            </w:pPr>
            <w:r w:rsidRPr="00050F46">
              <w:t xml:space="preserve">ZTE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DE20" w14:textId="2F1244DF" w:rsidR="00050F46" w:rsidRPr="00050F46" w:rsidRDefault="00050F46" w:rsidP="00285872">
            <w:pPr>
              <w:spacing w:after="0" w:line="240" w:lineRule="auto"/>
            </w:pPr>
            <w:r w:rsidRPr="00050F46">
              <w:t>New use case on energy related characteristics information used for network node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1464" w14:textId="77777777" w:rsidR="00050F46" w:rsidRPr="00050F46" w:rsidRDefault="00050F46" w:rsidP="00285872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36B7" w14:textId="404B6390" w:rsidR="00050F46" w:rsidRPr="00050F46" w:rsidRDefault="00050F46" w:rsidP="00285872">
            <w:pPr>
              <w:spacing w:after="0" w:line="240" w:lineRule="auto"/>
            </w:pPr>
            <w:r w:rsidRPr="00050F46">
              <w:rPr>
                <w:i/>
              </w:rPr>
              <w:t>Revision of S1-242140.</w:t>
            </w:r>
          </w:p>
          <w:p w14:paraId="43CC24F5" w14:textId="294F6E03" w:rsidR="00050F46" w:rsidRPr="00050F46" w:rsidRDefault="00050F46" w:rsidP="00285872">
            <w:pPr>
              <w:spacing w:after="0" w:line="240" w:lineRule="auto"/>
            </w:pPr>
            <w:r w:rsidRPr="00050F46">
              <w:t>Revision of S1-242407.</w:t>
            </w:r>
          </w:p>
        </w:tc>
      </w:tr>
      <w:tr w:rsidR="00285872" w:rsidRPr="002B5B90" w14:paraId="6742596A" w14:textId="77777777" w:rsidTr="00975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4FFFF" w14:textId="051B69F4" w:rsidR="00285872" w:rsidRPr="00975F67" w:rsidRDefault="00285872" w:rsidP="00285872">
            <w:pPr>
              <w:spacing w:after="0" w:line="240" w:lineRule="auto"/>
            </w:pPr>
            <w:proofErr w:type="spellStart"/>
            <w:r w:rsidRPr="00975F67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D8985" w14:textId="653A7B11" w:rsidR="00285872" w:rsidRPr="00975F67" w:rsidRDefault="00CC1665" w:rsidP="00285872">
            <w:pPr>
              <w:spacing w:after="0" w:line="240" w:lineRule="auto"/>
            </w:pPr>
            <w:hyperlink r:id="rId61" w:history="1">
              <w:r w:rsidR="00285872" w:rsidRPr="00975F67">
                <w:rPr>
                  <w:rStyle w:val="Hyperlink"/>
                  <w:rFonts w:cs="Arial"/>
                  <w:color w:val="auto"/>
                </w:rPr>
                <w:t>S1-242141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1696A" w14:textId="1195FF55" w:rsidR="00285872" w:rsidRPr="00975F67" w:rsidRDefault="00285872" w:rsidP="00285872">
            <w:pPr>
              <w:spacing w:after="0" w:line="240" w:lineRule="auto"/>
            </w:pPr>
            <w:r w:rsidRPr="00975F67">
              <w:t xml:space="preserve">ZTE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5E6E4" w14:textId="42467882" w:rsidR="00285872" w:rsidRPr="00975F67" w:rsidRDefault="00285872" w:rsidP="00285872">
            <w:pPr>
              <w:spacing w:after="0" w:line="240" w:lineRule="auto"/>
            </w:pPr>
            <w:r w:rsidRPr="00975F67">
              <w:t>New use case on energy efficient data delivery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79B6E" w14:textId="6626405A" w:rsidR="00285872" w:rsidRPr="00975F67" w:rsidRDefault="00285872" w:rsidP="00285872">
            <w:pPr>
              <w:spacing w:after="0" w:line="240" w:lineRule="auto"/>
            </w:pPr>
            <w:r>
              <w:t>Merged</w:t>
            </w:r>
            <w:r w:rsidRPr="00917C20">
              <w:t xml:space="preserve"> </w:t>
            </w:r>
            <w:r>
              <w:t>in</w:t>
            </w:r>
            <w:r w:rsidRPr="00917C20">
              <w:t>to S1-24240</w:t>
            </w:r>
            <w: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2CCAA" w14:textId="77777777" w:rsidR="00285872" w:rsidRPr="00975F67" w:rsidRDefault="00285872" w:rsidP="00285872">
            <w:pPr>
              <w:spacing w:after="0" w:line="240" w:lineRule="auto"/>
            </w:pPr>
          </w:p>
        </w:tc>
      </w:tr>
      <w:tr w:rsidR="00285872" w:rsidRPr="002B5B90" w14:paraId="5CD47216" w14:textId="77777777" w:rsidTr="00D85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D3888" w14:textId="19479966" w:rsidR="00285872" w:rsidRPr="00975F67" w:rsidRDefault="00285872" w:rsidP="00285872">
            <w:pPr>
              <w:spacing w:after="0" w:line="240" w:lineRule="auto"/>
            </w:pPr>
            <w:proofErr w:type="spellStart"/>
            <w:r w:rsidRPr="00975F67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EB15E" w14:textId="6D4F0D17" w:rsidR="00285872" w:rsidRPr="00975F67" w:rsidRDefault="00CC1665" w:rsidP="00285872">
            <w:pPr>
              <w:spacing w:after="0" w:line="240" w:lineRule="auto"/>
            </w:pPr>
            <w:hyperlink r:id="rId62" w:history="1">
              <w:r w:rsidR="00285872" w:rsidRPr="00975F67">
                <w:rPr>
                  <w:rStyle w:val="Hyperlink"/>
                  <w:rFonts w:cs="Arial"/>
                  <w:color w:val="auto"/>
                </w:rPr>
                <w:t>S1-242202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735A6" w14:textId="75B50564" w:rsidR="00285872" w:rsidRPr="00975F67" w:rsidRDefault="00285872" w:rsidP="00285872">
            <w:pPr>
              <w:spacing w:after="0" w:line="240" w:lineRule="auto"/>
            </w:pPr>
            <w:r w:rsidRPr="00975F67">
              <w:t>China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1D442" w14:textId="2489DA8F" w:rsidR="00285872" w:rsidRPr="00975F67" w:rsidRDefault="00285872" w:rsidP="00285872">
            <w:pPr>
              <w:spacing w:after="0" w:line="240" w:lineRule="auto"/>
            </w:pPr>
            <w:r w:rsidRPr="00975F67">
              <w:t>Use case on dynamic user experience adjustment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8AF3C" w14:textId="43C0824A" w:rsidR="00285872" w:rsidRPr="00975F67" w:rsidRDefault="00285872" w:rsidP="00285872">
            <w:pPr>
              <w:spacing w:after="0" w:line="240" w:lineRule="auto"/>
            </w:pPr>
            <w:r>
              <w:t>Merged</w:t>
            </w:r>
            <w:r w:rsidRPr="00917C20">
              <w:t xml:space="preserve"> </w:t>
            </w:r>
            <w:r>
              <w:t>in</w:t>
            </w:r>
            <w:r w:rsidRPr="00917C20">
              <w:t>to S1-24240</w:t>
            </w:r>
            <w: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760AB" w14:textId="77777777" w:rsidR="00285872" w:rsidRPr="00975F67" w:rsidRDefault="00285872" w:rsidP="00285872">
            <w:pPr>
              <w:spacing w:after="0" w:line="240" w:lineRule="auto"/>
            </w:pPr>
          </w:p>
        </w:tc>
      </w:tr>
      <w:tr w:rsidR="00285872" w:rsidRPr="002B5B90" w14:paraId="49D5F9E6" w14:textId="77777777" w:rsidTr="00823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299A65" w14:textId="6AD4A010" w:rsidR="00285872" w:rsidRPr="00D85DDB" w:rsidRDefault="00285872" w:rsidP="00285872">
            <w:pPr>
              <w:spacing w:after="0" w:line="240" w:lineRule="auto"/>
            </w:pPr>
            <w:proofErr w:type="spellStart"/>
            <w:r w:rsidRPr="00D85DDB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4FDD1" w14:textId="39A6245C" w:rsidR="00285872" w:rsidRPr="00D85DDB" w:rsidRDefault="00CC1665" w:rsidP="00285872">
            <w:pPr>
              <w:spacing w:after="0" w:line="240" w:lineRule="auto"/>
            </w:pPr>
            <w:hyperlink r:id="rId63" w:history="1">
              <w:r w:rsidR="00285872" w:rsidRPr="00D85DDB">
                <w:rPr>
                  <w:rStyle w:val="Hyperlink"/>
                  <w:rFonts w:cs="Arial"/>
                  <w:color w:val="auto"/>
                </w:rPr>
                <w:t>S1-242210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A0EB2" w14:textId="3C9CC06B" w:rsidR="00285872" w:rsidRPr="00D85DDB" w:rsidRDefault="00285872" w:rsidP="00285872">
            <w:pPr>
              <w:spacing w:after="0" w:line="240" w:lineRule="auto"/>
            </w:pPr>
            <w:r w:rsidRPr="00D85DDB">
              <w:t>IIT Bombay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29F59" w14:textId="579276CA" w:rsidR="00285872" w:rsidRPr="00D85DDB" w:rsidRDefault="00285872" w:rsidP="00285872">
            <w:pPr>
              <w:spacing w:after="0" w:line="240" w:lineRule="auto"/>
            </w:pPr>
            <w:r w:rsidRPr="00D85DDB">
              <w:t>Supporting service adjustment with energy credit limit control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80D9E" w14:textId="665AD61D" w:rsidR="00285872" w:rsidRPr="00D85DDB" w:rsidRDefault="00285872" w:rsidP="00285872">
            <w:pPr>
              <w:spacing w:after="0" w:line="240" w:lineRule="auto"/>
            </w:pPr>
            <w:r w:rsidRPr="00D85DDB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F6301" w14:textId="77777777" w:rsidR="00285872" w:rsidRPr="00D85DDB" w:rsidRDefault="00285872" w:rsidP="00285872">
            <w:pPr>
              <w:spacing w:after="0" w:line="240" w:lineRule="auto"/>
            </w:pPr>
          </w:p>
        </w:tc>
      </w:tr>
      <w:tr w:rsidR="00285872" w:rsidRPr="002B5B90" w14:paraId="6BFAD1E7" w14:textId="77777777" w:rsidTr="00C74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0D2E8" w14:textId="7A0D86FC" w:rsidR="00285872" w:rsidRPr="00823A6F" w:rsidRDefault="00285872" w:rsidP="00285872">
            <w:pPr>
              <w:spacing w:after="0" w:line="240" w:lineRule="auto"/>
            </w:pPr>
            <w:proofErr w:type="spellStart"/>
            <w:r w:rsidRPr="00823A6F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7ECC4" w14:textId="1F229B32" w:rsidR="00285872" w:rsidRPr="00823A6F" w:rsidRDefault="00CC1665" w:rsidP="00285872">
            <w:pPr>
              <w:spacing w:after="0" w:line="240" w:lineRule="auto"/>
            </w:pPr>
            <w:hyperlink r:id="rId64" w:history="1">
              <w:r w:rsidR="00285872" w:rsidRPr="00823A6F">
                <w:rPr>
                  <w:rStyle w:val="Hyperlink"/>
                  <w:rFonts w:cs="Arial"/>
                  <w:color w:val="auto"/>
                </w:rPr>
                <w:t>S1-242214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2F6EB" w14:textId="427127F6" w:rsidR="00285872" w:rsidRPr="00823A6F" w:rsidRDefault="00285872" w:rsidP="00285872">
            <w:pPr>
              <w:spacing w:after="0" w:line="240" w:lineRule="auto"/>
            </w:pPr>
            <w:r w:rsidRPr="00823A6F">
              <w:t>NTT DOCOMO.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7556F" w14:textId="28E4113B" w:rsidR="00285872" w:rsidRPr="00823A6F" w:rsidRDefault="00285872" w:rsidP="00285872">
            <w:pPr>
              <w:spacing w:after="0" w:line="240" w:lineRule="auto"/>
            </w:pPr>
            <w:r w:rsidRPr="00823A6F">
              <w:t>p-CR on new use case on network supporting energy saving for battery-powered base station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568C7" w14:textId="7C975491" w:rsidR="00285872" w:rsidRPr="00823A6F" w:rsidRDefault="00285872" w:rsidP="00285872">
            <w:pPr>
              <w:spacing w:after="0" w:line="240" w:lineRule="auto"/>
            </w:pPr>
            <w:r w:rsidRPr="00823A6F">
              <w:t>Revised to S1-242408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171E2" w14:textId="77777777" w:rsidR="00285872" w:rsidRPr="00823A6F" w:rsidRDefault="00285872" w:rsidP="00285872">
            <w:pPr>
              <w:spacing w:after="0" w:line="240" w:lineRule="auto"/>
            </w:pPr>
          </w:p>
        </w:tc>
      </w:tr>
      <w:tr w:rsidR="00285872" w:rsidRPr="002B5B90" w14:paraId="2296E9D2" w14:textId="77777777" w:rsidTr="00C74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ACD06" w14:textId="68C26400" w:rsidR="00285872" w:rsidRPr="00C74A16" w:rsidRDefault="00285872" w:rsidP="00285872">
            <w:pPr>
              <w:spacing w:after="0" w:line="240" w:lineRule="auto"/>
            </w:pPr>
            <w:proofErr w:type="spellStart"/>
            <w:r w:rsidRPr="00C74A16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85018" w14:textId="0CB2F8D2" w:rsidR="00285872" w:rsidRPr="00C74A16" w:rsidRDefault="00CC1665" w:rsidP="00285872">
            <w:pPr>
              <w:spacing w:after="0" w:line="240" w:lineRule="auto"/>
              <w:rPr>
                <w:rFonts w:cs="Arial"/>
              </w:rPr>
            </w:pPr>
            <w:hyperlink r:id="rId65" w:history="1">
              <w:r w:rsidR="00285872" w:rsidRPr="00C74A16">
                <w:rPr>
                  <w:rStyle w:val="Hyperlink"/>
                  <w:rFonts w:cs="Arial"/>
                  <w:color w:val="auto"/>
                </w:rPr>
                <w:t>S1-242408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59EA8" w14:textId="73617221" w:rsidR="00285872" w:rsidRPr="00C74A16" w:rsidRDefault="00285872" w:rsidP="00285872">
            <w:pPr>
              <w:spacing w:after="0" w:line="240" w:lineRule="auto"/>
            </w:pPr>
            <w:r w:rsidRPr="00C74A16">
              <w:t>NTT DOCOMO.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46920" w14:textId="7C64524C" w:rsidR="00285872" w:rsidRPr="00C74A16" w:rsidRDefault="00285872" w:rsidP="00285872">
            <w:pPr>
              <w:spacing w:after="0" w:line="240" w:lineRule="auto"/>
            </w:pPr>
            <w:r w:rsidRPr="00C74A16">
              <w:t>p-CR on new use case on network supporting energy saving for battery-powered base station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1BF26" w14:textId="69893067" w:rsidR="00285872" w:rsidRPr="00C74A16" w:rsidRDefault="00C74A16" w:rsidP="00285872">
            <w:pPr>
              <w:spacing w:after="0" w:line="240" w:lineRule="auto"/>
            </w:pPr>
            <w:r w:rsidRPr="00C74A16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EFC6F" w14:textId="1294D94F" w:rsidR="00285872" w:rsidRPr="00C74A16" w:rsidRDefault="00285872" w:rsidP="00285872">
            <w:pPr>
              <w:spacing w:after="0" w:line="240" w:lineRule="auto"/>
            </w:pPr>
            <w:r w:rsidRPr="00C74A16">
              <w:t>Revision of S1-242214.</w:t>
            </w:r>
          </w:p>
        </w:tc>
      </w:tr>
      <w:tr w:rsidR="00285872" w:rsidRPr="002B5B90" w14:paraId="4D33CCF0" w14:textId="77777777" w:rsidTr="00475F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74ED2" w14:textId="74007771" w:rsidR="00285872" w:rsidRPr="00D01099" w:rsidRDefault="00285872" w:rsidP="00285872">
            <w:pPr>
              <w:spacing w:after="0" w:line="240" w:lineRule="auto"/>
            </w:pPr>
            <w:proofErr w:type="spellStart"/>
            <w:r w:rsidRPr="00D01099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78D75" w14:textId="447B0C83" w:rsidR="00285872" w:rsidRPr="00D01099" w:rsidRDefault="00CC1665" w:rsidP="00285872">
            <w:pPr>
              <w:spacing w:after="0" w:line="240" w:lineRule="auto"/>
            </w:pPr>
            <w:hyperlink r:id="rId66" w:history="1">
              <w:r w:rsidR="00285872" w:rsidRPr="00D01099">
                <w:rPr>
                  <w:rStyle w:val="Hyperlink"/>
                  <w:rFonts w:cs="Arial"/>
                  <w:color w:val="auto"/>
                </w:rPr>
                <w:t>S1-242251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A79B4" w14:textId="60169927" w:rsidR="00285872" w:rsidRPr="00D01099" w:rsidRDefault="00285872" w:rsidP="00285872">
            <w:pPr>
              <w:spacing w:after="0" w:line="240" w:lineRule="auto"/>
            </w:pPr>
            <w:r w:rsidRPr="00D01099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BAAB6" w14:textId="13085BDB" w:rsidR="00285872" w:rsidRPr="00D01099" w:rsidRDefault="00285872" w:rsidP="00285872">
            <w:pPr>
              <w:spacing w:after="0" w:line="240" w:lineRule="auto"/>
            </w:pPr>
            <w:r w:rsidRPr="00D01099">
              <w:t>New Use case on notifying users about network service operability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0C40F" w14:textId="69E3CF52" w:rsidR="00285872" w:rsidRPr="00D01099" w:rsidRDefault="00285872" w:rsidP="00285872">
            <w:pPr>
              <w:spacing w:after="0" w:line="240" w:lineRule="auto"/>
            </w:pPr>
            <w:r w:rsidRPr="00D01099">
              <w:t>Revised to S1-242409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E5947" w14:textId="77777777" w:rsidR="00285872" w:rsidRPr="00D01099" w:rsidRDefault="00285872" w:rsidP="00285872">
            <w:pPr>
              <w:spacing w:after="0" w:line="240" w:lineRule="auto"/>
            </w:pPr>
          </w:p>
        </w:tc>
      </w:tr>
      <w:tr w:rsidR="00285872" w:rsidRPr="002B5B90" w14:paraId="341DB614" w14:textId="77777777" w:rsidTr="00475F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AE00F" w14:textId="410EC427" w:rsidR="00285872" w:rsidRPr="00475FD4" w:rsidRDefault="00285872" w:rsidP="00285872">
            <w:pPr>
              <w:spacing w:after="0" w:line="240" w:lineRule="auto"/>
            </w:pPr>
            <w:proofErr w:type="spellStart"/>
            <w:r w:rsidRPr="00475FD4"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285A6" w14:textId="14AC3288" w:rsidR="00285872" w:rsidRPr="00475FD4" w:rsidRDefault="00CC1665" w:rsidP="00285872">
            <w:pPr>
              <w:spacing w:after="0" w:line="240" w:lineRule="auto"/>
              <w:rPr>
                <w:rFonts w:cs="Arial"/>
              </w:rPr>
            </w:pPr>
            <w:hyperlink r:id="rId67" w:history="1">
              <w:r w:rsidR="00285872" w:rsidRPr="00475FD4">
                <w:rPr>
                  <w:rStyle w:val="Hyperlink"/>
                  <w:rFonts w:cs="Arial"/>
                  <w:color w:val="auto"/>
                </w:rPr>
                <w:t>S1-</w:t>
              </w:r>
              <w:r w:rsidR="00285872" w:rsidRPr="00475FD4">
                <w:rPr>
                  <w:rStyle w:val="Hyperlink"/>
                  <w:rFonts w:cs="Arial"/>
                  <w:color w:val="auto"/>
                </w:rPr>
                <w:t>2</w:t>
              </w:r>
              <w:r w:rsidR="00285872" w:rsidRPr="00475FD4">
                <w:rPr>
                  <w:rStyle w:val="Hyperlink"/>
                  <w:rFonts w:cs="Arial"/>
                  <w:color w:val="auto"/>
                </w:rPr>
                <w:t>42409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E2838" w14:textId="6A5F4AA8" w:rsidR="00285872" w:rsidRPr="00475FD4" w:rsidRDefault="00285872" w:rsidP="00285872">
            <w:pPr>
              <w:spacing w:after="0" w:line="240" w:lineRule="auto"/>
            </w:pPr>
            <w:r w:rsidRPr="00475FD4">
              <w:t>Nokia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9A9EF" w14:textId="64C002A5" w:rsidR="00285872" w:rsidRPr="00475FD4" w:rsidRDefault="00285872" w:rsidP="00285872">
            <w:pPr>
              <w:spacing w:after="0" w:line="240" w:lineRule="auto"/>
            </w:pPr>
            <w:r w:rsidRPr="00475FD4">
              <w:t>New Use case on notifying users about network service operability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91B80" w14:textId="17E9410F" w:rsidR="00285872" w:rsidRPr="00475FD4" w:rsidRDefault="00475FD4" w:rsidP="00285872">
            <w:pPr>
              <w:spacing w:after="0" w:line="240" w:lineRule="auto"/>
            </w:pPr>
            <w:r w:rsidRPr="00475FD4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0E9FE" w14:textId="72DEDA08" w:rsidR="00285872" w:rsidRPr="00475FD4" w:rsidRDefault="00285872" w:rsidP="00285872">
            <w:pPr>
              <w:spacing w:after="0" w:line="240" w:lineRule="auto"/>
            </w:pPr>
            <w:r w:rsidRPr="00475FD4">
              <w:t>Revision of S1-242251.</w:t>
            </w:r>
          </w:p>
        </w:tc>
      </w:tr>
      <w:tr w:rsidR="00285872" w:rsidRPr="00745D37" w14:paraId="3FE56E23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4A993C" w14:textId="77777777" w:rsidR="00285872" w:rsidRPr="00DF5A37" w:rsidRDefault="00285872" w:rsidP="00285872">
            <w:pPr>
              <w:pStyle w:val="Heading2"/>
              <w:rPr>
                <w:lang w:val="en-US"/>
              </w:rPr>
            </w:pPr>
            <w:r w:rsidRPr="00AC0662">
              <w:t>FS_FRMCS_Ph6</w:t>
            </w:r>
          </w:p>
        </w:tc>
      </w:tr>
      <w:tr w:rsidR="00285872" w:rsidRPr="00714600" w14:paraId="43CD1741" w14:textId="77777777" w:rsidTr="00480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FBEF84C" w14:textId="77777777" w:rsidR="00285872" w:rsidRDefault="00285872" w:rsidP="0028587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C4875AB" w14:textId="77777777" w:rsidR="00285872" w:rsidRDefault="00285872" w:rsidP="0028587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proofErr w:type="spellStart"/>
            <w:r>
              <w:rPr>
                <w:lang w:val="fr-FR"/>
              </w:rPr>
              <w:t>Vassiliki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Nikolopoulou</w:t>
            </w:r>
            <w:proofErr w:type="spellEnd"/>
            <w:r>
              <w:rPr>
                <w:lang w:val="fr-FR"/>
              </w:rPr>
              <w:t xml:space="preserve"> (UIC)</w:t>
            </w:r>
          </w:p>
          <w:p w14:paraId="42D6F6D7" w14:textId="7A86F016" w:rsidR="00285872" w:rsidRPr="001C427A" w:rsidRDefault="00285872" w:rsidP="00285872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 w:rsidRPr="00B80F65">
              <w:rPr>
                <w:lang w:val="fr-FR"/>
              </w:rPr>
              <w:t>TR22.989</w:t>
            </w:r>
            <w:r w:rsidRPr="00B80F65">
              <w:rPr>
                <w:rFonts w:eastAsia="Arial Unicode MS" w:cs="Arial"/>
                <w:lang w:val="fr-FR"/>
              </w:rPr>
              <w:t>v20.0.0</w:t>
            </w:r>
          </w:p>
          <w:p w14:paraId="4BC86827" w14:textId="77777777" w:rsidR="00285872" w:rsidRPr="001C427A" w:rsidRDefault="00285872" w:rsidP="00285872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date: SA#105 (09/2024)</w:t>
            </w:r>
          </w:p>
          <w:p w14:paraId="62507609" w14:textId="77777777" w:rsidR="00285872" w:rsidRPr="001C427A" w:rsidRDefault="00285872" w:rsidP="0028587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20%</w:t>
            </w:r>
          </w:p>
        </w:tc>
      </w:tr>
      <w:tr w:rsidR="00285872" w:rsidRPr="002B5B90" w14:paraId="3CEFC275" w14:textId="77777777" w:rsidTr="00285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01E63E" w14:textId="77777777" w:rsidR="00285872" w:rsidRPr="00480CAC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0C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EA92E5" w14:textId="08CE94F6" w:rsidR="00285872" w:rsidRPr="00480CAC" w:rsidRDefault="00CC1665" w:rsidP="00285872">
            <w:pPr>
              <w:spacing w:after="0" w:line="240" w:lineRule="auto"/>
            </w:pPr>
            <w:hyperlink r:id="rId68" w:history="1">
              <w:r w:rsidR="00285872" w:rsidRPr="00480CAC">
                <w:rPr>
                  <w:rStyle w:val="Hyperlink"/>
                  <w:rFonts w:cs="Arial"/>
                  <w:color w:val="auto"/>
                </w:rPr>
                <w:t>S1-242267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1221C6" w14:textId="77777777" w:rsidR="00285872" w:rsidRPr="00480CAC" w:rsidRDefault="00285872" w:rsidP="00285872">
            <w:pPr>
              <w:spacing w:after="0" w:line="240" w:lineRule="auto"/>
            </w:pPr>
            <w:r w:rsidRPr="00480CAC">
              <w:t>UIC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A686D0" w14:textId="77777777" w:rsidR="00285872" w:rsidRPr="00480CAC" w:rsidRDefault="00285872" w:rsidP="00285872">
            <w:pPr>
              <w:spacing w:after="0" w:line="240" w:lineRule="auto"/>
            </w:pPr>
            <w:r w:rsidRPr="00480CAC">
              <w:t>22.989v20.0.0 Update of requirements and gap analysis for multi-train voice communication for Drivers and Ground FRMCS User(s) using Ad hoc Group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8ECA42" w14:textId="64EDEC9B" w:rsidR="00285872" w:rsidRPr="00480CAC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0CA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F200A6" w14:textId="77777777" w:rsidR="00285872" w:rsidRPr="00480CAC" w:rsidRDefault="00285872" w:rsidP="0028587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80CAC">
              <w:rPr>
                <w:i/>
              </w:rPr>
              <w:t xml:space="preserve">WI </w:t>
            </w:r>
            <w:r w:rsidRPr="00480CAC">
              <w:t xml:space="preserve">FS_FRMCS_Ph6 </w:t>
            </w:r>
            <w:r w:rsidRPr="00480CAC">
              <w:rPr>
                <w:rFonts w:eastAsia="Arial Unicode MS" w:cs="Arial"/>
                <w:i/>
                <w:szCs w:val="18"/>
                <w:lang w:eastAsia="ar-SA"/>
              </w:rPr>
              <w:t>Rel-20 CR</w:t>
            </w:r>
            <w:r w:rsidRPr="00480CAC">
              <w:rPr>
                <w:i/>
              </w:rPr>
              <w:t>0032R</w:t>
            </w:r>
            <w:r w:rsidRPr="00480CAC">
              <w:rPr>
                <w:rFonts w:eastAsia="Arial Unicode MS" w:cs="Arial"/>
                <w:i/>
                <w:szCs w:val="18"/>
                <w:lang w:eastAsia="ar-SA"/>
              </w:rPr>
              <w:t>- Cat F</w:t>
            </w:r>
          </w:p>
          <w:p w14:paraId="470F9C66" w14:textId="77777777" w:rsidR="00285872" w:rsidRPr="00480CAC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5872" w:rsidRPr="002B5B90" w14:paraId="77196834" w14:textId="77777777" w:rsidTr="000427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3CE55" w14:textId="77777777" w:rsidR="00285872" w:rsidRPr="0028587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587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F65D4" w14:textId="463B0C2E" w:rsidR="00285872" w:rsidRPr="00285872" w:rsidRDefault="00CC1665" w:rsidP="00285872">
            <w:pPr>
              <w:spacing w:after="0" w:line="240" w:lineRule="auto"/>
            </w:pPr>
            <w:hyperlink r:id="rId69" w:history="1">
              <w:r w:rsidR="00285872" w:rsidRPr="00285872">
                <w:rPr>
                  <w:rStyle w:val="Hyperlink"/>
                  <w:rFonts w:cs="Arial"/>
                  <w:color w:val="auto"/>
                </w:rPr>
                <w:t>S1-242282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22C69" w14:textId="77777777" w:rsidR="00285872" w:rsidRPr="00285872" w:rsidRDefault="00285872" w:rsidP="00285872">
            <w:pPr>
              <w:spacing w:after="0" w:line="240" w:lineRule="auto"/>
            </w:pPr>
            <w:r w:rsidRPr="00285872">
              <w:t>UIC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EB367" w14:textId="77777777" w:rsidR="00285872" w:rsidRPr="00285872" w:rsidRDefault="00285872" w:rsidP="00285872">
            <w:pPr>
              <w:spacing w:after="0" w:line="240" w:lineRule="auto"/>
            </w:pPr>
            <w:r w:rsidRPr="00285872">
              <w:t>22.989v20.0.0 New use cases: Merging of two multi-train voice communications by Train Controller (Ground FRMCS user)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5489E" w14:textId="48230EFE" w:rsidR="00285872" w:rsidRPr="0028587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5872">
              <w:rPr>
                <w:rFonts w:eastAsia="Times New Roman" w:cs="Arial"/>
                <w:szCs w:val="18"/>
                <w:lang w:eastAsia="ar-SA"/>
              </w:rPr>
              <w:t>Revised to S1-242411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F92D8" w14:textId="77777777" w:rsidR="00285872" w:rsidRPr="00285872" w:rsidRDefault="00285872" w:rsidP="0028587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85872">
              <w:rPr>
                <w:i/>
              </w:rPr>
              <w:t xml:space="preserve">WI </w:t>
            </w:r>
            <w:r w:rsidRPr="00285872">
              <w:t xml:space="preserve">FS_FRMCS_Ph6 </w:t>
            </w:r>
            <w:r w:rsidRPr="00285872">
              <w:rPr>
                <w:rFonts w:eastAsia="Arial Unicode MS" w:cs="Arial"/>
                <w:i/>
                <w:szCs w:val="18"/>
                <w:lang w:eastAsia="ar-SA"/>
              </w:rPr>
              <w:t>Rel-20 CR</w:t>
            </w:r>
            <w:r w:rsidRPr="00285872">
              <w:rPr>
                <w:i/>
              </w:rPr>
              <w:t>0033R</w:t>
            </w:r>
            <w:r w:rsidRPr="00285872">
              <w:rPr>
                <w:rFonts w:eastAsia="Arial Unicode MS" w:cs="Arial"/>
                <w:i/>
                <w:szCs w:val="18"/>
                <w:lang w:eastAsia="ar-SA"/>
              </w:rPr>
              <w:t>- Cat B</w:t>
            </w:r>
          </w:p>
          <w:p w14:paraId="3C1119D9" w14:textId="77777777" w:rsidR="00285872" w:rsidRPr="00285872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5872" w:rsidRPr="002B5B90" w14:paraId="229BB408" w14:textId="77777777" w:rsidTr="000427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8AE9EC" w14:textId="6594B25D" w:rsidR="00285872" w:rsidRPr="00042781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278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3CDED3" w14:textId="7F157C8A" w:rsidR="00285872" w:rsidRPr="00042781" w:rsidRDefault="00CC1665" w:rsidP="00285872">
            <w:pPr>
              <w:spacing w:after="0" w:line="240" w:lineRule="auto"/>
              <w:rPr>
                <w:rFonts w:cs="Arial"/>
              </w:rPr>
            </w:pPr>
            <w:hyperlink r:id="rId70" w:history="1">
              <w:r w:rsidR="00285872" w:rsidRPr="00042781">
                <w:rPr>
                  <w:rStyle w:val="Hyperlink"/>
                  <w:rFonts w:cs="Arial"/>
                  <w:color w:val="auto"/>
                </w:rPr>
                <w:t>S1</w:t>
              </w:r>
              <w:r w:rsidR="00285872" w:rsidRPr="00042781">
                <w:rPr>
                  <w:rStyle w:val="Hyperlink"/>
                  <w:rFonts w:cs="Arial"/>
                  <w:color w:val="auto"/>
                </w:rPr>
                <w:t>-</w:t>
              </w:r>
              <w:r w:rsidR="00285872" w:rsidRPr="00042781">
                <w:rPr>
                  <w:rStyle w:val="Hyperlink"/>
                  <w:rFonts w:cs="Arial"/>
                  <w:color w:val="auto"/>
                </w:rPr>
                <w:t>2424</w:t>
              </w:r>
              <w:r w:rsidR="00285872" w:rsidRPr="00042781">
                <w:rPr>
                  <w:rStyle w:val="Hyperlink"/>
                  <w:rFonts w:cs="Arial"/>
                  <w:color w:val="auto"/>
                </w:rPr>
                <w:t>1</w:t>
              </w:r>
              <w:r w:rsidR="00285872" w:rsidRPr="00042781">
                <w:rPr>
                  <w:rStyle w:val="Hyperlink"/>
                  <w:rFonts w:cs="Arial"/>
                  <w:color w:val="auto"/>
                </w:rPr>
                <w:t>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3D0131" w14:textId="6DEE8690" w:rsidR="00285872" w:rsidRPr="00042781" w:rsidRDefault="00285872" w:rsidP="00285872">
            <w:pPr>
              <w:spacing w:after="0" w:line="240" w:lineRule="auto"/>
            </w:pPr>
            <w:r w:rsidRPr="00042781">
              <w:t>UIC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63AC02" w14:textId="72AD218B" w:rsidR="00285872" w:rsidRPr="00042781" w:rsidRDefault="00285872" w:rsidP="00285872">
            <w:pPr>
              <w:spacing w:after="0" w:line="240" w:lineRule="auto"/>
            </w:pPr>
            <w:r w:rsidRPr="00042781">
              <w:t>22.989v20.0.0 New use cases: Merging of two multi-train voice communications by Train Controller (Ground FRMCS user)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CAC88F" w14:textId="6164430F" w:rsidR="00285872" w:rsidRPr="00042781" w:rsidRDefault="00042781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278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ECF673" w14:textId="77777777" w:rsidR="00285872" w:rsidRPr="00042781" w:rsidRDefault="00285872" w:rsidP="0028587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42781">
              <w:rPr>
                <w:i/>
              </w:rPr>
              <w:t xml:space="preserve">WI FS_FRMCS_Ph6 </w:t>
            </w:r>
            <w:r w:rsidRPr="00042781">
              <w:rPr>
                <w:rFonts w:eastAsia="Arial Unicode MS" w:cs="Arial"/>
                <w:i/>
                <w:szCs w:val="18"/>
                <w:lang w:eastAsia="ar-SA"/>
              </w:rPr>
              <w:t>Rel-20 CR</w:t>
            </w:r>
            <w:r w:rsidRPr="00042781">
              <w:rPr>
                <w:i/>
              </w:rPr>
              <w:t>0033R</w:t>
            </w:r>
            <w:r w:rsidRPr="00042781">
              <w:rPr>
                <w:rFonts w:eastAsia="Arial Unicode MS" w:cs="Arial"/>
                <w:i/>
                <w:szCs w:val="18"/>
                <w:lang w:eastAsia="ar-SA"/>
              </w:rPr>
              <w:t>- Cat B</w:t>
            </w:r>
          </w:p>
          <w:p w14:paraId="455B2D3C" w14:textId="13F17084" w:rsidR="00285872" w:rsidRPr="00042781" w:rsidRDefault="00285872" w:rsidP="00285872">
            <w:pPr>
              <w:spacing w:after="0" w:line="240" w:lineRule="auto"/>
              <w:rPr>
                <w:lang w:eastAsia="ja-JP"/>
              </w:rPr>
            </w:pPr>
            <w:r w:rsidRPr="00042781">
              <w:rPr>
                <w:rFonts w:hint="eastAsia"/>
                <w:lang w:eastAsia="ja-JP"/>
              </w:rPr>
              <w:t>W</w:t>
            </w:r>
            <w:r w:rsidRPr="00042781">
              <w:rPr>
                <w:lang w:eastAsia="ja-JP"/>
              </w:rPr>
              <w:t>ording to be rewritten, need clarification.</w:t>
            </w:r>
          </w:p>
          <w:p w14:paraId="597CC4EE" w14:textId="148B76D9" w:rsidR="00285872" w:rsidRPr="00042781" w:rsidRDefault="00285872" w:rsidP="00285872">
            <w:pPr>
              <w:spacing w:after="0" w:line="240" w:lineRule="auto"/>
            </w:pPr>
            <w:r w:rsidRPr="00042781">
              <w:t>Revision of S1-242282.</w:t>
            </w:r>
          </w:p>
        </w:tc>
      </w:tr>
      <w:tr w:rsidR="00285872" w:rsidRPr="002B5B90" w14:paraId="3693C6C7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F92F2" w14:textId="77777777" w:rsidR="00285872" w:rsidRPr="00350193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019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511B9" w14:textId="289CAB8B" w:rsidR="00285872" w:rsidRPr="00350193" w:rsidRDefault="00CC1665" w:rsidP="00285872">
            <w:pPr>
              <w:spacing w:after="0" w:line="240" w:lineRule="auto"/>
            </w:pPr>
            <w:hyperlink r:id="rId71" w:history="1">
              <w:r w:rsidR="00285872">
                <w:rPr>
                  <w:rStyle w:val="Hyperlink"/>
                  <w:rFonts w:cs="Arial"/>
                </w:rPr>
                <w:t>S1-242261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5CECE" w14:textId="77777777" w:rsidR="00285872" w:rsidRPr="00350193" w:rsidRDefault="00285872" w:rsidP="00285872">
            <w:pPr>
              <w:spacing w:after="0" w:line="240" w:lineRule="auto"/>
            </w:pPr>
            <w:r w:rsidRPr="00350193">
              <w:t>UIC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BA48D" w14:textId="77777777" w:rsidR="00285872" w:rsidRPr="00350193" w:rsidRDefault="00285872" w:rsidP="00285872">
            <w:pPr>
              <w:spacing w:after="0" w:line="240" w:lineRule="auto"/>
            </w:pPr>
            <w:r w:rsidRPr="00350193">
              <w:t>22.179v19.2.0 Enhancement of interworking with GSM-R using Ad hoc Group Calls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4AED4" w14:textId="77777777" w:rsidR="00285872" w:rsidRPr="00350193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50193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3F3BA" w14:textId="77777777" w:rsidR="00285872" w:rsidRPr="00350193" w:rsidRDefault="00285872" w:rsidP="0028587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50193">
              <w:rPr>
                <w:i/>
              </w:rPr>
              <w:t xml:space="preserve">WI </w:t>
            </w:r>
            <w:r w:rsidRPr="00350193">
              <w:rPr>
                <w:noProof/>
                <w:highlight w:val="yellow"/>
              </w:rPr>
              <w:t>FRMCS_Ph5</w:t>
            </w:r>
            <w:r w:rsidRPr="00350193">
              <w:rPr>
                <w:noProof/>
              </w:rPr>
              <w:t xml:space="preserve"> </w:t>
            </w:r>
            <w:r w:rsidRPr="0035019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350193">
              <w:rPr>
                <w:i/>
              </w:rPr>
              <w:t>0081R</w:t>
            </w:r>
            <w:r w:rsidRPr="00350193"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35019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Cat F</w:t>
            </w:r>
          </w:p>
          <w:p w14:paraId="3609F1F3" w14:textId="77777777" w:rsidR="00285872" w:rsidRPr="00186DE1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5872" w:rsidRPr="00745D37" w14:paraId="41C075CF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E5D245" w14:textId="77777777" w:rsidR="00285872" w:rsidRPr="00E93093" w:rsidRDefault="00285872" w:rsidP="00285872">
            <w:pPr>
              <w:pStyle w:val="Heading1"/>
              <w:rPr>
                <w:lang w:val="en-US"/>
              </w:rPr>
            </w:pPr>
            <w:bookmarkStart w:id="8" w:name="_Hlk150412794"/>
            <w:proofErr w:type="spellStart"/>
            <w:r w:rsidRPr="004E36F9">
              <w:lastRenderedPageBreak/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285872" w:rsidRPr="00B209E2" w14:paraId="389334F0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70C0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3478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9458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C904" w14:textId="381F77E7" w:rsidR="00285872" w:rsidRPr="00B209E2" w:rsidRDefault="00D95C24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1-242423 – S1-242449 are not </w:t>
            </w:r>
            <w:proofErr w:type="spellStart"/>
            <w:r>
              <w:rPr>
                <w:rFonts w:eastAsia="Times New Roman"/>
                <w:szCs w:val="18"/>
                <w:lang w:val="fr-FR" w:eastAsia="ar-SA"/>
              </w:rPr>
              <w:t>allocated</w:t>
            </w:r>
            <w:proofErr w:type="spellEnd"/>
            <w:r>
              <w:rPr>
                <w:rFonts w:eastAsia="Times New Roman"/>
                <w:szCs w:val="18"/>
                <w:lang w:val="fr-FR" w:eastAsia="ar-SA"/>
              </w:rPr>
              <w:t>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639D" w14:textId="77777777" w:rsidR="00285872" w:rsidRPr="00D95C24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4A9E" w14:textId="77777777" w:rsidR="00285872" w:rsidRPr="00B209E2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5872" w:rsidRPr="00B209E2" w14:paraId="2AC85456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B51B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7F16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4444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A3F2" w14:textId="77777777" w:rsidR="00285872" w:rsidRPr="00D95C24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bookmarkStart w:id="9" w:name="_GoBack"/>
            <w:bookmarkEnd w:id="9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3A15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EFD3" w14:textId="77777777" w:rsidR="00285872" w:rsidRPr="00B209E2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5872" w:rsidRPr="00B209E2" w14:paraId="31E3F5AB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32F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A7E6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1CFD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E81C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379D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59C6" w14:textId="77777777" w:rsidR="00285872" w:rsidRPr="00B209E2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5872" w:rsidRPr="00B209E2" w14:paraId="6E153A78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7AF7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0109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B605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D27C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8B68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DCA3" w14:textId="77777777" w:rsidR="00285872" w:rsidRPr="00B209E2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5872" w:rsidRPr="00B209E2" w14:paraId="00E4D1DA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04F4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EC1D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0ED2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528D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B0E9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8B45" w14:textId="77777777" w:rsidR="00285872" w:rsidRPr="00B209E2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5872" w:rsidRPr="00B209E2" w14:paraId="63D8E90F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4E5E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5280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E273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2979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DCAD" w14:textId="77777777" w:rsidR="00285872" w:rsidRPr="00B209E2" w:rsidRDefault="00285872" w:rsidP="002858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AAE6" w14:textId="77777777" w:rsidR="00285872" w:rsidRPr="00B209E2" w:rsidRDefault="00285872" w:rsidP="00285872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5872" w:rsidRPr="00745D37" w14:paraId="0E89A3F4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71C46F" w14:textId="77777777" w:rsidR="00285872" w:rsidRPr="00745D37" w:rsidRDefault="00285872" w:rsidP="00285872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285872" w:rsidRPr="00AA7BD2" w14:paraId="04496D11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1638202" w14:textId="77777777" w:rsidR="00285872" w:rsidRDefault="00285872" w:rsidP="00285872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464E95E1" w14:textId="77777777" w:rsidR="00D95C24" w:rsidRPr="00894FB0" w:rsidRDefault="00D95C24" w:rsidP="00D95C2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>
              <w:rPr>
                <w:rFonts w:eastAsia="Arial Unicode MS" w:cs="Arial"/>
                <w:i/>
                <w:szCs w:val="18"/>
              </w:rPr>
              <w:t xml:space="preserve"> for EnergyServ_Ph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2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4FD8C5E8" w14:textId="243D553E" w:rsidR="00D95C24" w:rsidRDefault="00D95C24" w:rsidP="00D95C2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2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document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s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agreed</w:t>
            </w:r>
          </w:p>
          <w:p w14:paraId="4A2D4812" w14:textId="5FAEF1C1" w:rsidR="00D95C24" w:rsidRDefault="00D95C24" w:rsidP="00D95C2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7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4632BEDE" w14:textId="059181E0" w:rsidR="00D95C24" w:rsidRPr="00894FB0" w:rsidRDefault="00D95C24" w:rsidP="00D95C2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7 documents still open.</w:t>
            </w:r>
          </w:p>
          <w:p w14:paraId="4AE2608C" w14:textId="77777777" w:rsidR="00D95C24" w:rsidRPr="00894FB0" w:rsidRDefault="00D95C24" w:rsidP="00D95C2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>
              <w:rPr>
                <w:rFonts w:eastAsia="Arial Unicode MS" w:cs="Arial"/>
                <w:i/>
                <w:szCs w:val="18"/>
              </w:rPr>
              <w:t xml:space="preserve"> for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FRMCS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99EC5B4" w14:textId="2954067C" w:rsidR="00D95C24" w:rsidRDefault="00D95C24" w:rsidP="00D95C2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s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agreed</w:t>
            </w:r>
          </w:p>
          <w:p w14:paraId="0B138B59" w14:textId="75C71F6F" w:rsidR="00D95C24" w:rsidRPr="00894FB0" w:rsidRDefault="00D95C24" w:rsidP="00D95C2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DA52A02" w14:textId="77777777" w:rsidR="00285872" w:rsidRPr="00D95C24" w:rsidRDefault="00285872" w:rsidP="0028587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8"/>
      <w:tr w:rsidR="00285872" w:rsidRPr="00B04844" w14:paraId="175A852A" w14:textId="77777777" w:rsidTr="007B2A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1"/>
        </w:trPr>
        <w:tc>
          <w:tcPr>
            <w:tcW w:w="14426" w:type="dxa"/>
            <w:gridSpan w:val="11"/>
            <w:shd w:val="clear" w:color="auto" w:fill="F2F2F2"/>
          </w:tcPr>
          <w:p w14:paraId="0FE9CC97" w14:textId="77777777" w:rsidR="00285872" w:rsidRPr="00F45489" w:rsidRDefault="00285872" w:rsidP="00285872">
            <w:pPr>
              <w:pStyle w:val="Heading1"/>
            </w:pPr>
            <w:r w:rsidRPr="00F45489">
              <w:t>Close</w:t>
            </w:r>
          </w:p>
        </w:tc>
      </w:tr>
    </w:tbl>
    <w:p w14:paraId="06B35A9A" w14:textId="77777777" w:rsidR="007B2A32" w:rsidRDefault="007B2A32" w:rsidP="007B2A32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399B0" w14:textId="77777777" w:rsidR="00103DAC" w:rsidRDefault="00103DAC" w:rsidP="002E015E">
      <w:pPr>
        <w:spacing w:after="0" w:line="240" w:lineRule="auto"/>
      </w:pPr>
      <w:r>
        <w:separator/>
      </w:r>
    </w:p>
  </w:endnote>
  <w:endnote w:type="continuationSeparator" w:id="0">
    <w:p w14:paraId="256BE6C5" w14:textId="77777777" w:rsidR="00103DAC" w:rsidRDefault="00103DAC" w:rsidP="002E015E">
      <w:pPr>
        <w:spacing w:after="0" w:line="240" w:lineRule="auto"/>
      </w:pPr>
      <w:r>
        <w:continuationSeparator/>
      </w:r>
    </w:p>
  </w:endnote>
  <w:endnote w:type="continuationNotice" w:id="1">
    <w:p w14:paraId="65F89948" w14:textId="77777777" w:rsidR="00103DAC" w:rsidRDefault="00103D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D976F" w14:textId="77777777" w:rsidR="00103DAC" w:rsidRDefault="00103DAC" w:rsidP="002E015E">
      <w:pPr>
        <w:spacing w:after="0" w:line="240" w:lineRule="auto"/>
      </w:pPr>
      <w:r>
        <w:separator/>
      </w:r>
    </w:p>
  </w:footnote>
  <w:footnote w:type="continuationSeparator" w:id="0">
    <w:p w14:paraId="2D49F610" w14:textId="77777777" w:rsidR="00103DAC" w:rsidRDefault="00103DAC" w:rsidP="002E015E">
      <w:pPr>
        <w:spacing w:after="0" w:line="240" w:lineRule="auto"/>
      </w:pPr>
      <w:r>
        <w:continuationSeparator/>
      </w:r>
    </w:p>
  </w:footnote>
  <w:footnote w:type="continuationNotice" w:id="1">
    <w:p w14:paraId="66D3C02D" w14:textId="77777777" w:rsidR="00103DAC" w:rsidRDefault="00103D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3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7"/>
  </w:num>
  <w:num w:numId="15">
    <w:abstractNumId w:val="16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3B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781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5742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46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C21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518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356"/>
    <w:rsid w:val="00085435"/>
    <w:rsid w:val="00085677"/>
    <w:rsid w:val="00085861"/>
    <w:rsid w:val="00085D73"/>
    <w:rsid w:val="000861C7"/>
    <w:rsid w:val="00086D44"/>
    <w:rsid w:val="00087852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0B5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86D"/>
    <w:rsid w:val="000D596C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04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3DAC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86DE1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376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05D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9F9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872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6C03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31E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EA9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368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5E85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5FD4"/>
    <w:rsid w:val="004763C5"/>
    <w:rsid w:val="00476541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CAC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BF5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EBD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55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BF9"/>
    <w:rsid w:val="004E3E58"/>
    <w:rsid w:val="004E4377"/>
    <w:rsid w:val="004E460C"/>
    <w:rsid w:val="004E4CFE"/>
    <w:rsid w:val="004E4F27"/>
    <w:rsid w:val="004E5634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1D8"/>
    <w:rsid w:val="00513006"/>
    <w:rsid w:val="00513212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2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0AB4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3DAC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5DD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CE4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18AA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2A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A5B"/>
    <w:rsid w:val="005E4F90"/>
    <w:rsid w:val="005E56AC"/>
    <w:rsid w:val="005E5949"/>
    <w:rsid w:val="005E599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5F0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37FD5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453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3F7"/>
    <w:rsid w:val="006C4A83"/>
    <w:rsid w:val="006C5622"/>
    <w:rsid w:val="006C57E3"/>
    <w:rsid w:val="006C5A72"/>
    <w:rsid w:val="006C61BF"/>
    <w:rsid w:val="006C679E"/>
    <w:rsid w:val="006C6A7C"/>
    <w:rsid w:val="006C6FAF"/>
    <w:rsid w:val="006C7B5E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7CC"/>
    <w:rsid w:val="006D28DD"/>
    <w:rsid w:val="006D32E9"/>
    <w:rsid w:val="006D4328"/>
    <w:rsid w:val="006D434B"/>
    <w:rsid w:val="006D450F"/>
    <w:rsid w:val="006D4E73"/>
    <w:rsid w:val="006D556A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1B03"/>
    <w:rsid w:val="006F2153"/>
    <w:rsid w:val="006F221F"/>
    <w:rsid w:val="006F23A0"/>
    <w:rsid w:val="006F2534"/>
    <w:rsid w:val="006F25C8"/>
    <w:rsid w:val="006F37F6"/>
    <w:rsid w:val="006F4AE8"/>
    <w:rsid w:val="006F4CCD"/>
    <w:rsid w:val="006F50F0"/>
    <w:rsid w:val="006F5D05"/>
    <w:rsid w:val="006F6810"/>
    <w:rsid w:val="006F782E"/>
    <w:rsid w:val="006F7B12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600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1E0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BF6"/>
    <w:rsid w:val="00797A77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A32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36CF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67E"/>
    <w:rsid w:val="007F7715"/>
    <w:rsid w:val="007F7BA2"/>
    <w:rsid w:val="007F7FE8"/>
    <w:rsid w:val="00800BAE"/>
    <w:rsid w:val="00800DAA"/>
    <w:rsid w:val="00800F55"/>
    <w:rsid w:val="00801560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52B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A6F"/>
    <w:rsid w:val="00823DD3"/>
    <w:rsid w:val="00823E92"/>
    <w:rsid w:val="008241B7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8AB"/>
    <w:rsid w:val="00854720"/>
    <w:rsid w:val="008560BB"/>
    <w:rsid w:val="008562FE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0FBA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6EE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070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603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33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73E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2B2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74"/>
    <w:rsid w:val="00915FDF"/>
    <w:rsid w:val="0091609E"/>
    <w:rsid w:val="009169FA"/>
    <w:rsid w:val="00916BDD"/>
    <w:rsid w:val="0091756F"/>
    <w:rsid w:val="0091798F"/>
    <w:rsid w:val="00917C20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5F67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268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5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5BF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15D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A76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1A56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6FFB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5CD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8F9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AF5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2BB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B67"/>
    <w:rsid w:val="00B05C31"/>
    <w:rsid w:val="00B06660"/>
    <w:rsid w:val="00B06A1F"/>
    <w:rsid w:val="00B06E41"/>
    <w:rsid w:val="00B06E49"/>
    <w:rsid w:val="00B07A5E"/>
    <w:rsid w:val="00B07ED2"/>
    <w:rsid w:val="00B07EE6"/>
    <w:rsid w:val="00B103C9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076"/>
    <w:rsid w:val="00B12209"/>
    <w:rsid w:val="00B124E9"/>
    <w:rsid w:val="00B12878"/>
    <w:rsid w:val="00B12D2A"/>
    <w:rsid w:val="00B12E95"/>
    <w:rsid w:val="00B130F9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32E0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0F65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640"/>
    <w:rsid w:val="00BD397A"/>
    <w:rsid w:val="00BD4961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9D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7F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0CA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4A16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CD9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3F75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665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DF8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92C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099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2F8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2AE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2F3A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67CB2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DDB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0F43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24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8F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030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198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6CE"/>
    <w:rsid w:val="00E2494C"/>
    <w:rsid w:val="00E25141"/>
    <w:rsid w:val="00E251AC"/>
    <w:rsid w:val="00E25266"/>
    <w:rsid w:val="00E25791"/>
    <w:rsid w:val="00E257E9"/>
    <w:rsid w:val="00E25911"/>
    <w:rsid w:val="00E25AA6"/>
    <w:rsid w:val="00E26E7E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2F63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AD0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D8"/>
    <w:rsid w:val="00E708ED"/>
    <w:rsid w:val="00E7097E"/>
    <w:rsid w:val="00E712B0"/>
    <w:rsid w:val="00E72468"/>
    <w:rsid w:val="00E72700"/>
    <w:rsid w:val="00E73944"/>
    <w:rsid w:val="00E739C7"/>
    <w:rsid w:val="00E73B21"/>
    <w:rsid w:val="00E74076"/>
    <w:rsid w:val="00E75157"/>
    <w:rsid w:val="00E7588E"/>
    <w:rsid w:val="00E76032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42F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5E6F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0B7A"/>
    <w:rsid w:val="00ED1206"/>
    <w:rsid w:val="00ED1550"/>
    <w:rsid w:val="00ED1C40"/>
    <w:rsid w:val="00ED1C62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98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6D8B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99C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47C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4"/>
    <w:rsid w:val="00F62A2C"/>
    <w:rsid w:val="00F62BF4"/>
    <w:rsid w:val="00F62DBC"/>
    <w:rsid w:val="00F6344B"/>
    <w:rsid w:val="00F6415B"/>
    <w:rsid w:val="00F64610"/>
    <w:rsid w:val="00F65EAB"/>
    <w:rsid w:val="00F66569"/>
    <w:rsid w:val="00F666D4"/>
    <w:rsid w:val="00F66823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47E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2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S029244\Documents\3GPP\SA1%23107_Maastricht\Docs\S1-242028.zip" TargetMode="External"/><Relationship Id="rId21" Type="http://schemas.openxmlformats.org/officeDocument/2006/relationships/hyperlink" Target="file:///C:\Users\S029244\Documents\3GPP\SA1%23107_Maastricht\Docs\S1-242245.zip" TargetMode="External"/><Relationship Id="rId42" Type="http://schemas.openxmlformats.org/officeDocument/2006/relationships/hyperlink" Target="file:///C:\Users\S029244\Documents\3GPP\SA1%23107_Maastricht\docs\S1-242422.zip" TargetMode="External"/><Relationship Id="rId47" Type="http://schemas.openxmlformats.org/officeDocument/2006/relationships/hyperlink" Target="file:///C:\Users\S029244\Documents\3GPP\SA1%23107_Maastricht\Docs\S1-242111.zip" TargetMode="External"/><Relationship Id="rId63" Type="http://schemas.openxmlformats.org/officeDocument/2006/relationships/hyperlink" Target="file:///C:\Users\S029244\Documents\3GPP\SA1%23107_Maastricht\Docs\S1-242210.zip" TargetMode="External"/><Relationship Id="rId68" Type="http://schemas.openxmlformats.org/officeDocument/2006/relationships/hyperlink" Target="file:///C:\Users\S029244\Documents\3GPP\SA1%23107_Maastricht\Docs\S1-24226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029244\Documents\3GPP\SA1%23107_Maastricht\Docs\S1-242104.zip" TargetMode="External"/><Relationship Id="rId29" Type="http://schemas.openxmlformats.org/officeDocument/2006/relationships/hyperlink" Target="file:///C:\Users\S029244\Documents\3GPP\SA1%23107_Maastricht\Docs\S1-242029.zip" TargetMode="External"/><Relationship Id="rId11" Type="http://schemas.openxmlformats.org/officeDocument/2006/relationships/hyperlink" Target="file:///C:\Users\S029244\Documents\3GPP\SA1%23107_Maastricht\Docs\S1-242239.zip" TargetMode="External"/><Relationship Id="rId24" Type="http://schemas.openxmlformats.org/officeDocument/2006/relationships/hyperlink" Target="file:///C:\Users\S029244\Documents\3GPP\SA1%23107_Maastricht\docs\S1-242400.zip" TargetMode="External"/><Relationship Id="rId32" Type="http://schemas.openxmlformats.org/officeDocument/2006/relationships/hyperlink" Target="file:///C:\Users\S029244\Documents\3GPP\SA1%23107_Maastricht\Docs\S1-242047.zip" TargetMode="External"/><Relationship Id="rId37" Type="http://schemas.openxmlformats.org/officeDocument/2006/relationships/hyperlink" Target="file:///C:\Users\S029244\Documents\3GPP\SA1%23107_Maastricht\Docs\S1-242110.zip" TargetMode="External"/><Relationship Id="rId40" Type="http://schemas.openxmlformats.org/officeDocument/2006/relationships/hyperlink" Target="file:///C:\Users\S029244\Documents\3GPP\SA1%23107_Maastricht\docs\S1-242415.zip" TargetMode="External"/><Relationship Id="rId45" Type="http://schemas.openxmlformats.org/officeDocument/2006/relationships/hyperlink" Target="file:///C:\Users\S029244\Documents\3GPP\SA1%23107_Maastricht\Docs\S1-242334.zip" TargetMode="External"/><Relationship Id="rId53" Type="http://schemas.openxmlformats.org/officeDocument/2006/relationships/hyperlink" Target="file:///C:\Users\S029244\Documents\3GPP\SA1%23107_Maastricht\Docs\S1-242114.zip" TargetMode="External"/><Relationship Id="rId58" Type="http://schemas.openxmlformats.org/officeDocument/2006/relationships/hyperlink" Target="file:///C:\Users\S029244\Documents\3GPP\SA1%23107_Maastricht\Docs\S1-242140.zip" TargetMode="External"/><Relationship Id="rId66" Type="http://schemas.openxmlformats.org/officeDocument/2006/relationships/hyperlink" Target="file:///C:\Users\S029244\Documents\3GPP\SA1%23107_Maastricht\Docs\S1-242251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Users\S029244\Documents\3GPP\SA1%23107_Maastricht\Docs\S1-242141.zip" TargetMode="External"/><Relationship Id="rId19" Type="http://schemas.openxmlformats.org/officeDocument/2006/relationships/hyperlink" Target="file:///C:\Users\S029244\Documents\3GPP\SA1%23107_Maastricht\Docs\S1-242108.zip" TargetMode="External"/><Relationship Id="rId14" Type="http://schemas.openxmlformats.org/officeDocument/2006/relationships/hyperlink" Target="file:///C:\Users\S029244\Documents\3GPP\SA1%23107_Maastricht\Docs\S1-242027.zip" TargetMode="External"/><Relationship Id="rId22" Type="http://schemas.openxmlformats.org/officeDocument/2006/relationships/hyperlink" Target="file:///C:\Users\S029244\Documents\3GPP\SA1%23107_Maastricht\docs\S1-242410.zip" TargetMode="External"/><Relationship Id="rId27" Type="http://schemas.openxmlformats.org/officeDocument/2006/relationships/hyperlink" Target="file:///C:\Users\S029244\Documents\3GPP\SA1%23107_Maastricht\docs\S1-242401.zip" TargetMode="External"/><Relationship Id="rId30" Type="http://schemas.openxmlformats.org/officeDocument/2006/relationships/hyperlink" Target="file:///C:\Users\S029244\Documents\3GPP\SA1%23107_Maastricht\docs\S1-242402.zip" TargetMode="External"/><Relationship Id="rId35" Type="http://schemas.openxmlformats.org/officeDocument/2006/relationships/hyperlink" Target="file:///C:\Users\S029244\Documents\3GPP\SA1%23107_Maastricht\Docs\S1-242333.zip" TargetMode="External"/><Relationship Id="rId43" Type="http://schemas.openxmlformats.org/officeDocument/2006/relationships/hyperlink" Target="file:///C:\Users\S029244\Documents\3GPP\SA1%23107_Maastricht\Docs\S1-242110.zip" TargetMode="External"/><Relationship Id="rId48" Type="http://schemas.openxmlformats.org/officeDocument/2006/relationships/hyperlink" Target="file:///C:\Users\S029244\Documents\3GPP\SA1%23107_Maastricht\Docs\S1-242114.zip" TargetMode="External"/><Relationship Id="rId56" Type="http://schemas.openxmlformats.org/officeDocument/2006/relationships/hyperlink" Target="file:///C:\Users\S029244\Documents\3GPP\SA1%23107_Maastricht\Docs\S1-242128.zip" TargetMode="External"/><Relationship Id="rId64" Type="http://schemas.openxmlformats.org/officeDocument/2006/relationships/hyperlink" Target="file:///C:\Users\S029244\Documents\3GPP\SA1%23107_Maastricht\Docs\S1-242214.zip" TargetMode="External"/><Relationship Id="rId69" Type="http://schemas.openxmlformats.org/officeDocument/2006/relationships/hyperlink" Target="file:///C:\Users\S029244\Documents\3GPP\SA1%23107_Maastricht\Docs\S1-24228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7_Maastricht\Docs\S1-242114.zip" TargetMode="Externa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S029244\Documents\3GPP\SA1%23107_Maastricht\Docs\S1-242026.zip" TargetMode="External"/><Relationship Id="rId17" Type="http://schemas.openxmlformats.org/officeDocument/2006/relationships/hyperlink" Target="file:///C:\Users\S029244\Documents\3GPP\SA1%23107_Maastricht\docs\S1-242412.zip" TargetMode="External"/><Relationship Id="rId25" Type="http://schemas.openxmlformats.org/officeDocument/2006/relationships/hyperlink" Target="file:///C:\Users\S029244\Documents\3GPP\SA1%23107_Maastricht\docs\S1-242421.zip" TargetMode="External"/><Relationship Id="rId33" Type="http://schemas.openxmlformats.org/officeDocument/2006/relationships/hyperlink" Target="file:///C:\Users\S029244\Documents\3GPP\SA1%23107_Maastricht\docs\S1-242403.zip" TargetMode="External"/><Relationship Id="rId38" Type="http://schemas.openxmlformats.org/officeDocument/2006/relationships/hyperlink" Target="file:///C:\Users\S029244\Documents\3GPP\SA1%23107_Maastricht\docs\S1-242404.zip" TargetMode="External"/><Relationship Id="rId46" Type="http://schemas.openxmlformats.org/officeDocument/2006/relationships/hyperlink" Target="file:///C:\Users\S029244\Documents\3GPP\SA1%23107_Maastricht\Docs\S1-242334.zip" TargetMode="External"/><Relationship Id="rId59" Type="http://schemas.openxmlformats.org/officeDocument/2006/relationships/hyperlink" Target="file:///C:\Users\S029244\Documents\3GPP\SA1%23107_Maastricht\docs\S1-242407.zip" TargetMode="External"/><Relationship Id="rId67" Type="http://schemas.openxmlformats.org/officeDocument/2006/relationships/hyperlink" Target="file:///C:\Users\S029244\Documents\3GPP\SA1%23107_Maastricht\docs\S1-242409.zip" TargetMode="External"/><Relationship Id="rId20" Type="http://schemas.openxmlformats.org/officeDocument/2006/relationships/hyperlink" Target="file:///C:\Users\S029244\Documents\3GPP\SA1%23107_Maastricht\Docs\S1-242109.zip" TargetMode="External"/><Relationship Id="rId41" Type="http://schemas.openxmlformats.org/officeDocument/2006/relationships/hyperlink" Target="file:///C:\Users\S029244\Documents\3GPP\SA1%23107_Maastricht\Docs\S1-242110.zip" TargetMode="External"/><Relationship Id="rId54" Type="http://schemas.openxmlformats.org/officeDocument/2006/relationships/hyperlink" Target="file:///C:\Users\S029244\Documents\3GPP\SA1%23107_Maastricht\docs\S1-242417.zip" TargetMode="External"/><Relationship Id="rId62" Type="http://schemas.openxmlformats.org/officeDocument/2006/relationships/hyperlink" Target="file:///C:\Users\S029244\Documents\3GPP\SA1%23107_Maastricht\Docs\S1-242202.zip" TargetMode="External"/><Relationship Id="rId70" Type="http://schemas.openxmlformats.org/officeDocument/2006/relationships/hyperlink" Target="file:///C:\Users\S029244\Documents\3GPP\SA1%23107_Maastricht\docs\S1-24241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%23107_Maastricht\docs\S1-242414.zip" TargetMode="External"/><Relationship Id="rId23" Type="http://schemas.openxmlformats.org/officeDocument/2006/relationships/hyperlink" Target="file:///C:\Users\S029244\Documents\3GPP\SA1%23107_Maastricht\Docs\S1-242018.zip" TargetMode="External"/><Relationship Id="rId28" Type="http://schemas.openxmlformats.org/officeDocument/2006/relationships/hyperlink" Target="file:///C:\Users\S029244\Documents\3GPP\SA1%23107_Maastricht\docs\S1-242416.zip" TargetMode="External"/><Relationship Id="rId36" Type="http://schemas.openxmlformats.org/officeDocument/2006/relationships/hyperlink" Target="file:///C:\Users\S029244\Documents\3GPP\SA1%23107_Maastricht\Docs\S1-242333.zip" TargetMode="External"/><Relationship Id="rId49" Type="http://schemas.openxmlformats.org/officeDocument/2006/relationships/hyperlink" Target="file:///C:\Users\S029244\Documents\3GPP\SA1%23107_Maastricht\Docs\S1-242335.zip" TargetMode="External"/><Relationship Id="rId57" Type="http://schemas.openxmlformats.org/officeDocument/2006/relationships/hyperlink" Target="file:///C:\Users\S029244\Documents\3GPP\SA1%23107_Maastricht\docs\S1-242406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%23107_Maastricht\docs\S1-242420.zip" TargetMode="External"/><Relationship Id="rId44" Type="http://schemas.openxmlformats.org/officeDocument/2006/relationships/hyperlink" Target="file:///C:\Users\S029244\Documents\3GPP\SA1%23107_Maastricht\Docs\S1-242111.zip" TargetMode="External"/><Relationship Id="rId52" Type="http://schemas.openxmlformats.org/officeDocument/2006/relationships/hyperlink" Target="file:///C:\Users\S029244\Documents\3GPP\SA1%23107_Maastricht\docs\S1-242405.zip" TargetMode="External"/><Relationship Id="rId60" Type="http://schemas.openxmlformats.org/officeDocument/2006/relationships/hyperlink" Target="file:///C:\Users\S029244\Documents\3GPP\SA1%23107_Maastricht\docs\S1-242418.zip" TargetMode="External"/><Relationship Id="rId65" Type="http://schemas.openxmlformats.org/officeDocument/2006/relationships/hyperlink" Target="file:///C:\Users\S029244\Documents\3GPP\SA1%23107_Maastricht\docs\S1-242408.zip" TargetMode="Externa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S029244\Documents\3GPP\SA1%23107_Maastricht\docs\S1-242413.zip" TargetMode="External"/><Relationship Id="rId18" Type="http://schemas.openxmlformats.org/officeDocument/2006/relationships/hyperlink" Target="file:///C:\Users\S029244\Documents\3GPP\SA1%23107_Maastricht\docs\S1-242419.zip" TargetMode="External"/><Relationship Id="rId39" Type="http://schemas.openxmlformats.org/officeDocument/2006/relationships/hyperlink" Target="file:///C:\Users\S029244\Documents\3GPP\SA1%23107_Maastricht\Docs\S1-242110.zip" TargetMode="External"/><Relationship Id="rId34" Type="http://schemas.openxmlformats.org/officeDocument/2006/relationships/hyperlink" Target="file:///C:\Users\S029244\Documents\3GPP\SA1%23107_Maastricht\Docs\S1-242110.zip" TargetMode="External"/><Relationship Id="rId50" Type="http://schemas.openxmlformats.org/officeDocument/2006/relationships/hyperlink" Target="file:///C:\Users\S029244\Documents\3GPP\SA1%23107_Maastricht\Docs\S1-242335.zip" TargetMode="External"/><Relationship Id="rId55" Type="http://schemas.openxmlformats.org/officeDocument/2006/relationships/hyperlink" Target="file:///C:\Users\S029244\Documents\3GPP\SA1%23107_Maastricht\Docs\S1-242114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S029244\Documents\3GPP\SA1%23107_Maastricht\Docs\S1-24226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030EB-2CE1-4755-ABDE-1D352313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8</TotalTime>
  <Pages>5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14686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2024-08-21T12:19:00Z</dcterms:created>
  <dcterms:modified xsi:type="dcterms:W3CDTF">2024-08-21T12:29:00Z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