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DF65B" w14:textId="4547E769" w:rsidR="00387F80" w:rsidRPr="002B516C" w:rsidRDefault="00387F80" w:rsidP="00387F80">
      <w:pPr>
        <w:tabs>
          <w:tab w:val="right" w:pos="9639"/>
        </w:tabs>
        <w:rPr>
          <w:rFonts w:ascii="Arial" w:hAnsi="Arial" w:cs="Arial"/>
          <w:b/>
          <w:sz w:val="24"/>
        </w:rPr>
      </w:pPr>
      <w:bookmarkStart w:id="0" w:name="_Hlk115189178"/>
      <w:bookmarkEnd w:id="0"/>
      <w:r w:rsidRPr="0004780B">
        <w:rPr>
          <w:rFonts w:ascii="Arial" w:eastAsia="MS Mincho" w:hAnsi="Arial" w:cs="Arial"/>
          <w:b/>
          <w:sz w:val="24"/>
        </w:rPr>
        <w:t xml:space="preserve">3GPP TSG-RAN WG4 Meeting #112        </w:t>
      </w:r>
      <w:r w:rsidRPr="0004780B">
        <w:rPr>
          <w:rFonts w:ascii="Arial" w:hAnsi="Arial" w:cs="Arial"/>
          <w:b/>
          <w:sz w:val="24"/>
        </w:rPr>
        <w:t xml:space="preserve">         </w:t>
      </w:r>
      <w:r w:rsidRPr="0004780B">
        <w:rPr>
          <w:rFonts w:ascii="Arial" w:eastAsia="MS Mincho" w:hAnsi="Arial" w:cs="Arial" w:hint="eastAsia"/>
          <w:b/>
          <w:sz w:val="24"/>
        </w:rPr>
        <w:t xml:space="preserve">                                  </w:t>
      </w:r>
      <w:r w:rsidRPr="0004780B">
        <w:rPr>
          <w:rFonts w:ascii="Arial" w:eastAsia="MS Mincho" w:hAnsi="Arial" w:cs="Arial"/>
          <w:b/>
          <w:sz w:val="24"/>
        </w:rPr>
        <w:t xml:space="preserve">   </w:t>
      </w:r>
      <w:r w:rsidRPr="0004780B">
        <w:rPr>
          <w:rFonts w:ascii="Arial" w:eastAsia="MS Mincho" w:hAnsi="Arial" w:cs="Arial" w:hint="eastAsia"/>
          <w:b/>
          <w:sz w:val="24"/>
        </w:rPr>
        <w:t xml:space="preserve">       </w:t>
      </w:r>
      <w:r w:rsidRPr="0004780B">
        <w:rPr>
          <w:rFonts w:ascii="Arial" w:eastAsia="MS Mincho" w:hAnsi="Arial" w:cs="Arial"/>
          <w:b/>
          <w:sz w:val="24"/>
        </w:rPr>
        <w:t xml:space="preserve"> </w:t>
      </w:r>
      <w:r w:rsidRPr="0004780B">
        <w:rPr>
          <w:rFonts w:asciiTheme="minorEastAsia" w:hAnsiTheme="minorEastAsia" w:cs="Arial" w:hint="eastAsia"/>
          <w:b/>
          <w:sz w:val="24"/>
        </w:rPr>
        <w:t xml:space="preserve">  </w:t>
      </w:r>
      <w:r w:rsidRPr="0004780B">
        <w:rPr>
          <w:rFonts w:ascii="Arial" w:eastAsia="MS Mincho" w:hAnsi="Arial" w:cs="Arial"/>
          <w:b/>
          <w:sz w:val="24"/>
        </w:rPr>
        <w:t>R4-24</w:t>
      </w:r>
      <w:r w:rsidR="0004780B">
        <w:rPr>
          <w:rFonts w:ascii="Arial" w:eastAsia="MS Mincho" w:hAnsi="Arial" w:cs="Arial"/>
          <w:b/>
          <w:sz w:val="24"/>
        </w:rPr>
        <w:t>11639</w:t>
      </w:r>
    </w:p>
    <w:p w14:paraId="3250CFA9" w14:textId="77777777" w:rsidR="00387F80" w:rsidRDefault="00387F80" w:rsidP="00387F80">
      <w:pPr>
        <w:spacing w:after="120"/>
        <w:ind w:left="1985" w:hanging="1985"/>
        <w:rPr>
          <w:rFonts w:ascii="Arial" w:hAnsi="Arial" w:cs="Arial"/>
          <w:b/>
          <w:sz w:val="24"/>
        </w:rPr>
      </w:pPr>
      <w:r>
        <w:rPr>
          <w:rFonts w:ascii="Arial" w:hAnsi="Arial" w:cs="Arial"/>
          <w:b/>
          <w:sz w:val="24"/>
        </w:rPr>
        <w:t>Maastricht, Netherlands, 19</w:t>
      </w:r>
      <w:r w:rsidRPr="00A46683">
        <w:rPr>
          <w:rFonts w:ascii="Arial" w:hAnsi="Arial" w:cs="Arial"/>
          <w:b/>
          <w:sz w:val="24"/>
          <w:vertAlign w:val="superscript"/>
        </w:rPr>
        <w:t>th</w:t>
      </w:r>
      <w:r>
        <w:rPr>
          <w:rFonts w:ascii="Arial" w:hAnsi="Arial" w:cs="Arial"/>
          <w:b/>
          <w:sz w:val="24"/>
        </w:rPr>
        <w:t xml:space="preserve"> – 23</w:t>
      </w:r>
      <w:r>
        <w:rPr>
          <w:rFonts w:ascii="Arial" w:hAnsi="Arial" w:cs="Arial"/>
          <w:b/>
          <w:sz w:val="24"/>
          <w:vertAlign w:val="superscript"/>
        </w:rPr>
        <w:t>rd</w:t>
      </w:r>
      <w:r w:rsidRPr="00A46683">
        <w:rPr>
          <w:rFonts w:ascii="Arial" w:hAnsi="Arial" w:cs="Arial"/>
          <w:b/>
          <w:sz w:val="24"/>
        </w:rPr>
        <w:t xml:space="preserve"> </w:t>
      </w:r>
      <w:r>
        <w:rPr>
          <w:rFonts w:ascii="Arial" w:hAnsi="Arial" w:cs="Arial"/>
          <w:b/>
          <w:sz w:val="24"/>
        </w:rPr>
        <w:t>August</w:t>
      </w:r>
      <w:r w:rsidRPr="002E37DC">
        <w:rPr>
          <w:rFonts w:ascii="Arial" w:hAnsi="Arial" w:cs="Arial"/>
          <w:b/>
          <w:sz w:val="24"/>
        </w:rPr>
        <w:t>, 202</w:t>
      </w:r>
      <w:r>
        <w:rPr>
          <w:rFonts w:ascii="Arial" w:hAnsi="Arial" w:cs="Arial"/>
          <w:b/>
          <w:sz w:val="24"/>
        </w:rPr>
        <w:t>4</w:t>
      </w:r>
    </w:p>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24DDF8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842B7" w:rsidRPr="006842B7">
        <w:rPr>
          <w:rFonts w:ascii="Arial" w:eastAsia="MS Mincho" w:hAnsi="Arial" w:cs="Arial"/>
          <w:bCs/>
          <w:color w:val="000000"/>
        </w:rPr>
        <w:t xml:space="preserve">On the modification of existing </w:t>
      </w:r>
      <w:r w:rsidR="00840B75">
        <w:rPr>
          <w:rFonts w:ascii="Arial" w:eastAsia="MS Mincho" w:hAnsi="Arial" w:cs="Arial"/>
          <w:bCs/>
          <w:color w:val="000000"/>
        </w:rPr>
        <w:t>R</w:t>
      </w:r>
      <w:r w:rsidR="00387F80">
        <w:rPr>
          <w:rFonts w:ascii="Arial" w:eastAsia="MS Mincho" w:hAnsi="Arial" w:cs="Arial"/>
          <w:bCs/>
          <w:color w:val="000000"/>
        </w:rPr>
        <w:t xml:space="preserve">X </w:t>
      </w:r>
      <w:r w:rsidR="006842B7" w:rsidRPr="006842B7">
        <w:rPr>
          <w:rFonts w:ascii="Arial" w:eastAsia="MS Mincho" w:hAnsi="Arial" w:cs="Arial"/>
          <w:bCs/>
          <w:color w:val="000000"/>
        </w:rPr>
        <w:t>requirements for SBFD-capable BS</w:t>
      </w:r>
    </w:p>
    <w:p w14:paraId="08CE26BB" w14:textId="14CD208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387F80">
        <w:rPr>
          <w:rFonts w:ascii="Arial" w:eastAsiaTheme="minorEastAsia" w:hAnsi="Arial" w:cs="Arial"/>
          <w:color w:val="000000"/>
        </w:rPr>
        <w:t>8</w:t>
      </w:r>
      <w:r w:rsidR="00E50AE3">
        <w:rPr>
          <w:rFonts w:ascii="Arial" w:eastAsiaTheme="minorEastAsia" w:hAnsi="Arial" w:cs="Arial" w:hint="eastAsia"/>
          <w:color w:val="000000"/>
        </w:rPr>
        <w:t>.</w:t>
      </w:r>
      <w:r w:rsidR="00387F80">
        <w:rPr>
          <w:rFonts w:ascii="Arial" w:eastAsiaTheme="minorEastAsia" w:hAnsi="Arial" w:cs="Arial"/>
          <w:color w:val="000000"/>
        </w:rPr>
        <w:t>19</w:t>
      </w:r>
      <w:r w:rsidR="00C7381D">
        <w:rPr>
          <w:rFonts w:ascii="Arial" w:eastAsiaTheme="minorEastAsia" w:hAnsi="Arial" w:cs="Arial"/>
          <w:color w:val="000000"/>
        </w:rPr>
        <w:t>.</w:t>
      </w:r>
      <w:r w:rsidR="001844F2">
        <w:rPr>
          <w:rFonts w:ascii="Arial" w:eastAsiaTheme="minorEastAsia" w:hAnsi="Arial" w:cs="Arial"/>
          <w:color w:val="000000"/>
        </w:rPr>
        <w:t>2</w:t>
      </w:r>
      <w:r w:rsidR="006842B7">
        <w:rPr>
          <w:rFonts w:ascii="Arial" w:eastAsiaTheme="minorEastAsia" w:hAnsi="Arial" w:cs="Arial"/>
          <w:color w:val="000000"/>
        </w:rPr>
        <w:t>.</w:t>
      </w:r>
      <w:r w:rsidR="00840B75">
        <w:rPr>
          <w:rFonts w:ascii="Arial" w:eastAsiaTheme="minorEastAsia" w:hAnsi="Arial" w:cs="Arial"/>
          <w:color w:val="000000"/>
        </w:rPr>
        <w:t>3</w:t>
      </w:r>
    </w:p>
    <w:p w14:paraId="67B0962B" w14:textId="0F76749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04780B">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0A7D528E" w14:textId="69367A93" w:rsidR="00384582" w:rsidRDefault="002E03AE" w:rsidP="00D35016">
      <w:pPr>
        <w:spacing w:before="120" w:after="60"/>
        <w:jc w:val="both"/>
        <w:rPr>
          <w:rFonts w:ascii="Times New Roman" w:hAnsi="Times New Roman"/>
        </w:rPr>
      </w:pPr>
      <w:r w:rsidRPr="002A7F2B">
        <w:rPr>
          <w:rFonts w:ascii="Times New Roman" w:hAnsi="Times New Roman"/>
        </w:rPr>
        <w:t xml:space="preserve">Based on </w:t>
      </w:r>
      <w:r w:rsidR="00BA6086" w:rsidRPr="004E62C0">
        <w:rPr>
          <w:rFonts w:ascii="Times New Roman" w:hAnsi="Times New Roman"/>
        </w:rPr>
        <w:t xml:space="preserve">Rel-18 </w:t>
      </w:r>
      <w:r w:rsidRPr="002A7F2B">
        <w:rPr>
          <w:rFonts w:ascii="Times New Roman" w:hAnsi="Times New Roman" w:hint="eastAsia"/>
        </w:rPr>
        <w:t>s</w:t>
      </w:r>
      <w:r w:rsidR="00BA6086" w:rsidRPr="004E62C0">
        <w:rPr>
          <w:rFonts w:ascii="Times New Roman" w:hAnsi="Times New Roman"/>
        </w:rPr>
        <w:t xml:space="preserve">tudy </w:t>
      </w:r>
      <w:r w:rsidR="00430153">
        <w:rPr>
          <w:rFonts w:ascii="Times New Roman" w:hAnsi="Times New Roman"/>
        </w:rPr>
        <w:t>i</w:t>
      </w:r>
      <w:r w:rsidR="00BA6086" w:rsidRPr="004E62C0">
        <w:rPr>
          <w:rFonts w:ascii="Times New Roman" w:hAnsi="Times New Roman"/>
        </w:rPr>
        <w:t>tem on evolution of NR duplex operation</w:t>
      </w:r>
      <w:r w:rsidR="00384582">
        <w:rPr>
          <w:rFonts w:ascii="Times New Roman" w:hAnsi="Times New Roman"/>
        </w:rPr>
        <w:t>, the support of subband non-overlapping full duplex has been studied, which is targeted</w:t>
      </w:r>
      <w:r w:rsidR="00BA6086" w:rsidRPr="004E62C0">
        <w:rPr>
          <w:rFonts w:ascii="Times New Roman" w:hAnsi="Times New Roman"/>
        </w:rPr>
        <w:t xml:space="preserve"> to provide enhanced UL coverage, reduced latency, improved system capacity, and improved configuration flexibility for NR TDD operation</w:t>
      </w:r>
      <w:r w:rsidR="00384582">
        <w:rPr>
          <w:rFonts w:ascii="Times New Roman" w:hAnsi="Times New Roman"/>
        </w:rPr>
        <w:t xml:space="preserve"> [2]</w:t>
      </w:r>
      <w:r w:rsidR="00BA6086" w:rsidRPr="004E62C0">
        <w:rPr>
          <w:rFonts w:ascii="Times New Roman" w:hAnsi="Times New Roman"/>
        </w:rPr>
        <w:t xml:space="preserve">. </w:t>
      </w:r>
    </w:p>
    <w:p w14:paraId="487FA7AE" w14:textId="77777777" w:rsidR="00D24675" w:rsidRDefault="00EB724E" w:rsidP="00D35016">
      <w:pPr>
        <w:spacing w:before="120" w:after="60"/>
        <w:jc w:val="both"/>
        <w:rPr>
          <w:rFonts w:ascii="Times New Roman" w:hAnsi="Times New Roman"/>
        </w:rPr>
      </w:pPr>
      <w:r>
        <w:rPr>
          <w:rFonts w:ascii="Times New Roman" w:hAnsi="Times New Roman"/>
        </w:rPr>
        <w:t xml:space="preserve">In RAN#102, the work item on evolution of NR duplex operation (SBFD) has been approved, with WID further revised in the follow-up RAN plenary [1]. </w:t>
      </w:r>
      <w:r w:rsidR="00BA6086" w:rsidRPr="004E62C0">
        <w:rPr>
          <w:rFonts w:ascii="Times New Roman" w:hAnsi="Times New Roman"/>
        </w:rPr>
        <w:t xml:space="preserve">According to </w:t>
      </w:r>
      <w:r w:rsidR="0059477D" w:rsidRPr="0059477D">
        <w:rPr>
          <w:rFonts w:ascii="Times New Roman" w:hAnsi="Times New Roman"/>
        </w:rPr>
        <w:t xml:space="preserve">the </w:t>
      </w:r>
      <w:r w:rsidR="0059477D">
        <w:rPr>
          <w:rFonts w:ascii="Times New Roman" w:hAnsi="Times New Roman"/>
        </w:rPr>
        <w:t xml:space="preserve">objectives in </w:t>
      </w:r>
      <w:r>
        <w:rPr>
          <w:rFonts w:ascii="Times New Roman" w:hAnsi="Times New Roman"/>
        </w:rPr>
        <w:t>WID</w:t>
      </w:r>
      <w:r w:rsidR="00BA6086" w:rsidRPr="004E62C0">
        <w:rPr>
          <w:rFonts w:ascii="Times New Roman" w:hAnsi="Times New Roman"/>
        </w:rPr>
        <w:t xml:space="preserve">, </w:t>
      </w:r>
      <w:r w:rsidR="0059477D">
        <w:rPr>
          <w:rFonts w:ascii="Times New Roman" w:hAnsi="Times New Roman"/>
        </w:rPr>
        <w:t xml:space="preserve">RAN1 is tasked to </w:t>
      </w:r>
      <w:r w:rsidR="00217F7A">
        <w:rPr>
          <w:rFonts w:ascii="Times New Roman" w:hAnsi="Times New Roman"/>
        </w:rPr>
        <w:t xml:space="preserve">specify the mechanisms to support SBFD, including </w:t>
      </w:r>
      <w:r w:rsidR="00217F7A" w:rsidRPr="00217F7A">
        <w:rPr>
          <w:rFonts w:ascii="Times New Roman" w:hAnsi="Times New Roman"/>
        </w:rPr>
        <w:t>semi-static indication of time</w:t>
      </w:r>
      <w:r w:rsidR="00217F7A">
        <w:rPr>
          <w:rFonts w:ascii="Times New Roman" w:hAnsi="Times New Roman"/>
        </w:rPr>
        <w:t>/frequency</w:t>
      </w:r>
      <w:r w:rsidR="00217F7A" w:rsidRPr="00217F7A">
        <w:rPr>
          <w:rFonts w:ascii="Times New Roman" w:hAnsi="Times New Roman"/>
        </w:rPr>
        <w:t xml:space="preserve"> location</w:t>
      </w:r>
      <w:r w:rsidR="00217F7A">
        <w:rPr>
          <w:rFonts w:ascii="Times New Roman" w:hAnsi="Times New Roman"/>
        </w:rPr>
        <w:t xml:space="preserve">, random access in SBFD symbols, and other </w:t>
      </w:r>
      <w:r w:rsidR="00D24675">
        <w:rPr>
          <w:rFonts w:ascii="Times New Roman" w:hAnsi="Times New Roman"/>
        </w:rPr>
        <w:t xml:space="preserve">transmission, reception and measurement behavior and procedures for SBFD aware UE. Furthermore, the enhancement for CLI handing, including gNB-to-gNB and UE-to-UE CLI handling, will also be specified in RAN1. </w:t>
      </w:r>
    </w:p>
    <w:p w14:paraId="429BFF86" w14:textId="512CE4C0" w:rsidR="002072CA" w:rsidRDefault="00D24675" w:rsidP="002072CA">
      <w:pPr>
        <w:spacing w:before="120" w:after="180"/>
        <w:jc w:val="both"/>
        <w:rPr>
          <w:rFonts w:ascii="Times New Roman" w:eastAsiaTheme="minorEastAsia" w:hAnsi="Times New Roman"/>
          <w:lang w:eastAsia="zh-CN"/>
        </w:rPr>
      </w:pPr>
      <w:r>
        <w:rPr>
          <w:rFonts w:ascii="Times New Roman" w:hAnsi="Times New Roman"/>
        </w:rPr>
        <w:t>Accordingly,</w:t>
      </w:r>
      <w:r w:rsidR="00026AD6">
        <w:rPr>
          <w:rFonts w:ascii="Times New Roman" w:hAnsi="Times New Roman"/>
        </w:rPr>
        <w:t xml:space="preserve"> </w:t>
      </w:r>
      <w:r w:rsidR="00026AD6" w:rsidRPr="00026AD6">
        <w:rPr>
          <w:rFonts w:ascii="Times New Roman" w:hAnsi="Times New Roman"/>
        </w:rPr>
        <w:t>from</w:t>
      </w:r>
      <w:r w:rsidR="00026AD6">
        <w:rPr>
          <w:rFonts w:ascii="Times New Roman" w:hAnsi="Times New Roman"/>
        </w:rPr>
        <w:t xml:space="preserve"> RAN4 perspective, it is tasked to “Specify BS RF requirements for SBFD operation at gNB [RAN4]”, and this work shall be based on the good outcome from the study, i.e., Section 10.1, </w:t>
      </w:r>
      <w:r w:rsidR="00663934">
        <w:rPr>
          <w:rFonts w:ascii="Times New Roman" w:hAnsi="Times New Roman"/>
        </w:rPr>
        <w:t xml:space="preserve">“Impact on BS RF requirements” in TR 38.858. </w:t>
      </w:r>
      <w:r w:rsidR="00A86C7A">
        <w:rPr>
          <w:rFonts w:ascii="Times New Roman" w:hAnsi="Times New Roman"/>
        </w:rPr>
        <w:t xml:space="preserve">Furthermore, </w:t>
      </w:r>
      <w:r w:rsidR="00D85A51">
        <w:rPr>
          <w:rFonts w:ascii="Times New Roman" w:hAnsi="Times New Roman"/>
        </w:rPr>
        <w:t>the way forward</w:t>
      </w:r>
      <w:r w:rsidR="00D85A51" w:rsidRPr="00D85A51">
        <w:rPr>
          <w:rFonts w:ascii="Times New Roman" w:hAnsi="Times New Roman"/>
        </w:rPr>
        <w:t xml:space="preserve"> encourages companies to continue contributing to ongoing discussions </w:t>
      </w:r>
      <w:r w:rsidR="00D85A51">
        <w:rPr>
          <w:rFonts w:ascii="Times New Roman" w:hAnsi="Times New Roman"/>
        </w:rPr>
        <w:t xml:space="preserve">on (1) the modification of existing requirements for SBFD-capable BS and (2) potentially new requirement </w:t>
      </w:r>
      <w:r w:rsidR="00D85A51" w:rsidRPr="00D85A51">
        <w:rPr>
          <w:rFonts w:ascii="Times New Roman" w:hAnsi="Times New Roman"/>
        </w:rPr>
        <w:t xml:space="preserve">for </w:t>
      </w:r>
      <w:r w:rsidR="00D85A51">
        <w:rPr>
          <w:rFonts w:ascii="Times New Roman" w:hAnsi="Times New Roman"/>
        </w:rPr>
        <w:t xml:space="preserve">SBFD operation, </w:t>
      </w:r>
      <w:r w:rsidR="00D85A51" w:rsidRPr="00D85A51">
        <w:rPr>
          <w:rFonts w:ascii="Times New Roman" w:hAnsi="Times New Roman"/>
        </w:rPr>
        <w:t>and address issues that have been raised during meetings</w:t>
      </w:r>
      <w:r w:rsidR="0048188C">
        <w:rPr>
          <w:rFonts w:ascii="Times New Roman" w:hAnsi="Times New Roman"/>
        </w:rPr>
        <w:t xml:space="preserve"> [4]</w:t>
      </w:r>
      <w:r w:rsidR="00A86C7A">
        <w:rPr>
          <w:rFonts w:ascii="Times New Roman" w:hAnsi="Times New Roman"/>
        </w:rPr>
        <w:t xml:space="preserve">. </w:t>
      </w:r>
      <w:r w:rsidR="0004780B">
        <w:rPr>
          <w:rFonts w:ascii="Times New Roman" w:hAnsi="Times New Roman"/>
        </w:rPr>
        <w:t xml:space="preserve">And in the RAN4#111, further agreements are achieved on the modification of existing requirements for SBFD-capable BS [6]. </w:t>
      </w:r>
      <w:r w:rsidR="00A86C7A">
        <w:rPr>
          <w:rFonts w:ascii="Times New Roman" w:hAnsi="Times New Roman"/>
        </w:rPr>
        <w:t>I</w:t>
      </w:r>
      <w:r w:rsidR="00600202" w:rsidRPr="004E62C0">
        <w:rPr>
          <w:rFonts w:ascii="Times New Roman" w:hAnsi="Times New Roman"/>
        </w:rPr>
        <w:t xml:space="preserve">n this contribution, </w:t>
      </w:r>
      <w:r w:rsidR="00A86C7A">
        <w:rPr>
          <w:rFonts w:ascii="Times New Roman" w:hAnsi="Times New Roman"/>
        </w:rPr>
        <w:t>a</w:t>
      </w:r>
      <w:r w:rsidR="00A86C7A" w:rsidRPr="004E62C0">
        <w:rPr>
          <w:rFonts w:ascii="Times New Roman" w:hAnsi="Times New Roman"/>
        </w:rPr>
        <w:t xml:space="preserve">ccordingly, </w:t>
      </w:r>
      <w:r w:rsidR="00600202" w:rsidRPr="004E62C0">
        <w:rPr>
          <w:rFonts w:ascii="Times New Roman" w:hAnsi="Times New Roman"/>
        </w:rPr>
        <w:t xml:space="preserve">we would like to </w:t>
      </w:r>
      <w:r w:rsidR="00AE4ED8" w:rsidRPr="004E62C0">
        <w:rPr>
          <w:rFonts w:ascii="Times New Roman" w:hAnsi="Times New Roman"/>
        </w:rPr>
        <w:t>provide</w:t>
      </w:r>
      <w:r w:rsidR="00600202" w:rsidRPr="004E62C0">
        <w:rPr>
          <w:rFonts w:ascii="Times New Roman" w:hAnsi="Times New Roman"/>
        </w:rPr>
        <w:t xml:space="preserve"> our </w:t>
      </w:r>
      <w:r w:rsidR="005A2ECB">
        <w:rPr>
          <w:rFonts w:ascii="Times New Roman" w:hAnsi="Times New Roman"/>
        </w:rPr>
        <w:t>analysis</w:t>
      </w:r>
      <w:r w:rsidR="00A86C7A">
        <w:rPr>
          <w:rFonts w:ascii="Times New Roman" w:hAnsi="Times New Roman"/>
        </w:rPr>
        <w:t xml:space="preserve"> and viewpoints</w:t>
      </w:r>
      <w:r w:rsidR="00AE4ED8" w:rsidRPr="004E62C0">
        <w:rPr>
          <w:rFonts w:ascii="Times New Roman" w:hAnsi="Times New Roman"/>
        </w:rPr>
        <w:t xml:space="preserve"> </w:t>
      </w:r>
      <w:r w:rsidR="006972A2" w:rsidRPr="004E62C0">
        <w:rPr>
          <w:rFonts w:ascii="Times New Roman" w:hAnsi="Times New Roman"/>
        </w:rPr>
        <w:t xml:space="preserve">on </w:t>
      </w:r>
      <w:r w:rsidR="00A86C7A" w:rsidRPr="00A86C7A">
        <w:rPr>
          <w:rFonts w:ascii="Times New Roman" w:hAnsi="Times New Roman"/>
        </w:rPr>
        <w:t xml:space="preserve">the modification of existing </w:t>
      </w:r>
      <w:r w:rsidR="00C66ECC">
        <w:rPr>
          <w:rFonts w:ascii="Times New Roman" w:hAnsi="Times New Roman"/>
        </w:rPr>
        <w:t xml:space="preserve">RX </w:t>
      </w:r>
      <w:r w:rsidR="00A86C7A" w:rsidRPr="00A86C7A">
        <w:rPr>
          <w:rFonts w:ascii="Times New Roman" w:hAnsi="Times New Roman"/>
        </w:rPr>
        <w:t>requirements for FR1 and FR2-1 SBFD-capable BS</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6FA26BF2" w14:textId="033E72D3" w:rsidR="00C66ECC" w:rsidRPr="00D51E4A" w:rsidRDefault="00C66ECC" w:rsidP="00C66ECC">
      <w:pPr>
        <w:pStyle w:val="Heading1"/>
        <w:tabs>
          <w:tab w:val="num" w:pos="522"/>
        </w:tabs>
        <w:ind w:left="522" w:hanging="522"/>
        <w:rPr>
          <w:lang w:val="en-US" w:eastAsia="zh-CN"/>
        </w:rPr>
      </w:pPr>
      <w:r>
        <w:rPr>
          <w:lang w:val="en-US" w:eastAsia="zh-CN"/>
        </w:rPr>
        <w:t>2</w:t>
      </w:r>
      <w:r w:rsidRPr="00D51E4A">
        <w:rPr>
          <w:rFonts w:hint="eastAsia"/>
          <w:lang w:val="en-US" w:eastAsia="zh-CN"/>
        </w:rPr>
        <w:t xml:space="preserve">. </w:t>
      </w:r>
      <w:r>
        <w:rPr>
          <w:lang w:val="en-US" w:eastAsia="zh-CN"/>
        </w:rPr>
        <w:t>Way Forward in RAN4#111</w:t>
      </w:r>
    </w:p>
    <w:p w14:paraId="139D71F1" w14:textId="06E2B23A" w:rsidR="00C66ECC" w:rsidRDefault="00C66ECC" w:rsidP="002072CA">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On the topic of m</w:t>
      </w:r>
      <w:r w:rsidRPr="00C66ECC">
        <w:rPr>
          <w:rFonts w:ascii="Times New Roman" w:eastAsiaTheme="minorEastAsia" w:hAnsi="Times New Roman"/>
          <w:lang w:val="en-US" w:eastAsia="zh-CN"/>
        </w:rPr>
        <w:t>odification of existing requirements</w:t>
      </w:r>
      <w:r>
        <w:rPr>
          <w:rFonts w:ascii="Times New Roman" w:eastAsiaTheme="minorEastAsia" w:hAnsi="Times New Roman"/>
          <w:lang w:val="en-US" w:eastAsia="zh-CN"/>
        </w:rPr>
        <w:t>, the group discussed the n</w:t>
      </w:r>
      <w:r w:rsidRPr="00C66ECC">
        <w:rPr>
          <w:rFonts w:ascii="Times New Roman" w:eastAsiaTheme="minorEastAsia" w:hAnsi="Times New Roman"/>
          <w:lang w:val="en-US" w:eastAsia="zh-CN"/>
        </w:rPr>
        <w:t>ecessity for additional co-existence study for In-band blocking and Scenario/Case for additional co-existence study</w:t>
      </w:r>
      <w:r>
        <w:rPr>
          <w:rFonts w:ascii="Times New Roman" w:eastAsiaTheme="minorEastAsia" w:hAnsi="Times New Roman"/>
          <w:lang w:val="en-US" w:eastAsia="zh-CN"/>
        </w:rPr>
        <w:t xml:space="preserve">, in RAN4#111, thus resulting the following way forward [6]: </w:t>
      </w:r>
    </w:p>
    <w:tbl>
      <w:tblPr>
        <w:tblStyle w:val="TableGrid"/>
        <w:tblW w:w="0" w:type="auto"/>
        <w:tblLook w:val="04A0" w:firstRow="1" w:lastRow="0" w:firstColumn="1" w:lastColumn="0" w:noHBand="0" w:noVBand="1"/>
      </w:tblPr>
      <w:tblGrid>
        <w:gridCol w:w="9631"/>
      </w:tblGrid>
      <w:tr w:rsidR="00C66ECC" w:rsidRPr="00C66ECC" w14:paraId="1E40CE23" w14:textId="77777777" w:rsidTr="00C66ECC">
        <w:tc>
          <w:tcPr>
            <w:tcW w:w="9631" w:type="dxa"/>
          </w:tcPr>
          <w:p w14:paraId="75021A1E" w14:textId="77777777" w:rsidR="00C66ECC" w:rsidRPr="00C66ECC" w:rsidRDefault="00C66ECC" w:rsidP="00C66ECC">
            <w:pPr>
              <w:spacing w:before="60" w:after="0"/>
              <w:rPr>
                <w:rFonts w:ascii="Times New Roman" w:eastAsia="Times New Roman" w:hAnsi="Times New Roman"/>
                <w:b/>
                <w:bCs/>
                <w:szCs w:val="20"/>
                <w:u w:val="single"/>
                <w:lang w:val="en-US" w:eastAsia="en-GB"/>
              </w:rPr>
            </w:pPr>
            <w:r w:rsidRPr="00C66ECC">
              <w:rPr>
                <w:rFonts w:ascii="Times New Roman" w:eastAsia="Times New Roman" w:hAnsi="Times New Roman"/>
                <w:b/>
                <w:bCs/>
                <w:szCs w:val="20"/>
                <w:u w:val="single"/>
                <w:lang w:val="en-US" w:eastAsia="en-GB"/>
              </w:rPr>
              <w:t xml:space="preserve">Issue 3-4-1 &amp; Issue 3-4-2: Necessity for additional co-existence study for In-band blocking and Scenario/Case for additional co-existence study (if agreed) </w:t>
            </w:r>
          </w:p>
          <w:p w14:paraId="6CB0DEF7" w14:textId="77777777" w:rsidR="00C66ECC" w:rsidRPr="00C66ECC" w:rsidRDefault="00C66ECC" w:rsidP="00C66ECC">
            <w:pPr>
              <w:numPr>
                <w:ilvl w:val="0"/>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Way forward: </w:t>
            </w:r>
          </w:p>
          <w:p w14:paraId="749AD2B1" w14:textId="77777777" w:rsidR="00C66ECC" w:rsidRPr="00C66ECC" w:rsidRDefault="00C66ECC" w:rsidP="00C66ECC">
            <w:pPr>
              <w:numPr>
                <w:ilvl w:val="1"/>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Companies are encouraged to provide the </w:t>
            </w:r>
            <w:r w:rsidRPr="00C66ECC">
              <w:rPr>
                <w:rFonts w:ascii="Times New Roman" w:eastAsia="宋体" w:hAnsi="Times New Roman"/>
                <w:szCs w:val="20"/>
                <w:lang w:val="en-US"/>
              </w:rPr>
              <w:t>evaluation</w:t>
            </w:r>
            <w:r w:rsidRPr="00C66ECC">
              <w:rPr>
                <w:rFonts w:ascii="Times New Roman" w:eastAsia="MS Mincho" w:hAnsi="Times New Roman"/>
                <w:szCs w:val="20"/>
                <w:lang w:val="en-US"/>
              </w:rPr>
              <w:t xml:space="preserve"> results for in-band blocking in the next meeting: </w:t>
            </w:r>
          </w:p>
          <w:p w14:paraId="7291B9CC"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The scenarios to be studied are Scenario 1, 3, 5, 6, 9, defined in TR 38.858</w:t>
            </w:r>
          </w:p>
          <w:p w14:paraId="5B91BDB8"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The case to be studied is Case 3 (TDD DL to SBFD UL subband).</w:t>
            </w:r>
          </w:p>
          <w:p w14:paraId="01282A5E"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FFS the power level which should be collected from the simulation results to derive in-band blocking levels: </w:t>
            </w:r>
          </w:p>
          <w:p w14:paraId="7CEE088C" w14:textId="77777777" w:rsidR="00C66ECC" w:rsidRPr="00C66ECC" w:rsidRDefault="00C66ECC" w:rsidP="00C66ECC">
            <w:pPr>
              <w:numPr>
                <w:ilvl w:val="3"/>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Option-1: absolute power level of interference from adjacent channel only, i.e., </w:t>
            </w:r>
            <w:r w:rsidRPr="00C66ECC">
              <w:rPr>
                <w:rFonts w:ascii="Times New Roman" w:eastAsia="MS Mincho" w:hAnsi="Times New Roman"/>
                <w:szCs w:val="20"/>
                <w:lang w:eastAsia="ja-JP"/>
              </w:rPr>
              <w:t>SBFD network internal interference should not be considered in the simulation, from the perspective of definition of in-band blocking requirement.</w:t>
            </w:r>
          </w:p>
          <w:p w14:paraId="52CAF019" w14:textId="77777777" w:rsidR="00C66ECC" w:rsidRPr="00C66ECC" w:rsidRDefault="00C66ECC" w:rsidP="00C66ECC">
            <w:pPr>
              <w:numPr>
                <w:ilvl w:val="3"/>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Other options are not precluded. </w:t>
            </w:r>
          </w:p>
          <w:p w14:paraId="4E69E398"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FFS the reference point for the power level which should be before or after RX beamforming. </w:t>
            </w:r>
          </w:p>
          <w:p w14:paraId="4F4D295E" w14:textId="77777777" w:rsidR="00C66ECC" w:rsidRPr="00C66ECC" w:rsidRDefault="00C66ECC" w:rsidP="00C66ECC">
            <w:pPr>
              <w:numPr>
                <w:ilvl w:val="3"/>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Option-1: after RX subarray beamforming gain and before array gain, i.e, at TAB.</w:t>
            </w:r>
          </w:p>
          <w:p w14:paraId="5E38CB3F"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 xml:space="preserve">FFS </w:t>
            </w:r>
            <w:r w:rsidRPr="00C66ECC">
              <w:rPr>
                <w:rFonts w:ascii="Times New Roman" w:eastAsia="MS Mincho" w:hAnsi="Times New Roman"/>
                <w:szCs w:val="20"/>
                <w:lang w:eastAsia="ja-JP"/>
              </w:rPr>
              <w:t>different grid-shift values should be considered.</w:t>
            </w:r>
          </w:p>
          <w:p w14:paraId="43DA1065" w14:textId="77777777" w:rsidR="00C66ECC" w:rsidRPr="00C66ECC" w:rsidRDefault="00C66ECC" w:rsidP="00C66ECC">
            <w:pPr>
              <w:numPr>
                <w:ilvl w:val="3"/>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lastRenderedPageBreak/>
              <w:t>Option-1:</w:t>
            </w:r>
            <w:r w:rsidRPr="00C66ECC">
              <w:rPr>
                <w:rFonts w:ascii="Times New Roman" w:eastAsia="MS Mincho" w:hAnsi="Times New Roman"/>
                <w:szCs w:val="20"/>
                <w:lang w:eastAsia="ja-JP"/>
              </w:rPr>
              <w:t xml:space="preserve"> 10%.</w:t>
            </w:r>
          </w:p>
          <w:p w14:paraId="1FB3CABC" w14:textId="77777777" w:rsidR="00C66ECC" w:rsidRPr="00C66ECC" w:rsidRDefault="00C66ECC" w:rsidP="00C66ECC">
            <w:pPr>
              <w:numPr>
                <w:ilvl w:val="3"/>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Option-2:</w:t>
            </w:r>
            <w:r w:rsidRPr="00C66ECC">
              <w:rPr>
                <w:rFonts w:ascii="Times New Roman" w:eastAsia="MS Mincho" w:hAnsi="Times New Roman"/>
                <w:szCs w:val="20"/>
                <w:lang w:eastAsia="ja-JP"/>
              </w:rPr>
              <w:t xml:space="preserve"> Other percentage values are not precluded.</w:t>
            </w:r>
          </w:p>
          <w:p w14:paraId="4F75522E" w14:textId="77777777" w:rsidR="00C66ECC" w:rsidRPr="00C66ECC" w:rsidRDefault="00C66ECC" w:rsidP="00C66ECC">
            <w:pPr>
              <w:numPr>
                <w:ilvl w:val="2"/>
                <w:numId w:val="6"/>
              </w:numPr>
              <w:spacing w:before="60" w:after="0"/>
              <w:rPr>
                <w:rFonts w:ascii="Times New Roman" w:eastAsia="MS Mincho" w:hAnsi="Times New Roman"/>
                <w:szCs w:val="20"/>
                <w:lang w:val="en-US"/>
              </w:rPr>
            </w:pPr>
            <w:r w:rsidRPr="00C66ECC">
              <w:rPr>
                <w:rFonts w:ascii="Times New Roman" w:eastAsia="MS Mincho" w:hAnsi="Times New Roman"/>
                <w:szCs w:val="20"/>
                <w:lang w:val="en-US"/>
              </w:rPr>
              <w:t>FFS how to use the power level probability distributions to derive the in-band blocking levels</w:t>
            </w:r>
          </w:p>
          <w:p w14:paraId="62DE9E47" w14:textId="77777777" w:rsidR="00C66ECC" w:rsidRPr="00C66ECC" w:rsidRDefault="00C66ECC" w:rsidP="00C66ECC">
            <w:pPr>
              <w:numPr>
                <w:ilvl w:val="3"/>
                <w:numId w:val="6"/>
              </w:numPr>
              <w:spacing w:before="60" w:after="0"/>
              <w:rPr>
                <w:rFonts w:ascii="Times New Roman" w:eastAsia="MS Mincho" w:hAnsi="Times New Roman"/>
                <w:szCs w:val="20"/>
                <w:lang w:eastAsia="ja-JP"/>
              </w:rPr>
            </w:pPr>
            <w:r w:rsidRPr="00C66ECC">
              <w:rPr>
                <w:rFonts w:ascii="Times New Roman" w:eastAsia="MS Mincho" w:hAnsi="Times New Roman"/>
                <w:szCs w:val="20"/>
                <w:lang w:val="en-US"/>
              </w:rPr>
              <w:t xml:space="preserve">Option-1: </w:t>
            </w:r>
            <w:r w:rsidRPr="00C66ECC">
              <w:rPr>
                <w:rFonts w:ascii="Times New Roman" w:eastAsia="MS Mincho" w:hAnsi="Times New Roman"/>
                <w:szCs w:val="20"/>
                <w:lang w:eastAsia="ja-JP"/>
              </w:rPr>
              <w:t>Find the X% tile of the UL SBFD wideband received power CDF to define the blocking requirement in each of the down-selected scenarios.</w:t>
            </w:r>
          </w:p>
          <w:p w14:paraId="116AF565" w14:textId="77777777" w:rsidR="00C66ECC" w:rsidRPr="00C66ECC" w:rsidRDefault="00C66ECC" w:rsidP="00C66ECC">
            <w:pPr>
              <w:numPr>
                <w:ilvl w:val="4"/>
                <w:numId w:val="6"/>
              </w:numPr>
              <w:spacing w:before="60" w:after="0"/>
              <w:rPr>
                <w:rFonts w:ascii="Times New Roman" w:eastAsia="MS Mincho" w:hAnsi="Times New Roman"/>
                <w:szCs w:val="20"/>
                <w:lang w:eastAsia="ja-JP"/>
              </w:rPr>
            </w:pPr>
            <w:r w:rsidRPr="00C66ECC">
              <w:rPr>
                <w:rFonts w:ascii="Times New Roman" w:eastAsia="MS Mincho" w:hAnsi="Times New Roman"/>
                <w:szCs w:val="20"/>
                <w:lang w:eastAsia="ja-JP"/>
              </w:rPr>
              <w:t>FFS the value of X</w:t>
            </w:r>
          </w:p>
          <w:p w14:paraId="6E751F5B" w14:textId="6FB647A6" w:rsidR="00C66ECC" w:rsidRPr="00C66ECC" w:rsidRDefault="00C66ECC" w:rsidP="00C66ECC">
            <w:pPr>
              <w:numPr>
                <w:ilvl w:val="4"/>
                <w:numId w:val="6"/>
              </w:numPr>
              <w:spacing w:before="60" w:after="0"/>
              <w:rPr>
                <w:rFonts w:ascii="Times New Roman" w:eastAsia="MS Mincho" w:hAnsi="Times New Roman"/>
                <w:szCs w:val="20"/>
                <w:lang w:eastAsia="ja-JP"/>
              </w:rPr>
            </w:pPr>
            <w:r w:rsidRPr="00C66ECC">
              <w:rPr>
                <w:rFonts w:ascii="Times New Roman" w:eastAsia="宋体" w:hAnsi="Times New Roman"/>
                <w:szCs w:val="20"/>
                <w:lang w:eastAsia="ja-JP"/>
              </w:rPr>
              <w:t>FFS the impact of CLI handling scheme introduced in RAN1.</w:t>
            </w:r>
          </w:p>
        </w:tc>
      </w:tr>
    </w:tbl>
    <w:p w14:paraId="2CFFE289" w14:textId="77777777" w:rsidR="00C66ECC" w:rsidRPr="00A86C7A" w:rsidRDefault="00C66ECC" w:rsidP="002072CA">
      <w:pPr>
        <w:spacing w:before="120" w:after="180"/>
        <w:jc w:val="both"/>
        <w:rPr>
          <w:rFonts w:ascii="Times New Roman" w:eastAsiaTheme="minorEastAsia" w:hAnsi="Times New Roman"/>
          <w:lang w:val="en-AU" w:eastAsia="zh-CN"/>
        </w:rPr>
      </w:pPr>
    </w:p>
    <w:p w14:paraId="2239588F" w14:textId="3FAEAC9A" w:rsidR="00AE40A9" w:rsidRPr="00D51E4A" w:rsidRDefault="00EB1455" w:rsidP="00AE40A9">
      <w:pPr>
        <w:pStyle w:val="Heading1"/>
        <w:tabs>
          <w:tab w:val="num" w:pos="522"/>
        </w:tabs>
        <w:ind w:left="522" w:hanging="522"/>
        <w:rPr>
          <w:lang w:val="en-US" w:eastAsia="zh-CN"/>
        </w:rPr>
      </w:pPr>
      <w:r>
        <w:rPr>
          <w:lang w:val="en-US" w:eastAsia="zh-CN"/>
        </w:rPr>
        <w:t>3</w:t>
      </w:r>
      <w:r w:rsidR="00AE40A9" w:rsidRPr="00D51E4A">
        <w:rPr>
          <w:rFonts w:hint="eastAsia"/>
          <w:lang w:val="en-US" w:eastAsia="zh-CN"/>
        </w:rPr>
        <w:t xml:space="preserve">. </w:t>
      </w:r>
      <w:r w:rsidR="00AE40A9">
        <w:rPr>
          <w:lang w:val="en-US" w:eastAsia="zh-CN"/>
        </w:rPr>
        <w:t>Modification on Existing RX r</w:t>
      </w:r>
      <w:r w:rsidR="00AE40A9" w:rsidRPr="00D51E4A">
        <w:rPr>
          <w:lang w:val="en-US" w:eastAsia="zh-CN"/>
        </w:rPr>
        <w:t>equirement for SBFD</w:t>
      </w:r>
    </w:p>
    <w:p w14:paraId="1D11A5A2" w14:textId="13A42B6C" w:rsidR="00614744" w:rsidRPr="005872BC" w:rsidRDefault="00EB1455" w:rsidP="006E57EB">
      <w:pPr>
        <w:pStyle w:val="Heading3"/>
        <w:rPr>
          <w:lang w:val="en-US" w:eastAsia="zh-CN"/>
        </w:rPr>
      </w:pPr>
      <w:r>
        <w:rPr>
          <w:lang w:val="en-US" w:eastAsia="zh-CN"/>
        </w:rPr>
        <w:t>3</w:t>
      </w:r>
      <w:r w:rsidR="00614744" w:rsidRPr="005872BC">
        <w:rPr>
          <w:lang w:val="en-US" w:eastAsia="zh-CN"/>
        </w:rPr>
        <w:t xml:space="preserve">.1 </w:t>
      </w:r>
      <w:bookmarkStart w:id="1" w:name="_Hlk142159628"/>
      <w:r w:rsidR="00C74CF0">
        <w:rPr>
          <w:lang w:val="en-US" w:eastAsia="zh-CN"/>
        </w:rPr>
        <w:t xml:space="preserve"> </w:t>
      </w:r>
      <w:r w:rsidR="004456F4">
        <w:rPr>
          <w:lang w:val="en-US" w:eastAsia="zh-CN"/>
        </w:rPr>
        <w:t>OTA sensitivity</w:t>
      </w:r>
      <w:bookmarkEnd w:id="1"/>
    </w:p>
    <w:p w14:paraId="26B9DB11" w14:textId="66F9A815" w:rsidR="00DF4FAA" w:rsidRDefault="0075247D"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As the outcome from RAN4 study item, r</w:t>
      </w:r>
      <w:r w:rsidRPr="0075247D">
        <w:rPr>
          <w:rFonts w:ascii="Times New Roman" w:eastAsiaTheme="minorEastAsia" w:hAnsi="Times New Roman"/>
          <w:lang w:val="en-US" w:eastAsia="zh-CN"/>
        </w:rPr>
        <w:t xml:space="preserve">egarding </w:t>
      </w:r>
      <w:r w:rsidR="0064761A">
        <w:rPr>
          <w:rFonts w:ascii="Times New Roman" w:eastAsiaTheme="minorEastAsia" w:hAnsi="Times New Roman"/>
          <w:lang w:val="en-US" w:eastAsia="zh-CN"/>
        </w:rPr>
        <w:t>r</w:t>
      </w:r>
      <w:r w:rsidRPr="0075247D">
        <w:rPr>
          <w:rFonts w:ascii="Times New Roman" w:eastAsiaTheme="minorEastAsia" w:hAnsi="Times New Roman"/>
          <w:lang w:val="en-US" w:eastAsia="zh-CN"/>
        </w:rPr>
        <w:t>eference sensitivity requirement for SBFD-capable BS, due to the self</w:t>
      </w:r>
      <w:r>
        <w:rPr>
          <w:rFonts w:ascii="Times New Roman" w:eastAsiaTheme="minorEastAsia" w:hAnsi="Times New Roman"/>
          <w:lang w:val="en-US" w:eastAsia="zh-CN"/>
        </w:rPr>
        <w:t>-</w:t>
      </w:r>
      <w:r w:rsidRPr="0075247D">
        <w:rPr>
          <w:rFonts w:ascii="Times New Roman" w:eastAsiaTheme="minorEastAsia" w:hAnsi="Times New Roman"/>
          <w:lang w:val="en-US" w:eastAsia="zh-CN"/>
        </w:rPr>
        <w:t>interference caused internally to receiver side, RAN4 reached the following consensus</w:t>
      </w:r>
      <w:r w:rsidR="00716890">
        <w:rPr>
          <w:rFonts w:ascii="Times New Roman" w:eastAsiaTheme="minorEastAsia" w:hAnsi="Times New Roman"/>
          <w:lang w:val="en-US" w:eastAsia="zh-CN"/>
        </w:rPr>
        <w:t xml:space="preserve"> [2]</w:t>
      </w:r>
      <w:r w:rsidRPr="0075247D">
        <w:rPr>
          <w:rFonts w:ascii="Times New Roman" w:eastAsiaTheme="minorEastAsia" w:hAnsi="Times New Roman"/>
          <w:lang w:val="en-US" w:eastAsia="zh-CN"/>
        </w:rPr>
        <w:t>:</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3F35B1" w:rsidRPr="004D286E" w14:paraId="69B183A6" w14:textId="77777777" w:rsidTr="004D286E">
        <w:tc>
          <w:tcPr>
            <w:tcW w:w="9631" w:type="dxa"/>
          </w:tcPr>
          <w:p w14:paraId="155CF981" w14:textId="77777777" w:rsidR="0075247D" w:rsidRDefault="0075247D" w:rsidP="0075247D">
            <w:pPr>
              <w:pStyle w:val="B1"/>
              <w:rPr>
                <w:lang w:val="en-US" w:eastAsia="zh-CN"/>
              </w:rPr>
            </w:pPr>
            <w:r>
              <w:rPr>
                <w:lang w:val="en-US" w:eastAsia="zh-CN"/>
              </w:rPr>
              <w:t>-</w:t>
            </w:r>
            <w:r>
              <w:rPr>
                <w:lang w:val="en-US" w:eastAsia="zh-CN"/>
              </w:rPr>
              <w:tab/>
            </w:r>
            <w:r>
              <w:rPr>
                <w:rFonts w:hint="eastAsia"/>
                <w:lang w:val="en-US" w:eastAsia="zh-CN"/>
              </w:rPr>
              <w:t xml:space="preserve">For BS type 1-H if supported: The existing requirement for conducted reference sensitivity level shall also be applied to BS in SBFD symbols, i.e, no </w:t>
            </w:r>
            <w:r>
              <w:rPr>
                <w:lang w:val="en-US" w:eastAsia="zh-CN"/>
              </w:rPr>
              <w:t xml:space="preserve">sensitivity </w:t>
            </w:r>
            <w:r>
              <w:rPr>
                <w:rFonts w:hint="eastAsia"/>
                <w:lang w:val="en-US" w:eastAsia="zh-CN"/>
              </w:rPr>
              <w:t>degradation</w:t>
            </w:r>
            <w:r>
              <w:rPr>
                <w:lang w:val="en-US" w:eastAsia="zh-CN"/>
              </w:rPr>
              <w:t xml:space="preserve"> is</w:t>
            </w:r>
            <w:r>
              <w:rPr>
                <w:rFonts w:hint="eastAsia"/>
                <w:lang w:val="en-US" w:eastAsia="zh-CN"/>
              </w:rPr>
              <w:t xml:space="preserve"> allowed. </w:t>
            </w:r>
          </w:p>
          <w:p w14:paraId="2ADC7BD8" w14:textId="77777777" w:rsidR="0075247D" w:rsidRDefault="0075247D" w:rsidP="0075247D">
            <w:pPr>
              <w:pStyle w:val="B1"/>
              <w:rPr>
                <w:lang w:val="en-US" w:eastAsia="zh-CN"/>
              </w:rPr>
            </w:pPr>
            <w:r>
              <w:rPr>
                <w:lang w:val="en-US" w:eastAsia="zh-CN"/>
              </w:rPr>
              <w:t>-</w:t>
            </w:r>
            <w:r>
              <w:rPr>
                <w:lang w:val="en-US" w:eastAsia="zh-CN"/>
              </w:rPr>
              <w:tab/>
              <w:t xml:space="preserve">Otherwise, </w:t>
            </w:r>
            <w:r>
              <w:rPr>
                <w:rFonts w:hint="eastAsia"/>
                <w:lang w:val="en-US" w:eastAsia="zh-CN"/>
              </w:rPr>
              <w:t>OTA sensitivity requirement could be derived based on the following equation:</w:t>
            </w:r>
          </w:p>
          <w:p w14:paraId="6787C6DD" w14:textId="77777777" w:rsidR="0075247D" w:rsidRDefault="0075247D" w:rsidP="0075247D">
            <w:pPr>
              <w:pStyle w:val="EQ"/>
              <w:rPr>
                <w:i/>
                <w:color w:val="4F81BD"/>
                <w:kern w:val="2"/>
                <w:lang w:val="sv-SE" w:eastAsia="zh-CN"/>
              </w:rPr>
            </w:pPr>
            <w:r>
              <w:tab/>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P</m:t>
                      </m:r>
                    </m:e>
                    <m:sub>
                      <m:r>
                        <m:rPr>
                          <m:sty m:val="p"/>
                        </m:rPr>
                        <w:rPr>
                          <w:rFonts w:ascii="Cambria Math" w:hAnsi="Cambria Math"/>
                          <w:lang w:val="sv-SE"/>
                        </w:rPr>
                        <m:t>REFSENS</m:t>
                      </m:r>
                    </m:sub>
                  </m:sSub>
                  <m:d>
                    <m:dPr>
                      <m:ctrlPr>
                        <w:rPr>
                          <w:rFonts w:ascii="Cambria Math" w:hAnsi="Cambria Math"/>
                        </w:rPr>
                      </m:ctrlPr>
                    </m:dPr>
                    <m:e>
                      <m:r>
                        <m:rPr>
                          <m:sty m:val="p"/>
                        </m:rPr>
                        <w:rPr>
                          <w:rFonts w:ascii="Cambria Math" w:hAnsi="Cambria Math"/>
                          <w:lang w:val="sv-SE"/>
                        </w:rPr>
                        <m:t>dBm</m:t>
                      </m:r>
                    </m:e>
                  </m:d>
                  <m:r>
                    <m:rPr>
                      <m:sty m:val="p"/>
                    </m:rPr>
                    <w:rPr>
                      <w:rFonts w:ascii="Cambria Math" w:hAnsi="Cambria Math"/>
                      <w:lang w:val="sv-SE"/>
                    </w:rPr>
                    <m:t>=-174dBm+10×</m:t>
                  </m:r>
                </m:fName>
                <m:e>
                  <m:r>
                    <m:rPr>
                      <m:sty m:val="p"/>
                    </m:rPr>
                    <w:rPr>
                      <w:rFonts w:ascii="Cambria Math" w:hAnsi="Cambria Math"/>
                      <w:lang w:val="sv-SE"/>
                    </w:rPr>
                    <m:t>log10</m:t>
                  </m:r>
                </m:e>
              </m:func>
              <m:r>
                <m:rPr>
                  <m:sty m:val="p"/>
                </m:rPr>
                <w:rPr>
                  <w:rFonts w:ascii="Cambria Math" w:hAnsi="Cambria Math"/>
                  <w:lang w:val="sv-SE"/>
                </w:rPr>
                <m:t>(BW)+</m:t>
              </m:r>
              <m:sSub>
                <m:sSubPr>
                  <m:ctrlPr>
                    <w:rPr>
                      <w:rFonts w:ascii="Cambria Math" w:hAnsi="Cambria Math"/>
                    </w:rPr>
                  </m:ctrlPr>
                </m:sSubPr>
                <m:e>
                  <m:r>
                    <m:rPr>
                      <m:sty m:val="p"/>
                    </m:rPr>
                    <w:rPr>
                      <w:rFonts w:ascii="Cambria Math" w:hAnsi="Cambria Math"/>
                      <w:lang w:val="sv-SE"/>
                    </w:rPr>
                    <m:t>N</m:t>
                  </m:r>
                </m:e>
                <m:sub>
                  <m:r>
                    <m:rPr>
                      <m:sty m:val="p"/>
                    </m:rPr>
                    <w:rPr>
                      <w:rFonts w:ascii="Cambria Math" w:hAnsi="Cambria Math"/>
                      <w:lang w:val="sv-SE"/>
                    </w:rPr>
                    <m:t>F</m:t>
                  </m:r>
                </m:sub>
              </m:sSub>
              <m:r>
                <m:rPr>
                  <m:sty m:val="p"/>
                </m:rPr>
                <w:rPr>
                  <w:rFonts w:ascii="Cambria Math" w:hAnsi="Cambria Math"/>
                  <w:lang w:val="sv-SE"/>
                </w:rPr>
                <m:t>+</m:t>
              </m:r>
              <m:sSub>
                <m:sSubPr>
                  <m:ctrlPr>
                    <w:rPr>
                      <w:rFonts w:ascii="Cambria Math" w:hAnsi="Cambria Math"/>
                    </w:rPr>
                  </m:ctrlPr>
                </m:sSubPr>
                <m:e>
                  <m:r>
                    <m:rPr>
                      <m:sty m:val="p"/>
                    </m:rPr>
                    <w:rPr>
                      <w:rFonts w:ascii="Cambria Math" w:hAnsi="Cambria Math"/>
                      <w:lang w:val="sv-SE"/>
                    </w:rPr>
                    <m:t>I</m:t>
                  </m:r>
                </m:e>
                <m:sub>
                  <m:r>
                    <m:rPr>
                      <m:sty m:val="p"/>
                    </m:rPr>
                    <w:rPr>
                      <w:rFonts w:ascii="Cambria Math" w:hAnsi="Cambria Math"/>
                      <w:lang w:val="sv-SE"/>
                    </w:rPr>
                    <m:t>M</m:t>
                  </m:r>
                </m:sub>
              </m:sSub>
              <m:r>
                <m:rPr>
                  <m:sty m:val="p"/>
                </m:rPr>
                <w:rPr>
                  <w:rFonts w:ascii="Cambria Math" w:hAnsi="Cambria Math"/>
                  <w:lang w:val="sv-SE"/>
                </w:rPr>
                <m:t>+SNR+[ desens target]</m:t>
              </m:r>
            </m:oMath>
            <w:r>
              <w:rPr>
                <w:i/>
                <w:kern w:val="2"/>
                <w:lang w:val="sv-SE" w:eastAsia="zh-CN"/>
              </w:rPr>
              <w:t>-G</w:t>
            </w:r>
          </w:p>
          <w:p w14:paraId="5EE4EB5E" w14:textId="77777777" w:rsidR="0075247D" w:rsidRDefault="0075247D" w:rsidP="0075247D">
            <w:pPr>
              <w:pStyle w:val="B2"/>
              <w:rPr>
                <w:lang w:val="en-US" w:eastAsia="zh-CN"/>
              </w:rPr>
            </w:pPr>
            <w:r>
              <w:rPr>
                <w:lang w:val="en-US" w:eastAsia="zh-CN"/>
              </w:rPr>
              <w:t>-</w:t>
            </w:r>
            <w:r>
              <w:rPr>
                <w:lang w:val="en-US" w:eastAsia="zh-CN"/>
              </w:rPr>
              <w:tab/>
              <w:t>The candidate value [0.5~1.0]dB degradation and final value will be specified in the WI phase.</w:t>
            </w:r>
          </w:p>
          <w:p w14:paraId="0F26623F" w14:textId="77777777" w:rsidR="0075247D" w:rsidRDefault="0075247D" w:rsidP="0075247D">
            <w:pPr>
              <w:pStyle w:val="B2"/>
              <w:rPr>
                <w:lang w:val="en-US" w:eastAsia="zh-CN"/>
              </w:rPr>
            </w:pPr>
            <w:r>
              <w:rPr>
                <w:lang w:val="en-US" w:eastAsia="zh-CN"/>
              </w:rPr>
              <w:t>-</w:t>
            </w:r>
            <w:r>
              <w:rPr>
                <w:lang w:val="en-US" w:eastAsia="zh-CN"/>
              </w:rPr>
              <w:tab/>
              <w:t>The following aspects need more discussion during a WI phase</w:t>
            </w:r>
          </w:p>
          <w:p w14:paraId="4E93D058" w14:textId="77777777" w:rsidR="0075247D" w:rsidRDefault="0075247D" w:rsidP="0075247D">
            <w:pPr>
              <w:pStyle w:val="B3"/>
              <w:rPr>
                <w:lang w:val="en-US" w:eastAsia="zh-CN"/>
              </w:rPr>
            </w:pPr>
            <w:r>
              <w:rPr>
                <w:lang w:val="en-US" w:eastAsia="zh-CN"/>
              </w:rPr>
              <w:t>-</w:t>
            </w:r>
            <w:r>
              <w:rPr>
                <w:lang w:val="en-US" w:eastAsia="zh-CN"/>
              </w:rPr>
              <w:tab/>
              <w:t>The declaration of maximum TRP for the requirement of OTA sensitivity within SBFD time slot</w:t>
            </w:r>
          </w:p>
          <w:p w14:paraId="1320BAF8" w14:textId="6DA413B1" w:rsidR="007E1966" w:rsidRPr="0075247D" w:rsidRDefault="0075247D" w:rsidP="0075247D">
            <w:pPr>
              <w:pStyle w:val="B3"/>
              <w:rPr>
                <w:lang w:val="en-US" w:eastAsia="zh-CN"/>
              </w:rPr>
            </w:pPr>
            <w:r>
              <w:rPr>
                <w:lang w:val="en-US" w:eastAsia="zh-CN"/>
              </w:rPr>
              <w:t>-</w:t>
            </w:r>
            <w:r>
              <w:rPr>
                <w:lang w:val="en-US" w:eastAsia="zh-CN"/>
              </w:rPr>
              <w:tab/>
              <w:t>If OTA sensitivity should be defined considering all of the scenarios including self-interference, inter-site interference and inter-sector interference.</w:t>
            </w:r>
          </w:p>
        </w:tc>
      </w:tr>
    </w:tbl>
    <w:p w14:paraId="30B03759" w14:textId="1F81E344" w:rsidR="003F35B1" w:rsidRDefault="003F35B1" w:rsidP="006E57EB">
      <w:pPr>
        <w:rPr>
          <w:highlight w:val="yellow"/>
          <w:lang w:val="en-US"/>
        </w:rPr>
      </w:pPr>
    </w:p>
    <w:p w14:paraId="583BC625" w14:textId="35F36D94" w:rsidR="0004780B" w:rsidRDefault="0004780B"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Based on the discussion in previous two RAN4 meetings, two major issues </w:t>
      </w:r>
      <w:r w:rsidR="0072211A">
        <w:rPr>
          <w:rFonts w:ascii="Times New Roman" w:eastAsiaTheme="minorEastAsia" w:hAnsi="Times New Roman"/>
          <w:lang w:val="en-US" w:eastAsia="zh-CN"/>
        </w:rPr>
        <w:t>on OTA sensitivity requirement have been raised and focused</w:t>
      </w:r>
      <w:r>
        <w:rPr>
          <w:rFonts w:ascii="Times New Roman" w:eastAsiaTheme="minorEastAsia" w:hAnsi="Times New Roman"/>
          <w:lang w:val="en-US" w:eastAsia="zh-CN"/>
        </w:rPr>
        <w:t xml:space="preserve"> by companies: </w:t>
      </w:r>
    </w:p>
    <w:p w14:paraId="4A298547" w14:textId="691ABE00" w:rsidR="0004780B" w:rsidRDefault="0004780B" w:rsidP="00125B35">
      <w:pPr>
        <w:spacing w:after="180"/>
        <w:ind w:left="284"/>
        <w:jc w:val="both"/>
        <w:rPr>
          <w:rFonts w:ascii="Times New Roman" w:eastAsiaTheme="minorEastAsia" w:hAnsi="Times New Roman"/>
          <w:lang w:val="en-AU" w:eastAsia="zh-CN"/>
        </w:rPr>
      </w:pPr>
      <w:r>
        <w:rPr>
          <w:rFonts w:ascii="Times New Roman" w:eastAsiaTheme="minorEastAsia" w:hAnsi="Times New Roman"/>
          <w:lang w:val="en-US" w:eastAsia="zh-CN"/>
        </w:rPr>
        <w:t xml:space="preserve">Issue-1: </w:t>
      </w:r>
      <w:r w:rsidR="00125B35">
        <w:rPr>
          <w:rFonts w:ascii="Times New Roman" w:eastAsiaTheme="minorEastAsia" w:hAnsi="Times New Roman"/>
          <w:lang w:val="en-US" w:eastAsia="zh-CN"/>
        </w:rPr>
        <w:t>Whether t</w:t>
      </w:r>
      <w:r w:rsidR="0072211A">
        <w:rPr>
          <w:rFonts w:ascii="Times New Roman" w:eastAsiaTheme="minorEastAsia" w:hAnsi="Times New Roman"/>
          <w:lang w:val="en-US" w:eastAsia="zh-CN"/>
        </w:rPr>
        <w:t xml:space="preserve">he performance degradation </w:t>
      </w:r>
      <w:r w:rsidR="00125B35">
        <w:rPr>
          <w:rFonts w:ascii="Times New Roman" w:eastAsiaTheme="minorEastAsia" w:hAnsi="Times New Roman" w:hint="eastAsia"/>
          <w:lang w:val="en-AU" w:eastAsia="zh-CN"/>
        </w:rPr>
        <w:t>is</w:t>
      </w:r>
      <w:r w:rsidR="00125B35">
        <w:rPr>
          <w:rFonts w:ascii="Times New Roman" w:eastAsiaTheme="minorEastAsia" w:hAnsi="Times New Roman"/>
          <w:lang w:val="en-AU" w:eastAsia="zh-CN"/>
        </w:rPr>
        <w:t xml:space="preserve"> a fixed value or declaration-based value?</w:t>
      </w:r>
    </w:p>
    <w:p w14:paraId="0ADE6F3A" w14:textId="57B9B7C5" w:rsidR="00125B35" w:rsidRPr="006A6C67" w:rsidRDefault="00125B35" w:rsidP="00125B35">
      <w:pPr>
        <w:spacing w:after="180"/>
        <w:ind w:left="284"/>
        <w:jc w:val="both"/>
        <w:rPr>
          <w:rFonts w:ascii="Times New Roman" w:eastAsiaTheme="minorEastAsia" w:hAnsi="Times New Roman"/>
          <w:lang w:val="en-AU" w:eastAsia="zh-CN"/>
        </w:rPr>
      </w:pPr>
      <w:r>
        <w:rPr>
          <w:rFonts w:ascii="Times New Roman" w:eastAsiaTheme="minorEastAsia" w:hAnsi="Times New Roman"/>
          <w:lang w:val="en-AU" w:eastAsia="zh-CN"/>
        </w:rPr>
        <w:t>Issue-2: Whether the interference considered in OTA sensitivity degradation is only self-interference or also includes other</w:t>
      </w:r>
      <w:r w:rsidR="00601423">
        <w:rPr>
          <w:rFonts w:ascii="Times New Roman" w:eastAsiaTheme="minorEastAsia" w:hAnsi="Times New Roman"/>
          <w:lang w:val="en-AU" w:eastAsia="zh-CN"/>
        </w:rPr>
        <w:t xml:space="preserve"> co-channel</w:t>
      </w:r>
      <w:r>
        <w:rPr>
          <w:rFonts w:ascii="Times New Roman" w:eastAsiaTheme="minorEastAsia" w:hAnsi="Times New Roman"/>
          <w:lang w:val="en-AU" w:eastAsia="zh-CN"/>
        </w:rPr>
        <w:t xml:space="preserve"> interference sources</w:t>
      </w:r>
      <w:r w:rsidR="00601423">
        <w:rPr>
          <w:rFonts w:ascii="Times New Roman" w:eastAsiaTheme="minorEastAsia" w:hAnsi="Times New Roman"/>
          <w:lang w:val="en-AU" w:eastAsia="zh-CN"/>
        </w:rPr>
        <w:t xml:space="preserve"> (such as </w:t>
      </w:r>
      <w:r w:rsidR="00601423" w:rsidRPr="00601423">
        <w:rPr>
          <w:rFonts w:ascii="Times New Roman" w:eastAsiaTheme="minorEastAsia" w:hAnsi="Times New Roman"/>
          <w:lang w:val="en-AU" w:eastAsia="zh-CN"/>
        </w:rPr>
        <w:t>inter-site interference, and inter-sector interference</w:t>
      </w:r>
      <w:r w:rsidR="00601423">
        <w:rPr>
          <w:rFonts w:ascii="Times New Roman" w:eastAsiaTheme="minorEastAsia" w:hAnsi="Times New Roman"/>
          <w:lang w:val="en-AU" w:eastAsia="zh-CN"/>
        </w:rPr>
        <w:t>)</w:t>
      </w:r>
      <w:r w:rsidR="005E25B9">
        <w:rPr>
          <w:rFonts w:ascii="Times New Roman" w:eastAsiaTheme="minorEastAsia" w:hAnsi="Times New Roman"/>
          <w:lang w:val="en-AU" w:eastAsia="zh-CN"/>
        </w:rPr>
        <w:t>?</w:t>
      </w:r>
    </w:p>
    <w:p w14:paraId="0685F6C6" w14:textId="5F59DD77" w:rsidR="00125B35" w:rsidRDefault="00125B35" w:rsidP="006E57E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above two issues are correlated</w:t>
      </w:r>
      <w:r w:rsidR="00601423">
        <w:rPr>
          <w:rFonts w:ascii="Times New Roman" w:eastAsiaTheme="minorEastAsia" w:hAnsi="Times New Roman"/>
          <w:lang w:val="en-US" w:eastAsia="zh-CN"/>
        </w:rPr>
        <w:t>. Especially</w:t>
      </w:r>
      <w:r>
        <w:rPr>
          <w:rFonts w:ascii="Times New Roman" w:eastAsiaTheme="minorEastAsia" w:hAnsi="Times New Roman"/>
          <w:lang w:val="en-US" w:eastAsia="zh-CN"/>
        </w:rPr>
        <w:t xml:space="preserve"> if the performance degradation is not declaration-based</w:t>
      </w:r>
      <w:r w:rsidR="00601423">
        <w:rPr>
          <w:rFonts w:ascii="Times New Roman" w:eastAsiaTheme="minorEastAsia" w:hAnsi="Times New Roman"/>
          <w:lang w:val="en-US" w:eastAsia="zh-CN"/>
        </w:rPr>
        <w:t xml:space="preserve"> but a fixed value specified in the specification</w:t>
      </w:r>
      <w:r>
        <w:rPr>
          <w:rFonts w:ascii="Times New Roman" w:eastAsiaTheme="minorEastAsia" w:hAnsi="Times New Roman"/>
          <w:lang w:val="en-US" w:eastAsia="zh-CN"/>
        </w:rPr>
        <w:t>,</w:t>
      </w:r>
      <w:r w:rsidR="00601423">
        <w:rPr>
          <w:rFonts w:ascii="Times New Roman" w:eastAsiaTheme="minorEastAsia" w:hAnsi="Times New Roman"/>
          <w:lang w:val="en-US" w:eastAsia="zh-CN"/>
        </w:rPr>
        <w:t xml:space="preserve"> the value itself shall be decided by Issue-2. </w:t>
      </w:r>
      <w:r>
        <w:rPr>
          <w:rFonts w:ascii="Times New Roman" w:eastAsiaTheme="minorEastAsia" w:hAnsi="Times New Roman"/>
          <w:lang w:val="en-US" w:eastAsia="zh-CN"/>
        </w:rPr>
        <w:t xml:space="preserve"> </w:t>
      </w:r>
    </w:p>
    <w:p w14:paraId="6EBE07FE" w14:textId="6C2E6A7D" w:rsidR="00DD4C87" w:rsidRDefault="00C65070" w:rsidP="006E57EB">
      <w:pPr>
        <w:spacing w:after="180"/>
        <w:jc w:val="both"/>
        <w:rPr>
          <w:rFonts w:ascii="Times New Roman" w:eastAsiaTheme="minorEastAsia" w:hAnsi="Times New Roman"/>
          <w:lang w:eastAsia="zh-CN"/>
        </w:rPr>
      </w:pPr>
      <w:r>
        <w:rPr>
          <w:rFonts w:ascii="Times New Roman" w:eastAsiaTheme="minorEastAsia" w:hAnsi="Times New Roman"/>
          <w:lang w:eastAsia="zh-CN"/>
        </w:rPr>
        <w:t>For the a</w:t>
      </w:r>
      <w:r w:rsidR="00DD4C87" w:rsidRPr="00DD4C87">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xml:space="preserve">, </w:t>
      </w:r>
      <w:r w:rsidR="0024044E">
        <w:rPr>
          <w:rFonts w:ascii="Times New Roman" w:eastAsiaTheme="minorEastAsia" w:hAnsi="Times New Roman"/>
          <w:lang w:eastAsia="zh-CN"/>
        </w:rPr>
        <w:t>we still think the principle of single BS</w:t>
      </w:r>
      <w:r w:rsidR="000E1270">
        <w:rPr>
          <w:rFonts w:ascii="Times New Roman" w:eastAsiaTheme="minorEastAsia" w:hAnsi="Times New Roman"/>
          <w:lang w:eastAsia="zh-CN"/>
        </w:rPr>
        <w:t>’s UL performance</w:t>
      </w:r>
      <w:r w:rsidR="0024044E">
        <w:rPr>
          <w:rFonts w:ascii="Times New Roman" w:eastAsiaTheme="minorEastAsia" w:hAnsi="Times New Roman"/>
          <w:lang w:eastAsia="zh-CN"/>
        </w:rPr>
        <w:t xml:space="preserve"> shall be tested </w:t>
      </w:r>
      <w:r w:rsidR="000E1270">
        <w:rPr>
          <w:rFonts w:ascii="Times New Roman" w:eastAsiaTheme="minorEastAsia" w:hAnsi="Times New Roman"/>
          <w:lang w:eastAsia="zh-CN"/>
        </w:rPr>
        <w:t>since the test is not intended to test the system, and other factors not belong to this BS shall be precluded</w:t>
      </w:r>
      <w:r w:rsidR="003F212E">
        <w:rPr>
          <w:rFonts w:ascii="Times New Roman" w:eastAsiaTheme="minorEastAsia" w:hAnsi="Times New Roman"/>
          <w:lang w:eastAsia="zh-CN"/>
        </w:rPr>
        <w:t>: e.g., for traditional UL reception, interference could come from other cell’s UE uplink transmission, which is also not considered in existing OTA sensitivity test</w:t>
      </w:r>
      <w:r w:rsidR="000E1270">
        <w:rPr>
          <w:rFonts w:ascii="Times New Roman" w:eastAsiaTheme="minorEastAsia" w:hAnsi="Times New Roman"/>
          <w:lang w:eastAsia="zh-CN"/>
        </w:rPr>
        <w:t xml:space="preserve">. From that perspective, self-interference is considered </w:t>
      </w:r>
      <w:r w:rsidR="003F212E">
        <w:rPr>
          <w:rFonts w:ascii="Times New Roman" w:eastAsiaTheme="minorEastAsia" w:hAnsi="Times New Roman"/>
          <w:lang w:eastAsia="zh-CN"/>
        </w:rPr>
        <w:t>because it comes from the same BS implementation,</w:t>
      </w:r>
      <w:r w:rsidR="00F33EAD">
        <w:rPr>
          <w:rFonts w:ascii="Times New Roman" w:eastAsiaTheme="minorEastAsia" w:hAnsi="Times New Roman"/>
          <w:lang w:eastAsia="zh-CN"/>
        </w:rPr>
        <w:t xml:space="preserve"> </w:t>
      </w:r>
      <w:r w:rsidR="003F212E">
        <w:rPr>
          <w:rFonts w:ascii="Times New Roman" w:eastAsiaTheme="minorEastAsia" w:hAnsi="Times New Roman"/>
          <w:lang w:eastAsia="zh-CN"/>
        </w:rPr>
        <w:t xml:space="preserve">while other interference including </w:t>
      </w:r>
      <w:r w:rsidR="003F212E" w:rsidRPr="003F212E">
        <w:rPr>
          <w:rFonts w:ascii="Times New Roman" w:eastAsiaTheme="minorEastAsia" w:hAnsi="Times New Roman"/>
          <w:lang w:eastAsia="zh-CN"/>
        </w:rPr>
        <w:t>inter-site interference and inter-sector interference</w:t>
      </w:r>
      <w:r w:rsidR="003F212E">
        <w:rPr>
          <w:rFonts w:ascii="Times New Roman" w:eastAsiaTheme="minorEastAsia" w:hAnsi="Times New Roman"/>
          <w:lang w:eastAsia="zh-CN"/>
        </w:rPr>
        <w:t xml:space="preserve"> are hard to be modelled</w:t>
      </w:r>
      <w:r w:rsidR="00F33EAD">
        <w:rPr>
          <w:rFonts w:ascii="Times New Roman" w:eastAsiaTheme="minorEastAsia" w:hAnsi="Times New Roman"/>
          <w:lang w:eastAsia="zh-CN"/>
        </w:rPr>
        <w:t>, especially</w:t>
      </w:r>
      <w:r w:rsidR="00601423">
        <w:rPr>
          <w:rFonts w:ascii="Times New Roman" w:eastAsiaTheme="minorEastAsia" w:hAnsi="Times New Roman"/>
          <w:lang w:eastAsia="zh-CN"/>
        </w:rPr>
        <w:t xml:space="preserve"> </w:t>
      </w:r>
      <w:r w:rsidR="00353A72">
        <w:rPr>
          <w:rFonts w:ascii="Times New Roman" w:eastAsiaTheme="minorEastAsia" w:hAnsi="Times New Roman"/>
          <w:lang w:eastAsia="zh-CN"/>
        </w:rPr>
        <w:t>because of the gNB-to-gNB CLI handling to be introduced in RAN1</w:t>
      </w:r>
      <w:r w:rsidR="00F33EAD">
        <w:rPr>
          <w:rFonts w:ascii="Times New Roman" w:eastAsiaTheme="minorEastAsia" w:hAnsi="Times New Roman"/>
          <w:lang w:eastAsia="zh-CN"/>
        </w:rPr>
        <w:t xml:space="preserve">.  </w:t>
      </w:r>
    </w:p>
    <w:p w14:paraId="0E766F1F" w14:textId="20B7C4BB" w:rsidR="000E1270" w:rsidRDefault="003F212E" w:rsidP="006E57EB">
      <w:pPr>
        <w:spacing w:after="180"/>
        <w:jc w:val="both"/>
        <w:rPr>
          <w:rFonts w:ascii="Times New Roman" w:eastAsiaTheme="minorEastAsia" w:hAnsi="Times New Roman"/>
          <w:lang w:eastAsia="zh-CN"/>
        </w:rPr>
      </w:pPr>
      <w:r w:rsidRPr="00DD4C87">
        <w:rPr>
          <w:rFonts w:ascii="Times New Roman" w:eastAsiaTheme="minorEastAsia" w:hAnsi="Times New Roman"/>
          <w:b/>
          <w:bCs/>
          <w:lang w:eastAsia="zh-CN"/>
        </w:rPr>
        <w:t xml:space="preserve">Proposal </w:t>
      </w:r>
      <w:r w:rsidR="00601423">
        <w:rPr>
          <w:rFonts w:ascii="Times New Roman" w:eastAsiaTheme="minorEastAsia" w:hAnsi="Times New Roman"/>
          <w:b/>
          <w:bCs/>
          <w:lang w:eastAsia="zh-CN"/>
        </w:rPr>
        <w:t>1</w:t>
      </w:r>
      <w:r w:rsidRPr="00DD4C87">
        <w:rPr>
          <w:rFonts w:ascii="Times New Roman" w:eastAsiaTheme="minorEastAsia" w:hAnsi="Times New Roman"/>
          <w:b/>
          <w:bCs/>
          <w:lang w:eastAsia="zh-CN"/>
        </w:rPr>
        <w:t xml:space="preserve">: </w:t>
      </w:r>
      <w:r>
        <w:rPr>
          <w:rFonts w:ascii="Times New Roman" w:eastAsiaTheme="minorEastAsia" w:hAnsi="Times New Roman"/>
          <w:lang w:eastAsia="zh-CN"/>
        </w:rPr>
        <w:t>For the a</w:t>
      </w:r>
      <w:r w:rsidRPr="003F212E">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o</w:t>
      </w:r>
      <w:r w:rsidRPr="003F212E">
        <w:rPr>
          <w:rFonts w:ascii="Times New Roman" w:eastAsiaTheme="minorEastAsia" w:hAnsi="Times New Roman"/>
          <w:lang w:eastAsia="zh-CN"/>
        </w:rPr>
        <w:t xml:space="preserve">nly self-interference </w:t>
      </w:r>
      <w:r w:rsidR="003935C6">
        <w:rPr>
          <w:rFonts w:ascii="Times New Roman" w:eastAsiaTheme="minorEastAsia" w:hAnsi="Times New Roman"/>
          <w:lang w:eastAsia="zh-CN"/>
        </w:rPr>
        <w:t xml:space="preserve">shall be </w:t>
      </w:r>
      <w:r w:rsidRPr="003F212E">
        <w:rPr>
          <w:rFonts w:ascii="Times New Roman" w:eastAsiaTheme="minorEastAsia" w:hAnsi="Times New Roman"/>
          <w:lang w:eastAsia="zh-CN"/>
        </w:rPr>
        <w:t>considered</w:t>
      </w:r>
      <w:r w:rsidR="003935C6">
        <w:rPr>
          <w:rFonts w:ascii="Times New Roman" w:eastAsiaTheme="minorEastAsia" w:hAnsi="Times New Roman"/>
          <w:lang w:eastAsia="zh-CN"/>
        </w:rPr>
        <w:t xml:space="preserve">. </w:t>
      </w:r>
    </w:p>
    <w:p w14:paraId="4CB5D8A3" w14:textId="7744CBCA" w:rsidR="00D80FF2" w:rsidRDefault="00D80FF2" w:rsidP="006E57EB">
      <w:pPr>
        <w:spacing w:after="180"/>
        <w:jc w:val="both"/>
        <w:rPr>
          <w:rFonts w:ascii="Times New Roman" w:eastAsiaTheme="minorEastAsia" w:hAnsi="Times New Roman"/>
          <w:lang w:eastAsia="zh-CN"/>
        </w:rPr>
      </w:pPr>
    </w:p>
    <w:p w14:paraId="740C1FEE" w14:textId="2FCB939A" w:rsidR="00D80FF2" w:rsidRPr="005872BC" w:rsidRDefault="00EB1455" w:rsidP="00D80FF2">
      <w:pPr>
        <w:pStyle w:val="Heading3"/>
        <w:rPr>
          <w:lang w:val="en-US" w:eastAsia="zh-CN"/>
        </w:rPr>
      </w:pPr>
      <w:r>
        <w:rPr>
          <w:lang w:val="en-US" w:eastAsia="zh-CN"/>
        </w:rPr>
        <w:lastRenderedPageBreak/>
        <w:t>3</w:t>
      </w:r>
      <w:r w:rsidR="00D80FF2" w:rsidRPr="005872BC">
        <w:rPr>
          <w:lang w:val="en-US" w:eastAsia="zh-CN"/>
        </w:rPr>
        <w:t>.</w:t>
      </w:r>
      <w:r w:rsidR="00D80FF2">
        <w:rPr>
          <w:lang w:val="en-US" w:eastAsia="zh-CN"/>
        </w:rPr>
        <w:t>2</w:t>
      </w:r>
      <w:r w:rsidR="00D80FF2" w:rsidRPr="005872BC">
        <w:rPr>
          <w:lang w:val="en-US" w:eastAsia="zh-CN"/>
        </w:rPr>
        <w:t xml:space="preserve"> </w:t>
      </w:r>
      <w:r w:rsidR="00C74CF0">
        <w:rPr>
          <w:lang w:val="en-US" w:eastAsia="zh-CN"/>
        </w:rPr>
        <w:t xml:space="preserve"> </w:t>
      </w:r>
      <w:r w:rsidR="00D80FF2">
        <w:rPr>
          <w:lang w:val="en-US" w:eastAsia="zh-CN"/>
        </w:rPr>
        <w:t>Dynamic range</w:t>
      </w:r>
    </w:p>
    <w:p w14:paraId="1031E606" w14:textId="77777777" w:rsidR="00D80FF2" w:rsidRPr="0064761A" w:rsidRDefault="00D80FF2" w:rsidP="00D80FF2">
      <w:pPr>
        <w:spacing w:before="120" w:after="60"/>
        <w:jc w:val="both"/>
        <w:rPr>
          <w:rFonts w:ascii="Times New Roman" w:hAnsi="Times New Roman"/>
        </w:rPr>
      </w:pPr>
      <w:r w:rsidRPr="000C4A5C">
        <w:rPr>
          <w:rFonts w:ascii="Times New Roman" w:hAnsi="Times New Roman"/>
        </w:rPr>
        <w:t>Dynamic range is specified as a measure of the capability of the receiver to receive a wanted signal in the presence of an interfering signal inside the received BS channel bandwidth. In this condition a throughput requirement shall be met for a specified reference measurement channel</w:t>
      </w:r>
      <w:r>
        <w:rPr>
          <w:rFonts w:ascii="Times New Roman" w:hAnsi="Times New Roman"/>
        </w:rPr>
        <w:t xml:space="preserve">. </w:t>
      </w: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Pr="0064761A">
        <w:rPr>
          <w:rFonts w:ascii="Times New Roman" w:hAnsi="Times New Roman" w:hint="eastAsia"/>
        </w:rPr>
        <w:t>dyna</w:t>
      </w:r>
      <w:r>
        <w:rPr>
          <w:rFonts w:ascii="Times New Roman" w:hAnsi="Times New Roman"/>
        </w:rPr>
        <w:t>mic range</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D80FF2" w14:paraId="1D495860" w14:textId="77777777" w:rsidTr="00C36BC9">
        <w:tc>
          <w:tcPr>
            <w:tcW w:w="9631" w:type="dxa"/>
          </w:tcPr>
          <w:p w14:paraId="655231B2" w14:textId="77777777" w:rsidR="00D80FF2" w:rsidRDefault="00D80FF2" w:rsidP="00C36BC9">
            <w:pPr>
              <w:rPr>
                <w:lang w:val="en-US" w:eastAsia="zh-CN"/>
              </w:rPr>
            </w:pPr>
            <w:r>
              <w:rPr>
                <w:rFonts w:hint="eastAsia"/>
                <w:lang w:val="en-US" w:eastAsia="zh-CN"/>
              </w:rPr>
              <w:t xml:space="preserve">Regarding the dynamic range requirement, this requirement is still applicable for SBFD-capable BS. The IoT level and wanted signal power level could be further discussed in the WI phase. </w:t>
            </w:r>
          </w:p>
        </w:tc>
      </w:tr>
    </w:tbl>
    <w:p w14:paraId="21D02522" w14:textId="77777777" w:rsidR="00D80FF2" w:rsidRDefault="00D80FF2" w:rsidP="00D80FF2">
      <w:pPr>
        <w:rPr>
          <w:lang w:val="en-US"/>
        </w:rPr>
      </w:pPr>
    </w:p>
    <w:p w14:paraId="492D3D0D" w14:textId="77777777" w:rsidR="00D80FF2" w:rsidRDefault="00D80FF2" w:rsidP="00D80FF2">
      <w:pPr>
        <w:rPr>
          <w:lang w:val="en-US" w:eastAsia="zh-CN"/>
        </w:rPr>
      </w:pPr>
      <w:r>
        <w:rPr>
          <w:rFonts w:ascii="Times New Roman" w:eastAsiaTheme="minorEastAsia" w:hAnsi="Times New Roman"/>
          <w:lang w:eastAsia="zh-CN"/>
        </w:rPr>
        <w:t xml:space="preserve">As proposed by other companies, both uplink signal and gNB-to-gNB CLI signal should be considered in the IoT level. The IoT level in the existing requirement is derived by assuming that: </w:t>
      </w:r>
      <w:r w:rsidRPr="0089005F">
        <w:t xml:space="preserve">While measuring </w:t>
      </w:r>
      <w:r>
        <w:t>the receiver dynamic range requirement</w:t>
      </w:r>
      <w:r w:rsidRPr="0089005F">
        <w:t>, uncertainty due to the receiver’s own thermal noise floor</w:t>
      </w:r>
      <w:r w:rsidRPr="0089005F">
        <w:rPr>
          <w:rFonts w:hint="eastAsia"/>
        </w:rPr>
        <w:t xml:space="preserve"> </w:t>
      </w:r>
      <w:r w:rsidRPr="0089005F">
        <w:t>should</w:t>
      </w:r>
      <w:r w:rsidRPr="0089005F">
        <w:rPr>
          <w:rFonts w:hint="eastAsia"/>
        </w:rPr>
        <w:t xml:space="preserve"> be minimized. So the interference level should be increase</w:t>
      </w:r>
      <w:r w:rsidRPr="0089005F">
        <w:t>d</w:t>
      </w:r>
      <w:r w:rsidRPr="0089005F">
        <w:rPr>
          <w:rFonts w:hint="eastAsia"/>
        </w:rPr>
        <w:t xml:space="preserve"> by a certain amount of margin to mask the receiver</w:t>
      </w:r>
      <w:r w:rsidRPr="0089005F">
        <w:t>’</w:t>
      </w:r>
      <w:r w:rsidRPr="0089005F">
        <w:rPr>
          <w:rFonts w:hint="eastAsia"/>
        </w:rPr>
        <w:t xml:space="preserve">s own noise floor. </w:t>
      </w:r>
      <w:r w:rsidRPr="0089005F">
        <w:t>F</w:t>
      </w:r>
      <w:r w:rsidRPr="0089005F">
        <w:rPr>
          <w:rFonts w:hint="eastAsia"/>
        </w:rPr>
        <w:t xml:space="preserve">rom a scenario of view, it is reasonable to adopt the similar amount of interference signal margin for NR as for E-UTRA. </w:t>
      </w:r>
      <w:r w:rsidRPr="0089005F">
        <w:rPr>
          <w:rFonts w:hint="eastAsia"/>
          <w:lang w:val="en-US" w:eastAsia="zh-CN"/>
        </w:rPr>
        <w:t>The mean power of interfering signal is defined in the following method:</w:t>
      </w:r>
    </w:p>
    <w:p w14:paraId="678C024C" w14:textId="77777777" w:rsidR="00D80FF2" w:rsidRPr="0089005F" w:rsidRDefault="00D80FF2" w:rsidP="00D80FF2"/>
    <w:p w14:paraId="01411101" w14:textId="77777777" w:rsidR="00D80FF2" w:rsidRPr="0089005F" w:rsidRDefault="00D80FF2" w:rsidP="00D80FF2">
      <w:pPr>
        <w:pStyle w:val="EQ"/>
      </w:pPr>
      <w:r w:rsidRPr="0089005F">
        <w:tab/>
        <w:t>P</w:t>
      </w:r>
      <w:r w:rsidRPr="0089005F">
        <w:rPr>
          <w:vertAlign w:val="subscript"/>
        </w:rPr>
        <w:t>Intf</w:t>
      </w:r>
      <w:r w:rsidRPr="0089005F">
        <w:t xml:space="preserve"> = -174</w:t>
      </w:r>
      <w:r w:rsidRPr="0089005F">
        <w:rPr>
          <w:rFonts w:hint="eastAsia"/>
          <w:lang w:val="en-US" w:eastAsia="zh-CN"/>
        </w:rPr>
        <w:t>dBm/Hz</w:t>
      </w:r>
      <w:r w:rsidRPr="0089005F">
        <w:t>+10*log10(</w:t>
      </w:r>
      <w:r w:rsidRPr="0089005F">
        <w:rPr>
          <w:rFonts w:hint="eastAsia"/>
          <w:lang w:val="en-US" w:eastAsia="zh-CN"/>
        </w:rPr>
        <w:t>N</w:t>
      </w:r>
      <w:r w:rsidRPr="0089005F">
        <w:rPr>
          <w:vertAlign w:val="subscript"/>
          <w:lang w:val="en-US" w:eastAsia="zh-CN"/>
        </w:rPr>
        <w:t>RB</w:t>
      </w:r>
      <w:r w:rsidRPr="0089005F">
        <w:rPr>
          <w:rFonts w:hint="eastAsia"/>
          <w:lang w:val="en-US" w:eastAsia="zh-CN"/>
        </w:rPr>
        <w:t>*SCS*12</w:t>
      </w:r>
      <w:r w:rsidRPr="0089005F">
        <w:t>) + NF + 20</w:t>
      </w:r>
    </w:p>
    <w:p w14:paraId="3835FC5A" w14:textId="07425D49" w:rsidR="00D80FF2" w:rsidRPr="00343635" w:rsidRDefault="00D80FF2" w:rsidP="00D80FF2">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Based on our understanding, since the </w:t>
      </w:r>
      <w:r w:rsidR="00F33EAD">
        <w:rPr>
          <w:rFonts w:ascii="Times New Roman" w:eastAsiaTheme="minorEastAsia" w:hAnsi="Times New Roman"/>
          <w:lang w:eastAsia="zh-CN"/>
        </w:rPr>
        <w:t>i</w:t>
      </w:r>
      <w:r>
        <w:rPr>
          <w:rFonts w:ascii="Times New Roman" w:eastAsiaTheme="minorEastAsia" w:hAnsi="Times New Roman"/>
          <w:lang w:eastAsia="zh-CN"/>
        </w:rPr>
        <w:t>nterference is already defined by 20dB over thermal noise, we see no strong reason to further increase the level of IoT to consider the impact of gNB-to-gNB CLI</w:t>
      </w:r>
      <w:r w:rsidR="00A17116">
        <w:rPr>
          <w:rFonts w:ascii="Times New Roman" w:eastAsiaTheme="minorEastAsia" w:hAnsi="Times New Roman"/>
          <w:lang w:eastAsia="zh-CN"/>
        </w:rPr>
        <w:t xml:space="preserve"> to be introduced in RAN1</w:t>
      </w:r>
      <w:r>
        <w:rPr>
          <w:rFonts w:ascii="Times New Roman" w:eastAsiaTheme="minorEastAsia" w:hAnsi="Times New Roman"/>
          <w:lang w:eastAsia="zh-CN"/>
        </w:rPr>
        <w:t xml:space="preserve">. </w:t>
      </w:r>
    </w:p>
    <w:p w14:paraId="0A1EC9E3" w14:textId="155EA427" w:rsidR="00D80FF2" w:rsidRDefault="00D80FF2" w:rsidP="00D80FF2">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sidR="00A17116">
        <w:rPr>
          <w:rFonts w:ascii="Times New Roman" w:eastAsiaTheme="minorEastAsia" w:hAnsi="Times New Roman"/>
          <w:b/>
          <w:bCs/>
          <w:lang w:eastAsia="zh-CN"/>
        </w:rPr>
        <w:t>2</w:t>
      </w:r>
      <w:r w:rsidRPr="0075247D">
        <w:rPr>
          <w:rFonts w:ascii="Times New Roman" w:eastAsiaTheme="minorEastAsia" w:hAnsi="Times New Roman"/>
          <w:b/>
          <w:bCs/>
          <w:lang w:eastAsia="zh-CN"/>
        </w:rPr>
        <w:t xml:space="preserve">: </w:t>
      </w:r>
      <w:r w:rsidRPr="008962D9">
        <w:rPr>
          <w:rFonts w:ascii="Times New Roman" w:eastAsiaTheme="minorEastAsia" w:hAnsi="Times New Roman"/>
          <w:lang w:eastAsia="zh-CN"/>
        </w:rPr>
        <w:t xml:space="preserve">In the existing dynamic range requirement, RAN4 </w:t>
      </w:r>
      <w:r>
        <w:rPr>
          <w:rFonts w:ascii="Times New Roman" w:eastAsiaTheme="minorEastAsia" w:hAnsi="Times New Roman"/>
          <w:lang w:eastAsia="zh-CN"/>
        </w:rPr>
        <w:t>assume 20dB interference over thermal noise, which is enough to cover the co-channel interference from other base stations</w:t>
      </w:r>
      <w:r w:rsidR="00A17116">
        <w:rPr>
          <w:rFonts w:ascii="Times New Roman" w:eastAsiaTheme="minorEastAsia" w:hAnsi="Times New Roman"/>
          <w:lang w:eastAsia="zh-CN"/>
        </w:rPr>
        <w:t>, by considering gNB-to-gNB CLI handling mechanism to be introduced in RAN1</w:t>
      </w:r>
      <w:r>
        <w:rPr>
          <w:rFonts w:ascii="Times New Roman" w:eastAsiaTheme="minorEastAsia" w:hAnsi="Times New Roman"/>
          <w:lang w:eastAsia="zh-CN"/>
        </w:rPr>
        <w:t xml:space="preserve">. </w:t>
      </w:r>
      <w:r>
        <w:rPr>
          <w:lang w:val="en-US" w:eastAsia="zh-CN"/>
        </w:rPr>
        <w:t xml:space="preserve"> </w:t>
      </w:r>
      <w:r w:rsidRPr="00C65070">
        <w:rPr>
          <w:rFonts w:ascii="Times New Roman" w:eastAsiaTheme="minorEastAsia" w:hAnsi="Times New Roman"/>
          <w:lang w:eastAsia="zh-CN"/>
        </w:rPr>
        <w:t xml:space="preserve"> </w:t>
      </w:r>
    </w:p>
    <w:p w14:paraId="254AF7C6" w14:textId="77777777" w:rsidR="00D80FF2" w:rsidRPr="00924931" w:rsidRDefault="00D80FF2" w:rsidP="006E57EB">
      <w:pPr>
        <w:spacing w:after="180"/>
        <w:jc w:val="both"/>
        <w:rPr>
          <w:rFonts w:ascii="Times New Roman" w:hAnsi="Times New Roman"/>
        </w:rPr>
      </w:pPr>
    </w:p>
    <w:p w14:paraId="5D41E723" w14:textId="33226D62" w:rsidR="00716890" w:rsidRPr="005872BC" w:rsidRDefault="00EB1455" w:rsidP="00716890">
      <w:pPr>
        <w:pStyle w:val="Heading3"/>
        <w:rPr>
          <w:lang w:val="en-US" w:eastAsia="zh-CN"/>
        </w:rPr>
      </w:pPr>
      <w:r>
        <w:rPr>
          <w:lang w:val="en-US" w:eastAsia="zh-CN"/>
        </w:rPr>
        <w:t>3</w:t>
      </w:r>
      <w:r w:rsidR="00716890" w:rsidRPr="005872BC">
        <w:rPr>
          <w:lang w:val="en-US" w:eastAsia="zh-CN"/>
        </w:rPr>
        <w:t>.</w:t>
      </w:r>
      <w:r w:rsidR="00D80FF2">
        <w:rPr>
          <w:lang w:val="en-US" w:eastAsia="zh-CN"/>
        </w:rPr>
        <w:t>3</w:t>
      </w:r>
      <w:r w:rsidR="00716890" w:rsidRPr="005872BC">
        <w:rPr>
          <w:lang w:val="en-US" w:eastAsia="zh-CN"/>
        </w:rPr>
        <w:t xml:space="preserve">  </w:t>
      </w:r>
      <w:r w:rsidR="00716890" w:rsidRPr="00716890">
        <w:rPr>
          <w:lang w:val="en-US" w:eastAsia="zh-CN"/>
        </w:rPr>
        <w:t>In-band selectivity and blocking</w:t>
      </w:r>
    </w:p>
    <w:p w14:paraId="10FA259D" w14:textId="67208CCD" w:rsidR="00716890" w:rsidRDefault="00716890" w:rsidP="00716890">
      <w:pPr>
        <w:spacing w:before="120" w:after="60"/>
        <w:jc w:val="both"/>
        <w:rPr>
          <w:rFonts w:ascii="Times New Roman" w:hAnsi="Times New Roman"/>
        </w:rPr>
      </w:pPr>
      <w:r w:rsidRPr="00814D27">
        <w:rPr>
          <w:rFonts w:ascii="Times New Roman" w:hAnsi="Times New Roman" w:hint="eastAsia"/>
        </w:rPr>
        <w:t>For</w:t>
      </w:r>
      <w:r w:rsidRPr="00814D27">
        <w:rPr>
          <w:rFonts w:ascii="Times New Roman" w:hAnsi="Times New Roman"/>
        </w:rPr>
        <w:t xml:space="preserve"> the</w:t>
      </w:r>
      <w:r>
        <w:rPr>
          <w:rFonts w:ascii="Times New Roman" w:hAnsi="Times New Roman"/>
        </w:rPr>
        <w:t xml:space="preserve"> </w:t>
      </w:r>
      <w:r w:rsidRPr="00814D27">
        <w:rPr>
          <w:rFonts w:ascii="Times New Roman" w:hAnsi="Times New Roman"/>
        </w:rPr>
        <w:t xml:space="preserve">requirement of </w:t>
      </w:r>
      <w:r w:rsidR="0064761A">
        <w:rPr>
          <w:rFonts w:ascii="Times New Roman" w:hAnsi="Times New Roman"/>
        </w:rPr>
        <w:t>i</w:t>
      </w:r>
      <w:r w:rsidRPr="00716890">
        <w:rPr>
          <w:rFonts w:ascii="Times New Roman" w:hAnsi="Times New Roman"/>
        </w:rPr>
        <w:t>n-band selectivity and blocking</w:t>
      </w:r>
      <w:r w:rsidRPr="00814D27">
        <w:rPr>
          <w:rFonts w:ascii="Times New Roman" w:hAnsi="Times New Roman"/>
        </w:rPr>
        <w:t>, 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716890" w14:paraId="3075EA73" w14:textId="77777777" w:rsidTr="00716890">
        <w:tc>
          <w:tcPr>
            <w:tcW w:w="9631" w:type="dxa"/>
          </w:tcPr>
          <w:p w14:paraId="2753D194" w14:textId="77777777" w:rsidR="00716890" w:rsidRDefault="00716890" w:rsidP="00716890">
            <w:pPr>
              <w:spacing w:after="120"/>
              <w:rPr>
                <w:lang w:val="en-US" w:eastAsia="zh-CN"/>
              </w:rPr>
            </w:pPr>
            <w:r>
              <w:rPr>
                <w:rFonts w:hint="eastAsia"/>
                <w:lang w:val="en-US" w:eastAsia="zh-CN"/>
              </w:rPr>
              <w:t>Regarding ACS requirement and in-band blocking requirement, RAN4 reached the following consensus:</w:t>
            </w:r>
          </w:p>
          <w:p w14:paraId="559BE2C5" w14:textId="77777777" w:rsidR="00716890" w:rsidRDefault="00716890" w:rsidP="00716890">
            <w:pPr>
              <w:pStyle w:val="B1"/>
              <w:spacing w:after="120"/>
              <w:rPr>
                <w:lang w:val="en-US" w:eastAsia="zh-CN"/>
              </w:rPr>
            </w:pPr>
            <w:r>
              <w:rPr>
                <w:lang w:val="en-US" w:eastAsia="zh-CN"/>
              </w:rPr>
              <w:t>-</w:t>
            </w:r>
            <w:r>
              <w:rPr>
                <w:lang w:val="en-US" w:eastAsia="zh-CN"/>
              </w:rPr>
              <w:tab/>
            </w:r>
            <w:r>
              <w:rPr>
                <w:rFonts w:hint="eastAsia"/>
                <w:lang w:val="en-US" w:eastAsia="zh-CN"/>
              </w:rPr>
              <w:t>ACS requirement and the interference level shall be determined by RAN4 co-existence study, and for the definition of ACS requirement:</w:t>
            </w:r>
          </w:p>
          <w:p w14:paraId="58578EC2" w14:textId="77777777" w:rsidR="00716890" w:rsidRDefault="00716890" w:rsidP="00716890">
            <w:pPr>
              <w:pStyle w:val="B2"/>
              <w:spacing w:after="120"/>
              <w:rPr>
                <w:lang w:val="en-US" w:eastAsia="zh-CN"/>
              </w:rPr>
            </w:pPr>
            <w:r>
              <w:rPr>
                <w:lang w:val="en-US" w:eastAsia="zh-CN"/>
              </w:rPr>
              <w:t>-</w:t>
            </w:r>
            <w:r>
              <w:rPr>
                <w:lang w:val="en-US" w:eastAsia="zh-CN"/>
              </w:rPr>
              <w:tab/>
              <w:t xml:space="preserve">Conducted ACS: Take the existing wanted signal of ACS requirement by using the existing reference sensitivity level. </w:t>
            </w:r>
          </w:p>
          <w:p w14:paraId="320C9799" w14:textId="77777777" w:rsidR="00716890" w:rsidRDefault="00716890" w:rsidP="00716890">
            <w:pPr>
              <w:pStyle w:val="B2"/>
              <w:spacing w:after="120"/>
              <w:rPr>
                <w:lang w:val="en-US" w:eastAsia="zh-CN"/>
              </w:rPr>
            </w:pPr>
            <w:r>
              <w:rPr>
                <w:lang w:val="en-US" w:eastAsia="zh-CN"/>
              </w:rPr>
              <w:t>-</w:t>
            </w:r>
            <w:r>
              <w:rPr>
                <w:lang w:val="en-US" w:eastAsia="zh-CN"/>
              </w:rPr>
              <w:tab/>
              <w:t>OTA ACS: The OTA sensitivity degradation shall be taken into account to determine the level of wanted signal and interference signal mean power.</w:t>
            </w:r>
          </w:p>
          <w:p w14:paraId="28208A5F" w14:textId="77777777" w:rsidR="00716890" w:rsidRDefault="00716890" w:rsidP="00716890">
            <w:pPr>
              <w:pStyle w:val="B1"/>
              <w:spacing w:after="120"/>
              <w:rPr>
                <w:lang w:val="en-US" w:eastAsia="zh-CN"/>
              </w:rPr>
            </w:pPr>
            <w:r>
              <w:rPr>
                <w:lang w:val="en-US" w:eastAsia="zh-CN"/>
              </w:rPr>
              <w:t>-</w:t>
            </w:r>
            <w:r>
              <w:rPr>
                <w:lang w:val="en-US" w:eastAsia="zh-CN"/>
              </w:rPr>
              <w:tab/>
            </w:r>
            <w:r>
              <w:rPr>
                <w:rFonts w:hint="eastAsia"/>
                <w:lang w:val="en-US" w:eastAsia="zh-CN"/>
              </w:rPr>
              <w:t>In-band blocking requirement and the interference level shall be determined by RAN4 co-existence study, and for the definition of In-band blocking requirement:</w:t>
            </w:r>
          </w:p>
          <w:p w14:paraId="0369246D" w14:textId="77777777" w:rsidR="00716890" w:rsidRDefault="00716890" w:rsidP="00716890">
            <w:pPr>
              <w:pStyle w:val="B2"/>
              <w:spacing w:after="120"/>
              <w:rPr>
                <w:lang w:val="en-US" w:eastAsia="zh-CN"/>
              </w:rPr>
            </w:pPr>
            <w:r>
              <w:rPr>
                <w:lang w:val="en-US" w:eastAsia="zh-CN"/>
              </w:rPr>
              <w:t>-</w:t>
            </w:r>
            <w:r>
              <w:rPr>
                <w:lang w:val="en-US" w:eastAsia="zh-CN"/>
              </w:rPr>
              <w:tab/>
              <w:t xml:space="preserve">Conducted In-band blocking: Take the existing wanted signal of In-band blocking requirement by using the existing reference sensitivity level. </w:t>
            </w:r>
          </w:p>
          <w:p w14:paraId="73A708C4" w14:textId="77777777" w:rsidR="00716890" w:rsidRDefault="00716890" w:rsidP="00716890">
            <w:pPr>
              <w:pStyle w:val="B2"/>
              <w:spacing w:after="120"/>
              <w:rPr>
                <w:rFonts w:cs="Arial"/>
                <w:lang w:eastAsia="zh-CN"/>
              </w:rPr>
            </w:pPr>
            <w:r>
              <w:rPr>
                <w:lang w:val="en-US" w:eastAsia="zh-CN"/>
              </w:rPr>
              <w:t>-</w:t>
            </w:r>
            <w:r>
              <w:rPr>
                <w:lang w:val="en-US" w:eastAsia="zh-CN"/>
              </w:rPr>
              <w:tab/>
              <w:t>OTA In-band blocking: The OTA sensitivity degradation shall be taken into account to determine the level of wanted signal and interference signal mean power.</w:t>
            </w:r>
          </w:p>
          <w:p w14:paraId="02CA92FF" w14:textId="26581D1B" w:rsidR="00716890" w:rsidRPr="00716890" w:rsidRDefault="00716890" w:rsidP="00716890">
            <w:pPr>
              <w:pStyle w:val="B3"/>
              <w:spacing w:after="120"/>
              <w:rPr>
                <w:lang w:val="en-US" w:eastAsia="zh-CN"/>
              </w:rPr>
            </w:pPr>
            <w:r>
              <w:rPr>
                <w:lang w:val="en-US" w:eastAsia="zh-CN"/>
              </w:rPr>
              <w:t>-</w:t>
            </w:r>
            <w:r>
              <w:rPr>
                <w:lang w:val="en-US" w:eastAsia="zh-CN"/>
              </w:rPr>
              <w:tab/>
            </w:r>
            <w:r>
              <w:rPr>
                <w:rFonts w:hint="eastAsia"/>
                <w:lang w:val="en-US" w:eastAsia="zh-CN"/>
              </w:rPr>
              <w:t>For in-band selectivity and blocking, the requirements shall be defined out of the BS channel bandwidth instead of uplink subband bandwidth.</w:t>
            </w:r>
          </w:p>
        </w:tc>
      </w:tr>
    </w:tbl>
    <w:p w14:paraId="1F987895" w14:textId="1D7CD478" w:rsidR="00702108" w:rsidRDefault="00702108" w:rsidP="0042532D">
      <w:pPr>
        <w:spacing w:before="120" w:after="180"/>
        <w:jc w:val="both"/>
        <w:rPr>
          <w:rFonts w:ascii="Times New Roman" w:eastAsiaTheme="minorEastAsia" w:hAnsi="Times New Roman"/>
          <w:lang w:eastAsia="zh-CN"/>
        </w:rPr>
      </w:pPr>
      <w:r>
        <w:rPr>
          <w:rFonts w:ascii="Times New Roman" w:eastAsiaTheme="minorEastAsia" w:hAnsi="Times New Roman"/>
          <w:lang w:eastAsia="zh-CN"/>
        </w:rPr>
        <w:t>For conducted ACS requirement, the group already agreed to “</w:t>
      </w:r>
      <w:r>
        <w:rPr>
          <w:rFonts w:ascii="Times New Roman" w:eastAsiaTheme="minorEastAsia" w:hAnsi="Times New Roman" w:hint="eastAsia"/>
          <w:lang w:eastAsia="zh-CN"/>
        </w:rPr>
        <w:t>t</w:t>
      </w:r>
      <w:r w:rsidRPr="00702108">
        <w:rPr>
          <w:rFonts w:ascii="Times New Roman" w:eastAsiaTheme="minorEastAsia" w:hAnsi="Times New Roman"/>
          <w:lang w:eastAsia="zh-CN"/>
        </w:rPr>
        <w:t>ake the existing wanted signal of ACS requirement by using the existing reference sensitivity level</w:t>
      </w:r>
      <w:r>
        <w:rPr>
          <w:rFonts w:ascii="Times New Roman" w:eastAsiaTheme="minorEastAsia" w:hAnsi="Times New Roman"/>
          <w:lang w:eastAsia="zh-CN"/>
        </w:rPr>
        <w:t xml:space="preserve">”, for which we are not intended to reopen the discussion. </w:t>
      </w:r>
    </w:p>
    <w:p w14:paraId="01870AC1" w14:textId="1CD9D9CA" w:rsidR="0042532D" w:rsidRDefault="0042532D" w:rsidP="0042532D">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sidR="00EB1455">
        <w:rPr>
          <w:rFonts w:ascii="Times New Roman" w:eastAsiaTheme="minorEastAsia" w:hAnsi="Times New Roman"/>
          <w:b/>
          <w:bCs/>
          <w:lang w:eastAsia="zh-CN"/>
        </w:rPr>
        <w:t>1</w:t>
      </w:r>
      <w:r w:rsidRPr="0075247D">
        <w:rPr>
          <w:rFonts w:ascii="Times New Roman" w:eastAsiaTheme="minorEastAsia" w:hAnsi="Times New Roman"/>
          <w:b/>
          <w:bCs/>
          <w:lang w:eastAsia="zh-CN"/>
        </w:rPr>
        <w:t xml:space="preserve">: </w:t>
      </w:r>
      <w:r w:rsidRPr="0042532D">
        <w:rPr>
          <w:rFonts w:ascii="Times New Roman" w:eastAsiaTheme="minorEastAsia" w:hAnsi="Times New Roman"/>
          <w:lang w:eastAsia="zh-CN"/>
        </w:rPr>
        <w:t xml:space="preserve">For conducted ACS requirement, </w:t>
      </w:r>
      <w:r>
        <w:rPr>
          <w:rFonts w:ascii="Times New Roman" w:eastAsiaTheme="minorEastAsia" w:hAnsi="Times New Roman"/>
          <w:lang w:eastAsia="zh-CN"/>
        </w:rPr>
        <w:t>RAN4</w:t>
      </w:r>
      <w:r w:rsidRPr="0042532D">
        <w:rPr>
          <w:rFonts w:ascii="Times New Roman" w:eastAsiaTheme="minorEastAsia" w:hAnsi="Times New Roman"/>
          <w:lang w:eastAsia="zh-CN"/>
        </w:rPr>
        <w:t xml:space="preserve"> already agreed to “take the existing wanted signal of ACS requirement by using the existing reference sensitivity level”,</w:t>
      </w:r>
      <w:r>
        <w:rPr>
          <w:rFonts w:ascii="Times New Roman" w:eastAsiaTheme="minorEastAsia" w:hAnsi="Times New Roman"/>
          <w:lang w:eastAsia="zh-CN"/>
        </w:rPr>
        <w:t xml:space="preserve"> which shall not be revisited. </w:t>
      </w:r>
    </w:p>
    <w:p w14:paraId="3AA7AA20" w14:textId="1FD41889" w:rsidR="00C74CF0" w:rsidRDefault="00C74CF0" w:rsidP="0042532D">
      <w:pPr>
        <w:spacing w:after="180"/>
        <w:jc w:val="both"/>
        <w:rPr>
          <w:rFonts w:ascii="Times New Roman" w:eastAsiaTheme="minorEastAsia" w:hAnsi="Times New Roman"/>
          <w:lang w:eastAsia="zh-CN"/>
        </w:rPr>
      </w:pPr>
    </w:p>
    <w:p w14:paraId="26BDF45F" w14:textId="77777777" w:rsidR="00C74CF0" w:rsidRDefault="00C74CF0" w:rsidP="0042532D">
      <w:pPr>
        <w:spacing w:after="180"/>
        <w:jc w:val="both"/>
        <w:rPr>
          <w:rFonts w:ascii="Times New Roman" w:eastAsiaTheme="minorEastAsia" w:hAnsi="Times New Roman"/>
          <w:lang w:eastAsia="zh-CN"/>
        </w:rPr>
      </w:pPr>
    </w:p>
    <w:p w14:paraId="6FAFFC43" w14:textId="15B0E44D" w:rsidR="00EB1455" w:rsidRDefault="00EB1455" w:rsidP="00135C1F">
      <w:pPr>
        <w:spacing w:after="180"/>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As provided as the way forward </w:t>
      </w:r>
      <w:r w:rsidR="007A5A0B">
        <w:rPr>
          <w:rFonts w:ascii="Times New Roman" w:eastAsiaTheme="minorEastAsia" w:hAnsi="Times New Roman"/>
          <w:lang w:eastAsia="zh-CN"/>
        </w:rPr>
        <w:t>i</w:t>
      </w:r>
      <w:r>
        <w:rPr>
          <w:rFonts w:ascii="Times New Roman" w:eastAsiaTheme="minorEastAsia" w:hAnsi="Times New Roman"/>
          <w:lang w:eastAsia="zh-CN"/>
        </w:rPr>
        <w:t xml:space="preserve">n </w:t>
      </w:r>
      <w:r w:rsidR="007A5A0B">
        <w:rPr>
          <w:rFonts w:ascii="Times New Roman" w:eastAsiaTheme="minorEastAsia" w:hAnsi="Times New Roman"/>
          <w:lang w:eastAsia="zh-CN"/>
        </w:rPr>
        <w:t>RAN4#111, c</w:t>
      </w:r>
      <w:r w:rsidR="007A5A0B" w:rsidRPr="007A5A0B">
        <w:rPr>
          <w:rFonts w:ascii="Times New Roman" w:eastAsiaTheme="minorEastAsia" w:hAnsi="Times New Roman"/>
          <w:lang w:eastAsia="zh-CN"/>
        </w:rPr>
        <w:t>ompanies are encouraged to provide the evaluation results for in-band blocking in th</w:t>
      </w:r>
      <w:r w:rsidR="007A5A0B">
        <w:rPr>
          <w:rFonts w:ascii="Times New Roman" w:eastAsiaTheme="minorEastAsia" w:hAnsi="Times New Roman"/>
          <w:lang w:eastAsia="zh-CN"/>
        </w:rPr>
        <w:t xml:space="preserve">is meeting. </w:t>
      </w:r>
      <w:r w:rsidR="00342B85">
        <w:rPr>
          <w:rFonts w:ascii="Times New Roman" w:eastAsiaTheme="minorEastAsia" w:hAnsi="Times New Roman"/>
          <w:lang w:eastAsia="zh-CN"/>
        </w:rPr>
        <w:t xml:space="preserve">By following </w:t>
      </w:r>
      <w:r w:rsidR="00342B85" w:rsidRPr="00342B85">
        <w:rPr>
          <w:rFonts w:ascii="Times New Roman" w:eastAsiaTheme="minorEastAsia" w:hAnsi="Times New Roman"/>
          <w:lang w:eastAsia="zh-CN"/>
        </w:rPr>
        <w:t xml:space="preserve">Scenario 1, 3, 5, 6, </w:t>
      </w:r>
      <w:r w:rsidR="00342B85">
        <w:rPr>
          <w:rFonts w:ascii="Times New Roman" w:eastAsiaTheme="minorEastAsia" w:hAnsi="Times New Roman"/>
          <w:lang w:eastAsia="zh-CN"/>
        </w:rPr>
        <w:t xml:space="preserve">and 9, and </w:t>
      </w:r>
      <w:r w:rsidR="00342B85" w:rsidRPr="00342B85">
        <w:rPr>
          <w:rFonts w:ascii="Times New Roman" w:eastAsiaTheme="minorEastAsia" w:hAnsi="Times New Roman"/>
          <w:lang w:eastAsia="zh-CN"/>
        </w:rPr>
        <w:t>Case 3 (TDD DL to SBFD UL subband) defined in TR 38.858</w:t>
      </w:r>
      <w:r w:rsidR="00342B85">
        <w:rPr>
          <w:rFonts w:ascii="Times New Roman" w:eastAsiaTheme="minorEastAsia" w:hAnsi="Times New Roman"/>
          <w:lang w:eastAsia="zh-CN"/>
        </w:rPr>
        <w:t xml:space="preserve">, it is intended to evaluate the power level from the co-existence study to derive in-band blocking levels. </w:t>
      </w:r>
    </w:p>
    <w:p w14:paraId="3E3323E2" w14:textId="226ECEC3" w:rsidR="00342B85" w:rsidRDefault="00342B85" w:rsidP="00135C1F">
      <w:pPr>
        <w:spacing w:after="180"/>
        <w:jc w:val="both"/>
        <w:rPr>
          <w:rFonts w:ascii="Times New Roman" w:eastAsiaTheme="minorEastAsia" w:hAnsi="Times New Roman"/>
          <w:lang w:eastAsia="zh-CN"/>
        </w:rPr>
      </w:pPr>
      <w:r>
        <w:rPr>
          <w:rFonts w:ascii="Times New Roman" w:eastAsiaTheme="minorEastAsia" w:hAnsi="Times New Roman"/>
          <w:lang w:eastAsia="zh-CN"/>
        </w:rPr>
        <w:t xml:space="preserve">To facilitate this discussion, we firstly have the assumptions to be used in this preliminary simulation as follows: </w:t>
      </w:r>
    </w:p>
    <w:tbl>
      <w:tblPr>
        <w:tblStyle w:val="TableGrid"/>
        <w:tblW w:w="0" w:type="auto"/>
        <w:tblLook w:val="04A0" w:firstRow="1" w:lastRow="0" w:firstColumn="1" w:lastColumn="0" w:noHBand="0" w:noVBand="1"/>
      </w:tblPr>
      <w:tblGrid>
        <w:gridCol w:w="3397"/>
        <w:gridCol w:w="6234"/>
      </w:tblGrid>
      <w:tr w:rsidR="00342B85" w:rsidRPr="00A666CA" w14:paraId="1CEFF422" w14:textId="77777777" w:rsidTr="00342B85">
        <w:tc>
          <w:tcPr>
            <w:tcW w:w="3397" w:type="dxa"/>
          </w:tcPr>
          <w:p w14:paraId="04AE348F" w14:textId="22A909C2" w:rsidR="00342B85" w:rsidRPr="00A666CA" w:rsidRDefault="00342B85" w:rsidP="00135C1F">
            <w:pPr>
              <w:jc w:val="both"/>
              <w:rPr>
                <w:rFonts w:ascii="Times New Roman" w:eastAsiaTheme="minorEastAsia" w:hAnsi="Times New Roman"/>
                <w:b/>
                <w:bCs/>
                <w:lang w:eastAsia="zh-CN"/>
              </w:rPr>
            </w:pPr>
            <w:r w:rsidRPr="00A666CA">
              <w:rPr>
                <w:rFonts w:ascii="Times New Roman" w:eastAsiaTheme="minorEastAsia" w:hAnsi="Times New Roman"/>
                <w:b/>
                <w:bCs/>
                <w:lang w:eastAsia="zh-CN"/>
              </w:rPr>
              <w:t xml:space="preserve">Simulation </w:t>
            </w:r>
            <w:r w:rsidR="00A666CA" w:rsidRPr="00A666CA">
              <w:rPr>
                <w:rFonts w:ascii="Times New Roman" w:eastAsiaTheme="minorEastAsia" w:hAnsi="Times New Roman"/>
                <w:b/>
                <w:bCs/>
                <w:lang w:eastAsia="zh-CN"/>
              </w:rPr>
              <w:t>parameters</w:t>
            </w:r>
          </w:p>
        </w:tc>
        <w:tc>
          <w:tcPr>
            <w:tcW w:w="6234" w:type="dxa"/>
          </w:tcPr>
          <w:p w14:paraId="2A2307D3" w14:textId="6441B38C" w:rsidR="00342B85" w:rsidRPr="00A666CA" w:rsidRDefault="00342B85" w:rsidP="00135C1F">
            <w:pPr>
              <w:jc w:val="both"/>
              <w:rPr>
                <w:rFonts w:ascii="Times New Roman" w:eastAsiaTheme="minorEastAsia" w:hAnsi="Times New Roman"/>
                <w:b/>
                <w:bCs/>
                <w:lang w:eastAsia="zh-CN"/>
              </w:rPr>
            </w:pPr>
            <w:r w:rsidRPr="00A666CA">
              <w:rPr>
                <w:rFonts w:ascii="Times New Roman" w:eastAsiaTheme="minorEastAsia" w:hAnsi="Times New Roman"/>
                <w:b/>
                <w:bCs/>
                <w:lang w:eastAsia="zh-CN"/>
              </w:rPr>
              <w:t xml:space="preserve">Value </w:t>
            </w:r>
            <w:r w:rsidR="00A666CA" w:rsidRPr="00A666CA">
              <w:rPr>
                <w:rFonts w:ascii="Times New Roman" w:eastAsiaTheme="minorEastAsia" w:hAnsi="Times New Roman"/>
                <w:b/>
                <w:bCs/>
                <w:lang w:eastAsia="zh-CN"/>
              </w:rPr>
              <w:t>to be assumed in preliminary simulation</w:t>
            </w:r>
          </w:p>
        </w:tc>
      </w:tr>
      <w:tr w:rsidR="00342B85" w14:paraId="0E55837F" w14:textId="77777777" w:rsidTr="00342B85">
        <w:tc>
          <w:tcPr>
            <w:tcW w:w="3397" w:type="dxa"/>
          </w:tcPr>
          <w:p w14:paraId="3C7584F5" w14:textId="388CC190" w:rsidR="00342B85"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R</w:t>
            </w:r>
            <w:r w:rsidRPr="00A666CA">
              <w:rPr>
                <w:rFonts w:ascii="Times New Roman" w:eastAsiaTheme="minorEastAsia" w:hAnsi="Times New Roman"/>
                <w:lang w:eastAsia="zh-CN"/>
              </w:rPr>
              <w:t>eference point</w:t>
            </w:r>
            <w:r>
              <w:rPr>
                <w:rFonts w:ascii="Times New Roman" w:eastAsiaTheme="minorEastAsia" w:hAnsi="Times New Roman"/>
                <w:lang w:eastAsia="zh-CN"/>
              </w:rPr>
              <w:t xml:space="preserve"> for power level</w:t>
            </w:r>
          </w:p>
        </w:tc>
        <w:tc>
          <w:tcPr>
            <w:tcW w:w="6234" w:type="dxa"/>
          </w:tcPr>
          <w:p w14:paraId="037A8539" w14:textId="3BB531C6" w:rsidR="00342B85"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A</w:t>
            </w:r>
            <w:r w:rsidRPr="00A666CA">
              <w:rPr>
                <w:rFonts w:ascii="Times New Roman" w:eastAsiaTheme="minorEastAsia" w:hAnsi="Times New Roman"/>
                <w:lang w:eastAsia="zh-CN"/>
              </w:rPr>
              <w:t>fter RX subarray beamforming gain and before array gain, i.e, at TAB</w:t>
            </w:r>
          </w:p>
        </w:tc>
      </w:tr>
      <w:tr w:rsidR="00342B85" w14:paraId="2AF1DFE4" w14:textId="77777777" w:rsidTr="00342B85">
        <w:tc>
          <w:tcPr>
            <w:tcW w:w="3397" w:type="dxa"/>
          </w:tcPr>
          <w:p w14:paraId="01A263ED" w14:textId="60EEDA94" w:rsidR="00342B85"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G</w:t>
            </w:r>
            <w:r w:rsidRPr="00A666CA">
              <w:rPr>
                <w:rFonts w:ascii="Times New Roman" w:eastAsiaTheme="minorEastAsia" w:hAnsi="Times New Roman"/>
                <w:lang w:eastAsia="zh-CN"/>
              </w:rPr>
              <w:t xml:space="preserve">rid-shift </w:t>
            </w:r>
          </w:p>
        </w:tc>
        <w:tc>
          <w:tcPr>
            <w:tcW w:w="6234" w:type="dxa"/>
          </w:tcPr>
          <w:p w14:paraId="4DE024D5" w14:textId="7D2B9852" w:rsidR="00342B85"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10%</w:t>
            </w:r>
          </w:p>
        </w:tc>
      </w:tr>
      <w:tr w:rsidR="00A666CA" w14:paraId="1AD4ED5B" w14:textId="77777777" w:rsidTr="00342B85">
        <w:tc>
          <w:tcPr>
            <w:tcW w:w="3397" w:type="dxa"/>
          </w:tcPr>
          <w:p w14:paraId="00C8EF00" w14:textId="5835E207" w:rsidR="00A666CA"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P</w:t>
            </w:r>
            <w:r w:rsidRPr="00A666CA">
              <w:rPr>
                <w:rFonts w:ascii="Times New Roman" w:eastAsiaTheme="minorEastAsia" w:hAnsi="Times New Roman"/>
                <w:lang w:eastAsia="zh-CN"/>
              </w:rPr>
              <w:t xml:space="preserve">robability to derive the </w:t>
            </w:r>
            <w:r>
              <w:rPr>
                <w:rFonts w:ascii="Times New Roman" w:eastAsiaTheme="minorEastAsia" w:hAnsi="Times New Roman"/>
                <w:lang w:eastAsia="zh-CN"/>
              </w:rPr>
              <w:t>power level</w:t>
            </w:r>
          </w:p>
        </w:tc>
        <w:tc>
          <w:tcPr>
            <w:tcW w:w="6234" w:type="dxa"/>
          </w:tcPr>
          <w:p w14:paraId="378595E9" w14:textId="6CD010E9" w:rsidR="00A666CA" w:rsidRDefault="00A666CA" w:rsidP="00135C1F">
            <w:pPr>
              <w:jc w:val="both"/>
              <w:rPr>
                <w:rFonts w:ascii="Times New Roman" w:eastAsiaTheme="minorEastAsia" w:hAnsi="Times New Roman"/>
                <w:lang w:eastAsia="zh-CN"/>
              </w:rPr>
            </w:pPr>
            <w:r>
              <w:rPr>
                <w:rFonts w:ascii="Times New Roman" w:eastAsiaTheme="minorEastAsia" w:hAnsi="Times New Roman"/>
                <w:lang w:eastAsia="zh-CN"/>
              </w:rPr>
              <w:t>99%</w:t>
            </w:r>
          </w:p>
        </w:tc>
      </w:tr>
    </w:tbl>
    <w:p w14:paraId="26A5F9B8" w14:textId="0525AB7E" w:rsidR="00342B85" w:rsidRDefault="00342B85" w:rsidP="00135C1F">
      <w:pPr>
        <w:spacing w:after="180"/>
        <w:jc w:val="both"/>
        <w:rPr>
          <w:rFonts w:ascii="Times New Roman" w:eastAsiaTheme="minorEastAsia" w:hAnsi="Times New Roman"/>
          <w:lang w:eastAsia="zh-CN"/>
        </w:rPr>
      </w:pPr>
    </w:p>
    <w:p w14:paraId="1130A32B" w14:textId="6B311CC8" w:rsidR="00A666CA" w:rsidRDefault="00A666CA" w:rsidP="00135C1F">
      <w:pPr>
        <w:spacing w:after="180"/>
        <w:jc w:val="both"/>
        <w:rPr>
          <w:rFonts w:ascii="Times New Roman" w:eastAsiaTheme="minorEastAsia" w:hAnsi="Times New Roman"/>
          <w:lang w:eastAsia="zh-CN"/>
        </w:rPr>
      </w:pPr>
      <w:r>
        <w:rPr>
          <w:rFonts w:ascii="Times New Roman" w:eastAsiaTheme="minorEastAsia" w:hAnsi="Times New Roman"/>
          <w:lang w:eastAsia="zh-CN"/>
        </w:rPr>
        <w:t>Accordingly, we have plotted the distributions of received power level</w:t>
      </w:r>
      <w:r w:rsidR="00517EB6">
        <w:rPr>
          <w:rFonts w:ascii="Times New Roman" w:eastAsiaTheme="minorEastAsia" w:hAnsi="Times New Roman"/>
          <w:lang w:eastAsia="zh-CN"/>
        </w:rPr>
        <w:t>s, for (1)</w:t>
      </w:r>
      <w:r>
        <w:rPr>
          <w:rFonts w:ascii="Times New Roman" w:eastAsiaTheme="minorEastAsia" w:hAnsi="Times New Roman"/>
          <w:lang w:eastAsia="zh-CN"/>
        </w:rPr>
        <w:t xml:space="preserve"> adjacent channel gNB DL power level, </w:t>
      </w:r>
      <w:r w:rsidR="00517EB6">
        <w:rPr>
          <w:rFonts w:ascii="Times New Roman" w:eastAsiaTheme="minorEastAsia" w:hAnsi="Times New Roman"/>
          <w:lang w:eastAsia="zh-CN"/>
        </w:rPr>
        <w:t xml:space="preserve">(2) </w:t>
      </w:r>
      <w:r>
        <w:rPr>
          <w:rFonts w:ascii="Times New Roman" w:eastAsiaTheme="minorEastAsia" w:hAnsi="Times New Roman"/>
          <w:lang w:eastAsia="zh-CN"/>
        </w:rPr>
        <w:t xml:space="preserve">wanted signal level, </w:t>
      </w:r>
      <w:r w:rsidR="00517EB6">
        <w:rPr>
          <w:rFonts w:ascii="Times New Roman" w:eastAsiaTheme="minorEastAsia" w:hAnsi="Times New Roman"/>
          <w:lang w:eastAsia="zh-CN"/>
        </w:rPr>
        <w:t xml:space="preserve">(3) </w:t>
      </w:r>
      <w:r>
        <w:rPr>
          <w:rFonts w:ascii="Times New Roman" w:eastAsiaTheme="minorEastAsia" w:hAnsi="Times New Roman"/>
          <w:lang w:eastAsia="zh-CN"/>
        </w:rPr>
        <w:t xml:space="preserve">co-channel UE UL power level and </w:t>
      </w:r>
      <w:r w:rsidR="00517EB6">
        <w:rPr>
          <w:rFonts w:ascii="Times New Roman" w:eastAsiaTheme="minorEastAsia" w:hAnsi="Times New Roman"/>
          <w:lang w:eastAsia="zh-CN"/>
        </w:rPr>
        <w:t xml:space="preserve">(4) </w:t>
      </w:r>
      <w:r>
        <w:rPr>
          <w:rFonts w:ascii="Times New Roman" w:eastAsiaTheme="minorEastAsia" w:hAnsi="Times New Roman"/>
          <w:lang w:eastAsia="zh-CN"/>
        </w:rPr>
        <w:t>co-channel gNB DL power level</w:t>
      </w:r>
      <w:r w:rsidR="00517EB6">
        <w:rPr>
          <w:rFonts w:ascii="Times New Roman" w:eastAsiaTheme="minorEastAsia" w:hAnsi="Times New Roman"/>
          <w:lang w:eastAsia="zh-CN"/>
        </w:rPr>
        <w:t>,</w:t>
      </w:r>
      <w:r w:rsidR="003A03D3">
        <w:rPr>
          <w:rFonts w:ascii="Times New Roman" w:eastAsiaTheme="minorEastAsia" w:hAnsi="Times New Roman"/>
          <w:lang w:eastAsia="zh-CN"/>
        </w:rPr>
        <w:t xml:space="preserve"> for </w:t>
      </w:r>
      <w:r w:rsidR="003A03D3" w:rsidRPr="00342B85">
        <w:rPr>
          <w:rFonts w:ascii="Times New Roman" w:eastAsiaTheme="minorEastAsia" w:hAnsi="Times New Roman"/>
          <w:lang w:eastAsia="zh-CN"/>
        </w:rPr>
        <w:t xml:space="preserve">Scenario 1, 3, 5, 6, </w:t>
      </w:r>
      <w:r w:rsidR="003A03D3">
        <w:rPr>
          <w:rFonts w:ascii="Times New Roman" w:eastAsiaTheme="minorEastAsia" w:hAnsi="Times New Roman"/>
          <w:lang w:eastAsia="zh-CN"/>
        </w:rPr>
        <w:t xml:space="preserve">and 9 as follows: </w:t>
      </w:r>
    </w:p>
    <w:tbl>
      <w:tblPr>
        <w:tblStyle w:val="TableGrid"/>
        <w:tblW w:w="0" w:type="auto"/>
        <w:jc w:val="center"/>
        <w:tblLook w:val="04A0" w:firstRow="1" w:lastRow="0" w:firstColumn="1" w:lastColumn="0" w:noHBand="0" w:noVBand="1"/>
      </w:tblPr>
      <w:tblGrid>
        <w:gridCol w:w="2246"/>
        <w:gridCol w:w="5631"/>
      </w:tblGrid>
      <w:tr w:rsidR="009A3CCF" w14:paraId="529182C2" w14:textId="77777777" w:rsidTr="009A3CCF">
        <w:trPr>
          <w:jc w:val="center"/>
        </w:trPr>
        <w:tc>
          <w:tcPr>
            <w:tcW w:w="2246" w:type="dxa"/>
          </w:tcPr>
          <w:p w14:paraId="2E62B841" w14:textId="17D5B332" w:rsidR="009A3CCF" w:rsidRDefault="009A3CCF" w:rsidP="003A03D3">
            <w:pPr>
              <w:rPr>
                <w:rFonts w:ascii="Times New Roman" w:eastAsiaTheme="minorEastAsia" w:hAnsi="Times New Roman"/>
                <w:lang w:eastAsia="zh-CN"/>
              </w:rPr>
            </w:pPr>
            <w:r w:rsidRPr="003A03D3">
              <w:rPr>
                <w:rFonts w:ascii="Times New Roman" w:eastAsiaTheme="minorEastAsia" w:hAnsi="Times New Roman"/>
                <w:lang w:eastAsia="zh-CN"/>
              </w:rPr>
              <w:t xml:space="preserve">Scenario 1: </w:t>
            </w:r>
            <w:r>
              <w:rPr>
                <w:rFonts w:ascii="Times New Roman" w:eastAsiaTheme="minorEastAsia" w:hAnsi="Times New Roman"/>
                <w:lang w:eastAsia="zh-CN"/>
              </w:rPr>
              <w:br/>
            </w:r>
            <w:r w:rsidRPr="003A03D3">
              <w:rPr>
                <w:rFonts w:ascii="Times New Roman" w:eastAsiaTheme="minorEastAsia" w:hAnsi="Times New Roman"/>
                <w:lang w:eastAsia="zh-CN"/>
              </w:rPr>
              <w:t>FR1 U</w:t>
            </w:r>
            <w:r>
              <w:rPr>
                <w:rFonts w:ascii="Times New Roman" w:eastAsiaTheme="minorEastAsia" w:hAnsi="Times New Roman"/>
                <w:lang w:eastAsia="zh-CN"/>
              </w:rPr>
              <w:t>M</w:t>
            </w:r>
            <w:r w:rsidRPr="003A03D3">
              <w:rPr>
                <w:rFonts w:ascii="Times New Roman" w:eastAsiaTheme="minorEastAsia" w:hAnsi="Times New Roman"/>
                <w:lang w:eastAsia="zh-CN"/>
              </w:rPr>
              <w:t>a-U</w:t>
            </w:r>
            <w:r>
              <w:rPr>
                <w:rFonts w:ascii="Times New Roman" w:eastAsiaTheme="minorEastAsia" w:hAnsi="Times New Roman"/>
                <w:lang w:eastAsia="zh-CN"/>
              </w:rPr>
              <w:t>M</w:t>
            </w:r>
            <w:r w:rsidRPr="003A03D3">
              <w:rPr>
                <w:rFonts w:ascii="Times New Roman" w:eastAsiaTheme="minorEastAsia" w:hAnsi="Times New Roman"/>
                <w:lang w:eastAsia="zh-CN"/>
              </w:rPr>
              <w:t>a</w:t>
            </w:r>
          </w:p>
        </w:tc>
        <w:tc>
          <w:tcPr>
            <w:tcW w:w="5631" w:type="dxa"/>
          </w:tcPr>
          <w:p w14:paraId="18C5A301" w14:textId="58CA3700" w:rsidR="009A3CCF" w:rsidRDefault="009A3CCF" w:rsidP="00135C1F">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60ACD596" wp14:editId="2CE993BE">
                  <wp:extent cx="3429000" cy="257175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3432237" cy="2574178"/>
                          </a:xfrm>
                          <a:prstGeom prst="rect">
                            <a:avLst/>
                          </a:prstGeom>
                        </pic:spPr>
                      </pic:pic>
                    </a:graphicData>
                  </a:graphic>
                </wp:inline>
              </w:drawing>
            </w:r>
          </w:p>
        </w:tc>
      </w:tr>
      <w:tr w:rsidR="009A3CCF" w14:paraId="28594EE8" w14:textId="77777777" w:rsidTr="009A3CCF">
        <w:trPr>
          <w:jc w:val="center"/>
        </w:trPr>
        <w:tc>
          <w:tcPr>
            <w:tcW w:w="2246" w:type="dxa"/>
          </w:tcPr>
          <w:p w14:paraId="15DF1B68" w14:textId="332C2797" w:rsidR="009A3CCF" w:rsidRDefault="009A3CCF" w:rsidP="003A03D3">
            <w:pPr>
              <w:rPr>
                <w:rFonts w:ascii="Times New Roman" w:eastAsiaTheme="minorEastAsia" w:hAnsi="Times New Roman"/>
                <w:lang w:eastAsia="zh-CN"/>
              </w:rPr>
            </w:pPr>
            <w:r w:rsidRPr="003A03D3">
              <w:rPr>
                <w:rFonts w:ascii="Times New Roman" w:eastAsiaTheme="minorEastAsia" w:hAnsi="Times New Roman"/>
                <w:lang w:eastAsia="zh-CN"/>
              </w:rPr>
              <w:t xml:space="preserve">Scenario 3: </w:t>
            </w:r>
            <w:r>
              <w:rPr>
                <w:rFonts w:ascii="Times New Roman" w:eastAsiaTheme="minorEastAsia" w:hAnsi="Times New Roman"/>
                <w:lang w:eastAsia="zh-CN"/>
              </w:rPr>
              <w:br/>
            </w:r>
            <w:r w:rsidRPr="003A03D3">
              <w:rPr>
                <w:rFonts w:ascii="Times New Roman" w:eastAsiaTheme="minorEastAsia" w:hAnsi="Times New Roman"/>
                <w:lang w:eastAsia="zh-CN"/>
              </w:rPr>
              <w:t>FR1 Indoor-Indoor</w:t>
            </w:r>
          </w:p>
        </w:tc>
        <w:tc>
          <w:tcPr>
            <w:tcW w:w="5631" w:type="dxa"/>
          </w:tcPr>
          <w:p w14:paraId="33522139" w14:textId="6DCDAD82" w:rsidR="009A3CCF" w:rsidRDefault="009A3CCF" w:rsidP="00135C1F">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06864D64" wp14:editId="78D123D8">
                  <wp:extent cx="3419475" cy="2564606"/>
                  <wp:effectExtent l="0" t="0" r="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429937" cy="2572452"/>
                          </a:xfrm>
                          <a:prstGeom prst="rect">
                            <a:avLst/>
                          </a:prstGeom>
                        </pic:spPr>
                      </pic:pic>
                    </a:graphicData>
                  </a:graphic>
                </wp:inline>
              </w:drawing>
            </w:r>
          </w:p>
        </w:tc>
      </w:tr>
      <w:tr w:rsidR="009A3CCF" w14:paraId="03B78E40" w14:textId="77777777" w:rsidTr="009A3CCF">
        <w:trPr>
          <w:jc w:val="center"/>
        </w:trPr>
        <w:tc>
          <w:tcPr>
            <w:tcW w:w="2246" w:type="dxa"/>
          </w:tcPr>
          <w:p w14:paraId="47179B10" w14:textId="23C08FB9" w:rsidR="009A3CCF" w:rsidRDefault="009A3CCF" w:rsidP="003A03D3">
            <w:pPr>
              <w:rPr>
                <w:rFonts w:ascii="Times New Roman" w:eastAsiaTheme="minorEastAsia" w:hAnsi="Times New Roman"/>
                <w:lang w:eastAsia="zh-CN"/>
              </w:rPr>
            </w:pPr>
            <w:r w:rsidRPr="003A03D3">
              <w:rPr>
                <w:rFonts w:ascii="Times New Roman" w:eastAsiaTheme="minorEastAsia" w:hAnsi="Times New Roman"/>
                <w:lang w:eastAsia="zh-CN"/>
              </w:rPr>
              <w:lastRenderedPageBreak/>
              <w:t xml:space="preserve">Scenario 5: </w:t>
            </w:r>
            <w:r>
              <w:rPr>
                <w:rFonts w:ascii="Times New Roman" w:eastAsiaTheme="minorEastAsia" w:hAnsi="Times New Roman"/>
                <w:lang w:eastAsia="zh-CN"/>
              </w:rPr>
              <w:br/>
            </w:r>
            <w:r w:rsidRPr="003A03D3">
              <w:rPr>
                <w:rFonts w:ascii="Times New Roman" w:eastAsiaTheme="minorEastAsia" w:hAnsi="Times New Roman"/>
                <w:lang w:eastAsia="zh-CN"/>
              </w:rPr>
              <w:t>FR1 UMi-UMi</w:t>
            </w:r>
          </w:p>
        </w:tc>
        <w:tc>
          <w:tcPr>
            <w:tcW w:w="5631" w:type="dxa"/>
          </w:tcPr>
          <w:p w14:paraId="0534F579" w14:textId="141AEB5E" w:rsidR="009A3CCF" w:rsidRDefault="009A3CCF" w:rsidP="00135C1F">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67C43D4D" wp14:editId="147FD19A">
                  <wp:extent cx="3409950" cy="2557463"/>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3415720" cy="2561791"/>
                          </a:xfrm>
                          <a:prstGeom prst="rect">
                            <a:avLst/>
                          </a:prstGeom>
                        </pic:spPr>
                      </pic:pic>
                    </a:graphicData>
                  </a:graphic>
                </wp:inline>
              </w:drawing>
            </w:r>
          </w:p>
        </w:tc>
      </w:tr>
      <w:tr w:rsidR="009A3CCF" w14:paraId="75EB6E04" w14:textId="77777777" w:rsidTr="009A3CCF">
        <w:trPr>
          <w:jc w:val="center"/>
        </w:trPr>
        <w:tc>
          <w:tcPr>
            <w:tcW w:w="2246" w:type="dxa"/>
          </w:tcPr>
          <w:p w14:paraId="3FA5CBA1" w14:textId="536CC3EE" w:rsidR="009A3CCF" w:rsidRDefault="009A3CCF" w:rsidP="003A03D3">
            <w:pPr>
              <w:rPr>
                <w:rFonts w:ascii="Times New Roman" w:eastAsiaTheme="minorEastAsia" w:hAnsi="Times New Roman"/>
                <w:lang w:eastAsia="zh-CN"/>
              </w:rPr>
            </w:pPr>
            <w:r w:rsidRPr="003A03D3">
              <w:rPr>
                <w:rFonts w:ascii="Times New Roman" w:eastAsiaTheme="minorEastAsia" w:hAnsi="Times New Roman"/>
                <w:lang w:eastAsia="zh-CN"/>
              </w:rPr>
              <w:t xml:space="preserve">Scenario 6: </w:t>
            </w:r>
            <w:r>
              <w:rPr>
                <w:rFonts w:ascii="Times New Roman" w:eastAsiaTheme="minorEastAsia" w:hAnsi="Times New Roman"/>
                <w:lang w:eastAsia="zh-CN"/>
              </w:rPr>
              <w:br/>
            </w:r>
            <w:r w:rsidRPr="003A03D3">
              <w:rPr>
                <w:rFonts w:ascii="Times New Roman" w:eastAsiaTheme="minorEastAsia" w:hAnsi="Times New Roman"/>
                <w:lang w:eastAsia="zh-CN"/>
              </w:rPr>
              <w:t>FR2 UMa-UMa</w:t>
            </w:r>
          </w:p>
        </w:tc>
        <w:tc>
          <w:tcPr>
            <w:tcW w:w="5631" w:type="dxa"/>
          </w:tcPr>
          <w:p w14:paraId="33D8DBDB" w14:textId="54B9EABD" w:rsidR="009A3CCF" w:rsidRDefault="009A3CCF" w:rsidP="00135C1F">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7B6F35B0" wp14:editId="56530E91">
                  <wp:extent cx="3438525" cy="2578894"/>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3445207" cy="2583905"/>
                          </a:xfrm>
                          <a:prstGeom prst="rect">
                            <a:avLst/>
                          </a:prstGeom>
                        </pic:spPr>
                      </pic:pic>
                    </a:graphicData>
                  </a:graphic>
                </wp:inline>
              </w:drawing>
            </w:r>
          </w:p>
        </w:tc>
      </w:tr>
      <w:tr w:rsidR="009A3CCF" w14:paraId="38A47C27" w14:textId="77777777" w:rsidTr="009A3CCF">
        <w:trPr>
          <w:jc w:val="center"/>
        </w:trPr>
        <w:tc>
          <w:tcPr>
            <w:tcW w:w="2246" w:type="dxa"/>
          </w:tcPr>
          <w:p w14:paraId="12CC9620" w14:textId="668B8C03" w:rsidR="009A3CCF" w:rsidRDefault="009A3CCF" w:rsidP="003A03D3">
            <w:pPr>
              <w:rPr>
                <w:rFonts w:ascii="Times New Roman" w:eastAsiaTheme="minorEastAsia" w:hAnsi="Times New Roman"/>
                <w:lang w:eastAsia="zh-CN"/>
              </w:rPr>
            </w:pPr>
            <w:r w:rsidRPr="003A03D3">
              <w:rPr>
                <w:rFonts w:ascii="Times New Roman" w:eastAsiaTheme="minorEastAsia" w:hAnsi="Times New Roman"/>
                <w:lang w:eastAsia="zh-CN"/>
              </w:rPr>
              <w:t xml:space="preserve">Scenario 9: </w:t>
            </w:r>
            <w:r>
              <w:rPr>
                <w:rFonts w:ascii="Times New Roman" w:eastAsiaTheme="minorEastAsia" w:hAnsi="Times New Roman"/>
                <w:lang w:eastAsia="zh-CN"/>
              </w:rPr>
              <w:br/>
            </w:r>
            <w:r w:rsidRPr="003A03D3">
              <w:rPr>
                <w:rFonts w:ascii="Times New Roman" w:eastAsiaTheme="minorEastAsia" w:hAnsi="Times New Roman"/>
                <w:lang w:eastAsia="zh-CN"/>
              </w:rPr>
              <w:t>FR2 Indoor-Indoor</w:t>
            </w:r>
          </w:p>
        </w:tc>
        <w:tc>
          <w:tcPr>
            <w:tcW w:w="5631" w:type="dxa"/>
          </w:tcPr>
          <w:p w14:paraId="63E8920D" w14:textId="08229D3E" w:rsidR="009A3CCF" w:rsidRDefault="009A3CCF" w:rsidP="00135C1F">
            <w:pPr>
              <w:jc w:val="both"/>
              <w:rPr>
                <w:rFonts w:ascii="Times New Roman" w:eastAsiaTheme="minorEastAsia" w:hAnsi="Times New Roman"/>
                <w:lang w:eastAsia="zh-CN"/>
              </w:rPr>
            </w:pPr>
            <w:r w:rsidRPr="003A03D3">
              <w:rPr>
                <w:rFonts w:ascii="Times New Roman" w:eastAsiaTheme="minorEastAsia" w:hAnsi="Times New Roman"/>
                <w:noProof/>
                <w:lang w:eastAsia="zh-CN"/>
              </w:rPr>
              <w:drawing>
                <wp:inline distT="0" distB="0" distL="0" distR="0" wp14:anchorId="32F70C3F" wp14:editId="091A0E27">
                  <wp:extent cx="3438525" cy="257889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3"/>
                          <a:stretch>
                            <a:fillRect/>
                          </a:stretch>
                        </pic:blipFill>
                        <pic:spPr>
                          <a:xfrm>
                            <a:off x="0" y="0"/>
                            <a:ext cx="3444141" cy="2583106"/>
                          </a:xfrm>
                          <a:prstGeom prst="rect">
                            <a:avLst/>
                          </a:prstGeom>
                        </pic:spPr>
                      </pic:pic>
                    </a:graphicData>
                  </a:graphic>
                </wp:inline>
              </w:drawing>
            </w:r>
          </w:p>
        </w:tc>
      </w:tr>
    </w:tbl>
    <w:p w14:paraId="2433E3B7" w14:textId="2D99972D" w:rsidR="003A03D3" w:rsidRDefault="003A03D3" w:rsidP="00135C1F">
      <w:pPr>
        <w:spacing w:after="180"/>
        <w:jc w:val="both"/>
        <w:rPr>
          <w:rFonts w:ascii="Times New Roman" w:eastAsiaTheme="minorEastAsia" w:hAnsi="Times New Roman"/>
          <w:lang w:eastAsia="zh-CN"/>
        </w:rPr>
      </w:pPr>
    </w:p>
    <w:p w14:paraId="3581425A" w14:textId="025079D0" w:rsidR="009A3CCF" w:rsidRDefault="009A3CCF" w:rsidP="009A3CCF">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2</w:t>
      </w:r>
      <w:r w:rsidRPr="0075247D">
        <w:rPr>
          <w:rFonts w:ascii="Times New Roman" w:eastAsiaTheme="minorEastAsia" w:hAnsi="Times New Roman"/>
          <w:b/>
          <w:bCs/>
          <w:lang w:eastAsia="zh-CN"/>
        </w:rPr>
        <w:t xml:space="preserve">: </w:t>
      </w:r>
      <w:r w:rsidR="00517EB6">
        <w:rPr>
          <w:rFonts w:ascii="Times New Roman" w:eastAsiaTheme="minorEastAsia" w:hAnsi="Times New Roman"/>
          <w:lang w:eastAsia="zh-CN"/>
        </w:rPr>
        <w:t xml:space="preserve">Based on the </w:t>
      </w:r>
      <w:r w:rsidR="00517EB6" w:rsidRPr="00517EB6">
        <w:rPr>
          <w:rFonts w:ascii="Times New Roman" w:eastAsiaTheme="minorEastAsia" w:hAnsi="Times New Roman"/>
          <w:lang w:eastAsia="zh-CN"/>
        </w:rPr>
        <w:t>distributions of received power levels</w:t>
      </w:r>
      <w:r w:rsidR="00517EB6">
        <w:rPr>
          <w:rFonts w:ascii="Times New Roman" w:eastAsiaTheme="minorEastAsia" w:hAnsi="Times New Roman"/>
          <w:lang w:eastAsia="zh-CN"/>
        </w:rPr>
        <w:t xml:space="preserve"> plotted for </w:t>
      </w:r>
      <w:r w:rsidR="00517EB6" w:rsidRPr="00517EB6">
        <w:rPr>
          <w:rFonts w:ascii="Times New Roman" w:eastAsiaTheme="minorEastAsia" w:hAnsi="Times New Roman"/>
          <w:lang w:eastAsia="zh-CN"/>
        </w:rPr>
        <w:t>Scenario 1, 3, 5, 6, and 9</w:t>
      </w:r>
      <w:r w:rsidR="00517EB6">
        <w:rPr>
          <w:rFonts w:ascii="Times New Roman" w:eastAsiaTheme="minorEastAsia" w:hAnsi="Times New Roman"/>
          <w:lang w:eastAsia="zh-CN"/>
        </w:rPr>
        <w:t xml:space="preserve">, the </w:t>
      </w:r>
      <w:r w:rsidR="00517EB6" w:rsidRPr="00517EB6">
        <w:rPr>
          <w:rFonts w:ascii="Times New Roman" w:eastAsiaTheme="minorEastAsia" w:hAnsi="Times New Roman"/>
          <w:lang w:eastAsia="zh-CN"/>
        </w:rPr>
        <w:t>adjacent channel gNB DL power level</w:t>
      </w:r>
      <w:r w:rsidR="00517EB6">
        <w:rPr>
          <w:rFonts w:ascii="Times New Roman" w:eastAsiaTheme="minorEastAsia" w:hAnsi="Times New Roman"/>
          <w:lang w:eastAsia="zh-CN"/>
        </w:rPr>
        <w:t xml:space="preserve"> could be the major factor contributing to the total co-channel received power. </w:t>
      </w:r>
    </w:p>
    <w:p w14:paraId="784977AE" w14:textId="08128773" w:rsidR="009A3CCF" w:rsidRDefault="009A3CCF" w:rsidP="00135C1F">
      <w:pPr>
        <w:spacing w:after="180"/>
        <w:jc w:val="both"/>
        <w:rPr>
          <w:rFonts w:ascii="Times New Roman" w:eastAsiaTheme="minorEastAsia" w:hAnsi="Times New Roman"/>
          <w:lang w:eastAsia="zh-CN"/>
        </w:rPr>
      </w:pPr>
    </w:p>
    <w:p w14:paraId="2D0CF002" w14:textId="0720182C" w:rsidR="00D80FF2" w:rsidRDefault="00BB01F0" w:rsidP="00940344">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Another observation is the </w:t>
      </w:r>
      <w:r w:rsidR="004567FA">
        <w:rPr>
          <w:rFonts w:ascii="Times New Roman" w:eastAsiaTheme="minorEastAsia" w:hAnsi="Times New Roman"/>
          <w:lang w:val="en-US" w:eastAsia="zh-CN"/>
        </w:rPr>
        <w:t>percentage value</w:t>
      </w:r>
      <w:r>
        <w:rPr>
          <w:rFonts w:ascii="Times New Roman" w:eastAsiaTheme="minorEastAsia" w:hAnsi="Times New Roman"/>
          <w:lang w:val="en-US" w:eastAsia="zh-CN"/>
        </w:rPr>
        <w:t xml:space="preserve"> of grid shifting plays an important role to determine the distributions of adjacent-channel and co-channel gNB DL received power</w:t>
      </w:r>
      <w:r w:rsidR="00501039">
        <w:rPr>
          <w:rFonts w:ascii="Times New Roman" w:eastAsiaTheme="minorEastAsia" w:hAnsi="Times New Roman"/>
          <w:lang w:val="en-US" w:eastAsia="zh-CN"/>
        </w:rPr>
        <w:t>s</w:t>
      </w:r>
      <w:r>
        <w:rPr>
          <w:rFonts w:ascii="Times New Roman" w:eastAsiaTheme="minorEastAsia" w:hAnsi="Times New Roman"/>
          <w:lang w:val="en-US" w:eastAsia="zh-CN"/>
        </w:rPr>
        <w:t>, since the increased</w:t>
      </w:r>
      <w:r w:rsidR="004567FA">
        <w:rPr>
          <w:rFonts w:ascii="Times New Roman" w:eastAsiaTheme="minorEastAsia" w:hAnsi="Times New Roman"/>
          <w:lang w:val="en-US" w:eastAsia="zh-CN"/>
        </w:rPr>
        <w:t xml:space="preserve"> percentage</w:t>
      </w:r>
      <w:r>
        <w:rPr>
          <w:rFonts w:ascii="Times New Roman" w:eastAsiaTheme="minorEastAsia" w:hAnsi="Times New Roman"/>
          <w:lang w:val="en-US" w:eastAsia="zh-CN"/>
        </w:rPr>
        <w:t xml:space="preserve"> grid shifting leads to higher pathloss between the interfering gNB and victim gNB directly.</w:t>
      </w:r>
      <w:r w:rsidR="004567FA">
        <w:rPr>
          <w:rFonts w:ascii="Times New Roman" w:eastAsiaTheme="minorEastAsia" w:hAnsi="Times New Roman"/>
          <w:lang w:val="en-US" w:eastAsia="zh-CN"/>
        </w:rPr>
        <w:t xml:space="preserve"> By adopting different percentages of grid shifting</w:t>
      </w:r>
      <w:r w:rsidR="00501039">
        <w:rPr>
          <w:rFonts w:ascii="Times New Roman" w:eastAsiaTheme="minorEastAsia" w:hAnsi="Times New Roman"/>
          <w:lang w:val="en-US" w:eastAsia="zh-CN"/>
        </w:rPr>
        <w:t xml:space="preserve"> to derive the </w:t>
      </w:r>
      <w:r w:rsidR="00501039">
        <w:rPr>
          <w:rFonts w:ascii="Times New Roman" w:eastAsiaTheme="minorEastAsia" w:hAnsi="Times New Roman"/>
          <w:lang w:eastAsia="zh-CN"/>
        </w:rPr>
        <w:t>in-band blocking levels</w:t>
      </w:r>
      <w:r w:rsidR="004567FA">
        <w:rPr>
          <w:rFonts w:ascii="Times New Roman" w:eastAsiaTheme="minorEastAsia" w:hAnsi="Times New Roman"/>
          <w:lang w:val="en-US" w:eastAsia="zh-CN"/>
        </w:rPr>
        <w:t xml:space="preserve">, </w:t>
      </w:r>
      <w:r w:rsidR="00501039">
        <w:rPr>
          <w:rFonts w:ascii="Times New Roman" w:eastAsiaTheme="minorEastAsia" w:hAnsi="Times New Roman"/>
          <w:lang w:val="en-US" w:eastAsia="zh-CN"/>
        </w:rPr>
        <w:t xml:space="preserve">the resultant requirements could imply certain level of deployment restriction. </w:t>
      </w:r>
    </w:p>
    <w:p w14:paraId="014FEA7B" w14:textId="521457DD" w:rsidR="00AE165E" w:rsidRDefault="00AE165E" w:rsidP="00AE165E">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T</w:t>
      </w:r>
      <w:r w:rsidRPr="00AE165E">
        <w:rPr>
          <w:rFonts w:ascii="Times New Roman" w:eastAsiaTheme="minorEastAsia" w:hAnsi="Times New Roman"/>
          <w:lang w:eastAsia="zh-CN"/>
        </w:rPr>
        <w:t>he percentage value of grid shifting plays an important role to determine the distributions of adjacent-channel and co-channel gNB DL received power</w:t>
      </w:r>
      <w:r>
        <w:rPr>
          <w:rFonts w:ascii="Times New Roman" w:eastAsiaTheme="minorEastAsia" w:hAnsi="Times New Roman"/>
          <w:lang w:eastAsia="zh-CN"/>
        </w:rPr>
        <w:t xml:space="preserve">, by translating the distance between </w:t>
      </w:r>
      <w:r>
        <w:rPr>
          <w:rFonts w:ascii="Times New Roman" w:eastAsiaTheme="minorEastAsia" w:hAnsi="Times New Roman"/>
          <w:lang w:val="en-US" w:eastAsia="zh-CN"/>
        </w:rPr>
        <w:t>interfering gNB and victim gNB</w:t>
      </w:r>
      <w:r>
        <w:rPr>
          <w:rFonts w:ascii="Times New Roman" w:eastAsiaTheme="minorEastAsia" w:hAnsi="Times New Roman"/>
          <w:lang w:val="en-US" w:eastAsia="zh-CN"/>
        </w:rPr>
        <w:t xml:space="preserve"> into pathloss</w:t>
      </w:r>
      <w:r>
        <w:rPr>
          <w:rFonts w:ascii="Times New Roman" w:eastAsiaTheme="minorEastAsia" w:hAnsi="Times New Roman"/>
          <w:lang w:eastAsia="zh-CN"/>
        </w:rPr>
        <w:t xml:space="preserve">. </w:t>
      </w:r>
    </w:p>
    <w:p w14:paraId="701D2A05" w14:textId="2A7DC85B" w:rsidR="00501039" w:rsidRDefault="00501039" w:rsidP="00501039">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 xml:space="preserve">RAN4 </w:t>
      </w:r>
      <w:r w:rsidR="001C61C5">
        <w:rPr>
          <w:rFonts w:ascii="Times New Roman" w:eastAsiaTheme="minorEastAsia" w:hAnsi="Times New Roman"/>
          <w:lang w:eastAsia="zh-CN"/>
        </w:rPr>
        <w:t>shall</w:t>
      </w:r>
      <w:r>
        <w:rPr>
          <w:rFonts w:ascii="Times New Roman" w:eastAsiaTheme="minorEastAsia" w:hAnsi="Times New Roman"/>
          <w:lang w:eastAsia="zh-CN"/>
        </w:rPr>
        <w:t xml:space="preserve"> align the co-existence simulation results by comparing the </w:t>
      </w:r>
      <w:r>
        <w:rPr>
          <w:rFonts w:ascii="Times New Roman" w:eastAsiaTheme="minorEastAsia" w:hAnsi="Times New Roman"/>
          <w:lang w:val="en-US" w:eastAsia="zh-CN"/>
        </w:rPr>
        <w:t xml:space="preserve">distributions of adjacent-channel and co-channel gNB DL received powers, by comparing the simulation assumptions and other details </w:t>
      </w:r>
      <w:r w:rsidR="001C61C5">
        <w:rPr>
          <w:rFonts w:ascii="Times New Roman" w:eastAsiaTheme="minorEastAsia" w:hAnsi="Times New Roman"/>
          <w:lang w:val="en-US" w:eastAsia="zh-CN"/>
        </w:rPr>
        <w:t xml:space="preserve">firstly. </w:t>
      </w:r>
    </w:p>
    <w:p w14:paraId="7570D827" w14:textId="57A86D71" w:rsidR="0040769B" w:rsidRPr="005872BC" w:rsidRDefault="00811188" w:rsidP="0040769B">
      <w:pPr>
        <w:pStyle w:val="Heading3"/>
        <w:rPr>
          <w:lang w:val="en-US" w:eastAsia="zh-CN"/>
        </w:rPr>
      </w:pPr>
      <w:r>
        <w:rPr>
          <w:lang w:val="en-US" w:eastAsia="zh-CN"/>
        </w:rPr>
        <w:t>2</w:t>
      </w:r>
      <w:r w:rsidR="0040769B" w:rsidRPr="005872BC">
        <w:rPr>
          <w:lang w:val="en-US" w:eastAsia="zh-CN"/>
        </w:rPr>
        <w:t>.</w:t>
      </w:r>
      <w:r w:rsidR="0040769B">
        <w:rPr>
          <w:lang w:val="en-US" w:eastAsia="zh-CN"/>
        </w:rPr>
        <w:t>4</w:t>
      </w:r>
      <w:r w:rsidR="0040769B" w:rsidRPr="005872BC">
        <w:rPr>
          <w:lang w:val="en-US" w:eastAsia="zh-CN"/>
        </w:rPr>
        <w:t xml:space="preserve"> </w:t>
      </w:r>
      <w:r w:rsidR="00CE1B0A" w:rsidRPr="00CE1B0A">
        <w:rPr>
          <w:lang w:val="en-US" w:eastAsia="zh-CN"/>
        </w:rPr>
        <w:t>Receiver intermodulation</w:t>
      </w:r>
    </w:p>
    <w:p w14:paraId="3D291336" w14:textId="73C18EF5" w:rsidR="00CE1B0A" w:rsidRPr="009940C7" w:rsidRDefault="009940C7" w:rsidP="0040769B">
      <w:pPr>
        <w:spacing w:before="120" w:after="180"/>
        <w:jc w:val="both"/>
        <w:rPr>
          <w:rFonts w:ascii="Times New Roman" w:eastAsiaTheme="minorEastAsia" w:hAnsi="Times New Roman"/>
          <w:lang w:val="en-AU" w:eastAsia="zh-CN"/>
        </w:rPr>
      </w:pPr>
      <w:r>
        <w:rPr>
          <w:rFonts w:ascii="Times New Roman" w:eastAsiaTheme="minorEastAsia" w:hAnsi="Times New Roman"/>
          <w:lang w:val="en-AU" w:eastAsia="zh-CN"/>
        </w:rPr>
        <w:t xml:space="preserve">For the requirement of receiver intermodulation, </w:t>
      </w:r>
      <w:r w:rsidRPr="00814D27">
        <w:rPr>
          <w:rFonts w:ascii="Times New Roman" w:hAnsi="Times New Roman"/>
        </w:rPr>
        <w:t>the following agreement</w:t>
      </w:r>
      <w:r w:rsidRPr="00814D27">
        <w:rPr>
          <w:rFonts w:ascii="Times New Roman" w:hAnsi="Times New Roman" w:hint="eastAsia"/>
        </w:rPr>
        <w:t>s</w:t>
      </w:r>
      <w:r w:rsidRPr="00814D27">
        <w:rPr>
          <w:rFonts w:ascii="Times New Roman" w:hAnsi="Times New Roman"/>
        </w:rPr>
        <w:t xml:space="preserve"> is achieved in the study phase [</w:t>
      </w:r>
      <w:r>
        <w:rPr>
          <w:rFonts w:ascii="Times New Roman" w:hAnsi="Times New Roman"/>
        </w:rPr>
        <w:t>2</w:t>
      </w:r>
      <w:r w:rsidRPr="00814D27">
        <w:rPr>
          <w:rFonts w:ascii="Times New Roman" w:hAnsi="Times New Roman"/>
        </w:rPr>
        <w:t>]:</w:t>
      </w:r>
    </w:p>
    <w:tbl>
      <w:tblPr>
        <w:tblStyle w:val="TableGrid"/>
        <w:tblW w:w="0" w:type="auto"/>
        <w:tblLook w:val="04A0" w:firstRow="1" w:lastRow="0" w:firstColumn="1" w:lastColumn="0" w:noHBand="0" w:noVBand="1"/>
      </w:tblPr>
      <w:tblGrid>
        <w:gridCol w:w="9631"/>
      </w:tblGrid>
      <w:tr w:rsidR="009940C7" w14:paraId="4B8D3FF3" w14:textId="77777777" w:rsidTr="009940C7">
        <w:tc>
          <w:tcPr>
            <w:tcW w:w="9631" w:type="dxa"/>
          </w:tcPr>
          <w:p w14:paraId="00F248B6" w14:textId="77777777" w:rsidR="009940C7" w:rsidRDefault="009940C7" w:rsidP="009940C7">
            <w:pPr>
              <w:rPr>
                <w:lang w:val="en-US" w:eastAsia="zh-CN"/>
              </w:rPr>
            </w:pPr>
            <w:r>
              <w:rPr>
                <w:rFonts w:cs="Arial" w:hint="eastAsia"/>
                <w:szCs w:val="22"/>
                <w:lang w:val="en-US" w:eastAsia="zh-CN"/>
              </w:rPr>
              <w:t xml:space="preserve">Regarding the receiver intermodulation requirement, in general, </w:t>
            </w:r>
            <w:r>
              <w:rPr>
                <w:lang w:val="en-US" w:eastAsia="zh-CN"/>
              </w:rPr>
              <w:t>RX intermodulation requirement and the interference levels shall be determined by RAN4 co-existence study, and for the definition of RX intermodulation requirement</w:t>
            </w:r>
            <w:r>
              <w:rPr>
                <w:rFonts w:hint="eastAsia"/>
                <w:lang w:val="en-US" w:eastAsia="zh-CN"/>
              </w:rPr>
              <w:t xml:space="preserve"> RAN4 reached the following consensus:</w:t>
            </w:r>
          </w:p>
          <w:p w14:paraId="69DC0E42" w14:textId="77777777" w:rsidR="009940C7" w:rsidRDefault="009940C7" w:rsidP="009940C7">
            <w:pPr>
              <w:pStyle w:val="B1"/>
              <w:rPr>
                <w:lang w:val="en-US" w:eastAsia="zh-CN"/>
              </w:rPr>
            </w:pPr>
            <w:r>
              <w:rPr>
                <w:lang w:val="en-US" w:eastAsia="zh-CN"/>
              </w:rPr>
              <w:t>-</w:t>
            </w:r>
            <w:r>
              <w:rPr>
                <w:lang w:val="en-US" w:eastAsia="zh-CN"/>
              </w:rPr>
              <w:tab/>
            </w:r>
            <w:r>
              <w:rPr>
                <w:rFonts w:hint="eastAsia"/>
                <w:lang w:val="en-US" w:eastAsia="zh-CN"/>
              </w:rPr>
              <w:t xml:space="preserve">Conducted RX intermodulation: </w:t>
            </w:r>
            <w:r>
              <w:rPr>
                <w:lang w:val="en-US" w:eastAsia="zh-CN"/>
              </w:rPr>
              <w:t>Adopt</w:t>
            </w:r>
            <w:r>
              <w:rPr>
                <w:rFonts w:hint="eastAsia"/>
                <w:lang w:val="en-US" w:eastAsia="zh-CN"/>
              </w:rPr>
              <w:t xml:space="preserve"> the existing wanted signal of RX intermodulation requirement by using the existing reference sensitivity level.</w:t>
            </w:r>
          </w:p>
          <w:p w14:paraId="752FF314" w14:textId="178C1FDD" w:rsidR="009940C7" w:rsidRPr="009940C7" w:rsidRDefault="009940C7" w:rsidP="009940C7">
            <w:pPr>
              <w:pStyle w:val="B1"/>
              <w:rPr>
                <w:lang w:val="en-US" w:eastAsia="zh-CN"/>
              </w:rPr>
            </w:pPr>
            <w:r>
              <w:rPr>
                <w:lang w:val="en-US" w:eastAsia="zh-CN"/>
              </w:rPr>
              <w:t>-</w:t>
            </w:r>
            <w:r>
              <w:rPr>
                <w:lang w:val="en-US" w:eastAsia="zh-CN"/>
              </w:rPr>
              <w:tab/>
            </w:r>
            <w:r>
              <w:rPr>
                <w:rFonts w:hint="eastAsia"/>
                <w:lang w:val="en-US" w:eastAsia="zh-CN"/>
              </w:rPr>
              <w:t>OTA RX intermodulation: The OTA sensitivity degradation shall be taken into account to determine the level of wanted signal and interference signal mean power.</w:t>
            </w:r>
          </w:p>
        </w:tc>
      </w:tr>
    </w:tbl>
    <w:p w14:paraId="10EF6763" w14:textId="64773C08" w:rsidR="00CE1B0A" w:rsidRDefault="009940C7" w:rsidP="0040769B">
      <w:pPr>
        <w:spacing w:before="120" w:after="180"/>
        <w:jc w:val="both"/>
        <w:rPr>
          <w:rFonts w:ascii="Times New Roman" w:eastAsiaTheme="minorEastAsia" w:hAnsi="Times New Roman"/>
          <w:lang w:val="en-US" w:eastAsia="zh-CN"/>
        </w:rPr>
      </w:pPr>
      <w:r w:rsidRPr="009940C7">
        <w:rPr>
          <w:rFonts w:ascii="Times New Roman" w:eastAsiaTheme="minorEastAsia" w:hAnsi="Times New Roman"/>
          <w:lang w:val="en-US" w:eastAsia="zh-CN"/>
        </w:rPr>
        <w:t>Intermodulation response rejection is a measure of the capability of the receiver to receive a wanted signal on its assigned channel frequency at the antenna connector for BS type 1-C or TAB connector for BS type 1-H in the presence of two interfering signals which have a specific frequency relationship to the wanted signal.</w:t>
      </w:r>
      <w:r>
        <w:rPr>
          <w:rFonts w:ascii="Times New Roman" w:eastAsiaTheme="minorEastAsia" w:hAnsi="Times New Roman"/>
          <w:lang w:val="en-US" w:eastAsia="zh-CN"/>
        </w:rPr>
        <w:t xml:space="preserve"> </w:t>
      </w:r>
    </w:p>
    <w:p w14:paraId="353EBB92" w14:textId="7DE94FE8" w:rsidR="002B105E" w:rsidRDefault="009940C7" w:rsidP="0040769B">
      <w:pPr>
        <w:spacing w:before="120"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From </w:t>
      </w:r>
      <w:r w:rsidR="001C61C5">
        <w:rPr>
          <w:rFonts w:ascii="Times New Roman" w:eastAsiaTheme="minorEastAsia" w:hAnsi="Times New Roman"/>
          <w:lang w:val="en-US" w:eastAsia="zh-CN"/>
        </w:rPr>
        <w:t>previous meeting discussion</w:t>
      </w:r>
      <w:r>
        <w:rPr>
          <w:rFonts w:ascii="Times New Roman" w:eastAsiaTheme="minorEastAsia" w:hAnsi="Times New Roman"/>
          <w:lang w:val="en-US" w:eastAsia="zh-CN"/>
        </w:rPr>
        <w:t>, it was proposed by some company to consider “</w:t>
      </w:r>
      <w:r w:rsidRPr="009940C7">
        <w:rPr>
          <w:rFonts w:ascii="Times New Roman" w:eastAsiaTheme="minorEastAsia" w:hAnsi="Times New Roman"/>
          <w:lang w:val="en-US" w:eastAsia="zh-CN"/>
        </w:rPr>
        <w:t>an additional requirement based on a single input signal placed to cause IM with the RX sub-band provides any additional robustness</w:t>
      </w:r>
      <w:r w:rsidR="00F81132">
        <w:rPr>
          <w:rFonts w:ascii="Times New Roman" w:eastAsiaTheme="minorEastAsia" w:hAnsi="Times New Roman"/>
          <w:lang w:val="en-US" w:eastAsia="zh-CN"/>
        </w:rPr>
        <w:t>”</w:t>
      </w:r>
      <w:r w:rsidRPr="009940C7">
        <w:rPr>
          <w:rFonts w:ascii="Times New Roman" w:eastAsiaTheme="minorEastAsia" w:hAnsi="Times New Roman"/>
          <w:lang w:val="en-US" w:eastAsia="zh-CN"/>
        </w:rPr>
        <w:t xml:space="preserve">, and </w:t>
      </w:r>
      <w:r w:rsidR="002B105E">
        <w:rPr>
          <w:rFonts w:ascii="Times New Roman" w:eastAsiaTheme="minorEastAsia" w:hAnsi="Times New Roman"/>
          <w:lang w:val="en-US" w:eastAsia="zh-CN"/>
        </w:rPr>
        <w:t>“</w:t>
      </w:r>
      <w:r w:rsidRPr="009940C7">
        <w:rPr>
          <w:rFonts w:ascii="Times New Roman" w:eastAsiaTheme="minorEastAsia" w:hAnsi="Times New Roman"/>
          <w:lang w:val="en-US" w:eastAsia="zh-CN"/>
        </w:rPr>
        <w:t>whether such a requirement is anyhow implicitly captured by the SBFD RX blocking requirement.</w:t>
      </w:r>
      <w:r>
        <w:rPr>
          <w:rFonts w:ascii="Times New Roman" w:eastAsiaTheme="minorEastAsia" w:hAnsi="Times New Roman"/>
          <w:lang w:val="en-US" w:eastAsia="zh-CN"/>
        </w:rPr>
        <w:t>”</w:t>
      </w:r>
      <w:r w:rsidR="002B105E">
        <w:rPr>
          <w:rFonts w:ascii="Times New Roman" w:eastAsiaTheme="minorEastAsia" w:hAnsi="Times New Roman"/>
          <w:lang w:val="en-US" w:eastAsia="zh-CN"/>
        </w:rPr>
        <w:t xml:space="preserve"> Here we would like to trigger RAN4 to discuss more on this new requirement and till now, we can’t identify the necessity that the new requirement can match a certain intermodulation scenario. </w:t>
      </w:r>
    </w:p>
    <w:p w14:paraId="4D46FCA3" w14:textId="1C8CDEF8" w:rsidR="009940C7" w:rsidRPr="002B105E" w:rsidRDefault="00065E72" w:rsidP="00065E72">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sidR="001C61C5">
        <w:rPr>
          <w:rFonts w:ascii="Times New Roman" w:eastAsiaTheme="minorEastAsia" w:hAnsi="Times New Roman"/>
          <w:b/>
          <w:bCs/>
          <w:lang w:eastAsia="zh-CN"/>
        </w:rPr>
        <w:t>4</w:t>
      </w:r>
      <w:r w:rsidR="002B105E" w:rsidRPr="0075247D">
        <w:rPr>
          <w:rFonts w:ascii="Times New Roman" w:eastAsiaTheme="minorEastAsia" w:hAnsi="Times New Roman"/>
          <w:b/>
          <w:bCs/>
          <w:lang w:eastAsia="zh-CN"/>
        </w:rPr>
        <w:t xml:space="preserve">: </w:t>
      </w:r>
      <w:r>
        <w:rPr>
          <w:rFonts w:ascii="Times New Roman" w:eastAsiaTheme="minorEastAsia" w:hAnsi="Times New Roman"/>
          <w:lang w:eastAsia="zh-CN"/>
        </w:rPr>
        <w:t>If RAN4 want to introduce the</w:t>
      </w:r>
      <w:r w:rsidR="009C2EED">
        <w:rPr>
          <w:rFonts w:ascii="Times New Roman" w:eastAsiaTheme="minorEastAsia" w:hAnsi="Times New Roman"/>
          <w:lang w:eastAsia="zh-CN"/>
        </w:rPr>
        <w:t xml:space="preserve"> additional RX intermodulation requirement (</w:t>
      </w:r>
      <w:r w:rsidRPr="009940C7">
        <w:rPr>
          <w:rFonts w:ascii="Times New Roman" w:eastAsiaTheme="minorEastAsia" w:hAnsi="Times New Roman"/>
          <w:lang w:val="en-US" w:eastAsia="zh-CN"/>
        </w:rPr>
        <w:t>a single input signal placed to cause IM with the RX sub-band</w:t>
      </w:r>
      <w:r w:rsidR="009C2EED">
        <w:rPr>
          <w:rFonts w:ascii="Times New Roman" w:eastAsiaTheme="minorEastAsia" w:hAnsi="Times New Roman"/>
          <w:lang w:eastAsia="zh-CN"/>
        </w:rPr>
        <w:t>)</w:t>
      </w:r>
      <w:r w:rsidR="002B105E" w:rsidRPr="008962D9">
        <w:rPr>
          <w:rFonts w:ascii="Times New Roman" w:eastAsiaTheme="minorEastAsia" w:hAnsi="Times New Roman"/>
          <w:lang w:eastAsia="zh-CN"/>
        </w:rPr>
        <w:t xml:space="preserve">, </w:t>
      </w:r>
      <w:r>
        <w:rPr>
          <w:rFonts w:ascii="Times New Roman" w:eastAsiaTheme="minorEastAsia" w:hAnsi="Times New Roman"/>
          <w:lang w:eastAsia="zh-CN"/>
        </w:rPr>
        <w:t xml:space="preserve">the new intermodulation scenario shall be confirmed firstly with evidence showing the proposed scenario exists in practice. </w:t>
      </w:r>
      <w:r w:rsidR="002B105E" w:rsidRPr="00C65070">
        <w:rPr>
          <w:rFonts w:ascii="Times New Roman" w:eastAsiaTheme="minorEastAsia" w:hAnsi="Times New Roman"/>
          <w:lang w:eastAsia="zh-CN"/>
        </w:rPr>
        <w:t xml:space="preserve"> </w:t>
      </w:r>
    </w:p>
    <w:p w14:paraId="2DAAE610" w14:textId="77777777" w:rsidR="0032544D" w:rsidRPr="00C303E1" w:rsidRDefault="0032544D" w:rsidP="00D86CB4">
      <w:pPr>
        <w:rPr>
          <w:lang w:val="en-US"/>
        </w:rPr>
      </w:pPr>
    </w:p>
    <w:p w14:paraId="69395183" w14:textId="08F1CCA8" w:rsidR="00EB55B4" w:rsidRDefault="00F726FE"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536050A0" w:rsidR="00BA45F7" w:rsidRDefault="009269B8" w:rsidP="009410D5">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In this contribution, we</w:t>
      </w:r>
      <w:r w:rsidR="00CE4029" w:rsidRPr="009410D5">
        <w:rPr>
          <w:rFonts w:ascii="Times New Roman" w:eastAsiaTheme="minorEastAsia" w:hAnsi="Times New Roman"/>
          <w:lang w:val="en-US" w:eastAsia="zh-CN"/>
        </w:rPr>
        <w:t xml:space="preserve"> provided </w:t>
      </w:r>
      <w:r w:rsidR="00AE40A9">
        <w:rPr>
          <w:rFonts w:ascii="Times New Roman" w:eastAsiaTheme="minorEastAsia" w:hAnsi="Times New Roman"/>
          <w:lang w:val="en-US" w:eastAsia="zh-CN"/>
        </w:rPr>
        <w:t xml:space="preserve">the viewpoints </w:t>
      </w:r>
      <w:r w:rsidR="00AE40A9" w:rsidRPr="00AE40A9">
        <w:rPr>
          <w:rFonts w:ascii="Times New Roman" w:eastAsiaTheme="minorEastAsia" w:hAnsi="Times New Roman"/>
          <w:lang w:val="en-US" w:eastAsia="zh-CN"/>
        </w:rPr>
        <w:t>on the modification of existing requirements for FR1 and FR2-1 SBFD-capable BS</w:t>
      </w:r>
      <w:r w:rsidRPr="009410D5">
        <w:rPr>
          <w:rFonts w:ascii="Times New Roman" w:eastAsiaTheme="minorEastAsia" w:hAnsi="Times New Roman"/>
          <w:lang w:val="en-US" w:eastAsia="zh-CN"/>
        </w:rPr>
        <w:t xml:space="preserve">, accordingly </w:t>
      </w:r>
      <w:r w:rsidR="00BF4946">
        <w:rPr>
          <w:rFonts w:ascii="Times New Roman" w:eastAsiaTheme="minorEastAsia" w:hAnsi="Times New Roman"/>
          <w:lang w:val="en-US" w:eastAsia="zh-CN"/>
        </w:rPr>
        <w:t xml:space="preserve">with </w:t>
      </w:r>
      <w:r w:rsidRPr="009410D5">
        <w:rPr>
          <w:rFonts w:ascii="Times New Roman" w:eastAsiaTheme="minorEastAsia" w:hAnsi="Times New Roman"/>
          <w:lang w:val="en-US" w:eastAsia="zh-CN"/>
        </w:rPr>
        <w:t xml:space="preserve">the following observations and proposals obtained: </w:t>
      </w:r>
    </w:p>
    <w:p w14:paraId="50BBC0CC" w14:textId="77777777" w:rsidR="008C49E0" w:rsidRDefault="008C49E0" w:rsidP="008C49E0">
      <w:pPr>
        <w:spacing w:after="180"/>
        <w:jc w:val="both"/>
        <w:rPr>
          <w:rFonts w:ascii="Times New Roman" w:eastAsiaTheme="minorEastAsia" w:hAnsi="Times New Roman"/>
          <w:lang w:eastAsia="zh-CN"/>
        </w:rPr>
      </w:pPr>
      <w:r w:rsidRPr="00DD4C87">
        <w:rPr>
          <w:rFonts w:ascii="Times New Roman" w:eastAsiaTheme="minorEastAsia" w:hAnsi="Times New Roman"/>
          <w:b/>
          <w:bCs/>
          <w:lang w:eastAsia="zh-CN"/>
        </w:rPr>
        <w:t xml:space="preserve">Proposal </w:t>
      </w:r>
      <w:r>
        <w:rPr>
          <w:rFonts w:ascii="Times New Roman" w:eastAsiaTheme="minorEastAsia" w:hAnsi="Times New Roman"/>
          <w:b/>
          <w:bCs/>
          <w:lang w:eastAsia="zh-CN"/>
        </w:rPr>
        <w:t>1</w:t>
      </w:r>
      <w:r w:rsidRPr="00DD4C87">
        <w:rPr>
          <w:rFonts w:ascii="Times New Roman" w:eastAsiaTheme="minorEastAsia" w:hAnsi="Times New Roman"/>
          <w:b/>
          <w:bCs/>
          <w:lang w:eastAsia="zh-CN"/>
        </w:rPr>
        <w:t xml:space="preserve">: </w:t>
      </w:r>
      <w:r>
        <w:rPr>
          <w:rFonts w:ascii="Times New Roman" w:eastAsiaTheme="minorEastAsia" w:hAnsi="Times New Roman"/>
          <w:lang w:eastAsia="zh-CN"/>
        </w:rPr>
        <w:t>For the a</w:t>
      </w:r>
      <w:r w:rsidRPr="003F212E">
        <w:rPr>
          <w:rFonts w:ascii="Times New Roman" w:eastAsiaTheme="minorEastAsia" w:hAnsi="Times New Roman"/>
          <w:lang w:eastAsia="zh-CN"/>
        </w:rPr>
        <w:t>ssumption for the interference considered in the OTA sensitivity degradation</w:t>
      </w:r>
      <w:r>
        <w:rPr>
          <w:rFonts w:ascii="Times New Roman" w:eastAsiaTheme="minorEastAsia" w:hAnsi="Times New Roman"/>
          <w:lang w:eastAsia="zh-CN"/>
        </w:rPr>
        <w:t>, o</w:t>
      </w:r>
      <w:r w:rsidRPr="003F212E">
        <w:rPr>
          <w:rFonts w:ascii="Times New Roman" w:eastAsiaTheme="minorEastAsia" w:hAnsi="Times New Roman"/>
          <w:lang w:eastAsia="zh-CN"/>
        </w:rPr>
        <w:t xml:space="preserve">nly self-interference </w:t>
      </w:r>
      <w:r>
        <w:rPr>
          <w:rFonts w:ascii="Times New Roman" w:eastAsiaTheme="minorEastAsia" w:hAnsi="Times New Roman"/>
          <w:lang w:eastAsia="zh-CN"/>
        </w:rPr>
        <w:t xml:space="preserve">shall be </w:t>
      </w:r>
      <w:r w:rsidRPr="003F212E">
        <w:rPr>
          <w:rFonts w:ascii="Times New Roman" w:eastAsiaTheme="minorEastAsia" w:hAnsi="Times New Roman"/>
          <w:lang w:eastAsia="zh-CN"/>
        </w:rPr>
        <w:t>considered</w:t>
      </w:r>
      <w:r>
        <w:rPr>
          <w:rFonts w:ascii="Times New Roman" w:eastAsiaTheme="minorEastAsia" w:hAnsi="Times New Roman"/>
          <w:lang w:eastAsia="zh-CN"/>
        </w:rPr>
        <w:t xml:space="preserve">. </w:t>
      </w:r>
    </w:p>
    <w:p w14:paraId="5CE427C8" w14:textId="77777777" w:rsidR="008C49E0" w:rsidRDefault="008C49E0" w:rsidP="008C49E0">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2</w:t>
      </w:r>
      <w:r w:rsidRPr="0075247D">
        <w:rPr>
          <w:rFonts w:ascii="Times New Roman" w:eastAsiaTheme="minorEastAsia" w:hAnsi="Times New Roman"/>
          <w:b/>
          <w:bCs/>
          <w:lang w:eastAsia="zh-CN"/>
        </w:rPr>
        <w:t xml:space="preserve">: </w:t>
      </w:r>
      <w:r w:rsidRPr="008962D9">
        <w:rPr>
          <w:rFonts w:ascii="Times New Roman" w:eastAsiaTheme="minorEastAsia" w:hAnsi="Times New Roman"/>
          <w:lang w:eastAsia="zh-CN"/>
        </w:rPr>
        <w:t xml:space="preserve">In the existing dynamic range requirement, RAN4 </w:t>
      </w:r>
      <w:r>
        <w:rPr>
          <w:rFonts w:ascii="Times New Roman" w:eastAsiaTheme="minorEastAsia" w:hAnsi="Times New Roman"/>
          <w:lang w:eastAsia="zh-CN"/>
        </w:rPr>
        <w:t xml:space="preserve">assume 20dB interference over thermal noise, which is enough to cover the co-channel interference from other base stations, by considering gNB-to-gNB CLI handling mechanism to be introduced in RAN1. </w:t>
      </w:r>
      <w:r>
        <w:rPr>
          <w:lang w:val="en-US" w:eastAsia="zh-CN"/>
        </w:rPr>
        <w:t xml:space="preserve"> </w:t>
      </w:r>
      <w:r w:rsidRPr="00C65070">
        <w:rPr>
          <w:rFonts w:ascii="Times New Roman" w:eastAsiaTheme="minorEastAsia" w:hAnsi="Times New Roman"/>
          <w:lang w:eastAsia="zh-CN"/>
        </w:rPr>
        <w:t xml:space="preserve"> </w:t>
      </w:r>
    </w:p>
    <w:p w14:paraId="1F4B12B7" w14:textId="77777777" w:rsidR="008C49E0" w:rsidRDefault="008C49E0" w:rsidP="008C49E0">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1</w:t>
      </w:r>
      <w:r w:rsidRPr="0075247D">
        <w:rPr>
          <w:rFonts w:ascii="Times New Roman" w:eastAsiaTheme="minorEastAsia" w:hAnsi="Times New Roman"/>
          <w:b/>
          <w:bCs/>
          <w:lang w:eastAsia="zh-CN"/>
        </w:rPr>
        <w:t xml:space="preserve">: </w:t>
      </w:r>
      <w:r w:rsidRPr="0042532D">
        <w:rPr>
          <w:rFonts w:ascii="Times New Roman" w:eastAsiaTheme="minorEastAsia" w:hAnsi="Times New Roman"/>
          <w:lang w:eastAsia="zh-CN"/>
        </w:rPr>
        <w:t xml:space="preserve">For conducted ACS requirement, </w:t>
      </w:r>
      <w:r>
        <w:rPr>
          <w:rFonts w:ascii="Times New Roman" w:eastAsiaTheme="minorEastAsia" w:hAnsi="Times New Roman"/>
          <w:lang w:eastAsia="zh-CN"/>
        </w:rPr>
        <w:t>RAN4</w:t>
      </w:r>
      <w:r w:rsidRPr="0042532D">
        <w:rPr>
          <w:rFonts w:ascii="Times New Roman" w:eastAsiaTheme="minorEastAsia" w:hAnsi="Times New Roman"/>
          <w:lang w:eastAsia="zh-CN"/>
        </w:rPr>
        <w:t xml:space="preserve"> already agreed to “take the existing wanted signal of ACS requirement by using the existing reference sensitivity level”,</w:t>
      </w:r>
      <w:r>
        <w:rPr>
          <w:rFonts w:ascii="Times New Roman" w:eastAsiaTheme="minorEastAsia" w:hAnsi="Times New Roman"/>
          <w:lang w:eastAsia="zh-CN"/>
        </w:rPr>
        <w:t xml:space="preserve"> which shall not be revisited. </w:t>
      </w:r>
    </w:p>
    <w:p w14:paraId="79302820" w14:textId="77777777" w:rsidR="008C49E0" w:rsidRDefault="008C49E0" w:rsidP="008C49E0">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t xml:space="preserve">Observation </w:t>
      </w:r>
      <w:r>
        <w:rPr>
          <w:rFonts w:ascii="Times New Roman" w:eastAsiaTheme="minorEastAsia" w:hAnsi="Times New Roman"/>
          <w:b/>
          <w:bCs/>
          <w:lang w:eastAsia="zh-CN"/>
        </w:rPr>
        <w:t>2</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 xml:space="preserve">Based on the </w:t>
      </w:r>
      <w:r w:rsidRPr="00517EB6">
        <w:rPr>
          <w:rFonts w:ascii="Times New Roman" w:eastAsiaTheme="minorEastAsia" w:hAnsi="Times New Roman"/>
          <w:lang w:eastAsia="zh-CN"/>
        </w:rPr>
        <w:t>distributions of received power levels</w:t>
      </w:r>
      <w:r>
        <w:rPr>
          <w:rFonts w:ascii="Times New Roman" w:eastAsiaTheme="minorEastAsia" w:hAnsi="Times New Roman"/>
          <w:lang w:eastAsia="zh-CN"/>
        </w:rPr>
        <w:t xml:space="preserve"> plotted for </w:t>
      </w:r>
      <w:r w:rsidRPr="00517EB6">
        <w:rPr>
          <w:rFonts w:ascii="Times New Roman" w:eastAsiaTheme="minorEastAsia" w:hAnsi="Times New Roman"/>
          <w:lang w:eastAsia="zh-CN"/>
        </w:rPr>
        <w:t>Scenario 1, 3, 5, 6, and 9</w:t>
      </w:r>
      <w:r>
        <w:rPr>
          <w:rFonts w:ascii="Times New Roman" w:eastAsiaTheme="minorEastAsia" w:hAnsi="Times New Roman"/>
          <w:lang w:eastAsia="zh-CN"/>
        </w:rPr>
        <w:t xml:space="preserve">, the </w:t>
      </w:r>
      <w:r w:rsidRPr="00517EB6">
        <w:rPr>
          <w:rFonts w:ascii="Times New Roman" w:eastAsiaTheme="minorEastAsia" w:hAnsi="Times New Roman"/>
          <w:lang w:eastAsia="zh-CN"/>
        </w:rPr>
        <w:t>adjacent channel gNB DL power level</w:t>
      </w:r>
      <w:r>
        <w:rPr>
          <w:rFonts w:ascii="Times New Roman" w:eastAsiaTheme="minorEastAsia" w:hAnsi="Times New Roman"/>
          <w:lang w:eastAsia="zh-CN"/>
        </w:rPr>
        <w:t xml:space="preserve"> could be the major factor contributing to the total co-channel received power. </w:t>
      </w:r>
    </w:p>
    <w:p w14:paraId="314A67B2" w14:textId="77777777" w:rsidR="00AE165E" w:rsidRDefault="00AE165E" w:rsidP="00AE165E">
      <w:pPr>
        <w:spacing w:after="180"/>
        <w:jc w:val="both"/>
        <w:rPr>
          <w:rFonts w:ascii="Times New Roman" w:eastAsiaTheme="minorEastAsia" w:hAnsi="Times New Roman"/>
          <w:lang w:eastAsia="zh-CN"/>
        </w:rPr>
      </w:pPr>
      <w:r w:rsidRPr="0075247D">
        <w:rPr>
          <w:rFonts w:ascii="Times New Roman" w:eastAsiaTheme="minorEastAsia" w:hAnsi="Times New Roman"/>
          <w:b/>
          <w:bCs/>
          <w:lang w:eastAsia="zh-CN"/>
        </w:rPr>
        <w:lastRenderedPageBreak/>
        <w:t xml:space="preserve">Observation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T</w:t>
      </w:r>
      <w:r w:rsidRPr="00AE165E">
        <w:rPr>
          <w:rFonts w:ascii="Times New Roman" w:eastAsiaTheme="minorEastAsia" w:hAnsi="Times New Roman"/>
          <w:lang w:eastAsia="zh-CN"/>
        </w:rPr>
        <w:t>he percentage value of grid shifting plays an important role to determine the distributions of adjacent-channel and co-channel gNB DL received power</w:t>
      </w:r>
      <w:r>
        <w:rPr>
          <w:rFonts w:ascii="Times New Roman" w:eastAsiaTheme="minorEastAsia" w:hAnsi="Times New Roman"/>
          <w:lang w:eastAsia="zh-CN"/>
        </w:rPr>
        <w:t xml:space="preserve">, by translating the distance between </w:t>
      </w:r>
      <w:r>
        <w:rPr>
          <w:rFonts w:ascii="Times New Roman" w:eastAsiaTheme="minorEastAsia" w:hAnsi="Times New Roman"/>
          <w:lang w:val="en-US" w:eastAsia="zh-CN"/>
        </w:rPr>
        <w:t>interfering gNB and victim gNB into pathloss</w:t>
      </w:r>
      <w:r>
        <w:rPr>
          <w:rFonts w:ascii="Times New Roman" w:eastAsiaTheme="minorEastAsia" w:hAnsi="Times New Roman"/>
          <w:lang w:eastAsia="zh-CN"/>
        </w:rPr>
        <w:t xml:space="preserve">. </w:t>
      </w:r>
    </w:p>
    <w:p w14:paraId="4A4D6F7D" w14:textId="77777777" w:rsidR="008C49E0" w:rsidRDefault="008C49E0" w:rsidP="008C49E0">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3</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 xml:space="preserve">RAN4 shall align the co-existence simulation results by comparing the </w:t>
      </w:r>
      <w:r>
        <w:rPr>
          <w:rFonts w:ascii="Times New Roman" w:eastAsiaTheme="minorEastAsia" w:hAnsi="Times New Roman"/>
          <w:lang w:val="en-US" w:eastAsia="zh-CN"/>
        </w:rPr>
        <w:t xml:space="preserve">distributions of adjacent-channel and co-channel gNB DL received powers, by comparing the simulation assumptions and other details firstly. </w:t>
      </w:r>
    </w:p>
    <w:p w14:paraId="4BB61233" w14:textId="77777777" w:rsidR="008C49E0" w:rsidRPr="002B105E" w:rsidRDefault="008C49E0" w:rsidP="008C49E0">
      <w:pPr>
        <w:spacing w:after="180"/>
        <w:jc w:val="both"/>
        <w:rPr>
          <w:rFonts w:ascii="Times New Roman" w:eastAsiaTheme="minorEastAsia" w:hAnsi="Times New Roman"/>
          <w:lang w:eastAsia="zh-CN"/>
        </w:rPr>
      </w:pPr>
      <w:r>
        <w:rPr>
          <w:rFonts w:ascii="Times New Roman" w:eastAsiaTheme="minorEastAsia" w:hAnsi="Times New Roman"/>
          <w:b/>
          <w:bCs/>
          <w:lang w:eastAsia="zh-CN"/>
        </w:rPr>
        <w:t>Proposal</w:t>
      </w:r>
      <w:r w:rsidRPr="0075247D">
        <w:rPr>
          <w:rFonts w:ascii="Times New Roman" w:eastAsiaTheme="minorEastAsia" w:hAnsi="Times New Roman"/>
          <w:b/>
          <w:bCs/>
          <w:lang w:eastAsia="zh-CN"/>
        </w:rPr>
        <w:t xml:space="preserve"> </w:t>
      </w:r>
      <w:r>
        <w:rPr>
          <w:rFonts w:ascii="Times New Roman" w:eastAsiaTheme="minorEastAsia" w:hAnsi="Times New Roman"/>
          <w:b/>
          <w:bCs/>
          <w:lang w:eastAsia="zh-CN"/>
        </w:rPr>
        <w:t>4</w:t>
      </w:r>
      <w:r w:rsidRPr="0075247D">
        <w:rPr>
          <w:rFonts w:ascii="Times New Roman" w:eastAsiaTheme="minorEastAsia" w:hAnsi="Times New Roman"/>
          <w:b/>
          <w:bCs/>
          <w:lang w:eastAsia="zh-CN"/>
        </w:rPr>
        <w:t xml:space="preserve">: </w:t>
      </w:r>
      <w:r>
        <w:rPr>
          <w:rFonts w:ascii="Times New Roman" w:eastAsiaTheme="minorEastAsia" w:hAnsi="Times New Roman"/>
          <w:lang w:eastAsia="zh-CN"/>
        </w:rPr>
        <w:t>If RAN4 want to introduce the additional RX intermodulation requirement (</w:t>
      </w:r>
      <w:r w:rsidRPr="009940C7">
        <w:rPr>
          <w:rFonts w:ascii="Times New Roman" w:eastAsiaTheme="minorEastAsia" w:hAnsi="Times New Roman"/>
          <w:lang w:val="en-US" w:eastAsia="zh-CN"/>
        </w:rPr>
        <w:t>a single input signal placed to cause IM with the RX sub-band</w:t>
      </w:r>
      <w:r>
        <w:rPr>
          <w:rFonts w:ascii="Times New Roman" w:eastAsiaTheme="minorEastAsia" w:hAnsi="Times New Roman"/>
          <w:lang w:eastAsia="zh-CN"/>
        </w:rPr>
        <w:t>)</w:t>
      </w:r>
      <w:r w:rsidRPr="008962D9">
        <w:rPr>
          <w:rFonts w:ascii="Times New Roman" w:eastAsiaTheme="minorEastAsia" w:hAnsi="Times New Roman"/>
          <w:lang w:eastAsia="zh-CN"/>
        </w:rPr>
        <w:t xml:space="preserve">, </w:t>
      </w:r>
      <w:r>
        <w:rPr>
          <w:rFonts w:ascii="Times New Roman" w:eastAsiaTheme="minorEastAsia" w:hAnsi="Times New Roman"/>
          <w:lang w:eastAsia="zh-CN"/>
        </w:rPr>
        <w:t xml:space="preserve">the new intermodulation scenario shall be confirmed firstly with evidence showing the proposed scenario exists in practice. </w:t>
      </w:r>
      <w:r w:rsidRPr="00C65070">
        <w:rPr>
          <w:rFonts w:ascii="Times New Roman" w:eastAsiaTheme="minorEastAsia" w:hAnsi="Times New Roman"/>
          <w:lang w:eastAsia="zh-CN"/>
        </w:rPr>
        <w:t xml:space="preserve"> </w:t>
      </w:r>
    </w:p>
    <w:p w14:paraId="2B835516" w14:textId="77777777" w:rsidR="00AE40A9" w:rsidRPr="00AE40A9" w:rsidRDefault="00AE40A9" w:rsidP="009410D5">
      <w:pPr>
        <w:spacing w:after="180"/>
        <w:jc w:val="both"/>
        <w:rPr>
          <w:rFonts w:ascii="Times New Roman" w:eastAsiaTheme="minorEastAsia" w:hAnsi="Times New Roman"/>
          <w:lang w:eastAsia="zh-CN"/>
        </w:rPr>
      </w:pPr>
    </w:p>
    <w:p w14:paraId="1DCCAF6F" w14:textId="53E5A0EA" w:rsidR="008429AD" w:rsidRDefault="00F726FE" w:rsidP="008429AD">
      <w:pPr>
        <w:pStyle w:val="Heading1"/>
        <w:tabs>
          <w:tab w:val="num" w:pos="522"/>
        </w:tabs>
        <w:ind w:left="522" w:hanging="522"/>
        <w:rPr>
          <w:lang w:val="en-US" w:eastAsia="zh-CN"/>
        </w:rPr>
      </w:pPr>
      <w:bookmarkStart w:id="2" w:name="_Hlk149926769"/>
      <w:r>
        <w:rPr>
          <w:lang w:val="en-US" w:eastAsia="zh-CN"/>
        </w:rPr>
        <w:t>5</w:t>
      </w:r>
      <w:r w:rsidR="008429AD" w:rsidRPr="00873E1F">
        <w:rPr>
          <w:rFonts w:hint="eastAsia"/>
          <w:lang w:val="en-US" w:eastAsia="zh-CN"/>
        </w:rPr>
        <w:t>. Reference</w:t>
      </w:r>
    </w:p>
    <w:bookmarkEnd w:id="2"/>
    <w:p w14:paraId="2FD06FB4" w14:textId="7C7F8944" w:rsidR="00E57DEE" w:rsidRDefault="00E57DEE" w:rsidP="00E57DEE">
      <w:pPr>
        <w:spacing w:after="180"/>
        <w:jc w:val="both"/>
        <w:rPr>
          <w:rFonts w:ascii="Times New Roman" w:eastAsiaTheme="minorEastAsia" w:hAnsi="Times New Roman"/>
          <w:lang w:val="en-US" w:eastAsia="zh-CN"/>
        </w:rPr>
      </w:pPr>
      <w:r w:rsidRPr="009410D5">
        <w:rPr>
          <w:rFonts w:ascii="Times New Roman" w:eastAsiaTheme="minorEastAsia" w:hAnsi="Times New Roman"/>
          <w:lang w:val="en-US" w:eastAsia="zh-CN"/>
        </w:rPr>
        <w:t>[1] RP-</w:t>
      </w:r>
      <w:r>
        <w:rPr>
          <w:rFonts w:ascii="Times New Roman" w:eastAsiaTheme="minorEastAsia" w:hAnsi="Times New Roman"/>
          <w:lang w:val="en-US" w:eastAsia="zh-CN"/>
        </w:rPr>
        <w:t xml:space="preserve">240789 (revision from </w:t>
      </w:r>
      <w:r w:rsidRPr="002E3288">
        <w:rPr>
          <w:rFonts w:ascii="Times New Roman" w:eastAsiaTheme="minorEastAsia" w:hAnsi="Times New Roman"/>
          <w:lang w:val="en-US" w:eastAsia="zh-CN"/>
        </w:rPr>
        <w:t>RP-234035</w:t>
      </w:r>
      <w:r>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 xml:space="preserve">”, </w:t>
      </w:r>
      <w:r>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43C1ED37" w14:textId="4F554B1A" w:rsidR="001D0EDC" w:rsidRDefault="001D0EDC" w:rsidP="002A7F2B">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3GPP TR 38.858 v</w:t>
      </w:r>
      <w:r w:rsidR="002A7F2B">
        <w:rPr>
          <w:rFonts w:ascii="Times New Roman" w:eastAsiaTheme="minorEastAsia" w:hAnsi="Times New Roman"/>
          <w:lang w:val="en-US" w:eastAsia="zh-CN"/>
        </w:rPr>
        <w:t>18.0.0</w:t>
      </w:r>
      <w:r>
        <w:rPr>
          <w:rFonts w:ascii="Times New Roman" w:eastAsiaTheme="minorEastAsia" w:hAnsi="Times New Roman"/>
          <w:lang w:val="en-US" w:eastAsia="zh-CN"/>
        </w:rPr>
        <w:t>, “</w:t>
      </w:r>
      <w:r w:rsidR="002A7F2B" w:rsidRPr="002A7F2B">
        <w:rPr>
          <w:rFonts w:ascii="Times New Roman" w:eastAsiaTheme="minorEastAsia" w:hAnsi="Times New Roman"/>
          <w:lang w:val="en-US" w:eastAsia="zh-CN"/>
        </w:rPr>
        <w:t>Study on Evolution of NR Duplex Operation</w:t>
      </w:r>
      <w:r w:rsidR="002A7F2B">
        <w:rPr>
          <w:rFonts w:ascii="Times New Roman" w:eastAsiaTheme="minorEastAsia" w:hAnsi="Times New Roman"/>
          <w:lang w:val="en-US" w:eastAsia="zh-CN"/>
        </w:rPr>
        <w:t xml:space="preserve"> </w:t>
      </w:r>
      <w:r w:rsidR="002A7F2B" w:rsidRPr="002A7F2B">
        <w:rPr>
          <w:rFonts w:ascii="Times New Roman" w:eastAsiaTheme="minorEastAsia" w:hAnsi="Times New Roman"/>
          <w:lang w:val="en-US" w:eastAsia="zh-CN"/>
        </w:rPr>
        <w:t>(Release 18)</w:t>
      </w:r>
      <w:r>
        <w:rPr>
          <w:rFonts w:ascii="Times New Roman" w:eastAsiaTheme="minorEastAsia" w:hAnsi="Times New Roman"/>
          <w:lang w:val="en-US" w:eastAsia="zh-CN"/>
        </w:rPr>
        <w:t>”</w:t>
      </w:r>
      <w:r w:rsidR="002A7F2B">
        <w:rPr>
          <w:rFonts w:ascii="Times New Roman" w:eastAsiaTheme="minorEastAsia" w:hAnsi="Times New Roman"/>
          <w:lang w:val="en-US" w:eastAsia="zh-CN"/>
        </w:rPr>
        <w:t xml:space="preserve">. </w:t>
      </w:r>
    </w:p>
    <w:p w14:paraId="162F0076" w14:textId="121B2126" w:rsidR="00626591" w:rsidRPr="00A21D17" w:rsidRDefault="00626591" w:rsidP="002A7F2B">
      <w:pPr>
        <w:spacing w:after="180"/>
        <w:jc w:val="both"/>
        <w:rPr>
          <w:rFonts w:ascii="Times New Roman" w:eastAsiaTheme="minorEastAsia" w:hAnsi="Times New Roman"/>
          <w:lang w:val="en-AU" w:eastAsia="zh-CN"/>
        </w:rPr>
      </w:pPr>
      <w:r>
        <w:rPr>
          <w:rFonts w:ascii="Times New Roman" w:eastAsiaTheme="minorEastAsia" w:hAnsi="Times New Roman"/>
          <w:lang w:val="en-US" w:eastAsia="zh-CN"/>
        </w:rPr>
        <w:t>[3] R4</w:t>
      </w:r>
      <w:r w:rsidR="00A21D17">
        <w:rPr>
          <w:rFonts w:ascii="Times New Roman" w:eastAsiaTheme="minorEastAsia" w:hAnsi="Times New Roman"/>
          <w:lang w:val="en-US" w:eastAsia="zh-CN"/>
        </w:rPr>
        <w:t>-2405655</w:t>
      </w:r>
      <w:r w:rsidR="00A21D17">
        <w:rPr>
          <w:rFonts w:ascii="Times New Roman" w:eastAsiaTheme="minorEastAsia" w:hAnsi="Times New Roman"/>
          <w:lang w:val="en-AU" w:eastAsia="zh-CN"/>
        </w:rPr>
        <w:t>, “</w:t>
      </w:r>
      <w:r w:rsidR="00A21D17" w:rsidRPr="00A21D17">
        <w:rPr>
          <w:rFonts w:ascii="Times New Roman" w:eastAsiaTheme="minorEastAsia" w:hAnsi="Times New Roman"/>
          <w:lang w:val="en-AU" w:eastAsia="zh-CN"/>
        </w:rPr>
        <w:t>Discussion on BS RF requirements for SBFD-capable BS</w:t>
      </w:r>
      <w:r w:rsidR="00A21D17">
        <w:rPr>
          <w:rFonts w:ascii="Times New Roman" w:eastAsiaTheme="minorEastAsia" w:hAnsi="Times New Roman"/>
          <w:lang w:val="en-AU" w:eastAsia="zh-CN"/>
        </w:rPr>
        <w:t xml:space="preserve">”, Samsung, RAN4#110bis. </w:t>
      </w:r>
    </w:p>
    <w:p w14:paraId="702AE313" w14:textId="4FBB4A47" w:rsidR="003B01C2" w:rsidRDefault="003B01C2" w:rsidP="003B01C2">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w:t>
      </w:r>
      <w:r w:rsidR="00626591">
        <w:rPr>
          <w:rFonts w:ascii="Times New Roman" w:eastAsiaTheme="minorEastAsia" w:hAnsi="Times New Roman"/>
          <w:lang w:val="en-AU" w:eastAsia="zh-CN"/>
        </w:rPr>
        <w:t>4</w:t>
      </w:r>
      <w:r>
        <w:rPr>
          <w:rFonts w:ascii="Times New Roman" w:eastAsiaTheme="minorEastAsia" w:hAnsi="Times New Roman"/>
          <w:lang w:val="en-AU" w:eastAsia="zh-CN"/>
        </w:rPr>
        <w:t>] R4-2406107, “</w:t>
      </w:r>
      <w:r w:rsidRPr="00E2472D">
        <w:rPr>
          <w:rFonts w:ascii="Times New Roman" w:eastAsiaTheme="minorEastAsia" w:hAnsi="Times New Roman"/>
          <w:lang w:val="en-US" w:eastAsia="zh-CN"/>
        </w:rPr>
        <w:t>Way Forward for [110bis][313] NR_duplex_evo</w:t>
      </w:r>
      <w:r>
        <w:rPr>
          <w:rFonts w:ascii="Times New Roman" w:eastAsiaTheme="minorEastAsia" w:hAnsi="Times New Roman"/>
          <w:lang w:val="en-US" w:eastAsia="zh-CN"/>
        </w:rPr>
        <w:t xml:space="preserve">”, Samsung, RAN4#110bis. </w:t>
      </w:r>
    </w:p>
    <w:p w14:paraId="706EAB35" w14:textId="77777777" w:rsidR="00811188" w:rsidRDefault="00811188" w:rsidP="0081118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[5] R4-2409764, “</w:t>
      </w:r>
      <w:r w:rsidRPr="00EA596E">
        <w:rPr>
          <w:rFonts w:ascii="Times New Roman" w:eastAsiaTheme="minorEastAsia" w:hAnsi="Times New Roman"/>
          <w:lang w:val="en-US" w:eastAsia="zh-CN"/>
        </w:rPr>
        <w:t>On the modification of existing requirements for FR1 and FR2-1 SBFD-capable BS</w:t>
      </w:r>
      <w:r>
        <w:rPr>
          <w:rFonts w:ascii="Times New Roman" w:eastAsiaTheme="minorEastAsia" w:hAnsi="Times New Roman"/>
          <w:lang w:val="en-US" w:eastAsia="zh-CN"/>
        </w:rPr>
        <w:t>”, Samsung, RAN4#111.</w:t>
      </w:r>
    </w:p>
    <w:p w14:paraId="60AB0344" w14:textId="77777777" w:rsidR="00811188" w:rsidRDefault="00811188" w:rsidP="00811188">
      <w:pPr>
        <w:spacing w:after="180"/>
        <w:jc w:val="both"/>
        <w:rPr>
          <w:rFonts w:ascii="Times New Roman" w:eastAsiaTheme="minorEastAsia" w:hAnsi="Times New Roman"/>
          <w:lang w:val="en-US" w:eastAsia="zh-CN"/>
        </w:rPr>
      </w:pPr>
      <w:r>
        <w:rPr>
          <w:rFonts w:ascii="Times New Roman" w:eastAsiaTheme="minorEastAsia" w:hAnsi="Times New Roman"/>
          <w:lang w:val="en-AU" w:eastAsia="zh-CN"/>
        </w:rPr>
        <w:t xml:space="preserve">[6] </w:t>
      </w:r>
      <w:r w:rsidRPr="00410E86">
        <w:rPr>
          <w:rFonts w:ascii="Times New Roman" w:eastAsiaTheme="minorEastAsia" w:hAnsi="Times New Roman"/>
          <w:lang w:val="en-AU" w:eastAsia="zh-CN"/>
        </w:rPr>
        <w:t>R4-2409958</w:t>
      </w:r>
      <w:r>
        <w:rPr>
          <w:rFonts w:ascii="Times New Roman" w:eastAsiaTheme="minorEastAsia" w:hAnsi="Times New Roman"/>
          <w:lang w:val="en-AU" w:eastAsia="zh-CN"/>
        </w:rPr>
        <w:t>, “</w:t>
      </w:r>
      <w:r w:rsidRPr="00E2472D">
        <w:rPr>
          <w:rFonts w:ascii="Times New Roman" w:eastAsiaTheme="minorEastAsia" w:hAnsi="Times New Roman"/>
          <w:lang w:val="en-US" w:eastAsia="zh-CN"/>
        </w:rPr>
        <w:t>Way Forward for [11</w:t>
      </w:r>
      <w:r>
        <w:rPr>
          <w:rFonts w:ascii="Times New Roman" w:eastAsiaTheme="minorEastAsia" w:hAnsi="Times New Roman"/>
          <w:lang w:val="en-US" w:eastAsia="zh-CN"/>
        </w:rPr>
        <w:t>1</w:t>
      </w:r>
      <w:r w:rsidRPr="00E2472D">
        <w:rPr>
          <w:rFonts w:ascii="Times New Roman" w:eastAsiaTheme="minorEastAsia" w:hAnsi="Times New Roman"/>
          <w:lang w:val="en-US" w:eastAsia="zh-CN"/>
        </w:rPr>
        <w:t>][313] NR_duplex_evo</w:t>
      </w:r>
      <w:r>
        <w:rPr>
          <w:rFonts w:ascii="Times New Roman" w:eastAsiaTheme="minorEastAsia" w:hAnsi="Times New Roman"/>
          <w:lang w:val="en-US" w:eastAsia="zh-CN"/>
        </w:rPr>
        <w:t xml:space="preserve">”, Samsung, RAN4#111. </w:t>
      </w:r>
    </w:p>
    <w:p w14:paraId="5EAE49A6" w14:textId="4C9A1CF2" w:rsidR="00626591" w:rsidRPr="00626591" w:rsidRDefault="00626591" w:rsidP="003B01C2">
      <w:pPr>
        <w:spacing w:after="180"/>
        <w:jc w:val="both"/>
        <w:rPr>
          <w:rFonts w:ascii="Times New Roman" w:eastAsiaTheme="minorEastAsia" w:hAnsi="Times New Roman"/>
          <w:lang w:val="en-AU" w:eastAsia="zh-CN"/>
        </w:rPr>
      </w:pPr>
    </w:p>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5541" w14:textId="77777777" w:rsidR="00F84E38" w:rsidRDefault="00F84E38">
      <w:r>
        <w:separator/>
      </w:r>
    </w:p>
  </w:endnote>
  <w:endnote w:type="continuationSeparator" w:id="0">
    <w:p w14:paraId="71E3C5AB" w14:textId="77777777" w:rsidR="00F84E38" w:rsidRDefault="00F8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DC80B" w14:textId="77777777" w:rsidR="00F84E38" w:rsidRDefault="00F84E38">
      <w:r>
        <w:separator/>
      </w:r>
    </w:p>
  </w:footnote>
  <w:footnote w:type="continuationSeparator" w:id="0">
    <w:p w14:paraId="0E23722C" w14:textId="77777777" w:rsidR="00F84E38" w:rsidRDefault="00F84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AD6"/>
    <w:rsid w:val="00026F3E"/>
    <w:rsid w:val="0003171D"/>
    <w:rsid w:val="00031C1D"/>
    <w:rsid w:val="000320DE"/>
    <w:rsid w:val="00032AF6"/>
    <w:rsid w:val="000353D1"/>
    <w:rsid w:val="000358CD"/>
    <w:rsid w:val="00036B50"/>
    <w:rsid w:val="0003705B"/>
    <w:rsid w:val="0003795B"/>
    <w:rsid w:val="00040094"/>
    <w:rsid w:val="00040797"/>
    <w:rsid w:val="000419DA"/>
    <w:rsid w:val="00041A3E"/>
    <w:rsid w:val="000428A4"/>
    <w:rsid w:val="00044A50"/>
    <w:rsid w:val="000457A1"/>
    <w:rsid w:val="0004780B"/>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5E72"/>
    <w:rsid w:val="00066E7E"/>
    <w:rsid w:val="00067E07"/>
    <w:rsid w:val="00070C41"/>
    <w:rsid w:val="00071E68"/>
    <w:rsid w:val="00072282"/>
    <w:rsid w:val="0007382E"/>
    <w:rsid w:val="000766E1"/>
    <w:rsid w:val="0007701A"/>
    <w:rsid w:val="000771B8"/>
    <w:rsid w:val="000776AA"/>
    <w:rsid w:val="00077AE4"/>
    <w:rsid w:val="00077FF6"/>
    <w:rsid w:val="00080902"/>
    <w:rsid w:val="00080D82"/>
    <w:rsid w:val="00081692"/>
    <w:rsid w:val="00082AEE"/>
    <w:rsid w:val="00082C46"/>
    <w:rsid w:val="00083335"/>
    <w:rsid w:val="00083764"/>
    <w:rsid w:val="000839B7"/>
    <w:rsid w:val="00087548"/>
    <w:rsid w:val="000877D0"/>
    <w:rsid w:val="00092ED5"/>
    <w:rsid w:val="0009360C"/>
    <w:rsid w:val="00093E7E"/>
    <w:rsid w:val="00096F36"/>
    <w:rsid w:val="000975EE"/>
    <w:rsid w:val="00097C14"/>
    <w:rsid w:val="00097DBC"/>
    <w:rsid w:val="000A1830"/>
    <w:rsid w:val="000A4121"/>
    <w:rsid w:val="000A4AA3"/>
    <w:rsid w:val="000A550E"/>
    <w:rsid w:val="000A5A0F"/>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4A5C"/>
    <w:rsid w:val="000C5B53"/>
    <w:rsid w:val="000D1CED"/>
    <w:rsid w:val="000D329B"/>
    <w:rsid w:val="000D4089"/>
    <w:rsid w:val="000D44FB"/>
    <w:rsid w:val="000D66A7"/>
    <w:rsid w:val="000D6CFC"/>
    <w:rsid w:val="000E1270"/>
    <w:rsid w:val="000E2599"/>
    <w:rsid w:val="000E30BF"/>
    <w:rsid w:val="000E4891"/>
    <w:rsid w:val="000E537B"/>
    <w:rsid w:val="000E57D0"/>
    <w:rsid w:val="000E595A"/>
    <w:rsid w:val="000E6E1D"/>
    <w:rsid w:val="000E71EF"/>
    <w:rsid w:val="000E7858"/>
    <w:rsid w:val="000F101B"/>
    <w:rsid w:val="000F30C5"/>
    <w:rsid w:val="000F330F"/>
    <w:rsid w:val="000F3A78"/>
    <w:rsid w:val="000F4188"/>
    <w:rsid w:val="000F5023"/>
    <w:rsid w:val="000F5454"/>
    <w:rsid w:val="000F7828"/>
    <w:rsid w:val="0010249C"/>
    <w:rsid w:val="0010295F"/>
    <w:rsid w:val="00103AB6"/>
    <w:rsid w:val="00104DFD"/>
    <w:rsid w:val="0010519A"/>
    <w:rsid w:val="0010639C"/>
    <w:rsid w:val="00107688"/>
    <w:rsid w:val="00110E26"/>
    <w:rsid w:val="00114609"/>
    <w:rsid w:val="00114F88"/>
    <w:rsid w:val="0011606E"/>
    <w:rsid w:val="001163AF"/>
    <w:rsid w:val="00117BD6"/>
    <w:rsid w:val="0012057A"/>
    <w:rsid w:val="001206C2"/>
    <w:rsid w:val="00121360"/>
    <w:rsid w:val="00121978"/>
    <w:rsid w:val="00123422"/>
    <w:rsid w:val="00123813"/>
    <w:rsid w:val="00123AC5"/>
    <w:rsid w:val="00124B6A"/>
    <w:rsid w:val="00125B35"/>
    <w:rsid w:val="00126E68"/>
    <w:rsid w:val="001270DF"/>
    <w:rsid w:val="00127974"/>
    <w:rsid w:val="001309CD"/>
    <w:rsid w:val="001318B6"/>
    <w:rsid w:val="00132030"/>
    <w:rsid w:val="00132B79"/>
    <w:rsid w:val="00135800"/>
    <w:rsid w:val="00135C1F"/>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707D"/>
    <w:rsid w:val="00161FB6"/>
    <w:rsid w:val="00162548"/>
    <w:rsid w:val="001628B4"/>
    <w:rsid w:val="00163D48"/>
    <w:rsid w:val="00165FD3"/>
    <w:rsid w:val="00170C9E"/>
    <w:rsid w:val="0017138B"/>
    <w:rsid w:val="00171561"/>
    <w:rsid w:val="00172183"/>
    <w:rsid w:val="0017282B"/>
    <w:rsid w:val="00174284"/>
    <w:rsid w:val="001751AB"/>
    <w:rsid w:val="00175A3F"/>
    <w:rsid w:val="00176427"/>
    <w:rsid w:val="001778CC"/>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454D"/>
    <w:rsid w:val="001A7004"/>
    <w:rsid w:val="001B15E9"/>
    <w:rsid w:val="001B1820"/>
    <w:rsid w:val="001B4F40"/>
    <w:rsid w:val="001B6CCA"/>
    <w:rsid w:val="001C08F8"/>
    <w:rsid w:val="001C1409"/>
    <w:rsid w:val="001C2EC3"/>
    <w:rsid w:val="001C4517"/>
    <w:rsid w:val="001C4A89"/>
    <w:rsid w:val="001C50EC"/>
    <w:rsid w:val="001C529C"/>
    <w:rsid w:val="001C6177"/>
    <w:rsid w:val="001C61C5"/>
    <w:rsid w:val="001C636C"/>
    <w:rsid w:val="001C673A"/>
    <w:rsid w:val="001C7C0E"/>
    <w:rsid w:val="001C7D95"/>
    <w:rsid w:val="001D0363"/>
    <w:rsid w:val="001D0EDC"/>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6B90"/>
    <w:rsid w:val="001E72D2"/>
    <w:rsid w:val="001F0B20"/>
    <w:rsid w:val="001F102D"/>
    <w:rsid w:val="001F18A9"/>
    <w:rsid w:val="001F6C75"/>
    <w:rsid w:val="001F7E8A"/>
    <w:rsid w:val="001F7EE9"/>
    <w:rsid w:val="00200A62"/>
    <w:rsid w:val="002010E0"/>
    <w:rsid w:val="0020272F"/>
    <w:rsid w:val="00203740"/>
    <w:rsid w:val="002046C7"/>
    <w:rsid w:val="002072CA"/>
    <w:rsid w:val="00211143"/>
    <w:rsid w:val="0021162C"/>
    <w:rsid w:val="0021266C"/>
    <w:rsid w:val="00213818"/>
    <w:rsid w:val="002138EA"/>
    <w:rsid w:val="00213F84"/>
    <w:rsid w:val="00214FBD"/>
    <w:rsid w:val="00216DA0"/>
    <w:rsid w:val="00217F7A"/>
    <w:rsid w:val="00221F9A"/>
    <w:rsid w:val="00222897"/>
    <w:rsid w:val="00222B0C"/>
    <w:rsid w:val="002237CC"/>
    <w:rsid w:val="00227A12"/>
    <w:rsid w:val="0023055E"/>
    <w:rsid w:val="00230769"/>
    <w:rsid w:val="00230859"/>
    <w:rsid w:val="002321E8"/>
    <w:rsid w:val="00232E2B"/>
    <w:rsid w:val="00235180"/>
    <w:rsid w:val="00235394"/>
    <w:rsid w:val="00235577"/>
    <w:rsid w:val="00235AE7"/>
    <w:rsid w:val="0023668F"/>
    <w:rsid w:val="0024044E"/>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2E7A"/>
    <w:rsid w:val="0027338A"/>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752"/>
    <w:rsid w:val="002A2BEE"/>
    <w:rsid w:val="002A389C"/>
    <w:rsid w:val="002A3BB8"/>
    <w:rsid w:val="002A4CD0"/>
    <w:rsid w:val="002A5284"/>
    <w:rsid w:val="002A5939"/>
    <w:rsid w:val="002A7DA6"/>
    <w:rsid w:val="002A7DC4"/>
    <w:rsid w:val="002A7F2B"/>
    <w:rsid w:val="002B00C9"/>
    <w:rsid w:val="002B105E"/>
    <w:rsid w:val="002B1D95"/>
    <w:rsid w:val="002B516C"/>
    <w:rsid w:val="002B51B1"/>
    <w:rsid w:val="002B60C1"/>
    <w:rsid w:val="002B68B0"/>
    <w:rsid w:val="002C1090"/>
    <w:rsid w:val="002C158A"/>
    <w:rsid w:val="002C297F"/>
    <w:rsid w:val="002C2A07"/>
    <w:rsid w:val="002C32A9"/>
    <w:rsid w:val="002C340A"/>
    <w:rsid w:val="002C3573"/>
    <w:rsid w:val="002C4B52"/>
    <w:rsid w:val="002C4C0E"/>
    <w:rsid w:val="002C4DF1"/>
    <w:rsid w:val="002C5C0E"/>
    <w:rsid w:val="002C7ABE"/>
    <w:rsid w:val="002D03E5"/>
    <w:rsid w:val="002D11ED"/>
    <w:rsid w:val="002D14DE"/>
    <w:rsid w:val="002D2149"/>
    <w:rsid w:val="002D2A56"/>
    <w:rsid w:val="002D3587"/>
    <w:rsid w:val="002D36EB"/>
    <w:rsid w:val="002D7AFC"/>
    <w:rsid w:val="002E03AE"/>
    <w:rsid w:val="002E195F"/>
    <w:rsid w:val="002E2A1C"/>
    <w:rsid w:val="002E2CBE"/>
    <w:rsid w:val="002E2CE9"/>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3A9"/>
    <w:rsid w:val="00322146"/>
    <w:rsid w:val="00323613"/>
    <w:rsid w:val="00324956"/>
    <w:rsid w:val="0032544D"/>
    <w:rsid w:val="003260D7"/>
    <w:rsid w:val="003267D0"/>
    <w:rsid w:val="00326CAF"/>
    <w:rsid w:val="003302F3"/>
    <w:rsid w:val="003303EF"/>
    <w:rsid w:val="0033138D"/>
    <w:rsid w:val="003321FF"/>
    <w:rsid w:val="00332A1C"/>
    <w:rsid w:val="00334AA0"/>
    <w:rsid w:val="003356B9"/>
    <w:rsid w:val="00337A28"/>
    <w:rsid w:val="00341646"/>
    <w:rsid w:val="00342174"/>
    <w:rsid w:val="00342B85"/>
    <w:rsid w:val="00342CE8"/>
    <w:rsid w:val="00343635"/>
    <w:rsid w:val="00351331"/>
    <w:rsid w:val="00351B8E"/>
    <w:rsid w:val="00352BCD"/>
    <w:rsid w:val="00352C53"/>
    <w:rsid w:val="00353A72"/>
    <w:rsid w:val="00353BC8"/>
    <w:rsid w:val="00354654"/>
    <w:rsid w:val="00355873"/>
    <w:rsid w:val="0035660F"/>
    <w:rsid w:val="00357F4C"/>
    <w:rsid w:val="00357FAF"/>
    <w:rsid w:val="003628B9"/>
    <w:rsid w:val="003628F0"/>
    <w:rsid w:val="00362C6E"/>
    <w:rsid w:val="00362D8F"/>
    <w:rsid w:val="003671C9"/>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582"/>
    <w:rsid w:val="003849EE"/>
    <w:rsid w:val="00387F80"/>
    <w:rsid w:val="00391FCC"/>
    <w:rsid w:val="00392D61"/>
    <w:rsid w:val="00393042"/>
    <w:rsid w:val="003935C6"/>
    <w:rsid w:val="003938F7"/>
    <w:rsid w:val="00394AD5"/>
    <w:rsid w:val="003959F3"/>
    <w:rsid w:val="00395C5E"/>
    <w:rsid w:val="0039642D"/>
    <w:rsid w:val="003974A6"/>
    <w:rsid w:val="003A03D3"/>
    <w:rsid w:val="003A066B"/>
    <w:rsid w:val="003A1DC8"/>
    <w:rsid w:val="003A2E40"/>
    <w:rsid w:val="003A342C"/>
    <w:rsid w:val="003A36EC"/>
    <w:rsid w:val="003A43FE"/>
    <w:rsid w:val="003A4F44"/>
    <w:rsid w:val="003A72FB"/>
    <w:rsid w:val="003A7EDE"/>
    <w:rsid w:val="003B0158"/>
    <w:rsid w:val="003B01C2"/>
    <w:rsid w:val="003B027F"/>
    <w:rsid w:val="003B0688"/>
    <w:rsid w:val="003B0EAA"/>
    <w:rsid w:val="003B1617"/>
    <w:rsid w:val="003B3CB3"/>
    <w:rsid w:val="003B49E9"/>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BAB"/>
    <w:rsid w:val="003D3E03"/>
    <w:rsid w:val="003D4215"/>
    <w:rsid w:val="003D576B"/>
    <w:rsid w:val="003D76A6"/>
    <w:rsid w:val="003D7719"/>
    <w:rsid w:val="003E0E24"/>
    <w:rsid w:val="003E1EEF"/>
    <w:rsid w:val="003E456F"/>
    <w:rsid w:val="003E741E"/>
    <w:rsid w:val="003E7C5E"/>
    <w:rsid w:val="003F0C1D"/>
    <w:rsid w:val="003F1C1B"/>
    <w:rsid w:val="003F212E"/>
    <w:rsid w:val="003F2FEF"/>
    <w:rsid w:val="003F3452"/>
    <w:rsid w:val="003F35B1"/>
    <w:rsid w:val="003F6C42"/>
    <w:rsid w:val="003F6D17"/>
    <w:rsid w:val="003F7EEC"/>
    <w:rsid w:val="004007FE"/>
    <w:rsid w:val="00401144"/>
    <w:rsid w:val="00401433"/>
    <w:rsid w:val="00402D73"/>
    <w:rsid w:val="00403CE7"/>
    <w:rsid w:val="00404A68"/>
    <w:rsid w:val="00407661"/>
    <w:rsid w:val="0040769B"/>
    <w:rsid w:val="00410314"/>
    <w:rsid w:val="00411995"/>
    <w:rsid w:val="00412063"/>
    <w:rsid w:val="00412EB1"/>
    <w:rsid w:val="00414118"/>
    <w:rsid w:val="00416084"/>
    <w:rsid w:val="00416811"/>
    <w:rsid w:val="004168BB"/>
    <w:rsid w:val="00416F79"/>
    <w:rsid w:val="00417DFD"/>
    <w:rsid w:val="00420587"/>
    <w:rsid w:val="00422F51"/>
    <w:rsid w:val="004234C8"/>
    <w:rsid w:val="00423E9E"/>
    <w:rsid w:val="00424F8C"/>
    <w:rsid w:val="0042532D"/>
    <w:rsid w:val="004255E1"/>
    <w:rsid w:val="004271BA"/>
    <w:rsid w:val="00430153"/>
    <w:rsid w:val="004328AB"/>
    <w:rsid w:val="00433F81"/>
    <w:rsid w:val="00433FE0"/>
    <w:rsid w:val="004344E5"/>
    <w:rsid w:val="00434DC1"/>
    <w:rsid w:val="004350F4"/>
    <w:rsid w:val="00435144"/>
    <w:rsid w:val="0043566B"/>
    <w:rsid w:val="004412A0"/>
    <w:rsid w:val="004418D3"/>
    <w:rsid w:val="0044348D"/>
    <w:rsid w:val="00444527"/>
    <w:rsid w:val="00445301"/>
    <w:rsid w:val="004456F4"/>
    <w:rsid w:val="00447EC3"/>
    <w:rsid w:val="00450F27"/>
    <w:rsid w:val="004523CB"/>
    <w:rsid w:val="0045267C"/>
    <w:rsid w:val="004567FA"/>
    <w:rsid w:val="00456A75"/>
    <w:rsid w:val="00461266"/>
    <w:rsid w:val="00461E39"/>
    <w:rsid w:val="00462D3A"/>
    <w:rsid w:val="00462E3D"/>
    <w:rsid w:val="004634EB"/>
    <w:rsid w:val="00463521"/>
    <w:rsid w:val="00465E19"/>
    <w:rsid w:val="00471125"/>
    <w:rsid w:val="0047437A"/>
    <w:rsid w:val="004761C5"/>
    <w:rsid w:val="004769C3"/>
    <w:rsid w:val="004811F4"/>
    <w:rsid w:val="0048188C"/>
    <w:rsid w:val="004820A9"/>
    <w:rsid w:val="00484C51"/>
    <w:rsid w:val="0048543E"/>
    <w:rsid w:val="00485492"/>
    <w:rsid w:val="004854B4"/>
    <w:rsid w:val="00486711"/>
    <w:rsid w:val="004868C1"/>
    <w:rsid w:val="00486A5C"/>
    <w:rsid w:val="004871E4"/>
    <w:rsid w:val="0048750F"/>
    <w:rsid w:val="00487D36"/>
    <w:rsid w:val="00490FB2"/>
    <w:rsid w:val="004919E5"/>
    <w:rsid w:val="00491CA3"/>
    <w:rsid w:val="004929AF"/>
    <w:rsid w:val="00493D82"/>
    <w:rsid w:val="00493FA8"/>
    <w:rsid w:val="00494D6A"/>
    <w:rsid w:val="00495D6D"/>
    <w:rsid w:val="004A09D4"/>
    <w:rsid w:val="004A20DA"/>
    <w:rsid w:val="004A2652"/>
    <w:rsid w:val="004A495F"/>
    <w:rsid w:val="004A577A"/>
    <w:rsid w:val="004A71D7"/>
    <w:rsid w:val="004B0A1F"/>
    <w:rsid w:val="004B149F"/>
    <w:rsid w:val="004B33EE"/>
    <w:rsid w:val="004B42CE"/>
    <w:rsid w:val="004B49EB"/>
    <w:rsid w:val="004B6095"/>
    <w:rsid w:val="004B6B0F"/>
    <w:rsid w:val="004B751C"/>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55F"/>
    <w:rsid w:val="004E2659"/>
    <w:rsid w:val="004E30DF"/>
    <w:rsid w:val="004E39EE"/>
    <w:rsid w:val="004E41AF"/>
    <w:rsid w:val="004E4237"/>
    <w:rsid w:val="004E4CF8"/>
    <w:rsid w:val="004E56E0"/>
    <w:rsid w:val="004E6089"/>
    <w:rsid w:val="004E62C0"/>
    <w:rsid w:val="004E7329"/>
    <w:rsid w:val="004E7887"/>
    <w:rsid w:val="004F077C"/>
    <w:rsid w:val="004F0DFB"/>
    <w:rsid w:val="004F2CB0"/>
    <w:rsid w:val="004F5B20"/>
    <w:rsid w:val="004F6C61"/>
    <w:rsid w:val="00501039"/>
    <w:rsid w:val="005017F7"/>
    <w:rsid w:val="00501FA7"/>
    <w:rsid w:val="005036A1"/>
    <w:rsid w:val="00504ACE"/>
    <w:rsid w:val="005057B2"/>
    <w:rsid w:val="00505BFA"/>
    <w:rsid w:val="005068AE"/>
    <w:rsid w:val="005071B4"/>
    <w:rsid w:val="00510D97"/>
    <w:rsid w:val="005117A9"/>
    <w:rsid w:val="00511B22"/>
    <w:rsid w:val="00511F57"/>
    <w:rsid w:val="00512EAD"/>
    <w:rsid w:val="005131D3"/>
    <w:rsid w:val="00515CBE"/>
    <w:rsid w:val="00515E2B"/>
    <w:rsid w:val="00517354"/>
    <w:rsid w:val="005173CE"/>
    <w:rsid w:val="00517EB6"/>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788C"/>
    <w:rsid w:val="00550DD1"/>
    <w:rsid w:val="00550E5A"/>
    <w:rsid w:val="0055136F"/>
    <w:rsid w:val="005516EA"/>
    <w:rsid w:val="0055778C"/>
    <w:rsid w:val="00557ADF"/>
    <w:rsid w:val="0056321E"/>
    <w:rsid w:val="0056479E"/>
    <w:rsid w:val="00571673"/>
    <w:rsid w:val="005736EC"/>
    <w:rsid w:val="00574F15"/>
    <w:rsid w:val="005757D6"/>
    <w:rsid w:val="00580E1E"/>
    <w:rsid w:val="005814E2"/>
    <w:rsid w:val="00582081"/>
    <w:rsid w:val="00583A2D"/>
    <w:rsid w:val="0058519C"/>
    <w:rsid w:val="005872BC"/>
    <w:rsid w:val="00587552"/>
    <w:rsid w:val="00593201"/>
    <w:rsid w:val="0059477D"/>
    <w:rsid w:val="00594A68"/>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5F07"/>
    <w:rsid w:val="005B6A43"/>
    <w:rsid w:val="005B7C47"/>
    <w:rsid w:val="005C0423"/>
    <w:rsid w:val="005C087C"/>
    <w:rsid w:val="005C09A5"/>
    <w:rsid w:val="005C10D6"/>
    <w:rsid w:val="005C1EA6"/>
    <w:rsid w:val="005C20B6"/>
    <w:rsid w:val="005C52B4"/>
    <w:rsid w:val="005C6C7B"/>
    <w:rsid w:val="005C7368"/>
    <w:rsid w:val="005D0B99"/>
    <w:rsid w:val="005D190F"/>
    <w:rsid w:val="005D2499"/>
    <w:rsid w:val="005D308E"/>
    <w:rsid w:val="005D3A48"/>
    <w:rsid w:val="005D5AC0"/>
    <w:rsid w:val="005D6E74"/>
    <w:rsid w:val="005D7BA1"/>
    <w:rsid w:val="005D7D8C"/>
    <w:rsid w:val="005D7E46"/>
    <w:rsid w:val="005E0AF4"/>
    <w:rsid w:val="005E25B9"/>
    <w:rsid w:val="005E5C23"/>
    <w:rsid w:val="005E726D"/>
    <w:rsid w:val="005E774A"/>
    <w:rsid w:val="005F006F"/>
    <w:rsid w:val="005F07E1"/>
    <w:rsid w:val="005F2145"/>
    <w:rsid w:val="005F25CC"/>
    <w:rsid w:val="005F2E6B"/>
    <w:rsid w:val="005F3925"/>
    <w:rsid w:val="005F3E0F"/>
    <w:rsid w:val="005F5764"/>
    <w:rsid w:val="005F57D1"/>
    <w:rsid w:val="005F64C2"/>
    <w:rsid w:val="00600202"/>
    <w:rsid w:val="00600BA4"/>
    <w:rsid w:val="00601423"/>
    <w:rsid w:val="006016E1"/>
    <w:rsid w:val="00602D27"/>
    <w:rsid w:val="006078E8"/>
    <w:rsid w:val="00612D54"/>
    <w:rsid w:val="00613625"/>
    <w:rsid w:val="006144A1"/>
    <w:rsid w:val="00614744"/>
    <w:rsid w:val="00616096"/>
    <w:rsid w:val="006160A2"/>
    <w:rsid w:val="00617B47"/>
    <w:rsid w:val="0062168F"/>
    <w:rsid w:val="00622D62"/>
    <w:rsid w:val="00622DFE"/>
    <w:rsid w:val="00626535"/>
    <w:rsid w:val="00626591"/>
    <w:rsid w:val="00626E4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61A"/>
    <w:rsid w:val="00647C45"/>
    <w:rsid w:val="006501AF"/>
    <w:rsid w:val="00650DDE"/>
    <w:rsid w:val="0065135D"/>
    <w:rsid w:val="0065360C"/>
    <w:rsid w:val="00653A36"/>
    <w:rsid w:val="00653E71"/>
    <w:rsid w:val="0065561E"/>
    <w:rsid w:val="00656CCF"/>
    <w:rsid w:val="00660AE2"/>
    <w:rsid w:val="00661585"/>
    <w:rsid w:val="00661B07"/>
    <w:rsid w:val="00663934"/>
    <w:rsid w:val="0066447B"/>
    <w:rsid w:val="006667C7"/>
    <w:rsid w:val="00666E03"/>
    <w:rsid w:val="006709B8"/>
    <w:rsid w:val="00671AD6"/>
    <w:rsid w:val="00672307"/>
    <w:rsid w:val="006736C7"/>
    <w:rsid w:val="006808C6"/>
    <w:rsid w:val="00680E04"/>
    <w:rsid w:val="00681BD6"/>
    <w:rsid w:val="00683E31"/>
    <w:rsid w:val="006842B7"/>
    <w:rsid w:val="006907F9"/>
    <w:rsid w:val="006929FD"/>
    <w:rsid w:val="00692A68"/>
    <w:rsid w:val="00695D85"/>
    <w:rsid w:val="00696DB7"/>
    <w:rsid w:val="006972A2"/>
    <w:rsid w:val="0069790A"/>
    <w:rsid w:val="00697AEF"/>
    <w:rsid w:val="006A2715"/>
    <w:rsid w:val="006A3245"/>
    <w:rsid w:val="006A39DE"/>
    <w:rsid w:val="006A5171"/>
    <w:rsid w:val="006A5871"/>
    <w:rsid w:val="006A6C67"/>
    <w:rsid w:val="006A6D23"/>
    <w:rsid w:val="006B012A"/>
    <w:rsid w:val="006B111B"/>
    <w:rsid w:val="006B18C8"/>
    <w:rsid w:val="006B21DE"/>
    <w:rsid w:val="006B5654"/>
    <w:rsid w:val="006B62ED"/>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4C55"/>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108"/>
    <w:rsid w:val="007023B9"/>
    <w:rsid w:val="00703692"/>
    <w:rsid w:val="00704EFF"/>
    <w:rsid w:val="0070641C"/>
    <w:rsid w:val="0070646B"/>
    <w:rsid w:val="0071041B"/>
    <w:rsid w:val="00710A2C"/>
    <w:rsid w:val="00711D12"/>
    <w:rsid w:val="0071232B"/>
    <w:rsid w:val="007130A2"/>
    <w:rsid w:val="00715463"/>
    <w:rsid w:val="007167D8"/>
    <w:rsid w:val="00716890"/>
    <w:rsid w:val="0071705D"/>
    <w:rsid w:val="00721E1E"/>
    <w:rsid w:val="0072211A"/>
    <w:rsid w:val="00722413"/>
    <w:rsid w:val="0072327C"/>
    <w:rsid w:val="00725FFB"/>
    <w:rsid w:val="00727F46"/>
    <w:rsid w:val="00730655"/>
    <w:rsid w:val="007318A1"/>
    <w:rsid w:val="00731D77"/>
    <w:rsid w:val="00731F9B"/>
    <w:rsid w:val="00732360"/>
    <w:rsid w:val="00733588"/>
    <w:rsid w:val="00733762"/>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247D"/>
    <w:rsid w:val="007530EF"/>
    <w:rsid w:val="00753BED"/>
    <w:rsid w:val="00760721"/>
    <w:rsid w:val="00760F95"/>
    <w:rsid w:val="00761E9F"/>
    <w:rsid w:val="00761F65"/>
    <w:rsid w:val="00761FA8"/>
    <w:rsid w:val="00764142"/>
    <w:rsid w:val="00767768"/>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5B7"/>
    <w:rsid w:val="00791B81"/>
    <w:rsid w:val="00794A50"/>
    <w:rsid w:val="007977C8"/>
    <w:rsid w:val="007A06D5"/>
    <w:rsid w:val="007A1DA0"/>
    <w:rsid w:val="007A5A0B"/>
    <w:rsid w:val="007A5ACC"/>
    <w:rsid w:val="007A5FE3"/>
    <w:rsid w:val="007A6D4E"/>
    <w:rsid w:val="007A6D8E"/>
    <w:rsid w:val="007A79FD"/>
    <w:rsid w:val="007A7EB9"/>
    <w:rsid w:val="007B0B9D"/>
    <w:rsid w:val="007B157E"/>
    <w:rsid w:val="007B29E0"/>
    <w:rsid w:val="007B373E"/>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28C6"/>
    <w:rsid w:val="007E3749"/>
    <w:rsid w:val="007E40D1"/>
    <w:rsid w:val="007E41ED"/>
    <w:rsid w:val="007E4525"/>
    <w:rsid w:val="007E4CD4"/>
    <w:rsid w:val="007E5AED"/>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3B9A"/>
    <w:rsid w:val="008051D1"/>
    <w:rsid w:val="00810294"/>
    <w:rsid w:val="00811188"/>
    <w:rsid w:val="00813175"/>
    <w:rsid w:val="00813872"/>
    <w:rsid w:val="00813D73"/>
    <w:rsid w:val="008145E5"/>
    <w:rsid w:val="00814D27"/>
    <w:rsid w:val="00816078"/>
    <w:rsid w:val="008171F3"/>
    <w:rsid w:val="008177E3"/>
    <w:rsid w:val="00820415"/>
    <w:rsid w:val="00821DDF"/>
    <w:rsid w:val="008232F5"/>
    <w:rsid w:val="00823AA9"/>
    <w:rsid w:val="00823BE9"/>
    <w:rsid w:val="00825CD8"/>
    <w:rsid w:val="00827324"/>
    <w:rsid w:val="00832496"/>
    <w:rsid w:val="008358B5"/>
    <w:rsid w:val="00836AD4"/>
    <w:rsid w:val="00837AAE"/>
    <w:rsid w:val="00840B75"/>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AC4"/>
    <w:rsid w:val="00882F62"/>
    <w:rsid w:val="008858E2"/>
    <w:rsid w:val="008865BF"/>
    <w:rsid w:val="00886653"/>
    <w:rsid w:val="00886D1F"/>
    <w:rsid w:val="00886F1E"/>
    <w:rsid w:val="008871E9"/>
    <w:rsid w:val="008903AA"/>
    <w:rsid w:val="00891272"/>
    <w:rsid w:val="0089178B"/>
    <w:rsid w:val="00891EE1"/>
    <w:rsid w:val="00893987"/>
    <w:rsid w:val="008962D9"/>
    <w:rsid w:val="008963EF"/>
    <w:rsid w:val="0089688E"/>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49E0"/>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45"/>
    <w:rsid w:val="008F18FD"/>
    <w:rsid w:val="008F1F17"/>
    <w:rsid w:val="008F2829"/>
    <w:rsid w:val="008F299B"/>
    <w:rsid w:val="008F2A72"/>
    <w:rsid w:val="008F3138"/>
    <w:rsid w:val="008F3AD3"/>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B39"/>
    <w:rsid w:val="00915D73"/>
    <w:rsid w:val="00916077"/>
    <w:rsid w:val="009170A2"/>
    <w:rsid w:val="0091727C"/>
    <w:rsid w:val="009208A6"/>
    <w:rsid w:val="0092152A"/>
    <w:rsid w:val="009232A3"/>
    <w:rsid w:val="00923E35"/>
    <w:rsid w:val="00924514"/>
    <w:rsid w:val="00924931"/>
    <w:rsid w:val="009256D1"/>
    <w:rsid w:val="009269B8"/>
    <w:rsid w:val="00927316"/>
    <w:rsid w:val="00927C5A"/>
    <w:rsid w:val="00931B8C"/>
    <w:rsid w:val="009331BD"/>
    <w:rsid w:val="00933D12"/>
    <w:rsid w:val="00936E69"/>
    <w:rsid w:val="00937065"/>
    <w:rsid w:val="00940285"/>
    <w:rsid w:val="00940344"/>
    <w:rsid w:val="009410D5"/>
    <w:rsid w:val="0094483E"/>
    <w:rsid w:val="00944EF4"/>
    <w:rsid w:val="00946425"/>
    <w:rsid w:val="00947E7E"/>
    <w:rsid w:val="00950085"/>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5C9A"/>
    <w:rsid w:val="009863A5"/>
    <w:rsid w:val="00986DAB"/>
    <w:rsid w:val="009871F8"/>
    <w:rsid w:val="00987C8E"/>
    <w:rsid w:val="00990D90"/>
    <w:rsid w:val="009932AC"/>
    <w:rsid w:val="009940C7"/>
    <w:rsid w:val="00996E1E"/>
    <w:rsid w:val="009A13C5"/>
    <w:rsid w:val="009A1DBF"/>
    <w:rsid w:val="009A3B3C"/>
    <w:rsid w:val="009A3CCF"/>
    <w:rsid w:val="009A68E6"/>
    <w:rsid w:val="009A7598"/>
    <w:rsid w:val="009B144A"/>
    <w:rsid w:val="009B1D10"/>
    <w:rsid w:val="009B1DF8"/>
    <w:rsid w:val="009B2120"/>
    <w:rsid w:val="009B3D20"/>
    <w:rsid w:val="009B53EB"/>
    <w:rsid w:val="009B5418"/>
    <w:rsid w:val="009B5B68"/>
    <w:rsid w:val="009B6531"/>
    <w:rsid w:val="009B699F"/>
    <w:rsid w:val="009B6A2D"/>
    <w:rsid w:val="009B6BF8"/>
    <w:rsid w:val="009B7197"/>
    <w:rsid w:val="009B7212"/>
    <w:rsid w:val="009C0727"/>
    <w:rsid w:val="009C1030"/>
    <w:rsid w:val="009C2EED"/>
    <w:rsid w:val="009C3207"/>
    <w:rsid w:val="009C4072"/>
    <w:rsid w:val="009C492F"/>
    <w:rsid w:val="009C5C8D"/>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36DF"/>
    <w:rsid w:val="00A05B26"/>
    <w:rsid w:val="00A0758F"/>
    <w:rsid w:val="00A07BCD"/>
    <w:rsid w:val="00A10439"/>
    <w:rsid w:val="00A11E3B"/>
    <w:rsid w:val="00A13468"/>
    <w:rsid w:val="00A1570A"/>
    <w:rsid w:val="00A17116"/>
    <w:rsid w:val="00A211B4"/>
    <w:rsid w:val="00A211F9"/>
    <w:rsid w:val="00A21706"/>
    <w:rsid w:val="00A21BC5"/>
    <w:rsid w:val="00A21D17"/>
    <w:rsid w:val="00A23EFD"/>
    <w:rsid w:val="00A306AC"/>
    <w:rsid w:val="00A327D7"/>
    <w:rsid w:val="00A33B4F"/>
    <w:rsid w:val="00A33DDF"/>
    <w:rsid w:val="00A34547"/>
    <w:rsid w:val="00A362DE"/>
    <w:rsid w:val="00A376B7"/>
    <w:rsid w:val="00A405FE"/>
    <w:rsid w:val="00A41A96"/>
    <w:rsid w:val="00A41BF5"/>
    <w:rsid w:val="00A421FA"/>
    <w:rsid w:val="00A434AD"/>
    <w:rsid w:val="00A43F09"/>
    <w:rsid w:val="00A44035"/>
    <w:rsid w:val="00A447C4"/>
    <w:rsid w:val="00A469E7"/>
    <w:rsid w:val="00A503DB"/>
    <w:rsid w:val="00A5040B"/>
    <w:rsid w:val="00A52133"/>
    <w:rsid w:val="00A548ED"/>
    <w:rsid w:val="00A56596"/>
    <w:rsid w:val="00A604A4"/>
    <w:rsid w:val="00A64004"/>
    <w:rsid w:val="00A64A13"/>
    <w:rsid w:val="00A6605B"/>
    <w:rsid w:val="00A666CA"/>
    <w:rsid w:val="00A66ADC"/>
    <w:rsid w:val="00A66CE0"/>
    <w:rsid w:val="00A70128"/>
    <w:rsid w:val="00A7118B"/>
    <w:rsid w:val="00A7147D"/>
    <w:rsid w:val="00A724EC"/>
    <w:rsid w:val="00A72612"/>
    <w:rsid w:val="00A749AF"/>
    <w:rsid w:val="00A77C46"/>
    <w:rsid w:val="00A812CF"/>
    <w:rsid w:val="00A81336"/>
    <w:rsid w:val="00A81B15"/>
    <w:rsid w:val="00A82C0D"/>
    <w:rsid w:val="00A837FF"/>
    <w:rsid w:val="00A846DF"/>
    <w:rsid w:val="00A84DC8"/>
    <w:rsid w:val="00A85BA5"/>
    <w:rsid w:val="00A85DBC"/>
    <w:rsid w:val="00A86C7A"/>
    <w:rsid w:val="00A87FEB"/>
    <w:rsid w:val="00A90F7B"/>
    <w:rsid w:val="00A937BC"/>
    <w:rsid w:val="00A93F9F"/>
    <w:rsid w:val="00A9420E"/>
    <w:rsid w:val="00A97648"/>
    <w:rsid w:val="00AA1CFD"/>
    <w:rsid w:val="00AA2239"/>
    <w:rsid w:val="00AA33D2"/>
    <w:rsid w:val="00AA34ED"/>
    <w:rsid w:val="00AA3D94"/>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33E"/>
    <w:rsid w:val="00AD1515"/>
    <w:rsid w:val="00AD21F0"/>
    <w:rsid w:val="00AD384C"/>
    <w:rsid w:val="00AD3BD4"/>
    <w:rsid w:val="00AD3FB9"/>
    <w:rsid w:val="00AD47A8"/>
    <w:rsid w:val="00AD667D"/>
    <w:rsid w:val="00AD7736"/>
    <w:rsid w:val="00AD785D"/>
    <w:rsid w:val="00AE165E"/>
    <w:rsid w:val="00AE1D5F"/>
    <w:rsid w:val="00AE2B50"/>
    <w:rsid w:val="00AE40A9"/>
    <w:rsid w:val="00AE4ED8"/>
    <w:rsid w:val="00AE70D4"/>
    <w:rsid w:val="00AE7684"/>
    <w:rsid w:val="00AE7868"/>
    <w:rsid w:val="00AF0407"/>
    <w:rsid w:val="00AF0586"/>
    <w:rsid w:val="00AF1DFE"/>
    <w:rsid w:val="00AF2C63"/>
    <w:rsid w:val="00AF2CE2"/>
    <w:rsid w:val="00AF2EA8"/>
    <w:rsid w:val="00AF30F5"/>
    <w:rsid w:val="00AF3204"/>
    <w:rsid w:val="00AF7018"/>
    <w:rsid w:val="00B00012"/>
    <w:rsid w:val="00B00F54"/>
    <w:rsid w:val="00B02FD3"/>
    <w:rsid w:val="00B0508E"/>
    <w:rsid w:val="00B05F90"/>
    <w:rsid w:val="00B0665E"/>
    <w:rsid w:val="00B06CA7"/>
    <w:rsid w:val="00B072AB"/>
    <w:rsid w:val="00B07BC6"/>
    <w:rsid w:val="00B1071A"/>
    <w:rsid w:val="00B110EE"/>
    <w:rsid w:val="00B1385B"/>
    <w:rsid w:val="00B1607C"/>
    <w:rsid w:val="00B163F8"/>
    <w:rsid w:val="00B17E5F"/>
    <w:rsid w:val="00B17F9F"/>
    <w:rsid w:val="00B21700"/>
    <w:rsid w:val="00B21709"/>
    <w:rsid w:val="00B223AB"/>
    <w:rsid w:val="00B22655"/>
    <w:rsid w:val="00B23A8F"/>
    <w:rsid w:val="00B2472D"/>
    <w:rsid w:val="00B2549F"/>
    <w:rsid w:val="00B267DD"/>
    <w:rsid w:val="00B271A9"/>
    <w:rsid w:val="00B319B3"/>
    <w:rsid w:val="00B31E0D"/>
    <w:rsid w:val="00B36DD9"/>
    <w:rsid w:val="00B405E0"/>
    <w:rsid w:val="00B40767"/>
    <w:rsid w:val="00B4096C"/>
    <w:rsid w:val="00B42A45"/>
    <w:rsid w:val="00B46DAB"/>
    <w:rsid w:val="00B51652"/>
    <w:rsid w:val="00B536E2"/>
    <w:rsid w:val="00B546C8"/>
    <w:rsid w:val="00B57265"/>
    <w:rsid w:val="00B57C13"/>
    <w:rsid w:val="00B60328"/>
    <w:rsid w:val="00B633AE"/>
    <w:rsid w:val="00B63FFC"/>
    <w:rsid w:val="00B65009"/>
    <w:rsid w:val="00B653F5"/>
    <w:rsid w:val="00B665D2"/>
    <w:rsid w:val="00B669D6"/>
    <w:rsid w:val="00B6737C"/>
    <w:rsid w:val="00B67EE7"/>
    <w:rsid w:val="00B70B36"/>
    <w:rsid w:val="00B715E1"/>
    <w:rsid w:val="00B71B0D"/>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1F0"/>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A0B"/>
    <w:rsid w:val="00BC3BFA"/>
    <w:rsid w:val="00BC4D87"/>
    <w:rsid w:val="00BC584D"/>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32"/>
    <w:rsid w:val="00BE5F93"/>
    <w:rsid w:val="00BE6DC1"/>
    <w:rsid w:val="00BE77EC"/>
    <w:rsid w:val="00BF046F"/>
    <w:rsid w:val="00BF4238"/>
    <w:rsid w:val="00BF44A4"/>
    <w:rsid w:val="00BF4946"/>
    <w:rsid w:val="00BF5743"/>
    <w:rsid w:val="00BF5A64"/>
    <w:rsid w:val="00BF6E31"/>
    <w:rsid w:val="00BF6FE4"/>
    <w:rsid w:val="00BF774E"/>
    <w:rsid w:val="00C019F0"/>
    <w:rsid w:val="00C01D50"/>
    <w:rsid w:val="00C0407D"/>
    <w:rsid w:val="00C0537C"/>
    <w:rsid w:val="00C056DC"/>
    <w:rsid w:val="00C109DE"/>
    <w:rsid w:val="00C10EC5"/>
    <w:rsid w:val="00C11BED"/>
    <w:rsid w:val="00C11C15"/>
    <w:rsid w:val="00C11C37"/>
    <w:rsid w:val="00C12637"/>
    <w:rsid w:val="00C1329B"/>
    <w:rsid w:val="00C16AF4"/>
    <w:rsid w:val="00C17202"/>
    <w:rsid w:val="00C175EC"/>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535"/>
    <w:rsid w:val="00C57CF0"/>
    <w:rsid w:val="00C60ACF"/>
    <w:rsid w:val="00C61B8D"/>
    <w:rsid w:val="00C642EB"/>
    <w:rsid w:val="00C64694"/>
    <w:rsid w:val="00C6476D"/>
    <w:rsid w:val="00C65070"/>
    <w:rsid w:val="00C65891"/>
    <w:rsid w:val="00C669E7"/>
    <w:rsid w:val="00C66ECC"/>
    <w:rsid w:val="00C67637"/>
    <w:rsid w:val="00C706BF"/>
    <w:rsid w:val="00C724D3"/>
    <w:rsid w:val="00C73664"/>
    <w:rsid w:val="00C736B0"/>
    <w:rsid w:val="00C7381D"/>
    <w:rsid w:val="00C74CF0"/>
    <w:rsid w:val="00C77DD9"/>
    <w:rsid w:val="00C77F3F"/>
    <w:rsid w:val="00C80F13"/>
    <w:rsid w:val="00C83077"/>
    <w:rsid w:val="00C83F94"/>
    <w:rsid w:val="00C84027"/>
    <w:rsid w:val="00C85354"/>
    <w:rsid w:val="00C86ABA"/>
    <w:rsid w:val="00C871FF"/>
    <w:rsid w:val="00C92AE6"/>
    <w:rsid w:val="00C93F72"/>
    <w:rsid w:val="00C943F3"/>
    <w:rsid w:val="00C95BC3"/>
    <w:rsid w:val="00C97BDF"/>
    <w:rsid w:val="00CA08C6"/>
    <w:rsid w:val="00CA2729"/>
    <w:rsid w:val="00CA288C"/>
    <w:rsid w:val="00CA3057"/>
    <w:rsid w:val="00CA3886"/>
    <w:rsid w:val="00CA3D1A"/>
    <w:rsid w:val="00CA45F8"/>
    <w:rsid w:val="00CA5A48"/>
    <w:rsid w:val="00CA5A72"/>
    <w:rsid w:val="00CA6256"/>
    <w:rsid w:val="00CA7E41"/>
    <w:rsid w:val="00CB33C7"/>
    <w:rsid w:val="00CB3FA8"/>
    <w:rsid w:val="00CB4B5B"/>
    <w:rsid w:val="00CB4C1F"/>
    <w:rsid w:val="00CC0AE4"/>
    <w:rsid w:val="00CC25B4"/>
    <w:rsid w:val="00CC2E7B"/>
    <w:rsid w:val="00CC4AFB"/>
    <w:rsid w:val="00CC69C8"/>
    <w:rsid w:val="00CC77A2"/>
    <w:rsid w:val="00CC7AEA"/>
    <w:rsid w:val="00CD0115"/>
    <w:rsid w:val="00CD1897"/>
    <w:rsid w:val="00CD48F5"/>
    <w:rsid w:val="00CD5914"/>
    <w:rsid w:val="00CD6A1B"/>
    <w:rsid w:val="00CE022E"/>
    <w:rsid w:val="00CE0A7F"/>
    <w:rsid w:val="00CE0BB0"/>
    <w:rsid w:val="00CE1718"/>
    <w:rsid w:val="00CE1B0A"/>
    <w:rsid w:val="00CE2111"/>
    <w:rsid w:val="00CE4029"/>
    <w:rsid w:val="00CE64A0"/>
    <w:rsid w:val="00CF1FE6"/>
    <w:rsid w:val="00CF278C"/>
    <w:rsid w:val="00CF4156"/>
    <w:rsid w:val="00D0020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675"/>
    <w:rsid w:val="00D2499E"/>
    <w:rsid w:val="00D24D31"/>
    <w:rsid w:val="00D256F2"/>
    <w:rsid w:val="00D25D1C"/>
    <w:rsid w:val="00D27537"/>
    <w:rsid w:val="00D30384"/>
    <w:rsid w:val="00D30A5E"/>
    <w:rsid w:val="00D3188C"/>
    <w:rsid w:val="00D34FA0"/>
    <w:rsid w:val="00D35016"/>
    <w:rsid w:val="00D35F9B"/>
    <w:rsid w:val="00D35FD4"/>
    <w:rsid w:val="00D3667C"/>
    <w:rsid w:val="00D36B69"/>
    <w:rsid w:val="00D37876"/>
    <w:rsid w:val="00D408DD"/>
    <w:rsid w:val="00D40CC3"/>
    <w:rsid w:val="00D426A6"/>
    <w:rsid w:val="00D4570E"/>
    <w:rsid w:val="00D45D72"/>
    <w:rsid w:val="00D50C97"/>
    <w:rsid w:val="00D51E4A"/>
    <w:rsid w:val="00D520E4"/>
    <w:rsid w:val="00D52AE4"/>
    <w:rsid w:val="00D5351A"/>
    <w:rsid w:val="00D539E0"/>
    <w:rsid w:val="00D53D4E"/>
    <w:rsid w:val="00D56591"/>
    <w:rsid w:val="00D575DD"/>
    <w:rsid w:val="00D57816"/>
    <w:rsid w:val="00D57DFA"/>
    <w:rsid w:val="00D60689"/>
    <w:rsid w:val="00D65EC2"/>
    <w:rsid w:val="00D661D8"/>
    <w:rsid w:val="00D7002F"/>
    <w:rsid w:val="00D706AA"/>
    <w:rsid w:val="00D709CE"/>
    <w:rsid w:val="00D71F73"/>
    <w:rsid w:val="00D7281F"/>
    <w:rsid w:val="00D72848"/>
    <w:rsid w:val="00D73B9B"/>
    <w:rsid w:val="00D74CE2"/>
    <w:rsid w:val="00D80786"/>
    <w:rsid w:val="00D80FF2"/>
    <w:rsid w:val="00D81CAB"/>
    <w:rsid w:val="00D82A65"/>
    <w:rsid w:val="00D84B7B"/>
    <w:rsid w:val="00D8576F"/>
    <w:rsid w:val="00D85A51"/>
    <w:rsid w:val="00D8677F"/>
    <w:rsid w:val="00D86CB4"/>
    <w:rsid w:val="00D87D86"/>
    <w:rsid w:val="00D903B8"/>
    <w:rsid w:val="00D90CEE"/>
    <w:rsid w:val="00D91ED1"/>
    <w:rsid w:val="00D94582"/>
    <w:rsid w:val="00D95046"/>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05C"/>
    <w:rsid w:val="00DB61A9"/>
    <w:rsid w:val="00DB7665"/>
    <w:rsid w:val="00DC4CC6"/>
    <w:rsid w:val="00DC4D4A"/>
    <w:rsid w:val="00DC5A60"/>
    <w:rsid w:val="00DC69F0"/>
    <w:rsid w:val="00DC77DC"/>
    <w:rsid w:val="00DC781F"/>
    <w:rsid w:val="00DD0C2C"/>
    <w:rsid w:val="00DD234B"/>
    <w:rsid w:val="00DD28BC"/>
    <w:rsid w:val="00DD39E0"/>
    <w:rsid w:val="00DD4C87"/>
    <w:rsid w:val="00DD6D1B"/>
    <w:rsid w:val="00DE0519"/>
    <w:rsid w:val="00DE1A44"/>
    <w:rsid w:val="00DE31F0"/>
    <w:rsid w:val="00DE3D1C"/>
    <w:rsid w:val="00DE4A60"/>
    <w:rsid w:val="00DE55A4"/>
    <w:rsid w:val="00DE6290"/>
    <w:rsid w:val="00DE6A4E"/>
    <w:rsid w:val="00DE6B2D"/>
    <w:rsid w:val="00DF0174"/>
    <w:rsid w:val="00DF13CF"/>
    <w:rsid w:val="00DF2E94"/>
    <w:rsid w:val="00DF3EDD"/>
    <w:rsid w:val="00DF4FAA"/>
    <w:rsid w:val="00DF50AF"/>
    <w:rsid w:val="00DF5483"/>
    <w:rsid w:val="00DF72F8"/>
    <w:rsid w:val="00DF734A"/>
    <w:rsid w:val="00E007F0"/>
    <w:rsid w:val="00E01CC3"/>
    <w:rsid w:val="00E0227D"/>
    <w:rsid w:val="00E04056"/>
    <w:rsid w:val="00E04B84"/>
    <w:rsid w:val="00E0603D"/>
    <w:rsid w:val="00E06CFB"/>
    <w:rsid w:val="00E06FDA"/>
    <w:rsid w:val="00E1068A"/>
    <w:rsid w:val="00E12E8C"/>
    <w:rsid w:val="00E13CCE"/>
    <w:rsid w:val="00E15DC3"/>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03C7"/>
    <w:rsid w:val="00E33CD2"/>
    <w:rsid w:val="00E357CB"/>
    <w:rsid w:val="00E35C77"/>
    <w:rsid w:val="00E374D1"/>
    <w:rsid w:val="00E40E90"/>
    <w:rsid w:val="00E42153"/>
    <w:rsid w:val="00E4303D"/>
    <w:rsid w:val="00E4598B"/>
    <w:rsid w:val="00E465FA"/>
    <w:rsid w:val="00E50AE3"/>
    <w:rsid w:val="00E50E23"/>
    <w:rsid w:val="00E531EB"/>
    <w:rsid w:val="00E53A18"/>
    <w:rsid w:val="00E54874"/>
    <w:rsid w:val="00E54B6F"/>
    <w:rsid w:val="00E54CB5"/>
    <w:rsid w:val="00E55ACA"/>
    <w:rsid w:val="00E57438"/>
    <w:rsid w:val="00E57B74"/>
    <w:rsid w:val="00E57DEE"/>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97497"/>
    <w:rsid w:val="00EA1111"/>
    <w:rsid w:val="00EA1901"/>
    <w:rsid w:val="00EA3961"/>
    <w:rsid w:val="00EA3B4F"/>
    <w:rsid w:val="00EA3C24"/>
    <w:rsid w:val="00EA5DC7"/>
    <w:rsid w:val="00EA6575"/>
    <w:rsid w:val="00EA73DF"/>
    <w:rsid w:val="00EB1455"/>
    <w:rsid w:val="00EB2B11"/>
    <w:rsid w:val="00EB335C"/>
    <w:rsid w:val="00EB4170"/>
    <w:rsid w:val="00EB4823"/>
    <w:rsid w:val="00EB55B4"/>
    <w:rsid w:val="00EB61AE"/>
    <w:rsid w:val="00EB724E"/>
    <w:rsid w:val="00EC1A60"/>
    <w:rsid w:val="00EC1DD4"/>
    <w:rsid w:val="00EC322D"/>
    <w:rsid w:val="00EC3D3C"/>
    <w:rsid w:val="00EC4741"/>
    <w:rsid w:val="00ED014D"/>
    <w:rsid w:val="00ED1B43"/>
    <w:rsid w:val="00ED1F71"/>
    <w:rsid w:val="00ED3307"/>
    <w:rsid w:val="00ED4105"/>
    <w:rsid w:val="00ED4182"/>
    <w:rsid w:val="00ED632D"/>
    <w:rsid w:val="00EE0CCD"/>
    <w:rsid w:val="00EE14C9"/>
    <w:rsid w:val="00EE2852"/>
    <w:rsid w:val="00EF55EB"/>
    <w:rsid w:val="00EF6797"/>
    <w:rsid w:val="00EF78EC"/>
    <w:rsid w:val="00EF7ED0"/>
    <w:rsid w:val="00F00B3F"/>
    <w:rsid w:val="00F00DCC"/>
    <w:rsid w:val="00F0156F"/>
    <w:rsid w:val="00F01F3D"/>
    <w:rsid w:val="00F040C5"/>
    <w:rsid w:val="00F05267"/>
    <w:rsid w:val="00F052EE"/>
    <w:rsid w:val="00F058ED"/>
    <w:rsid w:val="00F05AC8"/>
    <w:rsid w:val="00F07167"/>
    <w:rsid w:val="00F072D8"/>
    <w:rsid w:val="00F07CE0"/>
    <w:rsid w:val="00F07D73"/>
    <w:rsid w:val="00F10FA2"/>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1E3A"/>
    <w:rsid w:val="00F32D50"/>
    <w:rsid w:val="00F33EAD"/>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475DB"/>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26FE"/>
    <w:rsid w:val="00F742BB"/>
    <w:rsid w:val="00F77530"/>
    <w:rsid w:val="00F77EB0"/>
    <w:rsid w:val="00F81132"/>
    <w:rsid w:val="00F836EE"/>
    <w:rsid w:val="00F84E38"/>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3063"/>
    <w:rsid w:val="00FB488C"/>
    <w:rsid w:val="00FB4CCF"/>
    <w:rsid w:val="00FB792F"/>
    <w:rsid w:val="00FC051F"/>
    <w:rsid w:val="00FC06FF"/>
    <w:rsid w:val="00FC20B4"/>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71A3DFF-ECBE-4F4E-919D-9E5D24B58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uiPriority w:val="99"/>
    <w:qFormat/>
    <w:rsid w:val="007524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2424</Words>
  <Characters>13822</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4</cp:revision>
  <cp:lastPrinted>2019-04-25T01:09:00Z</cp:lastPrinted>
  <dcterms:created xsi:type="dcterms:W3CDTF">2024-08-09T14:25:00Z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