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25E639C2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</w:t>
      </w:r>
      <w:r w:rsidR="00AF77B7">
        <w:rPr>
          <w:b/>
          <w:noProof/>
          <w:sz w:val="24"/>
        </w:rPr>
        <w:t>243</w:t>
      </w:r>
      <w:r w:rsidR="00AF77B7">
        <w:rPr>
          <w:b/>
          <w:noProof/>
          <w:sz w:val="24"/>
        </w:rPr>
        <w:t>232</w:t>
      </w:r>
    </w:p>
    <w:p w14:paraId="6550356A" w14:textId="7777777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4E26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</w:p>
    <w:p w14:paraId="7A651A91" w14:textId="40A56A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4662">
        <w:rPr>
          <w:rFonts w:ascii="Arial" w:hAnsi="Arial" w:cs="Arial"/>
          <w:b/>
          <w:bCs/>
        </w:rPr>
        <w:t>HFL training</w:t>
      </w:r>
      <w:r w:rsidR="00894ABA">
        <w:rPr>
          <w:rFonts w:ascii="Arial" w:hAnsi="Arial" w:cs="Arial"/>
          <w:b/>
          <w:bCs/>
        </w:rPr>
        <w:t xml:space="preserve"> and inferencing</w:t>
      </w:r>
    </w:p>
    <w:p w14:paraId="13B93593" w14:textId="60A7A68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6BA6">
        <w:rPr>
          <w:rFonts w:ascii="Arial" w:hAnsi="Arial" w:cs="Arial"/>
          <w:b/>
          <w:bCs/>
        </w:rPr>
        <w:t>1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13F287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 w:rsidR="00183DE5">
        <w:rPr>
          <w:rStyle w:val="Hyperlink"/>
          <w:rFonts w:ascii="Arial" w:hAnsi="Arial" w:cs="Arial"/>
          <w:b/>
          <w:bCs/>
        </w:rPr>
        <w:t xml:space="preserve">, </w:t>
      </w:r>
      <w:hyperlink r:id="rId11" w:history="1">
        <w:r w:rsidR="00424A3D" w:rsidRPr="002A2CC8">
          <w:rPr>
            <w:rStyle w:val="Hyperlink"/>
            <w:rFonts w:ascii="Arial" w:hAnsi="Arial" w:cs="Arial"/>
            <w:b/>
            <w:bCs/>
          </w:rPr>
          <w:t>liu.lu@convidawireless.com</w:t>
        </w:r>
      </w:hyperlink>
      <w:r w:rsidR="00424A3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CA9F914" w:rsidR="00CD2478" w:rsidRPr="00215ABA" w:rsidRDefault="00A02A95" w:rsidP="00CD2478">
      <w:pPr>
        <w:rPr>
          <w:noProof/>
        </w:rPr>
      </w:pPr>
      <w:r>
        <w:rPr>
          <w:noProof/>
        </w:rPr>
        <w:t xml:space="preserve">The conclusion for key issue #3 in TR 23.700-82 stated that </w:t>
      </w:r>
      <w:r w:rsidR="00100A28">
        <w:rPr>
          <w:noProof/>
        </w:rPr>
        <w:t xml:space="preserve">necessary updates to </w:t>
      </w:r>
      <w:r>
        <w:rPr>
          <w:noProof/>
        </w:rPr>
        <w:t>solution #</w:t>
      </w:r>
      <w:r w:rsidR="00100A28">
        <w:rPr>
          <w:noProof/>
        </w:rPr>
        <w:t>22</w:t>
      </w:r>
      <w:r>
        <w:rPr>
          <w:noProof/>
        </w:rPr>
        <w:t xml:space="preserve"> can be considered for normative work. The contribution introduces a procedure for AIMLE </w:t>
      </w:r>
      <w:r w:rsidR="00100A28">
        <w:rPr>
          <w:noProof/>
        </w:rPr>
        <w:t>HFL training</w:t>
      </w:r>
      <w:r w:rsidR="00D141B7">
        <w:rPr>
          <w:noProof/>
        </w:rPr>
        <w:t xml:space="preserve"> </w:t>
      </w:r>
      <w:r w:rsidR="00FE34D6">
        <w:rPr>
          <w:noProof/>
        </w:rPr>
        <w:t xml:space="preserve">and inferencing </w:t>
      </w:r>
      <w:r w:rsidR="00D141B7">
        <w:rPr>
          <w:noProof/>
        </w:rPr>
        <w:t>with necessary updates for clarification</w:t>
      </w:r>
      <w:r>
        <w:rPr>
          <w:noProof/>
        </w:rPr>
        <w:t>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1FC5818" w14:textId="56B76E21" w:rsidR="00C93F4D" w:rsidRDefault="00034DA1" w:rsidP="00B36B4E">
      <w:pPr>
        <w:rPr>
          <w:noProof/>
          <w:lang w:val="en-US"/>
        </w:rPr>
      </w:pPr>
      <w:r>
        <w:rPr>
          <w:noProof/>
          <w:lang w:val="en-US"/>
        </w:rPr>
        <w:t xml:space="preserve">AI/ML </w:t>
      </w:r>
      <w:r w:rsidR="000218DA">
        <w:rPr>
          <w:noProof/>
          <w:lang w:val="en-US"/>
        </w:rPr>
        <w:t xml:space="preserve">training </w:t>
      </w:r>
      <w:r>
        <w:rPr>
          <w:noProof/>
          <w:lang w:val="en-US"/>
        </w:rPr>
        <w:t>is a highly iterative process</w:t>
      </w:r>
      <w:r w:rsidR="00226AD3">
        <w:rPr>
          <w:noProof/>
          <w:lang w:val="en-US"/>
        </w:rPr>
        <w:t xml:space="preserve"> and are performed over many training rounds. In the case of federated and distributed learning, </w:t>
      </w:r>
      <w:r w:rsidR="00C74AFA">
        <w:rPr>
          <w:noProof/>
          <w:lang w:val="en-US"/>
        </w:rPr>
        <w:t xml:space="preserve">the training is performed with many AIMLE clients. Due to the repetitive nature of AI/ML training, the AIMLE server can </w:t>
      </w:r>
      <w:r w:rsidR="001B466B">
        <w:rPr>
          <w:noProof/>
          <w:lang w:val="en-US"/>
        </w:rPr>
        <w:t xml:space="preserve">be configured to </w:t>
      </w:r>
      <w:r w:rsidR="00C74AFA">
        <w:rPr>
          <w:noProof/>
          <w:lang w:val="en-US"/>
        </w:rPr>
        <w:t>manage the training process over many training rounds for AIMLE service consumers (e.g. VAL servers).</w:t>
      </w:r>
      <w:r w:rsidR="00B26BAF">
        <w:rPr>
          <w:noProof/>
          <w:lang w:val="en-US"/>
        </w:rPr>
        <w:t xml:space="preserve"> </w:t>
      </w:r>
      <w:r w:rsidR="00C93F4D">
        <w:rPr>
          <w:noProof/>
          <w:lang w:val="en-US"/>
        </w:rPr>
        <w:t xml:space="preserve">AI/ML inferencing can also be </w:t>
      </w:r>
      <w:r w:rsidR="008D1C86">
        <w:rPr>
          <w:noProof/>
          <w:lang w:val="en-US"/>
        </w:rPr>
        <w:t xml:space="preserve">provided </w:t>
      </w:r>
      <w:r w:rsidR="00B27764">
        <w:rPr>
          <w:noProof/>
          <w:lang w:val="en-US"/>
        </w:rPr>
        <w:t>within the same procedure</w:t>
      </w:r>
      <w:r w:rsidR="00BE4D4E">
        <w:rPr>
          <w:noProof/>
          <w:lang w:val="en-US"/>
        </w:rPr>
        <w:t xml:space="preserve"> but for a single round.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E8AA5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174FC0C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AF46E8"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05C3DEE" w14:textId="245F15E1" w:rsidR="00036BA6" w:rsidRDefault="00036BA6" w:rsidP="00036BA6">
      <w:pPr>
        <w:pStyle w:val="Heading2"/>
        <w:rPr>
          <w:lang w:val="en-IN"/>
        </w:rPr>
      </w:pPr>
      <w:bookmarkStart w:id="0" w:name="_Toc28552"/>
      <w:bookmarkStart w:id="1" w:name="_Toc27161522"/>
      <w:bookmarkStart w:id="2" w:name="_Toc29234032"/>
      <w:bookmarkStart w:id="3" w:name="_Toc106116332"/>
      <w:bookmarkStart w:id="4" w:name="_Toc172711507"/>
      <w:r>
        <w:rPr>
          <w:rFonts w:eastAsia="SimSun"/>
          <w:lang w:val="en-US" w:eastAsia="zh-CN"/>
        </w:rPr>
        <w:t>8</w:t>
      </w:r>
      <w:r>
        <w:rPr>
          <w:lang w:val="en-IN"/>
        </w:rPr>
        <w:t>.x</w:t>
      </w:r>
      <w:r>
        <w:rPr>
          <w:lang w:val="en-IN"/>
        </w:rPr>
        <w:tab/>
      </w:r>
      <w:bookmarkEnd w:id="0"/>
      <w:bookmarkEnd w:id="1"/>
      <w:bookmarkEnd w:id="2"/>
      <w:bookmarkEnd w:id="3"/>
      <w:bookmarkEnd w:id="4"/>
      <w:r w:rsidR="0000183D">
        <w:rPr>
          <w:lang w:val="en-IN"/>
        </w:rPr>
        <w:t xml:space="preserve">HFL </w:t>
      </w:r>
      <w:r w:rsidR="00C74AFA">
        <w:rPr>
          <w:lang w:val="en-IN"/>
        </w:rPr>
        <w:t xml:space="preserve">training </w:t>
      </w:r>
      <w:r w:rsidR="0000183D">
        <w:rPr>
          <w:lang w:val="en-IN"/>
        </w:rPr>
        <w:t xml:space="preserve">and inferencing </w:t>
      </w:r>
      <w:r w:rsidR="00C74AFA">
        <w:rPr>
          <w:lang w:val="en-IN"/>
        </w:rPr>
        <w:t>procedure</w:t>
      </w:r>
    </w:p>
    <w:p w14:paraId="1CDD642F" w14:textId="77777777" w:rsidR="00036BA6" w:rsidRDefault="00036BA6" w:rsidP="00036BA6">
      <w:pPr>
        <w:pStyle w:val="Heading3"/>
        <w:rPr>
          <w:lang w:val="en-IN"/>
        </w:rPr>
      </w:pPr>
      <w:bookmarkStart w:id="5" w:name="_Toc29234033"/>
      <w:bookmarkStart w:id="6" w:name="_Toc27161523"/>
      <w:bookmarkStart w:id="7" w:name="_Toc13594"/>
      <w:bookmarkStart w:id="8" w:name="_Toc106116333"/>
      <w:bookmarkStart w:id="9" w:name="_Toc172711508"/>
      <w:r>
        <w:rPr>
          <w:rFonts w:eastAsia="SimSun"/>
          <w:lang w:val="en-US" w:eastAsia="zh-CN"/>
        </w:rPr>
        <w:t>8</w:t>
      </w:r>
      <w:r>
        <w:rPr>
          <w:lang w:val="en-IN"/>
        </w:rPr>
        <w:t>.x.1</w:t>
      </w:r>
      <w:r>
        <w:rPr>
          <w:lang w:val="en-IN"/>
        </w:rPr>
        <w:tab/>
        <w:t>General</w:t>
      </w:r>
      <w:bookmarkEnd w:id="5"/>
      <w:bookmarkEnd w:id="6"/>
      <w:bookmarkEnd w:id="7"/>
      <w:bookmarkEnd w:id="8"/>
      <w:bookmarkEnd w:id="9"/>
    </w:p>
    <w:p w14:paraId="1B027B87" w14:textId="7378CB3A" w:rsidR="000E74D8" w:rsidRDefault="00BD2799" w:rsidP="00AF326D">
      <w:pPr>
        <w:rPr>
          <w:lang w:val="en-IN"/>
        </w:rPr>
      </w:pPr>
      <w:r>
        <w:rPr>
          <w:noProof/>
          <w:lang w:val="en-US"/>
        </w:rPr>
        <w:t xml:space="preserve">AI/ML training is a highly iterative process and </w:t>
      </w:r>
      <w:r w:rsidR="003638A3">
        <w:rPr>
          <w:noProof/>
          <w:lang w:val="en-US"/>
        </w:rPr>
        <w:t>is</w:t>
      </w:r>
      <w:r>
        <w:rPr>
          <w:noProof/>
          <w:lang w:val="en-US"/>
        </w:rPr>
        <w:t xml:space="preserve"> performed over many training rounds. In the case of federated and distributed learning, the training is performed with many AIMLE clients. Due to the repetitive nature of AI/ML training, the AIMLE server can be configured to manage the training process over </w:t>
      </w:r>
      <w:r w:rsidR="00A755EE">
        <w:rPr>
          <w:noProof/>
          <w:lang w:val="en-US"/>
        </w:rPr>
        <w:t>multiple</w:t>
      </w:r>
      <w:r>
        <w:rPr>
          <w:noProof/>
          <w:lang w:val="en-US"/>
        </w:rPr>
        <w:t xml:space="preserve"> training rounds for AIMLE service consumers (e.g. VAL servers).</w:t>
      </w:r>
      <w:r w:rsidR="000371F9">
        <w:rPr>
          <w:noProof/>
          <w:lang w:val="en-US"/>
        </w:rPr>
        <w:t xml:space="preserve"> AI/ML inferencing </w:t>
      </w:r>
      <w:r w:rsidR="00554A0D">
        <w:rPr>
          <w:noProof/>
          <w:lang w:val="en-US"/>
        </w:rPr>
        <w:t xml:space="preserve">is </w:t>
      </w:r>
      <w:r w:rsidR="000371F9">
        <w:rPr>
          <w:noProof/>
          <w:lang w:val="en-US"/>
        </w:rPr>
        <w:t xml:space="preserve">also </w:t>
      </w:r>
      <w:r w:rsidR="00554A0D">
        <w:rPr>
          <w:noProof/>
          <w:lang w:val="en-US"/>
        </w:rPr>
        <w:t>supported</w:t>
      </w:r>
      <w:r w:rsidR="000371F9">
        <w:rPr>
          <w:noProof/>
          <w:lang w:val="en-US"/>
        </w:rPr>
        <w:t xml:space="preserve"> </w:t>
      </w:r>
      <w:r w:rsidR="00E0307D">
        <w:rPr>
          <w:noProof/>
          <w:lang w:val="en-US"/>
        </w:rPr>
        <w:t xml:space="preserve">by this procedure </w:t>
      </w:r>
      <w:r w:rsidR="000371F9">
        <w:rPr>
          <w:noProof/>
          <w:lang w:val="en-US"/>
        </w:rPr>
        <w:t xml:space="preserve">but </w:t>
      </w:r>
      <w:r w:rsidR="00E0307D">
        <w:rPr>
          <w:noProof/>
          <w:lang w:val="en-US"/>
        </w:rPr>
        <w:t xml:space="preserve">it is performed </w:t>
      </w:r>
      <w:r w:rsidR="000371F9">
        <w:rPr>
          <w:noProof/>
          <w:lang w:val="en-US"/>
        </w:rPr>
        <w:t>for a single round.</w:t>
      </w:r>
    </w:p>
    <w:p w14:paraId="2FAD6B06" w14:textId="7D464BFF" w:rsidR="00AF326D" w:rsidRPr="00AF326D" w:rsidRDefault="00596029" w:rsidP="00AF326D">
      <w:pPr>
        <w:rPr>
          <w:lang w:val="en-IN"/>
        </w:rPr>
      </w:pPr>
      <w:r>
        <w:rPr>
          <w:lang w:val="en-IN"/>
        </w:rPr>
        <w:t xml:space="preserve">The following clauses specify procedures, information flows, and APIs </w:t>
      </w:r>
      <w:r w:rsidR="00FD0208" w:rsidRPr="00FD0208">
        <w:rPr>
          <w:lang w:val="en-IN"/>
        </w:rPr>
        <w:t>to support horizontal federated learning training procedure</w:t>
      </w:r>
      <w:r>
        <w:rPr>
          <w:lang w:val="en-IN"/>
        </w:rPr>
        <w:t>.</w:t>
      </w:r>
    </w:p>
    <w:p w14:paraId="74591492" w14:textId="77777777" w:rsidR="00036BA6" w:rsidRDefault="00036BA6" w:rsidP="00036BA6">
      <w:pPr>
        <w:pStyle w:val="Heading3"/>
        <w:rPr>
          <w:lang w:val="en-IN"/>
        </w:rPr>
      </w:pPr>
      <w:bookmarkStart w:id="10" w:name="_Toc21456"/>
      <w:bookmarkStart w:id="11" w:name="_Toc172711509"/>
      <w:bookmarkStart w:id="12" w:name="_Toc27161524"/>
      <w:bookmarkStart w:id="13" w:name="_Toc29234034"/>
      <w:bookmarkStart w:id="14" w:name="_Toc106116334"/>
      <w:r>
        <w:rPr>
          <w:rFonts w:eastAsia="SimSun"/>
          <w:lang w:val="en-US" w:eastAsia="zh-CN"/>
        </w:rPr>
        <w:t>8</w:t>
      </w:r>
      <w:r>
        <w:rPr>
          <w:lang w:val="en-IN"/>
        </w:rPr>
        <w:t>.x.</w:t>
      </w:r>
      <w:r>
        <w:rPr>
          <w:rFonts w:eastAsia="SimSun"/>
          <w:lang w:val="en-US" w:eastAsia="zh-CN"/>
        </w:rPr>
        <w:t>2</w:t>
      </w:r>
      <w:r>
        <w:rPr>
          <w:lang w:val="en-IN"/>
        </w:rPr>
        <w:tab/>
        <w:t>Procedure</w:t>
      </w:r>
      <w:bookmarkEnd w:id="10"/>
      <w:bookmarkEnd w:id="11"/>
    </w:p>
    <w:p w14:paraId="089C1055" w14:textId="77777777" w:rsidR="00966AE6" w:rsidRPr="007579AF" w:rsidRDefault="00966AE6" w:rsidP="00966AE6">
      <w:pPr>
        <w:rPr>
          <w:lang w:eastAsia="zh-CN"/>
        </w:rPr>
      </w:pPr>
      <w:r>
        <w:rPr>
          <w:lang w:eastAsia="zh-CN"/>
        </w:rPr>
        <w:t>Pre-condition</w:t>
      </w:r>
      <w:r w:rsidRPr="007579AF">
        <w:rPr>
          <w:lang w:eastAsia="zh-CN"/>
        </w:rPr>
        <w:t>s:</w:t>
      </w:r>
    </w:p>
    <w:p w14:paraId="662B3962" w14:textId="7EAE1A66" w:rsidR="00966AE6" w:rsidRDefault="00966AE6" w:rsidP="00FD5CFF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AIMLE client</w:t>
      </w:r>
      <w:r w:rsidR="00FD5CFF">
        <w:rPr>
          <w:lang w:eastAsia="zh-CN"/>
        </w:rPr>
        <w:t xml:space="preserve"> discovery and selection have been performed</w:t>
      </w:r>
      <w:r w:rsidRPr="008A00EA">
        <w:rPr>
          <w:lang w:eastAsia="zh-CN"/>
        </w:rPr>
        <w:t>.</w:t>
      </w:r>
    </w:p>
    <w:p w14:paraId="0D508F71" w14:textId="7137B327" w:rsidR="00FD5CFF" w:rsidRPr="008A00EA" w:rsidRDefault="000B2FB0" w:rsidP="00FD5CFF">
      <w:pPr>
        <w:pStyle w:val="B1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Dataset</w:t>
      </w:r>
      <w:r w:rsidR="00583C41">
        <w:rPr>
          <w:lang w:eastAsia="zh-CN"/>
        </w:rPr>
        <w:t>s</w:t>
      </w:r>
      <w:r>
        <w:rPr>
          <w:lang w:eastAsia="zh-CN"/>
        </w:rPr>
        <w:t xml:space="preserve"> are available for training or inferencing operation</w:t>
      </w:r>
      <w:r w:rsidR="00E8599C">
        <w:rPr>
          <w:lang w:eastAsia="zh-CN"/>
        </w:rPr>
        <w:t>.</w:t>
      </w:r>
    </w:p>
    <w:p w14:paraId="1B5ACE11" w14:textId="77777777" w:rsidR="00B5184F" w:rsidRPr="00B5184F" w:rsidRDefault="00B5184F" w:rsidP="00B5184F">
      <w:pPr>
        <w:rPr>
          <w:lang w:val="en-IN"/>
        </w:rPr>
      </w:pPr>
    </w:p>
    <w:p w14:paraId="715423E2" w14:textId="25EDECDD" w:rsidR="006C7FCD" w:rsidRDefault="006C7FCD" w:rsidP="006C7FCD">
      <w:pPr>
        <w:pStyle w:val="TH"/>
        <w:rPr>
          <w:lang w:val="en-IN"/>
        </w:rPr>
      </w:pPr>
    </w:p>
    <w:p w14:paraId="5B81F7D2" w14:textId="2055E368" w:rsidR="00675B18" w:rsidRDefault="00AA6CE2" w:rsidP="006C7FCD">
      <w:pPr>
        <w:pStyle w:val="TF"/>
      </w:pPr>
      <w:r>
        <w:object w:dxaOrig="8445" w:dyaOrig="5505" w14:anchorId="68C67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274.5pt" o:ole="">
            <v:imagedata r:id="rId12" o:title=""/>
          </v:shape>
          <o:OLEObject Type="Embed" ProgID="Visio.Drawing.15" ShapeID="_x0000_i1025" DrawAspect="Content" ObjectID="_1784955537" r:id="rId13"/>
        </w:object>
      </w:r>
    </w:p>
    <w:p w14:paraId="43F1948E" w14:textId="0FA42F80" w:rsidR="006C7FCD" w:rsidRDefault="00675B18" w:rsidP="006C7FCD">
      <w:pPr>
        <w:pStyle w:val="TF"/>
      </w:pPr>
      <w:r>
        <w:t xml:space="preserve">Figure </w:t>
      </w:r>
      <w:r w:rsidR="00DA7CA9">
        <w:t>8</w:t>
      </w:r>
      <w:r w:rsidR="00DA7CA9" w:rsidRPr="0081007A">
        <w:t>.</w:t>
      </w:r>
      <w:r w:rsidR="00DA7CA9">
        <w:t>x.2</w:t>
      </w:r>
      <w:r w:rsidR="00DA7CA9" w:rsidRPr="0081007A">
        <w:t>-1</w:t>
      </w:r>
      <w:r w:rsidR="006C7FCD">
        <w:t xml:space="preserve">: </w:t>
      </w:r>
      <w:r w:rsidR="007E27C6">
        <w:t>Procedure for HFL training</w:t>
      </w:r>
      <w:r w:rsidR="009A5488">
        <w:t xml:space="preserve"> and inferencing</w:t>
      </w:r>
    </w:p>
    <w:p w14:paraId="03872905" w14:textId="6A8959C6" w:rsidR="00E85B84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15" w:name="MCCQCTEMPBM_00000058"/>
      <w:r w:rsidRPr="00A319AD">
        <w:t>A</w:t>
      </w:r>
      <w:r w:rsidR="00A42EE4">
        <w:t>n AIMLE service consumer</w:t>
      </w:r>
      <w:r w:rsidRPr="00A319AD">
        <w:t xml:space="preserve"> makes a HFL training</w:t>
      </w:r>
      <w:r w:rsidR="00FE18C7">
        <w:t>/inferencing</w:t>
      </w:r>
      <w:r w:rsidRPr="00A319AD">
        <w:t xml:space="preserve"> subscription request. The request </w:t>
      </w:r>
      <w:r w:rsidR="00810CCF" w:rsidRPr="002F464E">
        <w:rPr>
          <w:lang w:eastAsia="zh-CN"/>
        </w:rPr>
        <w:t>include</w:t>
      </w:r>
      <w:r w:rsidR="00810CCF">
        <w:rPr>
          <w:lang w:eastAsia="zh-CN"/>
        </w:rPr>
        <w:t>s</w:t>
      </w:r>
      <w:r w:rsidR="00810CCF" w:rsidRPr="002F464E">
        <w:rPr>
          <w:lang w:eastAsia="zh-CN"/>
        </w:rPr>
        <w:t xml:space="preserve"> </w:t>
      </w:r>
      <w:r w:rsidR="00810CCF">
        <w:rPr>
          <w:lang w:eastAsia="zh-CN"/>
        </w:rPr>
        <w:t>information as described in Table 8.x.3.1-1</w:t>
      </w:r>
      <w:r w:rsidR="00E85B84">
        <w:rPr>
          <w:lang w:eastAsia="zh-CN"/>
        </w:rPr>
        <w:t>.</w:t>
      </w:r>
    </w:p>
    <w:p w14:paraId="33E152B2" w14:textId="76AE6433" w:rsidR="006573C8" w:rsidRPr="00A319AD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16" w:name="MCCQCTEMPBM_00000059"/>
      <w:bookmarkEnd w:id="15"/>
      <w:r w:rsidRPr="00A319AD">
        <w:t>The AIML</w:t>
      </w:r>
      <w:r w:rsidR="00C66910">
        <w:t>E</w:t>
      </w:r>
      <w:r w:rsidRPr="00A319AD">
        <w:t xml:space="preserve"> server </w:t>
      </w:r>
      <w:r w:rsidR="00C66910">
        <w:t xml:space="preserve">authenticates and </w:t>
      </w:r>
      <w:r w:rsidRPr="00A319AD">
        <w:t>authorizes the request.</w:t>
      </w:r>
      <w:r w:rsidR="00123EA3">
        <w:t xml:space="preserve"> If authorized, the AIMLE server assigns an identifier for the subscription.</w:t>
      </w:r>
    </w:p>
    <w:p w14:paraId="662E37DA" w14:textId="1B33E2CB" w:rsidR="006573C8" w:rsidRPr="00485FEB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17" w:name="MCCQCTEMPBM_00000060"/>
      <w:bookmarkEnd w:id="16"/>
      <w:r w:rsidRPr="00485FEB">
        <w:t>The AIML</w:t>
      </w:r>
      <w:r w:rsidR="00C66910">
        <w:t>E</w:t>
      </w:r>
      <w:r w:rsidRPr="00485FEB">
        <w:t xml:space="preserve"> server sends a subscription response to the consumer with </w:t>
      </w:r>
      <w:r w:rsidR="00123EA3">
        <w:rPr>
          <w:lang w:eastAsia="zh-CN"/>
        </w:rPr>
        <w:t>information as described in Table 8.x.3.1-2</w:t>
      </w:r>
      <w:r w:rsidRPr="00485FEB">
        <w:t>.</w:t>
      </w:r>
    </w:p>
    <w:p w14:paraId="17558941" w14:textId="1DBADC12" w:rsidR="00226C58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18" w:name="MCCQCTEMPBM_00000061"/>
      <w:bookmarkEnd w:id="17"/>
      <w:r w:rsidRPr="00485FEB">
        <w:t>The AIML</w:t>
      </w:r>
      <w:r w:rsidR="00C66910">
        <w:t>E</w:t>
      </w:r>
      <w:r w:rsidRPr="00485FEB">
        <w:t xml:space="preserve"> server sends </w:t>
      </w:r>
      <w:r w:rsidR="00915500">
        <w:t>AIMLE client</w:t>
      </w:r>
      <w:r w:rsidRPr="00485FEB">
        <w:t xml:space="preserve"> training</w:t>
      </w:r>
      <w:r w:rsidR="007C3F77">
        <w:t>/</w:t>
      </w:r>
      <w:r w:rsidR="004F499B">
        <w:t xml:space="preserve">inferencing </w:t>
      </w:r>
      <w:r w:rsidR="009A5488">
        <w:t xml:space="preserve">subscription </w:t>
      </w:r>
      <w:r w:rsidRPr="00485FEB">
        <w:t>request</w:t>
      </w:r>
      <w:r w:rsidR="009A5488">
        <w:t>s</w:t>
      </w:r>
      <w:r w:rsidRPr="00485FEB">
        <w:t xml:space="preserve"> to each AIML</w:t>
      </w:r>
      <w:r w:rsidR="004F499B">
        <w:t>E</w:t>
      </w:r>
      <w:r w:rsidRPr="00485FEB">
        <w:t xml:space="preserve"> clients identified</w:t>
      </w:r>
      <w:r w:rsidR="00915500">
        <w:t xml:space="preserve"> by the request in step 1</w:t>
      </w:r>
      <w:r w:rsidRPr="00485FEB">
        <w:t xml:space="preserve">. </w:t>
      </w:r>
      <w:r w:rsidR="00087690" w:rsidRPr="00A319AD">
        <w:t xml:space="preserve">The request </w:t>
      </w:r>
      <w:r w:rsidR="00087690" w:rsidRPr="002F464E">
        <w:rPr>
          <w:lang w:eastAsia="zh-CN"/>
        </w:rPr>
        <w:t>include</w:t>
      </w:r>
      <w:r w:rsidR="00087690">
        <w:rPr>
          <w:lang w:eastAsia="zh-CN"/>
        </w:rPr>
        <w:t>s</w:t>
      </w:r>
      <w:r w:rsidR="00087690" w:rsidRPr="002F464E">
        <w:rPr>
          <w:lang w:eastAsia="zh-CN"/>
        </w:rPr>
        <w:t xml:space="preserve"> </w:t>
      </w:r>
      <w:r w:rsidR="00087690">
        <w:rPr>
          <w:lang w:eastAsia="zh-CN"/>
        </w:rPr>
        <w:t>information as described in Table 8.x.3.</w:t>
      </w:r>
      <w:r w:rsidR="00226C58">
        <w:rPr>
          <w:lang w:eastAsia="zh-CN"/>
        </w:rPr>
        <w:t>2</w:t>
      </w:r>
      <w:r w:rsidR="00087690">
        <w:rPr>
          <w:lang w:eastAsia="zh-CN"/>
        </w:rPr>
        <w:t>-1.</w:t>
      </w:r>
      <w:r w:rsidR="00AA6CE2">
        <w:rPr>
          <w:lang w:eastAsia="zh-CN"/>
        </w:rPr>
        <w:t xml:space="preserve"> </w:t>
      </w:r>
      <w:r w:rsidR="00E347F3">
        <w:rPr>
          <w:lang w:eastAsia="zh-CN"/>
        </w:rPr>
        <w:t xml:space="preserve">The AIMLE client sends a response with information as described in Table 8.x.3.2-2. </w:t>
      </w:r>
      <w:r w:rsidR="00AA6CE2">
        <w:rPr>
          <w:lang w:eastAsia="zh-CN"/>
        </w:rPr>
        <w:t xml:space="preserve">If the AIMLE client is not able to </w:t>
      </w:r>
      <w:r w:rsidR="00862139">
        <w:rPr>
          <w:lang w:eastAsia="zh-CN"/>
        </w:rPr>
        <w:t xml:space="preserve">grant the subscription (e.g. is not able to perform the training or inferencing), </w:t>
      </w:r>
      <w:r w:rsidR="001D3F55">
        <w:rPr>
          <w:lang w:eastAsia="zh-CN"/>
        </w:rPr>
        <w:t xml:space="preserve">the AIMLE client sends a response with </w:t>
      </w:r>
      <w:r w:rsidR="00EE16EB">
        <w:rPr>
          <w:lang w:eastAsia="zh-CN"/>
        </w:rPr>
        <w:t xml:space="preserve">a </w:t>
      </w:r>
      <w:proofErr w:type="gramStart"/>
      <w:r w:rsidR="001D3F55">
        <w:rPr>
          <w:lang w:eastAsia="zh-CN"/>
        </w:rPr>
        <w:t>fail</w:t>
      </w:r>
      <w:proofErr w:type="gramEnd"/>
      <w:r w:rsidR="001D3F55">
        <w:rPr>
          <w:lang w:eastAsia="zh-CN"/>
        </w:rPr>
        <w:t xml:space="preserve"> status</w:t>
      </w:r>
      <w:r w:rsidR="00EE16EB">
        <w:rPr>
          <w:lang w:eastAsia="zh-CN"/>
        </w:rPr>
        <w:t xml:space="preserve"> and the procedure </w:t>
      </w:r>
      <w:r w:rsidR="00EB3D9C">
        <w:rPr>
          <w:lang w:eastAsia="zh-CN"/>
        </w:rPr>
        <w:t>skips to step 7.</w:t>
      </w:r>
    </w:p>
    <w:p w14:paraId="1E61E922" w14:textId="0C9A3459" w:rsidR="006573C8" w:rsidRPr="00485FEB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19" w:name="MCCQCTEMPBM_00000062"/>
      <w:bookmarkEnd w:id="18"/>
      <w:r w:rsidRPr="00485FEB">
        <w:t>Each AIML</w:t>
      </w:r>
      <w:r w:rsidR="008F2AA5">
        <w:t>E</w:t>
      </w:r>
      <w:r w:rsidRPr="00485FEB">
        <w:t xml:space="preserve"> client performs local training </w:t>
      </w:r>
      <w:r w:rsidR="008F2AA5">
        <w:t xml:space="preserve">or inferencing </w:t>
      </w:r>
      <w:r w:rsidRPr="00485FEB">
        <w:t>using the configured AI</w:t>
      </w:r>
      <w:r w:rsidR="00395864">
        <w:t>/</w:t>
      </w:r>
      <w:r w:rsidRPr="00485FEB">
        <w:t>ML model and model parameters and local data for the specified number of samples according to the operational schedule.</w:t>
      </w:r>
    </w:p>
    <w:p w14:paraId="01EAA8A3" w14:textId="598DC71A" w:rsidR="00E46441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20" w:name="MCCQCTEMPBM_00000063"/>
      <w:bookmarkEnd w:id="19"/>
      <w:r w:rsidRPr="00485FEB">
        <w:t xml:space="preserve">Upon completion or due to errors in </w:t>
      </w:r>
      <w:r w:rsidR="00C411B6">
        <w:t xml:space="preserve">the </w:t>
      </w:r>
      <w:r w:rsidR="00C7675F">
        <w:t>training/inferencing</w:t>
      </w:r>
      <w:r w:rsidRPr="00485FEB">
        <w:t>, each AIML</w:t>
      </w:r>
      <w:r w:rsidR="00C7675F">
        <w:t>E</w:t>
      </w:r>
      <w:r w:rsidRPr="00485FEB">
        <w:t xml:space="preserve"> client sends a </w:t>
      </w:r>
      <w:r w:rsidR="00E46441">
        <w:t xml:space="preserve">AIMLE client </w:t>
      </w:r>
      <w:r w:rsidRPr="00485FEB">
        <w:t>training</w:t>
      </w:r>
      <w:r w:rsidR="00E46441">
        <w:t>/inferencing</w:t>
      </w:r>
      <w:r w:rsidRPr="00485FEB">
        <w:t xml:space="preserve"> notification to the AIML</w:t>
      </w:r>
      <w:r w:rsidR="00E46441">
        <w:t xml:space="preserve">E </w:t>
      </w:r>
      <w:r w:rsidRPr="00485FEB">
        <w:t xml:space="preserve">server. The notification includes </w:t>
      </w:r>
      <w:r w:rsidR="00E46441">
        <w:rPr>
          <w:lang w:eastAsia="zh-CN"/>
        </w:rPr>
        <w:t>information as described in Table 8.x.3.2-</w:t>
      </w:r>
      <w:r w:rsidR="00F42382">
        <w:rPr>
          <w:lang w:eastAsia="zh-CN"/>
        </w:rPr>
        <w:t>3</w:t>
      </w:r>
      <w:r w:rsidR="00E46441">
        <w:rPr>
          <w:lang w:eastAsia="zh-CN"/>
        </w:rPr>
        <w:t>.</w:t>
      </w:r>
    </w:p>
    <w:p w14:paraId="1273269E" w14:textId="25E1B9A8" w:rsidR="006573C8" w:rsidRPr="00485FEB" w:rsidRDefault="0001397D" w:rsidP="006573C8">
      <w:pPr>
        <w:pStyle w:val="B1"/>
        <w:numPr>
          <w:ilvl w:val="1"/>
          <w:numId w:val="3"/>
        </w:numPr>
        <w:ind w:left="567" w:hanging="283"/>
      </w:pPr>
      <w:bookmarkStart w:id="21" w:name="MCCQCTEMPBM_00000064"/>
      <w:bookmarkEnd w:id="20"/>
      <w:r>
        <w:t xml:space="preserve">If </w:t>
      </w:r>
      <w:r w:rsidR="0018005F">
        <w:t>the output received from step 6 includes AI/ML model</w:t>
      </w:r>
      <w:r w:rsidR="005275D0">
        <w:t xml:space="preserve"> parameters, t</w:t>
      </w:r>
      <w:r w:rsidR="00490CF9">
        <w:t xml:space="preserve">he AIMLE server </w:t>
      </w:r>
      <w:r w:rsidR="00EB36F8">
        <w:t>stores the AI/ML model</w:t>
      </w:r>
      <w:r w:rsidR="006908FC">
        <w:t xml:space="preserve"> in the ML Model repository as described in clause 8.x</w:t>
      </w:r>
      <w:r w:rsidR="006573C8" w:rsidRPr="00485FEB">
        <w:t>. Steps</w:t>
      </w:r>
      <w:r w:rsidR="006573C8">
        <w:t> </w:t>
      </w:r>
      <w:r w:rsidR="006573C8" w:rsidRPr="00485FEB">
        <w:t>4 to</w:t>
      </w:r>
      <w:r w:rsidR="006573C8">
        <w:t> </w:t>
      </w:r>
      <w:r w:rsidR="006573C8" w:rsidRPr="00485FEB">
        <w:t>7 may be repeated for the configured number of training rounds.</w:t>
      </w:r>
    </w:p>
    <w:p w14:paraId="43910137" w14:textId="47ACDFC7" w:rsidR="001C7107" w:rsidRDefault="006573C8" w:rsidP="006573C8">
      <w:pPr>
        <w:pStyle w:val="B1"/>
        <w:numPr>
          <w:ilvl w:val="1"/>
          <w:numId w:val="3"/>
        </w:numPr>
        <w:ind w:left="567" w:hanging="283"/>
      </w:pPr>
      <w:bookmarkStart w:id="22" w:name="MCCQCTEMPBM_00000065"/>
      <w:bookmarkEnd w:id="21"/>
      <w:r w:rsidRPr="00485FEB">
        <w:t>The AIML</w:t>
      </w:r>
      <w:r w:rsidR="00E96DF5">
        <w:t xml:space="preserve">E </w:t>
      </w:r>
      <w:r w:rsidRPr="00485FEB">
        <w:t>server sends a HFL training</w:t>
      </w:r>
      <w:r w:rsidR="0060231C">
        <w:t>/inferencing</w:t>
      </w:r>
      <w:r w:rsidRPr="00485FEB">
        <w:t xml:space="preserve"> notification to the </w:t>
      </w:r>
      <w:r w:rsidR="0060231C">
        <w:t>AIMLE service consumer</w:t>
      </w:r>
      <w:r w:rsidRPr="00485FEB">
        <w:t>, based on the notification settings configured in step</w:t>
      </w:r>
      <w:r>
        <w:t> </w:t>
      </w:r>
      <w:r w:rsidRPr="00485FEB">
        <w:t xml:space="preserve">1. The notification includes </w:t>
      </w:r>
      <w:r w:rsidR="001C7107">
        <w:rPr>
          <w:lang w:eastAsia="zh-CN"/>
        </w:rPr>
        <w:t>information as described in Table 8.x.3.1-</w:t>
      </w:r>
      <w:r w:rsidR="006D37A1">
        <w:rPr>
          <w:lang w:eastAsia="zh-CN"/>
        </w:rPr>
        <w:t>3</w:t>
      </w:r>
      <w:r w:rsidR="001C7107">
        <w:rPr>
          <w:lang w:eastAsia="zh-CN"/>
        </w:rPr>
        <w:t>.</w:t>
      </w:r>
    </w:p>
    <w:bookmarkEnd w:id="22"/>
    <w:p w14:paraId="745A72A5" w14:textId="77777777" w:rsidR="00AF326D" w:rsidRPr="00AF326D" w:rsidRDefault="00AF326D" w:rsidP="00AF326D">
      <w:pPr>
        <w:rPr>
          <w:lang w:val="en-IN"/>
        </w:rPr>
      </w:pPr>
    </w:p>
    <w:p w14:paraId="18771968" w14:textId="77777777" w:rsidR="00036BA6" w:rsidRDefault="00036BA6" w:rsidP="00036BA6">
      <w:pPr>
        <w:pStyle w:val="Heading3"/>
        <w:rPr>
          <w:lang w:val="en-IN"/>
        </w:rPr>
      </w:pPr>
      <w:bookmarkStart w:id="23" w:name="_Toc22234"/>
      <w:bookmarkStart w:id="24" w:name="_Toc172711510"/>
      <w:r>
        <w:rPr>
          <w:rFonts w:eastAsia="SimSun"/>
          <w:lang w:val="en-US" w:eastAsia="zh-CN"/>
        </w:rPr>
        <w:lastRenderedPageBreak/>
        <w:t>8</w:t>
      </w:r>
      <w:r>
        <w:rPr>
          <w:lang w:val="en-IN"/>
        </w:rPr>
        <w:t>.x.</w:t>
      </w:r>
      <w:r>
        <w:rPr>
          <w:rFonts w:eastAsia="SimSun"/>
          <w:lang w:val="en-US" w:eastAsia="zh-CN"/>
        </w:rPr>
        <w:t>3</w:t>
      </w:r>
      <w:r>
        <w:rPr>
          <w:lang w:val="en-IN"/>
        </w:rPr>
        <w:tab/>
        <w:t>Information flows</w:t>
      </w:r>
      <w:bookmarkEnd w:id="12"/>
      <w:bookmarkEnd w:id="13"/>
      <w:bookmarkEnd w:id="14"/>
      <w:bookmarkEnd w:id="23"/>
      <w:bookmarkEnd w:id="24"/>
    </w:p>
    <w:p w14:paraId="32F8E731" w14:textId="0413CA19" w:rsidR="00762104" w:rsidRDefault="00762104" w:rsidP="00762104">
      <w:pPr>
        <w:pStyle w:val="Heading4"/>
      </w:pPr>
      <w:bookmarkStart w:id="25" w:name="_Toc164779176"/>
      <w:bookmarkStart w:id="26" w:name="_Toc164779430"/>
      <w:bookmarkStart w:id="27" w:name="_Toc169945343"/>
      <w:r>
        <w:t>8.x.3.1</w:t>
      </w:r>
      <w:r>
        <w:tab/>
      </w:r>
      <w:r w:rsidR="00390976">
        <w:rPr>
          <w:rFonts w:eastAsia="SimSun"/>
        </w:rPr>
        <w:t>HFL training</w:t>
      </w:r>
      <w:r w:rsidR="00DF527E">
        <w:rPr>
          <w:rFonts w:eastAsia="SimSun"/>
        </w:rPr>
        <w:t>/</w:t>
      </w:r>
      <w:r w:rsidR="00FA38FB">
        <w:rPr>
          <w:rFonts w:eastAsia="SimSun"/>
        </w:rPr>
        <w:t xml:space="preserve">inferencing </w:t>
      </w:r>
      <w:r w:rsidR="00390976">
        <w:rPr>
          <w:rFonts w:eastAsia="SimSun"/>
        </w:rPr>
        <w:t>subscription</w:t>
      </w:r>
      <w:r w:rsidR="00527EC8" w:rsidRPr="00527EC8">
        <w:rPr>
          <w:rFonts w:eastAsia="SimSun"/>
        </w:rPr>
        <w:t xml:space="preserve"> </w:t>
      </w:r>
      <w:bookmarkEnd w:id="25"/>
      <w:bookmarkEnd w:id="26"/>
      <w:bookmarkEnd w:id="27"/>
      <w:r w:rsidR="00EA6847">
        <w:rPr>
          <w:rFonts w:eastAsia="SimSun"/>
        </w:rPr>
        <w:t>procedure</w:t>
      </w:r>
    </w:p>
    <w:p w14:paraId="2EBBD7E3" w14:textId="5ACE282A" w:rsidR="00762104" w:rsidRPr="00CA0D40" w:rsidRDefault="00762104" w:rsidP="00762104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.1</w:t>
      </w:r>
      <w:r w:rsidRPr="00CA0D40">
        <w:rPr>
          <w:lang w:val="en-US"/>
        </w:rPr>
        <w:t xml:space="preserve">-1 shows the request sent by </w:t>
      </w:r>
      <w:r w:rsidR="0037207F">
        <w:rPr>
          <w:lang w:val="en-US"/>
        </w:rPr>
        <w:t>the</w:t>
      </w:r>
      <w:r w:rsidRPr="00CA0D40">
        <w:rPr>
          <w:lang w:val="en-US"/>
        </w:rPr>
        <w:t xml:space="preserve">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291CCE">
        <w:rPr>
          <w:lang w:val="en-US"/>
        </w:rPr>
        <w:t>service consumer</w:t>
      </w:r>
      <w:r w:rsidRPr="00CA0D40">
        <w:rPr>
          <w:lang w:val="en-US"/>
        </w:rPr>
        <w:t xml:space="preserve"> to </w:t>
      </w:r>
      <w:r w:rsidR="0037207F">
        <w:rPr>
          <w:lang w:val="en-US"/>
        </w:rPr>
        <w:t>the</w:t>
      </w:r>
      <w:r w:rsidRPr="00CA0D40">
        <w:rPr>
          <w:lang w:val="en-US"/>
        </w:rPr>
        <w:t xml:space="preserve">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server for </w:t>
      </w:r>
      <w:r w:rsidR="0077140D">
        <w:rPr>
          <w:lang w:val="en-US"/>
        </w:rPr>
        <w:t xml:space="preserve">the </w:t>
      </w:r>
      <w:r w:rsidR="00C55CE1" w:rsidRPr="00C55CE1">
        <w:rPr>
          <w:lang w:val="en-US"/>
        </w:rPr>
        <w:t xml:space="preserve">HFL training/inferencing subscription </w:t>
      </w:r>
      <w:r w:rsidRPr="00CA0D40">
        <w:rPr>
          <w:lang w:val="en-US"/>
        </w:rPr>
        <w:t>procedure.</w:t>
      </w:r>
    </w:p>
    <w:p w14:paraId="7755E632" w14:textId="5CC787D5" w:rsidR="00762104" w:rsidRPr="00600D27" w:rsidRDefault="00762104" w:rsidP="00762104">
      <w:pPr>
        <w:pStyle w:val="TH"/>
      </w:pPr>
      <w:r w:rsidRPr="00600D27">
        <w:t>Table 8.</w:t>
      </w:r>
      <w:r>
        <w:t>x</w:t>
      </w:r>
      <w:r w:rsidRPr="00600D27">
        <w:t>.3</w:t>
      </w:r>
      <w:r>
        <w:t>.1</w:t>
      </w:r>
      <w:r w:rsidRPr="00600D27">
        <w:t xml:space="preserve">-1: Request for </w:t>
      </w:r>
      <w:r w:rsidR="00731167">
        <w:rPr>
          <w:rFonts w:eastAsia="SimSun"/>
        </w:rPr>
        <w:t>HFL training</w:t>
      </w:r>
      <w:r w:rsidR="00EE4E73">
        <w:t>/</w:t>
      </w:r>
      <w:r w:rsidR="00362A0F" w:rsidRPr="00362A0F">
        <w:rPr>
          <w:rFonts w:eastAsia="SimSun"/>
        </w:rPr>
        <w:t>inferencing</w:t>
      </w:r>
      <w:r w:rsidR="00731167">
        <w:rPr>
          <w:rFonts w:eastAsia="SimSun"/>
        </w:rPr>
        <w:t xml:space="preserve"> </w:t>
      </w:r>
      <w:r w:rsidR="00D93B75">
        <w:rPr>
          <w:lang w:val="en-US"/>
        </w:rPr>
        <w:t xml:space="preserve">subscription </w:t>
      </w:r>
      <w:r w:rsidRPr="00600D27"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C35B7F" w14:paraId="586FF7B8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C79D7" w14:textId="77777777" w:rsidR="00C35B7F" w:rsidRDefault="00C35B7F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AFB67" w14:textId="77777777" w:rsidR="00C35B7F" w:rsidRDefault="00C35B7F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7B9781" w14:textId="77777777" w:rsidR="00C35B7F" w:rsidRDefault="00C35B7F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C35B7F" w14:paraId="70AE672C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7F2F19" w14:textId="07331F26" w:rsidR="00C35B7F" w:rsidRDefault="00610B0D" w:rsidP="00874903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3EC971" w14:textId="77777777" w:rsidR="00C35B7F" w:rsidRDefault="00C35B7F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6FC2DB73" w14:textId="77777777" w:rsidR="00C35B7F" w:rsidRDefault="00C35B7F" w:rsidP="00874903">
            <w:pPr>
              <w:pStyle w:val="TAC"/>
              <w:spacing w:line="254" w:lineRule="auto"/>
              <w:rPr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9BE18" w14:textId="26D8543A" w:rsidR="00C35B7F" w:rsidRDefault="00C12257" w:rsidP="00874903">
            <w:pPr>
              <w:pStyle w:val="TAL"/>
              <w:spacing w:line="254" w:lineRule="auto"/>
              <w:rPr>
                <w:lang w:eastAsia="en-GB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A579B1" w14:paraId="5894B078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AC2FB" w14:textId="6FD9F4D5" w:rsidR="00A579B1" w:rsidRDefault="008C6606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Training/</w:t>
            </w:r>
            <w:r w:rsidR="009471EE">
              <w:rPr>
                <w:lang w:eastAsia="zh-CN"/>
              </w:rPr>
              <w:t>i</w:t>
            </w:r>
            <w:r>
              <w:rPr>
                <w:lang w:eastAsia="zh-CN"/>
              </w:rPr>
              <w:t>nferencing indicator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56E782" w14:textId="250045B7" w:rsidR="000E55C9" w:rsidRDefault="008C6606" w:rsidP="00304574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C3547" w14:textId="64C3A82C" w:rsidR="00A579B1" w:rsidRPr="00242106" w:rsidRDefault="008C6606" w:rsidP="00874903">
            <w:pPr>
              <w:pStyle w:val="TAL"/>
              <w:spacing w:line="254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An indicator to specify wh</w:t>
            </w:r>
            <w:r w:rsidR="00467EEA">
              <w:rPr>
                <w:lang w:val="en-US" w:eastAsia="zh-CN"/>
              </w:rPr>
              <w:t>ether training or inferencing is requested</w:t>
            </w:r>
          </w:p>
        </w:tc>
      </w:tr>
      <w:tr w:rsidR="00C35B7F" w14:paraId="6D72CA90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8F59F" w14:textId="107C39CD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AI</w:t>
            </w:r>
            <w:r w:rsidR="005917B4">
              <w:rPr>
                <w:lang w:eastAsia="zh-CN"/>
              </w:rPr>
              <w:t>/</w:t>
            </w:r>
            <w:r>
              <w:rPr>
                <w:lang w:eastAsia="zh-CN"/>
              </w:rPr>
              <w:t>ML model and model parameters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B3D1AA" w14:textId="77777777" w:rsidR="00C35B7F" w:rsidRDefault="00C35B7F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F5F2A" w14:textId="555C1CED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Information about the AI</w:t>
            </w:r>
            <w:r w:rsidR="003E484D">
              <w:rPr>
                <w:lang w:eastAsia="zh-CN"/>
              </w:rPr>
              <w:t>/</w:t>
            </w:r>
            <w:r>
              <w:rPr>
                <w:lang w:eastAsia="zh-CN"/>
              </w:rPr>
              <w:t xml:space="preserve">ML model and model parameters </w:t>
            </w:r>
            <w:r w:rsidR="005F73AB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use </w:t>
            </w:r>
            <w:r w:rsidR="005F73AB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HFL training/inferencing.</w:t>
            </w:r>
          </w:p>
        </w:tc>
      </w:tr>
      <w:tr w:rsidR="00C35B7F" w14:paraId="5EC75216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1DD56" w14:textId="014CDBBF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AIML</w:t>
            </w:r>
            <w:r w:rsidR="005917B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client</w:t>
            </w:r>
            <w:r w:rsidR="00B32181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252326" w14:textId="0DC642D5" w:rsidR="00576CDB" w:rsidRDefault="00C35B7F" w:rsidP="00304574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27320" w14:textId="4FE7661F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 list of AIML</w:t>
            </w:r>
            <w:r w:rsidR="003E484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clients required for HFL training/inferencing.</w:t>
            </w:r>
            <w:r w:rsidR="003E484D">
              <w:rPr>
                <w:lang w:eastAsia="zh-CN"/>
              </w:rPr>
              <w:t xml:space="preserve"> An AIMLE client set identifier</w:t>
            </w:r>
            <w:r w:rsidR="00D267DD">
              <w:rPr>
                <w:lang w:eastAsia="zh-CN"/>
              </w:rPr>
              <w:t xml:space="preserve"> may be specified for the client list.</w:t>
            </w:r>
          </w:p>
        </w:tc>
      </w:tr>
      <w:tr w:rsidR="00C35B7F" w14:paraId="12FF9AF7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A5106D" w14:textId="4AF79430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Dataset </w:t>
            </w:r>
            <w:r w:rsidR="00F83CA1">
              <w:rPr>
                <w:lang w:eastAsia="zh-CN"/>
              </w:rPr>
              <w:t>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73F7CC" w14:textId="60DC5E31" w:rsidR="00C35B7F" w:rsidRDefault="00351BEF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A8C" w14:textId="2D8C4418" w:rsidR="00C35B7F" w:rsidRDefault="009B2B18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dataset identifier</w:t>
            </w:r>
            <w:r w:rsidR="00C35B7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used </w:t>
            </w:r>
            <w:r w:rsidR="00C35B7F">
              <w:rPr>
                <w:lang w:eastAsia="zh-CN"/>
              </w:rPr>
              <w:t>for HFL training</w:t>
            </w:r>
            <w:r w:rsidR="004751DE">
              <w:rPr>
                <w:lang w:eastAsia="zh-CN"/>
              </w:rPr>
              <w:t xml:space="preserve"> or </w:t>
            </w:r>
            <w:r w:rsidR="00C35B7F">
              <w:rPr>
                <w:lang w:eastAsia="zh-CN"/>
              </w:rPr>
              <w:t>inferencing.</w:t>
            </w:r>
          </w:p>
        </w:tc>
      </w:tr>
      <w:tr w:rsidR="000F6FA5" w14:paraId="6267EC57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D0521" w14:textId="4E8D64CC" w:rsidR="000F6FA5" w:rsidRDefault="000F6FA5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Number of data samples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5A9D81" w14:textId="40E9CE2E" w:rsidR="000F6FA5" w:rsidRDefault="000F6FA5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2186" w14:textId="0CD19060" w:rsidR="000F6FA5" w:rsidRDefault="000F6FA5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number of data samples used for HFL training or inferencing.</w:t>
            </w:r>
          </w:p>
        </w:tc>
      </w:tr>
      <w:tr w:rsidR="00C35B7F" w14:paraId="6EEF7A5F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E8C42D" w14:textId="2D58C48C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Number </w:t>
            </w:r>
            <w:r w:rsidR="0000756B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training rounds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AF95E" w14:textId="27D23C4B" w:rsidR="00F23CDB" w:rsidRDefault="00C35B7F" w:rsidP="00304574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D7147" w14:textId="7BEEDBE6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Number of training rounds for HFL training</w:t>
            </w:r>
            <w:r w:rsidR="008013B0">
              <w:rPr>
                <w:lang w:eastAsia="zh-CN"/>
              </w:rPr>
              <w:t>.</w:t>
            </w:r>
          </w:p>
        </w:tc>
      </w:tr>
      <w:tr w:rsidR="00C35B7F" w14:paraId="37DE65A5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367696" w14:textId="66F87F8B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Number of AIML</w:t>
            </w:r>
            <w:r w:rsidR="0056574D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clients per round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03DDE" w14:textId="34F0916F" w:rsidR="00F23CDB" w:rsidRDefault="00C35B7F" w:rsidP="00304574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264B6" w14:textId="7C4EA3E0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Minimum number of AIML</w:t>
            </w:r>
            <w:r w:rsidR="006A681E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clients required for each training round</w:t>
            </w:r>
            <w:r w:rsidR="006A681E">
              <w:rPr>
                <w:lang w:eastAsia="zh-CN"/>
              </w:rPr>
              <w:t>.</w:t>
            </w:r>
          </w:p>
        </w:tc>
      </w:tr>
      <w:tr w:rsidR="00C35B7F" w14:paraId="3CB7DD51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E4860" w14:textId="77777777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Notification settings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5B781E" w14:textId="77777777" w:rsidR="00C35B7F" w:rsidRDefault="00C35B7F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C10A8" w14:textId="409C3026" w:rsidR="00C35B7F" w:rsidRDefault="00C35B7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Settings for how often to send notifications providing status of HFL training. For example, periodic, event-based, upon completion</w:t>
            </w:r>
            <w:r w:rsidR="006A681E">
              <w:rPr>
                <w:lang w:eastAsia="zh-CN"/>
              </w:rPr>
              <w:t xml:space="preserve"> of each training round</w:t>
            </w:r>
            <w:r>
              <w:rPr>
                <w:lang w:eastAsia="zh-CN"/>
              </w:rPr>
              <w:t>.</w:t>
            </w:r>
          </w:p>
        </w:tc>
      </w:tr>
    </w:tbl>
    <w:p w14:paraId="18FA3A5D" w14:textId="77777777" w:rsidR="00762104" w:rsidRDefault="00762104" w:rsidP="00762104">
      <w:pPr>
        <w:rPr>
          <w:lang w:val="en-US"/>
        </w:rPr>
      </w:pPr>
    </w:p>
    <w:p w14:paraId="529DD0AF" w14:textId="6FFF2F02" w:rsidR="00762104" w:rsidRPr="00CA0D40" w:rsidRDefault="00762104" w:rsidP="00762104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</w:t>
      </w:r>
      <w:r w:rsidR="00EF6748">
        <w:rPr>
          <w:lang w:val="en-US"/>
        </w:rPr>
        <w:t>1</w:t>
      </w:r>
      <w:r w:rsidRPr="00CA0D40">
        <w:rPr>
          <w:lang w:val="en-US"/>
        </w:rPr>
        <w:t>-</w:t>
      </w:r>
      <w:r w:rsidR="00EF6748">
        <w:rPr>
          <w:lang w:val="en-US"/>
        </w:rPr>
        <w:t>2</w:t>
      </w:r>
      <w:r w:rsidRPr="00CA0D40">
        <w:rPr>
          <w:lang w:val="en-US"/>
        </w:rPr>
        <w:t xml:space="preserve"> shows the response sent by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server to the </w:t>
      </w:r>
      <w:r w:rsidR="00CB4660"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5A6585">
        <w:rPr>
          <w:lang w:val="en-US"/>
        </w:rPr>
        <w:t>service consumer</w:t>
      </w:r>
      <w:r w:rsidRPr="00CA0D40">
        <w:rPr>
          <w:lang w:val="en-US"/>
        </w:rPr>
        <w:t xml:space="preserve"> for the </w:t>
      </w:r>
      <w:r w:rsidR="0077140D" w:rsidRPr="00C55CE1">
        <w:rPr>
          <w:lang w:val="en-US"/>
        </w:rPr>
        <w:t xml:space="preserve">HFL training/inferencing subscription </w:t>
      </w:r>
      <w:r w:rsidRPr="00CA0D40">
        <w:rPr>
          <w:lang w:val="en-US"/>
        </w:rPr>
        <w:t>procedure.</w:t>
      </w:r>
    </w:p>
    <w:p w14:paraId="0B5BADAF" w14:textId="407F6C5A" w:rsidR="00762104" w:rsidRPr="00600D27" w:rsidRDefault="00762104" w:rsidP="00762104">
      <w:pPr>
        <w:pStyle w:val="TH"/>
      </w:pPr>
      <w:r w:rsidRPr="00600D27">
        <w:t>Table 8.</w:t>
      </w:r>
      <w:r>
        <w:t>x</w:t>
      </w:r>
      <w:r w:rsidRPr="00600D27">
        <w:t>.3</w:t>
      </w:r>
      <w:r>
        <w:t>.</w:t>
      </w:r>
      <w:r w:rsidR="00EF6748">
        <w:t>1</w:t>
      </w:r>
      <w:r w:rsidRPr="00600D27">
        <w:t>-</w:t>
      </w:r>
      <w:r w:rsidR="00EF6748">
        <w:t>2</w:t>
      </w:r>
      <w:r w:rsidRPr="00600D27">
        <w:t xml:space="preserve">: Response for </w:t>
      </w:r>
      <w:r w:rsidR="009741F6">
        <w:rPr>
          <w:rFonts w:eastAsia="SimSun"/>
        </w:rPr>
        <w:t>HFL training</w:t>
      </w:r>
      <w:r w:rsidR="007A6533">
        <w:rPr>
          <w:rFonts w:eastAsia="SimSun"/>
        </w:rPr>
        <w:t>/</w:t>
      </w:r>
      <w:r w:rsidR="00362A0F" w:rsidRPr="00362A0F">
        <w:rPr>
          <w:rFonts w:eastAsia="SimSun"/>
        </w:rPr>
        <w:t>inferencing</w:t>
      </w:r>
      <w:r w:rsidR="00362A0F">
        <w:rPr>
          <w:rFonts w:eastAsia="SimSun"/>
        </w:rPr>
        <w:t xml:space="preserve"> </w:t>
      </w:r>
      <w:r w:rsidR="009741F6">
        <w:rPr>
          <w:lang w:val="en-US"/>
        </w:rPr>
        <w:t xml:space="preserve">subscription </w:t>
      </w:r>
      <w:r w:rsidRPr="00600D27"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D2343" w14:paraId="5665F383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7EDAD8" w14:textId="77777777" w:rsidR="008D2343" w:rsidRDefault="008D2343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E7C37" w14:textId="77777777" w:rsidR="008D2343" w:rsidRDefault="008D2343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102B9D" w14:textId="77777777" w:rsidR="008D2343" w:rsidRDefault="008D2343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D2343" w14:paraId="59E284B0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BBB63" w14:textId="77777777" w:rsidR="008D2343" w:rsidRDefault="008D2343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9093CA" w14:textId="77777777" w:rsidR="008D2343" w:rsidRDefault="008D2343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8984" w14:textId="77777777" w:rsidR="008D2343" w:rsidRDefault="008D2343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status for the subscription request</w:t>
            </w:r>
          </w:p>
        </w:tc>
      </w:tr>
      <w:tr w:rsidR="008D2343" w14:paraId="3BAE3410" w14:textId="77777777" w:rsidTr="0087133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937F7" w14:textId="77777777" w:rsidR="008D2343" w:rsidRDefault="008D2343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B4EB61" w14:textId="392967FC" w:rsidR="008D2343" w:rsidRDefault="002D619F" w:rsidP="002D619F">
            <w:pPr>
              <w:pStyle w:val="TAC"/>
              <w:tabs>
                <w:tab w:val="left" w:pos="367"/>
                <w:tab w:val="center" w:pos="452"/>
              </w:tabs>
              <w:spacing w:line="254" w:lineRule="auto"/>
              <w:jc w:val="left"/>
              <w:rPr>
                <w:lang w:eastAsia="zh-CN"/>
              </w:rPr>
            </w:pPr>
            <w:r>
              <w:rPr>
                <w:lang w:eastAsia="zh-CN"/>
              </w:rPr>
              <w:tab/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6AA40" w14:textId="0A5564F8" w:rsidR="008D2343" w:rsidRDefault="008D2343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An identifier for the subscription</w:t>
            </w:r>
            <w:r w:rsidR="002D619F">
              <w:rPr>
                <w:lang w:eastAsia="zh-CN"/>
              </w:rPr>
              <w:t xml:space="preserve"> only if the status is success.</w:t>
            </w:r>
          </w:p>
        </w:tc>
      </w:tr>
    </w:tbl>
    <w:p w14:paraId="7C2E26AE" w14:textId="77777777" w:rsidR="00527EC8" w:rsidRDefault="00527EC8" w:rsidP="00527EC8">
      <w:pPr>
        <w:pStyle w:val="EditorsNote"/>
        <w:ind w:left="0" w:firstLine="0"/>
        <w:rPr>
          <w:rFonts w:eastAsia="SimSun"/>
          <w:color w:val="auto"/>
          <w:lang w:eastAsia="zh-CN"/>
        </w:rPr>
      </w:pPr>
    </w:p>
    <w:p w14:paraId="017B2F76" w14:textId="4EF1787B" w:rsidR="00112C45" w:rsidRDefault="00112C45" w:rsidP="00112C45">
      <w:r>
        <w:t>Table 8.x.3.</w:t>
      </w:r>
      <w:r w:rsidR="00AC3837">
        <w:t>1</w:t>
      </w:r>
      <w:r>
        <w:t>-</w:t>
      </w:r>
      <w:r w:rsidR="00AC3837">
        <w:t>3</w:t>
      </w:r>
      <w:r>
        <w:t xml:space="preserve"> shows the </w:t>
      </w:r>
      <w:r w:rsidR="00F865A8">
        <w:t>notification</w:t>
      </w:r>
      <w:r>
        <w:t xml:space="preserve"> sent by the AIMLE server to </w:t>
      </w:r>
      <w:r w:rsidR="00F865A8">
        <w:t xml:space="preserve">the </w:t>
      </w:r>
      <w:r>
        <w:t xml:space="preserve">AIMLE </w:t>
      </w:r>
      <w:r w:rsidR="00F865A8">
        <w:t>service consumer</w:t>
      </w:r>
      <w:r>
        <w:t xml:space="preserve"> </w:t>
      </w:r>
      <w:r w:rsidR="003C3DF7">
        <w:t xml:space="preserve">for the </w:t>
      </w:r>
      <w:r w:rsidR="0077140D" w:rsidRPr="00C55CE1">
        <w:rPr>
          <w:lang w:val="en-US"/>
        </w:rPr>
        <w:t>HFL training/inferencing subscription</w:t>
      </w:r>
      <w:r w:rsidR="003C3DF7" w:rsidRPr="003C3DF7">
        <w:t xml:space="preserve"> </w:t>
      </w:r>
      <w:r>
        <w:t>procedure.</w:t>
      </w:r>
    </w:p>
    <w:p w14:paraId="6DD88094" w14:textId="1968B33F" w:rsidR="00112C45" w:rsidRDefault="00112C45" w:rsidP="00112C45">
      <w:pPr>
        <w:pStyle w:val="TH"/>
      </w:pPr>
      <w:r>
        <w:t>Table 8.x.3.</w:t>
      </w:r>
      <w:r w:rsidR="00AC3837">
        <w:t>1</w:t>
      </w:r>
      <w:r>
        <w:rPr>
          <w:lang w:eastAsia="zh-CN"/>
        </w:rPr>
        <w:t>-</w:t>
      </w:r>
      <w:r w:rsidR="00AC3837">
        <w:rPr>
          <w:lang w:eastAsia="zh-CN"/>
        </w:rPr>
        <w:t>3</w:t>
      </w:r>
      <w:r>
        <w:t xml:space="preserve">: </w:t>
      </w:r>
      <w:r w:rsidR="000954DF">
        <w:t>Notify</w:t>
      </w:r>
      <w:r>
        <w:t xml:space="preserve"> for </w:t>
      </w:r>
      <w:r w:rsidR="008D2343">
        <w:rPr>
          <w:rFonts w:eastAsia="SimSun"/>
        </w:rPr>
        <w:t>HFL training</w:t>
      </w:r>
      <w:r w:rsidR="008D3F97">
        <w:rPr>
          <w:rFonts w:eastAsia="SimSun"/>
        </w:rPr>
        <w:t>/</w:t>
      </w:r>
      <w:r w:rsidR="00362A0F" w:rsidRPr="00362A0F">
        <w:rPr>
          <w:rFonts w:eastAsia="SimSun"/>
        </w:rPr>
        <w:t>inferencing</w:t>
      </w:r>
      <w:r w:rsidR="00362A0F">
        <w:rPr>
          <w:rFonts w:eastAsia="SimSun"/>
        </w:rPr>
        <w:t xml:space="preserve"> </w:t>
      </w:r>
      <w:r w:rsidR="008D2343">
        <w:rPr>
          <w:lang w:val="en-US"/>
        </w:rPr>
        <w:t xml:space="preserve">subscription </w:t>
      </w:r>
      <w:r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8C12F4" w14:paraId="4C78C379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BC1B44" w14:textId="77777777" w:rsidR="008C12F4" w:rsidRDefault="008C12F4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EAB50" w14:textId="77777777" w:rsidR="008C12F4" w:rsidRDefault="008C12F4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EEAF6" w14:textId="77777777" w:rsidR="008C12F4" w:rsidRDefault="008C12F4" w:rsidP="00874903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C12F4" w14:paraId="669B1785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FC635" w14:textId="77777777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93C382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02D6B" w14:textId="77777777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 for the request</w:t>
            </w:r>
          </w:p>
        </w:tc>
      </w:tr>
      <w:tr w:rsidR="002D520D" w14:paraId="163849DC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057A94" w14:textId="1D6723B1" w:rsidR="002D520D" w:rsidRDefault="002D520D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Training round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3C400D" w14:textId="18D10BD4" w:rsidR="002D520D" w:rsidRDefault="002D520D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22D14" w14:textId="7AB2E79E" w:rsidR="002D520D" w:rsidRDefault="0009037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Curr</w:t>
            </w:r>
            <w:r w:rsidR="00C61044">
              <w:rPr>
                <w:lang w:eastAsia="zh-CN"/>
              </w:rPr>
              <w:t xml:space="preserve">ent </w:t>
            </w:r>
            <w:r w:rsidR="002D520D">
              <w:rPr>
                <w:lang w:eastAsia="zh-CN"/>
              </w:rPr>
              <w:t>training round</w:t>
            </w:r>
            <w:r w:rsidR="00C61044">
              <w:rPr>
                <w:lang w:eastAsia="zh-CN"/>
              </w:rPr>
              <w:t xml:space="preserve"> number</w:t>
            </w:r>
          </w:p>
        </w:tc>
      </w:tr>
      <w:tr w:rsidR="00077659" w14:paraId="419C85F3" w14:textId="77777777" w:rsidTr="00681E0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D0286E" w14:textId="007C41A0" w:rsidR="00077659" w:rsidRDefault="00077659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AI/ML output</w:t>
            </w:r>
            <w:r w:rsidR="00B9254E">
              <w:rPr>
                <w:lang w:eastAsia="zh-CN"/>
              </w:rPr>
              <w:t>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ABF0E8" w14:textId="77777777" w:rsidR="00077659" w:rsidRDefault="00077659" w:rsidP="00681E0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5D22A" w14:textId="77777777" w:rsidR="00077659" w:rsidRDefault="00077659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Output of the AI/ML training or inferencing</w:t>
            </w:r>
          </w:p>
        </w:tc>
      </w:tr>
      <w:tr w:rsidR="008C12F4" w14:paraId="0DAFA8B0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E22540" w14:textId="69499082" w:rsidR="008C12F4" w:rsidRDefault="00B9254E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 w:rsidR="0056574D">
              <w:rPr>
                <w:lang w:eastAsia="zh-CN"/>
              </w:rPr>
              <w:t>AI/</w:t>
            </w:r>
            <w:r w:rsidR="008C12F4">
              <w:rPr>
                <w:lang w:eastAsia="zh-CN"/>
              </w:rPr>
              <w:t xml:space="preserve">ML </w:t>
            </w:r>
            <w:r w:rsidR="009C51CF">
              <w:rPr>
                <w:lang w:eastAsia="zh-CN"/>
              </w:rPr>
              <w:t xml:space="preserve">training outputs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BC0396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3E24438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FF10F" w14:textId="3146C25B" w:rsidR="008C12F4" w:rsidRDefault="009C51CF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ML model parameters from training is returned</w:t>
            </w:r>
            <w:r w:rsidR="00104F65">
              <w:rPr>
                <w:lang w:eastAsia="zh-CN"/>
              </w:rPr>
              <w:t>.</w:t>
            </w:r>
          </w:p>
        </w:tc>
      </w:tr>
      <w:tr w:rsidR="008C12F4" w14:paraId="642B9C84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7326B" w14:textId="28F3C720" w:rsidR="008C12F4" w:rsidRDefault="00B9254E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 w:rsidR="0056574D">
              <w:rPr>
                <w:lang w:eastAsia="zh-CN"/>
              </w:rPr>
              <w:t>AI/</w:t>
            </w:r>
            <w:r w:rsidR="008C12F4">
              <w:rPr>
                <w:lang w:eastAsia="zh-CN"/>
              </w:rPr>
              <w:t xml:space="preserve">ML </w:t>
            </w:r>
            <w:r>
              <w:rPr>
                <w:lang w:eastAsia="zh-CN"/>
              </w:rPr>
              <w:t xml:space="preserve">inferencing </w:t>
            </w:r>
            <w:r w:rsidR="008C12F4">
              <w:rPr>
                <w:lang w:eastAsia="zh-CN"/>
              </w:rPr>
              <w:t>outputs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5FB7B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50D5189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DC2EC" w14:textId="0EB13E90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ML model outputs from inferencing</w:t>
            </w:r>
            <w:r w:rsidR="00104F65">
              <w:rPr>
                <w:lang w:eastAsia="zh-CN"/>
              </w:rPr>
              <w:t xml:space="preserve"> is returned</w:t>
            </w:r>
            <w:r w:rsidR="00B9254E">
              <w:rPr>
                <w:lang w:eastAsia="zh-CN"/>
              </w:rPr>
              <w:t>.</w:t>
            </w:r>
            <w:r w:rsidR="00104F65">
              <w:rPr>
                <w:lang w:eastAsia="zh-CN"/>
              </w:rPr>
              <w:t xml:space="preserve"> </w:t>
            </w:r>
          </w:p>
        </w:tc>
      </w:tr>
      <w:tr w:rsidR="008C12F4" w14:paraId="79C60605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06A69" w14:textId="35DACE9E" w:rsidR="008C12F4" w:rsidRDefault="001C7107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8C12F4">
              <w:rPr>
                <w:lang w:eastAsia="zh-CN"/>
              </w:rPr>
              <w:t>lapse time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F4505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27827F" w14:textId="24097461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Total elapse time of the training</w:t>
            </w:r>
            <w:r w:rsidR="00025E3F">
              <w:rPr>
                <w:lang w:eastAsia="zh-CN"/>
              </w:rPr>
              <w:t xml:space="preserve"> or inferencing</w:t>
            </w:r>
          </w:p>
        </w:tc>
      </w:tr>
      <w:tr w:rsidR="008C12F4" w14:paraId="04C2A694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E1DD63" w14:textId="26354723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  <w:r w:rsidR="001C710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F6E446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02BF1" w14:textId="593E9B1C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A list of errors encountered during </w:t>
            </w:r>
            <w:r w:rsidR="006051DD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training</w:t>
            </w:r>
            <w:r w:rsidR="006051DD">
              <w:rPr>
                <w:lang w:eastAsia="zh-CN"/>
              </w:rPr>
              <w:t xml:space="preserve"> </w:t>
            </w:r>
            <w:r w:rsidR="00992147">
              <w:rPr>
                <w:lang w:eastAsia="zh-CN"/>
              </w:rPr>
              <w:t xml:space="preserve">or inferencing </w:t>
            </w:r>
            <w:r w:rsidR="006051DD">
              <w:rPr>
                <w:lang w:eastAsia="zh-CN"/>
              </w:rPr>
              <w:t>round</w:t>
            </w:r>
          </w:p>
        </w:tc>
      </w:tr>
      <w:tr w:rsidR="008C12F4" w14:paraId="47355A52" w14:textId="77777777" w:rsidTr="00FE666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7D3024" w14:textId="77777777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CADA4" w14:textId="77777777" w:rsidR="008C12F4" w:rsidRDefault="008C12F4" w:rsidP="00874903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E613E" w14:textId="77777777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 timestamp for the notification</w:t>
            </w:r>
          </w:p>
        </w:tc>
      </w:tr>
      <w:tr w:rsidR="008C12F4" w14:paraId="1F27C62C" w14:textId="77777777" w:rsidTr="0087490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6CA9D" w14:textId="7B59CE83" w:rsidR="008C12F4" w:rsidRDefault="008C12F4" w:rsidP="00874903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NOTE: At least one of the information elements shall be provided.</w:t>
            </w:r>
          </w:p>
        </w:tc>
      </w:tr>
    </w:tbl>
    <w:p w14:paraId="018E4ED3" w14:textId="77777777" w:rsidR="00112C45" w:rsidRDefault="00112C45" w:rsidP="00112C45">
      <w:pPr>
        <w:rPr>
          <w:noProof/>
          <w:lang w:val="en-US"/>
        </w:rPr>
      </w:pPr>
    </w:p>
    <w:p w14:paraId="6A0CD77B" w14:textId="46EBE4F3" w:rsidR="00B260A2" w:rsidRDefault="00B260A2" w:rsidP="00B260A2">
      <w:pPr>
        <w:pStyle w:val="Heading4"/>
      </w:pPr>
      <w:r>
        <w:lastRenderedPageBreak/>
        <w:t>8.x.3.</w:t>
      </w:r>
      <w:r w:rsidR="00946683">
        <w:t>2</w:t>
      </w:r>
      <w:r>
        <w:tab/>
        <w:t xml:space="preserve">AIMLE </w:t>
      </w:r>
      <w:r w:rsidR="00FB0DE5">
        <w:rPr>
          <w:rFonts w:eastAsia="SimSun"/>
        </w:rPr>
        <w:t>c</w:t>
      </w:r>
      <w:r>
        <w:rPr>
          <w:rFonts w:eastAsia="SimSun"/>
        </w:rPr>
        <w:t>lient training/inferencing subscription</w:t>
      </w:r>
      <w:r w:rsidRPr="00527EC8">
        <w:rPr>
          <w:rFonts w:eastAsia="SimSun"/>
        </w:rPr>
        <w:t xml:space="preserve"> </w:t>
      </w:r>
      <w:r w:rsidR="00EA6847">
        <w:rPr>
          <w:rFonts w:eastAsia="SimSun"/>
        </w:rPr>
        <w:t>procedure</w:t>
      </w:r>
    </w:p>
    <w:p w14:paraId="0AE47195" w14:textId="2BC42293" w:rsidR="00304574" w:rsidRPr="00CA0D40" w:rsidRDefault="00304574" w:rsidP="00304574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</w:t>
      </w:r>
      <w:r w:rsidR="008B6739">
        <w:rPr>
          <w:lang w:val="en-US"/>
        </w:rPr>
        <w:t>2</w:t>
      </w:r>
      <w:r w:rsidRPr="00CA0D40">
        <w:rPr>
          <w:lang w:val="en-US"/>
        </w:rPr>
        <w:t>-</w:t>
      </w:r>
      <w:r w:rsidR="008B6739">
        <w:rPr>
          <w:lang w:val="en-US"/>
        </w:rPr>
        <w:t>1</w:t>
      </w:r>
      <w:r w:rsidRPr="00CA0D40">
        <w:rPr>
          <w:lang w:val="en-US"/>
        </w:rPr>
        <w:t xml:space="preserve"> shows the request sent by </w:t>
      </w:r>
      <w:r w:rsidR="008A3FCE">
        <w:rPr>
          <w:lang w:val="en-US"/>
        </w:rPr>
        <w:t>the</w:t>
      </w:r>
      <w:r w:rsidRPr="00CA0D40">
        <w:rPr>
          <w:lang w:val="en-US"/>
        </w:rPr>
        <w:t xml:space="preserve"> </w:t>
      </w:r>
      <w:r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8A3FCE" w:rsidRPr="00CA0D40">
        <w:rPr>
          <w:lang w:val="en-US"/>
        </w:rPr>
        <w:t xml:space="preserve">server </w:t>
      </w:r>
      <w:r w:rsidRPr="00CA0D40">
        <w:rPr>
          <w:lang w:val="en-US"/>
        </w:rPr>
        <w:t xml:space="preserve">to </w:t>
      </w:r>
      <w:r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8A3FCE">
        <w:rPr>
          <w:lang w:val="en-US"/>
        </w:rPr>
        <w:t>clients</w:t>
      </w:r>
      <w:r w:rsidRPr="00CA0D40">
        <w:rPr>
          <w:lang w:val="en-US"/>
        </w:rPr>
        <w:t xml:space="preserve"> for the </w:t>
      </w:r>
      <w:r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865E45">
        <w:rPr>
          <w:lang w:val="en-US"/>
        </w:rPr>
        <w:t>client</w:t>
      </w:r>
      <w:r w:rsidR="00865E45" w:rsidRPr="00C55CE1">
        <w:rPr>
          <w:lang w:val="en-US"/>
        </w:rPr>
        <w:t xml:space="preserve"> training/inferencing subscription</w:t>
      </w:r>
      <w:r w:rsidR="00865E45" w:rsidRPr="00CA0D40">
        <w:rPr>
          <w:lang w:val="en-US"/>
        </w:rPr>
        <w:t xml:space="preserve"> </w:t>
      </w:r>
      <w:r w:rsidRPr="00CA0D40">
        <w:rPr>
          <w:lang w:val="en-US"/>
        </w:rPr>
        <w:t>procedure.</w:t>
      </w:r>
    </w:p>
    <w:p w14:paraId="78E624B6" w14:textId="2B47308E" w:rsidR="00304574" w:rsidRPr="00600D27" w:rsidRDefault="00304574" w:rsidP="00304574">
      <w:pPr>
        <w:pStyle w:val="TH"/>
      </w:pPr>
      <w:r w:rsidRPr="00600D27">
        <w:t>Table 8.</w:t>
      </w:r>
      <w:r>
        <w:t>x</w:t>
      </w:r>
      <w:r w:rsidRPr="00600D27">
        <w:t>.3</w:t>
      </w:r>
      <w:r>
        <w:t>.</w:t>
      </w:r>
      <w:r w:rsidR="008B6739">
        <w:t>2</w:t>
      </w:r>
      <w:r w:rsidRPr="00600D27">
        <w:t>-</w:t>
      </w:r>
      <w:r w:rsidR="008B6739">
        <w:t>1</w:t>
      </w:r>
      <w:r w:rsidRPr="00600D27">
        <w:t xml:space="preserve">: Request for </w:t>
      </w:r>
      <w:r>
        <w:rPr>
          <w:lang w:val="en-US"/>
        </w:rPr>
        <w:t xml:space="preserve">AIMLE </w:t>
      </w:r>
      <w:r w:rsidR="0056227F">
        <w:rPr>
          <w:rFonts w:eastAsia="SimSun"/>
        </w:rPr>
        <w:t>client</w:t>
      </w:r>
      <w:r>
        <w:rPr>
          <w:rFonts w:eastAsia="SimSun"/>
        </w:rPr>
        <w:t xml:space="preserve"> training</w:t>
      </w:r>
      <w:r w:rsidR="00707653">
        <w:t>/</w:t>
      </w:r>
      <w:r w:rsidRPr="00362A0F">
        <w:rPr>
          <w:rFonts w:eastAsia="SimSun"/>
        </w:rPr>
        <w:t>inferencing</w:t>
      </w:r>
      <w:r>
        <w:rPr>
          <w:rFonts w:eastAsia="SimSun"/>
        </w:rPr>
        <w:t xml:space="preserve"> </w:t>
      </w:r>
      <w:r>
        <w:rPr>
          <w:lang w:val="en-US"/>
        </w:rPr>
        <w:t xml:space="preserve">subscription </w:t>
      </w:r>
      <w:r w:rsidRPr="00600D27"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304574" w14:paraId="4EB0C877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B542D" w14:textId="77777777" w:rsidR="00304574" w:rsidRDefault="00304574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91825" w14:textId="77777777" w:rsidR="00304574" w:rsidRDefault="00304574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FF617" w14:textId="77777777" w:rsidR="00304574" w:rsidRDefault="00304574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304574" w14:paraId="78717EA5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75DA9" w14:textId="77777777" w:rsidR="00304574" w:rsidRDefault="00304574" w:rsidP="00C00230">
            <w:pPr>
              <w:pStyle w:val="TAL"/>
              <w:spacing w:line="254" w:lineRule="auto"/>
              <w:rPr>
                <w:lang w:eastAsia="en-GB"/>
              </w:rPr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113D5" w14:textId="77777777" w:rsidR="00304574" w:rsidRDefault="00304574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  <w:p w14:paraId="26829A89" w14:textId="77777777" w:rsidR="00304574" w:rsidRDefault="00304574" w:rsidP="00C00230">
            <w:pPr>
              <w:pStyle w:val="TAC"/>
              <w:spacing w:line="254" w:lineRule="auto"/>
              <w:rPr>
                <w:lang w:eastAsia="en-GB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F5088" w14:textId="77777777" w:rsidR="00304574" w:rsidRDefault="00304574" w:rsidP="00C00230">
            <w:pPr>
              <w:pStyle w:val="TAL"/>
              <w:spacing w:line="254" w:lineRule="auto"/>
              <w:rPr>
                <w:lang w:eastAsia="en-GB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F96BB0" w14:paraId="4F8FFAAA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8F116" w14:textId="77777777" w:rsidR="00F96BB0" w:rsidRDefault="00F96BB0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Training/inferencing indicator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A59FF3" w14:textId="77777777" w:rsidR="00F96BB0" w:rsidRDefault="00F96BB0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607A4" w14:textId="77777777" w:rsidR="00F96BB0" w:rsidRPr="00242106" w:rsidRDefault="00F96BB0" w:rsidP="00C00230">
            <w:pPr>
              <w:pStyle w:val="TAL"/>
              <w:spacing w:line="254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An indicator to specify whether training or inferencing is requested</w:t>
            </w:r>
          </w:p>
        </w:tc>
      </w:tr>
      <w:tr w:rsidR="00304574" w14:paraId="751DD2A8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67580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AI/ML model and model parameters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B698C6" w14:textId="77777777" w:rsidR="00304574" w:rsidRDefault="00304574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FC5A3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Information about the AI/ML model and model parameters for use in HFL training/inferencing.</w:t>
            </w:r>
          </w:p>
        </w:tc>
      </w:tr>
      <w:tr w:rsidR="00304574" w14:paraId="0760FB22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A253B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Dataset identifier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31BE7" w14:textId="77777777" w:rsidR="00304574" w:rsidRDefault="00304574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025418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dataset identifier used for HFL training or inferencing.</w:t>
            </w:r>
          </w:p>
        </w:tc>
      </w:tr>
      <w:tr w:rsidR="00304574" w14:paraId="3F6473F4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EF5BC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Number of data samples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5F17B" w14:textId="77777777" w:rsidR="00304574" w:rsidRDefault="00304574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E0C2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number of data samples used for HFL training or inferencing.</w:t>
            </w:r>
          </w:p>
        </w:tc>
      </w:tr>
      <w:tr w:rsidR="00A9729A" w14:paraId="6BC260C5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1C86F7" w14:textId="29584D50" w:rsidR="00A9729A" w:rsidRDefault="00077659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Operational </w:t>
            </w:r>
            <w:r w:rsidR="00A9729A">
              <w:rPr>
                <w:lang w:eastAsia="zh-CN"/>
              </w:rPr>
              <w:t>schedule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72A98A" w14:textId="58776137" w:rsidR="00A9729A" w:rsidRDefault="00A9729A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FDFC" w14:textId="712689CA" w:rsidR="00A9729A" w:rsidRDefault="00C42546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 schedule for when training/inferencing is to occur.</w:t>
            </w:r>
          </w:p>
        </w:tc>
      </w:tr>
      <w:tr w:rsidR="00304574" w14:paraId="742628B9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A16E5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Notification settings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1D16D3" w14:textId="77777777" w:rsidR="00304574" w:rsidRDefault="00304574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16900" w14:textId="77777777" w:rsidR="00304574" w:rsidRDefault="00304574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Settings for how often to send notifications providing status of HFL training. For example, periodic, event-based, upon completion of each training round.</w:t>
            </w:r>
          </w:p>
        </w:tc>
      </w:tr>
    </w:tbl>
    <w:p w14:paraId="796B02DF" w14:textId="77777777" w:rsidR="00304574" w:rsidRDefault="00304574" w:rsidP="00304574">
      <w:pPr>
        <w:rPr>
          <w:lang w:val="en-US"/>
        </w:rPr>
      </w:pPr>
    </w:p>
    <w:p w14:paraId="6A216EF2" w14:textId="7AA6FD70" w:rsidR="00523DAA" w:rsidRPr="00CA0D40" w:rsidRDefault="00523DAA" w:rsidP="00523DAA">
      <w:pPr>
        <w:rPr>
          <w:b/>
          <w:lang w:val="en-US"/>
        </w:rPr>
      </w:pPr>
      <w:r w:rsidRPr="00CA0D40">
        <w:rPr>
          <w:lang w:val="en-US"/>
        </w:rPr>
        <w:t>Table</w:t>
      </w:r>
      <w:r>
        <w:rPr>
          <w:lang w:val="en-US"/>
        </w:rPr>
        <w:t> </w:t>
      </w:r>
      <w:r w:rsidRPr="00CA0D40">
        <w:rPr>
          <w:lang w:val="en-US"/>
        </w:rPr>
        <w:t>8.</w:t>
      </w:r>
      <w:r>
        <w:rPr>
          <w:lang w:val="en-US"/>
        </w:rPr>
        <w:t>x</w:t>
      </w:r>
      <w:r w:rsidRPr="00CA0D40">
        <w:rPr>
          <w:lang w:val="en-US"/>
        </w:rPr>
        <w:t>.3</w:t>
      </w:r>
      <w:r>
        <w:rPr>
          <w:lang w:val="en-US"/>
        </w:rPr>
        <w:t>.2</w:t>
      </w:r>
      <w:r w:rsidRPr="00CA0D40">
        <w:rPr>
          <w:lang w:val="en-US"/>
        </w:rPr>
        <w:t>-</w:t>
      </w:r>
      <w:r>
        <w:rPr>
          <w:lang w:val="en-US"/>
        </w:rPr>
        <w:t>2</w:t>
      </w:r>
      <w:r w:rsidRPr="00CA0D40">
        <w:rPr>
          <w:lang w:val="en-US"/>
        </w:rPr>
        <w:t xml:space="preserve"> shows the response sent by </w:t>
      </w:r>
      <w:r w:rsidR="008A3FCE">
        <w:rPr>
          <w:lang w:val="en-US"/>
        </w:rPr>
        <w:t>AIMLE</w:t>
      </w:r>
      <w:r w:rsidR="008A3FCE" w:rsidRPr="00CA0D40">
        <w:rPr>
          <w:lang w:val="en-US"/>
        </w:rPr>
        <w:t xml:space="preserve"> </w:t>
      </w:r>
      <w:r w:rsidR="008A3FCE">
        <w:rPr>
          <w:lang w:val="en-US"/>
        </w:rPr>
        <w:t>clients</w:t>
      </w:r>
      <w:r w:rsidR="008A3FCE" w:rsidRPr="00CA0D40">
        <w:rPr>
          <w:lang w:val="en-US"/>
        </w:rPr>
        <w:t xml:space="preserve"> </w:t>
      </w:r>
      <w:r w:rsidRPr="00CA0D40">
        <w:rPr>
          <w:lang w:val="en-US"/>
        </w:rPr>
        <w:t xml:space="preserve">to the </w:t>
      </w:r>
      <w:r>
        <w:rPr>
          <w:lang w:val="en-US"/>
        </w:rPr>
        <w:t>AIMLE</w:t>
      </w:r>
      <w:r w:rsidRPr="00CA0D40">
        <w:rPr>
          <w:lang w:val="en-US"/>
        </w:rPr>
        <w:t xml:space="preserve"> </w:t>
      </w:r>
      <w:r w:rsidR="00750154">
        <w:rPr>
          <w:lang w:val="en-US"/>
        </w:rPr>
        <w:t>server</w:t>
      </w:r>
      <w:r w:rsidRPr="00CA0D40">
        <w:rPr>
          <w:lang w:val="en-US"/>
        </w:rPr>
        <w:t xml:space="preserve"> for the </w:t>
      </w:r>
      <w:r w:rsidR="006011C3">
        <w:rPr>
          <w:lang w:val="en-US"/>
        </w:rPr>
        <w:t>AIMLE</w:t>
      </w:r>
      <w:r w:rsidR="006011C3" w:rsidRPr="00CA0D40">
        <w:rPr>
          <w:lang w:val="en-US"/>
        </w:rPr>
        <w:t xml:space="preserve"> </w:t>
      </w:r>
      <w:r w:rsidR="006011C3">
        <w:rPr>
          <w:lang w:val="en-US"/>
        </w:rPr>
        <w:t>client</w:t>
      </w:r>
      <w:r w:rsidR="006011C3" w:rsidRPr="00C55CE1">
        <w:rPr>
          <w:lang w:val="en-US"/>
        </w:rPr>
        <w:t xml:space="preserve"> training/inferencing subscription</w:t>
      </w:r>
      <w:r w:rsidRPr="00C55CE1">
        <w:rPr>
          <w:lang w:val="en-US"/>
        </w:rPr>
        <w:t xml:space="preserve"> </w:t>
      </w:r>
      <w:r w:rsidRPr="00CA0D40">
        <w:rPr>
          <w:lang w:val="en-US"/>
        </w:rPr>
        <w:t>procedure.</w:t>
      </w:r>
    </w:p>
    <w:p w14:paraId="1FAA17F4" w14:textId="1FD4DB11" w:rsidR="00523DAA" w:rsidRPr="00600D27" w:rsidRDefault="00523DAA" w:rsidP="00523DAA">
      <w:pPr>
        <w:pStyle w:val="TH"/>
      </w:pPr>
      <w:r w:rsidRPr="00600D27">
        <w:t>Table 8.</w:t>
      </w:r>
      <w:r>
        <w:t>x</w:t>
      </w:r>
      <w:r w:rsidRPr="00600D27">
        <w:t>.3</w:t>
      </w:r>
      <w:r>
        <w:t>.2</w:t>
      </w:r>
      <w:r w:rsidRPr="00600D27">
        <w:t>-</w:t>
      </w:r>
      <w:r>
        <w:t>2</w:t>
      </w:r>
      <w:r w:rsidRPr="00600D27">
        <w:t xml:space="preserve">: Response for </w:t>
      </w:r>
      <w:r>
        <w:rPr>
          <w:lang w:val="en-US"/>
        </w:rPr>
        <w:t xml:space="preserve">AIMLE </w:t>
      </w:r>
      <w:r>
        <w:rPr>
          <w:rFonts w:eastAsia="SimSun"/>
        </w:rPr>
        <w:t>client training/</w:t>
      </w:r>
      <w:r w:rsidRPr="00362A0F">
        <w:rPr>
          <w:rFonts w:eastAsia="SimSun"/>
        </w:rPr>
        <w:t>inferencing</w:t>
      </w:r>
      <w:r>
        <w:rPr>
          <w:rFonts w:eastAsia="SimSun"/>
        </w:rPr>
        <w:t xml:space="preserve"> </w:t>
      </w:r>
      <w:r>
        <w:rPr>
          <w:lang w:val="en-US"/>
        </w:rPr>
        <w:t xml:space="preserve">subscription </w:t>
      </w:r>
      <w:r w:rsidRPr="00600D27"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523DAA" w14:paraId="4BF032ED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59D8B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9B649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2F1B9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523DAA" w14:paraId="6A174D7B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DE9D71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4ACEBE" w14:textId="77777777" w:rsidR="00523DAA" w:rsidRDefault="00523DAA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A2EEF" w14:textId="074A9366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The status for the subscription request</w:t>
            </w:r>
            <w:r w:rsidR="006C22EE">
              <w:rPr>
                <w:lang w:eastAsia="zh-CN"/>
              </w:rPr>
              <w:t>: success, fail.</w:t>
            </w:r>
          </w:p>
        </w:tc>
      </w:tr>
      <w:tr w:rsidR="00523DAA" w14:paraId="5EB74106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44C8A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Subscription ID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F91058" w14:textId="66558215" w:rsidR="00523DAA" w:rsidRDefault="007D3DEE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4BB04" w14:textId="46BAF9B1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An identifier for the subscription</w:t>
            </w:r>
            <w:r w:rsidR="007D3DEE">
              <w:rPr>
                <w:lang w:eastAsia="zh-CN"/>
              </w:rPr>
              <w:t xml:space="preserve"> only if the status is success</w:t>
            </w:r>
            <w:r w:rsidR="00642B1A">
              <w:rPr>
                <w:lang w:eastAsia="zh-CN"/>
              </w:rPr>
              <w:t>.</w:t>
            </w:r>
          </w:p>
        </w:tc>
      </w:tr>
    </w:tbl>
    <w:p w14:paraId="37466257" w14:textId="77777777" w:rsidR="00523DAA" w:rsidRDefault="00523DAA" w:rsidP="00523DAA">
      <w:pPr>
        <w:pStyle w:val="EditorsNote"/>
        <w:ind w:left="0" w:firstLine="0"/>
        <w:rPr>
          <w:rFonts w:eastAsia="SimSun"/>
          <w:color w:val="auto"/>
          <w:lang w:eastAsia="zh-CN"/>
        </w:rPr>
      </w:pPr>
    </w:p>
    <w:p w14:paraId="2237714F" w14:textId="342161EB" w:rsidR="00523DAA" w:rsidRDefault="00523DAA" w:rsidP="00523DAA">
      <w:r>
        <w:t xml:space="preserve">Table 8.x.3.2-3 shows the notification sent by </w:t>
      </w:r>
      <w:r w:rsidR="00750154">
        <w:rPr>
          <w:lang w:val="en-US"/>
        </w:rPr>
        <w:t>AIMLE</w:t>
      </w:r>
      <w:r w:rsidR="00750154" w:rsidRPr="00CA0D40">
        <w:rPr>
          <w:lang w:val="en-US"/>
        </w:rPr>
        <w:t xml:space="preserve"> </w:t>
      </w:r>
      <w:r w:rsidR="00750154">
        <w:rPr>
          <w:lang w:val="en-US"/>
        </w:rPr>
        <w:t>clients</w:t>
      </w:r>
      <w:r w:rsidR="00750154" w:rsidRPr="00CA0D40">
        <w:rPr>
          <w:lang w:val="en-US"/>
        </w:rPr>
        <w:t xml:space="preserve"> to the </w:t>
      </w:r>
      <w:r w:rsidR="00750154">
        <w:rPr>
          <w:lang w:val="en-US"/>
        </w:rPr>
        <w:t>AIMLE</w:t>
      </w:r>
      <w:r w:rsidR="00750154" w:rsidRPr="00CA0D40">
        <w:rPr>
          <w:lang w:val="en-US"/>
        </w:rPr>
        <w:t xml:space="preserve"> </w:t>
      </w:r>
      <w:r w:rsidR="00750154">
        <w:rPr>
          <w:lang w:val="en-US"/>
        </w:rPr>
        <w:t>server</w:t>
      </w:r>
      <w:r w:rsidR="00750154" w:rsidRPr="00CA0D40">
        <w:rPr>
          <w:lang w:val="en-US"/>
        </w:rPr>
        <w:t xml:space="preserve"> </w:t>
      </w:r>
      <w:r>
        <w:t xml:space="preserve">for the </w:t>
      </w:r>
      <w:r w:rsidR="006011C3">
        <w:rPr>
          <w:lang w:val="en-US"/>
        </w:rPr>
        <w:t>AIMLE</w:t>
      </w:r>
      <w:r w:rsidR="006011C3" w:rsidRPr="00CA0D40">
        <w:rPr>
          <w:lang w:val="en-US"/>
        </w:rPr>
        <w:t xml:space="preserve"> </w:t>
      </w:r>
      <w:r w:rsidR="006011C3">
        <w:rPr>
          <w:lang w:val="en-US"/>
        </w:rPr>
        <w:t>client</w:t>
      </w:r>
      <w:r w:rsidR="006011C3" w:rsidRPr="00C55CE1">
        <w:rPr>
          <w:lang w:val="en-US"/>
        </w:rPr>
        <w:t xml:space="preserve"> training/inferencing subscription</w:t>
      </w:r>
      <w:r w:rsidRPr="003C3DF7">
        <w:t xml:space="preserve"> </w:t>
      </w:r>
      <w:r>
        <w:t>procedure.</w:t>
      </w:r>
    </w:p>
    <w:p w14:paraId="4402A509" w14:textId="7B48618B" w:rsidR="00523DAA" w:rsidRDefault="00523DAA" w:rsidP="00523DAA">
      <w:pPr>
        <w:pStyle w:val="TH"/>
      </w:pPr>
      <w:r>
        <w:t>Table 8.x.3.2</w:t>
      </w:r>
      <w:r>
        <w:rPr>
          <w:lang w:eastAsia="zh-CN"/>
        </w:rPr>
        <w:t>-3</w:t>
      </w:r>
      <w:r>
        <w:t xml:space="preserve">: Notify for </w:t>
      </w:r>
      <w:r>
        <w:rPr>
          <w:lang w:val="en-US"/>
        </w:rPr>
        <w:t xml:space="preserve">AIMLE </w:t>
      </w:r>
      <w:r>
        <w:rPr>
          <w:rFonts w:eastAsia="SimSun"/>
        </w:rPr>
        <w:t>client training</w:t>
      </w:r>
      <w:r w:rsidR="00082CDD">
        <w:rPr>
          <w:rFonts w:eastAsia="SimSun"/>
        </w:rPr>
        <w:t>/</w:t>
      </w:r>
      <w:r w:rsidRPr="00362A0F">
        <w:rPr>
          <w:rFonts w:eastAsia="SimSun"/>
        </w:rPr>
        <w:t>inferencing</w:t>
      </w:r>
      <w:r>
        <w:rPr>
          <w:rFonts w:eastAsia="SimSun"/>
        </w:rPr>
        <w:t xml:space="preserve"> </w:t>
      </w:r>
      <w:r>
        <w:rPr>
          <w:lang w:val="en-US"/>
        </w:rPr>
        <w:t xml:space="preserve">subscription </w:t>
      </w:r>
      <w:r>
        <w:t>procedure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523DAA" w14:paraId="2FA078B4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823318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EFDFC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Status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24CFE" w14:textId="77777777" w:rsidR="00523DAA" w:rsidRDefault="00523DAA" w:rsidP="00C00230">
            <w:pPr>
              <w:pStyle w:val="TAH"/>
              <w:spacing w:line="254" w:lineRule="auto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523DAA" w14:paraId="74850E92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3665C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BAB083" w14:textId="77777777" w:rsidR="00523DAA" w:rsidRDefault="00523DAA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26A4F" w14:textId="72AF23F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Status for the request</w:t>
            </w:r>
            <w:r w:rsidR="00F42382">
              <w:rPr>
                <w:lang w:eastAsia="zh-CN"/>
              </w:rPr>
              <w:t>: success, fail.</w:t>
            </w:r>
          </w:p>
        </w:tc>
      </w:tr>
      <w:tr w:rsidR="00077659" w14:paraId="36160981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2DA98C" w14:textId="2DD246BC" w:rsidR="00077659" w:rsidRDefault="00077659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AI/ML output</w:t>
            </w:r>
            <w:r w:rsidR="00B9254E">
              <w:rPr>
                <w:lang w:eastAsia="zh-CN"/>
              </w:rPr>
              <w:t>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CE4B76" w14:textId="0E696BE1" w:rsidR="00077659" w:rsidRDefault="00077659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19B0D" w14:textId="5E7C439E" w:rsidR="00077659" w:rsidRDefault="00077659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Output of the AI/ML training or inferencing</w:t>
            </w:r>
          </w:p>
        </w:tc>
      </w:tr>
      <w:tr w:rsidR="00FF692C" w14:paraId="226FA70B" w14:textId="77777777" w:rsidTr="00681E0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481D1" w14:textId="77777777" w:rsidR="00FF692C" w:rsidRDefault="00FF692C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&gt; AI/ML training outputs 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950E89" w14:textId="77777777" w:rsidR="00FF692C" w:rsidRDefault="00FF692C" w:rsidP="00681E0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C5B6EEB" w14:textId="77777777" w:rsidR="00FF692C" w:rsidRDefault="00FF692C" w:rsidP="00681E0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AFC58" w14:textId="77777777" w:rsidR="00FF692C" w:rsidRDefault="00FF692C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ML model parameters from training is returned.</w:t>
            </w:r>
          </w:p>
        </w:tc>
      </w:tr>
      <w:tr w:rsidR="00FF692C" w14:paraId="1E3FC620" w14:textId="77777777" w:rsidTr="00681E0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681A21" w14:textId="77777777" w:rsidR="00FF692C" w:rsidRDefault="00FF692C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&gt; AI/ML inferencing outputs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F2241" w14:textId="77777777" w:rsidR="00FF692C" w:rsidRDefault="00FF692C" w:rsidP="00681E0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5391EF47" w14:textId="77777777" w:rsidR="00FF692C" w:rsidRDefault="00FF692C" w:rsidP="00681E07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56491" w14:textId="77777777" w:rsidR="00FF692C" w:rsidRDefault="00FF692C" w:rsidP="00681E07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ML model outputs from inferencing is returned. </w:t>
            </w:r>
          </w:p>
        </w:tc>
      </w:tr>
      <w:tr w:rsidR="00523DAA" w14:paraId="27DABEDD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86C1BE" w14:textId="53CFE68A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  <w:r w:rsidR="001B7A3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list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35004" w14:textId="77777777" w:rsidR="00523DAA" w:rsidRDefault="00523DAA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99EB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 list of errors encountered during a training or inferencing round</w:t>
            </w:r>
          </w:p>
        </w:tc>
      </w:tr>
      <w:tr w:rsidR="00523DAA" w14:paraId="192A8330" w14:textId="77777777" w:rsidTr="00C0023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8ECBF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F014D" w14:textId="77777777" w:rsidR="00523DAA" w:rsidRDefault="00523DAA" w:rsidP="00C00230">
            <w:pPr>
              <w:pStyle w:val="TAC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1BD5E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A timestamp for the notification</w:t>
            </w:r>
          </w:p>
        </w:tc>
      </w:tr>
      <w:tr w:rsidR="00523DAA" w14:paraId="46F21656" w14:textId="77777777" w:rsidTr="00C0023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77938" w14:textId="77777777" w:rsidR="00523DAA" w:rsidRDefault="00523DAA" w:rsidP="00C00230">
            <w:pPr>
              <w:pStyle w:val="TAL"/>
              <w:spacing w:line="254" w:lineRule="auto"/>
              <w:rPr>
                <w:lang w:eastAsia="zh-CN"/>
              </w:rPr>
            </w:pPr>
            <w:r>
              <w:rPr>
                <w:lang w:eastAsia="zh-CN"/>
              </w:rPr>
              <w:t>NOTE: At least one of the information elements shall be provided.</w:t>
            </w:r>
          </w:p>
        </w:tc>
      </w:tr>
    </w:tbl>
    <w:p w14:paraId="504FB589" w14:textId="77777777" w:rsidR="00523DAA" w:rsidRDefault="00523DAA" w:rsidP="00523DAA">
      <w:pPr>
        <w:rPr>
          <w:noProof/>
          <w:lang w:val="en-US"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148AFF31" w14:textId="64272F76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7133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7133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erReference w:type="even" r:id="rId15"/>
      <w:footerReference w:type="defaul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0E17" w14:textId="77777777" w:rsidR="00BC12EB" w:rsidRDefault="00BC12EB">
      <w:r>
        <w:separator/>
      </w:r>
    </w:p>
  </w:endnote>
  <w:endnote w:type="continuationSeparator" w:id="0">
    <w:p w14:paraId="08FB0A15" w14:textId="77777777" w:rsidR="00BC12EB" w:rsidRDefault="00BC12EB">
      <w:r>
        <w:continuationSeparator/>
      </w:r>
    </w:p>
  </w:endnote>
  <w:endnote w:type="continuationNotice" w:id="1">
    <w:p w14:paraId="08D782DF" w14:textId="77777777" w:rsidR="00B04B8A" w:rsidRDefault="00B04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489C6" w14:textId="77777777" w:rsidR="00BC12EB" w:rsidRDefault="00BC12EB">
      <w:r>
        <w:separator/>
      </w:r>
    </w:p>
  </w:footnote>
  <w:footnote w:type="continuationSeparator" w:id="0">
    <w:p w14:paraId="7D91E958" w14:textId="77777777" w:rsidR="00BC12EB" w:rsidRDefault="00BC12EB">
      <w:r>
        <w:continuationSeparator/>
      </w:r>
    </w:p>
  </w:footnote>
  <w:footnote w:type="continuationNotice" w:id="1">
    <w:p w14:paraId="055AB20B" w14:textId="77777777" w:rsidR="00B04B8A" w:rsidRDefault="00B04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81418"/>
    <w:multiLevelType w:val="hybridMultilevel"/>
    <w:tmpl w:val="F1AE39F6"/>
    <w:lvl w:ilvl="0" w:tplc="53AC78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9900A2"/>
    <w:multiLevelType w:val="hybridMultilevel"/>
    <w:tmpl w:val="E9142186"/>
    <w:lvl w:ilvl="0" w:tplc="FFFFFFFF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28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03208602">
    <w:abstractNumId w:val="0"/>
  </w:num>
  <w:num w:numId="2" w16cid:durableId="1683971194">
    <w:abstractNumId w:val="2"/>
  </w:num>
  <w:num w:numId="3" w16cid:durableId="2099862500">
    <w:abstractNumId w:val="3"/>
  </w:num>
  <w:num w:numId="4" w16cid:durableId="1837098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600"/>
    <w:rsid w:val="0000183D"/>
    <w:rsid w:val="00004E42"/>
    <w:rsid w:val="0000756B"/>
    <w:rsid w:val="00012155"/>
    <w:rsid w:val="0001397D"/>
    <w:rsid w:val="00017303"/>
    <w:rsid w:val="00020567"/>
    <w:rsid w:val="000218DA"/>
    <w:rsid w:val="00022E4A"/>
    <w:rsid w:val="000237E3"/>
    <w:rsid w:val="00025E3F"/>
    <w:rsid w:val="00034DA1"/>
    <w:rsid w:val="00036BA6"/>
    <w:rsid w:val="000371F9"/>
    <w:rsid w:val="00044AFE"/>
    <w:rsid w:val="000457DB"/>
    <w:rsid w:val="00062A46"/>
    <w:rsid w:val="00067863"/>
    <w:rsid w:val="00072D44"/>
    <w:rsid w:val="00077659"/>
    <w:rsid w:val="00082CDD"/>
    <w:rsid w:val="000837ED"/>
    <w:rsid w:val="00087690"/>
    <w:rsid w:val="00090374"/>
    <w:rsid w:val="00091508"/>
    <w:rsid w:val="000928D3"/>
    <w:rsid w:val="000954DF"/>
    <w:rsid w:val="000A1C77"/>
    <w:rsid w:val="000A27FD"/>
    <w:rsid w:val="000A32A5"/>
    <w:rsid w:val="000A5BBF"/>
    <w:rsid w:val="000B2FB0"/>
    <w:rsid w:val="000B6310"/>
    <w:rsid w:val="000C2A65"/>
    <w:rsid w:val="000C6598"/>
    <w:rsid w:val="000E55C9"/>
    <w:rsid w:val="000E74D8"/>
    <w:rsid w:val="000F6FA5"/>
    <w:rsid w:val="000F73CB"/>
    <w:rsid w:val="000F76CD"/>
    <w:rsid w:val="00100A28"/>
    <w:rsid w:val="00104F65"/>
    <w:rsid w:val="001066C0"/>
    <w:rsid w:val="00107AAB"/>
    <w:rsid w:val="00112C45"/>
    <w:rsid w:val="00123EA3"/>
    <w:rsid w:val="00124662"/>
    <w:rsid w:val="001268AB"/>
    <w:rsid w:val="0012798E"/>
    <w:rsid w:val="0013504C"/>
    <w:rsid w:val="00135915"/>
    <w:rsid w:val="00136305"/>
    <w:rsid w:val="0014792C"/>
    <w:rsid w:val="00151CC5"/>
    <w:rsid w:val="001526CE"/>
    <w:rsid w:val="001553AD"/>
    <w:rsid w:val="0015571C"/>
    <w:rsid w:val="00156707"/>
    <w:rsid w:val="00162CB8"/>
    <w:rsid w:val="0018005F"/>
    <w:rsid w:val="00183DE5"/>
    <w:rsid w:val="0019283E"/>
    <w:rsid w:val="0019345B"/>
    <w:rsid w:val="001A1C18"/>
    <w:rsid w:val="001A486D"/>
    <w:rsid w:val="001A681E"/>
    <w:rsid w:val="001B36DA"/>
    <w:rsid w:val="001B466B"/>
    <w:rsid w:val="001B7A33"/>
    <w:rsid w:val="001C7107"/>
    <w:rsid w:val="001D3F55"/>
    <w:rsid w:val="001E41F3"/>
    <w:rsid w:val="001E5A1C"/>
    <w:rsid w:val="001F015D"/>
    <w:rsid w:val="0020225A"/>
    <w:rsid w:val="002037A2"/>
    <w:rsid w:val="002055DD"/>
    <w:rsid w:val="002100CD"/>
    <w:rsid w:val="00210E61"/>
    <w:rsid w:val="00212FF7"/>
    <w:rsid w:val="00215ABA"/>
    <w:rsid w:val="00226AD3"/>
    <w:rsid w:val="00226C58"/>
    <w:rsid w:val="00232244"/>
    <w:rsid w:val="00232D54"/>
    <w:rsid w:val="00236FC8"/>
    <w:rsid w:val="002460D5"/>
    <w:rsid w:val="00247FAF"/>
    <w:rsid w:val="002506CF"/>
    <w:rsid w:val="00262BAD"/>
    <w:rsid w:val="002634BB"/>
    <w:rsid w:val="00275D12"/>
    <w:rsid w:val="00291CCE"/>
    <w:rsid w:val="0029726C"/>
    <w:rsid w:val="00297FD0"/>
    <w:rsid w:val="002A412E"/>
    <w:rsid w:val="002B1F0E"/>
    <w:rsid w:val="002B38EA"/>
    <w:rsid w:val="002C7EBF"/>
    <w:rsid w:val="002D16C0"/>
    <w:rsid w:val="002D520D"/>
    <w:rsid w:val="002D619F"/>
    <w:rsid w:val="00304574"/>
    <w:rsid w:val="00307245"/>
    <w:rsid w:val="003131B7"/>
    <w:rsid w:val="00314B87"/>
    <w:rsid w:val="00327433"/>
    <w:rsid w:val="00330445"/>
    <w:rsid w:val="00332BBF"/>
    <w:rsid w:val="00340607"/>
    <w:rsid w:val="00347CAD"/>
    <w:rsid w:val="0035086D"/>
    <w:rsid w:val="00351BEF"/>
    <w:rsid w:val="00362A0F"/>
    <w:rsid w:val="003638A3"/>
    <w:rsid w:val="00366BA5"/>
    <w:rsid w:val="00370766"/>
    <w:rsid w:val="0037207F"/>
    <w:rsid w:val="003765CD"/>
    <w:rsid w:val="0038595D"/>
    <w:rsid w:val="00390976"/>
    <w:rsid w:val="00395864"/>
    <w:rsid w:val="003C08DA"/>
    <w:rsid w:val="003C3DF7"/>
    <w:rsid w:val="003D2790"/>
    <w:rsid w:val="003E29EF"/>
    <w:rsid w:val="003E484D"/>
    <w:rsid w:val="003F00E8"/>
    <w:rsid w:val="00400063"/>
    <w:rsid w:val="004103EB"/>
    <w:rsid w:val="004120CD"/>
    <w:rsid w:val="00417430"/>
    <w:rsid w:val="00424A3D"/>
    <w:rsid w:val="00424B44"/>
    <w:rsid w:val="00425A80"/>
    <w:rsid w:val="00436BAB"/>
    <w:rsid w:val="00443BB8"/>
    <w:rsid w:val="00445737"/>
    <w:rsid w:val="004543B0"/>
    <w:rsid w:val="0045594B"/>
    <w:rsid w:val="00460242"/>
    <w:rsid w:val="0046170A"/>
    <w:rsid w:val="0046589F"/>
    <w:rsid w:val="004668DF"/>
    <w:rsid w:val="00467EEA"/>
    <w:rsid w:val="004751DE"/>
    <w:rsid w:val="004818B1"/>
    <w:rsid w:val="00486E8C"/>
    <w:rsid w:val="00486FED"/>
    <w:rsid w:val="0049014B"/>
    <w:rsid w:val="00490CF9"/>
    <w:rsid w:val="00491579"/>
    <w:rsid w:val="0049211E"/>
    <w:rsid w:val="0049670D"/>
    <w:rsid w:val="004A1BB0"/>
    <w:rsid w:val="004A6CE2"/>
    <w:rsid w:val="004B1C77"/>
    <w:rsid w:val="004B2E9C"/>
    <w:rsid w:val="004B47E1"/>
    <w:rsid w:val="004C418A"/>
    <w:rsid w:val="004D165E"/>
    <w:rsid w:val="004D5F95"/>
    <w:rsid w:val="004E302C"/>
    <w:rsid w:val="004F499B"/>
    <w:rsid w:val="0050477F"/>
    <w:rsid w:val="005072E3"/>
    <w:rsid w:val="0050780D"/>
    <w:rsid w:val="00507D40"/>
    <w:rsid w:val="00521039"/>
    <w:rsid w:val="00521FBF"/>
    <w:rsid w:val="00523DAA"/>
    <w:rsid w:val="0052593B"/>
    <w:rsid w:val="00525DE5"/>
    <w:rsid w:val="0052615C"/>
    <w:rsid w:val="005275D0"/>
    <w:rsid w:val="00527EC8"/>
    <w:rsid w:val="00554A0D"/>
    <w:rsid w:val="0056227F"/>
    <w:rsid w:val="0056574D"/>
    <w:rsid w:val="005660BD"/>
    <w:rsid w:val="00567FC9"/>
    <w:rsid w:val="005715D6"/>
    <w:rsid w:val="00576CDB"/>
    <w:rsid w:val="00583595"/>
    <w:rsid w:val="00583C41"/>
    <w:rsid w:val="00585996"/>
    <w:rsid w:val="0058703A"/>
    <w:rsid w:val="00587100"/>
    <w:rsid w:val="00587F17"/>
    <w:rsid w:val="005917B4"/>
    <w:rsid w:val="005934D9"/>
    <w:rsid w:val="00596029"/>
    <w:rsid w:val="005A3F92"/>
    <w:rsid w:val="005A4024"/>
    <w:rsid w:val="005A405C"/>
    <w:rsid w:val="005A6585"/>
    <w:rsid w:val="005B5D33"/>
    <w:rsid w:val="005C1635"/>
    <w:rsid w:val="005D5305"/>
    <w:rsid w:val="005E1D9D"/>
    <w:rsid w:val="005E2C44"/>
    <w:rsid w:val="005E4909"/>
    <w:rsid w:val="005E6905"/>
    <w:rsid w:val="005F590D"/>
    <w:rsid w:val="005F73AB"/>
    <w:rsid w:val="00600DC4"/>
    <w:rsid w:val="006011C3"/>
    <w:rsid w:val="0060231C"/>
    <w:rsid w:val="00603517"/>
    <w:rsid w:val="006051DD"/>
    <w:rsid w:val="00607CA1"/>
    <w:rsid w:val="00610B0D"/>
    <w:rsid w:val="00617A82"/>
    <w:rsid w:val="006275C2"/>
    <w:rsid w:val="006413AA"/>
    <w:rsid w:val="00642835"/>
    <w:rsid w:val="00642B1A"/>
    <w:rsid w:val="00646234"/>
    <w:rsid w:val="0065003E"/>
    <w:rsid w:val="006573C8"/>
    <w:rsid w:val="00665EA1"/>
    <w:rsid w:val="00675B18"/>
    <w:rsid w:val="00681DA1"/>
    <w:rsid w:val="00685F86"/>
    <w:rsid w:val="006908FC"/>
    <w:rsid w:val="00690ED5"/>
    <w:rsid w:val="006960D0"/>
    <w:rsid w:val="006A0945"/>
    <w:rsid w:val="006A0FAB"/>
    <w:rsid w:val="006A241A"/>
    <w:rsid w:val="006A6271"/>
    <w:rsid w:val="006A681E"/>
    <w:rsid w:val="006C170D"/>
    <w:rsid w:val="006C22EE"/>
    <w:rsid w:val="006C7FCD"/>
    <w:rsid w:val="006D37A1"/>
    <w:rsid w:val="006D4207"/>
    <w:rsid w:val="006E21FB"/>
    <w:rsid w:val="007010B6"/>
    <w:rsid w:val="00707653"/>
    <w:rsid w:val="00710348"/>
    <w:rsid w:val="00712A2B"/>
    <w:rsid w:val="00713847"/>
    <w:rsid w:val="00722FA4"/>
    <w:rsid w:val="00726946"/>
    <w:rsid w:val="007305A1"/>
    <w:rsid w:val="00731167"/>
    <w:rsid w:val="00732381"/>
    <w:rsid w:val="0073780F"/>
    <w:rsid w:val="007479F4"/>
    <w:rsid w:val="00750154"/>
    <w:rsid w:val="00762104"/>
    <w:rsid w:val="00766E75"/>
    <w:rsid w:val="00770A9F"/>
    <w:rsid w:val="0077140D"/>
    <w:rsid w:val="0077478F"/>
    <w:rsid w:val="007825D3"/>
    <w:rsid w:val="007862F4"/>
    <w:rsid w:val="0079531B"/>
    <w:rsid w:val="007A4A08"/>
    <w:rsid w:val="007A6533"/>
    <w:rsid w:val="007B0683"/>
    <w:rsid w:val="007B4183"/>
    <w:rsid w:val="007B512A"/>
    <w:rsid w:val="007C2097"/>
    <w:rsid w:val="007C3F77"/>
    <w:rsid w:val="007C5607"/>
    <w:rsid w:val="007D3BFB"/>
    <w:rsid w:val="007D3DEE"/>
    <w:rsid w:val="007D5327"/>
    <w:rsid w:val="007E0DCE"/>
    <w:rsid w:val="007E16D9"/>
    <w:rsid w:val="007E27C6"/>
    <w:rsid w:val="007F17EF"/>
    <w:rsid w:val="007F20C0"/>
    <w:rsid w:val="007F496B"/>
    <w:rsid w:val="007F4FDC"/>
    <w:rsid w:val="00800104"/>
    <w:rsid w:val="008013B0"/>
    <w:rsid w:val="00803E21"/>
    <w:rsid w:val="0080691C"/>
    <w:rsid w:val="00810CCF"/>
    <w:rsid w:val="00811D13"/>
    <w:rsid w:val="00817868"/>
    <w:rsid w:val="00837283"/>
    <w:rsid w:val="00843C3D"/>
    <w:rsid w:val="008477A1"/>
    <w:rsid w:val="00847D51"/>
    <w:rsid w:val="0085467E"/>
    <w:rsid w:val="00856B98"/>
    <w:rsid w:val="00857422"/>
    <w:rsid w:val="008615A6"/>
    <w:rsid w:val="00862139"/>
    <w:rsid w:val="00865E45"/>
    <w:rsid w:val="00870EE7"/>
    <w:rsid w:val="00871335"/>
    <w:rsid w:val="00871E89"/>
    <w:rsid w:val="00873B74"/>
    <w:rsid w:val="00881AEE"/>
    <w:rsid w:val="00894ABA"/>
    <w:rsid w:val="008952D2"/>
    <w:rsid w:val="00895C76"/>
    <w:rsid w:val="008A0451"/>
    <w:rsid w:val="008A3FCE"/>
    <w:rsid w:val="008A5E86"/>
    <w:rsid w:val="008B1118"/>
    <w:rsid w:val="008B3DB0"/>
    <w:rsid w:val="008B6739"/>
    <w:rsid w:val="008B6B24"/>
    <w:rsid w:val="008C12F4"/>
    <w:rsid w:val="008C1E65"/>
    <w:rsid w:val="008C6606"/>
    <w:rsid w:val="008C7023"/>
    <w:rsid w:val="008D1C86"/>
    <w:rsid w:val="008D2343"/>
    <w:rsid w:val="008D3F97"/>
    <w:rsid w:val="008E448A"/>
    <w:rsid w:val="008E4D48"/>
    <w:rsid w:val="008E7E84"/>
    <w:rsid w:val="008F2AA5"/>
    <w:rsid w:val="008F33A2"/>
    <w:rsid w:val="008F35EB"/>
    <w:rsid w:val="008F647C"/>
    <w:rsid w:val="008F686C"/>
    <w:rsid w:val="009012A3"/>
    <w:rsid w:val="00914BF7"/>
    <w:rsid w:val="00915500"/>
    <w:rsid w:val="00934900"/>
    <w:rsid w:val="00934B69"/>
    <w:rsid w:val="009359C8"/>
    <w:rsid w:val="00946683"/>
    <w:rsid w:val="00946F9E"/>
    <w:rsid w:val="009471EE"/>
    <w:rsid w:val="00954242"/>
    <w:rsid w:val="00954560"/>
    <w:rsid w:val="0095764D"/>
    <w:rsid w:val="00957D6A"/>
    <w:rsid w:val="00966AE6"/>
    <w:rsid w:val="009741F6"/>
    <w:rsid w:val="00992147"/>
    <w:rsid w:val="009947C8"/>
    <w:rsid w:val="009A3CCE"/>
    <w:rsid w:val="009A5488"/>
    <w:rsid w:val="009A7B75"/>
    <w:rsid w:val="009B2B18"/>
    <w:rsid w:val="009B4B2F"/>
    <w:rsid w:val="009B560B"/>
    <w:rsid w:val="009C51CF"/>
    <w:rsid w:val="009C61B9"/>
    <w:rsid w:val="009D4B85"/>
    <w:rsid w:val="009E3297"/>
    <w:rsid w:val="009F159D"/>
    <w:rsid w:val="009F51F9"/>
    <w:rsid w:val="009F7FF6"/>
    <w:rsid w:val="00A02A95"/>
    <w:rsid w:val="00A07326"/>
    <w:rsid w:val="00A103E2"/>
    <w:rsid w:val="00A11049"/>
    <w:rsid w:val="00A200DC"/>
    <w:rsid w:val="00A33D66"/>
    <w:rsid w:val="00A3669C"/>
    <w:rsid w:val="00A419B1"/>
    <w:rsid w:val="00A421A0"/>
    <w:rsid w:val="00A42EE4"/>
    <w:rsid w:val="00A47E70"/>
    <w:rsid w:val="00A526CC"/>
    <w:rsid w:val="00A52808"/>
    <w:rsid w:val="00A579B1"/>
    <w:rsid w:val="00A72326"/>
    <w:rsid w:val="00A755EE"/>
    <w:rsid w:val="00A823B2"/>
    <w:rsid w:val="00A8322D"/>
    <w:rsid w:val="00A862B9"/>
    <w:rsid w:val="00A90B42"/>
    <w:rsid w:val="00A91F8C"/>
    <w:rsid w:val="00A93D34"/>
    <w:rsid w:val="00A9729A"/>
    <w:rsid w:val="00AA292C"/>
    <w:rsid w:val="00AA6934"/>
    <w:rsid w:val="00AA6CE2"/>
    <w:rsid w:val="00AA76AB"/>
    <w:rsid w:val="00AB0C79"/>
    <w:rsid w:val="00AB6534"/>
    <w:rsid w:val="00AC2BAD"/>
    <w:rsid w:val="00AC3837"/>
    <w:rsid w:val="00AC59EA"/>
    <w:rsid w:val="00AD0EA9"/>
    <w:rsid w:val="00AD1073"/>
    <w:rsid w:val="00AD2965"/>
    <w:rsid w:val="00AD384E"/>
    <w:rsid w:val="00AD563B"/>
    <w:rsid w:val="00AD7C25"/>
    <w:rsid w:val="00AE17A8"/>
    <w:rsid w:val="00AF326D"/>
    <w:rsid w:val="00AF46E8"/>
    <w:rsid w:val="00AF77B7"/>
    <w:rsid w:val="00AF79C3"/>
    <w:rsid w:val="00B04B8A"/>
    <w:rsid w:val="00B05B9E"/>
    <w:rsid w:val="00B15EB6"/>
    <w:rsid w:val="00B2248C"/>
    <w:rsid w:val="00B258BB"/>
    <w:rsid w:val="00B260A2"/>
    <w:rsid w:val="00B26BAF"/>
    <w:rsid w:val="00B27764"/>
    <w:rsid w:val="00B32181"/>
    <w:rsid w:val="00B35C6C"/>
    <w:rsid w:val="00B36B4E"/>
    <w:rsid w:val="00B46356"/>
    <w:rsid w:val="00B5184F"/>
    <w:rsid w:val="00B62D5A"/>
    <w:rsid w:val="00B64D66"/>
    <w:rsid w:val="00B660D7"/>
    <w:rsid w:val="00B66D06"/>
    <w:rsid w:val="00B74C22"/>
    <w:rsid w:val="00B754CE"/>
    <w:rsid w:val="00B8024E"/>
    <w:rsid w:val="00B879EF"/>
    <w:rsid w:val="00B87C96"/>
    <w:rsid w:val="00B9254E"/>
    <w:rsid w:val="00B95BA0"/>
    <w:rsid w:val="00B95BC8"/>
    <w:rsid w:val="00B96D9C"/>
    <w:rsid w:val="00BA016E"/>
    <w:rsid w:val="00BA126B"/>
    <w:rsid w:val="00BB5DFC"/>
    <w:rsid w:val="00BC12EB"/>
    <w:rsid w:val="00BC7EB8"/>
    <w:rsid w:val="00BD2799"/>
    <w:rsid w:val="00BD279D"/>
    <w:rsid w:val="00BE4D4E"/>
    <w:rsid w:val="00C01EB6"/>
    <w:rsid w:val="00C02B6F"/>
    <w:rsid w:val="00C07199"/>
    <w:rsid w:val="00C074F7"/>
    <w:rsid w:val="00C1041E"/>
    <w:rsid w:val="00C12257"/>
    <w:rsid w:val="00C123D3"/>
    <w:rsid w:val="00C164A0"/>
    <w:rsid w:val="00C169E4"/>
    <w:rsid w:val="00C1723F"/>
    <w:rsid w:val="00C217B8"/>
    <w:rsid w:val="00C21836"/>
    <w:rsid w:val="00C35B7F"/>
    <w:rsid w:val="00C35B9B"/>
    <w:rsid w:val="00C411B6"/>
    <w:rsid w:val="00C42546"/>
    <w:rsid w:val="00C47E99"/>
    <w:rsid w:val="00C524DD"/>
    <w:rsid w:val="00C54F42"/>
    <w:rsid w:val="00C55CE1"/>
    <w:rsid w:val="00C61044"/>
    <w:rsid w:val="00C66910"/>
    <w:rsid w:val="00C74AFA"/>
    <w:rsid w:val="00C7675F"/>
    <w:rsid w:val="00C84780"/>
    <w:rsid w:val="00C91171"/>
    <w:rsid w:val="00C93F4D"/>
    <w:rsid w:val="00C953E5"/>
    <w:rsid w:val="00C95985"/>
    <w:rsid w:val="00C96EAE"/>
    <w:rsid w:val="00CA36CD"/>
    <w:rsid w:val="00CA3886"/>
    <w:rsid w:val="00CA4650"/>
    <w:rsid w:val="00CB1493"/>
    <w:rsid w:val="00CB204C"/>
    <w:rsid w:val="00CB4660"/>
    <w:rsid w:val="00CC22D4"/>
    <w:rsid w:val="00CC5026"/>
    <w:rsid w:val="00CC65BA"/>
    <w:rsid w:val="00CD1719"/>
    <w:rsid w:val="00CD2478"/>
    <w:rsid w:val="00CD3417"/>
    <w:rsid w:val="00CE21CA"/>
    <w:rsid w:val="00CE4F84"/>
    <w:rsid w:val="00CF40B2"/>
    <w:rsid w:val="00D0472E"/>
    <w:rsid w:val="00D075A9"/>
    <w:rsid w:val="00D141B7"/>
    <w:rsid w:val="00D218E3"/>
    <w:rsid w:val="00D2328E"/>
    <w:rsid w:val="00D23A71"/>
    <w:rsid w:val="00D267DD"/>
    <w:rsid w:val="00D35805"/>
    <w:rsid w:val="00D407B1"/>
    <w:rsid w:val="00D54E8C"/>
    <w:rsid w:val="00D63FE8"/>
    <w:rsid w:val="00D65026"/>
    <w:rsid w:val="00D658A3"/>
    <w:rsid w:val="00D66B1F"/>
    <w:rsid w:val="00D70D86"/>
    <w:rsid w:val="00D7265B"/>
    <w:rsid w:val="00D77284"/>
    <w:rsid w:val="00D83BF8"/>
    <w:rsid w:val="00D85AC5"/>
    <w:rsid w:val="00D93B75"/>
    <w:rsid w:val="00DA4A78"/>
    <w:rsid w:val="00DA75EC"/>
    <w:rsid w:val="00DA7CA9"/>
    <w:rsid w:val="00DB5220"/>
    <w:rsid w:val="00DC492A"/>
    <w:rsid w:val="00DD30F3"/>
    <w:rsid w:val="00DE4B17"/>
    <w:rsid w:val="00DF4551"/>
    <w:rsid w:val="00DF527E"/>
    <w:rsid w:val="00DF7415"/>
    <w:rsid w:val="00E00442"/>
    <w:rsid w:val="00E0307D"/>
    <w:rsid w:val="00E1161B"/>
    <w:rsid w:val="00E16C16"/>
    <w:rsid w:val="00E20CD5"/>
    <w:rsid w:val="00E22736"/>
    <w:rsid w:val="00E2764E"/>
    <w:rsid w:val="00E32FD7"/>
    <w:rsid w:val="00E347F3"/>
    <w:rsid w:val="00E348FE"/>
    <w:rsid w:val="00E412FD"/>
    <w:rsid w:val="00E42C12"/>
    <w:rsid w:val="00E43851"/>
    <w:rsid w:val="00E46441"/>
    <w:rsid w:val="00E50C3F"/>
    <w:rsid w:val="00E55EBA"/>
    <w:rsid w:val="00E5646D"/>
    <w:rsid w:val="00E564BC"/>
    <w:rsid w:val="00E71595"/>
    <w:rsid w:val="00E74E32"/>
    <w:rsid w:val="00E81BF9"/>
    <w:rsid w:val="00E84466"/>
    <w:rsid w:val="00E855CA"/>
    <w:rsid w:val="00E8599C"/>
    <w:rsid w:val="00E85B84"/>
    <w:rsid w:val="00E96DF5"/>
    <w:rsid w:val="00EA6847"/>
    <w:rsid w:val="00EB36F8"/>
    <w:rsid w:val="00EB3D9C"/>
    <w:rsid w:val="00EB4FA3"/>
    <w:rsid w:val="00EB77F5"/>
    <w:rsid w:val="00ED4616"/>
    <w:rsid w:val="00ED5B7D"/>
    <w:rsid w:val="00ED6FAA"/>
    <w:rsid w:val="00EE16EB"/>
    <w:rsid w:val="00EE2467"/>
    <w:rsid w:val="00EE4E73"/>
    <w:rsid w:val="00EE7D7C"/>
    <w:rsid w:val="00EF0490"/>
    <w:rsid w:val="00EF1DD8"/>
    <w:rsid w:val="00EF2CB8"/>
    <w:rsid w:val="00EF366B"/>
    <w:rsid w:val="00EF6748"/>
    <w:rsid w:val="00F03E92"/>
    <w:rsid w:val="00F06166"/>
    <w:rsid w:val="00F10DFC"/>
    <w:rsid w:val="00F171D1"/>
    <w:rsid w:val="00F20362"/>
    <w:rsid w:val="00F23CDB"/>
    <w:rsid w:val="00F25D98"/>
    <w:rsid w:val="00F27894"/>
    <w:rsid w:val="00F300FB"/>
    <w:rsid w:val="00F356AB"/>
    <w:rsid w:val="00F42382"/>
    <w:rsid w:val="00F5389E"/>
    <w:rsid w:val="00F545AC"/>
    <w:rsid w:val="00F54AA7"/>
    <w:rsid w:val="00F56BA7"/>
    <w:rsid w:val="00F5797A"/>
    <w:rsid w:val="00F610C3"/>
    <w:rsid w:val="00F6417E"/>
    <w:rsid w:val="00F65CCD"/>
    <w:rsid w:val="00F66359"/>
    <w:rsid w:val="00F717E5"/>
    <w:rsid w:val="00F81736"/>
    <w:rsid w:val="00F83CA1"/>
    <w:rsid w:val="00F865A8"/>
    <w:rsid w:val="00F9205A"/>
    <w:rsid w:val="00F92762"/>
    <w:rsid w:val="00F946A3"/>
    <w:rsid w:val="00F95B00"/>
    <w:rsid w:val="00F95E21"/>
    <w:rsid w:val="00F96BB0"/>
    <w:rsid w:val="00FA38FB"/>
    <w:rsid w:val="00FB0DE5"/>
    <w:rsid w:val="00FB6386"/>
    <w:rsid w:val="00FC77DE"/>
    <w:rsid w:val="00FD0208"/>
    <w:rsid w:val="00FD0BB2"/>
    <w:rsid w:val="00FD5CFF"/>
    <w:rsid w:val="00FE0706"/>
    <w:rsid w:val="00FE18C7"/>
    <w:rsid w:val="00FE3460"/>
    <w:rsid w:val="00FE34D6"/>
    <w:rsid w:val="00FE4987"/>
    <w:rsid w:val="00FE666F"/>
    <w:rsid w:val="00FF4591"/>
    <w:rsid w:val="00FF4F61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4A3D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27E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57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u.lu@convidawireless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Ly.Quang@convidawireless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6BE4AC-12AC-4704-8786-35738B5AFD60}">
  <ds:schemaRefs>
    <ds:schemaRef ds:uri="http://purl.org/dc/dcmitype/"/>
    <ds:schemaRef ds:uri="78c86622-bb1c-4cae-8dff-61f776ce7b6e"/>
    <ds:schemaRef ds:uri="http://schemas.microsoft.com/office/2006/documentManagement/types"/>
    <ds:schemaRef ds:uri="http://www.w3.org/XML/1998/namespace"/>
    <ds:schemaRef ds:uri="http://purl.org/dc/elements/1.1/"/>
    <ds:schemaRef ds:uri="7c5b1d21-3706-402b-9a47-606a047dfa16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10</cp:revision>
  <cp:lastPrinted>1900-01-01T05:00:00Z</cp:lastPrinted>
  <dcterms:created xsi:type="dcterms:W3CDTF">2024-08-09T21:59:00Z</dcterms:created>
  <dcterms:modified xsi:type="dcterms:W3CDTF">2024-08-12T12:09:00Z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