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C8046" w14:textId="6C84F2D6" w:rsidR="005B50CA" w:rsidRDefault="005B50CA" w:rsidP="005B50CA">
      <w:pPr>
        <w:pStyle w:val="CRCoverPage"/>
        <w:tabs>
          <w:tab w:val="right" w:pos="9639"/>
        </w:tabs>
        <w:spacing w:after="0"/>
        <w:rPr>
          <w:b/>
          <w:noProof/>
          <w:sz w:val="24"/>
        </w:rPr>
      </w:pPr>
      <w:r>
        <w:rPr>
          <w:b/>
          <w:noProof/>
          <w:sz w:val="24"/>
        </w:rPr>
        <w:t>3GPP TSG-SA WG6 Meeting #62</w:t>
      </w:r>
      <w:r>
        <w:rPr>
          <w:b/>
          <w:noProof/>
          <w:sz w:val="24"/>
        </w:rPr>
        <w:tab/>
        <w:t>S6-243</w:t>
      </w:r>
      <w:r w:rsidR="002A566F">
        <w:rPr>
          <w:b/>
          <w:noProof/>
          <w:sz w:val="24"/>
        </w:rPr>
        <w:t>230</w:t>
      </w:r>
    </w:p>
    <w:p w14:paraId="1071FB3D" w14:textId="77777777" w:rsidR="005B50CA" w:rsidRDefault="005B50CA" w:rsidP="005B50CA">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09B3D69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302AD">
        <w:rPr>
          <w:rFonts w:ascii="Arial" w:hAnsi="Arial" w:cs="Arial"/>
          <w:b/>
          <w:bCs/>
        </w:rPr>
        <w:t>ML Model Management</w:t>
      </w:r>
    </w:p>
    <w:p w14:paraId="13B93593" w14:textId="51E9735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3B8475E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02AD">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39A48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B71E73" w:rsidRPr="00A93155">
          <w:rPr>
            <w:rStyle w:val="Hyperlink"/>
            <w:rFonts w:ascii="Arial" w:hAnsi="Arial" w:cs="Arial"/>
            <w:b/>
            <w:bCs/>
          </w:rPr>
          <w:t>Ly.Quang@convidawireless.com</w:t>
        </w:r>
      </w:hyperlink>
      <w:r w:rsidR="00B71E73">
        <w:rPr>
          <w:rStyle w:val="Hyperlink"/>
          <w:rFonts w:ascii="Arial" w:hAnsi="Arial" w:cs="Arial"/>
          <w:b/>
          <w:bCs/>
        </w:rPr>
        <w:t xml:space="preserve">, </w:t>
      </w:r>
      <w:hyperlink r:id="rId10" w:history="1">
        <w:r w:rsidR="00B71E73"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777844" w:rsidR="00CD2478" w:rsidRPr="00215ABA" w:rsidRDefault="00F302AD" w:rsidP="00CD2478">
      <w:pPr>
        <w:rPr>
          <w:noProof/>
        </w:rPr>
      </w:pPr>
      <w:r>
        <w:rPr>
          <w:noProof/>
        </w:rPr>
        <w:t>The contribution introduces the procedure for ML model information storage and discovery.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0A5AE8" w:rsidR="00CD2478" w:rsidRPr="008A5E86" w:rsidRDefault="00F302AD" w:rsidP="00F302AD">
      <w:pPr>
        <w:pStyle w:val="CRCoverPage"/>
        <w:rPr>
          <w:noProof/>
          <w:lang w:val="en-US"/>
        </w:rPr>
      </w:pPr>
      <w:r>
        <w:rPr>
          <w:rFonts w:ascii="Times New Roman" w:hAnsi="Times New Roman"/>
          <w:noProof/>
          <w:lang w:val="fr-FR"/>
        </w:rPr>
        <w:t>To support AI/ML operations such as training and inferencing, the AIML</w:t>
      </w:r>
      <w:r w:rsidR="00233D88">
        <w:rPr>
          <w:rFonts w:ascii="Times New Roman" w:hAnsi="Times New Roman"/>
          <w:noProof/>
          <w:lang w:val="fr-FR"/>
        </w:rPr>
        <w:t>E</w:t>
      </w:r>
      <w:r>
        <w:rPr>
          <w:rFonts w:ascii="Times New Roman" w:hAnsi="Times New Roman"/>
          <w:noProof/>
          <w:lang w:val="fr-FR"/>
        </w:rPr>
        <w:t xml:space="preserve"> service needs to be able to store an ML model to maintain the information associated with the model so that the model can be discovered by a consumer and be used (or reused) for training or inferencing. It is proposed in this contribution to define ML model management procedures where a ML model and its information can be stored and maintained in the ML repository and discovered by an AIMLE service consumer.</w:t>
      </w:r>
    </w:p>
    <w:p w14:paraId="1AD024AF" w14:textId="77777777" w:rsidR="00CD2478" w:rsidRPr="00215ABA" w:rsidRDefault="00CD2478" w:rsidP="00CD2478">
      <w:pPr>
        <w:pStyle w:val="CRCoverPage"/>
        <w:rPr>
          <w:b/>
          <w:noProof/>
        </w:rPr>
      </w:pPr>
      <w:r w:rsidRPr="00215ABA">
        <w:rPr>
          <w:b/>
          <w:noProof/>
        </w:rPr>
        <w:t>4. Proposal</w:t>
      </w:r>
    </w:p>
    <w:p w14:paraId="3E1BFF07" w14:textId="36060D66" w:rsidR="00CD2478" w:rsidRPr="008A5E86" w:rsidRDefault="00D658A3" w:rsidP="00CD2478">
      <w:pPr>
        <w:rPr>
          <w:noProof/>
          <w:lang w:val="en-US"/>
        </w:rPr>
      </w:pPr>
      <w:r w:rsidRPr="00D658A3">
        <w:rPr>
          <w:noProof/>
          <w:lang w:val="en-US"/>
        </w:rPr>
        <w:t xml:space="preserve">It is proposed to agree the following changes to 3GPP TS </w:t>
      </w:r>
      <w:r w:rsidR="00F302AD">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159226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381837">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105C3DEE" w14:textId="729449FC" w:rsidR="00036BA6" w:rsidRDefault="00036BA6" w:rsidP="00036BA6">
      <w:pPr>
        <w:pStyle w:val="Heading2"/>
        <w:rPr>
          <w:lang w:val="en-IN"/>
        </w:rPr>
      </w:pPr>
      <w:bookmarkStart w:id="0" w:name="_Toc28552"/>
      <w:bookmarkStart w:id="1" w:name="_Toc27161522"/>
      <w:bookmarkStart w:id="2" w:name="_Toc29234032"/>
      <w:bookmarkStart w:id="3" w:name="_Toc106116332"/>
      <w:bookmarkStart w:id="4" w:name="_Toc172711507"/>
      <w:r>
        <w:rPr>
          <w:rFonts w:eastAsia="SimSun"/>
          <w:lang w:val="en-US" w:eastAsia="zh-CN"/>
        </w:rPr>
        <w:t>8</w:t>
      </w:r>
      <w:r>
        <w:rPr>
          <w:lang w:val="en-IN"/>
        </w:rPr>
        <w:t>.x</w:t>
      </w:r>
      <w:r>
        <w:rPr>
          <w:lang w:val="en-IN"/>
        </w:rPr>
        <w:tab/>
      </w:r>
      <w:bookmarkEnd w:id="0"/>
      <w:bookmarkEnd w:id="1"/>
      <w:bookmarkEnd w:id="2"/>
      <w:bookmarkEnd w:id="3"/>
      <w:bookmarkEnd w:id="4"/>
      <w:r w:rsidR="009A5F5C">
        <w:rPr>
          <w:lang w:val="en-IN"/>
        </w:rPr>
        <w:t>ML model management</w:t>
      </w:r>
    </w:p>
    <w:p w14:paraId="1CDD642F" w14:textId="77777777" w:rsidR="00036BA6" w:rsidRDefault="00036BA6" w:rsidP="00036BA6">
      <w:pPr>
        <w:pStyle w:val="Heading3"/>
        <w:rPr>
          <w:lang w:val="en-IN"/>
        </w:rPr>
      </w:pPr>
      <w:bookmarkStart w:id="5" w:name="_Toc29234033"/>
      <w:bookmarkStart w:id="6" w:name="_Toc27161523"/>
      <w:bookmarkStart w:id="7" w:name="_Toc13594"/>
      <w:bookmarkStart w:id="8" w:name="_Toc106116333"/>
      <w:bookmarkStart w:id="9" w:name="_Toc172711508"/>
      <w:r>
        <w:rPr>
          <w:rFonts w:eastAsia="SimSun"/>
          <w:lang w:val="en-US" w:eastAsia="zh-CN"/>
        </w:rPr>
        <w:t>8</w:t>
      </w:r>
      <w:r>
        <w:rPr>
          <w:lang w:val="en-IN"/>
        </w:rPr>
        <w:t>.x.1</w:t>
      </w:r>
      <w:r>
        <w:rPr>
          <w:lang w:val="en-IN"/>
        </w:rPr>
        <w:tab/>
        <w:t>General</w:t>
      </w:r>
      <w:bookmarkEnd w:id="5"/>
      <w:bookmarkEnd w:id="6"/>
      <w:bookmarkEnd w:id="7"/>
      <w:bookmarkEnd w:id="8"/>
      <w:bookmarkEnd w:id="9"/>
    </w:p>
    <w:p w14:paraId="63F8EE87" w14:textId="71F4B1D1" w:rsidR="009A5F5C" w:rsidRDefault="009A5F5C" w:rsidP="009A5F5C">
      <w:pPr>
        <w:rPr>
          <w:noProof/>
          <w:lang w:val="en-US"/>
        </w:rPr>
      </w:pPr>
      <w:r>
        <w:rPr>
          <w:noProof/>
          <w:lang w:val="en-US"/>
        </w:rPr>
        <w:t>In this functionality, two prodedures are described in more detail in clause 8.x.2 and 8.x.3 accordingly:</w:t>
      </w:r>
    </w:p>
    <w:p w14:paraId="4D38019B" w14:textId="001EF1BF" w:rsidR="009A5F5C" w:rsidRDefault="009A5F5C" w:rsidP="009A5F5C">
      <w:pPr>
        <w:pStyle w:val="B1"/>
        <w:rPr>
          <w:noProof/>
          <w:lang w:val="en-US"/>
        </w:rPr>
      </w:pPr>
      <w:r w:rsidRPr="0035047D">
        <w:rPr>
          <w:noProof/>
          <w:lang w:val="en-US"/>
        </w:rPr>
        <w:t>-</w:t>
      </w:r>
      <w:r w:rsidRPr="0035047D">
        <w:rPr>
          <w:noProof/>
          <w:lang w:val="en-US"/>
        </w:rPr>
        <w:tab/>
      </w:r>
      <w:r w:rsidR="000A3BBA">
        <w:rPr>
          <w:noProof/>
          <w:lang w:val="en-US"/>
        </w:rPr>
        <w:t xml:space="preserve">Clause 8.x.2 </w:t>
      </w:r>
      <w:r w:rsidRPr="0035047D">
        <w:rPr>
          <w:noProof/>
          <w:lang w:val="en-US"/>
        </w:rPr>
        <w:t xml:space="preserve">for </w:t>
      </w:r>
      <w:r>
        <w:rPr>
          <w:noProof/>
          <w:lang w:val="en-US"/>
        </w:rPr>
        <w:t>ML model information storage</w:t>
      </w:r>
      <w:r w:rsidRPr="0035047D">
        <w:rPr>
          <w:noProof/>
          <w:lang w:val="en-US"/>
        </w:rPr>
        <w:t>,</w:t>
      </w:r>
    </w:p>
    <w:p w14:paraId="39AB4EC6" w14:textId="769865D8" w:rsidR="009A5F5C" w:rsidRPr="009A5F5C" w:rsidRDefault="009A5F5C" w:rsidP="009A5F5C">
      <w:pPr>
        <w:ind w:firstLine="284"/>
        <w:rPr>
          <w:lang w:val="en-IN"/>
        </w:rPr>
      </w:pPr>
      <w:r w:rsidRPr="0035047D">
        <w:rPr>
          <w:noProof/>
          <w:lang w:val="en-US"/>
        </w:rPr>
        <w:t>-</w:t>
      </w:r>
      <w:r w:rsidRPr="0035047D">
        <w:rPr>
          <w:noProof/>
          <w:lang w:val="en-US"/>
        </w:rPr>
        <w:tab/>
      </w:r>
      <w:r w:rsidR="000A3BBA">
        <w:rPr>
          <w:noProof/>
          <w:lang w:val="en-US"/>
        </w:rPr>
        <w:t>Clause 8.x.3</w:t>
      </w:r>
      <w:r w:rsidRPr="0035047D">
        <w:rPr>
          <w:noProof/>
          <w:lang w:val="en-US"/>
        </w:rPr>
        <w:t xml:space="preserve"> for</w:t>
      </w:r>
      <w:r>
        <w:rPr>
          <w:noProof/>
          <w:lang w:val="en-US"/>
        </w:rPr>
        <w:t xml:space="preserve"> ML model information discovery.</w:t>
      </w:r>
    </w:p>
    <w:p w14:paraId="74591492" w14:textId="57FDC246" w:rsidR="00036BA6" w:rsidRDefault="00036BA6" w:rsidP="00036BA6">
      <w:pPr>
        <w:pStyle w:val="Heading3"/>
        <w:rPr>
          <w:lang w:val="en-IN"/>
        </w:rPr>
      </w:pPr>
      <w:bookmarkStart w:id="10" w:name="_Toc21456"/>
      <w:bookmarkStart w:id="11" w:name="_Toc172711509"/>
      <w:bookmarkStart w:id="12" w:name="_Toc27161524"/>
      <w:bookmarkStart w:id="13" w:name="_Toc29234034"/>
      <w:bookmarkStart w:id="14" w:name="_Toc106116334"/>
      <w:r>
        <w:rPr>
          <w:rFonts w:eastAsia="SimSun"/>
          <w:lang w:val="en-US" w:eastAsia="zh-CN"/>
        </w:rPr>
        <w:t>8</w:t>
      </w:r>
      <w:r>
        <w:rPr>
          <w:lang w:val="en-IN"/>
        </w:rPr>
        <w:t>.x.</w:t>
      </w:r>
      <w:r>
        <w:rPr>
          <w:rFonts w:eastAsia="SimSun"/>
          <w:lang w:val="en-US" w:eastAsia="zh-CN"/>
        </w:rPr>
        <w:t>2</w:t>
      </w:r>
      <w:r>
        <w:rPr>
          <w:lang w:val="en-IN"/>
        </w:rPr>
        <w:tab/>
        <w:t>Procedure</w:t>
      </w:r>
      <w:bookmarkEnd w:id="10"/>
      <w:bookmarkEnd w:id="11"/>
      <w:r w:rsidR="009A5F5C">
        <w:rPr>
          <w:lang w:val="en-IN"/>
        </w:rPr>
        <w:t xml:space="preserve"> on ML model information storage</w:t>
      </w:r>
    </w:p>
    <w:p w14:paraId="4A58041F" w14:textId="1543BDA1" w:rsidR="00CD01AF" w:rsidRDefault="00CD01AF" w:rsidP="00CD01AF">
      <w:pPr>
        <w:rPr>
          <w:lang w:val="en-IN"/>
        </w:rPr>
      </w:pPr>
      <w:r>
        <w:rPr>
          <w:lang w:val="en-IN"/>
        </w:rPr>
        <w:t>Figure 8.x.2-1 illustrates the procedure of ML model information storage.</w:t>
      </w:r>
    </w:p>
    <w:bookmarkStart w:id="15" w:name="_MON_1783940062"/>
    <w:bookmarkEnd w:id="15"/>
    <w:p w14:paraId="3AD0CAD1" w14:textId="759A7B0F" w:rsidR="00CD01AF" w:rsidRDefault="00CD01AF" w:rsidP="00CD01AF">
      <w:pPr>
        <w:pStyle w:val="TH"/>
      </w:pPr>
      <w:r>
        <w:object w:dxaOrig="9026" w:dyaOrig="5301" w14:anchorId="78178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66.25pt" o:ole="">
            <v:imagedata r:id="rId11" o:title=""/>
          </v:shape>
          <o:OLEObject Type="Embed" ProgID="Word.Document.12" ShapeID="_x0000_i1025" DrawAspect="Content" ObjectID="_1784955420" r:id="rId12">
            <o:FieldCodes>\s</o:FieldCodes>
          </o:OLEObject>
        </w:object>
      </w:r>
    </w:p>
    <w:p w14:paraId="77018A9D" w14:textId="262D0A10" w:rsidR="00CD01AF" w:rsidRDefault="00CD01AF" w:rsidP="00CD01AF">
      <w:pPr>
        <w:pStyle w:val="TF"/>
        <w:rPr>
          <w:i/>
          <w:iCs/>
        </w:rPr>
      </w:pPr>
      <w:r>
        <w:t>Figure 8</w:t>
      </w:r>
      <w:r w:rsidRPr="00CD01AF">
        <w:t>.x.2</w:t>
      </w:r>
      <w:r>
        <w:t>-1: ML model information storage procedure</w:t>
      </w:r>
    </w:p>
    <w:p w14:paraId="112FAF4F" w14:textId="7DE23574" w:rsidR="00CD01AF" w:rsidRDefault="00CD01AF" w:rsidP="00CD01AF">
      <w:pPr>
        <w:pStyle w:val="B1"/>
      </w:pPr>
      <w:r>
        <w:t>1.</w:t>
      </w:r>
      <w:r>
        <w:tab/>
        <w:t xml:space="preserve">The ML repository consumer (e.g. AIMLE server) sends a ML model information storage request to the ML repository to store a ML model. The </w:t>
      </w:r>
      <w:r w:rsidR="009B49A5">
        <w:t xml:space="preserve">ML </w:t>
      </w:r>
      <w:r>
        <w:t xml:space="preserve">model included in the request can be one trained by the </w:t>
      </w:r>
      <w:r w:rsidR="009B49A5">
        <w:t xml:space="preserve">ML </w:t>
      </w:r>
      <w:r>
        <w:t xml:space="preserve">repository consumer or its information can be provisioned to the </w:t>
      </w:r>
      <w:r w:rsidR="009B49A5">
        <w:t xml:space="preserve">ML </w:t>
      </w:r>
      <w:r>
        <w:t>repository consumer. The request contains information elements as described in Table 8.</w:t>
      </w:r>
      <w:r w:rsidR="009B49A5">
        <w:t>x</w:t>
      </w:r>
      <w:r>
        <w:t>.4.1</w:t>
      </w:r>
      <w:r>
        <w:rPr>
          <w:lang w:eastAsia="zh-CN"/>
        </w:rPr>
        <w:t>-1.</w:t>
      </w:r>
    </w:p>
    <w:p w14:paraId="6D65305B" w14:textId="77777777" w:rsidR="00CD01AF" w:rsidRDefault="00CD01AF" w:rsidP="00CD01AF">
      <w:pPr>
        <w:pStyle w:val="NO"/>
      </w:pPr>
      <w:r>
        <w:t>NOTE 1:</w:t>
      </w:r>
      <w:r>
        <w:tab/>
        <w:t xml:space="preserve">The detailed definition of the </w:t>
      </w:r>
      <w:r>
        <w:rPr>
          <w:lang w:eastAsia="zh-CN"/>
        </w:rPr>
        <w:t>security requirements within the</w:t>
      </w:r>
      <w:r>
        <w:t xml:space="preserve"> </w:t>
      </w:r>
      <w:r>
        <w:rPr>
          <w:lang w:eastAsia="zh-CN"/>
        </w:rPr>
        <w:t>ML model storage requirements is within SA3 scope</w:t>
      </w:r>
      <w:r>
        <w:t>.</w:t>
      </w:r>
    </w:p>
    <w:p w14:paraId="4CBF925D" w14:textId="1C80A998" w:rsidR="00CD01AF" w:rsidRDefault="00CD01AF" w:rsidP="00CD01AF">
      <w:pPr>
        <w:pStyle w:val="B1"/>
      </w:pPr>
      <w:r>
        <w:t>2.</w:t>
      </w:r>
      <w:r>
        <w:tab/>
        <w:t xml:space="preserve">Upon receiving the </w:t>
      </w:r>
      <w:r w:rsidR="003E38A3">
        <w:t xml:space="preserve">ML model information storage </w:t>
      </w:r>
      <w:r>
        <w:t xml:space="preserve">request, the </w:t>
      </w:r>
      <w:r w:rsidR="009B49A5">
        <w:t>ML</w:t>
      </w:r>
      <w:r>
        <w:t xml:space="preserve"> repository verifies if the </w:t>
      </w:r>
      <w:r w:rsidR="009B49A5">
        <w:t>ML</w:t>
      </w:r>
      <w:r>
        <w:t xml:space="preserve"> repository consumer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 xml:space="preserve">ML repository consumer is authorized, the </w:t>
      </w:r>
      <w:r w:rsidR="009B49A5">
        <w:t>ML</w:t>
      </w:r>
      <w:r>
        <w:t xml:space="preserve"> repository processes the request and records information of the ML model</w:t>
      </w:r>
      <w:r w:rsidR="003E38A3">
        <w:t xml:space="preserve"> </w:t>
      </w:r>
      <w:r w:rsidR="00DC2A30">
        <w:t xml:space="preserve">(e.g. </w:t>
      </w:r>
      <w:r w:rsidR="003E38A3">
        <w:t>by creating a ML model profile</w:t>
      </w:r>
      <w:r w:rsidR="00DC2A30">
        <w:t>)</w:t>
      </w:r>
      <w:r>
        <w:t xml:space="preserve">. The </w:t>
      </w:r>
      <w:r w:rsidR="009B49A5">
        <w:t>ML</w:t>
      </w:r>
      <w:r>
        <w:t xml:space="preserve"> repository sends a response to the </w:t>
      </w:r>
      <w:r w:rsidR="009B49A5">
        <w:t>ML</w:t>
      </w:r>
      <w:r>
        <w:t xml:space="preserve"> repository consumer with an identifier of the created ML model profile.</w:t>
      </w:r>
    </w:p>
    <w:p w14:paraId="61228FCE" w14:textId="77777777" w:rsidR="008F1EBA" w:rsidRDefault="008F1EBA" w:rsidP="008F1EBA">
      <w:pPr>
        <w:pStyle w:val="NO"/>
      </w:pPr>
      <w:r w:rsidRPr="00F302AD">
        <w:t>NOTE 2:</w:t>
      </w:r>
      <w:r w:rsidRPr="00F302AD">
        <w:tab/>
        <w:t>If the ML repository consumer is not the AIMLE server, it can perform the ML model information storage procedure via the AIMLE server.</w:t>
      </w:r>
    </w:p>
    <w:p w14:paraId="6C5EE920" w14:textId="00B8A6B2" w:rsidR="00CD01AF" w:rsidRDefault="00CD01AF" w:rsidP="00CD01AF">
      <w:pPr>
        <w:pStyle w:val="NO"/>
      </w:pPr>
      <w:r>
        <w:t>NOTE 3:</w:t>
      </w:r>
      <w:r>
        <w:tab/>
        <w:t xml:space="preserve">The </w:t>
      </w:r>
      <w:r w:rsidR="003E38A3">
        <w:t>ML</w:t>
      </w:r>
      <w:r>
        <w:t xml:space="preserve"> repository may be implemented by A-ADRF.</w:t>
      </w:r>
    </w:p>
    <w:p w14:paraId="63D003B2" w14:textId="77777777" w:rsidR="00CD01AF" w:rsidRPr="00CD01AF" w:rsidRDefault="00CD01AF" w:rsidP="00CD01AF">
      <w:pPr>
        <w:rPr>
          <w:lang w:val="en-IN"/>
        </w:rPr>
      </w:pPr>
    </w:p>
    <w:p w14:paraId="2AED5000" w14:textId="1F57D05A" w:rsidR="009A5F5C" w:rsidRDefault="009A5F5C" w:rsidP="009A5F5C">
      <w:pPr>
        <w:pStyle w:val="Heading3"/>
        <w:rPr>
          <w:lang w:val="en-IN"/>
        </w:rPr>
      </w:pPr>
      <w:r>
        <w:rPr>
          <w:rFonts w:eastAsia="SimSun"/>
          <w:lang w:val="en-US" w:eastAsia="zh-CN"/>
        </w:rPr>
        <w:t>8</w:t>
      </w:r>
      <w:r>
        <w:rPr>
          <w:lang w:val="en-IN"/>
        </w:rPr>
        <w:t>.x.</w:t>
      </w:r>
      <w:r>
        <w:rPr>
          <w:rFonts w:eastAsia="SimSun"/>
          <w:lang w:val="en-US" w:eastAsia="zh-CN"/>
        </w:rPr>
        <w:t>3</w:t>
      </w:r>
      <w:r>
        <w:rPr>
          <w:lang w:val="en-IN"/>
        </w:rPr>
        <w:tab/>
        <w:t>Procedure on AIML model information discovery</w:t>
      </w:r>
    </w:p>
    <w:p w14:paraId="79E30A0D" w14:textId="0ECA9C87" w:rsidR="00CD01AF" w:rsidRDefault="00CD01AF" w:rsidP="00CD01AF">
      <w:pPr>
        <w:rPr>
          <w:lang w:eastAsia="zh-CN"/>
        </w:rPr>
      </w:pPr>
      <w:r>
        <w:rPr>
          <w:lang w:eastAsia="zh-CN"/>
        </w:rPr>
        <w:t>Figure 8.</w:t>
      </w:r>
      <w:r w:rsidR="003E38A3">
        <w:rPr>
          <w:lang w:eastAsia="zh-CN"/>
        </w:rPr>
        <w:t>x</w:t>
      </w:r>
      <w:r>
        <w:rPr>
          <w:lang w:eastAsia="zh-CN"/>
        </w:rPr>
        <w:t>.3-</w:t>
      </w:r>
      <w:r w:rsidR="00F302AD">
        <w:rPr>
          <w:lang w:eastAsia="zh-CN"/>
        </w:rPr>
        <w:t>1</w:t>
      </w:r>
      <w:r>
        <w:rPr>
          <w:lang w:eastAsia="zh-CN"/>
        </w:rPr>
        <w:t xml:space="preserve"> illustrates the procedure of ML model information discovery.</w:t>
      </w:r>
    </w:p>
    <w:p w14:paraId="1605960D" w14:textId="72BA8B4F" w:rsidR="00CD01AF" w:rsidRDefault="003E38A3" w:rsidP="00CD01AF">
      <w:pPr>
        <w:pStyle w:val="TH"/>
      </w:pPr>
      <w:r>
        <w:object w:dxaOrig="7725" w:dyaOrig="5070" w14:anchorId="68435364">
          <v:shape id="_x0000_i1026" type="#_x0000_t75" style="width:389.25pt;height:252pt" o:ole="">
            <v:imagedata r:id="rId13" o:title=""/>
          </v:shape>
          <o:OLEObject Type="Embed" ProgID="Visio.Drawing.15" ShapeID="_x0000_i1026" DrawAspect="Content" ObjectID="_1784955421" r:id="rId14"/>
        </w:object>
      </w:r>
    </w:p>
    <w:p w14:paraId="6F5A37FA" w14:textId="411C3CF8" w:rsidR="00CD01AF" w:rsidRDefault="00CD01AF" w:rsidP="00CD01AF">
      <w:pPr>
        <w:pStyle w:val="TF"/>
        <w:rPr>
          <w:i/>
          <w:iCs/>
        </w:rPr>
      </w:pPr>
      <w:r w:rsidRPr="003E38A3">
        <w:t>Figure 8.</w:t>
      </w:r>
      <w:r w:rsidR="003E38A3" w:rsidRPr="003E38A3">
        <w:t>x</w:t>
      </w:r>
      <w:r w:rsidRPr="003E38A3">
        <w:t>.3-</w:t>
      </w:r>
      <w:r>
        <w:t>1: ML model information discovery procedure</w:t>
      </w:r>
    </w:p>
    <w:p w14:paraId="7322680E" w14:textId="6CC9CBED" w:rsidR="00CD01AF" w:rsidRDefault="00CD01AF" w:rsidP="00CD01AF">
      <w:pPr>
        <w:pStyle w:val="B1"/>
      </w:pPr>
      <w:r>
        <w:t>1.</w:t>
      </w:r>
      <w:r>
        <w:tab/>
        <w:t xml:space="preserve">The </w:t>
      </w:r>
      <w:r w:rsidR="003E38A3">
        <w:t>ML</w:t>
      </w:r>
      <w:r>
        <w:t xml:space="preserve"> repository consumer (e.g., VAL server) sends a ML model information discovery request to the </w:t>
      </w:r>
      <w:r w:rsidR="003E38A3">
        <w:t>ML</w:t>
      </w:r>
      <w:r>
        <w:t xml:space="preserve"> repository. The request contains information elements as described in Table 8.</w:t>
      </w:r>
      <w:r w:rsidR="003E38A3">
        <w:t>x</w:t>
      </w:r>
      <w:r>
        <w:t>.4.3</w:t>
      </w:r>
      <w:r>
        <w:rPr>
          <w:lang w:eastAsia="zh-CN"/>
        </w:rPr>
        <w:t>-1.</w:t>
      </w:r>
    </w:p>
    <w:p w14:paraId="09FED335" w14:textId="234D82C7" w:rsidR="00CD01AF" w:rsidRDefault="00CD01AF" w:rsidP="00CD01AF">
      <w:pPr>
        <w:pStyle w:val="B1"/>
      </w:pPr>
      <w:r>
        <w:t>2.</w:t>
      </w:r>
      <w:r>
        <w:tab/>
        <w:t xml:space="preserve">Upon receiving the </w:t>
      </w:r>
      <w:r w:rsidR="003E38A3">
        <w:t xml:space="preserve">ML model information </w:t>
      </w:r>
      <w:r>
        <w:t xml:space="preserve">discovery request, the </w:t>
      </w:r>
      <w:r w:rsidR="003E38A3">
        <w:t>ML</w:t>
      </w:r>
      <w:r>
        <w:t xml:space="preserve"> repository verifies if the ML repository consumer is authorized to discover the ML model(s) identified by the ML model ID, </w:t>
      </w:r>
      <w:r>
        <w:rPr>
          <w:lang w:eastAsia="zh-CN"/>
        </w:rPr>
        <w:t xml:space="preserve">Analytics ID, List of allowed vendors, Base Model ID, and/or ML model interoperability information. If the </w:t>
      </w:r>
      <w:r>
        <w:t xml:space="preserve">ML repository consumer is authorized, the </w:t>
      </w:r>
      <w:r w:rsidR="003E38A3">
        <w:t>ML</w:t>
      </w:r>
      <w:r>
        <w:t xml:space="preserve"> repository processes the request.</w:t>
      </w:r>
    </w:p>
    <w:p w14:paraId="0FF93DF2" w14:textId="0A35DD95" w:rsidR="00CD01AF" w:rsidRDefault="00CD01AF" w:rsidP="00CD01AF">
      <w:pPr>
        <w:pStyle w:val="B1"/>
        <w:ind w:firstLine="0"/>
      </w:pPr>
      <w:r>
        <w:t xml:space="preserve">If the discovery request is for transfer of learning, the </w:t>
      </w:r>
      <w:r w:rsidR="003E38A3">
        <w:t>ML</w:t>
      </w:r>
      <w:r>
        <w:t xml:space="preserve"> repository identifies all candidate models matching the domain and required accuracy level. </w:t>
      </w:r>
    </w:p>
    <w:p w14:paraId="67CA2E66" w14:textId="66A69D15" w:rsidR="00CD01AF" w:rsidRDefault="00CD01AF" w:rsidP="00CD01AF">
      <w:pPr>
        <w:pStyle w:val="B1"/>
        <w:ind w:firstLine="0"/>
      </w:pPr>
      <w:r>
        <w:t xml:space="preserve">The </w:t>
      </w:r>
      <w:r w:rsidR="003E38A3">
        <w:t>ML</w:t>
      </w:r>
      <w:r>
        <w:t xml:space="preserve"> repository sends the response message to the </w:t>
      </w:r>
      <w:r w:rsidR="003E38A3">
        <w:t>ML</w:t>
      </w:r>
      <w:r>
        <w:t xml:space="preserve"> repository consumer. The response includes information of the discovered ML model. Optionally, the </w:t>
      </w:r>
      <w:r w:rsidR="003E38A3">
        <w:t>ML</w:t>
      </w:r>
      <w:r>
        <w:t xml:space="preserve"> repository can initiate a model transfer process to the consumer.</w:t>
      </w:r>
    </w:p>
    <w:p w14:paraId="5262F5D1" w14:textId="2210D32B" w:rsidR="00CD01AF" w:rsidRDefault="00CD01AF" w:rsidP="00CD01AF">
      <w:pPr>
        <w:pStyle w:val="NO"/>
      </w:pPr>
      <w:r w:rsidRPr="00F302AD">
        <w:t>NOTE 1:</w:t>
      </w:r>
      <w:r w:rsidRPr="00F302AD">
        <w:tab/>
      </w:r>
      <w:r w:rsidR="003E38A3" w:rsidRPr="00F302AD">
        <w:t>If the ML repository consumer is not the AIMLE server, it can perform the ML model information discovery procedure via the AIMLE server.</w:t>
      </w:r>
      <w:r>
        <w:t xml:space="preserve">  </w:t>
      </w:r>
    </w:p>
    <w:p w14:paraId="397D28F2" w14:textId="1DDEB243" w:rsidR="00CD01AF" w:rsidRDefault="00CD01AF" w:rsidP="00CD01AF">
      <w:pPr>
        <w:pStyle w:val="NO"/>
      </w:pPr>
      <w:r>
        <w:t>NOTE 2:</w:t>
      </w:r>
      <w:r>
        <w:tab/>
      </w:r>
      <w:r w:rsidRPr="00B17F84">
        <w:t>When the ML model is within training or re-training phase, the ML model is not available for the discovery. The details should be indicated within the Result IE in Table 8.</w:t>
      </w:r>
      <w:r w:rsidR="00EE2595">
        <w:t>x</w:t>
      </w:r>
      <w:r w:rsidRPr="00B17F84">
        <w:t>.4.</w:t>
      </w:r>
      <w:r w:rsidR="00EE2595">
        <w:t>4</w:t>
      </w:r>
      <w:r w:rsidRPr="00B17F84">
        <w:t>-1. The training and re-training phase is used during federated learning so that AIML enabler consumer rely on model repository to get the model details.</w:t>
      </w:r>
      <w:r w:rsidRPr="008F1EBA">
        <w:t xml:space="preserve"> </w:t>
      </w:r>
    </w:p>
    <w:p w14:paraId="11989379" w14:textId="77777777" w:rsidR="00CD01AF" w:rsidRDefault="00CD01AF" w:rsidP="00CD01AF">
      <w:pPr>
        <w:pStyle w:val="NO"/>
      </w:pPr>
      <w:r>
        <w:rPr>
          <w:noProof/>
        </w:rPr>
        <w:t>NOTE 3:</w:t>
      </w:r>
      <w:r>
        <w:rPr>
          <w:noProof/>
        </w:rPr>
        <w:tab/>
        <w:t xml:space="preserve">The </w:t>
      </w:r>
      <w:r>
        <w:t xml:space="preserve">model transfer process mentioned in step 2 can use the </w:t>
      </w:r>
      <w:r>
        <w:rPr>
          <w:lang w:eastAsia="zh-CN"/>
        </w:rPr>
        <w:t>AI/ML data transfer policies.</w:t>
      </w:r>
    </w:p>
    <w:p w14:paraId="2C0571C3" w14:textId="13B494B9" w:rsidR="009A5F5C" w:rsidRPr="009A5F5C" w:rsidRDefault="009A5F5C" w:rsidP="009A5F5C">
      <w:pPr>
        <w:rPr>
          <w:lang w:val="en-IN"/>
        </w:rPr>
      </w:pPr>
    </w:p>
    <w:p w14:paraId="18771968" w14:textId="5DEE097B" w:rsidR="00036BA6" w:rsidRDefault="00036BA6" w:rsidP="00036BA6">
      <w:pPr>
        <w:pStyle w:val="Heading3"/>
        <w:rPr>
          <w:lang w:val="en-IN"/>
        </w:rPr>
      </w:pPr>
      <w:bookmarkStart w:id="16" w:name="_Toc22234"/>
      <w:bookmarkStart w:id="17" w:name="_Toc172711510"/>
      <w:r>
        <w:rPr>
          <w:rFonts w:eastAsia="SimSun"/>
          <w:lang w:val="en-US" w:eastAsia="zh-CN"/>
        </w:rPr>
        <w:t>8</w:t>
      </w:r>
      <w:r>
        <w:rPr>
          <w:lang w:val="en-IN"/>
        </w:rPr>
        <w:t>.x.</w:t>
      </w:r>
      <w:r w:rsidR="009A5F5C">
        <w:rPr>
          <w:rFonts w:eastAsia="SimSun"/>
          <w:lang w:val="en-US" w:eastAsia="zh-CN"/>
        </w:rPr>
        <w:t>4</w:t>
      </w:r>
      <w:r>
        <w:rPr>
          <w:lang w:val="en-IN"/>
        </w:rPr>
        <w:tab/>
        <w:t>Information flows</w:t>
      </w:r>
      <w:bookmarkEnd w:id="12"/>
      <w:bookmarkEnd w:id="13"/>
      <w:bookmarkEnd w:id="14"/>
      <w:bookmarkEnd w:id="16"/>
      <w:bookmarkEnd w:id="17"/>
    </w:p>
    <w:p w14:paraId="4C59CAC2" w14:textId="132B25BF" w:rsidR="008F1EBA" w:rsidRDefault="008F1EBA" w:rsidP="00A97F04">
      <w:pPr>
        <w:pStyle w:val="Heading4"/>
        <w:ind w:left="0" w:firstLine="0"/>
      </w:pPr>
      <w:bookmarkStart w:id="18" w:name="_Toc164779176"/>
      <w:bookmarkStart w:id="19" w:name="_Toc164779430"/>
      <w:bookmarkStart w:id="20" w:name="_Toc169945343"/>
      <w:r>
        <w:t>8.x.4.1</w:t>
      </w:r>
      <w:r>
        <w:tab/>
      </w:r>
      <w:r>
        <w:rPr>
          <w:rFonts w:eastAsia="SimSun"/>
        </w:rPr>
        <w:t>ML model information storage request</w:t>
      </w:r>
      <w:bookmarkEnd w:id="18"/>
      <w:bookmarkEnd w:id="19"/>
      <w:bookmarkEnd w:id="20"/>
    </w:p>
    <w:p w14:paraId="2BC44EB1" w14:textId="30C24627" w:rsidR="008F1EBA" w:rsidRDefault="008F1EBA" w:rsidP="008F1EBA">
      <w:r>
        <w:t>Table 8.x.4.1</w:t>
      </w:r>
      <w:r>
        <w:rPr>
          <w:lang w:eastAsia="zh-CN"/>
        </w:rPr>
        <w:t>-1</w:t>
      </w:r>
      <w:r>
        <w:t xml:space="preserve"> describes the information flow from the </w:t>
      </w:r>
      <w:r w:rsidR="00CC7EC3">
        <w:t xml:space="preserve">ML </w:t>
      </w:r>
      <w:r>
        <w:t xml:space="preserve">repository consumer to the </w:t>
      </w:r>
      <w:r w:rsidR="00CC7EC3">
        <w:t>ML</w:t>
      </w:r>
      <w:r>
        <w:t xml:space="preserve"> repository as a request for the ML model </w:t>
      </w:r>
      <w:r w:rsidR="00CC7EC3">
        <w:t xml:space="preserve">information </w:t>
      </w:r>
      <w:r>
        <w:t>storage.</w:t>
      </w:r>
    </w:p>
    <w:p w14:paraId="250BAA74" w14:textId="738DC412" w:rsidR="008F1EBA" w:rsidRDefault="008F1EBA" w:rsidP="008F1EBA">
      <w:pPr>
        <w:pStyle w:val="TH"/>
      </w:pPr>
      <w:r>
        <w:lastRenderedPageBreak/>
        <w:t>Table 8.x.4.1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DC2A30" w14:paraId="51F4DA5A"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6E0E02F1" w14:textId="77777777" w:rsidR="00DC2A30" w:rsidRDefault="00DC2A30" w:rsidP="00DB3F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A93C758" w14:textId="77777777" w:rsidR="00DC2A30" w:rsidRDefault="00DC2A30" w:rsidP="00DB3F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53551D" w14:textId="77777777" w:rsidR="00DC2A30" w:rsidRDefault="00DC2A30" w:rsidP="00DB3F2E">
            <w:pPr>
              <w:pStyle w:val="TAH"/>
            </w:pPr>
            <w:r>
              <w:t>Description</w:t>
            </w:r>
          </w:p>
        </w:tc>
      </w:tr>
      <w:tr w:rsidR="00DC2A30" w14:paraId="7F40AF53"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39699DF8" w14:textId="77777777" w:rsidR="00DC2A30" w:rsidRDefault="00DC2A30" w:rsidP="00DB3F2E">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14D1AA78" w14:textId="7F064265" w:rsidR="00DC2A30" w:rsidRDefault="00DC2A30" w:rsidP="00D67D7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8584B3" w14:textId="5BCC9D82" w:rsidR="00DC2A30" w:rsidRDefault="00DC2A30" w:rsidP="00DB3F2E">
            <w:pPr>
              <w:pStyle w:val="TAL"/>
            </w:pPr>
            <w:r>
              <w:rPr>
                <w:lang w:eastAsia="zh-CN"/>
              </w:rPr>
              <w:t>The identity of the</w:t>
            </w:r>
            <w:r>
              <w:t xml:space="preserve"> </w:t>
            </w:r>
            <w:r w:rsidR="00622F02">
              <w:t>ML</w:t>
            </w:r>
            <w:r>
              <w:t xml:space="preserve"> repository consumer performing the request.</w:t>
            </w:r>
          </w:p>
        </w:tc>
      </w:tr>
      <w:tr w:rsidR="00DC2A30" w14:paraId="4D1C9DFE"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6F92FD5C" w14:textId="77777777" w:rsidR="00DC2A30" w:rsidRDefault="00DC2A30" w:rsidP="00DB3F2E">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750E9626" w14:textId="77777777" w:rsidR="00DC2A30" w:rsidRDefault="00DC2A30" w:rsidP="00DB3F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A32704" w14:textId="77777777" w:rsidR="00DC2A30" w:rsidRDefault="00DC2A30" w:rsidP="00DB3F2E">
            <w:pPr>
              <w:pStyle w:val="TAL"/>
              <w:rPr>
                <w:lang w:eastAsia="zh-CN"/>
              </w:rPr>
            </w:pPr>
            <w:r>
              <w:rPr>
                <w:lang w:eastAsia="zh-CN"/>
              </w:rPr>
              <w:t>Identify the VAL service ID(s).</w:t>
            </w:r>
          </w:p>
        </w:tc>
      </w:tr>
      <w:tr w:rsidR="00DC2A30" w14:paraId="457A88D0"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5DE5F56F" w14:textId="77777777" w:rsidR="00DC2A30" w:rsidRDefault="00DC2A30" w:rsidP="00DB3F2E">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5A058D32" w14:textId="77777777" w:rsidR="00DC2A30" w:rsidRDefault="00DC2A30" w:rsidP="00DB3F2E">
            <w:pPr>
              <w:pStyle w:val="TAC"/>
              <w:rPr>
                <w:lang w:eastAsia="zh-CN"/>
              </w:rPr>
            </w:pPr>
            <w:r>
              <w:rPr>
                <w:lang w:eastAsia="zh-CN"/>
              </w:rPr>
              <w:t>O</w:t>
            </w:r>
          </w:p>
          <w:p w14:paraId="2206AA42" w14:textId="519E1DCB" w:rsidR="00DC2A30" w:rsidRDefault="00DC2A30" w:rsidP="00DB3F2E">
            <w:pPr>
              <w:pStyle w:val="TAC"/>
              <w:rPr>
                <w:lang w:eastAsia="zh-CN"/>
              </w:rPr>
            </w:pPr>
            <w:r>
              <w:rPr>
                <w:lang w:eastAsia="zh-CN"/>
              </w:rPr>
              <w:t>(NOTE </w:t>
            </w:r>
            <w:r w:rsidR="00B35D05">
              <w:rPr>
                <w:lang w:eastAsia="zh-CN"/>
              </w:rPr>
              <w:t>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4BE5973" w14:textId="03E7BFE0" w:rsidR="00DC2A30" w:rsidRDefault="00DC2A30" w:rsidP="00DB3F2E">
            <w:pPr>
              <w:pStyle w:val="TAL"/>
              <w:rPr>
                <w:lang w:eastAsia="zh-CN"/>
              </w:rPr>
            </w:pPr>
            <w:r>
              <w:rPr>
                <w:lang w:eastAsia="zh-CN"/>
              </w:rPr>
              <w:t>Provides the trained ML model.</w:t>
            </w:r>
          </w:p>
        </w:tc>
      </w:tr>
      <w:tr w:rsidR="005950A8" w14:paraId="52A4041C" w14:textId="77777777" w:rsidTr="00DB3F2E">
        <w:trPr>
          <w:jc w:val="center"/>
        </w:trPr>
        <w:tc>
          <w:tcPr>
            <w:tcW w:w="2880" w:type="dxa"/>
            <w:tcBorders>
              <w:top w:val="single" w:sz="4" w:space="0" w:color="000000"/>
              <w:left w:val="single" w:sz="4" w:space="0" w:color="000000"/>
              <w:bottom w:val="single" w:sz="4" w:space="0" w:color="000000"/>
              <w:right w:val="nil"/>
            </w:tcBorders>
          </w:tcPr>
          <w:p w14:paraId="7503F60D" w14:textId="32D8F8E5" w:rsidR="005950A8" w:rsidRDefault="005950A8" w:rsidP="005950A8">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tcPr>
          <w:p w14:paraId="48D143EE" w14:textId="77777777" w:rsidR="005950A8" w:rsidRDefault="005950A8" w:rsidP="005950A8">
            <w:pPr>
              <w:pStyle w:val="TAC"/>
              <w:rPr>
                <w:lang w:eastAsia="zh-CN"/>
              </w:rPr>
            </w:pPr>
            <w:r>
              <w:rPr>
                <w:lang w:eastAsia="zh-CN"/>
              </w:rPr>
              <w:t>O</w:t>
            </w:r>
          </w:p>
          <w:p w14:paraId="34034191" w14:textId="5C8CC0CC" w:rsidR="005950A8" w:rsidRDefault="005950A8" w:rsidP="005950A8">
            <w:pPr>
              <w:pStyle w:val="TAC"/>
              <w:rPr>
                <w:lang w:eastAsia="zh-CN"/>
              </w:rPr>
            </w:pPr>
            <w:r>
              <w:rPr>
                <w:lang w:eastAsia="zh-CN"/>
              </w:rPr>
              <w:t>(NOTE </w:t>
            </w:r>
            <w:r w:rsidR="00B35D05">
              <w:rPr>
                <w:lang w:eastAsia="zh-CN"/>
              </w:rPr>
              <w:t>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BF7206E" w14:textId="2CD693B7" w:rsidR="005950A8" w:rsidRDefault="005950A8" w:rsidP="005950A8">
            <w:pPr>
              <w:pStyle w:val="TAL"/>
              <w:rPr>
                <w:lang w:eastAsia="zh-CN"/>
              </w:rPr>
            </w:pPr>
            <w:r>
              <w:rPr>
                <w:lang w:eastAsia="zh-CN"/>
              </w:rPr>
              <w:t xml:space="preserve">Provides </w:t>
            </w:r>
            <w:r w:rsidR="00B35D05">
              <w:rPr>
                <w:lang w:eastAsia="zh-CN"/>
              </w:rPr>
              <w:t xml:space="preserve">information of </w:t>
            </w:r>
            <w:r>
              <w:rPr>
                <w:lang w:eastAsia="zh-CN"/>
              </w:rPr>
              <w:t>the ML model</w:t>
            </w:r>
            <w:r w:rsidR="00B35D05">
              <w:rPr>
                <w:lang w:eastAsia="zh-CN"/>
              </w:rPr>
              <w:t>, as described in Table 8.x.4.1-2</w:t>
            </w:r>
            <w:r>
              <w:t>.</w:t>
            </w:r>
          </w:p>
        </w:tc>
      </w:tr>
      <w:tr w:rsidR="00DC2A30" w14:paraId="19742DF6" w14:textId="77777777" w:rsidTr="00DB3F2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65838A" w14:textId="41AE48D8" w:rsidR="00DC2A30" w:rsidRDefault="00DC2A30" w:rsidP="00B35D05">
            <w:pPr>
              <w:pStyle w:val="TAN"/>
            </w:pPr>
            <w:r>
              <w:rPr>
                <w:rFonts w:cs="Arial"/>
              </w:rPr>
              <w:t>NOTE </w:t>
            </w:r>
            <w:r w:rsidR="00B35D05">
              <w:rPr>
                <w:rFonts w:cs="Arial"/>
              </w:rPr>
              <w:t>1</w:t>
            </w:r>
            <w:r>
              <w:rPr>
                <w:rFonts w:cs="Arial"/>
              </w:rPr>
              <w:t>:</w:t>
            </w:r>
            <w:r>
              <w:rPr>
                <w:rFonts w:cs="Arial"/>
              </w:rPr>
              <w:tab/>
              <w:t>At least one of these information elements shall be provided.</w:t>
            </w:r>
          </w:p>
        </w:tc>
      </w:tr>
    </w:tbl>
    <w:p w14:paraId="3867509E" w14:textId="77777777" w:rsidR="008F1EBA" w:rsidRDefault="008F1EBA" w:rsidP="008F1EBA"/>
    <w:p w14:paraId="42B03A5F" w14:textId="114F9A58" w:rsidR="00B35D05" w:rsidRDefault="00B35D05" w:rsidP="00B35D05">
      <w:pPr>
        <w:pStyle w:val="TH"/>
      </w:pPr>
      <w:r>
        <w:t>Table 8.x.4.1</w:t>
      </w:r>
      <w:r>
        <w:rPr>
          <w:lang w:eastAsia="zh-CN"/>
        </w:rPr>
        <w:t>-2</w:t>
      </w:r>
      <w:r>
        <w:t xml:space="preserve">: ML model information </w:t>
      </w:r>
    </w:p>
    <w:tbl>
      <w:tblPr>
        <w:tblW w:w="8640" w:type="dxa"/>
        <w:jc w:val="center"/>
        <w:tblLayout w:type="fixed"/>
        <w:tblLook w:val="04A0" w:firstRow="1" w:lastRow="0" w:firstColumn="1" w:lastColumn="0" w:noHBand="0" w:noVBand="1"/>
      </w:tblPr>
      <w:tblGrid>
        <w:gridCol w:w="2880"/>
        <w:gridCol w:w="1440"/>
        <w:gridCol w:w="4320"/>
      </w:tblGrid>
      <w:tr w:rsidR="00B35D05" w14:paraId="106C69E5"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7DBC2A12" w14:textId="77777777" w:rsidR="00B35D05" w:rsidRDefault="00B35D05" w:rsidP="00C041A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6A6F365" w14:textId="77777777" w:rsidR="00B35D05" w:rsidRDefault="00B35D05" w:rsidP="00C041A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D43119" w14:textId="77777777" w:rsidR="00B35D05" w:rsidRDefault="00B35D05" w:rsidP="00C041AE">
            <w:pPr>
              <w:pStyle w:val="TAH"/>
            </w:pPr>
            <w:r>
              <w:t>Description</w:t>
            </w:r>
          </w:p>
        </w:tc>
      </w:tr>
      <w:tr w:rsidR="00B35D05" w14:paraId="454977FA"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686623CF" w14:textId="3BF738CD" w:rsidR="00B35D05" w:rsidRDefault="00B35D05" w:rsidP="00C041AE">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178B356" w14:textId="77777777" w:rsidR="00B35D05" w:rsidRDefault="00B35D05" w:rsidP="00C041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84BCBC" w14:textId="77777777" w:rsidR="00B35D05" w:rsidRDefault="00B35D05" w:rsidP="00C041AE">
            <w:pPr>
              <w:pStyle w:val="TAL"/>
              <w:rPr>
                <w:lang w:eastAsia="zh-CN"/>
              </w:rPr>
            </w:pPr>
            <w:r>
              <w:t>Represents the ML model address that can be used by Model repository to download the ML model.</w:t>
            </w:r>
          </w:p>
        </w:tc>
      </w:tr>
      <w:tr w:rsidR="00B35D05" w14:paraId="62654B9D"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2E8C7914" w14:textId="540BA539" w:rsidR="00B35D05" w:rsidRDefault="00B35D05" w:rsidP="00C041AE">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5E0DC423" w14:textId="77777777" w:rsidR="00B35D05" w:rsidRDefault="00B35D05" w:rsidP="00C041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2A64AE" w14:textId="77777777" w:rsidR="00B35D05" w:rsidRDefault="00B35D05" w:rsidP="00C041AE">
            <w:pPr>
              <w:pStyle w:val="TAL"/>
            </w:pPr>
            <w:r>
              <w:rPr>
                <w:lang w:eastAsia="zh-CN"/>
              </w:rPr>
              <w:t xml:space="preserve">Represents </w:t>
            </w:r>
            <w:r>
              <w:t>analytics ID for which the model can be used.</w:t>
            </w:r>
          </w:p>
        </w:tc>
      </w:tr>
      <w:tr w:rsidR="00B35D05" w14:paraId="350793D9"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6312AF28" w14:textId="5DCE65F4" w:rsidR="00B35D05" w:rsidRDefault="00B35D05" w:rsidP="00C041AE">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7B8D571" w14:textId="427E589E" w:rsidR="00B35D05" w:rsidRDefault="00B35D05" w:rsidP="00B35D0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38E14457" w14:textId="77777777" w:rsidR="00B35D05" w:rsidRDefault="00B35D05" w:rsidP="00C041AE">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B35D05" w14:paraId="4530BFED"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7EBFC84A" w14:textId="522A3135" w:rsidR="00B35D05" w:rsidRDefault="00B35D05" w:rsidP="00C041AE">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1E73C4A2" w14:textId="77777777" w:rsidR="00B35D05" w:rsidRDefault="00B35D05" w:rsidP="00C041AE">
            <w:pPr>
              <w:pStyle w:val="TAC"/>
              <w:rPr>
                <w:lang w:eastAsia="zh-CN"/>
              </w:rPr>
            </w:pPr>
            <w:r>
              <w:rPr>
                <w:lang w:eastAsia="zh-CN"/>
              </w:rPr>
              <w:t>O</w:t>
            </w:r>
          </w:p>
          <w:p w14:paraId="5A4B372B" w14:textId="406E2D65" w:rsidR="00B35D05" w:rsidRDefault="00B35D05" w:rsidP="00C041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2904EEE" w14:textId="77777777" w:rsidR="00B35D05" w:rsidRDefault="00B35D05" w:rsidP="00C041AE">
            <w:pPr>
              <w:pStyle w:val="TAL"/>
              <w:rPr>
                <w:lang w:eastAsia="zh-CN"/>
              </w:rPr>
            </w:pPr>
            <w:r>
              <w:rPr>
                <w:lang w:eastAsia="zh-CN"/>
              </w:rPr>
              <w:t>Indicates which vendors that are allowed to retrieve the ML model and thereby also are interoperable to the model.</w:t>
            </w:r>
          </w:p>
        </w:tc>
      </w:tr>
      <w:tr w:rsidR="00B35D05" w14:paraId="1AE9E4FD"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7A3FBB2A" w14:textId="37AEA9DA" w:rsidR="00B35D05" w:rsidRDefault="00B35D05" w:rsidP="00C041AE">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9FC32D0" w14:textId="77777777" w:rsidR="00B35D05" w:rsidRDefault="00B35D05" w:rsidP="00C041AE">
            <w:pPr>
              <w:pStyle w:val="TAC"/>
              <w:rPr>
                <w:lang w:eastAsia="zh-CN"/>
              </w:rPr>
            </w:pPr>
            <w:r>
              <w:rPr>
                <w:lang w:eastAsia="zh-CN"/>
              </w:rPr>
              <w:t>O</w:t>
            </w:r>
          </w:p>
          <w:p w14:paraId="5B365FCE" w14:textId="1CE3EEC7" w:rsidR="00B35D05" w:rsidRDefault="00B35D05" w:rsidP="00C041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06409F" w14:textId="77777777" w:rsidR="00B35D05" w:rsidRDefault="00B35D05" w:rsidP="00C041A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B35D05" w14:paraId="2525F656"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1A026D7E" w14:textId="42B6E3BE" w:rsidR="00B35D05" w:rsidRDefault="00B35D05" w:rsidP="00C041AE">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6A2F3B5C" w14:textId="77777777" w:rsidR="00B35D05" w:rsidRDefault="00B35D05" w:rsidP="00C041AE">
            <w:pPr>
              <w:pStyle w:val="TAC"/>
              <w:rPr>
                <w:lang w:eastAsia="zh-CN"/>
              </w:rPr>
            </w:pPr>
            <w:r>
              <w:rPr>
                <w:lang w:eastAsia="zh-CN"/>
              </w:rPr>
              <w:t>O</w:t>
            </w:r>
          </w:p>
          <w:p w14:paraId="3105284B" w14:textId="53CA60B1" w:rsidR="00B35D05" w:rsidRDefault="00B35D05" w:rsidP="00C041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DE77FFE" w14:textId="77777777" w:rsidR="00B35D05" w:rsidRDefault="00B35D05" w:rsidP="00C041AE">
            <w:pPr>
              <w:pStyle w:val="TAL"/>
              <w:rPr>
                <w:lang w:eastAsia="zh-CN"/>
              </w:rPr>
            </w:pPr>
            <w:r>
              <w:rPr>
                <w:lang w:eastAsia="zh-CN"/>
              </w:rPr>
              <w:t xml:space="preserve">Represents the ML model </w:t>
            </w:r>
            <w:r w:rsidRPr="006606B3">
              <w:rPr>
                <w:lang w:eastAsia="zh-CN"/>
              </w:rPr>
              <w:t>phase, e.g.</w:t>
            </w:r>
            <w:r w:rsidRPr="00485FEB">
              <w:rPr>
                <w:lang w:val="en-IN"/>
              </w:rPr>
              <w:t>, in training, trained, re-training, deployed.</w:t>
            </w:r>
          </w:p>
        </w:tc>
      </w:tr>
      <w:tr w:rsidR="00B35D05" w14:paraId="007DF14C"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3C680A86" w14:textId="7D4BB7CD" w:rsidR="00B35D05" w:rsidRDefault="00B35D05" w:rsidP="00C041AE">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7E6882E1" w14:textId="77777777" w:rsidR="00B35D05" w:rsidRDefault="00B35D05" w:rsidP="00C041AE">
            <w:pPr>
              <w:pStyle w:val="TAC"/>
              <w:rPr>
                <w:lang w:eastAsia="zh-CN"/>
              </w:rPr>
            </w:pPr>
            <w:r>
              <w:rPr>
                <w:lang w:eastAsia="zh-CN"/>
              </w:rPr>
              <w:t xml:space="preserve">O </w:t>
            </w:r>
          </w:p>
          <w:p w14:paraId="0A71E787" w14:textId="5F51C963" w:rsidR="00B35D05" w:rsidRDefault="00B35D05" w:rsidP="00C041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ECBEE33" w14:textId="77777777" w:rsidR="00B35D05" w:rsidRDefault="00B35D05" w:rsidP="00C041AE">
            <w:pPr>
              <w:pStyle w:val="TAL"/>
              <w:rPr>
                <w:lang w:eastAsia="zh-CN"/>
              </w:rPr>
            </w:pPr>
            <w:r>
              <w:rPr>
                <w:lang w:eastAsia="zh-CN"/>
              </w:rPr>
              <w:t>Provides accuracy of the model (if ML model is in trained phase).</w:t>
            </w:r>
          </w:p>
        </w:tc>
      </w:tr>
      <w:tr w:rsidR="00B35D05" w14:paraId="054B3408"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7A9EB11F" w14:textId="5CD73420" w:rsidR="00B35D05" w:rsidRDefault="00B35D05" w:rsidP="00C041AE">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34FDDB2A" w14:textId="77777777" w:rsidR="00B35D05" w:rsidRDefault="00B35D05" w:rsidP="00C041AE">
            <w:pPr>
              <w:pStyle w:val="TAC"/>
              <w:rPr>
                <w:lang w:eastAsia="zh-CN"/>
              </w:rPr>
            </w:pPr>
            <w:r>
              <w:rPr>
                <w:lang w:eastAsia="zh-CN"/>
              </w:rPr>
              <w:t>O</w:t>
            </w:r>
          </w:p>
          <w:p w14:paraId="09CDA4AA" w14:textId="2490694D" w:rsidR="00B35D05" w:rsidRDefault="00B35D05" w:rsidP="00C041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132CF65" w14:textId="77777777" w:rsidR="00B35D05" w:rsidRDefault="00B35D05" w:rsidP="00C041AE">
            <w:pPr>
              <w:pStyle w:val="TAL"/>
              <w:rPr>
                <w:lang w:eastAsia="zh-CN"/>
              </w:rPr>
            </w:pPr>
            <w:r>
              <w:rPr>
                <w:lang w:eastAsia="zh-CN"/>
              </w:rPr>
              <w:t>Represents the requirements for the ML repository for the ML model storage and discovery.</w:t>
            </w:r>
          </w:p>
        </w:tc>
      </w:tr>
      <w:tr w:rsidR="00B35D05" w14:paraId="35884EDF"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3117BE52" w14:textId="46F784D2" w:rsidR="00B35D05" w:rsidRDefault="00B35D05" w:rsidP="00C041AE">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76ED1818" w14:textId="77777777" w:rsidR="00B35D05" w:rsidRDefault="00B35D05" w:rsidP="00C041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C2356D" w14:textId="77777777" w:rsidR="00B35D05" w:rsidRDefault="00B35D05" w:rsidP="00C041AE">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B35D05" w14:paraId="4E918E19"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4946844C" w14:textId="20AF33EC" w:rsidR="00B35D05" w:rsidRDefault="00B35D05" w:rsidP="00C041AE">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314E4142" w14:textId="77777777" w:rsidR="00B35D05" w:rsidRDefault="00B35D05" w:rsidP="00C041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2A5F2A" w14:textId="77777777" w:rsidR="00B35D05" w:rsidRDefault="00B35D05" w:rsidP="00C041AE">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B35D05" w14:paraId="4B7CAD24" w14:textId="77777777" w:rsidTr="00C041A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068526" w14:textId="794824C9" w:rsidR="00B35D05" w:rsidRDefault="00B35D05" w:rsidP="00C041AE">
            <w:pPr>
              <w:pStyle w:val="TAN"/>
              <w:rPr>
                <w:rFonts w:cs="Arial"/>
              </w:rPr>
            </w:pPr>
            <w:r>
              <w:t>NOTE 1:</w:t>
            </w:r>
            <w:r>
              <w:tab/>
            </w:r>
            <w:r>
              <w:rPr>
                <w:rFonts w:cs="Arial"/>
              </w:rPr>
              <w:t>At least one of these information elements shall be provided.</w:t>
            </w:r>
          </w:p>
          <w:p w14:paraId="6A8355BA" w14:textId="5FB81B2B" w:rsidR="00B35D05" w:rsidRDefault="00B35D05" w:rsidP="00B35D05">
            <w:pPr>
              <w:pStyle w:val="TAN"/>
            </w:pPr>
            <w:r>
              <w:rPr>
                <w:rFonts w:cs="Arial"/>
              </w:rPr>
              <w:t>NOTE 2:</w:t>
            </w:r>
            <w:r>
              <w:rPr>
                <w:rFonts w:cs="Arial"/>
              </w:rPr>
              <w:tab/>
              <w:t>This IE is included only if trained ML model is available.</w:t>
            </w:r>
          </w:p>
        </w:tc>
      </w:tr>
    </w:tbl>
    <w:p w14:paraId="0AD90562" w14:textId="77777777" w:rsidR="00B35D05" w:rsidRDefault="00B35D05" w:rsidP="008F1EBA"/>
    <w:p w14:paraId="6E8C92F7" w14:textId="77777777" w:rsidR="008F1EBA" w:rsidRPr="006606B3" w:rsidRDefault="008F1EBA" w:rsidP="008F1EBA">
      <w:pPr>
        <w:pStyle w:val="NO"/>
      </w:pPr>
      <w:r w:rsidRPr="006606B3">
        <w:t>NOTE 1:</w:t>
      </w:r>
      <w:r w:rsidRPr="006606B3">
        <w:tab/>
        <w:t xml:space="preserve">The security requirements for downloading the ML model according to the </w:t>
      </w:r>
      <w:r w:rsidRPr="00485FEB">
        <w:t>ML model address IE</w:t>
      </w:r>
      <w:r w:rsidRPr="006606B3">
        <w:t xml:space="preserve"> are </w:t>
      </w:r>
      <w:r w:rsidRPr="00485FEB">
        <w:t>within SA3 scope</w:t>
      </w:r>
      <w:r w:rsidRPr="006606B3">
        <w:t>.</w:t>
      </w:r>
    </w:p>
    <w:p w14:paraId="22A95388" w14:textId="77777777" w:rsidR="009F382E" w:rsidRPr="00DC2A30" w:rsidRDefault="009F382E" w:rsidP="008F1EBA">
      <w:pPr>
        <w:pStyle w:val="NO"/>
        <w:rPr>
          <w:strike/>
        </w:rPr>
      </w:pPr>
    </w:p>
    <w:p w14:paraId="67B4C113" w14:textId="1023124A" w:rsidR="008F1EBA" w:rsidRDefault="008F1EBA" w:rsidP="008F1EBA">
      <w:pPr>
        <w:pStyle w:val="Heading4"/>
      </w:pPr>
      <w:bookmarkStart w:id="21" w:name="_Toc164779177"/>
      <w:bookmarkStart w:id="22" w:name="_Toc164779431"/>
      <w:bookmarkStart w:id="23" w:name="_Toc169945344"/>
      <w:r>
        <w:t>8.x.4.2</w:t>
      </w:r>
      <w:r>
        <w:tab/>
      </w:r>
      <w:r>
        <w:rPr>
          <w:rFonts w:eastAsia="SimSun"/>
        </w:rPr>
        <w:t>ML model information storage response</w:t>
      </w:r>
      <w:bookmarkEnd w:id="21"/>
      <w:bookmarkEnd w:id="22"/>
      <w:bookmarkEnd w:id="23"/>
    </w:p>
    <w:p w14:paraId="1C5FDC1B" w14:textId="7EDFF9F7" w:rsidR="008F1EBA" w:rsidRDefault="008F1EBA" w:rsidP="008F1EBA">
      <w:r>
        <w:t>Table 8.x.4.2</w:t>
      </w:r>
      <w:r>
        <w:rPr>
          <w:lang w:eastAsia="zh-CN"/>
        </w:rPr>
        <w:t>-1</w:t>
      </w:r>
      <w:r>
        <w:t xml:space="preserve"> describes the information flow from the </w:t>
      </w:r>
      <w:r w:rsidR="009F382E">
        <w:t>ML</w:t>
      </w:r>
      <w:r>
        <w:t xml:space="preserve"> repository to the </w:t>
      </w:r>
      <w:r w:rsidR="009F382E">
        <w:t xml:space="preserve">ML </w:t>
      </w:r>
      <w:r>
        <w:t xml:space="preserve">repository consumer as a response for the ML model </w:t>
      </w:r>
      <w:r w:rsidR="009F382E">
        <w:t xml:space="preserve">information </w:t>
      </w:r>
      <w:r>
        <w:t>storage request.</w:t>
      </w:r>
    </w:p>
    <w:p w14:paraId="248BC85C" w14:textId="4F1FB602" w:rsidR="008F1EBA" w:rsidRDefault="008F1EBA" w:rsidP="008F1EBA">
      <w:pPr>
        <w:pStyle w:val="TH"/>
      </w:pPr>
      <w:r>
        <w:lastRenderedPageBreak/>
        <w:t>Table 8.x.4.2-1: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8F1EBA" w14:paraId="19ABEF78"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21922F04" w14:textId="77777777" w:rsidR="008F1EBA" w:rsidRDefault="008F1EBA" w:rsidP="00DB3F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226BC6" w14:textId="77777777" w:rsidR="008F1EBA" w:rsidRDefault="008F1EBA" w:rsidP="00DB3F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8D2AB3" w14:textId="77777777" w:rsidR="008F1EBA" w:rsidRDefault="008F1EBA" w:rsidP="00DB3F2E">
            <w:pPr>
              <w:pStyle w:val="TAH"/>
            </w:pPr>
            <w:r>
              <w:t>Description</w:t>
            </w:r>
          </w:p>
        </w:tc>
      </w:tr>
      <w:tr w:rsidR="008F1EBA" w14:paraId="0BD365C6"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740E99AB" w14:textId="77777777" w:rsidR="008F1EBA" w:rsidRDefault="008F1EBA" w:rsidP="00DB3F2E">
            <w:pPr>
              <w:pStyle w:val="TAL"/>
            </w:pPr>
            <w:r>
              <w:t>Result</w:t>
            </w:r>
          </w:p>
        </w:tc>
        <w:tc>
          <w:tcPr>
            <w:tcW w:w="1440" w:type="dxa"/>
            <w:tcBorders>
              <w:top w:val="single" w:sz="4" w:space="0" w:color="000000"/>
              <w:left w:val="single" w:sz="4" w:space="0" w:color="000000"/>
              <w:bottom w:val="single" w:sz="4" w:space="0" w:color="000000"/>
              <w:right w:val="nil"/>
            </w:tcBorders>
            <w:hideMark/>
          </w:tcPr>
          <w:p w14:paraId="6F2A3579" w14:textId="77777777" w:rsidR="008F1EBA" w:rsidRDefault="008F1EBA" w:rsidP="00DB3F2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5242A4" w14:textId="77777777" w:rsidR="008F1EBA" w:rsidRDefault="008F1EBA" w:rsidP="00DB3F2E">
            <w:pPr>
              <w:pStyle w:val="TAL"/>
            </w:pPr>
            <w:r>
              <w:t>Indicates success or failure of the request</w:t>
            </w:r>
          </w:p>
        </w:tc>
      </w:tr>
      <w:tr w:rsidR="008F1EBA" w14:paraId="6F954815"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47F40863" w14:textId="1CB20026" w:rsidR="008F1EBA" w:rsidRDefault="008F1EBA" w:rsidP="00DB3F2E">
            <w:pPr>
              <w:pStyle w:val="TAL"/>
            </w:pPr>
            <w:r>
              <w:t>ML model ID</w:t>
            </w:r>
          </w:p>
        </w:tc>
        <w:tc>
          <w:tcPr>
            <w:tcW w:w="1440" w:type="dxa"/>
            <w:tcBorders>
              <w:top w:val="single" w:sz="4" w:space="0" w:color="000000"/>
              <w:left w:val="single" w:sz="4" w:space="0" w:color="000000"/>
              <w:bottom w:val="single" w:sz="4" w:space="0" w:color="000000"/>
              <w:right w:val="nil"/>
            </w:tcBorders>
            <w:hideMark/>
          </w:tcPr>
          <w:p w14:paraId="77F2A54A" w14:textId="0D12A178" w:rsidR="008F1EBA" w:rsidRDefault="00A352D1" w:rsidP="00DB3F2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BBF43B" w14:textId="77777777" w:rsidR="008F1EBA" w:rsidRDefault="008F1EBA" w:rsidP="00DB3F2E">
            <w:pPr>
              <w:pStyle w:val="TAL"/>
            </w:pPr>
            <w:r>
              <w:t xml:space="preserve">Represents the identifier of the stored ML model. This </w:t>
            </w:r>
            <w:r>
              <w:rPr>
                <w:rFonts w:cs="Arial"/>
              </w:rPr>
              <w:t>information element shall be provided if the result is success.</w:t>
            </w:r>
          </w:p>
        </w:tc>
      </w:tr>
      <w:tr w:rsidR="009F382E" w:rsidRPr="00633383" w14:paraId="6A975C97" w14:textId="77777777" w:rsidTr="00DB3F2E">
        <w:trPr>
          <w:jc w:val="center"/>
        </w:trPr>
        <w:tc>
          <w:tcPr>
            <w:tcW w:w="2880" w:type="dxa"/>
            <w:tcBorders>
              <w:top w:val="single" w:sz="4" w:space="0" w:color="000000"/>
              <w:left w:val="single" w:sz="4" w:space="0" w:color="000000"/>
              <w:bottom w:val="single" w:sz="4" w:space="0" w:color="000000"/>
              <w:right w:val="nil"/>
            </w:tcBorders>
          </w:tcPr>
          <w:p w14:paraId="3CDB4F38" w14:textId="2071AB35" w:rsidR="009F382E" w:rsidRPr="00633383" w:rsidRDefault="009F382E" w:rsidP="00DB3F2E">
            <w:pPr>
              <w:pStyle w:val="TAL"/>
            </w:pPr>
            <w:r w:rsidRPr="00633383">
              <w:t>ML model profile ID</w:t>
            </w:r>
          </w:p>
        </w:tc>
        <w:tc>
          <w:tcPr>
            <w:tcW w:w="1440" w:type="dxa"/>
            <w:tcBorders>
              <w:top w:val="single" w:sz="4" w:space="0" w:color="000000"/>
              <w:left w:val="single" w:sz="4" w:space="0" w:color="000000"/>
              <w:bottom w:val="single" w:sz="4" w:space="0" w:color="000000"/>
              <w:right w:val="nil"/>
            </w:tcBorders>
          </w:tcPr>
          <w:p w14:paraId="447AF77A" w14:textId="2969E0A8" w:rsidR="009F382E" w:rsidRPr="00633383" w:rsidRDefault="00A352D1" w:rsidP="00DB3F2E">
            <w:pPr>
              <w:pStyle w:val="TAC"/>
            </w:pPr>
            <w:r w:rsidRPr="00633383">
              <w:t>M</w:t>
            </w:r>
          </w:p>
        </w:tc>
        <w:tc>
          <w:tcPr>
            <w:tcW w:w="4320" w:type="dxa"/>
            <w:tcBorders>
              <w:top w:val="single" w:sz="4" w:space="0" w:color="000000"/>
              <w:left w:val="single" w:sz="4" w:space="0" w:color="000000"/>
              <w:bottom w:val="single" w:sz="4" w:space="0" w:color="000000"/>
              <w:right w:val="single" w:sz="4" w:space="0" w:color="000000"/>
            </w:tcBorders>
          </w:tcPr>
          <w:p w14:paraId="3C74DEE2" w14:textId="1C9DE320" w:rsidR="009F382E" w:rsidRPr="00633383" w:rsidRDefault="009F382E" w:rsidP="00DB3F2E">
            <w:pPr>
              <w:pStyle w:val="TAL"/>
            </w:pPr>
            <w:r w:rsidRPr="00633383">
              <w:t>Represents the identifier of the profile associated with the stored ML model</w:t>
            </w:r>
            <w:r w:rsidR="00622F02" w:rsidRPr="00633383">
              <w:t xml:space="preserve"> (Table 8.x.4.2-2)</w:t>
            </w:r>
            <w:r w:rsidRPr="00633383">
              <w:t>.</w:t>
            </w:r>
          </w:p>
        </w:tc>
      </w:tr>
    </w:tbl>
    <w:p w14:paraId="4CFB46DD" w14:textId="77777777" w:rsidR="008F1EBA" w:rsidRPr="00633383" w:rsidRDefault="008F1EBA" w:rsidP="008F1EBA"/>
    <w:p w14:paraId="07989743" w14:textId="1A3753ED" w:rsidR="00B35D05" w:rsidRPr="00633383" w:rsidRDefault="00B35D05" w:rsidP="00B35D05">
      <w:r w:rsidRPr="00633383">
        <w:t>The ML model profile includes information about the ML model stored in the ML repository, as defined in Table 8.x.4.2</w:t>
      </w:r>
      <w:r w:rsidRPr="00633383">
        <w:rPr>
          <w:lang w:eastAsia="zh-CN"/>
        </w:rPr>
        <w:t>-2</w:t>
      </w:r>
      <w:r w:rsidRPr="00633383">
        <w:t>.</w:t>
      </w:r>
    </w:p>
    <w:p w14:paraId="5C9E1E55" w14:textId="2031990A" w:rsidR="00B35D05" w:rsidRPr="00633383" w:rsidRDefault="00B35D05" w:rsidP="00B35D05">
      <w:pPr>
        <w:pStyle w:val="TH"/>
      </w:pPr>
      <w:r w:rsidRPr="00633383">
        <w:t>Table 8.x.4.2</w:t>
      </w:r>
      <w:r w:rsidRPr="00633383">
        <w:rPr>
          <w:lang w:eastAsia="zh-CN"/>
        </w:rPr>
        <w:t>-2</w:t>
      </w:r>
      <w:r w:rsidRPr="00633383">
        <w:t>: ML model profile</w:t>
      </w:r>
    </w:p>
    <w:tbl>
      <w:tblPr>
        <w:tblW w:w="8640" w:type="dxa"/>
        <w:jc w:val="center"/>
        <w:tblLayout w:type="fixed"/>
        <w:tblLook w:val="04A0" w:firstRow="1" w:lastRow="0" w:firstColumn="1" w:lastColumn="0" w:noHBand="0" w:noVBand="1"/>
      </w:tblPr>
      <w:tblGrid>
        <w:gridCol w:w="2880"/>
        <w:gridCol w:w="1440"/>
        <w:gridCol w:w="4320"/>
      </w:tblGrid>
      <w:tr w:rsidR="00B35D05" w:rsidRPr="00633383" w14:paraId="50985550"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38FE7A8C" w14:textId="77777777" w:rsidR="00B35D05" w:rsidRPr="00633383" w:rsidRDefault="00B35D05" w:rsidP="00C041AE">
            <w:pPr>
              <w:pStyle w:val="TAH"/>
            </w:pPr>
            <w:r w:rsidRPr="00633383">
              <w:t>Information element</w:t>
            </w:r>
          </w:p>
        </w:tc>
        <w:tc>
          <w:tcPr>
            <w:tcW w:w="1440" w:type="dxa"/>
            <w:tcBorders>
              <w:top w:val="single" w:sz="4" w:space="0" w:color="000000"/>
              <w:left w:val="single" w:sz="4" w:space="0" w:color="000000"/>
              <w:bottom w:val="single" w:sz="4" w:space="0" w:color="000000"/>
              <w:right w:val="nil"/>
            </w:tcBorders>
            <w:hideMark/>
          </w:tcPr>
          <w:p w14:paraId="15B01445" w14:textId="77777777" w:rsidR="00B35D05" w:rsidRPr="00633383" w:rsidRDefault="00B35D05" w:rsidP="00C041AE">
            <w:pPr>
              <w:pStyle w:val="TAH"/>
            </w:pPr>
            <w:r w:rsidRPr="00633383">
              <w:t>Status</w:t>
            </w:r>
          </w:p>
        </w:tc>
        <w:tc>
          <w:tcPr>
            <w:tcW w:w="4320" w:type="dxa"/>
            <w:tcBorders>
              <w:top w:val="single" w:sz="4" w:space="0" w:color="000000"/>
              <w:left w:val="single" w:sz="4" w:space="0" w:color="000000"/>
              <w:bottom w:val="single" w:sz="4" w:space="0" w:color="000000"/>
              <w:right w:val="single" w:sz="4" w:space="0" w:color="000000"/>
            </w:tcBorders>
            <w:hideMark/>
          </w:tcPr>
          <w:p w14:paraId="1F065284" w14:textId="77777777" w:rsidR="00B35D05" w:rsidRPr="00633383" w:rsidRDefault="00B35D05" w:rsidP="00C041AE">
            <w:pPr>
              <w:pStyle w:val="TAH"/>
            </w:pPr>
            <w:r w:rsidRPr="00633383">
              <w:t>Description</w:t>
            </w:r>
          </w:p>
        </w:tc>
      </w:tr>
      <w:tr w:rsidR="00B35D05" w:rsidRPr="00633383" w14:paraId="62897999" w14:textId="77777777" w:rsidTr="00C041AE">
        <w:trPr>
          <w:jc w:val="center"/>
        </w:trPr>
        <w:tc>
          <w:tcPr>
            <w:tcW w:w="2880" w:type="dxa"/>
            <w:tcBorders>
              <w:top w:val="single" w:sz="4" w:space="0" w:color="000000"/>
              <w:left w:val="single" w:sz="4" w:space="0" w:color="000000"/>
              <w:bottom w:val="single" w:sz="4" w:space="0" w:color="000000"/>
              <w:right w:val="nil"/>
            </w:tcBorders>
            <w:hideMark/>
          </w:tcPr>
          <w:p w14:paraId="7F0DC336" w14:textId="77777777" w:rsidR="00B35D05" w:rsidRPr="00633383" w:rsidRDefault="00B35D05" w:rsidP="00C041AE">
            <w:pPr>
              <w:pStyle w:val="TAL"/>
            </w:pPr>
            <w:r w:rsidRPr="00633383">
              <w:rPr>
                <w:lang w:eastAsia="zh-CN"/>
              </w:rPr>
              <w:t xml:space="preserve">ML model ID </w:t>
            </w:r>
          </w:p>
        </w:tc>
        <w:tc>
          <w:tcPr>
            <w:tcW w:w="1440" w:type="dxa"/>
            <w:tcBorders>
              <w:top w:val="single" w:sz="4" w:space="0" w:color="000000"/>
              <w:left w:val="single" w:sz="4" w:space="0" w:color="000000"/>
              <w:bottom w:val="single" w:sz="4" w:space="0" w:color="000000"/>
              <w:right w:val="nil"/>
            </w:tcBorders>
            <w:hideMark/>
          </w:tcPr>
          <w:p w14:paraId="4E06F710" w14:textId="77777777" w:rsidR="00B35D05" w:rsidRPr="00633383" w:rsidRDefault="00B35D05" w:rsidP="00C041AE">
            <w:pPr>
              <w:pStyle w:val="TAC"/>
              <w:rPr>
                <w:lang w:eastAsia="zh-CN"/>
              </w:rPr>
            </w:pPr>
            <w:r w:rsidRPr="0063338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40F1CE" w14:textId="77777777" w:rsidR="00B35D05" w:rsidRPr="00633383" w:rsidRDefault="00B35D05" w:rsidP="00C041AE">
            <w:pPr>
              <w:pStyle w:val="TAL"/>
            </w:pPr>
            <w:r w:rsidRPr="00633383">
              <w:rPr>
                <w:lang w:eastAsia="zh-CN"/>
              </w:rPr>
              <w:t>Represents the identifier of the ML model.</w:t>
            </w:r>
          </w:p>
        </w:tc>
      </w:tr>
      <w:tr w:rsidR="00B35D05" w:rsidRPr="00633383" w14:paraId="02F5CEBB" w14:textId="77777777" w:rsidTr="00C041AE">
        <w:trPr>
          <w:jc w:val="center"/>
        </w:trPr>
        <w:tc>
          <w:tcPr>
            <w:tcW w:w="2880" w:type="dxa"/>
            <w:tcBorders>
              <w:top w:val="single" w:sz="4" w:space="0" w:color="000000"/>
              <w:left w:val="single" w:sz="4" w:space="0" w:color="000000"/>
              <w:bottom w:val="single" w:sz="4" w:space="0" w:color="000000"/>
              <w:right w:val="nil"/>
            </w:tcBorders>
          </w:tcPr>
          <w:p w14:paraId="4F0AD5E5" w14:textId="77777777" w:rsidR="00B35D05" w:rsidRPr="00633383" w:rsidRDefault="00B35D05" w:rsidP="00C041AE">
            <w:pPr>
              <w:pStyle w:val="TAL"/>
              <w:rPr>
                <w:lang w:eastAsia="zh-CN"/>
              </w:rPr>
            </w:pPr>
            <w:r w:rsidRPr="00633383">
              <w:rPr>
                <w:lang w:eastAsia="zh-CN"/>
              </w:rPr>
              <w:t>ML model profile ID</w:t>
            </w:r>
          </w:p>
        </w:tc>
        <w:tc>
          <w:tcPr>
            <w:tcW w:w="1440" w:type="dxa"/>
            <w:tcBorders>
              <w:top w:val="single" w:sz="4" w:space="0" w:color="000000"/>
              <w:left w:val="single" w:sz="4" w:space="0" w:color="000000"/>
              <w:bottom w:val="single" w:sz="4" w:space="0" w:color="000000"/>
              <w:right w:val="nil"/>
            </w:tcBorders>
          </w:tcPr>
          <w:p w14:paraId="6DBCA0EF" w14:textId="77777777" w:rsidR="00B35D05" w:rsidRPr="00633383" w:rsidRDefault="00B35D05" w:rsidP="00C041AE">
            <w:pPr>
              <w:pStyle w:val="TAC"/>
              <w:rPr>
                <w:lang w:eastAsia="zh-CN"/>
              </w:rPr>
            </w:pPr>
            <w:r w:rsidRPr="00633383">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76DC7E" w14:textId="77777777" w:rsidR="00B35D05" w:rsidRPr="00633383" w:rsidRDefault="00B35D05" w:rsidP="00C041AE">
            <w:pPr>
              <w:pStyle w:val="TAL"/>
              <w:rPr>
                <w:lang w:eastAsia="zh-CN"/>
              </w:rPr>
            </w:pPr>
            <w:r w:rsidRPr="00633383">
              <w:rPr>
                <w:lang w:eastAsia="zh-CN"/>
              </w:rPr>
              <w:t>Represents the identifier of the ML model profile.</w:t>
            </w:r>
          </w:p>
        </w:tc>
      </w:tr>
      <w:tr w:rsidR="00B35D05" w14:paraId="66283FFD" w14:textId="77777777" w:rsidTr="00C041AE">
        <w:trPr>
          <w:jc w:val="center"/>
        </w:trPr>
        <w:tc>
          <w:tcPr>
            <w:tcW w:w="2880" w:type="dxa"/>
            <w:tcBorders>
              <w:top w:val="single" w:sz="4" w:space="0" w:color="000000"/>
              <w:left w:val="single" w:sz="4" w:space="0" w:color="000000"/>
              <w:bottom w:val="single" w:sz="4" w:space="0" w:color="000000"/>
              <w:right w:val="nil"/>
            </w:tcBorders>
          </w:tcPr>
          <w:p w14:paraId="2B088047" w14:textId="77777777" w:rsidR="00B35D05" w:rsidRPr="00633383" w:rsidRDefault="00B35D05" w:rsidP="00C041AE">
            <w:pPr>
              <w:pStyle w:val="TAL"/>
              <w:rPr>
                <w:lang w:eastAsia="zh-CN"/>
              </w:rPr>
            </w:pPr>
            <w:r w:rsidRPr="00633383">
              <w:rPr>
                <w:lang w:eastAsia="zh-CN"/>
              </w:rPr>
              <w:t>ML model information</w:t>
            </w:r>
          </w:p>
        </w:tc>
        <w:tc>
          <w:tcPr>
            <w:tcW w:w="1440" w:type="dxa"/>
            <w:tcBorders>
              <w:top w:val="single" w:sz="4" w:space="0" w:color="000000"/>
              <w:left w:val="single" w:sz="4" w:space="0" w:color="000000"/>
              <w:bottom w:val="single" w:sz="4" w:space="0" w:color="000000"/>
              <w:right w:val="nil"/>
            </w:tcBorders>
          </w:tcPr>
          <w:p w14:paraId="002DDAF2" w14:textId="77777777" w:rsidR="00B35D05" w:rsidRPr="00633383" w:rsidRDefault="00B35D05" w:rsidP="00C041AE">
            <w:pPr>
              <w:pStyle w:val="TAC"/>
              <w:rPr>
                <w:lang w:eastAsia="zh-CN"/>
              </w:rPr>
            </w:pPr>
            <w:r w:rsidRPr="00633383">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A353467" w14:textId="1B747503" w:rsidR="00B35D05" w:rsidRDefault="00B35D05" w:rsidP="00C041AE">
            <w:pPr>
              <w:pStyle w:val="TAL"/>
              <w:rPr>
                <w:lang w:eastAsia="zh-CN"/>
              </w:rPr>
            </w:pPr>
            <w:r w:rsidRPr="00633383">
              <w:rPr>
                <w:lang w:eastAsia="zh-CN"/>
              </w:rPr>
              <w:t>Provides the ML model information, as described in Table 8.x.4.1-2</w:t>
            </w:r>
            <w:r w:rsidRPr="00633383">
              <w:t>.</w:t>
            </w:r>
          </w:p>
        </w:tc>
      </w:tr>
    </w:tbl>
    <w:p w14:paraId="140802BF" w14:textId="77777777" w:rsidR="00B35D05" w:rsidRDefault="00B35D05" w:rsidP="008F1EBA"/>
    <w:p w14:paraId="72991DEE" w14:textId="77777777" w:rsidR="00B35D05" w:rsidRDefault="00B35D05" w:rsidP="008F1EBA"/>
    <w:p w14:paraId="5EDA623A" w14:textId="79FC5163" w:rsidR="008F1EBA" w:rsidRDefault="008F1EBA" w:rsidP="008F1EBA">
      <w:pPr>
        <w:pStyle w:val="Heading4"/>
      </w:pPr>
      <w:bookmarkStart w:id="24" w:name="_Toc164779178"/>
      <w:bookmarkStart w:id="25" w:name="_Toc164779432"/>
      <w:bookmarkStart w:id="26" w:name="_Toc169945345"/>
      <w:r>
        <w:t>8.x.4.3</w:t>
      </w:r>
      <w:r>
        <w:tab/>
      </w:r>
      <w:r>
        <w:rPr>
          <w:rFonts w:eastAsia="SimSun"/>
        </w:rPr>
        <w:t>ML model information discovery request</w:t>
      </w:r>
      <w:bookmarkEnd w:id="24"/>
      <w:bookmarkEnd w:id="25"/>
      <w:bookmarkEnd w:id="26"/>
    </w:p>
    <w:p w14:paraId="7AF73205" w14:textId="36379D5F" w:rsidR="008F1EBA" w:rsidRDefault="008F1EBA" w:rsidP="008F1EBA">
      <w:r>
        <w:t>Table 8.x.4.3</w:t>
      </w:r>
      <w:r>
        <w:rPr>
          <w:lang w:eastAsia="zh-CN"/>
        </w:rPr>
        <w:t>-1</w:t>
      </w:r>
      <w:r>
        <w:t xml:space="preserve"> describes the information flow from the </w:t>
      </w:r>
      <w:r w:rsidR="009F382E">
        <w:t xml:space="preserve">ML </w:t>
      </w:r>
      <w:r>
        <w:t xml:space="preserve">repository consumer to the </w:t>
      </w:r>
      <w:r w:rsidR="009F382E">
        <w:t>ML</w:t>
      </w:r>
      <w:r>
        <w:t xml:space="preserve"> repository as a request for the ML model </w:t>
      </w:r>
      <w:r w:rsidR="009F382E">
        <w:t xml:space="preserve">information </w:t>
      </w:r>
      <w:r>
        <w:t>discovery.</w:t>
      </w:r>
    </w:p>
    <w:p w14:paraId="7846D9AE" w14:textId="49A403ED" w:rsidR="008F1EBA" w:rsidRDefault="008F1EBA" w:rsidP="008F1EBA">
      <w:pPr>
        <w:pStyle w:val="TH"/>
      </w:pPr>
      <w:r>
        <w:t>Table 8.</w:t>
      </w:r>
      <w:r w:rsidR="009F382E">
        <w:t>x</w:t>
      </w:r>
      <w:r>
        <w:t>.</w:t>
      </w:r>
      <w:r w:rsidR="009F382E">
        <w:t>4</w:t>
      </w:r>
      <w:r>
        <w:t>.3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8F1EBA" w14:paraId="621CB36E"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5119EFC1" w14:textId="77777777" w:rsidR="008F1EBA" w:rsidRDefault="008F1EBA" w:rsidP="00DB3F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B0FAF94" w14:textId="77777777" w:rsidR="008F1EBA" w:rsidRDefault="008F1EBA" w:rsidP="00DB3F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CFB341" w14:textId="77777777" w:rsidR="008F1EBA" w:rsidRDefault="008F1EBA" w:rsidP="00DB3F2E">
            <w:pPr>
              <w:pStyle w:val="TAH"/>
            </w:pPr>
            <w:r>
              <w:t>Description</w:t>
            </w:r>
          </w:p>
        </w:tc>
      </w:tr>
      <w:tr w:rsidR="008F1EBA" w14:paraId="65DDFDB9"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021C759B" w14:textId="77777777" w:rsidR="008F1EBA" w:rsidRDefault="008F1EBA" w:rsidP="00DB3F2E">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18D86B57" w14:textId="77777777" w:rsidR="008F1EBA" w:rsidRDefault="008F1EBA" w:rsidP="00DB3F2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9AACA5" w14:textId="699C1967" w:rsidR="008F1EBA" w:rsidRDefault="008F1EBA" w:rsidP="00DB3F2E">
            <w:pPr>
              <w:pStyle w:val="TAL"/>
            </w:pPr>
            <w:r>
              <w:rPr>
                <w:lang w:eastAsia="zh-CN"/>
              </w:rPr>
              <w:t>The identity of the</w:t>
            </w:r>
            <w:r>
              <w:t xml:space="preserve"> </w:t>
            </w:r>
            <w:r w:rsidR="00622F02">
              <w:t>ML</w:t>
            </w:r>
            <w:r>
              <w:t xml:space="preserve"> repository consumer performing the request.</w:t>
            </w:r>
          </w:p>
        </w:tc>
      </w:tr>
      <w:tr w:rsidR="008F1EBA" w14:paraId="028DE90E"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105B7C80" w14:textId="77777777" w:rsidR="008F1EBA" w:rsidRDefault="008F1EBA" w:rsidP="00DB3F2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0C3E942" w14:textId="77777777" w:rsidR="008F1EBA" w:rsidRDefault="008F1EBA" w:rsidP="00DB3F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D849A4" w14:textId="77777777" w:rsidR="008F1EBA" w:rsidRDefault="008F1EBA" w:rsidP="00DB3F2E">
            <w:pPr>
              <w:pStyle w:val="TAL"/>
              <w:rPr>
                <w:lang w:eastAsia="zh-CN"/>
              </w:rPr>
            </w:pPr>
            <w:r>
              <w:rPr>
                <w:lang w:eastAsia="zh-CN"/>
              </w:rPr>
              <w:t>Identify the VAL service ID.</w:t>
            </w:r>
          </w:p>
        </w:tc>
      </w:tr>
      <w:tr w:rsidR="008F1EBA" w14:paraId="2489943A"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193274B6" w14:textId="77777777" w:rsidR="008F1EBA" w:rsidRDefault="008F1EBA" w:rsidP="00DB3F2E">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3FB42D8E" w14:textId="77777777" w:rsidR="008F1EBA" w:rsidRDefault="008F1EBA" w:rsidP="00DB3F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447D58" w14:textId="361026DD" w:rsidR="008F1EBA" w:rsidRDefault="008F1EBA" w:rsidP="00DB3F2E">
            <w:pPr>
              <w:pStyle w:val="TAL"/>
              <w:rPr>
                <w:lang w:eastAsia="zh-CN"/>
              </w:rPr>
            </w:pPr>
            <w:r>
              <w:rPr>
                <w:lang w:eastAsia="zh-CN"/>
              </w:rPr>
              <w:t>Represents the filtering criteria</w:t>
            </w:r>
            <w:r w:rsidR="002630A3">
              <w:rPr>
                <w:lang w:eastAsia="zh-CN"/>
              </w:rPr>
              <w:t>, which can be any of the ML model information as in Table 8.x.4.1-1.</w:t>
            </w:r>
          </w:p>
        </w:tc>
      </w:tr>
      <w:tr w:rsidR="008F1EBA" w14:paraId="6166AA6E"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4D084744" w14:textId="77777777" w:rsidR="008F1EBA" w:rsidRDefault="008F1EBA" w:rsidP="00DB3F2E">
            <w:pPr>
              <w:pStyle w:val="TAL"/>
              <w:rPr>
                <w:lang w:eastAsia="zh-CN"/>
              </w:rPr>
            </w:pPr>
            <w:r>
              <w:rPr>
                <w:lang w:eastAsia="zh-CN"/>
              </w:rPr>
              <w:t xml:space="preserve">&gt; </w:t>
            </w:r>
            <w:r>
              <w:t>ML model ID</w:t>
            </w:r>
          </w:p>
        </w:tc>
        <w:tc>
          <w:tcPr>
            <w:tcW w:w="1440" w:type="dxa"/>
            <w:tcBorders>
              <w:top w:val="single" w:sz="4" w:space="0" w:color="000000"/>
              <w:left w:val="single" w:sz="4" w:space="0" w:color="000000"/>
              <w:bottom w:val="single" w:sz="4" w:space="0" w:color="000000"/>
              <w:right w:val="nil"/>
            </w:tcBorders>
            <w:hideMark/>
          </w:tcPr>
          <w:p w14:paraId="51A2DF82" w14:textId="77777777" w:rsidR="008F1EBA" w:rsidRDefault="008F1EBA" w:rsidP="00DB3F2E">
            <w:pPr>
              <w:pStyle w:val="TAC"/>
              <w:rPr>
                <w:lang w:eastAsia="zh-CN"/>
              </w:rPr>
            </w:pPr>
            <w:r>
              <w:rPr>
                <w:lang w:eastAsia="zh-CN"/>
              </w:rPr>
              <w:t>O</w:t>
            </w:r>
          </w:p>
          <w:p w14:paraId="706555F7" w14:textId="77777777" w:rsidR="008F1EBA" w:rsidRDefault="008F1EBA" w:rsidP="00DB3F2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A9FD977" w14:textId="44C649D8" w:rsidR="008F1EBA" w:rsidRDefault="008F1EBA" w:rsidP="00DB3F2E">
            <w:pPr>
              <w:pStyle w:val="TAL"/>
              <w:rPr>
                <w:lang w:eastAsia="zh-CN"/>
              </w:rPr>
            </w:pPr>
            <w:r>
              <w:t xml:space="preserve">Represents the identifier of the </w:t>
            </w:r>
            <w:r w:rsidR="002630A3">
              <w:t>required</w:t>
            </w:r>
            <w:r>
              <w:t xml:space="preserve"> ML model.</w:t>
            </w:r>
          </w:p>
        </w:tc>
      </w:tr>
      <w:tr w:rsidR="008F1EBA" w14:paraId="7BA6F901" w14:textId="77777777" w:rsidTr="00DB3F2E">
        <w:trPr>
          <w:jc w:val="center"/>
        </w:trPr>
        <w:tc>
          <w:tcPr>
            <w:tcW w:w="2880" w:type="dxa"/>
            <w:tcBorders>
              <w:top w:val="single" w:sz="4" w:space="0" w:color="000000"/>
              <w:left w:val="single" w:sz="4" w:space="0" w:color="000000"/>
              <w:bottom w:val="single" w:sz="4" w:space="0" w:color="000000"/>
              <w:right w:val="nil"/>
            </w:tcBorders>
          </w:tcPr>
          <w:p w14:paraId="3AA53612" w14:textId="518A8A75" w:rsidR="008F1EBA" w:rsidRDefault="008F1EBA" w:rsidP="00DB3F2E">
            <w:pPr>
              <w:pStyle w:val="TAL"/>
              <w:rPr>
                <w:lang w:eastAsia="zh-CN"/>
              </w:rPr>
            </w:pPr>
            <w:r>
              <w:rPr>
                <w:lang w:eastAsia="zh-CN"/>
              </w:rPr>
              <w:t xml:space="preserve">&gt; </w:t>
            </w:r>
            <w:r w:rsidR="009F382E">
              <w:rPr>
                <w:lang w:eastAsia="zh-CN"/>
              </w:rPr>
              <w:t>D</w:t>
            </w:r>
            <w:r>
              <w:rPr>
                <w:lang w:eastAsia="zh-CN"/>
              </w:rPr>
              <w:t>omain</w:t>
            </w:r>
          </w:p>
        </w:tc>
        <w:tc>
          <w:tcPr>
            <w:tcW w:w="1440" w:type="dxa"/>
            <w:tcBorders>
              <w:top w:val="single" w:sz="4" w:space="0" w:color="000000"/>
              <w:left w:val="single" w:sz="4" w:space="0" w:color="000000"/>
              <w:bottom w:val="single" w:sz="4" w:space="0" w:color="000000"/>
              <w:right w:val="nil"/>
            </w:tcBorders>
          </w:tcPr>
          <w:p w14:paraId="0E18B1AA" w14:textId="034BA87F" w:rsidR="008F1EBA" w:rsidRDefault="008F1EBA" w:rsidP="00B35D0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tcPr>
          <w:p w14:paraId="64646C98" w14:textId="77777777" w:rsidR="008F1EBA" w:rsidRDefault="008F1EBA" w:rsidP="00DB3F2E">
            <w:pPr>
              <w:pStyle w:val="TAL"/>
            </w:pPr>
            <w:r>
              <w:rPr>
                <w:lang w:eastAsia="en-IN"/>
              </w:rPr>
              <w:t>Domain of the service in which the model will be used to transfer learning (e.g., image processing, location predication, etc.)</w:t>
            </w:r>
          </w:p>
        </w:tc>
      </w:tr>
      <w:tr w:rsidR="008F1EBA" w14:paraId="70AB8332" w14:textId="77777777" w:rsidTr="00DB3F2E">
        <w:trPr>
          <w:jc w:val="center"/>
        </w:trPr>
        <w:tc>
          <w:tcPr>
            <w:tcW w:w="2880" w:type="dxa"/>
            <w:tcBorders>
              <w:top w:val="single" w:sz="4" w:space="0" w:color="000000"/>
              <w:left w:val="single" w:sz="4" w:space="0" w:color="000000"/>
              <w:bottom w:val="single" w:sz="4" w:space="0" w:color="000000"/>
              <w:right w:val="nil"/>
            </w:tcBorders>
          </w:tcPr>
          <w:p w14:paraId="4FAB89E2" w14:textId="3DB95A39" w:rsidR="008F1EBA" w:rsidRDefault="008F1EBA" w:rsidP="00DB3F2E">
            <w:pPr>
              <w:pStyle w:val="TAL"/>
              <w:rPr>
                <w:lang w:eastAsia="zh-CN"/>
              </w:rPr>
            </w:pPr>
            <w:r>
              <w:rPr>
                <w:lang w:eastAsia="zh-CN"/>
              </w:rPr>
              <w:t xml:space="preserve">&gt; </w:t>
            </w:r>
            <w:r w:rsidR="009F382E">
              <w:rPr>
                <w:lang w:eastAsia="zh-CN"/>
              </w:rPr>
              <w:t>R</w:t>
            </w:r>
            <w:r>
              <w:rPr>
                <w:lang w:eastAsia="zh-CN"/>
              </w:rPr>
              <w:t>equired accuracy performance</w:t>
            </w:r>
          </w:p>
        </w:tc>
        <w:tc>
          <w:tcPr>
            <w:tcW w:w="1440" w:type="dxa"/>
            <w:tcBorders>
              <w:top w:val="single" w:sz="4" w:space="0" w:color="000000"/>
              <w:left w:val="single" w:sz="4" w:space="0" w:color="000000"/>
              <w:bottom w:val="single" w:sz="4" w:space="0" w:color="000000"/>
              <w:right w:val="nil"/>
            </w:tcBorders>
          </w:tcPr>
          <w:p w14:paraId="52B40065" w14:textId="7E4E81A8" w:rsidR="008F1EBA" w:rsidRDefault="008F1EBA" w:rsidP="00B35D0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tcPr>
          <w:p w14:paraId="5E800779" w14:textId="2C358C11" w:rsidR="008F1EBA" w:rsidRDefault="008F1EBA" w:rsidP="00DB3F2E">
            <w:pPr>
              <w:pStyle w:val="TAL"/>
            </w:pPr>
            <w:r>
              <w:rPr>
                <w:lang w:eastAsia="en-IN"/>
              </w:rPr>
              <w:t xml:space="preserve">Required accuracy for the </w:t>
            </w:r>
            <w:r w:rsidR="002D238F">
              <w:rPr>
                <w:lang w:eastAsia="en-IN"/>
              </w:rPr>
              <w:t xml:space="preserve">ML </w:t>
            </w:r>
            <w:r>
              <w:rPr>
                <w:lang w:eastAsia="en-IN"/>
              </w:rPr>
              <w:t>model</w:t>
            </w:r>
            <w:r w:rsidR="00622F02">
              <w:rPr>
                <w:lang w:eastAsia="en-IN"/>
              </w:rPr>
              <w:t xml:space="preserve"> (e.g. for transfer learning)</w:t>
            </w:r>
            <w:r w:rsidR="002D238F">
              <w:rPr>
                <w:lang w:eastAsia="en-IN"/>
              </w:rPr>
              <w:t>.</w:t>
            </w:r>
          </w:p>
        </w:tc>
      </w:tr>
      <w:tr w:rsidR="008F1EBA" w14:paraId="6F800EA6"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7ED517FC" w14:textId="77777777" w:rsidR="008F1EBA" w:rsidRDefault="008F1EBA" w:rsidP="00DB3F2E">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50062471" w14:textId="77777777" w:rsidR="008F1EBA" w:rsidRDefault="008F1EBA" w:rsidP="00DB3F2E">
            <w:pPr>
              <w:pStyle w:val="TAC"/>
              <w:rPr>
                <w:lang w:eastAsia="zh-CN"/>
              </w:rPr>
            </w:pPr>
            <w:r>
              <w:rPr>
                <w:lang w:eastAsia="zh-CN"/>
              </w:rPr>
              <w:t>O</w:t>
            </w:r>
          </w:p>
          <w:p w14:paraId="16B0F3AC" w14:textId="77777777" w:rsidR="008F1EBA" w:rsidRDefault="008F1EBA" w:rsidP="00DB3F2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D80C130" w14:textId="77777777" w:rsidR="008F1EBA" w:rsidRDefault="008F1EBA" w:rsidP="00DB3F2E">
            <w:pPr>
              <w:pStyle w:val="TAL"/>
              <w:rPr>
                <w:lang w:eastAsia="zh-CN"/>
              </w:rPr>
            </w:pPr>
            <w:r>
              <w:rPr>
                <w:lang w:eastAsia="zh-CN"/>
              </w:rPr>
              <w:t xml:space="preserve">Represents </w:t>
            </w:r>
            <w:r>
              <w:t>analytics ID for which the model can be used.</w:t>
            </w:r>
          </w:p>
        </w:tc>
      </w:tr>
      <w:tr w:rsidR="008F1EBA" w14:paraId="633A00BB"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1EBEE9B2" w14:textId="77777777" w:rsidR="008F1EBA" w:rsidRDefault="008F1EBA" w:rsidP="00DB3F2E">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1D182104" w14:textId="77777777" w:rsidR="008F1EBA" w:rsidRDefault="008F1EBA" w:rsidP="00DB3F2E">
            <w:pPr>
              <w:pStyle w:val="TAC"/>
              <w:rPr>
                <w:lang w:eastAsia="zh-CN"/>
              </w:rPr>
            </w:pPr>
            <w:r>
              <w:rPr>
                <w:lang w:eastAsia="zh-CN"/>
              </w:rPr>
              <w:t>O</w:t>
            </w:r>
          </w:p>
          <w:p w14:paraId="41B757A4" w14:textId="77777777" w:rsidR="008F1EBA" w:rsidRDefault="008F1EBA" w:rsidP="00DB3F2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1AA0978" w14:textId="77777777" w:rsidR="008F1EBA" w:rsidRDefault="008F1EBA" w:rsidP="00DB3F2E">
            <w:pPr>
              <w:pStyle w:val="TAL"/>
              <w:rPr>
                <w:lang w:eastAsia="zh-CN"/>
              </w:rPr>
            </w:pPr>
            <w:r>
              <w:rPr>
                <w:lang w:eastAsia="zh-CN"/>
              </w:rPr>
              <w:t>Indicates which vendors that are allowed to retrieve the ML model and thereby also are interoperable to the model.</w:t>
            </w:r>
          </w:p>
        </w:tc>
      </w:tr>
      <w:tr w:rsidR="008F1EBA" w14:paraId="0AFE4CDC"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433AF25B" w14:textId="77777777" w:rsidR="008F1EBA" w:rsidRDefault="008F1EBA" w:rsidP="00DB3F2E">
            <w:pPr>
              <w:pStyle w:val="TAL"/>
              <w:rPr>
                <w:lang w:eastAsia="zh-CN"/>
              </w:rPr>
            </w:pPr>
            <w:r>
              <w:rPr>
                <w:lang w:eastAsia="zh-CN"/>
              </w:rPr>
              <w:t>&gt; Base Model ID</w:t>
            </w:r>
          </w:p>
        </w:tc>
        <w:tc>
          <w:tcPr>
            <w:tcW w:w="1440" w:type="dxa"/>
            <w:tcBorders>
              <w:top w:val="single" w:sz="4" w:space="0" w:color="000000"/>
              <w:left w:val="single" w:sz="4" w:space="0" w:color="000000"/>
              <w:bottom w:val="single" w:sz="4" w:space="0" w:color="000000"/>
              <w:right w:val="nil"/>
            </w:tcBorders>
            <w:hideMark/>
          </w:tcPr>
          <w:p w14:paraId="47706087" w14:textId="77777777" w:rsidR="008F1EBA" w:rsidRDefault="008F1EBA" w:rsidP="00DB3F2E">
            <w:pPr>
              <w:pStyle w:val="TAC"/>
              <w:rPr>
                <w:lang w:eastAsia="zh-CN"/>
              </w:rPr>
            </w:pPr>
            <w:r>
              <w:rPr>
                <w:lang w:eastAsia="zh-CN"/>
              </w:rPr>
              <w:t>O</w:t>
            </w:r>
          </w:p>
          <w:p w14:paraId="3D340238" w14:textId="77777777" w:rsidR="008F1EBA" w:rsidRDefault="008F1EBA" w:rsidP="00DB3F2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45FCC2" w14:textId="77777777" w:rsidR="008F1EBA" w:rsidRDefault="008F1EBA" w:rsidP="00DB3F2E">
            <w:pPr>
              <w:pStyle w:val="TAL"/>
              <w:rPr>
                <w:lang w:eastAsia="zh-CN"/>
              </w:rPr>
            </w:pPr>
            <w:r>
              <w:rPr>
                <w:lang w:eastAsia="zh-CN"/>
              </w:rPr>
              <w:t>Represents the based ML model ID that was used for training the discovering model.</w:t>
            </w:r>
          </w:p>
        </w:tc>
      </w:tr>
      <w:tr w:rsidR="008F1EBA" w14:paraId="3BAB3E42"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58D7581B" w14:textId="487FB1FB" w:rsidR="008F1EBA" w:rsidRDefault="008F1EBA" w:rsidP="00DB3F2E">
            <w:pPr>
              <w:pStyle w:val="TAL"/>
              <w:rPr>
                <w:lang w:eastAsia="zh-CN"/>
              </w:rPr>
            </w:pPr>
            <w:r>
              <w:rPr>
                <w:lang w:eastAsia="zh-CN"/>
              </w:rPr>
              <w:t xml:space="preserve">&gt; ML model interoperability </w:t>
            </w:r>
            <w:r w:rsidR="002630A3">
              <w:rPr>
                <w:lang w:eastAsia="zh-CN"/>
              </w:rPr>
              <w:t>requirements</w:t>
            </w:r>
          </w:p>
        </w:tc>
        <w:tc>
          <w:tcPr>
            <w:tcW w:w="1440" w:type="dxa"/>
            <w:tcBorders>
              <w:top w:val="single" w:sz="4" w:space="0" w:color="000000"/>
              <w:left w:val="single" w:sz="4" w:space="0" w:color="000000"/>
              <w:bottom w:val="single" w:sz="4" w:space="0" w:color="000000"/>
              <w:right w:val="nil"/>
            </w:tcBorders>
            <w:hideMark/>
          </w:tcPr>
          <w:p w14:paraId="585BE8E3" w14:textId="77777777" w:rsidR="008F1EBA" w:rsidRDefault="008F1EBA" w:rsidP="00DB3F2E">
            <w:pPr>
              <w:pStyle w:val="TAC"/>
              <w:rPr>
                <w:lang w:eastAsia="zh-CN"/>
              </w:rPr>
            </w:pPr>
            <w:r>
              <w:rPr>
                <w:lang w:eastAsia="zh-CN"/>
              </w:rPr>
              <w:t>O</w:t>
            </w:r>
          </w:p>
          <w:p w14:paraId="59022794" w14:textId="77777777" w:rsidR="008F1EBA" w:rsidRDefault="008F1EBA" w:rsidP="00DB3F2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2B52DCF" w14:textId="77777777" w:rsidR="008F1EBA" w:rsidRDefault="008F1EBA" w:rsidP="00DB3F2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2630A3" w14:paraId="24FCC0DA" w14:textId="77777777" w:rsidTr="00DB3F2E">
        <w:trPr>
          <w:jc w:val="center"/>
        </w:trPr>
        <w:tc>
          <w:tcPr>
            <w:tcW w:w="2880" w:type="dxa"/>
            <w:tcBorders>
              <w:top w:val="single" w:sz="4" w:space="0" w:color="000000"/>
              <w:left w:val="single" w:sz="4" w:space="0" w:color="000000"/>
              <w:bottom w:val="single" w:sz="4" w:space="0" w:color="000000"/>
              <w:right w:val="nil"/>
            </w:tcBorders>
          </w:tcPr>
          <w:p w14:paraId="5712758D" w14:textId="1DD13B0E" w:rsidR="002630A3" w:rsidRPr="00633383" w:rsidRDefault="002630A3" w:rsidP="00DB3F2E">
            <w:pPr>
              <w:pStyle w:val="TAL"/>
              <w:rPr>
                <w:lang w:eastAsia="zh-CN"/>
              </w:rPr>
            </w:pPr>
            <w:r w:rsidRPr="00633383">
              <w:rPr>
                <w:lang w:eastAsia="zh-CN"/>
              </w:rPr>
              <w:t>&gt; ML Model phase</w:t>
            </w:r>
          </w:p>
        </w:tc>
        <w:tc>
          <w:tcPr>
            <w:tcW w:w="1440" w:type="dxa"/>
            <w:tcBorders>
              <w:top w:val="single" w:sz="4" w:space="0" w:color="000000"/>
              <w:left w:val="single" w:sz="4" w:space="0" w:color="000000"/>
              <w:bottom w:val="single" w:sz="4" w:space="0" w:color="000000"/>
              <w:right w:val="nil"/>
            </w:tcBorders>
          </w:tcPr>
          <w:p w14:paraId="100B5342" w14:textId="77777777" w:rsidR="002630A3" w:rsidRPr="00633383" w:rsidRDefault="00AA2E67" w:rsidP="00DB3F2E">
            <w:pPr>
              <w:pStyle w:val="TAC"/>
              <w:rPr>
                <w:lang w:eastAsia="zh-CN"/>
              </w:rPr>
            </w:pPr>
            <w:r w:rsidRPr="00633383">
              <w:rPr>
                <w:lang w:eastAsia="zh-CN"/>
              </w:rPr>
              <w:t>O</w:t>
            </w:r>
          </w:p>
          <w:p w14:paraId="7A34953C" w14:textId="57B2A312" w:rsidR="00AA2E67" w:rsidRPr="00633383" w:rsidRDefault="00AA2E67" w:rsidP="00DB3F2E">
            <w:pPr>
              <w:pStyle w:val="TAC"/>
              <w:rPr>
                <w:lang w:eastAsia="zh-CN"/>
              </w:rPr>
            </w:pPr>
            <w:r w:rsidRPr="0063338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E4E1808" w14:textId="6C064788" w:rsidR="002630A3" w:rsidRPr="00633383" w:rsidRDefault="002630A3" w:rsidP="00DB3F2E">
            <w:pPr>
              <w:pStyle w:val="TAL"/>
              <w:rPr>
                <w:lang w:eastAsia="zh-CN"/>
              </w:rPr>
            </w:pPr>
            <w:r w:rsidRPr="00633383">
              <w:rPr>
                <w:lang w:eastAsia="zh-CN"/>
              </w:rPr>
              <w:t>Required ML model phase, e.g.</w:t>
            </w:r>
            <w:r w:rsidRPr="00633383">
              <w:rPr>
                <w:lang w:val="en-IN"/>
              </w:rPr>
              <w:t>, in training, trained, re-training, deployed.</w:t>
            </w:r>
          </w:p>
        </w:tc>
      </w:tr>
      <w:tr w:rsidR="008F1EBA" w14:paraId="7E49249F" w14:textId="77777777" w:rsidTr="00DB3F2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D43A6" w14:textId="72D9A6DB" w:rsidR="008F1EBA" w:rsidRDefault="008F1EBA" w:rsidP="00B35D05">
            <w:pPr>
              <w:pStyle w:val="TAN"/>
              <w:rPr>
                <w:rFonts w:cs="Arial"/>
              </w:rPr>
            </w:pPr>
            <w:r>
              <w:rPr>
                <w:rFonts w:cs="Arial"/>
              </w:rPr>
              <w:t>NOTE 1:</w:t>
            </w:r>
            <w:r>
              <w:rPr>
                <w:rFonts w:cs="Arial"/>
              </w:rPr>
              <w:tab/>
              <w:t>At least one of these information elements shall be provided.</w:t>
            </w:r>
          </w:p>
        </w:tc>
      </w:tr>
    </w:tbl>
    <w:p w14:paraId="570EE87D" w14:textId="77777777" w:rsidR="008F1EBA" w:rsidRDefault="008F1EBA" w:rsidP="008F1EBA">
      <w:pPr>
        <w:rPr>
          <w:rFonts w:eastAsia="SimSun"/>
        </w:rPr>
      </w:pPr>
    </w:p>
    <w:p w14:paraId="71F9DFA5" w14:textId="78FF7102" w:rsidR="008F1EBA" w:rsidRDefault="008F1EBA" w:rsidP="008F1EBA">
      <w:pPr>
        <w:pStyle w:val="Heading4"/>
      </w:pPr>
      <w:bookmarkStart w:id="27" w:name="_Toc164779179"/>
      <w:bookmarkStart w:id="28" w:name="_Toc164779433"/>
      <w:bookmarkStart w:id="29" w:name="_Toc169945346"/>
      <w:r>
        <w:lastRenderedPageBreak/>
        <w:t>8.x.4.4</w:t>
      </w:r>
      <w:r>
        <w:tab/>
      </w:r>
      <w:r>
        <w:rPr>
          <w:rFonts w:eastAsia="SimSun"/>
        </w:rPr>
        <w:t>AI/ML model information discovery response</w:t>
      </w:r>
      <w:bookmarkEnd w:id="27"/>
      <w:bookmarkEnd w:id="28"/>
      <w:bookmarkEnd w:id="29"/>
    </w:p>
    <w:p w14:paraId="1A05ADC9" w14:textId="78485A6D" w:rsidR="008F1EBA" w:rsidRDefault="008F1EBA" w:rsidP="008F1EBA">
      <w:r>
        <w:t>Table 8.x.4.4</w:t>
      </w:r>
      <w:r>
        <w:rPr>
          <w:lang w:eastAsia="zh-CN"/>
        </w:rPr>
        <w:t>-1</w:t>
      </w:r>
      <w:r>
        <w:t xml:space="preserve"> describes the information flow from the model repository to the repository consumer as a response for the AI/ML model discovery request.</w:t>
      </w:r>
    </w:p>
    <w:p w14:paraId="66E8C0C6" w14:textId="1F79EC6C" w:rsidR="008F1EBA" w:rsidRDefault="008F1EBA" w:rsidP="008F1EBA">
      <w:pPr>
        <w:pStyle w:val="TH"/>
      </w:pPr>
      <w:r>
        <w:t>Table 8.x.4.4-1: AI/ML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8F1EBA" w14:paraId="3317572D"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0A385415" w14:textId="77777777" w:rsidR="008F1EBA" w:rsidRDefault="008F1EBA" w:rsidP="00DB3F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DFE6F8A" w14:textId="77777777" w:rsidR="008F1EBA" w:rsidRDefault="008F1EBA" w:rsidP="00DB3F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09C6AB" w14:textId="77777777" w:rsidR="008F1EBA" w:rsidRDefault="008F1EBA" w:rsidP="00DB3F2E">
            <w:pPr>
              <w:pStyle w:val="TAH"/>
            </w:pPr>
            <w:r>
              <w:t>Description</w:t>
            </w:r>
          </w:p>
        </w:tc>
      </w:tr>
      <w:tr w:rsidR="008F1EBA" w14:paraId="7E47B5E0"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21783703" w14:textId="77777777" w:rsidR="008F1EBA" w:rsidRDefault="008F1EBA" w:rsidP="00DB3F2E">
            <w:pPr>
              <w:pStyle w:val="TAL"/>
            </w:pPr>
            <w:r>
              <w:t>Result</w:t>
            </w:r>
          </w:p>
        </w:tc>
        <w:tc>
          <w:tcPr>
            <w:tcW w:w="1440" w:type="dxa"/>
            <w:tcBorders>
              <w:top w:val="single" w:sz="4" w:space="0" w:color="000000"/>
              <w:left w:val="single" w:sz="4" w:space="0" w:color="000000"/>
              <w:bottom w:val="single" w:sz="4" w:space="0" w:color="000000"/>
              <w:right w:val="nil"/>
            </w:tcBorders>
            <w:hideMark/>
          </w:tcPr>
          <w:p w14:paraId="1BE32384" w14:textId="77777777" w:rsidR="008F1EBA" w:rsidRDefault="008F1EBA" w:rsidP="00DB3F2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D645FB" w14:textId="77777777" w:rsidR="008F1EBA" w:rsidRDefault="008F1EBA" w:rsidP="00DB3F2E">
            <w:pPr>
              <w:pStyle w:val="TAL"/>
            </w:pPr>
            <w:r>
              <w:t>Indicates success or failure of the request</w:t>
            </w:r>
          </w:p>
        </w:tc>
      </w:tr>
      <w:tr w:rsidR="00C90A46" w14:paraId="03A37B70" w14:textId="77777777" w:rsidTr="00C00230">
        <w:trPr>
          <w:jc w:val="center"/>
        </w:trPr>
        <w:tc>
          <w:tcPr>
            <w:tcW w:w="2880" w:type="dxa"/>
            <w:tcBorders>
              <w:top w:val="single" w:sz="4" w:space="0" w:color="000000"/>
              <w:left w:val="single" w:sz="4" w:space="0" w:color="000000"/>
              <w:bottom w:val="single" w:sz="4" w:space="0" w:color="000000"/>
              <w:right w:val="nil"/>
            </w:tcBorders>
          </w:tcPr>
          <w:p w14:paraId="482F66C6" w14:textId="608BD399" w:rsidR="00C90A46" w:rsidRPr="00633383" w:rsidRDefault="00C90A46" w:rsidP="00C00230">
            <w:pPr>
              <w:pStyle w:val="TAL"/>
            </w:pPr>
            <w:r w:rsidRPr="00633383">
              <w:t>ML model ID list</w:t>
            </w:r>
          </w:p>
        </w:tc>
        <w:tc>
          <w:tcPr>
            <w:tcW w:w="1440" w:type="dxa"/>
            <w:tcBorders>
              <w:top w:val="single" w:sz="4" w:space="0" w:color="000000"/>
              <w:left w:val="single" w:sz="4" w:space="0" w:color="000000"/>
              <w:bottom w:val="single" w:sz="4" w:space="0" w:color="000000"/>
              <w:right w:val="nil"/>
            </w:tcBorders>
          </w:tcPr>
          <w:p w14:paraId="5D868A40" w14:textId="77777777" w:rsidR="00C90A46" w:rsidRPr="00633383" w:rsidRDefault="00C90A46" w:rsidP="00C00230">
            <w:pPr>
              <w:pStyle w:val="TAC"/>
            </w:pPr>
            <w:r w:rsidRPr="00633383">
              <w:t>O</w:t>
            </w:r>
          </w:p>
        </w:tc>
        <w:tc>
          <w:tcPr>
            <w:tcW w:w="4320" w:type="dxa"/>
            <w:tcBorders>
              <w:top w:val="single" w:sz="4" w:space="0" w:color="000000"/>
              <w:left w:val="single" w:sz="4" w:space="0" w:color="000000"/>
              <w:bottom w:val="single" w:sz="4" w:space="0" w:color="000000"/>
              <w:right w:val="single" w:sz="4" w:space="0" w:color="000000"/>
            </w:tcBorders>
          </w:tcPr>
          <w:p w14:paraId="0D72AEAB" w14:textId="512DDE0B" w:rsidR="00C90A46" w:rsidRPr="00633383" w:rsidRDefault="00C90A46" w:rsidP="00C00230">
            <w:pPr>
              <w:pStyle w:val="TAL"/>
            </w:pPr>
            <w:r w:rsidRPr="00633383">
              <w:t>Represents the identifier</w:t>
            </w:r>
            <w:r w:rsidR="00622F02" w:rsidRPr="00633383">
              <w:t>s</w:t>
            </w:r>
            <w:r w:rsidRPr="00633383">
              <w:t xml:space="preserve"> of the discovered </w:t>
            </w:r>
            <w:r w:rsidR="00622F02" w:rsidRPr="00633383">
              <w:t xml:space="preserve">list of </w:t>
            </w:r>
            <w:r w:rsidRPr="00633383">
              <w:t>ML model</w:t>
            </w:r>
            <w:r w:rsidR="00622F02" w:rsidRPr="00633383">
              <w:t>s</w:t>
            </w:r>
            <w:r w:rsidRPr="00633383">
              <w:t xml:space="preserve">. This </w:t>
            </w:r>
            <w:r w:rsidRPr="00633383">
              <w:rPr>
                <w:rFonts w:cs="Arial"/>
              </w:rPr>
              <w:t>information element shall be provided if the result is success.</w:t>
            </w:r>
          </w:p>
        </w:tc>
      </w:tr>
      <w:tr w:rsidR="008F1EBA" w14:paraId="1F14A9A3"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201950C8" w14:textId="06647B2D" w:rsidR="008F1EBA" w:rsidRDefault="00C90A46" w:rsidP="00DB3F2E">
            <w:pPr>
              <w:pStyle w:val="TAL"/>
            </w:pPr>
            <w:r>
              <w:t xml:space="preserve">&gt; </w:t>
            </w:r>
            <w:r w:rsidR="008F1EBA">
              <w:t>ML model</w:t>
            </w:r>
          </w:p>
        </w:tc>
        <w:tc>
          <w:tcPr>
            <w:tcW w:w="1440" w:type="dxa"/>
            <w:tcBorders>
              <w:top w:val="single" w:sz="4" w:space="0" w:color="000000"/>
              <w:left w:val="single" w:sz="4" w:space="0" w:color="000000"/>
              <w:bottom w:val="single" w:sz="4" w:space="0" w:color="000000"/>
              <w:right w:val="nil"/>
            </w:tcBorders>
            <w:hideMark/>
          </w:tcPr>
          <w:p w14:paraId="063CCC9F" w14:textId="77777777" w:rsidR="008F1EBA" w:rsidRDefault="008F1EBA" w:rsidP="00DB3F2E">
            <w:pPr>
              <w:pStyle w:val="TAC"/>
              <w:rPr>
                <w:lang w:eastAsia="zh-CN"/>
              </w:rPr>
            </w:pPr>
            <w:r>
              <w:t>O</w:t>
            </w:r>
          </w:p>
          <w:p w14:paraId="65829992" w14:textId="77777777" w:rsidR="008F1EBA" w:rsidRDefault="008F1EBA" w:rsidP="00DB3F2E">
            <w:pPr>
              <w:pStyle w:val="TAC"/>
              <w:rPr>
                <w:lang w:eastAsia="zh-CN"/>
              </w:rPr>
            </w:pPr>
            <w:r>
              <w:rPr>
                <w:lang w:eastAsia="zh-CN"/>
              </w:rPr>
              <w:t>(NOTE 1)</w:t>
            </w:r>
          </w:p>
          <w:p w14:paraId="5E4A5D83" w14:textId="77777777" w:rsidR="008F1EBA" w:rsidRDefault="008F1EBA" w:rsidP="00DB3F2E">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F264DF" w14:textId="77777777" w:rsidR="008F1EBA" w:rsidRDefault="008F1EBA" w:rsidP="00DB3F2E">
            <w:pPr>
              <w:pStyle w:val="TAL"/>
            </w:pPr>
            <w:r>
              <w:t xml:space="preserve">Represents the ML model(s). This </w:t>
            </w:r>
            <w:r>
              <w:rPr>
                <w:rFonts w:cs="Arial"/>
              </w:rPr>
              <w:t>information element may be provided if the result is success.</w:t>
            </w:r>
          </w:p>
        </w:tc>
      </w:tr>
      <w:tr w:rsidR="008F1EBA" w14:paraId="47BD8856" w14:textId="77777777" w:rsidTr="00DB3F2E">
        <w:trPr>
          <w:jc w:val="center"/>
        </w:trPr>
        <w:tc>
          <w:tcPr>
            <w:tcW w:w="2880" w:type="dxa"/>
            <w:tcBorders>
              <w:top w:val="single" w:sz="4" w:space="0" w:color="000000"/>
              <w:left w:val="single" w:sz="4" w:space="0" w:color="000000"/>
              <w:bottom w:val="single" w:sz="4" w:space="0" w:color="000000"/>
              <w:right w:val="nil"/>
            </w:tcBorders>
            <w:hideMark/>
          </w:tcPr>
          <w:p w14:paraId="76BC97E5" w14:textId="77777777" w:rsidR="008F1EBA" w:rsidRDefault="008F1EBA" w:rsidP="00DB3F2E">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3C1C298C" w14:textId="77777777" w:rsidR="008F1EBA" w:rsidRDefault="008F1EBA" w:rsidP="00DB3F2E">
            <w:pPr>
              <w:pStyle w:val="TAC"/>
              <w:rPr>
                <w:lang w:eastAsia="zh-CN"/>
              </w:rPr>
            </w:pPr>
            <w:r>
              <w:t>O</w:t>
            </w:r>
          </w:p>
          <w:p w14:paraId="1F72B55B" w14:textId="77777777" w:rsidR="008F1EBA" w:rsidRDefault="008F1EBA" w:rsidP="00DB3F2E">
            <w:pPr>
              <w:pStyle w:val="TAC"/>
              <w:rPr>
                <w:lang w:eastAsia="zh-CN"/>
              </w:rPr>
            </w:pPr>
            <w:r>
              <w:rPr>
                <w:lang w:eastAsia="zh-CN"/>
              </w:rPr>
              <w:t>(NOTE 1)</w:t>
            </w:r>
          </w:p>
          <w:p w14:paraId="0EA42134" w14:textId="53D2D0A7" w:rsidR="008F1EBA" w:rsidRDefault="00622F02" w:rsidP="00DB3F2E">
            <w:pPr>
              <w:pStyle w:val="TAC"/>
            </w:pPr>
            <w:r>
              <w:rPr>
                <w:lang w:eastAsia="zh-CN"/>
              </w:rPr>
              <w:t>(</w:t>
            </w:r>
            <w:r w:rsidR="008F1EB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99A83C2" w14:textId="77777777" w:rsidR="008F1EBA" w:rsidRDefault="008F1EBA" w:rsidP="00DB3F2E">
            <w:pPr>
              <w:pStyle w:val="TAL"/>
            </w:pPr>
            <w:r>
              <w:t xml:space="preserve">Represents the ML model address(es) at Model repository that can be used to download the ML model. This </w:t>
            </w:r>
            <w:r>
              <w:rPr>
                <w:rFonts w:cs="Arial"/>
              </w:rPr>
              <w:t>information element may be provided if the result is success.</w:t>
            </w:r>
          </w:p>
        </w:tc>
      </w:tr>
      <w:tr w:rsidR="00BF31FE" w14:paraId="5CA186EA" w14:textId="77777777" w:rsidTr="00DB3F2E">
        <w:trPr>
          <w:jc w:val="center"/>
        </w:trPr>
        <w:tc>
          <w:tcPr>
            <w:tcW w:w="2880" w:type="dxa"/>
            <w:tcBorders>
              <w:top w:val="single" w:sz="4" w:space="0" w:color="000000"/>
              <w:left w:val="single" w:sz="4" w:space="0" w:color="000000"/>
              <w:bottom w:val="single" w:sz="4" w:space="0" w:color="000000"/>
              <w:right w:val="nil"/>
            </w:tcBorders>
          </w:tcPr>
          <w:p w14:paraId="2680060A" w14:textId="52487382" w:rsidR="00BF31FE" w:rsidRPr="00633383" w:rsidRDefault="00622F02" w:rsidP="00BF31FE">
            <w:pPr>
              <w:pStyle w:val="TAL"/>
            </w:pPr>
            <w:r w:rsidRPr="00633383">
              <w:t xml:space="preserve">&gt; </w:t>
            </w:r>
            <w:r w:rsidR="00BF31FE" w:rsidRPr="00633383">
              <w:t>ML model profile ID</w:t>
            </w:r>
          </w:p>
        </w:tc>
        <w:tc>
          <w:tcPr>
            <w:tcW w:w="1440" w:type="dxa"/>
            <w:tcBorders>
              <w:top w:val="single" w:sz="4" w:space="0" w:color="000000"/>
              <w:left w:val="single" w:sz="4" w:space="0" w:color="000000"/>
              <w:bottom w:val="single" w:sz="4" w:space="0" w:color="000000"/>
              <w:right w:val="nil"/>
            </w:tcBorders>
          </w:tcPr>
          <w:p w14:paraId="18747651" w14:textId="3B792CBF" w:rsidR="00BF31FE" w:rsidRPr="00633383" w:rsidRDefault="00BF31FE" w:rsidP="00BF31FE">
            <w:pPr>
              <w:pStyle w:val="TAC"/>
            </w:pPr>
            <w:r w:rsidRPr="00633383">
              <w:t>O</w:t>
            </w:r>
          </w:p>
        </w:tc>
        <w:tc>
          <w:tcPr>
            <w:tcW w:w="4320" w:type="dxa"/>
            <w:tcBorders>
              <w:top w:val="single" w:sz="4" w:space="0" w:color="000000"/>
              <w:left w:val="single" w:sz="4" w:space="0" w:color="000000"/>
              <w:bottom w:val="single" w:sz="4" w:space="0" w:color="000000"/>
              <w:right w:val="single" w:sz="4" w:space="0" w:color="000000"/>
            </w:tcBorders>
          </w:tcPr>
          <w:p w14:paraId="46EBBC3F" w14:textId="57695DAE" w:rsidR="00BF31FE" w:rsidRPr="00633383" w:rsidRDefault="00BF31FE" w:rsidP="00BF31FE">
            <w:pPr>
              <w:pStyle w:val="TAL"/>
            </w:pPr>
            <w:r w:rsidRPr="00633383">
              <w:t>Represents the identifier of the profile associated with the discovered ML model.</w:t>
            </w:r>
          </w:p>
        </w:tc>
      </w:tr>
      <w:tr w:rsidR="008F1EBA" w14:paraId="303411C5" w14:textId="77777777" w:rsidTr="00DB3F2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24236F" w14:textId="77777777" w:rsidR="008F1EBA" w:rsidRDefault="008F1EBA" w:rsidP="00DB3F2E">
            <w:pPr>
              <w:pStyle w:val="TAN"/>
            </w:pPr>
            <w:r>
              <w:t>NOTE 1:</w:t>
            </w:r>
            <w:r>
              <w:tab/>
              <w:t>Only one of these information elements shall be provided.</w:t>
            </w:r>
          </w:p>
          <w:p w14:paraId="7E702B24" w14:textId="31963AA1" w:rsidR="008F1EBA" w:rsidRDefault="008F1EBA" w:rsidP="00DB3F2E">
            <w:pPr>
              <w:pStyle w:val="TAN"/>
            </w:pPr>
            <w:r>
              <w:t xml:space="preserve">NOTE 2: </w:t>
            </w:r>
            <w:r>
              <w:tab/>
              <w:t>For transfer learning, the list of all possible models matching the filtering criteria can be included along with model address.</w:t>
            </w:r>
          </w:p>
        </w:tc>
      </w:tr>
    </w:tbl>
    <w:p w14:paraId="7D43290E" w14:textId="77777777" w:rsidR="00C21836" w:rsidRDefault="00C21836" w:rsidP="00CD2478">
      <w:pPr>
        <w:rPr>
          <w:noProof/>
          <w:lang w:val="en-US"/>
        </w:rPr>
      </w:pPr>
    </w:p>
    <w:p w14:paraId="2C8B7B2A" w14:textId="77777777" w:rsidR="009A03B5" w:rsidRPr="00C21836" w:rsidRDefault="009A03B5" w:rsidP="00CD2478">
      <w:pPr>
        <w:rPr>
          <w:noProof/>
          <w:lang w:val="en-US"/>
        </w:rPr>
      </w:pPr>
    </w:p>
    <w:p w14:paraId="148AFF31" w14:textId="0D106C7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198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2A0EB" w14:textId="77777777" w:rsidR="00FA077F" w:rsidRDefault="00FA077F">
      <w:r>
        <w:separator/>
      </w:r>
    </w:p>
  </w:endnote>
  <w:endnote w:type="continuationSeparator" w:id="0">
    <w:p w14:paraId="03733A21" w14:textId="77777777" w:rsidR="00FA077F" w:rsidRDefault="00FA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2A4BD" w14:textId="77777777" w:rsidR="00FA077F" w:rsidRDefault="00FA077F">
      <w:r>
        <w:separator/>
      </w:r>
    </w:p>
  </w:footnote>
  <w:footnote w:type="continuationSeparator" w:id="0">
    <w:p w14:paraId="47C8E894" w14:textId="77777777" w:rsidR="00FA077F" w:rsidRDefault="00FA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6BA6"/>
    <w:rsid w:val="00062A46"/>
    <w:rsid w:val="00072D44"/>
    <w:rsid w:val="00091508"/>
    <w:rsid w:val="000928D3"/>
    <w:rsid w:val="000965F7"/>
    <w:rsid w:val="000A1C77"/>
    <w:rsid w:val="000A3BBA"/>
    <w:rsid w:val="000A5BBF"/>
    <w:rsid w:val="000B6310"/>
    <w:rsid w:val="000C6598"/>
    <w:rsid w:val="000F73CB"/>
    <w:rsid w:val="000F76CD"/>
    <w:rsid w:val="00107AAB"/>
    <w:rsid w:val="00117017"/>
    <w:rsid w:val="001268AB"/>
    <w:rsid w:val="0012798E"/>
    <w:rsid w:val="0013504C"/>
    <w:rsid w:val="00135915"/>
    <w:rsid w:val="001526CE"/>
    <w:rsid w:val="001553AD"/>
    <w:rsid w:val="0015571C"/>
    <w:rsid w:val="00156707"/>
    <w:rsid w:val="0019198A"/>
    <w:rsid w:val="001A1C18"/>
    <w:rsid w:val="001A1DDD"/>
    <w:rsid w:val="001A486D"/>
    <w:rsid w:val="001C4DFA"/>
    <w:rsid w:val="001E41F3"/>
    <w:rsid w:val="001E5A1C"/>
    <w:rsid w:val="001F5771"/>
    <w:rsid w:val="0020225A"/>
    <w:rsid w:val="002037A2"/>
    <w:rsid w:val="002055DD"/>
    <w:rsid w:val="002100CD"/>
    <w:rsid w:val="00210E61"/>
    <w:rsid w:val="00212FF7"/>
    <w:rsid w:val="00215ABA"/>
    <w:rsid w:val="00217F32"/>
    <w:rsid w:val="00232D54"/>
    <w:rsid w:val="00233D88"/>
    <w:rsid w:val="00247FAF"/>
    <w:rsid w:val="00262BAD"/>
    <w:rsid w:val="002630A3"/>
    <w:rsid w:val="002634BB"/>
    <w:rsid w:val="00275D12"/>
    <w:rsid w:val="00297FD0"/>
    <w:rsid w:val="002A1B2C"/>
    <w:rsid w:val="002A412E"/>
    <w:rsid w:val="002A566F"/>
    <w:rsid w:val="002B1F0E"/>
    <w:rsid w:val="002B38EA"/>
    <w:rsid w:val="002C252E"/>
    <w:rsid w:val="002C7EBF"/>
    <w:rsid w:val="002D16C0"/>
    <w:rsid w:val="002D238F"/>
    <w:rsid w:val="003042CE"/>
    <w:rsid w:val="00307245"/>
    <w:rsid w:val="003131B7"/>
    <w:rsid w:val="00314B87"/>
    <w:rsid w:val="00331386"/>
    <w:rsid w:val="00332BBF"/>
    <w:rsid w:val="00347CAD"/>
    <w:rsid w:val="0035086D"/>
    <w:rsid w:val="00370766"/>
    <w:rsid w:val="003765CD"/>
    <w:rsid w:val="00381837"/>
    <w:rsid w:val="003C08DA"/>
    <w:rsid w:val="003E29EF"/>
    <w:rsid w:val="003E38A3"/>
    <w:rsid w:val="003F00E8"/>
    <w:rsid w:val="00400063"/>
    <w:rsid w:val="004103EB"/>
    <w:rsid w:val="004120CD"/>
    <w:rsid w:val="00417430"/>
    <w:rsid w:val="00424B44"/>
    <w:rsid w:val="00425A80"/>
    <w:rsid w:val="0043426B"/>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724"/>
    <w:rsid w:val="00525DE5"/>
    <w:rsid w:val="0052615C"/>
    <w:rsid w:val="0054766F"/>
    <w:rsid w:val="005660BD"/>
    <w:rsid w:val="00567FC9"/>
    <w:rsid w:val="005715D6"/>
    <w:rsid w:val="00585996"/>
    <w:rsid w:val="0058703A"/>
    <w:rsid w:val="005950A8"/>
    <w:rsid w:val="005A3F92"/>
    <w:rsid w:val="005A4024"/>
    <w:rsid w:val="005A405C"/>
    <w:rsid w:val="005A6365"/>
    <w:rsid w:val="005B50CA"/>
    <w:rsid w:val="005B5D33"/>
    <w:rsid w:val="005B6203"/>
    <w:rsid w:val="005C1635"/>
    <w:rsid w:val="005D5305"/>
    <w:rsid w:val="005E2C44"/>
    <w:rsid w:val="005E4909"/>
    <w:rsid w:val="005F590D"/>
    <w:rsid w:val="00600DC4"/>
    <w:rsid w:val="00603517"/>
    <w:rsid w:val="00607CA1"/>
    <w:rsid w:val="00617571"/>
    <w:rsid w:val="00622F02"/>
    <w:rsid w:val="006275C2"/>
    <w:rsid w:val="00633383"/>
    <w:rsid w:val="006413AA"/>
    <w:rsid w:val="00642835"/>
    <w:rsid w:val="0065003E"/>
    <w:rsid w:val="00663A2D"/>
    <w:rsid w:val="00665EA1"/>
    <w:rsid w:val="00667B06"/>
    <w:rsid w:val="00681DA1"/>
    <w:rsid w:val="00684CAF"/>
    <w:rsid w:val="00690ED5"/>
    <w:rsid w:val="006960D0"/>
    <w:rsid w:val="006A0945"/>
    <w:rsid w:val="006A0FAB"/>
    <w:rsid w:val="006A241A"/>
    <w:rsid w:val="006A6271"/>
    <w:rsid w:val="006B5551"/>
    <w:rsid w:val="006C170D"/>
    <w:rsid w:val="006D4207"/>
    <w:rsid w:val="006D7CED"/>
    <w:rsid w:val="006E21FB"/>
    <w:rsid w:val="007010B6"/>
    <w:rsid w:val="00703857"/>
    <w:rsid w:val="00710348"/>
    <w:rsid w:val="00712A2B"/>
    <w:rsid w:val="00713847"/>
    <w:rsid w:val="00722FA4"/>
    <w:rsid w:val="00726946"/>
    <w:rsid w:val="00732381"/>
    <w:rsid w:val="0073780F"/>
    <w:rsid w:val="007479F4"/>
    <w:rsid w:val="00762718"/>
    <w:rsid w:val="00770A9F"/>
    <w:rsid w:val="00770F3B"/>
    <w:rsid w:val="007825D3"/>
    <w:rsid w:val="007910ED"/>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1842"/>
    <w:rsid w:val="008B3DB0"/>
    <w:rsid w:val="008B6B24"/>
    <w:rsid w:val="008C1E65"/>
    <w:rsid w:val="008D4FF6"/>
    <w:rsid w:val="008E448A"/>
    <w:rsid w:val="008E4D48"/>
    <w:rsid w:val="008F1EBA"/>
    <w:rsid w:val="008F33A2"/>
    <w:rsid w:val="008F647C"/>
    <w:rsid w:val="008F686C"/>
    <w:rsid w:val="009012A3"/>
    <w:rsid w:val="00914BF7"/>
    <w:rsid w:val="00934B69"/>
    <w:rsid w:val="009359C8"/>
    <w:rsid w:val="00946F9E"/>
    <w:rsid w:val="00954242"/>
    <w:rsid w:val="00957D6A"/>
    <w:rsid w:val="009947C8"/>
    <w:rsid w:val="009A03B5"/>
    <w:rsid w:val="009A2ECA"/>
    <w:rsid w:val="009A3CCE"/>
    <w:rsid w:val="009A5F5C"/>
    <w:rsid w:val="009B49A5"/>
    <w:rsid w:val="009B560B"/>
    <w:rsid w:val="009C61B9"/>
    <w:rsid w:val="009E3297"/>
    <w:rsid w:val="009F382E"/>
    <w:rsid w:val="009F7FF6"/>
    <w:rsid w:val="00A07326"/>
    <w:rsid w:val="00A200DC"/>
    <w:rsid w:val="00A33D66"/>
    <w:rsid w:val="00A352D1"/>
    <w:rsid w:val="00A3669C"/>
    <w:rsid w:val="00A402C3"/>
    <w:rsid w:val="00A47E70"/>
    <w:rsid w:val="00A526CC"/>
    <w:rsid w:val="00A72326"/>
    <w:rsid w:val="00A823B2"/>
    <w:rsid w:val="00A8322D"/>
    <w:rsid w:val="00A862B9"/>
    <w:rsid w:val="00A91F8C"/>
    <w:rsid w:val="00A97F04"/>
    <w:rsid w:val="00AA2E67"/>
    <w:rsid w:val="00AA76AB"/>
    <w:rsid w:val="00AB0C79"/>
    <w:rsid w:val="00AB6534"/>
    <w:rsid w:val="00AC59EA"/>
    <w:rsid w:val="00AD2965"/>
    <w:rsid w:val="00AD384E"/>
    <w:rsid w:val="00AD7C25"/>
    <w:rsid w:val="00AF79C3"/>
    <w:rsid w:val="00B05B9E"/>
    <w:rsid w:val="00B15EB6"/>
    <w:rsid w:val="00B17F84"/>
    <w:rsid w:val="00B22B98"/>
    <w:rsid w:val="00B258BB"/>
    <w:rsid w:val="00B35C6C"/>
    <w:rsid w:val="00B35D05"/>
    <w:rsid w:val="00B46356"/>
    <w:rsid w:val="00B660D7"/>
    <w:rsid w:val="00B66D06"/>
    <w:rsid w:val="00B71E73"/>
    <w:rsid w:val="00B74C22"/>
    <w:rsid w:val="00B754CE"/>
    <w:rsid w:val="00B8024E"/>
    <w:rsid w:val="00B9152F"/>
    <w:rsid w:val="00B95BA0"/>
    <w:rsid w:val="00B95BC8"/>
    <w:rsid w:val="00BA016E"/>
    <w:rsid w:val="00BB5DFC"/>
    <w:rsid w:val="00BB5F5E"/>
    <w:rsid w:val="00BC7EB8"/>
    <w:rsid w:val="00BD21CB"/>
    <w:rsid w:val="00BD279D"/>
    <w:rsid w:val="00BE0653"/>
    <w:rsid w:val="00BF31FE"/>
    <w:rsid w:val="00C07199"/>
    <w:rsid w:val="00C1041E"/>
    <w:rsid w:val="00C123D3"/>
    <w:rsid w:val="00C1723F"/>
    <w:rsid w:val="00C217B8"/>
    <w:rsid w:val="00C21836"/>
    <w:rsid w:val="00C35B9B"/>
    <w:rsid w:val="00C47E99"/>
    <w:rsid w:val="00C524DD"/>
    <w:rsid w:val="00C54F42"/>
    <w:rsid w:val="00C90A46"/>
    <w:rsid w:val="00C953E5"/>
    <w:rsid w:val="00C95985"/>
    <w:rsid w:val="00C96EAE"/>
    <w:rsid w:val="00CA36CD"/>
    <w:rsid w:val="00CA3886"/>
    <w:rsid w:val="00CA4650"/>
    <w:rsid w:val="00CB1493"/>
    <w:rsid w:val="00CB204C"/>
    <w:rsid w:val="00CC22D4"/>
    <w:rsid w:val="00CC5026"/>
    <w:rsid w:val="00CC65BA"/>
    <w:rsid w:val="00CC7EC3"/>
    <w:rsid w:val="00CD01AF"/>
    <w:rsid w:val="00CD1719"/>
    <w:rsid w:val="00CD2478"/>
    <w:rsid w:val="00CD3417"/>
    <w:rsid w:val="00CE21CA"/>
    <w:rsid w:val="00CF40B2"/>
    <w:rsid w:val="00D0472E"/>
    <w:rsid w:val="00D075A9"/>
    <w:rsid w:val="00D15F57"/>
    <w:rsid w:val="00D218E3"/>
    <w:rsid w:val="00D2328E"/>
    <w:rsid w:val="00D23A71"/>
    <w:rsid w:val="00D35805"/>
    <w:rsid w:val="00D407B1"/>
    <w:rsid w:val="00D419F9"/>
    <w:rsid w:val="00D54E8C"/>
    <w:rsid w:val="00D65026"/>
    <w:rsid w:val="00D658A3"/>
    <w:rsid w:val="00D66B1F"/>
    <w:rsid w:val="00D67D7A"/>
    <w:rsid w:val="00D70D86"/>
    <w:rsid w:val="00D7265B"/>
    <w:rsid w:val="00D83BF8"/>
    <w:rsid w:val="00DA4A78"/>
    <w:rsid w:val="00DA75EC"/>
    <w:rsid w:val="00DC2A30"/>
    <w:rsid w:val="00DC492A"/>
    <w:rsid w:val="00DD30F3"/>
    <w:rsid w:val="00DE7AC7"/>
    <w:rsid w:val="00E00442"/>
    <w:rsid w:val="00E1161B"/>
    <w:rsid w:val="00E20CD5"/>
    <w:rsid w:val="00E22736"/>
    <w:rsid w:val="00E2764E"/>
    <w:rsid w:val="00E32FD7"/>
    <w:rsid w:val="00E348FE"/>
    <w:rsid w:val="00E412FD"/>
    <w:rsid w:val="00E42C12"/>
    <w:rsid w:val="00E43851"/>
    <w:rsid w:val="00E50C3F"/>
    <w:rsid w:val="00E5646D"/>
    <w:rsid w:val="00E6032F"/>
    <w:rsid w:val="00E71595"/>
    <w:rsid w:val="00E74E32"/>
    <w:rsid w:val="00E81BF9"/>
    <w:rsid w:val="00E84466"/>
    <w:rsid w:val="00E855CA"/>
    <w:rsid w:val="00EB4FA3"/>
    <w:rsid w:val="00EB77F5"/>
    <w:rsid w:val="00EC5B00"/>
    <w:rsid w:val="00ED4616"/>
    <w:rsid w:val="00ED5B7D"/>
    <w:rsid w:val="00EE2467"/>
    <w:rsid w:val="00EE2595"/>
    <w:rsid w:val="00EE7D7C"/>
    <w:rsid w:val="00EF0F4D"/>
    <w:rsid w:val="00EF2CB8"/>
    <w:rsid w:val="00EF366B"/>
    <w:rsid w:val="00F06166"/>
    <w:rsid w:val="00F10DFC"/>
    <w:rsid w:val="00F171D1"/>
    <w:rsid w:val="00F20362"/>
    <w:rsid w:val="00F25D98"/>
    <w:rsid w:val="00F27894"/>
    <w:rsid w:val="00F300FB"/>
    <w:rsid w:val="00F302AD"/>
    <w:rsid w:val="00F5389E"/>
    <w:rsid w:val="00F545AC"/>
    <w:rsid w:val="00F54C07"/>
    <w:rsid w:val="00F56BA7"/>
    <w:rsid w:val="00F610C3"/>
    <w:rsid w:val="00F65CCD"/>
    <w:rsid w:val="00F66359"/>
    <w:rsid w:val="00F81736"/>
    <w:rsid w:val="00F9205A"/>
    <w:rsid w:val="00F92762"/>
    <w:rsid w:val="00F946A3"/>
    <w:rsid w:val="00F95B00"/>
    <w:rsid w:val="00F95E21"/>
    <w:rsid w:val="00FA077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B1Char">
    <w:name w:val="B1 Char"/>
    <w:link w:val="B1"/>
    <w:qFormat/>
    <w:rsid w:val="009A5F5C"/>
    <w:rPr>
      <w:rFonts w:ascii="Times New Roman" w:hAnsi="Times New Roman"/>
      <w:lang w:val="en-GB" w:eastAsia="en-US"/>
    </w:rPr>
  </w:style>
  <w:style w:type="character" w:customStyle="1" w:styleId="NOZchn">
    <w:name w:val="NO Zchn"/>
    <w:link w:val="NO"/>
    <w:qFormat/>
    <w:locked/>
    <w:rsid w:val="00CD01AF"/>
    <w:rPr>
      <w:rFonts w:ascii="Times New Roman" w:hAnsi="Times New Roman"/>
      <w:lang w:val="en-GB" w:eastAsia="en-US"/>
    </w:rPr>
  </w:style>
  <w:style w:type="character" w:customStyle="1" w:styleId="THChar">
    <w:name w:val="TH Char"/>
    <w:link w:val="TH"/>
    <w:qFormat/>
    <w:locked/>
    <w:rsid w:val="00CD01AF"/>
    <w:rPr>
      <w:rFonts w:ascii="Arial" w:hAnsi="Arial"/>
      <w:b/>
      <w:lang w:val="en-GB" w:eastAsia="en-US"/>
    </w:rPr>
  </w:style>
  <w:style w:type="character" w:customStyle="1" w:styleId="TFChar">
    <w:name w:val="TF Char"/>
    <w:link w:val="TF"/>
    <w:qFormat/>
    <w:locked/>
    <w:rsid w:val="00CD01AF"/>
    <w:rPr>
      <w:rFonts w:ascii="Arial" w:hAnsi="Arial"/>
      <w:b/>
      <w:lang w:val="en-GB" w:eastAsia="en-US"/>
    </w:rPr>
  </w:style>
  <w:style w:type="character" w:customStyle="1" w:styleId="Heading4Char">
    <w:name w:val="Heading 4 Char"/>
    <w:link w:val="Heading4"/>
    <w:rsid w:val="008F1EBA"/>
    <w:rPr>
      <w:rFonts w:ascii="Arial" w:hAnsi="Arial"/>
      <w:sz w:val="24"/>
      <w:lang w:val="en-GB" w:eastAsia="en-US"/>
    </w:rPr>
  </w:style>
  <w:style w:type="character" w:customStyle="1" w:styleId="TALChar">
    <w:name w:val="TAL Char"/>
    <w:link w:val="TAL"/>
    <w:qFormat/>
    <w:rsid w:val="008F1EBA"/>
    <w:rPr>
      <w:rFonts w:ascii="Arial" w:hAnsi="Arial"/>
      <w:sz w:val="18"/>
      <w:lang w:val="en-GB" w:eastAsia="en-US"/>
    </w:rPr>
  </w:style>
  <w:style w:type="character" w:customStyle="1" w:styleId="TACChar">
    <w:name w:val="TAC Char"/>
    <w:link w:val="TAC"/>
    <w:qFormat/>
    <w:rsid w:val="008F1EBA"/>
    <w:rPr>
      <w:rFonts w:ascii="Arial" w:hAnsi="Arial"/>
      <w:sz w:val="18"/>
      <w:lang w:val="en-GB" w:eastAsia="en-US"/>
    </w:rPr>
  </w:style>
  <w:style w:type="character" w:customStyle="1" w:styleId="TAHChar">
    <w:name w:val="TAH Char"/>
    <w:link w:val="TAH"/>
    <w:qFormat/>
    <w:rsid w:val="008F1EBA"/>
    <w:rPr>
      <w:rFonts w:ascii="Arial" w:hAnsi="Arial"/>
      <w:b/>
      <w:sz w:val="18"/>
      <w:lang w:val="en-GB" w:eastAsia="en-US"/>
    </w:rPr>
  </w:style>
  <w:style w:type="character" w:customStyle="1" w:styleId="TANChar">
    <w:name w:val="TAN Char"/>
    <w:link w:val="TAN"/>
    <w:qFormat/>
    <w:rsid w:val="008F1E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28198952">
      <w:bodyDiv w:val="1"/>
      <w:marLeft w:val="0"/>
      <w:marRight w:val="0"/>
      <w:marTop w:val="0"/>
      <w:marBottom w:val="0"/>
      <w:divBdr>
        <w:top w:val="none" w:sz="0" w:space="0" w:color="auto"/>
        <w:left w:val="none" w:sz="0" w:space="0" w:color="auto"/>
        <w:bottom w:val="none" w:sz="0" w:space="0" w:color="auto"/>
        <w:right w:val="none" w:sz="0" w:space="0" w:color="auto"/>
      </w:divBdr>
    </w:div>
    <w:div w:id="103280745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4928503">
      <w:bodyDiv w:val="1"/>
      <w:marLeft w:val="0"/>
      <w:marRight w:val="0"/>
      <w:marTop w:val="0"/>
      <w:marBottom w:val="0"/>
      <w:divBdr>
        <w:top w:val="none" w:sz="0" w:space="0" w:color="auto"/>
        <w:left w:val="none" w:sz="0" w:space="0" w:color="auto"/>
        <w:bottom w:val="none" w:sz="0" w:space="0" w:color="auto"/>
        <w:right w:val="none" w:sz="0" w:space="0" w:color="auto"/>
      </w:divBdr>
    </w:div>
    <w:div w:id="190915236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liu.lu@convidawireless.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2CC31-5FF8-4556-B836-1B9ADD3789B5}">
  <ds:schemaRefs>
    <ds:schemaRef ds:uri="http://www.w3.org/XML/1998/namespace"/>
    <ds:schemaRef ds:uri="http://purl.org/dc/elements/1.1/"/>
    <ds:schemaRef ds:uri="78c86622-bb1c-4cae-8dff-61f776ce7b6e"/>
    <ds:schemaRef ds:uri="http://schemas.microsoft.com/office/infopath/2007/PartnerControls"/>
    <ds:schemaRef ds:uri="http://purl.org/dc/dcmitype/"/>
    <ds:schemaRef ds:uri="http://schemas.microsoft.com/office/2006/documentManagement/types"/>
    <ds:schemaRef ds:uri="http://schemas.microsoft.com/office/2006/metadata/properties"/>
    <ds:schemaRef ds:uri="7c5b1d21-3706-402b-9a47-606a047dfa16"/>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9D46E90-3340-472D-85DD-94B1AEE7C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747D2-BAA3-41D7-A02E-9D7C57F35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6</Pages>
  <Words>1681</Words>
  <Characters>9586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57</cp:revision>
  <cp:lastPrinted>1900-01-01T05:00:00Z</cp:lastPrinted>
  <dcterms:created xsi:type="dcterms:W3CDTF">2023-05-09T09:18:00Z</dcterms:created>
  <dcterms:modified xsi:type="dcterms:W3CDTF">2024-08-12T12:07:00Z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