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1B18">
        <w:fldChar w:fldCharType="begin"/>
      </w:r>
      <w:r w:rsidR="007C1B18">
        <w:instrText xml:space="preserve"> DOCPROPERTY  TSG/WGRef  \* MERGEFORMAT </w:instrText>
      </w:r>
      <w:r w:rsidR="007C1B18">
        <w:fldChar w:fldCharType="separate"/>
      </w:r>
      <w:r w:rsidR="003609EF">
        <w:rPr>
          <w:b/>
          <w:noProof/>
          <w:sz w:val="24"/>
        </w:rPr>
        <w:t>SA6</w:t>
      </w:r>
      <w:r w:rsidR="007C1B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1B18">
        <w:fldChar w:fldCharType="begin"/>
      </w:r>
      <w:r w:rsidR="007C1B18">
        <w:instrText xml:space="preserve"> DOCPROPERTY  MtgSeq  \* MERGEFORMAT </w:instrText>
      </w:r>
      <w:r w:rsidR="007C1B18">
        <w:fldChar w:fldCharType="separate"/>
      </w:r>
      <w:r w:rsidR="00EB09B7" w:rsidRPr="00EB09B7">
        <w:rPr>
          <w:b/>
          <w:noProof/>
          <w:sz w:val="24"/>
        </w:rPr>
        <w:t>60</w:t>
      </w:r>
      <w:r w:rsidR="007C1B18">
        <w:rPr>
          <w:b/>
          <w:noProof/>
          <w:sz w:val="24"/>
        </w:rPr>
        <w:fldChar w:fldCharType="end"/>
      </w:r>
      <w:r w:rsidR="007C1B18">
        <w:fldChar w:fldCharType="begin"/>
      </w:r>
      <w:r w:rsidR="007C1B18">
        <w:instrText xml:space="preserve"> DOCPROPERTY  MtgTitle  \* MERGEFORMAT </w:instrText>
      </w:r>
      <w:r w:rsidR="007C1B18">
        <w:fldChar w:fldCharType="separate"/>
      </w:r>
      <w:r w:rsidR="007C1B18">
        <w:fldChar w:fldCharType="end"/>
      </w:r>
      <w:r>
        <w:rPr>
          <w:b/>
          <w:i/>
          <w:noProof/>
          <w:sz w:val="28"/>
        </w:rPr>
        <w:tab/>
      </w:r>
      <w:r w:rsidR="007C1B18">
        <w:fldChar w:fldCharType="begin"/>
      </w:r>
      <w:r w:rsidR="007C1B18">
        <w:instrText xml:space="preserve"> DOCPROPERTY  Tdoc#  \* MERGEFORMAT </w:instrText>
      </w:r>
      <w:r w:rsidR="007C1B18">
        <w:fldChar w:fldCharType="separate"/>
      </w:r>
      <w:r w:rsidR="00E13F3D" w:rsidRPr="00E13F3D">
        <w:rPr>
          <w:b/>
          <w:i/>
          <w:noProof/>
          <w:sz w:val="28"/>
        </w:rPr>
        <w:t>S6-241032</w:t>
      </w:r>
      <w:r w:rsidR="007C1B18">
        <w:rPr>
          <w:b/>
          <w:i/>
          <w:noProof/>
          <w:sz w:val="28"/>
        </w:rPr>
        <w:fldChar w:fldCharType="end"/>
      </w:r>
    </w:p>
    <w:p w14:paraId="7CB45193" w14:textId="77777777" w:rsidR="001E41F3" w:rsidRDefault="007C1B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1B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1B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1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1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12C413" w:rsidR="00F25D98" w:rsidRDefault="0028734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Deregister_API_Provider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67F69" w:rsidR="001E41F3" w:rsidRDefault="00287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7C1B18">
              <w:fldChar w:fldCharType="begin"/>
            </w:r>
            <w:r w:rsidR="007C1B18">
              <w:instrText xml:space="preserve"> DOCPROPERTY  SourceIfTsg  \* MERGEFORMAT </w:instrText>
            </w:r>
            <w:r w:rsidR="007C1B18">
              <w:fldChar w:fldCharType="separate"/>
            </w:r>
            <w:r w:rsidR="007C1B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1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D6334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2873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38FF8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2873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6DAE9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287345" w14:paraId="034AF533" w14:textId="77777777" w:rsidTr="00547111">
        <w:tc>
          <w:tcPr>
            <w:tcW w:w="2694" w:type="dxa"/>
            <w:gridSpan w:val="2"/>
          </w:tcPr>
          <w:p w14:paraId="39D9EB5B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8F0DD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2873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345" w:rsidRDefault="00287345" w:rsidP="002873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3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36CD0" w:rsidR="00287345" w:rsidRDefault="00287345" w:rsidP="0028734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7345" w:rsidRDefault="00287345" w:rsidP="002873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D9BD1" w:rsidR="00287345" w:rsidRDefault="00287345" w:rsidP="0028734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25542" w:rsidR="00287345" w:rsidRDefault="00287345" w:rsidP="0028734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</w:p>
        </w:tc>
      </w:tr>
      <w:tr w:rsidR="002873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3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7345" w:rsidRPr="008863B9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7345" w:rsidRPr="008863B9" w:rsidRDefault="00287345" w:rsidP="002873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3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05516" w14:textId="77777777" w:rsidR="00287345" w:rsidRPr="00590789" w:rsidRDefault="00287345" w:rsidP="002873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2BDD0110" w14:textId="77777777" w:rsidR="00287345" w:rsidRDefault="00287345" w:rsidP="00287345"/>
    <w:p w14:paraId="587E9502" w14:textId="77777777" w:rsidR="00287345" w:rsidRPr="005A40C6" w:rsidRDefault="00287345" w:rsidP="00287345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0B275189" w14:textId="77777777" w:rsidR="00287345" w:rsidRDefault="00287345" w:rsidP="0028734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7E6FA625" w14:textId="77777777" w:rsidR="00287345" w:rsidRPr="00FF1309" w:rsidRDefault="00287345" w:rsidP="0028734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1C45CE2F" w14:textId="77777777" w:rsidR="00287345" w:rsidRDefault="00287345" w:rsidP="00287345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3D03948D" w14:textId="77777777" w:rsidR="00287345" w:rsidRDefault="00287345" w:rsidP="0028734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4D66B6E5" w14:textId="77777777" w:rsidR="00287345" w:rsidRDefault="00287345" w:rsidP="0028734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78834894" w14:textId="77777777" w:rsidR="00287345" w:rsidRDefault="00287345" w:rsidP="00287345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5F844A5A" w14:textId="77777777" w:rsidR="00287345" w:rsidRDefault="00287345" w:rsidP="00287345"/>
    <w:p w14:paraId="712550CF" w14:textId="77777777" w:rsidR="00287345" w:rsidRPr="00590789" w:rsidRDefault="00287345" w:rsidP="002873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3F9A078A" w14:textId="77777777" w:rsidR="00287345" w:rsidRDefault="00287345" w:rsidP="00287345">
      <w:pPr>
        <w:rPr>
          <w:noProof/>
        </w:rPr>
      </w:pPr>
    </w:p>
    <w:p w14:paraId="13201A2B" w14:textId="77777777" w:rsidR="00287345" w:rsidRDefault="00287345" w:rsidP="0028734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459B" w14:textId="77777777" w:rsidR="007C1B18" w:rsidRDefault="007C1B18">
      <w:r>
        <w:separator/>
      </w:r>
    </w:p>
  </w:endnote>
  <w:endnote w:type="continuationSeparator" w:id="0">
    <w:p w14:paraId="1E980430" w14:textId="77777777" w:rsidR="007C1B18" w:rsidRDefault="007C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AEA1" w14:textId="77777777" w:rsidR="007C1B18" w:rsidRDefault="007C1B18">
      <w:r>
        <w:separator/>
      </w:r>
    </w:p>
  </w:footnote>
  <w:footnote w:type="continuationSeparator" w:id="0">
    <w:p w14:paraId="594405B5" w14:textId="77777777" w:rsidR="007C1B18" w:rsidRDefault="007C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9FB6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3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B1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11</cp:revision>
  <cp:lastPrinted>1899-12-31T23:00:00Z</cp:lastPrinted>
  <dcterms:created xsi:type="dcterms:W3CDTF">2020-02-03T08:32:00Z</dcterms:created>
  <dcterms:modified xsi:type="dcterms:W3CDTF">2024-04-05T06:55:00Z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S6-241032</vt:lpwstr>
  </property>
  <property fmtid="{D5CDD505-2E9C-101B-9397-08002B2CF9AE}" pid="10" name="Spec#">
    <vt:lpwstr>23.222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