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C711D9D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A76AB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S6-23xxxx</w:t>
      </w:r>
    </w:p>
    <w:p w14:paraId="4B0A7A74" w14:textId="0722B98B" w:rsidR="007C5607" w:rsidRDefault="00AA76AB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C45A2" w14:textId="77777777" w:rsidR="002634BB" w:rsidRDefault="002634BB">
      <w:r>
        <w:separator/>
      </w:r>
    </w:p>
  </w:endnote>
  <w:endnote w:type="continuationSeparator" w:id="0">
    <w:p w14:paraId="53915AD4" w14:textId="77777777" w:rsidR="002634BB" w:rsidRDefault="00263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CFD49" w14:textId="77777777" w:rsidR="002634BB" w:rsidRDefault="002634BB">
      <w:r>
        <w:separator/>
      </w:r>
    </w:p>
  </w:footnote>
  <w:footnote w:type="continuationSeparator" w:id="0">
    <w:p w14:paraId="3E6B6F3B" w14:textId="77777777" w:rsidR="002634BB" w:rsidRDefault="00263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CR0105r2</cp:lastModifiedBy>
  <cp:revision>4</cp:revision>
  <cp:lastPrinted>1899-12-31T23:00:00Z</cp:lastPrinted>
  <dcterms:created xsi:type="dcterms:W3CDTF">2023-05-09T09:18:00Z</dcterms:created>
  <dcterms:modified xsi:type="dcterms:W3CDTF">2023-09-25T10:23:00Z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