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4F44A3D5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791</w:t>
      </w:r>
    </w:p>
    <w:p w14:paraId="453E9AF1" w14:textId="174E12B3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AFId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r w:rsidR="003865B6" w:rsidRPr="003865B6">
        <w:rPr>
          <w:rFonts w:ascii="Arial" w:hAnsi="Arial" w:cs="Arial"/>
          <w:b/>
          <w:bCs/>
          <w:sz w:val="22"/>
          <w:szCs w:val="22"/>
        </w:rPr>
        <w:t>Nnef_UEId_Get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2C5A66">
        <w:rPr>
          <w:rFonts w:ascii="Arial" w:hAnsi="Arial" w:cs="Arial"/>
          <w:b/>
          <w:sz w:val="22"/>
          <w:szCs w:val="22"/>
        </w:rPr>
        <w:t>to:</w:t>
      </w:r>
      <w:proofErr w:type="gramEnd"/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8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5AEF5AA4" w:rsidR="0063691B" w:rsidRDefault="001767A2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r w:rsidR="00C16A6C" w:rsidRPr="00CA3A50">
        <w:rPr>
          <w:rFonts w:ascii="Arial" w:hAnsi="Arial" w:cs="Arial"/>
          <w:lang w:eastAsia="en-US"/>
        </w:rPr>
        <w:t>Nnef_UEId_Get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EASId as the AFId in its call to the </w:t>
      </w:r>
      <w:r w:rsidR="001633AA" w:rsidRPr="00CA3A50">
        <w:rPr>
          <w:rFonts w:ascii="Arial" w:hAnsi="Arial" w:cs="Arial"/>
        </w:rPr>
        <w:t>Nnef_UEId_Get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EASId</w:t>
      </w:r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>in the request as the AFId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r w:rsidRPr="00CA3A50">
        <w:rPr>
          <w:rFonts w:ascii="Arial" w:hAnsi="Arial" w:cs="Arial"/>
          <w:lang w:eastAsia="en-US"/>
        </w:rPr>
        <w:t>Nnef_UEId_Get service</w:t>
      </w:r>
      <w:r>
        <w:rPr>
          <w:rFonts w:ascii="Arial" w:hAnsi="Arial" w:cs="Arial"/>
          <w:lang w:eastAsia="en-US"/>
        </w:rPr>
        <w:t xml:space="preserve"> invocation by the EES, where EASId is used in the request as the AFId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8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A36A5" w14:textId="77777777" w:rsidR="00494522" w:rsidRDefault="00494522">
      <w:pPr>
        <w:spacing w:after="0"/>
      </w:pPr>
      <w:r>
        <w:separator/>
      </w:r>
    </w:p>
  </w:endnote>
  <w:endnote w:type="continuationSeparator" w:id="0">
    <w:p w14:paraId="19A754D5" w14:textId="77777777" w:rsidR="00494522" w:rsidRDefault="00494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5A1F" w14:textId="77777777" w:rsidR="00494522" w:rsidRDefault="00494522">
      <w:pPr>
        <w:spacing w:after="0"/>
      </w:pPr>
      <w:r>
        <w:separator/>
      </w:r>
    </w:p>
  </w:footnote>
  <w:footnote w:type="continuationSeparator" w:id="0">
    <w:p w14:paraId="73150AD7" w14:textId="77777777" w:rsidR="00494522" w:rsidRDefault="004945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SM19</cp:lastModifiedBy>
  <cp:revision>4</cp:revision>
  <cp:lastPrinted>2002-04-23T07:10:00Z</cp:lastPrinted>
  <dcterms:created xsi:type="dcterms:W3CDTF">2023-02-28T15:42:00Z</dcterms:created>
  <dcterms:modified xsi:type="dcterms:W3CDTF">2023-03-01T17:21:00Z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