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2321EC7F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S6-22</w:t>
      </w:r>
      <w:r w:rsidR="00F913EE">
        <w:rPr>
          <w:b/>
          <w:noProof/>
          <w:sz w:val="24"/>
        </w:rPr>
        <w:t>2</w:t>
      </w:r>
      <w:r w:rsidR="005C1023">
        <w:rPr>
          <w:b/>
          <w:noProof/>
          <w:sz w:val="24"/>
        </w:rPr>
        <w:t>883</w:t>
      </w:r>
    </w:p>
    <w:p w14:paraId="1EB2E693" w14:textId="5F3674FE" w:rsidR="00F14D14" w:rsidRPr="00C658A8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 w:rsidRPr="00C658A8">
        <w:rPr>
          <w:b/>
          <w:noProof/>
          <w:color w:val="BFBFBF" w:themeColor="background1" w:themeShade="BF"/>
        </w:rPr>
        <w:t>(revision of S6-22</w:t>
      </w:r>
      <w:r w:rsidR="005C1023">
        <w:rPr>
          <w:b/>
          <w:noProof/>
          <w:color w:val="BFBFBF" w:themeColor="background1" w:themeShade="BF"/>
        </w:rPr>
        <w:t>2665</w:t>
      </w:r>
      <w:r w:rsidRPr="00C658A8">
        <w:rPr>
          <w:b/>
          <w:noProof/>
          <w:color w:val="BFBFBF" w:themeColor="background1" w:themeShade="BF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802C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6B35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23A4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13EE">
                <w:rPr>
                  <w:b/>
                  <w:noProof/>
                  <w:sz w:val="28"/>
                </w:rPr>
                <w:t>0031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7A77FC" w:rsidR="001E41F3" w:rsidRPr="00410371" w:rsidRDefault="005C10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F347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6B3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B1F4BA" w:rsidR="00F25D98" w:rsidRDefault="007F6B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07BC0A" w:rsidR="00F25D98" w:rsidRDefault="007F6B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16FBA" w:rsidR="001E41F3" w:rsidRDefault="005D38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</w:t>
            </w:r>
            <w:r w:rsidR="00C15F25">
              <w:t xml:space="preserve">of </w:t>
            </w:r>
            <w:r w:rsidR="00971B3F">
              <w:t xml:space="preserve">procedures for </w:t>
            </w:r>
            <w:r w:rsidR="00C15F25">
              <w:t xml:space="preserve">multi-USS </w:t>
            </w:r>
            <w:r w:rsidR="00971B3F">
              <w:t xml:space="preserve">configuration and </w:t>
            </w:r>
            <w:r w:rsidR="00C124A5">
              <w:t xml:space="preserve">support </w:t>
            </w:r>
            <w:r w:rsidR="005302D6">
              <w:t>at</w:t>
            </w:r>
            <w:r w:rsidR="00C124A5">
              <w:t xml:space="preserve"> change of USS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326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F6B35">
                <w:rPr>
                  <w:noProof/>
                </w:rPr>
                <w:t>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E7EFE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F6B35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9A16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1D97">
                <w:rPr>
                  <w:noProof/>
                </w:rPr>
                <w:t>UASAPP_Ph2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C99E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59E6">
                <w:t>2022-</w:t>
              </w:r>
              <w:r w:rsidR="00C124A5">
                <w:t>10</w:t>
              </w:r>
              <w:r w:rsidR="00D659E6">
                <w:t>-</w:t>
              </w:r>
              <w:r w:rsidR="00991F94"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B68D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6B3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7089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F6B3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C612D4" w:rsidR="001E41F3" w:rsidRDefault="008809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C124A5">
              <w:t xml:space="preserve">procedures for multi-USS configuration and support </w:t>
            </w:r>
            <w:r w:rsidR="001C5682">
              <w:t xml:space="preserve">by the UAE-layer </w:t>
            </w:r>
            <w:r w:rsidR="005302D6">
              <w:t>at</w:t>
            </w:r>
            <w:r w:rsidR="00C124A5">
              <w:t xml:space="preserve"> change of USS</w:t>
            </w:r>
            <w:r>
              <w:t xml:space="preserve"> is</w:t>
            </w:r>
            <w:r w:rsidR="005D38C8">
              <w:t xml:space="preserve"> missing</w:t>
            </w:r>
            <w:r w:rsidR="00971D9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B2DBD5" w:rsidR="001E41F3" w:rsidRDefault="0097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D38C8">
              <w:t xml:space="preserve">addition </w:t>
            </w:r>
            <w:r w:rsidR="0088095A">
              <w:t xml:space="preserve">of </w:t>
            </w:r>
            <w:r w:rsidR="005302D6">
              <w:t xml:space="preserve">procedures for multi-USS configuration and support </w:t>
            </w:r>
            <w:r w:rsidR="001C5682">
              <w:t xml:space="preserve">by the UAE-layer </w:t>
            </w:r>
            <w:r w:rsidR="005302D6">
              <w:t>at change of USS</w:t>
            </w:r>
            <w:r w:rsidR="005302D6" w:rsidDel="005302D6">
              <w:t xml:space="preserve"> </w:t>
            </w:r>
            <w:r>
              <w:t>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C2C6E" w:rsidR="001E41F3" w:rsidRDefault="0097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D38C8">
              <w:t xml:space="preserve">addition </w:t>
            </w:r>
            <w:r w:rsidR="0088095A">
              <w:t xml:space="preserve">of </w:t>
            </w:r>
            <w:r w:rsidR="005302D6">
              <w:t>procedures for multi-USS configuration and support</w:t>
            </w:r>
            <w:r w:rsidR="001C5682">
              <w:t xml:space="preserve"> by the UAE-layer</w:t>
            </w:r>
            <w:r w:rsidR="005302D6">
              <w:t xml:space="preserve"> at change of USS</w:t>
            </w:r>
            <w:r w:rsidR="005302D6" w:rsidDel="005302D6">
              <w:t xml:space="preserve"> </w:t>
            </w:r>
            <w:r w:rsidR="0088095A">
              <w:t>w</w:t>
            </w:r>
            <w:r w:rsidR="005302D6">
              <w:t>ill</w:t>
            </w:r>
            <w:r w:rsidR="0088095A">
              <w:t xml:space="preserve"> still be</w:t>
            </w:r>
            <w:r>
              <w:t xml:space="preserve">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E8526" w:rsidR="001E41F3" w:rsidRDefault="00F03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 (new), 7.6.1 (new), 7.6.2 (new), 7.6.2.1 (new), 7.6.2.2 (new), 7.6.2.3 (new), 7.6.3 (new), 7.6.3.1 (new), 7.6.3.2 (new), 7.6.3.3 (new), 7.6.3.4 (new), 7.6.3.5 (new), 7.6.3.6 (new), 7.6.3.7 (new)</w:t>
            </w:r>
            <w:r w:rsidR="00F91A65">
              <w:rPr>
                <w:noProof/>
              </w:rPr>
              <w:t>, 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D9BCBB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8E8251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0A7DA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EC9099" w14:textId="3CE18DA7" w:rsidR="00D659E6" w:rsidRPr="00D659E6" w:rsidRDefault="00D659E6" w:rsidP="00D659E6">
      <w:pPr>
        <w:jc w:val="center"/>
        <w:rPr>
          <w:rFonts w:ascii="Arial" w:hAnsi="Arial" w:cs="Arial"/>
          <w:sz w:val="36"/>
          <w:szCs w:val="36"/>
        </w:rPr>
      </w:pPr>
      <w:bookmarkStart w:id="1" w:name="_Toc478400626"/>
      <w:bookmarkStart w:id="2" w:name="_Toc526019521"/>
      <w:r w:rsidRPr="00D659E6">
        <w:rPr>
          <w:rFonts w:ascii="Arial" w:hAnsi="Arial" w:cs="Arial"/>
          <w:sz w:val="36"/>
          <w:szCs w:val="36"/>
        </w:rPr>
        <w:lastRenderedPageBreak/>
        <w:t>***   First change   ***</w:t>
      </w:r>
    </w:p>
    <w:bookmarkEnd w:id="1"/>
    <w:bookmarkEnd w:id="2"/>
    <w:p w14:paraId="518F2C4C" w14:textId="2DAC31ED" w:rsidR="001C2E02" w:rsidRPr="000745B5" w:rsidRDefault="001C2E02" w:rsidP="001C2E02">
      <w:pPr>
        <w:pStyle w:val="Heading2"/>
        <w:rPr>
          <w:ins w:id="3" w:author="Atle Monrad" w:date="2022-09-30T22:12:00Z"/>
          <w:lang w:val="en-IN"/>
        </w:rPr>
      </w:pPr>
      <w:ins w:id="4" w:author="Atle Monrad" w:date="2022-09-30T22:12:00Z">
        <w:r w:rsidRPr="000745B5">
          <w:rPr>
            <w:lang w:val="en-IN"/>
          </w:rPr>
          <w:t>7.</w:t>
        </w:r>
        <w:r>
          <w:rPr>
            <w:lang w:val="en-IN"/>
          </w:rPr>
          <w:t>6</w:t>
        </w:r>
        <w:r w:rsidRPr="000745B5">
          <w:rPr>
            <w:lang w:val="en-IN"/>
          </w:rPr>
          <w:tab/>
        </w:r>
        <w:bookmarkStart w:id="5" w:name="_Toc113363351"/>
        <w:r w:rsidRPr="000745B5">
          <w:rPr>
            <w:lang w:val="en-IN"/>
          </w:rPr>
          <w:t>Change of USS during flight</w:t>
        </w:r>
        <w:bookmarkEnd w:id="5"/>
      </w:ins>
    </w:p>
    <w:p w14:paraId="2E360C8B" w14:textId="2BE680A5" w:rsidR="001C2E02" w:rsidRPr="000745B5" w:rsidRDefault="001C2E02" w:rsidP="001C2E02">
      <w:pPr>
        <w:pStyle w:val="Heading3"/>
        <w:rPr>
          <w:ins w:id="6" w:author="Atle Monrad" w:date="2022-09-30T22:12:00Z"/>
        </w:rPr>
      </w:pPr>
      <w:bookmarkStart w:id="7" w:name="_Toc113363352"/>
      <w:ins w:id="8" w:author="Atle Monrad" w:date="2022-09-30T22:12:00Z">
        <w:r w:rsidRPr="000745B5">
          <w:rPr>
            <w:lang w:val="en-IN"/>
          </w:rPr>
          <w:t>7.</w:t>
        </w:r>
      </w:ins>
      <w:ins w:id="9" w:author="Atle Monrad" w:date="2022-09-30T22:14:00Z">
        <w:r>
          <w:rPr>
            <w:lang w:val="en-IN"/>
          </w:rPr>
          <w:t>6</w:t>
        </w:r>
      </w:ins>
      <w:ins w:id="10" w:author="Atle Monrad" w:date="2022-09-30T22:12:00Z">
        <w:r w:rsidRPr="000745B5">
          <w:rPr>
            <w:lang w:val="en-IN"/>
          </w:rPr>
          <w:t>.1</w:t>
        </w:r>
        <w:r w:rsidRPr="000745B5">
          <w:rPr>
            <w:lang w:val="en-IN"/>
          </w:rPr>
          <w:tab/>
        </w:r>
        <w:bookmarkStart w:id="11" w:name="_Toc113363354"/>
        <w:bookmarkEnd w:id="7"/>
        <w:r w:rsidRPr="000745B5">
          <w:t>General</w:t>
        </w:r>
        <w:bookmarkEnd w:id="11"/>
      </w:ins>
    </w:p>
    <w:p w14:paraId="035097ED" w14:textId="7AAEBA30" w:rsidR="00BD2FB2" w:rsidRPr="00370420" w:rsidRDefault="00BD2FB2" w:rsidP="00BD2FB2">
      <w:pPr>
        <w:rPr>
          <w:ins w:id="12" w:author="Atle Monrad" w:date="2022-10-03T15:47:00Z"/>
          <w:noProof/>
          <w:lang w:val="en-US"/>
        </w:rPr>
      </w:pPr>
      <w:ins w:id="13" w:author="Atle Monrad" w:date="2022-10-03T15:47:00Z">
        <w:r w:rsidRPr="00370420">
          <w:rPr>
            <w:noProof/>
            <w:lang w:val="en-US"/>
          </w:rPr>
          <w:t xml:space="preserve">This feature introduces the UAS application enablement services for supporting </w:t>
        </w:r>
      </w:ins>
      <w:ins w:id="14" w:author="Atle Monrad" w:date="2022-10-03T15:48:00Z">
        <w:r w:rsidRPr="00370420">
          <w:rPr>
            <w:noProof/>
            <w:lang w:val="en-US"/>
          </w:rPr>
          <w:t xml:space="preserve">change of </w:t>
        </w:r>
      </w:ins>
      <w:ins w:id="15" w:author="Atle Monrad" w:date="2022-10-03T15:47:00Z">
        <w:r w:rsidRPr="00370420">
          <w:rPr>
            <w:lang w:val="en-US"/>
          </w:rPr>
          <w:t>UAS application specific server</w:t>
        </w:r>
        <w:r w:rsidRPr="00370420">
          <w:rPr>
            <w:noProof/>
            <w:lang w:val="en-US"/>
          </w:rPr>
          <w:t>. In particular, the UAE layer provides support for the following operations:</w:t>
        </w:r>
      </w:ins>
    </w:p>
    <w:p w14:paraId="45E113EC" w14:textId="63B0F1D6" w:rsidR="00BD2FB2" w:rsidRPr="00370420" w:rsidRDefault="00BD2FB2" w:rsidP="00BD2FB2">
      <w:pPr>
        <w:pStyle w:val="B1"/>
        <w:rPr>
          <w:ins w:id="16" w:author="Atle Monrad" w:date="2022-10-03T15:51:00Z"/>
        </w:rPr>
      </w:pPr>
      <w:ins w:id="17" w:author="Atle Monrad" w:date="2022-10-03T15:47:00Z">
        <w:r w:rsidRPr="00370420">
          <w:rPr>
            <w:noProof/>
            <w:lang w:val="en-US"/>
          </w:rPr>
          <w:t>-</w:t>
        </w:r>
        <w:r w:rsidRPr="00370420">
          <w:rPr>
            <w:noProof/>
            <w:lang w:val="en-US"/>
          </w:rPr>
          <w:tab/>
        </w:r>
        <w:r w:rsidRPr="00370420">
          <w:t xml:space="preserve">Support </w:t>
        </w:r>
      </w:ins>
      <w:ins w:id="18" w:author="Atle Monrad" w:date="2022-10-03T15:49:00Z">
        <w:r w:rsidRPr="00370420">
          <w:t xml:space="preserve">of </w:t>
        </w:r>
      </w:ins>
      <w:ins w:id="19" w:author="Atle Monrad" w:date="2022-10-03T15:47:00Z">
        <w:r w:rsidRPr="00370420">
          <w:t xml:space="preserve">the </w:t>
        </w:r>
      </w:ins>
      <w:ins w:id="20" w:author="Atle Monrad" w:date="2022-10-03T15:49:00Z">
        <w:r w:rsidRPr="00370420">
          <w:t>registration of the UAE clients multi-USS capabilit</w:t>
        </w:r>
      </w:ins>
      <w:ins w:id="21" w:author="Atle Monrad-v1" w:date="2022-10-11T17:26:00Z">
        <w:r w:rsidR="00E93CD8">
          <w:t>y</w:t>
        </w:r>
      </w:ins>
      <w:ins w:id="22" w:author="Atle Monrad" w:date="2022-10-03T15:49:00Z">
        <w:r w:rsidRPr="00370420">
          <w:t xml:space="preserve"> to the </w:t>
        </w:r>
      </w:ins>
      <w:ins w:id="23" w:author="Atle Monrad-v1" w:date="2022-10-11T17:26:00Z">
        <w:r w:rsidR="00E93CD8">
          <w:t>UAE server</w:t>
        </w:r>
      </w:ins>
      <w:ins w:id="24" w:author="Atle Monrad" w:date="2022-10-03T15:49:00Z">
        <w:r w:rsidRPr="00370420">
          <w:t xml:space="preserve"> </w:t>
        </w:r>
      </w:ins>
      <w:ins w:id="25" w:author="Atle Monrad" w:date="2022-10-03T15:47:00Z">
        <w:r w:rsidRPr="00370420">
          <w:t>as described in clause 7.</w:t>
        </w:r>
      </w:ins>
      <w:ins w:id="26" w:author="Atle Monrad" w:date="2022-10-03T15:50:00Z">
        <w:r w:rsidRPr="00370420">
          <w:t>1a</w:t>
        </w:r>
      </w:ins>
      <w:ins w:id="27" w:author="Atle Monrad" w:date="2022-10-03T15:47:00Z">
        <w:r w:rsidRPr="00370420">
          <w:t>.</w:t>
        </w:r>
      </w:ins>
    </w:p>
    <w:p w14:paraId="6FE99F3A" w14:textId="1F9FAC6F" w:rsidR="00BD2FB2" w:rsidRPr="00370420" w:rsidRDefault="00BD2FB2" w:rsidP="00BD2FB2">
      <w:pPr>
        <w:pStyle w:val="B1"/>
        <w:rPr>
          <w:ins w:id="28" w:author="Atle Monrad" w:date="2022-10-03T15:56:00Z"/>
        </w:rPr>
      </w:pPr>
      <w:ins w:id="29" w:author="Atle Monrad" w:date="2022-10-03T15:51:00Z">
        <w:r w:rsidRPr="00370420">
          <w:t>-</w:t>
        </w:r>
        <w:r w:rsidRPr="00370420">
          <w:tab/>
          <w:t xml:space="preserve">Support the </w:t>
        </w:r>
      </w:ins>
      <w:ins w:id="30" w:author="Atle Monrad" w:date="2022-10-03T15:52:00Z">
        <w:r w:rsidR="00370420" w:rsidRPr="00370420">
          <w:t xml:space="preserve">distribution of the for </w:t>
        </w:r>
      </w:ins>
      <w:ins w:id="31" w:author="Atle Monrad" w:date="2022-10-03T15:55:00Z">
        <w:r w:rsidR="00370420" w:rsidRPr="00370420">
          <w:t>m</w:t>
        </w:r>
      </w:ins>
      <w:ins w:id="32" w:author="Atle Monrad" w:date="2022-10-03T15:52:00Z">
        <w:r w:rsidR="00370420" w:rsidRPr="00370420">
          <w:t xml:space="preserve">ulti-USS </w:t>
        </w:r>
      </w:ins>
      <w:ins w:id="33" w:author="Atle Monrad-v2" w:date="2022-10-12T19:25:00Z">
        <w:r w:rsidR="000A3CC0">
          <w:t>policies</w:t>
        </w:r>
      </w:ins>
      <w:ins w:id="34" w:author="Atle Monrad-v2" w:date="2022-10-12T22:48:00Z">
        <w:r w:rsidR="00F132E6">
          <w:t xml:space="preserve"> </w:t>
        </w:r>
      </w:ins>
      <w:ins w:id="35" w:author="Atle Monrad" w:date="2022-10-03T15:54:00Z">
        <w:r w:rsidR="00370420" w:rsidRPr="00370420">
          <w:t xml:space="preserve">from the </w:t>
        </w:r>
      </w:ins>
      <w:ins w:id="36" w:author="Atle Monrad" w:date="2022-10-03T15:55:00Z">
        <w:r w:rsidR="00370420" w:rsidRPr="00370420">
          <w:t xml:space="preserve">UAS application specific server </w:t>
        </w:r>
      </w:ins>
      <w:ins w:id="37" w:author="Atle Monrad" w:date="2022-10-03T15:53:00Z">
        <w:r w:rsidR="00370420" w:rsidRPr="00370420">
          <w:t xml:space="preserve">to the UAE server and </w:t>
        </w:r>
      </w:ins>
      <w:ins w:id="38" w:author="Atle Monrad" w:date="2022-10-03T15:55:00Z">
        <w:r w:rsidR="00370420" w:rsidRPr="00370420">
          <w:t xml:space="preserve">the </w:t>
        </w:r>
      </w:ins>
      <w:ins w:id="39" w:author="Atle Monrad" w:date="2022-10-03T15:53:00Z">
        <w:r w:rsidR="00370420" w:rsidRPr="00370420">
          <w:t>UAE client, as described in clause</w:t>
        </w:r>
      </w:ins>
      <w:ins w:id="40" w:author="Atle Monrad" w:date="2022-10-03T15:54:00Z">
        <w:r w:rsidR="00370420" w:rsidRPr="00370420">
          <w:t> 7.6.2.1 and clause 7.6.2.2.</w:t>
        </w:r>
      </w:ins>
    </w:p>
    <w:p w14:paraId="7C0E8C6A" w14:textId="4DEEB8A4" w:rsidR="00BD2FB2" w:rsidRPr="00370420" w:rsidRDefault="00370420" w:rsidP="00370420">
      <w:pPr>
        <w:pStyle w:val="B1"/>
        <w:rPr>
          <w:ins w:id="41" w:author="Atle Monrad" w:date="2022-10-03T15:47:00Z"/>
        </w:rPr>
      </w:pPr>
      <w:ins w:id="42" w:author="Atle Monrad" w:date="2022-10-03T15:56:00Z">
        <w:r w:rsidRPr="00370420">
          <w:t>-</w:t>
        </w:r>
        <w:r w:rsidRPr="00370420">
          <w:tab/>
        </w:r>
        <w:r w:rsidRPr="00370420">
          <w:rPr>
            <w:lang w:val="en-US"/>
          </w:rPr>
          <w:t xml:space="preserve">Support the change of </w:t>
        </w:r>
        <w:r w:rsidRPr="00370420">
          <w:t>UAS application specific server</w:t>
        </w:r>
      </w:ins>
      <w:ins w:id="43" w:author="Atle Monrad" w:date="2022-10-03T15:57:00Z">
        <w:r w:rsidRPr="00370420">
          <w:t>,</w:t>
        </w:r>
      </w:ins>
      <w:ins w:id="44" w:author="Atle Monrad" w:date="2022-10-03T15:56:00Z">
        <w:r w:rsidRPr="00370420">
          <w:t xml:space="preserve"> </w:t>
        </w:r>
      </w:ins>
      <w:ins w:id="45" w:author="Atle Monrad" w:date="2022-10-03T15:57:00Z">
        <w:r w:rsidRPr="00370420">
          <w:t>as described in clause 7.6.2.3</w:t>
        </w:r>
      </w:ins>
      <w:ins w:id="46" w:author="Atle Monrad" w:date="2022-10-03T15:47:00Z">
        <w:r w:rsidR="00BD2FB2" w:rsidRPr="00370420">
          <w:t>.</w:t>
        </w:r>
      </w:ins>
    </w:p>
    <w:p w14:paraId="675EAAC4" w14:textId="26333CBC" w:rsidR="001C2E02" w:rsidRPr="000745B5" w:rsidRDefault="000A3CC0" w:rsidP="000A3CC0">
      <w:pPr>
        <w:pStyle w:val="NO"/>
        <w:rPr>
          <w:ins w:id="47" w:author="Atle Monrad" w:date="2022-09-30T22:12:00Z"/>
        </w:rPr>
      </w:pPr>
      <w:ins w:id="48" w:author="Atle Monrad-v2" w:date="2022-10-12T19:26:00Z">
        <w:r>
          <w:t>NOTE:</w:t>
        </w:r>
        <w:r>
          <w:tab/>
        </w:r>
      </w:ins>
      <w:ins w:id="49" w:author="Atle Monrad" w:date="2022-09-30T22:12:00Z">
        <w:r w:rsidR="001C2E02" w:rsidRPr="00370420">
          <w:t xml:space="preserve">The functions of the USS are out of scope of the </w:t>
        </w:r>
      </w:ins>
      <w:ins w:id="50" w:author="Atle Monrad-v2" w:date="2022-10-12T19:29:00Z">
        <w:r>
          <w:t xml:space="preserve">present </w:t>
        </w:r>
      </w:ins>
      <w:ins w:id="51" w:author="Atle Monrad-v2" w:date="2022-10-12T19:28:00Z">
        <w:r>
          <w:t>specification</w:t>
        </w:r>
      </w:ins>
      <w:ins w:id="52" w:author="Atle Monrad" w:date="2022-09-30T22:12:00Z">
        <w:r w:rsidR="001C2E02" w:rsidRPr="00370420">
          <w:t>.</w:t>
        </w:r>
      </w:ins>
    </w:p>
    <w:p w14:paraId="5CF49FBA" w14:textId="7687B924" w:rsidR="009F7802" w:rsidRDefault="009F7802" w:rsidP="009F7802">
      <w:pPr>
        <w:pStyle w:val="Heading3"/>
        <w:rPr>
          <w:ins w:id="53" w:author="Atle Monrad" w:date="2022-09-30T22:57:00Z"/>
        </w:rPr>
      </w:pPr>
      <w:bookmarkStart w:id="54" w:name="_Toc113363355"/>
      <w:ins w:id="55" w:author="Atle Monrad" w:date="2022-09-30T22:57:00Z">
        <w:r>
          <w:t>7.6.2</w:t>
        </w:r>
        <w:r>
          <w:tab/>
          <w:t>Procedures</w:t>
        </w:r>
      </w:ins>
    </w:p>
    <w:p w14:paraId="08C09FE6" w14:textId="66D5A51F" w:rsidR="001C2E02" w:rsidRPr="000745B5" w:rsidRDefault="001C2E02" w:rsidP="009F7802">
      <w:pPr>
        <w:pStyle w:val="Heading4"/>
        <w:rPr>
          <w:ins w:id="56" w:author="Atle Monrad" w:date="2022-09-30T22:12:00Z"/>
          <w:lang w:val="en-IN"/>
        </w:rPr>
      </w:pPr>
      <w:ins w:id="57" w:author="Atle Monrad" w:date="2022-09-30T22:12:00Z">
        <w:r w:rsidRPr="000745B5">
          <w:rPr>
            <w:lang w:val="en-IN"/>
          </w:rPr>
          <w:t>7.</w:t>
        </w:r>
      </w:ins>
      <w:ins w:id="58" w:author="Atle Monrad" w:date="2022-09-30T22:57:00Z">
        <w:r w:rsidR="009F7802">
          <w:rPr>
            <w:lang w:val="en-IN"/>
          </w:rPr>
          <w:t>6</w:t>
        </w:r>
      </w:ins>
      <w:ins w:id="59" w:author="Atle Monrad" w:date="2022-09-30T22:12:00Z">
        <w:r w:rsidRPr="000745B5">
          <w:rPr>
            <w:lang w:val="en-IN"/>
          </w:rPr>
          <w:t>.2.</w:t>
        </w:r>
      </w:ins>
      <w:ins w:id="60" w:author="Atle Monrad" w:date="2022-09-30T22:57:00Z">
        <w:r w:rsidR="009F7802">
          <w:rPr>
            <w:lang w:val="en-IN"/>
          </w:rPr>
          <w:t>1</w:t>
        </w:r>
      </w:ins>
      <w:ins w:id="61" w:author="Atle Monrad" w:date="2022-09-30T22:12:00Z">
        <w:r w:rsidRPr="000745B5">
          <w:rPr>
            <w:lang w:val="en-IN"/>
          </w:rPr>
          <w:tab/>
        </w:r>
      </w:ins>
      <w:bookmarkStart w:id="62" w:name="_Toc113363356"/>
      <w:bookmarkEnd w:id="54"/>
      <w:ins w:id="63" w:author="Atle Monrad" w:date="2022-09-30T22:59:00Z">
        <w:r w:rsidR="009F7802">
          <w:t>Management of</w:t>
        </w:r>
      </w:ins>
      <w:ins w:id="64" w:author="Atle Monrad" w:date="2022-09-30T22:12:00Z">
        <w:r w:rsidRPr="000745B5">
          <w:rPr>
            <w:lang w:val="en-IN"/>
          </w:rPr>
          <w:t xml:space="preserve"> multi-USS </w:t>
        </w:r>
      </w:ins>
      <w:ins w:id="65" w:author="Atle Monrad-v1" w:date="2022-10-11T17:32:00Z">
        <w:r w:rsidR="00E93CD8">
          <w:rPr>
            <w:lang w:val="en-IN"/>
          </w:rPr>
          <w:t>configuration</w:t>
        </w:r>
      </w:ins>
      <w:bookmarkEnd w:id="62"/>
    </w:p>
    <w:p w14:paraId="06D06367" w14:textId="694AF30A" w:rsidR="009F7802" w:rsidRPr="000E1D6F" w:rsidRDefault="009F7802" w:rsidP="009F7802">
      <w:pPr>
        <w:rPr>
          <w:ins w:id="66" w:author="Atle Monrad" w:date="2022-09-30T23:02:00Z"/>
          <w:bCs/>
        </w:rPr>
      </w:pPr>
      <w:ins w:id="67" w:author="Atle Monrad" w:date="2022-09-30T23:02:00Z">
        <w:r w:rsidRPr="000E1D6F">
          <w:rPr>
            <w:noProof/>
            <w:lang w:val="en-US"/>
          </w:rPr>
          <w:t>This procedure manages the</w:t>
        </w:r>
      </w:ins>
      <w:ins w:id="68" w:author="Atle Monrad" w:date="2022-09-30T23:05:00Z">
        <w:r w:rsidR="00B4583A" w:rsidRPr="000E1D6F">
          <w:rPr>
            <w:noProof/>
            <w:lang w:val="en-US"/>
          </w:rPr>
          <w:t xml:space="preserve"> multi-USS</w:t>
        </w:r>
      </w:ins>
      <w:ins w:id="69" w:author="Atle Monrad" w:date="2022-09-30T23:02:00Z">
        <w:r w:rsidRPr="000E1D6F">
          <w:rPr>
            <w:noProof/>
            <w:lang w:val="en-US"/>
          </w:rPr>
          <w:t xml:space="preserve"> </w:t>
        </w:r>
      </w:ins>
      <w:ins w:id="70" w:author="Atle Monrad-v2" w:date="2022-10-12T15:27:00Z">
        <w:r w:rsidR="00725FBA">
          <w:rPr>
            <w:noProof/>
            <w:lang w:val="en-US"/>
          </w:rPr>
          <w:t>policies</w:t>
        </w:r>
      </w:ins>
      <w:ins w:id="71" w:author="Atle Monrad" w:date="2022-09-30T23:02:00Z">
        <w:r w:rsidRPr="000E1D6F">
          <w:rPr>
            <w:noProof/>
            <w:lang w:val="en-US"/>
          </w:rPr>
          <w:t xml:space="preserve"> at the UAE server, based on an application request from UAS application specific server to </w:t>
        </w:r>
      </w:ins>
      <w:ins w:id="72" w:author="Atle Monrad-v2" w:date="2022-10-12T16:30:00Z">
        <w:r w:rsidR="00584C52">
          <w:rPr>
            <w:noProof/>
            <w:lang w:val="en-US"/>
          </w:rPr>
          <w:t>support</w:t>
        </w:r>
      </w:ins>
      <w:ins w:id="73" w:author="Atle Monrad" w:date="2022-09-30T23:02:00Z">
        <w:r w:rsidRPr="000E1D6F">
          <w:rPr>
            <w:noProof/>
            <w:lang w:val="en-US"/>
          </w:rPr>
          <w:t xml:space="preserve"> the </w:t>
        </w:r>
      </w:ins>
      <w:ins w:id="74" w:author="Atle Monrad" w:date="2022-09-30T23:06:00Z">
        <w:r w:rsidR="00B4583A" w:rsidRPr="000E1D6F">
          <w:rPr>
            <w:noProof/>
            <w:lang w:val="en-US"/>
          </w:rPr>
          <w:t>change of USS</w:t>
        </w:r>
      </w:ins>
      <w:ins w:id="75" w:author="Atle Monrad" w:date="2022-09-30T23:02:00Z">
        <w:r w:rsidRPr="000E1D6F">
          <w:rPr>
            <w:noProof/>
            <w:lang w:val="en-US"/>
          </w:rPr>
          <w:t xml:space="preserve"> for a UAS.</w:t>
        </w:r>
      </w:ins>
    </w:p>
    <w:p w14:paraId="3268EC9D" w14:textId="402D5490" w:rsidR="001C2E02" w:rsidRPr="000745B5" w:rsidRDefault="009F7802" w:rsidP="000E1D6F">
      <w:pPr>
        <w:rPr>
          <w:ins w:id="76" w:author="Atle Monrad" w:date="2022-09-30T22:12:00Z"/>
        </w:rPr>
      </w:pPr>
      <w:ins w:id="77" w:author="Atle Monrad" w:date="2022-09-30T23:02:00Z">
        <w:r w:rsidRPr="000E1D6F">
          <w:t>Figure 7.</w:t>
        </w:r>
      </w:ins>
      <w:ins w:id="78" w:author="Atle Monrad" w:date="2022-09-30T23:06:00Z">
        <w:r w:rsidR="00B4583A" w:rsidRPr="000E1D6F">
          <w:t>6</w:t>
        </w:r>
      </w:ins>
      <w:ins w:id="79" w:author="Atle Monrad" w:date="2022-09-30T23:02:00Z">
        <w:r w:rsidRPr="000E1D6F">
          <w:t xml:space="preserve">.2.1-1 illustrates the procedure where the UAE server receives an application request for managing the </w:t>
        </w:r>
      </w:ins>
      <w:ins w:id="80" w:author="Atle Monrad" w:date="2022-09-30T23:06:00Z">
        <w:r w:rsidR="00B4583A" w:rsidRPr="000E1D6F">
          <w:t>multi-USS</w:t>
        </w:r>
      </w:ins>
      <w:ins w:id="81" w:author="Atle Monrad-v2" w:date="2022-10-12T15:28:00Z">
        <w:r w:rsidR="00725FBA">
          <w:t xml:space="preserve"> policies</w:t>
        </w:r>
      </w:ins>
      <w:ins w:id="82" w:author="Atle Monrad" w:date="2022-09-30T23:02:00Z">
        <w:r w:rsidRPr="000E1D6F">
          <w:t xml:space="preserve"> for a UAS</w:t>
        </w:r>
      </w:ins>
      <w:ins w:id="83" w:author="Atle Monrad" w:date="2022-09-30T22:12:00Z">
        <w:r w:rsidR="001C2E02" w:rsidRPr="000E1D6F">
          <w:t xml:space="preserve"> from the UAS application specific server.</w:t>
        </w:r>
      </w:ins>
    </w:p>
    <w:p w14:paraId="7E4A0558" w14:textId="77777777" w:rsidR="001C2E02" w:rsidRPr="000745B5" w:rsidRDefault="001C2E02" w:rsidP="001C2E02">
      <w:pPr>
        <w:rPr>
          <w:ins w:id="84" w:author="Atle Monrad" w:date="2022-09-30T22:12:00Z"/>
        </w:rPr>
      </w:pPr>
      <w:ins w:id="85" w:author="Atle Monrad" w:date="2022-09-30T22:12:00Z">
        <w:r w:rsidRPr="000745B5">
          <w:t>Pre-condition:</w:t>
        </w:r>
      </w:ins>
    </w:p>
    <w:p w14:paraId="78BBF7A7" w14:textId="77777777" w:rsidR="001C2E02" w:rsidRPr="000745B5" w:rsidRDefault="001C2E02" w:rsidP="001C2E02">
      <w:pPr>
        <w:pStyle w:val="B1"/>
        <w:rPr>
          <w:ins w:id="86" w:author="Atle Monrad" w:date="2022-09-30T22:12:00Z"/>
        </w:rPr>
      </w:pPr>
      <w:ins w:id="87" w:author="Atle Monrad" w:date="2022-09-30T22:12:00Z">
        <w:r w:rsidRPr="000745B5">
          <w:t>-</w:t>
        </w:r>
        <w:r w:rsidRPr="000745B5">
          <w:tab/>
          <w:t xml:space="preserve">The UAV </w:t>
        </w:r>
        <w:r w:rsidRPr="000745B5">
          <w:rPr>
            <w:lang w:val="en-US"/>
          </w:rPr>
          <w:t>has received its UAS ID from the UAS application specific server</w:t>
        </w:r>
        <w:r w:rsidRPr="000745B5">
          <w:t>.</w:t>
        </w:r>
      </w:ins>
    </w:p>
    <w:p w14:paraId="5E18B714" w14:textId="77777777" w:rsidR="001C2E02" w:rsidRPr="000745B5" w:rsidRDefault="001C2E02" w:rsidP="001C2E02">
      <w:pPr>
        <w:pStyle w:val="B1"/>
        <w:rPr>
          <w:ins w:id="88" w:author="Atle Monrad" w:date="2022-09-30T22:12:00Z"/>
        </w:rPr>
      </w:pPr>
      <w:ins w:id="89" w:author="Atle Monrad" w:date="2022-09-30T22:12:00Z">
        <w:r w:rsidRPr="000745B5">
          <w:t>-</w:t>
        </w:r>
        <w:r w:rsidRPr="000745B5">
          <w:tab/>
          <w:t>The UAV has performed the UAS UE registration procedure.</w:t>
        </w:r>
      </w:ins>
    </w:p>
    <w:p w14:paraId="75346C61" w14:textId="6CFDCD4F" w:rsidR="001C2E02" w:rsidRPr="000745B5" w:rsidRDefault="00725FBA" w:rsidP="001C2E02">
      <w:pPr>
        <w:pStyle w:val="TH"/>
        <w:rPr>
          <w:ins w:id="90" w:author="Atle Monrad" w:date="2022-09-30T22:12:00Z"/>
        </w:rPr>
      </w:pPr>
      <w:ins w:id="91" w:author="Atle Monrad" w:date="2022-09-30T22:12:00Z">
        <w:r w:rsidRPr="000745B5">
          <w:object w:dxaOrig="3828" w:dyaOrig="2832" w14:anchorId="50D89E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2pt;height:141.6pt" o:ole="">
              <v:imagedata r:id="rId13" o:title=""/>
            </v:shape>
            <o:OLEObject Type="Embed" ProgID="Visio.Drawing.15" ShapeID="_x0000_i1025" DrawAspect="Content" ObjectID="_1727476751" r:id="rId14"/>
          </w:object>
        </w:r>
      </w:ins>
    </w:p>
    <w:p w14:paraId="772EB793" w14:textId="340A3FC3" w:rsidR="001C2E02" w:rsidRPr="000745B5" w:rsidRDefault="001C2E02" w:rsidP="001C2E02">
      <w:pPr>
        <w:pStyle w:val="TF"/>
        <w:rPr>
          <w:ins w:id="92" w:author="Atle Monrad" w:date="2022-09-30T22:12:00Z"/>
        </w:rPr>
      </w:pPr>
      <w:ins w:id="93" w:author="Atle Monrad" w:date="2022-09-30T22:12:00Z">
        <w:r w:rsidRPr="000745B5">
          <w:t>Figure 7.</w:t>
        </w:r>
      </w:ins>
      <w:ins w:id="94" w:author="Atle Monrad" w:date="2022-09-30T23:02:00Z">
        <w:r w:rsidR="00B4583A">
          <w:t>6</w:t>
        </w:r>
      </w:ins>
      <w:ins w:id="95" w:author="Atle Monrad" w:date="2022-09-30T22:12:00Z">
        <w:r w:rsidRPr="000745B5">
          <w:t xml:space="preserve">.2.1-1: </w:t>
        </w:r>
        <w:proofErr w:type="gramStart"/>
        <w:r w:rsidRPr="000745B5">
          <w:t>Multi-USS</w:t>
        </w:r>
        <w:proofErr w:type="gramEnd"/>
        <w:r w:rsidRPr="000745B5">
          <w:t xml:space="preserve"> management procedure</w:t>
        </w:r>
      </w:ins>
    </w:p>
    <w:p w14:paraId="564589CC" w14:textId="4EC08019" w:rsidR="001C2E02" w:rsidRPr="000745B5" w:rsidRDefault="001C2E02" w:rsidP="001C2E02">
      <w:pPr>
        <w:pStyle w:val="B1"/>
        <w:rPr>
          <w:ins w:id="96" w:author="Atle Monrad" w:date="2022-09-30T22:12:00Z"/>
          <w:lang w:val="en-US"/>
        </w:rPr>
      </w:pPr>
      <w:ins w:id="97" w:author="Atle Monrad" w:date="2022-09-30T22:12:00Z">
        <w:r w:rsidRPr="000745B5">
          <w:t>1.</w:t>
        </w:r>
        <w:r w:rsidRPr="000745B5">
          <w:tab/>
          <w:t xml:space="preserve">The UAS application specific server sends to the UAE server a </w:t>
        </w:r>
        <w:proofErr w:type="gramStart"/>
        <w:r w:rsidRPr="000745B5">
          <w:t>Multi-USS</w:t>
        </w:r>
        <w:proofErr w:type="gramEnd"/>
        <w:r w:rsidRPr="000745B5">
          <w:t xml:space="preserve"> management. </w:t>
        </w:r>
        <w:r w:rsidRPr="000745B5">
          <w:rPr>
            <w:color w:val="000000"/>
          </w:rPr>
          <w:t>The request includes the UAV (UAE client) identifi</w:t>
        </w:r>
      </w:ins>
      <w:ins w:id="98" w:author="Atle Monrad-v2" w:date="2022-10-12T19:52:00Z">
        <w:r w:rsidR="00FA5F14">
          <w:rPr>
            <w:color w:val="000000"/>
          </w:rPr>
          <w:t>er</w:t>
        </w:r>
      </w:ins>
      <w:ins w:id="99" w:author="Atle Monrad" w:date="2022-09-30T22:12:00Z">
        <w:r w:rsidRPr="000745B5">
          <w:rPr>
            <w:color w:val="000000"/>
          </w:rPr>
          <w:t xml:space="preserve"> and </w:t>
        </w:r>
      </w:ins>
      <w:ins w:id="100" w:author="Atle Monrad-v1" w:date="2022-10-11T18:37:00Z">
        <w:r w:rsidR="00E15FD0">
          <w:rPr>
            <w:color w:val="000000"/>
          </w:rPr>
          <w:t xml:space="preserve">the </w:t>
        </w:r>
      </w:ins>
      <w:proofErr w:type="gramStart"/>
      <w:ins w:id="101" w:author="Atle Monrad" w:date="2022-09-30T22:12:00Z">
        <w:r w:rsidRPr="000745B5">
          <w:rPr>
            <w:color w:val="000000"/>
          </w:rPr>
          <w:t>Multi-USS</w:t>
        </w:r>
        <w:proofErr w:type="gramEnd"/>
        <w:r w:rsidRPr="000745B5">
          <w:rPr>
            <w:color w:val="000000"/>
          </w:rPr>
          <w:t xml:space="preserve"> </w:t>
        </w:r>
      </w:ins>
      <w:ins w:id="102" w:author="Atle Monrad-v2" w:date="2022-10-12T16:06:00Z">
        <w:r w:rsidR="00A9288F">
          <w:rPr>
            <w:color w:val="000000"/>
          </w:rPr>
          <w:t>policies</w:t>
        </w:r>
      </w:ins>
      <w:ins w:id="103" w:author="Atle Monrad" w:date="2022-09-30T22:12:00Z">
        <w:r w:rsidRPr="000745B5">
          <w:rPr>
            <w:color w:val="000000"/>
          </w:rPr>
          <w:t xml:space="preserve">. The </w:t>
        </w:r>
      </w:ins>
      <w:ins w:id="104" w:author="Atle Monrad-v4" w:date="2022-10-14T11:56:00Z">
        <w:r w:rsidR="00824467">
          <w:rPr>
            <w:color w:val="000000"/>
          </w:rPr>
          <w:t>Multi-USS policy</w:t>
        </w:r>
      </w:ins>
      <w:ins w:id="105" w:author="Atle Monrad" w:date="2022-09-30T22:12:00Z">
        <w:r w:rsidRPr="000745B5">
          <w:rPr>
            <w:color w:val="000000"/>
          </w:rPr>
          <w:t xml:space="preserve"> </w:t>
        </w:r>
        <w:proofErr w:type="gramStart"/>
        <w:r w:rsidRPr="000745B5">
          <w:rPr>
            <w:color w:val="000000"/>
          </w:rPr>
          <w:t>includes:</w:t>
        </w:r>
        <w:proofErr w:type="gramEnd"/>
        <w:r w:rsidRPr="000745B5">
          <w:rPr>
            <w:color w:val="000000"/>
          </w:rPr>
          <w:t xml:space="preserve"> allowed </w:t>
        </w:r>
        <w:proofErr w:type="spellStart"/>
        <w:r w:rsidRPr="000745B5">
          <w:rPr>
            <w:color w:val="000000"/>
          </w:rPr>
          <w:t>USSes</w:t>
        </w:r>
        <w:proofErr w:type="spellEnd"/>
        <w:r w:rsidRPr="000745B5">
          <w:rPr>
            <w:color w:val="000000"/>
          </w:rPr>
          <w:t xml:space="preserve"> (</w:t>
        </w:r>
      </w:ins>
      <w:ins w:id="106" w:author="Atle Monrad-v2" w:date="2022-10-12T19:49:00Z">
        <w:r w:rsidR="00FA5F14">
          <w:rPr>
            <w:color w:val="000000"/>
          </w:rPr>
          <w:t xml:space="preserve">identified by </w:t>
        </w:r>
      </w:ins>
      <w:ins w:id="107" w:author="Atle Monrad" w:date="2022-09-30T22:12:00Z">
        <w:r w:rsidRPr="000745B5">
          <w:rPr>
            <w:color w:val="000000"/>
          </w:rPr>
          <w:t>e.g. FQDN), serving USS information, a</w:t>
        </w:r>
      </w:ins>
      <w:ins w:id="108" w:author="Atle Monrad-v1" w:date="2022-10-11T20:28:00Z">
        <w:r w:rsidR="00B3100B">
          <w:rPr>
            <w:color w:val="000000"/>
          </w:rPr>
          <w:t>nd a</w:t>
        </w:r>
      </w:ins>
      <w:ins w:id="109" w:author="Atle Monrad-v1" w:date="2022-10-11T18:39:00Z">
        <w:r w:rsidR="00E15FD0">
          <w:rPr>
            <w:color w:val="000000"/>
          </w:rPr>
          <w:t xml:space="preserve">dditional </w:t>
        </w:r>
      </w:ins>
      <w:ins w:id="110" w:author="Atle Monrad-v1" w:date="2022-10-11T18:38:00Z">
        <w:r w:rsidR="00E15FD0">
          <w:rPr>
            <w:color w:val="000000"/>
          </w:rPr>
          <w:t>information for</w:t>
        </w:r>
      </w:ins>
      <w:ins w:id="111" w:author="Atle Monrad" w:date="2022-09-30T22:12:00Z">
        <w:r w:rsidRPr="000745B5">
          <w:rPr>
            <w:color w:val="000000"/>
          </w:rPr>
          <w:t xml:space="preserve"> </w:t>
        </w:r>
      </w:ins>
      <w:ins w:id="112" w:author="Atle Monrad-v1" w:date="2022-10-11T18:39:00Z">
        <w:r w:rsidR="00E15FD0">
          <w:rPr>
            <w:color w:val="000000"/>
          </w:rPr>
          <w:t xml:space="preserve">change of </w:t>
        </w:r>
      </w:ins>
      <w:ins w:id="113" w:author="Atle Monrad" w:date="2022-09-30T22:12:00Z">
        <w:r w:rsidRPr="000745B5">
          <w:rPr>
            <w:color w:val="000000"/>
          </w:rPr>
          <w:t>USS (</w:t>
        </w:r>
      </w:ins>
      <w:ins w:id="114" w:author="Atle Monrad-v2" w:date="2022-10-12T21:30:00Z">
        <w:r w:rsidR="0093635E" w:rsidRPr="000745B5">
          <w:rPr>
            <w:color w:val="000000"/>
          </w:rPr>
          <w:t xml:space="preserve">USS change constraints parameters </w:t>
        </w:r>
      </w:ins>
      <w:ins w:id="115" w:author="Atle Monrad-v2" w:date="2022-10-12T22:46:00Z">
        <w:r w:rsidR="00F132E6">
          <w:rPr>
            <w:color w:val="000000"/>
          </w:rPr>
          <w:t>like</w:t>
        </w:r>
      </w:ins>
      <w:ins w:id="116" w:author="Atle Monrad-v2" w:date="2022-10-12T21:30:00Z">
        <w:r w:rsidR="0093635E" w:rsidRPr="000745B5">
          <w:rPr>
            <w:color w:val="000000"/>
          </w:rPr>
          <w:t xml:space="preserve"> delay or geo location/area threshold for change</w:t>
        </w:r>
        <w:r w:rsidR="0093635E">
          <w:rPr>
            <w:color w:val="000000"/>
          </w:rPr>
          <w:t xml:space="preserve"> and </w:t>
        </w:r>
      </w:ins>
      <w:ins w:id="117" w:author="Atle Monrad" w:date="2022-09-30T22:12:00Z">
        <w:r w:rsidRPr="000745B5">
          <w:rPr>
            <w:color w:val="000000"/>
          </w:rPr>
          <w:t>when/how to initiate a change of USS</w:t>
        </w:r>
      </w:ins>
      <w:ins w:id="118" w:author="Atle Monrad-v2" w:date="2022-10-12T19:39:00Z">
        <w:r w:rsidR="00A16FC6">
          <w:rPr>
            <w:color w:val="000000"/>
          </w:rPr>
          <w:t xml:space="preserve"> by </w:t>
        </w:r>
      </w:ins>
      <w:ins w:id="119" w:author="Atle Monrad-v2" w:date="2022-10-12T19:40:00Z">
        <w:r w:rsidR="00A16FC6">
          <w:rPr>
            <w:color w:val="000000"/>
          </w:rPr>
          <w:t>UAV</w:t>
        </w:r>
      </w:ins>
      <w:ins w:id="120" w:author="Atle Monrad" w:date="2022-09-30T22:12:00Z">
        <w:r w:rsidRPr="000745B5">
          <w:rPr>
            <w:color w:val="000000"/>
          </w:rPr>
          <w:t xml:space="preserve">). The UAE server stores the </w:t>
        </w:r>
        <w:proofErr w:type="gramStart"/>
        <w:r w:rsidRPr="000745B5">
          <w:rPr>
            <w:color w:val="000000"/>
          </w:rPr>
          <w:t>Multi-USS</w:t>
        </w:r>
        <w:proofErr w:type="gramEnd"/>
        <w:r w:rsidRPr="000745B5">
          <w:rPr>
            <w:color w:val="000000"/>
          </w:rPr>
          <w:t xml:space="preserve"> </w:t>
        </w:r>
      </w:ins>
      <w:ins w:id="121" w:author="Atle Monrad-v2" w:date="2022-10-12T19:44:00Z">
        <w:r w:rsidR="00A16FC6">
          <w:rPr>
            <w:color w:val="000000"/>
          </w:rPr>
          <w:t>policies</w:t>
        </w:r>
      </w:ins>
      <w:ins w:id="122" w:author="Atle Monrad" w:date="2022-09-30T22:12:00Z">
        <w:r w:rsidRPr="000745B5">
          <w:rPr>
            <w:color w:val="000000"/>
          </w:rPr>
          <w:t xml:space="preserve"> </w:t>
        </w:r>
      </w:ins>
      <w:ins w:id="123" w:author="Atle Monrad-v2" w:date="2022-10-12T19:38:00Z">
        <w:r w:rsidR="00A16FC6">
          <w:rPr>
            <w:color w:val="000000"/>
          </w:rPr>
          <w:t>corresponding to the UAV ID</w:t>
        </w:r>
      </w:ins>
      <w:ins w:id="124" w:author="Atle Monrad" w:date="2022-09-30T22:12:00Z">
        <w:r w:rsidRPr="000745B5">
          <w:rPr>
            <w:color w:val="000000"/>
          </w:rPr>
          <w:t xml:space="preserve">. </w:t>
        </w:r>
        <w:r w:rsidRPr="000745B5">
          <w:t xml:space="preserve">In case of removal of </w:t>
        </w:r>
      </w:ins>
      <w:ins w:id="125" w:author="Atle Monrad-v2" w:date="2022-10-12T19:53:00Z">
        <w:r w:rsidR="00FA5F14">
          <w:t xml:space="preserve">the </w:t>
        </w:r>
      </w:ins>
      <w:proofErr w:type="gramStart"/>
      <w:ins w:id="126" w:author="Atle Monrad" w:date="2022-09-30T22:12:00Z">
        <w:r w:rsidRPr="000745B5">
          <w:t>Multi-USS</w:t>
        </w:r>
        <w:proofErr w:type="gramEnd"/>
        <w:r w:rsidRPr="000745B5">
          <w:t xml:space="preserve"> </w:t>
        </w:r>
      </w:ins>
      <w:ins w:id="127" w:author="Atle Monrad-v2" w:date="2022-10-12T19:44:00Z">
        <w:r w:rsidR="00A16FC6">
          <w:t>polic</w:t>
        </w:r>
      </w:ins>
      <w:ins w:id="128" w:author="Atle Monrad-v2" w:date="2022-10-12T19:50:00Z">
        <w:r w:rsidR="00FA5F14">
          <w:t>y</w:t>
        </w:r>
      </w:ins>
      <w:ins w:id="129" w:author="Atle Monrad" w:date="2022-09-30T22:12:00Z">
        <w:r w:rsidRPr="000745B5">
          <w:t xml:space="preserve"> for a USS from the UAE server, the request shall include the UAV identifier and a USS identifier (e.g. FQDN) for the USS that will be removed.</w:t>
        </w:r>
      </w:ins>
    </w:p>
    <w:p w14:paraId="44C439A4" w14:textId="77777777" w:rsidR="001C2E02" w:rsidRPr="000745B5" w:rsidRDefault="001C2E02" w:rsidP="001C2E02">
      <w:pPr>
        <w:pStyle w:val="B1"/>
        <w:rPr>
          <w:ins w:id="130" w:author="Atle Monrad" w:date="2022-09-30T22:12:00Z"/>
        </w:rPr>
      </w:pPr>
      <w:ins w:id="131" w:author="Atle Monrad" w:date="2022-09-30T22:12:00Z">
        <w:r w:rsidRPr="000745B5">
          <w:t>2.</w:t>
        </w:r>
        <w:r w:rsidRPr="000745B5">
          <w:tab/>
          <w:t xml:space="preserve">The UAE server sends to the UAS application specific server a </w:t>
        </w:r>
        <w:proofErr w:type="gramStart"/>
        <w:r w:rsidRPr="000745B5">
          <w:t>Multi-USS</w:t>
        </w:r>
        <w:proofErr w:type="gramEnd"/>
        <w:r w:rsidRPr="000745B5">
          <w:t xml:space="preserve"> management response with a positive or negative acknowledgement of the request.</w:t>
        </w:r>
      </w:ins>
    </w:p>
    <w:p w14:paraId="36E41CF3" w14:textId="464A3024" w:rsidR="001C2E02" w:rsidRPr="000745B5" w:rsidRDefault="001C2E02" w:rsidP="001C2E02">
      <w:pPr>
        <w:pStyle w:val="B1"/>
        <w:rPr>
          <w:ins w:id="132" w:author="Atle Monrad" w:date="2022-09-30T22:12:00Z"/>
        </w:rPr>
      </w:pPr>
      <w:ins w:id="133" w:author="Atle Monrad" w:date="2022-09-30T22:12:00Z">
        <w:r w:rsidRPr="000745B5">
          <w:t>3.</w:t>
        </w:r>
        <w:r w:rsidRPr="000745B5">
          <w:tab/>
          <w:t>UAE server executes the multi-USS configuration according to clause 7.</w:t>
        </w:r>
      </w:ins>
      <w:ins w:id="134" w:author="Atle Monrad" w:date="2022-09-30T23:04:00Z">
        <w:r w:rsidR="00B4583A">
          <w:t>6.2</w:t>
        </w:r>
      </w:ins>
      <w:ins w:id="135" w:author="Atle Monrad" w:date="2022-09-30T22:12:00Z">
        <w:r w:rsidRPr="000745B5">
          <w:t>.2.</w:t>
        </w:r>
      </w:ins>
    </w:p>
    <w:p w14:paraId="68375DFB" w14:textId="7DE1EA42" w:rsidR="001C2E02" w:rsidRPr="000745B5" w:rsidRDefault="001C2E02" w:rsidP="001C2E02">
      <w:pPr>
        <w:pStyle w:val="B1"/>
        <w:rPr>
          <w:ins w:id="136" w:author="Atle Monrad" w:date="2022-09-30T22:12:00Z"/>
        </w:rPr>
      </w:pPr>
      <w:ins w:id="137" w:author="Atle Monrad" w:date="2022-09-30T22:12:00Z">
        <w:r w:rsidRPr="000745B5">
          <w:lastRenderedPageBreak/>
          <w:t>4.</w:t>
        </w:r>
        <w:r w:rsidRPr="000745B5">
          <w:tab/>
          <w:t xml:space="preserve">After successful execution of USS management configuration, the UAE server notifies the UAS application specific server with a </w:t>
        </w:r>
        <w:proofErr w:type="gramStart"/>
        <w:r w:rsidRPr="000745B5">
          <w:t>Multi-USS</w:t>
        </w:r>
        <w:proofErr w:type="gramEnd"/>
        <w:r w:rsidRPr="000745B5">
          <w:t xml:space="preserve"> management complete based on the configured capabilities of the UAE client.</w:t>
        </w:r>
      </w:ins>
    </w:p>
    <w:p w14:paraId="2F1D5FDE" w14:textId="07A568C5" w:rsidR="001C2E02" w:rsidRPr="000745B5" w:rsidRDefault="001C2E02" w:rsidP="000827D5">
      <w:pPr>
        <w:pStyle w:val="Heading4"/>
        <w:rPr>
          <w:ins w:id="138" w:author="Atle Monrad" w:date="2022-09-30T22:12:00Z"/>
          <w:lang w:val="en-US"/>
        </w:rPr>
      </w:pPr>
      <w:bookmarkStart w:id="139" w:name="_Toc113363358"/>
      <w:ins w:id="140" w:author="Atle Monrad" w:date="2022-09-30T22:12:00Z">
        <w:r w:rsidRPr="000745B5">
          <w:rPr>
            <w:lang w:val="en-US"/>
          </w:rPr>
          <w:t>7.</w:t>
        </w:r>
      </w:ins>
      <w:ins w:id="141" w:author="Atle Monrad" w:date="2022-09-30T23:11:00Z">
        <w:r w:rsidR="000827D5">
          <w:rPr>
            <w:lang w:val="en-US"/>
          </w:rPr>
          <w:t>6</w:t>
        </w:r>
      </w:ins>
      <w:ins w:id="142" w:author="Atle Monrad" w:date="2022-09-30T22:12:00Z">
        <w:r w:rsidRPr="000745B5">
          <w:rPr>
            <w:lang w:val="en-US"/>
          </w:rPr>
          <w:t>.2.2</w:t>
        </w:r>
        <w:r w:rsidRPr="000745B5">
          <w:rPr>
            <w:lang w:val="en-US"/>
          </w:rPr>
          <w:tab/>
        </w:r>
        <w:proofErr w:type="gramStart"/>
        <w:r w:rsidRPr="000745B5">
          <w:rPr>
            <w:lang w:val="en-US"/>
          </w:rPr>
          <w:t>Multi-USS</w:t>
        </w:r>
        <w:proofErr w:type="gramEnd"/>
        <w:r w:rsidRPr="000745B5">
          <w:rPr>
            <w:lang w:val="en-US"/>
          </w:rPr>
          <w:t xml:space="preserve"> configuration</w:t>
        </w:r>
        <w:bookmarkEnd w:id="139"/>
      </w:ins>
    </w:p>
    <w:p w14:paraId="14F3A0E4" w14:textId="3B063999" w:rsidR="001C2E02" w:rsidRPr="000745B5" w:rsidRDefault="001C2E02" w:rsidP="001C2E02">
      <w:pPr>
        <w:rPr>
          <w:ins w:id="143" w:author="Atle Monrad" w:date="2022-09-30T22:12:00Z"/>
          <w:bCs/>
        </w:rPr>
      </w:pPr>
      <w:ins w:id="144" w:author="Atle Monrad" w:date="2022-09-30T22:12:00Z">
        <w:r w:rsidRPr="000745B5">
          <w:rPr>
            <w:noProof/>
            <w:lang w:val="en-US"/>
          </w:rPr>
          <w:t xml:space="preserve">This procedure enables the configuration of the UAE client, based on a request from UAS application specific server to configure multi-USS </w:t>
        </w:r>
      </w:ins>
      <w:ins w:id="145" w:author="Atle Monrad-v2" w:date="2022-10-12T19:54:00Z">
        <w:r w:rsidR="00FA5F14">
          <w:rPr>
            <w:noProof/>
            <w:lang w:val="en-US"/>
          </w:rPr>
          <w:t>policies</w:t>
        </w:r>
      </w:ins>
      <w:ins w:id="146" w:author="Atle Monrad" w:date="2022-09-30T22:12:00Z">
        <w:r w:rsidRPr="000745B5">
          <w:rPr>
            <w:noProof/>
            <w:lang w:val="en-US"/>
          </w:rPr>
          <w:t xml:space="preserve"> to the UAE client.</w:t>
        </w:r>
      </w:ins>
    </w:p>
    <w:p w14:paraId="61700B1D" w14:textId="252C1BDE" w:rsidR="001C2E02" w:rsidRPr="000745B5" w:rsidRDefault="001C2E02" w:rsidP="001C2E02">
      <w:pPr>
        <w:rPr>
          <w:ins w:id="147" w:author="Atle Monrad" w:date="2022-09-30T22:12:00Z"/>
        </w:rPr>
      </w:pPr>
      <w:ins w:id="148" w:author="Atle Monrad" w:date="2022-09-30T22:12:00Z">
        <w:r w:rsidRPr="000745B5">
          <w:t>Figure 7.</w:t>
        </w:r>
      </w:ins>
      <w:ins w:id="149" w:author="Atle Monrad" w:date="2022-09-30T23:15:00Z">
        <w:r w:rsidR="002B08AF">
          <w:t>6</w:t>
        </w:r>
      </w:ins>
      <w:ins w:id="150" w:author="Atle Monrad" w:date="2022-09-30T22:12:00Z">
        <w:r w:rsidRPr="000745B5">
          <w:t xml:space="preserve">.2.2-1 illustrates the </w:t>
        </w:r>
      </w:ins>
      <w:proofErr w:type="gramStart"/>
      <w:ins w:id="151" w:author="Atle Monrad" w:date="2022-09-30T23:15:00Z">
        <w:r w:rsidR="002B08AF">
          <w:t>Multi-</w:t>
        </w:r>
      </w:ins>
      <w:ins w:id="152" w:author="Atle Monrad" w:date="2022-09-30T22:12:00Z">
        <w:r w:rsidRPr="000745B5">
          <w:t>USS</w:t>
        </w:r>
        <w:proofErr w:type="gramEnd"/>
        <w:r w:rsidRPr="000745B5">
          <w:t xml:space="preserve"> configuration procedure.</w:t>
        </w:r>
      </w:ins>
    </w:p>
    <w:p w14:paraId="226751E5" w14:textId="77777777" w:rsidR="001C2E02" w:rsidRPr="000745B5" w:rsidRDefault="001C2E02" w:rsidP="001C2E02">
      <w:pPr>
        <w:rPr>
          <w:ins w:id="153" w:author="Atle Monrad" w:date="2022-09-30T22:12:00Z"/>
        </w:rPr>
      </w:pPr>
      <w:ins w:id="154" w:author="Atle Monrad" w:date="2022-09-30T22:12:00Z">
        <w:r w:rsidRPr="000745B5">
          <w:t>Pre-conditions:</w:t>
        </w:r>
      </w:ins>
    </w:p>
    <w:p w14:paraId="70BD896B" w14:textId="77777777" w:rsidR="001C2E02" w:rsidRPr="000745B5" w:rsidRDefault="001C2E02" w:rsidP="001C2E02">
      <w:pPr>
        <w:pStyle w:val="B1"/>
        <w:rPr>
          <w:ins w:id="155" w:author="Atle Monrad" w:date="2022-09-30T22:12:00Z"/>
        </w:rPr>
      </w:pPr>
      <w:ins w:id="156" w:author="Atle Monrad" w:date="2022-09-30T22:12:00Z">
        <w:r w:rsidRPr="000745B5">
          <w:t>1.</w:t>
        </w:r>
        <w:r w:rsidRPr="000745B5">
          <w:tab/>
          <w:t>The UAS UEs are connected to 5GS and authenticated and authorized by UAS application specific server as specified in clause 5.2 of 3GPP TS 23.256 [4].</w:t>
        </w:r>
      </w:ins>
    </w:p>
    <w:p w14:paraId="324DB5CC" w14:textId="77777777" w:rsidR="001C2E02" w:rsidRPr="000745B5" w:rsidRDefault="001C2E02" w:rsidP="001C2E02">
      <w:pPr>
        <w:pStyle w:val="B1"/>
        <w:rPr>
          <w:ins w:id="157" w:author="Atle Monrad" w:date="2022-09-30T22:12:00Z"/>
          <w:noProof/>
        </w:rPr>
      </w:pPr>
      <w:ins w:id="158" w:author="Atle Monrad" w:date="2022-09-30T22:12:00Z">
        <w:r w:rsidRPr="000745B5">
          <w:t>2.</w:t>
        </w:r>
        <w:r w:rsidRPr="000745B5">
          <w:tab/>
        </w:r>
        <w:r w:rsidRPr="000745B5">
          <w:rPr>
            <w:noProof/>
          </w:rPr>
          <w:t>UAE server has established a UAE session with the respective UAE clients as the UAE clients are successfully registered to the UAE server.</w:t>
        </w:r>
      </w:ins>
    </w:p>
    <w:p w14:paraId="6A442A8C" w14:textId="65141853" w:rsidR="001C2E02" w:rsidRPr="000745B5" w:rsidRDefault="001C2E02" w:rsidP="001C2E02">
      <w:pPr>
        <w:pStyle w:val="B1"/>
        <w:rPr>
          <w:ins w:id="159" w:author="Atle Monrad" w:date="2022-09-30T22:12:00Z"/>
        </w:rPr>
      </w:pPr>
      <w:ins w:id="160" w:author="Atle Monrad" w:date="2022-09-30T22:12:00Z">
        <w:r w:rsidRPr="000745B5">
          <w:t>3.</w:t>
        </w:r>
        <w:r w:rsidRPr="000745B5">
          <w:tab/>
          <w:t xml:space="preserve">UAE server has performed the </w:t>
        </w:r>
      </w:ins>
      <w:proofErr w:type="gramStart"/>
      <w:ins w:id="161" w:author="Atle Monrad-v1" w:date="2022-10-11T18:45:00Z">
        <w:r w:rsidR="003A064E" w:rsidRPr="000745B5">
          <w:t>Multi-USS</w:t>
        </w:r>
        <w:proofErr w:type="gramEnd"/>
        <w:r w:rsidR="003A064E" w:rsidRPr="000745B5">
          <w:t xml:space="preserve"> management procedure</w:t>
        </w:r>
        <w:r w:rsidR="003A064E" w:rsidRPr="000745B5" w:rsidDel="003A064E">
          <w:t xml:space="preserve"> </w:t>
        </w:r>
      </w:ins>
      <w:ins w:id="162" w:author="Atle Monrad-v1" w:date="2022-10-11T18:47:00Z">
        <w:r w:rsidR="003A064E">
          <w:t>according to</w:t>
        </w:r>
      </w:ins>
      <w:ins w:id="163" w:author="Atle Monrad" w:date="2022-09-30T22:12:00Z">
        <w:r w:rsidRPr="000745B5">
          <w:t xml:space="preserve"> clause 7.</w:t>
        </w:r>
      </w:ins>
      <w:ins w:id="164" w:author="Atle Monrad-v1" w:date="2022-10-11T18:47:00Z">
        <w:r w:rsidR="003A064E">
          <w:t>6.2.1</w:t>
        </w:r>
      </w:ins>
      <w:ins w:id="165" w:author="Atle Monrad" w:date="2022-09-30T22:12:00Z">
        <w:r w:rsidRPr="000745B5">
          <w:t>.</w:t>
        </w:r>
      </w:ins>
    </w:p>
    <w:p w14:paraId="54213C16" w14:textId="77777777" w:rsidR="001C2E02" w:rsidRPr="000745B5" w:rsidRDefault="001C2E02" w:rsidP="001C2E02">
      <w:pPr>
        <w:pStyle w:val="TH"/>
        <w:rPr>
          <w:ins w:id="166" w:author="Atle Monrad" w:date="2022-09-30T22:12:00Z"/>
        </w:rPr>
      </w:pPr>
    </w:p>
    <w:p w14:paraId="1A0B022B" w14:textId="005562CF" w:rsidR="001C2E02" w:rsidRPr="000745B5" w:rsidRDefault="00A9288F" w:rsidP="001C2E02">
      <w:pPr>
        <w:pStyle w:val="TH"/>
        <w:rPr>
          <w:ins w:id="167" w:author="Atle Monrad" w:date="2022-09-30T22:12:00Z"/>
        </w:rPr>
      </w:pPr>
      <w:ins w:id="168" w:author="Atle Monrad" w:date="2022-09-30T22:12:00Z">
        <w:r w:rsidRPr="000745B5">
          <w:object w:dxaOrig="5651" w:dyaOrig="2592" w14:anchorId="21324BC1">
            <v:shape id="_x0000_i1026" type="#_x0000_t75" style="width:283.2pt;height:129.6pt" o:ole="">
              <v:imagedata r:id="rId15" o:title=""/>
            </v:shape>
            <o:OLEObject Type="Embed" ProgID="Visio.Drawing.15" ShapeID="_x0000_i1026" DrawAspect="Content" ObjectID="_1727476752" r:id="rId16"/>
          </w:object>
        </w:r>
      </w:ins>
    </w:p>
    <w:p w14:paraId="335EEDDC" w14:textId="63201B95" w:rsidR="001C2E02" w:rsidRPr="000745B5" w:rsidRDefault="001C2E02" w:rsidP="001C2E02">
      <w:pPr>
        <w:pStyle w:val="TF"/>
        <w:rPr>
          <w:ins w:id="169" w:author="Atle Monrad" w:date="2022-09-30T22:12:00Z"/>
        </w:rPr>
      </w:pPr>
      <w:ins w:id="170" w:author="Atle Monrad" w:date="2022-09-30T22:12:00Z">
        <w:r w:rsidRPr="000745B5">
          <w:t>Figure 7.</w:t>
        </w:r>
      </w:ins>
      <w:ins w:id="171" w:author="Atle Monrad" w:date="2022-09-30T23:12:00Z">
        <w:r w:rsidR="000827D5">
          <w:t>6</w:t>
        </w:r>
      </w:ins>
      <w:ins w:id="172" w:author="Atle Monrad" w:date="2022-09-30T22:12:00Z">
        <w:r w:rsidRPr="000745B5">
          <w:t xml:space="preserve">.2.2-1: </w:t>
        </w:r>
        <w:proofErr w:type="gramStart"/>
        <w:r w:rsidRPr="000745B5">
          <w:t>Multi-USS</w:t>
        </w:r>
        <w:proofErr w:type="gramEnd"/>
        <w:r w:rsidRPr="000745B5">
          <w:t xml:space="preserve"> configuration</w:t>
        </w:r>
      </w:ins>
    </w:p>
    <w:p w14:paraId="5BD7DA46" w14:textId="3F53B148" w:rsidR="001C2E02" w:rsidRPr="000745B5" w:rsidRDefault="001C2E02" w:rsidP="00F132E6">
      <w:pPr>
        <w:pStyle w:val="B1"/>
        <w:numPr>
          <w:ilvl w:val="0"/>
          <w:numId w:val="11"/>
        </w:numPr>
        <w:rPr>
          <w:ins w:id="173" w:author="Atle Monrad" w:date="2022-09-30T22:12:00Z"/>
        </w:rPr>
      </w:pPr>
      <w:ins w:id="174" w:author="Atle Monrad" w:date="2022-09-30T22:12:00Z">
        <w:r w:rsidRPr="000745B5">
          <w:t xml:space="preserve">The UAE server sends a </w:t>
        </w:r>
        <w:proofErr w:type="gramStart"/>
        <w:r w:rsidRPr="000745B5">
          <w:t>Multi-USS</w:t>
        </w:r>
        <w:proofErr w:type="gramEnd"/>
        <w:r w:rsidRPr="000745B5">
          <w:t xml:space="preserve"> configuration request to the UAE client. </w:t>
        </w:r>
        <w:r w:rsidRPr="000745B5">
          <w:rPr>
            <w:color w:val="000000"/>
          </w:rPr>
          <w:t xml:space="preserve">The UAE client receives a </w:t>
        </w:r>
        <w:proofErr w:type="gramStart"/>
        <w:r w:rsidRPr="000745B5">
          <w:rPr>
            <w:color w:val="000000"/>
          </w:rPr>
          <w:t>Multi-USS</w:t>
        </w:r>
        <w:proofErr w:type="gramEnd"/>
        <w:r w:rsidRPr="000745B5">
          <w:rPr>
            <w:color w:val="000000"/>
          </w:rPr>
          <w:t xml:space="preserve"> configuration request from the UAE server that includes the Multi-USS</w:t>
        </w:r>
      </w:ins>
      <w:ins w:id="175" w:author="Atle Monrad-v2" w:date="2022-10-12T22:48:00Z">
        <w:r w:rsidR="00F132E6">
          <w:rPr>
            <w:color w:val="000000"/>
          </w:rPr>
          <w:t xml:space="preserve"> </w:t>
        </w:r>
      </w:ins>
      <w:ins w:id="176" w:author="Atle Monrad-v2" w:date="2022-10-12T20:01:00Z">
        <w:r w:rsidR="00A854C5">
          <w:rPr>
            <w:color w:val="000000"/>
          </w:rPr>
          <w:t>policies</w:t>
        </w:r>
      </w:ins>
      <w:ins w:id="177" w:author="Atle Monrad" w:date="2022-09-30T22:12:00Z">
        <w:r w:rsidRPr="000745B5">
          <w:rPr>
            <w:color w:val="000000"/>
          </w:rPr>
          <w:t xml:space="preserve">. </w:t>
        </w:r>
        <w:r w:rsidRPr="000745B5">
          <w:t xml:space="preserve">In case of removal of </w:t>
        </w:r>
      </w:ins>
      <w:ins w:id="178" w:author="Atle Monrad-v2" w:date="2022-10-12T21:22:00Z">
        <w:r w:rsidR="0093635E">
          <w:t xml:space="preserve">the </w:t>
        </w:r>
      </w:ins>
      <w:proofErr w:type="gramStart"/>
      <w:ins w:id="179" w:author="Atle Monrad" w:date="2022-09-30T22:12:00Z">
        <w:r w:rsidRPr="000745B5">
          <w:t>Multi-USS</w:t>
        </w:r>
        <w:proofErr w:type="gramEnd"/>
        <w:r w:rsidRPr="000745B5">
          <w:t xml:space="preserve"> </w:t>
        </w:r>
      </w:ins>
      <w:ins w:id="180" w:author="Atle Monrad-v2" w:date="2022-10-12T21:21:00Z">
        <w:r w:rsidR="0093635E">
          <w:t>policy</w:t>
        </w:r>
      </w:ins>
      <w:ins w:id="181" w:author="Atle Monrad-v2" w:date="2022-10-12T22:48:00Z">
        <w:r w:rsidR="00F132E6">
          <w:t xml:space="preserve"> </w:t>
        </w:r>
      </w:ins>
      <w:ins w:id="182" w:author="Atle Monrad" w:date="2022-09-30T22:12:00Z">
        <w:r w:rsidRPr="000745B5">
          <w:t>for a USS from the UAE client, then the request shall only include a USS identifier (e.g. FQDN) for the USS that will be removed.</w:t>
        </w:r>
      </w:ins>
    </w:p>
    <w:p w14:paraId="02DDA8F8" w14:textId="4EEB9BD7" w:rsidR="001C2E02" w:rsidRPr="002B08AF" w:rsidRDefault="002B08AF" w:rsidP="002B08AF">
      <w:pPr>
        <w:pStyle w:val="EditorsNote"/>
        <w:rPr>
          <w:ins w:id="183" w:author="Atle Monrad" w:date="2022-09-30T22:12:00Z"/>
        </w:rPr>
      </w:pPr>
      <w:ins w:id="184" w:author="Atle Monrad" w:date="2022-09-30T23:12:00Z">
        <w:r w:rsidRPr="002B08AF">
          <w:t>Editor</w:t>
        </w:r>
      </w:ins>
      <w:ins w:id="185" w:author="Atle Monrad" w:date="2022-09-30T23:13:00Z">
        <w:r w:rsidRPr="002B08AF">
          <w:t>’s Note</w:t>
        </w:r>
      </w:ins>
      <w:ins w:id="186" w:author="Atle Monrad" w:date="2022-09-30T22:12:00Z">
        <w:r w:rsidR="001C2E02" w:rsidRPr="002B08AF">
          <w:t>:</w:t>
        </w:r>
        <w:r w:rsidR="001C2E02" w:rsidRPr="002B08AF">
          <w:tab/>
        </w:r>
      </w:ins>
      <w:ins w:id="187" w:author="Atle Monrad" w:date="2022-09-30T23:13:00Z">
        <w:r w:rsidRPr="002B08AF">
          <w:t>F</w:t>
        </w:r>
      </w:ins>
      <w:ins w:id="188" w:author="Atle Monrad" w:date="2022-09-30T22:12:00Z">
        <w:r w:rsidR="001C2E02" w:rsidRPr="002B08AF">
          <w:t>urther details on the procedures of multi-USS configuration</w:t>
        </w:r>
      </w:ins>
      <w:ins w:id="189" w:author="Atle Monrad" w:date="2022-09-30T23:13:00Z">
        <w:r w:rsidRPr="002B08AF">
          <w:t xml:space="preserve"> is FFS</w:t>
        </w:r>
      </w:ins>
      <w:ins w:id="190" w:author="Atle Monrad" w:date="2022-09-30T22:12:00Z">
        <w:r w:rsidR="001C2E02" w:rsidRPr="002B08AF">
          <w:t>.</w:t>
        </w:r>
      </w:ins>
    </w:p>
    <w:p w14:paraId="0CA7D709" w14:textId="032C72A1" w:rsidR="001C2E02" w:rsidRPr="000745B5" w:rsidRDefault="001C2E02" w:rsidP="001C2E02">
      <w:pPr>
        <w:pStyle w:val="B1"/>
        <w:rPr>
          <w:ins w:id="191" w:author="Atle Monrad" w:date="2022-09-30T22:12:00Z"/>
        </w:rPr>
      </w:pPr>
      <w:ins w:id="192" w:author="Atle Monrad" w:date="2022-09-30T22:12:00Z">
        <w:r w:rsidRPr="000745B5">
          <w:t>2.</w:t>
        </w:r>
        <w:r w:rsidRPr="000745B5">
          <w:tab/>
          <w:t xml:space="preserve">The UAE client stores or removes the </w:t>
        </w:r>
        <w:proofErr w:type="gramStart"/>
        <w:r w:rsidRPr="000745B5">
          <w:t>Multi-USS</w:t>
        </w:r>
        <w:proofErr w:type="gramEnd"/>
        <w:r w:rsidRPr="000745B5">
          <w:t xml:space="preserve"> </w:t>
        </w:r>
      </w:ins>
      <w:ins w:id="193" w:author="Atle Monrad-v2" w:date="2022-10-12T21:22:00Z">
        <w:r w:rsidR="0093635E">
          <w:t>policies</w:t>
        </w:r>
      </w:ins>
      <w:ins w:id="194" w:author="Atle Monrad-v2" w:date="2022-10-12T22:47:00Z">
        <w:r w:rsidR="00F132E6">
          <w:t xml:space="preserve"> </w:t>
        </w:r>
      </w:ins>
      <w:ins w:id="195" w:author="Atle Monrad" w:date="2022-09-30T22:12:00Z">
        <w:r w:rsidRPr="000745B5">
          <w:t>as per the information received in step 1.</w:t>
        </w:r>
      </w:ins>
    </w:p>
    <w:p w14:paraId="1DF13CCE" w14:textId="77777777" w:rsidR="001C2E02" w:rsidRPr="000745B5" w:rsidRDefault="001C2E02" w:rsidP="001C2E02">
      <w:pPr>
        <w:pStyle w:val="B1"/>
        <w:rPr>
          <w:ins w:id="196" w:author="Atle Monrad" w:date="2022-09-30T22:12:00Z"/>
        </w:rPr>
      </w:pPr>
      <w:ins w:id="197" w:author="Atle Monrad" w:date="2022-09-30T22:12:00Z">
        <w:r w:rsidRPr="000745B5">
          <w:t>3.</w:t>
        </w:r>
        <w:r w:rsidRPr="000745B5">
          <w:tab/>
          <w:t xml:space="preserve">The UAE client sends a </w:t>
        </w:r>
        <w:proofErr w:type="gramStart"/>
        <w:r w:rsidRPr="000745B5">
          <w:t>Multi-USS</w:t>
        </w:r>
        <w:proofErr w:type="gramEnd"/>
        <w:r w:rsidRPr="000745B5">
          <w:t xml:space="preserve"> configuration response to the UAE server.</w:t>
        </w:r>
      </w:ins>
    </w:p>
    <w:p w14:paraId="4AB66EB6" w14:textId="30B621B0" w:rsidR="001C2E02" w:rsidRPr="000745B5" w:rsidRDefault="001C2E02" w:rsidP="001C2E02">
      <w:pPr>
        <w:pStyle w:val="Heading4"/>
        <w:rPr>
          <w:ins w:id="198" w:author="Atle Monrad" w:date="2022-09-30T22:12:00Z"/>
        </w:rPr>
      </w:pPr>
      <w:bookmarkStart w:id="199" w:name="_Toc113363359"/>
      <w:ins w:id="200" w:author="Atle Monrad" w:date="2022-09-30T22:12:00Z">
        <w:r w:rsidRPr="000745B5">
          <w:t>7.</w:t>
        </w:r>
      </w:ins>
      <w:ins w:id="201" w:author="Atle Monrad" w:date="2022-09-30T23:17:00Z">
        <w:r w:rsidR="00F535EA">
          <w:t>6</w:t>
        </w:r>
      </w:ins>
      <w:ins w:id="202" w:author="Atle Monrad" w:date="2022-09-30T22:12:00Z">
        <w:r w:rsidRPr="000745B5">
          <w:t>.2.</w:t>
        </w:r>
      </w:ins>
      <w:ins w:id="203" w:author="Atle Monrad" w:date="2022-09-30T23:17:00Z">
        <w:r w:rsidR="00F535EA">
          <w:t>3</w:t>
        </w:r>
      </w:ins>
      <w:ins w:id="204" w:author="Atle Monrad" w:date="2022-09-30T22:12:00Z">
        <w:r w:rsidRPr="000745B5">
          <w:tab/>
          <w:t xml:space="preserve">UAE-layer assisted </w:t>
        </w:r>
        <w:r w:rsidRPr="000745B5">
          <w:rPr>
            <w:noProof/>
          </w:rPr>
          <w:t>change of USS</w:t>
        </w:r>
        <w:bookmarkEnd w:id="199"/>
      </w:ins>
    </w:p>
    <w:p w14:paraId="3A3916FB" w14:textId="7CA5604F" w:rsidR="00F535EA" w:rsidRDefault="00F535EA" w:rsidP="00F535EA">
      <w:pPr>
        <w:rPr>
          <w:ins w:id="205" w:author="Atle Monrad" w:date="2022-09-30T23:19:00Z"/>
        </w:rPr>
      </w:pPr>
      <w:ins w:id="206" w:author="Atle Monrad" w:date="2022-09-30T23:19:00Z">
        <w:r>
          <w:rPr>
            <w:noProof/>
            <w:lang w:val="en-US"/>
          </w:rPr>
          <w:t xml:space="preserve">This procedure provides a mechanism for </w:t>
        </w:r>
        <w:r>
          <w:rPr>
            <w:lang w:val="en-US"/>
          </w:rPr>
          <w:t xml:space="preserve">supporting dynamic </w:t>
        </w:r>
      </w:ins>
      <w:ins w:id="207" w:author="Atle Monrad" w:date="2022-09-30T23:22:00Z">
        <w:r>
          <w:rPr>
            <w:lang w:val="en-US"/>
          </w:rPr>
          <w:t>change of USS</w:t>
        </w:r>
      </w:ins>
      <w:ins w:id="208" w:author="Atle Monrad" w:date="2022-09-30T23:19:00Z">
        <w:r>
          <w:rPr>
            <w:lang w:val="en-US"/>
          </w:rPr>
          <w:t xml:space="preserve"> which may be required </w:t>
        </w:r>
        <w:r>
          <w:t xml:space="preserve">while the UAV flight is ongoing, due to expected location/mobility of the UAV, </w:t>
        </w:r>
      </w:ins>
      <w:ins w:id="209" w:author="Atle Monrad-v4" w:date="2022-10-14T12:12:00Z">
        <w:r w:rsidR="00EC7A70">
          <w:t>emergency</w:t>
        </w:r>
      </w:ins>
      <w:ins w:id="210" w:author="Atle Monrad" w:date="2022-09-30T23:19:00Z">
        <w:r>
          <w:t xml:space="preserve"> events</w:t>
        </w:r>
      </w:ins>
      <w:ins w:id="211" w:author="Atle Monrad-v4" w:date="2022-10-14T12:12:00Z">
        <w:r w:rsidR="00EC7A70">
          <w:t>,</w:t>
        </w:r>
      </w:ins>
      <w:ins w:id="212" w:author="Atle Monrad" w:date="2022-09-30T23:19:00Z">
        <w:r>
          <w:t xml:space="preserve"> etc.</w:t>
        </w:r>
      </w:ins>
    </w:p>
    <w:p w14:paraId="53C21C70" w14:textId="7274C054" w:rsidR="001C2E02" w:rsidRPr="000745B5" w:rsidRDefault="00F535EA" w:rsidP="00F535EA">
      <w:pPr>
        <w:rPr>
          <w:ins w:id="213" w:author="Atle Monrad" w:date="2022-09-30T22:12:00Z"/>
        </w:rPr>
      </w:pPr>
      <w:ins w:id="214" w:author="Atle Monrad" w:date="2022-09-30T23:19:00Z">
        <w:r>
          <w:t>Figure 7.</w:t>
        </w:r>
      </w:ins>
      <w:ins w:id="215" w:author="Atle Monrad-v2" w:date="2022-10-12T21:27:00Z">
        <w:r w:rsidR="0093635E">
          <w:t>6.2.3</w:t>
        </w:r>
      </w:ins>
      <w:ins w:id="216" w:author="Atle Monrad" w:date="2022-09-30T23:19:00Z">
        <w:r>
          <w:t xml:space="preserve">-1 illustrates the procedure where the UAE server supports the change of </w:t>
        </w:r>
      </w:ins>
      <w:ins w:id="217" w:author="Atle Monrad" w:date="2022-09-30T22:12:00Z">
        <w:r w:rsidR="001C2E02" w:rsidRPr="000745B5">
          <w:t>USS.</w:t>
        </w:r>
      </w:ins>
    </w:p>
    <w:p w14:paraId="510202D8" w14:textId="77777777" w:rsidR="001C2E02" w:rsidRPr="000745B5" w:rsidRDefault="001C2E02" w:rsidP="001C2E02">
      <w:pPr>
        <w:rPr>
          <w:ins w:id="218" w:author="Atle Monrad" w:date="2022-09-30T22:12:00Z"/>
          <w:noProof/>
          <w:lang w:val="en-US"/>
        </w:rPr>
      </w:pPr>
      <w:ins w:id="219" w:author="Atle Monrad" w:date="2022-09-30T22:12:00Z">
        <w:r w:rsidRPr="000745B5">
          <w:rPr>
            <w:noProof/>
            <w:lang w:val="en-US"/>
          </w:rPr>
          <w:t>Pre-conditions:</w:t>
        </w:r>
      </w:ins>
    </w:p>
    <w:p w14:paraId="5533F5FA" w14:textId="0BDD3250" w:rsidR="001C2E02" w:rsidRPr="000745B5" w:rsidRDefault="001C2E02" w:rsidP="001C2E02">
      <w:pPr>
        <w:pStyle w:val="B1"/>
        <w:rPr>
          <w:ins w:id="220" w:author="Atle Monrad" w:date="2022-09-30T22:12:00Z"/>
          <w:noProof/>
          <w:lang w:val="en-US"/>
        </w:rPr>
      </w:pPr>
      <w:ins w:id="221" w:author="Atle Monrad" w:date="2022-09-30T22:12:00Z">
        <w:r w:rsidRPr="000745B5">
          <w:rPr>
            <w:noProof/>
            <w:lang w:val="en-US"/>
          </w:rPr>
          <w:t>1.</w:t>
        </w:r>
        <w:r w:rsidRPr="000745B5">
          <w:rPr>
            <w:noProof/>
            <w:lang w:val="en-US"/>
          </w:rPr>
          <w:tab/>
        </w:r>
        <w:r w:rsidRPr="000745B5">
          <w:t>UAE client ha</w:t>
        </w:r>
      </w:ins>
      <w:ins w:id="222" w:author="Atle Monrad-v1" w:date="2022-10-11T19:30:00Z">
        <w:r w:rsidR="00400547">
          <w:t>s</w:t>
        </w:r>
      </w:ins>
      <w:ins w:id="223" w:author="Atle Monrad" w:date="2022-09-30T22:12:00Z">
        <w:r w:rsidRPr="000745B5">
          <w:t xml:space="preserve"> indicated </w:t>
        </w:r>
      </w:ins>
      <w:ins w:id="224" w:author="Atle Monrad-v2" w:date="2022-10-12T22:49:00Z">
        <w:r w:rsidR="00F132E6">
          <w:t xml:space="preserve">support of </w:t>
        </w:r>
      </w:ins>
      <w:ins w:id="225" w:author="Atle Monrad-v2" w:date="2022-10-12T22:50:00Z">
        <w:r w:rsidR="00F132E6">
          <w:t xml:space="preserve">change of USS </w:t>
        </w:r>
      </w:ins>
      <w:ins w:id="226" w:author="Atle Monrad-v2" w:date="2022-10-12T22:49:00Z">
        <w:r w:rsidR="00F132E6">
          <w:t xml:space="preserve">by the </w:t>
        </w:r>
      </w:ins>
      <w:ins w:id="227" w:author="Atle Monrad" w:date="2022-09-30T22:12:00Z">
        <w:r w:rsidRPr="000745B5">
          <w:t xml:space="preserve">Multi-USS </w:t>
        </w:r>
      </w:ins>
      <w:ins w:id="228" w:author="Atle Monrad-v2" w:date="2022-10-12T22:49:00Z">
        <w:r w:rsidR="00F132E6">
          <w:t>capability</w:t>
        </w:r>
      </w:ins>
      <w:ins w:id="229" w:author="Atle Monrad" w:date="2022-09-30T22:12:00Z">
        <w:r w:rsidRPr="000745B5">
          <w:t>.</w:t>
        </w:r>
      </w:ins>
    </w:p>
    <w:p w14:paraId="45706C09" w14:textId="0480D8A2" w:rsidR="001C2E02" w:rsidRPr="000745B5" w:rsidRDefault="001C2E02" w:rsidP="001C2E02">
      <w:pPr>
        <w:pStyle w:val="B1"/>
        <w:rPr>
          <w:ins w:id="230" w:author="Atle Monrad" w:date="2022-09-30T22:12:00Z"/>
          <w:noProof/>
          <w:lang w:val="en-US"/>
        </w:rPr>
      </w:pPr>
      <w:ins w:id="231" w:author="Atle Monrad" w:date="2022-09-30T22:12:00Z">
        <w:r w:rsidRPr="000745B5">
          <w:rPr>
            <w:noProof/>
          </w:rPr>
          <w:t>2.</w:t>
        </w:r>
        <w:r w:rsidRPr="000745B5">
          <w:rPr>
            <w:noProof/>
          </w:rPr>
          <w:tab/>
        </w:r>
        <w:r w:rsidRPr="000745B5">
          <w:t xml:space="preserve">UAS application specific server has provided </w:t>
        </w:r>
        <w:proofErr w:type="gramStart"/>
        <w:r w:rsidRPr="000745B5">
          <w:t>Multi-USS</w:t>
        </w:r>
        <w:proofErr w:type="gramEnd"/>
        <w:r w:rsidRPr="000745B5">
          <w:t xml:space="preserve"> </w:t>
        </w:r>
      </w:ins>
      <w:ins w:id="232" w:author="Atle Monrad-v2" w:date="2022-10-12T21:23:00Z">
        <w:r w:rsidR="0093635E">
          <w:t>p</w:t>
        </w:r>
      </w:ins>
      <w:ins w:id="233" w:author="Atle Monrad-v2" w:date="2022-10-12T21:24:00Z">
        <w:r w:rsidR="0093635E">
          <w:t>olicies</w:t>
        </w:r>
      </w:ins>
      <w:ins w:id="234" w:author="Atle Monrad" w:date="2022-09-30T22:12:00Z">
        <w:r w:rsidRPr="000745B5">
          <w:t xml:space="preserve"> to the </w:t>
        </w:r>
        <w:r w:rsidRPr="000745B5">
          <w:rPr>
            <w:noProof/>
          </w:rPr>
          <w:t>UAE client and the UAE server</w:t>
        </w:r>
        <w:r w:rsidRPr="000745B5">
          <w:rPr>
            <w:lang w:val="en-US"/>
          </w:rPr>
          <w:t>.</w:t>
        </w:r>
      </w:ins>
    </w:p>
    <w:p w14:paraId="04ED648C" w14:textId="77777777" w:rsidR="001C2E02" w:rsidRPr="000745B5" w:rsidRDefault="001C2E02" w:rsidP="001C2E02">
      <w:pPr>
        <w:pStyle w:val="TH"/>
        <w:rPr>
          <w:ins w:id="235" w:author="Atle Monrad" w:date="2022-09-30T22:12:00Z"/>
        </w:rPr>
      </w:pPr>
    </w:p>
    <w:p w14:paraId="22370915" w14:textId="38BE55AC" w:rsidR="001C2E02" w:rsidRPr="000745B5" w:rsidRDefault="00077F75" w:rsidP="001C2E02">
      <w:pPr>
        <w:pStyle w:val="TH"/>
        <w:rPr>
          <w:ins w:id="236" w:author="Atle Monrad" w:date="2022-09-30T22:12:00Z"/>
        </w:rPr>
      </w:pPr>
      <w:ins w:id="237" w:author="Atle Monrad" w:date="2022-09-30T22:12:00Z">
        <w:r w:rsidRPr="000745B5">
          <w:object w:dxaOrig="7811" w:dyaOrig="3204" w14:anchorId="2190F837">
            <v:shape id="_x0000_i1027" type="#_x0000_t75" style="width:390.6pt;height:161.4pt" o:ole="">
              <v:imagedata r:id="rId17" o:title=""/>
            </v:shape>
            <o:OLEObject Type="Embed" ProgID="Visio.Drawing.15" ShapeID="_x0000_i1027" DrawAspect="Content" ObjectID="_1727476753" r:id="rId18"/>
          </w:object>
        </w:r>
      </w:ins>
    </w:p>
    <w:p w14:paraId="34642347" w14:textId="165C2E00" w:rsidR="001C2E02" w:rsidRPr="000745B5" w:rsidRDefault="001C2E02" w:rsidP="001C2E02">
      <w:pPr>
        <w:pStyle w:val="TF"/>
        <w:rPr>
          <w:ins w:id="238" w:author="Atle Monrad" w:date="2022-09-30T22:12:00Z"/>
          <w:noProof/>
        </w:rPr>
      </w:pPr>
      <w:bookmarkStart w:id="239" w:name="_Hlk116476806"/>
      <w:ins w:id="240" w:author="Atle Monrad" w:date="2022-09-30T22:12:00Z">
        <w:r w:rsidRPr="000745B5">
          <w:t>Figure 7.</w:t>
        </w:r>
      </w:ins>
      <w:ins w:id="241" w:author="Atle Monrad" w:date="2022-09-30T23:18:00Z">
        <w:r w:rsidR="00F535EA">
          <w:t>6</w:t>
        </w:r>
      </w:ins>
      <w:ins w:id="242" w:author="Atle Monrad" w:date="2022-09-30T22:12:00Z">
        <w:r w:rsidRPr="000745B5">
          <w:t>.2.</w:t>
        </w:r>
      </w:ins>
      <w:ins w:id="243" w:author="Atle Monrad-v2" w:date="2022-10-12T21:26:00Z">
        <w:r w:rsidR="0093635E">
          <w:t>3</w:t>
        </w:r>
      </w:ins>
      <w:ins w:id="244" w:author="Atle Monrad" w:date="2022-09-30T22:12:00Z">
        <w:r w:rsidRPr="000745B5">
          <w:t xml:space="preserve">-1: </w:t>
        </w:r>
        <w:bookmarkEnd w:id="239"/>
        <w:r w:rsidRPr="000745B5">
          <w:t xml:space="preserve">UAE-layer assisted </w:t>
        </w:r>
        <w:r w:rsidRPr="000745B5">
          <w:rPr>
            <w:noProof/>
          </w:rPr>
          <w:t>change of USS</w:t>
        </w:r>
      </w:ins>
    </w:p>
    <w:p w14:paraId="00AA1A90" w14:textId="78522E52" w:rsidR="001C2E02" w:rsidRPr="000745B5" w:rsidRDefault="001C2E02" w:rsidP="00400547">
      <w:pPr>
        <w:pStyle w:val="B1"/>
        <w:numPr>
          <w:ilvl w:val="0"/>
          <w:numId w:val="10"/>
        </w:numPr>
        <w:rPr>
          <w:ins w:id="245" w:author="Atle Monrad" w:date="2022-09-30T22:12:00Z"/>
          <w:color w:val="000000"/>
        </w:rPr>
      </w:pPr>
      <w:ins w:id="246" w:author="Atle Monrad" w:date="2022-09-30T22:12:00Z">
        <w:r w:rsidRPr="000745B5">
          <w:rPr>
            <w:color w:val="000000"/>
          </w:rPr>
          <w:t xml:space="preserve">The UAE server receives a USS change request from a </w:t>
        </w:r>
        <w:r w:rsidRPr="000745B5">
          <w:t>UAS application specific server</w:t>
        </w:r>
        <w:r w:rsidRPr="000745B5">
          <w:rPr>
            <w:color w:val="000000"/>
          </w:rPr>
          <w:t>. The request includes the UAV (UAE client) identification information, a new serving USS information and USS change authorization information (</w:t>
        </w:r>
        <w:proofErr w:type="gramStart"/>
        <w:r w:rsidRPr="000745B5">
          <w:rPr>
            <w:color w:val="000000"/>
          </w:rPr>
          <w:t>e.g.</w:t>
        </w:r>
        <w:proofErr w:type="gramEnd"/>
        <w:r w:rsidRPr="000745B5">
          <w:rPr>
            <w:color w:val="000000"/>
          </w:rPr>
          <w:t xml:space="preserve"> authorization token)</w:t>
        </w:r>
      </w:ins>
      <w:ins w:id="247" w:author="Atle Monrad-v2" w:date="2022-10-12T21:34:00Z">
        <w:r w:rsidR="00892B98">
          <w:rPr>
            <w:color w:val="000000"/>
          </w:rPr>
          <w:t>.</w:t>
        </w:r>
      </w:ins>
      <w:ins w:id="248" w:author="Atle Monrad" w:date="2022-09-30T22:12:00Z">
        <w:r w:rsidRPr="000745B5">
          <w:rPr>
            <w:color w:val="000000"/>
          </w:rPr>
          <w:t xml:space="preserve"> </w:t>
        </w:r>
      </w:ins>
      <w:ins w:id="249" w:author="Atle Monrad-v2" w:date="2022-10-12T21:38:00Z">
        <w:r w:rsidR="00892B98">
          <w:rPr>
            <w:color w:val="000000"/>
          </w:rPr>
          <w:t>Optionally</w:t>
        </w:r>
      </w:ins>
      <w:ins w:id="250" w:author="Atle Monrad-v2" w:date="2022-10-12T22:16:00Z">
        <w:r w:rsidR="00F91A65">
          <w:rPr>
            <w:color w:val="000000"/>
          </w:rPr>
          <w:t>, an updated</w:t>
        </w:r>
      </w:ins>
      <w:ins w:id="251" w:author="Atle Monrad-v2" w:date="2022-10-12T21:37:00Z">
        <w:r w:rsidR="00892B98">
          <w:rPr>
            <w:color w:val="000000"/>
          </w:rPr>
          <w:t xml:space="preserve"> </w:t>
        </w:r>
        <w:proofErr w:type="gramStart"/>
        <w:r w:rsidR="00892B98">
          <w:rPr>
            <w:color w:val="000000"/>
          </w:rPr>
          <w:t>Multi-USS</w:t>
        </w:r>
        <w:proofErr w:type="gramEnd"/>
        <w:r w:rsidR="00892B98">
          <w:rPr>
            <w:color w:val="000000"/>
          </w:rPr>
          <w:t xml:space="preserve"> policy </w:t>
        </w:r>
      </w:ins>
      <w:ins w:id="252" w:author="Atle Monrad-v2" w:date="2022-10-12T21:38:00Z">
        <w:r w:rsidR="00892B98">
          <w:rPr>
            <w:color w:val="000000"/>
          </w:rPr>
          <w:t xml:space="preserve">for the USS </w:t>
        </w:r>
      </w:ins>
      <w:ins w:id="253" w:author="Atle Monrad-v2" w:date="2022-10-12T21:37:00Z">
        <w:r w:rsidR="00892B98">
          <w:rPr>
            <w:color w:val="000000"/>
          </w:rPr>
          <w:t>can be</w:t>
        </w:r>
      </w:ins>
      <w:ins w:id="254" w:author="Atle Monrad-v2" w:date="2022-10-12T21:35:00Z">
        <w:r w:rsidR="00892B98">
          <w:rPr>
            <w:color w:val="000000"/>
          </w:rPr>
          <w:t xml:space="preserve"> </w:t>
        </w:r>
      </w:ins>
      <w:ins w:id="255" w:author="Atle Monrad-v2" w:date="2022-10-12T21:38:00Z">
        <w:r w:rsidR="00892B98">
          <w:rPr>
            <w:color w:val="000000"/>
          </w:rPr>
          <w:t>included</w:t>
        </w:r>
      </w:ins>
      <w:ins w:id="256" w:author="Atle Monrad" w:date="2022-09-30T22:12:00Z">
        <w:r w:rsidRPr="000745B5">
          <w:rPr>
            <w:color w:val="000000"/>
          </w:rPr>
          <w:t xml:space="preserve">. The UAE server verifies that the request is authorized (e.g., </w:t>
        </w:r>
        <w:proofErr w:type="gramStart"/>
        <w:r w:rsidRPr="000745B5">
          <w:rPr>
            <w:color w:val="000000"/>
          </w:rPr>
          <w:t>Multi-USS</w:t>
        </w:r>
        <w:proofErr w:type="gramEnd"/>
        <w:r w:rsidRPr="000745B5">
          <w:rPr>
            <w:color w:val="000000"/>
          </w:rPr>
          <w:t xml:space="preserve"> capability is enabled, new USS part of the allowed USS </w:t>
        </w:r>
      </w:ins>
      <w:ins w:id="257" w:author="Atle Monrad-v1" w:date="2022-10-11T19:37:00Z">
        <w:r w:rsidR="00400547">
          <w:rPr>
            <w:color w:val="000000"/>
          </w:rPr>
          <w:t>information</w:t>
        </w:r>
      </w:ins>
      <w:ins w:id="258" w:author="Atle Monrad" w:date="2022-09-30T22:12:00Z">
        <w:r w:rsidRPr="000745B5">
          <w:rPr>
            <w:color w:val="000000"/>
          </w:rPr>
          <w:t>).</w:t>
        </w:r>
      </w:ins>
    </w:p>
    <w:p w14:paraId="0B798820" w14:textId="36951002" w:rsidR="001C2E02" w:rsidRPr="000745B5" w:rsidRDefault="001C2E02" w:rsidP="001C2E02">
      <w:pPr>
        <w:pStyle w:val="B1"/>
        <w:rPr>
          <w:ins w:id="259" w:author="Atle Monrad" w:date="2022-09-30T22:12:00Z"/>
        </w:rPr>
      </w:pPr>
      <w:ins w:id="260" w:author="Atle Monrad" w:date="2022-09-30T22:12:00Z">
        <w:r w:rsidRPr="000745B5">
          <w:rPr>
            <w:lang w:val="en-US"/>
          </w:rPr>
          <w:t>2.</w:t>
        </w:r>
        <w:r w:rsidRPr="000745B5">
          <w:rPr>
            <w:lang w:val="en-US"/>
          </w:rPr>
          <w:tab/>
        </w:r>
        <w:r w:rsidRPr="000745B5">
          <w:rPr>
            <w:color w:val="000000"/>
          </w:rPr>
          <w:t xml:space="preserve">The UAE server </w:t>
        </w:r>
      </w:ins>
      <w:ins w:id="261" w:author="Atle Monrad-v2" w:date="2022-10-12T21:43:00Z">
        <w:r w:rsidR="00EB5CF8">
          <w:rPr>
            <w:color w:val="000000"/>
          </w:rPr>
          <w:t>forwards the</w:t>
        </w:r>
      </w:ins>
      <w:ins w:id="262" w:author="Atle Monrad" w:date="2022-09-30T22:12:00Z">
        <w:r w:rsidRPr="000745B5">
          <w:rPr>
            <w:color w:val="000000"/>
          </w:rPr>
          <w:t xml:space="preserve"> USS change request to the UAE client including the new serving USS information</w:t>
        </w:r>
      </w:ins>
      <w:ins w:id="263" w:author="Atle Monrad-v2" w:date="2022-10-12T21:41:00Z">
        <w:r w:rsidR="00EB5CF8">
          <w:rPr>
            <w:color w:val="000000"/>
          </w:rPr>
          <w:t xml:space="preserve"> and </w:t>
        </w:r>
      </w:ins>
      <w:ins w:id="264" w:author="Atle Monrad-v2" w:date="2022-10-12T21:44:00Z">
        <w:r w:rsidR="00EB5CF8">
          <w:rPr>
            <w:color w:val="000000"/>
          </w:rPr>
          <w:t>the</w:t>
        </w:r>
      </w:ins>
      <w:ins w:id="265" w:author="Atle Monrad-v2" w:date="2022-10-12T21:41:00Z">
        <w:r w:rsidR="00EB5CF8">
          <w:rPr>
            <w:color w:val="000000"/>
          </w:rPr>
          <w:t xml:space="preserve"> updated </w:t>
        </w:r>
        <w:proofErr w:type="gramStart"/>
        <w:r w:rsidR="00EB5CF8">
          <w:rPr>
            <w:color w:val="000000"/>
          </w:rPr>
          <w:t>Multi-USS</w:t>
        </w:r>
        <w:proofErr w:type="gramEnd"/>
        <w:r w:rsidR="00EB5CF8">
          <w:rPr>
            <w:color w:val="000000"/>
          </w:rPr>
          <w:t xml:space="preserve"> policy</w:t>
        </w:r>
      </w:ins>
      <w:ins w:id="266" w:author="Atle Monrad" w:date="2022-09-30T22:12:00Z">
        <w:r w:rsidRPr="000745B5">
          <w:rPr>
            <w:color w:val="000000"/>
          </w:rPr>
          <w:t>.</w:t>
        </w:r>
      </w:ins>
    </w:p>
    <w:p w14:paraId="5067D7B4" w14:textId="4AE0EB37" w:rsidR="001C2E02" w:rsidRPr="000745B5" w:rsidRDefault="001C2E02" w:rsidP="001C2E02">
      <w:pPr>
        <w:pStyle w:val="B1"/>
        <w:rPr>
          <w:ins w:id="267" w:author="Atle Monrad" w:date="2022-09-30T22:12:00Z"/>
          <w:lang w:val="en-US"/>
        </w:rPr>
      </w:pPr>
      <w:ins w:id="268" w:author="Atle Monrad" w:date="2022-09-30T22:12:00Z">
        <w:r w:rsidRPr="000745B5">
          <w:rPr>
            <w:lang w:val="en-US"/>
          </w:rPr>
          <w:t>3.</w:t>
        </w:r>
        <w:r w:rsidRPr="000745B5">
          <w:rPr>
            <w:lang w:val="en-US"/>
          </w:rPr>
          <w:tab/>
          <w:t>Perform change of USS.</w:t>
        </w:r>
      </w:ins>
    </w:p>
    <w:p w14:paraId="6AE3B4AA" w14:textId="08DE22E9" w:rsidR="00B354C9" w:rsidRDefault="001C2E02" w:rsidP="001C2E02">
      <w:pPr>
        <w:pStyle w:val="B1"/>
        <w:rPr>
          <w:ins w:id="269" w:author="Atle Monrad-v1" w:date="2022-10-11T23:39:00Z"/>
          <w:color w:val="000000"/>
        </w:rPr>
      </w:pPr>
      <w:ins w:id="270" w:author="Atle Monrad" w:date="2022-09-30T22:12:00Z">
        <w:r w:rsidRPr="000745B5">
          <w:rPr>
            <w:lang w:val="en-US"/>
          </w:rPr>
          <w:tab/>
        </w:r>
      </w:ins>
      <w:ins w:id="271" w:author="Atle Monrad-v1" w:date="2022-10-11T23:39:00Z">
        <w:r w:rsidR="00B354C9" w:rsidRPr="000745B5">
          <w:rPr>
            <w:color w:val="000000"/>
          </w:rPr>
          <w:t xml:space="preserve">The UAE client initiates the communication with the new serving USS based on the USS change request and </w:t>
        </w:r>
      </w:ins>
      <w:ins w:id="272" w:author="Atle Monrad-v2" w:date="2022-10-12T21:42:00Z">
        <w:r w:rsidR="00EB5CF8">
          <w:rPr>
            <w:color w:val="000000"/>
          </w:rPr>
          <w:t xml:space="preserve">the </w:t>
        </w:r>
      </w:ins>
      <w:proofErr w:type="gramStart"/>
      <w:ins w:id="273" w:author="Atle Monrad-v1" w:date="2022-10-11T23:39:00Z">
        <w:r w:rsidR="00B354C9" w:rsidRPr="000745B5">
          <w:rPr>
            <w:color w:val="000000"/>
          </w:rPr>
          <w:t>Multi-USS</w:t>
        </w:r>
        <w:proofErr w:type="gramEnd"/>
        <w:r w:rsidR="00B354C9" w:rsidRPr="000745B5">
          <w:rPr>
            <w:color w:val="000000"/>
          </w:rPr>
          <w:t xml:space="preserve"> </w:t>
        </w:r>
      </w:ins>
      <w:ins w:id="274" w:author="Atle Monrad-v2" w:date="2022-10-12T21:42:00Z">
        <w:r w:rsidR="00EB5CF8">
          <w:rPr>
            <w:color w:val="000000"/>
          </w:rPr>
          <w:t>policy</w:t>
        </w:r>
      </w:ins>
      <w:ins w:id="275" w:author="Atle Monrad-v1" w:date="2022-10-11T23:39:00Z">
        <w:r w:rsidR="00B354C9" w:rsidRPr="000745B5">
          <w:rPr>
            <w:color w:val="000000"/>
          </w:rPr>
          <w:t>.</w:t>
        </w:r>
      </w:ins>
    </w:p>
    <w:p w14:paraId="3ACAECB2" w14:textId="1F620E50" w:rsidR="001C2E02" w:rsidRPr="000745B5" w:rsidRDefault="001C2E02" w:rsidP="00B354C9">
      <w:pPr>
        <w:pStyle w:val="B1"/>
        <w:ind w:firstLine="0"/>
        <w:rPr>
          <w:ins w:id="276" w:author="Atle Monrad" w:date="2022-09-30T22:12:00Z"/>
          <w:bCs/>
          <w:lang w:val="en-US"/>
        </w:rPr>
      </w:pPr>
      <w:ins w:id="277" w:author="Atle Monrad" w:date="2022-09-30T22:12:00Z">
        <w:r w:rsidRPr="000745B5">
          <w:t>If an emergency change of USS is deemed necessary by the UAE Client (</w:t>
        </w:r>
        <w:proofErr w:type="gramStart"/>
        <w:r w:rsidRPr="000745B5">
          <w:t>e.g.</w:t>
        </w:r>
        <w:proofErr w:type="gramEnd"/>
        <w:r w:rsidRPr="000745B5">
          <w:t xml:space="preserve"> sudden loss of contact with the serving USS), the </w:t>
        </w:r>
        <w:r w:rsidRPr="000745B5">
          <w:rPr>
            <w:color w:val="000000"/>
          </w:rPr>
          <w:t xml:space="preserve">UAE client initiates the change of USS (i.e. on behalf of the USS) based on </w:t>
        </w:r>
      </w:ins>
      <w:ins w:id="278" w:author="Atle Monrad-v2" w:date="2022-10-12T21:43:00Z">
        <w:r w:rsidR="00EB5CF8">
          <w:rPr>
            <w:color w:val="000000"/>
          </w:rPr>
          <w:t xml:space="preserve">the previously </w:t>
        </w:r>
      </w:ins>
      <w:ins w:id="279" w:author="Atle Monrad" w:date="2022-09-30T22:12:00Z">
        <w:r w:rsidRPr="000745B5">
          <w:rPr>
            <w:color w:val="000000"/>
          </w:rPr>
          <w:t xml:space="preserve">USS provided Multi-USS </w:t>
        </w:r>
      </w:ins>
      <w:ins w:id="280" w:author="Atle Monrad-v2" w:date="2022-10-12T21:42:00Z">
        <w:r w:rsidR="00EB5CF8">
          <w:rPr>
            <w:color w:val="000000"/>
          </w:rPr>
          <w:t>policy</w:t>
        </w:r>
      </w:ins>
      <w:ins w:id="281" w:author="Atle Monrad" w:date="2022-09-30T22:12:00Z">
        <w:r w:rsidRPr="000745B5">
          <w:rPr>
            <w:color w:val="000000"/>
          </w:rPr>
          <w:t>. In this case, the steps</w:t>
        </w:r>
        <w:r w:rsidRPr="000745B5">
          <w:t xml:space="preserve"> 1-2 are not performed.</w:t>
        </w:r>
      </w:ins>
    </w:p>
    <w:p w14:paraId="15E731CC" w14:textId="03D18F2D" w:rsidR="001C2E02" w:rsidRPr="000745B5" w:rsidRDefault="001C2E02" w:rsidP="001C2E02">
      <w:pPr>
        <w:pStyle w:val="B1"/>
        <w:rPr>
          <w:ins w:id="282" w:author="Atle Monrad" w:date="2022-09-30T22:12:00Z"/>
        </w:rPr>
      </w:pPr>
      <w:ins w:id="283" w:author="Atle Monrad" w:date="2022-09-30T22:12:00Z">
        <w:r w:rsidRPr="000745B5">
          <w:t>4.</w:t>
        </w:r>
        <w:r w:rsidRPr="000745B5">
          <w:tab/>
        </w:r>
        <w:r w:rsidRPr="000745B5">
          <w:rPr>
            <w:color w:val="000000"/>
          </w:rPr>
          <w:t xml:space="preserve">The </w:t>
        </w:r>
        <w:bookmarkStart w:id="284" w:name="_Hlk116642187"/>
        <w:r w:rsidRPr="000745B5">
          <w:rPr>
            <w:color w:val="000000"/>
          </w:rPr>
          <w:t xml:space="preserve">UAE client sends a USS change response/notification indicating </w:t>
        </w:r>
      </w:ins>
      <w:ins w:id="285" w:author="Atle Monrad-v4" w:date="2022-10-14T12:14:00Z">
        <w:r w:rsidR="00EC7A70">
          <w:rPr>
            <w:color w:val="000000"/>
          </w:rPr>
          <w:t>to what USS the</w:t>
        </w:r>
      </w:ins>
      <w:ins w:id="286" w:author="Atle Monrad" w:date="2022-09-30T22:12:00Z">
        <w:r w:rsidRPr="000745B5">
          <w:rPr>
            <w:color w:val="000000"/>
          </w:rPr>
          <w:t xml:space="preserve"> change of USS has been performed</w:t>
        </w:r>
        <w:bookmarkEnd w:id="284"/>
        <w:r w:rsidRPr="000745B5">
          <w:rPr>
            <w:color w:val="000000"/>
          </w:rPr>
          <w:t>.</w:t>
        </w:r>
      </w:ins>
    </w:p>
    <w:p w14:paraId="616E1D60" w14:textId="77777777" w:rsidR="001C2E02" w:rsidRPr="000745B5" w:rsidRDefault="001C2E02" w:rsidP="001C2E02">
      <w:pPr>
        <w:pStyle w:val="B1"/>
        <w:rPr>
          <w:ins w:id="287" w:author="Atle Monrad" w:date="2022-09-30T22:12:00Z"/>
        </w:rPr>
      </w:pPr>
      <w:ins w:id="288" w:author="Atle Monrad" w:date="2022-09-30T22:12:00Z">
        <w:r w:rsidRPr="000745B5">
          <w:t>5.</w:t>
        </w:r>
        <w:r w:rsidRPr="000745B5">
          <w:tab/>
        </w:r>
        <w:r w:rsidRPr="000745B5">
          <w:rPr>
            <w:color w:val="000000"/>
          </w:rPr>
          <w:t xml:space="preserve">The UAE server sends a USS change response/notification to the </w:t>
        </w:r>
        <w:r w:rsidRPr="000745B5">
          <w:t>UAS application specific server</w:t>
        </w:r>
        <w:r w:rsidRPr="000745B5">
          <w:rPr>
            <w:color w:val="000000"/>
          </w:rPr>
          <w:t xml:space="preserve"> indicating that a change of USS has been performed.</w:t>
        </w:r>
      </w:ins>
    </w:p>
    <w:p w14:paraId="32885BCC" w14:textId="7B688688" w:rsidR="004A5B62" w:rsidRDefault="004A5B62" w:rsidP="004A5B62">
      <w:pPr>
        <w:pStyle w:val="Heading3"/>
        <w:rPr>
          <w:ins w:id="289" w:author="Atle Monrad" w:date="2022-10-03T16:00:00Z"/>
        </w:rPr>
      </w:pPr>
      <w:ins w:id="290" w:author="Atle Monrad" w:date="2022-10-03T15:59:00Z">
        <w:r>
          <w:t>7.</w:t>
        </w:r>
      </w:ins>
      <w:ins w:id="291" w:author="Atle Monrad" w:date="2022-10-03T16:00:00Z">
        <w:r>
          <w:t>6</w:t>
        </w:r>
      </w:ins>
      <w:ins w:id="292" w:author="Atle Monrad" w:date="2022-10-03T15:59:00Z">
        <w:r>
          <w:t>.3</w:t>
        </w:r>
        <w:r>
          <w:tab/>
          <w:t>Information flows</w:t>
        </w:r>
      </w:ins>
    </w:p>
    <w:p w14:paraId="34367BB3" w14:textId="31EE8931" w:rsidR="004A5B62" w:rsidRPr="00650A17" w:rsidRDefault="004A5B62" w:rsidP="004A5B62">
      <w:pPr>
        <w:pStyle w:val="Heading4"/>
        <w:rPr>
          <w:ins w:id="293" w:author="Atle Monrad" w:date="2022-10-03T15:59:00Z"/>
        </w:rPr>
      </w:pPr>
      <w:ins w:id="294" w:author="Atle Monrad" w:date="2022-10-03T15:59:00Z">
        <w:r>
          <w:t>7</w:t>
        </w:r>
        <w:r w:rsidRPr="00650A17">
          <w:t>.</w:t>
        </w:r>
      </w:ins>
      <w:ins w:id="295" w:author="Atle Monrad" w:date="2022-10-03T16:02:00Z">
        <w:r>
          <w:t>6</w:t>
        </w:r>
      </w:ins>
      <w:ins w:id="296" w:author="Atle Monrad" w:date="2022-10-03T15:59:00Z">
        <w:r w:rsidRPr="00650A17">
          <w:t>.3.1</w:t>
        </w:r>
        <w:r w:rsidRPr="00650A17">
          <w:tab/>
        </w:r>
      </w:ins>
      <w:proofErr w:type="gramStart"/>
      <w:ins w:id="297" w:author="Atle Monrad" w:date="2022-10-03T16:02:00Z">
        <w:r>
          <w:t>Multi-USS</w:t>
        </w:r>
      </w:ins>
      <w:proofErr w:type="gramEnd"/>
      <w:ins w:id="298" w:author="Atle Monrad" w:date="2022-10-03T15:59:00Z">
        <w:r w:rsidRPr="00650A17">
          <w:t xml:space="preserve"> management request</w:t>
        </w:r>
      </w:ins>
    </w:p>
    <w:p w14:paraId="29344CA8" w14:textId="16E10A92" w:rsidR="004A5B62" w:rsidRDefault="004A5B62" w:rsidP="004A5B62">
      <w:pPr>
        <w:rPr>
          <w:ins w:id="299" w:author="Atle Monrad" w:date="2022-10-03T15:59:00Z"/>
          <w:lang w:val="en-US"/>
        </w:rPr>
      </w:pPr>
      <w:ins w:id="300" w:author="Atle Monrad" w:date="2022-10-03T15:59:00Z">
        <w:r>
          <w:rPr>
            <w:lang w:val="en-US"/>
          </w:rPr>
          <w:t>Table 7.</w:t>
        </w:r>
      </w:ins>
      <w:ins w:id="301" w:author="Atle Monrad" w:date="2022-10-03T16:08:00Z">
        <w:r w:rsidR="00EE72C6">
          <w:rPr>
            <w:lang w:val="en-US"/>
          </w:rPr>
          <w:t>6</w:t>
        </w:r>
      </w:ins>
      <w:ins w:id="302" w:author="Atle Monrad" w:date="2022-10-03T15:59:00Z">
        <w:r>
          <w:rPr>
            <w:lang w:val="en-US"/>
          </w:rPr>
          <w:t>.3.1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information flow </w:t>
        </w:r>
      </w:ins>
      <w:proofErr w:type="gramStart"/>
      <w:ins w:id="303" w:author="Atle Monrad" w:date="2022-10-03T16:07:00Z">
        <w:r w:rsidR="00EE72C6">
          <w:rPr>
            <w:lang w:val="en-US"/>
          </w:rPr>
          <w:t>Multi-USS</w:t>
        </w:r>
      </w:ins>
      <w:proofErr w:type="gramEnd"/>
      <w:ins w:id="304" w:author="Atle Monrad" w:date="2022-10-03T15:59:00Z">
        <w:r>
          <w:rPr>
            <w:lang w:val="en-US"/>
          </w:rPr>
          <w:t xml:space="preserve"> management request from the UAS application specific server to the UAE server.</w:t>
        </w:r>
      </w:ins>
    </w:p>
    <w:p w14:paraId="42DEBE68" w14:textId="36DBBA1B" w:rsidR="004B29D6" w:rsidRPr="00EE72C6" w:rsidRDefault="004B29D6" w:rsidP="004B29D6">
      <w:pPr>
        <w:pStyle w:val="EditorsNote"/>
        <w:rPr>
          <w:ins w:id="305" w:author="Atle Monrad" w:date="2022-10-03T16:09:00Z"/>
        </w:rPr>
      </w:pPr>
      <w:ins w:id="306" w:author="Atle Monrad" w:date="2022-10-03T16:09:00Z">
        <w:r>
          <w:t>Editor’s Note:</w:t>
        </w:r>
        <w:r>
          <w:tab/>
        </w:r>
      </w:ins>
      <w:ins w:id="307" w:author="Atle Monrad" w:date="2022-10-03T18:51:00Z">
        <w:r w:rsidR="00F913EE">
          <w:t xml:space="preserve">The list of </w:t>
        </w:r>
      </w:ins>
      <w:ins w:id="308" w:author="Atle Monrad" w:date="2022-10-03T16:09:00Z">
        <w:r>
          <w:t xml:space="preserve">Information Elements of the operation is FFS. </w:t>
        </w:r>
      </w:ins>
    </w:p>
    <w:p w14:paraId="566D9F93" w14:textId="096B3946" w:rsidR="004A5B62" w:rsidRDefault="004A5B62" w:rsidP="004A5B62">
      <w:pPr>
        <w:pStyle w:val="TH"/>
        <w:rPr>
          <w:ins w:id="309" w:author="Atle Monrad" w:date="2022-10-03T15:59:00Z"/>
          <w:lang w:val="en-US"/>
        </w:rPr>
      </w:pPr>
      <w:ins w:id="310" w:author="Atle Monrad" w:date="2022-10-03T15:59:00Z">
        <w:r>
          <w:rPr>
            <w:lang w:val="en-US"/>
          </w:rPr>
          <w:t>Table 7.</w:t>
        </w:r>
      </w:ins>
      <w:ins w:id="311" w:author="Atle Monrad" w:date="2022-10-03T16:08:00Z">
        <w:r w:rsidR="00EE72C6">
          <w:rPr>
            <w:lang w:val="en-US"/>
          </w:rPr>
          <w:t>6</w:t>
        </w:r>
      </w:ins>
      <w:ins w:id="312" w:author="Atle Monrad" w:date="2022-10-03T15:59:00Z">
        <w:r>
          <w:rPr>
            <w:lang w:val="en-US"/>
          </w:rPr>
          <w:t>.3.1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: </w:t>
        </w:r>
      </w:ins>
      <w:proofErr w:type="gramStart"/>
      <w:ins w:id="313" w:author="Atle Monrad" w:date="2022-10-03T16:08:00Z">
        <w:r w:rsidR="00EE72C6">
          <w:rPr>
            <w:lang w:val="en-US"/>
          </w:rPr>
          <w:t>Multi-USS</w:t>
        </w:r>
      </w:ins>
      <w:proofErr w:type="gramEnd"/>
      <w:ins w:id="314" w:author="Atle Monrad" w:date="2022-10-03T15:59:00Z">
        <w:r>
          <w:rPr>
            <w:lang w:val="en-US"/>
          </w:rPr>
          <w:t xml:space="preserve"> management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A5B62" w14:paraId="5C18FB85" w14:textId="77777777" w:rsidTr="00CF30DD">
        <w:trPr>
          <w:jc w:val="center"/>
          <w:ins w:id="315" w:author="Atle Monrad" w:date="2022-10-03T15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8F9C60" w14:textId="77777777" w:rsidR="004A5B62" w:rsidRDefault="004A5B62" w:rsidP="00CF30DD">
            <w:pPr>
              <w:pStyle w:val="TAH"/>
              <w:rPr>
                <w:ins w:id="316" w:author="Atle Monrad" w:date="2022-10-03T15:59:00Z"/>
                <w:lang w:val="en-US"/>
              </w:rPr>
            </w:pPr>
            <w:ins w:id="317" w:author="Atle Monrad" w:date="2022-10-03T15:59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6EDDC7" w14:textId="77777777" w:rsidR="004A5B62" w:rsidRDefault="004A5B62" w:rsidP="00CF30DD">
            <w:pPr>
              <w:pStyle w:val="TAH"/>
              <w:rPr>
                <w:ins w:id="318" w:author="Atle Monrad" w:date="2022-10-03T15:59:00Z"/>
                <w:lang w:val="en-US"/>
              </w:rPr>
            </w:pPr>
            <w:ins w:id="319" w:author="Atle Monrad" w:date="2022-10-03T15:59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ED909" w14:textId="77777777" w:rsidR="004A5B62" w:rsidRDefault="004A5B62" w:rsidP="00CF30DD">
            <w:pPr>
              <w:pStyle w:val="TAH"/>
              <w:rPr>
                <w:ins w:id="320" w:author="Atle Monrad" w:date="2022-10-03T15:59:00Z"/>
                <w:lang w:val="en-US"/>
              </w:rPr>
            </w:pPr>
            <w:ins w:id="321" w:author="Atle Monrad" w:date="2022-10-03T15:59:00Z">
              <w:r>
                <w:rPr>
                  <w:lang w:val="en-US"/>
                </w:rPr>
                <w:t>Description</w:t>
              </w:r>
            </w:ins>
          </w:p>
        </w:tc>
      </w:tr>
      <w:tr w:rsidR="004A5B62" w14:paraId="3AF9DB91" w14:textId="77777777" w:rsidTr="00CF30DD">
        <w:trPr>
          <w:jc w:val="center"/>
          <w:ins w:id="322" w:author="Atle Monrad" w:date="2022-10-03T15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760192" w14:textId="77777777" w:rsidR="004A5B62" w:rsidRDefault="004A5B62" w:rsidP="00CF30DD">
            <w:pPr>
              <w:pStyle w:val="TAL"/>
              <w:rPr>
                <w:ins w:id="323" w:author="Atle Monrad" w:date="2022-10-03T15:59:00Z"/>
                <w:szCs w:val="18"/>
                <w:lang w:val="en-US"/>
              </w:rPr>
            </w:pPr>
            <w:ins w:id="324" w:author="Atle Monrad" w:date="2022-10-03T15:59:00Z">
              <w:r>
                <w:rPr>
                  <w:szCs w:val="18"/>
                  <w:lang w:val="en-US"/>
                </w:rPr>
                <w:t>UASS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27193A" w14:textId="77777777" w:rsidR="004A5B62" w:rsidRDefault="004A5B62" w:rsidP="00CF30DD">
            <w:pPr>
              <w:pStyle w:val="TAL"/>
              <w:rPr>
                <w:ins w:id="325" w:author="Atle Monrad" w:date="2022-10-03T15:59:00Z"/>
                <w:szCs w:val="18"/>
                <w:lang w:val="en-US"/>
              </w:rPr>
            </w:pPr>
            <w:ins w:id="326" w:author="Atle Monrad" w:date="2022-10-03T15:59:00Z">
              <w:r>
                <w:rPr>
                  <w:szCs w:val="18"/>
                  <w:lang w:val="en-US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FA216" w14:textId="28B8F479" w:rsidR="004A5B62" w:rsidRDefault="004A5B62" w:rsidP="00CF30DD">
            <w:pPr>
              <w:pStyle w:val="TAL"/>
              <w:rPr>
                <w:ins w:id="327" w:author="Atle Monrad" w:date="2022-10-03T15:59:00Z"/>
                <w:szCs w:val="18"/>
                <w:lang w:val="en-US"/>
              </w:rPr>
            </w:pPr>
            <w:ins w:id="328" w:author="Atle Monrad" w:date="2022-10-03T15:59:00Z">
              <w:r>
                <w:rPr>
                  <w:szCs w:val="18"/>
                  <w:lang w:val="en-US"/>
                </w:rPr>
                <w:t xml:space="preserve">Identity of the </w:t>
              </w:r>
              <w:r>
                <w:rPr>
                  <w:lang w:val="en-US"/>
                </w:rPr>
                <w:t>UAS application specific server</w:t>
              </w:r>
              <w:r>
                <w:rPr>
                  <w:szCs w:val="18"/>
                  <w:lang w:val="en-US"/>
                </w:rPr>
                <w:t xml:space="preserve"> which requests the </w:t>
              </w:r>
            </w:ins>
            <w:proofErr w:type="gramStart"/>
            <w:ins w:id="329" w:author="Atle Monrad" w:date="2022-10-03T16:12:00Z">
              <w:r w:rsidR="004B29D6">
                <w:rPr>
                  <w:szCs w:val="18"/>
                  <w:lang w:val="en-US"/>
                </w:rPr>
                <w:t>Multi-USS</w:t>
              </w:r>
              <w:proofErr w:type="gramEnd"/>
              <w:r w:rsidR="004B29D6">
                <w:rPr>
                  <w:szCs w:val="18"/>
                  <w:lang w:val="en-US"/>
                </w:rPr>
                <w:t xml:space="preserve"> </w:t>
              </w:r>
            </w:ins>
            <w:ins w:id="330" w:author="Atle Monrad" w:date="2022-10-03T15:59:00Z">
              <w:r>
                <w:rPr>
                  <w:szCs w:val="18"/>
                  <w:lang w:val="en-US"/>
                </w:rPr>
                <w:t xml:space="preserve">management. This ID can be the </w:t>
              </w:r>
              <w:r w:rsidRPr="0059269A">
                <w:rPr>
                  <w:szCs w:val="18"/>
                  <w:lang w:val="en-US"/>
                </w:rPr>
                <w:t>USS</w:t>
              </w:r>
              <w:r>
                <w:rPr>
                  <w:szCs w:val="18"/>
                  <w:lang w:val="en-US"/>
                </w:rPr>
                <w:t xml:space="preserve"> identifier, when the </w:t>
              </w:r>
              <w:r>
                <w:rPr>
                  <w:lang w:val="en-US"/>
                </w:rPr>
                <w:t xml:space="preserve">UAS application specific server is the </w:t>
              </w:r>
              <w:r w:rsidRPr="0059269A">
                <w:rPr>
                  <w:lang w:val="en-US"/>
                </w:rPr>
                <w:t>USS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0384C063" w14:textId="77777777" w:rsidR="004A5B62" w:rsidRDefault="004A5B62" w:rsidP="004A5B62">
      <w:pPr>
        <w:rPr>
          <w:ins w:id="331" w:author="Atle Monrad" w:date="2022-10-03T15:59:00Z"/>
          <w:lang w:val="en-US"/>
        </w:rPr>
      </w:pPr>
    </w:p>
    <w:p w14:paraId="16D53836" w14:textId="57D290D0" w:rsidR="004A5B62" w:rsidRPr="00650A17" w:rsidRDefault="004A5B62" w:rsidP="004A5B62">
      <w:pPr>
        <w:pStyle w:val="Heading4"/>
        <w:rPr>
          <w:ins w:id="332" w:author="Atle Monrad" w:date="2022-10-03T15:59:00Z"/>
        </w:rPr>
      </w:pPr>
      <w:ins w:id="333" w:author="Atle Monrad" w:date="2022-10-03T15:59:00Z">
        <w:r>
          <w:lastRenderedPageBreak/>
          <w:t>7</w:t>
        </w:r>
        <w:r w:rsidRPr="00650A17">
          <w:t>.</w:t>
        </w:r>
      </w:ins>
      <w:ins w:id="334" w:author="Atle Monrad" w:date="2022-10-03T16:10:00Z">
        <w:r w:rsidR="004B29D6">
          <w:t>6</w:t>
        </w:r>
      </w:ins>
      <w:ins w:id="335" w:author="Atle Monrad" w:date="2022-10-03T15:59:00Z">
        <w:r w:rsidRPr="00650A17">
          <w:t>.3.2</w:t>
        </w:r>
        <w:r w:rsidRPr="00650A17">
          <w:tab/>
        </w:r>
      </w:ins>
      <w:proofErr w:type="gramStart"/>
      <w:ins w:id="336" w:author="Atle Monrad" w:date="2022-10-03T16:12:00Z">
        <w:r w:rsidR="004B29D6">
          <w:t>Mul</w:t>
        </w:r>
      </w:ins>
      <w:ins w:id="337" w:author="Atle Monrad" w:date="2022-10-03T16:13:00Z">
        <w:r w:rsidR="004B29D6">
          <w:t>ti-USS</w:t>
        </w:r>
      </w:ins>
      <w:proofErr w:type="gramEnd"/>
      <w:ins w:id="338" w:author="Atle Monrad" w:date="2022-10-03T15:59:00Z">
        <w:r w:rsidRPr="00650A17">
          <w:t xml:space="preserve"> management response</w:t>
        </w:r>
      </w:ins>
    </w:p>
    <w:p w14:paraId="0CDA2379" w14:textId="6CBBD548" w:rsidR="004A5B62" w:rsidRDefault="004A5B62" w:rsidP="004A5B62">
      <w:pPr>
        <w:rPr>
          <w:ins w:id="339" w:author="Atle Monrad" w:date="2022-10-03T16:08:00Z"/>
          <w:lang w:val="en-US"/>
        </w:rPr>
      </w:pPr>
      <w:ins w:id="340" w:author="Atle Monrad" w:date="2022-10-03T15:59:00Z">
        <w:r>
          <w:rPr>
            <w:lang w:val="en-US"/>
          </w:rPr>
          <w:t>Table 7.</w:t>
        </w:r>
      </w:ins>
      <w:ins w:id="341" w:author="Atle Monrad" w:date="2022-10-03T16:10:00Z">
        <w:r w:rsidR="004B29D6">
          <w:rPr>
            <w:lang w:val="en-US"/>
          </w:rPr>
          <w:t>6</w:t>
        </w:r>
      </w:ins>
      <w:ins w:id="342" w:author="Atle Monrad" w:date="2022-10-03T15:59:00Z">
        <w:r>
          <w:rPr>
            <w:lang w:val="en-US"/>
          </w:rPr>
          <w:t>.3.2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information flow</w:t>
        </w:r>
      </w:ins>
      <w:ins w:id="343" w:author="Atle Monrad" w:date="2022-10-03T16:13:00Z">
        <w:r w:rsidR="004B29D6">
          <w:rPr>
            <w:lang w:val="en-US"/>
          </w:rPr>
          <w:t xml:space="preserve"> </w:t>
        </w:r>
        <w:proofErr w:type="gramStart"/>
        <w:r w:rsidR="004B29D6">
          <w:rPr>
            <w:lang w:val="en-US"/>
          </w:rPr>
          <w:t>Multi-USS</w:t>
        </w:r>
      </w:ins>
      <w:proofErr w:type="gramEnd"/>
      <w:ins w:id="344" w:author="Atle Monrad" w:date="2022-10-03T15:59:00Z">
        <w:r>
          <w:rPr>
            <w:lang w:val="en-US"/>
          </w:rPr>
          <w:t xml:space="preserve"> management response from the UAE server to the UAS application specific server.</w:t>
        </w:r>
      </w:ins>
    </w:p>
    <w:p w14:paraId="603F6308" w14:textId="2ABAFCB2" w:rsidR="004B29D6" w:rsidRPr="00EE72C6" w:rsidRDefault="004B29D6" w:rsidP="004B29D6">
      <w:pPr>
        <w:pStyle w:val="EditorsNote"/>
        <w:rPr>
          <w:ins w:id="345" w:author="Atle Monrad" w:date="2022-10-03T16:10:00Z"/>
        </w:rPr>
      </w:pPr>
      <w:ins w:id="346" w:author="Atle Monrad" w:date="2022-10-03T16:10:00Z">
        <w:r>
          <w:t>Editor’s Note:</w:t>
        </w:r>
        <w:r>
          <w:tab/>
          <w:t xml:space="preserve">The </w:t>
        </w:r>
      </w:ins>
      <w:ins w:id="347" w:author="Atle Monrad" w:date="2022-10-03T18:51:00Z">
        <w:r w:rsidR="00F913EE">
          <w:t xml:space="preserve">list of </w:t>
        </w:r>
      </w:ins>
      <w:ins w:id="348" w:author="Atle Monrad" w:date="2022-10-03T16:10:00Z">
        <w:r>
          <w:t xml:space="preserve">Information Elements of the operation is FFS. </w:t>
        </w:r>
      </w:ins>
    </w:p>
    <w:p w14:paraId="278F80BF" w14:textId="1D8D188F" w:rsidR="004A5B62" w:rsidRDefault="004A5B62" w:rsidP="004A5B62">
      <w:pPr>
        <w:pStyle w:val="TH"/>
        <w:rPr>
          <w:ins w:id="349" w:author="Atle Monrad" w:date="2022-10-03T15:59:00Z"/>
          <w:lang w:val="en-US"/>
        </w:rPr>
      </w:pPr>
      <w:ins w:id="350" w:author="Atle Monrad" w:date="2022-10-03T15:59:00Z">
        <w:r>
          <w:rPr>
            <w:lang w:val="en-US"/>
          </w:rPr>
          <w:t>Table 7.</w:t>
        </w:r>
      </w:ins>
      <w:ins w:id="351" w:author="Atle Monrad" w:date="2022-10-03T16:12:00Z">
        <w:r w:rsidR="004B29D6">
          <w:rPr>
            <w:lang w:val="en-US"/>
          </w:rPr>
          <w:t>6</w:t>
        </w:r>
      </w:ins>
      <w:ins w:id="352" w:author="Atle Monrad" w:date="2022-10-03T15:59:00Z">
        <w:r>
          <w:rPr>
            <w:lang w:val="en-US"/>
          </w:rPr>
          <w:t>.3.2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: </w:t>
        </w:r>
      </w:ins>
      <w:proofErr w:type="gramStart"/>
      <w:ins w:id="353" w:author="Atle Monrad" w:date="2022-10-03T16:13:00Z">
        <w:r w:rsidR="004B29D6">
          <w:rPr>
            <w:lang w:val="en-US"/>
          </w:rPr>
          <w:t>Multi-USS</w:t>
        </w:r>
      </w:ins>
      <w:proofErr w:type="gramEnd"/>
      <w:ins w:id="354" w:author="Atle Monrad" w:date="2022-10-03T15:59:00Z">
        <w:r>
          <w:rPr>
            <w:lang w:val="en-US"/>
          </w:rPr>
          <w:t xml:space="preserve"> management response</w:t>
        </w:r>
      </w:ins>
    </w:p>
    <w:tbl>
      <w:tblPr>
        <w:tblW w:w="9027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4A5B62" w14:paraId="516360C1" w14:textId="77777777" w:rsidTr="00CF30DD">
        <w:trPr>
          <w:trHeight w:val="272"/>
          <w:jc w:val="center"/>
          <w:ins w:id="355" w:author="Atle Monrad" w:date="2022-10-03T15:59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4AE42C" w14:textId="77777777" w:rsidR="004A5B62" w:rsidRDefault="004A5B62" w:rsidP="00CF30DD">
            <w:pPr>
              <w:pStyle w:val="TAH"/>
              <w:rPr>
                <w:ins w:id="356" w:author="Atle Monrad" w:date="2022-10-03T15:59:00Z"/>
                <w:lang w:val="en-US"/>
              </w:rPr>
            </w:pPr>
            <w:ins w:id="357" w:author="Atle Monrad" w:date="2022-10-03T15:59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203C16" w14:textId="77777777" w:rsidR="004A5B62" w:rsidRDefault="004A5B62" w:rsidP="00CF30DD">
            <w:pPr>
              <w:pStyle w:val="TAH"/>
              <w:rPr>
                <w:ins w:id="358" w:author="Atle Monrad" w:date="2022-10-03T15:59:00Z"/>
                <w:lang w:val="en-US"/>
              </w:rPr>
            </w:pPr>
            <w:ins w:id="359" w:author="Atle Monrad" w:date="2022-10-03T15:59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ADD223" w14:textId="77777777" w:rsidR="004A5B62" w:rsidRDefault="004A5B62" w:rsidP="00CF30DD">
            <w:pPr>
              <w:pStyle w:val="TAH"/>
              <w:rPr>
                <w:ins w:id="360" w:author="Atle Monrad" w:date="2022-10-03T15:59:00Z"/>
                <w:lang w:val="en-US"/>
              </w:rPr>
            </w:pPr>
            <w:ins w:id="361" w:author="Atle Monrad" w:date="2022-10-03T15:59:00Z">
              <w:r>
                <w:rPr>
                  <w:lang w:val="en-US"/>
                </w:rPr>
                <w:t>Description</w:t>
              </w:r>
            </w:ins>
          </w:p>
        </w:tc>
      </w:tr>
      <w:tr w:rsidR="004A5B62" w14:paraId="58CD95A4" w14:textId="77777777" w:rsidTr="00CF30DD">
        <w:trPr>
          <w:trHeight w:val="293"/>
          <w:jc w:val="center"/>
          <w:ins w:id="362" w:author="Atle Monrad" w:date="2022-10-03T15:59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83B65C" w14:textId="77777777" w:rsidR="004A5B62" w:rsidRDefault="004A5B62" w:rsidP="00CF30DD">
            <w:pPr>
              <w:pStyle w:val="TAL"/>
              <w:rPr>
                <w:ins w:id="363" w:author="Atle Monrad" w:date="2022-10-03T15:59:00Z"/>
                <w:szCs w:val="18"/>
                <w:lang w:val="en-US"/>
              </w:rPr>
            </w:pPr>
            <w:ins w:id="364" w:author="Atle Monrad" w:date="2022-10-03T15:59:00Z">
              <w:r>
                <w:rPr>
                  <w:szCs w:val="18"/>
                  <w:lang w:val="en-US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F7D6FE" w14:textId="77777777" w:rsidR="004A5B62" w:rsidRDefault="004A5B62" w:rsidP="00CF30DD">
            <w:pPr>
              <w:pStyle w:val="TAL"/>
              <w:rPr>
                <w:ins w:id="365" w:author="Atle Monrad" w:date="2022-10-03T15:59:00Z"/>
                <w:szCs w:val="18"/>
                <w:lang w:val="en-US"/>
              </w:rPr>
            </w:pPr>
            <w:ins w:id="366" w:author="Atle Monrad" w:date="2022-10-03T15:59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F9396" w14:textId="09EAB647" w:rsidR="004A5B62" w:rsidRDefault="004A5B62" w:rsidP="00CF30DD">
            <w:pPr>
              <w:pStyle w:val="TAL"/>
              <w:rPr>
                <w:ins w:id="367" w:author="Atle Monrad" w:date="2022-10-03T15:59:00Z"/>
                <w:szCs w:val="18"/>
                <w:lang w:val="en-US"/>
              </w:rPr>
            </w:pPr>
            <w:ins w:id="368" w:author="Atle Monrad" w:date="2022-10-03T15:59:00Z">
              <w:r>
                <w:rPr>
                  <w:lang w:val="en-US"/>
                </w:rPr>
                <w:t xml:space="preserve">The positive or negative result of the </w:t>
              </w:r>
            </w:ins>
            <w:proofErr w:type="gramStart"/>
            <w:ins w:id="369" w:author="Atle Monrad" w:date="2022-10-03T16:12:00Z">
              <w:r w:rsidR="004B29D6">
                <w:rPr>
                  <w:lang w:val="en-US"/>
                </w:rPr>
                <w:t>Multi-USS</w:t>
              </w:r>
            </w:ins>
            <w:proofErr w:type="gramEnd"/>
            <w:ins w:id="370" w:author="Atle Monrad" w:date="2022-10-03T15:59:00Z">
              <w:r>
                <w:rPr>
                  <w:lang w:val="en-US"/>
                </w:rPr>
                <w:t xml:space="preserve"> management request.</w:t>
              </w:r>
            </w:ins>
          </w:p>
        </w:tc>
      </w:tr>
    </w:tbl>
    <w:p w14:paraId="61F29E9A" w14:textId="77777777" w:rsidR="004A5B62" w:rsidRDefault="004A5B62" w:rsidP="004A5B62">
      <w:pPr>
        <w:rPr>
          <w:ins w:id="371" w:author="Atle Monrad" w:date="2022-10-03T15:59:00Z"/>
          <w:lang w:val="en-US"/>
        </w:rPr>
      </w:pPr>
    </w:p>
    <w:p w14:paraId="33BB549C" w14:textId="51FAAEC9" w:rsidR="004A5B62" w:rsidRDefault="004A5B62" w:rsidP="004A5B62">
      <w:pPr>
        <w:pStyle w:val="Heading4"/>
        <w:rPr>
          <w:ins w:id="372" w:author="Atle Monrad" w:date="2022-10-03T15:59:00Z"/>
        </w:rPr>
      </w:pPr>
      <w:ins w:id="373" w:author="Atle Monrad" w:date="2022-10-03T15:59:00Z">
        <w:r>
          <w:t>7.</w:t>
        </w:r>
      </w:ins>
      <w:ins w:id="374" w:author="Atle Monrad" w:date="2022-10-03T16:13:00Z">
        <w:r w:rsidR="004B29D6">
          <w:t>6</w:t>
        </w:r>
      </w:ins>
      <w:ins w:id="375" w:author="Atle Monrad" w:date="2022-10-03T15:59:00Z">
        <w:r>
          <w:t>.3.3</w:t>
        </w:r>
        <w:r>
          <w:tab/>
        </w:r>
      </w:ins>
      <w:proofErr w:type="gramStart"/>
      <w:ins w:id="376" w:author="Atle Monrad" w:date="2022-10-03T16:13:00Z">
        <w:r w:rsidR="004B29D6">
          <w:t>Mu</w:t>
        </w:r>
      </w:ins>
      <w:ins w:id="377" w:author="Atle Monrad" w:date="2022-10-03T16:14:00Z">
        <w:r w:rsidR="004B29D6">
          <w:t>lti-USS</w:t>
        </w:r>
      </w:ins>
      <w:proofErr w:type="gramEnd"/>
      <w:ins w:id="378" w:author="Atle Monrad" w:date="2022-10-03T15:59:00Z">
        <w:r>
          <w:t xml:space="preserve"> management complete</w:t>
        </w:r>
      </w:ins>
    </w:p>
    <w:p w14:paraId="34A9B645" w14:textId="6D104E57" w:rsidR="004A5B62" w:rsidRDefault="004A5B62" w:rsidP="004A5B62">
      <w:pPr>
        <w:rPr>
          <w:ins w:id="379" w:author="Atle Monrad" w:date="2022-10-03T15:59:00Z"/>
          <w:lang w:val="en-US"/>
        </w:rPr>
      </w:pPr>
      <w:ins w:id="380" w:author="Atle Monrad" w:date="2022-10-03T15:59:00Z">
        <w:r>
          <w:rPr>
            <w:lang w:val="en-US"/>
          </w:rPr>
          <w:t>Table 7.</w:t>
        </w:r>
      </w:ins>
      <w:ins w:id="381" w:author="Atle Monrad" w:date="2022-10-03T16:14:00Z">
        <w:r w:rsidR="004B29D6">
          <w:rPr>
            <w:lang w:val="en-US"/>
          </w:rPr>
          <w:t>6</w:t>
        </w:r>
      </w:ins>
      <w:ins w:id="382" w:author="Atle Monrad" w:date="2022-10-03T15:59:00Z">
        <w:r>
          <w:rPr>
            <w:lang w:val="en-US"/>
          </w:rPr>
          <w:t>.3.3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information flow </w:t>
        </w:r>
      </w:ins>
      <w:proofErr w:type="gramStart"/>
      <w:ins w:id="383" w:author="Atle Monrad" w:date="2022-10-03T16:16:00Z">
        <w:r w:rsidR="00230DF8">
          <w:rPr>
            <w:lang w:val="en-US"/>
          </w:rPr>
          <w:t>Multi-USS</w:t>
        </w:r>
      </w:ins>
      <w:proofErr w:type="gramEnd"/>
      <w:ins w:id="384" w:author="Atle Monrad" w:date="2022-10-03T15:59:00Z">
        <w:r>
          <w:rPr>
            <w:lang w:val="en-US"/>
          </w:rPr>
          <w:t xml:space="preserve"> management complete from the UAE server to the UAS application specific server.</w:t>
        </w:r>
      </w:ins>
    </w:p>
    <w:p w14:paraId="401D6E8D" w14:textId="28D2C953" w:rsidR="00230DF8" w:rsidRPr="00EE72C6" w:rsidRDefault="00230DF8" w:rsidP="00230DF8">
      <w:pPr>
        <w:pStyle w:val="EditorsNote"/>
        <w:rPr>
          <w:ins w:id="385" w:author="Atle Monrad" w:date="2022-10-03T16:14:00Z"/>
        </w:rPr>
      </w:pPr>
      <w:ins w:id="386" w:author="Atle Monrad" w:date="2022-10-03T16:14:00Z">
        <w:r>
          <w:t>Editor’s Note:</w:t>
        </w:r>
        <w:r>
          <w:tab/>
        </w:r>
      </w:ins>
      <w:ins w:id="387" w:author="Atle Monrad" w:date="2022-10-03T18:51:00Z">
        <w:r w:rsidR="00F913EE">
          <w:t xml:space="preserve">The list of </w:t>
        </w:r>
      </w:ins>
      <w:ins w:id="388" w:author="Atle Monrad" w:date="2022-10-03T16:14:00Z">
        <w:r>
          <w:t xml:space="preserve">Information Elements of the operation is FFS. </w:t>
        </w:r>
      </w:ins>
    </w:p>
    <w:p w14:paraId="6DC2477C" w14:textId="3F4EE550" w:rsidR="004A5B62" w:rsidRDefault="004A5B62" w:rsidP="004A5B62">
      <w:pPr>
        <w:pStyle w:val="TH"/>
        <w:rPr>
          <w:ins w:id="389" w:author="Atle Monrad" w:date="2022-10-03T15:59:00Z"/>
          <w:lang w:val="en-US"/>
        </w:rPr>
      </w:pPr>
      <w:ins w:id="390" w:author="Atle Monrad" w:date="2022-10-03T15:59:00Z">
        <w:r>
          <w:rPr>
            <w:lang w:val="en-US"/>
          </w:rPr>
          <w:t>Table 7.</w:t>
        </w:r>
      </w:ins>
      <w:ins w:id="391" w:author="Atle Monrad" w:date="2022-10-03T16:14:00Z">
        <w:r w:rsidR="00230DF8">
          <w:rPr>
            <w:lang w:val="en-US"/>
          </w:rPr>
          <w:t>6</w:t>
        </w:r>
      </w:ins>
      <w:ins w:id="392" w:author="Atle Monrad" w:date="2022-10-03T15:59:00Z">
        <w:r>
          <w:rPr>
            <w:lang w:val="en-US"/>
          </w:rPr>
          <w:t>.3.3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: </w:t>
        </w:r>
      </w:ins>
      <w:proofErr w:type="gramStart"/>
      <w:ins w:id="393" w:author="Atle Monrad" w:date="2022-10-03T16:17:00Z">
        <w:r w:rsidR="00230DF8">
          <w:rPr>
            <w:lang w:val="en-US"/>
          </w:rPr>
          <w:t>Multi-USS</w:t>
        </w:r>
      </w:ins>
      <w:proofErr w:type="gramEnd"/>
      <w:ins w:id="394" w:author="Atle Monrad" w:date="2022-10-03T15:59:00Z">
        <w:r>
          <w:rPr>
            <w:lang w:val="en-US"/>
          </w:rPr>
          <w:t xml:space="preserve"> management complete</w:t>
        </w:r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4A5B62" w14:paraId="58C93277" w14:textId="77777777" w:rsidTr="00CF30DD">
        <w:trPr>
          <w:trHeight w:val="272"/>
          <w:jc w:val="center"/>
          <w:ins w:id="395" w:author="Atle Monrad" w:date="2022-10-03T15:59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3D58C1" w14:textId="77777777" w:rsidR="004A5B62" w:rsidRDefault="004A5B62" w:rsidP="00CF30DD">
            <w:pPr>
              <w:pStyle w:val="TAH"/>
              <w:rPr>
                <w:ins w:id="396" w:author="Atle Monrad" w:date="2022-10-03T15:59:00Z"/>
                <w:lang w:val="en-US"/>
              </w:rPr>
            </w:pPr>
            <w:ins w:id="397" w:author="Atle Monrad" w:date="2022-10-03T15:59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82D5EE" w14:textId="77777777" w:rsidR="004A5B62" w:rsidRDefault="004A5B62" w:rsidP="00CF30DD">
            <w:pPr>
              <w:pStyle w:val="TAH"/>
              <w:rPr>
                <w:ins w:id="398" w:author="Atle Monrad" w:date="2022-10-03T15:59:00Z"/>
                <w:lang w:val="en-US"/>
              </w:rPr>
            </w:pPr>
            <w:ins w:id="399" w:author="Atle Monrad" w:date="2022-10-03T15:59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5E1ED" w14:textId="77777777" w:rsidR="004A5B62" w:rsidRDefault="004A5B62" w:rsidP="00CF30DD">
            <w:pPr>
              <w:pStyle w:val="TAH"/>
              <w:rPr>
                <w:ins w:id="400" w:author="Atle Monrad" w:date="2022-10-03T15:59:00Z"/>
                <w:lang w:val="en-US"/>
              </w:rPr>
            </w:pPr>
            <w:ins w:id="401" w:author="Atle Monrad" w:date="2022-10-03T15:59:00Z">
              <w:r>
                <w:rPr>
                  <w:lang w:val="en-US"/>
                </w:rPr>
                <w:t>Description</w:t>
              </w:r>
            </w:ins>
          </w:p>
        </w:tc>
      </w:tr>
      <w:tr w:rsidR="004A5B62" w14:paraId="00EE56B5" w14:textId="77777777" w:rsidTr="00CF30DD">
        <w:trPr>
          <w:trHeight w:val="293"/>
          <w:jc w:val="center"/>
          <w:ins w:id="402" w:author="Atle Monrad" w:date="2022-10-03T15:59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1D254" w14:textId="77777777" w:rsidR="004A5B62" w:rsidRDefault="004A5B62" w:rsidP="00CF30DD">
            <w:pPr>
              <w:pStyle w:val="TAL"/>
              <w:rPr>
                <w:ins w:id="403" w:author="Atle Monrad" w:date="2022-10-03T15:59:00Z"/>
                <w:szCs w:val="18"/>
                <w:lang w:val="en-US"/>
              </w:rPr>
            </w:pPr>
            <w:ins w:id="404" w:author="Atle Monrad" w:date="2022-10-03T15:59:00Z">
              <w:r>
                <w:rPr>
                  <w:szCs w:val="18"/>
                  <w:lang w:val="en-US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0EA4DA" w14:textId="77777777" w:rsidR="004A5B62" w:rsidRDefault="004A5B62" w:rsidP="00CF30DD">
            <w:pPr>
              <w:pStyle w:val="TAL"/>
              <w:rPr>
                <w:ins w:id="405" w:author="Atle Monrad" w:date="2022-10-03T15:59:00Z"/>
                <w:szCs w:val="18"/>
                <w:lang w:val="en-US"/>
              </w:rPr>
            </w:pPr>
            <w:ins w:id="406" w:author="Atle Monrad" w:date="2022-10-03T15:59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70BD9" w14:textId="2C5A8082" w:rsidR="004A5B62" w:rsidRDefault="004A5B62" w:rsidP="00CF30DD">
            <w:pPr>
              <w:pStyle w:val="TAL"/>
              <w:rPr>
                <w:ins w:id="407" w:author="Atle Monrad" w:date="2022-10-03T15:59:00Z"/>
                <w:szCs w:val="18"/>
                <w:lang w:val="en-US"/>
              </w:rPr>
            </w:pPr>
            <w:ins w:id="408" w:author="Atle Monrad" w:date="2022-10-03T15:59:00Z">
              <w:r>
                <w:rPr>
                  <w:lang w:val="en-US"/>
                </w:rPr>
                <w:t xml:space="preserve">The positive or negative result of the </w:t>
              </w:r>
            </w:ins>
            <w:proofErr w:type="gramStart"/>
            <w:ins w:id="409" w:author="Atle Monrad" w:date="2022-10-03T16:17:00Z">
              <w:r w:rsidR="00230DF8">
                <w:rPr>
                  <w:lang w:val="en-US"/>
                </w:rPr>
                <w:t>Multi-USS</w:t>
              </w:r>
            </w:ins>
            <w:proofErr w:type="gramEnd"/>
            <w:ins w:id="410" w:author="Atle Monrad" w:date="2022-10-03T15:59:00Z">
              <w:r>
                <w:rPr>
                  <w:lang w:val="en-US"/>
                </w:rPr>
                <w:t xml:space="preserve"> configuration.</w:t>
              </w:r>
            </w:ins>
          </w:p>
        </w:tc>
      </w:tr>
    </w:tbl>
    <w:p w14:paraId="52810D2F" w14:textId="77777777" w:rsidR="004A5B62" w:rsidRDefault="004A5B62" w:rsidP="004A5B62">
      <w:pPr>
        <w:rPr>
          <w:ins w:id="411" w:author="Atle Monrad" w:date="2022-10-03T15:59:00Z"/>
          <w:lang w:val="en-US"/>
        </w:rPr>
      </w:pPr>
    </w:p>
    <w:p w14:paraId="0AA67ED9" w14:textId="1D464F3A" w:rsidR="00230DF8" w:rsidRPr="008B6E16" w:rsidRDefault="00230DF8" w:rsidP="00230DF8">
      <w:pPr>
        <w:pStyle w:val="Heading4"/>
        <w:rPr>
          <w:ins w:id="412" w:author="Atle Monrad" w:date="2022-10-03T16:18:00Z"/>
        </w:rPr>
      </w:pPr>
      <w:ins w:id="413" w:author="Atle Monrad" w:date="2022-10-03T16:18:00Z">
        <w:r>
          <w:t>7</w:t>
        </w:r>
        <w:r w:rsidRPr="008B6E16">
          <w:t>.</w:t>
        </w:r>
      </w:ins>
      <w:ins w:id="414" w:author="Atle Monrad" w:date="2022-10-03T16:36:00Z">
        <w:r w:rsidR="007041C3">
          <w:t>6</w:t>
        </w:r>
      </w:ins>
      <w:ins w:id="415" w:author="Atle Monrad" w:date="2022-10-03T16:18:00Z">
        <w:r w:rsidRPr="008B6E16">
          <w:t>.3.</w:t>
        </w:r>
      </w:ins>
      <w:ins w:id="416" w:author="Atle Monrad" w:date="2022-10-03T16:36:00Z">
        <w:r w:rsidR="007041C3">
          <w:t>4</w:t>
        </w:r>
      </w:ins>
      <w:ins w:id="417" w:author="Atle Monrad" w:date="2022-10-03T16:18:00Z">
        <w:r w:rsidRPr="008B6E16">
          <w:tab/>
        </w:r>
      </w:ins>
      <w:proofErr w:type="gramStart"/>
      <w:ins w:id="418" w:author="Atle Monrad" w:date="2022-10-03T16:37:00Z">
        <w:r w:rsidR="007041C3">
          <w:t>Multi-USS</w:t>
        </w:r>
      </w:ins>
      <w:proofErr w:type="gramEnd"/>
      <w:ins w:id="419" w:author="Atle Monrad" w:date="2022-10-03T16:18:00Z">
        <w:r w:rsidRPr="008B6E16">
          <w:t xml:space="preserve"> configuration request</w:t>
        </w:r>
      </w:ins>
    </w:p>
    <w:p w14:paraId="305CF8CD" w14:textId="79529C2F" w:rsidR="00230DF8" w:rsidRPr="008B6E16" w:rsidRDefault="00230DF8" w:rsidP="00230DF8">
      <w:pPr>
        <w:rPr>
          <w:ins w:id="420" w:author="Atle Monrad" w:date="2022-10-03T16:18:00Z"/>
          <w:lang w:val="en-US"/>
        </w:rPr>
      </w:pPr>
      <w:ins w:id="421" w:author="Atle Monrad" w:date="2022-10-03T16:18:00Z">
        <w:r w:rsidRPr="008B6E16">
          <w:rPr>
            <w:lang w:val="en-US"/>
          </w:rPr>
          <w:t>Table </w:t>
        </w:r>
        <w:r>
          <w:rPr>
            <w:lang w:val="en-US"/>
          </w:rPr>
          <w:t>7</w:t>
        </w:r>
        <w:r w:rsidRPr="008B6E16">
          <w:rPr>
            <w:lang w:val="en-US"/>
          </w:rPr>
          <w:t>.</w:t>
        </w:r>
      </w:ins>
      <w:ins w:id="422" w:author="Atle Monrad" w:date="2022-10-03T16:36:00Z">
        <w:r w:rsidR="007041C3">
          <w:rPr>
            <w:lang w:val="en-US"/>
          </w:rPr>
          <w:t>6</w:t>
        </w:r>
      </w:ins>
      <w:ins w:id="423" w:author="Atle Monrad" w:date="2022-10-03T16:18:00Z">
        <w:r w:rsidRPr="008B6E16">
          <w:rPr>
            <w:lang w:val="en-US"/>
          </w:rPr>
          <w:t>.3.</w:t>
        </w:r>
      </w:ins>
      <w:ins w:id="424" w:author="Atle Monrad" w:date="2022-10-03T16:36:00Z">
        <w:r w:rsidR="007041C3">
          <w:rPr>
            <w:lang w:val="en-US"/>
          </w:rPr>
          <w:t>4</w:t>
        </w:r>
      </w:ins>
      <w:ins w:id="425" w:author="Atle Monrad" w:date="2022-10-03T16:18:00Z">
        <w:r w:rsidRPr="008B6E16">
          <w:rPr>
            <w:lang w:val="en-US" w:eastAsia="zh-CN"/>
          </w:rPr>
          <w:t>-1</w:t>
        </w:r>
        <w:r w:rsidRPr="008B6E16">
          <w:rPr>
            <w:lang w:val="en-US"/>
          </w:rPr>
          <w:t xml:space="preserve"> describes the information flow </w:t>
        </w:r>
      </w:ins>
      <w:proofErr w:type="gramStart"/>
      <w:ins w:id="426" w:author="Atle Monrad" w:date="2022-10-03T16:37:00Z">
        <w:r w:rsidR="007041C3">
          <w:rPr>
            <w:lang w:val="en-US"/>
          </w:rPr>
          <w:t>Multi-USS</w:t>
        </w:r>
      </w:ins>
      <w:proofErr w:type="gramEnd"/>
      <w:ins w:id="427" w:author="Atle Monrad" w:date="2022-10-03T16:18:00Z">
        <w:r w:rsidRPr="008B6E16">
          <w:t xml:space="preserve"> configuration </w:t>
        </w:r>
        <w:r w:rsidRPr="008B6E16">
          <w:rPr>
            <w:lang w:val="en-US"/>
          </w:rPr>
          <w:t>request from the UAE server to the UAE client.</w:t>
        </w:r>
      </w:ins>
    </w:p>
    <w:p w14:paraId="3B5652D6" w14:textId="5722EB87" w:rsidR="007041C3" w:rsidRPr="00EE72C6" w:rsidRDefault="007041C3" w:rsidP="007041C3">
      <w:pPr>
        <w:pStyle w:val="EditorsNote"/>
        <w:rPr>
          <w:ins w:id="428" w:author="Atle Monrad" w:date="2022-10-03T16:36:00Z"/>
        </w:rPr>
      </w:pPr>
      <w:ins w:id="429" w:author="Atle Monrad" w:date="2022-10-03T16:36:00Z">
        <w:r>
          <w:t>Editor’s Note:</w:t>
        </w:r>
        <w:r>
          <w:tab/>
        </w:r>
      </w:ins>
      <w:ins w:id="430" w:author="Atle Monrad" w:date="2022-10-03T18:51:00Z">
        <w:r w:rsidR="00F913EE">
          <w:t xml:space="preserve">The list of </w:t>
        </w:r>
      </w:ins>
      <w:ins w:id="431" w:author="Atle Monrad" w:date="2022-10-03T16:36:00Z">
        <w:r>
          <w:t xml:space="preserve">Information Elements of the operation is FFS. </w:t>
        </w:r>
      </w:ins>
    </w:p>
    <w:p w14:paraId="79C1A7E0" w14:textId="40D16272" w:rsidR="00230DF8" w:rsidRPr="0088004F" w:rsidRDefault="00230DF8" w:rsidP="00230DF8">
      <w:pPr>
        <w:pStyle w:val="TH"/>
        <w:rPr>
          <w:ins w:id="432" w:author="Atle Monrad" w:date="2022-10-03T16:18:00Z"/>
          <w:lang w:val="fr-FR"/>
        </w:rPr>
      </w:pPr>
      <w:ins w:id="433" w:author="Atle Monrad" w:date="2022-10-03T16:18:00Z">
        <w:r w:rsidRPr="0088004F">
          <w:rPr>
            <w:lang w:val="fr-FR"/>
          </w:rPr>
          <w:t>Table 7.</w:t>
        </w:r>
      </w:ins>
      <w:ins w:id="434" w:author="Atle Monrad" w:date="2022-10-03T16:36:00Z">
        <w:r w:rsidR="007041C3">
          <w:rPr>
            <w:lang w:val="fr-FR"/>
          </w:rPr>
          <w:t>6</w:t>
        </w:r>
      </w:ins>
      <w:ins w:id="435" w:author="Atle Monrad" w:date="2022-10-03T16:18:00Z">
        <w:r w:rsidRPr="0088004F">
          <w:rPr>
            <w:lang w:val="fr-FR"/>
          </w:rPr>
          <w:t>.3.</w:t>
        </w:r>
      </w:ins>
      <w:ins w:id="436" w:author="Atle Monrad" w:date="2022-10-03T16:36:00Z">
        <w:r w:rsidR="007041C3">
          <w:rPr>
            <w:lang w:val="fr-FR"/>
          </w:rPr>
          <w:t>4</w:t>
        </w:r>
      </w:ins>
      <w:ins w:id="437" w:author="Atle Monrad" w:date="2022-10-03T16:18:00Z">
        <w:r w:rsidRPr="0088004F">
          <w:rPr>
            <w:lang w:val="fr-FR" w:eastAsia="zh-CN"/>
          </w:rPr>
          <w:t>-</w:t>
        </w:r>
        <w:proofErr w:type="gramStart"/>
        <w:r w:rsidRPr="0088004F">
          <w:rPr>
            <w:lang w:val="fr-FR" w:eastAsia="zh-CN"/>
          </w:rPr>
          <w:t>1</w:t>
        </w:r>
        <w:r w:rsidRPr="0088004F">
          <w:rPr>
            <w:lang w:val="fr-FR"/>
          </w:rPr>
          <w:t>:</w:t>
        </w:r>
        <w:proofErr w:type="gramEnd"/>
        <w:r w:rsidRPr="0088004F">
          <w:rPr>
            <w:lang w:val="fr-FR"/>
          </w:rPr>
          <w:t xml:space="preserve"> </w:t>
        </w:r>
      </w:ins>
      <w:ins w:id="438" w:author="Atle Monrad" w:date="2022-10-03T16:37:00Z">
        <w:r w:rsidR="007041C3">
          <w:rPr>
            <w:lang w:val="fr-FR"/>
          </w:rPr>
          <w:t>Multi-USS</w:t>
        </w:r>
      </w:ins>
      <w:ins w:id="439" w:author="Atle Monrad" w:date="2022-10-03T16:18:00Z">
        <w:r w:rsidRPr="0088004F">
          <w:rPr>
            <w:lang w:val="fr-FR"/>
          </w:rPr>
          <w:t xml:space="preserve"> configuration </w:t>
        </w:r>
        <w:proofErr w:type="spellStart"/>
        <w:r w:rsidRPr="0088004F">
          <w:rPr>
            <w:lang w:val="fr-FR"/>
          </w:rPr>
          <w:t>request</w:t>
        </w:r>
        <w:proofErr w:type="spell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30DF8" w:rsidRPr="00AD6AC3" w14:paraId="44AE6777" w14:textId="77777777" w:rsidTr="000C1318">
        <w:trPr>
          <w:jc w:val="center"/>
          <w:ins w:id="440" w:author="Atle Monrad" w:date="2022-10-03T16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5224F1" w14:textId="77777777" w:rsidR="00230DF8" w:rsidRPr="008B6E16" w:rsidRDefault="00230DF8" w:rsidP="000C1318">
            <w:pPr>
              <w:pStyle w:val="TAH"/>
              <w:rPr>
                <w:ins w:id="441" w:author="Atle Monrad" w:date="2022-10-03T16:18:00Z"/>
                <w:lang w:val="en-US"/>
              </w:rPr>
            </w:pPr>
            <w:ins w:id="442" w:author="Atle Monrad" w:date="2022-10-03T16:18:00Z">
              <w:r w:rsidRPr="008B6E16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5FE448" w14:textId="77777777" w:rsidR="00230DF8" w:rsidRPr="008B6E16" w:rsidRDefault="00230DF8" w:rsidP="000C1318">
            <w:pPr>
              <w:pStyle w:val="TAH"/>
              <w:rPr>
                <w:ins w:id="443" w:author="Atle Monrad" w:date="2022-10-03T16:18:00Z"/>
                <w:lang w:val="en-US"/>
              </w:rPr>
            </w:pPr>
            <w:ins w:id="444" w:author="Atle Monrad" w:date="2022-10-03T16:18:00Z">
              <w:r w:rsidRPr="008B6E16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55081" w14:textId="77777777" w:rsidR="00230DF8" w:rsidRPr="008B6E16" w:rsidRDefault="00230DF8" w:rsidP="000C1318">
            <w:pPr>
              <w:pStyle w:val="TAH"/>
              <w:rPr>
                <w:ins w:id="445" w:author="Atle Monrad" w:date="2022-10-03T16:18:00Z"/>
                <w:lang w:val="en-US"/>
              </w:rPr>
            </w:pPr>
            <w:ins w:id="446" w:author="Atle Monrad" w:date="2022-10-03T16:18:00Z">
              <w:r w:rsidRPr="008B6E16">
                <w:rPr>
                  <w:lang w:val="en-US"/>
                </w:rPr>
                <w:t>Description</w:t>
              </w:r>
            </w:ins>
          </w:p>
        </w:tc>
      </w:tr>
      <w:tr w:rsidR="00230DF8" w:rsidRPr="00AD6AC3" w14:paraId="776BA453" w14:textId="77777777" w:rsidTr="000C1318">
        <w:trPr>
          <w:jc w:val="center"/>
          <w:ins w:id="447" w:author="Atle Monrad" w:date="2022-10-03T16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C40AC8" w14:textId="77777777" w:rsidR="00230DF8" w:rsidRPr="00AD6AC3" w:rsidRDefault="00230DF8" w:rsidP="000C1318">
            <w:pPr>
              <w:pStyle w:val="TAL"/>
              <w:rPr>
                <w:ins w:id="448" w:author="Atle Monrad" w:date="2022-10-03T16:18:00Z"/>
                <w:szCs w:val="18"/>
                <w:lang w:val="en-US"/>
              </w:rPr>
            </w:pPr>
            <w:ins w:id="449" w:author="Atle Monrad" w:date="2022-10-03T16:18:00Z">
              <w:r w:rsidRPr="00AD6AC3">
                <w:rPr>
                  <w:szCs w:val="18"/>
                  <w:lang w:val="en-US"/>
                </w:rPr>
                <w:t>UAS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DE9099" w14:textId="77777777" w:rsidR="00230DF8" w:rsidRPr="00AD6AC3" w:rsidRDefault="00230DF8" w:rsidP="000C1318">
            <w:pPr>
              <w:pStyle w:val="TAL"/>
              <w:rPr>
                <w:ins w:id="450" w:author="Atle Monrad" w:date="2022-10-03T16:18:00Z"/>
                <w:szCs w:val="18"/>
                <w:lang w:val="en-US"/>
              </w:rPr>
            </w:pPr>
            <w:ins w:id="451" w:author="Atle Monrad" w:date="2022-10-03T16:18:00Z">
              <w:r w:rsidRPr="00AD6AC3"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DED76" w14:textId="4AC1C121" w:rsidR="00230DF8" w:rsidRPr="00AD6AC3" w:rsidRDefault="00230DF8" w:rsidP="000C1318">
            <w:pPr>
              <w:pStyle w:val="TAL"/>
              <w:rPr>
                <w:ins w:id="452" w:author="Atle Monrad" w:date="2022-10-03T16:18:00Z"/>
                <w:szCs w:val="18"/>
                <w:lang w:val="en-US"/>
              </w:rPr>
            </w:pPr>
            <w:ins w:id="453" w:author="Atle Monrad" w:date="2022-10-03T16:18:00Z">
              <w:r w:rsidRPr="00AD6AC3">
                <w:rPr>
                  <w:szCs w:val="18"/>
                  <w:lang w:val="en-US"/>
                </w:rPr>
                <w:t xml:space="preserve">The identification of the UAS for which the </w:t>
              </w:r>
            </w:ins>
            <w:proofErr w:type="gramStart"/>
            <w:ins w:id="454" w:author="Atle Monrad" w:date="2022-10-03T16:38:00Z">
              <w:r w:rsidR="007041C3">
                <w:rPr>
                  <w:szCs w:val="18"/>
                  <w:lang w:val="en-US"/>
                </w:rPr>
                <w:t>Multi-USS</w:t>
              </w:r>
            </w:ins>
            <w:proofErr w:type="gramEnd"/>
            <w:ins w:id="455" w:author="Atle Monrad" w:date="2022-10-03T16:18:00Z">
              <w:r w:rsidRPr="00AD6AC3">
                <w:rPr>
                  <w:szCs w:val="18"/>
                  <w:lang w:val="en-US"/>
                </w:rPr>
                <w:t xml:space="preserve"> management request applies. This could be in form of identifier for the UAS, </w:t>
              </w:r>
              <w:proofErr w:type="gramStart"/>
              <w:r w:rsidRPr="00AD6AC3">
                <w:rPr>
                  <w:szCs w:val="18"/>
                  <w:lang w:val="en-US"/>
                </w:rPr>
                <w:t>e.g</w:t>
              </w:r>
              <w:r>
                <w:rPr>
                  <w:szCs w:val="18"/>
                  <w:lang w:val="en-US"/>
                </w:rPr>
                <w:t>.</w:t>
              </w:r>
              <w:proofErr w:type="gramEnd"/>
              <w:r w:rsidRPr="008B6E16">
                <w:rPr>
                  <w:szCs w:val="18"/>
                  <w:lang w:val="en-US"/>
                </w:rPr>
                <w:t xml:space="preserve"> group ID; or </w:t>
              </w:r>
              <w:r>
                <w:rPr>
                  <w:szCs w:val="18"/>
                  <w:lang w:val="en-US"/>
                </w:rPr>
                <w:t xml:space="preserve">collection of </w:t>
              </w:r>
              <w:r w:rsidRPr="008B6E16">
                <w:rPr>
                  <w:szCs w:val="18"/>
                  <w:lang w:val="en-US"/>
                </w:rPr>
                <w:t xml:space="preserve">individual identifiers for the UAV and UAV-C, e.g. CAA </w:t>
              </w:r>
              <w:r>
                <w:rPr>
                  <w:szCs w:val="18"/>
                  <w:lang w:val="en-US"/>
                </w:rPr>
                <w:t xml:space="preserve">level UAV </w:t>
              </w:r>
              <w:r w:rsidRPr="008B6E16">
                <w:rPr>
                  <w:szCs w:val="18"/>
                  <w:lang w:val="en-US"/>
                </w:rPr>
                <w:t>ID, GPSI.</w:t>
              </w:r>
            </w:ins>
          </w:p>
        </w:tc>
      </w:tr>
    </w:tbl>
    <w:p w14:paraId="3426D3B5" w14:textId="77777777" w:rsidR="00230DF8" w:rsidRPr="008B6E16" w:rsidRDefault="00230DF8" w:rsidP="00230DF8">
      <w:pPr>
        <w:rPr>
          <w:ins w:id="456" w:author="Atle Monrad" w:date="2022-10-03T16:18:00Z"/>
          <w:lang w:val="en-US"/>
        </w:rPr>
      </w:pPr>
    </w:p>
    <w:p w14:paraId="50949C06" w14:textId="4A528F9D" w:rsidR="00230DF8" w:rsidRPr="008B6E16" w:rsidRDefault="00230DF8" w:rsidP="00230DF8">
      <w:pPr>
        <w:pStyle w:val="Heading4"/>
        <w:rPr>
          <w:ins w:id="457" w:author="Atle Monrad" w:date="2022-10-03T16:18:00Z"/>
        </w:rPr>
      </w:pPr>
      <w:ins w:id="458" w:author="Atle Monrad" w:date="2022-10-03T16:18:00Z">
        <w:r>
          <w:t>7</w:t>
        </w:r>
        <w:r w:rsidRPr="008B6E16">
          <w:t>.</w:t>
        </w:r>
      </w:ins>
      <w:ins w:id="459" w:author="Atle Monrad" w:date="2022-10-03T16:37:00Z">
        <w:r w:rsidR="007041C3">
          <w:t>6</w:t>
        </w:r>
      </w:ins>
      <w:ins w:id="460" w:author="Atle Monrad" w:date="2022-10-03T16:18:00Z">
        <w:r w:rsidRPr="008B6E16">
          <w:t>.3.</w:t>
        </w:r>
      </w:ins>
      <w:ins w:id="461" w:author="Atle Monrad" w:date="2022-10-03T16:37:00Z">
        <w:r w:rsidR="007041C3">
          <w:t>5</w:t>
        </w:r>
      </w:ins>
      <w:ins w:id="462" w:author="Atle Monrad" w:date="2022-10-03T16:18:00Z">
        <w:r w:rsidRPr="008B6E16">
          <w:tab/>
        </w:r>
      </w:ins>
      <w:proofErr w:type="gramStart"/>
      <w:ins w:id="463" w:author="Atle Monrad" w:date="2022-10-03T16:38:00Z">
        <w:r w:rsidR="007041C3">
          <w:t>Multi</w:t>
        </w:r>
      </w:ins>
      <w:ins w:id="464" w:author="Atle Monrad" w:date="2022-10-03T16:39:00Z">
        <w:r w:rsidR="007041C3">
          <w:t>-USS</w:t>
        </w:r>
        <w:proofErr w:type="gramEnd"/>
        <w:r w:rsidR="007041C3">
          <w:t xml:space="preserve"> </w:t>
        </w:r>
      </w:ins>
      <w:ins w:id="465" w:author="Atle Monrad" w:date="2022-10-03T16:18:00Z">
        <w:r w:rsidRPr="008B6E16">
          <w:t>configuration response</w:t>
        </w:r>
      </w:ins>
    </w:p>
    <w:p w14:paraId="703260C7" w14:textId="175ED8A0" w:rsidR="00230DF8" w:rsidRPr="008B6E16" w:rsidRDefault="00230DF8" w:rsidP="00230DF8">
      <w:pPr>
        <w:rPr>
          <w:ins w:id="466" w:author="Atle Monrad" w:date="2022-10-03T16:18:00Z"/>
          <w:lang w:val="en-US"/>
        </w:rPr>
      </w:pPr>
      <w:ins w:id="467" w:author="Atle Monrad" w:date="2022-10-03T16:18:00Z">
        <w:r w:rsidRPr="008B6E16">
          <w:rPr>
            <w:lang w:val="en-US"/>
          </w:rPr>
          <w:t>Table </w:t>
        </w:r>
        <w:r>
          <w:rPr>
            <w:lang w:val="en-US"/>
          </w:rPr>
          <w:t>7</w:t>
        </w:r>
        <w:r w:rsidRPr="008B6E16">
          <w:rPr>
            <w:lang w:val="en-US"/>
          </w:rPr>
          <w:t>.</w:t>
        </w:r>
      </w:ins>
      <w:ins w:id="468" w:author="Atle Monrad" w:date="2022-10-03T16:37:00Z">
        <w:r w:rsidR="007041C3">
          <w:rPr>
            <w:lang w:val="en-US"/>
          </w:rPr>
          <w:t>6</w:t>
        </w:r>
      </w:ins>
      <w:ins w:id="469" w:author="Atle Monrad" w:date="2022-10-03T16:18:00Z">
        <w:r w:rsidRPr="008B6E16">
          <w:rPr>
            <w:lang w:val="en-US"/>
          </w:rPr>
          <w:t>.3.</w:t>
        </w:r>
      </w:ins>
      <w:ins w:id="470" w:author="Atle Monrad" w:date="2022-10-03T16:37:00Z">
        <w:r w:rsidR="007041C3">
          <w:rPr>
            <w:lang w:val="en-US"/>
          </w:rPr>
          <w:t>5</w:t>
        </w:r>
      </w:ins>
      <w:ins w:id="471" w:author="Atle Monrad" w:date="2022-10-03T16:18:00Z">
        <w:r w:rsidRPr="008B6E16">
          <w:rPr>
            <w:lang w:val="en-US" w:eastAsia="zh-CN"/>
          </w:rPr>
          <w:t>-1</w:t>
        </w:r>
        <w:r w:rsidRPr="008B6E16">
          <w:rPr>
            <w:lang w:val="en-US"/>
          </w:rPr>
          <w:t xml:space="preserve"> describes the information flow </w:t>
        </w:r>
      </w:ins>
      <w:proofErr w:type="gramStart"/>
      <w:ins w:id="472" w:author="Atle Monrad" w:date="2022-10-03T16:39:00Z">
        <w:r w:rsidR="007041C3">
          <w:rPr>
            <w:lang w:val="en-US"/>
          </w:rPr>
          <w:t>Multi-USS</w:t>
        </w:r>
      </w:ins>
      <w:proofErr w:type="gramEnd"/>
      <w:ins w:id="473" w:author="Atle Monrad" w:date="2022-10-03T16:18:00Z">
        <w:r w:rsidRPr="008B6E16">
          <w:t xml:space="preserve"> configuration </w:t>
        </w:r>
        <w:r w:rsidRPr="008B6E16">
          <w:rPr>
            <w:lang w:val="en-US"/>
          </w:rPr>
          <w:t>response from the UAE client to the UAE server.</w:t>
        </w:r>
      </w:ins>
    </w:p>
    <w:p w14:paraId="657F4334" w14:textId="12257870" w:rsidR="007041C3" w:rsidRPr="00EE72C6" w:rsidRDefault="007041C3" w:rsidP="007041C3">
      <w:pPr>
        <w:pStyle w:val="EditorsNote"/>
        <w:rPr>
          <w:ins w:id="474" w:author="Atle Monrad" w:date="2022-10-03T16:36:00Z"/>
        </w:rPr>
      </w:pPr>
      <w:ins w:id="475" w:author="Atle Monrad" w:date="2022-10-03T16:36:00Z">
        <w:r>
          <w:t>Editor’s Note:</w:t>
        </w:r>
        <w:r>
          <w:tab/>
        </w:r>
      </w:ins>
      <w:ins w:id="476" w:author="Atle Monrad" w:date="2022-10-03T18:51:00Z">
        <w:r w:rsidR="00F913EE">
          <w:t xml:space="preserve">The list of </w:t>
        </w:r>
      </w:ins>
      <w:ins w:id="477" w:author="Atle Monrad" w:date="2022-10-03T16:36:00Z">
        <w:r>
          <w:t xml:space="preserve">Information Elements of the operation is FFS. </w:t>
        </w:r>
      </w:ins>
    </w:p>
    <w:p w14:paraId="57B7A0E3" w14:textId="54C1364A" w:rsidR="00230DF8" w:rsidRPr="0088004F" w:rsidRDefault="00230DF8" w:rsidP="00230DF8">
      <w:pPr>
        <w:pStyle w:val="TH"/>
        <w:rPr>
          <w:ins w:id="478" w:author="Atle Monrad" w:date="2022-10-03T16:18:00Z"/>
          <w:lang w:val="fr-FR"/>
        </w:rPr>
      </w:pPr>
      <w:ins w:id="479" w:author="Atle Monrad" w:date="2022-10-03T16:18:00Z">
        <w:r w:rsidRPr="0088004F">
          <w:rPr>
            <w:lang w:val="fr-FR"/>
          </w:rPr>
          <w:t>Table 7.</w:t>
        </w:r>
      </w:ins>
      <w:ins w:id="480" w:author="Atle Monrad" w:date="2022-10-03T16:37:00Z">
        <w:r w:rsidR="007041C3">
          <w:rPr>
            <w:lang w:val="fr-FR"/>
          </w:rPr>
          <w:t>6</w:t>
        </w:r>
      </w:ins>
      <w:ins w:id="481" w:author="Atle Monrad" w:date="2022-10-03T16:18:00Z">
        <w:r w:rsidRPr="0088004F">
          <w:rPr>
            <w:lang w:val="fr-FR"/>
          </w:rPr>
          <w:t>.3.</w:t>
        </w:r>
      </w:ins>
      <w:ins w:id="482" w:author="Atle Monrad" w:date="2022-10-03T16:37:00Z">
        <w:r w:rsidR="007041C3">
          <w:rPr>
            <w:lang w:val="fr-FR"/>
          </w:rPr>
          <w:t>5</w:t>
        </w:r>
      </w:ins>
      <w:ins w:id="483" w:author="Atle Monrad" w:date="2022-10-03T16:18:00Z">
        <w:r w:rsidRPr="0088004F">
          <w:rPr>
            <w:lang w:val="fr-FR" w:eastAsia="zh-CN"/>
          </w:rPr>
          <w:t>-</w:t>
        </w:r>
        <w:proofErr w:type="gramStart"/>
        <w:r w:rsidRPr="0088004F">
          <w:rPr>
            <w:lang w:val="fr-FR" w:eastAsia="zh-CN"/>
          </w:rPr>
          <w:t>1</w:t>
        </w:r>
        <w:r w:rsidRPr="0088004F">
          <w:rPr>
            <w:lang w:val="fr-FR"/>
          </w:rPr>
          <w:t>:</w:t>
        </w:r>
        <w:proofErr w:type="gramEnd"/>
        <w:r w:rsidRPr="0088004F">
          <w:rPr>
            <w:lang w:val="fr-FR"/>
          </w:rPr>
          <w:t xml:space="preserve"> </w:t>
        </w:r>
      </w:ins>
      <w:ins w:id="484" w:author="Atle Monrad" w:date="2022-10-03T16:39:00Z">
        <w:r w:rsidR="007041C3">
          <w:rPr>
            <w:lang w:val="fr-FR"/>
          </w:rPr>
          <w:t>Multi-USS</w:t>
        </w:r>
      </w:ins>
      <w:ins w:id="485" w:author="Atle Monrad" w:date="2022-10-03T16:18:00Z">
        <w:r w:rsidRPr="0088004F">
          <w:rPr>
            <w:lang w:val="fr-FR"/>
          </w:rPr>
          <w:t xml:space="preserve"> configuration </w:t>
        </w:r>
        <w:proofErr w:type="spellStart"/>
        <w:r w:rsidRPr="0088004F">
          <w:rPr>
            <w:lang w:val="fr-FR"/>
          </w:rPr>
          <w:t>response</w:t>
        </w:r>
        <w:proofErr w:type="spellEnd"/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230DF8" w:rsidRPr="00AD6AC3" w14:paraId="07D86DAC" w14:textId="77777777" w:rsidTr="000C1318">
        <w:trPr>
          <w:trHeight w:val="272"/>
          <w:jc w:val="center"/>
          <w:ins w:id="486" w:author="Atle Monrad" w:date="2022-10-03T16:18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A40233" w14:textId="77777777" w:rsidR="00230DF8" w:rsidRPr="008B6E16" w:rsidRDefault="00230DF8" w:rsidP="000C1318">
            <w:pPr>
              <w:pStyle w:val="TAH"/>
              <w:rPr>
                <w:ins w:id="487" w:author="Atle Monrad" w:date="2022-10-03T16:18:00Z"/>
                <w:lang w:val="en-US"/>
              </w:rPr>
            </w:pPr>
            <w:ins w:id="488" w:author="Atle Monrad" w:date="2022-10-03T16:18:00Z">
              <w:r w:rsidRPr="008B6E16"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F54148" w14:textId="77777777" w:rsidR="00230DF8" w:rsidRPr="00AD6AC3" w:rsidRDefault="00230DF8" w:rsidP="000C1318">
            <w:pPr>
              <w:pStyle w:val="TAH"/>
              <w:rPr>
                <w:ins w:id="489" w:author="Atle Monrad" w:date="2022-10-03T16:18:00Z"/>
                <w:lang w:val="en-US"/>
              </w:rPr>
            </w:pPr>
            <w:ins w:id="490" w:author="Atle Monrad" w:date="2022-10-03T16:18:00Z">
              <w:r w:rsidRPr="00AD6AC3"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6506F" w14:textId="77777777" w:rsidR="00230DF8" w:rsidRPr="00AD6AC3" w:rsidRDefault="00230DF8" w:rsidP="000C1318">
            <w:pPr>
              <w:pStyle w:val="TAH"/>
              <w:rPr>
                <w:ins w:id="491" w:author="Atle Monrad" w:date="2022-10-03T16:18:00Z"/>
                <w:lang w:val="en-US"/>
              </w:rPr>
            </w:pPr>
            <w:ins w:id="492" w:author="Atle Monrad" w:date="2022-10-03T16:18:00Z">
              <w:r w:rsidRPr="00AD6AC3">
                <w:rPr>
                  <w:lang w:val="en-US"/>
                </w:rPr>
                <w:t>Description</w:t>
              </w:r>
            </w:ins>
          </w:p>
        </w:tc>
      </w:tr>
      <w:tr w:rsidR="00230DF8" w14:paraId="290D3BE2" w14:textId="77777777" w:rsidTr="000C1318">
        <w:trPr>
          <w:trHeight w:val="293"/>
          <w:jc w:val="center"/>
          <w:ins w:id="493" w:author="Atle Monrad" w:date="2022-10-03T16:18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F40D91" w14:textId="77777777" w:rsidR="00230DF8" w:rsidRPr="00AD6AC3" w:rsidRDefault="00230DF8" w:rsidP="000C1318">
            <w:pPr>
              <w:pStyle w:val="TAL"/>
              <w:rPr>
                <w:ins w:id="494" w:author="Atle Monrad" w:date="2022-10-03T16:18:00Z"/>
                <w:szCs w:val="18"/>
                <w:lang w:val="en-US"/>
              </w:rPr>
            </w:pPr>
            <w:ins w:id="495" w:author="Atle Monrad" w:date="2022-10-03T16:18:00Z">
              <w:r w:rsidRPr="00AD6AC3">
                <w:rPr>
                  <w:szCs w:val="18"/>
                  <w:lang w:val="en-US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B94259" w14:textId="77777777" w:rsidR="00230DF8" w:rsidRPr="00AD6AC3" w:rsidRDefault="00230DF8" w:rsidP="000C1318">
            <w:pPr>
              <w:pStyle w:val="TAL"/>
              <w:rPr>
                <w:ins w:id="496" w:author="Atle Monrad" w:date="2022-10-03T16:18:00Z"/>
                <w:szCs w:val="18"/>
                <w:lang w:val="en-US"/>
              </w:rPr>
            </w:pPr>
            <w:ins w:id="497" w:author="Atle Monrad" w:date="2022-10-03T16:18:00Z">
              <w:r w:rsidRPr="00AD6AC3"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345E4" w14:textId="568A89C8" w:rsidR="00230DF8" w:rsidRDefault="00230DF8" w:rsidP="000C1318">
            <w:pPr>
              <w:pStyle w:val="TAL"/>
              <w:rPr>
                <w:ins w:id="498" w:author="Atle Monrad" w:date="2022-10-03T16:18:00Z"/>
                <w:szCs w:val="18"/>
                <w:lang w:val="en-US"/>
              </w:rPr>
            </w:pPr>
            <w:ins w:id="499" w:author="Atle Monrad" w:date="2022-10-03T16:18:00Z">
              <w:r w:rsidRPr="00AD6AC3">
                <w:rPr>
                  <w:lang w:val="en-US"/>
                </w:rPr>
                <w:t xml:space="preserve">The positive or negative result of </w:t>
              </w:r>
            </w:ins>
            <w:ins w:id="500" w:author="Atle Monrad" w:date="2022-10-03T16:39:00Z">
              <w:r w:rsidR="007041C3">
                <w:rPr>
                  <w:lang w:val="en-US"/>
                </w:rPr>
                <w:t xml:space="preserve">the </w:t>
              </w:r>
              <w:proofErr w:type="gramStart"/>
              <w:r w:rsidR="007041C3">
                <w:rPr>
                  <w:lang w:val="en-US"/>
                </w:rPr>
                <w:t>Multi-USS</w:t>
              </w:r>
              <w:proofErr w:type="gramEnd"/>
              <w:r w:rsidR="007041C3">
                <w:rPr>
                  <w:lang w:val="en-US"/>
                </w:rPr>
                <w:t xml:space="preserve"> configuration</w:t>
              </w:r>
            </w:ins>
          </w:p>
        </w:tc>
      </w:tr>
    </w:tbl>
    <w:p w14:paraId="7BBF10E9" w14:textId="77777777" w:rsidR="00230DF8" w:rsidRDefault="00230DF8" w:rsidP="00230DF8">
      <w:pPr>
        <w:rPr>
          <w:ins w:id="501" w:author="Atle Monrad" w:date="2022-10-03T16:18:00Z"/>
          <w:lang w:val="en-US"/>
        </w:rPr>
      </w:pPr>
    </w:p>
    <w:p w14:paraId="56DC77E7" w14:textId="0D80C30A" w:rsidR="00B37025" w:rsidRPr="007B2596" w:rsidRDefault="00B37025" w:rsidP="00B37025">
      <w:pPr>
        <w:pStyle w:val="Heading4"/>
        <w:rPr>
          <w:ins w:id="502" w:author="Atle Monrad" w:date="2022-10-03T16:53:00Z"/>
        </w:rPr>
      </w:pPr>
      <w:ins w:id="503" w:author="Atle Monrad" w:date="2022-10-03T16:53:00Z">
        <w:r>
          <w:t>7</w:t>
        </w:r>
        <w:r w:rsidRPr="0060529B">
          <w:t>.</w:t>
        </w:r>
        <w:r>
          <w:t>6</w:t>
        </w:r>
        <w:r w:rsidRPr="0060529B">
          <w:t>.3.</w:t>
        </w:r>
        <w:r>
          <w:t>6</w:t>
        </w:r>
        <w:r w:rsidRPr="007B2596">
          <w:tab/>
        </w:r>
        <w:r>
          <w:t xml:space="preserve">USS </w:t>
        </w:r>
      </w:ins>
      <w:ins w:id="504" w:author="Atle Monrad" w:date="2022-10-03T16:54:00Z">
        <w:r>
          <w:t>cha</w:t>
        </w:r>
      </w:ins>
      <w:ins w:id="505" w:author="Atle Monrad" w:date="2022-10-03T16:53:00Z">
        <w:r>
          <w:t>ng</w:t>
        </w:r>
      </w:ins>
      <w:ins w:id="506" w:author="Atle Monrad" w:date="2022-10-03T16:54:00Z">
        <w:r>
          <w:t>e request</w:t>
        </w:r>
      </w:ins>
    </w:p>
    <w:p w14:paraId="62F0B18E" w14:textId="697FEEAA" w:rsidR="00B37025" w:rsidRPr="0060529B" w:rsidRDefault="00B37025" w:rsidP="00B37025">
      <w:pPr>
        <w:rPr>
          <w:ins w:id="507" w:author="Atle Monrad" w:date="2022-10-03T16:53:00Z"/>
          <w:lang w:val="en-US"/>
        </w:rPr>
      </w:pPr>
      <w:ins w:id="508" w:author="Atle Monrad" w:date="2022-10-03T16:53:00Z">
        <w:r w:rsidRPr="007B2596">
          <w:rPr>
            <w:lang w:val="en-US"/>
          </w:rPr>
          <w:t>Table </w:t>
        </w:r>
        <w:r>
          <w:rPr>
            <w:lang w:val="en-US"/>
          </w:rPr>
          <w:t>7</w:t>
        </w:r>
        <w:r w:rsidRPr="007B2596">
          <w:rPr>
            <w:lang w:val="en-US"/>
          </w:rPr>
          <w:t>.</w:t>
        </w:r>
        <w:r>
          <w:rPr>
            <w:lang w:val="en-US"/>
          </w:rPr>
          <w:t>6</w:t>
        </w:r>
        <w:r w:rsidRPr="007B2596">
          <w:rPr>
            <w:lang w:val="en-US"/>
          </w:rPr>
          <w:t>.3.</w:t>
        </w:r>
        <w:r>
          <w:rPr>
            <w:lang w:val="en-US"/>
          </w:rPr>
          <w:t>6</w:t>
        </w:r>
        <w:r w:rsidRPr="007B2596">
          <w:rPr>
            <w:lang w:val="en-US" w:eastAsia="zh-CN"/>
          </w:rPr>
          <w:t>-1</w:t>
        </w:r>
        <w:r w:rsidRPr="007B2596">
          <w:rPr>
            <w:lang w:val="en-US"/>
          </w:rPr>
          <w:t xml:space="preserve"> describes the information flow </w:t>
        </w:r>
      </w:ins>
      <w:ins w:id="509" w:author="Atle Monrad" w:date="2022-10-03T16:54:00Z">
        <w:r>
          <w:t>USS change request</w:t>
        </w:r>
      </w:ins>
      <w:ins w:id="510" w:author="Atle Monrad" w:date="2022-10-03T16:53:00Z">
        <w:r w:rsidRPr="0060529B">
          <w:t xml:space="preserve"> </w:t>
        </w:r>
        <w:r w:rsidRPr="0060529B">
          <w:rPr>
            <w:lang w:val="en-US"/>
          </w:rPr>
          <w:t xml:space="preserve">from the </w:t>
        </w:r>
      </w:ins>
      <w:ins w:id="511" w:author="Atle Monrad" w:date="2022-10-03T16:54:00Z">
        <w:r w:rsidRPr="0060529B">
          <w:rPr>
            <w:lang w:val="en-US"/>
          </w:rPr>
          <w:t xml:space="preserve">UAS application specific server to the UAE server </w:t>
        </w:r>
        <w:r>
          <w:rPr>
            <w:lang w:val="en-US"/>
          </w:rPr>
          <w:t>and</w:t>
        </w:r>
      </w:ins>
      <w:ins w:id="512" w:author="Atle Monrad" w:date="2022-10-03T16:55:00Z">
        <w:r>
          <w:rPr>
            <w:lang w:val="en-US"/>
          </w:rPr>
          <w:t xml:space="preserve"> from the </w:t>
        </w:r>
      </w:ins>
      <w:ins w:id="513" w:author="Atle Monrad" w:date="2022-10-03T16:53:00Z">
        <w:r w:rsidRPr="0060529B">
          <w:rPr>
            <w:lang w:val="en-US"/>
          </w:rPr>
          <w:t>UAE server to the UAE client.</w:t>
        </w:r>
      </w:ins>
    </w:p>
    <w:p w14:paraId="3C395FB3" w14:textId="42A63A09" w:rsidR="00B37025" w:rsidRPr="00EE72C6" w:rsidRDefault="00B37025" w:rsidP="00B37025">
      <w:pPr>
        <w:pStyle w:val="EditorsNote"/>
        <w:rPr>
          <w:ins w:id="514" w:author="Atle Monrad" w:date="2022-10-03T16:57:00Z"/>
        </w:rPr>
      </w:pPr>
      <w:ins w:id="515" w:author="Atle Monrad" w:date="2022-10-03T16:57:00Z">
        <w:r>
          <w:t>Editor’s Note:</w:t>
        </w:r>
        <w:r>
          <w:tab/>
        </w:r>
      </w:ins>
      <w:ins w:id="516" w:author="Atle Monrad" w:date="2022-10-03T18:51:00Z">
        <w:r w:rsidR="00F913EE">
          <w:t xml:space="preserve">The list of </w:t>
        </w:r>
      </w:ins>
      <w:ins w:id="517" w:author="Atle Monrad" w:date="2022-10-03T16:57:00Z">
        <w:r>
          <w:t xml:space="preserve">Information Elements of the operation is FFS. </w:t>
        </w:r>
      </w:ins>
    </w:p>
    <w:p w14:paraId="46D89038" w14:textId="1A26AD70" w:rsidR="00B37025" w:rsidRPr="0060529B" w:rsidRDefault="00B37025" w:rsidP="00B37025">
      <w:pPr>
        <w:pStyle w:val="TH"/>
        <w:rPr>
          <w:ins w:id="518" w:author="Atle Monrad" w:date="2022-10-03T16:53:00Z"/>
          <w:lang w:val="en-US"/>
        </w:rPr>
      </w:pPr>
      <w:ins w:id="519" w:author="Atle Monrad" w:date="2022-10-03T16:53:00Z">
        <w:r w:rsidRPr="0060529B">
          <w:rPr>
            <w:lang w:val="en-US"/>
          </w:rPr>
          <w:lastRenderedPageBreak/>
          <w:t>Table </w:t>
        </w:r>
        <w:r>
          <w:rPr>
            <w:lang w:val="en-US"/>
          </w:rPr>
          <w:t>7</w:t>
        </w:r>
        <w:r w:rsidRPr="0060529B">
          <w:rPr>
            <w:lang w:val="en-US"/>
          </w:rPr>
          <w:t>.</w:t>
        </w:r>
        <w:r>
          <w:rPr>
            <w:lang w:val="en-US"/>
          </w:rPr>
          <w:t>6</w:t>
        </w:r>
        <w:r w:rsidRPr="0060529B">
          <w:rPr>
            <w:lang w:val="en-US"/>
          </w:rPr>
          <w:t>.3.</w:t>
        </w:r>
        <w:r>
          <w:rPr>
            <w:lang w:val="en-US"/>
          </w:rPr>
          <w:t>6</w:t>
        </w:r>
        <w:r w:rsidRPr="007B2596">
          <w:rPr>
            <w:lang w:val="en-US" w:eastAsia="zh-CN"/>
          </w:rPr>
          <w:t>-1</w:t>
        </w:r>
        <w:r w:rsidRPr="007B2596">
          <w:rPr>
            <w:lang w:val="en-US"/>
          </w:rPr>
          <w:t xml:space="preserve">: </w:t>
        </w:r>
      </w:ins>
      <w:ins w:id="520" w:author="Atle Monrad" w:date="2022-10-03T16:55:00Z">
        <w:r>
          <w:t>USS change request</w:t>
        </w:r>
      </w:ins>
    </w:p>
    <w:tbl>
      <w:tblPr>
        <w:tblW w:w="9027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B37025" w:rsidRPr="0060529B" w14:paraId="74EFBC1A" w14:textId="77777777" w:rsidTr="00B37025">
        <w:trPr>
          <w:trHeight w:val="272"/>
          <w:jc w:val="center"/>
          <w:ins w:id="521" w:author="Atle Monrad" w:date="2022-10-03T16:53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2182F1" w14:textId="77777777" w:rsidR="00B37025" w:rsidRPr="0060529B" w:rsidRDefault="00B37025" w:rsidP="008644F6">
            <w:pPr>
              <w:pStyle w:val="TAH"/>
              <w:rPr>
                <w:ins w:id="522" w:author="Atle Monrad" w:date="2022-10-03T16:53:00Z"/>
                <w:lang w:val="en-US"/>
              </w:rPr>
            </w:pPr>
            <w:ins w:id="523" w:author="Atle Monrad" w:date="2022-10-03T16:53:00Z">
              <w:r w:rsidRPr="0060529B"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A94626" w14:textId="77777777" w:rsidR="00B37025" w:rsidRPr="0060529B" w:rsidRDefault="00B37025" w:rsidP="008644F6">
            <w:pPr>
              <w:pStyle w:val="TAH"/>
              <w:rPr>
                <w:ins w:id="524" w:author="Atle Monrad" w:date="2022-10-03T16:53:00Z"/>
                <w:lang w:val="en-US"/>
              </w:rPr>
            </w:pPr>
            <w:ins w:id="525" w:author="Atle Monrad" w:date="2022-10-03T16:53:00Z">
              <w:r w:rsidRPr="0060529B"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4D72D" w14:textId="77777777" w:rsidR="00B37025" w:rsidRPr="0060529B" w:rsidRDefault="00B37025" w:rsidP="008644F6">
            <w:pPr>
              <w:pStyle w:val="TAH"/>
              <w:rPr>
                <w:ins w:id="526" w:author="Atle Monrad" w:date="2022-10-03T16:53:00Z"/>
                <w:lang w:val="en-US"/>
              </w:rPr>
            </w:pPr>
            <w:ins w:id="527" w:author="Atle Monrad" w:date="2022-10-03T16:53:00Z">
              <w:r w:rsidRPr="0060529B">
                <w:rPr>
                  <w:lang w:val="en-US"/>
                </w:rPr>
                <w:t>Description</w:t>
              </w:r>
            </w:ins>
          </w:p>
        </w:tc>
      </w:tr>
      <w:tr w:rsidR="00B37025" w14:paraId="0A286FB1" w14:textId="77777777" w:rsidTr="00B37025">
        <w:trPr>
          <w:trHeight w:val="293"/>
          <w:jc w:val="center"/>
          <w:ins w:id="528" w:author="Atle Monrad" w:date="2022-10-03T16:53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101AB9" w14:textId="41F89FA6" w:rsidR="00B37025" w:rsidRPr="0060529B" w:rsidRDefault="00B37025" w:rsidP="00B37025">
            <w:pPr>
              <w:pStyle w:val="TAL"/>
              <w:rPr>
                <w:ins w:id="529" w:author="Atle Monrad" w:date="2022-10-03T16:53:00Z"/>
                <w:szCs w:val="18"/>
                <w:lang w:val="en-US"/>
              </w:rPr>
            </w:pPr>
            <w:ins w:id="530" w:author="Atle Monrad" w:date="2022-10-03T16:55:00Z">
              <w:r w:rsidRPr="00AD6AC3">
                <w:rPr>
                  <w:szCs w:val="18"/>
                  <w:lang w:val="en-US"/>
                </w:rPr>
                <w:t>UAS ID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DE6A1" w14:textId="0CEC3B41" w:rsidR="00B37025" w:rsidRPr="0060529B" w:rsidRDefault="00B37025" w:rsidP="00B37025">
            <w:pPr>
              <w:pStyle w:val="TAL"/>
              <w:rPr>
                <w:ins w:id="531" w:author="Atle Monrad" w:date="2022-10-03T16:53:00Z"/>
                <w:szCs w:val="18"/>
                <w:lang w:val="en-US"/>
              </w:rPr>
            </w:pPr>
            <w:ins w:id="532" w:author="Atle Monrad" w:date="2022-10-03T16:55:00Z">
              <w:r w:rsidRPr="00AD6AC3"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56389" w14:textId="1135635F" w:rsidR="00B37025" w:rsidRDefault="00B37025" w:rsidP="00B37025">
            <w:pPr>
              <w:pStyle w:val="TAL"/>
              <w:rPr>
                <w:ins w:id="533" w:author="Atle Monrad" w:date="2022-10-03T16:53:00Z"/>
                <w:szCs w:val="18"/>
                <w:lang w:val="en-US"/>
              </w:rPr>
            </w:pPr>
            <w:ins w:id="534" w:author="Atle Monrad" w:date="2022-10-03T16:55:00Z">
              <w:r w:rsidRPr="00AD6AC3">
                <w:rPr>
                  <w:szCs w:val="18"/>
                  <w:lang w:val="en-US"/>
                </w:rPr>
                <w:t xml:space="preserve">The identification of the UAS for which the </w:t>
              </w:r>
              <w:r>
                <w:rPr>
                  <w:szCs w:val="18"/>
                  <w:lang w:val="en-US"/>
                </w:rPr>
                <w:t>USS</w:t>
              </w:r>
              <w:r w:rsidRPr="00AD6AC3">
                <w:rPr>
                  <w:szCs w:val="18"/>
                  <w:lang w:val="en-US"/>
                </w:rPr>
                <w:t xml:space="preserve"> </w:t>
              </w:r>
              <w:r>
                <w:rPr>
                  <w:szCs w:val="18"/>
                  <w:lang w:val="en-US"/>
                </w:rPr>
                <w:t>change</w:t>
              </w:r>
              <w:r w:rsidRPr="00AD6AC3">
                <w:rPr>
                  <w:szCs w:val="18"/>
                  <w:lang w:val="en-US"/>
                </w:rPr>
                <w:t xml:space="preserve"> request applies. This could be in form of identifier for the UAS, </w:t>
              </w:r>
              <w:proofErr w:type="gramStart"/>
              <w:r w:rsidRPr="00AD6AC3">
                <w:rPr>
                  <w:szCs w:val="18"/>
                  <w:lang w:val="en-US"/>
                </w:rPr>
                <w:t>e.g</w:t>
              </w:r>
              <w:r>
                <w:rPr>
                  <w:szCs w:val="18"/>
                  <w:lang w:val="en-US"/>
                </w:rPr>
                <w:t>.</w:t>
              </w:r>
              <w:proofErr w:type="gramEnd"/>
              <w:r w:rsidRPr="008B6E16">
                <w:rPr>
                  <w:szCs w:val="18"/>
                  <w:lang w:val="en-US"/>
                </w:rPr>
                <w:t xml:space="preserve"> group ID; or </w:t>
              </w:r>
              <w:r>
                <w:rPr>
                  <w:szCs w:val="18"/>
                  <w:lang w:val="en-US"/>
                </w:rPr>
                <w:t xml:space="preserve">collection of </w:t>
              </w:r>
              <w:r w:rsidRPr="008B6E16">
                <w:rPr>
                  <w:szCs w:val="18"/>
                  <w:lang w:val="en-US"/>
                </w:rPr>
                <w:t xml:space="preserve">individual identifiers for the UAV and UAV-C, e.g. CAA </w:t>
              </w:r>
              <w:r>
                <w:rPr>
                  <w:szCs w:val="18"/>
                  <w:lang w:val="en-US"/>
                </w:rPr>
                <w:t xml:space="preserve">level UAV </w:t>
              </w:r>
              <w:r w:rsidRPr="008B6E16">
                <w:rPr>
                  <w:szCs w:val="18"/>
                  <w:lang w:val="en-US"/>
                </w:rPr>
                <w:t>ID, GPSI.</w:t>
              </w:r>
            </w:ins>
          </w:p>
        </w:tc>
      </w:tr>
    </w:tbl>
    <w:p w14:paraId="4C518DFA" w14:textId="77777777" w:rsidR="00B37025" w:rsidRDefault="00B37025" w:rsidP="00B37025">
      <w:pPr>
        <w:rPr>
          <w:ins w:id="535" w:author="Atle Monrad" w:date="2022-10-03T16:53:00Z"/>
          <w:lang w:val="en-US"/>
        </w:rPr>
      </w:pPr>
    </w:p>
    <w:p w14:paraId="051BEA6F" w14:textId="627BA106" w:rsidR="00B37025" w:rsidRPr="007B2596" w:rsidRDefault="00B37025" w:rsidP="00B37025">
      <w:pPr>
        <w:pStyle w:val="Heading4"/>
        <w:rPr>
          <w:ins w:id="536" w:author="Atle Monrad" w:date="2022-10-03T16:56:00Z"/>
        </w:rPr>
      </w:pPr>
      <w:ins w:id="537" w:author="Atle Monrad" w:date="2022-10-03T16:56:00Z">
        <w:r>
          <w:t>7</w:t>
        </w:r>
        <w:r w:rsidRPr="007B2596">
          <w:t>.</w:t>
        </w:r>
      </w:ins>
      <w:ins w:id="538" w:author="Atle Monrad" w:date="2022-10-03T17:07:00Z">
        <w:r w:rsidR="00F035EA">
          <w:t>6</w:t>
        </w:r>
      </w:ins>
      <w:ins w:id="539" w:author="Atle Monrad" w:date="2022-10-03T16:56:00Z">
        <w:r w:rsidRPr="007B2596">
          <w:t>.3.</w:t>
        </w:r>
      </w:ins>
      <w:ins w:id="540" w:author="Atle Monrad" w:date="2022-10-03T17:08:00Z">
        <w:r w:rsidR="00F035EA">
          <w:t>7</w:t>
        </w:r>
      </w:ins>
      <w:ins w:id="541" w:author="Atle Monrad" w:date="2022-10-03T16:56:00Z">
        <w:r w:rsidRPr="007B2596">
          <w:tab/>
        </w:r>
      </w:ins>
      <w:ins w:id="542" w:author="Atle Monrad" w:date="2022-10-03T17:07:00Z">
        <w:r w:rsidR="00F035EA">
          <w:t>USS change response/</w:t>
        </w:r>
      </w:ins>
      <w:ins w:id="543" w:author="Atle Monrad" w:date="2022-10-03T16:56:00Z">
        <w:r w:rsidRPr="007B2596">
          <w:t>notification</w:t>
        </w:r>
      </w:ins>
    </w:p>
    <w:p w14:paraId="1AFD672A" w14:textId="4879F96E" w:rsidR="00B37025" w:rsidRPr="0060529B" w:rsidRDefault="00B37025" w:rsidP="00B37025">
      <w:pPr>
        <w:rPr>
          <w:ins w:id="544" w:author="Atle Monrad" w:date="2022-10-03T16:56:00Z"/>
          <w:lang w:val="en-US"/>
        </w:rPr>
      </w:pPr>
      <w:ins w:id="545" w:author="Atle Monrad" w:date="2022-10-03T16:56:00Z">
        <w:r w:rsidRPr="007B2596">
          <w:rPr>
            <w:lang w:val="en-US"/>
          </w:rPr>
          <w:t>Table </w:t>
        </w:r>
        <w:r>
          <w:rPr>
            <w:lang w:val="en-US"/>
          </w:rPr>
          <w:t>7</w:t>
        </w:r>
        <w:r w:rsidRPr="007B2596">
          <w:rPr>
            <w:lang w:val="en-US"/>
          </w:rPr>
          <w:t>.</w:t>
        </w:r>
      </w:ins>
      <w:ins w:id="546" w:author="Atle Monrad" w:date="2022-10-03T17:08:00Z">
        <w:r w:rsidR="00F035EA">
          <w:rPr>
            <w:lang w:val="en-US"/>
          </w:rPr>
          <w:t>6</w:t>
        </w:r>
      </w:ins>
      <w:ins w:id="547" w:author="Atle Monrad" w:date="2022-10-03T16:56:00Z">
        <w:r w:rsidRPr="007B2596">
          <w:rPr>
            <w:lang w:val="en-US"/>
          </w:rPr>
          <w:t>.3.</w:t>
        </w:r>
      </w:ins>
      <w:ins w:id="548" w:author="Atle Monrad" w:date="2022-10-03T17:08:00Z">
        <w:r w:rsidR="00F035EA">
          <w:rPr>
            <w:lang w:val="en-US"/>
          </w:rPr>
          <w:t>7</w:t>
        </w:r>
      </w:ins>
      <w:ins w:id="549" w:author="Atle Monrad" w:date="2022-10-03T16:56:00Z">
        <w:r w:rsidRPr="007B2596">
          <w:rPr>
            <w:lang w:val="en-US" w:eastAsia="zh-CN"/>
          </w:rPr>
          <w:t>-1</w:t>
        </w:r>
        <w:r w:rsidRPr="007B2596">
          <w:rPr>
            <w:lang w:val="en-US"/>
          </w:rPr>
          <w:t xml:space="preserve"> describes the information flow </w:t>
        </w:r>
      </w:ins>
      <w:ins w:id="550" w:author="Atle Monrad" w:date="2022-10-03T17:08:00Z">
        <w:r w:rsidR="00F035EA">
          <w:t>USS change response/</w:t>
        </w:r>
        <w:r w:rsidR="00F035EA" w:rsidRPr="007B2596">
          <w:t>notification</w:t>
        </w:r>
        <w:r w:rsidR="00F035EA" w:rsidRPr="0060529B">
          <w:rPr>
            <w:lang w:val="en-US"/>
          </w:rPr>
          <w:t xml:space="preserve"> </w:t>
        </w:r>
      </w:ins>
      <w:ins w:id="551" w:author="Atle Monrad" w:date="2022-10-03T16:56:00Z">
        <w:r w:rsidRPr="0060529B">
          <w:rPr>
            <w:lang w:val="en-US"/>
          </w:rPr>
          <w:t>from the UAE client to the UAE server and from the UAE server to the UAS application specific server.</w:t>
        </w:r>
      </w:ins>
    </w:p>
    <w:p w14:paraId="510201D7" w14:textId="7947EE2F" w:rsidR="00B37025" w:rsidRPr="00EE72C6" w:rsidRDefault="00B37025" w:rsidP="00B37025">
      <w:pPr>
        <w:pStyle w:val="EditorsNote"/>
        <w:rPr>
          <w:ins w:id="552" w:author="Atle Monrad" w:date="2022-10-03T16:57:00Z"/>
        </w:rPr>
      </w:pPr>
      <w:ins w:id="553" w:author="Atle Monrad" w:date="2022-10-03T16:57:00Z">
        <w:r>
          <w:t>Editor’s Note:</w:t>
        </w:r>
        <w:r>
          <w:tab/>
        </w:r>
      </w:ins>
      <w:ins w:id="554" w:author="Atle Monrad" w:date="2022-10-03T18:51:00Z">
        <w:r w:rsidR="00F913EE">
          <w:t xml:space="preserve">The list of </w:t>
        </w:r>
      </w:ins>
      <w:ins w:id="555" w:author="Atle Monrad" w:date="2022-10-03T16:57:00Z">
        <w:r>
          <w:t xml:space="preserve">Information Elements of the operation is FFS. </w:t>
        </w:r>
      </w:ins>
    </w:p>
    <w:p w14:paraId="066B6AA3" w14:textId="41022B3B" w:rsidR="00B37025" w:rsidRPr="007B2596" w:rsidRDefault="00B37025" w:rsidP="00B37025">
      <w:pPr>
        <w:pStyle w:val="TH"/>
        <w:rPr>
          <w:ins w:id="556" w:author="Atle Monrad" w:date="2022-10-03T16:56:00Z"/>
          <w:lang w:val="en-US"/>
        </w:rPr>
      </w:pPr>
      <w:ins w:id="557" w:author="Atle Monrad" w:date="2022-10-03T16:56:00Z">
        <w:r w:rsidRPr="0060529B">
          <w:rPr>
            <w:lang w:val="en-US"/>
          </w:rPr>
          <w:t>Table </w:t>
        </w:r>
        <w:r>
          <w:rPr>
            <w:lang w:val="en-US"/>
          </w:rPr>
          <w:t>7</w:t>
        </w:r>
        <w:r w:rsidRPr="0060529B">
          <w:rPr>
            <w:lang w:val="en-US"/>
          </w:rPr>
          <w:t>.</w:t>
        </w:r>
      </w:ins>
      <w:ins w:id="558" w:author="Atle Monrad" w:date="2022-10-03T17:08:00Z">
        <w:r w:rsidR="00F035EA">
          <w:rPr>
            <w:lang w:val="en-US"/>
          </w:rPr>
          <w:t>6</w:t>
        </w:r>
      </w:ins>
      <w:ins w:id="559" w:author="Atle Monrad" w:date="2022-10-03T16:56:00Z">
        <w:r w:rsidRPr="0060529B">
          <w:rPr>
            <w:lang w:val="en-US"/>
          </w:rPr>
          <w:t>.3.</w:t>
        </w:r>
      </w:ins>
      <w:ins w:id="560" w:author="Atle Monrad" w:date="2022-10-03T17:08:00Z">
        <w:r w:rsidR="00F035EA">
          <w:rPr>
            <w:lang w:val="en-US"/>
          </w:rPr>
          <w:t>7</w:t>
        </w:r>
      </w:ins>
      <w:ins w:id="561" w:author="Atle Monrad" w:date="2022-10-03T16:56:00Z">
        <w:r w:rsidRPr="007B2596">
          <w:rPr>
            <w:lang w:val="en-US" w:eastAsia="zh-CN"/>
          </w:rPr>
          <w:t>-1</w:t>
        </w:r>
        <w:r w:rsidRPr="007B2596">
          <w:rPr>
            <w:lang w:val="en-US"/>
          </w:rPr>
          <w:t xml:space="preserve">: </w:t>
        </w:r>
      </w:ins>
      <w:ins w:id="562" w:author="Atle Monrad" w:date="2022-10-03T17:08:00Z">
        <w:r w:rsidR="00F035EA">
          <w:t>USS change response/</w:t>
        </w:r>
      </w:ins>
      <w:ins w:id="563" w:author="Atle Monrad" w:date="2022-10-03T16:56:00Z">
        <w:r w:rsidRPr="007B2596"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37025" w:rsidRPr="0060529B" w14:paraId="1A9A5D9D" w14:textId="77777777" w:rsidTr="003E59CA">
        <w:trPr>
          <w:jc w:val="center"/>
          <w:ins w:id="564" w:author="Atle Monrad" w:date="2022-10-03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E6A16A" w14:textId="77777777" w:rsidR="00B37025" w:rsidRPr="0060529B" w:rsidRDefault="00B37025" w:rsidP="003E59CA">
            <w:pPr>
              <w:pStyle w:val="TAH"/>
              <w:rPr>
                <w:ins w:id="565" w:author="Atle Monrad" w:date="2022-10-03T16:56:00Z"/>
                <w:lang w:val="en-US"/>
              </w:rPr>
            </w:pPr>
            <w:ins w:id="566" w:author="Atle Monrad" w:date="2022-10-03T16:56:00Z">
              <w:r w:rsidRPr="0060529B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CB542B" w14:textId="77777777" w:rsidR="00B37025" w:rsidRPr="0060529B" w:rsidRDefault="00B37025" w:rsidP="003E59CA">
            <w:pPr>
              <w:pStyle w:val="TAH"/>
              <w:rPr>
                <w:ins w:id="567" w:author="Atle Monrad" w:date="2022-10-03T16:56:00Z"/>
                <w:lang w:val="en-US"/>
              </w:rPr>
            </w:pPr>
            <w:ins w:id="568" w:author="Atle Monrad" w:date="2022-10-03T16:56:00Z">
              <w:r w:rsidRPr="0060529B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8EEB4" w14:textId="77777777" w:rsidR="00B37025" w:rsidRPr="0060529B" w:rsidRDefault="00B37025" w:rsidP="003E59CA">
            <w:pPr>
              <w:pStyle w:val="TAH"/>
              <w:rPr>
                <w:ins w:id="569" w:author="Atle Monrad" w:date="2022-10-03T16:56:00Z"/>
                <w:lang w:val="en-US"/>
              </w:rPr>
            </w:pPr>
            <w:ins w:id="570" w:author="Atle Monrad" w:date="2022-10-03T16:56:00Z">
              <w:r w:rsidRPr="0060529B">
                <w:rPr>
                  <w:lang w:val="en-US"/>
                </w:rPr>
                <w:t>Description</w:t>
              </w:r>
            </w:ins>
          </w:p>
        </w:tc>
      </w:tr>
      <w:tr w:rsidR="00B37025" w:rsidRPr="0060529B" w14:paraId="46D1F96F" w14:textId="77777777" w:rsidTr="003E59CA">
        <w:trPr>
          <w:jc w:val="center"/>
          <w:ins w:id="571" w:author="Atle Monrad" w:date="2022-10-03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060B01" w14:textId="77777777" w:rsidR="00B37025" w:rsidRPr="0060529B" w:rsidRDefault="00B37025" w:rsidP="003E59CA">
            <w:pPr>
              <w:pStyle w:val="TAL"/>
              <w:rPr>
                <w:ins w:id="572" w:author="Atle Monrad" w:date="2022-10-03T16:56:00Z"/>
                <w:szCs w:val="18"/>
                <w:lang w:val="en-US"/>
              </w:rPr>
            </w:pPr>
            <w:ins w:id="573" w:author="Atle Monrad" w:date="2022-10-03T16:56:00Z">
              <w:r>
                <w:rPr>
                  <w:szCs w:val="18"/>
                  <w:lang w:val="en-US"/>
                </w:rPr>
                <w:t>UAS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E0FD55" w14:textId="77777777" w:rsidR="00B37025" w:rsidRPr="0060529B" w:rsidRDefault="00B37025" w:rsidP="003E59CA">
            <w:pPr>
              <w:pStyle w:val="TAL"/>
              <w:rPr>
                <w:ins w:id="574" w:author="Atle Monrad" w:date="2022-10-03T16:56:00Z"/>
                <w:szCs w:val="18"/>
                <w:lang w:val="en-US"/>
              </w:rPr>
            </w:pPr>
            <w:ins w:id="575" w:author="Atle Monrad" w:date="2022-10-03T16:56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362CB" w14:textId="77777777" w:rsidR="00B37025" w:rsidRPr="0060529B" w:rsidRDefault="00B37025" w:rsidP="003E59CA">
            <w:pPr>
              <w:pStyle w:val="TAL"/>
              <w:rPr>
                <w:ins w:id="576" w:author="Atle Monrad" w:date="2022-10-03T16:56:00Z"/>
                <w:szCs w:val="18"/>
                <w:lang w:val="en-US"/>
              </w:rPr>
            </w:pPr>
            <w:ins w:id="577" w:author="Atle Monrad" w:date="2022-10-03T16:56:00Z">
              <w:r>
                <w:rPr>
                  <w:szCs w:val="18"/>
                  <w:lang w:val="en-US"/>
                </w:rPr>
                <w:t xml:space="preserve">The identification of the UAS. This could be in form of identifier for the UAS, </w:t>
              </w:r>
              <w:proofErr w:type="gramStart"/>
              <w:r>
                <w:rPr>
                  <w:szCs w:val="18"/>
                  <w:lang w:val="en-US"/>
                </w:rPr>
                <w:t>e.g.</w:t>
              </w:r>
              <w:proofErr w:type="gramEnd"/>
              <w:r>
                <w:rPr>
                  <w:szCs w:val="18"/>
                  <w:lang w:val="en-US"/>
                </w:rPr>
                <w:t xml:space="preserve"> group ID; or collection of individual identifiers for the UAV and UAV-C, e.g. CAA level UAV ID, GPSI.</w:t>
              </w:r>
            </w:ins>
          </w:p>
        </w:tc>
      </w:tr>
    </w:tbl>
    <w:p w14:paraId="31344EF9" w14:textId="77777777" w:rsidR="00B37025" w:rsidRPr="0060529B" w:rsidRDefault="00B37025" w:rsidP="00B37025">
      <w:pPr>
        <w:rPr>
          <w:ins w:id="578" w:author="Atle Monrad" w:date="2022-10-03T16:56:00Z"/>
          <w:lang w:val="en-US"/>
        </w:rPr>
      </w:pPr>
    </w:p>
    <w:p w14:paraId="5AA0B9D7" w14:textId="17330C12" w:rsidR="00400547" w:rsidRPr="00D659E6" w:rsidRDefault="00400547" w:rsidP="00400547">
      <w:pPr>
        <w:jc w:val="center"/>
        <w:rPr>
          <w:rFonts w:ascii="Arial" w:hAnsi="Arial" w:cs="Arial"/>
          <w:sz w:val="36"/>
          <w:szCs w:val="36"/>
        </w:rPr>
      </w:pPr>
      <w:bookmarkStart w:id="579" w:name="_Toc526019535"/>
      <w:bookmarkStart w:id="580" w:name="_Toc98808160"/>
      <w:r w:rsidRPr="00D659E6">
        <w:rPr>
          <w:rFonts w:ascii="Arial" w:hAnsi="Arial" w:cs="Arial"/>
          <w:sz w:val="36"/>
          <w:szCs w:val="36"/>
        </w:rPr>
        <w:t xml:space="preserve">***   </w:t>
      </w:r>
      <w:r>
        <w:rPr>
          <w:rFonts w:ascii="Arial" w:hAnsi="Arial" w:cs="Arial"/>
          <w:sz w:val="36"/>
          <w:szCs w:val="36"/>
        </w:rPr>
        <w:t>Next</w:t>
      </w:r>
      <w:r w:rsidRPr="00D659E6">
        <w:rPr>
          <w:rFonts w:ascii="Arial" w:hAnsi="Arial" w:cs="Arial"/>
          <w:sz w:val="36"/>
          <w:szCs w:val="36"/>
        </w:rPr>
        <w:t xml:space="preserve"> change   ***</w:t>
      </w:r>
    </w:p>
    <w:p w14:paraId="412A6357" w14:textId="3A4BC74F" w:rsidR="00400547" w:rsidRDefault="00400547" w:rsidP="00400547">
      <w:pPr>
        <w:pStyle w:val="Heading1"/>
        <w:rPr>
          <w:ins w:id="581" w:author="Atle Monrad-v1" w:date="2022-10-11T19:34:00Z"/>
        </w:rPr>
      </w:pPr>
      <w:r>
        <w:t>8</w:t>
      </w:r>
      <w:r w:rsidRPr="006916E3">
        <w:tab/>
        <w:t>APIs</w:t>
      </w:r>
      <w:bookmarkEnd w:id="579"/>
      <w:bookmarkEnd w:id="580"/>
    </w:p>
    <w:p w14:paraId="0829EBBB" w14:textId="50008075" w:rsidR="00400547" w:rsidRPr="00400547" w:rsidRDefault="00400547" w:rsidP="00400547">
      <w:pPr>
        <w:pStyle w:val="EditorsNote"/>
      </w:pPr>
      <w:ins w:id="582" w:author="Atle Monrad-v1" w:date="2022-10-11T19:34:00Z">
        <w:r>
          <w:t>Editor</w:t>
        </w:r>
      </w:ins>
      <w:ins w:id="583" w:author="Atle Monrad-v1" w:date="2022-10-11T19:35:00Z">
        <w:r>
          <w:t>’s Note:</w:t>
        </w:r>
        <w:r>
          <w:tab/>
          <w:t xml:space="preserve">The additions to the API due to change of USS </w:t>
        </w:r>
      </w:ins>
      <w:ins w:id="584" w:author="Atle Monrad-v1" w:date="2022-10-11T20:17:00Z">
        <w:r w:rsidR="00B56B1C">
          <w:t>i</w:t>
        </w:r>
      </w:ins>
      <w:ins w:id="585" w:author="Atle Monrad-v1" w:date="2022-10-11T19:35:00Z">
        <w:r>
          <w:t>s FFS.</w:t>
        </w:r>
      </w:ins>
    </w:p>
    <w:p w14:paraId="1231DE92" w14:textId="1EE48125" w:rsidR="00400547" w:rsidRDefault="00400547" w:rsidP="00400547">
      <w:pPr>
        <w:pStyle w:val="Heading2"/>
      </w:pPr>
      <w:bookmarkStart w:id="586" w:name="_Toc536270712"/>
      <w:bookmarkStart w:id="587" w:name="_Toc536271019"/>
      <w:bookmarkStart w:id="588" w:name="_Toc9812496"/>
      <w:bookmarkStart w:id="589" w:name="_Toc9812740"/>
      <w:bookmarkStart w:id="590" w:name="_Toc67934657"/>
      <w:bookmarkStart w:id="591" w:name="_Toc98808161"/>
      <w:r>
        <w:t>8.1</w:t>
      </w:r>
      <w:r>
        <w:tab/>
        <w:t>General</w:t>
      </w:r>
      <w:bookmarkEnd w:id="586"/>
      <w:bookmarkEnd w:id="587"/>
      <w:bookmarkEnd w:id="588"/>
      <w:bookmarkEnd w:id="589"/>
      <w:bookmarkEnd w:id="590"/>
      <w:bookmarkEnd w:id="591"/>
    </w:p>
    <w:p w14:paraId="5190F9CE" w14:textId="5DC21AC2" w:rsidR="00974AB2" w:rsidRPr="00D659E6" w:rsidRDefault="00D659E6" w:rsidP="00D659E6">
      <w:pPr>
        <w:jc w:val="center"/>
        <w:rPr>
          <w:rFonts w:ascii="Arial" w:hAnsi="Arial" w:cs="Arial"/>
          <w:sz w:val="36"/>
          <w:szCs w:val="36"/>
        </w:rPr>
      </w:pPr>
      <w:r w:rsidRPr="00D659E6">
        <w:rPr>
          <w:rFonts w:ascii="Arial" w:hAnsi="Arial" w:cs="Arial"/>
          <w:sz w:val="36"/>
          <w:szCs w:val="36"/>
        </w:rPr>
        <w:t xml:space="preserve">***   </w:t>
      </w:r>
      <w:r>
        <w:rPr>
          <w:rFonts w:ascii="Arial" w:hAnsi="Arial" w:cs="Arial"/>
          <w:sz w:val="36"/>
          <w:szCs w:val="36"/>
        </w:rPr>
        <w:t>End of</w:t>
      </w:r>
      <w:r w:rsidRPr="00D659E6">
        <w:rPr>
          <w:rFonts w:ascii="Arial" w:hAnsi="Arial" w:cs="Arial"/>
          <w:sz w:val="36"/>
          <w:szCs w:val="36"/>
        </w:rPr>
        <w:t xml:space="preserve"> change   ***</w:t>
      </w:r>
    </w:p>
    <w:sectPr w:rsidR="00974AB2" w:rsidRPr="00D659E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44C34" w14:textId="77777777" w:rsidR="004C7828" w:rsidRDefault="004C7828">
      <w:r>
        <w:separator/>
      </w:r>
    </w:p>
  </w:endnote>
  <w:endnote w:type="continuationSeparator" w:id="0">
    <w:p w14:paraId="3A56E920" w14:textId="77777777" w:rsidR="004C7828" w:rsidRDefault="004C7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EE038" w14:textId="77777777" w:rsidR="004C7828" w:rsidRDefault="004C7828">
      <w:r>
        <w:separator/>
      </w:r>
    </w:p>
  </w:footnote>
  <w:footnote w:type="continuationSeparator" w:id="0">
    <w:p w14:paraId="07907390" w14:textId="77777777" w:rsidR="004C7828" w:rsidRDefault="004C7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064E3A"/>
    <w:multiLevelType w:val="hybridMultilevel"/>
    <w:tmpl w:val="D6CE1F02"/>
    <w:lvl w:ilvl="0" w:tplc="2E6C3B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85817EA"/>
    <w:multiLevelType w:val="hybridMultilevel"/>
    <w:tmpl w:val="3B7A0D78"/>
    <w:lvl w:ilvl="0" w:tplc="2D22E74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D462CF6"/>
    <w:multiLevelType w:val="hybridMultilevel"/>
    <w:tmpl w:val="356A8E8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124CF8"/>
    <w:multiLevelType w:val="hybridMultilevel"/>
    <w:tmpl w:val="E0244BBC"/>
    <w:lvl w:ilvl="0" w:tplc="2D1839A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9F7719"/>
    <w:multiLevelType w:val="hybridMultilevel"/>
    <w:tmpl w:val="86B8AFB6"/>
    <w:lvl w:ilvl="0" w:tplc="A3325968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2C52878"/>
    <w:multiLevelType w:val="hybridMultilevel"/>
    <w:tmpl w:val="D38E8A60"/>
    <w:lvl w:ilvl="0" w:tplc="3FD412C8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30452F"/>
    <w:multiLevelType w:val="hybridMultilevel"/>
    <w:tmpl w:val="095C5AA8"/>
    <w:lvl w:ilvl="0" w:tplc="E96A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0049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078768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3948812">
    <w:abstractNumId w:val="1"/>
  </w:num>
  <w:num w:numId="4" w16cid:durableId="505293089">
    <w:abstractNumId w:val="9"/>
  </w:num>
  <w:num w:numId="5" w16cid:durableId="540754486">
    <w:abstractNumId w:val="3"/>
  </w:num>
  <w:num w:numId="6" w16cid:durableId="1720937416">
    <w:abstractNumId w:val="4"/>
  </w:num>
  <w:num w:numId="7" w16cid:durableId="526064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9383970">
    <w:abstractNumId w:val="5"/>
  </w:num>
  <w:num w:numId="9" w16cid:durableId="827215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560276">
    <w:abstractNumId w:val="2"/>
  </w:num>
  <w:num w:numId="11" w16cid:durableId="211767547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-v1">
    <w15:presenceInfo w15:providerId="None" w15:userId="Atle Monrad-v1"/>
  </w15:person>
  <w15:person w15:author="Atle Monrad-v2">
    <w15:presenceInfo w15:providerId="None" w15:userId="Atle Monrad-v2"/>
  </w15:person>
  <w15:person w15:author="Atle Monrad-v4">
    <w15:presenceInfo w15:providerId="None" w15:userId="Atle Monrad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56E"/>
    <w:rsid w:val="00022E4A"/>
    <w:rsid w:val="00065B4A"/>
    <w:rsid w:val="00077F75"/>
    <w:rsid w:val="000827D5"/>
    <w:rsid w:val="000A3CC0"/>
    <w:rsid w:val="000A6394"/>
    <w:rsid w:val="000B7FED"/>
    <w:rsid w:val="000C038A"/>
    <w:rsid w:val="000C6598"/>
    <w:rsid w:val="000D44B3"/>
    <w:rsid w:val="000E1D6F"/>
    <w:rsid w:val="00100921"/>
    <w:rsid w:val="00145D43"/>
    <w:rsid w:val="00145F8F"/>
    <w:rsid w:val="00192C46"/>
    <w:rsid w:val="001A08B3"/>
    <w:rsid w:val="001A7B60"/>
    <w:rsid w:val="001B52F0"/>
    <w:rsid w:val="001B7A65"/>
    <w:rsid w:val="001C2E02"/>
    <w:rsid w:val="001C5682"/>
    <w:rsid w:val="001E41F3"/>
    <w:rsid w:val="00205826"/>
    <w:rsid w:val="00206FD8"/>
    <w:rsid w:val="00230DF8"/>
    <w:rsid w:val="002578AA"/>
    <w:rsid w:val="0026004D"/>
    <w:rsid w:val="002640DD"/>
    <w:rsid w:val="00270B4D"/>
    <w:rsid w:val="00275D12"/>
    <w:rsid w:val="00284FEB"/>
    <w:rsid w:val="002860C4"/>
    <w:rsid w:val="002B08AF"/>
    <w:rsid w:val="002B5741"/>
    <w:rsid w:val="002E472E"/>
    <w:rsid w:val="002E4B30"/>
    <w:rsid w:val="00305409"/>
    <w:rsid w:val="0035677D"/>
    <w:rsid w:val="003609EF"/>
    <w:rsid w:val="0036231A"/>
    <w:rsid w:val="00370420"/>
    <w:rsid w:val="00374DD4"/>
    <w:rsid w:val="00390F0D"/>
    <w:rsid w:val="003A064E"/>
    <w:rsid w:val="003D53F7"/>
    <w:rsid w:val="003E1A36"/>
    <w:rsid w:val="00400547"/>
    <w:rsid w:val="00410371"/>
    <w:rsid w:val="004242F1"/>
    <w:rsid w:val="0042431E"/>
    <w:rsid w:val="00473F35"/>
    <w:rsid w:val="00493FE1"/>
    <w:rsid w:val="00494DED"/>
    <w:rsid w:val="004A5B62"/>
    <w:rsid w:val="004B29D6"/>
    <w:rsid w:val="004B75B7"/>
    <w:rsid w:val="004C7828"/>
    <w:rsid w:val="004E3D95"/>
    <w:rsid w:val="005141D9"/>
    <w:rsid w:val="0051580D"/>
    <w:rsid w:val="005302D6"/>
    <w:rsid w:val="00547111"/>
    <w:rsid w:val="00552CBE"/>
    <w:rsid w:val="005821FA"/>
    <w:rsid w:val="00584C52"/>
    <w:rsid w:val="00592D74"/>
    <w:rsid w:val="005A5300"/>
    <w:rsid w:val="005C1023"/>
    <w:rsid w:val="005D38C8"/>
    <w:rsid w:val="005E2C44"/>
    <w:rsid w:val="00621188"/>
    <w:rsid w:val="006257ED"/>
    <w:rsid w:val="00653DE4"/>
    <w:rsid w:val="00665C47"/>
    <w:rsid w:val="00667F79"/>
    <w:rsid w:val="00695808"/>
    <w:rsid w:val="006B46FB"/>
    <w:rsid w:val="006E21FB"/>
    <w:rsid w:val="007041C3"/>
    <w:rsid w:val="0070658C"/>
    <w:rsid w:val="007163C4"/>
    <w:rsid w:val="00725FBA"/>
    <w:rsid w:val="00792342"/>
    <w:rsid w:val="007977A8"/>
    <w:rsid w:val="007B2468"/>
    <w:rsid w:val="007B512A"/>
    <w:rsid w:val="007C2097"/>
    <w:rsid w:val="007D6A07"/>
    <w:rsid w:val="007F6B35"/>
    <w:rsid w:val="007F7259"/>
    <w:rsid w:val="008040A8"/>
    <w:rsid w:val="00824467"/>
    <w:rsid w:val="008279FA"/>
    <w:rsid w:val="008525EF"/>
    <w:rsid w:val="008626E7"/>
    <w:rsid w:val="00864CC3"/>
    <w:rsid w:val="00870EE7"/>
    <w:rsid w:val="0088095A"/>
    <w:rsid w:val="00880CF1"/>
    <w:rsid w:val="008863B9"/>
    <w:rsid w:val="00892B98"/>
    <w:rsid w:val="008A45A6"/>
    <w:rsid w:val="008D0943"/>
    <w:rsid w:val="008D3CCC"/>
    <w:rsid w:val="008F3789"/>
    <w:rsid w:val="008F686C"/>
    <w:rsid w:val="00913169"/>
    <w:rsid w:val="009148DE"/>
    <w:rsid w:val="00916FFF"/>
    <w:rsid w:val="0093635E"/>
    <w:rsid w:val="00941E30"/>
    <w:rsid w:val="00966DEE"/>
    <w:rsid w:val="00971B3F"/>
    <w:rsid w:val="00971D97"/>
    <w:rsid w:val="00974AB2"/>
    <w:rsid w:val="009777D9"/>
    <w:rsid w:val="00986C47"/>
    <w:rsid w:val="00991B88"/>
    <w:rsid w:val="00991F94"/>
    <w:rsid w:val="009A5753"/>
    <w:rsid w:val="009A579D"/>
    <w:rsid w:val="009E10C5"/>
    <w:rsid w:val="009E3297"/>
    <w:rsid w:val="009F734F"/>
    <w:rsid w:val="009F7802"/>
    <w:rsid w:val="00A16496"/>
    <w:rsid w:val="00A16FC6"/>
    <w:rsid w:val="00A246B6"/>
    <w:rsid w:val="00A347DC"/>
    <w:rsid w:val="00A47E70"/>
    <w:rsid w:val="00A50CF0"/>
    <w:rsid w:val="00A572FE"/>
    <w:rsid w:val="00A71094"/>
    <w:rsid w:val="00A7671C"/>
    <w:rsid w:val="00A854C5"/>
    <w:rsid w:val="00A91E2A"/>
    <w:rsid w:val="00A9288F"/>
    <w:rsid w:val="00AA2CBC"/>
    <w:rsid w:val="00AA4CA5"/>
    <w:rsid w:val="00AB5363"/>
    <w:rsid w:val="00AC5820"/>
    <w:rsid w:val="00AD1CD8"/>
    <w:rsid w:val="00B258BB"/>
    <w:rsid w:val="00B3100B"/>
    <w:rsid w:val="00B354C9"/>
    <w:rsid w:val="00B37025"/>
    <w:rsid w:val="00B4583A"/>
    <w:rsid w:val="00B55D06"/>
    <w:rsid w:val="00B56B1C"/>
    <w:rsid w:val="00B67B97"/>
    <w:rsid w:val="00B968C8"/>
    <w:rsid w:val="00BA3EC5"/>
    <w:rsid w:val="00BA51D9"/>
    <w:rsid w:val="00BB5DFC"/>
    <w:rsid w:val="00BD279D"/>
    <w:rsid w:val="00BD2FB2"/>
    <w:rsid w:val="00BD5ED8"/>
    <w:rsid w:val="00BD6BB8"/>
    <w:rsid w:val="00C02D80"/>
    <w:rsid w:val="00C124A5"/>
    <w:rsid w:val="00C15F25"/>
    <w:rsid w:val="00C1619A"/>
    <w:rsid w:val="00C55F35"/>
    <w:rsid w:val="00C658A8"/>
    <w:rsid w:val="00C66BA2"/>
    <w:rsid w:val="00C870F6"/>
    <w:rsid w:val="00C95985"/>
    <w:rsid w:val="00CC5026"/>
    <w:rsid w:val="00CC68D0"/>
    <w:rsid w:val="00D03F9A"/>
    <w:rsid w:val="00D06D51"/>
    <w:rsid w:val="00D20BB9"/>
    <w:rsid w:val="00D24991"/>
    <w:rsid w:val="00D50255"/>
    <w:rsid w:val="00D659E6"/>
    <w:rsid w:val="00D66520"/>
    <w:rsid w:val="00D84AE9"/>
    <w:rsid w:val="00DE34CF"/>
    <w:rsid w:val="00DE3FC5"/>
    <w:rsid w:val="00E13F3D"/>
    <w:rsid w:val="00E15FD0"/>
    <w:rsid w:val="00E34898"/>
    <w:rsid w:val="00E4063B"/>
    <w:rsid w:val="00E93CD8"/>
    <w:rsid w:val="00EA4233"/>
    <w:rsid w:val="00EB09B7"/>
    <w:rsid w:val="00EB5CF8"/>
    <w:rsid w:val="00EC7A70"/>
    <w:rsid w:val="00EE72C6"/>
    <w:rsid w:val="00EE7D7C"/>
    <w:rsid w:val="00EF7A76"/>
    <w:rsid w:val="00F035EA"/>
    <w:rsid w:val="00F11A1C"/>
    <w:rsid w:val="00F132E6"/>
    <w:rsid w:val="00F14D14"/>
    <w:rsid w:val="00F25D98"/>
    <w:rsid w:val="00F300FB"/>
    <w:rsid w:val="00F535EA"/>
    <w:rsid w:val="00F913EE"/>
    <w:rsid w:val="00F91A65"/>
    <w:rsid w:val="00FA22CA"/>
    <w:rsid w:val="00FA5F14"/>
    <w:rsid w:val="00FB6386"/>
    <w:rsid w:val="00FE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74AB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74AB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4AB2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74A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B246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15F2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C15F2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5F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5F25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C15F25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C15F2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15F2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B55D06"/>
  </w:style>
  <w:style w:type="paragraph" w:customStyle="1" w:styleId="Guidance">
    <w:name w:val="Guidance"/>
    <w:basedOn w:val="Normal"/>
    <w:rsid w:val="00B55D06"/>
    <w:rPr>
      <w:i/>
      <w:color w:val="0000FF"/>
    </w:rPr>
  </w:style>
  <w:style w:type="character" w:customStyle="1" w:styleId="BalloonTextChar">
    <w:name w:val="Balloon Text Char"/>
    <w:link w:val="BalloonText"/>
    <w:rsid w:val="00B55D0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55D0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55D06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locked/>
    <w:rsid w:val="00B55D0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B55D06"/>
    <w:rPr>
      <w:lang w:val="en-GB"/>
    </w:rPr>
  </w:style>
  <w:style w:type="character" w:customStyle="1" w:styleId="Heading8Char">
    <w:name w:val="Heading 8 Char"/>
    <w:link w:val="Heading8"/>
    <w:rsid w:val="00B55D06"/>
    <w:rPr>
      <w:rFonts w:ascii="Arial" w:hAnsi="Arial"/>
      <w:sz w:val="36"/>
      <w:lang w:val="en-GB" w:eastAsia="en-US"/>
    </w:rPr>
  </w:style>
  <w:style w:type="character" w:customStyle="1" w:styleId="TAHChar">
    <w:name w:val="TAH Char"/>
    <w:locked/>
    <w:rsid w:val="00B55D06"/>
    <w:rPr>
      <w:rFonts w:ascii="Arial" w:hAnsi="Arial" w:cs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1798</Words>
  <Characters>10250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Monrad-v5</cp:lastModifiedBy>
  <cp:revision>3</cp:revision>
  <cp:lastPrinted>1899-12-31T23:00:00Z</cp:lastPrinted>
  <dcterms:created xsi:type="dcterms:W3CDTF">2022-10-16T21:05:00Z</dcterms:created>
  <dcterms:modified xsi:type="dcterms:W3CDTF">2022-10-16T23:50:00Z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