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2618DB8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DE13A4">
        <w:rPr>
          <w:rFonts w:cs="Arial"/>
          <w:bCs/>
          <w:noProof w:val="0"/>
          <w:sz w:val="22"/>
          <w:szCs w:val="22"/>
        </w:rPr>
        <w:t>852</w:t>
      </w:r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75D4AA1C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27320B4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424325">
        <w:rPr>
          <w:rFonts w:ascii="Arial" w:hAnsi="Arial" w:cs="Arial"/>
          <w:b/>
          <w:bCs/>
          <w:sz w:val="22"/>
          <w:szCs w:val="22"/>
          <w:lang w:val="fr-CA"/>
        </w:rPr>
        <w:t>1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679A3CAD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13A4">
        <w:rPr>
          <w:rFonts w:ascii="Arial" w:hAnsi="Arial" w:cs="Arial"/>
          <w:bCs/>
        </w:rPr>
        <w:t>S6-220851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67EEA" w14:textId="46FF4468" w:rsidR="00303471" w:rsidRDefault="001B1927" w:rsidP="000F6242">
      <w:r w:rsidRPr="007A3380">
        <w:t xml:space="preserve">As part of SA6’s </w:t>
      </w:r>
      <w:r w:rsidR="00D53C53" w:rsidRPr="007A3380">
        <w:t xml:space="preserve">Rel-18 </w:t>
      </w:r>
      <w:r w:rsidR="003A697C" w:rsidRPr="007A3380">
        <w:t xml:space="preserve">study on </w:t>
      </w:r>
      <w:r w:rsidRPr="007A3380">
        <w:t>FS_</w:t>
      </w:r>
      <w:r w:rsidR="00424325" w:rsidRPr="007A3380">
        <w:t>PIN</w:t>
      </w:r>
      <w:r w:rsidRPr="007A3380">
        <w:t>AP</w:t>
      </w:r>
      <w:r w:rsidR="009868EE" w:rsidRPr="007A3380">
        <w:t>P</w:t>
      </w:r>
      <w:r w:rsidRPr="007A3380">
        <w:t xml:space="preserve">, SA6 </w:t>
      </w:r>
      <w:r w:rsidR="00D53C53" w:rsidRPr="007A3380">
        <w:t>has</w:t>
      </w:r>
      <w:r w:rsidRPr="007A3380">
        <w:t xml:space="preserve"> agreed a Key Issue on </w:t>
      </w:r>
      <w:r w:rsidR="00303471" w:rsidRPr="007A3380">
        <w:t>PIN Application Server Discovery</w:t>
      </w:r>
      <w:r w:rsidRPr="007A3380">
        <w:t>.</w:t>
      </w:r>
      <w:r w:rsidR="00303471" w:rsidRPr="007A3380">
        <w:t xml:space="preserve"> During the discussions, a question came up on whether an AS related </w:t>
      </w:r>
      <w:r w:rsidR="007A3380">
        <w:t>t</w:t>
      </w:r>
      <w:r w:rsidR="00303471" w:rsidRPr="007A3380">
        <w:t>o a PIN could reside both inside the PIN as well as outside the actual PIN, and it was decided to consult SA1 for guidance.</w:t>
      </w:r>
    </w:p>
    <w:p w14:paraId="49F02BDD" w14:textId="74C4C154" w:rsidR="00157A91" w:rsidRPr="007A3380" w:rsidRDefault="00616401" w:rsidP="000F6242">
      <w:r>
        <w:t>T</w:t>
      </w:r>
      <w:r w:rsidR="00157A91">
        <w:t xml:space="preserve">he attached approved </w:t>
      </w:r>
      <w:r>
        <w:t>KI will be incorporated in 3GPP TR 23.700-</w:t>
      </w:r>
      <w:r w:rsidR="00207635">
        <w:t>78 v </w:t>
      </w:r>
      <w:r>
        <w:t>0.2.0.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E2F82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424325">
        <w:rPr>
          <w:rFonts w:ascii="Arial" w:hAnsi="Arial" w:cs="Arial"/>
          <w:b/>
        </w:rPr>
        <w:t>1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AFAFDCB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</w:t>
      </w:r>
      <w:r w:rsidR="00303471">
        <w:t>1</w:t>
      </w:r>
      <w:r w:rsidRPr="00E7538F">
        <w:t xml:space="preserve"> to </w:t>
      </w:r>
      <w:r w:rsidR="003C2FBF" w:rsidRPr="00E7538F">
        <w:t xml:space="preserve">provide </w:t>
      </w:r>
      <w:r w:rsidR="003F15A5">
        <w:t>feedback</w:t>
      </w:r>
      <w:r w:rsidR="003F15A5" w:rsidRPr="00E7538F">
        <w:t xml:space="preserve"> </w:t>
      </w:r>
      <w:r w:rsidR="003C2FBF" w:rsidRPr="00E7538F">
        <w:t>on</w:t>
      </w:r>
      <w:r w:rsidRPr="00E7538F">
        <w:t xml:space="preserve"> </w:t>
      </w:r>
      <w:r w:rsidR="00303471">
        <w:t>the topic.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498F1FB6" w:rsid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1</w:t>
      </w:r>
      <w:proofErr w:type="gramEnd"/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1DC3" w14:textId="77777777" w:rsidR="003D6271" w:rsidRDefault="003D6271">
      <w:pPr>
        <w:spacing w:after="0"/>
      </w:pPr>
      <w:r>
        <w:separator/>
      </w:r>
    </w:p>
  </w:endnote>
  <w:endnote w:type="continuationSeparator" w:id="0">
    <w:p w14:paraId="071DD67D" w14:textId="77777777" w:rsidR="003D6271" w:rsidRDefault="003D62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28EBB" w14:textId="77777777" w:rsidR="003D6271" w:rsidRDefault="003D6271">
      <w:pPr>
        <w:spacing w:after="0"/>
      </w:pPr>
      <w:r>
        <w:separator/>
      </w:r>
    </w:p>
  </w:footnote>
  <w:footnote w:type="continuationSeparator" w:id="0">
    <w:p w14:paraId="1D92D106" w14:textId="77777777" w:rsidR="003D6271" w:rsidRDefault="003D62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639B2"/>
    <w:rsid w:val="0069496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5167"/>
    <w:rsid w:val="008D7588"/>
    <w:rsid w:val="008D772F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97703"/>
    <w:rsid w:val="00C14AB7"/>
    <w:rsid w:val="00C26B92"/>
    <w:rsid w:val="00C35F5E"/>
    <w:rsid w:val="00C62D51"/>
    <w:rsid w:val="00C631A0"/>
    <w:rsid w:val="00C63CB7"/>
    <w:rsid w:val="00C776D0"/>
    <w:rsid w:val="00C84114"/>
    <w:rsid w:val="00CB3A21"/>
    <w:rsid w:val="00CC472C"/>
    <w:rsid w:val="00CF6087"/>
    <w:rsid w:val="00D53C53"/>
    <w:rsid w:val="00D659E3"/>
    <w:rsid w:val="00D714F2"/>
    <w:rsid w:val="00D7209E"/>
    <w:rsid w:val="00D73D09"/>
    <w:rsid w:val="00DC7DFA"/>
    <w:rsid w:val="00DD6E73"/>
    <w:rsid w:val="00DE0C09"/>
    <w:rsid w:val="00DE13A4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163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Monrad-8</cp:lastModifiedBy>
  <cp:revision>2</cp:revision>
  <cp:lastPrinted>2002-04-23T07:10:00Z</cp:lastPrinted>
  <dcterms:created xsi:type="dcterms:W3CDTF">2022-04-12T15:58:00Z</dcterms:created>
  <dcterms:modified xsi:type="dcterms:W3CDTF">2022-04-12T15:58:00Z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