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5154CED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894522" w:rsidRPr="001D7AAC">
        <w:rPr>
          <w:rFonts w:cs="Arial"/>
          <w:noProof w:val="0"/>
          <w:sz w:val="22"/>
          <w:szCs w:val="22"/>
        </w:rPr>
        <w:t>4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0A333D">
        <w:rPr>
          <w:rFonts w:cs="Arial"/>
          <w:bCs/>
          <w:noProof w:val="0"/>
          <w:sz w:val="22"/>
          <w:szCs w:val="22"/>
        </w:rPr>
        <w:t>848</w:t>
      </w:r>
    </w:p>
    <w:p w14:paraId="142E2F21" w14:textId="1E032A55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05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14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April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2E7E31E8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3A697C">
        <w:rPr>
          <w:rFonts w:ascii="Arial" w:hAnsi="Arial" w:cs="Arial"/>
          <w:b/>
          <w:bCs/>
          <w:sz w:val="22"/>
          <w:szCs w:val="22"/>
        </w:rPr>
        <w:t>,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</w:t>
      </w:r>
      <w:bookmarkEnd w:id="3"/>
      <w:r w:rsidR="00894522">
        <w:rPr>
          <w:rFonts w:ascii="Arial" w:hAnsi="Arial" w:cs="Arial"/>
          <w:b/>
          <w:bCs/>
          <w:sz w:val="22"/>
          <w:szCs w:val="22"/>
        </w:rPr>
        <w:t>Dynamic EAS instantiation</w:t>
      </w:r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6ACAD600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SA5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187B6FE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639B2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8FF54D2" w:rsidR="001B1927" w:rsidRPr="004948D8" w:rsidRDefault="001B1927" w:rsidP="000F6242">
      <w:r w:rsidRPr="001B1927">
        <w:t xml:space="preserve">As part of SA6’s </w:t>
      </w:r>
      <w:r w:rsidR="00D53C53">
        <w:t xml:space="preserve">Rel-18 </w:t>
      </w:r>
      <w:r w:rsidR="003A697C" w:rsidRPr="001B1927">
        <w:t xml:space="preserve">study </w:t>
      </w:r>
      <w:r w:rsidR="003A697C">
        <w:t xml:space="preserve">on </w:t>
      </w:r>
      <w:proofErr w:type="spellStart"/>
      <w:r w:rsidRPr="001B1927">
        <w:t>FS_eEDGEAP</w:t>
      </w:r>
      <w:r w:rsidR="009868EE">
        <w:t>P</w:t>
      </w:r>
      <w:proofErr w:type="spellEnd"/>
      <w:r w:rsidRPr="001B1927">
        <w:t xml:space="preserve">, SA6 </w:t>
      </w:r>
      <w:r w:rsidR="00D53C53">
        <w:t>has</w:t>
      </w:r>
      <w:r w:rsidRPr="001B1927">
        <w:t xml:space="preserve"> agreed to a Key Issue on </w:t>
      </w:r>
      <w:r w:rsidR="00C14AB7" w:rsidRPr="00C14AB7">
        <w:t xml:space="preserve">Enhancement of dynamic EAS instantiation triggering </w:t>
      </w:r>
      <w:r w:rsidRPr="001B1927">
        <w:t>(</w:t>
      </w:r>
      <w:proofErr w:type="gramStart"/>
      <w:r w:rsidRPr="001B1927">
        <w:t>i.e.</w:t>
      </w:r>
      <w:proofErr w:type="gramEnd"/>
      <w:r w:rsidRPr="001B1927">
        <w:t xml:space="preserve"> Key Issue #</w:t>
      </w:r>
      <w:r w:rsidR="00C14AB7">
        <w:t>9</w:t>
      </w:r>
      <w:r w:rsidRPr="001B1927">
        <w:t xml:space="preserve"> in TR</w:t>
      </w:r>
      <w:r w:rsidR="00CB3A21">
        <w:t> </w:t>
      </w:r>
      <w:r w:rsidRPr="001B1927">
        <w:t xml:space="preserve">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</w:t>
      </w:r>
      <w:r w:rsidR="001C4BC1">
        <w:t>s</w:t>
      </w:r>
      <w:r w:rsidRPr="001B1927">
        <w:t xml:space="preserve">: </w:t>
      </w:r>
      <w:r w:rsidR="001C4BC1">
        <w:t>“</w:t>
      </w:r>
      <w:r w:rsidR="001C4BC1" w:rsidRPr="001C4BC1">
        <w:t xml:space="preserve">In order to ensure efficient utilization of EDN resources for EAS deployment, it should be possible to have the proper number of EAS instances in the </w:t>
      </w:r>
      <w:r w:rsidR="001C4BC1" w:rsidRPr="004948D8">
        <w:t>EDN to accommodate the load for applications.”</w:t>
      </w:r>
    </w:p>
    <w:p w14:paraId="34CDAE10" w14:textId="4D8C2FEF" w:rsidR="008D7588" w:rsidRPr="004948D8" w:rsidRDefault="008D7588" w:rsidP="008D7588">
      <w:r w:rsidRPr="004948D8">
        <w:t xml:space="preserve">Related with this KI in the TR, </w:t>
      </w:r>
      <w:r w:rsidR="00473806">
        <w:t>there</w:t>
      </w:r>
      <w:r w:rsidRPr="004948D8">
        <w:t xml:space="preserve"> is an Editor’s Note:</w:t>
      </w:r>
    </w:p>
    <w:p w14:paraId="519B7E0B" w14:textId="77777777" w:rsidR="008D7588" w:rsidRPr="004948D8" w:rsidRDefault="008D7588" w:rsidP="008D7588">
      <w:pPr>
        <w:pStyle w:val="EditorsNote"/>
        <w:rPr>
          <w:lang w:val="en-IN" w:eastAsia="en-US"/>
        </w:rPr>
      </w:pPr>
      <w:r w:rsidRPr="004948D8">
        <w:t>Editor's note:</w:t>
      </w:r>
      <w:r w:rsidRPr="004948D8">
        <w:tab/>
        <w:t>The aspects of the interaction between EES and EAS management system should be consulted with SA5.</w:t>
      </w:r>
    </w:p>
    <w:p w14:paraId="5373817C" w14:textId="6878D84B" w:rsidR="00473806" w:rsidRDefault="00473806" w:rsidP="00473806">
      <w:r>
        <w:t xml:space="preserve">Interaction aspects </w:t>
      </w:r>
      <w:r w:rsidR="00842A3F">
        <w:t>where SA6 would appreciate input</w:t>
      </w:r>
      <w:r>
        <w:t xml:space="preserve"> are:</w:t>
      </w:r>
    </w:p>
    <w:p w14:paraId="113B4E36" w14:textId="6A62AAD0" w:rsidR="00473806" w:rsidRDefault="00473806" w:rsidP="00473806">
      <w:pPr>
        <w:pStyle w:val="B1"/>
        <w:numPr>
          <w:ilvl w:val="0"/>
          <w:numId w:val="6"/>
        </w:numPr>
        <w:ind w:left="900"/>
      </w:pPr>
      <w:r>
        <w:t xml:space="preserve">How does the EES learn which EAS can be instantiated dynamically by the </w:t>
      </w:r>
      <w:proofErr w:type="spellStart"/>
      <w:r>
        <w:t>MnS</w:t>
      </w:r>
      <w:proofErr w:type="spellEnd"/>
      <w:r>
        <w:t>?</w:t>
      </w:r>
    </w:p>
    <w:p w14:paraId="0F8ACA33" w14:textId="6AE046E6" w:rsidR="0048235C" w:rsidRDefault="0048235C" w:rsidP="00473806">
      <w:pPr>
        <w:pStyle w:val="B1"/>
        <w:numPr>
          <w:ilvl w:val="0"/>
          <w:numId w:val="6"/>
        </w:numPr>
        <w:ind w:left="720" w:hanging="160"/>
      </w:pPr>
      <w:r>
        <w:t xml:space="preserve">What are the details of the interface/API interactions exposed by the </w:t>
      </w:r>
      <w:proofErr w:type="spellStart"/>
      <w:r w:rsidR="00241F74">
        <w:t>MnS</w:t>
      </w:r>
      <w:proofErr w:type="spellEnd"/>
      <w:r>
        <w:t xml:space="preserve"> for the EES to utilize dynamic instantiation of EAS?</w:t>
      </w:r>
    </w:p>
    <w:p w14:paraId="2E8B4B20" w14:textId="59E7346A" w:rsidR="000F6033" w:rsidRPr="001B1927" w:rsidRDefault="001B1927" w:rsidP="000F6242">
      <w:r>
        <w:t xml:space="preserve">SA6 understand that </w:t>
      </w:r>
      <w:r w:rsidR="00DE0C09">
        <w:t xml:space="preserve">SA5 </w:t>
      </w:r>
      <w:r>
        <w:t xml:space="preserve">has responsibility for the </w:t>
      </w:r>
      <w:proofErr w:type="spellStart"/>
      <w:r w:rsidR="00DE0C09">
        <w:t>MnS</w:t>
      </w:r>
      <w:proofErr w:type="spellEnd"/>
      <w:r w:rsidR="00DE0C09">
        <w:t xml:space="preserve"> functionality</w:t>
      </w:r>
      <w:r w:rsidR="00FF0036">
        <w:t>, and</w:t>
      </w:r>
      <w:r w:rsidR="001D554F">
        <w:t xml:space="preserve"> </w:t>
      </w:r>
      <w:r w:rsidR="000F6033">
        <w:t xml:space="preserve">SA6 would </w:t>
      </w:r>
      <w:r w:rsidR="00590F2B">
        <w:t>appreciate</w:t>
      </w:r>
      <w:r w:rsidR="00B52AA9">
        <w:t xml:space="preserve"> </w:t>
      </w:r>
      <w:r w:rsidR="00C63CB7">
        <w:t xml:space="preserve">feedback </w:t>
      </w:r>
      <w:r w:rsidR="0022789A">
        <w:t>on SA5</w:t>
      </w:r>
      <w:r w:rsidR="00C63CB7">
        <w:t>s</w:t>
      </w:r>
      <w:r w:rsidR="0022789A">
        <w:t xml:space="preserve"> </w:t>
      </w:r>
      <w:r w:rsidR="001D554F">
        <w:t>view</w:t>
      </w:r>
      <w:r w:rsidR="0022789A">
        <w:t xml:space="preserve"> </w:t>
      </w:r>
      <w:r w:rsidR="00C63CB7">
        <w:t>on</w:t>
      </w:r>
      <w:r w:rsidR="0022789A">
        <w:t xml:space="preserve"> mak</w:t>
      </w:r>
      <w:r w:rsidR="00C63CB7">
        <w:t>ing</w:t>
      </w:r>
      <w:r w:rsidR="0022789A">
        <w:t xml:space="preserve"> dynamic EAS instantiation available to the EES</w:t>
      </w:r>
      <w:r w:rsidR="000F6033"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6E1FC728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SA5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601C523" w:rsidR="00B97703" w:rsidRDefault="00D53C53" w:rsidP="003A697C">
      <w:pPr>
        <w:rPr>
          <w:rFonts w:ascii="Arial" w:hAnsi="Arial" w:cs="Arial"/>
        </w:rPr>
      </w:pPr>
      <w:r w:rsidRPr="00E7538F">
        <w:t xml:space="preserve">SA6 invites </w:t>
      </w:r>
      <w:r w:rsidR="0022789A">
        <w:t>SA5</w:t>
      </w:r>
      <w:r w:rsidRPr="00E7538F">
        <w:t xml:space="preserve"> to </w:t>
      </w:r>
      <w:r w:rsidR="003C2FBF" w:rsidRPr="00E7538F">
        <w:t xml:space="preserve">provide </w:t>
      </w:r>
      <w:r w:rsidR="003F15A5">
        <w:t>feedback</w:t>
      </w:r>
      <w:r w:rsidR="003F15A5" w:rsidRPr="00E7538F">
        <w:t xml:space="preserve"> </w:t>
      </w:r>
      <w:r w:rsidR="003C2FBF" w:rsidRPr="00E7538F">
        <w:t>on</w:t>
      </w:r>
      <w:r w:rsidRPr="00E7538F">
        <w:t xml:space="preserve"> </w:t>
      </w:r>
      <w:r w:rsidR="00C63CB7">
        <w:t>dynamic EAS instantiation</w:t>
      </w:r>
      <w:r w:rsidR="00241F74">
        <w:t xml:space="preserve"> as indicated above</w:t>
      </w:r>
      <w:r w:rsidR="0022789A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498F1FB6" w:rsid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4B46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A1AE6D8" w14:textId="2046356E" w:rsidR="008B5167" w:rsidRP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1</w:t>
      </w:r>
      <w:proofErr w:type="gramEnd"/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4F3E4" w14:textId="77777777" w:rsidR="00297E73" w:rsidRDefault="00297E73">
      <w:pPr>
        <w:spacing w:after="0"/>
      </w:pPr>
      <w:r>
        <w:separator/>
      </w:r>
    </w:p>
  </w:endnote>
  <w:endnote w:type="continuationSeparator" w:id="0">
    <w:p w14:paraId="484CDD5D" w14:textId="77777777" w:rsidR="00297E73" w:rsidRDefault="00297E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299E" w14:textId="77777777" w:rsidR="00297E73" w:rsidRDefault="00297E73">
      <w:pPr>
        <w:spacing w:after="0"/>
      </w:pPr>
      <w:r>
        <w:separator/>
      </w:r>
    </w:p>
  </w:footnote>
  <w:footnote w:type="continuationSeparator" w:id="0">
    <w:p w14:paraId="6309913D" w14:textId="77777777" w:rsidR="00297E73" w:rsidRDefault="00297E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333D"/>
    <w:rsid w:val="000F6033"/>
    <w:rsid w:val="000F6242"/>
    <w:rsid w:val="00136BBF"/>
    <w:rsid w:val="001B1927"/>
    <w:rsid w:val="001C4BC1"/>
    <w:rsid w:val="001D554F"/>
    <w:rsid w:val="001D7AAC"/>
    <w:rsid w:val="001F7691"/>
    <w:rsid w:val="0022789A"/>
    <w:rsid w:val="00241F74"/>
    <w:rsid w:val="00297E73"/>
    <w:rsid w:val="002F1940"/>
    <w:rsid w:val="00383545"/>
    <w:rsid w:val="003A697C"/>
    <w:rsid w:val="003B7723"/>
    <w:rsid w:val="003C2FBF"/>
    <w:rsid w:val="003F15A5"/>
    <w:rsid w:val="00433500"/>
    <w:rsid w:val="00433F71"/>
    <w:rsid w:val="00440D43"/>
    <w:rsid w:val="00473806"/>
    <w:rsid w:val="00474870"/>
    <w:rsid w:val="0048235C"/>
    <w:rsid w:val="004936F2"/>
    <w:rsid w:val="004948D8"/>
    <w:rsid w:val="004A6AEF"/>
    <w:rsid w:val="004E3939"/>
    <w:rsid w:val="00526CBC"/>
    <w:rsid w:val="00542900"/>
    <w:rsid w:val="00567B24"/>
    <w:rsid w:val="00590F2B"/>
    <w:rsid w:val="005E6D6D"/>
    <w:rsid w:val="006639B2"/>
    <w:rsid w:val="00694966"/>
    <w:rsid w:val="00792A7F"/>
    <w:rsid w:val="00793AE3"/>
    <w:rsid w:val="007B5FE7"/>
    <w:rsid w:val="007E1DD3"/>
    <w:rsid w:val="007F4F92"/>
    <w:rsid w:val="008235B9"/>
    <w:rsid w:val="00842A3F"/>
    <w:rsid w:val="00845D5D"/>
    <w:rsid w:val="008674D7"/>
    <w:rsid w:val="00894522"/>
    <w:rsid w:val="008B5167"/>
    <w:rsid w:val="008D7588"/>
    <w:rsid w:val="008D772F"/>
    <w:rsid w:val="009868EE"/>
    <w:rsid w:val="0099764C"/>
    <w:rsid w:val="009B2D1D"/>
    <w:rsid w:val="009B78E2"/>
    <w:rsid w:val="009E75D2"/>
    <w:rsid w:val="00AE76AB"/>
    <w:rsid w:val="00B01524"/>
    <w:rsid w:val="00B52AA9"/>
    <w:rsid w:val="00B97703"/>
    <w:rsid w:val="00C14AB7"/>
    <w:rsid w:val="00C35F5E"/>
    <w:rsid w:val="00C62D51"/>
    <w:rsid w:val="00C631A0"/>
    <w:rsid w:val="00C63CB7"/>
    <w:rsid w:val="00C84114"/>
    <w:rsid w:val="00CB3A21"/>
    <w:rsid w:val="00CC472C"/>
    <w:rsid w:val="00CF6087"/>
    <w:rsid w:val="00D53C53"/>
    <w:rsid w:val="00D659E3"/>
    <w:rsid w:val="00D714F2"/>
    <w:rsid w:val="00D7209E"/>
    <w:rsid w:val="00D73D09"/>
    <w:rsid w:val="00DC7DFA"/>
    <w:rsid w:val="00DD6E73"/>
    <w:rsid w:val="00DE0C09"/>
    <w:rsid w:val="00E31BCB"/>
    <w:rsid w:val="00E65948"/>
    <w:rsid w:val="00E7538F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273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Monrad-8</cp:lastModifiedBy>
  <cp:revision>2</cp:revision>
  <cp:lastPrinted>2002-04-23T07:10:00Z</cp:lastPrinted>
  <dcterms:created xsi:type="dcterms:W3CDTF">2022-04-12T12:31:00Z</dcterms:created>
  <dcterms:modified xsi:type="dcterms:W3CDTF">2022-04-12T12:31:00Z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