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21F6" w14:textId="23718719" w:rsidR="00381DFD" w:rsidRPr="000A1C77" w:rsidRDefault="00381DFD" w:rsidP="00381D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Pr="00A7232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7</w:t>
      </w:r>
      <w:r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0A1C3B" w:rsidRPr="000A1C3B">
        <w:rPr>
          <w:rFonts w:ascii="Arial" w:hAnsi="Arial" w:cs="Arial"/>
          <w:b/>
        </w:rPr>
        <w:t>S6-220082</w:t>
      </w:r>
    </w:p>
    <w:p w14:paraId="47CCCBA9" w14:textId="77777777" w:rsidR="00381DFD" w:rsidRDefault="00381DFD" w:rsidP="00381D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14</w:t>
      </w:r>
      <w:r w:rsidRPr="00062A46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4103EB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February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(revision of S6-22x</w:t>
      </w:r>
      <w:r w:rsidRPr="00D218E3">
        <w:rPr>
          <w:rFonts w:ascii="Arial" w:hAnsi="Arial" w:cs="Arial"/>
          <w:b/>
        </w:rPr>
        <w:t>xxx)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58DD57E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625522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0C43">
        <w:rPr>
          <w:rFonts w:ascii="Arial" w:hAnsi="Arial" w:cs="Arial"/>
          <w:b/>
          <w:bCs/>
        </w:rPr>
        <w:t xml:space="preserve">Proposed </w:t>
      </w:r>
      <w:r w:rsidR="009D2DFE">
        <w:rPr>
          <w:rFonts w:ascii="Arial" w:hAnsi="Arial" w:cs="Arial"/>
          <w:b/>
          <w:bCs/>
        </w:rPr>
        <w:t>skeleton for 3GPP TR 23.700-</w:t>
      </w:r>
      <w:r w:rsidR="00381DFD">
        <w:rPr>
          <w:rFonts w:ascii="Arial" w:hAnsi="Arial" w:cs="Arial"/>
          <w:b/>
          <w:bCs/>
        </w:rPr>
        <w:t>36</w:t>
      </w:r>
    </w:p>
    <w:p w14:paraId="7E355D93" w14:textId="345BC87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381DFD">
        <w:rPr>
          <w:rFonts w:ascii="Arial" w:hAnsi="Arial" w:cs="Arial"/>
          <w:b/>
          <w:bCs/>
        </w:rPr>
        <w:t>36</w:t>
      </w:r>
      <w:r w:rsidR="00B17B71">
        <w:rPr>
          <w:rFonts w:ascii="Arial" w:hAnsi="Arial" w:cs="Arial"/>
          <w:b/>
          <w:bCs/>
        </w:rPr>
        <w:t xml:space="preserve"> v0.0.0.</w:t>
      </w:r>
    </w:p>
    <w:p w14:paraId="6053CA9C" w14:textId="7BB5061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17B71">
        <w:rPr>
          <w:rFonts w:ascii="Arial" w:hAnsi="Arial" w:cs="Arial"/>
          <w:b/>
          <w:bCs/>
        </w:rPr>
        <w:t>9</w:t>
      </w:r>
      <w:r w:rsidR="00B240B2">
        <w:rPr>
          <w:rFonts w:ascii="Arial" w:hAnsi="Arial" w:cs="Arial"/>
          <w:b/>
          <w:bCs/>
        </w:rPr>
        <w:t>.</w:t>
      </w:r>
      <w:r w:rsidR="00B17B71">
        <w:rPr>
          <w:rFonts w:ascii="Arial" w:hAnsi="Arial" w:cs="Arial"/>
          <w:b/>
          <w:bCs/>
        </w:rPr>
        <w:t>13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638DCD42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>Proposed skeleton for 3GPP TR 23.700-</w:t>
      </w:r>
      <w:r w:rsidR="00381DFD">
        <w:rPr>
          <w:noProof/>
          <w:lang w:val="fr-FR"/>
        </w:rPr>
        <w:t>36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00ECE03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9D2DFE">
        <w:rPr>
          <w:noProof/>
          <w:lang w:val="en-US"/>
        </w:rPr>
        <w:t>attached skeleton</w:t>
      </w:r>
      <w:r w:rsidRPr="00D658A3">
        <w:rPr>
          <w:noProof/>
          <w:lang w:val="en-US"/>
        </w:rPr>
        <w:t xml:space="preserve"> </w:t>
      </w:r>
      <w:r w:rsidR="009D2DFE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381DFD">
        <w:rPr>
          <w:noProof/>
          <w:lang w:val="en-US"/>
        </w:rPr>
        <w:t>36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D57E1" w14:textId="77777777" w:rsidR="00BA1A39" w:rsidRDefault="00BA1A39">
      <w:r>
        <w:separator/>
      </w:r>
    </w:p>
  </w:endnote>
  <w:endnote w:type="continuationSeparator" w:id="0">
    <w:p w14:paraId="6835B90D" w14:textId="77777777" w:rsidR="00BA1A39" w:rsidRDefault="00BA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06D4" w14:textId="77777777" w:rsidR="00BA1A39" w:rsidRDefault="00BA1A39">
      <w:r>
        <w:separator/>
      </w:r>
    </w:p>
  </w:footnote>
  <w:footnote w:type="continuationSeparator" w:id="0">
    <w:p w14:paraId="29CFFB4C" w14:textId="77777777" w:rsidR="00BA1A39" w:rsidRDefault="00BA1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3B"/>
    <w:rsid w:val="000A1C77"/>
    <w:rsid w:val="000A5BBF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7FD0"/>
    <w:rsid w:val="002A412E"/>
    <w:rsid w:val="002B1F0E"/>
    <w:rsid w:val="002B2594"/>
    <w:rsid w:val="002B38EA"/>
    <w:rsid w:val="002C7EBF"/>
    <w:rsid w:val="002D16C0"/>
    <w:rsid w:val="00307245"/>
    <w:rsid w:val="003131B7"/>
    <w:rsid w:val="00332BBF"/>
    <w:rsid w:val="00347CAD"/>
    <w:rsid w:val="00365772"/>
    <w:rsid w:val="00370766"/>
    <w:rsid w:val="00381DFD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5F5A8B"/>
    <w:rsid w:val="00600DC4"/>
    <w:rsid w:val="00603517"/>
    <w:rsid w:val="00607CA1"/>
    <w:rsid w:val="00610C43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14A4"/>
    <w:rsid w:val="009359C8"/>
    <w:rsid w:val="00946F9E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3669C"/>
    <w:rsid w:val="00A47E70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17B71"/>
    <w:rsid w:val="00B240B2"/>
    <w:rsid w:val="00B258BB"/>
    <w:rsid w:val="00B46356"/>
    <w:rsid w:val="00B660D7"/>
    <w:rsid w:val="00B66D06"/>
    <w:rsid w:val="00B71EE4"/>
    <w:rsid w:val="00B74C22"/>
    <w:rsid w:val="00B754CE"/>
    <w:rsid w:val="00B8024E"/>
    <w:rsid w:val="00B95BA0"/>
    <w:rsid w:val="00B95BC8"/>
    <w:rsid w:val="00BA016E"/>
    <w:rsid w:val="00BA1A39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017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62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Manos_MM</cp:lastModifiedBy>
  <cp:revision>6</cp:revision>
  <cp:lastPrinted>1899-12-31T23:00:00Z</cp:lastPrinted>
  <dcterms:created xsi:type="dcterms:W3CDTF">2022-02-07T10:31:00Z</dcterms:created>
  <dcterms:modified xsi:type="dcterms:W3CDTF">2022-02-08T07:21:00Z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