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2AB92C3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S6-20xxxx</w:t>
      </w:r>
    </w:p>
    <w:p w14:paraId="75406C71" w14:textId="26FCFDB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bookmarkEnd w:id="0"/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E90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E906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E906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E906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D5F5D" w14:textId="77777777" w:rsidR="00E906FB" w:rsidRDefault="00E906FB">
      <w:r>
        <w:separator/>
      </w:r>
    </w:p>
  </w:endnote>
  <w:endnote w:type="continuationSeparator" w:id="0">
    <w:p w14:paraId="2D93B59F" w14:textId="77777777" w:rsidR="00E906FB" w:rsidRDefault="00E9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4B281" w14:textId="77777777" w:rsidR="00E906FB" w:rsidRDefault="00E906FB">
      <w:r>
        <w:separator/>
      </w:r>
    </w:p>
  </w:footnote>
  <w:footnote w:type="continuationSeparator" w:id="0">
    <w:p w14:paraId="18A1C6E0" w14:textId="77777777" w:rsidR="00E906FB" w:rsidRDefault="00E90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E55F3"/>
    <w:rsid w:val="002F52C8"/>
    <w:rsid w:val="00305409"/>
    <w:rsid w:val="003609EF"/>
    <w:rsid w:val="0036231A"/>
    <w:rsid w:val="00374DD4"/>
    <w:rsid w:val="003E1A36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06FB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78740-3952-46CB-AB36-0B1BDFD0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2018-11-05T09:14:00Z</dcterms:created>
  <dcterms:modified xsi:type="dcterms:W3CDTF">2020-10-30T15:36:00Z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