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0BD88470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S6-20</w:t>
      </w:r>
      <w:r>
        <w:rPr>
          <w:b/>
          <w:noProof/>
          <w:sz w:val="24"/>
        </w:rPr>
        <w:t>xxxx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bookmarkEnd w:id="0"/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484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484F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484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484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05419" w14:textId="77777777" w:rsidR="00292502" w:rsidRDefault="00292502">
      <w:r>
        <w:separator/>
      </w:r>
    </w:p>
  </w:endnote>
  <w:endnote w:type="continuationSeparator" w:id="0">
    <w:p w14:paraId="26114497" w14:textId="77777777" w:rsidR="00292502" w:rsidRDefault="0029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FEAB8" w14:textId="77777777" w:rsidR="00292502" w:rsidRDefault="00292502">
      <w:r>
        <w:separator/>
      </w:r>
    </w:p>
  </w:footnote>
  <w:footnote w:type="continuationSeparator" w:id="0">
    <w:p w14:paraId="6F742FCD" w14:textId="77777777" w:rsidR="00292502" w:rsidRDefault="0029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53FB-D9F2-4F98-9DF0-A7D1CA6C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1899-12-31T23:00:00Z</cp:lastPrinted>
  <dcterms:created xsi:type="dcterms:W3CDTF">2018-11-05T09:14:00Z</dcterms:created>
  <dcterms:modified xsi:type="dcterms:W3CDTF">2020-09-24T21:03:00Z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