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53C21" w14:textId="35C8734B"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</w:t>
      </w:r>
      <w:r w:rsidR="002A16F9">
        <w:rPr>
          <w:b/>
          <w:noProof/>
          <w:sz w:val="24"/>
        </w:rPr>
        <w:t>6-e</w:t>
      </w:r>
      <w:r>
        <w:rPr>
          <w:b/>
          <w:noProof/>
          <w:sz w:val="24"/>
        </w:rPr>
        <w:tab/>
        <w:t>S6-200xxx</w:t>
      </w:r>
    </w:p>
    <w:p w14:paraId="75406C71" w14:textId="380444AE" w:rsidR="001E41F3" w:rsidRDefault="0057712F" w:rsidP="002F52C8">
      <w:pPr>
        <w:pStyle w:val="CRCoverPage"/>
        <w:outlineLvl w:val="0"/>
        <w:rPr>
          <w:b/>
          <w:noProof/>
          <w:sz w:val="24"/>
        </w:rPr>
      </w:pPr>
      <w:r w:rsidRPr="0057712F">
        <w:rPr>
          <w:rFonts w:cs="Arial"/>
          <w:b/>
          <w:bCs/>
          <w:sz w:val="22"/>
        </w:rPr>
        <w:t>E-meeting</w:t>
      </w:r>
      <w:r w:rsidR="002F52C8">
        <w:rPr>
          <w:rFonts w:cs="Arial"/>
          <w:b/>
          <w:bCs/>
          <w:sz w:val="22"/>
        </w:rPr>
        <w:t xml:space="preserve">, </w:t>
      </w:r>
      <w:r>
        <w:rPr>
          <w:rFonts w:cs="Arial"/>
          <w:b/>
          <w:bCs/>
          <w:sz w:val="22"/>
        </w:rPr>
        <w:t>24</w:t>
      </w:r>
      <w:r w:rsidR="002F52C8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 w:rsidR="00B23299">
        <w:rPr>
          <w:rFonts w:cs="Arial"/>
          <w:b/>
          <w:bCs/>
          <w:sz w:val="22"/>
        </w:rPr>
        <w:t>–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28</w:t>
      </w:r>
      <w:r w:rsidR="00B23299">
        <w:rPr>
          <w:rFonts w:cs="Arial"/>
          <w:b/>
          <w:bCs/>
          <w:sz w:val="22"/>
          <w:vertAlign w:val="superscript"/>
        </w:rPr>
        <w:t>th</w:t>
      </w:r>
      <w:r w:rsidR="002F52C8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Feb</w:t>
      </w:r>
      <w:r w:rsidR="002F52C8">
        <w:rPr>
          <w:rFonts w:cs="Arial"/>
          <w:b/>
          <w:bCs/>
          <w:sz w:val="22"/>
        </w:rPr>
        <w:t xml:space="preserve"> 2020</w:t>
      </w:r>
      <w:bookmarkStart w:id="0" w:name="_GoBack"/>
      <w:bookmarkEnd w:id="0"/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 w:rsidR="002F52C8"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 w:rsidR="002F52C8"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77777777" w:rsidR="001E41F3" w:rsidRPr="00410371" w:rsidRDefault="007B2BF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4893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77777777" w:rsidR="001E41F3" w:rsidRPr="00410371" w:rsidRDefault="007B2BF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F563F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77777777" w:rsidR="001E41F3" w:rsidRPr="00410371" w:rsidRDefault="007B2BF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34611BB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77777777" w:rsidR="001E41F3" w:rsidRPr="00410371" w:rsidRDefault="007B2BF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2D73507" w14:textId="77777777" w:rsidTr="00A7671C">
        <w:tc>
          <w:tcPr>
            <w:tcW w:w="2835" w:type="dxa"/>
          </w:tcPr>
          <w:p w14:paraId="2BDAA21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C0D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9ED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77777777"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77777777"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</w:p>
        </w:tc>
      </w:tr>
      <w:tr w:rsidR="001E41F3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C804D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CD23B2" w14:textId="77777777" w:rsidTr="00547111">
        <w:tc>
          <w:tcPr>
            <w:tcW w:w="1843" w:type="dxa"/>
          </w:tcPr>
          <w:p w14:paraId="59148B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2A0E4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7ABE19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3B3AD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1074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3A469D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8929F" w14:textId="77777777" w:rsidR="007B2BF6" w:rsidRDefault="007B2BF6">
      <w:r>
        <w:separator/>
      </w:r>
    </w:p>
  </w:endnote>
  <w:endnote w:type="continuationSeparator" w:id="0">
    <w:p w14:paraId="551CFD2E" w14:textId="77777777" w:rsidR="007B2BF6" w:rsidRDefault="007B2B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2797FF" w14:textId="77777777" w:rsidR="007B2BF6" w:rsidRDefault="007B2BF6">
      <w:r>
        <w:separator/>
      </w:r>
    </w:p>
  </w:footnote>
  <w:footnote w:type="continuationSeparator" w:id="0">
    <w:p w14:paraId="677CDA6A" w14:textId="77777777" w:rsidR="007B2BF6" w:rsidRDefault="007B2B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16F7A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F9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7712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2BF6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76B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3299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AF1E15-760C-49FA-92E8-9495A039E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2</Pages>
  <Words>254</Words>
  <Characters>1450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CR0015r1</cp:lastModifiedBy>
  <cp:revision>7</cp:revision>
  <cp:lastPrinted>1899-12-31T23:00:00Z</cp:lastPrinted>
  <dcterms:created xsi:type="dcterms:W3CDTF">2018-11-05T09:14:00Z</dcterms:created>
  <dcterms:modified xsi:type="dcterms:W3CDTF">2020-02-10T08:00:00Z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