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D2B3B" w14:textId="77777777" w:rsidR="00207CE7" w:rsidRDefault="00207CE7" w:rsidP="00207C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Pr="00BC1240">
        <w:rPr>
          <w:b/>
          <w:noProof/>
          <w:sz w:val="24"/>
        </w:rPr>
        <w:t>xxx</w:t>
      </w:r>
    </w:p>
    <w:p w14:paraId="38302903" w14:textId="77777777" w:rsidR="00207CE7" w:rsidRDefault="00207CE7" w:rsidP="00207C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C2614D" w:rsidR="001E41F3" w:rsidRDefault="00613B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A91FF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CD8A5" w14:textId="77777777" w:rsidR="00AB1996" w:rsidRDefault="00AB1996">
      <w:r>
        <w:separator/>
      </w:r>
    </w:p>
  </w:endnote>
  <w:endnote w:type="continuationSeparator" w:id="0">
    <w:p w14:paraId="6FC28B14" w14:textId="77777777" w:rsidR="00AB1996" w:rsidRDefault="00AB1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77B45" w14:textId="77777777" w:rsidR="00AB1996" w:rsidRDefault="00AB1996">
      <w:r>
        <w:separator/>
      </w:r>
    </w:p>
  </w:footnote>
  <w:footnote w:type="continuationSeparator" w:id="0">
    <w:p w14:paraId="17BED928" w14:textId="77777777" w:rsidR="00AB1996" w:rsidRDefault="00AB1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07CE7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13BA6"/>
    <w:rsid w:val="00621188"/>
    <w:rsid w:val="006257ED"/>
    <w:rsid w:val="00653DE4"/>
    <w:rsid w:val="006653F0"/>
    <w:rsid w:val="00665C47"/>
    <w:rsid w:val="00695808"/>
    <w:rsid w:val="006B46FB"/>
    <w:rsid w:val="006C6F72"/>
    <w:rsid w:val="006E21FB"/>
    <w:rsid w:val="00792342"/>
    <w:rsid w:val="007977A8"/>
    <w:rsid w:val="007B512A"/>
    <w:rsid w:val="007C2097"/>
    <w:rsid w:val="007C3FF8"/>
    <w:rsid w:val="007D6A07"/>
    <w:rsid w:val="007F7259"/>
    <w:rsid w:val="007F7A4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B1996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CR0034r1</cp:lastModifiedBy>
  <cp:revision>28</cp:revision>
  <cp:lastPrinted>1899-12-31T23:00:00Z</cp:lastPrinted>
  <dcterms:created xsi:type="dcterms:W3CDTF">2020-02-03T08:32:00Z</dcterms:created>
  <dcterms:modified xsi:type="dcterms:W3CDTF">2024-06-25T09:36:00Z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