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 xml:space="preserve">Relation between the administrative state and the "Pre-operation state of the </w:t>
      </w:r>
      <w:proofErr w:type="spellStart"/>
      <w:r w:rsidRPr="00BD324F">
        <w:t>gNB</w:t>
      </w:r>
      <w:proofErr w:type="spellEnd"/>
      <w:r w:rsidRPr="00BD324F">
        <w:t>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 xml:space="preserve">The relation between the administrative state and the "Pre-operation state of the </w:t>
      </w:r>
      <w:proofErr w:type="spellStart"/>
      <w:r w:rsidRPr="00BD324F">
        <w:rPr>
          <w:sz w:val="18"/>
          <w:szCs w:val="18"/>
        </w:rPr>
        <w:t>gNB</w:t>
      </w:r>
      <w:proofErr w:type="spellEnd"/>
      <w:r w:rsidRPr="00BD324F">
        <w:rPr>
          <w:sz w:val="18"/>
          <w:szCs w:val="18"/>
        </w:rPr>
        <w:t>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proofErr w:type="spellStart"/>
      <w:r w:rsidRPr="00BD324F">
        <w:rPr>
          <w:rFonts w:ascii="Courier New" w:hAnsi="Courier New" w:cs="Courier New"/>
        </w:rPr>
        <w:t>operationalState</w:t>
      </w:r>
      <w:proofErr w:type="spellEnd"/>
      <w:r w:rsidRPr="00BD324F">
        <w:t xml:space="preserve"> is "ENABLED" (i.e. the resource is physically installed and working) and if the </w:t>
      </w:r>
      <w:proofErr w:type="spellStart"/>
      <w:r w:rsidRPr="00BD324F">
        <w:rPr>
          <w:rFonts w:ascii="Courier New" w:hAnsi="Courier New" w:cs="Courier New"/>
        </w:rPr>
        <w:t>administrativeState</w:t>
      </w:r>
      <w:proofErr w:type="spellEnd"/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 xml:space="preserve">This function allows to setup the F1 interface between a </w:t>
      </w:r>
      <w:proofErr w:type="spellStart"/>
      <w:r w:rsidRPr="00BD324F">
        <w:t>gNB</w:t>
      </w:r>
      <w:proofErr w:type="spellEnd"/>
      <w:r w:rsidRPr="00BD324F">
        <w:t xml:space="preserve">-DU and a </w:t>
      </w:r>
      <w:proofErr w:type="spellStart"/>
      <w:r w:rsidRPr="00BD324F">
        <w:t>gNB</w:t>
      </w:r>
      <w:proofErr w:type="spellEnd"/>
      <w:r w:rsidRPr="00BD324F">
        <w:t xml:space="preserve">-CU and it allows to activate the </w:t>
      </w:r>
      <w:proofErr w:type="spellStart"/>
      <w:r w:rsidRPr="00BD324F">
        <w:t>gNB</w:t>
      </w:r>
      <w:proofErr w:type="spellEnd"/>
      <w:r w:rsidRPr="00BD324F">
        <w:t>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8pt;height:227.6pt" o:ole="">
            <v:imagedata r:id="rId9" o:title=""/>
          </v:shape>
          <o:OLEObject Type="Embed" ProgID="Visio.Drawing.15" ShapeID="_x0000_i1025" DrawAspect="Content" ObjectID="_1772348362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 xml:space="preserve">Combined state diagram for </w:t>
      </w:r>
      <w:proofErr w:type="spellStart"/>
      <w:r w:rsidRPr="00BD324F">
        <w:t>gNB</w:t>
      </w:r>
      <w:proofErr w:type="spellEnd"/>
      <w:r w:rsidRPr="00BD324F">
        <w:t xml:space="preserve"> cell</w:t>
      </w:r>
    </w:p>
    <w:p w14:paraId="32A0B313" w14:textId="77777777" w:rsidR="00B72602" w:rsidRPr="00BD324F" w:rsidRDefault="00B72602" w:rsidP="00B72602">
      <w:r w:rsidRPr="00BD324F">
        <w:t xml:space="preserve">This is the Combined state diagram for </w:t>
      </w:r>
      <w:proofErr w:type="spellStart"/>
      <w:r w:rsidRPr="00BD324F">
        <w:t>gNB</w:t>
      </w:r>
      <w:proofErr w:type="spellEnd"/>
      <w:r w:rsidRPr="00BD324F">
        <w:t xml:space="preserve">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681AB93E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fldSimple w:instr=" SEQ Figure \* ARABIC ">
        <w:r w:rsidRPr="00BD324F">
          <w:t>1</w:t>
        </w:r>
      </w:fldSimple>
      <w:r w:rsidRPr="00BD324F">
        <w:t xml:space="preserve">: Combined </w:t>
      </w:r>
      <w:proofErr w:type="spellStart"/>
      <w:r w:rsidRPr="00BD324F">
        <w:t>gNB</w:t>
      </w:r>
      <w:proofErr w:type="spellEnd"/>
      <w:r w:rsidRPr="00BD324F">
        <w:t xml:space="preserve">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</w:t>
      </w:r>
      <w:proofErr w:type="spellStart"/>
      <w:r w:rsidRPr="00BD324F">
        <w:t>gNB</w:t>
      </w:r>
      <w:proofErr w:type="spellEnd"/>
      <w:r w:rsidRPr="00BD324F">
        <w:t xml:space="preserve">-DU maintains cell states. The following table is the </w:t>
      </w:r>
      <w:proofErr w:type="spellStart"/>
      <w:r w:rsidRPr="00BD324F">
        <w:t>gNB</w:t>
      </w:r>
      <w:proofErr w:type="spellEnd"/>
      <w:r w:rsidRPr="00BD324F">
        <w:t xml:space="preserve"> cell state transition table. </w:t>
      </w:r>
    </w:p>
    <w:p w14:paraId="0A4FEA3B" w14:textId="77777777" w:rsidR="00B72602" w:rsidRPr="00BD324F" w:rsidRDefault="00B72602" w:rsidP="00B72602">
      <w:r w:rsidRPr="00BD324F">
        <w:t xml:space="preserve">In 3-split and 2-split deployment scenarios, the interactions between </w:t>
      </w:r>
      <w:proofErr w:type="spellStart"/>
      <w:r w:rsidRPr="00BD324F">
        <w:t>gNB</w:t>
      </w:r>
      <w:proofErr w:type="spellEnd"/>
      <w:r w:rsidRPr="00BD324F">
        <w:t xml:space="preserve">-CU and </w:t>
      </w:r>
      <w:proofErr w:type="spellStart"/>
      <w:r w:rsidRPr="00BD324F">
        <w:t>gNB</w:t>
      </w:r>
      <w:proofErr w:type="spellEnd"/>
      <w:r w:rsidRPr="00BD324F">
        <w:t xml:space="preserve">-DU are standardized. The interactions specified under the column "The state transition events and actions" of "The </w:t>
      </w:r>
      <w:proofErr w:type="spellStart"/>
      <w:r w:rsidRPr="00BD324F">
        <w:t>gNB</w:t>
      </w:r>
      <w:proofErr w:type="spellEnd"/>
      <w:r w:rsidRPr="00BD324F">
        <w:t xml:space="preserve">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 xml:space="preserve">In the non-split deployment scenarios, the interactions between </w:t>
      </w:r>
      <w:proofErr w:type="spellStart"/>
      <w:r w:rsidRPr="00BD324F">
        <w:t>gNB</w:t>
      </w:r>
      <w:proofErr w:type="spellEnd"/>
      <w:r w:rsidRPr="00BD324F">
        <w:t xml:space="preserve">-CU and </w:t>
      </w:r>
      <w:proofErr w:type="spellStart"/>
      <w:r w:rsidRPr="00BD324F">
        <w:t>gNB</w:t>
      </w:r>
      <w:proofErr w:type="spellEnd"/>
      <w:r w:rsidRPr="00BD324F">
        <w:t xml:space="preserve">-DU are not standardized. The interactions between </w:t>
      </w:r>
      <w:proofErr w:type="spellStart"/>
      <w:r w:rsidRPr="00BD324F">
        <w:t>gNB</w:t>
      </w:r>
      <w:proofErr w:type="spellEnd"/>
      <w:r w:rsidRPr="00BD324F">
        <w:t xml:space="preserve">-CU and </w:t>
      </w:r>
      <w:proofErr w:type="spellStart"/>
      <w:r w:rsidRPr="00BD324F">
        <w:t>gNB</w:t>
      </w:r>
      <w:proofErr w:type="spellEnd"/>
      <w:r w:rsidRPr="00BD324F">
        <w:t xml:space="preserve">-DU specified under the column "The state transition events and actions" of "The </w:t>
      </w:r>
      <w:proofErr w:type="spellStart"/>
      <w:r w:rsidRPr="00BD324F">
        <w:t>gNB</w:t>
      </w:r>
      <w:proofErr w:type="spellEnd"/>
      <w:r w:rsidRPr="00BD324F">
        <w:t xml:space="preserve">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 xml:space="preserve">Table A.2-1: The </w:t>
      </w:r>
      <w:proofErr w:type="spellStart"/>
      <w:r w:rsidRPr="00BD324F">
        <w:t>gNB</w:t>
      </w:r>
      <w:proofErr w:type="spellEnd"/>
      <w:r w:rsidRPr="00BD324F">
        <w:t xml:space="preserve">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color w:val="000000"/>
                <w:szCs w:val="18"/>
              </w:rPr>
              <w:t>gNB</w:t>
            </w:r>
            <w:proofErr w:type="spellEnd"/>
            <w:r w:rsidRPr="00BD324F">
              <w:rPr>
                <w:rFonts w:cs="Arial"/>
                <w:color w:val="000000"/>
                <w:szCs w:val="18"/>
              </w:rPr>
              <w:t>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</w:t>
            </w:r>
            <w:proofErr w:type="spellStart"/>
            <w:r w:rsidRPr="00BD324F">
              <w:rPr>
                <w:rFonts w:cs="Arial"/>
                <w:color w:val="000000"/>
                <w:szCs w:val="18"/>
              </w:rPr>
              <w:t>gNB</w:t>
            </w:r>
            <w:proofErr w:type="spellEnd"/>
            <w:r w:rsidRPr="00BD324F">
              <w:rPr>
                <w:rFonts w:cs="Arial"/>
                <w:color w:val="000000"/>
                <w:szCs w:val="18"/>
              </w:rPr>
              <w:t>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</w:t>
      </w:r>
      <w:proofErr w:type="spellStart"/>
      <w:r w:rsidRPr="00BD324F">
        <w:t>NetworkSlice</w:t>
      </w:r>
      <w:proofErr w:type="spellEnd"/>
      <w:r w:rsidRPr="00BD324F">
        <w:t xml:space="preserve">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8pt;height:264.4pt" o:ole="">
            <v:imagedata r:id="rId12" o:title=""/>
          </v:shape>
          <o:OLEObject Type="Embed" ProgID="Word.Document.8" ShapeID="_x0000_i1026" DrawAspect="Content" ObjectID="_1772348363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allocateNsi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deallocateNsi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</w:t>
      </w:r>
      <w:proofErr w:type="spellStart"/>
      <w:r w:rsidRPr="00BD324F">
        <w:t>NetworkSliceSubnet</w:t>
      </w:r>
      <w:proofErr w:type="spellEnd"/>
      <w:r w:rsidRPr="00BD324F">
        <w:t xml:space="preserve">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8pt;height:273.2pt" o:ole="">
            <v:imagedata r:id="rId14" o:title=""/>
          </v:shape>
          <o:OLEObject Type="Embed" ProgID="Word.Document.8" ShapeID="_x0000_i1027" DrawAspect="Content" ObjectID="_1772348364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allocateNssi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deallocateNssi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lastRenderedPageBreak/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</w:t>
      </w:r>
      <w:proofErr w:type="spellStart"/>
      <w:r w:rsidRPr="00BD324F">
        <w:t>xmlns</w:t>
      </w:r>
      <w:proofErr w:type="spellEnd"/>
      <w:r w:rsidRPr="00BD324F">
        <w:t xml:space="preserve">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 xml:space="preserve">targetNamespace="http://www.3gpp.org/ftp/specs/archive/28_series/28.541#nrNrm" </w:t>
      </w:r>
      <w:proofErr w:type="spellStart"/>
      <w:r w:rsidRPr="00BD324F">
        <w:t>elementFormDefault</w:t>
      </w:r>
      <w:proofErr w:type="spellEnd"/>
      <w:r w:rsidRPr="00BD324F">
        <w:t>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GnbId</w:t>
      </w:r>
      <w:proofErr w:type="spellEnd"/>
      <w:r w:rsidRPr="00BD324F">
        <w:t>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GnbIdLength</w:t>
      </w:r>
      <w:proofErr w:type="spellEnd"/>
      <w:r w:rsidRPr="00BD324F">
        <w:t>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minLength</w:t>
      </w:r>
      <w:proofErr w:type="spellEnd"/>
      <w:r w:rsidRPr="00BD324F">
        <w:t xml:space="preserve">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maxLength</w:t>
      </w:r>
      <w:proofErr w:type="spellEnd"/>
      <w:r w:rsidRPr="00BD324F">
        <w:t xml:space="preserve">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Nci</w:t>
      </w:r>
      <w:proofErr w:type="spellEnd"/>
      <w:r w:rsidRPr="00BD324F">
        <w:t>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 xml:space="preserve">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Pci</w:t>
      </w:r>
      <w:proofErr w:type="spellEnd"/>
      <w:r w:rsidRPr="00BD324F">
        <w:t>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unsignedShort</w:t>
      </w:r>
      <w:proofErr w:type="spellEnd"/>
      <w:r w:rsidRPr="00BD324F">
        <w:t>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NrTac</w:t>
      </w:r>
      <w:proofErr w:type="spellEnd"/>
      <w:r w:rsidRPr="00BD324F">
        <w:t>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GnbDuId</w:t>
      </w:r>
      <w:proofErr w:type="spellEnd"/>
      <w:r w:rsidRPr="00BD324F">
        <w:t>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GnbCuupId</w:t>
      </w:r>
      <w:proofErr w:type="spellEnd"/>
      <w:r w:rsidRPr="00BD324F">
        <w:t>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GnbName</w:t>
      </w:r>
      <w:proofErr w:type="spellEnd"/>
      <w:r w:rsidRPr="00BD324F">
        <w:t>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minLength</w:t>
      </w:r>
      <w:proofErr w:type="spellEnd"/>
      <w:r w:rsidRPr="00BD324F">
        <w:t xml:space="preserve">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maxLength</w:t>
      </w:r>
      <w:proofErr w:type="spellEnd"/>
      <w:r w:rsidRPr="00BD324F">
        <w:t xml:space="preserve">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CyclicPrefix</w:t>
      </w:r>
      <w:proofErr w:type="spellEnd"/>
      <w:r w:rsidRPr="00BD324F">
        <w:t>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lastRenderedPageBreak/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QuotaType</w:t>
      </w:r>
      <w:proofErr w:type="spellEnd"/>
      <w:r w:rsidRPr="00BD324F">
        <w:t>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CellState</w:t>
      </w:r>
      <w:proofErr w:type="spellEnd"/>
      <w:r w:rsidRPr="00BD324F">
        <w:t>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BwpContext</w:t>
      </w:r>
      <w:proofErr w:type="spellEnd"/>
      <w:r w:rsidRPr="00BD324F">
        <w:t>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IsInitialBwp</w:t>
      </w:r>
      <w:proofErr w:type="spellEnd"/>
      <w:r w:rsidRPr="00BD324F">
        <w:t>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qOffsetRangeList</w:t>
      </w:r>
      <w:proofErr w:type="spellEnd"/>
      <w:r w:rsidRPr="00BD324F">
        <w:t>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lang w:eastAsia="zh-CN"/>
        </w:rPr>
        <w:t>isESCoveredBy</w:t>
      </w:r>
      <w:proofErr w:type="spellEnd"/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cellReselectionPriority</w:t>
      </w:r>
      <w:proofErr w:type="spellEnd"/>
      <w:r w:rsidRPr="00BD324F">
        <w:t>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cellReselectionSubPriority</w:t>
      </w:r>
      <w:proofErr w:type="spellEnd"/>
      <w:r w:rsidRPr="00BD324F">
        <w:t>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345EE8D5" w14:textId="77777777" w:rsidR="00B72602" w:rsidRPr="00BD324F" w:rsidRDefault="00B72602" w:rsidP="00B72602">
      <w:pPr>
        <w:pStyle w:val="PL"/>
      </w:pPr>
      <w:r w:rsidRPr="00BD324F">
        <w:lastRenderedPageBreak/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PMaxRangeType</w:t>
      </w:r>
      <w:proofErr w:type="spellEnd"/>
      <w:r w:rsidRPr="00BD324F">
        <w:t>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qOffsetFreq</w:t>
      </w:r>
      <w:proofErr w:type="spellEnd"/>
      <w:r w:rsidRPr="00BD324F">
        <w:t>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qQualMin</w:t>
      </w:r>
      <w:proofErr w:type="spellEnd"/>
      <w:r w:rsidRPr="00BD324F">
        <w:t>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qRxLevMin</w:t>
      </w:r>
      <w:proofErr w:type="spellEnd"/>
      <w:r w:rsidRPr="00BD324F">
        <w:t>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Thresxhighp</w:t>
      </w:r>
      <w:proofErr w:type="spellEnd"/>
      <w:r w:rsidRPr="00BD324F">
        <w:t>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Threshxhighq</w:t>
      </w:r>
      <w:proofErr w:type="spellEnd"/>
      <w:r w:rsidRPr="00BD324F">
        <w:t>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Threshxlowp</w:t>
      </w:r>
      <w:proofErr w:type="spellEnd"/>
      <w:r w:rsidRPr="00BD324F">
        <w:t>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Threshxlowq</w:t>
      </w:r>
      <w:proofErr w:type="spellEnd"/>
      <w:r w:rsidRPr="00BD324F">
        <w:t>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Treselectionnr</w:t>
      </w:r>
      <w:proofErr w:type="spellEnd"/>
      <w:r w:rsidRPr="00BD324F">
        <w:t>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Treselectionnrsfhigh</w:t>
      </w:r>
      <w:proofErr w:type="spellEnd"/>
      <w:r w:rsidRPr="00BD324F">
        <w:t>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Treselectionnrsfmedium</w:t>
      </w:r>
      <w:proofErr w:type="spellEnd"/>
      <w:r w:rsidRPr="00BD324F">
        <w:t>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Absolutefrequencyssb</w:t>
      </w:r>
      <w:proofErr w:type="spellEnd"/>
      <w:r w:rsidRPr="00BD324F">
        <w:t>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lastRenderedPageBreak/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Ssbsubcarrierspacing</w:t>
      </w:r>
      <w:proofErr w:type="spellEnd"/>
      <w:r w:rsidRPr="00BD324F">
        <w:t>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Multifrequencybandlistnr</w:t>
      </w:r>
      <w:proofErr w:type="spellEnd"/>
      <w:r w:rsidRPr="00BD324F">
        <w:t>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beamType</w:t>
      </w:r>
      <w:proofErr w:type="spellEnd"/>
      <w:r w:rsidRPr="00BD324F">
        <w:t>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beamAzimuth</w:t>
      </w:r>
      <w:proofErr w:type="spellEnd"/>
      <w:r w:rsidRPr="00BD324F">
        <w:t>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beamTilt</w:t>
      </w:r>
      <w:proofErr w:type="spellEnd"/>
      <w:r w:rsidRPr="00BD324F">
        <w:t>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beamHorizWidth</w:t>
      </w:r>
      <w:proofErr w:type="spellEnd"/>
      <w:r w:rsidRPr="00BD324F">
        <w:t>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beamVertWidth</w:t>
      </w:r>
      <w:proofErr w:type="spellEnd"/>
      <w:r w:rsidRPr="00BD324F">
        <w:t>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coverageShapeType</w:t>
      </w:r>
      <w:proofErr w:type="spellEnd"/>
      <w:r w:rsidRPr="00BD324F">
        <w:t>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resourceType</w:t>
      </w:r>
      <w:proofErr w:type="spellEnd"/>
      <w:r w:rsidRPr="00BD324F">
        <w:t>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LocalEndPoint</w:t>
      </w:r>
      <w:proofErr w:type="spellEnd"/>
      <w:r w:rsidRPr="00BD324F">
        <w:t>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vlanId</w:t>
      </w:r>
      <w:proofErr w:type="spellEnd"/>
      <w:r w:rsidRPr="00BD324F">
        <w:t>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RemoteEndPoint</w:t>
      </w:r>
      <w:proofErr w:type="spellEnd"/>
      <w:r w:rsidRPr="00BD324F">
        <w:t>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blackListEntry</w:t>
      </w:r>
      <w:proofErr w:type="spellEnd"/>
      <w:r w:rsidRPr="00BD324F">
        <w:t>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 xml:space="preserve">="0"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pci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en:Pci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lastRenderedPageBreak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blackListEntryIdleMode</w:t>
      </w:r>
      <w:proofErr w:type="spellEnd"/>
      <w:r w:rsidRPr="00BD324F">
        <w:t>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 xml:space="preserve">="0"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pci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en:Pci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PLMNIdList</w:t>
      </w:r>
      <w:proofErr w:type="spellEnd"/>
      <w:r w:rsidRPr="00BD324F">
        <w:t>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 xml:space="preserve">" </w:t>
      </w:r>
      <w:proofErr w:type="spellStart"/>
      <w:r w:rsidRPr="00BD324F">
        <w:t>maxOccurs</w:t>
      </w:r>
      <w:proofErr w:type="spellEnd"/>
      <w:r w:rsidRPr="00BD324F">
        <w:t>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 xml:space="preserve">&lt;!-- The first </w:t>
      </w:r>
      <w:proofErr w:type="spellStart"/>
      <w:r w:rsidRPr="00BD324F">
        <w:t>pLMNId</w:t>
      </w:r>
      <w:proofErr w:type="spellEnd"/>
      <w:r w:rsidRPr="00BD324F">
        <w:t xml:space="preserve"> of the </w:t>
      </w:r>
      <w:proofErr w:type="spellStart"/>
      <w:r w:rsidRPr="00BD324F">
        <w:t>pLMNIdList</w:t>
      </w:r>
      <w:proofErr w:type="spellEnd"/>
      <w:r w:rsidRPr="00BD324F">
        <w:t xml:space="preserve">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cellIndividualOffset</w:t>
      </w:r>
      <w:proofErr w:type="spellEnd"/>
      <w:r w:rsidRPr="00BD324F">
        <w:t>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rsrpOffsetSSB</w:t>
      </w:r>
      <w:proofErr w:type="spellEnd"/>
      <w:r w:rsidRPr="00BD324F">
        <w:t>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rsrqOffsetSSB</w:t>
      </w:r>
      <w:proofErr w:type="spellEnd"/>
      <w:r w:rsidRPr="00BD324F">
        <w:t>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sinrOffsetSSB</w:t>
      </w:r>
      <w:proofErr w:type="spellEnd"/>
      <w:r w:rsidRPr="00BD324F">
        <w:t>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rsrpOffsetCSI</w:t>
      </w:r>
      <w:proofErr w:type="spellEnd"/>
      <w:r w:rsidRPr="00BD324F">
        <w:t>-RS"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rsrqOffsetCSI</w:t>
      </w:r>
      <w:proofErr w:type="spellEnd"/>
      <w:r w:rsidRPr="00BD324F">
        <w:t>-RS"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sinrOffsetCSI</w:t>
      </w:r>
      <w:proofErr w:type="spellEnd"/>
      <w:r w:rsidRPr="00BD324F">
        <w:t>-RS"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PLMNInfoType</w:t>
      </w:r>
      <w:proofErr w:type="spellEnd"/>
      <w:r w:rsidRPr="00BD324F">
        <w:t>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sNSSAI</w:t>
      </w:r>
      <w:proofErr w:type="spellEnd"/>
      <w:r w:rsidRPr="00BD324F">
        <w:t>" type="</w:t>
      </w:r>
      <w:proofErr w:type="spellStart"/>
      <w:r w:rsidRPr="00BD324F">
        <w:t>ngc:SNssai</w:t>
      </w:r>
      <w:proofErr w:type="spellEnd"/>
      <w:r w:rsidRPr="00BD324F">
        <w:t>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PLMNInfoListType</w:t>
      </w:r>
      <w:proofErr w:type="spellEnd"/>
      <w:r w:rsidRPr="00BD324F">
        <w:t>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pLMNInfo</w:t>
      </w:r>
      <w:proofErr w:type="spellEnd"/>
      <w:r w:rsidRPr="00BD324F">
        <w:t>" type="</w:t>
      </w:r>
      <w:proofErr w:type="spellStart"/>
      <w:r w:rsidRPr="00BD324F">
        <w:t>PLMNInfoType</w:t>
      </w:r>
      <w:proofErr w:type="spellEnd"/>
      <w:r w:rsidRPr="00BD324F">
        <w:t>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maximumDeviationHoTrigger</w:t>
      </w:r>
      <w:proofErr w:type="spellEnd"/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minimumTimeBetweenHoTriggerChange</w:t>
      </w:r>
      <w:proofErr w:type="spellEnd"/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tstoreUEcntxt</w:t>
      </w:r>
      <w:proofErr w:type="spellEnd"/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energySavingControl</w:t>
      </w:r>
      <w:proofErr w:type="spellEnd"/>
      <w:r w:rsidRPr="00BD324F">
        <w:t>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toBeEnergySaving</w:t>
      </w:r>
      <w:proofErr w:type="spellEnd"/>
      <w:r w:rsidRPr="00BD324F">
        <w:t>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toBeNotEnergySaving</w:t>
      </w:r>
      <w:proofErr w:type="spellEnd"/>
      <w:r w:rsidRPr="00BD324F">
        <w:t>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energySavingState</w:t>
      </w:r>
      <w:proofErr w:type="spellEnd"/>
      <w:r w:rsidRPr="00BD324F">
        <w:t>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isNotEnergySaving</w:t>
      </w:r>
      <w:proofErr w:type="spellEnd"/>
      <w:r w:rsidRPr="00BD324F">
        <w:t>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isEnergySaving</w:t>
      </w:r>
      <w:proofErr w:type="spellEnd"/>
      <w:r w:rsidRPr="00BD324F">
        <w:t>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isProbingCapable</w:t>
      </w:r>
      <w:proofErr w:type="spellEnd"/>
      <w:r w:rsidRPr="00BD324F">
        <w:t>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lastRenderedPageBreak/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lang w:eastAsia="zh-CN"/>
        </w:rPr>
        <w:t>AccessDelayRange</w:t>
      </w:r>
      <w:proofErr w:type="spellEnd"/>
      <w:r w:rsidRPr="00BD324F">
        <w:rPr>
          <w:lang w:eastAsia="zh-CN"/>
        </w:rPr>
        <w:t>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</w:t>
      </w:r>
      <w:proofErr w:type="spellStart"/>
      <w:r w:rsidRPr="00BD324F">
        <w:rPr>
          <w:lang w:eastAsia="zh-CN"/>
        </w:rPr>
        <w:t>unsignedShort</w:t>
      </w:r>
      <w:proofErr w:type="spellEnd"/>
      <w:r w:rsidRPr="00BD324F">
        <w:rPr>
          <w:lang w:eastAsia="zh-CN"/>
        </w:rPr>
        <w:t>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minInclusive</w:t>
      </w:r>
      <w:proofErr w:type="spellEnd"/>
      <w:r w:rsidRPr="00BD324F">
        <w:rPr>
          <w:lang w:eastAsia="zh-CN"/>
        </w:rPr>
        <w:t xml:space="preserve">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maxInclusive</w:t>
      </w:r>
      <w:proofErr w:type="spellEnd"/>
      <w:r w:rsidRPr="00BD324F">
        <w:rPr>
          <w:lang w:eastAsia="zh-CN"/>
        </w:rPr>
        <w:t xml:space="preserve">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>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lang w:eastAsia="zh-CN"/>
        </w:rPr>
        <w:t>NumberOfPreambleRange</w:t>
      </w:r>
      <w:proofErr w:type="spellEnd"/>
      <w:r w:rsidRPr="00BD324F">
        <w:rPr>
          <w:lang w:eastAsia="zh-CN"/>
        </w:rPr>
        <w:t>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</w:t>
      </w:r>
      <w:proofErr w:type="spellStart"/>
      <w:r w:rsidRPr="00BD324F">
        <w:rPr>
          <w:lang w:eastAsia="zh-CN"/>
        </w:rPr>
        <w:t>unsignedShort</w:t>
      </w:r>
      <w:proofErr w:type="spellEnd"/>
      <w:r w:rsidRPr="00BD324F">
        <w:rPr>
          <w:lang w:eastAsia="zh-CN"/>
        </w:rPr>
        <w:t>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minInclusive</w:t>
      </w:r>
      <w:proofErr w:type="spellEnd"/>
      <w:r w:rsidRPr="00BD324F">
        <w:rPr>
          <w:lang w:eastAsia="zh-CN"/>
        </w:rPr>
        <w:t xml:space="preserve">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maxInclusive</w:t>
      </w:r>
      <w:proofErr w:type="spellEnd"/>
      <w:r w:rsidRPr="00BD324F">
        <w:rPr>
          <w:lang w:eastAsia="zh-CN"/>
        </w:rPr>
        <w:t xml:space="preserve">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>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lang w:eastAsia="zh-CN"/>
        </w:rPr>
        <w:t>RachProbability</w:t>
      </w:r>
      <w:proofErr w:type="spellEnd"/>
      <w:r w:rsidRPr="00BD324F">
        <w:rPr>
          <w:lang w:eastAsia="zh-CN"/>
        </w:rPr>
        <w:t>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</w:t>
      </w:r>
      <w:proofErr w:type="spellStart"/>
      <w:r w:rsidRPr="00BD324F">
        <w:rPr>
          <w:lang w:eastAsia="zh-CN"/>
        </w:rPr>
        <w:t>unsignedShort</w:t>
      </w:r>
      <w:proofErr w:type="spellEnd"/>
      <w:r w:rsidRPr="00BD324F">
        <w:rPr>
          <w:lang w:eastAsia="zh-CN"/>
        </w:rPr>
        <w:t>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>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</w:t>
      </w:r>
      <w:proofErr w:type="spellEnd"/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</w:t>
      </w:r>
      <w:proofErr w:type="spellEnd"/>
      <w:r w:rsidRPr="00BD324F">
        <w:rPr>
          <w:lang w:eastAsia="zh-CN"/>
        </w:rPr>
        <w:t>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AccessDelay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sp:AccessDelayRange</w:t>
      </w:r>
      <w:proofErr w:type="spellEnd"/>
      <w:r w:rsidRPr="00BD324F">
        <w:rPr>
          <w:lang w:eastAsia="zh-CN"/>
        </w:rPr>
        <w:t>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UeAccDelayProbilityDistlist</w:t>
      </w:r>
      <w:proofErr w:type="spellEnd"/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</w:t>
      </w:r>
      <w:proofErr w:type="spellEnd"/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proofErr w:type="spellStart"/>
      <w:r w:rsidRPr="00BD324F">
        <w:rPr>
          <w:lang w:eastAsia="zh-CN"/>
        </w:rPr>
        <w:t>maxOccurs</w:t>
      </w:r>
      <w:proofErr w:type="spellEnd"/>
      <w:r w:rsidRPr="00BD324F">
        <w:rPr>
          <w:lang w:eastAsia="zh-CN"/>
        </w:rPr>
        <w:t>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t>UeAccProbilityDist</w:t>
      </w:r>
      <w:proofErr w:type="spellEnd"/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</w:t>
      </w:r>
      <w:proofErr w:type="spellEnd"/>
      <w:r w:rsidRPr="00BD324F">
        <w:rPr>
          <w:lang w:eastAsia="zh-CN"/>
        </w:rPr>
        <w:t>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NumberOfPreamble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sp:NumberOfPreambleRange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t>UeAccProbilityDistlist</w:t>
      </w:r>
      <w:proofErr w:type="spellEnd"/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proofErr w:type="spellStart"/>
      <w:r w:rsidRPr="00BD324F">
        <w:t>ueAccProbilityDist</w:t>
      </w:r>
      <w:proofErr w:type="spellEnd"/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t>UeAccProbilityDist</w:t>
      </w:r>
      <w:proofErr w:type="spellEnd"/>
      <w:r w:rsidRPr="00BD324F">
        <w:rPr>
          <w:lang w:eastAsia="zh-CN"/>
        </w:rPr>
        <w:t xml:space="preserve">" </w:t>
      </w:r>
      <w:proofErr w:type="spellStart"/>
      <w:r w:rsidRPr="00BD324F">
        <w:rPr>
          <w:lang w:eastAsia="zh-CN"/>
        </w:rPr>
        <w:t>maxOccurs</w:t>
      </w:r>
      <w:proofErr w:type="spellEnd"/>
      <w:r w:rsidRPr="00BD324F">
        <w:rPr>
          <w:lang w:eastAsia="zh-CN"/>
        </w:rPr>
        <w:t>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NRPci</w:t>
      </w:r>
      <w:proofErr w:type="spellEnd"/>
      <w:r w:rsidRPr="00BD324F">
        <w:t>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</w:t>
      </w:r>
      <w:proofErr w:type="spellStart"/>
      <w:r w:rsidRPr="00BD324F">
        <w:t>unsignedShort</w:t>
      </w:r>
      <w:proofErr w:type="spellEnd"/>
      <w:r w:rsidRPr="00BD324F">
        <w:t>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</w:t>
      </w:r>
      <w:proofErr w:type="spellStart"/>
      <w:r w:rsidRPr="00BD324F">
        <w:t>maxInclusive</w:t>
      </w:r>
      <w:proofErr w:type="spellEnd"/>
      <w:r w:rsidRPr="00BD324F">
        <w:t xml:space="preserve">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NRPciList</w:t>
      </w:r>
      <w:proofErr w:type="spellEnd"/>
      <w:r w:rsidRPr="00BD324F">
        <w:t>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en:NRPci</w:t>
      </w:r>
      <w:proofErr w:type="spellEnd"/>
      <w:r w:rsidRPr="00BD324F">
        <w:t xml:space="preserve">" </w:t>
      </w:r>
      <w:proofErr w:type="spellStart"/>
      <w:r w:rsidRPr="00BD324F">
        <w:t>maxOccurs</w:t>
      </w:r>
      <w:proofErr w:type="spellEnd"/>
      <w:r w:rsidRPr="00BD324F">
        <w:t>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NRPci</w:t>
      </w:r>
      <w:proofErr w:type="spellEnd"/>
      <w:r w:rsidRPr="00BD324F">
        <w:t>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</w:t>
      </w:r>
      <w:proofErr w:type="spellStart"/>
      <w:r w:rsidRPr="00BD324F">
        <w:t>unsignedShort</w:t>
      </w:r>
      <w:proofErr w:type="spellEnd"/>
      <w:r w:rsidRPr="00BD324F">
        <w:t>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</w:t>
      </w:r>
      <w:proofErr w:type="spellStart"/>
      <w:r w:rsidRPr="00BD324F">
        <w:t>maxInclusive</w:t>
      </w:r>
      <w:proofErr w:type="spellEnd"/>
      <w:r w:rsidRPr="00BD324F">
        <w:t xml:space="preserve">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rPr>
          <w:color w:val="000000"/>
        </w:rPr>
        <w:t>CSonPciList</w:t>
      </w:r>
      <w:proofErr w:type="spellEnd"/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en:NRPci</w:t>
      </w:r>
      <w:proofErr w:type="spellEnd"/>
      <w:r w:rsidRPr="00BD324F">
        <w:t xml:space="preserve">" </w:t>
      </w:r>
      <w:proofErr w:type="spellStart"/>
      <w:r w:rsidRPr="00BD324F">
        <w:t>maxOccurs</w:t>
      </w:r>
      <w:proofErr w:type="spellEnd"/>
      <w:r w:rsidRPr="00BD324F">
        <w:t>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GNBDUFunction</w:t>
      </w:r>
      <w:proofErr w:type="spellEnd"/>
      <w:r w:rsidRPr="00BD324F">
        <w:t>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gnbDUId</w:t>
      </w:r>
      <w:proofErr w:type="spellEnd"/>
      <w:r w:rsidRPr="00BD324F">
        <w:t>" type="</w:t>
      </w:r>
      <w:proofErr w:type="spellStart"/>
      <w:r w:rsidRPr="00BD324F">
        <w:t>nn:GnbDuId</w:t>
      </w:r>
      <w:proofErr w:type="spellEnd"/>
      <w:r w:rsidRPr="00BD324F">
        <w:t>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gnbDuName</w:t>
      </w:r>
      <w:proofErr w:type="spellEnd"/>
      <w:r w:rsidRPr="00BD324F">
        <w:t>" type="</w:t>
      </w:r>
      <w:proofErr w:type="spellStart"/>
      <w:r w:rsidRPr="00BD324F">
        <w:t>nn:GnbName</w:t>
      </w:r>
      <w:proofErr w:type="spellEnd"/>
      <w:r w:rsidRPr="00BD324F">
        <w:t>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xnBlacklist</w:t>
      </w:r>
      <w:proofErr w:type="spellEnd"/>
      <w:r w:rsidRPr="00BD324F">
        <w:t>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xnWhitelist</w:t>
      </w:r>
      <w:proofErr w:type="spellEnd"/>
      <w:r w:rsidRPr="00BD324F">
        <w:t>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xnHOBlackList</w:t>
      </w:r>
      <w:proofErr w:type="spellEnd"/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aggressorSetID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Courier New"/>
        </w:rPr>
        <w:t>AggressorSetID</w:t>
      </w:r>
      <w:proofErr w:type="spellEnd"/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victimSetID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Courier New"/>
        </w:rPr>
        <w:t>VictimSetID</w:t>
      </w:r>
      <w:proofErr w:type="spellEnd"/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nn:NRCellDU</w:t>
      </w:r>
      <w:proofErr w:type="spellEnd"/>
      <w:r w:rsidRPr="00BD324F">
        <w:t>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nn:BWP</w:t>
      </w:r>
      <w:proofErr w:type="spellEnd"/>
      <w:r w:rsidRPr="00BD324F">
        <w:t>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nn:NRSectorCarrier</w:t>
      </w:r>
      <w:proofErr w:type="spellEnd"/>
      <w:r w:rsidRPr="00BD324F">
        <w:t>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DRACHOptimizationFunction</w:t>
      </w:r>
      <w:proofErr w:type="spellEnd"/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GNBCUCPFunction</w:t>
      </w:r>
      <w:proofErr w:type="spellEnd"/>
      <w:r w:rsidRPr="00BD324F">
        <w:t>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gnbCuName</w:t>
      </w:r>
      <w:proofErr w:type="spellEnd"/>
      <w:r w:rsidRPr="00BD324F">
        <w:t xml:space="preserve">" type=" </w:t>
      </w:r>
      <w:proofErr w:type="spellStart"/>
      <w:r w:rsidRPr="00BD324F">
        <w:t>nn:GnbName</w:t>
      </w:r>
      <w:proofErr w:type="spellEnd"/>
      <w:r w:rsidRPr="00BD324F">
        <w:t>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xnBlacklist</w:t>
      </w:r>
      <w:proofErr w:type="spellEnd"/>
      <w:r w:rsidRPr="00BD324F">
        <w:t>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xnWhitelist</w:t>
      </w:r>
      <w:proofErr w:type="spellEnd"/>
      <w:r w:rsidRPr="00BD324F">
        <w:t>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xnHOBlackList</w:t>
      </w:r>
      <w:proofErr w:type="spellEnd"/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lang w:eastAsia="zh-CN"/>
        </w:rPr>
        <w:t>mappingSetIDBackhaulAddress</w:t>
      </w:r>
      <w:proofErr w:type="spellEnd"/>
      <w:r w:rsidRPr="00BD324F">
        <w:t>" type="</w:t>
      </w:r>
      <w:proofErr w:type="spellStart"/>
      <w:r w:rsidRPr="00BD324F">
        <w:rPr>
          <w:lang w:eastAsia="zh-CN"/>
        </w:rPr>
        <w:t>MappingSetIDBackhaulAddress</w:t>
      </w:r>
      <w:proofErr w:type="spellEnd"/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</w:t>
      </w:r>
      <w:proofErr w:type="spellStart"/>
      <w:r w:rsidRPr="00BD324F">
        <w:t>xn:dn</w:t>
      </w:r>
      <w:proofErr w:type="spellEnd"/>
      <w:r w:rsidRPr="00BD324F">
        <w:t>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nn:NRCellCU</w:t>
      </w:r>
      <w:proofErr w:type="spellEnd"/>
      <w:r w:rsidRPr="00BD324F">
        <w:t>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nn:EP_XnC</w:t>
      </w:r>
      <w:proofErr w:type="spellEnd"/>
      <w:r w:rsidRPr="00BD324F">
        <w:t>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nn:EP_NgC</w:t>
      </w:r>
      <w:proofErr w:type="spellEnd"/>
      <w:r w:rsidRPr="00BD324F">
        <w:t>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DESManagementFunction</w:t>
      </w:r>
      <w:proofErr w:type="spellEnd"/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DMROFunction</w:t>
      </w:r>
      <w:proofErr w:type="spellEnd"/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DANRManagementFunction</w:t>
      </w:r>
      <w:proofErr w:type="spellEnd"/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>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>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GNBCUUPFunction</w:t>
      </w:r>
      <w:proofErr w:type="spellEnd"/>
      <w:r w:rsidRPr="00BD324F">
        <w:t>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gNBCUUPId</w:t>
      </w:r>
      <w:proofErr w:type="spellEnd"/>
      <w:r w:rsidRPr="00BD324F">
        <w:t>" type="</w:t>
      </w:r>
      <w:proofErr w:type="spellStart"/>
      <w:r w:rsidRPr="00BD324F">
        <w:t>nn:GnbCuupId</w:t>
      </w:r>
      <w:proofErr w:type="spellEnd"/>
      <w:r w:rsidRPr="00BD324F">
        <w:t xml:space="preserve">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pLMNInfoList</w:t>
      </w:r>
      <w:proofErr w:type="spellEnd"/>
      <w:r w:rsidRPr="00BD324F">
        <w:t>" type="</w:t>
      </w:r>
      <w:proofErr w:type="spellStart"/>
      <w:r w:rsidRPr="00BD324F">
        <w:t>PLMNInfoListType</w:t>
      </w:r>
      <w:proofErr w:type="spellEnd"/>
      <w:r w:rsidRPr="00BD324F">
        <w:t>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</w:t>
      </w:r>
      <w:proofErr w:type="spellStart"/>
      <w:r w:rsidRPr="00BD324F">
        <w:t>xn:dn</w:t>
      </w:r>
      <w:proofErr w:type="spellEnd"/>
      <w:r w:rsidRPr="00BD324F">
        <w:t>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nn:EP_XnU</w:t>
      </w:r>
      <w:proofErr w:type="spellEnd"/>
      <w:r w:rsidRPr="00BD324F">
        <w:t>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nn:EP_NgU</w:t>
      </w:r>
      <w:proofErr w:type="spellEnd"/>
      <w:r w:rsidRPr="00BD324F">
        <w:t>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0844569A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40BB06EB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62054F5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00C0D07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NRCellCU</w:t>
      </w:r>
      <w:proofErr w:type="spellEnd"/>
      <w:r w:rsidRPr="00BD324F">
        <w:t>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nCGI</w:t>
      </w:r>
      <w:proofErr w:type="spellEnd"/>
      <w:r w:rsidRPr="00BD324F">
        <w:t>" type="</w:t>
      </w:r>
      <w:proofErr w:type="spellStart"/>
      <w:r w:rsidRPr="00BD324F">
        <w:t>nn:Ncgi</w:t>
      </w:r>
      <w:proofErr w:type="spellEnd"/>
      <w:r w:rsidRPr="00BD324F">
        <w:t>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pLMNIdList</w:t>
      </w:r>
      <w:proofErr w:type="spellEnd"/>
      <w:r w:rsidRPr="00BD324F">
        <w:t>" type="</w:t>
      </w:r>
      <w:proofErr w:type="spellStart"/>
      <w:r w:rsidRPr="00BD324F">
        <w:t>en:PLMNIdList</w:t>
      </w:r>
      <w:proofErr w:type="spellEnd"/>
      <w:r w:rsidRPr="00BD324F">
        <w:t>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sNSSAIList</w:t>
      </w:r>
      <w:proofErr w:type="spellEnd"/>
      <w:r w:rsidRPr="00BD324F">
        <w:t>" type="</w:t>
      </w:r>
      <w:proofErr w:type="spellStart"/>
      <w:r w:rsidRPr="00BD324F">
        <w:t>ngc:SnssaiList</w:t>
      </w:r>
      <w:proofErr w:type="spellEnd"/>
      <w:r w:rsidRPr="00BD324F">
        <w:t>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nRCellRelation</w:t>
      </w:r>
      <w:proofErr w:type="spellEnd"/>
      <w:r w:rsidRPr="00BD324F">
        <w:t>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nRFreqRelation</w:t>
      </w:r>
      <w:proofErr w:type="spellEnd"/>
      <w:r w:rsidRPr="00BD324F">
        <w:t>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eUtranCellRelation</w:t>
      </w:r>
      <w:proofErr w:type="spellEnd"/>
      <w:r w:rsidRPr="00BD324F">
        <w:t>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eUtranFreqRelation</w:t>
      </w:r>
      <w:proofErr w:type="spellEnd"/>
      <w:r w:rsidRPr="00BD324F">
        <w:t>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</w:t>
      </w:r>
      <w:proofErr w:type="spellStart"/>
      <w:r w:rsidRPr="00BD324F">
        <w:t>RRMPolicyRatio</w:t>
      </w:r>
      <w:proofErr w:type="spellEnd"/>
      <w:r w:rsidRPr="00BD324F">
        <w:t>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DESManagementFunction</w:t>
      </w:r>
      <w:proofErr w:type="spellEnd"/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DMROFunction</w:t>
      </w:r>
      <w:proofErr w:type="spellEnd"/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CESManagementFunction</w:t>
      </w:r>
      <w:proofErr w:type="spellEnd"/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DPCIConfigurationFunction</w:t>
      </w:r>
      <w:proofErr w:type="spellEnd"/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NRCellDU</w:t>
      </w:r>
      <w:proofErr w:type="spellEnd"/>
      <w:r w:rsidRPr="00BD324F">
        <w:t>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nCGI</w:t>
      </w:r>
      <w:proofErr w:type="spellEnd"/>
      <w:r w:rsidRPr="00BD324F">
        <w:t>" type="</w:t>
      </w:r>
      <w:proofErr w:type="spellStart"/>
      <w:r w:rsidRPr="00BD324F">
        <w:t>nn:Ncgi</w:t>
      </w:r>
      <w:proofErr w:type="spellEnd"/>
      <w:r w:rsidRPr="00BD324F">
        <w:t>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operationalState</w:t>
      </w:r>
      <w:proofErr w:type="spellEnd"/>
      <w:r w:rsidRPr="00BD324F">
        <w:t>" type="</w:t>
      </w:r>
      <w:proofErr w:type="spellStart"/>
      <w:r w:rsidRPr="00BD324F">
        <w:t>sm:operationalStateType</w:t>
      </w:r>
      <w:proofErr w:type="spellEnd"/>
      <w:r w:rsidRPr="00BD324F">
        <w:t>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administrativeState</w:t>
      </w:r>
      <w:proofErr w:type="spellEnd"/>
      <w:r w:rsidRPr="00BD324F">
        <w:t>" type="</w:t>
      </w:r>
      <w:proofErr w:type="spellStart"/>
      <w:r w:rsidRPr="00BD324F">
        <w:t>sm:administrativeStateType</w:t>
      </w:r>
      <w:proofErr w:type="spellEnd"/>
      <w:r w:rsidRPr="00BD324F">
        <w:t>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cellState</w:t>
      </w:r>
      <w:proofErr w:type="spellEnd"/>
      <w:r w:rsidRPr="00BD324F">
        <w:t>" type="</w:t>
      </w:r>
      <w:proofErr w:type="spellStart"/>
      <w:r w:rsidRPr="00BD324F">
        <w:t>nn:CellState</w:t>
      </w:r>
      <w:proofErr w:type="spellEnd"/>
      <w:r w:rsidRPr="00BD324F">
        <w:t>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pLMNIdList</w:t>
      </w:r>
      <w:proofErr w:type="spellEnd"/>
      <w:r w:rsidRPr="00BD324F">
        <w:t>" type="</w:t>
      </w:r>
      <w:proofErr w:type="spellStart"/>
      <w:r w:rsidRPr="00BD324F">
        <w:t>en:PLMNIdList</w:t>
      </w:r>
      <w:proofErr w:type="spellEnd"/>
      <w:r w:rsidRPr="00BD324F">
        <w:t>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sNSSAIList</w:t>
      </w:r>
      <w:proofErr w:type="spellEnd"/>
      <w:r w:rsidRPr="00BD324F">
        <w:t>" type="</w:t>
      </w:r>
      <w:proofErr w:type="spellStart"/>
      <w:r w:rsidRPr="00BD324F">
        <w:t>ngc:SnssaiList</w:t>
      </w:r>
      <w:proofErr w:type="spellEnd"/>
      <w:r w:rsidRPr="00BD324F">
        <w:t>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nn:Pci</w:t>
      </w:r>
      <w:proofErr w:type="spellEnd"/>
      <w:r w:rsidRPr="00BD324F">
        <w:t>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nRTac</w:t>
      </w:r>
      <w:proofErr w:type="spellEnd"/>
      <w:r w:rsidRPr="00BD324F">
        <w:t>" type="</w:t>
      </w:r>
      <w:proofErr w:type="spellStart"/>
      <w:r w:rsidRPr="00BD324F">
        <w:t>nn:NrTac</w:t>
      </w:r>
      <w:proofErr w:type="spellEnd"/>
      <w:r w:rsidRPr="00BD324F">
        <w:t xml:space="preserve">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arfcnDL</w:t>
      </w:r>
      <w:proofErr w:type="spellEnd"/>
      <w:r w:rsidRPr="00BD324F">
        <w:t>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arfcnUL</w:t>
      </w:r>
      <w:proofErr w:type="spellEnd"/>
      <w:r w:rsidRPr="00BD324F">
        <w:t>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arfcnSUL</w:t>
      </w:r>
      <w:proofErr w:type="spellEnd"/>
      <w:r w:rsidRPr="00BD324F">
        <w:t>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bSChannelBwDL</w:t>
      </w:r>
      <w:proofErr w:type="spellEnd"/>
      <w:r w:rsidRPr="00BD324F">
        <w:t>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bSChannelBwUL</w:t>
      </w:r>
      <w:proofErr w:type="spellEnd"/>
      <w:r w:rsidRPr="00BD324F">
        <w:t>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bSChannelBwSUL</w:t>
      </w:r>
      <w:proofErr w:type="spellEnd"/>
      <w:r w:rsidRPr="00BD324F">
        <w:t>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nRSectorCarrierRef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bWPRef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RRMPolicyRatio</w:t>
      </w:r>
      <w:proofErr w:type="spellEnd"/>
      <w:r w:rsidRPr="00BD324F">
        <w:t>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CPCIConfigurationFunction</w:t>
      </w:r>
      <w:proofErr w:type="spellEnd"/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DRACHOptimizationFunction</w:t>
      </w:r>
      <w:proofErr w:type="spellEnd"/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NRSectorCarrier</w:t>
      </w:r>
      <w:proofErr w:type="spellEnd"/>
      <w:r w:rsidRPr="00BD324F">
        <w:t>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txDirection</w:t>
      </w:r>
      <w:proofErr w:type="spellEnd"/>
      <w:r w:rsidRPr="00BD324F">
        <w:t>" type="</w:t>
      </w:r>
      <w:proofErr w:type="spellStart"/>
      <w:r w:rsidRPr="00BD324F">
        <w:t>nn:TxDirection</w:t>
      </w:r>
      <w:proofErr w:type="spellEnd"/>
      <w:r w:rsidRPr="00BD324F">
        <w:t>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configuredMaxTxPower</w:t>
      </w:r>
      <w:proofErr w:type="spellEnd"/>
      <w:r w:rsidRPr="00BD324F">
        <w:t>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arfcnDL</w:t>
      </w:r>
      <w:proofErr w:type="spellEnd"/>
      <w:r w:rsidRPr="00BD324F">
        <w:t>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arfcnUL</w:t>
      </w:r>
      <w:proofErr w:type="spellEnd"/>
      <w:r w:rsidRPr="00BD324F">
        <w:t>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bSChannelBwDL</w:t>
      </w:r>
      <w:proofErr w:type="spellEnd"/>
      <w:r w:rsidRPr="00BD324F">
        <w:t>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bSChannelBwUL</w:t>
      </w:r>
      <w:proofErr w:type="spellEnd"/>
      <w:r w:rsidRPr="00BD324F">
        <w:t>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sectorEquipmentFunctionRef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bwpContext</w:t>
      </w:r>
      <w:proofErr w:type="spellEnd"/>
      <w:r w:rsidRPr="00BD324F">
        <w:t>" type="</w:t>
      </w:r>
      <w:proofErr w:type="spellStart"/>
      <w:r w:rsidRPr="00BD324F">
        <w:t>nn:BwpContext</w:t>
      </w:r>
      <w:proofErr w:type="spellEnd"/>
      <w:r w:rsidRPr="00BD324F">
        <w:t>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isInitialBwp</w:t>
      </w:r>
      <w:proofErr w:type="spellEnd"/>
      <w:r w:rsidRPr="00BD324F">
        <w:t>" type="</w:t>
      </w:r>
      <w:proofErr w:type="spellStart"/>
      <w:r w:rsidRPr="00BD324F">
        <w:t>nn:IsInitialBwp</w:t>
      </w:r>
      <w:proofErr w:type="spellEnd"/>
      <w:r w:rsidRPr="00BD324F">
        <w:t>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subCarrierSpacing</w:t>
      </w:r>
      <w:proofErr w:type="spellEnd"/>
      <w:r w:rsidRPr="00BD324F">
        <w:t>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cyclicPrefix</w:t>
      </w:r>
      <w:proofErr w:type="spellEnd"/>
      <w:r w:rsidRPr="00BD324F">
        <w:t>" type="</w:t>
      </w:r>
      <w:proofErr w:type="spellStart"/>
      <w:r w:rsidRPr="00BD324F">
        <w:t>nn:CyclicPrefix</w:t>
      </w:r>
      <w:proofErr w:type="spellEnd"/>
      <w:r w:rsidRPr="00BD324F">
        <w:t>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startRB</w:t>
      </w:r>
      <w:proofErr w:type="spellEnd"/>
      <w:r w:rsidRPr="00BD324F">
        <w:t>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numberOfRBs</w:t>
      </w:r>
      <w:proofErr w:type="spellEnd"/>
      <w:r w:rsidRPr="00BD324F">
        <w:t>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CommonBeamformingFunction</w:t>
      </w:r>
      <w:proofErr w:type="spellEnd"/>
      <w:r w:rsidRPr="00BD324F">
        <w:rPr>
          <w:color w:val="000000"/>
        </w:rPr>
        <w:t>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coverageShape</w:t>
      </w:r>
      <w:proofErr w:type="spellEnd"/>
      <w:r w:rsidRPr="00BD324F">
        <w:t>" type="</w:t>
      </w:r>
      <w:proofErr w:type="spellStart"/>
      <w:r w:rsidRPr="00BD324F">
        <w:t>coverageShapeType</w:t>
      </w:r>
      <w:proofErr w:type="spellEnd"/>
      <w:r w:rsidRPr="00BD324F">
        <w:t>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digitalTilt</w:t>
      </w:r>
      <w:proofErr w:type="spellEnd"/>
      <w:r w:rsidRPr="00BD324F">
        <w:t>" type="</w:t>
      </w:r>
      <w:proofErr w:type="spellStart"/>
      <w:r w:rsidRPr="00BD324F">
        <w:t>beamTilt</w:t>
      </w:r>
      <w:proofErr w:type="spellEnd"/>
      <w:r w:rsidRPr="00BD324F">
        <w:t>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digitalAzimuth</w:t>
      </w:r>
      <w:proofErr w:type="spellEnd"/>
      <w:r w:rsidRPr="00BD324F">
        <w:t>" type="</w:t>
      </w:r>
      <w:proofErr w:type="spellStart"/>
      <w:r w:rsidRPr="00BD324F">
        <w:t>beamAzimuth</w:t>
      </w:r>
      <w:proofErr w:type="spellEnd"/>
      <w:r w:rsidRPr="00BD324F">
        <w:t>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xn:VsDataContainer</w:t>
      </w:r>
      <w:proofErr w:type="spellEnd"/>
      <w:r w:rsidRPr="00BD324F">
        <w:rPr>
          <w:color w:val="000000"/>
        </w:rPr>
        <w:t>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xn:MeasurementControl</w:t>
      </w:r>
      <w:proofErr w:type="spellEnd"/>
      <w:r w:rsidRPr="00BD324F">
        <w:rPr>
          <w:color w:val="000000"/>
        </w:rPr>
        <w:t>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sp:EnergySavingProperties</w:t>
      </w:r>
      <w:proofErr w:type="spellEnd"/>
      <w:r w:rsidRPr="00BD324F">
        <w:rPr>
          <w:color w:val="000000"/>
        </w:rPr>
        <w:t>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sp:ESPolicies</w:t>
      </w:r>
      <w:proofErr w:type="spellEnd"/>
      <w:r w:rsidRPr="00BD324F">
        <w:rPr>
          <w:color w:val="000000"/>
        </w:rPr>
        <w:t>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</w:t>
      </w:r>
      <w:proofErr w:type="spellStart"/>
      <w:r w:rsidRPr="000004FA">
        <w:rPr>
          <w:color w:val="000000"/>
          <w:lang w:val="fr-FR"/>
        </w:rPr>
        <w:t>complexType</w:t>
      </w:r>
      <w:proofErr w:type="spellEnd"/>
      <w:r w:rsidRPr="000004FA">
        <w:rPr>
          <w:color w:val="000000"/>
          <w:lang w:val="fr-FR"/>
        </w:rPr>
        <w:t>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</w:t>
      </w:r>
      <w:proofErr w:type="spellStart"/>
      <w:r w:rsidRPr="000004FA">
        <w:rPr>
          <w:color w:val="000000"/>
          <w:lang w:val="fr-FR"/>
        </w:rPr>
        <w:t>complexContent</w:t>
      </w:r>
      <w:proofErr w:type="spellEnd"/>
      <w:r w:rsidRPr="000004FA">
        <w:rPr>
          <w:color w:val="000000"/>
          <w:lang w:val="fr-FR"/>
        </w:rPr>
        <w:t>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</w:t>
      </w:r>
      <w:proofErr w:type="spellStart"/>
      <w:r w:rsidRPr="000004FA">
        <w:rPr>
          <w:color w:val="000000"/>
          <w:lang w:val="fr-FR"/>
        </w:rPr>
        <w:t>xn:NrmClass</w:t>
      </w:r>
      <w:proofErr w:type="spellEnd"/>
      <w:r w:rsidRPr="000004FA">
        <w:rPr>
          <w:color w:val="000000"/>
          <w:lang w:val="fr-FR"/>
        </w:rPr>
        <w:t>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beamIndex</w:t>
      </w:r>
      <w:proofErr w:type="spellEnd"/>
      <w:r w:rsidRPr="00BD324F">
        <w:rPr>
          <w:color w:val="000000"/>
        </w:rPr>
        <w:t>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beamType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beamType</w:t>
      </w:r>
      <w:proofErr w:type="spellEnd"/>
      <w:r w:rsidRPr="00BD324F">
        <w:rPr>
          <w:color w:val="000000"/>
        </w:rPr>
        <w:t>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beamAzimuth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beamAzimuth</w:t>
      </w:r>
      <w:proofErr w:type="spellEnd"/>
      <w:r w:rsidRPr="00BD324F">
        <w:rPr>
          <w:color w:val="000000"/>
        </w:rPr>
        <w:t>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beamTilt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beamTilt</w:t>
      </w:r>
      <w:proofErr w:type="spellEnd"/>
      <w:r w:rsidRPr="00BD324F">
        <w:rPr>
          <w:color w:val="000000"/>
        </w:rPr>
        <w:t>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beamHorizWidth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beamHorizWidth</w:t>
      </w:r>
      <w:proofErr w:type="spellEnd"/>
      <w:r w:rsidRPr="00BD324F">
        <w:rPr>
          <w:color w:val="000000"/>
        </w:rPr>
        <w:t>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beamVertWidth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beamVertWidth</w:t>
      </w:r>
      <w:proofErr w:type="spellEnd"/>
      <w:r w:rsidRPr="00BD324F">
        <w:rPr>
          <w:color w:val="000000"/>
        </w:rPr>
        <w:t>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xn:MeasurementControl</w:t>
      </w:r>
      <w:proofErr w:type="spellEnd"/>
      <w:r w:rsidRPr="00BD324F">
        <w:rPr>
          <w:color w:val="000000"/>
        </w:rPr>
        <w:t>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xn:VsDataContainer</w:t>
      </w:r>
      <w:proofErr w:type="spellEnd"/>
      <w:r w:rsidRPr="00BD324F">
        <w:rPr>
          <w:color w:val="000000"/>
        </w:rPr>
        <w:t>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sp:EnergySavingProperties</w:t>
      </w:r>
      <w:proofErr w:type="spellEnd"/>
      <w:r w:rsidRPr="00BD324F">
        <w:rPr>
          <w:color w:val="000000"/>
        </w:rPr>
        <w:t>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sp:ESPolicies</w:t>
      </w:r>
      <w:proofErr w:type="spellEnd"/>
      <w:r w:rsidRPr="00BD324F">
        <w:rPr>
          <w:color w:val="000000"/>
        </w:rPr>
        <w:t>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EP_XnC</w:t>
      </w:r>
      <w:proofErr w:type="spellEnd"/>
      <w:r w:rsidRPr="00BD324F">
        <w:t>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EP_XnU</w:t>
      </w:r>
      <w:proofErr w:type="spellEnd"/>
      <w:r w:rsidRPr="00BD324F">
        <w:t>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EP_NgC</w:t>
      </w:r>
      <w:proofErr w:type="spellEnd"/>
      <w:r w:rsidRPr="00BD324F">
        <w:t>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nn:LoacalEndPoint</w:t>
      </w:r>
      <w:proofErr w:type="spellEnd"/>
      <w:r w:rsidRPr="00BD324F">
        <w:t>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EP_NgU</w:t>
      </w:r>
      <w:proofErr w:type="spellEnd"/>
      <w:r w:rsidRPr="00BD324F">
        <w:t>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0763738" w14:textId="77777777" w:rsidR="00B72602" w:rsidRPr="00BD324F" w:rsidRDefault="00B72602" w:rsidP="00B72602">
      <w:pPr>
        <w:pStyle w:val="PL"/>
      </w:pPr>
      <w:r w:rsidRPr="00BD324F">
        <w:lastRenderedPageBreak/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602D50A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NRCellRelation</w:t>
      </w:r>
      <w:proofErr w:type="spellEnd"/>
      <w:r w:rsidRPr="00BD324F">
        <w:t>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nRTCI</w:t>
      </w:r>
      <w:proofErr w:type="spellEnd"/>
      <w:r w:rsidRPr="00BD324F">
        <w:t>" type="</w:t>
      </w:r>
      <w:proofErr w:type="spellStart"/>
      <w:r w:rsidRPr="00BD324F">
        <w:t>nn:Nrtci</w:t>
      </w:r>
      <w:proofErr w:type="spellEnd"/>
      <w:r w:rsidRPr="00BD324F">
        <w:t>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cellIndividualOffset</w:t>
      </w:r>
      <w:proofErr w:type="spellEnd"/>
      <w:r w:rsidRPr="00BD324F">
        <w:t>" type="</w:t>
      </w:r>
      <w:proofErr w:type="spellStart"/>
      <w:r w:rsidRPr="00BD324F">
        <w:t>en:CellIndividualOffset</w:t>
      </w:r>
      <w:proofErr w:type="spellEnd"/>
      <w:r w:rsidRPr="00BD324F">
        <w:t>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nRFreqRelationRef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adjacentNRCellRef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isRemoveAllowed</w:t>
      </w:r>
      <w:proofErr w:type="spellEnd"/>
      <w:r w:rsidRPr="00BD324F">
        <w:t>" type="</w:t>
      </w:r>
      <w:proofErr w:type="spellStart"/>
      <w:r w:rsidRPr="00BD324F">
        <w:t>boolean</w:t>
      </w:r>
      <w:proofErr w:type="spellEnd"/>
      <w:r w:rsidRPr="00BD324F">
        <w:t>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isHOAllowed</w:t>
      </w:r>
      <w:proofErr w:type="spellEnd"/>
      <w:r w:rsidRPr="00BD324F">
        <w:t>" type="</w:t>
      </w:r>
      <w:proofErr w:type="spellStart"/>
      <w:r w:rsidRPr="00BD324F">
        <w:t>boolean</w:t>
      </w:r>
      <w:proofErr w:type="spellEnd"/>
      <w:r w:rsidRPr="00BD324F">
        <w:t>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lang w:eastAsia="zh-CN"/>
        </w:rPr>
        <w:t>isESCoveredBy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Arial"/>
          <w:lang w:eastAsia="zh-CN"/>
        </w:rPr>
        <w:t>isESCoveredBy</w:t>
      </w:r>
      <w:proofErr w:type="spellEnd"/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isENDCAllowed</w:t>
      </w:r>
      <w:proofErr w:type="spellEnd"/>
      <w:r w:rsidRPr="00BD324F">
        <w:t>" type="</w:t>
      </w:r>
      <w:proofErr w:type="spellStart"/>
      <w:r w:rsidRPr="00BD324F">
        <w:t>boolean</w:t>
      </w:r>
      <w:proofErr w:type="spellEnd"/>
      <w:r w:rsidRPr="00BD324F">
        <w:t>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>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>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NRFreqRelation</w:t>
      </w:r>
      <w:proofErr w:type="spellEnd"/>
      <w:r w:rsidRPr="00BD324F">
        <w:t>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offsetMO</w:t>
      </w:r>
      <w:proofErr w:type="spellEnd"/>
      <w:r w:rsidRPr="00BD324F">
        <w:t>" type="</w:t>
      </w:r>
      <w:proofErr w:type="spellStart"/>
      <w:r w:rsidRPr="00BD324F">
        <w:t>en:qOffsetRangeList</w:t>
      </w:r>
      <w:proofErr w:type="spellEnd"/>
      <w:r w:rsidRPr="00BD324F">
        <w:t>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blackListEntry</w:t>
      </w:r>
      <w:proofErr w:type="spellEnd"/>
      <w:r w:rsidRPr="00BD324F">
        <w:t>" type="</w:t>
      </w:r>
      <w:proofErr w:type="spellStart"/>
      <w:r w:rsidRPr="00BD324F">
        <w:t>en:blackListEntry</w:t>
      </w:r>
      <w:proofErr w:type="spellEnd"/>
      <w:r w:rsidRPr="00BD324F">
        <w:t>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blackListEntryIdleMode</w:t>
      </w:r>
      <w:proofErr w:type="spellEnd"/>
      <w:r w:rsidRPr="00BD324F">
        <w:t>" type="</w:t>
      </w:r>
      <w:proofErr w:type="spellStart"/>
      <w:r w:rsidRPr="00BD324F">
        <w:t>en:blackListEntryIdleMode</w:t>
      </w:r>
      <w:proofErr w:type="spellEnd"/>
      <w:r w:rsidRPr="00BD324F">
        <w:t>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cellReselectionPriority</w:t>
      </w:r>
      <w:proofErr w:type="spellEnd"/>
      <w:r w:rsidRPr="00BD324F">
        <w:t>" type="</w:t>
      </w:r>
      <w:proofErr w:type="spellStart"/>
      <w:r w:rsidRPr="00BD324F">
        <w:t>en:cellReselectionPriority</w:t>
      </w:r>
      <w:proofErr w:type="spellEnd"/>
      <w:r w:rsidRPr="00BD324F">
        <w:t>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cellReselectionSubPriority</w:t>
      </w:r>
      <w:proofErr w:type="spellEnd"/>
      <w:r w:rsidRPr="00BD324F">
        <w:t>" type="</w:t>
      </w:r>
      <w:proofErr w:type="spellStart"/>
      <w:r w:rsidRPr="00BD324F">
        <w:t>en:cellReselectionSubPriority</w:t>
      </w:r>
      <w:proofErr w:type="spellEnd"/>
      <w:r w:rsidRPr="00BD324F">
        <w:t>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pMax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en:PMaxRangeType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>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</w:t>
      </w:r>
      <w:proofErr w:type="spellStart"/>
      <w:r w:rsidRPr="00BD324F">
        <w:t>qOffserFreq</w:t>
      </w:r>
      <w:proofErr w:type="spellEnd"/>
      <w:r w:rsidRPr="00BD324F">
        <w:t>" type="</w:t>
      </w:r>
      <w:proofErr w:type="spellStart"/>
      <w:r w:rsidRPr="00BD324F">
        <w:t>nn:qOffserFreq</w:t>
      </w:r>
      <w:proofErr w:type="spellEnd"/>
      <w:r w:rsidRPr="00BD324F">
        <w:t>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qQualMin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en:qQualMin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 xml:space="preserve">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qRxLevMin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en:qRxLevMin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>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</w:t>
      </w:r>
      <w:proofErr w:type="spellStart"/>
      <w:r w:rsidRPr="00BD324F">
        <w:t>threshXHighP</w:t>
      </w:r>
      <w:proofErr w:type="spellEnd"/>
      <w:r w:rsidRPr="00BD324F">
        <w:t>" type="</w:t>
      </w:r>
      <w:proofErr w:type="spellStart"/>
      <w:r w:rsidRPr="00BD324F">
        <w:t>en:threshxhighp</w:t>
      </w:r>
      <w:proofErr w:type="spellEnd"/>
      <w:r w:rsidRPr="00BD324F">
        <w:t>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threshXHighQ</w:t>
      </w:r>
      <w:proofErr w:type="spellEnd"/>
      <w:r w:rsidRPr="00BD324F">
        <w:t>" type="</w:t>
      </w:r>
      <w:proofErr w:type="spellStart"/>
      <w:r w:rsidRPr="00BD324F">
        <w:t>en:threshxhighq</w:t>
      </w:r>
      <w:proofErr w:type="spellEnd"/>
      <w:r w:rsidRPr="00BD324F">
        <w:t>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threshXLowP</w:t>
      </w:r>
      <w:proofErr w:type="spellEnd"/>
      <w:r w:rsidRPr="00BD324F">
        <w:t>" type="</w:t>
      </w:r>
      <w:proofErr w:type="spellStart"/>
      <w:r w:rsidRPr="00BD324F">
        <w:t>en:threshxlowp</w:t>
      </w:r>
      <w:proofErr w:type="spellEnd"/>
      <w:r w:rsidRPr="00BD324F">
        <w:t>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threshXLowQ</w:t>
      </w:r>
      <w:proofErr w:type="spellEnd"/>
      <w:r w:rsidRPr="00BD324F">
        <w:t>" type="</w:t>
      </w:r>
      <w:proofErr w:type="spellStart"/>
      <w:r w:rsidRPr="00BD324F">
        <w:t>en:threshxlowp</w:t>
      </w:r>
      <w:proofErr w:type="spellEnd"/>
      <w:r w:rsidRPr="00BD324F">
        <w:t>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tReselectionNr</w:t>
      </w:r>
      <w:proofErr w:type="spellEnd"/>
      <w:r w:rsidRPr="00BD324F">
        <w:t>" type="</w:t>
      </w:r>
      <w:proofErr w:type="spellStart"/>
      <w:r w:rsidRPr="00BD324F">
        <w:t>nn:Treselectionnr</w:t>
      </w:r>
      <w:proofErr w:type="spellEnd"/>
      <w:r w:rsidRPr="00BD324F">
        <w:t>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tReselectionNRSfHigh</w:t>
      </w:r>
      <w:proofErr w:type="spellEnd"/>
      <w:r w:rsidRPr="00BD324F">
        <w:t>" type="</w:t>
      </w:r>
      <w:proofErr w:type="spellStart"/>
      <w:r w:rsidRPr="00BD324F">
        <w:t>nn:Treselectionnrsfhigh</w:t>
      </w:r>
      <w:proofErr w:type="spellEnd"/>
      <w:r w:rsidRPr="00BD324F">
        <w:t>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tReselectionNRSfMedium</w:t>
      </w:r>
      <w:proofErr w:type="spellEnd"/>
      <w:r w:rsidRPr="00BD324F">
        <w:t>" type="</w:t>
      </w:r>
      <w:proofErr w:type="spellStart"/>
      <w:r w:rsidRPr="00BD324F">
        <w:t>nn:Treselectionnrsfmedium</w:t>
      </w:r>
      <w:proofErr w:type="spellEnd"/>
      <w:r w:rsidRPr="00BD324F">
        <w:t>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ExternalNRCellCU</w:t>
      </w:r>
      <w:proofErr w:type="spellEnd"/>
      <w:r w:rsidRPr="00BD324F">
        <w:t>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nCGI</w:t>
      </w:r>
      <w:proofErr w:type="spellEnd"/>
      <w:r w:rsidRPr="00BD324F">
        <w:t>" type="</w:t>
      </w:r>
      <w:proofErr w:type="spellStart"/>
      <w:r w:rsidRPr="00BD324F">
        <w:t>nn:Ncgi</w:t>
      </w:r>
      <w:proofErr w:type="spellEnd"/>
      <w:r w:rsidRPr="00BD324F">
        <w:t>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pLMNIdList</w:t>
      </w:r>
      <w:proofErr w:type="spellEnd"/>
      <w:r w:rsidRPr="00BD324F">
        <w:t>" type="</w:t>
      </w:r>
      <w:proofErr w:type="spellStart"/>
      <w:r w:rsidRPr="00BD324F">
        <w:t>en:PLMNIdList</w:t>
      </w:r>
      <w:proofErr w:type="spellEnd"/>
      <w:r w:rsidRPr="00BD324F">
        <w:t>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nn:Nrpci</w:t>
      </w:r>
      <w:proofErr w:type="spellEnd"/>
      <w:r w:rsidRPr="00BD324F">
        <w:t>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ExternalGNBCUCPFunction</w:t>
      </w:r>
      <w:proofErr w:type="spellEnd"/>
      <w:r w:rsidRPr="00BD324F">
        <w:t xml:space="preserve">" </w:t>
      </w:r>
      <w:proofErr w:type="spellStart"/>
      <w:r w:rsidRPr="00BD324F">
        <w:t>substitutionGroup</w:t>
      </w:r>
      <w:proofErr w:type="spellEnd"/>
      <w:r w:rsidRPr="00BD324F">
        <w:t>="</w:t>
      </w:r>
      <w:proofErr w:type="spellStart"/>
      <w:r w:rsidRPr="00BD324F">
        <w:t>xn:SubNetworkOptionallyContainedNrmClass</w:t>
      </w:r>
      <w:proofErr w:type="spellEnd"/>
      <w:r w:rsidRPr="00BD324F">
        <w:t xml:space="preserve">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lastRenderedPageBreak/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RRMPolicy</w:t>
      </w:r>
      <w:proofErr w:type="spellEnd"/>
      <w:r w:rsidRPr="00BD324F">
        <w:t>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resourceType</w:t>
      </w:r>
      <w:proofErr w:type="spellEnd"/>
      <w:r w:rsidRPr="00BD324F">
        <w:t>" type="</w:t>
      </w:r>
      <w:proofErr w:type="spellStart"/>
      <w:r w:rsidRPr="00BD324F">
        <w:t>ResourceType</w:t>
      </w:r>
      <w:proofErr w:type="spellEnd"/>
      <w:r w:rsidRPr="00BD324F">
        <w:t>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rRMPolicyMemberList</w:t>
      </w:r>
      <w:proofErr w:type="spellEnd"/>
      <w:r w:rsidRPr="00BD324F">
        <w:t>" type="</w:t>
      </w:r>
      <w:proofErr w:type="spellStart"/>
      <w:r w:rsidRPr="00BD324F">
        <w:t>PLMNInfoListType</w:t>
      </w:r>
      <w:proofErr w:type="spellEnd"/>
      <w:r w:rsidRPr="00BD324F">
        <w:t>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RRMPolicyRatio</w:t>
      </w:r>
      <w:proofErr w:type="spellEnd"/>
      <w:r w:rsidRPr="00BD324F">
        <w:t>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RRMPolicy</w:t>
      </w:r>
      <w:proofErr w:type="spellEnd"/>
      <w:r w:rsidRPr="00BD324F">
        <w:t>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rRMPolicyMaxRatio</w:t>
      </w:r>
      <w:proofErr w:type="spellEnd"/>
      <w:r w:rsidRPr="00BD324F">
        <w:t>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rRMPolicyMinRatio</w:t>
      </w:r>
      <w:proofErr w:type="spellEnd"/>
      <w:r w:rsidRPr="00BD324F">
        <w:t>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</w:t>
      </w:r>
      <w:r w:rsidRPr="00BD324F">
        <w:rPr>
          <w:rFonts w:hint="eastAsia"/>
          <w:lang w:eastAsia="zh-CN"/>
        </w:rPr>
        <w:t>Dedicated</w:t>
      </w:r>
      <w:r w:rsidRPr="00BD324F">
        <w:t>Ratio</w:t>
      </w:r>
      <w:proofErr w:type="spellEnd"/>
      <w:r w:rsidRPr="00BD324F">
        <w:t>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NRFrequency</w:t>
      </w:r>
      <w:proofErr w:type="spellEnd"/>
      <w:r w:rsidRPr="00BD324F">
        <w:t xml:space="preserve">" </w:t>
      </w:r>
      <w:proofErr w:type="spellStart"/>
      <w:r w:rsidRPr="00BD324F">
        <w:t>substitutionGroup</w:t>
      </w:r>
      <w:proofErr w:type="spellEnd"/>
      <w:r w:rsidRPr="00BD324F">
        <w:t>="</w:t>
      </w:r>
      <w:proofErr w:type="spellStart"/>
      <w:r w:rsidRPr="00BD324F">
        <w:t>xn:SubNetworkOptionallyContainedNrmClass</w:t>
      </w:r>
      <w:proofErr w:type="spellEnd"/>
      <w:r w:rsidRPr="00BD324F">
        <w:t>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absoluteFrequencySSB</w:t>
      </w:r>
      <w:proofErr w:type="spellEnd"/>
      <w:r w:rsidRPr="00BD324F">
        <w:t>" type="</w:t>
      </w:r>
      <w:proofErr w:type="spellStart"/>
      <w:r w:rsidRPr="00BD324F">
        <w:t>nn:Absolutefrequencyssb</w:t>
      </w:r>
      <w:proofErr w:type="spellEnd"/>
      <w:r w:rsidRPr="00BD324F">
        <w:t>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sSBSubCarrierSpacing</w:t>
      </w:r>
      <w:proofErr w:type="spellEnd"/>
      <w:r w:rsidRPr="00BD324F">
        <w:t>" type="</w:t>
      </w:r>
      <w:proofErr w:type="spellStart"/>
      <w:r w:rsidRPr="00BD324F">
        <w:t>nn:Ssbsubcarrierspacing</w:t>
      </w:r>
      <w:proofErr w:type="spellEnd"/>
      <w:r w:rsidRPr="00BD324F">
        <w:t>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multiFrequencyBandListNR</w:t>
      </w:r>
      <w:proofErr w:type="spellEnd"/>
      <w:r w:rsidRPr="00BD324F">
        <w:t>" type="</w:t>
      </w:r>
      <w:proofErr w:type="spellStart"/>
      <w:r w:rsidRPr="00BD324F">
        <w:t>nn:MultifrequencyBandlistnr</w:t>
      </w:r>
      <w:proofErr w:type="spellEnd"/>
      <w:r w:rsidRPr="00BD324F">
        <w:t>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 xml:space="preserve">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>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>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lang w:eastAsia="zh-CN"/>
        </w:rPr>
        <w:t>MappingSetIDBackhaulAddress</w:t>
      </w:r>
      <w:proofErr w:type="spellEnd"/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proofErr w:type="spellStart"/>
      <w:r w:rsidRPr="00BD324F">
        <w:rPr>
          <w:rFonts w:cs="Courier New"/>
          <w:szCs w:val="18"/>
        </w:rPr>
        <w:t>setID</w:t>
      </w:r>
      <w:proofErr w:type="spellEnd"/>
      <w:r w:rsidRPr="00BD324F">
        <w:rPr>
          <w:szCs w:val="16"/>
        </w:rPr>
        <w:t xml:space="preserve">" </w:t>
      </w:r>
      <w:r w:rsidRPr="00BD324F">
        <w:t>type="</w:t>
      </w:r>
      <w:proofErr w:type="spellStart"/>
      <w:r w:rsidRPr="00BD324F">
        <w:t>nn:SetId</w:t>
      </w:r>
      <w:proofErr w:type="spellEnd"/>
      <w:r w:rsidRPr="00BD324F">
        <w:t>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backhaulAdress</w:t>
      </w:r>
      <w:proofErr w:type="spellEnd"/>
      <w:r w:rsidRPr="00BD324F">
        <w:rPr>
          <w:szCs w:val="16"/>
        </w:rPr>
        <w:t>" type=</w:t>
      </w:r>
      <w:r w:rsidRPr="00BD324F">
        <w:t>"</w:t>
      </w:r>
      <w:proofErr w:type="spellStart"/>
      <w:r w:rsidRPr="00BD324F">
        <w:rPr>
          <w:lang w:eastAsia="zh-CN"/>
        </w:rPr>
        <w:t>BackhaulAddress</w:t>
      </w:r>
      <w:proofErr w:type="spellEnd"/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lang w:eastAsia="zh-CN"/>
        </w:rPr>
        <w:t>BackhaulAddress</w:t>
      </w:r>
      <w:proofErr w:type="spellEnd"/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proofErr w:type="spellStart"/>
      <w:r w:rsidRPr="00BD324F">
        <w:rPr>
          <w:rFonts w:cs="Courier New"/>
          <w:szCs w:val="18"/>
        </w:rPr>
        <w:t>gNBID</w:t>
      </w:r>
      <w:proofErr w:type="spellEnd"/>
      <w:r w:rsidRPr="00BD324F">
        <w:rPr>
          <w:szCs w:val="16"/>
        </w:rPr>
        <w:t xml:space="preserve">" </w:t>
      </w:r>
      <w:r w:rsidRPr="00BD324F">
        <w:t>type="</w:t>
      </w:r>
      <w:proofErr w:type="spellStart"/>
      <w:r w:rsidRPr="00BD324F">
        <w:t>nn:GnbId</w:t>
      </w:r>
      <w:proofErr w:type="spellEnd"/>
      <w:r w:rsidRPr="00BD324F">
        <w:t>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</w:t>
      </w:r>
      <w:proofErr w:type="spellStart"/>
      <w:r w:rsidRPr="000004FA">
        <w:rPr>
          <w:szCs w:val="16"/>
          <w:lang w:val="fr-FR"/>
        </w:rPr>
        <w:t>element</w:t>
      </w:r>
      <w:proofErr w:type="spellEnd"/>
      <w:r w:rsidRPr="000004FA">
        <w:rPr>
          <w:szCs w:val="16"/>
          <w:lang w:val="fr-FR"/>
        </w:rPr>
        <w:t xml:space="preserve"> </w:t>
      </w:r>
      <w:proofErr w:type="spellStart"/>
      <w:r w:rsidRPr="000004FA">
        <w:rPr>
          <w:szCs w:val="16"/>
          <w:lang w:val="fr-FR"/>
        </w:rPr>
        <w:t>name</w:t>
      </w:r>
      <w:proofErr w:type="spellEnd"/>
      <w:r w:rsidRPr="000004FA">
        <w:rPr>
          <w:szCs w:val="16"/>
          <w:lang w:val="fr-FR"/>
        </w:rPr>
        <w:t>="</w:t>
      </w:r>
      <w:proofErr w:type="spellStart"/>
      <w:r w:rsidRPr="000004FA">
        <w:rPr>
          <w:rFonts w:cs="Arial"/>
          <w:szCs w:val="16"/>
          <w:lang w:val="fr-FR" w:eastAsia="zh-CN"/>
        </w:rPr>
        <w:t>tAI</w:t>
      </w:r>
      <w:proofErr w:type="spellEnd"/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>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sequence</w:t>
      </w:r>
      <w:proofErr w:type="spellEnd"/>
      <w:r w:rsidRPr="002632DF">
        <w:rPr>
          <w:lang w:val="fr-FR"/>
        </w:rPr>
        <w:t>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lastRenderedPageBreak/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complexContent</w:t>
      </w:r>
      <w:proofErr w:type="spellEnd"/>
      <w:r w:rsidRPr="002632DF">
        <w:rPr>
          <w:lang w:val="fr-FR"/>
        </w:rPr>
        <w:t>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 xml:space="preserve"> </w:t>
      </w:r>
      <w:proofErr w:type="spellStart"/>
      <w:r w:rsidRPr="002632DF">
        <w:rPr>
          <w:lang w:val="fr-FR"/>
        </w:rPr>
        <w:t>name</w:t>
      </w:r>
      <w:proofErr w:type="spellEnd"/>
      <w:r w:rsidRPr="002632DF">
        <w:rPr>
          <w:lang w:val="fr-FR"/>
        </w:rPr>
        <w:t>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complexContent</w:t>
      </w:r>
      <w:proofErr w:type="spellEnd"/>
      <w:r w:rsidRPr="002632DF">
        <w:rPr>
          <w:lang w:val="fr-FR"/>
        </w:rPr>
        <w:t>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</w:t>
      </w:r>
      <w:proofErr w:type="spellStart"/>
      <w:r w:rsidRPr="002632DF">
        <w:rPr>
          <w:lang w:val="fr-FR"/>
        </w:rPr>
        <w:t>xn:NrmClass</w:t>
      </w:r>
      <w:proofErr w:type="spellEnd"/>
      <w:r w:rsidRPr="002632DF">
        <w:rPr>
          <w:lang w:val="fr-FR"/>
        </w:rPr>
        <w:t>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sequence</w:t>
      </w:r>
      <w:proofErr w:type="spellEnd"/>
      <w:r w:rsidRPr="002632DF">
        <w:rPr>
          <w:lang w:val="fr-FR"/>
        </w:rPr>
        <w:t>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 xml:space="preserve"> </w:t>
      </w:r>
      <w:proofErr w:type="spellStart"/>
      <w:r w:rsidRPr="002632DF">
        <w:rPr>
          <w:lang w:val="fr-FR"/>
        </w:rPr>
        <w:t>name</w:t>
      </w:r>
      <w:proofErr w:type="spellEnd"/>
      <w:r w:rsidRPr="002632DF">
        <w:rPr>
          <w:lang w:val="fr-FR"/>
        </w:rPr>
        <w:t>="</w:t>
      </w:r>
      <w:proofErr w:type="spellStart"/>
      <w:r w:rsidRPr="002632DF">
        <w:rPr>
          <w:lang w:val="fr-FR"/>
        </w:rPr>
        <w:t>attributes</w:t>
      </w:r>
      <w:proofErr w:type="spellEnd"/>
      <w:r w:rsidRPr="002632DF">
        <w:rPr>
          <w:lang w:val="fr-FR"/>
        </w:rPr>
        <w:t>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nRTac</w:t>
      </w:r>
      <w:proofErr w:type="spellEnd"/>
      <w:r w:rsidRPr="00BD324F">
        <w:t>" type="</w:t>
      </w:r>
      <w:proofErr w:type="spellStart"/>
      <w:r w:rsidRPr="00BD324F">
        <w:t>nn:NrTac</w:t>
      </w:r>
      <w:proofErr w:type="spellEnd"/>
      <w:r w:rsidRPr="00BD324F">
        <w:t>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sequence</w:t>
      </w:r>
      <w:proofErr w:type="spellEnd"/>
      <w:r w:rsidRPr="002632DF">
        <w:rPr>
          <w:lang w:val="fr-FR"/>
        </w:rPr>
        <w:t>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complexContent</w:t>
      </w:r>
      <w:proofErr w:type="spellEnd"/>
      <w:r w:rsidRPr="002632DF">
        <w:rPr>
          <w:lang w:val="fr-FR"/>
        </w:rPr>
        <w:t>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lang w:val="fr-FR" w:eastAsia="zh-CN"/>
        </w:rPr>
        <w:t>DANRManagementFunction</w:t>
      </w:r>
      <w:proofErr w:type="spellEnd"/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</w:t>
      </w:r>
      <w:proofErr w:type="spellStart"/>
      <w:r w:rsidRPr="002632DF">
        <w:rPr>
          <w:color w:val="000000"/>
          <w:lang w:val="fr-FR"/>
        </w:rPr>
        <w:t>xn:NrmClass</w:t>
      </w:r>
      <w:proofErr w:type="spellEnd"/>
      <w:r w:rsidRPr="002632DF">
        <w:rPr>
          <w:color w:val="000000"/>
          <w:lang w:val="fr-FR"/>
        </w:rPr>
        <w:t>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attributes</w:t>
      </w:r>
      <w:proofErr w:type="spellEnd"/>
      <w:r w:rsidRPr="002632DF">
        <w:rPr>
          <w:color w:val="000000"/>
          <w:lang w:val="fr-FR"/>
        </w:rPr>
        <w:t>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rFonts w:cs="Courier New"/>
          <w:szCs w:val="18"/>
          <w:lang w:val="fr-FR"/>
        </w:rPr>
        <w:t>intrasystemANRManagementSwitch</w:t>
      </w:r>
      <w:proofErr w:type="spellEnd"/>
      <w:r w:rsidRPr="002632DF">
        <w:rPr>
          <w:color w:val="000000"/>
          <w:lang w:val="fr-FR"/>
        </w:rPr>
        <w:t>" type="</w:t>
      </w:r>
      <w:proofErr w:type="spellStart"/>
      <w:r w:rsidRPr="002632DF">
        <w:rPr>
          <w:color w:val="000000"/>
          <w:lang w:val="fr-FR"/>
        </w:rPr>
        <w:t>boolean</w:t>
      </w:r>
      <w:proofErr w:type="spellEnd"/>
      <w:r w:rsidRPr="002632DF">
        <w:rPr>
          <w:color w:val="000000"/>
          <w:lang w:val="fr-FR"/>
        </w:rPr>
        <w:t xml:space="preserve">" </w:t>
      </w:r>
      <w:proofErr w:type="spellStart"/>
      <w:r w:rsidRPr="002632DF">
        <w:rPr>
          <w:color w:val="000000"/>
          <w:lang w:val="fr-FR"/>
        </w:rPr>
        <w:t>minOccurs</w:t>
      </w:r>
      <w:proofErr w:type="spellEnd"/>
      <w:r w:rsidRPr="002632DF">
        <w:rPr>
          <w:color w:val="000000"/>
          <w:lang w:val="fr-FR"/>
        </w:rPr>
        <w:t>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  <w:szCs w:val="18"/>
        </w:rPr>
        <w:t>intrasystemANRManagementSwitch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beamType</w:t>
      </w:r>
      <w:proofErr w:type="spellEnd"/>
      <w:r w:rsidRPr="00BD324F">
        <w:rPr>
          <w:color w:val="000000"/>
        </w:rPr>
        <w:t>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lang w:eastAsia="zh-CN"/>
        </w:rPr>
        <w:t>DESManagementFunction</w:t>
      </w:r>
      <w:proofErr w:type="spellEnd"/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lang w:eastAsia="zh-CN"/>
        </w:rPr>
        <w:t>desSwitch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intraRatEsActivationOriginalCellLoadParameters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IntraRatEsActivationOriginalCellLoadParameters</w:t>
      </w:r>
      <w:proofErr w:type="spellEnd"/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intraRatEsActivationCandidateCellsLoadParameters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IntraRatEsActivationCandidateCellsLoadParameters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intraRatEsDeactivationCandidateCellsLoadParameters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IntraRatEsDeactivationCandidateCellsLoadParameters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 w:hint="eastAsia"/>
        </w:rPr>
        <w:t>esNotAllowedTimePeriod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proofErr w:type="spellEnd"/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interRatEsActivationOriginalCellParameters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InterRatEsActivationOriginalCellParameters</w:t>
      </w:r>
      <w:proofErr w:type="spellEnd"/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interRatEsActivationCandidateCellParameters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InterRatEsActivationCandidateCellParameters</w:t>
      </w:r>
      <w:proofErr w:type="spellEnd"/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interRatEsDeactivationCandidateCellParameters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InterRatEsDeactivationCandidateCellParameters</w:t>
      </w:r>
      <w:proofErr w:type="spellEnd"/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isProbingCapable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isProbingCapable</w:t>
      </w:r>
      <w:proofErr w:type="spellEnd"/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AB7D27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</w:rPr>
        <w:t>&lt;/</w:t>
      </w:r>
      <w:proofErr w:type="spellStart"/>
      <w:r w:rsidRPr="00AB7D27">
        <w:rPr>
          <w:color w:val="000000"/>
        </w:rPr>
        <w:t>complexType</w:t>
      </w:r>
      <w:proofErr w:type="spellEnd"/>
      <w:r w:rsidRPr="00AB7D27">
        <w:rPr>
          <w:color w:val="000000"/>
        </w:rPr>
        <w:t>&gt;</w:t>
      </w:r>
    </w:p>
    <w:p w14:paraId="08DC3F01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&lt;/element&gt;</w:t>
      </w:r>
    </w:p>
    <w:p w14:paraId="0469CF20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&lt;/sequence&gt;</w:t>
      </w:r>
    </w:p>
    <w:p w14:paraId="6A3BB638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&lt;/extension&gt;</w:t>
      </w:r>
    </w:p>
    <w:p w14:paraId="0FCA7A02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  <w:t>&lt;/</w:t>
      </w:r>
      <w:proofErr w:type="spellStart"/>
      <w:r w:rsidRPr="00AB7D27">
        <w:rPr>
          <w:color w:val="000000"/>
        </w:rPr>
        <w:t>complexContent</w:t>
      </w:r>
      <w:proofErr w:type="spellEnd"/>
      <w:r w:rsidRPr="00AB7D27">
        <w:rPr>
          <w:color w:val="000000"/>
        </w:rPr>
        <w:t>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IntraRatEsActivationOriginalCellLoadParameters</w:t>
      </w:r>
      <w:proofErr w:type="spellEnd"/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0286A00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01B53F3A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2147470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467C8F6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33977ADA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IntraRatEsActivationCandidateCellsLoadParameters</w:t>
      </w:r>
      <w:proofErr w:type="spellEnd"/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1C83D5E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08B10E0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0B72FA1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54F1AB0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563C42B4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IntraRatEsDeactivationCandidateCellsLoadParameters</w:t>
      </w:r>
      <w:proofErr w:type="spellEnd"/>
      <w:r w:rsidRPr="00BD324F">
        <w:t>"&gt;</w:t>
      </w:r>
    </w:p>
    <w:p w14:paraId="38C1B13B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AB7D27">
        <w:rPr>
          <w:lang w:val="fr-FR"/>
        </w:rPr>
        <w:t>&lt;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79B8F966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4844BD8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&lt;extension base="</w:t>
      </w:r>
      <w:proofErr w:type="spellStart"/>
      <w:r w:rsidRPr="00AB7D27">
        <w:rPr>
          <w:lang w:val="fr-FR"/>
        </w:rPr>
        <w:t>xn:NrmClass</w:t>
      </w:r>
      <w:proofErr w:type="spellEnd"/>
      <w:r w:rsidRPr="00AB7D27">
        <w:rPr>
          <w:lang w:val="fr-FR"/>
        </w:rPr>
        <w:t>"&gt;</w:t>
      </w:r>
    </w:p>
    <w:p w14:paraId="1026FD05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BD324F"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0AC633D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70BEB635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5F6114E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2A6CA3B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24D242C2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proofErr w:type="spellEnd"/>
      <w:r w:rsidRPr="00BD324F">
        <w:t>"&gt;</w:t>
      </w:r>
    </w:p>
    <w:p w14:paraId="359065F3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AB7D27">
        <w:rPr>
          <w:lang w:val="fr-FR"/>
        </w:rPr>
        <w:t>&lt;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7FA3DC6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4C4ABC3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&lt;extension base="</w:t>
      </w:r>
      <w:proofErr w:type="spellStart"/>
      <w:r w:rsidRPr="00AB7D27">
        <w:rPr>
          <w:lang w:val="fr-FR"/>
        </w:rPr>
        <w:t>xn:NrmClass</w:t>
      </w:r>
      <w:proofErr w:type="spellEnd"/>
      <w:r w:rsidRPr="00AB7D27">
        <w:rPr>
          <w:lang w:val="fr-FR"/>
        </w:rPr>
        <w:t>"&gt;</w:t>
      </w:r>
    </w:p>
    <w:p w14:paraId="6A24A782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BD324F"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8"/>
        </w:rPr>
        <w:t>startTimeandendTime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Arial"/>
          <w:szCs w:val="18"/>
        </w:rPr>
        <w:t>startTimeandendTime</w:t>
      </w:r>
      <w:proofErr w:type="spellEnd"/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periodOfDay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Arial"/>
          <w:szCs w:val="18"/>
        </w:rPr>
        <w:t>startTimeandendTime</w:t>
      </w:r>
      <w:proofErr w:type="spellEnd"/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daysOfWeekList</w:t>
      </w:r>
      <w:proofErr w:type="spellEnd"/>
      <w:r w:rsidRPr="00BD324F">
        <w:t>" type="</w:t>
      </w:r>
      <w:proofErr w:type="spellStart"/>
      <w:r w:rsidRPr="00BD324F">
        <w:t>en:</w:t>
      </w:r>
      <w:r w:rsidRPr="00BD324F">
        <w:rPr>
          <w:rFonts w:cs="Arial"/>
          <w:szCs w:val="18"/>
        </w:rPr>
        <w:t>daysOfWeekList</w:t>
      </w:r>
      <w:proofErr w:type="spellEnd"/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listoftimeperiods</w:t>
      </w:r>
      <w:proofErr w:type="spellEnd"/>
      <w:r w:rsidRPr="00BD324F">
        <w:t>" type="</w:t>
      </w:r>
      <w:proofErr w:type="spellStart"/>
      <w:r w:rsidRPr="00BD324F">
        <w:t>en:</w:t>
      </w:r>
      <w:r w:rsidRPr="00BD324F">
        <w:rPr>
          <w:rFonts w:cs="Arial"/>
          <w:szCs w:val="18"/>
        </w:rPr>
        <w:t>listoftimeperiods</w:t>
      </w:r>
      <w:proofErr w:type="spellEnd"/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InterRatEsActivationOriginalCellParameters</w:t>
      </w:r>
      <w:proofErr w:type="spellEnd"/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color w:val="000000"/>
        </w:rPr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30B7900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0D1C4E08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11EA505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6517EAD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619A56BC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InterRatEsActivationCandidateCellParameters</w:t>
      </w:r>
      <w:proofErr w:type="spellEnd"/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color w:val="000000"/>
        </w:rPr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67C7ED3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7BE56BE4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2B68FA26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7551421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49608434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InterRatEsDeactivationCandidateCellParameters</w:t>
      </w:r>
      <w:proofErr w:type="spellEnd"/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color w:val="000000"/>
        </w:rPr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10869BF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171A053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5C4622A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09ACF7F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4BB187D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74B5E78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0180E3E5" w14:textId="77777777" w:rsidR="00B72602" w:rsidRPr="00AB7D27" w:rsidRDefault="00B72602" w:rsidP="00B72602">
      <w:pPr>
        <w:pStyle w:val="PL"/>
        <w:rPr>
          <w:lang w:val="fr-FR"/>
        </w:rPr>
      </w:pPr>
    </w:p>
    <w:p w14:paraId="48B36962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>&lt;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 xml:space="preserve"> </w:t>
      </w:r>
      <w:proofErr w:type="spellStart"/>
      <w:r w:rsidRPr="00AB7D27">
        <w:rPr>
          <w:color w:val="000000"/>
          <w:lang w:val="fr-FR"/>
        </w:rPr>
        <w:t>name</w:t>
      </w:r>
      <w:proofErr w:type="spellEnd"/>
      <w:r w:rsidRPr="00AB7D27">
        <w:rPr>
          <w:color w:val="000000"/>
          <w:lang w:val="fr-FR"/>
        </w:rPr>
        <w:t>="</w:t>
      </w:r>
      <w:proofErr w:type="spellStart"/>
      <w:r w:rsidRPr="00AB7D27">
        <w:rPr>
          <w:lang w:val="fr-FR" w:eastAsia="zh-CN"/>
        </w:rPr>
        <w:t>DRACHOptimizationFunction</w:t>
      </w:r>
      <w:proofErr w:type="spellEnd"/>
      <w:r w:rsidRPr="00AB7D27">
        <w:rPr>
          <w:color w:val="000000"/>
          <w:lang w:val="fr-FR"/>
        </w:rPr>
        <w:t>"&gt;</w:t>
      </w:r>
    </w:p>
    <w:p w14:paraId="25DEC05A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6D860346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493898AE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</w:t>
      </w:r>
      <w:proofErr w:type="spellStart"/>
      <w:r w:rsidRPr="00AB7D27">
        <w:rPr>
          <w:color w:val="000000"/>
          <w:lang w:val="fr-FR"/>
        </w:rPr>
        <w:t>xn:NrmClass</w:t>
      </w:r>
      <w:proofErr w:type="spellEnd"/>
      <w:r w:rsidRPr="00AB7D27">
        <w:rPr>
          <w:color w:val="000000"/>
          <w:lang w:val="fr-FR"/>
        </w:rPr>
        <w:t>"&gt;</w:t>
      </w:r>
    </w:p>
    <w:p w14:paraId="1B46159E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6AB81009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 xml:space="preserve"> </w:t>
      </w:r>
      <w:proofErr w:type="spellStart"/>
      <w:r w:rsidRPr="00AB7D27">
        <w:rPr>
          <w:color w:val="000000"/>
          <w:lang w:val="fr-FR"/>
        </w:rPr>
        <w:t>name</w:t>
      </w:r>
      <w:proofErr w:type="spellEnd"/>
      <w:r w:rsidRPr="00AB7D27">
        <w:rPr>
          <w:color w:val="000000"/>
          <w:lang w:val="fr-FR"/>
        </w:rPr>
        <w:t>="</w:t>
      </w:r>
      <w:proofErr w:type="spellStart"/>
      <w:r w:rsidRPr="00AB7D27">
        <w:rPr>
          <w:color w:val="000000"/>
          <w:lang w:val="fr-FR"/>
        </w:rPr>
        <w:t>attributes</w:t>
      </w:r>
      <w:proofErr w:type="spellEnd"/>
      <w:r w:rsidRPr="00AB7D27">
        <w:rPr>
          <w:color w:val="000000"/>
          <w:lang w:val="fr-FR"/>
        </w:rPr>
        <w:t>"&gt;</w:t>
      </w:r>
    </w:p>
    <w:p w14:paraId="324C079B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29CC9316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&lt;all&gt;</w:t>
      </w:r>
    </w:p>
    <w:p w14:paraId="28337B4D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 xml:space="preserve"> </w:t>
      </w:r>
      <w:proofErr w:type="spellStart"/>
      <w:r w:rsidRPr="00AB7D27">
        <w:rPr>
          <w:color w:val="000000"/>
          <w:lang w:val="fr-FR"/>
        </w:rPr>
        <w:t>name</w:t>
      </w:r>
      <w:proofErr w:type="spellEnd"/>
      <w:r w:rsidRPr="00AB7D27">
        <w:rPr>
          <w:color w:val="000000"/>
          <w:lang w:val="fr-FR"/>
        </w:rPr>
        <w:t>="</w:t>
      </w:r>
      <w:proofErr w:type="spellStart"/>
      <w:r w:rsidRPr="00AB7D27">
        <w:rPr>
          <w:color w:val="000000"/>
          <w:lang w:val="fr-FR"/>
        </w:rPr>
        <w:t>ueAccProbilityDist</w:t>
      </w:r>
      <w:r w:rsidRPr="00AB7D27">
        <w:rPr>
          <w:rFonts w:cs="Courier New"/>
          <w:snapToGrid w:val="0"/>
          <w:lang w:val="fr-FR" w:eastAsia="zh-CN"/>
        </w:rPr>
        <w:t>list</w:t>
      </w:r>
      <w:proofErr w:type="spellEnd"/>
      <w:r w:rsidRPr="00AB7D27">
        <w:rPr>
          <w:color w:val="000000"/>
          <w:lang w:val="fr-FR"/>
        </w:rPr>
        <w:t>" type="</w:t>
      </w:r>
      <w:proofErr w:type="spellStart"/>
      <w:r w:rsidRPr="00AB7D27">
        <w:rPr>
          <w:color w:val="000000"/>
          <w:lang w:val="fr-FR"/>
        </w:rPr>
        <w:t>UeAccProbilityDist</w:t>
      </w:r>
      <w:r w:rsidRPr="00AB7D27">
        <w:rPr>
          <w:rFonts w:cs="Courier New"/>
          <w:snapToGrid w:val="0"/>
          <w:lang w:val="fr-FR" w:eastAsia="zh-CN"/>
        </w:rPr>
        <w:t>list</w:t>
      </w:r>
      <w:proofErr w:type="spellEnd"/>
      <w:r w:rsidRPr="00AB7D27">
        <w:rPr>
          <w:color w:val="000000"/>
          <w:lang w:val="fr-FR"/>
        </w:rPr>
        <w:t xml:space="preserve">" </w:t>
      </w:r>
      <w:proofErr w:type="spellStart"/>
      <w:r w:rsidRPr="00AB7D27">
        <w:rPr>
          <w:color w:val="000000"/>
          <w:lang w:val="fr-FR"/>
        </w:rPr>
        <w:t>minOccurs</w:t>
      </w:r>
      <w:proofErr w:type="spellEnd"/>
      <w:r w:rsidRPr="00AB7D27">
        <w:rPr>
          <w:color w:val="000000"/>
          <w:lang w:val="fr-FR"/>
        </w:rPr>
        <w:t>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UeAccDelayProbilityDistlist</w:t>
      </w:r>
      <w:proofErr w:type="spellEnd"/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ascii="Courier" w:hAnsi="Courier"/>
          <w:lang w:eastAsia="zh-CN"/>
        </w:rPr>
        <w:t>drachOptimizationControl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DMROFunction</w:t>
      </w:r>
      <w:proofErr w:type="spellEnd"/>
      <w:r w:rsidRPr="00BD324F">
        <w:rPr>
          <w:color w:val="000000"/>
        </w:rPr>
        <w:t>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dmroControl</w:t>
      </w:r>
      <w:proofErr w:type="spellEnd"/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</w:t>
      </w:r>
      <w:proofErr w:type="spellStart"/>
      <w:r w:rsidRPr="00BD324F">
        <w:rPr>
          <w:rFonts w:cs="Courier New"/>
          <w:szCs w:val="16"/>
          <w:lang w:eastAsia="zh-CN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maximumDeviationHoTrigger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t>maximumDeviationHoTrigger</w:t>
      </w:r>
      <w:proofErr w:type="spellEnd"/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</w:t>
      </w:r>
      <w:proofErr w:type="spellStart"/>
      <w:r w:rsidRPr="00BD324F">
        <w:rPr>
          <w:rFonts w:cs="Courier New"/>
          <w:szCs w:val="16"/>
          <w:lang w:eastAsia="zh-CN"/>
        </w:rPr>
        <w:t>minimumTimeBetweenHoTriggerChange</w:t>
      </w:r>
      <w:proofErr w:type="spellEnd"/>
      <w:r w:rsidRPr="00BD324F">
        <w:rPr>
          <w:rFonts w:cs="Courier New"/>
          <w:szCs w:val="16"/>
          <w:lang w:eastAsia="zh-CN"/>
        </w:rPr>
        <w:t>"</w:t>
      </w:r>
      <w:r w:rsidRPr="00BD324F">
        <w:rPr>
          <w:color w:val="000000"/>
        </w:rPr>
        <w:t xml:space="preserve"> type="</w:t>
      </w:r>
      <w:proofErr w:type="spellStart"/>
      <w:r w:rsidRPr="00BD324F">
        <w:t>minimumTimeBetweenHoTriggerChange</w:t>
      </w:r>
      <w:proofErr w:type="spellEnd"/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tstoreUEcntxt</w:t>
      </w:r>
      <w:proofErr w:type="spellEnd"/>
      <w:r w:rsidRPr="00BD324F">
        <w:rPr>
          <w:rFonts w:cs="Courier New"/>
          <w:szCs w:val="16"/>
          <w:lang w:eastAsia="zh-CN"/>
        </w:rPr>
        <w:t>"</w:t>
      </w:r>
      <w:r w:rsidRPr="00BD324F">
        <w:rPr>
          <w:color w:val="000000"/>
        </w:rPr>
        <w:t xml:space="preserve"> type="</w:t>
      </w:r>
      <w:proofErr w:type="spellStart"/>
      <w:r w:rsidRPr="00BD324F">
        <w:t>tstoreUEcntxt</w:t>
      </w:r>
      <w:proofErr w:type="spellEnd"/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DPCIConfigurationFunction</w:t>
      </w:r>
      <w:proofErr w:type="spellEnd"/>
      <w:r w:rsidRPr="00BD324F">
        <w:rPr>
          <w:color w:val="000000"/>
        </w:rPr>
        <w:t>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nRPciList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NRPciList</w:t>
      </w:r>
      <w:proofErr w:type="spellEnd"/>
      <w:r w:rsidRPr="00BD324F">
        <w:rPr>
          <w:color w:val="000000"/>
        </w:rPr>
        <w:t>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dPciConfigurationControl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  <w:szCs w:val="16"/>
          <w:lang w:eastAsia="zh-CN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CPCIConfigurationFunction</w:t>
      </w:r>
      <w:proofErr w:type="spellEnd"/>
      <w:r w:rsidRPr="002632DF">
        <w:rPr>
          <w:color w:val="000000"/>
          <w:lang w:val="fr-FR"/>
        </w:rPr>
        <w:t>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</w:t>
      </w:r>
      <w:proofErr w:type="spellStart"/>
      <w:r w:rsidRPr="002632DF">
        <w:rPr>
          <w:color w:val="000000"/>
          <w:lang w:val="fr-FR"/>
        </w:rPr>
        <w:t>xn:NrmClass</w:t>
      </w:r>
      <w:proofErr w:type="spellEnd"/>
      <w:r w:rsidRPr="002632DF">
        <w:rPr>
          <w:color w:val="000000"/>
          <w:lang w:val="fr-FR"/>
        </w:rPr>
        <w:t>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attributes</w:t>
      </w:r>
      <w:proofErr w:type="spellEnd"/>
      <w:r w:rsidRPr="002632DF">
        <w:rPr>
          <w:color w:val="000000"/>
          <w:lang w:val="fr-FR"/>
        </w:rPr>
        <w:t>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rFonts w:cs="Courier New"/>
          <w:szCs w:val="16"/>
          <w:lang w:val="fr-FR" w:eastAsia="zh-CN"/>
        </w:rPr>
        <w:t>cSonPciList</w:t>
      </w:r>
      <w:proofErr w:type="spellEnd"/>
      <w:r w:rsidRPr="002632DF">
        <w:rPr>
          <w:color w:val="000000"/>
          <w:lang w:val="fr-FR"/>
        </w:rPr>
        <w:t>" type="</w:t>
      </w:r>
      <w:proofErr w:type="spellStart"/>
      <w:r w:rsidRPr="002632DF">
        <w:rPr>
          <w:color w:val="000000"/>
          <w:lang w:val="fr-FR"/>
        </w:rPr>
        <w:t>CSonPciList</w:t>
      </w:r>
      <w:proofErr w:type="spellEnd"/>
      <w:r w:rsidRPr="002632DF">
        <w:rPr>
          <w:color w:val="000000"/>
          <w:lang w:val="fr-FR"/>
        </w:rPr>
        <w:t xml:space="preserve">" </w:t>
      </w:r>
      <w:proofErr w:type="spellStart"/>
      <w:r w:rsidRPr="002632DF">
        <w:rPr>
          <w:color w:val="000000"/>
          <w:lang w:val="fr-FR"/>
        </w:rPr>
        <w:t>minOccurs</w:t>
      </w:r>
      <w:proofErr w:type="spellEnd"/>
      <w:r w:rsidRPr="002632DF">
        <w:rPr>
          <w:color w:val="000000"/>
          <w:lang w:val="fr-FR"/>
        </w:rPr>
        <w:t>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cPciConfigurationControl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  <w:szCs w:val="16"/>
          <w:lang w:eastAsia="zh-CN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lang w:val="fr-FR" w:eastAsia="zh-CN"/>
        </w:rPr>
        <w:t>CESManagementFunction</w:t>
      </w:r>
      <w:proofErr w:type="spellEnd"/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</w:t>
      </w:r>
      <w:proofErr w:type="spellStart"/>
      <w:r w:rsidRPr="002632DF">
        <w:rPr>
          <w:color w:val="000000"/>
          <w:lang w:val="fr-FR"/>
        </w:rPr>
        <w:t>xn:NrmClass</w:t>
      </w:r>
      <w:proofErr w:type="spellEnd"/>
      <w:r w:rsidRPr="002632DF">
        <w:rPr>
          <w:color w:val="000000"/>
          <w:lang w:val="fr-FR"/>
        </w:rPr>
        <w:t>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attributes</w:t>
      </w:r>
      <w:proofErr w:type="spellEnd"/>
      <w:r w:rsidRPr="002632DF">
        <w:rPr>
          <w:color w:val="000000"/>
          <w:lang w:val="fr-FR"/>
        </w:rPr>
        <w:t>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rFonts w:cs="Courier New"/>
          <w:lang w:val="fr-FR" w:eastAsia="zh-CN"/>
        </w:rPr>
        <w:t>cesSwitch</w:t>
      </w:r>
      <w:proofErr w:type="spellEnd"/>
      <w:r w:rsidRPr="002632DF">
        <w:rPr>
          <w:color w:val="000000"/>
          <w:lang w:val="fr-FR"/>
        </w:rPr>
        <w:t>" type="</w:t>
      </w:r>
      <w:proofErr w:type="spellStart"/>
      <w:r w:rsidRPr="002632DF">
        <w:rPr>
          <w:color w:val="000000"/>
          <w:lang w:val="fr-FR"/>
        </w:rPr>
        <w:t>boolean</w:t>
      </w:r>
      <w:proofErr w:type="spellEnd"/>
      <w:r w:rsidRPr="002632DF">
        <w:rPr>
          <w:color w:val="000000"/>
          <w:lang w:val="fr-FR"/>
        </w:rPr>
        <w:t xml:space="preserve">" </w:t>
      </w:r>
      <w:proofErr w:type="spellStart"/>
      <w:r w:rsidRPr="002632DF">
        <w:rPr>
          <w:color w:val="000000"/>
          <w:lang w:val="fr-FR"/>
        </w:rPr>
        <w:t>minOccurs</w:t>
      </w:r>
      <w:proofErr w:type="spellEnd"/>
      <w:r w:rsidRPr="002632DF">
        <w:rPr>
          <w:color w:val="000000"/>
          <w:lang w:val="fr-FR"/>
        </w:rPr>
        <w:t>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energySavingControl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energySavingControl</w:t>
      </w:r>
      <w:proofErr w:type="spellEnd"/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intraRatEsActivationOriginalCellLoadParameters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IntraRatEsActivationOriginalCellLoadParameters</w:t>
      </w:r>
      <w:proofErr w:type="spellEnd"/>
      <w:r w:rsidRPr="00BD324F">
        <w:rPr>
          <w:color w:val="000000"/>
        </w:rPr>
        <w:t xml:space="preserve">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intraRatEsActivationCandidateCellsLoadParameters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IntraRatEsActivationCandidateCellsLoadParameters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intraRatEsDeactivationCandidateCellsLoadParameters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IntraRatEsDeactivationCandidateCellsLoadParameters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esNotAllowedTimePeriod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EsNotAllowedTimePeriod</w:t>
      </w:r>
      <w:proofErr w:type="spellEnd"/>
      <w:r w:rsidRPr="00BD324F">
        <w:rPr>
          <w:color w:val="000000"/>
        </w:rPr>
        <w:t>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interRatEsActivationOriginalCellParameters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InterRatEsActivationOriginalCellParameters</w:t>
      </w:r>
      <w:proofErr w:type="spellEnd"/>
      <w:r w:rsidRPr="00BD324F">
        <w:rPr>
          <w:color w:val="000000"/>
        </w:rPr>
        <w:t>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interRatEsActivationCandidateCellParameters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InterRatEsActivationCandidateCellParameters</w:t>
      </w:r>
      <w:proofErr w:type="spellEnd"/>
      <w:r w:rsidRPr="00BD324F">
        <w:rPr>
          <w:color w:val="000000"/>
        </w:rPr>
        <w:t>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interRatEsDeactivationCandidateCellParameters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InterRatEsDeactivationCandidateCellParameters</w:t>
      </w:r>
      <w:proofErr w:type="spellEnd"/>
      <w:r w:rsidRPr="00BD324F">
        <w:rPr>
          <w:color w:val="000000"/>
        </w:rPr>
        <w:t>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FE7F900" w14:textId="77777777" w:rsidR="00B72602" w:rsidRPr="00AB7D27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</w:rPr>
        <w:t>&lt;/element&gt;</w:t>
      </w:r>
    </w:p>
    <w:p w14:paraId="11484E65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&lt;/sequence&gt;</w:t>
      </w:r>
    </w:p>
    <w:p w14:paraId="1DF4208E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&lt;/extension&gt;</w:t>
      </w:r>
    </w:p>
    <w:p w14:paraId="3991B357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lastRenderedPageBreak/>
        <w:tab/>
      </w:r>
      <w:r w:rsidRPr="00AB7D27">
        <w:rPr>
          <w:color w:val="000000"/>
        </w:rPr>
        <w:tab/>
        <w:t>&lt;/</w:t>
      </w:r>
      <w:proofErr w:type="spellStart"/>
      <w:r w:rsidRPr="00AB7D27">
        <w:rPr>
          <w:color w:val="000000"/>
        </w:rPr>
        <w:t>complexContent</w:t>
      </w:r>
      <w:proofErr w:type="spellEnd"/>
      <w:r w:rsidRPr="00AB7D27">
        <w:rPr>
          <w:color w:val="000000"/>
        </w:rPr>
        <w:t>&gt;</w:t>
      </w:r>
    </w:p>
    <w:p w14:paraId="2599DC96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  <w:t>&lt;/</w:t>
      </w:r>
      <w:proofErr w:type="spellStart"/>
      <w:r w:rsidRPr="00AB7D27">
        <w:rPr>
          <w:color w:val="000000"/>
        </w:rPr>
        <w:t>complexType</w:t>
      </w:r>
      <w:proofErr w:type="spellEnd"/>
      <w:r w:rsidRPr="00AB7D27">
        <w:rPr>
          <w:color w:val="000000"/>
        </w:rPr>
        <w:t>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IntraRatEsActivationOriginalCellLoadParameters</w:t>
      </w:r>
      <w:proofErr w:type="spellEnd"/>
      <w:r w:rsidRPr="00BD324F">
        <w:rPr>
          <w:color w:val="000000"/>
        </w:rPr>
        <w:t>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45ACDFF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>&gt;</w:t>
      </w:r>
    </w:p>
    <w:p w14:paraId="14184206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01A9A45E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641368D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IntraRatEsActivationCandidateCellsLoadParameters</w:t>
      </w:r>
      <w:proofErr w:type="spellEnd"/>
      <w:r w:rsidRPr="00BD324F">
        <w:rPr>
          <w:color w:val="000000"/>
        </w:rPr>
        <w:t>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47BB471C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>&gt;</w:t>
      </w:r>
    </w:p>
    <w:p w14:paraId="76A3CFD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05686C2E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120ADFE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IntraRatEsDeactivationCandidateCellsLoadParameters</w:t>
      </w:r>
      <w:proofErr w:type="spellEnd"/>
      <w:r w:rsidRPr="00BD324F">
        <w:rPr>
          <w:color w:val="000000"/>
        </w:rPr>
        <w:t>"&gt;</w:t>
      </w:r>
    </w:p>
    <w:p w14:paraId="5E8E177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0C266AD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38DDD907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</w:t>
      </w:r>
      <w:proofErr w:type="spellStart"/>
      <w:r w:rsidRPr="00AB7D27">
        <w:rPr>
          <w:color w:val="000000"/>
          <w:lang w:val="fr-FR"/>
        </w:rPr>
        <w:t>xn:NrmClass</w:t>
      </w:r>
      <w:proofErr w:type="spellEnd"/>
      <w:r w:rsidRPr="00AB7D27">
        <w:rPr>
          <w:color w:val="000000"/>
          <w:lang w:val="fr-FR"/>
        </w:rPr>
        <w:t>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48F21A35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>&gt;</w:t>
      </w:r>
    </w:p>
    <w:p w14:paraId="0AE44EB4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73AC14FF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2BAE7106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EsNotAllowedTimePeriod</w:t>
      </w:r>
      <w:proofErr w:type="spellEnd"/>
      <w:r w:rsidRPr="00BD324F">
        <w:rPr>
          <w:color w:val="000000"/>
        </w:rPr>
        <w:t>"&gt;</w:t>
      </w:r>
    </w:p>
    <w:p w14:paraId="78E7554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5DC0630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38A31D44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</w:t>
      </w:r>
      <w:proofErr w:type="spellStart"/>
      <w:r w:rsidRPr="00AB7D27">
        <w:rPr>
          <w:color w:val="000000"/>
          <w:lang w:val="fr-FR"/>
        </w:rPr>
        <w:t>xn:NrmClass</w:t>
      </w:r>
      <w:proofErr w:type="spellEnd"/>
      <w:r w:rsidRPr="00AB7D27">
        <w:rPr>
          <w:color w:val="000000"/>
          <w:lang w:val="fr-FR"/>
        </w:rPr>
        <w:t>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startTimeandendTime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nn:startTimeandendTime</w:t>
      </w:r>
      <w:proofErr w:type="spellEnd"/>
      <w:r w:rsidRPr="00BD324F">
        <w:rPr>
          <w:color w:val="000000"/>
        </w:rPr>
        <w:t>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periodOfDay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nn:startTimeandendTime</w:t>
      </w:r>
      <w:proofErr w:type="spellEnd"/>
      <w:r w:rsidRPr="00BD324F">
        <w:rPr>
          <w:color w:val="000000"/>
        </w:rPr>
        <w:t>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daysOfWeekList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en:daysOfWeekList</w:t>
      </w:r>
      <w:proofErr w:type="spellEnd"/>
      <w:r w:rsidRPr="00BD324F">
        <w:rPr>
          <w:color w:val="000000"/>
        </w:rPr>
        <w:t>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listoftimeperiods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en:listoftimeperiods</w:t>
      </w:r>
      <w:proofErr w:type="spellEnd"/>
      <w:r w:rsidRPr="00BD324F">
        <w:rPr>
          <w:color w:val="000000"/>
        </w:rPr>
        <w:t>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>&lt;element name="</w:t>
      </w:r>
      <w:proofErr w:type="spellStart"/>
      <w:r w:rsidRPr="00BD324F">
        <w:rPr>
          <w:color w:val="000000"/>
        </w:rPr>
        <w:t>InterRatEsActivationOriginalCellParameters</w:t>
      </w:r>
      <w:proofErr w:type="spellEnd"/>
      <w:r w:rsidRPr="00BD324F">
        <w:rPr>
          <w:color w:val="000000"/>
        </w:rPr>
        <w:t>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52D099F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>&gt;</w:t>
      </w:r>
    </w:p>
    <w:p w14:paraId="27AFE270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218EBBA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7BC0DA4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InterRatEsActivationCandidateCellParameters</w:t>
      </w:r>
      <w:proofErr w:type="spellEnd"/>
      <w:r w:rsidRPr="00BD324F">
        <w:rPr>
          <w:color w:val="000000"/>
        </w:rPr>
        <w:t>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20DEEA7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>&gt;</w:t>
      </w:r>
    </w:p>
    <w:p w14:paraId="22D6844B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1A9E04A5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3B24E7C9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InterRatEsDeactivationCandidateCellParameters</w:t>
      </w:r>
      <w:proofErr w:type="spellEnd"/>
      <w:r w:rsidRPr="00BD324F">
        <w:rPr>
          <w:color w:val="000000"/>
        </w:rPr>
        <w:t>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42B27E60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>&gt;</w:t>
      </w:r>
    </w:p>
    <w:p w14:paraId="54A7124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2875F44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50284B1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lastRenderedPageBreak/>
        <w:t>Annex D (normative):</w:t>
      </w:r>
      <w:r w:rsidRPr="00BD324F">
        <w:br/>
      </w:r>
      <w:proofErr w:type="spellStart"/>
      <w:r w:rsidRPr="00BD324F">
        <w:t>OpenAPI</w:t>
      </w:r>
      <w:proofErr w:type="spellEnd"/>
      <w:r w:rsidRPr="00BD324F">
        <w:t xml:space="preserve">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proofErr w:type="spellStart"/>
      <w:r w:rsidRPr="00BD324F">
        <w:rPr>
          <w:color w:val="000000"/>
        </w:rPr>
        <w:t>OpenAPI</w:t>
      </w:r>
      <w:proofErr w:type="spellEnd"/>
      <w:r w:rsidRPr="00BD324F">
        <w:rPr>
          <w:color w:val="000000"/>
        </w:rPr>
        <w:t xml:space="preserve">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proofErr w:type="spellStart"/>
      <w:r w:rsidRPr="00BD324F">
        <w:rPr>
          <w:color w:val="000000"/>
        </w:rPr>
        <w:t>OpenAPI</w:t>
      </w:r>
      <w:proofErr w:type="spellEnd"/>
      <w:r w:rsidRPr="00BD324F">
        <w:rPr>
          <w:color w:val="000000"/>
        </w:rPr>
        <w:t xml:space="preserve">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C82D0BA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</w:r>
      <w:proofErr w:type="spellStart"/>
      <w:r w:rsidRPr="00BD324F">
        <w:rPr>
          <w:lang w:eastAsia="zh-CN"/>
        </w:rPr>
        <w:t>OpenAPI</w:t>
      </w:r>
      <w:proofErr w:type="spellEnd"/>
      <w:r w:rsidRPr="00BD324F">
        <w:rPr>
          <w:lang w:eastAsia="zh-CN"/>
        </w:rPr>
        <w:t xml:space="preserve"> document </w:t>
      </w:r>
      <w:r w:rsidRPr="00BD324F">
        <w:rPr>
          <w:rFonts w:ascii="Courier" w:eastAsia="MS Mincho" w:hAnsi="Courier"/>
          <w:szCs w:val="16"/>
        </w:rPr>
        <w:t>"</w:t>
      </w:r>
      <w:r w:rsidR="00B8735B"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28CFD8FC" w14:textId="77777777" w:rsidR="00AB7D27" w:rsidRDefault="00AB7D27" w:rsidP="00AB7D27">
      <w:pPr>
        <w:pStyle w:val="PL"/>
      </w:pPr>
      <w:proofErr w:type="spellStart"/>
      <w:r>
        <w:t>openapi</w:t>
      </w:r>
      <w:proofErr w:type="spellEnd"/>
      <w:r>
        <w:t>: 3.0.1</w:t>
      </w:r>
    </w:p>
    <w:p w14:paraId="48C40906" w14:textId="77777777" w:rsidR="00AB7D27" w:rsidRDefault="00AB7D27" w:rsidP="00AB7D27">
      <w:pPr>
        <w:pStyle w:val="PL"/>
      </w:pPr>
      <w:r>
        <w:t>info:</w:t>
      </w:r>
    </w:p>
    <w:p w14:paraId="239AFDFA" w14:textId="77777777" w:rsidR="00AB7D27" w:rsidRDefault="00AB7D27" w:rsidP="00AB7D27">
      <w:pPr>
        <w:pStyle w:val="PL"/>
      </w:pPr>
      <w:r>
        <w:t xml:space="preserve">  title: NR NRM</w:t>
      </w:r>
    </w:p>
    <w:p w14:paraId="0C0E2EA6" w14:textId="77777777" w:rsidR="00AB7D27" w:rsidRDefault="00AB7D27" w:rsidP="00AB7D27">
      <w:pPr>
        <w:pStyle w:val="PL"/>
      </w:pPr>
      <w:r>
        <w:t xml:space="preserve">  version: 16.18.0</w:t>
      </w:r>
    </w:p>
    <w:p w14:paraId="17204D15" w14:textId="77777777" w:rsidR="00AB7D27" w:rsidRDefault="00AB7D27" w:rsidP="00AB7D27">
      <w:pPr>
        <w:pStyle w:val="PL"/>
      </w:pPr>
      <w:r>
        <w:t xml:space="preserve">  description: &gt;-</w:t>
      </w:r>
    </w:p>
    <w:p w14:paraId="4D39C9A3" w14:textId="77777777" w:rsidR="00AB7D27" w:rsidRDefault="00AB7D27" w:rsidP="00AB7D27">
      <w:pPr>
        <w:pStyle w:val="PL"/>
      </w:pPr>
      <w:r>
        <w:t xml:space="preserve">    OAS 3.0.1 specification of the NR NRM</w:t>
      </w:r>
    </w:p>
    <w:p w14:paraId="3CF95618" w14:textId="77777777" w:rsidR="00AB7D27" w:rsidRDefault="00AB7D27" w:rsidP="00AB7D27">
      <w:pPr>
        <w:pStyle w:val="PL"/>
      </w:pPr>
      <w:r>
        <w:t xml:space="preserve">    © 2023, 3GPP Organizational Partners (ARIB, ATIS, CCSA, ETSI, TSDSI, TTA, TTC).</w:t>
      </w:r>
    </w:p>
    <w:p w14:paraId="4468B56E" w14:textId="77777777" w:rsidR="00AB7D27" w:rsidRDefault="00AB7D27" w:rsidP="00AB7D27">
      <w:pPr>
        <w:pStyle w:val="PL"/>
      </w:pPr>
      <w:r>
        <w:t xml:space="preserve">    All rights reserved.</w:t>
      </w:r>
    </w:p>
    <w:p w14:paraId="00050738" w14:textId="77777777" w:rsidR="00AB7D27" w:rsidRDefault="00AB7D27" w:rsidP="00AB7D27">
      <w:pPr>
        <w:pStyle w:val="PL"/>
      </w:pPr>
      <w:proofErr w:type="spellStart"/>
      <w:r>
        <w:t>externalDocs</w:t>
      </w:r>
      <w:proofErr w:type="spellEnd"/>
      <w:r>
        <w:t>:</w:t>
      </w:r>
    </w:p>
    <w:p w14:paraId="5BF2A30B" w14:textId="77777777" w:rsidR="00AB7D27" w:rsidRDefault="00AB7D27" w:rsidP="00AB7D27">
      <w:pPr>
        <w:pStyle w:val="PL"/>
      </w:pPr>
      <w:r>
        <w:t xml:space="preserve">  description: 3GPP TS 28.541; 5G NRM, NR NRM</w:t>
      </w:r>
    </w:p>
    <w:p w14:paraId="0665C394" w14:textId="77777777" w:rsidR="00AB7D27" w:rsidRDefault="00AB7D27" w:rsidP="00AB7D27">
      <w:pPr>
        <w:pStyle w:val="PL"/>
      </w:pPr>
      <w:r>
        <w:t xml:space="preserve">  url: http://www.3gpp.org/ftp/Specs/archive/28_series/28.541/</w:t>
      </w:r>
    </w:p>
    <w:p w14:paraId="090CB94B" w14:textId="77777777" w:rsidR="00AB7D27" w:rsidRDefault="00AB7D27" w:rsidP="00AB7D27">
      <w:pPr>
        <w:pStyle w:val="PL"/>
      </w:pPr>
      <w:r>
        <w:t>paths: {}</w:t>
      </w:r>
    </w:p>
    <w:p w14:paraId="482D3262" w14:textId="77777777" w:rsidR="00AB7D27" w:rsidRDefault="00AB7D27" w:rsidP="00AB7D27">
      <w:pPr>
        <w:pStyle w:val="PL"/>
      </w:pPr>
      <w:r>
        <w:t>components:</w:t>
      </w:r>
    </w:p>
    <w:p w14:paraId="08F2C607" w14:textId="77777777" w:rsidR="00AB7D27" w:rsidRDefault="00AB7D27" w:rsidP="00AB7D27">
      <w:pPr>
        <w:pStyle w:val="PL"/>
      </w:pPr>
      <w:r>
        <w:t xml:space="preserve">  schemas:</w:t>
      </w:r>
    </w:p>
    <w:p w14:paraId="64A3A7A6" w14:textId="77777777" w:rsidR="00AB7D27" w:rsidRDefault="00AB7D27" w:rsidP="00AB7D27">
      <w:pPr>
        <w:pStyle w:val="PL"/>
      </w:pPr>
    </w:p>
    <w:p w14:paraId="7563727A" w14:textId="77777777" w:rsidR="00AB7D27" w:rsidRDefault="00AB7D27" w:rsidP="00AB7D27">
      <w:pPr>
        <w:pStyle w:val="PL"/>
      </w:pPr>
      <w:r>
        <w:t>#-------- Definition of types-----------------------------------------------------</w:t>
      </w:r>
    </w:p>
    <w:p w14:paraId="032BB719" w14:textId="77777777" w:rsidR="00AB7D27" w:rsidRDefault="00AB7D27" w:rsidP="00AB7D27">
      <w:pPr>
        <w:pStyle w:val="PL"/>
      </w:pPr>
    </w:p>
    <w:p w14:paraId="3F1BE877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GnbId</w:t>
      </w:r>
      <w:proofErr w:type="spellEnd"/>
      <w:r>
        <w:t>:</w:t>
      </w:r>
    </w:p>
    <w:p w14:paraId="2CB1E16B" w14:textId="77777777" w:rsidR="00AB7D27" w:rsidRDefault="00AB7D27" w:rsidP="00AB7D27">
      <w:pPr>
        <w:pStyle w:val="PL"/>
      </w:pPr>
      <w:r>
        <w:t xml:space="preserve">      type: string</w:t>
      </w:r>
    </w:p>
    <w:p w14:paraId="3F219B97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GnbIdLength</w:t>
      </w:r>
      <w:proofErr w:type="spellEnd"/>
      <w:r>
        <w:t>:</w:t>
      </w:r>
    </w:p>
    <w:p w14:paraId="075AC1E8" w14:textId="77777777" w:rsidR="00AB7D27" w:rsidRDefault="00AB7D27" w:rsidP="00AB7D27">
      <w:pPr>
        <w:pStyle w:val="PL"/>
      </w:pPr>
      <w:r>
        <w:t xml:space="preserve">      type: integer</w:t>
      </w:r>
    </w:p>
    <w:p w14:paraId="3FCD90C9" w14:textId="77777777" w:rsidR="00AB7D27" w:rsidRDefault="00AB7D27" w:rsidP="00AB7D27">
      <w:pPr>
        <w:pStyle w:val="PL"/>
      </w:pPr>
      <w:r>
        <w:t xml:space="preserve">      minimum: 22</w:t>
      </w:r>
    </w:p>
    <w:p w14:paraId="4C384F01" w14:textId="77777777" w:rsidR="00AB7D27" w:rsidRDefault="00AB7D27" w:rsidP="00AB7D27">
      <w:pPr>
        <w:pStyle w:val="PL"/>
      </w:pPr>
      <w:r>
        <w:t xml:space="preserve">      maximum: 32</w:t>
      </w:r>
    </w:p>
    <w:p w14:paraId="273BA6FE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GnbName</w:t>
      </w:r>
      <w:proofErr w:type="spellEnd"/>
      <w:r>
        <w:t>:</w:t>
      </w:r>
    </w:p>
    <w:p w14:paraId="368218A5" w14:textId="77777777" w:rsidR="00AB7D27" w:rsidRDefault="00AB7D27" w:rsidP="00AB7D27">
      <w:pPr>
        <w:pStyle w:val="PL"/>
      </w:pPr>
      <w:r>
        <w:t xml:space="preserve">      type: string</w:t>
      </w:r>
    </w:p>
    <w:p w14:paraId="37F83886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maxLength</w:t>
      </w:r>
      <w:proofErr w:type="spellEnd"/>
      <w:r>
        <w:t>: 150</w:t>
      </w:r>
    </w:p>
    <w:p w14:paraId="489D4A91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GnbDuId</w:t>
      </w:r>
      <w:proofErr w:type="spellEnd"/>
      <w:r>
        <w:t>:</w:t>
      </w:r>
    </w:p>
    <w:p w14:paraId="55426701" w14:textId="77777777" w:rsidR="00AB7D27" w:rsidRDefault="00AB7D27" w:rsidP="00AB7D27">
      <w:pPr>
        <w:pStyle w:val="PL"/>
      </w:pPr>
      <w:r>
        <w:t xml:space="preserve">      type: number</w:t>
      </w:r>
    </w:p>
    <w:p w14:paraId="6F767265" w14:textId="77777777" w:rsidR="00AB7D27" w:rsidRDefault="00AB7D27" w:rsidP="00AB7D27">
      <w:pPr>
        <w:pStyle w:val="PL"/>
      </w:pPr>
      <w:r>
        <w:t xml:space="preserve">      minimum: 0</w:t>
      </w:r>
    </w:p>
    <w:p w14:paraId="2E0F6F26" w14:textId="77777777" w:rsidR="00AB7D27" w:rsidRDefault="00AB7D27" w:rsidP="00AB7D27">
      <w:pPr>
        <w:pStyle w:val="PL"/>
      </w:pPr>
      <w:r>
        <w:t xml:space="preserve">      maximum: 68719476735</w:t>
      </w:r>
    </w:p>
    <w:p w14:paraId="2127D25C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GnbCuUpId</w:t>
      </w:r>
      <w:proofErr w:type="spellEnd"/>
      <w:r>
        <w:t>:</w:t>
      </w:r>
    </w:p>
    <w:p w14:paraId="0FBDC6D3" w14:textId="77777777" w:rsidR="00AB7D27" w:rsidRDefault="00AB7D27" w:rsidP="00AB7D27">
      <w:pPr>
        <w:pStyle w:val="PL"/>
      </w:pPr>
      <w:r>
        <w:lastRenderedPageBreak/>
        <w:t xml:space="preserve">      type: number</w:t>
      </w:r>
    </w:p>
    <w:p w14:paraId="7E81575A" w14:textId="77777777" w:rsidR="00AB7D27" w:rsidRDefault="00AB7D27" w:rsidP="00AB7D27">
      <w:pPr>
        <w:pStyle w:val="PL"/>
      </w:pPr>
      <w:r>
        <w:t xml:space="preserve">      minimum: 0</w:t>
      </w:r>
    </w:p>
    <w:p w14:paraId="43011B92" w14:textId="77777777" w:rsidR="00AB7D27" w:rsidRDefault="00AB7D27" w:rsidP="00AB7D27">
      <w:pPr>
        <w:pStyle w:val="PL"/>
      </w:pPr>
      <w:r>
        <w:t xml:space="preserve">      maximum: 68719476735</w:t>
      </w:r>
    </w:p>
    <w:p w14:paraId="1C8B7DE4" w14:textId="77777777" w:rsidR="00AB7D27" w:rsidRDefault="00AB7D27" w:rsidP="00AB7D27">
      <w:pPr>
        <w:pStyle w:val="PL"/>
      </w:pPr>
    </w:p>
    <w:p w14:paraId="2E69631B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Sst</w:t>
      </w:r>
      <w:proofErr w:type="spellEnd"/>
      <w:r>
        <w:t>:</w:t>
      </w:r>
    </w:p>
    <w:p w14:paraId="1C0BBD08" w14:textId="77777777" w:rsidR="00AB7D27" w:rsidRDefault="00AB7D27" w:rsidP="00AB7D27">
      <w:pPr>
        <w:pStyle w:val="PL"/>
      </w:pPr>
      <w:r>
        <w:t xml:space="preserve">      type: integer</w:t>
      </w:r>
    </w:p>
    <w:p w14:paraId="095F948E" w14:textId="77777777" w:rsidR="00AB7D27" w:rsidRDefault="00AB7D27" w:rsidP="00AB7D27">
      <w:pPr>
        <w:pStyle w:val="PL"/>
      </w:pPr>
      <w:r>
        <w:t xml:space="preserve">      maximum: 255</w:t>
      </w:r>
    </w:p>
    <w:p w14:paraId="32D2CB5A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Snssai</w:t>
      </w:r>
      <w:proofErr w:type="spellEnd"/>
      <w:r>
        <w:t>:</w:t>
      </w:r>
    </w:p>
    <w:p w14:paraId="5BD00546" w14:textId="77777777" w:rsidR="00AB7D27" w:rsidRDefault="00AB7D27" w:rsidP="00AB7D27">
      <w:pPr>
        <w:pStyle w:val="PL"/>
      </w:pPr>
      <w:r>
        <w:t xml:space="preserve">      type: object</w:t>
      </w:r>
    </w:p>
    <w:p w14:paraId="56673681" w14:textId="77777777" w:rsidR="00AB7D27" w:rsidRDefault="00AB7D27" w:rsidP="00AB7D27">
      <w:pPr>
        <w:pStyle w:val="PL"/>
      </w:pPr>
      <w:r>
        <w:t xml:space="preserve">      properties:</w:t>
      </w:r>
    </w:p>
    <w:p w14:paraId="50A2D82A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124BB347" w14:textId="77777777" w:rsidR="00AB7D27" w:rsidRDefault="00AB7D27" w:rsidP="00AB7D27">
      <w:pPr>
        <w:pStyle w:val="PL"/>
      </w:pPr>
      <w:r>
        <w:t xml:space="preserve">          $ref: '#/components/schemas/</w:t>
      </w:r>
      <w:proofErr w:type="spellStart"/>
      <w:r>
        <w:t>Sst</w:t>
      </w:r>
      <w:proofErr w:type="spellEnd"/>
      <w:r>
        <w:t>'</w:t>
      </w:r>
    </w:p>
    <w:p w14:paraId="7D297378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sd</w:t>
      </w:r>
      <w:proofErr w:type="spellEnd"/>
      <w:r>
        <w:t>:</w:t>
      </w:r>
    </w:p>
    <w:p w14:paraId="3A3FCA24" w14:textId="77777777" w:rsidR="00AB7D27" w:rsidRDefault="00AB7D27" w:rsidP="00AB7D27">
      <w:pPr>
        <w:pStyle w:val="PL"/>
      </w:pPr>
      <w:r>
        <w:t xml:space="preserve">          type: string</w:t>
      </w:r>
    </w:p>
    <w:p w14:paraId="3C3A912F" w14:textId="77777777" w:rsidR="00AB7D27" w:rsidRDefault="00AB7D27" w:rsidP="00AB7D27">
      <w:pPr>
        <w:pStyle w:val="PL"/>
      </w:pPr>
      <w:r>
        <w:t xml:space="preserve">          pattern: '^[A-Fa-f0-9]{6}$'</w:t>
      </w:r>
    </w:p>
    <w:p w14:paraId="2DE08434" w14:textId="77777777" w:rsidR="00AB7D27" w:rsidRDefault="00AB7D27" w:rsidP="00AB7D27">
      <w:pPr>
        <w:pStyle w:val="PL"/>
      </w:pPr>
    </w:p>
    <w:p w14:paraId="193C8759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PlmnIdList</w:t>
      </w:r>
      <w:proofErr w:type="spellEnd"/>
      <w:r>
        <w:t>:</w:t>
      </w:r>
    </w:p>
    <w:p w14:paraId="42212D9C" w14:textId="77777777" w:rsidR="00AB7D27" w:rsidRDefault="00AB7D27" w:rsidP="00AB7D27">
      <w:pPr>
        <w:pStyle w:val="PL"/>
      </w:pPr>
      <w:r>
        <w:t xml:space="preserve">      type: array</w:t>
      </w:r>
    </w:p>
    <w:p w14:paraId="0DDF9011" w14:textId="77777777" w:rsidR="00AB7D27" w:rsidRDefault="00AB7D27" w:rsidP="00AB7D27">
      <w:pPr>
        <w:pStyle w:val="PL"/>
      </w:pPr>
      <w:r>
        <w:t xml:space="preserve">      items:</w:t>
      </w:r>
    </w:p>
    <w:p w14:paraId="54A6A036" w14:textId="77777777" w:rsidR="00AB7D27" w:rsidRDefault="00AB7D27" w:rsidP="00AB7D27">
      <w:pPr>
        <w:pStyle w:val="PL"/>
      </w:pPr>
      <w:r>
        <w:t xml:space="preserve">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75D0EC3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PlmnInfo</w:t>
      </w:r>
      <w:proofErr w:type="spellEnd"/>
      <w:r>
        <w:t>:</w:t>
      </w:r>
    </w:p>
    <w:p w14:paraId="680C0BD4" w14:textId="77777777" w:rsidR="00AB7D27" w:rsidRDefault="00AB7D27" w:rsidP="00AB7D27">
      <w:pPr>
        <w:pStyle w:val="PL"/>
      </w:pPr>
      <w:r>
        <w:t xml:space="preserve">      type: object</w:t>
      </w:r>
    </w:p>
    <w:p w14:paraId="312EBEAD" w14:textId="77777777" w:rsidR="00AB7D27" w:rsidRDefault="00AB7D27" w:rsidP="00AB7D27">
      <w:pPr>
        <w:pStyle w:val="PL"/>
      </w:pPr>
      <w:r>
        <w:t xml:space="preserve">      properties:</w:t>
      </w:r>
    </w:p>
    <w:p w14:paraId="6955B395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17D758F0" w14:textId="77777777" w:rsidR="00AB7D27" w:rsidRDefault="00AB7D27" w:rsidP="00AB7D27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B7BA1B1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10F6C71D" w14:textId="77777777" w:rsidR="00AB7D27" w:rsidRDefault="00AB7D27" w:rsidP="00AB7D27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664165C5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PlmnInfoList</w:t>
      </w:r>
      <w:proofErr w:type="spellEnd"/>
      <w:r>
        <w:t>:</w:t>
      </w:r>
    </w:p>
    <w:p w14:paraId="75EA2648" w14:textId="77777777" w:rsidR="00AB7D27" w:rsidRDefault="00AB7D27" w:rsidP="00AB7D27">
      <w:pPr>
        <w:pStyle w:val="PL"/>
      </w:pPr>
      <w:r>
        <w:t xml:space="preserve">      type: array</w:t>
      </w:r>
    </w:p>
    <w:p w14:paraId="32CB91B1" w14:textId="77777777" w:rsidR="00AB7D27" w:rsidRDefault="00AB7D27" w:rsidP="00AB7D27">
      <w:pPr>
        <w:pStyle w:val="PL"/>
      </w:pPr>
      <w:r>
        <w:t xml:space="preserve">      items:</w:t>
      </w:r>
    </w:p>
    <w:p w14:paraId="46A0FEC1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PlmnInfo</w:t>
      </w:r>
      <w:proofErr w:type="spellEnd"/>
      <w:r>
        <w:t>'</w:t>
      </w:r>
    </w:p>
    <w:p w14:paraId="295A0895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GGnbId</w:t>
      </w:r>
      <w:proofErr w:type="spellEnd"/>
      <w:r>
        <w:t>:</w:t>
      </w:r>
    </w:p>
    <w:p w14:paraId="7E080721" w14:textId="77777777" w:rsidR="00AB7D27" w:rsidRDefault="00AB7D27" w:rsidP="00AB7D27">
      <w:pPr>
        <w:pStyle w:val="PL"/>
      </w:pPr>
      <w:r>
        <w:t xml:space="preserve">        type: string</w:t>
      </w:r>
    </w:p>
    <w:p w14:paraId="15067660" w14:textId="77777777" w:rsidR="00AB7D27" w:rsidRDefault="00AB7D27" w:rsidP="00AB7D27">
      <w:pPr>
        <w:pStyle w:val="PL"/>
      </w:pPr>
      <w:r>
        <w:t xml:space="preserve">        pattern: '^[0-9]{3}[0-9]{2,3}-(22|23|24|25|26|27|28|29|30|31|32)-[0-9]{1,10}'</w:t>
      </w:r>
    </w:p>
    <w:p w14:paraId="33F7FE3E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GEnbId</w:t>
      </w:r>
      <w:proofErr w:type="spellEnd"/>
      <w:r>
        <w:t>:</w:t>
      </w:r>
    </w:p>
    <w:p w14:paraId="4BE1614C" w14:textId="77777777" w:rsidR="00AB7D27" w:rsidRDefault="00AB7D27" w:rsidP="00AB7D27">
      <w:pPr>
        <w:pStyle w:val="PL"/>
      </w:pPr>
      <w:r>
        <w:t xml:space="preserve">        type: string</w:t>
      </w:r>
    </w:p>
    <w:p w14:paraId="205E731C" w14:textId="77777777" w:rsidR="00AB7D27" w:rsidRDefault="00AB7D27" w:rsidP="00AB7D27">
      <w:pPr>
        <w:pStyle w:val="PL"/>
      </w:pPr>
      <w:r>
        <w:t xml:space="preserve">        pattern: '^[0-9]{3}[0-9]{2,3}-(18|20|21|22)-[0-9]{1,7}'</w:t>
      </w:r>
    </w:p>
    <w:p w14:paraId="6272AC1F" w14:textId="77777777" w:rsidR="00AB7D27" w:rsidRDefault="00AB7D27" w:rsidP="00AB7D27">
      <w:pPr>
        <w:pStyle w:val="PL"/>
      </w:pPr>
    </w:p>
    <w:p w14:paraId="64420EE1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GGnbIdList</w:t>
      </w:r>
      <w:proofErr w:type="spellEnd"/>
      <w:r>
        <w:t>:</w:t>
      </w:r>
    </w:p>
    <w:p w14:paraId="5541C3F9" w14:textId="77777777" w:rsidR="00AB7D27" w:rsidRDefault="00AB7D27" w:rsidP="00AB7D27">
      <w:pPr>
        <w:pStyle w:val="PL"/>
      </w:pPr>
      <w:r>
        <w:t xml:space="preserve">        type: array</w:t>
      </w:r>
    </w:p>
    <w:p w14:paraId="5708196C" w14:textId="77777777" w:rsidR="00AB7D27" w:rsidRDefault="00AB7D27" w:rsidP="00AB7D27">
      <w:pPr>
        <w:pStyle w:val="PL"/>
      </w:pPr>
      <w:r>
        <w:t xml:space="preserve">        items: </w:t>
      </w:r>
    </w:p>
    <w:p w14:paraId="6CC428A3" w14:textId="77777777" w:rsidR="00AB7D27" w:rsidRDefault="00AB7D27" w:rsidP="00AB7D27">
      <w:pPr>
        <w:pStyle w:val="PL"/>
      </w:pPr>
      <w:r>
        <w:t xml:space="preserve">          $ref: '#/components/schemas/</w:t>
      </w:r>
      <w:proofErr w:type="spellStart"/>
      <w:r>
        <w:t>GGnbId</w:t>
      </w:r>
      <w:proofErr w:type="spellEnd"/>
      <w:r>
        <w:t>'</w:t>
      </w:r>
    </w:p>
    <w:p w14:paraId="3C57DE57" w14:textId="77777777" w:rsidR="00AB7D27" w:rsidRDefault="00AB7D27" w:rsidP="00AB7D27">
      <w:pPr>
        <w:pStyle w:val="PL"/>
      </w:pPr>
    </w:p>
    <w:p w14:paraId="11F98374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GEnbIdList</w:t>
      </w:r>
      <w:proofErr w:type="spellEnd"/>
      <w:r>
        <w:t>:</w:t>
      </w:r>
    </w:p>
    <w:p w14:paraId="2C34B66F" w14:textId="77777777" w:rsidR="00AB7D27" w:rsidRDefault="00AB7D27" w:rsidP="00AB7D27">
      <w:pPr>
        <w:pStyle w:val="PL"/>
      </w:pPr>
      <w:r>
        <w:t xml:space="preserve">        type: array</w:t>
      </w:r>
    </w:p>
    <w:p w14:paraId="7D478A20" w14:textId="77777777" w:rsidR="00AB7D27" w:rsidRDefault="00AB7D27" w:rsidP="00AB7D27">
      <w:pPr>
        <w:pStyle w:val="PL"/>
      </w:pPr>
      <w:r>
        <w:t xml:space="preserve">        items: </w:t>
      </w:r>
    </w:p>
    <w:p w14:paraId="3C8AEA9B" w14:textId="77777777" w:rsidR="00AB7D27" w:rsidRDefault="00AB7D27" w:rsidP="00AB7D27">
      <w:pPr>
        <w:pStyle w:val="PL"/>
      </w:pPr>
      <w:r>
        <w:t xml:space="preserve">          $ref: '#/components/schemas/</w:t>
      </w:r>
      <w:proofErr w:type="spellStart"/>
      <w:r>
        <w:t>GEnbId</w:t>
      </w:r>
      <w:proofErr w:type="spellEnd"/>
      <w:r>
        <w:t>'</w:t>
      </w:r>
    </w:p>
    <w:p w14:paraId="38571540" w14:textId="77777777" w:rsidR="00AB7D27" w:rsidRDefault="00AB7D27" w:rsidP="00AB7D27">
      <w:pPr>
        <w:pStyle w:val="PL"/>
      </w:pPr>
    </w:p>
    <w:p w14:paraId="7FD70306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NrPci</w:t>
      </w:r>
      <w:proofErr w:type="spellEnd"/>
      <w:r>
        <w:t>:</w:t>
      </w:r>
    </w:p>
    <w:p w14:paraId="769C0805" w14:textId="77777777" w:rsidR="00AB7D27" w:rsidRDefault="00AB7D27" w:rsidP="00AB7D27">
      <w:pPr>
        <w:pStyle w:val="PL"/>
      </w:pPr>
      <w:r>
        <w:t xml:space="preserve">      type: integer</w:t>
      </w:r>
    </w:p>
    <w:p w14:paraId="5AEC97FC" w14:textId="77777777" w:rsidR="00AB7D27" w:rsidRDefault="00AB7D27" w:rsidP="00AB7D27">
      <w:pPr>
        <w:pStyle w:val="PL"/>
      </w:pPr>
      <w:r>
        <w:t xml:space="preserve">      maximum: 503</w:t>
      </w:r>
    </w:p>
    <w:p w14:paraId="418F753D" w14:textId="77777777" w:rsidR="00AB7D27" w:rsidRDefault="00AB7D27" w:rsidP="00AB7D27">
      <w:pPr>
        <w:pStyle w:val="PL"/>
      </w:pPr>
    </w:p>
    <w:p w14:paraId="37918512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BackhaulAddress</w:t>
      </w:r>
      <w:proofErr w:type="spellEnd"/>
      <w:r>
        <w:t>:</w:t>
      </w:r>
    </w:p>
    <w:p w14:paraId="64AACA32" w14:textId="77777777" w:rsidR="00AB7D27" w:rsidRDefault="00AB7D27" w:rsidP="00AB7D27">
      <w:pPr>
        <w:pStyle w:val="PL"/>
      </w:pPr>
      <w:r>
        <w:t xml:space="preserve">      type: object</w:t>
      </w:r>
    </w:p>
    <w:p w14:paraId="071BC505" w14:textId="77777777" w:rsidR="00AB7D27" w:rsidRDefault="00AB7D27" w:rsidP="00AB7D27">
      <w:pPr>
        <w:pStyle w:val="PL"/>
      </w:pPr>
      <w:r>
        <w:t xml:space="preserve">      properties:</w:t>
      </w:r>
    </w:p>
    <w:p w14:paraId="4F621706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gnbId</w:t>
      </w:r>
      <w:proofErr w:type="spellEnd"/>
      <w:r>
        <w:t>:</w:t>
      </w:r>
    </w:p>
    <w:p w14:paraId="011A2297" w14:textId="77777777" w:rsidR="00AB7D27" w:rsidRDefault="00AB7D27" w:rsidP="00AB7D27">
      <w:pPr>
        <w:pStyle w:val="PL"/>
      </w:pPr>
      <w:r>
        <w:t xml:space="preserve">          $ref: '#/components/schemas/</w:t>
      </w:r>
      <w:proofErr w:type="spellStart"/>
      <w:r>
        <w:t>GnbId</w:t>
      </w:r>
      <w:proofErr w:type="spellEnd"/>
      <w:r>
        <w:t>'</w:t>
      </w:r>
    </w:p>
    <w:p w14:paraId="62ADB36D" w14:textId="77777777" w:rsidR="00AB7D27" w:rsidRDefault="00AB7D27" w:rsidP="00AB7D27">
      <w:pPr>
        <w:pStyle w:val="PL"/>
      </w:pPr>
      <w:r>
        <w:t xml:space="preserve">        tai:</w:t>
      </w:r>
    </w:p>
    <w:p w14:paraId="3CC93BC2" w14:textId="77777777" w:rsidR="00AB7D27" w:rsidRDefault="00AB7D27" w:rsidP="00AB7D27">
      <w:pPr>
        <w:pStyle w:val="PL"/>
      </w:pPr>
      <w:r>
        <w:t xml:space="preserve">          $ref: "TS28623_GenericNrm.yaml#/components/schemas/Tai"</w:t>
      </w:r>
    </w:p>
    <w:p w14:paraId="0F065AA5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MappingSetIDBackhaulAddress</w:t>
      </w:r>
      <w:proofErr w:type="spellEnd"/>
      <w:r>
        <w:t>:</w:t>
      </w:r>
    </w:p>
    <w:p w14:paraId="01D02544" w14:textId="77777777" w:rsidR="00AB7D27" w:rsidRDefault="00AB7D27" w:rsidP="00AB7D27">
      <w:pPr>
        <w:pStyle w:val="PL"/>
      </w:pPr>
      <w:r>
        <w:t xml:space="preserve">      type: object</w:t>
      </w:r>
    </w:p>
    <w:p w14:paraId="29325375" w14:textId="77777777" w:rsidR="00AB7D27" w:rsidRDefault="00AB7D27" w:rsidP="00AB7D27">
      <w:pPr>
        <w:pStyle w:val="PL"/>
      </w:pPr>
      <w:r>
        <w:t xml:space="preserve">      properties:</w:t>
      </w:r>
    </w:p>
    <w:p w14:paraId="0AB87A5D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setID</w:t>
      </w:r>
      <w:proofErr w:type="spellEnd"/>
      <w:r>
        <w:t>:</w:t>
      </w:r>
    </w:p>
    <w:p w14:paraId="623AF782" w14:textId="77777777" w:rsidR="00AB7D27" w:rsidRDefault="00AB7D27" w:rsidP="00AB7D27">
      <w:pPr>
        <w:pStyle w:val="PL"/>
      </w:pPr>
      <w:r>
        <w:t xml:space="preserve">          type: integer</w:t>
      </w:r>
    </w:p>
    <w:p w14:paraId="0B361923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backhaulAddress</w:t>
      </w:r>
      <w:proofErr w:type="spellEnd"/>
      <w:r>
        <w:t>:</w:t>
      </w:r>
    </w:p>
    <w:p w14:paraId="356EFE33" w14:textId="77777777" w:rsidR="00AB7D27" w:rsidRDefault="00AB7D27" w:rsidP="00AB7D27">
      <w:pPr>
        <w:pStyle w:val="PL"/>
      </w:pPr>
      <w:r>
        <w:t xml:space="preserve">          $ref: '#/components/schemas/</w:t>
      </w:r>
      <w:proofErr w:type="spellStart"/>
      <w:r>
        <w:t>BackhaulAddress</w:t>
      </w:r>
      <w:proofErr w:type="spellEnd"/>
      <w:r>
        <w:t>'</w:t>
      </w:r>
    </w:p>
    <w:p w14:paraId="7E1AC3FD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IntraRatEsActivationOriginalCellLoadParameters</w:t>
      </w:r>
      <w:proofErr w:type="spellEnd"/>
      <w:r>
        <w:t>:</w:t>
      </w:r>
    </w:p>
    <w:p w14:paraId="63DDBC77" w14:textId="77777777" w:rsidR="00AB7D27" w:rsidRDefault="00AB7D27" w:rsidP="00AB7D27">
      <w:pPr>
        <w:pStyle w:val="PL"/>
      </w:pPr>
      <w:r>
        <w:t xml:space="preserve">      type: object</w:t>
      </w:r>
    </w:p>
    <w:p w14:paraId="4C940F4D" w14:textId="77777777" w:rsidR="00AB7D27" w:rsidRDefault="00AB7D27" w:rsidP="00AB7D27">
      <w:pPr>
        <w:pStyle w:val="PL"/>
      </w:pPr>
      <w:r>
        <w:t xml:space="preserve">      properties:</w:t>
      </w:r>
    </w:p>
    <w:p w14:paraId="671BD04A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3112A67D" w14:textId="77777777" w:rsidR="00AB7D27" w:rsidRDefault="00AB7D27" w:rsidP="00AB7D27">
      <w:pPr>
        <w:pStyle w:val="PL"/>
      </w:pPr>
      <w:r>
        <w:t xml:space="preserve">          type: integer</w:t>
      </w:r>
    </w:p>
    <w:p w14:paraId="3389C9B3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480BAC06" w14:textId="77777777" w:rsidR="00AB7D27" w:rsidRDefault="00AB7D27" w:rsidP="00AB7D27">
      <w:pPr>
        <w:pStyle w:val="PL"/>
      </w:pPr>
      <w:r>
        <w:t xml:space="preserve">          type: integer</w:t>
      </w:r>
    </w:p>
    <w:p w14:paraId="02D32D69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IntraRatEsActivationCandidateCellsLoadParameters</w:t>
      </w:r>
      <w:proofErr w:type="spellEnd"/>
      <w:r>
        <w:t>:</w:t>
      </w:r>
    </w:p>
    <w:p w14:paraId="7A81D6B4" w14:textId="77777777" w:rsidR="00AB7D27" w:rsidRDefault="00AB7D27" w:rsidP="00AB7D27">
      <w:pPr>
        <w:pStyle w:val="PL"/>
      </w:pPr>
      <w:r>
        <w:t xml:space="preserve">      type: object</w:t>
      </w:r>
    </w:p>
    <w:p w14:paraId="6216B51F" w14:textId="77777777" w:rsidR="00AB7D27" w:rsidRDefault="00AB7D27" w:rsidP="00AB7D27">
      <w:pPr>
        <w:pStyle w:val="PL"/>
      </w:pPr>
      <w:r>
        <w:t xml:space="preserve">      properties:</w:t>
      </w:r>
    </w:p>
    <w:p w14:paraId="1C2F4F3D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5DFF9CFE" w14:textId="77777777" w:rsidR="00AB7D27" w:rsidRDefault="00AB7D27" w:rsidP="00AB7D27">
      <w:pPr>
        <w:pStyle w:val="PL"/>
      </w:pPr>
      <w:r>
        <w:t xml:space="preserve">          type: integer</w:t>
      </w:r>
    </w:p>
    <w:p w14:paraId="3236A134" w14:textId="77777777" w:rsidR="00AB7D27" w:rsidRDefault="00AB7D27" w:rsidP="00AB7D27">
      <w:pPr>
        <w:pStyle w:val="PL"/>
      </w:pPr>
      <w:r>
        <w:lastRenderedPageBreak/>
        <w:t xml:space="preserve">        </w:t>
      </w:r>
      <w:proofErr w:type="spellStart"/>
      <w:r>
        <w:t>timeDuration</w:t>
      </w:r>
      <w:proofErr w:type="spellEnd"/>
      <w:r>
        <w:t>:</w:t>
      </w:r>
    </w:p>
    <w:p w14:paraId="74D31510" w14:textId="77777777" w:rsidR="00AB7D27" w:rsidRDefault="00AB7D27" w:rsidP="00AB7D27">
      <w:pPr>
        <w:pStyle w:val="PL"/>
      </w:pPr>
      <w:r>
        <w:t xml:space="preserve">          type: integer</w:t>
      </w:r>
    </w:p>
    <w:p w14:paraId="60DC0A76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IntraRatEsDeactivationCandidateCellsLoadParameters</w:t>
      </w:r>
      <w:proofErr w:type="spellEnd"/>
      <w:r>
        <w:t>:</w:t>
      </w:r>
    </w:p>
    <w:p w14:paraId="748A303F" w14:textId="77777777" w:rsidR="00AB7D27" w:rsidRDefault="00AB7D27" w:rsidP="00AB7D27">
      <w:pPr>
        <w:pStyle w:val="PL"/>
      </w:pPr>
      <w:r>
        <w:t xml:space="preserve">      type: object</w:t>
      </w:r>
    </w:p>
    <w:p w14:paraId="7469E9DA" w14:textId="77777777" w:rsidR="00AB7D27" w:rsidRDefault="00AB7D27" w:rsidP="00AB7D27">
      <w:pPr>
        <w:pStyle w:val="PL"/>
      </w:pPr>
      <w:r>
        <w:t xml:space="preserve">      properties:</w:t>
      </w:r>
    </w:p>
    <w:p w14:paraId="1E3D51E6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317BA837" w14:textId="77777777" w:rsidR="00AB7D27" w:rsidRDefault="00AB7D27" w:rsidP="00AB7D27">
      <w:pPr>
        <w:pStyle w:val="PL"/>
      </w:pPr>
      <w:r>
        <w:t xml:space="preserve">          type: integer</w:t>
      </w:r>
    </w:p>
    <w:p w14:paraId="6FF120A4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107E2B8B" w14:textId="77777777" w:rsidR="00AB7D27" w:rsidRDefault="00AB7D27" w:rsidP="00AB7D27">
      <w:pPr>
        <w:pStyle w:val="PL"/>
      </w:pPr>
      <w:r>
        <w:t xml:space="preserve">          type: integer</w:t>
      </w:r>
    </w:p>
    <w:p w14:paraId="53591FA1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EsNotAllowedTimePeriod</w:t>
      </w:r>
      <w:proofErr w:type="spellEnd"/>
      <w:r>
        <w:t>:</w:t>
      </w:r>
    </w:p>
    <w:p w14:paraId="1D1F3CCE" w14:textId="77777777" w:rsidR="00AB7D27" w:rsidRDefault="00AB7D27" w:rsidP="00AB7D27">
      <w:pPr>
        <w:pStyle w:val="PL"/>
      </w:pPr>
      <w:r>
        <w:t xml:space="preserve">      type: object</w:t>
      </w:r>
    </w:p>
    <w:p w14:paraId="526C7218" w14:textId="77777777" w:rsidR="00AB7D27" w:rsidRDefault="00AB7D27" w:rsidP="00AB7D27">
      <w:pPr>
        <w:pStyle w:val="PL"/>
      </w:pPr>
      <w:r>
        <w:t xml:space="preserve">      properties:</w:t>
      </w:r>
    </w:p>
    <w:p w14:paraId="2561D298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startTimeandendTime</w:t>
      </w:r>
      <w:proofErr w:type="spellEnd"/>
      <w:r>
        <w:t>:</w:t>
      </w:r>
    </w:p>
    <w:p w14:paraId="34D8DCD3" w14:textId="77777777" w:rsidR="00AB7D27" w:rsidRDefault="00AB7D27" w:rsidP="00AB7D27">
      <w:pPr>
        <w:pStyle w:val="PL"/>
      </w:pPr>
      <w:r>
        <w:t xml:space="preserve">          type: string</w:t>
      </w:r>
    </w:p>
    <w:p w14:paraId="7E9C48B1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periodOfDay</w:t>
      </w:r>
      <w:proofErr w:type="spellEnd"/>
      <w:r>
        <w:t>:</w:t>
      </w:r>
    </w:p>
    <w:p w14:paraId="4C9D976D" w14:textId="77777777" w:rsidR="00AB7D27" w:rsidRDefault="00AB7D27" w:rsidP="00AB7D27">
      <w:pPr>
        <w:pStyle w:val="PL"/>
      </w:pPr>
      <w:r>
        <w:t xml:space="preserve">          type: string</w:t>
      </w:r>
    </w:p>
    <w:p w14:paraId="54C70471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daysOfWeekList</w:t>
      </w:r>
      <w:proofErr w:type="spellEnd"/>
      <w:r>
        <w:t>:</w:t>
      </w:r>
    </w:p>
    <w:p w14:paraId="720246B4" w14:textId="77777777" w:rsidR="00AB7D27" w:rsidRDefault="00AB7D27" w:rsidP="00AB7D27">
      <w:pPr>
        <w:pStyle w:val="PL"/>
      </w:pPr>
      <w:r>
        <w:t xml:space="preserve">          type: string</w:t>
      </w:r>
    </w:p>
    <w:p w14:paraId="5C5F578F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listoftimeperiods</w:t>
      </w:r>
      <w:proofErr w:type="spellEnd"/>
      <w:r>
        <w:t>:</w:t>
      </w:r>
    </w:p>
    <w:p w14:paraId="50AEDFA4" w14:textId="77777777" w:rsidR="00AB7D27" w:rsidRDefault="00AB7D27" w:rsidP="00AB7D27">
      <w:pPr>
        <w:pStyle w:val="PL"/>
      </w:pPr>
      <w:r>
        <w:t xml:space="preserve">          type: string</w:t>
      </w:r>
    </w:p>
    <w:p w14:paraId="5FC6767C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InterRatEsActivationOriginalCellParameters</w:t>
      </w:r>
      <w:proofErr w:type="spellEnd"/>
      <w:r>
        <w:t>:</w:t>
      </w:r>
    </w:p>
    <w:p w14:paraId="5BBC6011" w14:textId="77777777" w:rsidR="00AB7D27" w:rsidRDefault="00AB7D27" w:rsidP="00AB7D27">
      <w:pPr>
        <w:pStyle w:val="PL"/>
      </w:pPr>
      <w:r>
        <w:t xml:space="preserve">      type: object</w:t>
      </w:r>
    </w:p>
    <w:p w14:paraId="64BE5107" w14:textId="77777777" w:rsidR="00AB7D27" w:rsidRDefault="00AB7D27" w:rsidP="00AB7D27">
      <w:pPr>
        <w:pStyle w:val="PL"/>
      </w:pPr>
      <w:r>
        <w:t xml:space="preserve">      properties:</w:t>
      </w:r>
    </w:p>
    <w:p w14:paraId="7437661C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0C5547F2" w14:textId="77777777" w:rsidR="00AB7D27" w:rsidRDefault="00AB7D27" w:rsidP="00AB7D27">
      <w:pPr>
        <w:pStyle w:val="PL"/>
      </w:pPr>
      <w:r>
        <w:t xml:space="preserve">          type: integer</w:t>
      </w:r>
    </w:p>
    <w:p w14:paraId="3EB5C77C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5EB2BF34" w14:textId="77777777" w:rsidR="00AB7D27" w:rsidRDefault="00AB7D27" w:rsidP="00AB7D27">
      <w:pPr>
        <w:pStyle w:val="PL"/>
      </w:pPr>
      <w:r>
        <w:t xml:space="preserve">          type: integer</w:t>
      </w:r>
    </w:p>
    <w:p w14:paraId="0A5E21F5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InterRatEsActivationCandidateCellParameters</w:t>
      </w:r>
      <w:proofErr w:type="spellEnd"/>
      <w:r>
        <w:t>:</w:t>
      </w:r>
    </w:p>
    <w:p w14:paraId="58497557" w14:textId="77777777" w:rsidR="00AB7D27" w:rsidRDefault="00AB7D27" w:rsidP="00AB7D27">
      <w:pPr>
        <w:pStyle w:val="PL"/>
      </w:pPr>
      <w:r>
        <w:t xml:space="preserve">      type: object</w:t>
      </w:r>
    </w:p>
    <w:p w14:paraId="1527736F" w14:textId="77777777" w:rsidR="00AB7D27" w:rsidRDefault="00AB7D27" w:rsidP="00AB7D27">
      <w:pPr>
        <w:pStyle w:val="PL"/>
      </w:pPr>
      <w:r>
        <w:t xml:space="preserve">      properties:</w:t>
      </w:r>
    </w:p>
    <w:p w14:paraId="25842139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58FB4E83" w14:textId="77777777" w:rsidR="00AB7D27" w:rsidRDefault="00AB7D27" w:rsidP="00AB7D27">
      <w:pPr>
        <w:pStyle w:val="PL"/>
      </w:pPr>
      <w:r>
        <w:t xml:space="preserve">          type: integer</w:t>
      </w:r>
    </w:p>
    <w:p w14:paraId="3BFFEA61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63CF6F91" w14:textId="77777777" w:rsidR="00AB7D27" w:rsidRDefault="00AB7D27" w:rsidP="00AB7D27">
      <w:pPr>
        <w:pStyle w:val="PL"/>
      </w:pPr>
      <w:r>
        <w:t xml:space="preserve">          type: integer</w:t>
      </w:r>
    </w:p>
    <w:p w14:paraId="27F7EFD5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InterRatEsDeactivationCandidateCellParameters</w:t>
      </w:r>
      <w:proofErr w:type="spellEnd"/>
      <w:r>
        <w:t>:</w:t>
      </w:r>
    </w:p>
    <w:p w14:paraId="6DB89644" w14:textId="77777777" w:rsidR="00AB7D27" w:rsidRDefault="00AB7D27" w:rsidP="00AB7D27">
      <w:pPr>
        <w:pStyle w:val="PL"/>
      </w:pPr>
      <w:r>
        <w:t xml:space="preserve">      type: object</w:t>
      </w:r>
    </w:p>
    <w:p w14:paraId="5D69B160" w14:textId="77777777" w:rsidR="00AB7D27" w:rsidRDefault="00AB7D27" w:rsidP="00AB7D27">
      <w:pPr>
        <w:pStyle w:val="PL"/>
      </w:pPr>
      <w:r>
        <w:t xml:space="preserve">      properties:</w:t>
      </w:r>
    </w:p>
    <w:p w14:paraId="3AC6A7B0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721BCF6B" w14:textId="77777777" w:rsidR="00AB7D27" w:rsidRDefault="00AB7D27" w:rsidP="00AB7D27">
      <w:pPr>
        <w:pStyle w:val="PL"/>
      </w:pPr>
      <w:r>
        <w:t xml:space="preserve">          type: integer</w:t>
      </w:r>
    </w:p>
    <w:p w14:paraId="2FF13CD3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54B7355B" w14:textId="77777777" w:rsidR="00AB7D27" w:rsidRDefault="00AB7D27" w:rsidP="00AB7D27">
      <w:pPr>
        <w:pStyle w:val="PL"/>
      </w:pPr>
      <w:r>
        <w:t xml:space="preserve">          type: integer</w:t>
      </w:r>
    </w:p>
    <w:p w14:paraId="1386C192" w14:textId="77777777" w:rsidR="00AB7D27" w:rsidRDefault="00AB7D27" w:rsidP="00AB7D27">
      <w:pPr>
        <w:pStyle w:val="PL"/>
      </w:pPr>
    </w:p>
    <w:p w14:paraId="33BCCBE4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UeAccProbabilityDist</w:t>
      </w:r>
      <w:proofErr w:type="spellEnd"/>
      <w:r>
        <w:t>:</w:t>
      </w:r>
    </w:p>
    <w:p w14:paraId="6CE6B91A" w14:textId="77777777" w:rsidR="00AB7D27" w:rsidRDefault="00AB7D27" w:rsidP="00AB7D27">
      <w:pPr>
        <w:pStyle w:val="PL"/>
      </w:pPr>
      <w:r>
        <w:t xml:space="preserve">      type: object</w:t>
      </w:r>
    </w:p>
    <w:p w14:paraId="6A57FB07" w14:textId="77777777" w:rsidR="00AB7D27" w:rsidRDefault="00AB7D27" w:rsidP="00AB7D27">
      <w:pPr>
        <w:pStyle w:val="PL"/>
      </w:pPr>
      <w:r>
        <w:t xml:space="preserve">      properties:</w:t>
      </w:r>
    </w:p>
    <w:p w14:paraId="4C461AA0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38785939" w14:textId="77777777" w:rsidR="00AB7D27" w:rsidRDefault="00AB7D27" w:rsidP="00AB7D27">
      <w:pPr>
        <w:pStyle w:val="PL"/>
      </w:pPr>
      <w:r>
        <w:t xml:space="preserve">          type: integer</w:t>
      </w:r>
    </w:p>
    <w:p w14:paraId="7C03A52A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numberofpreamblessent</w:t>
      </w:r>
      <w:proofErr w:type="spellEnd"/>
      <w:r>
        <w:t>:</w:t>
      </w:r>
    </w:p>
    <w:p w14:paraId="32E424B6" w14:textId="77777777" w:rsidR="00AB7D27" w:rsidRDefault="00AB7D27" w:rsidP="00AB7D27">
      <w:pPr>
        <w:pStyle w:val="PL"/>
      </w:pPr>
      <w:r>
        <w:t xml:space="preserve">          type: integer</w:t>
      </w:r>
    </w:p>
    <w:p w14:paraId="756115AF" w14:textId="77777777" w:rsidR="00AB7D27" w:rsidRDefault="00AB7D27" w:rsidP="00AB7D27">
      <w:pPr>
        <w:pStyle w:val="PL"/>
      </w:pPr>
    </w:p>
    <w:p w14:paraId="2889C3ED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UeAccDelayProbabilityDist</w:t>
      </w:r>
      <w:proofErr w:type="spellEnd"/>
      <w:r>
        <w:t>:</w:t>
      </w:r>
    </w:p>
    <w:p w14:paraId="482E1D8F" w14:textId="77777777" w:rsidR="00AB7D27" w:rsidRDefault="00AB7D27" w:rsidP="00AB7D27">
      <w:pPr>
        <w:pStyle w:val="PL"/>
      </w:pPr>
      <w:r>
        <w:t xml:space="preserve">      type: object</w:t>
      </w:r>
    </w:p>
    <w:p w14:paraId="2C30D536" w14:textId="77777777" w:rsidR="00AB7D27" w:rsidRDefault="00AB7D27" w:rsidP="00AB7D27">
      <w:pPr>
        <w:pStyle w:val="PL"/>
      </w:pPr>
      <w:r>
        <w:t xml:space="preserve">      properties:</w:t>
      </w:r>
    </w:p>
    <w:p w14:paraId="68703F6C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353E0507" w14:textId="77777777" w:rsidR="00AB7D27" w:rsidRDefault="00AB7D27" w:rsidP="00AB7D27">
      <w:pPr>
        <w:pStyle w:val="PL"/>
      </w:pPr>
      <w:r>
        <w:t xml:space="preserve">          type: integer</w:t>
      </w:r>
    </w:p>
    <w:p w14:paraId="27539B83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accessdelay</w:t>
      </w:r>
      <w:proofErr w:type="spellEnd"/>
      <w:r>
        <w:t>:</w:t>
      </w:r>
    </w:p>
    <w:p w14:paraId="4D81AC62" w14:textId="77777777" w:rsidR="00AB7D27" w:rsidRDefault="00AB7D27" w:rsidP="00AB7D27">
      <w:pPr>
        <w:pStyle w:val="PL"/>
      </w:pPr>
      <w:r>
        <w:t xml:space="preserve">          type: integer</w:t>
      </w:r>
    </w:p>
    <w:p w14:paraId="02BF037F" w14:textId="77777777" w:rsidR="00AB7D27" w:rsidRDefault="00AB7D27" w:rsidP="00AB7D27">
      <w:pPr>
        <w:pStyle w:val="PL"/>
      </w:pPr>
    </w:p>
    <w:p w14:paraId="74F5D515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NRPciList</w:t>
      </w:r>
      <w:proofErr w:type="spellEnd"/>
      <w:r>
        <w:t>:</w:t>
      </w:r>
    </w:p>
    <w:p w14:paraId="15FC7E72" w14:textId="77777777" w:rsidR="00AB7D27" w:rsidRDefault="00AB7D27" w:rsidP="00AB7D27">
      <w:pPr>
        <w:pStyle w:val="PL"/>
      </w:pPr>
      <w:r>
        <w:t xml:space="preserve">      type: array</w:t>
      </w:r>
    </w:p>
    <w:p w14:paraId="128B908B" w14:textId="77777777" w:rsidR="00AB7D27" w:rsidRDefault="00AB7D27" w:rsidP="00AB7D27">
      <w:pPr>
        <w:pStyle w:val="PL"/>
      </w:pPr>
      <w:r>
        <w:t xml:space="preserve">      items:</w:t>
      </w:r>
    </w:p>
    <w:p w14:paraId="0F34CFA8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NrPci</w:t>
      </w:r>
      <w:proofErr w:type="spellEnd"/>
      <w:r>
        <w:t>'</w:t>
      </w:r>
    </w:p>
    <w:p w14:paraId="780F2B7B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0</w:t>
      </w:r>
    </w:p>
    <w:p w14:paraId="79040A83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1007</w:t>
      </w:r>
    </w:p>
    <w:p w14:paraId="2B14351C" w14:textId="77777777" w:rsidR="00AB7D27" w:rsidRDefault="00AB7D27" w:rsidP="00AB7D27">
      <w:pPr>
        <w:pStyle w:val="PL"/>
      </w:pPr>
    </w:p>
    <w:p w14:paraId="41462DD7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CSonPciList</w:t>
      </w:r>
      <w:proofErr w:type="spellEnd"/>
      <w:r>
        <w:t>:</w:t>
      </w:r>
    </w:p>
    <w:p w14:paraId="3C597390" w14:textId="77777777" w:rsidR="00AB7D27" w:rsidRDefault="00AB7D27" w:rsidP="00AB7D27">
      <w:pPr>
        <w:pStyle w:val="PL"/>
      </w:pPr>
      <w:r>
        <w:t xml:space="preserve">      type: array</w:t>
      </w:r>
    </w:p>
    <w:p w14:paraId="4EB328B6" w14:textId="77777777" w:rsidR="00AB7D27" w:rsidRDefault="00AB7D27" w:rsidP="00AB7D27">
      <w:pPr>
        <w:pStyle w:val="PL"/>
      </w:pPr>
      <w:r>
        <w:t xml:space="preserve">      items:</w:t>
      </w:r>
    </w:p>
    <w:p w14:paraId="4A2DC04F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NrPci</w:t>
      </w:r>
      <w:proofErr w:type="spellEnd"/>
      <w:r>
        <w:t>'</w:t>
      </w:r>
    </w:p>
    <w:p w14:paraId="583769A5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60DCBBB3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100</w:t>
      </w:r>
    </w:p>
    <w:p w14:paraId="0F19BD4A" w14:textId="77777777" w:rsidR="00AB7D27" w:rsidRDefault="00AB7D27" w:rsidP="00AB7D27">
      <w:pPr>
        <w:pStyle w:val="PL"/>
      </w:pPr>
    </w:p>
    <w:p w14:paraId="697F6BA4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MaximumDeviationHoTrigger</w:t>
      </w:r>
      <w:proofErr w:type="spellEnd"/>
      <w:r>
        <w:t>:</w:t>
      </w:r>
    </w:p>
    <w:p w14:paraId="58514F6A" w14:textId="77777777" w:rsidR="00AB7D27" w:rsidRDefault="00AB7D27" w:rsidP="00AB7D27">
      <w:pPr>
        <w:pStyle w:val="PL"/>
      </w:pPr>
      <w:r>
        <w:t xml:space="preserve">      type: integer</w:t>
      </w:r>
    </w:p>
    <w:p w14:paraId="4260715F" w14:textId="77777777" w:rsidR="00AB7D27" w:rsidRDefault="00AB7D27" w:rsidP="00AB7D27">
      <w:pPr>
        <w:pStyle w:val="PL"/>
      </w:pPr>
      <w:r>
        <w:t xml:space="preserve">      minimum: -20</w:t>
      </w:r>
    </w:p>
    <w:p w14:paraId="08EA1784" w14:textId="77777777" w:rsidR="00AB7D27" w:rsidRDefault="00AB7D27" w:rsidP="00AB7D27">
      <w:pPr>
        <w:pStyle w:val="PL"/>
      </w:pPr>
      <w:r>
        <w:t xml:space="preserve">      maximum: 20</w:t>
      </w:r>
    </w:p>
    <w:p w14:paraId="1794D9CE" w14:textId="77777777" w:rsidR="00AB7D27" w:rsidRDefault="00AB7D27" w:rsidP="00AB7D27">
      <w:pPr>
        <w:pStyle w:val="PL"/>
      </w:pPr>
    </w:p>
    <w:p w14:paraId="447465D0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MinimumTimeBetweenHoTriggerChange</w:t>
      </w:r>
      <w:proofErr w:type="spellEnd"/>
      <w:r>
        <w:t>:</w:t>
      </w:r>
    </w:p>
    <w:p w14:paraId="4072BC52" w14:textId="77777777" w:rsidR="00AB7D27" w:rsidRDefault="00AB7D27" w:rsidP="00AB7D27">
      <w:pPr>
        <w:pStyle w:val="PL"/>
      </w:pPr>
      <w:r>
        <w:lastRenderedPageBreak/>
        <w:t xml:space="preserve">      type: integer</w:t>
      </w:r>
    </w:p>
    <w:p w14:paraId="0CAF74E0" w14:textId="77777777" w:rsidR="00AB7D27" w:rsidRDefault="00AB7D27" w:rsidP="00AB7D27">
      <w:pPr>
        <w:pStyle w:val="PL"/>
      </w:pPr>
      <w:r>
        <w:t xml:space="preserve">      minimum: 0</w:t>
      </w:r>
    </w:p>
    <w:p w14:paraId="42237C1C" w14:textId="77777777" w:rsidR="00AB7D27" w:rsidRDefault="00AB7D27" w:rsidP="00AB7D27">
      <w:pPr>
        <w:pStyle w:val="PL"/>
      </w:pPr>
      <w:r>
        <w:t xml:space="preserve">      maximum: 604800</w:t>
      </w:r>
    </w:p>
    <w:p w14:paraId="665D03A1" w14:textId="77777777" w:rsidR="00AB7D27" w:rsidRDefault="00AB7D27" w:rsidP="00AB7D27">
      <w:pPr>
        <w:pStyle w:val="PL"/>
      </w:pPr>
    </w:p>
    <w:p w14:paraId="19611FF1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TstoreUEcntxt</w:t>
      </w:r>
      <w:proofErr w:type="spellEnd"/>
      <w:r>
        <w:t>:</w:t>
      </w:r>
    </w:p>
    <w:p w14:paraId="3E131BF8" w14:textId="77777777" w:rsidR="00AB7D27" w:rsidRDefault="00AB7D27" w:rsidP="00AB7D27">
      <w:pPr>
        <w:pStyle w:val="PL"/>
      </w:pPr>
      <w:r>
        <w:t xml:space="preserve">      type: integer</w:t>
      </w:r>
    </w:p>
    <w:p w14:paraId="7E24D481" w14:textId="77777777" w:rsidR="00AB7D27" w:rsidRDefault="00AB7D27" w:rsidP="00AB7D27">
      <w:pPr>
        <w:pStyle w:val="PL"/>
      </w:pPr>
      <w:r>
        <w:t xml:space="preserve">      minimum: 0</w:t>
      </w:r>
    </w:p>
    <w:p w14:paraId="65F949C7" w14:textId="77777777" w:rsidR="00AB7D27" w:rsidRDefault="00AB7D27" w:rsidP="00AB7D27">
      <w:pPr>
        <w:pStyle w:val="PL"/>
      </w:pPr>
      <w:r>
        <w:t xml:space="preserve">      maximum: 1023</w:t>
      </w:r>
    </w:p>
    <w:p w14:paraId="27904D4F" w14:textId="77777777" w:rsidR="00AB7D27" w:rsidRDefault="00AB7D27" w:rsidP="00AB7D27">
      <w:pPr>
        <w:pStyle w:val="PL"/>
      </w:pPr>
    </w:p>
    <w:p w14:paraId="65F28665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CellState</w:t>
      </w:r>
      <w:proofErr w:type="spellEnd"/>
      <w:r>
        <w:t>:</w:t>
      </w:r>
    </w:p>
    <w:p w14:paraId="241AC176" w14:textId="77777777" w:rsidR="00AB7D27" w:rsidRDefault="00AB7D27" w:rsidP="00AB7D27">
      <w:pPr>
        <w:pStyle w:val="PL"/>
      </w:pPr>
      <w:r>
        <w:t xml:space="preserve">      type: string</w:t>
      </w:r>
    </w:p>
    <w:p w14:paraId="317C8D81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24D6C33" w14:textId="77777777" w:rsidR="00AB7D27" w:rsidRDefault="00AB7D27" w:rsidP="00AB7D27">
      <w:pPr>
        <w:pStyle w:val="PL"/>
      </w:pPr>
      <w:r>
        <w:t xml:space="preserve">        - IDLE</w:t>
      </w:r>
    </w:p>
    <w:p w14:paraId="3F3CAE4E" w14:textId="77777777" w:rsidR="00AB7D27" w:rsidRDefault="00AB7D27" w:rsidP="00AB7D27">
      <w:pPr>
        <w:pStyle w:val="PL"/>
      </w:pPr>
      <w:r>
        <w:t xml:space="preserve">        - INACTIVE</w:t>
      </w:r>
    </w:p>
    <w:p w14:paraId="15F7AEA5" w14:textId="77777777" w:rsidR="00AB7D27" w:rsidRDefault="00AB7D27" w:rsidP="00AB7D27">
      <w:pPr>
        <w:pStyle w:val="PL"/>
      </w:pPr>
      <w:r>
        <w:t xml:space="preserve">        - ACTIVE</w:t>
      </w:r>
    </w:p>
    <w:p w14:paraId="59F3AE48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CyclicPrefix</w:t>
      </w:r>
      <w:proofErr w:type="spellEnd"/>
      <w:r>
        <w:t>:</w:t>
      </w:r>
    </w:p>
    <w:p w14:paraId="7471DECA" w14:textId="77777777" w:rsidR="00AB7D27" w:rsidRDefault="00AB7D27" w:rsidP="00AB7D27">
      <w:pPr>
        <w:pStyle w:val="PL"/>
      </w:pPr>
      <w:r>
        <w:t xml:space="preserve">      type: string</w:t>
      </w:r>
    </w:p>
    <w:p w14:paraId="4F7CD508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305723F" w14:textId="77777777" w:rsidR="00AB7D27" w:rsidRDefault="00AB7D27" w:rsidP="00AB7D27">
      <w:pPr>
        <w:pStyle w:val="PL"/>
      </w:pPr>
      <w:r>
        <w:t xml:space="preserve">        - '15'</w:t>
      </w:r>
    </w:p>
    <w:p w14:paraId="02FC824E" w14:textId="77777777" w:rsidR="00AB7D27" w:rsidRDefault="00AB7D27" w:rsidP="00AB7D27">
      <w:pPr>
        <w:pStyle w:val="PL"/>
      </w:pPr>
      <w:r>
        <w:t xml:space="preserve">        - '30'</w:t>
      </w:r>
    </w:p>
    <w:p w14:paraId="2C1F8C48" w14:textId="77777777" w:rsidR="00AB7D27" w:rsidRDefault="00AB7D27" w:rsidP="00AB7D27">
      <w:pPr>
        <w:pStyle w:val="PL"/>
      </w:pPr>
      <w:r>
        <w:t xml:space="preserve">        - '60'</w:t>
      </w:r>
    </w:p>
    <w:p w14:paraId="51557B7F" w14:textId="77777777" w:rsidR="00AB7D27" w:rsidRDefault="00AB7D27" w:rsidP="00AB7D27">
      <w:pPr>
        <w:pStyle w:val="PL"/>
      </w:pPr>
      <w:r>
        <w:t xml:space="preserve">        - '120'</w:t>
      </w:r>
    </w:p>
    <w:p w14:paraId="576F8510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TxDirection</w:t>
      </w:r>
      <w:proofErr w:type="spellEnd"/>
      <w:r>
        <w:t>:</w:t>
      </w:r>
    </w:p>
    <w:p w14:paraId="6C508D0D" w14:textId="77777777" w:rsidR="00AB7D27" w:rsidRDefault="00AB7D27" w:rsidP="00AB7D27">
      <w:pPr>
        <w:pStyle w:val="PL"/>
      </w:pPr>
      <w:r>
        <w:t xml:space="preserve">      type: string</w:t>
      </w:r>
    </w:p>
    <w:p w14:paraId="69402E8C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E469064" w14:textId="77777777" w:rsidR="00AB7D27" w:rsidRDefault="00AB7D27" w:rsidP="00AB7D27">
      <w:pPr>
        <w:pStyle w:val="PL"/>
      </w:pPr>
      <w:r>
        <w:t xml:space="preserve">        - DL</w:t>
      </w:r>
    </w:p>
    <w:p w14:paraId="541E3CDF" w14:textId="77777777" w:rsidR="00AB7D27" w:rsidRDefault="00AB7D27" w:rsidP="00AB7D27">
      <w:pPr>
        <w:pStyle w:val="PL"/>
      </w:pPr>
      <w:r>
        <w:t xml:space="preserve">        - UL</w:t>
      </w:r>
    </w:p>
    <w:p w14:paraId="27120A1C" w14:textId="77777777" w:rsidR="00AB7D27" w:rsidRDefault="00AB7D27" w:rsidP="00AB7D27">
      <w:pPr>
        <w:pStyle w:val="PL"/>
      </w:pPr>
      <w:r>
        <w:t xml:space="preserve">        - DL and UL</w:t>
      </w:r>
    </w:p>
    <w:p w14:paraId="7A1A9881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BwpContext</w:t>
      </w:r>
      <w:proofErr w:type="spellEnd"/>
      <w:r>
        <w:t>:</w:t>
      </w:r>
    </w:p>
    <w:p w14:paraId="69597FE0" w14:textId="77777777" w:rsidR="00AB7D27" w:rsidRDefault="00AB7D27" w:rsidP="00AB7D27">
      <w:pPr>
        <w:pStyle w:val="PL"/>
      </w:pPr>
      <w:r>
        <w:t xml:space="preserve">      type: string</w:t>
      </w:r>
    </w:p>
    <w:p w14:paraId="298BADB0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E92EF55" w14:textId="77777777" w:rsidR="00AB7D27" w:rsidRDefault="00AB7D27" w:rsidP="00AB7D27">
      <w:pPr>
        <w:pStyle w:val="PL"/>
      </w:pPr>
      <w:r>
        <w:t xml:space="preserve">        - DL</w:t>
      </w:r>
    </w:p>
    <w:p w14:paraId="15F48B24" w14:textId="77777777" w:rsidR="00AB7D27" w:rsidRDefault="00AB7D27" w:rsidP="00AB7D27">
      <w:pPr>
        <w:pStyle w:val="PL"/>
      </w:pPr>
      <w:r>
        <w:t xml:space="preserve">        - UL</w:t>
      </w:r>
    </w:p>
    <w:p w14:paraId="618A8FE9" w14:textId="77777777" w:rsidR="00AB7D27" w:rsidRDefault="00AB7D27" w:rsidP="00AB7D27">
      <w:pPr>
        <w:pStyle w:val="PL"/>
      </w:pPr>
      <w:r>
        <w:t xml:space="preserve">        - SUL</w:t>
      </w:r>
    </w:p>
    <w:p w14:paraId="1BBFC174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IsInitialBwp</w:t>
      </w:r>
      <w:proofErr w:type="spellEnd"/>
      <w:r>
        <w:t>:</w:t>
      </w:r>
    </w:p>
    <w:p w14:paraId="266D3085" w14:textId="77777777" w:rsidR="00AB7D27" w:rsidRDefault="00AB7D27" w:rsidP="00AB7D27">
      <w:pPr>
        <w:pStyle w:val="PL"/>
      </w:pPr>
      <w:r>
        <w:t xml:space="preserve">      type: string</w:t>
      </w:r>
    </w:p>
    <w:p w14:paraId="45EB2CB1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A1E5BFD" w14:textId="77777777" w:rsidR="00AB7D27" w:rsidRDefault="00AB7D27" w:rsidP="00AB7D27">
      <w:pPr>
        <w:pStyle w:val="PL"/>
      </w:pPr>
      <w:r>
        <w:t xml:space="preserve">        - INITIAL</w:t>
      </w:r>
    </w:p>
    <w:p w14:paraId="29BBE303" w14:textId="77777777" w:rsidR="00AB7D27" w:rsidRDefault="00AB7D27" w:rsidP="00AB7D27">
      <w:pPr>
        <w:pStyle w:val="PL"/>
      </w:pPr>
      <w:r>
        <w:t xml:space="preserve">        - OTHER</w:t>
      </w:r>
    </w:p>
    <w:p w14:paraId="2800A55C" w14:textId="77777777" w:rsidR="00AB7D27" w:rsidRDefault="00AB7D27" w:rsidP="00AB7D27">
      <w:pPr>
        <w:pStyle w:val="PL"/>
      </w:pPr>
      <w:r>
        <w:t xml:space="preserve">        - SUL</w:t>
      </w:r>
    </w:p>
    <w:p w14:paraId="3BD487E6" w14:textId="77777777" w:rsidR="00AB7D27" w:rsidRDefault="00AB7D27" w:rsidP="00AB7D27">
      <w:pPr>
        <w:pStyle w:val="PL"/>
      </w:pPr>
    </w:p>
    <w:p w14:paraId="636E5559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IsESCoveredBy</w:t>
      </w:r>
      <w:proofErr w:type="spellEnd"/>
      <w:r>
        <w:t>:</w:t>
      </w:r>
    </w:p>
    <w:p w14:paraId="1ACD2C86" w14:textId="77777777" w:rsidR="00AB7D27" w:rsidRDefault="00AB7D27" w:rsidP="00AB7D27">
      <w:pPr>
        <w:pStyle w:val="PL"/>
      </w:pPr>
      <w:r>
        <w:t xml:space="preserve">      type: string</w:t>
      </w:r>
    </w:p>
    <w:p w14:paraId="4C31C774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CBD7E84" w14:textId="77777777" w:rsidR="00AB7D27" w:rsidRDefault="00AB7D27" w:rsidP="00AB7D27">
      <w:pPr>
        <w:pStyle w:val="PL"/>
      </w:pPr>
      <w:r>
        <w:t xml:space="preserve">        - NO</w:t>
      </w:r>
    </w:p>
    <w:p w14:paraId="7CAB4B77" w14:textId="77777777" w:rsidR="00AB7D27" w:rsidRDefault="00AB7D27" w:rsidP="00AB7D27">
      <w:pPr>
        <w:pStyle w:val="PL"/>
      </w:pPr>
      <w:r>
        <w:t xml:space="preserve">        - PARTIAL</w:t>
      </w:r>
    </w:p>
    <w:p w14:paraId="527B194D" w14:textId="77777777" w:rsidR="00AB7D27" w:rsidRDefault="00AB7D27" w:rsidP="00AB7D27">
      <w:pPr>
        <w:pStyle w:val="PL"/>
      </w:pPr>
      <w:r>
        <w:t xml:space="preserve">        - FULL</w:t>
      </w:r>
    </w:p>
    <w:p w14:paraId="57868F97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RrmPolicyMember</w:t>
      </w:r>
      <w:proofErr w:type="spellEnd"/>
      <w:r>
        <w:t>:</w:t>
      </w:r>
    </w:p>
    <w:p w14:paraId="603F6DEB" w14:textId="77777777" w:rsidR="00AB7D27" w:rsidRDefault="00AB7D27" w:rsidP="00AB7D27">
      <w:pPr>
        <w:pStyle w:val="PL"/>
      </w:pPr>
      <w:r>
        <w:t xml:space="preserve">      type: object</w:t>
      </w:r>
    </w:p>
    <w:p w14:paraId="7C68B6F2" w14:textId="77777777" w:rsidR="00AB7D27" w:rsidRDefault="00AB7D27" w:rsidP="00AB7D27">
      <w:pPr>
        <w:pStyle w:val="PL"/>
      </w:pPr>
      <w:r>
        <w:t xml:space="preserve">      properties:</w:t>
      </w:r>
    </w:p>
    <w:p w14:paraId="583F554D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10B860B0" w14:textId="77777777" w:rsidR="00AB7D27" w:rsidRDefault="00AB7D27" w:rsidP="00AB7D27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C620121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6D20384" w14:textId="77777777" w:rsidR="00AB7D27" w:rsidRDefault="00AB7D27" w:rsidP="00AB7D27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61DD9F17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RrmPolicyMemberList</w:t>
      </w:r>
      <w:proofErr w:type="spellEnd"/>
      <w:r>
        <w:t>:</w:t>
      </w:r>
    </w:p>
    <w:p w14:paraId="0E2D21C8" w14:textId="77777777" w:rsidR="00AB7D27" w:rsidRDefault="00AB7D27" w:rsidP="00AB7D27">
      <w:pPr>
        <w:pStyle w:val="PL"/>
      </w:pPr>
      <w:r>
        <w:t xml:space="preserve">      type: array</w:t>
      </w:r>
    </w:p>
    <w:p w14:paraId="7475A2C3" w14:textId="77777777" w:rsidR="00AB7D27" w:rsidRDefault="00AB7D27" w:rsidP="00AB7D27">
      <w:pPr>
        <w:pStyle w:val="PL"/>
      </w:pPr>
      <w:r>
        <w:t xml:space="preserve">      items:</w:t>
      </w:r>
    </w:p>
    <w:p w14:paraId="5FF1FA04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RrmPolicyMember</w:t>
      </w:r>
      <w:proofErr w:type="spellEnd"/>
      <w:r>
        <w:t>'</w:t>
      </w:r>
    </w:p>
    <w:p w14:paraId="611149F0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AddressWithVlan</w:t>
      </w:r>
      <w:proofErr w:type="spellEnd"/>
      <w:r>
        <w:t>:</w:t>
      </w:r>
    </w:p>
    <w:p w14:paraId="6F4E57E6" w14:textId="77777777" w:rsidR="00AB7D27" w:rsidRDefault="00AB7D27" w:rsidP="00AB7D27">
      <w:pPr>
        <w:pStyle w:val="PL"/>
      </w:pPr>
      <w:r>
        <w:t xml:space="preserve">      type: object</w:t>
      </w:r>
    </w:p>
    <w:p w14:paraId="2B8EF8FC" w14:textId="77777777" w:rsidR="00AB7D27" w:rsidRDefault="00AB7D27" w:rsidP="00AB7D27">
      <w:pPr>
        <w:pStyle w:val="PL"/>
      </w:pPr>
      <w:r>
        <w:t xml:space="preserve">      properties:</w:t>
      </w:r>
    </w:p>
    <w:p w14:paraId="26F29AB7" w14:textId="77777777" w:rsidR="00AB7D27" w:rsidRDefault="00AB7D27" w:rsidP="00AB7D27">
      <w:pPr>
        <w:pStyle w:val="PL"/>
      </w:pPr>
      <w:r>
        <w:t xml:space="preserve">        ipv4Address:</w:t>
      </w:r>
    </w:p>
    <w:p w14:paraId="442616AD" w14:textId="77777777" w:rsidR="00AB7D27" w:rsidRDefault="00AB7D27" w:rsidP="00AB7D27">
      <w:pPr>
        <w:pStyle w:val="PL"/>
      </w:pPr>
      <w:r>
        <w:t xml:space="preserve">          $ref: 'TS28623_ComDefs.yaml#/components/schemas/Ipv4Addr'</w:t>
      </w:r>
    </w:p>
    <w:p w14:paraId="0440CD88" w14:textId="77777777" w:rsidR="00AB7D27" w:rsidRDefault="00AB7D27" w:rsidP="00AB7D27">
      <w:pPr>
        <w:pStyle w:val="PL"/>
      </w:pPr>
      <w:r>
        <w:t xml:space="preserve">        ipv6Address:</w:t>
      </w:r>
    </w:p>
    <w:p w14:paraId="45199659" w14:textId="77777777" w:rsidR="00AB7D27" w:rsidRDefault="00AB7D27" w:rsidP="00AB7D27">
      <w:pPr>
        <w:pStyle w:val="PL"/>
      </w:pPr>
      <w:r>
        <w:t xml:space="preserve">          $ref: 'TS28623_ComDefs.yaml#/components/schemas/Ipv6Addr'</w:t>
      </w:r>
    </w:p>
    <w:p w14:paraId="01A9BA2A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vlanId</w:t>
      </w:r>
      <w:proofErr w:type="spellEnd"/>
      <w:r>
        <w:t>:</w:t>
      </w:r>
    </w:p>
    <w:p w14:paraId="67578AF6" w14:textId="77777777" w:rsidR="00AB7D27" w:rsidRDefault="00AB7D27" w:rsidP="00AB7D27">
      <w:pPr>
        <w:pStyle w:val="PL"/>
      </w:pPr>
      <w:r>
        <w:t xml:space="preserve">          type: integer</w:t>
      </w:r>
    </w:p>
    <w:p w14:paraId="247AF7EE" w14:textId="77777777" w:rsidR="00AB7D27" w:rsidRDefault="00AB7D27" w:rsidP="00AB7D27">
      <w:pPr>
        <w:pStyle w:val="PL"/>
      </w:pPr>
      <w:r>
        <w:t xml:space="preserve">          minimum: 0</w:t>
      </w:r>
    </w:p>
    <w:p w14:paraId="1C862E5E" w14:textId="77777777" w:rsidR="00AB7D27" w:rsidRDefault="00AB7D27" w:rsidP="00AB7D27">
      <w:pPr>
        <w:pStyle w:val="PL"/>
      </w:pPr>
      <w:r>
        <w:t xml:space="preserve">          maximum: 4096</w:t>
      </w:r>
    </w:p>
    <w:p w14:paraId="62AD9BDF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LocalAddress</w:t>
      </w:r>
      <w:proofErr w:type="spellEnd"/>
      <w:r>
        <w:t>:</w:t>
      </w:r>
    </w:p>
    <w:p w14:paraId="39419E0B" w14:textId="77777777" w:rsidR="00AB7D27" w:rsidRDefault="00AB7D27" w:rsidP="00AB7D27">
      <w:pPr>
        <w:pStyle w:val="PL"/>
      </w:pPr>
      <w:r>
        <w:t xml:space="preserve">      type: object</w:t>
      </w:r>
    </w:p>
    <w:p w14:paraId="2558D248" w14:textId="77777777" w:rsidR="00AB7D27" w:rsidRDefault="00AB7D27" w:rsidP="00AB7D27">
      <w:pPr>
        <w:pStyle w:val="PL"/>
      </w:pPr>
      <w:r>
        <w:t xml:space="preserve">      properties:</w:t>
      </w:r>
    </w:p>
    <w:p w14:paraId="5B87D62B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addressWithVlan</w:t>
      </w:r>
      <w:proofErr w:type="spellEnd"/>
      <w:r>
        <w:t>:</w:t>
      </w:r>
    </w:p>
    <w:p w14:paraId="05300A70" w14:textId="77777777" w:rsidR="00AB7D27" w:rsidRDefault="00AB7D27" w:rsidP="00AB7D27">
      <w:pPr>
        <w:pStyle w:val="PL"/>
      </w:pPr>
      <w:r>
        <w:t xml:space="preserve">          $ref: '#/components/schemas/</w:t>
      </w:r>
      <w:proofErr w:type="spellStart"/>
      <w:r>
        <w:t>AddressWithVlan</w:t>
      </w:r>
      <w:proofErr w:type="spellEnd"/>
      <w:r>
        <w:t>'</w:t>
      </w:r>
    </w:p>
    <w:p w14:paraId="1F0D23DC" w14:textId="77777777" w:rsidR="00AB7D27" w:rsidRDefault="00AB7D27" w:rsidP="00AB7D27">
      <w:pPr>
        <w:pStyle w:val="PL"/>
      </w:pPr>
      <w:r>
        <w:t xml:space="preserve">        port:</w:t>
      </w:r>
    </w:p>
    <w:p w14:paraId="5625791A" w14:textId="77777777" w:rsidR="00AB7D27" w:rsidRDefault="00AB7D27" w:rsidP="00AB7D27">
      <w:pPr>
        <w:pStyle w:val="PL"/>
      </w:pPr>
      <w:r>
        <w:t xml:space="preserve">          type: integer</w:t>
      </w:r>
    </w:p>
    <w:p w14:paraId="76A3AD8A" w14:textId="77777777" w:rsidR="00AB7D27" w:rsidRDefault="00AB7D27" w:rsidP="00AB7D27">
      <w:pPr>
        <w:pStyle w:val="PL"/>
      </w:pPr>
      <w:r>
        <w:t xml:space="preserve">          minimum: 0</w:t>
      </w:r>
    </w:p>
    <w:p w14:paraId="004571D6" w14:textId="77777777" w:rsidR="00AB7D27" w:rsidRDefault="00AB7D27" w:rsidP="00AB7D27">
      <w:pPr>
        <w:pStyle w:val="PL"/>
      </w:pPr>
      <w:r>
        <w:t xml:space="preserve">          maximum: 65535</w:t>
      </w:r>
    </w:p>
    <w:p w14:paraId="032CC509" w14:textId="77777777" w:rsidR="00AB7D27" w:rsidRDefault="00AB7D27" w:rsidP="00AB7D27">
      <w:pPr>
        <w:pStyle w:val="PL"/>
      </w:pPr>
      <w:r>
        <w:lastRenderedPageBreak/>
        <w:t xml:space="preserve">    </w:t>
      </w:r>
      <w:proofErr w:type="spellStart"/>
      <w:r>
        <w:t>RemoteAddress</w:t>
      </w:r>
      <w:proofErr w:type="spellEnd"/>
      <w:r>
        <w:t>:</w:t>
      </w:r>
    </w:p>
    <w:p w14:paraId="678F96C7" w14:textId="77777777" w:rsidR="00AB7D27" w:rsidRDefault="00AB7D27" w:rsidP="00AB7D27">
      <w:pPr>
        <w:pStyle w:val="PL"/>
      </w:pPr>
      <w:r>
        <w:t xml:space="preserve">      type: object</w:t>
      </w:r>
    </w:p>
    <w:p w14:paraId="0A983477" w14:textId="77777777" w:rsidR="00AB7D27" w:rsidRDefault="00AB7D27" w:rsidP="00AB7D27">
      <w:pPr>
        <w:pStyle w:val="PL"/>
      </w:pPr>
      <w:r>
        <w:t xml:space="preserve">      properties:</w:t>
      </w:r>
    </w:p>
    <w:p w14:paraId="0C21672A" w14:textId="77777777" w:rsidR="00AB7D27" w:rsidRDefault="00AB7D27" w:rsidP="00AB7D27">
      <w:pPr>
        <w:pStyle w:val="PL"/>
      </w:pPr>
      <w:r>
        <w:t xml:space="preserve">        ipv4Address:</w:t>
      </w:r>
    </w:p>
    <w:p w14:paraId="787F76FE" w14:textId="77777777" w:rsidR="00AB7D27" w:rsidRDefault="00AB7D27" w:rsidP="00AB7D27">
      <w:pPr>
        <w:pStyle w:val="PL"/>
      </w:pPr>
      <w:r>
        <w:t xml:space="preserve">          $ref: 'TS28623_ComDefs.yaml#/components/schemas/Ipv4Addr'</w:t>
      </w:r>
    </w:p>
    <w:p w14:paraId="4D04EC14" w14:textId="77777777" w:rsidR="00AB7D27" w:rsidRDefault="00AB7D27" w:rsidP="00AB7D27">
      <w:pPr>
        <w:pStyle w:val="PL"/>
      </w:pPr>
      <w:r>
        <w:t xml:space="preserve">        ipv6Address:</w:t>
      </w:r>
    </w:p>
    <w:p w14:paraId="50E19434" w14:textId="77777777" w:rsidR="00AB7D27" w:rsidRDefault="00AB7D27" w:rsidP="00AB7D27">
      <w:pPr>
        <w:pStyle w:val="PL"/>
      </w:pPr>
      <w:r>
        <w:t xml:space="preserve">          $ref: 'TS28623_ComDefs.yaml#/components/schemas/Ipv6Addr'</w:t>
      </w:r>
    </w:p>
    <w:p w14:paraId="78FF8007" w14:textId="77777777" w:rsidR="00AB7D27" w:rsidRDefault="00AB7D27" w:rsidP="00AB7D27">
      <w:pPr>
        <w:pStyle w:val="PL"/>
      </w:pPr>
    </w:p>
    <w:p w14:paraId="7CDF9762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CellIndividualOffset</w:t>
      </w:r>
      <w:proofErr w:type="spellEnd"/>
      <w:r>
        <w:t>:</w:t>
      </w:r>
    </w:p>
    <w:p w14:paraId="28BF7AC5" w14:textId="77777777" w:rsidR="00AB7D27" w:rsidRDefault="00AB7D27" w:rsidP="00AB7D27">
      <w:pPr>
        <w:pStyle w:val="PL"/>
      </w:pPr>
      <w:r>
        <w:t xml:space="preserve">      type: object</w:t>
      </w:r>
    </w:p>
    <w:p w14:paraId="54D5AE42" w14:textId="77777777" w:rsidR="00AB7D27" w:rsidRDefault="00AB7D27" w:rsidP="00AB7D27">
      <w:pPr>
        <w:pStyle w:val="PL"/>
      </w:pPr>
      <w:r>
        <w:t xml:space="preserve">      properties:</w:t>
      </w:r>
    </w:p>
    <w:p w14:paraId="248AF9E3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rsrpOffsetSSB</w:t>
      </w:r>
      <w:proofErr w:type="spellEnd"/>
      <w:r>
        <w:t>:</w:t>
      </w:r>
    </w:p>
    <w:p w14:paraId="02A14020" w14:textId="77777777" w:rsidR="00AB7D27" w:rsidRDefault="00AB7D27" w:rsidP="00AB7D27">
      <w:pPr>
        <w:pStyle w:val="PL"/>
      </w:pPr>
      <w:r>
        <w:t xml:space="preserve">          type: integer</w:t>
      </w:r>
    </w:p>
    <w:p w14:paraId="7F25CA1D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rsrqOffsetSSB</w:t>
      </w:r>
      <w:proofErr w:type="spellEnd"/>
      <w:r>
        <w:t>:</w:t>
      </w:r>
    </w:p>
    <w:p w14:paraId="67C7A71B" w14:textId="77777777" w:rsidR="00AB7D27" w:rsidRDefault="00AB7D27" w:rsidP="00AB7D27">
      <w:pPr>
        <w:pStyle w:val="PL"/>
      </w:pPr>
      <w:r>
        <w:t xml:space="preserve">          type: integer</w:t>
      </w:r>
    </w:p>
    <w:p w14:paraId="7162AF37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>:</w:t>
      </w:r>
    </w:p>
    <w:p w14:paraId="71E8CD35" w14:textId="77777777" w:rsidR="00AB7D27" w:rsidRDefault="00AB7D27" w:rsidP="00AB7D27">
      <w:pPr>
        <w:pStyle w:val="PL"/>
      </w:pPr>
      <w:r>
        <w:t xml:space="preserve">          type: integer</w:t>
      </w:r>
    </w:p>
    <w:p w14:paraId="0B1570C1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>-RS:</w:t>
      </w:r>
    </w:p>
    <w:p w14:paraId="50935163" w14:textId="77777777" w:rsidR="00AB7D27" w:rsidRDefault="00AB7D27" w:rsidP="00AB7D27">
      <w:pPr>
        <w:pStyle w:val="PL"/>
      </w:pPr>
      <w:r>
        <w:t xml:space="preserve">          type: integer</w:t>
      </w:r>
    </w:p>
    <w:p w14:paraId="3EA6226D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rsrqOffsetCSI</w:t>
      </w:r>
      <w:proofErr w:type="spellEnd"/>
      <w:r>
        <w:t>-RS:</w:t>
      </w:r>
    </w:p>
    <w:p w14:paraId="068372D0" w14:textId="77777777" w:rsidR="00AB7D27" w:rsidRDefault="00AB7D27" w:rsidP="00AB7D27">
      <w:pPr>
        <w:pStyle w:val="PL"/>
      </w:pPr>
      <w:r>
        <w:t xml:space="preserve">          type: integer</w:t>
      </w:r>
    </w:p>
    <w:p w14:paraId="7BD8466A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-RS:</w:t>
      </w:r>
    </w:p>
    <w:p w14:paraId="33123AD5" w14:textId="77777777" w:rsidR="00AB7D27" w:rsidRDefault="00AB7D27" w:rsidP="00AB7D27">
      <w:pPr>
        <w:pStyle w:val="PL"/>
      </w:pPr>
      <w:r>
        <w:t xml:space="preserve">          type: integer</w:t>
      </w:r>
    </w:p>
    <w:p w14:paraId="5D67CDA0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QOffsetRange</w:t>
      </w:r>
      <w:proofErr w:type="spellEnd"/>
      <w:r>
        <w:t>:</w:t>
      </w:r>
    </w:p>
    <w:p w14:paraId="72486191" w14:textId="77777777" w:rsidR="00AB7D27" w:rsidRDefault="00AB7D27" w:rsidP="00AB7D27">
      <w:pPr>
        <w:pStyle w:val="PL"/>
      </w:pPr>
      <w:r>
        <w:t xml:space="preserve">      type: integer</w:t>
      </w:r>
    </w:p>
    <w:p w14:paraId="5DD3EDD6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65815D1" w14:textId="77777777" w:rsidR="00AB7D27" w:rsidRDefault="00AB7D27" w:rsidP="00AB7D27">
      <w:pPr>
        <w:pStyle w:val="PL"/>
      </w:pPr>
      <w:r>
        <w:t xml:space="preserve">        - -24</w:t>
      </w:r>
    </w:p>
    <w:p w14:paraId="1C49BC0F" w14:textId="77777777" w:rsidR="00AB7D27" w:rsidRDefault="00AB7D27" w:rsidP="00AB7D27">
      <w:pPr>
        <w:pStyle w:val="PL"/>
      </w:pPr>
      <w:r>
        <w:t xml:space="preserve">        - -22</w:t>
      </w:r>
    </w:p>
    <w:p w14:paraId="53C049B7" w14:textId="77777777" w:rsidR="00AB7D27" w:rsidRDefault="00AB7D27" w:rsidP="00AB7D27">
      <w:pPr>
        <w:pStyle w:val="PL"/>
      </w:pPr>
      <w:r>
        <w:t xml:space="preserve">        - -20</w:t>
      </w:r>
    </w:p>
    <w:p w14:paraId="12D8C926" w14:textId="77777777" w:rsidR="00AB7D27" w:rsidRDefault="00AB7D27" w:rsidP="00AB7D27">
      <w:pPr>
        <w:pStyle w:val="PL"/>
      </w:pPr>
      <w:r>
        <w:t xml:space="preserve">        - -18</w:t>
      </w:r>
    </w:p>
    <w:p w14:paraId="21A97E37" w14:textId="77777777" w:rsidR="00AB7D27" w:rsidRDefault="00AB7D27" w:rsidP="00AB7D27">
      <w:pPr>
        <w:pStyle w:val="PL"/>
      </w:pPr>
      <w:r>
        <w:t xml:space="preserve">        - -16</w:t>
      </w:r>
    </w:p>
    <w:p w14:paraId="7E5BBB6D" w14:textId="77777777" w:rsidR="00AB7D27" w:rsidRDefault="00AB7D27" w:rsidP="00AB7D27">
      <w:pPr>
        <w:pStyle w:val="PL"/>
      </w:pPr>
      <w:r>
        <w:t xml:space="preserve">        - -14</w:t>
      </w:r>
    </w:p>
    <w:p w14:paraId="20322E53" w14:textId="77777777" w:rsidR="00AB7D27" w:rsidRDefault="00AB7D27" w:rsidP="00AB7D27">
      <w:pPr>
        <w:pStyle w:val="PL"/>
      </w:pPr>
      <w:r>
        <w:t xml:space="preserve">        - -12</w:t>
      </w:r>
    </w:p>
    <w:p w14:paraId="4027E504" w14:textId="77777777" w:rsidR="00AB7D27" w:rsidRDefault="00AB7D27" w:rsidP="00AB7D27">
      <w:pPr>
        <w:pStyle w:val="PL"/>
      </w:pPr>
      <w:r>
        <w:t xml:space="preserve">        - -10</w:t>
      </w:r>
    </w:p>
    <w:p w14:paraId="5589B380" w14:textId="77777777" w:rsidR="00AB7D27" w:rsidRDefault="00AB7D27" w:rsidP="00AB7D27">
      <w:pPr>
        <w:pStyle w:val="PL"/>
      </w:pPr>
      <w:r>
        <w:t xml:space="preserve">        - -8</w:t>
      </w:r>
    </w:p>
    <w:p w14:paraId="1EB828AB" w14:textId="77777777" w:rsidR="00AB7D27" w:rsidRDefault="00AB7D27" w:rsidP="00AB7D27">
      <w:pPr>
        <w:pStyle w:val="PL"/>
      </w:pPr>
      <w:r>
        <w:t xml:space="preserve">        - -6</w:t>
      </w:r>
    </w:p>
    <w:p w14:paraId="19FCE291" w14:textId="77777777" w:rsidR="00AB7D27" w:rsidRDefault="00AB7D27" w:rsidP="00AB7D27">
      <w:pPr>
        <w:pStyle w:val="PL"/>
      </w:pPr>
      <w:r>
        <w:t xml:space="preserve">        - -5</w:t>
      </w:r>
    </w:p>
    <w:p w14:paraId="158CA23B" w14:textId="77777777" w:rsidR="00AB7D27" w:rsidRDefault="00AB7D27" w:rsidP="00AB7D27">
      <w:pPr>
        <w:pStyle w:val="PL"/>
      </w:pPr>
      <w:r>
        <w:t xml:space="preserve">        - -4</w:t>
      </w:r>
    </w:p>
    <w:p w14:paraId="4F3864D5" w14:textId="77777777" w:rsidR="00AB7D27" w:rsidRDefault="00AB7D27" w:rsidP="00AB7D27">
      <w:pPr>
        <w:pStyle w:val="PL"/>
      </w:pPr>
      <w:r>
        <w:t xml:space="preserve">        - -3</w:t>
      </w:r>
    </w:p>
    <w:p w14:paraId="41813072" w14:textId="77777777" w:rsidR="00AB7D27" w:rsidRDefault="00AB7D27" w:rsidP="00AB7D27">
      <w:pPr>
        <w:pStyle w:val="PL"/>
      </w:pPr>
      <w:r>
        <w:t xml:space="preserve">        - -2</w:t>
      </w:r>
    </w:p>
    <w:p w14:paraId="142C62ED" w14:textId="77777777" w:rsidR="00AB7D27" w:rsidRDefault="00AB7D27" w:rsidP="00AB7D27">
      <w:pPr>
        <w:pStyle w:val="PL"/>
      </w:pPr>
      <w:r>
        <w:t xml:space="preserve">        - -1</w:t>
      </w:r>
    </w:p>
    <w:p w14:paraId="05DBEBF4" w14:textId="77777777" w:rsidR="00AB7D27" w:rsidRDefault="00AB7D27" w:rsidP="00AB7D27">
      <w:pPr>
        <w:pStyle w:val="PL"/>
      </w:pPr>
      <w:r>
        <w:t xml:space="preserve">        - 0</w:t>
      </w:r>
    </w:p>
    <w:p w14:paraId="60F7988D" w14:textId="77777777" w:rsidR="00AB7D27" w:rsidRDefault="00AB7D27" w:rsidP="00AB7D27">
      <w:pPr>
        <w:pStyle w:val="PL"/>
      </w:pPr>
      <w:r>
        <w:t xml:space="preserve">        - 24</w:t>
      </w:r>
    </w:p>
    <w:p w14:paraId="15A439CF" w14:textId="77777777" w:rsidR="00AB7D27" w:rsidRDefault="00AB7D27" w:rsidP="00AB7D27">
      <w:pPr>
        <w:pStyle w:val="PL"/>
      </w:pPr>
      <w:r>
        <w:t xml:space="preserve">        - 22</w:t>
      </w:r>
    </w:p>
    <w:p w14:paraId="584A72D8" w14:textId="77777777" w:rsidR="00AB7D27" w:rsidRDefault="00AB7D27" w:rsidP="00AB7D27">
      <w:pPr>
        <w:pStyle w:val="PL"/>
      </w:pPr>
      <w:r>
        <w:t xml:space="preserve">        - 20</w:t>
      </w:r>
    </w:p>
    <w:p w14:paraId="3B24AE99" w14:textId="77777777" w:rsidR="00AB7D27" w:rsidRDefault="00AB7D27" w:rsidP="00AB7D27">
      <w:pPr>
        <w:pStyle w:val="PL"/>
      </w:pPr>
      <w:r>
        <w:t xml:space="preserve">        - 18</w:t>
      </w:r>
    </w:p>
    <w:p w14:paraId="094AED2A" w14:textId="77777777" w:rsidR="00AB7D27" w:rsidRDefault="00AB7D27" w:rsidP="00AB7D27">
      <w:pPr>
        <w:pStyle w:val="PL"/>
      </w:pPr>
      <w:r>
        <w:t xml:space="preserve">        - 16</w:t>
      </w:r>
    </w:p>
    <w:p w14:paraId="1A7925F9" w14:textId="77777777" w:rsidR="00AB7D27" w:rsidRDefault="00AB7D27" w:rsidP="00AB7D27">
      <w:pPr>
        <w:pStyle w:val="PL"/>
      </w:pPr>
      <w:r>
        <w:t xml:space="preserve">        - 14</w:t>
      </w:r>
    </w:p>
    <w:p w14:paraId="34B28066" w14:textId="77777777" w:rsidR="00AB7D27" w:rsidRDefault="00AB7D27" w:rsidP="00AB7D27">
      <w:pPr>
        <w:pStyle w:val="PL"/>
      </w:pPr>
      <w:r>
        <w:t xml:space="preserve">        - 12</w:t>
      </w:r>
    </w:p>
    <w:p w14:paraId="3EF492B6" w14:textId="77777777" w:rsidR="00AB7D27" w:rsidRDefault="00AB7D27" w:rsidP="00AB7D27">
      <w:pPr>
        <w:pStyle w:val="PL"/>
      </w:pPr>
      <w:r>
        <w:t xml:space="preserve">        - 10</w:t>
      </w:r>
    </w:p>
    <w:p w14:paraId="47AD18CC" w14:textId="77777777" w:rsidR="00AB7D27" w:rsidRDefault="00AB7D27" w:rsidP="00AB7D27">
      <w:pPr>
        <w:pStyle w:val="PL"/>
      </w:pPr>
      <w:r>
        <w:t xml:space="preserve">        - 8</w:t>
      </w:r>
    </w:p>
    <w:p w14:paraId="569D2B4A" w14:textId="77777777" w:rsidR="00AB7D27" w:rsidRDefault="00AB7D27" w:rsidP="00AB7D27">
      <w:pPr>
        <w:pStyle w:val="PL"/>
      </w:pPr>
      <w:r>
        <w:t xml:space="preserve">        - 6</w:t>
      </w:r>
    </w:p>
    <w:p w14:paraId="6692A646" w14:textId="77777777" w:rsidR="00AB7D27" w:rsidRDefault="00AB7D27" w:rsidP="00AB7D27">
      <w:pPr>
        <w:pStyle w:val="PL"/>
      </w:pPr>
      <w:r>
        <w:t xml:space="preserve">        - 5</w:t>
      </w:r>
    </w:p>
    <w:p w14:paraId="2301B6F4" w14:textId="77777777" w:rsidR="00AB7D27" w:rsidRDefault="00AB7D27" w:rsidP="00AB7D27">
      <w:pPr>
        <w:pStyle w:val="PL"/>
      </w:pPr>
      <w:r>
        <w:t xml:space="preserve">        - 4</w:t>
      </w:r>
    </w:p>
    <w:p w14:paraId="13D47B38" w14:textId="77777777" w:rsidR="00AB7D27" w:rsidRDefault="00AB7D27" w:rsidP="00AB7D27">
      <w:pPr>
        <w:pStyle w:val="PL"/>
      </w:pPr>
      <w:r>
        <w:t xml:space="preserve">        - 3</w:t>
      </w:r>
    </w:p>
    <w:p w14:paraId="5987DF3F" w14:textId="77777777" w:rsidR="00AB7D27" w:rsidRDefault="00AB7D27" w:rsidP="00AB7D27">
      <w:pPr>
        <w:pStyle w:val="PL"/>
      </w:pPr>
      <w:r>
        <w:t xml:space="preserve">        - 2</w:t>
      </w:r>
    </w:p>
    <w:p w14:paraId="4C8C4DCD" w14:textId="77777777" w:rsidR="00AB7D27" w:rsidRDefault="00AB7D27" w:rsidP="00AB7D27">
      <w:pPr>
        <w:pStyle w:val="PL"/>
      </w:pPr>
      <w:r>
        <w:t xml:space="preserve">        - 1</w:t>
      </w:r>
    </w:p>
    <w:p w14:paraId="3D918A1D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QOffsetRangeList</w:t>
      </w:r>
      <w:proofErr w:type="spellEnd"/>
      <w:r>
        <w:t>:</w:t>
      </w:r>
    </w:p>
    <w:p w14:paraId="136C4FCE" w14:textId="77777777" w:rsidR="00AB7D27" w:rsidRDefault="00AB7D27" w:rsidP="00AB7D27">
      <w:pPr>
        <w:pStyle w:val="PL"/>
      </w:pPr>
      <w:r>
        <w:t xml:space="preserve">      type: object</w:t>
      </w:r>
    </w:p>
    <w:p w14:paraId="3D3E6070" w14:textId="77777777" w:rsidR="00AB7D27" w:rsidRDefault="00AB7D27" w:rsidP="00AB7D27">
      <w:pPr>
        <w:pStyle w:val="PL"/>
      </w:pPr>
      <w:r>
        <w:t xml:space="preserve">      properties:</w:t>
      </w:r>
    </w:p>
    <w:p w14:paraId="1D0670EC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rsrpOffsetSSB</w:t>
      </w:r>
      <w:proofErr w:type="spellEnd"/>
      <w:r>
        <w:t>:</w:t>
      </w:r>
    </w:p>
    <w:p w14:paraId="1B26C51C" w14:textId="77777777" w:rsidR="00AB7D27" w:rsidRDefault="00AB7D27" w:rsidP="00AB7D27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39647F91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rsrqOffsetSSB</w:t>
      </w:r>
      <w:proofErr w:type="spellEnd"/>
      <w:r>
        <w:t>:</w:t>
      </w:r>
    </w:p>
    <w:p w14:paraId="5F7EA096" w14:textId="77777777" w:rsidR="00AB7D27" w:rsidRDefault="00AB7D27" w:rsidP="00AB7D27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17E37C34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>:</w:t>
      </w:r>
    </w:p>
    <w:p w14:paraId="0D2084FA" w14:textId="77777777" w:rsidR="00AB7D27" w:rsidRDefault="00AB7D27" w:rsidP="00AB7D27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339A1322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>-RS:</w:t>
      </w:r>
    </w:p>
    <w:p w14:paraId="38DCCE8D" w14:textId="77777777" w:rsidR="00AB7D27" w:rsidRDefault="00AB7D27" w:rsidP="00AB7D27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09ECD0D7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rsrqOffsetCSI</w:t>
      </w:r>
      <w:proofErr w:type="spellEnd"/>
      <w:r>
        <w:t>-RS:</w:t>
      </w:r>
    </w:p>
    <w:p w14:paraId="5D1484DF" w14:textId="77777777" w:rsidR="00AB7D27" w:rsidRDefault="00AB7D27" w:rsidP="00AB7D27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773A44C3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-RS:</w:t>
      </w:r>
    </w:p>
    <w:p w14:paraId="116CE04F" w14:textId="77777777" w:rsidR="00AB7D27" w:rsidRDefault="00AB7D27" w:rsidP="00AB7D27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18E5E6BB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QOffsetFreq</w:t>
      </w:r>
      <w:proofErr w:type="spellEnd"/>
      <w:r>
        <w:t>:</w:t>
      </w:r>
    </w:p>
    <w:p w14:paraId="46D157F8" w14:textId="77777777" w:rsidR="00AB7D27" w:rsidRDefault="00AB7D27" w:rsidP="00AB7D27">
      <w:pPr>
        <w:pStyle w:val="PL"/>
      </w:pPr>
      <w:r>
        <w:t xml:space="preserve">      type: number</w:t>
      </w:r>
    </w:p>
    <w:p w14:paraId="68289C3C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TReselectionNRSf</w:t>
      </w:r>
      <w:proofErr w:type="spellEnd"/>
      <w:r>
        <w:t>:</w:t>
      </w:r>
    </w:p>
    <w:p w14:paraId="78FE8D26" w14:textId="77777777" w:rsidR="00AB7D27" w:rsidRDefault="00AB7D27" w:rsidP="00AB7D27">
      <w:pPr>
        <w:pStyle w:val="PL"/>
      </w:pPr>
      <w:r>
        <w:t xml:space="preserve">      type: integer</w:t>
      </w:r>
    </w:p>
    <w:p w14:paraId="5879E576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764C70B" w14:textId="77777777" w:rsidR="00AB7D27" w:rsidRDefault="00AB7D27" w:rsidP="00AB7D27">
      <w:pPr>
        <w:pStyle w:val="PL"/>
      </w:pPr>
      <w:r>
        <w:t xml:space="preserve">        - 25</w:t>
      </w:r>
    </w:p>
    <w:p w14:paraId="5034CF68" w14:textId="77777777" w:rsidR="00AB7D27" w:rsidRDefault="00AB7D27" w:rsidP="00AB7D27">
      <w:pPr>
        <w:pStyle w:val="PL"/>
      </w:pPr>
      <w:r>
        <w:lastRenderedPageBreak/>
        <w:t xml:space="preserve">        - 50</w:t>
      </w:r>
    </w:p>
    <w:p w14:paraId="15059D87" w14:textId="77777777" w:rsidR="00AB7D27" w:rsidRDefault="00AB7D27" w:rsidP="00AB7D27">
      <w:pPr>
        <w:pStyle w:val="PL"/>
      </w:pPr>
      <w:r>
        <w:t xml:space="preserve">        - 75</w:t>
      </w:r>
    </w:p>
    <w:p w14:paraId="1379083B" w14:textId="77777777" w:rsidR="00AB7D27" w:rsidRDefault="00AB7D27" w:rsidP="00AB7D27">
      <w:pPr>
        <w:pStyle w:val="PL"/>
      </w:pPr>
      <w:r>
        <w:t xml:space="preserve">        - 100</w:t>
      </w:r>
    </w:p>
    <w:p w14:paraId="253D7E27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SsbPeriodicity</w:t>
      </w:r>
      <w:proofErr w:type="spellEnd"/>
      <w:r>
        <w:t>:</w:t>
      </w:r>
    </w:p>
    <w:p w14:paraId="431D52EB" w14:textId="77777777" w:rsidR="00AB7D27" w:rsidRDefault="00AB7D27" w:rsidP="00AB7D27">
      <w:pPr>
        <w:pStyle w:val="PL"/>
      </w:pPr>
      <w:r>
        <w:t xml:space="preserve">      type: integer</w:t>
      </w:r>
    </w:p>
    <w:p w14:paraId="5702D66A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2E88091" w14:textId="77777777" w:rsidR="00AB7D27" w:rsidRDefault="00AB7D27" w:rsidP="00AB7D27">
      <w:pPr>
        <w:pStyle w:val="PL"/>
      </w:pPr>
      <w:r>
        <w:t xml:space="preserve">        - 5</w:t>
      </w:r>
    </w:p>
    <w:p w14:paraId="4C990F45" w14:textId="77777777" w:rsidR="00AB7D27" w:rsidRDefault="00AB7D27" w:rsidP="00AB7D27">
      <w:pPr>
        <w:pStyle w:val="PL"/>
      </w:pPr>
      <w:r>
        <w:t xml:space="preserve">        - 10</w:t>
      </w:r>
    </w:p>
    <w:p w14:paraId="26EBA6AE" w14:textId="77777777" w:rsidR="00AB7D27" w:rsidRDefault="00AB7D27" w:rsidP="00AB7D27">
      <w:pPr>
        <w:pStyle w:val="PL"/>
      </w:pPr>
      <w:r>
        <w:t xml:space="preserve">        - 20</w:t>
      </w:r>
    </w:p>
    <w:p w14:paraId="3966282B" w14:textId="77777777" w:rsidR="00AB7D27" w:rsidRDefault="00AB7D27" w:rsidP="00AB7D27">
      <w:pPr>
        <w:pStyle w:val="PL"/>
      </w:pPr>
      <w:r>
        <w:t xml:space="preserve">        - 40</w:t>
      </w:r>
    </w:p>
    <w:p w14:paraId="1F1FD3FD" w14:textId="77777777" w:rsidR="00AB7D27" w:rsidRDefault="00AB7D27" w:rsidP="00AB7D27">
      <w:pPr>
        <w:pStyle w:val="PL"/>
      </w:pPr>
      <w:r>
        <w:t xml:space="preserve">        - 80</w:t>
      </w:r>
    </w:p>
    <w:p w14:paraId="231446A3" w14:textId="77777777" w:rsidR="00AB7D27" w:rsidRDefault="00AB7D27" w:rsidP="00AB7D27">
      <w:pPr>
        <w:pStyle w:val="PL"/>
      </w:pPr>
      <w:r>
        <w:t xml:space="preserve">        - 160</w:t>
      </w:r>
    </w:p>
    <w:p w14:paraId="5BE697C1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SsbDuration</w:t>
      </w:r>
      <w:proofErr w:type="spellEnd"/>
      <w:r>
        <w:t>:</w:t>
      </w:r>
    </w:p>
    <w:p w14:paraId="3858BE53" w14:textId="77777777" w:rsidR="00AB7D27" w:rsidRDefault="00AB7D27" w:rsidP="00AB7D27">
      <w:pPr>
        <w:pStyle w:val="PL"/>
      </w:pPr>
      <w:r>
        <w:t xml:space="preserve">      type: integer</w:t>
      </w:r>
    </w:p>
    <w:p w14:paraId="3F8A4F9E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81D3598" w14:textId="77777777" w:rsidR="00AB7D27" w:rsidRDefault="00AB7D27" w:rsidP="00AB7D27">
      <w:pPr>
        <w:pStyle w:val="PL"/>
      </w:pPr>
      <w:r>
        <w:t xml:space="preserve">        - 1</w:t>
      </w:r>
    </w:p>
    <w:p w14:paraId="539DCFD9" w14:textId="77777777" w:rsidR="00AB7D27" w:rsidRDefault="00AB7D27" w:rsidP="00AB7D27">
      <w:pPr>
        <w:pStyle w:val="PL"/>
      </w:pPr>
      <w:r>
        <w:t xml:space="preserve">        - 2</w:t>
      </w:r>
    </w:p>
    <w:p w14:paraId="683BAA8C" w14:textId="77777777" w:rsidR="00AB7D27" w:rsidRDefault="00AB7D27" w:rsidP="00AB7D27">
      <w:pPr>
        <w:pStyle w:val="PL"/>
      </w:pPr>
      <w:r>
        <w:t xml:space="preserve">        - 3</w:t>
      </w:r>
    </w:p>
    <w:p w14:paraId="540A9A38" w14:textId="77777777" w:rsidR="00AB7D27" w:rsidRDefault="00AB7D27" w:rsidP="00AB7D27">
      <w:pPr>
        <w:pStyle w:val="PL"/>
      </w:pPr>
      <w:r>
        <w:t xml:space="preserve">        - 4</w:t>
      </w:r>
    </w:p>
    <w:p w14:paraId="35CB3C9F" w14:textId="77777777" w:rsidR="00AB7D27" w:rsidRDefault="00AB7D27" w:rsidP="00AB7D27">
      <w:pPr>
        <w:pStyle w:val="PL"/>
      </w:pPr>
      <w:r>
        <w:t xml:space="preserve">        - 5</w:t>
      </w:r>
    </w:p>
    <w:p w14:paraId="50E17747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SsbSubCarrierSpacing</w:t>
      </w:r>
      <w:proofErr w:type="spellEnd"/>
      <w:r>
        <w:t>:</w:t>
      </w:r>
    </w:p>
    <w:p w14:paraId="74A9BEA0" w14:textId="77777777" w:rsidR="00AB7D27" w:rsidRDefault="00AB7D27" w:rsidP="00AB7D27">
      <w:pPr>
        <w:pStyle w:val="PL"/>
      </w:pPr>
      <w:r>
        <w:t xml:space="preserve">      type: integer</w:t>
      </w:r>
    </w:p>
    <w:p w14:paraId="2F02E62E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D453579" w14:textId="77777777" w:rsidR="00AB7D27" w:rsidRDefault="00AB7D27" w:rsidP="00AB7D27">
      <w:pPr>
        <w:pStyle w:val="PL"/>
      </w:pPr>
      <w:r>
        <w:t xml:space="preserve">        - 15</w:t>
      </w:r>
    </w:p>
    <w:p w14:paraId="032136BB" w14:textId="77777777" w:rsidR="00AB7D27" w:rsidRDefault="00AB7D27" w:rsidP="00AB7D27">
      <w:pPr>
        <w:pStyle w:val="PL"/>
      </w:pPr>
      <w:r>
        <w:t xml:space="preserve">        - 30</w:t>
      </w:r>
    </w:p>
    <w:p w14:paraId="2C3D5A42" w14:textId="77777777" w:rsidR="00AB7D27" w:rsidRDefault="00AB7D27" w:rsidP="00AB7D27">
      <w:pPr>
        <w:pStyle w:val="PL"/>
      </w:pPr>
      <w:r>
        <w:t xml:space="preserve">        - 120</w:t>
      </w:r>
    </w:p>
    <w:p w14:paraId="48BC63E7" w14:textId="77777777" w:rsidR="00AB7D27" w:rsidRDefault="00AB7D27" w:rsidP="00AB7D27">
      <w:pPr>
        <w:pStyle w:val="PL"/>
      </w:pPr>
      <w:r>
        <w:t xml:space="preserve">        - 240</w:t>
      </w:r>
    </w:p>
    <w:p w14:paraId="7E518229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CoverageShape</w:t>
      </w:r>
      <w:proofErr w:type="spellEnd"/>
      <w:r>
        <w:t>:</w:t>
      </w:r>
    </w:p>
    <w:p w14:paraId="17FB58A8" w14:textId="77777777" w:rsidR="00AB7D27" w:rsidRDefault="00AB7D27" w:rsidP="00AB7D27">
      <w:pPr>
        <w:pStyle w:val="PL"/>
      </w:pPr>
      <w:r>
        <w:t xml:space="preserve">      type: integer</w:t>
      </w:r>
    </w:p>
    <w:p w14:paraId="2084DEF4" w14:textId="77777777" w:rsidR="00AB7D27" w:rsidRDefault="00AB7D27" w:rsidP="00AB7D27">
      <w:pPr>
        <w:pStyle w:val="PL"/>
      </w:pPr>
      <w:r>
        <w:t xml:space="preserve">      maximum: 65535</w:t>
      </w:r>
    </w:p>
    <w:p w14:paraId="2469F9C7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DigitalTilt</w:t>
      </w:r>
      <w:proofErr w:type="spellEnd"/>
      <w:r>
        <w:t>:</w:t>
      </w:r>
    </w:p>
    <w:p w14:paraId="10A0178B" w14:textId="77777777" w:rsidR="00AB7D27" w:rsidRDefault="00AB7D27" w:rsidP="00AB7D27">
      <w:pPr>
        <w:pStyle w:val="PL"/>
      </w:pPr>
      <w:r>
        <w:t xml:space="preserve">      type: integer</w:t>
      </w:r>
    </w:p>
    <w:p w14:paraId="68B3F793" w14:textId="77777777" w:rsidR="00AB7D27" w:rsidRDefault="00AB7D27" w:rsidP="00AB7D27">
      <w:pPr>
        <w:pStyle w:val="PL"/>
      </w:pPr>
      <w:r>
        <w:t xml:space="preserve">      minimum: -900</w:t>
      </w:r>
    </w:p>
    <w:p w14:paraId="5B2DB890" w14:textId="77777777" w:rsidR="00AB7D27" w:rsidRDefault="00AB7D27" w:rsidP="00AB7D27">
      <w:pPr>
        <w:pStyle w:val="PL"/>
      </w:pPr>
      <w:r>
        <w:t xml:space="preserve">      maximum: 900</w:t>
      </w:r>
    </w:p>
    <w:p w14:paraId="040E5750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DigitalAzimuth</w:t>
      </w:r>
      <w:proofErr w:type="spellEnd"/>
      <w:r>
        <w:t>:</w:t>
      </w:r>
    </w:p>
    <w:p w14:paraId="35385A3A" w14:textId="77777777" w:rsidR="00AB7D27" w:rsidRDefault="00AB7D27" w:rsidP="00AB7D27">
      <w:pPr>
        <w:pStyle w:val="PL"/>
      </w:pPr>
      <w:r>
        <w:t xml:space="preserve">      type: integer</w:t>
      </w:r>
    </w:p>
    <w:p w14:paraId="4DEA2575" w14:textId="77777777" w:rsidR="00AB7D27" w:rsidRDefault="00AB7D27" w:rsidP="00AB7D27">
      <w:pPr>
        <w:pStyle w:val="PL"/>
      </w:pPr>
      <w:r>
        <w:t xml:space="preserve">      minimum: -1800</w:t>
      </w:r>
    </w:p>
    <w:p w14:paraId="2AABD0CC" w14:textId="77777777" w:rsidR="00AB7D27" w:rsidRDefault="00AB7D27" w:rsidP="00AB7D27">
      <w:pPr>
        <w:pStyle w:val="PL"/>
      </w:pPr>
      <w:r>
        <w:t xml:space="preserve">      maximum: 1800</w:t>
      </w:r>
    </w:p>
    <w:p w14:paraId="1C75ED0A" w14:textId="77777777" w:rsidR="00AB7D27" w:rsidRDefault="00AB7D27" w:rsidP="00AB7D27">
      <w:pPr>
        <w:pStyle w:val="PL"/>
      </w:pPr>
    </w:p>
    <w:p w14:paraId="731364AF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RSSetId</w:t>
      </w:r>
      <w:proofErr w:type="spellEnd"/>
      <w:r>
        <w:t>:</w:t>
      </w:r>
    </w:p>
    <w:p w14:paraId="4A0A756D" w14:textId="77777777" w:rsidR="00AB7D27" w:rsidRDefault="00AB7D27" w:rsidP="00AB7D27">
      <w:pPr>
        <w:pStyle w:val="PL"/>
      </w:pPr>
      <w:r>
        <w:t xml:space="preserve">      type: integer</w:t>
      </w:r>
    </w:p>
    <w:p w14:paraId="0E47A726" w14:textId="77777777" w:rsidR="00AB7D27" w:rsidRDefault="00AB7D27" w:rsidP="00AB7D27">
      <w:pPr>
        <w:pStyle w:val="PL"/>
      </w:pPr>
      <w:r>
        <w:t xml:space="preserve">      maximum: 4194303</w:t>
      </w:r>
    </w:p>
    <w:p w14:paraId="6DE41A65" w14:textId="77777777" w:rsidR="00AB7D27" w:rsidRDefault="00AB7D27" w:rsidP="00AB7D27">
      <w:pPr>
        <w:pStyle w:val="PL"/>
      </w:pPr>
      <w:r>
        <w:t xml:space="preserve">    </w:t>
      </w:r>
    </w:p>
    <w:p w14:paraId="62D57A5E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RSSetType</w:t>
      </w:r>
      <w:proofErr w:type="spellEnd"/>
      <w:r>
        <w:t>:</w:t>
      </w:r>
    </w:p>
    <w:p w14:paraId="32C454B8" w14:textId="77777777" w:rsidR="00AB7D27" w:rsidRDefault="00AB7D27" w:rsidP="00AB7D27">
      <w:pPr>
        <w:pStyle w:val="PL"/>
      </w:pPr>
      <w:r>
        <w:t xml:space="preserve">      type: string</w:t>
      </w:r>
    </w:p>
    <w:p w14:paraId="30F2F840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42A8E2E" w14:textId="77777777" w:rsidR="00AB7D27" w:rsidRDefault="00AB7D27" w:rsidP="00AB7D27">
      <w:pPr>
        <w:pStyle w:val="PL"/>
      </w:pPr>
      <w:r>
        <w:t xml:space="preserve">        - RS1</w:t>
      </w:r>
    </w:p>
    <w:p w14:paraId="1F9D803C" w14:textId="77777777" w:rsidR="00AB7D27" w:rsidRDefault="00AB7D27" w:rsidP="00AB7D27">
      <w:pPr>
        <w:pStyle w:val="PL"/>
      </w:pPr>
      <w:r>
        <w:t xml:space="preserve">        - RS2</w:t>
      </w:r>
    </w:p>
    <w:p w14:paraId="784D4BA5" w14:textId="77777777" w:rsidR="00AB7D27" w:rsidRDefault="00AB7D27" w:rsidP="00AB7D27">
      <w:pPr>
        <w:pStyle w:val="PL"/>
      </w:pPr>
    </w:p>
    <w:p w14:paraId="485BEE94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FrequencyDomainPara</w:t>
      </w:r>
      <w:proofErr w:type="spellEnd"/>
      <w:r>
        <w:t>:</w:t>
      </w:r>
    </w:p>
    <w:p w14:paraId="09DC8480" w14:textId="77777777" w:rsidR="00AB7D27" w:rsidRDefault="00AB7D27" w:rsidP="00AB7D27">
      <w:pPr>
        <w:pStyle w:val="PL"/>
      </w:pPr>
      <w:r>
        <w:t xml:space="preserve">      type: object</w:t>
      </w:r>
    </w:p>
    <w:p w14:paraId="6BD3E915" w14:textId="77777777" w:rsidR="00AB7D27" w:rsidRDefault="00AB7D27" w:rsidP="00AB7D27">
      <w:pPr>
        <w:pStyle w:val="PL"/>
      </w:pPr>
      <w:r>
        <w:t xml:space="preserve">      properties:</w:t>
      </w:r>
    </w:p>
    <w:p w14:paraId="3BA1A884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rimRSSubcarrierSpacing</w:t>
      </w:r>
      <w:proofErr w:type="spellEnd"/>
      <w:r>
        <w:t>:</w:t>
      </w:r>
    </w:p>
    <w:p w14:paraId="43CA9A5B" w14:textId="77777777" w:rsidR="00AB7D27" w:rsidRDefault="00AB7D27" w:rsidP="00AB7D27">
      <w:pPr>
        <w:pStyle w:val="PL"/>
      </w:pPr>
      <w:r>
        <w:t xml:space="preserve">          type: integer</w:t>
      </w:r>
    </w:p>
    <w:p w14:paraId="4E907D0F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rIMRSBandwidth</w:t>
      </w:r>
      <w:proofErr w:type="spellEnd"/>
      <w:r>
        <w:t>:</w:t>
      </w:r>
    </w:p>
    <w:p w14:paraId="181A86C9" w14:textId="77777777" w:rsidR="00AB7D27" w:rsidRDefault="00AB7D27" w:rsidP="00AB7D27">
      <w:pPr>
        <w:pStyle w:val="PL"/>
      </w:pPr>
      <w:r>
        <w:t xml:space="preserve">         type: integer</w:t>
      </w:r>
    </w:p>
    <w:p w14:paraId="4CB19ACB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nrofGlobalRIMRSFrequencyCandidates</w:t>
      </w:r>
      <w:proofErr w:type="spellEnd"/>
      <w:r>
        <w:t>:</w:t>
      </w:r>
    </w:p>
    <w:p w14:paraId="548C4C6A" w14:textId="77777777" w:rsidR="00AB7D27" w:rsidRDefault="00AB7D27" w:rsidP="00AB7D27">
      <w:pPr>
        <w:pStyle w:val="PL"/>
      </w:pPr>
      <w:r>
        <w:t xml:space="preserve">          type: integer</w:t>
      </w:r>
    </w:p>
    <w:p w14:paraId="255C6337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rimRSCommonCarrierReferencePoint</w:t>
      </w:r>
      <w:proofErr w:type="spellEnd"/>
      <w:r>
        <w:t>:</w:t>
      </w:r>
    </w:p>
    <w:p w14:paraId="6456ED40" w14:textId="77777777" w:rsidR="00AB7D27" w:rsidRDefault="00AB7D27" w:rsidP="00AB7D27">
      <w:pPr>
        <w:pStyle w:val="PL"/>
      </w:pPr>
      <w:r>
        <w:t xml:space="preserve">         type: integer</w:t>
      </w:r>
    </w:p>
    <w:p w14:paraId="75D899E5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rimRSStartingFrequencyOffsetIdList</w:t>
      </w:r>
      <w:proofErr w:type="spellEnd"/>
      <w:r>
        <w:t>:</w:t>
      </w:r>
    </w:p>
    <w:p w14:paraId="1194EABE" w14:textId="77777777" w:rsidR="00AB7D27" w:rsidRDefault="00AB7D27" w:rsidP="00AB7D27">
      <w:pPr>
        <w:pStyle w:val="PL"/>
      </w:pPr>
      <w:r>
        <w:t xml:space="preserve">          type: array</w:t>
      </w:r>
    </w:p>
    <w:p w14:paraId="18FE3AF1" w14:textId="77777777" w:rsidR="00AB7D27" w:rsidRDefault="00AB7D27" w:rsidP="00AB7D27">
      <w:pPr>
        <w:pStyle w:val="PL"/>
      </w:pPr>
      <w:r>
        <w:t xml:space="preserve">          items:</w:t>
      </w:r>
    </w:p>
    <w:p w14:paraId="6C27E0B4" w14:textId="77777777" w:rsidR="00AB7D27" w:rsidRDefault="00AB7D27" w:rsidP="00AB7D27">
      <w:pPr>
        <w:pStyle w:val="PL"/>
      </w:pPr>
      <w:r>
        <w:t xml:space="preserve">            type: integer</w:t>
      </w:r>
    </w:p>
    <w:p w14:paraId="50E43939" w14:textId="77777777" w:rsidR="00AB7D27" w:rsidRDefault="00AB7D27" w:rsidP="00AB7D27">
      <w:pPr>
        <w:pStyle w:val="PL"/>
      </w:pPr>
    </w:p>
    <w:p w14:paraId="5E7425D5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SequenceDomainPara</w:t>
      </w:r>
      <w:proofErr w:type="spellEnd"/>
      <w:r>
        <w:t>:</w:t>
      </w:r>
    </w:p>
    <w:p w14:paraId="28DC4C53" w14:textId="77777777" w:rsidR="00AB7D27" w:rsidRDefault="00AB7D27" w:rsidP="00AB7D27">
      <w:pPr>
        <w:pStyle w:val="PL"/>
      </w:pPr>
      <w:r>
        <w:t xml:space="preserve">      type: object</w:t>
      </w:r>
    </w:p>
    <w:p w14:paraId="2668CDDE" w14:textId="77777777" w:rsidR="00AB7D27" w:rsidRDefault="00AB7D27" w:rsidP="00AB7D27">
      <w:pPr>
        <w:pStyle w:val="PL"/>
      </w:pPr>
      <w:r>
        <w:t xml:space="preserve">      properties:</w:t>
      </w:r>
    </w:p>
    <w:p w14:paraId="1DAE7C97" w14:textId="77777777" w:rsidR="00AB7D27" w:rsidRDefault="00AB7D27" w:rsidP="00AB7D27">
      <w:pPr>
        <w:pStyle w:val="PL"/>
      </w:pPr>
      <w:r>
        <w:t xml:space="preserve">        nrofRIMRSSequenceCandidatesofRS1:</w:t>
      </w:r>
    </w:p>
    <w:p w14:paraId="49EE7682" w14:textId="77777777" w:rsidR="00AB7D27" w:rsidRDefault="00AB7D27" w:rsidP="00AB7D27">
      <w:pPr>
        <w:pStyle w:val="PL"/>
      </w:pPr>
      <w:r>
        <w:t xml:space="preserve">         type: integer</w:t>
      </w:r>
    </w:p>
    <w:p w14:paraId="5C454845" w14:textId="77777777" w:rsidR="00AB7D27" w:rsidRDefault="00AB7D27" w:rsidP="00AB7D27">
      <w:pPr>
        <w:pStyle w:val="PL"/>
      </w:pPr>
      <w:r>
        <w:t xml:space="preserve">        rimRSScrambleIdListofRS1:</w:t>
      </w:r>
    </w:p>
    <w:p w14:paraId="68F2603F" w14:textId="77777777" w:rsidR="00AB7D27" w:rsidRDefault="00AB7D27" w:rsidP="00AB7D27">
      <w:pPr>
        <w:pStyle w:val="PL"/>
      </w:pPr>
      <w:r>
        <w:t xml:space="preserve">          type: array</w:t>
      </w:r>
    </w:p>
    <w:p w14:paraId="35634148" w14:textId="77777777" w:rsidR="00AB7D27" w:rsidRDefault="00AB7D27" w:rsidP="00AB7D27">
      <w:pPr>
        <w:pStyle w:val="PL"/>
      </w:pPr>
      <w:r>
        <w:t xml:space="preserve">          items:</w:t>
      </w:r>
    </w:p>
    <w:p w14:paraId="3BCC2C51" w14:textId="77777777" w:rsidR="00AB7D27" w:rsidRDefault="00AB7D27" w:rsidP="00AB7D27">
      <w:pPr>
        <w:pStyle w:val="PL"/>
      </w:pPr>
      <w:r>
        <w:t xml:space="preserve">            type: integer</w:t>
      </w:r>
    </w:p>
    <w:p w14:paraId="22CCEC01" w14:textId="77777777" w:rsidR="00AB7D27" w:rsidRDefault="00AB7D27" w:rsidP="00AB7D27">
      <w:pPr>
        <w:pStyle w:val="PL"/>
      </w:pPr>
      <w:r>
        <w:t xml:space="preserve">        nrofRIMRSSequenceCandidatesofRS2:</w:t>
      </w:r>
    </w:p>
    <w:p w14:paraId="2A86AE44" w14:textId="77777777" w:rsidR="00AB7D27" w:rsidRDefault="00AB7D27" w:rsidP="00AB7D27">
      <w:pPr>
        <w:pStyle w:val="PL"/>
      </w:pPr>
      <w:r>
        <w:t xml:space="preserve">         type: integer</w:t>
      </w:r>
    </w:p>
    <w:p w14:paraId="0BD8409F" w14:textId="77777777" w:rsidR="00AB7D27" w:rsidRDefault="00AB7D27" w:rsidP="00AB7D27">
      <w:pPr>
        <w:pStyle w:val="PL"/>
      </w:pPr>
      <w:r>
        <w:t xml:space="preserve">        rimRSScrambleIdListofRS2:</w:t>
      </w:r>
    </w:p>
    <w:p w14:paraId="0233C60B" w14:textId="77777777" w:rsidR="00AB7D27" w:rsidRDefault="00AB7D27" w:rsidP="00AB7D27">
      <w:pPr>
        <w:pStyle w:val="PL"/>
      </w:pPr>
      <w:r>
        <w:t xml:space="preserve">          type: array</w:t>
      </w:r>
    </w:p>
    <w:p w14:paraId="174142E7" w14:textId="77777777" w:rsidR="00AB7D27" w:rsidRDefault="00AB7D27" w:rsidP="00AB7D27">
      <w:pPr>
        <w:pStyle w:val="PL"/>
      </w:pPr>
      <w:r>
        <w:lastRenderedPageBreak/>
        <w:t xml:space="preserve">          items:</w:t>
      </w:r>
    </w:p>
    <w:p w14:paraId="3DB06685" w14:textId="77777777" w:rsidR="00AB7D27" w:rsidRDefault="00AB7D27" w:rsidP="00AB7D27">
      <w:pPr>
        <w:pStyle w:val="PL"/>
      </w:pPr>
      <w:r>
        <w:t xml:space="preserve">            type: integer</w:t>
      </w:r>
    </w:p>
    <w:p w14:paraId="3359DB8D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enableEnoughNotEnoughIndication</w:t>
      </w:r>
      <w:proofErr w:type="spellEnd"/>
      <w:r>
        <w:t>:</w:t>
      </w:r>
    </w:p>
    <w:p w14:paraId="194884E5" w14:textId="77777777" w:rsidR="00AB7D27" w:rsidRDefault="00AB7D27" w:rsidP="00AB7D27">
      <w:pPr>
        <w:pStyle w:val="PL"/>
      </w:pPr>
      <w:r>
        <w:t xml:space="preserve">          type: string</w:t>
      </w:r>
    </w:p>
    <w:p w14:paraId="0E1F0269" w14:textId="77777777" w:rsidR="00AB7D27" w:rsidRDefault="00AB7D27" w:rsidP="00AB7D2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6AC38FB" w14:textId="77777777" w:rsidR="00AB7D27" w:rsidRDefault="00AB7D27" w:rsidP="00AB7D27">
      <w:pPr>
        <w:pStyle w:val="PL"/>
      </w:pPr>
      <w:r>
        <w:t xml:space="preserve">            - ENABLE</w:t>
      </w:r>
    </w:p>
    <w:p w14:paraId="2812CFEC" w14:textId="77777777" w:rsidR="00AB7D27" w:rsidRDefault="00AB7D27" w:rsidP="00AB7D27">
      <w:pPr>
        <w:pStyle w:val="PL"/>
      </w:pPr>
      <w:r>
        <w:t xml:space="preserve">            - DISABLE          </w:t>
      </w:r>
    </w:p>
    <w:p w14:paraId="74BF694C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RIMRSScrambleTimerMultiplier</w:t>
      </w:r>
      <w:proofErr w:type="spellEnd"/>
      <w:r>
        <w:t>:</w:t>
      </w:r>
    </w:p>
    <w:p w14:paraId="6E377D45" w14:textId="77777777" w:rsidR="00AB7D27" w:rsidRDefault="00AB7D27" w:rsidP="00AB7D27">
      <w:pPr>
        <w:pStyle w:val="PL"/>
      </w:pPr>
      <w:r>
        <w:t xml:space="preserve">          type: integer</w:t>
      </w:r>
    </w:p>
    <w:p w14:paraId="61CDB939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RIMRSScrambleTimerOffset</w:t>
      </w:r>
      <w:proofErr w:type="spellEnd"/>
      <w:r>
        <w:t>:</w:t>
      </w:r>
    </w:p>
    <w:p w14:paraId="2C47B4F9" w14:textId="77777777" w:rsidR="00AB7D27" w:rsidRDefault="00AB7D27" w:rsidP="00AB7D27">
      <w:pPr>
        <w:pStyle w:val="PL"/>
      </w:pPr>
      <w:r>
        <w:t xml:space="preserve">          type: integer</w:t>
      </w:r>
    </w:p>
    <w:p w14:paraId="55F67232" w14:textId="77777777" w:rsidR="00AB7D27" w:rsidRDefault="00AB7D27" w:rsidP="00AB7D27">
      <w:pPr>
        <w:pStyle w:val="PL"/>
      </w:pPr>
    </w:p>
    <w:p w14:paraId="6A87DBC7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TimeDomainPara</w:t>
      </w:r>
      <w:proofErr w:type="spellEnd"/>
      <w:r>
        <w:t>:</w:t>
      </w:r>
    </w:p>
    <w:p w14:paraId="7907458B" w14:textId="77777777" w:rsidR="00AB7D27" w:rsidRDefault="00AB7D27" w:rsidP="00AB7D27">
      <w:pPr>
        <w:pStyle w:val="PL"/>
      </w:pPr>
      <w:r>
        <w:t xml:space="preserve">      type: object</w:t>
      </w:r>
    </w:p>
    <w:p w14:paraId="2703E70D" w14:textId="77777777" w:rsidR="00AB7D27" w:rsidRDefault="00AB7D27" w:rsidP="00AB7D27">
      <w:pPr>
        <w:pStyle w:val="PL"/>
      </w:pPr>
      <w:r>
        <w:t xml:space="preserve">      properties:</w:t>
      </w:r>
    </w:p>
    <w:p w14:paraId="5BC39372" w14:textId="77777777" w:rsidR="00AB7D27" w:rsidRDefault="00AB7D27" w:rsidP="00AB7D27">
      <w:pPr>
        <w:pStyle w:val="PL"/>
      </w:pPr>
      <w:r>
        <w:t xml:space="preserve">        dlULSwitchingPeriod1:</w:t>
      </w:r>
    </w:p>
    <w:p w14:paraId="78FC5F51" w14:textId="77777777" w:rsidR="00AB7D27" w:rsidRDefault="00AB7D27" w:rsidP="00AB7D27">
      <w:pPr>
        <w:pStyle w:val="PL"/>
      </w:pPr>
      <w:r>
        <w:t xml:space="preserve">          type: string</w:t>
      </w:r>
    </w:p>
    <w:p w14:paraId="04E19DA4" w14:textId="77777777" w:rsidR="00AB7D27" w:rsidRDefault="00AB7D27" w:rsidP="00AB7D2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E694FC1" w14:textId="77777777" w:rsidR="00AB7D27" w:rsidRDefault="00AB7D27" w:rsidP="00AB7D27">
      <w:pPr>
        <w:pStyle w:val="PL"/>
      </w:pPr>
      <w:r>
        <w:t xml:space="preserve">           - MS0P5</w:t>
      </w:r>
    </w:p>
    <w:p w14:paraId="09257B47" w14:textId="77777777" w:rsidR="00AB7D27" w:rsidRDefault="00AB7D27" w:rsidP="00AB7D27">
      <w:pPr>
        <w:pStyle w:val="PL"/>
      </w:pPr>
      <w:r>
        <w:t xml:space="preserve">           - MS0P625</w:t>
      </w:r>
    </w:p>
    <w:p w14:paraId="7DF7164D" w14:textId="77777777" w:rsidR="00AB7D27" w:rsidRDefault="00AB7D27" w:rsidP="00AB7D27">
      <w:pPr>
        <w:pStyle w:val="PL"/>
      </w:pPr>
      <w:r>
        <w:t xml:space="preserve">           - MS1</w:t>
      </w:r>
    </w:p>
    <w:p w14:paraId="0B1F7B11" w14:textId="77777777" w:rsidR="00AB7D27" w:rsidRDefault="00AB7D27" w:rsidP="00AB7D27">
      <w:pPr>
        <w:pStyle w:val="PL"/>
      </w:pPr>
      <w:r>
        <w:t xml:space="preserve">           - MS1P25</w:t>
      </w:r>
    </w:p>
    <w:p w14:paraId="51C0EEA7" w14:textId="77777777" w:rsidR="00AB7D27" w:rsidRDefault="00AB7D27" w:rsidP="00AB7D27">
      <w:pPr>
        <w:pStyle w:val="PL"/>
      </w:pPr>
      <w:r>
        <w:t xml:space="preserve">           - MS2</w:t>
      </w:r>
    </w:p>
    <w:p w14:paraId="71904E56" w14:textId="77777777" w:rsidR="00AB7D27" w:rsidRDefault="00AB7D27" w:rsidP="00AB7D27">
      <w:pPr>
        <w:pStyle w:val="PL"/>
      </w:pPr>
      <w:r>
        <w:t xml:space="preserve">           - MS2P5</w:t>
      </w:r>
    </w:p>
    <w:p w14:paraId="481A38FF" w14:textId="77777777" w:rsidR="00AB7D27" w:rsidRDefault="00AB7D27" w:rsidP="00AB7D27">
      <w:pPr>
        <w:pStyle w:val="PL"/>
      </w:pPr>
      <w:r>
        <w:t xml:space="preserve">           - MS3</w:t>
      </w:r>
    </w:p>
    <w:p w14:paraId="31095CF0" w14:textId="77777777" w:rsidR="00AB7D27" w:rsidRDefault="00AB7D27" w:rsidP="00AB7D27">
      <w:pPr>
        <w:pStyle w:val="PL"/>
      </w:pPr>
      <w:r>
        <w:t xml:space="preserve">           - MS4</w:t>
      </w:r>
    </w:p>
    <w:p w14:paraId="4F3F35E8" w14:textId="77777777" w:rsidR="00AB7D27" w:rsidRDefault="00AB7D27" w:rsidP="00AB7D27">
      <w:pPr>
        <w:pStyle w:val="PL"/>
      </w:pPr>
      <w:r>
        <w:t xml:space="preserve">           - MS5</w:t>
      </w:r>
    </w:p>
    <w:p w14:paraId="4703F380" w14:textId="77777777" w:rsidR="00AB7D27" w:rsidRDefault="00AB7D27" w:rsidP="00AB7D27">
      <w:pPr>
        <w:pStyle w:val="PL"/>
      </w:pPr>
      <w:r>
        <w:t xml:space="preserve">           - MS10</w:t>
      </w:r>
    </w:p>
    <w:p w14:paraId="7DA156C1" w14:textId="77777777" w:rsidR="00AB7D27" w:rsidRDefault="00AB7D27" w:rsidP="00AB7D27">
      <w:pPr>
        <w:pStyle w:val="PL"/>
      </w:pPr>
      <w:r>
        <w:t xml:space="preserve">           - MS20</w:t>
      </w:r>
    </w:p>
    <w:p w14:paraId="318A217A" w14:textId="77777777" w:rsidR="00AB7D27" w:rsidRDefault="00AB7D27" w:rsidP="00AB7D27">
      <w:pPr>
        <w:pStyle w:val="PL"/>
      </w:pPr>
      <w:r>
        <w:t xml:space="preserve">        symbolOffsetOfReferencePoint1:</w:t>
      </w:r>
    </w:p>
    <w:p w14:paraId="1B330670" w14:textId="77777777" w:rsidR="00AB7D27" w:rsidRDefault="00AB7D27" w:rsidP="00AB7D27">
      <w:pPr>
        <w:pStyle w:val="PL"/>
      </w:pPr>
      <w:r>
        <w:t xml:space="preserve">           type: integer</w:t>
      </w:r>
    </w:p>
    <w:p w14:paraId="0F8AA43F" w14:textId="77777777" w:rsidR="00AB7D27" w:rsidRDefault="00AB7D27" w:rsidP="00AB7D27">
      <w:pPr>
        <w:pStyle w:val="PL"/>
      </w:pPr>
      <w:r>
        <w:t xml:space="preserve">        dlULSwitchingPeriod2:</w:t>
      </w:r>
    </w:p>
    <w:p w14:paraId="54CBC925" w14:textId="77777777" w:rsidR="00AB7D27" w:rsidRDefault="00AB7D27" w:rsidP="00AB7D27">
      <w:pPr>
        <w:pStyle w:val="PL"/>
      </w:pPr>
      <w:r>
        <w:t xml:space="preserve">          type: string</w:t>
      </w:r>
    </w:p>
    <w:p w14:paraId="28F07C7D" w14:textId="77777777" w:rsidR="00AB7D27" w:rsidRDefault="00AB7D27" w:rsidP="00AB7D2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CE49E67" w14:textId="77777777" w:rsidR="00AB7D27" w:rsidRDefault="00AB7D27" w:rsidP="00AB7D27">
      <w:pPr>
        <w:pStyle w:val="PL"/>
      </w:pPr>
      <w:r>
        <w:t xml:space="preserve">           - MS0P5</w:t>
      </w:r>
    </w:p>
    <w:p w14:paraId="599DAAD6" w14:textId="77777777" w:rsidR="00AB7D27" w:rsidRDefault="00AB7D27" w:rsidP="00AB7D27">
      <w:pPr>
        <w:pStyle w:val="PL"/>
      </w:pPr>
      <w:r>
        <w:t xml:space="preserve">           - MS0P625</w:t>
      </w:r>
    </w:p>
    <w:p w14:paraId="10AFB048" w14:textId="77777777" w:rsidR="00AB7D27" w:rsidRDefault="00AB7D27" w:rsidP="00AB7D27">
      <w:pPr>
        <w:pStyle w:val="PL"/>
      </w:pPr>
      <w:r>
        <w:t xml:space="preserve">           - MS1</w:t>
      </w:r>
    </w:p>
    <w:p w14:paraId="3F0A7A25" w14:textId="77777777" w:rsidR="00AB7D27" w:rsidRDefault="00AB7D27" w:rsidP="00AB7D27">
      <w:pPr>
        <w:pStyle w:val="PL"/>
      </w:pPr>
      <w:r>
        <w:t xml:space="preserve">           - MS1P25</w:t>
      </w:r>
    </w:p>
    <w:p w14:paraId="0FFCBBEE" w14:textId="77777777" w:rsidR="00AB7D27" w:rsidRDefault="00AB7D27" w:rsidP="00AB7D27">
      <w:pPr>
        <w:pStyle w:val="PL"/>
      </w:pPr>
      <w:r>
        <w:t xml:space="preserve">           - MS2</w:t>
      </w:r>
    </w:p>
    <w:p w14:paraId="6DC24ECF" w14:textId="77777777" w:rsidR="00AB7D27" w:rsidRDefault="00AB7D27" w:rsidP="00AB7D27">
      <w:pPr>
        <w:pStyle w:val="PL"/>
      </w:pPr>
      <w:r>
        <w:t xml:space="preserve">           - MS2P5</w:t>
      </w:r>
    </w:p>
    <w:p w14:paraId="525641A0" w14:textId="77777777" w:rsidR="00AB7D27" w:rsidRDefault="00AB7D27" w:rsidP="00AB7D27">
      <w:pPr>
        <w:pStyle w:val="PL"/>
      </w:pPr>
      <w:r>
        <w:t xml:space="preserve">           - MS3</w:t>
      </w:r>
    </w:p>
    <w:p w14:paraId="52207CA7" w14:textId="77777777" w:rsidR="00AB7D27" w:rsidRDefault="00AB7D27" w:rsidP="00AB7D27">
      <w:pPr>
        <w:pStyle w:val="PL"/>
      </w:pPr>
      <w:r>
        <w:t xml:space="preserve">           - MS4</w:t>
      </w:r>
    </w:p>
    <w:p w14:paraId="435AF13A" w14:textId="77777777" w:rsidR="00AB7D27" w:rsidRDefault="00AB7D27" w:rsidP="00AB7D27">
      <w:pPr>
        <w:pStyle w:val="PL"/>
      </w:pPr>
      <w:r>
        <w:t xml:space="preserve">           - MS5</w:t>
      </w:r>
    </w:p>
    <w:p w14:paraId="12E520C1" w14:textId="77777777" w:rsidR="00AB7D27" w:rsidRDefault="00AB7D27" w:rsidP="00AB7D27">
      <w:pPr>
        <w:pStyle w:val="PL"/>
      </w:pPr>
      <w:r>
        <w:t xml:space="preserve">           - MS10</w:t>
      </w:r>
    </w:p>
    <w:p w14:paraId="7B26480D" w14:textId="77777777" w:rsidR="00AB7D27" w:rsidRDefault="00AB7D27" w:rsidP="00AB7D27">
      <w:pPr>
        <w:pStyle w:val="PL"/>
      </w:pPr>
      <w:r>
        <w:t xml:space="preserve">           - MS20</w:t>
      </w:r>
    </w:p>
    <w:p w14:paraId="06A726EB" w14:textId="77777777" w:rsidR="00AB7D27" w:rsidRDefault="00AB7D27" w:rsidP="00AB7D27">
      <w:pPr>
        <w:pStyle w:val="PL"/>
      </w:pPr>
      <w:r>
        <w:t xml:space="preserve">        symbolOffsetOfReferencePoint2:</w:t>
      </w:r>
    </w:p>
    <w:p w14:paraId="558CB327" w14:textId="77777777" w:rsidR="00AB7D27" w:rsidRDefault="00AB7D27" w:rsidP="00AB7D27">
      <w:pPr>
        <w:pStyle w:val="PL"/>
      </w:pPr>
      <w:r>
        <w:t xml:space="preserve">          type: integer</w:t>
      </w:r>
    </w:p>
    <w:p w14:paraId="11C1B856" w14:textId="77777777" w:rsidR="00AB7D27" w:rsidRDefault="00AB7D27" w:rsidP="00AB7D27">
      <w:pPr>
        <w:pStyle w:val="PL"/>
      </w:pPr>
      <w:r>
        <w:t xml:space="preserve">        totalnrofSetIdofRS1:</w:t>
      </w:r>
    </w:p>
    <w:p w14:paraId="4FC97490" w14:textId="77777777" w:rsidR="00AB7D27" w:rsidRDefault="00AB7D27" w:rsidP="00AB7D27">
      <w:pPr>
        <w:pStyle w:val="PL"/>
      </w:pPr>
      <w:r>
        <w:t xml:space="preserve">          type: integer</w:t>
      </w:r>
    </w:p>
    <w:p w14:paraId="7E89906D" w14:textId="77777777" w:rsidR="00AB7D27" w:rsidRDefault="00AB7D27" w:rsidP="00AB7D27">
      <w:pPr>
        <w:pStyle w:val="PL"/>
      </w:pPr>
      <w:r>
        <w:t xml:space="preserve">        totalnrofSetIdofRS2:</w:t>
      </w:r>
    </w:p>
    <w:p w14:paraId="7E7696D0" w14:textId="77777777" w:rsidR="00AB7D27" w:rsidRDefault="00AB7D27" w:rsidP="00AB7D27">
      <w:pPr>
        <w:pStyle w:val="PL"/>
      </w:pPr>
      <w:r>
        <w:t xml:space="preserve">          type: integer</w:t>
      </w:r>
    </w:p>
    <w:p w14:paraId="26849516" w14:textId="77777777" w:rsidR="00AB7D27" w:rsidRDefault="00AB7D27" w:rsidP="00AB7D27">
      <w:pPr>
        <w:pStyle w:val="PL"/>
      </w:pPr>
      <w:r>
        <w:t xml:space="preserve">        nrofConsecutiveRIMRS1:</w:t>
      </w:r>
    </w:p>
    <w:p w14:paraId="475839A5" w14:textId="77777777" w:rsidR="00AB7D27" w:rsidRDefault="00AB7D27" w:rsidP="00AB7D27">
      <w:pPr>
        <w:pStyle w:val="PL"/>
      </w:pPr>
      <w:r>
        <w:t xml:space="preserve">          type: integer</w:t>
      </w:r>
    </w:p>
    <w:p w14:paraId="1EA841D1" w14:textId="77777777" w:rsidR="00AB7D27" w:rsidRDefault="00AB7D27" w:rsidP="00AB7D27">
      <w:pPr>
        <w:pStyle w:val="PL"/>
      </w:pPr>
      <w:r>
        <w:t xml:space="preserve">        nrofConsecutiveRIMRS2:</w:t>
      </w:r>
    </w:p>
    <w:p w14:paraId="37F19E5B" w14:textId="77777777" w:rsidR="00AB7D27" w:rsidRDefault="00AB7D27" w:rsidP="00AB7D27">
      <w:pPr>
        <w:pStyle w:val="PL"/>
      </w:pPr>
      <w:r>
        <w:t xml:space="preserve">          type: integer</w:t>
      </w:r>
    </w:p>
    <w:p w14:paraId="4B54E213" w14:textId="77777777" w:rsidR="00AB7D27" w:rsidRDefault="00AB7D27" w:rsidP="00AB7D27">
      <w:pPr>
        <w:pStyle w:val="PL"/>
      </w:pPr>
      <w:r>
        <w:t xml:space="preserve">        consecutiveRIMRS1List:</w:t>
      </w:r>
    </w:p>
    <w:p w14:paraId="1271C4A7" w14:textId="77777777" w:rsidR="00AB7D27" w:rsidRDefault="00AB7D27" w:rsidP="00AB7D27">
      <w:pPr>
        <w:pStyle w:val="PL"/>
      </w:pPr>
      <w:r>
        <w:t xml:space="preserve">          type: array</w:t>
      </w:r>
    </w:p>
    <w:p w14:paraId="3191F4AA" w14:textId="77777777" w:rsidR="00AB7D27" w:rsidRDefault="00AB7D27" w:rsidP="00AB7D27">
      <w:pPr>
        <w:pStyle w:val="PL"/>
      </w:pPr>
      <w:r>
        <w:t xml:space="preserve">          items:</w:t>
      </w:r>
    </w:p>
    <w:p w14:paraId="4763E7DD" w14:textId="77777777" w:rsidR="00AB7D27" w:rsidRDefault="00AB7D27" w:rsidP="00AB7D27">
      <w:pPr>
        <w:pStyle w:val="PL"/>
      </w:pPr>
      <w:r>
        <w:t xml:space="preserve">            type: integer</w:t>
      </w:r>
    </w:p>
    <w:p w14:paraId="5EC2D569" w14:textId="77777777" w:rsidR="00AB7D27" w:rsidRDefault="00AB7D27" w:rsidP="00AB7D27">
      <w:pPr>
        <w:pStyle w:val="PL"/>
      </w:pPr>
      <w:r>
        <w:t xml:space="preserve">        consecutiveRIMRS2List:</w:t>
      </w:r>
    </w:p>
    <w:p w14:paraId="73820BF6" w14:textId="77777777" w:rsidR="00AB7D27" w:rsidRDefault="00AB7D27" w:rsidP="00AB7D27">
      <w:pPr>
        <w:pStyle w:val="PL"/>
      </w:pPr>
      <w:r>
        <w:t xml:space="preserve">          type: array</w:t>
      </w:r>
    </w:p>
    <w:p w14:paraId="5F11CF02" w14:textId="77777777" w:rsidR="00AB7D27" w:rsidRDefault="00AB7D27" w:rsidP="00AB7D27">
      <w:pPr>
        <w:pStyle w:val="PL"/>
      </w:pPr>
      <w:r>
        <w:t xml:space="preserve">          items:</w:t>
      </w:r>
    </w:p>
    <w:p w14:paraId="493F5645" w14:textId="77777777" w:rsidR="00AB7D27" w:rsidRDefault="00AB7D27" w:rsidP="00AB7D27">
      <w:pPr>
        <w:pStyle w:val="PL"/>
      </w:pPr>
      <w:r>
        <w:t xml:space="preserve">            type: integer</w:t>
      </w:r>
    </w:p>
    <w:p w14:paraId="1DDD670A" w14:textId="77777777" w:rsidR="00AB7D27" w:rsidRDefault="00AB7D27" w:rsidP="00AB7D27">
      <w:pPr>
        <w:pStyle w:val="PL"/>
      </w:pPr>
      <w:r>
        <w:t xml:space="preserve">        enablenearfarIndicationRS1:</w:t>
      </w:r>
    </w:p>
    <w:p w14:paraId="51C6B988" w14:textId="77777777" w:rsidR="00AB7D27" w:rsidRDefault="00AB7D27" w:rsidP="00AB7D27">
      <w:pPr>
        <w:pStyle w:val="PL"/>
      </w:pPr>
      <w:r>
        <w:t xml:space="preserve">          type: string</w:t>
      </w:r>
    </w:p>
    <w:p w14:paraId="4FC87A83" w14:textId="77777777" w:rsidR="00AB7D27" w:rsidRDefault="00AB7D27" w:rsidP="00AB7D2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910C0D7" w14:textId="77777777" w:rsidR="00AB7D27" w:rsidRDefault="00AB7D27" w:rsidP="00AB7D27">
      <w:pPr>
        <w:pStyle w:val="PL"/>
      </w:pPr>
      <w:r>
        <w:t xml:space="preserve">            - ENABLE</w:t>
      </w:r>
    </w:p>
    <w:p w14:paraId="72C2DC5B" w14:textId="77777777" w:rsidR="00AB7D27" w:rsidRDefault="00AB7D27" w:rsidP="00AB7D27">
      <w:pPr>
        <w:pStyle w:val="PL"/>
      </w:pPr>
      <w:r>
        <w:t xml:space="preserve">            - DISABLE          </w:t>
      </w:r>
    </w:p>
    <w:p w14:paraId="388C909C" w14:textId="77777777" w:rsidR="00AB7D27" w:rsidRDefault="00AB7D27" w:rsidP="00AB7D27">
      <w:pPr>
        <w:pStyle w:val="PL"/>
      </w:pPr>
      <w:r>
        <w:t xml:space="preserve">        enablenearfarIndicationRS2:</w:t>
      </w:r>
    </w:p>
    <w:p w14:paraId="03948CC3" w14:textId="77777777" w:rsidR="00AB7D27" w:rsidRDefault="00AB7D27" w:rsidP="00AB7D27">
      <w:pPr>
        <w:pStyle w:val="PL"/>
      </w:pPr>
      <w:r>
        <w:t xml:space="preserve">          type: string</w:t>
      </w:r>
    </w:p>
    <w:p w14:paraId="74E8D161" w14:textId="77777777" w:rsidR="00AB7D27" w:rsidRDefault="00AB7D27" w:rsidP="00AB7D2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B56D74" w14:textId="77777777" w:rsidR="00AB7D27" w:rsidRDefault="00AB7D27" w:rsidP="00AB7D27">
      <w:pPr>
        <w:pStyle w:val="PL"/>
      </w:pPr>
      <w:r>
        <w:t xml:space="preserve">            - ENABLE</w:t>
      </w:r>
    </w:p>
    <w:p w14:paraId="2534AE52" w14:textId="77777777" w:rsidR="00AB7D27" w:rsidRDefault="00AB7D27" w:rsidP="00AB7D27">
      <w:pPr>
        <w:pStyle w:val="PL"/>
      </w:pPr>
      <w:r>
        <w:t xml:space="preserve">            - DISABLE          </w:t>
      </w:r>
    </w:p>
    <w:p w14:paraId="71103596" w14:textId="77777777" w:rsidR="00AB7D27" w:rsidRDefault="00AB7D27" w:rsidP="00AB7D27">
      <w:pPr>
        <w:pStyle w:val="PL"/>
      </w:pPr>
    </w:p>
    <w:p w14:paraId="15E4A55E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RimRSReportInfo</w:t>
      </w:r>
      <w:proofErr w:type="spellEnd"/>
      <w:r>
        <w:t>:</w:t>
      </w:r>
    </w:p>
    <w:p w14:paraId="7FA8D3F2" w14:textId="77777777" w:rsidR="00AB7D27" w:rsidRDefault="00AB7D27" w:rsidP="00AB7D27">
      <w:pPr>
        <w:pStyle w:val="PL"/>
      </w:pPr>
      <w:r>
        <w:t xml:space="preserve">      type: object</w:t>
      </w:r>
    </w:p>
    <w:p w14:paraId="0AD7F217" w14:textId="77777777" w:rsidR="00AB7D27" w:rsidRDefault="00AB7D27" w:rsidP="00AB7D27">
      <w:pPr>
        <w:pStyle w:val="PL"/>
      </w:pPr>
      <w:r>
        <w:t xml:space="preserve">      properties:</w:t>
      </w:r>
    </w:p>
    <w:p w14:paraId="196F038C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detectedSetID</w:t>
      </w:r>
      <w:proofErr w:type="spellEnd"/>
      <w:r>
        <w:t>:</w:t>
      </w:r>
    </w:p>
    <w:p w14:paraId="52E7C542" w14:textId="77777777" w:rsidR="00AB7D27" w:rsidRDefault="00AB7D27" w:rsidP="00AB7D27">
      <w:pPr>
        <w:pStyle w:val="PL"/>
      </w:pPr>
      <w:r>
        <w:lastRenderedPageBreak/>
        <w:t xml:space="preserve">          type: integer</w:t>
      </w:r>
    </w:p>
    <w:p w14:paraId="2087660C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propagationDelay</w:t>
      </w:r>
      <w:proofErr w:type="spellEnd"/>
      <w:r>
        <w:t>:</w:t>
      </w:r>
    </w:p>
    <w:p w14:paraId="05629183" w14:textId="77777777" w:rsidR="00AB7D27" w:rsidRDefault="00AB7D27" w:rsidP="00AB7D27">
      <w:pPr>
        <w:pStyle w:val="PL"/>
      </w:pPr>
      <w:r>
        <w:t xml:space="preserve">          type: integer</w:t>
      </w:r>
    </w:p>
    <w:p w14:paraId="3174F614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functionalityOfRIMRS</w:t>
      </w:r>
      <w:proofErr w:type="spellEnd"/>
      <w:r>
        <w:t>:</w:t>
      </w:r>
    </w:p>
    <w:p w14:paraId="6F112C8A" w14:textId="77777777" w:rsidR="00AB7D27" w:rsidRDefault="00AB7D27" w:rsidP="00AB7D27">
      <w:pPr>
        <w:pStyle w:val="PL"/>
      </w:pPr>
      <w:r>
        <w:t xml:space="preserve">          type: string</w:t>
      </w:r>
    </w:p>
    <w:p w14:paraId="00E68AB8" w14:textId="77777777" w:rsidR="00AB7D27" w:rsidRDefault="00AB7D27" w:rsidP="00AB7D2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7646D91" w14:textId="77777777" w:rsidR="00AB7D27" w:rsidRDefault="00AB7D27" w:rsidP="00AB7D27">
      <w:pPr>
        <w:pStyle w:val="PL"/>
      </w:pPr>
      <w:r>
        <w:t xml:space="preserve">            - RS1</w:t>
      </w:r>
    </w:p>
    <w:p w14:paraId="52CC1A69" w14:textId="77777777" w:rsidR="00AB7D27" w:rsidRDefault="00AB7D27" w:rsidP="00AB7D27">
      <w:pPr>
        <w:pStyle w:val="PL"/>
      </w:pPr>
      <w:r>
        <w:t xml:space="preserve">            - RS2</w:t>
      </w:r>
    </w:p>
    <w:p w14:paraId="7B1DFF1A" w14:textId="77777777" w:rsidR="00AB7D27" w:rsidRDefault="00AB7D27" w:rsidP="00AB7D27">
      <w:pPr>
        <w:pStyle w:val="PL"/>
      </w:pPr>
      <w:r>
        <w:t xml:space="preserve">            - RS1forEnoughMitigation</w:t>
      </w:r>
    </w:p>
    <w:p w14:paraId="48D07F95" w14:textId="77777777" w:rsidR="00AB7D27" w:rsidRDefault="00AB7D27" w:rsidP="00AB7D27">
      <w:pPr>
        <w:pStyle w:val="PL"/>
      </w:pPr>
      <w:r>
        <w:t xml:space="preserve">            - RS1forNotEnoughMitigation          </w:t>
      </w:r>
    </w:p>
    <w:p w14:paraId="01BB49C7" w14:textId="77777777" w:rsidR="00AB7D27" w:rsidRDefault="00AB7D27" w:rsidP="00AB7D27">
      <w:pPr>
        <w:pStyle w:val="PL"/>
      </w:pPr>
    </w:p>
    <w:p w14:paraId="090A182F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RimRSReportConf</w:t>
      </w:r>
      <w:proofErr w:type="spellEnd"/>
      <w:r>
        <w:t>:</w:t>
      </w:r>
    </w:p>
    <w:p w14:paraId="634E8217" w14:textId="77777777" w:rsidR="00AB7D27" w:rsidRDefault="00AB7D27" w:rsidP="00AB7D27">
      <w:pPr>
        <w:pStyle w:val="PL"/>
      </w:pPr>
      <w:r>
        <w:t xml:space="preserve">      type: object</w:t>
      </w:r>
    </w:p>
    <w:p w14:paraId="55E193F9" w14:textId="77777777" w:rsidR="00AB7D27" w:rsidRDefault="00AB7D27" w:rsidP="00AB7D27">
      <w:pPr>
        <w:pStyle w:val="PL"/>
      </w:pPr>
      <w:r>
        <w:t xml:space="preserve">      properties:</w:t>
      </w:r>
    </w:p>
    <w:p w14:paraId="49F68A07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reportIndicator</w:t>
      </w:r>
      <w:proofErr w:type="spellEnd"/>
      <w:r>
        <w:t>:</w:t>
      </w:r>
    </w:p>
    <w:p w14:paraId="121A0ED4" w14:textId="77777777" w:rsidR="00AB7D27" w:rsidRDefault="00AB7D27" w:rsidP="00AB7D27">
      <w:pPr>
        <w:pStyle w:val="PL"/>
      </w:pPr>
      <w:r>
        <w:t xml:space="preserve">          type: string</w:t>
      </w:r>
    </w:p>
    <w:p w14:paraId="0CB79E28" w14:textId="77777777" w:rsidR="00AB7D27" w:rsidRDefault="00AB7D27" w:rsidP="00AB7D2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B3B0E6A" w14:textId="77777777" w:rsidR="00AB7D27" w:rsidRDefault="00AB7D27" w:rsidP="00AB7D27">
      <w:pPr>
        <w:pStyle w:val="PL"/>
      </w:pPr>
      <w:r>
        <w:t xml:space="preserve">            - ENABLE</w:t>
      </w:r>
    </w:p>
    <w:p w14:paraId="23A4E6F4" w14:textId="77777777" w:rsidR="00AB7D27" w:rsidRDefault="00AB7D27" w:rsidP="00AB7D27">
      <w:pPr>
        <w:pStyle w:val="PL"/>
      </w:pPr>
      <w:r>
        <w:t xml:space="preserve">            - DISABLE          </w:t>
      </w:r>
    </w:p>
    <w:p w14:paraId="083CEE98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reportInterval</w:t>
      </w:r>
      <w:proofErr w:type="spellEnd"/>
      <w:r>
        <w:t>:</w:t>
      </w:r>
    </w:p>
    <w:p w14:paraId="2499E96E" w14:textId="77777777" w:rsidR="00AB7D27" w:rsidRDefault="00AB7D27" w:rsidP="00AB7D27">
      <w:pPr>
        <w:pStyle w:val="PL"/>
      </w:pPr>
      <w:r>
        <w:t xml:space="preserve">           type: integer</w:t>
      </w:r>
    </w:p>
    <w:p w14:paraId="3F9CDAE2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nrofRIMRSReportInfo</w:t>
      </w:r>
      <w:proofErr w:type="spellEnd"/>
      <w:r>
        <w:t>:</w:t>
      </w:r>
    </w:p>
    <w:p w14:paraId="7F85D33C" w14:textId="77777777" w:rsidR="00AB7D27" w:rsidRDefault="00AB7D27" w:rsidP="00AB7D27">
      <w:pPr>
        <w:pStyle w:val="PL"/>
      </w:pPr>
      <w:r>
        <w:t xml:space="preserve">          type: integer</w:t>
      </w:r>
    </w:p>
    <w:p w14:paraId="4C059B68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maxPropagationDelay</w:t>
      </w:r>
      <w:proofErr w:type="spellEnd"/>
      <w:r>
        <w:t>:</w:t>
      </w:r>
    </w:p>
    <w:p w14:paraId="0E27D34E" w14:textId="77777777" w:rsidR="00AB7D27" w:rsidRDefault="00AB7D27" w:rsidP="00AB7D27">
      <w:pPr>
        <w:pStyle w:val="PL"/>
      </w:pPr>
      <w:r>
        <w:t xml:space="preserve">          type: integer</w:t>
      </w:r>
    </w:p>
    <w:p w14:paraId="28E207BE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rimRSReportInfoList</w:t>
      </w:r>
      <w:proofErr w:type="spellEnd"/>
      <w:r>
        <w:t>:</w:t>
      </w:r>
    </w:p>
    <w:p w14:paraId="024FC48A" w14:textId="77777777" w:rsidR="00AB7D27" w:rsidRDefault="00AB7D27" w:rsidP="00AB7D27">
      <w:pPr>
        <w:pStyle w:val="PL"/>
      </w:pPr>
      <w:r>
        <w:t xml:space="preserve">          type: array</w:t>
      </w:r>
    </w:p>
    <w:p w14:paraId="4933A4AB" w14:textId="77777777" w:rsidR="00AB7D27" w:rsidRDefault="00AB7D27" w:rsidP="00AB7D27">
      <w:pPr>
        <w:pStyle w:val="PL"/>
      </w:pPr>
      <w:r>
        <w:t xml:space="preserve">          items:</w:t>
      </w:r>
    </w:p>
    <w:p w14:paraId="5D41195A" w14:textId="77777777" w:rsidR="00AB7D27" w:rsidRDefault="00AB7D27" w:rsidP="00AB7D27">
      <w:pPr>
        <w:pStyle w:val="PL"/>
      </w:pPr>
      <w:r>
        <w:t xml:space="preserve">            $ref: '#/components/schemas/</w:t>
      </w:r>
      <w:proofErr w:type="spellStart"/>
      <w:r>
        <w:t>RimRSReportInfo</w:t>
      </w:r>
      <w:proofErr w:type="spellEnd"/>
      <w:r>
        <w:t>'</w:t>
      </w:r>
    </w:p>
    <w:p w14:paraId="25766B63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TceMappingInfo</w:t>
      </w:r>
      <w:proofErr w:type="spellEnd"/>
      <w:r>
        <w:t>:</w:t>
      </w:r>
    </w:p>
    <w:p w14:paraId="4B0278B3" w14:textId="77777777" w:rsidR="00AB7D27" w:rsidRDefault="00AB7D27" w:rsidP="00AB7D27">
      <w:pPr>
        <w:pStyle w:val="PL"/>
      </w:pPr>
      <w:r>
        <w:t xml:space="preserve">      type: object</w:t>
      </w:r>
    </w:p>
    <w:p w14:paraId="38DD4CA9" w14:textId="77777777" w:rsidR="00AB7D27" w:rsidRDefault="00AB7D27" w:rsidP="00AB7D27">
      <w:pPr>
        <w:pStyle w:val="PL"/>
      </w:pPr>
      <w:r>
        <w:t xml:space="preserve">      properties:</w:t>
      </w:r>
    </w:p>
    <w:p w14:paraId="1CD2BCDF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TceIPAddress</w:t>
      </w:r>
      <w:proofErr w:type="spellEnd"/>
      <w:r>
        <w:t>:</w:t>
      </w:r>
    </w:p>
    <w:p w14:paraId="5BA489CE" w14:textId="77777777" w:rsidR="00AB7D27" w:rsidRDefault="00AB7D27" w:rsidP="00AB7D27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52479906" w14:textId="77777777" w:rsidR="00AB7D27" w:rsidRDefault="00AB7D27" w:rsidP="00AB7D27">
      <w:pPr>
        <w:pStyle w:val="PL"/>
      </w:pPr>
      <w:r>
        <w:t xml:space="preserve">            - $ref: 'TS28623_ComDefs.yaml#/components/schemas/Ipv4Addr'</w:t>
      </w:r>
    </w:p>
    <w:p w14:paraId="1FC65851" w14:textId="77777777" w:rsidR="00AB7D27" w:rsidRDefault="00AB7D27" w:rsidP="00AB7D27">
      <w:pPr>
        <w:pStyle w:val="PL"/>
      </w:pPr>
      <w:r>
        <w:t xml:space="preserve">            - $ref: 'TS28623_ComDefs.yaml#/components/schemas/Ipv6Addr'</w:t>
      </w:r>
    </w:p>
    <w:p w14:paraId="1736ECCD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TceID</w:t>
      </w:r>
      <w:proofErr w:type="spellEnd"/>
      <w:r>
        <w:t>:</w:t>
      </w:r>
    </w:p>
    <w:p w14:paraId="312731FD" w14:textId="77777777" w:rsidR="00AB7D27" w:rsidRDefault="00AB7D27" w:rsidP="00AB7D27">
      <w:pPr>
        <w:pStyle w:val="PL"/>
      </w:pPr>
      <w:r>
        <w:t xml:space="preserve">          type: integer</w:t>
      </w:r>
    </w:p>
    <w:p w14:paraId="47B5959F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PlmnTarget</w:t>
      </w:r>
      <w:proofErr w:type="spellEnd"/>
      <w:r>
        <w:t>:</w:t>
      </w:r>
    </w:p>
    <w:p w14:paraId="1C39BF05" w14:textId="77777777" w:rsidR="00AB7D27" w:rsidRDefault="00AB7D27" w:rsidP="00AB7D27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E61D684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TceMappingInfoList</w:t>
      </w:r>
      <w:proofErr w:type="spellEnd"/>
      <w:r>
        <w:t>:</w:t>
      </w:r>
    </w:p>
    <w:p w14:paraId="3A6F6C88" w14:textId="77777777" w:rsidR="00AB7D27" w:rsidRDefault="00AB7D27" w:rsidP="00AB7D27">
      <w:pPr>
        <w:pStyle w:val="PL"/>
      </w:pPr>
      <w:r>
        <w:t xml:space="preserve">      type: array</w:t>
      </w:r>
    </w:p>
    <w:p w14:paraId="5FA36A81" w14:textId="77777777" w:rsidR="00AB7D27" w:rsidRDefault="00AB7D27" w:rsidP="00AB7D27">
      <w:pPr>
        <w:pStyle w:val="PL"/>
      </w:pPr>
      <w:r>
        <w:t xml:space="preserve">      items:</w:t>
      </w:r>
    </w:p>
    <w:p w14:paraId="1B39D38C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TceMappingInfo</w:t>
      </w:r>
      <w:proofErr w:type="spellEnd"/>
      <w:r>
        <w:t>'</w:t>
      </w:r>
    </w:p>
    <w:p w14:paraId="14755EEE" w14:textId="77777777" w:rsidR="00AB7D27" w:rsidRDefault="00AB7D27" w:rsidP="00AB7D27">
      <w:pPr>
        <w:pStyle w:val="PL"/>
      </w:pPr>
    </w:p>
    <w:p w14:paraId="75C7855B" w14:textId="77777777" w:rsidR="00AB7D27" w:rsidRDefault="00AB7D27" w:rsidP="00AB7D27">
      <w:pPr>
        <w:pStyle w:val="PL"/>
      </w:pPr>
    </w:p>
    <w:p w14:paraId="0253FD68" w14:textId="77777777" w:rsidR="00AB7D27" w:rsidRDefault="00AB7D27" w:rsidP="00AB7D27">
      <w:pPr>
        <w:pStyle w:val="PL"/>
      </w:pPr>
      <w:r>
        <w:t>#-------- Definition of abstract IOCs --------------------------------------------</w:t>
      </w:r>
    </w:p>
    <w:p w14:paraId="6B2D304E" w14:textId="77777777" w:rsidR="00AB7D27" w:rsidRDefault="00AB7D27" w:rsidP="00AB7D27">
      <w:pPr>
        <w:pStyle w:val="PL"/>
      </w:pPr>
    </w:p>
    <w:p w14:paraId="3FA32303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:</w:t>
      </w:r>
    </w:p>
    <w:p w14:paraId="7083129D" w14:textId="77777777" w:rsidR="00AB7D27" w:rsidRDefault="00AB7D27" w:rsidP="00AB7D27">
      <w:pPr>
        <w:pStyle w:val="PL"/>
      </w:pPr>
      <w:r>
        <w:t xml:space="preserve">      type: object</w:t>
      </w:r>
    </w:p>
    <w:p w14:paraId="6F6DF9C8" w14:textId="77777777" w:rsidR="00AB7D27" w:rsidRDefault="00AB7D27" w:rsidP="00AB7D27">
      <w:pPr>
        <w:pStyle w:val="PL"/>
      </w:pPr>
      <w:r>
        <w:t xml:space="preserve">      properties:</w:t>
      </w:r>
    </w:p>
    <w:p w14:paraId="69146B75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4F6B66CE" w14:textId="77777777" w:rsidR="00AB7D27" w:rsidRDefault="00AB7D27" w:rsidP="00AB7D27">
      <w:pPr>
        <w:pStyle w:val="PL"/>
      </w:pPr>
      <w:r>
        <w:t xml:space="preserve">          type: string</w:t>
      </w:r>
    </w:p>
    <w:p w14:paraId="6653DDFA" w14:textId="77777777" w:rsidR="00AB7D27" w:rsidRDefault="00AB7D27" w:rsidP="00AB7D2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>:</w:t>
      </w:r>
    </w:p>
    <w:p w14:paraId="3A77A44D" w14:textId="77777777" w:rsidR="00AB7D27" w:rsidRDefault="00AB7D27" w:rsidP="00AB7D27">
      <w:pPr>
        <w:pStyle w:val="PL"/>
      </w:pPr>
      <w:r>
        <w:t xml:space="preserve">          $ref: '#/components/schemas/</w:t>
      </w:r>
      <w:proofErr w:type="spellStart"/>
      <w:r>
        <w:t>RrmPolicyMemberList</w:t>
      </w:r>
      <w:proofErr w:type="spellEnd"/>
      <w:r>
        <w:t>'</w:t>
      </w:r>
    </w:p>
    <w:p w14:paraId="1AE6E7B4" w14:textId="77777777" w:rsidR="00AB7D27" w:rsidRDefault="00AB7D27" w:rsidP="00AB7D27">
      <w:pPr>
        <w:pStyle w:val="PL"/>
      </w:pPr>
    </w:p>
    <w:p w14:paraId="2753B40B" w14:textId="77777777" w:rsidR="00AB7D27" w:rsidRDefault="00AB7D27" w:rsidP="00AB7D27">
      <w:pPr>
        <w:pStyle w:val="PL"/>
      </w:pPr>
    </w:p>
    <w:p w14:paraId="512EC0B1" w14:textId="77777777" w:rsidR="00AB7D27" w:rsidRDefault="00AB7D27" w:rsidP="00AB7D27">
      <w:pPr>
        <w:pStyle w:val="PL"/>
      </w:pPr>
      <w:r>
        <w:t>#-------- Definition of concrete IOCs --------------------------------------------</w:t>
      </w:r>
    </w:p>
    <w:p w14:paraId="09A33712" w14:textId="77777777" w:rsidR="00AB7D27" w:rsidRDefault="00AB7D27" w:rsidP="00AB7D27">
      <w:pPr>
        <w:pStyle w:val="PL"/>
      </w:pPr>
    </w:p>
    <w:p w14:paraId="55846F2D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54A9EFAE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65CDA5A" w14:textId="77777777" w:rsidR="00AB7D27" w:rsidRDefault="00AB7D27" w:rsidP="00AB7D27">
      <w:pPr>
        <w:pStyle w:val="PL"/>
      </w:pPr>
      <w:r>
        <w:t xml:space="preserve">        - type: object</w:t>
      </w:r>
    </w:p>
    <w:p w14:paraId="03317701" w14:textId="77777777" w:rsidR="00AB7D27" w:rsidRDefault="00AB7D27" w:rsidP="00AB7D27">
      <w:pPr>
        <w:pStyle w:val="PL"/>
      </w:pPr>
      <w:r>
        <w:t xml:space="preserve">          properties:</w:t>
      </w:r>
    </w:p>
    <w:p w14:paraId="1BAF1FB5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28601B07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09F9B5D6" w14:textId="77777777" w:rsidR="00AB7D27" w:rsidRDefault="00AB7D27" w:rsidP="00AB7D27">
      <w:pPr>
        <w:pStyle w:val="PL"/>
      </w:pPr>
      <w:r>
        <w:t xml:space="preserve">        - type: object</w:t>
      </w:r>
    </w:p>
    <w:p w14:paraId="4BC1817F" w14:textId="77777777" w:rsidR="00AB7D27" w:rsidRDefault="00AB7D27" w:rsidP="00AB7D27">
      <w:pPr>
        <w:pStyle w:val="PL"/>
      </w:pPr>
      <w:r>
        <w:t xml:space="preserve">          properties:</w:t>
      </w:r>
    </w:p>
    <w:p w14:paraId="5991CC29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495237BB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7230DDEB" w14:textId="77777777" w:rsidR="00AB7D27" w:rsidRDefault="00AB7D27" w:rsidP="00AB7D27">
      <w:pPr>
        <w:pStyle w:val="PL"/>
      </w:pPr>
    </w:p>
    <w:p w14:paraId="57BE6A2B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3EFBDFBE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C359FB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45FE9D8" w14:textId="77777777" w:rsidR="00AB7D27" w:rsidRDefault="00AB7D27" w:rsidP="00AB7D27">
      <w:pPr>
        <w:pStyle w:val="PL"/>
      </w:pPr>
      <w:r>
        <w:t xml:space="preserve">        - type: object</w:t>
      </w:r>
    </w:p>
    <w:p w14:paraId="4E9AE061" w14:textId="77777777" w:rsidR="00AB7D27" w:rsidRDefault="00AB7D27" w:rsidP="00AB7D27">
      <w:pPr>
        <w:pStyle w:val="PL"/>
      </w:pPr>
      <w:r>
        <w:t xml:space="preserve">          properties:</w:t>
      </w:r>
    </w:p>
    <w:p w14:paraId="269ECC12" w14:textId="77777777" w:rsidR="00AB7D27" w:rsidRDefault="00AB7D27" w:rsidP="00AB7D27">
      <w:pPr>
        <w:pStyle w:val="PL"/>
      </w:pPr>
      <w:r>
        <w:t xml:space="preserve">            attributes:</w:t>
      </w:r>
    </w:p>
    <w:p w14:paraId="3507986B" w14:textId="77777777" w:rsidR="00AB7D27" w:rsidRDefault="00AB7D27" w:rsidP="00AB7D27">
      <w:pPr>
        <w:pStyle w:val="PL"/>
      </w:pPr>
      <w:r>
        <w:t xml:space="preserve">  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7F6F1E74" w14:textId="77777777" w:rsidR="00AB7D27" w:rsidRDefault="00AB7D27" w:rsidP="00AB7D27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64F04352" w14:textId="77777777" w:rsidR="00AB7D27" w:rsidRDefault="00AB7D27" w:rsidP="00AB7D27">
      <w:pPr>
        <w:pStyle w:val="PL"/>
      </w:pPr>
      <w:r>
        <w:lastRenderedPageBreak/>
        <w:t xml:space="preserve">        - type: object</w:t>
      </w:r>
    </w:p>
    <w:p w14:paraId="7053924E" w14:textId="77777777" w:rsidR="00AB7D27" w:rsidRDefault="00AB7D27" w:rsidP="00AB7D27">
      <w:pPr>
        <w:pStyle w:val="PL"/>
      </w:pPr>
      <w:r>
        <w:t xml:space="preserve">          properties:</w:t>
      </w:r>
    </w:p>
    <w:p w14:paraId="51209B4B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6AF267E2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7088288F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3288DFAD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47F9AEB6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NRFrequency</w:t>
      </w:r>
      <w:proofErr w:type="spellEnd"/>
      <w:r>
        <w:t>:</w:t>
      </w:r>
    </w:p>
    <w:p w14:paraId="50B0652A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NRFrequency</w:t>
      </w:r>
      <w:proofErr w:type="spellEnd"/>
      <w:r>
        <w:t>-Multiple'</w:t>
      </w:r>
    </w:p>
    <w:p w14:paraId="1A25EF6D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ExternalGnbCuCpFunction</w:t>
      </w:r>
      <w:proofErr w:type="spellEnd"/>
      <w:r>
        <w:t>:</w:t>
      </w:r>
    </w:p>
    <w:p w14:paraId="3C5EE30B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ExternalGnbCuCpFunction</w:t>
      </w:r>
      <w:proofErr w:type="spellEnd"/>
      <w:r>
        <w:t>-Multiple'</w:t>
      </w:r>
    </w:p>
    <w:p w14:paraId="1F38EA8D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ExternalENBFunction</w:t>
      </w:r>
      <w:proofErr w:type="spellEnd"/>
      <w:r>
        <w:t>:</w:t>
      </w:r>
    </w:p>
    <w:p w14:paraId="658AD69F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ExternalENBFunction</w:t>
      </w:r>
      <w:proofErr w:type="spellEnd"/>
      <w:r>
        <w:t>-Multiple'</w:t>
      </w:r>
    </w:p>
    <w:p w14:paraId="1A5882D5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EUtranFrequency</w:t>
      </w:r>
      <w:proofErr w:type="spellEnd"/>
      <w:r>
        <w:t>:</w:t>
      </w:r>
    </w:p>
    <w:p w14:paraId="509FDC87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EUtranFrequency</w:t>
      </w:r>
      <w:proofErr w:type="spellEnd"/>
      <w:r>
        <w:t>-Multiple'</w:t>
      </w:r>
    </w:p>
    <w:p w14:paraId="1FDBF4E5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544EC477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6CD3E9D0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18BDAF93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40055A2B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2860ED34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2978A59B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1475EA40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0AA862E8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78E726F5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56CE8C8C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4CF2C754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18D5ADA5" w14:textId="77777777" w:rsidR="00AB7D27" w:rsidRDefault="00AB7D27" w:rsidP="00AB7D27">
      <w:pPr>
        <w:pStyle w:val="PL"/>
      </w:pPr>
      <w:r>
        <w:t xml:space="preserve">            Configurable5QISet:</w:t>
      </w:r>
    </w:p>
    <w:p w14:paraId="58735B65" w14:textId="77777777" w:rsidR="00AB7D27" w:rsidRDefault="00AB7D27" w:rsidP="00AB7D27">
      <w:pPr>
        <w:pStyle w:val="PL"/>
      </w:pPr>
      <w:r>
        <w:t xml:space="preserve">              $ref: 'TS28541_5GcNrm.yaml#/components/schemas/Configurable5QISet-Multiple'</w:t>
      </w:r>
    </w:p>
    <w:p w14:paraId="5C862455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RimRSGlobal</w:t>
      </w:r>
      <w:proofErr w:type="spellEnd"/>
      <w:r>
        <w:t>:</w:t>
      </w:r>
    </w:p>
    <w:p w14:paraId="212CA746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RimRSGlobal</w:t>
      </w:r>
      <w:proofErr w:type="spellEnd"/>
      <w:r>
        <w:t>-Single'</w:t>
      </w:r>
    </w:p>
    <w:p w14:paraId="4919EC77" w14:textId="77777777" w:rsidR="00AB7D27" w:rsidRDefault="00AB7D27" w:rsidP="00AB7D27">
      <w:pPr>
        <w:pStyle w:val="PL"/>
      </w:pPr>
      <w:r>
        <w:t xml:space="preserve">            Dynamic5QISet:</w:t>
      </w:r>
    </w:p>
    <w:p w14:paraId="02916860" w14:textId="77777777" w:rsidR="00AB7D27" w:rsidRDefault="00AB7D27" w:rsidP="00AB7D27">
      <w:pPr>
        <w:pStyle w:val="PL"/>
      </w:pPr>
      <w:r>
        <w:t xml:space="preserve">              $ref: 'TS28541_5GcNrm.yaml#/components/schemas/Dynamic5QISet-Multiple'</w:t>
      </w:r>
    </w:p>
    <w:p w14:paraId="1F5DE7DE" w14:textId="77777777" w:rsidR="00AB7D27" w:rsidRDefault="00AB7D27" w:rsidP="00AB7D27">
      <w:pPr>
        <w:pStyle w:val="PL"/>
      </w:pPr>
    </w:p>
    <w:p w14:paraId="709503F1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1FC532A8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35257B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0EBC057" w14:textId="77777777" w:rsidR="00AB7D27" w:rsidRDefault="00AB7D27" w:rsidP="00AB7D27">
      <w:pPr>
        <w:pStyle w:val="PL"/>
      </w:pPr>
      <w:r>
        <w:t xml:space="preserve">        - type: object</w:t>
      </w:r>
    </w:p>
    <w:p w14:paraId="1F3EAFBC" w14:textId="77777777" w:rsidR="00AB7D27" w:rsidRDefault="00AB7D27" w:rsidP="00AB7D27">
      <w:pPr>
        <w:pStyle w:val="PL"/>
      </w:pPr>
      <w:r>
        <w:t xml:space="preserve">          properties:</w:t>
      </w:r>
    </w:p>
    <w:p w14:paraId="42E888F4" w14:textId="77777777" w:rsidR="00AB7D27" w:rsidRDefault="00AB7D27" w:rsidP="00AB7D27">
      <w:pPr>
        <w:pStyle w:val="PL"/>
      </w:pPr>
      <w:r>
        <w:t xml:space="preserve">            attributes:</w:t>
      </w:r>
    </w:p>
    <w:p w14:paraId="6DDAC152" w14:textId="77777777" w:rsidR="00AB7D27" w:rsidRDefault="00AB7D27" w:rsidP="00AB7D27">
      <w:pPr>
        <w:pStyle w:val="PL"/>
      </w:pPr>
      <w:r>
        <w:t xml:space="preserve">              $ref: 'TS28623_GenericNrm.yaml#/components/schemas/ManagedElement-Attr'</w:t>
      </w:r>
    </w:p>
    <w:p w14:paraId="7C3747F8" w14:textId="77777777" w:rsidR="00AB7D27" w:rsidRDefault="00AB7D27" w:rsidP="00AB7D27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6FD0E58F" w14:textId="77777777" w:rsidR="00AB7D27" w:rsidRDefault="00AB7D27" w:rsidP="00AB7D27">
      <w:pPr>
        <w:pStyle w:val="PL"/>
      </w:pPr>
      <w:r>
        <w:t xml:space="preserve">        - type: object</w:t>
      </w:r>
    </w:p>
    <w:p w14:paraId="3C039184" w14:textId="77777777" w:rsidR="00AB7D27" w:rsidRDefault="00AB7D27" w:rsidP="00AB7D27">
      <w:pPr>
        <w:pStyle w:val="PL"/>
      </w:pPr>
      <w:r>
        <w:t xml:space="preserve">          properties:</w:t>
      </w:r>
    </w:p>
    <w:p w14:paraId="6FF24473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GnbDuFunction</w:t>
      </w:r>
      <w:proofErr w:type="spellEnd"/>
      <w:r>
        <w:t>:</w:t>
      </w:r>
    </w:p>
    <w:p w14:paraId="3C38E544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GnbDuFunction</w:t>
      </w:r>
      <w:proofErr w:type="spellEnd"/>
      <w:r>
        <w:t>-Multiple'</w:t>
      </w:r>
    </w:p>
    <w:p w14:paraId="6DC03459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GnbCuUpFunction</w:t>
      </w:r>
      <w:proofErr w:type="spellEnd"/>
      <w:r>
        <w:t>:</w:t>
      </w:r>
    </w:p>
    <w:p w14:paraId="01A52196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GnbCuUpFunction</w:t>
      </w:r>
      <w:proofErr w:type="spellEnd"/>
      <w:r>
        <w:t>-Multiple'</w:t>
      </w:r>
    </w:p>
    <w:p w14:paraId="370636A8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GnbCuCpFunction</w:t>
      </w:r>
      <w:proofErr w:type="spellEnd"/>
      <w:r>
        <w:t>:</w:t>
      </w:r>
    </w:p>
    <w:p w14:paraId="046BA999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GnbCuCpFunction</w:t>
      </w:r>
      <w:proofErr w:type="spellEnd"/>
      <w:r>
        <w:t>-Multiple'</w:t>
      </w:r>
    </w:p>
    <w:p w14:paraId="3155F400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497E7E4A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14BFB201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191C9107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77F48A03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7B5F9870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1D67EA90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369E631D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754D3057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2D446D85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352A6128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35DE0D34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22AD5D48" w14:textId="77777777" w:rsidR="00AB7D27" w:rsidRDefault="00AB7D27" w:rsidP="00AB7D27">
      <w:pPr>
        <w:pStyle w:val="PL"/>
      </w:pPr>
      <w:r>
        <w:t xml:space="preserve">            Configurable5QISet:</w:t>
      </w:r>
    </w:p>
    <w:p w14:paraId="6FE06161" w14:textId="77777777" w:rsidR="00AB7D27" w:rsidRDefault="00AB7D27" w:rsidP="00AB7D27">
      <w:pPr>
        <w:pStyle w:val="PL"/>
      </w:pPr>
      <w:r>
        <w:t xml:space="preserve">              $ref: 'TS28541_5GcNrm.yaml#/components/schemas/Configurable5QISet-Multiple'</w:t>
      </w:r>
    </w:p>
    <w:p w14:paraId="0E04B85C" w14:textId="77777777" w:rsidR="00AB7D27" w:rsidRDefault="00AB7D27" w:rsidP="00AB7D27">
      <w:pPr>
        <w:pStyle w:val="PL"/>
      </w:pPr>
      <w:r>
        <w:t xml:space="preserve">            Dynamic5QISet:</w:t>
      </w:r>
    </w:p>
    <w:p w14:paraId="6621471C" w14:textId="77777777" w:rsidR="00AB7D27" w:rsidRDefault="00AB7D27" w:rsidP="00AB7D27">
      <w:pPr>
        <w:pStyle w:val="PL"/>
      </w:pPr>
      <w:r>
        <w:t xml:space="preserve">              $ref: 'TS28541_5GcNrm.yaml#/components/schemas/Dynamic5QISet-Multiple'</w:t>
      </w:r>
    </w:p>
    <w:p w14:paraId="25B1E506" w14:textId="77777777" w:rsidR="00AB7D27" w:rsidRDefault="00AB7D27" w:rsidP="00AB7D27">
      <w:pPr>
        <w:pStyle w:val="PL"/>
      </w:pPr>
    </w:p>
    <w:p w14:paraId="34ABE794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-Single:</w:t>
      </w:r>
    </w:p>
    <w:p w14:paraId="41DFEEC9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D85C93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5645F25" w14:textId="77777777" w:rsidR="00AB7D27" w:rsidRDefault="00AB7D27" w:rsidP="00AB7D27">
      <w:pPr>
        <w:pStyle w:val="PL"/>
      </w:pPr>
      <w:r>
        <w:t xml:space="preserve">        - type: object</w:t>
      </w:r>
    </w:p>
    <w:p w14:paraId="26A3164A" w14:textId="77777777" w:rsidR="00AB7D27" w:rsidRDefault="00AB7D27" w:rsidP="00AB7D27">
      <w:pPr>
        <w:pStyle w:val="PL"/>
      </w:pPr>
      <w:r>
        <w:t xml:space="preserve">          properties:</w:t>
      </w:r>
    </w:p>
    <w:p w14:paraId="599AD47F" w14:textId="77777777" w:rsidR="00AB7D27" w:rsidRDefault="00AB7D27" w:rsidP="00AB7D27">
      <w:pPr>
        <w:pStyle w:val="PL"/>
      </w:pPr>
      <w:r>
        <w:t xml:space="preserve">            attributes:</w:t>
      </w:r>
    </w:p>
    <w:p w14:paraId="23D6EE25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7ACB66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0CD9C640" w14:textId="77777777" w:rsidR="00AB7D27" w:rsidRDefault="00AB7D27" w:rsidP="00AB7D27">
      <w:pPr>
        <w:pStyle w:val="PL"/>
      </w:pPr>
      <w:r>
        <w:t xml:space="preserve">                - type: object</w:t>
      </w:r>
    </w:p>
    <w:p w14:paraId="19972F96" w14:textId="77777777" w:rsidR="00AB7D27" w:rsidRDefault="00AB7D27" w:rsidP="00AB7D27">
      <w:pPr>
        <w:pStyle w:val="PL"/>
      </w:pPr>
      <w:r>
        <w:t xml:space="preserve">                  properties:</w:t>
      </w:r>
    </w:p>
    <w:p w14:paraId="58095905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gnbDuId</w:t>
      </w:r>
      <w:proofErr w:type="spellEnd"/>
      <w:r>
        <w:t>:</w:t>
      </w:r>
    </w:p>
    <w:p w14:paraId="79A8F240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GnbDuId</w:t>
      </w:r>
      <w:proofErr w:type="spellEnd"/>
      <w:r>
        <w:t>'</w:t>
      </w:r>
    </w:p>
    <w:p w14:paraId="61626E7E" w14:textId="77777777" w:rsidR="00AB7D27" w:rsidRDefault="00AB7D27" w:rsidP="00AB7D27">
      <w:pPr>
        <w:pStyle w:val="PL"/>
      </w:pPr>
      <w:r>
        <w:lastRenderedPageBreak/>
        <w:t xml:space="preserve">                    </w:t>
      </w:r>
      <w:proofErr w:type="spellStart"/>
      <w:r>
        <w:t>gnbDuName</w:t>
      </w:r>
      <w:proofErr w:type="spellEnd"/>
      <w:r>
        <w:t>:</w:t>
      </w:r>
    </w:p>
    <w:p w14:paraId="1835D1AF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63B9EE5B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6EF9F358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05F97274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4DA88CCE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562E8B4F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rimRSReportConf</w:t>
      </w:r>
      <w:proofErr w:type="spellEnd"/>
      <w:r>
        <w:t>:</w:t>
      </w:r>
    </w:p>
    <w:p w14:paraId="52A332AF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RimRSReportConf</w:t>
      </w:r>
      <w:proofErr w:type="spellEnd"/>
      <w:r>
        <w:t>'</w:t>
      </w:r>
    </w:p>
    <w:p w14:paraId="59DC4D5F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739121A1" w14:textId="77777777" w:rsidR="00AB7D27" w:rsidRDefault="00AB7D27" w:rsidP="00AB7D27">
      <w:pPr>
        <w:pStyle w:val="PL"/>
      </w:pPr>
      <w:r>
        <w:t xml:space="preserve">        - type: object</w:t>
      </w:r>
    </w:p>
    <w:p w14:paraId="21C421D0" w14:textId="77777777" w:rsidR="00AB7D27" w:rsidRDefault="00AB7D27" w:rsidP="00AB7D27">
      <w:pPr>
        <w:pStyle w:val="PL"/>
      </w:pPr>
      <w:r>
        <w:t xml:space="preserve">          properties:</w:t>
      </w:r>
    </w:p>
    <w:p w14:paraId="7C51FA02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6FF10992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0D092725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NrCellDu</w:t>
      </w:r>
      <w:proofErr w:type="spellEnd"/>
      <w:r>
        <w:t>:</w:t>
      </w:r>
    </w:p>
    <w:p w14:paraId="332F68B8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NrCellDu</w:t>
      </w:r>
      <w:proofErr w:type="spellEnd"/>
      <w:r>
        <w:t>-Multiple'</w:t>
      </w:r>
    </w:p>
    <w:p w14:paraId="3CD1301D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Bwp</w:t>
      </w:r>
      <w:proofErr w:type="spellEnd"/>
      <w:r>
        <w:t>-Multiple:</w:t>
      </w:r>
    </w:p>
    <w:p w14:paraId="402F9723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Bwp</w:t>
      </w:r>
      <w:proofErr w:type="spellEnd"/>
      <w:r>
        <w:t>-Multiple'</w:t>
      </w:r>
    </w:p>
    <w:p w14:paraId="7CC5E1F1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NrSectorCarrier</w:t>
      </w:r>
      <w:proofErr w:type="spellEnd"/>
      <w:r>
        <w:t>-Multiple:</w:t>
      </w:r>
    </w:p>
    <w:p w14:paraId="4E79DEA6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NrSectorCarrier</w:t>
      </w:r>
      <w:proofErr w:type="spellEnd"/>
      <w:r>
        <w:t>-Multiple'</w:t>
      </w:r>
    </w:p>
    <w:p w14:paraId="345F6923" w14:textId="77777777" w:rsidR="00AB7D27" w:rsidRDefault="00AB7D27" w:rsidP="00AB7D27">
      <w:pPr>
        <w:pStyle w:val="PL"/>
      </w:pPr>
      <w:r>
        <w:t xml:space="preserve">            EP_F1C:</w:t>
      </w:r>
    </w:p>
    <w:p w14:paraId="4B512D98" w14:textId="77777777" w:rsidR="00AB7D27" w:rsidRDefault="00AB7D27" w:rsidP="00AB7D27">
      <w:pPr>
        <w:pStyle w:val="PL"/>
      </w:pPr>
      <w:r>
        <w:t xml:space="preserve">              $ref: '#/components/schemas/EP_F1C-Single'</w:t>
      </w:r>
    </w:p>
    <w:p w14:paraId="044EFDCF" w14:textId="77777777" w:rsidR="00AB7D27" w:rsidRDefault="00AB7D27" w:rsidP="00AB7D27">
      <w:pPr>
        <w:pStyle w:val="PL"/>
      </w:pPr>
      <w:r>
        <w:t xml:space="preserve">            EP_F1U:</w:t>
      </w:r>
    </w:p>
    <w:p w14:paraId="656B9CA7" w14:textId="77777777" w:rsidR="00AB7D27" w:rsidRDefault="00AB7D27" w:rsidP="00AB7D27">
      <w:pPr>
        <w:pStyle w:val="PL"/>
      </w:pPr>
      <w:r>
        <w:t xml:space="preserve">              $ref: '#/components/schemas/EP_F1U-Multiple'</w:t>
      </w:r>
    </w:p>
    <w:p w14:paraId="6C65A42F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12588009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68348E8B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-Single:</w:t>
      </w:r>
    </w:p>
    <w:p w14:paraId="434D49F4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1AFF38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31BDB833" w14:textId="77777777" w:rsidR="00AB7D27" w:rsidRDefault="00AB7D27" w:rsidP="00AB7D27">
      <w:pPr>
        <w:pStyle w:val="PL"/>
      </w:pPr>
      <w:r>
        <w:t xml:space="preserve">        - type: object</w:t>
      </w:r>
    </w:p>
    <w:p w14:paraId="5650407C" w14:textId="77777777" w:rsidR="00AB7D27" w:rsidRDefault="00AB7D27" w:rsidP="00AB7D27">
      <w:pPr>
        <w:pStyle w:val="PL"/>
      </w:pPr>
      <w:r>
        <w:t xml:space="preserve">          properties:</w:t>
      </w:r>
    </w:p>
    <w:p w14:paraId="5FC6CB95" w14:textId="77777777" w:rsidR="00AB7D27" w:rsidRDefault="00AB7D27" w:rsidP="00AB7D27">
      <w:pPr>
        <w:pStyle w:val="PL"/>
      </w:pPr>
      <w:r>
        <w:t xml:space="preserve">            attributes:</w:t>
      </w:r>
    </w:p>
    <w:p w14:paraId="687CFA9A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DA6E03B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25F4FBB2" w14:textId="77777777" w:rsidR="00AB7D27" w:rsidRDefault="00AB7D27" w:rsidP="00AB7D27">
      <w:pPr>
        <w:pStyle w:val="PL"/>
      </w:pPr>
      <w:r>
        <w:t xml:space="preserve">                - type: object</w:t>
      </w:r>
    </w:p>
    <w:p w14:paraId="4268A159" w14:textId="77777777" w:rsidR="00AB7D27" w:rsidRDefault="00AB7D27" w:rsidP="00AB7D27">
      <w:pPr>
        <w:pStyle w:val="PL"/>
      </w:pPr>
      <w:r>
        <w:t xml:space="preserve">                  properties:</w:t>
      </w:r>
    </w:p>
    <w:p w14:paraId="4302AA53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584D0792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1E284894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0A7515C2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48D06B99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gnbCuUpId</w:t>
      </w:r>
      <w:proofErr w:type="spellEnd"/>
      <w:r>
        <w:t>:</w:t>
      </w:r>
    </w:p>
    <w:p w14:paraId="7EBCA84A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GnbCuUpId</w:t>
      </w:r>
      <w:proofErr w:type="spellEnd"/>
      <w:r>
        <w:t>'</w:t>
      </w:r>
    </w:p>
    <w:p w14:paraId="26912BAD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2A454B04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3F5B90A6" w14:textId="77777777" w:rsidR="00AB7D27" w:rsidRDefault="00AB7D27" w:rsidP="00AB7D27">
      <w:pPr>
        <w:pStyle w:val="PL"/>
      </w:pPr>
      <w:r>
        <w:t xml:space="preserve">                    configurable5QISetRef:</w:t>
      </w:r>
    </w:p>
    <w:p w14:paraId="36C912FC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AEA2FDA" w14:textId="77777777" w:rsidR="00AB7D27" w:rsidRDefault="00AB7D27" w:rsidP="00AB7D27">
      <w:pPr>
        <w:pStyle w:val="PL"/>
      </w:pPr>
      <w:r>
        <w:t xml:space="preserve">                    dynamic5QISetRef:</w:t>
      </w:r>
    </w:p>
    <w:p w14:paraId="653AA405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5B34E41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1ACDBF73" w14:textId="77777777" w:rsidR="00AB7D27" w:rsidRDefault="00AB7D27" w:rsidP="00AB7D27">
      <w:pPr>
        <w:pStyle w:val="PL"/>
      </w:pPr>
      <w:r>
        <w:t xml:space="preserve">        - type: object</w:t>
      </w:r>
    </w:p>
    <w:p w14:paraId="62365C37" w14:textId="77777777" w:rsidR="00AB7D27" w:rsidRDefault="00AB7D27" w:rsidP="00AB7D27">
      <w:pPr>
        <w:pStyle w:val="PL"/>
      </w:pPr>
      <w:r>
        <w:t xml:space="preserve">          properties:</w:t>
      </w:r>
    </w:p>
    <w:p w14:paraId="5A7CA815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7B49225D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3FB849D7" w14:textId="77777777" w:rsidR="00AB7D27" w:rsidRDefault="00AB7D27" w:rsidP="00AB7D27">
      <w:pPr>
        <w:pStyle w:val="PL"/>
      </w:pPr>
      <w:r>
        <w:t xml:space="preserve">            EP_E1:</w:t>
      </w:r>
    </w:p>
    <w:p w14:paraId="1BF580EB" w14:textId="77777777" w:rsidR="00AB7D27" w:rsidRDefault="00AB7D27" w:rsidP="00AB7D27">
      <w:pPr>
        <w:pStyle w:val="PL"/>
      </w:pPr>
      <w:r>
        <w:t xml:space="preserve">              $ref: '#/components/schemas/EP_E1-Single'</w:t>
      </w:r>
    </w:p>
    <w:p w14:paraId="345F799C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4DC91F07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37B822B7" w14:textId="77777777" w:rsidR="00AB7D27" w:rsidRDefault="00AB7D27" w:rsidP="00AB7D27">
      <w:pPr>
        <w:pStyle w:val="PL"/>
      </w:pPr>
      <w:r>
        <w:t xml:space="preserve">            EP_F1U:</w:t>
      </w:r>
    </w:p>
    <w:p w14:paraId="2E1891C9" w14:textId="77777777" w:rsidR="00AB7D27" w:rsidRDefault="00AB7D27" w:rsidP="00AB7D27">
      <w:pPr>
        <w:pStyle w:val="PL"/>
      </w:pPr>
      <w:r>
        <w:t xml:space="preserve">              $ref: '#/components/schemas/EP_F1U-Multiple'</w:t>
      </w:r>
    </w:p>
    <w:p w14:paraId="7F9D948C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EP_NgU</w:t>
      </w:r>
      <w:proofErr w:type="spellEnd"/>
      <w:r>
        <w:t>:</w:t>
      </w:r>
    </w:p>
    <w:p w14:paraId="5B58B877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EP_NgU</w:t>
      </w:r>
      <w:proofErr w:type="spellEnd"/>
      <w:r>
        <w:t>-Multiple'</w:t>
      </w:r>
    </w:p>
    <w:p w14:paraId="75A9A5F0" w14:textId="77777777" w:rsidR="00AB7D27" w:rsidRDefault="00AB7D27" w:rsidP="00AB7D27">
      <w:pPr>
        <w:pStyle w:val="PL"/>
      </w:pPr>
      <w:r>
        <w:t xml:space="preserve">            EP_X2U:</w:t>
      </w:r>
    </w:p>
    <w:p w14:paraId="084FD9EF" w14:textId="77777777" w:rsidR="00AB7D27" w:rsidRDefault="00AB7D27" w:rsidP="00AB7D27">
      <w:pPr>
        <w:pStyle w:val="PL"/>
      </w:pPr>
      <w:r>
        <w:t xml:space="preserve">              $ref: '#/components/schemas/EP_X2U-Multiple'</w:t>
      </w:r>
    </w:p>
    <w:p w14:paraId="7A684F1B" w14:textId="77777777" w:rsidR="00AB7D27" w:rsidRDefault="00AB7D27" w:rsidP="00AB7D27">
      <w:pPr>
        <w:pStyle w:val="PL"/>
      </w:pPr>
      <w:r>
        <w:t xml:space="preserve">            EP_S1U:</w:t>
      </w:r>
    </w:p>
    <w:p w14:paraId="0EAFC23C" w14:textId="77777777" w:rsidR="00AB7D27" w:rsidRDefault="00AB7D27" w:rsidP="00AB7D27">
      <w:pPr>
        <w:pStyle w:val="PL"/>
      </w:pPr>
      <w:r>
        <w:t xml:space="preserve">              $ref: '#/components/schemas/EP_S1U-Multiple'</w:t>
      </w:r>
    </w:p>
    <w:p w14:paraId="07BB425B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-Single:</w:t>
      </w:r>
    </w:p>
    <w:p w14:paraId="35ED4645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AAD9B28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2126426C" w14:textId="77777777" w:rsidR="00AB7D27" w:rsidRDefault="00AB7D27" w:rsidP="00AB7D27">
      <w:pPr>
        <w:pStyle w:val="PL"/>
      </w:pPr>
      <w:r>
        <w:t xml:space="preserve">        - type: object</w:t>
      </w:r>
    </w:p>
    <w:p w14:paraId="53CEEA7F" w14:textId="77777777" w:rsidR="00AB7D27" w:rsidRDefault="00AB7D27" w:rsidP="00AB7D27">
      <w:pPr>
        <w:pStyle w:val="PL"/>
      </w:pPr>
      <w:r>
        <w:t xml:space="preserve">          properties:</w:t>
      </w:r>
    </w:p>
    <w:p w14:paraId="4406EBFE" w14:textId="77777777" w:rsidR="00AB7D27" w:rsidRDefault="00AB7D27" w:rsidP="00AB7D27">
      <w:pPr>
        <w:pStyle w:val="PL"/>
      </w:pPr>
      <w:r>
        <w:t xml:space="preserve">            attributes:</w:t>
      </w:r>
    </w:p>
    <w:p w14:paraId="589851A7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6816076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0C5E852F" w14:textId="77777777" w:rsidR="00AB7D27" w:rsidRDefault="00AB7D27" w:rsidP="00AB7D27">
      <w:pPr>
        <w:pStyle w:val="PL"/>
      </w:pPr>
      <w:r>
        <w:t xml:space="preserve">                - type: object</w:t>
      </w:r>
    </w:p>
    <w:p w14:paraId="21280849" w14:textId="77777777" w:rsidR="00AB7D27" w:rsidRDefault="00AB7D27" w:rsidP="00AB7D27">
      <w:pPr>
        <w:pStyle w:val="PL"/>
      </w:pPr>
      <w:r>
        <w:t xml:space="preserve">                  properties:</w:t>
      </w:r>
    </w:p>
    <w:p w14:paraId="17D29271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0448BC31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75684DAF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3D792105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6AF48CC3" w14:textId="77777777" w:rsidR="00AB7D27" w:rsidRDefault="00AB7D27" w:rsidP="00AB7D27">
      <w:pPr>
        <w:pStyle w:val="PL"/>
      </w:pPr>
      <w:r>
        <w:lastRenderedPageBreak/>
        <w:t xml:space="preserve">                    </w:t>
      </w:r>
      <w:proofErr w:type="spellStart"/>
      <w:r>
        <w:t>gnbCuName</w:t>
      </w:r>
      <w:proofErr w:type="spellEnd"/>
      <w:r>
        <w:t>:</w:t>
      </w:r>
    </w:p>
    <w:p w14:paraId="42C90DC6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3622455D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5BCBD1DB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53EACEE" w14:textId="77777777" w:rsidR="00AB7D27" w:rsidRDefault="00AB7D27" w:rsidP="00AB7D27">
      <w:pPr>
        <w:pStyle w:val="PL"/>
      </w:pPr>
      <w:r>
        <w:t xml:space="preserve">                    x2BlackList:</w:t>
      </w:r>
    </w:p>
    <w:p w14:paraId="407CEF4B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13F4D901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xnBlackList</w:t>
      </w:r>
      <w:proofErr w:type="spellEnd"/>
      <w:r>
        <w:t>:</w:t>
      </w:r>
    </w:p>
    <w:p w14:paraId="3335BD27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2FA64714" w14:textId="77777777" w:rsidR="00AB7D27" w:rsidRDefault="00AB7D27" w:rsidP="00AB7D27">
      <w:pPr>
        <w:pStyle w:val="PL"/>
      </w:pPr>
      <w:r>
        <w:t xml:space="preserve">                    x2WhiteList:</w:t>
      </w:r>
    </w:p>
    <w:p w14:paraId="19018FCD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6BF67486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xnWhiteList</w:t>
      </w:r>
      <w:proofErr w:type="spellEnd"/>
      <w:r>
        <w:t>:</w:t>
      </w:r>
    </w:p>
    <w:p w14:paraId="68E13CB4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23E2A154" w14:textId="77777777" w:rsidR="00AB7D27" w:rsidRDefault="00AB7D27" w:rsidP="00AB7D27">
      <w:pPr>
        <w:pStyle w:val="PL"/>
      </w:pPr>
      <w:r>
        <w:t xml:space="preserve">                    x2XnHOBlackList:</w:t>
      </w:r>
    </w:p>
    <w:p w14:paraId="4853E87C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GEnbIdList</w:t>
      </w:r>
      <w:proofErr w:type="spellEnd"/>
      <w:r>
        <w:t>'</w:t>
      </w:r>
    </w:p>
    <w:p w14:paraId="560AB623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mappingSetIDBackhaulAddress</w:t>
      </w:r>
      <w:proofErr w:type="spellEnd"/>
      <w:r>
        <w:t>:</w:t>
      </w:r>
    </w:p>
    <w:p w14:paraId="73FA356D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MappingSetIDBackhaulAddress</w:t>
      </w:r>
      <w:proofErr w:type="spellEnd"/>
      <w:r>
        <w:t>'</w:t>
      </w:r>
    </w:p>
    <w:p w14:paraId="60E09932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tceMappingInfoList</w:t>
      </w:r>
      <w:proofErr w:type="spellEnd"/>
      <w:r>
        <w:t>:</w:t>
      </w:r>
    </w:p>
    <w:p w14:paraId="23620415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TceMappingInfoList</w:t>
      </w:r>
      <w:proofErr w:type="spellEnd"/>
      <w:r>
        <w:t>'</w:t>
      </w:r>
    </w:p>
    <w:p w14:paraId="02436935" w14:textId="77777777" w:rsidR="00AB7D27" w:rsidRDefault="00AB7D27" w:rsidP="00AB7D27">
      <w:pPr>
        <w:pStyle w:val="PL"/>
      </w:pPr>
      <w:r>
        <w:t xml:space="preserve">                    configurable5QISetRef:</w:t>
      </w:r>
    </w:p>
    <w:p w14:paraId="6F27C5FB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3E32312" w14:textId="77777777" w:rsidR="00AB7D27" w:rsidRDefault="00AB7D27" w:rsidP="00AB7D27">
      <w:pPr>
        <w:pStyle w:val="PL"/>
      </w:pPr>
      <w:r>
        <w:t xml:space="preserve">                    dynamic5QISetRef:</w:t>
      </w:r>
    </w:p>
    <w:p w14:paraId="1BC5683F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F3CF247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6027933D" w14:textId="77777777" w:rsidR="00AB7D27" w:rsidRDefault="00AB7D27" w:rsidP="00AB7D27">
      <w:pPr>
        <w:pStyle w:val="PL"/>
      </w:pPr>
      <w:r>
        <w:t xml:space="preserve">        - type: object</w:t>
      </w:r>
    </w:p>
    <w:p w14:paraId="69487854" w14:textId="77777777" w:rsidR="00AB7D27" w:rsidRDefault="00AB7D27" w:rsidP="00AB7D27">
      <w:pPr>
        <w:pStyle w:val="PL"/>
      </w:pPr>
      <w:r>
        <w:t xml:space="preserve">          properties:</w:t>
      </w:r>
    </w:p>
    <w:p w14:paraId="1C3D214F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703391AA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056808EB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NrCellCu</w:t>
      </w:r>
      <w:proofErr w:type="spellEnd"/>
      <w:r>
        <w:t>:</w:t>
      </w:r>
    </w:p>
    <w:p w14:paraId="032AD10D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NrCellCu</w:t>
      </w:r>
      <w:proofErr w:type="spellEnd"/>
      <w:r>
        <w:t>-Multiple'</w:t>
      </w:r>
    </w:p>
    <w:p w14:paraId="1CA2A39C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266B60E2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007073FB" w14:textId="77777777" w:rsidR="00AB7D27" w:rsidRDefault="00AB7D27" w:rsidP="00AB7D27">
      <w:pPr>
        <w:pStyle w:val="PL"/>
      </w:pPr>
      <w:r>
        <w:t xml:space="preserve">            EP_E1:</w:t>
      </w:r>
    </w:p>
    <w:p w14:paraId="751E084C" w14:textId="77777777" w:rsidR="00AB7D27" w:rsidRDefault="00AB7D27" w:rsidP="00AB7D27">
      <w:pPr>
        <w:pStyle w:val="PL"/>
      </w:pPr>
      <w:r>
        <w:t xml:space="preserve">              $ref: '#/components/schemas/EP_E1-Multiple'</w:t>
      </w:r>
    </w:p>
    <w:p w14:paraId="1C313A95" w14:textId="77777777" w:rsidR="00AB7D27" w:rsidRDefault="00AB7D27" w:rsidP="00AB7D27">
      <w:pPr>
        <w:pStyle w:val="PL"/>
      </w:pPr>
      <w:r>
        <w:t xml:space="preserve">            EP_F1C:</w:t>
      </w:r>
    </w:p>
    <w:p w14:paraId="27A12598" w14:textId="77777777" w:rsidR="00AB7D27" w:rsidRDefault="00AB7D27" w:rsidP="00AB7D27">
      <w:pPr>
        <w:pStyle w:val="PL"/>
      </w:pPr>
      <w:r>
        <w:t xml:space="preserve">              $ref: '#/components/schemas/EP_F1C-Multiple'</w:t>
      </w:r>
    </w:p>
    <w:p w14:paraId="6C2C0C49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EP_NgC</w:t>
      </w:r>
      <w:proofErr w:type="spellEnd"/>
      <w:r>
        <w:t>:</w:t>
      </w:r>
    </w:p>
    <w:p w14:paraId="70E04514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EP_NgC</w:t>
      </w:r>
      <w:proofErr w:type="spellEnd"/>
      <w:r>
        <w:t>-Multiple'</w:t>
      </w:r>
    </w:p>
    <w:p w14:paraId="66C6F425" w14:textId="77777777" w:rsidR="00AB7D27" w:rsidRDefault="00AB7D27" w:rsidP="00AB7D27">
      <w:pPr>
        <w:pStyle w:val="PL"/>
      </w:pPr>
      <w:r>
        <w:t xml:space="preserve">            EP_X2C:</w:t>
      </w:r>
    </w:p>
    <w:p w14:paraId="79910E39" w14:textId="77777777" w:rsidR="00AB7D27" w:rsidRDefault="00AB7D27" w:rsidP="00AB7D27">
      <w:pPr>
        <w:pStyle w:val="PL"/>
      </w:pPr>
      <w:r>
        <w:t xml:space="preserve">              $ref: '#/components/schemas/EP_X2C-Multiple'</w:t>
      </w:r>
    </w:p>
    <w:p w14:paraId="4CDB984B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DANRManagementFunction</w:t>
      </w:r>
      <w:proofErr w:type="spellEnd"/>
      <w:r>
        <w:t>:</w:t>
      </w:r>
    </w:p>
    <w:p w14:paraId="1F6E4B31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DANRManagementFunction</w:t>
      </w:r>
      <w:proofErr w:type="spellEnd"/>
      <w:r>
        <w:t>-Single'</w:t>
      </w:r>
    </w:p>
    <w:p w14:paraId="65475763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7CF060D4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2CBFAC7D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5048FA78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1ABDBD3D" w14:textId="77777777" w:rsidR="00AB7D27" w:rsidRDefault="00AB7D27" w:rsidP="00AB7D27">
      <w:pPr>
        <w:pStyle w:val="PL"/>
      </w:pPr>
    </w:p>
    <w:p w14:paraId="7C11995C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-Single:</w:t>
      </w:r>
    </w:p>
    <w:p w14:paraId="4A355435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EC63C5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59BC79B2" w14:textId="77777777" w:rsidR="00AB7D27" w:rsidRDefault="00AB7D27" w:rsidP="00AB7D27">
      <w:pPr>
        <w:pStyle w:val="PL"/>
      </w:pPr>
      <w:r>
        <w:t xml:space="preserve">        - type: object</w:t>
      </w:r>
    </w:p>
    <w:p w14:paraId="2E9588B1" w14:textId="77777777" w:rsidR="00AB7D27" w:rsidRDefault="00AB7D27" w:rsidP="00AB7D27">
      <w:pPr>
        <w:pStyle w:val="PL"/>
      </w:pPr>
      <w:r>
        <w:t xml:space="preserve">          properties:</w:t>
      </w:r>
    </w:p>
    <w:p w14:paraId="39A9BEC6" w14:textId="77777777" w:rsidR="00AB7D27" w:rsidRDefault="00AB7D27" w:rsidP="00AB7D27">
      <w:pPr>
        <w:pStyle w:val="PL"/>
      </w:pPr>
      <w:r>
        <w:t xml:space="preserve">            attributes:</w:t>
      </w:r>
    </w:p>
    <w:p w14:paraId="40088EEB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35F90CF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24431AF6" w14:textId="77777777" w:rsidR="00AB7D27" w:rsidRDefault="00AB7D27" w:rsidP="00AB7D27">
      <w:pPr>
        <w:pStyle w:val="PL"/>
      </w:pPr>
      <w:r>
        <w:t xml:space="preserve">                - type: object</w:t>
      </w:r>
    </w:p>
    <w:p w14:paraId="3D6E06F7" w14:textId="77777777" w:rsidR="00AB7D27" w:rsidRDefault="00AB7D27" w:rsidP="00AB7D27">
      <w:pPr>
        <w:pStyle w:val="PL"/>
      </w:pPr>
      <w:r>
        <w:t xml:space="preserve">                  properties:</w:t>
      </w:r>
    </w:p>
    <w:p w14:paraId="410E0307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51970074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28F944F9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7DD7CE55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5B1396D4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198E17E9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B3817C3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31F4970A" w14:textId="77777777" w:rsidR="00AB7D27" w:rsidRDefault="00AB7D27" w:rsidP="00AB7D27">
      <w:pPr>
        <w:pStyle w:val="PL"/>
      </w:pPr>
      <w:r>
        <w:t xml:space="preserve">        - type: object</w:t>
      </w:r>
    </w:p>
    <w:p w14:paraId="0F533693" w14:textId="77777777" w:rsidR="00AB7D27" w:rsidRDefault="00AB7D27" w:rsidP="00AB7D27">
      <w:pPr>
        <w:pStyle w:val="PL"/>
      </w:pPr>
      <w:r>
        <w:t xml:space="preserve">          properties:</w:t>
      </w:r>
    </w:p>
    <w:p w14:paraId="06615403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5EE0A9D1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6BDF8FA3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NRCellRelation</w:t>
      </w:r>
      <w:proofErr w:type="spellEnd"/>
      <w:r>
        <w:t>:</w:t>
      </w:r>
    </w:p>
    <w:p w14:paraId="7A9662D0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NRCellRelation</w:t>
      </w:r>
      <w:proofErr w:type="spellEnd"/>
      <w:r>
        <w:t>-Multiple'</w:t>
      </w:r>
    </w:p>
    <w:p w14:paraId="7659B67A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EUtranCellRelation</w:t>
      </w:r>
      <w:proofErr w:type="spellEnd"/>
      <w:r>
        <w:t>:</w:t>
      </w:r>
    </w:p>
    <w:p w14:paraId="6ABA5C55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EUtranCellRelation</w:t>
      </w:r>
      <w:proofErr w:type="spellEnd"/>
      <w:r>
        <w:t>-Multiple'</w:t>
      </w:r>
    </w:p>
    <w:p w14:paraId="0A750605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NRFreqRelation</w:t>
      </w:r>
      <w:proofErr w:type="spellEnd"/>
      <w:r>
        <w:t>:</w:t>
      </w:r>
    </w:p>
    <w:p w14:paraId="467498D3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NRFreqRelation</w:t>
      </w:r>
      <w:proofErr w:type="spellEnd"/>
      <w:r>
        <w:t>-Multiple'</w:t>
      </w:r>
    </w:p>
    <w:p w14:paraId="0217BA89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EUtranFreqRelation</w:t>
      </w:r>
      <w:proofErr w:type="spellEnd"/>
      <w:r>
        <w:t>:</w:t>
      </w:r>
    </w:p>
    <w:p w14:paraId="635BD21D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EUtranFreqRelation</w:t>
      </w:r>
      <w:proofErr w:type="spellEnd"/>
      <w:r>
        <w:t>-Multiple'</w:t>
      </w:r>
    </w:p>
    <w:p w14:paraId="54989327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7C52303B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78114B4E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4A82E38D" w14:textId="77777777" w:rsidR="00AB7D27" w:rsidRDefault="00AB7D27" w:rsidP="00AB7D27">
      <w:pPr>
        <w:pStyle w:val="PL"/>
      </w:pPr>
      <w:r>
        <w:lastRenderedPageBreak/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1A606793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7F723396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5B3202BE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28A0199A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2102F5F9" w14:textId="77777777" w:rsidR="00AB7D27" w:rsidRDefault="00AB7D27" w:rsidP="00AB7D27">
      <w:pPr>
        <w:pStyle w:val="PL"/>
      </w:pPr>
    </w:p>
    <w:p w14:paraId="09A320CF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-Single:</w:t>
      </w:r>
    </w:p>
    <w:p w14:paraId="522E6663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91ABEDA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21897B2" w14:textId="77777777" w:rsidR="00AB7D27" w:rsidRDefault="00AB7D27" w:rsidP="00AB7D27">
      <w:pPr>
        <w:pStyle w:val="PL"/>
      </w:pPr>
      <w:r>
        <w:t xml:space="preserve">        - type: object</w:t>
      </w:r>
    </w:p>
    <w:p w14:paraId="34807416" w14:textId="77777777" w:rsidR="00AB7D27" w:rsidRDefault="00AB7D27" w:rsidP="00AB7D27">
      <w:pPr>
        <w:pStyle w:val="PL"/>
      </w:pPr>
      <w:r>
        <w:t xml:space="preserve">          properties:</w:t>
      </w:r>
    </w:p>
    <w:p w14:paraId="3EF2438A" w14:textId="77777777" w:rsidR="00AB7D27" w:rsidRDefault="00AB7D27" w:rsidP="00AB7D27">
      <w:pPr>
        <w:pStyle w:val="PL"/>
      </w:pPr>
      <w:r>
        <w:t xml:space="preserve">            attributes:</w:t>
      </w:r>
    </w:p>
    <w:p w14:paraId="6F15CCE9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263074C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1C1BC3CE" w14:textId="77777777" w:rsidR="00AB7D27" w:rsidRDefault="00AB7D27" w:rsidP="00AB7D27">
      <w:pPr>
        <w:pStyle w:val="PL"/>
      </w:pPr>
      <w:r>
        <w:t xml:space="preserve">                - type: object</w:t>
      </w:r>
    </w:p>
    <w:p w14:paraId="70337D77" w14:textId="77777777" w:rsidR="00AB7D27" w:rsidRDefault="00AB7D27" w:rsidP="00AB7D27">
      <w:pPr>
        <w:pStyle w:val="PL"/>
      </w:pPr>
      <w:r>
        <w:t xml:space="preserve">                  properties:</w:t>
      </w:r>
    </w:p>
    <w:p w14:paraId="026130F3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659F9159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3597F095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20F5482B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7CDE4A65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76D90E68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000AA698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cellState</w:t>
      </w:r>
      <w:proofErr w:type="spellEnd"/>
      <w:r>
        <w:t>:</w:t>
      </w:r>
    </w:p>
    <w:p w14:paraId="33A5BD9B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CellState</w:t>
      </w:r>
      <w:proofErr w:type="spellEnd"/>
      <w:r>
        <w:t>'</w:t>
      </w:r>
    </w:p>
    <w:p w14:paraId="7867B979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3E436073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39D8019B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2EC26B61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739E3A6F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nrTac</w:t>
      </w:r>
      <w:proofErr w:type="spellEnd"/>
      <w:r>
        <w:t>:</w:t>
      </w:r>
    </w:p>
    <w:p w14:paraId="18349822" w14:textId="77777777" w:rsidR="00AB7D27" w:rsidRDefault="00AB7D27" w:rsidP="00AB7D27">
      <w:pPr>
        <w:pStyle w:val="PL"/>
      </w:pPr>
      <w:r>
        <w:t xml:space="preserve">                      $ref: 'TS28623_GenericNrm.yaml#/components/schemas/Tac'</w:t>
      </w:r>
    </w:p>
    <w:p w14:paraId="34BD01BB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arfcnDL</w:t>
      </w:r>
      <w:proofErr w:type="spellEnd"/>
      <w:r>
        <w:t>:</w:t>
      </w:r>
    </w:p>
    <w:p w14:paraId="51F8314F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9887D64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arfcnUL</w:t>
      </w:r>
      <w:proofErr w:type="spellEnd"/>
      <w:r>
        <w:t>:</w:t>
      </w:r>
    </w:p>
    <w:p w14:paraId="443F2910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46172C72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arfcnSUL</w:t>
      </w:r>
      <w:proofErr w:type="spellEnd"/>
      <w:r>
        <w:t>:</w:t>
      </w:r>
    </w:p>
    <w:p w14:paraId="0210DEE5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C43A39F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bSChannelBwDL</w:t>
      </w:r>
      <w:proofErr w:type="spellEnd"/>
      <w:r>
        <w:t>:</w:t>
      </w:r>
    </w:p>
    <w:p w14:paraId="29E8FFF4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6AB0016A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bSChannelBwUL</w:t>
      </w:r>
      <w:proofErr w:type="spellEnd"/>
      <w:r>
        <w:t>:</w:t>
      </w:r>
    </w:p>
    <w:p w14:paraId="7D332E2C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2F7F590D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bSChannelBwSUL</w:t>
      </w:r>
      <w:proofErr w:type="spellEnd"/>
      <w:r>
        <w:t>:</w:t>
      </w:r>
    </w:p>
    <w:p w14:paraId="4388265B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9345AB5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ssbFrequency</w:t>
      </w:r>
      <w:proofErr w:type="spellEnd"/>
      <w:r>
        <w:t>:</w:t>
      </w:r>
    </w:p>
    <w:p w14:paraId="4888AFF0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ED27064" w14:textId="77777777" w:rsidR="00AB7D27" w:rsidRDefault="00AB7D27" w:rsidP="00AB7D27">
      <w:pPr>
        <w:pStyle w:val="PL"/>
      </w:pPr>
      <w:r>
        <w:t xml:space="preserve">                      minimum: 0</w:t>
      </w:r>
    </w:p>
    <w:p w14:paraId="2A2E7CE1" w14:textId="77777777" w:rsidR="00AB7D27" w:rsidRDefault="00AB7D27" w:rsidP="00AB7D27">
      <w:pPr>
        <w:pStyle w:val="PL"/>
      </w:pPr>
      <w:r>
        <w:t xml:space="preserve">                      maximum: 3279165</w:t>
      </w:r>
    </w:p>
    <w:p w14:paraId="54798154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ssbPeriodicity</w:t>
      </w:r>
      <w:proofErr w:type="spellEnd"/>
      <w:r>
        <w:t>:</w:t>
      </w:r>
    </w:p>
    <w:p w14:paraId="54635931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SsbPeriodicity</w:t>
      </w:r>
      <w:proofErr w:type="spellEnd"/>
      <w:r>
        <w:t>'</w:t>
      </w:r>
    </w:p>
    <w:p w14:paraId="0261994D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ssbSubCarrierSpacing</w:t>
      </w:r>
      <w:proofErr w:type="spellEnd"/>
      <w:r>
        <w:t>:</w:t>
      </w:r>
    </w:p>
    <w:p w14:paraId="7542D30B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1FA7566B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ssbOffset</w:t>
      </w:r>
      <w:proofErr w:type="spellEnd"/>
      <w:r>
        <w:t>:</w:t>
      </w:r>
    </w:p>
    <w:p w14:paraId="71AB165E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4B8609A3" w14:textId="77777777" w:rsidR="00AB7D27" w:rsidRDefault="00AB7D27" w:rsidP="00AB7D27">
      <w:pPr>
        <w:pStyle w:val="PL"/>
      </w:pPr>
      <w:r>
        <w:t xml:space="preserve">                      minimum: 0</w:t>
      </w:r>
    </w:p>
    <w:p w14:paraId="702C84DC" w14:textId="77777777" w:rsidR="00AB7D27" w:rsidRDefault="00AB7D27" w:rsidP="00AB7D27">
      <w:pPr>
        <w:pStyle w:val="PL"/>
      </w:pPr>
      <w:r>
        <w:t xml:space="preserve">                      maximum: 159</w:t>
      </w:r>
    </w:p>
    <w:p w14:paraId="76F1D32C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ssbDuration</w:t>
      </w:r>
      <w:proofErr w:type="spellEnd"/>
      <w:r>
        <w:t>:</w:t>
      </w:r>
    </w:p>
    <w:p w14:paraId="363F2483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SsbDuration</w:t>
      </w:r>
      <w:proofErr w:type="spellEnd"/>
      <w:r>
        <w:t>'</w:t>
      </w:r>
    </w:p>
    <w:p w14:paraId="2F68943A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nrSectorCarrierRef</w:t>
      </w:r>
      <w:proofErr w:type="spellEnd"/>
      <w:r>
        <w:t>:</w:t>
      </w:r>
    </w:p>
    <w:p w14:paraId="5A0B385B" w14:textId="77777777" w:rsidR="00AB7D27" w:rsidRDefault="00AB7D27" w:rsidP="00AB7D27">
      <w:pPr>
        <w:pStyle w:val="PL"/>
      </w:pPr>
      <w:r>
        <w:t xml:space="preserve">                      type: array</w:t>
      </w:r>
    </w:p>
    <w:p w14:paraId="7B7DD93D" w14:textId="77777777" w:rsidR="00AB7D27" w:rsidRDefault="00AB7D27" w:rsidP="00AB7D27">
      <w:pPr>
        <w:pStyle w:val="PL"/>
      </w:pPr>
      <w:r>
        <w:t xml:space="preserve">                      items:</w:t>
      </w:r>
    </w:p>
    <w:p w14:paraId="260405BA" w14:textId="77777777" w:rsidR="00AB7D27" w:rsidRDefault="00AB7D27" w:rsidP="00AB7D27">
      <w:pPr>
        <w:pStyle w:val="PL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35C811F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bwpRef</w:t>
      </w:r>
      <w:proofErr w:type="spellEnd"/>
      <w:r>
        <w:t>:</w:t>
      </w:r>
    </w:p>
    <w:p w14:paraId="0ED23FDB" w14:textId="77777777" w:rsidR="00AB7D27" w:rsidRDefault="00AB7D27" w:rsidP="00AB7D27">
      <w:pPr>
        <w:pStyle w:val="PL"/>
      </w:pPr>
      <w:r>
        <w:t xml:space="preserve">                      type: array</w:t>
      </w:r>
    </w:p>
    <w:p w14:paraId="32E873E0" w14:textId="77777777" w:rsidR="00AB7D27" w:rsidRDefault="00AB7D27" w:rsidP="00AB7D27">
      <w:pPr>
        <w:pStyle w:val="PL"/>
      </w:pPr>
      <w:r>
        <w:t xml:space="preserve">                      items:</w:t>
      </w:r>
    </w:p>
    <w:p w14:paraId="1AB21E83" w14:textId="77777777" w:rsidR="00AB7D27" w:rsidRDefault="00AB7D27" w:rsidP="00AB7D27">
      <w:pPr>
        <w:pStyle w:val="PL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E493BAA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rimRSMonitoringStartTime</w:t>
      </w:r>
      <w:proofErr w:type="spellEnd"/>
      <w:r>
        <w:t>:</w:t>
      </w:r>
    </w:p>
    <w:p w14:paraId="1A82CBD1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26D1C959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rimRSMonitoringStopTime</w:t>
      </w:r>
      <w:proofErr w:type="spellEnd"/>
      <w:r>
        <w:t>:</w:t>
      </w:r>
    </w:p>
    <w:p w14:paraId="59262C8E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28881988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rimRSMonitoringWindowDuration</w:t>
      </w:r>
      <w:proofErr w:type="spellEnd"/>
      <w:r>
        <w:t>:</w:t>
      </w:r>
    </w:p>
    <w:p w14:paraId="08483700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5729E24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rimRSMonitoringWindowStartingOffset</w:t>
      </w:r>
      <w:proofErr w:type="spellEnd"/>
      <w:r>
        <w:t>:</w:t>
      </w:r>
    </w:p>
    <w:p w14:paraId="2929AC30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EBF7080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rimRSMonitoringWindowPeriodicity</w:t>
      </w:r>
      <w:proofErr w:type="spellEnd"/>
      <w:r>
        <w:t>:</w:t>
      </w:r>
    </w:p>
    <w:p w14:paraId="514BA7C7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E706FDB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rimRSMonitoringOccasionInterval</w:t>
      </w:r>
      <w:proofErr w:type="spellEnd"/>
      <w:r>
        <w:t>:</w:t>
      </w:r>
    </w:p>
    <w:p w14:paraId="1A801A59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F7F907D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rimRSMonitoringOccasionStartingOffset</w:t>
      </w:r>
      <w:proofErr w:type="spellEnd"/>
      <w:r>
        <w:t>:</w:t>
      </w:r>
    </w:p>
    <w:p w14:paraId="1BD6E22E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DAFBF3A" w14:textId="77777777" w:rsidR="00AB7D27" w:rsidRDefault="00AB7D27" w:rsidP="00AB7D27">
      <w:pPr>
        <w:pStyle w:val="PL"/>
      </w:pPr>
      <w:r>
        <w:lastRenderedPageBreak/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7A47D69A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100DD8A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victimSetRef</w:t>
      </w:r>
      <w:proofErr w:type="spellEnd"/>
      <w:r>
        <w:t>:</w:t>
      </w:r>
    </w:p>
    <w:p w14:paraId="093FB9E6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CCB59F5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aggressorSetRef</w:t>
      </w:r>
      <w:proofErr w:type="spellEnd"/>
      <w:r>
        <w:t>:</w:t>
      </w:r>
    </w:p>
    <w:p w14:paraId="50470F0E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1195A16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54A1DB34" w14:textId="77777777" w:rsidR="00AB7D27" w:rsidRDefault="00AB7D27" w:rsidP="00AB7D27">
      <w:pPr>
        <w:pStyle w:val="PL"/>
      </w:pPr>
      <w:r>
        <w:t xml:space="preserve">        - type: object</w:t>
      </w:r>
    </w:p>
    <w:p w14:paraId="6063323B" w14:textId="77777777" w:rsidR="00AB7D27" w:rsidRDefault="00AB7D27" w:rsidP="00AB7D27">
      <w:pPr>
        <w:pStyle w:val="PL"/>
      </w:pPr>
      <w:r>
        <w:t xml:space="preserve">          properties:</w:t>
      </w:r>
    </w:p>
    <w:p w14:paraId="588AE131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62EDF3E2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5DB21232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1370F3FD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6F4CF2FF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7613026A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52509E5C" w14:textId="77777777" w:rsidR="00AB7D27" w:rsidRDefault="00AB7D27" w:rsidP="00AB7D27">
      <w:pPr>
        <w:pStyle w:val="PL"/>
      </w:pPr>
    </w:p>
    <w:p w14:paraId="79D80104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-Single:</w:t>
      </w:r>
    </w:p>
    <w:p w14:paraId="6EABEF3C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05C981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5A104BAE" w14:textId="77777777" w:rsidR="00AB7D27" w:rsidRDefault="00AB7D27" w:rsidP="00AB7D27">
      <w:pPr>
        <w:pStyle w:val="PL"/>
      </w:pPr>
      <w:r>
        <w:t xml:space="preserve">        - type: object</w:t>
      </w:r>
    </w:p>
    <w:p w14:paraId="3E3428AE" w14:textId="77777777" w:rsidR="00AB7D27" w:rsidRDefault="00AB7D27" w:rsidP="00AB7D27">
      <w:pPr>
        <w:pStyle w:val="PL"/>
      </w:pPr>
      <w:r>
        <w:t xml:space="preserve">          properties:</w:t>
      </w:r>
    </w:p>
    <w:p w14:paraId="72096636" w14:textId="77777777" w:rsidR="00AB7D27" w:rsidRDefault="00AB7D27" w:rsidP="00AB7D27">
      <w:pPr>
        <w:pStyle w:val="PL"/>
      </w:pPr>
      <w:r>
        <w:t xml:space="preserve">            attributes:</w:t>
      </w:r>
    </w:p>
    <w:p w14:paraId="6DA31F00" w14:textId="77777777" w:rsidR="00AB7D27" w:rsidRDefault="00AB7D27" w:rsidP="00AB7D27">
      <w:pPr>
        <w:pStyle w:val="PL"/>
      </w:pPr>
      <w:r>
        <w:t xml:space="preserve">                type: object</w:t>
      </w:r>
    </w:p>
    <w:p w14:paraId="25E926BB" w14:textId="77777777" w:rsidR="00AB7D27" w:rsidRDefault="00AB7D27" w:rsidP="00AB7D27">
      <w:pPr>
        <w:pStyle w:val="PL"/>
      </w:pPr>
      <w:r>
        <w:t xml:space="preserve">                properties:</w:t>
      </w:r>
    </w:p>
    <w:p w14:paraId="7C7FA4C7" w14:textId="77777777" w:rsidR="00AB7D27" w:rsidRDefault="00AB7D27" w:rsidP="00AB7D27">
      <w:pPr>
        <w:pStyle w:val="PL"/>
      </w:pPr>
      <w:r>
        <w:t xml:space="preserve">                  </w:t>
      </w:r>
      <w:proofErr w:type="spellStart"/>
      <w:r>
        <w:t>absoluteFrequencySSB</w:t>
      </w:r>
      <w:proofErr w:type="spellEnd"/>
      <w:r>
        <w:t>:</w:t>
      </w:r>
    </w:p>
    <w:p w14:paraId="47E1661F" w14:textId="77777777" w:rsidR="00AB7D27" w:rsidRDefault="00AB7D27" w:rsidP="00AB7D27">
      <w:pPr>
        <w:pStyle w:val="PL"/>
      </w:pPr>
      <w:r>
        <w:t xml:space="preserve">                    type: integer</w:t>
      </w:r>
    </w:p>
    <w:p w14:paraId="2D17889B" w14:textId="77777777" w:rsidR="00AB7D27" w:rsidRDefault="00AB7D27" w:rsidP="00AB7D27">
      <w:pPr>
        <w:pStyle w:val="PL"/>
      </w:pPr>
      <w:r>
        <w:t xml:space="preserve">                    minimum: 0</w:t>
      </w:r>
    </w:p>
    <w:p w14:paraId="7AE077E0" w14:textId="77777777" w:rsidR="00AB7D27" w:rsidRDefault="00AB7D27" w:rsidP="00AB7D27">
      <w:pPr>
        <w:pStyle w:val="PL"/>
      </w:pPr>
      <w:r>
        <w:t xml:space="preserve">                    maximum: 3279165</w:t>
      </w:r>
    </w:p>
    <w:p w14:paraId="1063B6DA" w14:textId="77777777" w:rsidR="00AB7D27" w:rsidRDefault="00AB7D27" w:rsidP="00AB7D27">
      <w:pPr>
        <w:pStyle w:val="PL"/>
      </w:pPr>
      <w:r>
        <w:t xml:space="preserve">                  </w:t>
      </w:r>
      <w:proofErr w:type="spellStart"/>
      <w:r>
        <w:t>ssbSubCarrierSpacing</w:t>
      </w:r>
      <w:proofErr w:type="spellEnd"/>
      <w:r>
        <w:t>:</w:t>
      </w:r>
    </w:p>
    <w:p w14:paraId="5C6A8104" w14:textId="77777777" w:rsidR="00AB7D27" w:rsidRDefault="00AB7D27" w:rsidP="00AB7D27">
      <w:pPr>
        <w:pStyle w:val="PL"/>
      </w:pPr>
      <w:r>
        <w:t xml:space="preserve">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7CE45CA7" w14:textId="77777777" w:rsidR="00AB7D27" w:rsidRDefault="00AB7D27" w:rsidP="00AB7D27">
      <w:pPr>
        <w:pStyle w:val="PL"/>
      </w:pPr>
      <w:r>
        <w:t xml:space="preserve">                  </w:t>
      </w:r>
      <w:proofErr w:type="spellStart"/>
      <w:r>
        <w:t>multiFrequencyBandListNR</w:t>
      </w:r>
      <w:proofErr w:type="spellEnd"/>
      <w:r>
        <w:t>:</w:t>
      </w:r>
    </w:p>
    <w:p w14:paraId="5FC36994" w14:textId="77777777" w:rsidR="00AB7D27" w:rsidRDefault="00AB7D27" w:rsidP="00AB7D27">
      <w:pPr>
        <w:pStyle w:val="PL"/>
      </w:pPr>
      <w:r>
        <w:t xml:space="preserve">                    type: integer</w:t>
      </w:r>
    </w:p>
    <w:p w14:paraId="66B636CB" w14:textId="77777777" w:rsidR="00AB7D27" w:rsidRDefault="00AB7D27" w:rsidP="00AB7D27">
      <w:pPr>
        <w:pStyle w:val="PL"/>
      </w:pPr>
      <w:r>
        <w:t xml:space="preserve">                    minimum: 1</w:t>
      </w:r>
    </w:p>
    <w:p w14:paraId="7760F664" w14:textId="77777777" w:rsidR="00AB7D27" w:rsidRDefault="00AB7D27" w:rsidP="00AB7D27">
      <w:pPr>
        <w:pStyle w:val="PL"/>
      </w:pPr>
      <w:r>
        <w:t xml:space="preserve">                    maximum: 256</w:t>
      </w:r>
    </w:p>
    <w:p w14:paraId="5DD942B4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-Single:</w:t>
      </w:r>
    </w:p>
    <w:p w14:paraId="72E0CE47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56604C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4DB909AB" w14:textId="77777777" w:rsidR="00AB7D27" w:rsidRDefault="00AB7D27" w:rsidP="00AB7D27">
      <w:pPr>
        <w:pStyle w:val="PL"/>
      </w:pPr>
      <w:r>
        <w:t xml:space="preserve">        - type: object</w:t>
      </w:r>
    </w:p>
    <w:p w14:paraId="4EB4B897" w14:textId="77777777" w:rsidR="00AB7D27" w:rsidRDefault="00AB7D27" w:rsidP="00AB7D27">
      <w:pPr>
        <w:pStyle w:val="PL"/>
      </w:pPr>
      <w:r>
        <w:t xml:space="preserve">          properties:</w:t>
      </w:r>
    </w:p>
    <w:p w14:paraId="061A6009" w14:textId="77777777" w:rsidR="00AB7D27" w:rsidRDefault="00AB7D27" w:rsidP="00AB7D27">
      <w:pPr>
        <w:pStyle w:val="PL"/>
      </w:pPr>
      <w:r>
        <w:t xml:space="preserve">            attributes:</w:t>
      </w:r>
    </w:p>
    <w:p w14:paraId="3CE2F151" w14:textId="77777777" w:rsidR="00AB7D27" w:rsidRDefault="00AB7D27" w:rsidP="00AB7D27">
      <w:pPr>
        <w:pStyle w:val="PL"/>
      </w:pPr>
      <w:r>
        <w:t xml:space="preserve">              type: object</w:t>
      </w:r>
    </w:p>
    <w:p w14:paraId="6950852B" w14:textId="77777777" w:rsidR="00AB7D27" w:rsidRDefault="00AB7D27" w:rsidP="00AB7D27">
      <w:pPr>
        <w:pStyle w:val="PL"/>
      </w:pPr>
      <w:r>
        <w:t xml:space="preserve">              properties:</w:t>
      </w:r>
    </w:p>
    <w:p w14:paraId="5111AD2B" w14:textId="77777777" w:rsidR="00AB7D27" w:rsidRDefault="00AB7D27" w:rsidP="00AB7D27">
      <w:pPr>
        <w:pStyle w:val="PL"/>
      </w:pPr>
      <w:r>
        <w:t xml:space="preserve">                </w:t>
      </w:r>
      <w:proofErr w:type="spellStart"/>
      <w:r>
        <w:t>earfcnDL</w:t>
      </w:r>
      <w:proofErr w:type="spellEnd"/>
      <w:r>
        <w:t>:</w:t>
      </w:r>
    </w:p>
    <w:p w14:paraId="2E2D2FB3" w14:textId="77777777" w:rsidR="00AB7D27" w:rsidRDefault="00AB7D27" w:rsidP="00AB7D27">
      <w:pPr>
        <w:pStyle w:val="PL"/>
      </w:pPr>
      <w:r>
        <w:t xml:space="preserve">                  type: integer</w:t>
      </w:r>
    </w:p>
    <w:p w14:paraId="168BC125" w14:textId="77777777" w:rsidR="00AB7D27" w:rsidRDefault="00AB7D27" w:rsidP="00AB7D27">
      <w:pPr>
        <w:pStyle w:val="PL"/>
      </w:pPr>
      <w:r>
        <w:t xml:space="preserve">                  minimum: 0</w:t>
      </w:r>
    </w:p>
    <w:p w14:paraId="0A7D5720" w14:textId="77777777" w:rsidR="00AB7D27" w:rsidRDefault="00AB7D27" w:rsidP="00AB7D27">
      <w:pPr>
        <w:pStyle w:val="PL"/>
      </w:pPr>
      <w:r>
        <w:t xml:space="preserve">                  maximum: 262143</w:t>
      </w:r>
    </w:p>
    <w:p w14:paraId="05842053" w14:textId="77777777" w:rsidR="00AB7D27" w:rsidRDefault="00AB7D27" w:rsidP="00AB7D27">
      <w:pPr>
        <w:pStyle w:val="PL"/>
      </w:pPr>
      <w:r>
        <w:t xml:space="preserve">                </w:t>
      </w:r>
      <w:proofErr w:type="spellStart"/>
      <w:r>
        <w:t>multiBandInfoListEutra</w:t>
      </w:r>
      <w:proofErr w:type="spellEnd"/>
      <w:r>
        <w:t>:</w:t>
      </w:r>
    </w:p>
    <w:p w14:paraId="38D8BE62" w14:textId="77777777" w:rsidR="00AB7D27" w:rsidRDefault="00AB7D27" w:rsidP="00AB7D27">
      <w:pPr>
        <w:pStyle w:val="PL"/>
      </w:pPr>
      <w:r>
        <w:t xml:space="preserve">                  type: integer</w:t>
      </w:r>
    </w:p>
    <w:p w14:paraId="6E0C9236" w14:textId="77777777" w:rsidR="00AB7D27" w:rsidRDefault="00AB7D27" w:rsidP="00AB7D27">
      <w:pPr>
        <w:pStyle w:val="PL"/>
      </w:pPr>
      <w:r>
        <w:t xml:space="preserve">                  minimum: 1</w:t>
      </w:r>
    </w:p>
    <w:p w14:paraId="73520EEF" w14:textId="77777777" w:rsidR="00AB7D27" w:rsidRDefault="00AB7D27" w:rsidP="00AB7D27">
      <w:pPr>
        <w:pStyle w:val="PL"/>
      </w:pPr>
      <w:r>
        <w:t xml:space="preserve">                  maximum: 256</w:t>
      </w:r>
    </w:p>
    <w:p w14:paraId="2E13E7A1" w14:textId="77777777" w:rsidR="00AB7D27" w:rsidRDefault="00AB7D27" w:rsidP="00AB7D27">
      <w:pPr>
        <w:pStyle w:val="PL"/>
      </w:pPr>
    </w:p>
    <w:p w14:paraId="4CA9C841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-Single:</w:t>
      </w:r>
    </w:p>
    <w:p w14:paraId="28744B5E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7C2241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053AC792" w14:textId="77777777" w:rsidR="00AB7D27" w:rsidRDefault="00AB7D27" w:rsidP="00AB7D27">
      <w:pPr>
        <w:pStyle w:val="PL"/>
      </w:pPr>
      <w:r>
        <w:t xml:space="preserve">        - type: object</w:t>
      </w:r>
    </w:p>
    <w:p w14:paraId="3B06E91B" w14:textId="77777777" w:rsidR="00AB7D27" w:rsidRDefault="00AB7D27" w:rsidP="00AB7D27">
      <w:pPr>
        <w:pStyle w:val="PL"/>
      </w:pPr>
      <w:r>
        <w:t xml:space="preserve">          properties:</w:t>
      </w:r>
    </w:p>
    <w:p w14:paraId="13298C13" w14:textId="77777777" w:rsidR="00AB7D27" w:rsidRDefault="00AB7D27" w:rsidP="00AB7D27">
      <w:pPr>
        <w:pStyle w:val="PL"/>
      </w:pPr>
      <w:r>
        <w:t xml:space="preserve">            attributes:</w:t>
      </w:r>
    </w:p>
    <w:p w14:paraId="3BEF7185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BE2D321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77CA94B1" w14:textId="77777777" w:rsidR="00AB7D27" w:rsidRDefault="00AB7D27" w:rsidP="00AB7D27">
      <w:pPr>
        <w:pStyle w:val="PL"/>
      </w:pPr>
      <w:r>
        <w:t xml:space="preserve">                - type: object</w:t>
      </w:r>
    </w:p>
    <w:p w14:paraId="31B7464F" w14:textId="77777777" w:rsidR="00AB7D27" w:rsidRDefault="00AB7D27" w:rsidP="00AB7D27">
      <w:pPr>
        <w:pStyle w:val="PL"/>
      </w:pPr>
      <w:r>
        <w:t xml:space="preserve">                  properties:</w:t>
      </w:r>
    </w:p>
    <w:p w14:paraId="5F110FDA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txDirection</w:t>
      </w:r>
      <w:proofErr w:type="spellEnd"/>
      <w:r>
        <w:t>:</w:t>
      </w:r>
    </w:p>
    <w:p w14:paraId="2C99FF27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TxDirection</w:t>
      </w:r>
      <w:proofErr w:type="spellEnd"/>
      <w:r>
        <w:t>'</w:t>
      </w:r>
    </w:p>
    <w:p w14:paraId="2ADE56A8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configuredMaxTxPower</w:t>
      </w:r>
      <w:proofErr w:type="spellEnd"/>
      <w:r>
        <w:t>:</w:t>
      </w:r>
    </w:p>
    <w:p w14:paraId="2EAF3C8E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3B2DF0B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arfcnDL</w:t>
      </w:r>
      <w:proofErr w:type="spellEnd"/>
      <w:r>
        <w:t>:</w:t>
      </w:r>
    </w:p>
    <w:p w14:paraId="50235919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771E0572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arfcnUL</w:t>
      </w:r>
      <w:proofErr w:type="spellEnd"/>
      <w:r>
        <w:t>:</w:t>
      </w:r>
    </w:p>
    <w:p w14:paraId="55C3DFCC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66D78D6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bSChannelBwDL</w:t>
      </w:r>
      <w:proofErr w:type="spellEnd"/>
      <w:r>
        <w:t>:</w:t>
      </w:r>
    </w:p>
    <w:p w14:paraId="40C1A0E1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F45AA3C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bSChannelBwUL</w:t>
      </w:r>
      <w:proofErr w:type="spellEnd"/>
      <w:r>
        <w:t>:</w:t>
      </w:r>
    </w:p>
    <w:p w14:paraId="0EA0991D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421EB4CB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sectorEquipmentFunctionRef</w:t>
      </w:r>
      <w:proofErr w:type="spellEnd"/>
      <w:r>
        <w:t>:</w:t>
      </w:r>
    </w:p>
    <w:p w14:paraId="2F0A9F9F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59A625D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4EBC6E30" w14:textId="77777777" w:rsidR="00AB7D27" w:rsidRDefault="00AB7D27" w:rsidP="00AB7D27">
      <w:pPr>
        <w:pStyle w:val="PL"/>
      </w:pPr>
      <w:r>
        <w:t xml:space="preserve">        - type: object</w:t>
      </w:r>
    </w:p>
    <w:p w14:paraId="2DDC1090" w14:textId="77777777" w:rsidR="00AB7D27" w:rsidRDefault="00AB7D27" w:rsidP="00AB7D27">
      <w:pPr>
        <w:pStyle w:val="PL"/>
      </w:pPr>
      <w:r>
        <w:t xml:space="preserve">          properties:</w:t>
      </w:r>
    </w:p>
    <w:p w14:paraId="6E743814" w14:textId="77777777" w:rsidR="00AB7D27" w:rsidRDefault="00AB7D27" w:rsidP="00AB7D27">
      <w:pPr>
        <w:pStyle w:val="PL"/>
      </w:pPr>
      <w:r>
        <w:lastRenderedPageBreak/>
        <w:t xml:space="preserve">            </w:t>
      </w:r>
      <w:proofErr w:type="spellStart"/>
      <w:r>
        <w:t>CommonBeamformingFunction</w:t>
      </w:r>
      <w:proofErr w:type="spellEnd"/>
      <w:r>
        <w:t>:</w:t>
      </w:r>
    </w:p>
    <w:p w14:paraId="7B985A50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1ECDA36E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-Single:</w:t>
      </w:r>
    </w:p>
    <w:p w14:paraId="520369E2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801E269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2B57B1C9" w14:textId="77777777" w:rsidR="00AB7D27" w:rsidRDefault="00AB7D27" w:rsidP="00AB7D27">
      <w:pPr>
        <w:pStyle w:val="PL"/>
      </w:pPr>
      <w:r>
        <w:t xml:space="preserve">        - type: object</w:t>
      </w:r>
    </w:p>
    <w:p w14:paraId="5E4C251D" w14:textId="77777777" w:rsidR="00AB7D27" w:rsidRDefault="00AB7D27" w:rsidP="00AB7D27">
      <w:pPr>
        <w:pStyle w:val="PL"/>
      </w:pPr>
      <w:r>
        <w:t xml:space="preserve">          properties:</w:t>
      </w:r>
    </w:p>
    <w:p w14:paraId="2A38B31C" w14:textId="77777777" w:rsidR="00AB7D27" w:rsidRDefault="00AB7D27" w:rsidP="00AB7D27">
      <w:pPr>
        <w:pStyle w:val="PL"/>
      </w:pPr>
      <w:r>
        <w:t xml:space="preserve">            attributes:</w:t>
      </w:r>
    </w:p>
    <w:p w14:paraId="5C3C1063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4D904B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45A5370E" w14:textId="77777777" w:rsidR="00AB7D27" w:rsidRDefault="00AB7D27" w:rsidP="00AB7D27">
      <w:pPr>
        <w:pStyle w:val="PL"/>
      </w:pPr>
      <w:r>
        <w:t xml:space="preserve">                - type: object</w:t>
      </w:r>
    </w:p>
    <w:p w14:paraId="6E3DFB8F" w14:textId="77777777" w:rsidR="00AB7D27" w:rsidRDefault="00AB7D27" w:rsidP="00AB7D27">
      <w:pPr>
        <w:pStyle w:val="PL"/>
      </w:pPr>
      <w:r>
        <w:t xml:space="preserve">                  properties:</w:t>
      </w:r>
    </w:p>
    <w:p w14:paraId="5AE8973B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bwpContext</w:t>
      </w:r>
      <w:proofErr w:type="spellEnd"/>
      <w:r>
        <w:t>:</w:t>
      </w:r>
    </w:p>
    <w:p w14:paraId="27FE9D0F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BwpContext</w:t>
      </w:r>
      <w:proofErr w:type="spellEnd"/>
      <w:r>
        <w:t>'</w:t>
      </w:r>
    </w:p>
    <w:p w14:paraId="6DDC0E21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isInitialBwp</w:t>
      </w:r>
      <w:proofErr w:type="spellEnd"/>
      <w:r>
        <w:t>:</w:t>
      </w:r>
    </w:p>
    <w:p w14:paraId="2E170558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IsInitialBwp</w:t>
      </w:r>
      <w:proofErr w:type="spellEnd"/>
      <w:r>
        <w:t>'</w:t>
      </w:r>
    </w:p>
    <w:p w14:paraId="4434D676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subCarrierSpacing</w:t>
      </w:r>
      <w:proofErr w:type="spellEnd"/>
      <w:r>
        <w:t>:</w:t>
      </w:r>
    </w:p>
    <w:p w14:paraId="3A14505F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85C2EBE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cyclicPrefix</w:t>
      </w:r>
      <w:proofErr w:type="spellEnd"/>
      <w:r>
        <w:t>:</w:t>
      </w:r>
    </w:p>
    <w:p w14:paraId="437A0DE2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CyclicPrefix</w:t>
      </w:r>
      <w:proofErr w:type="spellEnd"/>
      <w:r>
        <w:t>'</w:t>
      </w:r>
    </w:p>
    <w:p w14:paraId="3C736F4B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startRB</w:t>
      </w:r>
      <w:proofErr w:type="spellEnd"/>
      <w:r>
        <w:t>:</w:t>
      </w:r>
    </w:p>
    <w:p w14:paraId="33816212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059C0D81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numberOfRBs</w:t>
      </w:r>
      <w:proofErr w:type="spellEnd"/>
      <w:r>
        <w:t>:</w:t>
      </w:r>
    </w:p>
    <w:p w14:paraId="4EBED3D9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09D1F856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5730C02D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CommonBeamformingFunction</w:t>
      </w:r>
      <w:proofErr w:type="spellEnd"/>
      <w:r>
        <w:t>-Single:</w:t>
      </w:r>
    </w:p>
    <w:p w14:paraId="04495C63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69F3DF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34BD6471" w14:textId="77777777" w:rsidR="00AB7D27" w:rsidRDefault="00AB7D27" w:rsidP="00AB7D27">
      <w:pPr>
        <w:pStyle w:val="PL"/>
      </w:pPr>
      <w:r>
        <w:t xml:space="preserve">        - type: object</w:t>
      </w:r>
    </w:p>
    <w:p w14:paraId="60C2FFE4" w14:textId="77777777" w:rsidR="00AB7D27" w:rsidRDefault="00AB7D27" w:rsidP="00AB7D27">
      <w:pPr>
        <w:pStyle w:val="PL"/>
      </w:pPr>
      <w:r>
        <w:t xml:space="preserve">          properties:</w:t>
      </w:r>
    </w:p>
    <w:p w14:paraId="33DFBA8D" w14:textId="77777777" w:rsidR="00AB7D27" w:rsidRDefault="00AB7D27" w:rsidP="00AB7D27">
      <w:pPr>
        <w:pStyle w:val="PL"/>
      </w:pPr>
      <w:r>
        <w:t xml:space="preserve">            attributes:</w:t>
      </w:r>
    </w:p>
    <w:p w14:paraId="29047C34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C1DAD96" w14:textId="77777777" w:rsidR="00AB7D27" w:rsidRDefault="00AB7D27" w:rsidP="00AB7D27">
      <w:pPr>
        <w:pStyle w:val="PL"/>
      </w:pPr>
      <w:r>
        <w:t xml:space="preserve">                - type: object</w:t>
      </w:r>
    </w:p>
    <w:p w14:paraId="09990D0A" w14:textId="77777777" w:rsidR="00AB7D27" w:rsidRDefault="00AB7D27" w:rsidP="00AB7D27">
      <w:pPr>
        <w:pStyle w:val="PL"/>
      </w:pPr>
      <w:r>
        <w:t xml:space="preserve">                  properties:</w:t>
      </w:r>
    </w:p>
    <w:p w14:paraId="4F95FF4A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coverageShape</w:t>
      </w:r>
      <w:proofErr w:type="spellEnd"/>
      <w:r>
        <w:t>:</w:t>
      </w:r>
    </w:p>
    <w:p w14:paraId="486F9EBC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CoverageShape</w:t>
      </w:r>
      <w:proofErr w:type="spellEnd"/>
      <w:r>
        <w:t>'</w:t>
      </w:r>
    </w:p>
    <w:p w14:paraId="7D297EDD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digitalAzimuth</w:t>
      </w:r>
      <w:proofErr w:type="spellEnd"/>
      <w:r>
        <w:t>:</w:t>
      </w:r>
    </w:p>
    <w:p w14:paraId="3BF4EC0E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DigitalAzimuth</w:t>
      </w:r>
      <w:proofErr w:type="spellEnd"/>
      <w:r>
        <w:t>'</w:t>
      </w:r>
    </w:p>
    <w:p w14:paraId="3E10B405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digitalTilt</w:t>
      </w:r>
      <w:proofErr w:type="spellEnd"/>
      <w:r>
        <w:t>:</w:t>
      </w:r>
    </w:p>
    <w:p w14:paraId="21D702FA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DigitalTilt</w:t>
      </w:r>
      <w:proofErr w:type="spellEnd"/>
      <w:r>
        <w:t>'</w:t>
      </w:r>
    </w:p>
    <w:p w14:paraId="5099FE85" w14:textId="77777777" w:rsidR="00AB7D27" w:rsidRDefault="00AB7D27" w:rsidP="00AB7D27">
      <w:pPr>
        <w:pStyle w:val="PL"/>
      </w:pPr>
      <w:r>
        <w:t xml:space="preserve">        - type: object</w:t>
      </w:r>
    </w:p>
    <w:p w14:paraId="3EC61C04" w14:textId="77777777" w:rsidR="00AB7D27" w:rsidRDefault="00AB7D27" w:rsidP="00AB7D27">
      <w:pPr>
        <w:pStyle w:val="PL"/>
      </w:pPr>
      <w:r>
        <w:t xml:space="preserve">          properties:</w:t>
      </w:r>
    </w:p>
    <w:p w14:paraId="512DAE47" w14:textId="77777777" w:rsidR="00AB7D27" w:rsidRDefault="00AB7D27" w:rsidP="00AB7D27">
      <w:pPr>
        <w:pStyle w:val="PL"/>
      </w:pPr>
      <w:r>
        <w:t xml:space="preserve">            Beam:</w:t>
      </w:r>
    </w:p>
    <w:p w14:paraId="6083B80D" w14:textId="77777777" w:rsidR="00AB7D27" w:rsidRDefault="00AB7D27" w:rsidP="00AB7D27">
      <w:pPr>
        <w:pStyle w:val="PL"/>
      </w:pPr>
      <w:r>
        <w:t xml:space="preserve">              $ref: '#/components/schemas/Beam-Multiple'</w:t>
      </w:r>
    </w:p>
    <w:p w14:paraId="3838B7E5" w14:textId="77777777" w:rsidR="00AB7D27" w:rsidRDefault="00AB7D27" w:rsidP="00AB7D27">
      <w:pPr>
        <w:pStyle w:val="PL"/>
      </w:pPr>
      <w:r>
        <w:t xml:space="preserve">    Beam-Single:</w:t>
      </w:r>
    </w:p>
    <w:p w14:paraId="72F3989E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32C9BB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571C6CD" w14:textId="77777777" w:rsidR="00AB7D27" w:rsidRDefault="00AB7D27" w:rsidP="00AB7D27">
      <w:pPr>
        <w:pStyle w:val="PL"/>
      </w:pPr>
      <w:r>
        <w:t xml:space="preserve">        - type: object</w:t>
      </w:r>
    </w:p>
    <w:p w14:paraId="58E48555" w14:textId="77777777" w:rsidR="00AB7D27" w:rsidRDefault="00AB7D27" w:rsidP="00AB7D27">
      <w:pPr>
        <w:pStyle w:val="PL"/>
      </w:pPr>
      <w:r>
        <w:t xml:space="preserve">          properties:</w:t>
      </w:r>
    </w:p>
    <w:p w14:paraId="51DBE612" w14:textId="77777777" w:rsidR="00AB7D27" w:rsidRDefault="00AB7D27" w:rsidP="00AB7D27">
      <w:pPr>
        <w:pStyle w:val="PL"/>
      </w:pPr>
      <w:r>
        <w:t xml:space="preserve">            attributes:</w:t>
      </w:r>
    </w:p>
    <w:p w14:paraId="7C16125B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5CB3ABF" w14:textId="77777777" w:rsidR="00AB7D27" w:rsidRDefault="00AB7D27" w:rsidP="00AB7D27">
      <w:pPr>
        <w:pStyle w:val="PL"/>
      </w:pPr>
      <w:r>
        <w:t xml:space="preserve">                - type: object</w:t>
      </w:r>
    </w:p>
    <w:p w14:paraId="10999DD0" w14:textId="77777777" w:rsidR="00AB7D27" w:rsidRDefault="00AB7D27" w:rsidP="00AB7D27">
      <w:pPr>
        <w:pStyle w:val="PL"/>
      </w:pPr>
      <w:r>
        <w:t xml:space="preserve">                  properties:</w:t>
      </w:r>
    </w:p>
    <w:p w14:paraId="7047E1BE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beamIndex</w:t>
      </w:r>
      <w:proofErr w:type="spellEnd"/>
      <w:r>
        <w:t>:</w:t>
      </w:r>
    </w:p>
    <w:p w14:paraId="10AC242C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6F4600F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beamType</w:t>
      </w:r>
      <w:proofErr w:type="spellEnd"/>
      <w:r>
        <w:t>:</w:t>
      </w:r>
    </w:p>
    <w:p w14:paraId="58160281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5F6AEDA5" w14:textId="77777777" w:rsidR="00AB7D27" w:rsidRDefault="00AB7D27" w:rsidP="00AB7D27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42BCA87" w14:textId="77777777" w:rsidR="00AB7D27" w:rsidRDefault="00AB7D27" w:rsidP="00AB7D27">
      <w:pPr>
        <w:pStyle w:val="PL"/>
      </w:pPr>
      <w:r>
        <w:t xml:space="preserve">                        - SSB-BEAM</w:t>
      </w:r>
    </w:p>
    <w:p w14:paraId="3F0572FC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beamAzimuth</w:t>
      </w:r>
      <w:proofErr w:type="spellEnd"/>
      <w:r>
        <w:t>:</w:t>
      </w:r>
    </w:p>
    <w:p w14:paraId="4F19147F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0343C02" w14:textId="77777777" w:rsidR="00AB7D27" w:rsidRDefault="00AB7D27" w:rsidP="00AB7D27">
      <w:pPr>
        <w:pStyle w:val="PL"/>
      </w:pPr>
      <w:r>
        <w:t xml:space="preserve">                      minimum: -1800</w:t>
      </w:r>
    </w:p>
    <w:p w14:paraId="3EEED379" w14:textId="77777777" w:rsidR="00AB7D27" w:rsidRDefault="00AB7D27" w:rsidP="00AB7D27">
      <w:pPr>
        <w:pStyle w:val="PL"/>
      </w:pPr>
      <w:r>
        <w:t xml:space="preserve">                      maximum: 1800</w:t>
      </w:r>
    </w:p>
    <w:p w14:paraId="6B338C04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beamTilt</w:t>
      </w:r>
      <w:proofErr w:type="spellEnd"/>
      <w:r>
        <w:t>:</w:t>
      </w:r>
    </w:p>
    <w:p w14:paraId="338F6519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F263C70" w14:textId="77777777" w:rsidR="00AB7D27" w:rsidRDefault="00AB7D27" w:rsidP="00AB7D27">
      <w:pPr>
        <w:pStyle w:val="PL"/>
      </w:pPr>
      <w:r>
        <w:t xml:space="preserve">                      minimum: -900</w:t>
      </w:r>
    </w:p>
    <w:p w14:paraId="18E94BB0" w14:textId="77777777" w:rsidR="00AB7D27" w:rsidRDefault="00AB7D27" w:rsidP="00AB7D27">
      <w:pPr>
        <w:pStyle w:val="PL"/>
      </w:pPr>
      <w:r>
        <w:t xml:space="preserve">                      maximum: 900</w:t>
      </w:r>
    </w:p>
    <w:p w14:paraId="49095EDA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beamHorizWidth</w:t>
      </w:r>
      <w:proofErr w:type="spellEnd"/>
      <w:r>
        <w:t>:</w:t>
      </w:r>
    </w:p>
    <w:p w14:paraId="0788A8B7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20BD2DF4" w14:textId="77777777" w:rsidR="00AB7D27" w:rsidRDefault="00AB7D27" w:rsidP="00AB7D27">
      <w:pPr>
        <w:pStyle w:val="PL"/>
      </w:pPr>
      <w:r>
        <w:t xml:space="preserve">                      minimum: 0</w:t>
      </w:r>
    </w:p>
    <w:p w14:paraId="1498A955" w14:textId="77777777" w:rsidR="00AB7D27" w:rsidRDefault="00AB7D27" w:rsidP="00AB7D27">
      <w:pPr>
        <w:pStyle w:val="PL"/>
      </w:pPr>
      <w:r>
        <w:t xml:space="preserve">                      maximum: 3599</w:t>
      </w:r>
    </w:p>
    <w:p w14:paraId="3FA4E47E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beamVertWidth</w:t>
      </w:r>
      <w:proofErr w:type="spellEnd"/>
      <w:r>
        <w:t>:</w:t>
      </w:r>
    </w:p>
    <w:p w14:paraId="33DE7B9C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7938CE3C" w14:textId="77777777" w:rsidR="00AB7D27" w:rsidRDefault="00AB7D27" w:rsidP="00AB7D27">
      <w:pPr>
        <w:pStyle w:val="PL"/>
      </w:pPr>
      <w:r>
        <w:t xml:space="preserve">                      minimum: 0</w:t>
      </w:r>
    </w:p>
    <w:p w14:paraId="134CC757" w14:textId="77777777" w:rsidR="00AB7D27" w:rsidRDefault="00AB7D27" w:rsidP="00AB7D27">
      <w:pPr>
        <w:pStyle w:val="PL"/>
      </w:pPr>
      <w:r>
        <w:t xml:space="preserve">                      maximum: 1800</w:t>
      </w:r>
    </w:p>
    <w:p w14:paraId="03880BAF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-Single:</w:t>
      </w:r>
    </w:p>
    <w:p w14:paraId="1534D919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79411E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1C3D5BE" w14:textId="77777777" w:rsidR="00AB7D27" w:rsidRDefault="00AB7D27" w:rsidP="00AB7D27">
      <w:pPr>
        <w:pStyle w:val="PL"/>
      </w:pPr>
      <w:r>
        <w:lastRenderedPageBreak/>
        <w:t xml:space="preserve">        - type: object</w:t>
      </w:r>
    </w:p>
    <w:p w14:paraId="00EBBC8F" w14:textId="77777777" w:rsidR="00AB7D27" w:rsidRDefault="00AB7D27" w:rsidP="00AB7D27">
      <w:pPr>
        <w:pStyle w:val="PL"/>
      </w:pPr>
      <w:r>
        <w:t xml:space="preserve">          properties:</w:t>
      </w:r>
    </w:p>
    <w:p w14:paraId="6EAD6807" w14:textId="77777777" w:rsidR="00AB7D27" w:rsidRDefault="00AB7D27" w:rsidP="00AB7D27">
      <w:pPr>
        <w:pStyle w:val="PL"/>
      </w:pPr>
      <w:r>
        <w:t xml:space="preserve">            attributes:</w:t>
      </w:r>
    </w:p>
    <w:p w14:paraId="0D7CC996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4E33DF" w14:textId="77777777" w:rsidR="00AB7D27" w:rsidRDefault="00AB7D27" w:rsidP="00AB7D27">
      <w:pPr>
        <w:pStyle w:val="PL"/>
      </w:pPr>
      <w:r>
        <w:t xml:space="preserve">                - $ref: '#/components/schemas/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'</w:t>
      </w:r>
    </w:p>
    <w:p w14:paraId="5E28A436" w14:textId="77777777" w:rsidR="00AB7D27" w:rsidRDefault="00AB7D27" w:rsidP="00AB7D27">
      <w:pPr>
        <w:pStyle w:val="PL"/>
      </w:pPr>
      <w:r>
        <w:t xml:space="preserve">                - type: object</w:t>
      </w:r>
    </w:p>
    <w:p w14:paraId="5830A048" w14:textId="77777777" w:rsidR="00AB7D27" w:rsidRDefault="00AB7D27" w:rsidP="00AB7D27">
      <w:pPr>
        <w:pStyle w:val="PL"/>
      </w:pPr>
      <w:r>
        <w:t xml:space="preserve">                  properties:</w:t>
      </w:r>
    </w:p>
    <w:p w14:paraId="5C81BCE0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rRMPolicyMaxRatio</w:t>
      </w:r>
      <w:proofErr w:type="spellEnd"/>
      <w:r>
        <w:t>:</w:t>
      </w:r>
    </w:p>
    <w:p w14:paraId="7837CB97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0F8A677B" w14:textId="77777777" w:rsidR="00AB7D27" w:rsidRDefault="00AB7D27" w:rsidP="00AB7D27">
      <w:pPr>
        <w:pStyle w:val="PL"/>
      </w:pPr>
      <w:r>
        <w:t xml:space="preserve">                      default: 100</w:t>
      </w:r>
    </w:p>
    <w:p w14:paraId="4BB08478" w14:textId="77777777" w:rsidR="00AB7D27" w:rsidRDefault="00AB7D27" w:rsidP="00AB7D27">
      <w:pPr>
        <w:pStyle w:val="PL"/>
      </w:pPr>
      <w:r>
        <w:t xml:space="preserve">                      minimum: 0</w:t>
      </w:r>
    </w:p>
    <w:p w14:paraId="4DD6BE91" w14:textId="77777777" w:rsidR="00AB7D27" w:rsidRDefault="00AB7D27" w:rsidP="00AB7D27">
      <w:pPr>
        <w:pStyle w:val="PL"/>
      </w:pPr>
      <w:r>
        <w:t xml:space="preserve">                      maximum: 100</w:t>
      </w:r>
    </w:p>
    <w:p w14:paraId="4259ABC0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rRMPolicyMinRatio</w:t>
      </w:r>
      <w:proofErr w:type="spellEnd"/>
      <w:r>
        <w:t>:</w:t>
      </w:r>
    </w:p>
    <w:p w14:paraId="051EADE2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0501755F" w14:textId="77777777" w:rsidR="00AB7D27" w:rsidRDefault="00AB7D27" w:rsidP="00AB7D27">
      <w:pPr>
        <w:pStyle w:val="PL"/>
      </w:pPr>
      <w:r>
        <w:t xml:space="preserve">                      default: 0</w:t>
      </w:r>
    </w:p>
    <w:p w14:paraId="24006ED1" w14:textId="77777777" w:rsidR="00AB7D27" w:rsidRDefault="00AB7D27" w:rsidP="00AB7D27">
      <w:pPr>
        <w:pStyle w:val="PL"/>
      </w:pPr>
      <w:r>
        <w:t xml:space="preserve">                      minimum: 0</w:t>
      </w:r>
    </w:p>
    <w:p w14:paraId="3FA80F55" w14:textId="77777777" w:rsidR="00AB7D27" w:rsidRDefault="00AB7D27" w:rsidP="00AB7D27">
      <w:pPr>
        <w:pStyle w:val="PL"/>
      </w:pPr>
      <w:r>
        <w:t xml:space="preserve">                      maximum: 100</w:t>
      </w:r>
    </w:p>
    <w:p w14:paraId="2D610DB1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rRMPolicyDedicatedRatio</w:t>
      </w:r>
      <w:proofErr w:type="spellEnd"/>
      <w:r>
        <w:t>:</w:t>
      </w:r>
    </w:p>
    <w:p w14:paraId="7F5702A8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480DF28C" w14:textId="77777777" w:rsidR="00AB7D27" w:rsidRDefault="00AB7D27" w:rsidP="00AB7D27">
      <w:pPr>
        <w:pStyle w:val="PL"/>
      </w:pPr>
      <w:r>
        <w:t xml:space="preserve">                      default: 0</w:t>
      </w:r>
    </w:p>
    <w:p w14:paraId="5A1EC717" w14:textId="77777777" w:rsidR="00AB7D27" w:rsidRDefault="00AB7D27" w:rsidP="00AB7D27">
      <w:pPr>
        <w:pStyle w:val="PL"/>
      </w:pPr>
      <w:r>
        <w:t xml:space="preserve">                      minimum: 0</w:t>
      </w:r>
    </w:p>
    <w:p w14:paraId="69C89C36" w14:textId="77777777" w:rsidR="00AB7D27" w:rsidRDefault="00AB7D27" w:rsidP="00AB7D27">
      <w:pPr>
        <w:pStyle w:val="PL"/>
      </w:pPr>
      <w:r>
        <w:t xml:space="preserve">                      maximum: 100</w:t>
      </w:r>
    </w:p>
    <w:p w14:paraId="501DC22C" w14:textId="77777777" w:rsidR="00AB7D27" w:rsidRDefault="00AB7D27" w:rsidP="00AB7D27">
      <w:pPr>
        <w:pStyle w:val="PL"/>
      </w:pPr>
    </w:p>
    <w:p w14:paraId="20AEE3CF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-Single:</w:t>
      </w:r>
    </w:p>
    <w:p w14:paraId="70663D29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453A3E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03D8292E" w14:textId="77777777" w:rsidR="00AB7D27" w:rsidRDefault="00AB7D27" w:rsidP="00AB7D27">
      <w:pPr>
        <w:pStyle w:val="PL"/>
      </w:pPr>
      <w:r>
        <w:t xml:space="preserve">        - type: object</w:t>
      </w:r>
    </w:p>
    <w:p w14:paraId="16B07639" w14:textId="77777777" w:rsidR="00AB7D27" w:rsidRDefault="00AB7D27" w:rsidP="00AB7D27">
      <w:pPr>
        <w:pStyle w:val="PL"/>
      </w:pPr>
      <w:r>
        <w:t xml:space="preserve">          properties:</w:t>
      </w:r>
    </w:p>
    <w:p w14:paraId="0AB41824" w14:textId="77777777" w:rsidR="00AB7D27" w:rsidRDefault="00AB7D27" w:rsidP="00AB7D27">
      <w:pPr>
        <w:pStyle w:val="PL"/>
      </w:pPr>
      <w:r>
        <w:t xml:space="preserve">            attributes:</w:t>
      </w:r>
    </w:p>
    <w:p w14:paraId="3A0ECFBB" w14:textId="77777777" w:rsidR="00AB7D27" w:rsidRDefault="00AB7D27" w:rsidP="00AB7D27">
      <w:pPr>
        <w:pStyle w:val="PL"/>
      </w:pPr>
      <w:r>
        <w:t xml:space="preserve">                  type: object</w:t>
      </w:r>
    </w:p>
    <w:p w14:paraId="65440AAE" w14:textId="77777777" w:rsidR="00AB7D27" w:rsidRDefault="00AB7D27" w:rsidP="00AB7D27">
      <w:pPr>
        <w:pStyle w:val="PL"/>
      </w:pPr>
      <w:r>
        <w:t xml:space="preserve">                  properties:</w:t>
      </w:r>
    </w:p>
    <w:p w14:paraId="7E5A9591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nRTCI</w:t>
      </w:r>
      <w:proofErr w:type="spellEnd"/>
      <w:r>
        <w:t>:</w:t>
      </w:r>
    </w:p>
    <w:p w14:paraId="7428CC24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C2C73A4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305D5071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CellIndividualOffset</w:t>
      </w:r>
      <w:proofErr w:type="spellEnd"/>
      <w:r>
        <w:t>'</w:t>
      </w:r>
    </w:p>
    <w:p w14:paraId="06E3CE2E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adjacentNRCellRef</w:t>
      </w:r>
      <w:proofErr w:type="spellEnd"/>
      <w:r>
        <w:t>:</w:t>
      </w:r>
    </w:p>
    <w:p w14:paraId="6C6966FE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2A10587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165DCB36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7498ED1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isRemoveAllowed</w:t>
      </w:r>
      <w:proofErr w:type="spellEnd"/>
      <w:r>
        <w:t>:</w:t>
      </w:r>
    </w:p>
    <w:p w14:paraId="4BF8A43E" w14:textId="77777777" w:rsidR="00AB7D27" w:rsidRDefault="00AB7D27" w:rsidP="00AB7D2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CC1C0D5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isHOAllowed</w:t>
      </w:r>
      <w:proofErr w:type="spellEnd"/>
      <w:r>
        <w:t>:</w:t>
      </w:r>
    </w:p>
    <w:p w14:paraId="500F6AD8" w14:textId="77777777" w:rsidR="00AB7D27" w:rsidRDefault="00AB7D27" w:rsidP="00AB7D2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A82B489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isESCoveredBy</w:t>
      </w:r>
      <w:proofErr w:type="spellEnd"/>
      <w:r>
        <w:t>:</w:t>
      </w:r>
    </w:p>
    <w:p w14:paraId="0354E455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IsESCoveredBy</w:t>
      </w:r>
      <w:proofErr w:type="spellEnd"/>
      <w:r>
        <w:t>'</w:t>
      </w:r>
    </w:p>
    <w:p w14:paraId="6AC84E65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isENDCAllowed</w:t>
      </w:r>
      <w:proofErr w:type="spellEnd"/>
      <w:r>
        <w:t>:</w:t>
      </w:r>
    </w:p>
    <w:p w14:paraId="21745768" w14:textId="77777777" w:rsidR="00AB7D27" w:rsidRDefault="00AB7D27" w:rsidP="00AB7D2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749EBC1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-Single:</w:t>
      </w:r>
    </w:p>
    <w:p w14:paraId="39E5FCB7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1CDBC3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3927952B" w14:textId="77777777" w:rsidR="00AB7D27" w:rsidRDefault="00AB7D27" w:rsidP="00AB7D27">
      <w:pPr>
        <w:pStyle w:val="PL"/>
      </w:pPr>
      <w:r>
        <w:t xml:space="preserve">        - type: object</w:t>
      </w:r>
    </w:p>
    <w:p w14:paraId="3E92577B" w14:textId="77777777" w:rsidR="00AB7D27" w:rsidRDefault="00AB7D27" w:rsidP="00AB7D27">
      <w:pPr>
        <w:pStyle w:val="PL"/>
      </w:pPr>
      <w:r>
        <w:t xml:space="preserve">          properties:</w:t>
      </w:r>
    </w:p>
    <w:p w14:paraId="0F32E0C1" w14:textId="77777777" w:rsidR="00AB7D27" w:rsidRDefault="00AB7D27" w:rsidP="00AB7D27">
      <w:pPr>
        <w:pStyle w:val="PL"/>
      </w:pPr>
      <w:r>
        <w:t xml:space="preserve">            attributes:</w:t>
      </w:r>
    </w:p>
    <w:p w14:paraId="2DE50223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8FD121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3956C5B7" w14:textId="77777777" w:rsidR="00AB7D27" w:rsidRDefault="00AB7D27" w:rsidP="00AB7D27">
      <w:pPr>
        <w:pStyle w:val="PL"/>
      </w:pPr>
      <w:r>
        <w:t xml:space="preserve">                - type: object</w:t>
      </w:r>
    </w:p>
    <w:p w14:paraId="50EBD871" w14:textId="77777777" w:rsidR="00AB7D27" w:rsidRDefault="00AB7D27" w:rsidP="00AB7D27">
      <w:pPr>
        <w:pStyle w:val="PL"/>
      </w:pPr>
      <w:r>
        <w:t xml:space="preserve">                  properties:</w:t>
      </w:r>
    </w:p>
    <w:p w14:paraId="02DB5486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adjacentEUtranCellRef</w:t>
      </w:r>
      <w:proofErr w:type="spellEnd"/>
      <w:r>
        <w:t>:</w:t>
      </w:r>
    </w:p>
    <w:p w14:paraId="33465A9E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D0F333F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3B2DCC2F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-Single:</w:t>
      </w:r>
    </w:p>
    <w:p w14:paraId="66FEE7CF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0FEE01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A2A753A" w14:textId="77777777" w:rsidR="00AB7D27" w:rsidRDefault="00AB7D27" w:rsidP="00AB7D27">
      <w:pPr>
        <w:pStyle w:val="PL"/>
      </w:pPr>
      <w:r>
        <w:t xml:space="preserve">        - type: object</w:t>
      </w:r>
    </w:p>
    <w:p w14:paraId="79E01C3E" w14:textId="77777777" w:rsidR="00AB7D27" w:rsidRDefault="00AB7D27" w:rsidP="00AB7D27">
      <w:pPr>
        <w:pStyle w:val="PL"/>
      </w:pPr>
      <w:r>
        <w:t xml:space="preserve">          properties:</w:t>
      </w:r>
    </w:p>
    <w:p w14:paraId="25A85F20" w14:textId="77777777" w:rsidR="00AB7D27" w:rsidRDefault="00AB7D27" w:rsidP="00AB7D27">
      <w:pPr>
        <w:pStyle w:val="PL"/>
      </w:pPr>
      <w:r>
        <w:t xml:space="preserve">            attributes:</w:t>
      </w:r>
    </w:p>
    <w:p w14:paraId="475617FB" w14:textId="77777777" w:rsidR="00AB7D27" w:rsidRDefault="00AB7D27" w:rsidP="00AB7D27">
      <w:pPr>
        <w:pStyle w:val="PL"/>
      </w:pPr>
      <w:r>
        <w:t xml:space="preserve">                  type: object</w:t>
      </w:r>
    </w:p>
    <w:p w14:paraId="4CE2CB5B" w14:textId="77777777" w:rsidR="00AB7D27" w:rsidRDefault="00AB7D27" w:rsidP="00AB7D27">
      <w:pPr>
        <w:pStyle w:val="PL"/>
      </w:pPr>
      <w:r>
        <w:t xml:space="preserve">                  properties:</w:t>
      </w:r>
    </w:p>
    <w:p w14:paraId="33A02D5D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offsetMO</w:t>
      </w:r>
      <w:proofErr w:type="spellEnd"/>
      <w:r>
        <w:t>:</w:t>
      </w:r>
    </w:p>
    <w:p w14:paraId="22F91151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QOffsetRangeList</w:t>
      </w:r>
      <w:proofErr w:type="spellEnd"/>
      <w:r>
        <w:t>'</w:t>
      </w:r>
    </w:p>
    <w:p w14:paraId="481A23AC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blackListEntry</w:t>
      </w:r>
      <w:proofErr w:type="spellEnd"/>
      <w:r>
        <w:t>:</w:t>
      </w:r>
    </w:p>
    <w:p w14:paraId="2DD74FC2" w14:textId="77777777" w:rsidR="00AB7D27" w:rsidRDefault="00AB7D27" w:rsidP="00AB7D27">
      <w:pPr>
        <w:pStyle w:val="PL"/>
      </w:pPr>
      <w:r>
        <w:t xml:space="preserve">                      type: array</w:t>
      </w:r>
    </w:p>
    <w:p w14:paraId="381B89E3" w14:textId="77777777" w:rsidR="00AB7D27" w:rsidRDefault="00AB7D27" w:rsidP="00AB7D27">
      <w:pPr>
        <w:pStyle w:val="PL"/>
      </w:pPr>
      <w:r>
        <w:t xml:space="preserve">                      items:</w:t>
      </w:r>
    </w:p>
    <w:p w14:paraId="13859D16" w14:textId="77777777" w:rsidR="00AB7D27" w:rsidRDefault="00AB7D27" w:rsidP="00AB7D27">
      <w:pPr>
        <w:pStyle w:val="PL"/>
      </w:pPr>
      <w:r>
        <w:t xml:space="preserve">                        type: integer</w:t>
      </w:r>
    </w:p>
    <w:p w14:paraId="07E823BF" w14:textId="77777777" w:rsidR="00AB7D27" w:rsidRDefault="00AB7D27" w:rsidP="00AB7D27">
      <w:pPr>
        <w:pStyle w:val="PL"/>
      </w:pPr>
      <w:r>
        <w:t xml:space="preserve">                        minimum: 0</w:t>
      </w:r>
    </w:p>
    <w:p w14:paraId="6FB00630" w14:textId="77777777" w:rsidR="00AB7D27" w:rsidRDefault="00AB7D27" w:rsidP="00AB7D27">
      <w:pPr>
        <w:pStyle w:val="PL"/>
      </w:pPr>
      <w:r>
        <w:t xml:space="preserve">                        maximum: 1007</w:t>
      </w:r>
    </w:p>
    <w:p w14:paraId="4EEA5B4B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blackListEntryIdleMode</w:t>
      </w:r>
      <w:proofErr w:type="spellEnd"/>
      <w:r>
        <w:t>:</w:t>
      </w:r>
    </w:p>
    <w:p w14:paraId="0FBD2FD4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67E09AD9" w14:textId="77777777" w:rsidR="00AB7D27" w:rsidRDefault="00AB7D27" w:rsidP="00AB7D27">
      <w:pPr>
        <w:pStyle w:val="PL"/>
      </w:pPr>
      <w:r>
        <w:lastRenderedPageBreak/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2EA177EF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0382E465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4F809EA1" w14:textId="77777777" w:rsidR="00AB7D27" w:rsidRDefault="00AB7D27" w:rsidP="00AB7D27">
      <w:pPr>
        <w:pStyle w:val="PL"/>
      </w:pPr>
      <w:r>
        <w:t xml:space="preserve">                      type: number</w:t>
      </w:r>
    </w:p>
    <w:p w14:paraId="14525936" w14:textId="77777777" w:rsidR="00AB7D27" w:rsidRDefault="00AB7D27" w:rsidP="00AB7D27">
      <w:pPr>
        <w:pStyle w:val="PL"/>
      </w:pPr>
      <w:r>
        <w:t xml:space="preserve">                      minimum: 0.2</w:t>
      </w:r>
    </w:p>
    <w:p w14:paraId="36353479" w14:textId="77777777" w:rsidR="00AB7D27" w:rsidRDefault="00AB7D27" w:rsidP="00AB7D27">
      <w:pPr>
        <w:pStyle w:val="PL"/>
      </w:pPr>
      <w:r>
        <w:t xml:space="preserve">                      maximum: 0.8</w:t>
      </w:r>
    </w:p>
    <w:p w14:paraId="322AE737" w14:textId="77777777" w:rsidR="00AB7D27" w:rsidRDefault="00AB7D27" w:rsidP="00AB7D27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32F4F9FB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7B26D338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B81FEA9" w14:textId="77777777" w:rsidR="00AB7D27" w:rsidRDefault="00AB7D27" w:rsidP="00AB7D27">
      <w:pPr>
        <w:pStyle w:val="PL"/>
      </w:pPr>
      <w:r>
        <w:t xml:space="preserve">                      minimum: -30</w:t>
      </w:r>
    </w:p>
    <w:p w14:paraId="651361D9" w14:textId="77777777" w:rsidR="00AB7D27" w:rsidRDefault="00AB7D27" w:rsidP="00AB7D27">
      <w:pPr>
        <w:pStyle w:val="PL"/>
      </w:pPr>
      <w:r>
        <w:t xml:space="preserve">                      maximum: 33</w:t>
      </w:r>
    </w:p>
    <w:p w14:paraId="339DB479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44215C59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4EE0ACBB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1C4F5914" w14:textId="77777777" w:rsidR="00AB7D27" w:rsidRDefault="00AB7D27" w:rsidP="00AB7D27">
      <w:pPr>
        <w:pStyle w:val="PL"/>
      </w:pPr>
      <w:r>
        <w:t xml:space="preserve">                      type: number</w:t>
      </w:r>
    </w:p>
    <w:p w14:paraId="2B191142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7BB7E544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8E36F2B" w14:textId="77777777" w:rsidR="00AB7D27" w:rsidRDefault="00AB7D27" w:rsidP="00AB7D27">
      <w:pPr>
        <w:pStyle w:val="PL"/>
      </w:pPr>
      <w:r>
        <w:t xml:space="preserve">                      minimum: -140</w:t>
      </w:r>
    </w:p>
    <w:p w14:paraId="282C9C10" w14:textId="77777777" w:rsidR="00AB7D27" w:rsidRDefault="00AB7D27" w:rsidP="00AB7D27">
      <w:pPr>
        <w:pStyle w:val="PL"/>
      </w:pPr>
      <w:r>
        <w:t xml:space="preserve">                      maximum: -44</w:t>
      </w:r>
    </w:p>
    <w:p w14:paraId="526BEAAD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1116D906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4907D6B" w14:textId="77777777" w:rsidR="00AB7D27" w:rsidRDefault="00AB7D27" w:rsidP="00AB7D27">
      <w:pPr>
        <w:pStyle w:val="PL"/>
      </w:pPr>
      <w:r>
        <w:t xml:space="preserve">                      minimum: 0</w:t>
      </w:r>
    </w:p>
    <w:p w14:paraId="26283B3A" w14:textId="77777777" w:rsidR="00AB7D27" w:rsidRDefault="00AB7D27" w:rsidP="00AB7D27">
      <w:pPr>
        <w:pStyle w:val="PL"/>
      </w:pPr>
      <w:r>
        <w:t xml:space="preserve">                      maximum: 62</w:t>
      </w:r>
    </w:p>
    <w:p w14:paraId="7074F33D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51A45CD3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2989F99F" w14:textId="77777777" w:rsidR="00AB7D27" w:rsidRDefault="00AB7D27" w:rsidP="00AB7D27">
      <w:pPr>
        <w:pStyle w:val="PL"/>
      </w:pPr>
      <w:r>
        <w:t xml:space="preserve">                      minimum: 0</w:t>
      </w:r>
    </w:p>
    <w:p w14:paraId="2D3A22FA" w14:textId="77777777" w:rsidR="00AB7D27" w:rsidRDefault="00AB7D27" w:rsidP="00AB7D27">
      <w:pPr>
        <w:pStyle w:val="PL"/>
      </w:pPr>
      <w:r>
        <w:t xml:space="preserve">                      maximum: 31</w:t>
      </w:r>
    </w:p>
    <w:p w14:paraId="2A5C9EF9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3E4B7B3E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70C3C99E" w14:textId="77777777" w:rsidR="00AB7D27" w:rsidRDefault="00AB7D27" w:rsidP="00AB7D27">
      <w:pPr>
        <w:pStyle w:val="PL"/>
      </w:pPr>
      <w:r>
        <w:t xml:space="preserve">                      minimum: 0</w:t>
      </w:r>
    </w:p>
    <w:p w14:paraId="221AB946" w14:textId="77777777" w:rsidR="00AB7D27" w:rsidRDefault="00AB7D27" w:rsidP="00AB7D27">
      <w:pPr>
        <w:pStyle w:val="PL"/>
      </w:pPr>
      <w:r>
        <w:t xml:space="preserve">                      maximum: 62</w:t>
      </w:r>
    </w:p>
    <w:p w14:paraId="7642641B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6C074A0E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6EB0EACD" w14:textId="77777777" w:rsidR="00AB7D27" w:rsidRDefault="00AB7D27" w:rsidP="00AB7D27">
      <w:pPr>
        <w:pStyle w:val="PL"/>
      </w:pPr>
      <w:r>
        <w:t xml:space="preserve">                      minimum: 0</w:t>
      </w:r>
    </w:p>
    <w:p w14:paraId="142CB416" w14:textId="77777777" w:rsidR="00AB7D27" w:rsidRDefault="00AB7D27" w:rsidP="00AB7D27">
      <w:pPr>
        <w:pStyle w:val="PL"/>
      </w:pPr>
      <w:r>
        <w:t xml:space="preserve">                      maximum: 31</w:t>
      </w:r>
    </w:p>
    <w:p w14:paraId="12055BFA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tReselectionNr</w:t>
      </w:r>
      <w:proofErr w:type="spellEnd"/>
      <w:r>
        <w:t>:</w:t>
      </w:r>
    </w:p>
    <w:p w14:paraId="72A65132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7185E106" w14:textId="77777777" w:rsidR="00AB7D27" w:rsidRDefault="00AB7D27" w:rsidP="00AB7D27">
      <w:pPr>
        <w:pStyle w:val="PL"/>
      </w:pPr>
      <w:r>
        <w:t xml:space="preserve">                      minimum: 0</w:t>
      </w:r>
    </w:p>
    <w:p w14:paraId="381698BE" w14:textId="77777777" w:rsidR="00AB7D27" w:rsidRDefault="00AB7D27" w:rsidP="00AB7D27">
      <w:pPr>
        <w:pStyle w:val="PL"/>
      </w:pPr>
      <w:r>
        <w:t xml:space="preserve">                      maximum: 7</w:t>
      </w:r>
    </w:p>
    <w:p w14:paraId="55EE8AB6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3B4C5237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79FAE99C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29E0F983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36D0E989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079C0989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8267B4E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-Single:</w:t>
      </w:r>
    </w:p>
    <w:p w14:paraId="47550B18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97748F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15F4772" w14:textId="77777777" w:rsidR="00AB7D27" w:rsidRDefault="00AB7D27" w:rsidP="00AB7D27">
      <w:pPr>
        <w:pStyle w:val="PL"/>
      </w:pPr>
      <w:r>
        <w:t xml:space="preserve">        - type: object</w:t>
      </w:r>
    </w:p>
    <w:p w14:paraId="1F44D4C8" w14:textId="77777777" w:rsidR="00AB7D27" w:rsidRDefault="00AB7D27" w:rsidP="00AB7D27">
      <w:pPr>
        <w:pStyle w:val="PL"/>
      </w:pPr>
      <w:r>
        <w:t xml:space="preserve">          properties:</w:t>
      </w:r>
    </w:p>
    <w:p w14:paraId="2EA3B381" w14:textId="77777777" w:rsidR="00AB7D27" w:rsidRDefault="00AB7D27" w:rsidP="00AB7D27">
      <w:pPr>
        <w:pStyle w:val="PL"/>
      </w:pPr>
      <w:r>
        <w:t xml:space="preserve">            attributes:</w:t>
      </w:r>
    </w:p>
    <w:p w14:paraId="592A3434" w14:textId="77777777" w:rsidR="00AB7D27" w:rsidRDefault="00AB7D27" w:rsidP="00AB7D27">
      <w:pPr>
        <w:pStyle w:val="PL"/>
      </w:pPr>
      <w:r>
        <w:t xml:space="preserve">              type: object</w:t>
      </w:r>
    </w:p>
    <w:p w14:paraId="43218EA6" w14:textId="77777777" w:rsidR="00AB7D27" w:rsidRDefault="00AB7D27" w:rsidP="00AB7D27">
      <w:pPr>
        <w:pStyle w:val="PL"/>
      </w:pPr>
      <w:r>
        <w:t xml:space="preserve">              properties:</w:t>
      </w:r>
    </w:p>
    <w:p w14:paraId="796A5563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7F5AA40F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CellIndividualOffset</w:t>
      </w:r>
      <w:proofErr w:type="spellEnd"/>
      <w:r>
        <w:t>'</w:t>
      </w:r>
    </w:p>
    <w:p w14:paraId="5354BF45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blackListEntry</w:t>
      </w:r>
      <w:proofErr w:type="spellEnd"/>
      <w:r>
        <w:t>:</w:t>
      </w:r>
    </w:p>
    <w:p w14:paraId="753AA297" w14:textId="77777777" w:rsidR="00AB7D27" w:rsidRDefault="00AB7D27" w:rsidP="00AB7D27">
      <w:pPr>
        <w:pStyle w:val="PL"/>
      </w:pPr>
      <w:r>
        <w:t xml:space="preserve">                      type: array</w:t>
      </w:r>
    </w:p>
    <w:p w14:paraId="657C639A" w14:textId="77777777" w:rsidR="00AB7D27" w:rsidRDefault="00AB7D27" w:rsidP="00AB7D27">
      <w:pPr>
        <w:pStyle w:val="PL"/>
      </w:pPr>
      <w:r>
        <w:t xml:space="preserve">                      items:</w:t>
      </w:r>
    </w:p>
    <w:p w14:paraId="700608BF" w14:textId="77777777" w:rsidR="00AB7D27" w:rsidRDefault="00AB7D27" w:rsidP="00AB7D27">
      <w:pPr>
        <w:pStyle w:val="PL"/>
      </w:pPr>
      <w:r>
        <w:t xml:space="preserve">                        type: integer</w:t>
      </w:r>
    </w:p>
    <w:p w14:paraId="328A869E" w14:textId="77777777" w:rsidR="00AB7D27" w:rsidRDefault="00AB7D27" w:rsidP="00AB7D27">
      <w:pPr>
        <w:pStyle w:val="PL"/>
      </w:pPr>
      <w:r>
        <w:t xml:space="preserve">                        minimum: 0</w:t>
      </w:r>
    </w:p>
    <w:p w14:paraId="075B1F5D" w14:textId="77777777" w:rsidR="00AB7D27" w:rsidRDefault="00AB7D27" w:rsidP="00AB7D27">
      <w:pPr>
        <w:pStyle w:val="PL"/>
      </w:pPr>
      <w:r>
        <w:t xml:space="preserve">                        maximum: 1007</w:t>
      </w:r>
    </w:p>
    <w:p w14:paraId="4DCEDC98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blackListEntryIdleMode</w:t>
      </w:r>
      <w:proofErr w:type="spellEnd"/>
      <w:r>
        <w:t>:</w:t>
      </w:r>
    </w:p>
    <w:p w14:paraId="13F19AB3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6C87296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42E0A8C1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FB6B9CC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60029E19" w14:textId="77777777" w:rsidR="00AB7D27" w:rsidRDefault="00AB7D27" w:rsidP="00AB7D27">
      <w:pPr>
        <w:pStyle w:val="PL"/>
      </w:pPr>
      <w:r>
        <w:t xml:space="preserve">                      type: number</w:t>
      </w:r>
    </w:p>
    <w:p w14:paraId="5F7820DD" w14:textId="77777777" w:rsidR="00AB7D27" w:rsidRDefault="00AB7D27" w:rsidP="00AB7D27">
      <w:pPr>
        <w:pStyle w:val="PL"/>
      </w:pPr>
      <w:r>
        <w:t xml:space="preserve">                      minimum: 0.2</w:t>
      </w:r>
    </w:p>
    <w:p w14:paraId="1E919AD3" w14:textId="77777777" w:rsidR="00AB7D27" w:rsidRDefault="00AB7D27" w:rsidP="00AB7D27">
      <w:pPr>
        <w:pStyle w:val="PL"/>
      </w:pPr>
      <w:r>
        <w:t xml:space="preserve">                      maximum: 0.8</w:t>
      </w:r>
    </w:p>
    <w:p w14:paraId="52ED50A4" w14:textId="77777777" w:rsidR="00AB7D27" w:rsidRDefault="00AB7D27" w:rsidP="00AB7D27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753B820F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06F97B87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2C04AA1C" w14:textId="77777777" w:rsidR="00AB7D27" w:rsidRDefault="00AB7D27" w:rsidP="00AB7D27">
      <w:pPr>
        <w:pStyle w:val="PL"/>
      </w:pPr>
      <w:r>
        <w:t xml:space="preserve">                      minimum: -30</w:t>
      </w:r>
    </w:p>
    <w:p w14:paraId="49FEB343" w14:textId="77777777" w:rsidR="00AB7D27" w:rsidRDefault="00AB7D27" w:rsidP="00AB7D27">
      <w:pPr>
        <w:pStyle w:val="PL"/>
      </w:pPr>
      <w:r>
        <w:t xml:space="preserve">                      maximum: 33</w:t>
      </w:r>
    </w:p>
    <w:p w14:paraId="4B2FE8EE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0807D944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3026C146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59D15D6A" w14:textId="77777777" w:rsidR="00AB7D27" w:rsidRDefault="00AB7D27" w:rsidP="00AB7D27">
      <w:pPr>
        <w:pStyle w:val="PL"/>
      </w:pPr>
      <w:r>
        <w:t xml:space="preserve">                      type: number</w:t>
      </w:r>
    </w:p>
    <w:p w14:paraId="4FF9942F" w14:textId="77777777" w:rsidR="00AB7D27" w:rsidRDefault="00AB7D27" w:rsidP="00AB7D27">
      <w:pPr>
        <w:pStyle w:val="PL"/>
      </w:pPr>
      <w:r>
        <w:lastRenderedPageBreak/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34B69F66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D0DDB1A" w14:textId="77777777" w:rsidR="00AB7D27" w:rsidRDefault="00AB7D27" w:rsidP="00AB7D27">
      <w:pPr>
        <w:pStyle w:val="PL"/>
      </w:pPr>
      <w:r>
        <w:t xml:space="preserve">                      minimum: -140</w:t>
      </w:r>
    </w:p>
    <w:p w14:paraId="779B667C" w14:textId="77777777" w:rsidR="00AB7D27" w:rsidRDefault="00AB7D27" w:rsidP="00AB7D27">
      <w:pPr>
        <w:pStyle w:val="PL"/>
      </w:pPr>
      <w:r>
        <w:t xml:space="preserve">                      maximum: -44</w:t>
      </w:r>
    </w:p>
    <w:p w14:paraId="1FB78E6C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5FDF83F3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CD5DC65" w14:textId="77777777" w:rsidR="00AB7D27" w:rsidRDefault="00AB7D27" w:rsidP="00AB7D27">
      <w:pPr>
        <w:pStyle w:val="PL"/>
      </w:pPr>
      <w:r>
        <w:t xml:space="preserve">                      minimum: 0</w:t>
      </w:r>
    </w:p>
    <w:p w14:paraId="5374BD5F" w14:textId="77777777" w:rsidR="00AB7D27" w:rsidRDefault="00AB7D27" w:rsidP="00AB7D27">
      <w:pPr>
        <w:pStyle w:val="PL"/>
      </w:pPr>
      <w:r>
        <w:t xml:space="preserve">                      maximum: 62</w:t>
      </w:r>
    </w:p>
    <w:p w14:paraId="4091C592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335546A2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69839176" w14:textId="77777777" w:rsidR="00AB7D27" w:rsidRDefault="00AB7D27" w:rsidP="00AB7D27">
      <w:pPr>
        <w:pStyle w:val="PL"/>
      </w:pPr>
      <w:r>
        <w:t xml:space="preserve">                      minimum: 0</w:t>
      </w:r>
    </w:p>
    <w:p w14:paraId="7770492F" w14:textId="77777777" w:rsidR="00AB7D27" w:rsidRDefault="00AB7D27" w:rsidP="00AB7D27">
      <w:pPr>
        <w:pStyle w:val="PL"/>
      </w:pPr>
      <w:r>
        <w:t xml:space="preserve">                      maximum: 31</w:t>
      </w:r>
    </w:p>
    <w:p w14:paraId="29B490CD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0F23E4B6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6F09E498" w14:textId="77777777" w:rsidR="00AB7D27" w:rsidRDefault="00AB7D27" w:rsidP="00AB7D27">
      <w:pPr>
        <w:pStyle w:val="PL"/>
      </w:pPr>
      <w:r>
        <w:t xml:space="preserve">                      minimum: 0</w:t>
      </w:r>
    </w:p>
    <w:p w14:paraId="69938A2F" w14:textId="77777777" w:rsidR="00AB7D27" w:rsidRDefault="00AB7D27" w:rsidP="00AB7D27">
      <w:pPr>
        <w:pStyle w:val="PL"/>
      </w:pPr>
      <w:r>
        <w:t xml:space="preserve">                      maximum: 62</w:t>
      </w:r>
    </w:p>
    <w:p w14:paraId="5C292DBA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32CC0DB1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935FFF6" w14:textId="77777777" w:rsidR="00AB7D27" w:rsidRDefault="00AB7D27" w:rsidP="00AB7D27">
      <w:pPr>
        <w:pStyle w:val="PL"/>
      </w:pPr>
      <w:r>
        <w:t xml:space="preserve">                      minimum: 0</w:t>
      </w:r>
    </w:p>
    <w:p w14:paraId="07A97735" w14:textId="77777777" w:rsidR="00AB7D27" w:rsidRDefault="00AB7D27" w:rsidP="00AB7D27">
      <w:pPr>
        <w:pStyle w:val="PL"/>
      </w:pPr>
      <w:r>
        <w:t xml:space="preserve">                      maximum: 31</w:t>
      </w:r>
    </w:p>
    <w:p w14:paraId="0B4EE2E1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tReselectionEutran</w:t>
      </w:r>
      <w:proofErr w:type="spellEnd"/>
      <w:r>
        <w:t>:</w:t>
      </w:r>
    </w:p>
    <w:p w14:paraId="6C62952C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D01A51C" w14:textId="77777777" w:rsidR="00AB7D27" w:rsidRDefault="00AB7D27" w:rsidP="00AB7D27">
      <w:pPr>
        <w:pStyle w:val="PL"/>
      </w:pPr>
      <w:r>
        <w:t xml:space="preserve">                      minimum: 0</w:t>
      </w:r>
    </w:p>
    <w:p w14:paraId="6327DAD7" w14:textId="77777777" w:rsidR="00AB7D27" w:rsidRDefault="00AB7D27" w:rsidP="00AB7D27">
      <w:pPr>
        <w:pStyle w:val="PL"/>
      </w:pPr>
      <w:r>
        <w:t xml:space="preserve">                      maximum: 7</w:t>
      </w:r>
    </w:p>
    <w:p w14:paraId="0B0368BD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1CD5CD17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5129A832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462672E3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4C123772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71E5E71A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BDFD6B8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DANRManagementFunction</w:t>
      </w:r>
      <w:proofErr w:type="spellEnd"/>
      <w:r>
        <w:t>-Single:</w:t>
      </w:r>
    </w:p>
    <w:p w14:paraId="753D1780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3BB6E5B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08855F6C" w14:textId="77777777" w:rsidR="00AB7D27" w:rsidRDefault="00AB7D27" w:rsidP="00AB7D27">
      <w:pPr>
        <w:pStyle w:val="PL"/>
      </w:pPr>
      <w:r>
        <w:t xml:space="preserve">        - type: object</w:t>
      </w:r>
    </w:p>
    <w:p w14:paraId="7FAA54D9" w14:textId="77777777" w:rsidR="00AB7D27" w:rsidRDefault="00AB7D27" w:rsidP="00AB7D27">
      <w:pPr>
        <w:pStyle w:val="PL"/>
      </w:pPr>
      <w:r>
        <w:t xml:space="preserve">          properties:</w:t>
      </w:r>
    </w:p>
    <w:p w14:paraId="448605E3" w14:textId="77777777" w:rsidR="00AB7D27" w:rsidRDefault="00AB7D27" w:rsidP="00AB7D27">
      <w:pPr>
        <w:pStyle w:val="PL"/>
      </w:pPr>
      <w:r>
        <w:t xml:space="preserve">            attributes:</w:t>
      </w:r>
    </w:p>
    <w:p w14:paraId="649CB572" w14:textId="77777777" w:rsidR="00AB7D27" w:rsidRDefault="00AB7D27" w:rsidP="00AB7D27">
      <w:pPr>
        <w:pStyle w:val="PL"/>
      </w:pPr>
      <w:r>
        <w:t xml:space="preserve">                  type: object</w:t>
      </w:r>
    </w:p>
    <w:p w14:paraId="6AE9CA67" w14:textId="77777777" w:rsidR="00AB7D27" w:rsidRDefault="00AB7D27" w:rsidP="00AB7D27">
      <w:pPr>
        <w:pStyle w:val="PL"/>
      </w:pPr>
      <w:r>
        <w:t xml:space="preserve">                  properties:</w:t>
      </w:r>
    </w:p>
    <w:p w14:paraId="2606B227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intrasystemANRManagementSwitch</w:t>
      </w:r>
      <w:proofErr w:type="spellEnd"/>
      <w:r>
        <w:t>:</w:t>
      </w:r>
    </w:p>
    <w:p w14:paraId="69ED48D3" w14:textId="77777777" w:rsidR="00AB7D27" w:rsidRDefault="00AB7D27" w:rsidP="00AB7D2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F0FAB81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intersystemANRManagementSwitch</w:t>
      </w:r>
      <w:proofErr w:type="spellEnd"/>
      <w:r>
        <w:t>:</w:t>
      </w:r>
    </w:p>
    <w:p w14:paraId="27336070" w14:textId="77777777" w:rsidR="00AB7D27" w:rsidRDefault="00AB7D27" w:rsidP="00AB7D2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90763BA" w14:textId="77777777" w:rsidR="00AB7D27" w:rsidRDefault="00AB7D27" w:rsidP="00AB7D27">
      <w:pPr>
        <w:pStyle w:val="PL"/>
      </w:pPr>
    </w:p>
    <w:p w14:paraId="2B89DBDF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DESManagementFunction</w:t>
      </w:r>
      <w:proofErr w:type="spellEnd"/>
      <w:r>
        <w:t>-Single:</w:t>
      </w:r>
    </w:p>
    <w:p w14:paraId="62C4B2E1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0F5CC6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B66D525" w14:textId="77777777" w:rsidR="00AB7D27" w:rsidRDefault="00AB7D27" w:rsidP="00AB7D27">
      <w:pPr>
        <w:pStyle w:val="PL"/>
      </w:pPr>
      <w:r>
        <w:t xml:space="preserve">        - type: object</w:t>
      </w:r>
    </w:p>
    <w:p w14:paraId="330BD5A4" w14:textId="77777777" w:rsidR="00AB7D27" w:rsidRDefault="00AB7D27" w:rsidP="00AB7D27">
      <w:pPr>
        <w:pStyle w:val="PL"/>
      </w:pPr>
      <w:r>
        <w:t xml:space="preserve">          properties:</w:t>
      </w:r>
    </w:p>
    <w:p w14:paraId="680FCF50" w14:textId="77777777" w:rsidR="00AB7D27" w:rsidRDefault="00AB7D27" w:rsidP="00AB7D27">
      <w:pPr>
        <w:pStyle w:val="PL"/>
      </w:pPr>
      <w:r>
        <w:t xml:space="preserve">            attributes:</w:t>
      </w:r>
    </w:p>
    <w:p w14:paraId="41912EFE" w14:textId="77777777" w:rsidR="00AB7D27" w:rsidRDefault="00AB7D27" w:rsidP="00AB7D27">
      <w:pPr>
        <w:pStyle w:val="PL"/>
      </w:pPr>
      <w:r>
        <w:t xml:space="preserve">                  type: object</w:t>
      </w:r>
    </w:p>
    <w:p w14:paraId="79C49492" w14:textId="77777777" w:rsidR="00AB7D27" w:rsidRDefault="00AB7D27" w:rsidP="00AB7D27">
      <w:pPr>
        <w:pStyle w:val="PL"/>
      </w:pPr>
      <w:r>
        <w:t xml:space="preserve">                  properties:</w:t>
      </w:r>
    </w:p>
    <w:p w14:paraId="05849E21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desSwitch</w:t>
      </w:r>
      <w:proofErr w:type="spellEnd"/>
      <w:r>
        <w:t>:</w:t>
      </w:r>
    </w:p>
    <w:p w14:paraId="4BB2F97B" w14:textId="77777777" w:rsidR="00AB7D27" w:rsidRDefault="00AB7D27" w:rsidP="00AB7D2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C19C4F1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73A5228C" w14:textId="77777777" w:rsidR="00AB7D27" w:rsidRDefault="00AB7D27" w:rsidP="00AB7D27">
      <w:pPr>
        <w:pStyle w:val="PL"/>
      </w:pPr>
      <w:r>
        <w:t xml:space="preserve">                      $ref: "#/components/schemas/IntraRatEsActivationOriginalCellLoadParameters"</w:t>
      </w:r>
    </w:p>
    <w:p w14:paraId="212B3C43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12B3A34B" w14:textId="77777777" w:rsidR="00AB7D27" w:rsidRDefault="00AB7D27" w:rsidP="00AB7D27">
      <w:pPr>
        <w:pStyle w:val="PL"/>
      </w:pPr>
      <w:r>
        <w:t xml:space="preserve">                      $ref: "#/components/schemas/IntraRatEsActivationCandidateCellsLoadParameters"</w:t>
      </w:r>
    </w:p>
    <w:p w14:paraId="108C3CA1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6EFEB1CB" w14:textId="77777777" w:rsidR="00AB7D27" w:rsidRDefault="00AB7D27" w:rsidP="00AB7D27">
      <w:pPr>
        <w:pStyle w:val="PL"/>
      </w:pPr>
      <w:r>
        <w:t xml:space="preserve">                      $ref: "#/components/schemas/IntraRatEsDeactivationCandidateCellsLoadParameters"</w:t>
      </w:r>
    </w:p>
    <w:p w14:paraId="3BF7B9A0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2998F2C9" w14:textId="77777777" w:rsidR="00AB7D27" w:rsidRDefault="00AB7D27" w:rsidP="00AB7D27">
      <w:pPr>
        <w:pStyle w:val="PL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6BA6E3AE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7C79822B" w14:textId="77777777" w:rsidR="00AB7D27" w:rsidRDefault="00AB7D27" w:rsidP="00AB7D27">
      <w:pPr>
        <w:pStyle w:val="PL"/>
      </w:pPr>
      <w:r>
        <w:t xml:space="preserve">                      $ref: "#/components/schemas/InterRatEsActivationOriginalCellParameters"</w:t>
      </w:r>
    </w:p>
    <w:p w14:paraId="5C83A47B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4149DC13" w14:textId="77777777" w:rsidR="00AB7D27" w:rsidRDefault="00AB7D27" w:rsidP="00AB7D27">
      <w:pPr>
        <w:pStyle w:val="PL"/>
      </w:pPr>
      <w:r>
        <w:t xml:space="preserve">                      $ref: "#/components/schemas/InterRatEsActivationCandidateCellParameters"</w:t>
      </w:r>
    </w:p>
    <w:p w14:paraId="498C9321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30F524BE" w14:textId="77777777" w:rsidR="00AB7D27" w:rsidRDefault="00AB7D27" w:rsidP="00AB7D27">
      <w:pPr>
        <w:pStyle w:val="PL"/>
      </w:pPr>
      <w:r>
        <w:t xml:space="preserve">                      $ref: "#/components/schemas/InterRatEsDeactivationCandidateCellParameters"</w:t>
      </w:r>
    </w:p>
    <w:p w14:paraId="478F5900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isProbingCapable</w:t>
      </w:r>
      <w:proofErr w:type="spellEnd"/>
      <w:r>
        <w:t>:</w:t>
      </w:r>
    </w:p>
    <w:p w14:paraId="615635E1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435DF39F" w14:textId="77777777" w:rsidR="00AB7D27" w:rsidRDefault="00AB7D27" w:rsidP="00AB7D27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0657F069" w14:textId="77777777" w:rsidR="00AB7D27" w:rsidRDefault="00AB7D27" w:rsidP="00AB7D27">
      <w:pPr>
        <w:pStyle w:val="PL"/>
      </w:pPr>
      <w:r>
        <w:t xml:space="preserve">                         - yes</w:t>
      </w:r>
    </w:p>
    <w:p w14:paraId="76AE90DB" w14:textId="77777777" w:rsidR="00AB7D27" w:rsidRDefault="00AB7D27" w:rsidP="00AB7D27">
      <w:pPr>
        <w:pStyle w:val="PL"/>
      </w:pPr>
      <w:r>
        <w:t xml:space="preserve">                         - no</w:t>
      </w:r>
    </w:p>
    <w:p w14:paraId="21F821EA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4739C754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0EA0B9A2" w14:textId="77777777" w:rsidR="00AB7D27" w:rsidRDefault="00AB7D27" w:rsidP="00AB7D27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46FE46B4" w14:textId="77777777" w:rsidR="00AB7D27" w:rsidRDefault="00AB7D27" w:rsidP="00AB7D27">
      <w:pPr>
        <w:pStyle w:val="PL"/>
      </w:pPr>
      <w:r>
        <w:t xml:space="preserve">                         - </w:t>
      </w:r>
      <w:proofErr w:type="spellStart"/>
      <w:r>
        <w:t>isNotEnergySaving</w:t>
      </w:r>
      <w:proofErr w:type="spellEnd"/>
    </w:p>
    <w:p w14:paraId="23EB52D7" w14:textId="77777777" w:rsidR="00AB7D27" w:rsidRDefault="00AB7D27" w:rsidP="00AB7D27">
      <w:pPr>
        <w:pStyle w:val="PL"/>
      </w:pPr>
      <w:r>
        <w:t xml:space="preserve">                         - </w:t>
      </w:r>
      <w:proofErr w:type="spellStart"/>
      <w:r>
        <w:t>isEnergySaving</w:t>
      </w:r>
      <w:proofErr w:type="spellEnd"/>
    </w:p>
    <w:p w14:paraId="15D5C7B7" w14:textId="77777777" w:rsidR="00AB7D27" w:rsidRDefault="00AB7D27" w:rsidP="00AB7D27">
      <w:pPr>
        <w:pStyle w:val="PL"/>
      </w:pPr>
    </w:p>
    <w:p w14:paraId="455B8781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DRACHOptimizationFunction</w:t>
      </w:r>
      <w:proofErr w:type="spellEnd"/>
      <w:r>
        <w:t>-Single:</w:t>
      </w:r>
    </w:p>
    <w:p w14:paraId="636A3967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290094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290817A4" w14:textId="77777777" w:rsidR="00AB7D27" w:rsidRDefault="00AB7D27" w:rsidP="00AB7D27">
      <w:pPr>
        <w:pStyle w:val="PL"/>
      </w:pPr>
      <w:r>
        <w:t xml:space="preserve">        - type: object</w:t>
      </w:r>
    </w:p>
    <w:p w14:paraId="367FBB61" w14:textId="77777777" w:rsidR="00AB7D27" w:rsidRDefault="00AB7D27" w:rsidP="00AB7D27">
      <w:pPr>
        <w:pStyle w:val="PL"/>
      </w:pPr>
      <w:r>
        <w:t xml:space="preserve">          properties:</w:t>
      </w:r>
    </w:p>
    <w:p w14:paraId="5D44590B" w14:textId="77777777" w:rsidR="00AB7D27" w:rsidRDefault="00AB7D27" w:rsidP="00AB7D27">
      <w:pPr>
        <w:pStyle w:val="PL"/>
      </w:pPr>
      <w:r>
        <w:t xml:space="preserve">            attributes:</w:t>
      </w:r>
    </w:p>
    <w:p w14:paraId="2218EEEA" w14:textId="77777777" w:rsidR="00AB7D27" w:rsidRDefault="00AB7D27" w:rsidP="00AB7D27">
      <w:pPr>
        <w:pStyle w:val="PL"/>
      </w:pPr>
      <w:r>
        <w:t xml:space="preserve">                  type: object</w:t>
      </w:r>
    </w:p>
    <w:p w14:paraId="31923A69" w14:textId="77777777" w:rsidR="00AB7D27" w:rsidRDefault="00AB7D27" w:rsidP="00AB7D27">
      <w:pPr>
        <w:pStyle w:val="PL"/>
      </w:pPr>
      <w:r>
        <w:t xml:space="preserve">                  properties:</w:t>
      </w:r>
    </w:p>
    <w:p w14:paraId="51D798D9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drachOptimizationControl</w:t>
      </w:r>
      <w:proofErr w:type="spellEnd"/>
      <w:r>
        <w:t>:</w:t>
      </w:r>
    </w:p>
    <w:p w14:paraId="570F9A57" w14:textId="77777777" w:rsidR="00AB7D27" w:rsidRDefault="00AB7D27" w:rsidP="00AB7D2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CA0EFD3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ueAccProbabilityDist</w:t>
      </w:r>
      <w:proofErr w:type="spellEnd"/>
      <w:r>
        <w:t>:</w:t>
      </w:r>
    </w:p>
    <w:p w14:paraId="151D1A91" w14:textId="77777777" w:rsidR="00AB7D27" w:rsidRDefault="00AB7D27" w:rsidP="00AB7D27">
      <w:pPr>
        <w:pStyle w:val="PL"/>
      </w:pPr>
      <w:r>
        <w:t xml:space="preserve">                      $ref: "#/components/schemas/</w:t>
      </w:r>
      <w:proofErr w:type="spellStart"/>
      <w:r>
        <w:t>UeAccProbabilityDist</w:t>
      </w:r>
      <w:proofErr w:type="spellEnd"/>
      <w:r>
        <w:t>"</w:t>
      </w:r>
    </w:p>
    <w:p w14:paraId="1890E6E6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ueAccDelayProbabilityDist</w:t>
      </w:r>
      <w:proofErr w:type="spellEnd"/>
      <w:r>
        <w:t>:</w:t>
      </w:r>
    </w:p>
    <w:p w14:paraId="09F6BE34" w14:textId="77777777" w:rsidR="00AB7D27" w:rsidRDefault="00AB7D27" w:rsidP="00AB7D27">
      <w:pPr>
        <w:pStyle w:val="PL"/>
      </w:pPr>
      <w:r>
        <w:t xml:space="preserve">                      $ref: "#/components/schemas/</w:t>
      </w:r>
      <w:proofErr w:type="spellStart"/>
      <w:r>
        <w:t>UeAccDelayProbabilityDist</w:t>
      </w:r>
      <w:proofErr w:type="spellEnd"/>
      <w:r>
        <w:t>"</w:t>
      </w:r>
    </w:p>
    <w:p w14:paraId="59EB90A7" w14:textId="77777777" w:rsidR="00AB7D27" w:rsidRDefault="00AB7D27" w:rsidP="00AB7D27">
      <w:pPr>
        <w:pStyle w:val="PL"/>
      </w:pPr>
    </w:p>
    <w:p w14:paraId="3D19469D" w14:textId="77777777" w:rsidR="00AB7D27" w:rsidRDefault="00AB7D27" w:rsidP="00AB7D27">
      <w:pPr>
        <w:pStyle w:val="PL"/>
      </w:pPr>
    </w:p>
    <w:p w14:paraId="0DB6B6C0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DMROFunction</w:t>
      </w:r>
      <w:proofErr w:type="spellEnd"/>
      <w:r>
        <w:t>-Single:</w:t>
      </w:r>
    </w:p>
    <w:p w14:paraId="358DA2B1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5A729F5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490164AF" w14:textId="77777777" w:rsidR="00AB7D27" w:rsidRDefault="00AB7D27" w:rsidP="00AB7D27">
      <w:pPr>
        <w:pStyle w:val="PL"/>
      </w:pPr>
      <w:r>
        <w:t xml:space="preserve">        - type: object</w:t>
      </w:r>
    </w:p>
    <w:p w14:paraId="55806EC1" w14:textId="77777777" w:rsidR="00AB7D27" w:rsidRDefault="00AB7D27" w:rsidP="00AB7D27">
      <w:pPr>
        <w:pStyle w:val="PL"/>
      </w:pPr>
      <w:r>
        <w:t xml:space="preserve">          properties:</w:t>
      </w:r>
    </w:p>
    <w:p w14:paraId="3B25D282" w14:textId="77777777" w:rsidR="00AB7D27" w:rsidRDefault="00AB7D27" w:rsidP="00AB7D27">
      <w:pPr>
        <w:pStyle w:val="PL"/>
      </w:pPr>
      <w:r>
        <w:t xml:space="preserve">            attributes: </w:t>
      </w:r>
    </w:p>
    <w:p w14:paraId="35098A63" w14:textId="77777777" w:rsidR="00AB7D27" w:rsidRDefault="00AB7D27" w:rsidP="00AB7D27">
      <w:pPr>
        <w:pStyle w:val="PL"/>
      </w:pPr>
      <w:r>
        <w:t xml:space="preserve">                  type: object</w:t>
      </w:r>
    </w:p>
    <w:p w14:paraId="4A0EC48B" w14:textId="77777777" w:rsidR="00AB7D27" w:rsidRDefault="00AB7D27" w:rsidP="00AB7D27">
      <w:pPr>
        <w:pStyle w:val="PL"/>
      </w:pPr>
      <w:r>
        <w:t xml:space="preserve">                  properties:</w:t>
      </w:r>
    </w:p>
    <w:p w14:paraId="3396D466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dmroControl</w:t>
      </w:r>
      <w:proofErr w:type="spellEnd"/>
      <w:r>
        <w:t>:</w:t>
      </w:r>
    </w:p>
    <w:p w14:paraId="3C5F26F8" w14:textId="77777777" w:rsidR="00AB7D27" w:rsidRDefault="00AB7D27" w:rsidP="00AB7D2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966D0BC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maximumDeviationHoTrigger</w:t>
      </w:r>
      <w:proofErr w:type="spellEnd"/>
      <w:r>
        <w:t>:</w:t>
      </w:r>
    </w:p>
    <w:p w14:paraId="68629190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MaximumDeviationHoTrigger</w:t>
      </w:r>
      <w:proofErr w:type="spellEnd"/>
      <w:r>
        <w:t>'</w:t>
      </w:r>
    </w:p>
    <w:p w14:paraId="28773647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minimumTimeBetweenHoTriggerChange</w:t>
      </w:r>
      <w:proofErr w:type="spellEnd"/>
      <w:r>
        <w:t>:</w:t>
      </w:r>
    </w:p>
    <w:p w14:paraId="006A0A07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MinimumTimeBetweenHoTriggerChange</w:t>
      </w:r>
      <w:proofErr w:type="spellEnd"/>
      <w:r>
        <w:t>'</w:t>
      </w:r>
    </w:p>
    <w:p w14:paraId="7F0F65E9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tstoreUEcntxt</w:t>
      </w:r>
      <w:proofErr w:type="spellEnd"/>
      <w:r>
        <w:t>:</w:t>
      </w:r>
    </w:p>
    <w:p w14:paraId="0CC5A4C5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TstoreUEcntxt</w:t>
      </w:r>
      <w:proofErr w:type="spellEnd"/>
      <w:r>
        <w:t>'</w:t>
      </w:r>
    </w:p>
    <w:p w14:paraId="154EC481" w14:textId="77777777" w:rsidR="00AB7D27" w:rsidRDefault="00AB7D27" w:rsidP="00AB7D27">
      <w:pPr>
        <w:pStyle w:val="PL"/>
      </w:pPr>
    </w:p>
    <w:p w14:paraId="09D53F6A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DPCIConfigurationFunction</w:t>
      </w:r>
      <w:proofErr w:type="spellEnd"/>
      <w:r>
        <w:t>-Single:</w:t>
      </w:r>
    </w:p>
    <w:p w14:paraId="54EE81F9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FD1DB3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569399C" w14:textId="77777777" w:rsidR="00AB7D27" w:rsidRDefault="00AB7D27" w:rsidP="00AB7D27">
      <w:pPr>
        <w:pStyle w:val="PL"/>
      </w:pPr>
      <w:r>
        <w:t xml:space="preserve">        - type: object</w:t>
      </w:r>
    </w:p>
    <w:p w14:paraId="60D410DA" w14:textId="77777777" w:rsidR="00AB7D27" w:rsidRDefault="00AB7D27" w:rsidP="00AB7D27">
      <w:pPr>
        <w:pStyle w:val="PL"/>
      </w:pPr>
      <w:r>
        <w:t xml:space="preserve">          properties:</w:t>
      </w:r>
    </w:p>
    <w:p w14:paraId="42976CB6" w14:textId="77777777" w:rsidR="00AB7D27" w:rsidRDefault="00AB7D27" w:rsidP="00AB7D27">
      <w:pPr>
        <w:pStyle w:val="PL"/>
      </w:pPr>
      <w:r>
        <w:t xml:space="preserve">            attributes:</w:t>
      </w:r>
    </w:p>
    <w:p w14:paraId="46326313" w14:textId="77777777" w:rsidR="00AB7D27" w:rsidRDefault="00AB7D27" w:rsidP="00AB7D27">
      <w:pPr>
        <w:pStyle w:val="PL"/>
      </w:pPr>
      <w:r>
        <w:t xml:space="preserve">                  type: object</w:t>
      </w:r>
    </w:p>
    <w:p w14:paraId="160FAB65" w14:textId="77777777" w:rsidR="00AB7D27" w:rsidRDefault="00AB7D27" w:rsidP="00AB7D27">
      <w:pPr>
        <w:pStyle w:val="PL"/>
      </w:pPr>
      <w:r>
        <w:t xml:space="preserve">                  properties:</w:t>
      </w:r>
    </w:p>
    <w:p w14:paraId="722EECD9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dPciConfigurationControl</w:t>
      </w:r>
      <w:proofErr w:type="spellEnd"/>
      <w:r>
        <w:t>:</w:t>
      </w:r>
    </w:p>
    <w:p w14:paraId="0D4132A7" w14:textId="77777777" w:rsidR="00AB7D27" w:rsidRDefault="00AB7D27" w:rsidP="00AB7D2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940E0D9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nRPciList</w:t>
      </w:r>
      <w:proofErr w:type="spellEnd"/>
      <w:r>
        <w:t>:</w:t>
      </w:r>
    </w:p>
    <w:p w14:paraId="68FEB6CD" w14:textId="77777777" w:rsidR="00AB7D27" w:rsidRDefault="00AB7D27" w:rsidP="00AB7D27">
      <w:pPr>
        <w:pStyle w:val="PL"/>
      </w:pPr>
      <w:r>
        <w:t xml:space="preserve">                      $ref: "#/components/schemas/</w:t>
      </w:r>
      <w:proofErr w:type="spellStart"/>
      <w:r>
        <w:t>NRPciList</w:t>
      </w:r>
      <w:proofErr w:type="spellEnd"/>
      <w:r>
        <w:t>"</w:t>
      </w:r>
    </w:p>
    <w:p w14:paraId="0EB7CBBD" w14:textId="77777777" w:rsidR="00AB7D27" w:rsidRDefault="00AB7D27" w:rsidP="00AB7D27">
      <w:pPr>
        <w:pStyle w:val="PL"/>
      </w:pPr>
    </w:p>
    <w:p w14:paraId="3C0FCF67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CPCIConfigurationFunction</w:t>
      </w:r>
      <w:proofErr w:type="spellEnd"/>
      <w:r>
        <w:t>-Single:</w:t>
      </w:r>
    </w:p>
    <w:p w14:paraId="45946FAB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A8CD75F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382F5910" w14:textId="77777777" w:rsidR="00AB7D27" w:rsidRDefault="00AB7D27" w:rsidP="00AB7D27">
      <w:pPr>
        <w:pStyle w:val="PL"/>
      </w:pPr>
      <w:r>
        <w:t xml:space="preserve">        - type: object</w:t>
      </w:r>
    </w:p>
    <w:p w14:paraId="0B7896D4" w14:textId="77777777" w:rsidR="00AB7D27" w:rsidRDefault="00AB7D27" w:rsidP="00AB7D27">
      <w:pPr>
        <w:pStyle w:val="PL"/>
      </w:pPr>
      <w:r>
        <w:t xml:space="preserve">          properties:</w:t>
      </w:r>
    </w:p>
    <w:p w14:paraId="2C3EF897" w14:textId="77777777" w:rsidR="00AB7D27" w:rsidRDefault="00AB7D27" w:rsidP="00AB7D27">
      <w:pPr>
        <w:pStyle w:val="PL"/>
      </w:pPr>
      <w:r>
        <w:t xml:space="preserve">            attributes:</w:t>
      </w:r>
    </w:p>
    <w:p w14:paraId="06D38DD4" w14:textId="77777777" w:rsidR="00AB7D27" w:rsidRDefault="00AB7D27" w:rsidP="00AB7D27">
      <w:pPr>
        <w:pStyle w:val="PL"/>
      </w:pPr>
      <w:r>
        <w:t xml:space="preserve">                  type: object</w:t>
      </w:r>
    </w:p>
    <w:p w14:paraId="7CF4B0BD" w14:textId="77777777" w:rsidR="00AB7D27" w:rsidRDefault="00AB7D27" w:rsidP="00AB7D27">
      <w:pPr>
        <w:pStyle w:val="PL"/>
      </w:pPr>
      <w:r>
        <w:t xml:space="preserve">                  properties:</w:t>
      </w:r>
    </w:p>
    <w:p w14:paraId="522D41BD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cPciConfigurationControl</w:t>
      </w:r>
      <w:proofErr w:type="spellEnd"/>
      <w:r>
        <w:t>:</w:t>
      </w:r>
    </w:p>
    <w:p w14:paraId="2D3FCBE6" w14:textId="77777777" w:rsidR="00AB7D27" w:rsidRDefault="00AB7D27" w:rsidP="00AB7D2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37E010A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cSonPciList</w:t>
      </w:r>
      <w:proofErr w:type="spellEnd"/>
      <w:r>
        <w:t>:</w:t>
      </w:r>
    </w:p>
    <w:p w14:paraId="13FA7EE1" w14:textId="77777777" w:rsidR="00AB7D27" w:rsidRDefault="00AB7D27" w:rsidP="00AB7D27">
      <w:pPr>
        <w:pStyle w:val="PL"/>
      </w:pPr>
      <w:r>
        <w:t xml:space="preserve">                      $ref: "#/components/schemas/</w:t>
      </w:r>
      <w:proofErr w:type="spellStart"/>
      <w:r>
        <w:t>CSonPciList</w:t>
      </w:r>
      <w:proofErr w:type="spellEnd"/>
      <w:r>
        <w:t>"</w:t>
      </w:r>
    </w:p>
    <w:p w14:paraId="0BE23198" w14:textId="77777777" w:rsidR="00AB7D27" w:rsidRDefault="00AB7D27" w:rsidP="00AB7D27">
      <w:pPr>
        <w:pStyle w:val="PL"/>
      </w:pPr>
    </w:p>
    <w:p w14:paraId="7F953C01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CESManagementFunction</w:t>
      </w:r>
      <w:proofErr w:type="spellEnd"/>
      <w:r>
        <w:t>-Single:</w:t>
      </w:r>
    </w:p>
    <w:p w14:paraId="1B2BDD83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DDBAD6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155922F" w14:textId="77777777" w:rsidR="00AB7D27" w:rsidRDefault="00AB7D27" w:rsidP="00AB7D27">
      <w:pPr>
        <w:pStyle w:val="PL"/>
      </w:pPr>
      <w:r>
        <w:t xml:space="preserve">        - type: object</w:t>
      </w:r>
    </w:p>
    <w:p w14:paraId="2AD60B63" w14:textId="77777777" w:rsidR="00AB7D27" w:rsidRDefault="00AB7D27" w:rsidP="00AB7D27">
      <w:pPr>
        <w:pStyle w:val="PL"/>
      </w:pPr>
      <w:r>
        <w:t xml:space="preserve">          properties:</w:t>
      </w:r>
    </w:p>
    <w:p w14:paraId="707FA788" w14:textId="77777777" w:rsidR="00AB7D27" w:rsidRDefault="00AB7D27" w:rsidP="00AB7D27">
      <w:pPr>
        <w:pStyle w:val="PL"/>
      </w:pPr>
      <w:r>
        <w:t xml:space="preserve">            attributes:</w:t>
      </w:r>
    </w:p>
    <w:p w14:paraId="6C4B130D" w14:textId="77777777" w:rsidR="00AB7D27" w:rsidRDefault="00AB7D27" w:rsidP="00AB7D27">
      <w:pPr>
        <w:pStyle w:val="PL"/>
      </w:pPr>
      <w:r>
        <w:t xml:space="preserve">                  type: object</w:t>
      </w:r>
    </w:p>
    <w:p w14:paraId="1726C34D" w14:textId="77777777" w:rsidR="00AB7D27" w:rsidRDefault="00AB7D27" w:rsidP="00AB7D27">
      <w:pPr>
        <w:pStyle w:val="PL"/>
      </w:pPr>
      <w:r>
        <w:t xml:space="preserve">                  properties:</w:t>
      </w:r>
    </w:p>
    <w:p w14:paraId="451F11E7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cesSwitch</w:t>
      </w:r>
      <w:proofErr w:type="spellEnd"/>
      <w:r>
        <w:t>:</w:t>
      </w:r>
    </w:p>
    <w:p w14:paraId="53FE95D8" w14:textId="77777777" w:rsidR="00AB7D27" w:rsidRDefault="00AB7D27" w:rsidP="00AB7D27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8C771E2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4668D2F4" w14:textId="77777777" w:rsidR="00AB7D27" w:rsidRDefault="00AB7D27" w:rsidP="00AB7D27">
      <w:pPr>
        <w:pStyle w:val="PL"/>
      </w:pPr>
      <w:r>
        <w:t xml:space="preserve">                      $ref: "#/components/schemas/IntraRatEsActivationOriginalCellLoadParameters"</w:t>
      </w:r>
    </w:p>
    <w:p w14:paraId="3E71AB0A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29BB74A7" w14:textId="77777777" w:rsidR="00AB7D27" w:rsidRDefault="00AB7D27" w:rsidP="00AB7D27">
      <w:pPr>
        <w:pStyle w:val="PL"/>
      </w:pPr>
      <w:r>
        <w:t xml:space="preserve">                      $ref: "#/components/schemas/IntraRatEsActivationCandidateCellsLoadParameters"</w:t>
      </w:r>
    </w:p>
    <w:p w14:paraId="1776F23A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49376074" w14:textId="77777777" w:rsidR="00AB7D27" w:rsidRDefault="00AB7D27" w:rsidP="00AB7D27">
      <w:pPr>
        <w:pStyle w:val="PL"/>
      </w:pPr>
      <w:r>
        <w:t xml:space="preserve">                      $ref: "#/components/schemas/IntraRatEsDeactivationCandidateCellsLoadParameters"</w:t>
      </w:r>
    </w:p>
    <w:p w14:paraId="6C7C239F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716F70A9" w14:textId="77777777" w:rsidR="00AB7D27" w:rsidRDefault="00AB7D27" w:rsidP="00AB7D27">
      <w:pPr>
        <w:pStyle w:val="PL"/>
      </w:pPr>
      <w:r>
        <w:lastRenderedPageBreak/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5B4204CB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0EBED443" w14:textId="77777777" w:rsidR="00AB7D27" w:rsidRDefault="00AB7D27" w:rsidP="00AB7D27">
      <w:pPr>
        <w:pStyle w:val="PL"/>
      </w:pPr>
      <w:r>
        <w:t xml:space="preserve">                      $ref: "#/components/schemas/IntraRatEsActivationOriginalCellLoadParameters"</w:t>
      </w:r>
    </w:p>
    <w:p w14:paraId="49E1D320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776D42B8" w14:textId="77777777" w:rsidR="00AB7D27" w:rsidRDefault="00AB7D27" w:rsidP="00AB7D27">
      <w:pPr>
        <w:pStyle w:val="PL"/>
      </w:pPr>
      <w:r>
        <w:t xml:space="preserve">                      $ref: "#/components/schemas/IntraRatEsActivationOriginalCellLoadParameters"</w:t>
      </w:r>
    </w:p>
    <w:p w14:paraId="35A593B7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2C20AB86" w14:textId="77777777" w:rsidR="00AB7D27" w:rsidRDefault="00AB7D27" w:rsidP="00AB7D27">
      <w:pPr>
        <w:pStyle w:val="PL"/>
      </w:pPr>
      <w:r>
        <w:t xml:space="preserve">                      $ref: "#/components/schemas/IntraRatEsActivationOriginalCellLoadParameters"</w:t>
      </w:r>
    </w:p>
    <w:p w14:paraId="7C60F790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energySavingControl</w:t>
      </w:r>
      <w:proofErr w:type="spellEnd"/>
      <w:r>
        <w:t>:</w:t>
      </w:r>
    </w:p>
    <w:p w14:paraId="2F063EE2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1DA7296A" w14:textId="77777777" w:rsidR="00AB7D27" w:rsidRDefault="00AB7D27" w:rsidP="00AB7D27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30EC7BA9" w14:textId="77777777" w:rsidR="00AB7D27" w:rsidRDefault="00AB7D27" w:rsidP="00AB7D27">
      <w:pPr>
        <w:pStyle w:val="PL"/>
      </w:pPr>
      <w:r>
        <w:t xml:space="preserve">                         - </w:t>
      </w:r>
      <w:proofErr w:type="spellStart"/>
      <w:r>
        <w:t>toBeEnergySaving</w:t>
      </w:r>
      <w:proofErr w:type="spellEnd"/>
    </w:p>
    <w:p w14:paraId="7B50C60D" w14:textId="77777777" w:rsidR="00AB7D27" w:rsidRDefault="00AB7D27" w:rsidP="00AB7D27">
      <w:pPr>
        <w:pStyle w:val="PL"/>
      </w:pPr>
      <w:r>
        <w:t xml:space="preserve">                         - </w:t>
      </w:r>
      <w:proofErr w:type="spellStart"/>
      <w:r>
        <w:t>toBeNotEnergySaving</w:t>
      </w:r>
      <w:proofErr w:type="spellEnd"/>
    </w:p>
    <w:p w14:paraId="64CAE1BF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5643547F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700D6C7E" w14:textId="77777777" w:rsidR="00AB7D27" w:rsidRDefault="00AB7D27" w:rsidP="00AB7D27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4E080E3E" w14:textId="77777777" w:rsidR="00AB7D27" w:rsidRDefault="00AB7D27" w:rsidP="00AB7D27">
      <w:pPr>
        <w:pStyle w:val="PL"/>
      </w:pPr>
      <w:r>
        <w:t xml:space="preserve">                         - </w:t>
      </w:r>
      <w:proofErr w:type="spellStart"/>
      <w:r>
        <w:t>isNotEnergySaving</w:t>
      </w:r>
      <w:proofErr w:type="spellEnd"/>
    </w:p>
    <w:p w14:paraId="26172CBA" w14:textId="77777777" w:rsidR="00AB7D27" w:rsidRDefault="00AB7D27" w:rsidP="00AB7D27">
      <w:pPr>
        <w:pStyle w:val="PL"/>
      </w:pPr>
      <w:r>
        <w:t xml:space="preserve">                         - </w:t>
      </w:r>
      <w:proofErr w:type="spellStart"/>
      <w:r>
        <w:t>isEnergySaving</w:t>
      </w:r>
      <w:proofErr w:type="spellEnd"/>
    </w:p>
    <w:p w14:paraId="621BAAFE" w14:textId="77777777" w:rsidR="00AB7D27" w:rsidRDefault="00AB7D27" w:rsidP="00AB7D27">
      <w:pPr>
        <w:pStyle w:val="PL"/>
      </w:pPr>
    </w:p>
    <w:p w14:paraId="5A7BC0CB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RimRSGlobal</w:t>
      </w:r>
      <w:proofErr w:type="spellEnd"/>
      <w:r>
        <w:t>-Single:</w:t>
      </w:r>
    </w:p>
    <w:p w14:paraId="58A00283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8D4278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F3BB820" w14:textId="77777777" w:rsidR="00AB7D27" w:rsidRDefault="00AB7D27" w:rsidP="00AB7D27">
      <w:pPr>
        <w:pStyle w:val="PL"/>
      </w:pPr>
      <w:r>
        <w:t xml:space="preserve">        - type: object</w:t>
      </w:r>
    </w:p>
    <w:p w14:paraId="3113AF38" w14:textId="77777777" w:rsidR="00AB7D27" w:rsidRDefault="00AB7D27" w:rsidP="00AB7D27">
      <w:pPr>
        <w:pStyle w:val="PL"/>
      </w:pPr>
      <w:r>
        <w:t xml:space="preserve">          properties:</w:t>
      </w:r>
    </w:p>
    <w:p w14:paraId="5B35BA1B" w14:textId="77777777" w:rsidR="00AB7D27" w:rsidRDefault="00AB7D27" w:rsidP="00AB7D27">
      <w:pPr>
        <w:pStyle w:val="PL"/>
      </w:pPr>
      <w:r>
        <w:t xml:space="preserve">            attributes:</w:t>
      </w:r>
    </w:p>
    <w:p w14:paraId="37317194" w14:textId="77777777" w:rsidR="00AB7D27" w:rsidRDefault="00AB7D27" w:rsidP="00AB7D27">
      <w:pPr>
        <w:pStyle w:val="PL"/>
      </w:pPr>
      <w:r>
        <w:t xml:space="preserve">              type: object</w:t>
      </w:r>
    </w:p>
    <w:p w14:paraId="7EDF1773" w14:textId="77777777" w:rsidR="00AB7D27" w:rsidRDefault="00AB7D27" w:rsidP="00AB7D27">
      <w:pPr>
        <w:pStyle w:val="PL"/>
      </w:pPr>
      <w:r>
        <w:t xml:space="preserve">              properties:</w:t>
      </w:r>
    </w:p>
    <w:p w14:paraId="4F938B11" w14:textId="77777777" w:rsidR="00AB7D27" w:rsidRDefault="00AB7D27" w:rsidP="00AB7D27">
      <w:pPr>
        <w:pStyle w:val="PL"/>
      </w:pPr>
      <w:r>
        <w:t xml:space="preserve">                </w:t>
      </w:r>
      <w:proofErr w:type="spellStart"/>
      <w:r>
        <w:t>frequencyDomainPara</w:t>
      </w:r>
      <w:proofErr w:type="spellEnd"/>
      <w:r>
        <w:t>:</w:t>
      </w:r>
    </w:p>
    <w:p w14:paraId="6A4AE16A" w14:textId="77777777" w:rsidR="00AB7D27" w:rsidRDefault="00AB7D27" w:rsidP="00AB7D27">
      <w:pPr>
        <w:pStyle w:val="PL"/>
      </w:pPr>
      <w:r>
        <w:t xml:space="preserve">                  $ref: '#/components/schemas/</w:t>
      </w:r>
      <w:proofErr w:type="spellStart"/>
      <w:r>
        <w:t>FrequencyDomainPara</w:t>
      </w:r>
      <w:proofErr w:type="spellEnd"/>
      <w:r>
        <w:t>'</w:t>
      </w:r>
    </w:p>
    <w:p w14:paraId="55B6A255" w14:textId="77777777" w:rsidR="00AB7D27" w:rsidRDefault="00AB7D27" w:rsidP="00AB7D27">
      <w:pPr>
        <w:pStyle w:val="PL"/>
      </w:pPr>
      <w:r>
        <w:t xml:space="preserve">                </w:t>
      </w:r>
      <w:proofErr w:type="spellStart"/>
      <w:r>
        <w:t>sequenceDomainPara</w:t>
      </w:r>
      <w:proofErr w:type="spellEnd"/>
      <w:r>
        <w:t>:</w:t>
      </w:r>
    </w:p>
    <w:p w14:paraId="5A7E7643" w14:textId="77777777" w:rsidR="00AB7D27" w:rsidRDefault="00AB7D27" w:rsidP="00AB7D27">
      <w:pPr>
        <w:pStyle w:val="PL"/>
      </w:pPr>
      <w:r>
        <w:t xml:space="preserve">                  $ref: '#/components/schemas/</w:t>
      </w:r>
      <w:proofErr w:type="spellStart"/>
      <w:r>
        <w:t>SequenceDomainPara</w:t>
      </w:r>
      <w:proofErr w:type="spellEnd"/>
      <w:r>
        <w:t>'</w:t>
      </w:r>
    </w:p>
    <w:p w14:paraId="408BCAF2" w14:textId="77777777" w:rsidR="00AB7D27" w:rsidRDefault="00AB7D27" w:rsidP="00AB7D27">
      <w:pPr>
        <w:pStyle w:val="PL"/>
      </w:pPr>
      <w:r>
        <w:t xml:space="preserve">                </w:t>
      </w:r>
      <w:proofErr w:type="spellStart"/>
      <w:r>
        <w:t>timeDomainPara</w:t>
      </w:r>
      <w:proofErr w:type="spellEnd"/>
      <w:r>
        <w:t>:</w:t>
      </w:r>
    </w:p>
    <w:p w14:paraId="4DF58140" w14:textId="77777777" w:rsidR="00AB7D27" w:rsidRDefault="00AB7D27" w:rsidP="00AB7D27">
      <w:pPr>
        <w:pStyle w:val="PL"/>
      </w:pPr>
      <w:r>
        <w:t xml:space="preserve">                  $ref: '#/components/schemas/</w:t>
      </w:r>
      <w:proofErr w:type="spellStart"/>
      <w:r>
        <w:t>TimeDomainPara</w:t>
      </w:r>
      <w:proofErr w:type="spellEnd"/>
      <w:r>
        <w:t>'</w:t>
      </w:r>
    </w:p>
    <w:p w14:paraId="5E6C5E32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RimRSSet</w:t>
      </w:r>
      <w:proofErr w:type="spellEnd"/>
      <w:r>
        <w:t>:</w:t>
      </w:r>
    </w:p>
    <w:p w14:paraId="7E669E38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RimRSSet</w:t>
      </w:r>
      <w:proofErr w:type="spellEnd"/>
      <w:r>
        <w:t>-Multiple'</w:t>
      </w:r>
    </w:p>
    <w:p w14:paraId="41D0C66D" w14:textId="77777777" w:rsidR="00AB7D27" w:rsidRDefault="00AB7D27" w:rsidP="00AB7D27">
      <w:pPr>
        <w:pStyle w:val="PL"/>
      </w:pPr>
    </w:p>
    <w:p w14:paraId="015915A6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-Single:</w:t>
      </w:r>
    </w:p>
    <w:p w14:paraId="51A030CF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97D5530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2839C52A" w14:textId="77777777" w:rsidR="00AB7D27" w:rsidRDefault="00AB7D27" w:rsidP="00AB7D27">
      <w:pPr>
        <w:pStyle w:val="PL"/>
      </w:pPr>
      <w:r>
        <w:t xml:space="preserve">        - type: object</w:t>
      </w:r>
    </w:p>
    <w:p w14:paraId="4B4DB4F9" w14:textId="77777777" w:rsidR="00AB7D27" w:rsidRDefault="00AB7D27" w:rsidP="00AB7D27">
      <w:pPr>
        <w:pStyle w:val="PL"/>
      </w:pPr>
      <w:r>
        <w:t xml:space="preserve">          properties:</w:t>
      </w:r>
    </w:p>
    <w:p w14:paraId="7F2490B1" w14:textId="77777777" w:rsidR="00AB7D27" w:rsidRDefault="00AB7D27" w:rsidP="00AB7D27">
      <w:pPr>
        <w:pStyle w:val="PL"/>
      </w:pPr>
      <w:r>
        <w:t xml:space="preserve">            attributes:</w:t>
      </w:r>
    </w:p>
    <w:p w14:paraId="38CFC725" w14:textId="77777777" w:rsidR="00AB7D27" w:rsidRDefault="00AB7D27" w:rsidP="00AB7D27">
      <w:pPr>
        <w:pStyle w:val="PL"/>
      </w:pPr>
      <w:r>
        <w:t xml:space="preserve">              type: object</w:t>
      </w:r>
    </w:p>
    <w:p w14:paraId="16179F33" w14:textId="77777777" w:rsidR="00AB7D27" w:rsidRDefault="00AB7D27" w:rsidP="00AB7D27">
      <w:pPr>
        <w:pStyle w:val="PL"/>
      </w:pPr>
      <w:r>
        <w:t xml:space="preserve">              properties:</w:t>
      </w:r>
    </w:p>
    <w:p w14:paraId="23432951" w14:textId="77777777" w:rsidR="00AB7D27" w:rsidRDefault="00AB7D27" w:rsidP="00AB7D27">
      <w:pPr>
        <w:pStyle w:val="PL"/>
      </w:pPr>
      <w:r>
        <w:t xml:space="preserve">                </w:t>
      </w:r>
      <w:proofErr w:type="spellStart"/>
      <w:r>
        <w:t>setId</w:t>
      </w:r>
      <w:proofErr w:type="spellEnd"/>
      <w:r>
        <w:t>:</w:t>
      </w:r>
    </w:p>
    <w:p w14:paraId="6294CE55" w14:textId="77777777" w:rsidR="00AB7D27" w:rsidRDefault="00AB7D27" w:rsidP="00AB7D27">
      <w:pPr>
        <w:pStyle w:val="PL"/>
      </w:pPr>
      <w:r>
        <w:t xml:space="preserve">                  $ref: '#/components/schemas/</w:t>
      </w:r>
      <w:proofErr w:type="spellStart"/>
      <w:r>
        <w:t>RSSetId</w:t>
      </w:r>
      <w:proofErr w:type="spellEnd"/>
      <w:r>
        <w:t>'</w:t>
      </w:r>
    </w:p>
    <w:p w14:paraId="01BC7EC8" w14:textId="77777777" w:rsidR="00AB7D27" w:rsidRDefault="00AB7D27" w:rsidP="00AB7D27">
      <w:pPr>
        <w:pStyle w:val="PL"/>
      </w:pPr>
      <w:r>
        <w:t xml:space="preserve">                </w:t>
      </w:r>
      <w:proofErr w:type="spellStart"/>
      <w:r>
        <w:t>setType</w:t>
      </w:r>
      <w:proofErr w:type="spellEnd"/>
      <w:r>
        <w:t>:</w:t>
      </w:r>
    </w:p>
    <w:p w14:paraId="37586159" w14:textId="77777777" w:rsidR="00AB7D27" w:rsidRDefault="00AB7D27" w:rsidP="00AB7D27">
      <w:pPr>
        <w:pStyle w:val="PL"/>
      </w:pPr>
      <w:r>
        <w:t xml:space="preserve">                  $ref: '#/components/schemas/</w:t>
      </w:r>
      <w:proofErr w:type="spellStart"/>
      <w:r>
        <w:t>RSSetType</w:t>
      </w:r>
      <w:proofErr w:type="spellEnd"/>
      <w:r>
        <w:t>'</w:t>
      </w:r>
    </w:p>
    <w:p w14:paraId="549B70FE" w14:textId="77777777" w:rsidR="00AB7D27" w:rsidRDefault="00AB7D27" w:rsidP="00AB7D27">
      <w:pPr>
        <w:pStyle w:val="PL"/>
      </w:pPr>
      <w:r>
        <w:t xml:space="preserve">                </w:t>
      </w:r>
      <w:proofErr w:type="spellStart"/>
      <w:r>
        <w:t>nRCellDURefs</w:t>
      </w:r>
      <w:proofErr w:type="spellEnd"/>
      <w:r>
        <w:t>:</w:t>
      </w:r>
    </w:p>
    <w:p w14:paraId="6A4AB310" w14:textId="77777777" w:rsidR="00AB7D27" w:rsidRDefault="00AB7D27" w:rsidP="00AB7D27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EC45124" w14:textId="77777777" w:rsidR="00AB7D27" w:rsidRDefault="00AB7D27" w:rsidP="00AB7D27">
      <w:pPr>
        <w:pStyle w:val="PL"/>
      </w:pPr>
    </w:p>
    <w:p w14:paraId="5C69B43C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-Single:</w:t>
      </w:r>
    </w:p>
    <w:p w14:paraId="5E3439B0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95F141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5754F5B2" w14:textId="77777777" w:rsidR="00AB7D27" w:rsidRDefault="00AB7D27" w:rsidP="00AB7D27">
      <w:pPr>
        <w:pStyle w:val="PL"/>
      </w:pPr>
      <w:r>
        <w:t xml:space="preserve">        - type: object</w:t>
      </w:r>
    </w:p>
    <w:p w14:paraId="71629882" w14:textId="77777777" w:rsidR="00AB7D27" w:rsidRDefault="00AB7D27" w:rsidP="00AB7D27">
      <w:pPr>
        <w:pStyle w:val="PL"/>
      </w:pPr>
      <w:r>
        <w:t xml:space="preserve">          properties:</w:t>
      </w:r>
    </w:p>
    <w:p w14:paraId="6E81B42D" w14:textId="77777777" w:rsidR="00AB7D27" w:rsidRDefault="00AB7D27" w:rsidP="00AB7D27">
      <w:pPr>
        <w:pStyle w:val="PL"/>
      </w:pPr>
      <w:r>
        <w:t xml:space="preserve">            attributes:</w:t>
      </w:r>
    </w:p>
    <w:p w14:paraId="00EA136B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F7A718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6DD21889" w14:textId="77777777" w:rsidR="00AB7D27" w:rsidRDefault="00AB7D27" w:rsidP="00AB7D27">
      <w:pPr>
        <w:pStyle w:val="PL"/>
      </w:pPr>
      <w:r>
        <w:t xml:space="preserve">                - type: object</w:t>
      </w:r>
    </w:p>
    <w:p w14:paraId="30043CCA" w14:textId="77777777" w:rsidR="00AB7D27" w:rsidRDefault="00AB7D27" w:rsidP="00AB7D27">
      <w:pPr>
        <w:pStyle w:val="PL"/>
      </w:pPr>
      <w:r>
        <w:t xml:space="preserve">                  properties:</w:t>
      </w:r>
    </w:p>
    <w:p w14:paraId="2D9CDABD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758057D4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57B651AE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08686F2F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297E11ED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64827F3F" w14:textId="77777777" w:rsidR="00AB7D27" w:rsidRDefault="00AB7D27" w:rsidP="00AB7D27">
      <w:pPr>
        <w:pStyle w:val="PL"/>
      </w:pPr>
      <w:r>
        <w:t xml:space="preserve">        - type: object</w:t>
      </w:r>
    </w:p>
    <w:p w14:paraId="7D587F08" w14:textId="77777777" w:rsidR="00AB7D27" w:rsidRDefault="00AB7D27" w:rsidP="00AB7D27">
      <w:pPr>
        <w:pStyle w:val="PL"/>
      </w:pPr>
      <w:r>
        <w:t xml:space="preserve">          properties:</w:t>
      </w:r>
    </w:p>
    <w:p w14:paraId="470E4C5E" w14:textId="77777777" w:rsidR="00AB7D27" w:rsidRDefault="00AB7D27" w:rsidP="00AB7D27">
      <w:pPr>
        <w:pStyle w:val="PL"/>
      </w:pPr>
      <w:r>
        <w:t xml:space="preserve">            EP_F1C:</w:t>
      </w:r>
    </w:p>
    <w:p w14:paraId="0A9492BC" w14:textId="77777777" w:rsidR="00AB7D27" w:rsidRDefault="00AB7D27" w:rsidP="00AB7D27">
      <w:pPr>
        <w:pStyle w:val="PL"/>
      </w:pPr>
      <w:r>
        <w:t xml:space="preserve">              $ref: '#/components/schemas/EP_F1C-Multiple'</w:t>
      </w:r>
    </w:p>
    <w:p w14:paraId="00CDEEF2" w14:textId="77777777" w:rsidR="00AB7D27" w:rsidRDefault="00AB7D27" w:rsidP="00AB7D27">
      <w:pPr>
        <w:pStyle w:val="PL"/>
      </w:pPr>
      <w:r>
        <w:t xml:space="preserve">            EP_F1U:</w:t>
      </w:r>
    </w:p>
    <w:p w14:paraId="775479AD" w14:textId="77777777" w:rsidR="00AB7D27" w:rsidRDefault="00AB7D27" w:rsidP="00AB7D27">
      <w:pPr>
        <w:pStyle w:val="PL"/>
      </w:pPr>
      <w:r>
        <w:t xml:space="preserve">              $ref: '#/components/schemas/EP_F1U-Multiple'</w:t>
      </w:r>
    </w:p>
    <w:p w14:paraId="7ECCD1CA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-Single:</w:t>
      </w:r>
    </w:p>
    <w:p w14:paraId="12992600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538BF8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582D64E3" w14:textId="77777777" w:rsidR="00AB7D27" w:rsidRDefault="00AB7D27" w:rsidP="00AB7D27">
      <w:pPr>
        <w:pStyle w:val="PL"/>
      </w:pPr>
      <w:r>
        <w:t xml:space="preserve">        - type: object</w:t>
      </w:r>
    </w:p>
    <w:p w14:paraId="6084305B" w14:textId="77777777" w:rsidR="00AB7D27" w:rsidRDefault="00AB7D27" w:rsidP="00AB7D27">
      <w:pPr>
        <w:pStyle w:val="PL"/>
      </w:pPr>
      <w:r>
        <w:t xml:space="preserve">          properties:</w:t>
      </w:r>
    </w:p>
    <w:p w14:paraId="4A3FEF5F" w14:textId="77777777" w:rsidR="00AB7D27" w:rsidRDefault="00AB7D27" w:rsidP="00AB7D27">
      <w:pPr>
        <w:pStyle w:val="PL"/>
      </w:pPr>
      <w:r>
        <w:t xml:space="preserve">            attributes:</w:t>
      </w:r>
    </w:p>
    <w:p w14:paraId="11CEE0F6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9901DA" w14:textId="77777777" w:rsidR="00AB7D27" w:rsidRDefault="00AB7D27" w:rsidP="00AB7D27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30E8E2C9" w14:textId="77777777" w:rsidR="00AB7D27" w:rsidRDefault="00AB7D27" w:rsidP="00AB7D27">
      <w:pPr>
        <w:pStyle w:val="PL"/>
      </w:pPr>
      <w:r>
        <w:t xml:space="preserve">                - type: object</w:t>
      </w:r>
    </w:p>
    <w:p w14:paraId="715103A5" w14:textId="77777777" w:rsidR="00AB7D27" w:rsidRDefault="00AB7D27" w:rsidP="00AB7D27">
      <w:pPr>
        <w:pStyle w:val="PL"/>
      </w:pPr>
      <w:r>
        <w:t xml:space="preserve">                  properties:</w:t>
      </w:r>
    </w:p>
    <w:p w14:paraId="4C05CDD9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15B6CFE2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2151C09C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5856DA4A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17013CE0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258917BF" w14:textId="77777777" w:rsidR="00AB7D27" w:rsidRDefault="00AB7D27" w:rsidP="00AB7D27">
      <w:pPr>
        <w:pStyle w:val="PL"/>
      </w:pPr>
      <w:r>
        <w:t xml:space="preserve">        - type: object</w:t>
      </w:r>
    </w:p>
    <w:p w14:paraId="1760C0F9" w14:textId="77777777" w:rsidR="00AB7D27" w:rsidRDefault="00AB7D27" w:rsidP="00AB7D27">
      <w:pPr>
        <w:pStyle w:val="PL"/>
      </w:pPr>
      <w:r>
        <w:t xml:space="preserve">          properties:</w:t>
      </w:r>
    </w:p>
    <w:p w14:paraId="75D7C7FA" w14:textId="77777777" w:rsidR="00AB7D27" w:rsidRDefault="00AB7D27" w:rsidP="00AB7D27">
      <w:pPr>
        <w:pStyle w:val="PL"/>
      </w:pPr>
      <w:r>
        <w:t xml:space="preserve">            EP_E1:</w:t>
      </w:r>
    </w:p>
    <w:p w14:paraId="721FB282" w14:textId="77777777" w:rsidR="00AB7D27" w:rsidRDefault="00AB7D27" w:rsidP="00AB7D27">
      <w:pPr>
        <w:pStyle w:val="PL"/>
      </w:pPr>
      <w:r>
        <w:t xml:space="preserve">              $ref: '#/components/schemas/EP_E1-Multiple'</w:t>
      </w:r>
    </w:p>
    <w:p w14:paraId="45102C9F" w14:textId="77777777" w:rsidR="00AB7D27" w:rsidRDefault="00AB7D27" w:rsidP="00AB7D27">
      <w:pPr>
        <w:pStyle w:val="PL"/>
      </w:pPr>
      <w:r>
        <w:t xml:space="preserve">            EP_F1U:</w:t>
      </w:r>
    </w:p>
    <w:p w14:paraId="188CB24C" w14:textId="77777777" w:rsidR="00AB7D27" w:rsidRDefault="00AB7D27" w:rsidP="00AB7D27">
      <w:pPr>
        <w:pStyle w:val="PL"/>
      </w:pPr>
      <w:r>
        <w:t xml:space="preserve">              $ref: '#/components/schemas/EP_F1U-Multiple'</w:t>
      </w:r>
    </w:p>
    <w:p w14:paraId="68A0BB9D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794A641A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35EF3321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-Single:</w:t>
      </w:r>
    </w:p>
    <w:p w14:paraId="3489523B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2461BA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5C5CA33" w14:textId="77777777" w:rsidR="00AB7D27" w:rsidRDefault="00AB7D27" w:rsidP="00AB7D27">
      <w:pPr>
        <w:pStyle w:val="PL"/>
      </w:pPr>
      <w:r>
        <w:t xml:space="preserve">        - type: object</w:t>
      </w:r>
    </w:p>
    <w:p w14:paraId="3FEAF81E" w14:textId="77777777" w:rsidR="00AB7D27" w:rsidRDefault="00AB7D27" w:rsidP="00AB7D27">
      <w:pPr>
        <w:pStyle w:val="PL"/>
      </w:pPr>
      <w:r>
        <w:t xml:space="preserve">          properties:</w:t>
      </w:r>
    </w:p>
    <w:p w14:paraId="343D7ED3" w14:textId="77777777" w:rsidR="00AB7D27" w:rsidRDefault="00AB7D27" w:rsidP="00AB7D27">
      <w:pPr>
        <w:pStyle w:val="PL"/>
      </w:pPr>
      <w:r>
        <w:t xml:space="preserve">            attributes:</w:t>
      </w:r>
    </w:p>
    <w:p w14:paraId="36373C05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065DB8" w14:textId="77777777" w:rsidR="00AB7D27" w:rsidRDefault="00AB7D27" w:rsidP="00AB7D27">
      <w:pPr>
        <w:pStyle w:val="PL"/>
      </w:pPr>
      <w:r>
        <w:t xml:space="preserve">                - $ref: &gt;-</w:t>
      </w:r>
    </w:p>
    <w:p w14:paraId="0F45FD6A" w14:textId="77777777" w:rsidR="00AB7D27" w:rsidRDefault="00AB7D27" w:rsidP="00AB7D27">
      <w:pPr>
        <w:pStyle w:val="PL"/>
      </w:pPr>
      <w:r>
        <w:t xml:space="preserve">                    TS28623_GenericNrm.yaml#/components/schemas/</w:t>
      </w:r>
      <w:proofErr w:type="spellStart"/>
      <w:r>
        <w:t>ManagedFunction-Attr</w:t>
      </w:r>
      <w:proofErr w:type="spellEnd"/>
    </w:p>
    <w:p w14:paraId="0B178D60" w14:textId="77777777" w:rsidR="00AB7D27" w:rsidRDefault="00AB7D27" w:rsidP="00AB7D27">
      <w:pPr>
        <w:pStyle w:val="PL"/>
      </w:pPr>
      <w:r>
        <w:t xml:space="preserve">                - type: object</w:t>
      </w:r>
    </w:p>
    <w:p w14:paraId="2197500C" w14:textId="77777777" w:rsidR="00AB7D27" w:rsidRDefault="00AB7D27" w:rsidP="00AB7D27">
      <w:pPr>
        <w:pStyle w:val="PL"/>
      </w:pPr>
      <w:r>
        <w:t xml:space="preserve">                  properties:</w:t>
      </w:r>
    </w:p>
    <w:p w14:paraId="44E6982C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5D68A002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11CF4645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57C77ADD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1AC15A29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06ACA3A0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80DE49A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3807B99E" w14:textId="77777777" w:rsidR="00AB7D27" w:rsidRDefault="00AB7D27" w:rsidP="00AB7D27">
      <w:pPr>
        <w:pStyle w:val="PL"/>
      </w:pPr>
      <w:r>
        <w:t xml:space="preserve">        - type: object</w:t>
      </w:r>
    </w:p>
    <w:p w14:paraId="1B68BBCA" w14:textId="77777777" w:rsidR="00AB7D27" w:rsidRDefault="00AB7D27" w:rsidP="00AB7D27">
      <w:pPr>
        <w:pStyle w:val="PL"/>
      </w:pPr>
      <w:r>
        <w:t xml:space="preserve">          properties:</w:t>
      </w:r>
    </w:p>
    <w:p w14:paraId="1BF9029C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ExternalNrCellCu</w:t>
      </w:r>
      <w:proofErr w:type="spellEnd"/>
      <w:r>
        <w:t>:</w:t>
      </w:r>
    </w:p>
    <w:p w14:paraId="3AE5E66D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ExternalNrCellCu</w:t>
      </w:r>
      <w:proofErr w:type="spellEnd"/>
      <w:r>
        <w:t>-Multiple'</w:t>
      </w:r>
    </w:p>
    <w:p w14:paraId="20C5AF94" w14:textId="77777777" w:rsidR="00AB7D27" w:rsidRDefault="00AB7D27" w:rsidP="00AB7D27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5AED7B49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639F7409" w14:textId="77777777" w:rsidR="00AB7D27" w:rsidRDefault="00AB7D27" w:rsidP="00AB7D27">
      <w:pPr>
        <w:pStyle w:val="PL"/>
      </w:pPr>
      <w:r>
        <w:t xml:space="preserve">            EP_E1:</w:t>
      </w:r>
    </w:p>
    <w:p w14:paraId="77337946" w14:textId="77777777" w:rsidR="00AB7D27" w:rsidRDefault="00AB7D27" w:rsidP="00AB7D27">
      <w:pPr>
        <w:pStyle w:val="PL"/>
      </w:pPr>
      <w:r>
        <w:t xml:space="preserve">              $ref: '#/components/schemas/EP_E1-Multiple'</w:t>
      </w:r>
    </w:p>
    <w:p w14:paraId="0CC063E0" w14:textId="77777777" w:rsidR="00AB7D27" w:rsidRDefault="00AB7D27" w:rsidP="00AB7D27">
      <w:pPr>
        <w:pStyle w:val="PL"/>
      </w:pPr>
      <w:r>
        <w:t xml:space="preserve">            EP_F1C:</w:t>
      </w:r>
    </w:p>
    <w:p w14:paraId="4BC43C26" w14:textId="77777777" w:rsidR="00AB7D27" w:rsidRDefault="00AB7D27" w:rsidP="00AB7D27">
      <w:pPr>
        <w:pStyle w:val="PL"/>
      </w:pPr>
      <w:r>
        <w:t xml:space="preserve">              $ref: '#/components/schemas/EP_F1C-Multiple'</w:t>
      </w:r>
    </w:p>
    <w:p w14:paraId="42446B5A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-Single:</w:t>
      </w:r>
    </w:p>
    <w:p w14:paraId="55D72499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9A3F7AB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2613F26" w14:textId="77777777" w:rsidR="00AB7D27" w:rsidRDefault="00AB7D27" w:rsidP="00AB7D27">
      <w:pPr>
        <w:pStyle w:val="PL"/>
      </w:pPr>
      <w:r>
        <w:t xml:space="preserve">        - type: object</w:t>
      </w:r>
    </w:p>
    <w:p w14:paraId="47C08173" w14:textId="77777777" w:rsidR="00AB7D27" w:rsidRDefault="00AB7D27" w:rsidP="00AB7D27">
      <w:pPr>
        <w:pStyle w:val="PL"/>
      </w:pPr>
      <w:r>
        <w:t xml:space="preserve">          properties:</w:t>
      </w:r>
    </w:p>
    <w:p w14:paraId="3F330127" w14:textId="77777777" w:rsidR="00AB7D27" w:rsidRDefault="00AB7D27" w:rsidP="00AB7D27">
      <w:pPr>
        <w:pStyle w:val="PL"/>
      </w:pPr>
      <w:r>
        <w:t xml:space="preserve">            attributes:</w:t>
      </w:r>
    </w:p>
    <w:p w14:paraId="22C00FFC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31EFB8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3FC63006" w14:textId="77777777" w:rsidR="00AB7D27" w:rsidRDefault="00AB7D27" w:rsidP="00AB7D27">
      <w:pPr>
        <w:pStyle w:val="PL"/>
      </w:pPr>
      <w:r>
        <w:t xml:space="preserve">                - type: object</w:t>
      </w:r>
    </w:p>
    <w:p w14:paraId="312D2947" w14:textId="77777777" w:rsidR="00AB7D27" w:rsidRDefault="00AB7D27" w:rsidP="00AB7D27">
      <w:pPr>
        <w:pStyle w:val="PL"/>
      </w:pPr>
      <w:r>
        <w:t xml:space="preserve">                  properties:</w:t>
      </w:r>
    </w:p>
    <w:p w14:paraId="2C954D21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76BCB7A3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40DDE173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1B1ECEB9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07ED4FCD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61B0E9D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PlmnIdList</w:t>
      </w:r>
      <w:proofErr w:type="spellEnd"/>
      <w:r>
        <w:t>'</w:t>
      </w:r>
    </w:p>
    <w:p w14:paraId="470C7E24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45501481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C2F6225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30D4F1A5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-Single:</w:t>
      </w:r>
    </w:p>
    <w:p w14:paraId="7447165D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631DC4D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21DD732E" w14:textId="77777777" w:rsidR="00AB7D27" w:rsidRDefault="00AB7D27" w:rsidP="00AB7D27">
      <w:pPr>
        <w:pStyle w:val="PL"/>
      </w:pPr>
      <w:r>
        <w:t xml:space="preserve">        - type: object</w:t>
      </w:r>
    </w:p>
    <w:p w14:paraId="47987331" w14:textId="77777777" w:rsidR="00AB7D27" w:rsidRDefault="00AB7D27" w:rsidP="00AB7D27">
      <w:pPr>
        <w:pStyle w:val="PL"/>
      </w:pPr>
      <w:r>
        <w:t xml:space="preserve">          properties:</w:t>
      </w:r>
    </w:p>
    <w:p w14:paraId="3E880394" w14:textId="77777777" w:rsidR="00AB7D27" w:rsidRDefault="00AB7D27" w:rsidP="00AB7D27">
      <w:pPr>
        <w:pStyle w:val="PL"/>
      </w:pPr>
      <w:r>
        <w:t xml:space="preserve">            attributes:</w:t>
      </w:r>
    </w:p>
    <w:p w14:paraId="02FE2A5F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BAC3DAD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49C6F469" w14:textId="77777777" w:rsidR="00AB7D27" w:rsidRDefault="00AB7D27" w:rsidP="00AB7D27">
      <w:pPr>
        <w:pStyle w:val="PL"/>
      </w:pPr>
      <w:r>
        <w:t xml:space="preserve">                - type: object</w:t>
      </w:r>
    </w:p>
    <w:p w14:paraId="709B3389" w14:textId="77777777" w:rsidR="00AB7D27" w:rsidRDefault="00AB7D27" w:rsidP="00AB7D27">
      <w:pPr>
        <w:pStyle w:val="PL"/>
      </w:pPr>
      <w:r>
        <w:t xml:space="preserve">                  properties:</w:t>
      </w:r>
    </w:p>
    <w:p w14:paraId="0D151558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eNBId</w:t>
      </w:r>
      <w:proofErr w:type="spellEnd"/>
      <w:r>
        <w:t>:</w:t>
      </w:r>
    </w:p>
    <w:p w14:paraId="7CE08D22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4D934C15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26DAAFDA" w14:textId="77777777" w:rsidR="00AB7D27" w:rsidRDefault="00AB7D27" w:rsidP="00AB7D27">
      <w:pPr>
        <w:pStyle w:val="PL"/>
      </w:pPr>
      <w:r>
        <w:t xml:space="preserve">        - type: object</w:t>
      </w:r>
    </w:p>
    <w:p w14:paraId="2E98F917" w14:textId="77777777" w:rsidR="00AB7D27" w:rsidRDefault="00AB7D27" w:rsidP="00AB7D27">
      <w:pPr>
        <w:pStyle w:val="PL"/>
      </w:pPr>
      <w:r>
        <w:t xml:space="preserve">          properties:</w:t>
      </w:r>
    </w:p>
    <w:p w14:paraId="3D98B85A" w14:textId="77777777" w:rsidR="00AB7D27" w:rsidRDefault="00AB7D27" w:rsidP="00AB7D27">
      <w:pPr>
        <w:pStyle w:val="PL"/>
      </w:pPr>
      <w:r>
        <w:lastRenderedPageBreak/>
        <w:t xml:space="preserve">            </w:t>
      </w:r>
      <w:proofErr w:type="spellStart"/>
      <w:r>
        <w:t>ExternalEUTranCell</w:t>
      </w:r>
      <w:proofErr w:type="spellEnd"/>
      <w:r>
        <w:t>:</w:t>
      </w:r>
    </w:p>
    <w:p w14:paraId="26E53C19" w14:textId="77777777" w:rsidR="00AB7D27" w:rsidRDefault="00AB7D27" w:rsidP="00AB7D27">
      <w:pPr>
        <w:pStyle w:val="PL"/>
      </w:pPr>
      <w:r>
        <w:t xml:space="preserve">              $ref: '#/components/schemas/</w:t>
      </w:r>
      <w:proofErr w:type="spellStart"/>
      <w:r>
        <w:t>ExternalEUTranCell</w:t>
      </w:r>
      <w:proofErr w:type="spellEnd"/>
      <w:r>
        <w:t>-Multiple'</w:t>
      </w:r>
    </w:p>
    <w:p w14:paraId="433F5809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-Single:</w:t>
      </w:r>
    </w:p>
    <w:p w14:paraId="702119A6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0E1E0FA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3480B169" w14:textId="77777777" w:rsidR="00AB7D27" w:rsidRDefault="00AB7D27" w:rsidP="00AB7D27">
      <w:pPr>
        <w:pStyle w:val="PL"/>
      </w:pPr>
      <w:r>
        <w:t xml:space="preserve">        - type: object</w:t>
      </w:r>
    </w:p>
    <w:p w14:paraId="4822D3C6" w14:textId="77777777" w:rsidR="00AB7D27" w:rsidRDefault="00AB7D27" w:rsidP="00AB7D27">
      <w:pPr>
        <w:pStyle w:val="PL"/>
      </w:pPr>
      <w:r>
        <w:t xml:space="preserve">          properties:</w:t>
      </w:r>
    </w:p>
    <w:p w14:paraId="7B232978" w14:textId="77777777" w:rsidR="00AB7D27" w:rsidRDefault="00AB7D27" w:rsidP="00AB7D27">
      <w:pPr>
        <w:pStyle w:val="PL"/>
      </w:pPr>
      <w:r>
        <w:t xml:space="preserve">            attributes:</w:t>
      </w:r>
    </w:p>
    <w:p w14:paraId="0EFAD8EF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60F183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4A1DFA44" w14:textId="77777777" w:rsidR="00AB7D27" w:rsidRDefault="00AB7D27" w:rsidP="00AB7D27">
      <w:pPr>
        <w:pStyle w:val="PL"/>
      </w:pPr>
      <w:r>
        <w:t xml:space="preserve">                - type: object</w:t>
      </w:r>
    </w:p>
    <w:p w14:paraId="7B16EE12" w14:textId="77777777" w:rsidR="00AB7D27" w:rsidRDefault="00AB7D27" w:rsidP="00AB7D27">
      <w:pPr>
        <w:pStyle w:val="PL"/>
      </w:pPr>
      <w:r>
        <w:t xml:space="preserve">                  properties:</w:t>
      </w:r>
    </w:p>
    <w:p w14:paraId="39B833E8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6AAC1F6C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83E71C3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3E9F2586" w14:textId="77777777" w:rsidR="00AB7D27" w:rsidRDefault="00AB7D27" w:rsidP="00AB7D27">
      <w:pPr>
        <w:pStyle w:val="PL"/>
      </w:pPr>
    </w:p>
    <w:p w14:paraId="7A6F5DCB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-Single:</w:t>
      </w:r>
    </w:p>
    <w:p w14:paraId="1D6E25F7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5B339E4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7C0AC67" w14:textId="77777777" w:rsidR="00AB7D27" w:rsidRDefault="00AB7D27" w:rsidP="00AB7D27">
      <w:pPr>
        <w:pStyle w:val="PL"/>
      </w:pPr>
      <w:r>
        <w:t xml:space="preserve">        - type: object</w:t>
      </w:r>
    </w:p>
    <w:p w14:paraId="65A2DDAE" w14:textId="77777777" w:rsidR="00AB7D27" w:rsidRDefault="00AB7D27" w:rsidP="00AB7D27">
      <w:pPr>
        <w:pStyle w:val="PL"/>
      </w:pPr>
      <w:r>
        <w:t xml:space="preserve">          properties:</w:t>
      </w:r>
    </w:p>
    <w:p w14:paraId="341F5C7D" w14:textId="77777777" w:rsidR="00AB7D27" w:rsidRDefault="00AB7D27" w:rsidP="00AB7D27">
      <w:pPr>
        <w:pStyle w:val="PL"/>
      </w:pPr>
      <w:r>
        <w:t xml:space="preserve">            attributes:</w:t>
      </w:r>
    </w:p>
    <w:p w14:paraId="322C000D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0AC7FD" w14:textId="77777777" w:rsidR="00AB7D27" w:rsidRDefault="00AB7D27" w:rsidP="00AB7D2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1A729E1" w14:textId="77777777" w:rsidR="00AB7D27" w:rsidRDefault="00AB7D27" w:rsidP="00AB7D27">
      <w:pPr>
        <w:pStyle w:val="PL"/>
      </w:pPr>
      <w:r>
        <w:t xml:space="preserve">                - type: object</w:t>
      </w:r>
    </w:p>
    <w:p w14:paraId="04FE3E9C" w14:textId="77777777" w:rsidR="00AB7D27" w:rsidRDefault="00AB7D27" w:rsidP="00AB7D27">
      <w:pPr>
        <w:pStyle w:val="PL"/>
      </w:pPr>
      <w:r>
        <w:t xml:space="preserve">                  properties:</w:t>
      </w:r>
    </w:p>
    <w:p w14:paraId="28B49E0C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41FFA40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49D0332B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347C682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3974F22" w14:textId="77777777" w:rsidR="00AB7D27" w:rsidRDefault="00AB7D27" w:rsidP="00AB7D27">
      <w:pPr>
        <w:pStyle w:val="PL"/>
      </w:pPr>
      <w:r>
        <w:t xml:space="preserve">    EP_E1-Single:</w:t>
      </w:r>
    </w:p>
    <w:p w14:paraId="5EC38006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135A9F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3A884394" w14:textId="77777777" w:rsidR="00AB7D27" w:rsidRDefault="00AB7D27" w:rsidP="00AB7D27">
      <w:pPr>
        <w:pStyle w:val="PL"/>
      </w:pPr>
      <w:r>
        <w:t xml:space="preserve">        - type: object</w:t>
      </w:r>
    </w:p>
    <w:p w14:paraId="189558FD" w14:textId="77777777" w:rsidR="00AB7D27" w:rsidRDefault="00AB7D27" w:rsidP="00AB7D27">
      <w:pPr>
        <w:pStyle w:val="PL"/>
      </w:pPr>
      <w:r>
        <w:t xml:space="preserve">          properties:</w:t>
      </w:r>
    </w:p>
    <w:p w14:paraId="34839BAE" w14:textId="77777777" w:rsidR="00AB7D27" w:rsidRDefault="00AB7D27" w:rsidP="00AB7D27">
      <w:pPr>
        <w:pStyle w:val="PL"/>
      </w:pPr>
      <w:r>
        <w:t xml:space="preserve">            attributes:</w:t>
      </w:r>
    </w:p>
    <w:p w14:paraId="37F83DC6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966AD6B" w14:textId="77777777" w:rsidR="00AB7D27" w:rsidRDefault="00AB7D27" w:rsidP="00AB7D2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317CF92" w14:textId="77777777" w:rsidR="00AB7D27" w:rsidRDefault="00AB7D27" w:rsidP="00AB7D27">
      <w:pPr>
        <w:pStyle w:val="PL"/>
      </w:pPr>
      <w:r>
        <w:t xml:space="preserve">                - type: object</w:t>
      </w:r>
    </w:p>
    <w:p w14:paraId="4382C485" w14:textId="77777777" w:rsidR="00AB7D27" w:rsidRDefault="00AB7D27" w:rsidP="00AB7D27">
      <w:pPr>
        <w:pStyle w:val="PL"/>
      </w:pPr>
      <w:r>
        <w:t xml:space="preserve">                  properties:</w:t>
      </w:r>
    </w:p>
    <w:p w14:paraId="0AB9E9CE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94B32E5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74EC315D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42EA324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2C35545A" w14:textId="77777777" w:rsidR="00AB7D27" w:rsidRDefault="00AB7D27" w:rsidP="00AB7D27">
      <w:pPr>
        <w:pStyle w:val="PL"/>
      </w:pPr>
      <w:r>
        <w:t xml:space="preserve">    EP_F1C-Single:</w:t>
      </w:r>
    </w:p>
    <w:p w14:paraId="14F1C3FC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9F8525F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67CC659" w14:textId="77777777" w:rsidR="00AB7D27" w:rsidRDefault="00AB7D27" w:rsidP="00AB7D27">
      <w:pPr>
        <w:pStyle w:val="PL"/>
      </w:pPr>
      <w:r>
        <w:t xml:space="preserve">        - type: object</w:t>
      </w:r>
    </w:p>
    <w:p w14:paraId="5BD23B3E" w14:textId="77777777" w:rsidR="00AB7D27" w:rsidRDefault="00AB7D27" w:rsidP="00AB7D27">
      <w:pPr>
        <w:pStyle w:val="PL"/>
      </w:pPr>
      <w:r>
        <w:t xml:space="preserve">          properties:</w:t>
      </w:r>
    </w:p>
    <w:p w14:paraId="2B379D7B" w14:textId="77777777" w:rsidR="00AB7D27" w:rsidRDefault="00AB7D27" w:rsidP="00AB7D27">
      <w:pPr>
        <w:pStyle w:val="PL"/>
      </w:pPr>
      <w:r>
        <w:t xml:space="preserve">            attributes:</w:t>
      </w:r>
    </w:p>
    <w:p w14:paraId="0FA13700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6C7C122" w14:textId="77777777" w:rsidR="00AB7D27" w:rsidRDefault="00AB7D27" w:rsidP="00AB7D2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8490FCB" w14:textId="77777777" w:rsidR="00AB7D27" w:rsidRDefault="00AB7D27" w:rsidP="00AB7D27">
      <w:pPr>
        <w:pStyle w:val="PL"/>
      </w:pPr>
      <w:r>
        <w:t xml:space="preserve">                - type: object</w:t>
      </w:r>
    </w:p>
    <w:p w14:paraId="15EF9B71" w14:textId="77777777" w:rsidR="00AB7D27" w:rsidRDefault="00AB7D27" w:rsidP="00AB7D27">
      <w:pPr>
        <w:pStyle w:val="PL"/>
      </w:pPr>
      <w:r>
        <w:t xml:space="preserve">                  properties:</w:t>
      </w:r>
    </w:p>
    <w:p w14:paraId="242AF679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F3E512E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34BD27A8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7A7189E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40685544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-Single:</w:t>
      </w:r>
    </w:p>
    <w:p w14:paraId="7D9BF2CF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2BED89F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4E893B7B" w14:textId="77777777" w:rsidR="00AB7D27" w:rsidRDefault="00AB7D27" w:rsidP="00AB7D27">
      <w:pPr>
        <w:pStyle w:val="PL"/>
      </w:pPr>
      <w:r>
        <w:t xml:space="preserve">        - type: object</w:t>
      </w:r>
    </w:p>
    <w:p w14:paraId="01BBB0DC" w14:textId="77777777" w:rsidR="00AB7D27" w:rsidRDefault="00AB7D27" w:rsidP="00AB7D27">
      <w:pPr>
        <w:pStyle w:val="PL"/>
      </w:pPr>
      <w:r>
        <w:t xml:space="preserve">          properties:</w:t>
      </w:r>
    </w:p>
    <w:p w14:paraId="187C8CDD" w14:textId="77777777" w:rsidR="00AB7D27" w:rsidRDefault="00AB7D27" w:rsidP="00AB7D27">
      <w:pPr>
        <w:pStyle w:val="PL"/>
      </w:pPr>
      <w:r>
        <w:t xml:space="preserve">            attributes:</w:t>
      </w:r>
    </w:p>
    <w:p w14:paraId="7D34C2D1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C22B62C" w14:textId="77777777" w:rsidR="00AB7D27" w:rsidRDefault="00AB7D27" w:rsidP="00AB7D2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AB3A5B5" w14:textId="77777777" w:rsidR="00AB7D27" w:rsidRDefault="00AB7D27" w:rsidP="00AB7D27">
      <w:pPr>
        <w:pStyle w:val="PL"/>
      </w:pPr>
      <w:r>
        <w:t xml:space="preserve">                - type: object</w:t>
      </w:r>
    </w:p>
    <w:p w14:paraId="28E8BDA3" w14:textId="77777777" w:rsidR="00AB7D27" w:rsidRDefault="00AB7D27" w:rsidP="00AB7D27">
      <w:pPr>
        <w:pStyle w:val="PL"/>
      </w:pPr>
      <w:r>
        <w:t xml:space="preserve">                  properties:</w:t>
      </w:r>
    </w:p>
    <w:p w14:paraId="03BFE87D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446C7D1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5A6C96E8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2E63766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24E7F3DC" w14:textId="77777777" w:rsidR="00AB7D27" w:rsidRDefault="00AB7D27" w:rsidP="00AB7D27">
      <w:pPr>
        <w:pStyle w:val="PL"/>
      </w:pPr>
      <w:r>
        <w:t xml:space="preserve">    EP_X2C-Single:</w:t>
      </w:r>
    </w:p>
    <w:p w14:paraId="7183146A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B30A03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0B93F753" w14:textId="77777777" w:rsidR="00AB7D27" w:rsidRDefault="00AB7D27" w:rsidP="00AB7D27">
      <w:pPr>
        <w:pStyle w:val="PL"/>
      </w:pPr>
      <w:r>
        <w:t xml:space="preserve">        - type: object</w:t>
      </w:r>
    </w:p>
    <w:p w14:paraId="4683E3A6" w14:textId="77777777" w:rsidR="00AB7D27" w:rsidRDefault="00AB7D27" w:rsidP="00AB7D27">
      <w:pPr>
        <w:pStyle w:val="PL"/>
      </w:pPr>
      <w:r>
        <w:t xml:space="preserve">          properties:</w:t>
      </w:r>
    </w:p>
    <w:p w14:paraId="4CC12F7F" w14:textId="77777777" w:rsidR="00AB7D27" w:rsidRDefault="00AB7D27" w:rsidP="00AB7D27">
      <w:pPr>
        <w:pStyle w:val="PL"/>
      </w:pPr>
      <w:r>
        <w:t xml:space="preserve">            attributes:</w:t>
      </w:r>
    </w:p>
    <w:p w14:paraId="2A47ECF6" w14:textId="77777777" w:rsidR="00AB7D27" w:rsidRDefault="00AB7D27" w:rsidP="00AB7D27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245A5A55" w14:textId="77777777" w:rsidR="00AB7D27" w:rsidRDefault="00AB7D27" w:rsidP="00AB7D2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94834DD" w14:textId="77777777" w:rsidR="00AB7D27" w:rsidRDefault="00AB7D27" w:rsidP="00AB7D27">
      <w:pPr>
        <w:pStyle w:val="PL"/>
      </w:pPr>
      <w:r>
        <w:t xml:space="preserve">                - type: object</w:t>
      </w:r>
    </w:p>
    <w:p w14:paraId="2220CECA" w14:textId="77777777" w:rsidR="00AB7D27" w:rsidRDefault="00AB7D27" w:rsidP="00AB7D27">
      <w:pPr>
        <w:pStyle w:val="PL"/>
      </w:pPr>
      <w:r>
        <w:t xml:space="preserve">                  properties:</w:t>
      </w:r>
    </w:p>
    <w:p w14:paraId="5FA9E051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30F6177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501AC422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DE32525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7E14B948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-Single:</w:t>
      </w:r>
    </w:p>
    <w:p w14:paraId="7C14EBE0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9A9DFCB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14FB4C7C" w14:textId="77777777" w:rsidR="00AB7D27" w:rsidRDefault="00AB7D27" w:rsidP="00AB7D27">
      <w:pPr>
        <w:pStyle w:val="PL"/>
      </w:pPr>
      <w:r>
        <w:t xml:space="preserve">        - type: object</w:t>
      </w:r>
    </w:p>
    <w:p w14:paraId="07B1ED71" w14:textId="77777777" w:rsidR="00AB7D27" w:rsidRDefault="00AB7D27" w:rsidP="00AB7D27">
      <w:pPr>
        <w:pStyle w:val="PL"/>
      </w:pPr>
      <w:r>
        <w:t xml:space="preserve">          properties:</w:t>
      </w:r>
    </w:p>
    <w:p w14:paraId="4FEECAF6" w14:textId="77777777" w:rsidR="00AB7D27" w:rsidRDefault="00AB7D27" w:rsidP="00AB7D27">
      <w:pPr>
        <w:pStyle w:val="PL"/>
      </w:pPr>
      <w:r>
        <w:t xml:space="preserve">            attributes:</w:t>
      </w:r>
    </w:p>
    <w:p w14:paraId="16ED2114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1AAA59" w14:textId="77777777" w:rsidR="00AB7D27" w:rsidRDefault="00AB7D27" w:rsidP="00AB7D2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405E701" w14:textId="77777777" w:rsidR="00AB7D27" w:rsidRDefault="00AB7D27" w:rsidP="00AB7D27">
      <w:pPr>
        <w:pStyle w:val="PL"/>
      </w:pPr>
      <w:r>
        <w:t xml:space="preserve">                - type: object</w:t>
      </w:r>
    </w:p>
    <w:p w14:paraId="217C06EE" w14:textId="77777777" w:rsidR="00AB7D27" w:rsidRDefault="00AB7D27" w:rsidP="00AB7D27">
      <w:pPr>
        <w:pStyle w:val="PL"/>
      </w:pPr>
      <w:r>
        <w:t xml:space="preserve">                  properties:</w:t>
      </w:r>
    </w:p>
    <w:p w14:paraId="2E228BCA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E59881D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4BC7C888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A64D6F5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19974EC5" w14:textId="77777777" w:rsidR="00AB7D27" w:rsidRDefault="00AB7D27" w:rsidP="00AB7D27">
      <w:pPr>
        <w:pStyle w:val="PL"/>
      </w:pPr>
      <w:r>
        <w:t xml:space="preserve">    EP_F1U-Single:</w:t>
      </w:r>
    </w:p>
    <w:p w14:paraId="5CB5A645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B88294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2476359E" w14:textId="77777777" w:rsidR="00AB7D27" w:rsidRDefault="00AB7D27" w:rsidP="00AB7D27">
      <w:pPr>
        <w:pStyle w:val="PL"/>
      </w:pPr>
      <w:r>
        <w:t xml:space="preserve">        - type: object</w:t>
      </w:r>
    </w:p>
    <w:p w14:paraId="65F3BDAC" w14:textId="77777777" w:rsidR="00AB7D27" w:rsidRDefault="00AB7D27" w:rsidP="00AB7D27">
      <w:pPr>
        <w:pStyle w:val="PL"/>
      </w:pPr>
      <w:r>
        <w:t xml:space="preserve">          properties:</w:t>
      </w:r>
    </w:p>
    <w:p w14:paraId="52C05011" w14:textId="77777777" w:rsidR="00AB7D27" w:rsidRDefault="00AB7D27" w:rsidP="00AB7D27">
      <w:pPr>
        <w:pStyle w:val="PL"/>
      </w:pPr>
      <w:r>
        <w:t xml:space="preserve">            attributes:</w:t>
      </w:r>
    </w:p>
    <w:p w14:paraId="36CC7B30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9EA033" w14:textId="77777777" w:rsidR="00AB7D27" w:rsidRDefault="00AB7D27" w:rsidP="00AB7D2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974B479" w14:textId="77777777" w:rsidR="00AB7D27" w:rsidRDefault="00AB7D27" w:rsidP="00AB7D27">
      <w:pPr>
        <w:pStyle w:val="PL"/>
      </w:pPr>
      <w:r>
        <w:t xml:space="preserve">                - type: object</w:t>
      </w:r>
    </w:p>
    <w:p w14:paraId="7D3C47AA" w14:textId="77777777" w:rsidR="00AB7D27" w:rsidRDefault="00AB7D27" w:rsidP="00AB7D27">
      <w:pPr>
        <w:pStyle w:val="PL"/>
      </w:pPr>
      <w:r>
        <w:t xml:space="preserve">                  properties:</w:t>
      </w:r>
    </w:p>
    <w:p w14:paraId="0C96506D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D982F40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5259994B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25AB394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7CA80CBA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-Single:</w:t>
      </w:r>
    </w:p>
    <w:p w14:paraId="55FD4536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0551C61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0C2EA76F" w14:textId="77777777" w:rsidR="00AB7D27" w:rsidRDefault="00AB7D27" w:rsidP="00AB7D27">
      <w:pPr>
        <w:pStyle w:val="PL"/>
      </w:pPr>
      <w:r>
        <w:t xml:space="preserve">        - type: object</w:t>
      </w:r>
    </w:p>
    <w:p w14:paraId="74D9F9E7" w14:textId="77777777" w:rsidR="00AB7D27" w:rsidRDefault="00AB7D27" w:rsidP="00AB7D27">
      <w:pPr>
        <w:pStyle w:val="PL"/>
      </w:pPr>
      <w:r>
        <w:t xml:space="preserve">          properties:</w:t>
      </w:r>
    </w:p>
    <w:p w14:paraId="6955160A" w14:textId="77777777" w:rsidR="00AB7D27" w:rsidRDefault="00AB7D27" w:rsidP="00AB7D27">
      <w:pPr>
        <w:pStyle w:val="PL"/>
      </w:pPr>
      <w:r>
        <w:t xml:space="preserve">            attributes:</w:t>
      </w:r>
    </w:p>
    <w:p w14:paraId="003B790B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49F54B2" w14:textId="77777777" w:rsidR="00AB7D27" w:rsidRDefault="00AB7D27" w:rsidP="00AB7D2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F80DEE5" w14:textId="77777777" w:rsidR="00AB7D27" w:rsidRDefault="00AB7D27" w:rsidP="00AB7D27">
      <w:pPr>
        <w:pStyle w:val="PL"/>
      </w:pPr>
      <w:r>
        <w:t xml:space="preserve">                - type: object</w:t>
      </w:r>
    </w:p>
    <w:p w14:paraId="3DF3E22D" w14:textId="77777777" w:rsidR="00AB7D27" w:rsidRDefault="00AB7D27" w:rsidP="00AB7D27">
      <w:pPr>
        <w:pStyle w:val="PL"/>
      </w:pPr>
      <w:r>
        <w:t xml:space="preserve">                  properties:</w:t>
      </w:r>
    </w:p>
    <w:p w14:paraId="5038AA18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8E23B14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0A013860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BDC60A3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0743C0A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062FF1A0" w14:textId="77777777" w:rsidR="00AB7D27" w:rsidRDefault="00AB7D27" w:rsidP="00AB7D27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8553E1F" w14:textId="77777777" w:rsidR="00AB7D27" w:rsidRDefault="00AB7D27" w:rsidP="00AB7D27">
      <w:pPr>
        <w:pStyle w:val="PL"/>
      </w:pPr>
    </w:p>
    <w:p w14:paraId="793D1D08" w14:textId="77777777" w:rsidR="00AB7D27" w:rsidRDefault="00AB7D27" w:rsidP="00AB7D27">
      <w:pPr>
        <w:pStyle w:val="PL"/>
      </w:pPr>
      <w:r>
        <w:t xml:space="preserve">    EP_X2U-Single:</w:t>
      </w:r>
    </w:p>
    <w:p w14:paraId="388FC0E8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E847A3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531143BB" w14:textId="77777777" w:rsidR="00AB7D27" w:rsidRDefault="00AB7D27" w:rsidP="00AB7D27">
      <w:pPr>
        <w:pStyle w:val="PL"/>
      </w:pPr>
      <w:r>
        <w:t xml:space="preserve">        - type: object</w:t>
      </w:r>
    </w:p>
    <w:p w14:paraId="58603F2A" w14:textId="77777777" w:rsidR="00AB7D27" w:rsidRDefault="00AB7D27" w:rsidP="00AB7D27">
      <w:pPr>
        <w:pStyle w:val="PL"/>
      </w:pPr>
      <w:r>
        <w:t xml:space="preserve">          properties:</w:t>
      </w:r>
    </w:p>
    <w:p w14:paraId="7F640D1D" w14:textId="77777777" w:rsidR="00AB7D27" w:rsidRDefault="00AB7D27" w:rsidP="00AB7D27">
      <w:pPr>
        <w:pStyle w:val="PL"/>
      </w:pPr>
      <w:r>
        <w:t xml:space="preserve">            attributes:</w:t>
      </w:r>
    </w:p>
    <w:p w14:paraId="3C581017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96E1441" w14:textId="77777777" w:rsidR="00AB7D27" w:rsidRDefault="00AB7D27" w:rsidP="00AB7D2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F0BC98C" w14:textId="77777777" w:rsidR="00AB7D27" w:rsidRDefault="00AB7D27" w:rsidP="00AB7D27">
      <w:pPr>
        <w:pStyle w:val="PL"/>
      </w:pPr>
      <w:r>
        <w:t xml:space="preserve">                - type: object</w:t>
      </w:r>
    </w:p>
    <w:p w14:paraId="723FC1B8" w14:textId="77777777" w:rsidR="00AB7D27" w:rsidRDefault="00AB7D27" w:rsidP="00AB7D27">
      <w:pPr>
        <w:pStyle w:val="PL"/>
      </w:pPr>
      <w:r>
        <w:t xml:space="preserve">                  properties:</w:t>
      </w:r>
    </w:p>
    <w:p w14:paraId="12F7A316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138448E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26AAD2F4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26BAC8B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77C6F210" w14:textId="77777777" w:rsidR="00AB7D27" w:rsidRDefault="00AB7D27" w:rsidP="00AB7D27">
      <w:pPr>
        <w:pStyle w:val="PL"/>
      </w:pPr>
      <w:r>
        <w:t xml:space="preserve">    EP_S1U-Single:</w:t>
      </w:r>
    </w:p>
    <w:p w14:paraId="2641380B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0FBB83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09996F4E" w14:textId="77777777" w:rsidR="00AB7D27" w:rsidRDefault="00AB7D27" w:rsidP="00AB7D27">
      <w:pPr>
        <w:pStyle w:val="PL"/>
      </w:pPr>
      <w:r>
        <w:t xml:space="preserve">        - type: object</w:t>
      </w:r>
    </w:p>
    <w:p w14:paraId="5E4FA73A" w14:textId="77777777" w:rsidR="00AB7D27" w:rsidRDefault="00AB7D27" w:rsidP="00AB7D27">
      <w:pPr>
        <w:pStyle w:val="PL"/>
      </w:pPr>
      <w:r>
        <w:t xml:space="preserve">          properties:</w:t>
      </w:r>
    </w:p>
    <w:p w14:paraId="30CF3623" w14:textId="77777777" w:rsidR="00AB7D27" w:rsidRDefault="00AB7D27" w:rsidP="00AB7D27">
      <w:pPr>
        <w:pStyle w:val="PL"/>
      </w:pPr>
      <w:r>
        <w:t xml:space="preserve">            attributes:</w:t>
      </w:r>
    </w:p>
    <w:p w14:paraId="185C9CEE" w14:textId="77777777" w:rsidR="00AB7D27" w:rsidRDefault="00AB7D27" w:rsidP="00AB7D27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3FD237D" w14:textId="77777777" w:rsidR="00AB7D27" w:rsidRDefault="00AB7D27" w:rsidP="00AB7D27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14741C3" w14:textId="77777777" w:rsidR="00AB7D27" w:rsidRDefault="00AB7D27" w:rsidP="00AB7D27">
      <w:pPr>
        <w:pStyle w:val="PL"/>
      </w:pPr>
      <w:r>
        <w:t xml:space="preserve">                - type: object</w:t>
      </w:r>
    </w:p>
    <w:p w14:paraId="75B29706" w14:textId="77777777" w:rsidR="00AB7D27" w:rsidRDefault="00AB7D27" w:rsidP="00AB7D27">
      <w:pPr>
        <w:pStyle w:val="PL"/>
      </w:pPr>
      <w:r>
        <w:t xml:space="preserve">                  properties:</w:t>
      </w:r>
    </w:p>
    <w:p w14:paraId="5F58C26E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B27DC89" w14:textId="77777777" w:rsidR="00AB7D27" w:rsidRDefault="00AB7D27" w:rsidP="00AB7D27">
      <w:pPr>
        <w:pStyle w:val="PL"/>
      </w:pPr>
      <w:r>
        <w:lastRenderedPageBreak/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73446728" w14:textId="77777777" w:rsidR="00AB7D27" w:rsidRDefault="00AB7D27" w:rsidP="00AB7D27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2365F3F" w14:textId="77777777" w:rsidR="00AB7D27" w:rsidRDefault="00AB7D27" w:rsidP="00AB7D27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1AF0B527" w14:textId="77777777" w:rsidR="00AB7D27" w:rsidRDefault="00AB7D27" w:rsidP="00AB7D27">
      <w:pPr>
        <w:pStyle w:val="PL"/>
      </w:pPr>
    </w:p>
    <w:p w14:paraId="1F6254AA" w14:textId="77777777" w:rsidR="00AB7D27" w:rsidRDefault="00AB7D27" w:rsidP="00AB7D27">
      <w:pPr>
        <w:pStyle w:val="PL"/>
      </w:pPr>
      <w:r>
        <w:t>#-------- Definition of JSON arrays for name-contained IOCs ----------------------</w:t>
      </w:r>
    </w:p>
    <w:p w14:paraId="1A56B9C7" w14:textId="77777777" w:rsidR="00AB7D27" w:rsidRDefault="00AB7D27" w:rsidP="00AB7D27">
      <w:pPr>
        <w:pStyle w:val="PL"/>
      </w:pPr>
    </w:p>
    <w:p w14:paraId="0C21CDBB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07DE2886" w14:textId="77777777" w:rsidR="00AB7D27" w:rsidRDefault="00AB7D27" w:rsidP="00AB7D27">
      <w:pPr>
        <w:pStyle w:val="PL"/>
      </w:pPr>
      <w:r>
        <w:t xml:space="preserve">      type: array</w:t>
      </w:r>
    </w:p>
    <w:p w14:paraId="70C548E2" w14:textId="77777777" w:rsidR="00AB7D27" w:rsidRDefault="00AB7D27" w:rsidP="00AB7D27">
      <w:pPr>
        <w:pStyle w:val="PL"/>
      </w:pPr>
      <w:r>
        <w:t xml:space="preserve">      items:</w:t>
      </w:r>
    </w:p>
    <w:p w14:paraId="5B8A0CBF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5A17E4F6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61B78895" w14:textId="77777777" w:rsidR="00AB7D27" w:rsidRDefault="00AB7D27" w:rsidP="00AB7D27">
      <w:pPr>
        <w:pStyle w:val="PL"/>
      </w:pPr>
      <w:r>
        <w:t xml:space="preserve">      type: array</w:t>
      </w:r>
    </w:p>
    <w:p w14:paraId="58FFA673" w14:textId="77777777" w:rsidR="00AB7D27" w:rsidRDefault="00AB7D27" w:rsidP="00AB7D27">
      <w:pPr>
        <w:pStyle w:val="PL"/>
      </w:pPr>
      <w:r>
        <w:t xml:space="preserve">      items:</w:t>
      </w:r>
    </w:p>
    <w:p w14:paraId="62A18050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68C46489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-Multiple:</w:t>
      </w:r>
    </w:p>
    <w:p w14:paraId="5151D60D" w14:textId="77777777" w:rsidR="00AB7D27" w:rsidRDefault="00AB7D27" w:rsidP="00AB7D27">
      <w:pPr>
        <w:pStyle w:val="PL"/>
      </w:pPr>
      <w:r>
        <w:t xml:space="preserve">      type: array</w:t>
      </w:r>
    </w:p>
    <w:p w14:paraId="4B8D9B58" w14:textId="77777777" w:rsidR="00AB7D27" w:rsidRDefault="00AB7D27" w:rsidP="00AB7D27">
      <w:pPr>
        <w:pStyle w:val="PL"/>
      </w:pPr>
      <w:r>
        <w:t xml:space="preserve">      items:</w:t>
      </w:r>
    </w:p>
    <w:p w14:paraId="128D6B05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GnbDuFunction</w:t>
      </w:r>
      <w:proofErr w:type="spellEnd"/>
      <w:r>
        <w:t>-Single'</w:t>
      </w:r>
    </w:p>
    <w:p w14:paraId="564F4F72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-Multiple:</w:t>
      </w:r>
    </w:p>
    <w:p w14:paraId="3BA79DD5" w14:textId="77777777" w:rsidR="00AB7D27" w:rsidRDefault="00AB7D27" w:rsidP="00AB7D27">
      <w:pPr>
        <w:pStyle w:val="PL"/>
      </w:pPr>
      <w:r>
        <w:t xml:space="preserve">      type: array</w:t>
      </w:r>
    </w:p>
    <w:p w14:paraId="285ED0EB" w14:textId="77777777" w:rsidR="00AB7D27" w:rsidRDefault="00AB7D27" w:rsidP="00AB7D27">
      <w:pPr>
        <w:pStyle w:val="PL"/>
      </w:pPr>
      <w:r>
        <w:t xml:space="preserve">      items:</w:t>
      </w:r>
    </w:p>
    <w:p w14:paraId="5881875C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GnbCuUpFunction</w:t>
      </w:r>
      <w:proofErr w:type="spellEnd"/>
      <w:r>
        <w:t>-Single'</w:t>
      </w:r>
    </w:p>
    <w:p w14:paraId="7C32B2E7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-Multiple:</w:t>
      </w:r>
    </w:p>
    <w:p w14:paraId="400649FE" w14:textId="77777777" w:rsidR="00AB7D27" w:rsidRDefault="00AB7D27" w:rsidP="00AB7D27">
      <w:pPr>
        <w:pStyle w:val="PL"/>
      </w:pPr>
      <w:r>
        <w:t xml:space="preserve">      type: array</w:t>
      </w:r>
    </w:p>
    <w:p w14:paraId="4C517BB3" w14:textId="77777777" w:rsidR="00AB7D27" w:rsidRDefault="00AB7D27" w:rsidP="00AB7D27">
      <w:pPr>
        <w:pStyle w:val="PL"/>
      </w:pPr>
      <w:r>
        <w:t xml:space="preserve">      items:</w:t>
      </w:r>
    </w:p>
    <w:p w14:paraId="6D03677A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GnbCuCpFunction</w:t>
      </w:r>
      <w:proofErr w:type="spellEnd"/>
      <w:r>
        <w:t>-Single'</w:t>
      </w:r>
    </w:p>
    <w:p w14:paraId="36A5B147" w14:textId="77777777" w:rsidR="00AB7D27" w:rsidRDefault="00AB7D27" w:rsidP="00AB7D27">
      <w:pPr>
        <w:pStyle w:val="PL"/>
      </w:pPr>
    </w:p>
    <w:p w14:paraId="0D8EB14F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-Multiple:</w:t>
      </w:r>
    </w:p>
    <w:p w14:paraId="3634E63D" w14:textId="77777777" w:rsidR="00AB7D27" w:rsidRDefault="00AB7D27" w:rsidP="00AB7D27">
      <w:pPr>
        <w:pStyle w:val="PL"/>
      </w:pPr>
      <w:r>
        <w:t xml:space="preserve">      type: array</w:t>
      </w:r>
    </w:p>
    <w:p w14:paraId="26717107" w14:textId="77777777" w:rsidR="00AB7D27" w:rsidRDefault="00AB7D27" w:rsidP="00AB7D27">
      <w:pPr>
        <w:pStyle w:val="PL"/>
      </w:pPr>
      <w:r>
        <w:t xml:space="preserve">      items:</w:t>
      </w:r>
    </w:p>
    <w:p w14:paraId="6909DC3A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NrCellDu</w:t>
      </w:r>
      <w:proofErr w:type="spellEnd"/>
      <w:r>
        <w:t>-Single'</w:t>
      </w:r>
    </w:p>
    <w:p w14:paraId="3A52903C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-Multiple:</w:t>
      </w:r>
    </w:p>
    <w:p w14:paraId="0C742E9C" w14:textId="77777777" w:rsidR="00AB7D27" w:rsidRDefault="00AB7D27" w:rsidP="00AB7D27">
      <w:pPr>
        <w:pStyle w:val="PL"/>
      </w:pPr>
      <w:r>
        <w:t xml:space="preserve">      type: array</w:t>
      </w:r>
    </w:p>
    <w:p w14:paraId="602CBDDC" w14:textId="77777777" w:rsidR="00AB7D27" w:rsidRDefault="00AB7D27" w:rsidP="00AB7D27">
      <w:pPr>
        <w:pStyle w:val="PL"/>
      </w:pPr>
      <w:r>
        <w:t xml:space="preserve">      items:</w:t>
      </w:r>
    </w:p>
    <w:p w14:paraId="2F7C7AB0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NrCellCu</w:t>
      </w:r>
      <w:proofErr w:type="spellEnd"/>
      <w:r>
        <w:t>-Single'</w:t>
      </w:r>
    </w:p>
    <w:p w14:paraId="557B7CA4" w14:textId="77777777" w:rsidR="00AB7D27" w:rsidRDefault="00AB7D27" w:rsidP="00AB7D27">
      <w:pPr>
        <w:pStyle w:val="PL"/>
      </w:pPr>
    </w:p>
    <w:p w14:paraId="7D697D16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-Multiple:</w:t>
      </w:r>
    </w:p>
    <w:p w14:paraId="52F0A935" w14:textId="77777777" w:rsidR="00AB7D27" w:rsidRDefault="00AB7D27" w:rsidP="00AB7D27">
      <w:pPr>
        <w:pStyle w:val="PL"/>
      </w:pPr>
      <w:r>
        <w:t xml:space="preserve">      type: array</w:t>
      </w:r>
    </w:p>
    <w:p w14:paraId="7598259A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68E76C7E" w14:textId="77777777" w:rsidR="00AB7D27" w:rsidRDefault="00AB7D27" w:rsidP="00AB7D27">
      <w:pPr>
        <w:pStyle w:val="PL"/>
      </w:pPr>
      <w:r>
        <w:t xml:space="preserve">      items:</w:t>
      </w:r>
    </w:p>
    <w:p w14:paraId="113A1F2E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NRFrequency</w:t>
      </w:r>
      <w:proofErr w:type="spellEnd"/>
      <w:r>
        <w:t>-Single'</w:t>
      </w:r>
    </w:p>
    <w:p w14:paraId="7DCACF6B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-Multiple:</w:t>
      </w:r>
    </w:p>
    <w:p w14:paraId="68844669" w14:textId="77777777" w:rsidR="00AB7D27" w:rsidRDefault="00AB7D27" w:rsidP="00AB7D27">
      <w:pPr>
        <w:pStyle w:val="PL"/>
      </w:pPr>
      <w:r>
        <w:t xml:space="preserve">      type: array</w:t>
      </w:r>
    </w:p>
    <w:p w14:paraId="358E24CE" w14:textId="77777777" w:rsidR="00AB7D27" w:rsidRDefault="00AB7D27" w:rsidP="00AB7D27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2926B393" w14:textId="77777777" w:rsidR="00AB7D27" w:rsidRDefault="00AB7D27" w:rsidP="00AB7D27">
      <w:pPr>
        <w:pStyle w:val="PL"/>
      </w:pPr>
      <w:r>
        <w:t xml:space="preserve">      items:</w:t>
      </w:r>
    </w:p>
    <w:p w14:paraId="4CC3E5D8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EUtranFrequency</w:t>
      </w:r>
      <w:proofErr w:type="spellEnd"/>
      <w:r>
        <w:t>-Single'</w:t>
      </w:r>
    </w:p>
    <w:p w14:paraId="12556856" w14:textId="77777777" w:rsidR="00AB7D27" w:rsidRDefault="00AB7D27" w:rsidP="00AB7D27">
      <w:pPr>
        <w:pStyle w:val="PL"/>
      </w:pPr>
    </w:p>
    <w:p w14:paraId="71906F0D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-Multiple:</w:t>
      </w:r>
    </w:p>
    <w:p w14:paraId="4D012E52" w14:textId="77777777" w:rsidR="00AB7D27" w:rsidRDefault="00AB7D27" w:rsidP="00AB7D27">
      <w:pPr>
        <w:pStyle w:val="PL"/>
      </w:pPr>
      <w:r>
        <w:t xml:space="preserve">      type: array</w:t>
      </w:r>
    </w:p>
    <w:p w14:paraId="415AEF82" w14:textId="77777777" w:rsidR="00AB7D27" w:rsidRDefault="00AB7D27" w:rsidP="00AB7D27">
      <w:pPr>
        <w:pStyle w:val="PL"/>
      </w:pPr>
      <w:r>
        <w:t xml:space="preserve">      items:</w:t>
      </w:r>
    </w:p>
    <w:p w14:paraId="58A32165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NrSectorCarrier</w:t>
      </w:r>
      <w:proofErr w:type="spellEnd"/>
      <w:r>
        <w:t>-Single'</w:t>
      </w:r>
    </w:p>
    <w:p w14:paraId="0545115D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-Multiple:</w:t>
      </w:r>
    </w:p>
    <w:p w14:paraId="45B7BEF4" w14:textId="77777777" w:rsidR="00AB7D27" w:rsidRDefault="00AB7D27" w:rsidP="00AB7D27">
      <w:pPr>
        <w:pStyle w:val="PL"/>
      </w:pPr>
      <w:r>
        <w:t xml:space="preserve">      type: array</w:t>
      </w:r>
    </w:p>
    <w:p w14:paraId="352569E3" w14:textId="77777777" w:rsidR="00AB7D27" w:rsidRDefault="00AB7D27" w:rsidP="00AB7D27">
      <w:pPr>
        <w:pStyle w:val="PL"/>
      </w:pPr>
      <w:r>
        <w:t xml:space="preserve">      items:</w:t>
      </w:r>
    </w:p>
    <w:p w14:paraId="775BFBBC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Bwp</w:t>
      </w:r>
      <w:proofErr w:type="spellEnd"/>
      <w:r>
        <w:t>-Single'</w:t>
      </w:r>
    </w:p>
    <w:p w14:paraId="1ED54612" w14:textId="77777777" w:rsidR="00AB7D27" w:rsidRDefault="00AB7D27" w:rsidP="00AB7D27">
      <w:pPr>
        <w:pStyle w:val="PL"/>
      </w:pPr>
      <w:r>
        <w:t xml:space="preserve">    Beam-Multiple:</w:t>
      </w:r>
    </w:p>
    <w:p w14:paraId="76EDF43B" w14:textId="77777777" w:rsidR="00AB7D27" w:rsidRDefault="00AB7D27" w:rsidP="00AB7D27">
      <w:pPr>
        <w:pStyle w:val="PL"/>
      </w:pPr>
      <w:r>
        <w:t xml:space="preserve">      type: array</w:t>
      </w:r>
    </w:p>
    <w:p w14:paraId="21BF7784" w14:textId="77777777" w:rsidR="00AB7D27" w:rsidRDefault="00AB7D27" w:rsidP="00AB7D27">
      <w:pPr>
        <w:pStyle w:val="PL"/>
      </w:pPr>
      <w:r>
        <w:t xml:space="preserve">      items:</w:t>
      </w:r>
    </w:p>
    <w:p w14:paraId="4958D500" w14:textId="77777777" w:rsidR="00AB7D27" w:rsidRDefault="00AB7D27" w:rsidP="00AB7D27">
      <w:pPr>
        <w:pStyle w:val="PL"/>
      </w:pPr>
      <w:r>
        <w:t xml:space="preserve">        $ref: '#/components/schemas/Beam-Single'</w:t>
      </w:r>
    </w:p>
    <w:p w14:paraId="6FF036DD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-Multiple:</w:t>
      </w:r>
    </w:p>
    <w:p w14:paraId="6D75C2A1" w14:textId="77777777" w:rsidR="00AB7D27" w:rsidRDefault="00AB7D27" w:rsidP="00AB7D27">
      <w:pPr>
        <w:pStyle w:val="PL"/>
      </w:pPr>
      <w:r>
        <w:t xml:space="preserve">      type: array</w:t>
      </w:r>
    </w:p>
    <w:p w14:paraId="59B88E8D" w14:textId="77777777" w:rsidR="00AB7D27" w:rsidRDefault="00AB7D27" w:rsidP="00AB7D27">
      <w:pPr>
        <w:pStyle w:val="PL"/>
      </w:pPr>
      <w:r>
        <w:t xml:space="preserve">      items:</w:t>
      </w:r>
    </w:p>
    <w:p w14:paraId="18419F00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RRMPolicyRatio</w:t>
      </w:r>
      <w:proofErr w:type="spellEnd"/>
      <w:r>
        <w:t>-Single'</w:t>
      </w:r>
    </w:p>
    <w:p w14:paraId="287D8C6E" w14:textId="77777777" w:rsidR="00AB7D27" w:rsidRDefault="00AB7D27" w:rsidP="00AB7D27">
      <w:pPr>
        <w:pStyle w:val="PL"/>
      </w:pPr>
    </w:p>
    <w:p w14:paraId="73813219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-Multiple:</w:t>
      </w:r>
    </w:p>
    <w:p w14:paraId="3E6BD6A1" w14:textId="77777777" w:rsidR="00AB7D27" w:rsidRDefault="00AB7D27" w:rsidP="00AB7D27">
      <w:pPr>
        <w:pStyle w:val="PL"/>
      </w:pPr>
      <w:r>
        <w:t xml:space="preserve">      type: array</w:t>
      </w:r>
    </w:p>
    <w:p w14:paraId="4A15A78B" w14:textId="77777777" w:rsidR="00AB7D27" w:rsidRDefault="00AB7D27" w:rsidP="00AB7D27">
      <w:pPr>
        <w:pStyle w:val="PL"/>
      </w:pPr>
      <w:r>
        <w:t xml:space="preserve">      items:</w:t>
      </w:r>
    </w:p>
    <w:p w14:paraId="3BC95D28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NRCellRelation</w:t>
      </w:r>
      <w:proofErr w:type="spellEnd"/>
      <w:r>
        <w:t>-Single'</w:t>
      </w:r>
    </w:p>
    <w:p w14:paraId="3707A352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-Multiple:</w:t>
      </w:r>
    </w:p>
    <w:p w14:paraId="3B1147D2" w14:textId="77777777" w:rsidR="00AB7D27" w:rsidRDefault="00AB7D27" w:rsidP="00AB7D27">
      <w:pPr>
        <w:pStyle w:val="PL"/>
      </w:pPr>
      <w:r>
        <w:t xml:space="preserve">      type: array</w:t>
      </w:r>
    </w:p>
    <w:p w14:paraId="20FD24A0" w14:textId="77777777" w:rsidR="00AB7D27" w:rsidRDefault="00AB7D27" w:rsidP="00AB7D27">
      <w:pPr>
        <w:pStyle w:val="PL"/>
      </w:pPr>
      <w:r>
        <w:t xml:space="preserve">      items:</w:t>
      </w:r>
    </w:p>
    <w:p w14:paraId="2A72BFBB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EUtranCellRelation</w:t>
      </w:r>
      <w:proofErr w:type="spellEnd"/>
      <w:r>
        <w:t>-Single'</w:t>
      </w:r>
    </w:p>
    <w:p w14:paraId="0F3225DB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-Multiple:</w:t>
      </w:r>
    </w:p>
    <w:p w14:paraId="11E2E986" w14:textId="77777777" w:rsidR="00AB7D27" w:rsidRDefault="00AB7D27" w:rsidP="00AB7D27">
      <w:pPr>
        <w:pStyle w:val="PL"/>
      </w:pPr>
      <w:r>
        <w:t xml:space="preserve">      type: array</w:t>
      </w:r>
    </w:p>
    <w:p w14:paraId="49257E8A" w14:textId="77777777" w:rsidR="00AB7D27" w:rsidRDefault="00AB7D27" w:rsidP="00AB7D27">
      <w:pPr>
        <w:pStyle w:val="PL"/>
      </w:pPr>
      <w:r>
        <w:t xml:space="preserve">      items:</w:t>
      </w:r>
    </w:p>
    <w:p w14:paraId="3E744B33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NRFreqRelation</w:t>
      </w:r>
      <w:proofErr w:type="spellEnd"/>
      <w:r>
        <w:t>-Single'</w:t>
      </w:r>
    </w:p>
    <w:p w14:paraId="0E75BFEB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-Multiple:</w:t>
      </w:r>
    </w:p>
    <w:p w14:paraId="56504C6C" w14:textId="77777777" w:rsidR="00AB7D27" w:rsidRDefault="00AB7D27" w:rsidP="00AB7D27">
      <w:pPr>
        <w:pStyle w:val="PL"/>
      </w:pPr>
      <w:r>
        <w:t xml:space="preserve">      type: array</w:t>
      </w:r>
    </w:p>
    <w:p w14:paraId="6190B1F6" w14:textId="77777777" w:rsidR="00AB7D27" w:rsidRDefault="00AB7D27" w:rsidP="00AB7D27">
      <w:pPr>
        <w:pStyle w:val="PL"/>
      </w:pPr>
      <w:r>
        <w:lastRenderedPageBreak/>
        <w:t xml:space="preserve">      items:</w:t>
      </w:r>
    </w:p>
    <w:p w14:paraId="07080555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EUtranFreqRelation</w:t>
      </w:r>
      <w:proofErr w:type="spellEnd"/>
      <w:r>
        <w:t>-Single'</w:t>
      </w:r>
    </w:p>
    <w:p w14:paraId="59C154FC" w14:textId="77777777" w:rsidR="00AB7D27" w:rsidRDefault="00AB7D27" w:rsidP="00AB7D27">
      <w:pPr>
        <w:pStyle w:val="PL"/>
      </w:pPr>
    </w:p>
    <w:p w14:paraId="68E62FD8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-Multiple:</w:t>
      </w:r>
    </w:p>
    <w:p w14:paraId="61C66BAD" w14:textId="77777777" w:rsidR="00AB7D27" w:rsidRDefault="00AB7D27" w:rsidP="00AB7D27">
      <w:pPr>
        <w:pStyle w:val="PL"/>
      </w:pPr>
      <w:r>
        <w:t xml:space="preserve">      type: array</w:t>
      </w:r>
    </w:p>
    <w:p w14:paraId="141DAF81" w14:textId="77777777" w:rsidR="00AB7D27" w:rsidRDefault="00AB7D27" w:rsidP="00AB7D27">
      <w:pPr>
        <w:pStyle w:val="PL"/>
      </w:pPr>
      <w:r>
        <w:t xml:space="preserve">      items:</w:t>
      </w:r>
    </w:p>
    <w:p w14:paraId="51E2B1AB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RimRSSet</w:t>
      </w:r>
      <w:proofErr w:type="spellEnd"/>
      <w:r>
        <w:t>-Single'</w:t>
      </w:r>
    </w:p>
    <w:p w14:paraId="00C6C3BE" w14:textId="77777777" w:rsidR="00AB7D27" w:rsidRDefault="00AB7D27" w:rsidP="00AB7D27">
      <w:pPr>
        <w:pStyle w:val="PL"/>
      </w:pPr>
    </w:p>
    <w:p w14:paraId="64500299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-Multiple:</w:t>
      </w:r>
    </w:p>
    <w:p w14:paraId="6C8098B9" w14:textId="77777777" w:rsidR="00AB7D27" w:rsidRDefault="00AB7D27" w:rsidP="00AB7D27">
      <w:pPr>
        <w:pStyle w:val="PL"/>
      </w:pPr>
      <w:r>
        <w:t xml:space="preserve">      type: array</w:t>
      </w:r>
    </w:p>
    <w:p w14:paraId="1C6FE127" w14:textId="77777777" w:rsidR="00AB7D27" w:rsidRDefault="00AB7D27" w:rsidP="00AB7D27">
      <w:pPr>
        <w:pStyle w:val="PL"/>
      </w:pPr>
      <w:r>
        <w:t xml:space="preserve">      items:</w:t>
      </w:r>
    </w:p>
    <w:p w14:paraId="0B1D5709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ExternalGnbDuFunction</w:t>
      </w:r>
      <w:proofErr w:type="spellEnd"/>
      <w:r>
        <w:t>-Single'</w:t>
      </w:r>
    </w:p>
    <w:p w14:paraId="7FA09AC7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-Multiple:</w:t>
      </w:r>
    </w:p>
    <w:p w14:paraId="4F5ED26E" w14:textId="77777777" w:rsidR="00AB7D27" w:rsidRDefault="00AB7D27" w:rsidP="00AB7D27">
      <w:pPr>
        <w:pStyle w:val="PL"/>
      </w:pPr>
      <w:r>
        <w:t xml:space="preserve">      type: array</w:t>
      </w:r>
    </w:p>
    <w:p w14:paraId="03BBB5D5" w14:textId="77777777" w:rsidR="00AB7D27" w:rsidRDefault="00AB7D27" w:rsidP="00AB7D27">
      <w:pPr>
        <w:pStyle w:val="PL"/>
      </w:pPr>
      <w:r>
        <w:t xml:space="preserve">      items:</w:t>
      </w:r>
    </w:p>
    <w:p w14:paraId="533B671F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28EFF9B0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-Multiple:</w:t>
      </w:r>
    </w:p>
    <w:p w14:paraId="194A9E38" w14:textId="77777777" w:rsidR="00AB7D27" w:rsidRDefault="00AB7D27" w:rsidP="00AB7D27">
      <w:pPr>
        <w:pStyle w:val="PL"/>
      </w:pPr>
      <w:r>
        <w:t xml:space="preserve">      type: array</w:t>
      </w:r>
    </w:p>
    <w:p w14:paraId="5EA4968B" w14:textId="77777777" w:rsidR="00AB7D27" w:rsidRDefault="00AB7D27" w:rsidP="00AB7D27">
      <w:pPr>
        <w:pStyle w:val="PL"/>
      </w:pPr>
      <w:r>
        <w:t xml:space="preserve">      items:</w:t>
      </w:r>
    </w:p>
    <w:p w14:paraId="6B304848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3651E0AD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-Multiple:</w:t>
      </w:r>
    </w:p>
    <w:p w14:paraId="7E2523B0" w14:textId="77777777" w:rsidR="00AB7D27" w:rsidRDefault="00AB7D27" w:rsidP="00AB7D27">
      <w:pPr>
        <w:pStyle w:val="PL"/>
      </w:pPr>
      <w:r>
        <w:t xml:space="preserve">      type: array</w:t>
      </w:r>
    </w:p>
    <w:p w14:paraId="71D704C8" w14:textId="77777777" w:rsidR="00AB7D27" w:rsidRDefault="00AB7D27" w:rsidP="00AB7D27">
      <w:pPr>
        <w:pStyle w:val="PL"/>
      </w:pPr>
      <w:r>
        <w:t xml:space="preserve">      items:</w:t>
      </w:r>
    </w:p>
    <w:p w14:paraId="60DF5195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ExternalNrCellCu</w:t>
      </w:r>
      <w:proofErr w:type="spellEnd"/>
      <w:r>
        <w:t>-Single'</w:t>
      </w:r>
    </w:p>
    <w:p w14:paraId="7249B4BE" w14:textId="77777777" w:rsidR="00AB7D27" w:rsidRDefault="00AB7D27" w:rsidP="00AB7D27">
      <w:pPr>
        <w:pStyle w:val="PL"/>
      </w:pPr>
      <w:r>
        <w:t xml:space="preserve">    </w:t>
      </w:r>
    </w:p>
    <w:p w14:paraId="10A7C148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-Multiple:</w:t>
      </w:r>
    </w:p>
    <w:p w14:paraId="0EAE9C22" w14:textId="77777777" w:rsidR="00AB7D27" w:rsidRDefault="00AB7D27" w:rsidP="00AB7D27">
      <w:pPr>
        <w:pStyle w:val="PL"/>
      </w:pPr>
      <w:r>
        <w:t xml:space="preserve">      type: array</w:t>
      </w:r>
    </w:p>
    <w:p w14:paraId="5BA887EF" w14:textId="77777777" w:rsidR="00AB7D27" w:rsidRDefault="00AB7D27" w:rsidP="00AB7D27">
      <w:pPr>
        <w:pStyle w:val="PL"/>
      </w:pPr>
      <w:r>
        <w:t xml:space="preserve">      items:</w:t>
      </w:r>
    </w:p>
    <w:p w14:paraId="6B73D5E1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ExternalENBFunction</w:t>
      </w:r>
      <w:proofErr w:type="spellEnd"/>
      <w:r>
        <w:t>-Single'</w:t>
      </w:r>
    </w:p>
    <w:p w14:paraId="55E114D2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-Multiple:</w:t>
      </w:r>
    </w:p>
    <w:p w14:paraId="36E88E56" w14:textId="77777777" w:rsidR="00AB7D27" w:rsidRDefault="00AB7D27" w:rsidP="00AB7D27">
      <w:pPr>
        <w:pStyle w:val="PL"/>
      </w:pPr>
      <w:r>
        <w:t xml:space="preserve">      type: array</w:t>
      </w:r>
    </w:p>
    <w:p w14:paraId="12A94F1D" w14:textId="77777777" w:rsidR="00AB7D27" w:rsidRDefault="00AB7D27" w:rsidP="00AB7D27">
      <w:pPr>
        <w:pStyle w:val="PL"/>
      </w:pPr>
      <w:r>
        <w:t xml:space="preserve">      items:</w:t>
      </w:r>
    </w:p>
    <w:p w14:paraId="044CC529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ExternalEUTranCell</w:t>
      </w:r>
      <w:proofErr w:type="spellEnd"/>
      <w:r>
        <w:t>-Single'</w:t>
      </w:r>
    </w:p>
    <w:p w14:paraId="10345D29" w14:textId="77777777" w:rsidR="00AB7D27" w:rsidRDefault="00AB7D27" w:rsidP="00AB7D27">
      <w:pPr>
        <w:pStyle w:val="PL"/>
      </w:pPr>
    </w:p>
    <w:p w14:paraId="43E6A844" w14:textId="77777777" w:rsidR="00AB7D27" w:rsidRDefault="00AB7D27" w:rsidP="00AB7D27">
      <w:pPr>
        <w:pStyle w:val="PL"/>
      </w:pPr>
      <w:r>
        <w:t xml:space="preserve">    EP_E1-Multiple:</w:t>
      </w:r>
    </w:p>
    <w:p w14:paraId="02D1FF4A" w14:textId="77777777" w:rsidR="00AB7D27" w:rsidRDefault="00AB7D27" w:rsidP="00AB7D27">
      <w:pPr>
        <w:pStyle w:val="PL"/>
      </w:pPr>
      <w:r>
        <w:t xml:space="preserve">      type: array</w:t>
      </w:r>
    </w:p>
    <w:p w14:paraId="4D3B7167" w14:textId="77777777" w:rsidR="00AB7D27" w:rsidRDefault="00AB7D27" w:rsidP="00AB7D27">
      <w:pPr>
        <w:pStyle w:val="PL"/>
      </w:pPr>
      <w:r>
        <w:t xml:space="preserve">      items:</w:t>
      </w:r>
    </w:p>
    <w:p w14:paraId="7C7A6D1C" w14:textId="77777777" w:rsidR="00AB7D27" w:rsidRDefault="00AB7D27" w:rsidP="00AB7D27">
      <w:pPr>
        <w:pStyle w:val="PL"/>
      </w:pPr>
      <w:r>
        <w:t xml:space="preserve">        $ref: '#/components/schemas/EP_E1-Single'</w:t>
      </w:r>
    </w:p>
    <w:p w14:paraId="7FB8C334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-Multiple:</w:t>
      </w:r>
    </w:p>
    <w:p w14:paraId="6E25A1CA" w14:textId="77777777" w:rsidR="00AB7D27" w:rsidRDefault="00AB7D27" w:rsidP="00AB7D27">
      <w:pPr>
        <w:pStyle w:val="PL"/>
      </w:pPr>
      <w:r>
        <w:t xml:space="preserve">      type: array</w:t>
      </w:r>
    </w:p>
    <w:p w14:paraId="34BCC4FC" w14:textId="77777777" w:rsidR="00AB7D27" w:rsidRDefault="00AB7D27" w:rsidP="00AB7D27">
      <w:pPr>
        <w:pStyle w:val="PL"/>
      </w:pPr>
      <w:r>
        <w:t xml:space="preserve">      items:</w:t>
      </w:r>
    </w:p>
    <w:p w14:paraId="48DDC21A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EP_XnC</w:t>
      </w:r>
      <w:proofErr w:type="spellEnd"/>
      <w:r>
        <w:t>-Single'</w:t>
      </w:r>
    </w:p>
    <w:p w14:paraId="7E6C2F04" w14:textId="77777777" w:rsidR="00AB7D27" w:rsidRDefault="00AB7D27" w:rsidP="00AB7D27">
      <w:pPr>
        <w:pStyle w:val="PL"/>
      </w:pPr>
      <w:r>
        <w:t xml:space="preserve">    EP_F1C-Multiple:</w:t>
      </w:r>
    </w:p>
    <w:p w14:paraId="1754A8E9" w14:textId="77777777" w:rsidR="00AB7D27" w:rsidRDefault="00AB7D27" w:rsidP="00AB7D27">
      <w:pPr>
        <w:pStyle w:val="PL"/>
      </w:pPr>
      <w:r>
        <w:t xml:space="preserve">      type: array</w:t>
      </w:r>
    </w:p>
    <w:p w14:paraId="25E0C13F" w14:textId="77777777" w:rsidR="00AB7D27" w:rsidRDefault="00AB7D27" w:rsidP="00AB7D27">
      <w:pPr>
        <w:pStyle w:val="PL"/>
      </w:pPr>
      <w:r>
        <w:t xml:space="preserve">      items:</w:t>
      </w:r>
    </w:p>
    <w:p w14:paraId="3A62561E" w14:textId="77777777" w:rsidR="00AB7D27" w:rsidRDefault="00AB7D27" w:rsidP="00AB7D27">
      <w:pPr>
        <w:pStyle w:val="PL"/>
      </w:pPr>
      <w:r>
        <w:t xml:space="preserve">        $ref: '#/components/schemas/EP_F1C-Single'</w:t>
      </w:r>
    </w:p>
    <w:p w14:paraId="698E9AA2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-Multiple:</w:t>
      </w:r>
    </w:p>
    <w:p w14:paraId="1ECF1B9C" w14:textId="77777777" w:rsidR="00AB7D27" w:rsidRDefault="00AB7D27" w:rsidP="00AB7D27">
      <w:pPr>
        <w:pStyle w:val="PL"/>
      </w:pPr>
      <w:r>
        <w:t xml:space="preserve">      type: array</w:t>
      </w:r>
    </w:p>
    <w:p w14:paraId="0A62F296" w14:textId="77777777" w:rsidR="00AB7D27" w:rsidRDefault="00AB7D27" w:rsidP="00AB7D27">
      <w:pPr>
        <w:pStyle w:val="PL"/>
      </w:pPr>
      <w:r>
        <w:t xml:space="preserve">      items:</w:t>
      </w:r>
    </w:p>
    <w:p w14:paraId="11011FD7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EP_NgC</w:t>
      </w:r>
      <w:proofErr w:type="spellEnd"/>
      <w:r>
        <w:t>-Single'</w:t>
      </w:r>
    </w:p>
    <w:p w14:paraId="732F292F" w14:textId="77777777" w:rsidR="00AB7D27" w:rsidRDefault="00AB7D27" w:rsidP="00AB7D27">
      <w:pPr>
        <w:pStyle w:val="PL"/>
      </w:pPr>
      <w:r>
        <w:t xml:space="preserve">    EP_X2C-Multiple:</w:t>
      </w:r>
    </w:p>
    <w:p w14:paraId="734BE51C" w14:textId="77777777" w:rsidR="00AB7D27" w:rsidRDefault="00AB7D27" w:rsidP="00AB7D27">
      <w:pPr>
        <w:pStyle w:val="PL"/>
      </w:pPr>
      <w:r>
        <w:t xml:space="preserve">      type: array</w:t>
      </w:r>
    </w:p>
    <w:p w14:paraId="41A158E2" w14:textId="77777777" w:rsidR="00AB7D27" w:rsidRDefault="00AB7D27" w:rsidP="00AB7D27">
      <w:pPr>
        <w:pStyle w:val="PL"/>
      </w:pPr>
      <w:r>
        <w:t xml:space="preserve">      items:</w:t>
      </w:r>
    </w:p>
    <w:p w14:paraId="65DBBDBA" w14:textId="77777777" w:rsidR="00AB7D27" w:rsidRDefault="00AB7D27" w:rsidP="00AB7D27">
      <w:pPr>
        <w:pStyle w:val="PL"/>
      </w:pPr>
      <w:r>
        <w:t xml:space="preserve">        $ref: '#/components/schemas/EP_X2C-Single'</w:t>
      </w:r>
    </w:p>
    <w:p w14:paraId="3A0A6A6D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-Multiple:</w:t>
      </w:r>
    </w:p>
    <w:p w14:paraId="3CA1B9FB" w14:textId="77777777" w:rsidR="00AB7D27" w:rsidRDefault="00AB7D27" w:rsidP="00AB7D27">
      <w:pPr>
        <w:pStyle w:val="PL"/>
      </w:pPr>
      <w:r>
        <w:t xml:space="preserve">      type: array</w:t>
      </w:r>
    </w:p>
    <w:p w14:paraId="2368989E" w14:textId="77777777" w:rsidR="00AB7D27" w:rsidRDefault="00AB7D27" w:rsidP="00AB7D27">
      <w:pPr>
        <w:pStyle w:val="PL"/>
      </w:pPr>
      <w:r>
        <w:t xml:space="preserve">      items:</w:t>
      </w:r>
    </w:p>
    <w:p w14:paraId="7EB3B558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EP_XnU</w:t>
      </w:r>
      <w:proofErr w:type="spellEnd"/>
      <w:r>
        <w:t>-Single'</w:t>
      </w:r>
    </w:p>
    <w:p w14:paraId="4F40E9E7" w14:textId="77777777" w:rsidR="00AB7D27" w:rsidRDefault="00AB7D27" w:rsidP="00AB7D27">
      <w:pPr>
        <w:pStyle w:val="PL"/>
      </w:pPr>
      <w:r>
        <w:t xml:space="preserve">    EP_F1U-Multiple:</w:t>
      </w:r>
    </w:p>
    <w:p w14:paraId="085A235B" w14:textId="77777777" w:rsidR="00AB7D27" w:rsidRDefault="00AB7D27" w:rsidP="00AB7D27">
      <w:pPr>
        <w:pStyle w:val="PL"/>
      </w:pPr>
      <w:r>
        <w:t xml:space="preserve">      type: array</w:t>
      </w:r>
    </w:p>
    <w:p w14:paraId="050B04C6" w14:textId="77777777" w:rsidR="00AB7D27" w:rsidRDefault="00AB7D27" w:rsidP="00AB7D27">
      <w:pPr>
        <w:pStyle w:val="PL"/>
      </w:pPr>
      <w:r>
        <w:t xml:space="preserve">      items:</w:t>
      </w:r>
    </w:p>
    <w:p w14:paraId="12C2C193" w14:textId="77777777" w:rsidR="00AB7D27" w:rsidRDefault="00AB7D27" w:rsidP="00AB7D27">
      <w:pPr>
        <w:pStyle w:val="PL"/>
      </w:pPr>
      <w:r>
        <w:t xml:space="preserve">        $ref: '#/components/schemas/EP_F1U-Single'</w:t>
      </w:r>
    </w:p>
    <w:p w14:paraId="5488ED3B" w14:textId="77777777" w:rsidR="00AB7D27" w:rsidRDefault="00AB7D27" w:rsidP="00AB7D27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-Multiple:</w:t>
      </w:r>
    </w:p>
    <w:p w14:paraId="2401DF8E" w14:textId="77777777" w:rsidR="00AB7D27" w:rsidRDefault="00AB7D27" w:rsidP="00AB7D27">
      <w:pPr>
        <w:pStyle w:val="PL"/>
      </w:pPr>
      <w:r>
        <w:t xml:space="preserve">      type: array</w:t>
      </w:r>
    </w:p>
    <w:p w14:paraId="76EA0C5F" w14:textId="77777777" w:rsidR="00AB7D27" w:rsidRDefault="00AB7D27" w:rsidP="00AB7D27">
      <w:pPr>
        <w:pStyle w:val="PL"/>
      </w:pPr>
      <w:r>
        <w:t xml:space="preserve">      items:</w:t>
      </w:r>
    </w:p>
    <w:p w14:paraId="0BE984C9" w14:textId="77777777" w:rsidR="00AB7D27" w:rsidRDefault="00AB7D27" w:rsidP="00AB7D27">
      <w:pPr>
        <w:pStyle w:val="PL"/>
      </w:pPr>
      <w:r>
        <w:t xml:space="preserve">        $ref: '#/components/schemas/</w:t>
      </w:r>
      <w:proofErr w:type="spellStart"/>
      <w:r>
        <w:t>EP_NgU</w:t>
      </w:r>
      <w:proofErr w:type="spellEnd"/>
      <w:r>
        <w:t>-Single'</w:t>
      </w:r>
    </w:p>
    <w:p w14:paraId="1897D8A1" w14:textId="77777777" w:rsidR="00AB7D27" w:rsidRDefault="00AB7D27" w:rsidP="00AB7D27">
      <w:pPr>
        <w:pStyle w:val="PL"/>
      </w:pPr>
      <w:r>
        <w:t xml:space="preserve">    EP_X2U-Multiple:</w:t>
      </w:r>
    </w:p>
    <w:p w14:paraId="145E6884" w14:textId="77777777" w:rsidR="00AB7D27" w:rsidRDefault="00AB7D27" w:rsidP="00AB7D27">
      <w:pPr>
        <w:pStyle w:val="PL"/>
      </w:pPr>
      <w:r>
        <w:t xml:space="preserve">      type: array</w:t>
      </w:r>
    </w:p>
    <w:p w14:paraId="04DC4322" w14:textId="77777777" w:rsidR="00AB7D27" w:rsidRDefault="00AB7D27" w:rsidP="00AB7D27">
      <w:pPr>
        <w:pStyle w:val="PL"/>
      </w:pPr>
      <w:r>
        <w:t xml:space="preserve">      items:</w:t>
      </w:r>
    </w:p>
    <w:p w14:paraId="11082527" w14:textId="77777777" w:rsidR="00AB7D27" w:rsidRDefault="00AB7D27" w:rsidP="00AB7D27">
      <w:pPr>
        <w:pStyle w:val="PL"/>
      </w:pPr>
      <w:r>
        <w:t xml:space="preserve">        $ref: '#/components/schemas/EP_X2U-Single'</w:t>
      </w:r>
    </w:p>
    <w:p w14:paraId="00860CAF" w14:textId="77777777" w:rsidR="00AB7D27" w:rsidRDefault="00AB7D27" w:rsidP="00AB7D27">
      <w:pPr>
        <w:pStyle w:val="PL"/>
      </w:pPr>
      <w:r>
        <w:t xml:space="preserve">    EP_S1U-Multiple:</w:t>
      </w:r>
    </w:p>
    <w:p w14:paraId="31A13BF0" w14:textId="77777777" w:rsidR="00AB7D27" w:rsidRDefault="00AB7D27" w:rsidP="00AB7D27">
      <w:pPr>
        <w:pStyle w:val="PL"/>
      </w:pPr>
      <w:r>
        <w:t xml:space="preserve">      type: array</w:t>
      </w:r>
    </w:p>
    <w:p w14:paraId="11854008" w14:textId="77777777" w:rsidR="00AB7D27" w:rsidRDefault="00AB7D27" w:rsidP="00AB7D27">
      <w:pPr>
        <w:pStyle w:val="PL"/>
      </w:pPr>
      <w:r>
        <w:t xml:space="preserve">      items:</w:t>
      </w:r>
    </w:p>
    <w:p w14:paraId="3FF629B7" w14:textId="77777777" w:rsidR="00AB7D27" w:rsidRDefault="00AB7D27" w:rsidP="00AB7D27">
      <w:pPr>
        <w:pStyle w:val="PL"/>
      </w:pPr>
      <w:r>
        <w:t xml:space="preserve">        $ref: '#/components/schemas/EP_S1U-Single'</w:t>
      </w:r>
    </w:p>
    <w:p w14:paraId="61AB3984" w14:textId="77777777" w:rsidR="00AB7D27" w:rsidRDefault="00AB7D27" w:rsidP="00AB7D27">
      <w:pPr>
        <w:pStyle w:val="PL"/>
      </w:pPr>
    </w:p>
    <w:p w14:paraId="00CA71FF" w14:textId="77777777" w:rsidR="00AB7D27" w:rsidRDefault="00AB7D27" w:rsidP="00AB7D27">
      <w:pPr>
        <w:pStyle w:val="PL"/>
      </w:pPr>
      <w:r>
        <w:t>#-------- Definitions in TS 28.541 for TS 28.532 ---------------------------------</w:t>
      </w:r>
    </w:p>
    <w:p w14:paraId="7183EC78" w14:textId="77777777" w:rsidR="00AB7D27" w:rsidRDefault="00AB7D27" w:rsidP="00AB7D27">
      <w:pPr>
        <w:pStyle w:val="PL"/>
      </w:pPr>
    </w:p>
    <w:p w14:paraId="6D13B792" w14:textId="77777777" w:rsidR="00AB7D27" w:rsidRDefault="00AB7D27" w:rsidP="00AB7D27">
      <w:pPr>
        <w:pStyle w:val="PL"/>
      </w:pPr>
      <w:r>
        <w:t xml:space="preserve">    resources-</w:t>
      </w:r>
      <w:proofErr w:type="spellStart"/>
      <w:r>
        <w:t>nrNrm</w:t>
      </w:r>
      <w:proofErr w:type="spellEnd"/>
      <w:r>
        <w:t>:</w:t>
      </w:r>
    </w:p>
    <w:p w14:paraId="28764AB6" w14:textId="77777777" w:rsidR="00AB7D27" w:rsidRDefault="00AB7D27" w:rsidP="00AB7D27">
      <w:pPr>
        <w:pStyle w:val="PL"/>
      </w:pPr>
      <w:r>
        <w:lastRenderedPageBreak/>
        <w:t xml:space="preserve">      </w:t>
      </w:r>
      <w:proofErr w:type="spellStart"/>
      <w:r>
        <w:t>oneOf</w:t>
      </w:r>
      <w:proofErr w:type="spellEnd"/>
      <w:r>
        <w:t>:</w:t>
      </w:r>
    </w:p>
    <w:p w14:paraId="5D1CE688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MnS</w:t>
      </w:r>
      <w:proofErr w:type="spellEnd"/>
      <w:r>
        <w:t>'</w:t>
      </w:r>
    </w:p>
    <w:p w14:paraId="38C4D503" w14:textId="77777777" w:rsidR="00AB7D27" w:rsidRDefault="00AB7D27" w:rsidP="00AB7D27">
      <w:pPr>
        <w:pStyle w:val="PL"/>
      </w:pPr>
    </w:p>
    <w:p w14:paraId="722C9340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-Single'</w:t>
      </w:r>
    </w:p>
    <w:p w14:paraId="331A032D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-Single'</w:t>
      </w:r>
    </w:p>
    <w:p w14:paraId="07F891D2" w14:textId="77777777" w:rsidR="00AB7D27" w:rsidRDefault="00AB7D27" w:rsidP="00AB7D27">
      <w:pPr>
        <w:pStyle w:val="PL"/>
      </w:pPr>
    </w:p>
    <w:p w14:paraId="65FEC8CE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GnbDuFunction</w:t>
      </w:r>
      <w:proofErr w:type="spellEnd"/>
      <w:r>
        <w:t>-Single'</w:t>
      </w:r>
    </w:p>
    <w:p w14:paraId="7A6A646B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GnbCuUpFunction</w:t>
      </w:r>
      <w:proofErr w:type="spellEnd"/>
      <w:r>
        <w:t>-Single'</w:t>
      </w:r>
    </w:p>
    <w:p w14:paraId="5E9B580D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GnbCuCpFunction</w:t>
      </w:r>
      <w:proofErr w:type="spellEnd"/>
      <w:r>
        <w:t>-Single'</w:t>
      </w:r>
    </w:p>
    <w:p w14:paraId="088DDC3E" w14:textId="77777777" w:rsidR="00AB7D27" w:rsidRDefault="00AB7D27" w:rsidP="00AB7D27">
      <w:pPr>
        <w:pStyle w:val="PL"/>
      </w:pPr>
    </w:p>
    <w:p w14:paraId="4546F11E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NrCellCu</w:t>
      </w:r>
      <w:proofErr w:type="spellEnd"/>
      <w:r>
        <w:t>-Single'</w:t>
      </w:r>
    </w:p>
    <w:p w14:paraId="4D9CE763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NrCellDu</w:t>
      </w:r>
      <w:proofErr w:type="spellEnd"/>
      <w:r>
        <w:t>-Single'</w:t>
      </w:r>
    </w:p>
    <w:p w14:paraId="1765927D" w14:textId="77777777" w:rsidR="00AB7D27" w:rsidRDefault="00AB7D27" w:rsidP="00AB7D27">
      <w:pPr>
        <w:pStyle w:val="PL"/>
      </w:pPr>
    </w:p>
    <w:p w14:paraId="2EB190DD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NRFrequency</w:t>
      </w:r>
      <w:proofErr w:type="spellEnd"/>
      <w:r>
        <w:t>-Single'</w:t>
      </w:r>
    </w:p>
    <w:p w14:paraId="6D0F44C0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EUtranFrequency</w:t>
      </w:r>
      <w:proofErr w:type="spellEnd"/>
      <w:r>
        <w:t>-Single'</w:t>
      </w:r>
    </w:p>
    <w:p w14:paraId="7DCD6B1D" w14:textId="77777777" w:rsidR="00AB7D27" w:rsidRDefault="00AB7D27" w:rsidP="00AB7D27">
      <w:pPr>
        <w:pStyle w:val="PL"/>
      </w:pPr>
    </w:p>
    <w:p w14:paraId="4C9330FE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NrSectorCarrier</w:t>
      </w:r>
      <w:proofErr w:type="spellEnd"/>
      <w:r>
        <w:t>-Single'</w:t>
      </w:r>
    </w:p>
    <w:p w14:paraId="45CB6B0C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Bwp</w:t>
      </w:r>
      <w:proofErr w:type="spellEnd"/>
      <w:r>
        <w:t>-Single'</w:t>
      </w:r>
    </w:p>
    <w:p w14:paraId="27D67EFB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6AD231EE" w14:textId="77777777" w:rsidR="00AB7D27" w:rsidRDefault="00AB7D27" w:rsidP="00AB7D27">
      <w:pPr>
        <w:pStyle w:val="PL"/>
      </w:pPr>
      <w:r>
        <w:t xml:space="preserve">        - $ref: '#/components/schemas/Beam-Single'</w:t>
      </w:r>
    </w:p>
    <w:p w14:paraId="1CD273FF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RRMPolicyRatio</w:t>
      </w:r>
      <w:proofErr w:type="spellEnd"/>
      <w:r>
        <w:t>-Single'</w:t>
      </w:r>
    </w:p>
    <w:p w14:paraId="50B8ACEA" w14:textId="77777777" w:rsidR="00AB7D27" w:rsidRDefault="00AB7D27" w:rsidP="00AB7D27">
      <w:pPr>
        <w:pStyle w:val="PL"/>
      </w:pPr>
      <w:r>
        <w:t xml:space="preserve">        </w:t>
      </w:r>
    </w:p>
    <w:p w14:paraId="57CE7E73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NRCellRelation</w:t>
      </w:r>
      <w:proofErr w:type="spellEnd"/>
      <w:r>
        <w:t>-Single'</w:t>
      </w:r>
    </w:p>
    <w:p w14:paraId="27D5DBC5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EUtranCellRelation</w:t>
      </w:r>
      <w:proofErr w:type="spellEnd"/>
      <w:r>
        <w:t>-Single'</w:t>
      </w:r>
    </w:p>
    <w:p w14:paraId="525CCDD0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NRFreqRelation</w:t>
      </w:r>
      <w:proofErr w:type="spellEnd"/>
      <w:r>
        <w:t>-Single'</w:t>
      </w:r>
    </w:p>
    <w:p w14:paraId="4D5075B6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EUtranFreqRelation</w:t>
      </w:r>
      <w:proofErr w:type="spellEnd"/>
      <w:r>
        <w:t>-Single'</w:t>
      </w:r>
    </w:p>
    <w:p w14:paraId="22C09618" w14:textId="77777777" w:rsidR="00AB7D27" w:rsidRDefault="00AB7D27" w:rsidP="00AB7D27">
      <w:pPr>
        <w:pStyle w:val="PL"/>
      </w:pPr>
    </w:p>
    <w:p w14:paraId="514ADB6D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DANRManagementFunction</w:t>
      </w:r>
      <w:proofErr w:type="spellEnd"/>
      <w:r>
        <w:t>-Single'</w:t>
      </w:r>
    </w:p>
    <w:p w14:paraId="3FD0D417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DESManagementFunction</w:t>
      </w:r>
      <w:proofErr w:type="spellEnd"/>
      <w:r>
        <w:t>-Single'</w:t>
      </w:r>
    </w:p>
    <w:p w14:paraId="49655AFC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50604D36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DMROFunction</w:t>
      </w:r>
      <w:proofErr w:type="spellEnd"/>
      <w:r>
        <w:t>-Single'</w:t>
      </w:r>
    </w:p>
    <w:p w14:paraId="197EFE64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37F1F9C7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59080AA7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CESManagementFunction</w:t>
      </w:r>
      <w:proofErr w:type="spellEnd"/>
      <w:r>
        <w:t>-Single'</w:t>
      </w:r>
    </w:p>
    <w:p w14:paraId="248D8DD3" w14:textId="77777777" w:rsidR="00AB7D27" w:rsidRDefault="00AB7D27" w:rsidP="00AB7D27">
      <w:pPr>
        <w:pStyle w:val="PL"/>
      </w:pPr>
      <w:r>
        <w:t xml:space="preserve">     </w:t>
      </w:r>
    </w:p>
    <w:p w14:paraId="6586935E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RimRSGlobal</w:t>
      </w:r>
      <w:proofErr w:type="spellEnd"/>
      <w:r>
        <w:t>-Single'</w:t>
      </w:r>
    </w:p>
    <w:p w14:paraId="76D0746E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RimRSSet</w:t>
      </w:r>
      <w:proofErr w:type="spellEnd"/>
      <w:r>
        <w:t>-Single'</w:t>
      </w:r>
    </w:p>
    <w:p w14:paraId="360FA6C2" w14:textId="77777777" w:rsidR="00AB7D27" w:rsidRDefault="00AB7D27" w:rsidP="00AB7D27">
      <w:pPr>
        <w:pStyle w:val="PL"/>
      </w:pPr>
      <w:r>
        <w:t xml:space="preserve">        </w:t>
      </w:r>
    </w:p>
    <w:p w14:paraId="117D31A1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ExternalGnbDuFunction</w:t>
      </w:r>
      <w:proofErr w:type="spellEnd"/>
      <w:r>
        <w:t>-Single'</w:t>
      </w:r>
    </w:p>
    <w:p w14:paraId="0AE5961A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24BC2828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615D4FA9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ExternalNrCellCu</w:t>
      </w:r>
      <w:proofErr w:type="spellEnd"/>
      <w:r>
        <w:t>-Single'</w:t>
      </w:r>
    </w:p>
    <w:p w14:paraId="53C5EB06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ExternalENBFunction</w:t>
      </w:r>
      <w:proofErr w:type="spellEnd"/>
      <w:r>
        <w:t>-Single'</w:t>
      </w:r>
    </w:p>
    <w:p w14:paraId="6AD61CD8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ExternalEUTranCell</w:t>
      </w:r>
      <w:proofErr w:type="spellEnd"/>
      <w:r>
        <w:t>-Single'</w:t>
      </w:r>
    </w:p>
    <w:p w14:paraId="331D783D" w14:textId="77777777" w:rsidR="00AB7D27" w:rsidRDefault="00AB7D27" w:rsidP="00AB7D27">
      <w:pPr>
        <w:pStyle w:val="PL"/>
      </w:pPr>
    </w:p>
    <w:p w14:paraId="0C9A9A0C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EP_XnC</w:t>
      </w:r>
      <w:proofErr w:type="spellEnd"/>
      <w:r>
        <w:t>-Single'</w:t>
      </w:r>
    </w:p>
    <w:p w14:paraId="221488B1" w14:textId="77777777" w:rsidR="00AB7D27" w:rsidRDefault="00AB7D27" w:rsidP="00AB7D27">
      <w:pPr>
        <w:pStyle w:val="PL"/>
      </w:pPr>
      <w:r>
        <w:t xml:space="preserve">        - $ref: '#/components/schemas/EP_E1-Single'</w:t>
      </w:r>
    </w:p>
    <w:p w14:paraId="08CCA8F9" w14:textId="77777777" w:rsidR="00AB7D27" w:rsidRDefault="00AB7D27" w:rsidP="00AB7D27">
      <w:pPr>
        <w:pStyle w:val="PL"/>
      </w:pPr>
      <w:r>
        <w:t xml:space="preserve">        - $ref: '#/components/schemas/EP_F1C-Single'</w:t>
      </w:r>
    </w:p>
    <w:p w14:paraId="2E7B148D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EP_NgC</w:t>
      </w:r>
      <w:proofErr w:type="spellEnd"/>
      <w:r>
        <w:t>-Single'</w:t>
      </w:r>
    </w:p>
    <w:p w14:paraId="42D032A0" w14:textId="77777777" w:rsidR="00AB7D27" w:rsidRDefault="00AB7D27" w:rsidP="00AB7D27">
      <w:pPr>
        <w:pStyle w:val="PL"/>
      </w:pPr>
      <w:r>
        <w:t xml:space="preserve">        - $ref: '#/components/schemas/EP_X2C-Single'</w:t>
      </w:r>
    </w:p>
    <w:p w14:paraId="4832EFF4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EP_XnU</w:t>
      </w:r>
      <w:proofErr w:type="spellEnd"/>
      <w:r>
        <w:t>-Single'</w:t>
      </w:r>
    </w:p>
    <w:p w14:paraId="652C3696" w14:textId="77777777" w:rsidR="00AB7D27" w:rsidRDefault="00AB7D27" w:rsidP="00AB7D27">
      <w:pPr>
        <w:pStyle w:val="PL"/>
      </w:pPr>
      <w:r>
        <w:t xml:space="preserve">        - $ref: '#/components/schemas/EP_F1U-Single'</w:t>
      </w:r>
    </w:p>
    <w:p w14:paraId="6C36F540" w14:textId="77777777" w:rsidR="00AB7D27" w:rsidRDefault="00AB7D27" w:rsidP="00AB7D27">
      <w:pPr>
        <w:pStyle w:val="PL"/>
      </w:pPr>
      <w:r>
        <w:t xml:space="preserve">        - $ref: '#/components/schemas/</w:t>
      </w:r>
      <w:proofErr w:type="spellStart"/>
      <w:r>
        <w:t>EP_NgU</w:t>
      </w:r>
      <w:proofErr w:type="spellEnd"/>
      <w:r>
        <w:t>-Single'</w:t>
      </w:r>
    </w:p>
    <w:p w14:paraId="136B9383" w14:textId="77777777" w:rsidR="00AB7D27" w:rsidRDefault="00AB7D27" w:rsidP="00AB7D27">
      <w:pPr>
        <w:pStyle w:val="PL"/>
      </w:pPr>
      <w:r>
        <w:t xml:space="preserve">        - $ref: '#/components/schemas/EP_X2U-Single'</w:t>
      </w:r>
    </w:p>
    <w:p w14:paraId="2106B46D" w14:textId="77777777" w:rsidR="00AB7D27" w:rsidRDefault="00AB7D27" w:rsidP="00AB7D27">
      <w:pPr>
        <w:pStyle w:val="PL"/>
      </w:pPr>
      <w:r>
        <w:t xml:space="preserve">        - $ref: '#/components/schemas/EP_S1U-Single'</w:t>
      </w:r>
    </w:p>
    <w:p w14:paraId="7322FDF0" w14:textId="12BC41BA" w:rsidR="00B72602" w:rsidRPr="00BD324F" w:rsidRDefault="00AB7D27" w:rsidP="00B72602">
      <w:pPr>
        <w:pStyle w:val="PL"/>
      </w:pPr>
      <w:r>
        <w:t xml:space="preserve"> </w:t>
      </w:r>
    </w:p>
    <w:sectPr w:rsidR="00B72602" w:rsidRPr="00BD324F" w:rsidSect="00CD647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87CE2" w14:textId="77777777" w:rsidR="003E25A0" w:rsidRDefault="003E25A0">
      <w:r>
        <w:separator/>
      </w:r>
    </w:p>
  </w:endnote>
  <w:endnote w:type="continuationSeparator" w:id="0">
    <w:p w14:paraId="0CD17C8B" w14:textId="77777777" w:rsidR="003E25A0" w:rsidRDefault="003E2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8F1A9" w14:textId="77777777" w:rsidR="00CD6478" w:rsidRDefault="00CD64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4D23D66" w:rsidR="00597B11" w:rsidRDefault="00BE0D4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4DBF8" w14:textId="77777777" w:rsidR="00CD6478" w:rsidRDefault="00CD64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FB03B" w14:textId="77777777" w:rsidR="003E25A0" w:rsidRDefault="003E25A0">
      <w:r>
        <w:separator/>
      </w:r>
    </w:p>
  </w:footnote>
  <w:footnote w:type="continuationSeparator" w:id="0">
    <w:p w14:paraId="0BF4D98E" w14:textId="77777777" w:rsidR="003E25A0" w:rsidRDefault="003E2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A8A27" w14:textId="77777777" w:rsidR="00CD6478" w:rsidRDefault="00CD64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AE902BC" w:rsidR="00597B11" w:rsidRDefault="00BE0D4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</w:t>
    </w:r>
    <w:r w:rsidR="00973C17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.0 (202</w:t>
    </w:r>
    <w:r w:rsidR="00973C17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973C17">
      <w:rPr>
        <w:rFonts w:ascii="Arial" w:hAnsi="Arial" w:cs="Arial"/>
        <w:b/>
        <w:sz w:val="18"/>
        <w:szCs w:val="18"/>
      </w:rPr>
      <w:t>03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E72CA92" w:rsidR="00597B11" w:rsidRDefault="00BE0D4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5F7B6" w14:textId="77777777" w:rsidR="00CD6478" w:rsidRDefault="00CD64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3301923">
    <w:abstractNumId w:val="2"/>
  </w:num>
  <w:num w:numId="2" w16cid:durableId="1751350432">
    <w:abstractNumId w:val="1"/>
  </w:num>
  <w:num w:numId="3" w16cid:durableId="258030136">
    <w:abstractNumId w:val="0"/>
  </w:num>
  <w:num w:numId="4" w16cid:durableId="1372073913">
    <w:abstractNumId w:val="2"/>
    <w:lvlOverride w:ilvl="0">
      <w:startOverride w:val="1"/>
    </w:lvlOverride>
  </w:num>
  <w:num w:numId="5" w16cid:durableId="1719668532">
    <w:abstractNumId w:val="1"/>
    <w:lvlOverride w:ilvl="0">
      <w:startOverride w:val="1"/>
    </w:lvlOverride>
  </w:num>
  <w:num w:numId="6" w16cid:durableId="847868086">
    <w:abstractNumId w:val="0"/>
    <w:lvlOverride w:ilvl="0">
      <w:startOverride w:val="1"/>
    </w:lvlOverride>
  </w:num>
  <w:num w:numId="7" w16cid:durableId="2068841000">
    <w:abstractNumId w:val="18"/>
  </w:num>
  <w:num w:numId="8" w16cid:durableId="1810128243">
    <w:abstractNumId w:val="43"/>
  </w:num>
  <w:num w:numId="9" w16cid:durableId="1627196558">
    <w:abstractNumId w:val="33"/>
  </w:num>
  <w:num w:numId="10" w16cid:durableId="1214075875">
    <w:abstractNumId w:val="16"/>
  </w:num>
  <w:num w:numId="11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2274837">
    <w:abstractNumId w:val="35"/>
  </w:num>
  <w:num w:numId="13" w16cid:durableId="180171915">
    <w:abstractNumId w:val="10"/>
  </w:num>
  <w:num w:numId="14" w16cid:durableId="1979408561">
    <w:abstractNumId w:val="37"/>
  </w:num>
  <w:num w:numId="15" w16cid:durableId="1109541456">
    <w:abstractNumId w:val="40"/>
  </w:num>
  <w:num w:numId="16" w16cid:durableId="796679307">
    <w:abstractNumId w:val="21"/>
  </w:num>
  <w:num w:numId="17" w16cid:durableId="327515457">
    <w:abstractNumId w:val="41"/>
  </w:num>
  <w:num w:numId="18" w16cid:durableId="77872172">
    <w:abstractNumId w:val="12"/>
  </w:num>
  <w:num w:numId="19" w16cid:durableId="497501604">
    <w:abstractNumId w:val="22"/>
  </w:num>
  <w:num w:numId="20" w16cid:durableId="1984693915">
    <w:abstractNumId w:val="31"/>
  </w:num>
  <w:num w:numId="21" w16cid:durableId="407852831">
    <w:abstractNumId w:val="34"/>
  </w:num>
  <w:num w:numId="22" w16cid:durableId="2052337648">
    <w:abstractNumId w:val="39"/>
  </w:num>
  <w:num w:numId="23" w16cid:durableId="1084032411">
    <w:abstractNumId w:val="14"/>
  </w:num>
  <w:num w:numId="24" w16cid:durableId="797727911">
    <w:abstractNumId w:val="27"/>
  </w:num>
  <w:num w:numId="25" w16cid:durableId="1191528310">
    <w:abstractNumId w:val="13"/>
  </w:num>
  <w:num w:numId="26" w16cid:durableId="979110248">
    <w:abstractNumId w:val="29"/>
  </w:num>
  <w:num w:numId="27" w16cid:durableId="51975980">
    <w:abstractNumId w:val="32"/>
  </w:num>
  <w:num w:numId="28" w16cid:durableId="506600624">
    <w:abstractNumId w:val="17"/>
  </w:num>
  <w:num w:numId="29" w16cid:durableId="1094322104">
    <w:abstractNumId w:val="25"/>
  </w:num>
  <w:num w:numId="30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8429520">
    <w:abstractNumId w:val="38"/>
  </w:num>
  <w:num w:numId="32" w16cid:durableId="372118845">
    <w:abstractNumId w:val="36"/>
  </w:num>
  <w:num w:numId="33" w16cid:durableId="1911426883">
    <w:abstractNumId w:val="42"/>
  </w:num>
  <w:num w:numId="34" w16cid:durableId="660085966">
    <w:abstractNumId w:val="9"/>
  </w:num>
  <w:num w:numId="35" w16cid:durableId="1284118690">
    <w:abstractNumId w:val="7"/>
  </w:num>
  <w:num w:numId="36" w16cid:durableId="804203381">
    <w:abstractNumId w:val="6"/>
  </w:num>
  <w:num w:numId="37" w16cid:durableId="1595044835">
    <w:abstractNumId w:val="5"/>
  </w:num>
  <w:num w:numId="38" w16cid:durableId="704404209">
    <w:abstractNumId w:val="4"/>
  </w:num>
  <w:num w:numId="39" w16cid:durableId="555967646">
    <w:abstractNumId w:val="8"/>
  </w:num>
  <w:num w:numId="40" w16cid:durableId="1599564231">
    <w:abstractNumId w:val="3"/>
  </w:num>
  <w:num w:numId="41" w16cid:durableId="1478448902">
    <w:abstractNumId w:val="15"/>
  </w:num>
  <w:num w:numId="42" w16cid:durableId="1536576105">
    <w:abstractNumId w:val="11"/>
  </w:num>
  <w:num w:numId="43" w16cid:durableId="1356006216">
    <w:abstractNumId w:val="19"/>
  </w:num>
  <w:num w:numId="44" w16cid:durableId="484469384">
    <w:abstractNumId w:val="24"/>
  </w:num>
  <w:num w:numId="45" w16cid:durableId="890767408">
    <w:abstractNumId w:val="23"/>
  </w:num>
  <w:num w:numId="46" w16cid:durableId="1358509652">
    <w:abstractNumId w:val="28"/>
  </w:num>
  <w:num w:numId="47" w16cid:durableId="214480670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qQUAB1lqFywAAAA="/>
  </w:docVars>
  <w:rsids>
    <w:rsidRoot w:val="004E213A"/>
    <w:rsid w:val="000004FA"/>
    <w:rsid w:val="00013562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B5BDB"/>
    <w:rsid w:val="000C47C3"/>
    <w:rsid w:val="000D58AB"/>
    <w:rsid w:val="00133525"/>
    <w:rsid w:val="00157558"/>
    <w:rsid w:val="00157772"/>
    <w:rsid w:val="001A2FD9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83A19"/>
    <w:rsid w:val="002B01AF"/>
    <w:rsid w:val="002B39F8"/>
    <w:rsid w:val="002B6339"/>
    <w:rsid w:val="002D37DC"/>
    <w:rsid w:val="002E00EE"/>
    <w:rsid w:val="002E25A5"/>
    <w:rsid w:val="002E7276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25A0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A72CD"/>
    <w:rsid w:val="004B2A06"/>
    <w:rsid w:val="004D0171"/>
    <w:rsid w:val="004D172C"/>
    <w:rsid w:val="004D3578"/>
    <w:rsid w:val="004E213A"/>
    <w:rsid w:val="004F0988"/>
    <w:rsid w:val="004F3340"/>
    <w:rsid w:val="0053388B"/>
    <w:rsid w:val="00535773"/>
    <w:rsid w:val="00536447"/>
    <w:rsid w:val="00543E6C"/>
    <w:rsid w:val="00550074"/>
    <w:rsid w:val="00565087"/>
    <w:rsid w:val="00597B11"/>
    <w:rsid w:val="005B4C01"/>
    <w:rsid w:val="005C3C29"/>
    <w:rsid w:val="005D2E01"/>
    <w:rsid w:val="005D7526"/>
    <w:rsid w:val="005E30A7"/>
    <w:rsid w:val="005E4BB2"/>
    <w:rsid w:val="005F33B7"/>
    <w:rsid w:val="00602AEA"/>
    <w:rsid w:val="0060399A"/>
    <w:rsid w:val="00614FDF"/>
    <w:rsid w:val="0063543D"/>
    <w:rsid w:val="00647114"/>
    <w:rsid w:val="006558AA"/>
    <w:rsid w:val="0065634B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03C2"/>
    <w:rsid w:val="00774DA4"/>
    <w:rsid w:val="00781F0F"/>
    <w:rsid w:val="00785056"/>
    <w:rsid w:val="007861C2"/>
    <w:rsid w:val="007B600E"/>
    <w:rsid w:val="007D2EDA"/>
    <w:rsid w:val="007D5736"/>
    <w:rsid w:val="007F0F4A"/>
    <w:rsid w:val="008028A4"/>
    <w:rsid w:val="00830747"/>
    <w:rsid w:val="00842A7D"/>
    <w:rsid w:val="00845526"/>
    <w:rsid w:val="008768CA"/>
    <w:rsid w:val="008A4671"/>
    <w:rsid w:val="008C1294"/>
    <w:rsid w:val="008C384C"/>
    <w:rsid w:val="008C5800"/>
    <w:rsid w:val="008F6504"/>
    <w:rsid w:val="0090271F"/>
    <w:rsid w:val="00902E23"/>
    <w:rsid w:val="009070E2"/>
    <w:rsid w:val="00910A6D"/>
    <w:rsid w:val="009114D7"/>
    <w:rsid w:val="0091348E"/>
    <w:rsid w:val="00917CCB"/>
    <w:rsid w:val="00942EC2"/>
    <w:rsid w:val="00973C17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565A9"/>
    <w:rsid w:val="00A71A16"/>
    <w:rsid w:val="00A73129"/>
    <w:rsid w:val="00A82346"/>
    <w:rsid w:val="00A92BA1"/>
    <w:rsid w:val="00AB7D27"/>
    <w:rsid w:val="00AC6BC6"/>
    <w:rsid w:val="00AD2153"/>
    <w:rsid w:val="00AE4EBB"/>
    <w:rsid w:val="00AE65E2"/>
    <w:rsid w:val="00B15449"/>
    <w:rsid w:val="00B15EF2"/>
    <w:rsid w:val="00B31D44"/>
    <w:rsid w:val="00B46173"/>
    <w:rsid w:val="00B559BF"/>
    <w:rsid w:val="00B6076E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0D46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CD6478"/>
    <w:rsid w:val="00CE355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0F00"/>
    <w:rsid w:val="00E23B63"/>
    <w:rsid w:val="00E44582"/>
    <w:rsid w:val="00E44C71"/>
    <w:rsid w:val="00E77645"/>
    <w:rsid w:val="00E82D0F"/>
    <w:rsid w:val="00E831AC"/>
    <w:rsid w:val="00E90501"/>
    <w:rsid w:val="00EA15B0"/>
    <w:rsid w:val="00EA5EA7"/>
    <w:rsid w:val="00EB4C2A"/>
    <w:rsid w:val="00EC4A25"/>
    <w:rsid w:val="00F025A2"/>
    <w:rsid w:val="00F04712"/>
    <w:rsid w:val="00F13360"/>
    <w:rsid w:val="00F22EC7"/>
    <w:rsid w:val="00F325C8"/>
    <w:rsid w:val="00F4116F"/>
    <w:rsid w:val="00F609DB"/>
    <w:rsid w:val="00F653B8"/>
    <w:rsid w:val="00F80D27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D324F"/>
    <w:pPr>
      <w:ind w:left="1418" w:hanging="1418"/>
    </w:pPr>
  </w:style>
  <w:style w:type="paragraph" w:styleId="TOC8">
    <w:name w:val="toc 8"/>
    <w:basedOn w:val="TOC1"/>
    <w:uiPriority w:val="39"/>
    <w:rsid w:val="00BD324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aliases w:val="header odd,header,header odd1,header odd2,header odd3,header odd4,header odd5,header odd6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D324F"/>
    <w:pPr>
      <w:ind w:left="1701" w:hanging="1701"/>
    </w:pPr>
  </w:style>
  <w:style w:type="paragraph" w:styleId="TOC4">
    <w:name w:val="toc 4"/>
    <w:basedOn w:val="TOC3"/>
    <w:uiPriority w:val="39"/>
    <w:rsid w:val="00BD324F"/>
    <w:pPr>
      <w:ind w:left="1418" w:hanging="1418"/>
    </w:pPr>
  </w:style>
  <w:style w:type="paragraph" w:styleId="TOC3">
    <w:name w:val="toc 3"/>
    <w:basedOn w:val="TOC2"/>
    <w:uiPriority w:val="39"/>
    <w:rsid w:val="00BD324F"/>
    <w:pPr>
      <w:ind w:left="1134" w:hanging="1134"/>
    </w:pPr>
  </w:style>
  <w:style w:type="paragraph" w:styleId="TOC2">
    <w:name w:val="toc 2"/>
    <w:basedOn w:val="TOC1"/>
    <w:uiPriority w:val="39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qFormat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0">
    <w:name w:val="B1"/>
    <w:basedOn w:val="List"/>
    <w:link w:val="B1Char"/>
    <w:qFormat/>
    <w:rsid w:val="00BD324F"/>
  </w:style>
  <w:style w:type="paragraph" w:styleId="TOC6">
    <w:name w:val="toc 6"/>
    <w:basedOn w:val="TOC5"/>
    <w:next w:val="Normal"/>
    <w:uiPriority w:val="39"/>
    <w:rsid w:val="00BD324F"/>
    <w:pPr>
      <w:ind w:left="1985" w:hanging="1985"/>
    </w:pPr>
  </w:style>
  <w:style w:type="paragraph" w:styleId="TOC7">
    <w:name w:val="toc 7"/>
    <w:basedOn w:val="TOC6"/>
    <w:next w:val="Normal"/>
    <w:uiPriority w:val="39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qFormat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6447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536447"/>
    <w:pPr>
      <w:numPr>
        <w:numId w:val="7"/>
      </w:numPr>
    </w:pPr>
  </w:style>
  <w:style w:type="character" w:customStyle="1" w:styleId="B1Car">
    <w:name w:val="B1+ Car"/>
    <w:link w:val="B1"/>
    <w:rsid w:val="00536447"/>
    <w:rPr>
      <w:lang w:eastAsia="en-US"/>
    </w:rPr>
  </w:style>
  <w:style w:type="character" w:customStyle="1" w:styleId="Char">
    <w:name w:val="批注主题 Char"/>
    <w:basedOn w:val="CommentTextChar"/>
    <w:rsid w:val="0053644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3644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53644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36447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36447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36447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36447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36447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536447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536447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536447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536447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3644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36447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536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536447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536447"/>
    <w:rPr>
      <w:b/>
      <w:bCs/>
    </w:rPr>
  </w:style>
  <w:style w:type="paragraph" w:customStyle="1" w:styleId="Reference">
    <w:name w:val="Reference"/>
    <w:basedOn w:val="Normal"/>
    <w:rsid w:val="0053644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53644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3644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36447"/>
  </w:style>
  <w:style w:type="paragraph" w:customStyle="1" w:styleId="H8">
    <w:name w:val="H8"/>
    <w:basedOn w:val="H6"/>
    <w:rsid w:val="00536447"/>
    <w:rPr>
      <w:lang w:eastAsia="zh-CN"/>
    </w:rPr>
  </w:style>
  <w:style w:type="paragraph" w:customStyle="1" w:styleId="Default">
    <w:name w:val="Default"/>
    <w:unhideWhenUsed/>
    <w:rsid w:val="0053644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536447"/>
    <w:rPr>
      <w:rFonts w:ascii="Arial" w:hAnsi="Arial"/>
      <w:lang w:eastAsia="en-US"/>
    </w:rPr>
  </w:style>
  <w:style w:type="paragraph" w:customStyle="1" w:styleId="Lista2">
    <w:name w:val="Lista 2"/>
    <w:basedOn w:val="Normal"/>
    <w:rsid w:val="00536447"/>
    <w:pPr>
      <w:numPr>
        <w:ilvl w:val="1"/>
        <w:numId w:val="9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536447"/>
    <w:pPr>
      <w:numPr>
        <w:numId w:val="10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536447"/>
    <w:pPr>
      <w:numPr>
        <w:numId w:val="11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53644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3644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3644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3644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36447"/>
    <w:pPr>
      <w:numPr>
        <w:numId w:val="12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536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364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36447"/>
    <w:pPr>
      <w:spacing w:before="0"/>
      <w:jc w:val="left"/>
    </w:pPr>
  </w:style>
  <w:style w:type="paragraph" w:customStyle="1" w:styleId="GDMO">
    <w:name w:val="GDMO"/>
    <w:basedOn w:val="ASN1Cont"/>
    <w:rsid w:val="005364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36447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36447"/>
    <w:pPr>
      <w:numPr>
        <w:numId w:val="1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36447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536447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536447"/>
  </w:style>
  <w:style w:type="paragraph" w:customStyle="1" w:styleId="Caption1">
    <w:name w:val="Caption1"/>
    <w:basedOn w:val="Normal"/>
    <w:next w:val="Normal"/>
    <w:rsid w:val="005364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536447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36447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536447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36447"/>
    <w:pPr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536447"/>
    <w:rPr>
      <w:i/>
    </w:rPr>
  </w:style>
  <w:style w:type="paragraph" w:customStyle="1" w:styleId="DefinitionTerm">
    <w:name w:val="Definition Term"/>
    <w:basedOn w:val="Normal"/>
    <w:next w:val="DefinitionList"/>
    <w:rsid w:val="00536447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36447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536447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536447"/>
    <w:pPr>
      <w:spacing w:before="120" w:after="0"/>
    </w:pPr>
  </w:style>
  <w:style w:type="paragraph" w:customStyle="1" w:styleId="Bulletlist">
    <w:name w:val="Bullet list"/>
    <w:basedOn w:val="Normal"/>
    <w:rsid w:val="00536447"/>
    <w:pPr>
      <w:spacing w:before="120" w:after="0"/>
    </w:pPr>
  </w:style>
  <w:style w:type="paragraph" w:customStyle="1" w:styleId="Bullets">
    <w:name w:val="Bullets"/>
    <w:basedOn w:val="Normal"/>
    <w:rsid w:val="00536447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364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3644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3644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36447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36447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36447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36447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36447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36447"/>
  </w:style>
  <w:style w:type="paragraph" w:customStyle="1" w:styleId="I1">
    <w:name w:val="I1"/>
    <w:basedOn w:val="List"/>
    <w:rsid w:val="00536447"/>
  </w:style>
  <w:style w:type="paragraph" w:customStyle="1" w:styleId="I2">
    <w:name w:val="I2"/>
    <w:basedOn w:val="List2"/>
    <w:rsid w:val="00536447"/>
  </w:style>
  <w:style w:type="paragraph" w:customStyle="1" w:styleId="I3">
    <w:name w:val="I3"/>
    <w:basedOn w:val="List3"/>
    <w:rsid w:val="00536447"/>
  </w:style>
  <w:style w:type="paragraph" w:customStyle="1" w:styleId="IB3">
    <w:name w:val="IB3"/>
    <w:basedOn w:val="Normal"/>
    <w:rsid w:val="00536447"/>
    <w:pPr>
      <w:numPr>
        <w:numId w:val="18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536447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536447"/>
    <w:pPr>
      <w:numPr>
        <w:numId w:val="17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536447"/>
    <w:pPr>
      <w:numPr>
        <w:numId w:val="19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536447"/>
    <w:pPr>
      <w:numPr>
        <w:numId w:val="20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536447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36447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536447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36447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536447"/>
  </w:style>
  <w:style w:type="character" w:customStyle="1" w:styleId="hljs-name">
    <w:name w:val="hljs-name"/>
    <w:rsid w:val="00536447"/>
  </w:style>
  <w:style w:type="character" w:customStyle="1" w:styleId="hljs-attr">
    <w:name w:val="hljs-attr"/>
    <w:rsid w:val="00536447"/>
  </w:style>
  <w:style w:type="character" w:customStyle="1" w:styleId="hljs-string">
    <w:name w:val="hljs-string"/>
    <w:rsid w:val="00536447"/>
  </w:style>
  <w:style w:type="character" w:customStyle="1" w:styleId="TALChar1">
    <w:name w:val="TAL Char1"/>
    <w:rsid w:val="00536447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536447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23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56</Pages>
  <Words>19761</Words>
  <Characters>112641</Characters>
  <Application>Microsoft Office Word</Application>
  <DocSecurity>0</DocSecurity>
  <Lines>938</Lines>
  <Paragraphs>264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132138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Antoine Mouquet</cp:lastModifiedBy>
  <cp:revision>3</cp:revision>
  <cp:lastPrinted>2019-02-25T14:05:00Z</cp:lastPrinted>
  <dcterms:created xsi:type="dcterms:W3CDTF">2024-01-04T14:13:00Z</dcterms:created>
  <dcterms:modified xsi:type="dcterms:W3CDTF">2024-03-19T09:13:00Z</dcterms:modified>
</cp:coreProperties>
</file>