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1684" w14:paraId="6420D5CF" w14:textId="77777777" w:rsidTr="005E4BB2">
        <w:tc>
          <w:tcPr>
            <w:tcW w:w="10423" w:type="dxa"/>
            <w:gridSpan w:val="2"/>
            <w:shd w:val="clear" w:color="auto" w:fill="auto"/>
          </w:tcPr>
          <w:p w14:paraId="3FDEDF14" w14:textId="7679DE98" w:rsidR="004F0988" w:rsidRPr="00D71684" w:rsidRDefault="004F0988" w:rsidP="004F39FF">
            <w:pPr>
              <w:pStyle w:val="ZA"/>
              <w:framePr w:w="0" w:hRule="auto" w:wrap="auto" w:vAnchor="margin" w:hAnchor="text" w:yAlign="inline"/>
            </w:pPr>
            <w:bookmarkStart w:id="0" w:name="page1"/>
            <w:r w:rsidRPr="00D71684">
              <w:rPr>
                <w:sz w:val="64"/>
              </w:rPr>
              <w:t xml:space="preserve">3GPP </w:t>
            </w:r>
            <w:bookmarkStart w:id="1" w:name="specType1"/>
            <w:r w:rsidRPr="00D71684">
              <w:rPr>
                <w:sz w:val="64"/>
              </w:rPr>
              <w:t>TS</w:t>
            </w:r>
            <w:bookmarkEnd w:id="1"/>
            <w:r w:rsidRPr="00D71684">
              <w:rPr>
                <w:sz w:val="64"/>
              </w:rPr>
              <w:t xml:space="preserve"> </w:t>
            </w:r>
            <w:bookmarkStart w:id="2" w:name="specNumber"/>
            <w:r w:rsidR="002248F9" w:rsidRPr="00D71684">
              <w:rPr>
                <w:sz w:val="64"/>
              </w:rPr>
              <w:t>25</w:t>
            </w:r>
            <w:r w:rsidRPr="00D71684">
              <w:rPr>
                <w:sz w:val="64"/>
              </w:rPr>
              <w:t>.</w:t>
            </w:r>
            <w:bookmarkEnd w:id="2"/>
            <w:r w:rsidR="002248F9" w:rsidRPr="00D71684">
              <w:rPr>
                <w:sz w:val="64"/>
              </w:rPr>
              <w:t>538</w:t>
            </w:r>
            <w:r w:rsidRPr="00D71684">
              <w:rPr>
                <w:sz w:val="64"/>
              </w:rPr>
              <w:t xml:space="preserve"> </w:t>
            </w:r>
            <w:r w:rsidRPr="00D71684">
              <w:t>V</w:t>
            </w:r>
            <w:bookmarkStart w:id="3" w:name="specVersion"/>
            <w:r w:rsidR="002248F9" w:rsidRPr="00D71684">
              <w:t>0</w:t>
            </w:r>
            <w:r w:rsidRPr="00D71684">
              <w:t>.</w:t>
            </w:r>
            <w:r w:rsidR="004F39FF">
              <w:t>3</w:t>
            </w:r>
            <w:r w:rsidRPr="00D71684">
              <w:t>.</w:t>
            </w:r>
            <w:bookmarkEnd w:id="3"/>
            <w:r w:rsidR="002248F9" w:rsidRPr="00D71684">
              <w:t>0</w:t>
            </w:r>
            <w:r w:rsidRPr="00D71684">
              <w:t xml:space="preserve"> </w:t>
            </w:r>
            <w:r w:rsidRPr="00D71684">
              <w:rPr>
                <w:sz w:val="32"/>
              </w:rPr>
              <w:t>(</w:t>
            </w:r>
            <w:bookmarkStart w:id="4" w:name="issueDate"/>
            <w:r w:rsidR="002248F9" w:rsidRPr="00D71684">
              <w:rPr>
                <w:sz w:val="32"/>
              </w:rPr>
              <w:t>2021</w:t>
            </w:r>
            <w:r w:rsidRPr="00D71684">
              <w:rPr>
                <w:sz w:val="32"/>
              </w:rPr>
              <w:t>-</w:t>
            </w:r>
            <w:r w:rsidR="002248F9" w:rsidRPr="00D71684">
              <w:rPr>
                <w:sz w:val="32"/>
              </w:rPr>
              <w:t>07</w:t>
            </w:r>
            <w:bookmarkEnd w:id="4"/>
            <w:r w:rsidRPr="00D71684">
              <w:rPr>
                <w:sz w:val="32"/>
              </w:rPr>
              <w:t>)</w:t>
            </w:r>
          </w:p>
        </w:tc>
      </w:tr>
      <w:tr w:rsidR="004F0988" w:rsidRPr="00D71684" w14:paraId="0FFD4F19" w14:textId="77777777" w:rsidTr="005E4BB2">
        <w:trPr>
          <w:trHeight w:hRule="exact" w:val="1134"/>
        </w:trPr>
        <w:tc>
          <w:tcPr>
            <w:tcW w:w="10423" w:type="dxa"/>
            <w:gridSpan w:val="2"/>
            <w:shd w:val="clear" w:color="auto" w:fill="auto"/>
          </w:tcPr>
          <w:p w14:paraId="5AB75458" w14:textId="259874AE" w:rsidR="004F0988" w:rsidRPr="00D71684" w:rsidRDefault="004F0988" w:rsidP="00133525">
            <w:pPr>
              <w:pStyle w:val="ZB"/>
              <w:framePr w:w="0" w:hRule="auto" w:wrap="auto" w:vAnchor="margin" w:hAnchor="text" w:yAlign="inline"/>
            </w:pPr>
            <w:r w:rsidRPr="00D71684">
              <w:t xml:space="preserve">Technical </w:t>
            </w:r>
            <w:bookmarkStart w:id="5" w:name="spectype2"/>
            <w:r w:rsidRPr="00D71684">
              <w:t>Specification</w:t>
            </w:r>
            <w:bookmarkEnd w:id="5"/>
          </w:p>
          <w:p w14:paraId="462B8E42" w14:textId="49B37B8A" w:rsidR="00BA4B8D" w:rsidRPr="00D71684" w:rsidRDefault="00BA4B8D" w:rsidP="00BA4B8D">
            <w:pPr>
              <w:pStyle w:val="Guidance"/>
            </w:pPr>
          </w:p>
        </w:tc>
      </w:tr>
      <w:tr w:rsidR="004F0988" w:rsidRPr="00D71684" w14:paraId="717C4EBE" w14:textId="77777777" w:rsidTr="005E4BB2">
        <w:trPr>
          <w:trHeight w:hRule="exact" w:val="3686"/>
        </w:trPr>
        <w:tc>
          <w:tcPr>
            <w:tcW w:w="10423" w:type="dxa"/>
            <w:gridSpan w:val="2"/>
            <w:shd w:val="clear" w:color="auto" w:fill="auto"/>
          </w:tcPr>
          <w:p w14:paraId="03D032C0" w14:textId="77777777" w:rsidR="004F0988" w:rsidRPr="00D71684" w:rsidRDefault="004F0988" w:rsidP="00133525">
            <w:pPr>
              <w:pStyle w:val="ZT"/>
              <w:framePr w:wrap="auto" w:hAnchor="text" w:yAlign="inline"/>
            </w:pPr>
            <w:r w:rsidRPr="00D71684">
              <w:t>3rd Generation Partnership Project;</w:t>
            </w:r>
          </w:p>
          <w:p w14:paraId="653799DC" w14:textId="6587A77C" w:rsidR="004F0988" w:rsidRPr="00D71684" w:rsidRDefault="004F0988" w:rsidP="00133525">
            <w:pPr>
              <w:pStyle w:val="ZT"/>
              <w:framePr w:wrap="auto" w:hAnchor="text" w:yAlign="inline"/>
            </w:pPr>
            <w:r w:rsidRPr="00D71684">
              <w:t xml:space="preserve">Technical Specification Group </w:t>
            </w:r>
            <w:bookmarkStart w:id="6" w:name="specTitle"/>
            <w:r w:rsidR="006E7064" w:rsidRPr="00D71684">
              <w:t>Services and System Aspects</w:t>
            </w:r>
            <w:r w:rsidRPr="00D71684">
              <w:t>;</w:t>
            </w:r>
          </w:p>
          <w:p w14:paraId="211669E9" w14:textId="08821F98" w:rsidR="004F0988" w:rsidRPr="00D71684" w:rsidRDefault="006E7064" w:rsidP="00133525">
            <w:pPr>
              <w:pStyle w:val="ZT"/>
              <w:framePr w:wrap="auto" w:hAnchor="text" w:yAlign="inline"/>
            </w:pPr>
            <w:r w:rsidRPr="00D71684">
              <w:t>Management and orchestration</w:t>
            </w:r>
            <w:r w:rsidR="004F0988" w:rsidRPr="00D71684">
              <w:t>;</w:t>
            </w:r>
          </w:p>
          <w:p w14:paraId="73E9D314" w14:textId="6D08CFE3" w:rsidR="00062023" w:rsidRPr="00D71684" w:rsidRDefault="006E7064" w:rsidP="00133525">
            <w:pPr>
              <w:pStyle w:val="ZT"/>
              <w:framePr w:wrap="auto" w:hAnchor="text" w:yAlign="inline"/>
            </w:pPr>
            <w:r w:rsidRPr="00D71684">
              <w:t>Edge Computing Management</w:t>
            </w:r>
            <w:r w:rsidR="00062023" w:rsidRPr="00D71684">
              <w:t>;</w:t>
            </w:r>
          </w:p>
          <w:bookmarkEnd w:id="6"/>
          <w:p w14:paraId="04CAC1E0" w14:textId="6CF30542" w:rsidR="004F0988" w:rsidRPr="00D71684" w:rsidRDefault="006E7064" w:rsidP="006E7064">
            <w:pPr>
              <w:pStyle w:val="ZT"/>
              <w:framePr w:wrap="auto" w:hAnchor="text" w:yAlign="inline"/>
              <w:rPr>
                <w:i/>
                <w:sz w:val="28"/>
              </w:rPr>
            </w:pPr>
            <w:r w:rsidRPr="00D71684">
              <w:t xml:space="preserve"> </w:t>
            </w:r>
            <w:r w:rsidR="004F0988" w:rsidRPr="00D71684">
              <w:t>(</w:t>
            </w:r>
            <w:r w:rsidR="004F0988" w:rsidRPr="00D71684">
              <w:rPr>
                <w:rStyle w:val="ZGSM"/>
              </w:rPr>
              <w:t xml:space="preserve">Release </w:t>
            </w:r>
            <w:bookmarkStart w:id="7" w:name="specRelease"/>
            <w:r w:rsidR="00D82E6F" w:rsidRPr="00D71684">
              <w:rPr>
                <w:rStyle w:val="ZGSM"/>
              </w:rPr>
              <w:t>1</w:t>
            </w:r>
            <w:r w:rsidR="004F0988" w:rsidRPr="00D71684">
              <w:rPr>
                <w:rStyle w:val="ZGSM"/>
              </w:rPr>
              <w:t>7</w:t>
            </w:r>
            <w:bookmarkEnd w:id="7"/>
            <w:r w:rsidR="004F0988" w:rsidRPr="00D71684">
              <w:t>)</w:t>
            </w:r>
          </w:p>
        </w:tc>
      </w:tr>
      <w:tr w:rsidR="00BF128E" w:rsidRPr="00D71684" w14:paraId="303DD8FF" w14:textId="77777777" w:rsidTr="005E4BB2">
        <w:tc>
          <w:tcPr>
            <w:tcW w:w="10423" w:type="dxa"/>
            <w:gridSpan w:val="2"/>
            <w:shd w:val="clear" w:color="auto" w:fill="auto"/>
          </w:tcPr>
          <w:p w14:paraId="48E5BAD8" w14:textId="77777777" w:rsidR="00BF128E" w:rsidRPr="00D71684" w:rsidRDefault="00BF128E" w:rsidP="00133525">
            <w:pPr>
              <w:pStyle w:val="ZU"/>
              <w:framePr w:w="0" w:wrap="auto" w:vAnchor="margin" w:hAnchor="text" w:yAlign="inline"/>
              <w:tabs>
                <w:tab w:val="right" w:pos="10206"/>
              </w:tabs>
              <w:jc w:val="left"/>
              <w:rPr>
                <w:color w:val="0000FF"/>
              </w:rPr>
            </w:pPr>
            <w:r w:rsidRPr="00D71684">
              <w:rPr>
                <w:color w:val="0000FF"/>
              </w:rPr>
              <w:tab/>
            </w:r>
          </w:p>
        </w:tc>
      </w:tr>
      <w:tr w:rsidR="00D82E6F" w:rsidRPr="00D71684" w14:paraId="135703F2" w14:textId="77777777" w:rsidTr="005E4BB2">
        <w:trPr>
          <w:trHeight w:hRule="exact" w:val="1531"/>
        </w:trPr>
        <w:tc>
          <w:tcPr>
            <w:tcW w:w="4883" w:type="dxa"/>
            <w:shd w:val="clear" w:color="auto" w:fill="auto"/>
          </w:tcPr>
          <w:p w14:paraId="4743C82D" w14:textId="706E48E6" w:rsidR="00D82E6F" w:rsidRPr="00D71684" w:rsidRDefault="00451F72" w:rsidP="00D82E6F">
            <w:pPr>
              <w:rPr>
                <w:i/>
              </w:rPr>
            </w:pPr>
            <w:r w:rsidRPr="00D71684">
              <w:rPr>
                <w:i/>
                <w:noProof/>
                <w:lang w:val="en-IN" w:eastAsia="ja-JP"/>
              </w:rPr>
              <w:drawing>
                <wp:inline distT="0" distB="0" distL="0" distR="0" wp14:anchorId="6E429F5D" wp14:editId="639F46DC">
                  <wp:extent cx="1283970"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6925"/>
                          </a:xfrm>
                          <a:prstGeom prst="rect">
                            <a:avLst/>
                          </a:prstGeom>
                          <a:noFill/>
                          <a:ln>
                            <a:noFill/>
                          </a:ln>
                        </pic:spPr>
                      </pic:pic>
                    </a:graphicData>
                  </a:graphic>
                </wp:inline>
              </w:drawing>
            </w:r>
          </w:p>
        </w:tc>
        <w:tc>
          <w:tcPr>
            <w:tcW w:w="5540" w:type="dxa"/>
            <w:shd w:val="clear" w:color="auto" w:fill="auto"/>
          </w:tcPr>
          <w:p w14:paraId="0E63523F" w14:textId="37DFFD90" w:rsidR="00D82E6F" w:rsidRPr="00D71684" w:rsidRDefault="00451F72" w:rsidP="00D82E6F">
            <w:pPr>
              <w:jc w:val="right"/>
            </w:pPr>
            <w:r w:rsidRPr="00D71684">
              <w:rPr>
                <w:noProof/>
                <w:lang w:val="en-IN" w:eastAsia="ja-JP"/>
              </w:rPr>
              <w:drawing>
                <wp:inline distT="0" distB="0" distL="0" distR="0" wp14:anchorId="6B8977E6" wp14:editId="313420ED">
                  <wp:extent cx="161798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bookmarkEnd w:id="0"/>
    </w:tbl>
    <w:p w14:paraId="62A41910" w14:textId="77777777" w:rsidR="00080512" w:rsidRPr="00D71684" w:rsidRDefault="00080512">
      <w:pPr>
        <w:sectPr w:rsidR="00080512" w:rsidRPr="00D716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71684" w14:paraId="7A3B3A7F" w14:textId="77777777" w:rsidTr="00A2692D">
        <w:trPr>
          <w:trHeight w:hRule="exact" w:val="5387"/>
        </w:trPr>
        <w:tc>
          <w:tcPr>
            <w:tcW w:w="10423" w:type="dxa"/>
            <w:shd w:val="clear" w:color="auto" w:fill="auto"/>
          </w:tcPr>
          <w:p w14:paraId="03A67D73" w14:textId="77777777" w:rsidR="00E16509" w:rsidRPr="00D71684" w:rsidRDefault="00E16509" w:rsidP="00133525">
            <w:pPr>
              <w:pStyle w:val="FP"/>
              <w:spacing w:after="240"/>
              <w:ind w:left="2835" w:right="2835"/>
              <w:jc w:val="center"/>
              <w:rPr>
                <w:rFonts w:ascii="Arial" w:hAnsi="Arial"/>
                <w:b/>
                <w:i/>
              </w:rPr>
            </w:pPr>
            <w:bookmarkStart w:id="8" w:name="coords3gpp"/>
            <w:bookmarkStart w:id="9" w:name="page2"/>
            <w:r w:rsidRPr="00D71684">
              <w:rPr>
                <w:rFonts w:ascii="Arial" w:hAnsi="Arial"/>
                <w:b/>
                <w:i/>
              </w:rPr>
              <w:lastRenderedPageBreak/>
              <w:t>3GPP</w:t>
            </w:r>
          </w:p>
          <w:p w14:paraId="252767FD" w14:textId="77777777" w:rsidR="00E16509" w:rsidRPr="00D71684" w:rsidRDefault="00E16509" w:rsidP="00133525">
            <w:pPr>
              <w:pStyle w:val="FP"/>
              <w:pBdr>
                <w:bottom w:val="single" w:sz="6" w:space="1" w:color="auto"/>
              </w:pBdr>
              <w:ind w:left="2835" w:right="2835"/>
              <w:jc w:val="center"/>
            </w:pPr>
            <w:r w:rsidRPr="00D71684">
              <w:t>Postal address</w:t>
            </w:r>
          </w:p>
          <w:p w14:paraId="73CD2C20" w14:textId="77777777" w:rsidR="00E16509" w:rsidRPr="00D71684" w:rsidRDefault="00E16509" w:rsidP="00133525">
            <w:pPr>
              <w:pStyle w:val="FP"/>
              <w:ind w:left="2835" w:right="2835"/>
              <w:jc w:val="center"/>
              <w:rPr>
                <w:rFonts w:ascii="Arial" w:hAnsi="Arial"/>
                <w:sz w:val="18"/>
              </w:rPr>
            </w:pPr>
          </w:p>
          <w:p w14:paraId="2122B1F3" w14:textId="77777777" w:rsidR="00E16509" w:rsidRPr="00D71684" w:rsidRDefault="00E16509" w:rsidP="00133525">
            <w:pPr>
              <w:pStyle w:val="FP"/>
              <w:pBdr>
                <w:bottom w:val="single" w:sz="6" w:space="1" w:color="auto"/>
              </w:pBdr>
              <w:spacing w:before="240"/>
              <w:ind w:left="2835" w:right="2835"/>
              <w:jc w:val="center"/>
            </w:pPr>
            <w:r w:rsidRPr="00D71684">
              <w:t>3GPP support office address</w:t>
            </w:r>
          </w:p>
          <w:p w14:paraId="4B118786"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650 Route des Lucioles - Sophia Antipolis</w:t>
            </w:r>
          </w:p>
          <w:p w14:paraId="7A890E1F"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Valbonne - FRANCE</w:t>
            </w:r>
          </w:p>
          <w:p w14:paraId="76EFB16C" w14:textId="77777777" w:rsidR="00E16509" w:rsidRPr="00D71684" w:rsidRDefault="00E16509" w:rsidP="00133525">
            <w:pPr>
              <w:pStyle w:val="FP"/>
              <w:spacing w:after="20"/>
              <w:ind w:left="2835" w:right="2835"/>
              <w:jc w:val="center"/>
              <w:rPr>
                <w:rFonts w:ascii="Arial" w:hAnsi="Arial"/>
                <w:sz w:val="18"/>
              </w:rPr>
            </w:pPr>
            <w:r w:rsidRPr="00D71684">
              <w:rPr>
                <w:rFonts w:ascii="Arial" w:hAnsi="Arial"/>
                <w:sz w:val="18"/>
              </w:rPr>
              <w:t>Tel.: +33 4 92 94 42 00 Fax: +33 4 93 65 47 16</w:t>
            </w:r>
          </w:p>
          <w:p w14:paraId="6476674E" w14:textId="77777777" w:rsidR="00E16509" w:rsidRPr="00D71684" w:rsidRDefault="00E16509" w:rsidP="00133525">
            <w:pPr>
              <w:pStyle w:val="FP"/>
              <w:pBdr>
                <w:bottom w:val="single" w:sz="6" w:space="1" w:color="auto"/>
              </w:pBdr>
              <w:spacing w:before="240"/>
              <w:ind w:left="2835" w:right="2835"/>
              <w:jc w:val="center"/>
            </w:pPr>
            <w:r w:rsidRPr="00D71684">
              <w:t>Internet</w:t>
            </w:r>
          </w:p>
          <w:p w14:paraId="2D660AE8" w14:textId="77777777" w:rsidR="00E16509" w:rsidRPr="00D71684" w:rsidRDefault="00E16509" w:rsidP="00133525">
            <w:pPr>
              <w:pStyle w:val="FP"/>
              <w:ind w:left="2835" w:right="2835"/>
              <w:jc w:val="center"/>
              <w:rPr>
                <w:rFonts w:ascii="Arial" w:hAnsi="Arial"/>
                <w:sz w:val="18"/>
              </w:rPr>
            </w:pPr>
            <w:r w:rsidRPr="00D71684">
              <w:rPr>
                <w:rFonts w:ascii="Arial" w:hAnsi="Arial"/>
                <w:sz w:val="18"/>
              </w:rPr>
              <w:t>http://www.3gpp.org</w:t>
            </w:r>
            <w:bookmarkEnd w:id="8"/>
          </w:p>
          <w:p w14:paraId="3EBD2B84" w14:textId="77777777" w:rsidR="00E16509" w:rsidRPr="00D71684" w:rsidRDefault="00E16509" w:rsidP="00133525"/>
        </w:tc>
      </w:tr>
      <w:tr w:rsidR="00E16509" w:rsidRPr="00D71684" w14:paraId="1D69F471" w14:textId="77777777" w:rsidTr="00A2692D">
        <w:tc>
          <w:tcPr>
            <w:tcW w:w="10423" w:type="dxa"/>
            <w:shd w:val="clear" w:color="auto" w:fill="auto"/>
            <w:vAlign w:val="bottom"/>
          </w:tcPr>
          <w:p w14:paraId="4D400848" w14:textId="77777777" w:rsidR="00E16509" w:rsidRPr="00D71684" w:rsidRDefault="00E16509" w:rsidP="00133525">
            <w:pPr>
              <w:pStyle w:val="FP"/>
              <w:pBdr>
                <w:bottom w:val="single" w:sz="6" w:space="1" w:color="auto"/>
              </w:pBdr>
              <w:spacing w:after="240"/>
              <w:jc w:val="center"/>
              <w:rPr>
                <w:rFonts w:ascii="Arial" w:hAnsi="Arial"/>
                <w:b/>
                <w:i/>
                <w:noProof/>
              </w:rPr>
            </w:pPr>
            <w:bookmarkStart w:id="10" w:name="copyrightNotification"/>
            <w:r w:rsidRPr="00D71684">
              <w:rPr>
                <w:rFonts w:ascii="Arial" w:hAnsi="Arial"/>
                <w:b/>
                <w:i/>
                <w:noProof/>
              </w:rPr>
              <w:t>Copyright Notification</w:t>
            </w:r>
          </w:p>
          <w:p w14:paraId="2C8A8C99" w14:textId="77777777" w:rsidR="00E16509" w:rsidRPr="00D71684" w:rsidRDefault="00E16509" w:rsidP="00133525">
            <w:pPr>
              <w:pStyle w:val="FP"/>
              <w:jc w:val="center"/>
              <w:rPr>
                <w:noProof/>
              </w:rPr>
            </w:pPr>
            <w:r w:rsidRPr="00D71684">
              <w:rPr>
                <w:noProof/>
              </w:rPr>
              <w:t>No part may be reproduced except as authorized by written permission.</w:t>
            </w:r>
            <w:r w:rsidRPr="00D71684">
              <w:rPr>
                <w:noProof/>
              </w:rPr>
              <w:br/>
              <w:t>The copyright and the foregoing restriction extend to reproduction in all media.</w:t>
            </w:r>
          </w:p>
          <w:p w14:paraId="5A408646" w14:textId="77777777" w:rsidR="00E16509" w:rsidRPr="00D71684" w:rsidRDefault="00E16509" w:rsidP="00133525">
            <w:pPr>
              <w:pStyle w:val="FP"/>
              <w:jc w:val="center"/>
              <w:rPr>
                <w:noProof/>
              </w:rPr>
            </w:pPr>
          </w:p>
          <w:p w14:paraId="786C0A36" w14:textId="4DC5CB53" w:rsidR="00E16509" w:rsidRPr="00D71684" w:rsidRDefault="00E16509" w:rsidP="00133525">
            <w:pPr>
              <w:pStyle w:val="FP"/>
              <w:jc w:val="center"/>
              <w:rPr>
                <w:noProof/>
                <w:sz w:val="18"/>
              </w:rPr>
            </w:pPr>
            <w:r w:rsidRPr="00D71684">
              <w:rPr>
                <w:noProof/>
                <w:sz w:val="18"/>
              </w:rPr>
              <w:t xml:space="preserve">© </w:t>
            </w:r>
            <w:bookmarkStart w:id="11" w:name="copyrightDate"/>
            <w:r w:rsidRPr="00D71684">
              <w:rPr>
                <w:noProof/>
                <w:sz w:val="18"/>
              </w:rPr>
              <w:t>2</w:t>
            </w:r>
            <w:r w:rsidR="008E2D68" w:rsidRPr="00D71684">
              <w:rPr>
                <w:noProof/>
                <w:sz w:val="18"/>
              </w:rPr>
              <w:t>021</w:t>
            </w:r>
            <w:bookmarkEnd w:id="11"/>
            <w:r w:rsidRPr="00D71684">
              <w:rPr>
                <w:noProof/>
                <w:sz w:val="18"/>
              </w:rPr>
              <w:t>, 3GPP Organizational Partners (ARIB, ATIS, CCSA, ETSI, TSDSI, TTA, TTC).</w:t>
            </w:r>
            <w:bookmarkStart w:id="12" w:name="copyrightaddon"/>
            <w:bookmarkEnd w:id="12"/>
          </w:p>
          <w:p w14:paraId="63D0B133" w14:textId="77777777" w:rsidR="00E16509" w:rsidRPr="00D71684" w:rsidRDefault="00E16509" w:rsidP="00133525">
            <w:pPr>
              <w:pStyle w:val="FP"/>
              <w:jc w:val="center"/>
              <w:rPr>
                <w:noProof/>
                <w:sz w:val="18"/>
              </w:rPr>
            </w:pPr>
            <w:r w:rsidRPr="00D71684">
              <w:rPr>
                <w:noProof/>
                <w:sz w:val="18"/>
              </w:rPr>
              <w:t>All rights reserved.</w:t>
            </w:r>
          </w:p>
          <w:p w14:paraId="582AEDD5" w14:textId="77777777" w:rsidR="00E16509" w:rsidRPr="00D71684" w:rsidRDefault="00E16509" w:rsidP="00E16509">
            <w:pPr>
              <w:pStyle w:val="FP"/>
              <w:rPr>
                <w:noProof/>
                <w:sz w:val="18"/>
              </w:rPr>
            </w:pPr>
          </w:p>
          <w:p w14:paraId="01F2EB56" w14:textId="77777777" w:rsidR="00E16509" w:rsidRPr="00D71684" w:rsidRDefault="00E16509" w:rsidP="00E16509">
            <w:pPr>
              <w:pStyle w:val="FP"/>
              <w:rPr>
                <w:noProof/>
                <w:sz w:val="18"/>
              </w:rPr>
            </w:pPr>
            <w:r w:rsidRPr="00D71684">
              <w:rPr>
                <w:noProof/>
                <w:sz w:val="18"/>
              </w:rPr>
              <w:t>UMTS™ is a Trade Mark of ETSI registered for the benefit of its members</w:t>
            </w:r>
          </w:p>
          <w:p w14:paraId="5F3AE562" w14:textId="77777777" w:rsidR="00E16509" w:rsidRPr="00D71684" w:rsidRDefault="00E16509" w:rsidP="00E16509">
            <w:pPr>
              <w:pStyle w:val="FP"/>
              <w:rPr>
                <w:noProof/>
                <w:sz w:val="18"/>
              </w:rPr>
            </w:pPr>
            <w:r w:rsidRPr="00D71684">
              <w:rPr>
                <w:noProof/>
                <w:sz w:val="18"/>
              </w:rPr>
              <w:t>3GPP™ is a Trade Mark of ETSI registered for the benefit of its Members and of the 3GPP Organizational Partners</w:t>
            </w:r>
            <w:r w:rsidRPr="00D71684">
              <w:rPr>
                <w:noProof/>
                <w:sz w:val="18"/>
              </w:rPr>
              <w:br/>
              <w:t>LTE™ is a Trade Mark of ETSI registered for the benefit of its Members and of the 3GPP Organizational Partners</w:t>
            </w:r>
          </w:p>
          <w:p w14:paraId="717EC1B5" w14:textId="77777777" w:rsidR="00E16509" w:rsidRPr="00D71684" w:rsidRDefault="00E16509" w:rsidP="00E16509">
            <w:pPr>
              <w:pStyle w:val="FP"/>
              <w:rPr>
                <w:noProof/>
                <w:sz w:val="18"/>
              </w:rPr>
            </w:pPr>
            <w:r w:rsidRPr="00D71684">
              <w:rPr>
                <w:noProof/>
                <w:sz w:val="18"/>
              </w:rPr>
              <w:t>GSM® and the GSM logo are registered and owned by the GSM Association</w:t>
            </w:r>
            <w:bookmarkEnd w:id="10"/>
          </w:p>
          <w:p w14:paraId="26DA3D2F" w14:textId="77777777" w:rsidR="00E16509" w:rsidRPr="00D71684" w:rsidRDefault="00E16509" w:rsidP="00133525"/>
        </w:tc>
      </w:tr>
      <w:bookmarkEnd w:id="9"/>
    </w:tbl>
    <w:p w14:paraId="04D347A8" w14:textId="77777777" w:rsidR="00080512" w:rsidRPr="00D71684" w:rsidRDefault="00080512">
      <w:pPr>
        <w:pStyle w:val="TT"/>
      </w:pPr>
      <w:r w:rsidRPr="00D71684">
        <w:br w:type="page"/>
      </w:r>
      <w:bookmarkStart w:id="13" w:name="tableOfContents"/>
      <w:bookmarkEnd w:id="13"/>
      <w:r w:rsidRPr="00D71684">
        <w:lastRenderedPageBreak/>
        <w:t>Contents</w:t>
      </w:r>
    </w:p>
    <w:p w14:paraId="38410327" w14:textId="755BD248" w:rsidR="00DE2BDB" w:rsidRPr="00D71684" w:rsidRDefault="00DE2BDB">
      <w:pPr>
        <w:pStyle w:val="TOC1"/>
        <w:rPr>
          <w:rFonts w:asciiTheme="minorHAnsi" w:eastAsiaTheme="minorEastAsia" w:hAnsiTheme="minorHAnsi" w:cstheme="minorBidi"/>
          <w:szCs w:val="22"/>
          <w:lang w:val="en-IN" w:eastAsia="ja-JP"/>
        </w:rPr>
      </w:pPr>
      <w:r w:rsidRPr="00D71684">
        <w:fldChar w:fldCharType="begin"/>
      </w:r>
      <w:r w:rsidRPr="00D71684">
        <w:instrText xml:space="preserve"> TOC \o "1-3" \h \z \u </w:instrText>
      </w:r>
      <w:r w:rsidRPr="00D71684">
        <w:fldChar w:fldCharType="separate"/>
      </w:r>
      <w:hyperlink w:anchor="_Toc76993089" w:history="1">
        <w:r w:rsidRPr="00D71684">
          <w:rPr>
            <w:rStyle w:val="Hyperlink"/>
          </w:rPr>
          <w:t>Foreword</w:t>
        </w:r>
        <w:r w:rsidRPr="00D71684">
          <w:rPr>
            <w:webHidden/>
          </w:rPr>
          <w:tab/>
        </w:r>
        <w:r w:rsidRPr="00D71684">
          <w:rPr>
            <w:webHidden/>
          </w:rPr>
          <w:fldChar w:fldCharType="begin"/>
        </w:r>
        <w:r w:rsidRPr="00D71684">
          <w:rPr>
            <w:webHidden/>
          </w:rPr>
          <w:instrText xml:space="preserve"> PAGEREF _Toc76993089 \h </w:instrText>
        </w:r>
        <w:r w:rsidRPr="00D71684">
          <w:rPr>
            <w:webHidden/>
          </w:rPr>
        </w:r>
        <w:r w:rsidRPr="00D71684">
          <w:rPr>
            <w:webHidden/>
          </w:rPr>
          <w:fldChar w:fldCharType="separate"/>
        </w:r>
        <w:r w:rsidRPr="00D71684">
          <w:rPr>
            <w:webHidden/>
          </w:rPr>
          <w:t>4</w:t>
        </w:r>
        <w:r w:rsidRPr="00D71684">
          <w:rPr>
            <w:webHidden/>
          </w:rPr>
          <w:fldChar w:fldCharType="end"/>
        </w:r>
      </w:hyperlink>
    </w:p>
    <w:p w14:paraId="3122B3F4" w14:textId="26D63FB8" w:rsidR="00DE2BDB" w:rsidRPr="00D71684" w:rsidRDefault="00DF76D8">
      <w:pPr>
        <w:pStyle w:val="TOC1"/>
        <w:rPr>
          <w:rFonts w:asciiTheme="minorHAnsi" w:eastAsiaTheme="minorEastAsia" w:hAnsiTheme="minorHAnsi" w:cstheme="minorBidi"/>
          <w:szCs w:val="22"/>
          <w:lang w:val="en-IN" w:eastAsia="ja-JP"/>
        </w:rPr>
      </w:pPr>
      <w:hyperlink w:anchor="_Toc76993090" w:history="1">
        <w:r w:rsidR="00DE2BDB" w:rsidRPr="00D71684">
          <w:rPr>
            <w:rStyle w:val="Hyperlink"/>
          </w:rPr>
          <w:t>Introduction</w:t>
        </w:r>
        <w:r w:rsidR="00DE2BDB" w:rsidRPr="00D71684">
          <w:rPr>
            <w:webHidden/>
          </w:rPr>
          <w:tab/>
        </w:r>
        <w:r w:rsidR="00DE2BDB" w:rsidRPr="00D71684">
          <w:rPr>
            <w:webHidden/>
          </w:rPr>
          <w:fldChar w:fldCharType="begin"/>
        </w:r>
        <w:r w:rsidR="00DE2BDB" w:rsidRPr="00D71684">
          <w:rPr>
            <w:webHidden/>
          </w:rPr>
          <w:instrText xml:space="preserve"> PAGEREF _Toc76993090 \h </w:instrText>
        </w:r>
        <w:r w:rsidR="00DE2BDB" w:rsidRPr="00D71684">
          <w:rPr>
            <w:webHidden/>
          </w:rPr>
        </w:r>
        <w:r w:rsidR="00DE2BDB" w:rsidRPr="00D71684">
          <w:rPr>
            <w:webHidden/>
          </w:rPr>
          <w:fldChar w:fldCharType="separate"/>
        </w:r>
        <w:r w:rsidR="00DE2BDB" w:rsidRPr="00D71684">
          <w:rPr>
            <w:webHidden/>
          </w:rPr>
          <w:t>5</w:t>
        </w:r>
        <w:r w:rsidR="00DE2BDB" w:rsidRPr="00D71684">
          <w:rPr>
            <w:webHidden/>
          </w:rPr>
          <w:fldChar w:fldCharType="end"/>
        </w:r>
      </w:hyperlink>
    </w:p>
    <w:p w14:paraId="1B5E67BE" w14:textId="4FD2B064" w:rsidR="00DE2BDB" w:rsidRPr="00D71684" w:rsidRDefault="00DF76D8">
      <w:pPr>
        <w:pStyle w:val="TOC1"/>
        <w:rPr>
          <w:rFonts w:asciiTheme="minorHAnsi" w:eastAsiaTheme="minorEastAsia" w:hAnsiTheme="minorHAnsi" w:cstheme="minorBidi"/>
          <w:szCs w:val="22"/>
          <w:lang w:val="en-IN" w:eastAsia="ja-JP"/>
        </w:rPr>
      </w:pPr>
      <w:hyperlink w:anchor="_Toc76993091" w:history="1">
        <w:r w:rsidR="00DE2BDB" w:rsidRPr="00D71684">
          <w:rPr>
            <w:rStyle w:val="Hyperlink"/>
          </w:rPr>
          <w:t>1</w:t>
        </w:r>
        <w:r w:rsidR="00DE2BDB" w:rsidRPr="00D71684">
          <w:rPr>
            <w:rFonts w:asciiTheme="minorHAnsi" w:eastAsiaTheme="minorEastAsia" w:hAnsiTheme="minorHAnsi" w:cstheme="minorBidi"/>
            <w:szCs w:val="22"/>
            <w:lang w:val="en-IN" w:eastAsia="ja-JP"/>
          </w:rPr>
          <w:tab/>
        </w:r>
        <w:r w:rsidR="00DE2BDB" w:rsidRPr="00D71684">
          <w:rPr>
            <w:rStyle w:val="Hyperlink"/>
          </w:rPr>
          <w:t>Scope</w:t>
        </w:r>
        <w:r w:rsidR="00DE2BDB" w:rsidRPr="00D71684">
          <w:rPr>
            <w:webHidden/>
          </w:rPr>
          <w:tab/>
        </w:r>
        <w:r w:rsidR="00DE2BDB" w:rsidRPr="00D71684">
          <w:rPr>
            <w:webHidden/>
          </w:rPr>
          <w:fldChar w:fldCharType="begin"/>
        </w:r>
        <w:r w:rsidR="00DE2BDB" w:rsidRPr="00D71684">
          <w:rPr>
            <w:webHidden/>
          </w:rPr>
          <w:instrText xml:space="preserve"> PAGEREF _Toc76993091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FBE9E2C" w14:textId="79F16C88" w:rsidR="00DE2BDB" w:rsidRPr="00D71684" w:rsidRDefault="00DF76D8">
      <w:pPr>
        <w:pStyle w:val="TOC1"/>
        <w:rPr>
          <w:rFonts w:asciiTheme="minorHAnsi" w:eastAsiaTheme="minorEastAsia" w:hAnsiTheme="minorHAnsi" w:cstheme="minorBidi"/>
          <w:szCs w:val="22"/>
          <w:lang w:val="en-IN" w:eastAsia="ja-JP"/>
        </w:rPr>
      </w:pPr>
      <w:hyperlink w:anchor="_Toc76993092" w:history="1">
        <w:r w:rsidR="00DE2BDB" w:rsidRPr="00D71684">
          <w:rPr>
            <w:rStyle w:val="Hyperlink"/>
          </w:rPr>
          <w:t>2</w:t>
        </w:r>
        <w:r w:rsidR="00DE2BDB" w:rsidRPr="00D71684">
          <w:rPr>
            <w:rFonts w:asciiTheme="minorHAnsi" w:eastAsiaTheme="minorEastAsia" w:hAnsiTheme="minorHAnsi" w:cstheme="minorBidi"/>
            <w:szCs w:val="22"/>
            <w:lang w:val="en-IN" w:eastAsia="ja-JP"/>
          </w:rPr>
          <w:tab/>
        </w:r>
        <w:r w:rsidR="00DE2BDB" w:rsidRPr="00D71684">
          <w:rPr>
            <w:rStyle w:val="Hyperlink"/>
          </w:rPr>
          <w:t>References</w:t>
        </w:r>
        <w:r w:rsidR="00DE2BDB" w:rsidRPr="00D71684">
          <w:rPr>
            <w:webHidden/>
          </w:rPr>
          <w:tab/>
        </w:r>
        <w:r w:rsidR="00DE2BDB" w:rsidRPr="00D71684">
          <w:rPr>
            <w:webHidden/>
          </w:rPr>
          <w:fldChar w:fldCharType="begin"/>
        </w:r>
        <w:r w:rsidR="00DE2BDB" w:rsidRPr="00D71684">
          <w:rPr>
            <w:webHidden/>
          </w:rPr>
          <w:instrText xml:space="preserve"> PAGEREF _Toc76993092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1EC6AFAA" w14:textId="710743DB" w:rsidR="00DE2BDB" w:rsidRPr="00D71684" w:rsidRDefault="00DF76D8">
      <w:pPr>
        <w:pStyle w:val="TOC1"/>
        <w:rPr>
          <w:rFonts w:asciiTheme="minorHAnsi" w:eastAsiaTheme="minorEastAsia" w:hAnsiTheme="minorHAnsi" w:cstheme="minorBidi"/>
          <w:szCs w:val="22"/>
          <w:lang w:val="en-IN" w:eastAsia="ja-JP"/>
        </w:rPr>
      </w:pPr>
      <w:hyperlink w:anchor="_Toc76993093" w:history="1">
        <w:r w:rsidR="00DE2BDB" w:rsidRPr="00D71684">
          <w:rPr>
            <w:rStyle w:val="Hyperlink"/>
          </w:rPr>
          <w:t>3</w:t>
        </w:r>
        <w:r w:rsidR="00DE2BDB" w:rsidRPr="00D71684">
          <w:rPr>
            <w:rFonts w:asciiTheme="minorHAnsi" w:eastAsiaTheme="minorEastAsia" w:hAnsiTheme="minorHAnsi" w:cstheme="minorBidi"/>
            <w:szCs w:val="22"/>
            <w:lang w:val="en-IN" w:eastAsia="ja-JP"/>
          </w:rPr>
          <w:tab/>
        </w:r>
        <w:r w:rsidR="00DE2BDB" w:rsidRPr="00D71684">
          <w:rPr>
            <w:rStyle w:val="Hyperlink"/>
          </w:rPr>
          <w:t>Definitions of terms, symbols and abbreviations</w:t>
        </w:r>
        <w:r w:rsidR="00DE2BDB" w:rsidRPr="00D71684">
          <w:rPr>
            <w:webHidden/>
          </w:rPr>
          <w:tab/>
        </w:r>
        <w:r w:rsidR="00DE2BDB" w:rsidRPr="00D71684">
          <w:rPr>
            <w:webHidden/>
          </w:rPr>
          <w:fldChar w:fldCharType="begin"/>
        </w:r>
        <w:r w:rsidR="00DE2BDB" w:rsidRPr="00D71684">
          <w:rPr>
            <w:webHidden/>
          </w:rPr>
          <w:instrText xml:space="preserve"> PAGEREF _Toc76993093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474DD0A5" w14:textId="2B79CC47" w:rsidR="00DE2BDB" w:rsidRPr="00D71684" w:rsidRDefault="00DF76D8">
      <w:pPr>
        <w:pStyle w:val="TOC2"/>
        <w:rPr>
          <w:rFonts w:asciiTheme="minorHAnsi" w:eastAsiaTheme="minorEastAsia" w:hAnsiTheme="minorHAnsi" w:cstheme="minorBidi"/>
          <w:sz w:val="22"/>
          <w:szCs w:val="22"/>
          <w:lang w:val="en-IN" w:eastAsia="ja-JP"/>
        </w:rPr>
      </w:pPr>
      <w:hyperlink w:anchor="_Toc76993094" w:history="1">
        <w:r w:rsidR="00DE2BDB" w:rsidRPr="00D71684">
          <w:rPr>
            <w:rStyle w:val="Hyperlink"/>
          </w:rPr>
          <w:t>3.1</w:t>
        </w:r>
        <w:r w:rsidR="00DE2BDB" w:rsidRPr="00D71684">
          <w:rPr>
            <w:rFonts w:asciiTheme="minorHAnsi" w:eastAsiaTheme="minorEastAsia" w:hAnsiTheme="minorHAnsi" w:cstheme="minorBidi"/>
            <w:sz w:val="22"/>
            <w:szCs w:val="22"/>
            <w:lang w:val="en-IN" w:eastAsia="ja-JP"/>
          </w:rPr>
          <w:tab/>
        </w:r>
        <w:r w:rsidR="00DE2BDB" w:rsidRPr="00D71684">
          <w:rPr>
            <w:rStyle w:val="Hyperlink"/>
          </w:rPr>
          <w:t>Terms</w:t>
        </w:r>
        <w:r w:rsidR="00DE2BDB" w:rsidRPr="00D71684">
          <w:rPr>
            <w:webHidden/>
          </w:rPr>
          <w:tab/>
        </w:r>
        <w:r w:rsidR="00DE2BDB" w:rsidRPr="00D71684">
          <w:rPr>
            <w:webHidden/>
          </w:rPr>
          <w:fldChar w:fldCharType="begin"/>
        </w:r>
        <w:r w:rsidR="00DE2BDB" w:rsidRPr="00D71684">
          <w:rPr>
            <w:webHidden/>
          </w:rPr>
          <w:instrText xml:space="preserve"> PAGEREF _Toc76993094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F4A1326" w14:textId="7761E879" w:rsidR="00DE2BDB" w:rsidRPr="00D71684" w:rsidRDefault="00DF76D8">
      <w:pPr>
        <w:pStyle w:val="TOC2"/>
        <w:rPr>
          <w:rFonts w:asciiTheme="minorHAnsi" w:eastAsiaTheme="minorEastAsia" w:hAnsiTheme="minorHAnsi" w:cstheme="minorBidi"/>
          <w:sz w:val="22"/>
          <w:szCs w:val="22"/>
          <w:lang w:val="en-IN" w:eastAsia="ja-JP"/>
        </w:rPr>
      </w:pPr>
      <w:hyperlink w:anchor="_Toc76993095" w:history="1">
        <w:r w:rsidR="00DE2BDB" w:rsidRPr="00D71684">
          <w:rPr>
            <w:rStyle w:val="Hyperlink"/>
          </w:rPr>
          <w:t>3.2</w:t>
        </w:r>
        <w:r w:rsidR="00DE2BDB" w:rsidRPr="00D71684">
          <w:rPr>
            <w:rFonts w:asciiTheme="minorHAnsi" w:eastAsiaTheme="minorEastAsia" w:hAnsiTheme="minorHAnsi" w:cstheme="minorBidi"/>
            <w:sz w:val="22"/>
            <w:szCs w:val="22"/>
            <w:lang w:val="en-IN" w:eastAsia="ja-JP"/>
          </w:rPr>
          <w:tab/>
        </w:r>
        <w:r w:rsidR="00DE2BDB" w:rsidRPr="00D71684">
          <w:rPr>
            <w:rStyle w:val="Hyperlink"/>
          </w:rPr>
          <w:t>Symbols</w:t>
        </w:r>
        <w:r w:rsidR="00DE2BDB" w:rsidRPr="00D71684">
          <w:rPr>
            <w:webHidden/>
          </w:rPr>
          <w:tab/>
        </w:r>
        <w:r w:rsidR="00DE2BDB" w:rsidRPr="00D71684">
          <w:rPr>
            <w:webHidden/>
          </w:rPr>
          <w:fldChar w:fldCharType="begin"/>
        </w:r>
        <w:r w:rsidR="00DE2BDB" w:rsidRPr="00D71684">
          <w:rPr>
            <w:webHidden/>
          </w:rPr>
          <w:instrText xml:space="preserve"> PAGEREF _Toc76993095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27CD5E0A" w14:textId="39113CF1" w:rsidR="00DE2BDB" w:rsidRPr="00D71684" w:rsidRDefault="00DF76D8">
      <w:pPr>
        <w:pStyle w:val="TOC2"/>
        <w:rPr>
          <w:rFonts w:asciiTheme="minorHAnsi" w:eastAsiaTheme="minorEastAsia" w:hAnsiTheme="minorHAnsi" w:cstheme="minorBidi"/>
          <w:sz w:val="22"/>
          <w:szCs w:val="22"/>
          <w:lang w:val="en-IN" w:eastAsia="ja-JP"/>
        </w:rPr>
      </w:pPr>
      <w:hyperlink w:anchor="_Toc76993096" w:history="1">
        <w:r w:rsidR="00DE2BDB" w:rsidRPr="00D71684">
          <w:rPr>
            <w:rStyle w:val="Hyperlink"/>
          </w:rPr>
          <w:t>3.3</w:t>
        </w:r>
        <w:r w:rsidR="00DE2BDB" w:rsidRPr="00D71684">
          <w:rPr>
            <w:rFonts w:asciiTheme="minorHAnsi" w:eastAsiaTheme="minorEastAsia" w:hAnsiTheme="minorHAnsi" w:cstheme="minorBidi"/>
            <w:sz w:val="22"/>
            <w:szCs w:val="22"/>
            <w:lang w:val="en-IN" w:eastAsia="ja-JP"/>
          </w:rPr>
          <w:tab/>
        </w:r>
        <w:r w:rsidR="00DE2BDB" w:rsidRPr="00D71684">
          <w:rPr>
            <w:rStyle w:val="Hyperlink"/>
          </w:rPr>
          <w:t>Abbreviations</w:t>
        </w:r>
        <w:r w:rsidR="00DE2BDB" w:rsidRPr="00D71684">
          <w:rPr>
            <w:webHidden/>
          </w:rPr>
          <w:tab/>
        </w:r>
        <w:r w:rsidR="00DE2BDB" w:rsidRPr="00D71684">
          <w:rPr>
            <w:webHidden/>
          </w:rPr>
          <w:fldChar w:fldCharType="begin"/>
        </w:r>
        <w:r w:rsidR="00DE2BDB" w:rsidRPr="00D71684">
          <w:rPr>
            <w:webHidden/>
          </w:rPr>
          <w:instrText xml:space="preserve"> PAGEREF _Toc76993096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C9D792E" w14:textId="28C70F18" w:rsidR="00DE2BDB" w:rsidRPr="00D71684" w:rsidRDefault="00DF76D8">
      <w:pPr>
        <w:pStyle w:val="TOC1"/>
        <w:rPr>
          <w:rFonts w:asciiTheme="minorHAnsi" w:eastAsiaTheme="minorEastAsia" w:hAnsiTheme="minorHAnsi" w:cstheme="minorBidi"/>
          <w:szCs w:val="22"/>
          <w:lang w:val="en-IN" w:eastAsia="ja-JP"/>
        </w:rPr>
      </w:pPr>
      <w:hyperlink w:anchor="_Toc76993097" w:history="1">
        <w:r w:rsidR="00DE2BDB" w:rsidRPr="00D71684">
          <w:rPr>
            <w:rStyle w:val="Hyperlink"/>
          </w:rPr>
          <w:t>4</w:t>
        </w:r>
        <w:r w:rsidR="00DE2BDB" w:rsidRPr="00D71684">
          <w:rPr>
            <w:rFonts w:asciiTheme="minorHAnsi" w:eastAsiaTheme="minorEastAsia" w:hAnsiTheme="minorHAnsi" w:cstheme="minorBidi"/>
            <w:szCs w:val="22"/>
            <w:lang w:val="en-IN" w:eastAsia="ja-JP"/>
          </w:rPr>
          <w:tab/>
        </w:r>
        <w:r w:rsidR="00DE2BDB" w:rsidRPr="00D71684">
          <w:rPr>
            <w:rStyle w:val="Hyperlink"/>
          </w:rPr>
          <w:t>Examples for styles</w:t>
        </w:r>
        <w:r w:rsidR="00DE2BDB" w:rsidRPr="00D71684">
          <w:rPr>
            <w:webHidden/>
          </w:rPr>
          <w:tab/>
        </w:r>
        <w:r w:rsidR="00DE2BDB" w:rsidRPr="00D71684">
          <w:rPr>
            <w:webHidden/>
          </w:rPr>
          <w:fldChar w:fldCharType="begin"/>
        </w:r>
        <w:r w:rsidR="00DE2BDB" w:rsidRPr="00D71684">
          <w:rPr>
            <w:webHidden/>
          </w:rPr>
          <w:instrText xml:space="preserve"> PAGEREF _Toc76993097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103EA17F" w14:textId="65B19E55" w:rsidR="00DE2BDB" w:rsidRPr="00D71684" w:rsidRDefault="00DF76D8">
      <w:pPr>
        <w:pStyle w:val="TOC2"/>
        <w:rPr>
          <w:rFonts w:asciiTheme="minorHAnsi" w:eastAsiaTheme="minorEastAsia" w:hAnsiTheme="minorHAnsi" w:cstheme="minorBidi"/>
          <w:sz w:val="22"/>
          <w:szCs w:val="22"/>
          <w:lang w:val="en-IN" w:eastAsia="ja-JP"/>
        </w:rPr>
      </w:pPr>
      <w:hyperlink w:anchor="_Toc76993098" w:history="1">
        <w:r w:rsidR="00DE2BDB" w:rsidRPr="00D71684">
          <w:rPr>
            <w:rStyle w:val="Hyperlink"/>
          </w:rPr>
          <w:t>4.1</w:t>
        </w:r>
        <w:r w:rsidR="00DE2BDB" w:rsidRPr="00D71684">
          <w:rPr>
            <w:rFonts w:asciiTheme="minorHAnsi" w:eastAsiaTheme="minorEastAsia" w:hAnsiTheme="minorHAnsi" w:cstheme="minorBidi"/>
            <w:sz w:val="22"/>
            <w:szCs w:val="22"/>
            <w:lang w:val="en-IN" w:eastAsia="ja-JP"/>
          </w:rPr>
          <w:tab/>
        </w:r>
        <w:r w:rsidR="00DE2BDB" w:rsidRPr="00D71684">
          <w:rPr>
            <w:rStyle w:val="Hyperlink"/>
          </w:rPr>
          <w:t>Heading styles</w:t>
        </w:r>
        <w:r w:rsidR="00DE2BDB" w:rsidRPr="00D71684">
          <w:rPr>
            <w:webHidden/>
          </w:rPr>
          <w:tab/>
        </w:r>
        <w:r w:rsidR="00DE2BDB" w:rsidRPr="00D71684">
          <w:rPr>
            <w:webHidden/>
          </w:rPr>
          <w:fldChar w:fldCharType="begin"/>
        </w:r>
        <w:r w:rsidR="00DE2BDB" w:rsidRPr="00D71684">
          <w:rPr>
            <w:webHidden/>
          </w:rPr>
          <w:instrText xml:space="preserve"> PAGEREF _Toc76993098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4DC63910" w14:textId="78779DEF" w:rsidR="00DE2BDB" w:rsidRPr="00D71684" w:rsidRDefault="00DF76D8">
      <w:pPr>
        <w:pStyle w:val="TOC1"/>
        <w:rPr>
          <w:rFonts w:asciiTheme="minorHAnsi" w:eastAsiaTheme="minorEastAsia" w:hAnsiTheme="minorHAnsi" w:cstheme="minorBidi"/>
          <w:szCs w:val="22"/>
          <w:lang w:val="en-IN" w:eastAsia="ja-JP"/>
        </w:rPr>
      </w:pPr>
      <w:hyperlink w:anchor="_Toc76993099" w:history="1">
        <w:r w:rsidR="00DE2BDB" w:rsidRPr="00D71684">
          <w:rPr>
            <w:rStyle w:val="Hyperlink"/>
          </w:rPr>
          <w:t>Annex &lt;A&gt; (normative):</w:t>
        </w:r>
        <w:r w:rsidR="00DE2BDB" w:rsidRPr="00D71684">
          <w:rPr>
            <w:webHidden/>
          </w:rPr>
          <w:tab/>
        </w:r>
        <w:r w:rsidR="00DE2BDB" w:rsidRPr="00D71684">
          <w:rPr>
            <w:webHidden/>
          </w:rPr>
          <w:fldChar w:fldCharType="begin"/>
        </w:r>
        <w:r w:rsidR="00DE2BDB" w:rsidRPr="00D71684">
          <w:rPr>
            <w:webHidden/>
          </w:rPr>
          <w:instrText xml:space="preserve"> PAGEREF _Toc76993099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4887EFEE" w14:textId="017019A1" w:rsidR="00DE2BDB" w:rsidRPr="00D71684" w:rsidRDefault="00DF76D8">
      <w:pPr>
        <w:pStyle w:val="TOC1"/>
        <w:rPr>
          <w:rFonts w:asciiTheme="minorHAnsi" w:eastAsiaTheme="minorEastAsia" w:hAnsiTheme="minorHAnsi" w:cstheme="minorBidi"/>
          <w:szCs w:val="22"/>
          <w:lang w:val="en-IN" w:eastAsia="ja-JP"/>
        </w:rPr>
      </w:pPr>
      <w:hyperlink w:anchor="_Toc76993100" w:history="1">
        <w:r w:rsidR="00DE2BDB" w:rsidRPr="00D71684">
          <w:rPr>
            <w:rStyle w:val="Hyperlink"/>
          </w:rPr>
          <w:t>Annex &lt;B&gt; (informative):</w:t>
        </w:r>
        <w:r w:rsidR="00DE2BDB" w:rsidRPr="00D71684">
          <w:rPr>
            <w:webHidden/>
          </w:rPr>
          <w:tab/>
        </w:r>
        <w:r w:rsidR="00DE2BDB" w:rsidRPr="00D71684">
          <w:rPr>
            <w:webHidden/>
          </w:rPr>
          <w:fldChar w:fldCharType="begin"/>
        </w:r>
        <w:r w:rsidR="00DE2BDB" w:rsidRPr="00D71684">
          <w:rPr>
            <w:webHidden/>
          </w:rPr>
          <w:instrText xml:space="preserve"> PAGEREF _Toc76993100 \h </w:instrText>
        </w:r>
        <w:r w:rsidR="00DE2BDB" w:rsidRPr="00D71684">
          <w:rPr>
            <w:webHidden/>
          </w:rPr>
        </w:r>
        <w:r w:rsidR="00DE2BDB" w:rsidRPr="00D71684">
          <w:rPr>
            <w:webHidden/>
          </w:rPr>
          <w:fldChar w:fldCharType="separate"/>
        </w:r>
        <w:r w:rsidR="00DE2BDB" w:rsidRPr="00D71684">
          <w:rPr>
            <w:webHidden/>
          </w:rPr>
          <w:t>8</w:t>
        </w:r>
        <w:r w:rsidR="00DE2BDB" w:rsidRPr="00D71684">
          <w:rPr>
            <w:webHidden/>
          </w:rPr>
          <w:fldChar w:fldCharType="end"/>
        </w:r>
      </w:hyperlink>
    </w:p>
    <w:p w14:paraId="220C647D" w14:textId="63EDB109" w:rsidR="00DE2BDB" w:rsidRPr="00D71684" w:rsidRDefault="00DF76D8">
      <w:pPr>
        <w:pStyle w:val="TOC1"/>
        <w:rPr>
          <w:rFonts w:asciiTheme="minorHAnsi" w:eastAsiaTheme="minorEastAsia" w:hAnsiTheme="minorHAnsi" w:cstheme="minorBidi"/>
          <w:szCs w:val="22"/>
          <w:lang w:val="en-IN" w:eastAsia="ja-JP"/>
        </w:rPr>
      </w:pPr>
      <w:hyperlink w:anchor="_Toc76993101" w:history="1">
        <w:r w:rsidR="00DE2BDB" w:rsidRPr="00D71684">
          <w:rPr>
            <w:rStyle w:val="Hyperlink"/>
          </w:rPr>
          <w:t>Annex &lt;X&gt; (informative): Change history</w:t>
        </w:r>
        <w:r w:rsidR="00DE2BDB" w:rsidRPr="00D71684">
          <w:rPr>
            <w:webHidden/>
          </w:rPr>
          <w:tab/>
        </w:r>
        <w:r w:rsidR="00DE2BDB" w:rsidRPr="00D71684">
          <w:rPr>
            <w:webHidden/>
          </w:rPr>
          <w:fldChar w:fldCharType="begin"/>
        </w:r>
        <w:r w:rsidR="00DE2BDB" w:rsidRPr="00D71684">
          <w:rPr>
            <w:webHidden/>
          </w:rPr>
          <w:instrText xml:space="preserve"> PAGEREF _Toc76993101 \h </w:instrText>
        </w:r>
        <w:r w:rsidR="00DE2BDB" w:rsidRPr="00D71684">
          <w:rPr>
            <w:webHidden/>
          </w:rPr>
        </w:r>
        <w:r w:rsidR="00DE2BDB" w:rsidRPr="00D71684">
          <w:rPr>
            <w:webHidden/>
          </w:rPr>
          <w:fldChar w:fldCharType="separate"/>
        </w:r>
        <w:r w:rsidR="00DE2BDB" w:rsidRPr="00D71684">
          <w:rPr>
            <w:webHidden/>
          </w:rPr>
          <w:t>9</w:t>
        </w:r>
        <w:r w:rsidR="00DE2BDB" w:rsidRPr="00D71684">
          <w:rPr>
            <w:webHidden/>
          </w:rPr>
          <w:fldChar w:fldCharType="end"/>
        </w:r>
      </w:hyperlink>
    </w:p>
    <w:p w14:paraId="0B9E3498" w14:textId="219B895F" w:rsidR="00080512" w:rsidRPr="00D71684" w:rsidRDefault="00DE2BDB">
      <w:r w:rsidRPr="00D71684">
        <w:rPr>
          <w:noProof/>
          <w:sz w:val="22"/>
        </w:rPr>
        <w:fldChar w:fldCharType="end"/>
      </w:r>
    </w:p>
    <w:p w14:paraId="4F546A15" w14:textId="77777777" w:rsidR="0074026F" w:rsidRPr="00D71684" w:rsidRDefault="00080512" w:rsidP="0074026F">
      <w:pPr>
        <w:pStyle w:val="Guidance"/>
      </w:pPr>
      <w:r w:rsidRPr="00D71684">
        <w:br w:type="page"/>
      </w:r>
      <w:r w:rsidR="0074026F" w:rsidRPr="00D71684">
        <w:lastRenderedPageBreak/>
        <w:t xml:space="preserve">For definitive guidance on drafting 3GPP TSs and TRs, see </w:t>
      </w:r>
      <w:hyperlink r:id="rId11" w:history="1">
        <w:r w:rsidR="0074026F" w:rsidRPr="00D71684">
          <w:rPr>
            <w:rStyle w:val="Hyperlink"/>
          </w:rPr>
          <w:t>3GPP TS 21.801</w:t>
        </w:r>
      </w:hyperlink>
      <w:r w:rsidR="0074026F" w:rsidRPr="00D71684">
        <w:t xml:space="preserve"> supplemented by the 3GPP web page </w:t>
      </w:r>
      <w:hyperlink r:id="rId12" w:history="1">
        <w:r w:rsidR="0074026F" w:rsidRPr="00D71684">
          <w:rPr>
            <w:rStyle w:val="Hyperlink"/>
          </w:rPr>
          <w:t>http://www.3gpp.org/specifications-groups/delegates-corner/writing-a-new-spec</w:t>
        </w:r>
      </w:hyperlink>
      <w:r w:rsidR="0074026F" w:rsidRPr="00D71684">
        <w:t xml:space="preserve">. </w:t>
      </w:r>
    </w:p>
    <w:p w14:paraId="747690AD" w14:textId="77777777" w:rsidR="0074026F" w:rsidRPr="00D71684" w:rsidRDefault="0074026F" w:rsidP="0074026F">
      <w:pPr>
        <w:pStyle w:val="Guidance"/>
      </w:pPr>
      <w:r w:rsidRPr="00D71684">
        <w:t>Ensure all blue guidance text is removed before submitting the TS/TR to the TSG for approval.</w:t>
      </w:r>
    </w:p>
    <w:p w14:paraId="03993004" w14:textId="77777777" w:rsidR="00080512" w:rsidRPr="00D71684" w:rsidRDefault="00080512">
      <w:pPr>
        <w:pStyle w:val="Heading1"/>
      </w:pPr>
      <w:bookmarkStart w:id="14" w:name="foreword"/>
      <w:bookmarkStart w:id="15" w:name="_Toc76993089"/>
      <w:bookmarkEnd w:id="14"/>
      <w:r w:rsidRPr="00D71684">
        <w:t>Foreword</w:t>
      </w:r>
      <w:bookmarkEnd w:id="15"/>
    </w:p>
    <w:p w14:paraId="26D3C3F9" w14:textId="77777777" w:rsidR="007B600E" w:rsidRPr="00D71684" w:rsidRDefault="0074026F" w:rsidP="007B600E">
      <w:pPr>
        <w:pStyle w:val="Guidance"/>
      </w:pPr>
      <w:r w:rsidRPr="00D71684">
        <w:t>This clause is mandatory; do not alter the text in any way</w:t>
      </w:r>
      <w:r w:rsidR="00465515" w:rsidRPr="00D71684">
        <w:t xml:space="preserve"> other than to choose between "Specification" and "Report"</w:t>
      </w:r>
      <w:r w:rsidRPr="00D71684">
        <w:t xml:space="preserve">. </w:t>
      </w:r>
    </w:p>
    <w:p w14:paraId="2511FBFA" w14:textId="77777777" w:rsidR="00080512" w:rsidRPr="00D71684" w:rsidRDefault="00080512">
      <w:r w:rsidRPr="00D71684">
        <w:t xml:space="preserve">This Technical </w:t>
      </w:r>
      <w:bookmarkStart w:id="16" w:name="spectype3"/>
      <w:r w:rsidRPr="00D71684">
        <w:t>Specification</w:t>
      </w:r>
      <w:r w:rsidR="00602AEA" w:rsidRPr="00D71684">
        <w:t>|Report</w:t>
      </w:r>
      <w:bookmarkEnd w:id="16"/>
      <w:r w:rsidRPr="00D71684">
        <w:t xml:space="preserve"> has been produced by the 3</w:t>
      </w:r>
      <w:r w:rsidR="00F04712" w:rsidRPr="00D71684">
        <w:t>rd</w:t>
      </w:r>
      <w:r w:rsidRPr="00D71684">
        <w:t xml:space="preserve"> Generation Partnership Project (3GPP).</w:t>
      </w:r>
    </w:p>
    <w:p w14:paraId="3DFC7B77" w14:textId="77777777" w:rsidR="00080512" w:rsidRPr="00D71684" w:rsidRDefault="00080512">
      <w:r w:rsidRPr="00D716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71684" w:rsidRDefault="00080512">
      <w:pPr>
        <w:pStyle w:val="B1"/>
      </w:pPr>
      <w:r w:rsidRPr="00D71684">
        <w:t>Version x.y.z</w:t>
      </w:r>
    </w:p>
    <w:p w14:paraId="580463B0" w14:textId="77777777" w:rsidR="00080512" w:rsidRPr="00D71684" w:rsidRDefault="00080512">
      <w:pPr>
        <w:pStyle w:val="B1"/>
      </w:pPr>
      <w:r w:rsidRPr="00D71684">
        <w:t>where:</w:t>
      </w:r>
    </w:p>
    <w:p w14:paraId="3B71368C" w14:textId="77777777" w:rsidR="00080512" w:rsidRPr="00D71684" w:rsidRDefault="00080512">
      <w:pPr>
        <w:pStyle w:val="B2"/>
      </w:pPr>
      <w:r w:rsidRPr="00D71684">
        <w:t>x</w:t>
      </w:r>
      <w:r w:rsidRPr="00D71684">
        <w:tab/>
        <w:t>the first digit:</w:t>
      </w:r>
    </w:p>
    <w:p w14:paraId="01466A03" w14:textId="77777777" w:rsidR="00080512" w:rsidRPr="00D71684" w:rsidRDefault="00080512">
      <w:pPr>
        <w:pStyle w:val="B3"/>
      </w:pPr>
      <w:r w:rsidRPr="00D71684">
        <w:t>1</w:t>
      </w:r>
      <w:r w:rsidRPr="00D71684">
        <w:tab/>
        <w:t>presented to TSG for information;</w:t>
      </w:r>
    </w:p>
    <w:p w14:paraId="055D9DB4" w14:textId="77777777" w:rsidR="00080512" w:rsidRPr="00D71684" w:rsidRDefault="00080512">
      <w:pPr>
        <w:pStyle w:val="B3"/>
      </w:pPr>
      <w:r w:rsidRPr="00D71684">
        <w:t>2</w:t>
      </w:r>
      <w:r w:rsidRPr="00D71684">
        <w:tab/>
        <w:t>presented to TSG for approval;</w:t>
      </w:r>
    </w:p>
    <w:p w14:paraId="7377C719" w14:textId="77777777" w:rsidR="00080512" w:rsidRPr="00D71684" w:rsidRDefault="00080512">
      <w:pPr>
        <w:pStyle w:val="B3"/>
      </w:pPr>
      <w:r w:rsidRPr="00D71684">
        <w:t>3</w:t>
      </w:r>
      <w:r w:rsidRPr="00D71684">
        <w:tab/>
        <w:t>or greater indicates TSG approved document under change control.</w:t>
      </w:r>
    </w:p>
    <w:p w14:paraId="551E0512" w14:textId="77777777" w:rsidR="00080512" w:rsidRPr="00D71684" w:rsidRDefault="00080512">
      <w:pPr>
        <w:pStyle w:val="B2"/>
      </w:pPr>
      <w:r w:rsidRPr="00D71684">
        <w:t>y</w:t>
      </w:r>
      <w:r w:rsidRPr="00D71684">
        <w:tab/>
        <w:t>the second digit is incremented for all changes of substance, i.e. technical enhancements, corrections, updates, etc.</w:t>
      </w:r>
    </w:p>
    <w:p w14:paraId="7BB56F35" w14:textId="77777777" w:rsidR="00080512" w:rsidRPr="00D71684" w:rsidRDefault="00080512">
      <w:pPr>
        <w:pStyle w:val="B2"/>
      </w:pPr>
      <w:r w:rsidRPr="00D71684">
        <w:t>z</w:t>
      </w:r>
      <w:r w:rsidRPr="00D71684">
        <w:tab/>
        <w:t>the third digit is incremented when editorial only changes have been incorporated in the document.</w:t>
      </w:r>
    </w:p>
    <w:p w14:paraId="7A784521" w14:textId="77777777" w:rsidR="00465515" w:rsidRPr="00D71684" w:rsidRDefault="00465515" w:rsidP="00465515">
      <w:pPr>
        <w:pStyle w:val="Guidance"/>
      </w:pPr>
      <w:r w:rsidRPr="00D71684">
        <w:t>In drafting the TS/TR</w:t>
      </w:r>
      <w:r w:rsidR="00D76048" w:rsidRPr="00D71684">
        <w:t>,</w:t>
      </w:r>
      <w:r w:rsidRPr="00D71684">
        <w:t xml:space="preserve"> pay particular attention to the use of modal auxiliary verbs!</w:t>
      </w:r>
      <w:r w:rsidR="00D76048" w:rsidRPr="00D71684">
        <w:t xml:space="preserve"> TRs shall not contain any normative provisions.</w:t>
      </w:r>
    </w:p>
    <w:p w14:paraId="7300ED02" w14:textId="77777777" w:rsidR="008C384C" w:rsidRPr="00D71684" w:rsidRDefault="008C384C" w:rsidP="008C384C">
      <w:r w:rsidRPr="00D71684">
        <w:t xml:space="preserve">In </w:t>
      </w:r>
      <w:r w:rsidR="0074026F" w:rsidRPr="00D71684">
        <w:t>the present</w:t>
      </w:r>
      <w:r w:rsidRPr="00D71684">
        <w:t xml:space="preserve"> document, modal verbs have the following meanings:</w:t>
      </w:r>
    </w:p>
    <w:p w14:paraId="059166D5" w14:textId="77777777" w:rsidR="008C384C" w:rsidRPr="00D71684" w:rsidRDefault="008C384C" w:rsidP="00774DA4">
      <w:pPr>
        <w:pStyle w:val="EX"/>
      </w:pPr>
      <w:r w:rsidRPr="00D71684">
        <w:rPr>
          <w:b/>
        </w:rPr>
        <w:t>shall</w:t>
      </w:r>
      <w:r w:rsidRPr="00D71684">
        <w:tab/>
      </w:r>
      <w:r w:rsidRPr="00D71684">
        <w:tab/>
        <w:t>indicates a mandatory requirement to do something</w:t>
      </w:r>
    </w:p>
    <w:p w14:paraId="3622ABA8" w14:textId="77777777" w:rsidR="008C384C" w:rsidRPr="00D71684" w:rsidRDefault="008C384C" w:rsidP="00774DA4">
      <w:pPr>
        <w:pStyle w:val="EX"/>
      </w:pPr>
      <w:r w:rsidRPr="00D71684">
        <w:rPr>
          <w:b/>
        </w:rPr>
        <w:t>shall not</w:t>
      </w:r>
      <w:r w:rsidRPr="00D71684">
        <w:tab/>
        <w:t>indicates an interdiction (</w:t>
      </w:r>
      <w:r w:rsidR="001F1132" w:rsidRPr="00D71684">
        <w:t>prohibition</w:t>
      </w:r>
      <w:r w:rsidRPr="00D71684">
        <w:t>) to do something</w:t>
      </w:r>
    </w:p>
    <w:p w14:paraId="6B20214C" w14:textId="77777777" w:rsidR="00BA19ED" w:rsidRPr="00D71684" w:rsidRDefault="00BA19ED" w:rsidP="00A27486">
      <w:r w:rsidRPr="00D71684">
        <w:t>The constructions "shall" and "shall not" are confined to the context of normative provisions, and do not appear in Technical Reports.</w:t>
      </w:r>
    </w:p>
    <w:p w14:paraId="4AAA5592" w14:textId="77777777" w:rsidR="00C1496A" w:rsidRPr="00D71684" w:rsidRDefault="00C1496A" w:rsidP="00A27486">
      <w:r w:rsidRPr="00D71684">
        <w:t xml:space="preserve">The constructions "must" and "must not" are not used as substitutes for "shall" and "shall not". Their use is avoided insofar as possible, and </w:t>
      </w:r>
      <w:r w:rsidR="001F1132" w:rsidRPr="00D71684">
        <w:t xml:space="preserve">they </w:t>
      </w:r>
      <w:r w:rsidRPr="00D71684">
        <w:t xml:space="preserve">are </w:t>
      </w:r>
      <w:r w:rsidR="001F1132" w:rsidRPr="00D71684">
        <w:t>not</w:t>
      </w:r>
      <w:r w:rsidRPr="00D7168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71684" w:rsidRDefault="008C384C" w:rsidP="00774DA4">
      <w:pPr>
        <w:pStyle w:val="EX"/>
      </w:pPr>
      <w:r w:rsidRPr="00D71684">
        <w:rPr>
          <w:b/>
        </w:rPr>
        <w:t>should</w:t>
      </w:r>
      <w:r w:rsidRPr="00D71684">
        <w:tab/>
      </w:r>
      <w:r w:rsidRPr="00D71684">
        <w:tab/>
        <w:t>indicates a recommendation to do something</w:t>
      </w:r>
    </w:p>
    <w:p w14:paraId="6D04F475" w14:textId="77777777" w:rsidR="008C384C" w:rsidRPr="00D71684" w:rsidRDefault="008C384C" w:rsidP="00774DA4">
      <w:pPr>
        <w:pStyle w:val="EX"/>
      </w:pPr>
      <w:r w:rsidRPr="00D71684">
        <w:rPr>
          <w:b/>
        </w:rPr>
        <w:t>should not</w:t>
      </w:r>
      <w:r w:rsidRPr="00D71684">
        <w:tab/>
        <w:t>indicates a recommendation not to do something</w:t>
      </w:r>
    </w:p>
    <w:p w14:paraId="72230B23" w14:textId="77777777" w:rsidR="008C384C" w:rsidRPr="00D71684" w:rsidRDefault="008C384C" w:rsidP="00774DA4">
      <w:pPr>
        <w:pStyle w:val="EX"/>
      </w:pPr>
      <w:r w:rsidRPr="00D71684">
        <w:rPr>
          <w:b/>
        </w:rPr>
        <w:t>may</w:t>
      </w:r>
      <w:r w:rsidRPr="00D71684">
        <w:tab/>
      </w:r>
      <w:r w:rsidRPr="00D71684">
        <w:tab/>
        <w:t>indicates permission to do something</w:t>
      </w:r>
    </w:p>
    <w:p w14:paraId="456F2770" w14:textId="77777777" w:rsidR="008C384C" w:rsidRPr="00D71684" w:rsidRDefault="008C384C" w:rsidP="00774DA4">
      <w:pPr>
        <w:pStyle w:val="EX"/>
      </w:pPr>
      <w:r w:rsidRPr="00D71684">
        <w:rPr>
          <w:b/>
        </w:rPr>
        <w:t>need not</w:t>
      </w:r>
      <w:r w:rsidRPr="00D71684">
        <w:tab/>
        <w:t>indicates permission not to do something</w:t>
      </w:r>
    </w:p>
    <w:p w14:paraId="5448D8EA" w14:textId="77777777" w:rsidR="008C384C" w:rsidRPr="00D71684" w:rsidRDefault="008C384C" w:rsidP="00A27486">
      <w:r w:rsidRPr="00D71684">
        <w:t>The construction "may not" is ambiguous</w:t>
      </w:r>
      <w:r w:rsidR="001F1132" w:rsidRPr="00D71684">
        <w:t xml:space="preserve"> </w:t>
      </w:r>
      <w:r w:rsidRPr="00D71684">
        <w:t xml:space="preserve">and </w:t>
      </w:r>
      <w:r w:rsidR="00774DA4" w:rsidRPr="00D71684">
        <w:t>is not</w:t>
      </w:r>
      <w:r w:rsidR="00F9008D" w:rsidRPr="00D71684">
        <w:t xml:space="preserve"> </w:t>
      </w:r>
      <w:r w:rsidRPr="00D71684">
        <w:t>used in normative elements.</w:t>
      </w:r>
      <w:r w:rsidR="001F1132" w:rsidRPr="00D71684">
        <w:t xml:space="preserve"> The </w:t>
      </w:r>
      <w:r w:rsidR="003765B8" w:rsidRPr="00D71684">
        <w:t xml:space="preserve">unambiguous </w:t>
      </w:r>
      <w:r w:rsidR="001F1132" w:rsidRPr="00D71684">
        <w:t>construction</w:t>
      </w:r>
      <w:r w:rsidR="003765B8" w:rsidRPr="00D71684">
        <w:t>s</w:t>
      </w:r>
      <w:r w:rsidR="001F1132" w:rsidRPr="00D71684">
        <w:t xml:space="preserve"> "might not" </w:t>
      </w:r>
      <w:r w:rsidR="003765B8" w:rsidRPr="00D71684">
        <w:t>or "shall not" are</w:t>
      </w:r>
      <w:r w:rsidR="001F1132" w:rsidRPr="00D71684">
        <w:t xml:space="preserve"> used </w:t>
      </w:r>
      <w:r w:rsidR="003765B8" w:rsidRPr="00D71684">
        <w:t xml:space="preserve">instead, depending upon the </w:t>
      </w:r>
      <w:r w:rsidR="001F1132" w:rsidRPr="00D71684">
        <w:t>meaning intended.</w:t>
      </w:r>
    </w:p>
    <w:p w14:paraId="09B67210" w14:textId="77777777" w:rsidR="008C384C" w:rsidRPr="00D71684" w:rsidRDefault="008C384C" w:rsidP="00774DA4">
      <w:pPr>
        <w:pStyle w:val="EX"/>
      </w:pPr>
      <w:r w:rsidRPr="00D71684">
        <w:rPr>
          <w:b/>
        </w:rPr>
        <w:t>can</w:t>
      </w:r>
      <w:r w:rsidRPr="00D71684">
        <w:tab/>
      </w:r>
      <w:r w:rsidRPr="00D71684">
        <w:tab/>
        <w:t>indicates</w:t>
      </w:r>
      <w:r w:rsidR="00774DA4" w:rsidRPr="00D71684">
        <w:t xml:space="preserve"> that something is possible</w:t>
      </w:r>
    </w:p>
    <w:p w14:paraId="37427640" w14:textId="77777777" w:rsidR="00774DA4" w:rsidRPr="00D71684" w:rsidRDefault="00774DA4" w:rsidP="00774DA4">
      <w:pPr>
        <w:pStyle w:val="EX"/>
      </w:pPr>
      <w:r w:rsidRPr="00D71684">
        <w:rPr>
          <w:b/>
        </w:rPr>
        <w:t>cannot</w:t>
      </w:r>
      <w:r w:rsidRPr="00D71684">
        <w:tab/>
      </w:r>
      <w:r w:rsidRPr="00D71684">
        <w:tab/>
        <w:t>indicates that something is impossible</w:t>
      </w:r>
    </w:p>
    <w:p w14:paraId="0BBF5610" w14:textId="77777777" w:rsidR="00774DA4" w:rsidRPr="00D71684" w:rsidRDefault="00774DA4" w:rsidP="00A27486">
      <w:r w:rsidRPr="00D71684">
        <w:t xml:space="preserve">The constructions "can" and "cannot" </w:t>
      </w:r>
      <w:r w:rsidR="00F9008D" w:rsidRPr="00D71684">
        <w:t xml:space="preserve">are not </w:t>
      </w:r>
      <w:r w:rsidRPr="00D71684">
        <w:t>substitute</w:t>
      </w:r>
      <w:r w:rsidR="003765B8" w:rsidRPr="00D71684">
        <w:t>s</w:t>
      </w:r>
      <w:r w:rsidRPr="00D71684">
        <w:t xml:space="preserve"> for "may" and "need not".</w:t>
      </w:r>
    </w:p>
    <w:p w14:paraId="46554B00" w14:textId="77777777" w:rsidR="00774DA4" w:rsidRPr="00D71684" w:rsidRDefault="00774DA4" w:rsidP="00774DA4">
      <w:pPr>
        <w:pStyle w:val="EX"/>
      </w:pPr>
      <w:r w:rsidRPr="00D71684">
        <w:rPr>
          <w:b/>
        </w:rPr>
        <w:lastRenderedPageBreak/>
        <w:t>will</w:t>
      </w:r>
      <w:r w:rsidRPr="00D71684">
        <w:tab/>
      </w:r>
      <w:r w:rsidRPr="00D71684">
        <w:tab/>
        <w:t xml:space="preserve">indicates that something is certain </w:t>
      </w:r>
      <w:r w:rsidR="003765B8" w:rsidRPr="00D71684">
        <w:t xml:space="preserve">or </w:t>
      </w:r>
      <w:r w:rsidRPr="00D71684">
        <w:t xml:space="preserve">expected to happen </w:t>
      </w:r>
      <w:r w:rsidR="003765B8" w:rsidRPr="00D71684">
        <w:t xml:space="preserve">as a result of action taken by an </w:t>
      </w:r>
      <w:r w:rsidRPr="00D71684">
        <w:t>agency the behaviour of which is outside the scope of the present document</w:t>
      </w:r>
    </w:p>
    <w:p w14:paraId="512B18C3" w14:textId="77777777" w:rsidR="00774DA4" w:rsidRPr="00D71684" w:rsidRDefault="00774DA4" w:rsidP="00774DA4">
      <w:pPr>
        <w:pStyle w:val="EX"/>
      </w:pPr>
      <w:r w:rsidRPr="00D71684">
        <w:rPr>
          <w:b/>
        </w:rPr>
        <w:t>will not</w:t>
      </w:r>
      <w:r w:rsidRPr="00D71684">
        <w:tab/>
      </w:r>
      <w:r w:rsidRPr="00D71684">
        <w:tab/>
        <w:t xml:space="preserve">indicates that something is certain </w:t>
      </w:r>
      <w:r w:rsidR="003765B8" w:rsidRPr="00D71684">
        <w:t xml:space="preserve">or expected not </w:t>
      </w:r>
      <w:r w:rsidRPr="00D71684">
        <w:t xml:space="preserve">to happen </w:t>
      </w:r>
      <w:r w:rsidR="003765B8" w:rsidRPr="00D71684">
        <w:t xml:space="preserve">as a result of action taken </w:t>
      </w:r>
      <w:r w:rsidRPr="00D71684">
        <w:t xml:space="preserve">by </w:t>
      </w:r>
      <w:r w:rsidR="003765B8" w:rsidRPr="00D71684">
        <w:t xml:space="preserve">an </w:t>
      </w:r>
      <w:r w:rsidRPr="00D71684">
        <w:t>agency the behaviour of which is outside the scope of the present document</w:t>
      </w:r>
    </w:p>
    <w:p w14:paraId="7D61E1E7" w14:textId="77777777" w:rsidR="001F1132" w:rsidRPr="00D71684" w:rsidRDefault="001F1132" w:rsidP="00774DA4">
      <w:pPr>
        <w:pStyle w:val="EX"/>
      </w:pPr>
      <w:r w:rsidRPr="00D71684">
        <w:rPr>
          <w:b/>
        </w:rPr>
        <w:t>might</w:t>
      </w:r>
      <w:r w:rsidRPr="00D71684">
        <w:tab/>
        <w:t xml:space="preserve">indicates a likelihood that something will happen as a result of </w:t>
      </w:r>
      <w:r w:rsidR="003765B8" w:rsidRPr="00D71684">
        <w:t xml:space="preserve">action taken by </w:t>
      </w:r>
      <w:r w:rsidRPr="00D71684">
        <w:t>some agency the behaviour of which is outside the scope of the present document</w:t>
      </w:r>
    </w:p>
    <w:p w14:paraId="2F245ECB" w14:textId="77777777" w:rsidR="003765B8" w:rsidRPr="00D71684" w:rsidRDefault="003765B8" w:rsidP="003765B8">
      <w:pPr>
        <w:pStyle w:val="EX"/>
      </w:pPr>
      <w:r w:rsidRPr="00D71684">
        <w:rPr>
          <w:b/>
        </w:rPr>
        <w:t>might not</w:t>
      </w:r>
      <w:r w:rsidRPr="00D71684">
        <w:tab/>
        <w:t>indicates a likelihood that something will not happen as a result of action taken by some agency the behaviour of which is outside the scope of the present document</w:t>
      </w:r>
    </w:p>
    <w:p w14:paraId="21555F99" w14:textId="77777777" w:rsidR="001F1132" w:rsidRPr="00D71684" w:rsidRDefault="001F1132" w:rsidP="001F1132">
      <w:r w:rsidRPr="00D71684">
        <w:t>In addition:</w:t>
      </w:r>
    </w:p>
    <w:p w14:paraId="63413FDB" w14:textId="77777777" w:rsidR="00774DA4" w:rsidRPr="00D71684" w:rsidRDefault="00774DA4" w:rsidP="00774DA4">
      <w:pPr>
        <w:pStyle w:val="EX"/>
      </w:pPr>
      <w:r w:rsidRPr="00D71684">
        <w:rPr>
          <w:b/>
        </w:rPr>
        <w:t>is</w:t>
      </w:r>
      <w:r w:rsidRPr="00D71684">
        <w:tab/>
        <w:t>(or any other verb in the indicative</w:t>
      </w:r>
      <w:r w:rsidR="001F1132" w:rsidRPr="00D71684">
        <w:t xml:space="preserve"> mood</w:t>
      </w:r>
      <w:r w:rsidRPr="00D71684">
        <w:t>) indicates a statement of fact</w:t>
      </w:r>
    </w:p>
    <w:p w14:paraId="593B9524" w14:textId="77777777" w:rsidR="00647114" w:rsidRPr="00D71684" w:rsidRDefault="00647114" w:rsidP="00774DA4">
      <w:pPr>
        <w:pStyle w:val="EX"/>
      </w:pPr>
      <w:r w:rsidRPr="00D71684">
        <w:rPr>
          <w:b/>
        </w:rPr>
        <w:t>is not</w:t>
      </w:r>
      <w:r w:rsidRPr="00D71684">
        <w:tab/>
        <w:t>(or any other negative verb in the indicative</w:t>
      </w:r>
      <w:r w:rsidR="001F1132" w:rsidRPr="00D71684">
        <w:t xml:space="preserve"> mood</w:t>
      </w:r>
      <w:r w:rsidRPr="00D71684">
        <w:t>) indicates a statement of fact</w:t>
      </w:r>
    </w:p>
    <w:p w14:paraId="5DD56516" w14:textId="77777777" w:rsidR="00774DA4" w:rsidRPr="00D71684" w:rsidRDefault="00647114" w:rsidP="00A27486">
      <w:r w:rsidRPr="00D71684">
        <w:t>The constructions "is" and "is not" do not indicate requirements.</w:t>
      </w:r>
    </w:p>
    <w:p w14:paraId="5E93E31E" w14:textId="77777777" w:rsidR="00080512" w:rsidRPr="00D71684" w:rsidRDefault="00080512">
      <w:pPr>
        <w:pStyle w:val="Heading1"/>
      </w:pPr>
      <w:bookmarkStart w:id="17" w:name="introduction"/>
      <w:bookmarkStart w:id="18" w:name="_Toc76993090"/>
      <w:bookmarkEnd w:id="17"/>
      <w:r w:rsidRPr="00D71684">
        <w:t>Introduction</w:t>
      </w:r>
      <w:bookmarkEnd w:id="18"/>
    </w:p>
    <w:p w14:paraId="6A7CE5D7" w14:textId="77777777" w:rsidR="00080512" w:rsidRPr="00D71684" w:rsidRDefault="00080512">
      <w:pPr>
        <w:pStyle w:val="Guidance"/>
      </w:pPr>
      <w:r w:rsidRPr="00D71684">
        <w:t xml:space="preserve">This clause is optional. If it exists, it </w:t>
      </w:r>
      <w:r w:rsidR="00465515" w:rsidRPr="00D71684">
        <w:t>shall</w:t>
      </w:r>
      <w:r w:rsidRPr="00D71684">
        <w:t xml:space="preserve"> </w:t>
      </w:r>
      <w:r w:rsidR="00465515" w:rsidRPr="00D71684">
        <w:t xml:space="preserve">be </w:t>
      </w:r>
      <w:r w:rsidRPr="00D71684">
        <w:t>the second unnumbered clause.</w:t>
      </w:r>
    </w:p>
    <w:p w14:paraId="548A512E" w14:textId="77777777" w:rsidR="00080512" w:rsidRPr="00D71684" w:rsidRDefault="00080512">
      <w:pPr>
        <w:pStyle w:val="Heading1"/>
      </w:pPr>
      <w:r w:rsidRPr="00D71684">
        <w:br w:type="page"/>
      </w:r>
      <w:bookmarkStart w:id="19" w:name="scope"/>
      <w:bookmarkStart w:id="20" w:name="_Toc76993091"/>
      <w:bookmarkEnd w:id="19"/>
      <w:r w:rsidRPr="00D71684">
        <w:lastRenderedPageBreak/>
        <w:t>1</w:t>
      </w:r>
      <w:r w:rsidRPr="00D71684">
        <w:tab/>
        <w:t>Scope</w:t>
      </w:r>
      <w:bookmarkEnd w:id="20"/>
    </w:p>
    <w:p w14:paraId="4EA05E1B" w14:textId="36B568C7" w:rsidR="00080512" w:rsidRPr="00D71684" w:rsidRDefault="00051CED">
      <w:r w:rsidRPr="00D71684">
        <w:t>The present document</w:t>
      </w:r>
      <w:r>
        <w:t xml:space="preserve"> specifies the management aspects of edge computing including concepts, use cases, requirements and procedural flows that covers </w:t>
      </w:r>
      <w:r w:rsidRPr="00AD7516">
        <w:t xml:space="preserve">lifecycle management, provisioning, performance assurance and fault supervision </w:t>
      </w:r>
      <w:r>
        <w:t>for edge computing.</w:t>
      </w:r>
    </w:p>
    <w:p w14:paraId="794720D9" w14:textId="77777777" w:rsidR="00080512" w:rsidRPr="00D71684" w:rsidRDefault="00080512">
      <w:pPr>
        <w:pStyle w:val="Heading1"/>
      </w:pPr>
      <w:bookmarkStart w:id="21" w:name="references"/>
      <w:bookmarkStart w:id="22" w:name="_Toc76993092"/>
      <w:bookmarkEnd w:id="21"/>
      <w:r w:rsidRPr="00D71684">
        <w:t>2</w:t>
      </w:r>
      <w:r w:rsidRPr="00D71684">
        <w:tab/>
        <w:t>References</w:t>
      </w:r>
      <w:bookmarkEnd w:id="22"/>
    </w:p>
    <w:p w14:paraId="38C42C61" w14:textId="77777777" w:rsidR="00080512" w:rsidRPr="00D71684" w:rsidRDefault="00080512">
      <w:r w:rsidRPr="00D71684">
        <w:t>The following documents contain provisions which, through reference in this text, constitute provisions of the present document.</w:t>
      </w:r>
    </w:p>
    <w:p w14:paraId="58E74F57" w14:textId="77777777" w:rsidR="00080512" w:rsidRPr="00D71684" w:rsidRDefault="00051834" w:rsidP="00051834">
      <w:pPr>
        <w:pStyle w:val="B1"/>
      </w:pPr>
      <w:r w:rsidRPr="00D71684">
        <w:t>-</w:t>
      </w:r>
      <w:r w:rsidRPr="00D71684">
        <w:tab/>
      </w:r>
      <w:r w:rsidR="00080512" w:rsidRPr="00D71684">
        <w:t>References are either specific (identified by date of publication, edition numbe</w:t>
      </w:r>
      <w:r w:rsidR="00DC4DA2" w:rsidRPr="00D71684">
        <w:t>r, version number, etc.) or non</w:t>
      </w:r>
      <w:r w:rsidR="00DC4DA2" w:rsidRPr="00D71684">
        <w:noBreakHyphen/>
      </w:r>
      <w:r w:rsidR="00080512" w:rsidRPr="00D71684">
        <w:t>specific.</w:t>
      </w:r>
    </w:p>
    <w:p w14:paraId="3CDBAF19" w14:textId="77777777" w:rsidR="00080512" w:rsidRPr="00D71684" w:rsidRDefault="00051834" w:rsidP="00051834">
      <w:pPr>
        <w:pStyle w:val="B1"/>
      </w:pPr>
      <w:r w:rsidRPr="00D71684">
        <w:t>-</w:t>
      </w:r>
      <w:r w:rsidRPr="00D71684">
        <w:tab/>
      </w:r>
      <w:r w:rsidR="00080512" w:rsidRPr="00D71684">
        <w:t>For a specific reference, subsequent revisions do not apply.</w:t>
      </w:r>
    </w:p>
    <w:p w14:paraId="52D91A89" w14:textId="77777777" w:rsidR="00080512" w:rsidRPr="00D71684" w:rsidRDefault="00051834" w:rsidP="00051834">
      <w:pPr>
        <w:pStyle w:val="B1"/>
      </w:pPr>
      <w:r w:rsidRPr="00D71684">
        <w:t>-</w:t>
      </w:r>
      <w:r w:rsidRPr="00D71684">
        <w:tab/>
      </w:r>
      <w:r w:rsidR="00080512" w:rsidRPr="00D71684">
        <w:t>For a non-specific reference, the latest version applies. In the case of a reference to a 3GPP document (including a GSM document), a non-specific reference implicitly refers to the latest version of that document</w:t>
      </w:r>
      <w:r w:rsidR="00080512" w:rsidRPr="00D71684">
        <w:rPr>
          <w:i/>
        </w:rPr>
        <w:t xml:space="preserve"> in the same Release as the present document</w:t>
      </w:r>
      <w:r w:rsidR="00080512" w:rsidRPr="00D71684">
        <w:t>.</w:t>
      </w:r>
    </w:p>
    <w:p w14:paraId="6DDBEC68" w14:textId="77777777" w:rsidR="00EC4A25" w:rsidRPr="00D71684" w:rsidRDefault="00EC4A25" w:rsidP="00EC4A25">
      <w:pPr>
        <w:pStyle w:val="EX"/>
      </w:pPr>
      <w:r w:rsidRPr="00D71684">
        <w:t>[1]</w:t>
      </w:r>
      <w:r w:rsidRPr="00D71684">
        <w:tab/>
        <w:t>3GPP TR 21.905: "Vocabulary for 3GPP Specifications".</w:t>
      </w:r>
    </w:p>
    <w:p w14:paraId="29094E8A" w14:textId="77777777" w:rsidR="00EC4A25" w:rsidRPr="00D71684" w:rsidRDefault="00EC4A25" w:rsidP="00EC4A25">
      <w:pPr>
        <w:pStyle w:val="EX"/>
      </w:pPr>
      <w:r w:rsidRPr="00D71684">
        <w:t>…</w:t>
      </w:r>
    </w:p>
    <w:p w14:paraId="24ACB616" w14:textId="6C9405E1" w:rsidR="00080512" w:rsidRDefault="00080512" w:rsidP="00A83462">
      <w:pPr>
        <w:pStyle w:val="EX"/>
      </w:pPr>
      <w:r w:rsidRPr="00D71684">
        <w:t>[</w:t>
      </w:r>
      <w:r w:rsidR="00A83462">
        <w:t>2</w:t>
      </w:r>
      <w:r w:rsidRPr="00D71684">
        <w:t>]</w:t>
      </w:r>
      <w:r w:rsidRPr="00D71684">
        <w:tab/>
      </w:r>
      <w:r w:rsidR="00A83462">
        <w:t>3GPP TS</w:t>
      </w:r>
      <w:r w:rsidR="00A83462" w:rsidRPr="00D71684">
        <w:t> 2</w:t>
      </w:r>
      <w:r w:rsidR="00A83462">
        <w:t>3</w:t>
      </w:r>
      <w:r w:rsidR="00A83462" w:rsidRPr="00D71684">
        <w:t>.</w:t>
      </w:r>
      <w:r w:rsidR="00A83462">
        <w:t xml:space="preserve">558 </w:t>
      </w:r>
      <w:r w:rsidR="00A83462" w:rsidRPr="00F477AF">
        <w:t>Architecture for enabling Edge Applications</w:t>
      </w:r>
      <w:r w:rsidR="00A83462" w:rsidRPr="00D71684" w:rsidDel="004B4CCF">
        <w:t xml:space="preserve"> </w:t>
      </w:r>
      <w:bookmarkStart w:id="23" w:name="definitions"/>
      <w:bookmarkStart w:id="24" w:name="_Toc76993093"/>
      <w:bookmarkEnd w:id="23"/>
      <w:r w:rsidR="008B66C0">
        <w:t>[</w:t>
      </w:r>
      <w:r w:rsidRPr="00D71684">
        <w:t>3</w:t>
      </w:r>
      <w:r w:rsidR="008B66C0">
        <w:t>]</w:t>
      </w:r>
      <w:r w:rsidRPr="00D71684">
        <w:tab/>
      </w:r>
      <w:r w:rsidR="008B66C0">
        <w:t>3GPP TS</w:t>
      </w:r>
      <w:r w:rsidR="008B66C0" w:rsidRPr="00D71684">
        <w:t> 2</w:t>
      </w:r>
      <w:r w:rsidR="008B66C0">
        <w:t>8</w:t>
      </w:r>
      <w:r w:rsidR="008B66C0" w:rsidRPr="00D71684">
        <w:t>.</w:t>
      </w:r>
      <w:r w:rsidR="008B66C0">
        <w:t>541</w:t>
      </w:r>
      <w:r w:rsidR="008B66C0" w:rsidRPr="00D71684">
        <w:t>: "</w:t>
      </w:r>
      <w:r w:rsidR="008B66C0" w:rsidRPr="00B9381D">
        <w:rPr>
          <w:snapToGrid w:val="0"/>
        </w:rPr>
        <w:t>5G Network Resource Model (NRM);</w:t>
      </w:r>
      <w:r w:rsidR="008B66C0" w:rsidRPr="00D71684">
        <w:t>"</w:t>
      </w:r>
      <w:bookmarkEnd w:id="24"/>
    </w:p>
    <w:p w14:paraId="0F20152C" w14:textId="33A8D60F" w:rsidR="002E5912" w:rsidRPr="00D71684" w:rsidRDefault="002E5912" w:rsidP="002E5912">
      <w:pPr>
        <w:pStyle w:val="EX"/>
      </w:pPr>
      <w:r>
        <w:t>[</w:t>
      </w:r>
      <w:r>
        <w:t>4</w:t>
      </w:r>
      <w:r>
        <w:t>]</w:t>
      </w:r>
      <w:r w:rsidRPr="00D71684">
        <w:tab/>
      </w:r>
      <w:r w:rsidRPr="006C3E65">
        <w:t>3GPP TS 28.622 “Generic Network Resource Model (NRM) Integration Reference Point (IRP); Information Service (IS)”.</w:t>
      </w:r>
    </w:p>
    <w:p w14:paraId="01E5FCBF" w14:textId="7C78773D" w:rsidR="002E5912" w:rsidRPr="00D71684" w:rsidRDefault="002E5912" w:rsidP="002E5912">
      <w:pPr>
        <w:pStyle w:val="EX"/>
      </w:pPr>
      <w:r>
        <w:t>[</w:t>
      </w:r>
      <w:r>
        <w:t>5</w:t>
      </w:r>
      <w:r>
        <w:t>]</w:t>
      </w:r>
      <w:r w:rsidRPr="00D71684">
        <w:tab/>
      </w:r>
      <w:r w:rsidRPr="008C4500">
        <w:t>3GPP T</w:t>
      </w:r>
      <w:r>
        <w:t>S</w:t>
      </w:r>
      <w:r w:rsidRPr="008C4500">
        <w:t xml:space="preserve"> </w:t>
      </w:r>
      <w:r>
        <w:t>28.532</w:t>
      </w:r>
      <w:r w:rsidRPr="008C4500">
        <w:t xml:space="preserve"> </w:t>
      </w:r>
      <w:r>
        <w:t>“</w:t>
      </w:r>
      <w:r w:rsidRPr="00A83AB5">
        <w:t xml:space="preserve">Management and orchestration; </w:t>
      </w:r>
      <w:r>
        <w:t>Generic management services”.</w:t>
      </w:r>
    </w:p>
    <w:p w14:paraId="30E75FC7" w14:textId="37F052B6" w:rsidR="00CB1E85" w:rsidRDefault="00CB1E85" w:rsidP="00CB1E85">
      <w:pPr>
        <w:pStyle w:val="ZT"/>
        <w:framePr w:wrap="auto" w:hAnchor="text" w:yAlign="inline"/>
        <w:spacing w:after="180"/>
        <w:ind w:left="1728" w:right="403" w:hanging="1440"/>
        <w:jc w:val="left"/>
        <w:rPr>
          <w:rFonts w:ascii="Times New Roman" w:hAnsi="Times New Roman"/>
          <w:b w:val="0"/>
          <w:sz w:val="20"/>
        </w:rPr>
      </w:pPr>
      <w:r w:rsidRPr="00360F48">
        <w:rPr>
          <w:rFonts w:ascii="Times New Roman" w:hAnsi="Times New Roman"/>
          <w:b w:val="0"/>
          <w:sz w:val="20"/>
        </w:rPr>
        <w:t>[</w:t>
      </w:r>
      <w:r>
        <w:rPr>
          <w:rFonts w:ascii="Times New Roman" w:hAnsi="Times New Roman"/>
          <w:b w:val="0"/>
          <w:sz w:val="20"/>
        </w:rPr>
        <w:t>6</w:t>
      </w:r>
      <w:r w:rsidRPr="00360F48">
        <w:rPr>
          <w:rFonts w:ascii="Times New Roman" w:hAnsi="Times New Roman"/>
          <w:b w:val="0"/>
          <w:sz w:val="20"/>
        </w:rPr>
        <w:t>]</w:t>
      </w:r>
      <w:r w:rsidRPr="00360F48">
        <w:rPr>
          <w:rFonts w:ascii="Times New Roman" w:hAnsi="Times New Roman"/>
          <w:b w:val="0"/>
          <w:sz w:val="20"/>
        </w:rPr>
        <w:tab/>
      </w:r>
      <w:bookmarkStart w:id="25" w:name="_Hlk79068415"/>
      <w:r w:rsidRPr="00360F48">
        <w:rPr>
          <w:rFonts w:ascii="Times New Roman" w:hAnsi="Times New Roman"/>
          <w:b w:val="0"/>
          <w:sz w:val="20"/>
        </w:rPr>
        <w:t xml:space="preserve">ETSI GS NFV-IFA 013 </w:t>
      </w:r>
      <w:bookmarkEnd w:id="25"/>
      <w:r w:rsidRPr="00360F48">
        <w:rPr>
          <w:rFonts w:ascii="Times New Roman" w:hAnsi="Times New Roman"/>
          <w:b w:val="0"/>
          <w:sz w:val="20"/>
        </w:rPr>
        <w:t>V3.4.1 “Network Functions Virtualisation (NFV) Release 3; Management and Orchestration; Os-Ma-nfvo reference point -Interface and Information Model Specification”.</w:t>
      </w:r>
    </w:p>
    <w:p w14:paraId="375224F1" w14:textId="66EA8A8C" w:rsidR="00CB1E85" w:rsidRDefault="00CB1E85" w:rsidP="00CB1E85">
      <w:pPr>
        <w:pStyle w:val="ZT"/>
        <w:framePr w:wrap="auto" w:hAnchor="text" w:yAlign="inline"/>
        <w:spacing w:after="180"/>
        <w:ind w:left="1728" w:right="403" w:hanging="1440"/>
        <w:jc w:val="left"/>
        <w:rPr>
          <w:rFonts w:ascii="Times New Roman" w:hAnsi="Times New Roman"/>
          <w:b w:val="0"/>
          <w:sz w:val="20"/>
        </w:rPr>
      </w:pPr>
      <w:r w:rsidRPr="00BA1BA4">
        <w:rPr>
          <w:rFonts w:ascii="Times New Roman" w:hAnsi="Times New Roman"/>
          <w:b w:val="0"/>
          <w:sz w:val="20"/>
        </w:rPr>
        <w:t>[</w:t>
      </w:r>
      <w:r>
        <w:rPr>
          <w:rFonts w:ascii="Times New Roman" w:hAnsi="Times New Roman"/>
          <w:b w:val="0"/>
          <w:sz w:val="20"/>
        </w:rPr>
        <w:t>7</w:t>
      </w:r>
      <w:r w:rsidRPr="00BA1BA4">
        <w:rPr>
          <w:rFonts w:ascii="Times New Roman" w:hAnsi="Times New Roman"/>
          <w:b w:val="0"/>
          <w:sz w:val="20"/>
        </w:rPr>
        <w:t>]</w:t>
      </w:r>
      <w:r w:rsidRPr="00BA1BA4">
        <w:rPr>
          <w:rFonts w:ascii="Times New Roman" w:hAnsi="Times New Roman"/>
          <w:b w:val="0"/>
          <w:sz w:val="20"/>
        </w:rPr>
        <w:tab/>
      </w:r>
      <w:r>
        <w:rPr>
          <w:rFonts w:ascii="Times New Roman" w:hAnsi="Times New Roman"/>
          <w:b w:val="0"/>
          <w:sz w:val="20"/>
        </w:rPr>
        <w:t>ETSI GS NFV-IFA 011</w:t>
      </w:r>
      <w:r w:rsidRPr="00BA1BA4">
        <w:rPr>
          <w:rFonts w:ascii="Times New Roman" w:hAnsi="Times New Roman"/>
          <w:b w:val="0"/>
          <w:sz w:val="20"/>
        </w:rPr>
        <w:t xml:space="preserve"> </w:t>
      </w:r>
      <w:r w:rsidRPr="00360F48">
        <w:rPr>
          <w:rFonts w:ascii="Times New Roman" w:hAnsi="Times New Roman"/>
          <w:b w:val="0"/>
          <w:sz w:val="20"/>
        </w:rPr>
        <w:t>V3.</w:t>
      </w:r>
      <w:r>
        <w:rPr>
          <w:rFonts w:ascii="Times New Roman" w:hAnsi="Times New Roman"/>
          <w:b w:val="0"/>
          <w:sz w:val="20"/>
        </w:rPr>
        <w:t>3</w:t>
      </w:r>
      <w:r w:rsidRPr="00360F48">
        <w:rPr>
          <w:rFonts w:ascii="Times New Roman" w:hAnsi="Times New Roman"/>
          <w:b w:val="0"/>
          <w:sz w:val="20"/>
        </w:rPr>
        <w:t>.1</w:t>
      </w:r>
      <w:r>
        <w:rPr>
          <w:rFonts w:ascii="Times New Roman" w:hAnsi="Times New Roman"/>
          <w:b w:val="0"/>
          <w:sz w:val="20"/>
        </w:rPr>
        <w:t xml:space="preserve"> “</w:t>
      </w:r>
      <w:r w:rsidRPr="009A1D3E">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p>
    <w:p w14:paraId="2804C230" w14:textId="4E44366E" w:rsidR="00020129" w:rsidRDefault="00020129" w:rsidP="00020129">
      <w:pPr>
        <w:pStyle w:val="EX"/>
        <w:ind w:left="1699" w:hanging="1411"/>
      </w:pPr>
      <w:r w:rsidRPr="008C4500">
        <w:t>[</w:t>
      </w:r>
      <w:r>
        <w:t>8</w:t>
      </w:r>
      <w:r w:rsidRPr="008C4500">
        <w:t>]</w:t>
      </w:r>
      <w:r w:rsidRPr="008C4500">
        <w:tab/>
      </w:r>
      <w:r w:rsidRPr="0089287B">
        <w:t>3GPP TS 28.550 “Management and orchestration; Performance assurance”</w:t>
      </w:r>
      <w:r>
        <w:t>.</w:t>
      </w:r>
    </w:p>
    <w:p w14:paraId="1ED02814" w14:textId="77777777" w:rsidR="002E5912" w:rsidRPr="00D71684" w:rsidRDefault="002E5912" w:rsidP="00A83462">
      <w:pPr>
        <w:pStyle w:val="EX"/>
      </w:pPr>
    </w:p>
    <w:p w14:paraId="6CBABCF9" w14:textId="77777777" w:rsidR="00080512" w:rsidRPr="00D71684" w:rsidRDefault="00080512">
      <w:pPr>
        <w:pStyle w:val="Heading2"/>
      </w:pPr>
      <w:bookmarkStart w:id="26" w:name="_Toc76993094"/>
      <w:r w:rsidRPr="00D71684">
        <w:t>3.1</w:t>
      </w:r>
      <w:r w:rsidRPr="00D71684">
        <w:tab/>
      </w:r>
      <w:r w:rsidR="002B6339" w:rsidRPr="00D71684">
        <w:t>Terms</w:t>
      </w:r>
      <w:bookmarkEnd w:id="26"/>
    </w:p>
    <w:p w14:paraId="52F085A8" w14:textId="77777777" w:rsidR="00080512" w:rsidRPr="00D71684" w:rsidRDefault="00080512">
      <w:r w:rsidRPr="00D71684">
        <w:t xml:space="preserve">For the purposes of the present document, the terms given in </w:t>
      </w:r>
      <w:r w:rsidR="00DF62CD" w:rsidRPr="00D71684">
        <w:t xml:space="preserve">3GPP </w:t>
      </w:r>
      <w:r w:rsidRPr="00D71684">
        <w:t>TR 21.905 [</w:t>
      </w:r>
      <w:r w:rsidR="004D3578" w:rsidRPr="00D71684">
        <w:t>1</w:t>
      </w:r>
      <w:r w:rsidRPr="00D71684">
        <w:t xml:space="preserve">] and the following apply. A term defined in the present document takes precedence over the definition of the same term, if any, in </w:t>
      </w:r>
      <w:r w:rsidR="00DF62CD" w:rsidRPr="00D71684">
        <w:t xml:space="preserve">3GPP </w:t>
      </w:r>
      <w:r w:rsidRPr="00D71684">
        <w:t>TR 21.905 [</w:t>
      </w:r>
      <w:r w:rsidR="004D3578" w:rsidRPr="00D71684">
        <w:t>1</w:t>
      </w:r>
      <w:r w:rsidRPr="00D71684">
        <w:t>].</w:t>
      </w:r>
    </w:p>
    <w:p w14:paraId="2C3F8A81" w14:textId="77777777" w:rsidR="00AD47DE" w:rsidRPr="00317891" w:rsidRDefault="00AD47DE" w:rsidP="00AD47DE">
      <w:r w:rsidRPr="00317891">
        <w:rPr>
          <w:b/>
        </w:rPr>
        <w:t xml:space="preserve">Edge Computing: </w:t>
      </w:r>
      <w:r w:rsidRPr="00317891">
        <w:t>A concept, as described in 3GPP TS 23.501 [</w:t>
      </w:r>
      <w:r>
        <w:t>4</w:t>
      </w:r>
      <w:r w:rsidRPr="00317891">
        <w:t>], that enables operator and 3</w:t>
      </w:r>
      <w:r w:rsidRPr="00317891">
        <w:rPr>
          <w:vertAlign w:val="superscript"/>
        </w:rPr>
        <w:t>rd</w:t>
      </w:r>
      <w:r w:rsidRPr="00317891">
        <w:t xml:space="preserve"> party services to be hosted close to the UE's access point of attachment, to achieve an efficient service delivery through the reduced end-to-end latency and load on the transport network.</w:t>
      </w:r>
    </w:p>
    <w:p w14:paraId="1CB15221" w14:textId="77777777" w:rsidR="00AD47DE" w:rsidRPr="00317891" w:rsidRDefault="00AD47DE" w:rsidP="00AD47DE">
      <w:r w:rsidRPr="00317891">
        <w:rPr>
          <w:b/>
        </w:rPr>
        <w:t>Edge Computing Service Provider</w:t>
      </w:r>
      <w:r w:rsidRPr="00317891">
        <w:t>: A mobile network operator offering Edge Computing service.</w:t>
      </w:r>
    </w:p>
    <w:p w14:paraId="59A8789B" w14:textId="77777777" w:rsidR="00AD47DE" w:rsidRPr="00317891" w:rsidRDefault="00AD47DE" w:rsidP="00AD47DE">
      <w:r w:rsidRPr="00317891">
        <w:rPr>
          <w:b/>
        </w:rPr>
        <w:t>Edge Data Network:</w:t>
      </w:r>
      <w:r w:rsidRPr="00317891">
        <w:t xml:space="preserve"> A local Data Network that supports the architecture for enabling edge applications.</w:t>
      </w:r>
    </w:p>
    <w:p w14:paraId="748FAD21" w14:textId="77777777" w:rsidR="00080512" w:rsidRPr="00D71684" w:rsidRDefault="00080512">
      <w:pPr>
        <w:pStyle w:val="Heading2"/>
      </w:pPr>
      <w:bookmarkStart w:id="27" w:name="_Toc76993095"/>
      <w:r w:rsidRPr="00D71684">
        <w:lastRenderedPageBreak/>
        <w:t>3.2</w:t>
      </w:r>
      <w:r w:rsidRPr="00D71684">
        <w:tab/>
        <w:t>Symbols</w:t>
      </w:r>
      <w:bookmarkEnd w:id="27"/>
    </w:p>
    <w:p w14:paraId="46F1B0F7" w14:textId="77777777" w:rsidR="00080512" w:rsidRPr="00D71684" w:rsidRDefault="00080512">
      <w:pPr>
        <w:keepNext/>
      </w:pPr>
      <w:r w:rsidRPr="00D71684">
        <w:t>For the purposes of the present document, the following symbols apply:</w:t>
      </w:r>
    </w:p>
    <w:p w14:paraId="56FD5D7C" w14:textId="77777777" w:rsidR="00080512" w:rsidRPr="00D71684" w:rsidRDefault="00080512">
      <w:pPr>
        <w:pStyle w:val="EW"/>
      </w:pPr>
      <w:r w:rsidRPr="00D71684">
        <w:t>&lt;symbol&gt;</w:t>
      </w:r>
      <w:r w:rsidRPr="00D71684">
        <w:tab/>
        <w:t>&lt;Explanation&gt;</w:t>
      </w:r>
    </w:p>
    <w:p w14:paraId="50F83E7B" w14:textId="77777777" w:rsidR="00080512" w:rsidRPr="00D71684" w:rsidRDefault="00080512">
      <w:pPr>
        <w:pStyle w:val="EW"/>
      </w:pPr>
    </w:p>
    <w:p w14:paraId="5E81C5C1" w14:textId="77777777" w:rsidR="00080512" w:rsidRPr="00D71684" w:rsidRDefault="00080512">
      <w:pPr>
        <w:pStyle w:val="Heading2"/>
      </w:pPr>
      <w:bookmarkStart w:id="28" w:name="_Toc76993096"/>
      <w:r w:rsidRPr="00D71684">
        <w:t>3.3</w:t>
      </w:r>
      <w:r w:rsidRPr="00D71684">
        <w:tab/>
        <w:t>Abbreviations</w:t>
      </w:r>
      <w:bookmarkEnd w:id="28"/>
    </w:p>
    <w:p w14:paraId="338C6B7C" w14:textId="77777777" w:rsidR="00080512" w:rsidRPr="00D71684" w:rsidRDefault="00080512">
      <w:pPr>
        <w:keepNext/>
      </w:pPr>
      <w:r w:rsidRPr="00D71684">
        <w:t>For the purposes of the present document, the abb</w:t>
      </w:r>
      <w:r w:rsidR="004D3578" w:rsidRPr="00D71684">
        <w:t xml:space="preserve">reviations given in </w:t>
      </w:r>
      <w:r w:rsidR="00DF62CD" w:rsidRPr="00D71684">
        <w:t xml:space="preserve">3GPP </w:t>
      </w:r>
      <w:r w:rsidR="004D3578" w:rsidRPr="00D71684">
        <w:t>TR 21.905 [1</w:t>
      </w:r>
      <w:r w:rsidRPr="00D71684">
        <w:t>] and the following apply. An abbreviation defined in the present document takes precedence over the definition of the same abbre</w:t>
      </w:r>
      <w:r w:rsidR="004D3578" w:rsidRPr="00D71684">
        <w:t xml:space="preserve">viation, if any, in </w:t>
      </w:r>
      <w:r w:rsidR="00DF62CD" w:rsidRPr="00D71684">
        <w:t xml:space="preserve">3GPP </w:t>
      </w:r>
      <w:r w:rsidR="004D3578" w:rsidRPr="00D71684">
        <w:t>TR 21.905 [1</w:t>
      </w:r>
      <w:r w:rsidRPr="00D71684">
        <w:t>].</w:t>
      </w:r>
    </w:p>
    <w:p w14:paraId="30D0E247" w14:textId="77777777" w:rsidR="007D7561" w:rsidRPr="00317891" w:rsidRDefault="007D7561" w:rsidP="007D7561">
      <w:pPr>
        <w:pStyle w:val="EW"/>
      </w:pPr>
      <w:r w:rsidRPr="00317891">
        <w:t>ASP</w:t>
      </w:r>
      <w:r w:rsidRPr="00317891">
        <w:tab/>
        <w:t>Application Service Provider</w:t>
      </w:r>
    </w:p>
    <w:p w14:paraId="588586EC" w14:textId="77777777" w:rsidR="007D7561" w:rsidRPr="00317891" w:rsidRDefault="007D7561" w:rsidP="007D7561">
      <w:pPr>
        <w:pStyle w:val="EW"/>
      </w:pPr>
      <w:r w:rsidRPr="00317891">
        <w:t>DN</w:t>
      </w:r>
      <w:r w:rsidRPr="00317891">
        <w:tab/>
        <w:t>Data Network</w:t>
      </w:r>
    </w:p>
    <w:p w14:paraId="1595F05E" w14:textId="77777777" w:rsidR="007D7561" w:rsidRPr="00317891" w:rsidRDefault="007D7561" w:rsidP="007D7561">
      <w:pPr>
        <w:pStyle w:val="EW"/>
      </w:pPr>
      <w:r w:rsidRPr="00317891">
        <w:t>DNAI</w:t>
      </w:r>
      <w:r w:rsidRPr="00317891">
        <w:tab/>
        <w:t>Data Network Access Identifier</w:t>
      </w:r>
    </w:p>
    <w:p w14:paraId="3432F774" w14:textId="77777777" w:rsidR="007D7561" w:rsidRPr="00317891" w:rsidRDefault="007D7561" w:rsidP="007D7561">
      <w:pPr>
        <w:pStyle w:val="EW"/>
      </w:pPr>
      <w:r w:rsidRPr="00317891">
        <w:t>DNN</w:t>
      </w:r>
      <w:r w:rsidRPr="00317891">
        <w:tab/>
        <w:t>Data Network Name</w:t>
      </w:r>
    </w:p>
    <w:p w14:paraId="224BE48D" w14:textId="77777777" w:rsidR="007D7561" w:rsidRPr="00317891" w:rsidRDefault="007D7561" w:rsidP="007D7561">
      <w:pPr>
        <w:pStyle w:val="EW"/>
      </w:pPr>
      <w:r w:rsidRPr="00317891">
        <w:t>EAS</w:t>
      </w:r>
      <w:r w:rsidRPr="00317891">
        <w:tab/>
        <w:t>Edge Application Server</w:t>
      </w:r>
    </w:p>
    <w:p w14:paraId="548BACAB" w14:textId="77777777" w:rsidR="007D7561" w:rsidRPr="00317891" w:rsidRDefault="007D7561" w:rsidP="007D7561">
      <w:pPr>
        <w:pStyle w:val="EW"/>
      </w:pPr>
      <w:r w:rsidRPr="00317891">
        <w:t>ECS</w:t>
      </w:r>
      <w:r w:rsidRPr="00317891">
        <w:tab/>
        <w:t>Edge Configuration Server</w:t>
      </w:r>
    </w:p>
    <w:p w14:paraId="0D6C05D9" w14:textId="77777777" w:rsidR="007D7561" w:rsidRPr="00317891" w:rsidRDefault="007D7561" w:rsidP="007D7561">
      <w:pPr>
        <w:pStyle w:val="EW"/>
      </w:pPr>
      <w:r w:rsidRPr="00317891">
        <w:t>ECSP</w:t>
      </w:r>
      <w:r w:rsidRPr="00317891">
        <w:tab/>
        <w:t>Edge Computing Service Provider</w:t>
      </w:r>
    </w:p>
    <w:p w14:paraId="042914A0" w14:textId="77777777" w:rsidR="007D7561" w:rsidRPr="00317891" w:rsidRDefault="007D7561" w:rsidP="007D7561">
      <w:pPr>
        <w:pStyle w:val="EW"/>
      </w:pPr>
      <w:r w:rsidRPr="00317891">
        <w:t>EDN</w:t>
      </w:r>
      <w:r w:rsidRPr="00317891">
        <w:tab/>
        <w:t>Edge Data Network</w:t>
      </w:r>
    </w:p>
    <w:p w14:paraId="3708F9D8" w14:textId="77777777" w:rsidR="007D7561" w:rsidRPr="00317891" w:rsidRDefault="007D7561" w:rsidP="007D7561">
      <w:pPr>
        <w:pStyle w:val="EW"/>
      </w:pPr>
      <w:r w:rsidRPr="00317891">
        <w:t>FQDN</w:t>
      </w:r>
      <w:r w:rsidRPr="00317891">
        <w:tab/>
        <w:t xml:space="preserve">Fully Qualified Domain Name </w:t>
      </w:r>
    </w:p>
    <w:p w14:paraId="6E65A464" w14:textId="77777777" w:rsidR="007D7561" w:rsidRPr="00317891" w:rsidRDefault="007D7561" w:rsidP="007D7561">
      <w:pPr>
        <w:pStyle w:val="EW"/>
      </w:pPr>
      <w:r w:rsidRPr="00317891">
        <w:t>GSM</w:t>
      </w:r>
      <w:r w:rsidRPr="00317891">
        <w:tab/>
        <w:t>Global System for Mobile Communications</w:t>
      </w:r>
    </w:p>
    <w:p w14:paraId="4C6070C3" w14:textId="77777777" w:rsidR="007D7561" w:rsidRPr="00317891" w:rsidRDefault="007D7561" w:rsidP="007D7561">
      <w:pPr>
        <w:pStyle w:val="EW"/>
      </w:pPr>
      <w:r w:rsidRPr="00317891">
        <w:t>GSMA</w:t>
      </w:r>
      <w:r w:rsidRPr="00317891">
        <w:tab/>
        <w:t>GSM Association</w:t>
      </w:r>
    </w:p>
    <w:p w14:paraId="1EA365ED" w14:textId="77777777" w:rsidR="00080512" w:rsidRPr="00D71684" w:rsidRDefault="00080512">
      <w:pPr>
        <w:pStyle w:val="EW"/>
      </w:pPr>
    </w:p>
    <w:p w14:paraId="7D89FB01" w14:textId="0A7BB0B3" w:rsidR="00080512" w:rsidRPr="00D71684" w:rsidRDefault="00080512">
      <w:pPr>
        <w:pStyle w:val="Heading1"/>
      </w:pPr>
      <w:bookmarkStart w:id="29" w:name="clause4"/>
      <w:bookmarkStart w:id="30" w:name="_Toc76993097"/>
      <w:bookmarkEnd w:id="29"/>
      <w:r w:rsidRPr="00D71684">
        <w:t>4</w:t>
      </w:r>
      <w:r w:rsidRPr="00D71684">
        <w:tab/>
      </w:r>
      <w:bookmarkEnd w:id="30"/>
      <w:r w:rsidR="00480D32">
        <w:t>Concepts  and Overview</w:t>
      </w:r>
    </w:p>
    <w:p w14:paraId="32174BD3" w14:textId="7D25E346" w:rsidR="005F1CB3" w:rsidRDefault="00080512" w:rsidP="005F1CB3">
      <w:pPr>
        <w:pStyle w:val="Heading2"/>
      </w:pPr>
      <w:bookmarkStart w:id="31" w:name="_Toc76993098"/>
      <w:r w:rsidRPr="00D71684">
        <w:t>4.1</w:t>
      </w:r>
      <w:r w:rsidRPr="00D71684">
        <w:tab/>
        <w:t xml:space="preserve">Heading </w:t>
      </w:r>
      <w:r w:rsidR="00D76048" w:rsidRPr="00D71684">
        <w:t>s</w:t>
      </w:r>
      <w:r w:rsidRPr="00D71684">
        <w:t>tyles</w:t>
      </w:r>
      <w:bookmarkEnd w:id="31"/>
    </w:p>
    <w:p w14:paraId="318CFF93" w14:textId="372916BB" w:rsidR="00480D32" w:rsidRDefault="00480D32" w:rsidP="00480D32"/>
    <w:p w14:paraId="3E59D72E" w14:textId="77777777" w:rsidR="00480D32" w:rsidRPr="00480D32" w:rsidRDefault="00480D32" w:rsidP="00480D32"/>
    <w:p w14:paraId="68F49744" w14:textId="536E36A8" w:rsidR="0014392E" w:rsidRDefault="00480D32" w:rsidP="00480D32">
      <w:pPr>
        <w:pStyle w:val="Heading1"/>
      </w:pPr>
      <w:r>
        <w:t>5</w:t>
      </w:r>
      <w:r>
        <w:tab/>
        <w:t>Edge Computing Management Capabilities</w:t>
      </w:r>
    </w:p>
    <w:p w14:paraId="5B12AEED" w14:textId="77777777" w:rsidR="00480D32" w:rsidRDefault="00480D32" w:rsidP="00480D32">
      <w:pPr>
        <w:pStyle w:val="Heading2"/>
      </w:pPr>
      <w:r>
        <w:t>5.1</w:t>
      </w:r>
      <w:r w:rsidRPr="00D71684">
        <w:tab/>
      </w:r>
      <w:r>
        <w:t>Lifecycle Management</w:t>
      </w:r>
    </w:p>
    <w:p w14:paraId="76CDA7F1" w14:textId="77777777" w:rsidR="00480D32" w:rsidRDefault="00480D32" w:rsidP="00480D32">
      <w:pPr>
        <w:pStyle w:val="Heading3"/>
      </w:pPr>
      <w:r>
        <w:t>5.1.1</w:t>
      </w:r>
      <w:r>
        <w:tab/>
      </w:r>
      <w:r w:rsidRPr="007F460D">
        <w:t>Description</w:t>
      </w:r>
    </w:p>
    <w:p w14:paraId="4AB0AD54" w14:textId="3FA7E0F6" w:rsidR="00480D32" w:rsidRPr="00BF20C6" w:rsidRDefault="00BF20C6" w:rsidP="00480D32">
      <w:pPr>
        <w:rPr>
          <w:lang w:val="en-US"/>
        </w:rPr>
      </w:pPr>
      <w:r>
        <w:t>The lifecycle management of the edge components is to be enabled by the 3GPP Management System. The lifecycle management includes instantiation, termination and scaling of the edge components.</w:t>
      </w:r>
    </w:p>
    <w:p w14:paraId="76F65531" w14:textId="15C4A55D" w:rsidR="00480D32" w:rsidRPr="00BF20C6" w:rsidRDefault="00480D32" w:rsidP="00480D32">
      <w:pPr>
        <w:pStyle w:val="Heading3"/>
      </w:pPr>
      <w:r w:rsidRPr="00BF20C6">
        <w:t>5.1.2</w:t>
      </w:r>
      <w:r w:rsidRPr="00BF20C6">
        <w:tab/>
      </w:r>
      <w:r w:rsidR="00BF20C6" w:rsidRPr="00BF20C6">
        <w:t>EAS Deployment</w:t>
      </w:r>
    </w:p>
    <w:p w14:paraId="1E161095" w14:textId="77777777" w:rsidR="00BF20C6" w:rsidRDefault="00BF20C6" w:rsidP="00BF20C6">
      <w:r>
        <w:t xml:space="preserve">The goal of this use case is to enable ASP to deploy the EAS in the EDN, by requesting the provisioning MnS producer with the deployment requirements (e.g., </w:t>
      </w:r>
      <w:r>
        <w:rPr>
          <w:lang w:eastAsia="zh-CN"/>
        </w:rPr>
        <w:t>the</w:t>
      </w:r>
      <w:r>
        <w:t xml:space="preserve"> </w:t>
      </w:r>
      <w:r>
        <w:rPr>
          <w:lang w:val="en-IN"/>
        </w:rPr>
        <w:t>t</w:t>
      </w:r>
      <w:r w:rsidRPr="00395EB0">
        <w:rPr>
          <w:lang w:val="en-IN"/>
        </w:rPr>
        <w:t xml:space="preserve">opological </w:t>
      </w:r>
      <w:r>
        <w:rPr>
          <w:lang w:val="en-IN"/>
        </w:rPr>
        <w:t xml:space="preserve">or geographical </w:t>
      </w:r>
      <w:r>
        <w:t xml:space="preserve">service areas, software image information, ,QoS, </w:t>
      </w:r>
      <w:r w:rsidRPr="00E518C2">
        <w:rPr>
          <w:lang w:eastAsia="zh-CN"/>
        </w:rPr>
        <w:t>affinity/anti-affinity with other EAS</w:t>
      </w:r>
      <w:r>
        <w:rPr>
          <w:lang w:eastAsia="zh-CN"/>
        </w:rPr>
        <w:t xml:space="preserve"> etc</w:t>
      </w:r>
      <w:r>
        <w:t>) to deploy the EAS. The provisioning MnS producer returns a response indicating the operation is in progress to prevent the consumer from waiting, as the deployment in the edge cloud may take a while. Since, t</w:t>
      </w:r>
      <w:r w:rsidRPr="008C4500">
        <w:t xml:space="preserve">here can be multiple Edge Data Network (EDN) present/serving a particular edge location. </w:t>
      </w:r>
      <w:r w:rsidRPr="008C4500">
        <w:rPr>
          <w:lang w:val="en-US" w:eastAsia="ja-JP"/>
        </w:rPr>
        <w:t>This makes it critical for application service provider to have their EAS deployed at appropriate EDN(s)</w:t>
      </w:r>
      <w:r>
        <w:rPr>
          <w:lang w:val="en-US" w:eastAsia="ja-JP"/>
        </w:rPr>
        <w:t xml:space="preserve"> to provide high performance services for the UE. Therefore, provisioning MnS producer</w:t>
      </w:r>
      <w:r>
        <w:t xml:space="preserve"> analyses the deployment requirements to determine where (i.e on which EDN) and how many EAS VNF instance(s) should be instantiated, and requests the NFVO in ETSI NFV MANO to instantiate the EAS VNF instance(s). The provisioning MnS producer sends a </w:t>
      </w:r>
      <w:r>
        <w:lastRenderedPageBreak/>
        <w:t xml:space="preserve">notification to ASP indicating the result of instantiation (e.g., </w:t>
      </w:r>
      <w:r>
        <w:rPr>
          <w:lang w:eastAsia="zh-CN"/>
        </w:rPr>
        <w:t>success, failure, or partially failure</w:t>
      </w:r>
      <w:r>
        <w:t>) when a notification is received from NFVO indicating the result of instantiation operation.</w:t>
      </w:r>
    </w:p>
    <w:p w14:paraId="632F254C" w14:textId="77777777" w:rsidR="00480D32" w:rsidRPr="00480D32" w:rsidRDefault="00480D32" w:rsidP="00480D32">
      <w:pPr>
        <w:rPr>
          <w:sz w:val="24"/>
          <w:szCs w:val="24"/>
        </w:rPr>
      </w:pPr>
    </w:p>
    <w:p w14:paraId="22B6AF0D" w14:textId="3A69CD74" w:rsidR="00480D32" w:rsidRPr="00BF20C6" w:rsidRDefault="00480D32" w:rsidP="00480D32">
      <w:pPr>
        <w:pStyle w:val="Heading3"/>
      </w:pPr>
      <w:r w:rsidRPr="00BF20C6">
        <w:t xml:space="preserve">5.1.2 </w:t>
      </w:r>
      <w:r w:rsidRPr="00BF20C6">
        <w:tab/>
      </w:r>
      <w:r w:rsidR="00BF20C6" w:rsidRPr="00BF20C6">
        <w:t>EAS Termination</w:t>
      </w:r>
    </w:p>
    <w:p w14:paraId="102B36CF" w14:textId="77777777" w:rsidR="00755F2D" w:rsidRDefault="00755F2D" w:rsidP="00755F2D">
      <w:r>
        <w:t xml:space="preserve">The goal of this use case is to enable ASP to trminate the EAS in the EDN, by requesting the provisioning MnS producer to terminate the EAS VNF instance. The provisioning MnS producer requests the NFVO in ETSI NFV MANO to terminate the EAS VNF instances. The provisioning MnS producer sends a notification to ASP indicating the termination is in progress when a notification is received from NFVO indicating the start of termination operation. The provisioning MnS producer sends another notification to ASP indicating the result of termination (e.g., </w:t>
      </w:r>
      <w:r>
        <w:rPr>
          <w:lang w:eastAsia="zh-CN"/>
        </w:rPr>
        <w:t>success, failure, or partially failure</w:t>
      </w:r>
      <w:r>
        <w:t>) when a notification is received from NFVO indicating the result of termination operation.</w:t>
      </w:r>
    </w:p>
    <w:p w14:paraId="5566426A" w14:textId="7A128A94" w:rsidR="00480D32" w:rsidRDefault="00480D32" w:rsidP="00480D32"/>
    <w:p w14:paraId="3CEDDDAC" w14:textId="7011B787" w:rsidR="00761748" w:rsidRDefault="00761748" w:rsidP="00761748">
      <w:pPr>
        <w:pStyle w:val="Heading3"/>
      </w:pPr>
      <w:r>
        <w:t>5.1.</w:t>
      </w:r>
      <w:r w:rsidR="00827F03">
        <w:t>4</w:t>
      </w:r>
      <w:r>
        <w:tab/>
        <w:t>EES Deployment</w:t>
      </w:r>
    </w:p>
    <w:p w14:paraId="0C5DE9DA" w14:textId="7ACD7F41" w:rsidR="00761748" w:rsidRPr="00DD3AC3" w:rsidRDefault="00761748" w:rsidP="00761748">
      <w:pPr>
        <w:rPr>
          <w:lang w:val="en-US" w:bidi="ar-KW"/>
        </w:rPr>
      </w:pPr>
      <w:r>
        <w:t>The provisioning MnS producer is requested to instantiate the EES, as 3GPP network functions, aiming to server the particular location. The instantiated EES may serve one or multiple EAS.</w:t>
      </w:r>
    </w:p>
    <w:p w14:paraId="09E105EC" w14:textId="051B70C1" w:rsidR="00761748" w:rsidRDefault="00761748" w:rsidP="00761748">
      <w:pPr>
        <w:adjustRightInd w:val="0"/>
        <w:rPr>
          <w:lang w:eastAsia="zh-CN" w:bidi="ar-KW"/>
        </w:rPr>
      </w:pPr>
      <w:r>
        <w:rPr>
          <w:lang w:eastAsia="zh-CN"/>
        </w:rPr>
        <w:t xml:space="preserve">A consumer </w:t>
      </w:r>
      <w:r>
        <w:rPr>
          <w:lang w:eastAsia="zh-CN" w:bidi="ar-KW"/>
        </w:rPr>
        <w:t xml:space="preserve">request for </w:t>
      </w:r>
      <w:r>
        <w:rPr>
          <w:lang w:eastAsia="zh-CN"/>
        </w:rPr>
        <w:t xml:space="preserve">EES(s) instantiation providing EES deployment requirements. </w:t>
      </w:r>
      <w:r>
        <w:rPr>
          <w:lang w:eastAsia="zh-CN" w:bidi="ar-KW"/>
        </w:rPr>
        <w:t>The provisioning MnS producer determines the EDN where the EES</w:t>
      </w:r>
      <w:r>
        <w:rPr>
          <w:lang w:eastAsia="zh-CN"/>
        </w:rPr>
        <w:t>(s)</w:t>
      </w:r>
      <w:r>
        <w:rPr>
          <w:lang w:eastAsia="zh-CN" w:bidi="ar-KW"/>
        </w:rPr>
        <w:t xml:space="preserve"> will be instantiated</w:t>
      </w:r>
      <w:r>
        <w:rPr>
          <w:lang w:eastAsia="zh-CN"/>
        </w:rPr>
        <w:t>, instantiate the EES VNF and establish the connection with 5GC network functions. The provisioning MnS producer will accept the request and notify the consumer about the instantiation in-progress. Thereafter, the notification will be sent to indicate the successful EES instantiation.</w:t>
      </w:r>
    </w:p>
    <w:p w14:paraId="18ACEB47" w14:textId="77777777" w:rsidR="00761748" w:rsidRDefault="00761748" w:rsidP="00761748">
      <w:pPr>
        <w:rPr>
          <w:noProof/>
        </w:rPr>
      </w:pPr>
    </w:p>
    <w:p w14:paraId="3CCAD3A4" w14:textId="69302B2E" w:rsidR="00761748" w:rsidRDefault="00761748" w:rsidP="00761748">
      <w:pPr>
        <w:pStyle w:val="Heading3"/>
      </w:pPr>
      <w:r>
        <w:t>5.1.</w:t>
      </w:r>
      <w:r w:rsidR="00827F03">
        <w:t>5</w:t>
      </w:r>
      <w:r>
        <w:tab/>
        <w:t>EES Termination</w:t>
      </w:r>
    </w:p>
    <w:p w14:paraId="4C26140B" w14:textId="035149AD" w:rsidR="00761748" w:rsidRDefault="00761748" w:rsidP="00761748">
      <w:pPr>
        <w:adjustRightInd w:val="0"/>
        <w:rPr>
          <w:lang w:eastAsia="zh-CN"/>
        </w:rPr>
      </w:pPr>
      <w:r w:rsidRPr="00C85463">
        <w:rPr>
          <w:lang w:eastAsia="zh-CN"/>
        </w:rPr>
        <w:t xml:space="preserve">The goal is to </w:t>
      </w:r>
      <w:r w:rsidRPr="00F508E9">
        <w:rPr>
          <w:lang w:eastAsia="zh-CN"/>
        </w:rPr>
        <w:t xml:space="preserve">enable </w:t>
      </w:r>
      <w:r>
        <w:rPr>
          <w:lang w:eastAsia="zh-CN"/>
        </w:rPr>
        <w:t>the termination of one or more EES(s) on the EDN. A consumer consumes the provisioning MnS to terminate the EES with the EES identifier. The provisioning MnS producer terminates the EES VNF based on the EES identifier, and disconnects the EES from the 5GC network functions.  The provisioning MnS producer will accept the request and notify the consumer about the termination in-progress. Thereafter , the notification will be send to indicate that the EES has been terminated successfully.</w:t>
      </w:r>
    </w:p>
    <w:p w14:paraId="345B49E6" w14:textId="46B4F36C" w:rsidR="00761748" w:rsidRDefault="00761748" w:rsidP="00480D32"/>
    <w:p w14:paraId="725365C9" w14:textId="5FC257F6" w:rsidR="00063C44" w:rsidRDefault="00063C44" w:rsidP="00063C44">
      <w:pPr>
        <w:pStyle w:val="Heading3"/>
      </w:pPr>
      <w:r>
        <w:t>5.1.</w:t>
      </w:r>
      <w:r w:rsidR="00827F03">
        <w:t>6</w:t>
      </w:r>
      <w:r>
        <w:tab/>
        <w:t>ECS Deployment</w:t>
      </w:r>
    </w:p>
    <w:p w14:paraId="0474D09A" w14:textId="2BE9AAE1" w:rsidR="00063C44" w:rsidRDefault="00063C44" w:rsidP="00063C44">
      <w:pPr>
        <w:rPr>
          <w:noProof/>
        </w:rPr>
      </w:pPr>
      <w:r>
        <w:rPr>
          <w:iCs/>
          <w:lang w:val="en-US"/>
        </w:rPr>
        <w:t xml:space="preserve">The goal is to </w:t>
      </w:r>
      <w:r w:rsidRPr="00F508E9">
        <w:rPr>
          <w:lang w:eastAsia="zh-CN"/>
        </w:rPr>
        <w:t xml:space="preserve">enable </w:t>
      </w:r>
      <w:r>
        <w:rPr>
          <w:lang w:eastAsia="zh-CN"/>
        </w:rPr>
        <w:t>the instantiation of one or more ECS. To support deployed EDN, operator will deploy ECS serving one or multiple EES. A consumer request for ECS(s) instantiation providing ECS deployment requirements. The provisioning MnS producer instantiate the ECS VNF and establish the required connection with 5GC network functions. The notifications will be sent to indicate that the ECS has been instantiated successfully.</w:t>
      </w:r>
    </w:p>
    <w:p w14:paraId="10734BBC" w14:textId="5F174CBC" w:rsidR="00063C44" w:rsidRDefault="00063C44" w:rsidP="00063C44">
      <w:pPr>
        <w:pStyle w:val="Heading3"/>
      </w:pPr>
      <w:r>
        <w:t>5.1.</w:t>
      </w:r>
      <w:r w:rsidR="00827F03">
        <w:t>7</w:t>
      </w:r>
      <w:r>
        <w:tab/>
        <w:t>ECS Termination</w:t>
      </w:r>
    </w:p>
    <w:p w14:paraId="322D3015" w14:textId="77777777" w:rsidR="00063C44" w:rsidRDefault="00063C44" w:rsidP="00063C44">
      <w:pPr>
        <w:adjustRightInd w:val="0"/>
        <w:rPr>
          <w:lang w:eastAsia="zh-CN"/>
        </w:rPr>
      </w:pPr>
      <w:r>
        <w:rPr>
          <w:iCs/>
          <w:lang w:val="en-US"/>
        </w:rPr>
        <w:t xml:space="preserve">The goal is to </w:t>
      </w:r>
      <w:r w:rsidRPr="00F508E9">
        <w:rPr>
          <w:lang w:eastAsia="zh-CN"/>
        </w:rPr>
        <w:t xml:space="preserve">enable </w:t>
      </w:r>
      <w:r>
        <w:rPr>
          <w:lang w:eastAsia="zh-CN"/>
        </w:rPr>
        <w:t>the termination of one or more ECS. A consumer consumes the provisioning service to terminate the ECS with the ECS identifier. The provisioning MnS producer terminates the ECS VNF based on the ECS identifier, and disconnects the ECS from the 5GC network functions. The notification will be sent to indicate that the ECS has been terminated successfully.</w:t>
      </w:r>
    </w:p>
    <w:p w14:paraId="26EB419D" w14:textId="77777777" w:rsidR="00063C44" w:rsidRPr="00EA6446" w:rsidRDefault="00063C44" w:rsidP="00480D32"/>
    <w:p w14:paraId="4F0EBB4B" w14:textId="2D668CF4" w:rsidR="00480D32" w:rsidRDefault="00480D32" w:rsidP="00480D32">
      <w:pPr>
        <w:pStyle w:val="Heading3"/>
      </w:pPr>
      <w:r>
        <w:t>5</w:t>
      </w:r>
      <w:r w:rsidRPr="008F4AE9">
        <w:t xml:space="preserve">.1.3 </w:t>
      </w:r>
      <w:r w:rsidRPr="008F4AE9">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55F2D" w:rsidRPr="00B479BF" w14:paraId="2147A99E" w14:textId="77777777" w:rsidTr="00DF76D8">
        <w:tc>
          <w:tcPr>
            <w:tcW w:w="1412" w:type="dxa"/>
            <w:shd w:val="clear" w:color="auto" w:fill="auto"/>
          </w:tcPr>
          <w:p w14:paraId="705A3991" w14:textId="77777777" w:rsidR="00755F2D" w:rsidRPr="00BC4F6F" w:rsidRDefault="00755F2D" w:rsidP="00DF76D8">
            <w:pPr>
              <w:overflowPunct w:val="0"/>
              <w:autoSpaceDE w:val="0"/>
              <w:autoSpaceDN w:val="0"/>
              <w:adjustRightInd w:val="0"/>
              <w:rPr>
                <w:b/>
                <w:iCs/>
              </w:rPr>
            </w:pPr>
            <w:r w:rsidRPr="00BC4F6F">
              <w:rPr>
                <w:b/>
                <w:iCs/>
              </w:rPr>
              <w:t>Requirement label</w:t>
            </w:r>
          </w:p>
        </w:tc>
        <w:tc>
          <w:tcPr>
            <w:tcW w:w="6096" w:type="dxa"/>
            <w:shd w:val="clear" w:color="auto" w:fill="auto"/>
          </w:tcPr>
          <w:p w14:paraId="505F5C8C" w14:textId="77777777" w:rsidR="00755F2D" w:rsidRPr="00BC4F6F" w:rsidRDefault="00755F2D" w:rsidP="00DF76D8">
            <w:pPr>
              <w:overflowPunct w:val="0"/>
              <w:autoSpaceDE w:val="0"/>
              <w:autoSpaceDN w:val="0"/>
              <w:adjustRightInd w:val="0"/>
              <w:rPr>
                <w:b/>
                <w:iCs/>
              </w:rPr>
            </w:pPr>
            <w:r w:rsidRPr="00BC4F6F">
              <w:rPr>
                <w:b/>
                <w:iCs/>
              </w:rPr>
              <w:t>Description</w:t>
            </w:r>
          </w:p>
        </w:tc>
        <w:tc>
          <w:tcPr>
            <w:tcW w:w="1837" w:type="dxa"/>
            <w:shd w:val="clear" w:color="auto" w:fill="auto"/>
          </w:tcPr>
          <w:p w14:paraId="756E3DD9" w14:textId="77777777" w:rsidR="00755F2D" w:rsidRPr="00BC4F6F" w:rsidRDefault="00755F2D" w:rsidP="00DF76D8">
            <w:pPr>
              <w:overflowPunct w:val="0"/>
              <w:autoSpaceDE w:val="0"/>
              <w:autoSpaceDN w:val="0"/>
              <w:adjustRightInd w:val="0"/>
              <w:rPr>
                <w:b/>
                <w:iCs/>
              </w:rPr>
            </w:pPr>
            <w:r w:rsidRPr="00BC4F6F">
              <w:rPr>
                <w:b/>
                <w:iCs/>
              </w:rPr>
              <w:t>Related use case(s)</w:t>
            </w:r>
          </w:p>
        </w:tc>
      </w:tr>
      <w:tr w:rsidR="00755F2D" w:rsidRPr="00B479BF" w14:paraId="341623BA" w14:textId="77777777" w:rsidTr="00DF76D8">
        <w:tc>
          <w:tcPr>
            <w:tcW w:w="1412" w:type="dxa"/>
            <w:shd w:val="clear" w:color="auto" w:fill="auto"/>
          </w:tcPr>
          <w:p w14:paraId="5542C892" w14:textId="77777777" w:rsidR="00755F2D" w:rsidRPr="00BC4F6F" w:rsidRDefault="00755F2D" w:rsidP="00DF76D8">
            <w:pPr>
              <w:overflowPunct w:val="0"/>
              <w:autoSpaceDE w:val="0"/>
              <w:autoSpaceDN w:val="0"/>
              <w:adjustRightInd w:val="0"/>
              <w:rPr>
                <w:lang w:eastAsia="zh-CN"/>
              </w:rPr>
            </w:pPr>
            <w:r w:rsidRPr="00BC4F6F">
              <w:rPr>
                <w:b/>
              </w:rPr>
              <w:lastRenderedPageBreak/>
              <w:t xml:space="preserve">REQ-EAS-INST-FUN-1 </w:t>
            </w:r>
          </w:p>
          <w:p w14:paraId="7E156F6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5F2DD1" w14:textId="77777777" w:rsidR="00755F2D" w:rsidRPr="00BC4F6F" w:rsidRDefault="00755F2D" w:rsidP="00DF76D8">
            <w:pPr>
              <w:overflowPunct w:val="0"/>
              <w:autoSpaceDE w:val="0"/>
              <w:autoSpaceDN w:val="0"/>
              <w:adjustRightInd w:val="0"/>
              <w:rPr>
                <w:iCs/>
              </w:rPr>
            </w:pPr>
            <w:r w:rsidRPr="00BC4F6F">
              <w:t xml:space="preserve">Generic </w:t>
            </w:r>
            <w:r w:rsidRPr="00BC4F6F">
              <w:rPr>
                <w:lang w:eastAsia="zh-CN"/>
              </w:rPr>
              <w:t>provisioning MnS producer should have a capability allowing an authorized consumer to request the deployment of EAS based on the given deployment requirements.</w:t>
            </w:r>
          </w:p>
        </w:tc>
        <w:tc>
          <w:tcPr>
            <w:tcW w:w="1837" w:type="dxa"/>
            <w:shd w:val="clear" w:color="auto" w:fill="auto"/>
          </w:tcPr>
          <w:p w14:paraId="396D605A"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43D37452" w14:textId="77777777" w:rsidTr="00DF76D8">
        <w:tc>
          <w:tcPr>
            <w:tcW w:w="1412" w:type="dxa"/>
            <w:shd w:val="clear" w:color="auto" w:fill="auto"/>
          </w:tcPr>
          <w:p w14:paraId="506577E7" w14:textId="77777777" w:rsidR="00755F2D" w:rsidRPr="00BC4F6F" w:rsidRDefault="00755F2D" w:rsidP="00DF76D8">
            <w:pPr>
              <w:overflowPunct w:val="0"/>
              <w:autoSpaceDE w:val="0"/>
              <w:autoSpaceDN w:val="0"/>
              <w:adjustRightInd w:val="0"/>
              <w:rPr>
                <w:lang w:eastAsia="zh-CN"/>
              </w:rPr>
            </w:pPr>
            <w:r w:rsidRPr="00BC4F6F">
              <w:rPr>
                <w:b/>
              </w:rPr>
              <w:t xml:space="preserve">REQ-EAS-INST-FUN-2 </w:t>
            </w:r>
          </w:p>
          <w:p w14:paraId="5FB5B0E2"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584FB161" w14:textId="77777777" w:rsidR="00755F2D" w:rsidRPr="00BC4F6F" w:rsidRDefault="00755F2D" w:rsidP="00DF76D8">
            <w:pPr>
              <w:overflowPunct w:val="0"/>
              <w:autoSpaceDE w:val="0"/>
              <w:autoSpaceDN w:val="0"/>
              <w:adjustRightInd w:val="0"/>
              <w:rPr>
                <w:iCs/>
              </w:rPr>
            </w:pPr>
            <w:r w:rsidRPr="00BC4F6F">
              <w:rPr>
                <w:lang w:val="en-US" w:eastAsia="ja-JP"/>
              </w:rPr>
              <w:t>Generic Provisioning MnS Producershould have the capability to deploy EAS at a suitable EDN which can support the EAS requirements e.g serving location, required latency, affinity/anti-affinity with other EAS, service continuity</w:t>
            </w:r>
            <w:r w:rsidRPr="00BC4F6F">
              <w:rPr>
                <w:bCs/>
              </w:rPr>
              <w:t>.</w:t>
            </w:r>
          </w:p>
        </w:tc>
        <w:tc>
          <w:tcPr>
            <w:tcW w:w="1837" w:type="dxa"/>
            <w:shd w:val="clear" w:color="auto" w:fill="auto"/>
          </w:tcPr>
          <w:p w14:paraId="0454C9E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30836F7D" w14:textId="77777777" w:rsidTr="00DF76D8">
        <w:tc>
          <w:tcPr>
            <w:tcW w:w="1412" w:type="dxa"/>
            <w:shd w:val="clear" w:color="auto" w:fill="auto"/>
          </w:tcPr>
          <w:p w14:paraId="222244DC" w14:textId="77777777" w:rsidR="00755F2D" w:rsidRPr="00BC4F6F" w:rsidRDefault="00755F2D" w:rsidP="00DF76D8">
            <w:pPr>
              <w:overflowPunct w:val="0"/>
              <w:autoSpaceDE w:val="0"/>
              <w:autoSpaceDN w:val="0"/>
              <w:adjustRightInd w:val="0"/>
              <w:rPr>
                <w:lang w:eastAsia="zh-CN"/>
              </w:rPr>
            </w:pPr>
            <w:r w:rsidRPr="00BC4F6F">
              <w:rPr>
                <w:b/>
              </w:rPr>
              <w:t>REQ-EAS-INST-FUN-3</w:t>
            </w:r>
          </w:p>
          <w:p w14:paraId="17B861F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925955"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inform the authorized consumer about the progress of instantiation as the response to the deployment request.</w:t>
            </w:r>
          </w:p>
        </w:tc>
        <w:tc>
          <w:tcPr>
            <w:tcW w:w="1837" w:type="dxa"/>
            <w:shd w:val="clear" w:color="auto" w:fill="auto"/>
          </w:tcPr>
          <w:p w14:paraId="6479D23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2A4958DA" w14:textId="77777777" w:rsidTr="00DF76D8">
        <w:tc>
          <w:tcPr>
            <w:tcW w:w="1412" w:type="dxa"/>
            <w:shd w:val="clear" w:color="auto" w:fill="auto"/>
          </w:tcPr>
          <w:p w14:paraId="3D58D585" w14:textId="77777777" w:rsidR="00755F2D" w:rsidRPr="00BC4F6F" w:rsidRDefault="00755F2D" w:rsidP="00DF76D8">
            <w:pPr>
              <w:overflowPunct w:val="0"/>
              <w:autoSpaceDE w:val="0"/>
              <w:autoSpaceDN w:val="0"/>
              <w:adjustRightInd w:val="0"/>
              <w:rPr>
                <w:lang w:eastAsia="zh-CN"/>
              </w:rPr>
            </w:pPr>
            <w:r w:rsidRPr="00BC4F6F">
              <w:rPr>
                <w:b/>
              </w:rPr>
              <w:t xml:space="preserve">REQ-EAS-INST-FUN-4 </w:t>
            </w:r>
          </w:p>
          <w:p w14:paraId="14041142" w14:textId="77777777" w:rsidR="00755F2D" w:rsidRPr="00BC4F6F" w:rsidRDefault="00755F2D" w:rsidP="00DF76D8">
            <w:pPr>
              <w:overflowPunct w:val="0"/>
              <w:autoSpaceDE w:val="0"/>
              <w:autoSpaceDN w:val="0"/>
              <w:adjustRightInd w:val="0"/>
              <w:rPr>
                <w:b/>
              </w:rPr>
            </w:pPr>
          </w:p>
        </w:tc>
        <w:tc>
          <w:tcPr>
            <w:tcW w:w="6096" w:type="dxa"/>
            <w:shd w:val="clear" w:color="auto" w:fill="auto"/>
          </w:tcPr>
          <w:p w14:paraId="7B16BE74"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notify the authorized consumer the result (e.g., success, failure, or partially failure) of instantiation operation.</w:t>
            </w:r>
          </w:p>
        </w:tc>
        <w:tc>
          <w:tcPr>
            <w:tcW w:w="1837" w:type="dxa"/>
            <w:shd w:val="clear" w:color="auto" w:fill="auto"/>
          </w:tcPr>
          <w:p w14:paraId="32957229" w14:textId="77777777" w:rsidR="00755F2D" w:rsidRPr="00BC4F6F" w:rsidRDefault="00755F2D" w:rsidP="00DF76D8">
            <w:pPr>
              <w:overflowPunct w:val="0"/>
              <w:autoSpaceDE w:val="0"/>
              <w:autoSpaceDN w:val="0"/>
              <w:adjustRightInd w:val="0"/>
            </w:pPr>
            <w:r w:rsidRPr="00BC4F6F">
              <w:t>EAS Deployment</w:t>
            </w:r>
          </w:p>
        </w:tc>
      </w:tr>
      <w:tr w:rsidR="00755F2D" w:rsidRPr="00B479BF" w14:paraId="47B419F4" w14:textId="77777777" w:rsidTr="00DF76D8">
        <w:tc>
          <w:tcPr>
            <w:tcW w:w="1412" w:type="dxa"/>
            <w:shd w:val="clear" w:color="auto" w:fill="auto"/>
          </w:tcPr>
          <w:p w14:paraId="5AE26162" w14:textId="77777777" w:rsidR="00755F2D" w:rsidRPr="00BC4F6F" w:rsidRDefault="00755F2D" w:rsidP="00DF76D8">
            <w:pPr>
              <w:overflowPunct w:val="0"/>
              <w:autoSpaceDE w:val="0"/>
              <w:autoSpaceDN w:val="0"/>
              <w:adjustRightInd w:val="0"/>
              <w:rPr>
                <w:b/>
              </w:rPr>
            </w:pPr>
            <w:r w:rsidRPr="00BC4F6F">
              <w:rPr>
                <w:b/>
              </w:rPr>
              <w:t>REQ-EAS-TERM-FUN-1</w:t>
            </w:r>
          </w:p>
        </w:tc>
        <w:tc>
          <w:tcPr>
            <w:tcW w:w="6096" w:type="dxa"/>
            <w:shd w:val="clear" w:color="auto" w:fill="auto"/>
          </w:tcPr>
          <w:p w14:paraId="39BEE3AA"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allowing an authorized consumer to request the termination of the EAS VNF instance.</w:t>
            </w:r>
          </w:p>
        </w:tc>
        <w:tc>
          <w:tcPr>
            <w:tcW w:w="1837" w:type="dxa"/>
            <w:shd w:val="clear" w:color="auto" w:fill="auto"/>
          </w:tcPr>
          <w:p w14:paraId="6B30BC49" w14:textId="77777777" w:rsidR="00755F2D" w:rsidRPr="00BC4F6F" w:rsidRDefault="00755F2D" w:rsidP="00DF76D8">
            <w:pPr>
              <w:overflowPunct w:val="0"/>
              <w:autoSpaceDE w:val="0"/>
              <w:autoSpaceDN w:val="0"/>
              <w:adjustRightInd w:val="0"/>
            </w:pPr>
            <w:r w:rsidRPr="00BC4F6F">
              <w:t>EAS Termination</w:t>
            </w:r>
          </w:p>
        </w:tc>
      </w:tr>
      <w:tr w:rsidR="00755F2D" w:rsidRPr="00B479BF" w14:paraId="7A4E45B8" w14:textId="77777777" w:rsidTr="00DF76D8">
        <w:tc>
          <w:tcPr>
            <w:tcW w:w="1412" w:type="dxa"/>
            <w:shd w:val="clear" w:color="auto" w:fill="auto"/>
          </w:tcPr>
          <w:p w14:paraId="635492F6" w14:textId="77777777" w:rsidR="00755F2D" w:rsidRPr="00BC4F6F" w:rsidRDefault="00755F2D" w:rsidP="00DF76D8">
            <w:pPr>
              <w:overflowPunct w:val="0"/>
              <w:autoSpaceDE w:val="0"/>
              <w:autoSpaceDN w:val="0"/>
              <w:adjustRightInd w:val="0"/>
              <w:rPr>
                <w:b/>
              </w:rPr>
            </w:pPr>
            <w:r w:rsidRPr="00BC4F6F">
              <w:rPr>
                <w:b/>
              </w:rPr>
              <w:t>REQ-EAS-TERM-FUN-2</w:t>
            </w:r>
          </w:p>
        </w:tc>
        <w:tc>
          <w:tcPr>
            <w:tcW w:w="6096" w:type="dxa"/>
            <w:shd w:val="clear" w:color="auto" w:fill="auto"/>
          </w:tcPr>
          <w:p w14:paraId="3E96C1BB"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inform the authorized consumer about the progress of termination as the response to the termination request.</w:t>
            </w:r>
          </w:p>
        </w:tc>
        <w:tc>
          <w:tcPr>
            <w:tcW w:w="1837" w:type="dxa"/>
            <w:shd w:val="clear" w:color="auto" w:fill="auto"/>
          </w:tcPr>
          <w:p w14:paraId="3892FF05" w14:textId="77777777" w:rsidR="00755F2D" w:rsidRPr="00BC4F6F" w:rsidRDefault="00755F2D" w:rsidP="00DF76D8">
            <w:pPr>
              <w:overflowPunct w:val="0"/>
              <w:autoSpaceDE w:val="0"/>
              <w:autoSpaceDN w:val="0"/>
              <w:adjustRightInd w:val="0"/>
            </w:pPr>
            <w:r w:rsidRPr="00BC4F6F">
              <w:t>EAS Termination</w:t>
            </w:r>
          </w:p>
        </w:tc>
      </w:tr>
      <w:tr w:rsidR="00755F2D" w:rsidRPr="00B479BF" w14:paraId="2DE7A165" w14:textId="77777777" w:rsidTr="00DF76D8">
        <w:tc>
          <w:tcPr>
            <w:tcW w:w="1412" w:type="dxa"/>
            <w:shd w:val="clear" w:color="auto" w:fill="auto"/>
          </w:tcPr>
          <w:p w14:paraId="27D59B0E" w14:textId="77777777" w:rsidR="00755F2D" w:rsidRPr="00BC4F6F" w:rsidRDefault="00755F2D" w:rsidP="00DF76D8">
            <w:pPr>
              <w:overflowPunct w:val="0"/>
              <w:autoSpaceDE w:val="0"/>
              <w:autoSpaceDN w:val="0"/>
              <w:adjustRightInd w:val="0"/>
              <w:rPr>
                <w:b/>
              </w:rPr>
            </w:pPr>
            <w:r w:rsidRPr="00BC4F6F">
              <w:rPr>
                <w:b/>
              </w:rPr>
              <w:t>REQ-EAS-TERM-FUN-3</w:t>
            </w:r>
          </w:p>
        </w:tc>
        <w:tc>
          <w:tcPr>
            <w:tcW w:w="6096" w:type="dxa"/>
            <w:shd w:val="clear" w:color="auto" w:fill="auto"/>
          </w:tcPr>
          <w:p w14:paraId="48AA41A0"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notify the authorized consumer the result (e.g., success, failure, partially failure) of termination operation.</w:t>
            </w:r>
          </w:p>
        </w:tc>
        <w:tc>
          <w:tcPr>
            <w:tcW w:w="1837" w:type="dxa"/>
            <w:shd w:val="clear" w:color="auto" w:fill="auto"/>
          </w:tcPr>
          <w:p w14:paraId="46A47349" w14:textId="77777777" w:rsidR="00755F2D" w:rsidRPr="00BC4F6F" w:rsidRDefault="00755F2D" w:rsidP="00DF76D8">
            <w:pPr>
              <w:overflowPunct w:val="0"/>
              <w:autoSpaceDE w:val="0"/>
              <w:autoSpaceDN w:val="0"/>
              <w:adjustRightInd w:val="0"/>
            </w:pPr>
            <w:r w:rsidRPr="00BC4F6F">
              <w:t>EAS Termination</w:t>
            </w:r>
          </w:p>
        </w:tc>
      </w:tr>
      <w:tr w:rsidR="00963D7D" w:rsidRPr="00B479BF" w14:paraId="01D0C691" w14:textId="77777777" w:rsidTr="00DF76D8">
        <w:tc>
          <w:tcPr>
            <w:tcW w:w="1412" w:type="dxa"/>
            <w:shd w:val="clear" w:color="auto" w:fill="auto"/>
          </w:tcPr>
          <w:p w14:paraId="6DF6E773" w14:textId="55387DCD" w:rsidR="00963D7D" w:rsidRPr="00BC4F6F" w:rsidRDefault="00963D7D" w:rsidP="00963D7D">
            <w:pPr>
              <w:overflowPunct w:val="0"/>
              <w:autoSpaceDE w:val="0"/>
              <w:autoSpaceDN w:val="0"/>
              <w:adjustRightInd w:val="0"/>
              <w:rPr>
                <w:b/>
              </w:rPr>
            </w:pPr>
            <w:r>
              <w:rPr>
                <w:b/>
              </w:rPr>
              <w:t>REQ-EE</w:t>
            </w:r>
            <w:r w:rsidRPr="00BC4F6F">
              <w:rPr>
                <w:b/>
              </w:rPr>
              <w:t>S-INST-FUN-</w:t>
            </w:r>
            <w:r>
              <w:rPr>
                <w:b/>
              </w:rPr>
              <w:t>4</w:t>
            </w:r>
          </w:p>
        </w:tc>
        <w:tc>
          <w:tcPr>
            <w:tcW w:w="6096" w:type="dxa"/>
            <w:shd w:val="clear" w:color="auto" w:fill="auto"/>
          </w:tcPr>
          <w:p w14:paraId="341A1C31" w14:textId="449CC183"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should have the capability to instantiate the EES, as per request from authorized consumers</w:t>
            </w:r>
            <w:r w:rsidRPr="00697DB5">
              <w:rPr>
                <w:lang w:eastAsia="zh-CN"/>
              </w:rPr>
              <w:t>.</w:t>
            </w:r>
          </w:p>
        </w:tc>
        <w:tc>
          <w:tcPr>
            <w:tcW w:w="1837" w:type="dxa"/>
            <w:shd w:val="clear" w:color="auto" w:fill="auto"/>
          </w:tcPr>
          <w:p w14:paraId="68B84F8D" w14:textId="4CB88971" w:rsidR="00963D7D" w:rsidRPr="00BC4F6F" w:rsidRDefault="00963D7D" w:rsidP="00963D7D">
            <w:pPr>
              <w:overflowPunct w:val="0"/>
              <w:autoSpaceDE w:val="0"/>
              <w:autoSpaceDN w:val="0"/>
              <w:adjustRightInd w:val="0"/>
            </w:pPr>
            <w:r>
              <w:t>EES Deployment</w:t>
            </w:r>
          </w:p>
        </w:tc>
      </w:tr>
      <w:tr w:rsidR="00963D7D" w:rsidRPr="00B479BF" w14:paraId="27D6E6CC" w14:textId="77777777" w:rsidTr="00DF76D8">
        <w:tc>
          <w:tcPr>
            <w:tcW w:w="1412" w:type="dxa"/>
            <w:shd w:val="clear" w:color="auto" w:fill="auto"/>
          </w:tcPr>
          <w:p w14:paraId="2E0B1515" w14:textId="2385FDE3" w:rsidR="00963D7D" w:rsidRPr="00BC4F6F" w:rsidRDefault="00963D7D" w:rsidP="00963D7D">
            <w:pPr>
              <w:overflowPunct w:val="0"/>
              <w:autoSpaceDE w:val="0"/>
              <w:autoSpaceDN w:val="0"/>
              <w:adjustRightInd w:val="0"/>
              <w:rPr>
                <w:b/>
              </w:rPr>
            </w:pPr>
            <w:r>
              <w:rPr>
                <w:b/>
              </w:rPr>
              <w:t>REQ-EE</w:t>
            </w:r>
            <w:r w:rsidRPr="00BC4F6F">
              <w:rPr>
                <w:b/>
              </w:rPr>
              <w:t>S-INST-FUN-</w:t>
            </w:r>
            <w:r>
              <w:rPr>
                <w:b/>
              </w:rPr>
              <w:t>5</w:t>
            </w:r>
            <w:r w:rsidRPr="00BC4F6F">
              <w:rPr>
                <w:b/>
              </w:rPr>
              <w:t xml:space="preserve"> </w:t>
            </w:r>
          </w:p>
        </w:tc>
        <w:tc>
          <w:tcPr>
            <w:tcW w:w="6096" w:type="dxa"/>
            <w:shd w:val="clear" w:color="auto" w:fill="auto"/>
          </w:tcPr>
          <w:p w14:paraId="7A348D95" w14:textId="145CB71D"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instantiation</w:t>
            </w:r>
          </w:p>
        </w:tc>
        <w:tc>
          <w:tcPr>
            <w:tcW w:w="1837" w:type="dxa"/>
            <w:shd w:val="clear" w:color="auto" w:fill="auto"/>
          </w:tcPr>
          <w:p w14:paraId="4D288DDB" w14:textId="43E97D32" w:rsidR="00963D7D" w:rsidRPr="00BC4F6F" w:rsidRDefault="00963D7D" w:rsidP="00963D7D">
            <w:pPr>
              <w:overflowPunct w:val="0"/>
              <w:autoSpaceDE w:val="0"/>
              <w:autoSpaceDN w:val="0"/>
              <w:adjustRightInd w:val="0"/>
            </w:pPr>
            <w:r>
              <w:t>EES Deployment</w:t>
            </w:r>
          </w:p>
        </w:tc>
      </w:tr>
      <w:tr w:rsidR="00963D7D" w:rsidRPr="00B479BF" w14:paraId="2DCA2559" w14:textId="77777777" w:rsidTr="00DF76D8">
        <w:tc>
          <w:tcPr>
            <w:tcW w:w="1412" w:type="dxa"/>
            <w:shd w:val="clear" w:color="auto" w:fill="auto"/>
          </w:tcPr>
          <w:p w14:paraId="4E904CDB" w14:textId="0E9DF6AD" w:rsidR="00963D7D" w:rsidRPr="00BC4F6F" w:rsidRDefault="00963D7D" w:rsidP="00963D7D">
            <w:pPr>
              <w:overflowPunct w:val="0"/>
              <w:autoSpaceDE w:val="0"/>
              <w:autoSpaceDN w:val="0"/>
              <w:adjustRightInd w:val="0"/>
              <w:rPr>
                <w:b/>
              </w:rPr>
            </w:pPr>
            <w:r>
              <w:rPr>
                <w:b/>
              </w:rPr>
              <w:t>REQ-EE</w:t>
            </w:r>
            <w:r w:rsidRPr="00BC4F6F">
              <w:rPr>
                <w:b/>
              </w:rPr>
              <w:t>S-INST-FUN-</w:t>
            </w:r>
            <w:r>
              <w:rPr>
                <w:b/>
              </w:rPr>
              <w:t>6</w:t>
            </w:r>
            <w:r w:rsidRPr="00BC4F6F">
              <w:rPr>
                <w:b/>
              </w:rPr>
              <w:t xml:space="preserve"> </w:t>
            </w:r>
          </w:p>
        </w:tc>
        <w:tc>
          <w:tcPr>
            <w:tcW w:w="6096" w:type="dxa"/>
            <w:shd w:val="clear" w:color="auto" w:fill="auto"/>
          </w:tcPr>
          <w:p w14:paraId="10E13B7D" w14:textId="6D11958D"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should have the capability to relate instantiated EES with one or multiple served EAS(s).</w:t>
            </w:r>
          </w:p>
        </w:tc>
        <w:tc>
          <w:tcPr>
            <w:tcW w:w="1837" w:type="dxa"/>
            <w:shd w:val="clear" w:color="auto" w:fill="auto"/>
          </w:tcPr>
          <w:p w14:paraId="2BB3DA4A" w14:textId="56A32C3F" w:rsidR="00963D7D" w:rsidRPr="00BC4F6F" w:rsidRDefault="00963D7D" w:rsidP="00963D7D">
            <w:pPr>
              <w:overflowPunct w:val="0"/>
              <w:autoSpaceDE w:val="0"/>
              <w:autoSpaceDN w:val="0"/>
              <w:adjustRightInd w:val="0"/>
            </w:pPr>
            <w:r>
              <w:t>EES Deployment</w:t>
            </w:r>
          </w:p>
        </w:tc>
      </w:tr>
      <w:tr w:rsidR="00963D7D" w:rsidRPr="00B479BF" w14:paraId="5CB29C40" w14:textId="77777777" w:rsidTr="00DF76D8">
        <w:tc>
          <w:tcPr>
            <w:tcW w:w="1412" w:type="dxa"/>
            <w:shd w:val="clear" w:color="auto" w:fill="auto"/>
          </w:tcPr>
          <w:p w14:paraId="331AA5AF" w14:textId="23CE2BD1" w:rsidR="00963D7D" w:rsidRPr="00BC4F6F" w:rsidRDefault="00963D7D" w:rsidP="00963D7D">
            <w:pPr>
              <w:overflowPunct w:val="0"/>
              <w:autoSpaceDE w:val="0"/>
              <w:autoSpaceDN w:val="0"/>
              <w:adjustRightInd w:val="0"/>
              <w:rPr>
                <w:b/>
              </w:rPr>
            </w:pPr>
            <w:r>
              <w:rPr>
                <w:b/>
              </w:rPr>
              <w:t>REQ-EE</w:t>
            </w:r>
            <w:r w:rsidRPr="00BC4F6F">
              <w:rPr>
                <w:b/>
              </w:rPr>
              <w:t>S-</w:t>
            </w:r>
            <w:r>
              <w:rPr>
                <w:b/>
              </w:rPr>
              <w:t>TERM</w:t>
            </w:r>
            <w:r w:rsidRPr="00BC4F6F">
              <w:rPr>
                <w:b/>
              </w:rPr>
              <w:t>-FUN-</w:t>
            </w:r>
            <w:r>
              <w:rPr>
                <w:b/>
              </w:rPr>
              <w:t>7</w:t>
            </w:r>
          </w:p>
        </w:tc>
        <w:tc>
          <w:tcPr>
            <w:tcW w:w="6096" w:type="dxa"/>
            <w:shd w:val="clear" w:color="auto" w:fill="auto"/>
          </w:tcPr>
          <w:p w14:paraId="2052F7FA" w14:textId="12F99DB1"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 xml:space="preserve">should have the capability to terminate </w:t>
            </w:r>
            <w:r>
              <w:rPr>
                <w:lang w:eastAsia="zh-CN"/>
              </w:rPr>
              <w:t>the EES with the EES identifier</w:t>
            </w:r>
            <w:r>
              <w:rPr>
                <w:lang w:val="en-US" w:eastAsia="ja-JP"/>
              </w:rPr>
              <w:t>, as per request from authorized consumers</w:t>
            </w:r>
          </w:p>
        </w:tc>
        <w:tc>
          <w:tcPr>
            <w:tcW w:w="1837" w:type="dxa"/>
            <w:shd w:val="clear" w:color="auto" w:fill="auto"/>
          </w:tcPr>
          <w:p w14:paraId="29FFFDA6" w14:textId="0D235D9B" w:rsidR="00963D7D" w:rsidRPr="00BC4F6F" w:rsidRDefault="00963D7D" w:rsidP="00963D7D">
            <w:pPr>
              <w:overflowPunct w:val="0"/>
              <w:autoSpaceDE w:val="0"/>
              <w:autoSpaceDN w:val="0"/>
              <w:adjustRightInd w:val="0"/>
            </w:pPr>
            <w:r>
              <w:t>EES Termination</w:t>
            </w:r>
          </w:p>
        </w:tc>
      </w:tr>
      <w:tr w:rsidR="00963D7D" w:rsidRPr="00B479BF" w14:paraId="09DBE334" w14:textId="77777777" w:rsidTr="00DF76D8">
        <w:tc>
          <w:tcPr>
            <w:tcW w:w="1412" w:type="dxa"/>
            <w:shd w:val="clear" w:color="auto" w:fill="auto"/>
          </w:tcPr>
          <w:p w14:paraId="33491244" w14:textId="6AF9A48E" w:rsidR="00963D7D" w:rsidRDefault="00963D7D" w:rsidP="00963D7D">
            <w:pPr>
              <w:overflowPunct w:val="0"/>
              <w:autoSpaceDE w:val="0"/>
              <w:autoSpaceDN w:val="0"/>
              <w:adjustRightInd w:val="0"/>
              <w:rPr>
                <w:b/>
              </w:rPr>
            </w:pPr>
            <w:r>
              <w:rPr>
                <w:b/>
              </w:rPr>
              <w:t>REQ-EE</w:t>
            </w:r>
            <w:r w:rsidRPr="00BC4F6F">
              <w:rPr>
                <w:b/>
              </w:rPr>
              <w:t>S-</w:t>
            </w:r>
            <w:r>
              <w:rPr>
                <w:b/>
              </w:rPr>
              <w:t>TERM</w:t>
            </w:r>
            <w:r w:rsidRPr="00BC4F6F">
              <w:rPr>
                <w:b/>
              </w:rPr>
              <w:t>-FUN-</w:t>
            </w:r>
            <w:r>
              <w:rPr>
                <w:b/>
              </w:rPr>
              <w:t>8</w:t>
            </w:r>
          </w:p>
        </w:tc>
        <w:tc>
          <w:tcPr>
            <w:tcW w:w="6096" w:type="dxa"/>
            <w:shd w:val="clear" w:color="auto" w:fill="auto"/>
          </w:tcPr>
          <w:p w14:paraId="154E7BBE" w14:textId="702EC9C8"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termination</w:t>
            </w:r>
          </w:p>
        </w:tc>
        <w:tc>
          <w:tcPr>
            <w:tcW w:w="1837" w:type="dxa"/>
            <w:shd w:val="clear" w:color="auto" w:fill="auto"/>
          </w:tcPr>
          <w:p w14:paraId="7EEDF4F9" w14:textId="4DFFDF70" w:rsidR="00963D7D" w:rsidRDefault="00963D7D" w:rsidP="00963D7D">
            <w:pPr>
              <w:overflowPunct w:val="0"/>
              <w:autoSpaceDE w:val="0"/>
              <w:autoSpaceDN w:val="0"/>
              <w:adjustRightInd w:val="0"/>
            </w:pPr>
            <w:r>
              <w:t>EES Termination</w:t>
            </w:r>
          </w:p>
        </w:tc>
      </w:tr>
      <w:tr w:rsidR="00963D7D" w:rsidRPr="00B479BF" w14:paraId="597F65D3" w14:textId="77777777" w:rsidTr="00DF76D8">
        <w:tc>
          <w:tcPr>
            <w:tcW w:w="1412" w:type="dxa"/>
            <w:shd w:val="clear" w:color="auto" w:fill="auto"/>
          </w:tcPr>
          <w:p w14:paraId="172CD3B3" w14:textId="65B6038A" w:rsidR="00963D7D" w:rsidRDefault="00963D7D" w:rsidP="00963D7D">
            <w:pPr>
              <w:overflowPunct w:val="0"/>
              <w:autoSpaceDE w:val="0"/>
              <w:autoSpaceDN w:val="0"/>
              <w:adjustRightInd w:val="0"/>
              <w:rPr>
                <w:b/>
              </w:rPr>
            </w:pPr>
            <w:r>
              <w:rPr>
                <w:b/>
              </w:rPr>
              <w:t>REQ-EE</w:t>
            </w:r>
            <w:r w:rsidRPr="00BC4F6F">
              <w:rPr>
                <w:b/>
              </w:rPr>
              <w:t>S-</w:t>
            </w:r>
            <w:r>
              <w:rPr>
                <w:b/>
              </w:rPr>
              <w:t>TERM</w:t>
            </w:r>
            <w:r w:rsidRPr="00BC4F6F">
              <w:rPr>
                <w:b/>
              </w:rPr>
              <w:t>-FUN-</w:t>
            </w:r>
            <w:r>
              <w:rPr>
                <w:b/>
              </w:rPr>
              <w:t>9</w:t>
            </w:r>
          </w:p>
        </w:tc>
        <w:tc>
          <w:tcPr>
            <w:tcW w:w="6096" w:type="dxa"/>
            <w:shd w:val="clear" w:color="auto" w:fill="auto"/>
          </w:tcPr>
          <w:p w14:paraId="2DC24508" w14:textId="461285E1"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instantiation as the response to the deployment request.</w:t>
            </w:r>
          </w:p>
        </w:tc>
        <w:tc>
          <w:tcPr>
            <w:tcW w:w="1837" w:type="dxa"/>
            <w:shd w:val="clear" w:color="auto" w:fill="auto"/>
          </w:tcPr>
          <w:p w14:paraId="10DF16EE" w14:textId="4FA6E20D" w:rsidR="00963D7D" w:rsidRDefault="00963D7D" w:rsidP="00963D7D">
            <w:pPr>
              <w:overflowPunct w:val="0"/>
              <w:autoSpaceDE w:val="0"/>
              <w:autoSpaceDN w:val="0"/>
              <w:adjustRightInd w:val="0"/>
            </w:pPr>
            <w:r>
              <w:t>EES Deployment</w:t>
            </w:r>
          </w:p>
        </w:tc>
      </w:tr>
      <w:tr w:rsidR="00963D7D" w:rsidRPr="00B479BF" w14:paraId="3B33FE5B" w14:textId="77777777" w:rsidTr="00DF76D8">
        <w:tc>
          <w:tcPr>
            <w:tcW w:w="1412" w:type="dxa"/>
            <w:shd w:val="clear" w:color="auto" w:fill="auto"/>
          </w:tcPr>
          <w:p w14:paraId="1AD6F1F2" w14:textId="6587AEC1" w:rsidR="00963D7D" w:rsidRDefault="00963D7D" w:rsidP="00963D7D">
            <w:pPr>
              <w:overflowPunct w:val="0"/>
              <w:autoSpaceDE w:val="0"/>
              <w:autoSpaceDN w:val="0"/>
              <w:adjustRightInd w:val="0"/>
              <w:rPr>
                <w:b/>
              </w:rPr>
            </w:pPr>
            <w:r>
              <w:rPr>
                <w:b/>
              </w:rPr>
              <w:t>REQ-EE</w:t>
            </w:r>
            <w:r w:rsidRPr="00BC4F6F">
              <w:rPr>
                <w:b/>
              </w:rPr>
              <w:t>S-</w:t>
            </w:r>
            <w:r>
              <w:rPr>
                <w:b/>
              </w:rPr>
              <w:t>TERM</w:t>
            </w:r>
            <w:r w:rsidRPr="00BC4F6F">
              <w:rPr>
                <w:b/>
              </w:rPr>
              <w:t>-FUN-</w:t>
            </w:r>
            <w:r>
              <w:rPr>
                <w:b/>
              </w:rPr>
              <w:t>10</w:t>
            </w:r>
          </w:p>
        </w:tc>
        <w:tc>
          <w:tcPr>
            <w:tcW w:w="6096" w:type="dxa"/>
            <w:shd w:val="clear" w:color="auto" w:fill="auto"/>
          </w:tcPr>
          <w:p w14:paraId="430C9F24" w14:textId="439CF712"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termination as the response to the termination request.</w:t>
            </w:r>
          </w:p>
        </w:tc>
        <w:tc>
          <w:tcPr>
            <w:tcW w:w="1837" w:type="dxa"/>
            <w:shd w:val="clear" w:color="auto" w:fill="auto"/>
          </w:tcPr>
          <w:p w14:paraId="5641F3D4" w14:textId="77BF432E" w:rsidR="00963D7D" w:rsidRDefault="00963D7D" w:rsidP="00963D7D">
            <w:pPr>
              <w:overflowPunct w:val="0"/>
              <w:autoSpaceDE w:val="0"/>
              <w:autoSpaceDN w:val="0"/>
              <w:adjustRightInd w:val="0"/>
            </w:pPr>
            <w:r>
              <w:t>EES Termination</w:t>
            </w:r>
          </w:p>
        </w:tc>
      </w:tr>
      <w:tr w:rsidR="00063C44" w:rsidRPr="00B479BF" w14:paraId="012E4AB7" w14:textId="77777777" w:rsidTr="00DF76D8">
        <w:tc>
          <w:tcPr>
            <w:tcW w:w="1412" w:type="dxa"/>
            <w:shd w:val="clear" w:color="auto" w:fill="auto"/>
          </w:tcPr>
          <w:p w14:paraId="4CA4EE35" w14:textId="65A27794" w:rsidR="00063C44" w:rsidRDefault="00063C44" w:rsidP="00063C44">
            <w:pPr>
              <w:overflowPunct w:val="0"/>
              <w:autoSpaceDE w:val="0"/>
              <w:autoSpaceDN w:val="0"/>
              <w:adjustRightInd w:val="0"/>
              <w:rPr>
                <w:b/>
              </w:rPr>
            </w:pPr>
            <w:r>
              <w:rPr>
                <w:b/>
              </w:rPr>
              <w:t>REQ-EC</w:t>
            </w:r>
            <w:r w:rsidRPr="00BC4F6F">
              <w:rPr>
                <w:b/>
              </w:rPr>
              <w:t>S-INST-FUN-</w:t>
            </w:r>
            <w:r>
              <w:rPr>
                <w:b/>
              </w:rPr>
              <w:t>11</w:t>
            </w:r>
          </w:p>
        </w:tc>
        <w:tc>
          <w:tcPr>
            <w:tcW w:w="6096" w:type="dxa"/>
            <w:shd w:val="clear" w:color="auto" w:fill="auto"/>
          </w:tcPr>
          <w:p w14:paraId="6E5338EC" w14:textId="54B42BF9"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have the capability to instantiate the ECS, as per request from authorized consumers</w:t>
            </w:r>
            <w:r w:rsidRPr="00982970">
              <w:rPr>
                <w:lang w:eastAsia="zh-CN"/>
              </w:rPr>
              <w:t>.</w:t>
            </w:r>
          </w:p>
        </w:tc>
        <w:tc>
          <w:tcPr>
            <w:tcW w:w="1837" w:type="dxa"/>
            <w:shd w:val="clear" w:color="auto" w:fill="auto"/>
          </w:tcPr>
          <w:p w14:paraId="09BBB57E" w14:textId="49025AC2" w:rsidR="00063C44" w:rsidRDefault="00063C44" w:rsidP="00063C44">
            <w:pPr>
              <w:overflowPunct w:val="0"/>
              <w:autoSpaceDE w:val="0"/>
              <w:autoSpaceDN w:val="0"/>
              <w:adjustRightInd w:val="0"/>
            </w:pPr>
            <w:r>
              <w:t>ECS Deployment</w:t>
            </w:r>
          </w:p>
        </w:tc>
      </w:tr>
      <w:tr w:rsidR="00063C44" w:rsidRPr="00B479BF" w14:paraId="286357C8" w14:textId="77777777" w:rsidTr="00DF76D8">
        <w:tc>
          <w:tcPr>
            <w:tcW w:w="1412" w:type="dxa"/>
            <w:shd w:val="clear" w:color="auto" w:fill="auto"/>
          </w:tcPr>
          <w:p w14:paraId="58FD9901" w14:textId="4AB28731" w:rsidR="00063C44" w:rsidRDefault="00063C44" w:rsidP="00063C44">
            <w:pPr>
              <w:overflowPunct w:val="0"/>
              <w:autoSpaceDE w:val="0"/>
              <w:autoSpaceDN w:val="0"/>
              <w:adjustRightInd w:val="0"/>
              <w:rPr>
                <w:b/>
              </w:rPr>
            </w:pPr>
            <w:r>
              <w:rPr>
                <w:b/>
              </w:rPr>
              <w:t>REQ-EC</w:t>
            </w:r>
            <w:r w:rsidRPr="00BC4F6F">
              <w:rPr>
                <w:b/>
              </w:rPr>
              <w:t>S-INST-FUN-</w:t>
            </w:r>
            <w:r>
              <w:rPr>
                <w:b/>
              </w:rPr>
              <w:t>12</w:t>
            </w:r>
            <w:r w:rsidRPr="00BC4F6F">
              <w:rPr>
                <w:b/>
              </w:rPr>
              <w:t xml:space="preserve"> </w:t>
            </w:r>
          </w:p>
        </w:tc>
        <w:tc>
          <w:tcPr>
            <w:tcW w:w="6096" w:type="dxa"/>
            <w:shd w:val="clear" w:color="auto" w:fill="auto"/>
          </w:tcPr>
          <w:p w14:paraId="13E3AFE1" w14:textId="4421C557"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Instantiation</w:t>
            </w:r>
            <w:r>
              <w:rPr>
                <w:lang w:eastAsia="zh-CN" w:bidi="ar-KW"/>
              </w:rPr>
              <w:t>.</w:t>
            </w:r>
          </w:p>
        </w:tc>
        <w:tc>
          <w:tcPr>
            <w:tcW w:w="1837" w:type="dxa"/>
            <w:shd w:val="clear" w:color="auto" w:fill="auto"/>
          </w:tcPr>
          <w:p w14:paraId="20DF0F86" w14:textId="342C50D7" w:rsidR="00063C44" w:rsidRDefault="00063C44" w:rsidP="00063C44">
            <w:pPr>
              <w:overflowPunct w:val="0"/>
              <w:autoSpaceDE w:val="0"/>
              <w:autoSpaceDN w:val="0"/>
              <w:adjustRightInd w:val="0"/>
            </w:pPr>
            <w:r>
              <w:t>ECS Deployment</w:t>
            </w:r>
          </w:p>
        </w:tc>
      </w:tr>
      <w:tr w:rsidR="00063C44" w:rsidRPr="00B479BF" w14:paraId="584ECEE2" w14:textId="77777777" w:rsidTr="00DF76D8">
        <w:tc>
          <w:tcPr>
            <w:tcW w:w="1412" w:type="dxa"/>
            <w:shd w:val="clear" w:color="auto" w:fill="auto"/>
          </w:tcPr>
          <w:p w14:paraId="46B96850" w14:textId="49CE8F02" w:rsidR="00063C44" w:rsidRDefault="00063C44" w:rsidP="00063C44">
            <w:pPr>
              <w:overflowPunct w:val="0"/>
              <w:autoSpaceDE w:val="0"/>
              <w:autoSpaceDN w:val="0"/>
              <w:adjustRightInd w:val="0"/>
              <w:rPr>
                <w:b/>
              </w:rPr>
            </w:pPr>
            <w:r>
              <w:rPr>
                <w:b/>
              </w:rPr>
              <w:lastRenderedPageBreak/>
              <w:t>REQ-EC</w:t>
            </w:r>
            <w:r w:rsidRPr="00BC4F6F">
              <w:rPr>
                <w:b/>
              </w:rPr>
              <w:t>S-INST-FUN-</w:t>
            </w:r>
            <w:r>
              <w:rPr>
                <w:b/>
              </w:rPr>
              <w:t>13</w:t>
            </w:r>
            <w:r w:rsidRPr="00BC4F6F">
              <w:rPr>
                <w:b/>
              </w:rPr>
              <w:t xml:space="preserve"> </w:t>
            </w:r>
          </w:p>
        </w:tc>
        <w:tc>
          <w:tcPr>
            <w:tcW w:w="6096" w:type="dxa"/>
            <w:shd w:val="clear" w:color="auto" w:fill="auto"/>
          </w:tcPr>
          <w:p w14:paraId="51E39F5A" w14:textId="48FB0A3F"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should have the capability to relate instantiated ECS with one or multiple served EES(s).</w:t>
            </w:r>
          </w:p>
        </w:tc>
        <w:tc>
          <w:tcPr>
            <w:tcW w:w="1837" w:type="dxa"/>
            <w:shd w:val="clear" w:color="auto" w:fill="auto"/>
          </w:tcPr>
          <w:p w14:paraId="24652BD2" w14:textId="23118C95" w:rsidR="00063C44" w:rsidRDefault="00063C44" w:rsidP="00063C44">
            <w:pPr>
              <w:overflowPunct w:val="0"/>
              <w:autoSpaceDE w:val="0"/>
              <w:autoSpaceDN w:val="0"/>
              <w:adjustRightInd w:val="0"/>
            </w:pPr>
            <w:r>
              <w:t>ECS Deployment</w:t>
            </w:r>
          </w:p>
        </w:tc>
      </w:tr>
      <w:tr w:rsidR="00063C44" w:rsidRPr="00B479BF" w14:paraId="527577EF" w14:textId="77777777" w:rsidTr="00DF76D8">
        <w:tc>
          <w:tcPr>
            <w:tcW w:w="1412" w:type="dxa"/>
            <w:shd w:val="clear" w:color="auto" w:fill="auto"/>
          </w:tcPr>
          <w:p w14:paraId="4F5A5220" w14:textId="4D736A8B" w:rsidR="00063C44" w:rsidRDefault="00063C44" w:rsidP="00063C44">
            <w:pPr>
              <w:overflowPunct w:val="0"/>
              <w:autoSpaceDE w:val="0"/>
              <w:autoSpaceDN w:val="0"/>
              <w:adjustRightInd w:val="0"/>
              <w:rPr>
                <w:b/>
              </w:rPr>
            </w:pPr>
            <w:r>
              <w:rPr>
                <w:b/>
              </w:rPr>
              <w:t>REQ-EC</w:t>
            </w:r>
            <w:r w:rsidRPr="00BC4F6F">
              <w:rPr>
                <w:b/>
              </w:rPr>
              <w:t>S-</w:t>
            </w:r>
            <w:r>
              <w:rPr>
                <w:b/>
              </w:rPr>
              <w:t>TERM</w:t>
            </w:r>
            <w:r w:rsidRPr="00BC4F6F">
              <w:rPr>
                <w:b/>
              </w:rPr>
              <w:t>-FUN-</w:t>
            </w:r>
            <w:r>
              <w:rPr>
                <w:b/>
              </w:rPr>
              <w:t>14</w:t>
            </w:r>
          </w:p>
        </w:tc>
        <w:tc>
          <w:tcPr>
            <w:tcW w:w="6096" w:type="dxa"/>
            <w:shd w:val="clear" w:color="auto" w:fill="auto"/>
          </w:tcPr>
          <w:p w14:paraId="570D7276" w14:textId="64F6E382"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 xml:space="preserve">have the capability to terminate the ECS </w:t>
            </w:r>
            <w:r>
              <w:rPr>
                <w:lang w:eastAsia="zh-CN"/>
              </w:rPr>
              <w:t>with the ECS identifier</w:t>
            </w:r>
            <w:r>
              <w:rPr>
                <w:lang w:val="en-US" w:eastAsia="ja-JP"/>
              </w:rPr>
              <w:t xml:space="preserve">, as per request from authorized </w:t>
            </w:r>
            <w:r>
              <w:rPr>
                <w:lang w:eastAsia="zh-CN"/>
              </w:rPr>
              <w:t>consumers.</w:t>
            </w:r>
          </w:p>
        </w:tc>
        <w:tc>
          <w:tcPr>
            <w:tcW w:w="1837" w:type="dxa"/>
            <w:shd w:val="clear" w:color="auto" w:fill="auto"/>
          </w:tcPr>
          <w:p w14:paraId="39ECF4BB" w14:textId="1C83FE82" w:rsidR="00063C44" w:rsidRDefault="00063C44" w:rsidP="00063C44">
            <w:pPr>
              <w:overflowPunct w:val="0"/>
              <w:autoSpaceDE w:val="0"/>
              <w:autoSpaceDN w:val="0"/>
              <w:adjustRightInd w:val="0"/>
            </w:pPr>
            <w:r>
              <w:t>ECS Termination</w:t>
            </w:r>
          </w:p>
        </w:tc>
      </w:tr>
      <w:tr w:rsidR="00063C44" w:rsidRPr="00B479BF" w14:paraId="16EEC729" w14:textId="77777777" w:rsidTr="00DF76D8">
        <w:tc>
          <w:tcPr>
            <w:tcW w:w="1412" w:type="dxa"/>
            <w:shd w:val="clear" w:color="auto" w:fill="auto"/>
          </w:tcPr>
          <w:p w14:paraId="307E845F" w14:textId="693B3036" w:rsidR="00063C44" w:rsidRDefault="00063C44" w:rsidP="00063C44">
            <w:pPr>
              <w:overflowPunct w:val="0"/>
              <w:autoSpaceDE w:val="0"/>
              <w:autoSpaceDN w:val="0"/>
              <w:adjustRightInd w:val="0"/>
              <w:rPr>
                <w:b/>
              </w:rPr>
            </w:pPr>
            <w:r>
              <w:rPr>
                <w:b/>
              </w:rPr>
              <w:t>REQ-EC</w:t>
            </w:r>
            <w:r w:rsidRPr="00BC4F6F">
              <w:rPr>
                <w:b/>
              </w:rPr>
              <w:t>S-</w:t>
            </w:r>
            <w:r>
              <w:rPr>
                <w:b/>
              </w:rPr>
              <w:t>TERM</w:t>
            </w:r>
            <w:r w:rsidRPr="00BC4F6F">
              <w:rPr>
                <w:b/>
              </w:rPr>
              <w:t>-FUN-</w:t>
            </w:r>
            <w:r>
              <w:rPr>
                <w:b/>
              </w:rPr>
              <w:t>15</w:t>
            </w:r>
          </w:p>
        </w:tc>
        <w:tc>
          <w:tcPr>
            <w:tcW w:w="6096" w:type="dxa"/>
            <w:shd w:val="clear" w:color="auto" w:fill="auto"/>
          </w:tcPr>
          <w:p w14:paraId="00A8FA2C" w14:textId="6E2391C0"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termination</w:t>
            </w:r>
            <w:r>
              <w:rPr>
                <w:lang w:eastAsia="zh-CN" w:bidi="ar-KW"/>
              </w:rPr>
              <w:t>.</w:t>
            </w:r>
          </w:p>
        </w:tc>
        <w:tc>
          <w:tcPr>
            <w:tcW w:w="1837" w:type="dxa"/>
            <w:shd w:val="clear" w:color="auto" w:fill="auto"/>
          </w:tcPr>
          <w:p w14:paraId="6D920C4D" w14:textId="2EFA4B97" w:rsidR="00063C44" w:rsidRDefault="00063C44" w:rsidP="00063C44">
            <w:pPr>
              <w:overflowPunct w:val="0"/>
              <w:autoSpaceDE w:val="0"/>
              <w:autoSpaceDN w:val="0"/>
              <w:adjustRightInd w:val="0"/>
            </w:pPr>
            <w:r>
              <w:t>ECS Termination</w:t>
            </w:r>
          </w:p>
        </w:tc>
      </w:tr>
      <w:tr w:rsidR="00063C44" w:rsidRPr="00B479BF" w14:paraId="2AF40798" w14:textId="77777777" w:rsidTr="00DF76D8">
        <w:tc>
          <w:tcPr>
            <w:tcW w:w="1412" w:type="dxa"/>
            <w:shd w:val="clear" w:color="auto" w:fill="auto"/>
          </w:tcPr>
          <w:p w14:paraId="6593F413" w14:textId="4D93D65D" w:rsidR="00063C44" w:rsidRDefault="00063C44" w:rsidP="00063C44">
            <w:pPr>
              <w:overflowPunct w:val="0"/>
              <w:autoSpaceDE w:val="0"/>
              <w:autoSpaceDN w:val="0"/>
              <w:adjustRightInd w:val="0"/>
              <w:rPr>
                <w:b/>
              </w:rPr>
            </w:pPr>
            <w:r>
              <w:rPr>
                <w:b/>
              </w:rPr>
              <w:t>REQ-EC</w:t>
            </w:r>
            <w:r w:rsidRPr="00BC4F6F">
              <w:rPr>
                <w:b/>
              </w:rPr>
              <w:t>S-</w:t>
            </w:r>
            <w:r>
              <w:rPr>
                <w:b/>
              </w:rPr>
              <w:t>TERM</w:t>
            </w:r>
            <w:r w:rsidRPr="00BC4F6F">
              <w:rPr>
                <w:b/>
              </w:rPr>
              <w:t>-FUN-</w:t>
            </w:r>
            <w:r>
              <w:rPr>
                <w:b/>
              </w:rPr>
              <w:t>16</w:t>
            </w:r>
          </w:p>
        </w:tc>
        <w:tc>
          <w:tcPr>
            <w:tcW w:w="6096" w:type="dxa"/>
            <w:shd w:val="clear" w:color="auto" w:fill="auto"/>
          </w:tcPr>
          <w:p w14:paraId="780768DF" w14:textId="5D04291C"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instantiation as the response to the deployment request.</w:t>
            </w:r>
          </w:p>
        </w:tc>
        <w:tc>
          <w:tcPr>
            <w:tcW w:w="1837" w:type="dxa"/>
            <w:shd w:val="clear" w:color="auto" w:fill="auto"/>
          </w:tcPr>
          <w:p w14:paraId="4F4F2966" w14:textId="03AA0A57" w:rsidR="00063C44" w:rsidRDefault="00063C44" w:rsidP="00063C44">
            <w:pPr>
              <w:overflowPunct w:val="0"/>
              <w:autoSpaceDE w:val="0"/>
              <w:autoSpaceDN w:val="0"/>
              <w:adjustRightInd w:val="0"/>
            </w:pPr>
            <w:r>
              <w:t>ECS Termination</w:t>
            </w:r>
          </w:p>
        </w:tc>
      </w:tr>
      <w:tr w:rsidR="00063C44" w:rsidRPr="00B479BF" w14:paraId="2F732FAA" w14:textId="77777777" w:rsidTr="00DF76D8">
        <w:tc>
          <w:tcPr>
            <w:tcW w:w="1412" w:type="dxa"/>
            <w:shd w:val="clear" w:color="auto" w:fill="auto"/>
          </w:tcPr>
          <w:p w14:paraId="2846A1DF" w14:textId="55E26061" w:rsidR="00063C44" w:rsidRDefault="00063C44" w:rsidP="00063C44">
            <w:pPr>
              <w:overflowPunct w:val="0"/>
              <w:autoSpaceDE w:val="0"/>
              <w:autoSpaceDN w:val="0"/>
              <w:adjustRightInd w:val="0"/>
              <w:rPr>
                <w:b/>
              </w:rPr>
            </w:pPr>
            <w:r>
              <w:rPr>
                <w:b/>
              </w:rPr>
              <w:t>REQ-EC</w:t>
            </w:r>
            <w:r w:rsidRPr="00BC4F6F">
              <w:rPr>
                <w:b/>
              </w:rPr>
              <w:t>S-</w:t>
            </w:r>
            <w:r>
              <w:rPr>
                <w:b/>
              </w:rPr>
              <w:t>TERM</w:t>
            </w:r>
            <w:r w:rsidRPr="00BC4F6F">
              <w:rPr>
                <w:b/>
              </w:rPr>
              <w:t>-FUN-</w:t>
            </w:r>
            <w:r>
              <w:rPr>
                <w:b/>
              </w:rPr>
              <w:t>17</w:t>
            </w:r>
          </w:p>
        </w:tc>
        <w:tc>
          <w:tcPr>
            <w:tcW w:w="6096" w:type="dxa"/>
            <w:shd w:val="clear" w:color="auto" w:fill="auto"/>
          </w:tcPr>
          <w:p w14:paraId="38BC9F29" w14:textId="7FC7C3D3"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termination as the response to the termination request.</w:t>
            </w:r>
          </w:p>
        </w:tc>
        <w:tc>
          <w:tcPr>
            <w:tcW w:w="1837" w:type="dxa"/>
            <w:shd w:val="clear" w:color="auto" w:fill="auto"/>
          </w:tcPr>
          <w:p w14:paraId="3732B5BF" w14:textId="2DB08225" w:rsidR="00063C44" w:rsidRDefault="00063C44" w:rsidP="00063C44">
            <w:pPr>
              <w:overflowPunct w:val="0"/>
              <w:autoSpaceDE w:val="0"/>
              <w:autoSpaceDN w:val="0"/>
              <w:adjustRightInd w:val="0"/>
            </w:pPr>
            <w:r>
              <w:t>ECS Termination</w:t>
            </w:r>
          </w:p>
        </w:tc>
      </w:tr>
    </w:tbl>
    <w:p w14:paraId="0333FD79" w14:textId="2FA6C616" w:rsidR="00480D32" w:rsidRDefault="00480D32" w:rsidP="00480D32"/>
    <w:p w14:paraId="72D2B906" w14:textId="4581AFEF" w:rsidR="00827F03" w:rsidRDefault="00827F03" w:rsidP="00827F03">
      <w:pPr>
        <w:pStyle w:val="Heading2"/>
      </w:pPr>
      <w:r>
        <w:t>5.2</w:t>
      </w:r>
      <w:r w:rsidRPr="00D71684">
        <w:tab/>
      </w:r>
      <w:r>
        <w:t>Performance assurance</w:t>
      </w:r>
    </w:p>
    <w:p w14:paraId="19110D99" w14:textId="61B0F0C7" w:rsidR="00827F03" w:rsidRDefault="00827F03" w:rsidP="00827F03">
      <w:pPr>
        <w:pStyle w:val="Heading3"/>
      </w:pPr>
      <w:r>
        <w:t>5.2.1</w:t>
      </w:r>
      <w:r>
        <w:tab/>
      </w:r>
      <w:r w:rsidRPr="007F460D">
        <w:t>Description</w:t>
      </w:r>
    </w:p>
    <w:p w14:paraId="3E436825" w14:textId="77777777" w:rsidR="00827F03" w:rsidRPr="00BF20C6" w:rsidRDefault="00827F03" w:rsidP="00827F03">
      <w:pPr>
        <w:rPr>
          <w:lang w:val="en-US"/>
        </w:rPr>
      </w:pPr>
      <w:r>
        <w:t>The clause contains use cases associated with performance assurance.</w:t>
      </w:r>
    </w:p>
    <w:p w14:paraId="3AFF2ACF" w14:textId="674B1DEE" w:rsidR="00827F03" w:rsidRPr="00BF20C6" w:rsidRDefault="00827F03" w:rsidP="00827F03">
      <w:pPr>
        <w:pStyle w:val="Heading3"/>
      </w:pPr>
      <w:r w:rsidRPr="00BF20C6">
        <w:t>5.</w:t>
      </w:r>
      <w:r>
        <w:t>2</w:t>
      </w:r>
      <w:r w:rsidRPr="00BF20C6">
        <w:t>.2</w:t>
      </w:r>
      <w:r w:rsidRPr="00BF20C6">
        <w:tab/>
        <w:t xml:space="preserve">EAS </w:t>
      </w:r>
      <w:r>
        <w:t>performance assurance</w:t>
      </w:r>
    </w:p>
    <w:p w14:paraId="6A1A1918" w14:textId="13EAC166" w:rsidR="00827F03" w:rsidRDefault="00827F03" w:rsidP="00827F03">
      <w:pPr>
        <w:rPr>
          <w:lang w:eastAsia="zh-CN"/>
        </w:rPr>
      </w:pPr>
      <w:r>
        <w:rPr>
          <w:iCs/>
          <w:lang w:val="en-US"/>
        </w:rPr>
        <w:t xml:space="preserve">The goal of this use case is to </w:t>
      </w:r>
      <w:bookmarkStart w:id="32" w:name="_Hlk83653811"/>
      <w:r>
        <w:rPr>
          <w:iCs/>
          <w:lang w:val="en-US"/>
        </w:rPr>
        <w:t xml:space="preserve">provide a mechanism for EAS to publish KPIs or measurements, as per requirements shown in Table 5.x.2-1 (see clause 5.2.10.2 </w:t>
      </w:r>
      <w:bookmarkStart w:id="33" w:name="_Hlk60992066"/>
      <w:r>
        <w:rPr>
          <w:lang w:eastAsia="zh-CN"/>
        </w:rPr>
        <w:t>in TS 23.558 [</w:t>
      </w:r>
      <w:r w:rsidR="005C67D5">
        <w:rPr>
          <w:lang w:eastAsia="zh-CN"/>
        </w:rPr>
        <w:t>2</w:t>
      </w:r>
      <w:r>
        <w:rPr>
          <w:lang w:eastAsia="zh-CN"/>
        </w:rPr>
        <w:t>]</w:t>
      </w:r>
      <w:bookmarkEnd w:id="33"/>
      <w:r>
        <w:rPr>
          <w:lang w:eastAsia="zh-CN"/>
        </w:rPr>
        <w:t>).</w:t>
      </w:r>
      <w:r>
        <w:rPr>
          <w:lang w:val="en-US" w:eastAsia="zh-CN"/>
        </w:rPr>
        <w:t xml:space="preserve"> </w:t>
      </w:r>
      <w:bookmarkEnd w:id="32"/>
    </w:p>
    <w:p w14:paraId="06419C04" w14:textId="77777777" w:rsidR="00827F03" w:rsidRPr="00B46EE2" w:rsidRDefault="00827F03" w:rsidP="00827F03">
      <w:pPr>
        <w:pStyle w:val="TH"/>
      </w:pPr>
      <w:r w:rsidRPr="00B46EE2">
        <w:t>Table </w:t>
      </w:r>
      <w:r>
        <w:t>5.x.2</w:t>
      </w:r>
      <w:r w:rsidRPr="00B46EE2">
        <w:t>-1: Edge Application Server Service KPIs</w:t>
      </w:r>
    </w:p>
    <w:tbl>
      <w:tblPr>
        <w:tblW w:w="8640" w:type="dxa"/>
        <w:jc w:val="center"/>
        <w:tblLayout w:type="fixed"/>
        <w:tblLook w:val="0000" w:firstRow="0" w:lastRow="0" w:firstColumn="0" w:lastColumn="0" w:noHBand="0" w:noVBand="0"/>
      </w:tblPr>
      <w:tblGrid>
        <w:gridCol w:w="2880"/>
        <w:gridCol w:w="1440"/>
        <w:gridCol w:w="4320"/>
      </w:tblGrid>
      <w:tr w:rsidR="00827F03" w:rsidRPr="00B46EE2" w14:paraId="4C442F2E" w14:textId="77777777" w:rsidTr="00011B48">
        <w:trPr>
          <w:jc w:val="center"/>
        </w:trPr>
        <w:tc>
          <w:tcPr>
            <w:tcW w:w="2880" w:type="dxa"/>
            <w:tcBorders>
              <w:top w:val="single" w:sz="4" w:space="0" w:color="000000"/>
              <w:left w:val="single" w:sz="4" w:space="0" w:color="000000"/>
              <w:bottom w:val="single" w:sz="4" w:space="0" w:color="000000"/>
            </w:tcBorders>
            <w:shd w:val="clear" w:color="auto" w:fill="auto"/>
          </w:tcPr>
          <w:p w14:paraId="1E0B0751" w14:textId="77777777" w:rsidR="00827F03" w:rsidRPr="00B46EE2" w:rsidRDefault="00827F03" w:rsidP="00011B48">
            <w:pPr>
              <w:pStyle w:val="TAH"/>
            </w:pPr>
            <w:r w:rsidRPr="00B46EE2">
              <w:t>Information element</w:t>
            </w:r>
          </w:p>
        </w:tc>
        <w:tc>
          <w:tcPr>
            <w:tcW w:w="1440" w:type="dxa"/>
            <w:tcBorders>
              <w:top w:val="single" w:sz="4" w:space="0" w:color="000000"/>
              <w:left w:val="single" w:sz="4" w:space="0" w:color="000000"/>
              <w:bottom w:val="single" w:sz="4" w:space="0" w:color="000000"/>
            </w:tcBorders>
            <w:shd w:val="clear" w:color="auto" w:fill="auto"/>
          </w:tcPr>
          <w:p w14:paraId="28247B4E" w14:textId="77777777" w:rsidR="00827F03" w:rsidRPr="00B46EE2" w:rsidRDefault="00827F03" w:rsidP="00011B48">
            <w:pPr>
              <w:pStyle w:val="TAH"/>
            </w:pPr>
            <w:r w:rsidRPr="00B46EE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B20C0" w14:textId="77777777" w:rsidR="00827F03" w:rsidRPr="00B46EE2" w:rsidRDefault="00827F03" w:rsidP="00011B48">
            <w:pPr>
              <w:pStyle w:val="TAH"/>
            </w:pPr>
            <w:r w:rsidRPr="00B46EE2">
              <w:t>Description</w:t>
            </w:r>
          </w:p>
        </w:tc>
      </w:tr>
      <w:tr w:rsidR="00827F03" w:rsidRPr="00B46EE2" w14:paraId="146F7BE9" w14:textId="77777777" w:rsidTr="00011B48">
        <w:trPr>
          <w:jc w:val="center"/>
        </w:trPr>
        <w:tc>
          <w:tcPr>
            <w:tcW w:w="2880" w:type="dxa"/>
            <w:tcBorders>
              <w:top w:val="single" w:sz="4" w:space="0" w:color="000000"/>
              <w:left w:val="single" w:sz="4" w:space="0" w:color="000000"/>
              <w:bottom w:val="single" w:sz="4" w:space="0" w:color="000000"/>
            </w:tcBorders>
            <w:shd w:val="clear" w:color="auto" w:fill="auto"/>
          </w:tcPr>
          <w:p w14:paraId="6ED2D1D9" w14:textId="77777777" w:rsidR="00827F03" w:rsidRPr="00B46EE2" w:rsidRDefault="00827F03" w:rsidP="00011B48">
            <w:pPr>
              <w:pStyle w:val="TAL"/>
            </w:pPr>
            <w:r w:rsidRPr="00B46EE2">
              <w:t>Maximum Request rate</w:t>
            </w:r>
          </w:p>
        </w:tc>
        <w:tc>
          <w:tcPr>
            <w:tcW w:w="1440" w:type="dxa"/>
            <w:tcBorders>
              <w:top w:val="single" w:sz="4" w:space="0" w:color="000000"/>
              <w:left w:val="single" w:sz="4" w:space="0" w:color="000000"/>
              <w:bottom w:val="single" w:sz="4" w:space="0" w:color="000000"/>
            </w:tcBorders>
            <w:shd w:val="clear" w:color="auto" w:fill="auto"/>
          </w:tcPr>
          <w:p w14:paraId="28C95F61" w14:textId="77777777" w:rsidR="00827F03" w:rsidRPr="00B46EE2" w:rsidRDefault="00827F03" w:rsidP="00011B48">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CD54B" w14:textId="77777777" w:rsidR="00827F03" w:rsidRPr="00B46EE2" w:rsidRDefault="00827F03" w:rsidP="00011B48">
            <w:pPr>
              <w:pStyle w:val="TAL"/>
            </w:pPr>
            <w:r w:rsidRPr="00B46EE2">
              <w:t xml:space="preserve">Maximum request rate from the Application Client supported by the server. </w:t>
            </w:r>
          </w:p>
        </w:tc>
      </w:tr>
      <w:tr w:rsidR="00827F03" w:rsidRPr="00B46EE2" w14:paraId="18711A7B" w14:textId="77777777" w:rsidTr="00011B48">
        <w:trPr>
          <w:jc w:val="center"/>
        </w:trPr>
        <w:tc>
          <w:tcPr>
            <w:tcW w:w="2880" w:type="dxa"/>
            <w:tcBorders>
              <w:top w:val="single" w:sz="4" w:space="0" w:color="000000"/>
              <w:left w:val="single" w:sz="4" w:space="0" w:color="000000"/>
              <w:bottom w:val="single" w:sz="4" w:space="0" w:color="000000"/>
            </w:tcBorders>
            <w:shd w:val="clear" w:color="auto" w:fill="auto"/>
          </w:tcPr>
          <w:p w14:paraId="13F14F12" w14:textId="77777777" w:rsidR="00827F03" w:rsidRPr="00B46EE2" w:rsidRDefault="00827F03" w:rsidP="00011B48">
            <w:pPr>
              <w:pStyle w:val="TAL"/>
            </w:pPr>
            <w:r w:rsidRPr="00B46EE2">
              <w:t>Maximum Response time</w:t>
            </w:r>
          </w:p>
        </w:tc>
        <w:tc>
          <w:tcPr>
            <w:tcW w:w="1440" w:type="dxa"/>
            <w:tcBorders>
              <w:top w:val="single" w:sz="4" w:space="0" w:color="000000"/>
              <w:left w:val="single" w:sz="4" w:space="0" w:color="000000"/>
              <w:bottom w:val="single" w:sz="4" w:space="0" w:color="000000"/>
            </w:tcBorders>
            <w:shd w:val="clear" w:color="auto" w:fill="auto"/>
          </w:tcPr>
          <w:p w14:paraId="2B732C93" w14:textId="77777777" w:rsidR="00827F03" w:rsidRPr="00B46EE2" w:rsidRDefault="00827F03" w:rsidP="00011B48">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1BE5E" w14:textId="77777777" w:rsidR="00827F03" w:rsidRPr="00B46EE2" w:rsidRDefault="00827F03" w:rsidP="00011B48">
            <w:pPr>
              <w:pStyle w:val="TAL"/>
            </w:pPr>
            <w:r w:rsidRPr="00B46EE2">
              <w:t>The maximum response time advertised for the Application Client's service requests.</w:t>
            </w:r>
          </w:p>
        </w:tc>
      </w:tr>
      <w:tr w:rsidR="00827F03" w:rsidRPr="00B46EE2" w14:paraId="2038425B" w14:textId="77777777" w:rsidTr="00011B48">
        <w:trPr>
          <w:jc w:val="center"/>
        </w:trPr>
        <w:tc>
          <w:tcPr>
            <w:tcW w:w="2880" w:type="dxa"/>
            <w:tcBorders>
              <w:top w:val="single" w:sz="4" w:space="0" w:color="000000"/>
              <w:left w:val="single" w:sz="4" w:space="0" w:color="000000"/>
              <w:bottom w:val="single" w:sz="4" w:space="0" w:color="000000"/>
            </w:tcBorders>
            <w:shd w:val="clear" w:color="auto" w:fill="auto"/>
          </w:tcPr>
          <w:p w14:paraId="46119DC0" w14:textId="77777777" w:rsidR="00827F03" w:rsidRPr="00B46EE2" w:rsidRDefault="00827F03" w:rsidP="00011B48">
            <w:pPr>
              <w:pStyle w:val="TAL"/>
            </w:pPr>
            <w:r w:rsidRPr="00B46EE2">
              <w:t>Availability</w:t>
            </w:r>
          </w:p>
        </w:tc>
        <w:tc>
          <w:tcPr>
            <w:tcW w:w="1440" w:type="dxa"/>
            <w:tcBorders>
              <w:top w:val="single" w:sz="4" w:space="0" w:color="000000"/>
              <w:left w:val="single" w:sz="4" w:space="0" w:color="000000"/>
              <w:bottom w:val="single" w:sz="4" w:space="0" w:color="000000"/>
            </w:tcBorders>
            <w:shd w:val="clear" w:color="auto" w:fill="auto"/>
          </w:tcPr>
          <w:p w14:paraId="2CDDAA04" w14:textId="77777777" w:rsidR="00827F03" w:rsidRPr="00B46EE2" w:rsidRDefault="00827F03" w:rsidP="00011B48">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01812" w14:textId="77777777" w:rsidR="00827F03" w:rsidRPr="00B46EE2" w:rsidRDefault="00827F03" w:rsidP="00011B48">
            <w:pPr>
              <w:pStyle w:val="TAL"/>
              <w:rPr>
                <w:lang w:eastAsia="zh-CN"/>
              </w:rPr>
            </w:pPr>
            <w:r w:rsidRPr="00B46EE2">
              <w:rPr>
                <w:lang w:eastAsia="zh-CN"/>
              </w:rPr>
              <w:t>Advertised percentage of time the server is available for the Application Client's use.</w:t>
            </w:r>
          </w:p>
        </w:tc>
      </w:tr>
      <w:tr w:rsidR="00827F03" w:rsidRPr="00B46EE2" w14:paraId="33707201" w14:textId="77777777" w:rsidTr="00011B48">
        <w:trPr>
          <w:jc w:val="center"/>
        </w:trPr>
        <w:tc>
          <w:tcPr>
            <w:tcW w:w="2880" w:type="dxa"/>
            <w:tcBorders>
              <w:top w:val="single" w:sz="4" w:space="0" w:color="000000"/>
              <w:left w:val="single" w:sz="4" w:space="0" w:color="000000"/>
              <w:bottom w:val="single" w:sz="4" w:space="0" w:color="000000"/>
            </w:tcBorders>
            <w:shd w:val="clear" w:color="auto" w:fill="auto"/>
          </w:tcPr>
          <w:p w14:paraId="29567267" w14:textId="77777777" w:rsidR="00827F03" w:rsidRPr="00B46EE2" w:rsidRDefault="00827F03" w:rsidP="00011B48">
            <w:pPr>
              <w:pStyle w:val="TAL"/>
            </w:pPr>
            <w:r w:rsidRPr="00B46EE2">
              <w:t>Available Compute</w:t>
            </w:r>
          </w:p>
        </w:tc>
        <w:tc>
          <w:tcPr>
            <w:tcW w:w="1440" w:type="dxa"/>
            <w:tcBorders>
              <w:top w:val="single" w:sz="4" w:space="0" w:color="000000"/>
              <w:left w:val="single" w:sz="4" w:space="0" w:color="000000"/>
              <w:bottom w:val="single" w:sz="4" w:space="0" w:color="000000"/>
            </w:tcBorders>
            <w:shd w:val="clear" w:color="auto" w:fill="auto"/>
          </w:tcPr>
          <w:p w14:paraId="746FAEFC" w14:textId="77777777" w:rsidR="00827F03" w:rsidRPr="00B46EE2" w:rsidRDefault="00827F03" w:rsidP="00011B48">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8E404" w14:textId="77777777" w:rsidR="00827F03" w:rsidRPr="00B46EE2" w:rsidRDefault="00827F03" w:rsidP="00011B48">
            <w:pPr>
              <w:pStyle w:val="TAL"/>
              <w:rPr>
                <w:lang w:eastAsia="zh-CN"/>
              </w:rPr>
            </w:pPr>
            <w:r w:rsidRPr="00B46EE2">
              <w:t>The maximum compute resource available for the Application Client.</w:t>
            </w:r>
          </w:p>
        </w:tc>
      </w:tr>
      <w:tr w:rsidR="00827F03" w:rsidRPr="00B46EE2" w14:paraId="27F98876" w14:textId="77777777" w:rsidTr="00011B48">
        <w:trPr>
          <w:jc w:val="center"/>
        </w:trPr>
        <w:tc>
          <w:tcPr>
            <w:tcW w:w="2880" w:type="dxa"/>
            <w:tcBorders>
              <w:top w:val="single" w:sz="4" w:space="0" w:color="000000"/>
              <w:left w:val="single" w:sz="4" w:space="0" w:color="000000"/>
              <w:bottom w:val="single" w:sz="4" w:space="0" w:color="000000"/>
            </w:tcBorders>
            <w:shd w:val="clear" w:color="auto" w:fill="auto"/>
          </w:tcPr>
          <w:p w14:paraId="7BD25046" w14:textId="77777777" w:rsidR="00827F03" w:rsidRPr="00B46EE2" w:rsidRDefault="00827F03" w:rsidP="00011B48">
            <w:pPr>
              <w:pStyle w:val="TAL"/>
            </w:pPr>
            <w:r w:rsidRPr="00B46EE2">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4E5E8B4F" w14:textId="77777777" w:rsidR="00827F03" w:rsidRPr="00B46EE2" w:rsidRDefault="00827F03" w:rsidP="00011B48">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33589" w14:textId="77777777" w:rsidR="00827F03" w:rsidRPr="00B46EE2" w:rsidRDefault="00827F03" w:rsidP="00011B48">
            <w:pPr>
              <w:pStyle w:val="TAL"/>
              <w:rPr>
                <w:lang w:eastAsia="zh-CN"/>
              </w:rPr>
            </w:pPr>
            <w:r w:rsidRPr="00B46EE2">
              <w:t>The maximum graphical compute resource available for the Application Client.</w:t>
            </w:r>
          </w:p>
        </w:tc>
      </w:tr>
      <w:tr w:rsidR="00827F03" w:rsidRPr="00B46EE2" w14:paraId="6BC93846" w14:textId="77777777" w:rsidTr="00011B48">
        <w:trPr>
          <w:jc w:val="center"/>
        </w:trPr>
        <w:tc>
          <w:tcPr>
            <w:tcW w:w="2880" w:type="dxa"/>
            <w:tcBorders>
              <w:top w:val="single" w:sz="4" w:space="0" w:color="000000"/>
              <w:left w:val="single" w:sz="4" w:space="0" w:color="000000"/>
              <w:bottom w:val="single" w:sz="4" w:space="0" w:color="000000"/>
            </w:tcBorders>
            <w:shd w:val="clear" w:color="auto" w:fill="auto"/>
          </w:tcPr>
          <w:p w14:paraId="2AF4D97B" w14:textId="77777777" w:rsidR="00827F03" w:rsidRPr="00B46EE2" w:rsidRDefault="00827F03" w:rsidP="00011B48">
            <w:pPr>
              <w:pStyle w:val="TAL"/>
            </w:pPr>
            <w:r w:rsidRPr="00B46EE2">
              <w:t>Available Memory</w:t>
            </w:r>
          </w:p>
        </w:tc>
        <w:tc>
          <w:tcPr>
            <w:tcW w:w="1440" w:type="dxa"/>
            <w:tcBorders>
              <w:top w:val="single" w:sz="4" w:space="0" w:color="000000"/>
              <w:left w:val="single" w:sz="4" w:space="0" w:color="000000"/>
              <w:bottom w:val="single" w:sz="4" w:space="0" w:color="000000"/>
            </w:tcBorders>
            <w:shd w:val="clear" w:color="auto" w:fill="auto"/>
          </w:tcPr>
          <w:p w14:paraId="0E480985" w14:textId="77777777" w:rsidR="00827F03" w:rsidRPr="00B46EE2" w:rsidRDefault="00827F03" w:rsidP="00011B48">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1F1E1" w14:textId="77777777" w:rsidR="00827F03" w:rsidRPr="00B46EE2" w:rsidRDefault="00827F03" w:rsidP="00011B48">
            <w:pPr>
              <w:pStyle w:val="TAL"/>
              <w:rPr>
                <w:lang w:eastAsia="zh-CN"/>
              </w:rPr>
            </w:pPr>
            <w:r w:rsidRPr="00B46EE2">
              <w:t>The maximum memory resource available for the Application Client.</w:t>
            </w:r>
          </w:p>
        </w:tc>
      </w:tr>
      <w:tr w:rsidR="00827F03" w:rsidRPr="00B46EE2" w14:paraId="5DB36B63" w14:textId="77777777" w:rsidTr="00011B48">
        <w:trPr>
          <w:jc w:val="center"/>
        </w:trPr>
        <w:tc>
          <w:tcPr>
            <w:tcW w:w="2880" w:type="dxa"/>
            <w:tcBorders>
              <w:top w:val="single" w:sz="4" w:space="0" w:color="000000"/>
              <w:left w:val="single" w:sz="4" w:space="0" w:color="000000"/>
              <w:bottom w:val="single" w:sz="4" w:space="0" w:color="000000"/>
            </w:tcBorders>
            <w:shd w:val="clear" w:color="auto" w:fill="auto"/>
          </w:tcPr>
          <w:p w14:paraId="2180D93B" w14:textId="77777777" w:rsidR="00827F03" w:rsidRPr="00B46EE2" w:rsidRDefault="00827F03" w:rsidP="00011B48">
            <w:pPr>
              <w:pStyle w:val="TAL"/>
            </w:pPr>
            <w:r w:rsidRPr="00B46EE2">
              <w:t>Available Storage</w:t>
            </w:r>
          </w:p>
        </w:tc>
        <w:tc>
          <w:tcPr>
            <w:tcW w:w="1440" w:type="dxa"/>
            <w:tcBorders>
              <w:top w:val="single" w:sz="4" w:space="0" w:color="000000"/>
              <w:left w:val="single" w:sz="4" w:space="0" w:color="000000"/>
              <w:bottom w:val="single" w:sz="4" w:space="0" w:color="000000"/>
            </w:tcBorders>
            <w:shd w:val="clear" w:color="auto" w:fill="auto"/>
          </w:tcPr>
          <w:p w14:paraId="671A7363" w14:textId="77777777" w:rsidR="00827F03" w:rsidRPr="00B46EE2" w:rsidRDefault="00827F03" w:rsidP="00011B48">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99DB0" w14:textId="77777777" w:rsidR="00827F03" w:rsidRPr="00B46EE2" w:rsidRDefault="00827F03" w:rsidP="00011B48">
            <w:pPr>
              <w:pStyle w:val="TAL"/>
              <w:rPr>
                <w:lang w:eastAsia="zh-CN"/>
              </w:rPr>
            </w:pPr>
            <w:r w:rsidRPr="00B46EE2">
              <w:t>The maximum storage resource available for the Application Client.</w:t>
            </w:r>
          </w:p>
        </w:tc>
      </w:tr>
      <w:tr w:rsidR="00827F03" w:rsidRPr="00B46EE2" w14:paraId="2FC02E70" w14:textId="77777777" w:rsidTr="00011B48">
        <w:trPr>
          <w:jc w:val="center"/>
        </w:trPr>
        <w:tc>
          <w:tcPr>
            <w:tcW w:w="2880" w:type="dxa"/>
            <w:tcBorders>
              <w:top w:val="single" w:sz="4" w:space="0" w:color="000000"/>
              <w:left w:val="single" w:sz="4" w:space="0" w:color="000000"/>
              <w:bottom w:val="single" w:sz="4" w:space="0" w:color="000000"/>
            </w:tcBorders>
            <w:shd w:val="clear" w:color="auto" w:fill="auto"/>
          </w:tcPr>
          <w:p w14:paraId="472B97F2" w14:textId="77777777" w:rsidR="00827F03" w:rsidRPr="00B46EE2" w:rsidRDefault="00827F03" w:rsidP="00011B48">
            <w:pPr>
              <w:pStyle w:val="TAL"/>
            </w:pPr>
            <w:r w:rsidRPr="00B46EE2">
              <w:t>Connection Bandwidth</w:t>
            </w:r>
          </w:p>
        </w:tc>
        <w:tc>
          <w:tcPr>
            <w:tcW w:w="1440" w:type="dxa"/>
            <w:tcBorders>
              <w:top w:val="single" w:sz="4" w:space="0" w:color="000000"/>
              <w:left w:val="single" w:sz="4" w:space="0" w:color="000000"/>
              <w:bottom w:val="single" w:sz="4" w:space="0" w:color="000000"/>
            </w:tcBorders>
            <w:shd w:val="clear" w:color="auto" w:fill="auto"/>
          </w:tcPr>
          <w:p w14:paraId="6E70F6BA" w14:textId="77777777" w:rsidR="00827F03" w:rsidRPr="00B46EE2" w:rsidRDefault="00827F03" w:rsidP="00011B48">
            <w:pPr>
              <w:pStyle w:val="TAC"/>
              <w:rPr>
                <w:lang w:eastAsia="zh-CN"/>
              </w:rPr>
            </w:pPr>
            <w:r w:rsidRPr="00B46EE2">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63946" w14:textId="77777777" w:rsidR="00827F03" w:rsidRPr="00B46EE2" w:rsidRDefault="00827F03" w:rsidP="00011B48">
            <w:pPr>
              <w:pStyle w:val="TAL"/>
              <w:rPr>
                <w:lang w:eastAsia="zh-CN"/>
              </w:rPr>
            </w:pPr>
            <w:r w:rsidRPr="00B46EE2">
              <w:rPr>
                <w:lang w:eastAsia="zh-CN"/>
              </w:rPr>
              <w:t>The connection bandwidth in Kbit/s advertised for the Application Client's use.</w:t>
            </w:r>
          </w:p>
        </w:tc>
      </w:tr>
      <w:tr w:rsidR="00827F03" w:rsidRPr="00B46EE2" w14:paraId="0A979E11" w14:textId="77777777" w:rsidTr="00011B4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C249D6" w14:textId="77777777" w:rsidR="00827F03" w:rsidRPr="00B46EE2" w:rsidRDefault="00827F03" w:rsidP="00011B48">
            <w:pPr>
              <w:pStyle w:val="TAN"/>
            </w:pPr>
            <w:r w:rsidRPr="00B46EE2">
              <w:t>NOTE:</w:t>
            </w:r>
            <w:r w:rsidRPr="00B46EE2">
              <w:tab/>
              <w:t>The maximum response time includes the round-trip time of the request and response packet, the processing time at the server and the time required by the server to consume 3GPP Core Network capabilities, if any.</w:t>
            </w:r>
          </w:p>
        </w:tc>
      </w:tr>
    </w:tbl>
    <w:p w14:paraId="7597A772" w14:textId="77777777" w:rsidR="00827F03" w:rsidRDefault="00827F03" w:rsidP="00827F03">
      <w:pPr>
        <w:rPr>
          <w:lang w:eastAsia="zh-CN"/>
        </w:rPr>
      </w:pPr>
    </w:p>
    <w:p w14:paraId="55FFC63C" w14:textId="77777777" w:rsidR="00827F03" w:rsidRDefault="00827F03" w:rsidP="00827F03">
      <w:pPr>
        <w:rPr>
          <w:lang w:eastAsia="zh-CN"/>
        </w:rPr>
      </w:pPr>
      <w:r>
        <w:rPr>
          <w:lang w:eastAsia="zh-CN"/>
        </w:rPr>
        <w:t>A consumer, such as ASP, would consume performance assurance MnS to request the ECSP management system to collect</w:t>
      </w:r>
      <w:r>
        <w:rPr>
          <w:lang w:eastAsia="zh-CN" w:bidi="ar-KW"/>
        </w:rPr>
        <w:t xml:space="preserve"> EAS KPIs and measurements.</w:t>
      </w:r>
      <w:r w:rsidRPr="009C2FC5">
        <w:rPr>
          <w:lang w:eastAsia="zh-CN"/>
        </w:rPr>
        <w:t xml:space="preserve"> </w:t>
      </w:r>
      <w:r>
        <w:rPr>
          <w:lang w:eastAsia="zh-CN"/>
        </w:rPr>
        <w:t>The performance assurance MnS producer at ECSP management system will report the measurements to the consumer.</w:t>
      </w:r>
    </w:p>
    <w:p w14:paraId="5064D585" w14:textId="37A5C0A0" w:rsidR="00827F03" w:rsidRPr="00BF20C6" w:rsidRDefault="00827F03" w:rsidP="00827F03">
      <w:pPr>
        <w:pStyle w:val="Heading3"/>
      </w:pPr>
      <w:r w:rsidRPr="00BF20C6">
        <w:lastRenderedPageBreak/>
        <w:t>5.</w:t>
      </w:r>
      <w:r>
        <w:t>2</w:t>
      </w:r>
      <w:r w:rsidRPr="00BF20C6">
        <w:t>.</w:t>
      </w:r>
      <w:r>
        <w:t>3</w:t>
      </w:r>
      <w:r w:rsidRPr="00BF20C6">
        <w:tab/>
      </w:r>
      <w:r>
        <w:t>5GC NF measurements to evaluate EAS</w:t>
      </w:r>
      <w:r w:rsidRPr="00BF20C6">
        <w:t xml:space="preserve"> </w:t>
      </w:r>
      <w:r>
        <w:t>performance</w:t>
      </w:r>
    </w:p>
    <w:p w14:paraId="47603478" w14:textId="77777777" w:rsidR="00827F03" w:rsidRDefault="00827F03" w:rsidP="00827F03">
      <w:pPr>
        <w:rPr>
          <w:lang w:eastAsia="zh-CN"/>
        </w:rPr>
      </w:pPr>
      <w:r>
        <w:rPr>
          <w:iCs/>
          <w:lang w:val="en-US"/>
        </w:rPr>
        <w:t xml:space="preserve">The goal is to </w:t>
      </w:r>
      <w:r w:rsidRPr="00F508E9">
        <w:rPr>
          <w:lang w:eastAsia="zh-CN"/>
        </w:rPr>
        <w:t xml:space="preserve">enable </w:t>
      </w:r>
      <w:r>
        <w:rPr>
          <w:lang w:eastAsia="zh-CN"/>
        </w:rPr>
        <w:t>ECSP management system to collect the measurements of 5GC NFs (e.g., UPF, PCF, …) that are needed to evaluate the EAS performance. For example, the ECSP management system can correlate the 5GC NF and EAS measurements to determine the root cause of poor EAS performance. ECSP manaegemnt system, as the consumer would consume performance assurance MnS to request the PLMN management system to collect</w:t>
      </w:r>
      <w:r>
        <w:rPr>
          <w:lang w:eastAsia="zh-CN" w:bidi="ar-KW"/>
        </w:rPr>
        <w:t xml:space="preserve"> 5GC NF measurements that are related to EAS performance.</w:t>
      </w:r>
      <w:r w:rsidRPr="009C2FC5">
        <w:rPr>
          <w:lang w:eastAsia="zh-CN"/>
        </w:rPr>
        <w:t xml:space="preserve"> </w:t>
      </w:r>
      <w:r>
        <w:rPr>
          <w:lang w:eastAsia="zh-CN"/>
        </w:rPr>
        <w:t>The performance assurance MnS producer at PLMN management system will report the measurements to the consumer.</w:t>
      </w:r>
    </w:p>
    <w:p w14:paraId="50C9C1AD" w14:textId="77777777" w:rsidR="00827F03" w:rsidRDefault="00827F03" w:rsidP="00827F03">
      <w:pPr>
        <w:rPr>
          <w:lang w:eastAsia="zh-CN"/>
        </w:rPr>
      </w:pPr>
      <w:r>
        <w:t xml:space="preserve">Since an PLMN operator may not want to expose certain measurements </w:t>
      </w:r>
      <w:bookmarkStart w:id="34" w:name="_Hlk83703759"/>
      <w:r>
        <w:t xml:space="preserve">(e.g., measurements for 5GC NF(s) not relevant to EAS) </w:t>
      </w:r>
      <w:bookmarkEnd w:id="34"/>
      <w:r>
        <w:t>to 3</w:t>
      </w:r>
      <w:r w:rsidRPr="00C559E7">
        <w:rPr>
          <w:vertAlign w:val="superscript"/>
        </w:rPr>
        <w:t>rd</w:t>
      </w:r>
      <w:r>
        <w:t xml:space="preserve"> party operators, like ECSP, </w:t>
      </w:r>
      <w:r>
        <w:rPr>
          <w:lang w:eastAsia="zh-CN"/>
        </w:rPr>
        <w:t>the PLMN management system should be able to</w:t>
      </w:r>
      <w:r>
        <w:t xml:space="preserve"> select specific measurements to be reported to the consumer.</w:t>
      </w:r>
    </w:p>
    <w:p w14:paraId="6717DAC5" w14:textId="384909A7" w:rsidR="00827F03" w:rsidRDefault="00827F03" w:rsidP="00827F03">
      <w:pPr>
        <w:pStyle w:val="Heading3"/>
      </w:pPr>
      <w:r>
        <w:t>5</w:t>
      </w:r>
      <w:r w:rsidRPr="008F4AE9">
        <w:t>.</w:t>
      </w:r>
      <w:r>
        <w:t>2</w:t>
      </w:r>
      <w:r w:rsidRPr="008F4AE9">
        <w:t>.</w:t>
      </w:r>
      <w:r>
        <w:t>4</w:t>
      </w:r>
      <w:r w:rsidRPr="008F4AE9">
        <w:t xml:space="preserve"> </w:t>
      </w:r>
      <w:r w:rsidRPr="008F4AE9">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827F03" w:rsidRPr="00B479BF" w14:paraId="20ACE48D" w14:textId="77777777" w:rsidTr="00011B48">
        <w:tc>
          <w:tcPr>
            <w:tcW w:w="1412" w:type="dxa"/>
            <w:shd w:val="clear" w:color="auto" w:fill="auto"/>
          </w:tcPr>
          <w:p w14:paraId="19309800" w14:textId="77777777" w:rsidR="00827F03" w:rsidRPr="00BC4F6F" w:rsidRDefault="00827F03" w:rsidP="00011B48">
            <w:pPr>
              <w:overflowPunct w:val="0"/>
              <w:autoSpaceDE w:val="0"/>
              <w:autoSpaceDN w:val="0"/>
              <w:adjustRightInd w:val="0"/>
              <w:rPr>
                <w:b/>
                <w:iCs/>
              </w:rPr>
            </w:pPr>
            <w:r w:rsidRPr="00BC4F6F">
              <w:rPr>
                <w:b/>
                <w:iCs/>
              </w:rPr>
              <w:t>Requirement label</w:t>
            </w:r>
          </w:p>
        </w:tc>
        <w:tc>
          <w:tcPr>
            <w:tcW w:w="6096" w:type="dxa"/>
            <w:shd w:val="clear" w:color="auto" w:fill="auto"/>
          </w:tcPr>
          <w:p w14:paraId="78440912" w14:textId="77777777" w:rsidR="00827F03" w:rsidRPr="00BC4F6F" w:rsidRDefault="00827F03" w:rsidP="00011B48">
            <w:pPr>
              <w:overflowPunct w:val="0"/>
              <w:autoSpaceDE w:val="0"/>
              <w:autoSpaceDN w:val="0"/>
              <w:adjustRightInd w:val="0"/>
              <w:rPr>
                <w:b/>
                <w:iCs/>
              </w:rPr>
            </w:pPr>
            <w:r w:rsidRPr="00BC4F6F">
              <w:rPr>
                <w:b/>
                <w:iCs/>
              </w:rPr>
              <w:t>Description</w:t>
            </w:r>
          </w:p>
        </w:tc>
        <w:tc>
          <w:tcPr>
            <w:tcW w:w="1837" w:type="dxa"/>
            <w:shd w:val="clear" w:color="auto" w:fill="auto"/>
          </w:tcPr>
          <w:p w14:paraId="651CE5E8" w14:textId="77777777" w:rsidR="00827F03" w:rsidRPr="00BC4F6F" w:rsidRDefault="00827F03" w:rsidP="00011B48">
            <w:pPr>
              <w:overflowPunct w:val="0"/>
              <w:autoSpaceDE w:val="0"/>
              <w:autoSpaceDN w:val="0"/>
              <w:adjustRightInd w:val="0"/>
              <w:rPr>
                <w:b/>
                <w:iCs/>
              </w:rPr>
            </w:pPr>
            <w:r w:rsidRPr="00BC4F6F">
              <w:rPr>
                <w:b/>
                <w:iCs/>
              </w:rPr>
              <w:t>Related use case(s)</w:t>
            </w:r>
          </w:p>
        </w:tc>
      </w:tr>
      <w:tr w:rsidR="00827F03" w:rsidRPr="00B479BF" w14:paraId="0DC337F3" w14:textId="77777777" w:rsidTr="00011B48">
        <w:tc>
          <w:tcPr>
            <w:tcW w:w="1412" w:type="dxa"/>
            <w:shd w:val="clear" w:color="auto" w:fill="auto"/>
          </w:tcPr>
          <w:p w14:paraId="23C8C4F3" w14:textId="77777777" w:rsidR="00827F03" w:rsidRPr="00BC4F6F" w:rsidRDefault="00827F03" w:rsidP="00011B48">
            <w:pPr>
              <w:overflowPunct w:val="0"/>
              <w:autoSpaceDE w:val="0"/>
              <w:autoSpaceDN w:val="0"/>
              <w:adjustRightInd w:val="0"/>
              <w:rPr>
                <w:lang w:eastAsia="zh-CN"/>
              </w:rPr>
            </w:pPr>
            <w:r w:rsidRPr="00BC4F6F">
              <w:rPr>
                <w:b/>
              </w:rPr>
              <w:t>REQ-EAS-</w:t>
            </w:r>
            <w:r>
              <w:rPr>
                <w:b/>
              </w:rPr>
              <w:t>PA</w:t>
            </w:r>
            <w:r w:rsidRPr="00BC4F6F">
              <w:rPr>
                <w:b/>
              </w:rPr>
              <w:t xml:space="preserve">-FUN-1 </w:t>
            </w:r>
          </w:p>
          <w:p w14:paraId="68385BF1" w14:textId="77777777" w:rsidR="00827F03" w:rsidRPr="00BC4F6F" w:rsidRDefault="00827F03" w:rsidP="00011B48">
            <w:pPr>
              <w:overflowPunct w:val="0"/>
              <w:autoSpaceDE w:val="0"/>
              <w:autoSpaceDN w:val="0"/>
              <w:adjustRightInd w:val="0"/>
              <w:rPr>
                <w:iCs/>
              </w:rPr>
            </w:pPr>
          </w:p>
        </w:tc>
        <w:tc>
          <w:tcPr>
            <w:tcW w:w="6096" w:type="dxa"/>
            <w:shd w:val="clear" w:color="auto" w:fill="auto"/>
          </w:tcPr>
          <w:p w14:paraId="552C1932" w14:textId="77777777" w:rsidR="00827F03" w:rsidRPr="00BC4F6F" w:rsidRDefault="00827F03" w:rsidP="00011B48">
            <w:pPr>
              <w:overflowPunct w:val="0"/>
              <w:autoSpaceDE w:val="0"/>
              <w:autoSpaceDN w:val="0"/>
              <w:adjustRightInd w:val="0"/>
              <w:rPr>
                <w:iCs/>
              </w:rPr>
            </w:pPr>
            <w:r>
              <w:t>Performance assurance</w:t>
            </w:r>
            <w:r w:rsidRPr="00BC4F6F">
              <w:rPr>
                <w:lang w:eastAsia="zh-CN"/>
              </w:rPr>
              <w:t xml:space="preserve"> MnS producer should have a capability allowing an authorized consumer to </w:t>
            </w:r>
            <w:r>
              <w:rPr>
                <w:lang w:val="en-US" w:eastAsia="ja-JP"/>
              </w:rPr>
              <w:t xml:space="preserve">request the collection of EAS </w:t>
            </w:r>
            <w:r>
              <w:rPr>
                <w:lang w:eastAsia="zh-CN" w:bidi="ar-KW"/>
              </w:rPr>
              <w:t xml:space="preserve">KPIs and </w:t>
            </w:r>
            <w:r>
              <w:rPr>
                <w:lang w:val="en-US" w:eastAsia="ja-JP"/>
              </w:rPr>
              <w:t>measurements</w:t>
            </w:r>
            <w:r w:rsidRPr="00BC4F6F">
              <w:rPr>
                <w:lang w:eastAsia="zh-CN"/>
              </w:rPr>
              <w:t>.</w:t>
            </w:r>
          </w:p>
        </w:tc>
        <w:tc>
          <w:tcPr>
            <w:tcW w:w="1837" w:type="dxa"/>
            <w:shd w:val="clear" w:color="auto" w:fill="auto"/>
          </w:tcPr>
          <w:p w14:paraId="17CF7B8B" w14:textId="77777777" w:rsidR="00827F03" w:rsidRPr="00BC4F6F" w:rsidRDefault="00827F03" w:rsidP="00011B48">
            <w:pPr>
              <w:overflowPunct w:val="0"/>
              <w:autoSpaceDE w:val="0"/>
              <w:autoSpaceDN w:val="0"/>
              <w:adjustRightInd w:val="0"/>
              <w:rPr>
                <w:iCs/>
              </w:rPr>
            </w:pPr>
            <w:r w:rsidRPr="00BC4F6F">
              <w:t xml:space="preserve">EAS </w:t>
            </w:r>
            <w:r>
              <w:t>performance assurance</w:t>
            </w:r>
          </w:p>
        </w:tc>
      </w:tr>
      <w:tr w:rsidR="00827F03" w:rsidRPr="00B479BF" w14:paraId="3AE41B4F" w14:textId="77777777" w:rsidTr="00011B48">
        <w:tc>
          <w:tcPr>
            <w:tcW w:w="1412" w:type="dxa"/>
            <w:shd w:val="clear" w:color="auto" w:fill="auto"/>
          </w:tcPr>
          <w:p w14:paraId="15461E73" w14:textId="77777777" w:rsidR="00827F03" w:rsidRPr="00BC4F6F" w:rsidRDefault="00827F03" w:rsidP="00011B48">
            <w:pPr>
              <w:overflowPunct w:val="0"/>
              <w:autoSpaceDE w:val="0"/>
              <w:autoSpaceDN w:val="0"/>
              <w:adjustRightInd w:val="0"/>
              <w:rPr>
                <w:lang w:eastAsia="zh-CN"/>
              </w:rPr>
            </w:pPr>
            <w:r w:rsidRPr="00BC4F6F">
              <w:rPr>
                <w:b/>
              </w:rPr>
              <w:t>REQ-EAS-</w:t>
            </w:r>
            <w:r>
              <w:rPr>
                <w:b/>
              </w:rPr>
              <w:t>PA</w:t>
            </w:r>
            <w:r w:rsidRPr="00BC4F6F">
              <w:rPr>
                <w:b/>
              </w:rPr>
              <w:t xml:space="preserve">-FUN-2 </w:t>
            </w:r>
          </w:p>
          <w:p w14:paraId="3E0AEBF5" w14:textId="77777777" w:rsidR="00827F03" w:rsidRPr="00BC4F6F" w:rsidRDefault="00827F03" w:rsidP="00011B48">
            <w:pPr>
              <w:overflowPunct w:val="0"/>
              <w:autoSpaceDE w:val="0"/>
              <w:autoSpaceDN w:val="0"/>
              <w:adjustRightInd w:val="0"/>
              <w:rPr>
                <w:iCs/>
              </w:rPr>
            </w:pPr>
          </w:p>
        </w:tc>
        <w:tc>
          <w:tcPr>
            <w:tcW w:w="6096" w:type="dxa"/>
            <w:shd w:val="clear" w:color="auto" w:fill="auto"/>
          </w:tcPr>
          <w:p w14:paraId="440AE919" w14:textId="77777777" w:rsidR="00827F03" w:rsidRPr="00BC4F6F" w:rsidRDefault="00827F03" w:rsidP="00011B48">
            <w:pPr>
              <w:overflowPunct w:val="0"/>
              <w:autoSpaceDE w:val="0"/>
              <w:autoSpaceDN w:val="0"/>
              <w:adjustRightInd w:val="0"/>
              <w:rPr>
                <w:iCs/>
              </w:rPr>
            </w:pPr>
            <w:r>
              <w:t>Performance assurance</w:t>
            </w:r>
            <w:r w:rsidRPr="00BC4F6F">
              <w:rPr>
                <w:lang w:eastAsia="zh-CN"/>
              </w:rPr>
              <w:t xml:space="preserve"> MnS producer should have a capability </w:t>
            </w:r>
            <w:r>
              <w:rPr>
                <w:lang w:eastAsia="zh-CN"/>
              </w:rPr>
              <w:t xml:space="preserve">to </w:t>
            </w:r>
            <w:r>
              <w:rPr>
                <w:lang w:val="en-US" w:eastAsia="ja-JP"/>
              </w:rPr>
              <w:t xml:space="preserve">report EAS </w:t>
            </w:r>
            <w:r>
              <w:rPr>
                <w:lang w:eastAsia="zh-CN" w:bidi="ar-KW"/>
              </w:rPr>
              <w:t xml:space="preserve">KPIs and </w:t>
            </w:r>
            <w:r>
              <w:rPr>
                <w:lang w:val="en-US" w:eastAsia="ja-JP"/>
              </w:rPr>
              <w:t>measurements</w:t>
            </w:r>
            <w:r w:rsidRPr="00BC4F6F">
              <w:rPr>
                <w:lang w:eastAsia="zh-CN"/>
              </w:rPr>
              <w:t xml:space="preserve"> </w:t>
            </w:r>
            <w:r>
              <w:rPr>
                <w:lang w:eastAsia="zh-CN"/>
              </w:rPr>
              <w:t>to</w:t>
            </w:r>
            <w:r w:rsidRPr="00BC4F6F">
              <w:rPr>
                <w:lang w:eastAsia="zh-CN"/>
              </w:rPr>
              <w:t xml:space="preserve"> authorized consumer</w:t>
            </w:r>
            <w:r>
              <w:rPr>
                <w:lang w:eastAsia="zh-CN"/>
              </w:rPr>
              <w:t>(s)</w:t>
            </w:r>
            <w:r w:rsidRPr="00BC4F6F">
              <w:rPr>
                <w:lang w:eastAsia="zh-CN"/>
              </w:rPr>
              <w:t>.</w:t>
            </w:r>
          </w:p>
        </w:tc>
        <w:tc>
          <w:tcPr>
            <w:tcW w:w="1837" w:type="dxa"/>
            <w:shd w:val="clear" w:color="auto" w:fill="auto"/>
          </w:tcPr>
          <w:p w14:paraId="719D4EC7" w14:textId="77777777" w:rsidR="00827F03" w:rsidRPr="00BC4F6F" w:rsidRDefault="00827F03" w:rsidP="00011B48">
            <w:pPr>
              <w:overflowPunct w:val="0"/>
              <w:autoSpaceDE w:val="0"/>
              <w:autoSpaceDN w:val="0"/>
              <w:adjustRightInd w:val="0"/>
              <w:rPr>
                <w:iCs/>
              </w:rPr>
            </w:pPr>
            <w:r w:rsidRPr="00BC4F6F">
              <w:t xml:space="preserve">EAS </w:t>
            </w:r>
            <w:r>
              <w:t>performance assurance</w:t>
            </w:r>
          </w:p>
        </w:tc>
      </w:tr>
      <w:tr w:rsidR="00827F03" w:rsidRPr="00B479BF" w14:paraId="75F78E69" w14:textId="77777777" w:rsidTr="00011B48">
        <w:tc>
          <w:tcPr>
            <w:tcW w:w="1412" w:type="dxa"/>
            <w:shd w:val="clear" w:color="auto" w:fill="auto"/>
          </w:tcPr>
          <w:p w14:paraId="5BF878A5" w14:textId="77777777" w:rsidR="00827F03" w:rsidRPr="00BC4F6F" w:rsidRDefault="00827F03" w:rsidP="00011B48">
            <w:pPr>
              <w:overflowPunct w:val="0"/>
              <w:autoSpaceDE w:val="0"/>
              <w:autoSpaceDN w:val="0"/>
              <w:adjustRightInd w:val="0"/>
              <w:rPr>
                <w:lang w:eastAsia="zh-CN"/>
              </w:rPr>
            </w:pPr>
            <w:r w:rsidRPr="00BC4F6F">
              <w:rPr>
                <w:b/>
              </w:rPr>
              <w:t>REQ-</w:t>
            </w:r>
            <w:r>
              <w:rPr>
                <w:b/>
              </w:rPr>
              <w:t>5GCNF</w:t>
            </w:r>
            <w:r w:rsidRPr="00BC4F6F">
              <w:rPr>
                <w:b/>
              </w:rPr>
              <w:t>-</w:t>
            </w:r>
            <w:r>
              <w:rPr>
                <w:b/>
              </w:rPr>
              <w:t>PA</w:t>
            </w:r>
            <w:r w:rsidRPr="00BC4F6F">
              <w:rPr>
                <w:b/>
              </w:rPr>
              <w:t xml:space="preserve">-FUN-1 </w:t>
            </w:r>
          </w:p>
          <w:p w14:paraId="66392EB3" w14:textId="77777777" w:rsidR="00827F03" w:rsidRPr="00BC4F6F" w:rsidRDefault="00827F03" w:rsidP="00011B48">
            <w:pPr>
              <w:overflowPunct w:val="0"/>
              <w:autoSpaceDE w:val="0"/>
              <w:autoSpaceDN w:val="0"/>
              <w:adjustRightInd w:val="0"/>
              <w:rPr>
                <w:b/>
              </w:rPr>
            </w:pPr>
          </w:p>
        </w:tc>
        <w:tc>
          <w:tcPr>
            <w:tcW w:w="6096" w:type="dxa"/>
            <w:shd w:val="clear" w:color="auto" w:fill="auto"/>
          </w:tcPr>
          <w:p w14:paraId="3AC18449" w14:textId="77777777" w:rsidR="00827F03" w:rsidRDefault="00827F03" w:rsidP="00011B48">
            <w:pPr>
              <w:overflowPunct w:val="0"/>
              <w:autoSpaceDE w:val="0"/>
              <w:autoSpaceDN w:val="0"/>
              <w:adjustRightInd w:val="0"/>
            </w:pPr>
            <w:r>
              <w:t>Performance assurance</w:t>
            </w:r>
            <w:r w:rsidRPr="00BC4F6F">
              <w:rPr>
                <w:lang w:eastAsia="zh-CN"/>
              </w:rPr>
              <w:t xml:space="preserve"> MnS producer should have a capability allowing an authorized consumer to </w:t>
            </w:r>
            <w:r>
              <w:rPr>
                <w:lang w:val="en-US" w:eastAsia="ja-JP"/>
              </w:rPr>
              <w:t>request the collection of 5GC NF(s)</w:t>
            </w:r>
            <w:r>
              <w:rPr>
                <w:lang w:eastAsia="zh-CN" w:bidi="ar-KW"/>
              </w:rPr>
              <w:t xml:space="preserve"> </w:t>
            </w:r>
            <w:r>
              <w:rPr>
                <w:lang w:eastAsia="zh-CN"/>
              </w:rPr>
              <w:t xml:space="preserve">(e.g., UPF, PCF, …) </w:t>
            </w:r>
            <w:r>
              <w:rPr>
                <w:lang w:val="en-US" w:eastAsia="ja-JP"/>
              </w:rPr>
              <w:t xml:space="preserve">measurements </w:t>
            </w:r>
            <w:r>
              <w:rPr>
                <w:lang w:eastAsia="zh-CN"/>
              </w:rPr>
              <w:t>that may affect the EAS performance</w:t>
            </w:r>
            <w:r w:rsidRPr="00BC4F6F">
              <w:rPr>
                <w:lang w:eastAsia="zh-CN"/>
              </w:rPr>
              <w:t>.</w:t>
            </w:r>
          </w:p>
        </w:tc>
        <w:tc>
          <w:tcPr>
            <w:tcW w:w="1837" w:type="dxa"/>
            <w:shd w:val="clear" w:color="auto" w:fill="auto"/>
          </w:tcPr>
          <w:p w14:paraId="2CFCB6A4" w14:textId="77777777" w:rsidR="00827F03" w:rsidRPr="00BC4F6F" w:rsidRDefault="00827F03" w:rsidP="00011B48">
            <w:pPr>
              <w:overflowPunct w:val="0"/>
              <w:autoSpaceDE w:val="0"/>
              <w:autoSpaceDN w:val="0"/>
              <w:adjustRightInd w:val="0"/>
            </w:pPr>
            <w:r>
              <w:t>5GC NF measurements to evaluate EAS</w:t>
            </w:r>
            <w:r w:rsidRPr="00BF20C6">
              <w:t xml:space="preserve"> </w:t>
            </w:r>
            <w:r>
              <w:t>performance</w:t>
            </w:r>
          </w:p>
        </w:tc>
      </w:tr>
      <w:tr w:rsidR="00827F03" w:rsidRPr="00B479BF" w14:paraId="2237AFCE" w14:textId="77777777" w:rsidTr="00011B48">
        <w:tc>
          <w:tcPr>
            <w:tcW w:w="1412" w:type="dxa"/>
            <w:shd w:val="clear" w:color="auto" w:fill="auto"/>
          </w:tcPr>
          <w:p w14:paraId="351F545F" w14:textId="77777777" w:rsidR="00827F03" w:rsidRPr="00BC4F6F" w:rsidRDefault="00827F03" w:rsidP="00011B48">
            <w:pPr>
              <w:overflowPunct w:val="0"/>
              <w:autoSpaceDE w:val="0"/>
              <w:autoSpaceDN w:val="0"/>
              <w:adjustRightInd w:val="0"/>
              <w:rPr>
                <w:lang w:eastAsia="zh-CN"/>
              </w:rPr>
            </w:pPr>
            <w:r w:rsidRPr="00BC4F6F">
              <w:rPr>
                <w:b/>
              </w:rPr>
              <w:t>REQ-EAS-</w:t>
            </w:r>
            <w:r>
              <w:rPr>
                <w:b/>
              </w:rPr>
              <w:t>5GCNF</w:t>
            </w:r>
            <w:r w:rsidRPr="00BC4F6F">
              <w:rPr>
                <w:b/>
              </w:rPr>
              <w:t xml:space="preserve"> -FUN-2 </w:t>
            </w:r>
          </w:p>
          <w:p w14:paraId="0DF48EAA" w14:textId="77777777" w:rsidR="00827F03" w:rsidRPr="00BC4F6F" w:rsidRDefault="00827F03" w:rsidP="00011B48">
            <w:pPr>
              <w:overflowPunct w:val="0"/>
              <w:autoSpaceDE w:val="0"/>
              <w:autoSpaceDN w:val="0"/>
              <w:adjustRightInd w:val="0"/>
              <w:rPr>
                <w:b/>
              </w:rPr>
            </w:pPr>
          </w:p>
        </w:tc>
        <w:tc>
          <w:tcPr>
            <w:tcW w:w="6096" w:type="dxa"/>
            <w:shd w:val="clear" w:color="auto" w:fill="auto"/>
          </w:tcPr>
          <w:p w14:paraId="7A11D48A" w14:textId="77777777" w:rsidR="00827F03" w:rsidRDefault="00827F03" w:rsidP="00011B48">
            <w:pPr>
              <w:overflowPunct w:val="0"/>
              <w:autoSpaceDE w:val="0"/>
              <w:autoSpaceDN w:val="0"/>
              <w:adjustRightInd w:val="0"/>
            </w:pPr>
            <w:r>
              <w:t>Performance assurance</w:t>
            </w:r>
            <w:r w:rsidRPr="00BC4F6F">
              <w:rPr>
                <w:lang w:eastAsia="zh-CN"/>
              </w:rPr>
              <w:t xml:space="preserve"> MnS producer should have a capability </w:t>
            </w:r>
            <w:r>
              <w:rPr>
                <w:lang w:eastAsia="zh-CN"/>
              </w:rPr>
              <w:t xml:space="preserve">allowing the selection of specific </w:t>
            </w:r>
            <w:r>
              <w:rPr>
                <w:lang w:val="en-US" w:eastAsia="ja-JP"/>
              </w:rPr>
              <w:t>5GC NF(s)</w:t>
            </w:r>
            <w:r>
              <w:rPr>
                <w:lang w:eastAsia="zh-CN" w:bidi="ar-KW"/>
              </w:rPr>
              <w:t xml:space="preserve"> </w:t>
            </w:r>
            <w:r>
              <w:rPr>
                <w:lang w:eastAsia="zh-CN"/>
              </w:rPr>
              <w:t xml:space="preserve">(e.g., UPF, PCF, …) </w:t>
            </w:r>
            <w:r>
              <w:rPr>
                <w:lang w:val="en-US" w:eastAsia="ja-JP"/>
              </w:rPr>
              <w:t xml:space="preserve">measurements </w:t>
            </w:r>
            <w:r>
              <w:rPr>
                <w:lang w:eastAsia="zh-CN"/>
              </w:rPr>
              <w:t>to be reported to</w:t>
            </w:r>
            <w:r w:rsidRPr="00BC4F6F">
              <w:rPr>
                <w:lang w:eastAsia="zh-CN"/>
              </w:rPr>
              <w:t xml:space="preserve"> authorized consumer</w:t>
            </w:r>
            <w:r>
              <w:rPr>
                <w:lang w:eastAsia="zh-CN"/>
              </w:rPr>
              <w:t>(s)</w:t>
            </w:r>
            <w:r w:rsidRPr="00BC4F6F">
              <w:rPr>
                <w:lang w:eastAsia="zh-CN"/>
              </w:rPr>
              <w:t>.</w:t>
            </w:r>
          </w:p>
        </w:tc>
        <w:tc>
          <w:tcPr>
            <w:tcW w:w="1837" w:type="dxa"/>
            <w:shd w:val="clear" w:color="auto" w:fill="auto"/>
          </w:tcPr>
          <w:p w14:paraId="1913A899" w14:textId="77777777" w:rsidR="00827F03" w:rsidRPr="00BC4F6F" w:rsidRDefault="00827F03" w:rsidP="00011B48">
            <w:pPr>
              <w:overflowPunct w:val="0"/>
              <w:autoSpaceDE w:val="0"/>
              <w:autoSpaceDN w:val="0"/>
              <w:adjustRightInd w:val="0"/>
            </w:pPr>
            <w:r>
              <w:t>5GC NF measurements to evaluate EAS</w:t>
            </w:r>
            <w:r w:rsidRPr="00BF20C6">
              <w:t xml:space="preserve"> </w:t>
            </w:r>
            <w:r>
              <w:t>performance</w:t>
            </w:r>
          </w:p>
        </w:tc>
      </w:tr>
    </w:tbl>
    <w:p w14:paraId="2C0A109C" w14:textId="2319879B" w:rsidR="000F6C0C" w:rsidRDefault="000F6C0C" w:rsidP="00480D32"/>
    <w:p w14:paraId="2574006E" w14:textId="3A95CBCE" w:rsidR="000F6C0C" w:rsidRDefault="000F6C0C" w:rsidP="00480D32"/>
    <w:p w14:paraId="1FB8646C" w14:textId="282A4308" w:rsidR="000F6C0C" w:rsidRDefault="000F6C0C" w:rsidP="00480D32"/>
    <w:p w14:paraId="785A5EDF" w14:textId="74E405CC" w:rsidR="000F6C0C" w:rsidRDefault="000F6C0C" w:rsidP="00480D32"/>
    <w:p w14:paraId="6ABF60E0" w14:textId="77777777" w:rsidR="000F6C0C" w:rsidRPr="00FF4500" w:rsidRDefault="000F6C0C" w:rsidP="00480D32"/>
    <w:p w14:paraId="7C8FBA88" w14:textId="1B83145A" w:rsidR="00480D32" w:rsidRDefault="00480D32" w:rsidP="00480D32">
      <w:pPr>
        <w:pStyle w:val="Heading1"/>
      </w:pPr>
      <w:r>
        <w:t>6</w:t>
      </w:r>
      <w:r>
        <w:tab/>
        <w:t>Edge NRM</w:t>
      </w:r>
    </w:p>
    <w:p w14:paraId="30F400B9" w14:textId="77777777" w:rsidR="00480D32" w:rsidRPr="00253FE2" w:rsidRDefault="00480D32" w:rsidP="00480D32">
      <w:pPr>
        <w:rPr>
          <w:i/>
        </w:rPr>
      </w:pPr>
      <w:r w:rsidRPr="00253FE2">
        <w:rPr>
          <w:i/>
          <w:highlight w:val="yellow"/>
        </w:rPr>
        <w:t xml:space="preserve">Editors Note: This section will contain the </w:t>
      </w:r>
      <w:r>
        <w:rPr>
          <w:i/>
          <w:highlight w:val="yellow"/>
        </w:rPr>
        <w:t>edge related NRM or just the reference to it in 28.541</w:t>
      </w:r>
      <w:r w:rsidRPr="00253FE2">
        <w:rPr>
          <w:i/>
          <w:highlight w:val="yellow"/>
        </w:rPr>
        <w:t>.</w:t>
      </w:r>
    </w:p>
    <w:p w14:paraId="399EFBB4" w14:textId="0147BB8B" w:rsidR="00CE1F1C" w:rsidRDefault="00D57C4B" w:rsidP="000F2A04">
      <w:pPr>
        <w:pStyle w:val="Heading2"/>
      </w:pPr>
      <w:r>
        <w:lastRenderedPageBreak/>
        <w:t>6</w:t>
      </w:r>
      <w:r w:rsidR="00CE1F1C" w:rsidRPr="00BF4BB5">
        <w:t>.1</w:t>
      </w:r>
      <w:r w:rsidR="00CE1F1C">
        <w:tab/>
      </w:r>
      <w:r w:rsidR="00CE1F1C">
        <w:tab/>
      </w:r>
      <w:r w:rsidR="00CE1F1C" w:rsidRPr="00BF4BB5">
        <w:t>Information Model definitions for Edge NRM</w:t>
      </w:r>
    </w:p>
    <w:p w14:paraId="232AE9A8" w14:textId="793F8266" w:rsidR="00CE1F1C" w:rsidRDefault="00D57C4B" w:rsidP="000F2A04">
      <w:pPr>
        <w:pStyle w:val="Heading3"/>
      </w:pPr>
      <w:bookmarkStart w:id="35" w:name="_Toc59183191"/>
      <w:bookmarkStart w:id="36" w:name="_Toc59184657"/>
      <w:bookmarkStart w:id="37" w:name="_Toc59195592"/>
      <w:bookmarkStart w:id="38" w:name="_Toc59440020"/>
      <w:bookmarkStart w:id="39" w:name="_Toc67990443"/>
      <w:r>
        <w:t>6</w:t>
      </w:r>
      <w:r w:rsidR="00CE1F1C">
        <w:t>.1</w:t>
      </w:r>
      <w:r w:rsidR="000F2A04">
        <w:t>.1</w:t>
      </w:r>
      <w:r w:rsidR="00CE1F1C">
        <w:tab/>
        <w:t>Imported information entities and local labels</w:t>
      </w:r>
      <w:bookmarkEnd w:id="35"/>
      <w:bookmarkEnd w:id="36"/>
      <w:bookmarkEnd w:id="37"/>
      <w:bookmarkEnd w:id="38"/>
      <w:bookmarkEnd w:id="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CE1F1C" w14:paraId="009C9C40" w14:textId="77777777" w:rsidTr="00DF76D8">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0528D86" w14:textId="77777777" w:rsidR="00CE1F1C" w:rsidRDefault="00CE1F1C" w:rsidP="00DF76D8">
            <w:pPr>
              <w:pStyle w:val="TAH"/>
            </w:pPr>
            <w: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3A0C3010" w14:textId="77777777" w:rsidR="00CE1F1C" w:rsidRDefault="00CE1F1C" w:rsidP="00DF76D8">
            <w:pPr>
              <w:pStyle w:val="TAH"/>
            </w:pPr>
            <w:r>
              <w:t>Local label</w:t>
            </w:r>
          </w:p>
        </w:tc>
      </w:tr>
      <w:tr w:rsidR="00CE1F1C" w14:paraId="06E708DA" w14:textId="77777777" w:rsidTr="00DF76D8">
        <w:trPr>
          <w:trHeight w:val="132"/>
        </w:trPr>
        <w:tc>
          <w:tcPr>
            <w:tcW w:w="3093" w:type="pct"/>
            <w:tcBorders>
              <w:top w:val="single" w:sz="4" w:space="0" w:color="auto"/>
              <w:left w:val="single" w:sz="4" w:space="0" w:color="auto"/>
              <w:bottom w:val="single" w:sz="4" w:space="0" w:color="auto"/>
              <w:right w:val="single" w:sz="4" w:space="0" w:color="auto"/>
            </w:tcBorders>
            <w:hideMark/>
          </w:tcPr>
          <w:p w14:paraId="1322ECD7" w14:textId="05D21DC0" w:rsidR="00CE1F1C" w:rsidRDefault="00CE1F1C" w:rsidP="000C6576">
            <w:pPr>
              <w:pStyle w:val="TAL"/>
            </w:pPr>
            <w:r>
              <w:t>TS 28.622 [</w:t>
            </w:r>
            <w:r w:rsidR="000C6576">
              <w:t>4</w:t>
            </w:r>
            <w:r>
              <w:t xml:space="preserve">], IOC, </w:t>
            </w:r>
            <w:r>
              <w:rPr>
                <w:rFonts w:ascii="Courier New" w:hAnsi="Courier New" w:cs="Courier New"/>
              </w:rPr>
              <w:t>Top</w:t>
            </w:r>
          </w:p>
        </w:tc>
        <w:tc>
          <w:tcPr>
            <w:tcW w:w="1907" w:type="pct"/>
            <w:tcBorders>
              <w:top w:val="single" w:sz="4" w:space="0" w:color="auto"/>
              <w:left w:val="single" w:sz="4" w:space="0" w:color="auto"/>
              <w:bottom w:val="single" w:sz="4" w:space="0" w:color="auto"/>
              <w:right w:val="single" w:sz="4" w:space="0" w:color="auto"/>
            </w:tcBorders>
            <w:hideMark/>
          </w:tcPr>
          <w:p w14:paraId="3DE4A051" w14:textId="77777777" w:rsidR="00CE1F1C" w:rsidRDefault="00CE1F1C" w:rsidP="00DF76D8">
            <w:pPr>
              <w:pStyle w:val="TAL"/>
              <w:rPr>
                <w:rFonts w:ascii="Courier New" w:hAnsi="Courier New" w:cs="Courier New"/>
              </w:rPr>
            </w:pPr>
            <w:r>
              <w:rPr>
                <w:rFonts w:ascii="Courier New" w:hAnsi="Courier New" w:cs="Courier New"/>
              </w:rPr>
              <w:t>Top</w:t>
            </w:r>
          </w:p>
        </w:tc>
      </w:tr>
      <w:tr w:rsidR="00CE1F1C" w14:paraId="4B01C39F" w14:textId="77777777" w:rsidTr="00DF76D8">
        <w:tc>
          <w:tcPr>
            <w:tcW w:w="3093" w:type="pct"/>
            <w:tcBorders>
              <w:top w:val="single" w:sz="4" w:space="0" w:color="auto"/>
              <w:left w:val="single" w:sz="4" w:space="0" w:color="auto"/>
              <w:bottom w:val="single" w:sz="4" w:space="0" w:color="auto"/>
              <w:right w:val="single" w:sz="4" w:space="0" w:color="auto"/>
            </w:tcBorders>
            <w:hideMark/>
          </w:tcPr>
          <w:p w14:paraId="684B3EA7" w14:textId="68CBF99B" w:rsidR="00CE1F1C" w:rsidRDefault="00CE1F1C" w:rsidP="000C6576">
            <w:pPr>
              <w:pStyle w:val="TAL"/>
            </w:pPr>
            <w:r>
              <w:t>TS 28.622 [</w:t>
            </w:r>
            <w:r w:rsidR="000C6576">
              <w:t>4</w:t>
            </w:r>
            <w:r>
              <w:t xml:space="preserve">], IOC, </w:t>
            </w:r>
            <w:r>
              <w:rPr>
                <w:rFonts w:ascii="Courier New"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hideMark/>
          </w:tcPr>
          <w:p w14:paraId="29AF73FF" w14:textId="77777777" w:rsidR="00CE1F1C" w:rsidRDefault="00CE1F1C" w:rsidP="00DF76D8">
            <w:pPr>
              <w:pStyle w:val="TAL"/>
              <w:rPr>
                <w:rFonts w:ascii="Courier New" w:hAnsi="Courier New" w:cs="Courier New"/>
              </w:rPr>
            </w:pPr>
            <w:r>
              <w:rPr>
                <w:rFonts w:ascii="Courier New" w:hAnsi="Courier New" w:cs="Courier New"/>
              </w:rPr>
              <w:t>SubNetwork</w:t>
            </w:r>
          </w:p>
        </w:tc>
      </w:tr>
      <w:tr w:rsidR="00CE1F1C" w14:paraId="251CBB40" w14:textId="77777777" w:rsidTr="00DF76D8">
        <w:tc>
          <w:tcPr>
            <w:tcW w:w="3093" w:type="pct"/>
            <w:tcBorders>
              <w:top w:val="single" w:sz="4" w:space="0" w:color="auto"/>
              <w:left w:val="single" w:sz="4" w:space="0" w:color="auto"/>
              <w:bottom w:val="single" w:sz="4" w:space="0" w:color="auto"/>
              <w:right w:val="single" w:sz="4" w:space="0" w:color="auto"/>
            </w:tcBorders>
          </w:tcPr>
          <w:p w14:paraId="1DBA7744" w14:textId="7433AB9D" w:rsidR="00CE1F1C" w:rsidRDefault="00CE1F1C" w:rsidP="000C6576">
            <w:pPr>
              <w:pStyle w:val="TAL"/>
            </w:pPr>
            <w:r>
              <w:t>TS 28.622 [</w:t>
            </w:r>
            <w:r w:rsidR="000C6576">
              <w:t>4</w:t>
            </w:r>
            <w:r>
              <w:t xml:space="preserve">], IOC, </w:t>
            </w:r>
            <w:r>
              <w:rPr>
                <w:rFonts w:ascii="Courier New" w:hAnsi="Courier New" w:cs="Courier New"/>
              </w:rPr>
              <w:t>ManagedFunction</w:t>
            </w:r>
          </w:p>
        </w:tc>
        <w:tc>
          <w:tcPr>
            <w:tcW w:w="1907" w:type="pct"/>
            <w:tcBorders>
              <w:top w:val="single" w:sz="4" w:space="0" w:color="auto"/>
              <w:left w:val="single" w:sz="4" w:space="0" w:color="auto"/>
              <w:bottom w:val="single" w:sz="4" w:space="0" w:color="auto"/>
              <w:right w:val="single" w:sz="4" w:space="0" w:color="auto"/>
            </w:tcBorders>
          </w:tcPr>
          <w:p w14:paraId="157E30A4" w14:textId="77777777" w:rsidR="00CE1F1C" w:rsidRDefault="00CE1F1C" w:rsidP="00DF76D8">
            <w:pPr>
              <w:pStyle w:val="TAL"/>
              <w:rPr>
                <w:rFonts w:ascii="Courier New" w:hAnsi="Courier New" w:cs="Courier New"/>
              </w:rPr>
            </w:pPr>
            <w:r>
              <w:rPr>
                <w:rFonts w:ascii="Courier New" w:hAnsi="Courier New" w:cs="Courier New"/>
              </w:rPr>
              <w:t>ManagedFunction</w:t>
            </w:r>
          </w:p>
        </w:tc>
      </w:tr>
      <w:tr w:rsidR="000C6576" w14:paraId="3FFB4A3B" w14:textId="77777777" w:rsidTr="00DF76D8">
        <w:tc>
          <w:tcPr>
            <w:tcW w:w="3093" w:type="pct"/>
            <w:tcBorders>
              <w:top w:val="single" w:sz="4" w:space="0" w:color="auto"/>
              <w:left w:val="single" w:sz="4" w:space="0" w:color="auto"/>
              <w:bottom w:val="single" w:sz="4" w:space="0" w:color="auto"/>
              <w:right w:val="single" w:sz="4" w:space="0" w:color="auto"/>
            </w:tcBorders>
          </w:tcPr>
          <w:p w14:paraId="5A485E84" w14:textId="189B8DFC" w:rsidR="000C6576" w:rsidRDefault="000C6576" w:rsidP="000C6576">
            <w:pPr>
              <w:pStyle w:val="TAL"/>
            </w:pPr>
            <w:r w:rsidRPr="0073493F">
              <w:t>TS 28.</w:t>
            </w:r>
            <w:r>
              <w:t>541 [</w:t>
            </w:r>
            <w:r w:rsidR="00FB0068">
              <w:t>3</w:t>
            </w:r>
            <w:r w:rsidRPr="0073493F">
              <w:t>], IOC,</w:t>
            </w:r>
            <w:r>
              <w:t xml:space="preserve"> PCFFunction</w:t>
            </w:r>
          </w:p>
        </w:tc>
        <w:tc>
          <w:tcPr>
            <w:tcW w:w="1907" w:type="pct"/>
            <w:tcBorders>
              <w:top w:val="single" w:sz="4" w:space="0" w:color="auto"/>
              <w:left w:val="single" w:sz="4" w:space="0" w:color="auto"/>
              <w:bottom w:val="single" w:sz="4" w:space="0" w:color="auto"/>
              <w:right w:val="single" w:sz="4" w:space="0" w:color="auto"/>
            </w:tcBorders>
          </w:tcPr>
          <w:p w14:paraId="255EC6BF" w14:textId="614ACF53" w:rsidR="000C6576" w:rsidRDefault="000C6576" w:rsidP="000C6576">
            <w:pPr>
              <w:pStyle w:val="TAL"/>
              <w:rPr>
                <w:rFonts w:ascii="Courier New" w:hAnsi="Courier New" w:cs="Courier New"/>
              </w:rPr>
            </w:pPr>
            <w:r>
              <w:t>PCFFunction</w:t>
            </w:r>
          </w:p>
        </w:tc>
      </w:tr>
      <w:tr w:rsidR="000C6576" w14:paraId="4278A4FD" w14:textId="77777777" w:rsidTr="00DF76D8">
        <w:tc>
          <w:tcPr>
            <w:tcW w:w="3093" w:type="pct"/>
            <w:tcBorders>
              <w:top w:val="single" w:sz="4" w:space="0" w:color="auto"/>
              <w:left w:val="single" w:sz="4" w:space="0" w:color="auto"/>
              <w:bottom w:val="single" w:sz="4" w:space="0" w:color="auto"/>
              <w:right w:val="single" w:sz="4" w:space="0" w:color="auto"/>
            </w:tcBorders>
          </w:tcPr>
          <w:p w14:paraId="59F54B37" w14:textId="1923A4DD" w:rsidR="000C6576" w:rsidRPr="0073493F" w:rsidRDefault="000C6576" w:rsidP="000C6576">
            <w:pPr>
              <w:pStyle w:val="TAL"/>
            </w:pPr>
            <w:r w:rsidRPr="0073493F">
              <w:t>TS 28.</w:t>
            </w:r>
            <w:r w:rsidR="00FB0068">
              <w:t>541 [3</w:t>
            </w:r>
            <w:r w:rsidRPr="0073493F">
              <w:t>], IOC,</w:t>
            </w:r>
            <w:r>
              <w:t xml:space="preserve"> NEFFunction</w:t>
            </w:r>
          </w:p>
        </w:tc>
        <w:tc>
          <w:tcPr>
            <w:tcW w:w="1907" w:type="pct"/>
            <w:tcBorders>
              <w:top w:val="single" w:sz="4" w:space="0" w:color="auto"/>
              <w:left w:val="single" w:sz="4" w:space="0" w:color="auto"/>
              <w:bottom w:val="single" w:sz="4" w:space="0" w:color="auto"/>
              <w:right w:val="single" w:sz="4" w:space="0" w:color="auto"/>
            </w:tcBorders>
          </w:tcPr>
          <w:p w14:paraId="3253588B" w14:textId="2093325E" w:rsidR="000C6576" w:rsidRDefault="000C6576" w:rsidP="000C6576">
            <w:pPr>
              <w:pStyle w:val="TAL"/>
            </w:pPr>
            <w:r>
              <w:t>NEFFunction</w:t>
            </w:r>
          </w:p>
        </w:tc>
      </w:tr>
      <w:tr w:rsidR="000C6576" w14:paraId="331033D9" w14:textId="77777777" w:rsidTr="00DF76D8">
        <w:tc>
          <w:tcPr>
            <w:tcW w:w="3093" w:type="pct"/>
            <w:tcBorders>
              <w:top w:val="single" w:sz="4" w:space="0" w:color="auto"/>
              <w:left w:val="single" w:sz="4" w:space="0" w:color="auto"/>
              <w:bottom w:val="single" w:sz="4" w:space="0" w:color="auto"/>
              <w:right w:val="single" w:sz="4" w:space="0" w:color="auto"/>
            </w:tcBorders>
          </w:tcPr>
          <w:p w14:paraId="4E78664E" w14:textId="20C25A1C" w:rsidR="000C6576" w:rsidRPr="0073493F" w:rsidRDefault="000C6576" w:rsidP="000C6576">
            <w:pPr>
              <w:pStyle w:val="TAL"/>
            </w:pPr>
            <w:r w:rsidRPr="0073493F">
              <w:t>TS 28.</w:t>
            </w:r>
            <w:r w:rsidR="00FB0068">
              <w:t>541 [3</w:t>
            </w:r>
            <w:r w:rsidRPr="0073493F">
              <w:t>], IOC,</w:t>
            </w:r>
            <w:r>
              <w:t xml:space="preserve"> EP_N5</w:t>
            </w:r>
          </w:p>
        </w:tc>
        <w:tc>
          <w:tcPr>
            <w:tcW w:w="1907" w:type="pct"/>
            <w:tcBorders>
              <w:top w:val="single" w:sz="4" w:space="0" w:color="auto"/>
              <w:left w:val="single" w:sz="4" w:space="0" w:color="auto"/>
              <w:bottom w:val="single" w:sz="4" w:space="0" w:color="auto"/>
              <w:right w:val="single" w:sz="4" w:space="0" w:color="auto"/>
            </w:tcBorders>
          </w:tcPr>
          <w:p w14:paraId="7BF9A3DC" w14:textId="4C8DFBDA" w:rsidR="000C6576" w:rsidRDefault="000C6576" w:rsidP="000C6576">
            <w:pPr>
              <w:pStyle w:val="TAL"/>
            </w:pPr>
            <w:r>
              <w:t>EP_N5</w:t>
            </w:r>
          </w:p>
        </w:tc>
      </w:tr>
      <w:tr w:rsidR="000C6576" w14:paraId="27D6D95E" w14:textId="77777777" w:rsidTr="00DF76D8">
        <w:tc>
          <w:tcPr>
            <w:tcW w:w="3093" w:type="pct"/>
            <w:tcBorders>
              <w:top w:val="single" w:sz="4" w:space="0" w:color="auto"/>
              <w:left w:val="single" w:sz="4" w:space="0" w:color="auto"/>
              <w:bottom w:val="single" w:sz="4" w:space="0" w:color="auto"/>
              <w:right w:val="single" w:sz="4" w:space="0" w:color="auto"/>
            </w:tcBorders>
          </w:tcPr>
          <w:p w14:paraId="0C1F3B7A" w14:textId="1925CF71" w:rsidR="000C6576" w:rsidRPr="0073493F" w:rsidRDefault="000C6576" w:rsidP="000C6576">
            <w:pPr>
              <w:pStyle w:val="TAL"/>
            </w:pPr>
            <w:r w:rsidRPr="0073493F">
              <w:t>TS 28.</w:t>
            </w:r>
            <w:r w:rsidR="00FB0068">
              <w:t>541 [3</w:t>
            </w:r>
            <w:r w:rsidRPr="0073493F">
              <w:t>], IOC,</w:t>
            </w:r>
            <w:r>
              <w:t xml:space="preserve"> EP_N33</w:t>
            </w:r>
          </w:p>
        </w:tc>
        <w:tc>
          <w:tcPr>
            <w:tcW w:w="1907" w:type="pct"/>
            <w:tcBorders>
              <w:top w:val="single" w:sz="4" w:space="0" w:color="auto"/>
              <w:left w:val="single" w:sz="4" w:space="0" w:color="auto"/>
              <w:bottom w:val="single" w:sz="4" w:space="0" w:color="auto"/>
              <w:right w:val="single" w:sz="4" w:space="0" w:color="auto"/>
            </w:tcBorders>
          </w:tcPr>
          <w:p w14:paraId="253971FE" w14:textId="3E7DC50D" w:rsidR="000C6576" w:rsidRDefault="000C6576" w:rsidP="000C6576">
            <w:pPr>
              <w:pStyle w:val="TAL"/>
            </w:pPr>
            <w:r>
              <w:t>EP_N33</w:t>
            </w:r>
          </w:p>
        </w:tc>
      </w:tr>
    </w:tbl>
    <w:p w14:paraId="265B7FCB" w14:textId="77777777" w:rsidR="00CE1F1C" w:rsidRDefault="00CE1F1C" w:rsidP="00CE1F1C"/>
    <w:p w14:paraId="1F4257BB" w14:textId="26B63A16" w:rsidR="00CE1F1C" w:rsidRDefault="00D57C4B" w:rsidP="00CE1F1C">
      <w:pPr>
        <w:pStyle w:val="Heading2"/>
      </w:pPr>
      <w:bookmarkStart w:id="40" w:name="_Toc59183192"/>
      <w:bookmarkStart w:id="41" w:name="_Toc59184658"/>
      <w:bookmarkStart w:id="42" w:name="_Toc59195593"/>
      <w:bookmarkStart w:id="43" w:name="_Toc59440021"/>
      <w:bookmarkStart w:id="44" w:name="_Toc67990444"/>
      <w:r>
        <w:t>6</w:t>
      </w:r>
      <w:r w:rsidR="00CE1F1C">
        <w:t>.2</w:t>
      </w:r>
      <w:r w:rsidR="00CE1F1C">
        <w:tab/>
        <w:t>Class diagram</w:t>
      </w:r>
      <w:bookmarkEnd w:id="40"/>
      <w:bookmarkEnd w:id="41"/>
      <w:bookmarkEnd w:id="42"/>
      <w:bookmarkEnd w:id="43"/>
      <w:bookmarkEnd w:id="44"/>
    </w:p>
    <w:p w14:paraId="4F2C5143" w14:textId="56109EC3" w:rsidR="00CE1F1C" w:rsidRDefault="00D57C4B" w:rsidP="00CE1F1C">
      <w:pPr>
        <w:pStyle w:val="Heading3"/>
        <w:rPr>
          <w:lang w:eastAsia="zh-CN"/>
        </w:rPr>
      </w:pPr>
      <w:bookmarkStart w:id="45" w:name="_Toc59183193"/>
      <w:bookmarkStart w:id="46" w:name="_Toc59184659"/>
      <w:bookmarkStart w:id="47" w:name="_Toc59195594"/>
      <w:bookmarkStart w:id="48" w:name="_Toc59440022"/>
      <w:bookmarkStart w:id="49" w:name="_Toc67990445"/>
      <w:r>
        <w:rPr>
          <w:lang w:eastAsia="zh-CN"/>
        </w:rPr>
        <w:t>6</w:t>
      </w:r>
      <w:r w:rsidR="00CE1F1C">
        <w:rPr>
          <w:lang w:eastAsia="zh-CN"/>
        </w:rPr>
        <w:t>.2.1</w:t>
      </w:r>
      <w:r w:rsidR="00CE1F1C">
        <w:rPr>
          <w:lang w:eastAsia="zh-CN"/>
        </w:rPr>
        <w:tab/>
        <w:t>Relationships</w:t>
      </w:r>
      <w:bookmarkEnd w:id="45"/>
      <w:bookmarkEnd w:id="46"/>
      <w:bookmarkEnd w:id="47"/>
      <w:bookmarkEnd w:id="48"/>
      <w:bookmarkEnd w:id="49"/>
    </w:p>
    <w:p w14:paraId="7236573F" w14:textId="73E5257B" w:rsidR="00CE1F1C" w:rsidRDefault="00CE1F1C" w:rsidP="00CE1F1C"/>
    <w:p w14:paraId="29BDF8E9" w14:textId="2C6F0125" w:rsidR="00CE1F1C" w:rsidRDefault="00CE1F1C" w:rsidP="00CE1F1C"/>
    <w:p w14:paraId="7802C135" w14:textId="7D4B8CFC" w:rsidR="00CE1F1C" w:rsidRPr="00DF4AB9" w:rsidRDefault="00593A13" w:rsidP="00CE1F1C">
      <w:pPr>
        <w:rPr>
          <w:lang w:eastAsia="zh-CN"/>
        </w:rPr>
      </w:pPr>
      <w:r>
        <w:object w:dxaOrig="14473" w:dyaOrig="8580" w14:anchorId="6F02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482.15pt;height:285.85pt" o:ole="">
            <v:imagedata r:id="rId13" o:title=""/>
          </v:shape>
          <o:OLEObject Type="Embed" ProgID="Visio.Drawing.15" ShapeID="_x0000_i1084" DrawAspect="Content" ObjectID="_1696326189" r:id="rId14"/>
        </w:object>
      </w:r>
    </w:p>
    <w:p w14:paraId="1CBB01CC" w14:textId="5F8C41C1" w:rsidR="00CE1F1C" w:rsidRDefault="00CE1F1C" w:rsidP="00077DB6">
      <w:pPr>
        <w:jc w:val="center"/>
        <w:rPr>
          <w:color w:val="000000"/>
        </w:rPr>
      </w:pPr>
      <w:bookmarkStart w:id="50" w:name="_Toc59183194"/>
      <w:bookmarkStart w:id="51" w:name="_Toc59184660"/>
      <w:bookmarkStart w:id="52" w:name="_Toc59195595"/>
      <w:bookmarkStart w:id="53" w:name="_Toc59440023"/>
      <w:bookmarkStart w:id="54" w:name="_Toc67990446"/>
      <w:r w:rsidRPr="009012A1">
        <w:rPr>
          <w:color w:val="000000"/>
        </w:rPr>
        <w:t xml:space="preserve">Figure </w:t>
      </w:r>
      <w:r w:rsidR="00D57C4B">
        <w:rPr>
          <w:color w:val="000000"/>
        </w:rPr>
        <w:t>6</w:t>
      </w:r>
      <w:r w:rsidRPr="009012A1">
        <w:rPr>
          <w:color w:val="000000"/>
        </w:rPr>
        <w:t>.2.1-2 Edge NRM</w:t>
      </w:r>
      <w:r>
        <w:rPr>
          <w:color w:val="000000"/>
        </w:rPr>
        <w:t xml:space="preserve"> </w:t>
      </w:r>
      <w:r w:rsidRPr="009563AA">
        <w:rPr>
          <w:color w:val="000000"/>
        </w:rPr>
        <w:t>containment/naming relationship</w:t>
      </w:r>
    </w:p>
    <w:p w14:paraId="4D40A62E" w14:textId="77777777" w:rsidR="00CE1F1C" w:rsidRDefault="00CE1F1C" w:rsidP="00CE1F1C"/>
    <w:p w14:paraId="44341FF5" w14:textId="566C8F90" w:rsidR="00CE1F1C" w:rsidRDefault="00771D48" w:rsidP="00CE1F1C">
      <w:r>
        <w:object w:dxaOrig="9397" w:dyaOrig="2617" w14:anchorId="72D7A2D4">
          <v:shape id="_x0000_i1114" type="#_x0000_t75" style="width:469.7pt;height:130.7pt" o:ole="">
            <v:imagedata r:id="rId15" o:title=""/>
          </v:shape>
          <o:OLEObject Type="Embed" ProgID="Visio.Drawing.15" ShapeID="_x0000_i1114" DrawAspect="Content" ObjectID="_1696326190" r:id="rId16"/>
        </w:object>
      </w:r>
    </w:p>
    <w:p w14:paraId="1EBACD67" w14:textId="3D2EE2B5" w:rsidR="00CE1F1C" w:rsidRDefault="00CE1F1C" w:rsidP="00CE1F1C">
      <w:pPr>
        <w:jc w:val="center"/>
        <w:rPr>
          <w:color w:val="000000"/>
        </w:rPr>
      </w:pPr>
      <w:r w:rsidRPr="009012A1">
        <w:rPr>
          <w:color w:val="000000"/>
        </w:rPr>
        <w:t xml:space="preserve">Figure </w:t>
      </w:r>
      <w:r w:rsidR="00D57C4B">
        <w:rPr>
          <w:color w:val="000000"/>
        </w:rPr>
        <w:t>6</w:t>
      </w:r>
      <w:r w:rsidRPr="009012A1">
        <w:rPr>
          <w:color w:val="000000"/>
        </w:rPr>
        <w:t>.2.1-</w:t>
      </w:r>
      <w:r>
        <w:rPr>
          <w:color w:val="000000"/>
        </w:rPr>
        <w:t>3</w:t>
      </w:r>
      <w:r w:rsidRPr="009012A1">
        <w:rPr>
          <w:color w:val="000000"/>
        </w:rPr>
        <w:t xml:space="preserve"> </w:t>
      </w:r>
      <w:r>
        <w:rPr>
          <w:color w:val="000000"/>
        </w:rPr>
        <w:t>Transport view of EES NRM</w:t>
      </w:r>
    </w:p>
    <w:p w14:paraId="7F66A242" w14:textId="77777777" w:rsidR="00CE1F1C" w:rsidRDefault="00CE1F1C" w:rsidP="00CE1F1C">
      <w:pPr>
        <w:jc w:val="center"/>
        <w:rPr>
          <w:color w:val="000000"/>
        </w:rPr>
      </w:pPr>
    </w:p>
    <w:p w14:paraId="1F6BC6DF" w14:textId="1DCC766F" w:rsidR="00CE1F1C" w:rsidRDefault="00771D48" w:rsidP="00CE1F1C">
      <w:pPr>
        <w:rPr>
          <w:color w:val="000000"/>
        </w:rPr>
      </w:pPr>
      <w:r w:rsidRPr="001A1E2F">
        <w:object w:dxaOrig="9396" w:dyaOrig="3060" w14:anchorId="05F7A225">
          <v:shape id="_x0000_i1116" type="#_x0000_t75" style="width:469.7pt;height:152.15pt" o:ole="">
            <v:imagedata r:id="rId17" o:title=""/>
          </v:shape>
          <o:OLEObject Type="Embed" ProgID="Visio.Drawing.15" ShapeID="_x0000_i1116" DrawAspect="Content" ObjectID="_1696326191" r:id="rId18"/>
        </w:object>
      </w:r>
    </w:p>
    <w:p w14:paraId="04B92D76" w14:textId="50206E23" w:rsidR="00CE1F1C" w:rsidRPr="009406CC" w:rsidRDefault="00CE1F1C" w:rsidP="00567676">
      <w:pPr>
        <w:jc w:val="center"/>
      </w:pPr>
      <w:r w:rsidRPr="009012A1">
        <w:rPr>
          <w:color w:val="000000"/>
        </w:rPr>
        <w:t xml:space="preserve">Figure </w:t>
      </w:r>
      <w:r w:rsidR="00D57C4B">
        <w:rPr>
          <w:color w:val="000000"/>
        </w:rPr>
        <w:t>6</w:t>
      </w:r>
      <w:r w:rsidRPr="009012A1">
        <w:rPr>
          <w:color w:val="000000"/>
        </w:rPr>
        <w:t>.2.1-</w:t>
      </w:r>
      <w:r>
        <w:rPr>
          <w:color w:val="000000"/>
        </w:rPr>
        <w:t>4</w:t>
      </w:r>
      <w:r w:rsidRPr="009012A1">
        <w:rPr>
          <w:color w:val="000000"/>
        </w:rPr>
        <w:t xml:space="preserve"> </w:t>
      </w:r>
      <w:r>
        <w:rPr>
          <w:color w:val="000000"/>
        </w:rPr>
        <w:t>Transport view of ECS NRM</w:t>
      </w:r>
    </w:p>
    <w:p w14:paraId="4F11B02E" w14:textId="3C1AE792" w:rsidR="00CE1F1C" w:rsidRDefault="00D57C4B" w:rsidP="00CE1F1C">
      <w:pPr>
        <w:pStyle w:val="Heading3"/>
        <w:rPr>
          <w:lang w:eastAsia="zh-CN"/>
        </w:rPr>
      </w:pPr>
      <w:r>
        <w:rPr>
          <w:lang w:eastAsia="zh-CN"/>
        </w:rPr>
        <w:t>6</w:t>
      </w:r>
      <w:r w:rsidR="00CE1F1C">
        <w:rPr>
          <w:lang w:eastAsia="zh-CN"/>
        </w:rPr>
        <w:t>.2.2</w:t>
      </w:r>
      <w:r w:rsidR="00CE1F1C">
        <w:rPr>
          <w:lang w:eastAsia="zh-CN"/>
        </w:rPr>
        <w:tab/>
        <w:t>Inheritance</w:t>
      </w:r>
      <w:bookmarkEnd w:id="50"/>
      <w:bookmarkEnd w:id="51"/>
      <w:bookmarkEnd w:id="52"/>
      <w:bookmarkEnd w:id="53"/>
      <w:bookmarkEnd w:id="54"/>
    </w:p>
    <w:p w14:paraId="74A0A3E8" w14:textId="2C880ED0" w:rsidR="00CE1F1C" w:rsidRPr="00F34510" w:rsidRDefault="00CE1F1C" w:rsidP="00CE1F1C">
      <w:pPr>
        <w:rPr>
          <w:rFonts w:ascii="Arial" w:hAnsi="Arial"/>
          <w:sz w:val="36"/>
        </w:rPr>
      </w:pPr>
      <w:r w:rsidRPr="00604BB8">
        <w:t xml:space="preserve"> </w:t>
      </w:r>
      <w:r w:rsidR="00F85755">
        <w:object w:dxaOrig="15733" w:dyaOrig="3396" w14:anchorId="0F6D02C3">
          <v:shape id="_x0000_i1089" type="#_x0000_t75" style="width:481.3pt;height:103.7pt" o:ole="">
            <v:imagedata r:id="rId19" o:title=""/>
          </v:shape>
          <o:OLEObject Type="Embed" ProgID="Visio.Drawing.15" ShapeID="_x0000_i1089" DrawAspect="Content" ObjectID="_1696326192" r:id="rId20"/>
        </w:object>
      </w:r>
    </w:p>
    <w:p w14:paraId="51BCFB42" w14:textId="3C0060EC" w:rsidR="00CE1F1C" w:rsidRDefault="00CE1F1C" w:rsidP="00CE1F1C"/>
    <w:p w14:paraId="59FFF61B" w14:textId="4665142A" w:rsidR="00CE1F1C" w:rsidRDefault="00CE1F1C" w:rsidP="00077DB6">
      <w:pPr>
        <w:jc w:val="center"/>
      </w:pPr>
      <w:r w:rsidRPr="009012A1">
        <w:rPr>
          <w:color w:val="000000"/>
        </w:rPr>
        <w:t xml:space="preserve">Figure </w:t>
      </w:r>
      <w:r w:rsidR="00D57C4B">
        <w:rPr>
          <w:color w:val="000000"/>
        </w:rPr>
        <w:t>6</w:t>
      </w:r>
      <w:r w:rsidRPr="009012A1">
        <w:rPr>
          <w:color w:val="000000"/>
        </w:rPr>
        <w:t>.2.</w:t>
      </w:r>
      <w:r>
        <w:rPr>
          <w:color w:val="000000"/>
        </w:rPr>
        <w:t>2</w:t>
      </w:r>
      <w:r w:rsidRPr="009012A1">
        <w:rPr>
          <w:color w:val="000000"/>
        </w:rPr>
        <w:t>-</w:t>
      </w:r>
      <w:r>
        <w:rPr>
          <w:color w:val="000000"/>
        </w:rPr>
        <w:t>1</w:t>
      </w:r>
      <w:r w:rsidRPr="009012A1">
        <w:rPr>
          <w:color w:val="000000"/>
        </w:rPr>
        <w:t xml:space="preserve"> Edge </w:t>
      </w:r>
      <w:r>
        <w:rPr>
          <w:color w:val="000000"/>
        </w:rPr>
        <w:t>Inheritance Relationship</w:t>
      </w:r>
    </w:p>
    <w:p w14:paraId="4B914F90" w14:textId="77777777" w:rsidR="00CE1F1C" w:rsidRDefault="00CE1F1C" w:rsidP="00CE1F1C">
      <w:pPr>
        <w:rPr>
          <w:color w:val="1F497D"/>
          <w:lang w:eastAsia="zh-CN"/>
        </w:rPr>
      </w:pPr>
    </w:p>
    <w:p w14:paraId="6D8126A9" w14:textId="2337B55C" w:rsidR="004F39FF" w:rsidRDefault="00CE1F1C" w:rsidP="0092242A">
      <w:pPr>
        <w:rPr>
          <w:lang w:eastAsia="zh-CN"/>
        </w:rPr>
      </w:pPr>
      <w:r w:rsidRPr="0090294C">
        <w:t>Editor's NOTE 4: Whether EASProfile is dataType or IOC is FFS.</w:t>
      </w:r>
      <w:r>
        <w:rPr>
          <w:lang w:eastAsia="zh-CN"/>
        </w:rPr>
        <w:t xml:space="preserve"> </w:t>
      </w:r>
    </w:p>
    <w:p w14:paraId="661FB689" w14:textId="323B1AE5" w:rsidR="004F39FF" w:rsidRDefault="004F39FF" w:rsidP="004F39FF">
      <w:pPr>
        <w:pStyle w:val="Heading2"/>
      </w:pPr>
      <w:r>
        <w:t>6.3</w:t>
      </w:r>
      <w:r>
        <w:tab/>
        <w:t>Class definition</w:t>
      </w:r>
    </w:p>
    <w:p w14:paraId="69AA83E1" w14:textId="77777777" w:rsidR="004F39FF" w:rsidRPr="005D70D9" w:rsidRDefault="004F39FF" w:rsidP="006002BF">
      <w:pPr>
        <w:pStyle w:val="Heading3"/>
      </w:pPr>
      <w:r>
        <w:rPr>
          <w:lang w:eastAsia="zh-CN"/>
        </w:rPr>
        <w:t>6</w:t>
      </w:r>
      <w:r w:rsidRPr="005D70D9">
        <w:rPr>
          <w:lang w:eastAsia="zh-CN"/>
        </w:rPr>
        <w:t>.3.1</w:t>
      </w:r>
      <w:r w:rsidRPr="005D70D9">
        <w:tab/>
      </w:r>
      <w:r w:rsidRPr="005D70D9">
        <w:tab/>
      </w:r>
      <w:r w:rsidRPr="006002BF">
        <w:rPr>
          <w:rFonts w:ascii="Courier New" w:hAnsi="Courier New" w:cs="Courier New"/>
          <w:lang w:eastAsia="zh-CN"/>
        </w:rPr>
        <w:t>EASFunction</w:t>
      </w:r>
    </w:p>
    <w:p w14:paraId="4D922DF9"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 xml:space="preserve">.3.1.1 </w:t>
      </w:r>
      <w:r w:rsidRPr="00876739">
        <w:rPr>
          <w:rFonts w:ascii="Arial" w:hAnsi="Arial"/>
          <w:sz w:val="24"/>
        </w:rPr>
        <w:tab/>
      </w:r>
      <w:r w:rsidRPr="00876739">
        <w:rPr>
          <w:rFonts w:ascii="Arial" w:hAnsi="Arial"/>
          <w:sz w:val="24"/>
        </w:rPr>
        <w:tab/>
        <w:t>Definition</w:t>
      </w:r>
    </w:p>
    <w:p w14:paraId="7BFA7E1F" w14:textId="77777777" w:rsidR="004F39FF" w:rsidRDefault="004F39FF" w:rsidP="004F39FF">
      <w:r>
        <w:t>This IOC represent the properties of a EAS in a 3GPP network. For more information about EAS, see 3GPP TS 23.558.</w:t>
      </w:r>
    </w:p>
    <w:p w14:paraId="53C57534" w14:textId="77777777" w:rsidR="004F39FF" w:rsidRPr="00876739" w:rsidRDefault="004F39FF" w:rsidP="004F39FF">
      <w:pPr>
        <w:rPr>
          <w:rFonts w:ascii="Arial" w:hAnsi="Arial"/>
          <w:sz w:val="24"/>
        </w:rPr>
      </w:pPr>
      <w:r>
        <w:rPr>
          <w:rFonts w:ascii="Arial" w:hAnsi="Arial"/>
          <w:sz w:val="24"/>
        </w:rPr>
        <w:lastRenderedPageBreak/>
        <w:t>6</w:t>
      </w:r>
      <w:r w:rsidRPr="00876739">
        <w:rPr>
          <w:rFonts w:ascii="Arial" w:hAnsi="Arial"/>
          <w:sz w:val="24"/>
        </w:rPr>
        <w:t>.3.1.2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3"/>
      </w:tblGrid>
      <w:tr w:rsidR="004F39FF" w14:paraId="65631B41" w14:textId="77777777" w:rsidTr="00DF76D8">
        <w:trPr>
          <w:cantSplit/>
          <w:trHeight w:val="419"/>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2E352A" w14:textId="77777777" w:rsidR="004F39FF" w:rsidRDefault="004F39FF" w:rsidP="00DF76D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BA6DF6"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19712C"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179A06"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7CA787"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33CD98" w14:textId="77777777" w:rsidR="004F39FF" w:rsidRDefault="004F39FF" w:rsidP="00DF76D8">
            <w:pPr>
              <w:pStyle w:val="TAH"/>
            </w:pPr>
            <w:r>
              <w:t>isNotifyable</w:t>
            </w:r>
          </w:p>
        </w:tc>
      </w:tr>
      <w:tr w:rsidR="004F39FF" w14:paraId="5F96C068"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2619810E"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eASIdentifier</w:t>
            </w:r>
          </w:p>
        </w:tc>
        <w:tc>
          <w:tcPr>
            <w:tcW w:w="947" w:type="dxa"/>
            <w:tcBorders>
              <w:top w:val="single" w:sz="4" w:space="0" w:color="auto"/>
              <w:left w:val="single" w:sz="4" w:space="0" w:color="auto"/>
              <w:bottom w:val="single" w:sz="4" w:space="0" w:color="auto"/>
              <w:right w:val="single" w:sz="4" w:space="0" w:color="auto"/>
            </w:tcBorders>
          </w:tcPr>
          <w:p w14:paraId="3B78B3E7" w14:textId="77777777" w:rsidR="004F39FF" w:rsidRPr="005924F0" w:rsidRDefault="004F39FF" w:rsidP="00DF76D8">
            <w:pPr>
              <w:pStyle w:val="TAL"/>
              <w:jc w:val="center"/>
              <w:rPr>
                <w:rFonts w:ascii="Courier New" w:hAnsi="Courier New" w:cs="Courier New"/>
                <w:lang w:eastAsia="zh-CN"/>
              </w:rPr>
            </w:pPr>
            <w:r>
              <w:t>M</w:t>
            </w:r>
          </w:p>
        </w:tc>
        <w:tc>
          <w:tcPr>
            <w:tcW w:w="1320" w:type="dxa"/>
            <w:tcBorders>
              <w:top w:val="single" w:sz="4" w:space="0" w:color="auto"/>
              <w:left w:val="single" w:sz="4" w:space="0" w:color="auto"/>
              <w:bottom w:val="single" w:sz="4" w:space="0" w:color="auto"/>
              <w:right w:val="single" w:sz="4" w:space="0" w:color="auto"/>
            </w:tcBorders>
          </w:tcPr>
          <w:p w14:paraId="209A7924" w14:textId="77777777" w:rsidR="004F39FF" w:rsidRPr="005924F0" w:rsidRDefault="004F39FF" w:rsidP="00DF76D8">
            <w:pPr>
              <w:pStyle w:val="TAL"/>
              <w:jc w:val="center"/>
              <w:rPr>
                <w:rFonts w:ascii="Courier New" w:hAnsi="Courier New" w:cs="Courier New"/>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12613D9" w14:textId="77777777" w:rsidR="004F39FF" w:rsidRPr="005924F0" w:rsidRDefault="004F39FF" w:rsidP="00DF76D8">
            <w:pPr>
              <w:pStyle w:val="TAL"/>
              <w:jc w:val="center"/>
              <w:rPr>
                <w:rFonts w:ascii="Courier New" w:hAnsi="Courier New" w:cs="Courier New"/>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CD44766" w14:textId="77777777" w:rsidR="004F39FF" w:rsidRPr="005924F0" w:rsidRDefault="004F39FF" w:rsidP="00DF76D8">
            <w:pPr>
              <w:pStyle w:val="TAL"/>
              <w:jc w:val="center"/>
              <w:rPr>
                <w:rFonts w:ascii="Courier New" w:hAnsi="Courier New" w:cs="Courier New"/>
                <w:lang w:eastAsia="zh-CN"/>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6C3C62E" w14:textId="77777777" w:rsidR="004F39FF" w:rsidRPr="005924F0" w:rsidRDefault="004F39FF" w:rsidP="00DF76D8">
            <w:pPr>
              <w:pStyle w:val="TAL"/>
              <w:jc w:val="center"/>
              <w:rPr>
                <w:rFonts w:ascii="Courier New" w:hAnsi="Courier New" w:cs="Courier New"/>
                <w:lang w:eastAsia="zh-CN"/>
              </w:rPr>
            </w:pPr>
            <w:r>
              <w:rPr>
                <w:rFonts w:cs="Arial"/>
                <w:lang w:eastAsia="zh-CN"/>
              </w:rPr>
              <w:t>T</w:t>
            </w:r>
          </w:p>
        </w:tc>
      </w:tr>
      <w:tr w:rsidR="004F39FF" w14:paraId="3F45D898"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35602CA0" w14:textId="77777777" w:rsidR="004F39FF" w:rsidRDefault="004F39FF" w:rsidP="00DF76D8">
            <w:pPr>
              <w:pStyle w:val="TAL"/>
              <w:rPr>
                <w:rFonts w:ascii="Courier New" w:hAnsi="Courier New" w:cs="Courier New"/>
                <w:lang w:eastAsia="zh-CN"/>
              </w:rPr>
            </w:pPr>
            <w:r w:rsidRPr="00317A26">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59CBD9B" w14:textId="77777777" w:rsidR="004F39FF" w:rsidRDefault="004F39FF" w:rsidP="00DF76D8">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2922C817"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3662D999" w14:textId="77777777" w:rsidR="004F39FF" w:rsidRDefault="004F39FF" w:rsidP="00DF76D8">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94281C0"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57785AF2" w14:textId="77777777" w:rsidR="004F39FF" w:rsidRDefault="004F39FF" w:rsidP="00DF76D8">
            <w:pPr>
              <w:pStyle w:val="TAL"/>
              <w:jc w:val="center"/>
              <w:rPr>
                <w:rFonts w:cs="Arial"/>
                <w:lang w:eastAsia="zh-CN"/>
              </w:rPr>
            </w:pPr>
          </w:p>
        </w:tc>
      </w:tr>
      <w:tr w:rsidR="004F39FF" w14:paraId="7F215388"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75932186"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eASRequirementsRef</w:t>
            </w:r>
          </w:p>
        </w:tc>
        <w:tc>
          <w:tcPr>
            <w:tcW w:w="947" w:type="dxa"/>
            <w:tcBorders>
              <w:top w:val="single" w:sz="4" w:space="0" w:color="auto"/>
              <w:left w:val="single" w:sz="4" w:space="0" w:color="auto"/>
              <w:bottom w:val="single" w:sz="4" w:space="0" w:color="auto"/>
              <w:right w:val="single" w:sz="4" w:space="0" w:color="auto"/>
            </w:tcBorders>
          </w:tcPr>
          <w:p w14:paraId="2879F782" w14:textId="77777777" w:rsidR="004F39FF" w:rsidRDefault="004F39FF" w:rsidP="00DF76D8">
            <w:pPr>
              <w:pStyle w:val="TAL"/>
              <w:jc w:val="center"/>
            </w:pPr>
            <w:r>
              <w:t>M</w:t>
            </w:r>
          </w:p>
        </w:tc>
        <w:tc>
          <w:tcPr>
            <w:tcW w:w="1320" w:type="dxa"/>
            <w:tcBorders>
              <w:top w:val="single" w:sz="4" w:space="0" w:color="auto"/>
              <w:left w:val="single" w:sz="4" w:space="0" w:color="auto"/>
              <w:bottom w:val="single" w:sz="4" w:space="0" w:color="auto"/>
              <w:right w:val="single" w:sz="4" w:space="0" w:color="auto"/>
            </w:tcBorders>
          </w:tcPr>
          <w:p w14:paraId="6A190A5E"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DAFB7AD" w14:textId="77777777" w:rsidR="004F39FF" w:rsidRDefault="004F39FF" w:rsidP="00DF76D8">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9264788"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0C930486" w14:textId="77777777" w:rsidR="004F39FF" w:rsidRDefault="004F39FF" w:rsidP="00DF76D8">
            <w:pPr>
              <w:pStyle w:val="TAL"/>
              <w:jc w:val="center"/>
              <w:rPr>
                <w:rFonts w:cs="Arial"/>
                <w:lang w:eastAsia="zh-CN"/>
              </w:rPr>
            </w:pPr>
            <w:r>
              <w:rPr>
                <w:rFonts w:cs="Arial"/>
                <w:lang w:eastAsia="zh-CN"/>
              </w:rPr>
              <w:t>T</w:t>
            </w:r>
          </w:p>
        </w:tc>
      </w:tr>
      <w:tr w:rsidR="004F39FF" w14:paraId="1121BA83"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3C8E73DB" w14:textId="27006EB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3FFF5E51" w14:textId="00B7ECAE" w:rsidR="004F39FF" w:rsidRDefault="004F39FF" w:rsidP="00DF76D8">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42D22763" w14:textId="75D4D33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133DD244" w14:textId="5A2919EF" w:rsidR="004F39FF" w:rsidRDefault="004F39FF" w:rsidP="00DF76D8">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5B83140" w14:textId="3914485E"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46464715" w14:textId="79226F49" w:rsidR="004F39FF" w:rsidRDefault="004F39FF" w:rsidP="00DF76D8">
            <w:pPr>
              <w:pStyle w:val="TAL"/>
              <w:jc w:val="center"/>
              <w:rPr>
                <w:rFonts w:cs="Arial"/>
                <w:lang w:eastAsia="zh-CN"/>
              </w:rPr>
            </w:pPr>
          </w:p>
        </w:tc>
      </w:tr>
      <w:tr w:rsidR="004F39FF" w14:paraId="2F28D080"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55FCEAD0"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2C90261" w14:textId="77777777" w:rsidR="004F39FF" w:rsidRPr="005924F0" w:rsidRDefault="004F39FF" w:rsidP="00DF76D8">
            <w:pPr>
              <w:pStyle w:val="TAL"/>
              <w:jc w:val="center"/>
              <w:rPr>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546D34C1" w14:textId="77777777" w:rsidR="004F39FF" w:rsidRPr="005924F0" w:rsidRDefault="004F39FF" w:rsidP="00DF76D8">
            <w:pPr>
              <w:pStyle w:val="TAL"/>
              <w:jc w:val="center"/>
              <w:rPr>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7C8DB111" w14:textId="77777777" w:rsidR="004F39FF" w:rsidRPr="005924F0" w:rsidRDefault="004F39FF" w:rsidP="00DF76D8">
            <w:pPr>
              <w:pStyle w:val="TAL"/>
              <w:jc w:val="center"/>
              <w:rPr>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62CEDB06" w14:textId="77777777" w:rsidR="004F39FF" w:rsidRPr="005924F0" w:rsidRDefault="004F39FF" w:rsidP="00DF76D8">
            <w:pPr>
              <w:pStyle w:val="TAL"/>
              <w:jc w:val="center"/>
              <w:rPr>
                <w:rFonts w:ascii="Courier New" w:hAnsi="Courier New" w:cs="Courier New"/>
                <w:lang w:eastAsia="zh-CN"/>
              </w:rPr>
            </w:pPr>
          </w:p>
        </w:tc>
        <w:tc>
          <w:tcPr>
            <w:tcW w:w="1533" w:type="dxa"/>
            <w:tcBorders>
              <w:top w:val="single" w:sz="4" w:space="0" w:color="auto"/>
              <w:left w:val="single" w:sz="4" w:space="0" w:color="auto"/>
              <w:bottom w:val="single" w:sz="4" w:space="0" w:color="auto"/>
              <w:right w:val="single" w:sz="4" w:space="0" w:color="auto"/>
            </w:tcBorders>
          </w:tcPr>
          <w:p w14:paraId="34B56D24" w14:textId="77777777" w:rsidR="004F39FF" w:rsidRPr="005924F0" w:rsidRDefault="004F39FF" w:rsidP="00DF76D8">
            <w:pPr>
              <w:pStyle w:val="TAL"/>
              <w:jc w:val="center"/>
              <w:rPr>
                <w:rFonts w:ascii="Courier New" w:hAnsi="Courier New" w:cs="Courier New"/>
                <w:lang w:eastAsia="zh-CN"/>
              </w:rPr>
            </w:pPr>
          </w:p>
        </w:tc>
      </w:tr>
    </w:tbl>
    <w:p w14:paraId="4BD390D9" w14:textId="77777777" w:rsidR="004F39FF" w:rsidRDefault="004F39FF" w:rsidP="004F39FF">
      <w:pPr>
        <w:pStyle w:val="Heading4"/>
      </w:pPr>
      <w:bookmarkStart w:id="55" w:name="_Toc59183199"/>
      <w:bookmarkStart w:id="56" w:name="_Toc59184665"/>
      <w:bookmarkStart w:id="57" w:name="_Toc59195600"/>
      <w:bookmarkStart w:id="58" w:name="_Toc59440028"/>
      <w:bookmarkStart w:id="59" w:name="_Toc67990451"/>
      <w:r>
        <w:t>6.3.1.3</w:t>
      </w:r>
      <w:r>
        <w:tab/>
        <w:t>Attribute constraints</w:t>
      </w:r>
      <w:bookmarkEnd w:id="55"/>
      <w:bookmarkEnd w:id="56"/>
      <w:bookmarkEnd w:id="57"/>
      <w:bookmarkEnd w:id="58"/>
      <w:bookmarkEnd w:id="59"/>
    </w:p>
    <w:p w14:paraId="0E68A037" w14:textId="77777777" w:rsidR="004F39FF" w:rsidRDefault="004F39FF" w:rsidP="004F39FF"/>
    <w:p w14:paraId="5ED7071D" w14:textId="77777777" w:rsidR="004F39FF" w:rsidRDefault="004F39FF" w:rsidP="004F39FF">
      <w:pPr>
        <w:pStyle w:val="Heading4"/>
      </w:pPr>
      <w:bookmarkStart w:id="60" w:name="_Toc59183200"/>
      <w:bookmarkStart w:id="61" w:name="_Toc59184666"/>
      <w:bookmarkStart w:id="62" w:name="_Toc59195601"/>
      <w:bookmarkStart w:id="63" w:name="_Toc59440029"/>
      <w:bookmarkStart w:id="64" w:name="_Toc67990452"/>
      <w:r>
        <w:rPr>
          <w:lang w:eastAsia="zh-CN"/>
        </w:rPr>
        <w:t>6.3.1.</w:t>
      </w:r>
      <w:r>
        <w:t>4</w:t>
      </w:r>
      <w:r>
        <w:tab/>
        <w:t>Notifications</w:t>
      </w:r>
      <w:bookmarkEnd w:id="60"/>
      <w:bookmarkEnd w:id="61"/>
      <w:bookmarkEnd w:id="62"/>
      <w:bookmarkEnd w:id="63"/>
      <w:bookmarkEnd w:id="64"/>
    </w:p>
    <w:p w14:paraId="7A38D905" w14:textId="77390EBC" w:rsidR="004F39FF" w:rsidRDefault="004F39FF" w:rsidP="004F39FF">
      <w:r>
        <w:t>TBD.</w:t>
      </w:r>
    </w:p>
    <w:p w14:paraId="62F73EE7" w14:textId="77777777" w:rsidR="004F39FF" w:rsidRDefault="004F39FF" w:rsidP="004F39FF"/>
    <w:p w14:paraId="2D98CEB3" w14:textId="77777777" w:rsidR="004F39FF" w:rsidRPr="005D70D9" w:rsidRDefault="004F39FF" w:rsidP="006002BF">
      <w:pPr>
        <w:pStyle w:val="Heading3"/>
      </w:pPr>
      <w:r>
        <w:rPr>
          <w:lang w:eastAsia="zh-CN"/>
        </w:rPr>
        <w:t>6</w:t>
      </w:r>
      <w:r w:rsidRPr="005D70D9">
        <w:rPr>
          <w:lang w:eastAsia="zh-CN"/>
        </w:rPr>
        <w:t>.3.</w:t>
      </w:r>
      <w:r>
        <w:rPr>
          <w:lang w:eastAsia="zh-CN"/>
        </w:rPr>
        <w:t>2</w:t>
      </w:r>
      <w:r w:rsidRPr="005D70D9">
        <w:tab/>
      </w:r>
      <w:r w:rsidRPr="005D70D9">
        <w:tab/>
      </w:r>
      <w:r w:rsidRPr="006002BF">
        <w:rPr>
          <w:rFonts w:ascii="Courier New" w:hAnsi="Courier New" w:cs="Courier New"/>
          <w:lang w:eastAsia="zh-CN"/>
        </w:rPr>
        <w:t>EASRequirements</w:t>
      </w:r>
    </w:p>
    <w:p w14:paraId="5A3E7587"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p>
    <w:p w14:paraId="292FA758" w14:textId="2B425826" w:rsidR="004F39FF" w:rsidRDefault="004F39FF" w:rsidP="004F39FF">
      <w:r>
        <w:rPr>
          <w:color w:val="000000"/>
          <w:lang w:val="en-US"/>
        </w:rPr>
        <w:t>This represent the requirements needed to deploy EAS(s).</w:t>
      </w:r>
    </w:p>
    <w:p w14:paraId="243392A4"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218DDE74"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8D75D7" w14:textId="77777777" w:rsidR="004F39FF" w:rsidRDefault="004F39FF" w:rsidP="00DF76D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EEB842"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1F9F2E"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2A946F"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8D2F4E"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5C9A07" w14:textId="77777777" w:rsidR="004F39FF" w:rsidRDefault="004F39FF" w:rsidP="00DF76D8">
            <w:pPr>
              <w:pStyle w:val="TAH"/>
            </w:pPr>
            <w:r>
              <w:t>isNotifyable</w:t>
            </w:r>
          </w:p>
        </w:tc>
      </w:tr>
      <w:tr w:rsidR="004F39FF" w14:paraId="034EE25F"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5A9BCECC"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requiredE</w:t>
            </w:r>
            <w:r w:rsidRPr="002A51E9">
              <w:rPr>
                <w:rFonts w:ascii="Courier New" w:hAnsi="Courier New" w:cs="Courier New" w:hint="eastAsia"/>
                <w:lang w:eastAsia="zh-CN"/>
              </w:rPr>
              <w:t>ASservingLocation</w:t>
            </w:r>
          </w:p>
        </w:tc>
        <w:tc>
          <w:tcPr>
            <w:tcW w:w="947" w:type="dxa"/>
            <w:tcBorders>
              <w:top w:val="single" w:sz="4" w:space="0" w:color="auto"/>
              <w:left w:val="single" w:sz="4" w:space="0" w:color="auto"/>
              <w:bottom w:val="single" w:sz="4" w:space="0" w:color="auto"/>
              <w:right w:val="single" w:sz="4" w:space="0" w:color="auto"/>
            </w:tcBorders>
          </w:tcPr>
          <w:p w14:paraId="26594CF7" w14:textId="77777777" w:rsidR="004F39FF" w:rsidRDefault="004F39FF" w:rsidP="00DF76D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AEA65F0"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D558999" w14:textId="77777777" w:rsidR="004F39FF" w:rsidRDefault="004F39FF" w:rsidP="00DF76D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58C6B26"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26F79654" w14:textId="77777777" w:rsidR="004F39FF" w:rsidRDefault="004F39FF" w:rsidP="00DF76D8">
            <w:pPr>
              <w:pStyle w:val="TAL"/>
              <w:jc w:val="center"/>
              <w:rPr>
                <w:rFonts w:cs="Arial"/>
                <w:lang w:eastAsia="zh-CN"/>
              </w:rPr>
            </w:pPr>
            <w:r>
              <w:rPr>
                <w:rFonts w:cs="Arial"/>
                <w:lang w:eastAsia="zh-CN"/>
              </w:rPr>
              <w:t>T</w:t>
            </w:r>
          </w:p>
        </w:tc>
      </w:tr>
      <w:tr w:rsidR="004F39FF" w14:paraId="72802967"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044EFF6D"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5A9B2D1"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A3DF1EE"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577053C"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7210BD77"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7416303" w14:textId="77777777" w:rsidR="004F39FF" w:rsidRDefault="004F39FF" w:rsidP="00DF76D8">
            <w:pPr>
              <w:pStyle w:val="TAL"/>
              <w:jc w:val="center"/>
              <w:rPr>
                <w:rFonts w:cs="Arial"/>
                <w:lang w:eastAsia="zh-CN"/>
              </w:rPr>
            </w:pPr>
          </w:p>
        </w:tc>
      </w:tr>
      <w:tr w:rsidR="004F39FF" w14:paraId="1CBF1327"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9C140EA"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5E42B72"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D639778"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0B6B561"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C591B77"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517F53CF" w14:textId="77777777" w:rsidR="004F39FF" w:rsidRDefault="004F39FF" w:rsidP="00DF76D8">
            <w:pPr>
              <w:pStyle w:val="TAL"/>
              <w:jc w:val="center"/>
              <w:rPr>
                <w:rFonts w:cs="Arial"/>
                <w:lang w:eastAsia="zh-CN"/>
              </w:rPr>
            </w:pPr>
          </w:p>
        </w:tc>
      </w:tr>
    </w:tbl>
    <w:p w14:paraId="694E88AC" w14:textId="77777777" w:rsidR="004F39FF" w:rsidRPr="0092242A" w:rsidRDefault="004F39FF" w:rsidP="0092242A">
      <w:pPr>
        <w:rPr>
          <w:color w:val="FF0000"/>
          <w:lang w:val="en-US"/>
        </w:rPr>
      </w:pPr>
      <w:r w:rsidRPr="0092242A">
        <w:rPr>
          <w:color w:val="FF0000"/>
          <w:lang w:val="en-US"/>
        </w:rPr>
        <w:t>Editor’s Note:  The definition of IOCs is not complete. It is expected additional attributes, as needed.</w:t>
      </w:r>
    </w:p>
    <w:p w14:paraId="04DE0F98" w14:textId="77777777" w:rsidR="004F39FF" w:rsidRDefault="004F39FF" w:rsidP="004F39FF">
      <w:pPr>
        <w:pStyle w:val="Heading4"/>
      </w:pPr>
      <w:r>
        <w:t>6.3.2.3</w:t>
      </w:r>
      <w:r>
        <w:tab/>
        <w:t>Attribute constraints</w:t>
      </w:r>
    </w:p>
    <w:p w14:paraId="5608FD47" w14:textId="77777777" w:rsidR="004F39FF" w:rsidRDefault="004F39FF" w:rsidP="004F39FF"/>
    <w:p w14:paraId="31E97C70" w14:textId="77777777" w:rsidR="004F39FF" w:rsidRDefault="004F39FF" w:rsidP="004F39FF">
      <w:pPr>
        <w:pStyle w:val="Heading4"/>
      </w:pPr>
      <w:r>
        <w:rPr>
          <w:lang w:eastAsia="zh-CN"/>
        </w:rPr>
        <w:t>6.3.2.</w:t>
      </w:r>
      <w:r>
        <w:t>4</w:t>
      </w:r>
      <w:r>
        <w:tab/>
        <w:t>Notifications</w:t>
      </w:r>
    </w:p>
    <w:p w14:paraId="6557A0E3" w14:textId="0CB1BFA7" w:rsidR="004F39FF" w:rsidRDefault="004F39FF" w:rsidP="004F39FF">
      <w:r>
        <w:t>TBD.</w:t>
      </w:r>
    </w:p>
    <w:p w14:paraId="6DC41A40" w14:textId="77777777" w:rsidR="004F39FF" w:rsidRDefault="004F39FF" w:rsidP="004F39FF"/>
    <w:p w14:paraId="172FF7C6" w14:textId="77777777" w:rsidR="004F39FF" w:rsidRPr="005D70D9" w:rsidRDefault="004F39FF" w:rsidP="006002BF">
      <w:pPr>
        <w:pStyle w:val="Heading3"/>
      </w:pPr>
      <w:r>
        <w:rPr>
          <w:lang w:eastAsia="zh-CN"/>
        </w:rPr>
        <w:t>6</w:t>
      </w:r>
      <w:r w:rsidRPr="005D70D9">
        <w:rPr>
          <w:lang w:eastAsia="zh-CN"/>
        </w:rPr>
        <w:t>.3.</w:t>
      </w:r>
      <w:r>
        <w:rPr>
          <w:lang w:eastAsia="zh-CN"/>
        </w:rPr>
        <w:t>3</w:t>
      </w:r>
      <w:r w:rsidRPr="005D70D9">
        <w:tab/>
      </w:r>
      <w:r w:rsidRPr="005D70D9">
        <w:tab/>
      </w:r>
      <w:r w:rsidRPr="006002BF">
        <w:rPr>
          <w:rFonts w:ascii="Courier New" w:hAnsi="Courier New" w:cs="Courier New"/>
          <w:lang w:eastAsia="zh-CN"/>
        </w:rPr>
        <w:t>ServingLocation &lt;&lt;datatype&gt;&gt;</w:t>
      </w:r>
    </w:p>
    <w:p w14:paraId="26411769"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p>
    <w:p w14:paraId="2A2BDEA1" w14:textId="77777777" w:rsidR="004F39FF" w:rsidRDefault="004F39FF" w:rsidP="004F39FF">
      <w:r>
        <w:t>This datatype represent the location which is to be served by the node.</w:t>
      </w:r>
    </w:p>
    <w:p w14:paraId="700884E7"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01B60672"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DF7786" w14:textId="77777777" w:rsidR="004F39FF" w:rsidRDefault="004F39FF" w:rsidP="00DF76D8">
            <w:pPr>
              <w:pStyle w:val="TAH"/>
            </w:pPr>
            <w:r>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F90ED8"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BB5308"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6D163A"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FA6B04"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E837EA" w14:textId="77777777" w:rsidR="004F39FF" w:rsidRDefault="004F39FF" w:rsidP="00DF76D8">
            <w:pPr>
              <w:pStyle w:val="TAH"/>
            </w:pPr>
            <w:r>
              <w:t>isNotifyable</w:t>
            </w:r>
          </w:p>
        </w:tc>
      </w:tr>
      <w:tr w:rsidR="004F39FF" w14:paraId="4BCF1B0A"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F21EF3F"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geographicalLocation</w:t>
            </w:r>
          </w:p>
        </w:tc>
        <w:tc>
          <w:tcPr>
            <w:tcW w:w="947" w:type="dxa"/>
            <w:tcBorders>
              <w:top w:val="single" w:sz="4" w:space="0" w:color="auto"/>
              <w:left w:val="single" w:sz="4" w:space="0" w:color="auto"/>
              <w:bottom w:val="single" w:sz="4" w:space="0" w:color="auto"/>
              <w:right w:val="single" w:sz="4" w:space="0" w:color="auto"/>
            </w:tcBorders>
          </w:tcPr>
          <w:p w14:paraId="13E427B2" w14:textId="77777777" w:rsidR="004F39FF" w:rsidRDefault="004F39FF" w:rsidP="00DF76D8">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32D3A00C"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BAFB1AA" w14:textId="77777777" w:rsidR="004F39FF" w:rsidRDefault="004F39FF" w:rsidP="00DF76D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1E3FC7A3"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0FDA7BE1" w14:textId="77777777" w:rsidR="004F39FF" w:rsidRDefault="004F39FF" w:rsidP="00DF76D8">
            <w:pPr>
              <w:pStyle w:val="TAL"/>
              <w:jc w:val="center"/>
              <w:rPr>
                <w:rFonts w:cs="Arial"/>
                <w:lang w:eastAsia="zh-CN"/>
              </w:rPr>
            </w:pPr>
            <w:r>
              <w:rPr>
                <w:rFonts w:cs="Arial"/>
                <w:lang w:eastAsia="zh-CN"/>
              </w:rPr>
              <w:t>T</w:t>
            </w:r>
          </w:p>
        </w:tc>
      </w:tr>
      <w:tr w:rsidR="004F39FF" w14:paraId="7BBD8EDA"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634D203A" w14:textId="170A2E78" w:rsidR="004F39FF" w:rsidRDefault="004F39FF" w:rsidP="004F39FF">
            <w:pPr>
              <w:pStyle w:val="TAL"/>
              <w:rPr>
                <w:rFonts w:ascii="Courier New" w:hAnsi="Courier New" w:cs="Courier New"/>
                <w:lang w:eastAsia="zh-CN"/>
              </w:rPr>
            </w:pPr>
            <w:r>
              <w:rPr>
                <w:rFonts w:ascii="Courier New" w:hAnsi="Courier New" w:cs="Courier New"/>
                <w:lang w:eastAsia="zh-CN"/>
              </w:rPr>
              <w:t>tAI</w:t>
            </w:r>
          </w:p>
        </w:tc>
        <w:tc>
          <w:tcPr>
            <w:tcW w:w="947" w:type="dxa"/>
            <w:tcBorders>
              <w:top w:val="single" w:sz="4" w:space="0" w:color="auto"/>
              <w:left w:val="single" w:sz="4" w:space="0" w:color="auto"/>
              <w:bottom w:val="single" w:sz="4" w:space="0" w:color="auto"/>
              <w:right w:val="single" w:sz="4" w:space="0" w:color="auto"/>
            </w:tcBorders>
          </w:tcPr>
          <w:p w14:paraId="20DA49DB" w14:textId="07739855" w:rsidR="004F39FF" w:rsidRDefault="004F39FF" w:rsidP="004F39FF">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715028E7" w14:textId="76F7314F" w:rsidR="004F39FF" w:rsidRDefault="004F39FF" w:rsidP="004F39FF">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B3E17A9" w14:textId="06E6F98C" w:rsidR="004F39FF" w:rsidRDefault="004F39FF" w:rsidP="004F39FF">
            <w:pPr>
              <w:pStyle w:val="TAL"/>
              <w:jc w:val="center"/>
              <w:rPr>
                <w:lang w:eastAsia="zh-CN"/>
              </w:rPr>
            </w:pPr>
            <w:r w:rsidRPr="008F3972">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81E7E0C" w14:textId="4E646C88" w:rsidR="004F39FF" w:rsidRDefault="004F39FF" w:rsidP="004F39FF">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4D6490F" w14:textId="592296BC" w:rsidR="004F39FF" w:rsidRDefault="004F39FF" w:rsidP="004F39FF">
            <w:pPr>
              <w:pStyle w:val="TAL"/>
              <w:jc w:val="center"/>
              <w:rPr>
                <w:rFonts w:cs="Arial"/>
                <w:lang w:eastAsia="zh-CN"/>
              </w:rPr>
            </w:pPr>
            <w:r>
              <w:rPr>
                <w:rFonts w:cs="Arial"/>
                <w:lang w:eastAsia="zh-CN"/>
              </w:rPr>
              <w:t>T</w:t>
            </w:r>
          </w:p>
        </w:tc>
      </w:tr>
      <w:tr w:rsidR="004F39FF" w14:paraId="1CB9D952"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21E2932"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A1F4180"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C209947"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9A50118"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A2800C9"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7BB2FDA7" w14:textId="77777777" w:rsidR="004F39FF" w:rsidRDefault="004F39FF" w:rsidP="00DF76D8">
            <w:pPr>
              <w:pStyle w:val="TAL"/>
              <w:jc w:val="center"/>
              <w:rPr>
                <w:rFonts w:cs="Arial"/>
                <w:lang w:eastAsia="zh-CN"/>
              </w:rPr>
            </w:pPr>
          </w:p>
        </w:tc>
      </w:tr>
    </w:tbl>
    <w:p w14:paraId="20D2D6C3" w14:textId="77777777" w:rsidR="004F39FF" w:rsidRDefault="004F39FF" w:rsidP="004F39FF">
      <w:pPr>
        <w:pStyle w:val="Heading4"/>
      </w:pPr>
      <w:r>
        <w:t>6.3.3.3</w:t>
      </w:r>
      <w:r>
        <w:tab/>
        <w:t>Attribute constraints</w:t>
      </w:r>
    </w:p>
    <w:tbl>
      <w:tblPr>
        <w:tblW w:w="0" w:type="auto"/>
        <w:jc w:val="center"/>
        <w:tblLook w:val="01E0" w:firstRow="1" w:lastRow="1" w:firstColumn="1" w:lastColumn="1" w:noHBand="0" w:noVBand="0"/>
      </w:tblPr>
      <w:tblGrid>
        <w:gridCol w:w="2377"/>
        <w:gridCol w:w="6646"/>
      </w:tblGrid>
      <w:tr w:rsidR="004F39FF" w14:paraId="727F4317" w14:textId="77777777" w:rsidTr="00DF76D8">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385C49D" w14:textId="77777777" w:rsidR="004F39FF" w:rsidRDefault="004F39FF" w:rsidP="00DF76D8">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DD4A9B4" w14:textId="77777777" w:rsidR="004F39FF" w:rsidRDefault="004F39FF" w:rsidP="00DF76D8">
            <w:pPr>
              <w:pStyle w:val="TAH"/>
            </w:pPr>
            <w:r>
              <w:t>Definition</w:t>
            </w:r>
          </w:p>
        </w:tc>
      </w:tr>
      <w:tr w:rsidR="004F39FF" w14:paraId="7174BA06" w14:textId="77777777" w:rsidTr="00DF76D8">
        <w:trPr>
          <w:trHeight w:val="500"/>
          <w:jc w:val="center"/>
        </w:trPr>
        <w:tc>
          <w:tcPr>
            <w:tcW w:w="2082" w:type="dxa"/>
            <w:tcBorders>
              <w:top w:val="single" w:sz="4" w:space="0" w:color="auto"/>
              <w:left w:val="single" w:sz="4" w:space="0" w:color="auto"/>
              <w:bottom w:val="single" w:sz="4" w:space="0" w:color="auto"/>
              <w:right w:val="single" w:sz="4" w:space="0" w:color="auto"/>
            </w:tcBorders>
            <w:hideMark/>
          </w:tcPr>
          <w:p w14:paraId="173DCE5B" w14:textId="77777777" w:rsidR="004F39FF" w:rsidRDefault="004F39FF" w:rsidP="00DF76D8">
            <w:pPr>
              <w:pStyle w:val="TAL"/>
              <w:rPr>
                <w:rFonts w:ascii="Courier New" w:hAnsi="Courier New" w:cs="Courier New"/>
                <w:b/>
              </w:rPr>
            </w:pPr>
            <w:r>
              <w:rPr>
                <w:rFonts w:ascii="Courier New" w:hAnsi="Courier New" w:cs="Courier New"/>
                <w:lang w:eastAsia="zh-CN"/>
              </w:rPr>
              <w:t xml:space="preserve">geographicalLocation </w:t>
            </w: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39223C6B" w14:textId="0C6E5F9C" w:rsidR="004F39FF" w:rsidRDefault="004F39FF" w:rsidP="004F39FF">
            <w:pPr>
              <w:rPr>
                <w:rFonts w:ascii="Arial" w:hAnsi="Arial" w:cs="Arial"/>
                <w:sz w:val="18"/>
                <w:szCs w:val="18"/>
              </w:rPr>
            </w:pPr>
            <w:r>
              <w:rPr>
                <w:rFonts w:ascii="Arial" w:hAnsi="Arial" w:cs="Arial"/>
                <w:sz w:val="18"/>
                <w:szCs w:val="18"/>
                <w:lang w:eastAsia="zh-CN"/>
              </w:rPr>
              <w:t xml:space="preserve">Condition: If the serving location is described with </w:t>
            </w:r>
            <w:r w:rsidRPr="00F477AF">
              <w:t>Geographical Service Area</w:t>
            </w:r>
            <w:r>
              <w:t xml:space="preserve"> [2].</w:t>
            </w:r>
          </w:p>
        </w:tc>
      </w:tr>
      <w:tr w:rsidR="004F39FF" w14:paraId="2FFB03A5" w14:textId="77777777" w:rsidTr="00DF76D8">
        <w:trPr>
          <w:trHeight w:val="500"/>
          <w:jc w:val="center"/>
        </w:trPr>
        <w:tc>
          <w:tcPr>
            <w:tcW w:w="2082" w:type="dxa"/>
            <w:tcBorders>
              <w:top w:val="single" w:sz="4" w:space="0" w:color="auto"/>
              <w:left w:val="single" w:sz="4" w:space="0" w:color="auto"/>
              <w:bottom w:val="single" w:sz="4" w:space="0" w:color="auto"/>
              <w:right w:val="single" w:sz="4" w:space="0" w:color="auto"/>
            </w:tcBorders>
          </w:tcPr>
          <w:p w14:paraId="26115A43" w14:textId="487617E1" w:rsidR="004F39FF" w:rsidRDefault="004F39FF" w:rsidP="00DF76D8">
            <w:pPr>
              <w:pStyle w:val="TAL"/>
              <w:rPr>
                <w:rFonts w:ascii="Courier New" w:hAnsi="Courier New" w:cs="Courier New"/>
                <w:lang w:eastAsia="zh-CN"/>
              </w:rPr>
            </w:pPr>
            <w:r>
              <w:rPr>
                <w:rFonts w:ascii="Courier New" w:hAnsi="Courier New" w:cs="Courier New"/>
                <w:lang w:eastAsia="zh-CN"/>
              </w:rPr>
              <w:t xml:space="preserve">tAI </w:t>
            </w:r>
            <w:r>
              <w:t>Support Qualifier</w:t>
            </w:r>
          </w:p>
        </w:tc>
        <w:tc>
          <w:tcPr>
            <w:tcW w:w="6646" w:type="dxa"/>
            <w:tcBorders>
              <w:top w:val="single" w:sz="4" w:space="0" w:color="auto"/>
              <w:left w:val="single" w:sz="4" w:space="0" w:color="auto"/>
              <w:bottom w:val="single" w:sz="4" w:space="0" w:color="auto"/>
              <w:right w:val="single" w:sz="4" w:space="0" w:color="auto"/>
            </w:tcBorders>
          </w:tcPr>
          <w:p w14:paraId="02C08D57" w14:textId="784056D6" w:rsidR="004F39FF" w:rsidRDefault="004F39FF" w:rsidP="004F39FF">
            <w:pPr>
              <w:rPr>
                <w:rFonts w:ascii="Arial" w:hAnsi="Arial" w:cs="Arial"/>
                <w:sz w:val="18"/>
                <w:szCs w:val="18"/>
                <w:lang w:eastAsia="zh-CN"/>
              </w:rPr>
            </w:pPr>
            <w:r>
              <w:rPr>
                <w:rFonts w:ascii="Arial" w:hAnsi="Arial" w:cs="Arial"/>
                <w:sz w:val="18"/>
                <w:szCs w:val="18"/>
                <w:lang w:eastAsia="zh-CN"/>
              </w:rPr>
              <w:t xml:space="preserve">Condition: If the serving location is described with </w:t>
            </w:r>
            <w:r w:rsidRPr="000C1A6B">
              <w:t>Topological Service Area</w:t>
            </w:r>
            <w:r>
              <w:t xml:space="preserve"> [2].</w:t>
            </w:r>
          </w:p>
        </w:tc>
      </w:tr>
    </w:tbl>
    <w:p w14:paraId="4BC79DE5" w14:textId="77777777" w:rsidR="004F39FF" w:rsidRPr="00F82E5F" w:rsidRDefault="004F39FF" w:rsidP="004F39FF"/>
    <w:p w14:paraId="44013993" w14:textId="77777777" w:rsidR="004F39FF" w:rsidRDefault="004F39FF" w:rsidP="004F39FF">
      <w:pPr>
        <w:pStyle w:val="Heading4"/>
      </w:pPr>
      <w:r>
        <w:rPr>
          <w:lang w:eastAsia="zh-CN"/>
        </w:rPr>
        <w:t>6.3.3.</w:t>
      </w:r>
      <w:r>
        <w:t>4</w:t>
      </w:r>
      <w:r>
        <w:tab/>
        <w:t>Notifications</w:t>
      </w:r>
    </w:p>
    <w:p w14:paraId="7E0A9F01" w14:textId="5B84B1EA" w:rsidR="004F39FF" w:rsidRDefault="004F39FF" w:rsidP="004F39FF">
      <w:r>
        <w:t>TBD.</w:t>
      </w:r>
    </w:p>
    <w:p w14:paraId="2B353E80" w14:textId="6A271F0F" w:rsidR="004F39FF" w:rsidRDefault="004F39FF" w:rsidP="0092242A">
      <w:pPr>
        <w:rPr>
          <w:lang w:eastAsia="zh-CN"/>
        </w:rPr>
      </w:pPr>
    </w:p>
    <w:p w14:paraId="7FDF05F3" w14:textId="02FEF158" w:rsidR="004F39FF" w:rsidRPr="005D70D9" w:rsidRDefault="004F39FF" w:rsidP="0092242A">
      <w:pPr>
        <w:pStyle w:val="Heading3"/>
      </w:pPr>
      <w:r>
        <w:rPr>
          <w:lang w:eastAsia="zh-CN"/>
        </w:rPr>
        <w:t>6</w:t>
      </w:r>
      <w:r w:rsidRPr="005D70D9">
        <w:rPr>
          <w:lang w:eastAsia="zh-CN"/>
        </w:rPr>
        <w:t>.3.</w:t>
      </w:r>
      <w:r>
        <w:rPr>
          <w:lang w:eastAsia="zh-CN"/>
        </w:rPr>
        <w:t>4</w:t>
      </w:r>
      <w:r w:rsidRPr="005D70D9">
        <w:tab/>
      </w:r>
      <w:r w:rsidRPr="0092242A">
        <w:rPr>
          <w:rFonts w:ascii="Courier New" w:hAnsi="Courier New" w:cs="Courier New"/>
          <w:lang w:eastAsia="zh-CN"/>
        </w:rPr>
        <w:tab/>
        <w:t>GeoLoc &lt;&lt;datatype&gt;&gt;</w:t>
      </w:r>
    </w:p>
    <w:p w14:paraId="29F44599" w14:textId="5A6B388E"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p>
    <w:p w14:paraId="1B1EBE0D" w14:textId="77777777" w:rsidR="004F39FF" w:rsidRDefault="004F39FF" w:rsidP="004F39FF">
      <w:r>
        <w:t>This datatype represent the g</w:t>
      </w:r>
      <w:r w:rsidRPr="00F82E5F">
        <w:t xml:space="preserve">eographical </w:t>
      </w:r>
      <w:r>
        <w:t>l</w:t>
      </w:r>
      <w:r w:rsidRPr="00F82E5F">
        <w:t>ocation</w:t>
      </w:r>
      <w:r>
        <w:t>.</w:t>
      </w:r>
    </w:p>
    <w:p w14:paraId="056DA66F" w14:textId="0FD995CE"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3168DB4B"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969C28" w14:textId="77777777" w:rsidR="004F39FF" w:rsidRDefault="004F39FF" w:rsidP="00DF76D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F18E56"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EE50FB"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A5A1ED"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41B493"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B93D13" w14:textId="77777777" w:rsidR="004F39FF" w:rsidRDefault="004F39FF" w:rsidP="00DF76D8">
            <w:pPr>
              <w:pStyle w:val="TAH"/>
            </w:pPr>
            <w:r>
              <w:t>isNotifyable</w:t>
            </w:r>
          </w:p>
        </w:tc>
      </w:tr>
      <w:tr w:rsidR="004F39FF" w14:paraId="1E72BC12"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4F45E421"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lat</w:t>
            </w:r>
          </w:p>
        </w:tc>
        <w:tc>
          <w:tcPr>
            <w:tcW w:w="947" w:type="dxa"/>
            <w:tcBorders>
              <w:top w:val="single" w:sz="4" w:space="0" w:color="auto"/>
              <w:left w:val="single" w:sz="4" w:space="0" w:color="auto"/>
              <w:bottom w:val="single" w:sz="4" w:space="0" w:color="auto"/>
              <w:right w:val="single" w:sz="4" w:space="0" w:color="auto"/>
            </w:tcBorders>
          </w:tcPr>
          <w:p w14:paraId="474DA599" w14:textId="68831858" w:rsidR="004F39FF" w:rsidDel="00C27ACA" w:rsidRDefault="004F39FF" w:rsidP="004F39F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8D6AFBC"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F2067E9" w14:textId="77777777" w:rsidR="004F39FF" w:rsidRDefault="004F39FF" w:rsidP="00DF76D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3F1A5C"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54E2DE30" w14:textId="77777777" w:rsidR="004F39FF" w:rsidRDefault="004F39FF" w:rsidP="00DF76D8">
            <w:pPr>
              <w:pStyle w:val="TAL"/>
              <w:jc w:val="center"/>
              <w:rPr>
                <w:rFonts w:cs="Arial"/>
                <w:lang w:eastAsia="zh-CN"/>
              </w:rPr>
            </w:pPr>
            <w:r>
              <w:rPr>
                <w:rFonts w:cs="Arial"/>
                <w:lang w:eastAsia="zh-CN"/>
              </w:rPr>
              <w:t>T</w:t>
            </w:r>
          </w:p>
        </w:tc>
      </w:tr>
      <w:tr w:rsidR="004F39FF" w14:paraId="795EE627"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2A5AFD8"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long</w:t>
            </w:r>
          </w:p>
        </w:tc>
        <w:tc>
          <w:tcPr>
            <w:tcW w:w="947" w:type="dxa"/>
            <w:tcBorders>
              <w:top w:val="single" w:sz="4" w:space="0" w:color="auto"/>
              <w:left w:val="single" w:sz="4" w:space="0" w:color="auto"/>
              <w:bottom w:val="single" w:sz="4" w:space="0" w:color="auto"/>
              <w:right w:val="single" w:sz="4" w:space="0" w:color="auto"/>
            </w:tcBorders>
          </w:tcPr>
          <w:p w14:paraId="1957B8E1" w14:textId="5AD9DABF" w:rsidR="004F39FF" w:rsidRDefault="004F39FF" w:rsidP="004F39F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55C472F"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023BFCC" w14:textId="77777777" w:rsidR="004F39FF" w:rsidRDefault="004F39FF" w:rsidP="00DF76D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681DA44"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3E9F1E6C" w14:textId="77777777" w:rsidR="004F39FF" w:rsidRDefault="004F39FF" w:rsidP="00DF76D8">
            <w:pPr>
              <w:pStyle w:val="TAL"/>
              <w:jc w:val="center"/>
              <w:rPr>
                <w:rFonts w:cs="Arial"/>
                <w:lang w:eastAsia="zh-CN"/>
              </w:rPr>
            </w:pPr>
            <w:r>
              <w:rPr>
                <w:rFonts w:cs="Arial"/>
                <w:lang w:eastAsia="zh-CN"/>
              </w:rPr>
              <w:t>T</w:t>
            </w:r>
          </w:p>
        </w:tc>
      </w:tr>
      <w:tr w:rsidR="004F39FF" w14:paraId="131D8806"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48B06CF7"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civicAddress</w:t>
            </w:r>
          </w:p>
        </w:tc>
        <w:tc>
          <w:tcPr>
            <w:tcW w:w="947" w:type="dxa"/>
            <w:tcBorders>
              <w:top w:val="single" w:sz="4" w:space="0" w:color="auto"/>
              <w:left w:val="single" w:sz="4" w:space="0" w:color="auto"/>
              <w:bottom w:val="single" w:sz="4" w:space="0" w:color="auto"/>
              <w:right w:val="single" w:sz="4" w:space="0" w:color="auto"/>
            </w:tcBorders>
          </w:tcPr>
          <w:p w14:paraId="335110E1" w14:textId="4CA467D1" w:rsidR="004F39FF" w:rsidRDefault="004F39FF" w:rsidP="00DF76D8">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80156B6"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6686F30" w14:textId="77777777" w:rsidR="004F39FF" w:rsidRDefault="004F39FF" w:rsidP="00DF76D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F7E73EF"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51325617" w14:textId="77777777" w:rsidR="004F39FF" w:rsidRDefault="004F39FF" w:rsidP="00DF76D8">
            <w:pPr>
              <w:pStyle w:val="TAL"/>
              <w:jc w:val="center"/>
              <w:rPr>
                <w:rFonts w:cs="Arial"/>
                <w:lang w:eastAsia="zh-CN"/>
              </w:rPr>
            </w:pPr>
            <w:r>
              <w:rPr>
                <w:rFonts w:cs="Arial"/>
                <w:lang w:eastAsia="zh-CN"/>
              </w:rPr>
              <w:t>T</w:t>
            </w:r>
          </w:p>
        </w:tc>
      </w:tr>
    </w:tbl>
    <w:p w14:paraId="6EF81595" w14:textId="641C4B1A" w:rsidR="004F39FF" w:rsidRDefault="004F39FF" w:rsidP="004F39FF">
      <w:pPr>
        <w:pStyle w:val="Heading4"/>
      </w:pPr>
      <w:r>
        <w:t>6.3.4.3</w:t>
      </w:r>
      <w:r>
        <w:tab/>
        <w:t>Attribute constraints</w:t>
      </w:r>
    </w:p>
    <w:p w14:paraId="616F2F48" w14:textId="77777777" w:rsidR="004F39FF" w:rsidRPr="00F82E5F" w:rsidRDefault="004F39FF" w:rsidP="004F39FF">
      <w:r>
        <w:t>None</w:t>
      </w:r>
    </w:p>
    <w:p w14:paraId="0175C72F" w14:textId="7C8CC922" w:rsidR="004F39FF" w:rsidRDefault="004F39FF" w:rsidP="004F39FF">
      <w:pPr>
        <w:pStyle w:val="Heading4"/>
      </w:pPr>
      <w:r>
        <w:rPr>
          <w:lang w:eastAsia="zh-CN"/>
        </w:rPr>
        <w:t>6.3.4.</w:t>
      </w:r>
      <w:r>
        <w:t>4</w:t>
      </w:r>
      <w:r>
        <w:tab/>
        <w:t>Notifications</w:t>
      </w:r>
    </w:p>
    <w:p w14:paraId="1E670A60" w14:textId="79ACCBED" w:rsidR="004F39FF" w:rsidRDefault="004F39FF" w:rsidP="004F39FF">
      <w:r>
        <w:t>TBD</w:t>
      </w:r>
    </w:p>
    <w:p w14:paraId="75183AD5" w14:textId="77777777" w:rsidR="006002BF" w:rsidRDefault="006002BF" w:rsidP="004F39FF"/>
    <w:p w14:paraId="2DA08C26" w14:textId="0E7C36A5" w:rsidR="0096187F" w:rsidRPr="0096187F" w:rsidRDefault="0096187F" w:rsidP="0096187F">
      <w:pPr>
        <w:pStyle w:val="Heading3"/>
        <w:rPr>
          <w:rFonts w:ascii="Courier New" w:hAnsi="Courier New" w:cs="Courier New"/>
          <w:lang w:eastAsia="zh-CN"/>
        </w:rPr>
      </w:pPr>
      <w:bookmarkStart w:id="65" w:name="_Toc59182745"/>
      <w:bookmarkStart w:id="66" w:name="_Toc59184211"/>
      <w:bookmarkStart w:id="67" w:name="_Toc59195146"/>
      <w:bookmarkStart w:id="68" w:name="_Toc59439573"/>
      <w:bookmarkStart w:id="69" w:name="_Toc67989996"/>
      <w:r>
        <w:rPr>
          <w:rFonts w:cs="Arial"/>
          <w:lang w:eastAsia="zh-CN"/>
        </w:rPr>
        <w:t>6.3.</w:t>
      </w:r>
      <w:r w:rsidR="006002BF">
        <w:rPr>
          <w:rFonts w:cs="Arial"/>
          <w:lang w:eastAsia="zh-CN"/>
        </w:rPr>
        <w:t>5</w:t>
      </w:r>
      <w:r>
        <w:rPr>
          <w:rFonts w:cs="Arial"/>
          <w:lang w:eastAsia="zh-CN"/>
        </w:rPr>
        <w:tab/>
      </w:r>
      <w:r w:rsidR="00DF76D8">
        <w:rPr>
          <w:rFonts w:cs="Arial"/>
          <w:lang w:eastAsia="zh-CN"/>
        </w:rPr>
        <w:t xml:space="preserve"> </w:t>
      </w:r>
      <w:r w:rsidRPr="0096187F">
        <w:rPr>
          <w:rFonts w:ascii="Courier New" w:hAnsi="Courier New" w:cs="Courier New"/>
          <w:lang w:eastAsia="zh-CN"/>
        </w:rPr>
        <w:t>ECSFunction</w:t>
      </w:r>
      <w:bookmarkEnd w:id="65"/>
      <w:bookmarkEnd w:id="66"/>
      <w:bookmarkEnd w:id="67"/>
      <w:bookmarkEnd w:id="68"/>
      <w:bookmarkEnd w:id="69"/>
    </w:p>
    <w:p w14:paraId="750B6642" w14:textId="3197C9B2" w:rsidR="0096187F" w:rsidRPr="0092242A" w:rsidRDefault="0096187F" w:rsidP="0096187F">
      <w:pPr>
        <w:rPr>
          <w:color w:val="FF0000"/>
        </w:rPr>
      </w:pPr>
      <w:r w:rsidRPr="0092242A">
        <w:rPr>
          <w:color w:val="FF0000"/>
          <w:lang w:val="en-US"/>
        </w:rPr>
        <w:t>Editor’s Note:  The definition of IOCs is not complete. It is expected additional attributes, as needed</w:t>
      </w:r>
    </w:p>
    <w:p w14:paraId="032D555E" w14:textId="0B373418" w:rsidR="0096187F" w:rsidRDefault="0096187F" w:rsidP="0096187F">
      <w:pPr>
        <w:pStyle w:val="Heading4"/>
      </w:pPr>
      <w:bookmarkStart w:id="70" w:name="_Toc59182746"/>
      <w:bookmarkStart w:id="71" w:name="_Toc59184212"/>
      <w:bookmarkStart w:id="72" w:name="_Toc59195147"/>
      <w:bookmarkStart w:id="73" w:name="_Toc59439574"/>
      <w:bookmarkStart w:id="74" w:name="_Toc67989997"/>
      <w:r>
        <w:rPr>
          <w:lang w:eastAsia="zh-CN"/>
        </w:rPr>
        <w:t>6.</w:t>
      </w:r>
      <w:r w:rsidR="006002BF">
        <w:rPr>
          <w:lang w:eastAsia="zh-CN"/>
        </w:rPr>
        <w:t>3</w:t>
      </w:r>
      <w:r>
        <w:t>.</w:t>
      </w:r>
      <w:r w:rsidR="006002BF">
        <w:t>5</w:t>
      </w:r>
      <w:r>
        <w:t>.1</w:t>
      </w:r>
      <w:r>
        <w:tab/>
        <w:t>Definition</w:t>
      </w:r>
      <w:bookmarkEnd w:id="70"/>
      <w:bookmarkEnd w:id="71"/>
      <w:bookmarkEnd w:id="72"/>
      <w:bookmarkEnd w:id="73"/>
      <w:bookmarkEnd w:id="74"/>
    </w:p>
    <w:p w14:paraId="7D30962A" w14:textId="3545BF13" w:rsidR="0096187F" w:rsidRDefault="0096187F" w:rsidP="0096187F">
      <w:r>
        <w:t xml:space="preserve">This IOC represents the ECS functionality for supporting </w:t>
      </w:r>
      <w:r w:rsidRPr="00C03ABD">
        <w:t>Edge Computing</w:t>
      </w:r>
      <w:r>
        <w:t>. For more information about the ECS, see 3GPP TS 23.558 [</w:t>
      </w:r>
      <w:r w:rsidR="00044EBC">
        <w:t>2</w:t>
      </w:r>
      <w:r>
        <w:t xml:space="preserve">]. </w:t>
      </w:r>
    </w:p>
    <w:p w14:paraId="4BFDD11B" w14:textId="5B9C89D5" w:rsidR="0096187F" w:rsidRDefault="0096187F" w:rsidP="0096187F">
      <w:pPr>
        <w:pStyle w:val="Heading4"/>
      </w:pPr>
      <w:bookmarkStart w:id="75" w:name="_Toc59182747"/>
      <w:bookmarkStart w:id="76" w:name="_Toc59184213"/>
      <w:bookmarkStart w:id="77" w:name="_Toc59195148"/>
      <w:bookmarkStart w:id="78" w:name="_Toc59439575"/>
      <w:bookmarkStart w:id="79" w:name="_Toc67989998"/>
      <w:r>
        <w:t>6.</w:t>
      </w:r>
      <w:r w:rsidR="006002BF">
        <w:t>3</w:t>
      </w:r>
      <w:r>
        <w:t>.</w:t>
      </w:r>
      <w:r w:rsidR="006002BF">
        <w:t>5</w:t>
      </w:r>
      <w:r>
        <w:t>.2</w:t>
      </w:r>
      <w:r>
        <w:tab/>
        <w:t>Attributes</w:t>
      </w:r>
      <w:bookmarkEnd w:id="75"/>
      <w:bookmarkEnd w:id="76"/>
      <w:bookmarkEnd w:id="77"/>
      <w:bookmarkEnd w:id="78"/>
      <w:bookmarkEnd w:id="79"/>
    </w:p>
    <w:p w14:paraId="634BCF59" w14:textId="05EF1DE5" w:rsidR="0096187F" w:rsidRPr="007B0EDF" w:rsidRDefault="0096187F" w:rsidP="0096187F">
      <w:r w:rsidRPr="007170F8">
        <w:t xml:space="preserve">The </w:t>
      </w:r>
      <w:r w:rsidRPr="007B0EDF">
        <w:t>ECS</w:t>
      </w:r>
      <w:r w:rsidRPr="007170F8">
        <w:t>Function IOC includes attributes inherited from ManagedFunction IOC (defined in TS 28.622[</w:t>
      </w:r>
      <w:r w:rsidR="00044EBC">
        <w:t>4</w:t>
      </w:r>
      <w:r w:rsidRPr="007170F8">
        <w:t>])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6187F" w14:paraId="6E18CDC6"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E5E81AA" w14:textId="77777777" w:rsidR="0096187F" w:rsidRDefault="0096187F" w:rsidP="00DF76D8">
            <w:pPr>
              <w:pStyle w:val="TAH"/>
            </w:pPr>
            <w:r>
              <w:lastRenderedPageBreak/>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A14C05" w14:textId="77777777" w:rsidR="0096187F" w:rsidRDefault="0096187F" w:rsidP="00DF76D8">
            <w:pPr>
              <w:pStyle w:val="TAH"/>
            </w:pPr>
            <w:r>
              <w:t>Support Qualifier</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8EE3FFF" w14:textId="77777777" w:rsidR="0096187F" w:rsidRDefault="0096187F" w:rsidP="00DF76D8">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719EDDB" w14:textId="77777777" w:rsidR="0096187F" w:rsidRDefault="0096187F" w:rsidP="00DF76D8">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8C6CAB1" w14:textId="77777777" w:rsidR="0096187F" w:rsidRDefault="0096187F" w:rsidP="00DF76D8">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5AC3DE" w14:textId="77777777" w:rsidR="0096187F" w:rsidRDefault="0096187F" w:rsidP="00DF76D8">
            <w:pPr>
              <w:pStyle w:val="TAH"/>
            </w:pPr>
            <w:r>
              <w:t>isNotifyable</w:t>
            </w:r>
          </w:p>
        </w:tc>
      </w:tr>
      <w:tr w:rsidR="0096187F" w14:paraId="27994D6D"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89B12A0" w14:textId="77777777" w:rsidR="0096187F" w:rsidRDefault="0096187F" w:rsidP="00DF76D8">
            <w:pPr>
              <w:pStyle w:val="TAL"/>
              <w:rPr>
                <w:rFonts w:ascii="Courier New" w:hAnsi="Courier New" w:cs="Courier New"/>
                <w:lang w:eastAsia="zh-CN"/>
              </w:rPr>
            </w:pPr>
            <w:r>
              <w:rPr>
                <w:rFonts w:ascii="Courier New" w:hAnsi="Courier New" w:cs="Courier New"/>
                <w:lang w:eastAsia="zh-CN"/>
              </w:rPr>
              <w:t>ecsAddress</w:t>
            </w:r>
          </w:p>
        </w:tc>
        <w:tc>
          <w:tcPr>
            <w:tcW w:w="1204" w:type="dxa"/>
            <w:tcBorders>
              <w:top w:val="single" w:sz="4" w:space="0" w:color="auto"/>
              <w:left w:val="single" w:sz="4" w:space="0" w:color="auto"/>
              <w:bottom w:val="single" w:sz="4" w:space="0" w:color="auto"/>
              <w:right w:val="single" w:sz="4" w:space="0" w:color="auto"/>
            </w:tcBorders>
            <w:hideMark/>
          </w:tcPr>
          <w:p w14:paraId="00265AF9" w14:textId="77777777" w:rsidR="0096187F" w:rsidRDefault="0096187F" w:rsidP="00DF76D8">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A7CA393" w14:textId="77777777" w:rsidR="0096187F" w:rsidRDefault="0096187F" w:rsidP="00DF76D8">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A9C232E" w14:textId="77777777" w:rsidR="0096187F" w:rsidRDefault="0096187F" w:rsidP="00DF76D8">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2FE8FB3" w14:textId="77777777" w:rsidR="0096187F" w:rsidRDefault="0096187F" w:rsidP="00DF76D8">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DBA6C3" w14:textId="77777777" w:rsidR="0096187F" w:rsidRDefault="0096187F" w:rsidP="00DF76D8">
            <w:pPr>
              <w:pStyle w:val="TAL"/>
              <w:jc w:val="center"/>
            </w:pPr>
            <w:r>
              <w:rPr>
                <w:rFonts w:cs="Arial"/>
                <w:lang w:eastAsia="zh-CN"/>
              </w:rPr>
              <w:t>T</w:t>
            </w:r>
          </w:p>
        </w:tc>
      </w:tr>
      <w:tr w:rsidR="0096187F" w14:paraId="3A30EE89"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F3C061F" w14:textId="77777777" w:rsidR="0096187F" w:rsidRDefault="0096187F" w:rsidP="00DF76D8">
            <w:pPr>
              <w:pStyle w:val="TAL"/>
              <w:rPr>
                <w:rFonts w:ascii="Courier New" w:hAnsi="Courier New" w:cs="Courier New"/>
                <w:lang w:eastAsia="zh-CN"/>
              </w:rPr>
            </w:pPr>
            <w:r>
              <w:rPr>
                <w:rFonts w:ascii="Courier New" w:hAnsi="Courier New" w:cs="Courier New"/>
              </w:rPr>
              <w:t>provider</w:t>
            </w:r>
            <w:r w:rsidRPr="00C03ABD">
              <w:rPr>
                <w:rFonts w:ascii="Courier New" w:hAnsi="Courier New" w:cs="Courier New"/>
              </w:rPr>
              <w:t>Identifier</w:t>
            </w:r>
          </w:p>
        </w:tc>
        <w:tc>
          <w:tcPr>
            <w:tcW w:w="1204" w:type="dxa"/>
            <w:tcBorders>
              <w:top w:val="single" w:sz="4" w:space="0" w:color="auto"/>
              <w:left w:val="single" w:sz="4" w:space="0" w:color="auto"/>
              <w:bottom w:val="single" w:sz="4" w:space="0" w:color="auto"/>
              <w:right w:val="single" w:sz="4" w:space="0" w:color="auto"/>
            </w:tcBorders>
            <w:hideMark/>
          </w:tcPr>
          <w:p w14:paraId="7CC39D96" w14:textId="77777777" w:rsidR="0096187F" w:rsidRDefault="0096187F" w:rsidP="00DF76D8">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77818AE2" w14:textId="77777777" w:rsidR="0096187F" w:rsidRDefault="0096187F" w:rsidP="00DF76D8">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3FBA08FF" w14:textId="77777777" w:rsidR="0096187F" w:rsidRDefault="0096187F" w:rsidP="00DF76D8">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5EF7F314" w14:textId="77777777" w:rsidR="0096187F" w:rsidRDefault="0096187F" w:rsidP="00DF76D8">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69353B4D" w14:textId="77777777" w:rsidR="0096187F" w:rsidRDefault="0096187F" w:rsidP="00DF76D8">
            <w:pPr>
              <w:pStyle w:val="TAC"/>
              <w:rPr>
                <w:rFonts w:cs="Arial"/>
                <w:lang w:eastAsia="zh-CN"/>
              </w:rPr>
            </w:pPr>
            <w:r>
              <w:rPr>
                <w:lang w:eastAsia="zh-CN"/>
              </w:rPr>
              <w:t>T</w:t>
            </w:r>
          </w:p>
        </w:tc>
      </w:tr>
      <w:tr w:rsidR="0096187F" w14:paraId="5A2BC444"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tcPr>
          <w:p w14:paraId="023BD763" w14:textId="77777777" w:rsidR="0096187F" w:rsidRDefault="0096187F" w:rsidP="00DF76D8">
            <w:pPr>
              <w:pStyle w:val="TAL"/>
              <w:rPr>
                <w:rFonts w:ascii="Courier New" w:hAnsi="Courier New" w:cs="Courier New"/>
              </w:rPr>
            </w:pPr>
            <w:r w:rsidRPr="00640CB8">
              <w:rPr>
                <w:rFonts w:ascii="Courier New" w:hAnsi="Courier New" w:cs="Courier New"/>
              </w:rPr>
              <w:t>eDNConnectionInfo</w:t>
            </w:r>
          </w:p>
        </w:tc>
        <w:tc>
          <w:tcPr>
            <w:tcW w:w="1204" w:type="dxa"/>
            <w:tcBorders>
              <w:top w:val="single" w:sz="4" w:space="0" w:color="auto"/>
              <w:left w:val="single" w:sz="4" w:space="0" w:color="auto"/>
              <w:bottom w:val="single" w:sz="4" w:space="0" w:color="auto"/>
              <w:right w:val="single" w:sz="4" w:space="0" w:color="auto"/>
            </w:tcBorders>
          </w:tcPr>
          <w:p w14:paraId="4CC2ADBB" w14:textId="77777777" w:rsidR="0096187F" w:rsidRDefault="0096187F" w:rsidP="00DF76D8">
            <w:pPr>
              <w:pStyle w:val="TAC"/>
            </w:pPr>
            <w:r>
              <w:t>M</w:t>
            </w:r>
          </w:p>
        </w:tc>
        <w:tc>
          <w:tcPr>
            <w:tcW w:w="1232" w:type="dxa"/>
            <w:tcBorders>
              <w:top w:val="single" w:sz="4" w:space="0" w:color="auto"/>
              <w:left w:val="single" w:sz="4" w:space="0" w:color="auto"/>
              <w:bottom w:val="single" w:sz="4" w:space="0" w:color="auto"/>
              <w:right w:val="single" w:sz="4" w:space="0" w:color="auto"/>
            </w:tcBorders>
          </w:tcPr>
          <w:p w14:paraId="638FC4B0" w14:textId="77777777" w:rsidR="0096187F" w:rsidRDefault="0096187F" w:rsidP="00DF76D8">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79780B" w14:textId="77777777" w:rsidR="0096187F" w:rsidRDefault="0096187F" w:rsidP="00DF76D8">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7FF0B3F" w14:textId="77777777" w:rsidR="0096187F" w:rsidRDefault="0096187F" w:rsidP="00DF76D8">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E5F5423" w14:textId="77777777" w:rsidR="0096187F" w:rsidRDefault="0096187F" w:rsidP="00DF76D8">
            <w:pPr>
              <w:pStyle w:val="TAC"/>
              <w:rPr>
                <w:lang w:eastAsia="zh-CN"/>
              </w:rPr>
            </w:pPr>
            <w:r>
              <w:rPr>
                <w:rFonts w:cs="Arial"/>
                <w:lang w:eastAsia="zh-CN"/>
              </w:rPr>
              <w:t>T</w:t>
            </w:r>
          </w:p>
        </w:tc>
      </w:tr>
    </w:tbl>
    <w:p w14:paraId="5C1540CA" w14:textId="77777777" w:rsidR="0096187F" w:rsidRDefault="0096187F" w:rsidP="0096187F"/>
    <w:p w14:paraId="3663684A" w14:textId="30664C76" w:rsidR="0096187F" w:rsidRDefault="0096187F" w:rsidP="0096187F">
      <w:pPr>
        <w:pStyle w:val="Heading4"/>
      </w:pPr>
      <w:bookmarkStart w:id="80" w:name="_Toc59183173"/>
      <w:bookmarkStart w:id="81" w:name="_Toc59184639"/>
      <w:bookmarkStart w:id="82" w:name="_Toc59195574"/>
      <w:bookmarkStart w:id="83" w:name="_Toc59440001"/>
      <w:bookmarkStart w:id="84" w:name="_Toc67990424"/>
      <w:r>
        <w:t>6.</w:t>
      </w:r>
      <w:r w:rsidR="006002BF">
        <w:t>3</w:t>
      </w:r>
      <w:r>
        <w:t>.</w:t>
      </w:r>
      <w:r w:rsidR="006002BF">
        <w:t>5</w:t>
      </w:r>
      <w:r>
        <w:t>.3</w:t>
      </w:r>
      <w:r>
        <w:tab/>
        <w:t>Attribute constraints</w:t>
      </w:r>
      <w:bookmarkEnd w:id="80"/>
      <w:bookmarkEnd w:id="81"/>
      <w:bookmarkEnd w:id="82"/>
      <w:bookmarkEnd w:id="83"/>
      <w:bookmarkEnd w:id="84"/>
    </w:p>
    <w:p w14:paraId="1EA4AFBC" w14:textId="77777777" w:rsidR="0096187F" w:rsidRDefault="0096187F" w:rsidP="006002BF">
      <w:r>
        <w:t>None</w:t>
      </w:r>
    </w:p>
    <w:p w14:paraId="2EF67266" w14:textId="77777777" w:rsidR="0096187F" w:rsidRDefault="0096187F" w:rsidP="006002BF"/>
    <w:p w14:paraId="3F8F8840" w14:textId="3E641DB4" w:rsidR="0096187F" w:rsidRPr="00640CB8" w:rsidRDefault="0096187F" w:rsidP="006002BF">
      <w:pPr>
        <w:pStyle w:val="Heading3"/>
      </w:pPr>
      <w:r w:rsidRPr="00640CB8">
        <w:rPr>
          <w:lang w:eastAsia="zh-CN"/>
        </w:rPr>
        <w:t>6.</w:t>
      </w:r>
      <w:r w:rsidR="006002BF">
        <w:rPr>
          <w:lang w:eastAsia="zh-CN"/>
        </w:rPr>
        <w:t>3</w:t>
      </w:r>
      <w:r w:rsidRPr="00640CB8">
        <w:rPr>
          <w:lang w:eastAsia="zh-CN"/>
        </w:rPr>
        <w:t>.</w:t>
      </w:r>
      <w:r w:rsidR="006002BF">
        <w:rPr>
          <w:lang w:eastAsia="zh-CN"/>
        </w:rPr>
        <w:t>6</w:t>
      </w:r>
      <w:r w:rsidRPr="00640CB8">
        <w:tab/>
      </w:r>
      <w:r w:rsidRPr="00640CB8">
        <w:tab/>
      </w:r>
      <w:r w:rsidRPr="006002BF">
        <w:rPr>
          <w:rFonts w:ascii="Courier New" w:hAnsi="Courier New" w:cs="Courier New"/>
          <w:lang w:eastAsia="zh-CN"/>
        </w:rPr>
        <w:t>EDNConnectionInfo &lt;&lt;datatype&gt;&gt;</w:t>
      </w:r>
    </w:p>
    <w:p w14:paraId="006AC6E3" w14:textId="425D85B3" w:rsidR="0096187F" w:rsidRPr="00640CB8" w:rsidRDefault="0096187F" w:rsidP="0096187F">
      <w:pPr>
        <w:rPr>
          <w:rFonts w:ascii="Arial" w:hAnsi="Arial"/>
          <w:sz w:val="24"/>
        </w:rPr>
      </w:pPr>
      <w:r w:rsidRPr="00640CB8">
        <w:rPr>
          <w:rFonts w:ascii="Arial" w:hAnsi="Arial"/>
          <w:sz w:val="24"/>
        </w:rPr>
        <w:t>6.</w:t>
      </w:r>
      <w:r w:rsidR="006002BF">
        <w:rPr>
          <w:rFonts w:ascii="Arial" w:hAnsi="Arial"/>
          <w:sz w:val="24"/>
        </w:rPr>
        <w:t>3</w:t>
      </w:r>
      <w:r w:rsidRPr="00640CB8">
        <w:rPr>
          <w:rFonts w:ascii="Arial" w:hAnsi="Arial"/>
          <w:sz w:val="24"/>
        </w:rPr>
        <w:t>.</w:t>
      </w:r>
      <w:r w:rsidR="006002BF">
        <w:rPr>
          <w:rFonts w:ascii="Arial" w:hAnsi="Arial"/>
          <w:sz w:val="24"/>
        </w:rPr>
        <w:t>6</w:t>
      </w:r>
      <w:r w:rsidRPr="00640CB8">
        <w:rPr>
          <w:rFonts w:ascii="Arial" w:hAnsi="Arial"/>
          <w:sz w:val="24"/>
        </w:rPr>
        <w:t xml:space="preserve">.1 </w:t>
      </w:r>
      <w:r w:rsidRPr="00640CB8">
        <w:rPr>
          <w:rFonts w:ascii="Arial" w:hAnsi="Arial"/>
          <w:sz w:val="24"/>
        </w:rPr>
        <w:tab/>
      </w:r>
      <w:r w:rsidRPr="00640CB8">
        <w:rPr>
          <w:rFonts w:ascii="Arial" w:hAnsi="Arial"/>
          <w:sz w:val="24"/>
        </w:rPr>
        <w:tab/>
        <w:t>Definition</w:t>
      </w:r>
    </w:p>
    <w:p w14:paraId="1B5C9875" w14:textId="77777777" w:rsidR="0096187F" w:rsidRPr="00640CB8" w:rsidRDefault="0096187F" w:rsidP="0096187F">
      <w:r w:rsidRPr="00640CB8">
        <w:t>This datatype represent the EDN connection information.</w:t>
      </w:r>
    </w:p>
    <w:p w14:paraId="4A517781" w14:textId="3B76FC3B" w:rsidR="0096187F" w:rsidRPr="00640CB8" w:rsidRDefault="0096187F" w:rsidP="0096187F">
      <w:pPr>
        <w:rPr>
          <w:rFonts w:ascii="Arial" w:hAnsi="Arial"/>
          <w:sz w:val="24"/>
        </w:rPr>
      </w:pPr>
      <w:r w:rsidRPr="00640CB8">
        <w:rPr>
          <w:rFonts w:ascii="Arial" w:hAnsi="Arial"/>
          <w:sz w:val="24"/>
        </w:rPr>
        <w:t>6.</w:t>
      </w:r>
      <w:r w:rsidR="006002BF">
        <w:rPr>
          <w:rFonts w:ascii="Arial" w:hAnsi="Arial"/>
          <w:sz w:val="24"/>
        </w:rPr>
        <w:t>3</w:t>
      </w:r>
      <w:r w:rsidRPr="00640CB8">
        <w:rPr>
          <w:rFonts w:ascii="Arial" w:hAnsi="Arial"/>
          <w:sz w:val="24"/>
        </w:rPr>
        <w:t>.</w:t>
      </w:r>
      <w:r w:rsidR="006002BF">
        <w:rPr>
          <w:rFonts w:ascii="Arial" w:hAnsi="Arial"/>
          <w:sz w:val="24"/>
        </w:rPr>
        <w:t>6</w:t>
      </w:r>
      <w:r w:rsidRPr="00640CB8">
        <w:rPr>
          <w:rFonts w:ascii="Arial" w:hAnsi="Arial"/>
          <w:sz w:val="24"/>
        </w:rPr>
        <w:t>.2</w:t>
      </w:r>
      <w:r w:rsidRPr="00640CB8">
        <w:rPr>
          <w:rFonts w:ascii="Arial" w:hAnsi="Arial"/>
          <w:sz w:val="24"/>
        </w:rPr>
        <w:tab/>
      </w:r>
      <w:r w:rsidRPr="00640CB8">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96187F" w:rsidRPr="00640CB8" w14:paraId="367A4A62"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625B48"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549900"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7E3F30"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4AD208"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685339"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4D6721"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isNotifyable</w:t>
            </w:r>
          </w:p>
        </w:tc>
      </w:tr>
      <w:tr w:rsidR="0096187F" w:rsidRPr="00640CB8" w14:paraId="6DDD65E0"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0C8472F0" w14:textId="77777777" w:rsidR="0096187F" w:rsidRPr="00640CB8" w:rsidRDefault="0096187F" w:rsidP="00DF76D8">
            <w:pPr>
              <w:keepNext/>
              <w:keepLines/>
              <w:spacing w:after="0"/>
              <w:rPr>
                <w:rFonts w:ascii="Courier New" w:hAnsi="Courier New" w:cs="Courier New"/>
                <w:sz w:val="18"/>
                <w:lang w:eastAsia="zh-CN"/>
              </w:rPr>
            </w:pPr>
            <w:r w:rsidRPr="00640CB8">
              <w:rPr>
                <w:rFonts w:ascii="Courier New" w:hAnsi="Courier New" w:cs="Courier New"/>
                <w:sz w:val="18"/>
                <w:lang w:eastAsia="zh-CN"/>
              </w:rPr>
              <w:t>dNN</w:t>
            </w:r>
          </w:p>
        </w:tc>
        <w:tc>
          <w:tcPr>
            <w:tcW w:w="947" w:type="dxa"/>
            <w:tcBorders>
              <w:top w:val="single" w:sz="4" w:space="0" w:color="auto"/>
              <w:left w:val="single" w:sz="4" w:space="0" w:color="auto"/>
              <w:bottom w:val="single" w:sz="4" w:space="0" w:color="auto"/>
              <w:right w:val="single" w:sz="4" w:space="0" w:color="auto"/>
            </w:tcBorders>
          </w:tcPr>
          <w:p w14:paraId="503A12CA"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sz w:val="18"/>
              </w:rPr>
              <w:t>M</w:t>
            </w:r>
          </w:p>
        </w:tc>
        <w:tc>
          <w:tcPr>
            <w:tcW w:w="1320" w:type="dxa"/>
            <w:tcBorders>
              <w:top w:val="single" w:sz="4" w:space="0" w:color="auto"/>
              <w:left w:val="single" w:sz="4" w:space="0" w:color="auto"/>
              <w:bottom w:val="single" w:sz="4" w:space="0" w:color="auto"/>
              <w:right w:val="single" w:sz="4" w:space="0" w:color="auto"/>
            </w:tcBorders>
          </w:tcPr>
          <w:p w14:paraId="5EEFB2A9"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2CA5F116"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cs="Arial"/>
                <w:sz w:val="18"/>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51E9DD9"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329A8B43" w14:textId="77777777" w:rsidR="0096187F" w:rsidRPr="00640CB8" w:rsidRDefault="0096187F" w:rsidP="00DF76D8">
            <w:pPr>
              <w:keepNext/>
              <w:keepLines/>
              <w:spacing w:after="0"/>
              <w:jc w:val="center"/>
              <w:rPr>
                <w:rFonts w:ascii="Arial" w:hAnsi="Arial" w:cs="Arial"/>
                <w:sz w:val="18"/>
                <w:lang w:eastAsia="zh-CN"/>
              </w:rPr>
            </w:pPr>
            <w:r w:rsidRPr="00640CB8">
              <w:rPr>
                <w:rFonts w:ascii="Arial" w:hAnsi="Arial" w:cs="Arial"/>
                <w:sz w:val="18"/>
                <w:lang w:eastAsia="zh-CN"/>
              </w:rPr>
              <w:t>T</w:t>
            </w:r>
          </w:p>
        </w:tc>
      </w:tr>
      <w:tr w:rsidR="0096187F" w:rsidRPr="00640CB8" w14:paraId="4953B972"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619A28BA" w14:textId="77777777" w:rsidR="0096187F" w:rsidRPr="00640CB8" w:rsidRDefault="0096187F" w:rsidP="00DF76D8">
            <w:pPr>
              <w:keepNext/>
              <w:keepLines/>
              <w:spacing w:after="0"/>
              <w:rPr>
                <w:rFonts w:ascii="Courier New" w:hAnsi="Courier New" w:cs="Courier New"/>
                <w:sz w:val="18"/>
                <w:lang w:eastAsia="zh-CN"/>
              </w:rPr>
            </w:pPr>
            <w:r w:rsidRPr="00640CB8">
              <w:rPr>
                <w:rFonts w:ascii="Courier New" w:hAnsi="Courier New" w:cs="Courier New"/>
                <w:sz w:val="18"/>
                <w:lang w:eastAsia="zh-CN"/>
              </w:rPr>
              <w:t>eDNServiceArea</w:t>
            </w:r>
          </w:p>
        </w:tc>
        <w:tc>
          <w:tcPr>
            <w:tcW w:w="947" w:type="dxa"/>
            <w:tcBorders>
              <w:top w:val="single" w:sz="4" w:space="0" w:color="auto"/>
              <w:left w:val="single" w:sz="4" w:space="0" w:color="auto"/>
              <w:bottom w:val="single" w:sz="4" w:space="0" w:color="auto"/>
              <w:right w:val="single" w:sz="4" w:space="0" w:color="auto"/>
            </w:tcBorders>
          </w:tcPr>
          <w:p w14:paraId="72194634"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sz w:val="18"/>
              </w:rPr>
              <w:t>M</w:t>
            </w:r>
          </w:p>
        </w:tc>
        <w:tc>
          <w:tcPr>
            <w:tcW w:w="1320" w:type="dxa"/>
            <w:tcBorders>
              <w:top w:val="single" w:sz="4" w:space="0" w:color="auto"/>
              <w:left w:val="single" w:sz="4" w:space="0" w:color="auto"/>
              <w:bottom w:val="single" w:sz="4" w:space="0" w:color="auto"/>
              <w:right w:val="single" w:sz="4" w:space="0" w:color="auto"/>
            </w:tcBorders>
          </w:tcPr>
          <w:p w14:paraId="4EA7228A"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7CE4E677"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cs="Arial"/>
                <w:sz w:val="18"/>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46A575E"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2EA69FF8" w14:textId="77777777" w:rsidR="0096187F" w:rsidRPr="00640CB8" w:rsidRDefault="0096187F" w:rsidP="00DF76D8">
            <w:pPr>
              <w:keepNext/>
              <w:keepLines/>
              <w:spacing w:after="0"/>
              <w:jc w:val="center"/>
              <w:rPr>
                <w:rFonts w:ascii="Arial" w:hAnsi="Arial" w:cs="Arial"/>
                <w:sz w:val="18"/>
                <w:lang w:eastAsia="zh-CN"/>
              </w:rPr>
            </w:pPr>
            <w:r w:rsidRPr="00640CB8">
              <w:rPr>
                <w:rFonts w:ascii="Arial" w:hAnsi="Arial" w:cs="Arial"/>
                <w:sz w:val="18"/>
                <w:lang w:eastAsia="zh-CN"/>
              </w:rPr>
              <w:t>T</w:t>
            </w:r>
          </w:p>
        </w:tc>
      </w:tr>
      <w:tr w:rsidR="0096187F" w:rsidRPr="00640CB8" w14:paraId="2FADA9DB"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2BFE27C7" w14:textId="77777777" w:rsidR="0096187F" w:rsidRPr="00640CB8" w:rsidRDefault="0096187F" w:rsidP="00DF76D8">
            <w:pPr>
              <w:keepNext/>
              <w:keepLines/>
              <w:spacing w:after="0"/>
              <w:rPr>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048BD35"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18F71C6" w14:textId="77777777" w:rsidR="0096187F" w:rsidRPr="00640CB8" w:rsidRDefault="0096187F" w:rsidP="00DF76D8">
            <w:pPr>
              <w:keepNext/>
              <w:keepLines/>
              <w:spacing w:after="0"/>
              <w:jc w:val="center"/>
              <w:rPr>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470C7266"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438D991B" w14:textId="77777777" w:rsidR="0096187F" w:rsidRPr="00640CB8" w:rsidRDefault="0096187F" w:rsidP="00DF76D8">
            <w:pPr>
              <w:keepNext/>
              <w:keepLines/>
              <w:spacing w:after="0"/>
              <w:jc w:val="center"/>
              <w:rPr>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2A3789C9" w14:textId="77777777" w:rsidR="0096187F" w:rsidRPr="00640CB8" w:rsidRDefault="0096187F" w:rsidP="00DF76D8">
            <w:pPr>
              <w:keepNext/>
              <w:keepLines/>
              <w:spacing w:after="0"/>
              <w:jc w:val="center"/>
              <w:rPr>
                <w:rFonts w:ascii="Arial" w:hAnsi="Arial" w:cs="Arial"/>
                <w:sz w:val="18"/>
                <w:lang w:eastAsia="zh-CN"/>
              </w:rPr>
            </w:pPr>
          </w:p>
        </w:tc>
      </w:tr>
      <w:tr w:rsidR="0096187F" w:rsidRPr="00640CB8" w14:paraId="44BA9A43"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459F520" w14:textId="77777777" w:rsidR="0096187F" w:rsidRPr="00640CB8" w:rsidRDefault="0096187F" w:rsidP="00DF76D8">
            <w:pPr>
              <w:keepNext/>
              <w:keepLines/>
              <w:spacing w:after="0"/>
              <w:rPr>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A1D99CC"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CA22AC2" w14:textId="77777777" w:rsidR="0096187F" w:rsidRPr="00640CB8" w:rsidRDefault="0096187F" w:rsidP="00DF76D8">
            <w:pPr>
              <w:keepNext/>
              <w:keepLines/>
              <w:spacing w:after="0"/>
              <w:jc w:val="center"/>
              <w:rPr>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544F33DC"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D856186" w14:textId="77777777" w:rsidR="0096187F" w:rsidRPr="00640CB8" w:rsidRDefault="0096187F" w:rsidP="00DF76D8">
            <w:pPr>
              <w:keepNext/>
              <w:keepLines/>
              <w:spacing w:after="0"/>
              <w:jc w:val="center"/>
              <w:rPr>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00FB5362" w14:textId="77777777" w:rsidR="0096187F" w:rsidRPr="00640CB8" w:rsidRDefault="0096187F" w:rsidP="00DF76D8">
            <w:pPr>
              <w:keepNext/>
              <w:keepLines/>
              <w:spacing w:after="0"/>
              <w:jc w:val="center"/>
              <w:rPr>
                <w:rFonts w:ascii="Arial" w:hAnsi="Arial" w:cs="Arial"/>
                <w:sz w:val="18"/>
                <w:lang w:eastAsia="zh-CN"/>
              </w:rPr>
            </w:pPr>
          </w:p>
        </w:tc>
      </w:tr>
    </w:tbl>
    <w:p w14:paraId="45BCD701" w14:textId="7CA2E45E" w:rsidR="0096187F" w:rsidRPr="00640CB8" w:rsidRDefault="0096187F" w:rsidP="0096187F">
      <w:pPr>
        <w:keepNext/>
        <w:keepLines/>
        <w:spacing w:before="120"/>
        <w:ind w:left="1418" w:hanging="1418"/>
        <w:outlineLvl w:val="3"/>
        <w:rPr>
          <w:rFonts w:ascii="Arial" w:hAnsi="Arial"/>
          <w:sz w:val="24"/>
        </w:rPr>
      </w:pPr>
      <w:r w:rsidRPr="00640CB8">
        <w:rPr>
          <w:rFonts w:ascii="Arial" w:hAnsi="Arial"/>
          <w:sz w:val="24"/>
        </w:rPr>
        <w:t>6.3.</w:t>
      </w:r>
      <w:r w:rsidR="006002BF">
        <w:rPr>
          <w:rFonts w:ascii="Arial" w:hAnsi="Arial"/>
          <w:sz w:val="24"/>
        </w:rPr>
        <w:t>6</w:t>
      </w:r>
      <w:r w:rsidRPr="00640CB8">
        <w:rPr>
          <w:rFonts w:ascii="Arial" w:hAnsi="Arial"/>
          <w:sz w:val="24"/>
        </w:rPr>
        <w:t>.3</w:t>
      </w:r>
      <w:r w:rsidRPr="00640CB8">
        <w:rPr>
          <w:rFonts w:ascii="Arial" w:hAnsi="Arial"/>
          <w:sz w:val="24"/>
        </w:rPr>
        <w:tab/>
        <w:t>Attribute constraints</w:t>
      </w:r>
    </w:p>
    <w:p w14:paraId="78911E6C" w14:textId="77777777" w:rsidR="0096187F" w:rsidRPr="00640CB8" w:rsidRDefault="0096187F" w:rsidP="0096187F">
      <w:r w:rsidRPr="00640CB8">
        <w:t>None</w:t>
      </w:r>
    </w:p>
    <w:p w14:paraId="2E8442E4" w14:textId="77777777" w:rsidR="0096187F" w:rsidRDefault="0096187F" w:rsidP="004F39FF"/>
    <w:p w14:paraId="0AA34F87" w14:textId="77777777" w:rsidR="004F39FF" w:rsidRDefault="004F39FF" w:rsidP="004F39FF">
      <w:pPr>
        <w:pStyle w:val="Heading2"/>
      </w:pPr>
      <w:r>
        <w:t>6.4</w:t>
      </w:r>
      <w:r>
        <w:tab/>
        <w:t>Attribute definition</w:t>
      </w:r>
    </w:p>
    <w:p w14:paraId="362EB779" w14:textId="77777777" w:rsidR="004F39FF" w:rsidRDefault="004F39FF" w:rsidP="004F39FF">
      <w:pPr>
        <w:rPr>
          <w:rFonts w:ascii="Arial" w:hAnsi="Arial"/>
          <w:sz w:val="28"/>
          <w:lang w:eastAsia="zh-CN"/>
        </w:rPr>
      </w:pPr>
      <w:r>
        <w:rPr>
          <w:rFonts w:ascii="Arial" w:hAnsi="Arial"/>
          <w:sz w:val="28"/>
          <w:lang w:eastAsia="zh-CN"/>
        </w:rPr>
        <w:t>6</w:t>
      </w:r>
      <w:r w:rsidRPr="00F30C40">
        <w:rPr>
          <w:rFonts w:ascii="Arial" w:hAnsi="Arial"/>
          <w:sz w:val="28"/>
          <w:lang w:eastAsia="zh-CN"/>
        </w:rPr>
        <w:t>.</w:t>
      </w:r>
      <w:r>
        <w:rPr>
          <w:rFonts w:ascii="Arial" w:hAnsi="Arial"/>
          <w:sz w:val="28"/>
          <w:lang w:eastAsia="zh-CN"/>
        </w:rPr>
        <w:t>4</w:t>
      </w:r>
      <w:r w:rsidRPr="00F30C40">
        <w:rPr>
          <w:rFonts w:ascii="Arial" w:hAnsi="Arial"/>
          <w:sz w:val="28"/>
          <w:lang w:eastAsia="zh-CN"/>
        </w:rPr>
        <w:t>.1</w:t>
      </w:r>
      <w:r w:rsidRPr="00F30C40">
        <w:rPr>
          <w:rFonts w:ascii="Arial" w:hAnsi="Arial"/>
          <w:sz w:val="28"/>
          <w:lang w:eastAsia="zh-CN"/>
        </w:rPr>
        <w:tab/>
      </w:r>
      <w:r w:rsidRPr="00F30C40">
        <w:rPr>
          <w:rFonts w:ascii="Arial" w:hAnsi="Arial"/>
          <w:sz w:val="28"/>
          <w:lang w:eastAsia="zh-CN"/>
        </w:rPr>
        <w:tab/>
        <w:t>Attribute Properties</w:t>
      </w:r>
    </w:p>
    <w:p w14:paraId="39417719" w14:textId="77777777" w:rsidR="004F39FF" w:rsidRPr="0092242A" w:rsidRDefault="004F39FF" w:rsidP="004F39FF">
      <w:pPr>
        <w:rPr>
          <w:color w:val="FF0000"/>
          <w:sz w:val="22"/>
          <w:szCs w:val="22"/>
          <w:lang w:val="en-US"/>
        </w:rPr>
      </w:pPr>
      <w:r w:rsidRPr="0092242A">
        <w:rPr>
          <w:color w:val="FF0000"/>
          <w:sz w:val="22"/>
          <w:szCs w:val="22"/>
          <w:lang w:val="en-US"/>
        </w:rPr>
        <w:t>Editors Note: The definition of attributes are not complete, and are subject to changes.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4F39FF" w14:paraId="2F95BCB9"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1F82C144" w14:textId="77777777" w:rsidR="004F39FF" w:rsidRDefault="004F39FF" w:rsidP="00DF76D8">
            <w:pPr>
              <w:pStyle w:val="TAH"/>
            </w:pPr>
            <w:r>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763D169B" w14:textId="77777777" w:rsidR="004F39FF" w:rsidRDefault="004F39FF" w:rsidP="00DF76D8">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20992E66" w14:textId="77777777" w:rsidR="004F39FF" w:rsidRDefault="004F39FF" w:rsidP="00DF76D8">
            <w:pPr>
              <w:pStyle w:val="TAH"/>
            </w:pPr>
            <w:r>
              <w:t>Properties</w:t>
            </w:r>
          </w:p>
        </w:tc>
      </w:tr>
      <w:tr w:rsidR="004F39FF" w14:paraId="3C349240"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1E75CB7E" w14:textId="77777777" w:rsidR="004F39FF" w:rsidRPr="00497C5F" w:rsidRDefault="004F39FF" w:rsidP="00DF76D8">
            <w:pPr>
              <w:pStyle w:val="TAH"/>
              <w:jc w:val="left"/>
              <w:rPr>
                <w:rFonts w:ascii="Courier New" w:hAnsi="Courier New" w:cs="Courier New"/>
                <w:b w:val="0"/>
                <w:szCs w:val="18"/>
                <w:lang w:eastAsia="zh-CN"/>
              </w:rPr>
            </w:pPr>
            <w:r>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280C62C9" w14:textId="77777777" w:rsidR="004F39FF" w:rsidRDefault="004F39FF" w:rsidP="00DF76D8">
            <w:pPr>
              <w:pStyle w:val="TAL"/>
              <w:rPr>
                <w:rFonts w:cs="Arial"/>
                <w:szCs w:val="18"/>
              </w:rPr>
            </w:pPr>
            <w:r>
              <w:rPr>
                <w:rFonts w:cs="Arial"/>
                <w:szCs w:val="18"/>
              </w:rPr>
              <w:t>It identifies the EAS, see 3GPP TS 23.558.</w:t>
            </w:r>
          </w:p>
          <w:p w14:paraId="7E3693D4" w14:textId="77777777" w:rsidR="004F39FF" w:rsidRDefault="004F39FF" w:rsidP="00DF76D8">
            <w:pPr>
              <w:pStyle w:val="TAL"/>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0ED231EA"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String</w:t>
            </w:r>
          </w:p>
          <w:p w14:paraId="30D1A843"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7630EC67"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4DEA11FF"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27C130BD"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397798FA" w14:textId="77777777" w:rsidR="004F39FF" w:rsidRDefault="004F39FF" w:rsidP="00DF76D8">
            <w:pPr>
              <w:pStyle w:val="TAL"/>
            </w:pPr>
            <w:r w:rsidRPr="00B907D3">
              <w:rPr>
                <w:szCs w:val="18"/>
              </w:rPr>
              <w:t>isNullable: False</w:t>
            </w:r>
          </w:p>
        </w:tc>
      </w:tr>
      <w:tr w:rsidR="004F39FF" w14:paraId="5971441D"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47DB7C83" w14:textId="77777777" w:rsidR="004F39FF" w:rsidRDefault="004F39FF" w:rsidP="00DF76D8">
            <w:pPr>
              <w:pStyle w:val="TAH"/>
              <w:jc w:val="left"/>
              <w:rPr>
                <w:rFonts w:ascii="Courier New" w:hAnsi="Courier New" w:cs="Courier New"/>
                <w:b w:val="0"/>
                <w:szCs w:val="18"/>
                <w:lang w:eastAsia="zh-CN"/>
              </w:rPr>
            </w:pPr>
            <w:r>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4A449092" w14:textId="77777777" w:rsidR="004F39FF" w:rsidRDefault="004F39FF" w:rsidP="00DF76D8">
            <w:pPr>
              <w:keepLines/>
              <w:spacing w:after="0"/>
              <w:rPr>
                <w:rFonts w:ascii="Arial" w:hAnsi="Arial" w:cs="Arial"/>
                <w:sz w:val="18"/>
              </w:rPr>
            </w:pPr>
            <w:r>
              <w:rPr>
                <w:rFonts w:ascii="Arial" w:hAnsi="Arial" w:cs="Arial"/>
                <w:sz w:val="18"/>
              </w:rPr>
              <w:t xml:space="preserve">This is the DN of </w:t>
            </w:r>
            <w:r w:rsidRPr="0073219B">
              <w:rPr>
                <w:rFonts w:ascii="Courier New" w:hAnsi="Courier New"/>
              </w:rPr>
              <w:t>EASRequirements.</w:t>
            </w:r>
            <w:r>
              <w:rPr>
                <w:rFonts w:ascii="Arial" w:hAnsi="Arial" w:cs="Arial"/>
                <w:sz w:val="18"/>
              </w:rPr>
              <w:t xml:space="preserve"> </w:t>
            </w:r>
          </w:p>
          <w:p w14:paraId="436B08DB" w14:textId="77777777" w:rsidR="004F39FF" w:rsidRDefault="004F39FF" w:rsidP="00DF76D8">
            <w:pPr>
              <w:keepLines/>
              <w:spacing w:after="0"/>
              <w:rPr>
                <w:rFonts w:ascii="Arial" w:hAnsi="Arial" w:cs="Arial"/>
                <w:sz w:val="18"/>
                <w:szCs w:val="18"/>
              </w:rPr>
            </w:pPr>
          </w:p>
          <w:p w14:paraId="7C3F8EE6" w14:textId="032EAE16" w:rsidR="004F39FF" w:rsidRDefault="004F39FF" w:rsidP="00DF76D8">
            <w:pPr>
              <w:keepLines/>
              <w:spacing w:after="0"/>
              <w:rPr>
                <w:rFonts w:ascii="Arial" w:hAnsi="Arial" w:cs="Arial"/>
                <w:sz w:val="18"/>
                <w:szCs w:val="18"/>
              </w:rPr>
            </w:pPr>
            <w:r>
              <w:rPr>
                <w:rFonts w:ascii="Arial" w:hAnsi="Arial" w:cs="Arial"/>
                <w:sz w:val="18"/>
                <w:szCs w:val="18"/>
              </w:rPr>
              <w:t>allowedValues: Not applicable</w:t>
            </w:r>
          </w:p>
          <w:p w14:paraId="2D5A097D" w14:textId="77777777" w:rsidR="004F39FF" w:rsidRDefault="004F39FF" w:rsidP="00DF76D8">
            <w:pPr>
              <w:pStyle w:val="TAL"/>
              <w:rPr>
                <w:rFonts w:cs="Arial"/>
                <w:iCs/>
                <w:szCs w:val="18"/>
              </w:rPr>
            </w:pPr>
          </w:p>
          <w:p w14:paraId="722AC4AB" w14:textId="77777777" w:rsidR="004F39FF" w:rsidRDefault="004F39FF" w:rsidP="00DF76D8">
            <w:pPr>
              <w:pStyle w:val="TAL"/>
              <w:rPr>
                <w:rFonts w:cs="Arial"/>
                <w:iCs/>
                <w:szCs w:val="18"/>
              </w:rPr>
            </w:pPr>
          </w:p>
          <w:p w14:paraId="6DC7C02A" w14:textId="77777777" w:rsidR="004F39FF" w:rsidRDefault="004F39FF" w:rsidP="00DF76D8">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232408C4" w14:textId="12070A42"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DN</w:t>
            </w:r>
          </w:p>
          <w:p w14:paraId="38710445"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62BDA654"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20A2C780"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1FCC2AF4"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7698A7FB" w14:textId="77777777" w:rsidR="004F39FF" w:rsidRDefault="004F39FF" w:rsidP="00DF76D8">
            <w:pPr>
              <w:keepNext/>
              <w:keepLines/>
              <w:spacing w:after="0"/>
              <w:rPr>
                <w:rFonts w:ascii="Arial" w:hAnsi="Arial"/>
                <w:sz w:val="18"/>
                <w:szCs w:val="18"/>
              </w:rPr>
            </w:pPr>
            <w:r w:rsidRPr="00B907D3">
              <w:rPr>
                <w:rFonts w:ascii="Arial" w:hAnsi="Arial"/>
                <w:sz w:val="18"/>
                <w:szCs w:val="18"/>
              </w:rPr>
              <w:t>isNullable: False</w:t>
            </w:r>
          </w:p>
        </w:tc>
      </w:tr>
      <w:tr w:rsidR="004F39FF" w14:paraId="4C9F6803"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40B5D4E"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requiredE</w:t>
            </w:r>
            <w:r w:rsidRPr="002A51E9">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2307671C" w14:textId="77777777" w:rsidR="004F39FF" w:rsidRPr="00D63B05" w:rsidRDefault="004F39FF" w:rsidP="00DF76D8">
            <w:pPr>
              <w:pStyle w:val="TAL"/>
            </w:pPr>
            <w:r w:rsidRPr="00D63B05">
              <w:t>It</w:t>
            </w:r>
            <w:r>
              <w:t xml:space="preserve"> defines the location where the EAS service should be available.</w:t>
            </w:r>
          </w:p>
        </w:tc>
        <w:tc>
          <w:tcPr>
            <w:tcW w:w="1139" w:type="pct"/>
            <w:tcBorders>
              <w:top w:val="single" w:sz="4" w:space="0" w:color="auto"/>
              <w:left w:val="single" w:sz="4" w:space="0" w:color="auto"/>
              <w:bottom w:val="single" w:sz="4" w:space="0" w:color="auto"/>
              <w:right w:val="single" w:sz="4" w:space="0" w:color="auto"/>
            </w:tcBorders>
          </w:tcPr>
          <w:p w14:paraId="6E0B549E"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ServingLocation</w:t>
            </w:r>
          </w:p>
          <w:p w14:paraId="43BA1B1F"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55AF597D"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4308F976"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4A56F0AB"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045BB0EF"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3F28F459"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0651D425" w14:textId="77777777" w:rsidR="004F39FF" w:rsidRDefault="004F39FF" w:rsidP="00DF76D8">
            <w:pPr>
              <w:spacing w:after="0"/>
              <w:rPr>
                <w:rFonts w:ascii="Courier New" w:hAnsi="Courier New" w:cs="Courier New"/>
                <w:sz w:val="18"/>
                <w:szCs w:val="18"/>
                <w:lang w:eastAsia="zh-CN"/>
              </w:rPr>
            </w:pPr>
            <w:r w:rsidRPr="006E0F3A">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0C4445EB" w14:textId="77777777" w:rsidR="004F39FF" w:rsidRDefault="004F39FF" w:rsidP="00DF76D8">
            <w:pPr>
              <w:pStyle w:val="TAL"/>
            </w:pPr>
            <w:r>
              <w:t xml:space="preserve">This refers to the </w:t>
            </w:r>
            <w:r w:rsidRPr="00317891">
              <w:t>Geographical Service Area</w:t>
            </w:r>
            <w:r>
              <w:t>, see 3GPP TS 23.558.</w:t>
            </w:r>
          </w:p>
        </w:tc>
        <w:tc>
          <w:tcPr>
            <w:tcW w:w="1139" w:type="pct"/>
            <w:tcBorders>
              <w:top w:val="single" w:sz="4" w:space="0" w:color="auto"/>
              <w:left w:val="single" w:sz="4" w:space="0" w:color="auto"/>
              <w:bottom w:val="single" w:sz="4" w:space="0" w:color="auto"/>
              <w:right w:val="single" w:sz="4" w:space="0" w:color="auto"/>
            </w:tcBorders>
          </w:tcPr>
          <w:p w14:paraId="323AFDDF"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GeoLoc</w:t>
            </w:r>
          </w:p>
          <w:p w14:paraId="1C2A2204"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1767AA4E"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7EFD244F"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5066F0D2"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18318787"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65333A08"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A7A7C28"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lat</w:t>
            </w:r>
          </w:p>
        </w:tc>
        <w:tc>
          <w:tcPr>
            <w:tcW w:w="2366" w:type="pct"/>
            <w:tcBorders>
              <w:top w:val="single" w:sz="4" w:space="0" w:color="auto"/>
              <w:left w:val="single" w:sz="4" w:space="0" w:color="auto"/>
              <w:bottom w:val="single" w:sz="4" w:space="0" w:color="auto"/>
              <w:right w:val="single" w:sz="4" w:space="0" w:color="auto"/>
            </w:tcBorders>
          </w:tcPr>
          <w:p w14:paraId="77F9F5FA" w14:textId="77777777" w:rsidR="004F39FF" w:rsidRDefault="004F39FF" w:rsidP="00DF76D8">
            <w:pPr>
              <w:pStyle w:val="TAL"/>
            </w:pPr>
            <w:r>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4B5E63CB"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Float</w:t>
            </w:r>
          </w:p>
          <w:p w14:paraId="7F2732D7"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1DD668FB"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458616DC"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4427E02C"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48CFC130"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5FF5F479"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79463ED0"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long</w:t>
            </w:r>
          </w:p>
        </w:tc>
        <w:tc>
          <w:tcPr>
            <w:tcW w:w="2366" w:type="pct"/>
            <w:tcBorders>
              <w:top w:val="single" w:sz="4" w:space="0" w:color="auto"/>
              <w:left w:val="single" w:sz="4" w:space="0" w:color="auto"/>
              <w:bottom w:val="single" w:sz="4" w:space="0" w:color="auto"/>
              <w:right w:val="single" w:sz="4" w:space="0" w:color="auto"/>
            </w:tcBorders>
          </w:tcPr>
          <w:p w14:paraId="16E49FB6" w14:textId="77777777" w:rsidR="004F39FF" w:rsidRDefault="004F39FF" w:rsidP="00DF76D8">
            <w:pPr>
              <w:pStyle w:val="TAL"/>
            </w:pPr>
            <w:r>
              <w:t>This defines the single longtitude coordinate.</w:t>
            </w:r>
          </w:p>
        </w:tc>
        <w:tc>
          <w:tcPr>
            <w:tcW w:w="1139" w:type="pct"/>
            <w:tcBorders>
              <w:top w:val="single" w:sz="4" w:space="0" w:color="auto"/>
              <w:left w:val="single" w:sz="4" w:space="0" w:color="auto"/>
              <w:bottom w:val="single" w:sz="4" w:space="0" w:color="auto"/>
              <w:right w:val="single" w:sz="4" w:space="0" w:color="auto"/>
            </w:tcBorders>
          </w:tcPr>
          <w:p w14:paraId="5BCFBD31"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Float</w:t>
            </w:r>
          </w:p>
          <w:p w14:paraId="4B99E3DB"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69C72757"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183D2C32"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7DD529BD"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75AF44F9"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3C1AB27C"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79B0B513"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civicAddress</w:t>
            </w:r>
          </w:p>
        </w:tc>
        <w:tc>
          <w:tcPr>
            <w:tcW w:w="2366" w:type="pct"/>
            <w:tcBorders>
              <w:top w:val="single" w:sz="4" w:space="0" w:color="auto"/>
              <w:left w:val="single" w:sz="4" w:space="0" w:color="auto"/>
              <w:bottom w:val="single" w:sz="4" w:space="0" w:color="auto"/>
              <w:right w:val="single" w:sz="4" w:space="0" w:color="auto"/>
            </w:tcBorders>
          </w:tcPr>
          <w:p w14:paraId="0B1F820E" w14:textId="77777777" w:rsidR="004F39FF" w:rsidRDefault="004F39FF" w:rsidP="00DF76D8">
            <w:pPr>
              <w:pStyle w:val="TAL"/>
            </w:pPr>
            <w:r>
              <w:t>This defines the location in terms of a civic address</w:t>
            </w:r>
          </w:p>
        </w:tc>
        <w:tc>
          <w:tcPr>
            <w:tcW w:w="1139" w:type="pct"/>
            <w:tcBorders>
              <w:top w:val="single" w:sz="4" w:space="0" w:color="auto"/>
              <w:left w:val="single" w:sz="4" w:space="0" w:color="auto"/>
              <w:bottom w:val="single" w:sz="4" w:space="0" w:color="auto"/>
              <w:right w:val="single" w:sz="4" w:space="0" w:color="auto"/>
            </w:tcBorders>
          </w:tcPr>
          <w:p w14:paraId="52CD1925"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String</w:t>
            </w:r>
          </w:p>
          <w:p w14:paraId="214A73EA"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404D98D2"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7BEC8EB2"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3D2B3DC6"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3EED9931"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5AD23210"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A97E973"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tAI</w:t>
            </w:r>
          </w:p>
        </w:tc>
        <w:tc>
          <w:tcPr>
            <w:tcW w:w="2366" w:type="pct"/>
            <w:tcBorders>
              <w:top w:val="single" w:sz="4" w:space="0" w:color="auto"/>
              <w:left w:val="single" w:sz="4" w:space="0" w:color="auto"/>
              <w:bottom w:val="single" w:sz="4" w:space="0" w:color="auto"/>
              <w:right w:val="single" w:sz="4" w:space="0" w:color="auto"/>
            </w:tcBorders>
          </w:tcPr>
          <w:p w14:paraId="60E3C2B5" w14:textId="1EB2E386" w:rsidR="004F39FF" w:rsidRDefault="004F39FF" w:rsidP="004F39FF">
            <w:pPr>
              <w:pStyle w:val="TAL"/>
            </w:pPr>
            <w:r>
              <w:rPr>
                <w:lang w:eastAsia="zh-CN"/>
              </w:rPr>
              <w:t>Indicates the</w:t>
            </w:r>
            <w:r>
              <w:t xml:space="preserve"> TAI (see subclause 4.3.49 in TS 28.541 [3]), including pLMNId ID and nRTAC.</w:t>
            </w:r>
          </w:p>
        </w:tc>
        <w:tc>
          <w:tcPr>
            <w:tcW w:w="1139" w:type="pct"/>
            <w:tcBorders>
              <w:top w:val="single" w:sz="4" w:space="0" w:color="auto"/>
              <w:left w:val="single" w:sz="4" w:space="0" w:color="auto"/>
              <w:bottom w:val="single" w:sz="4" w:space="0" w:color="auto"/>
              <w:right w:val="single" w:sz="4" w:space="0" w:color="auto"/>
            </w:tcBorders>
          </w:tcPr>
          <w:p w14:paraId="1CB1831B" w14:textId="3E58A211"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TAI</w:t>
            </w:r>
          </w:p>
          <w:p w14:paraId="60FF651E"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40D72696"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18F0178B"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4DC3FB2C"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7287B25B"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DF76D8" w14:paraId="0651AE31"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6491F3D" w14:textId="2C04AF73" w:rsidR="00DF76D8" w:rsidRDefault="00DF76D8" w:rsidP="0092242A">
            <w:pPr>
              <w:spacing w:after="0"/>
              <w:rPr>
                <w:rFonts w:ascii="Courier New" w:hAnsi="Courier New" w:cs="Courier New"/>
                <w:sz w:val="18"/>
                <w:szCs w:val="18"/>
                <w:lang w:eastAsia="zh-CN"/>
              </w:rPr>
            </w:pPr>
            <w:r>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4ACBA2B2" w14:textId="59208D9C" w:rsidR="00DF76D8" w:rsidRDefault="00DF76D8" w:rsidP="00DF76D8">
            <w:pPr>
              <w:pStyle w:val="TAL"/>
            </w:pPr>
            <w:r w:rsidRPr="00C03ABD">
              <w:t>One or more URLs and/or IP Address(es) of ECS(s)</w:t>
            </w:r>
            <w:r>
              <w:t xml:space="preserve"> (See TS 23.558 [</w:t>
            </w:r>
            <w:r w:rsidR="00044EBC">
              <w:t>2</w:t>
            </w:r>
            <w:r>
              <w:t xml:space="preserve">]). </w:t>
            </w:r>
          </w:p>
          <w:p w14:paraId="1E4065CB" w14:textId="012D714B" w:rsidR="00DF76D8" w:rsidRDefault="00DF76D8" w:rsidP="00DF76D8">
            <w:pPr>
              <w:pStyle w:val="TAL"/>
            </w:pPr>
            <w:r w:rsidRPr="00C03ABD">
              <w:t>allowedValues: N/A</w:t>
            </w:r>
          </w:p>
        </w:tc>
        <w:tc>
          <w:tcPr>
            <w:tcW w:w="1139" w:type="pct"/>
            <w:tcBorders>
              <w:top w:val="single" w:sz="4" w:space="0" w:color="auto"/>
              <w:left w:val="single" w:sz="4" w:space="0" w:color="auto"/>
              <w:bottom w:val="single" w:sz="4" w:space="0" w:color="auto"/>
              <w:right w:val="single" w:sz="4" w:space="0" w:color="auto"/>
            </w:tcBorders>
          </w:tcPr>
          <w:p w14:paraId="475FE991" w14:textId="77777777" w:rsidR="00DF76D8" w:rsidRDefault="00DF76D8" w:rsidP="00DF76D8">
            <w:pPr>
              <w:pStyle w:val="TAL"/>
            </w:pPr>
            <w:r>
              <w:t>type: String</w:t>
            </w:r>
          </w:p>
          <w:p w14:paraId="459036AB" w14:textId="77777777" w:rsidR="00DF76D8" w:rsidRDefault="00DF76D8" w:rsidP="00DF76D8">
            <w:pPr>
              <w:pStyle w:val="TAL"/>
              <w:rPr>
                <w:lang w:eastAsia="zh-CN"/>
              </w:rPr>
            </w:pPr>
            <w:r>
              <w:t xml:space="preserve">multiplicity: </w:t>
            </w:r>
            <w:r>
              <w:rPr>
                <w:lang w:eastAsia="zh-CN"/>
              </w:rPr>
              <w:t>1..*</w:t>
            </w:r>
          </w:p>
          <w:p w14:paraId="488E1F01" w14:textId="77777777" w:rsidR="00DF76D8" w:rsidRDefault="00DF76D8" w:rsidP="00DF76D8">
            <w:pPr>
              <w:pStyle w:val="TAL"/>
            </w:pPr>
            <w:r>
              <w:t>isOrdered: N/A</w:t>
            </w:r>
          </w:p>
          <w:p w14:paraId="0F483DE3" w14:textId="77777777" w:rsidR="00DF76D8" w:rsidRDefault="00DF76D8" w:rsidP="00DF76D8">
            <w:pPr>
              <w:pStyle w:val="TAL"/>
            </w:pPr>
            <w:r>
              <w:t>isUnique: N/A</w:t>
            </w:r>
          </w:p>
          <w:p w14:paraId="617ADCBE" w14:textId="77777777" w:rsidR="00DF76D8" w:rsidRDefault="00DF76D8" w:rsidP="00DF76D8">
            <w:pPr>
              <w:pStyle w:val="TAL"/>
            </w:pPr>
            <w:r>
              <w:t>defaultValue: None</w:t>
            </w:r>
          </w:p>
          <w:p w14:paraId="41735677" w14:textId="77777777" w:rsidR="00DF76D8" w:rsidRDefault="00DF76D8" w:rsidP="00DF76D8">
            <w:pPr>
              <w:pStyle w:val="TAL"/>
            </w:pPr>
            <w:r>
              <w:t>allowedValues: N/A</w:t>
            </w:r>
          </w:p>
          <w:p w14:paraId="278DCF2D" w14:textId="00C8ED39" w:rsidR="00DF76D8" w:rsidRDefault="00DF76D8" w:rsidP="00DF76D8">
            <w:pPr>
              <w:spacing w:after="0"/>
              <w:rPr>
                <w:rFonts w:ascii="Arial" w:hAnsi="Arial" w:cs="Arial"/>
                <w:sz w:val="18"/>
                <w:szCs w:val="18"/>
                <w:lang w:eastAsia="zh-CN"/>
              </w:rPr>
            </w:pPr>
            <w:r>
              <w:t xml:space="preserve">isNullable: </w:t>
            </w:r>
            <w:r>
              <w:rPr>
                <w:rFonts w:cs="Arial"/>
                <w:szCs w:val="18"/>
              </w:rPr>
              <w:t>False</w:t>
            </w:r>
          </w:p>
        </w:tc>
      </w:tr>
      <w:tr w:rsidR="00DF76D8" w14:paraId="13CEA82F"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1C7269C2" w14:textId="37415CF4" w:rsidR="00DF76D8" w:rsidRDefault="00DF76D8" w:rsidP="0092242A">
            <w:pPr>
              <w:spacing w:after="0"/>
              <w:rPr>
                <w:rFonts w:ascii="Courier New" w:hAnsi="Courier New" w:cs="Courier New"/>
                <w:sz w:val="18"/>
                <w:szCs w:val="18"/>
                <w:lang w:eastAsia="zh-CN"/>
              </w:rPr>
            </w:pPr>
            <w:r>
              <w:rPr>
                <w:rFonts w:ascii="Courier New" w:hAnsi="Courier New" w:cs="Courier New"/>
              </w:rPr>
              <w:t>provider</w:t>
            </w:r>
            <w:r w:rsidRPr="00C03ABD">
              <w:rPr>
                <w:rFonts w:ascii="Courier New" w:hAnsi="Courier New" w:cs="Courier New"/>
              </w:rPr>
              <w:t>Identifier</w:t>
            </w:r>
          </w:p>
        </w:tc>
        <w:tc>
          <w:tcPr>
            <w:tcW w:w="2366" w:type="pct"/>
            <w:tcBorders>
              <w:top w:val="single" w:sz="4" w:space="0" w:color="auto"/>
              <w:left w:val="single" w:sz="4" w:space="0" w:color="auto"/>
              <w:bottom w:val="single" w:sz="4" w:space="0" w:color="auto"/>
              <w:right w:val="single" w:sz="4" w:space="0" w:color="auto"/>
            </w:tcBorders>
          </w:tcPr>
          <w:p w14:paraId="6197CDCA" w14:textId="73642D04" w:rsidR="00DF76D8" w:rsidRDefault="00DF76D8" w:rsidP="00DF76D8">
            <w:pPr>
              <w:pStyle w:val="TAL"/>
            </w:pPr>
            <w:r w:rsidRPr="00C03ABD">
              <w:t>The identifier of the ECSP that provides the ECS(See TS 23.558 [</w:t>
            </w:r>
            <w:r w:rsidR="00044EBC">
              <w:t>2</w:t>
            </w:r>
            <w:r w:rsidRPr="00C03ABD">
              <w:t>]).</w:t>
            </w:r>
          </w:p>
          <w:p w14:paraId="6C500806" w14:textId="17BE98D3" w:rsidR="00DF76D8" w:rsidRDefault="00DF76D8" w:rsidP="00DF76D8">
            <w:pPr>
              <w:pStyle w:val="TAL"/>
            </w:pPr>
            <w:r w:rsidRPr="00C03ABD">
              <w:t>allowedValues: N/A</w:t>
            </w:r>
          </w:p>
        </w:tc>
        <w:tc>
          <w:tcPr>
            <w:tcW w:w="1139" w:type="pct"/>
            <w:tcBorders>
              <w:top w:val="single" w:sz="4" w:space="0" w:color="auto"/>
              <w:left w:val="single" w:sz="4" w:space="0" w:color="auto"/>
              <w:bottom w:val="single" w:sz="4" w:space="0" w:color="auto"/>
              <w:right w:val="single" w:sz="4" w:space="0" w:color="auto"/>
            </w:tcBorders>
          </w:tcPr>
          <w:p w14:paraId="05F99359" w14:textId="77777777" w:rsidR="00DF76D8" w:rsidRDefault="00DF76D8" w:rsidP="00DF76D8">
            <w:pPr>
              <w:pStyle w:val="TAL"/>
            </w:pPr>
            <w:r>
              <w:t>type: string</w:t>
            </w:r>
          </w:p>
          <w:p w14:paraId="529675C1" w14:textId="77777777" w:rsidR="00DF76D8" w:rsidRDefault="00DF76D8" w:rsidP="00DF76D8">
            <w:pPr>
              <w:pStyle w:val="TAL"/>
              <w:rPr>
                <w:lang w:eastAsia="zh-CN"/>
              </w:rPr>
            </w:pPr>
            <w:r>
              <w:t xml:space="preserve">multiplicity: </w:t>
            </w:r>
            <w:r>
              <w:rPr>
                <w:lang w:eastAsia="zh-CN"/>
              </w:rPr>
              <w:t>1</w:t>
            </w:r>
          </w:p>
          <w:p w14:paraId="71303E55" w14:textId="77777777" w:rsidR="00DF76D8" w:rsidRDefault="00DF76D8" w:rsidP="00DF76D8">
            <w:pPr>
              <w:pStyle w:val="TAL"/>
            </w:pPr>
            <w:r>
              <w:t>isOrdered: N/A</w:t>
            </w:r>
          </w:p>
          <w:p w14:paraId="62D43F2F" w14:textId="77777777" w:rsidR="00DF76D8" w:rsidRDefault="00DF76D8" w:rsidP="00DF76D8">
            <w:pPr>
              <w:pStyle w:val="TAL"/>
            </w:pPr>
            <w:r>
              <w:t>isUnique: N/A</w:t>
            </w:r>
          </w:p>
          <w:p w14:paraId="0388D51B" w14:textId="77777777" w:rsidR="00DF76D8" w:rsidRDefault="00DF76D8" w:rsidP="00DF76D8">
            <w:pPr>
              <w:pStyle w:val="TAL"/>
            </w:pPr>
            <w:r>
              <w:t>defaultValue: None</w:t>
            </w:r>
          </w:p>
          <w:p w14:paraId="336416EB" w14:textId="77777777" w:rsidR="00DF76D8" w:rsidRDefault="00DF76D8" w:rsidP="00DF76D8">
            <w:pPr>
              <w:pStyle w:val="TAL"/>
            </w:pPr>
            <w:r>
              <w:t>allowedValues: N/A</w:t>
            </w:r>
          </w:p>
          <w:p w14:paraId="5550B222" w14:textId="21D0125C" w:rsidR="00DF76D8" w:rsidRDefault="00DF76D8" w:rsidP="00DF76D8">
            <w:pPr>
              <w:spacing w:after="0"/>
              <w:rPr>
                <w:rFonts w:ascii="Arial" w:hAnsi="Arial" w:cs="Arial"/>
                <w:sz w:val="18"/>
                <w:szCs w:val="18"/>
                <w:lang w:eastAsia="zh-CN"/>
              </w:rPr>
            </w:pPr>
            <w:r>
              <w:t xml:space="preserve">isNullable: </w:t>
            </w:r>
            <w:r>
              <w:rPr>
                <w:rFonts w:cs="Arial"/>
              </w:rPr>
              <w:t>False</w:t>
            </w:r>
          </w:p>
        </w:tc>
      </w:tr>
      <w:tr w:rsidR="00DF76D8" w14:paraId="6CDE1602"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1972C96F" w14:textId="1EFF47A3" w:rsidR="00DF76D8" w:rsidRDefault="00DF76D8" w:rsidP="0092242A">
            <w:pPr>
              <w:spacing w:after="0"/>
              <w:rPr>
                <w:rFonts w:ascii="Courier New" w:hAnsi="Courier New" w:cs="Courier New"/>
              </w:rPr>
            </w:pPr>
            <w:r>
              <w:rPr>
                <w:rFonts w:ascii="Courier New" w:hAnsi="Courier New" w:cs="Courier New"/>
                <w:szCs w:val="18"/>
                <w:lang w:eastAsia="zh-CN"/>
              </w:rPr>
              <w:lastRenderedPageBreak/>
              <w:t>eDNConnectionInfo</w:t>
            </w:r>
          </w:p>
        </w:tc>
        <w:tc>
          <w:tcPr>
            <w:tcW w:w="2366" w:type="pct"/>
            <w:tcBorders>
              <w:top w:val="single" w:sz="4" w:space="0" w:color="auto"/>
              <w:left w:val="single" w:sz="4" w:space="0" w:color="auto"/>
              <w:bottom w:val="single" w:sz="4" w:space="0" w:color="auto"/>
              <w:right w:val="single" w:sz="4" w:space="0" w:color="auto"/>
            </w:tcBorders>
          </w:tcPr>
          <w:p w14:paraId="63A66BCF" w14:textId="426BFAD4" w:rsidR="00DF76D8" w:rsidRPr="00C03ABD" w:rsidRDefault="00DF76D8" w:rsidP="0092242A">
            <w:pPr>
              <w:pStyle w:val="TF"/>
              <w:jc w:val="left"/>
            </w:pPr>
            <w:r w:rsidRPr="0092242A">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43825CD9" w14:textId="77777777" w:rsidR="00DF76D8" w:rsidRDefault="00DF76D8"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EDNConnectionInfo</w:t>
            </w:r>
          </w:p>
          <w:p w14:paraId="7B30D5C2" w14:textId="77777777" w:rsidR="00DF76D8" w:rsidRDefault="00DF76D8" w:rsidP="00DF76D8">
            <w:pPr>
              <w:keepNext/>
              <w:keepLines/>
              <w:spacing w:after="0"/>
              <w:rPr>
                <w:rFonts w:ascii="Arial" w:hAnsi="Arial"/>
                <w:sz w:val="18"/>
                <w:szCs w:val="18"/>
              </w:rPr>
            </w:pPr>
            <w:r>
              <w:rPr>
                <w:rFonts w:ascii="Arial" w:hAnsi="Arial"/>
                <w:sz w:val="18"/>
                <w:szCs w:val="18"/>
              </w:rPr>
              <w:t>multiplicity: 1..*</w:t>
            </w:r>
          </w:p>
          <w:p w14:paraId="1B856705" w14:textId="77777777" w:rsidR="00DF76D8" w:rsidRDefault="00DF76D8" w:rsidP="00DF76D8">
            <w:pPr>
              <w:keepNext/>
              <w:keepLines/>
              <w:spacing w:after="0"/>
              <w:rPr>
                <w:rFonts w:ascii="Arial" w:hAnsi="Arial"/>
                <w:sz w:val="18"/>
                <w:szCs w:val="18"/>
              </w:rPr>
            </w:pPr>
            <w:r>
              <w:rPr>
                <w:rFonts w:ascii="Arial" w:hAnsi="Arial"/>
                <w:sz w:val="18"/>
                <w:szCs w:val="18"/>
              </w:rPr>
              <w:t>isOrdered: N/A</w:t>
            </w:r>
          </w:p>
          <w:p w14:paraId="67CDE1E3" w14:textId="77777777" w:rsidR="00DF76D8" w:rsidRDefault="00DF76D8" w:rsidP="00DF76D8">
            <w:pPr>
              <w:keepNext/>
              <w:keepLines/>
              <w:spacing w:after="0"/>
              <w:rPr>
                <w:rFonts w:ascii="Arial" w:hAnsi="Arial"/>
                <w:sz w:val="18"/>
                <w:szCs w:val="18"/>
              </w:rPr>
            </w:pPr>
            <w:r>
              <w:rPr>
                <w:rFonts w:ascii="Arial" w:hAnsi="Arial"/>
                <w:sz w:val="18"/>
                <w:szCs w:val="18"/>
              </w:rPr>
              <w:t>isUnique: True</w:t>
            </w:r>
          </w:p>
          <w:p w14:paraId="605FAEB5" w14:textId="77777777" w:rsidR="00DF76D8" w:rsidRDefault="00DF76D8" w:rsidP="00DF76D8">
            <w:pPr>
              <w:keepNext/>
              <w:keepLines/>
              <w:spacing w:after="0"/>
              <w:rPr>
                <w:rFonts w:ascii="Arial" w:hAnsi="Arial"/>
                <w:sz w:val="18"/>
                <w:szCs w:val="18"/>
              </w:rPr>
            </w:pPr>
            <w:r>
              <w:rPr>
                <w:rFonts w:ascii="Arial" w:hAnsi="Arial"/>
                <w:sz w:val="18"/>
                <w:szCs w:val="18"/>
              </w:rPr>
              <w:t>defaultValue: None</w:t>
            </w:r>
          </w:p>
          <w:p w14:paraId="0282BECB" w14:textId="51BE4F83" w:rsidR="00DF76D8" w:rsidRDefault="00DF76D8" w:rsidP="00DF76D8">
            <w:pPr>
              <w:pStyle w:val="TF"/>
            </w:pPr>
            <w:r w:rsidRPr="00B907D3">
              <w:rPr>
                <w:szCs w:val="18"/>
              </w:rPr>
              <w:t>isNullable: False</w:t>
            </w:r>
          </w:p>
        </w:tc>
      </w:tr>
      <w:tr w:rsidR="00DF76D8" w14:paraId="4B4FBE1E"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865B4FB" w14:textId="4D3D58E4" w:rsidR="00DF76D8" w:rsidRDefault="00DF76D8" w:rsidP="0092242A">
            <w:pPr>
              <w:spacing w:after="0"/>
              <w:rPr>
                <w:rFonts w:ascii="Courier New" w:hAnsi="Courier New" w:cs="Courier New"/>
                <w:szCs w:val="18"/>
                <w:lang w:eastAsia="zh-CN"/>
              </w:rPr>
            </w:pPr>
            <w:r>
              <w:rPr>
                <w:rFonts w:ascii="Courier New" w:hAnsi="Courier New" w:cs="Courier New" w:hint="eastAsia"/>
                <w:szCs w:val="18"/>
                <w:lang w:eastAsia="zh-CN"/>
              </w:rPr>
              <w:t>eD</w:t>
            </w:r>
            <w:r>
              <w:rPr>
                <w:rFonts w:ascii="Courier New" w:hAnsi="Courier New" w:cs="Courier New"/>
                <w:szCs w:val="18"/>
                <w:lang w:eastAsia="zh-CN"/>
              </w:rPr>
              <w:t>NS</w:t>
            </w:r>
            <w:r>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4588146B" w14:textId="77777777" w:rsidR="00DF76D8" w:rsidRDefault="00DF76D8" w:rsidP="00DF76D8">
            <w:pPr>
              <w:pStyle w:val="TAH"/>
              <w:jc w:val="left"/>
              <w:rPr>
                <w:b w:val="0"/>
              </w:rPr>
            </w:pPr>
            <w:r w:rsidRPr="00E339C5">
              <w:rPr>
                <w:b w:val="0"/>
              </w:rPr>
              <w:t>This parameter defines t</w:t>
            </w:r>
            <w:r>
              <w:rPr>
                <w:b w:val="0"/>
              </w:rPr>
              <w:t>he service location for the EDN.</w:t>
            </w:r>
          </w:p>
          <w:p w14:paraId="108434CD" w14:textId="77777777" w:rsidR="00DF76D8" w:rsidRDefault="00DF76D8" w:rsidP="00DF76D8">
            <w:pPr>
              <w:pStyle w:val="TAH"/>
              <w:jc w:val="left"/>
              <w:rPr>
                <w:b w:val="0"/>
              </w:rPr>
            </w:pPr>
          </w:p>
          <w:p w14:paraId="20DCFADF" w14:textId="77777777" w:rsidR="00DF76D8" w:rsidRDefault="00DF76D8" w:rsidP="00DF76D8">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3AEA4D7A" w14:textId="77777777" w:rsidR="00DF76D8" w:rsidRPr="00F44CC4" w:rsidRDefault="00DF76D8" w:rsidP="00DF76D8">
            <w:pPr>
              <w:pStyle w:val="TAH"/>
              <w:jc w:val="left"/>
              <w:rPr>
                <w:b w:val="0"/>
              </w:rPr>
            </w:pPr>
            <w:r w:rsidRPr="00F44CC4">
              <w:rPr>
                <w:b w:val="0"/>
              </w:rPr>
              <w:t xml:space="preserve">type: </w:t>
            </w:r>
            <w:r>
              <w:rPr>
                <w:b w:val="0"/>
              </w:rPr>
              <w:t>ServingLocation</w:t>
            </w:r>
          </w:p>
          <w:p w14:paraId="49AB1337" w14:textId="77777777" w:rsidR="00DF76D8" w:rsidRPr="00F44CC4" w:rsidRDefault="00DF76D8" w:rsidP="00DF76D8">
            <w:pPr>
              <w:pStyle w:val="TAH"/>
              <w:jc w:val="left"/>
              <w:rPr>
                <w:b w:val="0"/>
              </w:rPr>
            </w:pPr>
            <w:r>
              <w:rPr>
                <w:b w:val="0"/>
              </w:rPr>
              <w:t>multiplicity: 1</w:t>
            </w:r>
          </w:p>
          <w:p w14:paraId="430D1346" w14:textId="77777777" w:rsidR="00DF76D8" w:rsidRPr="00F44CC4" w:rsidRDefault="00DF76D8" w:rsidP="00DF76D8">
            <w:pPr>
              <w:pStyle w:val="TAH"/>
              <w:jc w:val="left"/>
              <w:rPr>
                <w:b w:val="0"/>
              </w:rPr>
            </w:pPr>
            <w:r w:rsidRPr="00F44CC4">
              <w:rPr>
                <w:b w:val="0"/>
              </w:rPr>
              <w:t>isOrdered: N/A</w:t>
            </w:r>
          </w:p>
          <w:p w14:paraId="67A94CA7" w14:textId="77777777" w:rsidR="00DF76D8" w:rsidRPr="00F44CC4" w:rsidRDefault="00DF76D8" w:rsidP="00DF76D8">
            <w:pPr>
              <w:pStyle w:val="TAH"/>
              <w:jc w:val="left"/>
              <w:rPr>
                <w:b w:val="0"/>
              </w:rPr>
            </w:pPr>
            <w:r w:rsidRPr="00F44CC4">
              <w:rPr>
                <w:b w:val="0"/>
              </w:rPr>
              <w:t>isUnique: True</w:t>
            </w:r>
          </w:p>
          <w:p w14:paraId="64EE95E8" w14:textId="77777777" w:rsidR="00DF76D8" w:rsidRPr="00F44CC4" w:rsidRDefault="00DF76D8" w:rsidP="00DF76D8">
            <w:pPr>
              <w:pStyle w:val="TAH"/>
              <w:jc w:val="left"/>
              <w:rPr>
                <w:b w:val="0"/>
              </w:rPr>
            </w:pPr>
            <w:r w:rsidRPr="00F44CC4">
              <w:rPr>
                <w:b w:val="0"/>
              </w:rPr>
              <w:t>defaultValue: None</w:t>
            </w:r>
          </w:p>
          <w:p w14:paraId="5890EFE3" w14:textId="2FF9CD0F" w:rsidR="00DF76D8" w:rsidRDefault="00DF76D8" w:rsidP="00DF76D8">
            <w:pPr>
              <w:keepNext/>
              <w:keepLines/>
              <w:spacing w:after="0"/>
              <w:rPr>
                <w:rFonts w:ascii="Arial" w:hAnsi="Arial"/>
                <w:sz w:val="18"/>
                <w:szCs w:val="18"/>
              </w:rPr>
            </w:pPr>
            <w:r w:rsidRPr="00F44CC4">
              <w:t>isNullable: False</w:t>
            </w:r>
          </w:p>
        </w:tc>
      </w:tr>
    </w:tbl>
    <w:p w14:paraId="4888F20E" w14:textId="77777777" w:rsidR="004F39FF" w:rsidRDefault="004F39FF" w:rsidP="004F39FF"/>
    <w:p w14:paraId="79DF7829" w14:textId="77777777" w:rsidR="004F39FF" w:rsidRDefault="004F39FF" w:rsidP="0092242A">
      <w:pPr>
        <w:rPr>
          <w:lang w:eastAsia="zh-CN"/>
        </w:rPr>
      </w:pPr>
    </w:p>
    <w:p w14:paraId="1334B965" w14:textId="12AF634C" w:rsidR="00480D32" w:rsidRDefault="00480D32" w:rsidP="00480D32">
      <w:pPr>
        <w:pStyle w:val="Heading1"/>
      </w:pPr>
      <w:r>
        <w:t>7</w:t>
      </w:r>
      <w:r>
        <w:tab/>
      </w:r>
      <w:r w:rsidRPr="00BF03BC">
        <w:t>Procedural Flows</w:t>
      </w:r>
      <w:r w:rsidR="00FA00B2">
        <w:tab/>
      </w:r>
    </w:p>
    <w:p w14:paraId="68B91774" w14:textId="59A80BD6" w:rsidR="00480D32" w:rsidRDefault="00480D32" w:rsidP="00480D32">
      <w:pPr>
        <w:rPr>
          <w:i/>
        </w:rPr>
      </w:pPr>
      <w:r w:rsidRPr="00253FE2">
        <w:rPr>
          <w:i/>
          <w:highlight w:val="yellow"/>
        </w:rPr>
        <w:t>Editors Note: This section will contain the procedures for different edge computing management capabilities e.g provisioning/LCM, performance assurance etc.</w:t>
      </w:r>
    </w:p>
    <w:p w14:paraId="13376EC4" w14:textId="54CF474A" w:rsidR="00C24DA6" w:rsidRDefault="00C24DA6" w:rsidP="0092242A">
      <w:pPr>
        <w:pStyle w:val="Heading2"/>
      </w:pPr>
      <w:r w:rsidRPr="00583FFC">
        <w:t>7.</w:t>
      </w:r>
      <w:r>
        <w:t>1</w:t>
      </w:r>
      <w:r w:rsidRPr="00583FFC">
        <w:tab/>
        <w:t>E</w:t>
      </w:r>
      <w:r>
        <w:t>C</w:t>
      </w:r>
      <w:r w:rsidRPr="00583FFC">
        <w:t xml:space="preserve">S </w:t>
      </w:r>
      <w:r>
        <w:t>lifecycle management</w:t>
      </w:r>
    </w:p>
    <w:p w14:paraId="50A11770" w14:textId="5B43BA07" w:rsidR="00C24DA6" w:rsidRDefault="00C24DA6" w:rsidP="0092242A">
      <w:pPr>
        <w:pStyle w:val="Heading3"/>
      </w:pPr>
      <w:r>
        <w:t>7</w:t>
      </w:r>
      <w:r w:rsidRPr="0085014E">
        <w:t>.</w:t>
      </w:r>
      <w:r>
        <w:t>1</w:t>
      </w:r>
      <w:r>
        <w:t>.1</w:t>
      </w:r>
      <w:r w:rsidRPr="0085014E">
        <w:tab/>
      </w:r>
      <w:r w:rsidRPr="006C3E65">
        <w:t>E</w:t>
      </w:r>
      <w:r>
        <w:t>C</w:t>
      </w:r>
      <w:r w:rsidRPr="00640CB8">
        <w:t>S</w:t>
      </w:r>
      <w:r w:rsidRPr="006C3E65">
        <w:t xml:space="preserve"> instantiation</w:t>
      </w:r>
    </w:p>
    <w:p w14:paraId="4F0D1368" w14:textId="0DA86534" w:rsidR="00C24DA6" w:rsidRDefault="00C24DA6" w:rsidP="00C24DA6">
      <w:r w:rsidRPr="00640CB8">
        <w:t xml:space="preserve">Figure </w:t>
      </w:r>
      <w:r>
        <w:t>7</w:t>
      </w:r>
      <w:r w:rsidRPr="0085014E">
        <w:t>.</w:t>
      </w:r>
      <w:r w:rsidR="000340B3">
        <w:t>1</w:t>
      </w:r>
      <w:r>
        <w:t>.1</w:t>
      </w:r>
      <w:r w:rsidRPr="00640CB8">
        <w:t>-1 shows that the PLMN operator or ECSP as the consumer requests the ECS instantiation via the provisioning MnS.</w:t>
      </w:r>
    </w:p>
    <w:p w14:paraId="43AE4FF4" w14:textId="77777777" w:rsidR="00C24DA6" w:rsidRDefault="00C24DA6" w:rsidP="00C24DA6">
      <w:r w:rsidRPr="007C2474">
        <w:object w:dxaOrig="10176" w:dyaOrig="13140" w14:anchorId="32DE3F84">
          <v:shape id="_x0000_i1032" type="#_x0000_t75" style="width:362.15pt;height:467.55pt" o:ole="">
            <v:imagedata r:id="rId21" o:title=""/>
          </v:shape>
          <o:OLEObject Type="Embed" ProgID="Visio.Drawing.15" ShapeID="_x0000_i1032" DrawAspect="Content" ObjectID="_1696326193" r:id="rId22"/>
        </w:object>
      </w:r>
    </w:p>
    <w:p w14:paraId="113E0EF2" w14:textId="3BDDC495" w:rsidR="00C24DA6" w:rsidRDefault="00C24DA6" w:rsidP="00C24DA6">
      <w:pPr>
        <w:pStyle w:val="FigureTitle"/>
        <w:spacing w:before="0" w:after="180"/>
      </w:pPr>
      <w:r>
        <w:t>Figure 7</w:t>
      </w:r>
      <w:r w:rsidRPr="0085014E">
        <w:t>.</w:t>
      </w:r>
      <w:r>
        <w:t>1</w:t>
      </w:r>
      <w:r>
        <w:t>.1</w:t>
      </w:r>
      <w:r w:rsidRPr="00640CB8">
        <w:t>-1</w:t>
      </w:r>
      <w:r>
        <w:t xml:space="preserve">: </w:t>
      </w:r>
      <w:r w:rsidRPr="003C0C7A">
        <w:t>E</w:t>
      </w:r>
      <w:r>
        <w:t>C</w:t>
      </w:r>
      <w:r w:rsidRPr="003C0C7A">
        <w:t xml:space="preserve">S </w:t>
      </w:r>
      <w:r>
        <w:t>instantiation procedure</w:t>
      </w:r>
    </w:p>
    <w:p w14:paraId="14D02273" w14:textId="6BEF9E9E" w:rsidR="00C24DA6" w:rsidRPr="0092242A" w:rsidRDefault="00C24DA6" w:rsidP="00C24DA6">
      <w:pPr>
        <w:rPr>
          <w:color w:val="000000"/>
          <w:lang w:val="en-US"/>
        </w:rPr>
      </w:pPr>
      <w:r>
        <w:t xml:space="preserve">1.   </w:t>
      </w:r>
      <w:r w:rsidRPr="0092242A">
        <w:rPr>
          <w:color w:val="000000"/>
          <w:lang w:val="en-US"/>
        </w:rPr>
        <w:t>Provisioning MnS Producer receives a request (this will use createMOI operation defined in 3GPP TS 28.532 [</w:t>
      </w:r>
      <w:r w:rsidR="000340B3" w:rsidRPr="0092242A">
        <w:rPr>
          <w:color w:val="000000"/>
          <w:lang w:val="en-US"/>
        </w:rPr>
        <w:t>5</w:t>
      </w:r>
      <w:r w:rsidRPr="0092242A">
        <w:rPr>
          <w:color w:val="000000"/>
          <w:lang w:val="en-US"/>
        </w:rPr>
        <w:t>]) with ECS related requirements. The following are the list of requirements, which can be provided with the request as part of attributeListIn parameter of createMOI operation.</w:t>
      </w:r>
    </w:p>
    <w:p w14:paraId="0FC642AA" w14:textId="77777777" w:rsidR="00C24DA6" w:rsidRPr="0092242A" w:rsidRDefault="00C24DA6" w:rsidP="00C24DA6">
      <w:pPr>
        <w:ind w:leftChars="200" w:left="400"/>
        <w:rPr>
          <w:color w:val="000000"/>
          <w:lang w:val="en-US"/>
        </w:rPr>
      </w:pPr>
      <w:r w:rsidRPr="0092242A">
        <w:rPr>
          <w:color w:val="000000"/>
          <w:lang w:val="en-US"/>
        </w:rPr>
        <w:t>a.   ecsAddress: the URLs and/or IP Address(es) of ECS.</w:t>
      </w:r>
    </w:p>
    <w:p w14:paraId="43F81FAA" w14:textId="77777777" w:rsidR="00C24DA6" w:rsidRPr="0092242A" w:rsidRDefault="00C24DA6" w:rsidP="00C24DA6">
      <w:pPr>
        <w:ind w:leftChars="200" w:left="400"/>
        <w:rPr>
          <w:color w:val="000000"/>
          <w:lang w:val="en-US"/>
        </w:rPr>
      </w:pPr>
      <w:r w:rsidRPr="0092242A">
        <w:rPr>
          <w:color w:val="000000"/>
          <w:lang w:val="en-US"/>
        </w:rPr>
        <w:t>b.   providerIdentifier: Identifying the ECSP that provides the ECS.</w:t>
      </w:r>
    </w:p>
    <w:p w14:paraId="20E3A788" w14:textId="77777777" w:rsidR="00C24DA6" w:rsidRPr="0092242A" w:rsidRDefault="00C24DA6" w:rsidP="00C24DA6">
      <w:pPr>
        <w:rPr>
          <w:color w:val="000000"/>
          <w:lang w:val="en-US"/>
        </w:rPr>
      </w:pPr>
      <w:r w:rsidRPr="0092242A">
        <w:rPr>
          <w:color w:val="000000"/>
          <w:lang w:val="en-US"/>
        </w:rPr>
        <w:t>2.   Provisioning MnS Producer producer returns a response indicating that the instantiation operation is in progress</w:t>
      </w:r>
    </w:p>
    <w:p w14:paraId="589EE006" w14:textId="1D769C65" w:rsidR="00C24DA6" w:rsidRPr="0092242A" w:rsidRDefault="00C24DA6" w:rsidP="00C24DA6">
      <w:pPr>
        <w:rPr>
          <w:color w:val="000000"/>
          <w:lang w:val="en-US"/>
        </w:rPr>
      </w:pPr>
      <w:r w:rsidRPr="0092242A">
        <w:rPr>
          <w:color w:val="000000"/>
          <w:lang w:val="en-US"/>
        </w:rPr>
        <w:t>3.   The NF instance creation procedure as described in 7.10 of [</w:t>
      </w:r>
      <w:r w:rsidR="000340B3" w:rsidRPr="0092242A">
        <w:rPr>
          <w:color w:val="000000"/>
          <w:lang w:val="en-US"/>
        </w:rPr>
        <w:t>5</w:t>
      </w:r>
      <w:r w:rsidRPr="0092242A">
        <w:rPr>
          <w:color w:val="000000"/>
          <w:lang w:val="en-US"/>
        </w:rPr>
        <w:t>] is reused to instantiate the E</w:t>
      </w:r>
      <w:r w:rsidRPr="0092242A">
        <w:rPr>
          <w:rFonts w:hint="eastAsia"/>
          <w:color w:val="000000"/>
          <w:lang w:val="en-US"/>
        </w:rPr>
        <w:t>C</w:t>
      </w:r>
      <w:r w:rsidRPr="0092242A">
        <w:rPr>
          <w:color w:val="000000"/>
          <w:lang w:val="en-US"/>
        </w:rPr>
        <w:t xml:space="preserve">S VNF instance with the requirements captured in the ECSFunction IOC. </w:t>
      </w:r>
    </w:p>
    <w:p w14:paraId="62053B4A" w14:textId="77777777" w:rsidR="00C24DA6" w:rsidRPr="0092242A" w:rsidRDefault="00C24DA6" w:rsidP="00C24DA6">
      <w:pPr>
        <w:rPr>
          <w:color w:val="000000"/>
          <w:lang w:val="en-US"/>
        </w:rPr>
      </w:pPr>
      <w:r w:rsidRPr="0092242A">
        <w:rPr>
          <w:color w:val="000000"/>
          <w:lang w:val="en-US"/>
        </w:rPr>
        <w:t>4.   In case of ECS VNF instantiation failure, a Notification to indicate the creation of ECSFunction instance has failed</w:t>
      </w:r>
      <w:r w:rsidRPr="0092242A">
        <w:rPr>
          <w:rFonts w:hint="eastAsia"/>
          <w:color w:val="000000"/>
          <w:lang w:val="en-US"/>
        </w:rPr>
        <w:t>.</w:t>
      </w:r>
    </w:p>
    <w:p w14:paraId="7DC08269" w14:textId="77777777" w:rsidR="00C24DA6" w:rsidRPr="0092242A" w:rsidRDefault="00C24DA6" w:rsidP="00C24DA6">
      <w:pPr>
        <w:rPr>
          <w:rFonts w:hint="eastAsia"/>
          <w:color w:val="000000"/>
          <w:lang w:val="en-US"/>
        </w:rPr>
      </w:pPr>
      <w:r w:rsidRPr="0092242A">
        <w:rPr>
          <w:color w:val="000000"/>
          <w:lang w:val="en-US"/>
        </w:rPr>
        <w:t xml:space="preserve">5.   In case of ECS VNF instantiation success, the producer creates the MOI (Managed Object Instance) for ECSFunction </w:t>
      </w:r>
      <w:r w:rsidRPr="0092242A">
        <w:rPr>
          <w:rFonts w:hint="eastAsia"/>
          <w:color w:val="000000"/>
          <w:lang w:val="en-US"/>
        </w:rPr>
        <w:t>IOC</w:t>
      </w:r>
      <w:r w:rsidRPr="0092242A">
        <w:rPr>
          <w:color w:val="000000"/>
          <w:lang w:val="en-US"/>
        </w:rPr>
        <w:t>. The MOI shall contain attributes as defined in ECSFunction IOC. The Provisioning MnS Producer sends a Notification to indicate the ECSFunction instance has been created.</w:t>
      </w:r>
    </w:p>
    <w:p w14:paraId="1EDB01D0" w14:textId="57E0945A" w:rsidR="00C24DA6" w:rsidRDefault="00C24DA6" w:rsidP="00480D32">
      <w:pPr>
        <w:rPr>
          <w:lang w:val="en-US"/>
        </w:rPr>
      </w:pPr>
    </w:p>
    <w:p w14:paraId="0D8D6CCE" w14:textId="21941919" w:rsidR="004C3952" w:rsidRDefault="004C3952" w:rsidP="004C3952">
      <w:pPr>
        <w:pStyle w:val="Heading2"/>
      </w:pPr>
      <w:r>
        <w:lastRenderedPageBreak/>
        <w:t>7</w:t>
      </w:r>
      <w:r w:rsidRPr="0085014E">
        <w:t>.</w:t>
      </w:r>
      <w:r>
        <w:t>2</w:t>
      </w:r>
      <w:r w:rsidRPr="0085014E">
        <w:tab/>
      </w:r>
      <w:r>
        <w:rPr>
          <w:lang w:val="en-US"/>
        </w:rPr>
        <w:t>Lifecycle management</w:t>
      </w:r>
    </w:p>
    <w:p w14:paraId="0593E3BF" w14:textId="30CFC6D6" w:rsidR="004C3952" w:rsidRDefault="004C3952" w:rsidP="004C3952">
      <w:pPr>
        <w:pStyle w:val="Heading3"/>
      </w:pPr>
      <w:r w:rsidRPr="00583FFC">
        <w:t>7.</w:t>
      </w:r>
      <w:r>
        <w:t>2</w:t>
      </w:r>
      <w:r w:rsidRPr="00583FFC">
        <w:t>.1</w:t>
      </w:r>
      <w:r w:rsidRPr="00583FFC">
        <w:tab/>
      </w:r>
      <w:r>
        <w:t>Description</w:t>
      </w:r>
    </w:p>
    <w:p w14:paraId="1594BFC0" w14:textId="77777777" w:rsidR="004C3952" w:rsidRPr="00605039" w:rsidRDefault="004C3952" w:rsidP="004C3952">
      <w:r>
        <w:t>The clause contains procedures associated with lifecycle management.</w:t>
      </w:r>
    </w:p>
    <w:p w14:paraId="068CE66B" w14:textId="19474450" w:rsidR="004C3952" w:rsidRDefault="004C3952" w:rsidP="004C3952">
      <w:pPr>
        <w:pStyle w:val="Heading3"/>
      </w:pPr>
      <w:r w:rsidRPr="00583FFC">
        <w:t>7.</w:t>
      </w:r>
      <w:r>
        <w:t>2</w:t>
      </w:r>
      <w:r w:rsidRPr="00583FFC">
        <w:t>.</w:t>
      </w:r>
      <w:r>
        <w:t>2</w:t>
      </w:r>
      <w:r w:rsidRPr="00583FFC">
        <w:tab/>
        <w:t xml:space="preserve">EAS </w:t>
      </w:r>
      <w:r>
        <w:t>lifecycle management</w:t>
      </w:r>
    </w:p>
    <w:p w14:paraId="66705D27" w14:textId="7940608F" w:rsidR="004C3952" w:rsidRPr="002B7811" w:rsidRDefault="004C3952" w:rsidP="004C3952">
      <w:pPr>
        <w:pStyle w:val="Heading4"/>
      </w:pPr>
      <w:r>
        <w:t>7</w:t>
      </w:r>
      <w:r w:rsidRPr="0085014E">
        <w:t>.</w:t>
      </w:r>
      <w:r>
        <w:t>2</w:t>
      </w:r>
      <w:r>
        <w:t>.2.1</w:t>
      </w:r>
      <w:r w:rsidRPr="0085014E">
        <w:tab/>
      </w:r>
      <w:r w:rsidRPr="00930423">
        <w:rPr>
          <w:rStyle w:val="Heading3Char"/>
        </w:rPr>
        <w:t xml:space="preserve">EAS VNF </w:t>
      </w:r>
      <w:r>
        <w:rPr>
          <w:rStyle w:val="Heading3Char"/>
        </w:rPr>
        <w:t>instantiation</w:t>
      </w:r>
    </w:p>
    <w:p w14:paraId="7FB2898A" w14:textId="77777777" w:rsidR="004C3952" w:rsidRDefault="004C3952" w:rsidP="004C3952">
      <w:r>
        <w:t>Figure 7.x.2.1-1 depicts a procedure that describes how an ASP can consume provisioning MnS to instantiate the EAS. It is assumed that both ASP and ECSP consumers have subscribed to the producer of provisioning MnS to receive notifications.</w:t>
      </w:r>
    </w:p>
    <w:p w14:paraId="7F53744E" w14:textId="77777777" w:rsidR="004C3952" w:rsidRPr="009B019D" w:rsidRDefault="004C3952" w:rsidP="004C3952">
      <w:pPr>
        <w:jc w:val="center"/>
        <w:rPr>
          <w:lang w:val="en-US"/>
        </w:rPr>
      </w:pPr>
    </w:p>
    <w:p w14:paraId="3FA1DA3C" w14:textId="77777777" w:rsidR="004C3952" w:rsidRDefault="004C3952" w:rsidP="004C3952">
      <w:pPr>
        <w:pStyle w:val="FigureTitle"/>
        <w:spacing w:before="0" w:after="180"/>
      </w:pPr>
      <w:r>
        <w:object w:dxaOrig="9409" w:dyaOrig="6348" w14:anchorId="416103B3">
          <v:shape id="_x0000_i1034" type="#_x0000_t75" style="width:470.55pt;height:317.55pt" o:ole="">
            <v:imagedata r:id="rId23" o:title=""/>
          </v:shape>
          <o:OLEObject Type="Embed" ProgID="Visio.Drawing.15" ShapeID="_x0000_i1034" DrawAspect="Content" ObjectID="_1696326194" r:id="rId24"/>
        </w:object>
      </w:r>
    </w:p>
    <w:p w14:paraId="3F3DFA0D" w14:textId="77777777" w:rsidR="004C3952" w:rsidRPr="00CB4C8C" w:rsidRDefault="004C3952" w:rsidP="004C3952">
      <w:pPr>
        <w:pStyle w:val="FigureTitle"/>
        <w:spacing w:before="0" w:after="180"/>
        <w:rPr>
          <w:lang w:eastAsia="zh-CN"/>
        </w:rPr>
      </w:pPr>
      <w:r w:rsidRPr="00CB4C8C">
        <w:t xml:space="preserve">Figure </w:t>
      </w:r>
      <w:r>
        <w:rPr>
          <w:lang w:eastAsia="zh-CN"/>
        </w:rPr>
        <w:t>7.x.2.1</w:t>
      </w:r>
      <w:r w:rsidRPr="00CB4C8C">
        <w:rPr>
          <w:lang w:eastAsia="zh-CN"/>
        </w:rPr>
        <w:t>-</w:t>
      </w:r>
      <w:r w:rsidRPr="00CB4C8C">
        <w:t xml:space="preserve">1: </w:t>
      </w:r>
      <w:r>
        <w:t>EAS instantiation</w:t>
      </w:r>
    </w:p>
    <w:p w14:paraId="47AE9EC9" w14:textId="77777777" w:rsidR="004C3952" w:rsidRDefault="004C3952" w:rsidP="004C3952">
      <w:pPr>
        <w:pStyle w:val="B1"/>
        <w:spacing w:after="60"/>
        <w:ind w:hanging="288"/>
        <w:rPr>
          <w:lang w:eastAsia="zh-CN"/>
        </w:rPr>
      </w:pPr>
      <w:r w:rsidRPr="00CB4C8C">
        <w:t xml:space="preserve">1. </w:t>
      </w:r>
      <w:r>
        <w:t>ASP</w:t>
      </w:r>
      <w:r w:rsidRPr="00CB4C8C">
        <w:rPr>
          <w:lang w:bidi="ar-KW"/>
        </w:rPr>
        <w:t xml:space="preserve"> </w:t>
      </w:r>
      <w:r w:rsidRPr="00CB4C8C">
        <w:rPr>
          <w:lang w:eastAsia="zh-CN"/>
        </w:rPr>
        <w:t xml:space="preserve">consumes the provisioning MnS with </w:t>
      </w:r>
      <w:r>
        <w:rPr>
          <w:i/>
          <w:lang w:eastAsia="zh-CN"/>
        </w:rPr>
        <w:t>createMOI</w:t>
      </w:r>
      <w:r w:rsidRPr="00CB4C8C">
        <w:rPr>
          <w:rFonts w:ascii="Arial" w:hAnsi="Arial" w:cs="Arial"/>
          <w:sz w:val="18"/>
          <w:lang w:eastAsia="zh-CN"/>
        </w:rPr>
        <w:t xml:space="preserve"> </w:t>
      </w:r>
      <w:r w:rsidRPr="00CB4C8C">
        <w:rPr>
          <w:lang w:eastAsia="zh-CN"/>
        </w:rPr>
        <w:t>operation</w:t>
      </w:r>
      <w:r>
        <w:rPr>
          <w:lang w:eastAsia="zh-CN"/>
        </w:rPr>
        <w:t xml:space="preserve"> (see clause 11.1.1.1. in TS 28.532 [w]) for EASRequirements IOC</w:t>
      </w:r>
      <w:r w:rsidRPr="00CB4C8C">
        <w:t xml:space="preserve"> </w:t>
      </w:r>
      <w:r w:rsidRPr="00CB4C8C">
        <w:rPr>
          <w:lang w:eastAsia="zh-CN"/>
        </w:rPr>
        <w:t xml:space="preserve">to </w:t>
      </w:r>
      <w:r>
        <w:rPr>
          <w:lang w:eastAsia="zh-CN"/>
        </w:rPr>
        <w:t>request ECSP provisioning MnS producer to start the EAS VNF instantiation, where the EASRequirements IOC contains the deployment requirements, including (but not limited to) the following attributes:</w:t>
      </w:r>
    </w:p>
    <w:p w14:paraId="110E6B99" w14:textId="12F39567" w:rsidR="004C3952" w:rsidRDefault="004C3952" w:rsidP="004C3952">
      <w:pPr>
        <w:pStyle w:val="B1"/>
        <w:spacing w:after="60"/>
        <w:ind w:left="852" w:hanging="288"/>
      </w:pPr>
      <w:r>
        <w:rPr>
          <w:lang w:eastAsia="zh-CN"/>
        </w:rPr>
        <w:t>- the</w:t>
      </w:r>
      <w:r>
        <w:t xml:space="preserve"> service areas (i.e., geographical, or topological) where the UEs can access the edge computing service (see clause 7.3.3 in TS 28.558 [</w:t>
      </w:r>
      <w:r w:rsidR="009E5023">
        <w:t>2</w:t>
      </w:r>
      <w:r>
        <w:t>]).</w:t>
      </w:r>
    </w:p>
    <w:p w14:paraId="7142999B" w14:textId="77777777" w:rsidR="004C3952" w:rsidRDefault="004C3952" w:rsidP="004C3952">
      <w:pPr>
        <w:adjustRightInd w:val="0"/>
        <w:spacing w:after="60"/>
        <w:ind w:left="712" w:hanging="144"/>
      </w:pPr>
      <w:r>
        <w:t>- Software image information (e.g., software image location, minimum RAM, disk requirements) (see clause 7.1.6.5 in in ETSI NFV IFA-011 [z]).</w:t>
      </w:r>
    </w:p>
    <w:p w14:paraId="230BC506" w14:textId="77777777" w:rsidR="004C3952" w:rsidRDefault="004C3952" w:rsidP="004C3952">
      <w:pPr>
        <w:pStyle w:val="B1"/>
        <w:ind w:left="852"/>
      </w:pPr>
      <w:r>
        <w:t>-  QoS requirements (e.g., bandwidth, end-to-end latency).</w:t>
      </w:r>
    </w:p>
    <w:p w14:paraId="15923872" w14:textId="77777777" w:rsidR="004C3952" w:rsidRDefault="004C3952" w:rsidP="004C3952">
      <w:pPr>
        <w:pStyle w:val="B1"/>
        <w:ind w:left="852"/>
      </w:pPr>
      <w:r>
        <w:t xml:space="preserve">-  </w:t>
      </w:r>
      <w:r w:rsidRPr="00735AA8">
        <w:t>Affinity/Anti-affinity: The affinity and ant-affinity requirements for the EAS with other existing EAS on the target EDN.</w:t>
      </w:r>
    </w:p>
    <w:p w14:paraId="258C28E9" w14:textId="77777777" w:rsidR="004C3952" w:rsidRDefault="004C3952" w:rsidP="004C3952">
      <w:pPr>
        <w:pStyle w:val="B1"/>
        <w:rPr>
          <w:lang w:eastAsia="zh-CN"/>
        </w:rPr>
      </w:pPr>
      <w:r w:rsidRPr="00CB4C8C">
        <w:lastRenderedPageBreak/>
        <w:t xml:space="preserve">2. </w:t>
      </w:r>
      <w:r>
        <w:rPr>
          <w:lang w:eastAsia="zh-CN"/>
        </w:rPr>
        <w:t>ECSP provisioning MnS producer sends a response  to the ASP indicating that the instantiation operation is in progress.</w:t>
      </w:r>
    </w:p>
    <w:p w14:paraId="0D0A2EAA" w14:textId="77777777" w:rsidR="004C3952" w:rsidRPr="00CB4C8C" w:rsidRDefault="004C3952" w:rsidP="004C3952">
      <w:pPr>
        <w:pStyle w:val="B1"/>
        <w:rPr>
          <w:lang w:eastAsia="zh-CN"/>
        </w:rPr>
      </w:pPr>
      <w:r w:rsidRPr="00CB4C8C">
        <w:t xml:space="preserve">3. </w:t>
      </w:r>
      <w:r>
        <w:rPr>
          <w:lang w:eastAsia="zh-CN"/>
        </w:rPr>
        <w:t xml:space="preserve">ECSP provisioning MnS producer analyses the deployment requirements to determine which EDN and how many EAS instance(s) should be instantiated to satisfy the deployment requirements, and </w:t>
      </w:r>
      <w:r>
        <w:t xml:space="preserve">downloads the EAS VNF software image from the software image location. </w:t>
      </w:r>
      <w:r>
        <w:rPr>
          <w:lang w:eastAsia="zh-CN"/>
        </w:rPr>
        <w:t>The EDN can be selected either by considering the individual requirement or by grouping the multiple requirements as single selection criteria.</w:t>
      </w:r>
    </w:p>
    <w:p w14:paraId="5AACF630" w14:textId="0C93EFEE" w:rsidR="004C3952" w:rsidRPr="00CB4C8C" w:rsidRDefault="004C3952" w:rsidP="004C3952">
      <w:pPr>
        <w:pStyle w:val="B1"/>
      </w:pPr>
      <w:r>
        <w:t>4</w:t>
      </w:r>
      <w:r w:rsidRPr="00CB4C8C">
        <w:t xml:space="preserve">. </w:t>
      </w:r>
      <w:r>
        <w:rPr>
          <w:lang w:eastAsia="zh-CN"/>
        </w:rPr>
        <w:t xml:space="preserve">ECSP provisioning MnS producer invokes the </w:t>
      </w:r>
      <w:r w:rsidRPr="008E055F">
        <w:rPr>
          <w:i/>
          <w:iCs/>
          <w:lang w:eastAsia="zh-CN"/>
        </w:rPr>
        <w:t>InstantiateNsRequest</w:t>
      </w:r>
      <w:r>
        <w:rPr>
          <w:lang w:eastAsia="zh-CN"/>
        </w:rPr>
        <w:t xml:space="preserve"> operation (see clause 7.3.3 in </w:t>
      </w:r>
      <w:r w:rsidRPr="008E055F">
        <w:rPr>
          <w:lang w:eastAsia="zh-CN"/>
        </w:rPr>
        <w:t xml:space="preserve">ETSI GS NFV-IFA 013 </w:t>
      </w:r>
      <w:r>
        <w:rPr>
          <w:lang w:eastAsia="zh-CN"/>
        </w:rPr>
        <w:t>[</w:t>
      </w:r>
      <w:r w:rsidR="009E5023">
        <w:rPr>
          <w:lang w:eastAsia="zh-CN"/>
        </w:rPr>
        <w:t>6</w:t>
      </w:r>
      <w:r>
        <w:rPr>
          <w:lang w:eastAsia="zh-CN"/>
        </w:rPr>
        <w:t xml:space="preserve">]) to request NFVO </w:t>
      </w:r>
      <w:r>
        <w:t>via the Os-Ma-nfvo interface to instantiate a NS instance including the EAS VNF instance</w:t>
      </w:r>
      <w:r w:rsidRPr="00CB4C8C">
        <w:t xml:space="preserve">. </w:t>
      </w:r>
    </w:p>
    <w:p w14:paraId="386D85C0" w14:textId="23E17783" w:rsidR="004C3952" w:rsidRDefault="004C3952" w:rsidP="004C3952">
      <w:pPr>
        <w:pStyle w:val="B1"/>
        <w:rPr>
          <w:lang w:eastAsia="zh-CN" w:bidi="ar-KW"/>
        </w:rPr>
      </w:pPr>
      <w:r>
        <w:rPr>
          <w:lang w:eastAsia="zh-CN" w:bidi="ar-KW"/>
        </w:rPr>
        <w:t xml:space="preserve">5. </w:t>
      </w:r>
      <w:r w:rsidRPr="005A23D2">
        <w:rPr>
          <w:lang w:eastAsia="zh-CN" w:bidi="ar-KW"/>
        </w:rPr>
        <w:t xml:space="preserve">NFVO sends </w:t>
      </w:r>
      <w:r>
        <w:rPr>
          <w:bCs/>
          <w:lang w:bidi="ar-KW"/>
        </w:rPr>
        <w:t>a</w:t>
      </w:r>
      <w:r>
        <w:rPr>
          <w:bCs/>
          <w:lang w:eastAsia="zh-CN" w:bidi="ar-KW"/>
        </w:rPr>
        <w:t xml:space="preserve"> </w:t>
      </w:r>
      <w:r w:rsidRPr="005A23D2">
        <w:rPr>
          <w:lang w:eastAsia="zh-CN" w:bidi="ar-KW"/>
        </w:rPr>
        <w:t xml:space="preserve">notification to </w:t>
      </w:r>
      <w:r>
        <w:rPr>
          <w:lang w:eastAsia="zh-CN"/>
        </w:rPr>
        <w:t xml:space="preserve">ECSP provisioning MnS producer </w:t>
      </w:r>
      <w:r w:rsidRPr="005A23D2">
        <w:rPr>
          <w:lang w:eastAsia="zh-CN" w:bidi="ar-KW"/>
        </w:rPr>
        <w:t>indicating the result of instantiation</w:t>
      </w:r>
      <w:r>
        <w:rPr>
          <w:lang w:eastAsia="zh-CN" w:bidi="ar-KW"/>
        </w:rPr>
        <w:t xml:space="preserve"> procedure</w:t>
      </w:r>
      <w:r w:rsidRPr="005A23D2">
        <w:rPr>
          <w:lang w:eastAsia="zh-CN" w:bidi="ar-KW"/>
        </w:rPr>
        <w:t xml:space="preserve"> </w:t>
      </w:r>
      <w:r w:rsidRPr="005A23D2">
        <w:rPr>
          <w:lang w:eastAsia="zh-CN"/>
        </w:rPr>
        <w:t xml:space="preserve">(see clause 7.3.3.4 of </w:t>
      </w:r>
      <w:r w:rsidRPr="005A23D2">
        <w:rPr>
          <w:lang w:eastAsia="zh-CN" w:bidi="ar-KW"/>
        </w:rPr>
        <w:t xml:space="preserve">ETSI GS NFV-IFA 013 </w:t>
      </w:r>
      <w:r w:rsidRPr="005A23D2">
        <w:rPr>
          <w:lang w:eastAsia="zh-CN"/>
        </w:rPr>
        <w:t>[</w:t>
      </w:r>
      <w:r w:rsidR="009E5023">
        <w:rPr>
          <w:lang w:eastAsia="zh-CN"/>
        </w:rPr>
        <w:t>6</w:t>
      </w:r>
      <w:r w:rsidRPr="005A23D2">
        <w:rPr>
          <w:lang w:eastAsia="zh-CN"/>
        </w:rPr>
        <w:t>])</w:t>
      </w:r>
      <w:r w:rsidRPr="005A23D2">
        <w:rPr>
          <w:lang w:eastAsia="zh-CN" w:bidi="ar-KW"/>
        </w:rPr>
        <w:t>.</w:t>
      </w:r>
    </w:p>
    <w:p w14:paraId="5CB0E952" w14:textId="77777777" w:rsidR="004C3952" w:rsidRPr="00CB4C8C" w:rsidRDefault="004C3952" w:rsidP="004C3952">
      <w:pPr>
        <w:pStyle w:val="B1"/>
        <w:rPr>
          <w:lang w:eastAsia="zh-CN"/>
        </w:rPr>
      </w:pPr>
      <w:r>
        <w:t xml:space="preserve">6. If the VNF instantiation has been successful, </w:t>
      </w:r>
      <w:r>
        <w:rPr>
          <w:lang w:eastAsia="zh-CN"/>
        </w:rPr>
        <w:t>ECSP provisioning MnS producer creates the MOI for EASFunction IOC.</w:t>
      </w:r>
    </w:p>
    <w:p w14:paraId="09F3CF13" w14:textId="77777777" w:rsidR="004C3952" w:rsidRPr="00CB4C8C" w:rsidRDefault="004C3952" w:rsidP="004C3952">
      <w:pPr>
        <w:pStyle w:val="B1"/>
        <w:rPr>
          <w:lang w:eastAsia="zh-CN"/>
        </w:rPr>
      </w:pPr>
      <w:r>
        <w:rPr>
          <w:lang w:eastAsia="zh-CN"/>
        </w:rPr>
        <w:t>7</w:t>
      </w:r>
      <w:r w:rsidRPr="00CB4C8C">
        <w:rPr>
          <w:lang w:eastAsia="zh-CN"/>
        </w:rPr>
        <w:t xml:space="preserve">. </w:t>
      </w:r>
      <w:r>
        <w:t>If all VNF instance(s) have been successfully instantiated, then</w:t>
      </w:r>
    </w:p>
    <w:p w14:paraId="695BCF09" w14:textId="77777777" w:rsidR="004C3952" w:rsidRDefault="004C3952" w:rsidP="004C3952">
      <w:pPr>
        <w:pStyle w:val="B1"/>
        <w:ind w:left="852"/>
        <w:rPr>
          <w:lang w:eastAsia="zh-CN"/>
        </w:rPr>
      </w:pPr>
      <w:r>
        <w:rPr>
          <w:lang w:eastAsia="zh-CN"/>
        </w:rPr>
        <w:t>7.1</w:t>
      </w:r>
      <w:r w:rsidRPr="00CB4C8C">
        <w:rPr>
          <w:lang w:eastAsia="zh-CN"/>
        </w:rPr>
        <w:t xml:space="preserve">. </w:t>
      </w:r>
      <w:r>
        <w:rPr>
          <w:lang w:eastAsia="zh-CN"/>
        </w:rPr>
        <w:t>ECSP provisioning MnS producer creates the MOI for EASRequirements IOC.</w:t>
      </w:r>
    </w:p>
    <w:p w14:paraId="022282E3" w14:textId="77777777" w:rsidR="004C3952" w:rsidRDefault="004C3952" w:rsidP="004C3952">
      <w:pPr>
        <w:pStyle w:val="B1"/>
        <w:ind w:left="852"/>
        <w:rPr>
          <w:lang w:eastAsia="zh-CN"/>
        </w:rPr>
      </w:pPr>
      <w:r>
        <w:t>7.2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instantiation of EAS with the creation of MOIs for the EASRequirement IOC and EASFunction(s) IOC.</w:t>
      </w:r>
    </w:p>
    <w:p w14:paraId="0103E030" w14:textId="77777777" w:rsidR="004C3952" w:rsidRPr="00CB4C8C" w:rsidRDefault="004C3952" w:rsidP="004C3952">
      <w:pPr>
        <w:pStyle w:val="B2"/>
        <w:ind w:left="568"/>
        <w:rPr>
          <w:lang w:eastAsia="zh-CN"/>
        </w:rPr>
      </w:pPr>
      <w:r>
        <w:rPr>
          <w:lang w:eastAsia="zh-CN"/>
        </w:rPr>
        <w:t xml:space="preserve">   Otherwise </w:t>
      </w:r>
    </w:p>
    <w:p w14:paraId="0CBC3AE1" w14:textId="77777777" w:rsidR="004C3952" w:rsidRDefault="004C3952" w:rsidP="004C3952">
      <w:pPr>
        <w:pStyle w:val="B1"/>
        <w:ind w:left="852"/>
        <w:rPr>
          <w:lang w:eastAsia="zh-CN"/>
        </w:rPr>
      </w:pPr>
      <w:r>
        <w:t>7.3</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instantiation of the EAS</w:t>
      </w:r>
      <w:r>
        <w:rPr>
          <w:lang w:eastAsia="zh-CN"/>
        </w:rPr>
        <w:t>.</w:t>
      </w:r>
    </w:p>
    <w:p w14:paraId="2C2B7F02" w14:textId="77777777" w:rsidR="004C3952" w:rsidRPr="00132CE2" w:rsidRDefault="004C3952" w:rsidP="003133C9">
      <w:pPr>
        <w:pStyle w:val="EditorsNote"/>
        <w:ind w:left="0" w:firstLine="0"/>
      </w:pPr>
      <w:r w:rsidRPr="003133C9">
        <w:rPr>
          <w:lang w:eastAsia="zh-CN"/>
        </w:rPr>
        <w:t>Editors’s note: The flow might be revisted after the discussion on asynchronous operation support for provisioning MnS is concluded.</w:t>
      </w:r>
    </w:p>
    <w:p w14:paraId="1BB43C10" w14:textId="17FFC854" w:rsidR="004C3952" w:rsidRDefault="004C3952" w:rsidP="004C3952">
      <w:pPr>
        <w:pStyle w:val="Heading4"/>
      </w:pPr>
      <w:r>
        <w:t>7</w:t>
      </w:r>
      <w:r w:rsidRPr="0085014E">
        <w:t>.</w:t>
      </w:r>
      <w:r>
        <w:t>2</w:t>
      </w:r>
      <w:r>
        <w:t>.2.2</w:t>
      </w:r>
      <w:r w:rsidRPr="0085014E">
        <w:tab/>
      </w:r>
      <w:r w:rsidRPr="00930423">
        <w:rPr>
          <w:rStyle w:val="Heading3Char"/>
        </w:rPr>
        <w:t>EAS VNF termination</w:t>
      </w:r>
    </w:p>
    <w:p w14:paraId="6C70F0AD" w14:textId="77777777" w:rsidR="004C3952" w:rsidRDefault="004C3952" w:rsidP="004C3952">
      <w:r>
        <w:t>Figure 7.x.1.2-1 depicts a procedure that describes how an ASP can consume provisioning MnS to terminate the EAS VNF. It is assumed that both ASP and ECSP consumers have subscribed to the producer of provisioning MnS to receive notifications.</w:t>
      </w:r>
    </w:p>
    <w:p w14:paraId="43CE05E6" w14:textId="77777777" w:rsidR="004C3952" w:rsidRDefault="004C3952" w:rsidP="004C3952"/>
    <w:p w14:paraId="51C51581" w14:textId="77777777" w:rsidR="004C3952" w:rsidRDefault="004C3952" w:rsidP="004C3952"/>
    <w:p w14:paraId="10D6E49C" w14:textId="77777777" w:rsidR="004C3952" w:rsidRDefault="004C3952" w:rsidP="004C3952">
      <w:pPr>
        <w:pStyle w:val="FigureTitle"/>
        <w:spacing w:before="0" w:after="180"/>
      </w:pPr>
      <w:r>
        <w:object w:dxaOrig="9409" w:dyaOrig="4548" w14:anchorId="41D7C42B">
          <v:shape id="_x0000_i1035" type="#_x0000_t75" style="width:470.55pt;height:227.55pt" o:ole="">
            <v:imagedata r:id="rId25" o:title=""/>
          </v:shape>
          <o:OLEObject Type="Embed" ProgID="Visio.Drawing.15" ShapeID="_x0000_i1035" DrawAspect="Content" ObjectID="_1696326195" r:id="rId26"/>
        </w:object>
      </w:r>
    </w:p>
    <w:p w14:paraId="1F0CF9FC" w14:textId="77777777" w:rsidR="004C3952" w:rsidRPr="00CB4C8C" w:rsidRDefault="004C3952" w:rsidP="004C3952">
      <w:pPr>
        <w:pStyle w:val="FigureTitle"/>
        <w:spacing w:before="0" w:after="180"/>
        <w:rPr>
          <w:lang w:eastAsia="zh-CN"/>
        </w:rPr>
      </w:pPr>
      <w:r w:rsidRPr="00CB4C8C">
        <w:t xml:space="preserve">Figure </w:t>
      </w:r>
      <w:r>
        <w:rPr>
          <w:lang w:eastAsia="zh-CN"/>
        </w:rPr>
        <w:t>7.x.2.2</w:t>
      </w:r>
      <w:r w:rsidRPr="00CB4C8C">
        <w:rPr>
          <w:lang w:eastAsia="zh-CN"/>
        </w:rPr>
        <w:t>-</w:t>
      </w:r>
      <w:r>
        <w:t>1</w:t>
      </w:r>
      <w:r w:rsidRPr="00CB4C8C">
        <w:t xml:space="preserve">: </w:t>
      </w:r>
      <w:r>
        <w:t>EAS VNF termination</w:t>
      </w:r>
    </w:p>
    <w:p w14:paraId="4FDEECB2" w14:textId="77777777" w:rsidR="004C3952" w:rsidRPr="00CB4C8C" w:rsidRDefault="004C3952" w:rsidP="004C3952">
      <w:pPr>
        <w:pStyle w:val="B1"/>
      </w:pPr>
      <w:r w:rsidRPr="00CB4C8C">
        <w:lastRenderedPageBreak/>
        <w:t xml:space="preserve">1. </w:t>
      </w:r>
      <w:r>
        <w:t>ASP</w:t>
      </w:r>
      <w:r w:rsidRPr="00CB4C8C">
        <w:rPr>
          <w:lang w:bidi="ar-KW"/>
        </w:rPr>
        <w:t xml:space="preserve"> </w:t>
      </w:r>
      <w:r w:rsidRPr="00CB4C8C">
        <w:rPr>
          <w:lang w:eastAsia="zh-CN"/>
        </w:rPr>
        <w:t xml:space="preserve">consumes the provisioning MnS with </w:t>
      </w:r>
      <w:r>
        <w:rPr>
          <w:i/>
          <w:lang w:eastAsia="zh-CN"/>
        </w:rPr>
        <w:t>deleteMOI</w:t>
      </w:r>
      <w:r w:rsidRPr="00CB4C8C">
        <w:rPr>
          <w:rFonts w:ascii="Arial" w:hAnsi="Arial" w:cs="Arial"/>
          <w:sz w:val="18"/>
          <w:lang w:eastAsia="zh-CN"/>
        </w:rPr>
        <w:t xml:space="preserve"> </w:t>
      </w:r>
      <w:r w:rsidRPr="00CB4C8C">
        <w:rPr>
          <w:lang w:eastAsia="zh-CN"/>
        </w:rPr>
        <w:t>operation</w:t>
      </w:r>
      <w:r>
        <w:rPr>
          <w:lang w:eastAsia="zh-CN"/>
        </w:rPr>
        <w:t xml:space="preserve"> for EASFunction MOI</w:t>
      </w:r>
      <w:r w:rsidRPr="00CB4C8C">
        <w:t xml:space="preserve"> </w:t>
      </w:r>
      <w:r w:rsidRPr="00CB4C8C">
        <w:rPr>
          <w:lang w:eastAsia="zh-CN"/>
        </w:rPr>
        <w:t xml:space="preserve">to </w:t>
      </w:r>
      <w:r>
        <w:rPr>
          <w:lang w:eastAsia="zh-CN"/>
        </w:rPr>
        <w:t>request ECSP provisioning MnS producer to start the EAS VNF termination</w:t>
      </w:r>
      <w:r>
        <w:t>.</w:t>
      </w:r>
    </w:p>
    <w:p w14:paraId="362B52B0" w14:textId="77777777" w:rsidR="004C3952" w:rsidRPr="00CB4C8C" w:rsidRDefault="004C3952" w:rsidP="004C3952">
      <w:pPr>
        <w:pStyle w:val="B1"/>
      </w:pPr>
      <w:r w:rsidRPr="00CB4C8C">
        <w:t xml:space="preserve">2. </w:t>
      </w:r>
      <w:r>
        <w:rPr>
          <w:lang w:eastAsia="zh-CN"/>
        </w:rPr>
        <w:t>ECSP provisioning MnS producer sends a response to the ASP indicating that the termination operation is in progress..</w:t>
      </w:r>
      <w:r w:rsidRPr="00CB4C8C">
        <w:t xml:space="preserve"> </w:t>
      </w:r>
    </w:p>
    <w:p w14:paraId="3710049A" w14:textId="68FA55C0" w:rsidR="004C3952" w:rsidRPr="00CB4C8C" w:rsidRDefault="004C3952" w:rsidP="004C3952">
      <w:pPr>
        <w:pStyle w:val="B1"/>
      </w:pPr>
      <w:r>
        <w:t>3</w:t>
      </w:r>
      <w:r w:rsidRPr="00CB4C8C">
        <w:t xml:space="preserve">. </w:t>
      </w:r>
      <w:r>
        <w:rPr>
          <w:lang w:eastAsia="zh-CN"/>
        </w:rPr>
        <w:t xml:space="preserve">ECSP provisioning MnS producer invokes the </w:t>
      </w:r>
      <w:r>
        <w:rPr>
          <w:i/>
          <w:iCs/>
          <w:lang w:eastAsia="zh-CN"/>
        </w:rPr>
        <w:t>Terminate</w:t>
      </w:r>
      <w:r w:rsidRPr="008E055F">
        <w:rPr>
          <w:i/>
          <w:iCs/>
          <w:lang w:eastAsia="zh-CN"/>
        </w:rPr>
        <w:t>NsRequest</w:t>
      </w:r>
      <w:r>
        <w:rPr>
          <w:lang w:eastAsia="zh-CN"/>
        </w:rPr>
        <w:t xml:space="preserve"> operation (see clause 7.3.7 in </w:t>
      </w:r>
      <w:r w:rsidRPr="008E055F">
        <w:rPr>
          <w:lang w:eastAsia="zh-CN"/>
        </w:rPr>
        <w:t xml:space="preserve">ETSI GS NFV-IFA 013 </w:t>
      </w:r>
      <w:r>
        <w:rPr>
          <w:lang w:eastAsia="zh-CN"/>
        </w:rPr>
        <w:t>[</w:t>
      </w:r>
      <w:r w:rsidR="009E5023">
        <w:rPr>
          <w:lang w:eastAsia="zh-CN"/>
        </w:rPr>
        <w:t>6</w:t>
      </w:r>
      <w:r>
        <w:rPr>
          <w:lang w:eastAsia="zh-CN"/>
        </w:rPr>
        <w:t xml:space="preserve">]) to request NFVO </w:t>
      </w:r>
      <w:r>
        <w:t>via the Os-Ma-nfvo interface to terminate EAS VNF instance</w:t>
      </w:r>
      <w:r w:rsidRPr="00CB4C8C">
        <w:t xml:space="preserve">. </w:t>
      </w:r>
    </w:p>
    <w:p w14:paraId="7C8D598A" w14:textId="54FA5685" w:rsidR="004C3952" w:rsidRDefault="004C3952" w:rsidP="004C3952">
      <w:pPr>
        <w:pStyle w:val="B1"/>
        <w:rPr>
          <w:lang w:eastAsia="zh-CN" w:bidi="ar-KW"/>
        </w:rPr>
      </w:pPr>
      <w:r>
        <w:rPr>
          <w:lang w:eastAsia="zh-CN" w:bidi="ar-KW"/>
        </w:rPr>
        <w:t xml:space="preserve">4. </w:t>
      </w:r>
      <w:r w:rsidRPr="005A23D2">
        <w:rPr>
          <w:lang w:eastAsia="zh-CN" w:bidi="ar-KW"/>
        </w:rPr>
        <w:t xml:space="preserve">NFVO sends </w:t>
      </w:r>
      <w:r w:rsidRPr="005A23D2">
        <w:rPr>
          <w:bCs/>
          <w:lang w:bidi="ar-KW"/>
        </w:rPr>
        <w:t xml:space="preserve">the </w:t>
      </w:r>
      <w:r w:rsidRPr="005A23D2">
        <w:rPr>
          <w:bCs/>
          <w:lang w:eastAsia="zh-CN" w:bidi="ar-KW"/>
        </w:rPr>
        <w:t>NS Lifecycle Change</w:t>
      </w:r>
      <w:r w:rsidRPr="005A23D2">
        <w:rPr>
          <w:lang w:eastAsia="zh-CN" w:bidi="ar-KW"/>
        </w:rPr>
        <w:t xml:space="preserve"> notification to </w:t>
      </w:r>
      <w:r>
        <w:rPr>
          <w:lang w:eastAsia="zh-CN"/>
        </w:rPr>
        <w:t xml:space="preserve">ECSP provisioning MnS producer </w:t>
      </w:r>
      <w:r w:rsidRPr="005A23D2">
        <w:rPr>
          <w:lang w:eastAsia="zh-CN" w:bidi="ar-KW"/>
        </w:rPr>
        <w:t xml:space="preserve">indicating the result of </w:t>
      </w:r>
      <w:r>
        <w:rPr>
          <w:lang w:eastAsia="zh-CN" w:bidi="ar-KW"/>
        </w:rPr>
        <w:t>termination</w:t>
      </w:r>
      <w:r w:rsidRPr="005A23D2">
        <w:rPr>
          <w:lang w:eastAsia="zh-CN" w:bidi="ar-KW"/>
        </w:rPr>
        <w:t xml:space="preserve"> </w:t>
      </w:r>
      <w:r>
        <w:rPr>
          <w:lang w:eastAsia="zh-CN" w:bidi="ar-KW"/>
        </w:rPr>
        <w:t xml:space="preserve">procedure </w:t>
      </w:r>
      <w:r w:rsidRPr="005A23D2">
        <w:rPr>
          <w:lang w:eastAsia="zh-CN"/>
        </w:rPr>
        <w:t>(see clause 7.3.</w:t>
      </w:r>
      <w:r>
        <w:rPr>
          <w:lang w:eastAsia="zh-CN"/>
        </w:rPr>
        <w:t>7</w:t>
      </w:r>
      <w:r w:rsidRPr="005A23D2">
        <w:rPr>
          <w:lang w:eastAsia="zh-CN"/>
        </w:rPr>
        <w:t xml:space="preserve">.4 of </w:t>
      </w:r>
      <w:r w:rsidRPr="005A23D2">
        <w:rPr>
          <w:lang w:eastAsia="zh-CN" w:bidi="ar-KW"/>
        </w:rPr>
        <w:t xml:space="preserve">ETSI GS NFV-IFA 013 </w:t>
      </w:r>
      <w:r w:rsidRPr="005A23D2">
        <w:rPr>
          <w:lang w:eastAsia="zh-CN"/>
        </w:rPr>
        <w:t>[</w:t>
      </w:r>
      <w:r w:rsidR="009E5023">
        <w:rPr>
          <w:lang w:eastAsia="zh-CN"/>
        </w:rPr>
        <w:t>6</w:t>
      </w:r>
      <w:r w:rsidRPr="005A23D2">
        <w:rPr>
          <w:lang w:eastAsia="zh-CN"/>
        </w:rPr>
        <w:t>])</w:t>
      </w:r>
      <w:r w:rsidRPr="005A23D2">
        <w:rPr>
          <w:lang w:eastAsia="zh-CN" w:bidi="ar-KW"/>
        </w:rPr>
        <w:t>.</w:t>
      </w:r>
    </w:p>
    <w:p w14:paraId="55B0FBEB" w14:textId="77777777" w:rsidR="004C3952" w:rsidRPr="00CB4C8C" w:rsidRDefault="004C3952" w:rsidP="004C3952">
      <w:pPr>
        <w:pStyle w:val="B1"/>
      </w:pPr>
      <w:r>
        <w:t>5. If the VNF termination has been successful then:</w:t>
      </w:r>
    </w:p>
    <w:p w14:paraId="01BD38B9" w14:textId="77777777" w:rsidR="004C3952" w:rsidRPr="00CB4C8C" w:rsidRDefault="004C3952" w:rsidP="004C3952">
      <w:pPr>
        <w:pStyle w:val="B1"/>
        <w:ind w:left="852"/>
        <w:rPr>
          <w:lang w:eastAsia="zh-CN"/>
        </w:rPr>
      </w:pPr>
      <w:r>
        <w:rPr>
          <w:lang w:eastAsia="zh-CN"/>
        </w:rPr>
        <w:t>5.1</w:t>
      </w:r>
      <w:r w:rsidRPr="00CB4C8C">
        <w:rPr>
          <w:lang w:eastAsia="zh-CN"/>
        </w:rPr>
        <w:t xml:space="preserve">. </w:t>
      </w:r>
      <w:r>
        <w:rPr>
          <w:lang w:eastAsia="zh-CN"/>
        </w:rPr>
        <w:t>ECSP provisioning MnS producer deletes the MOI for EASRequirements IOC and all related EASFunction IOC.</w:t>
      </w:r>
    </w:p>
    <w:p w14:paraId="5335B639" w14:textId="77777777" w:rsidR="004C3952" w:rsidRDefault="004C3952" w:rsidP="004C3952">
      <w:pPr>
        <w:pStyle w:val="B2"/>
        <w:ind w:left="852"/>
        <w:rPr>
          <w:lang w:eastAsia="zh-CN"/>
        </w:rPr>
      </w:pPr>
      <w:r>
        <w:t>5.2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termination of the EAS.</w:t>
      </w:r>
    </w:p>
    <w:p w14:paraId="4E9C7835" w14:textId="77777777" w:rsidR="004C3952" w:rsidRDefault="004C3952" w:rsidP="004C3952">
      <w:pPr>
        <w:pStyle w:val="B2"/>
        <w:ind w:left="568"/>
        <w:rPr>
          <w:lang w:eastAsia="zh-CN"/>
        </w:rPr>
      </w:pPr>
      <w:r>
        <w:rPr>
          <w:lang w:eastAsia="zh-CN"/>
        </w:rPr>
        <w:t>Otherwise :</w:t>
      </w:r>
    </w:p>
    <w:p w14:paraId="63BC6F61" w14:textId="77777777" w:rsidR="004C3952" w:rsidRDefault="004C3952" w:rsidP="004C3952">
      <w:pPr>
        <w:pStyle w:val="B2"/>
        <w:ind w:left="852"/>
        <w:rPr>
          <w:lang w:eastAsia="zh-CN"/>
        </w:rPr>
      </w:pPr>
      <w:r>
        <w:rPr>
          <w:lang w:eastAsia="zh-CN"/>
        </w:rPr>
        <w:t>5.3</w:t>
      </w:r>
      <w:r w:rsidRPr="00CB4C8C">
        <w:rPr>
          <w:lang w:eastAsia="zh-CN"/>
        </w:rPr>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termination of the EAS</w:t>
      </w:r>
      <w:r>
        <w:rPr>
          <w:lang w:eastAsia="zh-CN"/>
        </w:rPr>
        <w:t>.</w:t>
      </w:r>
    </w:p>
    <w:p w14:paraId="4F09CC2E" w14:textId="77777777" w:rsidR="004C3952" w:rsidRPr="00016C74" w:rsidRDefault="004C3952" w:rsidP="0092242A">
      <w:pPr>
        <w:pStyle w:val="EditorsNote"/>
        <w:ind w:left="284" w:firstLine="0"/>
      </w:pPr>
      <w:r w:rsidRPr="00016C74">
        <w:rPr>
          <w:lang w:eastAsia="zh-CN"/>
        </w:rPr>
        <w:t>Editors’s note: The flow might be revisted after the discussion on asynchronous operation support for provisioning MnS is concluded.</w:t>
      </w:r>
    </w:p>
    <w:p w14:paraId="5DA81F54" w14:textId="69DAF039" w:rsidR="004C3952" w:rsidRDefault="004C3952" w:rsidP="00480D32"/>
    <w:p w14:paraId="066AB32D" w14:textId="07345733" w:rsidR="00C640D1" w:rsidRDefault="00C640D1" w:rsidP="00C640D1">
      <w:pPr>
        <w:pStyle w:val="Heading2"/>
      </w:pPr>
      <w:r>
        <w:t>7</w:t>
      </w:r>
      <w:r w:rsidRPr="0085014E">
        <w:t>.</w:t>
      </w:r>
      <w:r>
        <w:t>3</w:t>
      </w:r>
      <w:r w:rsidRPr="0085014E">
        <w:tab/>
      </w:r>
      <w:r>
        <w:t>Performance assurance</w:t>
      </w:r>
    </w:p>
    <w:p w14:paraId="466882F0" w14:textId="77777777" w:rsidR="00C640D1" w:rsidRPr="00C640D1" w:rsidRDefault="00C640D1" w:rsidP="0092242A">
      <w:pPr>
        <w:pStyle w:val="EditorsNote"/>
        <w:ind w:left="851"/>
      </w:pPr>
      <w:r w:rsidRPr="00C640D1">
        <w:t xml:space="preserve">Editor’s note: </w:t>
      </w:r>
      <w:r w:rsidRPr="0092242A">
        <w:t>All the procedures below will require defining related EAS and NF measurements and KPIs in 28.552 and 28.554 respectively, if not already present.</w:t>
      </w:r>
    </w:p>
    <w:p w14:paraId="327416DE" w14:textId="3A73782E" w:rsidR="00C640D1" w:rsidRDefault="00C640D1" w:rsidP="00C640D1">
      <w:pPr>
        <w:pStyle w:val="Heading3"/>
      </w:pPr>
      <w:r w:rsidRPr="00583FFC">
        <w:t>7.</w:t>
      </w:r>
      <w:r>
        <w:t>3</w:t>
      </w:r>
      <w:r w:rsidRPr="00583FFC">
        <w:t>.1</w:t>
      </w:r>
      <w:r w:rsidRPr="00583FFC">
        <w:tab/>
      </w:r>
      <w:r>
        <w:t>Description</w:t>
      </w:r>
    </w:p>
    <w:p w14:paraId="2A9E08C8" w14:textId="77777777" w:rsidR="00C640D1" w:rsidRDefault="00C640D1" w:rsidP="00C640D1">
      <w:r>
        <w:t>The clause contains procedures associated with performance assurance.</w:t>
      </w:r>
    </w:p>
    <w:p w14:paraId="0BC3BB19" w14:textId="743CBE83" w:rsidR="00C640D1" w:rsidRDefault="00C640D1" w:rsidP="00C640D1">
      <w:pPr>
        <w:pStyle w:val="Heading3"/>
      </w:pPr>
      <w:r w:rsidRPr="00583FFC">
        <w:t>7.</w:t>
      </w:r>
      <w:r>
        <w:t>3</w:t>
      </w:r>
      <w:r w:rsidRPr="00583FFC">
        <w:t>.</w:t>
      </w:r>
      <w:r>
        <w:t>2</w:t>
      </w:r>
      <w:r w:rsidRPr="00583FFC">
        <w:tab/>
        <w:t xml:space="preserve">EAS </w:t>
      </w:r>
      <w:r>
        <w:t>performance assurance</w:t>
      </w:r>
    </w:p>
    <w:p w14:paraId="6EED6AC5" w14:textId="60992939" w:rsidR="00C640D1" w:rsidRDefault="00C640D1" w:rsidP="00C640D1">
      <w:pPr>
        <w:pStyle w:val="Heading4"/>
      </w:pPr>
      <w:r w:rsidRPr="00583FFC">
        <w:t>7.</w:t>
      </w:r>
      <w:r>
        <w:t>3</w:t>
      </w:r>
      <w:r w:rsidRPr="00583FFC">
        <w:t>.</w:t>
      </w:r>
      <w:r>
        <w:t>2.1</w:t>
      </w:r>
      <w:r w:rsidRPr="00583FFC">
        <w:tab/>
      </w:r>
      <w:r>
        <w:t>Measurement collection via performance job control</w:t>
      </w:r>
    </w:p>
    <w:p w14:paraId="25260CB7" w14:textId="77777777" w:rsidR="00C640D1" w:rsidRDefault="00C640D1" w:rsidP="00C640D1">
      <w:r>
        <w:t>Figure 7.x.2.1-1 depicts a procedure that describes how an ASP can consume performance assurance MnS to collect the EAS measurements via performance job control.</w:t>
      </w:r>
    </w:p>
    <w:p w14:paraId="3FC299C7" w14:textId="77777777" w:rsidR="00C640D1" w:rsidRPr="002728F2" w:rsidRDefault="00C640D1" w:rsidP="00C640D1">
      <w:pPr>
        <w:jc w:val="center"/>
        <w:rPr>
          <w:lang w:val="en-US"/>
        </w:rPr>
      </w:pPr>
      <w:r>
        <w:object w:dxaOrig="7429" w:dyaOrig="4908" w14:anchorId="672096E7">
          <v:shape id="_x0000_i1093" type="#_x0000_t75" style="width:371.55pt;height:245.55pt" o:ole="">
            <v:imagedata r:id="rId27" o:title=""/>
          </v:shape>
          <o:OLEObject Type="Embed" ProgID="Visio.Drawing.15" ShapeID="_x0000_i1093" DrawAspect="Content" ObjectID="_1696326196" r:id="rId28"/>
        </w:object>
      </w:r>
    </w:p>
    <w:p w14:paraId="27924435" w14:textId="77777777" w:rsidR="00C640D1" w:rsidRDefault="00C640D1" w:rsidP="00C640D1">
      <w:pPr>
        <w:pStyle w:val="FigureTitle"/>
        <w:spacing w:before="0" w:after="180"/>
      </w:pPr>
      <w:r w:rsidRPr="00CB4C8C">
        <w:t xml:space="preserve">Figure </w:t>
      </w:r>
      <w:r>
        <w:rPr>
          <w:lang w:eastAsia="zh-CN"/>
        </w:rPr>
        <w:t>7.x.2.1</w:t>
      </w:r>
      <w:r w:rsidRPr="00CB4C8C">
        <w:rPr>
          <w:lang w:eastAsia="zh-CN"/>
        </w:rPr>
        <w:t>-</w:t>
      </w:r>
      <w:r w:rsidRPr="00CB4C8C">
        <w:t xml:space="preserve">1: </w:t>
      </w:r>
      <w:bookmarkStart w:id="85" w:name="_Hlk60993822"/>
      <w:r>
        <w:t>Measurement collection via performance job control</w:t>
      </w:r>
      <w:bookmarkEnd w:id="85"/>
    </w:p>
    <w:p w14:paraId="314F61B9" w14:textId="331E2133" w:rsidR="00C640D1" w:rsidRDefault="00C640D1" w:rsidP="00C640D1">
      <w:pPr>
        <w:ind w:left="576" w:hanging="216"/>
      </w:pPr>
      <w:r>
        <w:t xml:space="preserve">1. ASP, as the consumer of performance assurance MnS, consumes the </w:t>
      </w:r>
      <w:bookmarkStart w:id="86" w:name="_Hlk60995897"/>
      <w:r>
        <w:t>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w:t>
      </w:r>
      <w:bookmarkEnd w:id="86"/>
      <w:r>
        <w:t>(see TS 28.550 [</w:t>
      </w:r>
      <w:r w:rsidR="009E5023">
        <w:t>8</w:t>
      </w:r>
      <w:r>
        <w:t xml:space="preserve">]) to request ECSP management system, as the producer of performance assurance MnS, to collect </w:t>
      </w:r>
      <w:bookmarkStart w:id="87" w:name="_Hlk60996252"/>
      <w:r>
        <w:rPr>
          <w:lang w:val="en-US" w:eastAsia="ja-JP"/>
        </w:rPr>
        <w:t>EAS measurements</w:t>
      </w:r>
      <w:bookmarkEnd w:id="87"/>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p>
    <w:p w14:paraId="4D64C016" w14:textId="77777777" w:rsidR="00C640D1" w:rsidRDefault="00C640D1" w:rsidP="00C640D1">
      <w:pPr>
        <w:ind w:left="576" w:hanging="216"/>
      </w:pPr>
      <w:r>
        <w:t>2. ECSP management system returns the output parameter with jobId to indicate the PM job been created.</w:t>
      </w:r>
    </w:p>
    <w:p w14:paraId="2D29E994" w14:textId="77777777" w:rsidR="00C640D1" w:rsidRPr="00CB4C8C" w:rsidRDefault="00C640D1" w:rsidP="00C640D1">
      <w:pPr>
        <w:ind w:left="576" w:hanging="216"/>
      </w:pPr>
      <w:r>
        <w:t>3. If this PM job is based on performance file reporting service, then</w:t>
      </w:r>
    </w:p>
    <w:p w14:paraId="3BF2A796" w14:textId="1502003B" w:rsidR="00C640D1" w:rsidRPr="00CB4C8C" w:rsidRDefault="00C640D1" w:rsidP="00C640D1">
      <w:pPr>
        <w:pStyle w:val="B1"/>
        <w:ind w:left="852"/>
        <w:rPr>
          <w:lang w:eastAsia="zh-CN"/>
        </w:rPr>
      </w:pPr>
      <w:r>
        <w:rPr>
          <w:lang w:eastAsia="zh-CN"/>
        </w:rPr>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ECSP management system</w:t>
      </w:r>
      <w:r>
        <w:rPr>
          <w:lang w:eastAsia="zh-CN"/>
        </w:rPr>
        <w:t>.</w:t>
      </w:r>
    </w:p>
    <w:p w14:paraId="6713F0A5" w14:textId="0916BFCF" w:rsidR="00C640D1" w:rsidRDefault="00C640D1" w:rsidP="00C640D1">
      <w:pPr>
        <w:pStyle w:val="B1"/>
        <w:ind w:left="852"/>
        <w:rPr>
          <w:lang w:eastAsia="zh-CN"/>
        </w:rPr>
      </w:pPr>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(see clause 11.6.1.1 in TS 28.532 [</w:t>
      </w:r>
      <w:r w:rsidR="009E5023">
        <w:t>5</w:t>
      </w:r>
      <w:r>
        <w:t>]) to ASP to indicate the performance data file is ready</w:t>
      </w:r>
      <w:r>
        <w:rPr>
          <w:lang w:eastAsia="zh-CN"/>
        </w:rPr>
        <w:t>.</w:t>
      </w:r>
    </w:p>
    <w:p w14:paraId="0303CAE7" w14:textId="77777777" w:rsidR="00C640D1" w:rsidRPr="00CB4C8C" w:rsidRDefault="00C640D1" w:rsidP="00C640D1">
      <w:pPr>
        <w:pStyle w:val="B1"/>
        <w:ind w:left="852"/>
      </w:pPr>
      <w:r>
        <w:t>3.3</w:t>
      </w:r>
      <w:r w:rsidRPr="00CB4C8C">
        <w:t xml:space="preserve">. </w:t>
      </w:r>
      <w:r>
        <w:t>ASP fetches the EAS measurement data from the MnS producer.</w:t>
      </w:r>
    </w:p>
    <w:p w14:paraId="438BB50B" w14:textId="77777777" w:rsidR="00C640D1" w:rsidRDefault="00C640D1" w:rsidP="00C640D1">
      <w:pPr>
        <w:pStyle w:val="B2"/>
        <w:ind w:left="568"/>
        <w:rPr>
          <w:lang w:eastAsia="zh-CN"/>
        </w:rPr>
      </w:pPr>
      <w:r>
        <w:rPr>
          <w:lang w:eastAsia="zh-CN"/>
        </w:rPr>
        <w:t xml:space="preserve">   Otherwise (performance data streaming service)</w:t>
      </w:r>
    </w:p>
    <w:p w14:paraId="61AD3885" w14:textId="37624790" w:rsidR="00C640D1" w:rsidRDefault="00C640D1" w:rsidP="00C640D1">
      <w:pPr>
        <w:ind w:left="784" w:hanging="216"/>
        <w:rPr>
          <w:lang w:eastAsia="zh-CN"/>
        </w:rPr>
      </w:pPr>
      <w:r>
        <w:rPr>
          <w:lang w:eastAsia="zh-CN"/>
        </w:rPr>
        <w:t>3.4</w:t>
      </w:r>
      <w:r w:rsidRPr="00CB4C8C">
        <w:rPr>
          <w:lang w:eastAsia="zh-CN"/>
        </w:rPr>
        <w:t xml:space="preserve">. </w:t>
      </w:r>
      <w:bookmarkStart w:id="88" w:name="_Hlk60995604"/>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(see clause 11.5.1.1 in TS 28.532 [</w:t>
      </w:r>
      <w:r w:rsidR="009E5023">
        <w:t>5</w:t>
      </w:r>
      <w:r>
        <w:t>])  to establish a streaming connection with ASP for sending the streaming data</w:t>
      </w:r>
      <w:bookmarkEnd w:id="88"/>
      <w:r>
        <w:rPr>
          <w:lang w:eastAsia="zh-CN"/>
        </w:rPr>
        <w:t>.</w:t>
      </w:r>
    </w:p>
    <w:p w14:paraId="4D5E28C6" w14:textId="53DB8C96" w:rsidR="00C640D1" w:rsidRDefault="00C640D1" w:rsidP="00C640D1">
      <w:pPr>
        <w:ind w:left="784" w:hanging="216"/>
      </w:pPr>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(see clause 11.5.1.3 in TS 28.532 [</w:t>
      </w:r>
      <w:r w:rsidR="009E5023">
        <w:t>5</w:t>
      </w:r>
      <w:r>
        <w:t>]) to send the streaming data to ASP.</w:t>
      </w:r>
    </w:p>
    <w:p w14:paraId="304F0155" w14:textId="38EE64BF" w:rsidR="00C640D1" w:rsidRDefault="00C640D1" w:rsidP="00C640D1">
      <w:pPr>
        <w:pStyle w:val="Heading4"/>
      </w:pPr>
      <w:r w:rsidRPr="00583FFC">
        <w:t>7.</w:t>
      </w:r>
      <w:r>
        <w:t>3</w:t>
      </w:r>
      <w:r w:rsidRPr="00583FFC">
        <w:t>.</w:t>
      </w:r>
      <w:r>
        <w:t>2.2</w:t>
      </w:r>
      <w:r w:rsidRPr="00583FFC">
        <w:tab/>
      </w:r>
      <w:r>
        <w:t>Measurement collection via configurable measurement control</w:t>
      </w:r>
    </w:p>
    <w:p w14:paraId="61F2E5B4" w14:textId="77777777" w:rsidR="00C640D1" w:rsidRDefault="00C640D1" w:rsidP="00C640D1">
      <w:r>
        <w:t>Figure 7.x.2.1-1 depicts a procedure that describes how an ASP can consume performance assurance MnS to collect the EAS measurements via configurable measurement control.</w:t>
      </w:r>
    </w:p>
    <w:p w14:paraId="3E6323B3" w14:textId="77777777" w:rsidR="00C640D1" w:rsidRPr="002728F2" w:rsidRDefault="00C640D1" w:rsidP="00C640D1">
      <w:pPr>
        <w:jc w:val="center"/>
        <w:rPr>
          <w:lang w:val="en-US"/>
        </w:rPr>
      </w:pPr>
      <w:r>
        <w:object w:dxaOrig="7429" w:dyaOrig="4729" w14:anchorId="684A0591">
          <v:shape id="_x0000_i1094" type="#_x0000_t75" style="width:371.55pt;height:236.55pt" o:ole="">
            <v:imagedata r:id="rId29" o:title=""/>
          </v:shape>
          <o:OLEObject Type="Embed" ProgID="Visio.Drawing.15" ShapeID="_x0000_i1094" DrawAspect="Content" ObjectID="_1696326197" r:id="rId30"/>
        </w:object>
      </w:r>
    </w:p>
    <w:p w14:paraId="7C5D66C9" w14:textId="77777777" w:rsidR="00C640D1" w:rsidRDefault="00C640D1" w:rsidP="00C640D1">
      <w:pPr>
        <w:pStyle w:val="FigureTitle"/>
        <w:spacing w:before="0" w:after="180"/>
        <w:rPr>
          <w:lang w:eastAsia="zh-CN"/>
        </w:rPr>
      </w:pPr>
      <w:r w:rsidRPr="00CB4C8C">
        <w:t xml:space="preserve">Figure </w:t>
      </w:r>
      <w:r>
        <w:rPr>
          <w:lang w:eastAsia="zh-CN"/>
        </w:rPr>
        <w:t>7.x.2.2</w:t>
      </w:r>
      <w:r w:rsidRPr="00CB4C8C">
        <w:rPr>
          <w:lang w:eastAsia="zh-CN"/>
        </w:rPr>
        <w:t>-</w:t>
      </w:r>
      <w:r w:rsidRPr="00CB4C8C">
        <w:t xml:space="preserve">1: </w:t>
      </w:r>
      <w:bookmarkStart w:id="89" w:name="_Hlk60993838"/>
      <w:r>
        <w:t>Measurements collection via configurable measurement control</w:t>
      </w:r>
      <w:bookmarkEnd w:id="89"/>
    </w:p>
    <w:p w14:paraId="263D2847" w14:textId="08B3A50A" w:rsidR="00C640D1" w:rsidRDefault="00C640D1" w:rsidP="00C640D1">
      <w:pPr>
        <w:ind w:left="576" w:hanging="216"/>
      </w:pPr>
      <w:r>
        <w:t xml:space="preserve">1. ASP, as the consumer of provisioning MnS, </w:t>
      </w:r>
      <w:bookmarkStart w:id="90" w:name="_Hlk60996646"/>
      <w:r>
        <w:t xml:space="preserve">consumes the provisioning MnS with </w:t>
      </w:r>
      <w:r>
        <w:rPr>
          <w:rFonts w:ascii="Courier New" w:hAnsi="Courier New" w:cs="Courier New"/>
          <w:sz w:val="18"/>
          <w:szCs w:val="18"/>
        </w:rPr>
        <w:t xml:space="preserve">createMOI </w:t>
      </w:r>
      <w:r>
        <w:t xml:space="preserve">operation </w:t>
      </w:r>
      <w:bookmarkStart w:id="91" w:name="_Hlk83714663"/>
      <w:bookmarkStart w:id="92" w:name="_Hlk60996697"/>
      <w:bookmarkEnd w:id="90"/>
      <w:r>
        <w:t xml:space="preserve">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IOC </w:t>
      </w:r>
      <w:bookmarkEnd w:id="91"/>
      <w:r>
        <w:t xml:space="preserve">to </w:t>
      </w:r>
      <w:bookmarkEnd w:id="92"/>
      <w:r>
        <w:t xml:space="preserve">request ECSP management system, as the producer of provisioning MnS, to collect </w:t>
      </w:r>
      <w:r>
        <w:rPr>
          <w:lang w:val="en-US" w:eastAsia="ja-JP"/>
        </w:rPr>
        <w:t>EAS measurements</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r w:rsidR="009E5023">
        <w:t>4</w:t>
      </w:r>
      <w:r>
        <w:t>]) to indicating the report method (i.e., performance data file or by performance data streaming).</w:t>
      </w:r>
    </w:p>
    <w:p w14:paraId="133EFDFE" w14:textId="77777777" w:rsidR="00C640D1" w:rsidRDefault="00C640D1" w:rsidP="00C640D1">
      <w:pPr>
        <w:ind w:left="576" w:hanging="216"/>
      </w:pPr>
      <w:r>
        <w:t>2. ECSP management system returns the output parameter with jobId to indicate the PM job been created.</w:t>
      </w:r>
    </w:p>
    <w:p w14:paraId="72A2B6B6" w14:textId="77777777" w:rsidR="00C640D1" w:rsidRPr="00CB4C8C" w:rsidRDefault="00C640D1" w:rsidP="00C640D1">
      <w:pPr>
        <w:ind w:left="576" w:hanging="216"/>
      </w:pPr>
      <w:r>
        <w:t>3. If this PM job is based on performance file reporting service, then</w:t>
      </w:r>
    </w:p>
    <w:p w14:paraId="67486238" w14:textId="6A9ADDB3" w:rsidR="00C640D1" w:rsidRPr="00CB4C8C" w:rsidRDefault="00C640D1" w:rsidP="00C640D1">
      <w:pPr>
        <w:pStyle w:val="B1"/>
        <w:ind w:left="852"/>
        <w:rPr>
          <w:lang w:eastAsia="zh-CN"/>
        </w:rPr>
      </w:pPr>
      <w:r>
        <w:rPr>
          <w:lang w:eastAsia="zh-CN"/>
        </w:rPr>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ECSP management system</w:t>
      </w:r>
      <w:r>
        <w:rPr>
          <w:lang w:eastAsia="zh-CN"/>
        </w:rPr>
        <w:t>.</w:t>
      </w:r>
    </w:p>
    <w:p w14:paraId="5EECF328" w14:textId="77777777" w:rsidR="00C640D1" w:rsidRDefault="00C640D1" w:rsidP="00C640D1">
      <w:pPr>
        <w:pStyle w:val="B1"/>
        <w:ind w:left="852"/>
        <w:rPr>
          <w:lang w:eastAsia="zh-CN"/>
        </w:rPr>
      </w:pPr>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p>
    <w:p w14:paraId="43392630" w14:textId="77777777" w:rsidR="00C640D1" w:rsidRPr="00CB4C8C" w:rsidRDefault="00C640D1" w:rsidP="00C640D1">
      <w:pPr>
        <w:pStyle w:val="B1"/>
        <w:ind w:left="852"/>
      </w:pPr>
      <w:r>
        <w:t>3.3</w:t>
      </w:r>
      <w:r w:rsidRPr="00CB4C8C">
        <w:t xml:space="preserve">. </w:t>
      </w:r>
      <w:r>
        <w:t>ASP fetches the EAS measurement data from the MnS producer.</w:t>
      </w:r>
    </w:p>
    <w:p w14:paraId="027AE56B" w14:textId="77777777" w:rsidR="00C640D1" w:rsidRDefault="00C640D1" w:rsidP="00C640D1">
      <w:pPr>
        <w:pStyle w:val="B2"/>
        <w:ind w:left="568"/>
        <w:rPr>
          <w:lang w:eastAsia="zh-CN"/>
        </w:rPr>
      </w:pPr>
      <w:r>
        <w:rPr>
          <w:lang w:eastAsia="zh-CN"/>
        </w:rPr>
        <w:t xml:space="preserve">   Otherwise (performance data streaming service)</w:t>
      </w:r>
    </w:p>
    <w:p w14:paraId="3FBFF584" w14:textId="77777777" w:rsidR="00C640D1" w:rsidRDefault="00C640D1" w:rsidP="00C640D1">
      <w:pPr>
        <w:ind w:left="784" w:hanging="216"/>
        <w:rPr>
          <w:lang w:eastAsia="zh-CN"/>
        </w:rPr>
      </w:pPr>
      <w:r>
        <w:rPr>
          <w:lang w:eastAsia="zh-CN"/>
        </w:rPr>
        <w:t>3.4</w:t>
      </w:r>
      <w:r w:rsidRPr="00CB4C8C">
        <w:rPr>
          <w:lang w:eastAsia="zh-CN"/>
        </w:rPr>
        <w:t xml:space="preserve">. </w:t>
      </w:r>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p>
    <w:p w14:paraId="423A92E9" w14:textId="77777777" w:rsidR="00C640D1" w:rsidRDefault="00C640D1" w:rsidP="00C640D1">
      <w:pPr>
        <w:ind w:left="784" w:hanging="216"/>
      </w:pPr>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streaming data to ASP.</w:t>
      </w:r>
    </w:p>
    <w:p w14:paraId="5C22C9D6" w14:textId="77777777" w:rsidR="00C640D1" w:rsidRDefault="00C640D1" w:rsidP="00C640D1"/>
    <w:p w14:paraId="3DA604BD" w14:textId="02053C4D" w:rsidR="00C640D1" w:rsidRDefault="00C640D1" w:rsidP="00C640D1">
      <w:pPr>
        <w:pStyle w:val="Heading3"/>
      </w:pPr>
      <w:bookmarkStart w:id="93" w:name="_Hlk83717061"/>
      <w:r w:rsidRPr="00583FFC">
        <w:t>7.</w:t>
      </w:r>
      <w:r>
        <w:t>3</w:t>
      </w:r>
      <w:r w:rsidRPr="00583FFC">
        <w:t>.</w:t>
      </w:r>
      <w:r>
        <w:t>3</w:t>
      </w:r>
      <w:r w:rsidRPr="00583FFC">
        <w:tab/>
      </w:r>
      <w:r>
        <w:t>5GC NF measurements to evaluate EAS</w:t>
      </w:r>
      <w:r w:rsidRPr="00BF20C6">
        <w:t xml:space="preserve"> </w:t>
      </w:r>
      <w:r>
        <w:t>performance</w:t>
      </w:r>
    </w:p>
    <w:p w14:paraId="25109304" w14:textId="670B5DA5" w:rsidR="00C640D1" w:rsidRDefault="00C640D1" w:rsidP="00C640D1">
      <w:pPr>
        <w:pStyle w:val="Heading4"/>
      </w:pPr>
      <w:r w:rsidRPr="00583FFC">
        <w:t>7.</w:t>
      </w:r>
      <w:r>
        <w:t>3</w:t>
      </w:r>
      <w:r w:rsidRPr="00583FFC">
        <w:t>.</w:t>
      </w:r>
      <w:r>
        <w:t>3.1</w:t>
      </w:r>
      <w:r w:rsidRPr="00583FFC">
        <w:tab/>
      </w:r>
      <w:r>
        <w:t>Measurement collection via performance job control</w:t>
      </w:r>
    </w:p>
    <w:p w14:paraId="07E4B774" w14:textId="77777777" w:rsidR="00C640D1" w:rsidRDefault="00C640D1" w:rsidP="00C640D1">
      <w:r>
        <w:t>Figure 7.x.3.1-1 depicts a procedure that describes how an ECSP management system can consume performance assurance MnS to collect the 5GC NF measurements from PLMN management system via performance job control.</w:t>
      </w:r>
    </w:p>
    <w:p w14:paraId="6C5E9D0D" w14:textId="77777777" w:rsidR="00C640D1" w:rsidRPr="002728F2" w:rsidRDefault="00C640D1" w:rsidP="00C640D1">
      <w:pPr>
        <w:jc w:val="center"/>
        <w:rPr>
          <w:lang w:val="en-US"/>
        </w:rPr>
      </w:pPr>
      <w:r>
        <w:object w:dxaOrig="7429" w:dyaOrig="4908" w14:anchorId="7AC469DB">
          <v:shape id="_x0000_i1095" type="#_x0000_t75" style="width:371.55pt;height:245.55pt" o:ole="">
            <v:imagedata r:id="rId31" o:title=""/>
          </v:shape>
          <o:OLEObject Type="Embed" ProgID="Visio.Drawing.15" ShapeID="_x0000_i1095" DrawAspect="Content" ObjectID="_1696326198" r:id="rId32"/>
        </w:object>
      </w:r>
    </w:p>
    <w:p w14:paraId="04BBF99B" w14:textId="77777777" w:rsidR="00C640D1" w:rsidRDefault="00C640D1" w:rsidP="00C640D1">
      <w:pPr>
        <w:pStyle w:val="FigureTitle"/>
        <w:spacing w:before="0" w:after="180"/>
      </w:pPr>
      <w:r w:rsidRPr="00CB4C8C">
        <w:t xml:space="preserve">Figure </w:t>
      </w:r>
      <w:r>
        <w:rPr>
          <w:lang w:eastAsia="zh-CN"/>
        </w:rPr>
        <w:t>7.x.3.1</w:t>
      </w:r>
      <w:r w:rsidRPr="00CB4C8C">
        <w:rPr>
          <w:lang w:eastAsia="zh-CN"/>
        </w:rPr>
        <w:t>-</w:t>
      </w:r>
      <w:r w:rsidRPr="00CB4C8C">
        <w:t xml:space="preserve">1: </w:t>
      </w:r>
      <w:r>
        <w:t>Measurements collection via performance job control</w:t>
      </w:r>
    </w:p>
    <w:p w14:paraId="3A6368C7" w14:textId="7AC06E44" w:rsidR="00C640D1" w:rsidRDefault="00C640D1" w:rsidP="00C640D1">
      <w:pPr>
        <w:ind w:left="576" w:hanging="216"/>
      </w:pPr>
      <w:r>
        <w:t>1. ECSP management system, as the consumer of performance assurance MnS, consumes the 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(see TS 28.550 [</w:t>
      </w:r>
      <w:r w:rsidR="009E5023">
        <w:t>8</w:t>
      </w:r>
      <w:r>
        <w:t>]) to request ECSP management system, as the producer of performance assurance MnS, to collect 5GC NF</w:t>
      </w:r>
      <w:r>
        <w:rPr>
          <w:lang w:val="en-US" w:eastAsia="ja-JP"/>
        </w:rPr>
        <w:t xml:space="preserve"> measurements that may impact EAS performance</w:t>
      </w:r>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p>
    <w:p w14:paraId="12B78059" w14:textId="77777777" w:rsidR="00C640D1" w:rsidRDefault="00C640D1" w:rsidP="00C640D1">
      <w:pPr>
        <w:ind w:left="576" w:hanging="216"/>
      </w:pPr>
      <w:r>
        <w:t>2. PLMN management system returns the output parameter with jobId to indicate the PM job been created.</w:t>
      </w:r>
    </w:p>
    <w:p w14:paraId="24C398F2" w14:textId="77777777" w:rsidR="00C640D1" w:rsidRPr="00CB4C8C" w:rsidRDefault="00C640D1" w:rsidP="00C640D1">
      <w:pPr>
        <w:ind w:left="576" w:hanging="216"/>
      </w:pPr>
      <w:r>
        <w:t>3. If this PM job is based on performance file reporting service, then</w:t>
      </w:r>
    </w:p>
    <w:p w14:paraId="7ECF41BE" w14:textId="1B732EED" w:rsidR="00C640D1" w:rsidRPr="00CB4C8C" w:rsidRDefault="00C640D1" w:rsidP="00C640D1">
      <w:pPr>
        <w:pStyle w:val="B1"/>
        <w:ind w:left="852"/>
        <w:rPr>
          <w:lang w:eastAsia="zh-CN"/>
        </w:rPr>
      </w:pPr>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PLMN management system</w:t>
      </w:r>
      <w:r>
        <w:rPr>
          <w:lang w:eastAsia="zh-CN"/>
        </w:rPr>
        <w:t>.</w:t>
      </w:r>
    </w:p>
    <w:p w14:paraId="701A2150" w14:textId="77777777" w:rsidR="00C640D1" w:rsidRDefault="00C640D1" w:rsidP="00C640D1">
      <w:pPr>
        <w:pStyle w:val="B1"/>
        <w:ind w:left="852"/>
        <w:rPr>
          <w:lang w:eastAsia="zh-CN"/>
        </w:rPr>
      </w:pPr>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p>
    <w:p w14:paraId="357CEDAE" w14:textId="77777777" w:rsidR="00C640D1" w:rsidRPr="00CB4C8C" w:rsidRDefault="00C640D1" w:rsidP="00C640D1">
      <w:pPr>
        <w:pStyle w:val="B1"/>
        <w:ind w:left="852"/>
      </w:pPr>
      <w:r>
        <w:t>3.3</w:t>
      </w:r>
      <w:r w:rsidRPr="00CB4C8C">
        <w:t xml:space="preserve">. </w:t>
      </w:r>
      <w:r>
        <w:t>ECSP management system fetches the 5GC NF</w:t>
      </w:r>
      <w:r>
        <w:rPr>
          <w:lang w:val="en-US" w:eastAsia="ja-JP"/>
        </w:rPr>
        <w:t xml:space="preserve"> </w:t>
      </w:r>
      <w:r>
        <w:t>measurement data from the MnS producer.</w:t>
      </w:r>
    </w:p>
    <w:p w14:paraId="14B6EA2E" w14:textId="77777777" w:rsidR="00C640D1" w:rsidRDefault="00C640D1" w:rsidP="00C640D1">
      <w:pPr>
        <w:pStyle w:val="B2"/>
        <w:ind w:left="568"/>
        <w:rPr>
          <w:lang w:eastAsia="zh-CN"/>
        </w:rPr>
      </w:pPr>
      <w:r>
        <w:rPr>
          <w:lang w:eastAsia="zh-CN"/>
        </w:rPr>
        <w:t xml:space="preserve">   Otherwise (performance data streaming service)</w:t>
      </w:r>
    </w:p>
    <w:p w14:paraId="4842A281" w14:textId="77777777" w:rsidR="00C640D1" w:rsidRDefault="00C640D1" w:rsidP="00C640D1">
      <w:pPr>
        <w:ind w:left="784" w:hanging="216"/>
        <w:rPr>
          <w:lang w:eastAsia="zh-CN"/>
        </w:rPr>
      </w:pPr>
      <w:r>
        <w:rPr>
          <w:lang w:eastAsia="zh-CN"/>
        </w:rPr>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ECSP management system for sending the streaming data</w:t>
      </w:r>
      <w:r>
        <w:rPr>
          <w:lang w:eastAsia="zh-CN"/>
        </w:rPr>
        <w:t>.</w:t>
      </w:r>
    </w:p>
    <w:p w14:paraId="3F6106C1" w14:textId="77777777" w:rsidR="00C640D1" w:rsidRDefault="00C640D1" w:rsidP="00C640D1">
      <w:pPr>
        <w:ind w:left="784" w:hanging="216"/>
      </w:pPr>
      <w:r>
        <w:rPr>
          <w:lang w:eastAsia="zh-CN"/>
        </w:rPr>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p>
    <w:p w14:paraId="084CF66E" w14:textId="70CAC601" w:rsidR="00C640D1" w:rsidRDefault="00C640D1" w:rsidP="00C640D1">
      <w:pPr>
        <w:pStyle w:val="Heading4"/>
      </w:pPr>
      <w:r w:rsidRPr="00583FFC">
        <w:t>7.</w:t>
      </w:r>
      <w:r>
        <w:t>3</w:t>
      </w:r>
      <w:r w:rsidRPr="00583FFC">
        <w:t>.</w:t>
      </w:r>
      <w:r>
        <w:t>3.2</w:t>
      </w:r>
      <w:r w:rsidRPr="00583FFC">
        <w:tab/>
      </w:r>
      <w:r>
        <w:t>Measurement collection via configurable measurement control</w:t>
      </w:r>
    </w:p>
    <w:p w14:paraId="0B96850C" w14:textId="77777777" w:rsidR="00C640D1" w:rsidRDefault="00C640D1" w:rsidP="00C640D1">
      <w:r>
        <w:t>Figure 7.x.3.2-1 depicts a procedure that describes how an ECSP management system can consume performance assurance MnS to collect the 5GC NF measurements from PLMN management system via configurable measurement control.</w:t>
      </w:r>
    </w:p>
    <w:p w14:paraId="287AE1D8" w14:textId="77777777" w:rsidR="00C640D1" w:rsidRPr="002728F2" w:rsidRDefault="00C640D1" w:rsidP="00C640D1">
      <w:pPr>
        <w:jc w:val="center"/>
        <w:rPr>
          <w:lang w:val="en-US"/>
        </w:rPr>
      </w:pPr>
      <w:r>
        <w:object w:dxaOrig="7429" w:dyaOrig="4729" w14:anchorId="5C1E031F">
          <v:shape id="_x0000_i1096" type="#_x0000_t75" style="width:371.55pt;height:236.55pt" o:ole="">
            <v:imagedata r:id="rId33" o:title=""/>
          </v:shape>
          <o:OLEObject Type="Embed" ProgID="Visio.Drawing.15" ShapeID="_x0000_i1096" DrawAspect="Content" ObjectID="_1696326199" r:id="rId34"/>
        </w:object>
      </w:r>
    </w:p>
    <w:p w14:paraId="0D36F60F" w14:textId="77777777" w:rsidR="00C640D1" w:rsidRDefault="00C640D1" w:rsidP="00C640D1">
      <w:pPr>
        <w:pStyle w:val="FigureTitle"/>
        <w:spacing w:before="0" w:after="180"/>
        <w:rPr>
          <w:lang w:eastAsia="zh-CN"/>
        </w:rPr>
      </w:pPr>
      <w:r w:rsidRPr="00CB4C8C">
        <w:t xml:space="preserve">Figure </w:t>
      </w:r>
      <w:r>
        <w:rPr>
          <w:lang w:eastAsia="zh-CN"/>
        </w:rPr>
        <w:t>7.x.3.2</w:t>
      </w:r>
      <w:r w:rsidRPr="00CB4C8C">
        <w:rPr>
          <w:lang w:eastAsia="zh-CN"/>
        </w:rPr>
        <w:t>-</w:t>
      </w:r>
      <w:r w:rsidRPr="00CB4C8C">
        <w:t xml:space="preserve">1: </w:t>
      </w:r>
      <w:r>
        <w:t>Measurement collection via configurable measurement control</w:t>
      </w:r>
    </w:p>
    <w:p w14:paraId="108A6815" w14:textId="5B01056E" w:rsidR="00C640D1" w:rsidRDefault="00C640D1" w:rsidP="00C640D1">
      <w:pPr>
        <w:ind w:left="576" w:hanging="216"/>
      </w:pPr>
      <w:r>
        <w:t xml:space="preserve">1. ECSP management system, as the consumer of provisioning MnS, consumes the provisioning MnS with </w:t>
      </w:r>
      <w:r>
        <w:rPr>
          <w:rFonts w:ascii="Courier New" w:hAnsi="Courier New" w:cs="Courier New"/>
          <w:sz w:val="18"/>
          <w:szCs w:val="18"/>
        </w:rPr>
        <w:t xml:space="preserve">createMOI </w:t>
      </w:r>
      <w:r>
        <w:t xml:space="preserve">operation 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IOC to request ECSP management system, as the producer of provisioning MnS, to collect 5GC NF</w:t>
      </w:r>
      <w:r>
        <w:rPr>
          <w:lang w:val="en-US" w:eastAsia="ja-JP"/>
        </w:rPr>
        <w:t xml:space="preserve"> measurements that may impact EAS performance</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r w:rsidR="009E5023">
        <w:t>4</w:t>
      </w:r>
      <w:r>
        <w:t>]) to indicating the report method (i.e., performance data file or by performance data streaming).</w:t>
      </w:r>
    </w:p>
    <w:p w14:paraId="28C79DCF" w14:textId="77777777" w:rsidR="00C640D1" w:rsidRDefault="00C640D1" w:rsidP="00C640D1">
      <w:pPr>
        <w:ind w:left="576" w:hanging="216"/>
      </w:pPr>
      <w:r>
        <w:t>2. PLMN management system returns the output parameter with jobId to indicate the PM job been created.</w:t>
      </w:r>
    </w:p>
    <w:p w14:paraId="0CFDE02D" w14:textId="77777777" w:rsidR="00C640D1" w:rsidRPr="00CB4C8C" w:rsidRDefault="00C640D1" w:rsidP="00C640D1">
      <w:pPr>
        <w:ind w:left="576" w:hanging="216"/>
      </w:pPr>
      <w:r>
        <w:t>3. If this PM job is based on performance file reporting service, then</w:t>
      </w:r>
    </w:p>
    <w:p w14:paraId="028DC6E3" w14:textId="1CED90E4" w:rsidR="00C640D1" w:rsidRPr="00CB4C8C" w:rsidRDefault="00C640D1" w:rsidP="00C640D1">
      <w:pPr>
        <w:pStyle w:val="B1"/>
        <w:ind w:left="852"/>
        <w:rPr>
          <w:lang w:eastAsia="zh-CN"/>
        </w:rPr>
      </w:pPr>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PLMN management system</w:t>
      </w:r>
      <w:r>
        <w:rPr>
          <w:lang w:eastAsia="zh-CN"/>
        </w:rPr>
        <w:t>.</w:t>
      </w:r>
    </w:p>
    <w:p w14:paraId="1413B035" w14:textId="77777777" w:rsidR="00C640D1" w:rsidRDefault="00C640D1" w:rsidP="00C640D1">
      <w:pPr>
        <w:pStyle w:val="B1"/>
        <w:ind w:left="852"/>
        <w:rPr>
          <w:lang w:eastAsia="zh-CN"/>
        </w:rPr>
      </w:pPr>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p>
    <w:p w14:paraId="525BAE82" w14:textId="77777777" w:rsidR="00C640D1" w:rsidRPr="00CB4C8C" w:rsidRDefault="00C640D1" w:rsidP="00C640D1">
      <w:pPr>
        <w:pStyle w:val="B1"/>
        <w:ind w:left="852"/>
      </w:pPr>
      <w:r>
        <w:t>3.3</w:t>
      </w:r>
      <w:r w:rsidRPr="00CB4C8C">
        <w:t xml:space="preserve">. </w:t>
      </w:r>
      <w:r>
        <w:t>ECSP management system fetches the 5GC NF</w:t>
      </w:r>
      <w:r>
        <w:rPr>
          <w:lang w:val="en-US" w:eastAsia="ja-JP"/>
        </w:rPr>
        <w:t xml:space="preserve"> </w:t>
      </w:r>
      <w:r>
        <w:t>measurement data from the MnS producer.</w:t>
      </w:r>
    </w:p>
    <w:p w14:paraId="2242861F" w14:textId="77777777" w:rsidR="00C640D1" w:rsidRDefault="00C640D1" w:rsidP="00C640D1">
      <w:pPr>
        <w:pStyle w:val="B2"/>
        <w:ind w:left="568"/>
        <w:rPr>
          <w:lang w:eastAsia="zh-CN"/>
        </w:rPr>
      </w:pPr>
      <w:r>
        <w:rPr>
          <w:lang w:eastAsia="zh-CN"/>
        </w:rPr>
        <w:t xml:space="preserve">   Otherwise (performance data streaming service)</w:t>
      </w:r>
    </w:p>
    <w:p w14:paraId="6D202561" w14:textId="77777777" w:rsidR="00C640D1" w:rsidRDefault="00C640D1" w:rsidP="00C640D1">
      <w:pPr>
        <w:ind w:left="784" w:hanging="216"/>
        <w:rPr>
          <w:lang w:eastAsia="zh-CN"/>
        </w:rPr>
      </w:pPr>
      <w:r>
        <w:rPr>
          <w:lang w:eastAsia="zh-CN"/>
        </w:rPr>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p>
    <w:p w14:paraId="0546FD71" w14:textId="77777777" w:rsidR="00C640D1" w:rsidRDefault="00C640D1" w:rsidP="00C640D1">
      <w:pPr>
        <w:ind w:left="784" w:hanging="216"/>
      </w:pPr>
      <w:r>
        <w:rPr>
          <w:lang w:eastAsia="zh-CN"/>
        </w:rPr>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p>
    <w:p w14:paraId="0F3EAFE6" w14:textId="0F758DA1" w:rsidR="00827F03" w:rsidRPr="0092242A" w:rsidRDefault="00C640D1" w:rsidP="00C640D1">
      <w:r>
        <w:t>Editor’s note: Whether the existing subscription and measurement data reporting mechanism allow the selective measurement data reporting are FFS.</w:t>
      </w:r>
      <w:bookmarkEnd w:id="93"/>
    </w:p>
    <w:p w14:paraId="7D8DE6B3" w14:textId="244F03ED" w:rsidR="00480D32" w:rsidRDefault="00480D32" w:rsidP="00480D32">
      <w:pPr>
        <w:pStyle w:val="Heading1"/>
      </w:pPr>
      <w:r w:rsidRPr="00FC7E42">
        <w:t xml:space="preserve">8. </w:t>
      </w:r>
      <w:r>
        <w:tab/>
      </w:r>
      <w:r>
        <w:tab/>
        <w:t>Management Service for Edge Computing</w:t>
      </w:r>
    </w:p>
    <w:p w14:paraId="47D86CB2" w14:textId="77777777" w:rsidR="00480D32" w:rsidRPr="005264B2" w:rsidRDefault="00480D32" w:rsidP="009B7706">
      <w:pPr>
        <w:pStyle w:val="Heading2"/>
      </w:pPr>
      <w:r w:rsidRPr="005264B2">
        <w:t>8.1</w:t>
      </w:r>
      <w:r w:rsidRPr="005264B2">
        <w:tab/>
        <w:t>Provisioning</w:t>
      </w:r>
    </w:p>
    <w:p w14:paraId="54CEB251" w14:textId="77777777" w:rsidR="00480D32" w:rsidRDefault="00480D32" w:rsidP="00480D32">
      <w:pPr>
        <w:rPr>
          <w:rFonts w:ascii="Arial" w:eastAsiaTheme="minorEastAsia" w:hAnsi="Arial" w:cs="Calibri"/>
          <w:sz w:val="36"/>
          <w:szCs w:val="22"/>
        </w:rPr>
      </w:pPr>
      <w:r>
        <w:rPr>
          <w:i/>
          <w:highlight w:val="yellow"/>
        </w:rPr>
        <w:t>A, B and C</w:t>
      </w:r>
    </w:p>
    <w:p w14:paraId="189BBC79" w14:textId="77777777" w:rsidR="00480D32" w:rsidRPr="005264B2" w:rsidRDefault="00480D32" w:rsidP="009B7706">
      <w:pPr>
        <w:pStyle w:val="Heading2"/>
      </w:pPr>
      <w:r w:rsidRPr="005264B2">
        <w:lastRenderedPageBreak/>
        <w:t>8.1</w:t>
      </w:r>
      <w:r w:rsidRPr="005264B2">
        <w:tab/>
        <w:t>Performance Assurance</w:t>
      </w:r>
    </w:p>
    <w:p w14:paraId="299A28C7"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1A1B2453" w14:textId="77777777" w:rsidR="00480D32" w:rsidRPr="005264B2" w:rsidRDefault="00480D32" w:rsidP="009B7706">
      <w:pPr>
        <w:pStyle w:val="Heading2"/>
      </w:pPr>
      <w:r w:rsidRPr="005264B2">
        <w:t>8.2</w:t>
      </w:r>
      <w:r w:rsidRPr="005264B2">
        <w:tab/>
        <w:t>Fault Supervision</w:t>
      </w:r>
    </w:p>
    <w:p w14:paraId="1E4D4950"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0DA35087" w14:textId="24FF3E78" w:rsidR="0014392E" w:rsidRPr="00D71684" w:rsidRDefault="0014392E" w:rsidP="0014392E"/>
    <w:p w14:paraId="6F0C543D" w14:textId="25FCB88D" w:rsidR="0014392E" w:rsidRPr="00D71684" w:rsidRDefault="0014392E" w:rsidP="0014392E"/>
    <w:p w14:paraId="6B40D336" w14:textId="74F09DDD" w:rsidR="0014392E" w:rsidRPr="00D71684" w:rsidRDefault="0014392E" w:rsidP="0014392E"/>
    <w:p w14:paraId="4DE514C1" w14:textId="7E4F1FB8" w:rsidR="0014392E" w:rsidRPr="00D71684" w:rsidRDefault="0014392E" w:rsidP="0014392E"/>
    <w:p w14:paraId="3C80C6FC" w14:textId="123921C4" w:rsidR="0014392E" w:rsidRPr="00D71684" w:rsidRDefault="0014392E" w:rsidP="0014392E"/>
    <w:p w14:paraId="34D10963" w14:textId="5636C1C4" w:rsidR="0014392E" w:rsidRPr="00D71684" w:rsidRDefault="0014392E" w:rsidP="0014392E"/>
    <w:p w14:paraId="0DB46674" w14:textId="66835182" w:rsidR="0014392E" w:rsidRPr="00D71684" w:rsidRDefault="0014392E" w:rsidP="0014392E"/>
    <w:p w14:paraId="56DAE0C9" w14:textId="159FD891" w:rsidR="0014392E" w:rsidRPr="00D71684" w:rsidRDefault="0014392E" w:rsidP="0014392E"/>
    <w:p w14:paraId="3043FFB4" w14:textId="116EC359" w:rsidR="0014392E" w:rsidRPr="00D71684" w:rsidRDefault="0014392E" w:rsidP="0014392E"/>
    <w:p w14:paraId="6148DD6F" w14:textId="2D6C131E" w:rsidR="0014392E" w:rsidRPr="00D71684" w:rsidRDefault="0014392E" w:rsidP="0014392E"/>
    <w:p w14:paraId="262643EF" w14:textId="4EFB0E38" w:rsidR="0014392E" w:rsidRPr="00D71684" w:rsidRDefault="0014392E" w:rsidP="0014392E"/>
    <w:p w14:paraId="105D6B7E" w14:textId="273E6C9A" w:rsidR="0014392E" w:rsidRPr="00D71684" w:rsidRDefault="0014392E" w:rsidP="0014392E"/>
    <w:p w14:paraId="20D9164E" w14:textId="08418A43" w:rsidR="0014392E" w:rsidRPr="00D71684" w:rsidRDefault="0014392E" w:rsidP="0014392E"/>
    <w:p w14:paraId="5561EC1A" w14:textId="471B454B" w:rsidR="0014392E" w:rsidRPr="00D71684" w:rsidRDefault="0014392E" w:rsidP="0014392E"/>
    <w:p w14:paraId="7C3E1CEB" w14:textId="1B0D7F7A" w:rsidR="0014392E" w:rsidRPr="00D71684" w:rsidRDefault="0014392E" w:rsidP="0014392E"/>
    <w:p w14:paraId="6FE01B0C" w14:textId="4DBEB669" w:rsidR="0014392E" w:rsidRPr="00D71684" w:rsidRDefault="0014392E" w:rsidP="0014392E"/>
    <w:p w14:paraId="2868A5C0" w14:textId="4E5C0250" w:rsidR="0014392E" w:rsidRPr="00D71684" w:rsidRDefault="0014392E" w:rsidP="0014392E"/>
    <w:p w14:paraId="3AD1891C" w14:textId="53B24FDB" w:rsidR="0014392E" w:rsidRPr="00D71684" w:rsidRDefault="0014392E" w:rsidP="0014392E"/>
    <w:p w14:paraId="7AAE600B" w14:textId="7870F787" w:rsidR="0014392E" w:rsidRPr="00D71684" w:rsidRDefault="0014392E" w:rsidP="0014392E"/>
    <w:p w14:paraId="20D4E577" w14:textId="74A67567" w:rsidR="0014392E" w:rsidRPr="00D71684" w:rsidRDefault="0014392E" w:rsidP="0014392E"/>
    <w:p w14:paraId="30F2D978" w14:textId="553CDD4A" w:rsidR="0014392E" w:rsidRPr="00D71684" w:rsidRDefault="0014392E" w:rsidP="0014392E"/>
    <w:p w14:paraId="1B0243EA" w14:textId="77777777" w:rsidR="0014392E" w:rsidRPr="00D71684" w:rsidRDefault="0014392E" w:rsidP="0014392E"/>
    <w:p w14:paraId="37796A3E" w14:textId="7770B89C" w:rsidR="00080512" w:rsidRPr="00D71684" w:rsidRDefault="00080512" w:rsidP="00DE2BDB">
      <w:pPr>
        <w:pStyle w:val="Heading1"/>
      </w:pPr>
      <w:bookmarkStart w:id="94" w:name="_Toc76993099"/>
      <w:r w:rsidRPr="00D71684">
        <w:t>Annex &lt;A&gt; (normative):</w:t>
      </w:r>
      <w:bookmarkEnd w:id="94"/>
      <w:r w:rsidRPr="00D71684">
        <w:br/>
      </w:r>
    </w:p>
    <w:p w14:paraId="16BAA4B3" w14:textId="16289BA4" w:rsidR="00080512" w:rsidRPr="00D71684" w:rsidRDefault="007429F6" w:rsidP="00DE2BDB">
      <w:pPr>
        <w:pStyle w:val="Heading1"/>
      </w:pPr>
      <w:r w:rsidRPr="00D71684">
        <w:br w:type="page"/>
      </w:r>
      <w:bookmarkStart w:id="95" w:name="_Toc76993100"/>
      <w:r w:rsidR="00080512" w:rsidRPr="00D71684">
        <w:lastRenderedPageBreak/>
        <w:t>Annex &lt;B&gt; (informative):</w:t>
      </w:r>
      <w:bookmarkEnd w:id="95"/>
      <w:r w:rsidR="00080512" w:rsidRPr="00D71684">
        <w:br/>
      </w:r>
    </w:p>
    <w:p w14:paraId="114D24FF" w14:textId="4A28C933" w:rsidR="0014392E" w:rsidRPr="00D71684" w:rsidRDefault="006B30D0" w:rsidP="0014392E">
      <w:pPr>
        <w:pStyle w:val="Heading9"/>
      </w:pPr>
      <w:r w:rsidRPr="00D71684">
        <w:br w:type="page"/>
      </w:r>
    </w:p>
    <w:p w14:paraId="5CA5E6C2" w14:textId="3D7B57D3" w:rsidR="00080512" w:rsidRPr="00D71684" w:rsidRDefault="00080512" w:rsidP="00DE2BDB">
      <w:pPr>
        <w:pStyle w:val="Heading1"/>
      </w:pPr>
      <w:bookmarkStart w:id="96" w:name="_Toc76993101"/>
      <w:bookmarkStart w:id="97" w:name="_GoBack"/>
      <w:bookmarkEnd w:id="97"/>
      <w:r w:rsidRPr="00D71684">
        <w:lastRenderedPageBreak/>
        <w:t>Annex &lt;X&gt; (informative):</w:t>
      </w:r>
      <w:r w:rsidRPr="00D71684">
        <w:br/>
        <w:t>Change history</w:t>
      </w:r>
      <w:bookmarkEnd w:id="96"/>
    </w:p>
    <w:p w14:paraId="06FAD520" w14:textId="77777777" w:rsidR="00054A22" w:rsidRPr="00D71684" w:rsidRDefault="00054A22" w:rsidP="00054A22">
      <w:pPr>
        <w:pStyle w:val="TH"/>
      </w:pPr>
      <w:bookmarkStart w:id="98" w:name="historyclause"/>
      <w:bookmarkEnd w:id="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71684" w14:paraId="1ECB735E" w14:textId="77777777" w:rsidTr="00FF6269">
        <w:trPr>
          <w:cantSplit/>
        </w:trPr>
        <w:tc>
          <w:tcPr>
            <w:tcW w:w="9639" w:type="dxa"/>
            <w:gridSpan w:val="8"/>
            <w:tcBorders>
              <w:bottom w:val="nil"/>
            </w:tcBorders>
            <w:shd w:val="solid" w:color="FFFFFF" w:fill="auto"/>
          </w:tcPr>
          <w:p w14:paraId="5FCEE246" w14:textId="77777777" w:rsidR="003C3971" w:rsidRPr="00D71684" w:rsidRDefault="003C3971" w:rsidP="00C72833">
            <w:pPr>
              <w:pStyle w:val="TAL"/>
              <w:jc w:val="center"/>
              <w:rPr>
                <w:b/>
                <w:sz w:val="16"/>
              </w:rPr>
            </w:pPr>
            <w:r w:rsidRPr="00D71684">
              <w:rPr>
                <w:b/>
              </w:rPr>
              <w:t>Change history</w:t>
            </w:r>
          </w:p>
        </w:tc>
      </w:tr>
      <w:tr w:rsidR="003C3971" w:rsidRPr="00235394" w14:paraId="188BB8D6" w14:textId="77777777" w:rsidTr="00FF6269">
        <w:tc>
          <w:tcPr>
            <w:tcW w:w="800" w:type="dxa"/>
            <w:shd w:val="pct10" w:color="auto" w:fill="FFFFFF"/>
          </w:tcPr>
          <w:p w14:paraId="7E15B21D" w14:textId="77777777" w:rsidR="003C3971" w:rsidRPr="00D71684" w:rsidRDefault="003C3971" w:rsidP="00C72833">
            <w:pPr>
              <w:pStyle w:val="TAL"/>
              <w:rPr>
                <w:b/>
                <w:sz w:val="16"/>
              </w:rPr>
            </w:pPr>
            <w:r w:rsidRPr="00D71684">
              <w:rPr>
                <w:b/>
                <w:sz w:val="16"/>
              </w:rPr>
              <w:t>Date</w:t>
            </w:r>
          </w:p>
        </w:tc>
        <w:tc>
          <w:tcPr>
            <w:tcW w:w="800" w:type="dxa"/>
            <w:shd w:val="pct10" w:color="auto" w:fill="FFFFFF"/>
          </w:tcPr>
          <w:p w14:paraId="215F01FE" w14:textId="77777777" w:rsidR="003C3971" w:rsidRPr="00D71684" w:rsidRDefault="00DF2B1F" w:rsidP="00C72833">
            <w:pPr>
              <w:pStyle w:val="TAL"/>
              <w:rPr>
                <w:b/>
                <w:sz w:val="16"/>
              </w:rPr>
            </w:pPr>
            <w:r w:rsidRPr="00D71684">
              <w:rPr>
                <w:b/>
                <w:sz w:val="16"/>
              </w:rPr>
              <w:t>Meeting</w:t>
            </w:r>
          </w:p>
        </w:tc>
        <w:tc>
          <w:tcPr>
            <w:tcW w:w="1094" w:type="dxa"/>
            <w:shd w:val="pct10" w:color="auto" w:fill="FFFFFF"/>
          </w:tcPr>
          <w:p w14:paraId="54DC1FB3" w14:textId="77777777" w:rsidR="003C3971" w:rsidRPr="00D71684" w:rsidRDefault="003C3971" w:rsidP="00DF2B1F">
            <w:pPr>
              <w:pStyle w:val="TAL"/>
              <w:rPr>
                <w:b/>
                <w:sz w:val="16"/>
              </w:rPr>
            </w:pPr>
            <w:r w:rsidRPr="00D71684">
              <w:rPr>
                <w:b/>
                <w:sz w:val="16"/>
              </w:rPr>
              <w:t>TDoc</w:t>
            </w:r>
          </w:p>
        </w:tc>
        <w:tc>
          <w:tcPr>
            <w:tcW w:w="425" w:type="dxa"/>
            <w:shd w:val="pct10" w:color="auto" w:fill="FFFFFF"/>
          </w:tcPr>
          <w:p w14:paraId="1BB8F93C" w14:textId="77777777" w:rsidR="003C3971" w:rsidRPr="00D71684" w:rsidRDefault="003C3971" w:rsidP="00C72833">
            <w:pPr>
              <w:pStyle w:val="TAL"/>
              <w:rPr>
                <w:b/>
                <w:sz w:val="16"/>
              </w:rPr>
            </w:pPr>
            <w:r w:rsidRPr="00D71684">
              <w:rPr>
                <w:b/>
                <w:sz w:val="16"/>
              </w:rPr>
              <w:t>CR</w:t>
            </w:r>
          </w:p>
        </w:tc>
        <w:tc>
          <w:tcPr>
            <w:tcW w:w="425" w:type="dxa"/>
            <w:shd w:val="pct10" w:color="auto" w:fill="FFFFFF"/>
          </w:tcPr>
          <w:p w14:paraId="223E3928" w14:textId="77777777" w:rsidR="003C3971" w:rsidRPr="00D71684" w:rsidRDefault="003C3971" w:rsidP="00C72833">
            <w:pPr>
              <w:pStyle w:val="TAL"/>
              <w:rPr>
                <w:b/>
                <w:sz w:val="16"/>
              </w:rPr>
            </w:pPr>
            <w:r w:rsidRPr="00D71684">
              <w:rPr>
                <w:b/>
                <w:sz w:val="16"/>
              </w:rPr>
              <w:t>Rev</w:t>
            </w:r>
          </w:p>
        </w:tc>
        <w:tc>
          <w:tcPr>
            <w:tcW w:w="425" w:type="dxa"/>
            <w:shd w:val="pct10" w:color="auto" w:fill="FFFFFF"/>
          </w:tcPr>
          <w:p w14:paraId="48237C83" w14:textId="77777777" w:rsidR="003C3971" w:rsidRPr="00D71684" w:rsidRDefault="003C3971" w:rsidP="00C72833">
            <w:pPr>
              <w:pStyle w:val="TAL"/>
              <w:rPr>
                <w:b/>
                <w:sz w:val="16"/>
              </w:rPr>
            </w:pPr>
            <w:r w:rsidRPr="00D71684">
              <w:rPr>
                <w:b/>
                <w:sz w:val="16"/>
              </w:rPr>
              <w:t>Cat</w:t>
            </w:r>
          </w:p>
        </w:tc>
        <w:tc>
          <w:tcPr>
            <w:tcW w:w="4962" w:type="dxa"/>
            <w:shd w:val="pct10" w:color="auto" w:fill="FFFFFF"/>
          </w:tcPr>
          <w:p w14:paraId="146C8449" w14:textId="77777777" w:rsidR="003C3971" w:rsidRPr="00D71684" w:rsidRDefault="003C3971" w:rsidP="00C72833">
            <w:pPr>
              <w:pStyle w:val="TAL"/>
              <w:rPr>
                <w:b/>
                <w:sz w:val="16"/>
              </w:rPr>
            </w:pPr>
            <w:r w:rsidRPr="00D7168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71684">
              <w:rPr>
                <w:b/>
                <w:sz w:val="16"/>
              </w:rPr>
              <w:t>New vers</w:t>
            </w:r>
            <w:r w:rsidR="00DF2B1F" w:rsidRPr="00D71684">
              <w:rPr>
                <w:b/>
                <w:sz w:val="16"/>
              </w:rPr>
              <w:t>ion</w:t>
            </w:r>
          </w:p>
        </w:tc>
      </w:tr>
      <w:tr w:rsidR="00FF6269" w:rsidRPr="00235394" w14:paraId="431ACFAC" w14:textId="77777777" w:rsidTr="00FF6269">
        <w:tc>
          <w:tcPr>
            <w:tcW w:w="800" w:type="dxa"/>
            <w:shd w:val="pct10" w:color="auto" w:fill="FFFFFF"/>
          </w:tcPr>
          <w:p w14:paraId="6C229472" w14:textId="41EE0BE8" w:rsidR="00FF6269" w:rsidRPr="00D71684" w:rsidRDefault="00FF6269" w:rsidP="00944C88">
            <w:pPr>
              <w:pStyle w:val="TAL"/>
              <w:rPr>
                <w:b/>
                <w:sz w:val="16"/>
              </w:rPr>
            </w:pPr>
            <w:r>
              <w:rPr>
                <w:sz w:val="16"/>
                <w:szCs w:val="16"/>
              </w:rPr>
              <w:t>31-</w:t>
            </w:r>
            <w:r w:rsidR="00944C88">
              <w:rPr>
                <w:sz w:val="16"/>
                <w:szCs w:val="16"/>
              </w:rPr>
              <w:t>Aug</w:t>
            </w:r>
            <w:r>
              <w:rPr>
                <w:sz w:val="16"/>
                <w:szCs w:val="16"/>
              </w:rPr>
              <w:t>-2021</w:t>
            </w:r>
          </w:p>
        </w:tc>
        <w:tc>
          <w:tcPr>
            <w:tcW w:w="800" w:type="dxa"/>
            <w:shd w:val="pct10" w:color="auto" w:fill="FFFFFF"/>
          </w:tcPr>
          <w:p w14:paraId="05A5CDC8" w14:textId="27109CF3" w:rsidR="00FF6269" w:rsidRPr="00D71684" w:rsidRDefault="00FF6269" w:rsidP="001F0CD9">
            <w:pPr>
              <w:pStyle w:val="TAL"/>
              <w:rPr>
                <w:b/>
                <w:sz w:val="16"/>
              </w:rPr>
            </w:pPr>
            <w:r>
              <w:rPr>
                <w:sz w:val="16"/>
                <w:szCs w:val="16"/>
              </w:rPr>
              <w:t>#138e</w:t>
            </w:r>
          </w:p>
        </w:tc>
        <w:tc>
          <w:tcPr>
            <w:tcW w:w="1094" w:type="dxa"/>
            <w:shd w:val="pct10" w:color="auto" w:fill="FFFFFF"/>
          </w:tcPr>
          <w:p w14:paraId="44D42894" w14:textId="7CF41667" w:rsidR="00FF6269" w:rsidRPr="00D71684" w:rsidRDefault="00FF6269" w:rsidP="001F0CD9">
            <w:pPr>
              <w:pStyle w:val="TAL"/>
              <w:rPr>
                <w:b/>
                <w:sz w:val="16"/>
              </w:rPr>
            </w:pPr>
            <w:r>
              <w:rPr>
                <w:sz w:val="16"/>
                <w:szCs w:val="16"/>
              </w:rPr>
              <w:t>S5-21462</w:t>
            </w:r>
            <w:r w:rsidR="00593B83">
              <w:rPr>
                <w:sz w:val="16"/>
                <w:szCs w:val="16"/>
              </w:rPr>
              <w:t>4</w:t>
            </w:r>
          </w:p>
        </w:tc>
        <w:tc>
          <w:tcPr>
            <w:tcW w:w="425" w:type="dxa"/>
            <w:shd w:val="pct10" w:color="auto" w:fill="FFFFFF"/>
          </w:tcPr>
          <w:p w14:paraId="1A259514" w14:textId="77777777" w:rsidR="00FF6269" w:rsidRPr="00D71684" w:rsidRDefault="00FF6269" w:rsidP="001F0CD9">
            <w:pPr>
              <w:pStyle w:val="TAL"/>
              <w:rPr>
                <w:b/>
                <w:sz w:val="16"/>
              </w:rPr>
            </w:pPr>
          </w:p>
        </w:tc>
        <w:tc>
          <w:tcPr>
            <w:tcW w:w="425" w:type="dxa"/>
            <w:shd w:val="pct10" w:color="auto" w:fill="FFFFFF"/>
          </w:tcPr>
          <w:p w14:paraId="2ED4D58B" w14:textId="77777777" w:rsidR="00FF6269" w:rsidRPr="00D71684" w:rsidRDefault="00FF6269" w:rsidP="001F0CD9">
            <w:pPr>
              <w:pStyle w:val="TAL"/>
              <w:rPr>
                <w:b/>
                <w:sz w:val="16"/>
              </w:rPr>
            </w:pPr>
          </w:p>
        </w:tc>
        <w:tc>
          <w:tcPr>
            <w:tcW w:w="425" w:type="dxa"/>
            <w:shd w:val="pct10" w:color="auto" w:fill="FFFFFF"/>
          </w:tcPr>
          <w:p w14:paraId="3610EE98" w14:textId="77777777" w:rsidR="00FF6269" w:rsidRPr="00D71684" w:rsidRDefault="00FF6269" w:rsidP="001F0CD9">
            <w:pPr>
              <w:pStyle w:val="TAL"/>
              <w:rPr>
                <w:b/>
                <w:sz w:val="16"/>
              </w:rPr>
            </w:pPr>
          </w:p>
        </w:tc>
        <w:tc>
          <w:tcPr>
            <w:tcW w:w="4962" w:type="dxa"/>
            <w:shd w:val="pct10" w:color="auto" w:fill="FFFFFF"/>
          </w:tcPr>
          <w:p w14:paraId="429E006E" w14:textId="60512A2C" w:rsidR="00FF6269" w:rsidRPr="00D71684" w:rsidRDefault="00FF6269" w:rsidP="001F0CD9">
            <w:pPr>
              <w:pStyle w:val="TAL"/>
              <w:rPr>
                <w:b/>
                <w:sz w:val="16"/>
              </w:rPr>
            </w:pPr>
            <w:r>
              <w:rPr>
                <w:sz w:val="16"/>
                <w:szCs w:val="16"/>
              </w:rPr>
              <w:t>Skeleton</w:t>
            </w:r>
          </w:p>
        </w:tc>
        <w:tc>
          <w:tcPr>
            <w:tcW w:w="708" w:type="dxa"/>
            <w:shd w:val="pct10" w:color="auto" w:fill="FFFFFF"/>
          </w:tcPr>
          <w:p w14:paraId="4283532D" w14:textId="0F7581F9" w:rsidR="00FF6269" w:rsidRPr="00D71684" w:rsidRDefault="00FF6269" w:rsidP="001F0CD9">
            <w:pPr>
              <w:pStyle w:val="TAL"/>
              <w:rPr>
                <w:b/>
                <w:sz w:val="16"/>
              </w:rPr>
            </w:pPr>
            <w:r>
              <w:rPr>
                <w:sz w:val="16"/>
                <w:szCs w:val="16"/>
              </w:rPr>
              <w:t>0.1.0</w:t>
            </w:r>
          </w:p>
        </w:tc>
      </w:tr>
      <w:tr w:rsidR="00FF6269" w:rsidRPr="006B0D02" w14:paraId="7AE2D8EC" w14:textId="77777777" w:rsidTr="00FF6269">
        <w:tc>
          <w:tcPr>
            <w:tcW w:w="800" w:type="dxa"/>
            <w:shd w:val="solid" w:color="FFFFFF" w:fill="auto"/>
          </w:tcPr>
          <w:p w14:paraId="433EA83C" w14:textId="6DBE0207" w:rsidR="00FF6269" w:rsidRPr="006B0D02" w:rsidRDefault="00FF626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C8CC01" w14:textId="777701EB" w:rsidR="00FF6269" w:rsidRPr="006B0D02" w:rsidRDefault="00FF6269" w:rsidP="001F0CD9">
            <w:pPr>
              <w:pStyle w:val="TAC"/>
              <w:jc w:val="left"/>
              <w:rPr>
                <w:sz w:val="16"/>
                <w:szCs w:val="16"/>
              </w:rPr>
            </w:pPr>
            <w:r>
              <w:rPr>
                <w:sz w:val="16"/>
                <w:szCs w:val="16"/>
              </w:rPr>
              <w:t>#138e</w:t>
            </w:r>
          </w:p>
        </w:tc>
        <w:tc>
          <w:tcPr>
            <w:tcW w:w="1094" w:type="dxa"/>
            <w:shd w:val="solid" w:color="FFFFFF" w:fill="auto"/>
          </w:tcPr>
          <w:p w14:paraId="134723C6" w14:textId="5CDB8B1C" w:rsidR="00FF6269" w:rsidRPr="006B0D02" w:rsidRDefault="00FF6269" w:rsidP="001F0CD9">
            <w:pPr>
              <w:pStyle w:val="TAC"/>
              <w:jc w:val="left"/>
              <w:rPr>
                <w:sz w:val="16"/>
                <w:szCs w:val="16"/>
              </w:rPr>
            </w:pPr>
            <w:r>
              <w:rPr>
                <w:sz w:val="16"/>
                <w:szCs w:val="16"/>
              </w:rPr>
              <w:t>S5-214625</w:t>
            </w:r>
          </w:p>
        </w:tc>
        <w:tc>
          <w:tcPr>
            <w:tcW w:w="425" w:type="dxa"/>
            <w:shd w:val="solid" w:color="FFFFFF" w:fill="auto"/>
          </w:tcPr>
          <w:p w14:paraId="2B341B81" w14:textId="77777777" w:rsidR="00FF6269" w:rsidRPr="006B0D02" w:rsidRDefault="00FF6269" w:rsidP="001F0CD9">
            <w:pPr>
              <w:pStyle w:val="TAL"/>
              <w:rPr>
                <w:sz w:val="16"/>
                <w:szCs w:val="16"/>
              </w:rPr>
            </w:pPr>
          </w:p>
        </w:tc>
        <w:tc>
          <w:tcPr>
            <w:tcW w:w="425" w:type="dxa"/>
            <w:shd w:val="solid" w:color="FFFFFF" w:fill="auto"/>
          </w:tcPr>
          <w:p w14:paraId="090FDCAA" w14:textId="77777777" w:rsidR="00FF6269" w:rsidRPr="006B0D02" w:rsidRDefault="00FF6269" w:rsidP="001F0CD9">
            <w:pPr>
              <w:pStyle w:val="TAR"/>
              <w:jc w:val="left"/>
              <w:rPr>
                <w:sz w:val="16"/>
                <w:szCs w:val="16"/>
              </w:rPr>
            </w:pPr>
          </w:p>
        </w:tc>
        <w:tc>
          <w:tcPr>
            <w:tcW w:w="425" w:type="dxa"/>
            <w:shd w:val="solid" w:color="FFFFFF" w:fill="auto"/>
          </w:tcPr>
          <w:p w14:paraId="40910D18" w14:textId="77777777" w:rsidR="00FF6269" w:rsidRPr="006B0D02" w:rsidRDefault="00FF6269" w:rsidP="001F0CD9">
            <w:pPr>
              <w:pStyle w:val="TAC"/>
              <w:jc w:val="left"/>
              <w:rPr>
                <w:sz w:val="16"/>
                <w:szCs w:val="16"/>
              </w:rPr>
            </w:pPr>
          </w:p>
        </w:tc>
        <w:tc>
          <w:tcPr>
            <w:tcW w:w="4962" w:type="dxa"/>
            <w:shd w:val="solid" w:color="FFFFFF" w:fill="auto"/>
          </w:tcPr>
          <w:p w14:paraId="17B0396C" w14:textId="747A20AD" w:rsidR="00FF6269" w:rsidRPr="006B0D02" w:rsidRDefault="00FF6269" w:rsidP="001F0CD9">
            <w:pPr>
              <w:pStyle w:val="TAL"/>
              <w:rPr>
                <w:sz w:val="16"/>
                <w:szCs w:val="16"/>
              </w:rPr>
            </w:pPr>
            <w:r w:rsidRPr="001007B5">
              <w:rPr>
                <w:sz w:val="16"/>
                <w:szCs w:val="16"/>
              </w:rPr>
              <w:t>Initial TS Structure</w:t>
            </w:r>
          </w:p>
        </w:tc>
        <w:tc>
          <w:tcPr>
            <w:tcW w:w="708" w:type="dxa"/>
            <w:shd w:val="solid" w:color="FFFFFF" w:fill="auto"/>
          </w:tcPr>
          <w:p w14:paraId="5E97A6B2" w14:textId="03624719" w:rsidR="00FF6269" w:rsidRPr="007D6048" w:rsidRDefault="00FF6269" w:rsidP="001F0CD9">
            <w:pPr>
              <w:pStyle w:val="TAC"/>
              <w:jc w:val="left"/>
              <w:rPr>
                <w:sz w:val="16"/>
                <w:szCs w:val="16"/>
              </w:rPr>
            </w:pPr>
            <w:r>
              <w:rPr>
                <w:sz w:val="16"/>
                <w:szCs w:val="16"/>
              </w:rPr>
              <w:t>0.2.0</w:t>
            </w:r>
          </w:p>
        </w:tc>
      </w:tr>
      <w:tr w:rsidR="001F0CD9" w:rsidRPr="006B0D02" w14:paraId="5B56C19E" w14:textId="77777777" w:rsidTr="00FF6269">
        <w:tc>
          <w:tcPr>
            <w:tcW w:w="800" w:type="dxa"/>
            <w:shd w:val="solid" w:color="FFFFFF" w:fill="auto"/>
          </w:tcPr>
          <w:p w14:paraId="46D6C483" w14:textId="10245256"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383DA0E5" w14:textId="2925D04A" w:rsidR="001F0CD9" w:rsidRDefault="001F0CD9" w:rsidP="001F0CD9">
            <w:pPr>
              <w:pStyle w:val="TAC"/>
              <w:jc w:val="left"/>
              <w:rPr>
                <w:sz w:val="16"/>
                <w:szCs w:val="16"/>
              </w:rPr>
            </w:pPr>
            <w:r>
              <w:rPr>
                <w:sz w:val="16"/>
                <w:szCs w:val="16"/>
              </w:rPr>
              <w:t>#138e</w:t>
            </w:r>
          </w:p>
        </w:tc>
        <w:tc>
          <w:tcPr>
            <w:tcW w:w="1094" w:type="dxa"/>
            <w:shd w:val="solid" w:color="FFFFFF" w:fill="auto"/>
          </w:tcPr>
          <w:p w14:paraId="2F5239B9" w14:textId="5156D591" w:rsidR="001F0CD9" w:rsidRDefault="001F0CD9" w:rsidP="001F0CD9">
            <w:pPr>
              <w:pStyle w:val="TAC"/>
              <w:jc w:val="left"/>
              <w:rPr>
                <w:sz w:val="16"/>
                <w:szCs w:val="16"/>
              </w:rPr>
            </w:pPr>
            <w:r w:rsidRPr="001F0CD9">
              <w:rPr>
                <w:sz w:val="16"/>
                <w:szCs w:val="16"/>
              </w:rPr>
              <w:t>S5-214626</w:t>
            </w:r>
          </w:p>
        </w:tc>
        <w:tc>
          <w:tcPr>
            <w:tcW w:w="425" w:type="dxa"/>
            <w:shd w:val="solid" w:color="FFFFFF" w:fill="auto"/>
          </w:tcPr>
          <w:p w14:paraId="007D4175" w14:textId="77777777" w:rsidR="001F0CD9" w:rsidRPr="006B0D02" w:rsidRDefault="001F0CD9" w:rsidP="001F0CD9">
            <w:pPr>
              <w:pStyle w:val="TAL"/>
              <w:rPr>
                <w:sz w:val="16"/>
                <w:szCs w:val="16"/>
              </w:rPr>
            </w:pPr>
          </w:p>
        </w:tc>
        <w:tc>
          <w:tcPr>
            <w:tcW w:w="425" w:type="dxa"/>
            <w:shd w:val="solid" w:color="FFFFFF" w:fill="auto"/>
          </w:tcPr>
          <w:p w14:paraId="6044D169" w14:textId="77777777" w:rsidR="001F0CD9" w:rsidRPr="006B0D02" w:rsidRDefault="001F0CD9" w:rsidP="001F0CD9">
            <w:pPr>
              <w:pStyle w:val="TAR"/>
              <w:jc w:val="left"/>
              <w:rPr>
                <w:sz w:val="16"/>
                <w:szCs w:val="16"/>
              </w:rPr>
            </w:pPr>
          </w:p>
        </w:tc>
        <w:tc>
          <w:tcPr>
            <w:tcW w:w="425" w:type="dxa"/>
            <w:shd w:val="solid" w:color="FFFFFF" w:fill="auto"/>
          </w:tcPr>
          <w:p w14:paraId="4B2293EB" w14:textId="77777777" w:rsidR="001F0CD9" w:rsidRPr="006B0D02" w:rsidRDefault="001F0CD9" w:rsidP="001F0CD9">
            <w:pPr>
              <w:pStyle w:val="TAC"/>
              <w:jc w:val="left"/>
              <w:rPr>
                <w:sz w:val="16"/>
                <w:szCs w:val="16"/>
              </w:rPr>
            </w:pPr>
          </w:p>
        </w:tc>
        <w:tc>
          <w:tcPr>
            <w:tcW w:w="4962" w:type="dxa"/>
            <w:shd w:val="solid" w:color="FFFFFF" w:fill="auto"/>
          </w:tcPr>
          <w:p w14:paraId="08917D75" w14:textId="12E2F200" w:rsidR="001F0CD9" w:rsidRPr="001007B5" w:rsidRDefault="001F0CD9" w:rsidP="001F0CD9">
            <w:pPr>
              <w:pStyle w:val="TAL"/>
              <w:rPr>
                <w:sz w:val="16"/>
                <w:szCs w:val="16"/>
              </w:rPr>
            </w:pPr>
            <w:r w:rsidRPr="001F0CD9">
              <w:rPr>
                <w:sz w:val="16"/>
                <w:szCs w:val="16"/>
              </w:rPr>
              <w:t>Edge NRM</w:t>
            </w:r>
          </w:p>
        </w:tc>
        <w:tc>
          <w:tcPr>
            <w:tcW w:w="708" w:type="dxa"/>
            <w:shd w:val="solid" w:color="FFFFFF" w:fill="auto"/>
          </w:tcPr>
          <w:p w14:paraId="5086B83C" w14:textId="608C3DBA" w:rsidR="001F0CD9" w:rsidRDefault="00365714" w:rsidP="001F0CD9">
            <w:pPr>
              <w:pStyle w:val="TAC"/>
              <w:jc w:val="left"/>
              <w:rPr>
                <w:sz w:val="16"/>
                <w:szCs w:val="16"/>
              </w:rPr>
            </w:pPr>
            <w:r>
              <w:rPr>
                <w:sz w:val="16"/>
                <w:szCs w:val="16"/>
              </w:rPr>
              <w:t>0.2.0</w:t>
            </w:r>
          </w:p>
        </w:tc>
      </w:tr>
      <w:tr w:rsidR="001F0CD9" w:rsidRPr="006B0D02" w14:paraId="25AE8E0B" w14:textId="77777777" w:rsidTr="00FF6269">
        <w:tc>
          <w:tcPr>
            <w:tcW w:w="800" w:type="dxa"/>
            <w:shd w:val="solid" w:color="FFFFFF" w:fill="auto"/>
          </w:tcPr>
          <w:p w14:paraId="45B1E7A7" w14:textId="51EE96A7"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10CF8D" w14:textId="6010BEFC" w:rsidR="001F0CD9" w:rsidRDefault="001F0CD9" w:rsidP="001F0CD9">
            <w:pPr>
              <w:pStyle w:val="TAC"/>
              <w:jc w:val="left"/>
              <w:rPr>
                <w:sz w:val="16"/>
                <w:szCs w:val="16"/>
              </w:rPr>
            </w:pPr>
            <w:r>
              <w:rPr>
                <w:sz w:val="16"/>
                <w:szCs w:val="16"/>
              </w:rPr>
              <w:t>#138e</w:t>
            </w:r>
          </w:p>
        </w:tc>
        <w:tc>
          <w:tcPr>
            <w:tcW w:w="1094" w:type="dxa"/>
            <w:shd w:val="solid" w:color="FFFFFF" w:fill="auto"/>
          </w:tcPr>
          <w:p w14:paraId="00F744EB" w14:textId="4F80DD2F" w:rsidR="001F0CD9" w:rsidRDefault="001F0CD9" w:rsidP="001F0CD9">
            <w:pPr>
              <w:pStyle w:val="TAC"/>
              <w:jc w:val="left"/>
              <w:rPr>
                <w:sz w:val="16"/>
                <w:szCs w:val="16"/>
              </w:rPr>
            </w:pPr>
            <w:r w:rsidRPr="001F0CD9">
              <w:rPr>
                <w:sz w:val="16"/>
                <w:szCs w:val="16"/>
              </w:rPr>
              <w:t>S5-214629</w:t>
            </w:r>
          </w:p>
        </w:tc>
        <w:tc>
          <w:tcPr>
            <w:tcW w:w="425" w:type="dxa"/>
            <w:shd w:val="solid" w:color="FFFFFF" w:fill="auto"/>
          </w:tcPr>
          <w:p w14:paraId="291BA60B" w14:textId="77777777" w:rsidR="001F0CD9" w:rsidRPr="006B0D02" w:rsidRDefault="001F0CD9" w:rsidP="001F0CD9">
            <w:pPr>
              <w:pStyle w:val="TAL"/>
              <w:rPr>
                <w:sz w:val="16"/>
                <w:szCs w:val="16"/>
              </w:rPr>
            </w:pPr>
          </w:p>
        </w:tc>
        <w:tc>
          <w:tcPr>
            <w:tcW w:w="425" w:type="dxa"/>
            <w:shd w:val="solid" w:color="FFFFFF" w:fill="auto"/>
          </w:tcPr>
          <w:p w14:paraId="24BDB017" w14:textId="77777777" w:rsidR="001F0CD9" w:rsidRPr="006B0D02" w:rsidRDefault="001F0CD9" w:rsidP="001F0CD9">
            <w:pPr>
              <w:pStyle w:val="TAR"/>
              <w:jc w:val="left"/>
              <w:rPr>
                <w:sz w:val="16"/>
                <w:szCs w:val="16"/>
              </w:rPr>
            </w:pPr>
          </w:p>
        </w:tc>
        <w:tc>
          <w:tcPr>
            <w:tcW w:w="425" w:type="dxa"/>
            <w:shd w:val="solid" w:color="FFFFFF" w:fill="auto"/>
          </w:tcPr>
          <w:p w14:paraId="1C193B43" w14:textId="77777777" w:rsidR="001F0CD9" w:rsidRPr="006B0D02" w:rsidRDefault="001F0CD9" w:rsidP="001F0CD9">
            <w:pPr>
              <w:pStyle w:val="TAC"/>
              <w:jc w:val="left"/>
              <w:rPr>
                <w:sz w:val="16"/>
                <w:szCs w:val="16"/>
              </w:rPr>
            </w:pPr>
          </w:p>
        </w:tc>
        <w:tc>
          <w:tcPr>
            <w:tcW w:w="4962" w:type="dxa"/>
            <w:shd w:val="solid" w:color="FFFFFF" w:fill="auto"/>
          </w:tcPr>
          <w:p w14:paraId="0F032D75" w14:textId="24399415" w:rsidR="001F0CD9" w:rsidRPr="001007B5" w:rsidRDefault="001F0CD9" w:rsidP="001F0CD9">
            <w:pPr>
              <w:pStyle w:val="TAL"/>
              <w:rPr>
                <w:sz w:val="16"/>
                <w:szCs w:val="16"/>
              </w:rPr>
            </w:pPr>
            <w:r w:rsidRPr="001F0CD9">
              <w:rPr>
                <w:sz w:val="16"/>
                <w:szCs w:val="16"/>
              </w:rPr>
              <w:t>Terms Scope Reference Abbreviations</w:t>
            </w:r>
          </w:p>
        </w:tc>
        <w:tc>
          <w:tcPr>
            <w:tcW w:w="708" w:type="dxa"/>
            <w:shd w:val="solid" w:color="FFFFFF" w:fill="auto"/>
          </w:tcPr>
          <w:p w14:paraId="07F38E81" w14:textId="2C80D90B" w:rsidR="001F0CD9" w:rsidRDefault="00365714" w:rsidP="001F0CD9">
            <w:pPr>
              <w:pStyle w:val="TAC"/>
              <w:jc w:val="left"/>
              <w:rPr>
                <w:sz w:val="16"/>
                <w:szCs w:val="16"/>
              </w:rPr>
            </w:pPr>
            <w:r>
              <w:rPr>
                <w:sz w:val="16"/>
                <w:szCs w:val="16"/>
              </w:rPr>
              <w:t>0.2.0</w:t>
            </w:r>
          </w:p>
        </w:tc>
      </w:tr>
      <w:tr w:rsidR="00593B83" w:rsidRPr="006B0D02" w14:paraId="0CE4509D" w14:textId="77777777" w:rsidTr="00FF6269">
        <w:tc>
          <w:tcPr>
            <w:tcW w:w="800" w:type="dxa"/>
            <w:shd w:val="solid" w:color="FFFFFF" w:fill="auto"/>
          </w:tcPr>
          <w:p w14:paraId="7CF4A8F7" w14:textId="06A7A051" w:rsidR="00593B83" w:rsidRDefault="00593B83" w:rsidP="00593B83">
            <w:pPr>
              <w:pStyle w:val="TAC"/>
              <w:jc w:val="left"/>
              <w:rPr>
                <w:sz w:val="16"/>
                <w:szCs w:val="16"/>
              </w:rPr>
            </w:pPr>
            <w:r>
              <w:rPr>
                <w:sz w:val="16"/>
                <w:szCs w:val="16"/>
              </w:rPr>
              <w:t>31-Aug-2021</w:t>
            </w:r>
          </w:p>
        </w:tc>
        <w:tc>
          <w:tcPr>
            <w:tcW w:w="800" w:type="dxa"/>
            <w:shd w:val="solid" w:color="FFFFFF" w:fill="auto"/>
          </w:tcPr>
          <w:p w14:paraId="510312D3" w14:textId="67BDE956" w:rsidR="00593B83" w:rsidRDefault="00593B83" w:rsidP="00593B83">
            <w:pPr>
              <w:pStyle w:val="TAC"/>
              <w:jc w:val="left"/>
              <w:rPr>
                <w:sz w:val="16"/>
                <w:szCs w:val="16"/>
              </w:rPr>
            </w:pPr>
            <w:r>
              <w:rPr>
                <w:sz w:val="16"/>
                <w:szCs w:val="16"/>
              </w:rPr>
              <w:t>#138e</w:t>
            </w:r>
          </w:p>
        </w:tc>
        <w:tc>
          <w:tcPr>
            <w:tcW w:w="1094" w:type="dxa"/>
            <w:shd w:val="solid" w:color="FFFFFF" w:fill="auto"/>
          </w:tcPr>
          <w:p w14:paraId="7DF615AB" w14:textId="567CD8C9" w:rsidR="00593B83" w:rsidRDefault="00593B83" w:rsidP="00593B83">
            <w:pPr>
              <w:pStyle w:val="TAC"/>
              <w:jc w:val="left"/>
              <w:rPr>
                <w:sz w:val="16"/>
                <w:szCs w:val="16"/>
              </w:rPr>
            </w:pPr>
            <w:r w:rsidRPr="001F0CD9">
              <w:rPr>
                <w:sz w:val="16"/>
                <w:szCs w:val="16"/>
              </w:rPr>
              <w:t>S5-21462</w:t>
            </w:r>
            <w:r>
              <w:rPr>
                <w:sz w:val="16"/>
                <w:szCs w:val="16"/>
              </w:rPr>
              <w:t>8</w:t>
            </w:r>
          </w:p>
        </w:tc>
        <w:tc>
          <w:tcPr>
            <w:tcW w:w="425" w:type="dxa"/>
            <w:shd w:val="solid" w:color="FFFFFF" w:fill="auto"/>
          </w:tcPr>
          <w:p w14:paraId="64AA4C56" w14:textId="77777777" w:rsidR="00593B83" w:rsidRPr="006B0D02" w:rsidRDefault="00593B83" w:rsidP="00593B83">
            <w:pPr>
              <w:pStyle w:val="TAL"/>
              <w:rPr>
                <w:sz w:val="16"/>
                <w:szCs w:val="16"/>
              </w:rPr>
            </w:pPr>
          </w:p>
        </w:tc>
        <w:tc>
          <w:tcPr>
            <w:tcW w:w="425" w:type="dxa"/>
            <w:shd w:val="solid" w:color="FFFFFF" w:fill="auto"/>
          </w:tcPr>
          <w:p w14:paraId="743F6BF6" w14:textId="77777777" w:rsidR="00593B83" w:rsidRPr="006B0D02" w:rsidRDefault="00593B83" w:rsidP="00593B83">
            <w:pPr>
              <w:pStyle w:val="TAR"/>
              <w:jc w:val="left"/>
              <w:rPr>
                <w:sz w:val="16"/>
                <w:szCs w:val="16"/>
              </w:rPr>
            </w:pPr>
          </w:p>
        </w:tc>
        <w:tc>
          <w:tcPr>
            <w:tcW w:w="425" w:type="dxa"/>
            <w:shd w:val="solid" w:color="FFFFFF" w:fill="auto"/>
          </w:tcPr>
          <w:p w14:paraId="401DABB6" w14:textId="77777777" w:rsidR="00593B83" w:rsidRPr="006B0D02" w:rsidRDefault="00593B83" w:rsidP="00593B83">
            <w:pPr>
              <w:pStyle w:val="TAC"/>
              <w:jc w:val="left"/>
              <w:rPr>
                <w:sz w:val="16"/>
                <w:szCs w:val="16"/>
              </w:rPr>
            </w:pPr>
          </w:p>
        </w:tc>
        <w:tc>
          <w:tcPr>
            <w:tcW w:w="4962" w:type="dxa"/>
            <w:shd w:val="solid" w:color="FFFFFF" w:fill="auto"/>
          </w:tcPr>
          <w:p w14:paraId="4D513BF5" w14:textId="624C8EC2" w:rsidR="00593B83" w:rsidRPr="001007B5" w:rsidRDefault="00EB464A" w:rsidP="00593B83">
            <w:pPr>
              <w:pStyle w:val="TAL"/>
              <w:rPr>
                <w:sz w:val="16"/>
                <w:szCs w:val="16"/>
              </w:rPr>
            </w:pPr>
            <w:r w:rsidRPr="00B926BB">
              <w:rPr>
                <w:rFonts w:cs="Calibri"/>
                <w:sz w:val="16"/>
                <w:szCs w:val="16"/>
              </w:rPr>
              <w:t>add use case and requirements for EAS LCM</w:t>
            </w:r>
          </w:p>
        </w:tc>
        <w:tc>
          <w:tcPr>
            <w:tcW w:w="708" w:type="dxa"/>
            <w:shd w:val="solid" w:color="FFFFFF" w:fill="auto"/>
          </w:tcPr>
          <w:p w14:paraId="407613D9" w14:textId="4537D169" w:rsidR="00593B83" w:rsidRDefault="00593B83" w:rsidP="00593B83">
            <w:pPr>
              <w:pStyle w:val="TAC"/>
              <w:jc w:val="left"/>
              <w:rPr>
                <w:sz w:val="16"/>
                <w:szCs w:val="16"/>
              </w:rPr>
            </w:pPr>
            <w:r>
              <w:rPr>
                <w:sz w:val="16"/>
                <w:szCs w:val="16"/>
              </w:rPr>
              <w:t>0.2.0</w:t>
            </w:r>
          </w:p>
        </w:tc>
      </w:tr>
      <w:tr w:rsidR="00593B83" w:rsidRPr="006B0D02" w14:paraId="00F24D5D" w14:textId="77777777" w:rsidTr="00FF6269">
        <w:tc>
          <w:tcPr>
            <w:tcW w:w="800" w:type="dxa"/>
            <w:shd w:val="solid" w:color="FFFFFF" w:fill="auto"/>
          </w:tcPr>
          <w:p w14:paraId="1A401973" w14:textId="673E6931" w:rsidR="00593B83" w:rsidRDefault="009D37DC" w:rsidP="00593B83">
            <w:pPr>
              <w:pStyle w:val="TAC"/>
              <w:jc w:val="left"/>
              <w:rPr>
                <w:sz w:val="16"/>
                <w:szCs w:val="16"/>
              </w:rPr>
            </w:pPr>
            <w:r>
              <w:rPr>
                <w:sz w:val="16"/>
                <w:szCs w:val="16"/>
              </w:rPr>
              <w:t>21 Oct 2021</w:t>
            </w:r>
          </w:p>
        </w:tc>
        <w:tc>
          <w:tcPr>
            <w:tcW w:w="800" w:type="dxa"/>
            <w:shd w:val="solid" w:color="FFFFFF" w:fill="auto"/>
          </w:tcPr>
          <w:p w14:paraId="281D13B1" w14:textId="4C7A0AF3" w:rsidR="00593B83" w:rsidRDefault="009D37DC" w:rsidP="00593B83">
            <w:pPr>
              <w:pStyle w:val="TAC"/>
              <w:jc w:val="left"/>
              <w:rPr>
                <w:sz w:val="16"/>
                <w:szCs w:val="16"/>
              </w:rPr>
            </w:pPr>
            <w:r>
              <w:rPr>
                <w:sz w:val="16"/>
                <w:szCs w:val="16"/>
              </w:rPr>
              <w:t>#139e</w:t>
            </w:r>
          </w:p>
        </w:tc>
        <w:tc>
          <w:tcPr>
            <w:tcW w:w="1094" w:type="dxa"/>
            <w:shd w:val="solid" w:color="FFFFFF" w:fill="auto"/>
          </w:tcPr>
          <w:p w14:paraId="7E8928A4" w14:textId="12AB1907" w:rsidR="00593B83" w:rsidRDefault="009D37DC" w:rsidP="00593B83">
            <w:pPr>
              <w:pStyle w:val="TAC"/>
              <w:jc w:val="left"/>
              <w:rPr>
                <w:sz w:val="16"/>
                <w:szCs w:val="16"/>
              </w:rPr>
            </w:pPr>
            <w:r>
              <w:rPr>
                <w:sz w:val="16"/>
                <w:szCs w:val="16"/>
              </w:rPr>
              <w:t>S5-215565</w:t>
            </w:r>
          </w:p>
        </w:tc>
        <w:tc>
          <w:tcPr>
            <w:tcW w:w="425" w:type="dxa"/>
            <w:shd w:val="solid" w:color="FFFFFF" w:fill="auto"/>
          </w:tcPr>
          <w:p w14:paraId="6EE91662" w14:textId="77777777" w:rsidR="00593B83" w:rsidRPr="006B0D02" w:rsidRDefault="00593B83" w:rsidP="00593B83">
            <w:pPr>
              <w:pStyle w:val="TAL"/>
              <w:rPr>
                <w:sz w:val="16"/>
                <w:szCs w:val="16"/>
              </w:rPr>
            </w:pPr>
          </w:p>
        </w:tc>
        <w:tc>
          <w:tcPr>
            <w:tcW w:w="425" w:type="dxa"/>
            <w:shd w:val="solid" w:color="FFFFFF" w:fill="auto"/>
          </w:tcPr>
          <w:p w14:paraId="7F0CA2B6" w14:textId="77777777" w:rsidR="00593B83" w:rsidRPr="006B0D02" w:rsidRDefault="00593B83" w:rsidP="00593B83">
            <w:pPr>
              <w:pStyle w:val="TAR"/>
              <w:jc w:val="left"/>
              <w:rPr>
                <w:sz w:val="16"/>
                <w:szCs w:val="16"/>
              </w:rPr>
            </w:pPr>
          </w:p>
        </w:tc>
        <w:tc>
          <w:tcPr>
            <w:tcW w:w="425" w:type="dxa"/>
            <w:shd w:val="solid" w:color="FFFFFF" w:fill="auto"/>
          </w:tcPr>
          <w:p w14:paraId="22CB1CBA" w14:textId="77777777" w:rsidR="00593B83" w:rsidRPr="006B0D02" w:rsidRDefault="00593B83" w:rsidP="00593B83">
            <w:pPr>
              <w:pStyle w:val="TAC"/>
              <w:jc w:val="left"/>
              <w:rPr>
                <w:sz w:val="16"/>
                <w:szCs w:val="16"/>
              </w:rPr>
            </w:pPr>
          </w:p>
        </w:tc>
        <w:tc>
          <w:tcPr>
            <w:tcW w:w="4962" w:type="dxa"/>
            <w:shd w:val="solid" w:color="FFFFFF" w:fill="auto"/>
          </w:tcPr>
          <w:p w14:paraId="6519C1BE" w14:textId="411581AB" w:rsidR="00593B83" w:rsidRPr="001007B5" w:rsidRDefault="009D37DC" w:rsidP="00593B83">
            <w:pPr>
              <w:pStyle w:val="TAL"/>
              <w:rPr>
                <w:sz w:val="16"/>
                <w:szCs w:val="16"/>
              </w:rPr>
            </w:pPr>
            <w:r>
              <w:rPr>
                <w:sz w:val="16"/>
                <w:szCs w:val="16"/>
              </w:rPr>
              <w:t>EASFunction definition</w:t>
            </w:r>
          </w:p>
        </w:tc>
        <w:tc>
          <w:tcPr>
            <w:tcW w:w="708" w:type="dxa"/>
            <w:shd w:val="solid" w:color="FFFFFF" w:fill="auto"/>
          </w:tcPr>
          <w:p w14:paraId="282A7C61" w14:textId="2917D188" w:rsidR="00593B83" w:rsidRDefault="009D37DC" w:rsidP="00593B83">
            <w:pPr>
              <w:pStyle w:val="TAC"/>
              <w:jc w:val="left"/>
              <w:rPr>
                <w:sz w:val="16"/>
                <w:szCs w:val="16"/>
              </w:rPr>
            </w:pPr>
            <w:r>
              <w:rPr>
                <w:sz w:val="16"/>
                <w:szCs w:val="16"/>
              </w:rPr>
              <w:t>0.3.0</w:t>
            </w:r>
          </w:p>
        </w:tc>
      </w:tr>
      <w:tr w:rsidR="004C4B62" w:rsidRPr="006B0D02" w14:paraId="63146062" w14:textId="77777777" w:rsidTr="00FF6269">
        <w:tc>
          <w:tcPr>
            <w:tcW w:w="800" w:type="dxa"/>
            <w:shd w:val="solid" w:color="FFFFFF" w:fill="auto"/>
          </w:tcPr>
          <w:p w14:paraId="2879E46B" w14:textId="77071492" w:rsidR="004C4B62" w:rsidRDefault="004C4B62" w:rsidP="004C4B62">
            <w:pPr>
              <w:pStyle w:val="TAC"/>
              <w:jc w:val="left"/>
              <w:rPr>
                <w:sz w:val="16"/>
                <w:szCs w:val="16"/>
              </w:rPr>
            </w:pPr>
            <w:r>
              <w:rPr>
                <w:sz w:val="16"/>
                <w:szCs w:val="16"/>
              </w:rPr>
              <w:t>21 Oct 2021</w:t>
            </w:r>
          </w:p>
        </w:tc>
        <w:tc>
          <w:tcPr>
            <w:tcW w:w="800" w:type="dxa"/>
            <w:shd w:val="solid" w:color="FFFFFF" w:fill="auto"/>
          </w:tcPr>
          <w:p w14:paraId="673CB669" w14:textId="65AD2337" w:rsidR="004C4B62" w:rsidRDefault="004C4B62" w:rsidP="004C4B62">
            <w:pPr>
              <w:pStyle w:val="TAC"/>
              <w:jc w:val="left"/>
              <w:rPr>
                <w:sz w:val="16"/>
                <w:szCs w:val="16"/>
              </w:rPr>
            </w:pPr>
            <w:r>
              <w:rPr>
                <w:sz w:val="16"/>
                <w:szCs w:val="16"/>
              </w:rPr>
              <w:t>#139e</w:t>
            </w:r>
          </w:p>
        </w:tc>
        <w:tc>
          <w:tcPr>
            <w:tcW w:w="1094" w:type="dxa"/>
            <w:shd w:val="solid" w:color="FFFFFF" w:fill="auto"/>
          </w:tcPr>
          <w:p w14:paraId="1F2EB64F" w14:textId="67C7F802" w:rsidR="004C4B62" w:rsidRDefault="004C4B62" w:rsidP="004C4B62">
            <w:pPr>
              <w:pStyle w:val="TAC"/>
              <w:jc w:val="left"/>
              <w:rPr>
                <w:sz w:val="16"/>
                <w:szCs w:val="16"/>
              </w:rPr>
            </w:pPr>
            <w:r>
              <w:rPr>
                <w:sz w:val="16"/>
                <w:szCs w:val="16"/>
              </w:rPr>
              <w:t>S5-215566</w:t>
            </w:r>
          </w:p>
        </w:tc>
        <w:tc>
          <w:tcPr>
            <w:tcW w:w="425" w:type="dxa"/>
            <w:shd w:val="solid" w:color="FFFFFF" w:fill="auto"/>
          </w:tcPr>
          <w:p w14:paraId="5E14B835" w14:textId="77777777" w:rsidR="004C4B62" w:rsidRPr="006B0D02" w:rsidRDefault="004C4B62" w:rsidP="004C4B62">
            <w:pPr>
              <w:pStyle w:val="TAL"/>
              <w:rPr>
                <w:sz w:val="16"/>
                <w:szCs w:val="16"/>
              </w:rPr>
            </w:pPr>
          </w:p>
        </w:tc>
        <w:tc>
          <w:tcPr>
            <w:tcW w:w="425" w:type="dxa"/>
            <w:shd w:val="solid" w:color="FFFFFF" w:fill="auto"/>
          </w:tcPr>
          <w:p w14:paraId="5BEBBC58" w14:textId="77777777" w:rsidR="004C4B62" w:rsidRPr="006B0D02" w:rsidRDefault="004C4B62" w:rsidP="004C4B62">
            <w:pPr>
              <w:pStyle w:val="TAR"/>
              <w:jc w:val="left"/>
              <w:rPr>
                <w:sz w:val="16"/>
                <w:szCs w:val="16"/>
              </w:rPr>
            </w:pPr>
          </w:p>
        </w:tc>
        <w:tc>
          <w:tcPr>
            <w:tcW w:w="425" w:type="dxa"/>
            <w:shd w:val="solid" w:color="FFFFFF" w:fill="auto"/>
          </w:tcPr>
          <w:p w14:paraId="7DA555CE" w14:textId="77777777" w:rsidR="004C4B62" w:rsidRPr="006B0D02" w:rsidRDefault="004C4B62" w:rsidP="004C4B62">
            <w:pPr>
              <w:pStyle w:val="TAC"/>
              <w:jc w:val="left"/>
              <w:rPr>
                <w:sz w:val="16"/>
                <w:szCs w:val="16"/>
              </w:rPr>
            </w:pPr>
          </w:p>
        </w:tc>
        <w:tc>
          <w:tcPr>
            <w:tcW w:w="4962" w:type="dxa"/>
            <w:shd w:val="solid" w:color="FFFFFF" w:fill="auto"/>
          </w:tcPr>
          <w:p w14:paraId="4AD9B7DF" w14:textId="27AEFFEC" w:rsidR="004C4B62" w:rsidRPr="001007B5" w:rsidRDefault="004C4B62" w:rsidP="004C4B62">
            <w:pPr>
              <w:pStyle w:val="TAL"/>
              <w:rPr>
                <w:sz w:val="16"/>
                <w:szCs w:val="16"/>
              </w:rPr>
            </w:pPr>
            <w:r>
              <w:rPr>
                <w:sz w:val="16"/>
                <w:szCs w:val="16"/>
              </w:rPr>
              <w:t>Fixing EASRequirement Arrowhead</w:t>
            </w:r>
          </w:p>
        </w:tc>
        <w:tc>
          <w:tcPr>
            <w:tcW w:w="708" w:type="dxa"/>
            <w:shd w:val="solid" w:color="FFFFFF" w:fill="auto"/>
          </w:tcPr>
          <w:p w14:paraId="1D6FBF8E" w14:textId="4BEFBDCE" w:rsidR="004C4B62" w:rsidRDefault="004C4B62" w:rsidP="004C4B62">
            <w:pPr>
              <w:pStyle w:val="TAC"/>
              <w:jc w:val="left"/>
              <w:rPr>
                <w:sz w:val="16"/>
                <w:szCs w:val="16"/>
              </w:rPr>
            </w:pPr>
            <w:r>
              <w:rPr>
                <w:sz w:val="16"/>
                <w:szCs w:val="16"/>
              </w:rPr>
              <w:t>0.3.0</w:t>
            </w:r>
          </w:p>
        </w:tc>
      </w:tr>
      <w:tr w:rsidR="00FB6086" w:rsidRPr="006B0D02" w14:paraId="2BD4F3ED" w14:textId="77777777" w:rsidTr="00FF6269">
        <w:tc>
          <w:tcPr>
            <w:tcW w:w="800" w:type="dxa"/>
            <w:shd w:val="solid" w:color="FFFFFF" w:fill="auto"/>
          </w:tcPr>
          <w:p w14:paraId="7DE3B217" w14:textId="70FB8D56" w:rsidR="00FB6086" w:rsidRDefault="00FB6086" w:rsidP="00FB6086">
            <w:pPr>
              <w:pStyle w:val="TAC"/>
              <w:jc w:val="left"/>
              <w:rPr>
                <w:sz w:val="16"/>
                <w:szCs w:val="16"/>
              </w:rPr>
            </w:pPr>
            <w:r>
              <w:rPr>
                <w:sz w:val="16"/>
                <w:szCs w:val="16"/>
              </w:rPr>
              <w:t>21 Oct 2021</w:t>
            </w:r>
          </w:p>
        </w:tc>
        <w:tc>
          <w:tcPr>
            <w:tcW w:w="800" w:type="dxa"/>
            <w:shd w:val="solid" w:color="FFFFFF" w:fill="auto"/>
          </w:tcPr>
          <w:p w14:paraId="23342866" w14:textId="7D6A0271" w:rsidR="00FB6086" w:rsidRDefault="00FB6086" w:rsidP="00FB6086">
            <w:pPr>
              <w:pStyle w:val="TAC"/>
              <w:jc w:val="left"/>
              <w:rPr>
                <w:sz w:val="16"/>
                <w:szCs w:val="16"/>
              </w:rPr>
            </w:pPr>
            <w:r>
              <w:rPr>
                <w:sz w:val="16"/>
                <w:szCs w:val="16"/>
              </w:rPr>
              <w:t>#139e</w:t>
            </w:r>
          </w:p>
        </w:tc>
        <w:tc>
          <w:tcPr>
            <w:tcW w:w="1094" w:type="dxa"/>
            <w:shd w:val="solid" w:color="FFFFFF" w:fill="auto"/>
          </w:tcPr>
          <w:p w14:paraId="22FE9744" w14:textId="5E48800A" w:rsidR="00FB6086" w:rsidRDefault="00FB6086" w:rsidP="00FB6086">
            <w:pPr>
              <w:pStyle w:val="TAC"/>
              <w:jc w:val="left"/>
              <w:rPr>
                <w:sz w:val="16"/>
                <w:szCs w:val="16"/>
              </w:rPr>
            </w:pPr>
            <w:r>
              <w:rPr>
                <w:sz w:val="16"/>
                <w:szCs w:val="16"/>
              </w:rPr>
              <w:t>S5-21556</w:t>
            </w:r>
            <w:r>
              <w:rPr>
                <w:sz w:val="16"/>
                <w:szCs w:val="16"/>
              </w:rPr>
              <w:t>7</w:t>
            </w:r>
          </w:p>
        </w:tc>
        <w:tc>
          <w:tcPr>
            <w:tcW w:w="425" w:type="dxa"/>
            <w:shd w:val="solid" w:color="FFFFFF" w:fill="auto"/>
          </w:tcPr>
          <w:p w14:paraId="1BFDC6C0" w14:textId="77777777" w:rsidR="00FB6086" w:rsidRPr="006B0D02" w:rsidRDefault="00FB6086" w:rsidP="00FB6086">
            <w:pPr>
              <w:pStyle w:val="TAL"/>
              <w:rPr>
                <w:sz w:val="16"/>
                <w:szCs w:val="16"/>
              </w:rPr>
            </w:pPr>
          </w:p>
        </w:tc>
        <w:tc>
          <w:tcPr>
            <w:tcW w:w="425" w:type="dxa"/>
            <w:shd w:val="solid" w:color="FFFFFF" w:fill="auto"/>
          </w:tcPr>
          <w:p w14:paraId="71BE6C51" w14:textId="77777777" w:rsidR="00FB6086" w:rsidRPr="006B0D02" w:rsidRDefault="00FB6086" w:rsidP="00FB6086">
            <w:pPr>
              <w:pStyle w:val="TAR"/>
              <w:jc w:val="left"/>
              <w:rPr>
                <w:sz w:val="16"/>
                <w:szCs w:val="16"/>
              </w:rPr>
            </w:pPr>
          </w:p>
        </w:tc>
        <w:tc>
          <w:tcPr>
            <w:tcW w:w="425" w:type="dxa"/>
            <w:shd w:val="solid" w:color="FFFFFF" w:fill="auto"/>
          </w:tcPr>
          <w:p w14:paraId="314E64F3" w14:textId="77777777" w:rsidR="00FB6086" w:rsidRPr="006B0D02" w:rsidRDefault="00FB6086" w:rsidP="00FB6086">
            <w:pPr>
              <w:pStyle w:val="TAC"/>
              <w:jc w:val="left"/>
              <w:rPr>
                <w:sz w:val="16"/>
                <w:szCs w:val="16"/>
              </w:rPr>
            </w:pPr>
          </w:p>
        </w:tc>
        <w:tc>
          <w:tcPr>
            <w:tcW w:w="4962" w:type="dxa"/>
            <w:shd w:val="solid" w:color="FFFFFF" w:fill="auto"/>
          </w:tcPr>
          <w:p w14:paraId="27838C21" w14:textId="7848D65F" w:rsidR="00FB6086" w:rsidRPr="001007B5" w:rsidRDefault="00FB6086" w:rsidP="00FB6086">
            <w:pPr>
              <w:pStyle w:val="TAL"/>
              <w:rPr>
                <w:sz w:val="16"/>
                <w:szCs w:val="16"/>
              </w:rPr>
            </w:pPr>
            <w:r>
              <w:rPr>
                <w:sz w:val="16"/>
                <w:szCs w:val="16"/>
              </w:rPr>
              <w:t>ECSFunction definition and LCM procedural flow</w:t>
            </w:r>
          </w:p>
        </w:tc>
        <w:tc>
          <w:tcPr>
            <w:tcW w:w="708" w:type="dxa"/>
            <w:shd w:val="solid" w:color="FFFFFF" w:fill="auto"/>
          </w:tcPr>
          <w:p w14:paraId="7CA39D42" w14:textId="01010357" w:rsidR="00FB6086" w:rsidRDefault="00FB6086" w:rsidP="00FB6086">
            <w:pPr>
              <w:pStyle w:val="TAC"/>
              <w:jc w:val="left"/>
              <w:rPr>
                <w:sz w:val="16"/>
                <w:szCs w:val="16"/>
              </w:rPr>
            </w:pPr>
            <w:r>
              <w:rPr>
                <w:sz w:val="16"/>
                <w:szCs w:val="16"/>
              </w:rPr>
              <w:t>0.3.0</w:t>
            </w:r>
          </w:p>
        </w:tc>
      </w:tr>
      <w:tr w:rsidR="00050AB9" w:rsidRPr="006B0D02" w14:paraId="7EA3F42D" w14:textId="77777777" w:rsidTr="00FF6269">
        <w:tc>
          <w:tcPr>
            <w:tcW w:w="800" w:type="dxa"/>
            <w:shd w:val="solid" w:color="FFFFFF" w:fill="auto"/>
          </w:tcPr>
          <w:p w14:paraId="70A0E63B" w14:textId="6EE74CCB" w:rsidR="00050AB9" w:rsidRDefault="00050AB9" w:rsidP="00050AB9">
            <w:pPr>
              <w:pStyle w:val="TAC"/>
              <w:jc w:val="left"/>
              <w:rPr>
                <w:sz w:val="16"/>
                <w:szCs w:val="16"/>
              </w:rPr>
            </w:pPr>
            <w:r>
              <w:rPr>
                <w:sz w:val="16"/>
                <w:szCs w:val="16"/>
              </w:rPr>
              <w:t>21 Oct 2021</w:t>
            </w:r>
          </w:p>
        </w:tc>
        <w:tc>
          <w:tcPr>
            <w:tcW w:w="800" w:type="dxa"/>
            <w:shd w:val="solid" w:color="FFFFFF" w:fill="auto"/>
          </w:tcPr>
          <w:p w14:paraId="67AD6303" w14:textId="3A79EFBF" w:rsidR="00050AB9" w:rsidRDefault="00050AB9" w:rsidP="00050AB9">
            <w:pPr>
              <w:pStyle w:val="TAC"/>
              <w:jc w:val="left"/>
              <w:rPr>
                <w:sz w:val="16"/>
                <w:szCs w:val="16"/>
              </w:rPr>
            </w:pPr>
            <w:r>
              <w:rPr>
                <w:sz w:val="16"/>
                <w:szCs w:val="16"/>
              </w:rPr>
              <w:t>#139e</w:t>
            </w:r>
          </w:p>
        </w:tc>
        <w:tc>
          <w:tcPr>
            <w:tcW w:w="1094" w:type="dxa"/>
            <w:shd w:val="solid" w:color="FFFFFF" w:fill="auto"/>
          </w:tcPr>
          <w:p w14:paraId="01BC6B7F" w14:textId="625369B0" w:rsidR="00050AB9" w:rsidRDefault="00050AB9" w:rsidP="00050AB9">
            <w:pPr>
              <w:pStyle w:val="TAC"/>
              <w:jc w:val="left"/>
              <w:rPr>
                <w:sz w:val="16"/>
                <w:szCs w:val="16"/>
              </w:rPr>
            </w:pPr>
            <w:r>
              <w:rPr>
                <w:sz w:val="16"/>
                <w:szCs w:val="16"/>
              </w:rPr>
              <w:t>S5-21556</w:t>
            </w:r>
            <w:r>
              <w:rPr>
                <w:sz w:val="16"/>
                <w:szCs w:val="16"/>
              </w:rPr>
              <w:t>8</w:t>
            </w:r>
          </w:p>
        </w:tc>
        <w:tc>
          <w:tcPr>
            <w:tcW w:w="425" w:type="dxa"/>
            <w:shd w:val="solid" w:color="FFFFFF" w:fill="auto"/>
          </w:tcPr>
          <w:p w14:paraId="34748EDA" w14:textId="77777777" w:rsidR="00050AB9" w:rsidRPr="006B0D02" w:rsidRDefault="00050AB9" w:rsidP="00050AB9">
            <w:pPr>
              <w:pStyle w:val="TAL"/>
              <w:rPr>
                <w:sz w:val="16"/>
                <w:szCs w:val="16"/>
              </w:rPr>
            </w:pPr>
          </w:p>
        </w:tc>
        <w:tc>
          <w:tcPr>
            <w:tcW w:w="425" w:type="dxa"/>
            <w:shd w:val="solid" w:color="FFFFFF" w:fill="auto"/>
          </w:tcPr>
          <w:p w14:paraId="7698FF03" w14:textId="77777777" w:rsidR="00050AB9" w:rsidRPr="006B0D02" w:rsidRDefault="00050AB9" w:rsidP="00050AB9">
            <w:pPr>
              <w:pStyle w:val="TAR"/>
              <w:jc w:val="left"/>
              <w:rPr>
                <w:sz w:val="16"/>
                <w:szCs w:val="16"/>
              </w:rPr>
            </w:pPr>
          </w:p>
        </w:tc>
        <w:tc>
          <w:tcPr>
            <w:tcW w:w="425" w:type="dxa"/>
            <w:shd w:val="solid" w:color="FFFFFF" w:fill="auto"/>
          </w:tcPr>
          <w:p w14:paraId="667C014F" w14:textId="77777777" w:rsidR="00050AB9" w:rsidRPr="006B0D02" w:rsidRDefault="00050AB9" w:rsidP="00050AB9">
            <w:pPr>
              <w:pStyle w:val="TAC"/>
              <w:jc w:val="left"/>
              <w:rPr>
                <w:sz w:val="16"/>
                <w:szCs w:val="16"/>
              </w:rPr>
            </w:pPr>
          </w:p>
        </w:tc>
        <w:tc>
          <w:tcPr>
            <w:tcW w:w="4962" w:type="dxa"/>
            <w:shd w:val="solid" w:color="FFFFFF" w:fill="auto"/>
          </w:tcPr>
          <w:p w14:paraId="3E4B3134" w14:textId="609469FF" w:rsidR="00050AB9" w:rsidRPr="001007B5" w:rsidRDefault="00050AB9" w:rsidP="00050AB9">
            <w:pPr>
              <w:pStyle w:val="TAL"/>
              <w:rPr>
                <w:sz w:val="16"/>
                <w:szCs w:val="16"/>
              </w:rPr>
            </w:pPr>
            <w:r w:rsidRPr="00050AB9">
              <w:rPr>
                <w:sz w:val="16"/>
                <w:szCs w:val="16"/>
              </w:rPr>
              <w:t>EES Lifecycle Management usecase and requirements</w:t>
            </w:r>
          </w:p>
        </w:tc>
        <w:tc>
          <w:tcPr>
            <w:tcW w:w="708" w:type="dxa"/>
            <w:shd w:val="solid" w:color="FFFFFF" w:fill="auto"/>
          </w:tcPr>
          <w:p w14:paraId="65AB7B3E" w14:textId="18C50A01" w:rsidR="00050AB9" w:rsidRDefault="00050AB9" w:rsidP="00050AB9">
            <w:pPr>
              <w:pStyle w:val="TAC"/>
              <w:jc w:val="left"/>
              <w:rPr>
                <w:sz w:val="16"/>
                <w:szCs w:val="16"/>
              </w:rPr>
            </w:pPr>
            <w:r>
              <w:rPr>
                <w:sz w:val="16"/>
                <w:szCs w:val="16"/>
              </w:rPr>
              <w:t>0.3.0</w:t>
            </w:r>
          </w:p>
        </w:tc>
      </w:tr>
      <w:tr w:rsidR="007D2695" w:rsidRPr="006B0D02" w14:paraId="0756C227" w14:textId="77777777" w:rsidTr="00FF6269">
        <w:tc>
          <w:tcPr>
            <w:tcW w:w="800" w:type="dxa"/>
            <w:shd w:val="solid" w:color="FFFFFF" w:fill="auto"/>
          </w:tcPr>
          <w:p w14:paraId="0B0C8755" w14:textId="62502CF8" w:rsidR="007D2695" w:rsidRDefault="007D2695" w:rsidP="007D2695">
            <w:pPr>
              <w:pStyle w:val="TAC"/>
              <w:jc w:val="left"/>
              <w:rPr>
                <w:sz w:val="16"/>
                <w:szCs w:val="16"/>
              </w:rPr>
            </w:pPr>
            <w:r>
              <w:rPr>
                <w:sz w:val="16"/>
                <w:szCs w:val="16"/>
              </w:rPr>
              <w:t>21 Oct 2021</w:t>
            </w:r>
          </w:p>
        </w:tc>
        <w:tc>
          <w:tcPr>
            <w:tcW w:w="800" w:type="dxa"/>
            <w:shd w:val="solid" w:color="FFFFFF" w:fill="auto"/>
          </w:tcPr>
          <w:p w14:paraId="7AB07DE6" w14:textId="38DA22DA" w:rsidR="007D2695" w:rsidRDefault="007D2695" w:rsidP="007D2695">
            <w:pPr>
              <w:pStyle w:val="TAC"/>
              <w:jc w:val="left"/>
              <w:rPr>
                <w:sz w:val="16"/>
                <w:szCs w:val="16"/>
              </w:rPr>
            </w:pPr>
            <w:r>
              <w:rPr>
                <w:sz w:val="16"/>
                <w:szCs w:val="16"/>
              </w:rPr>
              <w:t>#139e</w:t>
            </w:r>
          </w:p>
        </w:tc>
        <w:tc>
          <w:tcPr>
            <w:tcW w:w="1094" w:type="dxa"/>
            <w:shd w:val="solid" w:color="FFFFFF" w:fill="auto"/>
          </w:tcPr>
          <w:p w14:paraId="5FDADF55" w14:textId="0D9278ED" w:rsidR="007D2695" w:rsidRDefault="007D2695" w:rsidP="007D2695">
            <w:pPr>
              <w:pStyle w:val="TAC"/>
              <w:jc w:val="left"/>
              <w:rPr>
                <w:sz w:val="16"/>
                <w:szCs w:val="16"/>
              </w:rPr>
            </w:pPr>
            <w:r>
              <w:rPr>
                <w:sz w:val="16"/>
                <w:szCs w:val="16"/>
              </w:rPr>
              <w:t>S5-21556</w:t>
            </w:r>
            <w:r>
              <w:rPr>
                <w:sz w:val="16"/>
                <w:szCs w:val="16"/>
              </w:rPr>
              <w:t>9</w:t>
            </w:r>
          </w:p>
        </w:tc>
        <w:tc>
          <w:tcPr>
            <w:tcW w:w="425" w:type="dxa"/>
            <w:shd w:val="solid" w:color="FFFFFF" w:fill="auto"/>
          </w:tcPr>
          <w:p w14:paraId="6AB6A69A" w14:textId="77777777" w:rsidR="007D2695" w:rsidRPr="006B0D02" w:rsidRDefault="007D2695" w:rsidP="007D2695">
            <w:pPr>
              <w:pStyle w:val="TAL"/>
              <w:rPr>
                <w:sz w:val="16"/>
                <w:szCs w:val="16"/>
              </w:rPr>
            </w:pPr>
          </w:p>
        </w:tc>
        <w:tc>
          <w:tcPr>
            <w:tcW w:w="425" w:type="dxa"/>
            <w:shd w:val="solid" w:color="FFFFFF" w:fill="auto"/>
          </w:tcPr>
          <w:p w14:paraId="7C226345" w14:textId="77777777" w:rsidR="007D2695" w:rsidRPr="006B0D02" w:rsidRDefault="007D2695" w:rsidP="007D2695">
            <w:pPr>
              <w:pStyle w:val="TAR"/>
              <w:jc w:val="left"/>
              <w:rPr>
                <w:sz w:val="16"/>
                <w:szCs w:val="16"/>
              </w:rPr>
            </w:pPr>
          </w:p>
        </w:tc>
        <w:tc>
          <w:tcPr>
            <w:tcW w:w="425" w:type="dxa"/>
            <w:shd w:val="solid" w:color="FFFFFF" w:fill="auto"/>
          </w:tcPr>
          <w:p w14:paraId="4E473B89" w14:textId="77777777" w:rsidR="007D2695" w:rsidRPr="006B0D02" w:rsidRDefault="007D2695" w:rsidP="007D2695">
            <w:pPr>
              <w:pStyle w:val="TAC"/>
              <w:jc w:val="left"/>
              <w:rPr>
                <w:sz w:val="16"/>
                <w:szCs w:val="16"/>
              </w:rPr>
            </w:pPr>
          </w:p>
        </w:tc>
        <w:tc>
          <w:tcPr>
            <w:tcW w:w="4962" w:type="dxa"/>
            <w:shd w:val="solid" w:color="FFFFFF" w:fill="auto"/>
          </w:tcPr>
          <w:p w14:paraId="1DC3DF26" w14:textId="1DFAED68" w:rsidR="007D2695" w:rsidRPr="001007B5" w:rsidRDefault="007D2695" w:rsidP="007D2695">
            <w:pPr>
              <w:pStyle w:val="TAL"/>
              <w:rPr>
                <w:sz w:val="16"/>
                <w:szCs w:val="16"/>
              </w:rPr>
            </w:pPr>
            <w:r>
              <w:rPr>
                <w:sz w:val="16"/>
                <w:szCs w:val="16"/>
              </w:rPr>
              <w:t>EC</w:t>
            </w:r>
            <w:r w:rsidRPr="00050AB9">
              <w:rPr>
                <w:sz w:val="16"/>
                <w:szCs w:val="16"/>
              </w:rPr>
              <w:t>S Lifecycle Management usecase and requirements</w:t>
            </w:r>
          </w:p>
        </w:tc>
        <w:tc>
          <w:tcPr>
            <w:tcW w:w="708" w:type="dxa"/>
            <w:shd w:val="solid" w:color="FFFFFF" w:fill="auto"/>
          </w:tcPr>
          <w:p w14:paraId="7E546940" w14:textId="6948F1C1" w:rsidR="007D2695" w:rsidRDefault="007D2695" w:rsidP="007D2695">
            <w:pPr>
              <w:pStyle w:val="TAC"/>
              <w:jc w:val="left"/>
              <w:rPr>
                <w:sz w:val="16"/>
                <w:szCs w:val="16"/>
              </w:rPr>
            </w:pPr>
            <w:r>
              <w:rPr>
                <w:sz w:val="16"/>
                <w:szCs w:val="16"/>
              </w:rPr>
              <w:t>0.3.0</w:t>
            </w:r>
          </w:p>
        </w:tc>
      </w:tr>
      <w:tr w:rsidR="009A30FF" w:rsidRPr="006B0D02" w14:paraId="540571D4" w14:textId="77777777" w:rsidTr="00FF6269">
        <w:tc>
          <w:tcPr>
            <w:tcW w:w="800" w:type="dxa"/>
            <w:shd w:val="solid" w:color="FFFFFF" w:fill="auto"/>
          </w:tcPr>
          <w:p w14:paraId="04E98A74" w14:textId="0FF072DA" w:rsidR="009A30FF" w:rsidRDefault="009A30FF" w:rsidP="009A30FF">
            <w:pPr>
              <w:pStyle w:val="TAC"/>
              <w:jc w:val="left"/>
              <w:rPr>
                <w:sz w:val="16"/>
                <w:szCs w:val="16"/>
              </w:rPr>
            </w:pPr>
            <w:r>
              <w:rPr>
                <w:sz w:val="16"/>
                <w:szCs w:val="16"/>
              </w:rPr>
              <w:t>21 Oct 2021</w:t>
            </w:r>
          </w:p>
        </w:tc>
        <w:tc>
          <w:tcPr>
            <w:tcW w:w="800" w:type="dxa"/>
            <w:shd w:val="solid" w:color="FFFFFF" w:fill="auto"/>
          </w:tcPr>
          <w:p w14:paraId="0E71372C" w14:textId="1672CBAC" w:rsidR="009A30FF" w:rsidRDefault="009A30FF" w:rsidP="009A30FF">
            <w:pPr>
              <w:pStyle w:val="TAC"/>
              <w:jc w:val="left"/>
              <w:rPr>
                <w:sz w:val="16"/>
                <w:szCs w:val="16"/>
              </w:rPr>
            </w:pPr>
            <w:r>
              <w:rPr>
                <w:sz w:val="16"/>
                <w:szCs w:val="16"/>
              </w:rPr>
              <w:t>#139e</w:t>
            </w:r>
          </w:p>
        </w:tc>
        <w:tc>
          <w:tcPr>
            <w:tcW w:w="1094" w:type="dxa"/>
            <w:shd w:val="solid" w:color="FFFFFF" w:fill="auto"/>
          </w:tcPr>
          <w:p w14:paraId="285E3AD9" w14:textId="5661ECB5" w:rsidR="009A30FF" w:rsidRDefault="009A30FF" w:rsidP="009A30FF">
            <w:pPr>
              <w:pStyle w:val="TAC"/>
              <w:jc w:val="left"/>
              <w:rPr>
                <w:sz w:val="16"/>
                <w:szCs w:val="16"/>
              </w:rPr>
            </w:pPr>
            <w:r>
              <w:rPr>
                <w:sz w:val="16"/>
                <w:szCs w:val="16"/>
              </w:rPr>
              <w:t>S5-215570</w:t>
            </w:r>
          </w:p>
        </w:tc>
        <w:tc>
          <w:tcPr>
            <w:tcW w:w="425" w:type="dxa"/>
            <w:shd w:val="solid" w:color="FFFFFF" w:fill="auto"/>
          </w:tcPr>
          <w:p w14:paraId="42046296" w14:textId="77777777" w:rsidR="009A30FF" w:rsidRPr="006B0D02" w:rsidRDefault="009A30FF" w:rsidP="009A30FF">
            <w:pPr>
              <w:pStyle w:val="TAL"/>
              <w:rPr>
                <w:sz w:val="16"/>
                <w:szCs w:val="16"/>
              </w:rPr>
            </w:pPr>
          </w:p>
        </w:tc>
        <w:tc>
          <w:tcPr>
            <w:tcW w:w="425" w:type="dxa"/>
            <w:shd w:val="solid" w:color="FFFFFF" w:fill="auto"/>
          </w:tcPr>
          <w:p w14:paraId="3D46E078" w14:textId="77777777" w:rsidR="009A30FF" w:rsidRPr="006B0D02" w:rsidRDefault="009A30FF" w:rsidP="009A30FF">
            <w:pPr>
              <w:pStyle w:val="TAR"/>
              <w:jc w:val="left"/>
              <w:rPr>
                <w:sz w:val="16"/>
                <w:szCs w:val="16"/>
              </w:rPr>
            </w:pPr>
          </w:p>
        </w:tc>
        <w:tc>
          <w:tcPr>
            <w:tcW w:w="425" w:type="dxa"/>
            <w:shd w:val="solid" w:color="FFFFFF" w:fill="auto"/>
          </w:tcPr>
          <w:p w14:paraId="631E3C79" w14:textId="77777777" w:rsidR="009A30FF" w:rsidRPr="006B0D02" w:rsidRDefault="009A30FF" w:rsidP="009A30FF">
            <w:pPr>
              <w:pStyle w:val="TAC"/>
              <w:jc w:val="left"/>
              <w:rPr>
                <w:sz w:val="16"/>
                <w:szCs w:val="16"/>
              </w:rPr>
            </w:pPr>
          </w:p>
        </w:tc>
        <w:tc>
          <w:tcPr>
            <w:tcW w:w="4962" w:type="dxa"/>
            <w:shd w:val="solid" w:color="FFFFFF" w:fill="auto"/>
          </w:tcPr>
          <w:p w14:paraId="1A02E8D8" w14:textId="254A0F37" w:rsidR="009A30FF" w:rsidRPr="001007B5" w:rsidRDefault="009A30FF" w:rsidP="009A30FF">
            <w:pPr>
              <w:pStyle w:val="TAL"/>
              <w:rPr>
                <w:sz w:val="16"/>
                <w:szCs w:val="16"/>
              </w:rPr>
            </w:pPr>
            <w:r>
              <w:rPr>
                <w:sz w:val="16"/>
                <w:szCs w:val="16"/>
              </w:rPr>
              <w:t>Procedure for EAS LCM</w:t>
            </w:r>
          </w:p>
        </w:tc>
        <w:tc>
          <w:tcPr>
            <w:tcW w:w="708" w:type="dxa"/>
            <w:shd w:val="solid" w:color="FFFFFF" w:fill="auto"/>
          </w:tcPr>
          <w:p w14:paraId="7CAB55BF" w14:textId="6CE20F11" w:rsidR="009A30FF" w:rsidRDefault="009A30FF" w:rsidP="009A30FF">
            <w:pPr>
              <w:pStyle w:val="TAC"/>
              <w:jc w:val="left"/>
              <w:rPr>
                <w:sz w:val="16"/>
                <w:szCs w:val="16"/>
              </w:rPr>
            </w:pPr>
            <w:r>
              <w:rPr>
                <w:sz w:val="16"/>
                <w:szCs w:val="16"/>
              </w:rPr>
              <w:t>0.3.0</w:t>
            </w:r>
          </w:p>
        </w:tc>
      </w:tr>
      <w:tr w:rsidR="005A7303" w:rsidRPr="006B0D02" w14:paraId="1CA468D8" w14:textId="77777777" w:rsidTr="00FF6269">
        <w:tc>
          <w:tcPr>
            <w:tcW w:w="800" w:type="dxa"/>
            <w:shd w:val="solid" w:color="FFFFFF" w:fill="auto"/>
          </w:tcPr>
          <w:p w14:paraId="416B47AD" w14:textId="710500D8" w:rsidR="005A7303" w:rsidRDefault="005A7303" w:rsidP="005A7303">
            <w:pPr>
              <w:pStyle w:val="TAC"/>
              <w:jc w:val="left"/>
              <w:rPr>
                <w:sz w:val="16"/>
                <w:szCs w:val="16"/>
              </w:rPr>
            </w:pPr>
            <w:r>
              <w:rPr>
                <w:sz w:val="16"/>
                <w:szCs w:val="16"/>
              </w:rPr>
              <w:t>21 Oct 2021</w:t>
            </w:r>
          </w:p>
        </w:tc>
        <w:tc>
          <w:tcPr>
            <w:tcW w:w="800" w:type="dxa"/>
            <w:shd w:val="solid" w:color="FFFFFF" w:fill="auto"/>
          </w:tcPr>
          <w:p w14:paraId="4BA988EB" w14:textId="67FE57B3" w:rsidR="005A7303" w:rsidRDefault="005A7303" w:rsidP="005A7303">
            <w:pPr>
              <w:pStyle w:val="TAC"/>
              <w:jc w:val="left"/>
              <w:rPr>
                <w:sz w:val="16"/>
                <w:szCs w:val="16"/>
              </w:rPr>
            </w:pPr>
            <w:r>
              <w:rPr>
                <w:sz w:val="16"/>
                <w:szCs w:val="16"/>
              </w:rPr>
              <w:t>#139e</w:t>
            </w:r>
          </w:p>
        </w:tc>
        <w:tc>
          <w:tcPr>
            <w:tcW w:w="1094" w:type="dxa"/>
            <w:shd w:val="solid" w:color="FFFFFF" w:fill="auto"/>
          </w:tcPr>
          <w:p w14:paraId="41F68DBE" w14:textId="2D030C9E" w:rsidR="005A7303" w:rsidRDefault="005A7303" w:rsidP="005A7303">
            <w:pPr>
              <w:pStyle w:val="TAC"/>
              <w:jc w:val="left"/>
              <w:rPr>
                <w:sz w:val="16"/>
                <w:szCs w:val="16"/>
              </w:rPr>
            </w:pPr>
            <w:r>
              <w:rPr>
                <w:sz w:val="16"/>
                <w:szCs w:val="16"/>
              </w:rPr>
              <w:t>S5-215148</w:t>
            </w:r>
          </w:p>
        </w:tc>
        <w:tc>
          <w:tcPr>
            <w:tcW w:w="425" w:type="dxa"/>
            <w:shd w:val="solid" w:color="FFFFFF" w:fill="auto"/>
          </w:tcPr>
          <w:p w14:paraId="2AA87ADB" w14:textId="77777777" w:rsidR="005A7303" w:rsidRPr="006B0D02" w:rsidRDefault="005A7303" w:rsidP="005A7303">
            <w:pPr>
              <w:pStyle w:val="TAL"/>
              <w:rPr>
                <w:sz w:val="16"/>
                <w:szCs w:val="16"/>
              </w:rPr>
            </w:pPr>
          </w:p>
        </w:tc>
        <w:tc>
          <w:tcPr>
            <w:tcW w:w="425" w:type="dxa"/>
            <w:shd w:val="solid" w:color="FFFFFF" w:fill="auto"/>
          </w:tcPr>
          <w:p w14:paraId="1C7DEC51" w14:textId="77777777" w:rsidR="005A7303" w:rsidRPr="006B0D02" w:rsidRDefault="005A7303" w:rsidP="005A7303">
            <w:pPr>
              <w:pStyle w:val="TAR"/>
              <w:jc w:val="left"/>
              <w:rPr>
                <w:sz w:val="16"/>
                <w:szCs w:val="16"/>
              </w:rPr>
            </w:pPr>
          </w:p>
        </w:tc>
        <w:tc>
          <w:tcPr>
            <w:tcW w:w="425" w:type="dxa"/>
            <w:shd w:val="solid" w:color="FFFFFF" w:fill="auto"/>
          </w:tcPr>
          <w:p w14:paraId="25DFA137" w14:textId="77777777" w:rsidR="005A7303" w:rsidRPr="006B0D02" w:rsidRDefault="005A7303" w:rsidP="005A7303">
            <w:pPr>
              <w:pStyle w:val="TAC"/>
              <w:jc w:val="left"/>
              <w:rPr>
                <w:sz w:val="16"/>
                <w:szCs w:val="16"/>
              </w:rPr>
            </w:pPr>
          </w:p>
        </w:tc>
        <w:tc>
          <w:tcPr>
            <w:tcW w:w="4962" w:type="dxa"/>
            <w:shd w:val="solid" w:color="FFFFFF" w:fill="auto"/>
          </w:tcPr>
          <w:p w14:paraId="0F3880E4" w14:textId="106D7AF6" w:rsidR="005A7303" w:rsidRPr="001007B5" w:rsidRDefault="005A7303" w:rsidP="005A7303">
            <w:pPr>
              <w:pStyle w:val="TAL"/>
              <w:rPr>
                <w:sz w:val="16"/>
                <w:szCs w:val="16"/>
              </w:rPr>
            </w:pPr>
            <w:r w:rsidRPr="005A7303">
              <w:rPr>
                <w:sz w:val="16"/>
                <w:szCs w:val="16"/>
              </w:rPr>
              <w:t>Defining EdgeDataNetwork for EDN</w:t>
            </w:r>
          </w:p>
        </w:tc>
        <w:tc>
          <w:tcPr>
            <w:tcW w:w="708" w:type="dxa"/>
            <w:shd w:val="solid" w:color="FFFFFF" w:fill="auto"/>
          </w:tcPr>
          <w:p w14:paraId="05B5705E" w14:textId="59B325E2" w:rsidR="005A7303" w:rsidRDefault="005A7303" w:rsidP="005A7303">
            <w:pPr>
              <w:pStyle w:val="TAC"/>
              <w:jc w:val="left"/>
              <w:rPr>
                <w:sz w:val="16"/>
                <w:szCs w:val="16"/>
              </w:rPr>
            </w:pPr>
            <w:r>
              <w:rPr>
                <w:sz w:val="16"/>
                <w:szCs w:val="16"/>
              </w:rPr>
              <w:t>0.3.0</w:t>
            </w:r>
          </w:p>
        </w:tc>
      </w:tr>
      <w:tr w:rsidR="00174556" w:rsidRPr="006B0D02" w14:paraId="7D7C8D2C" w14:textId="77777777" w:rsidTr="00FF6269">
        <w:tc>
          <w:tcPr>
            <w:tcW w:w="800" w:type="dxa"/>
            <w:shd w:val="solid" w:color="FFFFFF" w:fill="auto"/>
          </w:tcPr>
          <w:p w14:paraId="6BCE8E87" w14:textId="6481774E" w:rsidR="00174556" w:rsidRDefault="00174556" w:rsidP="00174556">
            <w:pPr>
              <w:pStyle w:val="TAC"/>
              <w:jc w:val="left"/>
              <w:rPr>
                <w:sz w:val="16"/>
                <w:szCs w:val="16"/>
              </w:rPr>
            </w:pPr>
            <w:r>
              <w:rPr>
                <w:sz w:val="16"/>
                <w:szCs w:val="16"/>
              </w:rPr>
              <w:t>21 Oct 2021</w:t>
            </w:r>
          </w:p>
        </w:tc>
        <w:tc>
          <w:tcPr>
            <w:tcW w:w="800" w:type="dxa"/>
            <w:shd w:val="solid" w:color="FFFFFF" w:fill="auto"/>
          </w:tcPr>
          <w:p w14:paraId="6E3EC421" w14:textId="55CAD762" w:rsidR="00174556" w:rsidRDefault="00174556" w:rsidP="00174556">
            <w:pPr>
              <w:pStyle w:val="TAC"/>
              <w:jc w:val="left"/>
              <w:rPr>
                <w:sz w:val="16"/>
                <w:szCs w:val="16"/>
              </w:rPr>
            </w:pPr>
            <w:r>
              <w:rPr>
                <w:sz w:val="16"/>
                <w:szCs w:val="16"/>
              </w:rPr>
              <w:t>#139e</w:t>
            </w:r>
          </w:p>
        </w:tc>
        <w:tc>
          <w:tcPr>
            <w:tcW w:w="1094" w:type="dxa"/>
            <w:shd w:val="solid" w:color="FFFFFF" w:fill="auto"/>
          </w:tcPr>
          <w:p w14:paraId="78F72630" w14:textId="4FCC5CAE" w:rsidR="00174556" w:rsidRDefault="00174556" w:rsidP="00174556">
            <w:pPr>
              <w:pStyle w:val="TAC"/>
              <w:jc w:val="left"/>
              <w:rPr>
                <w:sz w:val="16"/>
                <w:szCs w:val="16"/>
              </w:rPr>
            </w:pPr>
            <w:r>
              <w:rPr>
                <w:sz w:val="16"/>
                <w:szCs w:val="16"/>
              </w:rPr>
              <w:t>S5-215192</w:t>
            </w:r>
          </w:p>
        </w:tc>
        <w:tc>
          <w:tcPr>
            <w:tcW w:w="425" w:type="dxa"/>
            <w:shd w:val="solid" w:color="FFFFFF" w:fill="auto"/>
          </w:tcPr>
          <w:p w14:paraId="3C80F78C" w14:textId="77777777" w:rsidR="00174556" w:rsidRPr="006B0D02" w:rsidRDefault="00174556" w:rsidP="00174556">
            <w:pPr>
              <w:pStyle w:val="TAL"/>
              <w:rPr>
                <w:sz w:val="16"/>
                <w:szCs w:val="16"/>
              </w:rPr>
            </w:pPr>
          </w:p>
        </w:tc>
        <w:tc>
          <w:tcPr>
            <w:tcW w:w="425" w:type="dxa"/>
            <w:shd w:val="solid" w:color="FFFFFF" w:fill="auto"/>
          </w:tcPr>
          <w:p w14:paraId="3AA5964B" w14:textId="77777777" w:rsidR="00174556" w:rsidRPr="006B0D02" w:rsidRDefault="00174556" w:rsidP="00174556">
            <w:pPr>
              <w:pStyle w:val="TAR"/>
              <w:jc w:val="left"/>
              <w:rPr>
                <w:sz w:val="16"/>
                <w:szCs w:val="16"/>
              </w:rPr>
            </w:pPr>
          </w:p>
        </w:tc>
        <w:tc>
          <w:tcPr>
            <w:tcW w:w="425" w:type="dxa"/>
            <w:shd w:val="solid" w:color="FFFFFF" w:fill="auto"/>
          </w:tcPr>
          <w:p w14:paraId="7D838C51" w14:textId="77777777" w:rsidR="00174556" w:rsidRPr="006B0D02" w:rsidRDefault="00174556" w:rsidP="00174556">
            <w:pPr>
              <w:pStyle w:val="TAC"/>
              <w:jc w:val="left"/>
              <w:rPr>
                <w:sz w:val="16"/>
                <w:szCs w:val="16"/>
              </w:rPr>
            </w:pPr>
          </w:p>
        </w:tc>
        <w:tc>
          <w:tcPr>
            <w:tcW w:w="4962" w:type="dxa"/>
            <w:shd w:val="solid" w:color="FFFFFF" w:fill="auto"/>
          </w:tcPr>
          <w:p w14:paraId="3AAAEDCC" w14:textId="2D852A08" w:rsidR="00174556" w:rsidRPr="005A7303" w:rsidRDefault="00174556" w:rsidP="00174556">
            <w:pPr>
              <w:pStyle w:val="TAL"/>
              <w:rPr>
                <w:sz w:val="16"/>
                <w:szCs w:val="16"/>
              </w:rPr>
            </w:pPr>
            <w:r>
              <w:rPr>
                <w:sz w:val="16"/>
                <w:szCs w:val="16"/>
              </w:rPr>
              <w:t>use case EAS PM</w:t>
            </w:r>
          </w:p>
        </w:tc>
        <w:tc>
          <w:tcPr>
            <w:tcW w:w="708" w:type="dxa"/>
            <w:shd w:val="solid" w:color="FFFFFF" w:fill="auto"/>
          </w:tcPr>
          <w:p w14:paraId="4A717404" w14:textId="2EB55EC1" w:rsidR="00174556" w:rsidRDefault="00174556" w:rsidP="00174556">
            <w:pPr>
              <w:pStyle w:val="TAC"/>
              <w:jc w:val="left"/>
              <w:rPr>
                <w:sz w:val="16"/>
                <w:szCs w:val="16"/>
              </w:rPr>
            </w:pPr>
            <w:r>
              <w:rPr>
                <w:sz w:val="16"/>
                <w:szCs w:val="16"/>
              </w:rPr>
              <w:t>0.3.0</w:t>
            </w:r>
          </w:p>
        </w:tc>
      </w:tr>
      <w:tr w:rsidR="00025736" w:rsidRPr="006B0D02" w14:paraId="59800683" w14:textId="77777777" w:rsidTr="00FF6269">
        <w:tc>
          <w:tcPr>
            <w:tcW w:w="800" w:type="dxa"/>
            <w:shd w:val="solid" w:color="FFFFFF" w:fill="auto"/>
          </w:tcPr>
          <w:p w14:paraId="5FF630C8" w14:textId="0670D1F3" w:rsidR="00025736" w:rsidRDefault="00025736" w:rsidP="00025736">
            <w:pPr>
              <w:pStyle w:val="TAC"/>
              <w:jc w:val="left"/>
              <w:rPr>
                <w:sz w:val="16"/>
                <w:szCs w:val="16"/>
              </w:rPr>
            </w:pPr>
            <w:r>
              <w:rPr>
                <w:sz w:val="16"/>
                <w:szCs w:val="16"/>
              </w:rPr>
              <w:t>21 Oct 2021</w:t>
            </w:r>
          </w:p>
        </w:tc>
        <w:tc>
          <w:tcPr>
            <w:tcW w:w="800" w:type="dxa"/>
            <w:shd w:val="solid" w:color="FFFFFF" w:fill="auto"/>
          </w:tcPr>
          <w:p w14:paraId="02BA42F3" w14:textId="3132FBE2" w:rsidR="00025736" w:rsidRDefault="00025736" w:rsidP="00025736">
            <w:pPr>
              <w:pStyle w:val="TAC"/>
              <w:jc w:val="left"/>
              <w:rPr>
                <w:sz w:val="16"/>
                <w:szCs w:val="16"/>
              </w:rPr>
            </w:pPr>
            <w:r>
              <w:rPr>
                <w:sz w:val="16"/>
                <w:szCs w:val="16"/>
              </w:rPr>
              <w:t>#139e</w:t>
            </w:r>
          </w:p>
        </w:tc>
        <w:tc>
          <w:tcPr>
            <w:tcW w:w="1094" w:type="dxa"/>
            <w:shd w:val="solid" w:color="FFFFFF" w:fill="auto"/>
          </w:tcPr>
          <w:p w14:paraId="3EA71308" w14:textId="0E84AC10" w:rsidR="00025736" w:rsidRDefault="00025736" w:rsidP="00025736">
            <w:pPr>
              <w:pStyle w:val="TAC"/>
              <w:jc w:val="left"/>
              <w:rPr>
                <w:sz w:val="16"/>
                <w:szCs w:val="16"/>
              </w:rPr>
            </w:pPr>
            <w:r>
              <w:rPr>
                <w:sz w:val="16"/>
                <w:szCs w:val="16"/>
              </w:rPr>
              <w:t>S5-215571</w:t>
            </w:r>
          </w:p>
        </w:tc>
        <w:tc>
          <w:tcPr>
            <w:tcW w:w="425" w:type="dxa"/>
            <w:shd w:val="solid" w:color="FFFFFF" w:fill="auto"/>
          </w:tcPr>
          <w:p w14:paraId="2A9200F0" w14:textId="77777777" w:rsidR="00025736" w:rsidRPr="006B0D02" w:rsidRDefault="00025736" w:rsidP="00025736">
            <w:pPr>
              <w:pStyle w:val="TAL"/>
              <w:rPr>
                <w:sz w:val="16"/>
                <w:szCs w:val="16"/>
              </w:rPr>
            </w:pPr>
          </w:p>
        </w:tc>
        <w:tc>
          <w:tcPr>
            <w:tcW w:w="425" w:type="dxa"/>
            <w:shd w:val="solid" w:color="FFFFFF" w:fill="auto"/>
          </w:tcPr>
          <w:p w14:paraId="3E3AB84D" w14:textId="77777777" w:rsidR="00025736" w:rsidRPr="006B0D02" w:rsidRDefault="00025736" w:rsidP="00025736">
            <w:pPr>
              <w:pStyle w:val="TAR"/>
              <w:jc w:val="left"/>
              <w:rPr>
                <w:sz w:val="16"/>
                <w:szCs w:val="16"/>
              </w:rPr>
            </w:pPr>
          </w:p>
        </w:tc>
        <w:tc>
          <w:tcPr>
            <w:tcW w:w="425" w:type="dxa"/>
            <w:shd w:val="solid" w:color="FFFFFF" w:fill="auto"/>
          </w:tcPr>
          <w:p w14:paraId="6DBD35E4" w14:textId="77777777" w:rsidR="00025736" w:rsidRPr="006B0D02" w:rsidRDefault="00025736" w:rsidP="00025736">
            <w:pPr>
              <w:pStyle w:val="TAC"/>
              <w:jc w:val="left"/>
              <w:rPr>
                <w:sz w:val="16"/>
                <w:szCs w:val="16"/>
              </w:rPr>
            </w:pPr>
          </w:p>
        </w:tc>
        <w:tc>
          <w:tcPr>
            <w:tcW w:w="4962" w:type="dxa"/>
            <w:shd w:val="solid" w:color="FFFFFF" w:fill="auto"/>
          </w:tcPr>
          <w:p w14:paraId="0EC95674" w14:textId="121BF892" w:rsidR="00025736" w:rsidRPr="005A7303" w:rsidRDefault="00025736" w:rsidP="00025736">
            <w:pPr>
              <w:pStyle w:val="TAL"/>
              <w:rPr>
                <w:sz w:val="16"/>
                <w:szCs w:val="16"/>
              </w:rPr>
            </w:pPr>
            <w:r>
              <w:rPr>
                <w:sz w:val="16"/>
                <w:szCs w:val="16"/>
              </w:rPr>
              <w:t>Procedure for</w:t>
            </w:r>
            <w:r>
              <w:rPr>
                <w:sz w:val="16"/>
                <w:szCs w:val="16"/>
              </w:rPr>
              <w:t xml:space="preserve"> EAS PM</w:t>
            </w:r>
          </w:p>
        </w:tc>
        <w:tc>
          <w:tcPr>
            <w:tcW w:w="708" w:type="dxa"/>
            <w:shd w:val="solid" w:color="FFFFFF" w:fill="auto"/>
          </w:tcPr>
          <w:p w14:paraId="5D0665E6" w14:textId="46FA091F" w:rsidR="00025736" w:rsidRDefault="00025736" w:rsidP="00025736">
            <w:pPr>
              <w:pStyle w:val="TAC"/>
              <w:jc w:val="left"/>
              <w:rPr>
                <w:sz w:val="16"/>
                <w:szCs w:val="16"/>
              </w:rPr>
            </w:pPr>
            <w:r>
              <w:rPr>
                <w:sz w:val="16"/>
                <w:szCs w:val="16"/>
              </w:rPr>
              <w:t>0.3.0</w:t>
            </w:r>
          </w:p>
        </w:tc>
      </w:tr>
      <w:tr w:rsidR="00AA3CA9" w:rsidRPr="006B0D02" w14:paraId="05F40E32" w14:textId="77777777" w:rsidTr="00FF6269">
        <w:tc>
          <w:tcPr>
            <w:tcW w:w="800" w:type="dxa"/>
            <w:shd w:val="solid" w:color="FFFFFF" w:fill="auto"/>
          </w:tcPr>
          <w:p w14:paraId="01DDAEEC" w14:textId="2A187C74" w:rsidR="00AA3CA9" w:rsidRDefault="00AA3CA9" w:rsidP="00AA3CA9">
            <w:pPr>
              <w:pStyle w:val="TAC"/>
              <w:jc w:val="left"/>
              <w:rPr>
                <w:sz w:val="16"/>
                <w:szCs w:val="16"/>
              </w:rPr>
            </w:pPr>
            <w:r>
              <w:rPr>
                <w:sz w:val="16"/>
                <w:szCs w:val="16"/>
              </w:rPr>
              <w:t>21 Oct 2021</w:t>
            </w:r>
          </w:p>
        </w:tc>
        <w:tc>
          <w:tcPr>
            <w:tcW w:w="800" w:type="dxa"/>
            <w:shd w:val="solid" w:color="FFFFFF" w:fill="auto"/>
          </w:tcPr>
          <w:p w14:paraId="308C50E1" w14:textId="086B3BFF" w:rsidR="00AA3CA9" w:rsidRDefault="00AA3CA9" w:rsidP="00AA3CA9">
            <w:pPr>
              <w:pStyle w:val="TAC"/>
              <w:jc w:val="left"/>
              <w:rPr>
                <w:sz w:val="16"/>
                <w:szCs w:val="16"/>
              </w:rPr>
            </w:pPr>
            <w:r>
              <w:rPr>
                <w:sz w:val="16"/>
                <w:szCs w:val="16"/>
              </w:rPr>
              <w:t>#139e</w:t>
            </w:r>
          </w:p>
        </w:tc>
        <w:tc>
          <w:tcPr>
            <w:tcW w:w="1094" w:type="dxa"/>
            <w:shd w:val="solid" w:color="FFFFFF" w:fill="auto"/>
          </w:tcPr>
          <w:p w14:paraId="1207839D" w14:textId="006EE9B2" w:rsidR="00AA3CA9" w:rsidRDefault="00AA3CA9" w:rsidP="00AA3CA9">
            <w:pPr>
              <w:pStyle w:val="TAC"/>
              <w:jc w:val="left"/>
              <w:rPr>
                <w:sz w:val="16"/>
                <w:szCs w:val="16"/>
              </w:rPr>
            </w:pPr>
            <w:r>
              <w:rPr>
                <w:sz w:val="16"/>
                <w:szCs w:val="16"/>
              </w:rPr>
              <w:t>S5-215269</w:t>
            </w:r>
          </w:p>
        </w:tc>
        <w:tc>
          <w:tcPr>
            <w:tcW w:w="425" w:type="dxa"/>
            <w:shd w:val="solid" w:color="FFFFFF" w:fill="auto"/>
          </w:tcPr>
          <w:p w14:paraId="4550C72C" w14:textId="77777777" w:rsidR="00AA3CA9" w:rsidRPr="006B0D02" w:rsidRDefault="00AA3CA9" w:rsidP="00AA3CA9">
            <w:pPr>
              <w:pStyle w:val="TAL"/>
              <w:rPr>
                <w:sz w:val="16"/>
                <w:szCs w:val="16"/>
              </w:rPr>
            </w:pPr>
          </w:p>
        </w:tc>
        <w:tc>
          <w:tcPr>
            <w:tcW w:w="425" w:type="dxa"/>
            <w:shd w:val="solid" w:color="FFFFFF" w:fill="auto"/>
          </w:tcPr>
          <w:p w14:paraId="46F5B21C" w14:textId="77777777" w:rsidR="00AA3CA9" w:rsidRPr="006B0D02" w:rsidRDefault="00AA3CA9" w:rsidP="00AA3CA9">
            <w:pPr>
              <w:pStyle w:val="TAR"/>
              <w:jc w:val="left"/>
              <w:rPr>
                <w:sz w:val="16"/>
                <w:szCs w:val="16"/>
              </w:rPr>
            </w:pPr>
          </w:p>
        </w:tc>
        <w:tc>
          <w:tcPr>
            <w:tcW w:w="425" w:type="dxa"/>
            <w:shd w:val="solid" w:color="FFFFFF" w:fill="auto"/>
          </w:tcPr>
          <w:p w14:paraId="5ABEAED1" w14:textId="77777777" w:rsidR="00AA3CA9" w:rsidRPr="006B0D02" w:rsidRDefault="00AA3CA9" w:rsidP="00AA3CA9">
            <w:pPr>
              <w:pStyle w:val="TAC"/>
              <w:jc w:val="left"/>
              <w:rPr>
                <w:sz w:val="16"/>
                <w:szCs w:val="16"/>
              </w:rPr>
            </w:pPr>
          </w:p>
        </w:tc>
        <w:tc>
          <w:tcPr>
            <w:tcW w:w="4962" w:type="dxa"/>
            <w:shd w:val="solid" w:color="FFFFFF" w:fill="auto"/>
          </w:tcPr>
          <w:p w14:paraId="60456F2D" w14:textId="00F43D3C" w:rsidR="00AA3CA9" w:rsidRDefault="00AA3CA9" w:rsidP="00AA3CA9">
            <w:pPr>
              <w:pStyle w:val="TAL"/>
              <w:rPr>
                <w:sz w:val="16"/>
                <w:szCs w:val="16"/>
              </w:rPr>
            </w:pPr>
            <w:r>
              <w:rPr>
                <w:sz w:val="16"/>
                <w:szCs w:val="16"/>
              </w:rPr>
              <w:t>Transport view of EDN and 5GC</w:t>
            </w:r>
          </w:p>
        </w:tc>
        <w:tc>
          <w:tcPr>
            <w:tcW w:w="708" w:type="dxa"/>
            <w:shd w:val="solid" w:color="FFFFFF" w:fill="auto"/>
          </w:tcPr>
          <w:p w14:paraId="62C6F6B9" w14:textId="58B09B0F" w:rsidR="00AA3CA9" w:rsidRDefault="00AA3CA9" w:rsidP="00AA3CA9">
            <w:pPr>
              <w:pStyle w:val="TAC"/>
              <w:jc w:val="left"/>
              <w:rPr>
                <w:sz w:val="16"/>
                <w:szCs w:val="16"/>
              </w:rPr>
            </w:pPr>
            <w:r>
              <w:rPr>
                <w:sz w:val="16"/>
                <w:szCs w:val="16"/>
              </w:rPr>
              <w:t>0.3.0</w:t>
            </w:r>
          </w:p>
        </w:tc>
      </w:tr>
      <w:tr w:rsidR="00AA3CA9" w:rsidRPr="006B0D02" w14:paraId="6064BEDC" w14:textId="77777777" w:rsidTr="00FF6269">
        <w:tc>
          <w:tcPr>
            <w:tcW w:w="800" w:type="dxa"/>
            <w:shd w:val="solid" w:color="FFFFFF" w:fill="auto"/>
          </w:tcPr>
          <w:p w14:paraId="59AC5B00" w14:textId="77777777" w:rsidR="00AA3CA9" w:rsidRDefault="00AA3CA9" w:rsidP="00025736">
            <w:pPr>
              <w:pStyle w:val="TAC"/>
              <w:jc w:val="left"/>
              <w:rPr>
                <w:sz w:val="16"/>
                <w:szCs w:val="16"/>
              </w:rPr>
            </w:pPr>
          </w:p>
        </w:tc>
        <w:tc>
          <w:tcPr>
            <w:tcW w:w="800" w:type="dxa"/>
            <w:shd w:val="solid" w:color="FFFFFF" w:fill="auto"/>
          </w:tcPr>
          <w:p w14:paraId="442BF1AE" w14:textId="77777777" w:rsidR="00AA3CA9" w:rsidRDefault="00AA3CA9" w:rsidP="00025736">
            <w:pPr>
              <w:pStyle w:val="TAC"/>
              <w:jc w:val="left"/>
              <w:rPr>
                <w:sz w:val="16"/>
                <w:szCs w:val="16"/>
              </w:rPr>
            </w:pPr>
          </w:p>
        </w:tc>
        <w:tc>
          <w:tcPr>
            <w:tcW w:w="1094" w:type="dxa"/>
            <w:shd w:val="solid" w:color="FFFFFF" w:fill="auto"/>
          </w:tcPr>
          <w:p w14:paraId="64E38284" w14:textId="77777777" w:rsidR="00AA3CA9" w:rsidRDefault="00AA3CA9" w:rsidP="00025736">
            <w:pPr>
              <w:pStyle w:val="TAC"/>
              <w:jc w:val="left"/>
              <w:rPr>
                <w:sz w:val="16"/>
                <w:szCs w:val="16"/>
              </w:rPr>
            </w:pPr>
          </w:p>
        </w:tc>
        <w:tc>
          <w:tcPr>
            <w:tcW w:w="425" w:type="dxa"/>
            <w:shd w:val="solid" w:color="FFFFFF" w:fill="auto"/>
          </w:tcPr>
          <w:p w14:paraId="0712E7C9" w14:textId="77777777" w:rsidR="00AA3CA9" w:rsidRPr="006B0D02" w:rsidRDefault="00AA3CA9" w:rsidP="00025736">
            <w:pPr>
              <w:pStyle w:val="TAL"/>
              <w:rPr>
                <w:sz w:val="16"/>
                <w:szCs w:val="16"/>
              </w:rPr>
            </w:pPr>
          </w:p>
        </w:tc>
        <w:tc>
          <w:tcPr>
            <w:tcW w:w="425" w:type="dxa"/>
            <w:shd w:val="solid" w:color="FFFFFF" w:fill="auto"/>
          </w:tcPr>
          <w:p w14:paraId="7B52B7B9" w14:textId="77777777" w:rsidR="00AA3CA9" w:rsidRPr="006B0D02" w:rsidRDefault="00AA3CA9" w:rsidP="00025736">
            <w:pPr>
              <w:pStyle w:val="TAR"/>
              <w:jc w:val="left"/>
              <w:rPr>
                <w:sz w:val="16"/>
                <w:szCs w:val="16"/>
              </w:rPr>
            </w:pPr>
          </w:p>
        </w:tc>
        <w:tc>
          <w:tcPr>
            <w:tcW w:w="425" w:type="dxa"/>
            <w:shd w:val="solid" w:color="FFFFFF" w:fill="auto"/>
          </w:tcPr>
          <w:p w14:paraId="2F5F2CC5" w14:textId="77777777" w:rsidR="00AA3CA9" w:rsidRPr="006B0D02" w:rsidRDefault="00AA3CA9" w:rsidP="00025736">
            <w:pPr>
              <w:pStyle w:val="TAC"/>
              <w:jc w:val="left"/>
              <w:rPr>
                <w:sz w:val="16"/>
                <w:szCs w:val="16"/>
              </w:rPr>
            </w:pPr>
          </w:p>
        </w:tc>
        <w:tc>
          <w:tcPr>
            <w:tcW w:w="4962" w:type="dxa"/>
            <w:shd w:val="solid" w:color="FFFFFF" w:fill="auto"/>
          </w:tcPr>
          <w:p w14:paraId="71453F14" w14:textId="77777777" w:rsidR="00AA3CA9" w:rsidRDefault="00AA3CA9" w:rsidP="00025736">
            <w:pPr>
              <w:pStyle w:val="TAL"/>
              <w:rPr>
                <w:sz w:val="16"/>
                <w:szCs w:val="16"/>
              </w:rPr>
            </w:pPr>
          </w:p>
        </w:tc>
        <w:tc>
          <w:tcPr>
            <w:tcW w:w="708" w:type="dxa"/>
            <w:shd w:val="solid" w:color="FFFFFF" w:fill="auto"/>
          </w:tcPr>
          <w:p w14:paraId="0891E758" w14:textId="77777777" w:rsidR="00AA3CA9" w:rsidRDefault="00AA3CA9" w:rsidP="00025736">
            <w:pPr>
              <w:pStyle w:val="TAC"/>
              <w:jc w:val="left"/>
              <w:rPr>
                <w:sz w:val="16"/>
                <w:szCs w:val="16"/>
              </w:rPr>
            </w:pPr>
          </w:p>
        </w:tc>
      </w:tr>
    </w:tbl>
    <w:p w14:paraId="6AE5F0B0" w14:textId="77777777" w:rsidR="00080512" w:rsidRDefault="00080512" w:rsidP="00DE2BDB"/>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A0960" w14:textId="77777777" w:rsidR="00A20381" w:rsidRDefault="00A20381">
      <w:r>
        <w:separator/>
      </w:r>
    </w:p>
  </w:endnote>
  <w:endnote w:type="continuationSeparator" w:id="0">
    <w:p w14:paraId="64E914D4" w14:textId="77777777" w:rsidR="00A20381" w:rsidRDefault="00A2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F76D8" w:rsidRDefault="00DF76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C473A" w14:textId="77777777" w:rsidR="00A20381" w:rsidRDefault="00A20381">
      <w:r>
        <w:separator/>
      </w:r>
    </w:p>
  </w:footnote>
  <w:footnote w:type="continuationSeparator" w:id="0">
    <w:p w14:paraId="06540B1A" w14:textId="77777777" w:rsidR="00A20381" w:rsidRDefault="00A20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98ACA6E" w:rsidR="00DF76D8" w:rsidRDefault="00DF76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242A">
      <w:rPr>
        <w:rFonts w:ascii="Arial" w:hAnsi="Arial" w:cs="Arial"/>
        <w:b/>
        <w:noProof/>
        <w:sz w:val="18"/>
        <w:szCs w:val="18"/>
      </w:rPr>
      <w:t>3GPP TS 25.538 V0.3.0 (2021-07)</w:t>
    </w:r>
    <w:r>
      <w:rPr>
        <w:rFonts w:ascii="Arial" w:hAnsi="Arial" w:cs="Arial"/>
        <w:b/>
        <w:sz w:val="18"/>
        <w:szCs w:val="18"/>
      </w:rPr>
      <w:fldChar w:fldCharType="end"/>
    </w:r>
  </w:p>
  <w:p w14:paraId="7A6BC72E" w14:textId="4D4685B8" w:rsidR="00DF76D8" w:rsidRDefault="00DF76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242A">
      <w:rPr>
        <w:rFonts w:ascii="Arial" w:hAnsi="Arial" w:cs="Arial"/>
        <w:b/>
        <w:noProof/>
        <w:sz w:val="18"/>
        <w:szCs w:val="18"/>
      </w:rPr>
      <w:t>27</w:t>
    </w:r>
    <w:r>
      <w:rPr>
        <w:rFonts w:ascii="Arial" w:hAnsi="Arial" w:cs="Arial"/>
        <w:b/>
        <w:sz w:val="18"/>
        <w:szCs w:val="18"/>
      </w:rPr>
      <w:fldChar w:fldCharType="end"/>
    </w:r>
  </w:p>
  <w:p w14:paraId="13C538E8" w14:textId="6FC41BE0" w:rsidR="00DF76D8" w:rsidRDefault="00DF76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242A">
      <w:rPr>
        <w:rFonts w:ascii="Arial" w:hAnsi="Arial" w:cs="Arial"/>
        <w:b/>
        <w:noProof/>
        <w:sz w:val="18"/>
        <w:szCs w:val="18"/>
      </w:rPr>
      <w:t>Release 17</w:t>
    </w:r>
    <w:r>
      <w:rPr>
        <w:rFonts w:ascii="Arial" w:hAnsi="Arial" w:cs="Arial"/>
        <w:b/>
        <w:sz w:val="18"/>
        <w:szCs w:val="18"/>
      </w:rPr>
      <w:fldChar w:fldCharType="end"/>
    </w:r>
  </w:p>
  <w:p w14:paraId="1024E63D" w14:textId="77777777" w:rsidR="00DF76D8" w:rsidRDefault="00DF7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483426B"/>
    <w:multiLevelType w:val="hybridMultilevel"/>
    <w:tmpl w:val="71C85ED6"/>
    <w:lvl w:ilvl="0" w:tplc="3F169CE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21278B"/>
    <w:multiLevelType w:val="hybridMultilevel"/>
    <w:tmpl w:val="CC009B42"/>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95498"/>
    <w:multiLevelType w:val="hybridMultilevel"/>
    <w:tmpl w:val="DB5C059A"/>
    <w:lvl w:ilvl="0" w:tplc="CF5230CE">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781909"/>
    <w:multiLevelType w:val="hybridMultilevel"/>
    <w:tmpl w:val="9DF43F04"/>
    <w:lvl w:ilvl="0" w:tplc="8BCC8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23AF3"/>
    <w:multiLevelType w:val="hybridMultilevel"/>
    <w:tmpl w:val="E788CFA4"/>
    <w:lvl w:ilvl="0" w:tplc="A9C2EF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DFB6525"/>
    <w:multiLevelType w:val="hybridMultilevel"/>
    <w:tmpl w:val="B636BAFC"/>
    <w:lvl w:ilvl="0" w:tplc="813435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02721"/>
    <w:multiLevelType w:val="hybridMultilevel"/>
    <w:tmpl w:val="A03A7F1A"/>
    <w:lvl w:ilvl="0" w:tplc="0DACE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DA4BF7"/>
    <w:multiLevelType w:val="hybridMultilevel"/>
    <w:tmpl w:val="F1284B3A"/>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E5474A2"/>
    <w:multiLevelType w:val="hybridMultilevel"/>
    <w:tmpl w:val="ABEE4EB0"/>
    <w:lvl w:ilvl="0" w:tplc="7AA6AA3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7534C"/>
    <w:multiLevelType w:val="hybridMultilevel"/>
    <w:tmpl w:val="1930CF5C"/>
    <w:lvl w:ilvl="0" w:tplc="79D2CE18">
      <w:start w:val="2"/>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38"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6"/>
  </w:num>
  <w:num w:numId="5">
    <w:abstractNumId w:val="40"/>
  </w:num>
  <w:num w:numId="6">
    <w:abstractNumId w:val="18"/>
  </w:num>
  <w:num w:numId="7">
    <w:abstractNumId w:val="21"/>
  </w:num>
  <w:num w:numId="8">
    <w:abstractNumId w:val="25"/>
  </w:num>
  <w:num w:numId="9">
    <w:abstractNumId w:val="2"/>
  </w:num>
  <w:num w:numId="10">
    <w:abstractNumId w:val="6"/>
  </w:num>
  <w:num w:numId="11">
    <w:abstractNumId w:val="35"/>
  </w:num>
  <w:num w:numId="12">
    <w:abstractNumId w:val="23"/>
  </w:num>
  <w:num w:numId="13">
    <w:abstractNumId w:val="33"/>
  </w:num>
  <w:num w:numId="14">
    <w:abstractNumId w:val="11"/>
  </w:num>
  <w:num w:numId="15">
    <w:abstractNumId w:val="26"/>
  </w:num>
  <w:num w:numId="16">
    <w:abstractNumId w:val="27"/>
  </w:num>
  <w:num w:numId="17">
    <w:abstractNumId w:val="5"/>
  </w:num>
  <w:num w:numId="18">
    <w:abstractNumId w:val="9"/>
  </w:num>
  <w:num w:numId="19">
    <w:abstractNumId w:val="30"/>
  </w:num>
  <w:num w:numId="20">
    <w:abstractNumId w:val="13"/>
  </w:num>
  <w:num w:numId="21">
    <w:abstractNumId w:val="3"/>
  </w:num>
  <w:num w:numId="22">
    <w:abstractNumId w:val="34"/>
  </w:num>
  <w:num w:numId="23">
    <w:abstractNumId w:val="16"/>
  </w:num>
  <w:num w:numId="24">
    <w:abstractNumId w:val="8"/>
  </w:num>
  <w:num w:numId="25">
    <w:abstractNumId w:val="15"/>
  </w:num>
  <w:num w:numId="26">
    <w:abstractNumId w:val="38"/>
  </w:num>
  <w:num w:numId="27">
    <w:abstractNumId w:val="22"/>
  </w:num>
  <w:num w:numId="28">
    <w:abstractNumId w:val="17"/>
  </w:num>
  <w:num w:numId="29">
    <w:abstractNumId w:val="7"/>
  </w:num>
  <w:num w:numId="30">
    <w:abstractNumId w:val="28"/>
  </w:num>
  <w:num w:numId="31">
    <w:abstractNumId w:val="31"/>
  </w:num>
  <w:num w:numId="32">
    <w:abstractNumId w:val="10"/>
  </w:num>
  <w:num w:numId="33">
    <w:abstractNumId w:val="39"/>
  </w:num>
  <w:num w:numId="34">
    <w:abstractNumId w:val="37"/>
  </w:num>
  <w:num w:numId="35">
    <w:abstractNumId w:val="4"/>
  </w:num>
  <w:num w:numId="36">
    <w:abstractNumId w:val="24"/>
  </w:num>
  <w:num w:numId="37">
    <w:abstractNumId w:val="19"/>
  </w:num>
  <w:num w:numId="38">
    <w:abstractNumId w:val="29"/>
  </w:num>
  <w:num w:numId="39">
    <w:abstractNumId w:val="12"/>
  </w:num>
  <w:num w:numId="40">
    <w:abstractNumId w:val="20"/>
  </w:num>
  <w:num w:numId="41">
    <w:abstractNumId w:val="14"/>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0A9"/>
    <w:rsid w:val="00016C74"/>
    <w:rsid w:val="00020129"/>
    <w:rsid w:val="00025736"/>
    <w:rsid w:val="00030ED2"/>
    <w:rsid w:val="00033397"/>
    <w:rsid w:val="000340B3"/>
    <w:rsid w:val="00040095"/>
    <w:rsid w:val="00044EBC"/>
    <w:rsid w:val="00050AB9"/>
    <w:rsid w:val="00051834"/>
    <w:rsid w:val="00051CED"/>
    <w:rsid w:val="00054A22"/>
    <w:rsid w:val="00062023"/>
    <w:rsid w:val="00063C44"/>
    <w:rsid w:val="000655A6"/>
    <w:rsid w:val="00077DB6"/>
    <w:rsid w:val="00080512"/>
    <w:rsid w:val="000C47C3"/>
    <w:rsid w:val="000C6576"/>
    <w:rsid w:val="000D58AB"/>
    <w:rsid w:val="000F2A04"/>
    <w:rsid w:val="000F6C0C"/>
    <w:rsid w:val="001007B5"/>
    <w:rsid w:val="00101BBF"/>
    <w:rsid w:val="00132CE2"/>
    <w:rsid w:val="00133525"/>
    <w:rsid w:val="00137383"/>
    <w:rsid w:val="0014392E"/>
    <w:rsid w:val="00153157"/>
    <w:rsid w:val="00174556"/>
    <w:rsid w:val="001755E1"/>
    <w:rsid w:val="001A4C42"/>
    <w:rsid w:val="001A648E"/>
    <w:rsid w:val="001A7420"/>
    <w:rsid w:val="001B6637"/>
    <w:rsid w:val="001C21C3"/>
    <w:rsid w:val="001D02C2"/>
    <w:rsid w:val="001F0C1D"/>
    <w:rsid w:val="001F0CD9"/>
    <w:rsid w:val="001F1132"/>
    <w:rsid w:val="001F168B"/>
    <w:rsid w:val="002051CA"/>
    <w:rsid w:val="002121E9"/>
    <w:rsid w:val="002248F9"/>
    <w:rsid w:val="002347A2"/>
    <w:rsid w:val="002675F0"/>
    <w:rsid w:val="002760EE"/>
    <w:rsid w:val="002B6339"/>
    <w:rsid w:val="002D5722"/>
    <w:rsid w:val="002E00EE"/>
    <w:rsid w:val="002E5912"/>
    <w:rsid w:val="003133C9"/>
    <w:rsid w:val="003172DC"/>
    <w:rsid w:val="00331B58"/>
    <w:rsid w:val="0035462D"/>
    <w:rsid w:val="00356555"/>
    <w:rsid w:val="00365714"/>
    <w:rsid w:val="003765B8"/>
    <w:rsid w:val="003844E7"/>
    <w:rsid w:val="003C3971"/>
    <w:rsid w:val="003E79F1"/>
    <w:rsid w:val="00423334"/>
    <w:rsid w:val="004345EC"/>
    <w:rsid w:val="00443AA0"/>
    <w:rsid w:val="00451F72"/>
    <w:rsid w:val="00465515"/>
    <w:rsid w:val="00480D32"/>
    <w:rsid w:val="0049751D"/>
    <w:rsid w:val="004C30AC"/>
    <w:rsid w:val="004C3952"/>
    <w:rsid w:val="004C4B62"/>
    <w:rsid w:val="004D3578"/>
    <w:rsid w:val="004D6341"/>
    <w:rsid w:val="004E213A"/>
    <w:rsid w:val="004F0988"/>
    <w:rsid w:val="004F3340"/>
    <w:rsid w:val="004F39FF"/>
    <w:rsid w:val="0051358A"/>
    <w:rsid w:val="0053388B"/>
    <w:rsid w:val="00535773"/>
    <w:rsid w:val="005366EA"/>
    <w:rsid w:val="005428C4"/>
    <w:rsid w:val="00543E6C"/>
    <w:rsid w:val="00565087"/>
    <w:rsid w:val="00567676"/>
    <w:rsid w:val="00593A13"/>
    <w:rsid w:val="00593B83"/>
    <w:rsid w:val="00597B11"/>
    <w:rsid w:val="005A7303"/>
    <w:rsid w:val="005C67D5"/>
    <w:rsid w:val="005D2E01"/>
    <w:rsid w:val="005D7526"/>
    <w:rsid w:val="005E4BB2"/>
    <w:rsid w:val="005F1CB3"/>
    <w:rsid w:val="005F788A"/>
    <w:rsid w:val="006002BF"/>
    <w:rsid w:val="00602AEA"/>
    <w:rsid w:val="00606B85"/>
    <w:rsid w:val="00614FDF"/>
    <w:rsid w:val="00624E2C"/>
    <w:rsid w:val="0063543D"/>
    <w:rsid w:val="00647114"/>
    <w:rsid w:val="006912E9"/>
    <w:rsid w:val="006A323F"/>
    <w:rsid w:val="006B30D0"/>
    <w:rsid w:val="006C3D95"/>
    <w:rsid w:val="006C528B"/>
    <w:rsid w:val="006E5C86"/>
    <w:rsid w:val="006E6752"/>
    <w:rsid w:val="006E7064"/>
    <w:rsid w:val="00701116"/>
    <w:rsid w:val="0071174C"/>
    <w:rsid w:val="00713C44"/>
    <w:rsid w:val="00734A5B"/>
    <w:rsid w:val="0074026F"/>
    <w:rsid w:val="007429F6"/>
    <w:rsid w:val="00744E76"/>
    <w:rsid w:val="00755F2D"/>
    <w:rsid w:val="00761748"/>
    <w:rsid w:val="00765EA3"/>
    <w:rsid w:val="00771D48"/>
    <w:rsid w:val="00774DA4"/>
    <w:rsid w:val="00781F0F"/>
    <w:rsid w:val="007B4C7B"/>
    <w:rsid w:val="007B600E"/>
    <w:rsid w:val="007D2695"/>
    <w:rsid w:val="007D7561"/>
    <w:rsid w:val="007F0F4A"/>
    <w:rsid w:val="008028A4"/>
    <w:rsid w:val="00827F03"/>
    <w:rsid w:val="00830747"/>
    <w:rsid w:val="00843224"/>
    <w:rsid w:val="008727EC"/>
    <w:rsid w:val="008768CA"/>
    <w:rsid w:val="00891E38"/>
    <w:rsid w:val="008B66C0"/>
    <w:rsid w:val="008C384C"/>
    <w:rsid w:val="008D4980"/>
    <w:rsid w:val="008E2D68"/>
    <w:rsid w:val="008E6756"/>
    <w:rsid w:val="0090271F"/>
    <w:rsid w:val="00902E23"/>
    <w:rsid w:val="009114D7"/>
    <w:rsid w:val="0091348E"/>
    <w:rsid w:val="00917CCB"/>
    <w:rsid w:val="0092242A"/>
    <w:rsid w:val="00933FB0"/>
    <w:rsid w:val="00942EC2"/>
    <w:rsid w:val="00944C88"/>
    <w:rsid w:val="0096187F"/>
    <w:rsid w:val="00963D7D"/>
    <w:rsid w:val="009A30FF"/>
    <w:rsid w:val="009B7706"/>
    <w:rsid w:val="009D37DC"/>
    <w:rsid w:val="009E5023"/>
    <w:rsid w:val="009F37B7"/>
    <w:rsid w:val="00A06ADD"/>
    <w:rsid w:val="00A10F02"/>
    <w:rsid w:val="00A164B4"/>
    <w:rsid w:val="00A20381"/>
    <w:rsid w:val="00A2692D"/>
    <w:rsid w:val="00A26956"/>
    <w:rsid w:val="00A27486"/>
    <w:rsid w:val="00A330E1"/>
    <w:rsid w:val="00A34C44"/>
    <w:rsid w:val="00A53724"/>
    <w:rsid w:val="00A56066"/>
    <w:rsid w:val="00A73129"/>
    <w:rsid w:val="00A82346"/>
    <w:rsid w:val="00A83462"/>
    <w:rsid w:val="00A92BA1"/>
    <w:rsid w:val="00A92F3B"/>
    <w:rsid w:val="00A95A32"/>
    <w:rsid w:val="00AA3CA9"/>
    <w:rsid w:val="00AB4A5D"/>
    <w:rsid w:val="00AC6BC6"/>
    <w:rsid w:val="00AD47DE"/>
    <w:rsid w:val="00AE65E2"/>
    <w:rsid w:val="00AF1460"/>
    <w:rsid w:val="00AF5299"/>
    <w:rsid w:val="00B037F0"/>
    <w:rsid w:val="00B1037E"/>
    <w:rsid w:val="00B15449"/>
    <w:rsid w:val="00B93086"/>
    <w:rsid w:val="00BA19ED"/>
    <w:rsid w:val="00BA4B8D"/>
    <w:rsid w:val="00BC0F7D"/>
    <w:rsid w:val="00BD3FF3"/>
    <w:rsid w:val="00BD7D31"/>
    <w:rsid w:val="00BE3255"/>
    <w:rsid w:val="00BF128E"/>
    <w:rsid w:val="00BF20C6"/>
    <w:rsid w:val="00C074DD"/>
    <w:rsid w:val="00C1496A"/>
    <w:rsid w:val="00C24DA6"/>
    <w:rsid w:val="00C33079"/>
    <w:rsid w:val="00C45231"/>
    <w:rsid w:val="00C551FF"/>
    <w:rsid w:val="00C640D1"/>
    <w:rsid w:val="00C71F2D"/>
    <w:rsid w:val="00C72833"/>
    <w:rsid w:val="00C80F1D"/>
    <w:rsid w:val="00C91962"/>
    <w:rsid w:val="00C93F40"/>
    <w:rsid w:val="00CA3D0C"/>
    <w:rsid w:val="00CB1E85"/>
    <w:rsid w:val="00CB5633"/>
    <w:rsid w:val="00CE1F1C"/>
    <w:rsid w:val="00CF30D6"/>
    <w:rsid w:val="00CF5B3B"/>
    <w:rsid w:val="00D20F8A"/>
    <w:rsid w:val="00D57972"/>
    <w:rsid w:val="00D57C4B"/>
    <w:rsid w:val="00D675A9"/>
    <w:rsid w:val="00D71684"/>
    <w:rsid w:val="00D738D6"/>
    <w:rsid w:val="00D755EB"/>
    <w:rsid w:val="00D76048"/>
    <w:rsid w:val="00D82E6F"/>
    <w:rsid w:val="00D87E00"/>
    <w:rsid w:val="00D9134D"/>
    <w:rsid w:val="00DA293C"/>
    <w:rsid w:val="00DA7A03"/>
    <w:rsid w:val="00DB1818"/>
    <w:rsid w:val="00DC309B"/>
    <w:rsid w:val="00DC4DA2"/>
    <w:rsid w:val="00DD4C17"/>
    <w:rsid w:val="00DD74A5"/>
    <w:rsid w:val="00DE1737"/>
    <w:rsid w:val="00DE2BDB"/>
    <w:rsid w:val="00DF2B1F"/>
    <w:rsid w:val="00DF62CD"/>
    <w:rsid w:val="00DF76D8"/>
    <w:rsid w:val="00E16509"/>
    <w:rsid w:val="00E4025E"/>
    <w:rsid w:val="00E44582"/>
    <w:rsid w:val="00E522EC"/>
    <w:rsid w:val="00E761BA"/>
    <w:rsid w:val="00E77645"/>
    <w:rsid w:val="00EA15B0"/>
    <w:rsid w:val="00EA5EA7"/>
    <w:rsid w:val="00EB464A"/>
    <w:rsid w:val="00EC0C3C"/>
    <w:rsid w:val="00EC4A25"/>
    <w:rsid w:val="00ED5F40"/>
    <w:rsid w:val="00EF3CA6"/>
    <w:rsid w:val="00EF608C"/>
    <w:rsid w:val="00F025A2"/>
    <w:rsid w:val="00F04712"/>
    <w:rsid w:val="00F13360"/>
    <w:rsid w:val="00F22EC7"/>
    <w:rsid w:val="00F325C8"/>
    <w:rsid w:val="00F535EE"/>
    <w:rsid w:val="00F5632C"/>
    <w:rsid w:val="00F653B8"/>
    <w:rsid w:val="00F85755"/>
    <w:rsid w:val="00F9008D"/>
    <w:rsid w:val="00F947DB"/>
    <w:rsid w:val="00FA00B2"/>
    <w:rsid w:val="00FA1266"/>
    <w:rsid w:val="00FB0068"/>
    <w:rsid w:val="00FB6086"/>
    <w:rsid w:val="00FC1192"/>
    <w:rsid w:val="00FC2261"/>
    <w:rsid w:val="00FF62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h2 Char,2nd level Char,†berschrift 2 Char,õberschrift 2 Char,UNDERRUBRIK 1-2 Char"/>
    <w:link w:val="Heading2"/>
    <w:rsid w:val="00CE1F1C"/>
    <w:rPr>
      <w:rFonts w:ascii="Arial" w:hAnsi="Arial"/>
      <w:sz w:val="32"/>
      <w:lang w:eastAsia="en-US"/>
    </w:rPr>
  </w:style>
  <w:style w:type="character" w:customStyle="1" w:styleId="Heading3Char">
    <w:name w:val="Heading 3 Char"/>
    <w:aliases w:val="h3 Char"/>
    <w:link w:val="Heading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 w:type="character" w:customStyle="1" w:styleId="Heading4Char">
    <w:name w:val="Heading 4 Char"/>
    <w:link w:val="Heading4"/>
    <w:rsid w:val="004F39FF"/>
    <w:rPr>
      <w:rFonts w:ascii="Arial" w:hAnsi="Arial"/>
      <w:sz w:val="24"/>
      <w:lang w:eastAsia="en-US"/>
    </w:rPr>
  </w:style>
  <w:style w:type="character" w:styleId="CommentReference">
    <w:name w:val="annotation reference"/>
    <w:rsid w:val="0096187F"/>
    <w:rPr>
      <w:sz w:val="16"/>
    </w:rPr>
  </w:style>
  <w:style w:type="paragraph" w:styleId="CommentText">
    <w:name w:val="annotation text"/>
    <w:basedOn w:val="Normal"/>
    <w:link w:val="CommentTextChar"/>
    <w:rsid w:val="0096187F"/>
    <w:rPr>
      <w:rFonts w:eastAsia="SimSun"/>
    </w:rPr>
  </w:style>
  <w:style w:type="character" w:customStyle="1" w:styleId="CommentTextChar">
    <w:name w:val="Comment Text Char"/>
    <w:basedOn w:val="DefaultParagraphFont"/>
    <w:link w:val="CommentText"/>
    <w:rsid w:val="0096187F"/>
    <w:rPr>
      <w:rFonts w:eastAsia="SimSun"/>
      <w:lang w:eastAsia="en-US"/>
    </w:rPr>
  </w:style>
  <w:style w:type="character" w:customStyle="1" w:styleId="TAHChar">
    <w:name w:val="TAH Char"/>
    <w:rsid w:val="0096187F"/>
    <w:rPr>
      <w:rFonts w:ascii="Arial" w:hAnsi="Arial"/>
      <w:b/>
      <w:sz w:val="18"/>
      <w:lang w:val="en-GB" w:eastAsia="en-US"/>
    </w:rPr>
  </w:style>
  <w:style w:type="character" w:customStyle="1" w:styleId="TACChar">
    <w:name w:val="TAC Char"/>
    <w:link w:val="TAC"/>
    <w:rsid w:val="0096187F"/>
    <w:rPr>
      <w:rFonts w:ascii="Arial" w:hAnsi="Arial"/>
      <w:sz w:val="18"/>
      <w:lang w:eastAsia="en-US"/>
    </w:rPr>
  </w:style>
  <w:style w:type="character" w:customStyle="1" w:styleId="NOZchn">
    <w:name w:val="NO Zchn"/>
    <w:link w:val="NO"/>
    <w:rsid w:val="00DF76D8"/>
    <w:rPr>
      <w:lang w:eastAsia="en-US"/>
    </w:rPr>
  </w:style>
  <w:style w:type="paragraph" w:customStyle="1" w:styleId="FigureTitle">
    <w:name w:val="Figure_Title"/>
    <w:basedOn w:val="Normal"/>
    <w:next w:val="Normal"/>
    <w:rsid w:val="00C24DA6"/>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rsid w:val="004C3952"/>
    <w:rPr>
      <w:lang w:eastAsia="en-US"/>
    </w:rPr>
  </w:style>
  <w:style w:type="character" w:customStyle="1" w:styleId="EditorsNoteChar">
    <w:name w:val="Editor's Note Char"/>
    <w:aliases w:val="EN Char"/>
    <w:link w:val="EditorsNote"/>
    <w:locked/>
    <w:rsid w:val="004C3952"/>
    <w:rPr>
      <w:color w:val="FF0000"/>
      <w:lang w:eastAsia="en-US"/>
    </w:rPr>
  </w:style>
  <w:style w:type="character" w:customStyle="1" w:styleId="THChar">
    <w:name w:val="TH Char"/>
    <w:link w:val="TH"/>
    <w:qFormat/>
    <w:rsid w:val="00827F03"/>
    <w:rPr>
      <w:rFonts w:ascii="Arial" w:hAnsi="Arial"/>
      <w:b/>
      <w:lang w:eastAsia="en-US"/>
    </w:rPr>
  </w:style>
  <w:style w:type="paragraph" w:styleId="Index2">
    <w:name w:val="index 2"/>
    <w:basedOn w:val="Index1"/>
    <w:rsid w:val="00C640D1"/>
    <w:pPr>
      <w:ind w:left="284"/>
    </w:pPr>
  </w:style>
  <w:style w:type="paragraph" w:styleId="Index1">
    <w:name w:val="index 1"/>
    <w:basedOn w:val="Normal"/>
    <w:rsid w:val="00C640D1"/>
    <w:pPr>
      <w:keepLines/>
      <w:spacing w:after="0"/>
    </w:pPr>
    <w:rPr>
      <w:rFonts w:eastAsia="SimSun"/>
    </w:rPr>
  </w:style>
  <w:style w:type="paragraph" w:styleId="ListNumber2">
    <w:name w:val="List Number 2"/>
    <w:basedOn w:val="ListNumber"/>
    <w:rsid w:val="00C640D1"/>
    <w:pPr>
      <w:ind w:left="851"/>
    </w:pPr>
  </w:style>
  <w:style w:type="paragraph" w:styleId="ListNumber">
    <w:name w:val="List Number"/>
    <w:basedOn w:val="List"/>
    <w:rsid w:val="00C640D1"/>
  </w:style>
  <w:style w:type="paragraph" w:styleId="List">
    <w:name w:val="List"/>
    <w:basedOn w:val="Normal"/>
    <w:rsid w:val="00C640D1"/>
    <w:pPr>
      <w:ind w:left="568" w:hanging="284"/>
    </w:pPr>
    <w:rPr>
      <w:rFonts w:eastAsia="SimSun"/>
    </w:rPr>
  </w:style>
  <w:style w:type="character" w:styleId="FootnoteReference">
    <w:name w:val="footnote reference"/>
    <w:rsid w:val="00C640D1"/>
    <w:rPr>
      <w:b/>
      <w:position w:val="6"/>
      <w:sz w:val="16"/>
    </w:rPr>
  </w:style>
  <w:style w:type="paragraph" w:styleId="FootnoteText">
    <w:name w:val="footnote text"/>
    <w:basedOn w:val="Normal"/>
    <w:link w:val="FootnoteTextChar"/>
    <w:rsid w:val="00C640D1"/>
    <w:pPr>
      <w:keepLines/>
      <w:spacing w:after="0"/>
      <w:ind w:left="454" w:hanging="454"/>
    </w:pPr>
    <w:rPr>
      <w:rFonts w:eastAsia="SimSun"/>
      <w:sz w:val="16"/>
    </w:rPr>
  </w:style>
  <w:style w:type="character" w:customStyle="1" w:styleId="FootnoteTextChar">
    <w:name w:val="Footnote Text Char"/>
    <w:basedOn w:val="DefaultParagraphFont"/>
    <w:link w:val="FootnoteText"/>
    <w:rsid w:val="00C640D1"/>
    <w:rPr>
      <w:rFonts w:eastAsia="SimSun"/>
      <w:sz w:val="16"/>
      <w:lang w:eastAsia="en-US"/>
    </w:rPr>
  </w:style>
  <w:style w:type="paragraph" w:styleId="ListBullet2">
    <w:name w:val="List Bullet 2"/>
    <w:basedOn w:val="ListBullet"/>
    <w:rsid w:val="00C640D1"/>
    <w:pPr>
      <w:ind w:left="851"/>
    </w:pPr>
  </w:style>
  <w:style w:type="paragraph" w:styleId="ListBullet">
    <w:name w:val="List Bullet"/>
    <w:basedOn w:val="List"/>
    <w:rsid w:val="00C640D1"/>
  </w:style>
  <w:style w:type="paragraph" w:styleId="ListBullet3">
    <w:name w:val="List Bullet 3"/>
    <w:basedOn w:val="ListBullet2"/>
    <w:rsid w:val="00C640D1"/>
    <w:pPr>
      <w:ind w:left="1135"/>
    </w:pPr>
  </w:style>
  <w:style w:type="paragraph" w:styleId="List2">
    <w:name w:val="List 2"/>
    <w:basedOn w:val="List"/>
    <w:rsid w:val="00C640D1"/>
    <w:pPr>
      <w:ind w:left="851"/>
    </w:pPr>
  </w:style>
  <w:style w:type="paragraph" w:styleId="List3">
    <w:name w:val="List 3"/>
    <w:basedOn w:val="List2"/>
    <w:rsid w:val="00C640D1"/>
    <w:pPr>
      <w:ind w:left="1135"/>
    </w:pPr>
  </w:style>
  <w:style w:type="paragraph" w:styleId="List4">
    <w:name w:val="List 4"/>
    <w:basedOn w:val="List3"/>
    <w:rsid w:val="00C640D1"/>
    <w:pPr>
      <w:ind w:left="1418"/>
    </w:pPr>
  </w:style>
  <w:style w:type="paragraph" w:styleId="List5">
    <w:name w:val="List 5"/>
    <w:basedOn w:val="List4"/>
    <w:rsid w:val="00C640D1"/>
    <w:pPr>
      <w:ind w:left="1702"/>
    </w:pPr>
  </w:style>
  <w:style w:type="paragraph" w:styleId="ListBullet4">
    <w:name w:val="List Bullet 4"/>
    <w:basedOn w:val="ListBullet3"/>
    <w:rsid w:val="00C640D1"/>
    <w:pPr>
      <w:ind w:left="1418"/>
    </w:pPr>
  </w:style>
  <w:style w:type="paragraph" w:styleId="ListBullet5">
    <w:name w:val="List Bullet 5"/>
    <w:basedOn w:val="ListBullet4"/>
    <w:rsid w:val="00C640D1"/>
    <w:pPr>
      <w:ind w:left="1702"/>
    </w:pPr>
  </w:style>
  <w:style w:type="paragraph" w:customStyle="1" w:styleId="CRCoverPage">
    <w:name w:val="CR Cover Page"/>
    <w:rsid w:val="00C640D1"/>
    <w:pPr>
      <w:spacing w:after="120"/>
    </w:pPr>
    <w:rPr>
      <w:rFonts w:ascii="Arial" w:eastAsia="SimSun" w:hAnsi="Arial"/>
      <w:lang w:eastAsia="en-US"/>
    </w:rPr>
  </w:style>
  <w:style w:type="paragraph" w:customStyle="1" w:styleId="tdoc-header">
    <w:name w:val="tdoc-header"/>
    <w:rsid w:val="00C640D1"/>
    <w:rPr>
      <w:rFonts w:ascii="Arial" w:eastAsia="SimSun" w:hAnsi="Arial"/>
      <w:noProof/>
      <w:sz w:val="24"/>
      <w:lang w:eastAsia="en-US"/>
    </w:rPr>
  </w:style>
  <w:style w:type="paragraph" w:customStyle="1" w:styleId="code">
    <w:name w:val="code"/>
    <w:basedOn w:val="Normal"/>
    <w:rsid w:val="00C640D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C640D1"/>
  </w:style>
  <w:style w:type="paragraph" w:customStyle="1" w:styleId="Reference">
    <w:name w:val="Reference"/>
    <w:basedOn w:val="Normal"/>
    <w:rsid w:val="00C640D1"/>
    <w:pPr>
      <w:tabs>
        <w:tab w:val="left" w:pos="851"/>
      </w:tabs>
      <w:ind w:left="851" w:hanging="851"/>
    </w:pPr>
    <w:rPr>
      <w:rFonts w:eastAsia="SimSun"/>
    </w:rPr>
  </w:style>
  <w:style w:type="paragraph" w:styleId="BodyText">
    <w:name w:val="Body Text"/>
    <w:basedOn w:val="Normal"/>
    <w:link w:val="BodyTextChar"/>
    <w:rsid w:val="00C640D1"/>
    <w:rPr>
      <w:rFonts w:eastAsia="SimSun"/>
    </w:rPr>
  </w:style>
  <w:style w:type="character" w:customStyle="1" w:styleId="BodyTextChar">
    <w:name w:val="Body Text Char"/>
    <w:basedOn w:val="DefaultParagraphFont"/>
    <w:link w:val="BodyText"/>
    <w:rsid w:val="00C640D1"/>
    <w:rPr>
      <w:rFonts w:eastAsia="SimSun"/>
      <w:lang w:eastAsia="en-US"/>
    </w:rPr>
  </w:style>
  <w:style w:type="paragraph" w:styleId="ListParagraph">
    <w:name w:val="List Paragraph"/>
    <w:basedOn w:val="Normal"/>
    <w:uiPriority w:val="34"/>
    <w:qFormat/>
    <w:rsid w:val="00C640D1"/>
    <w:pPr>
      <w:ind w:left="720"/>
    </w:pPr>
    <w:rPr>
      <w:rFonts w:eastAsia="SimSun"/>
    </w:rPr>
  </w:style>
  <w:style w:type="character" w:customStyle="1" w:styleId="EXCar">
    <w:name w:val="EX Car"/>
    <w:link w:val="EX"/>
    <w:locked/>
    <w:rsid w:val="00C640D1"/>
    <w:rPr>
      <w:lang w:eastAsia="en-US"/>
    </w:rPr>
  </w:style>
  <w:style w:type="character" w:customStyle="1" w:styleId="TFChar">
    <w:name w:val="TF Char"/>
    <w:link w:val="TF"/>
    <w:rsid w:val="00C640D1"/>
    <w:rPr>
      <w:rFonts w:ascii="Arial" w:hAnsi="Arial"/>
      <w:b/>
      <w:lang w:eastAsia="en-US"/>
    </w:rPr>
  </w:style>
  <w:style w:type="character" w:customStyle="1" w:styleId="B1Char1">
    <w:name w:val="B1 Char1"/>
    <w:qFormat/>
    <w:rsid w:val="00C640D1"/>
    <w:rPr>
      <w:lang w:val="en-GB" w:eastAsia="ja-JP"/>
    </w:rPr>
  </w:style>
  <w:style w:type="character" w:customStyle="1" w:styleId="B1Zchn">
    <w:name w:val="B1 Zchn"/>
    <w:locked/>
    <w:rsid w:val="00C640D1"/>
    <w:rPr>
      <w:lang w:val="en-GB" w:eastAsia="en-US"/>
    </w:rPr>
  </w:style>
  <w:style w:type="paragraph" w:styleId="CommentSubject">
    <w:name w:val="annotation subject"/>
    <w:basedOn w:val="CommentText"/>
    <w:next w:val="CommentText"/>
    <w:link w:val="CommentSubjectChar"/>
    <w:rsid w:val="00C640D1"/>
    <w:rPr>
      <w:b/>
      <w:bCs/>
    </w:rPr>
  </w:style>
  <w:style w:type="character" w:customStyle="1" w:styleId="CommentSubjectChar">
    <w:name w:val="Comment Subject Char"/>
    <w:basedOn w:val="CommentTextChar"/>
    <w:link w:val="CommentSubject"/>
    <w:rsid w:val="00C640D1"/>
    <w:rPr>
      <w:rFonts w:eastAsia="SimSun"/>
      <w:b/>
      <w:bCs/>
      <w:lang w:eastAsia="en-US"/>
    </w:rPr>
  </w:style>
  <w:style w:type="character" w:customStyle="1" w:styleId="EXChar">
    <w:name w:val="EX Char"/>
    <w:locked/>
    <w:rsid w:val="00C640D1"/>
    <w:rPr>
      <w:lang w:val="en-GB" w:eastAsia="en-US"/>
    </w:rPr>
  </w:style>
  <w:style w:type="character" w:customStyle="1" w:styleId="fontstyle01">
    <w:name w:val="fontstyle01"/>
    <w:rsid w:val="00C640D1"/>
    <w:rPr>
      <w:rFonts w:ascii="ArialMT" w:hAnsi="ArialMT" w:hint="default"/>
      <w:b w:val="0"/>
      <w:bCs w:val="0"/>
      <w:i w:val="0"/>
      <w:iCs w:val="0"/>
      <w:color w:val="000000"/>
      <w:sz w:val="20"/>
      <w:szCs w:val="20"/>
    </w:rPr>
  </w:style>
  <w:style w:type="character" w:customStyle="1" w:styleId="NOChar">
    <w:name w:val="NO Char"/>
    <w:locked/>
    <w:rsid w:val="00C64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7.emf"/><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598DD-0E99-4FB0-87A3-AC4D8B6DE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6232</Words>
  <Characters>35526</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2021-10-21T07:17:00Z</dcterms:created>
  <dcterms:modified xsi:type="dcterms:W3CDTF">2021-10-21T07:17:00Z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