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E1100B" w14:textId="788BA003" w:rsidR="00574299" w:rsidRDefault="00574299" w:rsidP="00574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</w:t>
      </w:r>
      <w:r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S4-24xxxx</w:t>
      </w:r>
    </w:p>
    <w:p w14:paraId="653145F1" w14:textId="72CE2D52" w:rsidR="00574299" w:rsidRDefault="00574299" w:rsidP="005742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USA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Orlando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DA0008" w14:textId="77777777" w:rsidR="00F66944" w:rsidRDefault="00F66944">
      <w:r>
        <w:separator/>
      </w:r>
    </w:p>
  </w:endnote>
  <w:endnote w:type="continuationSeparator" w:id="0">
    <w:p w14:paraId="04810C3B" w14:textId="77777777" w:rsidR="00F66944" w:rsidRDefault="00F66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957964" w14:textId="77777777" w:rsidR="00F66944" w:rsidRDefault="00F66944">
      <w:r>
        <w:separator/>
      </w:r>
    </w:p>
  </w:footnote>
  <w:footnote w:type="continuationSeparator" w:id="0">
    <w:p w14:paraId="495AC82F" w14:textId="77777777" w:rsidR="00F66944" w:rsidRDefault="00F66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74299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34C3"/>
    <w:rsid w:val="00643317"/>
    <w:rsid w:val="00661116"/>
    <w:rsid w:val="0066255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01E8"/>
    <w:rsid w:val="009629FD"/>
    <w:rsid w:val="00963D50"/>
    <w:rsid w:val="00986D55"/>
    <w:rsid w:val="009B3291"/>
    <w:rsid w:val="009C61B9"/>
    <w:rsid w:val="009E3297"/>
    <w:rsid w:val="009E617D"/>
    <w:rsid w:val="009F7C5D"/>
    <w:rsid w:val="00A041F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6E05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46E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EF6497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6944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552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26.113_CR0003</cp:lastModifiedBy>
  <cp:revision>62</cp:revision>
  <cp:lastPrinted>1900-01-01T00:00:00Z</cp:lastPrinted>
  <dcterms:created xsi:type="dcterms:W3CDTF">2019-01-14T04:28:00Z</dcterms:created>
  <dcterms:modified xsi:type="dcterms:W3CDTF">2024-10-16T12:07:00Z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