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D53B" w14:textId="21716C4D" w:rsidR="00DC6006" w:rsidRPr="00255436" w:rsidRDefault="00DC6006" w:rsidP="00DC6006">
      <w:pPr>
        <w:pStyle w:val="DPTitle"/>
      </w:pPr>
      <w:r w:rsidRPr="00255436">
        <w:t>3GPP TSG-SA WG</w:t>
      </w:r>
      <w:r>
        <w:t>4</w:t>
      </w:r>
      <w:r w:rsidRPr="00255436">
        <w:t xml:space="preserve"> Meeting #</w:t>
      </w:r>
      <w:r w:rsidR="00901328">
        <w:t>130</w:t>
      </w:r>
      <w:r w:rsidRPr="00255436">
        <w:tab/>
      </w:r>
      <w:r w:rsidR="00D82D39" w:rsidRPr="00047820">
        <w:t>S4</w:t>
      </w:r>
      <w:r w:rsidR="009D3B65">
        <w:t>-</w:t>
      </w:r>
      <w:r w:rsidR="00D82D39" w:rsidRPr="00047820">
        <w:t>24</w:t>
      </w:r>
      <w:r w:rsidR="008E62A8">
        <w:t>1916</w:t>
      </w:r>
    </w:p>
    <w:p w14:paraId="54E323BB" w14:textId="78DEC12F" w:rsidR="00DC6006" w:rsidRPr="00CF68B7" w:rsidRDefault="00901328" w:rsidP="00DC6006">
      <w:pPr>
        <w:pStyle w:val="DPTitle"/>
      </w:pPr>
      <w:r>
        <w:t>Orlando, Florida, USA</w:t>
      </w:r>
      <w:r w:rsidR="00DC6006" w:rsidRPr="00E445AD">
        <w:t xml:space="preserve">, </w:t>
      </w:r>
      <w:r w:rsidR="00E93914">
        <w:t>18</w:t>
      </w:r>
      <w:r>
        <w:t xml:space="preserve"> </w:t>
      </w:r>
      <w:r w:rsidR="00DC6006">
        <w:t>–</w:t>
      </w:r>
      <w:r w:rsidR="004705C8">
        <w:t xml:space="preserve"> </w:t>
      </w:r>
      <w:r w:rsidR="00DC6006">
        <w:t>2</w:t>
      </w:r>
      <w:r w:rsidR="00E93914">
        <w:t>2</w:t>
      </w:r>
      <w:r w:rsidR="00DC6006">
        <w:t xml:space="preserve"> </w:t>
      </w:r>
      <w:r w:rsidR="00E93914">
        <w:t xml:space="preserve">November </w:t>
      </w:r>
      <w:r w:rsidR="00DC6006">
        <w:t>2024</w:t>
      </w:r>
      <w:r w:rsidR="00DC6006" w:rsidRPr="00255436">
        <w:tab/>
      </w:r>
    </w:p>
    <w:p w14:paraId="1DB58C76" w14:textId="77777777" w:rsidR="00DC6006" w:rsidRPr="00DC6006" w:rsidRDefault="00DC6006" w:rsidP="00DC6006">
      <w:pPr>
        <w:tabs>
          <w:tab w:val="left" w:pos="1701"/>
        </w:tabs>
        <w:overflowPunct w:val="0"/>
        <w:autoSpaceDE w:val="0"/>
        <w:autoSpaceDN w:val="0"/>
        <w:adjustRightInd w:val="0"/>
        <w:textAlignment w:val="baseline"/>
        <w:rPr>
          <w:rFonts w:ascii="Arial" w:eastAsia="SimSun" w:hAnsi="Arial"/>
          <w:sz w:val="4"/>
          <w:szCs w:val="4"/>
          <w:lang w:eastAsia="en-GB"/>
        </w:rPr>
      </w:pPr>
    </w:p>
    <w:p w14:paraId="7EEBF45B" w14:textId="4F387734" w:rsidR="00DC6006" w:rsidRPr="00CF68B7" w:rsidRDefault="00DC6006" w:rsidP="00244AEF">
      <w:pPr>
        <w:pStyle w:val="DPHeader"/>
      </w:pPr>
      <w:r w:rsidRPr="00CF68B7">
        <w:t>Title:</w:t>
      </w:r>
      <w:r w:rsidRPr="00CF68B7">
        <w:tab/>
      </w:r>
      <w:r w:rsidR="009C7345">
        <w:t>Urgent SA2 LS reply</w:t>
      </w:r>
    </w:p>
    <w:p w14:paraId="3D0A4636" w14:textId="6134B6B0" w:rsidR="00DC6006" w:rsidRPr="00CF68B7" w:rsidRDefault="00DC6006" w:rsidP="00244AEF">
      <w:pPr>
        <w:pStyle w:val="DPHeader"/>
      </w:pPr>
      <w:r w:rsidRPr="00CF68B7">
        <w:t>Agenda Item:</w:t>
      </w:r>
      <w:r w:rsidRPr="00CF68B7">
        <w:tab/>
      </w:r>
      <w:r w:rsidR="00314801">
        <w:t>6</w:t>
      </w:r>
    </w:p>
    <w:p w14:paraId="4E3468E6" w14:textId="75FB3F4E" w:rsidR="00DC6006" w:rsidRPr="00CF68B7" w:rsidRDefault="00DC6006" w:rsidP="00244AEF">
      <w:pPr>
        <w:pStyle w:val="DPHeader"/>
      </w:pPr>
      <w:r w:rsidRPr="00CF68B7">
        <w:t>Source:</w:t>
      </w:r>
      <w:r w:rsidRPr="00CF68B7">
        <w:tab/>
      </w:r>
      <w:r w:rsidR="00764379">
        <w:t xml:space="preserve">L.M. </w:t>
      </w:r>
      <w:r w:rsidR="00047820">
        <w:t>Ericsson L</w:t>
      </w:r>
      <w:r w:rsidR="00764379">
        <w:t>imited</w:t>
      </w:r>
    </w:p>
    <w:p w14:paraId="4BA90CE1" w14:textId="75108C93" w:rsidR="00DC6006" w:rsidRPr="00CF68B7" w:rsidRDefault="00DC6006" w:rsidP="00244AEF">
      <w:pPr>
        <w:pStyle w:val="DPHeader"/>
      </w:pPr>
      <w:r w:rsidRPr="00CF68B7">
        <w:t>Contact:</w:t>
      </w:r>
      <w:r w:rsidRPr="00CF68B7">
        <w:tab/>
      </w:r>
      <w:r w:rsidR="0078119C">
        <w:t>Bo Burman</w:t>
      </w:r>
    </w:p>
    <w:p w14:paraId="2F5FFEF6" w14:textId="77777777" w:rsidR="00DC6006" w:rsidRPr="00DC6006" w:rsidRDefault="00DC6006" w:rsidP="00DC6006">
      <w:pPr>
        <w:pBdr>
          <w:bottom w:val="single" w:sz="6" w:space="1" w:color="auto"/>
        </w:pBdr>
        <w:rPr>
          <w:sz w:val="4"/>
          <w:szCs w:val="4"/>
        </w:rPr>
      </w:pPr>
    </w:p>
    <w:p w14:paraId="10C4FA70" w14:textId="14C0A910" w:rsidR="00DC6006" w:rsidRPr="00DC6006" w:rsidRDefault="00060FA2" w:rsidP="00DC6006">
      <w:pPr>
        <w:pStyle w:val="DPHeading1"/>
      </w:pPr>
      <w:r>
        <w:t>Introduction</w:t>
      </w:r>
    </w:p>
    <w:p w14:paraId="3D4E1DCB" w14:textId="77777777" w:rsidR="00060FA2" w:rsidRDefault="00060FA2" w:rsidP="00DC6006">
      <w:pPr>
        <w:spacing w:after="200" w:line="276" w:lineRule="auto"/>
      </w:pPr>
    </w:p>
    <w:p w14:paraId="29103BEE" w14:textId="0F7FAE6C" w:rsidR="000C2A71" w:rsidRDefault="00D10169" w:rsidP="00DC6006">
      <w:pPr>
        <w:spacing w:after="200" w:line="276" w:lineRule="auto"/>
      </w:pPr>
      <w:r>
        <w:t>SA2 is finalizing their work</w:t>
      </w:r>
      <w:r w:rsidR="00060FA2">
        <w:t>-</w:t>
      </w:r>
      <w:r>
        <w:t>item XRM-Ph2 in the same week as SA4#130</w:t>
      </w:r>
      <w:r w:rsidR="008C1144">
        <w:t xml:space="preserve"> (Orlando)</w:t>
      </w:r>
      <w:r w:rsidR="0097669D">
        <w:t xml:space="preserve"> and</w:t>
      </w:r>
      <w:r w:rsidR="008C1144">
        <w:t xml:space="preserve"> </w:t>
      </w:r>
      <w:r w:rsidR="0097669D">
        <w:t xml:space="preserve">the </w:t>
      </w:r>
      <w:r w:rsidR="00D1644E">
        <w:t>SA2 CRs should be sen</w:t>
      </w:r>
      <w:r w:rsidR="0045056C">
        <w:t>t</w:t>
      </w:r>
      <w:r w:rsidR="00D1644E">
        <w:t xml:space="preserve"> to SA#106 (December</w:t>
      </w:r>
      <w:r w:rsidR="00A576D5">
        <w:t xml:space="preserve"> </w:t>
      </w:r>
      <w:r w:rsidR="00D1644E">
        <w:t>’24)</w:t>
      </w:r>
      <w:r w:rsidR="0097669D">
        <w:t xml:space="preserve"> for approval</w:t>
      </w:r>
      <w:r w:rsidR="00D1644E">
        <w:t xml:space="preserve">. </w:t>
      </w:r>
      <w:r w:rsidR="008C1144">
        <w:t>SA2 has sen</w:t>
      </w:r>
      <w:r w:rsidR="00AB3BA1">
        <w:t>t</w:t>
      </w:r>
      <w:r w:rsidR="008C1144">
        <w:t xml:space="preserve"> an LS to SA4 </w:t>
      </w:r>
      <w:r w:rsidR="0097669D">
        <w:t xml:space="preserve">(in </w:t>
      </w:r>
      <w:r w:rsidR="002B1A72" w:rsidRPr="002B1A72">
        <w:t>S2-2411001</w:t>
      </w:r>
      <w:r w:rsidR="00EE089C">
        <w:t>/</w:t>
      </w:r>
      <w:r w:rsidR="00EE089C" w:rsidRPr="00EE089C">
        <w:t>S4-241812</w:t>
      </w:r>
      <w:r w:rsidR="0097669D">
        <w:t xml:space="preserve">) </w:t>
      </w:r>
      <w:r w:rsidR="008C1144">
        <w:t xml:space="preserve">with some remaining questions </w:t>
      </w:r>
      <w:r w:rsidR="00682A41">
        <w:t xml:space="preserve">around packet </w:t>
      </w:r>
      <w:r w:rsidR="00E00085">
        <w:t xml:space="preserve">filter </w:t>
      </w:r>
      <w:r w:rsidR="00682A41">
        <w:t xml:space="preserve">information to separate multiplexed </w:t>
      </w:r>
      <w:r w:rsidR="00060FA2">
        <w:t>media flows.</w:t>
      </w:r>
    </w:p>
    <w:p w14:paraId="101BE764" w14:textId="6164A61F" w:rsidR="002B1A72" w:rsidRDefault="00B615B7" w:rsidP="00DC6006">
      <w:pPr>
        <w:spacing w:after="200" w:line="276" w:lineRule="auto"/>
      </w:pPr>
      <w:r>
        <w:t>To allow SA2 to keep its work item timeline, it is suggested to prepare a response LS</w:t>
      </w:r>
      <w:r w:rsidR="0054129B">
        <w:t xml:space="preserve">, which should </w:t>
      </w:r>
      <w:r w:rsidR="001F6A12">
        <w:t xml:space="preserve">preferably </w:t>
      </w:r>
      <w:r w:rsidR="0054129B">
        <w:t>be sen</w:t>
      </w:r>
      <w:r w:rsidR="00711315">
        <w:t>t</w:t>
      </w:r>
      <w:r w:rsidR="0054129B">
        <w:t xml:space="preserve"> by </w:t>
      </w:r>
      <w:r w:rsidR="00AF381F">
        <w:t>Mon</w:t>
      </w:r>
      <w:r w:rsidR="0054129B">
        <w:t>day</w:t>
      </w:r>
      <w:r w:rsidR="006D2508">
        <w:t xml:space="preserve"> </w:t>
      </w:r>
      <w:r w:rsidR="00AF381F">
        <w:t>even</w:t>
      </w:r>
      <w:r w:rsidR="006D2508">
        <w:t>ing</w:t>
      </w:r>
      <w:r w:rsidR="0054129B">
        <w:t xml:space="preserve">, </w:t>
      </w:r>
      <w:r w:rsidR="006D2508">
        <w:t>1</w:t>
      </w:r>
      <w:r w:rsidR="00356AF7">
        <w:t>8</w:t>
      </w:r>
      <w:r w:rsidR="00F9111F" w:rsidRPr="00F9111F">
        <w:rPr>
          <w:vertAlign w:val="superscript"/>
        </w:rPr>
        <w:t>th</w:t>
      </w:r>
      <w:r w:rsidR="00F9111F">
        <w:t xml:space="preserve"> of November </w:t>
      </w:r>
      <w:r w:rsidR="00EC2DCA">
        <w:t>20</w:t>
      </w:r>
      <w:r w:rsidR="00F9111F">
        <w:t>24.</w:t>
      </w:r>
    </w:p>
    <w:p w14:paraId="10D98838" w14:textId="32ECEB56" w:rsidR="008B571F" w:rsidRDefault="008B571F" w:rsidP="008B571F">
      <w:pPr>
        <w:pStyle w:val="DPHeading1"/>
      </w:pPr>
      <w:r>
        <w:t>Proposal</w:t>
      </w:r>
    </w:p>
    <w:p w14:paraId="2596A67B" w14:textId="77777777" w:rsidR="00EC2DCA" w:rsidRDefault="00EC2DCA" w:rsidP="00EC2DCA">
      <w:pPr>
        <w:spacing w:after="200" w:line="276" w:lineRule="auto"/>
      </w:pPr>
    </w:p>
    <w:p w14:paraId="1F8F603D" w14:textId="2FA86A21" w:rsidR="00505D93" w:rsidRDefault="00505D93" w:rsidP="00EC2DCA">
      <w:pPr>
        <w:pStyle w:val="ListParagraph"/>
        <w:numPr>
          <w:ilvl w:val="0"/>
          <w:numId w:val="8"/>
        </w:numPr>
        <w:spacing w:after="200" w:line="276" w:lineRule="auto"/>
      </w:pPr>
      <w:r>
        <w:t xml:space="preserve">Allocate the LS </w:t>
      </w:r>
      <w:r w:rsidR="00F26DE1">
        <w:t>on “</w:t>
      </w:r>
      <w:r w:rsidR="001512DE" w:rsidRPr="001512DE">
        <w:t>Introduction of Extensions to IP Packet Filters for Differentiated QoS Handling for Multiplexed Media Flows</w:t>
      </w:r>
      <w:r w:rsidR="00F26DE1">
        <w:t xml:space="preserve">” </w:t>
      </w:r>
      <w:r w:rsidR="00D30C16">
        <w:t xml:space="preserve">in S4-241812 </w:t>
      </w:r>
      <w:r>
        <w:t xml:space="preserve">to </w:t>
      </w:r>
      <w:r w:rsidR="00C61F15">
        <w:t xml:space="preserve">a </w:t>
      </w:r>
      <w:proofErr w:type="spellStart"/>
      <w:r w:rsidR="00C61F15">
        <w:t>s</w:t>
      </w:r>
      <w:r>
        <w:t>ubworking</w:t>
      </w:r>
      <w:proofErr w:type="spellEnd"/>
      <w:r>
        <w:t xml:space="preserve"> group</w:t>
      </w:r>
      <w:r w:rsidR="00C61F15">
        <w:t>, likely RTC SWG.</w:t>
      </w:r>
    </w:p>
    <w:p w14:paraId="128DAA50" w14:textId="2397FDD3" w:rsidR="00EC2DCA" w:rsidRDefault="008E4E69" w:rsidP="00EC2DCA">
      <w:pPr>
        <w:pStyle w:val="ListParagraph"/>
        <w:numPr>
          <w:ilvl w:val="0"/>
          <w:numId w:val="8"/>
        </w:numPr>
        <w:spacing w:after="200" w:line="276" w:lineRule="auto"/>
      </w:pPr>
      <w:r>
        <w:t xml:space="preserve">Prepare a Reply </w:t>
      </w:r>
      <w:r w:rsidR="00505D93">
        <w:t xml:space="preserve">LS </w:t>
      </w:r>
      <w:r w:rsidR="00FD56EA">
        <w:t xml:space="preserve">urgently, with the aim for agreement on </w:t>
      </w:r>
      <w:r w:rsidR="00AE5487">
        <w:t xml:space="preserve">the evening of </w:t>
      </w:r>
      <w:r w:rsidR="00356AF7">
        <w:t>Mon</w:t>
      </w:r>
      <w:r w:rsidR="00FD56EA">
        <w:t xml:space="preserve">, </w:t>
      </w:r>
      <w:r w:rsidR="00356AF7">
        <w:t>18</w:t>
      </w:r>
      <w:r w:rsidR="00FD56EA" w:rsidRPr="00FD56EA">
        <w:rPr>
          <w:vertAlign w:val="superscript"/>
        </w:rPr>
        <w:t>th</w:t>
      </w:r>
      <w:r w:rsidR="00FD56EA">
        <w:t xml:space="preserve"> November</w:t>
      </w:r>
      <w:r w:rsidR="004F0863">
        <w:t>.</w:t>
      </w:r>
      <w:r w:rsidR="00901328">
        <w:t xml:space="preserve"> Ensure that interested delegates can contribute to the discussions</w:t>
      </w:r>
      <w:r w:rsidR="005C1623">
        <w:t xml:space="preserve"> and review the LS</w:t>
      </w:r>
      <w:r w:rsidR="00901328">
        <w:t>.</w:t>
      </w:r>
    </w:p>
    <w:p w14:paraId="11CC2BF4" w14:textId="7ED68859" w:rsidR="004F0863" w:rsidRDefault="00D43AC9" w:rsidP="00EC2DCA">
      <w:pPr>
        <w:pStyle w:val="ListParagraph"/>
        <w:numPr>
          <w:ilvl w:val="0"/>
          <w:numId w:val="8"/>
        </w:numPr>
        <w:spacing w:after="200" w:line="276" w:lineRule="auto"/>
      </w:pPr>
      <w:r>
        <w:t xml:space="preserve">Grant power to </w:t>
      </w:r>
      <w:r w:rsidR="001512DE">
        <w:t xml:space="preserve">the </w:t>
      </w:r>
      <w:r>
        <w:t xml:space="preserve">handling </w:t>
      </w:r>
      <w:proofErr w:type="spellStart"/>
      <w:r>
        <w:t>subworking</w:t>
      </w:r>
      <w:proofErr w:type="spellEnd"/>
      <w:r>
        <w:t xml:space="preserve"> group (likely RTC SWG) </w:t>
      </w:r>
      <w:r w:rsidR="00F26DE1">
        <w:t xml:space="preserve">for sending the agreed </w:t>
      </w:r>
      <w:r w:rsidR="008E4E69">
        <w:t xml:space="preserve">Reply </w:t>
      </w:r>
      <w:r w:rsidR="00F26DE1">
        <w:t>LS</w:t>
      </w:r>
      <w:r w:rsidR="00475943">
        <w:t>.</w:t>
      </w:r>
    </w:p>
    <w:p w14:paraId="30266AF1" w14:textId="0982ED4E" w:rsidR="00FD56EA" w:rsidRPr="009D3821" w:rsidRDefault="004F0863" w:rsidP="00EC2DCA">
      <w:pPr>
        <w:pStyle w:val="ListParagraph"/>
        <w:numPr>
          <w:ilvl w:val="0"/>
          <w:numId w:val="8"/>
        </w:numPr>
        <w:spacing w:after="200" w:line="276" w:lineRule="auto"/>
      </w:pPr>
      <w:r>
        <w:t xml:space="preserve">Present the sent </w:t>
      </w:r>
      <w:r w:rsidR="008E4E69">
        <w:t xml:space="preserve">Reply </w:t>
      </w:r>
      <w:r>
        <w:t>LS at the closing plenary</w:t>
      </w:r>
      <w:r w:rsidR="00901328">
        <w:t>.</w:t>
      </w:r>
    </w:p>
    <w:sectPr w:rsidR="00FD56EA" w:rsidRPr="009D3821" w:rsidSect="00273390">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D98FF" w14:textId="77777777" w:rsidR="00936BBD" w:rsidRDefault="00936BBD">
      <w:r>
        <w:separator/>
      </w:r>
    </w:p>
  </w:endnote>
  <w:endnote w:type="continuationSeparator" w:id="0">
    <w:p w14:paraId="435342F8" w14:textId="77777777" w:rsidR="00936BBD" w:rsidRDefault="0093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FDF82" w14:textId="77777777" w:rsidR="00936BBD" w:rsidRDefault="00936BBD">
      <w:r>
        <w:separator/>
      </w:r>
    </w:p>
  </w:footnote>
  <w:footnote w:type="continuationSeparator" w:id="0">
    <w:p w14:paraId="0EA60C78" w14:textId="77777777" w:rsidR="00936BBD" w:rsidRDefault="0093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D4503"/>
    <w:multiLevelType w:val="hybridMultilevel"/>
    <w:tmpl w:val="03DECD4A"/>
    <w:lvl w:ilvl="0" w:tplc="791823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5286EE3"/>
    <w:multiLevelType w:val="hybridMultilevel"/>
    <w:tmpl w:val="2E1EB26C"/>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86A7084"/>
    <w:multiLevelType w:val="hybridMultilevel"/>
    <w:tmpl w:val="AB06B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0E046A4"/>
    <w:multiLevelType w:val="hybridMultilevel"/>
    <w:tmpl w:val="BCC67F9A"/>
    <w:lvl w:ilvl="0" w:tplc="A568017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77135286">
    <w:abstractNumId w:val="6"/>
  </w:num>
  <w:num w:numId="2" w16cid:durableId="1238130067">
    <w:abstractNumId w:val="0"/>
  </w:num>
  <w:num w:numId="3" w16cid:durableId="95447257">
    <w:abstractNumId w:val="4"/>
  </w:num>
  <w:num w:numId="4" w16cid:durableId="1745836169">
    <w:abstractNumId w:val="7"/>
  </w:num>
  <w:num w:numId="5" w16cid:durableId="1641957899">
    <w:abstractNumId w:val="5"/>
  </w:num>
  <w:num w:numId="6" w16cid:durableId="1044250697">
    <w:abstractNumId w:val="1"/>
  </w:num>
  <w:num w:numId="7" w16cid:durableId="903640686">
    <w:abstractNumId w:val="3"/>
  </w:num>
  <w:num w:numId="8" w16cid:durableId="1508716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71"/>
    <w:rsid w:val="00037481"/>
    <w:rsid w:val="00043FEB"/>
    <w:rsid w:val="000477D1"/>
    <w:rsid w:val="00047820"/>
    <w:rsid w:val="00056526"/>
    <w:rsid w:val="00060FA2"/>
    <w:rsid w:val="000636A4"/>
    <w:rsid w:val="00070E09"/>
    <w:rsid w:val="00082668"/>
    <w:rsid w:val="000901AF"/>
    <w:rsid w:val="000A31A8"/>
    <w:rsid w:val="000A6394"/>
    <w:rsid w:val="000B1627"/>
    <w:rsid w:val="000B7FED"/>
    <w:rsid w:val="000C038A"/>
    <w:rsid w:val="000C2A71"/>
    <w:rsid w:val="000C6598"/>
    <w:rsid w:val="000D4144"/>
    <w:rsid w:val="000D44B3"/>
    <w:rsid w:val="000F7F1E"/>
    <w:rsid w:val="00107700"/>
    <w:rsid w:val="001174DA"/>
    <w:rsid w:val="001316CF"/>
    <w:rsid w:val="00136EB7"/>
    <w:rsid w:val="001415F9"/>
    <w:rsid w:val="00145D43"/>
    <w:rsid w:val="001512DE"/>
    <w:rsid w:val="0016322C"/>
    <w:rsid w:val="001926A8"/>
    <w:rsid w:val="00192C46"/>
    <w:rsid w:val="00192FA4"/>
    <w:rsid w:val="00196532"/>
    <w:rsid w:val="001A08B3"/>
    <w:rsid w:val="001A1C98"/>
    <w:rsid w:val="001A2A9A"/>
    <w:rsid w:val="001A3A0A"/>
    <w:rsid w:val="001A7B60"/>
    <w:rsid w:val="001B4B39"/>
    <w:rsid w:val="001B52F0"/>
    <w:rsid w:val="001B7A65"/>
    <w:rsid w:val="001B7D68"/>
    <w:rsid w:val="001E362E"/>
    <w:rsid w:val="001E41F3"/>
    <w:rsid w:val="001F6512"/>
    <w:rsid w:val="001F6A12"/>
    <w:rsid w:val="00204A03"/>
    <w:rsid w:val="00235A78"/>
    <w:rsid w:val="00237B12"/>
    <w:rsid w:val="00244AEF"/>
    <w:rsid w:val="0026004D"/>
    <w:rsid w:val="002640DD"/>
    <w:rsid w:val="00273390"/>
    <w:rsid w:val="00275D12"/>
    <w:rsid w:val="00284835"/>
    <w:rsid w:val="00284FEB"/>
    <w:rsid w:val="002860C4"/>
    <w:rsid w:val="00287F6F"/>
    <w:rsid w:val="002A1889"/>
    <w:rsid w:val="002B1A72"/>
    <w:rsid w:val="002B5741"/>
    <w:rsid w:val="002C3FF2"/>
    <w:rsid w:val="002E472E"/>
    <w:rsid w:val="00305409"/>
    <w:rsid w:val="00306032"/>
    <w:rsid w:val="00314801"/>
    <w:rsid w:val="0033442F"/>
    <w:rsid w:val="00356AF7"/>
    <w:rsid w:val="003609EF"/>
    <w:rsid w:val="00361BDE"/>
    <w:rsid w:val="0036231A"/>
    <w:rsid w:val="0036766E"/>
    <w:rsid w:val="00374DD4"/>
    <w:rsid w:val="00375F9A"/>
    <w:rsid w:val="00393670"/>
    <w:rsid w:val="003A27E2"/>
    <w:rsid w:val="003E1A36"/>
    <w:rsid w:val="003F1640"/>
    <w:rsid w:val="003F7077"/>
    <w:rsid w:val="00400A00"/>
    <w:rsid w:val="00401FE4"/>
    <w:rsid w:val="00410371"/>
    <w:rsid w:val="00413849"/>
    <w:rsid w:val="004242F1"/>
    <w:rsid w:val="00430252"/>
    <w:rsid w:val="004349E9"/>
    <w:rsid w:val="0045056C"/>
    <w:rsid w:val="004524F4"/>
    <w:rsid w:val="00461E84"/>
    <w:rsid w:val="004705C8"/>
    <w:rsid w:val="00475943"/>
    <w:rsid w:val="00476A24"/>
    <w:rsid w:val="0049065F"/>
    <w:rsid w:val="004A374D"/>
    <w:rsid w:val="004B75B7"/>
    <w:rsid w:val="004C1845"/>
    <w:rsid w:val="004F0863"/>
    <w:rsid w:val="00505D93"/>
    <w:rsid w:val="00506DFD"/>
    <w:rsid w:val="005141D9"/>
    <w:rsid w:val="0051580D"/>
    <w:rsid w:val="0054129B"/>
    <w:rsid w:val="00547111"/>
    <w:rsid w:val="0055572D"/>
    <w:rsid w:val="00572A50"/>
    <w:rsid w:val="00592D74"/>
    <w:rsid w:val="005C1623"/>
    <w:rsid w:val="005D06C5"/>
    <w:rsid w:val="005D3EA6"/>
    <w:rsid w:val="005E2C44"/>
    <w:rsid w:val="006141F3"/>
    <w:rsid w:val="00621188"/>
    <w:rsid w:val="006257ED"/>
    <w:rsid w:val="006274DA"/>
    <w:rsid w:val="006307A9"/>
    <w:rsid w:val="0064660A"/>
    <w:rsid w:val="00653DE4"/>
    <w:rsid w:val="00654E2D"/>
    <w:rsid w:val="00665C47"/>
    <w:rsid w:val="006735B7"/>
    <w:rsid w:val="00682A41"/>
    <w:rsid w:val="00694718"/>
    <w:rsid w:val="00695808"/>
    <w:rsid w:val="006A5576"/>
    <w:rsid w:val="006B46FB"/>
    <w:rsid w:val="006D2508"/>
    <w:rsid w:val="006D67F7"/>
    <w:rsid w:val="006E1D7F"/>
    <w:rsid w:val="006E21FB"/>
    <w:rsid w:val="00711315"/>
    <w:rsid w:val="0072326D"/>
    <w:rsid w:val="0072648F"/>
    <w:rsid w:val="007415B6"/>
    <w:rsid w:val="00762897"/>
    <w:rsid w:val="00764379"/>
    <w:rsid w:val="00764F35"/>
    <w:rsid w:val="00775918"/>
    <w:rsid w:val="0078119C"/>
    <w:rsid w:val="00784C3E"/>
    <w:rsid w:val="00785B65"/>
    <w:rsid w:val="00787163"/>
    <w:rsid w:val="00792342"/>
    <w:rsid w:val="007977A8"/>
    <w:rsid w:val="007B512A"/>
    <w:rsid w:val="007C2097"/>
    <w:rsid w:val="007C5C99"/>
    <w:rsid w:val="007C7ABD"/>
    <w:rsid w:val="007D6A07"/>
    <w:rsid w:val="007E7B20"/>
    <w:rsid w:val="007F3958"/>
    <w:rsid w:val="007F48F9"/>
    <w:rsid w:val="007F7259"/>
    <w:rsid w:val="007F7C3B"/>
    <w:rsid w:val="008040A8"/>
    <w:rsid w:val="008279FA"/>
    <w:rsid w:val="00830160"/>
    <w:rsid w:val="00844431"/>
    <w:rsid w:val="008626E7"/>
    <w:rsid w:val="008654D4"/>
    <w:rsid w:val="00870EE7"/>
    <w:rsid w:val="008863B9"/>
    <w:rsid w:val="008A45A6"/>
    <w:rsid w:val="008B571F"/>
    <w:rsid w:val="008C1144"/>
    <w:rsid w:val="008D3CCC"/>
    <w:rsid w:val="008D4797"/>
    <w:rsid w:val="008E4E69"/>
    <w:rsid w:val="008E62A8"/>
    <w:rsid w:val="008F3789"/>
    <w:rsid w:val="008F549E"/>
    <w:rsid w:val="008F686C"/>
    <w:rsid w:val="00901328"/>
    <w:rsid w:val="009148DE"/>
    <w:rsid w:val="00932EBA"/>
    <w:rsid w:val="00936BBD"/>
    <w:rsid w:val="00941E30"/>
    <w:rsid w:val="009531B0"/>
    <w:rsid w:val="00957F4E"/>
    <w:rsid w:val="00964A35"/>
    <w:rsid w:val="00970DF2"/>
    <w:rsid w:val="009741B3"/>
    <w:rsid w:val="0097669D"/>
    <w:rsid w:val="009777D9"/>
    <w:rsid w:val="00991B88"/>
    <w:rsid w:val="009926B2"/>
    <w:rsid w:val="009A5753"/>
    <w:rsid w:val="009A579D"/>
    <w:rsid w:val="009C7345"/>
    <w:rsid w:val="009D3B65"/>
    <w:rsid w:val="009E3297"/>
    <w:rsid w:val="009F06F5"/>
    <w:rsid w:val="009F3769"/>
    <w:rsid w:val="009F734F"/>
    <w:rsid w:val="00A17EA8"/>
    <w:rsid w:val="00A246B6"/>
    <w:rsid w:val="00A44BD9"/>
    <w:rsid w:val="00A452C1"/>
    <w:rsid w:val="00A46CB5"/>
    <w:rsid w:val="00A47E70"/>
    <w:rsid w:val="00A50CF0"/>
    <w:rsid w:val="00A53F28"/>
    <w:rsid w:val="00A54EF9"/>
    <w:rsid w:val="00A576D5"/>
    <w:rsid w:val="00A70D82"/>
    <w:rsid w:val="00A7671C"/>
    <w:rsid w:val="00A777FA"/>
    <w:rsid w:val="00A778A0"/>
    <w:rsid w:val="00AA09FA"/>
    <w:rsid w:val="00AA2A72"/>
    <w:rsid w:val="00AA2CBC"/>
    <w:rsid w:val="00AA7916"/>
    <w:rsid w:val="00AB0D00"/>
    <w:rsid w:val="00AB2FE0"/>
    <w:rsid w:val="00AB3BA1"/>
    <w:rsid w:val="00AC3F5C"/>
    <w:rsid w:val="00AC5820"/>
    <w:rsid w:val="00AD1CD8"/>
    <w:rsid w:val="00AE13BE"/>
    <w:rsid w:val="00AE5487"/>
    <w:rsid w:val="00AF0782"/>
    <w:rsid w:val="00AF381F"/>
    <w:rsid w:val="00B04F69"/>
    <w:rsid w:val="00B0656C"/>
    <w:rsid w:val="00B12A96"/>
    <w:rsid w:val="00B2345F"/>
    <w:rsid w:val="00B258BB"/>
    <w:rsid w:val="00B615B7"/>
    <w:rsid w:val="00B67B97"/>
    <w:rsid w:val="00B848AC"/>
    <w:rsid w:val="00B968C8"/>
    <w:rsid w:val="00BA3EC5"/>
    <w:rsid w:val="00BA4219"/>
    <w:rsid w:val="00BA51D9"/>
    <w:rsid w:val="00BB1D93"/>
    <w:rsid w:val="00BB5DFC"/>
    <w:rsid w:val="00BD279D"/>
    <w:rsid w:val="00BD6BB8"/>
    <w:rsid w:val="00BE221F"/>
    <w:rsid w:val="00BF1DD7"/>
    <w:rsid w:val="00C10AA4"/>
    <w:rsid w:val="00C124BF"/>
    <w:rsid w:val="00C161AB"/>
    <w:rsid w:val="00C316BE"/>
    <w:rsid w:val="00C33D87"/>
    <w:rsid w:val="00C357D0"/>
    <w:rsid w:val="00C61F15"/>
    <w:rsid w:val="00C66BA2"/>
    <w:rsid w:val="00C7278B"/>
    <w:rsid w:val="00C84CCE"/>
    <w:rsid w:val="00C870F6"/>
    <w:rsid w:val="00C907B5"/>
    <w:rsid w:val="00C95985"/>
    <w:rsid w:val="00CB7EB3"/>
    <w:rsid w:val="00CC5026"/>
    <w:rsid w:val="00CC68D0"/>
    <w:rsid w:val="00CC6AA9"/>
    <w:rsid w:val="00CD203E"/>
    <w:rsid w:val="00CE00EA"/>
    <w:rsid w:val="00D03C2D"/>
    <w:rsid w:val="00D03F9A"/>
    <w:rsid w:val="00D054BD"/>
    <w:rsid w:val="00D06D51"/>
    <w:rsid w:val="00D06DB6"/>
    <w:rsid w:val="00D10169"/>
    <w:rsid w:val="00D154C7"/>
    <w:rsid w:val="00D1644E"/>
    <w:rsid w:val="00D24991"/>
    <w:rsid w:val="00D30C16"/>
    <w:rsid w:val="00D31CF1"/>
    <w:rsid w:val="00D34511"/>
    <w:rsid w:val="00D37081"/>
    <w:rsid w:val="00D43AC9"/>
    <w:rsid w:val="00D50255"/>
    <w:rsid w:val="00D5032B"/>
    <w:rsid w:val="00D53F02"/>
    <w:rsid w:val="00D60694"/>
    <w:rsid w:val="00D66520"/>
    <w:rsid w:val="00D815ED"/>
    <w:rsid w:val="00D82D39"/>
    <w:rsid w:val="00D838F4"/>
    <w:rsid w:val="00D84AE9"/>
    <w:rsid w:val="00D90343"/>
    <w:rsid w:val="00D9124E"/>
    <w:rsid w:val="00D91364"/>
    <w:rsid w:val="00DB7BE1"/>
    <w:rsid w:val="00DC6006"/>
    <w:rsid w:val="00DD1664"/>
    <w:rsid w:val="00DD6FA5"/>
    <w:rsid w:val="00DE34CF"/>
    <w:rsid w:val="00DF6185"/>
    <w:rsid w:val="00E00085"/>
    <w:rsid w:val="00E021D5"/>
    <w:rsid w:val="00E1037B"/>
    <w:rsid w:val="00E13F3D"/>
    <w:rsid w:val="00E26278"/>
    <w:rsid w:val="00E338EB"/>
    <w:rsid w:val="00E34898"/>
    <w:rsid w:val="00E377A2"/>
    <w:rsid w:val="00E46E3B"/>
    <w:rsid w:val="00E51B6A"/>
    <w:rsid w:val="00E51FD0"/>
    <w:rsid w:val="00E800D6"/>
    <w:rsid w:val="00E83EA9"/>
    <w:rsid w:val="00E93914"/>
    <w:rsid w:val="00EA62EE"/>
    <w:rsid w:val="00EB09B7"/>
    <w:rsid w:val="00EC1D41"/>
    <w:rsid w:val="00EC2200"/>
    <w:rsid w:val="00EC2DCA"/>
    <w:rsid w:val="00EC514B"/>
    <w:rsid w:val="00ED0E4A"/>
    <w:rsid w:val="00ED1ED6"/>
    <w:rsid w:val="00ED6B13"/>
    <w:rsid w:val="00ED798F"/>
    <w:rsid w:val="00EE089C"/>
    <w:rsid w:val="00EE4A03"/>
    <w:rsid w:val="00EE555D"/>
    <w:rsid w:val="00EE7D7C"/>
    <w:rsid w:val="00EF2C35"/>
    <w:rsid w:val="00EF3FFE"/>
    <w:rsid w:val="00EF53E2"/>
    <w:rsid w:val="00F1754A"/>
    <w:rsid w:val="00F25D98"/>
    <w:rsid w:val="00F26DE1"/>
    <w:rsid w:val="00F300FB"/>
    <w:rsid w:val="00F33102"/>
    <w:rsid w:val="00F34A28"/>
    <w:rsid w:val="00F353DB"/>
    <w:rsid w:val="00F370D2"/>
    <w:rsid w:val="00F46882"/>
    <w:rsid w:val="00F52627"/>
    <w:rsid w:val="00F668B1"/>
    <w:rsid w:val="00F762CF"/>
    <w:rsid w:val="00F84429"/>
    <w:rsid w:val="00F86178"/>
    <w:rsid w:val="00F9111F"/>
    <w:rsid w:val="00FA58B3"/>
    <w:rsid w:val="00FA6D18"/>
    <w:rsid w:val="00FB6386"/>
    <w:rsid w:val="00FD56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6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34A28"/>
    <w:rPr>
      <w:rFonts w:ascii="Arial" w:hAnsi="Arial"/>
      <w:sz w:val="36"/>
      <w:lang w:val="en-GB" w:eastAsia="en-US"/>
    </w:rPr>
  </w:style>
  <w:style w:type="character" w:customStyle="1" w:styleId="Heading2Char">
    <w:name w:val="Heading 2 Char"/>
    <w:basedOn w:val="DefaultParagraphFont"/>
    <w:link w:val="Heading2"/>
    <w:rsid w:val="00F34A28"/>
    <w:rPr>
      <w:rFonts w:ascii="Arial" w:hAnsi="Arial"/>
      <w:sz w:val="32"/>
      <w:lang w:val="en-GB" w:eastAsia="en-US"/>
    </w:rPr>
  </w:style>
  <w:style w:type="character" w:customStyle="1" w:styleId="Heading3Char">
    <w:name w:val="Heading 3 Char"/>
    <w:basedOn w:val="DefaultParagraphFont"/>
    <w:link w:val="Heading3"/>
    <w:rsid w:val="00F34A28"/>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34A28"/>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F34A28"/>
    <w:rPr>
      <w:rFonts w:ascii="Arial" w:hAnsi="Arial"/>
      <w:sz w:val="22"/>
      <w:lang w:val="en-GB" w:eastAsia="en-US"/>
    </w:rPr>
  </w:style>
  <w:style w:type="character" w:customStyle="1" w:styleId="Heading6Char">
    <w:name w:val="Heading 6 Char"/>
    <w:basedOn w:val="DefaultParagraphFont"/>
    <w:link w:val="Heading6"/>
    <w:rsid w:val="00F34A28"/>
    <w:rPr>
      <w:rFonts w:ascii="Arial" w:hAnsi="Arial"/>
      <w:lang w:val="en-GB" w:eastAsia="en-US"/>
    </w:rPr>
  </w:style>
  <w:style w:type="character" w:customStyle="1" w:styleId="Heading7Char">
    <w:name w:val="Heading 7 Char"/>
    <w:basedOn w:val="DefaultParagraphFont"/>
    <w:link w:val="Heading7"/>
    <w:rsid w:val="00F34A28"/>
    <w:rPr>
      <w:rFonts w:ascii="Arial" w:hAnsi="Arial"/>
      <w:lang w:val="en-GB" w:eastAsia="en-US"/>
    </w:rPr>
  </w:style>
  <w:style w:type="character" w:customStyle="1" w:styleId="Heading8Char">
    <w:name w:val="Heading 8 Char"/>
    <w:basedOn w:val="DefaultParagraphFont"/>
    <w:link w:val="Heading8"/>
    <w:rsid w:val="00F34A28"/>
    <w:rPr>
      <w:rFonts w:ascii="Arial" w:hAnsi="Arial"/>
      <w:sz w:val="36"/>
      <w:lang w:val="en-GB" w:eastAsia="en-US"/>
    </w:rPr>
  </w:style>
  <w:style w:type="character" w:customStyle="1" w:styleId="Heading9Char">
    <w:name w:val="Heading 9 Char"/>
    <w:basedOn w:val="DefaultParagraphFont"/>
    <w:link w:val="Heading9"/>
    <w:rsid w:val="00F34A28"/>
    <w:rPr>
      <w:rFonts w:ascii="Arial" w:hAnsi="Arial"/>
      <w:sz w:val="36"/>
      <w:lang w:val="en-GB" w:eastAsia="en-US"/>
    </w:rPr>
  </w:style>
  <w:style w:type="character" w:customStyle="1" w:styleId="HeaderChar">
    <w:name w:val="Header Char"/>
    <w:basedOn w:val="DefaultParagraphFont"/>
    <w:link w:val="Header"/>
    <w:rsid w:val="00F34A28"/>
    <w:rPr>
      <w:rFonts w:ascii="Arial" w:hAnsi="Arial"/>
      <w:b/>
      <w:noProof/>
      <w:sz w:val="18"/>
      <w:lang w:val="en-GB" w:eastAsia="en-US"/>
    </w:rPr>
  </w:style>
  <w:style w:type="character" w:customStyle="1" w:styleId="FootnoteTextChar">
    <w:name w:val="Footnote Text Char"/>
    <w:basedOn w:val="DefaultParagraphFont"/>
    <w:link w:val="FootnoteText"/>
    <w:semiHidden/>
    <w:rsid w:val="00F34A28"/>
    <w:rPr>
      <w:rFonts w:ascii="Times New Roman" w:hAnsi="Times New Roman"/>
      <w:sz w:val="16"/>
      <w:lang w:val="en-GB" w:eastAsia="en-US"/>
    </w:rPr>
  </w:style>
  <w:style w:type="character" w:customStyle="1" w:styleId="FooterChar">
    <w:name w:val="Footer Char"/>
    <w:basedOn w:val="DefaultParagraphFont"/>
    <w:link w:val="Footer"/>
    <w:rsid w:val="00F34A28"/>
    <w:rPr>
      <w:rFonts w:ascii="Arial" w:hAnsi="Arial"/>
      <w:b/>
      <w:i/>
      <w:noProof/>
      <w:sz w:val="18"/>
      <w:lang w:val="en-GB" w:eastAsia="en-US"/>
    </w:rPr>
  </w:style>
  <w:style w:type="character" w:customStyle="1" w:styleId="CommentTextChar">
    <w:name w:val="Comment Text Char"/>
    <w:basedOn w:val="DefaultParagraphFont"/>
    <w:link w:val="CommentText"/>
    <w:rsid w:val="00F34A28"/>
    <w:rPr>
      <w:rFonts w:ascii="Times New Roman" w:hAnsi="Times New Roman"/>
      <w:lang w:val="en-GB" w:eastAsia="en-US"/>
    </w:rPr>
  </w:style>
  <w:style w:type="character" w:customStyle="1" w:styleId="BalloonTextChar">
    <w:name w:val="Balloon Text Char"/>
    <w:basedOn w:val="DefaultParagraphFont"/>
    <w:link w:val="BalloonText"/>
    <w:semiHidden/>
    <w:rsid w:val="00F34A2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34A28"/>
    <w:rPr>
      <w:rFonts w:ascii="Times New Roman" w:hAnsi="Times New Roman"/>
      <w:b/>
      <w:bCs/>
      <w:lang w:val="en-GB" w:eastAsia="en-US"/>
    </w:rPr>
  </w:style>
  <w:style w:type="character" w:customStyle="1" w:styleId="DocumentMapChar">
    <w:name w:val="Document Map Char"/>
    <w:basedOn w:val="DefaultParagraphFont"/>
    <w:link w:val="DocumentMap"/>
    <w:semiHidden/>
    <w:rsid w:val="00F34A28"/>
    <w:rPr>
      <w:rFonts w:ascii="Tahoma" w:hAnsi="Tahoma" w:cs="Tahoma"/>
      <w:shd w:val="clear" w:color="auto" w:fill="000080"/>
      <w:lang w:val="en-GB" w:eastAsia="en-US"/>
    </w:rPr>
  </w:style>
  <w:style w:type="paragraph" w:styleId="Revision">
    <w:name w:val="Revision"/>
    <w:hidden/>
    <w:uiPriority w:val="99"/>
    <w:semiHidden/>
    <w:rsid w:val="00F34A28"/>
    <w:rPr>
      <w:rFonts w:ascii="Times New Roman" w:hAnsi="Times New Roman"/>
      <w:lang w:val="en-GB" w:eastAsia="en-US"/>
    </w:rPr>
  </w:style>
  <w:style w:type="paragraph" w:customStyle="1" w:styleId="Guidance">
    <w:name w:val="Guidance"/>
    <w:basedOn w:val="Normal"/>
    <w:rsid w:val="00F34A28"/>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F34A28"/>
    <w:pPr>
      <w:spacing w:before="100" w:beforeAutospacing="1" w:after="100" w:afterAutospacing="1"/>
    </w:pPr>
    <w:rPr>
      <w:sz w:val="24"/>
      <w:szCs w:val="24"/>
      <w:lang w:val="en-US"/>
    </w:rPr>
  </w:style>
  <w:style w:type="character" w:customStyle="1" w:styleId="xextrainfo">
    <w:name w:val="x_extrainfo"/>
    <w:basedOn w:val="DefaultParagraphFont"/>
    <w:rsid w:val="00F34A28"/>
  </w:style>
  <w:style w:type="character" w:customStyle="1" w:styleId="NOChar">
    <w:name w:val="NO Char"/>
    <w:link w:val="NO"/>
    <w:qFormat/>
    <w:locked/>
    <w:rsid w:val="00F34A28"/>
    <w:rPr>
      <w:rFonts w:ascii="Times New Roman" w:hAnsi="Times New Roman"/>
      <w:lang w:val="en-GB" w:eastAsia="en-US"/>
    </w:rPr>
  </w:style>
  <w:style w:type="character" w:customStyle="1" w:styleId="B1Char">
    <w:name w:val="B1 Char"/>
    <w:link w:val="B1"/>
    <w:qFormat/>
    <w:locked/>
    <w:rsid w:val="00F34A28"/>
    <w:rPr>
      <w:rFonts w:ascii="Times New Roman" w:hAnsi="Times New Roman"/>
      <w:lang w:val="en-GB" w:eastAsia="en-US"/>
    </w:rPr>
  </w:style>
  <w:style w:type="character" w:customStyle="1" w:styleId="THChar">
    <w:name w:val="TH Char"/>
    <w:link w:val="TH"/>
    <w:qFormat/>
    <w:locked/>
    <w:rsid w:val="00F34A28"/>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F34A28"/>
    <w:rPr>
      <w:rFonts w:ascii="Arial" w:hAnsi="Arial"/>
      <w:b/>
      <w:lang w:val="en-GB" w:eastAsia="en-US"/>
    </w:rPr>
  </w:style>
  <w:style w:type="character" w:customStyle="1" w:styleId="UnresolvedMention1">
    <w:name w:val="Unresolved Mention1"/>
    <w:basedOn w:val="DefaultParagraphFont"/>
    <w:uiPriority w:val="99"/>
    <w:semiHidden/>
    <w:unhideWhenUsed/>
    <w:rsid w:val="00784C3E"/>
    <w:rPr>
      <w:color w:val="605E5C"/>
      <w:shd w:val="clear" w:color="auto" w:fill="E1DFDD"/>
    </w:rPr>
  </w:style>
  <w:style w:type="paragraph" w:customStyle="1" w:styleId="Changefirst">
    <w:name w:val="Change first"/>
    <w:basedOn w:val="Normal"/>
    <w:next w:val="Normal"/>
    <w:qFormat/>
    <w:rsid w:val="00D3708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37081"/>
    <w:pPr>
      <w:keepLines/>
      <w:pBdr>
        <w:top w:val="wave" w:sz="12" w:space="1" w:color="8064A2"/>
        <w:bottom w:val="wave" w:sz="12" w:space="1" w:color="8064A2"/>
      </w:pBdr>
      <w:shd w:val="clear" w:color="auto" w:fill="7030A0"/>
      <w:spacing w:before="120" w:after="120"/>
      <w:jc w:val="center"/>
    </w:pPr>
    <w:rPr>
      <w:i/>
      <w:iCs/>
      <w:caps/>
      <w:color w:val="FFFFFF"/>
    </w:rPr>
  </w:style>
  <w:style w:type="paragraph" w:customStyle="1" w:styleId="Changenext">
    <w:name w:val="Change next"/>
    <w:basedOn w:val="Normal"/>
    <w:rsid w:val="00D37081"/>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D3708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DPTitle">
    <w:name w:val="DP Title"/>
    <w:basedOn w:val="Normal"/>
    <w:qFormat/>
    <w:rsid w:val="00DC6006"/>
    <w:pPr>
      <w:pBdr>
        <w:bottom w:val="single" w:sz="4" w:space="1" w:color="auto"/>
      </w:pBdr>
      <w:tabs>
        <w:tab w:val="right" w:pos="9639"/>
      </w:tabs>
      <w:spacing w:after="40"/>
    </w:pPr>
    <w:rPr>
      <w:rFonts w:ascii="Arial" w:hAnsi="Arial" w:cs="Arial"/>
      <w:b/>
      <w:sz w:val="24"/>
    </w:rPr>
  </w:style>
  <w:style w:type="paragraph" w:customStyle="1" w:styleId="DPHeading1">
    <w:name w:val="DP Heading 1"/>
    <w:basedOn w:val="Normal"/>
    <w:qFormat/>
    <w:rsid w:val="00244AE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244AE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char">
    <w:name w:val="Code (char)"/>
    <w:basedOn w:val="DefaultParagraphFont"/>
    <w:uiPriority w:val="1"/>
    <w:qFormat/>
    <w:rsid w:val="007F3958"/>
    <w:rPr>
      <w:rFonts w:ascii="Arial" w:hAnsi="Arial"/>
      <w:i/>
      <w:sz w:val="18"/>
    </w:rPr>
  </w:style>
  <w:style w:type="character" w:customStyle="1" w:styleId="EXChar">
    <w:name w:val="EX Char"/>
    <w:link w:val="EX"/>
    <w:rsid w:val="00400A00"/>
    <w:rPr>
      <w:rFonts w:ascii="Times New Roman" w:hAnsi="Times New Roman"/>
      <w:lang w:val="en-GB" w:eastAsia="en-US"/>
    </w:rPr>
  </w:style>
  <w:style w:type="character" w:customStyle="1" w:styleId="B1Char1">
    <w:name w:val="B1 Char1"/>
    <w:rsid w:val="00400A00"/>
    <w:rPr>
      <w:lang w:val="en-GB"/>
    </w:rPr>
  </w:style>
  <w:style w:type="paragraph" w:styleId="EndnoteText">
    <w:name w:val="endnote text"/>
    <w:basedOn w:val="Normal"/>
    <w:link w:val="EndnoteTextChar"/>
    <w:semiHidden/>
    <w:unhideWhenUsed/>
    <w:rsid w:val="000D4144"/>
    <w:pPr>
      <w:spacing w:after="0"/>
    </w:pPr>
  </w:style>
  <w:style w:type="character" w:customStyle="1" w:styleId="EndnoteTextChar">
    <w:name w:val="Endnote Text Char"/>
    <w:basedOn w:val="DefaultParagraphFont"/>
    <w:link w:val="EndnoteText"/>
    <w:semiHidden/>
    <w:rsid w:val="000D4144"/>
    <w:rPr>
      <w:rFonts w:ascii="Times New Roman" w:hAnsi="Times New Roman"/>
      <w:lang w:val="en-GB" w:eastAsia="en-US"/>
    </w:rPr>
  </w:style>
  <w:style w:type="character" w:styleId="EndnoteReference">
    <w:name w:val="endnote reference"/>
    <w:basedOn w:val="DefaultParagraphFont"/>
    <w:semiHidden/>
    <w:unhideWhenUsed/>
    <w:rsid w:val="000D4144"/>
    <w:rPr>
      <w:vertAlign w:val="superscript"/>
    </w:rPr>
  </w:style>
  <w:style w:type="paragraph" w:styleId="ListParagraph">
    <w:name w:val="List Paragraph"/>
    <w:basedOn w:val="Normal"/>
    <w:uiPriority w:val="34"/>
    <w:qFormat/>
    <w:rsid w:val="001F6512"/>
    <w:pPr>
      <w:ind w:left="720"/>
      <w:contextualSpacing/>
    </w:pPr>
  </w:style>
  <w:style w:type="character" w:customStyle="1" w:styleId="EditorsNoteChar">
    <w:name w:val="Editor's Note Char"/>
    <w:link w:val="EditorsNote"/>
    <w:locked/>
    <w:rsid w:val="00C316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9001">
      <w:bodyDiv w:val="1"/>
      <w:marLeft w:val="0"/>
      <w:marRight w:val="0"/>
      <w:marTop w:val="0"/>
      <w:marBottom w:val="0"/>
      <w:divBdr>
        <w:top w:val="none" w:sz="0" w:space="0" w:color="auto"/>
        <w:left w:val="none" w:sz="0" w:space="0" w:color="auto"/>
        <w:bottom w:val="none" w:sz="0" w:space="0" w:color="auto"/>
        <w:right w:val="none" w:sz="0" w:space="0" w:color="auto"/>
      </w:divBdr>
      <w:divsChild>
        <w:div w:id="29186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6717">
              <w:marLeft w:val="0"/>
              <w:marRight w:val="0"/>
              <w:marTop w:val="0"/>
              <w:marBottom w:val="0"/>
              <w:divBdr>
                <w:top w:val="none" w:sz="0" w:space="0" w:color="auto"/>
                <w:left w:val="none" w:sz="0" w:space="0" w:color="auto"/>
                <w:bottom w:val="none" w:sz="0" w:space="0" w:color="auto"/>
                <w:right w:val="none" w:sz="0" w:space="0" w:color="auto"/>
              </w:divBdr>
            </w:div>
            <w:div w:id="1122193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43388">
                  <w:marLeft w:val="0"/>
                  <w:marRight w:val="0"/>
                  <w:marTop w:val="0"/>
                  <w:marBottom w:val="0"/>
                  <w:divBdr>
                    <w:top w:val="none" w:sz="0" w:space="0" w:color="auto"/>
                    <w:left w:val="none" w:sz="0" w:space="0" w:color="auto"/>
                    <w:bottom w:val="none" w:sz="0" w:space="0" w:color="auto"/>
                    <w:right w:val="none" w:sz="0" w:space="0" w:color="auto"/>
                  </w:divBdr>
                </w:div>
              </w:divsChild>
            </w:div>
            <w:div w:id="5177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3437">
      <w:bodyDiv w:val="1"/>
      <w:marLeft w:val="0"/>
      <w:marRight w:val="0"/>
      <w:marTop w:val="0"/>
      <w:marBottom w:val="0"/>
      <w:divBdr>
        <w:top w:val="none" w:sz="0" w:space="0" w:color="auto"/>
        <w:left w:val="none" w:sz="0" w:space="0" w:color="auto"/>
        <w:bottom w:val="none" w:sz="0" w:space="0" w:color="auto"/>
        <w:right w:val="none" w:sz="0" w:space="0" w:color="auto"/>
      </w:divBdr>
    </w:div>
    <w:div w:id="295912775">
      <w:bodyDiv w:val="1"/>
      <w:marLeft w:val="0"/>
      <w:marRight w:val="0"/>
      <w:marTop w:val="0"/>
      <w:marBottom w:val="0"/>
      <w:divBdr>
        <w:top w:val="none" w:sz="0" w:space="0" w:color="auto"/>
        <w:left w:val="none" w:sz="0" w:space="0" w:color="auto"/>
        <w:bottom w:val="none" w:sz="0" w:space="0" w:color="auto"/>
        <w:right w:val="none" w:sz="0" w:space="0" w:color="auto"/>
      </w:divBdr>
      <w:divsChild>
        <w:div w:id="126492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5216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2441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52763359">
      <w:bodyDiv w:val="1"/>
      <w:marLeft w:val="0"/>
      <w:marRight w:val="0"/>
      <w:marTop w:val="0"/>
      <w:marBottom w:val="0"/>
      <w:divBdr>
        <w:top w:val="none" w:sz="0" w:space="0" w:color="auto"/>
        <w:left w:val="none" w:sz="0" w:space="0" w:color="auto"/>
        <w:bottom w:val="none" w:sz="0" w:space="0" w:color="auto"/>
        <w:right w:val="none" w:sz="0" w:space="0" w:color="auto"/>
      </w:divBdr>
      <w:divsChild>
        <w:div w:id="8551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800874">
              <w:marLeft w:val="0"/>
              <w:marRight w:val="0"/>
              <w:marTop w:val="0"/>
              <w:marBottom w:val="0"/>
              <w:divBdr>
                <w:top w:val="none" w:sz="0" w:space="0" w:color="auto"/>
                <w:left w:val="none" w:sz="0" w:space="0" w:color="auto"/>
                <w:bottom w:val="none" w:sz="0" w:space="0" w:color="auto"/>
                <w:right w:val="none" w:sz="0" w:space="0" w:color="auto"/>
              </w:divBdr>
            </w:div>
            <w:div w:id="762648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67607">
                  <w:marLeft w:val="0"/>
                  <w:marRight w:val="0"/>
                  <w:marTop w:val="0"/>
                  <w:marBottom w:val="0"/>
                  <w:divBdr>
                    <w:top w:val="none" w:sz="0" w:space="0" w:color="auto"/>
                    <w:left w:val="none" w:sz="0" w:space="0" w:color="auto"/>
                    <w:bottom w:val="none" w:sz="0" w:space="0" w:color="auto"/>
                    <w:right w:val="none" w:sz="0" w:space="0" w:color="auto"/>
                  </w:divBdr>
                </w:div>
              </w:divsChild>
            </w:div>
            <w:div w:id="11326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5514">
      <w:bodyDiv w:val="1"/>
      <w:marLeft w:val="0"/>
      <w:marRight w:val="0"/>
      <w:marTop w:val="0"/>
      <w:marBottom w:val="0"/>
      <w:divBdr>
        <w:top w:val="none" w:sz="0" w:space="0" w:color="auto"/>
        <w:left w:val="none" w:sz="0" w:space="0" w:color="auto"/>
        <w:bottom w:val="none" w:sz="0" w:space="0" w:color="auto"/>
        <w:right w:val="none" w:sz="0" w:space="0" w:color="auto"/>
      </w:divBdr>
    </w:div>
    <w:div w:id="1291060134">
      <w:bodyDiv w:val="1"/>
      <w:marLeft w:val="0"/>
      <w:marRight w:val="0"/>
      <w:marTop w:val="0"/>
      <w:marBottom w:val="0"/>
      <w:divBdr>
        <w:top w:val="none" w:sz="0" w:space="0" w:color="auto"/>
        <w:left w:val="none" w:sz="0" w:space="0" w:color="auto"/>
        <w:bottom w:val="none" w:sz="0" w:space="0" w:color="auto"/>
        <w:right w:val="none" w:sz="0" w:space="0" w:color="auto"/>
      </w:divBdr>
    </w:div>
    <w:div w:id="1461218787">
      <w:bodyDiv w:val="1"/>
      <w:marLeft w:val="0"/>
      <w:marRight w:val="0"/>
      <w:marTop w:val="0"/>
      <w:marBottom w:val="0"/>
      <w:divBdr>
        <w:top w:val="none" w:sz="0" w:space="0" w:color="auto"/>
        <w:left w:val="none" w:sz="0" w:space="0" w:color="auto"/>
        <w:bottom w:val="none" w:sz="0" w:space="0" w:color="auto"/>
        <w:right w:val="none" w:sz="0" w:space="0" w:color="auto"/>
      </w:divBdr>
    </w:div>
    <w:div w:id="1610116724">
      <w:bodyDiv w:val="1"/>
      <w:marLeft w:val="0"/>
      <w:marRight w:val="0"/>
      <w:marTop w:val="0"/>
      <w:marBottom w:val="0"/>
      <w:divBdr>
        <w:top w:val="none" w:sz="0" w:space="0" w:color="auto"/>
        <w:left w:val="none" w:sz="0" w:space="0" w:color="auto"/>
        <w:bottom w:val="none" w:sz="0" w:space="0" w:color="auto"/>
        <w:right w:val="none" w:sz="0" w:space="0" w:color="auto"/>
      </w:divBdr>
    </w:div>
    <w:div w:id="1700885683">
      <w:bodyDiv w:val="1"/>
      <w:marLeft w:val="0"/>
      <w:marRight w:val="0"/>
      <w:marTop w:val="0"/>
      <w:marBottom w:val="0"/>
      <w:divBdr>
        <w:top w:val="none" w:sz="0" w:space="0" w:color="auto"/>
        <w:left w:val="none" w:sz="0" w:space="0" w:color="auto"/>
        <w:bottom w:val="none" w:sz="0" w:space="0" w:color="auto"/>
        <w:right w:val="none" w:sz="0" w:space="0" w:color="auto"/>
      </w:divBdr>
    </w:div>
    <w:div w:id="1792553741">
      <w:bodyDiv w:val="1"/>
      <w:marLeft w:val="0"/>
      <w:marRight w:val="0"/>
      <w:marTop w:val="0"/>
      <w:marBottom w:val="0"/>
      <w:divBdr>
        <w:top w:val="none" w:sz="0" w:space="0" w:color="auto"/>
        <w:left w:val="none" w:sz="0" w:space="0" w:color="auto"/>
        <w:bottom w:val="none" w:sz="0" w:space="0" w:color="auto"/>
        <w:right w:val="none" w:sz="0" w:space="0" w:color="auto"/>
      </w:divBdr>
      <w:divsChild>
        <w:div w:id="5047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620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87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005852">
      <w:bodyDiv w:val="1"/>
      <w:marLeft w:val="0"/>
      <w:marRight w:val="0"/>
      <w:marTop w:val="0"/>
      <w:marBottom w:val="0"/>
      <w:divBdr>
        <w:top w:val="none" w:sz="0" w:space="0" w:color="auto"/>
        <w:left w:val="none" w:sz="0" w:space="0" w:color="auto"/>
        <w:bottom w:val="none" w:sz="0" w:space="0" w:color="auto"/>
        <w:right w:val="none" w:sz="0" w:space="0" w:color="auto"/>
      </w:divBdr>
    </w:div>
    <w:div w:id="182520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62DA5-AF23-490D-929D-9967080B73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37A87B-38DE-4CE5-96E3-B76BF3728ABE}">
  <ds:schemaRefs>
    <ds:schemaRef ds:uri="http://schemas.openxmlformats.org/officeDocument/2006/bibliography"/>
  </ds:schemaRefs>
</ds:datastoreItem>
</file>

<file path=customXml/itemProps3.xml><?xml version="1.0" encoding="utf-8"?>
<ds:datastoreItem xmlns:ds="http://schemas.openxmlformats.org/officeDocument/2006/customXml" ds:itemID="{447AB49B-651B-42BB-ACE7-43F5E6846B95}">
  <ds:schemaRefs>
    <ds:schemaRef ds:uri="http://schemas.microsoft.com/sharepoint/v3/contenttype/forms"/>
  </ds:schemaRefs>
</ds:datastoreItem>
</file>

<file path=customXml/itemProps4.xml><?xml version="1.0" encoding="utf-8"?>
<ds:datastoreItem xmlns:ds="http://schemas.openxmlformats.org/officeDocument/2006/customXml" ds:itemID="{0CDCDB1E-8AFC-4259-AFF6-982E165A0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1</Pages>
  <Words>174</Words>
  <Characters>997</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Burman</cp:lastModifiedBy>
  <cp:revision>70</cp:revision>
  <cp:lastPrinted>1900-01-01T00:00:00Z</cp:lastPrinted>
  <dcterms:created xsi:type="dcterms:W3CDTF">2024-11-07T08:18:00Z</dcterms:created>
  <dcterms:modified xsi:type="dcterms:W3CDTF">2024-11-12T08:58:00Z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S4-241466</vt:lpwstr>
  </property>
  <property fmtid="{D5CDD505-2E9C-101B-9397-08002B2CF9AE}" pid="10" name="Spec#">
    <vt:lpwstr>26.804</vt:lpwstr>
  </property>
  <property fmtid="{D5CDD505-2E9C-101B-9397-08002B2CF9AE}" pid="11" name="Cr#">
    <vt:lpwstr>0015</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y fmtid="{D5CDD505-2E9C-101B-9397-08002B2CF9AE}" pid="21" name="ContentTypeId">
    <vt:lpwstr>0x0101002C7EC6EB72709A4BBD33974080D0AD8A</vt:lpwstr>
  </property>
</Properties>
</file>