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76167" w14:textId="77777777" w:rsidR="00A66E05" w:rsidRDefault="00A66E05" w:rsidP="00A66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S4-24xxxx</w:t>
      </w:r>
    </w:p>
    <w:p w14:paraId="7A206C67" w14:textId="77777777" w:rsidR="00A66E05" w:rsidRDefault="00A66E05" w:rsidP="00A66E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4EEB" w14:textId="77777777" w:rsidR="009501E8" w:rsidRDefault="009501E8">
      <w:r>
        <w:separator/>
      </w:r>
    </w:p>
  </w:endnote>
  <w:endnote w:type="continuationSeparator" w:id="0">
    <w:p w14:paraId="45EBA21C" w14:textId="77777777" w:rsidR="009501E8" w:rsidRDefault="0095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7072E" w14:textId="77777777" w:rsidR="009501E8" w:rsidRDefault="009501E8">
      <w:r>
        <w:separator/>
      </w:r>
    </w:p>
  </w:footnote>
  <w:footnote w:type="continuationSeparator" w:id="0">
    <w:p w14:paraId="25FCCE11" w14:textId="77777777" w:rsidR="009501E8" w:rsidRDefault="0095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PCG51_07_3GPP-WP-PCR-16-8-Alt5-v005</cp:lastModifiedBy>
  <cp:revision>61</cp:revision>
  <cp:lastPrinted>1900-01-01T00:00:00Z</cp:lastPrinted>
  <dcterms:created xsi:type="dcterms:W3CDTF">2019-01-14T04:28:00Z</dcterms:created>
  <dcterms:modified xsi:type="dcterms:W3CDTF">2024-05-03T11:59:00Z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