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132FD490"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bookmarkStart w:id="3" w:name="specVersion"/>
            <w:r w:rsidR="003F0663">
              <w:rPr>
                <w:lang w:val="en-US"/>
              </w:rPr>
              <w:t>1</w:t>
            </w:r>
            <w:r w:rsidRPr="00A02D91">
              <w:rPr>
                <w:lang w:val="en-US"/>
              </w:rPr>
              <w:t>.</w:t>
            </w:r>
            <w:bookmarkEnd w:id="3"/>
            <w:r w:rsidR="00FD3CAD">
              <w:rPr>
                <w:lang w:val="en-US"/>
              </w:rPr>
              <w:t>0</w:t>
            </w:r>
            <w:r w:rsidRPr="00A02D91">
              <w:rPr>
                <w:lang w:val="en-US"/>
              </w:rPr>
              <w:t>.</w:t>
            </w:r>
            <w:r w:rsidR="003F0663">
              <w:rPr>
                <w:lang w:val="en-US"/>
              </w:rPr>
              <w:t>1</w:t>
            </w:r>
            <w:r w:rsidRPr="00A02D91">
              <w:rPr>
                <w:lang w:val="en-US"/>
              </w:rPr>
              <w:t xml:space="preserve"> </w:t>
            </w:r>
            <w:r w:rsidRPr="00A02D91">
              <w:rPr>
                <w:sz w:val="32"/>
                <w:lang w:val="en-US"/>
              </w:rPr>
              <w:t>(</w:t>
            </w:r>
            <w:bookmarkStart w:id="4" w:name="issueDate"/>
            <w:r w:rsidR="00EC224E" w:rsidRPr="00A02D91">
              <w:rPr>
                <w:sz w:val="32"/>
                <w:lang w:val="en-US"/>
              </w:rPr>
              <w:t>202</w:t>
            </w:r>
            <w:r w:rsidR="00AA38AA">
              <w:rPr>
                <w:sz w:val="32"/>
                <w:lang w:val="en-US"/>
              </w:rPr>
              <w:t>4</w:t>
            </w:r>
            <w:r w:rsidRPr="00A02D91">
              <w:rPr>
                <w:sz w:val="32"/>
                <w:lang w:val="en-US"/>
              </w:rPr>
              <w:t>-</w:t>
            </w:r>
            <w:bookmarkEnd w:id="4"/>
            <w:r w:rsidR="00AA38AA">
              <w:rPr>
                <w:sz w:val="32"/>
                <w:lang w:val="en-US"/>
              </w:rPr>
              <w:t>01</w:t>
            </w:r>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5" w:name="spectype2"/>
            <w:r w:rsidRPr="00A02D91">
              <w:rPr>
                <w:lang w:val="en-US"/>
              </w:rPr>
              <w:t>Specification</w:t>
            </w:r>
            <w:bookmarkEnd w:id="5"/>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6"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6"/>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7" w:name="specRelease"/>
            <w:r w:rsidR="000270B9" w:rsidRPr="00A02D91">
              <w:rPr>
                <w:rStyle w:val="ZGSM"/>
                <w:lang w:val="en-US"/>
              </w:rPr>
              <w:t>18</w:t>
            </w:r>
            <w:bookmarkEnd w:id="7"/>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8" w:name="_MON_1760866043"/>
      <w:bookmarkEnd w:id="8"/>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927BCF"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6pt;height:64pt;mso-width-percent:0;mso-height-percent:0;mso-width-percent:0;mso-height-percent:0" o:ole="">
                  <v:imagedata r:id="rId11" o:title=""/>
                </v:shape>
                <o:OLEObject Type="Embed" ProgID="Word.Picture.8" ShapeID="_x0000_i1027" DrawAspect="Content" ObjectID="_1767537320" r:id="rId12"/>
              </w:object>
            </w:r>
          </w:p>
        </w:tc>
        <w:bookmarkStart w:id="9" w:name="_MON_1760866046"/>
        <w:bookmarkEnd w:id="9"/>
        <w:tc>
          <w:tcPr>
            <w:tcW w:w="5212" w:type="dxa"/>
            <w:shd w:val="clear" w:color="auto" w:fill="auto"/>
          </w:tcPr>
          <w:p w14:paraId="5D244E2A" w14:textId="19A40E41" w:rsidR="00670CF4" w:rsidRPr="00A02D91" w:rsidRDefault="00927BCF" w:rsidP="00670CF4">
            <w:pPr>
              <w:pStyle w:val="TAR"/>
              <w:rPr>
                <w:lang w:val="en-US"/>
              </w:rPr>
            </w:pPr>
            <w:r w:rsidRPr="00A02D91">
              <w:rPr>
                <w:noProof/>
                <w:lang w:val="en-US"/>
              </w:rPr>
              <w:object w:dxaOrig="2120" w:dyaOrig="1280" w14:anchorId="2AD59E97">
                <v:shape id="_x0000_i1026" type="#_x0000_t75" alt="" style="width:106pt;height:64pt;mso-width-percent:0;mso-height-percent:0;mso-width-percent:0;mso-height-percent:0" o:ole="">
                  <v:imagedata r:id="rId13" o:title=""/>
                </v:shape>
                <o:OLEObject Type="Embed" ProgID="Word.Picture.8" ShapeID="_x0000_i1026" DrawAspect="Content" ObjectID="_1767537321" r:id="rId14"/>
              </w:object>
            </w:r>
            <w:bookmarkStart w:id="10" w:name="_MON_1710316168"/>
            <w:bookmarkEnd w:id="10"/>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927BC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11"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2"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2"/>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3"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57B2CCA" w:rsidR="00E16509" w:rsidRPr="00A02D91" w:rsidRDefault="00E16509" w:rsidP="00133525">
            <w:pPr>
              <w:pStyle w:val="FP"/>
              <w:jc w:val="center"/>
              <w:rPr>
                <w:noProof/>
                <w:sz w:val="18"/>
                <w:lang w:val="en-US"/>
              </w:rPr>
            </w:pPr>
            <w:r w:rsidRPr="00A02D91">
              <w:rPr>
                <w:noProof/>
                <w:sz w:val="18"/>
                <w:lang w:val="en-US"/>
              </w:rPr>
              <w:t xml:space="preserve">© </w:t>
            </w:r>
            <w:bookmarkStart w:id="14" w:name="copyrightDate"/>
            <w:r w:rsidRPr="00A02D91">
              <w:rPr>
                <w:noProof/>
                <w:sz w:val="18"/>
                <w:lang w:val="en-US"/>
              </w:rPr>
              <w:t>2</w:t>
            </w:r>
            <w:r w:rsidR="008E2D68" w:rsidRPr="00A02D91">
              <w:rPr>
                <w:noProof/>
                <w:sz w:val="18"/>
                <w:lang w:val="en-US"/>
              </w:rPr>
              <w:t>02</w:t>
            </w:r>
            <w:r w:rsidR="00C6688B" w:rsidRPr="00A02D91">
              <w:rPr>
                <w:noProof/>
                <w:sz w:val="18"/>
                <w:lang w:val="en-US"/>
              </w:rPr>
              <w:t>3</w:t>
            </w:r>
            <w:bookmarkEnd w:id="14"/>
            <w:r w:rsidRPr="00A02D91">
              <w:rPr>
                <w:noProof/>
                <w:sz w:val="18"/>
                <w:lang w:val="en-US"/>
              </w:rPr>
              <w:t>, 3GPP Organizational Partners (ARIB, ATIS, CCSA, ETSI, TSDSI, TTA, TTC).</w:t>
            </w:r>
            <w:bookmarkStart w:id="15" w:name="copyrightaddon"/>
            <w:bookmarkEnd w:id="15"/>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3"/>
          </w:p>
          <w:p w14:paraId="26DA3D2F" w14:textId="77777777" w:rsidR="00E16509" w:rsidRPr="00A02D91" w:rsidRDefault="00E16509" w:rsidP="00133525">
            <w:pPr>
              <w:rPr>
                <w:lang w:val="en-US"/>
              </w:rPr>
            </w:pPr>
          </w:p>
        </w:tc>
      </w:tr>
      <w:bookmarkEnd w:id="11"/>
    </w:tbl>
    <w:p w14:paraId="59AA6AE4" w14:textId="00C6B320" w:rsidR="00640C33" w:rsidRPr="00640C33" w:rsidRDefault="00080512" w:rsidP="00640C33">
      <w:pPr>
        <w:pStyle w:val="TT"/>
        <w:rPr>
          <w:lang w:val="en-US"/>
        </w:rPr>
      </w:pPr>
      <w:r w:rsidRPr="00A02D91">
        <w:rPr>
          <w:lang w:val="en-US"/>
        </w:rPr>
        <w:br w:type="page"/>
      </w:r>
      <w:bookmarkStart w:id="16" w:name="tableOfContents"/>
      <w:bookmarkEnd w:id="16"/>
      <w:r w:rsidRPr="00A02D91">
        <w:rPr>
          <w:lang w:val="en-US"/>
        </w:rPr>
        <w:lastRenderedPageBreak/>
        <w:t>Contents</w:t>
      </w:r>
    </w:p>
    <w:p w14:paraId="61DE343A" w14:textId="79CBADAD"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fldChar w:fldCharType="begin" w:fldLock="1"/>
      </w:r>
      <w:r>
        <w:instrText xml:space="preserve"> TOC \o "1-9" </w:instrText>
      </w:r>
      <w:r>
        <w:fldChar w:fldCharType="separate"/>
      </w:r>
      <w:r w:rsidRPr="005E5C2B">
        <w:rPr>
          <w:noProof/>
          <w:lang w:val="en-US"/>
        </w:rPr>
        <w:t>F</w:t>
      </w:r>
      <w:r w:rsidRPr="009D6805">
        <w:t>oreword</w:t>
      </w:r>
      <w:r w:rsidRPr="009D6805">
        <w:tab/>
      </w:r>
      <w:r>
        <w:rPr>
          <w:noProof/>
        </w:rPr>
        <w:fldChar w:fldCharType="begin" w:fldLock="1"/>
      </w:r>
      <w:r>
        <w:rPr>
          <w:noProof/>
        </w:rPr>
        <w:instrText xml:space="preserve"> PAGEREF _Toc156924483 \h </w:instrText>
      </w:r>
      <w:r>
        <w:rPr>
          <w:noProof/>
        </w:rPr>
      </w:r>
      <w:r>
        <w:rPr>
          <w:noProof/>
        </w:rPr>
        <w:fldChar w:fldCharType="separate"/>
      </w:r>
      <w:r>
        <w:rPr>
          <w:noProof/>
        </w:rPr>
        <w:t>4</w:t>
      </w:r>
      <w:r>
        <w:rPr>
          <w:noProof/>
        </w:rPr>
        <w:fldChar w:fldCharType="end"/>
      </w:r>
    </w:p>
    <w:p w14:paraId="24866FE3" w14:textId="2A5B5A63"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rsidRPr="009D6805">
        <w:t>1</w:t>
      </w:r>
      <w:r>
        <w:rPr>
          <w:rFonts w:asciiTheme="minorHAnsi" w:eastAsiaTheme="minorEastAsia" w:hAnsiTheme="minorHAnsi" w:cstheme="minorBidi"/>
          <w:kern w:val="2"/>
          <w:sz w:val="24"/>
          <w:szCs w:val="24"/>
          <w:lang w:eastAsia="en-GB"/>
          <w14:ligatures w14:val="standardContextual"/>
        </w:rPr>
        <w:tab/>
      </w:r>
      <w:r w:rsidRPr="005E5C2B">
        <w:rPr>
          <w:noProof/>
          <w:lang w:val="en-US"/>
        </w:rPr>
        <w:t>Scope</w:t>
      </w:r>
      <w:r>
        <w:rPr>
          <w:noProof/>
        </w:rPr>
        <w:tab/>
      </w:r>
      <w:r>
        <w:rPr>
          <w:noProof/>
        </w:rPr>
        <w:fldChar w:fldCharType="begin" w:fldLock="1"/>
      </w:r>
      <w:r>
        <w:rPr>
          <w:noProof/>
        </w:rPr>
        <w:instrText xml:space="preserve"> PAGEREF _Toc156924484 \h </w:instrText>
      </w:r>
      <w:r>
        <w:rPr>
          <w:noProof/>
        </w:rPr>
      </w:r>
      <w:r>
        <w:rPr>
          <w:noProof/>
        </w:rPr>
        <w:fldChar w:fldCharType="separate"/>
      </w:r>
      <w:r>
        <w:rPr>
          <w:noProof/>
        </w:rPr>
        <w:t>6</w:t>
      </w:r>
      <w:r>
        <w:rPr>
          <w:noProof/>
        </w:rPr>
        <w:fldChar w:fldCharType="end"/>
      </w:r>
    </w:p>
    <w:p w14:paraId="547F10A2" w14:textId="46C2243D"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rsidRPr="009D6805">
        <w:t>2</w:t>
      </w:r>
      <w:r>
        <w:rPr>
          <w:rFonts w:asciiTheme="minorHAnsi" w:eastAsiaTheme="minorEastAsia" w:hAnsiTheme="minorHAnsi" w:cstheme="minorBidi"/>
          <w:kern w:val="2"/>
          <w:sz w:val="24"/>
          <w:szCs w:val="24"/>
          <w:lang w:eastAsia="en-GB"/>
          <w14:ligatures w14:val="standardContextual"/>
        </w:rPr>
        <w:tab/>
      </w:r>
      <w:r w:rsidRPr="005E5C2B">
        <w:rPr>
          <w:noProof/>
          <w:lang w:val="en-US"/>
        </w:rPr>
        <w:t>References</w:t>
      </w:r>
      <w:r>
        <w:rPr>
          <w:noProof/>
        </w:rPr>
        <w:tab/>
      </w:r>
      <w:r>
        <w:rPr>
          <w:noProof/>
        </w:rPr>
        <w:fldChar w:fldCharType="begin" w:fldLock="1"/>
      </w:r>
      <w:r>
        <w:rPr>
          <w:noProof/>
        </w:rPr>
        <w:instrText xml:space="preserve"> PAGEREF _Toc156924485 \h </w:instrText>
      </w:r>
      <w:r>
        <w:rPr>
          <w:noProof/>
        </w:rPr>
      </w:r>
      <w:r>
        <w:rPr>
          <w:noProof/>
        </w:rPr>
        <w:fldChar w:fldCharType="separate"/>
      </w:r>
      <w:r>
        <w:rPr>
          <w:noProof/>
        </w:rPr>
        <w:t>6</w:t>
      </w:r>
      <w:r>
        <w:rPr>
          <w:noProof/>
        </w:rPr>
        <w:fldChar w:fldCharType="end"/>
      </w:r>
    </w:p>
    <w:p w14:paraId="29AE0765" w14:textId="3C935DAD"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rsidRPr="009D6805">
        <w:t>3</w:t>
      </w:r>
      <w:r>
        <w:rPr>
          <w:rFonts w:asciiTheme="minorHAnsi" w:eastAsiaTheme="minorEastAsia" w:hAnsiTheme="minorHAnsi" w:cstheme="minorBidi"/>
          <w:kern w:val="2"/>
          <w:sz w:val="24"/>
          <w:szCs w:val="24"/>
          <w:lang w:eastAsia="en-GB"/>
          <w14:ligatures w14:val="standardContextual"/>
        </w:rPr>
        <w:tab/>
      </w:r>
      <w:r w:rsidRPr="005E5C2B">
        <w:rPr>
          <w:noProof/>
          <w:lang w:val="en-US"/>
        </w:rPr>
        <w:t>Definitions of terms, symbols and abbreviations</w:t>
      </w:r>
      <w:r>
        <w:rPr>
          <w:noProof/>
        </w:rPr>
        <w:tab/>
      </w:r>
      <w:r>
        <w:rPr>
          <w:noProof/>
        </w:rPr>
        <w:fldChar w:fldCharType="begin" w:fldLock="1"/>
      </w:r>
      <w:r>
        <w:rPr>
          <w:noProof/>
        </w:rPr>
        <w:instrText xml:space="preserve"> PAGEREF _Toc156924486 \h </w:instrText>
      </w:r>
      <w:r>
        <w:rPr>
          <w:noProof/>
        </w:rPr>
      </w:r>
      <w:r>
        <w:rPr>
          <w:noProof/>
        </w:rPr>
        <w:fldChar w:fldCharType="separate"/>
      </w:r>
      <w:r>
        <w:rPr>
          <w:noProof/>
        </w:rPr>
        <w:t>7</w:t>
      </w:r>
      <w:r>
        <w:rPr>
          <w:noProof/>
        </w:rPr>
        <w:fldChar w:fldCharType="end"/>
      </w:r>
    </w:p>
    <w:p w14:paraId="145E80CA" w14:textId="051B6B3C"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3.1</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Terms</w:t>
      </w:r>
      <w:r>
        <w:rPr>
          <w:noProof/>
        </w:rPr>
        <w:tab/>
      </w:r>
      <w:r>
        <w:rPr>
          <w:noProof/>
        </w:rPr>
        <w:fldChar w:fldCharType="begin" w:fldLock="1"/>
      </w:r>
      <w:r>
        <w:rPr>
          <w:noProof/>
        </w:rPr>
        <w:instrText xml:space="preserve"> PAGEREF _Toc156924487 \h </w:instrText>
      </w:r>
      <w:r>
        <w:rPr>
          <w:noProof/>
        </w:rPr>
      </w:r>
      <w:r>
        <w:rPr>
          <w:noProof/>
        </w:rPr>
        <w:fldChar w:fldCharType="separate"/>
      </w:r>
      <w:r>
        <w:rPr>
          <w:noProof/>
        </w:rPr>
        <w:t>7</w:t>
      </w:r>
      <w:r>
        <w:rPr>
          <w:noProof/>
        </w:rPr>
        <w:fldChar w:fldCharType="end"/>
      </w:r>
    </w:p>
    <w:p w14:paraId="087F89B9" w14:textId="5B27C9EF"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3.2</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Symbols</w:t>
      </w:r>
      <w:r>
        <w:rPr>
          <w:noProof/>
        </w:rPr>
        <w:tab/>
      </w:r>
      <w:r>
        <w:rPr>
          <w:noProof/>
        </w:rPr>
        <w:fldChar w:fldCharType="begin" w:fldLock="1"/>
      </w:r>
      <w:r>
        <w:rPr>
          <w:noProof/>
        </w:rPr>
        <w:instrText xml:space="preserve"> PAGEREF _Toc156924488 \h </w:instrText>
      </w:r>
      <w:r>
        <w:rPr>
          <w:noProof/>
        </w:rPr>
      </w:r>
      <w:r>
        <w:rPr>
          <w:noProof/>
        </w:rPr>
        <w:fldChar w:fldCharType="separate"/>
      </w:r>
      <w:r>
        <w:rPr>
          <w:noProof/>
        </w:rPr>
        <w:t>7</w:t>
      </w:r>
      <w:r>
        <w:rPr>
          <w:noProof/>
        </w:rPr>
        <w:fldChar w:fldCharType="end"/>
      </w:r>
    </w:p>
    <w:p w14:paraId="1FD3247F" w14:textId="78857EC7"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3.3</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Abbreviations</w:t>
      </w:r>
      <w:r>
        <w:rPr>
          <w:noProof/>
        </w:rPr>
        <w:tab/>
      </w:r>
      <w:r>
        <w:rPr>
          <w:noProof/>
        </w:rPr>
        <w:fldChar w:fldCharType="begin" w:fldLock="1"/>
      </w:r>
      <w:r>
        <w:rPr>
          <w:noProof/>
        </w:rPr>
        <w:instrText xml:space="preserve"> PAGEREF _Toc156924489 \h </w:instrText>
      </w:r>
      <w:r>
        <w:rPr>
          <w:noProof/>
        </w:rPr>
      </w:r>
      <w:r>
        <w:rPr>
          <w:noProof/>
        </w:rPr>
        <w:fldChar w:fldCharType="separate"/>
      </w:r>
      <w:r>
        <w:rPr>
          <w:noProof/>
        </w:rPr>
        <w:t>7</w:t>
      </w:r>
      <w:r>
        <w:rPr>
          <w:noProof/>
        </w:rPr>
        <w:fldChar w:fldCharType="end"/>
      </w:r>
    </w:p>
    <w:p w14:paraId="022BEF03" w14:textId="5091CF86"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3.4</w:t>
      </w:r>
      <w:r>
        <w:rPr>
          <w:rFonts w:asciiTheme="minorHAnsi" w:eastAsiaTheme="minorEastAsia" w:hAnsiTheme="minorHAnsi" w:cstheme="minorBidi"/>
          <w:kern w:val="2"/>
          <w:sz w:val="24"/>
          <w:szCs w:val="24"/>
          <w:lang w:val="en-DE" w:eastAsia="en-GB"/>
          <w14:ligatures w14:val="standardContextual"/>
        </w:rPr>
        <w:tab/>
      </w:r>
      <w:r>
        <w:rPr>
          <w:noProof/>
        </w:rPr>
        <w:t>Mathematical Expressions</w:t>
      </w:r>
      <w:r>
        <w:rPr>
          <w:noProof/>
        </w:rPr>
        <w:tab/>
      </w:r>
      <w:r>
        <w:rPr>
          <w:noProof/>
        </w:rPr>
        <w:fldChar w:fldCharType="begin" w:fldLock="1"/>
      </w:r>
      <w:r>
        <w:rPr>
          <w:noProof/>
        </w:rPr>
        <w:instrText xml:space="preserve"> PAGEREF _Toc156924490 \h </w:instrText>
      </w:r>
      <w:r>
        <w:rPr>
          <w:noProof/>
        </w:rPr>
      </w:r>
      <w:r>
        <w:rPr>
          <w:noProof/>
        </w:rPr>
        <w:fldChar w:fldCharType="separate"/>
      </w:r>
      <w:r>
        <w:rPr>
          <w:noProof/>
        </w:rPr>
        <w:t>7</w:t>
      </w:r>
      <w:r>
        <w:rPr>
          <w:noProof/>
        </w:rPr>
        <w:fldChar w:fldCharType="end"/>
      </w:r>
    </w:p>
    <w:p w14:paraId="6A7CF584" w14:textId="40144F8C"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_Toc156924491 \h </w:instrText>
      </w:r>
      <w:r>
        <w:rPr>
          <w:noProof/>
        </w:rPr>
      </w:r>
      <w:r>
        <w:rPr>
          <w:noProof/>
        </w:rPr>
        <w:fldChar w:fldCharType="separate"/>
      </w:r>
      <w:r>
        <w:rPr>
          <w:noProof/>
        </w:rPr>
        <w:t>7</w:t>
      </w:r>
      <w:r>
        <w:rPr>
          <w:noProof/>
        </w:rPr>
        <w:fldChar w:fldCharType="end"/>
      </w:r>
    </w:p>
    <w:p w14:paraId="56E3C855" w14:textId="72D9D1F0"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4.1</w:t>
      </w:r>
      <w:r>
        <w:rPr>
          <w:rFonts w:asciiTheme="minorHAnsi" w:eastAsiaTheme="minorEastAsia" w:hAnsiTheme="minorHAnsi" w:cstheme="minorBidi"/>
          <w:kern w:val="2"/>
          <w:sz w:val="24"/>
          <w:szCs w:val="24"/>
          <w:lang w:val="en-DE" w:eastAsia="en-GB"/>
          <w14:ligatures w14:val="standardContextual"/>
        </w:rPr>
        <w:tab/>
      </w:r>
      <w:r>
        <w:rPr>
          <w:noProof/>
        </w:rPr>
        <w:t>Introduction</w:t>
      </w:r>
      <w:r>
        <w:rPr>
          <w:noProof/>
        </w:rPr>
        <w:tab/>
      </w:r>
      <w:r>
        <w:rPr>
          <w:noProof/>
        </w:rPr>
        <w:fldChar w:fldCharType="begin" w:fldLock="1"/>
      </w:r>
      <w:r>
        <w:rPr>
          <w:noProof/>
        </w:rPr>
        <w:instrText xml:space="preserve"> PAGEREF _Toc156924492 \h </w:instrText>
      </w:r>
      <w:r>
        <w:rPr>
          <w:noProof/>
        </w:rPr>
      </w:r>
      <w:r>
        <w:rPr>
          <w:noProof/>
        </w:rPr>
        <w:fldChar w:fldCharType="separate"/>
      </w:r>
      <w:r>
        <w:rPr>
          <w:noProof/>
        </w:rPr>
        <w:t>7</w:t>
      </w:r>
      <w:r>
        <w:rPr>
          <w:noProof/>
        </w:rPr>
        <w:fldChar w:fldCharType="end"/>
      </w:r>
    </w:p>
    <w:p w14:paraId="7B894DA0" w14:textId="02780302"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4.2</w:t>
      </w:r>
      <w:r>
        <w:rPr>
          <w:rFonts w:asciiTheme="minorHAnsi" w:eastAsiaTheme="minorEastAsia" w:hAnsiTheme="minorHAnsi" w:cstheme="minorBidi"/>
          <w:kern w:val="2"/>
          <w:sz w:val="24"/>
          <w:szCs w:val="24"/>
          <w:lang w:val="en-DE" w:eastAsia="en-GB"/>
          <w14:ligatures w14:val="standardContextual"/>
        </w:rPr>
        <w:tab/>
      </w:r>
      <w:r>
        <w:rPr>
          <w:noProof/>
        </w:rPr>
        <w:t>Packet-based communications</w:t>
      </w:r>
      <w:r>
        <w:rPr>
          <w:noProof/>
        </w:rPr>
        <w:tab/>
      </w:r>
      <w:r>
        <w:rPr>
          <w:noProof/>
        </w:rPr>
        <w:fldChar w:fldCharType="begin" w:fldLock="1"/>
      </w:r>
      <w:r>
        <w:rPr>
          <w:noProof/>
        </w:rPr>
        <w:instrText xml:space="preserve"> PAGEREF _Toc156924493 \h </w:instrText>
      </w:r>
      <w:r>
        <w:rPr>
          <w:noProof/>
        </w:rPr>
      </w:r>
      <w:r>
        <w:rPr>
          <w:noProof/>
        </w:rPr>
        <w:fldChar w:fldCharType="separate"/>
      </w:r>
      <w:r>
        <w:rPr>
          <w:noProof/>
        </w:rPr>
        <w:t>7</w:t>
      </w:r>
      <w:r>
        <w:rPr>
          <w:noProof/>
        </w:rPr>
        <w:fldChar w:fldCharType="end"/>
      </w:r>
    </w:p>
    <w:p w14:paraId="5D73F0C7" w14:textId="1C87216E"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4.3</w:t>
      </w:r>
      <w:r>
        <w:rPr>
          <w:rFonts w:asciiTheme="minorHAnsi" w:eastAsiaTheme="minorEastAsia" w:hAnsiTheme="minorHAnsi" w:cstheme="minorBidi"/>
          <w:kern w:val="2"/>
          <w:sz w:val="24"/>
          <w:szCs w:val="24"/>
          <w:lang w:val="en-DE"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_Toc156924494 \h </w:instrText>
      </w:r>
      <w:r>
        <w:rPr>
          <w:noProof/>
        </w:rPr>
      </w:r>
      <w:r>
        <w:rPr>
          <w:noProof/>
        </w:rPr>
        <w:fldChar w:fldCharType="separate"/>
      </w:r>
      <w:r>
        <w:rPr>
          <w:noProof/>
        </w:rPr>
        <w:t>8</w:t>
      </w:r>
      <w:r>
        <w:rPr>
          <w:noProof/>
        </w:rPr>
        <w:fldChar w:fldCharType="end"/>
      </w:r>
    </w:p>
    <w:p w14:paraId="43E8F3A9" w14:textId="68064EF5"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rPr>
          <w:noProof/>
        </w:rPr>
        <w:t>Jitter Buffer Management</w:t>
      </w:r>
      <w:r>
        <w:rPr>
          <w:noProof/>
        </w:rPr>
        <w:tab/>
      </w:r>
      <w:r>
        <w:rPr>
          <w:noProof/>
        </w:rPr>
        <w:fldChar w:fldCharType="begin" w:fldLock="1"/>
      </w:r>
      <w:r>
        <w:rPr>
          <w:noProof/>
        </w:rPr>
        <w:instrText xml:space="preserve"> PAGEREF _Toc156924495 \h </w:instrText>
      </w:r>
      <w:r>
        <w:rPr>
          <w:noProof/>
        </w:rPr>
      </w:r>
      <w:r>
        <w:rPr>
          <w:noProof/>
        </w:rPr>
        <w:fldChar w:fldCharType="separate"/>
      </w:r>
      <w:r>
        <w:rPr>
          <w:noProof/>
        </w:rPr>
        <w:t>8</w:t>
      </w:r>
      <w:r>
        <w:rPr>
          <w:noProof/>
        </w:rPr>
        <w:fldChar w:fldCharType="end"/>
      </w:r>
    </w:p>
    <w:p w14:paraId="5AD86D6A" w14:textId="2AD80C8B"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rPr>
          <w:noProof/>
        </w:rPr>
        <w:t>Overview</w:t>
      </w:r>
      <w:r>
        <w:rPr>
          <w:noProof/>
        </w:rPr>
        <w:tab/>
      </w:r>
      <w:r>
        <w:rPr>
          <w:noProof/>
        </w:rPr>
        <w:fldChar w:fldCharType="begin" w:fldLock="1"/>
      </w:r>
      <w:r>
        <w:rPr>
          <w:noProof/>
        </w:rPr>
        <w:instrText xml:space="preserve"> PAGEREF _Toc156924496 \h </w:instrText>
      </w:r>
      <w:r>
        <w:rPr>
          <w:noProof/>
        </w:rPr>
      </w:r>
      <w:r>
        <w:rPr>
          <w:noProof/>
        </w:rPr>
        <w:fldChar w:fldCharType="separate"/>
      </w:r>
      <w:r>
        <w:rPr>
          <w:noProof/>
        </w:rPr>
        <w:t>8</w:t>
      </w:r>
      <w:r>
        <w:rPr>
          <w:noProof/>
        </w:rPr>
        <w:fldChar w:fldCharType="end"/>
      </w:r>
    </w:p>
    <w:p w14:paraId="3BEA5F3D" w14:textId="74555BA3"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_Toc156924497 \h </w:instrText>
      </w:r>
      <w:r>
        <w:rPr>
          <w:noProof/>
        </w:rPr>
      </w:r>
      <w:r>
        <w:rPr>
          <w:noProof/>
        </w:rPr>
        <w:fldChar w:fldCharType="separate"/>
      </w:r>
      <w:r>
        <w:rPr>
          <w:noProof/>
        </w:rPr>
        <w:t>9</w:t>
      </w:r>
      <w:r>
        <w:rPr>
          <w:noProof/>
        </w:rPr>
        <w:fldChar w:fldCharType="end"/>
      </w:r>
    </w:p>
    <w:p w14:paraId="295477EF" w14:textId="3A90AF17"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_Toc156924498 \h </w:instrText>
      </w:r>
      <w:r>
        <w:rPr>
          <w:noProof/>
        </w:rPr>
      </w:r>
      <w:r>
        <w:rPr>
          <w:noProof/>
        </w:rPr>
        <w:fldChar w:fldCharType="separate"/>
      </w:r>
      <w:r>
        <w:rPr>
          <w:noProof/>
        </w:rPr>
        <w:t>9</w:t>
      </w:r>
      <w:r>
        <w:rPr>
          <w:noProof/>
        </w:rPr>
        <w:fldChar w:fldCharType="end"/>
      </w:r>
    </w:p>
    <w:p w14:paraId="2889DE52" w14:textId="65F7D817"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5.4</w:t>
      </w:r>
      <w:r>
        <w:rPr>
          <w:rFonts w:asciiTheme="minorHAnsi" w:eastAsiaTheme="minorEastAsia" w:hAnsiTheme="minorHAnsi" w:cstheme="minorBidi"/>
          <w:kern w:val="2"/>
          <w:sz w:val="24"/>
          <w:szCs w:val="24"/>
          <w:lang w:val="en-DE" w:eastAsia="en-GB"/>
          <w14:ligatures w14:val="standardContextual"/>
        </w:rPr>
        <w:tab/>
      </w:r>
      <w:r>
        <w:rPr>
          <w:noProof/>
        </w:rPr>
        <w:t>Adaptation Control Logic</w:t>
      </w:r>
      <w:r>
        <w:rPr>
          <w:noProof/>
        </w:rPr>
        <w:tab/>
      </w:r>
      <w:r>
        <w:rPr>
          <w:noProof/>
        </w:rPr>
        <w:fldChar w:fldCharType="begin" w:fldLock="1"/>
      </w:r>
      <w:r>
        <w:rPr>
          <w:noProof/>
        </w:rPr>
        <w:instrText xml:space="preserve"> PAGEREF _Toc156924499 \h </w:instrText>
      </w:r>
      <w:r>
        <w:rPr>
          <w:noProof/>
        </w:rPr>
      </w:r>
      <w:r>
        <w:rPr>
          <w:noProof/>
        </w:rPr>
        <w:fldChar w:fldCharType="separate"/>
      </w:r>
      <w:r>
        <w:rPr>
          <w:noProof/>
        </w:rPr>
        <w:t>10</w:t>
      </w:r>
      <w:r>
        <w:rPr>
          <w:noProof/>
        </w:rPr>
        <w:fldChar w:fldCharType="end"/>
      </w:r>
    </w:p>
    <w:p w14:paraId="4C22C91A" w14:textId="2CD16C04"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5.4.1</w:t>
      </w:r>
      <w:r>
        <w:rPr>
          <w:rFonts w:asciiTheme="minorHAnsi" w:eastAsiaTheme="minorEastAsia" w:hAnsiTheme="minorHAnsi" w:cstheme="minorBidi"/>
          <w:kern w:val="2"/>
          <w:sz w:val="24"/>
          <w:szCs w:val="24"/>
          <w:lang w:val="en-DE" w:eastAsia="en-GB"/>
          <w14:ligatures w14:val="standardContextual"/>
        </w:rPr>
        <w:tab/>
      </w:r>
      <w:r>
        <w:rPr>
          <w:noProof/>
        </w:rPr>
        <w:t>Control Logic</w:t>
      </w:r>
      <w:r>
        <w:rPr>
          <w:noProof/>
        </w:rPr>
        <w:tab/>
      </w:r>
      <w:r>
        <w:rPr>
          <w:noProof/>
        </w:rPr>
        <w:fldChar w:fldCharType="begin" w:fldLock="1"/>
      </w:r>
      <w:r>
        <w:rPr>
          <w:noProof/>
        </w:rPr>
        <w:instrText xml:space="preserve"> PAGEREF _Toc156924500 \h </w:instrText>
      </w:r>
      <w:r>
        <w:rPr>
          <w:noProof/>
        </w:rPr>
      </w:r>
      <w:r>
        <w:rPr>
          <w:noProof/>
        </w:rPr>
        <w:fldChar w:fldCharType="separate"/>
      </w:r>
      <w:r>
        <w:rPr>
          <w:noProof/>
        </w:rPr>
        <w:t>10</w:t>
      </w:r>
      <w:r>
        <w:rPr>
          <w:noProof/>
        </w:rPr>
        <w:fldChar w:fldCharType="end"/>
      </w:r>
    </w:p>
    <w:p w14:paraId="6D89D810" w14:textId="0B9C219B"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5.4.2</w:t>
      </w:r>
      <w:r>
        <w:rPr>
          <w:rFonts w:asciiTheme="minorHAnsi" w:eastAsiaTheme="minorEastAsia" w:hAnsiTheme="minorHAnsi" w:cstheme="minorBidi"/>
          <w:kern w:val="2"/>
          <w:sz w:val="24"/>
          <w:szCs w:val="24"/>
          <w:lang w:val="en-DE" w:eastAsia="en-GB"/>
          <w14:ligatures w14:val="standardContextual"/>
        </w:rPr>
        <w:tab/>
      </w:r>
      <w:r>
        <w:rPr>
          <w:noProof/>
        </w:rPr>
        <w:t>Frame-based adaptation</w:t>
      </w:r>
      <w:r>
        <w:rPr>
          <w:noProof/>
        </w:rPr>
        <w:tab/>
      </w:r>
      <w:r>
        <w:rPr>
          <w:noProof/>
        </w:rPr>
        <w:fldChar w:fldCharType="begin" w:fldLock="1"/>
      </w:r>
      <w:r>
        <w:rPr>
          <w:noProof/>
        </w:rPr>
        <w:instrText xml:space="preserve"> PAGEREF _Toc156924501 \h </w:instrText>
      </w:r>
      <w:r>
        <w:rPr>
          <w:noProof/>
        </w:rPr>
      </w:r>
      <w:r>
        <w:rPr>
          <w:noProof/>
        </w:rPr>
        <w:fldChar w:fldCharType="separate"/>
      </w:r>
      <w:r>
        <w:rPr>
          <w:noProof/>
        </w:rPr>
        <w:t>10</w:t>
      </w:r>
      <w:r>
        <w:rPr>
          <w:noProof/>
        </w:rPr>
        <w:fldChar w:fldCharType="end"/>
      </w:r>
    </w:p>
    <w:p w14:paraId="5C32D40C" w14:textId="77B98761"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5.4.2.1</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_Toc156924502 \h </w:instrText>
      </w:r>
      <w:r>
        <w:rPr>
          <w:noProof/>
        </w:rPr>
      </w:r>
      <w:r>
        <w:rPr>
          <w:noProof/>
        </w:rPr>
        <w:fldChar w:fldCharType="separate"/>
      </w:r>
      <w:r>
        <w:rPr>
          <w:noProof/>
        </w:rPr>
        <w:t>10</w:t>
      </w:r>
      <w:r>
        <w:rPr>
          <w:noProof/>
        </w:rPr>
        <w:fldChar w:fldCharType="end"/>
      </w:r>
    </w:p>
    <w:p w14:paraId="24FDC254" w14:textId="3E4C856D"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5.4.2.2</w:t>
      </w:r>
      <w:r>
        <w:rPr>
          <w:rFonts w:asciiTheme="minorHAnsi" w:eastAsiaTheme="minorEastAsia" w:hAnsiTheme="minorHAnsi" w:cstheme="minorBidi"/>
          <w:kern w:val="2"/>
          <w:sz w:val="24"/>
          <w:szCs w:val="24"/>
          <w:lang w:val="en-DE"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_Toc156924503 \h </w:instrText>
      </w:r>
      <w:r>
        <w:rPr>
          <w:noProof/>
        </w:rPr>
      </w:r>
      <w:r>
        <w:rPr>
          <w:noProof/>
        </w:rPr>
        <w:fldChar w:fldCharType="separate"/>
      </w:r>
      <w:r>
        <w:rPr>
          <w:noProof/>
        </w:rPr>
        <w:t>10</w:t>
      </w:r>
      <w:r>
        <w:rPr>
          <w:noProof/>
        </w:rPr>
        <w:fldChar w:fldCharType="end"/>
      </w:r>
    </w:p>
    <w:p w14:paraId="3614CE8F" w14:textId="0FFAF1E8"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5.4.2.3</w:t>
      </w:r>
      <w:r>
        <w:rPr>
          <w:rFonts w:asciiTheme="minorHAnsi" w:eastAsiaTheme="minorEastAsia" w:hAnsiTheme="minorHAnsi" w:cstheme="minorBidi"/>
          <w:kern w:val="2"/>
          <w:sz w:val="24"/>
          <w:szCs w:val="24"/>
          <w:lang w:val="en-DE" w:eastAsia="en-GB"/>
          <w14:ligatures w14:val="standardContextual"/>
        </w:rPr>
        <w:tab/>
      </w:r>
      <w:r>
        <w:rPr>
          <w:noProof/>
        </w:rPr>
        <w:t>Frame Dropping</w:t>
      </w:r>
      <w:r>
        <w:rPr>
          <w:noProof/>
        </w:rPr>
        <w:tab/>
      </w:r>
      <w:r>
        <w:rPr>
          <w:noProof/>
        </w:rPr>
        <w:fldChar w:fldCharType="begin" w:fldLock="1"/>
      </w:r>
      <w:r>
        <w:rPr>
          <w:noProof/>
        </w:rPr>
        <w:instrText xml:space="preserve"> PAGEREF _Toc156924504 \h </w:instrText>
      </w:r>
      <w:r>
        <w:rPr>
          <w:noProof/>
        </w:rPr>
      </w:r>
      <w:r>
        <w:rPr>
          <w:noProof/>
        </w:rPr>
        <w:fldChar w:fldCharType="separate"/>
      </w:r>
      <w:r>
        <w:rPr>
          <w:noProof/>
        </w:rPr>
        <w:t>10</w:t>
      </w:r>
      <w:r>
        <w:rPr>
          <w:noProof/>
        </w:rPr>
        <w:fldChar w:fldCharType="end"/>
      </w:r>
    </w:p>
    <w:p w14:paraId="574506B6" w14:textId="0927E986"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5.4.2.4</w:t>
      </w:r>
      <w:r>
        <w:rPr>
          <w:rFonts w:asciiTheme="minorHAnsi" w:eastAsiaTheme="minorEastAsia" w:hAnsiTheme="minorHAnsi" w:cstheme="minorBidi"/>
          <w:kern w:val="2"/>
          <w:sz w:val="24"/>
          <w:szCs w:val="24"/>
          <w:lang w:val="en-DE"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_Toc156924505 \h </w:instrText>
      </w:r>
      <w:r>
        <w:rPr>
          <w:noProof/>
        </w:rPr>
      </w:r>
      <w:r>
        <w:rPr>
          <w:noProof/>
        </w:rPr>
        <w:fldChar w:fldCharType="separate"/>
      </w:r>
      <w:r>
        <w:rPr>
          <w:noProof/>
        </w:rPr>
        <w:t>10</w:t>
      </w:r>
      <w:r>
        <w:rPr>
          <w:noProof/>
        </w:rPr>
        <w:fldChar w:fldCharType="end"/>
      </w:r>
    </w:p>
    <w:p w14:paraId="0E1F47E4" w14:textId="4F7653CA"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5.4.2.5</w:t>
      </w:r>
      <w:r>
        <w:rPr>
          <w:rFonts w:asciiTheme="minorHAnsi" w:eastAsiaTheme="minorEastAsia" w:hAnsiTheme="minorHAnsi" w:cstheme="minorBidi"/>
          <w:kern w:val="2"/>
          <w:sz w:val="24"/>
          <w:szCs w:val="24"/>
          <w:lang w:val="en-DE"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_Toc156924506 \h </w:instrText>
      </w:r>
      <w:r>
        <w:rPr>
          <w:noProof/>
        </w:rPr>
      </w:r>
      <w:r>
        <w:rPr>
          <w:noProof/>
        </w:rPr>
        <w:fldChar w:fldCharType="separate"/>
      </w:r>
      <w:r>
        <w:rPr>
          <w:noProof/>
        </w:rPr>
        <w:t>10</w:t>
      </w:r>
      <w:r>
        <w:rPr>
          <w:noProof/>
        </w:rPr>
        <w:fldChar w:fldCharType="end"/>
      </w:r>
    </w:p>
    <w:p w14:paraId="6115AC26" w14:textId="6BC6EC29"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5.4.3</w:t>
      </w:r>
      <w:r>
        <w:rPr>
          <w:rFonts w:asciiTheme="minorHAnsi" w:eastAsiaTheme="minorEastAsia" w:hAnsiTheme="minorHAnsi" w:cstheme="minorBidi"/>
          <w:kern w:val="2"/>
          <w:sz w:val="24"/>
          <w:szCs w:val="24"/>
          <w:lang w:val="en-DE" w:eastAsia="en-GB"/>
          <w14:ligatures w14:val="standardContextual"/>
        </w:rPr>
        <w:tab/>
      </w:r>
      <w:r>
        <w:rPr>
          <w:noProof/>
        </w:rPr>
        <w:t>Signal-based adaptation</w:t>
      </w:r>
      <w:r>
        <w:rPr>
          <w:noProof/>
        </w:rPr>
        <w:tab/>
      </w:r>
      <w:r>
        <w:rPr>
          <w:noProof/>
        </w:rPr>
        <w:fldChar w:fldCharType="begin" w:fldLock="1"/>
      </w:r>
      <w:r>
        <w:rPr>
          <w:noProof/>
        </w:rPr>
        <w:instrText xml:space="preserve"> PAGEREF _Toc156924507 \h </w:instrText>
      </w:r>
      <w:r>
        <w:rPr>
          <w:noProof/>
        </w:rPr>
      </w:r>
      <w:r>
        <w:rPr>
          <w:noProof/>
        </w:rPr>
        <w:fldChar w:fldCharType="separate"/>
      </w:r>
      <w:r>
        <w:rPr>
          <w:noProof/>
        </w:rPr>
        <w:t>10</w:t>
      </w:r>
      <w:r>
        <w:rPr>
          <w:noProof/>
        </w:rPr>
        <w:fldChar w:fldCharType="end"/>
      </w:r>
    </w:p>
    <w:p w14:paraId="177A2219" w14:textId="237B9F1C"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5.5</w:t>
      </w:r>
      <w:r>
        <w:rPr>
          <w:rFonts w:asciiTheme="minorHAnsi" w:eastAsiaTheme="minorEastAsia" w:hAnsiTheme="minorHAnsi" w:cstheme="minorBidi"/>
          <w:kern w:val="2"/>
          <w:sz w:val="24"/>
          <w:szCs w:val="24"/>
          <w:lang w:val="en-DE" w:eastAsia="en-GB"/>
          <w14:ligatures w14:val="standardContextual"/>
        </w:rPr>
        <w:tab/>
      </w:r>
      <w:r>
        <w:rPr>
          <w:noProof/>
        </w:rPr>
        <w:t>Reconstructed signal output</w:t>
      </w:r>
      <w:r>
        <w:rPr>
          <w:noProof/>
        </w:rPr>
        <w:tab/>
      </w:r>
      <w:r>
        <w:rPr>
          <w:noProof/>
        </w:rPr>
        <w:fldChar w:fldCharType="begin" w:fldLock="1"/>
      </w:r>
      <w:r>
        <w:rPr>
          <w:noProof/>
        </w:rPr>
        <w:instrText xml:space="preserve"> PAGEREF _Toc156924508 \h </w:instrText>
      </w:r>
      <w:r>
        <w:rPr>
          <w:noProof/>
        </w:rPr>
      </w:r>
      <w:r>
        <w:rPr>
          <w:noProof/>
        </w:rPr>
        <w:fldChar w:fldCharType="separate"/>
      </w:r>
      <w:r>
        <w:rPr>
          <w:noProof/>
        </w:rPr>
        <w:t>10</w:t>
      </w:r>
      <w:r>
        <w:rPr>
          <w:noProof/>
        </w:rPr>
        <w:fldChar w:fldCharType="end"/>
      </w:r>
    </w:p>
    <w:p w14:paraId="437AC8F6" w14:textId="60BF5B39"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5.5.1</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_Toc156924509 \h </w:instrText>
      </w:r>
      <w:r>
        <w:rPr>
          <w:noProof/>
        </w:rPr>
      </w:r>
      <w:r>
        <w:rPr>
          <w:noProof/>
        </w:rPr>
        <w:fldChar w:fldCharType="separate"/>
      </w:r>
      <w:r>
        <w:rPr>
          <w:noProof/>
        </w:rPr>
        <w:t>10</w:t>
      </w:r>
      <w:r>
        <w:rPr>
          <w:noProof/>
        </w:rPr>
        <w:fldChar w:fldCharType="end"/>
      </w:r>
    </w:p>
    <w:p w14:paraId="587C61D4" w14:textId="2E215AC2"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5.5.2</w:t>
      </w:r>
      <w:r>
        <w:rPr>
          <w:rFonts w:asciiTheme="minorHAnsi" w:eastAsiaTheme="minorEastAsia" w:hAnsiTheme="minorHAnsi" w:cstheme="minorBidi"/>
          <w:kern w:val="2"/>
          <w:sz w:val="24"/>
          <w:szCs w:val="24"/>
          <w:lang w:val="en-DE"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_Toc156924510 \h </w:instrText>
      </w:r>
      <w:r>
        <w:rPr>
          <w:noProof/>
        </w:rPr>
      </w:r>
      <w:r>
        <w:rPr>
          <w:noProof/>
        </w:rPr>
        <w:fldChar w:fldCharType="separate"/>
      </w:r>
      <w:r>
        <w:rPr>
          <w:noProof/>
        </w:rPr>
        <w:t>11</w:t>
      </w:r>
      <w:r>
        <w:rPr>
          <w:noProof/>
        </w:rPr>
        <w:fldChar w:fldCharType="end"/>
      </w:r>
    </w:p>
    <w:p w14:paraId="36C1E166" w14:textId="00429731"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5.5.3</w:t>
      </w:r>
      <w:r>
        <w:rPr>
          <w:rFonts w:asciiTheme="minorHAnsi" w:eastAsiaTheme="minorEastAsia" w:hAnsiTheme="minorHAnsi" w:cstheme="minorBidi"/>
          <w:kern w:val="2"/>
          <w:sz w:val="24"/>
          <w:szCs w:val="24"/>
          <w:lang w:val="en-DE" w:eastAsia="en-GB"/>
          <w14:ligatures w14:val="standardContextual"/>
        </w:rPr>
        <w:tab/>
      </w:r>
      <w:r>
        <w:rPr>
          <w:noProof/>
        </w:rPr>
        <w:t>Residual Samples Handling</w:t>
      </w:r>
      <w:r>
        <w:rPr>
          <w:noProof/>
        </w:rPr>
        <w:tab/>
      </w:r>
      <w:r>
        <w:rPr>
          <w:noProof/>
        </w:rPr>
        <w:fldChar w:fldCharType="begin" w:fldLock="1"/>
      </w:r>
      <w:r>
        <w:rPr>
          <w:noProof/>
        </w:rPr>
        <w:instrText xml:space="preserve"> PAGEREF _Toc156924511 \h </w:instrText>
      </w:r>
      <w:r>
        <w:rPr>
          <w:noProof/>
        </w:rPr>
      </w:r>
      <w:r>
        <w:rPr>
          <w:noProof/>
        </w:rPr>
        <w:fldChar w:fldCharType="separate"/>
      </w:r>
      <w:r>
        <w:rPr>
          <w:noProof/>
        </w:rPr>
        <w:t>11</w:t>
      </w:r>
      <w:r>
        <w:rPr>
          <w:noProof/>
        </w:rPr>
        <w:fldChar w:fldCharType="end"/>
      </w:r>
    </w:p>
    <w:p w14:paraId="46F0E8A9" w14:textId="3B922D8B"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5.6</w:t>
      </w:r>
      <w:r>
        <w:rPr>
          <w:rFonts w:asciiTheme="minorHAnsi" w:eastAsiaTheme="minorEastAsia" w:hAnsiTheme="minorHAnsi" w:cstheme="minorBidi"/>
          <w:kern w:val="2"/>
          <w:sz w:val="24"/>
          <w:szCs w:val="24"/>
          <w:lang w:val="en-DE" w:eastAsia="en-GB"/>
          <w14:ligatures w14:val="standardContextual"/>
        </w:rPr>
        <w:tab/>
      </w:r>
      <w:r>
        <w:rPr>
          <w:noProof/>
        </w:rPr>
        <w:t>De-Jitter Buffer</w:t>
      </w:r>
      <w:r>
        <w:rPr>
          <w:noProof/>
        </w:rPr>
        <w:tab/>
      </w:r>
      <w:r>
        <w:rPr>
          <w:noProof/>
        </w:rPr>
        <w:fldChar w:fldCharType="begin" w:fldLock="1"/>
      </w:r>
      <w:r>
        <w:rPr>
          <w:noProof/>
        </w:rPr>
        <w:instrText xml:space="preserve"> PAGEREF _Toc156924512 \h </w:instrText>
      </w:r>
      <w:r>
        <w:rPr>
          <w:noProof/>
        </w:rPr>
      </w:r>
      <w:r>
        <w:rPr>
          <w:noProof/>
        </w:rPr>
        <w:fldChar w:fldCharType="separate"/>
      </w:r>
      <w:r>
        <w:rPr>
          <w:noProof/>
        </w:rPr>
        <w:t>11</w:t>
      </w:r>
      <w:r>
        <w:rPr>
          <w:noProof/>
        </w:rPr>
        <w:fldChar w:fldCharType="end"/>
      </w:r>
    </w:p>
    <w:p w14:paraId="231A76BC" w14:textId="365AC030"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rPr>
          <w:noProof/>
        </w:rPr>
        <w:t>Decoder interaction</w:t>
      </w:r>
      <w:r>
        <w:rPr>
          <w:noProof/>
        </w:rPr>
        <w:tab/>
      </w:r>
      <w:r>
        <w:rPr>
          <w:noProof/>
        </w:rPr>
        <w:fldChar w:fldCharType="begin" w:fldLock="1"/>
      </w:r>
      <w:r>
        <w:rPr>
          <w:noProof/>
        </w:rPr>
        <w:instrText xml:space="preserve"> PAGEREF _Toc156924513 \h </w:instrText>
      </w:r>
      <w:r>
        <w:rPr>
          <w:noProof/>
        </w:rPr>
      </w:r>
      <w:r>
        <w:rPr>
          <w:noProof/>
        </w:rPr>
        <w:fldChar w:fldCharType="separate"/>
      </w:r>
      <w:r>
        <w:rPr>
          <w:noProof/>
        </w:rPr>
        <w:t>11</w:t>
      </w:r>
      <w:r>
        <w:rPr>
          <w:noProof/>
        </w:rPr>
        <w:fldChar w:fldCharType="end"/>
      </w:r>
    </w:p>
    <w:p w14:paraId="4949CDE2" w14:textId="515E96B5"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6.1</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_Toc156924514 \h </w:instrText>
      </w:r>
      <w:r>
        <w:rPr>
          <w:noProof/>
        </w:rPr>
      </w:r>
      <w:r>
        <w:rPr>
          <w:noProof/>
        </w:rPr>
        <w:fldChar w:fldCharType="separate"/>
      </w:r>
      <w:r>
        <w:rPr>
          <w:noProof/>
        </w:rPr>
        <w:t>11</w:t>
      </w:r>
      <w:r>
        <w:rPr>
          <w:noProof/>
        </w:rPr>
        <w:fldChar w:fldCharType="end"/>
      </w:r>
    </w:p>
    <w:p w14:paraId="2F6C2ACC" w14:textId="1548D2C2"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6.2</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Decoder Requirements</w:t>
      </w:r>
      <w:r>
        <w:rPr>
          <w:noProof/>
        </w:rPr>
        <w:tab/>
      </w:r>
      <w:r>
        <w:rPr>
          <w:noProof/>
        </w:rPr>
        <w:fldChar w:fldCharType="begin" w:fldLock="1"/>
      </w:r>
      <w:r>
        <w:rPr>
          <w:noProof/>
        </w:rPr>
        <w:instrText xml:space="preserve"> PAGEREF _Toc156924515 \h </w:instrText>
      </w:r>
      <w:r>
        <w:rPr>
          <w:noProof/>
        </w:rPr>
      </w:r>
      <w:r>
        <w:rPr>
          <w:noProof/>
        </w:rPr>
        <w:fldChar w:fldCharType="separate"/>
      </w:r>
      <w:r>
        <w:rPr>
          <w:noProof/>
        </w:rPr>
        <w:t>11</w:t>
      </w:r>
      <w:r>
        <w:rPr>
          <w:noProof/>
        </w:rPr>
        <w:fldChar w:fldCharType="end"/>
      </w:r>
    </w:p>
    <w:p w14:paraId="63B2A9D3" w14:textId="2E61B143" w:rsidR="009D6805" w:rsidRDefault="009D6805" w:rsidP="009D6805">
      <w:pPr>
        <w:pStyle w:val="TOC8"/>
        <w:tabs>
          <w:tab w:val="right" w:leader="dot" w:pos="9639"/>
        </w:tabs>
        <w:rPr>
          <w:rFonts w:asciiTheme="minorHAnsi" w:eastAsiaTheme="minorEastAsia" w:hAnsiTheme="minorHAnsi" w:cstheme="minorBidi"/>
          <w:b w:val="0"/>
          <w:noProof/>
          <w:kern w:val="2"/>
          <w:sz w:val="24"/>
          <w:szCs w:val="24"/>
          <w:lang w:val="en-DE" w:eastAsia="en-GB"/>
          <w14:ligatures w14:val="standardContextual"/>
        </w:rPr>
      </w:pPr>
      <w:r>
        <w:t>Annex &lt;A&gt; (informative):</w:t>
      </w:r>
      <w:r>
        <w:tab/>
        <w:t>Change history</w:t>
      </w:r>
      <w:r>
        <w:tab/>
      </w:r>
      <w:r>
        <w:rPr>
          <w:noProof/>
        </w:rPr>
        <w:fldChar w:fldCharType="begin" w:fldLock="1"/>
      </w:r>
      <w:r>
        <w:rPr>
          <w:noProof/>
        </w:rPr>
        <w:instrText xml:space="preserve"> PAGEREF _Toc156924516 \h </w:instrText>
      </w:r>
      <w:r>
        <w:rPr>
          <w:noProof/>
        </w:rPr>
      </w:r>
      <w:r>
        <w:rPr>
          <w:noProof/>
        </w:rPr>
        <w:fldChar w:fldCharType="separate"/>
      </w:r>
      <w:r>
        <w:rPr>
          <w:noProof/>
        </w:rPr>
        <w:t>12</w:t>
      </w:r>
      <w:r>
        <w:rPr>
          <w:noProof/>
        </w:rPr>
        <w:fldChar w:fldCharType="end"/>
      </w:r>
    </w:p>
    <w:p w14:paraId="2D690AA7" w14:textId="5829FC10"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7" w:name="foreword"/>
      <w:bookmarkStart w:id="18" w:name="_Toc143608857"/>
      <w:bookmarkStart w:id="19" w:name="_Toc148952286"/>
      <w:bookmarkStart w:id="20" w:name="_Toc148952463"/>
      <w:bookmarkStart w:id="21" w:name="_Toc150253119"/>
      <w:bookmarkStart w:id="22" w:name="_Toc156816593"/>
      <w:bookmarkStart w:id="23" w:name="_Toc156924483"/>
      <w:bookmarkEnd w:id="17"/>
      <w:r w:rsidRPr="00A02D91">
        <w:rPr>
          <w:lang w:val="en-US"/>
        </w:rPr>
        <w:lastRenderedPageBreak/>
        <w:t>Foreword</w:t>
      </w:r>
      <w:bookmarkEnd w:id="18"/>
      <w:bookmarkEnd w:id="19"/>
      <w:bookmarkEnd w:id="20"/>
      <w:bookmarkEnd w:id="21"/>
      <w:bookmarkEnd w:id="22"/>
      <w:bookmarkEnd w:id="23"/>
    </w:p>
    <w:p w14:paraId="2511FBFA" w14:textId="05A9F6F9" w:rsidR="00080512" w:rsidRPr="00A02D91" w:rsidRDefault="00080512">
      <w:pPr>
        <w:rPr>
          <w:lang w:val="en-US"/>
        </w:rPr>
      </w:pPr>
      <w:r w:rsidRPr="00A02D91">
        <w:rPr>
          <w:lang w:val="en-US"/>
        </w:rPr>
        <w:t xml:space="preserve">This Technical </w:t>
      </w:r>
      <w:bookmarkStart w:id="24" w:name="spectype3"/>
      <w:r w:rsidRPr="00A02D91">
        <w:rPr>
          <w:lang w:val="en-US"/>
        </w:rPr>
        <w:t>Specification</w:t>
      </w:r>
      <w:bookmarkEnd w:id="24"/>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5" w:name="introduction"/>
      <w:bookmarkEnd w:id="25"/>
      <w:r w:rsidRPr="00A02D91">
        <w:rPr>
          <w:lang w:val="en-US"/>
        </w:rPr>
        <w:br w:type="page"/>
      </w:r>
      <w:bookmarkStart w:id="26" w:name="scope"/>
      <w:bookmarkStart w:id="27" w:name="_Toc143608858"/>
      <w:bookmarkStart w:id="28" w:name="_Toc148952287"/>
      <w:bookmarkStart w:id="29" w:name="_Toc148952464"/>
      <w:bookmarkStart w:id="30" w:name="_Toc150253120"/>
      <w:bookmarkStart w:id="31" w:name="_Toc156816594"/>
      <w:bookmarkStart w:id="32" w:name="_Toc156924484"/>
      <w:bookmarkEnd w:id="26"/>
      <w:r w:rsidRPr="00A02D91">
        <w:rPr>
          <w:lang w:val="en-US"/>
        </w:rPr>
        <w:lastRenderedPageBreak/>
        <w:t>1</w:t>
      </w:r>
      <w:r w:rsidRPr="00A02D91">
        <w:rPr>
          <w:lang w:val="en-US"/>
        </w:rPr>
        <w:tab/>
        <w:t>Scope</w:t>
      </w:r>
      <w:bookmarkEnd w:id="27"/>
      <w:bookmarkEnd w:id="28"/>
      <w:bookmarkEnd w:id="29"/>
      <w:bookmarkEnd w:id="30"/>
      <w:bookmarkEnd w:id="31"/>
      <w:bookmarkEnd w:id="32"/>
    </w:p>
    <w:p w14:paraId="01E46833" w14:textId="37EE751B" w:rsidR="00400FCD" w:rsidRPr="0076026A" w:rsidRDefault="00400FCD" w:rsidP="00400FCD">
      <w:bookmarkStart w:id="33" w:name="references"/>
      <w:bookmarkStart w:id="34" w:name="_Toc143608859"/>
      <w:bookmarkEnd w:id="33"/>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[2]</w:t>
      </w:r>
      <w:r w:rsidRPr="0076026A">
        <w:t xml:space="preserve">. Jitter Buffers are required in packet-based communications, such as 3GPP MTSI </w:t>
      </w:r>
      <w:r w:rsidR="009F7E1F">
        <w:t>[7]</w:t>
      </w:r>
      <w:r w:rsidRPr="0076026A">
        <w:t>, to smooth the inter-arrival jitter of incoming media packets for uninterrupted playout.</w:t>
      </w:r>
    </w:p>
    <w:p w14:paraId="2C39D10E" w14:textId="51620111"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r w:rsidRPr="00420568">
        <w:rPr>
          <w:rFonts w:eastAsia="SimSun"/>
        </w:rPr>
        <w:t>recommended</w:t>
      </w:r>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r w:rsidRPr="0076026A">
        <w:rPr>
          <w:rFonts w:eastAsia="SimSun"/>
        </w:rPr>
        <w:t>.</w:t>
      </w:r>
    </w:p>
    <w:p w14:paraId="4115D7C2" w14:textId="17DCC127"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rsidR="00BD046A">
        <w:t>[3]</w:t>
      </w:r>
      <w:r w:rsidRPr="00D93DB4">
        <w:t>.</w:t>
      </w:r>
    </w:p>
    <w:p w14:paraId="7E0306DD" w14:textId="136EF83A"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sidR="00BD046A">
        <w:rPr>
          <w:rFonts w:eastAsia="SimSun"/>
        </w:rPr>
        <w:t>[3]</w:t>
      </w:r>
      <w:r w:rsidRPr="0076026A">
        <w:rPr>
          <w:rFonts w:eastAsia="SimSun"/>
        </w:rPr>
        <w:t xml:space="preserve">, the procedure defined by </w:t>
      </w:r>
      <w:r w:rsidR="00BD046A">
        <w:rPr>
          <w:rFonts w:eastAsia="SimSun"/>
        </w:rPr>
        <w:t>[3]</w:t>
      </w:r>
      <w:r w:rsidRPr="0076026A">
        <w:rPr>
          <w:rFonts w:eastAsia="SimSun"/>
        </w:rPr>
        <w:t xml:space="preserve"> prevails.</w:t>
      </w:r>
    </w:p>
    <w:p w14:paraId="794720D9" w14:textId="77777777" w:rsidR="00080512" w:rsidRDefault="00080512">
      <w:pPr>
        <w:pStyle w:val="Heading1"/>
        <w:rPr>
          <w:lang w:val="en-US"/>
        </w:rPr>
      </w:pPr>
      <w:bookmarkStart w:id="35" w:name="_Toc148952288"/>
      <w:bookmarkStart w:id="36" w:name="_Toc148952465"/>
      <w:bookmarkStart w:id="37" w:name="_Toc150253121"/>
      <w:bookmarkStart w:id="38" w:name="_Toc156816595"/>
      <w:bookmarkStart w:id="39" w:name="_Toc156924485"/>
      <w:r w:rsidRPr="00A02D91">
        <w:rPr>
          <w:lang w:val="en-US"/>
        </w:rPr>
        <w:t>2</w:t>
      </w:r>
      <w:r w:rsidRPr="00A02D91">
        <w:rPr>
          <w:lang w:val="en-US"/>
        </w:rPr>
        <w:tab/>
        <w:t>References</w:t>
      </w:r>
      <w:bookmarkEnd w:id="34"/>
      <w:bookmarkEnd w:id="35"/>
      <w:bookmarkEnd w:id="36"/>
      <w:bookmarkEnd w:id="37"/>
      <w:bookmarkEnd w:id="38"/>
      <w:bookmarkEnd w:id="39"/>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55B22411" w:rsidR="0081112D" w:rsidRDefault="00CC1379" w:rsidP="0081112D">
      <w:pPr>
        <w:pStyle w:val="EX"/>
        <w:rPr>
          <w:rFonts w:eastAsia="SimSun"/>
          <w:lang w:val="en-US"/>
        </w:rPr>
      </w:pPr>
      <w:r>
        <w:rPr>
          <w:lang w:val="en-US"/>
        </w:rPr>
        <w:t>[2]</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81112D">
        <w:rPr>
          <w:lang w:val="en-US"/>
        </w:rPr>
        <w:t>–</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23232FE1" w:rsidR="00511FC7" w:rsidRPr="003448E9" w:rsidRDefault="00E32E5F" w:rsidP="0081112D">
      <w:pPr>
        <w:pStyle w:val="EX"/>
        <w:rPr>
          <w:lang w:eastAsia="ja-JP"/>
        </w:rPr>
      </w:pPr>
      <w:r>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511FC7" w:rsidRPr="0076026A">
        <w:rPr>
          <w:rFonts w:eastAsia="SimSun"/>
        </w:rPr>
        <w:t>; ANSI C code (floating-point)".</w:t>
      </w:r>
    </w:p>
    <w:p w14:paraId="6BBC227D" w14:textId="42A4E8CF" w:rsidR="007A4735" w:rsidRDefault="009F7E1F" w:rsidP="007A4735">
      <w:pPr>
        <w:pStyle w:val="EX"/>
        <w:rPr>
          <w:rFonts w:eastAsia="SimSun"/>
          <w:lang w:val="en-US"/>
        </w:rPr>
      </w:pPr>
      <w:bookmarkStart w:id="40" w:name="definitions"/>
      <w:bookmarkEnd w:id="40"/>
      <w:r>
        <w:rPr>
          <w:rFonts w:eastAsia="SimSun"/>
          <w:lang w:val="en-US"/>
        </w:rPr>
        <w:t>[4]</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ervices - Detailed Algorithmic Description incl. RTP payload format and SDP parameter definitions</w:t>
      </w:r>
      <w:r w:rsidR="007A4735" w:rsidRPr="00A02D91">
        <w:rPr>
          <w:rFonts w:eastAsia="SimSun"/>
          <w:lang w:val="en-US"/>
        </w:rPr>
        <w:t>".</w:t>
      </w:r>
    </w:p>
    <w:p w14:paraId="1CAF10C1" w14:textId="7F9C5BB2" w:rsidR="0024416E" w:rsidRPr="003448E9" w:rsidRDefault="0024416E" w:rsidP="007A4735">
      <w:pPr>
        <w:pStyle w:val="EX"/>
        <w:rPr>
          <w:rFonts w:eastAsia="SimSun"/>
        </w:rPr>
      </w:pPr>
      <w:r w:rsidRPr="0076026A">
        <w:t>[</w:t>
      </w:r>
      <w:r>
        <w:rPr>
          <w:rFonts w:eastAsia="SimSun"/>
        </w:rPr>
        <w:t>5</w:t>
      </w:r>
      <w:r w:rsidRPr="0076026A">
        <w:rPr>
          <w:rFonts w:eastAsia="SimSun"/>
        </w:rPr>
        <w:t>]</w:t>
      </w:r>
      <w:r w:rsidRPr="0076026A">
        <w:rPr>
          <w:rFonts w:eastAsia="SimSun"/>
        </w:rPr>
        <w:tab/>
        <w:t>3GPP TS 26.44</w:t>
      </w:r>
      <w:r>
        <w:rPr>
          <w:rFonts w:eastAsia="SimSun"/>
        </w:rPr>
        <w:t>1</w:t>
      </w:r>
      <w:r w:rsidRPr="0076026A">
        <w:rPr>
          <w:rFonts w:eastAsia="SimSun"/>
        </w:rPr>
        <w:t>: "</w:t>
      </w:r>
      <w:r w:rsidR="00A93DDE" w:rsidRPr="00A93DDE">
        <w:rPr>
          <w:rFonts w:eastAsia="SimSun"/>
        </w:rPr>
        <w:t>Codec for Enhanced Voice Services (EVS); General overview</w:t>
      </w:r>
      <w:r w:rsidRPr="0076026A">
        <w:rPr>
          <w:rFonts w:eastAsia="SimSun"/>
        </w:rPr>
        <w:t>".</w:t>
      </w:r>
    </w:p>
    <w:p w14:paraId="29B60FAD" w14:textId="1496F82F" w:rsidR="00FA5D1A" w:rsidRPr="003448E9" w:rsidRDefault="00FA5D1A" w:rsidP="007A4735">
      <w:pPr>
        <w:pStyle w:val="EX"/>
        <w:rPr>
          <w:rFonts w:eastAsia="SimSun"/>
        </w:rPr>
      </w:pPr>
      <w:r>
        <w:rPr>
          <w:rFonts w:eastAsia="SimSun"/>
        </w:rPr>
        <w:t>[6]</w:t>
      </w:r>
      <w:r w:rsidRPr="0076026A">
        <w:rPr>
          <w:rFonts w:eastAsia="SimSun"/>
        </w:rPr>
        <w:tab/>
        <w:t>3GPP TS 26.171: "Speech codec speech processing functions; Adaptive Multi-Rate - Wideband (AMR-WB) speech codec; General description".</w:t>
      </w:r>
    </w:p>
    <w:p w14:paraId="009D344F" w14:textId="61ED63BB" w:rsidR="002F259E" w:rsidRDefault="009F7E1F" w:rsidP="007A4735">
      <w:pPr>
        <w:pStyle w:val="EX"/>
        <w:rPr>
          <w:rFonts w:eastAsia="SimSun"/>
          <w:lang w:val="en-US"/>
        </w:rPr>
      </w:pPr>
      <w:r>
        <w:rPr>
          <w:rFonts w:eastAsia="SimSun"/>
          <w:lang w:val="en-US"/>
        </w:rPr>
        <w:t>[7]</w:t>
      </w:r>
      <w:r w:rsidR="002F259E">
        <w:rPr>
          <w:rFonts w:eastAsia="SimSun"/>
          <w:lang w:val="en-US"/>
        </w:rPr>
        <w:tab/>
        <w:t>3GPP TS 26.114: "</w:t>
      </w:r>
      <w:r w:rsidR="002F259E" w:rsidRPr="002F259E">
        <w:rPr>
          <w:rFonts w:eastAsia="SimSun"/>
          <w:lang w:val="en-US"/>
        </w:rPr>
        <w:t>IP Multimedia Subsystem (IMS); Multimedia telephony; Media handling and interaction</w:t>
      </w:r>
      <w:r w:rsidR="002F259E">
        <w:rPr>
          <w:rFonts w:eastAsia="SimSun"/>
          <w:lang w:val="en-US"/>
        </w:rPr>
        <w:t>"</w:t>
      </w:r>
    </w:p>
    <w:p w14:paraId="6F4CE39C" w14:textId="475BFFC9" w:rsidR="00FA5D1A" w:rsidRDefault="00FA5D1A" w:rsidP="007A4735">
      <w:pPr>
        <w:pStyle w:val="EX"/>
        <w:rPr>
          <w:rFonts w:eastAsia="SimSun"/>
          <w:lang w:val="en-US"/>
        </w:rPr>
      </w:pPr>
      <w:r>
        <w:rPr>
          <w:rFonts w:eastAsia="SimSun"/>
          <w:lang w:val="en-US"/>
        </w:rPr>
        <w:t>[8]</w:t>
      </w:r>
      <w:r>
        <w:rPr>
          <w:rFonts w:eastAsia="SimSun"/>
          <w:lang w:val="en-US"/>
        </w:rPr>
        <w:tab/>
        <w:t>3GPP TS 26.448: "Codec for Enhanced Voice Services - Jitter Buffer Management"</w:t>
      </w:r>
    </w:p>
    <w:p w14:paraId="60476106" w14:textId="5BEC9191" w:rsidR="00AA37A1" w:rsidRDefault="00AA37A1" w:rsidP="007A4735">
      <w:pPr>
        <w:pStyle w:val="EX"/>
        <w:rPr>
          <w:rFonts w:eastAsia="SimSun"/>
          <w:lang w:val="en-US"/>
        </w:rPr>
      </w:pPr>
      <w:r>
        <w:rPr>
          <w:rFonts w:eastAsia="SimSun"/>
          <w:lang w:val="en-US"/>
        </w:rPr>
        <w:t>[9]</w:t>
      </w:r>
      <w:r>
        <w:rPr>
          <w:rFonts w:eastAsia="SimSun"/>
          <w:lang w:val="en-US"/>
        </w:rPr>
        <w:tab/>
        <w:t>3GPP TS 26.131: "</w:t>
      </w:r>
      <w:r w:rsidRPr="00AA37A1">
        <w:rPr>
          <w:rFonts w:eastAsia="SimSun"/>
          <w:lang w:val="en-US"/>
        </w:rPr>
        <w:t>Terminal acoustic characteristics for telephony; Requirements</w:t>
      </w:r>
      <w:r>
        <w:rPr>
          <w:rFonts w:eastAsia="SimSun"/>
          <w:lang w:val="en-US"/>
        </w:rPr>
        <w:t>"</w:t>
      </w:r>
    </w:p>
    <w:p w14:paraId="2F06606B" w14:textId="3B578746" w:rsidR="00A60023" w:rsidRPr="00A02D91" w:rsidRDefault="00AA37A1" w:rsidP="007A4735">
      <w:pPr>
        <w:pStyle w:val="EX"/>
        <w:rPr>
          <w:lang w:val="en-US"/>
        </w:rPr>
      </w:pPr>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p>
    <w:p w14:paraId="24ACB616" w14:textId="77777777" w:rsidR="00080512" w:rsidRPr="00A02D91" w:rsidRDefault="00080512">
      <w:pPr>
        <w:pStyle w:val="Heading1"/>
        <w:rPr>
          <w:lang w:val="en-US"/>
        </w:rPr>
      </w:pPr>
      <w:bookmarkStart w:id="41" w:name="_Toc143608860"/>
      <w:bookmarkStart w:id="42" w:name="_Toc148952289"/>
      <w:bookmarkStart w:id="43" w:name="_Toc148952466"/>
      <w:bookmarkStart w:id="44" w:name="_Toc150253122"/>
      <w:bookmarkStart w:id="45" w:name="_Toc156816596"/>
      <w:bookmarkStart w:id="46" w:name="_Toc156924486"/>
      <w:r w:rsidRPr="00A02D91">
        <w:rPr>
          <w:lang w:val="en-US"/>
        </w:rPr>
        <w:lastRenderedPageBreak/>
        <w:t>3</w:t>
      </w:r>
      <w:r w:rsidRPr="00A02D91">
        <w:rPr>
          <w:lang w:val="en-US"/>
        </w:rPr>
        <w:tab/>
        <w:t>Definitions</w:t>
      </w:r>
      <w:r w:rsidR="00602AEA" w:rsidRPr="00A02D91">
        <w:rPr>
          <w:lang w:val="en-US"/>
        </w:rPr>
        <w:t xml:space="preserve"> of terms, symbols and abbreviations</w:t>
      </w:r>
      <w:bookmarkEnd w:id="41"/>
      <w:bookmarkEnd w:id="42"/>
      <w:bookmarkEnd w:id="43"/>
      <w:bookmarkEnd w:id="44"/>
      <w:bookmarkEnd w:id="45"/>
      <w:bookmarkEnd w:id="46"/>
    </w:p>
    <w:p w14:paraId="6CBABCF9" w14:textId="77777777" w:rsidR="00080512" w:rsidRPr="00A02D91" w:rsidRDefault="00080512">
      <w:pPr>
        <w:pStyle w:val="Heading2"/>
        <w:rPr>
          <w:lang w:val="en-US"/>
        </w:rPr>
      </w:pPr>
      <w:bookmarkStart w:id="47" w:name="_Toc143608861"/>
      <w:bookmarkStart w:id="48" w:name="_Toc148952290"/>
      <w:bookmarkStart w:id="49" w:name="_Toc148952467"/>
      <w:bookmarkStart w:id="50" w:name="_Toc150253123"/>
      <w:bookmarkStart w:id="51" w:name="_Toc156816597"/>
      <w:bookmarkStart w:id="52" w:name="_Toc156924487"/>
      <w:r w:rsidRPr="00A02D91">
        <w:rPr>
          <w:lang w:val="en-US"/>
        </w:rPr>
        <w:t>3.1</w:t>
      </w:r>
      <w:r w:rsidRPr="00A02D91">
        <w:rPr>
          <w:lang w:val="en-US"/>
        </w:rPr>
        <w:tab/>
      </w:r>
      <w:r w:rsidR="002B6339" w:rsidRPr="00A02D91">
        <w:rPr>
          <w:lang w:val="en-US"/>
        </w:rPr>
        <w:t>Terms</w:t>
      </w:r>
      <w:bookmarkEnd w:id="47"/>
      <w:bookmarkEnd w:id="48"/>
      <w:bookmarkEnd w:id="49"/>
      <w:bookmarkEnd w:id="50"/>
      <w:bookmarkEnd w:id="51"/>
      <w:bookmarkEnd w:id="52"/>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53" w:name="_Toc143608862"/>
      <w:bookmarkStart w:id="54" w:name="_Toc148952291"/>
      <w:bookmarkStart w:id="55" w:name="_Toc148952468"/>
      <w:bookmarkStart w:id="56" w:name="_Toc150253124"/>
      <w:bookmarkStart w:id="57" w:name="_Toc156816598"/>
      <w:bookmarkStart w:id="58" w:name="_Toc156924488"/>
      <w:r w:rsidRPr="00A02D91">
        <w:rPr>
          <w:lang w:val="en-US"/>
        </w:rPr>
        <w:t>3.2</w:t>
      </w:r>
      <w:r w:rsidRPr="00A02D91">
        <w:rPr>
          <w:lang w:val="en-US"/>
        </w:rPr>
        <w:tab/>
        <w:t>Symbols</w:t>
      </w:r>
      <w:bookmarkEnd w:id="53"/>
      <w:bookmarkEnd w:id="54"/>
      <w:bookmarkEnd w:id="55"/>
      <w:bookmarkEnd w:id="56"/>
      <w:bookmarkEnd w:id="57"/>
      <w:bookmarkEnd w:id="58"/>
    </w:p>
    <w:p w14:paraId="5E81C5C1" w14:textId="77777777" w:rsidR="00080512" w:rsidRPr="00A02D91" w:rsidRDefault="00080512">
      <w:pPr>
        <w:pStyle w:val="Heading2"/>
        <w:rPr>
          <w:lang w:val="en-US"/>
        </w:rPr>
      </w:pPr>
      <w:bookmarkStart w:id="59" w:name="_Toc143608863"/>
      <w:bookmarkStart w:id="60" w:name="_Toc148952292"/>
      <w:bookmarkStart w:id="61" w:name="_Toc148952469"/>
      <w:bookmarkStart w:id="62" w:name="_Toc150253125"/>
      <w:bookmarkStart w:id="63" w:name="_Toc156816599"/>
      <w:bookmarkStart w:id="64" w:name="_Toc156924489"/>
      <w:r w:rsidRPr="00A02D91">
        <w:rPr>
          <w:lang w:val="en-US"/>
        </w:rPr>
        <w:t>3.3</w:t>
      </w:r>
      <w:r w:rsidRPr="00A02D91">
        <w:rPr>
          <w:lang w:val="en-US"/>
        </w:rPr>
        <w:tab/>
        <w:t>Abbreviations</w:t>
      </w:r>
      <w:bookmarkEnd w:id="59"/>
      <w:bookmarkEnd w:id="60"/>
      <w:bookmarkEnd w:id="61"/>
      <w:bookmarkEnd w:id="62"/>
      <w:bookmarkEnd w:id="63"/>
      <w:bookmarkEnd w:id="64"/>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65" w:name="clause4"/>
      <w:bookmarkStart w:id="66" w:name="_Toc3742461"/>
      <w:bookmarkStart w:id="67" w:name="_Toc148952293"/>
      <w:bookmarkStart w:id="68" w:name="_Toc148952470"/>
      <w:bookmarkStart w:id="69" w:name="_Toc150253126"/>
      <w:bookmarkStart w:id="70" w:name="_Toc156816600"/>
      <w:bookmarkStart w:id="71" w:name="_Toc143608864"/>
      <w:bookmarkStart w:id="72" w:name="_Toc156924490"/>
      <w:bookmarkEnd w:id="65"/>
      <w:r w:rsidRPr="0076026A">
        <w:t>3.4</w:t>
      </w:r>
      <w:r w:rsidRPr="0076026A">
        <w:tab/>
        <w:t>Mathematical Expressions</w:t>
      </w:r>
      <w:bookmarkEnd w:id="66"/>
      <w:bookmarkEnd w:id="67"/>
      <w:bookmarkEnd w:id="68"/>
      <w:bookmarkEnd w:id="69"/>
      <w:bookmarkEnd w:id="70"/>
      <w:bookmarkEnd w:id="72"/>
    </w:p>
    <w:p w14:paraId="267142A7" w14:textId="49AFC65B" w:rsidR="00640C33" w:rsidRDefault="00283D79" w:rsidP="00400FCD">
      <w:pPr>
        <w:pStyle w:val="Heading1"/>
      </w:pPr>
      <w:bookmarkStart w:id="73" w:name="_Toc3742462"/>
      <w:bookmarkStart w:id="74" w:name="_Toc148952294"/>
      <w:bookmarkStart w:id="75" w:name="_Toc148952471"/>
      <w:bookmarkStart w:id="76" w:name="_Toc150253127"/>
      <w:bookmarkStart w:id="77" w:name="_Toc156816601"/>
      <w:bookmarkStart w:id="78" w:name="_Toc156924491"/>
      <w:r w:rsidRPr="0076026A">
        <w:t>4</w:t>
      </w:r>
      <w:r w:rsidRPr="0076026A">
        <w:tab/>
        <w:t>General</w:t>
      </w:r>
      <w:bookmarkEnd w:id="73"/>
      <w:bookmarkEnd w:id="74"/>
      <w:bookmarkEnd w:id="75"/>
      <w:bookmarkEnd w:id="76"/>
      <w:bookmarkEnd w:id="77"/>
      <w:bookmarkEnd w:id="78"/>
    </w:p>
    <w:p w14:paraId="5250C83B" w14:textId="77777777" w:rsidR="00400FCD" w:rsidRPr="0076026A" w:rsidRDefault="00400FCD" w:rsidP="00400FCD">
      <w:pPr>
        <w:pStyle w:val="Heading2"/>
      </w:pPr>
      <w:bookmarkStart w:id="79" w:name="_Toc3742463"/>
      <w:bookmarkStart w:id="80" w:name="_Toc148952295"/>
      <w:bookmarkStart w:id="81" w:name="_Toc148952472"/>
      <w:bookmarkStart w:id="82" w:name="_Toc150253128"/>
      <w:bookmarkStart w:id="83" w:name="_Toc156816602"/>
      <w:bookmarkStart w:id="84" w:name="_Toc156924492"/>
      <w:r w:rsidRPr="0076026A">
        <w:t>4.1</w:t>
      </w:r>
      <w:r w:rsidRPr="0076026A">
        <w:tab/>
        <w:t>Introduction</w:t>
      </w:r>
      <w:bookmarkEnd w:id="79"/>
      <w:bookmarkEnd w:id="80"/>
      <w:bookmarkEnd w:id="81"/>
      <w:bookmarkEnd w:id="82"/>
      <w:bookmarkEnd w:id="83"/>
      <w:bookmarkEnd w:id="84"/>
    </w:p>
    <w:p w14:paraId="03911642" w14:textId="77777777" w:rsidR="001F49FD" w:rsidRDefault="001F49FD" w:rsidP="001F49FD">
      <w:bookmarkStart w:id="85" w:name="_Toc148952296"/>
      <w:bookmarkStart w:id="86"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3E9BD426"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[4]</w:t>
      </w:r>
      <w:r>
        <w:t xml:space="preserve"> in detail), which</w:t>
      </w:r>
      <w:r w:rsidRPr="0076026A">
        <w:t xml:space="preserve"> can </w:t>
      </w:r>
      <w:r>
        <w:t xml:space="preserve">also decode EVS </w:t>
      </w:r>
      <w:r w:rsidR="009F7E1F">
        <w:t>[5]</w:t>
      </w:r>
      <w:r w:rsidRPr="0076026A">
        <w:t xml:space="preserve"> </w:t>
      </w:r>
      <w:r>
        <w:t xml:space="preserve">and </w:t>
      </w:r>
      <w:r w:rsidRPr="0076026A">
        <w:t xml:space="preserve">AMR-WB </w:t>
      </w:r>
      <w:r w:rsidR="009F7E1F">
        <w:t>[6]</w:t>
      </w:r>
      <w:r w:rsidRPr="0076026A">
        <w:t xml:space="preserve">. </w:t>
      </w:r>
      <w:r>
        <w:t>The described solution is</w:t>
      </w:r>
      <w:r w:rsidRPr="0076026A">
        <w:t xml:space="preserve"> </w:t>
      </w:r>
      <w:r>
        <w:t xml:space="preserve">based on </w:t>
      </w:r>
      <w:r w:rsidR="009F7E1F">
        <w:t>[8]</w:t>
      </w:r>
      <w:r>
        <w:t xml:space="preserve">, which has been </w:t>
      </w:r>
      <w:r w:rsidRPr="0076026A">
        <w:t xml:space="preserve">optimized for the Multimedia Telephony Service for IMS (MTSI) and fulfils the requirements for delay and jitter-induced concealment operations set in </w:t>
      </w:r>
      <w:r w:rsidR="009F7E1F">
        <w:t>[7]</w:t>
      </w:r>
      <w:r w:rsidRPr="0076026A">
        <w:t>.</w:t>
      </w:r>
      <w:r>
        <w:t xml:space="preserve"> Main differences to </w:t>
      </w:r>
      <w:r w:rsidR="009F7E1F">
        <w:t>[8]</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87" w:name="_Toc150253129"/>
      <w:bookmarkStart w:id="88" w:name="_Toc156816603"/>
      <w:bookmarkStart w:id="89" w:name="_Toc156924493"/>
      <w:r>
        <w:t>4.2</w:t>
      </w:r>
      <w:r>
        <w:tab/>
      </w:r>
      <w:r w:rsidRPr="0076026A">
        <w:t>Packet-based communications</w:t>
      </w:r>
      <w:bookmarkEnd w:id="85"/>
      <w:bookmarkEnd w:id="86"/>
      <w:bookmarkEnd w:id="87"/>
      <w:bookmarkEnd w:id="88"/>
      <w:bookmarkEnd w:id="89"/>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 xml:space="preserve">The defined adaptive Jitter Buffer Management (JBM) solution reflects the above mentioned trade-offs. While attempting to minimize packet losses, the JBM algorithm in the receiver also keeps track of the delay in packet delivery </w:t>
      </w:r>
      <w:r w:rsidRPr="0076026A">
        <w:lastRenderedPageBreak/>
        <w:t>as a result of the buffering. The JBM solution suitably adjusts the depth of the de-jitter buffer in order to achieve the trade-off between delay and late losses.</w:t>
      </w:r>
    </w:p>
    <w:p w14:paraId="122B6C83" w14:textId="7B269602" w:rsidR="00400FCD" w:rsidRPr="0076026A" w:rsidRDefault="00400FCD" w:rsidP="00400FCD">
      <w:pPr>
        <w:pStyle w:val="Heading2"/>
      </w:pPr>
      <w:bookmarkStart w:id="90" w:name="_Toc148952297"/>
      <w:bookmarkStart w:id="91" w:name="_Toc148952474"/>
      <w:bookmarkStart w:id="92" w:name="_Toc150253130"/>
      <w:bookmarkStart w:id="93" w:name="_Toc156816604"/>
      <w:bookmarkStart w:id="94" w:name="_Toc156924494"/>
      <w:r>
        <w:t>4.3</w:t>
      </w:r>
      <w:r>
        <w:tab/>
      </w:r>
      <w:r w:rsidR="58B42576">
        <w:t>IVAS</w:t>
      </w:r>
      <w:r>
        <w:t xml:space="preserve"> Receiver architecture overview</w:t>
      </w:r>
      <w:bookmarkEnd w:id="90"/>
      <w:bookmarkEnd w:id="91"/>
      <w:bookmarkEnd w:id="92"/>
      <w:bookmarkEnd w:id="93"/>
      <w:bookmarkEnd w:id="94"/>
    </w:p>
    <w:p w14:paraId="28A09529" w14:textId="45F2AF83"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w:t>
      </w:r>
      <w:r w:rsidR="00B93718">
        <w:t xml:space="preserve">n </w:t>
      </w:r>
      <w:r w:rsidR="00971901">
        <w:t xml:space="preserve">clause 4.3 in </w:t>
      </w:r>
      <w:r w:rsidR="009F7E1F">
        <w:t>[8]</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09119CCE" w:rsidR="00400FCD" w:rsidRPr="0076026A" w:rsidRDefault="00400FCD" w:rsidP="00400FCD">
      <w:r w:rsidRPr="0076026A">
        <w:t>Figure 1</w:t>
      </w:r>
      <w:r w:rsidR="00C90236">
        <w:t xml:space="preserve"> in</w:t>
      </w:r>
      <w:r w:rsidRPr="0076026A">
        <w:t xml:space="preserve"> </w:t>
      </w:r>
      <w:r w:rsidR="009F7E1F">
        <w:t>[8]</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9F7E1F">
        <w:t>[4]</w:t>
      </w:r>
      <w:r w:rsidRPr="0076026A">
        <w:t xml:space="preserve">, and the Acoustic Frontend </w:t>
      </w:r>
      <w:r w:rsidR="009F7E1F">
        <w:t>[9]</w:t>
      </w:r>
      <w:r w:rsidR="00C90236">
        <w:t xml:space="preserve"> and </w:t>
      </w:r>
      <w:r w:rsidR="00300C0C">
        <w:t>[10]</w:t>
      </w:r>
      <w:r w:rsidRPr="0076026A">
        <w:t xml:space="preserve">. The modules for Modem and Acoustic Frontend are outside the scope of </w:t>
      </w:r>
      <w:r>
        <w:t>the present</w:t>
      </w:r>
      <w:r w:rsidRPr="0076026A">
        <w:t xml:space="preserve"> document. The implementation of the RTP Depacker is outlined in </w:t>
      </w:r>
      <w:r w:rsidR="009F7E1F">
        <w:t>[8]</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7547ACD8"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7A0442">
        <w:t>6.2.7.3</w:t>
      </w:r>
      <w:r w:rsidR="00394CA0">
        <w:t xml:space="preserve"> </w:t>
      </w:r>
      <w:r w:rsidR="009F7E1F">
        <w:t>[4]</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95" w:name="_Toc3742466"/>
      <w:bookmarkStart w:id="96" w:name="_Toc148952298"/>
      <w:bookmarkStart w:id="97" w:name="_Toc148952475"/>
      <w:bookmarkStart w:id="98" w:name="_Toc150253131"/>
      <w:bookmarkStart w:id="99" w:name="_Toc156816605"/>
      <w:bookmarkStart w:id="100" w:name="_Toc156924495"/>
      <w:r w:rsidRPr="0076026A">
        <w:t>5</w:t>
      </w:r>
      <w:r w:rsidRPr="0076026A">
        <w:tab/>
        <w:t>Jitter Buffer Management</w:t>
      </w:r>
      <w:bookmarkEnd w:id="95"/>
      <w:bookmarkEnd w:id="96"/>
      <w:bookmarkEnd w:id="97"/>
      <w:bookmarkEnd w:id="98"/>
      <w:bookmarkEnd w:id="99"/>
      <w:bookmarkEnd w:id="100"/>
    </w:p>
    <w:p w14:paraId="7D37AC61" w14:textId="77777777" w:rsidR="00283D79" w:rsidRDefault="00283D79" w:rsidP="00283D79">
      <w:pPr>
        <w:pStyle w:val="Heading2"/>
      </w:pPr>
      <w:bookmarkStart w:id="101" w:name="_Toc3742467"/>
      <w:bookmarkStart w:id="102" w:name="_Toc148952299"/>
      <w:bookmarkStart w:id="103" w:name="_Toc148952476"/>
      <w:bookmarkStart w:id="104" w:name="_Toc150253132"/>
      <w:bookmarkStart w:id="105" w:name="_Toc156816606"/>
      <w:bookmarkStart w:id="106" w:name="_Toc156924496"/>
      <w:r w:rsidRPr="0076026A">
        <w:t>5.1</w:t>
      </w:r>
      <w:r w:rsidRPr="0076026A">
        <w:tab/>
        <w:t>Overview</w:t>
      </w:r>
      <w:bookmarkEnd w:id="101"/>
      <w:bookmarkEnd w:id="102"/>
      <w:bookmarkEnd w:id="103"/>
      <w:bookmarkEnd w:id="104"/>
      <w:bookmarkEnd w:id="105"/>
      <w:bookmarkEnd w:id="106"/>
    </w:p>
    <w:p w14:paraId="2F052C17" w14:textId="77777777" w:rsidR="006642EF" w:rsidRDefault="00400FCD" w:rsidP="00400FCD">
      <w:r w:rsidRPr="0076026A">
        <w:t xml:space="preserve">Jitter Buffer Management (JBM) includes the jitter estimation, control and jitter buffer adaptation algorithm to manage the inter-arrival jitter of the incoming packet stream. </w:t>
      </w:r>
    </w:p>
    <w:p w14:paraId="13F10B78" w14:textId="02BC4C30" w:rsidR="006642EF" w:rsidRPr="00E553EC" w:rsidRDefault="006642EF" w:rsidP="006642EF">
      <w:pPr>
        <w:rPr>
          <w:rFonts w:eastAsia="Arial" w:cs="Arial"/>
        </w:rPr>
      </w:pPr>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p>
    <w:p w14:paraId="266461B1" w14:textId="59BEC504" w:rsidR="00400FCD" w:rsidRPr="0076026A" w:rsidRDefault="00400FCD" w:rsidP="00400FCD">
      <w:r w:rsidRPr="0076026A">
        <w:t xml:space="preserve">The entire solution for </w:t>
      </w:r>
      <w:r w:rsidR="006642EF">
        <w:t>IVAS</w:t>
      </w:r>
      <w:r w:rsidRPr="0076026A">
        <w:t xml:space="preserve"> consists of the following components</w:t>
      </w:r>
      <w:r w:rsidR="00261C85">
        <w:t>, as depicted in Figure 1</w:t>
      </w:r>
      <w:r w:rsidRPr="0076026A">
        <w:t>:</w:t>
      </w:r>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06990F89" w:rsidR="00400FCD" w:rsidRPr="0076026A" w:rsidRDefault="00400FCD" w:rsidP="00400FCD">
      <w:pPr>
        <w:pStyle w:val="B1"/>
      </w:pPr>
      <w:r>
        <w:lastRenderedPageBreak/>
        <w:t>-</w:t>
      </w:r>
      <w:r>
        <w:tab/>
      </w:r>
      <w:r w:rsidRPr="0076026A">
        <w:t>De-jitter Buffer (</w:t>
      </w:r>
      <w:r>
        <w:t>clause</w:t>
      </w:r>
      <w:r w:rsidRPr="0076026A">
        <w:t xml:space="preserve"> 5.6) to store the extracted </w:t>
      </w:r>
      <w:r w:rsidR="00555154">
        <w:t>IVAS</w:t>
      </w:r>
      <w:r w:rsidR="00555154" w:rsidRPr="0076026A">
        <w:t xml:space="preserve"> </w:t>
      </w:r>
      <w:r w:rsidRPr="0076026A">
        <w:t>speech frames before decoding and to perform frame-based adaptation</w:t>
      </w:r>
    </w:p>
    <w:p w14:paraId="0901A2D1" w14:textId="7F0CE77A"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[4]</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3A11367B" w:rsidR="00520661" w:rsidRDefault="00520661" w:rsidP="00400FCD">
      <w:pPr>
        <w:pStyle w:val="B1"/>
      </w:pPr>
      <w:r>
        <w:t>-</w:t>
      </w:r>
      <w:r>
        <w:tab/>
        <w:t xml:space="preserve">Metadata Adaptation </w:t>
      </w:r>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r>
        <w:t xml:space="preserve">) </w:t>
      </w:r>
      <w:r w:rsidR="00D777ED">
        <w:t xml:space="preserve">and clause 5.6 of the present document </w:t>
      </w:r>
      <w:r>
        <w:t>to perform adapation for meta data for fitting to time-warped signals</w:t>
      </w:r>
    </w:p>
    <w:p w14:paraId="5D0B6CEB" w14:textId="2EC668EA" w:rsidR="00D777ED" w:rsidRDefault="00D777ED" w:rsidP="00D777ED">
      <w:pPr>
        <w:pStyle w:val="B1"/>
      </w:pPr>
      <w:r>
        <w:t>-</w:t>
      </w:r>
      <w:r>
        <w:tab/>
        <w:t xml:space="preserve">Reconstruction and Rendering </w:t>
      </w:r>
      <w:r w:rsidR="009F7E1F">
        <w:t>[4]</w:t>
      </w:r>
      <w:r>
        <w:t xml:space="preserve"> (clause</w:t>
      </w:r>
      <w:r w:rsidR="00072747">
        <w:t>s 6 and</w:t>
      </w:r>
      <w:r>
        <w:t xml:space="preserve"> 7) and clause 5.</w:t>
      </w:r>
      <w:r w:rsidR="00D53269">
        <w:t>5</w:t>
      </w:r>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0CB3B579" w:rsidR="00400FCD" w:rsidRPr="0076026A" w:rsidRDefault="00400FCD" w:rsidP="00400FCD">
      <w:pPr>
        <w:pStyle w:val="TF"/>
      </w:pPr>
      <w:r w:rsidRPr="0076026A">
        <w:t xml:space="preserve">Figure </w:t>
      </w:r>
      <w:r w:rsidR="00D72D3B">
        <w:t>1</w:t>
      </w:r>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107" w:name="_Toc148952300"/>
      <w:bookmarkStart w:id="108" w:name="_Toc148952477"/>
      <w:bookmarkStart w:id="109" w:name="_Toc150253133"/>
      <w:bookmarkStart w:id="110" w:name="_Toc156816607"/>
      <w:bookmarkStart w:id="111" w:name="_Toc156924497"/>
      <w:r w:rsidRPr="0076026A">
        <w:t>5.2</w:t>
      </w:r>
      <w:r w:rsidRPr="0076026A">
        <w:tab/>
        <w:t>Depacketization of RTP packets (informative)</w:t>
      </w:r>
      <w:bookmarkEnd w:id="107"/>
      <w:bookmarkEnd w:id="108"/>
      <w:bookmarkEnd w:id="109"/>
      <w:bookmarkEnd w:id="110"/>
      <w:bookmarkEnd w:id="111"/>
    </w:p>
    <w:p w14:paraId="6F7D52CC" w14:textId="4CF5ECD0"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w:t>
      </w:r>
      <w:r w:rsidR="009F7E1F">
        <w:t>[8]</w:t>
      </w:r>
      <w:r w:rsidR="00111047">
        <w:t>.</w:t>
      </w:r>
      <w:r w:rsidR="005E218F">
        <w:t xml:space="preserve"> Packetization rules for IVAS are defined in Annex A of [4].</w:t>
      </w:r>
    </w:p>
    <w:p w14:paraId="35DE52F2" w14:textId="77777777" w:rsidR="00400FCD" w:rsidRPr="0076026A" w:rsidRDefault="00400FCD" w:rsidP="00400FCD">
      <w:pPr>
        <w:pStyle w:val="Heading2"/>
      </w:pPr>
      <w:bookmarkStart w:id="112" w:name="_Toc148952301"/>
      <w:bookmarkStart w:id="113" w:name="_Toc148952478"/>
      <w:bookmarkStart w:id="114" w:name="_Toc150253134"/>
      <w:bookmarkStart w:id="115" w:name="_Toc156816608"/>
      <w:bookmarkStart w:id="116" w:name="_Toc156924498"/>
      <w:r w:rsidRPr="0076026A">
        <w:t>5.3</w:t>
      </w:r>
      <w:r w:rsidRPr="0076026A">
        <w:tab/>
        <w:t>Network Jitter Analysis and Delay Estimation</w:t>
      </w:r>
      <w:bookmarkEnd w:id="112"/>
      <w:bookmarkEnd w:id="113"/>
      <w:bookmarkEnd w:id="114"/>
      <w:bookmarkEnd w:id="115"/>
      <w:bookmarkEnd w:id="116"/>
    </w:p>
    <w:p w14:paraId="252725E1" w14:textId="118ABE42" w:rsidR="00111047" w:rsidRDefault="00111047" w:rsidP="00400FCD">
      <w:r>
        <w:t xml:space="preserve">The network jitter analysis and delay estimation for IVAS is identical to EVS, which is specified in </w:t>
      </w:r>
      <w:r w:rsidR="009F7E1F">
        <w:t>[8]</w:t>
      </w:r>
      <w:r>
        <w:t>, clause 5.3.</w:t>
      </w:r>
    </w:p>
    <w:p w14:paraId="2E0FD226" w14:textId="77777777" w:rsidR="00843089" w:rsidRDefault="00843089" w:rsidP="00843089">
      <w:pPr>
        <w:pStyle w:val="Heading2"/>
      </w:pPr>
      <w:bookmarkStart w:id="117" w:name="_Toc3742475"/>
      <w:bookmarkStart w:id="118" w:name="_Toc148952484"/>
      <w:bookmarkStart w:id="119" w:name="_Toc150253135"/>
      <w:bookmarkStart w:id="120" w:name="_Toc156816609"/>
      <w:bookmarkStart w:id="121" w:name="_Toc3742477"/>
      <w:bookmarkStart w:id="122" w:name="_Toc148952307"/>
      <w:bookmarkStart w:id="123" w:name="_Toc3742483"/>
      <w:bookmarkStart w:id="124" w:name="_Toc156924499"/>
      <w:r w:rsidRPr="0076026A">
        <w:lastRenderedPageBreak/>
        <w:t>5.4</w:t>
      </w:r>
      <w:r w:rsidRPr="0076026A">
        <w:tab/>
        <w:t>Adaptation Control Logic</w:t>
      </w:r>
      <w:bookmarkEnd w:id="117"/>
      <w:bookmarkEnd w:id="118"/>
      <w:bookmarkEnd w:id="119"/>
      <w:bookmarkEnd w:id="120"/>
      <w:bookmarkEnd w:id="124"/>
    </w:p>
    <w:p w14:paraId="2FFDD08D" w14:textId="77777777" w:rsidR="00843089" w:rsidRDefault="00843089" w:rsidP="00843089">
      <w:pPr>
        <w:pStyle w:val="Heading3"/>
      </w:pPr>
      <w:bookmarkStart w:id="125" w:name="_Toc3742476"/>
      <w:bookmarkStart w:id="126" w:name="_Toc148952485"/>
      <w:bookmarkStart w:id="127" w:name="_Toc150253136"/>
      <w:bookmarkStart w:id="128" w:name="_Toc156816610"/>
      <w:bookmarkStart w:id="129" w:name="_Toc156924500"/>
      <w:r w:rsidRPr="0076026A">
        <w:t>5.4.1</w:t>
      </w:r>
      <w:r w:rsidRPr="0076026A">
        <w:tab/>
        <w:t>Control Logic</w:t>
      </w:r>
      <w:bookmarkEnd w:id="125"/>
      <w:bookmarkEnd w:id="126"/>
      <w:bookmarkEnd w:id="127"/>
      <w:bookmarkEnd w:id="128"/>
      <w:bookmarkEnd w:id="129"/>
    </w:p>
    <w:p w14:paraId="298BE3B3" w14:textId="12B1A386" w:rsidR="00392EDF" w:rsidRPr="00392EDF" w:rsidRDefault="00392EDF" w:rsidP="00392EDF">
      <w:r>
        <w:t xml:space="preserve">The control logic is identical to EVS. The operation is described in clause 5.4.1 of </w:t>
      </w:r>
      <w:r w:rsidR="009F7E1F">
        <w:t>[8]</w:t>
      </w:r>
      <w:r>
        <w:t>.</w:t>
      </w:r>
    </w:p>
    <w:p w14:paraId="1C9AA478" w14:textId="77777777" w:rsidR="00022C0E" w:rsidRPr="0076026A" w:rsidRDefault="00022C0E" w:rsidP="00022C0E">
      <w:pPr>
        <w:pStyle w:val="Heading3"/>
      </w:pPr>
      <w:bookmarkStart w:id="130" w:name="_Toc148952486"/>
      <w:bookmarkStart w:id="131" w:name="_Toc150253137"/>
      <w:bookmarkStart w:id="132" w:name="_Toc156816611"/>
      <w:bookmarkStart w:id="133" w:name="_Toc156924501"/>
      <w:r w:rsidRPr="0076026A">
        <w:t>5.4.2</w:t>
      </w:r>
      <w:r w:rsidRPr="0076026A">
        <w:tab/>
        <w:t>Frame-based adaptation</w:t>
      </w:r>
      <w:bookmarkEnd w:id="121"/>
      <w:bookmarkEnd w:id="122"/>
      <w:bookmarkEnd w:id="130"/>
      <w:bookmarkEnd w:id="131"/>
      <w:bookmarkEnd w:id="132"/>
      <w:bookmarkEnd w:id="133"/>
    </w:p>
    <w:p w14:paraId="73A4569F" w14:textId="77777777" w:rsidR="00022C0E" w:rsidRPr="0076026A" w:rsidRDefault="00022C0E" w:rsidP="00022C0E">
      <w:pPr>
        <w:pStyle w:val="Heading4"/>
      </w:pPr>
      <w:bookmarkStart w:id="134" w:name="_Toc3742478"/>
      <w:bookmarkStart w:id="135" w:name="_Toc148952308"/>
      <w:bookmarkStart w:id="136" w:name="_Toc148952487"/>
      <w:bookmarkStart w:id="137" w:name="_Toc150253138"/>
      <w:bookmarkStart w:id="138" w:name="_Toc156816612"/>
      <w:bookmarkStart w:id="139" w:name="_Toc156924502"/>
      <w:r w:rsidRPr="0076026A">
        <w:t>5.4.2.1</w:t>
      </w:r>
      <w:r w:rsidRPr="0076026A">
        <w:tab/>
        <w:t>General</w:t>
      </w:r>
      <w:bookmarkEnd w:id="134"/>
      <w:bookmarkEnd w:id="135"/>
      <w:bookmarkEnd w:id="136"/>
      <w:bookmarkEnd w:id="137"/>
      <w:bookmarkEnd w:id="138"/>
      <w:bookmarkEnd w:id="139"/>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40" w:name="_Toc3742479"/>
      <w:bookmarkStart w:id="141" w:name="_Toc148952309"/>
      <w:bookmarkStart w:id="142" w:name="_Toc148952488"/>
      <w:bookmarkStart w:id="143" w:name="_Toc150253139"/>
      <w:bookmarkStart w:id="144" w:name="_Toc156816613"/>
      <w:bookmarkStart w:id="145" w:name="_Toc156924503"/>
      <w:r w:rsidRPr="0076026A">
        <w:t>5.4.2.2</w:t>
      </w:r>
      <w:r w:rsidRPr="0076026A">
        <w:tab/>
        <w:t>Insertion of Concealed Frames</w:t>
      </w:r>
      <w:bookmarkEnd w:id="140"/>
      <w:bookmarkEnd w:id="141"/>
      <w:bookmarkEnd w:id="142"/>
      <w:bookmarkEnd w:id="143"/>
      <w:bookmarkEnd w:id="144"/>
      <w:bookmarkEnd w:id="145"/>
    </w:p>
    <w:p w14:paraId="6B6C4EB3" w14:textId="43DB1256" w:rsidR="00392EDF" w:rsidRPr="0076026A" w:rsidRDefault="00392EDF" w:rsidP="00392EDF">
      <w:bookmarkStart w:id="146" w:name="_Toc3742480"/>
      <w:bookmarkStart w:id="147" w:name="_Toc148952310"/>
      <w:bookmarkStart w:id="148" w:name="_Toc148952489"/>
      <w:r>
        <w:t xml:space="preserve">Insertion of concealed frames identical to EVS. The operation is described in clause 5.4.2.2 of </w:t>
      </w:r>
      <w:r w:rsidR="009F7E1F">
        <w:t>[8]</w:t>
      </w:r>
      <w:r>
        <w:t>.</w:t>
      </w:r>
    </w:p>
    <w:p w14:paraId="6BED6298" w14:textId="77777777" w:rsidR="00022C0E" w:rsidRPr="0076026A" w:rsidRDefault="00022C0E" w:rsidP="00022C0E">
      <w:pPr>
        <w:pStyle w:val="Heading4"/>
      </w:pPr>
      <w:bookmarkStart w:id="149" w:name="_Toc150253140"/>
      <w:bookmarkStart w:id="150" w:name="_Toc156816614"/>
      <w:bookmarkStart w:id="151" w:name="_Toc156924504"/>
      <w:r w:rsidRPr="0076026A">
        <w:t>5.4.2.3</w:t>
      </w:r>
      <w:r w:rsidRPr="0076026A">
        <w:tab/>
        <w:t>Frame Dropping</w:t>
      </w:r>
      <w:bookmarkEnd w:id="146"/>
      <w:bookmarkEnd w:id="147"/>
      <w:bookmarkEnd w:id="148"/>
      <w:bookmarkEnd w:id="149"/>
      <w:bookmarkEnd w:id="150"/>
      <w:bookmarkEnd w:id="151"/>
    </w:p>
    <w:p w14:paraId="304F740E" w14:textId="465B5218" w:rsidR="00392EDF" w:rsidRPr="0076026A" w:rsidRDefault="00392EDF" w:rsidP="00392EDF">
      <w:r>
        <w:t xml:space="preserve">Frame dropping is identical to EVS. The operation is described in clause 5.4.2.3 of </w:t>
      </w:r>
      <w:r w:rsidR="009F7E1F">
        <w:t>[8]</w:t>
      </w:r>
      <w:r>
        <w:t>.</w:t>
      </w:r>
    </w:p>
    <w:p w14:paraId="7325DC4D" w14:textId="77777777" w:rsidR="00022C0E" w:rsidRPr="0076026A" w:rsidRDefault="00022C0E" w:rsidP="00022C0E">
      <w:pPr>
        <w:pStyle w:val="Heading4"/>
      </w:pPr>
      <w:bookmarkStart w:id="152" w:name="_Toc3742481"/>
      <w:bookmarkStart w:id="153" w:name="_Toc148952311"/>
      <w:bookmarkStart w:id="154" w:name="_Toc148952490"/>
      <w:bookmarkStart w:id="155" w:name="_Toc150253141"/>
      <w:bookmarkStart w:id="156" w:name="_Toc156816615"/>
      <w:bookmarkStart w:id="157" w:name="_Toc156924505"/>
      <w:r w:rsidRPr="0076026A">
        <w:t>5.4.2.4</w:t>
      </w:r>
      <w:r w:rsidRPr="0076026A">
        <w:tab/>
        <w:t>Comfort Noise Insertion in DTX</w:t>
      </w:r>
      <w:bookmarkEnd w:id="152"/>
      <w:bookmarkEnd w:id="153"/>
      <w:bookmarkEnd w:id="154"/>
      <w:bookmarkEnd w:id="155"/>
      <w:bookmarkEnd w:id="156"/>
      <w:bookmarkEnd w:id="157"/>
    </w:p>
    <w:p w14:paraId="0E8175F4" w14:textId="38694F4A"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[8]</w:t>
      </w:r>
      <w:r>
        <w:t>.</w:t>
      </w:r>
    </w:p>
    <w:p w14:paraId="1796CE69" w14:textId="77777777" w:rsidR="00022C0E" w:rsidRPr="0076026A" w:rsidRDefault="00022C0E" w:rsidP="00022C0E">
      <w:pPr>
        <w:pStyle w:val="Heading4"/>
      </w:pPr>
      <w:bookmarkStart w:id="158" w:name="_Toc3742482"/>
      <w:bookmarkStart w:id="159" w:name="_Toc148952312"/>
      <w:bookmarkStart w:id="160" w:name="_Toc148952491"/>
      <w:bookmarkStart w:id="161" w:name="_Toc150253142"/>
      <w:bookmarkStart w:id="162" w:name="_Toc156816616"/>
      <w:bookmarkStart w:id="163" w:name="_Toc156924506"/>
      <w:r w:rsidRPr="0076026A">
        <w:t>5.4.2.5</w:t>
      </w:r>
      <w:r w:rsidRPr="0076026A">
        <w:tab/>
        <w:t>Comfort Noise Deletion in DTX</w:t>
      </w:r>
      <w:bookmarkEnd w:id="158"/>
      <w:bookmarkEnd w:id="159"/>
      <w:bookmarkEnd w:id="160"/>
      <w:bookmarkEnd w:id="161"/>
      <w:bookmarkEnd w:id="162"/>
      <w:bookmarkEnd w:id="163"/>
    </w:p>
    <w:p w14:paraId="7406D70B" w14:textId="3B13AB4A" w:rsidR="00392EDF" w:rsidRPr="0076026A" w:rsidRDefault="00392EDF" w:rsidP="00392EDF">
      <w:bookmarkStart w:id="164" w:name="_Toc148952313"/>
      <w:bookmarkStart w:id="165" w:name="_Toc148952492"/>
      <w:r>
        <w:t xml:space="preserve">Comfort Noise deletion in DTX is identical to EVS. The operation is described in clause 5.4.2.5 of </w:t>
      </w:r>
      <w:r w:rsidR="009F7E1F">
        <w:t>[8]</w:t>
      </w:r>
      <w:r>
        <w:t>.</w:t>
      </w:r>
    </w:p>
    <w:p w14:paraId="32A6A707" w14:textId="77777777" w:rsidR="00283D79" w:rsidRDefault="00283D79" w:rsidP="00283D79">
      <w:pPr>
        <w:pStyle w:val="Heading3"/>
      </w:pPr>
      <w:bookmarkStart w:id="166" w:name="_Toc150253143"/>
      <w:bookmarkStart w:id="167" w:name="_Toc156816617"/>
      <w:bookmarkStart w:id="168" w:name="_Toc156924507"/>
      <w:r w:rsidRPr="0076026A">
        <w:t>5.4.3</w:t>
      </w:r>
      <w:r w:rsidRPr="0076026A">
        <w:tab/>
        <w:t>Signal-based adaptation</w:t>
      </w:r>
      <w:bookmarkEnd w:id="123"/>
      <w:bookmarkEnd w:id="164"/>
      <w:bookmarkEnd w:id="165"/>
      <w:bookmarkEnd w:id="166"/>
      <w:bookmarkEnd w:id="167"/>
      <w:bookmarkEnd w:id="168"/>
    </w:p>
    <w:p w14:paraId="2F8450D6" w14:textId="4780C376"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[8]</w:t>
      </w:r>
      <w:r w:rsidR="00392EDF">
        <w:t>, clause 5.4.3</w:t>
      </w:r>
      <w:r>
        <w:t>.</w:t>
      </w:r>
      <w:r w:rsidR="00392EDF">
        <w:t xml:space="preserve"> IVAS </w:t>
      </w:r>
      <w:r w:rsidR="00520661">
        <w:t xml:space="preserve">extends this time-scale modification to work on multi-channel signals. This is specified in </w:t>
      </w:r>
      <w:r w:rsidR="009F7E1F">
        <w:t>[4]</w:t>
      </w:r>
      <w:r w:rsidR="00520661">
        <w:t xml:space="preserve">, clause </w:t>
      </w:r>
      <w:r w:rsidR="00242D3C">
        <w:t>6.2.7.3</w:t>
      </w:r>
      <w:r w:rsidR="00520661">
        <w:t>.</w:t>
      </w:r>
    </w:p>
    <w:p w14:paraId="60B36B38" w14:textId="31D760AE" w:rsidR="0021173F" w:rsidRPr="00C47422" w:rsidRDefault="0021173F" w:rsidP="00C47422">
      <w:r>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p>
    <w:p w14:paraId="08D0C209" w14:textId="0435B392" w:rsidR="00CD4A02" w:rsidRDefault="00283D79" w:rsidP="00283D79">
      <w:pPr>
        <w:pStyle w:val="Heading2"/>
      </w:pPr>
      <w:bookmarkStart w:id="169" w:name="_Toc3742491"/>
      <w:bookmarkStart w:id="170" w:name="_Toc148952314"/>
      <w:bookmarkStart w:id="171" w:name="_Toc148952493"/>
      <w:bookmarkStart w:id="172" w:name="_Toc150253144"/>
      <w:bookmarkStart w:id="173" w:name="_Toc156816618"/>
      <w:bookmarkStart w:id="174" w:name="_Toc156924508"/>
      <w:r w:rsidRPr="0076026A">
        <w:t>5.5</w:t>
      </w:r>
      <w:r w:rsidRPr="0076026A">
        <w:tab/>
      </w:r>
      <w:bookmarkEnd w:id="169"/>
      <w:bookmarkEnd w:id="170"/>
      <w:bookmarkEnd w:id="171"/>
      <w:bookmarkEnd w:id="172"/>
      <w:r w:rsidR="00A84A6A">
        <w:t>Reconstructed signal output</w:t>
      </w:r>
      <w:bookmarkEnd w:id="173"/>
      <w:bookmarkEnd w:id="174"/>
    </w:p>
    <w:p w14:paraId="4A3F482C" w14:textId="17F63444" w:rsidR="006A1341" w:rsidRPr="006A1341" w:rsidRDefault="004F102D" w:rsidP="003448E9">
      <w:pPr>
        <w:pStyle w:val="Heading3"/>
      </w:pPr>
      <w:bookmarkStart w:id="175" w:name="_Toc156816619"/>
      <w:bookmarkStart w:id="176" w:name="_Toc156924509"/>
      <w:r>
        <w:t>5.5.1</w:t>
      </w:r>
      <w:r w:rsidR="008F709A">
        <w:tab/>
      </w:r>
      <w:r w:rsidR="006A5564">
        <w:t>General</w:t>
      </w:r>
      <w:bookmarkEnd w:id="175"/>
      <w:bookmarkEnd w:id="176"/>
    </w:p>
    <w:p w14:paraId="592339E5" w14:textId="5B3FE15A" w:rsidR="00ED5D85" w:rsidRDefault="00CF0C27" w:rsidP="00CF0C27">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p>
    <w:p w14:paraId="1729F157" w14:textId="77777777" w:rsidR="00F85761" w:rsidRDefault="00927BCF" w:rsidP="003448E9">
      <w:pPr>
        <w:pStyle w:val="TH"/>
        <w:rPr>
          <w:noProof/>
        </w:rPr>
      </w:pPr>
      <w:r>
        <w:rPr>
          <w:noProof/>
        </w:rPr>
        <w:object w:dxaOrig="11506" w:dyaOrig="3285" w14:anchorId="3705E2F4">
          <v:shape id="_x0000_i1025" type="#_x0000_t75" alt="" style="width:482pt;height:137pt;mso-width-percent:0;mso-height-percent:0;mso-width-percent:0;mso-height-percent:0" o:ole="">
            <v:imagedata r:id="rId16" o:title=""/>
          </v:shape>
          <o:OLEObject Type="Embed" ProgID="Visio.Drawing.15" ShapeID="_x0000_i1025" DrawAspect="Content" ObjectID="_1767537322" r:id="rId17"/>
        </w:object>
      </w:r>
    </w:p>
    <w:p w14:paraId="2798FDB7" w14:textId="62B00E85" w:rsidR="003C3020" w:rsidRPr="0076026A" w:rsidRDefault="003C3020" w:rsidP="003C3020">
      <w:pPr>
        <w:pStyle w:val="TF"/>
      </w:pPr>
      <w:r w:rsidRPr="0076026A">
        <w:t xml:space="preserve">Figure 2: </w:t>
      </w:r>
      <w:r w:rsidR="007174FF">
        <w:t xml:space="preserve">Reconstructed </w:t>
      </w:r>
      <w:r w:rsidR="00D97D47">
        <w:t xml:space="preserve">Signal </w:t>
      </w:r>
      <w:r w:rsidR="007174FF">
        <w:t>Output</w:t>
      </w:r>
    </w:p>
    <w:p w14:paraId="4E186DDB" w14:textId="6CE358A0" w:rsidR="00CD4A02" w:rsidRDefault="00CD4A02" w:rsidP="00CD4A02">
      <w:pPr>
        <w:pStyle w:val="Heading3"/>
      </w:pPr>
      <w:bookmarkStart w:id="177" w:name="_Toc148952315"/>
      <w:bookmarkStart w:id="178" w:name="_Toc148952494"/>
      <w:bookmarkStart w:id="179" w:name="_Toc150253145"/>
      <w:bookmarkStart w:id="180" w:name="_Toc156816620"/>
      <w:bookmarkStart w:id="181" w:name="_Toc156924510"/>
      <w:r>
        <w:t>5.5.</w:t>
      </w:r>
      <w:r w:rsidR="004F102D">
        <w:t>2</w:t>
      </w:r>
      <w:r w:rsidR="009E4A8A">
        <w:tab/>
      </w:r>
      <w:r>
        <w:t>Interaction with Decoder Transport Channel Buffer</w:t>
      </w:r>
      <w:bookmarkEnd w:id="177"/>
      <w:bookmarkEnd w:id="178"/>
      <w:bookmarkEnd w:id="179"/>
      <w:bookmarkEnd w:id="180"/>
      <w:bookmarkEnd w:id="181"/>
    </w:p>
    <w:p w14:paraId="5FF45B06" w14:textId="1AD80882" w:rsidR="00E9286A" w:rsidRPr="006A1341" w:rsidRDefault="00802D24" w:rsidP="003448E9">
      <w:r>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m:oMath>
        <m:r>
          <w:rPr>
            <w:rFonts w:ascii="Cambria Math" w:hAnsi="Cambria Math"/>
          </w:rPr>
          <m:t>k</m:t>
        </m:r>
      </m:oMath>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p>
    <w:p w14:paraId="5C951EAC" w14:textId="494665A0" w:rsidR="00CD4A02" w:rsidRDefault="00CD4A02" w:rsidP="00CD4A02">
      <w:pPr>
        <w:pStyle w:val="Heading3"/>
      </w:pPr>
      <w:bookmarkStart w:id="182" w:name="_Toc148952316"/>
      <w:bookmarkStart w:id="183" w:name="_Toc148952495"/>
      <w:bookmarkStart w:id="184" w:name="_Toc150253146"/>
      <w:bookmarkStart w:id="185" w:name="_Toc156816621"/>
      <w:bookmarkStart w:id="186" w:name="_Toc156924511"/>
      <w:r>
        <w:t>5.5.</w:t>
      </w:r>
      <w:r w:rsidR="004F102D">
        <w:t>3</w:t>
      </w:r>
      <w:r w:rsidR="009E4A8A">
        <w:tab/>
      </w:r>
      <w:r w:rsidR="00356F3E">
        <w:t xml:space="preserve">Residual Samples </w:t>
      </w:r>
      <w:r>
        <w:t>Handling</w:t>
      </w:r>
      <w:bookmarkEnd w:id="182"/>
      <w:bookmarkEnd w:id="183"/>
      <w:bookmarkEnd w:id="184"/>
      <w:bookmarkEnd w:id="185"/>
      <w:bookmarkEnd w:id="186"/>
    </w:p>
    <w:p w14:paraId="4131667A" w14:textId="2CB59A3F" w:rsidR="006B30E7" w:rsidRPr="006B30E7" w:rsidRDefault="006B30E7" w:rsidP="003448E9">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p>
    <w:p w14:paraId="3B0A18B7" w14:textId="77777777" w:rsidR="00283D79" w:rsidRDefault="00283D79" w:rsidP="00283D79">
      <w:pPr>
        <w:pStyle w:val="Heading2"/>
      </w:pPr>
      <w:bookmarkStart w:id="187" w:name="_Toc3742492"/>
      <w:bookmarkStart w:id="188" w:name="_Toc148952317"/>
      <w:bookmarkStart w:id="189" w:name="_Toc148952496"/>
      <w:bookmarkStart w:id="190" w:name="_Toc150253147"/>
      <w:bookmarkStart w:id="191" w:name="_Toc156816622"/>
      <w:bookmarkStart w:id="192" w:name="_Toc156924512"/>
      <w:r w:rsidRPr="0076026A">
        <w:t>5.6</w:t>
      </w:r>
      <w:r w:rsidRPr="0076026A">
        <w:tab/>
        <w:t>De-Jitter Buffer</w:t>
      </w:r>
      <w:bookmarkEnd w:id="187"/>
      <w:bookmarkEnd w:id="188"/>
      <w:bookmarkEnd w:id="189"/>
      <w:bookmarkEnd w:id="190"/>
      <w:bookmarkEnd w:id="191"/>
      <w:bookmarkEnd w:id="192"/>
    </w:p>
    <w:p w14:paraId="1B32AAF5" w14:textId="4DEB24AC" w:rsidR="00520661" w:rsidRPr="00392EDF" w:rsidRDefault="00520661" w:rsidP="00520661">
      <w:bookmarkStart w:id="193" w:name="_Toc3742493"/>
      <w:bookmarkStart w:id="194" w:name="_Toc148952318"/>
      <w:bookmarkStart w:id="195" w:name="_Toc148952497"/>
      <w:r>
        <w:t xml:space="preserve">The De-Jitter Buffer is identical to EVS. The operation is described in clause 5.6 of </w:t>
      </w:r>
      <w:r w:rsidR="009F7E1F">
        <w:t>[8]</w:t>
      </w:r>
      <w:r>
        <w:t>.</w:t>
      </w:r>
    </w:p>
    <w:p w14:paraId="59AFE481" w14:textId="77777777" w:rsidR="00283D79" w:rsidRPr="0076026A" w:rsidRDefault="00283D79" w:rsidP="00283D79">
      <w:pPr>
        <w:pStyle w:val="Heading1"/>
      </w:pPr>
      <w:bookmarkStart w:id="196" w:name="_Toc150253148"/>
      <w:bookmarkStart w:id="197" w:name="_Toc156816623"/>
      <w:bookmarkStart w:id="198" w:name="_Toc156924513"/>
      <w:r w:rsidRPr="0076026A">
        <w:t>6</w:t>
      </w:r>
      <w:r w:rsidRPr="0076026A">
        <w:tab/>
        <w:t>Decoder interaction</w:t>
      </w:r>
      <w:bookmarkEnd w:id="193"/>
      <w:bookmarkEnd w:id="194"/>
      <w:bookmarkEnd w:id="195"/>
      <w:bookmarkEnd w:id="196"/>
      <w:bookmarkEnd w:id="197"/>
      <w:bookmarkEnd w:id="198"/>
    </w:p>
    <w:p w14:paraId="30934DE5" w14:textId="77777777" w:rsidR="00584253" w:rsidRPr="0076026A" w:rsidRDefault="00584253" w:rsidP="00584253">
      <w:pPr>
        <w:pStyle w:val="Heading2"/>
      </w:pPr>
      <w:bookmarkStart w:id="199" w:name="_Toc3742494"/>
      <w:bookmarkStart w:id="200" w:name="_Toc148952319"/>
      <w:bookmarkStart w:id="201" w:name="_Toc148952498"/>
      <w:bookmarkStart w:id="202" w:name="_Toc150253149"/>
      <w:bookmarkStart w:id="203" w:name="_Toc156816624"/>
      <w:bookmarkStart w:id="204" w:name="_Toc143608888"/>
      <w:bookmarkStart w:id="205" w:name="_Toc156924514"/>
      <w:bookmarkEnd w:id="71"/>
      <w:r w:rsidRPr="0076026A">
        <w:t>6.1</w:t>
      </w:r>
      <w:r w:rsidRPr="0076026A">
        <w:tab/>
        <w:t>General</w:t>
      </w:r>
      <w:bookmarkEnd w:id="199"/>
      <w:bookmarkEnd w:id="200"/>
      <w:bookmarkEnd w:id="201"/>
      <w:bookmarkEnd w:id="202"/>
      <w:bookmarkEnd w:id="203"/>
      <w:bookmarkEnd w:id="205"/>
    </w:p>
    <w:p w14:paraId="1B48B859" w14:textId="727EC0FB" w:rsidR="00D6422A" w:rsidRPr="00400FCD" w:rsidRDefault="008F24DD" w:rsidP="008F24DD">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p>
    <w:p w14:paraId="13195431" w14:textId="36BB8B9D" w:rsidR="00C403A8" w:rsidRPr="003448E9" w:rsidRDefault="00C403A8" w:rsidP="003448E9">
      <w:pPr>
        <w:pStyle w:val="Heading2"/>
        <w:rPr>
          <w:lang w:val="en-US"/>
        </w:rPr>
      </w:pPr>
      <w:bookmarkStart w:id="206" w:name="_Toc156816625"/>
      <w:bookmarkStart w:id="207" w:name="_Toc156924515"/>
      <w:r w:rsidRPr="003448E9">
        <w:rPr>
          <w:lang w:val="en-US"/>
        </w:rPr>
        <w:t>6.2</w:t>
      </w:r>
      <w:r w:rsidR="008F709A">
        <w:rPr>
          <w:lang w:val="en-US"/>
        </w:rPr>
        <w:tab/>
      </w:r>
      <w:r w:rsidRPr="003448E9">
        <w:rPr>
          <w:lang w:val="en-US"/>
        </w:rPr>
        <w:t>Decoder Requirements</w:t>
      </w:r>
      <w:bookmarkEnd w:id="206"/>
      <w:bookmarkEnd w:id="207"/>
      <w:r w:rsidRPr="003448E9">
        <w:rPr>
          <w:lang w:val="en-US"/>
        </w:rPr>
        <w:t xml:space="preserve"> </w:t>
      </w:r>
    </w:p>
    <w:p w14:paraId="4DBF8550" w14:textId="73D5FE4A" w:rsidR="00C403A8" w:rsidRDefault="00C403A8" w:rsidP="003448E9">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p>
    <w:p w14:paraId="476A19AA" w14:textId="77777777" w:rsidR="00C403A8" w:rsidRDefault="00C403A8" w:rsidP="003448E9">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Depacker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p>
    <w:p w14:paraId="03F5F7FC" w14:textId="51A7AEA5" w:rsidR="00C403A8" w:rsidRPr="00400FCD" w:rsidRDefault="00C403A8" w:rsidP="003448E9">
      <w:r>
        <w:lastRenderedPageBreak/>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p>
    <w:p w14:paraId="6BB9ECA0" w14:textId="3A54B212" w:rsidR="0049751D" w:rsidRDefault="000D2254" w:rsidP="000D2254">
      <w:pPr>
        <w:pStyle w:val="Heading8"/>
      </w:pPr>
      <w:bookmarkStart w:id="208" w:name="_Toc129708892"/>
      <w:bookmarkStart w:id="209" w:name="_Toc148952324"/>
      <w:bookmarkStart w:id="210" w:name="_Toc148952503"/>
      <w:bookmarkStart w:id="211" w:name="_Toc150253150"/>
      <w:bookmarkStart w:id="212" w:name="_Toc156816626"/>
      <w:bookmarkStart w:id="213" w:name="_Toc156924516"/>
      <w:bookmarkEnd w:id="204"/>
      <w:r w:rsidRPr="004D3578">
        <w:t>Annex &lt;</w:t>
      </w:r>
      <w:r w:rsidRPr="003448E9">
        <w:t>A</w:t>
      </w:r>
      <w:r w:rsidRPr="004D3578">
        <w:t>&gt; (informative):</w:t>
      </w:r>
      <w:r w:rsidRPr="004D3578">
        <w:br/>
        <w:t>Change history</w:t>
      </w:r>
      <w:bookmarkEnd w:id="208"/>
      <w:bookmarkEnd w:id="209"/>
      <w:bookmarkEnd w:id="210"/>
      <w:bookmarkEnd w:id="211"/>
      <w:bookmarkEnd w:id="212"/>
      <w:bookmarkEnd w:id="213"/>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77777777"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Pr>
                <w:sz w:val="16"/>
                <w:szCs w:val="16"/>
                <w:lang w:val="en-US"/>
              </w:rPr>
              <w:t>xxxx</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77777777" w:rsidR="007610C9" w:rsidRPr="00315B85" w:rsidRDefault="007610C9" w:rsidP="000D2254">
            <w:pPr>
              <w:pStyle w:val="TAL"/>
              <w:rPr>
                <w:sz w:val="16"/>
                <w:szCs w:val="16"/>
              </w:rPr>
            </w:pPr>
            <w:r w:rsidRPr="009173A6">
              <w:rPr>
                <w:sz w:val="16"/>
                <w:szCs w:val="16"/>
                <w:lang w:val="en-US"/>
              </w:rPr>
              <w:t xml:space="preserve">Presented to </w:t>
            </w:r>
            <w:r>
              <w:rPr>
                <w:sz w:val="16"/>
                <w:szCs w:val="16"/>
                <w:lang w:val="en-US"/>
              </w:rPr>
              <w:t xml:space="preserve">3GPP SA4 </w:t>
            </w:r>
            <w:r w:rsidRPr="009173A6">
              <w:rPr>
                <w:sz w:val="16"/>
                <w:szCs w:val="16"/>
                <w:lang w:val="en-US"/>
              </w:rPr>
              <w:t>Audio SWG</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77777777" w:rsidR="007610C9" w:rsidRPr="009173A6" w:rsidRDefault="007610C9" w:rsidP="000D2254">
            <w:pPr>
              <w:pStyle w:val="TAL"/>
              <w:rPr>
                <w:sz w:val="16"/>
                <w:szCs w:val="16"/>
                <w:lang w:val="en-US"/>
              </w:rPr>
            </w:pP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77777777" w:rsidR="007610C9" w:rsidRPr="009173A6" w:rsidRDefault="007610C9" w:rsidP="000D2254">
            <w:pPr>
              <w:pStyle w:val="TAC"/>
              <w:rPr>
                <w:sz w:val="16"/>
                <w:szCs w:val="16"/>
                <w:lang w:val="en-US"/>
              </w:rPr>
            </w:pP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bl>
    <w:p w14:paraId="1908001E" w14:textId="77777777" w:rsidR="000D2254" w:rsidRPr="00235394" w:rsidRDefault="000D2254" w:rsidP="000D2254"/>
    <w:sectPr w:rsidR="000D2254"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81E33" w14:textId="77777777" w:rsidR="00927BCF" w:rsidRDefault="00927BCF">
      <w:r>
        <w:separator/>
      </w:r>
    </w:p>
  </w:endnote>
  <w:endnote w:type="continuationSeparator" w:id="0">
    <w:p w14:paraId="0E86251E" w14:textId="77777777" w:rsidR="00927BCF" w:rsidRDefault="00927BCF">
      <w:r>
        <w:continuationSeparator/>
      </w:r>
    </w:p>
  </w:endnote>
  <w:endnote w:type="continuationNotice" w:id="1">
    <w:p w14:paraId="0C922736" w14:textId="77777777" w:rsidR="00927BCF" w:rsidRDefault="00927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DD66E" w14:textId="77777777" w:rsidR="00927BCF" w:rsidRDefault="00927BCF">
      <w:r>
        <w:separator/>
      </w:r>
    </w:p>
  </w:footnote>
  <w:footnote w:type="continuationSeparator" w:id="0">
    <w:p w14:paraId="719C36FA" w14:textId="77777777" w:rsidR="00927BCF" w:rsidRDefault="00927BCF">
      <w:r>
        <w:continuationSeparator/>
      </w:r>
    </w:p>
  </w:footnote>
  <w:footnote w:type="continuationNotice" w:id="1">
    <w:p w14:paraId="4B8B992F" w14:textId="77777777" w:rsidR="00927BCF" w:rsidRDefault="00927B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25C8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805">
      <w:rPr>
        <w:rFonts w:ascii="Arial" w:hAnsi="Arial" w:cs="Arial"/>
        <w:b/>
        <w:noProof/>
        <w:sz w:val="18"/>
        <w:szCs w:val="18"/>
      </w:rPr>
      <w:t>3GPP TS 26.256 V1.0.1 (2024-01)</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56946C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80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908E4"/>
    <w:rsid w:val="000935F2"/>
    <w:rsid w:val="000959BB"/>
    <w:rsid w:val="00096215"/>
    <w:rsid w:val="000A114E"/>
    <w:rsid w:val="000A193E"/>
    <w:rsid w:val="000A4965"/>
    <w:rsid w:val="000A60C4"/>
    <w:rsid w:val="000A7B8F"/>
    <w:rsid w:val="000B310D"/>
    <w:rsid w:val="000B55DE"/>
    <w:rsid w:val="000C0E28"/>
    <w:rsid w:val="000C47C3"/>
    <w:rsid w:val="000D2254"/>
    <w:rsid w:val="000D29CC"/>
    <w:rsid w:val="000D389C"/>
    <w:rsid w:val="000D58AB"/>
    <w:rsid w:val="000E0C62"/>
    <w:rsid w:val="000F1C86"/>
    <w:rsid w:val="000F5463"/>
    <w:rsid w:val="000F627E"/>
    <w:rsid w:val="00111047"/>
    <w:rsid w:val="00127162"/>
    <w:rsid w:val="00127E33"/>
    <w:rsid w:val="00131A90"/>
    <w:rsid w:val="00132D0B"/>
    <w:rsid w:val="00132EE7"/>
    <w:rsid w:val="00133525"/>
    <w:rsid w:val="00135232"/>
    <w:rsid w:val="0014340B"/>
    <w:rsid w:val="00144520"/>
    <w:rsid w:val="0014480D"/>
    <w:rsid w:val="00151BB9"/>
    <w:rsid w:val="00154169"/>
    <w:rsid w:val="00154D45"/>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40E02"/>
    <w:rsid w:val="003448E9"/>
    <w:rsid w:val="0034584F"/>
    <w:rsid w:val="00346C7A"/>
    <w:rsid w:val="003501EE"/>
    <w:rsid w:val="00352CAC"/>
    <w:rsid w:val="0035462D"/>
    <w:rsid w:val="00356555"/>
    <w:rsid w:val="00356F3E"/>
    <w:rsid w:val="00360596"/>
    <w:rsid w:val="00371D8A"/>
    <w:rsid w:val="003765B8"/>
    <w:rsid w:val="0038284E"/>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345EC"/>
    <w:rsid w:val="00435FA2"/>
    <w:rsid w:val="00436F37"/>
    <w:rsid w:val="00445DD9"/>
    <w:rsid w:val="0044710A"/>
    <w:rsid w:val="00450683"/>
    <w:rsid w:val="004550FD"/>
    <w:rsid w:val="00464D08"/>
    <w:rsid w:val="00465515"/>
    <w:rsid w:val="00476A2F"/>
    <w:rsid w:val="00481ADE"/>
    <w:rsid w:val="00483D33"/>
    <w:rsid w:val="00484E8C"/>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C7"/>
    <w:rsid w:val="00512E20"/>
    <w:rsid w:val="00513AC5"/>
    <w:rsid w:val="00520661"/>
    <w:rsid w:val="00521D36"/>
    <w:rsid w:val="00533180"/>
    <w:rsid w:val="0053388B"/>
    <w:rsid w:val="00535773"/>
    <w:rsid w:val="005409A0"/>
    <w:rsid w:val="00543D1A"/>
    <w:rsid w:val="00543E6C"/>
    <w:rsid w:val="00546F5E"/>
    <w:rsid w:val="00555154"/>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81F0F"/>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48B7"/>
    <w:rsid w:val="00800BEA"/>
    <w:rsid w:val="00802580"/>
    <w:rsid w:val="008028A4"/>
    <w:rsid w:val="00802D24"/>
    <w:rsid w:val="008079AE"/>
    <w:rsid w:val="0081112D"/>
    <w:rsid w:val="00817396"/>
    <w:rsid w:val="00824105"/>
    <w:rsid w:val="00824718"/>
    <w:rsid w:val="00830747"/>
    <w:rsid w:val="00830904"/>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67537"/>
    <w:rsid w:val="00967C8E"/>
    <w:rsid w:val="009701EA"/>
    <w:rsid w:val="0097177D"/>
    <w:rsid w:val="00971901"/>
    <w:rsid w:val="0097573B"/>
    <w:rsid w:val="00975DAE"/>
    <w:rsid w:val="00976F35"/>
    <w:rsid w:val="009826F4"/>
    <w:rsid w:val="00986DB1"/>
    <w:rsid w:val="009877C7"/>
    <w:rsid w:val="009A680F"/>
    <w:rsid w:val="009B540B"/>
    <w:rsid w:val="009B6EB9"/>
    <w:rsid w:val="009C1580"/>
    <w:rsid w:val="009C4429"/>
    <w:rsid w:val="009C4DB9"/>
    <w:rsid w:val="009D6805"/>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5268"/>
    <w:rsid w:val="00C2723E"/>
    <w:rsid w:val="00C3249D"/>
    <w:rsid w:val="00C33079"/>
    <w:rsid w:val="00C35E45"/>
    <w:rsid w:val="00C403A8"/>
    <w:rsid w:val="00C4219B"/>
    <w:rsid w:val="00C43207"/>
    <w:rsid w:val="00C45231"/>
    <w:rsid w:val="00C4669E"/>
    <w:rsid w:val="00C47422"/>
    <w:rsid w:val="00C551FF"/>
    <w:rsid w:val="00C56976"/>
    <w:rsid w:val="00C61FBF"/>
    <w:rsid w:val="00C622F7"/>
    <w:rsid w:val="00C6685C"/>
    <w:rsid w:val="00C6688B"/>
    <w:rsid w:val="00C7179A"/>
    <w:rsid w:val="00C72833"/>
    <w:rsid w:val="00C7382E"/>
    <w:rsid w:val="00C73B9B"/>
    <w:rsid w:val="00C74F46"/>
    <w:rsid w:val="00C80F1D"/>
    <w:rsid w:val="00C84666"/>
    <w:rsid w:val="00C84832"/>
    <w:rsid w:val="00C87991"/>
    <w:rsid w:val="00C90236"/>
    <w:rsid w:val="00C91962"/>
    <w:rsid w:val="00C93F40"/>
    <w:rsid w:val="00C947A1"/>
    <w:rsid w:val="00CA3D0C"/>
    <w:rsid w:val="00CC1379"/>
    <w:rsid w:val="00CC63FA"/>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5A48"/>
    <w:rsid w:val="00D27B84"/>
    <w:rsid w:val="00D30645"/>
    <w:rsid w:val="00D4538A"/>
    <w:rsid w:val="00D510B7"/>
    <w:rsid w:val="00D53269"/>
    <w:rsid w:val="00D54025"/>
    <w:rsid w:val="00D57972"/>
    <w:rsid w:val="00D61BD9"/>
    <w:rsid w:val="00D6422A"/>
    <w:rsid w:val="00D675A9"/>
    <w:rsid w:val="00D67DE9"/>
    <w:rsid w:val="00D7221C"/>
    <w:rsid w:val="00D72D3B"/>
    <w:rsid w:val="00D738D6"/>
    <w:rsid w:val="00D74CF7"/>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D47"/>
    <w:rsid w:val="00DA3C77"/>
    <w:rsid w:val="00DA7A03"/>
    <w:rsid w:val="00DB1818"/>
    <w:rsid w:val="00DB4543"/>
    <w:rsid w:val="00DB4DEA"/>
    <w:rsid w:val="00DC24F8"/>
    <w:rsid w:val="00DC309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9286A"/>
    <w:rsid w:val="00EA15B0"/>
    <w:rsid w:val="00EA19C6"/>
    <w:rsid w:val="00EA5EA7"/>
    <w:rsid w:val="00EA66BD"/>
    <w:rsid w:val="00EC224E"/>
    <w:rsid w:val="00EC278F"/>
    <w:rsid w:val="00EC3853"/>
    <w:rsid w:val="00EC4A25"/>
    <w:rsid w:val="00ED5D85"/>
    <w:rsid w:val="00EE1400"/>
    <w:rsid w:val="00EF05FF"/>
    <w:rsid w:val="00EF608C"/>
    <w:rsid w:val="00F0043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3E2B"/>
    <w:rsid w:val="00F609F7"/>
    <w:rsid w:val="00F61856"/>
    <w:rsid w:val="00F653B8"/>
    <w:rsid w:val="00F677B8"/>
    <w:rsid w:val="00F8061E"/>
    <w:rsid w:val="00F81413"/>
    <w:rsid w:val="00F85761"/>
    <w:rsid w:val="00F9008D"/>
    <w:rsid w:val="00F90CEF"/>
    <w:rsid w:val="00F968F4"/>
    <w:rsid w:val="00F97338"/>
    <w:rsid w:val="00FA1266"/>
    <w:rsid w:val="00FA17CD"/>
    <w:rsid w:val="00FA1B43"/>
    <w:rsid w:val="00FA5D1A"/>
    <w:rsid w:val="00FB38BB"/>
    <w:rsid w:val="00FB5471"/>
    <w:rsid w:val="00FB5EAA"/>
    <w:rsid w:val="00FC1192"/>
    <w:rsid w:val="00FC2A9E"/>
    <w:rsid w:val="00FC4A5F"/>
    <w:rsid w:val="00FD3A8B"/>
    <w:rsid w:val="00FD3CAD"/>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lang w:val="de-DE"/>
    </w:rPr>
  </w:style>
  <w:style w:type="character" w:styleId="PlaceholderText">
    <w:name w:val="Placeholder Text"/>
    <w:basedOn w:val="DefaultParagraphFont"/>
    <w:uiPriority w:val="99"/>
    <w:semiHidden/>
    <w:rsid w:val="000B3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68</TotalTime>
  <Pages>12</Pages>
  <Words>3658</Words>
  <Characters>20852</Characters>
  <Application>Microsoft Office Word</Application>
  <DocSecurity>0</DocSecurity>
  <Lines>173</Lines>
  <Paragraphs>48</Paragraphs>
  <ScaleCrop>false</ScaleCrop>
  <Company>ETSI</Company>
  <LinksUpToDate>false</LinksUpToDate>
  <CharactersWithSpaces>24462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Döhla, Stefan</cp:lastModifiedBy>
  <cp:revision>77</cp:revision>
  <cp:lastPrinted>2019-02-26T17:05:00Z</cp:lastPrinted>
  <dcterms:created xsi:type="dcterms:W3CDTF">2023-12-13T08:24:00Z</dcterms:created>
  <dcterms:modified xsi:type="dcterms:W3CDTF">2024-01-23T16:48:00Z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