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13A7C14C"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75757D">
              <w:t>1</w:t>
            </w:r>
            <w:r w:rsidRPr="00CE4A0C">
              <w:t>.</w:t>
            </w:r>
            <w:bookmarkEnd w:id="3"/>
            <w:r w:rsidR="0075757D">
              <w:t>0</w:t>
            </w:r>
            <w:r w:rsidR="000431F1" w:rsidRPr="00CE4A0C">
              <w:t xml:space="preserve"> </w:t>
            </w:r>
            <w:r w:rsidRPr="00CE4A0C">
              <w:rPr>
                <w:sz w:val="32"/>
              </w:rPr>
              <w:t>(</w:t>
            </w:r>
            <w:bookmarkStart w:id="4" w:name="issueDate"/>
            <w:r w:rsidR="000431F1" w:rsidRPr="00CE4A0C">
              <w:rPr>
                <w:sz w:val="32"/>
              </w:rPr>
              <w:t>202</w:t>
            </w:r>
            <w:r w:rsidR="000431F1">
              <w:rPr>
                <w:sz w:val="32"/>
              </w:rPr>
              <w:t>3</w:t>
            </w:r>
            <w:r w:rsidRPr="00CE4A0C">
              <w:rPr>
                <w:sz w:val="32"/>
              </w:rPr>
              <w:t>-</w:t>
            </w:r>
            <w:bookmarkEnd w:id="4"/>
            <w:r w:rsidR="000431F1">
              <w:rPr>
                <w:sz w:val="32"/>
              </w:rPr>
              <w:t>02</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 xml:space="preserve">3rd Generation Partnership </w:t>
            </w:r>
            <w:proofErr w:type="gramStart"/>
            <w:r w:rsidRPr="00CE4A0C">
              <w:t>Project;</w:t>
            </w:r>
            <w:proofErr w:type="gramEnd"/>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proofErr w:type="gramStart"/>
            <w:r w:rsidR="00047DD4" w:rsidRPr="00CE4A0C">
              <w:t>A</w:t>
            </w:r>
            <w:r w:rsidR="002820D7">
              <w:t>spects</w:t>
            </w:r>
            <w:r w:rsidRPr="00CE4A0C">
              <w:t>;</w:t>
            </w:r>
            <w:proofErr w:type="gramEnd"/>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r w:rsidR="001D054F">
              <w:rPr>
                <w:noProof/>
                <w:sz w:val="18"/>
              </w:rPr>
              <w:t>2</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5A4251E" w14:textId="744409F6" w:rsidR="009A66DE"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9A66DE">
        <w:rPr>
          <w:noProof/>
        </w:rPr>
        <w:t>Foreword</w:t>
      </w:r>
      <w:r w:rsidR="009A66DE">
        <w:rPr>
          <w:noProof/>
        </w:rPr>
        <w:tab/>
      </w:r>
      <w:r w:rsidR="009A66DE">
        <w:rPr>
          <w:noProof/>
        </w:rPr>
        <w:fldChar w:fldCharType="begin" w:fldLock="1"/>
      </w:r>
      <w:r w:rsidR="009A66DE">
        <w:rPr>
          <w:noProof/>
        </w:rPr>
        <w:instrText xml:space="preserve"> PAGEREF _Toc120623850 \h </w:instrText>
      </w:r>
      <w:r w:rsidR="009A66DE">
        <w:rPr>
          <w:noProof/>
        </w:rPr>
      </w:r>
      <w:r w:rsidR="009A66DE">
        <w:rPr>
          <w:noProof/>
        </w:rPr>
        <w:fldChar w:fldCharType="separate"/>
      </w:r>
      <w:r w:rsidR="009A66DE">
        <w:rPr>
          <w:noProof/>
        </w:rPr>
        <w:t>4</w:t>
      </w:r>
      <w:r w:rsidR="009A66DE">
        <w:rPr>
          <w:noProof/>
        </w:rPr>
        <w:fldChar w:fldCharType="end"/>
      </w:r>
    </w:p>
    <w:p w14:paraId="2530B522" w14:textId="5931F778" w:rsidR="009A66DE" w:rsidRDefault="009A66DE">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_Toc120623851 \h </w:instrText>
      </w:r>
      <w:r>
        <w:rPr>
          <w:noProof/>
        </w:rPr>
      </w:r>
      <w:r>
        <w:rPr>
          <w:noProof/>
        </w:rPr>
        <w:fldChar w:fldCharType="separate"/>
      </w:r>
      <w:r>
        <w:rPr>
          <w:noProof/>
        </w:rPr>
        <w:t>5</w:t>
      </w:r>
      <w:r>
        <w:rPr>
          <w:noProof/>
        </w:rPr>
        <w:fldChar w:fldCharType="end"/>
      </w:r>
    </w:p>
    <w:p w14:paraId="58A1ACE5" w14:textId="2B27AE0F" w:rsidR="009A66DE" w:rsidRDefault="009A66D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_Toc120623852 \h </w:instrText>
      </w:r>
      <w:r>
        <w:rPr>
          <w:noProof/>
        </w:rPr>
      </w:r>
      <w:r>
        <w:rPr>
          <w:noProof/>
        </w:rPr>
        <w:fldChar w:fldCharType="separate"/>
      </w:r>
      <w:r>
        <w:rPr>
          <w:noProof/>
        </w:rPr>
        <w:t>6</w:t>
      </w:r>
      <w:r>
        <w:rPr>
          <w:noProof/>
        </w:rPr>
        <w:fldChar w:fldCharType="end"/>
      </w:r>
    </w:p>
    <w:p w14:paraId="4D72BB56" w14:textId="134CE586" w:rsidR="009A66DE" w:rsidRDefault="009A66D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_Toc120623853 \h </w:instrText>
      </w:r>
      <w:r>
        <w:rPr>
          <w:noProof/>
        </w:rPr>
      </w:r>
      <w:r>
        <w:rPr>
          <w:noProof/>
        </w:rPr>
        <w:fldChar w:fldCharType="separate"/>
      </w:r>
      <w:r>
        <w:rPr>
          <w:noProof/>
        </w:rPr>
        <w:t>6</w:t>
      </w:r>
      <w:r>
        <w:rPr>
          <w:noProof/>
        </w:rPr>
        <w:fldChar w:fldCharType="end"/>
      </w:r>
    </w:p>
    <w:p w14:paraId="4589AC88" w14:textId="51E4ABF8" w:rsidR="009A66DE" w:rsidRDefault="009A66D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_Toc120623854 \h </w:instrText>
      </w:r>
      <w:r>
        <w:rPr>
          <w:noProof/>
        </w:rPr>
      </w:r>
      <w:r>
        <w:rPr>
          <w:noProof/>
        </w:rPr>
        <w:fldChar w:fldCharType="separate"/>
      </w:r>
      <w:r>
        <w:rPr>
          <w:noProof/>
        </w:rPr>
        <w:t>7</w:t>
      </w:r>
      <w:r>
        <w:rPr>
          <w:noProof/>
        </w:rPr>
        <w:fldChar w:fldCharType="end"/>
      </w:r>
    </w:p>
    <w:p w14:paraId="4DACB286" w14:textId="7B4021E9" w:rsidR="009A66DE" w:rsidRDefault="009A66D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_Toc120623855 \h </w:instrText>
      </w:r>
      <w:r>
        <w:rPr>
          <w:noProof/>
        </w:rPr>
      </w:r>
      <w:r>
        <w:rPr>
          <w:noProof/>
        </w:rPr>
        <w:fldChar w:fldCharType="separate"/>
      </w:r>
      <w:r>
        <w:rPr>
          <w:noProof/>
        </w:rPr>
        <w:t>7</w:t>
      </w:r>
      <w:r>
        <w:rPr>
          <w:noProof/>
        </w:rPr>
        <w:fldChar w:fldCharType="end"/>
      </w:r>
    </w:p>
    <w:p w14:paraId="7549A5B4" w14:textId="6453DC06" w:rsidR="009A66DE" w:rsidRDefault="009A66D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_Toc120623856 \h </w:instrText>
      </w:r>
      <w:r>
        <w:rPr>
          <w:noProof/>
        </w:rPr>
      </w:r>
      <w:r>
        <w:rPr>
          <w:noProof/>
        </w:rPr>
        <w:fldChar w:fldCharType="separate"/>
      </w:r>
      <w:r>
        <w:rPr>
          <w:noProof/>
        </w:rPr>
        <w:t>7</w:t>
      </w:r>
      <w:r>
        <w:rPr>
          <w:noProof/>
        </w:rPr>
        <w:fldChar w:fldCharType="end"/>
      </w:r>
    </w:p>
    <w:p w14:paraId="2566E13B" w14:textId="623EF54F" w:rsidR="009A66DE" w:rsidRDefault="009A66DE">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_Toc120623857 \h </w:instrText>
      </w:r>
      <w:r>
        <w:rPr>
          <w:noProof/>
        </w:rPr>
      </w:r>
      <w:r>
        <w:rPr>
          <w:noProof/>
        </w:rPr>
        <w:fldChar w:fldCharType="separate"/>
      </w:r>
      <w:r>
        <w:rPr>
          <w:noProof/>
        </w:rPr>
        <w:t>7</w:t>
      </w:r>
      <w:r>
        <w:rPr>
          <w:noProof/>
        </w:rPr>
        <w:fldChar w:fldCharType="end"/>
      </w:r>
    </w:p>
    <w:p w14:paraId="76DB4B34" w14:textId="13BAD7B0" w:rsidR="009A66DE" w:rsidRDefault="009A66D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Motivation and Background</w:t>
      </w:r>
      <w:r>
        <w:rPr>
          <w:noProof/>
        </w:rPr>
        <w:tab/>
      </w:r>
      <w:r>
        <w:rPr>
          <w:noProof/>
        </w:rPr>
        <w:fldChar w:fldCharType="begin" w:fldLock="1"/>
      </w:r>
      <w:r>
        <w:rPr>
          <w:noProof/>
        </w:rPr>
        <w:instrText xml:space="preserve"> PAGEREF _Toc120623858 \h </w:instrText>
      </w:r>
      <w:r>
        <w:rPr>
          <w:noProof/>
        </w:rPr>
      </w:r>
      <w:r>
        <w:rPr>
          <w:noProof/>
        </w:rPr>
        <w:fldChar w:fldCharType="separate"/>
      </w:r>
      <w:r>
        <w:rPr>
          <w:noProof/>
        </w:rPr>
        <w:t>8</w:t>
      </w:r>
      <w:r>
        <w:rPr>
          <w:noProof/>
        </w:rPr>
        <w:fldChar w:fldCharType="end"/>
      </w:r>
    </w:p>
    <w:p w14:paraId="55E101A0" w14:textId="41FF6C52" w:rsidR="009A66DE" w:rsidRDefault="009A66D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Summary of TR 26.998</w:t>
      </w:r>
      <w:r>
        <w:rPr>
          <w:noProof/>
        </w:rPr>
        <w:tab/>
      </w:r>
      <w:r>
        <w:rPr>
          <w:noProof/>
        </w:rPr>
        <w:fldChar w:fldCharType="begin" w:fldLock="1"/>
      </w:r>
      <w:r>
        <w:rPr>
          <w:noProof/>
        </w:rPr>
        <w:instrText xml:space="preserve"> PAGEREF _Toc120623859 \h </w:instrText>
      </w:r>
      <w:r>
        <w:rPr>
          <w:noProof/>
        </w:rPr>
      </w:r>
      <w:r>
        <w:rPr>
          <w:noProof/>
        </w:rPr>
        <w:fldChar w:fldCharType="separate"/>
      </w:r>
      <w:r>
        <w:rPr>
          <w:noProof/>
        </w:rPr>
        <w:t>8</w:t>
      </w:r>
      <w:r>
        <w:rPr>
          <w:noProof/>
        </w:rPr>
        <w:fldChar w:fldCharType="end"/>
      </w:r>
    </w:p>
    <w:p w14:paraId="34083B28" w14:textId="6B6A3BC1" w:rsidR="009A66DE" w:rsidRDefault="009A66D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Guiding Use Cases</w:t>
      </w:r>
      <w:r>
        <w:rPr>
          <w:noProof/>
        </w:rPr>
        <w:tab/>
      </w:r>
      <w:r>
        <w:rPr>
          <w:noProof/>
        </w:rPr>
        <w:fldChar w:fldCharType="begin" w:fldLock="1"/>
      </w:r>
      <w:r>
        <w:rPr>
          <w:noProof/>
        </w:rPr>
        <w:instrText xml:space="preserve"> PAGEREF _Toc120623860 \h </w:instrText>
      </w:r>
      <w:r>
        <w:rPr>
          <w:noProof/>
        </w:rPr>
      </w:r>
      <w:r>
        <w:rPr>
          <w:noProof/>
        </w:rPr>
        <w:fldChar w:fldCharType="separate"/>
      </w:r>
      <w:r>
        <w:rPr>
          <w:noProof/>
        </w:rPr>
        <w:t>8</w:t>
      </w:r>
      <w:r>
        <w:rPr>
          <w:noProof/>
        </w:rPr>
        <w:fldChar w:fldCharType="end"/>
      </w:r>
    </w:p>
    <w:p w14:paraId="3AD233D1" w14:textId="40AA9583" w:rsidR="009A66DE" w:rsidRDefault="009A66DE">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_Toc120623861 \h </w:instrText>
      </w:r>
      <w:r>
        <w:rPr>
          <w:noProof/>
        </w:rPr>
      </w:r>
      <w:r>
        <w:rPr>
          <w:noProof/>
        </w:rPr>
        <w:fldChar w:fldCharType="separate"/>
      </w:r>
      <w:r>
        <w:rPr>
          <w:noProof/>
        </w:rPr>
        <w:t>8</w:t>
      </w:r>
      <w:r>
        <w:rPr>
          <w:noProof/>
        </w:rPr>
        <w:fldChar w:fldCharType="end"/>
      </w:r>
    </w:p>
    <w:p w14:paraId="2D1A9AF0" w14:textId="0410BAA5" w:rsidR="009A66DE" w:rsidRDefault="009A66DE">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Cycling Glasses</w:t>
      </w:r>
      <w:r>
        <w:rPr>
          <w:noProof/>
        </w:rPr>
        <w:tab/>
      </w:r>
      <w:r>
        <w:rPr>
          <w:noProof/>
        </w:rPr>
        <w:fldChar w:fldCharType="begin" w:fldLock="1"/>
      </w:r>
      <w:r>
        <w:rPr>
          <w:noProof/>
        </w:rPr>
        <w:instrText xml:space="preserve"> PAGEREF _Toc120623862 \h </w:instrText>
      </w:r>
      <w:r>
        <w:rPr>
          <w:noProof/>
        </w:rPr>
      </w:r>
      <w:r>
        <w:rPr>
          <w:noProof/>
        </w:rPr>
        <w:fldChar w:fldCharType="separate"/>
      </w:r>
      <w:r>
        <w:rPr>
          <w:noProof/>
        </w:rPr>
        <w:t>8</w:t>
      </w:r>
      <w:r>
        <w:rPr>
          <w:noProof/>
        </w:rPr>
        <w:fldChar w:fldCharType="end"/>
      </w:r>
    </w:p>
    <w:p w14:paraId="70B6C3FF" w14:textId="6DFBA3BC" w:rsidR="009A66DE" w:rsidRDefault="009A66DE">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PIN (Personal IoT Network) elements</w:t>
      </w:r>
      <w:r>
        <w:rPr>
          <w:noProof/>
        </w:rPr>
        <w:tab/>
      </w:r>
      <w:r>
        <w:rPr>
          <w:noProof/>
        </w:rPr>
        <w:fldChar w:fldCharType="begin" w:fldLock="1"/>
      </w:r>
      <w:r>
        <w:rPr>
          <w:noProof/>
        </w:rPr>
        <w:instrText xml:space="preserve"> PAGEREF _Toc120623863 \h </w:instrText>
      </w:r>
      <w:r>
        <w:rPr>
          <w:noProof/>
        </w:rPr>
      </w:r>
      <w:r>
        <w:rPr>
          <w:noProof/>
        </w:rPr>
        <w:fldChar w:fldCharType="separate"/>
      </w:r>
      <w:r>
        <w:rPr>
          <w:noProof/>
        </w:rPr>
        <w:t>9</w:t>
      </w:r>
      <w:r>
        <w:rPr>
          <w:noProof/>
        </w:rPr>
        <w:fldChar w:fldCharType="end"/>
      </w:r>
    </w:p>
    <w:p w14:paraId="2E8A1389" w14:textId="085F3F7E" w:rsidR="009A66DE" w:rsidRDefault="009A66DE">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Device Architectures for Tethered Glasses</w:t>
      </w:r>
      <w:r>
        <w:rPr>
          <w:noProof/>
        </w:rPr>
        <w:tab/>
      </w:r>
      <w:r>
        <w:rPr>
          <w:noProof/>
        </w:rPr>
        <w:fldChar w:fldCharType="begin" w:fldLock="1"/>
      </w:r>
      <w:r>
        <w:rPr>
          <w:noProof/>
        </w:rPr>
        <w:instrText xml:space="preserve"> PAGEREF _Toc120623864 \h </w:instrText>
      </w:r>
      <w:r>
        <w:rPr>
          <w:noProof/>
        </w:rPr>
      </w:r>
      <w:r>
        <w:rPr>
          <w:noProof/>
        </w:rPr>
        <w:fldChar w:fldCharType="separate"/>
      </w:r>
      <w:r>
        <w:rPr>
          <w:noProof/>
        </w:rPr>
        <w:t>12</w:t>
      </w:r>
      <w:r>
        <w:rPr>
          <w:noProof/>
        </w:rPr>
        <w:fldChar w:fldCharType="end"/>
      </w:r>
    </w:p>
    <w:p w14:paraId="021C3907" w14:textId="1F7DEA58" w:rsidR="009A66DE" w:rsidRDefault="009A66DE">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_Toc120623865 \h </w:instrText>
      </w:r>
      <w:r>
        <w:rPr>
          <w:noProof/>
        </w:rPr>
      </w:r>
      <w:r>
        <w:rPr>
          <w:noProof/>
        </w:rPr>
        <w:fldChar w:fldCharType="separate"/>
      </w:r>
      <w:r>
        <w:rPr>
          <w:noProof/>
        </w:rPr>
        <w:t>12</w:t>
      </w:r>
      <w:r>
        <w:rPr>
          <w:noProof/>
        </w:rPr>
        <w:fldChar w:fldCharType="end"/>
      </w:r>
    </w:p>
    <w:p w14:paraId="0FC4753F" w14:textId="21D4086F" w:rsidR="009A66DE" w:rsidRDefault="009A66DE">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Tethered Standalone AR Glasses</w:t>
      </w:r>
      <w:r>
        <w:rPr>
          <w:noProof/>
        </w:rPr>
        <w:tab/>
      </w:r>
      <w:r>
        <w:rPr>
          <w:noProof/>
        </w:rPr>
        <w:fldChar w:fldCharType="begin" w:fldLock="1"/>
      </w:r>
      <w:r>
        <w:rPr>
          <w:noProof/>
        </w:rPr>
        <w:instrText xml:space="preserve"> PAGEREF _Toc120623866 \h </w:instrText>
      </w:r>
      <w:r>
        <w:rPr>
          <w:noProof/>
        </w:rPr>
      </w:r>
      <w:r>
        <w:rPr>
          <w:noProof/>
        </w:rPr>
        <w:fldChar w:fldCharType="separate"/>
      </w:r>
      <w:r>
        <w:rPr>
          <w:noProof/>
        </w:rPr>
        <w:t>14</w:t>
      </w:r>
      <w:r>
        <w:rPr>
          <w:noProof/>
        </w:rPr>
        <w:fldChar w:fldCharType="end"/>
      </w:r>
    </w:p>
    <w:p w14:paraId="7ED2B219" w14:textId="170C2605" w:rsidR="009A66DE" w:rsidRDefault="009A66DE">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Tethered Display AR Glasses</w:t>
      </w:r>
      <w:r>
        <w:rPr>
          <w:noProof/>
        </w:rPr>
        <w:tab/>
      </w:r>
      <w:r>
        <w:rPr>
          <w:noProof/>
        </w:rPr>
        <w:fldChar w:fldCharType="begin" w:fldLock="1"/>
      </w:r>
      <w:r>
        <w:rPr>
          <w:noProof/>
        </w:rPr>
        <w:instrText xml:space="preserve"> PAGEREF _Toc120623867 \h </w:instrText>
      </w:r>
      <w:r>
        <w:rPr>
          <w:noProof/>
        </w:rPr>
      </w:r>
      <w:r>
        <w:rPr>
          <w:noProof/>
        </w:rPr>
        <w:fldChar w:fldCharType="separate"/>
      </w:r>
      <w:r>
        <w:rPr>
          <w:noProof/>
        </w:rPr>
        <w:t>15</w:t>
      </w:r>
      <w:r>
        <w:rPr>
          <w:noProof/>
        </w:rPr>
        <w:fldChar w:fldCharType="end"/>
      </w:r>
    </w:p>
    <w:p w14:paraId="74077379" w14:textId="75147DA8" w:rsidR="009A66DE" w:rsidRDefault="009A66DE">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Tethered AR Glasses with 5G Relay</w:t>
      </w:r>
      <w:r>
        <w:rPr>
          <w:noProof/>
        </w:rPr>
        <w:tab/>
      </w:r>
      <w:r>
        <w:rPr>
          <w:noProof/>
        </w:rPr>
        <w:fldChar w:fldCharType="begin" w:fldLock="1"/>
      </w:r>
      <w:r>
        <w:rPr>
          <w:noProof/>
        </w:rPr>
        <w:instrText xml:space="preserve"> PAGEREF _Toc120623868 \h </w:instrText>
      </w:r>
      <w:r>
        <w:rPr>
          <w:noProof/>
        </w:rPr>
      </w:r>
      <w:r>
        <w:rPr>
          <w:noProof/>
        </w:rPr>
        <w:fldChar w:fldCharType="separate"/>
      </w:r>
      <w:r>
        <w:rPr>
          <w:noProof/>
        </w:rPr>
        <w:t>16</w:t>
      </w:r>
      <w:r>
        <w:rPr>
          <w:noProof/>
        </w:rPr>
        <w:fldChar w:fldCharType="end"/>
      </w:r>
    </w:p>
    <w:p w14:paraId="5CE5D5AD" w14:textId="3D308644" w:rsidR="009A66DE" w:rsidRDefault="009A66D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System Architectures and Call Flows</w:t>
      </w:r>
      <w:r>
        <w:rPr>
          <w:noProof/>
        </w:rPr>
        <w:tab/>
      </w:r>
      <w:r>
        <w:rPr>
          <w:noProof/>
        </w:rPr>
        <w:fldChar w:fldCharType="begin" w:fldLock="1"/>
      </w:r>
      <w:r>
        <w:rPr>
          <w:noProof/>
        </w:rPr>
        <w:instrText xml:space="preserve"> PAGEREF _Toc120623869 \h </w:instrText>
      </w:r>
      <w:r>
        <w:rPr>
          <w:noProof/>
        </w:rPr>
      </w:r>
      <w:r>
        <w:rPr>
          <w:noProof/>
        </w:rPr>
        <w:fldChar w:fldCharType="separate"/>
      </w:r>
      <w:r>
        <w:rPr>
          <w:noProof/>
        </w:rPr>
        <w:t>16</w:t>
      </w:r>
      <w:r>
        <w:rPr>
          <w:noProof/>
        </w:rPr>
        <w:fldChar w:fldCharType="end"/>
      </w:r>
    </w:p>
    <w:p w14:paraId="78433D43" w14:textId="0A3CA602"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lang w:eastAsia="ko-KR"/>
        </w:rPr>
        <w:t>5.1</w:t>
      </w:r>
      <w:r>
        <w:rPr>
          <w:rFonts w:asciiTheme="minorHAnsi" w:eastAsiaTheme="minorEastAsia" w:hAnsiTheme="minorHAnsi" w:cstheme="minorBidi"/>
          <w:noProof/>
          <w:sz w:val="22"/>
          <w:szCs w:val="22"/>
          <w:lang w:eastAsia="en-GB"/>
        </w:rPr>
        <w:tab/>
      </w:r>
      <w:r w:rsidRPr="00DA777B">
        <w:rPr>
          <w:rFonts w:eastAsia="Malgun Gothic"/>
          <w:noProof/>
          <w:lang w:eastAsia="ko-KR"/>
        </w:rPr>
        <w:t>System Architecture</w:t>
      </w:r>
      <w:r>
        <w:rPr>
          <w:noProof/>
        </w:rPr>
        <w:tab/>
      </w:r>
      <w:r>
        <w:rPr>
          <w:noProof/>
        </w:rPr>
        <w:fldChar w:fldCharType="begin" w:fldLock="1"/>
      </w:r>
      <w:r>
        <w:rPr>
          <w:noProof/>
        </w:rPr>
        <w:instrText xml:space="preserve"> PAGEREF _Toc120623870 \h </w:instrText>
      </w:r>
      <w:r>
        <w:rPr>
          <w:noProof/>
        </w:rPr>
      </w:r>
      <w:r>
        <w:rPr>
          <w:noProof/>
        </w:rPr>
        <w:fldChar w:fldCharType="separate"/>
      </w:r>
      <w:r>
        <w:rPr>
          <w:noProof/>
        </w:rPr>
        <w:t>16</w:t>
      </w:r>
      <w:r>
        <w:rPr>
          <w:noProof/>
        </w:rPr>
        <w:fldChar w:fldCharType="end"/>
      </w:r>
    </w:p>
    <w:p w14:paraId="4692375D" w14:textId="0AD3B3A8"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rPr>
        <w:t>5.2</w:t>
      </w:r>
      <w:r>
        <w:rPr>
          <w:rFonts w:asciiTheme="minorHAnsi" w:eastAsiaTheme="minorEastAsia" w:hAnsiTheme="minorHAnsi" w:cstheme="minorBidi"/>
          <w:noProof/>
          <w:sz w:val="22"/>
          <w:szCs w:val="22"/>
          <w:lang w:eastAsia="en-GB"/>
        </w:rPr>
        <w:tab/>
      </w:r>
      <w:r w:rsidRPr="00DA777B">
        <w:rPr>
          <w:rFonts w:eastAsia="Malgun Gothic"/>
          <w:noProof/>
        </w:rPr>
        <w:t>Call flows</w:t>
      </w:r>
      <w:r>
        <w:rPr>
          <w:noProof/>
        </w:rPr>
        <w:tab/>
      </w:r>
      <w:r>
        <w:rPr>
          <w:noProof/>
        </w:rPr>
        <w:fldChar w:fldCharType="begin" w:fldLock="1"/>
      </w:r>
      <w:r>
        <w:rPr>
          <w:noProof/>
        </w:rPr>
        <w:instrText xml:space="preserve"> PAGEREF _Toc120623871 \h </w:instrText>
      </w:r>
      <w:r>
        <w:rPr>
          <w:noProof/>
        </w:rPr>
      </w:r>
      <w:r>
        <w:rPr>
          <w:noProof/>
        </w:rPr>
        <w:fldChar w:fldCharType="separate"/>
      </w:r>
      <w:r>
        <w:rPr>
          <w:noProof/>
        </w:rPr>
        <w:t>17</w:t>
      </w:r>
      <w:r>
        <w:rPr>
          <w:noProof/>
        </w:rPr>
        <w:fldChar w:fldCharType="end"/>
      </w:r>
    </w:p>
    <w:p w14:paraId="7262C6B8" w14:textId="1455C2AA" w:rsidR="009A66DE" w:rsidRDefault="009A66D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Identified Key Issues and Potential Solutions</w:t>
      </w:r>
      <w:r>
        <w:rPr>
          <w:noProof/>
        </w:rPr>
        <w:tab/>
      </w:r>
      <w:r>
        <w:rPr>
          <w:noProof/>
        </w:rPr>
        <w:fldChar w:fldCharType="begin" w:fldLock="1"/>
      </w:r>
      <w:r>
        <w:rPr>
          <w:noProof/>
        </w:rPr>
        <w:instrText xml:space="preserve"> PAGEREF _Toc120623872 \h </w:instrText>
      </w:r>
      <w:r>
        <w:rPr>
          <w:noProof/>
        </w:rPr>
      </w:r>
      <w:r>
        <w:rPr>
          <w:noProof/>
        </w:rPr>
        <w:fldChar w:fldCharType="separate"/>
      </w:r>
      <w:r>
        <w:rPr>
          <w:noProof/>
        </w:rPr>
        <w:t>21</w:t>
      </w:r>
      <w:r>
        <w:rPr>
          <w:noProof/>
        </w:rPr>
        <w:fldChar w:fldCharType="end"/>
      </w:r>
    </w:p>
    <w:p w14:paraId="526E7C2D" w14:textId="30E58D6B" w:rsidR="009A66DE" w:rsidRDefault="009A66D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Key Issue #1: How to provide End-to-End QoS for the 5G relay architecture</w:t>
      </w:r>
      <w:r>
        <w:rPr>
          <w:noProof/>
        </w:rPr>
        <w:tab/>
      </w:r>
      <w:r>
        <w:rPr>
          <w:noProof/>
        </w:rPr>
        <w:fldChar w:fldCharType="begin" w:fldLock="1"/>
      </w:r>
      <w:r>
        <w:rPr>
          <w:noProof/>
        </w:rPr>
        <w:instrText xml:space="preserve"> PAGEREF _Toc120623873 \h </w:instrText>
      </w:r>
      <w:r>
        <w:rPr>
          <w:noProof/>
        </w:rPr>
      </w:r>
      <w:r>
        <w:rPr>
          <w:noProof/>
        </w:rPr>
        <w:fldChar w:fldCharType="separate"/>
      </w:r>
      <w:r>
        <w:rPr>
          <w:noProof/>
        </w:rPr>
        <w:t>21</w:t>
      </w:r>
      <w:r>
        <w:rPr>
          <w:noProof/>
        </w:rPr>
        <w:fldChar w:fldCharType="end"/>
      </w:r>
    </w:p>
    <w:p w14:paraId="739EA396" w14:textId="22F957FA" w:rsidR="009A66DE" w:rsidRDefault="009A66D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_Toc120623874 \h </w:instrText>
      </w:r>
      <w:r>
        <w:rPr>
          <w:noProof/>
        </w:rPr>
      </w:r>
      <w:r>
        <w:rPr>
          <w:noProof/>
        </w:rPr>
        <w:fldChar w:fldCharType="separate"/>
      </w:r>
      <w:r>
        <w:rPr>
          <w:noProof/>
        </w:rPr>
        <w:t>21</w:t>
      </w:r>
      <w:r>
        <w:rPr>
          <w:noProof/>
        </w:rPr>
        <w:fldChar w:fldCharType="end"/>
      </w:r>
    </w:p>
    <w:p w14:paraId="27F69825" w14:textId="5789640C" w:rsidR="009A66DE" w:rsidRDefault="009A66DE">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_Toc120623875 \h </w:instrText>
      </w:r>
      <w:r>
        <w:rPr>
          <w:noProof/>
        </w:rPr>
      </w:r>
      <w:r>
        <w:rPr>
          <w:noProof/>
        </w:rPr>
        <w:fldChar w:fldCharType="separate"/>
      </w:r>
      <w:r>
        <w:rPr>
          <w:noProof/>
        </w:rPr>
        <w:t>22</w:t>
      </w:r>
      <w:r>
        <w:rPr>
          <w:noProof/>
        </w:rPr>
        <w:fldChar w:fldCharType="end"/>
      </w:r>
    </w:p>
    <w:p w14:paraId="3A379796" w14:textId="55B3854C" w:rsidR="009A66DE" w:rsidRDefault="009A66DE">
      <w:pPr>
        <w:pStyle w:val="TOC4"/>
        <w:rPr>
          <w:rFonts w:asciiTheme="minorHAnsi" w:eastAsiaTheme="minorEastAsia" w:hAnsiTheme="minorHAnsi" w:cstheme="minorBidi"/>
          <w:noProof/>
          <w:sz w:val="22"/>
          <w:szCs w:val="22"/>
          <w:lang w:eastAsia="en-GB"/>
        </w:rPr>
      </w:pPr>
      <w:r>
        <w:rPr>
          <w:noProof/>
          <w:lang w:eastAsia="zh-CN"/>
        </w:rPr>
        <w:t>6.1.2.1</w:t>
      </w:r>
      <w:r>
        <w:rPr>
          <w:rFonts w:asciiTheme="minorHAnsi" w:eastAsiaTheme="minorEastAsia" w:hAnsiTheme="minorHAnsi" w:cstheme="minorBidi"/>
          <w:noProof/>
          <w:sz w:val="22"/>
          <w:szCs w:val="22"/>
          <w:lang w:eastAsia="en-GB"/>
        </w:rPr>
        <w:tab/>
      </w:r>
      <w:r>
        <w:rPr>
          <w:noProof/>
          <w:lang w:eastAsia="zh-CN"/>
        </w:rPr>
        <w:t>End-to-end latency</w:t>
      </w:r>
      <w:r>
        <w:rPr>
          <w:noProof/>
        </w:rPr>
        <w:tab/>
      </w:r>
      <w:r>
        <w:rPr>
          <w:noProof/>
        </w:rPr>
        <w:fldChar w:fldCharType="begin" w:fldLock="1"/>
      </w:r>
      <w:r>
        <w:rPr>
          <w:noProof/>
        </w:rPr>
        <w:instrText xml:space="preserve"> PAGEREF _Toc120623876 \h </w:instrText>
      </w:r>
      <w:r>
        <w:rPr>
          <w:noProof/>
        </w:rPr>
      </w:r>
      <w:r>
        <w:rPr>
          <w:noProof/>
        </w:rPr>
        <w:fldChar w:fldCharType="separate"/>
      </w:r>
      <w:r>
        <w:rPr>
          <w:noProof/>
        </w:rPr>
        <w:t>22</w:t>
      </w:r>
      <w:r>
        <w:rPr>
          <w:noProof/>
        </w:rPr>
        <w:fldChar w:fldCharType="end"/>
      </w:r>
    </w:p>
    <w:p w14:paraId="01BF2EA9" w14:textId="3405C400" w:rsidR="009A66DE" w:rsidRDefault="009A66DE">
      <w:pPr>
        <w:pStyle w:val="TOC4"/>
        <w:rPr>
          <w:rFonts w:asciiTheme="minorHAnsi" w:eastAsiaTheme="minorEastAsia" w:hAnsiTheme="minorHAnsi" w:cstheme="minorBidi"/>
          <w:noProof/>
          <w:sz w:val="22"/>
          <w:szCs w:val="22"/>
          <w:lang w:eastAsia="en-GB"/>
        </w:rPr>
      </w:pPr>
      <w:r>
        <w:rPr>
          <w:noProof/>
          <w:lang w:eastAsia="zh-CN"/>
        </w:rPr>
        <w:t>6.1.2.2</w:t>
      </w:r>
      <w:r>
        <w:rPr>
          <w:rFonts w:asciiTheme="minorHAnsi" w:eastAsiaTheme="minorEastAsia" w:hAnsiTheme="minorHAnsi" w:cstheme="minorBidi"/>
          <w:noProof/>
          <w:sz w:val="22"/>
          <w:szCs w:val="22"/>
          <w:lang w:eastAsia="en-GB"/>
        </w:rPr>
        <w:tab/>
      </w:r>
      <w:r>
        <w:rPr>
          <w:noProof/>
          <w:lang w:eastAsia="zh-CN"/>
        </w:rPr>
        <w:t>Other End-to-end QoS metrics</w:t>
      </w:r>
      <w:r>
        <w:rPr>
          <w:noProof/>
        </w:rPr>
        <w:tab/>
      </w:r>
      <w:r>
        <w:rPr>
          <w:noProof/>
        </w:rPr>
        <w:fldChar w:fldCharType="begin" w:fldLock="1"/>
      </w:r>
      <w:r>
        <w:rPr>
          <w:noProof/>
        </w:rPr>
        <w:instrText xml:space="preserve"> PAGEREF _Toc120623877 \h </w:instrText>
      </w:r>
      <w:r>
        <w:rPr>
          <w:noProof/>
        </w:rPr>
      </w:r>
      <w:r>
        <w:rPr>
          <w:noProof/>
        </w:rPr>
        <w:fldChar w:fldCharType="separate"/>
      </w:r>
      <w:r>
        <w:rPr>
          <w:noProof/>
        </w:rPr>
        <w:t>22</w:t>
      </w:r>
      <w:r>
        <w:rPr>
          <w:noProof/>
        </w:rPr>
        <w:fldChar w:fldCharType="end"/>
      </w:r>
    </w:p>
    <w:p w14:paraId="1E6DC2B8" w14:textId="57D597C4" w:rsidR="009A66DE" w:rsidRDefault="009A66D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Key Issue #2: How to determine the non-5G delay for the 5G relay architecture</w:t>
      </w:r>
      <w:r>
        <w:rPr>
          <w:noProof/>
        </w:rPr>
        <w:tab/>
      </w:r>
      <w:r>
        <w:rPr>
          <w:noProof/>
        </w:rPr>
        <w:fldChar w:fldCharType="begin" w:fldLock="1"/>
      </w:r>
      <w:r>
        <w:rPr>
          <w:noProof/>
        </w:rPr>
        <w:instrText xml:space="preserve"> PAGEREF _Toc120623878 \h </w:instrText>
      </w:r>
      <w:r>
        <w:rPr>
          <w:noProof/>
        </w:rPr>
      </w:r>
      <w:r>
        <w:rPr>
          <w:noProof/>
        </w:rPr>
        <w:fldChar w:fldCharType="separate"/>
      </w:r>
      <w:r>
        <w:rPr>
          <w:noProof/>
        </w:rPr>
        <w:t>22</w:t>
      </w:r>
      <w:r>
        <w:rPr>
          <w:noProof/>
        </w:rPr>
        <w:fldChar w:fldCharType="end"/>
      </w:r>
    </w:p>
    <w:p w14:paraId="73D3BE98" w14:textId="767CDDF2" w:rsidR="009A66DE" w:rsidRDefault="009A66D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_Toc120623879 \h </w:instrText>
      </w:r>
      <w:r>
        <w:rPr>
          <w:noProof/>
        </w:rPr>
      </w:r>
      <w:r>
        <w:rPr>
          <w:noProof/>
        </w:rPr>
        <w:fldChar w:fldCharType="separate"/>
      </w:r>
      <w:r>
        <w:rPr>
          <w:noProof/>
        </w:rPr>
        <w:t>22</w:t>
      </w:r>
      <w:r>
        <w:rPr>
          <w:noProof/>
        </w:rPr>
        <w:fldChar w:fldCharType="end"/>
      </w:r>
    </w:p>
    <w:p w14:paraId="1D43D571" w14:textId="13926D5A" w:rsidR="009A66DE" w:rsidRDefault="009A66D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Segment-by-segment delay measurement</w:t>
      </w:r>
      <w:r>
        <w:rPr>
          <w:noProof/>
        </w:rPr>
        <w:tab/>
      </w:r>
      <w:r>
        <w:rPr>
          <w:noProof/>
        </w:rPr>
        <w:fldChar w:fldCharType="begin" w:fldLock="1"/>
      </w:r>
      <w:r>
        <w:rPr>
          <w:noProof/>
        </w:rPr>
        <w:instrText xml:space="preserve"> PAGEREF _Toc120623880 \h </w:instrText>
      </w:r>
      <w:r>
        <w:rPr>
          <w:noProof/>
        </w:rPr>
      </w:r>
      <w:r>
        <w:rPr>
          <w:noProof/>
        </w:rPr>
        <w:fldChar w:fldCharType="separate"/>
      </w:r>
      <w:r>
        <w:rPr>
          <w:noProof/>
        </w:rPr>
        <w:t>23</w:t>
      </w:r>
      <w:r>
        <w:rPr>
          <w:noProof/>
        </w:rPr>
        <w:fldChar w:fldCharType="end"/>
      </w:r>
    </w:p>
    <w:p w14:paraId="4E600C38" w14:textId="14C185B5" w:rsidR="009A66DE" w:rsidRDefault="009A66D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End-to-end delay measurement</w:t>
      </w:r>
      <w:r>
        <w:rPr>
          <w:noProof/>
        </w:rPr>
        <w:tab/>
      </w:r>
      <w:r>
        <w:rPr>
          <w:noProof/>
        </w:rPr>
        <w:fldChar w:fldCharType="begin" w:fldLock="1"/>
      </w:r>
      <w:r>
        <w:rPr>
          <w:noProof/>
        </w:rPr>
        <w:instrText xml:space="preserve"> PAGEREF _Toc120623881 \h </w:instrText>
      </w:r>
      <w:r>
        <w:rPr>
          <w:noProof/>
        </w:rPr>
      </w:r>
      <w:r>
        <w:rPr>
          <w:noProof/>
        </w:rPr>
        <w:fldChar w:fldCharType="separate"/>
      </w:r>
      <w:r>
        <w:rPr>
          <w:noProof/>
        </w:rPr>
        <w:t>23</w:t>
      </w:r>
      <w:r>
        <w:rPr>
          <w:noProof/>
        </w:rPr>
        <w:fldChar w:fldCharType="end"/>
      </w:r>
    </w:p>
    <w:p w14:paraId="55C194B6" w14:textId="53E51F92" w:rsidR="009A66DE" w:rsidRDefault="009A66D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Time measurement protocol</w:t>
      </w:r>
      <w:r>
        <w:rPr>
          <w:noProof/>
        </w:rPr>
        <w:tab/>
      </w:r>
      <w:r>
        <w:rPr>
          <w:noProof/>
        </w:rPr>
        <w:fldChar w:fldCharType="begin" w:fldLock="1"/>
      </w:r>
      <w:r>
        <w:rPr>
          <w:noProof/>
        </w:rPr>
        <w:instrText xml:space="preserve"> PAGEREF _Toc120623882 \h </w:instrText>
      </w:r>
      <w:r>
        <w:rPr>
          <w:noProof/>
        </w:rPr>
      </w:r>
      <w:r>
        <w:rPr>
          <w:noProof/>
        </w:rPr>
        <w:fldChar w:fldCharType="separate"/>
      </w:r>
      <w:r>
        <w:rPr>
          <w:noProof/>
        </w:rPr>
        <w:t>25</w:t>
      </w:r>
      <w:r>
        <w:rPr>
          <w:noProof/>
        </w:rPr>
        <w:fldChar w:fldCharType="end"/>
      </w:r>
    </w:p>
    <w:p w14:paraId="7E72F82F" w14:textId="673B6148" w:rsidR="009A66DE" w:rsidRDefault="009A66D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Key Issue #3: What and how to report the non-5G delay</w:t>
      </w:r>
      <w:r>
        <w:rPr>
          <w:noProof/>
        </w:rPr>
        <w:tab/>
      </w:r>
      <w:r>
        <w:rPr>
          <w:noProof/>
        </w:rPr>
        <w:fldChar w:fldCharType="begin" w:fldLock="1"/>
      </w:r>
      <w:r>
        <w:rPr>
          <w:noProof/>
        </w:rPr>
        <w:instrText xml:space="preserve"> PAGEREF _Toc120623883 \h </w:instrText>
      </w:r>
      <w:r>
        <w:rPr>
          <w:noProof/>
        </w:rPr>
      </w:r>
      <w:r>
        <w:rPr>
          <w:noProof/>
        </w:rPr>
        <w:fldChar w:fldCharType="separate"/>
      </w:r>
      <w:r>
        <w:rPr>
          <w:noProof/>
        </w:rPr>
        <w:t>25</w:t>
      </w:r>
      <w:r>
        <w:rPr>
          <w:noProof/>
        </w:rPr>
        <w:fldChar w:fldCharType="end"/>
      </w:r>
    </w:p>
    <w:p w14:paraId="1BA81CC3" w14:textId="12DA0BE1" w:rsidR="009A66DE" w:rsidRDefault="009A66DE">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_Toc120623884 \h </w:instrText>
      </w:r>
      <w:r>
        <w:rPr>
          <w:noProof/>
        </w:rPr>
      </w:r>
      <w:r>
        <w:rPr>
          <w:noProof/>
        </w:rPr>
        <w:fldChar w:fldCharType="separate"/>
      </w:r>
      <w:r>
        <w:rPr>
          <w:noProof/>
        </w:rPr>
        <w:t>25</w:t>
      </w:r>
      <w:r>
        <w:rPr>
          <w:noProof/>
        </w:rPr>
        <w:fldChar w:fldCharType="end"/>
      </w:r>
    </w:p>
    <w:p w14:paraId="1B6417B8" w14:textId="178F3A5E" w:rsidR="009A66DE" w:rsidRDefault="009A66DE">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_Toc120623885 \h </w:instrText>
      </w:r>
      <w:r>
        <w:rPr>
          <w:noProof/>
        </w:rPr>
      </w:r>
      <w:r>
        <w:rPr>
          <w:noProof/>
        </w:rPr>
        <w:fldChar w:fldCharType="separate"/>
      </w:r>
      <w:r>
        <w:rPr>
          <w:noProof/>
        </w:rPr>
        <w:t>25</w:t>
      </w:r>
      <w:r>
        <w:rPr>
          <w:noProof/>
        </w:rPr>
        <w:fldChar w:fldCharType="end"/>
      </w:r>
    </w:p>
    <w:p w14:paraId="69EEAE21" w14:textId="3B1ED319" w:rsidR="009A66DE" w:rsidRDefault="009A66D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Key Issue #4: Formats and Connectivity of Tethered Glass</w:t>
      </w:r>
      <w:r>
        <w:rPr>
          <w:noProof/>
        </w:rPr>
        <w:tab/>
      </w:r>
      <w:r>
        <w:rPr>
          <w:noProof/>
        </w:rPr>
        <w:fldChar w:fldCharType="begin" w:fldLock="1"/>
      </w:r>
      <w:r>
        <w:rPr>
          <w:noProof/>
        </w:rPr>
        <w:instrText xml:space="preserve"> PAGEREF _Toc120623886 \h </w:instrText>
      </w:r>
      <w:r>
        <w:rPr>
          <w:noProof/>
        </w:rPr>
      </w:r>
      <w:r>
        <w:rPr>
          <w:noProof/>
        </w:rPr>
        <w:fldChar w:fldCharType="separate"/>
      </w:r>
      <w:r>
        <w:rPr>
          <w:noProof/>
        </w:rPr>
        <w:t>26</w:t>
      </w:r>
      <w:r>
        <w:rPr>
          <w:noProof/>
        </w:rPr>
        <w:fldChar w:fldCharType="end"/>
      </w:r>
    </w:p>
    <w:p w14:paraId="049B225A" w14:textId="6D3068DC" w:rsidR="009A66DE" w:rsidRDefault="009A66DE">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_Toc120623887 \h </w:instrText>
      </w:r>
      <w:r>
        <w:rPr>
          <w:noProof/>
        </w:rPr>
      </w:r>
      <w:r>
        <w:rPr>
          <w:noProof/>
        </w:rPr>
        <w:fldChar w:fldCharType="separate"/>
      </w:r>
      <w:r>
        <w:rPr>
          <w:noProof/>
        </w:rPr>
        <w:t>26</w:t>
      </w:r>
      <w:r>
        <w:rPr>
          <w:noProof/>
        </w:rPr>
        <w:fldChar w:fldCharType="end"/>
      </w:r>
    </w:p>
    <w:p w14:paraId="4E817B8F" w14:textId="68F7FB89" w:rsidR="009A66DE" w:rsidRDefault="009A66D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Key Issue #5: Compute distribution across UE and network for tethered glasses</w:t>
      </w:r>
      <w:r>
        <w:rPr>
          <w:noProof/>
        </w:rPr>
        <w:tab/>
      </w:r>
      <w:r>
        <w:rPr>
          <w:noProof/>
        </w:rPr>
        <w:fldChar w:fldCharType="begin" w:fldLock="1"/>
      </w:r>
      <w:r>
        <w:rPr>
          <w:noProof/>
        </w:rPr>
        <w:instrText xml:space="preserve"> PAGEREF _Toc120623888 \h </w:instrText>
      </w:r>
      <w:r>
        <w:rPr>
          <w:noProof/>
        </w:rPr>
      </w:r>
      <w:r>
        <w:rPr>
          <w:noProof/>
        </w:rPr>
        <w:fldChar w:fldCharType="separate"/>
      </w:r>
      <w:r>
        <w:rPr>
          <w:noProof/>
        </w:rPr>
        <w:t>27</w:t>
      </w:r>
      <w:r>
        <w:rPr>
          <w:noProof/>
        </w:rPr>
        <w:fldChar w:fldCharType="end"/>
      </w:r>
    </w:p>
    <w:p w14:paraId="586E04E0" w14:textId="6A852F82" w:rsidR="009A66DE" w:rsidRDefault="009A66DE">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_Toc120623889 \h </w:instrText>
      </w:r>
      <w:r>
        <w:rPr>
          <w:noProof/>
        </w:rPr>
      </w:r>
      <w:r>
        <w:rPr>
          <w:noProof/>
        </w:rPr>
        <w:fldChar w:fldCharType="separate"/>
      </w:r>
      <w:r>
        <w:rPr>
          <w:noProof/>
        </w:rPr>
        <w:t>27</w:t>
      </w:r>
      <w:r>
        <w:rPr>
          <w:noProof/>
        </w:rPr>
        <w:fldChar w:fldCharType="end"/>
      </w:r>
    </w:p>
    <w:p w14:paraId="0FBDDCBF" w14:textId="4B2EBEE2" w:rsidR="009A66DE" w:rsidRDefault="009A66D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Key Issue #6: Usage of PIN for Tethered Glasses</w:t>
      </w:r>
      <w:r>
        <w:rPr>
          <w:noProof/>
        </w:rPr>
        <w:tab/>
      </w:r>
      <w:r>
        <w:rPr>
          <w:noProof/>
        </w:rPr>
        <w:fldChar w:fldCharType="begin" w:fldLock="1"/>
      </w:r>
      <w:r>
        <w:rPr>
          <w:noProof/>
        </w:rPr>
        <w:instrText xml:space="preserve"> PAGEREF _Toc120623890 \h </w:instrText>
      </w:r>
      <w:r>
        <w:rPr>
          <w:noProof/>
        </w:rPr>
      </w:r>
      <w:r>
        <w:rPr>
          <w:noProof/>
        </w:rPr>
        <w:fldChar w:fldCharType="separate"/>
      </w:r>
      <w:r>
        <w:rPr>
          <w:noProof/>
        </w:rPr>
        <w:t>27</w:t>
      </w:r>
      <w:r>
        <w:rPr>
          <w:noProof/>
        </w:rPr>
        <w:fldChar w:fldCharType="end"/>
      </w:r>
    </w:p>
    <w:p w14:paraId="01CA36ED" w14:textId="7DCF6556" w:rsidR="009A66DE" w:rsidRDefault="009A66DE">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_Toc120623891 \h </w:instrText>
      </w:r>
      <w:r>
        <w:rPr>
          <w:noProof/>
        </w:rPr>
      </w:r>
      <w:r>
        <w:rPr>
          <w:noProof/>
        </w:rPr>
        <w:fldChar w:fldCharType="separate"/>
      </w:r>
      <w:r>
        <w:rPr>
          <w:noProof/>
        </w:rPr>
        <w:t>27</w:t>
      </w:r>
      <w:r>
        <w:rPr>
          <w:noProof/>
        </w:rPr>
        <w:fldChar w:fldCharType="end"/>
      </w:r>
    </w:p>
    <w:p w14:paraId="45A9C3AA" w14:textId="76816561" w:rsidR="009A66DE" w:rsidRDefault="009A66D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Potential Next Steps</w:t>
      </w:r>
      <w:r>
        <w:rPr>
          <w:noProof/>
        </w:rPr>
        <w:tab/>
      </w:r>
      <w:r>
        <w:rPr>
          <w:noProof/>
        </w:rPr>
        <w:fldChar w:fldCharType="begin" w:fldLock="1"/>
      </w:r>
      <w:r>
        <w:rPr>
          <w:noProof/>
        </w:rPr>
        <w:instrText xml:space="preserve"> PAGEREF _Toc120623892 \h </w:instrText>
      </w:r>
      <w:r>
        <w:rPr>
          <w:noProof/>
        </w:rPr>
      </w:r>
      <w:r>
        <w:rPr>
          <w:noProof/>
        </w:rPr>
        <w:fldChar w:fldCharType="separate"/>
      </w:r>
      <w:r>
        <w:rPr>
          <w:noProof/>
        </w:rPr>
        <w:t>27</w:t>
      </w:r>
      <w:r>
        <w:rPr>
          <w:noProof/>
        </w:rPr>
        <w:fldChar w:fldCharType="end"/>
      </w:r>
    </w:p>
    <w:p w14:paraId="1CC438FD" w14:textId="421F5D0F" w:rsidR="009A66DE" w:rsidRDefault="009A66DE">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_Toc120623893 \h </w:instrText>
      </w:r>
      <w:r>
        <w:rPr>
          <w:noProof/>
        </w:rPr>
      </w:r>
      <w:r>
        <w:rPr>
          <w:noProof/>
        </w:rPr>
        <w:fldChar w:fldCharType="separate"/>
      </w:r>
      <w:r>
        <w:rPr>
          <w:noProof/>
        </w:rPr>
        <w:t>27</w:t>
      </w:r>
      <w:r>
        <w:rPr>
          <w:noProof/>
        </w:rPr>
        <w:fldChar w:fldCharType="end"/>
      </w:r>
    </w:p>
    <w:p w14:paraId="2ECAFF6D" w14:textId="1E23E8EB" w:rsidR="009A66DE" w:rsidRDefault="009A66DE" w:rsidP="009A66DE">
      <w:pPr>
        <w:pStyle w:val="TOC8"/>
        <w:rPr>
          <w:rFonts w:asciiTheme="minorHAnsi" w:eastAsiaTheme="minorEastAsia" w:hAnsiTheme="minorHAnsi" w:cstheme="minorBidi"/>
          <w:b w:val="0"/>
          <w:noProof/>
          <w:szCs w:val="22"/>
          <w:lang w:eastAsia="en-GB"/>
        </w:rPr>
      </w:pPr>
      <w:r>
        <w:rPr>
          <w:noProof/>
        </w:rPr>
        <w:t>Annex A (informative): QoS Control of Relay WLAR UE when 5G Sidelink Used for Tethering Link</w:t>
      </w:r>
      <w:r>
        <w:rPr>
          <w:noProof/>
        </w:rPr>
        <w:tab/>
      </w:r>
      <w:r>
        <w:rPr>
          <w:noProof/>
        </w:rPr>
        <w:fldChar w:fldCharType="begin" w:fldLock="1"/>
      </w:r>
      <w:r>
        <w:rPr>
          <w:noProof/>
        </w:rPr>
        <w:instrText xml:space="preserve"> PAGEREF _Toc120623894 \h </w:instrText>
      </w:r>
      <w:r>
        <w:rPr>
          <w:noProof/>
        </w:rPr>
      </w:r>
      <w:r>
        <w:rPr>
          <w:noProof/>
        </w:rPr>
        <w:fldChar w:fldCharType="separate"/>
      </w:r>
      <w:r>
        <w:rPr>
          <w:noProof/>
        </w:rPr>
        <w:t>27</w:t>
      </w:r>
      <w:r>
        <w:rPr>
          <w:noProof/>
        </w:rPr>
        <w:fldChar w:fldCharType="end"/>
      </w:r>
    </w:p>
    <w:p w14:paraId="3CB5D74F" w14:textId="4194D6E8" w:rsidR="009A66DE" w:rsidRDefault="009A66DE" w:rsidP="009A66DE">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_Toc120623895 \h </w:instrText>
      </w:r>
      <w:r>
        <w:rPr>
          <w:noProof/>
        </w:rPr>
      </w:r>
      <w:r>
        <w:rPr>
          <w:noProof/>
        </w:rPr>
        <w:fldChar w:fldCharType="separate"/>
      </w:r>
      <w:r>
        <w:rPr>
          <w:noProof/>
        </w:rPr>
        <w:t>29</w:t>
      </w:r>
      <w:r>
        <w:rPr>
          <w:noProof/>
        </w:rPr>
        <w:fldChar w:fldCharType="end"/>
      </w:r>
    </w:p>
    <w:p w14:paraId="0B9E3498" w14:textId="2711BBF4"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End w:id="15"/>
      <w:r w:rsidRPr="004D3578">
        <w:lastRenderedPageBreak/>
        <w:t>Foreword</w:t>
      </w:r>
      <w:bookmarkEnd w:id="16"/>
    </w:p>
    <w:p w14:paraId="2511FBFA" w14:textId="4736DAD6" w:rsidR="00080512" w:rsidRPr="004D3578" w:rsidRDefault="00080512">
      <w:r w:rsidRPr="003D3DE1">
        <w:t xml:space="preserve">This Technical </w:t>
      </w:r>
      <w:bookmarkStart w:id="17" w:name="spectype3"/>
      <w:r w:rsidR="00602AEA" w:rsidRPr="003D3DE1">
        <w:t>Report</w:t>
      </w:r>
      <w:bookmarkEnd w:id="17"/>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18" w:name="introduction"/>
      <w:bookmarkStart w:id="19" w:name="_Toc120623851"/>
      <w:bookmarkEnd w:id="18"/>
      <w:r w:rsidRPr="004D3578">
        <w:t>Introduction</w:t>
      </w:r>
      <w:bookmarkEnd w:id="1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t>
      </w:r>
      <w:proofErr w:type="spellStart"/>
      <w:r>
        <w:t>WiFi</w:t>
      </w:r>
      <w:proofErr w:type="spellEnd"/>
      <w:r>
        <w:t xml:space="preserve"> or 5G </w:t>
      </w:r>
      <w:proofErr w:type="spellStart"/>
      <w:r>
        <w:t>sidelink</w:t>
      </w:r>
      <w:proofErr w:type="spellEnd"/>
      <w:r>
        <w:t xml:space="preserve">. </w:t>
      </w:r>
      <w:r w:rsidR="00CA33D4">
        <w:t xml:space="preserve">Different architectures for tethering </w:t>
      </w:r>
      <w:r w:rsidR="001141A3" w:rsidRPr="001141A3">
        <w:t xml:space="preserve">result in different QoS requirements, session handling properties, </w:t>
      </w:r>
      <w:proofErr w:type="gramStart"/>
      <w:r w:rsidR="001141A3" w:rsidRPr="001141A3">
        <w:t>and also</w:t>
      </w:r>
      <w:proofErr w:type="gramEnd"/>
      <w:r w:rsidR="001141A3" w:rsidRPr="001141A3">
        <w:t xml:space="preserve"> media handling aspects. For enhanced end-to-end QoS and/or </w:t>
      </w:r>
      <w:proofErr w:type="spellStart"/>
      <w:r w:rsidR="001141A3" w:rsidRPr="001141A3">
        <w:t>QoE</w:t>
      </w:r>
      <w:proofErr w:type="spellEnd"/>
      <w:r w:rsidR="001141A3" w:rsidRPr="001141A3">
        <w:t>,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w:t>
      </w:r>
      <w:proofErr w:type="spellStart"/>
      <w:r w:rsidR="001141A3" w:rsidRPr="001141A3">
        <w:t>SmarTAR</w:t>
      </w:r>
      <w:proofErr w:type="spellEnd"/>
      <w:r w:rsidR="001141A3" w:rsidRPr="001141A3">
        <w:t>)</w:t>
      </w:r>
      <w:r>
        <w:t xml:space="preserve"> in such user experience may be maximized using the 5G System.</w:t>
      </w:r>
    </w:p>
    <w:p w14:paraId="548A512E" w14:textId="77777777" w:rsidR="00080512" w:rsidRPr="004D3578" w:rsidRDefault="00080512">
      <w:pPr>
        <w:pStyle w:val="Heading1"/>
      </w:pPr>
      <w:r w:rsidRPr="004D3578">
        <w:br w:type="page"/>
      </w:r>
      <w:bookmarkStart w:id="20" w:name="scope"/>
      <w:bookmarkStart w:id="21" w:name="_Toc120623852"/>
      <w:bookmarkEnd w:id="20"/>
      <w:r w:rsidRPr="004D3578">
        <w:lastRenderedPageBreak/>
        <w:t>1</w:t>
      </w:r>
      <w:r w:rsidRPr="004D3578">
        <w:tab/>
        <w:t>Scope</w:t>
      </w:r>
      <w:bookmarkEnd w:id="21"/>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w:t>
      </w:r>
      <w:proofErr w:type="spellStart"/>
      <w:r>
        <w:t>sidelink</w:t>
      </w:r>
      <w:proofErr w:type="spellEnd"/>
      <w:r>
        <w:t xml:space="preserve">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w:t>
      </w:r>
      <w:proofErr w:type="gramStart"/>
      <w:r>
        <w:t>security</w:t>
      </w:r>
      <w:proofErr w:type="gramEnd"/>
      <w:r>
        <w:t xml:space="preserve">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2" w:name="references"/>
      <w:bookmarkStart w:id="23" w:name="_Toc12062385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w:t>
      </w:r>
      <w:proofErr w:type="spellStart"/>
      <w:r w:rsidR="00454787" w:rsidRPr="00454787">
        <w:t>PIoT</w:t>
      </w:r>
      <w:proofErr w:type="spellEnd"/>
      <w:r w:rsidR="00454787" w:rsidRPr="00454787">
        <w: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w:t>
      </w:r>
      <w:proofErr w:type="spellStart"/>
      <w:r w:rsidRPr="002F31DC">
        <w:t>ProSe</w:t>
      </w:r>
      <w:proofErr w:type="spellEnd"/>
      <w:r w:rsidRPr="002F31DC">
        <w:t>)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The Khronos Group</w:t>
      </w:r>
      <w:r>
        <w:t>, "</w:t>
      </w:r>
      <w:r w:rsidRPr="006847E5">
        <w:t xml:space="preserve">The </w:t>
      </w:r>
      <w:proofErr w:type="spellStart"/>
      <w:r w:rsidRPr="006847E5">
        <w:t>OpenXR</w:t>
      </w:r>
      <w:proofErr w:type="spellEnd"/>
      <w:r w:rsidRPr="006847E5">
        <w:t xml:space="preserve"> Specification</w:t>
      </w:r>
      <w:r>
        <w:t xml:space="preserve">", </w:t>
      </w:r>
      <w:hyperlink r:id="rId11"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24" w:name="definitions"/>
      <w:bookmarkStart w:id="25" w:name="_Toc120623854"/>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20623855"/>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20623856"/>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20623857"/>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r>
      <w:proofErr w:type="spellStart"/>
      <w:r>
        <w:t>WireLess</w:t>
      </w:r>
      <w:proofErr w:type="spellEnd"/>
      <w:r>
        <w:t xml:space="preserve">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9" w:name="clause4"/>
      <w:bookmarkStart w:id="30" w:name="_Toc120623858"/>
      <w:bookmarkEnd w:id="29"/>
      <w:r w:rsidRPr="004D3578">
        <w:lastRenderedPageBreak/>
        <w:t>4</w:t>
      </w:r>
      <w:r w:rsidRPr="004D3578">
        <w:tab/>
      </w:r>
      <w:r w:rsidR="00FD4BD2">
        <w:t>Motivation</w:t>
      </w:r>
      <w:r w:rsidR="00BE2231">
        <w:t xml:space="preserve"> </w:t>
      </w:r>
      <w:r w:rsidR="00CD4924">
        <w:t>and Background</w:t>
      </w:r>
      <w:bookmarkEnd w:id="30"/>
    </w:p>
    <w:p w14:paraId="0DEE3EF6" w14:textId="48AA1028" w:rsidR="00661934" w:rsidRDefault="00661934" w:rsidP="00661934">
      <w:pPr>
        <w:pStyle w:val="Heading2"/>
      </w:pPr>
      <w:bookmarkStart w:id="31" w:name="_Toc120623859"/>
      <w:r w:rsidRPr="00F465B6">
        <w:t>4.</w:t>
      </w:r>
      <w:r>
        <w:t>1</w:t>
      </w:r>
      <w:r>
        <w:tab/>
        <w:t>Summary of TR 26.998</w:t>
      </w:r>
      <w:bookmarkEnd w:id="31"/>
    </w:p>
    <w:p w14:paraId="18B2603F" w14:textId="30DCCDE6" w:rsidR="004618A0" w:rsidRDefault="004618A0" w:rsidP="004618A0">
      <w:pPr>
        <w:rPr>
          <w:lang w:eastAsia="zh-CN"/>
        </w:rPr>
      </w:pPr>
      <w:r>
        <w:rPr>
          <w:lang w:eastAsia="ko-KR"/>
        </w:rPr>
        <w:t xml:space="preserve">The 5G </w:t>
      </w:r>
      <w:proofErr w:type="spellStart"/>
      <w:r>
        <w:rPr>
          <w:lang w:eastAsia="ko-KR"/>
        </w:rPr>
        <w:t>WireLess</w:t>
      </w:r>
      <w:proofErr w:type="spellEnd"/>
      <w:r>
        <w:rPr>
          <w:lang w:eastAsia="ko-KR"/>
        </w:rPr>
        <w:t xml:space="preserve"> Tethered AR UE is introduced in [2]</w:t>
      </w:r>
      <w:r>
        <w:rPr>
          <w:lang w:eastAsia="zh-CN"/>
        </w:rPr>
        <w:t xml:space="preserve"> as one functional structural device type. It is further split into two sub-types, </w:t>
      </w:r>
      <w:r>
        <w:rPr>
          <w:lang w:eastAsia="ko-KR"/>
        </w:rPr>
        <w:t xml:space="preserve">Type 3a: 5G Split Rendering </w:t>
      </w:r>
      <w:proofErr w:type="spellStart"/>
      <w:r>
        <w:rPr>
          <w:lang w:eastAsia="ko-KR"/>
        </w:rPr>
        <w:t>WireLess</w:t>
      </w:r>
      <w:proofErr w:type="spellEnd"/>
      <w:r>
        <w:rPr>
          <w:lang w:eastAsia="ko-KR"/>
        </w:rPr>
        <w:t xml:space="preserve"> Tethered AR UE and Type 3b:</w:t>
      </w:r>
      <w:r>
        <w:t xml:space="preserve"> </w:t>
      </w:r>
      <w:r>
        <w:rPr>
          <w:lang w:eastAsia="ko-KR"/>
        </w:rPr>
        <w:t xml:space="preserve">5G Relay </w:t>
      </w:r>
      <w:proofErr w:type="spellStart"/>
      <w:r>
        <w:rPr>
          <w:lang w:eastAsia="ko-KR"/>
        </w:rPr>
        <w:t>WireLess</w:t>
      </w:r>
      <w:proofErr w:type="spellEnd"/>
      <w:r>
        <w:rPr>
          <w:lang w:eastAsia="ko-KR"/>
        </w:rPr>
        <w:t xml:space="preserve">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w:t>
      </w:r>
      <w:proofErr w:type="spellStart"/>
      <w:r>
        <w:t>splitted</w:t>
      </w:r>
      <w:proofErr w:type="spellEnd"/>
      <w:r>
        <w:t xml:space="preserve">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2" w:name="_Toc120623860"/>
      <w:r w:rsidRPr="00F465B6">
        <w:t>4.</w:t>
      </w:r>
      <w:r>
        <w:t>2</w:t>
      </w:r>
      <w:r>
        <w:tab/>
        <w:t>Guiding Use Cases</w:t>
      </w:r>
      <w:bookmarkEnd w:id="32"/>
    </w:p>
    <w:p w14:paraId="59AAECDE" w14:textId="1437AD61" w:rsidR="00661934" w:rsidRDefault="00661934" w:rsidP="00661934">
      <w:pPr>
        <w:pStyle w:val="Heading3"/>
      </w:pPr>
      <w:bookmarkStart w:id="33" w:name="_Toc120623861"/>
      <w:r w:rsidRPr="00F465B6">
        <w:t>4.</w:t>
      </w:r>
      <w:r>
        <w:t>2.1</w:t>
      </w:r>
      <w:r>
        <w:tab/>
        <w:t>Introduction</w:t>
      </w:r>
      <w:bookmarkEnd w:id="3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4" w:name="_Toc120623862"/>
      <w:r w:rsidRPr="00F465B6">
        <w:t>4.</w:t>
      </w:r>
      <w:r>
        <w:t>2.2</w:t>
      </w:r>
      <w:r>
        <w:tab/>
        <w:t>Cycling Glasses</w:t>
      </w:r>
      <w:bookmarkEnd w:id="34"/>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t>
      </w:r>
      <w:proofErr w:type="spellStart"/>
      <w:r>
        <w:t>WiFi</w:t>
      </w:r>
      <w:proofErr w:type="spellEnd"/>
      <w:r>
        <w:t xml:space="preserve">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lastRenderedPageBreak/>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The notifications create certain A(</w:t>
      </w:r>
      <w:proofErr w:type="spellStart"/>
      <w:r>
        <w:t>udio</w:t>
      </w:r>
      <w:proofErr w:type="spellEnd"/>
      <w:r>
        <w:t>)/V(</w:t>
      </w:r>
      <w:proofErr w:type="spellStart"/>
      <w:r>
        <w:t>isual</w:t>
      </w:r>
      <w:proofErr w:type="spellEnd"/>
      <w:r>
        <w:t xml:space="preserve">)/H(apical)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w:t>
      </w:r>
      <w:proofErr w:type="spellStart"/>
      <w:r>
        <w:t>haptical</w:t>
      </w:r>
      <w:proofErr w:type="spellEnd"/>
      <w:r>
        <w:t xml:space="preserve">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 xml:space="preserve">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w:t>
      </w:r>
      <w:proofErr w:type="spellStart"/>
      <w:r>
        <w:t>haptical</w:t>
      </w:r>
      <w:proofErr w:type="spellEnd"/>
      <w:r>
        <w:t xml:space="preserve"> information to the glass.</w:t>
      </w:r>
    </w:p>
    <w:p w14:paraId="732729F3" w14:textId="4D14B29A" w:rsidR="007812C0" w:rsidRDefault="007812C0" w:rsidP="007812C0">
      <w:pPr>
        <w:pStyle w:val="Heading2"/>
      </w:pPr>
      <w:bookmarkStart w:id="35" w:name="_Toc2086442"/>
      <w:bookmarkStart w:id="36" w:name="_Toc120623863"/>
      <w:r>
        <w:t>4.3</w:t>
      </w:r>
      <w:r>
        <w:tab/>
      </w:r>
      <w:bookmarkEnd w:id="35"/>
      <w:r>
        <w:t xml:space="preserve">PIN (Personal IoT Network) </w:t>
      </w:r>
      <w:bookmarkEnd w:id="36"/>
    </w:p>
    <w:p w14:paraId="318FE3E4" w14:textId="296EB198" w:rsidR="00F47775" w:rsidRPr="001060CA" w:rsidRDefault="00F47775" w:rsidP="001060CA">
      <w:pPr>
        <w:keepNext/>
        <w:keepLines/>
        <w:spacing w:before="180"/>
        <w:outlineLvl w:val="1"/>
        <w:rPr>
          <w:sz w:val="28"/>
        </w:rPr>
      </w:pPr>
      <w:r w:rsidRPr="001060CA">
        <w:rPr>
          <w:rFonts w:ascii="Arial" w:hAnsi="Arial"/>
          <w:sz w:val="28"/>
        </w:rPr>
        <w:t>4.3.1 Media share within PINs use case</w:t>
      </w:r>
    </w:p>
    <w:p w14:paraId="7A567537" w14:textId="57B164EB" w:rsidR="00194919" w:rsidRPr="00401B4E" w:rsidRDefault="00194919" w:rsidP="00194919">
      <w:r w:rsidRPr="00401B4E">
        <w:t xml:space="preserve">“Personal IoT networks” (PINs) </w:t>
      </w:r>
      <w:r w:rsidR="00F47775">
        <w:t xml:space="preserve">in 3GPP TR 22.859 </w:t>
      </w:r>
      <w:r w:rsidRPr="00401B4E">
        <w:t xml:space="preserve">[3] are of a type of private network typically consisting of a user smartphone, </w:t>
      </w:r>
      <w:proofErr w:type="gramStart"/>
      <w:r w:rsidRPr="00401B4E">
        <w:t>wearables</w:t>
      </w:r>
      <w:proofErr w:type="gramEnd"/>
      <w:r w:rsidRPr="00401B4E">
        <w:t xml:space="preserve">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706DDBF9" w:rsidR="00194919" w:rsidRPr="00401B4E" w:rsidRDefault="00194919" w:rsidP="00194919">
      <w:r w:rsidRPr="00401B4E">
        <w:t xml:space="preserve">One use case </w:t>
      </w:r>
      <w:r w:rsidR="00F47775">
        <w:t xml:space="preserve">in clause 5.3 </w:t>
      </w:r>
      <w:r w:rsidRPr="00401B4E">
        <w:t xml:space="preserve">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lastRenderedPageBreak/>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 xml:space="preserve">a UE PIN Element that </w:t>
      </w:r>
      <w:proofErr w:type="gramStart"/>
      <w:r w:rsidRPr="00401B4E" w:rsidDel="00C77BEA">
        <w:rPr>
          <w:i/>
          <w:iCs/>
        </w:rPr>
        <w:t>has the ability to</w:t>
      </w:r>
      <w:proofErr w:type="gramEnd"/>
      <w:r w:rsidRPr="00401B4E" w:rsidDel="00C77BEA">
        <w:rPr>
          <w:i/>
          <w:iCs/>
        </w:rPr>
        <w:t xml:space="preserve">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 xml:space="preserve">Editor’s note: Although discovery is in the TS 22.261 [4], the agreement for normative work is to divide discovery into two layers: if transport layer is based on 3GPP PC5, the existing procedures defined for 5G </w:t>
      </w:r>
      <w:proofErr w:type="spellStart"/>
      <w:r w:rsidRPr="00C82C45">
        <w:t>ProSe</w:t>
      </w:r>
      <w:proofErr w:type="spellEnd"/>
      <w:r w:rsidRPr="00C82C45">
        <w:t xml:space="preserv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lastRenderedPageBreak/>
        <w:t xml:space="preserve">4.3.3 PIN Architecture related study in 3GPP </w:t>
      </w:r>
    </w:p>
    <w:p w14:paraId="5CB6D7B4" w14:textId="056516AA"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 xml:space="preserve">shows the application architecture for enabling PINAPP (“Personal IoT Network Application”)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6.25pt" o:ole="">
            <v:imagedata r:id="rId13" o:title=""/>
          </v:shape>
          <o:OLEObject Type="Embed" ProgID="Visio.Drawing.15" ShapeID="_x0000_i1025" DrawAspect="Content" ObjectID="_1738632506" r:id="rId14"/>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r w:rsidR="00F47775">
        <w:rPr>
          <w:sz w:val="24"/>
          <w:szCs w:val="24"/>
        </w:rPr>
        <w:t>-2</w:t>
      </w:r>
      <w:r>
        <w:rPr>
          <w:sz w:val="24"/>
          <w:szCs w:val="24"/>
        </w:rPr>
        <w:t xml:space="preserve">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pt;height:264pt" o:ole="">
            <v:imagedata r:id="rId15" o:title=""/>
          </v:shape>
          <o:OLEObject Type="Embed" ProgID="Word.Picture.8" ShapeID="_x0000_i1026" DrawAspect="Content" ObjectID="_1738632507" r:id="rId16"/>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Default="00194919" w:rsidP="00194919">
      <w:pPr>
        <w:rPr>
          <w:sz w:val="24"/>
          <w:szCs w:val="24"/>
        </w:rPr>
      </w:pPr>
      <w:r>
        <w:rPr>
          <w:sz w:val="24"/>
          <w:szCs w:val="24"/>
        </w:rPr>
        <w:t xml:space="preserve">As </w:t>
      </w:r>
      <w:r w:rsidR="00F47775">
        <w:rPr>
          <w:sz w:val="24"/>
          <w:szCs w:val="24"/>
        </w:rPr>
        <w:t xml:space="preserve">shown </w:t>
      </w:r>
      <w:r>
        <w:rPr>
          <w:sz w:val="24"/>
          <w:szCs w:val="24"/>
        </w:rPr>
        <w:t>in Figure 4.3.3</w:t>
      </w:r>
      <w:r w:rsidR="00F47775">
        <w:rPr>
          <w:sz w:val="24"/>
          <w:szCs w:val="24"/>
        </w:rPr>
        <w:t>-2</w:t>
      </w:r>
      <w:r>
        <w:rPr>
          <w:sz w:val="24"/>
          <w:szCs w:val="24"/>
        </w:rPr>
        <w:t xml:space="preserve">, the system architecture contains </w:t>
      </w:r>
      <w:r w:rsidR="00F47775">
        <w:rPr>
          <w:sz w:val="24"/>
          <w:szCs w:val="24"/>
        </w:rPr>
        <w:t xml:space="preserve">the </w:t>
      </w:r>
      <w:r>
        <w:rPr>
          <w:sz w:val="24"/>
          <w:szCs w:val="24"/>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lastRenderedPageBreak/>
        <w:t>P4:</w:t>
      </w:r>
      <w:r w:rsidRPr="00977052">
        <w:tab/>
        <w:t>Reference point between the PEGC and the PIN Application Server. This reference point is based on the user plane path between PEGC and 5GS.</w:t>
      </w:r>
    </w:p>
    <w:p w14:paraId="36067CE9" w14:textId="190BF6C1" w:rsidR="00194919" w:rsidRDefault="00194919" w:rsidP="00194919">
      <w:pPr>
        <w:rPr>
          <w:sz w:val="24"/>
          <w:szCs w:val="24"/>
        </w:rPr>
      </w:pP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37" w:name="_Toc120623864"/>
      <w:r>
        <w:t>4.4</w:t>
      </w:r>
      <w:r>
        <w:tab/>
        <w:t>Device Architectures for Tethered Glasses</w:t>
      </w:r>
      <w:bookmarkEnd w:id="37"/>
    </w:p>
    <w:p w14:paraId="43C96638" w14:textId="77777777" w:rsidR="002A50A1" w:rsidRPr="006C7792" w:rsidRDefault="002A50A1" w:rsidP="000E5CD6">
      <w:pPr>
        <w:pStyle w:val="Heading3"/>
      </w:pPr>
      <w:bookmarkStart w:id="38" w:name="_Toc120623865"/>
      <w:r>
        <w:t>4.4.1</w:t>
      </w:r>
      <w:r>
        <w:tab/>
        <w:t>General</w:t>
      </w:r>
      <w:bookmarkEnd w:id="38"/>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lastRenderedPageBreak/>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25pt;height:202.5pt" o:ole="">
            <v:imagedata r:id="rId19" o:title=""/>
          </v:shape>
          <o:OLEObject Type="Embed" ProgID="Visio.Drawing.15" ShapeID="_x0000_i1027" DrawAspect="Content" ObjectID="_1738632508"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39" w:name="_Toc120623866"/>
      <w:r>
        <w:t>4.4.2</w:t>
      </w:r>
      <w:r>
        <w:tab/>
      </w:r>
      <w:r w:rsidRPr="00937B18">
        <w:t xml:space="preserve">Tethered </w:t>
      </w:r>
      <w:r>
        <w:t>Standalone AR Glasses</w:t>
      </w:r>
      <w:bookmarkEnd w:id="39"/>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75pt;height:140.25pt" o:ole="">
            <v:imagedata r:id="rId21" o:title=""/>
          </v:shape>
          <o:OLEObject Type="Embed" ProgID="Visio.Drawing.15" ShapeID="_x0000_i1028" DrawAspect="Content" ObjectID="_1738632509"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lastRenderedPageBreak/>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40" w:name="_Toc120623867"/>
      <w:r>
        <w:t>4.4.3</w:t>
      </w:r>
      <w:r>
        <w:tab/>
      </w:r>
      <w:r w:rsidR="00315BAB">
        <w:t xml:space="preserve">Tethered </w:t>
      </w:r>
      <w:r>
        <w:t>Display AR Glasses</w:t>
      </w:r>
      <w:bookmarkEnd w:id="40"/>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60A52F8E" w:rsidR="000D2757" w:rsidRPr="00CE358D" w:rsidRDefault="000265D3" w:rsidP="001D054F">
      <w:pPr>
        <w:pStyle w:val="TH"/>
      </w:pPr>
      <w:r w:rsidRPr="000265D3">
        <w:lastRenderedPageBreak/>
        <w:t xml:space="preserve"> </w:t>
      </w:r>
      <w:r>
        <w:object w:dxaOrig="17985" w:dyaOrig="5393" w14:anchorId="4C425C9F">
          <v:shape id="_x0000_i1030" type="#_x0000_t75" style="width:482.25pt;height:144.75pt" o:ole="">
            <v:imagedata r:id="rId23" o:title=""/>
          </v:shape>
          <o:OLEObject Type="Embed" ProgID="Visio.Drawing.15" ShapeID="_x0000_i1030" DrawAspect="Content" ObjectID="_1738632510"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41" w:name="_Toc120623868"/>
      <w:bookmarkStart w:id="42" w:name="_Hlk114753338"/>
      <w:r>
        <w:t>4.4.4</w:t>
      </w:r>
      <w:r>
        <w:tab/>
        <w:t>Tethered AR Glasses with 5G Relay</w:t>
      </w:r>
      <w:bookmarkEnd w:id="41"/>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1" type="#_x0000_t75" style="width:481.5pt;height:139.5pt" o:ole="">
            <v:imagedata r:id="rId25" o:title=""/>
          </v:shape>
          <o:OLEObject Type="Embed" ProgID="Visio.Drawing.15" ShapeID="_x0000_i1031" DrawAspect="Content" ObjectID="_1738632511"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42"/>
    </w:p>
    <w:p w14:paraId="2A281AAA" w14:textId="1D5A0702" w:rsidR="00CD4924" w:rsidRDefault="00CD4924" w:rsidP="00CD4924">
      <w:pPr>
        <w:pStyle w:val="Heading1"/>
      </w:pPr>
      <w:bookmarkStart w:id="43" w:name="_Toc120623869"/>
      <w:r>
        <w:lastRenderedPageBreak/>
        <w:t>5</w:t>
      </w:r>
      <w:r w:rsidRPr="004D3578">
        <w:tab/>
      </w:r>
      <w:r w:rsidR="00BB2E4A">
        <w:t xml:space="preserve">System </w:t>
      </w:r>
      <w:r w:rsidR="000E3EC4">
        <w:t>Architectures and Call Flows</w:t>
      </w:r>
      <w:bookmarkEnd w:id="43"/>
    </w:p>
    <w:p w14:paraId="47E59EDB" w14:textId="6093DA4B" w:rsidR="00BB2E4A" w:rsidRDefault="00BB2E4A" w:rsidP="00BB2E4A">
      <w:pPr>
        <w:pStyle w:val="Heading2"/>
      </w:pPr>
      <w:bookmarkStart w:id="44" w:name="_Toc120623870"/>
      <w:bookmarkStart w:id="45" w:name="_Toc67919020"/>
      <w:bookmarkStart w:id="46" w:name="_Toc92713717"/>
      <w:r>
        <w:rPr>
          <w:rFonts w:eastAsia="Malgun Gothic"/>
          <w:lang w:eastAsia="ko-KR"/>
        </w:rPr>
        <w:t>5.1</w:t>
      </w:r>
      <w:r>
        <w:rPr>
          <w:rFonts w:eastAsia="Malgun Gothic"/>
          <w:lang w:eastAsia="ko-KR"/>
        </w:rPr>
        <w:tab/>
        <w:t>System Architecture</w:t>
      </w:r>
      <w:bookmarkEnd w:id="44"/>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2" type="#_x0000_t75" style="width:460.5pt;height:182.25pt" o:ole="">
            <v:imagedata r:id="rId27" o:title=""/>
          </v:shape>
          <o:OLEObject Type="Embed" ProgID="Visio.Drawing.15" ShapeID="_x0000_i1032" DrawAspect="Content" ObjectID="_1738632512"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47" w:name="_Toc120623871"/>
      <w:bookmarkEnd w:id="45"/>
      <w:bookmarkEnd w:id="46"/>
      <w:r>
        <w:rPr>
          <w:rFonts w:eastAsia="Malgun Gothic"/>
        </w:rPr>
        <w:t>5.2</w:t>
      </w:r>
      <w:r>
        <w:rPr>
          <w:rFonts w:eastAsia="Malgun Gothic"/>
        </w:rPr>
        <w:tab/>
        <w:t>Call flows</w:t>
      </w:r>
      <w:bookmarkEnd w:id="47"/>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lastRenderedPageBreak/>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48" w:name="_Hlk111074269"/>
    <w:p w14:paraId="227C0FCF" w14:textId="77777777" w:rsidR="009F1F5D" w:rsidRDefault="009F1F5D" w:rsidP="001D054F">
      <w:pPr>
        <w:pStyle w:val="TH"/>
      </w:pPr>
      <w:r w:rsidRPr="00684E63">
        <w:rPr>
          <w:rStyle w:val="THChar"/>
          <w:noProof/>
        </w:rPr>
        <w:object w:dxaOrig="11220" w:dyaOrig="7344" w14:anchorId="1B7D8D75">
          <v:shape id="_x0000_i1033" type="#_x0000_t75" style="width:351.75pt;height:272.25pt" o:ole="">
            <v:imagedata r:id="rId29" o:title=""/>
          </v:shape>
          <o:OLEObject Type="Embed" ProgID="Mscgen.Chart" ShapeID="_x0000_i1033" DrawAspect="Content" ObjectID="_1738632513" r:id="rId30"/>
        </w:object>
      </w:r>
      <w:bookmarkEnd w:id="48"/>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55E41A36" w14:textId="77777777" w:rsidR="009F1F5D" w:rsidRDefault="009F1F5D" w:rsidP="009F1F5D">
      <w:pPr>
        <w:rPr>
          <w:rStyle w:val="THChar"/>
        </w:rPr>
      </w:pP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lastRenderedPageBreak/>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4" type="#_x0000_t75" style="width:507.75pt;height:439.5pt" o:ole="">
            <v:imagedata r:id="rId31" o:title=""/>
          </v:shape>
          <o:OLEObject Type="Embed" ProgID="Mscgen.Chart" ShapeID="_x0000_i1034" DrawAspect="Content" ObjectID="_1738632514" r:id="rId32"/>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5" type="#_x0000_t75" style="width:459.75pt;height:372pt" o:ole="">
            <v:imagedata r:id="rId33" o:title=""/>
          </v:shape>
          <o:OLEObject Type="Embed" ProgID="Mscgen.Chart" ShapeID="_x0000_i1035" DrawAspect="Content" ObjectID="_1738632515" r:id="rId34"/>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6" type="#_x0000_t75" style="width:487.5pt;height:423.75pt" o:ole="">
            <v:imagedata r:id="rId35" o:title=""/>
          </v:shape>
          <o:OLEObject Type="Embed" ProgID="Mscgen.Chart" ShapeID="_x0000_i1036" DrawAspect="Content" ObjectID="_1738632516" r:id="rId36"/>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49" w:name="_Toc120623872"/>
      <w:r>
        <w:t>6</w:t>
      </w:r>
      <w:r w:rsidR="00843E09" w:rsidRPr="004D3578">
        <w:tab/>
      </w:r>
      <w:r w:rsidR="00015DB0">
        <w:t>Identified Key Issues and Potential Solutions</w:t>
      </w:r>
      <w:bookmarkEnd w:id="49"/>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50" w:name="_Toc120623873"/>
      <w:r>
        <w:t>6.1</w:t>
      </w:r>
      <w:r>
        <w:tab/>
        <w:t>Key Issue #</w:t>
      </w:r>
      <w:r w:rsidR="006D0783">
        <w:t>1</w:t>
      </w:r>
      <w:r>
        <w:t>: How to provide End-to-End QoS for the 5G relay architecture</w:t>
      </w:r>
      <w:bookmarkEnd w:id="50"/>
    </w:p>
    <w:p w14:paraId="219F2F19" w14:textId="21184678" w:rsidR="00A3483B" w:rsidRDefault="00A3483B" w:rsidP="00A3483B">
      <w:pPr>
        <w:pStyle w:val="Heading3"/>
      </w:pPr>
      <w:bookmarkStart w:id="51" w:name="_Toc120623874"/>
      <w:bookmarkStart w:id="52" w:name="_Hlk114843861"/>
      <w:r>
        <w:t>6.1.1</w:t>
      </w:r>
      <w:r>
        <w:tab/>
        <w:t>Description of the key issue</w:t>
      </w:r>
      <w:bookmarkEnd w:id="51"/>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lastRenderedPageBreak/>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53" w:name="_Toc120623875"/>
      <w:r>
        <w:t>6.1.2</w:t>
      </w:r>
      <w:r>
        <w:tab/>
        <w:t>Potential solution</w:t>
      </w:r>
      <w:bookmarkEnd w:id="53"/>
    </w:p>
    <w:p w14:paraId="5819644F" w14:textId="787F95BD" w:rsidR="00A3483B" w:rsidRDefault="006D0783" w:rsidP="00DD107E">
      <w:pPr>
        <w:pStyle w:val="Heading4"/>
        <w:rPr>
          <w:lang w:eastAsia="zh-CN"/>
        </w:rPr>
      </w:pPr>
      <w:bookmarkStart w:id="54" w:name="_Toc120623876"/>
      <w:r>
        <w:rPr>
          <w:lang w:eastAsia="zh-CN"/>
        </w:rPr>
        <w:t>6.1.2.1</w:t>
      </w:r>
      <w:r>
        <w:rPr>
          <w:lang w:eastAsia="zh-CN"/>
        </w:rPr>
        <w:tab/>
      </w:r>
      <w:r w:rsidR="00A3483B">
        <w:rPr>
          <w:lang w:eastAsia="zh-CN"/>
        </w:rPr>
        <w:t>End-to-end latency</w:t>
      </w:r>
      <w:bookmarkEnd w:id="54"/>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52"/>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55" w:name="_Toc120623877"/>
      <w:r>
        <w:rPr>
          <w:lang w:eastAsia="zh-CN"/>
        </w:rPr>
        <w:t>6.1.2.2</w:t>
      </w:r>
      <w:r>
        <w:rPr>
          <w:lang w:eastAsia="zh-CN"/>
        </w:rPr>
        <w:tab/>
      </w:r>
      <w:r w:rsidR="00A3483B" w:rsidRPr="006D0783">
        <w:rPr>
          <w:lang w:eastAsia="zh-CN"/>
        </w:rPr>
        <w:t>Other End-to-end QoS metrics</w:t>
      </w:r>
      <w:bookmarkEnd w:id="55"/>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56" w:name="_Toc120623878"/>
      <w:r>
        <w:t>6.2</w:t>
      </w:r>
      <w:r>
        <w:tab/>
        <w:t>Key Issue #</w:t>
      </w:r>
      <w:r w:rsidR="006D0783">
        <w:t>2</w:t>
      </w:r>
      <w:r>
        <w:t>: How to determine the non-5G delay for the 5G relay architecture</w:t>
      </w:r>
      <w:bookmarkEnd w:id="56"/>
    </w:p>
    <w:p w14:paraId="7D72BC9A" w14:textId="00335C3F" w:rsidR="00A3483B" w:rsidRDefault="00A3483B" w:rsidP="00A3483B">
      <w:pPr>
        <w:pStyle w:val="Heading3"/>
      </w:pPr>
      <w:bookmarkStart w:id="57" w:name="_Toc120623879"/>
      <w:r>
        <w:t>6.2.1</w:t>
      </w:r>
      <w:r>
        <w:tab/>
        <w:t>Description of the key issue</w:t>
      </w:r>
      <w:bookmarkEnd w:id="57"/>
    </w:p>
    <w:p w14:paraId="35BA5C67" w14:textId="399499B0" w:rsidR="00A3483B" w:rsidRDefault="00A3483B" w:rsidP="00A3483B">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w:t>
      </w:r>
      <w:r w:rsidR="00A412F7">
        <w:t>unnecessarily</w:t>
      </w:r>
      <w:r>
        <w:t xml:space="preserve"> low latency in the 5G network means excessive resource allocation (e.g., to support a more robust modulation-and-coding scheme (MCS)) or pre-empting many other traffic flows. </w:t>
      </w:r>
    </w:p>
    <w:p w14:paraId="4977AA04" w14:textId="77777777" w:rsidR="00A3483B" w:rsidRDefault="00A3483B" w:rsidP="00A3483B">
      <w:r>
        <w:t xml:space="preserve">An alternative approach is to dynamically adjust the delay in the 5G network in accordance with the total delay incurred elsewhere on the end-to-end path. The delay on a Wi-Fi link may change over time depending on the interference </w:t>
      </w:r>
      <w:r>
        <w:lastRenderedPageBreak/>
        <w:t>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p>
    <w:p w14:paraId="0EC24A0D" w14:textId="77777777" w:rsidR="00A3483B" w:rsidRDefault="00A3483B" w:rsidP="00A3483B">
      <w:r>
        <w:t>There are two ways to measure the latency and they fill in the details for step 10 in Figure 5.2-5 in clause 5.2.</w:t>
      </w:r>
    </w:p>
    <w:p w14:paraId="4E9F8C18" w14:textId="4F8095FF" w:rsidR="00A3483B" w:rsidRDefault="00A3483B" w:rsidP="00DD107E">
      <w:pPr>
        <w:pStyle w:val="Heading3"/>
      </w:pPr>
      <w:bookmarkStart w:id="58" w:name="_Toc120623880"/>
      <w:r>
        <w:t>6.2.2</w:t>
      </w:r>
      <w:r>
        <w:tab/>
        <w:t>Solution: Segment-by-segment delay measurement</w:t>
      </w:r>
      <w:bookmarkEnd w:id="58"/>
      <w:r>
        <w:t xml:space="preserve">         </w:t>
      </w:r>
    </w:p>
    <w:p w14:paraId="59CE5779" w14:textId="77777777" w:rsidR="00A3483B" w:rsidRDefault="00A3483B" w:rsidP="00A3483B">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77777777"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40EAC486" w14:textId="77777777" w:rsidR="00A3483B" w:rsidRDefault="00A3483B" w:rsidP="00A3483B">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59" w:name="_Hlk114843071"/>
    <w:p w14:paraId="0982175C" w14:textId="212135FB" w:rsidR="00A3483B" w:rsidRPr="00CB667D" w:rsidRDefault="00A3483B" w:rsidP="00CB667D">
      <w:pPr>
        <w:pStyle w:val="TH"/>
        <w:rPr>
          <w:noProof/>
        </w:rPr>
      </w:pPr>
      <w:r>
        <w:rPr>
          <w:noProof/>
        </w:rPr>
        <w:object w:dxaOrig="10680" w:dyaOrig="4755" w14:anchorId="77024480">
          <v:shape id="_x0000_i1037" type="#_x0000_t75" style="width:456.75pt;height:203.25pt" o:ole="">
            <v:imagedata r:id="rId38" o:title=""/>
          </v:shape>
          <o:OLEObject Type="Embed" ProgID="Mscgen.Chart" ShapeID="_x0000_i1037" DrawAspect="Content" ObjectID="_1738632517" r:id="rId39"/>
        </w:object>
      </w:r>
      <w:bookmarkEnd w:id="59"/>
    </w:p>
    <w:p w14:paraId="5EC6CD42" w14:textId="6569F2CC" w:rsidR="00A3483B" w:rsidRDefault="00A3483B" w:rsidP="00A3483B">
      <w:pPr>
        <w:pStyle w:val="TF"/>
      </w:pPr>
      <w:r>
        <w:t>Figure 6.2.2-1: segment-by-segment delay measurement</w:t>
      </w:r>
    </w:p>
    <w:p w14:paraId="0BBD3698" w14:textId="06352974" w:rsidR="00A3483B" w:rsidRDefault="00A3483B" w:rsidP="00DD107E">
      <w:pPr>
        <w:pStyle w:val="Heading3"/>
      </w:pPr>
      <w:bookmarkStart w:id="60" w:name="_Toc120623881"/>
      <w:r>
        <w:t>6.2.3</w:t>
      </w:r>
      <w:r>
        <w:tab/>
        <w:t>Solution: End-to-end delay measurement</w:t>
      </w:r>
      <w:bookmarkEnd w:id="60"/>
      <w:r>
        <w:t xml:space="preserve">    </w:t>
      </w:r>
    </w:p>
    <w:p w14:paraId="74E421FC" w14:textId="77777777" w:rsidR="00A3483B" w:rsidRDefault="00A3483B" w:rsidP="00A3483B">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e.g., by recording the time when the ping request arrives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p>
    <w:p w14:paraId="6EF8A64C" w14:textId="77777777"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w:t>
      </w:r>
    </w:p>
    <w:p w14:paraId="1D9F600A" w14:textId="56DC92E3" w:rsidR="00A3483B" w:rsidRDefault="00A3483B" w:rsidP="00A3483B">
      <w:pPr>
        <w:pStyle w:val="TF"/>
      </w:pPr>
      <w:r>
        <w:rPr>
          <w:b w:val="0"/>
          <w:noProof/>
        </w:rPr>
        <w:object w:dxaOrig="10620" w:dyaOrig="5310" w14:anchorId="2D0AD105">
          <v:shape id="_x0000_i1038" type="#_x0000_t75" style="width:433.5pt;height:217.5pt" o:ole="">
            <v:imagedata r:id="rId40" o:title=""/>
          </v:shape>
          <o:OLEObject Type="Embed" ProgID="Mscgen.Chart" ShapeID="_x0000_i1038" DrawAspect="Content" ObjectID="_1738632518" r:id="rId41"/>
        </w:object>
      </w:r>
      <w:r>
        <w:t xml:space="preserve"> </w:t>
      </w:r>
      <w:r>
        <w:br/>
        <w:t>Figure 6.2.3-1: End-to-end delay measurement</w:t>
      </w:r>
    </w:p>
    <w:p w14:paraId="06341B6E" w14:textId="229DEAAD" w:rsidR="00A3483B" w:rsidRDefault="00A3483B" w:rsidP="00A3483B">
      <w:pPr>
        <w:pStyle w:val="TF"/>
        <w:jc w:val="left"/>
        <w:rPr>
          <w:rFonts w:ascii="Times New Roman" w:hAnsi="Times New Roman"/>
          <w:b w:val="0"/>
        </w:rPr>
      </w:pPr>
      <w:r>
        <w:rPr>
          <w:rFonts w:ascii="Times New Roman" w:hAnsi="Times New Roman"/>
          <w:b w:val="0"/>
        </w:rPr>
        <w:t xml:space="preserve">TS 23.501 [TS23.501, V16.4.0]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6.2.2-2.</w:t>
      </w:r>
    </w:p>
    <w:bookmarkStart w:id="61"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9" type="#_x0000_t75" style="width:455.25pt;height:330pt" o:ole="">
            <v:imagedata r:id="rId42" o:title=""/>
          </v:shape>
          <o:OLEObject Type="Embed" ProgID="Mscgen.Chart" ShapeID="_x0000_i1039" DrawAspect="Content" ObjectID="_1738632519" r:id="rId43"/>
        </w:object>
      </w:r>
      <w:bookmarkEnd w:id="61"/>
    </w:p>
    <w:p w14:paraId="453F23B9" w14:textId="55FD38BA" w:rsidR="00A3483B" w:rsidRDefault="00A3483B" w:rsidP="00A3483B">
      <w:pPr>
        <w:pStyle w:val="TF"/>
      </w:pPr>
      <w:r>
        <w:t>Figure 6.2.3-2: Measuring the delay in the 5G system: Per QoS Flow per UE QoS Monitoring in TS23.501</w:t>
      </w:r>
    </w:p>
    <w:p w14:paraId="224A41A8" w14:textId="77777777" w:rsidR="00A3483B" w:rsidRDefault="00A3483B" w:rsidP="00A3483B">
      <w:pPr>
        <w:pStyle w:val="TF"/>
        <w:jc w:val="left"/>
        <w:rPr>
          <w:rFonts w:ascii="Times New Roman" w:hAnsi="Times New Roman"/>
          <w:b w:val="0"/>
        </w:rPr>
      </w:pPr>
      <w:r>
        <w:rPr>
          <w:rFonts w:ascii="Times New Roman" w:hAnsi="Times New Roman"/>
          <w:b w:val="0"/>
        </w:rPr>
        <w:t>The SMF initiates a QoS monitoring request to the NG-RAN (step 2) and the PSA UPF (step 5).</w:t>
      </w:r>
    </w:p>
    <w:p w14:paraId="15C58E85" w14:textId="77777777" w:rsidR="00A3483B" w:rsidRDefault="00A3483B" w:rsidP="00A3483B">
      <w:pPr>
        <w:pStyle w:val="TF"/>
        <w:jc w:val="left"/>
        <w:rPr>
          <w:rFonts w:ascii="Times New Roman" w:hAnsi="Times New Roman"/>
          <w:b w:val="0"/>
        </w:rPr>
      </w:pPr>
      <w:r>
        <w:rPr>
          <w:rFonts w:ascii="Times New Roman" w:hAnsi="Times New Roman"/>
          <w:b w:val="0"/>
        </w:rPr>
        <w:lastRenderedPageBreak/>
        <w:t xml:space="preserve">Step 6: </w:t>
      </w:r>
      <w:r w:rsidRPr="00A3483B">
        <w:rPr>
          <w:rFonts w:ascii="Times New Roman" w:hAnsi="Times New Roman"/>
          <w:b w:val="0"/>
        </w:rPr>
        <w:t>Time stamp</w:t>
      </w:r>
      <w:r>
        <w:rPr>
          <w:rFonts w:ascii="Times New Roman" w:hAnsi="Times New Roman"/>
          <w:b w:val="0"/>
        </w:rPr>
        <w:t xml:space="preserve"> T1 is taken in the PSA UPF before the PSA UPF sends a monitoring packet to the NG-RAN (i.e., gNB). </w:t>
      </w:r>
    </w:p>
    <w:p w14:paraId="56F9388A" w14:textId="77777777" w:rsidR="00A3483B" w:rsidRDefault="00A3483B" w:rsidP="00A3483B">
      <w:pPr>
        <w:pStyle w:val="TF"/>
        <w:jc w:val="left"/>
        <w:rPr>
          <w:rFonts w:ascii="Times New Roman" w:hAnsi="Times New Roman"/>
          <w:b w:val="0"/>
        </w:rPr>
      </w:pPr>
      <w:r>
        <w:rPr>
          <w:rFonts w:ascii="Times New Roman" w:hAnsi="Times New Roman"/>
          <w:b w:val="0"/>
        </w:rPr>
        <w:t>Step 7: the PSA UPF sends a monitoring packet to the NG-RAN, containing T1, QFI and QoS Monitoring Packet (QMP) indicator.</w:t>
      </w:r>
    </w:p>
    <w:p w14:paraId="31FAF720" w14:textId="77777777" w:rsidR="00A3483B" w:rsidRDefault="00A3483B" w:rsidP="00A3483B">
      <w:pPr>
        <w:pStyle w:val="TF"/>
        <w:jc w:val="left"/>
        <w:rPr>
          <w:rFonts w:ascii="Times New Roman" w:hAnsi="Times New Roman"/>
          <w:b w:val="0"/>
        </w:rPr>
      </w:pPr>
      <w:r w:rsidRPr="00A3483B">
        <w:rPr>
          <w:rFonts w:ascii="Times New Roman" w:hAnsi="Times New Roman"/>
          <w:b w:val="0"/>
        </w:rPr>
        <w:t>Step 8: Time stamp T2 is taken when the monitoring packet is received by the NG-RAN.</w:t>
      </w:r>
      <w:r>
        <w:rPr>
          <w:rFonts w:ascii="Times New Roman" w:hAnsi="Times New Roman"/>
          <w:b w:val="0"/>
        </w:rPr>
        <w:t xml:space="preserve"> </w:t>
      </w:r>
    </w:p>
    <w:p w14:paraId="03E75D2C" w14:textId="77777777" w:rsidR="00A3483B" w:rsidRDefault="00A3483B" w:rsidP="00A3483B">
      <w:pPr>
        <w:pStyle w:val="TF"/>
        <w:jc w:val="left"/>
        <w:rPr>
          <w:rFonts w:ascii="Times New Roman" w:hAnsi="Times New Roman"/>
          <w:b w:val="0"/>
        </w:rPr>
      </w:pPr>
      <w:r>
        <w:rPr>
          <w:rFonts w:ascii="Times New Roman" w:hAnsi="Times New Roman"/>
          <w:b w:val="0"/>
        </w:rPr>
        <w:t xml:space="preserve">Step 10: Time stamp T3 is taken when the NG-RAN forwards an UL packet, or generate a dummy UL packet, where for either case the NG-RAN puts T1, T2, T3 and the QMP indicator in the GTP-U header. </w:t>
      </w:r>
    </w:p>
    <w:p w14:paraId="5DEE0C97" w14:textId="77777777" w:rsidR="00A3483B" w:rsidRDefault="00A3483B" w:rsidP="00A3483B">
      <w:pPr>
        <w:pStyle w:val="TF"/>
        <w:jc w:val="left"/>
        <w:rPr>
          <w:rFonts w:ascii="Times New Roman" w:hAnsi="Times New Roman"/>
          <w:b w:val="0"/>
        </w:rPr>
      </w:pPr>
      <w:r>
        <w:rPr>
          <w:rFonts w:ascii="Times New Roman" w:hAnsi="Times New Roman"/>
          <w:b w:val="0"/>
        </w:rPr>
        <w:t xml:space="preserve">Step 11: Time stamp T4 is taken when the UL packet is received. </w:t>
      </w:r>
    </w:p>
    <w:p w14:paraId="1065F21F" w14:textId="77777777" w:rsidR="00A3483B" w:rsidRDefault="00A3483B" w:rsidP="00A3483B">
      <w:pPr>
        <w:pStyle w:val="TF"/>
        <w:jc w:val="left"/>
        <w:rPr>
          <w:rFonts w:ascii="Times New Roman" w:hAnsi="Times New Roman"/>
          <w:b w:val="0"/>
        </w:rPr>
      </w:pPr>
      <w:r>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32064D01" w14:textId="65B4CCF9" w:rsidR="00A3483B" w:rsidRDefault="00A3483B" w:rsidP="00A3483B">
      <w:pPr>
        <w:pStyle w:val="TF"/>
        <w:jc w:val="left"/>
        <w:rPr>
          <w:rFonts w:ascii="Times New Roman" w:hAnsi="Times New Roman"/>
          <w:b w:val="0"/>
        </w:rPr>
      </w:pPr>
      <w:r>
        <w:rPr>
          <w:rFonts w:ascii="Times New Roman" w:hAnsi="Times New Roman"/>
          <w:b w:val="0"/>
        </w:rPr>
        <w:t>Finally, the delay on the access network (between the UE and the NG-RAN) can be added to the results in step 13 to get the total delays in the 5G system.</w:t>
      </w:r>
    </w:p>
    <w:p w14:paraId="384A131F" w14:textId="77777777" w:rsidR="00D15518" w:rsidRPr="001060CA" w:rsidRDefault="00D15518" w:rsidP="001060CA">
      <w:pPr>
        <w:pStyle w:val="TF"/>
        <w:jc w:val="left"/>
      </w:pPr>
      <w:r w:rsidRPr="001060CA">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p>
    <w:p w14:paraId="0CCC4C41" w14:textId="77777777" w:rsid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eastAsia="zh-CN"/>
        </w:rPr>
      </w:pP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77777777" w:rsidR="00D15518" w:rsidRPr="001060CA" w:rsidRDefault="00D15518" w:rsidP="001060CA">
      <w:pPr>
        <w:pStyle w:val="TF"/>
      </w:pPr>
      <w:r w:rsidRPr="001060CA">
        <w:t>Figure 6.2.3-3: The packet format of Timestamp Reply message in RFC792</w:t>
      </w:r>
    </w:p>
    <w:p w14:paraId="32DA0A16" w14:textId="77777777" w:rsidR="00D15518" w:rsidRPr="001060CA" w:rsidRDefault="00D15518" w:rsidP="001060CA">
      <w:pPr>
        <w:pStyle w:val="TF"/>
        <w:jc w:val="left"/>
      </w:pPr>
      <w:r w:rsidRPr="001060CA">
        <w:rPr>
          <w:rFonts w:ascii="Times New Roman" w:hAnsi="Times New Roman"/>
          <w:b w:val="0"/>
        </w:rPr>
        <w:t xml:space="preserve">For the Timestamp message, the size is 12 bytes. If only the timestamp portion – the Originate Timestamp – is piggybacked, the size is reduced to 4 bytes. To let the </w:t>
      </w:r>
      <w:proofErr w:type="gramStart"/>
      <w:r w:rsidRPr="001060CA">
        <w:rPr>
          <w:rFonts w:ascii="Times New Roman" w:hAnsi="Times New Roman"/>
          <w:b w:val="0"/>
        </w:rPr>
        <w:t>receiver</w:t>
      </w:r>
      <w:proofErr w:type="gramEnd"/>
      <w:r w:rsidRPr="001060CA">
        <w:rPr>
          <w:rFonts w:ascii="Times New Roman" w:hAnsi="Times New Roman"/>
          <w:b w:val="0"/>
        </w:rPr>
        <w:t xml:space="preserve"> know the type of the information (i.e., how many timestamps are contained), the Type field can be added. As a result, the total size is 5 bytes. The savings is 7 bytes. This may not look much but can be significant if frequent measurements are needed.</w:t>
      </w:r>
    </w:p>
    <w:p w14:paraId="71C1CA4D" w14:textId="6473FC0E" w:rsidR="00D15518" w:rsidRPr="001060CA" w:rsidRDefault="00D15518" w:rsidP="001060CA">
      <w:pPr>
        <w:pStyle w:val="TF"/>
        <w:jc w:val="left"/>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p>
    <w:p w14:paraId="64284C70" w14:textId="327AE3C9" w:rsidR="00D15518" w:rsidRPr="00A3483B" w:rsidRDefault="00D15518" w:rsidP="00D15518">
      <w:pPr>
        <w:pStyle w:val="TF"/>
        <w:jc w:val="left"/>
        <w:rPr>
          <w:rFonts w:ascii="Times New Roman" w:hAnsi="Times New Roman"/>
          <w:b w:val="0"/>
        </w:rPr>
      </w:pPr>
      <w:r w:rsidRPr="001060CA">
        <w:rPr>
          <w:rFonts w:ascii="Times New Roman" w:hAnsi="Times New Roman"/>
          <w:b w:val="0"/>
        </w:rPr>
        <w:t>Assuming the number of Timestamp messages are the same as the number of Timestamp Reply messages, the average saving is 44%.</w:t>
      </w:r>
    </w:p>
    <w:p w14:paraId="36C4EC9E" w14:textId="37649BD7" w:rsidR="00A3483B" w:rsidRDefault="00A3483B" w:rsidP="00A3483B">
      <w:pPr>
        <w:pStyle w:val="Heading3"/>
      </w:pPr>
      <w:bookmarkStart w:id="62" w:name="_Toc120623882"/>
      <w:r>
        <w:t>6.2.4</w:t>
      </w:r>
      <w:r>
        <w:tab/>
        <w:t>Time measurement protocol</w:t>
      </w:r>
      <w:bookmarkEnd w:id="62"/>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40215D1F" w:rsidR="00A3483B" w:rsidRDefault="00A3483B" w:rsidP="00A3483B">
      <w:r>
        <w:t xml:space="preserve">Alternatively, ICMP timestamp approach (IETF RFC792) can be used, which, compared toICMP ping, provides the source two timestamps, one for the reception of the timestamp message and the other for the transmission of the </w:t>
      </w:r>
      <w:r>
        <w:lastRenderedPageBreak/>
        <w:t xml:space="preserve">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63" w:name="_Toc120623883"/>
      <w:r>
        <w:t>6.3</w:t>
      </w:r>
      <w:r>
        <w:tab/>
        <w:t>Key Issue #3: What and how to report the non-5G delay</w:t>
      </w:r>
      <w:bookmarkEnd w:id="63"/>
    </w:p>
    <w:p w14:paraId="4AF4F1F0" w14:textId="17F8AE4C" w:rsidR="00A3483B" w:rsidRDefault="00A3483B" w:rsidP="00A3483B">
      <w:pPr>
        <w:pStyle w:val="Heading3"/>
      </w:pPr>
      <w:bookmarkStart w:id="64" w:name="_Toc120623884"/>
      <w:r>
        <w:t>6.3.1</w:t>
      </w:r>
      <w:r>
        <w:tab/>
        <w:t>Description of the key issue</w:t>
      </w:r>
      <w:bookmarkEnd w:id="64"/>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798E04C" w14:textId="3CAA3FBB" w:rsidR="00A3483B" w:rsidRDefault="00A3483B" w:rsidP="00A3483B">
      <w:pPr>
        <w:pStyle w:val="Heading3"/>
      </w:pPr>
      <w:bookmarkStart w:id="65" w:name="_Toc120623885"/>
      <w:r>
        <w:t>6.3.2</w:t>
      </w:r>
      <w:r>
        <w:tab/>
        <w:t>Potential solutions</w:t>
      </w:r>
      <w:bookmarkEnd w:id="65"/>
      <w:r>
        <w:t xml:space="preserve">    </w:t>
      </w:r>
    </w:p>
    <w:p w14:paraId="0EE18A92" w14:textId="3D037A0F" w:rsidR="00A3483B" w:rsidRDefault="00A3483B" w:rsidP="00A3483B">
      <w:r>
        <w:t xml:space="preserve">In the segment-by-segment measurement method (clause 6.2.2), the 5G device (e.g., phone) reports and delay between the AR glasses and the 5G device via Media access function (MAF). Other 5G functions on the 5G device is not excluded. The the UPF reports the delay between the UPF and the application server to SMF. </w:t>
      </w:r>
    </w:p>
    <w:p w14:paraId="7D8DB709" w14:textId="2AA126C1" w:rsidR="00A3483B" w:rsidRDefault="00A3483B" w:rsidP="00A3483B">
      <w:r>
        <w:t>In the end-to-end measurement method (clause 6.2.3), the AR glasses measures the end-to-end delay, forwards the measurement to the 5G device. The 5G device reports it through MAF to the 5G core network.</w:t>
      </w:r>
    </w:p>
    <w:p w14:paraId="40B3D6B8" w14:textId="78A86E21" w:rsidR="00A3483B" w:rsidRDefault="00A3483B" w:rsidP="00A3483B">
      <w:r>
        <w:t xml:space="preserve">The reporting methodology may depend on the </w:t>
      </w:r>
      <w:r w:rsidR="006D0783">
        <w:t>tethering</w:t>
      </w:r>
      <w:r>
        <w:t xml:space="preserve"> architectures. Figure 6.3-1 shows a possible call flow for delay reporting. The reported statistics of the end-to-end delay may include the mean and standard </w:t>
      </w:r>
      <w:r w:rsidR="006D0783">
        <w:t>deviation</w:t>
      </w:r>
      <w:r>
        <w:t xml:space="preserve">. </w:t>
      </w:r>
    </w:p>
    <w:p w14:paraId="4E4133D3" w14:textId="77777777" w:rsidR="00A3483B" w:rsidRDefault="00A3483B" w:rsidP="007461B0"/>
    <w:p w14:paraId="366DFD78" w14:textId="77777777" w:rsidR="00A3483B" w:rsidRDefault="00A3483B" w:rsidP="00CB667D">
      <w:pPr>
        <w:pStyle w:val="TH"/>
      </w:pPr>
      <w:r>
        <w:rPr>
          <w:lang w:val="en-US"/>
        </w:rPr>
        <w:object w:dxaOrig="9630" w:dyaOrig="4080" w14:anchorId="3C24B1E0">
          <v:shape id="_x0000_i1040" type="#_x0000_t75" style="width:482.25pt;height:204pt" o:ole="">
            <v:imagedata r:id="rId44" o:title=""/>
          </v:shape>
          <o:OLEObject Type="Embed" ProgID="Mscgen.Chart" ShapeID="_x0000_i1040" DrawAspect="Content" ObjectID="_1738632520" r:id="rId45"/>
        </w:object>
      </w:r>
    </w:p>
    <w:p w14:paraId="79BB3395" w14:textId="2C0EDDAD" w:rsidR="00A3483B" w:rsidRDefault="00A3483B" w:rsidP="00A3483B">
      <w:pPr>
        <w:pStyle w:val="TF"/>
      </w:pPr>
      <w:r>
        <w:t>Figure 6.3.-1: reporting statistics of end-to-end delay based on end-to-end measurement</w:t>
      </w:r>
    </w:p>
    <w:p w14:paraId="1DB6DF9B" w14:textId="77777777" w:rsidR="00A3483B" w:rsidRDefault="00A3483B" w:rsidP="00CB667D">
      <w:pPr>
        <w:pStyle w:val="TH"/>
      </w:pPr>
      <w:r>
        <w:rPr>
          <w:lang w:val="en-US"/>
        </w:rPr>
        <w:object w:dxaOrig="9630" w:dyaOrig="5400" w14:anchorId="66C8C327">
          <v:shape id="_x0000_i1041" type="#_x0000_t75" style="width:482.25pt;height:270pt" o:ole="">
            <v:imagedata r:id="rId46" o:title=""/>
          </v:shape>
          <o:OLEObject Type="Embed" ProgID="Mscgen.Chart" ShapeID="_x0000_i1041" DrawAspect="Content" ObjectID="_1738632521" r:id="rId47"/>
        </w:object>
      </w:r>
    </w:p>
    <w:p w14:paraId="056D1762" w14:textId="6FAC7D34" w:rsidR="00A3483B" w:rsidRDefault="00A3483B" w:rsidP="00A3483B">
      <w:pPr>
        <w:pStyle w:val="TF"/>
      </w:pPr>
      <w:r>
        <w:t>Figure 6.3.-2: reporting statistics of delays based on partial path measurement</w:t>
      </w:r>
    </w:p>
    <w:p w14:paraId="6257A3F6" w14:textId="67D4D796" w:rsidR="00E56841" w:rsidRDefault="00AA7BAC" w:rsidP="00E56841">
      <w:pPr>
        <w:pStyle w:val="Heading2"/>
      </w:pPr>
      <w:bookmarkStart w:id="66" w:name="_Toc120623886"/>
      <w:bookmarkStart w:id="67" w:name="_Hlk12722778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66"/>
    </w:p>
    <w:p w14:paraId="5739FA58" w14:textId="61CE7932" w:rsidR="00E56841" w:rsidRDefault="00AA7BAC" w:rsidP="00E56841">
      <w:pPr>
        <w:pStyle w:val="Heading3"/>
      </w:pPr>
      <w:bookmarkStart w:id="68" w:name="_Toc120623887"/>
      <w:r>
        <w:t>6.</w:t>
      </w:r>
      <w:r w:rsidR="00E56841">
        <w:t>4.1</w:t>
      </w:r>
      <w:r w:rsidR="00E56841">
        <w:tab/>
        <w:t>Description</w:t>
      </w:r>
      <w:bookmarkEnd w:id="68"/>
    </w:p>
    <w:p w14:paraId="6645E3F9" w14:textId="54AE23EA"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r>
        <w:t>6.4.2</w:t>
      </w:r>
      <w:r>
        <w:tab/>
        <w:t>Background</w:t>
      </w:r>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lastRenderedPageBreak/>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2" type="#_x0000_t75" style="width:309.75pt;height:413.25pt" o:ole="">
            <v:imagedata r:id="rId48" o:title=""/>
          </v:shape>
          <o:OLEObject Type="Embed" ProgID="Mscgen.Chart" ShapeID="_x0000_i1042" DrawAspect="Content" ObjectID="_1738632522" r:id="rId49"/>
        </w:object>
      </w:r>
    </w:p>
    <w:p w14:paraId="7E0313AE" w14:textId="5ABE474A" w:rsidR="00802E7C" w:rsidRPr="005E59D6" w:rsidRDefault="00802E7C" w:rsidP="001060CA">
      <w:pPr>
        <w:pStyle w:val="TF"/>
      </w:pPr>
      <w:r>
        <w:lastRenderedPageBreak/>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r>
        <w:t>6.4.3</w:t>
      </w:r>
      <w:r>
        <w:tab/>
      </w:r>
      <w:r w:rsidR="009B0FE7">
        <w:t>Assumptions</w:t>
      </w:r>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0FC9D637"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glass 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C0EE30C"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w:t>
      </w:r>
      <w:r w:rsidR="006D62BC">
        <w:lastRenderedPageBreak/>
        <w:t xml:space="preserve">connection together with a protocol and match the bitrate of the link. On the receiving end, the signals sent over the tethered link are decrypted, decoded and the provided to the XR runtime on the glass 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r>
        <w:t>6.4.4</w:t>
      </w:r>
      <w:r>
        <w:tab/>
        <w:t>Problem Statements</w:t>
      </w:r>
    </w:p>
    <w:p w14:paraId="2F381C9E" w14:textId="1481AFC0" w:rsidR="009B0FE7" w:rsidRDefault="009B0FE7" w:rsidP="001060CA">
      <w:pPr>
        <w:pStyle w:val="Heading4"/>
      </w:pPr>
      <w:r>
        <w:t>6.4.4.1</w:t>
      </w:r>
      <w:r>
        <w:tab/>
      </w:r>
      <w:r>
        <w:tab/>
        <w:t xml:space="preserve">General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r>
        <w:t>6.4.4.2</w:t>
      </w:r>
      <w:r>
        <w:tab/>
      </w:r>
      <w:r>
        <w:tab/>
        <w:t xml:space="preserve">Case 1: Restricted Raw formats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9B0FE7">
      <w:pPr>
        <w:pStyle w:val="B1"/>
        <w:numPr>
          <w:ilvl w:val="0"/>
          <w:numId w:val="34"/>
        </w:numPr>
      </w:pPr>
      <w:r>
        <w:t>The formats on the AR Glass may be restricted. Hence, only a reduced set of media data, for example in terms of resolution, may be usefully provided to the AR glass</w:t>
      </w:r>
    </w:p>
    <w:p w14:paraId="213254E4" w14:textId="298BAF85" w:rsidR="009B0FE7" w:rsidRDefault="009B0FE7" w:rsidP="009B0FE7">
      <w:pPr>
        <w:pStyle w:val="B1"/>
        <w:numPr>
          <w:ilvl w:val="0"/>
          <w:numId w:val="34"/>
        </w:numPr>
      </w:pPr>
      <w:r>
        <w:t>The bitrate on the tethered link may be restricted, or may even dynamically change. In this case, the quality of the formats provided at the input may not be maintained end-to-end</w:t>
      </w:r>
    </w:p>
    <w:p w14:paraId="6B53292D" w14:textId="145F0B90" w:rsidR="009B0FE7" w:rsidRPr="009B0FE7" w:rsidRDefault="009B0FE7" w:rsidP="001060CA">
      <w:pPr>
        <w:pStyle w:val="B1"/>
        <w:numPr>
          <w:ilvl w:val="0"/>
          <w:numId w:val="34"/>
        </w:numPr>
      </w:pPr>
      <w:r>
        <w:t>The security framework between the glass 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r>
        <w:t>6.4.4.3</w:t>
      </w:r>
      <w:r>
        <w:tab/>
      </w:r>
      <w:r>
        <w:tab/>
        <w:t xml:space="preserve">Case 2: </w:t>
      </w:r>
      <w:r w:rsidR="009A0CCE">
        <w:t>Transcoding Problem</w:t>
      </w:r>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9A0CCE">
      <w:pPr>
        <w:pStyle w:val="B1"/>
        <w:numPr>
          <w:ilvl w:val="0"/>
          <w:numId w:val="35"/>
        </w:numPr>
      </w:pPr>
      <w:r>
        <w:t>Addition of latency because of algorithmic and processing delays</w:t>
      </w:r>
    </w:p>
    <w:p w14:paraId="7AC90833" w14:textId="0A109B63" w:rsidR="009A0CCE" w:rsidRDefault="009A0CCE" w:rsidP="009A0CCE">
      <w:pPr>
        <w:pStyle w:val="B1"/>
        <w:numPr>
          <w:ilvl w:val="0"/>
          <w:numId w:val="35"/>
        </w:numPr>
      </w:pPr>
      <w:r>
        <w:t>Additional distortion may be added in the transcoding process</w:t>
      </w:r>
    </w:p>
    <w:p w14:paraId="3A25DA64" w14:textId="2B979144" w:rsidR="009A0CCE" w:rsidRDefault="009A0CCE" w:rsidP="009A0CCE">
      <w:pPr>
        <w:pStyle w:val="B1"/>
        <w:numPr>
          <w:ilvl w:val="0"/>
          <w:numId w:val="35"/>
        </w:numPr>
      </w:pPr>
      <w:r>
        <w:t>Unnecessary power consumptions for the encoding and decoding processes</w:t>
      </w:r>
    </w:p>
    <w:p w14:paraId="70ACBA29" w14:textId="5209AE4B" w:rsidR="009A0CCE" w:rsidRDefault="009A0CCE" w:rsidP="009A0CCE">
      <w:pPr>
        <w:pStyle w:val="B1"/>
        <w:numPr>
          <w:ilvl w:val="0"/>
          <w:numId w:val="35"/>
        </w:numPr>
      </w:pPr>
      <w:r>
        <w:t>A trusted security point may be interrupted, put in clear and re-encoded</w:t>
      </w:r>
    </w:p>
    <w:p w14:paraId="375EADC6" w14:textId="77777777" w:rsidR="009A0CCE" w:rsidRDefault="009A0CCE" w:rsidP="009A0CCE">
      <w:pPr>
        <w:pStyle w:val="B1"/>
        <w:numPr>
          <w:ilvl w:val="0"/>
          <w:numId w:val="35"/>
        </w:numPr>
      </w:pPr>
      <w:r>
        <w:t>The bitrate on the tethered link may be restricted, or may even dynamically change. In this case, the quality of the formats provided at the input may not be maintained end-to-end</w:t>
      </w:r>
    </w:p>
    <w:p w14:paraId="7806BC2F" w14:textId="0E6EE170" w:rsidR="009A0CCE" w:rsidRDefault="009A0CCE" w:rsidP="001060CA">
      <w:pPr>
        <w:pStyle w:val="B1"/>
        <w:numPr>
          <w:ilvl w:val="0"/>
          <w:numId w:val="35"/>
        </w:numPr>
      </w:pPr>
      <w:r>
        <w:t>The security framework between the glass and the phone is such that it is unusable for certain formats.</w:t>
      </w:r>
    </w:p>
    <w:p w14:paraId="08E76FB1" w14:textId="30DB744E" w:rsidR="009A0CCE" w:rsidRDefault="009A0CCE" w:rsidP="009A0CCE">
      <w:pPr>
        <w:pStyle w:val="B1"/>
        <w:ind w:left="0" w:firstLine="0"/>
      </w:pPr>
      <w:r>
        <w:lastRenderedPageBreak/>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r>
        <w:t>6.4.5</w:t>
      </w:r>
      <w:r>
        <w:tab/>
      </w:r>
      <w:r w:rsidR="00B13BA0">
        <w:t>Potential</w:t>
      </w:r>
      <w:r>
        <w:t xml:space="preserve"> Solutions</w:t>
      </w:r>
    </w:p>
    <w:p w14:paraId="0A6F2F98" w14:textId="77777777" w:rsidR="00CF6301" w:rsidRDefault="00CF6301" w:rsidP="00CF6301">
      <w:pPr>
        <w:pStyle w:val="Heading4"/>
      </w:pPr>
      <w:r>
        <w:t>6.4.5.1</w:t>
      </w:r>
      <w:r>
        <w:tab/>
        <w:t>Layer-2 or Layer-3 Relay</w:t>
      </w:r>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CF6301">
      <w:pPr>
        <w:pStyle w:val="B1"/>
        <w:numPr>
          <w:ilvl w:val="0"/>
          <w:numId w:val="36"/>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CF6301">
      <w:pPr>
        <w:pStyle w:val="B1"/>
        <w:numPr>
          <w:ilvl w:val="0"/>
          <w:numId w:val="36"/>
        </w:numPr>
      </w:pPr>
      <w:r>
        <w:t>If the connection to the cloud/edge is not available or interrupted, no service can be provided.</w:t>
      </w:r>
    </w:p>
    <w:p w14:paraId="7C5C7751" w14:textId="34B046CA" w:rsidR="00CF6301" w:rsidRDefault="00CF6301" w:rsidP="00CF6301">
      <w:pPr>
        <w:pStyle w:val="B1"/>
        <w:numPr>
          <w:ilvl w:val="0"/>
          <w:numId w:val="36"/>
        </w:numPr>
      </w:pPr>
      <w:r>
        <w:t>The latency that is possibly incurred by this operation may be to high</w:t>
      </w:r>
    </w:p>
    <w:p w14:paraId="27FFA16E" w14:textId="37F475BC" w:rsidR="00CF6301" w:rsidRDefault="00CF6301" w:rsidP="00CF6301">
      <w:pPr>
        <w:pStyle w:val="Heading4"/>
      </w:pPr>
      <w:r>
        <w:t>6.4.5.2</w:t>
      </w:r>
      <w:r>
        <w:tab/>
      </w:r>
      <w:r w:rsidR="00A324FF">
        <w:t>Raw</w:t>
      </w:r>
      <w:r>
        <w:t xml:space="preserve"> Format adaptation</w:t>
      </w:r>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A324FF">
      <w:pPr>
        <w:pStyle w:val="B1"/>
        <w:numPr>
          <w:ilvl w:val="0"/>
          <w:numId w:val="38"/>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A324FF">
      <w:pPr>
        <w:pStyle w:val="B1"/>
        <w:numPr>
          <w:ilvl w:val="0"/>
          <w:numId w:val="38"/>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A324FF">
      <w:pPr>
        <w:pStyle w:val="B1"/>
        <w:numPr>
          <w:ilvl w:val="0"/>
          <w:numId w:val="38"/>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r>
        <w:t>6.4.5.3</w:t>
      </w:r>
      <w:r>
        <w:tab/>
      </w:r>
      <w:r w:rsidR="00036F87" w:rsidRPr="00036F87">
        <w:t>Pass-through Compressed Media Formats for XR Runtimes</w:t>
      </w:r>
    </w:p>
    <w:p w14:paraId="2F4F11E7" w14:textId="1BC5D278" w:rsidR="00A324FF" w:rsidRDefault="00036F87" w:rsidP="00A324FF">
      <w:pPr>
        <w:pStyle w:val="B1"/>
        <w:ind w:left="0" w:firstLine="0"/>
      </w:pPr>
      <w:r>
        <w:t>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pasing only the compressed media data, but may also include the security frame work or the entire protocol. This depends on the capability of the endpoint on the glass.</w:t>
      </w:r>
    </w:p>
    <w:p w14:paraId="0DFF5B5D" w14:textId="2673B59C" w:rsidR="00036F87" w:rsidRDefault="00036F87" w:rsidP="00A324FF">
      <w:pPr>
        <w:pStyle w:val="B1"/>
        <w:ind w:left="0" w:firstLine="0"/>
      </w:pPr>
      <w:r>
        <w:rPr>
          <w:noProof/>
        </w:rPr>
        <w:lastRenderedPageBreak/>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A324FF">
      <w:pPr>
        <w:pStyle w:val="B1"/>
        <w:numPr>
          <w:ilvl w:val="0"/>
          <w:numId w:val="38"/>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A324FF">
      <w:pPr>
        <w:pStyle w:val="B1"/>
        <w:numPr>
          <w:ilvl w:val="0"/>
          <w:numId w:val="38"/>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A324FF">
      <w:pPr>
        <w:pStyle w:val="B1"/>
        <w:numPr>
          <w:ilvl w:val="0"/>
          <w:numId w:val="38"/>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lastRenderedPageBreak/>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5FF012EB" w:rsidR="00036F87" w:rsidRPr="00036F87" w:rsidRDefault="00036F87" w:rsidP="00036F87">
      <w:pPr>
        <w:pStyle w:val="B1"/>
        <w:numPr>
          <w:ilvl w:val="0"/>
          <w:numId w:val="39"/>
        </w:numPr>
        <w:rPr>
          <w:lang w:val="en-US"/>
        </w:rPr>
      </w:pPr>
      <w:r>
        <w:rPr>
          <w:lang w:val="en-US"/>
        </w:rPr>
        <w:t xml:space="preserve">In a regular operation, the </w:t>
      </w:r>
      <w:r w:rsidRPr="001060CA">
        <w:rPr>
          <w:rFonts w:ascii="Courier New" w:hAnsi="Courier New" w:cs="Courier New"/>
          <w:lang w:val="en-US"/>
        </w:rPr>
        <w:t>xrEnumerateSwapchainFormats</w:t>
      </w:r>
      <w:r w:rsidRPr="00036F87">
        <w:rPr>
          <w:lang w:val="en-US"/>
        </w:rPr>
        <w:t xml:space="preserve"> </w:t>
      </w:r>
      <w:r>
        <w:rPr>
          <w:lang w:val="en-US"/>
        </w:rPr>
        <w:t xml:space="preserve">functional call </w:t>
      </w:r>
      <w:r w:rsidRPr="00036F87">
        <w:rPr>
          <w:lang w:val="en-US"/>
        </w:rPr>
        <w:t xml:space="preserve">enumerates the texture formats supported by the current session. The type of formats returned are dependent on the graphics API specified in </w:t>
      </w:r>
      <w:r w:rsidRPr="001060CA">
        <w:rPr>
          <w:rFonts w:ascii="Courier New" w:hAnsi="Courier New" w:cs="Courier New"/>
          <w:lang w:val="en-US"/>
        </w:rPr>
        <w:t>xrCreateSession</w:t>
      </w:r>
      <w:r w:rsidRPr="00036F87">
        <w:rPr>
          <w:lang w:val="en-US"/>
        </w:rPr>
        <w:t xml:space="preserve">. </w:t>
      </w:r>
    </w:p>
    <w:p w14:paraId="124B4049" w14:textId="77777777" w:rsidR="00036F87" w:rsidRPr="00036F87" w:rsidRDefault="00036F87" w:rsidP="00036F87">
      <w:pPr>
        <w:pStyle w:val="B1"/>
        <w:numPr>
          <w:ilvl w:val="0"/>
          <w:numId w:val="39"/>
        </w:numPr>
        <w:rPr>
          <w:lang w:val="en-US"/>
        </w:rPr>
      </w:pPr>
      <w:r w:rsidRPr="00036F87">
        <w:rPr>
          <w:lang w:val="en-US"/>
        </w:rPr>
        <w:t xml:space="preserve">As an example, Vulkan permits compressed image formats </w:t>
      </w:r>
      <w:hyperlink r:id="rId55" w:history="1">
        <w:r w:rsidRPr="00036F87">
          <w:rPr>
            <w:rStyle w:val="Hyperlink"/>
            <w:lang w:val="en-US"/>
          </w:rPr>
          <w:t>https://registry.khronos.org/vulkan/specs/1.3-khr-extensions/html/chap45.html</w:t>
        </w:r>
      </w:hyperlink>
      <w:r w:rsidRPr="00036F87">
        <w:rPr>
          <w:lang w:val="en-US"/>
        </w:rPr>
        <w:t xml:space="preserve"> relying on compressed data formats from Khronos: </w:t>
      </w:r>
      <w:hyperlink r:id="rId56" w:history="1">
        <w:r w:rsidRPr="00036F87">
          <w:rPr>
            <w:rStyle w:val="Hyperlink"/>
            <w:lang w:val="en-US"/>
          </w:rPr>
          <w:t>https://registry.khronos.org/DataFormat/specs/1.3/dataformat.1.3.html</w:t>
        </w:r>
      </w:hyperlink>
    </w:p>
    <w:p w14:paraId="6BEDF7B3" w14:textId="77777777" w:rsidR="00036F87" w:rsidRPr="00036F87" w:rsidRDefault="00036F87" w:rsidP="00036F87">
      <w:pPr>
        <w:pStyle w:val="B1"/>
        <w:numPr>
          <w:ilvl w:val="0"/>
          <w:numId w:val="39"/>
        </w:numPr>
        <w:rPr>
          <w:lang w:val="en-US"/>
        </w:rPr>
      </w:pPr>
      <w:r w:rsidRPr="00036F87">
        <w:rPr>
          <w:lang w:val="en-US"/>
        </w:rPr>
        <w:t>However, none of the APIs refer to using any video compression formats for each of the swap chain images.</w:t>
      </w:r>
    </w:p>
    <w:p w14:paraId="23447D4C" w14:textId="342200C9" w:rsidR="00036F87" w:rsidRPr="00036F87" w:rsidRDefault="00036F87" w:rsidP="00036F87">
      <w:pPr>
        <w:pStyle w:val="B1"/>
        <w:numPr>
          <w:ilvl w:val="0"/>
          <w:numId w:val="39"/>
        </w:numPr>
        <w:rPr>
          <w:lang w:val="en-US"/>
        </w:rPr>
      </w:pPr>
      <w:r>
        <w:rPr>
          <w:lang w:val="en-US"/>
        </w:rPr>
        <w:t>Hence, inr order to support the above operation of pass-through compressed formats, OpenXR or any runtime is extended to allow</w:t>
      </w:r>
      <w:r w:rsidRPr="00036F87">
        <w:rPr>
          <w:lang w:val="en-US"/>
        </w:rPr>
        <w:t xml:space="preserve"> a format that adds compressed video formats as swap chain images for which</w:t>
      </w:r>
    </w:p>
    <w:p w14:paraId="15879C69" w14:textId="77777777" w:rsidR="00036F87" w:rsidRPr="00036F87" w:rsidRDefault="00036F87" w:rsidP="00036F87">
      <w:pPr>
        <w:pStyle w:val="B1"/>
        <w:numPr>
          <w:ilvl w:val="1"/>
          <w:numId w:val="39"/>
        </w:numPr>
        <w:rPr>
          <w:lang w:val="en-US"/>
        </w:rPr>
      </w:pPr>
      <w:r w:rsidRPr="00036F87">
        <w:rPr>
          <w:lang w:val="en-US"/>
        </w:rPr>
        <w:t>Time stamp is target display time (for example RTP time stamp)</w:t>
      </w:r>
    </w:p>
    <w:p w14:paraId="5999D548" w14:textId="2937AC75" w:rsidR="00036F87" w:rsidRDefault="00036F87" w:rsidP="00036F87">
      <w:pPr>
        <w:pStyle w:val="B1"/>
        <w:numPr>
          <w:ilvl w:val="1"/>
          <w:numId w:val="39"/>
        </w:numPr>
        <w:rPr>
          <w:lang w:val="en-US"/>
        </w:rPr>
      </w:pPr>
      <w:r>
        <w:rPr>
          <w:lang w:val="en-US"/>
        </w:rPr>
        <w:t>the c</w:t>
      </w:r>
      <w:r w:rsidRPr="00036F87">
        <w:rPr>
          <w:lang w:val="en-US"/>
        </w:rPr>
        <w:t>ompressed format includes render pose</w:t>
      </w:r>
    </w:p>
    <w:p w14:paraId="0EDB5D12" w14:textId="17745574" w:rsidR="00036F87" w:rsidRPr="001060CA" w:rsidRDefault="00036F87" w:rsidP="001060CA">
      <w:pPr>
        <w:pStyle w:val="B1"/>
        <w:numPr>
          <w:ilvl w:val="1"/>
          <w:numId w:val="39"/>
        </w:numPr>
        <w:rPr>
          <w:lang w:val="en-US"/>
        </w:rPr>
      </w:pPr>
      <w:r>
        <w:rPr>
          <w:lang w:val="en-US"/>
        </w:rPr>
        <w:t>c</w:t>
      </w:r>
      <w:r w:rsidRPr="00036F87">
        <w:rPr>
          <w:lang w:val="en-US"/>
        </w:rPr>
        <w:t>ompressed texture format is handed over</w:t>
      </w:r>
      <w:r>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A94D0C" w:rsidR="00036F87" w:rsidRDefault="00036F87" w:rsidP="00036F87">
      <w:pPr>
        <w:pStyle w:val="B1"/>
        <w:ind w:left="0" w:firstLine="0"/>
        <w:rPr>
          <w:lang w:val="en-US"/>
        </w:rPr>
      </w:pPr>
      <w:r>
        <w:rPr>
          <w:lang w:val="en-US"/>
        </w:rPr>
        <w:t>For audio similar principles apply, for which a compressed bitstream is handed to the glass.</w:t>
      </w:r>
    </w:p>
    <w:p w14:paraId="3BFD7E9B" w14:textId="0AC7BC47"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as received in the glass to the network. The XR Runtime API may even provide such data in compressed (for sending to network) and in raw form (for processing on the phone)</w:t>
      </w:r>
    </w:p>
    <w:p w14:paraId="61CBDE0F" w14:textId="61415675" w:rsidR="00CF6301" w:rsidRDefault="00CF6301" w:rsidP="00CF6301">
      <w:pPr>
        <w:pStyle w:val="Heading3"/>
      </w:pPr>
      <w:r>
        <w:t>6.4.6</w:t>
      </w:r>
      <w:r>
        <w:tab/>
        <w:t>Conclusions</w:t>
      </w:r>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B13BA0">
      <w:pPr>
        <w:pStyle w:val="B1"/>
        <w:numPr>
          <w:ilvl w:val="0"/>
          <w:numId w:val="38"/>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lastRenderedPageBreak/>
        <w:t>-</w:t>
      </w:r>
      <w:r>
        <w:tab/>
        <w:t>statically and dynamically the bitrate and delay of the link</w:t>
      </w:r>
    </w:p>
    <w:p w14:paraId="55DF7A34" w14:textId="77777777" w:rsidR="00B13BA0" w:rsidRDefault="00B13BA0" w:rsidP="00B13BA0">
      <w:pPr>
        <w:pStyle w:val="B1"/>
        <w:numPr>
          <w:ilvl w:val="0"/>
          <w:numId w:val="38"/>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B13BA0">
      <w:pPr>
        <w:pStyle w:val="B1"/>
        <w:numPr>
          <w:ilvl w:val="0"/>
          <w:numId w:val="38"/>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34620B7C" w14:textId="7D48539A" w:rsidR="00E56841" w:rsidRDefault="00AA7BAC" w:rsidP="00E56841">
      <w:pPr>
        <w:pStyle w:val="Heading2"/>
      </w:pPr>
      <w:bookmarkStart w:id="69" w:name="_Toc120623888"/>
      <w:bookmarkStart w:id="70" w:name="_Hlk127228100"/>
      <w:bookmarkEnd w:id="67"/>
      <w:r>
        <w:t>6.</w:t>
      </w:r>
      <w:r w:rsidR="00E56841">
        <w:t>5</w:t>
      </w:r>
      <w:r w:rsidR="00E56841">
        <w:tab/>
        <w:t xml:space="preserve">Key Issue #5: </w:t>
      </w:r>
      <w:r w:rsidR="0012647C">
        <w:t>Compute distribution across UE and network for tethered glasses</w:t>
      </w:r>
      <w:bookmarkEnd w:id="69"/>
    </w:p>
    <w:p w14:paraId="305F64BF" w14:textId="5385D7CF" w:rsidR="00E56841" w:rsidRDefault="00AA7BAC" w:rsidP="00E56841">
      <w:pPr>
        <w:pStyle w:val="Heading3"/>
      </w:pPr>
      <w:bookmarkStart w:id="71" w:name="_Toc120623889"/>
      <w:r>
        <w:t>6.</w:t>
      </w:r>
      <w:r w:rsidR="00E56841">
        <w:t>5.1</w:t>
      </w:r>
      <w:r w:rsidR="00E56841">
        <w:tab/>
      </w:r>
      <w:bookmarkEnd w:id="71"/>
      <w:r w:rsidR="00B13BA0">
        <w:t>Introduction</w:t>
      </w:r>
    </w:p>
    <w:p w14:paraId="56A8BEEA" w14:textId="0487EEB6" w:rsidR="00E56841" w:rsidRDefault="00E56841" w:rsidP="00E56841">
      <w:r>
        <w:t xml:space="preserve">In the tethered display AR Glass context, </w:t>
      </w:r>
      <w:r w:rsidR="00140EF2">
        <w:t xml:space="preserve">parts of the compute may be done on the UE (phone) and other parts may be done in the network. As an example, split rendering may be applied </w:t>
      </w:r>
      <w:r w:rsidR="0051756A">
        <w:t>between the phone and the network. Such a distributed</w:t>
      </w:r>
      <w:r>
        <w:t xml:space="preserve"> workflow may provide benefits</w:t>
      </w:r>
      <w:r w:rsidR="0051756A">
        <w:t xml:space="preserve"> in terms of </w:t>
      </w:r>
      <w:r w:rsidR="00762514">
        <w:t>complexity and supported applications</w:t>
      </w:r>
      <w:r>
        <w:t xml:space="preserve">, but also </w:t>
      </w:r>
      <w:r w:rsidR="00762514">
        <w:t xml:space="preserve">result in </w:t>
      </w:r>
      <w:r>
        <w:t>drawbacks</w:t>
      </w:r>
      <w:r w:rsidR="00762514">
        <w:t xml:space="preserve"> in terms of latency, etc.</w:t>
      </w:r>
      <w:r>
        <w:t>. This clause discusses th</w:t>
      </w:r>
      <w:r w:rsidR="00762514">
        <w:t>e</w:t>
      </w:r>
      <w:r>
        <w:t xml:space="preserve"> workflow and provides relevant conclusions for such an architecture.</w:t>
      </w:r>
    </w:p>
    <w:p w14:paraId="6DDD5DE8" w14:textId="327EB306" w:rsidR="00B13BA0" w:rsidRDefault="00B13BA0" w:rsidP="001060CA">
      <w:pPr>
        <w:pStyle w:val="EditorsNote"/>
      </w:pPr>
      <w:r w:rsidRPr="007461B0">
        <w:t xml:space="preserve">Editor’s Note: </w:t>
      </w:r>
      <w:r>
        <w:t>This clause relies on conclusions in clause 6.4</w:t>
      </w:r>
    </w:p>
    <w:p w14:paraId="51A85448" w14:textId="4A508271" w:rsidR="00B13BA0" w:rsidRDefault="00B13BA0" w:rsidP="00B13BA0">
      <w:pPr>
        <w:pStyle w:val="Heading3"/>
      </w:pPr>
      <w:r>
        <w:t>6.5.2</w:t>
      </w:r>
      <w:r>
        <w:tab/>
        <w:t>Background</w:t>
      </w:r>
    </w:p>
    <w:p w14:paraId="50141676" w14:textId="052683E9" w:rsidR="00B13BA0" w:rsidRDefault="00B13BA0" w:rsidP="00B13BA0">
      <w:pPr>
        <w:pStyle w:val="Heading3"/>
      </w:pPr>
      <w:r>
        <w:t>6.5.3</w:t>
      </w:r>
      <w:r>
        <w:tab/>
        <w:t>Assumptions</w:t>
      </w:r>
    </w:p>
    <w:p w14:paraId="34F8DE13" w14:textId="70023D58" w:rsidR="00B13BA0" w:rsidRDefault="00B13BA0" w:rsidP="00B13BA0">
      <w:pPr>
        <w:pStyle w:val="Heading3"/>
      </w:pPr>
      <w:r>
        <w:t>6.5.4</w:t>
      </w:r>
      <w:r>
        <w:tab/>
        <w:t>Problem Statement</w:t>
      </w:r>
    </w:p>
    <w:p w14:paraId="558B8AB1" w14:textId="54342F37" w:rsidR="00B13BA0" w:rsidRDefault="00B13BA0" w:rsidP="00B13BA0">
      <w:pPr>
        <w:pStyle w:val="Heading3"/>
      </w:pPr>
      <w:r>
        <w:t>6.5.5</w:t>
      </w:r>
      <w:r>
        <w:tab/>
        <w:t>Potential Solutions</w:t>
      </w:r>
    </w:p>
    <w:p w14:paraId="0F5C8D2F" w14:textId="610DC1E6" w:rsidR="00B13BA0" w:rsidRDefault="00B13BA0" w:rsidP="00B13BA0">
      <w:pPr>
        <w:pStyle w:val="Heading3"/>
      </w:pPr>
      <w:r>
        <w:t>6.5.6</w:t>
      </w:r>
      <w:r>
        <w:tab/>
        <w:t>Conclusions</w:t>
      </w:r>
    </w:p>
    <w:bookmarkEnd w:id="70"/>
    <w:p w14:paraId="033A5F94" w14:textId="77777777" w:rsidR="00B13BA0" w:rsidRDefault="00B13BA0" w:rsidP="00E56841"/>
    <w:p w14:paraId="1AC6A0B8" w14:textId="5B4563FE" w:rsidR="00E56841" w:rsidRDefault="00AA7BAC" w:rsidP="00E56841">
      <w:pPr>
        <w:pStyle w:val="Heading2"/>
      </w:pPr>
      <w:bookmarkStart w:id="72" w:name="_Toc120623890"/>
      <w:r>
        <w:t>6.</w:t>
      </w:r>
      <w:r w:rsidR="00E56841">
        <w:t>6</w:t>
      </w:r>
      <w:r w:rsidR="00E56841">
        <w:tab/>
        <w:t xml:space="preserve">Key Issue #6: </w:t>
      </w:r>
      <w:r w:rsidR="00FB0524">
        <w:t xml:space="preserve">Usage of </w:t>
      </w:r>
      <w:r w:rsidR="00000428">
        <w:t>PIN</w:t>
      </w:r>
      <w:r w:rsidR="00FB0524">
        <w:t xml:space="preserve"> for Tethered Glasses</w:t>
      </w:r>
      <w:bookmarkEnd w:id="72"/>
    </w:p>
    <w:p w14:paraId="7DBD746D" w14:textId="4F86FD0C" w:rsidR="00FB0524" w:rsidRDefault="00AA7BAC" w:rsidP="00FB0524">
      <w:pPr>
        <w:pStyle w:val="Heading3"/>
      </w:pPr>
      <w:bookmarkStart w:id="73" w:name="_Toc120623891"/>
      <w:r>
        <w:t>6.</w:t>
      </w:r>
      <w:r w:rsidR="00FB0524">
        <w:t>6.1</w:t>
      </w:r>
      <w:r w:rsidR="00FB0524">
        <w:tab/>
        <w:t>Description</w:t>
      </w:r>
      <w:bookmarkEnd w:id="73"/>
    </w:p>
    <w:p w14:paraId="1E1BA7EC" w14:textId="77777777" w:rsidR="00D15518" w:rsidRPr="008B795B" w:rsidRDefault="00D15518" w:rsidP="001060CA">
      <w:pPr>
        <w:pStyle w:val="B1"/>
        <w:ind w:left="0" w:firstLine="0"/>
      </w:pPr>
      <w:bookmarkStart w:id="74" w:name="_Toc120623892"/>
      <w:proofErr w:type="gramStart"/>
      <w:r w:rsidRPr="008B795B">
        <w:t>In order to</w:t>
      </w:r>
      <w:proofErr w:type="gramEnd"/>
      <w:r w:rsidRPr="008B795B">
        <w:t xml:space="preserve">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r w:rsidRPr="0091298F">
        <w:rPr>
          <w:bCs/>
        </w:rPr>
        <w:lastRenderedPageBreak/>
        <w:t>6.</w:t>
      </w:r>
      <w:r>
        <w:rPr>
          <w:bCs/>
        </w:rPr>
        <w:t>6</w:t>
      </w:r>
      <w:r w:rsidRPr="0091298F">
        <w:rPr>
          <w:bCs/>
        </w:rPr>
        <w:t>.2</w:t>
      </w:r>
      <w:r w:rsidRPr="0091298F">
        <w:rPr>
          <w:bCs/>
        </w:rPr>
        <w:tab/>
        <w:t>Potential solutions</w:t>
      </w:r>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77777777"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The AR/MR application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based on non-3GPP access (</w:t>
      </w:r>
      <w:proofErr w:type="gramStart"/>
      <w:r w:rsidRPr="001060CA">
        <w:t>e.g.</w:t>
      </w:r>
      <w:proofErr w:type="gramEnd"/>
      <w:r w:rsidRPr="001060CA">
        <w:t xml:space="preserve"> </w:t>
      </w:r>
      <w:r w:rsidRPr="00523940">
        <w:t>Wi-Fi or BLE</w:t>
      </w:r>
      <w:r w:rsidRPr="001060CA">
        <w:t xml:space="preserve">) or 5G </w:t>
      </w:r>
      <w:proofErr w:type="spellStart"/>
      <w:r w:rsidRPr="001060CA">
        <w:t>ProSe</w:t>
      </w:r>
      <w:proofErr w:type="spellEnd"/>
      <w:r w:rsidRPr="001060CA">
        <w:t xml:space="preserv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pPr>
      <w:r>
        <w:t>7</w:t>
      </w:r>
      <w:r w:rsidR="00026E6D" w:rsidRPr="004D3578">
        <w:tab/>
      </w:r>
      <w:r w:rsidR="00026E6D">
        <w:t>Potential Next Steps</w:t>
      </w:r>
      <w:bookmarkEnd w:id="74"/>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75" w:name="_Toc120623893"/>
      <w:r>
        <w:t>8</w:t>
      </w:r>
      <w:r w:rsidR="00026E6D" w:rsidRPr="004D3578">
        <w:tab/>
      </w:r>
      <w:r w:rsidR="00026E6D">
        <w:t>Conclusions</w:t>
      </w:r>
      <w:r w:rsidR="00015DB0">
        <w:t xml:space="preserve"> and Recommendations</w:t>
      </w:r>
      <w:bookmarkEnd w:id="75"/>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76" w:name="tsgNames"/>
      <w:bookmarkStart w:id="77" w:name="_Toc120623894"/>
      <w:bookmarkEnd w:id="76"/>
      <w:r w:rsidRPr="004D3578">
        <w:lastRenderedPageBreak/>
        <w:t>Annex A (</w:t>
      </w:r>
      <w:r w:rsidR="003D3DE1">
        <w:t>informative</w:t>
      </w:r>
      <w:r w:rsidRPr="004D3578">
        <w:t>):</w:t>
      </w:r>
      <w:r w:rsidRPr="004D3578">
        <w:br/>
      </w:r>
      <w:r w:rsidR="00C812B6">
        <w:t>QoS Control of Relay WLAR UE when 5G Sidelink Used for Tethering Link</w:t>
      </w:r>
      <w:bookmarkEnd w:id="77"/>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78" w:name="_MON_1713185088"/>
    <w:bookmarkEnd w:id="78"/>
    <w:p w14:paraId="29D97E2E" w14:textId="77777777" w:rsidR="00C812B6" w:rsidRDefault="00C812B6" w:rsidP="00C812B6">
      <w:pPr>
        <w:pStyle w:val="TH"/>
      </w:pPr>
      <w:r>
        <w:object w:dxaOrig="8723" w:dyaOrig="2171" w14:anchorId="76F59BED">
          <v:shape id="_x0000_i1043" type="#_x0000_t75" style="width:436.5pt;height:108.75pt" o:ole="">
            <v:imagedata r:id="rId58" o:title=""/>
          </v:shape>
          <o:OLEObject Type="Embed" ProgID="Word.Document.12" ShapeID="_x0000_i1043" DrawAspect="Content" ObjectID="_1738632523" r:id="rId59">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79" w:name="_Toc120623895"/>
      <w:r w:rsidRPr="004D3578">
        <w:lastRenderedPageBreak/>
        <w:t>Annex &lt;X&gt; (informative):</w:t>
      </w:r>
      <w:r w:rsidRPr="004D3578">
        <w:br/>
        <w:t>Change history</w:t>
      </w:r>
      <w:bookmarkStart w:id="80" w:name="historyclause"/>
      <w:bookmarkEnd w:id="79"/>
      <w:bookmarkEnd w:id="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6A804" w14:textId="77777777" w:rsidR="001A59EC" w:rsidRDefault="001A59EC">
      <w:r>
        <w:separator/>
      </w:r>
    </w:p>
  </w:endnote>
  <w:endnote w:type="continuationSeparator" w:id="0">
    <w:p w14:paraId="5540C450" w14:textId="77777777" w:rsidR="001A59EC" w:rsidRDefault="001A5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4C29B" w14:textId="77777777" w:rsidR="001A59EC" w:rsidRDefault="001A59EC">
      <w:r>
        <w:separator/>
      </w:r>
    </w:p>
  </w:footnote>
  <w:footnote w:type="continuationSeparator" w:id="0">
    <w:p w14:paraId="3A031E98" w14:textId="77777777" w:rsidR="001A59EC" w:rsidRDefault="001A5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2826B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60CA">
      <w:rPr>
        <w:rFonts w:ascii="Arial" w:hAnsi="Arial" w:cs="Arial"/>
        <w:b/>
        <w:noProof/>
        <w:sz w:val="18"/>
        <w:szCs w:val="18"/>
      </w:rPr>
      <w:t>3GPP TR 26.806 V1.1.0 (2023-02)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6A6558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60C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5"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3"/>
  </w:num>
  <w:num w:numId="5" w16cid:durableId="1999576807">
    <w:abstractNumId w:val="25"/>
  </w:num>
  <w:num w:numId="6" w16cid:durableId="272637451">
    <w:abstractNumId w:val="28"/>
  </w:num>
  <w:num w:numId="7" w16cid:durableId="1026103748">
    <w:abstractNumId w:val="22"/>
  </w:num>
  <w:num w:numId="8" w16cid:durableId="984699777">
    <w:abstractNumId w:val="31"/>
  </w:num>
  <w:num w:numId="9" w16cid:durableId="974523257">
    <w:abstractNumId w:val="15"/>
  </w:num>
  <w:num w:numId="10" w16cid:durableId="1968390722">
    <w:abstractNumId w:val="18"/>
  </w:num>
  <w:num w:numId="11" w16cid:durableId="330762217">
    <w:abstractNumId w:val="14"/>
  </w:num>
  <w:num w:numId="12" w16cid:durableId="2025936530">
    <w:abstractNumId w:val="23"/>
  </w:num>
  <w:num w:numId="13" w16cid:durableId="652370401">
    <w:abstractNumId w:val="37"/>
  </w:num>
  <w:num w:numId="14" w16cid:durableId="998078298">
    <w:abstractNumId w:val="34"/>
  </w:num>
  <w:num w:numId="15" w16cid:durableId="953562312">
    <w:abstractNumId w:val="13"/>
  </w:num>
  <w:num w:numId="16" w16cid:durableId="1088113450">
    <w:abstractNumId w:val="35"/>
  </w:num>
  <w:num w:numId="17" w16cid:durableId="1269040601">
    <w:abstractNumId w:val="16"/>
  </w:num>
  <w:num w:numId="18" w16cid:durableId="1566406537">
    <w:abstractNumId w:val="27"/>
  </w:num>
  <w:num w:numId="19" w16cid:durableId="458112972">
    <w:abstractNumId w:val="29"/>
  </w:num>
  <w:num w:numId="20" w16cid:durableId="169373187">
    <w:abstractNumId w:val="30"/>
  </w:num>
  <w:num w:numId="21" w16cid:durableId="669255499">
    <w:abstractNumId w:val="21"/>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36"/>
  </w:num>
  <w:num w:numId="34" w16cid:durableId="2022927124">
    <w:abstractNumId w:val="24"/>
  </w:num>
  <w:num w:numId="35" w16cid:durableId="417948672">
    <w:abstractNumId w:val="26"/>
  </w:num>
  <w:num w:numId="36" w16cid:durableId="505678031">
    <w:abstractNumId w:val="19"/>
  </w:num>
  <w:num w:numId="37" w16cid:durableId="1853571956">
    <w:abstractNumId w:val="32"/>
  </w:num>
  <w:num w:numId="38" w16cid:durableId="1944722186">
    <w:abstractNumId w:val="20"/>
  </w:num>
  <w:num w:numId="39" w16cid:durableId="16007240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5DB0"/>
    <w:rsid w:val="00020B63"/>
    <w:rsid w:val="000265D3"/>
    <w:rsid w:val="00026E6D"/>
    <w:rsid w:val="00033397"/>
    <w:rsid w:val="00036F87"/>
    <w:rsid w:val="00040095"/>
    <w:rsid w:val="000431F1"/>
    <w:rsid w:val="00047A68"/>
    <w:rsid w:val="00047D48"/>
    <w:rsid w:val="00047DD4"/>
    <w:rsid w:val="00051834"/>
    <w:rsid w:val="00054A22"/>
    <w:rsid w:val="00062005"/>
    <w:rsid w:val="00062023"/>
    <w:rsid w:val="000655A6"/>
    <w:rsid w:val="000665A6"/>
    <w:rsid w:val="00080512"/>
    <w:rsid w:val="000860D0"/>
    <w:rsid w:val="000C33C4"/>
    <w:rsid w:val="000C44C6"/>
    <w:rsid w:val="000C47C3"/>
    <w:rsid w:val="000D2757"/>
    <w:rsid w:val="000D58AB"/>
    <w:rsid w:val="000E3EC4"/>
    <w:rsid w:val="000E4129"/>
    <w:rsid w:val="000E41CB"/>
    <w:rsid w:val="000E5CD6"/>
    <w:rsid w:val="000F359B"/>
    <w:rsid w:val="001060CA"/>
    <w:rsid w:val="001141A3"/>
    <w:rsid w:val="001158C5"/>
    <w:rsid w:val="00122BC3"/>
    <w:rsid w:val="0012647C"/>
    <w:rsid w:val="001303FB"/>
    <w:rsid w:val="00133525"/>
    <w:rsid w:val="00140EF2"/>
    <w:rsid w:val="0014457B"/>
    <w:rsid w:val="0014642D"/>
    <w:rsid w:val="0015272B"/>
    <w:rsid w:val="00155AEC"/>
    <w:rsid w:val="00160400"/>
    <w:rsid w:val="001637C3"/>
    <w:rsid w:val="00171160"/>
    <w:rsid w:val="00177FB3"/>
    <w:rsid w:val="00194919"/>
    <w:rsid w:val="00196568"/>
    <w:rsid w:val="001A4C42"/>
    <w:rsid w:val="001A59EC"/>
    <w:rsid w:val="001A7420"/>
    <w:rsid w:val="001B6637"/>
    <w:rsid w:val="001C21C3"/>
    <w:rsid w:val="001D02C2"/>
    <w:rsid w:val="001D054F"/>
    <w:rsid w:val="001D3B8B"/>
    <w:rsid w:val="001E14D0"/>
    <w:rsid w:val="001E65FA"/>
    <w:rsid w:val="001F0C1D"/>
    <w:rsid w:val="001F1132"/>
    <w:rsid w:val="001F168B"/>
    <w:rsid w:val="002347A2"/>
    <w:rsid w:val="00235610"/>
    <w:rsid w:val="00235940"/>
    <w:rsid w:val="002616CD"/>
    <w:rsid w:val="002675F0"/>
    <w:rsid w:val="002760EE"/>
    <w:rsid w:val="002820D7"/>
    <w:rsid w:val="002878C9"/>
    <w:rsid w:val="00293BD0"/>
    <w:rsid w:val="002A4031"/>
    <w:rsid w:val="002A498C"/>
    <w:rsid w:val="002A50A1"/>
    <w:rsid w:val="002B2DAF"/>
    <w:rsid w:val="002B6339"/>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A301E"/>
    <w:rsid w:val="003A398C"/>
    <w:rsid w:val="003A7784"/>
    <w:rsid w:val="003C3971"/>
    <w:rsid w:val="003C7C12"/>
    <w:rsid w:val="003D3DE1"/>
    <w:rsid w:val="003D6F92"/>
    <w:rsid w:val="003E5F0C"/>
    <w:rsid w:val="00414538"/>
    <w:rsid w:val="00423334"/>
    <w:rsid w:val="004345EC"/>
    <w:rsid w:val="004500E2"/>
    <w:rsid w:val="0045152C"/>
    <w:rsid w:val="00453653"/>
    <w:rsid w:val="00454787"/>
    <w:rsid w:val="004569B3"/>
    <w:rsid w:val="004618A0"/>
    <w:rsid w:val="00465515"/>
    <w:rsid w:val="00467AE7"/>
    <w:rsid w:val="0047045F"/>
    <w:rsid w:val="0048579F"/>
    <w:rsid w:val="00490254"/>
    <w:rsid w:val="0049534C"/>
    <w:rsid w:val="0049751D"/>
    <w:rsid w:val="00497C43"/>
    <w:rsid w:val="004B53FE"/>
    <w:rsid w:val="004C30AC"/>
    <w:rsid w:val="004C32B8"/>
    <w:rsid w:val="004D3578"/>
    <w:rsid w:val="004D6781"/>
    <w:rsid w:val="004E097F"/>
    <w:rsid w:val="004E213A"/>
    <w:rsid w:val="004F0988"/>
    <w:rsid w:val="004F3340"/>
    <w:rsid w:val="0051756A"/>
    <w:rsid w:val="00521B56"/>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E59D6"/>
    <w:rsid w:val="005F788A"/>
    <w:rsid w:val="00602AEA"/>
    <w:rsid w:val="00614FDF"/>
    <w:rsid w:val="00615327"/>
    <w:rsid w:val="00631A06"/>
    <w:rsid w:val="0063543D"/>
    <w:rsid w:val="00647114"/>
    <w:rsid w:val="00661934"/>
    <w:rsid w:val="00683A88"/>
    <w:rsid w:val="006912E9"/>
    <w:rsid w:val="00692C14"/>
    <w:rsid w:val="00692CFF"/>
    <w:rsid w:val="006A323F"/>
    <w:rsid w:val="006A539B"/>
    <w:rsid w:val="006B30D0"/>
    <w:rsid w:val="006B4361"/>
    <w:rsid w:val="006C3D95"/>
    <w:rsid w:val="006D0783"/>
    <w:rsid w:val="006D62BC"/>
    <w:rsid w:val="006D6EF7"/>
    <w:rsid w:val="006E5C86"/>
    <w:rsid w:val="006E6FB2"/>
    <w:rsid w:val="006F3AF8"/>
    <w:rsid w:val="006F6070"/>
    <w:rsid w:val="00701116"/>
    <w:rsid w:val="00702E4A"/>
    <w:rsid w:val="0071174C"/>
    <w:rsid w:val="00713C44"/>
    <w:rsid w:val="00724D7A"/>
    <w:rsid w:val="00732E13"/>
    <w:rsid w:val="00734A5B"/>
    <w:rsid w:val="0074026F"/>
    <w:rsid w:val="007429F6"/>
    <w:rsid w:val="00744E76"/>
    <w:rsid w:val="007461B0"/>
    <w:rsid w:val="0075757D"/>
    <w:rsid w:val="00762514"/>
    <w:rsid w:val="00765EA3"/>
    <w:rsid w:val="00767A10"/>
    <w:rsid w:val="00774DA4"/>
    <w:rsid w:val="007812C0"/>
    <w:rsid w:val="00781F0F"/>
    <w:rsid w:val="007A768A"/>
    <w:rsid w:val="007B3E4F"/>
    <w:rsid w:val="007B600E"/>
    <w:rsid w:val="007D7049"/>
    <w:rsid w:val="007F0F4A"/>
    <w:rsid w:val="008028A4"/>
    <w:rsid w:val="00802E7C"/>
    <w:rsid w:val="00815592"/>
    <w:rsid w:val="00826072"/>
    <w:rsid w:val="00827265"/>
    <w:rsid w:val="00830747"/>
    <w:rsid w:val="008417A6"/>
    <w:rsid w:val="00843E09"/>
    <w:rsid w:val="00845784"/>
    <w:rsid w:val="008768CA"/>
    <w:rsid w:val="00877C5C"/>
    <w:rsid w:val="00882123"/>
    <w:rsid w:val="008A33FC"/>
    <w:rsid w:val="008B2947"/>
    <w:rsid w:val="008C384C"/>
    <w:rsid w:val="008E2D68"/>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0CCE"/>
    <w:rsid w:val="009A3941"/>
    <w:rsid w:val="009A66DE"/>
    <w:rsid w:val="009B0FE7"/>
    <w:rsid w:val="009B526B"/>
    <w:rsid w:val="009B672F"/>
    <w:rsid w:val="009B6EDC"/>
    <w:rsid w:val="009C1DAC"/>
    <w:rsid w:val="009F1F5D"/>
    <w:rsid w:val="009F37B7"/>
    <w:rsid w:val="009F494B"/>
    <w:rsid w:val="00A10F02"/>
    <w:rsid w:val="00A164B4"/>
    <w:rsid w:val="00A22783"/>
    <w:rsid w:val="00A26956"/>
    <w:rsid w:val="00A27486"/>
    <w:rsid w:val="00A324FF"/>
    <w:rsid w:val="00A3483B"/>
    <w:rsid w:val="00A378A6"/>
    <w:rsid w:val="00A412F7"/>
    <w:rsid w:val="00A4428A"/>
    <w:rsid w:val="00A53724"/>
    <w:rsid w:val="00A56066"/>
    <w:rsid w:val="00A73129"/>
    <w:rsid w:val="00A82346"/>
    <w:rsid w:val="00A92BA1"/>
    <w:rsid w:val="00A95A32"/>
    <w:rsid w:val="00AA7BAC"/>
    <w:rsid w:val="00AB24F2"/>
    <w:rsid w:val="00AB4A5D"/>
    <w:rsid w:val="00AC003C"/>
    <w:rsid w:val="00AC011C"/>
    <w:rsid w:val="00AC6BC6"/>
    <w:rsid w:val="00AD6DB6"/>
    <w:rsid w:val="00AE6243"/>
    <w:rsid w:val="00AE65E2"/>
    <w:rsid w:val="00AF1460"/>
    <w:rsid w:val="00B01172"/>
    <w:rsid w:val="00B13BA0"/>
    <w:rsid w:val="00B15449"/>
    <w:rsid w:val="00B15D9B"/>
    <w:rsid w:val="00B2195D"/>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E4A0C"/>
    <w:rsid w:val="00CF6301"/>
    <w:rsid w:val="00D00B93"/>
    <w:rsid w:val="00D03636"/>
    <w:rsid w:val="00D15518"/>
    <w:rsid w:val="00D20810"/>
    <w:rsid w:val="00D211BD"/>
    <w:rsid w:val="00D43E64"/>
    <w:rsid w:val="00D57972"/>
    <w:rsid w:val="00D6157E"/>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0B5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E27B6"/>
    <w:rsid w:val="00EF608C"/>
    <w:rsid w:val="00F025A2"/>
    <w:rsid w:val="00F04712"/>
    <w:rsid w:val="00F13360"/>
    <w:rsid w:val="00F22EC7"/>
    <w:rsid w:val="00F26A44"/>
    <w:rsid w:val="00F325C8"/>
    <w:rsid w:val="00F47775"/>
    <w:rsid w:val="00F55141"/>
    <w:rsid w:val="00F653B8"/>
    <w:rsid w:val="00F9008D"/>
    <w:rsid w:val="00F92EBA"/>
    <w:rsid w:val="00FA1266"/>
    <w:rsid w:val="00FB0524"/>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rsid w:val="002B2DAF"/>
    <w:pPr>
      <w:spacing w:after="0"/>
    </w:pPr>
    <w:rPr>
      <w:rFonts w:ascii="Consolas" w:hAnsi="Consolas"/>
    </w:rPr>
  </w:style>
  <w:style w:type="character" w:customStyle="1" w:styleId="HTMLPreformattedChar">
    <w:name w:val="HTML Preformatted Char"/>
    <w:basedOn w:val="DefaultParagraphFont"/>
    <w:link w:val="HTMLPreformatted"/>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oleObject" Target="embeddings/oleObject6.bin"/><Relationship Id="rId21" Type="http://schemas.openxmlformats.org/officeDocument/2006/relationships/image" Target="media/image9.emf"/><Relationship Id="rId34" Type="http://schemas.openxmlformats.org/officeDocument/2006/relationships/oleObject" Target="embeddings/oleObject4.bin"/><Relationship Id="rId42" Type="http://schemas.openxmlformats.org/officeDocument/2006/relationships/image" Target="media/image20.wmf"/><Relationship Id="rId47" Type="http://schemas.openxmlformats.org/officeDocument/2006/relationships/oleObject" Target="embeddings/oleObject10.bin"/><Relationship Id="rId50" Type="http://schemas.openxmlformats.org/officeDocument/2006/relationships/image" Target="media/image24.png"/><Relationship Id="rId55" Type="http://schemas.openxmlformats.org/officeDocument/2006/relationships/hyperlink" Target="https://registry.khronos.org/vulkan/specs/1.3-khr-extensions/html/chap45.html"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1.vsdx"/><Relationship Id="rId29" Type="http://schemas.openxmlformats.org/officeDocument/2006/relationships/image" Target="media/image13.wmf"/><Relationship Id="rId41" Type="http://schemas.openxmlformats.org/officeDocument/2006/relationships/oleObject" Target="embeddings/oleObject7.bin"/><Relationship Id="rId54" Type="http://schemas.openxmlformats.org/officeDocument/2006/relationships/image" Target="media/image28.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3.bin"/><Relationship Id="rId37" Type="http://schemas.openxmlformats.org/officeDocument/2006/relationships/image" Target="media/image17.png"/><Relationship Id="rId40" Type="http://schemas.openxmlformats.org/officeDocument/2006/relationships/image" Target="media/image19.wmf"/><Relationship Id="rId45" Type="http://schemas.openxmlformats.org/officeDocument/2006/relationships/oleObject" Target="embeddings/oleObject9.bin"/><Relationship Id="rId53" Type="http://schemas.openxmlformats.org/officeDocument/2006/relationships/image" Target="media/image27.png"/><Relationship Id="rId58" Type="http://schemas.openxmlformats.org/officeDocument/2006/relationships/image" Target="media/image30.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5.bin"/><Relationship Id="rId49" Type="http://schemas.openxmlformats.org/officeDocument/2006/relationships/oleObject" Target="embeddings/oleObject11.bin"/><Relationship Id="rId57" Type="http://schemas.openxmlformats.org/officeDocument/2006/relationships/image" Target="media/image29.png"/><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image" Target="media/image26.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image" Target="media/image16.wmf"/><Relationship Id="rId43" Type="http://schemas.openxmlformats.org/officeDocument/2006/relationships/oleObject" Target="embeddings/oleObject8.bin"/><Relationship Id="rId48" Type="http://schemas.openxmlformats.org/officeDocument/2006/relationships/image" Target="media/image23.wmf"/><Relationship Id="rId56" Type="http://schemas.openxmlformats.org/officeDocument/2006/relationships/hyperlink" Target="https://registry.khronos.org/DataFormat/specs/1.3/dataformat.1.3.html" TargetMode="External"/><Relationship Id="rId8" Type="http://schemas.openxmlformats.org/officeDocument/2006/relationships/endnotes" Target="endnotes.xml"/><Relationship Id="rId51" Type="http://schemas.openxmlformats.org/officeDocument/2006/relationships/image" Target="media/image25.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38</Pages>
  <Words>11519</Words>
  <Characters>65663</Characters>
  <Application>Microsoft Office Word</Application>
  <DocSecurity>0</DocSecurity>
  <Lines>547</Lines>
  <Paragraphs>154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77028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2023-02-23T03:35:00Z</dcterms:created>
  <dcterms:modified xsi:type="dcterms:W3CDTF">2023-02-23T03:37:00Z</dcterms:modified>
</cp:coreProperties>
</file>