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A69E9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6F0EA1">
              <w:t>4</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r w:rsidR="006F0EA1">
              <w:rPr>
                <w:sz w:val="32"/>
              </w:rPr>
              <w:t>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w:t>
            </w:r>
            <w:bookmarkStart w:id="6" w:name="_GoBack"/>
            <w:bookmarkEnd w:id="6"/>
            <w:r w:rsidR="00A36E12">
              <w:t>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D61B9">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676C8" w:rsidP="00670CF4">
            <w:pPr>
              <w:pStyle w:val="TAL"/>
            </w:pPr>
            <w:r>
              <w:rPr>
                <w:noProof/>
              </w:rPr>
              <w:object w:dxaOrig="2026" w:dyaOrig="1251" w14:anchorId="30AD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15pt;height:62.5pt;mso-width-percent:0;mso-height-percent:0;mso-width-percent:0;mso-height-percent:0" o:ole="">
                  <v:imagedata r:id="rId9" o:title=""/>
                </v:shape>
                <o:OLEObject Type="Embed" ProgID="Word.Picture.8" ShapeID="_x0000_i1028" DrawAspect="Content" ObjectID="_173867359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D676C8" w:rsidP="00670CF4">
            <w:pPr>
              <w:pStyle w:val="TAR"/>
            </w:pPr>
            <w:r>
              <w:rPr>
                <w:noProof/>
              </w:rPr>
              <w:object w:dxaOrig="2126" w:dyaOrig="1243" w14:anchorId="3427BFD6">
                <v:shape id="_x0000_i1027" type="#_x0000_t75" alt="" style="width:127.8pt;height:74.8pt;mso-width-percent:0;mso-height-percent:0;mso-width-percent:0;mso-height-percent:0" o:ole="">
                  <v:imagedata r:id="rId11" o:title=""/>
                </v:shape>
                <o:OLEObject Type="Embed" ProgID="Word.Picture.8" ShapeID="_x0000_i1027" DrawAspect="Content" ObjectID="_17386735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0270B9">
              <w:rPr>
                <w:noProof/>
                <w:sz w:val="18"/>
                <w:highlight w:val="yellow"/>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9187C48" w14:textId="11B80432" w:rsidR="004E60BE"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4E60BE">
        <w:rPr>
          <w:noProof/>
        </w:rPr>
        <w:t>Foreword</w:t>
      </w:r>
      <w:r w:rsidR="004E60BE">
        <w:rPr>
          <w:noProof/>
        </w:rPr>
        <w:tab/>
      </w:r>
      <w:r w:rsidR="004E60BE">
        <w:rPr>
          <w:noProof/>
        </w:rPr>
        <w:fldChar w:fldCharType="begin"/>
      </w:r>
      <w:r w:rsidR="004E60BE">
        <w:rPr>
          <w:noProof/>
        </w:rPr>
        <w:instrText xml:space="preserve"> PAGEREF _Toc128055915 \h </w:instrText>
      </w:r>
      <w:r w:rsidR="004E60BE">
        <w:rPr>
          <w:noProof/>
        </w:rPr>
      </w:r>
      <w:r w:rsidR="004E60BE">
        <w:rPr>
          <w:noProof/>
        </w:rPr>
        <w:fldChar w:fldCharType="separate"/>
      </w:r>
      <w:r w:rsidR="004E60BE">
        <w:rPr>
          <w:noProof/>
        </w:rPr>
        <w:t>5</w:t>
      </w:r>
      <w:r w:rsidR="004E60BE">
        <w:rPr>
          <w:noProof/>
        </w:rPr>
        <w:fldChar w:fldCharType="end"/>
      </w:r>
    </w:p>
    <w:p w14:paraId="6B64B995" w14:textId="03159F88" w:rsidR="004E60BE" w:rsidRDefault="004E60BE">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_Toc128055916 \h </w:instrText>
      </w:r>
      <w:r>
        <w:rPr>
          <w:noProof/>
        </w:rPr>
      </w:r>
      <w:r>
        <w:rPr>
          <w:noProof/>
        </w:rPr>
        <w:fldChar w:fldCharType="separate"/>
      </w:r>
      <w:r>
        <w:rPr>
          <w:noProof/>
        </w:rPr>
        <w:t>6</w:t>
      </w:r>
      <w:r>
        <w:rPr>
          <w:noProof/>
        </w:rPr>
        <w:fldChar w:fldCharType="end"/>
      </w:r>
    </w:p>
    <w:p w14:paraId="12308AC2" w14:textId="26085DCF" w:rsidR="004E60BE" w:rsidRDefault="004E60BE">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_Toc128055917 \h </w:instrText>
      </w:r>
      <w:r>
        <w:rPr>
          <w:noProof/>
        </w:rPr>
      </w:r>
      <w:r>
        <w:rPr>
          <w:noProof/>
        </w:rPr>
        <w:fldChar w:fldCharType="separate"/>
      </w:r>
      <w:r>
        <w:rPr>
          <w:noProof/>
        </w:rPr>
        <w:t>7</w:t>
      </w:r>
      <w:r>
        <w:rPr>
          <w:noProof/>
        </w:rPr>
        <w:fldChar w:fldCharType="end"/>
      </w:r>
    </w:p>
    <w:p w14:paraId="6B47F13E" w14:textId="2BD241C1" w:rsidR="004E60BE" w:rsidRDefault="004E60BE">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_Toc128055918 \h </w:instrText>
      </w:r>
      <w:r>
        <w:rPr>
          <w:noProof/>
        </w:rPr>
      </w:r>
      <w:r>
        <w:rPr>
          <w:noProof/>
        </w:rPr>
        <w:fldChar w:fldCharType="separate"/>
      </w:r>
      <w:r>
        <w:rPr>
          <w:noProof/>
        </w:rPr>
        <w:t>7</w:t>
      </w:r>
      <w:r>
        <w:rPr>
          <w:noProof/>
        </w:rPr>
        <w:fldChar w:fldCharType="end"/>
      </w:r>
    </w:p>
    <w:p w14:paraId="41FEBD47" w14:textId="09351CA4" w:rsidR="004E60BE" w:rsidRDefault="004E60BE">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_Toc128055919 \h </w:instrText>
      </w:r>
      <w:r>
        <w:rPr>
          <w:noProof/>
        </w:rPr>
      </w:r>
      <w:r>
        <w:rPr>
          <w:noProof/>
        </w:rPr>
        <w:fldChar w:fldCharType="separate"/>
      </w:r>
      <w:r>
        <w:rPr>
          <w:noProof/>
        </w:rPr>
        <w:t>8</w:t>
      </w:r>
      <w:r>
        <w:rPr>
          <w:noProof/>
        </w:rPr>
        <w:fldChar w:fldCharType="end"/>
      </w:r>
    </w:p>
    <w:p w14:paraId="64B01A0B" w14:textId="699A86C4" w:rsidR="004E60BE" w:rsidRDefault="004E60BE">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_Toc128055920 \h </w:instrText>
      </w:r>
      <w:r>
        <w:rPr>
          <w:noProof/>
        </w:rPr>
      </w:r>
      <w:r>
        <w:rPr>
          <w:noProof/>
        </w:rPr>
        <w:fldChar w:fldCharType="separate"/>
      </w:r>
      <w:r>
        <w:rPr>
          <w:noProof/>
        </w:rPr>
        <w:t>8</w:t>
      </w:r>
      <w:r>
        <w:rPr>
          <w:noProof/>
        </w:rPr>
        <w:fldChar w:fldCharType="end"/>
      </w:r>
    </w:p>
    <w:p w14:paraId="52E3FC40" w14:textId="0029EBED" w:rsidR="004E60BE" w:rsidRDefault="004E60BE">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_Toc128055921 \h </w:instrText>
      </w:r>
      <w:r>
        <w:rPr>
          <w:noProof/>
        </w:rPr>
      </w:r>
      <w:r>
        <w:rPr>
          <w:noProof/>
        </w:rPr>
        <w:fldChar w:fldCharType="separate"/>
      </w:r>
      <w:r>
        <w:rPr>
          <w:noProof/>
        </w:rPr>
        <w:t>8</w:t>
      </w:r>
      <w:r>
        <w:rPr>
          <w:noProof/>
        </w:rPr>
        <w:fldChar w:fldCharType="end"/>
      </w:r>
    </w:p>
    <w:p w14:paraId="0F50FE71" w14:textId="0B1FB0A9" w:rsidR="004E60BE" w:rsidRDefault="004E60BE">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_Toc128055922 \h </w:instrText>
      </w:r>
      <w:r>
        <w:rPr>
          <w:noProof/>
        </w:rPr>
      </w:r>
      <w:r>
        <w:rPr>
          <w:noProof/>
        </w:rPr>
        <w:fldChar w:fldCharType="separate"/>
      </w:r>
      <w:r>
        <w:rPr>
          <w:noProof/>
        </w:rPr>
        <w:t>9</w:t>
      </w:r>
      <w:r>
        <w:rPr>
          <w:noProof/>
        </w:rPr>
        <w:fldChar w:fldCharType="end"/>
      </w:r>
    </w:p>
    <w:p w14:paraId="313DEAB3" w14:textId="6F43A7D7" w:rsidR="004E60BE" w:rsidRDefault="004E60BE">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_Toc128055923 \h </w:instrText>
      </w:r>
      <w:r>
        <w:rPr>
          <w:noProof/>
        </w:rPr>
      </w:r>
      <w:r>
        <w:rPr>
          <w:noProof/>
        </w:rPr>
        <w:fldChar w:fldCharType="separate"/>
      </w:r>
      <w:r>
        <w:rPr>
          <w:noProof/>
        </w:rPr>
        <w:t>9</w:t>
      </w:r>
      <w:r>
        <w:rPr>
          <w:noProof/>
        </w:rPr>
        <w:fldChar w:fldCharType="end"/>
      </w:r>
    </w:p>
    <w:p w14:paraId="2F61B0F7" w14:textId="6C35A239" w:rsidR="004E60BE" w:rsidRDefault="004E60BE">
      <w:pPr>
        <w:pStyle w:val="TOC2"/>
        <w:rPr>
          <w:rFonts w:asciiTheme="minorHAnsi" w:eastAsiaTheme="minorEastAsia" w:hAnsiTheme="minorHAnsi" w:cstheme="minorBidi"/>
          <w:noProof/>
          <w:sz w:val="24"/>
          <w:szCs w:val="24"/>
          <w:lang w:val="en-US"/>
        </w:rPr>
      </w:pPr>
      <w:r w:rsidRPr="00392A08">
        <w:rPr>
          <w:rFonts w:cs="Arial"/>
          <w:noProof/>
        </w:rPr>
        <w:t>4.0</w:t>
      </w:r>
      <w:r>
        <w:rPr>
          <w:rFonts w:asciiTheme="minorHAnsi" w:eastAsiaTheme="minorEastAsia" w:hAnsiTheme="minorHAnsi" w:cstheme="minorBidi"/>
          <w:noProof/>
          <w:sz w:val="24"/>
          <w:szCs w:val="24"/>
          <w:lang w:val="en-US"/>
        </w:rPr>
        <w:tab/>
      </w:r>
      <w:r w:rsidRPr="00392A08">
        <w:rPr>
          <w:rFonts w:cs="Arial"/>
          <w:noProof/>
        </w:rPr>
        <w:t xml:space="preserve"> Assumptions</w:t>
      </w:r>
      <w:r>
        <w:rPr>
          <w:noProof/>
        </w:rPr>
        <w:tab/>
      </w:r>
      <w:r>
        <w:rPr>
          <w:noProof/>
        </w:rPr>
        <w:fldChar w:fldCharType="begin"/>
      </w:r>
      <w:r>
        <w:rPr>
          <w:noProof/>
        </w:rPr>
        <w:instrText xml:space="preserve"> PAGEREF _Toc128055924 \h </w:instrText>
      </w:r>
      <w:r>
        <w:rPr>
          <w:noProof/>
        </w:rPr>
      </w:r>
      <w:r>
        <w:rPr>
          <w:noProof/>
        </w:rPr>
        <w:fldChar w:fldCharType="separate"/>
      </w:r>
      <w:r>
        <w:rPr>
          <w:noProof/>
        </w:rPr>
        <w:t>9</w:t>
      </w:r>
      <w:r>
        <w:rPr>
          <w:noProof/>
        </w:rPr>
        <w:fldChar w:fldCharType="end"/>
      </w:r>
    </w:p>
    <w:p w14:paraId="51CEC8B3" w14:textId="35CFC648" w:rsidR="004E60BE" w:rsidRDefault="004E60BE">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_Toc128055925 \h </w:instrText>
      </w:r>
      <w:r>
        <w:rPr>
          <w:noProof/>
        </w:rPr>
      </w:r>
      <w:r>
        <w:rPr>
          <w:noProof/>
        </w:rPr>
        <w:fldChar w:fldCharType="separate"/>
      </w:r>
      <w:r>
        <w:rPr>
          <w:noProof/>
        </w:rPr>
        <w:t>9</w:t>
      </w:r>
      <w:r>
        <w:rPr>
          <w:noProof/>
        </w:rPr>
        <w:fldChar w:fldCharType="end"/>
      </w:r>
    </w:p>
    <w:p w14:paraId="04F6541F" w14:textId="63F6142C" w:rsidR="004E60BE" w:rsidRDefault="004E60BE">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_Toc128055926 \h </w:instrText>
      </w:r>
      <w:r>
        <w:rPr>
          <w:noProof/>
        </w:rPr>
      </w:r>
      <w:r>
        <w:rPr>
          <w:noProof/>
        </w:rPr>
        <w:fldChar w:fldCharType="separate"/>
      </w:r>
      <w:r>
        <w:rPr>
          <w:noProof/>
        </w:rPr>
        <w:t>10</w:t>
      </w:r>
      <w:r>
        <w:rPr>
          <w:noProof/>
        </w:rPr>
        <w:fldChar w:fldCharType="end"/>
      </w:r>
    </w:p>
    <w:p w14:paraId="7905DB9C" w14:textId="33D0DFEB" w:rsidR="004E60BE" w:rsidRDefault="004E60BE">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_Toc128055927 \h </w:instrText>
      </w:r>
      <w:r>
        <w:rPr>
          <w:noProof/>
        </w:rPr>
      </w:r>
      <w:r>
        <w:rPr>
          <w:noProof/>
        </w:rPr>
        <w:fldChar w:fldCharType="separate"/>
      </w:r>
      <w:r>
        <w:rPr>
          <w:noProof/>
        </w:rPr>
        <w:t>10</w:t>
      </w:r>
      <w:r>
        <w:rPr>
          <w:noProof/>
        </w:rPr>
        <w:fldChar w:fldCharType="end"/>
      </w:r>
    </w:p>
    <w:p w14:paraId="70C6F245" w14:textId="6A1ECA99" w:rsidR="004E60BE" w:rsidRDefault="004E60BE">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_Toc128055928 \h </w:instrText>
      </w:r>
      <w:r>
        <w:rPr>
          <w:noProof/>
        </w:rPr>
      </w:r>
      <w:r>
        <w:rPr>
          <w:noProof/>
        </w:rPr>
        <w:fldChar w:fldCharType="separate"/>
      </w:r>
      <w:r>
        <w:rPr>
          <w:noProof/>
        </w:rPr>
        <w:t>11</w:t>
      </w:r>
      <w:r>
        <w:rPr>
          <w:noProof/>
        </w:rPr>
        <w:fldChar w:fldCharType="end"/>
      </w:r>
    </w:p>
    <w:p w14:paraId="1B4931FC" w14:textId="59ADCFC9" w:rsidR="004E60BE" w:rsidRDefault="004E60BE">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_Toc128055929 \h </w:instrText>
      </w:r>
      <w:r>
        <w:rPr>
          <w:noProof/>
        </w:rPr>
      </w:r>
      <w:r>
        <w:rPr>
          <w:noProof/>
        </w:rPr>
        <w:fldChar w:fldCharType="separate"/>
      </w:r>
      <w:r>
        <w:rPr>
          <w:noProof/>
        </w:rPr>
        <w:t>13</w:t>
      </w:r>
      <w:r>
        <w:rPr>
          <w:noProof/>
        </w:rPr>
        <w:fldChar w:fldCharType="end"/>
      </w:r>
    </w:p>
    <w:p w14:paraId="620F6032" w14:textId="12C48946" w:rsidR="004E60BE" w:rsidRDefault="004E60BE">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_Toc128055930 \h </w:instrText>
      </w:r>
      <w:r>
        <w:rPr>
          <w:noProof/>
        </w:rPr>
      </w:r>
      <w:r>
        <w:rPr>
          <w:noProof/>
        </w:rPr>
        <w:fldChar w:fldCharType="separate"/>
      </w:r>
      <w:r>
        <w:rPr>
          <w:noProof/>
        </w:rPr>
        <w:t>13</w:t>
      </w:r>
      <w:r>
        <w:rPr>
          <w:noProof/>
        </w:rPr>
        <w:fldChar w:fldCharType="end"/>
      </w:r>
    </w:p>
    <w:p w14:paraId="02EA3B3B" w14:textId="133B0524" w:rsidR="004E60BE" w:rsidRDefault="004E60BE">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_Toc128055931 \h </w:instrText>
      </w:r>
      <w:r>
        <w:rPr>
          <w:noProof/>
        </w:rPr>
      </w:r>
      <w:r>
        <w:rPr>
          <w:noProof/>
        </w:rPr>
        <w:fldChar w:fldCharType="separate"/>
      </w:r>
      <w:r>
        <w:rPr>
          <w:noProof/>
        </w:rPr>
        <w:t>13</w:t>
      </w:r>
      <w:r>
        <w:rPr>
          <w:noProof/>
        </w:rPr>
        <w:fldChar w:fldCharType="end"/>
      </w:r>
    </w:p>
    <w:p w14:paraId="6EEEEA79" w14:textId="6EF8FFDD" w:rsidR="004E60BE" w:rsidRDefault="004E60BE">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_Toc128055932 \h </w:instrText>
      </w:r>
      <w:r>
        <w:rPr>
          <w:noProof/>
        </w:rPr>
      </w:r>
      <w:r>
        <w:rPr>
          <w:noProof/>
        </w:rPr>
        <w:fldChar w:fldCharType="separate"/>
      </w:r>
      <w:r>
        <w:rPr>
          <w:noProof/>
        </w:rPr>
        <w:t>13</w:t>
      </w:r>
      <w:r>
        <w:rPr>
          <w:noProof/>
        </w:rPr>
        <w:fldChar w:fldCharType="end"/>
      </w:r>
    </w:p>
    <w:p w14:paraId="5EA60BF5" w14:textId="7044D278" w:rsidR="004E60BE" w:rsidRDefault="004E60BE">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_Toc128055933 \h </w:instrText>
      </w:r>
      <w:r>
        <w:rPr>
          <w:noProof/>
        </w:rPr>
      </w:r>
      <w:r>
        <w:rPr>
          <w:noProof/>
        </w:rPr>
        <w:fldChar w:fldCharType="separate"/>
      </w:r>
      <w:r>
        <w:rPr>
          <w:noProof/>
        </w:rPr>
        <w:t>14</w:t>
      </w:r>
      <w:r>
        <w:rPr>
          <w:noProof/>
        </w:rPr>
        <w:fldChar w:fldCharType="end"/>
      </w:r>
    </w:p>
    <w:p w14:paraId="2325AB6B" w14:textId="65EB1021" w:rsidR="004E60BE" w:rsidRDefault="004E60BE">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_Toc128055934 \h </w:instrText>
      </w:r>
      <w:r>
        <w:rPr>
          <w:noProof/>
        </w:rPr>
      </w:r>
      <w:r>
        <w:rPr>
          <w:noProof/>
        </w:rPr>
        <w:fldChar w:fldCharType="separate"/>
      </w:r>
      <w:r>
        <w:rPr>
          <w:noProof/>
        </w:rPr>
        <w:t>15</w:t>
      </w:r>
      <w:r>
        <w:rPr>
          <w:noProof/>
        </w:rPr>
        <w:fldChar w:fldCharType="end"/>
      </w:r>
    </w:p>
    <w:p w14:paraId="772DF38C" w14:textId="68A84065" w:rsidR="004E60BE" w:rsidRDefault="004E60BE">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_Toc128055935 \h </w:instrText>
      </w:r>
      <w:r>
        <w:rPr>
          <w:noProof/>
        </w:rPr>
      </w:r>
      <w:r>
        <w:rPr>
          <w:noProof/>
        </w:rPr>
        <w:fldChar w:fldCharType="separate"/>
      </w:r>
      <w:r>
        <w:rPr>
          <w:noProof/>
        </w:rPr>
        <w:t>15</w:t>
      </w:r>
      <w:r>
        <w:rPr>
          <w:noProof/>
        </w:rPr>
        <w:fldChar w:fldCharType="end"/>
      </w:r>
    </w:p>
    <w:p w14:paraId="38E52D3B" w14:textId="7F14C4EC" w:rsidR="004E60BE" w:rsidRDefault="004E60BE">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392A08">
        <w:rPr>
          <w:rFonts w:cs="Arial"/>
          <w:noProof/>
        </w:rPr>
        <w:t>Scenarios</w:t>
      </w:r>
      <w:r>
        <w:rPr>
          <w:noProof/>
        </w:rPr>
        <w:tab/>
      </w:r>
      <w:r>
        <w:rPr>
          <w:noProof/>
        </w:rPr>
        <w:fldChar w:fldCharType="begin"/>
      </w:r>
      <w:r>
        <w:rPr>
          <w:noProof/>
        </w:rPr>
        <w:instrText xml:space="preserve"> PAGEREF _Toc128055936 \h </w:instrText>
      </w:r>
      <w:r>
        <w:rPr>
          <w:noProof/>
        </w:rPr>
      </w:r>
      <w:r>
        <w:rPr>
          <w:noProof/>
        </w:rPr>
        <w:fldChar w:fldCharType="separate"/>
      </w:r>
      <w:r>
        <w:rPr>
          <w:noProof/>
        </w:rPr>
        <w:t>15</w:t>
      </w:r>
      <w:r>
        <w:rPr>
          <w:noProof/>
        </w:rPr>
        <w:fldChar w:fldCharType="end"/>
      </w:r>
    </w:p>
    <w:p w14:paraId="4B051583" w14:textId="21B7BB78" w:rsidR="004E60BE" w:rsidRDefault="004E60BE">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_Toc128055937 \h </w:instrText>
      </w:r>
      <w:r>
        <w:rPr>
          <w:noProof/>
        </w:rPr>
      </w:r>
      <w:r>
        <w:rPr>
          <w:noProof/>
        </w:rPr>
        <w:fldChar w:fldCharType="separate"/>
      </w:r>
      <w:r>
        <w:rPr>
          <w:noProof/>
        </w:rPr>
        <w:t>15</w:t>
      </w:r>
      <w:r>
        <w:rPr>
          <w:noProof/>
        </w:rPr>
        <w:fldChar w:fldCharType="end"/>
      </w:r>
    </w:p>
    <w:p w14:paraId="1D171DB5" w14:textId="34BF3CB1" w:rsidR="004E60BE" w:rsidRDefault="004E60BE">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_Toc128055938 \h </w:instrText>
      </w:r>
      <w:r>
        <w:rPr>
          <w:noProof/>
        </w:rPr>
      </w:r>
      <w:r>
        <w:rPr>
          <w:noProof/>
        </w:rPr>
        <w:fldChar w:fldCharType="separate"/>
      </w:r>
      <w:r>
        <w:rPr>
          <w:noProof/>
        </w:rPr>
        <w:t>15</w:t>
      </w:r>
      <w:r>
        <w:rPr>
          <w:noProof/>
        </w:rPr>
        <w:fldChar w:fldCharType="end"/>
      </w:r>
    </w:p>
    <w:p w14:paraId="1ADB5770" w14:textId="6E2DF7C0" w:rsidR="004E60BE" w:rsidRDefault="004E60BE">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392A08">
        <w:rPr>
          <w:rFonts w:cs="Arial"/>
          <w:noProof/>
        </w:rPr>
        <w:t>Use cases</w:t>
      </w:r>
      <w:r>
        <w:rPr>
          <w:noProof/>
        </w:rPr>
        <w:tab/>
      </w:r>
      <w:r>
        <w:rPr>
          <w:noProof/>
        </w:rPr>
        <w:fldChar w:fldCharType="begin"/>
      </w:r>
      <w:r>
        <w:rPr>
          <w:noProof/>
        </w:rPr>
        <w:instrText xml:space="preserve"> PAGEREF _Toc128055939 \h </w:instrText>
      </w:r>
      <w:r>
        <w:rPr>
          <w:noProof/>
        </w:rPr>
      </w:r>
      <w:r>
        <w:rPr>
          <w:noProof/>
        </w:rPr>
        <w:fldChar w:fldCharType="separate"/>
      </w:r>
      <w:r>
        <w:rPr>
          <w:noProof/>
        </w:rPr>
        <w:t>16</w:t>
      </w:r>
      <w:r>
        <w:rPr>
          <w:noProof/>
        </w:rPr>
        <w:fldChar w:fldCharType="end"/>
      </w:r>
    </w:p>
    <w:p w14:paraId="6BB61D61" w14:textId="6B76149A" w:rsidR="004E60BE" w:rsidRDefault="004E60BE">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_Toc128055940 \h </w:instrText>
      </w:r>
      <w:r>
        <w:rPr>
          <w:noProof/>
        </w:rPr>
      </w:r>
      <w:r>
        <w:rPr>
          <w:noProof/>
        </w:rPr>
        <w:fldChar w:fldCharType="separate"/>
      </w:r>
      <w:r>
        <w:rPr>
          <w:noProof/>
        </w:rPr>
        <w:t>16</w:t>
      </w:r>
      <w:r>
        <w:rPr>
          <w:noProof/>
        </w:rPr>
        <w:fldChar w:fldCharType="end"/>
      </w:r>
    </w:p>
    <w:p w14:paraId="44920D32" w14:textId="42279F9E" w:rsidR="004E60BE" w:rsidRDefault="004E60BE">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_Toc128055941 \h </w:instrText>
      </w:r>
      <w:r>
        <w:rPr>
          <w:noProof/>
        </w:rPr>
      </w:r>
      <w:r>
        <w:rPr>
          <w:noProof/>
        </w:rPr>
        <w:fldChar w:fldCharType="separate"/>
      </w:r>
      <w:r>
        <w:rPr>
          <w:noProof/>
        </w:rPr>
        <w:t>17</w:t>
      </w:r>
      <w:r>
        <w:rPr>
          <w:noProof/>
        </w:rPr>
        <w:fldChar w:fldCharType="end"/>
      </w:r>
    </w:p>
    <w:p w14:paraId="321113DA" w14:textId="4DB51E9C" w:rsidR="004E60BE" w:rsidRDefault="004E60BE">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_Toc128055942 \h </w:instrText>
      </w:r>
      <w:r>
        <w:rPr>
          <w:noProof/>
        </w:rPr>
      </w:r>
      <w:r>
        <w:rPr>
          <w:noProof/>
        </w:rPr>
        <w:fldChar w:fldCharType="separate"/>
      </w:r>
      <w:r>
        <w:rPr>
          <w:noProof/>
        </w:rPr>
        <w:t>17</w:t>
      </w:r>
      <w:r>
        <w:rPr>
          <w:noProof/>
        </w:rPr>
        <w:fldChar w:fldCharType="end"/>
      </w:r>
    </w:p>
    <w:p w14:paraId="5433601F" w14:textId="219FAFE9" w:rsidR="004E60BE" w:rsidRDefault="004E60BE">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_Toc128055943 \h </w:instrText>
      </w:r>
      <w:r>
        <w:rPr>
          <w:noProof/>
        </w:rPr>
      </w:r>
      <w:r>
        <w:rPr>
          <w:noProof/>
        </w:rPr>
        <w:fldChar w:fldCharType="separate"/>
      </w:r>
      <w:r>
        <w:rPr>
          <w:noProof/>
        </w:rPr>
        <w:t>17</w:t>
      </w:r>
      <w:r>
        <w:rPr>
          <w:noProof/>
        </w:rPr>
        <w:fldChar w:fldCharType="end"/>
      </w:r>
    </w:p>
    <w:p w14:paraId="51FB5B81" w14:textId="28A5960C" w:rsidR="004E60BE" w:rsidRDefault="004E60BE">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_Toc128055944 \h </w:instrText>
      </w:r>
      <w:r>
        <w:rPr>
          <w:noProof/>
        </w:rPr>
      </w:r>
      <w:r>
        <w:rPr>
          <w:noProof/>
        </w:rPr>
        <w:fldChar w:fldCharType="separate"/>
      </w:r>
      <w:r>
        <w:rPr>
          <w:noProof/>
        </w:rPr>
        <w:t>17</w:t>
      </w:r>
      <w:r>
        <w:rPr>
          <w:noProof/>
        </w:rPr>
        <w:fldChar w:fldCharType="end"/>
      </w:r>
    </w:p>
    <w:p w14:paraId="32F24053" w14:textId="13A2ECD0" w:rsidR="004E60BE" w:rsidRDefault="004E60BE">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_Toc128055945 \h </w:instrText>
      </w:r>
      <w:r>
        <w:rPr>
          <w:noProof/>
        </w:rPr>
      </w:r>
      <w:r>
        <w:rPr>
          <w:noProof/>
        </w:rPr>
        <w:fldChar w:fldCharType="separate"/>
      </w:r>
      <w:r>
        <w:rPr>
          <w:noProof/>
        </w:rPr>
        <w:t>17</w:t>
      </w:r>
      <w:r>
        <w:rPr>
          <w:noProof/>
        </w:rPr>
        <w:fldChar w:fldCharType="end"/>
      </w:r>
    </w:p>
    <w:p w14:paraId="129A8F8A" w14:textId="40492D49" w:rsidR="004E60BE" w:rsidRDefault="004E60BE">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_Toc128055946 \h </w:instrText>
      </w:r>
      <w:r>
        <w:rPr>
          <w:noProof/>
        </w:rPr>
      </w:r>
      <w:r>
        <w:rPr>
          <w:noProof/>
        </w:rPr>
        <w:fldChar w:fldCharType="separate"/>
      </w:r>
      <w:r>
        <w:rPr>
          <w:noProof/>
        </w:rPr>
        <w:t>18</w:t>
      </w:r>
      <w:r>
        <w:rPr>
          <w:noProof/>
        </w:rPr>
        <w:fldChar w:fldCharType="end"/>
      </w:r>
    </w:p>
    <w:p w14:paraId="4E815D60" w14:textId="4AB62850" w:rsidR="004E60BE" w:rsidRDefault="004E60BE">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_Toc128055947 \h </w:instrText>
      </w:r>
      <w:r>
        <w:rPr>
          <w:noProof/>
        </w:rPr>
      </w:r>
      <w:r>
        <w:rPr>
          <w:noProof/>
        </w:rPr>
        <w:fldChar w:fldCharType="separate"/>
      </w:r>
      <w:r>
        <w:rPr>
          <w:noProof/>
        </w:rPr>
        <w:t>18</w:t>
      </w:r>
      <w:r>
        <w:rPr>
          <w:noProof/>
        </w:rPr>
        <w:fldChar w:fldCharType="end"/>
      </w:r>
    </w:p>
    <w:p w14:paraId="53E80736" w14:textId="6B671B37" w:rsidR="004E60BE" w:rsidRDefault="004E60BE">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_Toc128055948 \h </w:instrText>
      </w:r>
      <w:r>
        <w:rPr>
          <w:noProof/>
        </w:rPr>
      </w:r>
      <w:r>
        <w:rPr>
          <w:noProof/>
        </w:rPr>
        <w:fldChar w:fldCharType="separate"/>
      </w:r>
      <w:r>
        <w:rPr>
          <w:noProof/>
        </w:rPr>
        <w:t>18</w:t>
      </w:r>
      <w:r>
        <w:rPr>
          <w:noProof/>
        </w:rPr>
        <w:fldChar w:fldCharType="end"/>
      </w:r>
    </w:p>
    <w:p w14:paraId="07698C92" w14:textId="196EF463" w:rsidR="004E60BE" w:rsidRDefault="004E60BE">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_Toc128055949 \h </w:instrText>
      </w:r>
      <w:r>
        <w:rPr>
          <w:noProof/>
        </w:rPr>
      </w:r>
      <w:r>
        <w:rPr>
          <w:noProof/>
        </w:rPr>
        <w:fldChar w:fldCharType="separate"/>
      </w:r>
      <w:r>
        <w:rPr>
          <w:noProof/>
        </w:rPr>
        <w:t>18</w:t>
      </w:r>
      <w:r>
        <w:rPr>
          <w:noProof/>
        </w:rPr>
        <w:fldChar w:fldCharType="end"/>
      </w:r>
    </w:p>
    <w:p w14:paraId="77426A5E" w14:textId="00761868" w:rsidR="004E60BE" w:rsidRDefault="004E60BE">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_Toc128055950 \h </w:instrText>
      </w:r>
      <w:r>
        <w:rPr>
          <w:noProof/>
        </w:rPr>
      </w:r>
      <w:r>
        <w:rPr>
          <w:noProof/>
        </w:rPr>
        <w:fldChar w:fldCharType="separate"/>
      </w:r>
      <w:r>
        <w:rPr>
          <w:noProof/>
        </w:rPr>
        <w:t>18</w:t>
      </w:r>
      <w:r>
        <w:rPr>
          <w:noProof/>
        </w:rPr>
        <w:fldChar w:fldCharType="end"/>
      </w:r>
    </w:p>
    <w:p w14:paraId="49F7943B" w14:textId="3354D61A" w:rsidR="004E60BE" w:rsidRDefault="004E60BE">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_Toc128055951 \h </w:instrText>
      </w:r>
      <w:r>
        <w:rPr>
          <w:noProof/>
        </w:rPr>
      </w:r>
      <w:r>
        <w:rPr>
          <w:noProof/>
        </w:rPr>
        <w:fldChar w:fldCharType="separate"/>
      </w:r>
      <w:r>
        <w:rPr>
          <w:noProof/>
        </w:rPr>
        <w:t>18</w:t>
      </w:r>
      <w:r>
        <w:rPr>
          <w:noProof/>
        </w:rPr>
        <w:fldChar w:fldCharType="end"/>
      </w:r>
    </w:p>
    <w:p w14:paraId="39FE6D7B" w14:textId="57294B88" w:rsidR="004E60BE" w:rsidRDefault="004E60BE">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_Toc128055952 \h </w:instrText>
      </w:r>
      <w:r>
        <w:rPr>
          <w:noProof/>
        </w:rPr>
      </w:r>
      <w:r>
        <w:rPr>
          <w:noProof/>
        </w:rPr>
        <w:fldChar w:fldCharType="separate"/>
      </w:r>
      <w:r>
        <w:rPr>
          <w:noProof/>
        </w:rPr>
        <w:t>18</w:t>
      </w:r>
      <w:r>
        <w:rPr>
          <w:noProof/>
        </w:rPr>
        <w:fldChar w:fldCharType="end"/>
      </w:r>
    </w:p>
    <w:p w14:paraId="70BADD8C" w14:textId="16831F07" w:rsidR="004E60BE" w:rsidRDefault="004E60BE">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_Toc128055953 \h </w:instrText>
      </w:r>
      <w:r>
        <w:rPr>
          <w:noProof/>
        </w:rPr>
      </w:r>
      <w:r>
        <w:rPr>
          <w:noProof/>
        </w:rPr>
        <w:fldChar w:fldCharType="separate"/>
      </w:r>
      <w:r>
        <w:rPr>
          <w:noProof/>
        </w:rPr>
        <w:t>18</w:t>
      </w:r>
      <w:r>
        <w:rPr>
          <w:noProof/>
        </w:rPr>
        <w:fldChar w:fldCharType="end"/>
      </w:r>
    </w:p>
    <w:p w14:paraId="4BD24A35" w14:textId="20038A20" w:rsidR="004E60BE" w:rsidRDefault="004E60BE">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_Toc128055954 \h </w:instrText>
      </w:r>
      <w:r>
        <w:rPr>
          <w:noProof/>
        </w:rPr>
      </w:r>
      <w:r>
        <w:rPr>
          <w:noProof/>
        </w:rPr>
        <w:fldChar w:fldCharType="separate"/>
      </w:r>
      <w:r>
        <w:rPr>
          <w:noProof/>
        </w:rPr>
        <w:t>18</w:t>
      </w:r>
      <w:r>
        <w:rPr>
          <w:noProof/>
        </w:rPr>
        <w:fldChar w:fldCharType="end"/>
      </w:r>
    </w:p>
    <w:p w14:paraId="5D75A0F4" w14:textId="22F631CF" w:rsidR="004E60BE" w:rsidRDefault="004E60BE">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_Toc128055955 \h </w:instrText>
      </w:r>
      <w:r>
        <w:rPr>
          <w:noProof/>
        </w:rPr>
      </w:r>
      <w:r>
        <w:rPr>
          <w:noProof/>
        </w:rPr>
        <w:fldChar w:fldCharType="separate"/>
      </w:r>
      <w:r>
        <w:rPr>
          <w:noProof/>
        </w:rPr>
        <w:t>18</w:t>
      </w:r>
      <w:r>
        <w:rPr>
          <w:noProof/>
        </w:rPr>
        <w:fldChar w:fldCharType="end"/>
      </w:r>
    </w:p>
    <w:p w14:paraId="04AC9858" w14:textId="0E6AE93E" w:rsidR="004E60BE" w:rsidRDefault="004E60BE">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_Toc128055956 \h </w:instrText>
      </w:r>
      <w:r>
        <w:rPr>
          <w:noProof/>
        </w:rPr>
      </w:r>
      <w:r>
        <w:rPr>
          <w:noProof/>
        </w:rPr>
        <w:fldChar w:fldCharType="separate"/>
      </w:r>
      <w:r>
        <w:rPr>
          <w:noProof/>
        </w:rPr>
        <w:t>18</w:t>
      </w:r>
      <w:r>
        <w:rPr>
          <w:noProof/>
        </w:rPr>
        <w:fldChar w:fldCharType="end"/>
      </w:r>
    </w:p>
    <w:p w14:paraId="6C5D2A6E" w14:textId="1DDED37D" w:rsidR="004E60BE" w:rsidRDefault="004E60BE">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_Toc128055957 \h </w:instrText>
      </w:r>
      <w:r>
        <w:rPr>
          <w:noProof/>
        </w:rPr>
      </w:r>
      <w:r>
        <w:rPr>
          <w:noProof/>
        </w:rPr>
        <w:fldChar w:fldCharType="separate"/>
      </w:r>
      <w:r>
        <w:rPr>
          <w:noProof/>
        </w:rPr>
        <w:t>18</w:t>
      </w:r>
      <w:r>
        <w:rPr>
          <w:noProof/>
        </w:rPr>
        <w:fldChar w:fldCharType="end"/>
      </w:r>
    </w:p>
    <w:p w14:paraId="4D319C38" w14:textId="6BF3B01D" w:rsidR="004E60BE" w:rsidRDefault="004E60BE">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_Toc128055958 \h </w:instrText>
      </w:r>
      <w:r>
        <w:rPr>
          <w:noProof/>
        </w:rPr>
      </w:r>
      <w:r>
        <w:rPr>
          <w:noProof/>
        </w:rPr>
        <w:fldChar w:fldCharType="separate"/>
      </w:r>
      <w:r>
        <w:rPr>
          <w:noProof/>
        </w:rPr>
        <w:t>19</w:t>
      </w:r>
      <w:r>
        <w:rPr>
          <w:noProof/>
        </w:rPr>
        <w:fldChar w:fldCharType="end"/>
      </w:r>
    </w:p>
    <w:p w14:paraId="0342FDAB" w14:textId="25348E4B" w:rsidR="004E60BE" w:rsidRDefault="004E60BE">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_Toc128055959 \h </w:instrText>
      </w:r>
      <w:r>
        <w:rPr>
          <w:noProof/>
        </w:rPr>
      </w:r>
      <w:r>
        <w:rPr>
          <w:noProof/>
        </w:rPr>
        <w:fldChar w:fldCharType="separate"/>
      </w:r>
      <w:r>
        <w:rPr>
          <w:noProof/>
        </w:rPr>
        <w:t>19</w:t>
      </w:r>
      <w:r>
        <w:rPr>
          <w:noProof/>
        </w:rPr>
        <w:fldChar w:fldCharType="end"/>
      </w:r>
    </w:p>
    <w:p w14:paraId="3C0A3D1F" w14:textId="261109BD" w:rsidR="004E60BE" w:rsidRDefault="004E60BE">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_Toc128055960 \h </w:instrText>
      </w:r>
      <w:r>
        <w:rPr>
          <w:noProof/>
        </w:rPr>
      </w:r>
      <w:r>
        <w:rPr>
          <w:noProof/>
        </w:rPr>
        <w:fldChar w:fldCharType="separate"/>
      </w:r>
      <w:r>
        <w:rPr>
          <w:noProof/>
        </w:rPr>
        <w:t>19</w:t>
      </w:r>
      <w:r>
        <w:rPr>
          <w:noProof/>
        </w:rPr>
        <w:fldChar w:fldCharType="end"/>
      </w:r>
    </w:p>
    <w:p w14:paraId="6FD7AA59" w14:textId="59595931" w:rsidR="004E60BE" w:rsidRDefault="004E60BE">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_Toc128055961 \h </w:instrText>
      </w:r>
      <w:r>
        <w:rPr>
          <w:noProof/>
        </w:rPr>
      </w:r>
      <w:r>
        <w:rPr>
          <w:noProof/>
        </w:rPr>
        <w:fldChar w:fldCharType="separate"/>
      </w:r>
      <w:r>
        <w:rPr>
          <w:noProof/>
        </w:rPr>
        <w:t>19</w:t>
      </w:r>
      <w:r>
        <w:rPr>
          <w:noProof/>
        </w:rPr>
        <w:fldChar w:fldCharType="end"/>
      </w:r>
    </w:p>
    <w:p w14:paraId="3FAF123E" w14:textId="58FFFBB0" w:rsidR="004E60BE" w:rsidRDefault="004E60BE">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_Toc128055962 \h </w:instrText>
      </w:r>
      <w:r>
        <w:rPr>
          <w:noProof/>
        </w:rPr>
      </w:r>
      <w:r>
        <w:rPr>
          <w:noProof/>
        </w:rPr>
        <w:fldChar w:fldCharType="separate"/>
      </w:r>
      <w:r>
        <w:rPr>
          <w:noProof/>
        </w:rPr>
        <w:t>19</w:t>
      </w:r>
      <w:r>
        <w:rPr>
          <w:noProof/>
        </w:rPr>
        <w:fldChar w:fldCharType="end"/>
      </w:r>
    </w:p>
    <w:p w14:paraId="3A5B9C61" w14:textId="705DD377" w:rsidR="004E60BE" w:rsidRDefault="004E60BE">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_Toc128055963 \h </w:instrText>
      </w:r>
      <w:r>
        <w:rPr>
          <w:noProof/>
        </w:rPr>
      </w:r>
      <w:r>
        <w:rPr>
          <w:noProof/>
        </w:rPr>
        <w:fldChar w:fldCharType="separate"/>
      </w:r>
      <w:r>
        <w:rPr>
          <w:noProof/>
        </w:rPr>
        <w:t>19</w:t>
      </w:r>
      <w:r>
        <w:rPr>
          <w:noProof/>
        </w:rPr>
        <w:fldChar w:fldCharType="end"/>
      </w:r>
    </w:p>
    <w:p w14:paraId="678B167E" w14:textId="7C046B55" w:rsidR="004E60BE" w:rsidRDefault="004E60BE">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_Toc128055964 \h </w:instrText>
      </w:r>
      <w:r>
        <w:rPr>
          <w:noProof/>
        </w:rPr>
      </w:r>
      <w:r>
        <w:rPr>
          <w:noProof/>
        </w:rPr>
        <w:fldChar w:fldCharType="separate"/>
      </w:r>
      <w:r>
        <w:rPr>
          <w:noProof/>
        </w:rPr>
        <w:t>19</w:t>
      </w:r>
      <w:r>
        <w:rPr>
          <w:noProof/>
        </w:rPr>
        <w:fldChar w:fldCharType="end"/>
      </w:r>
    </w:p>
    <w:p w14:paraId="5DEAD722" w14:textId="73482B29" w:rsidR="004E60BE" w:rsidRDefault="004E60BE">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_Toc128055965 \h </w:instrText>
      </w:r>
      <w:r>
        <w:rPr>
          <w:noProof/>
        </w:rPr>
      </w:r>
      <w:r>
        <w:rPr>
          <w:noProof/>
        </w:rPr>
        <w:fldChar w:fldCharType="separate"/>
      </w:r>
      <w:r>
        <w:rPr>
          <w:noProof/>
        </w:rPr>
        <w:t>19</w:t>
      </w:r>
      <w:r>
        <w:rPr>
          <w:noProof/>
        </w:rPr>
        <w:fldChar w:fldCharType="end"/>
      </w:r>
    </w:p>
    <w:p w14:paraId="154C1AC1" w14:textId="0A400105" w:rsidR="004E60BE" w:rsidRDefault="004E60BE">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_Toc128055966 \h </w:instrText>
      </w:r>
      <w:r>
        <w:rPr>
          <w:noProof/>
        </w:rPr>
      </w:r>
      <w:r>
        <w:rPr>
          <w:noProof/>
        </w:rPr>
        <w:fldChar w:fldCharType="separate"/>
      </w:r>
      <w:r>
        <w:rPr>
          <w:noProof/>
        </w:rPr>
        <w:t>19</w:t>
      </w:r>
      <w:r>
        <w:rPr>
          <w:noProof/>
        </w:rPr>
        <w:fldChar w:fldCharType="end"/>
      </w:r>
    </w:p>
    <w:p w14:paraId="23AB2B11" w14:textId="1DB58005" w:rsidR="004E60BE" w:rsidRDefault="004E60BE">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_Toc128055967 \h </w:instrText>
      </w:r>
      <w:r>
        <w:rPr>
          <w:noProof/>
        </w:rPr>
      </w:r>
      <w:r>
        <w:rPr>
          <w:noProof/>
        </w:rPr>
        <w:fldChar w:fldCharType="separate"/>
      </w:r>
      <w:r>
        <w:rPr>
          <w:noProof/>
        </w:rPr>
        <w:t>19</w:t>
      </w:r>
      <w:r>
        <w:rPr>
          <w:noProof/>
        </w:rPr>
        <w:fldChar w:fldCharType="end"/>
      </w:r>
    </w:p>
    <w:p w14:paraId="789FF38E" w14:textId="78E1A4DE" w:rsidR="004E60BE" w:rsidRDefault="004E60BE">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_Toc128055968 \h </w:instrText>
      </w:r>
      <w:r>
        <w:rPr>
          <w:noProof/>
        </w:rPr>
      </w:r>
      <w:r>
        <w:rPr>
          <w:noProof/>
        </w:rPr>
        <w:fldChar w:fldCharType="separate"/>
      </w:r>
      <w:r>
        <w:rPr>
          <w:noProof/>
        </w:rPr>
        <w:t>19</w:t>
      </w:r>
      <w:r>
        <w:rPr>
          <w:noProof/>
        </w:rPr>
        <w:fldChar w:fldCharType="end"/>
      </w:r>
    </w:p>
    <w:p w14:paraId="2B4F7A42" w14:textId="5599C430" w:rsidR="004E60BE" w:rsidRDefault="004E60BE">
      <w:pPr>
        <w:pStyle w:val="TOC3"/>
        <w:rPr>
          <w:rFonts w:asciiTheme="minorHAnsi" w:eastAsiaTheme="minorEastAsia" w:hAnsiTheme="minorHAnsi" w:cstheme="minorBidi"/>
          <w:noProof/>
          <w:sz w:val="24"/>
          <w:szCs w:val="24"/>
          <w:lang w:val="en-US"/>
        </w:rPr>
      </w:pPr>
      <w:r>
        <w:rPr>
          <w:noProof/>
        </w:rPr>
        <w:lastRenderedPageBreak/>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_Toc128055969 \h </w:instrText>
      </w:r>
      <w:r>
        <w:rPr>
          <w:noProof/>
        </w:rPr>
      </w:r>
      <w:r>
        <w:rPr>
          <w:noProof/>
        </w:rPr>
        <w:fldChar w:fldCharType="separate"/>
      </w:r>
      <w:r>
        <w:rPr>
          <w:noProof/>
        </w:rPr>
        <w:t>19</w:t>
      </w:r>
      <w:r>
        <w:rPr>
          <w:noProof/>
        </w:rPr>
        <w:fldChar w:fldCharType="end"/>
      </w:r>
    </w:p>
    <w:p w14:paraId="23121091" w14:textId="5F7375B7" w:rsidR="004E60BE" w:rsidRDefault="004E60BE">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_Toc128055970 \h </w:instrText>
      </w:r>
      <w:r>
        <w:rPr>
          <w:noProof/>
        </w:rPr>
      </w:r>
      <w:r>
        <w:rPr>
          <w:noProof/>
        </w:rPr>
        <w:fldChar w:fldCharType="separate"/>
      </w:r>
      <w:r>
        <w:rPr>
          <w:noProof/>
        </w:rPr>
        <w:t>19</w:t>
      </w:r>
      <w:r>
        <w:rPr>
          <w:noProof/>
        </w:rPr>
        <w:fldChar w:fldCharType="end"/>
      </w:r>
    </w:p>
    <w:p w14:paraId="0712554F" w14:textId="56DB84C5" w:rsidR="004E60BE" w:rsidRDefault="004E60BE">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_Toc128055971 \h </w:instrText>
      </w:r>
      <w:r>
        <w:rPr>
          <w:noProof/>
        </w:rPr>
      </w:r>
      <w:r>
        <w:rPr>
          <w:noProof/>
        </w:rPr>
        <w:fldChar w:fldCharType="separate"/>
      </w:r>
      <w:r>
        <w:rPr>
          <w:noProof/>
        </w:rPr>
        <w:t>19</w:t>
      </w:r>
      <w:r>
        <w:rPr>
          <w:noProof/>
        </w:rPr>
        <w:fldChar w:fldCharType="end"/>
      </w:r>
    </w:p>
    <w:p w14:paraId="655F67E0" w14:textId="14B21E51" w:rsidR="004E60BE" w:rsidRDefault="004E60BE">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_Toc128055972 \h </w:instrText>
      </w:r>
      <w:r>
        <w:rPr>
          <w:noProof/>
        </w:rPr>
      </w:r>
      <w:r>
        <w:rPr>
          <w:noProof/>
        </w:rPr>
        <w:fldChar w:fldCharType="separate"/>
      </w:r>
      <w:r>
        <w:rPr>
          <w:noProof/>
        </w:rPr>
        <w:t>19</w:t>
      </w:r>
      <w:r>
        <w:rPr>
          <w:noProof/>
        </w:rPr>
        <w:fldChar w:fldCharType="end"/>
      </w:r>
    </w:p>
    <w:p w14:paraId="1820F4B6" w14:textId="7AD64468" w:rsidR="004E60BE" w:rsidRDefault="004E60BE">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_Toc128055973 \h </w:instrText>
      </w:r>
      <w:r>
        <w:rPr>
          <w:noProof/>
        </w:rPr>
      </w:r>
      <w:r>
        <w:rPr>
          <w:noProof/>
        </w:rPr>
        <w:fldChar w:fldCharType="separate"/>
      </w:r>
      <w:r>
        <w:rPr>
          <w:noProof/>
        </w:rPr>
        <w:t>19</w:t>
      </w:r>
      <w:r>
        <w:rPr>
          <w:noProof/>
        </w:rPr>
        <w:fldChar w:fldCharType="end"/>
      </w:r>
    </w:p>
    <w:p w14:paraId="4358B904" w14:textId="2DC33D83" w:rsidR="004E60BE" w:rsidRDefault="004E60BE">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_Toc128055974 \h </w:instrText>
      </w:r>
      <w:r>
        <w:rPr>
          <w:noProof/>
        </w:rPr>
      </w:r>
      <w:r>
        <w:rPr>
          <w:noProof/>
        </w:rPr>
        <w:fldChar w:fldCharType="separate"/>
      </w:r>
      <w:r>
        <w:rPr>
          <w:noProof/>
        </w:rPr>
        <w:t>20</w:t>
      </w:r>
      <w:r>
        <w:rPr>
          <w:noProof/>
        </w:rPr>
        <w:fldChar w:fldCharType="end"/>
      </w:r>
    </w:p>
    <w:p w14:paraId="3DBEB28F" w14:textId="7CA39E73" w:rsidR="004E60BE" w:rsidRDefault="004E60BE">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_Toc128055975 \h </w:instrText>
      </w:r>
      <w:r>
        <w:rPr>
          <w:noProof/>
        </w:rPr>
      </w:r>
      <w:r>
        <w:rPr>
          <w:noProof/>
        </w:rPr>
        <w:fldChar w:fldCharType="separate"/>
      </w:r>
      <w:r>
        <w:rPr>
          <w:noProof/>
        </w:rPr>
        <w:t>21</w:t>
      </w:r>
      <w:r>
        <w:rPr>
          <w:noProof/>
        </w:rPr>
        <w:fldChar w:fldCharType="end"/>
      </w:r>
    </w:p>
    <w:p w14:paraId="0B9E3498" w14:textId="32831063"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8" w:name="foreword"/>
      <w:bookmarkStart w:id="19" w:name="_Toc128055915"/>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1" w:name="introduction"/>
      <w:bookmarkStart w:id="22" w:name="_Toc128055916"/>
      <w:bookmarkEnd w:id="21"/>
      <w:r w:rsidRPr="004D3578">
        <w:t>Introduction</w:t>
      </w:r>
      <w:bookmarkEnd w:id="2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3" w:name="scope"/>
      <w:bookmarkStart w:id="24" w:name="_Toc128055917"/>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5" w:name="references"/>
      <w:bookmarkStart w:id="26" w:name="_Toc12805591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3B336C51"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4" w:history="1">
        <w:r w:rsidRPr="00A05E62">
          <w:rPr>
            <w:rStyle w:val="Hyperlink"/>
            <w:rFonts w:eastAsia="Batang"/>
            <w:lang w:eastAsia="zh-CN"/>
          </w:rPr>
          <w:t>https://5genesis.eu/wp-content/uploads/2019/10/NEM_Networld2020-5GPPP-5G-Media-Slice-White-Paper-V1.pdf</w:t>
        </w:r>
      </w:hyperlink>
    </w:p>
    <w:p w14:paraId="5120F079" w14:textId="3333354B" w:rsidR="008D45C0" w:rsidRP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7" w:name="definitions"/>
      <w:bookmarkStart w:id="28" w:name="_Toc128055919"/>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28055920"/>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2805592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28055922"/>
      <w:r w:rsidRPr="004D3578">
        <w:lastRenderedPageBreak/>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2" w:name="clause4"/>
      <w:bookmarkStart w:id="33" w:name="_Toc128055923"/>
      <w:bookmarkEnd w:id="32"/>
      <w:r w:rsidRPr="004D3578">
        <w:t>4</w:t>
      </w:r>
      <w:r w:rsidR="00830382">
        <w:tab/>
      </w:r>
      <w:r w:rsidRPr="004D3578">
        <w:tab/>
      </w:r>
      <w:r w:rsidR="004E62D0">
        <w:t>Overview</w:t>
      </w:r>
      <w:bookmarkEnd w:id="33"/>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4" w:name="_Toc128055924"/>
      <w:r>
        <w:rPr>
          <w:rFonts w:cs="Arial"/>
          <w:szCs w:val="32"/>
        </w:rPr>
        <w:t>4.0</w:t>
      </w:r>
      <w:r>
        <w:rPr>
          <w:rFonts w:cs="Arial"/>
          <w:szCs w:val="32"/>
        </w:rPr>
        <w:tab/>
      </w:r>
      <w:r>
        <w:rPr>
          <w:rFonts w:cs="Arial"/>
          <w:szCs w:val="32"/>
        </w:rPr>
        <w:tab/>
        <w:t>Assumptions</w:t>
      </w:r>
      <w:bookmarkEnd w:id="3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5" w:name="_Toc128055925"/>
      <w:r>
        <w:t>4</w:t>
      </w:r>
      <w:r w:rsidR="00CB35AF" w:rsidRPr="004D3578">
        <w:t>.</w:t>
      </w:r>
      <w:r w:rsidR="00CB35AF">
        <w:t>1</w:t>
      </w:r>
      <w:r w:rsidR="00CB35AF" w:rsidRPr="004D3578">
        <w:tab/>
      </w:r>
      <w:r w:rsidR="00CB35AF">
        <w:t>General</w:t>
      </w:r>
      <w:bookmarkEnd w:id="35"/>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xml:space="preserve">, areas of study related to 5G Media Streaming for specifying network slicing extensions, and potential open </w:t>
      </w:r>
      <w:r w:rsidR="007700E8">
        <w:lastRenderedPageBreak/>
        <w:t>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6" w:name="_Toc128055926"/>
      <w:r>
        <w:t>4</w:t>
      </w:r>
      <w:r w:rsidRPr="004D3578">
        <w:t>.</w:t>
      </w:r>
      <w:r w:rsidR="00BE6173">
        <w:t>2</w:t>
      </w:r>
      <w:r w:rsidRPr="004D3578">
        <w:tab/>
      </w:r>
      <w:r>
        <w:rPr>
          <w:lang w:eastAsia="zh-CN"/>
        </w:rPr>
        <w:t>Network slicing architecture</w:t>
      </w:r>
      <w:bookmarkEnd w:id="36"/>
    </w:p>
    <w:p w14:paraId="052BDA0D" w14:textId="478C8A0D" w:rsidR="001049E5" w:rsidRDefault="001049E5" w:rsidP="001049E5">
      <w:pPr>
        <w:pStyle w:val="Heading3"/>
      </w:pPr>
      <w:bookmarkStart w:id="37" w:name="_Toc128055927"/>
      <w:r>
        <w:t>4.</w:t>
      </w:r>
      <w:r w:rsidR="00BE6173">
        <w:t>2</w:t>
      </w:r>
      <w:r>
        <w:t>.1</w:t>
      </w:r>
      <w:r>
        <w:tab/>
      </w:r>
      <w:r>
        <w:tab/>
        <w:t>General</w:t>
      </w:r>
      <w:bookmarkEnd w:id="3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D676C8" w:rsidP="0031475A">
            <w:pPr>
              <w:pStyle w:val="TAC"/>
            </w:pPr>
            <w:r>
              <w:rPr>
                <w:noProof/>
              </w:rPr>
              <w:object w:dxaOrig="9270" w:dyaOrig="4730" w14:anchorId="45C56F59">
                <v:shape id="_x0000_i1026" type="#_x0000_t75" alt="" style="width:324.3pt;height:166.35pt;mso-width-percent:0;mso-height-percent:0;mso-position-vertical:absolute;mso-width-percent:0;mso-height-percent:0" o:ole="">
                  <v:imagedata r:id="rId15" o:title=""/>
                </v:shape>
                <o:OLEObject Type="Embed" ProgID="Visio.Drawing.15" ShapeID="_x0000_i1026" DrawAspect="Content" ObjectID="_1738673595" r:id="rId16"/>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D676C8" w:rsidP="0031475A">
            <w:pPr>
              <w:pStyle w:val="TAC"/>
            </w:pPr>
            <w:r>
              <w:rPr>
                <w:noProof/>
              </w:rPr>
              <w:object w:dxaOrig="9270" w:dyaOrig="4730" w14:anchorId="796B7C39">
                <v:shape id="_x0000_i1025" type="#_x0000_t75" alt="" style="width:324.3pt;height:166.35pt;mso-width-percent:0;mso-height-percent:0;mso-width-percent:0;mso-height-percent:0" o:ole="">
                  <v:imagedata r:id="rId17" o:title=""/>
                </v:shape>
                <o:OLEObject Type="Embed" ProgID="Visio.Drawing.15" ShapeID="_x0000_i1025" DrawAspect="Content" ObjectID="_1738673596" r:id="rId18"/>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8" w:name="_Hlk112156069"/>
      <w:r>
        <w:t>that</w:t>
      </w:r>
      <w:bookmarkEnd w:id="3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9" w:name="_Toc128055928"/>
      <w:r>
        <w:t>4.</w:t>
      </w:r>
      <w:r w:rsidR="00BE6173">
        <w:t>2</w:t>
      </w:r>
      <w:r>
        <w:t>.2</w:t>
      </w:r>
      <w:r>
        <w:tab/>
      </w:r>
      <w:r>
        <w:tab/>
      </w:r>
      <w:r>
        <w:rPr>
          <w:lang w:eastAsia="en-GB"/>
        </w:rPr>
        <w:t>Network slicing for specific applications</w:t>
      </w:r>
      <w:bookmarkEnd w:id="3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40" w:name="_Toc128055929"/>
      <w:r>
        <w:lastRenderedPageBreak/>
        <w:t>4.2.3</w:t>
      </w:r>
      <w:r>
        <w:tab/>
      </w:r>
      <w:r>
        <w:tab/>
        <w:t>Service continuity for media streaming sessions migrated between Network Slices</w:t>
      </w:r>
      <w:bookmarkEnd w:id="40"/>
    </w:p>
    <w:p w14:paraId="465D903C" w14:textId="0AE5B669" w:rsidR="00A91BA9" w:rsidRPr="00926423" w:rsidRDefault="00A91BA9" w:rsidP="00632D26">
      <w:pPr>
        <w:pStyle w:val="Heading4"/>
      </w:pPr>
      <w:bookmarkStart w:id="41" w:name="_Toc128055930"/>
      <w:r w:rsidRPr="009E0C25">
        <w:t>4.2.3</w:t>
      </w:r>
      <w:r w:rsidRPr="00926423">
        <w:t>.1</w:t>
      </w:r>
      <w:r w:rsidRPr="00926423">
        <w:tab/>
        <w:t>Background</w:t>
      </w:r>
      <w:bookmarkEnd w:id="4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2" w:name="_Toc128055931"/>
      <w:r w:rsidRPr="008F403E">
        <w:t>4.2.3.2</w:t>
      </w:r>
      <w:r w:rsidRPr="009E0C25">
        <w:tab/>
        <w:t>Moving application flows to different Network Slices</w:t>
      </w:r>
      <w:bookmarkEnd w:id="4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3" w:name="_Toc12805593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4" w:name="_Toc12805593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6B22D0D3" w:rsidR="005D5C9A" w:rsidRPr="004D3578" w:rsidRDefault="005D5C9A" w:rsidP="005D5C9A">
      <w:pPr>
        <w:pStyle w:val="Heading1"/>
      </w:pPr>
      <w:bookmarkStart w:id="45" w:name="_Toc128055934"/>
      <w:r>
        <w:t>5</w:t>
      </w:r>
      <w:r>
        <w:tab/>
        <w:t xml:space="preserve">Relevant </w:t>
      </w:r>
      <w:r w:rsidR="00131040">
        <w:t xml:space="preserve">scenarios and </w:t>
      </w:r>
      <w:r>
        <w:t>use</w:t>
      </w:r>
      <w:r w:rsidR="00DA7273">
        <w:t xml:space="preserve"> </w:t>
      </w:r>
      <w:r>
        <w:t>cases</w:t>
      </w:r>
      <w:bookmarkEnd w:id="45"/>
    </w:p>
    <w:p w14:paraId="47B90E66" w14:textId="5BE1115F" w:rsidR="00F70BED" w:rsidRDefault="00F70BED" w:rsidP="00F70BED">
      <w:pPr>
        <w:pStyle w:val="Heading2"/>
      </w:pPr>
      <w:bookmarkStart w:id="46" w:name="_Toc128055935"/>
      <w:r>
        <w:t>5</w:t>
      </w:r>
      <w:r w:rsidRPr="004D3578">
        <w:t>.</w:t>
      </w:r>
      <w:r>
        <w:t>1</w:t>
      </w:r>
      <w:r w:rsidRPr="004D3578">
        <w:tab/>
      </w:r>
      <w:r>
        <w:t>General</w:t>
      </w:r>
      <w:bookmarkEnd w:id="46"/>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pPr>
      <w:bookmarkStart w:id="47" w:name="_Toc128055936"/>
      <w:r>
        <w:t>5</w:t>
      </w:r>
      <w:r w:rsidRPr="004D3578">
        <w:t>.</w:t>
      </w:r>
      <w:r>
        <w:t>2</w:t>
      </w:r>
      <w:r w:rsidRPr="004D3578">
        <w:tab/>
      </w:r>
      <w:r w:rsidRPr="00EC4C0B">
        <w:rPr>
          <w:rFonts w:cs="Arial"/>
          <w:noProof/>
          <w:szCs w:val="32"/>
        </w:rPr>
        <w:t>Scenario</w:t>
      </w:r>
      <w:r>
        <w:rPr>
          <w:rFonts w:cs="Arial"/>
          <w:noProof/>
          <w:szCs w:val="32"/>
        </w:rPr>
        <w:t>s</w:t>
      </w:r>
      <w:bookmarkEnd w:id="47"/>
    </w:p>
    <w:p w14:paraId="06450AB0" w14:textId="03317E2B" w:rsidR="004D1647" w:rsidRDefault="004D1647" w:rsidP="00987455">
      <w:pPr>
        <w:pStyle w:val="Heading3"/>
        <w:rPr>
          <w:rFonts w:cs="Arial"/>
          <w:noProof/>
          <w:szCs w:val="32"/>
        </w:rPr>
      </w:pPr>
      <w:bookmarkStart w:id="48" w:name="_Toc128055937"/>
      <w:r>
        <w:t>5</w:t>
      </w:r>
      <w:r w:rsidRPr="004D3578">
        <w:t>.</w:t>
      </w:r>
      <w:r>
        <w:t>2</w:t>
      </w:r>
      <w:r w:rsidR="00FB17E6">
        <w:t>.1</w:t>
      </w:r>
      <w:r w:rsidRPr="004D3578">
        <w:tab/>
      </w:r>
      <w:r w:rsidRPr="009F6AED">
        <w:t>Scenario 1: Operator-managed network slicing</w:t>
      </w:r>
      <w:bookmarkEnd w:id="48"/>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9" w:name="_Toc128055938"/>
      <w:r>
        <w:t>5</w:t>
      </w:r>
      <w:r w:rsidRPr="004D3578">
        <w:t>.</w:t>
      </w:r>
      <w:r w:rsidR="00FB17E6">
        <w:t>2.2</w:t>
      </w:r>
      <w:r w:rsidRPr="004D3578">
        <w:tab/>
      </w:r>
      <w:r w:rsidRPr="009F6AED">
        <w:t>Scenario 2: Third-party-managed network slicing</w:t>
      </w:r>
      <w:bookmarkEnd w:id="49"/>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0" w:name="_Toc128055939"/>
      <w:r>
        <w:t>5</w:t>
      </w:r>
      <w:r w:rsidRPr="004D3578">
        <w:t>.</w:t>
      </w:r>
      <w:r w:rsidR="00FF1ADC">
        <w:t>3</w:t>
      </w:r>
      <w:r w:rsidRPr="004D3578">
        <w:tab/>
      </w:r>
      <w:r>
        <w:rPr>
          <w:rFonts w:cs="Arial"/>
          <w:noProof/>
          <w:szCs w:val="32"/>
        </w:rPr>
        <w:t>Use cases</w:t>
      </w:r>
      <w:bookmarkEnd w:id="50"/>
    </w:p>
    <w:p w14:paraId="2306D24D" w14:textId="6677929E" w:rsidR="00B94EE3" w:rsidRPr="00D262EF" w:rsidRDefault="00B94EE3" w:rsidP="00B94EE3">
      <w:pPr>
        <w:pStyle w:val="Heading3"/>
      </w:pPr>
      <w:bookmarkStart w:id="51" w:name="_Toc128055940"/>
      <w:r w:rsidRPr="00D262EF">
        <w:t>5.</w:t>
      </w:r>
      <w:r w:rsidR="00FF1ADC">
        <w:t>3</w:t>
      </w:r>
      <w:r w:rsidRPr="00D262EF">
        <w:t>.1</w:t>
      </w:r>
      <w:r>
        <w:tab/>
      </w:r>
      <w:r w:rsidRPr="00D262EF">
        <w:t>Multiple network slices for uplink and downlink streaming</w:t>
      </w:r>
      <w:bookmarkEnd w:id="51"/>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2" w:name="_Toc128055941"/>
      <w:r w:rsidRPr="00D262EF">
        <w:t>5.</w:t>
      </w:r>
      <w:r w:rsidR="00FF1ADC">
        <w:t>3</w:t>
      </w:r>
      <w:r w:rsidRPr="00D262EF">
        <w:t>.</w:t>
      </w:r>
      <w:r>
        <w:t>2</w:t>
      </w:r>
      <w:r>
        <w:tab/>
        <w:t>Premium gaming slice</w:t>
      </w:r>
      <w:bookmarkEnd w:id="52"/>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53" w:name="_Toc128055942"/>
      <w:r>
        <w:t>6</w:t>
      </w:r>
      <w:r w:rsidR="00042ED7">
        <w:tab/>
      </w:r>
      <w:r w:rsidR="001C4E2E">
        <w:t>Key issues and candidate solutions</w:t>
      </w:r>
      <w:bookmarkEnd w:id="53"/>
    </w:p>
    <w:p w14:paraId="70F5AB5D" w14:textId="698A4E7F" w:rsidR="00814F07" w:rsidRPr="004D3578" w:rsidRDefault="005D5C9A" w:rsidP="00814F07">
      <w:pPr>
        <w:pStyle w:val="Heading2"/>
      </w:pPr>
      <w:bookmarkStart w:id="54" w:name="_Toc128055943"/>
      <w:r>
        <w:t>6</w:t>
      </w:r>
      <w:r w:rsidR="00814F07" w:rsidRPr="004D3578">
        <w:t>.</w:t>
      </w:r>
      <w:r w:rsidR="00BC415E">
        <w:t>1</w:t>
      </w:r>
      <w:r w:rsidR="00814F07" w:rsidRPr="004D3578">
        <w:tab/>
      </w:r>
      <w:r w:rsidR="00814F07">
        <w:t xml:space="preserve">Key Issue #1: </w:t>
      </w:r>
      <w:r w:rsidR="00917E03">
        <w:t>Service Provisioning</w:t>
      </w:r>
      <w:bookmarkEnd w:id="54"/>
    </w:p>
    <w:p w14:paraId="57B5937E" w14:textId="737C1AF7" w:rsidR="00675CE3" w:rsidRDefault="005D5C9A" w:rsidP="00675CE3">
      <w:pPr>
        <w:pStyle w:val="Heading3"/>
      </w:pPr>
      <w:bookmarkStart w:id="55" w:name="_Toc128055944"/>
      <w:r>
        <w:t>6</w:t>
      </w:r>
      <w:r w:rsidR="003A0D36">
        <w:t>.</w:t>
      </w:r>
      <w:r w:rsidR="00BC415E">
        <w:t>1</w:t>
      </w:r>
      <w:r w:rsidR="003A0D36">
        <w:t>.</w:t>
      </w:r>
      <w:r w:rsidR="00891DCA">
        <w:t>1</w:t>
      </w:r>
      <w:r w:rsidR="003A0D36">
        <w:tab/>
      </w:r>
      <w:r w:rsidR="00675CE3">
        <w:t>Description</w:t>
      </w:r>
      <w:bookmarkEnd w:id="55"/>
    </w:p>
    <w:p w14:paraId="24F48FE0" w14:textId="731E3DD9" w:rsidR="003A0D36" w:rsidRPr="001F18FD" w:rsidRDefault="00675CE3" w:rsidP="00E838A4">
      <w:pPr>
        <w:pStyle w:val="Heading4"/>
      </w:pPr>
      <w:bookmarkStart w:id="56" w:name="_Toc128055945"/>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56"/>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lastRenderedPageBreak/>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57" w:name="_Toc128055946"/>
      <w:r w:rsidRPr="00320988">
        <w:t>6.1.2</w:t>
      </w:r>
      <w:r w:rsidRPr="00320988">
        <w:tab/>
        <w:t>Candidate solutions</w:t>
      </w:r>
      <w:bookmarkEnd w:id="57"/>
    </w:p>
    <w:p w14:paraId="0184CB98" w14:textId="1E09ACC5" w:rsidR="003A0D36" w:rsidRPr="00320988" w:rsidRDefault="005D5C9A" w:rsidP="00320988">
      <w:pPr>
        <w:pStyle w:val="Heading4"/>
      </w:pPr>
      <w:bookmarkStart w:id="58" w:name="_Toc128055947"/>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58"/>
    </w:p>
    <w:p w14:paraId="16543C8E" w14:textId="3ACA43EC" w:rsidR="00884E48" w:rsidRDefault="00884E48"/>
    <w:p w14:paraId="254EA94C" w14:textId="601934CA" w:rsidR="009A7E0E" w:rsidRPr="004D3578" w:rsidRDefault="005D5C9A" w:rsidP="009A7E0E">
      <w:pPr>
        <w:pStyle w:val="Heading2"/>
      </w:pPr>
      <w:bookmarkStart w:id="59" w:name="_Toc128055948"/>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9"/>
    </w:p>
    <w:p w14:paraId="608D9D50" w14:textId="77777777" w:rsidR="00675CE3" w:rsidRDefault="005D5C9A" w:rsidP="009A7E0E">
      <w:pPr>
        <w:pStyle w:val="Heading3"/>
      </w:pPr>
      <w:bookmarkStart w:id="60" w:name="_Toc128055949"/>
      <w:r>
        <w:t>6</w:t>
      </w:r>
      <w:r w:rsidR="009A7E0E">
        <w:t>.</w:t>
      </w:r>
      <w:r w:rsidR="00BC415E">
        <w:t>2</w:t>
      </w:r>
      <w:r w:rsidR="009A7E0E">
        <w:t>.</w:t>
      </w:r>
      <w:r w:rsidR="00881203">
        <w:t>1</w:t>
      </w:r>
      <w:r w:rsidR="009A7E0E">
        <w:tab/>
      </w:r>
      <w:r w:rsidR="00675CE3">
        <w:t>Description</w:t>
      </w:r>
      <w:bookmarkEnd w:id="60"/>
    </w:p>
    <w:p w14:paraId="7AD928A0" w14:textId="2BB308DB" w:rsidR="009A7E0E" w:rsidRDefault="00675CE3" w:rsidP="00E838A4">
      <w:pPr>
        <w:pStyle w:val="Heading4"/>
      </w:pPr>
      <w:bookmarkStart w:id="61" w:name="_Toc128055950"/>
      <w:r>
        <w:t>6.2.1.1</w:t>
      </w:r>
      <w:r>
        <w:tab/>
      </w:r>
      <w:r w:rsidR="00586A57" w:rsidRPr="00B65223">
        <w:t xml:space="preserve">Slice selection for </w:t>
      </w:r>
      <w:r w:rsidR="00B65223" w:rsidRPr="00B65223">
        <w:t>M5 dynamic policy requests</w:t>
      </w:r>
      <w:bookmarkEnd w:id="61"/>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62" w:name="_Toc128055951"/>
      <w:r w:rsidRPr="00320988">
        <w:t>6.</w:t>
      </w:r>
      <w:r w:rsidRPr="00E838A4">
        <w:t>2</w:t>
      </w:r>
      <w:r w:rsidRPr="00320988">
        <w:t>.2</w:t>
      </w:r>
      <w:r w:rsidRPr="00320988">
        <w:tab/>
        <w:t>Candidate sol</w:t>
      </w:r>
      <w:r w:rsidRPr="00E838A4">
        <w:t>utions</w:t>
      </w:r>
      <w:bookmarkEnd w:id="62"/>
    </w:p>
    <w:p w14:paraId="77F88745" w14:textId="1879A213" w:rsidR="009A7E0E" w:rsidRPr="00320988" w:rsidRDefault="005D5C9A" w:rsidP="00320988">
      <w:pPr>
        <w:pStyle w:val="Heading4"/>
      </w:pPr>
      <w:bookmarkStart w:id="63" w:name="_Toc128055952"/>
      <w:r w:rsidRPr="00320988">
        <w:t>6</w:t>
      </w:r>
      <w:r w:rsidR="009A7E0E" w:rsidRPr="00320988">
        <w:t>.</w:t>
      </w:r>
      <w:r w:rsidR="00BC415E" w:rsidRPr="00320988">
        <w:t>2</w:t>
      </w:r>
      <w:r w:rsidR="009A7E0E" w:rsidRPr="00320988">
        <w:t>.</w:t>
      </w:r>
      <w:r w:rsidR="00320988">
        <w:t>2.1</w:t>
      </w:r>
      <w:r w:rsidR="009A7E0E" w:rsidRPr="00320988">
        <w:tab/>
        <w:t>Candidate solution #1</w:t>
      </w:r>
      <w:bookmarkEnd w:id="63"/>
    </w:p>
    <w:p w14:paraId="3253ABDC" w14:textId="77777777" w:rsidR="001F18FD" w:rsidRPr="00320988" w:rsidRDefault="001F18FD" w:rsidP="001F18FD"/>
    <w:p w14:paraId="27127EF2" w14:textId="1D7FFCE2" w:rsidR="00AF68D2" w:rsidRPr="004D3578" w:rsidRDefault="005D5C9A" w:rsidP="00AF68D2">
      <w:pPr>
        <w:pStyle w:val="Heading2"/>
      </w:pPr>
      <w:bookmarkStart w:id="64" w:name="_Toc128055953"/>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64"/>
    </w:p>
    <w:p w14:paraId="5DBE235B" w14:textId="77777777" w:rsidR="00675CE3" w:rsidRDefault="005D5C9A" w:rsidP="00AF68D2">
      <w:pPr>
        <w:pStyle w:val="Heading3"/>
      </w:pPr>
      <w:bookmarkStart w:id="65" w:name="_Toc128055954"/>
      <w:r>
        <w:t>6</w:t>
      </w:r>
      <w:r w:rsidR="00AF68D2">
        <w:t>.</w:t>
      </w:r>
      <w:r w:rsidR="00BC415E">
        <w:t>3</w:t>
      </w:r>
      <w:r w:rsidR="00AF68D2">
        <w:t>.</w:t>
      </w:r>
      <w:r w:rsidR="009F6474">
        <w:t>1</w:t>
      </w:r>
      <w:r w:rsidR="00AF68D2">
        <w:tab/>
      </w:r>
      <w:r w:rsidR="00675CE3">
        <w:t>Description</w:t>
      </w:r>
      <w:bookmarkEnd w:id="65"/>
    </w:p>
    <w:p w14:paraId="4633A991" w14:textId="790BE6E4" w:rsidR="00290B54" w:rsidRDefault="00675CE3" w:rsidP="000369BE">
      <w:pPr>
        <w:pStyle w:val="Heading4"/>
      </w:pPr>
      <w:bookmarkStart w:id="66" w:name="_Toc128055955"/>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66"/>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67" w:name="_Toc128055956"/>
      <w:r w:rsidRPr="00F81EDE">
        <w:t>6.3.2</w:t>
      </w:r>
      <w:r w:rsidRPr="00F81EDE">
        <w:tab/>
        <w:t>Candidate sol</w:t>
      </w:r>
      <w:r w:rsidRPr="000369BE">
        <w:t>utions</w:t>
      </w:r>
      <w:bookmarkEnd w:id="67"/>
    </w:p>
    <w:p w14:paraId="52E6E810" w14:textId="62AA6965" w:rsidR="00AF68D2" w:rsidRDefault="005D5C9A" w:rsidP="000369BE">
      <w:pPr>
        <w:pStyle w:val="Heading4"/>
      </w:pPr>
      <w:bookmarkStart w:id="68" w:name="_Toc128055957"/>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68"/>
    </w:p>
    <w:p w14:paraId="3E9A3A1B" w14:textId="77777777" w:rsidR="00B54B1D" w:rsidRPr="00B54B1D" w:rsidRDefault="00B54B1D" w:rsidP="00B54B1D"/>
    <w:p w14:paraId="574C4615" w14:textId="6A0CD534" w:rsidR="001932A2" w:rsidRPr="004D3578" w:rsidRDefault="001932A2" w:rsidP="001932A2">
      <w:pPr>
        <w:pStyle w:val="Heading2"/>
      </w:pPr>
      <w:bookmarkStart w:id="69" w:name="_Toc128055958"/>
      <w:r>
        <w:lastRenderedPageBreak/>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9"/>
    </w:p>
    <w:p w14:paraId="482B3F39" w14:textId="77777777" w:rsidR="00675CE3" w:rsidRDefault="001932A2" w:rsidP="001932A2">
      <w:pPr>
        <w:pStyle w:val="Heading3"/>
      </w:pPr>
      <w:bookmarkStart w:id="70" w:name="_Toc128055959"/>
      <w:r>
        <w:t>6.4.1</w:t>
      </w:r>
      <w:r>
        <w:tab/>
      </w:r>
      <w:r w:rsidR="00675CE3">
        <w:t>Description</w:t>
      </w:r>
      <w:bookmarkEnd w:id="70"/>
    </w:p>
    <w:p w14:paraId="24298A78" w14:textId="2818BBF6" w:rsidR="001932A2" w:rsidRDefault="00675CE3" w:rsidP="000369BE">
      <w:pPr>
        <w:pStyle w:val="Heading4"/>
      </w:pPr>
      <w:bookmarkStart w:id="71" w:name="_Toc128055960"/>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71"/>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72" w:name="_Toc128055961"/>
      <w:r>
        <w:t>6.4.2</w:t>
      </w:r>
      <w:r>
        <w:tab/>
        <w:t>Candidate solutions</w:t>
      </w:r>
      <w:bookmarkEnd w:id="72"/>
    </w:p>
    <w:p w14:paraId="68B1D437" w14:textId="3875A134" w:rsidR="001932A2" w:rsidRDefault="001932A2" w:rsidP="000369BE">
      <w:pPr>
        <w:pStyle w:val="Heading4"/>
      </w:pPr>
      <w:bookmarkStart w:id="73" w:name="_Toc128055962"/>
      <w:r>
        <w:t>6.4.</w:t>
      </w:r>
      <w:r w:rsidR="00675CE3">
        <w:t>2.1</w:t>
      </w:r>
      <w:r>
        <w:tab/>
        <w:t>Candidate solution #1</w:t>
      </w:r>
      <w:bookmarkEnd w:id="73"/>
    </w:p>
    <w:p w14:paraId="42EC64F1" w14:textId="77777777" w:rsidR="001F18FD" w:rsidRDefault="001F18FD" w:rsidP="001F18FD"/>
    <w:p w14:paraId="12A3B7CB" w14:textId="743C288B" w:rsidR="00B9322D" w:rsidRDefault="00B9322D" w:rsidP="00B9322D">
      <w:pPr>
        <w:pStyle w:val="Heading2"/>
      </w:pPr>
      <w:bookmarkStart w:id="74" w:name="_Toc128055963"/>
      <w:r>
        <w:t>6</w:t>
      </w:r>
      <w:r w:rsidRPr="004D3578">
        <w:t>.</w:t>
      </w:r>
      <w:r>
        <w:t>5</w:t>
      </w:r>
      <w:r w:rsidRPr="004D3578">
        <w:tab/>
      </w:r>
      <w:r>
        <w:t xml:space="preserve">Key Issue #5: </w:t>
      </w:r>
      <w:r w:rsidR="00866FC6" w:rsidRPr="00325D8F">
        <w:t xml:space="preserve">Interoperability </w:t>
      </w:r>
      <w:r w:rsidR="0025401A" w:rsidRPr="00325D8F">
        <w:t>considerations</w:t>
      </w:r>
      <w:bookmarkEnd w:id="74"/>
    </w:p>
    <w:p w14:paraId="49CCA893" w14:textId="77777777" w:rsidR="00675CE3" w:rsidRDefault="00B9322D" w:rsidP="00B9322D">
      <w:pPr>
        <w:pStyle w:val="Heading3"/>
      </w:pPr>
      <w:bookmarkStart w:id="75" w:name="_Toc128055964"/>
      <w:r>
        <w:t>6.5.1</w:t>
      </w:r>
      <w:r>
        <w:tab/>
      </w:r>
      <w:r w:rsidR="00675CE3">
        <w:t>Description</w:t>
      </w:r>
      <w:bookmarkEnd w:id="75"/>
    </w:p>
    <w:p w14:paraId="2DCE9A39" w14:textId="3EBF52BE" w:rsidR="00B9322D" w:rsidRDefault="00675CE3" w:rsidP="000369BE">
      <w:pPr>
        <w:pStyle w:val="Heading4"/>
      </w:pPr>
      <w:bookmarkStart w:id="76" w:name="_Toc128055965"/>
      <w:r>
        <w:t>6.5.1.1</w:t>
      </w:r>
      <w:r>
        <w:tab/>
      </w:r>
      <w:r w:rsidR="0062798A">
        <w:t xml:space="preserve">Communication between </w:t>
      </w:r>
      <w:r w:rsidR="0022708A">
        <w:t>AF instances to support interoperability</w:t>
      </w:r>
      <w:bookmarkEnd w:id="76"/>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77" w:name="_Toc128055966"/>
      <w:r>
        <w:t>6.5.2</w:t>
      </w:r>
      <w:r>
        <w:tab/>
        <w:t>Candidate solutions</w:t>
      </w:r>
      <w:bookmarkEnd w:id="77"/>
    </w:p>
    <w:p w14:paraId="69FF4E60" w14:textId="53A50EB0" w:rsidR="00B9322D" w:rsidRDefault="00B9322D" w:rsidP="000369BE">
      <w:pPr>
        <w:pStyle w:val="Heading4"/>
      </w:pPr>
      <w:bookmarkStart w:id="78" w:name="_Toc128055967"/>
      <w:r>
        <w:t>6.5.</w:t>
      </w:r>
      <w:r w:rsidR="00F81EDE">
        <w:t>2.1</w:t>
      </w:r>
      <w:r>
        <w:tab/>
        <w:t>Candidate solution #1</w:t>
      </w:r>
      <w:bookmarkEnd w:id="78"/>
    </w:p>
    <w:p w14:paraId="7E3161E8" w14:textId="77777777" w:rsidR="00577059" w:rsidRPr="00577059" w:rsidRDefault="00577059" w:rsidP="00577059"/>
    <w:p w14:paraId="07598962" w14:textId="2C671591" w:rsidR="00B9322D" w:rsidRPr="004D3578" w:rsidRDefault="00B9322D" w:rsidP="00B9322D">
      <w:pPr>
        <w:pStyle w:val="Heading2"/>
      </w:pPr>
      <w:bookmarkStart w:id="79" w:name="_Toc128055968"/>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9"/>
    </w:p>
    <w:p w14:paraId="0DE4BB56" w14:textId="77777777" w:rsidR="00F81EDE" w:rsidRDefault="00B9322D" w:rsidP="00B9322D">
      <w:pPr>
        <w:pStyle w:val="Heading3"/>
      </w:pPr>
      <w:bookmarkStart w:id="80" w:name="_Toc128055969"/>
      <w:r>
        <w:t>6.</w:t>
      </w:r>
      <w:r w:rsidR="00FE161B">
        <w:t>6</w:t>
      </w:r>
      <w:r>
        <w:t>.1</w:t>
      </w:r>
      <w:r>
        <w:tab/>
      </w:r>
      <w:r w:rsidR="00F81EDE">
        <w:t>Description</w:t>
      </w:r>
      <w:bookmarkEnd w:id="80"/>
    </w:p>
    <w:p w14:paraId="23BFF6E5" w14:textId="3A3318F8" w:rsidR="008D46FB" w:rsidRDefault="00F81EDE" w:rsidP="000369BE">
      <w:pPr>
        <w:pStyle w:val="Heading4"/>
      </w:pPr>
      <w:bookmarkStart w:id="81" w:name="_Toc128055970"/>
      <w:r>
        <w:t>6.6.1.1</w:t>
      </w:r>
      <w:r>
        <w:tab/>
      </w:r>
      <w:r w:rsidR="008D46FB">
        <w:t>Resolve slice-specific application instances</w:t>
      </w:r>
      <w:bookmarkEnd w:id="81"/>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82" w:name="_Toc128055971"/>
      <w:r>
        <w:t>6.6.2</w:t>
      </w:r>
      <w:r>
        <w:tab/>
        <w:t>Candidate solutions</w:t>
      </w:r>
      <w:bookmarkEnd w:id="82"/>
    </w:p>
    <w:p w14:paraId="19886B90" w14:textId="214F1A7A" w:rsidR="00B9322D" w:rsidRDefault="00B9322D" w:rsidP="000369BE">
      <w:pPr>
        <w:pStyle w:val="Heading4"/>
      </w:pPr>
      <w:bookmarkStart w:id="83" w:name="_Toc128055972"/>
      <w:r>
        <w:t>6.</w:t>
      </w:r>
      <w:r w:rsidR="00FE161B">
        <w:t>6</w:t>
      </w:r>
      <w:r>
        <w:t>.</w:t>
      </w:r>
      <w:r w:rsidR="00F81EDE">
        <w:t>2.1</w:t>
      </w:r>
      <w:r>
        <w:tab/>
        <w:t>Candidate solution #1</w:t>
      </w:r>
      <w:bookmarkEnd w:id="83"/>
    </w:p>
    <w:p w14:paraId="7C0C5312" w14:textId="6EBB2058" w:rsidR="00884E48" w:rsidRDefault="005D5C9A" w:rsidP="00884E48">
      <w:pPr>
        <w:pStyle w:val="Heading1"/>
      </w:pPr>
      <w:bookmarkStart w:id="84" w:name="_Toc128055973"/>
      <w:r>
        <w:t>7</w:t>
      </w:r>
      <w:r w:rsidR="00855F0E">
        <w:tab/>
      </w:r>
      <w:r w:rsidR="00A50594">
        <w:t xml:space="preserve">Potential </w:t>
      </w:r>
      <w:r w:rsidR="000518AD">
        <w:t>r</w:t>
      </w:r>
      <w:r w:rsidR="00A50594">
        <w:t>equirements</w:t>
      </w:r>
      <w:bookmarkEnd w:id="84"/>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85" w:name="_Toc128055974"/>
      <w:r>
        <w:lastRenderedPageBreak/>
        <w:t>8</w:t>
      </w:r>
      <w:r w:rsidR="00855F0E">
        <w:tab/>
      </w:r>
      <w:r w:rsidR="00A50594">
        <w:t>Conclusions and recommendations</w:t>
      </w:r>
      <w:bookmarkEnd w:id="85"/>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6" w:name="_Toc45387819"/>
      <w:bookmarkStart w:id="87" w:name="_Toc52638864"/>
      <w:bookmarkStart w:id="88" w:name="_Toc59116953"/>
      <w:bookmarkStart w:id="89" w:name="_Toc61885782"/>
      <w:bookmarkStart w:id="90" w:name="_Toc106281913"/>
      <w:bookmarkStart w:id="91" w:name="_Toc128055975"/>
      <w:r w:rsidR="008E470E" w:rsidRPr="00254DD6">
        <w:lastRenderedPageBreak/>
        <w:t xml:space="preserve">Annex </w:t>
      </w:r>
      <w:r w:rsidR="008E470E">
        <w:t>A</w:t>
      </w:r>
      <w:r w:rsidR="008E470E" w:rsidRPr="00254DD6">
        <w:t xml:space="preserve"> (informative):</w:t>
      </w:r>
      <w:r w:rsidR="008E470E" w:rsidRPr="00254DD6">
        <w:br/>
        <w:t>Change history</w:t>
      </w:r>
      <w:bookmarkEnd w:id="86"/>
      <w:bookmarkEnd w:id="87"/>
      <w:bookmarkEnd w:id="88"/>
      <w:bookmarkEnd w:id="89"/>
      <w:bookmarkEnd w:id="90"/>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bl>
    <w:p w14:paraId="6AE5F0B0" w14:textId="77777777" w:rsidR="00080512" w:rsidRDefault="00080512"/>
    <w:sectPr w:rsidR="00080512" w:rsidSect="006E341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A757D" w14:textId="77777777" w:rsidR="00D676C8" w:rsidRDefault="00D676C8">
      <w:r>
        <w:separator/>
      </w:r>
    </w:p>
  </w:endnote>
  <w:endnote w:type="continuationSeparator" w:id="0">
    <w:p w14:paraId="6999957A" w14:textId="77777777" w:rsidR="00D676C8" w:rsidRDefault="00D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D24" w:rsidRDefault="00597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8B46A" w14:textId="77777777" w:rsidR="00D676C8" w:rsidRDefault="00D676C8">
      <w:r>
        <w:separator/>
      </w:r>
    </w:p>
  </w:footnote>
  <w:footnote w:type="continuationSeparator" w:id="0">
    <w:p w14:paraId="37856687" w14:textId="77777777" w:rsidR="00D676C8" w:rsidRDefault="00D6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A213BFB" w:rsidR="00597D24" w:rsidRDefault="00597D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455">
      <w:rPr>
        <w:rFonts w:ascii="Arial" w:hAnsi="Arial" w:cs="Arial"/>
        <w:b/>
        <w:noProof/>
        <w:sz w:val="18"/>
        <w:szCs w:val="18"/>
      </w:rPr>
      <w:t>3GPP TR 26.941 V0.4.0 (2023-02)</w:t>
    </w:r>
    <w:r>
      <w:rPr>
        <w:rFonts w:ascii="Arial" w:hAnsi="Arial" w:cs="Arial"/>
        <w:b/>
        <w:sz w:val="18"/>
        <w:szCs w:val="18"/>
      </w:rPr>
      <w:fldChar w:fldCharType="end"/>
    </w:r>
  </w:p>
  <w:p w14:paraId="7A6BC72E" w14:textId="77777777" w:rsidR="00597D24" w:rsidRDefault="00597D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12A41C" w:rsidR="00597D24" w:rsidRDefault="00597D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455">
      <w:rPr>
        <w:rFonts w:ascii="Arial" w:hAnsi="Arial" w:cs="Arial"/>
        <w:b/>
        <w:noProof/>
        <w:sz w:val="18"/>
        <w:szCs w:val="18"/>
      </w:rPr>
      <w:t>Release 18</w:t>
    </w:r>
    <w:r>
      <w:rPr>
        <w:rFonts w:ascii="Arial" w:hAnsi="Arial" w:cs="Arial"/>
        <w:b/>
        <w:sz w:val="18"/>
        <w:szCs w:val="18"/>
      </w:rPr>
      <w:fldChar w:fldCharType="end"/>
    </w:r>
  </w:p>
  <w:p w14:paraId="1024E63D" w14:textId="77777777" w:rsidR="00597D24" w:rsidRDefault="0059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48C8"/>
    <w:rsid w:val="000D58AB"/>
    <w:rsid w:val="000D59A3"/>
    <w:rsid w:val="000E40E1"/>
    <w:rsid w:val="000E5EE9"/>
    <w:rsid w:val="000F09D7"/>
    <w:rsid w:val="000F4C85"/>
    <w:rsid w:val="001049E5"/>
    <w:rsid w:val="001072F3"/>
    <w:rsid w:val="00107797"/>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1AF0"/>
    <w:rsid w:val="003C3971"/>
    <w:rsid w:val="003C46CB"/>
    <w:rsid w:val="003C68B5"/>
    <w:rsid w:val="003D076B"/>
    <w:rsid w:val="003D7471"/>
    <w:rsid w:val="003E5BE2"/>
    <w:rsid w:val="003E7E14"/>
    <w:rsid w:val="004030D4"/>
    <w:rsid w:val="00404219"/>
    <w:rsid w:val="004046D7"/>
    <w:rsid w:val="00416E03"/>
    <w:rsid w:val="00423334"/>
    <w:rsid w:val="00424A20"/>
    <w:rsid w:val="00426699"/>
    <w:rsid w:val="0043386D"/>
    <w:rsid w:val="00433CD1"/>
    <w:rsid w:val="004345EC"/>
    <w:rsid w:val="00434D6D"/>
    <w:rsid w:val="00444381"/>
    <w:rsid w:val="00445093"/>
    <w:rsid w:val="0044722B"/>
    <w:rsid w:val="004553B2"/>
    <w:rsid w:val="00461EBF"/>
    <w:rsid w:val="00463180"/>
    <w:rsid w:val="00465515"/>
    <w:rsid w:val="00466328"/>
    <w:rsid w:val="00480A75"/>
    <w:rsid w:val="0048183B"/>
    <w:rsid w:val="00483A49"/>
    <w:rsid w:val="004852CE"/>
    <w:rsid w:val="0048704A"/>
    <w:rsid w:val="0049751D"/>
    <w:rsid w:val="004A0EFA"/>
    <w:rsid w:val="004A33BA"/>
    <w:rsid w:val="004A6A39"/>
    <w:rsid w:val="004A7F20"/>
    <w:rsid w:val="004B0A10"/>
    <w:rsid w:val="004C0922"/>
    <w:rsid w:val="004C30AC"/>
    <w:rsid w:val="004D15C0"/>
    <w:rsid w:val="004D1647"/>
    <w:rsid w:val="004D3578"/>
    <w:rsid w:val="004D4722"/>
    <w:rsid w:val="004E213A"/>
    <w:rsid w:val="004E2186"/>
    <w:rsid w:val="004E60BE"/>
    <w:rsid w:val="004E62D0"/>
    <w:rsid w:val="004E77CD"/>
    <w:rsid w:val="004F0988"/>
    <w:rsid w:val="004F16FF"/>
    <w:rsid w:val="004F3340"/>
    <w:rsid w:val="004F75C3"/>
    <w:rsid w:val="00501026"/>
    <w:rsid w:val="00501F70"/>
    <w:rsid w:val="0050471F"/>
    <w:rsid w:val="00504B4D"/>
    <w:rsid w:val="0050668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6113"/>
    <w:rsid w:val="00646D1F"/>
    <w:rsid w:val="00647114"/>
    <w:rsid w:val="006476A4"/>
    <w:rsid w:val="00655FE2"/>
    <w:rsid w:val="006634B6"/>
    <w:rsid w:val="00670A62"/>
    <w:rsid w:val="00670CF4"/>
    <w:rsid w:val="00671CF6"/>
    <w:rsid w:val="0067286E"/>
    <w:rsid w:val="00675CE3"/>
    <w:rsid w:val="00677841"/>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5490"/>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6224D"/>
    <w:rsid w:val="00963F4F"/>
    <w:rsid w:val="009718AE"/>
    <w:rsid w:val="00975DAE"/>
    <w:rsid w:val="00976CA0"/>
    <w:rsid w:val="00980611"/>
    <w:rsid w:val="00987455"/>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916"/>
    <w:rsid w:val="00A82346"/>
    <w:rsid w:val="00A83BD2"/>
    <w:rsid w:val="00A85452"/>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4F7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0187"/>
    <w:rsid w:val="00B83E41"/>
    <w:rsid w:val="00B922BF"/>
    <w:rsid w:val="00B93086"/>
    <w:rsid w:val="00B9322D"/>
    <w:rsid w:val="00B935F9"/>
    <w:rsid w:val="00B94EE3"/>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BF6DCD"/>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6C1"/>
    <w:rsid w:val="00C81B06"/>
    <w:rsid w:val="00C861CC"/>
    <w:rsid w:val="00C872DC"/>
    <w:rsid w:val="00C91962"/>
    <w:rsid w:val="00C93F40"/>
    <w:rsid w:val="00CA3D0C"/>
    <w:rsid w:val="00CB0664"/>
    <w:rsid w:val="00CB35AF"/>
    <w:rsid w:val="00CB4D59"/>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676C8"/>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25CF7"/>
    <w:rsid w:val="00E318B1"/>
    <w:rsid w:val="00E32704"/>
    <w:rsid w:val="00E346EE"/>
    <w:rsid w:val="00E41458"/>
    <w:rsid w:val="00E44582"/>
    <w:rsid w:val="00E51E7A"/>
    <w:rsid w:val="00E56139"/>
    <w:rsid w:val="00E632AC"/>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5genesis.eu/wp-content/uploads/2019/10/NEM_Networld2020-5GPPP-5G-Media-Slice-White-Paper-V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A42AE-5A07-654A-A3F4-79601D60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102</TotalTime>
  <Pages>21</Pages>
  <Words>7154</Words>
  <Characters>40781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 Prakash</cp:lastModifiedBy>
  <cp:revision>223</cp:revision>
  <cp:lastPrinted>2019-02-25T14:05:00Z</cp:lastPrinted>
  <dcterms:created xsi:type="dcterms:W3CDTF">2022-08-25T14:28:00Z</dcterms:created>
  <dcterms:modified xsi:type="dcterms:W3CDTF">2023-02-23T13:55:00Z</dcterms:modified>
</cp:coreProperties>
</file>