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485BB8AE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6550E7">
        <w:rPr>
          <w:b/>
          <w:noProof/>
          <w:sz w:val="24"/>
          <w:lang w:val="de-DE"/>
        </w:rPr>
        <w:t>9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6550E7">
        <w:rPr>
          <w:b/>
          <w:noProof/>
          <w:sz w:val="24"/>
          <w:lang w:val="de-DE"/>
        </w:rPr>
        <w:t>6</w:t>
      </w:r>
      <w:r w:rsidR="00D514E0">
        <w:rPr>
          <w:b/>
          <w:noProof/>
          <w:sz w:val="24"/>
          <w:lang w:val="de-DE"/>
        </w:rPr>
        <w:t>83</w:t>
      </w:r>
    </w:p>
    <w:bookmarkEnd w:id="0"/>
    <w:p w14:paraId="52D4CE2D" w14:textId="4AA6D826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6550E7">
        <w:rPr>
          <w:b/>
          <w:noProof/>
          <w:sz w:val="24"/>
        </w:rPr>
        <w:t>11</w:t>
      </w:r>
      <w:r w:rsidRPr="00527FA8">
        <w:rPr>
          <w:b/>
          <w:noProof/>
          <w:sz w:val="24"/>
        </w:rPr>
        <w:t xml:space="preserve">th – </w:t>
      </w:r>
      <w:r w:rsidR="006550E7">
        <w:rPr>
          <w:b/>
          <w:noProof/>
          <w:sz w:val="24"/>
        </w:rPr>
        <w:t>20</w:t>
      </w:r>
      <w:r w:rsidR="00492D48">
        <w:rPr>
          <w:b/>
          <w:noProof/>
          <w:sz w:val="24"/>
        </w:rPr>
        <w:t>th</w:t>
      </w:r>
      <w:r w:rsidRPr="00527FA8">
        <w:rPr>
          <w:b/>
          <w:noProof/>
          <w:sz w:val="24"/>
        </w:rPr>
        <w:t xml:space="preserve"> </w:t>
      </w:r>
      <w:r w:rsidR="006550E7">
        <w:rPr>
          <w:b/>
          <w:noProof/>
          <w:sz w:val="24"/>
        </w:rPr>
        <w:t>May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46B27DAD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6</w:t>
            </w:r>
            <w:r w:rsidR="00EB27C6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3DDB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3422BC5E" w:rsidR="001E41F3" w:rsidRPr="00C53DDB" w:rsidRDefault="00E42D66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 w:rsidRPr="00C53DDB">
              <w:rPr>
                <w:b/>
                <w:bCs/>
                <w:noProof/>
                <w:lang w:val="en-US"/>
              </w:rPr>
              <w:t xml:space="preserve">[FS_5G_Video] </w:t>
            </w:r>
            <w:r w:rsidR="00C53DDB" w:rsidRPr="00C53DDB">
              <w:rPr>
                <w:b/>
                <w:bCs/>
                <w:noProof/>
                <w:lang w:val="en-US"/>
              </w:rPr>
              <w:t>JM Verifi</w:t>
            </w:r>
            <w:r w:rsidR="00C53DDB">
              <w:rPr>
                <w:b/>
                <w:bCs/>
                <w:noProof/>
                <w:lang w:val="en-US"/>
              </w:rPr>
              <w:t>cation</w:t>
            </w:r>
          </w:p>
        </w:tc>
      </w:tr>
      <w:tr w:rsidR="001E41F3" w:rsidRPr="00C53DDB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Pr="00C53D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Pr="00C53DD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2E6F666F" w:rsidR="001E41F3" w:rsidRDefault="006550E7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174E98">
              <w:t>/</w:t>
            </w:r>
            <w:r w:rsidR="006C7743">
              <w:t>0</w:t>
            </w:r>
            <w:r>
              <w:t>5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1723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70CC3074" w:rsidR="00E84A42" w:rsidRPr="00BE417F" w:rsidRDefault="00FB2F56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JM Verification missing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72EAA193" w:rsidR="008A38F0" w:rsidRPr="006550E7" w:rsidRDefault="00824A90" w:rsidP="006550E7">
            <w:pPr>
              <w:rPr>
                <w:lang w:val="en-US"/>
              </w:rPr>
            </w:pPr>
            <w:r>
              <w:rPr>
                <w:lang w:val="en-US"/>
              </w:rPr>
              <w:t xml:space="preserve">Verification for </w:t>
            </w:r>
            <w:r w:rsidR="00FB2F56">
              <w:rPr>
                <w:lang w:val="en-US"/>
              </w:rPr>
              <w:t>JM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F087D4B" w:rsidR="001E41F3" w:rsidRDefault="001E41F3" w:rsidP="001F3A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52CEC" w14:textId="77777777" w:rsidR="00824A90" w:rsidRDefault="00DB32A1" w:rsidP="00B442C6">
            <w:r>
              <w:t>The document assumes that 604, 607, and 608 are agreed.</w:t>
            </w:r>
          </w:p>
          <w:p w14:paraId="126AC3AF" w14:textId="77777777" w:rsidR="00DB32A1" w:rsidRDefault="00DB32A1" w:rsidP="00B442C6"/>
          <w:p w14:paraId="08C66866" w14:textId="77777777" w:rsidR="00DB32A1" w:rsidRDefault="00DB32A1" w:rsidP="00B442C6">
            <w:r>
              <w:t>Attached are the cross-check files. They are uploaded into the repository.</w:t>
            </w:r>
          </w:p>
          <w:p w14:paraId="2F6EF260" w14:textId="0F039103" w:rsidR="00A3303D" w:rsidRPr="00B44FAD" w:rsidRDefault="00A3303D" w:rsidP="00B442C6">
            <w:r>
              <w:t xml:space="preserve">Verification was run and was added to </w:t>
            </w:r>
            <w:proofErr w:type="spellStart"/>
            <w:r>
              <w:t>json</w:t>
            </w:r>
            <w:proofErr w:type="spellEnd"/>
            <w:r>
              <w:t xml:space="preserve"> and verification.csv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90D5F" w14:textId="67438D92" w:rsidR="00385008" w:rsidRDefault="00800C7B" w:rsidP="00800C7B">
      <w:pPr>
        <w:rPr>
          <w:b/>
          <w:sz w:val="28"/>
          <w:highlight w:val="yellow"/>
        </w:rPr>
      </w:pPr>
      <w:bookmarkStart w:id="3" w:name="_Toc96544996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  <w:bookmarkEnd w:id="3"/>
    </w:p>
    <w:p w14:paraId="259AF827" w14:textId="7175E6B1" w:rsidR="00A00F0F" w:rsidRDefault="00A00F0F" w:rsidP="00800C7B">
      <w:pPr>
        <w:rPr>
          <w:b/>
          <w:sz w:val="28"/>
          <w:highlight w:val="yellow"/>
        </w:rPr>
      </w:pPr>
      <w:r>
        <w:rPr>
          <w:b/>
          <w:sz w:val="28"/>
          <w:highlight w:val="yellow"/>
        </w:rPr>
        <w:t xml:space="preserve">Document is attached on to </w:t>
      </w:r>
      <w:r w:rsidR="00DB32A1">
        <w:rPr>
          <w:b/>
          <w:sz w:val="28"/>
          <w:highlight w:val="yellow"/>
        </w:rPr>
        <w:t>of 604, 607, 608</w:t>
      </w:r>
    </w:p>
    <w:p w14:paraId="5E752E7A" w14:textId="1C8AC460" w:rsidR="00E55786" w:rsidRPr="00E55786" w:rsidRDefault="00E55786" w:rsidP="00800C7B">
      <w:pPr>
        <w:rPr>
          <w:b/>
          <w:sz w:val="28"/>
          <w:highlight w:val="yellow"/>
        </w:rPr>
      </w:pPr>
    </w:p>
    <w:sectPr w:rsidR="00E55786" w:rsidRPr="00E5578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B2673" w14:textId="77777777" w:rsidR="00172362" w:rsidRDefault="00172362">
      <w:r>
        <w:separator/>
      </w:r>
    </w:p>
  </w:endnote>
  <w:endnote w:type="continuationSeparator" w:id="0">
    <w:p w14:paraId="166603B1" w14:textId="77777777" w:rsidR="00172362" w:rsidRDefault="00172362">
      <w:r>
        <w:continuationSeparator/>
      </w:r>
    </w:p>
  </w:endnote>
  <w:endnote w:type="continuationNotice" w:id="1">
    <w:p w14:paraId="7168AED8" w14:textId="77777777" w:rsidR="00172362" w:rsidRDefault="001723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A5025" w14:textId="77777777" w:rsidR="00172362" w:rsidRDefault="00172362">
      <w:r>
        <w:separator/>
      </w:r>
    </w:p>
  </w:footnote>
  <w:footnote w:type="continuationSeparator" w:id="0">
    <w:p w14:paraId="2F635F1A" w14:textId="77777777" w:rsidR="00172362" w:rsidRDefault="00172362">
      <w:r>
        <w:continuationSeparator/>
      </w:r>
    </w:p>
  </w:footnote>
  <w:footnote w:type="continuationNotice" w:id="1">
    <w:p w14:paraId="5C8DC046" w14:textId="77777777" w:rsidR="00172362" w:rsidRDefault="001723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BC0A55"/>
    <w:multiLevelType w:val="hybridMultilevel"/>
    <w:tmpl w:val="A928DD84"/>
    <w:lvl w:ilvl="0" w:tplc="6902E8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8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1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5"/>
  </w:num>
  <w:num w:numId="3">
    <w:abstractNumId w:val="19"/>
  </w:num>
  <w:num w:numId="4">
    <w:abstractNumId w:val="55"/>
  </w:num>
  <w:num w:numId="5">
    <w:abstractNumId w:val="6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1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70"/>
  </w:num>
  <w:num w:numId="14">
    <w:abstractNumId w:val="37"/>
  </w:num>
  <w:num w:numId="15">
    <w:abstractNumId w:val="67"/>
  </w:num>
  <w:num w:numId="16">
    <w:abstractNumId w:val="36"/>
  </w:num>
  <w:num w:numId="17">
    <w:abstractNumId w:val="23"/>
  </w:num>
  <w:num w:numId="18">
    <w:abstractNumId w:val="14"/>
  </w:num>
  <w:num w:numId="19">
    <w:abstractNumId w:val="46"/>
  </w:num>
  <w:num w:numId="20">
    <w:abstractNumId w:val="11"/>
  </w:num>
  <w:num w:numId="21">
    <w:abstractNumId w:val="49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60"/>
  </w:num>
  <w:num w:numId="30">
    <w:abstractNumId w:val="41"/>
  </w:num>
  <w:num w:numId="31">
    <w:abstractNumId w:val="6"/>
  </w:num>
  <w:num w:numId="32">
    <w:abstractNumId w:val="62"/>
  </w:num>
  <w:num w:numId="33">
    <w:abstractNumId w:val="32"/>
  </w:num>
  <w:num w:numId="34">
    <w:abstractNumId w:val="0"/>
  </w:num>
  <w:num w:numId="35">
    <w:abstractNumId w:val="53"/>
  </w:num>
  <w:num w:numId="36">
    <w:abstractNumId w:val="29"/>
  </w:num>
  <w:num w:numId="37">
    <w:abstractNumId w:val="54"/>
  </w:num>
  <w:num w:numId="38">
    <w:abstractNumId w:val="5"/>
  </w:num>
  <w:num w:numId="39">
    <w:abstractNumId w:val="44"/>
  </w:num>
  <w:num w:numId="40">
    <w:abstractNumId w:val="40"/>
  </w:num>
  <w:num w:numId="41">
    <w:abstractNumId w:val="22"/>
  </w:num>
  <w:num w:numId="42">
    <w:abstractNumId w:val="27"/>
  </w:num>
  <w:num w:numId="43">
    <w:abstractNumId w:val="20"/>
  </w:num>
  <w:num w:numId="44">
    <w:abstractNumId w:val="56"/>
  </w:num>
  <w:num w:numId="45">
    <w:abstractNumId w:val="71"/>
  </w:num>
  <w:num w:numId="46">
    <w:abstractNumId w:val="26"/>
  </w:num>
  <w:num w:numId="47">
    <w:abstractNumId w:val="4"/>
  </w:num>
  <w:num w:numId="48">
    <w:abstractNumId w:val="48"/>
  </w:num>
  <w:num w:numId="49">
    <w:abstractNumId w:val="13"/>
  </w:num>
  <w:num w:numId="50">
    <w:abstractNumId w:val="15"/>
  </w:num>
  <w:num w:numId="51">
    <w:abstractNumId w:val="57"/>
  </w:num>
  <w:num w:numId="52">
    <w:abstractNumId w:val="31"/>
  </w:num>
  <w:num w:numId="53">
    <w:abstractNumId w:val="47"/>
  </w:num>
  <w:num w:numId="54">
    <w:abstractNumId w:val="50"/>
  </w:num>
  <w:num w:numId="55">
    <w:abstractNumId w:val="43"/>
  </w:num>
  <w:num w:numId="56">
    <w:abstractNumId w:val="35"/>
  </w:num>
  <w:num w:numId="57">
    <w:abstractNumId w:val="28"/>
  </w:num>
  <w:num w:numId="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63"/>
  </w:num>
  <w:num w:numId="66">
    <w:abstractNumId w:val="30"/>
  </w:num>
  <w:num w:numId="67">
    <w:abstractNumId w:val="52"/>
  </w:num>
  <w:num w:numId="68">
    <w:abstractNumId w:val="59"/>
  </w:num>
  <w:num w:numId="69">
    <w:abstractNumId w:val="1"/>
  </w:num>
  <w:num w:numId="70">
    <w:abstractNumId w:val="69"/>
  </w:num>
  <w:num w:numId="71">
    <w:abstractNumId w:val="64"/>
  </w:num>
  <w:num w:numId="72">
    <w:abstractNumId w:val="38"/>
  </w:num>
  <w:num w:numId="73">
    <w:abstractNumId w:val="58"/>
  </w:num>
  <w:num w:numId="74">
    <w:abstractNumId w:val="45"/>
  </w:num>
  <w:num w:numId="75">
    <w:abstractNumId w:val="68"/>
  </w:num>
  <w:num w:numId="76">
    <w:abstractNumId w:val="61"/>
  </w:num>
  <w:num w:numId="77">
    <w:abstractNumId w:val="12"/>
  </w:num>
  <w:num w:numId="78">
    <w:abstractNumId w:val="27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30C1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6FA"/>
    <w:rsid w:val="000B576F"/>
    <w:rsid w:val="000B7FED"/>
    <w:rsid w:val="000C038A"/>
    <w:rsid w:val="000C54EF"/>
    <w:rsid w:val="000C62C1"/>
    <w:rsid w:val="000C6460"/>
    <w:rsid w:val="000C6598"/>
    <w:rsid w:val="000C65C4"/>
    <w:rsid w:val="000C670E"/>
    <w:rsid w:val="000D0676"/>
    <w:rsid w:val="000D1327"/>
    <w:rsid w:val="000D1804"/>
    <w:rsid w:val="000D20B9"/>
    <w:rsid w:val="000D21F7"/>
    <w:rsid w:val="000D3300"/>
    <w:rsid w:val="000D382A"/>
    <w:rsid w:val="000D5B12"/>
    <w:rsid w:val="000D708C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0851"/>
    <w:rsid w:val="001112F1"/>
    <w:rsid w:val="00113B4D"/>
    <w:rsid w:val="00114026"/>
    <w:rsid w:val="0011726F"/>
    <w:rsid w:val="00120EB4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67ABA"/>
    <w:rsid w:val="00172362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A2A"/>
    <w:rsid w:val="001F50AC"/>
    <w:rsid w:val="001F66B7"/>
    <w:rsid w:val="001F7F14"/>
    <w:rsid w:val="00200087"/>
    <w:rsid w:val="00206C2D"/>
    <w:rsid w:val="00206D88"/>
    <w:rsid w:val="00207071"/>
    <w:rsid w:val="00216434"/>
    <w:rsid w:val="002177A9"/>
    <w:rsid w:val="0022002C"/>
    <w:rsid w:val="00221355"/>
    <w:rsid w:val="0022440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078B"/>
    <w:rsid w:val="0038158C"/>
    <w:rsid w:val="00381BCC"/>
    <w:rsid w:val="00385008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A7087"/>
    <w:rsid w:val="003B17F9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33D6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211B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348B"/>
    <w:rsid w:val="005544D6"/>
    <w:rsid w:val="00557924"/>
    <w:rsid w:val="00567DB0"/>
    <w:rsid w:val="00573109"/>
    <w:rsid w:val="005736B9"/>
    <w:rsid w:val="005743C2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B163E"/>
    <w:rsid w:val="005B46C4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6712"/>
    <w:rsid w:val="005C7D2C"/>
    <w:rsid w:val="005D3264"/>
    <w:rsid w:val="005D430B"/>
    <w:rsid w:val="005D74B5"/>
    <w:rsid w:val="005D7645"/>
    <w:rsid w:val="005E2C44"/>
    <w:rsid w:val="005E30B6"/>
    <w:rsid w:val="005E4225"/>
    <w:rsid w:val="005E52E9"/>
    <w:rsid w:val="005E5E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0E7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0401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6F53"/>
    <w:rsid w:val="006B7215"/>
    <w:rsid w:val="006C288E"/>
    <w:rsid w:val="006C2AF9"/>
    <w:rsid w:val="006C7743"/>
    <w:rsid w:val="006D05C7"/>
    <w:rsid w:val="006D1652"/>
    <w:rsid w:val="006D1E69"/>
    <w:rsid w:val="006D4F9D"/>
    <w:rsid w:val="006D562C"/>
    <w:rsid w:val="006D71DA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45308"/>
    <w:rsid w:val="007506DE"/>
    <w:rsid w:val="007513FC"/>
    <w:rsid w:val="0075199C"/>
    <w:rsid w:val="00755067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0E2"/>
    <w:rsid w:val="007F7259"/>
    <w:rsid w:val="007F7A71"/>
    <w:rsid w:val="00800C7B"/>
    <w:rsid w:val="0080173C"/>
    <w:rsid w:val="008040A8"/>
    <w:rsid w:val="00804E33"/>
    <w:rsid w:val="00805D7C"/>
    <w:rsid w:val="00806522"/>
    <w:rsid w:val="008116EE"/>
    <w:rsid w:val="0081173C"/>
    <w:rsid w:val="0081192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A90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1E3D"/>
    <w:rsid w:val="00874CD5"/>
    <w:rsid w:val="00881178"/>
    <w:rsid w:val="0088243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38F0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1A11"/>
    <w:rsid w:val="009225D0"/>
    <w:rsid w:val="009276F6"/>
    <w:rsid w:val="009346DF"/>
    <w:rsid w:val="00937606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6C28"/>
    <w:rsid w:val="00967E2D"/>
    <w:rsid w:val="0097234C"/>
    <w:rsid w:val="00974620"/>
    <w:rsid w:val="00974F64"/>
    <w:rsid w:val="009770AC"/>
    <w:rsid w:val="009770BA"/>
    <w:rsid w:val="009777D9"/>
    <w:rsid w:val="00981444"/>
    <w:rsid w:val="00982C93"/>
    <w:rsid w:val="00983835"/>
    <w:rsid w:val="00985AE4"/>
    <w:rsid w:val="00986F81"/>
    <w:rsid w:val="00986F92"/>
    <w:rsid w:val="00991B88"/>
    <w:rsid w:val="0099221A"/>
    <w:rsid w:val="00994569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0F0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290A"/>
    <w:rsid w:val="00A3303D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034A"/>
    <w:rsid w:val="00A61372"/>
    <w:rsid w:val="00A62CEA"/>
    <w:rsid w:val="00A7016F"/>
    <w:rsid w:val="00A70AD1"/>
    <w:rsid w:val="00A7100D"/>
    <w:rsid w:val="00A71FE7"/>
    <w:rsid w:val="00A739DA"/>
    <w:rsid w:val="00A7580D"/>
    <w:rsid w:val="00A75E51"/>
    <w:rsid w:val="00A7671C"/>
    <w:rsid w:val="00A77A6E"/>
    <w:rsid w:val="00A77C5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5B5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2C6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DDB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14E0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2699"/>
    <w:rsid w:val="00D75430"/>
    <w:rsid w:val="00D764F3"/>
    <w:rsid w:val="00D76F0D"/>
    <w:rsid w:val="00D80F8C"/>
    <w:rsid w:val="00D83946"/>
    <w:rsid w:val="00D862B6"/>
    <w:rsid w:val="00D868AC"/>
    <w:rsid w:val="00DA1CED"/>
    <w:rsid w:val="00DA2793"/>
    <w:rsid w:val="00DA3D49"/>
    <w:rsid w:val="00DA5438"/>
    <w:rsid w:val="00DB219C"/>
    <w:rsid w:val="00DB2320"/>
    <w:rsid w:val="00DB32A1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3B5C"/>
    <w:rsid w:val="00E05221"/>
    <w:rsid w:val="00E0572D"/>
    <w:rsid w:val="00E065BB"/>
    <w:rsid w:val="00E10401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2D66"/>
    <w:rsid w:val="00E44A96"/>
    <w:rsid w:val="00E46583"/>
    <w:rsid w:val="00E47424"/>
    <w:rsid w:val="00E50A96"/>
    <w:rsid w:val="00E51E62"/>
    <w:rsid w:val="00E51F5F"/>
    <w:rsid w:val="00E5390A"/>
    <w:rsid w:val="00E54872"/>
    <w:rsid w:val="00E55786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4A42"/>
    <w:rsid w:val="00E856A5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3AE4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EF77F7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2BFF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19"/>
    <w:rsid w:val="00FA643B"/>
    <w:rsid w:val="00FA7D63"/>
    <w:rsid w:val="00FA7FF5"/>
    <w:rsid w:val="00FB2F56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871E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279</Words>
  <Characters>1675</Characters>
  <Application>Microsoft Office Word</Application>
  <DocSecurity>0</DocSecurity>
  <Lines>209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1866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7</cp:revision>
  <cp:lastPrinted>1900-01-01T08:00:00Z</cp:lastPrinted>
  <dcterms:created xsi:type="dcterms:W3CDTF">2022-05-06T09:56:00Z</dcterms:created>
  <dcterms:modified xsi:type="dcterms:W3CDTF">2022-05-06T10:07:00Z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