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5B4D622"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8E1FF7">
        <w:rPr>
          <w:b/>
          <w:noProof/>
          <w:sz w:val="24"/>
          <w:lang w:val="de-DE"/>
        </w:rPr>
        <w:t>9</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8E1FF7">
        <w:rPr>
          <w:b/>
          <w:noProof/>
          <w:sz w:val="24"/>
          <w:lang w:val="de-DE"/>
        </w:rPr>
        <w:t>590</w:t>
      </w:r>
    </w:p>
    <w:p w14:paraId="52D4CE2D" w14:textId="5CF671BB"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8E1FF7">
        <w:rPr>
          <w:b/>
          <w:noProof/>
          <w:sz w:val="24"/>
        </w:rPr>
        <w:t>11</w:t>
      </w:r>
      <w:r w:rsidRPr="00544256">
        <w:rPr>
          <w:b/>
          <w:noProof/>
          <w:sz w:val="24"/>
        </w:rPr>
        <w:t xml:space="preserve">th – </w:t>
      </w:r>
      <w:r w:rsidR="008E1FF7">
        <w:rPr>
          <w:b/>
          <w:noProof/>
          <w:sz w:val="24"/>
        </w:rPr>
        <w:t>20</w:t>
      </w:r>
      <w:r w:rsidR="007937CC">
        <w:rPr>
          <w:b/>
          <w:noProof/>
          <w:sz w:val="24"/>
        </w:rPr>
        <w:t>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3943CD1"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w:t>
            </w:r>
            <w:r w:rsidR="00E77DA4">
              <w:rPr>
                <w:b/>
                <w:noProof/>
                <w:sz w:val="28"/>
              </w:rPr>
              <w:t>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1F2412B"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E74D94">
              <w:rPr>
                <w:b/>
                <w:bCs/>
                <w:noProof/>
                <w:sz w:val="28"/>
              </w:rPr>
              <w:t>9</w:t>
            </w:r>
            <w:r>
              <w:rPr>
                <w:b/>
                <w:bCs/>
                <w:noProof/>
                <w:sz w:val="28"/>
              </w:rPr>
              <w:t>.</w:t>
            </w:r>
            <w:r w:rsidR="00E74D94">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EACCC3D" w:rsidR="001E41F3" w:rsidRPr="004F2C53" w:rsidRDefault="00E74D94">
            <w:pPr>
              <w:pStyle w:val="CRCoverPage"/>
              <w:spacing w:after="0"/>
              <w:ind w:left="100"/>
              <w:rPr>
                <w:b/>
                <w:bCs/>
                <w:noProof/>
              </w:rPr>
            </w:pPr>
            <w:r w:rsidRPr="00E74D94">
              <w:rPr>
                <w:b/>
                <w:bCs/>
              </w:rPr>
              <w:t xml:space="preserve">[5MBP3] User Service Extensions for 5GMS via </w:t>
            </w:r>
            <w:proofErr w:type="spellStart"/>
            <w:r w:rsidRPr="00E74D9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E42A2">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3C38BB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76B9371" w:rsidR="001E41F3" w:rsidRDefault="0036668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045415" w:rsidR="001E41F3" w:rsidRDefault="0036668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21A7109" w:rsidR="001E41F3" w:rsidRDefault="00366687">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23F174B"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BB2119" w14:textId="0C135696" w:rsidR="00B32127" w:rsidRPr="007A2CF4" w:rsidRDefault="00C00EBE" w:rsidP="008052DE">
      <w:r>
        <w:t>Changes are attached</w:t>
      </w:r>
    </w:p>
    <w:sectPr w:rsidR="00B32127" w:rsidRPr="007A2C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4F67" w14:textId="77777777" w:rsidR="00BE42A2" w:rsidRDefault="00BE42A2">
      <w:r>
        <w:separator/>
      </w:r>
    </w:p>
  </w:endnote>
  <w:endnote w:type="continuationSeparator" w:id="0">
    <w:p w14:paraId="05AD1DA6" w14:textId="77777777" w:rsidR="00BE42A2" w:rsidRDefault="00BE42A2">
      <w:r>
        <w:continuationSeparator/>
      </w:r>
    </w:p>
  </w:endnote>
  <w:endnote w:type="continuationNotice" w:id="1">
    <w:p w14:paraId="707C8765" w14:textId="77777777" w:rsidR="00BE42A2" w:rsidRDefault="00BE4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D33D" w14:textId="77777777" w:rsidR="00BE42A2" w:rsidRDefault="00BE42A2">
      <w:r>
        <w:separator/>
      </w:r>
    </w:p>
  </w:footnote>
  <w:footnote w:type="continuationSeparator" w:id="0">
    <w:p w14:paraId="5457B35C" w14:textId="77777777" w:rsidR="00BE42A2" w:rsidRDefault="00BE42A2">
      <w:r>
        <w:continuationSeparator/>
      </w:r>
    </w:p>
  </w:footnote>
  <w:footnote w:type="continuationNotice" w:id="1">
    <w:p w14:paraId="6C8E42CB" w14:textId="77777777" w:rsidR="00BE42A2" w:rsidRDefault="00BE4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66687"/>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1FF7"/>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42A2"/>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495D"/>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4D94"/>
    <w:rsid w:val="00E767EB"/>
    <w:rsid w:val="00E76DF1"/>
    <w:rsid w:val="00E77DA4"/>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2</Pages>
  <Words>267</Words>
  <Characters>1522</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2022-05-05T21:04:00Z</dcterms:created>
  <dcterms:modified xsi:type="dcterms:W3CDTF">2022-05-05T21:04:00Z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