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110EEEEC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5E4225" w:rsidRPr="00492D48">
        <w:rPr>
          <w:b/>
          <w:noProof/>
          <w:sz w:val="24"/>
          <w:lang w:val="de-DE"/>
        </w:rPr>
        <w:t>8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492D48">
        <w:rPr>
          <w:b/>
          <w:noProof/>
          <w:sz w:val="24"/>
          <w:lang w:val="de-DE"/>
        </w:rPr>
        <w:t>36</w:t>
      </w:r>
      <w:r w:rsidR="00966C28">
        <w:rPr>
          <w:b/>
          <w:noProof/>
          <w:sz w:val="24"/>
          <w:lang w:val="de-DE"/>
        </w:rPr>
        <w:t>9</w:t>
      </w:r>
    </w:p>
    <w:bookmarkEnd w:id="0"/>
    <w:p w14:paraId="52D4CE2D" w14:textId="4CF8F00D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492D48">
        <w:rPr>
          <w:b/>
          <w:noProof/>
          <w:sz w:val="24"/>
        </w:rPr>
        <w:t>6</w:t>
      </w:r>
      <w:r w:rsidRPr="00527FA8">
        <w:rPr>
          <w:b/>
          <w:noProof/>
          <w:sz w:val="24"/>
        </w:rPr>
        <w:t xml:space="preserve">th – </w:t>
      </w:r>
      <w:r w:rsidR="00492D48">
        <w:rPr>
          <w:b/>
          <w:noProof/>
          <w:sz w:val="24"/>
        </w:rPr>
        <w:t>14th</w:t>
      </w:r>
      <w:r w:rsidRPr="00527FA8">
        <w:rPr>
          <w:b/>
          <w:noProof/>
          <w:sz w:val="24"/>
        </w:rPr>
        <w:t xml:space="preserve"> </w:t>
      </w:r>
      <w:r w:rsidR="00E03B5C">
        <w:rPr>
          <w:b/>
          <w:noProof/>
          <w:sz w:val="24"/>
        </w:rPr>
        <w:t>April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1D4026EA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EB27C6">
              <w:rPr>
                <w:b/>
                <w:bCs/>
                <w:noProof/>
                <w:sz w:val="28"/>
              </w:rPr>
              <w:t>5.</w:t>
            </w:r>
            <w:r w:rsidR="005E4225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6BA972A2" w:rsidR="001E41F3" w:rsidRPr="004F2C53" w:rsidRDefault="008757C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757CC">
              <w:rPr>
                <w:b/>
                <w:bCs/>
              </w:rPr>
              <w:t>[FS_5G_Video] Verification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D2A932F" w:rsidR="001E41F3" w:rsidRDefault="00E33B41">
            <w:pPr>
              <w:pStyle w:val="CRCoverPage"/>
              <w:spacing w:after="0"/>
              <w:ind w:left="100"/>
              <w:rPr>
                <w:noProof/>
              </w:rPr>
            </w:pPr>
            <w:r>
              <w:t>31</w:t>
            </w:r>
            <w:r w:rsidR="00174E98">
              <w:t>/</w:t>
            </w:r>
            <w:r w:rsidR="006C7743">
              <w:t>0</w:t>
            </w:r>
            <w:r w:rsidR="005113B0">
              <w:t>3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A329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1FEDE272" w:rsidR="00745308" w:rsidRPr="00BE417F" w:rsidRDefault="00466A55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Provides EVC verification</w:t>
            </w:r>
            <w:r w:rsidR="00457AB6">
              <w:rPr>
                <w:lang w:val="en-US"/>
              </w:rPr>
              <w:t xml:space="preserve"> status including reconstruction now.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18EB8088" w:rsidR="001F3A2A" w:rsidRPr="00074D48" w:rsidRDefault="001F3A2A" w:rsidP="00074D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A6670" w14:textId="77777777" w:rsidR="00A85B53" w:rsidRDefault="00A85B53" w:rsidP="00A85B53">
            <w:pPr>
              <w:rPr>
                <w:b/>
                <w:bCs/>
              </w:rPr>
            </w:pPr>
            <w:r>
              <w:rPr>
                <w:b/>
                <w:bCs/>
              </w:rPr>
              <w:t>All reconstruction md5 are matching</w:t>
            </w:r>
          </w:p>
          <w:p w14:paraId="76989A58" w14:textId="77777777" w:rsidR="00A85B53" w:rsidRDefault="00A85B53" w:rsidP="00A85B53"/>
          <w:p w14:paraId="576622FF" w14:textId="77777777" w:rsidR="00A85B53" w:rsidRDefault="00A85B53" w:rsidP="00A85B53">
            <w:pPr>
              <w:rPr>
                <w:b/>
                <w:bCs/>
              </w:rPr>
            </w:pPr>
            <w:r>
              <w:rPr>
                <w:b/>
                <w:bCs/>
              </w:rPr>
              <w:t>S1-ETM-01</w:t>
            </w:r>
          </w:p>
          <w:p w14:paraId="04596263" w14:textId="77777777" w:rsidR="00A85B53" w:rsidRDefault="00A85B53" w:rsidP="00A85B53">
            <w:r>
              <w:t>All SDR metrics are matching</w:t>
            </w:r>
          </w:p>
          <w:p w14:paraId="742029F5" w14:textId="77777777" w:rsidR="00A85B53" w:rsidRDefault="00A85B53" w:rsidP="00A85B53"/>
          <w:p w14:paraId="10F68C79" w14:textId="77777777" w:rsidR="00A85B53" w:rsidRDefault="00A85B53" w:rsidP="00A85B53">
            <w:pPr>
              <w:rPr>
                <w:b/>
                <w:bCs/>
              </w:rPr>
            </w:pPr>
            <w:r>
              <w:rPr>
                <w:b/>
                <w:bCs/>
              </w:rPr>
              <w:t>S3-ETM-*</w:t>
            </w:r>
          </w:p>
          <w:p w14:paraId="5D77CA28" w14:textId="77777777" w:rsidR="00A85B53" w:rsidRDefault="00A85B53" w:rsidP="00A85B53">
            <w:r>
              <w:t>All metrics are matching</w:t>
            </w:r>
          </w:p>
          <w:p w14:paraId="57935651" w14:textId="77777777" w:rsidR="00A85B53" w:rsidRDefault="00A85B53" w:rsidP="00A85B53"/>
          <w:p w14:paraId="4A634FF2" w14:textId="77777777" w:rsidR="00A85B53" w:rsidRDefault="00A85B53" w:rsidP="00A85B53">
            <w:pPr>
              <w:rPr>
                <w:b/>
                <w:bCs/>
              </w:rPr>
            </w:pPr>
            <w:r>
              <w:rPr>
                <w:b/>
                <w:bCs/>
              </w:rPr>
              <w:t>S5-ETM-*</w:t>
            </w:r>
          </w:p>
          <w:p w14:paraId="288AC103" w14:textId="77777777" w:rsidR="0038078B" w:rsidRDefault="00A85B53" w:rsidP="00B442C6">
            <w:r>
              <w:lastRenderedPageBreak/>
              <w:t>All metrics are matching</w:t>
            </w:r>
          </w:p>
          <w:p w14:paraId="2F6EF260" w14:textId="0D708BF9" w:rsidR="00A85B53" w:rsidRPr="00B44FAD" w:rsidRDefault="00A85B53" w:rsidP="00B442C6"/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3803B" w14:textId="1C61B4FD" w:rsidR="00800C7B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bookmarkEnd w:id="3"/>
    <w:p w14:paraId="6B690D5F" w14:textId="02D46F05" w:rsidR="00385008" w:rsidRDefault="00385008" w:rsidP="00800C7B">
      <w:pPr>
        <w:rPr>
          <w:b/>
          <w:sz w:val="28"/>
          <w:highlight w:val="yellow"/>
        </w:rPr>
      </w:pPr>
    </w:p>
    <w:sectPr w:rsidR="0038500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FE057" w14:textId="77777777" w:rsidR="00A3290A" w:rsidRDefault="00A3290A">
      <w:r>
        <w:separator/>
      </w:r>
    </w:p>
  </w:endnote>
  <w:endnote w:type="continuationSeparator" w:id="0">
    <w:p w14:paraId="52B250E1" w14:textId="77777777" w:rsidR="00A3290A" w:rsidRDefault="00A3290A">
      <w:r>
        <w:continuationSeparator/>
      </w:r>
    </w:p>
  </w:endnote>
  <w:endnote w:type="continuationNotice" w:id="1">
    <w:p w14:paraId="26D2A5E1" w14:textId="77777777" w:rsidR="00A3290A" w:rsidRDefault="00A329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6C035" w14:textId="77777777" w:rsidR="00A3290A" w:rsidRDefault="00A3290A">
      <w:r>
        <w:separator/>
      </w:r>
    </w:p>
  </w:footnote>
  <w:footnote w:type="continuationSeparator" w:id="0">
    <w:p w14:paraId="30F5B484" w14:textId="77777777" w:rsidR="00A3290A" w:rsidRDefault="00A3290A">
      <w:r>
        <w:continuationSeparator/>
      </w:r>
    </w:p>
  </w:footnote>
  <w:footnote w:type="continuationNotice" w:id="1">
    <w:p w14:paraId="6C47C1A1" w14:textId="77777777" w:rsidR="00A3290A" w:rsidRDefault="00A329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7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4"/>
  </w:num>
  <w:num w:numId="3">
    <w:abstractNumId w:val="19"/>
  </w:num>
  <w:num w:numId="4">
    <w:abstractNumId w:val="55"/>
  </w:num>
  <w:num w:numId="5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1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9"/>
  </w:num>
  <w:num w:numId="14">
    <w:abstractNumId w:val="37"/>
  </w:num>
  <w:num w:numId="15">
    <w:abstractNumId w:val="66"/>
  </w:num>
  <w:num w:numId="16">
    <w:abstractNumId w:val="36"/>
  </w:num>
  <w:num w:numId="17">
    <w:abstractNumId w:val="23"/>
  </w:num>
  <w:num w:numId="18">
    <w:abstractNumId w:val="14"/>
  </w:num>
  <w:num w:numId="19">
    <w:abstractNumId w:val="46"/>
  </w:num>
  <w:num w:numId="20">
    <w:abstractNumId w:val="11"/>
  </w:num>
  <w:num w:numId="21">
    <w:abstractNumId w:val="49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60"/>
  </w:num>
  <w:num w:numId="30">
    <w:abstractNumId w:val="41"/>
  </w:num>
  <w:num w:numId="31">
    <w:abstractNumId w:val="6"/>
  </w:num>
  <w:num w:numId="32">
    <w:abstractNumId w:val="61"/>
  </w:num>
  <w:num w:numId="33">
    <w:abstractNumId w:val="32"/>
  </w:num>
  <w:num w:numId="34">
    <w:abstractNumId w:val="0"/>
  </w:num>
  <w:num w:numId="35">
    <w:abstractNumId w:val="53"/>
  </w:num>
  <w:num w:numId="36">
    <w:abstractNumId w:val="29"/>
  </w:num>
  <w:num w:numId="37">
    <w:abstractNumId w:val="54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6"/>
  </w:num>
  <w:num w:numId="45">
    <w:abstractNumId w:val="70"/>
  </w:num>
  <w:num w:numId="46">
    <w:abstractNumId w:val="26"/>
  </w:num>
  <w:num w:numId="47">
    <w:abstractNumId w:val="4"/>
  </w:num>
  <w:num w:numId="48">
    <w:abstractNumId w:val="48"/>
  </w:num>
  <w:num w:numId="49">
    <w:abstractNumId w:val="13"/>
  </w:num>
  <w:num w:numId="50">
    <w:abstractNumId w:val="15"/>
  </w:num>
  <w:num w:numId="51">
    <w:abstractNumId w:val="57"/>
  </w:num>
  <w:num w:numId="52">
    <w:abstractNumId w:val="31"/>
  </w:num>
  <w:num w:numId="53">
    <w:abstractNumId w:val="47"/>
  </w:num>
  <w:num w:numId="54">
    <w:abstractNumId w:val="50"/>
  </w:num>
  <w:num w:numId="55">
    <w:abstractNumId w:val="43"/>
  </w:num>
  <w:num w:numId="56">
    <w:abstractNumId w:val="35"/>
  </w:num>
  <w:num w:numId="57">
    <w:abstractNumId w:val="28"/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2"/>
  </w:num>
  <w:num w:numId="66">
    <w:abstractNumId w:val="30"/>
  </w:num>
  <w:num w:numId="67">
    <w:abstractNumId w:val="52"/>
  </w:num>
  <w:num w:numId="68">
    <w:abstractNumId w:val="59"/>
  </w:num>
  <w:num w:numId="69">
    <w:abstractNumId w:val="1"/>
  </w:num>
  <w:num w:numId="70">
    <w:abstractNumId w:val="68"/>
  </w:num>
  <w:num w:numId="71">
    <w:abstractNumId w:val="63"/>
  </w:num>
  <w:num w:numId="72">
    <w:abstractNumId w:val="38"/>
  </w:num>
  <w:num w:numId="73">
    <w:abstractNumId w:val="58"/>
  </w:num>
  <w:num w:numId="74">
    <w:abstractNumId w:val="45"/>
  </w:num>
  <w:num w:numId="75">
    <w:abstractNumId w:val="6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54EF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1561F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6434"/>
    <w:rsid w:val="002177A9"/>
    <w:rsid w:val="0022002C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57AB6"/>
    <w:rsid w:val="004600C6"/>
    <w:rsid w:val="004620DB"/>
    <w:rsid w:val="0046487F"/>
    <w:rsid w:val="00466A55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29F4"/>
    <w:rsid w:val="006A3BD2"/>
    <w:rsid w:val="006A6830"/>
    <w:rsid w:val="006B082B"/>
    <w:rsid w:val="006B1401"/>
    <w:rsid w:val="006B1A6A"/>
    <w:rsid w:val="006B46FB"/>
    <w:rsid w:val="006B7215"/>
    <w:rsid w:val="006C288E"/>
    <w:rsid w:val="006C2AF9"/>
    <w:rsid w:val="006C77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757CC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6C28"/>
    <w:rsid w:val="00967E2D"/>
    <w:rsid w:val="0097234C"/>
    <w:rsid w:val="00974620"/>
    <w:rsid w:val="00974F64"/>
    <w:rsid w:val="009770BA"/>
    <w:rsid w:val="009777D9"/>
    <w:rsid w:val="00981444"/>
    <w:rsid w:val="00982C93"/>
    <w:rsid w:val="00985AE4"/>
    <w:rsid w:val="00986F81"/>
    <w:rsid w:val="00991B88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5B53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8AC"/>
    <w:rsid w:val="00D87E7C"/>
    <w:rsid w:val="00DA1CED"/>
    <w:rsid w:val="00DA2793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3B5C"/>
    <w:rsid w:val="00E0572D"/>
    <w:rsid w:val="00E065BB"/>
    <w:rsid w:val="00E10401"/>
    <w:rsid w:val="00E11A97"/>
    <w:rsid w:val="00E13561"/>
    <w:rsid w:val="00E13F3D"/>
    <w:rsid w:val="00E16997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27D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221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1884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9</cp:revision>
  <cp:lastPrinted>1900-01-01T08:00:00Z</cp:lastPrinted>
  <dcterms:created xsi:type="dcterms:W3CDTF">2022-03-31T20:32:00Z</dcterms:created>
  <dcterms:modified xsi:type="dcterms:W3CDTF">2022-03-31T20:36:00Z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