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42370E82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7C16E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924D0B" w:rsidRPr="00924D0B">
        <w:rPr>
          <w:b/>
          <w:bCs/>
          <w:sz w:val="24"/>
          <w:szCs w:val="24"/>
        </w:rPr>
        <w:t>S4-2</w:t>
      </w:r>
      <w:r w:rsidR="007C16E6">
        <w:rPr>
          <w:b/>
          <w:bCs/>
          <w:sz w:val="24"/>
          <w:szCs w:val="24"/>
        </w:rPr>
        <w:t>1</w:t>
      </w:r>
      <w:r w:rsidR="00094434">
        <w:rPr>
          <w:b/>
          <w:bCs/>
          <w:sz w:val="24"/>
          <w:szCs w:val="24"/>
        </w:rPr>
        <w:t>14</w:t>
      </w:r>
      <w:r w:rsidR="002201D9">
        <w:rPr>
          <w:b/>
          <w:bCs/>
          <w:sz w:val="24"/>
          <w:szCs w:val="24"/>
        </w:rPr>
        <w:t>80</w:t>
      </w:r>
    </w:p>
    <w:p w14:paraId="7CB45193" w14:textId="12EE53B6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7C16E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7C16E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7C16E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1B4C096" w:rsidR="001E41F3" w:rsidRPr="00410371" w:rsidRDefault="004C654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26.442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A2BF951" w:rsidR="001E41F3" w:rsidRPr="00675D07" w:rsidRDefault="00675D07" w:rsidP="004C6543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7C16E6">
              <w:rPr>
                <w:b/>
                <w:noProof/>
                <w:sz w:val="28"/>
              </w:rPr>
              <w:t>4</w:t>
            </w:r>
            <w:r w:rsidR="002201D9">
              <w:rPr>
                <w:b/>
                <w:noProof/>
                <w:sz w:val="28"/>
              </w:rPr>
              <w:t>8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33A2672" w:rsidR="001E41F3" w:rsidRPr="00410371" w:rsidRDefault="002201D9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16</w:t>
            </w:r>
            <w:r w:rsidR="004C6543">
              <w:rPr>
                <w:b/>
                <w:noProof/>
                <w:sz w:val="28"/>
              </w:rPr>
              <w:t>.3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0679FC0" w:rsidR="00F25D98" w:rsidRDefault="001F32AC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480AFBA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Fixed-Point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10553BB2" w:rsidR="00675D07" w:rsidRDefault="00675D07" w:rsidP="00675D07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713727">
              <w:rPr>
                <w:lang w:val="en-US" w:eastAsia="zh-CN"/>
              </w:rPr>
              <w:t>Fraunhofer</w:t>
            </w:r>
            <w:proofErr w:type="spellEnd"/>
            <w:r w:rsidRPr="00713727">
              <w:rPr>
                <w:lang w:val="en-US" w:eastAsia="zh-CN"/>
              </w:rPr>
              <w:t xml:space="preserve"> IIS,</w:t>
            </w:r>
            <w:r>
              <w:rPr>
                <w:lang w:val="en-US" w:eastAsia="zh-CN"/>
              </w:rPr>
              <w:t xml:space="preserve"> </w:t>
            </w:r>
            <w:r w:rsidR="007C16E6" w:rsidRPr="00C44203">
              <w:rPr>
                <w:color w:val="000000"/>
                <w:lang w:val="en-US"/>
              </w:rPr>
              <w:t>Nokia Corporation,</w:t>
            </w:r>
            <w:r w:rsidR="00924D0B" w:rsidRPr="00C44203"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lang w:val="en-US" w:eastAsia="zh-CN"/>
              </w:rPr>
              <w:t>VoiceAge</w:t>
            </w:r>
            <w:proofErr w:type="spellEnd"/>
            <w:r>
              <w:rPr>
                <w:lang w:val="en-US" w:eastAsia="zh-CN"/>
              </w:rPr>
              <w:t xml:space="preserve">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C1F9DA7" w:rsidR="001E41F3" w:rsidRDefault="00DB7465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03105B8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7C16E6">
              <w:t>11</w:t>
            </w:r>
            <w:r>
              <w:t>-</w:t>
            </w:r>
            <w:r w:rsidR="007C16E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EDF0886" w:rsidR="001E41F3" w:rsidRDefault="0009443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E550CFF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2201D9">
              <w:t>6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A52C77F" w14:textId="2DF891ED" w:rsidR="009555E5" w:rsidRDefault="009555E5" w:rsidP="009555E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248A9C7F" w14:textId="35E6B8BF" w:rsidR="001216FA" w:rsidRDefault="00E6364D" w:rsidP="009555E5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76E80A64" wp14:editId="7C92B05B">
                      <wp:simplePos x="0" y="0"/>
                      <wp:positionH relativeFrom="column">
                        <wp:posOffset>1954544</wp:posOffset>
                      </wp:positionH>
                      <wp:positionV relativeFrom="paragraph">
                        <wp:posOffset>367507</wp:posOffset>
                      </wp:positionV>
                      <wp:extent cx="982080" cy="866520"/>
                      <wp:effectExtent l="76200" t="76200" r="85090" b="86360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982080" cy="8665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type w14:anchorId="3AF17913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51.1pt;margin-top:26.15pt;width:83pt;height:73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">
                      <v:imagedata r:id="rId13" o:title=""/>
                    </v:shape>
                  </w:pict>
                </mc:Fallback>
              </mc:AlternateContent>
            </w:r>
            <w:r w:rsidR="007C16E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7C16E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4287BE7E" wp14:editId="4904D9C5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5268AAA4" w:rsidR="001E41F3" w:rsidRDefault="007C16E6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 w:rsidR="008925B1"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 w:rsidR="008925B1">
              <w:rPr>
                <w:noProof/>
              </w:rPr>
              <w:t>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8925B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36C1440F" w14:textId="13B6EA6E" w:rsidR="001E41F3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E6364D">
              <w:rPr>
                <w:noProof/>
              </w:rPr>
              <w:t>. This affects the bit-exactness of the testsequences at various operation points.</w:t>
            </w:r>
          </w:p>
          <w:p w14:paraId="31C656EC" w14:textId="6CE8F1F9" w:rsidR="008925B1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E6364D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F91240C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F0A2C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DB57643" w14:textId="2C2F2892" w:rsidR="003879BC" w:rsidRPr="003879BC" w:rsidRDefault="003879BC" w:rsidP="003879B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26.442, specifically:</w:t>
            </w:r>
          </w:p>
          <w:p w14:paraId="1A377A1A" w14:textId="548782E5" w:rsidR="00F91567" w:rsidRPr="003879BC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62970F9E" w:rsidR="00F91567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070F53D9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lib_com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disclaimer.c</w:t>
            </w:r>
            <w:proofErr w:type="spellEnd"/>
          </w:p>
          <w:p w14:paraId="72107316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lib_dec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lead_deindexing_fx.c</w:t>
            </w:r>
            <w:proofErr w:type="spellEnd"/>
          </w:p>
          <w:p w14:paraId="583F19C8" w14:textId="7C1C093A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proofErr w:type="gram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</w:t>
            </w:r>
            <w:proofErr w:type="gram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lib_enc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pre_proc_fx.c</w:t>
            </w:r>
            <w:proofErr w:type="spellEnd"/>
          </w:p>
          <w:p w14:paraId="2E8CC96B" w14:textId="5535AEFF" w:rsidR="001E41F3" w:rsidRPr="0043493F" w:rsidRDefault="001E41F3" w:rsidP="008925B1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FF0A2C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43493F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43493F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43493F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CE9799C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26.443</w:t>
            </w:r>
            <w:r w:rsidR="00363D41">
              <w:rPr>
                <w:noProof/>
              </w:rPr>
              <w:t xml:space="preserve"> CR00</w:t>
            </w:r>
            <w:r w:rsidR="008925B1">
              <w:rPr>
                <w:noProof/>
              </w:rPr>
              <w:t>4</w:t>
            </w:r>
            <w:r w:rsidR="002201D9">
              <w:rPr>
                <w:noProof/>
              </w:rPr>
              <w:t>5, TS 26.452 CR0005</w:t>
            </w:r>
            <w:bookmarkStart w:id="1" w:name="_GoBack"/>
            <w:bookmarkEnd w:id="1"/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1089B559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363D41">
              <w:rPr>
                <w:noProof/>
              </w:rPr>
              <w:t>00</w:t>
            </w:r>
            <w:r w:rsidR="008925B1">
              <w:rPr>
                <w:noProof/>
              </w:rPr>
              <w:t>4</w:t>
            </w:r>
            <w:r w:rsidR="002201D9">
              <w:rPr>
                <w:noProof/>
              </w:rPr>
              <w:t>5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B11EFF" w:rsidR="001E41F3" w:rsidRDefault="005A138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15A6815D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--- 26442-g30/c-code/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16:57:45.000000000 +0200</w:t>
      </w:r>
    </w:p>
    <w:p w14:paraId="2FBD886E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+++ 26442-g40/c-code/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16:21:40.188584000 +0100</w:t>
      </w:r>
    </w:p>
    <w:p w14:paraId="1527ADE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@@ -13,7 +13,7 @@</w:t>
      </w:r>
    </w:p>
    <w:p w14:paraId="2E47CE9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</w:t>
      </w:r>
    </w:p>
    <w:p w14:paraId="13CC3B0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, "\n===========================================================================\n");</w:t>
      </w:r>
    </w:p>
    <w:p w14:paraId="1D00AD9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,   " EVS Codec 3GPP TS26.442 August 12, 2021. 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\n");</w:t>
      </w:r>
    </w:p>
    <w:p w14:paraId="3E1163D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    fprintf(fPtr,   " Version 12.14.0 / 13.9.0 / 14.5.0 / 15.3.0 / 16.3.0\n");</w:t>
      </w:r>
    </w:p>
    <w:p w14:paraId="3C2FCFA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    fprintf(fPtr,   " Version 12.15.0 / 13.10.0 / 14.6.0 / 15.4.0 / 16.4.0\n");</w:t>
      </w:r>
    </w:p>
    <w:p w14:paraId="113D00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fprintf(fPtr,   "===========================================================================\n\n\n");</w:t>
      </w:r>
    </w:p>
    <w:p w14:paraId="6C49CE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684CD3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0FC1651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26442-g30/c-code/lib_dec/lead_deindexing_fx.c 26442-g40/c-code/lib_dec/lead_deindexing_fx.c</w:t>
      </w:r>
    </w:p>
    <w:p w14:paraId="094EE57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--- 26442-g30/c-code/lib_dec/lead_deindexing_fx.c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16:57:50.000000000 +0200</w:t>
      </w:r>
    </w:p>
    <w:p w14:paraId="32C6BB9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+++ 26442-g40/c-code/lib_dec/lead_deindexing_fx.c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16:21:39.463618000 +0100</w:t>
      </w:r>
    </w:p>
    <w:p w14:paraId="0D18294A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-189,7 +189,18 @@</w:t>
      </w:r>
    </w:p>
    <w:p w14:paraId="72F4B8A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sub(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k1, 1);</w:t>
      </w:r>
    </w:p>
    <w:p w14:paraId="315C9E0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92872B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FC5214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 == 7)</w:t>
      </w:r>
    </w:p>
    <w:p w14:paraId="389AA25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1F52E5F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FOR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 0;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&lt; 8;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 )</w:t>
      </w:r>
    </w:p>
    <w:p w14:paraId="4A4DAA1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20843C3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( x[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] == 0 )</w:t>
      </w:r>
    </w:p>
    <w:p w14:paraId="0C077C87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{</w:t>
      </w:r>
    </w:p>
    <w:p w14:paraId="1640F96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l = 0;</w:t>
      </w:r>
    </w:p>
    <w:p w14:paraId="55AC73E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3E83BF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}</w:t>
      </w:r>
    </w:p>
    <w:p w14:paraId="0F50552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17DFB9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+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7CE5A28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zero  *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</w:p>
    <w:p w14:paraId="10994CE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IF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 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k1 == 7 ) &amp;&amp; ( l &gt; 0 ) )</w:t>
      </w:r>
    </w:p>
    <w:p w14:paraId="6428A39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0619D2D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7BA784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7A4B3B4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</w:p>
    <w:p w14:paraId="448EC28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16:57:52.000000000 +0200</w:t>
      </w:r>
    </w:p>
    <w:p w14:paraId="33CA83F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16:21:39.985588000 +0100</w:t>
      </w:r>
    </w:p>
    <w:p w14:paraId="7B35BE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-1068,7 +1068,7 @@</w:t>
      </w:r>
    </w:p>
    <w:p w14:paraId="57E396A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1185D4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EBEBB3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66201732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||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7826D58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04DB236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(st-&gt;L_frame_fx,L_FRAME16k) ==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(st-&gt;codec_mode,MODE1) == 0 ) )</w:t>
      </w:r>
    </w:p>
    <w:p w14:paraId="65EA8554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7109CFF7" w14:textId="4F9211C9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1C13DD6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</w:p>
    <w:p w14:paraId="1557EA72" w14:textId="43D981E1" w:rsidR="006A1268" w:rsidRPr="00DB7465" w:rsidRDefault="006A1268" w:rsidP="00DB7465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  <w:sectPr w:rsidR="006A1268" w:rsidRPr="00DB7465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  <w:r>
        <w:rPr>
          <w:b/>
          <w:noProof/>
          <w:sz w:val="28"/>
          <w:szCs w:val="28"/>
          <w:lang w:val="en-US"/>
        </w:rPr>
        <w:t>End code change</w:t>
      </w:r>
      <w:r w:rsidR="00DB7465">
        <w:rPr>
          <w:b/>
          <w:noProof/>
          <w:sz w:val="28"/>
          <w:szCs w:val="28"/>
          <w:lang w:val="en-US"/>
        </w:rPr>
        <w:t xml:space="preserve"> 1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7694E7" w14:textId="77777777" w:rsidR="006714EF" w:rsidRDefault="006714EF">
      <w:r>
        <w:separator/>
      </w:r>
    </w:p>
  </w:endnote>
  <w:endnote w:type="continuationSeparator" w:id="0">
    <w:p w14:paraId="2D673102" w14:textId="77777777" w:rsidR="006714EF" w:rsidRDefault="00671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00000000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C54CA7" w14:textId="77777777" w:rsidR="006714EF" w:rsidRDefault="006714EF">
      <w:r>
        <w:separator/>
      </w:r>
    </w:p>
  </w:footnote>
  <w:footnote w:type="continuationSeparator" w:id="0">
    <w:p w14:paraId="51A2C7D4" w14:textId="77777777" w:rsidR="006714EF" w:rsidRDefault="00671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2B2E"/>
    <w:rsid w:val="00094434"/>
    <w:rsid w:val="000A6394"/>
    <w:rsid w:val="000B7FED"/>
    <w:rsid w:val="000C038A"/>
    <w:rsid w:val="000C6598"/>
    <w:rsid w:val="000D23D5"/>
    <w:rsid w:val="000D44B3"/>
    <w:rsid w:val="001216FA"/>
    <w:rsid w:val="00145D43"/>
    <w:rsid w:val="00192C46"/>
    <w:rsid w:val="001A08B3"/>
    <w:rsid w:val="001A7B60"/>
    <w:rsid w:val="001B52F0"/>
    <w:rsid w:val="001B7A65"/>
    <w:rsid w:val="001E41F3"/>
    <w:rsid w:val="001F32AC"/>
    <w:rsid w:val="002201D9"/>
    <w:rsid w:val="0026004D"/>
    <w:rsid w:val="002640DD"/>
    <w:rsid w:val="00274728"/>
    <w:rsid w:val="00275D12"/>
    <w:rsid w:val="00284FEB"/>
    <w:rsid w:val="002860C4"/>
    <w:rsid w:val="002B5741"/>
    <w:rsid w:val="002E472E"/>
    <w:rsid w:val="00305409"/>
    <w:rsid w:val="003609EF"/>
    <w:rsid w:val="0036231A"/>
    <w:rsid w:val="00363D41"/>
    <w:rsid w:val="00374DD4"/>
    <w:rsid w:val="003879BC"/>
    <w:rsid w:val="003E1A36"/>
    <w:rsid w:val="00410371"/>
    <w:rsid w:val="004242F1"/>
    <w:rsid w:val="0043493F"/>
    <w:rsid w:val="00480F39"/>
    <w:rsid w:val="004B75B7"/>
    <w:rsid w:val="004C6543"/>
    <w:rsid w:val="0051580D"/>
    <w:rsid w:val="00547111"/>
    <w:rsid w:val="00575260"/>
    <w:rsid w:val="00592D74"/>
    <w:rsid w:val="005A1388"/>
    <w:rsid w:val="005D26D5"/>
    <w:rsid w:val="005E1763"/>
    <w:rsid w:val="005E2C44"/>
    <w:rsid w:val="0060744B"/>
    <w:rsid w:val="0061744E"/>
    <w:rsid w:val="00621188"/>
    <w:rsid w:val="006257ED"/>
    <w:rsid w:val="00637EE2"/>
    <w:rsid w:val="00665C47"/>
    <w:rsid w:val="006714EF"/>
    <w:rsid w:val="00675D07"/>
    <w:rsid w:val="00695808"/>
    <w:rsid w:val="006A1268"/>
    <w:rsid w:val="006B46FB"/>
    <w:rsid w:val="006E21FB"/>
    <w:rsid w:val="00792342"/>
    <w:rsid w:val="007977A8"/>
    <w:rsid w:val="007B4827"/>
    <w:rsid w:val="007B512A"/>
    <w:rsid w:val="007C16E6"/>
    <w:rsid w:val="007C2097"/>
    <w:rsid w:val="007D6A07"/>
    <w:rsid w:val="007F7259"/>
    <w:rsid w:val="008040A8"/>
    <w:rsid w:val="008279FA"/>
    <w:rsid w:val="008626E7"/>
    <w:rsid w:val="00870EE7"/>
    <w:rsid w:val="008863B9"/>
    <w:rsid w:val="008925B1"/>
    <w:rsid w:val="008A45A6"/>
    <w:rsid w:val="008B2541"/>
    <w:rsid w:val="008E504E"/>
    <w:rsid w:val="008F3789"/>
    <w:rsid w:val="008F686C"/>
    <w:rsid w:val="009148DE"/>
    <w:rsid w:val="00924D0B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55880"/>
    <w:rsid w:val="00B67B97"/>
    <w:rsid w:val="00B968C8"/>
    <w:rsid w:val="00BA3EC5"/>
    <w:rsid w:val="00BA51D9"/>
    <w:rsid w:val="00BB5DFC"/>
    <w:rsid w:val="00BD279D"/>
    <w:rsid w:val="00BD6BB8"/>
    <w:rsid w:val="00BF2359"/>
    <w:rsid w:val="00C25171"/>
    <w:rsid w:val="00C44203"/>
    <w:rsid w:val="00C66BA2"/>
    <w:rsid w:val="00C95985"/>
    <w:rsid w:val="00CB0063"/>
    <w:rsid w:val="00CC5026"/>
    <w:rsid w:val="00CC68D0"/>
    <w:rsid w:val="00D03F9A"/>
    <w:rsid w:val="00D06D51"/>
    <w:rsid w:val="00D24991"/>
    <w:rsid w:val="00D50255"/>
    <w:rsid w:val="00D66520"/>
    <w:rsid w:val="00DB7465"/>
    <w:rsid w:val="00DE34CF"/>
    <w:rsid w:val="00E13F3D"/>
    <w:rsid w:val="00E34898"/>
    <w:rsid w:val="00E6364D"/>
    <w:rsid w:val="00EB09B7"/>
    <w:rsid w:val="00EB51ED"/>
    <w:rsid w:val="00EB77B1"/>
    <w:rsid w:val="00ED6269"/>
    <w:rsid w:val="00EE7D7C"/>
    <w:rsid w:val="00F25D98"/>
    <w:rsid w:val="00F300FB"/>
    <w:rsid w:val="00F91567"/>
    <w:rsid w:val="00FB6386"/>
    <w:rsid w:val="00FF0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493F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2408 82 24575,'-21'0'0,"2"0"0,3-3 0,0-4 0,3 3 0,-5-8 0,5 11 0,-7-11 0,4 11 0,-3-5 0,3 3 0,-3 3 0,-5-7 0,0 7 0,-5-3 0,1-1 0,-1 4 0,-4-4 0,4 4 0,-8 0 0,7-3 0,-7 2 0,7-2 0,-7 3 0,7 0 0,-2 0 0,-1-3 0,3 2 0,-7-2 0,3 3 0,-4 0 0,4 0 0,-4 0 0,9 0 0,-9 0 0,4 0 0,-4 0 0,5 0 0,-4 3 0,3 1 0,-5 4 0,1 0 0,-1 3 0,-32 13 0,28-6 0,-33 11 0,29-4 0,5-8 0,-8 12 0,16-10 0,-5 9 0,-12 6 0,16-8 0,-27 23 0,27-22 0,-19 19 0,17-18 0,-16 16 0,22-18 0,-22 23 0,25-21 0,-15 15 0,11-11 0,-6 10 0,11-7 0,-4 1 0,0 14 0,7-16 0,-1 15 0,10-15 0,0 5 0,-1 4 0,4-3 0,0 3 0,8-4 0,1 4 0,3-3 0,0 8 0,0-4 0,0 1 0,0 3 0,0-3 0,0 16 0,6-18 0,17 37 0,0-35 0,12 21 0,-2-17 0,-3-7 0,13 5 0,-5-9 0,5 0 0,3-4 0,2 5 0,5-3 0,0 3 0,6-2 0,-4-2 0,9 3 0,-20-12 0,10 3 0,-14-12 0,15 3 0,-4-3 0,4 0 0,-5-4 0,38 7 0,-28-9 0,34 2 0,-48-10 0,26-3 0,-34 0 0,45 0 0,-32 0 0,8 0 0,-1 0 0,-16 0 0,13 0 0,-6-3 0,1-2 0,0-3 0,-1 0 0,-4-4 0,-2 0 0,1-8 0,-5 4 0,5-4 0,-9 2 0,15-5 0,-12 3 0,5-1 0,-11 6 0,-8 2 0,1-1 0,-2 0 0,-3 1 0,-1 0 0,-2-3 0,2 3 0,-1-11 0,-1 6 0,1-7 0,-5 6 0,-3-1 0,6-8 0,-7 10 0,8-13 0,-10 17 0,3-8 0,-4 6 0,8-39 0,-4 7 0,6-36 0,-7 15 0,-3 5 0,3-30 0,-8 25 0,4 18 0,-1-1 0,-3-25 0,4-5 0,-5 23 0,0-6 0,0 19 0,0-9 0,-4 10 0,0 2 0,-7 4 0,0 5 0,-1 2 0,-1 7 0,3 2 0,-1-1 0,2 3 0,-1-2 0,0-9 0,-1 5 0,-1-6 0,4 9 0,-1 5 0,2 3 0,1-3 0,0 3 0,-1 0 0,1 0 0,0 5 0,0-1 0,0 0 0,1 3 0,-1-2 0,-2 4 0,1-1 0,-1 2 0,0 1 0,1-4 0,-4 3 0,5-3 0,-6 1 0,3-1 0,-2-3 0,2 3 0,-3-6 0,3 5 0,-4-2 0,4 1 0,1 4 0,-1-1 0,3 2 0,-2 1 0,2-1 0,1 3 0,2-2 0,-3 5 0,4-7 0,-2 2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B6ABFF-B1E6-4DB5-9755-F668EF2E8D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570</Words>
  <Characters>4294</Characters>
  <Application>Microsoft Office Word</Application>
  <DocSecurity>0</DocSecurity>
  <Lines>35</Lines>
  <Paragraphs>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4855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22</cp:revision>
  <cp:lastPrinted>1899-12-31T23:00:00Z</cp:lastPrinted>
  <dcterms:created xsi:type="dcterms:W3CDTF">2021-08-03T09:47:00Z</dcterms:created>
  <dcterms:modified xsi:type="dcterms:W3CDTF">2021-11-04T13:12:00Z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